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3590D945"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AB49E2">
        <w:rPr>
          <w:noProof w:val="0"/>
        </w:rPr>
        <w:t>0</w:t>
      </w:r>
      <w:r w:rsidR="001B77FD" w:rsidRPr="0099312E">
        <w:rPr>
          <w:noProof w:val="0"/>
        </w:rPr>
        <w:t>.</w:t>
      </w:r>
      <w:r w:rsidR="00F344F0">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F344F0">
        <w:rPr>
          <w:noProof w:val="0"/>
          <w:sz w:val="32"/>
        </w:rPr>
        <w:t>03</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8" o:title=""/>
          </v:shape>
          <o:OLEObject Type="Embed" ProgID="Word.Picture.8" ShapeID="_x0000_i1025" DrawAspect="Content" ObjectID="_1804940898" r:id="rId9"/>
        </w:object>
      </w:r>
      <w:r w:rsidR="006E50DD" w:rsidRPr="0099312E">
        <w:rPr>
          <w:noProof w:val="0"/>
          <w:color w:val="0000FF"/>
        </w:rPr>
        <w:tab/>
      </w:r>
      <w:r w:rsidR="00D30E15">
        <w:rPr>
          <w:noProof w:val="0"/>
        </w:rPr>
        <w:pict w14:anchorId="7C96A08A">
          <v:shape id="_x0000_i1027" type="#_x0000_t75" style="width:128pt;height:74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 xml:space="preserve">650 Route des </w:t>
      </w:r>
      <w:proofErr w:type="spellStart"/>
      <w:r w:rsidRPr="0099312E">
        <w:rPr>
          <w:rFonts w:ascii="Arial" w:hAnsi="Arial"/>
          <w:sz w:val="18"/>
        </w:rPr>
        <w:t>Lucioles</w:t>
      </w:r>
      <w:proofErr w:type="spellEnd"/>
      <w:r w:rsidRPr="0099312E">
        <w:rPr>
          <w:rFonts w:ascii="Arial" w:hAnsi="Arial"/>
          <w:sz w:val="18"/>
        </w:rPr>
        <w:t xml:space="preserve">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proofErr w:type="spellStart"/>
      <w:r w:rsidRPr="0099312E">
        <w:rPr>
          <w:rFonts w:ascii="Arial" w:hAnsi="Arial"/>
          <w:sz w:val="18"/>
        </w:rPr>
        <w:t>Valbonne</w:t>
      </w:r>
      <w:proofErr w:type="spellEnd"/>
      <w:r w:rsidRPr="0099312E">
        <w:rPr>
          <w:rFonts w:ascii="Arial" w:hAnsi="Arial"/>
          <w:sz w:val="18"/>
        </w:rPr>
        <w:t xml:space="preserv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29F6DC90" w14:textId="24F077E0" w:rsidR="00A502B2"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502B2">
        <w:rPr>
          <w:noProof/>
        </w:rPr>
        <w:t>Foreword</w:t>
      </w:r>
      <w:r w:rsidR="00A502B2">
        <w:rPr>
          <w:noProof/>
        </w:rPr>
        <w:tab/>
      </w:r>
      <w:r w:rsidR="00A502B2">
        <w:rPr>
          <w:noProof/>
        </w:rPr>
        <w:fldChar w:fldCharType="begin" w:fldLock="1"/>
      </w:r>
      <w:r w:rsidR="00A502B2">
        <w:rPr>
          <w:noProof/>
        </w:rPr>
        <w:instrText xml:space="preserve"> PAGEREF _Toc194327466 \h </w:instrText>
      </w:r>
      <w:r w:rsidR="00A502B2">
        <w:rPr>
          <w:noProof/>
        </w:rPr>
      </w:r>
      <w:r w:rsidR="00A502B2">
        <w:rPr>
          <w:noProof/>
        </w:rPr>
        <w:fldChar w:fldCharType="separate"/>
      </w:r>
      <w:r w:rsidR="00A502B2">
        <w:rPr>
          <w:noProof/>
        </w:rPr>
        <w:t>4</w:t>
      </w:r>
      <w:r w:rsidR="00A502B2">
        <w:rPr>
          <w:noProof/>
        </w:rPr>
        <w:fldChar w:fldCharType="end"/>
      </w:r>
    </w:p>
    <w:p w14:paraId="7E7844A5" w14:textId="06FFD1D2" w:rsidR="00A502B2" w:rsidRDefault="00A502B2">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_Toc194327467 \h </w:instrText>
      </w:r>
      <w:r>
        <w:rPr>
          <w:noProof/>
        </w:rPr>
      </w:r>
      <w:r>
        <w:rPr>
          <w:noProof/>
        </w:rPr>
        <w:fldChar w:fldCharType="separate"/>
      </w:r>
      <w:r>
        <w:rPr>
          <w:noProof/>
        </w:rPr>
        <w:t>4</w:t>
      </w:r>
      <w:r>
        <w:rPr>
          <w:noProof/>
        </w:rPr>
        <w:fldChar w:fldCharType="end"/>
      </w:r>
    </w:p>
    <w:p w14:paraId="66EE60F4" w14:textId="15B1F18E" w:rsidR="00A502B2" w:rsidRDefault="00A502B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_Toc194327468 \h </w:instrText>
      </w:r>
      <w:r>
        <w:rPr>
          <w:noProof/>
        </w:rPr>
      </w:r>
      <w:r>
        <w:rPr>
          <w:noProof/>
        </w:rPr>
        <w:fldChar w:fldCharType="separate"/>
      </w:r>
      <w:r>
        <w:rPr>
          <w:noProof/>
        </w:rPr>
        <w:t>5</w:t>
      </w:r>
      <w:r>
        <w:rPr>
          <w:noProof/>
        </w:rPr>
        <w:fldChar w:fldCharType="end"/>
      </w:r>
    </w:p>
    <w:p w14:paraId="620A69F3" w14:textId="73E6864E" w:rsidR="00A502B2" w:rsidRDefault="00A502B2">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_Toc194327469 \h </w:instrText>
      </w:r>
      <w:r>
        <w:rPr>
          <w:noProof/>
        </w:rPr>
      </w:r>
      <w:r>
        <w:rPr>
          <w:noProof/>
        </w:rPr>
        <w:fldChar w:fldCharType="separate"/>
      </w:r>
      <w:r>
        <w:rPr>
          <w:noProof/>
        </w:rPr>
        <w:t>5</w:t>
      </w:r>
      <w:r>
        <w:rPr>
          <w:noProof/>
        </w:rPr>
        <w:fldChar w:fldCharType="end"/>
      </w:r>
    </w:p>
    <w:p w14:paraId="448F6C0A" w14:textId="3D4DBC6A" w:rsidR="00A502B2" w:rsidRDefault="00A502B2">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_Toc194327470 \h </w:instrText>
      </w:r>
      <w:r>
        <w:rPr>
          <w:noProof/>
        </w:rPr>
      </w:r>
      <w:r>
        <w:rPr>
          <w:noProof/>
        </w:rPr>
        <w:fldChar w:fldCharType="separate"/>
      </w:r>
      <w:r>
        <w:rPr>
          <w:noProof/>
        </w:rPr>
        <w:t>9</w:t>
      </w:r>
      <w:r>
        <w:rPr>
          <w:noProof/>
        </w:rPr>
        <w:fldChar w:fldCharType="end"/>
      </w:r>
    </w:p>
    <w:p w14:paraId="4D309087" w14:textId="1CAAFACE" w:rsidR="00A502B2" w:rsidRDefault="00A502B2">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_Toc194327471 \h </w:instrText>
      </w:r>
      <w:r>
        <w:rPr>
          <w:noProof/>
        </w:rPr>
      </w:r>
      <w:r>
        <w:rPr>
          <w:noProof/>
        </w:rPr>
        <w:fldChar w:fldCharType="separate"/>
      </w:r>
      <w:r>
        <w:rPr>
          <w:noProof/>
        </w:rPr>
        <w:t>9</w:t>
      </w:r>
      <w:r>
        <w:rPr>
          <w:noProof/>
        </w:rPr>
        <w:fldChar w:fldCharType="end"/>
      </w:r>
    </w:p>
    <w:p w14:paraId="5B255D2A" w14:textId="2658922C" w:rsidR="00A502B2" w:rsidRDefault="00A502B2">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_Toc194327472 \h </w:instrText>
      </w:r>
      <w:r>
        <w:rPr>
          <w:noProof/>
        </w:rPr>
      </w:r>
      <w:r>
        <w:rPr>
          <w:noProof/>
        </w:rPr>
        <w:fldChar w:fldCharType="separate"/>
      </w:r>
      <w:r>
        <w:rPr>
          <w:noProof/>
        </w:rPr>
        <w:t>9</w:t>
      </w:r>
      <w:r>
        <w:rPr>
          <w:noProof/>
        </w:rPr>
        <w:fldChar w:fldCharType="end"/>
      </w:r>
    </w:p>
    <w:p w14:paraId="4373F118" w14:textId="2B3C9F39" w:rsidR="00A502B2" w:rsidRDefault="00A502B2">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_Toc194327473 \h </w:instrText>
      </w:r>
      <w:r>
        <w:rPr>
          <w:noProof/>
        </w:rPr>
      </w:r>
      <w:r>
        <w:rPr>
          <w:noProof/>
        </w:rPr>
        <w:fldChar w:fldCharType="separate"/>
      </w:r>
      <w:r>
        <w:rPr>
          <w:noProof/>
        </w:rPr>
        <w:t>9</w:t>
      </w:r>
      <w:r>
        <w:rPr>
          <w:noProof/>
        </w:rPr>
        <w:fldChar w:fldCharType="end"/>
      </w:r>
    </w:p>
    <w:p w14:paraId="51F50194" w14:textId="342BC62D" w:rsidR="00A502B2" w:rsidRDefault="00A502B2">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_Toc194327474 \h </w:instrText>
      </w:r>
      <w:r>
        <w:rPr>
          <w:noProof/>
        </w:rPr>
      </w:r>
      <w:r>
        <w:rPr>
          <w:noProof/>
        </w:rPr>
        <w:fldChar w:fldCharType="separate"/>
      </w:r>
      <w:r>
        <w:rPr>
          <w:noProof/>
        </w:rPr>
        <w:t>11</w:t>
      </w:r>
      <w:r>
        <w:rPr>
          <w:noProof/>
        </w:rPr>
        <w:fldChar w:fldCharType="end"/>
      </w:r>
    </w:p>
    <w:p w14:paraId="3F4A7F21" w14:textId="369B793C" w:rsidR="00A502B2" w:rsidRDefault="00A502B2">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_Toc194327475 \h </w:instrText>
      </w:r>
      <w:r>
        <w:rPr>
          <w:noProof/>
        </w:rPr>
      </w:r>
      <w:r>
        <w:rPr>
          <w:noProof/>
        </w:rPr>
        <w:fldChar w:fldCharType="separate"/>
      </w:r>
      <w:r>
        <w:rPr>
          <w:noProof/>
        </w:rPr>
        <w:t>33</w:t>
      </w:r>
      <w:r>
        <w:rPr>
          <w:noProof/>
        </w:rPr>
        <w:fldChar w:fldCharType="end"/>
      </w:r>
    </w:p>
    <w:p w14:paraId="27FBF233" w14:textId="4570363F" w:rsidR="00A502B2" w:rsidRDefault="00A502B2" w:rsidP="00A502B2">
      <w:pPr>
        <w:pStyle w:val="TOC8"/>
        <w:rPr>
          <w:rFonts w:ascii="Calibri" w:hAnsi="Calibri"/>
          <w:b w:val="0"/>
          <w:noProof/>
          <w:kern w:val="2"/>
          <w:sz w:val="24"/>
          <w:szCs w:val="24"/>
        </w:rPr>
      </w:pPr>
      <w:r>
        <w:rPr>
          <w:noProof/>
        </w:rPr>
        <w:t>Annex A (normative): ICS proforma for 3</w:t>
      </w:r>
      <w:r w:rsidRPr="003D2D00">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_Toc194327476 \h </w:instrText>
      </w:r>
      <w:r>
        <w:rPr>
          <w:noProof/>
        </w:rPr>
      </w:r>
      <w:r>
        <w:rPr>
          <w:noProof/>
        </w:rPr>
        <w:fldChar w:fldCharType="separate"/>
      </w:r>
      <w:r>
        <w:rPr>
          <w:noProof/>
        </w:rPr>
        <w:t>42</w:t>
      </w:r>
      <w:r>
        <w:rPr>
          <w:noProof/>
        </w:rPr>
        <w:fldChar w:fldCharType="end"/>
      </w:r>
    </w:p>
    <w:p w14:paraId="078766DF" w14:textId="4867BBD2" w:rsidR="00A502B2" w:rsidRDefault="00A502B2">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_Toc194327477 \h </w:instrText>
      </w:r>
      <w:r>
        <w:rPr>
          <w:noProof/>
        </w:rPr>
      </w:r>
      <w:r>
        <w:rPr>
          <w:noProof/>
        </w:rPr>
        <w:fldChar w:fldCharType="separate"/>
      </w:r>
      <w:r>
        <w:rPr>
          <w:noProof/>
        </w:rPr>
        <w:t>42</w:t>
      </w:r>
      <w:r>
        <w:rPr>
          <w:noProof/>
        </w:rPr>
        <w:fldChar w:fldCharType="end"/>
      </w:r>
    </w:p>
    <w:p w14:paraId="70823267" w14:textId="2A1F9E44" w:rsidR="00A502B2" w:rsidRDefault="00A502B2">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_Toc194327478 \h </w:instrText>
      </w:r>
      <w:r>
        <w:rPr>
          <w:noProof/>
        </w:rPr>
      </w:r>
      <w:r>
        <w:rPr>
          <w:noProof/>
        </w:rPr>
        <w:fldChar w:fldCharType="separate"/>
      </w:r>
      <w:r>
        <w:rPr>
          <w:noProof/>
        </w:rPr>
        <w:t>42</w:t>
      </w:r>
      <w:r>
        <w:rPr>
          <w:noProof/>
        </w:rPr>
        <w:fldChar w:fldCharType="end"/>
      </w:r>
    </w:p>
    <w:p w14:paraId="4DD49EDD" w14:textId="15FB4788" w:rsidR="00A502B2" w:rsidRDefault="00A502B2">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_Toc194327479 \h </w:instrText>
      </w:r>
      <w:r>
        <w:rPr>
          <w:noProof/>
        </w:rPr>
      </w:r>
      <w:r>
        <w:rPr>
          <w:noProof/>
        </w:rPr>
        <w:fldChar w:fldCharType="separate"/>
      </w:r>
      <w:r>
        <w:rPr>
          <w:noProof/>
        </w:rPr>
        <w:t>42</w:t>
      </w:r>
      <w:r>
        <w:rPr>
          <w:noProof/>
        </w:rPr>
        <w:fldChar w:fldCharType="end"/>
      </w:r>
    </w:p>
    <w:p w14:paraId="70DF7174" w14:textId="2CB47496" w:rsidR="00A502B2" w:rsidRDefault="00A502B2">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_Toc194327480 \h </w:instrText>
      </w:r>
      <w:r>
        <w:rPr>
          <w:noProof/>
        </w:rPr>
      </w:r>
      <w:r>
        <w:rPr>
          <w:noProof/>
        </w:rPr>
        <w:fldChar w:fldCharType="separate"/>
      </w:r>
      <w:r>
        <w:rPr>
          <w:noProof/>
        </w:rPr>
        <w:t>43</w:t>
      </w:r>
      <w:r>
        <w:rPr>
          <w:noProof/>
        </w:rPr>
        <w:fldChar w:fldCharType="end"/>
      </w:r>
    </w:p>
    <w:p w14:paraId="471061EE" w14:textId="0F965D9C" w:rsidR="00A502B2" w:rsidRDefault="00A502B2">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_Toc194327481 \h </w:instrText>
      </w:r>
      <w:r>
        <w:rPr>
          <w:noProof/>
        </w:rPr>
      </w:r>
      <w:r>
        <w:rPr>
          <w:noProof/>
        </w:rPr>
        <w:fldChar w:fldCharType="separate"/>
      </w:r>
      <w:r>
        <w:rPr>
          <w:noProof/>
        </w:rPr>
        <w:t>43</w:t>
      </w:r>
      <w:r>
        <w:rPr>
          <w:noProof/>
        </w:rPr>
        <w:fldChar w:fldCharType="end"/>
      </w:r>
    </w:p>
    <w:p w14:paraId="5A89CBCA" w14:textId="48F299A9" w:rsidR="00A502B2" w:rsidRDefault="00A502B2">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_Toc194327482 \h </w:instrText>
      </w:r>
      <w:r>
        <w:rPr>
          <w:noProof/>
        </w:rPr>
      </w:r>
      <w:r>
        <w:rPr>
          <w:noProof/>
        </w:rPr>
        <w:fldChar w:fldCharType="separate"/>
      </w:r>
      <w:r>
        <w:rPr>
          <w:noProof/>
        </w:rPr>
        <w:t>43</w:t>
      </w:r>
      <w:r>
        <w:rPr>
          <w:noProof/>
        </w:rPr>
        <w:fldChar w:fldCharType="end"/>
      </w:r>
    </w:p>
    <w:p w14:paraId="735BE689" w14:textId="76D4A47A" w:rsidR="00A502B2" w:rsidRDefault="00A502B2">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_Toc194327483 \h </w:instrText>
      </w:r>
      <w:r>
        <w:rPr>
          <w:noProof/>
        </w:rPr>
      </w:r>
      <w:r>
        <w:rPr>
          <w:noProof/>
        </w:rPr>
        <w:fldChar w:fldCharType="separate"/>
      </w:r>
      <w:r>
        <w:rPr>
          <w:noProof/>
        </w:rPr>
        <w:t>44</w:t>
      </w:r>
      <w:r>
        <w:rPr>
          <w:noProof/>
        </w:rPr>
        <w:fldChar w:fldCharType="end"/>
      </w:r>
    </w:p>
    <w:p w14:paraId="27A81407" w14:textId="165BBF89" w:rsidR="00A502B2" w:rsidRDefault="00A502B2">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_Toc194327484 \h </w:instrText>
      </w:r>
      <w:r>
        <w:rPr>
          <w:noProof/>
        </w:rPr>
      </w:r>
      <w:r>
        <w:rPr>
          <w:noProof/>
        </w:rPr>
        <w:fldChar w:fldCharType="separate"/>
      </w:r>
      <w:r>
        <w:rPr>
          <w:noProof/>
        </w:rPr>
        <w:t>44</w:t>
      </w:r>
      <w:r>
        <w:rPr>
          <w:noProof/>
        </w:rPr>
        <w:fldChar w:fldCharType="end"/>
      </w:r>
    </w:p>
    <w:p w14:paraId="76150690" w14:textId="0E8A5F92" w:rsidR="00A502B2" w:rsidRDefault="00A502B2">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_Toc194327485 \h </w:instrText>
      </w:r>
      <w:r>
        <w:rPr>
          <w:noProof/>
        </w:rPr>
      </w:r>
      <w:r>
        <w:rPr>
          <w:noProof/>
        </w:rPr>
        <w:fldChar w:fldCharType="separate"/>
      </w:r>
      <w:r>
        <w:rPr>
          <w:noProof/>
        </w:rPr>
        <w:t>44</w:t>
      </w:r>
      <w:r>
        <w:rPr>
          <w:noProof/>
        </w:rPr>
        <w:fldChar w:fldCharType="end"/>
      </w:r>
    </w:p>
    <w:p w14:paraId="1FA9C118" w14:textId="71101BA3" w:rsidR="00A502B2" w:rsidRDefault="00A502B2">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_Toc194327486 \h </w:instrText>
      </w:r>
      <w:r>
        <w:rPr>
          <w:noProof/>
        </w:rPr>
      </w:r>
      <w:r>
        <w:rPr>
          <w:noProof/>
        </w:rPr>
        <w:fldChar w:fldCharType="separate"/>
      </w:r>
      <w:r>
        <w:rPr>
          <w:noProof/>
        </w:rPr>
        <w:t>45</w:t>
      </w:r>
      <w:r>
        <w:rPr>
          <w:noProof/>
        </w:rPr>
        <w:fldChar w:fldCharType="end"/>
      </w:r>
    </w:p>
    <w:p w14:paraId="4E617615" w14:textId="4A81C2E5" w:rsidR="00A502B2" w:rsidRDefault="00A502B2">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_Toc194327487 \h </w:instrText>
      </w:r>
      <w:r>
        <w:rPr>
          <w:noProof/>
        </w:rPr>
      </w:r>
      <w:r>
        <w:rPr>
          <w:noProof/>
        </w:rPr>
        <w:fldChar w:fldCharType="separate"/>
      </w:r>
      <w:r>
        <w:rPr>
          <w:noProof/>
        </w:rPr>
        <w:t>45</w:t>
      </w:r>
      <w:r>
        <w:rPr>
          <w:noProof/>
        </w:rPr>
        <w:fldChar w:fldCharType="end"/>
      </w:r>
    </w:p>
    <w:p w14:paraId="0BFBDE98" w14:textId="05105E33" w:rsidR="00A502B2" w:rsidRDefault="00A502B2">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_Toc194327488 \h </w:instrText>
      </w:r>
      <w:r>
        <w:rPr>
          <w:noProof/>
        </w:rPr>
      </w:r>
      <w:r>
        <w:rPr>
          <w:noProof/>
        </w:rPr>
        <w:fldChar w:fldCharType="separate"/>
      </w:r>
      <w:r>
        <w:rPr>
          <w:noProof/>
        </w:rPr>
        <w:t>45</w:t>
      </w:r>
      <w:r>
        <w:rPr>
          <w:noProof/>
        </w:rPr>
        <w:fldChar w:fldCharType="end"/>
      </w:r>
    </w:p>
    <w:p w14:paraId="58973453" w14:textId="6ED039C6" w:rsidR="00A502B2" w:rsidRDefault="00A502B2">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_Toc194327489 \h </w:instrText>
      </w:r>
      <w:r>
        <w:rPr>
          <w:noProof/>
        </w:rPr>
      </w:r>
      <w:r>
        <w:rPr>
          <w:noProof/>
        </w:rPr>
        <w:fldChar w:fldCharType="separate"/>
      </w:r>
      <w:r>
        <w:rPr>
          <w:noProof/>
        </w:rPr>
        <w:t>45</w:t>
      </w:r>
      <w:r>
        <w:rPr>
          <w:noProof/>
        </w:rPr>
        <w:fldChar w:fldCharType="end"/>
      </w:r>
    </w:p>
    <w:p w14:paraId="3BBF3C74" w14:textId="16C822EF" w:rsidR="00A502B2" w:rsidRDefault="00A502B2">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_Toc194327490 \h </w:instrText>
      </w:r>
      <w:r>
        <w:rPr>
          <w:noProof/>
        </w:rPr>
      </w:r>
      <w:r>
        <w:rPr>
          <w:noProof/>
        </w:rPr>
        <w:fldChar w:fldCharType="separate"/>
      </w:r>
      <w:r>
        <w:rPr>
          <w:noProof/>
        </w:rPr>
        <w:t>46</w:t>
      </w:r>
      <w:r>
        <w:rPr>
          <w:noProof/>
        </w:rPr>
        <w:fldChar w:fldCharType="end"/>
      </w:r>
    </w:p>
    <w:p w14:paraId="327F01FD" w14:textId="462E25CF" w:rsidR="00A502B2" w:rsidRDefault="00A502B2">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_Toc194327491 \h </w:instrText>
      </w:r>
      <w:r>
        <w:rPr>
          <w:noProof/>
        </w:rPr>
      </w:r>
      <w:r>
        <w:rPr>
          <w:noProof/>
        </w:rPr>
        <w:fldChar w:fldCharType="separate"/>
      </w:r>
      <w:r>
        <w:rPr>
          <w:noProof/>
        </w:rPr>
        <w:t>46</w:t>
      </w:r>
      <w:r>
        <w:rPr>
          <w:noProof/>
        </w:rPr>
        <w:fldChar w:fldCharType="end"/>
      </w:r>
    </w:p>
    <w:p w14:paraId="4D7C0433" w14:textId="653A2517" w:rsidR="00A502B2" w:rsidRDefault="00A502B2">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_Toc194327492 \h </w:instrText>
      </w:r>
      <w:r>
        <w:rPr>
          <w:noProof/>
        </w:rPr>
      </w:r>
      <w:r>
        <w:rPr>
          <w:noProof/>
        </w:rPr>
        <w:fldChar w:fldCharType="separate"/>
      </w:r>
      <w:r>
        <w:rPr>
          <w:noProof/>
        </w:rPr>
        <w:t>47</w:t>
      </w:r>
      <w:r>
        <w:rPr>
          <w:noProof/>
        </w:rPr>
        <w:fldChar w:fldCharType="end"/>
      </w:r>
    </w:p>
    <w:p w14:paraId="29BA08B2" w14:textId="50E9C568" w:rsidR="00A502B2" w:rsidRDefault="00A502B2">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_Toc194327493 \h </w:instrText>
      </w:r>
      <w:r>
        <w:rPr>
          <w:noProof/>
        </w:rPr>
      </w:r>
      <w:r>
        <w:rPr>
          <w:noProof/>
        </w:rPr>
        <w:fldChar w:fldCharType="separate"/>
      </w:r>
      <w:r>
        <w:rPr>
          <w:noProof/>
        </w:rPr>
        <w:t>47</w:t>
      </w:r>
      <w:r>
        <w:rPr>
          <w:noProof/>
        </w:rPr>
        <w:fldChar w:fldCharType="end"/>
      </w:r>
    </w:p>
    <w:p w14:paraId="60EC6B48" w14:textId="5640876D" w:rsidR="00A502B2" w:rsidRDefault="00A502B2">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_Toc194327494 \h </w:instrText>
      </w:r>
      <w:r>
        <w:rPr>
          <w:noProof/>
        </w:rPr>
      </w:r>
      <w:r>
        <w:rPr>
          <w:noProof/>
        </w:rPr>
        <w:fldChar w:fldCharType="separate"/>
      </w:r>
      <w:r>
        <w:rPr>
          <w:noProof/>
        </w:rPr>
        <w:t>47</w:t>
      </w:r>
      <w:r>
        <w:rPr>
          <w:noProof/>
        </w:rPr>
        <w:fldChar w:fldCharType="end"/>
      </w:r>
    </w:p>
    <w:p w14:paraId="68DC8218" w14:textId="02B3F748" w:rsidR="00A502B2" w:rsidRDefault="00A502B2">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_Toc194327495 \h </w:instrText>
      </w:r>
      <w:r>
        <w:rPr>
          <w:noProof/>
        </w:rPr>
      </w:r>
      <w:r>
        <w:rPr>
          <w:noProof/>
        </w:rPr>
        <w:fldChar w:fldCharType="separate"/>
      </w:r>
      <w:r>
        <w:rPr>
          <w:noProof/>
        </w:rPr>
        <w:t>47</w:t>
      </w:r>
      <w:r>
        <w:rPr>
          <w:noProof/>
        </w:rPr>
        <w:fldChar w:fldCharType="end"/>
      </w:r>
    </w:p>
    <w:p w14:paraId="6E77C3DC" w14:textId="53CA9A5C" w:rsidR="00A502B2" w:rsidRDefault="00A502B2">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_Toc194327496 \h </w:instrText>
      </w:r>
      <w:r>
        <w:rPr>
          <w:noProof/>
        </w:rPr>
      </w:r>
      <w:r>
        <w:rPr>
          <w:noProof/>
        </w:rPr>
        <w:fldChar w:fldCharType="separate"/>
      </w:r>
      <w:r>
        <w:rPr>
          <w:noProof/>
        </w:rPr>
        <w:t>48</w:t>
      </w:r>
      <w:r>
        <w:rPr>
          <w:noProof/>
        </w:rPr>
        <w:fldChar w:fldCharType="end"/>
      </w:r>
    </w:p>
    <w:p w14:paraId="03A1B368" w14:textId="3F2BDE29" w:rsidR="00A502B2" w:rsidRDefault="00A502B2">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_Toc194327497 \h </w:instrText>
      </w:r>
      <w:r>
        <w:rPr>
          <w:noProof/>
        </w:rPr>
      </w:r>
      <w:r>
        <w:rPr>
          <w:noProof/>
        </w:rPr>
        <w:fldChar w:fldCharType="separate"/>
      </w:r>
      <w:r>
        <w:rPr>
          <w:noProof/>
        </w:rPr>
        <w:t>48</w:t>
      </w:r>
      <w:r>
        <w:rPr>
          <w:noProof/>
        </w:rPr>
        <w:fldChar w:fldCharType="end"/>
      </w:r>
    </w:p>
    <w:p w14:paraId="6D6C4038" w14:textId="73424EC9" w:rsidR="00A502B2" w:rsidRDefault="00A502B2">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_Toc194327498 \h </w:instrText>
      </w:r>
      <w:r>
        <w:rPr>
          <w:noProof/>
        </w:rPr>
      </w:r>
      <w:r>
        <w:rPr>
          <w:noProof/>
        </w:rPr>
        <w:fldChar w:fldCharType="separate"/>
      </w:r>
      <w:r>
        <w:rPr>
          <w:noProof/>
        </w:rPr>
        <w:t>48</w:t>
      </w:r>
      <w:r>
        <w:rPr>
          <w:noProof/>
        </w:rPr>
        <w:fldChar w:fldCharType="end"/>
      </w:r>
    </w:p>
    <w:p w14:paraId="6CE8A152" w14:textId="34F73623" w:rsidR="00A502B2" w:rsidRDefault="00A502B2">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_Toc194327499 \h </w:instrText>
      </w:r>
      <w:r>
        <w:rPr>
          <w:noProof/>
        </w:rPr>
      </w:r>
      <w:r>
        <w:rPr>
          <w:noProof/>
        </w:rPr>
        <w:fldChar w:fldCharType="separate"/>
      </w:r>
      <w:r>
        <w:rPr>
          <w:noProof/>
        </w:rPr>
        <w:t>51</w:t>
      </w:r>
      <w:r>
        <w:rPr>
          <w:noProof/>
        </w:rPr>
        <w:fldChar w:fldCharType="end"/>
      </w:r>
    </w:p>
    <w:p w14:paraId="3381C618" w14:textId="56EE5833" w:rsidR="00A502B2" w:rsidRDefault="00A502B2">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_Toc194327500 \h </w:instrText>
      </w:r>
      <w:r>
        <w:rPr>
          <w:noProof/>
        </w:rPr>
      </w:r>
      <w:r>
        <w:rPr>
          <w:noProof/>
        </w:rPr>
        <w:fldChar w:fldCharType="separate"/>
      </w:r>
      <w:r>
        <w:rPr>
          <w:noProof/>
        </w:rPr>
        <w:t>52</w:t>
      </w:r>
      <w:r>
        <w:rPr>
          <w:noProof/>
        </w:rPr>
        <w:fldChar w:fldCharType="end"/>
      </w:r>
    </w:p>
    <w:p w14:paraId="14995193" w14:textId="3C195015" w:rsidR="00A502B2" w:rsidRDefault="00A502B2">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_Toc194327501 \h </w:instrText>
      </w:r>
      <w:r>
        <w:rPr>
          <w:noProof/>
        </w:rPr>
      </w:r>
      <w:r>
        <w:rPr>
          <w:noProof/>
        </w:rPr>
        <w:fldChar w:fldCharType="separate"/>
      </w:r>
      <w:r>
        <w:rPr>
          <w:noProof/>
        </w:rPr>
        <w:t>53</w:t>
      </w:r>
      <w:r>
        <w:rPr>
          <w:noProof/>
        </w:rPr>
        <w:fldChar w:fldCharType="end"/>
      </w:r>
    </w:p>
    <w:p w14:paraId="58DB397C" w14:textId="48721813" w:rsidR="00A502B2" w:rsidRDefault="00A502B2">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_Toc194327502 \h </w:instrText>
      </w:r>
      <w:r>
        <w:rPr>
          <w:noProof/>
        </w:rPr>
      </w:r>
      <w:r>
        <w:rPr>
          <w:noProof/>
        </w:rPr>
        <w:fldChar w:fldCharType="separate"/>
      </w:r>
      <w:r>
        <w:rPr>
          <w:noProof/>
        </w:rPr>
        <w:t>55</w:t>
      </w:r>
      <w:r>
        <w:rPr>
          <w:noProof/>
        </w:rPr>
        <w:fldChar w:fldCharType="end"/>
      </w:r>
    </w:p>
    <w:p w14:paraId="6D393604" w14:textId="20A752EE" w:rsidR="00A502B2" w:rsidRDefault="00A502B2">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_Toc194327503 \h </w:instrText>
      </w:r>
      <w:r>
        <w:rPr>
          <w:noProof/>
        </w:rPr>
      </w:r>
      <w:r>
        <w:rPr>
          <w:noProof/>
        </w:rPr>
        <w:fldChar w:fldCharType="separate"/>
      </w:r>
      <w:r>
        <w:rPr>
          <w:noProof/>
        </w:rPr>
        <w:t>56</w:t>
      </w:r>
      <w:r>
        <w:rPr>
          <w:noProof/>
        </w:rPr>
        <w:fldChar w:fldCharType="end"/>
      </w:r>
    </w:p>
    <w:p w14:paraId="46DA2DD7" w14:textId="28BE37A7" w:rsidR="00A502B2" w:rsidRDefault="00A502B2">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_Toc194327504 \h </w:instrText>
      </w:r>
      <w:r>
        <w:rPr>
          <w:noProof/>
        </w:rPr>
      </w:r>
      <w:r>
        <w:rPr>
          <w:noProof/>
        </w:rPr>
        <w:fldChar w:fldCharType="separate"/>
      </w:r>
      <w:r>
        <w:rPr>
          <w:noProof/>
        </w:rPr>
        <w:t>56</w:t>
      </w:r>
      <w:r>
        <w:rPr>
          <w:noProof/>
        </w:rPr>
        <w:fldChar w:fldCharType="end"/>
      </w:r>
    </w:p>
    <w:p w14:paraId="3B1D6AA5" w14:textId="3AD70789" w:rsidR="00A502B2" w:rsidRDefault="00A502B2">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_Toc194327505 \h </w:instrText>
      </w:r>
      <w:r>
        <w:rPr>
          <w:noProof/>
        </w:rPr>
      </w:r>
      <w:r>
        <w:rPr>
          <w:noProof/>
        </w:rPr>
        <w:fldChar w:fldCharType="separate"/>
      </w:r>
      <w:r>
        <w:rPr>
          <w:noProof/>
        </w:rPr>
        <w:t>56</w:t>
      </w:r>
      <w:r>
        <w:rPr>
          <w:noProof/>
        </w:rPr>
        <w:fldChar w:fldCharType="end"/>
      </w:r>
    </w:p>
    <w:p w14:paraId="7291181A" w14:textId="0A93F047" w:rsidR="00A502B2" w:rsidRDefault="00A502B2">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_Toc194327506 \h </w:instrText>
      </w:r>
      <w:r>
        <w:rPr>
          <w:noProof/>
        </w:rPr>
      </w:r>
      <w:r>
        <w:rPr>
          <w:noProof/>
        </w:rPr>
        <w:fldChar w:fldCharType="separate"/>
      </w:r>
      <w:r>
        <w:rPr>
          <w:noProof/>
        </w:rPr>
        <w:t>57</w:t>
      </w:r>
      <w:r>
        <w:rPr>
          <w:noProof/>
        </w:rPr>
        <w:fldChar w:fldCharType="end"/>
      </w:r>
    </w:p>
    <w:p w14:paraId="43568752" w14:textId="1D8E5A9D" w:rsidR="00A502B2" w:rsidRDefault="00A502B2">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_Toc194327507 \h </w:instrText>
      </w:r>
      <w:r>
        <w:rPr>
          <w:noProof/>
        </w:rPr>
      </w:r>
      <w:r>
        <w:rPr>
          <w:noProof/>
        </w:rPr>
        <w:fldChar w:fldCharType="separate"/>
      </w:r>
      <w:r>
        <w:rPr>
          <w:noProof/>
        </w:rPr>
        <w:t>57</w:t>
      </w:r>
      <w:r>
        <w:rPr>
          <w:noProof/>
        </w:rPr>
        <w:fldChar w:fldCharType="end"/>
      </w:r>
    </w:p>
    <w:p w14:paraId="69922197" w14:textId="67465166" w:rsidR="00A502B2" w:rsidRDefault="00A502B2" w:rsidP="00A502B2">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_Toc194327508 \h </w:instrText>
      </w:r>
      <w:r>
        <w:rPr>
          <w:noProof/>
        </w:rPr>
      </w:r>
      <w:r>
        <w:rPr>
          <w:noProof/>
        </w:rPr>
        <w:fldChar w:fldCharType="separate"/>
      </w:r>
      <w:r>
        <w:rPr>
          <w:noProof/>
        </w:rPr>
        <w:t>58</w:t>
      </w:r>
      <w:r>
        <w:rPr>
          <w:noProof/>
        </w:rPr>
        <w:fldChar w:fldCharType="end"/>
      </w:r>
    </w:p>
    <w:p w14:paraId="41DA2ABA" w14:textId="261F7EAA"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194327466"/>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194327467"/>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194327468"/>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194327469"/>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w:t>
      </w:r>
      <w:proofErr w:type="spellStart"/>
      <w:r w:rsidRPr="0099312E">
        <w:t>Ub</w:t>
      </w:r>
      <w:proofErr w:type="spellEnd"/>
      <w:r w:rsidRPr="0099312E">
        <w:t>) and network application function interface (</w:t>
      </w:r>
      <w:proofErr w:type="spellStart"/>
      <w:r w:rsidRPr="0099312E">
        <w:t>Ua</w:t>
      </w:r>
      <w:proofErr w:type="spellEnd"/>
      <w:r w:rsidRPr="0099312E">
        <w:t>);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77777777" w:rsidR="00770EEC" w:rsidRDefault="00EC7689" w:rsidP="00770EEC">
      <w:pPr>
        <w:pStyle w:val="EX"/>
      </w:pPr>
      <w:r w:rsidRPr="0099312E">
        <w:t>[98]</w:t>
      </w:r>
      <w:r w:rsidRPr="0099312E">
        <w:tab/>
        <w:t>GSMA PRD NG.114: "IMS Profile for Voice, Video and Messaging over 5GS, Version 2.0".</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w:t>
      </w:r>
      <w:proofErr w:type="spellStart"/>
      <w:r w:rsidRPr="00A23AB5">
        <w:t>eSafety</w:t>
      </w:r>
      <w:proofErr w:type="spellEnd"/>
      <w:r w:rsidRPr="00A23AB5">
        <w:t xml:space="preserve"> </w:t>
      </w:r>
      <w:r>
        <w:t>-</w:t>
      </w:r>
      <w:r w:rsidRPr="00A23AB5">
        <w:t xml:space="preserve"> eCall High level application Protocols (HLAP) using IP Multimedia Subsystem (IMS) over packet switched network</w:t>
      </w:r>
      <w:r>
        <w:t>"</w:t>
      </w:r>
      <w:r w:rsidRPr="00A23AB5">
        <w:t>.</w:t>
      </w:r>
    </w:p>
    <w:p w14:paraId="73FB93B1" w14:textId="7007CE86" w:rsidR="003F21EF" w:rsidRPr="0099312E" w:rsidRDefault="003F21EF" w:rsidP="00225C2B">
      <w:pPr>
        <w:pStyle w:val="EX"/>
      </w:pPr>
      <w:r w:rsidRPr="003F21EF">
        <w:t>[101]</w:t>
      </w:r>
      <w:r w:rsidRPr="003F21EF">
        <w:tab/>
        <w:t>GSMA PRD NG.134: "IMS Data Channel, Version 4.0".</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194327470"/>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194327471"/>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194327472"/>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194327473"/>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194327474"/>
      <w:r w:rsidRPr="0099312E">
        <w:lastRenderedPageBreak/>
        <w:t>4.1</w:t>
      </w:r>
      <w:r w:rsidRPr="0099312E">
        <w:tab/>
      </w:r>
      <w:proofErr w:type="spellStart"/>
      <w:r w:rsidRPr="0099312E">
        <w:t>Applicabilities</w:t>
      </w:r>
      <w:proofErr w:type="spellEnd"/>
      <w:r w:rsidRPr="0099312E">
        <w:t xml:space="preserve">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184F807B"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lastRenderedPageBreak/>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 xml:space="preserve">MT MTSI speech </w:t>
            </w:r>
            <w:proofErr w:type="spellStart"/>
            <w:r w:rsidRPr="0099312E">
              <w:rPr>
                <w:sz w:val="16"/>
                <w:szCs w:val="16"/>
              </w:rPr>
              <w:t>cal</w:t>
            </w:r>
            <w:proofErr w:type="spellEnd"/>
            <w:r w:rsidRPr="0099312E">
              <w:rPr>
                <w:sz w:val="16"/>
                <w:szCs w:val="16"/>
              </w:rPr>
              <w:t xml:space="preserve"> with preconditions at both originating UE and terminating </w:t>
            </w:r>
            <w:proofErr w:type="spellStart"/>
            <w:r w:rsidRPr="0099312E">
              <w:rPr>
                <w:sz w:val="16"/>
                <w:szCs w:val="16"/>
              </w:rPr>
              <w:t>UEl</w:t>
            </w:r>
            <w:proofErr w:type="spellEnd"/>
            <w:r w:rsidRPr="0099312E">
              <w:rPr>
                <w:sz w:val="16"/>
                <w:szCs w:val="16"/>
              </w:rPr>
              <w:t xml:space="preserve">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w:t>
            </w:r>
            <w:proofErr w:type="spellStart"/>
            <w:r w:rsidRPr="0099312E">
              <w:rPr>
                <w:sz w:val="16"/>
                <w:szCs w:val="16"/>
              </w:rPr>
              <w:t>SigComp</w:t>
            </w:r>
            <w:proofErr w:type="spellEnd"/>
            <w:r w:rsidRPr="0099312E">
              <w:rPr>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proofErr w:type="spellStart"/>
            <w:r w:rsidRPr="0099312E">
              <w:rPr>
                <w:sz w:val="16"/>
                <w:szCs w:val="16"/>
              </w:rPr>
              <w:t>SigComp</w:t>
            </w:r>
            <w:proofErr w:type="spellEnd"/>
            <w:r w:rsidRPr="0099312E">
              <w:rPr>
                <w:sz w:val="16"/>
                <w:szCs w:val="16"/>
              </w:rPr>
              <w:t xml:space="preserve">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 xml:space="preserve">UE supports IMS security and Indicate </w:t>
            </w:r>
            <w:proofErr w:type="spellStart"/>
            <w:r w:rsidRPr="0099312E">
              <w:rPr>
                <w:sz w:val="16"/>
                <w:szCs w:val="16"/>
              </w:rPr>
              <w:t>Sigcomp</w:t>
            </w:r>
            <w:proofErr w:type="spellEnd"/>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proofErr w:type="spellStart"/>
            <w:r w:rsidRPr="0099312E">
              <w:rPr>
                <w:sz w:val="16"/>
              </w:rPr>
              <w:t>SigComp</w:t>
            </w:r>
            <w:proofErr w:type="spellEnd"/>
            <w:r w:rsidRPr="0099312E">
              <w:rPr>
                <w:sz w:val="16"/>
              </w:rPr>
              <w:t xml:space="preserve">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proofErr w:type="spellStart"/>
            <w:r w:rsidRPr="0099312E">
              <w:rPr>
                <w:sz w:val="16"/>
                <w:szCs w:val="16"/>
              </w:rPr>
              <w:t>SigComp</w:t>
            </w:r>
            <w:proofErr w:type="spellEnd"/>
            <w:r w:rsidRPr="0099312E">
              <w:rPr>
                <w:sz w:val="16"/>
                <w:szCs w:val="16"/>
              </w:rPr>
              <w:t xml:space="preserve">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 xml:space="preserve">Emergency call with emergency registration / Emergency SIP signalling and media in parallel with </w:t>
            </w:r>
            <w:proofErr w:type="spellStart"/>
            <w:r w:rsidRPr="0099312E">
              <w:rPr>
                <w:sz w:val="16"/>
                <w:szCs w:val="16"/>
              </w:rPr>
              <w:t>an other</w:t>
            </w:r>
            <w:proofErr w:type="spellEnd"/>
            <w:r w:rsidRPr="0099312E">
              <w:rPr>
                <w:sz w:val="16"/>
                <w:szCs w:val="16"/>
              </w:rPr>
              <w:t xml:space="preserve">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200A2F96"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20E325AB"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406BF0CA"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lastRenderedPageBreak/>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3FD66F59"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2072101E"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306295CF"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2638BA" w:rsidRPr="0099312E" w14:paraId="5968DB6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6882CA" w14:textId="1A503979" w:rsidR="002638BA" w:rsidRPr="0099312E" w:rsidRDefault="002638BA" w:rsidP="002638BA">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576E4763" w14:textId="12B98DCF" w:rsidR="002638BA" w:rsidRPr="0099312E" w:rsidRDefault="002638BA" w:rsidP="002638BA">
            <w:pPr>
              <w:pStyle w:val="TAL"/>
              <w:rPr>
                <w:sz w:val="16"/>
                <w:szCs w:val="16"/>
              </w:rPr>
            </w:pPr>
            <w:r w:rsidRPr="00E24E16">
              <w:rPr>
                <w:sz w:val="16"/>
                <w:szCs w:val="16"/>
              </w:rPr>
              <w:t>eCall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3CB59029" w14:textId="7381F02C"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C683DA7" w14:textId="02796CCD"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611F174" w14:textId="09DAC10C"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24F85D4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BA98397" w14:textId="282C97AB" w:rsidR="002638BA" w:rsidRPr="0099312E" w:rsidRDefault="002638BA" w:rsidP="002638BA">
            <w:pPr>
              <w:pStyle w:val="TAL"/>
              <w:rPr>
                <w:sz w:val="16"/>
                <w:szCs w:val="16"/>
              </w:rPr>
            </w:pPr>
            <w:r w:rsidRPr="00E24E16">
              <w:rPr>
                <w:sz w:val="16"/>
                <w:szCs w:val="16"/>
              </w:rPr>
              <w:t>21.20</w:t>
            </w:r>
          </w:p>
        </w:tc>
        <w:tc>
          <w:tcPr>
            <w:tcW w:w="3370" w:type="dxa"/>
            <w:tcBorders>
              <w:top w:val="single" w:sz="4" w:space="0" w:color="auto"/>
              <w:left w:val="single" w:sz="4" w:space="0" w:color="auto"/>
              <w:bottom w:val="single" w:sz="4" w:space="0" w:color="auto"/>
              <w:right w:val="single" w:sz="4" w:space="0" w:color="auto"/>
            </w:tcBorders>
          </w:tcPr>
          <w:p w14:paraId="5129F0A7" w14:textId="51C33856" w:rsidR="002638BA" w:rsidRPr="0099312E" w:rsidRDefault="002638BA" w:rsidP="002638BA">
            <w:pPr>
              <w:pStyle w:val="TAL"/>
              <w:rPr>
                <w:sz w:val="16"/>
                <w:szCs w:val="16"/>
              </w:rPr>
            </w:pPr>
            <w:r w:rsidRPr="00E24E16">
              <w:rPr>
                <w:sz w:val="16"/>
                <w:szCs w:val="16"/>
              </w:rPr>
              <w:t>eCall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102045E" w14:textId="4955247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56E71D9" w14:textId="1FCB229B"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09127AA9" w14:textId="2C4066F3"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 and subjected to national regulations in CEN EN 17184:2024 [100] for IMS eCall over EPS (NOTE 7)</w:t>
            </w:r>
          </w:p>
        </w:tc>
      </w:tr>
      <w:tr w:rsidR="002638BA" w:rsidRPr="0099312E" w14:paraId="20FE3B3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5140057" w14:textId="3DBA4694" w:rsidR="002638BA" w:rsidRPr="0099312E" w:rsidRDefault="002638BA" w:rsidP="002638BA">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7B5DF127" w14:textId="2E326E7D" w:rsidR="002638BA" w:rsidRPr="0099312E" w:rsidRDefault="002638BA" w:rsidP="002638BA">
            <w:pPr>
              <w:pStyle w:val="TAL"/>
              <w:rPr>
                <w:sz w:val="16"/>
                <w:szCs w:val="16"/>
              </w:rPr>
            </w:pPr>
            <w:r w:rsidRPr="00E24E16">
              <w:rPr>
                <w:sz w:val="16"/>
                <w:szCs w:val="16"/>
              </w:rPr>
              <w:t>eCall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DF9666B" w14:textId="5FC57944"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3DAFD73" w14:textId="72E90A1A"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4339F1CE" w14:textId="2279DC5E"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1BAB276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37A350" w14:textId="3807C330" w:rsidR="002638BA" w:rsidRPr="0099312E" w:rsidRDefault="002638BA" w:rsidP="002638BA">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25810B48" w14:textId="1CD7D564" w:rsidR="002638BA" w:rsidRPr="0099312E" w:rsidRDefault="002638BA" w:rsidP="002638BA">
            <w:pPr>
              <w:pStyle w:val="TAL"/>
              <w:rPr>
                <w:sz w:val="16"/>
                <w:szCs w:val="16"/>
              </w:rPr>
            </w:pPr>
            <w:r w:rsidRPr="00E24E16">
              <w:rPr>
                <w:sz w:val="16"/>
                <w:szCs w:val="16"/>
              </w:rPr>
              <w:t>eCall Capable / Manual initiation / Normal registration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29A8D1D" w14:textId="1F2225B6"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248812" w14:textId="3E378033" w:rsidR="002638BA" w:rsidRPr="0099312E" w:rsidRDefault="00833EDC" w:rsidP="002638B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A850204" w14:textId="2C6B3C1D"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and subjected to national regulations in CEN EN 17184:2024 [100] for IMS eCall over EPS (NOTE 7)</w:t>
            </w:r>
          </w:p>
        </w:tc>
      </w:tr>
      <w:tr w:rsidR="002638BA" w:rsidRPr="0099312E" w14:paraId="779EE48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D22428" w14:textId="28EDE832" w:rsidR="002638BA" w:rsidRPr="0099312E" w:rsidRDefault="002638BA" w:rsidP="002638BA">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DC1B8AB" w14:textId="49F1A0D4" w:rsidR="002638BA" w:rsidRPr="0099312E" w:rsidRDefault="002638BA" w:rsidP="002638BA">
            <w:pPr>
              <w:pStyle w:val="TAL"/>
              <w:rPr>
                <w:sz w:val="16"/>
                <w:szCs w:val="16"/>
              </w:rPr>
            </w:pPr>
            <w:r w:rsidRPr="00E24E16">
              <w:rPr>
                <w:sz w:val="16"/>
                <w:szCs w:val="16"/>
              </w:rPr>
              <w:t>eCall Capable / Automatic initiation / Normal registration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BD6636B" w14:textId="55B3B69D"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B0DDE9" w14:textId="6300B600" w:rsidR="002638BA" w:rsidRPr="0099312E" w:rsidRDefault="00833EDC" w:rsidP="002638BA">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0E3DE5A0" w14:textId="1E0095DA"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Automatic type of eCall and subjected to national regulations in CEN EN 17184:2024 [100] for IMS eCall over EPS (NOTE 7)</w:t>
            </w:r>
          </w:p>
        </w:tc>
      </w:tr>
      <w:tr w:rsidR="002638BA" w:rsidRPr="0099312E" w14:paraId="63FC111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268278C" w14:textId="17819793" w:rsidR="002638BA" w:rsidRPr="0099312E" w:rsidRDefault="002638BA" w:rsidP="002638BA">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0C205D7" w14:textId="61A0B1E6" w:rsidR="002638BA" w:rsidRPr="0099312E" w:rsidRDefault="002638BA" w:rsidP="002638BA">
            <w:pPr>
              <w:pStyle w:val="TAL"/>
              <w:rPr>
                <w:sz w:val="16"/>
                <w:szCs w:val="16"/>
              </w:rPr>
            </w:pPr>
            <w:r w:rsidRPr="00E24E16">
              <w:rPr>
                <w:sz w:val="16"/>
                <w:szCs w:val="16"/>
              </w:rPr>
              <w:t>eCall Capable / eCall to URI for test service / Normal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0E66FD19" w14:textId="6CD5BA0A"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0086274" w14:textId="63316C2F" w:rsidR="002638BA" w:rsidRPr="0099312E" w:rsidRDefault="00833EDC" w:rsidP="002638B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CB5C2B8" w14:textId="19581CE8"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2638BA" w:rsidRPr="0099312E" w14:paraId="7925CC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5BCFC49" w14:textId="6459B643" w:rsidR="002638BA" w:rsidRPr="0099312E" w:rsidRDefault="002638BA" w:rsidP="002638BA">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4E275DED" w14:textId="60B21B34" w:rsidR="002638BA" w:rsidRPr="0099312E" w:rsidRDefault="002638BA" w:rsidP="002638BA">
            <w:pPr>
              <w:pStyle w:val="TAL"/>
              <w:rPr>
                <w:sz w:val="16"/>
                <w:szCs w:val="16"/>
              </w:rPr>
            </w:pPr>
            <w:r w:rsidRPr="00E24E16">
              <w:rPr>
                <w:sz w:val="16"/>
                <w:szCs w:val="16"/>
              </w:rPr>
              <w:t>eCall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74B2C08" w14:textId="2BCA853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9E50E10" w14:textId="72428ACE"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3596FE0" w14:textId="0CD5DA3A"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Automatic type of eCall and subjected to national regulations in CEN EN 17184:2024 [100] for IMS eCall over EPS (NOTE 7)</w:t>
            </w:r>
          </w:p>
        </w:tc>
      </w:tr>
      <w:tr w:rsidR="002638BA" w:rsidRPr="0099312E" w14:paraId="2B3A01D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86523B3" w14:textId="03219580" w:rsidR="002638BA" w:rsidRPr="0099312E" w:rsidRDefault="002638BA" w:rsidP="002638BA">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2B173350" w14:textId="3A710C58" w:rsidR="002638BA" w:rsidRPr="0099312E" w:rsidRDefault="002638BA" w:rsidP="002638BA">
            <w:pPr>
              <w:pStyle w:val="TAL"/>
              <w:rPr>
                <w:sz w:val="16"/>
                <w:szCs w:val="16"/>
              </w:rPr>
            </w:pPr>
            <w:r w:rsidRPr="00E24E16">
              <w:rPr>
                <w:sz w:val="16"/>
                <w:szCs w:val="16"/>
              </w:rPr>
              <w:t>eCall only mode / eCall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34186120" w14:textId="1DF35255"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652D308" w14:textId="4C49D96F" w:rsidR="002638BA" w:rsidRPr="0099312E" w:rsidRDefault="00833EDC" w:rsidP="002638BA">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52769B8B" w14:textId="10793C21"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lastRenderedPageBreak/>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lastRenderedPageBreak/>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lastRenderedPageBreak/>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w:t>
      </w:r>
      <w:proofErr w:type="spellStart"/>
      <w:r w:rsidRPr="0099312E">
        <w:t>EUTRA_only</w:t>
      </w:r>
      <w:proofErr w:type="spellEnd"/>
      <w:r w:rsidRPr="0099312E">
        <w:t>.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 xml:space="preserve">IMS security and Indicate </w:t>
            </w:r>
            <w:proofErr w:type="spellStart"/>
            <w:r w:rsidRPr="0099312E">
              <w:rPr>
                <w:sz w:val="16"/>
                <w:szCs w:val="16"/>
              </w:rPr>
              <w:t>Sigcomp</w:t>
            </w:r>
            <w:proofErr w:type="spellEnd"/>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32E03B0A"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A.4.5/67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66925E8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A.4.5/67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336099BF"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68071A49"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833EDC" w:rsidRPr="00E24E16" w14:paraId="59FFDFBD"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76EC5E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833EDC" w:rsidRPr="00E24E16" w14:paraId="0E02898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090EE8B3"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833EDC" w:rsidRPr="00E24E16" w14:paraId="4E1549D4"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70B019E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833EDC" w:rsidRPr="00E24E16" w14:paraId="0B5FDA4A"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14DD0C78"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833EDC" w:rsidRPr="00E24E16" w14:paraId="77C9852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64200D0"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194327475"/>
      <w:r w:rsidRPr="0099312E">
        <w:lastRenderedPageBreak/>
        <w:t>4.2</w:t>
      </w:r>
      <w:r w:rsidRPr="0099312E">
        <w:tab/>
      </w:r>
      <w:proofErr w:type="spellStart"/>
      <w:r w:rsidRPr="0099312E">
        <w:t>Applicabilities</w:t>
      </w:r>
      <w:proofErr w:type="spellEnd"/>
      <w:r w:rsidRPr="0099312E">
        <w:t xml:space="preserve">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AC2DCC">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59" w:type="dxa"/>
          </w:tcPr>
          <w:p w14:paraId="0AD59810" w14:textId="77777777" w:rsidR="00924BD9" w:rsidRPr="0099312E" w:rsidRDefault="00924BD9" w:rsidP="009D220B">
            <w:pPr>
              <w:pStyle w:val="TAH"/>
              <w:rPr>
                <w:sz w:val="16"/>
                <w:szCs w:val="16"/>
              </w:rPr>
            </w:pPr>
            <w:r w:rsidRPr="0099312E">
              <w:rPr>
                <w:sz w:val="16"/>
                <w:szCs w:val="16"/>
              </w:rPr>
              <w:t>Title</w:t>
            </w:r>
          </w:p>
        </w:tc>
        <w:tc>
          <w:tcPr>
            <w:tcW w:w="100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5"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67"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C2DCC">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59"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1004" w:type="dxa"/>
          </w:tcPr>
          <w:p w14:paraId="40AB2214" w14:textId="77777777" w:rsidR="00531648" w:rsidRPr="0099312E" w:rsidRDefault="00531648" w:rsidP="00531648">
            <w:pPr>
              <w:pStyle w:val="TAC"/>
              <w:rPr>
                <w:sz w:val="16"/>
                <w:szCs w:val="16"/>
              </w:rPr>
            </w:pPr>
          </w:p>
        </w:tc>
        <w:tc>
          <w:tcPr>
            <w:tcW w:w="1285" w:type="dxa"/>
          </w:tcPr>
          <w:p w14:paraId="00473475" w14:textId="77777777" w:rsidR="00531648" w:rsidRPr="0099312E" w:rsidRDefault="00531648" w:rsidP="00531648">
            <w:pPr>
              <w:pStyle w:val="TAC"/>
              <w:rPr>
                <w:sz w:val="16"/>
                <w:szCs w:val="16"/>
              </w:rPr>
            </w:pPr>
          </w:p>
        </w:tc>
        <w:tc>
          <w:tcPr>
            <w:tcW w:w="2967"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C2DCC">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59"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1004" w:type="dxa"/>
          </w:tcPr>
          <w:p w14:paraId="6D210CD8" w14:textId="7DBF8F73" w:rsidR="00531648" w:rsidRPr="0099312E" w:rsidRDefault="00531648" w:rsidP="00531648">
            <w:pPr>
              <w:pStyle w:val="TAC"/>
              <w:rPr>
                <w:sz w:val="16"/>
                <w:szCs w:val="16"/>
              </w:rPr>
            </w:pPr>
            <w:r w:rsidRPr="0099312E">
              <w:rPr>
                <w:sz w:val="16"/>
                <w:szCs w:val="16"/>
              </w:rPr>
              <w:t>Rel-15</w:t>
            </w:r>
          </w:p>
        </w:tc>
        <w:tc>
          <w:tcPr>
            <w:tcW w:w="1285" w:type="dxa"/>
          </w:tcPr>
          <w:p w14:paraId="27F6A35F" w14:textId="38EF2F5B" w:rsidR="00531648" w:rsidRPr="0099312E" w:rsidRDefault="00531648" w:rsidP="00531648">
            <w:pPr>
              <w:pStyle w:val="TAC"/>
              <w:rPr>
                <w:sz w:val="16"/>
                <w:szCs w:val="16"/>
              </w:rPr>
            </w:pPr>
            <w:r w:rsidRPr="0099312E">
              <w:rPr>
                <w:sz w:val="16"/>
                <w:szCs w:val="16"/>
              </w:rPr>
              <w:t>C01</w:t>
            </w:r>
          </w:p>
        </w:tc>
        <w:tc>
          <w:tcPr>
            <w:tcW w:w="2967"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C2DCC">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59"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1004" w:type="dxa"/>
          </w:tcPr>
          <w:p w14:paraId="0D8130E2" w14:textId="77777777" w:rsidR="00531648" w:rsidRPr="0099312E" w:rsidRDefault="00531648" w:rsidP="00531648">
            <w:pPr>
              <w:pStyle w:val="TAC"/>
              <w:rPr>
                <w:sz w:val="16"/>
                <w:szCs w:val="16"/>
              </w:rPr>
            </w:pPr>
            <w:r w:rsidRPr="0099312E">
              <w:rPr>
                <w:sz w:val="16"/>
                <w:szCs w:val="16"/>
              </w:rPr>
              <w:t>Rel-15</w:t>
            </w:r>
          </w:p>
        </w:tc>
        <w:tc>
          <w:tcPr>
            <w:tcW w:w="1285" w:type="dxa"/>
          </w:tcPr>
          <w:p w14:paraId="303D1549" w14:textId="77777777" w:rsidR="00531648" w:rsidRPr="0099312E" w:rsidRDefault="00531648" w:rsidP="00531648">
            <w:pPr>
              <w:pStyle w:val="TAC"/>
              <w:rPr>
                <w:sz w:val="16"/>
                <w:szCs w:val="16"/>
              </w:rPr>
            </w:pPr>
            <w:r w:rsidRPr="0099312E">
              <w:rPr>
                <w:sz w:val="16"/>
                <w:szCs w:val="16"/>
              </w:rPr>
              <w:t>C01</w:t>
            </w:r>
          </w:p>
        </w:tc>
        <w:tc>
          <w:tcPr>
            <w:tcW w:w="2967"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C2DCC">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59"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1004" w:type="dxa"/>
          </w:tcPr>
          <w:p w14:paraId="5AA5D76A" w14:textId="77777777" w:rsidR="00531648" w:rsidRPr="0099312E" w:rsidRDefault="00531648" w:rsidP="00531648">
            <w:pPr>
              <w:pStyle w:val="TAC"/>
              <w:rPr>
                <w:sz w:val="16"/>
                <w:szCs w:val="16"/>
              </w:rPr>
            </w:pPr>
            <w:r w:rsidRPr="0099312E">
              <w:rPr>
                <w:sz w:val="16"/>
                <w:szCs w:val="16"/>
              </w:rPr>
              <w:t>Rel-15</w:t>
            </w:r>
          </w:p>
        </w:tc>
        <w:tc>
          <w:tcPr>
            <w:tcW w:w="1285" w:type="dxa"/>
          </w:tcPr>
          <w:p w14:paraId="2745D853" w14:textId="77777777" w:rsidR="00531648" w:rsidRPr="0099312E" w:rsidRDefault="00531648" w:rsidP="00531648">
            <w:pPr>
              <w:pStyle w:val="TAC"/>
              <w:rPr>
                <w:sz w:val="16"/>
                <w:szCs w:val="16"/>
              </w:rPr>
            </w:pPr>
            <w:r w:rsidRPr="0099312E">
              <w:rPr>
                <w:sz w:val="16"/>
                <w:szCs w:val="16"/>
              </w:rPr>
              <w:t>C01</w:t>
            </w:r>
          </w:p>
        </w:tc>
        <w:tc>
          <w:tcPr>
            <w:tcW w:w="2967"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C2DCC">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59"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1004" w:type="dxa"/>
          </w:tcPr>
          <w:p w14:paraId="27D91430" w14:textId="77777777" w:rsidR="00531648" w:rsidRPr="0099312E" w:rsidRDefault="00531648" w:rsidP="00531648">
            <w:pPr>
              <w:pStyle w:val="TAC"/>
              <w:rPr>
                <w:sz w:val="16"/>
                <w:szCs w:val="16"/>
              </w:rPr>
            </w:pPr>
            <w:r w:rsidRPr="0099312E">
              <w:rPr>
                <w:sz w:val="16"/>
                <w:szCs w:val="16"/>
              </w:rPr>
              <w:t>Rel-15</w:t>
            </w:r>
          </w:p>
        </w:tc>
        <w:tc>
          <w:tcPr>
            <w:tcW w:w="1285" w:type="dxa"/>
          </w:tcPr>
          <w:p w14:paraId="4DE82FC5" w14:textId="77777777" w:rsidR="00531648" w:rsidRPr="0099312E" w:rsidRDefault="00531648" w:rsidP="00531648">
            <w:pPr>
              <w:pStyle w:val="TAC"/>
              <w:rPr>
                <w:sz w:val="16"/>
                <w:szCs w:val="16"/>
              </w:rPr>
            </w:pPr>
            <w:r w:rsidRPr="0099312E">
              <w:rPr>
                <w:sz w:val="16"/>
                <w:szCs w:val="16"/>
              </w:rPr>
              <w:t>C13</w:t>
            </w:r>
          </w:p>
        </w:tc>
        <w:tc>
          <w:tcPr>
            <w:tcW w:w="2967"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C2DCC">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59" w:type="dxa"/>
          </w:tcPr>
          <w:p w14:paraId="4CEDA10E" w14:textId="7DEC83C3" w:rsidR="00531648" w:rsidRPr="0099312E" w:rsidRDefault="00531648" w:rsidP="00531648">
            <w:pPr>
              <w:pStyle w:val="TAL"/>
              <w:rPr>
                <w:sz w:val="16"/>
                <w:szCs w:val="16"/>
              </w:rPr>
            </w:pPr>
            <w:r w:rsidRPr="0099312E">
              <w:rPr>
                <w:sz w:val="16"/>
                <w:szCs w:val="16"/>
              </w:rPr>
              <w:t>Void</w:t>
            </w:r>
          </w:p>
        </w:tc>
        <w:tc>
          <w:tcPr>
            <w:tcW w:w="1004" w:type="dxa"/>
          </w:tcPr>
          <w:p w14:paraId="53486F79" w14:textId="7587C241" w:rsidR="00531648" w:rsidRPr="0099312E" w:rsidRDefault="00531648" w:rsidP="00531648">
            <w:pPr>
              <w:pStyle w:val="TAC"/>
              <w:rPr>
                <w:sz w:val="16"/>
                <w:szCs w:val="16"/>
              </w:rPr>
            </w:pPr>
          </w:p>
        </w:tc>
        <w:tc>
          <w:tcPr>
            <w:tcW w:w="1285" w:type="dxa"/>
          </w:tcPr>
          <w:p w14:paraId="1CE9698C" w14:textId="74341F89" w:rsidR="00531648" w:rsidRPr="0099312E" w:rsidRDefault="00531648" w:rsidP="00531648">
            <w:pPr>
              <w:pStyle w:val="TAC"/>
              <w:rPr>
                <w:sz w:val="16"/>
                <w:szCs w:val="16"/>
              </w:rPr>
            </w:pPr>
          </w:p>
        </w:tc>
        <w:tc>
          <w:tcPr>
            <w:tcW w:w="2967"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C2DCC">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59"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1004" w:type="dxa"/>
          </w:tcPr>
          <w:p w14:paraId="487B0577" w14:textId="77777777" w:rsidR="00531648" w:rsidRPr="0099312E" w:rsidRDefault="00531648" w:rsidP="00531648">
            <w:pPr>
              <w:pStyle w:val="TAC"/>
              <w:rPr>
                <w:sz w:val="16"/>
                <w:szCs w:val="16"/>
              </w:rPr>
            </w:pPr>
            <w:r w:rsidRPr="0099312E">
              <w:rPr>
                <w:sz w:val="16"/>
                <w:szCs w:val="16"/>
              </w:rPr>
              <w:t>Rel-15</w:t>
            </w:r>
          </w:p>
        </w:tc>
        <w:tc>
          <w:tcPr>
            <w:tcW w:w="1285" w:type="dxa"/>
          </w:tcPr>
          <w:p w14:paraId="328D714F" w14:textId="4D6DB658" w:rsidR="00531648" w:rsidRPr="0099312E" w:rsidRDefault="00531648" w:rsidP="00531648">
            <w:pPr>
              <w:pStyle w:val="TAC"/>
              <w:rPr>
                <w:sz w:val="16"/>
                <w:szCs w:val="16"/>
              </w:rPr>
            </w:pPr>
            <w:r w:rsidRPr="0099312E">
              <w:rPr>
                <w:sz w:val="16"/>
                <w:szCs w:val="16"/>
              </w:rPr>
              <w:t>C15</w:t>
            </w:r>
          </w:p>
        </w:tc>
        <w:tc>
          <w:tcPr>
            <w:tcW w:w="2967"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C2DCC">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59"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1004" w:type="dxa"/>
          </w:tcPr>
          <w:p w14:paraId="7BF34119" w14:textId="77777777" w:rsidR="00531648" w:rsidRPr="0099312E" w:rsidRDefault="00531648" w:rsidP="00531648">
            <w:pPr>
              <w:pStyle w:val="TAC"/>
              <w:rPr>
                <w:sz w:val="16"/>
                <w:szCs w:val="16"/>
              </w:rPr>
            </w:pPr>
            <w:r w:rsidRPr="0099312E">
              <w:rPr>
                <w:sz w:val="16"/>
                <w:szCs w:val="16"/>
              </w:rPr>
              <w:t>Rel-15</w:t>
            </w:r>
          </w:p>
        </w:tc>
        <w:tc>
          <w:tcPr>
            <w:tcW w:w="1285" w:type="dxa"/>
          </w:tcPr>
          <w:p w14:paraId="3E154BA7" w14:textId="77777777" w:rsidR="00531648" w:rsidRPr="0099312E" w:rsidRDefault="00531648" w:rsidP="00531648">
            <w:pPr>
              <w:pStyle w:val="TAC"/>
              <w:rPr>
                <w:sz w:val="16"/>
                <w:szCs w:val="16"/>
              </w:rPr>
            </w:pPr>
            <w:r w:rsidRPr="0099312E">
              <w:rPr>
                <w:sz w:val="16"/>
                <w:szCs w:val="16"/>
              </w:rPr>
              <w:t>C01</w:t>
            </w:r>
          </w:p>
        </w:tc>
        <w:tc>
          <w:tcPr>
            <w:tcW w:w="2967"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C2DCC">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59"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1004" w:type="dxa"/>
          </w:tcPr>
          <w:p w14:paraId="0778E11E" w14:textId="77777777" w:rsidR="00531648" w:rsidRPr="0099312E" w:rsidRDefault="00531648" w:rsidP="00531648">
            <w:pPr>
              <w:pStyle w:val="TAC"/>
              <w:rPr>
                <w:sz w:val="16"/>
                <w:szCs w:val="16"/>
              </w:rPr>
            </w:pPr>
            <w:r w:rsidRPr="0099312E">
              <w:rPr>
                <w:sz w:val="16"/>
                <w:szCs w:val="16"/>
              </w:rPr>
              <w:t>Rel-15</w:t>
            </w:r>
          </w:p>
        </w:tc>
        <w:tc>
          <w:tcPr>
            <w:tcW w:w="1285" w:type="dxa"/>
          </w:tcPr>
          <w:p w14:paraId="4360E329" w14:textId="77777777" w:rsidR="00531648" w:rsidRPr="0099312E" w:rsidRDefault="00531648" w:rsidP="00531648">
            <w:pPr>
              <w:pStyle w:val="TAC"/>
              <w:rPr>
                <w:sz w:val="16"/>
                <w:szCs w:val="16"/>
              </w:rPr>
            </w:pPr>
            <w:r w:rsidRPr="0099312E">
              <w:rPr>
                <w:sz w:val="16"/>
                <w:szCs w:val="16"/>
              </w:rPr>
              <w:t>C01</w:t>
            </w:r>
          </w:p>
        </w:tc>
        <w:tc>
          <w:tcPr>
            <w:tcW w:w="2967"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C2DCC">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59"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1004" w:type="dxa"/>
          </w:tcPr>
          <w:p w14:paraId="44944AE9" w14:textId="77777777" w:rsidR="00531648" w:rsidRPr="0099312E" w:rsidRDefault="00531648" w:rsidP="00531648">
            <w:pPr>
              <w:pStyle w:val="TAC"/>
              <w:rPr>
                <w:sz w:val="16"/>
                <w:szCs w:val="16"/>
              </w:rPr>
            </w:pPr>
            <w:r w:rsidRPr="0099312E">
              <w:rPr>
                <w:sz w:val="16"/>
                <w:szCs w:val="16"/>
              </w:rPr>
              <w:t>Rel-15</w:t>
            </w:r>
          </w:p>
        </w:tc>
        <w:tc>
          <w:tcPr>
            <w:tcW w:w="1285" w:type="dxa"/>
          </w:tcPr>
          <w:p w14:paraId="080AAFDA" w14:textId="77777777" w:rsidR="00531648" w:rsidRPr="0099312E" w:rsidRDefault="00531648" w:rsidP="00531648">
            <w:pPr>
              <w:pStyle w:val="TAC"/>
              <w:rPr>
                <w:sz w:val="16"/>
                <w:szCs w:val="16"/>
              </w:rPr>
            </w:pPr>
            <w:r w:rsidRPr="0099312E">
              <w:rPr>
                <w:sz w:val="16"/>
                <w:szCs w:val="16"/>
              </w:rPr>
              <w:t>C01</w:t>
            </w:r>
          </w:p>
        </w:tc>
        <w:tc>
          <w:tcPr>
            <w:tcW w:w="2967"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C2DCC">
        <w:trPr>
          <w:cantSplit/>
          <w:jc w:val="center"/>
        </w:trPr>
        <w:tc>
          <w:tcPr>
            <w:tcW w:w="1137"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59"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100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2E85FBB0" w14:textId="458BAD7D" w:rsidR="00AC2DCC" w:rsidRPr="0099312E" w:rsidRDefault="009C20C0" w:rsidP="00AC2DCC">
            <w:pPr>
              <w:pStyle w:val="TAC"/>
              <w:rPr>
                <w:sz w:val="16"/>
                <w:szCs w:val="16"/>
              </w:rPr>
            </w:pPr>
            <w:r>
              <w:rPr>
                <w:sz w:val="16"/>
                <w:szCs w:val="16"/>
                <w:lang w:eastAsia="zh-CN"/>
              </w:rPr>
              <w:t>C62</w:t>
            </w:r>
          </w:p>
        </w:tc>
        <w:tc>
          <w:tcPr>
            <w:tcW w:w="2967"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C2DCC">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59"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1004" w:type="dxa"/>
          </w:tcPr>
          <w:p w14:paraId="04DF61A9" w14:textId="77777777" w:rsidR="00531648" w:rsidRPr="0099312E" w:rsidRDefault="00531648" w:rsidP="00531648">
            <w:pPr>
              <w:pStyle w:val="TAC"/>
              <w:rPr>
                <w:sz w:val="16"/>
                <w:szCs w:val="16"/>
              </w:rPr>
            </w:pPr>
          </w:p>
        </w:tc>
        <w:tc>
          <w:tcPr>
            <w:tcW w:w="1285" w:type="dxa"/>
          </w:tcPr>
          <w:p w14:paraId="08B2527C" w14:textId="77777777" w:rsidR="00531648" w:rsidRPr="0099312E" w:rsidRDefault="00531648" w:rsidP="00531648">
            <w:pPr>
              <w:pStyle w:val="TAC"/>
              <w:rPr>
                <w:sz w:val="16"/>
                <w:szCs w:val="16"/>
              </w:rPr>
            </w:pPr>
          </w:p>
        </w:tc>
        <w:tc>
          <w:tcPr>
            <w:tcW w:w="2967"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AC2DCC">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9"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4" w:type="dxa"/>
          </w:tcPr>
          <w:p w14:paraId="7E6A430E" w14:textId="77777777" w:rsidR="00531648" w:rsidRPr="0099312E" w:rsidRDefault="00531648" w:rsidP="00531648">
            <w:pPr>
              <w:pStyle w:val="TAC"/>
              <w:rPr>
                <w:sz w:val="16"/>
                <w:szCs w:val="16"/>
              </w:rPr>
            </w:pPr>
            <w:r w:rsidRPr="0099312E">
              <w:rPr>
                <w:sz w:val="16"/>
                <w:szCs w:val="16"/>
              </w:rPr>
              <w:t>Rel-15</w:t>
            </w:r>
          </w:p>
        </w:tc>
        <w:tc>
          <w:tcPr>
            <w:tcW w:w="1285" w:type="dxa"/>
          </w:tcPr>
          <w:p w14:paraId="4D9B74C9" w14:textId="6B88A621" w:rsidR="00531648" w:rsidRPr="0099312E" w:rsidRDefault="00173F32" w:rsidP="00531648">
            <w:pPr>
              <w:pStyle w:val="TAC"/>
              <w:rPr>
                <w:sz w:val="16"/>
                <w:szCs w:val="16"/>
              </w:rPr>
            </w:pPr>
            <w:r w:rsidRPr="0099312E">
              <w:rPr>
                <w:sz w:val="16"/>
                <w:szCs w:val="16"/>
              </w:rPr>
              <w:t>C28</w:t>
            </w:r>
          </w:p>
        </w:tc>
        <w:tc>
          <w:tcPr>
            <w:tcW w:w="2967"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AC2DCC">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9"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4" w:type="dxa"/>
          </w:tcPr>
          <w:p w14:paraId="779DC744" w14:textId="77777777" w:rsidR="00531648" w:rsidRPr="0099312E" w:rsidRDefault="00531648" w:rsidP="00531648">
            <w:pPr>
              <w:pStyle w:val="TAC"/>
              <w:rPr>
                <w:sz w:val="16"/>
                <w:szCs w:val="16"/>
              </w:rPr>
            </w:pPr>
            <w:r w:rsidRPr="0099312E">
              <w:rPr>
                <w:sz w:val="16"/>
                <w:szCs w:val="16"/>
              </w:rPr>
              <w:t>Rel-15</w:t>
            </w:r>
          </w:p>
        </w:tc>
        <w:tc>
          <w:tcPr>
            <w:tcW w:w="1285" w:type="dxa"/>
          </w:tcPr>
          <w:p w14:paraId="7AF282A5" w14:textId="07024DFF" w:rsidR="00531648" w:rsidRPr="0099312E" w:rsidRDefault="00173F32" w:rsidP="00531648">
            <w:pPr>
              <w:pStyle w:val="TAC"/>
              <w:rPr>
                <w:sz w:val="16"/>
                <w:szCs w:val="16"/>
              </w:rPr>
            </w:pPr>
            <w:r w:rsidRPr="0099312E">
              <w:rPr>
                <w:sz w:val="16"/>
                <w:szCs w:val="16"/>
              </w:rPr>
              <w:t>C28</w:t>
            </w:r>
          </w:p>
        </w:tc>
        <w:tc>
          <w:tcPr>
            <w:tcW w:w="2967"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AC2DCC">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9" w:type="dxa"/>
          </w:tcPr>
          <w:p w14:paraId="07444069" w14:textId="397A3665" w:rsidR="00531648" w:rsidRPr="0099312E" w:rsidRDefault="00531648" w:rsidP="00531648">
            <w:pPr>
              <w:pStyle w:val="TAL"/>
              <w:rPr>
                <w:sz w:val="16"/>
                <w:szCs w:val="16"/>
              </w:rPr>
            </w:pPr>
            <w:r w:rsidRPr="0099312E">
              <w:rPr>
                <w:sz w:val="16"/>
                <w:szCs w:val="16"/>
              </w:rPr>
              <w:t>Void</w:t>
            </w:r>
          </w:p>
        </w:tc>
        <w:tc>
          <w:tcPr>
            <w:tcW w:w="1004" w:type="dxa"/>
          </w:tcPr>
          <w:p w14:paraId="6067B7F0" w14:textId="208593B7" w:rsidR="00531648" w:rsidRPr="0099312E" w:rsidRDefault="00531648" w:rsidP="00531648">
            <w:pPr>
              <w:pStyle w:val="TAC"/>
              <w:rPr>
                <w:sz w:val="16"/>
                <w:szCs w:val="16"/>
              </w:rPr>
            </w:pPr>
          </w:p>
        </w:tc>
        <w:tc>
          <w:tcPr>
            <w:tcW w:w="1285" w:type="dxa"/>
          </w:tcPr>
          <w:p w14:paraId="06084A15" w14:textId="3F8090D9" w:rsidR="00531648" w:rsidRPr="0099312E" w:rsidRDefault="00531648" w:rsidP="00531648">
            <w:pPr>
              <w:pStyle w:val="TAC"/>
              <w:rPr>
                <w:sz w:val="16"/>
                <w:szCs w:val="16"/>
              </w:rPr>
            </w:pPr>
          </w:p>
        </w:tc>
        <w:tc>
          <w:tcPr>
            <w:tcW w:w="2967"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C2DCC">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59" w:type="dxa"/>
          </w:tcPr>
          <w:p w14:paraId="63BB51D1" w14:textId="7CB8FD40" w:rsidR="00531648" w:rsidRPr="0099312E" w:rsidRDefault="00531648" w:rsidP="00531648">
            <w:pPr>
              <w:pStyle w:val="TAL"/>
              <w:rPr>
                <w:sz w:val="16"/>
                <w:szCs w:val="16"/>
              </w:rPr>
            </w:pPr>
            <w:r w:rsidRPr="0099312E">
              <w:rPr>
                <w:sz w:val="16"/>
                <w:szCs w:val="16"/>
              </w:rPr>
              <w:t>Void</w:t>
            </w:r>
          </w:p>
        </w:tc>
        <w:tc>
          <w:tcPr>
            <w:tcW w:w="1004" w:type="dxa"/>
          </w:tcPr>
          <w:p w14:paraId="243EAFEB" w14:textId="5FD88CBD" w:rsidR="00531648" w:rsidRPr="0099312E" w:rsidRDefault="00531648" w:rsidP="00531648">
            <w:pPr>
              <w:pStyle w:val="TAC"/>
              <w:rPr>
                <w:sz w:val="16"/>
                <w:szCs w:val="16"/>
              </w:rPr>
            </w:pPr>
          </w:p>
        </w:tc>
        <w:tc>
          <w:tcPr>
            <w:tcW w:w="1285" w:type="dxa"/>
          </w:tcPr>
          <w:p w14:paraId="13EFA0EB" w14:textId="2D51C1E5" w:rsidR="00531648" w:rsidRPr="0099312E" w:rsidRDefault="00531648" w:rsidP="00531648">
            <w:pPr>
              <w:pStyle w:val="TAC"/>
              <w:rPr>
                <w:sz w:val="16"/>
                <w:szCs w:val="16"/>
              </w:rPr>
            </w:pPr>
          </w:p>
        </w:tc>
        <w:tc>
          <w:tcPr>
            <w:tcW w:w="2967"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C2DCC">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59"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3B6709E" w14:textId="0DCC7757" w:rsidR="00531648" w:rsidRPr="0099312E" w:rsidRDefault="00531648" w:rsidP="00531648">
            <w:pPr>
              <w:pStyle w:val="TAC"/>
              <w:rPr>
                <w:sz w:val="16"/>
                <w:szCs w:val="16"/>
              </w:rPr>
            </w:pPr>
            <w:r w:rsidRPr="0099312E">
              <w:rPr>
                <w:sz w:val="16"/>
                <w:szCs w:val="16"/>
              </w:rPr>
              <w:t>Rel-15</w:t>
            </w:r>
          </w:p>
        </w:tc>
        <w:tc>
          <w:tcPr>
            <w:tcW w:w="1285" w:type="dxa"/>
          </w:tcPr>
          <w:p w14:paraId="590B0E53" w14:textId="780AFCA6" w:rsidR="00531648" w:rsidRPr="0099312E" w:rsidRDefault="00531648" w:rsidP="00531648">
            <w:pPr>
              <w:pStyle w:val="TAC"/>
              <w:rPr>
                <w:sz w:val="16"/>
                <w:szCs w:val="16"/>
              </w:rPr>
            </w:pPr>
            <w:r w:rsidRPr="0099312E">
              <w:rPr>
                <w:sz w:val="16"/>
                <w:szCs w:val="16"/>
              </w:rPr>
              <w:t>C44</w:t>
            </w:r>
          </w:p>
        </w:tc>
        <w:tc>
          <w:tcPr>
            <w:tcW w:w="2967"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AC2DCC">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59"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1004" w:type="dxa"/>
          </w:tcPr>
          <w:p w14:paraId="1E358D02" w14:textId="77777777" w:rsidR="00531648" w:rsidRPr="0099312E" w:rsidRDefault="00531648" w:rsidP="00531648">
            <w:pPr>
              <w:pStyle w:val="TAC"/>
              <w:rPr>
                <w:sz w:val="16"/>
                <w:szCs w:val="16"/>
              </w:rPr>
            </w:pPr>
            <w:r w:rsidRPr="0099312E">
              <w:rPr>
                <w:sz w:val="16"/>
                <w:szCs w:val="16"/>
              </w:rPr>
              <w:t>Rel-15</w:t>
            </w:r>
          </w:p>
        </w:tc>
        <w:tc>
          <w:tcPr>
            <w:tcW w:w="1285"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67"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AC2DCC">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59" w:type="dxa"/>
          </w:tcPr>
          <w:p w14:paraId="2B1947A4" w14:textId="5FEACDC7" w:rsidR="00531648" w:rsidRPr="0099312E" w:rsidRDefault="00531648" w:rsidP="00531648">
            <w:pPr>
              <w:pStyle w:val="TAL"/>
              <w:rPr>
                <w:sz w:val="16"/>
                <w:szCs w:val="16"/>
              </w:rPr>
            </w:pPr>
            <w:r w:rsidRPr="0099312E">
              <w:rPr>
                <w:sz w:val="16"/>
                <w:szCs w:val="16"/>
              </w:rPr>
              <w:t>Void</w:t>
            </w:r>
          </w:p>
        </w:tc>
        <w:tc>
          <w:tcPr>
            <w:tcW w:w="1004" w:type="dxa"/>
          </w:tcPr>
          <w:p w14:paraId="03DE1CFF" w14:textId="4DE52A87" w:rsidR="00531648" w:rsidRPr="0099312E" w:rsidRDefault="00531648" w:rsidP="00531648">
            <w:pPr>
              <w:pStyle w:val="TAC"/>
              <w:rPr>
                <w:sz w:val="16"/>
                <w:szCs w:val="16"/>
              </w:rPr>
            </w:pPr>
          </w:p>
        </w:tc>
        <w:tc>
          <w:tcPr>
            <w:tcW w:w="1285" w:type="dxa"/>
          </w:tcPr>
          <w:p w14:paraId="7B0B21DF" w14:textId="6B9D51B6" w:rsidR="00531648" w:rsidRPr="0099312E" w:rsidRDefault="00531648" w:rsidP="00531648">
            <w:pPr>
              <w:pStyle w:val="TAC"/>
              <w:rPr>
                <w:sz w:val="16"/>
                <w:szCs w:val="16"/>
              </w:rPr>
            </w:pPr>
          </w:p>
        </w:tc>
        <w:tc>
          <w:tcPr>
            <w:tcW w:w="2967"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C2DCC">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59"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667BEB69" w14:textId="3AF5888F" w:rsidR="00531648" w:rsidRPr="0099312E" w:rsidRDefault="00531648" w:rsidP="00531648">
            <w:pPr>
              <w:pStyle w:val="TAC"/>
              <w:rPr>
                <w:sz w:val="16"/>
                <w:szCs w:val="16"/>
              </w:rPr>
            </w:pPr>
            <w:r w:rsidRPr="0099312E">
              <w:rPr>
                <w:sz w:val="16"/>
                <w:szCs w:val="16"/>
              </w:rPr>
              <w:t>Rel-15</w:t>
            </w:r>
          </w:p>
        </w:tc>
        <w:tc>
          <w:tcPr>
            <w:tcW w:w="1285" w:type="dxa"/>
          </w:tcPr>
          <w:p w14:paraId="3B031AE6" w14:textId="7884A932" w:rsidR="00531648" w:rsidRPr="0099312E" w:rsidRDefault="00531648" w:rsidP="00531648">
            <w:pPr>
              <w:pStyle w:val="TAC"/>
              <w:rPr>
                <w:sz w:val="16"/>
                <w:szCs w:val="16"/>
              </w:rPr>
            </w:pPr>
            <w:r w:rsidRPr="0099312E">
              <w:rPr>
                <w:sz w:val="16"/>
                <w:szCs w:val="16"/>
              </w:rPr>
              <w:t>C44</w:t>
            </w:r>
          </w:p>
        </w:tc>
        <w:tc>
          <w:tcPr>
            <w:tcW w:w="2967"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AC2DCC">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59"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1004" w:type="dxa"/>
          </w:tcPr>
          <w:p w14:paraId="27DC7C43" w14:textId="77777777" w:rsidR="00531648" w:rsidRPr="0099312E" w:rsidRDefault="00531648" w:rsidP="00531648">
            <w:pPr>
              <w:pStyle w:val="TAC"/>
              <w:rPr>
                <w:sz w:val="16"/>
                <w:szCs w:val="16"/>
              </w:rPr>
            </w:pPr>
            <w:r w:rsidRPr="0099312E">
              <w:rPr>
                <w:sz w:val="16"/>
                <w:szCs w:val="16"/>
              </w:rPr>
              <w:t>Rel-15</w:t>
            </w:r>
          </w:p>
        </w:tc>
        <w:tc>
          <w:tcPr>
            <w:tcW w:w="1285" w:type="dxa"/>
          </w:tcPr>
          <w:p w14:paraId="5097D7E7" w14:textId="7561003D" w:rsidR="00531648" w:rsidRPr="0099312E" w:rsidRDefault="00531648" w:rsidP="00531648">
            <w:pPr>
              <w:pStyle w:val="TAC"/>
              <w:rPr>
                <w:sz w:val="16"/>
                <w:szCs w:val="16"/>
              </w:rPr>
            </w:pPr>
            <w:r w:rsidRPr="0099312E">
              <w:rPr>
                <w:sz w:val="16"/>
                <w:szCs w:val="16"/>
              </w:rPr>
              <w:t>C28</w:t>
            </w:r>
          </w:p>
        </w:tc>
        <w:tc>
          <w:tcPr>
            <w:tcW w:w="2967"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AC2DCC">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9"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4884D3CB" w14:textId="77777777" w:rsidR="00531648" w:rsidRPr="0099312E" w:rsidRDefault="00531648" w:rsidP="00531648">
            <w:pPr>
              <w:pStyle w:val="TAC"/>
              <w:rPr>
                <w:sz w:val="16"/>
                <w:szCs w:val="16"/>
              </w:rPr>
            </w:pPr>
            <w:r w:rsidRPr="0099312E">
              <w:rPr>
                <w:sz w:val="16"/>
                <w:szCs w:val="16"/>
              </w:rPr>
              <w:t>Rel-15</w:t>
            </w:r>
          </w:p>
        </w:tc>
        <w:tc>
          <w:tcPr>
            <w:tcW w:w="1285" w:type="dxa"/>
          </w:tcPr>
          <w:p w14:paraId="2ABDFAE6" w14:textId="019C65D2" w:rsidR="00531648" w:rsidRPr="0099312E" w:rsidRDefault="00531648" w:rsidP="00531648">
            <w:pPr>
              <w:pStyle w:val="TAC"/>
              <w:rPr>
                <w:sz w:val="16"/>
                <w:szCs w:val="16"/>
              </w:rPr>
            </w:pPr>
            <w:r w:rsidRPr="0099312E">
              <w:rPr>
                <w:sz w:val="16"/>
                <w:szCs w:val="16"/>
              </w:rPr>
              <w:t>C44</w:t>
            </w:r>
          </w:p>
        </w:tc>
        <w:tc>
          <w:tcPr>
            <w:tcW w:w="2967"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AC2DCC">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9"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512E0F00" w14:textId="77777777" w:rsidR="00531648" w:rsidRPr="0099312E" w:rsidRDefault="00531648" w:rsidP="00531648">
            <w:pPr>
              <w:pStyle w:val="TAC"/>
              <w:rPr>
                <w:sz w:val="16"/>
                <w:szCs w:val="16"/>
              </w:rPr>
            </w:pPr>
            <w:r w:rsidRPr="0099312E">
              <w:rPr>
                <w:sz w:val="16"/>
                <w:szCs w:val="16"/>
              </w:rPr>
              <w:t>Rel-15</w:t>
            </w:r>
          </w:p>
        </w:tc>
        <w:tc>
          <w:tcPr>
            <w:tcW w:w="1285" w:type="dxa"/>
          </w:tcPr>
          <w:p w14:paraId="6F026065" w14:textId="2F48AFDB" w:rsidR="00531648" w:rsidRPr="0099312E" w:rsidRDefault="00531648" w:rsidP="00531648">
            <w:pPr>
              <w:pStyle w:val="TAC"/>
              <w:rPr>
                <w:sz w:val="16"/>
                <w:szCs w:val="16"/>
              </w:rPr>
            </w:pPr>
            <w:r w:rsidRPr="0099312E">
              <w:rPr>
                <w:sz w:val="16"/>
                <w:szCs w:val="16"/>
              </w:rPr>
              <w:t>C28</w:t>
            </w:r>
          </w:p>
        </w:tc>
        <w:tc>
          <w:tcPr>
            <w:tcW w:w="2967"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AC2DCC">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9"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4" w:type="dxa"/>
          </w:tcPr>
          <w:p w14:paraId="779B82D4" w14:textId="77777777" w:rsidR="00531648" w:rsidRPr="0099312E" w:rsidRDefault="00531648" w:rsidP="00531648">
            <w:pPr>
              <w:pStyle w:val="TAC"/>
              <w:rPr>
                <w:sz w:val="16"/>
                <w:szCs w:val="16"/>
              </w:rPr>
            </w:pPr>
            <w:r w:rsidRPr="0099312E">
              <w:rPr>
                <w:sz w:val="16"/>
                <w:szCs w:val="16"/>
              </w:rPr>
              <w:t>Rel-15</w:t>
            </w:r>
          </w:p>
        </w:tc>
        <w:tc>
          <w:tcPr>
            <w:tcW w:w="1285"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67"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AC2DCC">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9"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4" w:type="dxa"/>
          </w:tcPr>
          <w:p w14:paraId="01963F15" w14:textId="77777777" w:rsidR="00531648" w:rsidRPr="0099312E" w:rsidRDefault="00531648" w:rsidP="00531648">
            <w:pPr>
              <w:pStyle w:val="TAC"/>
              <w:rPr>
                <w:sz w:val="16"/>
                <w:szCs w:val="16"/>
              </w:rPr>
            </w:pPr>
            <w:r w:rsidRPr="0099312E">
              <w:rPr>
                <w:sz w:val="16"/>
                <w:szCs w:val="16"/>
              </w:rPr>
              <w:t>Rel-15</w:t>
            </w:r>
          </w:p>
        </w:tc>
        <w:tc>
          <w:tcPr>
            <w:tcW w:w="1285" w:type="dxa"/>
          </w:tcPr>
          <w:p w14:paraId="7BFEAAB8" w14:textId="3BFF50FF" w:rsidR="00531648" w:rsidRPr="0099312E" w:rsidRDefault="00531648" w:rsidP="00531648">
            <w:pPr>
              <w:pStyle w:val="TAC"/>
              <w:rPr>
                <w:sz w:val="16"/>
                <w:szCs w:val="16"/>
              </w:rPr>
            </w:pPr>
            <w:r w:rsidRPr="0099312E">
              <w:rPr>
                <w:sz w:val="16"/>
                <w:szCs w:val="16"/>
              </w:rPr>
              <w:t>C05</w:t>
            </w:r>
          </w:p>
        </w:tc>
        <w:tc>
          <w:tcPr>
            <w:tcW w:w="2967"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AC2DCC">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9"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D2FF4D3" w14:textId="77777777" w:rsidR="00531648" w:rsidRPr="0099312E" w:rsidRDefault="00531648" w:rsidP="00531648">
            <w:pPr>
              <w:pStyle w:val="TAC"/>
              <w:rPr>
                <w:sz w:val="16"/>
                <w:szCs w:val="16"/>
              </w:rPr>
            </w:pPr>
            <w:r w:rsidRPr="0099312E">
              <w:rPr>
                <w:sz w:val="16"/>
                <w:szCs w:val="16"/>
              </w:rPr>
              <w:t>Rel-15</w:t>
            </w:r>
          </w:p>
        </w:tc>
        <w:tc>
          <w:tcPr>
            <w:tcW w:w="1285"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67"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AC2DCC">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9"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4" w:type="dxa"/>
          </w:tcPr>
          <w:p w14:paraId="33F0B46C" w14:textId="28E29E6A" w:rsidR="00531648" w:rsidRPr="0099312E" w:rsidRDefault="00531648" w:rsidP="00531648">
            <w:pPr>
              <w:pStyle w:val="TAC"/>
              <w:rPr>
                <w:sz w:val="16"/>
                <w:szCs w:val="16"/>
              </w:rPr>
            </w:pPr>
            <w:r w:rsidRPr="0099312E">
              <w:rPr>
                <w:sz w:val="16"/>
                <w:szCs w:val="16"/>
              </w:rPr>
              <w:t>Rel-15</w:t>
            </w:r>
          </w:p>
        </w:tc>
        <w:tc>
          <w:tcPr>
            <w:tcW w:w="1285" w:type="dxa"/>
          </w:tcPr>
          <w:p w14:paraId="344655FF" w14:textId="1BF46D37" w:rsidR="00531648" w:rsidRPr="0099312E" w:rsidRDefault="00531648" w:rsidP="00531648">
            <w:pPr>
              <w:pStyle w:val="TAC"/>
              <w:rPr>
                <w:sz w:val="16"/>
                <w:szCs w:val="16"/>
              </w:rPr>
            </w:pPr>
            <w:r w:rsidRPr="0099312E">
              <w:rPr>
                <w:sz w:val="16"/>
                <w:szCs w:val="16"/>
              </w:rPr>
              <w:t>C44</w:t>
            </w:r>
          </w:p>
        </w:tc>
        <w:tc>
          <w:tcPr>
            <w:tcW w:w="2967"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AC2DCC">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9"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4" w:type="dxa"/>
          </w:tcPr>
          <w:p w14:paraId="72F522F3" w14:textId="3DE8E684" w:rsidR="00531648" w:rsidRPr="0099312E" w:rsidRDefault="00531648" w:rsidP="00531648">
            <w:pPr>
              <w:pStyle w:val="TAC"/>
              <w:rPr>
                <w:sz w:val="16"/>
                <w:szCs w:val="16"/>
              </w:rPr>
            </w:pPr>
            <w:r w:rsidRPr="0099312E">
              <w:rPr>
                <w:sz w:val="16"/>
                <w:szCs w:val="16"/>
              </w:rPr>
              <w:t>Rel-15</w:t>
            </w:r>
          </w:p>
        </w:tc>
        <w:tc>
          <w:tcPr>
            <w:tcW w:w="1285"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67"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AC2DCC">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lastRenderedPageBreak/>
              <w:t>7.15</w:t>
            </w:r>
          </w:p>
        </w:tc>
        <w:tc>
          <w:tcPr>
            <w:tcW w:w="3359"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4" w:type="dxa"/>
          </w:tcPr>
          <w:p w14:paraId="444A05CA" w14:textId="6898129A" w:rsidR="00531648" w:rsidRPr="0099312E" w:rsidRDefault="00531648" w:rsidP="00531648">
            <w:pPr>
              <w:pStyle w:val="TAC"/>
              <w:rPr>
                <w:sz w:val="16"/>
                <w:szCs w:val="16"/>
              </w:rPr>
            </w:pPr>
            <w:r w:rsidRPr="0099312E">
              <w:rPr>
                <w:sz w:val="16"/>
                <w:szCs w:val="16"/>
              </w:rPr>
              <w:t>Rel-15</w:t>
            </w:r>
          </w:p>
        </w:tc>
        <w:tc>
          <w:tcPr>
            <w:tcW w:w="1285" w:type="dxa"/>
          </w:tcPr>
          <w:p w14:paraId="66CCE774" w14:textId="2D0E7A09" w:rsidR="00531648" w:rsidRPr="0099312E" w:rsidRDefault="00531648" w:rsidP="00531648">
            <w:pPr>
              <w:pStyle w:val="TAC"/>
              <w:rPr>
                <w:sz w:val="16"/>
                <w:szCs w:val="16"/>
              </w:rPr>
            </w:pPr>
            <w:r w:rsidRPr="0099312E">
              <w:rPr>
                <w:sz w:val="16"/>
                <w:szCs w:val="16"/>
              </w:rPr>
              <w:t>C31</w:t>
            </w:r>
          </w:p>
        </w:tc>
        <w:tc>
          <w:tcPr>
            <w:tcW w:w="2967" w:type="dxa"/>
          </w:tcPr>
          <w:p w14:paraId="5DD83B82" w14:textId="2020D725"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7D9EC414" w14:textId="77777777" w:rsidTr="00AC2DCC">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9"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4" w:type="dxa"/>
          </w:tcPr>
          <w:p w14:paraId="3A73A588" w14:textId="37CF35DE" w:rsidR="00531648" w:rsidRPr="0099312E" w:rsidRDefault="00531648" w:rsidP="00531648">
            <w:pPr>
              <w:pStyle w:val="TAC"/>
              <w:rPr>
                <w:sz w:val="16"/>
                <w:szCs w:val="16"/>
              </w:rPr>
            </w:pPr>
            <w:r w:rsidRPr="0099312E">
              <w:rPr>
                <w:sz w:val="16"/>
                <w:szCs w:val="16"/>
              </w:rPr>
              <w:t>Rel-15</w:t>
            </w:r>
          </w:p>
        </w:tc>
        <w:tc>
          <w:tcPr>
            <w:tcW w:w="1285" w:type="dxa"/>
          </w:tcPr>
          <w:p w14:paraId="01A21CAA" w14:textId="36ACFC85" w:rsidR="00531648" w:rsidRPr="0099312E" w:rsidRDefault="00531648" w:rsidP="00531648">
            <w:pPr>
              <w:pStyle w:val="TAC"/>
              <w:rPr>
                <w:sz w:val="16"/>
                <w:szCs w:val="16"/>
              </w:rPr>
            </w:pPr>
            <w:r w:rsidRPr="0099312E">
              <w:rPr>
                <w:sz w:val="16"/>
                <w:szCs w:val="16"/>
              </w:rPr>
              <w:t>C61</w:t>
            </w:r>
          </w:p>
        </w:tc>
        <w:tc>
          <w:tcPr>
            <w:tcW w:w="2967"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AC2DCC">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9"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4" w:type="dxa"/>
          </w:tcPr>
          <w:p w14:paraId="78A4FD31" w14:textId="36732015" w:rsidR="00531648" w:rsidRPr="0099312E" w:rsidRDefault="00531648" w:rsidP="00531648">
            <w:pPr>
              <w:pStyle w:val="TAC"/>
              <w:rPr>
                <w:sz w:val="16"/>
                <w:szCs w:val="16"/>
              </w:rPr>
            </w:pPr>
            <w:r w:rsidRPr="0099312E">
              <w:rPr>
                <w:sz w:val="16"/>
                <w:szCs w:val="16"/>
              </w:rPr>
              <w:t>Rel-15</w:t>
            </w:r>
          </w:p>
        </w:tc>
        <w:tc>
          <w:tcPr>
            <w:tcW w:w="1285" w:type="dxa"/>
          </w:tcPr>
          <w:p w14:paraId="6C924785" w14:textId="26EA733F"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67" w:type="dxa"/>
          </w:tcPr>
          <w:p w14:paraId="42CEA9EF" w14:textId="0B53F256" w:rsidR="00531648" w:rsidRPr="0099312E" w:rsidRDefault="002E23BA" w:rsidP="00531648">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31648" w:rsidRPr="0099312E" w14:paraId="34282474" w14:textId="77777777" w:rsidTr="00AC2DCC">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9"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4" w:type="dxa"/>
          </w:tcPr>
          <w:p w14:paraId="2A27F042" w14:textId="3614C8D7" w:rsidR="00531648" w:rsidRPr="0099312E" w:rsidRDefault="00531648" w:rsidP="00531648">
            <w:pPr>
              <w:pStyle w:val="TAC"/>
              <w:rPr>
                <w:sz w:val="16"/>
                <w:szCs w:val="16"/>
              </w:rPr>
            </w:pPr>
            <w:r w:rsidRPr="0099312E">
              <w:rPr>
                <w:sz w:val="16"/>
                <w:szCs w:val="16"/>
              </w:rPr>
              <w:t>Rel-15</w:t>
            </w:r>
          </w:p>
        </w:tc>
        <w:tc>
          <w:tcPr>
            <w:tcW w:w="1285" w:type="dxa"/>
          </w:tcPr>
          <w:p w14:paraId="5938E5F2" w14:textId="30BB6C0D" w:rsidR="00531648" w:rsidRPr="0099312E" w:rsidRDefault="00531648" w:rsidP="00531648">
            <w:pPr>
              <w:pStyle w:val="TAC"/>
              <w:rPr>
                <w:sz w:val="16"/>
                <w:szCs w:val="16"/>
              </w:rPr>
            </w:pPr>
            <w:r w:rsidRPr="0099312E">
              <w:rPr>
                <w:sz w:val="16"/>
                <w:szCs w:val="16"/>
              </w:rPr>
              <w:t>C44</w:t>
            </w:r>
          </w:p>
        </w:tc>
        <w:tc>
          <w:tcPr>
            <w:tcW w:w="2967"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AC2DCC">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9"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4" w:type="dxa"/>
          </w:tcPr>
          <w:p w14:paraId="192997DC" w14:textId="74712050" w:rsidR="00531648" w:rsidRPr="0099312E" w:rsidRDefault="00531648" w:rsidP="00531648">
            <w:pPr>
              <w:pStyle w:val="TAC"/>
              <w:rPr>
                <w:sz w:val="16"/>
                <w:szCs w:val="16"/>
              </w:rPr>
            </w:pPr>
            <w:r w:rsidRPr="0099312E">
              <w:rPr>
                <w:sz w:val="16"/>
                <w:szCs w:val="16"/>
              </w:rPr>
              <w:t>Rel-15</w:t>
            </w:r>
          </w:p>
        </w:tc>
        <w:tc>
          <w:tcPr>
            <w:tcW w:w="1285" w:type="dxa"/>
          </w:tcPr>
          <w:p w14:paraId="6BB399BA" w14:textId="145C7B3A" w:rsidR="00531648" w:rsidRPr="0099312E" w:rsidRDefault="00531648" w:rsidP="00531648">
            <w:pPr>
              <w:pStyle w:val="TAC"/>
              <w:rPr>
                <w:sz w:val="16"/>
                <w:szCs w:val="16"/>
              </w:rPr>
            </w:pPr>
            <w:r w:rsidRPr="0099312E">
              <w:rPr>
                <w:sz w:val="16"/>
                <w:szCs w:val="16"/>
              </w:rPr>
              <w:t>C44</w:t>
            </w:r>
          </w:p>
        </w:tc>
        <w:tc>
          <w:tcPr>
            <w:tcW w:w="2967"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AC2DCC">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9"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56DBFDF9" w14:textId="53DD354B" w:rsidR="00531648" w:rsidRPr="0099312E" w:rsidRDefault="00531648" w:rsidP="00531648">
            <w:pPr>
              <w:pStyle w:val="TAC"/>
              <w:rPr>
                <w:sz w:val="16"/>
                <w:szCs w:val="16"/>
              </w:rPr>
            </w:pPr>
            <w:r w:rsidRPr="0099312E">
              <w:rPr>
                <w:sz w:val="16"/>
                <w:szCs w:val="16"/>
              </w:rPr>
              <w:t>Rel-15</w:t>
            </w:r>
          </w:p>
        </w:tc>
        <w:tc>
          <w:tcPr>
            <w:tcW w:w="1285" w:type="dxa"/>
          </w:tcPr>
          <w:p w14:paraId="50AB273A" w14:textId="5DBB359C" w:rsidR="00531648" w:rsidRPr="0099312E" w:rsidRDefault="00531648" w:rsidP="00531648">
            <w:pPr>
              <w:pStyle w:val="TAC"/>
              <w:rPr>
                <w:sz w:val="16"/>
                <w:szCs w:val="16"/>
              </w:rPr>
            </w:pPr>
            <w:r w:rsidRPr="0099312E">
              <w:rPr>
                <w:sz w:val="16"/>
                <w:szCs w:val="16"/>
              </w:rPr>
              <w:t>C61</w:t>
            </w:r>
          </w:p>
        </w:tc>
        <w:tc>
          <w:tcPr>
            <w:tcW w:w="2967"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AC2DCC">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9"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372FA794" w14:textId="59D85FAF" w:rsidR="00531648" w:rsidRPr="0099312E" w:rsidRDefault="00531648" w:rsidP="00531648">
            <w:pPr>
              <w:pStyle w:val="TAC"/>
              <w:rPr>
                <w:sz w:val="16"/>
                <w:szCs w:val="16"/>
              </w:rPr>
            </w:pPr>
            <w:r w:rsidRPr="0099312E">
              <w:rPr>
                <w:sz w:val="16"/>
                <w:szCs w:val="16"/>
              </w:rPr>
              <w:t>Rel-15</w:t>
            </w:r>
          </w:p>
        </w:tc>
        <w:tc>
          <w:tcPr>
            <w:tcW w:w="1285" w:type="dxa"/>
          </w:tcPr>
          <w:p w14:paraId="3A3CAD49" w14:textId="5CDBA3AD" w:rsidR="00531648" w:rsidRPr="0099312E" w:rsidRDefault="00531648" w:rsidP="00531648">
            <w:pPr>
              <w:pStyle w:val="TAC"/>
              <w:rPr>
                <w:sz w:val="16"/>
                <w:szCs w:val="16"/>
              </w:rPr>
            </w:pPr>
            <w:r w:rsidRPr="0099312E">
              <w:rPr>
                <w:sz w:val="16"/>
                <w:szCs w:val="16"/>
              </w:rPr>
              <w:t>C31</w:t>
            </w:r>
          </w:p>
        </w:tc>
        <w:tc>
          <w:tcPr>
            <w:tcW w:w="2967" w:type="dxa"/>
          </w:tcPr>
          <w:p w14:paraId="44D09F2A" w14:textId="2E84746E"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C4A6F10" w14:textId="77777777" w:rsidTr="00AC2DCC">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9"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19BF1C2F" w14:textId="5099694A" w:rsidR="00531648" w:rsidRPr="0099312E" w:rsidRDefault="00531648" w:rsidP="00531648">
            <w:pPr>
              <w:pStyle w:val="TAC"/>
              <w:rPr>
                <w:sz w:val="16"/>
                <w:szCs w:val="16"/>
              </w:rPr>
            </w:pPr>
            <w:r w:rsidRPr="0099312E">
              <w:rPr>
                <w:sz w:val="16"/>
                <w:szCs w:val="16"/>
              </w:rPr>
              <w:t>Rel-15</w:t>
            </w:r>
          </w:p>
        </w:tc>
        <w:tc>
          <w:tcPr>
            <w:tcW w:w="1285" w:type="dxa"/>
          </w:tcPr>
          <w:p w14:paraId="53A9085F" w14:textId="5DC1930E" w:rsidR="00531648" w:rsidRPr="0099312E" w:rsidRDefault="00531648" w:rsidP="00531648">
            <w:pPr>
              <w:pStyle w:val="TAC"/>
              <w:rPr>
                <w:sz w:val="16"/>
                <w:szCs w:val="16"/>
              </w:rPr>
            </w:pPr>
            <w:r w:rsidRPr="0099312E">
              <w:rPr>
                <w:sz w:val="16"/>
                <w:szCs w:val="16"/>
              </w:rPr>
              <w:t>C61</w:t>
            </w:r>
          </w:p>
        </w:tc>
        <w:tc>
          <w:tcPr>
            <w:tcW w:w="2967"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AC2DCC">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9"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107C69B1" w14:textId="72AAC86C" w:rsidR="00531648" w:rsidRPr="0099312E" w:rsidRDefault="00531648" w:rsidP="00531648">
            <w:pPr>
              <w:pStyle w:val="TAC"/>
              <w:rPr>
                <w:sz w:val="16"/>
                <w:szCs w:val="16"/>
              </w:rPr>
            </w:pPr>
            <w:r w:rsidRPr="0099312E">
              <w:rPr>
                <w:sz w:val="16"/>
                <w:szCs w:val="16"/>
              </w:rPr>
              <w:t>Rel-15</w:t>
            </w:r>
          </w:p>
        </w:tc>
        <w:tc>
          <w:tcPr>
            <w:tcW w:w="1285" w:type="dxa"/>
          </w:tcPr>
          <w:p w14:paraId="0FEF76FB" w14:textId="2A7379BA"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67" w:type="dxa"/>
          </w:tcPr>
          <w:p w14:paraId="70B44031" w14:textId="2B119F47"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2200790" w14:textId="77777777" w:rsidTr="00AC2DCC">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9"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4" w:type="dxa"/>
          </w:tcPr>
          <w:p w14:paraId="115CD955" w14:textId="046E22EC" w:rsidR="00531648" w:rsidRPr="0099312E" w:rsidRDefault="00531648" w:rsidP="00531648">
            <w:pPr>
              <w:pStyle w:val="TAC"/>
              <w:rPr>
                <w:sz w:val="16"/>
                <w:szCs w:val="16"/>
              </w:rPr>
            </w:pPr>
            <w:r w:rsidRPr="0099312E">
              <w:rPr>
                <w:sz w:val="16"/>
                <w:szCs w:val="16"/>
              </w:rPr>
              <w:t>Rel-15</w:t>
            </w:r>
          </w:p>
        </w:tc>
        <w:tc>
          <w:tcPr>
            <w:tcW w:w="1285" w:type="dxa"/>
          </w:tcPr>
          <w:p w14:paraId="320A4F79" w14:textId="1F036FAB" w:rsidR="00531648" w:rsidRPr="0099312E" w:rsidRDefault="00531648" w:rsidP="00531648">
            <w:pPr>
              <w:pStyle w:val="TAC"/>
              <w:rPr>
                <w:sz w:val="16"/>
                <w:szCs w:val="16"/>
              </w:rPr>
            </w:pPr>
            <w:r w:rsidRPr="0099312E">
              <w:rPr>
                <w:sz w:val="16"/>
                <w:szCs w:val="16"/>
              </w:rPr>
              <w:t>C44</w:t>
            </w:r>
          </w:p>
        </w:tc>
        <w:tc>
          <w:tcPr>
            <w:tcW w:w="2967"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AC2DCC">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9"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5E0CDAF0" w14:textId="2DEEAD96" w:rsidR="00531648" w:rsidRPr="0099312E" w:rsidRDefault="00531648" w:rsidP="00531648">
            <w:pPr>
              <w:pStyle w:val="TAC"/>
              <w:rPr>
                <w:sz w:val="16"/>
                <w:szCs w:val="16"/>
              </w:rPr>
            </w:pPr>
            <w:r w:rsidRPr="0099312E">
              <w:rPr>
                <w:sz w:val="16"/>
                <w:szCs w:val="16"/>
              </w:rPr>
              <w:t>Rel-15</w:t>
            </w:r>
          </w:p>
        </w:tc>
        <w:tc>
          <w:tcPr>
            <w:tcW w:w="1285" w:type="dxa"/>
          </w:tcPr>
          <w:p w14:paraId="2E3813A9" w14:textId="6EA0660F" w:rsidR="00531648" w:rsidRPr="0099312E" w:rsidRDefault="00531648" w:rsidP="00531648">
            <w:pPr>
              <w:pStyle w:val="TAC"/>
              <w:rPr>
                <w:sz w:val="16"/>
                <w:szCs w:val="16"/>
              </w:rPr>
            </w:pPr>
            <w:r w:rsidRPr="0099312E">
              <w:rPr>
                <w:sz w:val="16"/>
                <w:szCs w:val="16"/>
              </w:rPr>
              <w:t>C44</w:t>
            </w:r>
          </w:p>
        </w:tc>
        <w:tc>
          <w:tcPr>
            <w:tcW w:w="2967"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AC2DCC">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9"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4" w:type="dxa"/>
          </w:tcPr>
          <w:p w14:paraId="08478358" w14:textId="771600FC" w:rsidR="00531648" w:rsidRPr="0099312E" w:rsidRDefault="00531648" w:rsidP="00531648">
            <w:pPr>
              <w:pStyle w:val="TAC"/>
              <w:rPr>
                <w:sz w:val="16"/>
                <w:szCs w:val="16"/>
              </w:rPr>
            </w:pPr>
            <w:r w:rsidRPr="0099312E">
              <w:rPr>
                <w:sz w:val="16"/>
                <w:szCs w:val="16"/>
              </w:rPr>
              <w:t>Rel-15</w:t>
            </w:r>
          </w:p>
        </w:tc>
        <w:tc>
          <w:tcPr>
            <w:tcW w:w="1285" w:type="dxa"/>
          </w:tcPr>
          <w:p w14:paraId="3A868B14" w14:textId="58265DB2" w:rsidR="00531648" w:rsidRPr="0099312E" w:rsidRDefault="00531648" w:rsidP="00531648">
            <w:pPr>
              <w:pStyle w:val="TAC"/>
              <w:rPr>
                <w:sz w:val="16"/>
                <w:szCs w:val="16"/>
              </w:rPr>
            </w:pPr>
            <w:r w:rsidRPr="0099312E">
              <w:rPr>
                <w:sz w:val="16"/>
                <w:szCs w:val="16"/>
              </w:rPr>
              <w:t>C44</w:t>
            </w:r>
          </w:p>
        </w:tc>
        <w:tc>
          <w:tcPr>
            <w:tcW w:w="2967"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AC2DCC">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9"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4" w:type="dxa"/>
          </w:tcPr>
          <w:p w14:paraId="5FBBD78F" w14:textId="3F98E847" w:rsidR="00531648" w:rsidRPr="0099312E" w:rsidRDefault="00531648" w:rsidP="00531648">
            <w:pPr>
              <w:pStyle w:val="TAC"/>
              <w:rPr>
                <w:sz w:val="16"/>
                <w:szCs w:val="16"/>
              </w:rPr>
            </w:pPr>
            <w:r w:rsidRPr="0099312E">
              <w:rPr>
                <w:sz w:val="16"/>
                <w:szCs w:val="16"/>
              </w:rPr>
              <w:t>Rel-15</w:t>
            </w:r>
          </w:p>
        </w:tc>
        <w:tc>
          <w:tcPr>
            <w:tcW w:w="1285" w:type="dxa"/>
          </w:tcPr>
          <w:p w14:paraId="44498242" w14:textId="562052CC" w:rsidR="00531648" w:rsidRPr="0099312E" w:rsidRDefault="00531648" w:rsidP="00531648">
            <w:pPr>
              <w:pStyle w:val="TAC"/>
              <w:rPr>
                <w:sz w:val="16"/>
                <w:szCs w:val="16"/>
              </w:rPr>
            </w:pPr>
            <w:r w:rsidRPr="0099312E">
              <w:rPr>
                <w:sz w:val="16"/>
                <w:szCs w:val="16"/>
              </w:rPr>
              <w:t>C44</w:t>
            </w:r>
          </w:p>
        </w:tc>
        <w:tc>
          <w:tcPr>
            <w:tcW w:w="2967"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AC2DCC">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9"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4" w:type="dxa"/>
          </w:tcPr>
          <w:p w14:paraId="7A73DAA0" w14:textId="7B6398E2" w:rsidR="00531648" w:rsidRPr="0099312E" w:rsidRDefault="00531648" w:rsidP="00531648">
            <w:pPr>
              <w:pStyle w:val="TAC"/>
              <w:rPr>
                <w:sz w:val="16"/>
                <w:szCs w:val="16"/>
              </w:rPr>
            </w:pPr>
            <w:r w:rsidRPr="0099312E">
              <w:rPr>
                <w:sz w:val="16"/>
                <w:szCs w:val="16"/>
              </w:rPr>
              <w:t>Rel-15</w:t>
            </w:r>
          </w:p>
        </w:tc>
        <w:tc>
          <w:tcPr>
            <w:tcW w:w="1285" w:type="dxa"/>
          </w:tcPr>
          <w:p w14:paraId="49971925" w14:textId="3C7613AF" w:rsidR="00531648" w:rsidRPr="0099312E" w:rsidRDefault="00531648" w:rsidP="00531648">
            <w:pPr>
              <w:pStyle w:val="TAC"/>
              <w:rPr>
                <w:sz w:val="16"/>
                <w:szCs w:val="16"/>
              </w:rPr>
            </w:pPr>
            <w:r w:rsidRPr="0099312E">
              <w:rPr>
                <w:sz w:val="16"/>
                <w:szCs w:val="16"/>
              </w:rPr>
              <w:t>C17</w:t>
            </w:r>
          </w:p>
        </w:tc>
        <w:tc>
          <w:tcPr>
            <w:tcW w:w="2967"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AC2DCC">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9"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4" w:type="dxa"/>
          </w:tcPr>
          <w:p w14:paraId="568BAD08" w14:textId="52D20E97" w:rsidR="00531648" w:rsidRPr="0099312E" w:rsidRDefault="00531648" w:rsidP="00531648">
            <w:pPr>
              <w:pStyle w:val="TAC"/>
              <w:rPr>
                <w:sz w:val="16"/>
                <w:szCs w:val="16"/>
              </w:rPr>
            </w:pPr>
            <w:r w:rsidRPr="0099312E">
              <w:rPr>
                <w:sz w:val="16"/>
                <w:szCs w:val="16"/>
              </w:rPr>
              <w:t>Rel-15</w:t>
            </w:r>
          </w:p>
        </w:tc>
        <w:tc>
          <w:tcPr>
            <w:tcW w:w="1285" w:type="dxa"/>
          </w:tcPr>
          <w:p w14:paraId="4779F854" w14:textId="652AF224" w:rsidR="00531648" w:rsidRPr="0099312E" w:rsidRDefault="00531648" w:rsidP="00531648">
            <w:pPr>
              <w:pStyle w:val="TAC"/>
              <w:rPr>
                <w:sz w:val="16"/>
                <w:szCs w:val="16"/>
              </w:rPr>
            </w:pPr>
            <w:r w:rsidRPr="0099312E">
              <w:rPr>
                <w:sz w:val="16"/>
                <w:szCs w:val="16"/>
              </w:rPr>
              <w:t>C44</w:t>
            </w:r>
          </w:p>
        </w:tc>
        <w:tc>
          <w:tcPr>
            <w:tcW w:w="2967"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AC2DCC">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9"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4" w:type="dxa"/>
          </w:tcPr>
          <w:p w14:paraId="758FA261" w14:textId="51565B5E" w:rsidR="00531648" w:rsidRPr="0099312E" w:rsidRDefault="00531648" w:rsidP="00531648">
            <w:pPr>
              <w:pStyle w:val="TAC"/>
              <w:rPr>
                <w:sz w:val="16"/>
                <w:szCs w:val="16"/>
              </w:rPr>
            </w:pPr>
            <w:r w:rsidRPr="0099312E">
              <w:rPr>
                <w:sz w:val="16"/>
                <w:szCs w:val="16"/>
              </w:rPr>
              <w:t>Rel-15</w:t>
            </w:r>
          </w:p>
        </w:tc>
        <w:tc>
          <w:tcPr>
            <w:tcW w:w="1285" w:type="dxa"/>
          </w:tcPr>
          <w:p w14:paraId="22555BCD" w14:textId="224685F1" w:rsidR="00531648" w:rsidRPr="0099312E" w:rsidRDefault="00531648" w:rsidP="00531648">
            <w:pPr>
              <w:pStyle w:val="TAC"/>
              <w:rPr>
                <w:sz w:val="16"/>
                <w:szCs w:val="16"/>
              </w:rPr>
            </w:pPr>
            <w:r w:rsidRPr="0099312E">
              <w:rPr>
                <w:sz w:val="16"/>
                <w:szCs w:val="16"/>
              </w:rPr>
              <w:t>C44</w:t>
            </w:r>
          </w:p>
        </w:tc>
        <w:tc>
          <w:tcPr>
            <w:tcW w:w="2967"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AC2DCC">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9"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4" w:type="dxa"/>
          </w:tcPr>
          <w:p w14:paraId="1760E09F" w14:textId="302ACC57" w:rsidR="00531648" w:rsidRPr="0099312E" w:rsidRDefault="00531648" w:rsidP="00531648">
            <w:pPr>
              <w:pStyle w:val="TAC"/>
              <w:rPr>
                <w:sz w:val="16"/>
                <w:szCs w:val="16"/>
              </w:rPr>
            </w:pPr>
            <w:r w:rsidRPr="0099312E">
              <w:rPr>
                <w:sz w:val="16"/>
                <w:szCs w:val="16"/>
              </w:rPr>
              <w:t>Rel-15</w:t>
            </w:r>
          </w:p>
        </w:tc>
        <w:tc>
          <w:tcPr>
            <w:tcW w:w="1285" w:type="dxa"/>
          </w:tcPr>
          <w:p w14:paraId="7A95FC4A" w14:textId="766788B4" w:rsidR="00531648" w:rsidRPr="0099312E" w:rsidRDefault="00531648" w:rsidP="00531648">
            <w:pPr>
              <w:pStyle w:val="TAC"/>
              <w:rPr>
                <w:sz w:val="16"/>
                <w:szCs w:val="16"/>
              </w:rPr>
            </w:pPr>
            <w:r w:rsidRPr="0099312E">
              <w:rPr>
                <w:sz w:val="16"/>
                <w:szCs w:val="16"/>
              </w:rPr>
              <w:t>C29</w:t>
            </w:r>
          </w:p>
        </w:tc>
        <w:tc>
          <w:tcPr>
            <w:tcW w:w="2967"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AC2DCC">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9"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4" w:type="dxa"/>
          </w:tcPr>
          <w:p w14:paraId="63305FBB" w14:textId="68CF7BB2" w:rsidR="00531648" w:rsidRPr="0099312E" w:rsidRDefault="00531648" w:rsidP="00531648">
            <w:pPr>
              <w:pStyle w:val="TAC"/>
              <w:rPr>
                <w:sz w:val="16"/>
                <w:szCs w:val="16"/>
              </w:rPr>
            </w:pPr>
            <w:r w:rsidRPr="0099312E">
              <w:rPr>
                <w:sz w:val="16"/>
                <w:szCs w:val="16"/>
              </w:rPr>
              <w:t>Rel-15</w:t>
            </w:r>
          </w:p>
        </w:tc>
        <w:tc>
          <w:tcPr>
            <w:tcW w:w="1285" w:type="dxa"/>
          </w:tcPr>
          <w:p w14:paraId="51D564A5" w14:textId="1F023E2D" w:rsidR="00531648" w:rsidRPr="0099312E" w:rsidRDefault="00531648" w:rsidP="00531648">
            <w:pPr>
              <w:pStyle w:val="TAC"/>
              <w:rPr>
                <w:sz w:val="16"/>
                <w:szCs w:val="16"/>
              </w:rPr>
            </w:pPr>
            <w:r w:rsidRPr="0099312E">
              <w:rPr>
                <w:sz w:val="16"/>
                <w:szCs w:val="16"/>
              </w:rPr>
              <w:t>C44</w:t>
            </w:r>
          </w:p>
        </w:tc>
        <w:tc>
          <w:tcPr>
            <w:tcW w:w="2967"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AC2DCC">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9"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4" w:type="dxa"/>
          </w:tcPr>
          <w:p w14:paraId="369AE5B6" w14:textId="6EB394C8" w:rsidR="00531648" w:rsidRPr="0099312E" w:rsidRDefault="00531648" w:rsidP="00531648">
            <w:pPr>
              <w:pStyle w:val="TAC"/>
              <w:rPr>
                <w:sz w:val="16"/>
                <w:szCs w:val="16"/>
              </w:rPr>
            </w:pPr>
            <w:r w:rsidRPr="0099312E">
              <w:rPr>
                <w:sz w:val="16"/>
                <w:szCs w:val="16"/>
              </w:rPr>
              <w:t>Rel-15</w:t>
            </w:r>
          </w:p>
        </w:tc>
        <w:tc>
          <w:tcPr>
            <w:tcW w:w="1285" w:type="dxa"/>
          </w:tcPr>
          <w:p w14:paraId="6F6B585F" w14:textId="19E98487" w:rsidR="00531648" w:rsidRPr="0099312E" w:rsidRDefault="00531648" w:rsidP="00531648">
            <w:pPr>
              <w:pStyle w:val="TAC"/>
              <w:rPr>
                <w:sz w:val="16"/>
                <w:szCs w:val="16"/>
              </w:rPr>
            </w:pPr>
            <w:r w:rsidRPr="0099312E">
              <w:rPr>
                <w:sz w:val="16"/>
                <w:szCs w:val="16"/>
              </w:rPr>
              <w:t>C44</w:t>
            </w:r>
          </w:p>
        </w:tc>
        <w:tc>
          <w:tcPr>
            <w:tcW w:w="2967"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AC2DCC">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9"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4" w:type="dxa"/>
          </w:tcPr>
          <w:p w14:paraId="25A1B1C5" w14:textId="47A0ED42" w:rsidR="00531648" w:rsidRPr="0099312E" w:rsidRDefault="00531648" w:rsidP="00531648">
            <w:pPr>
              <w:pStyle w:val="TAC"/>
              <w:rPr>
                <w:sz w:val="16"/>
                <w:szCs w:val="16"/>
              </w:rPr>
            </w:pPr>
            <w:r w:rsidRPr="0099312E">
              <w:rPr>
                <w:sz w:val="16"/>
                <w:szCs w:val="16"/>
              </w:rPr>
              <w:t>Rel-15</w:t>
            </w:r>
          </w:p>
        </w:tc>
        <w:tc>
          <w:tcPr>
            <w:tcW w:w="1285" w:type="dxa"/>
          </w:tcPr>
          <w:p w14:paraId="472D96AD" w14:textId="3CF7E9A9" w:rsidR="00531648" w:rsidRPr="0099312E" w:rsidRDefault="00531648" w:rsidP="00531648">
            <w:pPr>
              <w:pStyle w:val="TAC"/>
              <w:rPr>
                <w:sz w:val="16"/>
                <w:szCs w:val="16"/>
              </w:rPr>
            </w:pPr>
            <w:r w:rsidRPr="0099312E">
              <w:rPr>
                <w:sz w:val="16"/>
                <w:szCs w:val="16"/>
              </w:rPr>
              <w:t>C44</w:t>
            </w:r>
          </w:p>
        </w:tc>
        <w:tc>
          <w:tcPr>
            <w:tcW w:w="2967"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AC2DCC">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9"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4" w:type="dxa"/>
          </w:tcPr>
          <w:p w14:paraId="34BAD9F0" w14:textId="457BEA3A" w:rsidR="00531648" w:rsidRPr="0099312E" w:rsidRDefault="00531648" w:rsidP="00531648">
            <w:pPr>
              <w:pStyle w:val="TAC"/>
              <w:rPr>
                <w:sz w:val="16"/>
                <w:szCs w:val="16"/>
              </w:rPr>
            </w:pPr>
            <w:r w:rsidRPr="0099312E">
              <w:rPr>
                <w:sz w:val="16"/>
                <w:szCs w:val="16"/>
              </w:rPr>
              <w:t>Rel-15</w:t>
            </w:r>
          </w:p>
        </w:tc>
        <w:tc>
          <w:tcPr>
            <w:tcW w:w="1285" w:type="dxa"/>
          </w:tcPr>
          <w:p w14:paraId="7F479311" w14:textId="19B1730B" w:rsidR="00531648" w:rsidRPr="0099312E" w:rsidRDefault="00531648" w:rsidP="00531648">
            <w:pPr>
              <w:pStyle w:val="TAC"/>
              <w:rPr>
                <w:sz w:val="16"/>
                <w:szCs w:val="16"/>
              </w:rPr>
            </w:pPr>
            <w:r w:rsidRPr="0099312E">
              <w:rPr>
                <w:sz w:val="16"/>
                <w:szCs w:val="16"/>
              </w:rPr>
              <w:t>C30</w:t>
            </w:r>
          </w:p>
        </w:tc>
        <w:tc>
          <w:tcPr>
            <w:tcW w:w="2967"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AC2DCC">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9"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4" w:type="dxa"/>
          </w:tcPr>
          <w:p w14:paraId="59F59E3E" w14:textId="5CCEBB6E" w:rsidR="00531648" w:rsidRPr="0099312E" w:rsidRDefault="00531648" w:rsidP="00531648">
            <w:pPr>
              <w:pStyle w:val="TAC"/>
              <w:rPr>
                <w:sz w:val="16"/>
                <w:szCs w:val="16"/>
              </w:rPr>
            </w:pPr>
            <w:r w:rsidRPr="0099312E">
              <w:rPr>
                <w:sz w:val="16"/>
                <w:szCs w:val="16"/>
              </w:rPr>
              <w:t>Rel-15</w:t>
            </w:r>
          </w:p>
        </w:tc>
        <w:tc>
          <w:tcPr>
            <w:tcW w:w="1285" w:type="dxa"/>
          </w:tcPr>
          <w:p w14:paraId="3EC49B4C" w14:textId="5C75DA30" w:rsidR="00531648" w:rsidRPr="0099312E" w:rsidRDefault="00531648" w:rsidP="00531648">
            <w:pPr>
              <w:pStyle w:val="TAC"/>
              <w:rPr>
                <w:sz w:val="16"/>
                <w:szCs w:val="16"/>
              </w:rPr>
            </w:pPr>
            <w:r w:rsidRPr="0099312E">
              <w:rPr>
                <w:sz w:val="16"/>
                <w:szCs w:val="16"/>
              </w:rPr>
              <w:t>C44</w:t>
            </w:r>
          </w:p>
        </w:tc>
        <w:tc>
          <w:tcPr>
            <w:tcW w:w="2967"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AC2DCC">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59"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1004" w:type="dxa"/>
          </w:tcPr>
          <w:p w14:paraId="7236AF00" w14:textId="77777777" w:rsidR="00531648" w:rsidRPr="0099312E" w:rsidRDefault="00531648" w:rsidP="00531648">
            <w:pPr>
              <w:pStyle w:val="TAC"/>
              <w:rPr>
                <w:sz w:val="16"/>
                <w:szCs w:val="16"/>
              </w:rPr>
            </w:pPr>
          </w:p>
        </w:tc>
        <w:tc>
          <w:tcPr>
            <w:tcW w:w="1285" w:type="dxa"/>
          </w:tcPr>
          <w:p w14:paraId="36E490A8" w14:textId="77777777" w:rsidR="00531648" w:rsidRPr="0099312E" w:rsidRDefault="00531648" w:rsidP="00531648">
            <w:pPr>
              <w:pStyle w:val="TAC"/>
              <w:rPr>
                <w:sz w:val="16"/>
                <w:szCs w:val="16"/>
              </w:rPr>
            </w:pPr>
          </w:p>
        </w:tc>
        <w:tc>
          <w:tcPr>
            <w:tcW w:w="2967"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AC2DCC">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lastRenderedPageBreak/>
              <w:t>8.1</w:t>
            </w:r>
          </w:p>
        </w:tc>
        <w:tc>
          <w:tcPr>
            <w:tcW w:w="3359"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1004" w:type="dxa"/>
          </w:tcPr>
          <w:p w14:paraId="43BBA0B6" w14:textId="28653AA4" w:rsidR="00531648" w:rsidRPr="0099312E" w:rsidRDefault="00531648" w:rsidP="00531648">
            <w:pPr>
              <w:pStyle w:val="TAC"/>
              <w:rPr>
                <w:sz w:val="16"/>
                <w:szCs w:val="16"/>
              </w:rPr>
            </w:pPr>
            <w:r w:rsidRPr="0099312E">
              <w:rPr>
                <w:sz w:val="16"/>
                <w:szCs w:val="16"/>
              </w:rPr>
              <w:t>Rel-15</w:t>
            </w:r>
          </w:p>
        </w:tc>
        <w:tc>
          <w:tcPr>
            <w:tcW w:w="1285" w:type="dxa"/>
          </w:tcPr>
          <w:p w14:paraId="101132FF" w14:textId="4E87736E" w:rsidR="00531648" w:rsidRPr="0099312E" w:rsidRDefault="00531648" w:rsidP="00531648">
            <w:pPr>
              <w:pStyle w:val="TAC"/>
              <w:rPr>
                <w:sz w:val="16"/>
                <w:szCs w:val="16"/>
              </w:rPr>
            </w:pPr>
            <w:r w:rsidRPr="0099312E">
              <w:rPr>
                <w:sz w:val="16"/>
                <w:szCs w:val="16"/>
              </w:rPr>
              <w:t>C06</w:t>
            </w:r>
          </w:p>
        </w:tc>
        <w:tc>
          <w:tcPr>
            <w:tcW w:w="2967"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AC2DCC">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59"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1004" w:type="dxa"/>
          </w:tcPr>
          <w:p w14:paraId="310C51EC" w14:textId="33EE9570" w:rsidR="00531648" w:rsidRPr="0099312E" w:rsidRDefault="00531648" w:rsidP="00531648">
            <w:pPr>
              <w:pStyle w:val="TAC"/>
              <w:rPr>
                <w:sz w:val="16"/>
                <w:szCs w:val="16"/>
              </w:rPr>
            </w:pPr>
            <w:r w:rsidRPr="0099312E">
              <w:rPr>
                <w:sz w:val="16"/>
                <w:szCs w:val="16"/>
              </w:rPr>
              <w:t>Rel-15</w:t>
            </w:r>
          </w:p>
        </w:tc>
        <w:tc>
          <w:tcPr>
            <w:tcW w:w="1285" w:type="dxa"/>
          </w:tcPr>
          <w:p w14:paraId="40AF95BD" w14:textId="62E7C121" w:rsidR="00531648" w:rsidRPr="0099312E" w:rsidRDefault="00531648" w:rsidP="00531648">
            <w:pPr>
              <w:pStyle w:val="TAC"/>
              <w:rPr>
                <w:sz w:val="16"/>
                <w:szCs w:val="16"/>
              </w:rPr>
            </w:pPr>
            <w:r w:rsidRPr="0099312E">
              <w:rPr>
                <w:sz w:val="16"/>
                <w:szCs w:val="16"/>
              </w:rPr>
              <w:t>C45</w:t>
            </w:r>
          </w:p>
        </w:tc>
        <w:tc>
          <w:tcPr>
            <w:tcW w:w="2967"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AC2DCC">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59"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1004" w:type="dxa"/>
          </w:tcPr>
          <w:p w14:paraId="78BC86E5" w14:textId="277E34FA" w:rsidR="00531648" w:rsidRPr="0099312E" w:rsidRDefault="00531648" w:rsidP="00531648">
            <w:pPr>
              <w:pStyle w:val="TAC"/>
              <w:rPr>
                <w:sz w:val="16"/>
                <w:szCs w:val="16"/>
              </w:rPr>
            </w:pPr>
            <w:r w:rsidRPr="0099312E">
              <w:rPr>
                <w:sz w:val="16"/>
                <w:szCs w:val="16"/>
              </w:rPr>
              <w:t>Rel-15</w:t>
            </w:r>
          </w:p>
        </w:tc>
        <w:tc>
          <w:tcPr>
            <w:tcW w:w="1285" w:type="dxa"/>
          </w:tcPr>
          <w:p w14:paraId="738FEEE8" w14:textId="2FC329DF" w:rsidR="00531648" w:rsidRPr="0099312E" w:rsidRDefault="00531648" w:rsidP="00531648">
            <w:pPr>
              <w:pStyle w:val="TAC"/>
              <w:rPr>
                <w:sz w:val="16"/>
                <w:szCs w:val="16"/>
              </w:rPr>
            </w:pPr>
            <w:r w:rsidRPr="0099312E">
              <w:rPr>
                <w:sz w:val="16"/>
                <w:szCs w:val="16"/>
              </w:rPr>
              <w:t>C46</w:t>
            </w:r>
          </w:p>
        </w:tc>
        <w:tc>
          <w:tcPr>
            <w:tcW w:w="2967"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AC2DCC">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59"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1004" w:type="dxa"/>
          </w:tcPr>
          <w:p w14:paraId="58559962" w14:textId="300C0668" w:rsidR="00531648" w:rsidRPr="0099312E" w:rsidRDefault="00531648" w:rsidP="00531648">
            <w:pPr>
              <w:pStyle w:val="TAC"/>
              <w:rPr>
                <w:sz w:val="16"/>
                <w:szCs w:val="16"/>
              </w:rPr>
            </w:pPr>
            <w:r w:rsidRPr="0099312E">
              <w:rPr>
                <w:sz w:val="16"/>
                <w:szCs w:val="16"/>
              </w:rPr>
              <w:t>Rel-15</w:t>
            </w:r>
          </w:p>
        </w:tc>
        <w:tc>
          <w:tcPr>
            <w:tcW w:w="1285" w:type="dxa"/>
          </w:tcPr>
          <w:p w14:paraId="66EA2435" w14:textId="585E98D3" w:rsidR="00531648" w:rsidRPr="0099312E" w:rsidRDefault="00531648" w:rsidP="00531648">
            <w:pPr>
              <w:pStyle w:val="TAC"/>
              <w:rPr>
                <w:sz w:val="16"/>
                <w:szCs w:val="16"/>
              </w:rPr>
            </w:pPr>
            <w:r w:rsidRPr="0099312E">
              <w:rPr>
                <w:sz w:val="16"/>
                <w:szCs w:val="16"/>
              </w:rPr>
              <w:t>C47</w:t>
            </w:r>
          </w:p>
        </w:tc>
        <w:tc>
          <w:tcPr>
            <w:tcW w:w="2967"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AC2DCC">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59"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1004" w:type="dxa"/>
          </w:tcPr>
          <w:p w14:paraId="4C01ACE3" w14:textId="1A281EE5" w:rsidR="00531648" w:rsidRPr="0099312E" w:rsidRDefault="00531648" w:rsidP="00531648">
            <w:pPr>
              <w:pStyle w:val="TAC"/>
              <w:rPr>
                <w:sz w:val="16"/>
                <w:szCs w:val="16"/>
              </w:rPr>
            </w:pPr>
            <w:r w:rsidRPr="0099312E">
              <w:rPr>
                <w:sz w:val="16"/>
                <w:szCs w:val="16"/>
              </w:rPr>
              <w:t>Rel-15</w:t>
            </w:r>
          </w:p>
        </w:tc>
        <w:tc>
          <w:tcPr>
            <w:tcW w:w="1285" w:type="dxa"/>
          </w:tcPr>
          <w:p w14:paraId="775265C4" w14:textId="1035EB32" w:rsidR="00531648" w:rsidRPr="0099312E" w:rsidRDefault="00531648" w:rsidP="00531648">
            <w:pPr>
              <w:pStyle w:val="TAC"/>
              <w:rPr>
                <w:sz w:val="16"/>
                <w:szCs w:val="16"/>
              </w:rPr>
            </w:pPr>
            <w:r w:rsidRPr="0099312E">
              <w:rPr>
                <w:sz w:val="16"/>
                <w:szCs w:val="16"/>
              </w:rPr>
              <w:t>C48</w:t>
            </w:r>
          </w:p>
        </w:tc>
        <w:tc>
          <w:tcPr>
            <w:tcW w:w="2967"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AC2DCC">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59"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1004" w:type="dxa"/>
          </w:tcPr>
          <w:p w14:paraId="32082E68" w14:textId="6F0994E2" w:rsidR="00531648" w:rsidRPr="0099312E" w:rsidRDefault="00531648" w:rsidP="00531648">
            <w:pPr>
              <w:pStyle w:val="TAC"/>
              <w:rPr>
                <w:sz w:val="16"/>
                <w:szCs w:val="16"/>
              </w:rPr>
            </w:pPr>
            <w:r w:rsidRPr="0099312E">
              <w:rPr>
                <w:sz w:val="16"/>
                <w:szCs w:val="16"/>
              </w:rPr>
              <w:t>Rel-15</w:t>
            </w:r>
          </w:p>
        </w:tc>
        <w:tc>
          <w:tcPr>
            <w:tcW w:w="1285" w:type="dxa"/>
          </w:tcPr>
          <w:p w14:paraId="7EE91F06" w14:textId="5DA19DA8" w:rsidR="00531648" w:rsidRPr="0099312E" w:rsidRDefault="00531648" w:rsidP="00531648">
            <w:pPr>
              <w:pStyle w:val="TAC"/>
              <w:rPr>
                <w:sz w:val="16"/>
                <w:szCs w:val="16"/>
              </w:rPr>
            </w:pPr>
            <w:r w:rsidRPr="0099312E">
              <w:rPr>
                <w:sz w:val="16"/>
                <w:szCs w:val="16"/>
              </w:rPr>
              <w:t>C49</w:t>
            </w:r>
          </w:p>
        </w:tc>
        <w:tc>
          <w:tcPr>
            <w:tcW w:w="2967"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AC2DCC">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59"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1004" w:type="dxa"/>
          </w:tcPr>
          <w:p w14:paraId="41DF5292" w14:textId="42AF59B4" w:rsidR="00531648" w:rsidRPr="0099312E" w:rsidRDefault="00531648" w:rsidP="00531648">
            <w:pPr>
              <w:pStyle w:val="TAC"/>
              <w:rPr>
                <w:sz w:val="16"/>
                <w:szCs w:val="16"/>
              </w:rPr>
            </w:pPr>
            <w:r w:rsidRPr="0099312E">
              <w:rPr>
                <w:sz w:val="16"/>
                <w:szCs w:val="16"/>
              </w:rPr>
              <w:t>Rel-15</w:t>
            </w:r>
          </w:p>
        </w:tc>
        <w:tc>
          <w:tcPr>
            <w:tcW w:w="1285" w:type="dxa"/>
          </w:tcPr>
          <w:p w14:paraId="2F6F9238" w14:textId="5C112263" w:rsidR="00531648" w:rsidRPr="0099312E" w:rsidRDefault="00531648" w:rsidP="00531648">
            <w:pPr>
              <w:pStyle w:val="TAC"/>
              <w:rPr>
                <w:sz w:val="16"/>
                <w:szCs w:val="16"/>
              </w:rPr>
            </w:pPr>
            <w:r w:rsidRPr="0099312E">
              <w:rPr>
                <w:sz w:val="16"/>
                <w:szCs w:val="16"/>
              </w:rPr>
              <w:t>C50</w:t>
            </w:r>
          </w:p>
        </w:tc>
        <w:tc>
          <w:tcPr>
            <w:tcW w:w="2967"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AC2DCC">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59"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1004" w:type="dxa"/>
          </w:tcPr>
          <w:p w14:paraId="6FFABFB4" w14:textId="5200341B" w:rsidR="00531648" w:rsidRPr="0099312E" w:rsidRDefault="00531648" w:rsidP="00531648">
            <w:pPr>
              <w:pStyle w:val="TAC"/>
              <w:rPr>
                <w:sz w:val="16"/>
                <w:szCs w:val="16"/>
              </w:rPr>
            </w:pPr>
            <w:r w:rsidRPr="0099312E">
              <w:rPr>
                <w:sz w:val="16"/>
                <w:szCs w:val="16"/>
              </w:rPr>
              <w:t>Rel-15</w:t>
            </w:r>
          </w:p>
        </w:tc>
        <w:tc>
          <w:tcPr>
            <w:tcW w:w="1285" w:type="dxa"/>
          </w:tcPr>
          <w:p w14:paraId="01995D1F" w14:textId="6CDBDC61" w:rsidR="00531648" w:rsidRPr="0099312E" w:rsidRDefault="00531648" w:rsidP="00531648">
            <w:pPr>
              <w:pStyle w:val="TAC"/>
              <w:rPr>
                <w:sz w:val="16"/>
                <w:szCs w:val="16"/>
              </w:rPr>
            </w:pPr>
            <w:r w:rsidRPr="0099312E">
              <w:rPr>
                <w:sz w:val="16"/>
                <w:szCs w:val="16"/>
              </w:rPr>
              <w:t>C53</w:t>
            </w:r>
          </w:p>
        </w:tc>
        <w:tc>
          <w:tcPr>
            <w:tcW w:w="2967"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AC2DCC">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59"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1004" w:type="dxa"/>
          </w:tcPr>
          <w:p w14:paraId="4D4F1183" w14:textId="7EB80B9E" w:rsidR="00531648" w:rsidRPr="0099312E" w:rsidRDefault="00531648" w:rsidP="00531648">
            <w:pPr>
              <w:pStyle w:val="TAC"/>
              <w:rPr>
                <w:sz w:val="16"/>
                <w:szCs w:val="16"/>
              </w:rPr>
            </w:pPr>
            <w:r w:rsidRPr="0099312E">
              <w:rPr>
                <w:sz w:val="16"/>
                <w:szCs w:val="16"/>
              </w:rPr>
              <w:t>Rel-15</w:t>
            </w:r>
          </w:p>
        </w:tc>
        <w:tc>
          <w:tcPr>
            <w:tcW w:w="1285" w:type="dxa"/>
          </w:tcPr>
          <w:p w14:paraId="6D5FBE3B" w14:textId="75A2A208" w:rsidR="00531648" w:rsidRPr="0099312E" w:rsidRDefault="00531648" w:rsidP="00531648">
            <w:pPr>
              <w:pStyle w:val="TAC"/>
              <w:rPr>
                <w:sz w:val="16"/>
                <w:szCs w:val="16"/>
              </w:rPr>
            </w:pPr>
            <w:r w:rsidRPr="0099312E">
              <w:rPr>
                <w:sz w:val="16"/>
                <w:szCs w:val="16"/>
              </w:rPr>
              <w:t>C50</w:t>
            </w:r>
          </w:p>
        </w:tc>
        <w:tc>
          <w:tcPr>
            <w:tcW w:w="2967"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AC2DCC">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59"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1004" w:type="dxa"/>
          </w:tcPr>
          <w:p w14:paraId="6CB2900D" w14:textId="3C207990" w:rsidR="00531648" w:rsidRPr="0099312E" w:rsidRDefault="00531648" w:rsidP="00531648">
            <w:pPr>
              <w:pStyle w:val="TAC"/>
              <w:rPr>
                <w:sz w:val="16"/>
                <w:szCs w:val="16"/>
              </w:rPr>
            </w:pPr>
            <w:r w:rsidRPr="0099312E">
              <w:rPr>
                <w:sz w:val="16"/>
                <w:szCs w:val="16"/>
              </w:rPr>
              <w:t>Rel-15</w:t>
            </w:r>
          </w:p>
        </w:tc>
        <w:tc>
          <w:tcPr>
            <w:tcW w:w="1285" w:type="dxa"/>
          </w:tcPr>
          <w:p w14:paraId="194D41F4" w14:textId="44E46699" w:rsidR="00531648" w:rsidRPr="0099312E" w:rsidRDefault="00531648" w:rsidP="00531648">
            <w:pPr>
              <w:pStyle w:val="TAC"/>
              <w:rPr>
                <w:sz w:val="16"/>
                <w:szCs w:val="16"/>
              </w:rPr>
            </w:pPr>
            <w:r w:rsidRPr="0099312E">
              <w:rPr>
                <w:sz w:val="16"/>
                <w:szCs w:val="16"/>
              </w:rPr>
              <w:t>C50</w:t>
            </w:r>
          </w:p>
        </w:tc>
        <w:tc>
          <w:tcPr>
            <w:tcW w:w="2967"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AC2DCC">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59"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1004" w:type="dxa"/>
          </w:tcPr>
          <w:p w14:paraId="70B67320" w14:textId="13F4A584" w:rsidR="00531648" w:rsidRPr="0099312E" w:rsidRDefault="00531648" w:rsidP="00531648">
            <w:pPr>
              <w:pStyle w:val="TAC"/>
              <w:rPr>
                <w:sz w:val="16"/>
                <w:szCs w:val="16"/>
              </w:rPr>
            </w:pPr>
            <w:r w:rsidRPr="0099312E">
              <w:rPr>
                <w:sz w:val="16"/>
                <w:szCs w:val="16"/>
              </w:rPr>
              <w:t>Rel-15</w:t>
            </w:r>
          </w:p>
        </w:tc>
        <w:tc>
          <w:tcPr>
            <w:tcW w:w="1285" w:type="dxa"/>
          </w:tcPr>
          <w:p w14:paraId="226B7A1A" w14:textId="2B7E69CF" w:rsidR="00531648" w:rsidRPr="0099312E" w:rsidRDefault="00531648" w:rsidP="00531648">
            <w:pPr>
              <w:pStyle w:val="TAC"/>
              <w:rPr>
                <w:sz w:val="16"/>
                <w:szCs w:val="16"/>
              </w:rPr>
            </w:pPr>
            <w:r w:rsidRPr="0099312E">
              <w:rPr>
                <w:sz w:val="16"/>
                <w:szCs w:val="16"/>
              </w:rPr>
              <w:t>C50</w:t>
            </w:r>
          </w:p>
        </w:tc>
        <w:tc>
          <w:tcPr>
            <w:tcW w:w="2967"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AC2DCC">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59"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1004" w:type="dxa"/>
          </w:tcPr>
          <w:p w14:paraId="6B561712" w14:textId="2CEDA497" w:rsidR="00531648" w:rsidRPr="0099312E" w:rsidRDefault="00531648" w:rsidP="00531648">
            <w:pPr>
              <w:pStyle w:val="TAC"/>
              <w:rPr>
                <w:sz w:val="16"/>
                <w:szCs w:val="16"/>
              </w:rPr>
            </w:pPr>
            <w:r w:rsidRPr="0099312E">
              <w:rPr>
                <w:sz w:val="16"/>
                <w:szCs w:val="16"/>
              </w:rPr>
              <w:t>Rel-15</w:t>
            </w:r>
          </w:p>
        </w:tc>
        <w:tc>
          <w:tcPr>
            <w:tcW w:w="1285" w:type="dxa"/>
          </w:tcPr>
          <w:p w14:paraId="60BFF9BC" w14:textId="33CFF91E" w:rsidR="00531648" w:rsidRPr="0099312E" w:rsidRDefault="00531648" w:rsidP="00531648">
            <w:pPr>
              <w:pStyle w:val="TAC"/>
              <w:rPr>
                <w:sz w:val="16"/>
                <w:szCs w:val="16"/>
              </w:rPr>
            </w:pPr>
            <w:r w:rsidRPr="0099312E">
              <w:rPr>
                <w:sz w:val="16"/>
                <w:szCs w:val="16"/>
              </w:rPr>
              <w:t>C50</w:t>
            </w:r>
          </w:p>
        </w:tc>
        <w:tc>
          <w:tcPr>
            <w:tcW w:w="2967"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AC2DCC">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59"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1004" w:type="dxa"/>
          </w:tcPr>
          <w:p w14:paraId="755D834C" w14:textId="0D67A1C1" w:rsidR="00531648" w:rsidRPr="0099312E" w:rsidRDefault="00531648" w:rsidP="00531648">
            <w:pPr>
              <w:pStyle w:val="TAC"/>
              <w:rPr>
                <w:sz w:val="16"/>
                <w:szCs w:val="16"/>
              </w:rPr>
            </w:pPr>
            <w:r w:rsidRPr="0099312E">
              <w:rPr>
                <w:sz w:val="16"/>
                <w:szCs w:val="16"/>
              </w:rPr>
              <w:t>Rel-15</w:t>
            </w:r>
          </w:p>
        </w:tc>
        <w:tc>
          <w:tcPr>
            <w:tcW w:w="1285" w:type="dxa"/>
          </w:tcPr>
          <w:p w14:paraId="1F82EF93" w14:textId="5BB50E3D" w:rsidR="00531648" w:rsidRPr="0099312E" w:rsidRDefault="00531648" w:rsidP="00531648">
            <w:pPr>
              <w:pStyle w:val="TAC"/>
              <w:rPr>
                <w:sz w:val="16"/>
                <w:szCs w:val="16"/>
              </w:rPr>
            </w:pPr>
            <w:r w:rsidRPr="0099312E">
              <w:rPr>
                <w:sz w:val="16"/>
                <w:szCs w:val="16"/>
              </w:rPr>
              <w:t>C51</w:t>
            </w:r>
          </w:p>
        </w:tc>
        <w:tc>
          <w:tcPr>
            <w:tcW w:w="2967"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AC2DCC">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59"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1004" w:type="dxa"/>
          </w:tcPr>
          <w:p w14:paraId="71726B8A" w14:textId="77777777" w:rsidR="00531648" w:rsidRPr="0099312E" w:rsidRDefault="00531648" w:rsidP="00531648">
            <w:pPr>
              <w:pStyle w:val="TAC"/>
              <w:rPr>
                <w:sz w:val="16"/>
                <w:szCs w:val="16"/>
              </w:rPr>
            </w:pPr>
            <w:r w:rsidRPr="0099312E">
              <w:rPr>
                <w:sz w:val="16"/>
                <w:szCs w:val="16"/>
              </w:rPr>
              <w:t>Rel-15</w:t>
            </w:r>
          </w:p>
        </w:tc>
        <w:tc>
          <w:tcPr>
            <w:tcW w:w="1285" w:type="dxa"/>
          </w:tcPr>
          <w:p w14:paraId="4D948278" w14:textId="77777777" w:rsidR="00531648" w:rsidRPr="0099312E" w:rsidRDefault="00531648" w:rsidP="00531648">
            <w:pPr>
              <w:pStyle w:val="TAC"/>
              <w:rPr>
                <w:sz w:val="16"/>
                <w:szCs w:val="16"/>
              </w:rPr>
            </w:pPr>
            <w:r w:rsidRPr="0099312E">
              <w:rPr>
                <w:sz w:val="16"/>
                <w:szCs w:val="16"/>
              </w:rPr>
              <w:t>C07</w:t>
            </w:r>
          </w:p>
        </w:tc>
        <w:tc>
          <w:tcPr>
            <w:tcW w:w="2967"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AC2DCC">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59"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1004" w:type="dxa"/>
          </w:tcPr>
          <w:p w14:paraId="55EBEA2C" w14:textId="73676186" w:rsidR="00531648" w:rsidRPr="0099312E" w:rsidRDefault="00531648" w:rsidP="00531648">
            <w:pPr>
              <w:pStyle w:val="TAC"/>
              <w:rPr>
                <w:sz w:val="16"/>
                <w:szCs w:val="16"/>
              </w:rPr>
            </w:pPr>
            <w:r w:rsidRPr="0099312E">
              <w:rPr>
                <w:sz w:val="16"/>
                <w:szCs w:val="16"/>
              </w:rPr>
              <w:t>Rel-15</w:t>
            </w:r>
          </w:p>
        </w:tc>
        <w:tc>
          <w:tcPr>
            <w:tcW w:w="1285" w:type="dxa"/>
          </w:tcPr>
          <w:p w14:paraId="568383EF" w14:textId="601557CD" w:rsidR="00531648" w:rsidRPr="0099312E" w:rsidRDefault="00531648" w:rsidP="00531648">
            <w:pPr>
              <w:pStyle w:val="TAC"/>
              <w:rPr>
                <w:sz w:val="16"/>
                <w:szCs w:val="16"/>
              </w:rPr>
            </w:pPr>
            <w:r w:rsidRPr="0099312E">
              <w:rPr>
                <w:sz w:val="16"/>
                <w:szCs w:val="16"/>
              </w:rPr>
              <w:t>C51</w:t>
            </w:r>
          </w:p>
        </w:tc>
        <w:tc>
          <w:tcPr>
            <w:tcW w:w="2967"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AC2DCC">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59"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1004" w:type="dxa"/>
          </w:tcPr>
          <w:p w14:paraId="2152A9F4" w14:textId="15292CC4" w:rsidR="00531648" w:rsidRPr="0099312E" w:rsidRDefault="00531648" w:rsidP="00531648">
            <w:pPr>
              <w:pStyle w:val="TAC"/>
              <w:rPr>
                <w:sz w:val="16"/>
                <w:szCs w:val="16"/>
              </w:rPr>
            </w:pPr>
            <w:r w:rsidRPr="0099312E">
              <w:rPr>
                <w:sz w:val="16"/>
                <w:szCs w:val="16"/>
              </w:rPr>
              <w:t>Rel-15</w:t>
            </w:r>
          </w:p>
        </w:tc>
        <w:tc>
          <w:tcPr>
            <w:tcW w:w="1285" w:type="dxa"/>
          </w:tcPr>
          <w:p w14:paraId="7B4EB82C" w14:textId="67A70F93" w:rsidR="00531648" w:rsidRPr="0099312E" w:rsidRDefault="00531648" w:rsidP="00531648">
            <w:pPr>
              <w:pStyle w:val="TAC"/>
              <w:rPr>
                <w:sz w:val="16"/>
                <w:szCs w:val="16"/>
              </w:rPr>
            </w:pPr>
            <w:r w:rsidRPr="0099312E">
              <w:rPr>
                <w:sz w:val="16"/>
                <w:szCs w:val="16"/>
              </w:rPr>
              <w:t>C52</w:t>
            </w:r>
          </w:p>
        </w:tc>
        <w:tc>
          <w:tcPr>
            <w:tcW w:w="2967"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AC2DCC">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59"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1004" w:type="dxa"/>
          </w:tcPr>
          <w:p w14:paraId="0F36E196" w14:textId="42E9652E" w:rsidR="00531648" w:rsidRPr="0099312E" w:rsidRDefault="00531648" w:rsidP="00531648">
            <w:pPr>
              <w:pStyle w:val="TAC"/>
              <w:rPr>
                <w:sz w:val="16"/>
                <w:szCs w:val="16"/>
              </w:rPr>
            </w:pPr>
            <w:r w:rsidRPr="0099312E">
              <w:rPr>
                <w:sz w:val="16"/>
                <w:szCs w:val="16"/>
              </w:rPr>
              <w:t>Rel-15</w:t>
            </w:r>
          </w:p>
        </w:tc>
        <w:tc>
          <w:tcPr>
            <w:tcW w:w="1285" w:type="dxa"/>
          </w:tcPr>
          <w:p w14:paraId="4778F89B" w14:textId="0EDB76F9" w:rsidR="00531648" w:rsidRPr="0099312E" w:rsidRDefault="00531648" w:rsidP="00531648">
            <w:pPr>
              <w:pStyle w:val="TAC"/>
              <w:rPr>
                <w:sz w:val="16"/>
                <w:szCs w:val="16"/>
              </w:rPr>
            </w:pPr>
            <w:r w:rsidRPr="0099312E">
              <w:rPr>
                <w:sz w:val="16"/>
                <w:szCs w:val="16"/>
              </w:rPr>
              <w:t>C52</w:t>
            </w:r>
          </w:p>
        </w:tc>
        <w:tc>
          <w:tcPr>
            <w:tcW w:w="2967"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AC2DCC">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59"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1004" w:type="dxa"/>
          </w:tcPr>
          <w:p w14:paraId="30729C24" w14:textId="0BAF6558" w:rsidR="00531648" w:rsidRPr="0099312E" w:rsidRDefault="00531648" w:rsidP="00531648">
            <w:pPr>
              <w:pStyle w:val="TAC"/>
              <w:rPr>
                <w:sz w:val="16"/>
                <w:szCs w:val="16"/>
              </w:rPr>
            </w:pPr>
            <w:r w:rsidRPr="0099312E">
              <w:rPr>
                <w:sz w:val="16"/>
                <w:szCs w:val="16"/>
              </w:rPr>
              <w:t>Rel-15</w:t>
            </w:r>
          </w:p>
        </w:tc>
        <w:tc>
          <w:tcPr>
            <w:tcW w:w="1285" w:type="dxa"/>
          </w:tcPr>
          <w:p w14:paraId="37DCD6EA" w14:textId="62CFA647" w:rsidR="00531648" w:rsidRPr="0099312E" w:rsidRDefault="00531648" w:rsidP="00531648">
            <w:pPr>
              <w:pStyle w:val="TAC"/>
              <w:rPr>
                <w:sz w:val="16"/>
                <w:szCs w:val="16"/>
              </w:rPr>
            </w:pPr>
            <w:r w:rsidRPr="0099312E">
              <w:rPr>
                <w:sz w:val="16"/>
                <w:szCs w:val="16"/>
              </w:rPr>
              <w:t>C52</w:t>
            </w:r>
          </w:p>
        </w:tc>
        <w:tc>
          <w:tcPr>
            <w:tcW w:w="2967"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AC2DCC">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59"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1004" w:type="dxa"/>
          </w:tcPr>
          <w:p w14:paraId="52AE8CF3" w14:textId="714E9796" w:rsidR="00531648" w:rsidRPr="0099312E" w:rsidRDefault="00531648" w:rsidP="00531648">
            <w:pPr>
              <w:pStyle w:val="TAC"/>
              <w:rPr>
                <w:sz w:val="16"/>
                <w:szCs w:val="16"/>
              </w:rPr>
            </w:pPr>
            <w:r w:rsidRPr="0099312E">
              <w:rPr>
                <w:sz w:val="16"/>
                <w:szCs w:val="16"/>
              </w:rPr>
              <w:t>Rel-15</w:t>
            </w:r>
          </w:p>
        </w:tc>
        <w:tc>
          <w:tcPr>
            <w:tcW w:w="1285" w:type="dxa"/>
          </w:tcPr>
          <w:p w14:paraId="0D622EF5" w14:textId="6F1A4E46" w:rsidR="00531648" w:rsidRPr="0099312E" w:rsidRDefault="00531648" w:rsidP="00531648">
            <w:pPr>
              <w:pStyle w:val="TAC"/>
              <w:rPr>
                <w:sz w:val="16"/>
                <w:szCs w:val="16"/>
              </w:rPr>
            </w:pPr>
            <w:r w:rsidRPr="0099312E">
              <w:rPr>
                <w:sz w:val="16"/>
                <w:szCs w:val="16"/>
              </w:rPr>
              <w:t>C52</w:t>
            </w:r>
          </w:p>
        </w:tc>
        <w:tc>
          <w:tcPr>
            <w:tcW w:w="2967"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AC2DCC">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59"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1004" w:type="dxa"/>
          </w:tcPr>
          <w:p w14:paraId="624C27A6" w14:textId="0AA20362" w:rsidR="00531648" w:rsidRPr="0099312E" w:rsidRDefault="00531648" w:rsidP="00531648">
            <w:pPr>
              <w:pStyle w:val="TAC"/>
              <w:rPr>
                <w:sz w:val="16"/>
                <w:szCs w:val="16"/>
              </w:rPr>
            </w:pPr>
            <w:r w:rsidRPr="0099312E">
              <w:rPr>
                <w:sz w:val="16"/>
                <w:szCs w:val="16"/>
              </w:rPr>
              <w:t>Rel-15</w:t>
            </w:r>
          </w:p>
        </w:tc>
        <w:tc>
          <w:tcPr>
            <w:tcW w:w="1285" w:type="dxa"/>
          </w:tcPr>
          <w:p w14:paraId="1E99EA3E" w14:textId="04687343" w:rsidR="00531648" w:rsidRPr="0099312E" w:rsidRDefault="00531648" w:rsidP="00531648">
            <w:pPr>
              <w:pStyle w:val="TAC"/>
              <w:rPr>
                <w:sz w:val="16"/>
                <w:szCs w:val="16"/>
              </w:rPr>
            </w:pPr>
            <w:r w:rsidRPr="0099312E">
              <w:rPr>
                <w:sz w:val="16"/>
                <w:szCs w:val="16"/>
              </w:rPr>
              <w:t>C51</w:t>
            </w:r>
          </w:p>
        </w:tc>
        <w:tc>
          <w:tcPr>
            <w:tcW w:w="2967"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AC2DCC">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59"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1004" w:type="dxa"/>
          </w:tcPr>
          <w:p w14:paraId="1BAA06B5" w14:textId="2DA09645" w:rsidR="00531648" w:rsidRPr="0099312E" w:rsidRDefault="00531648" w:rsidP="00531648">
            <w:pPr>
              <w:pStyle w:val="TAC"/>
              <w:rPr>
                <w:sz w:val="16"/>
                <w:szCs w:val="16"/>
              </w:rPr>
            </w:pPr>
            <w:r w:rsidRPr="0099312E">
              <w:rPr>
                <w:sz w:val="16"/>
                <w:szCs w:val="16"/>
              </w:rPr>
              <w:t>Rel-15</w:t>
            </w:r>
          </w:p>
        </w:tc>
        <w:tc>
          <w:tcPr>
            <w:tcW w:w="1285" w:type="dxa"/>
          </w:tcPr>
          <w:p w14:paraId="64D01229" w14:textId="04B19330" w:rsidR="00531648" w:rsidRPr="0099312E" w:rsidRDefault="00531648" w:rsidP="00531648">
            <w:pPr>
              <w:pStyle w:val="TAC"/>
              <w:rPr>
                <w:sz w:val="16"/>
                <w:szCs w:val="16"/>
              </w:rPr>
            </w:pPr>
            <w:r w:rsidRPr="0099312E">
              <w:rPr>
                <w:sz w:val="16"/>
                <w:szCs w:val="16"/>
              </w:rPr>
              <w:t>C20</w:t>
            </w:r>
          </w:p>
        </w:tc>
        <w:tc>
          <w:tcPr>
            <w:tcW w:w="2967"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AC2DCC">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59"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1004" w:type="dxa"/>
          </w:tcPr>
          <w:p w14:paraId="79A56D85" w14:textId="6BB7EC52" w:rsidR="00531648" w:rsidRPr="0099312E" w:rsidRDefault="00531648" w:rsidP="00531648">
            <w:pPr>
              <w:pStyle w:val="TAC"/>
              <w:rPr>
                <w:sz w:val="16"/>
                <w:szCs w:val="16"/>
              </w:rPr>
            </w:pPr>
            <w:r w:rsidRPr="0099312E">
              <w:rPr>
                <w:sz w:val="16"/>
                <w:szCs w:val="16"/>
              </w:rPr>
              <w:t>Rel-15</w:t>
            </w:r>
          </w:p>
        </w:tc>
        <w:tc>
          <w:tcPr>
            <w:tcW w:w="1285" w:type="dxa"/>
          </w:tcPr>
          <w:p w14:paraId="5A677084" w14:textId="09F1FDD4" w:rsidR="00531648" w:rsidRPr="0099312E" w:rsidRDefault="00531648" w:rsidP="00531648">
            <w:pPr>
              <w:pStyle w:val="TAC"/>
              <w:rPr>
                <w:sz w:val="16"/>
                <w:szCs w:val="16"/>
              </w:rPr>
            </w:pPr>
            <w:r w:rsidRPr="0099312E">
              <w:rPr>
                <w:sz w:val="16"/>
                <w:szCs w:val="16"/>
              </w:rPr>
              <w:t>C34</w:t>
            </w:r>
          </w:p>
        </w:tc>
        <w:tc>
          <w:tcPr>
            <w:tcW w:w="2967"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AC2DCC">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lastRenderedPageBreak/>
              <w:t>8.28</w:t>
            </w:r>
          </w:p>
        </w:tc>
        <w:tc>
          <w:tcPr>
            <w:tcW w:w="3359"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1004" w:type="dxa"/>
          </w:tcPr>
          <w:p w14:paraId="741D60D5" w14:textId="6F4C2B93" w:rsidR="00531648" w:rsidRPr="0099312E" w:rsidRDefault="00531648" w:rsidP="00531648">
            <w:pPr>
              <w:pStyle w:val="TAC"/>
              <w:rPr>
                <w:sz w:val="16"/>
                <w:szCs w:val="16"/>
              </w:rPr>
            </w:pPr>
            <w:r w:rsidRPr="0099312E">
              <w:rPr>
                <w:sz w:val="16"/>
                <w:szCs w:val="16"/>
              </w:rPr>
              <w:t>Rel-15</w:t>
            </w:r>
          </w:p>
        </w:tc>
        <w:tc>
          <w:tcPr>
            <w:tcW w:w="1285" w:type="dxa"/>
          </w:tcPr>
          <w:p w14:paraId="2618B9C0" w14:textId="58308E67" w:rsidR="00531648" w:rsidRPr="0099312E" w:rsidRDefault="00531648" w:rsidP="00531648">
            <w:pPr>
              <w:pStyle w:val="TAC"/>
              <w:rPr>
                <w:sz w:val="16"/>
                <w:szCs w:val="16"/>
              </w:rPr>
            </w:pPr>
            <w:r w:rsidRPr="0099312E">
              <w:rPr>
                <w:sz w:val="16"/>
                <w:szCs w:val="16"/>
              </w:rPr>
              <w:t>C21</w:t>
            </w:r>
          </w:p>
        </w:tc>
        <w:tc>
          <w:tcPr>
            <w:tcW w:w="2967"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AC2DCC">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59"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1004" w:type="dxa"/>
          </w:tcPr>
          <w:p w14:paraId="79A51204" w14:textId="77EAAF0C" w:rsidR="00531648" w:rsidRPr="0099312E" w:rsidRDefault="00531648" w:rsidP="00531648">
            <w:pPr>
              <w:pStyle w:val="TAC"/>
              <w:rPr>
                <w:sz w:val="16"/>
                <w:szCs w:val="16"/>
              </w:rPr>
            </w:pPr>
            <w:r w:rsidRPr="0099312E">
              <w:rPr>
                <w:sz w:val="16"/>
                <w:szCs w:val="16"/>
              </w:rPr>
              <w:t>Rel-15</w:t>
            </w:r>
          </w:p>
        </w:tc>
        <w:tc>
          <w:tcPr>
            <w:tcW w:w="1285" w:type="dxa"/>
          </w:tcPr>
          <w:p w14:paraId="4CB12993" w14:textId="014A52E7" w:rsidR="00531648" w:rsidRPr="0099312E" w:rsidRDefault="00531648" w:rsidP="00531648">
            <w:pPr>
              <w:pStyle w:val="TAC"/>
              <w:rPr>
                <w:sz w:val="16"/>
                <w:szCs w:val="16"/>
              </w:rPr>
            </w:pPr>
            <w:r w:rsidRPr="0099312E">
              <w:rPr>
                <w:sz w:val="16"/>
                <w:szCs w:val="16"/>
              </w:rPr>
              <w:t>C34</w:t>
            </w:r>
          </w:p>
        </w:tc>
        <w:tc>
          <w:tcPr>
            <w:tcW w:w="2967"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AC2DCC">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59"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1004" w:type="dxa"/>
          </w:tcPr>
          <w:p w14:paraId="310B364C" w14:textId="76D57281" w:rsidR="00531648" w:rsidRPr="0099312E" w:rsidRDefault="00531648" w:rsidP="00531648">
            <w:pPr>
              <w:pStyle w:val="TAC"/>
              <w:rPr>
                <w:sz w:val="16"/>
                <w:szCs w:val="16"/>
              </w:rPr>
            </w:pPr>
            <w:r w:rsidRPr="0099312E">
              <w:rPr>
                <w:sz w:val="16"/>
                <w:szCs w:val="16"/>
              </w:rPr>
              <w:t>Rel-15</w:t>
            </w:r>
          </w:p>
        </w:tc>
        <w:tc>
          <w:tcPr>
            <w:tcW w:w="1285" w:type="dxa"/>
          </w:tcPr>
          <w:p w14:paraId="162EE112" w14:textId="7596B95E" w:rsidR="00531648" w:rsidRPr="0099312E" w:rsidRDefault="00531648" w:rsidP="00531648">
            <w:pPr>
              <w:pStyle w:val="TAC"/>
              <w:rPr>
                <w:sz w:val="16"/>
                <w:szCs w:val="16"/>
              </w:rPr>
            </w:pPr>
            <w:r w:rsidRPr="0099312E">
              <w:rPr>
                <w:sz w:val="16"/>
                <w:szCs w:val="16"/>
              </w:rPr>
              <w:t>C22</w:t>
            </w:r>
          </w:p>
        </w:tc>
        <w:tc>
          <w:tcPr>
            <w:tcW w:w="2967"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AC2DCC">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59"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1004" w:type="dxa"/>
          </w:tcPr>
          <w:p w14:paraId="7262A04B" w14:textId="43B8ECA0" w:rsidR="00531648" w:rsidRPr="0099312E" w:rsidRDefault="00531648" w:rsidP="00531648">
            <w:pPr>
              <w:pStyle w:val="TAC"/>
              <w:rPr>
                <w:sz w:val="16"/>
                <w:szCs w:val="16"/>
              </w:rPr>
            </w:pPr>
            <w:r w:rsidRPr="0099312E">
              <w:rPr>
                <w:sz w:val="16"/>
                <w:szCs w:val="16"/>
              </w:rPr>
              <w:t>Rel-15</w:t>
            </w:r>
          </w:p>
        </w:tc>
        <w:tc>
          <w:tcPr>
            <w:tcW w:w="1285" w:type="dxa"/>
          </w:tcPr>
          <w:p w14:paraId="4CAC5A00" w14:textId="285A9E6D" w:rsidR="00531648" w:rsidRPr="0099312E" w:rsidRDefault="00531648" w:rsidP="00531648">
            <w:pPr>
              <w:pStyle w:val="TAC"/>
              <w:rPr>
                <w:sz w:val="16"/>
                <w:szCs w:val="16"/>
              </w:rPr>
            </w:pPr>
            <w:r w:rsidRPr="0099312E">
              <w:rPr>
                <w:sz w:val="16"/>
                <w:szCs w:val="16"/>
              </w:rPr>
              <w:t>C23</w:t>
            </w:r>
          </w:p>
        </w:tc>
        <w:tc>
          <w:tcPr>
            <w:tcW w:w="2967"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AC2DCC">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59"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1004" w:type="dxa"/>
          </w:tcPr>
          <w:p w14:paraId="19C340DF" w14:textId="23D29692" w:rsidR="00531648" w:rsidRPr="0099312E" w:rsidRDefault="00531648" w:rsidP="00531648">
            <w:pPr>
              <w:pStyle w:val="TAC"/>
              <w:rPr>
                <w:sz w:val="16"/>
                <w:szCs w:val="16"/>
              </w:rPr>
            </w:pPr>
            <w:r w:rsidRPr="0099312E">
              <w:rPr>
                <w:sz w:val="16"/>
                <w:szCs w:val="16"/>
              </w:rPr>
              <w:t>Rel-15</w:t>
            </w:r>
          </w:p>
        </w:tc>
        <w:tc>
          <w:tcPr>
            <w:tcW w:w="1285" w:type="dxa"/>
          </w:tcPr>
          <w:p w14:paraId="729C6408" w14:textId="60E7119D" w:rsidR="00531648" w:rsidRPr="0099312E" w:rsidRDefault="00531648" w:rsidP="00531648">
            <w:pPr>
              <w:pStyle w:val="TAC"/>
              <w:rPr>
                <w:sz w:val="16"/>
                <w:szCs w:val="16"/>
              </w:rPr>
            </w:pPr>
            <w:r w:rsidRPr="0099312E">
              <w:rPr>
                <w:sz w:val="16"/>
                <w:szCs w:val="16"/>
              </w:rPr>
              <w:t>C23</w:t>
            </w:r>
          </w:p>
        </w:tc>
        <w:tc>
          <w:tcPr>
            <w:tcW w:w="2967"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AC2DCC">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59"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1004" w:type="dxa"/>
          </w:tcPr>
          <w:p w14:paraId="257D8A28" w14:textId="2806BF79" w:rsidR="00531648" w:rsidRPr="0099312E" w:rsidRDefault="00531648" w:rsidP="00531648">
            <w:pPr>
              <w:pStyle w:val="TAC"/>
              <w:rPr>
                <w:sz w:val="16"/>
                <w:szCs w:val="16"/>
              </w:rPr>
            </w:pPr>
            <w:r w:rsidRPr="0099312E">
              <w:rPr>
                <w:sz w:val="16"/>
                <w:szCs w:val="16"/>
              </w:rPr>
              <w:t>Rel-15</w:t>
            </w:r>
          </w:p>
        </w:tc>
        <w:tc>
          <w:tcPr>
            <w:tcW w:w="1285" w:type="dxa"/>
          </w:tcPr>
          <w:p w14:paraId="5C29F952" w14:textId="25EC4852" w:rsidR="00531648" w:rsidRPr="0099312E" w:rsidRDefault="00531648" w:rsidP="00531648">
            <w:pPr>
              <w:pStyle w:val="TAC"/>
              <w:rPr>
                <w:sz w:val="16"/>
                <w:szCs w:val="16"/>
              </w:rPr>
            </w:pPr>
            <w:r w:rsidRPr="0099312E">
              <w:rPr>
                <w:sz w:val="16"/>
                <w:szCs w:val="16"/>
              </w:rPr>
              <w:t>C36</w:t>
            </w:r>
          </w:p>
        </w:tc>
        <w:tc>
          <w:tcPr>
            <w:tcW w:w="2967"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AC2DCC">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59"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1004" w:type="dxa"/>
          </w:tcPr>
          <w:p w14:paraId="53132A42" w14:textId="58637009" w:rsidR="00531648" w:rsidRPr="0099312E" w:rsidRDefault="00531648" w:rsidP="00531648">
            <w:pPr>
              <w:pStyle w:val="TAC"/>
              <w:rPr>
                <w:sz w:val="16"/>
                <w:szCs w:val="16"/>
              </w:rPr>
            </w:pPr>
            <w:r w:rsidRPr="0099312E">
              <w:rPr>
                <w:sz w:val="16"/>
                <w:szCs w:val="16"/>
              </w:rPr>
              <w:t>Rel-15</w:t>
            </w:r>
          </w:p>
        </w:tc>
        <w:tc>
          <w:tcPr>
            <w:tcW w:w="1285" w:type="dxa"/>
          </w:tcPr>
          <w:p w14:paraId="21490D28" w14:textId="79CDE654" w:rsidR="00531648" w:rsidRPr="0099312E" w:rsidRDefault="00531648" w:rsidP="00531648">
            <w:pPr>
              <w:pStyle w:val="TAC"/>
              <w:rPr>
                <w:sz w:val="16"/>
                <w:szCs w:val="16"/>
              </w:rPr>
            </w:pPr>
            <w:r w:rsidRPr="0099312E">
              <w:rPr>
                <w:sz w:val="16"/>
                <w:szCs w:val="16"/>
              </w:rPr>
              <w:t>C24</w:t>
            </w:r>
          </w:p>
        </w:tc>
        <w:tc>
          <w:tcPr>
            <w:tcW w:w="2967" w:type="dxa"/>
          </w:tcPr>
          <w:p w14:paraId="0A8A6F95" w14:textId="4C7CBD1C" w:rsidR="00531648" w:rsidRPr="0099312E" w:rsidRDefault="00531648" w:rsidP="00531648">
            <w:pPr>
              <w:pStyle w:val="TAL"/>
              <w:keepNext w:val="0"/>
              <w:keepLines w:val="0"/>
              <w:rPr>
                <w:sz w:val="16"/>
                <w:szCs w:val="16"/>
              </w:rPr>
            </w:pPr>
            <w:r w:rsidRPr="0099312E">
              <w:rPr>
                <w:sz w:val="16"/>
                <w:szCs w:val="16"/>
              </w:rPr>
              <w:t>UE supports NR and NG</w:t>
            </w:r>
            <w:r w:rsidR="002E23BA" w:rsidRPr="002E23BA">
              <w:rPr>
                <w:sz w:val="16"/>
                <w:szCs w:val="16"/>
              </w:rPr>
              <w:t>.</w:t>
            </w:r>
            <w:r w:rsidRPr="0099312E">
              <w:rPr>
                <w:sz w:val="16"/>
                <w:szCs w:val="16"/>
              </w:rPr>
              <w:t>114</w:t>
            </w:r>
          </w:p>
        </w:tc>
      </w:tr>
      <w:tr w:rsidR="00531648" w:rsidRPr="0099312E" w14:paraId="3E207F5B" w14:textId="77777777" w:rsidTr="00AC2DCC">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59"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1004" w:type="dxa"/>
          </w:tcPr>
          <w:p w14:paraId="692E0FE8" w14:textId="59B7020B" w:rsidR="00531648" w:rsidRPr="0099312E" w:rsidRDefault="00531648" w:rsidP="00531648">
            <w:pPr>
              <w:pStyle w:val="TAC"/>
              <w:rPr>
                <w:sz w:val="16"/>
                <w:szCs w:val="16"/>
              </w:rPr>
            </w:pPr>
            <w:r w:rsidRPr="0099312E">
              <w:rPr>
                <w:sz w:val="16"/>
                <w:szCs w:val="16"/>
              </w:rPr>
              <w:t>Rel-15</w:t>
            </w:r>
          </w:p>
        </w:tc>
        <w:tc>
          <w:tcPr>
            <w:tcW w:w="1285" w:type="dxa"/>
          </w:tcPr>
          <w:p w14:paraId="2725334A" w14:textId="5CD640A7" w:rsidR="00531648" w:rsidRPr="0099312E" w:rsidRDefault="00531648" w:rsidP="00531648">
            <w:pPr>
              <w:pStyle w:val="TAC"/>
              <w:rPr>
                <w:sz w:val="16"/>
                <w:szCs w:val="16"/>
              </w:rPr>
            </w:pPr>
            <w:r w:rsidRPr="0099312E">
              <w:rPr>
                <w:sz w:val="16"/>
                <w:szCs w:val="16"/>
              </w:rPr>
              <w:t>C35</w:t>
            </w:r>
          </w:p>
        </w:tc>
        <w:tc>
          <w:tcPr>
            <w:tcW w:w="2967"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AC2DCC">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59"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1004" w:type="dxa"/>
          </w:tcPr>
          <w:p w14:paraId="18735B69" w14:textId="78470F46" w:rsidR="00531648" w:rsidRPr="0099312E" w:rsidRDefault="00531648" w:rsidP="00531648">
            <w:pPr>
              <w:pStyle w:val="TAC"/>
              <w:rPr>
                <w:sz w:val="16"/>
                <w:szCs w:val="16"/>
              </w:rPr>
            </w:pPr>
            <w:r w:rsidRPr="0099312E">
              <w:rPr>
                <w:sz w:val="16"/>
                <w:szCs w:val="16"/>
              </w:rPr>
              <w:t>Rel-15</w:t>
            </w:r>
          </w:p>
        </w:tc>
        <w:tc>
          <w:tcPr>
            <w:tcW w:w="1285" w:type="dxa"/>
          </w:tcPr>
          <w:p w14:paraId="1C869A7F" w14:textId="5921EB16" w:rsidR="00531648" w:rsidRPr="0099312E" w:rsidRDefault="00531648" w:rsidP="00531648">
            <w:pPr>
              <w:pStyle w:val="TAC"/>
              <w:rPr>
                <w:sz w:val="16"/>
                <w:szCs w:val="16"/>
              </w:rPr>
            </w:pPr>
            <w:r w:rsidRPr="0099312E">
              <w:rPr>
                <w:sz w:val="16"/>
                <w:szCs w:val="16"/>
              </w:rPr>
              <w:t>C25</w:t>
            </w:r>
          </w:p>
        </w:tc>
        <w:tc>
          <w:tcPr>
            <w:tcW w:w="2967"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AC2DCC">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59"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1004" w:type="dxa"/>
          </w:tcPr>
          <w:p w14:paraId="722545C4" w14:textId="720E33C1" w:rsidR="00531648" w:rsidRPr="0099312E" w:rsidRDefault="00531648" w:rsidP="00531648">
            <w:pPr>
              <w:pStyle w:val="TAC"/>
              <w:rPr>
                <w:sz w:val="16"/>
                <w:szCs w:val="16"/>
              </w:rPr>
            </w:pPr>
            <w:r w:rsidRPr="0099312E">
              <w:rPr>
                <w:sz w:val="16"/>
                <w:szCs w:val="16"/>
              </w:rPr>
              <w:t>Rel-15</w:t>
            </w:r>
          </w:p>
        </w:tc>
        <w:tc>
          <w:tcPr>
            <w:tcW w:w="1285" w:type="dxa"/>
          </w:tcPr>
          <w:p w14:paraId="1AF26F82" w14:textId="25E4744B" w:rsidR="00531648" w:rsidRPr="0099312E" w:rsidRDefault="00531648" w:rsidP="00531648">
            <w:pPr>
              <w:pStyle w:val="TAC"/>
              <w:rPr>
                <w:sz w:val="16"/>
                <w:szCs w:val="16"/>
              </w:rPr>
            </w:pPr>
            <w:r w:rsidRPr="0099312E">
              <w:rPr>
                <w:sz w:val="16"/>
                <w:szCs w:val="16"/>
              </w:rPr>
              <w:t>C26</w:t>
            </w:r>
          </w:p>
        </w:tc>
        <w:tc>
          <w:tcPr>
            <w:tcW w:w="2967"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AC2DCC">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59"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1004" w:type="dxa"/>
          </w:tcPr>
          <w:p w14:paraId="2B835E22" w14:textId="3AE8FFDA" w:rsidR="00531648" w:rsidRPr="0099312E" w:rsidRDefault="00531648" w:rsidP="00531648">
            <w:pPr>
              <w:pStyle w:val="TAC"/>
              <w:rPr>
                <w:sz w:val="16"/>
                <w:szCs w:val="16"/>
              </w:rPr>
            </w:pPr>
            <w:r w:rsidRPr="0099312E">
              <w:rPr>
                <w:sz w:val="16"/>
                <w:szCs w:val="16"/>
              </w:rPr>
              <w:t>Rel-15</w:t>
            </w:r>
          </w:p>
        </w:tc>
        <w:tc>
          <w:tcPr>
            <w:tcW w:w="1285" w:type="dxa"/>
          </w:tcPr>
          <w:p w14:paraId="69BF109F" w14:textId="17AC336D" w:rsidR="00531648" w:rsidRPr="0099312E" w:rsidRDefault="00531648" w:rsidP="00531648">
            <w:pPr>
              <w:pStyle w:val="TAC"/>
              <w:rPr>
                <w:sz w:val="16"/>
                <w:szCs w:val="16"/>
              </w:rPr>
            </w:pPr>
            <w:r w:rsidRPr="0099312E">
              <w:rPr>
                <w:sz w:val="16"/>
                <w:szCs w:val="16"/>
              </w:rPr>
              <w:t>C26</w:t>
            </w:r>
          </w:p>
        </w:tc>
        <w:tc>
          <w:tcPr>
            <w:tcW w:w="2967"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AC2DCC">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59"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1004" w:type="dxa"/>
          </w:tcPr>
          <w:p w14:paraId="6FE0E853" w14:textId="2B4956B2" w:rsidR="00531648" w:rsidRPr="0099312E" w:rsidRDefault="00531648" w:rsidP="00531648">
            <w:pPr>
              <w:pStyle w:val="TAC"/>
              <w:rPr>
                <w:sz w:val="16"/>
                <w:szCs w:val="16"/>
              </w:rPr>
            </w:pPr>
            <w:r w:rsidRPr="0099312E">
              <w:rPr>
                <w:sz w:val="16"/>
                <w:szCs w:val="16"/>
              </w:rPr>
              <w:t>Rel-15</w:t>
            </w:r>
          </w:p>
        </w:tc>
        <w:tc>
          <w:tcPr>
            <w:tcW w:w="1285" w:type="dxa"/>
          </w:tcPr>
          <w:p w14:paraId="223D9CB5" w14:textId="378FBB36" w:rsidR="00531648" w:rsidRPr="0099312E" w:rsidRDefault="00531648" w:rsidP="00531648">
            <w:pPr>
              <w:pStyle w:val="TAC"/>
              <w:rPr>
                <w:sz w:val="16"/>
                <w:szCs w:val="16"/>
              </w:rPr>
            </w:pPr>
            <w:r w:rsidRPr="0099312E">
              <w:rPr>
                <w:sz w:val="16"/>
                <w:szCs w:val="16"/>
              </w:rPr>
              <w:t>C55</w:t>
            </w:r>
          </w:p>
        </w:tc>
        <w:tc>
          <w:tcPr>
            <w:tcW w:w="2967"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AC2DCC">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59"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1004" w:type="dxa"/>
          </w:tcPr>
          <w:p w14:paraId="466C81C0" w14:textId="077B5143" w:rsidR="00531648" w:rsidRPr="0099312E" w:rsidRDefault="00531648" w:rsidP="00531648">
            <w:pPr>
              <w:pStyle w:val="TAC"/>
              <w:rPr>
                <w:sz w:val="16"/>
                <w:szCs w:val="16"/>
              </w:rPr>
            </w:pPr>
            <w:r w:rsidRPr="0099312E">
              <w:rPr>
                <w:sz w:val="16"/>
                <w:szCs w:val="16"/>
              </w:rPr>
              <w:t>Rel-15</w:t>
            </w:r>
          </w:p>
        </w:tc>
        <w:tc>
          <w:tcPr>
            <w:tcW w:w="1285" w:type="dxa"/>
          </w:tcPr>
          <w:p w14:paraId="4BBA72C6" w14:textId="20E93409" w:rsidR="00531648" w:rsidRPr="0099312E" w:rsidRDefault="00531648" w:rsidP="00531648">
            <w:pPr>
              <w:pStyle w:val="TAC"/>
              <w:rPr>
                <w:sz w:val="16"/>
                <w:szCs w:val="16"/>
              </w:rPr>
            </w:pPr>
            <w:r w:rsidRPr="0099312E">
              <w:rPr>
                <w:sz w:val="16"/>
                <w:szCs w:val="16"/>
              </w:rPr>
              <w:t>C56</w:t>
            </w:r>
          </w:p>
        </w:tc>
        <w:tc>
          <w:tcPr>
            <w:tcW w:w="2967"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AC2DCC">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59"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1004" w:type="dxa"/>
          </w:tcPr>
          <w:p w14:paraId="6AEE8C5A" w14:textId="1FF247A0" w:rsidR="00531648" w:rsidRPr="0099312E" w:rsidRDefault="00531648" w:rsidP="00531648">
            <w:pPr>
              <w:pStyle w:val="TAC"/>
              <w:rPr>
                <w:sz w:val="16"/>
                <w:szCs w:val="16"/>
              </w:rPr>
            </w:pPr>
            <w:r w:rsidRPr="0099312E">
              <w:rPr>
                <w:sz w:val="16"/>
                <w:szCs w:val="16"/>
              </w:rPr>
              <w:t>Rel-15</w:t>
            </w:r>
          </w:p>
        </w:tc>
        <w:tc>
          <w:tcPr>
            <w:tcW w:w="1285" w:type="dxa"/>
          </w:tcPr>
          <w:p w14:paraId="5C8B5680" w14:textId="2CB295AD" w:rsidR="00531648" w:rsidRPr="0099312E" w:rsidRDefault="00531648" w:rsidP="00531648">
            <w:pPr>
              <w:pStyle w:val="TAC"/>
              <w:rPr>
                <w:sz w:val="16"/>
                <w:szCs w:val="16"/>
              </w:rPr>
            </w:pPr>
            <w:r w:rsidRPr="0099312E">
              <w:rPr>
                <w:sz w:val="16"/>
                <w:szCs w:val="16"/>
              </w:rPr>
              <w:t>C37</w:t>
            </w:r>
          </w:p>
        </w:tc>
        <w:tc>
          <w:tcPr>
            <w:tcW w:w="2967"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AC2DCC">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59" w:type="dxa"/>
          </w:tcPr>
          <w:p w14:paraId="73D6C1F2" w14:textId="52ACDC75" w:rsidR="00531648" w:rsidRPr="0099312E" w:rsidRDefault="00531648" w:rsidP="00531648">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04" w:type="dxa"/>
          </w:tcPr>
          <w:p w14:paraId="10DB4BB1" w14:textId="48952598" w:rsidR="00531648" w:rsidRPr="0099312E" w:rsidRDefault="00531648" w:rsidP="00531648">
            <w:pPr>
              <w:pStyle w:val="TAC"/>
              <w:rPr>
                <w:sz w:val="16"/>
                <w:szCs w:val="16"/>
              </w:rPr>
            </w:pPr>
            <w:r w:rsidRPr="0099312E">
              <w:rPr>
                <w:sz w:val="16"/>
                <w:szCs w:val="16"/>
              </w:rPr>
              <w:t>Rel-15</w:t>
            </w:r>
          </w:p>
        </w:tc>
        <w:tc>
          <w:tcPr>
            <w:tcW w:w="1285" w:type="dxa"/>
          </w:tcPr>
          <w:p w14:paraId="47F372A2" w14:textId="1CD01B47" w:rsidR="00531648" w:rsidRPr="0099312E" w:rsidRDefault="00531648" w:rsidP="00531648">
            <w:pPr>
              <w:pStyle w:val="TAC"/>
              <w:rPr>
                <w:sz w:val="16"/>
                <w:szCs w:val="16"/>
              </w:rPr>
            </w:pPr>
            <w:r w:rsidRPr="0099312E">
              <w:rPr>
                <w:sz w:val="16"/>
                <w:szCs w:val="16"/>
              </w:rPr>
              <w:t>C38</w:t>
            </w:r>
          </w:p>
        </w:tc>
        <w:tc>
          <w:tcPr>
            <w:tcW w:w="2967"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AC2DCC">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59" w:type="dxa"/>
          </w:tcPr>
          <w:p w14:paraId="30E1D83C" w14:textId="4C65C79D" w:rsidR="00531648" w:rsidRPr="0099312E" w:rsidRDefault="00531648" w:rsidP="00531648">
            <w:pPr>
              <w:pStyle w:val="TAL"/>
              <w:rPr>
                <w:sz w:val="16"/>
                <w:szCs w:val="16"/>
              </w:rPr>
            </w:pPr>
            <w:r w:rsidRPr="0099312E">
              <w:rPr>
                <w:b/>
                <w:sz w:val="16"/>
                <w:szCs w:val="16"/>
              </w:rPr>
              <w:t>SMS</w:t>
            </w:r>
          </w:p>
        </w:tc>
        <w:tc>
          <w:tcPr>
            <w:tcW w:w="1004" w:type="dxa"/>
          </w:tcPr>
          <w:p w14:paraId="6331551B" w14:textId="77777777" w:rsidR="00531648" w:rsidRPr="0099312E" w:rsidRDefault="00531648" w:rsidP="00531648">
            <w:pPr>
              <w:pStyle w:val="TAC"/>
              <w:rPr>
                <w:sz w:val="16"/>
                <w:szCs w:val="16"/>
              </w:rPr>
            </w:pPr>
          </w:p>
        </w:tc>
        <w:tc>
          <w:tcPr>
            <w:tcW w:w="1285" w:type="dxa"/>
          </w:tcPr>
          <w:p w14:paraId="769AC871" w14:textId="77777777" w:rsidR="00531648" w:rsidRPr="0099312E" w:rsidRDefault="00531648" w:rsidP="00531648">
            <w:pPr>
              <w:pStyle w:val="TAC"/>
              <w:rPr>
                <w:sz w:val="16"/>
                <w:szCs w:val="16"/>
              </w:rPr>
            </w:pPr>
          </w:p>
        </w:tc>
        <w:tc>
          <w:tcPr>
            <w:tcW w:w="2967"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AC2DCC">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59"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1004" w:type="dxa"/>
          </w:tcPr>
          <w:p w14:paraId="4B94D35C" w14:textId="00CE90B9" w:rsidR="00531648" w:rsidRPr="0099312E" w:rsidRDefault="00531648" w:rsidP="00531648">
            <w:pPr>
              <w:pStyle w:val="TAC"/>
              <w:rPr>
                <w:sz w:val="16"/>
                <w:szCs w:val="16"/>
              </w:rPr>
            </w:pPr>
            <w:r w:rsidRPr="0099312E">
              <w:rPr>
                <w:sz w:val="16"/>
                <w:szCs w:val="16"/>
              </w:rPr>
              <w:t>Rel-15</w:t>
            </w:r>
          </w:p>
        </w:tc>
        <w:tc>
          <w:tcPr>
            <w:tcW w:w="1285" w:type="dxa"/>
          </w:tcPr>
          <w:p w14:paraId="277D3CA0" w14:textId="0F92C1C8" w:rsidR="00531648" w:rsidRPr="0099312E" w:rsidRDefault="00531648" w:rsidP="00531648">
            <w:pPr>
              <w:pStyle w:val="TAC"/>
              <w:rPr>
                <w:sz w:val="16"/>
                <w:szCs w:val="16"/>
              </w:rPr>
            </w:pPr>
            <w:r w:rsidRPr="0099312E">
              <w:rPr>
                <w:sz w:val="16"/>
                <w:szCs w:val="16"/>
              </w:rPr>
              <w:t>C08</w:t>
            </w:r>
          </w:p>
        </w:tc>
        <w:tc>
          <w:tcPr>
            <w:tcW w:w="2967"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AC2DCC">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59"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1004" w:type="dxa"/>
          </w:tcPr>
          <w:p w14:paraId="0A6E91F2" w14:textId="77777777" w:rsidR="00531648" w:rsidRPr="0099312E" w:rsidRDefault="00531648" w:rsidP="00531648">
            <w:pPr>
              <w:pStyle w:val="TAC"/>
              <w:rPr>
                <w:sz w:val="16"/>
                <w:szCs w:val="16"/>
              </w:rPr>
            </w:pPr>
            <w:r w:rsidRPr="0099312E">
              <w:rPr>
                <w:sz w:val="16"/>
                <w:szCs w:val="16"/>
              </w:rPr>
              <w:t>Rel-15</w:t>
            </w:r>
          </w:p>
        </w:tc>
        <w:tc>
          <w:tcPr>
            <w:tcW w:w="1285" w:type="dxa"/>
          </w:tcPr>
          <w:p w14:paraId="4EE19554" w14:textId="77777777" w:rsidR="00531648" w:rsidRPr="0099312E" w:rsidRDefault="00531648" w:rsidP="00531648">
            <w:pPr>
              <w:pStyle w:val="TAC"/>
              <w:rPr>
                <w:sz w:val="16"/>
                <w:szCs w:val="16"/>
              </w:rPr>
            </w:pPr>
            <w:r w:rsidRPr="0099312E">
              <w:rPr>
                <w:sz w:val="16"/>
                <w:szCs w:val="16"/>
              </w:rPr>
              <w:t>C09</w:t>
            </w:r>
          </w:p>
        </w:tc>
        <w:tc>
          <w:tcPr>
            <w:tcW w:w="2967"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AC2DCC">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59"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1004" w:type="dxa"/>
          </w:tcPr>
          <w:p w14:paraId="60A80D63" w14:textId="77777777" w:rsidR="00531648" w:rsidRPr="0099312E" w:rsidRDefault="00531648" w:rsidP="00531648">
            <w:pPr>
              <w:pStyle w:val="TAC"/>
              <w:rPr>
                <w:sz w:val="16"/>
                <w:szCs w:val="16"/>
              </w:rPr>
            </w:pPr>
            <w:r w:rsidRPr="0099312E">
              <w:rPr>
                <w:sz w:val="16"/>
                <w:szCs w:val="16"/>
              </w:rPr>
              <w:t>Rel-15</w:t>
            </w:r>
          </w:p>
        </w:tc>
        <w:tc>
          <w:tcPr>
            <w:tcW w:w="1285" w:type="dxa"/>
          </w:tcPr>
          <w:p w14:paraId="2A1676F8" w14:textId="77777777" w:rsidR="00531648" w:rsidRPr="0099312E" w:rsidRDefault="00531648" w:rsidP="00531648">
            <w:pPr>
              <w:pStyle w:val="TAC"/>
              <w:rPr>
                <w:sz w:val="16"/>
                <w:szCs w:val="16"/>
              </w:rPr>
            </w:pPr>
            <w:r w:rsidRPr="0099312E">
              <w:rPr>
                <w:sz w:val="16"/>
                <w:szCs w:val="16"/>
              </w:rPr>
              <w:t>C10</w:t>
            </w:r>
          </w:p>
        </w:tc>
        <w:tc>
          <w:tcPr>
            <w:tcW w:w="2967"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AC2DCC">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59"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1004" w:type="dxa"/>
          </w:tcPr>
          <w:p w14:paraId="4695A908" w14:textId="77777777" w:rsidR="00531648" w:rsidRPr="0099312E" w:rsidRDefault="00531648" w:rsidP="00531648">
            <w:pPr>
              <w:pStyle w:val="TAC"/>
              <w:rPr>
                <w:sz w:val="16"/>
                <w:szCs w:val="16"/>
              </w:rPr>
            </w:pPr>
            <w:r w:rsidRPr="0099312E">
              <w:rPr>
                <w:sz w:val="16"/>
                <w:szCs w:val="16"/>
              </w:rPr>
              <w:t>Rel-15</w:t>
            </w:r>
          </w:p>
        </w:tc>
        <w:tc>
          <w:tcPr>
            <w:tcW w:w="1285" w:type="dxa"/>
          </w:tcPr>
          <w:p w14:paraId="7682818D" w14:textId="77777777" w:rsidR="00531648" w:rsidRPr="0099312E" w:rsidRDefault="00531648" w:rsidP="00531648">
            <w:pPr>
              <w:pStyle w:val="TAC"/>
              <w:rPr>
                <w:sz w:val="16"/>
                <w:szCs w:val="16"/>
              </w:rPr>
            </w:pPr>
            <w:r w:rsidRPr="0099312E">
              <w:rPr>
                <w:sz w:val="16"/>
                <w:szCs w:val="16"/>
              </w:rPr>
              <w:t>C11</w:t>
            </w:r>
          </w:p>
        </w:tc>
        <w:tc>
          <w:tcPr>
            <w:tcW w:w="2967"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AC2DCC">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59"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1004" w:type="dxa"/>
          </w:tcPr>
          <w:p w14:paraId="5E0EFC5D" w14:textId="77777777" w:rsidR="00531648" w:rsidRPr="0099312E" w:rsidRDefault="00531648" w:rsidP="00531648">
            <w:pPr>
              <w:pStyle w:val="TAC"/>
              <w:rPr>
                <w:sz w:val="16"/>
                <w:szCs w:val="16"/>
              </w:rPr>
            </w:pPr>
            <w:r w:rsidRPr="0099312E">
              <w:rPr>
                <w:sz w:val="16"/>
                <w:szCs w:val="16"/>
              </w:rPr>
              <w:t>Rel-15</w:t>
            </w:r>
          </w:p>
        </w:tc>
        <w:tc>
          <w:tcPr>
            <w:tcW w:w="1285" w:type="dxa"/>
          </w:tcPr>
          <w:p w14:paraId="7FF46BB9" w14:textId="77777777" w:rsidR="00531648" w:rsidRPr="0099312E" w:rsidRDefault="00531648" w:rsidP="00531648">
            <w:pPr>
              <w:pStyle w:val="TAC"/>
              <w:rPr>
                <w:sz w:val="16"/>
                <w:szCs w:val="16"/>
              </w:rPr>
            </w:pPr>
            <w:r w:rsidRPr="0099312E">
              <w:rPr>
                <w:sz w:val="16"/>
                <w:szCs w:val="16"/>
              </w:rPr>
              <w:t>C08</w:t>
            </w:r>
          </w:p>
        </w:tc>
        <w:tc>
          <w:tcPr>
            <w:tcW w:w="2967"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AC2DCC">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59"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1004" w:type="dxa"/>
          </w:tcPr>
          <w:p w14:paraId="772B6012" w14:textId="77777777" w:rsidR="00531648" w:rsidRPr="0099312E" w:rsidRDefault="00531648" w:rsidP="00531648">
            <w:pPr>
              <w:pStyle w:val="TAC"/>
              <w:rPr>
                <w:sz w:val="16"/>
                <w:szCs w:val="16"/>
              </w:rPr>
            </w:pPr>
          </w:p>
        </w:tc>
        <w:tc>
          <w:tcPr>
            <w:tcW w:w="1285" w:type="dxa"/>
          </w:tcPr>
          <w:p w14:paraId="56119BBB" w14:textId="77777777" w:rsidR="00531648" w:rsidRPr="0099312E" w:rsidRDefault="00531648" w:rsidP="00531648">
            <w:pPr>
              <w:pStyle w:val="TAC"/>
              <w:rPr>
                <w:sz w:val="16"/>
                <w:szCs w:val="16"/>
              </w:rPr>
            </w:pPr>
          </w:p>
        </w:tc>
        <w:tc>
          <w:tcPr>
            <w:tcW w:w="2967"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AC2DCC">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59"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1004" w:type="dxa"/>
          </w:tcPr>
          <w:p w14:paraId="18C77AB3" w14:textId="4E432B51" w:rsidR="00531648" w:rsidRPr="0099312E" w:rsidRDefault="00531648" w:rsidP="00531648">
            <w:pPr>
              <w:pStyle w:val="TAC"/>
              <w:rPr>
                <w:sz w:val="16"/>
                <w:szCs w:val="16"/>
              </w:rPr>
            </w:pPr>
            <w:r w:rsidRPr="0099312E">
              <w:rPr>
                <w:sz w:val="16"/>
                <w:szCs w:val="16"/>
              </w:rPr>
              <w:t>Rel-15</w:t>
            </w:r>
          </w:p>
        </w:tc>
        <w:tc>
          <w:tcPr>
            <w:tcW w:w="1285" w:type="dxa"/>
          </w:tcPr>
          <w:p w14:paraId="37BAD68E" w14:textId="01E1A749" w:rsidR="00531648" w:rsidRPr="0099312E" w:rsidRDefault="00531648" w:rsidP="00531648">
            <w:pPr>
              <w:pStyle w:val="TAC"/>
              <w:rPr>
                <w:sz w:val="16"/>
                <w:szCs w:val="16"/>
              </w:rPr>
            </w:pPr>
            <w:r w:rsidRPr="0099312E">
              <w:rPr>
                <w:sz w:val="16"/>
                <w:szCs w:val="16"/>
              </w:rPr>
              <w:t>C12</w:t>
            </w:r>
          </w:p>
        </w:tc>
        <w:tc>
          <w:tcPr>
            <w:tcW w:w="2967"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AC2DCC">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lastRenderedPageBreak/>
              <w:t>10.2</w:t>
            </w:r>
          </w:p>
        </w:tc>
        <w:tc>
          <w:tcPr>
            <w:tcW w:w="3359"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1004" w:type="dxa"/>
          </w:tcPr>
          <w:p w14:paraId="48F7DBB9" w14:textId="21018E42" w:rsidR="00531648" w:rsidRPr="0099312E" w:rsidRDefault="00531648" w:rsidP="00531648">
            <w:pPr>
              <w:pStyle w:val="TAC"/>
              <w:rPr>
                <w:sz w:val="16"/>
                <w:szCs w:val="16"/>
              </w:rPr>
            </w:pPr>
            <w:r w:rsidRPr="0099312E">
              <w:rPr>
                <w:sz w:val="16"/>
                <w:szCs w:val="16"/>
              </w:rPr>
              <w:t>Rel-15</w:t>
            </w:r>
          </w:p>
        </w:tc>
        <w:tc>
          <w:tcPr>
            <w:tcW w:w="1285" w:type="dxa"/>
          </w:tcPr>
          <w:p w14:paraId="67B515C1" w14:textId="53BB49C6" w:rsidR="00531648" w:rsidRPr="0099312E" w:rsidRDefault="00531648" w:rsidP="00531648">
            <w:pPr>
              <w:pStyle w:val="TAC"/>
              <w:rPr>
                <w:sz w:val="16"/>
                <w:szCs w:val="16"/>
              </w:rPr>
            </w:pPr>
            <w:r w:rsidRPr="0099312E">
              <w:rPr>
                <w:sz w:val="16"/>
                <w:szCs w:val="16"/>
              </w:rPr>
              <w:t>C39</w:t>
            </w:r>
          </w:p>
        </w:tc>
        <w:tc>
          <w:tcPr>
            <w:tcW w:w="2967"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AC2DCC">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59"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4" w:type="dxa"/>
          </w:tcPr>
          <w:p w14:paraId="70DA6FD2" w14:textId="5D6C17E1" w:rsidR="00531648" w:rsidRPr="0099312E" w:rsidRDefault="00531648" w:rsidP="00531648">
            <w:pPr>
              <w:pStyle w:val="TAC"/>
              <w:rPr>
                <w:sz w:val="16"/>
                <w:szCs w:val="16"/>
              </w:rPr>
            </w:pPr>
            <w:r w:rsidRPr="0099312E">
              <w:rPr>
                <w:sz w:val="16"/>
                <w:szCs w:val="16"/>
              </w:rPr>
              <w:t>Rel-15</w:t>
            </w:r>
          </w:p>
        </w:tc>
        <w:tc>
          <w:tcPr>
            <w:tcW w:w="1285" w:type="dxa"/>
          </w:tcPr>
          <w:p w14:paraId="0700C833" w14:textId="16DD041C" w:rsidR="00531648" w:rsidRPr="0099312E" w:rsidRDefault="00531648" w:rsidP="00531648">
            <w:pPr>
              <w:pStyle w:val="TAC"/>
              <w:rPr>
                <w:sz w:val="16"/>
                <w:szCs w:val="16"/>
              </w:rPr>
            </w:pPr>
            <w:r w:rsidRPr="0099312E">
              <w:rPr>
                <w:sz w:val="16"/>
                <w:szCs w:val="16"/>
              </w:rPr>
              <w:t>C40</w:t>
            </w:r>
          </w:p>
        </w:tc>
        <w:tc>
          <w:tcPr>
            <w:tcW w:w="2967"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AC2DCC">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59"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1004" w:type="dxa"/>
          </w:tcPr>
          <w:p w14:paraId="6ADA326E" w14:textId="0BA92965" w:rsidR="00531648" w:rsidRPr="0099312E" w:rsidRDefault="00531648" w:rsidP="00531648">
            <w:pPr>
              <w:pStyle w:val="TAC"/>
              <w:rPr>
                <w:sz w:val="16"/>
                <w:szCs w:val="16"/>
              </w:rPr>
            </w:pPr>
            <w:r w:rsidRPr="0099312E">
              <w:rPr>
                <w:sz w:val="16"/>
                <w:szCs w:val="16"/>
              </w:rPr>
              <w:t>Rel-15</w:t>
            </w:r>
          </w:p>
        </w:tc>
        <w:tc>
          <w:tcPr>
            <w:tcW w:w="1285" w:type="dxa"/>
          </w:tcPr>
          <w:p w14:paraId="4FCD850B" w14:textId="73A5BAA4" w:rsidR="00531648" w:rsidRPr="0099312E" w:rsidRDefault="00531648" w:rsidP="00531648">
            <w:pPr>
              <w:pStyle w:val="TAC"/>
              <w:rPr>
                <w:sz w:val="16"/>
                <w:szCs w:val="16"/>
              </w:rPr>
            </w:pPr>
            <w:r w:rsidRPr="0099312E">
              <w:rPr>
                <w:sz w:val="16"/>
                <w:szCs w:val="16"/>
              </w:rPr>
              <w:t>C41</w:t>
            </w:r>
          </w:p>
        </w:tc>
        <w:tc>
          <w:tcPr>
            <w:tcW w:w="2967"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AC2DCC">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59"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4" w:type="dxa"/>
          </w:tcPr>
          <w:p w14:paraId="350E5EC4" w14:textId="7BB0F042" w:rsidR="00531648" w:rsidRPr="0099312E" w:rsidRDefault="00531648" w:rsidP="00531648">
            <w:pPr>
              <w:pStyle w:val="TAC"/>
              <w:rPr>
                <w:sz w:val="16"/>
                <w:szCs w:val="16"/>
              </w:rPr>
            </w:pPr>
            <w:r w:rsidRPr="0099312E">
              <w:rPr>
                <w:sz w:val="16"/>
                <w:szCs w:val="16"/>
              </w:rPr>
              <w:t>Rel-15</w:t>
            </w:r>
          </w:p>
        </w:tc>
        <w:tc>
          <w:tcPr>
            <w:tcW w:w="1285" w:type="dxa"/>
          </w:tcPr>
          <w:p w14:paraId="0356602C" w14:textId="4DFE0B69" w:rsidR="00531648" w:rsidRPr="0099312E" w:rsidRDefault="00531648" w:rsidP="00531648">
            <w:pPr>
              <w:pStyle w:val="TAC"/>
              <w:rPr>
                <w:sz w:val="16"/>
                <w:szCs w:val="16"/>
              </w:rPr>
            </w:pPr>
            <w:r w:rsidRPr="0099312E">
              <w:rPr>
                <w:sz w:val="16"/>
                <w:szCs w:val="16"/>
              </w:rPr>
              <w:t>C39</w:t>
            </w:r>
          </w:p>
        </w:tc>
        <w:tc>
          <w:tcPr>
            <w:tcW w:w="2967"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AC2DCC">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59" w:type="dxa"/>
          </w:tcPr>
          <w:p w14:paraId="6150B16C" w14:textId="4D80ED61" w:rsidR="00531648" w:rsidRPr="0099312E" w:rsidRDefault="00531648" w:rsidP="00531648">
            <w:pPr>
              <w:pStyle w:val="TAL"/>
              <w:rPr>
                <w:sz w:val="16"/>
                <w:szCs w:val="16"/>
              </w:rPr>
            </w:pPr>
            <w:r w:rsidRPr="0099312E">
              <w:rPr>
                <w:sz w:val="16"/>
                <w:szCs w:val="16"/>
              </w:rPr>
              <w:t>Void</w:t>
            </w:r>
          </w:p>
        </w:tc>
        <w:tc>
          <w:tcPr>
            <w:tcW w:w="1004" w:type="dxa"/>
          </w:tcPr>
          <w:p w14:paraId="6FB356F8" w14:textId="661F8ECF" w:rsidR="00531648" w:rsidRPr="0099312E" w:rsidRDefault="00531648" w:rsidP="00531648">
            <w:pPr>
              <w:pStyle w:val="TAC"/>
              <w:rPr>
                <w:sz w:val="16"/>
                <w:szCs w:val="16"/>
              </w:rPr>
            </w:pPr>
          </w:p>
        </w:tc>
        <w:tc>
          <w:tcPr>
            <w:tcW w:w="1285" w:type="dxa"/>
          </w:tcPr>
          <w:p w14:paraId="4E1C6706" w14:textId="63B67C9B" w:rsidR="00531648" w:rsidRPr="0099312E" w:rsidRDefault="00531648" w:rsidP="00531648">
            <w:pPr>
              <w:pStyle w:val="TAC"/>
              <w:rPr>
                <w:sz w:val="16"/>
                <w:szCs w:val="16"/>
              </w:rPr>
            </w:pPr>
          </w:p>
        </w:tc>
        <w:tc>
          <w:tcPr>
            <w:tcW w:w="2967"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AC2DCC">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59" w:type="dxa"/>
          </w:tcPr>
          <w:p w14:paraId="22D2C9FE" w14:textId="1086F96E" w:rsidR="00531648" w:rsidRPr="0099312E" w:rsidRDefault="00531648" w:rsidP="00531648">
            <w:pPr>
              <w:pStyle w:val="TAL"/>
              <w:rPr>
                <w:sz w:val="16"/>
                <w:szCs w:val="16"/>
              </w:rPr>
            </w:pPr>
            <w:r w:rsidRPr="0099312E">
              <w:rPr>
                <w:sz w:val="16"/>
                <w:szCs w:val="16"/>
              </w:rPr>
              <w:t>Void</w:t>
            </w:r>
          </w:p>
        </w:tc>
        <w:tc>
          <w:tcPr>
            <w:tcW w:w="1004" w:type="dxa"/>
          </w:tcPr>
          <w:p w14:paraId="0B9BEBF8" w14:textId="251B99E0" w:rsidR="00531648" w:rsidRPr="0099312E" w:rsidRDefault="00531648" w:rsidP="00531648">
            <w:pPr>
              <w:pStyle w:val="TAC"/>
              <w:rPr>
                <w:sz w:val="16"/>
                <w:szCs w:val="16"/>
              </w:rPr>
            </w:pPr>
          </w:p>
        </w:tc>
        <w:tc>
          <w:tcPr>
            <w:tcW w:w="1285" w:type="dxa"/>
          </w:tcPr>
          <w:p w14:paraId="77B842A3" w14:textId="2EEAE098" w:rsidR="00531648" w:rsidRPr="0099312E" w:rsidRDefault="00531648" w:rsidP="00531648">
            <w:pPr>
              <w:pStyle w:val="TAC"/>
              <w:rPr>
                <w:sz w:val="16"/>
                <w:szCs w:val="16"/>
              </w:rPr>
            </w:pPr>
          </w:p>
        </w:tc>
        <w:tc>
          <w:tcPr>
            <w:tcW w:w="2967"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AC2DCC">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59"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1004" w:type="dxa"/>
          </w:tcPr>
          <w:p w14:paraId="10D00A62" w14:textId="72B77C7C" w:rsidR="00531648" w:rsidRPr="0099312E" w:rsidRDefault="00531648" w:rsidP="00531648">
            <w:pPr>
              <w:pStyle w:val="TAC"/>
              <w:rPr>
                <w:sz w:val="16"/>
                <w:szCs w:val="16"/>
              </w:rPr>
            </w:pPr>
            <w:r w:rsidRPr="0099312E">
              <w:rPr>
                <w:sz w:val="16"/>
                <w:szCs w:val="16"/>
              </w:rPr>
              <w:t>Rel-15</w:t>
            </w:r>
          </w:p>
        </w:tc>
        <w:tc>
          <w:tcPr>
            <w:tcW w:w="1285" w:type="dxa"/>
          </w:tcPr>
          <w:p w14:paraId="182B0A1A" w14:textId="042F8648" w:rsidR="00531648" w:rsidRPr="0099312E" w:rsidRDefault="00531648" w:rsidP="00531648">
            <w:pPr>
              <w:pStyle w:val="TAC"/>
              <w:rPr>
                <w:sz w:val="16"/>
                <w:szCs w:val="16"/>
              </w:rPr>
            </w:pPr>
            <w:r w:rsidRPr="0099312E">
              <w:rPr>
                <w:sz w:val="16"/>
                <w:szCs w:val="16"/>
              </w:rPr>
              <w:t>C39</w:t>
            </w:r>
          </w:p>
        </w:tc>
        <w:tc>
          <w:tcPr>
            <w:tcW w:w="2967"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AC2DCC">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59"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1004" w:type="dxa"/>
          </w:tcPr>
          <w:p w14:paraId="24BAB90D" w14:textId="55808398" w:rsidR="00531648" w:rsidRPr="0099312E" w:rsidRDefault="00531648" w:rsidP="00531648">
            <w:pPr>
              <w:pStyle w:val="TAC"/>
              <w:rPr>
                <w:sz w:val="16"/>
                <w:szCs w:val="16"/>
              </w:rPr>
            </w:pPr>
            <w:r w:rsidRPr="0099312E">
              <w:rPr>
                <w:sz w:val="16"/>
                <w:szCs w:val="16"/>
              </w:rPr>
              <w:t>Rel-15</w:t>
            </w:r>
          </w:p>
        </w:tc>
        <w:tc>
          <w:tcPr>
            <w:tcW w:w="1285" w:type="dxa"/>
          </w:tcPr>
          <w:p w14:paraId="2A59DFB2" w14:textId="3E453DE7" w:rsidR="00531648" w:rsidRPr="0099312E" w:rsidRDefault="00531648" w:rsidP="00531648">
            <w:pPr>
              <w:pStyle w:val="TAC"/>
              <w:rPr>
                <w:sz w:val="16"/>
                <w:szCs w:val="16"/>
              </w:rPr>
            </w:pPr>
            <w:r w:rsidRPr="0099312E">
              <w:rPr>
                <w:sz w:val="16"/>
                <w:szCs w:val="16"/>
              </w:rPr>
              <w:t>C39</w:t>
            </w:r>
          </w:p>
        </w:tc>
        <w:tc>
          <w:tcPr>
            <w:tcW w:w="2967"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AC2DCC">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59" w:type="dxa"/>
          </w:tcPr>
          <w:p w14:paraId="4E99CCCA" w14:textId="2599098A" w:rsidR="00531648" w:rsidRPr="0099312E" w:rsidRDefault="00531648" w:rsidP="00531648">
            <w:pPr>
              <w:pStyle w:val="TAL"/>
              <w:rPr>
                <w:sz w:val="16"/>
                <w:szCs w:val="16"/>
              </w:rPr>
            </w:pPr>
            <w:r w:rsidRPr="0099312E">
              <w:rPr>
                <w:sz w:val="16"/>
                <w:szCs w:val="16"/>
              </w:rPr>
              <w:t>Void</w:t>
            </w:r>
          </w:p>
        </w:tc>
        <w:tc>
          <w:tcPr>
            <w:tcW w:w="1004" w:type="dxa"/>
          </w:tcPr>
          <w:p w14:paraId="7D5240B0" w14:textId="1D751868" w:rsidR="00531648" w:rsidRPr="0099312E" w:rsidRDefault="00531648" w:rsidP="00531648">
            <w:pPr>
              <w:pStyle w:val="TAC"/>
              <w:rPr>
                <w:sz w:val="16"/>
                <w:szCs w:val="16"/>
              </w:rPr>
            </w:pPr>
          </w:p>
        </w:tc>
        <w:tc>
          <w:tcPr>
            <w:tcW w:w="1285" w:type="dxa"/>
          </w:tcPr>
          <w:p w14:paraId="5788A1F0" w14:textId="0411E8CD" w:rsidR="00531648" w:rsidRPr="0099312E" w:rsidRDefault="00531648" w:rsidP="00531648">
            <w:pPr>
              <w:pStyle w:val="TAC"/>
              <w:rPr>
                <w:sz w:val="16"/>
                <w:szCs w:val="16"/>
              </w:rPr>
            </w:pPr>
          </w:p>
        </w:tc>
        <w:tc>
          <w:tcPr>
            <w:tcW w:w="2967"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AC2DCC">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59"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1004" w:type="dxa"/>
          </w:tcPr>
          <w:p w14:paraId="7EE43F85" w14:textId="7205A870" w:rsidR="00531648" w:rsidRPr="0099312E" w:rsidRDefault="00531648" w:rsidP="00531648">
            <w:pPr>
              <w:pStyle w:val="TAC"/>
              <w:rPr>
                <w:sz w:val="16"/>
                <w:szCs w:val="16"/>
              </w:rPr>
            </w:pPr>
            <w:r w:rsidRPr="0099312E">
              <w:rPr>
                <w:sz w:val="16"/>
                <w:szCs w:val="16"/>
              </w:rPr>
              <w:t>Rel-15</w:t>
            </w:r>
          </w:p>
        </w:tc>
        <w:tc>
          <w:tcPr>
            <w:tcW w:w="1285" w:type="dxa"/>
          </w:tcPr>
          <w:p w14:paraId="1565DD83" w14:textId="5E1BD190" w:rsidR="00531648" w:rsidRPr="0099312E" w:rsidRDefault="00531648" w:rsidP="00531648">
            <w:pPr>
              <w:pStyle w:val="TAC"/>
              <w:rPr>
                <w:sz w:val="16"/>
                <w:szCs w:val="16"/>
              </w:rPr>
            </w:pPr>
            <w:r w:rsidRPr="0099312E">
              <w:rPr>
                <w:sz w:val="16"/>
                <w:szCs w:val="16"/>
              </w:rPr>
              <w:t>C39</w:t>
            </w:r>
          </w:p>
        </w:tc>
        <w:tc>
          <w:tcPr>
            <w:tcW w:w="2967"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AC2DCC">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59"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1004" w:type="dxa"/>
          </w:tcPr>
          <w:p w14:paraId="08A84AA3" w14:textId="5042E6FA" w:rsidR="00531648" w:rsidRPr="0099312E" w:rsidRDefault="00531648" w:rsidP="00531648">
            <w:pPr>
              <w:pStyle w:val="TAC"/>
              <w:rPr>
                <w:sz w:val="16"/>
                <w:szCs w:val="16"/>
              </w:rPr>
            </w:pPr>
            <w:r w:rsidRPr="0099312E">
              <w:rPr>
                <w:sz w:val="16"/>
                <w:szCs w:val="16"/>
              </w:rPr>
              <w:t>Rel-15</w:t>
            </w:r>
          </w:p>
        </w:tc>
        <w:tc>
          <w:tcPr>
            <w:tcW w:w="1285" w:type="dxa"/>
          </w:tcPr>
          <w:p w14:paraId="3B440769" w14:textId="31A3D5E5" w:rsidR="00531648" w:rsidRPr="0099312E" w:rsidRDefault="00531648" w:rsidP="00531648">
            <w:pPr>
              <w:pStyle w:val="TAC"/>
              <w:rPr>
                <w:sz w:val="16"/>
                <w:szCs w:val="16"/>
              </w:rPr>
            </w:pPr>
            <w:r w:rsidRPr="0099312E">
              <w:rPr>
                <w:sz w:val="16"/>
                <w:szCs w:val="16"/>
              </w:rPr>
              <w:t>C39</w:t>
            </w:r>
          </w:p>
        </w:tc>
        <w:tc>
          <w:tcPr>
            <w:tcW w:w="2967"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AC2DCC">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59"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1004" w:type="dxa"/>
          </w:tcPr>
          <w:p w14:paraId="4D216274" w14:textId="0FD0A780" w:rsidR="00531648" w:rsidRPr="0099312E" w:rsidRDefault="00531648" w:rsidP="00531648">
            <w:pPr>
              <w:pStyle w:val="TAC"/>
              <w:rPr>
                <w:sz w:val="16"/>
                <w:szCs w:val="16"/>
              </w:rPr>
            </w:pPr>
            <w:r w:rsidRPr="0099312E">
              <w:rPr>
                <w:sz w:val="16"/>
                <w:szCs w:val="16"/>
              </w:rPr>
              <w:t>Rel-15</w:t>
            </w:r>
          </w:p>
        </w:tc>
        <w:tc>
          <w:tcPr>
            <w:tcW w:w="1285" w:type="dxa"/>
          </w:tcPr>
          <w:p w14:paraId="14CAE053" w14:textId="52B69F68" w:rsidR="00531648" w:rsidRPr="0099312E" w:rsidRDefault="00531648" w:rsidP="00531648">
            <w:pPr>
              <w:pStyle w:val="TAC"/>
              <w:rPr>
                <w:sz w:val="16"/>
                <w:szCs w:val="16"/>
              </w:rPr>
            </w:pPr>
            <w:r w:rsidRPr="0099312E">
              <w:rPr>
                <w:sz w:val="16"/>
                <w:szCs w:val="16"/>
              </w:rPr>
              <w:t>C39</w:t>
            </w:r>
          </w:p>
        </w:tc>
        <w:tc>
          <w:tcPr>
            <w:tcW w:w="2967"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AC2DCC">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59" w:type="dxa"/>
          </w:tcPr>
          <w:p w14:paraId="7E1C238A" w14:textId="208C5DF3" w:rsidR="00531648" w:rsidRPr="0099312E" w:rsidRDefault="00531648" w:rsidP="00531648">
            <w:pPr>
              <w:pStyle w:val="TAL"/>
              <w:rPr>
                <w:sz w:val="16"/>
                <w:szCs w:val="16"/>
              </w:rPr>
            </w:pPr>
            <w:r w:rsidRPr="0099312E">
              <w:rPr>
                <w:sz w:val="16"/>
                <w:szCs w:val="16"/>
              </w:rPr>
              <w:t>Void</w:t>
            </w:r>
          </w:p>
        </w:tc>
        <w:tc>
          <w:tcPr>
            <w:tcW w:w="1004" w:type="dxa"/>
          </w:tcPr>
          <w:p w14:paraId="188C5CB9" w14:textId="103E8D5E" w:rsidR="00531648" w:rsidRPr="0099312E" w:rsidRDefault="00531648" w:rsidP="00531648">
            <w:pPr>
              <w:pStyle w:val="TAC"/>
              <w:rPr>
                <w:sz w:val="16"/>
                <w:szCs w:val="16"/>
              </w:rPr>
            </w:pPr>
          </w:p>
        </w:tc>
        <w:tc>
          <w:tcPr>
            <w:tcW w:w="1285" w:type="dxa"/>
          </w:tcPr>
          <w:p w14:paraId="5BCDD4C9" w14:textId="08F16B1B" w:rsidR="00531648" w:rsidRPr="0099312E" w:rsidRDefault="00531648" w:rsidP="00531648">
            <w:pPr>
              <w:pStyle w:val="TAC"/>
              <w:rPr>
                <w:sz w:val="16"/>
                <w:szCs w:val="16"/>
              </w:rPr>
            </w:pPr>
          </w:p>
        </w:tc>
        <w:tc>
          <w:tcPr>
            <w:tcW w:w="2967" w:type="dxa"/>
          </w:tcPr>
          <w:p w14:paraId="026909FA" w14:textId="4FC8B1FC" w:rsidR="00531648" w:rsidRPr="0099312E" w:rsidRDefault="00531648" w:rsidP="00531648">
            <w:pPr>
              <w:pStyle w:val="TAL"/>
              <w:keepNext w:val="0"/>
              <w:keepLines w:val="0"/>
              <w:rPr>
                <w:sz w:val="16"/>
                <w:szCs w:val="16"/>
              </w:rPr>
            </w:pPr>
          </w:p>
        </w:tc>
      </w:tr>
      <w:tr w:rsidR="00BF379C" w:rsidRPr="0099312E" w14:paraId="4C2938D1" w14:textId="77777777" w:rsidTr="00AC2DCC">
        <w:trPr>
          <w:cantSplit/>
          <w:jc w:val="center"/>
        </w:trPr>
        <w:tc>
          <w:tcPr>
            <w:tcW w:w="1137" w:type="dxa"/>
          </w:tcPr>
          <w:p w14:paraId="6C6C9B6E" w14:textId="5677E563" w:rsidR="00BF379C" w:rsidRPr="0099312E" w:rsidRDefault="00BF379C" w:rsidP="00BF379C">
            <w:pPr>
              <w:pStyle w:val="TAL"/>
              <w:rPr>
                <w:sz w:val="16"/>
                <w:szCs w:val="16"/>
              </w:rPr>
            </w:pPr>
            <w:r>
              <w:rPr>
                <w:sz w:val="16"/>
                <w:szCs w:val="16"/>
              </w:rPr>
              <w:t>10.16</w:t>
            </w:r>
          </w:p>
        </w:tc>
        <w:tc>
          <w:tcPr>
            <w:tcW w:w="3359" w:type="dxa"/>
          </w:tcPr>
          <w:p w14:paraId="1D93BD14" w14:textId="50A7DD82" w:rsidR="00BF379C" w:rsidRPr="0099312E" w:rsidRDefault="00BF379C" w:rsidP="00BF379C">
            <w:pPr>
              <w:pStyle w:val="TAL"/>
              <w:rPr>
                <w:sz w:val="16"/>
                <w:szCs w:val="16"/>
              </w:rPr>
            </w:pPr>
            <w:r>
              <w:rPr>
                <w:sz w:val="16"/>
                <w:szCs w:val="16"/>
              </w:rPr>
              <w:t>Emergency Call with emergency registration / RTT activated / 5GS</w:t>
            </w:r>
          </w:p>
        </w:tc>
        <w:tc>
          <w:tcPr>
            <w:tcW w:w="1004" w:type="dxa"/>
          </w:tcPr>
          <w:p w14:paraId="47C97451" w14:textId="52E99633" w:rsidR="00BF379C" w:rsidRPr="0099312E" w:rsidRDefault="00BF379C" w:rsidP="00BF379C">
            <w:pPr>
              <w:pStyle w:val="TAC"/>
              <w:rPr>
                <w:sz w:val="16"/>
                <w:szCs w:val="16"/>
              </w:rPr>
            </w:pPr>
            <w:r>
              <w:rPr>
                <w:sz w:val="16"/>
                <w:szCs w:val="16"/>
              </w:rPr>
              <w:t>Rel-15</w:t>
            </w:r>
          </w:p>
        </w:tc>
        <w:tc>
          <w:tcPr>
            <w:tcW w:w="1285" w:type="dxa"/>
          </w:tcPr>
          <w:p w14:paraId="16802F47" w14:textId="0F79266F" w:rsidR="00BF379C" w:rsidRPr="0099312E" w:rsidRDefault="00956E06" w:rsidP="00BF379C">
            <w:pPr>
              <w:pStyle w:val="TAC"/>
              <w:rPr>
                <w:sz w:val="16"/>
                <w:szCs w:val="16"/>
              </w:rPr>
            </w:pPr>
            <w:r>
              <w:rPr>
                <w:sz w:val="16"/>
                <w:szCs w:val="16"/>
              </w:rPr>
              <w:t>C63</w:t>
            </w:r>
          </w:p>
        </w:tc>
        <w:tc>
          <w:tcPr>
            <w:tcW w:w="2967" w:type="dxa"/>
          </w:tcPr>
          <w:p w14:paraId="4EA28731" w14:textId="71C1C6B3" w:rsidR="00BF379C" w:rsidRPr="0099312E" w:rsidRDefault="00BF379C" w:rsidP="00BF379C">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BF379C" w:rsidRPr="0099312E" w14:paraId="402E87C6" w14:textId="77777777" w:rsidTr="00AC2DCC">
        <w:trPr>
          <w:cantSplit/>
          <w:jc w:val="center"/>
        </w:trPr>
        <w:tc>
          <w:tcPr>
            <w:tcW w:w="1137" w:type="dxa"/>
          </w:tcPr>
          <w:p w14:paraId="06602B99" w14:textId="31F0B4A5" w:rsidR="00BF379C" w:rsidRPr="0099312E" w:rsidRDefault="00BF379C" w:rsidP="00BF379C">
            <w:pPr>
              <w:pStyle w:val="TAL"/>
              <w:rPr>
                <w:sz w:val="16"/>
                <w:szCs w:val="16"/>
              </w:rPr>
            </w:pPr>
            <w:r>
              <w:rPr>
                <w:sz w:val="16"/>
                <w:szCs w:val="16"/>
              </w:rPr>
              <w:t>10.17</w:t>
            </w:r>
          </w:p>
        </w:tc>
        <w:tc>
          <w:tcPr>
            <w:tcW w:w="3359" w:type="dxa"/>
          </w:tcPr>
          <w:p w14:paraId="3275454E" w14:textId="7A4EDBE7" w:rsidR="00BF379C" w:rsidRPr="0099312E" w:rsidRDefault="00BF379C" w:rsidP="00BF379C">
            <w:pPr>
              <w:pStyle w:val="TAL"/>
              <w:rPr>
                <w:sz w:val="16"/>
                <w:szCs w:val="16"/>
              </w:rPr>
            </w:pPr>
            <w:r>
              <w:rPr>
                <w:sz w:val="16"/>
                <w:szCs w:val="16"/>
              </w:rPr>
              <w:t>Emergency Call with emergency registration / add RTT and remove RTT / 5GS</w:t>
            </w:r>
          </w:p>
        </w:tc>
        <w:tc>
          <w:tcPr>
            <w:tcW w:w="1004" w:type="dxa"/>
          </w:tcPr>
          <w:p w14:paraId="57F08811" w14:textId="3E573570" w:rsidR="00BF379C" w:rsidRPr="0099312E" w:rsidRDefault="00BF379C" w:rsidP="00BF379C">
            <w:pPr>
              <w:pStyle w:val="TAC"/>
              <w:rPr>
                <w:sz w:val="16"/>
                <w:szCs w:val="16"/>
              </w:rPr>
            </w:pPr>
            <w:r>
              <w:rPr>
                <w:sz w:val="16"/>
                <w:szCs w:val="16"/>
              </w:rPr>
              <w:t>Rel-15</w:t>
            </w:r>
          </w:p>
        </w:tc>
        <w:tc>
          <w:tcPr>
            <w:tcW w:w="1285" w:type="dxa"/>
          </w:tcPr>
          <w:p w14:paraId="41A0DFFF" w14:textId="64AEF778" w:rsidR="00BF379C" w:rsidRPr="0099312E" w:rsidRDefault="00956E06" w:rsidP="00BF379C">
            <w:pPr>
              <w:pStyle w:val="TAC"/>
              <w:rPr>
                <w:sz w:val="16"/>
                <w:szCs w:val="16"/>
              </w:rPr>
            </w:pPr>
            <w:r>
              <w:rPr>
                <w:sz w:val="16"/>
                <w:szCs w:val="16"/>
              </w:rPr>
              <w:t>C63</w:t>
            </w:r>
          </w:p>
        </w:tc>
        <w:tc>
          <w:tcPr>
            <w:tcW w:w="2967" w:type="dxa"/>
          </w:tcPr>
          <w:p w14:paraId="53BE2216" w14:textId="3A4586D2" w:rsidR="00BF379C" w:rsidRPr="0099312E" w:rsidRDefault="00BF379C" w:rsidP="00BF379C">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531648" w:rsidRPr="0099312E" w14:paraId="44565C1C" w14:textId="77777777" w:rsidTr="00AC2DCC">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59"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1004" w:type="dxa"/>
          </w:tcPr>
          <w:p w14:paraId="6C7BEA83" w14:textId="77777777" w:rsidR="00531648" w:rsidRPr="0099312E" w:rsidRDefault="00531648" w:rsidP="00531648">
            <w:pPr>
              <w:pStyle w:val="TAC"/>
              <w:rPr>
                <w:sz w:val="16"/>
                <w:szCs w:val="16"/>
              </w:rPr>
            </w:pPr>
          </w:p>
        </w:tc>
        <w:tc>
          <w:tcPr>
            <w:tcW w:w="1285" w:type="dxa"/>
          </w:tcPr>
          <w:p w14:paraId="68E0A3B7" w14:textId="77777777" w:rsidR="00531648" w:rsidRPr="0099312E" w:rsidRDefault="00531648" w:rsidP="00531648">
            <w:pPr>
              <w:pStyle w:val="TAC"/>
              <w:rPr>
                <w:sz w:val="16"/>
                <w:szCs w:val="16"/>
              </w:rPr>
            </w:pPr>
          </w:p>
        </w:tc>
        <w:tc>
          <w:tcPr>
            <w:tcW w:w="2967"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AC2DCC">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59"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1004" w:type="dxa"/>
          </w:tcPr>
          <w:p w14:paraId="7078EF80" w14:textId="26684FA3" w:rsidR="00531648" w:rsidRPr="0099312E" w:rsidRDefault="00531648" w:rsidP="00531648">
            <w:pPr>
              <w:pStyle w:val="TAC"/>
              <w:rPr>
                <w:sz w:val="16"/>
                <w:szCs w:val="16"/>
              </w:rPr>
            </w:pPr>
            <w:r w:rsidRPr="0099312E">
              <w:rPr>
                <w:sz w:val="16"/>
                <w:szCs w:val="16"/>
              </w:rPr>
              <w:t>Rel-16</w:t>
            </w:r>
          </w:p>
        </w:tc>
        <w:tc>
          <w:tcPr>
            <w:tcW w:w="1285" w:type="dxa"/>
          </w:tcPr>
          <w:p w14:paraId="6A890466" w14:textId="0AC3DB1D" w:rsidR="00531648" w:rsidRPr="0099312E" w:rsidRDefault="00531648" w:rsidP="00531648">
            <w:pPr>
              <w:pStyle w:val="TAC"/>
              <w:rPr>
                <w:sz w:val="16"/>
                <w:szCs w:val="16"/>
              </w:rPr>
            </w:pPr>
            <w:r w:rsidRPr="0099312E">
              <w:rPr>
                <w:sz w:val="16"/>
                <w:szCs w:val="16"/>
              </w:rPr>
              <w:t>C42</w:t>
            </w:r>
          </w:p>
        </w:tc>
        <w:tc>
          <w:tcPr>
            <w:tcW w:w="2967"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AC2DCC">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59"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1004" w:type="dxa"/>
          </w:tcPr>
          <w:p w14:paraId="4848CE03" w14:textId="4FCAB763" w:rsidR="00531648" w:rsidRPr="0099312E" w:rsidRDefault="00531648" w:rsidP="00531648">
            <w:pPr>
              <w:pStyle w:val="TAC"/>
              <w:rPr>
                <w:sz w:val="16"/>
                <w:szCs w:val="16"/>
              </w:rPr>
            </w:pPr>
            <w:r w:rsidRPr="0099312E">
              <w:rPr>
                <w:sz w:val="16"/>
                <w:szCs w:val="16"/>
              </w:rPr>
              <w:t>Rel-16</w:t>
            </w:r>
          </w:p>
        </w:tc>
        <w:tc>
          <w:tcPr>
            <w:tcW w:w="1285" w:type="dxa"/>
          </w:tcPr>
          <w:p w14:paraId="2C1435BD" w14:textId="2EEA440E" w:rsidR="00531648" w:rsidRPr="0099312E" w:rsidRDefault="00531648" w:rsidP="00531648">
            <w:pPr>
              <w:pStyle w:val="TAC"/>
              <w:rPr>
                <w:sz w:val="16"/>
                <w:szCs w:val="16"/>
              </w:rPr>
            </w:pPr>
            <w:r w:rsidRPr="0099312E">
              <w:rPr>
                <w:sz w:val="16"/>
                <w:szCs w:val="16"/>
              </w:rPr>
              <w:t>C43</w:t>
            </w:r>
          </w:p>
        </w:tc>
        <w:tc>
          <w:tcPr>
            <w:tcW w:w="2967"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AC2DCC">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59"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1004" w:type="dxa"/>
          </w:tcPr>
          <w:p w14:paraId="546B4CAE" w14:textId="6F3B65F8" w:rsidR="00531648" w:rsidRPr="0099312E" w:rsidRDefault="00531648" w:rsidP="00531648">
            <w:pPr>
              <w:pStyle w:val="TAC"/>
              <w:rPr>
                <w:sz w:val="16"/>
                <w:szCs w:val="16"/>
              </w:rPr>
            </w:pPr>
            <w:r w:rsidRPr="0099312E">
              <w:rPr>
                <w:sz w:val="16"/>
                <w:szCs w:val="16"/>
              </w:rPr>
              <w:t>Rel-16</w:t>
            </w:r>
          </w:p>
        </w:tc>
        <w:tc>
          <w:tcPr>
            <w:tcW w:w="1285" w:type="dxa"/>
          </w:tcPr>
          <w:p w14:paraId="336992DE" w14:textId="54C3C51E" w:rsidR="00531648" w:rsidRPr="0099312E" w:rsidRDefault="00531648" w:rsidP="00531648">
            <w:pPr>
              <w:pStyle w:val="TAC"/>
              <w:rPr>
                <w:sz w:val="16"/>
                <w:szCs w:val="16"/>
              </w:rPr>
            </w:pPr>
            <w:r w:rsidRPr="0099312E">
              <w:rPr>
                <w:sz w:val="16"/>
                <w:szCs w:val="16"/>
              </w:rPr>
              <w:t>C42</w:t>
            </w:r>
          </w:p>
        </w:tc>
        <w:tc>
          <w:tcPr>
            <w:tcW w:w="2967"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59"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1004"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59"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1004"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FF1ADA" w:rsidRPr="00EB2404" w14:paraId="7E3E664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614155D7" w14:textId="77777777" w:rsidR="00FF1ADA" w:rsidRPr="00EB2404" w:rsidRDefault="00FF1ADA" w:rsidP="00707C47">
            <w:pPr>
              <w:pStyle w:val="TAL"/>
              <w:rPr>
                <w:sz w:val="16"/>
                <w:szCs w:val="16"/>
              </w:rPr>
            </w:pPr>
            <w:r w:rsidRPr="00EB2404">
              <w:rPr>
                <w:sz w:val="16"/>
                <w:szCs w:val="16"/>
              </w:rPr>
              <w:t>11.7</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2286F2DF" w14:textId="77777777"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capable UE / Manual initiation / Normal registration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2E201FB7"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6D8CFE" w14:textId="2D9ECAE0" w:rsidR="00FF1ADA" w:rsidRPr="00EB2404" w:rsidRDefault="00FF1ADA" w:rsidP="00707C47">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2C6BA21" w14:textId="77777777" w:rsidR="00FF1ADA" w:rsidRPr="00EB2404" w:rsidRDefault="00FF1ADA" w:rsidP="00707C47">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FF1ADA" w:rsidRPr="00EB2404" w14:paraId="3832ECDF"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38CA5424" w14:textId="77777777" w:rsidR="00FF1ADA" w:rsidRPr="00EB2404" w:rsidRDefault="00FF1ADA" w:rsidP="00707C47">
            <w:pPr>
              <w:pStyle w:val="TAL"/>
              <w:rPr>
                <w:sz w:val="16"/>
                <w:szCs w:val="16"/>
              </w:rPr>
            </w:pPr>
            <w:r w:rsidRPr="00EB2404">
              <w:rPr>
                <w:sz w:val="16"/>
                <w:szCs w:val="16"/>
              </w:rPr>
              <w:lastRenderedPageBreak/>
              <w:t>11.8</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50AB8BA" w14:textId="77777777"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capable UE / Automatic initiation / Normal registration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75D94A2"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1BD541" w14:textId="71CA6BBF" w:rsidR="00FF1ADA" w:rsidRPr="00EB2404" w:rsidRDefault="00FF1ADA" w:rsidP="00707C47">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2D1069E" w14:textId="347C5E3A" w:rsidR="00FF1ADA" w:rsidRPr="00EB2404" w:rsidRDefault="00FF1ADA" w:rsidP="00707C47">
            <w:pPr>
              <w:pStyle w:val="TAL"/>
              <w:keepNext w:val="0"/>
              <w:keepLines w:val="0"/>
              <w:rPr>
                <w:sz w:val="16"/>
                <w:szCs w:val="16"/>
              </w:rPr>
            </w:pPr>
            <w:r w:rsidRPr="00EB2404">
              <w:rPr>
                <w:sz w:val="16"/>
                <w:szCs w:val="16"/>
              </w:rPr>
              <w:t>UE supports and MTSI and MTSI speech and IMS eCall type of emergency services over 5GS</w:t>
            </w:r>
            <w:r w:rsidR="00E41303">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FF1ADA" w:rsidRPr="00EB2404" w14:paraId="59A2B473"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5FDD714A" w14:textId="77777777" w:rsidR="00FF1ADA" w:rsidRPr="00EB2404" w:rsidRDefault="00FF1ADA" w:rsidP="00707C47">
            <w:pPr>
              <w:pStyle w:val="TAL"/>
              <w:rPr>
                <w:sz w:val="16"/>
                <w:szCs w:val="16"/>
              </w:rPr>
            </w:pPr>
            <w:r w:rsidRPr="00EB2404">
              <w:rPr>
                <w:sz w:val="16"/>
                <w:szCs w:val="16"/>
              </w:rPr>
              <w:t>11.9</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D500331" w14:textId="77777777" w:rsidR="00FF1ADA" w:rsidRPr="00EB2404" w:rsidRDefault="00FF1ADA" w:rsidP="00707C47">
            <w:pPr>
              <w:pStyle w:val="TAL"/>
              <w:rPr>
                <w:sz w:val="16"/>
                <w:szCs w:val="16"/>
              </w:rPr>
            </w:pPr>
            <w:r w:rsidRPr="00EB2404">
              <w:rPr>
                <w:sz w:val="16"/>
                <w:szCs w:val="16"/>
              </w:rPr>
              <w:t>eCall capable UE / eCall to URI for test service / Normal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11974A71"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40F8A25" w14:textId="3F592CEF" w:rsidR="00FF1ADA" w:rsidRPr="00EB2404" w:rsidRDefault="00FF1ADA" w:rsidP="00707C47">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13339705" w14:textId="469B76EF" w:rsidR="00FF1ADA" w:rsidRPr="00EB2404" w:rsidRDefault="00FF1ADA" w:rsidP="00707C47">
            <w:pPr>
              <w:pStyle w:val="TAL"/>
              <w:keepNext w:val="0"/>
              <w:keepLines w:val="0"/>
              <w:rPr>
                <w:sz w:val="16"/>
                <w:szCs w:val="16"/>
              </w:rPr>
            </w:pPr>
            <w:r w:rsidRPr="00EB2404">
              <w:rPr>
                <w:sz w:val="16"/>
                <w:szCs w:val="16"/>
              </w:rPr>
              <w:t>UE supports and MTSI and MTSI speech and IMS eCall type of emergency services over 5GS</w:t>
            </w:r>
            <w:r w:rsidR="00E41303">
              <w:rPr>
                <w:sz w:val="16"/>
                <w:szCs w:val="16"/>
              </w:rPr>
              <w:t xml:space="preserve"> and</w:t>
            </w:r>
            <w:r w:rsidRPr="00EB2404">
              <w:rPr>
                <w:sz w:val="16"/>
                <w:szCs w:val="16"/>
              </w:rPr>
              <w:t xml:space="preserve"> UE subjected to national regulations in CEN EN 17184:2024 [100] for IMS eCall over 5GS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r w:rsidR="00FF1ADA" w:rsidRPr="00EB2404" w14:paraId="16ACD550"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40A7A951" w14:textId="77777777" w:rsidR="00FF1ADA" w:rsidRPr="00EB2404" w:rsidRDefault="00FF1ADA" w:rsidP="00707C47">
            <w:pPr>
              <w:pStyle w:val="TAL"/>
              <w:rPr>
                <w:sz w:val="16"/>
                <w:szCs w:val="16"/>
              </w:rPr>
            </w:pPr>
            <w:r w:rsidRPr="00EB2404">
              <w:rPr>
                <w:sz w:val="16"/>
                <w:szCs w:val="16"/>
              </w:rPr>
              <w:t>11.10</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7B17547A" w14:textId="77777777" w:rsidR="00FF1ADA" w:rsidRPr="00EB2404" w:rsidRDefault="00FF1ADA" w:rsidP="00707C47">
            <w:pPr>
              <w:pStyle w:val="TAL"/>
              <w:rPr>
                <w:sz w:val="16"/>
                <w:szCs w:val="16"/>
              </w:rPr>
            </w:pPr>
            <w:r w:rsidRPr="00EB2404">
              <w:rPr>
                <w:sz w:val="16"/>
                <w:szCs w:val="16"/>
              </w:rPr>
              <w:t>eCall only mode / Manual initiation / Emergency registration / Abnormal case / IM CN sends a 486 (Busy Here)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910B42C"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0DCCC89" w14:textId="61BA13D3" w:rsidR="00FF1ADA" w:rsidRPr="00EB2404" w:rsidRDefault="00FF1ADA" w:rsidP="00707C47">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519F615C" w14:textId="77777777" w:rsidR="00FF1ADA" w:rsidRPr="00EB2404" w:rsidRDefault="00FF1ADA" w:rsidP="00707C47">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FF1ADA" w:rsidRPr="00EB2404" w14:paraId="5ABB037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097C6795" w14:textId="77777777" w:rsidR="00FF1ADA" w:rsidRPr="00EB2404" w:rsidRDefault="00FF1ADA" w:rsidP="00707C47">
            <w:pPr>
              <w:pStyle w:val="TAL"/>
              <w:rPr>
                <w:sz w:val="16"/>
                <w:szCs w:val="16"/>
              </w:rPr>
            </w:pPr>
            <w:r w:rsidRPr="00EB2404">
              <w:rPr>
                <w:sz w:val="16"/>
                <w:szCs w:val="16"/>
              </w:rPr>
              <w:t>11.11</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49E7335" w14:textId="77777777" w:rsidR="00FF1ADA" w:rsidRPr="00EB2404" w:rsidRDefault="00FF1ADA" w:rsidP="00707C47">
            <w:pPr>
              <w:pStyle w:val="TAL"/>
              <w:rPr>
                <w:sz w:val="16"/>
                <w:szCs w:val="16"/>
              </w:rPr>
            </w:pPr>
            <w:r w:rsidRPr="00EB2404">
              <w:rPr>
                <w:sz w:val="16"/>
                <w:szCs w:val="16"/>
              </w:rPr>
              <w:t>eCall only mode / Automatic initiation / Emergency registration / Abnormal case / IM CN sends a 600 (Busy Everywhere)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DB674F2"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BB146B2" w14:textId="37CBA9FC" w:rsidR="00FF1ADA" w:rsidRPr="00EB2404" w:rsidRDefault="00FF1ADA" w:rsidP="00707C47">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AF21241" w14:textId="2314F057" w:rsidR="00FF1ADA" w:rsidRPr="00EB2404" w:rsidRDefault="00FF1ADA" w:rsidP="00707C47">
            <w:pPr>
              <w:pStyle w:val="TAL"/>
              <w:keepNext w:val="0"/>
              <w:keepLines w:val="0"/>
              <w:rPr>
                <w:sz w:val="16"/>
                <w:szCs w:val="16"/>
              </w:rPr>
            </w:pPr>
            <w:r w:rsidRPr="00EB2404">
              <w:rPr>
                <w:sz w:val="16"/>
                <w:szCs w:val="16"/>
              </w:rPr>
              <w:t>UE supports and MTSI and MTSI speech and IMS eCall type of emergency services over 5GS</w:t>
            </w:r>
            <w:r w:rsidR="00E41303">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FF1ADA" w:rsidRPr="00EB2404" w14:paraId="0C1D8BE8"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03C1F9C2" w14:textId="77777777" w:rsidR="00FF1ADA" w:rsidRPr="00EB2404" w:rsidRDefault="00FF1ADA" w:rsidP="00707C47">
            <w:pPr>
              <w:pStyle w:val="TAL"/>
              <w:rPr>
                <w:sz w:val="16"/>
                <w:szCs w:val="16"/>
              </w:rPr>
            </w:pPr>
            <w:r w:rsidRPr="00EB2404">
              <w:rPr>
                <w:sz w:val="16"/>
                <w:szCs w:val="16"/>
              </w:rPr>
              <w:t>11.12</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3972A9E" w14:textId="2B121276" w:rsidR="00FF1ADA" w:rsidRPr="00EB2404" w:rsidRDefault="00FF1ADA" w:rsidP="00707C47">
            <w:pPr>
              <w:pStyle w:val="TAL"/>
              <w:rPr>
                <w:sz w:val="16"/>
                <w:szCs w:val="16"/>
              </w:rPr>
            </w:pPr>
            <w:r w:rsidRPr="00EB2404">
              <w:rPr>
                <w:sz w:val="16"/>
                <w:szCs w:val="16"/>
              </w:rPr>
              <w:t>eCall only mode / Manual initiation / Emergency registration / Abnormal case / IM CN sends a 603 (Decline)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194AD082"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62DCE49" w14:textId="036FC5FD" w:rsidR="00FF1ADA" w:rsidRPr="00EB2404" w:rsidRDefault="00FF1ADA" w:rsidP="00707C47">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64FB62B" w14:textId="77777777" w:rsidR="00FF1ADA" w:rsidRPr="00EB2404" w:rsidRDefault="00FF1ADA" w:rsidP="00707C47">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FF1ADA" w:rsidRPr="00EB2404" w14:paraId="6E2B383B"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66966866" w14:textId="4669C5B8" w:rsidR="00FF1ADA" w:rsidRPr="00FF1ADA" w:rsidRDefault="00FF1ADA" w:rsidP="00FF1ADA">
            <w:pPr>
              <w:pStyle w:val="TAL"/>
              <w:rPr>
                <w:sz w:val="16"/>
                <w:szCs w:val="16"/>
              </w:rPr>
            </w:pPr>
            <w:r w:rsidRPr="00EB2404">
              <w:rPr>
                <w:sz w:val="16"/>
                <w:szCs w:val="16"/>
              </w:rPr>
              <w:t>11.13</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33300E30" w14:textId="56901564" w:rsidR="00FF1ADA" w:rsidRPr="00EB2404" w:rsidRDefault="00FF1ADA" w:rsidP="00707C47">
            <w:pPr>
              <w:pStyle w:val="TAL"/>
              <w:rPr>
                <w:sz w:val="16"/>
                <w:szCs w:val="16"/>
              </w:rPr>
            </w:pPr>
            <w:r w:rsidRPr="00EB2404">
              <w:rPr>
                <w:sz w:val="16"/>
                <w:szCs w:val="16"/>
              </w:rPr>
              <w:t>eCall only mode / Automatic initiation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559D07F3"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46DE2E" w14:textId="505FF23D" w:rsidR="00FF1ADA" w:rsidRPr="00EB2404" w:rsidRDefault="00FF1ADA" w:rsidP="00707C47">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2DC64994" w14:textId="1EC5B430"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  and Automatic type of eCall (NOTE 2)</w:t>
            </w:r>
          </w:p>
        </w:tc>
      </w:tr>
      <w:tr w:rsidR="00FF1ADA" w:rsidRPr="00EB2404" w14:paraId="03FDBC0D"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1281915C" w14:textId="732CF659" w:rsidR="00FF1ADA" w:rsidRPr="00EB2404" w:rsidRDefault="00FF1ADA" w:rsidP="00707C47">
            <w:pPr>
              <w:pStyle w:val="TAL"/>
              <w:rPr>
                <w:sz w:val="16"/>
                <w:szCs w:val="16"/>
              </w:rPr>
            </w:pPr>
            <w:r w:rsidRPr="00EB2404">
              <w:rPr>
                <w:sz w:val="16"/>
                <w:szCs w:val="16"/>
              </w:rPr>
              <w:t>11.14</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FB243FA" w14:textId="30D1CA38" w:rsidR="00FF1ADA" w:rsidRPr="00EB2404" w:rsidRDefault="00FF1ADA" w:rsidP="00707C47">
            <w:pPr>
              <w:pStyle w:val="TAL"/>
              <w:rPr>
                <w:sz w:val="16"/>
                <w:szCs w:val="16"/>
              </w:rPr>
            </w:pPr>
            <w:r w:rsidRPr="00EB2404">
              <w:rPr>
                <w:sz w:val="16"/>
                <w:szCs w:val="16"/>
              </w:rPr>
              <w:t>eCall only mode / eCall to URI for test service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4E68139"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F83269" w14:textId="1165C6F7" w:rsidR="00FF1ADA" w:rsidRPr="00EB2404" w:rsidRDefault="00FF1ADA" w:rsidP="00707C47">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21B2C3A8" w14:textId="25BE2D73"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lastRenderedPageBreak/>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707C47">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707C47">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707C47">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707C47">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382244EB" w:rsidR="00956E06" w:rsidRPr="00900155" w:rsidRDefault="00956E06" w:rsidP="00707C47">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707C47">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FF1ADA" w:rsidRPr="00EB2404" w14:paraId="1C74B40A"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707C47">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707C47">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707C47">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FF1ADA" w:rsidRPr="00EB2404" w14:paraId="09383E28"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707C47">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707C47">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707C47">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FF1ADA" w:rsidRPr="00EB2404" w14:paraId="21AD3304"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707C47">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B46C101" w14:textId="77777777" w:rsidR="00FF1ADA" w:rsidRPr="00EB2404" w:rsidRDefault="00FF1ADA" w:rsidP="00707C47">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24671569" w14:textId="66B12346" w:rsidR="00FF1ADA" w:rsidRPr="00EB2404" w:rsidRDefault="00FF1ADA" w:rsidP="00707C47">
            <w:pPr>
              <w:pStyle w:val="TAL"/>
              <w:rPr>
                <w:sz w:val="16"/>
                <w:szCs w:val="16"/>
              </w:rPr>
            </w:pPr>
            <w:r w:rsidRPr="00EB2404">
              <w:rPr>
                <w:sz w:val="16"/>
                <w:szCs w:val="16"/>
              </w:rPr>
              <w:t xml:space="preserve">UE supports and 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194327476"/>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194327477"/>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194327478"/>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194327479"/>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 xml:space="preserve">The various </w:t>
      </w:r>
      <w:proofErr w:type="spellStart"/>
      <w:r w:rsidRPr="0099312E">
        <w:rPr>
          <w:snapToGrid w:val="0"/>
        </w:rPr>
        <w:t>statii</w:t>
      </w:r>
      <w:proofErr w:type="spellEnd"/>
      <w:r w:rsidRPr="0099312E">
        <w:rPr>
          <w:snapToGrid w:val="0"/>
        </w:rPr>
        <w:t xml:space="preserve">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194327480"/>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194327481"/>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194327482"/>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194327483"/>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194327484"/>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194327485"/>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194327486"/>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194327487"/>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194327488"/>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194327489"/>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proofErr w:type="spellStart"/>
            <w:r w:rsidRPr="0099312E">
              <w:t>pc_MultimediaTelephonyService</w:t>
            </w:r>
            <w:proofErr w:type="spellEnd"/>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proofErr w:type="spellStart"/>
            <w:r w:rsidRPr="0099312E">
              <w:t>pc_SMS_IP_MO</w:t>
            </w:r>
            <w:proofErr w:type="spellEnd"/>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proofErr w:type="spellStart"/>
            <w:r w:rsidRPr="008E4C84">
              <w:t>pc_SMS_IP_MT</w:t>
            </w:r>
            <w:proofErr w:type="spellEnd"/>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proofErr w:type="spellStart"/>
            <w:r w:rsidRPr="008E4C84">
              <w:rPr>
                <w:lang w:eastAsia="ja-JP"/>
              </w:rPr>
              <w:t>pc_Concatenated_SMS_IP_MO</w:t>
            </w:r>
            <w:proofErr w:type="spellEnd"/>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proofErr w:type="spellStart"/>
            <w:r w:rsidRPr="008E4C84">
              <w:rPr>
                <w:lang w:eastAsia="ja-JP"/>
              </w:rPr>
              <w:t>pc_Concatenated_SMS_IP_MT</w:t>
            </w:r>
            <w:proofErr w:type="spellEnd"/>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 xml:space="preserve">As an exception to NG.114 support of SM-over-IP sender/Receiver is optional for </w:t>
            </w:r>
            <w:proofErr w:type="spellStart"/>
            <w:r w:rsidRPr="008E4C84">
              <w:t>RedCap</w:t>
            </w:r>
            <w:proofErr w:type="spellEnd"/>
            <w:r w:rsidRPr="008E4C84">
              <w:t xml:space="preserve">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194327490"/>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194327491"/>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proofErr w:type="spellStart"/>
            <w:r w:rsidRPr="0099312E">
              <w:t>pc_InitiateSession</w:t>
            </w:r>
            <w:proofErr w:type="spellEnd"/>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proofErr w:type="spellStart"/>
            <w:r w:rsidRPr="0099312E">
              <w:rPr>
                <w:rFonts w:ascii="Arial" w:hAnsi="Arial"/>
                <w:sz w:val="18"/>
              </w:rPr>
              <w:t>pc_Preconditions</w:t>
            </w:r>
            <w:proofErr w:type="spellEnd"/>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proofErr w:type="spellStart"/>
            <w:r w:rsidRPr="0099312E">
              <w:t>pc_IMS_GRUUsInSIP</w:t>
            </w:r>
            <w:proofErr w:type="spellEnd"/>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194327492"/>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194327493"/>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proofErr w:type="spellStart"/>
            <w:r w:rsidRPr="0099312E">
              <w:t>pc_IMS_GIBA_Sec</w:t>
            </w:r>
            <w:proofErr w:type="spellEnd"/>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proofErr w:type="spellStart"/>
            <w:r w:rsidRPr="0099312E">
              <w:t>pc_IMS_Sec</w:t>
            </w:r>
            <w:proofErr w:type="spellEnd"/>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proofErr w:type="spellStart"/>
            <w:r w:rsidRPr="0099312E">
              <w:t>pc_HttpGBAAuthentication</w:t>
            </w:r>
            <w:proofErr w:type="spellEnd"/>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proofErr w:type="spellStart"/>
            <w:r w:rsidRPr="0099312E">
              <w:t>pc_HttpDigestAuthentication</w:t>
            </w:r>
            <w:proofErr w:type="spellEnd"/>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proofErr w:type="spellStart"/>
            <w:r w:rsidRPr="0099312E">
              <w:t>pc_SIP_Digest</w:t>
            </w:r>
            <w:proofErr w:type="spellEnd"/>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proofErr w:type="spellStart"/>
            <w:r w:rsidRPr="0099312E">
              <w:t>pc_SIP_Digest_TLS</w:t>
            </w:r>
            <w:proofErr w:type="spellEnd"/>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proofErr w:type="spellStart"/>
            <w:r w:rsidRPr="0099312E">
              <w:t>pc_NASS_IMS</w:t>
            </w:r>
            <w:proofErr w:type="spellEnd"/>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194327494"/>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194327495"/>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w:t>
            </w:r>
            <w:proofErr w:type="spellStart"/>
            <w:r w:rsidRPr="0099312E">
              <w:t>sigcomp</w:t>
            </w:r>
            <w:proofErr w:type="spellEnd"/>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proofErr w:type="spellStart"/>
            <w:r w:rsidRPr="0099312E">
              <w:t>pc_IndicateSigcomp</w:t>
            </w:r>
            <w:proofErr w:type="spellEnd"/>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194327496"/>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194327497"/>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194327498"/>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proofErr w:type="spellStart"/>
            <w:r w:rsidRPr="0099312E">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proofErr w:type="spellStart"/>
            <w:r w:rsidRPr="0099312E">
              <w:t>pc_Same_IMPU</w:t>
            </w:r>
            <w:proofErr w:type="spellEnd"/>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proofErr w:type="spellStart"/>
            <w:r w:rsidRPr="0099312E">
              <w:t>pc_</w:t>
            </w:r>
            <w:r w:rsidR="00E36E7C" w:rsidRPr="0099312E">
              <w:t>EPS_</w:t>
            </w:r>
            <w:r w:rsidRPr="0099312E">
              <w:t>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proofErr w:type="spellStart"/>
            <w:r w:rsidRPr="0099312E">
              <w:rPr>
                <w:rFonts w:cs="Arial"/>
                <w:szCs w:val="18"/>
              </w:rPr>
              <w:t>pc_</w:t>
            </w:r>
            <w:r w:rsidR="00E36E7C"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454D5F"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23365DFC" w:rsidR="00454D5F" w:rsidRDefault="00454D5F" w:rsidP="00454D5F">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CF98E29" w14:textId="77C05F0A" w:rsidR="00454D5F" w:rsidRDefault="00454D5F" w:rsidP="00454D5F">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CCF8E24" w14:textId="2A0B025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618CCD59" w14:textId="03647E53"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1AEBA1A" w14:textId="414EDFAA"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5726716D" w14:textId="09E7485D" w:rsidR="00454D5F" w:rsidRDefault="00454D5F" w:rsidP="00454D5F">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78DA57B5" w14:textId="77777777" w:rsidR="00454D5F" w:rsidRPr="0099312E" w:rsidRDefault="00454D5F" w:rsidP="00454D5F">
            <w:pPr>
              <w:pStyle w:val="TAC"/>
              <w:jc w:val="left"/>
            </w:pPr>
          </w:p>
        </w:tc>
      </w:tr>
      <w:tr w:rsidR="00454D5F"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08CFD5D4" w:rsidR="00454D5F" w:rsidRDefault="00454D5F" w:rsidP="00454D5F">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349D8A0" w14:textId="284AE8C7" w:rsidR="00454D5F" w:rsidRDefault="00454D5F" w:rsidP="00454D5F">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730866A3" w14:textId="5CD0EE1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4566670" w14:textId="5649B87F"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1A4ADD5" w14:textId="6537D46C"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45AD815F" w14:textId="29DD2FD8" w:rsidR="00454D5F" w:rsidRDefault="00454D5F" w:rsidP="00454D5F">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C48EDCF" w14:textId="77777777" w:rsidR="00454D5F" w:rsidRPr="0099312E" w:rsidRDefault="00454D5F" w:rsidP="00454D5F">
            <w:pPr>
              <w:pStyle w:val="TAC"/>
              <w:jc w:val="left"/>
            </w:pPr>
          </w:p>
        </w:tc>
      </w:tr>
      <w:tr w:rsidR="00BF379C"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BF379C" w:rsidRDefault="00BF379C" w:rsidP="00BF379C">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BF379C" w:rsidRDefault="00BF379C" w:rsidP="00BF379C">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BF379C" w:rsidRPr="0099312E" w:rsidRDefault="00BF379C" w:rsidP="00BF379C">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BF379C" w:rsidRDefault="00BF379C" w:rsidP="00BF379C">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BF379C" w:rsidRDefault="00BF379C" w:rsidP="00BF379C">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BF379C" w:rsidRDefault="00BF379C" w:rsidP="00BF379C">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52FADD3B" w14:textId="77777777" w:rsidR="00BF379C" w:rsidRPr="0099312E" w:rsidRDefault="00BF379C" w:rsidP="00BF379C">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w:t>
            </w:r>
            <w:proofErr w:type="spellStart"/>
            <w:r w:rsidRPr="0099312E">
              <w:rPr>
                <w:lang w:eastAsia="en-US"/>
              </w:rPr>
              <w:t>accesstype</w:t>
            </w:r>
            <w:proofErr w:type="spellEnd"/>
            <w:r w:rsidRPr="0099312E">
              <w:rPr>
                <w:lang w:eastAsia="en-US"/>
              </w:rPr>
              <w:t>.</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882173" w:rsidRDefault="00882173" w:rsidP="003877FD">
            <w:pPr>
              <w:pStyle w:val="TAN"/>
              <w:rPr>
                <w:lang w:eastAsia="en-US"/>
              </w:rPr>
            </w:pPr>
            <w:r w:rsidRPr="0099312E">
              <w:rPr>
                <w:lang w:eastAsia="en-US"/>
              </w:rPr>
              <w:t>NOTE 1: As an exception to NG.114 support of MTSI Video Call is optional.</w:t>
            </w:r>
          </w:p>
          <w:p w14:paraId="5A75150D" w14:textId="1539377C" w:rsidR="00BF379C" w:rsidRPr="0099312E" w:rsidRDefault="00BF379C" w:rsidP="003877FD">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194327499"/>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194327500"/>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AC2DCC" w:rsidRPr="0099312E" w14:paraId="4A7EB4CD" w14:textId="77777777" w:rsidTr="00375636">
        <w:trPr>
          <w:cantSplit/>
          <w:trHeight w:val="225"/>
          <w:jc w:val="center"/>
        </w:trPr>
        <w:tc>
          <w:tcPr>
            <w:tcW w:w="654" w:type="dxa"/>
            <w:tcBorders>
              <w:left w:val="single" w:sz="6" w:space="0" w:color="auto"/>
              <w:right w:val="single" w:sz="6" w:space="0" w:color="auto"/>
            </w:tcBorders>
          </w:tcPr>
          <w:p w14:paraId="75AC3809" w14:textId="0AF8E494" w:rsidR="00AC2DCC" w:rsidRPr="0099312E" w:rsidRDefault="00AC2DCC" w:rsidP="00AC2DCC">
            <w:pPr>
              <w:pStyle w:val="TAC"/>
            </w:pPr>
            <w:r>
              <w:rPr>
                <w:lang w:eastAsia="zh-CN"/>
              </w:rPr>
              <w:t>14</w:t>
            </w:r>
          </w:p>
        </w:tc>
        <w:tc>
          <w:tcPr>
            <w:tcW w:w="2206" w:type="dxa"/>
            <w:tcBorders>
              <w:left w:val="single" w:sz="6" w:space="0" w:color="auto"/>
              <w:right w:val="single" w:sz="6" w:space="0" w:color="auto"/>
            </w:tcBorders>
          </w:tcPr>
          <w:p w14:paraId="6AEEA87A" w14:textId="2263A446" w:rsidR="00AC2DCC" w:rsidRPr="0099312E" w:rsidRDefault="00AC2DCC" w:rsidP="00AC2DCC">
            <w:pPr>
              <w:pStyle w:val="TAL"/>
            </w:pPr>
            <w:r w:rsidRPr="009123F5">
              <w:rPr>
                <w:rFonts w:hint="eastAsia"/>
                <w:lang w:eastAsia="zh-CN"/>
              </w:rPr>
              <w:t>I</w:t>
            </w:r>
            <w:r w:rsidRPr="009123F5">
              <w:rPr>
                <w:lang w:eastAsia="zh-CN"/>
              </w:rPr>
              <w:t>MS data channel</w:t>
            </w:r>
          </w:p>
        </w:tc>
        <w:tc>
          <w:tcPr>
            <w:tcW w:w="1317" w:type="dxa"/>
            <w:tcBorders>
              <w:top w:val="single" w:sz="6" w:space="0" w:color="auto"/>
              <w:left w:val="single" w:sz="6" w:space="0" w:color="auto"/>
              <w:bottom w:val="single" w:sz="4" w:space="0" w:color="auto"/>
              <w:right w:val="single" w:sz="4" w:space="0" w:color="auto"/>
            </w:tcBorders>
          </w:tcPr>
          <w:p w14:paraId="60C25039" w14:textId="63A1E01A" w:rsidR="00AC2DCC" w:rsidRPr="0099312E" w:rsidRDefault="00AC2DCC" w:rsidP="00AC2DCC">
            <w:pPr>
              <w:pStyle w:val="TAL"/>
            </w:pPr>
            <w:r w:rsidRPr="009123F5">
              <w:t>26.114 [56], 6.2.10</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98C76F2" w14:textId="541F3B02" w:rsidR="00AC2DCC" w:rsidRPr="008E4C84" w:rsidRDefault="00AC2DCC" w:rsidP="00AC2DCC">
            <w:pPr>
              <w:pStyle w:val="TAC"/>
            </w:pPr>
            <w:r w:rsidRPr="009123F5">
              <w:rPr>
                <w:lang w:eastAsia="zh-CN"/>
              </w:rPr>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BBEC65" w14:textId="4D279557" w:rsidR="00AC2DCC" w:rsidRPr="0099312E" w:rsidRDefault="00AC2DCC" w:rsidP="00AC2DCC">
            <w:pPr>
              <w:pStyle w:val="TAC"/>
            </w:pPr>
            <w:r w:rsidRPr="009123F5">
              <w:t>Rel-18</w:t>
            </w:r>
          </w:p>
        </w:tc>
        <w:tc>
          <w:tcPr>
            <w:tcW w:w="2658" w:type="dxa"/>
            <w:tcBorders>
              <w:left w:val="single" w:sz="4" w:space="0" w:color="auto"/>
              <w:right w:val="single" w:sz="4" w:space="0" w:color="auto"/>
            </w:tcBorders>
          </w:tcPr>
          <w:p w14:paraId="1068A74D" w14:textId="02990DBD" w:rsidR="00AC2DCC" w:rsidRPr="0099312E" w:rsidRDefault="00AC2DCC" w:rsidP="00AC2DCC">
            <w:pPr>
              <w:pStyle w:val="TAL"/>
            </w:pPr>
            <w:proofErr w:type="spellStart"/>
            <w:r w:rsidRPr="009123F5">
              <w:t>pc_IMSDataChannel</w:t>
            </w:r>
            <w:proofErr w:type="spellEnd"/>
          </w:p>
        </w:tc>
        <w:tc>
          <w:tcPr>
            <w:tcW w:w="1394" w:type="dxa"/>
            <w:tcBorders>
              <w:left w:val="single" w:sz="4" w:space="0" w:color="auto"/>
              <w:right w:val="single" w:sz="4" w:space="0" w:color="auto"/>
            </w:tcBorders>
          </w:tcPr>
          <w:p w14:paraId="19E6E8D3" w14:textId="77777777" w:rsidR="00AC2DCC" w:rsidRPr="0099312E" w:rsidRDefault="00AC2DCC" w:rsidP="00AC2DCC">
            <w:pPr>
              <w:pStyle w:val="TAL"/>
            </w:pPr>
          </w:p>
        </w:tc>
      </w:tr>
      <w:tr w:rsidR="00AC2DCC" w:rsidRPr="0099312E" w14:paraId="0F30931C"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ED59793" w14:textId="77777777" w:rsidR="00AC2DCC" w:rsidRPr="0099312E" w:rsidRDefault="00AC2DCC" w:rsidP="00AC2DCC">
            <w:pPr>
              <w:pStyle w:val="TAC"/>
            </w:pPr>
          </w:p>
        </w:tc>
        <w:tc>
          <w:tcPr>
            <w:tcW w:w="2206" w:type="dxa"/>
            <w:tcBorders>
              <w:left w:val="single" w:sz="6" w:space="0" w:color="auto"/>
              <w:bottom w:val="single" w:sz="4" w:space="0" w:color="auto"/>
              <w:right w:val="single" w:sz="6" w:space="0" w:color="auto"/>
            </w:tcBorders>
          </w:tcPr>
          <w:p w14:paraId="2324C084" w14:textId="77777777" w:rsidR="00AC2DCC" w:rsidRPr="0099312E" w:rsidRDefault="00AC2DCC" w:rsidP="00AC2DCC">
            <w:pPr>
              <w:pStyle w:val="TAL"/>
            </w:pPr>
          </w:p>
        </w:tc>
        <w:tc>
          <w:tcPr>
            <w:tcW w:w="1317" w:type="dxa"/>
            <w:tcBorders>
              <w:top w:val="single" w:sz="6" w:space="0" w:color="auto"/>
              <w:left w:val="single" w:sz="6" w:space="0" w:color="auto"/>
              <w:bottom w:val="single" w:sz="4" w:space="0" w:color="auto"/>
              <w:right w:val="single" w:sz="4" w:space="0" w:color="auto"/>
            </w:tcBorders>
          </w:tcPr>
          <w:p w14:paraId="53FA40D3" w14:textId="44B0CB0D" w:rsidR="00AC2DCC" w:rsidRPr="0099312E" w:rsidRDefault="00AC2DCC" w:rsidP="00AC2DCC">
            <w:pPr>
              <w:pStyle w:val="TAL"/>
            </w:pPr>
            <w:r w:rsidRPr="009123F5">
              <w:t>NG.134 [101]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295B352" w14:textId="4D6A7ED3" w:rsidR="00AC2DCC" w:rsidRPr="008E4C84" w:rsidRDefault="00AC2DCC" w:rsidP="00AC2DCC">
            <w:pPr>
              <w:pStyle w:val="TAC"/>
            </w:pPr>
            <w:r w:rsidRPr="009123F5">
              <w:rPr>
                <w:rFonts w:hint="eastAsia"/>
                <w:lang w:eastAsia="zh-CN"/>
              </w:rPr>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40D345F" w14:textId="099051FA" w:rsidR="00AC2DCC" w:rsidRPr="0099312E" w:rsidRDefault="00AC2DCC" w:rsidP="00AC2DCC">
            <w:pPr>
              <w:pStyle w:val="TAC"/>
            </w:pPr>
            <w:r w:rsidRPr="009123F5">
              <w:t>Rel-18</w:t>
            </w:r>
          </w:p>
        </w:tc>
        <w:tc>
          <w:tcPr>
            <w:tcW w:w="2658" w:type="dxa"/>
            <w:tcBorders>
              <w:left w:val="single" w:sz="4" w:space="0" w:color="auto"/>
              <w:bottom w:val="single" w:sz="4" w:space="0" w:color="auto"/>
              <w:right w:val="single" w:sz="4" w:space="0" w:color="auto"/>
            </w:tcBorders>
          </w:tcPr>
          <w:p w14:paraId="099EE35A" w14:textId="77777777" w:rsidR="00AC2DCC" w:rsidRPr="0099312E" w:rsidRDefault="00AC2DCC" w:rsidP="00AC2DCC">
            <w:pPr>
              <w:pStyle w:val="TAL"/>
            </w:pPr>
          </w:p>
        </w:tc>
        <w:tc>
          <w:tcPr>
            <w:tcW w:w="1394" w:type="dxa"/>
            <w:tcBorders>
              <w:left w:val="single" w:sz="4" w:space="0" w:color="auto"/>
              <w:bottom w:val="single" w:sz="4" w:space="0" w:color="auto"/>
              <w:right w:val="single" w:sz="4" w:space="0" w:color="auto"/>
            </w:tcBorders>
          </w:tcPr>
          <w:p w14:paraId="2F84A812" w14:textId="77777777" w:rsidR="00AC2DCC" w:rsidRPr="0099312E" w:rsidRDefault="00AC2DCC" w:rsidP="00AC2DCC">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88217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194327501"/>
      <w:r w:rsidRPr="0099312E">
        <w:lastRenderedPageBreak/>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proofErr w:type="spellStart"/>
            <w:r w:rsidRPr="0099312E">
              <w:t>pc_MTSI_OIP</w:t>
            </w:r>
            <w:proofErr w:type="spellEnd"/>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proofErr w:type="spellStart"/>
            <w:r w:rsidRPr="0099312E">
              <w:t>pc_MTSI_OIR</w:t>
            </w:r>
            <w:proofErr w:type="spellEnd"/>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proofErr w:type="spellStart"/>
            <w:r w:rsidRPr="0099312E">
              <w:t>pc_MTSI_OIR_C</w:t>
            </w:r>
            <w:proofErr w:type="spellEnd"/>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proofErr w:type="spellStart"/>
            <w:r w:rsidRPr="0099312E">
              <w:t>pc_MTSI_TIP</w:t>
            </w:r>
            <w:proofErr w:type="spellEnd"/>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proofErr w:type="spellStart"/>
            <w:r w:rsidRPr="0099312E">
              <w:t>pc_MTSI_TIR</w:t>
            </w:r>
            <w:proofErr w:type="spellEnd"/>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proofErr w:type="spellStart"/>
            <w:r w:rsidRPr="0099312E">
              <w:t>pc_MTSI_TIR_C</w:t>
            </w:r>
            <w:proofErr w:type="spellEnd"/>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proofErr w:type="spellStart"/>
            <w:r w:rsidRPr="0099312E">
              <w:t>pc_MTSI_CommDivert</w:t>
            </w:r>
            <w:proofErr w:type="spellEnd"/>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proofErr w:type="spellStart"/>
            <w:r w:rsidRPr="0099312E">
              <w:t>pc_MTSI_CommHold</w:t>
            </w:r>
            <w:proofErr w:type="spellEnd"/>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proofErr w:type="spellStart"/>
            <w:r w:rsidRPr="0099312E">
              <w:t>pc_MTSI_Incoming_CB</w:t>
            </w:r>
            <w:proofErr w:type="spellEnd"/>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proofErr w:type="spellStart"/>
            <w:r w:rsidRPr="0099312E">
              <w:t>pc_MTSI_MessageWait</w:t>
            </w:r>
            <w:proofErr w:type="spellEnd"/>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proofErr w:type="spellStart"/>
            <w:r w:rsidRPr="0099312E">
              <w:t>pc_MTSI_Conference</w:t>
            </w:r>
            <w:proofErr w:type="spellEnd"/>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proofErr w:type="spellStart"/>
            <w:r w:rsidRPr="0099312E">
              <w:t>pc_IMS_ExplicitConsultativeTransfer</w:t>
            </w:r>
            <w:proofErr w:type="spellEnd"/>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proofErr w:type="spellStart"/>
            <w:r w:rsidRPr="0099312E">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proofErr w:type="spellStart"/>
            <w:r w:rsidRPr="0099312E">
              <w:t>pc_MTSI_CommWaiting</w:t>
            </w:r>
            <w:proofErr w:type="spellEnd"/>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proofErr w:type="spellStart"/>
            <w:r w:rsidRPr="0099312E">
              <w:t>pc_IMS_TWS</w:t>
            </w:r>
            <w:proofErr w:type="spellEnd"/>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proofErr w:type="spellStart"/>
            <w:r w:rsidRPr="0099312E">
              <w:t>pc_MTSI_Outgoing_CB</w:t>
            </w:r>
            <w:proofErr w:type="spellEnd"/>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proofErr w:type="spellStart"/>
            <w:r w:rsidRPr="0099312E">
              <w:t>pc_SIP_Based_UserConfiguration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proofErr w:type="spellStart"/>
            <w:r w:rsidRPr="0099312E">
              <w:rPr>
                <w:lang w:eastAsia="ja-JP"/>
              </w:rPr>
              <w:t>pc_USSI</w:t>
            </w:r>
            <w:proofErr w:type="spellEnd"/>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194327502"/>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194327503"/>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proofErr w:type="spellStart"/>
            <w:r w:rsidRPr="0099312E">
              <w:t>pc_eFDD</w:t>
            </w:r>
            <w:proofErr w:type="spellEnd"/>
            <w:r w:rsidRPr="0099312E">
              <w:t xml:space="preserve"> or </w:t>
            </w:r>
            <w:proofErr w:type="spellStart"/>
            <w:r w:rsidRPr="0099312E">
              <w:t>pc_eTDD</w:t>
            </w:r>
            <w:proofErr w:type="spellEnd"/>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proofErr w:type="spellStart"/>
            <w:r w:rsidRPr="0099312E">
              <w:t>pc_eFDD</w:t>
            </w:r>
            <w:proofErr w:type="spellEnd"/>
            <w:r w:rsidRPr="0099312E">
              <w:t xml:space="preserve"> and </w:t>
            </w:r>
            <w:proofErr w:type="spellStart"/>
            <w:r w:rsidRPr="0099312E">
              <w:t>pc_eTDD</w:t>
            </w:r>
            <w:proofErr w:type="spellEnd"/>
            <w:r w:rsidRPr="0099312E">
              <w:t xml:space="preserve">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proofErr w:type="spellStart"/>
            <w:r w:rsidRPr="0099312E">
              <w:t>pc_UTRA</w:t>
            </w:r>
            <w:proofErr w:type="spellEnd"/>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proofErr w:type="spellStart"/>
            <w:r w:rsidRPr="0099312E">
              <w:t>pc_UTRA</w:t>
            </w:r>
            <w:proofErr w:type="spellEnd"/>
            <w:r w:rsidRPr="0099312E">
              <w:t xml:space="preserve">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proofErr w:type="spellStart"/>
            <w:r w:rsidRPr="0099312E">
              <w:t>pc_FixedBroadband</w:t>
            </w:r>
            <w:proofErr w:type="spellEnd"/>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proofErr w:type="spellStart"/>
            <w:r w:rsidRPr="0099312E">
              <w:t>pc_WLAN</w:t>
            </w:r>
            <w:proofErr w:type="spellEnd"/>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proofErr w:type="spellStart"/>
            <w:r w:rsidRPr="0099312E">
              <w:t>pc_NG_RAN_NR</w:t>
            </w:r>
            <w:proofErr w:type="spellEnd"/>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proofErr w:type="spellStart"/>
            <w:r w:rsidRPr="0099312E">
              <w:t>pc_NG_RAN_NR</w:t>
            </w:r>
            <w:proofErr w:type="spellEnd"/>
            <w:r w:rsidRPr="0099312E">
              <w:t xml:space="preserve">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194327504"/>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194327505"/>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194327506"/>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0E479E">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0E479E">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0E479E">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0E479E">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0E479E">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0E479E">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0E479E">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194327507"/>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historyclause"/>
      <w:bookmarkStart w:id="217" w:name="_Toc194327508"/>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7"/>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375636">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6"/>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375636">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 xml:space="preserve">Removal of MO Call - 488 not accepted here for </w:t>
            </w:r>
            <w:proofErr w:type="spellStart"/>
            <w:r w:rsidRPr="0099312E">
              <w:rPr>
                <w:sz w:val="16"/>
                <w:szCs w:val="16"/>
              </w:rPr>
              <w:t>rel</w:t>
            </w:r>
            <w:proofErr w:type="spellEnd"/>
            <w:r w:rsidRPr="0099312E">
              <w:rPr>
                <w:sz w:val="16"/>
                <w:szCs w:val="16"/>
              </w:rPr>
              <w:t xml:space="preserve">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w:t>
            </w:r>
            <w:proofErr w:type="spellStart"/>
            <w:r w:rsidRPr="0099312E">
              <w:rPr>
                <w:sz w:val="16"/>
                <w:szCs w:val="16"/>
              </w:rPr>
              <w:t>non mandatory</w:t>
            </w:r>
            <w:proofErr w:type="spellEnd"/>
            <w:r w:rsidRPr="0099312E">
              <w:rPr>
                <w:sz w:val="16"/>
                <w:szCs w:val="16"/>
              </w:rPr>
              <w:t xml:space="preserve">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 xml:space="preserve">Add </w:t>
            </w:r>
            <w:proofErr w:type="spellStart"/>
            <w:r w:rsidRPr="0099312E">
              <w:rPr>
                <w:sz w:val="16"/>
                <w:szCs w:val="16"/>
              </w:rPr>
              <w:t>applicabilities</w:t>
            </w:r>
            <w:proofErr w:type="spellEnd"/>
            <w:r w:rsidRPr="0099312E">
              <w:rPr>
                <w:sz w:val="16"/>
                <w:szCs w:val="16"/>
              </w:rPr>
              <w:t xml:space="preserve">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 xml:space="preserve">Update security, </w:t>
            </w:r>
            <w:proofErr w:type="spellStart"/>
            <w:r w:rsidRPr="0099312E">
              <w:rPr>
                <w:rFonts w:ascii="Arial" w:hAnsi="Arial"/>
                <w:sz w:val="16"/>
                <w:szCs w:val="16"/>
              </w:rPr>
              <w:t>adressing</w:t>
            </w:r>
            <w:proofErr w:type="spellEnd"/>
            <w:r w:rsidRPr="0099312E">
              <w:rPr>
                <w:rFonts w:ascii="Arial" w:hAnsi="Arial"/>
                <w:sz w:val="16"/>
                <w:szCs w:val="16"/>
              </w:rPr>
              <w:t xml:space="preserve">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 xml:space="preserve">Rel-8 IMS test case </w:t>
            </w:r>
            <w:proofErr w:type="spellStart"/>
            <w:r w:rsidRPr="0099312E">
              <w:rPr>
                <w:rFonts w:ascii="Arial" w:hAnsi="Arial"/>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 xml:space="preserve">Remove </w:t>
            </w:r>
            <w:proofErr w:type="spellStart"/>
            <w:r w:rsidRPr="0099312E">
              <w:rPr>
                <w:rFonts w:ascii="Arial" w:hAnsi="Arial"/>
                <w:sz w:val="16"/>
                <w:szCs w:val="16"/>
              </w:rPr>
              <w:t>applicabilities</w:t>
            </w:r>
            <w:proofErr w:type="spellEnd"/>
            <w:r w:rsidRPr="0099312E">
              <w:rPr>
                <w:rFonts w:ascii="Arial" w:hAnsi="Arial"/>
                <w:sz w:val="16"/>
                <w:szCs w:val="16"/>
              </w:rPr>
              <w:t xml:space="preserve">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 xml:space="preserve">Addition of new condition for </w:t>
            </w:r>
            <w:proofErr w:type="spellStart"/>
            <w:r w:rsidRPr="0099312E">
              <w:rPr>
                <w:rFonts w:ascii="Arial" w:hAnsi="Arial"/>
                <w:sz w:val="16"/>
                <w:szCs w:val="16"/>
              </w:rPr>
              <w:t>bSRVCC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 xml:space="preserve">Update of Additional Information table for </w:t>
            </w:r>
            <w:proofErr w:type="spellStart"/>
            <w:r w:rsidRPr="0099312E">
              <w:rPr>
                <w:rFonts w:ascii="Arial" w:hAnsi="Arial"/>
                <w:sz w:val="16"/>
                <w:szCs w:val="16"/>
              </w:rPr>
              <w:t>rSRVCC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 xml:space="preserve">Specification 34.229-2 </w:t>
            </w:r>
            <w:proofErr w:type="spellStart"/>
            <w:r w:rsidRPr="0099312E">
              <w:rPr>
                <w:rFonts w:ascii="Arial" w:hAnsi="Arial" w:cs="Arial"/>
                <w:color w:val="000000"/>
                <w:sz w:val="16"/>
                <w:szCs w:val="16"/>
              </w:rPr>
              <w:t>clean up</w:t>
            </w:r>
            <w:proofErr w:type="spellEnd"/>
            <w:r w:rsidRPr="0099312E">
              <w:rPr>
                <w:rFonts w:ascii="Arial" w:hAnsi="Arial" w:cs="Arial"/>
                <w:color w:val="000000"/>
                <w:sz w:val="16"/>
                <w:szCs w:val="16"/>
              </w:rPr>
              <w:t xml:space="preserve">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Deleting </w:t>
            </w:r>
            <w:proofErr w:type="spellStart"/>
            <w:r w:rsidRPr="0099312E">
              <w:rPr>
                <w:rFonts w:ascii="Arial" w:hAnsi="Arial" w:cs="Arial"/>
                <w:color w:val="000000"/>
                <w:sz w:val="16"/>
                <w:szCs w:val="16"/>
              </w:rPr>
              <w:t>pc_TMPI_forGBA</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 xml:space="preserve">Corrections to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 xml:space="preserve">Adding SMS over IP configuration to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 xml:space="preserve">Corrections to preconditions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 xml:space="preserve">Miscellaneous fixes to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 xml:space="preserve">Corrections to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 xml:space="preserve">Extending TS 34.229-2 to host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Voiding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Corrections and additions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Applicability of </w:t>
            </w:r>
            <w:proofErr w:type="spellStart"/>
            <w:r w:rsidRPr="0099312E">
              <w:rPr>
                <w:rFonts w:ascii="Arial" w:hAnsi="Arial" w:cs="Arial"/>
                <w:color w:val="000000"/>
                <w:sz w:val="16"/>
                <w:szCs w:val="16"/>
              </w:rPr>
              <w:t>‘Re</w:t>
            </w:r>
            <w:proofErr w:type="spellEnd"/>
            <w:r w:rsidRPr="0099312E">
              <w:rPr>
                <w:rFonts w:ascii="Arial" w:hAnsi="Arial" w:cs="Arial"/>
                <w:color w:val="000000"/>
                <w:sz w:val="16"/>
                <w:szCs w:val="16"/>
              </w:rPr>
              <w:t>-registration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Addition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Updates to IMS security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 xml:space="preserve">Updating applicability for </w:t>
            </w:r>
            <w:proofErr w:type="spellStart"/>
            <w:r w:rsidRPr="008E4C84">
              <w:rPr>
                <w:rFonts w:ascii="Arial" w:hAnsi="Arial" w:cs="Arial"/>
                <w:color w:val="000000"/>
                <w:sz w:val="16"/>
                <w:szCs w:val="16"/>
              </w:rPr>
              <w:t>RedCap</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9A1AC5">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9A1AC5">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B4B41">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B4B41">
            <w:pPr>
              <w:pStyle w:val="TAL"/>
              <w:rPr>
                <w:rFonts w:cs="Arial"/>
                <w:color w:val="000000"/>
                <w:sz w:val="16"/>
                <w:szCs w:val="16"/>
              </w:rPr>
            </w:pPr>
            <w:r w:rsidRPr="006A34F3">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18.0.0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B4B41">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 xml:space="preserve">Add new </w:t>
            </w:r>
            <w:proofErr w:type="spellStart"/>
            <w:r w:rsidRPr="009C11D9">
              <w:rPr>
                <w:rFonts w:ascii="Arial" w:hAnsi="Arial" w:cs="Arial"/>
                <w:color w:val="000000"/>
                <w:sz w:val="16"/>
                <w:szCs w:val="16"/>
              </w:rPr>
              <w:t>applicabilities</w:t>
            </w:r>
            <w:proofErr w:type="spellEnd"/>
            <w:r w:rsidRPr="009C11D9">
              <w:rPr>
                <w:rFonts w:ascii="Arial" w:hAnsi="Arial" w:cs="Arial"/>
                <w:color w:val="000000"/>
                <w:sz w:val="16"/>
                <w:szCs w:val="16"/>
              </w:rPr>
              <w:t xml:space="preserve"> for test case Initial Registration /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PICS for Alignment of eCall over IMS with CEN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Applicability updates to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 xml:space="preserve">lity for new NR </w:t>
            </w:r>
            <w:proofErr w:type="spellStart"/>
            <w:r w:rsidRPr="00375636">
              <w:rPr>
                <w:rFonts w:ascii="Arial" w:hAnsi="Arial" w:cs="Arial"/>
                <w:color w:val="000000"/>
                <w:sz w:val="16"/>
                <w:szCs w:val="16"/>
              </w:rPr>
              <w:t>NGeCall</w:t>
            </w:r>
            <w:proofErr w:type="spellEnd"/>
            <w:r w:rsidRPr="00375636">
              <w:rPr>
                <w:rFonts w:ascii="Arial" w:hAnsi="Arial" w:cs="Arial"/>
                <w:color w:val="000000"/>
                <w:sz w:val="16"/>
                <w:szCs w:val="16"/>
              </w:rPr>
              <w:t xml:space="preserve">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935B" w14:textId="77777777" w:rsidR="00FA7BB4" w:rsidRDefault="00FA7BB4">
      <w:r>
        <w:separator/>
      </w:r>
    </w:p>
  </w:endnote>
  <w:endnote w:type="continuationSeparator" w:id="0">
    <w:p w14:paraId="2ACA4B17" w14:textId="77777777" w:rsidR="00FA7BB4" w:rsidRDefault="00FA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2F546" w14:textId="77777777" w:rsidR="00FA7BB4" w:rsidRDefault="00FA7BB4">
      <w:r>
        <w:separator/>
      </w:r>
    </w:p>
  </w:footnote>
  <w:footnote w:type="continuationSeparator" w:id="0">
    <w:p w14:paraId="227DAFEE" w14:textId="77777777" w:rsidR="00FA7BB4" w:rsidRDefault="00FA7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1B7E8ED2"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A502B2">
      <w:rPr>
        <w:noProof/>
      </w:rPr>
      <w:t>3GPP TS 34.229-2 V19.0.0 (2025-03)</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01101F44" w:rsidR="00D734CD" w:rsidRDefault="00000000">
    <w:pPr>
      <w:pStyle w:val="Header"/>
      <w:framePr w:wrap="auto" w:vAnchor="text" w:hAnchor="margin" w:y="1"/>
      <w:widowControl/>
    </w:pPr>
    <w:r>
      <w:fldChar w:fldCharType="begin"/>
    </w:r>
    <w:r>
      <w:instrText xml:space="preserve"> STYLEREF ZGSM </w:instrText>
    </w:r>
    <w:r>
      <w:fldChar w:fldCharType="separate"/>
    </w:r>
    <w:r w:rsidR="00A502B2">
      <w:rPr>
        <w:noProof/>
      </w:rPr>
      <w:t>Release 19</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C1C"/>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7B44"/>
    <w:rsid w:val="00270773"/>
    <w:rsid w:val="002716B0"/>
    <w:rsid w:val="002734BC"/>
    <w:rsid w:val="00273ABD"/>
    <w:rsid w:val="00274F12"/>
    <w:rsid w:val="002753B2"/>
    <w:rsid w:val="00275556"/>
    <w:rsid w:val="0027719F"/>
    <w:rsid w:val="00280777"/>
    <w:rsid w:val="00282765"/>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5636"/>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1EF"/>
    <w:rsid w:val="003F276E"/>
    <w:rsid w:val="003F3738"/>
    <w:rsid w:val="003F3DEE"/>
    <w:rsid w:val="003F3E1E"/>
    <w:rsid w:val="003F3E21"/>
    <w:rsid w:val="003F6476"/>
    <w:rsid w:val="003F66D6"/>
    <w:rsid w:val="003F72FB"/>
    <w:rsid w:val="003F73FF"/>
    <w:rsid w:val="00401B04"/>
    <w:rsid w:val="004025A3"/>
    <w:rsid w:val="00407032"/>
    <w:rsid w:val="004075F2"/>
    <w:rsid w:val="004104A7"/>
    <w:rsid w:val="00412E49"/>
    <w:rsid w:val="00414E72"/>
    <w:rsid w:val="00415075"/>
    <w:rsid w:val="004174E8"/>
    <w:rsid w:val="004218BF"/>
    <w:rsid w:val="004276A6"/>
    <w:rsid w:val="00430D6E"/>
    <w:rsid w:val="00430FB2"/>
    <w:rsid w:val="0043137D"/>
    <w:rsid w:val="004320A7"/>
    <w:rsid w:val="00432959"/>
    <w:rsid w:val="00433021"/>
    <w:rsid w:val="004330AF"/>
    <w:rsid w:val="00435597"/>
    <w:rsid w:val="00436075"/>
    <w:rsid w:val="00437DA8"/>
    <w:rsid w:val="00440294"/>
    <w:rsid w:val="00442999"/>
    <w:rsid w:val="00443E2A"/>
    <w:rsid w:val="004462A0"/>
    <w:rsid w:val="00446915"/>
    <w:rsid w:val="00451FE2"/>
    <w:rsid w:val="004534D2"/>
    <w:rsid w:val="00454C82"/>
    <w:rsid w:val="00454D5F"/>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0AC5"/>
    <w:rsid w:val="00521714"/>
    <w:rsid w:val="00526E24"/>
    <w:rsid w:val="00530777"/>
    <w:rsid w:val="00531648"/>
    <w:rsid w:val="00531AAA"/>
    <w:rsid w:val="005321BC"/>
    <w:rsid w:val="00540842"/>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E6536"/>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0FDC"/>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0EEC"/>
    <w:rsid w:val="00771779"/>
    <w:rsid w:val="00771D41"/>
    <w:rsid w:val="007727FF"/>
    <w:rsid w:val="00774152"/>
    <w:rsid w:val="00775937"/>
    <w:rsid w:val="0078305A"/>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EDC"/>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3138"/>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5BA4"/>
    <w:rsid w:val="00965D6D"/>
    <w:rsid w:val="009665DB"/>
    <w:rsid w:val="00970A5F"/>
    <w:rsid w:val="00971464"/>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23C9"/>
    <w:rsid w:val="00A35C88"/>
    <w:rsid w:val="00A3659A"/>
    <w:rsid w:val="00A36B3E"/>
    <w:rsid w:val="00A4002B"/>
    <w:rsid w:val="00A41572"/>
    <w:rsid w:val="00A4280F"/>
    <w:rsid w:val="00A42A8E"/>
    <w:rsid w:val="00A46531"/>
    <w:rsid w:val="00A502B2"/>
    <w:rsid w:val="00A5064D"/>
    <w:rsid w:val="00A5078A"/>
    <w:rsid w:val="00A51CB8"/>
    <w:rsid w:val="00A540DF"/>
    <w:rsid w:val="00A5431C"/>
    <w:rsid w:val="00A55998"/>
    <w:rsid w:val="00A57BD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1ED3"/>
    <w:rsid w:val="00AB49E2"/>
    <w:rsid w:val="00AB6FD5"/>
    <w:rsid w:val="00AB77EF"/>
    <w:rsid w:val="00AC2DCC"/>
    <w:rsid w:val="00AC7ADF"/>
    <w:rsid w:val="00AD1F97"/>
    <w:rsid w:val="00AD2957"/>
    <w:rsid w:val="00AD2CAE"/>
    <w:rsid w:val="00AD5D3F"/>
    <w:rsid w:val="00AD6798"/>
    <w:rsid w:val="00AE1DA4"/>
    <w:rsid w:val="00AE7874"/>
    <w:rsid w:val="00AF0160"/>
    <w:rsid w:val="00AF0988"/>
    <w:rsid w:val="00AF0FFD"/>
    <w:rsid w:val="00AF1643"/>
    <w:rsid w:val="00AF41BB"/>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4AC"/>
    <w:rsid w:val="00C668FE"/>
    <w:rsid w:val="00C66CB5"/>
    <w:rsid w:val="00C67C8B"/>
    <w:rsid w:val="00C70F35"/>
    <w:rsid w:val="00C7159B"/>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290E"/>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3"/>
    <w:rsid w:val="00E4130E"/>
    <w:rsid w:val="00E438FF"/>
    <w:rsid w:val="00E44975"/>
    <w:rsid w:val="00E45FF0"/>
    <w:rsid w:val="00E46722"/>
    <w:rsid w:val="00E471DB"/>
    <w:rsid w:val="00E52DBC"/>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54F9"/>
    <w:rsid w:val="00F77D38"/>
    <w:rsid w:val="00F8304B"/>
    <w:rsid w:val="00F84806"/>
    <w:rsid w:val="00F860CC"/>
    <w:rsid w:val="00F8778F"/>
    <w:rsid w:val="00F90C5B"/>
    <w:rsid w:val="00F91EC0"/>
    <w:rsid w:val="00F94322"/>
    <w:rsid w:val="00F97EEC"/>
    <w:rsid w:val="00FA09FC"/>
    <w:rsid w:val="00FA2A3C"/>
    <w:rsid w:val="00FA4268"/>
    <w:rsid w:val="00FA5C0E"/>
    <w:rsid w:val="00FA7BB4"/>
    <w:rsid w:val="00FB090D"/>
    <w:rsid w:val="00FB15E4"/>
    <w:rsid w:val="00FB1A82"/>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68</Pages>
  <Words>26196</Words>
  <Characters>149320</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175166</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0148</cp:lastModifiedBy>
  <cp:revision>14</cp:revision>
  <dcterms:created xsi:type="dcterms:W3CDTF">2025-03-11T16:41:00Z</dcterms:created>
  <dcterms:modified xsi:type="dcterms:W3CDTF">2025-03-31T13:41:00Z</dcterms:modified>
  <cp:category>TS</cp:category>
</cp:coreProperties>
</file>