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9142A">
        <w:trPr>
          <w:cantSplit/>
        </w:trPr>
        <w:tc>
          <w:tcPr>
            <w:tcW w:w="10423" w:type="dxa"/>
            <w:gridSpan w:val="2"/>
            <w:shd w:val="clear" w:color="auto" w:fill="auto"/>
          </w:tcPr>
          <w:p w14:paraId="5CDC3299" w14:textId="2E06F9E0" w:rsidR="006139C9" w:rsidRPr="00A20210" w:rsidRDefault="006139C9" w:rsidP="00F9142A">
            <w:pPr>
              <w:pStyle w:val="ZA"/>
              <w:framePr w:w="0" w:hRule="auto" w:wrap="auto" w:vAnchor="margin" w:hAnchor="text" w:yAlign="inline"/>
            </w:pPr>
            <w:bookmarkStart w:id="0" w:name="page1"/>
            <w:r w:rsidRPr="00A20210">
              <w:rPr>
                <w:sz w:val="64"/>
              </w:rPr>
              <w:t xml:space="preserve">3GPP TS 24.193 </w:t>
            </w:r>
            <w:r w:rsidRPr="00A20210">
              <w:t>V</w:t>
            </w:r>
            <w:r w:rsidR="00AA3AF8">
              <w:t>19.</w:t>
            </w:r>
            <w:r w:rsidR="00CB0837">
              <w:rPr>
                <w:rFonts w:hint="eastAsia"/>
                <w:lang w:eastAsia="zh-CN"/>
              </w:rPr>
              <w:t>2</w:t>
            </w:r>
            <w:r w:rsidR="00AA3AF8">
              <w:t>.0</w:t>
            </w:r>
            <w:r w:rsidRPr="00A20210">
              <w:t xml:space="preserve"> </w:t>
            </w:r>
            <w:r w:rsidRPr="00A20210">
              <w:rPr>
                <w:sz w:val="32"/>
              </w:rPr>
              <w:t>(</w:t>
            </w:r>
            <w:r w:rsidR="00AA3AF8">
              <w:rPr>
                <w:sz w:val="32"/>
              </w:rPr>
              <w:t>202</w:t>
            </w:r>
            <w:r w:rsidR="00CB0837">
              <w:rPr>
                <w:rFonts w:hint="eastAsia"/>
                <w:sz w:val="32"/>
                <w:lang w:eastAsia="zh-CN"/>
              </w:rPr>
              <w:t>5</w:t>
            </w:r>
            <w:r w:rsidR="00AA3AF8">
              <w:rPr>
                <w:sz w:val="32"/>
              </w:rPr>
              <w:t>-</w:t>
            </w:r>
            <w:r w:rsidR="00CB0837">
              <w:rPr>
                <w:rFonts w:hint="eastAsia"/>
                <w:sz w:val="32"/>
                <w:lang w:eastAsia="zh-CN"/>
              </w:rPr>
              <w:t>03</w:t>
            </w:r>
            <w:r w:rsidRPr="00A20210">
              <w:rPr>
                <w:sz w:val="32"/>
              </w:rPr>
              <w:t>)</w:t>
            </w:r>
          </w:p>
        </w:tc>
      </w:tr>
      <w:tr w:rsidR="006139C9" w:rsidRPr="00A20210" w14:paraId="2D83EA78" w14:textId="77777777" w:rsidTr="00F9142A">
        <w:trPr>
          <w:cantSplit/>
          <w:trHeight w:hRule="exact" w:val="1134"/>
        </w:trPr>
        <w:tc>
          <w:tcPr>
            <w:tcW w:w="10423" w:type="dxa"/>
            <w:gridSpan w:val="2"/>
            <w:shd w:val="clear" w:color="auto" w:fill="auto"/>
          </w:tcPr>
          <w:p w14:paraId="0DDB34C4" w14:textId="77777777" w:rsidR="006139C9" w:rsidRPr="00A20210" w:rsidRDefault="006139C9" w:rsidP="00F9142A">
            <w:pPr>
              <w:pStyle w:val="TAR"/>
            </w:pPr>
            <w:r w:rsidRPr="00A20210">
              <w:t>Technical Specification</w:t>
            </w:r>
          </w:p>
        </w:tc>
      </w:tr>
      <w:tr w:rsidR="006139C9" w:rsidRPr="00A20210" w14:paraId="38E80137" w14:textId="77777777" w:rsidTr="00F9142A">
        <w:trPr>
          <w:cantSplit/>
          <w:trHeight w:hRule="exact" w:val="3685"/>
        </w:trPr>
        <w:tc>
          <w:tcPr>
            <w:tcW w:w="10423" w:type="dxa"/>
            <w:gridSpan w:val="2"/>
            <w:shd w:val="clear" w:color="auto" w:fill="auto"/>
          </w:tcPr>
          <w:p w14:paraId="38C6B7F7" w14:textId="77777777" w:rsidR="006139C9" w:rsidRPr="00A20210" w:rsidRDefault="006139C9" w:rsidP="00F9142A">
            <w:pPr>
              <w:pStyle w:val="ZT"/>
              <w:framePr w:wrap="auto" w:hAnchor="text" w:yAlign="inline"/>
            </w:pPr>
            <w:r w:rsidRPr="00A20210">
              <w:t>3rd Generation Partnership Project;</w:t>
            </w:r>
          </w:p>
          <w:p w14:paraId="3A8C4550" w14:textId="77777777" w:rsidR="006139C9" w:rsidRPr="00A20210" w:rsidRDefault="006139C9" w:rsidP="00F9142A">
            <w:pPr>
              <w:pStyle w:val="ZT"/>
              <w:framePr w:wrap="auto" w:hAnchor="text" w:yAlign="inline"/>
            </w:pPr>
            <w:r w:rsidRPr="00A20210">
              <w:t>Technical Specification Group Core Network and Terminals;</w:t>
            </w:r>
          </w:p>
          <w:p w14:paraId="324BEBF3" w14:textId="77777777" w:rsidR="006139C9" w:rsidRPr="00A20210" w:rsidRDefault="006139C9" w:rsidP="00F9142A">
            <w:pPr>
              <w:pStyle w:val="ZT"/>
              <w:framePr w:wrap="auto" w:hAnchor="text" w:yAlign="inline"/>
            </w:pPr>
            <w:r w:rsidRPr="00A20210">
              <w:t>5G System;</w:t>
            </w:r>
          </w:p>
          <w:p w14:paraId="25A7939C" w14:textId="77777777" w:rsidR="006139C9" w:rsidRPr="00A20210" w:rsidRDefault="006139C9" w:rsidP="00F9142A">
            <w:pPr>
              <w:pStyle w:val="ZT"/>
              <w:framePr w:wrap="auto" w:hAnchor="text" w:yAlign="inline"/>
            </w:pPr>
            <w:r w:rsidRPr="00A20210">
              <w:t>Access Traffic Steering, Switching and Splitting (ATSSS);</w:t>
            </w:r>
          </w:p>
          <w:p w14:paraId="28D68258" w14:textId="77777777" w:rsidR="006139C9" w:rsidRPr="00A20210" w:rsidRDefault="006139C9" w:rsidP="00F9142A">
            <w:pPr>
              <w:pStyle w:val="ZT"/>
              <w:framePr w:wrap="auto" w:hAnchor="text" w:yAlign="inline"/>
            </w:pPr>
            <w:r w:rsidRPr="00A20210">
              <w:t>Stage 3</w:t>
            </w:r>
          </w:p>
          <w:p w14:paraId="48532610" w14:textId="0292281E" w:rsidR="006139C9" w:rsidRPr="00A20210" w:rsidRDefault="006139C9" w:rsidP="00F9142A">
            <w:pPr>
              <w:pStyle w:val="ZT"/>
              <w:framePr w:wrap="auto" w:hAnchor="text" w:yAlign="inline"/>
              <w:rPr>
                <w:i/>
                <w:sz w:val="28"/>
              </w:rPr>
            </w:pPr>
            <w:r w:rsidRPr="00A20210">
              <w:t>(</w:t>
            </w:r>
            <w:r w:rsidRPr="00A20210">
              <w:rPr>
                <w:rStyle w:val="ZGSM"/>
              </w:rPr>
              <w:t>Release 1</w:t>
            </w:r>
            <w:r w:rsidR="001D1E24">
              <w:rPr>
                <w:rStyle w:val="ZGSM"/>
              </w:rPr>
              <w:t>9</w:t>
            </w:r>
            <w:r w:rsidRPr="00A20210">
              <w:t>)</w:t>
            </w:r>
          </w:p>
        </w:tc>
      </w:tr>
      <w:tr w:rsidR="006139C9" w:rsidRPr="00A20210" w14:paraId="470BE625" w14:textId="77777777" w:rsidTr="00F9142A">
        <w:trPr>
          <w:cantSplit/>
        </w:trPr>
        <w:tc>
          <w:tcPr>
            <w:tcW w:w="10423" w:type="dxa"/>
            <w:gridSpan w:val="2"/>
            <w:shd w:val="clear" w:color="auto" w:fill="auto"/>
          </w:tcPr>
          <w:p w14:paraId="378366CF" w14:textId="77777777" w:rsidR="006139C9" w:rsidRPr="00A20210" w:rsidRDefault="006139C9" w:rsidP="00F9142A">
            <w:pPr>
              <w:pStyle w:val="FP"/>
            </w:pPr>
          </w:p>
        </w:tc>
      </w:tr>
      <w:bookmarkStart w:id="1" w:name="_MON_1684549432"/>
      <w:bookmarkEnd w:id="1"/>
      <w:tr w:rsidR="006139C9" w:rsidRPr="00A20210" w14:paraId="3269DA24" w14:textId="77777777" w:rsidTr="00F9142A">
        <w:trPr>
          <w:cantSplit/>
          <w:trHeight w:hRule="exact" w:val="1531"/>
        </w:trPr>
        <w:tc>
          <w:tcPr>
            <w:tcW w:w="4883" w:type="dxa"/>
            <w:shd w:val="clear" w:color="auto" w:fill="auto"/>
          </w:tcPr>
          <w:p w14:paraId="2E88F634" w14:textId="7E6A5224" w:rsidR="006139C9" w:rsidRPr="00A20210" w:rsidRDefault="00A51186" w:rsidP="00F9142A">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803995998" r:id="rId10"/>
              </w:object>
            </w:r>
          </w:p>
        </w:tc>
        <w:tc>
          <w:tcPr>
            <w:tcW w:w="5540" w:type="dxa"/>
            <w:shd w:val="clear" w:color="auto" w:fill="auto"/>
          </w:tcPr>
          <w:p w14:paraId="5759FDC9" w14:textId="3F569EE9" w:rsidR="006139C9" w:rsidRPr="00A20210" w:rsidRDefault="006139C9" w:rsidP="00F9142A">
            <w:pPr>
              <w:jc w:val="right"/>
            </w:pPr>
            <w:r w:rsidRPr="00A20210">
              <w:rPr>
                <w:noProof/>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9142A">
        <w:trPr>
          <w:cantSplit/>
          <w:trHeight w:hRule="exact" w:val="5783"/>
        </w:trPr>
        <w:tc>
          <w:tcPr>
            <w:tcW w:w="10423" w:type="dxa"/>
            <w:gridSpan w:val="2"/>
            <w:shd w:val="clear" w:color="auto" w:fill="auto"/>
          </w:tcPr>
          <w:p w14:paraId="21E273EB" w14:textId="77777777" w:rsidR="006139C9" w:rsidRPr="00A20210" w:rsidRDefault="006139C9" w:rsidP="00F9142A">
            <w:pPr>
              <w:pStyle w:val="FP"/>
              <w:rPr>
                <w:b/>
              </w:rPr>
            </w:pPr>
          </w:p>
        </w:tc>
      </w:tr>
      <w:tr w:rsidR="006139C9" w:rsidRPr="00A20210" w14:paraId="419F86D2" w14:textId="77777777" w:rsidTr="00F9142A">
        <w:trPr>
          <w:cantSplit/>
          <w:trHeight w:hRule="exact" w:val="964"/>
        </w:trPr>
        <w:tc>
          <w:tcPr>
            <w:tcW w:w="10423" w:type="dxa"/>
            <w:gridSpan w:val="2"/>
            <w:shd w:val="clear" w:color="auto" w:fill="auto"/>
          </w:tcPr>
          <w:p w14:paraId="2F524003" w14:textId="0411D6AA" w:rsidR="006139C9" w:rsidRPr="00A20210" w:rsidRDefault="006139C9" w:rsidP="00F9142A">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9142A">
            <w:pPr>
              <w:pStyle w:val="ZV"/>
              <w:framePr w:w="0" w:wrap="auto" w:vAnchor="margin" w:hAnchor="text" w:yAlign="inline"/>
            </w:pPr>
          </w:p>
          <w:p w14:paraId="09A2B251" w14:textId="77777777" w:rsidR="006139C9" w:rsidRPr="00A20210" w:rsidRDefault="006139C9" w:rsidP="00F9142A">
            <w:pPr>
              <w:rPr>
                <w:sz w:val="16"/>
              </w:rPr>
            </w:pPr>
          </w:p>
        </w:tc>
      </w:tr>
      <w:bookmarkEnd w:id="0"/>
    </w:tbl>
    <w:p w14:paraId="200410E0" w14:textId="77777777" w:rsidR="006139C9" w:rsidRPr="00A20210" w:rsidRDefault="006139C9" w:rsidP="006139C9">
      <w:pPr>
        <w:sectPr w:rsidR="006139C9" w:rsidRPr="00A202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9142A">
        <w:trPr>
          <w:cantSplit/>
          <w:trHeight w:hRule="exact" w:val="5669"/>
        </w:trPr>
        <w:tc>
          <w:tcPr>
            <w:tcW w:w="10423" w:type="dxa"/>
            <w:shd w:val="clear" w:color="auto" w:fill="auto"/>
          </w:tcPr>
          <w:p w14:paraId="570836CB" w14:textId="77777777" w:rsidR="006139C9" w:rsidRPr="00A20210" w:rsidRDefault="006139C9" w:rsidP="00F9142A">
            <w:pPr>
              <w:pStyle w:val="FP"/>
            </w:pPr>
            <w:bookmarkStart w:id="3" w:name="page2"/>
          </w:p>
        </w:tc>
      </w:tr>
      <w:tr w:rsidR="006139C9" w:rsidRPr="00A20210" w14:paraId="34848267" w14:textId="77777777" w:rsidTr="00F9142A">
        <w:trPr>
          <w:cantSplit/>
          <w:trHeight w:hRule="exact" w:val="5386"/>
        </w:trPr>
        <w:tc>
          <w:tcPr>
            <w:tcW w:w="10423" w:type="dxa"/>
            <w:shd w:val="clear" w:color="auto" w:fill="auto"/>
          </w:tcPr>
          <w:p w14:paraId="15D13E83" w14:textId="77777777" w:rsidR="006139C9" w:rsidRPr="00A20210" w:rsidRDefault="006139C9" w:rsidP="00F9142A">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9142A">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9142A">
            <w:pPr>
              <w:pStyle w:val="FP"/>
              <w:ind w:left="2835" w:right="2835"/>
              <w:jc w:val="center"/>
              <w:rPr>
                <w:rFonts w:ascii="Arial" w:hAnsi="Arial"/>
                <w:noProof/>
                <w:sz w:val="18"/>
              </w:rPr>
            </w:pPr>
          </w:p>
          <w:p w14:paraId="5ED49339"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9142A">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9142A">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9142A">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9142A">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9142A">
            <w:pPr>
              <w:rPr>
                <w:noProof/>
              </w:rPr>
            </w:pPr>
          </w:p>
        </w:tc>
      </w:tr>
      <w:tr w:rsidR="006139C9" w:rsidRPr="00A20210" w14:paraId="25E0B950" w14:textId="77777777" w:rsidTr="00F9142A">
        <w:trPr>
          <w:cantSplit/>
        </w:trPr>
        <w:tc>
          <w:tcPr>
            <w:tcW w:w="10423" w:type="dxa"/>
            <w:shd w:val="clear" w:color="auto" w:fill="auto"/>
            <w:vAlign w:val="bottom"/>
          </w:tcPr>
          <w:p w14:paraId="5A8B8833" w14:textId="77777777" w:rsidR="006139C9" w:rsidRPr="00A20210" w:rsidRDefault="006139C9" w:rsidP="00F9142A">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9142A">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9142A">
            <w:pPr>
              <w:pStyle w:val="FP"/>
              <w:jc w:val="center"/>
              <w:rPr>
                <w:noProof/>
              </w:rPr>
            </w:pPr>
          </w:p>
          <w:p w14:paraId="3A850946" w14:textId="48C38D98" w:rsidR="006139C9" w:rsidRPr="00A20210" w:rsidRDefault="006139C9" w:rsidP="00F9142A">
            <w:pPr>
              <w:pStyle w:val="FP"/>
              <w:jc w:val="center"/>
              <w:rPr>
                <w:noProof/>
                <w:sz w:val="18"/>
              </w:rPr>
            </w:pPr>
            <w:r w:rsidRPr="00A20210">
              <w:rPr>
                <w:noProof/>
                <w:sz w:val="18"/>
              </w:rPr>
              <w:t xml:space="preserve">© </w:t>
            </w:r>
            <w:r w:rsidR="00DB454E" w:rsidRPr="00A20210">
              <w:rPr>
                <w:noProof/>
                <w:sz w:val="18"/>
              </w:rPr>
              <w:t>202</w:t>
            </w:r>
            <w:r w:rsidR="00DB454E">
              <w:rPr>
                <w:noProof/>
                <w:sz w:val="18"/>
              </w:rPr>
              <w:t>5</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9142A">
            <w:pPr>
              <w:pStyle w:val="FP"/>
              <w:jc w:val="center"/>
              <w:rPr>
                <w:noProof/>
                <w:sz w:val="18"/>
              </w:rPr>
            </w:pPr>
            <w:r w:rsidRPr="00A20210">
              <w:rPr>
                <w:noProof/>
                <w:sz w:val="18"/>
              </w:rPr>
              <w:t>All rights reserved.</w:t>
            </w:r>
          </w:p>
          <w:p w14:paraId="482230EE" w14:textId="77777777" w:rsidR="006139C9" w:rsidRPr="00A20210" w:rsidRDefault="006139C9" w:rsidP="00F9142A">
            <w:pPr>
              <w:pStyle w:val="FP"/>
              <w:rPr>
                <w:noProof/>
                <w:sz w:val="18"/>
              </w:rPr>
            </w:pPr>
          </w:p>
          <w:p w14:paraId="62BC03E2" w14:textId="77777777" w:rsidR="006139C9" w:rsidRPr="00A20210" w:rsidRDefault="006139C9" w:rsidP="00F9142A">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9142A">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9142A">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9142A"/>
        </w:tc>
      </w:tr>
      <w:bookmarkEnd w:id="3"/>
    </w:tbl>
    <w:p w14:paraId="2906D403" w14:textId="393208D5" w:rsidR="00080512" w:rsidRPr="00A20210" w:rsidRDefault="006139C9">
      <w:pPr>
        <w:pStyle w:val="TT"/>
      </w:pPr>
      <w:r w:rsidRPr="00A20210">
        <w:br w:type="page"/>
      </w:r>
      <w:r w:rsidR="00080512" w:rsidRPr="00A20210">
        <w:lastRenderedPageBreak/>
        <w:t>Contents</w:t>
      </w:r>
    </w:p>
    <w:p w14:paraId="78C9A542" w14:textId="3370902E" w:rsidR="0018699D" w:rsidRDefault="00F82308">
      <w:pPr>
        <w:pStyle w:val="TOC1"/>
        <w:rPr>
          <w:rFonts w:asciiTheme="minorHAnsi" w:eastAsiaTheme="minorEastAsia" w:hAnsiTheme="minorHAnsi" w:cstheme="minorBidi"/>
          <w:noProof/>
          <w:kern w:val="2"/>
          <w:sz w:val="24"/>
          <w:szCs w:val="24"/>
          <w:lang w:eastAsia="en-GB"/>
          <w14:ligatures w14:val="standardContextual"/>
        </w:rPr>
      </w:pPr>
      <w:r w:rsidRPr="00A20210">
        <w:fldChar w:fldCharType="begin" w:fldLock="1"/>
      </w:r>
      <w:r w:rsidRPr="00A20210">
        <w:instrText xml:space="preserve"> TOC \o "1-9" </w:instrText>
      </w:r>
      <w:r w:rsidRPr="00A20210">
        <w:fldChar w:fldCharType="separate"/>
      </w:r>
      <w:r w:rsidR="0018699D">
        <w:rPr>
          <w:noProof/>
        </w:rPr>
        <w:t>Foreword</w:t>
      </w:r>
      <w:r w:rsidR="0018699D">
        <w:rPr>
          <w:noProof/>
        </w:rPr>
        <w:tab/>
      </w:r>
      <w:r w:rsidR="0018699D">
        <w:rPr>
          <w:noProof/>
        </w:rPr>
        <w:fldChar w:fldCharType="begin" w:fldLock="1"/>
      </w:r>
      <w:r w:rsidR="0018699D">
        <w:rPr>
          <w:noProof/>
        </w:rPr>
        <w:instrText xml:space="preserve"> PAGEREF _Toc193383201 \h </w:instrText>
      </w:r>
      <w:r w:rsidR="0018699D">
        <w:rPr>
          <w:noProof/>
        </w:rPr>
      </w:r>
      <w:r w:rsidR="0018699D">
        <w:rPr>
          <w:noProof/>
        </w:rPr>
        <w:fldChar w:fldCharType="separate"/>
      </w:r>
      <w:r w:rsidR="0018699D">
        <w:rPr>
          <w:noProof/>
        </w:rPr>
        <w:t>7</w:t>
      </w:r>
      <w:r w:rsidR="0018699D">
        <w:rPr>
          <w:noProof/>
        </w:rPr>
        <w:fldChar w:fldCharType="end"/>
      </w:r>
    </w:p>
    <w:p w14:paraId="6AD5CF8F" w14:textId="02B64F16"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_Toc193383202 \h </w:instrText>
      </w:r>
      <w:r>
        <w:rPr>
          <w:noProof/>
        </w:rPr>
      </w:r>
      <w:r>
        <w:rPr>
          <w:noProof/>
        </w:rPr>
        <w:fldChar w:fldCharType="separate"/>
      </w:r>
      <w:r>
        <w:rPr>
          <w:noProof/>
        </w:rPr>
        <w:t>9</w:t>
      </w:r>
      <w:r>
        <w:rPr>
          <w:noProof/>
        </w:rPr>
        <w:fldChar w:fldCharType="end"/>
      </w:r>
    </w:p>
    <w:p w14:paraId="27888116" w14:textId="4BFED88E"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_Toc193383203 \h </w:instrText>
      </w:r>
      <w:r>
        <w:rPr>
          <w:noProof/>
        </w:rPr>
      </w:r>
      <w:r>
        <w:rPr>
          <w:noProof/>
        </w:rPr>
        <w:fldChar w:fldCharType="separate"/>
      </w:r>
      <w:r>
        <w:rPr>
          <w:noProof/>
        </w:rPr>
        <w:t>9</w:t>
      </w:r>
      <w:r>
        <w:rPr>
          <w:noProof/>
        </w:rPr>
        <w:fldChar w:fldCharType="end"/>
      </w:r>
    </w:p>
    <w:p w14:paraId="3ACCDE44" w14:textId="4ED162CE"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_Toc193383204 \h </w:instrText>
      </w:r>
      <w:r>
        <w:rPr>
          <w:noProof/>
        </w:rPr>
      </w:r>
      <w:r>
        <w:rPr>
          <w:noProof/>
        </w:rPr>
        <w:fldChar w:fldCharType="separate"/>
      </w:r>
      <w:r>
        <w:rPr>
          <w:noProof/>
        </w:rPr>
        <w:t>10</w:t>
      </w:r>
      <w:r>
        <w:rPr>
          <w:noProof/>
        </w:rPr>
        <w:fldChar w:fldCharType="end"/>
      </w:r>
    </w:p>
    <w:p w14:paraId="6077B629" w14:textId="278442B0"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_Toc193383205 \h </w:instrText>
      </w:r>
      <w:r>
        <w:rPr>
          <w:noProof/>
        </w:rPr>
      </w:r>
      <w:r>
        <w:rPr>
          <w:noProof/>
        </w:rPr>
        <w:fldChar w:fldCharType="separate"/>
      </w:r>
      <w:r>
        <w:rPr>
          <w:noProof/>
        </w:rPr>
        <w:t>10</w:t>
      </w:r>
      <w:r>
        <w:rPr>
          <w:noProof/>
        </w:rPr>
        <w:fldChar w:fldCharType="end"/>
      </w:r>
    </w:p>
    <w:p w14:paraId="6B942C77" w14:textId="1B063C3B"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_Toc193383206 \h </w:instrText>
      </w:r>
      <w:r>
        <w:rPr>
          <w:noProof/>
        </w:rPr>
      </w:r>
      <w:r>
        <w:rPr>
          <w:noProof/>
        </w:rPr>
        <w:fldChar w:fldCharType="separate"/>
      </w:r>
      <w:r>
        <w:rPr>
          <w:noProof/>
        </w:rPr>
        <w:t>10</w:t>
      </w:r>
      <w:r>
        <w:rPr>
          <w:noProof/>
        </w:rPr>
        <w:fldChar w:fldCharType="end"/>
      </w:r>
    </w:p>
    <w:p w14:paraId="2E7ACED0" w14:textId="54F00B51"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_Toc193383207 \h </w:instrText>
      </w:r>
      <w:r>
        <w:rPr>
          <w:noProof/>
        </w:rPr>
      </w:r>
      <w:r>
        <w:rPr>
          <w:noProof/>
        </w:rPr>
        <w:fldChar w:fldCharType="separate"/>
      </w:r>
      <w:r>
        <w:rPr>
          <w:noProof/>
        </w:rPr>
        <w:t>11</w:t>
      </w:r>
      <w:r>
        <w:rPr>
          <w:noProof/>
        </w:rPr>
        <w:fldChar w:fldCharType="end"/>
      </w:r>
    </w:p>
    <w:p w14:paraId="385CC586" w14:textId="42D2E3B8"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_Toc193383208 \h </w:instrText>
      </w:r>
      <w:r>
        <w:rPr>
          <w:noProof/>
        </w:rPr>
      </w:r>
      <w:r>
        <w:rPr>
          <w:noProof/>
        </w:rPr>
        <w:fldChar w:fldCharType="separate"/>
      </w:r>
      <w:r>
        <w:rPr>
          <w:noProof/>
        </w:rPr>
        <w:t>11</w:t>
      </w:r>
      <w:r>
        <w:rPr>
          <w:noProof/>
        </w:rPr>
        <w:fldChar w:fldCharType="end"/>
      </w:r>
    </w:p>
    <w:p w14:paraId="5A1275DA" w14:textId="2B14BE7E"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_Toc193383209 \h </w:instrText>
      </w:r>
      <w:r>
        <w:rPr>
          <w:noProof/>
        </w:rPr>
      </w:r>
      <w:r>
        <w:rPr>
          <w:noProof/>
        </w:rPr>
        <w:fldChar w:fldCharType="separate"/>
      </w:r>
      <w:r>
        <w:rPr>
          <w:noProof/>
        </w:rPr>
        <w:t>11</w:t>
      </w:r>
      <w:r>
        <w:rPr>
          <w:noProof/>
        </w:rPr>
        <w:fldChar w:fldCharType="end"/>
      </w:r>
    </w:p>
    <w:p w14:paraId="114013AD" w14:textId="77EBB211"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_Toc193383210 \h </w:instrText>
      </w:r>
      <w:r>
        <w:rPr>
          <w:noProof/>
        </w:rPr>
      </w:r>
      <w:r>
        <w:rPr>
          <w:noProof/>
        </w:rPr>
        <w:fldChar w:fldCharType="separate"/>
      </w:r>
      <w:r>
        <w:rPr>
          <w:noProof/>
        </w:rPr>
        <w:t>12</w:t>
      </w:r>
      <w:r>
        <w:rPr>
          <w:noProof/>
        </w:rPr>
        <w:fldChar w:fldCharType="end"/>
      </w:r>
    </w:p>
    <w:p w14:paraId="623F8167" w14:textId="59FC2EAC"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_Toc193383211 \h </w:instrText>
      </w:r>
      <w:r>
        <w:rPr>
          <w:noProof/>
        </w:rPr>
      </w:r>
      <w:r>
        <w:rPr>
          <w:noProof/>
        </w:rPr>
        <w:fldChar w:fldCharType="separate"/>
      </w:r>
      <w:r>
        <w:rPr>
          <w:noProof/>
        </w:rPr>
        <w:t>12</w:t>
      </w:r>
      <w:r>
        <w:rPr>
          <w:noProof/>
        </w:rPr>
        <w:fldChar w:fldCharType="end"/>
      </w:r>
    </w:p>
    <w:p w14:paraId="3954370B" w14:textId="39DBE333"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_Toc193383212 \h </w:instrText>
      </w:r>
      <w:r>
        <w:rPr>
          <w:noProof/>
        </w:rPr>
      </w:r>
      <w:r>
        <w:rPr>
          <w:noProof/>
        </w:rPr>
        <w:fldChar w:fldCharType="separate"/>
      </w:r>
      <w:r>
        <w:rPr>
          <w:noProof/>
        </w:rPr>
        <w:t>13</w:t>
      </w:r>
      <w:r>
        <w:rPr>
          <w:noProof/>
        </w:rPr>
        <w:fldChar w:fldCharType="end"/>
      </w:r>
    </w:p>
    <w:p w14:paraId="6ED066AD" w14:textId="3F17E566"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_Toc193383213 \h </w:instrText>
      </w:r>
      <w:r>
        <w:rPr>
          <w:noProof/>
        </w:rPr>
      </w:r>
      <w:r>
        <w:rPr>
          <w:noProof/>
        </w:rPr>
        <w:fldChar w:fldCharType="separate"/>
      </w:r>
      <w:r>
        <w:rPr>
          <w:noProof/>
        </w:rPr>
        <w:t>13</w:t>
      </w:r>
      <w:r>
        <w:rPr>
          <w:noProof/>
        </w:rPr>
        <w:fldChar w:fldCharType="end"/>
      </w:r>
    </w:p>
    <w:p w14:paraId="4BFFF834" w14:textId="6A1EFA4E"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4.7</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_Toc193383214 \h </w:instrText>
      </w:r>
      <w:r>
        <w:rPr>
          <w:noProof/>
        </w:rPr>
      </w:r>
      <w:r>
        <w:rPr>
          <w:noProof/>
        </w:rPr>
        <w:fldChar w:fldCharType="separate"/>
      </w:r>
      <w:r>
        <w:rPr>
          <w:noProof/>
        </w:rPr>
        <w:t>15</w:t>
      </w:r>
      <w:r>
        <w:rPr>
          <w:noProof/>
        </w:rPr>
        <w:fldChar w:fldCharType="end"/>
      </w:r>
    </w:p>
    <w:p w14:paraId="35E1B862" w14:textId="0C2FB44B"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4.8</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_Toc193383215 \h </w:instrText>
      </w:r>
      <w:r>
        <w:rPr>
          <w:noProof/>
        </w:rPr>
      </w:r>
      <w:r>
        <w:rPr>
          <w:noProof/>
        </w:rPr>
        <w:fldChar w:fldCharType="separate"/>
      </w:r>
      <w:r>
        <w:rPr>
          <w:noProof/>
        </w:rPr>
        <w:t>16</w:t>
      </w:r>
      <w:r>
        <w:rPr>
          <w:noProof/>
        </w:rPr>
        <w:fldChar w:fldCharType="end"/>
      </w:r>
    </w:p>
    <w:p w14:paraId="2F6B6B1C" w14:textId="27648D7B"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_Toc193383216 \h </w:instrText>
      </w:r>
      <w:r>
        <w:rPr>
          <w:noProof/>
        </w:rPr>
      </w:r>
      <w:r>
        <w:rPr>
          <w:noProof/>
        </w:rPr>
        <w:fldChar w:fldCharType="separate"/>
      </w:r>
      <w:r>
        <w:rPr>
          <w:noProof/>
        </w:rPr>
        <w:t>16</w:t>
      </w:r>
      <w:r>
        <w:rPr>
          <w:noProof/>
        </w:rPr>
        <w:fldChar w:fldCharType="end"/>
      </w:r>
    </w:p>
    <w:p w14:paraId="46F8CD0A" w14:textId="140BFFC1"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_Toc193383217 \h </w:instrText>
      </w:r>
      <w:r>
        <w:rPr>
          <w:noProof/>
        </w:rPr>
      </w:r>
      <w:r>
        <w:rPr>
          <w:noProof/>
        </w:rPr>
        <w:fldChar w:fldCharType="separate"/>
      </w:r>
      <w:r>
        <w:rPr>
          <w:noProof/>
        </w:rPr>
        <w:t>16</w:t>
      </w:r>
      <w:r>
        <w:rPr>
          <w:noProof/>
        </w:rPr>
        <w:fldChar w:fldCharType="end"/>
      </w:r>
    </w:p>
    <w:p w14:paraId="51DED77E" w14:textId="1C8AE0BF"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_Toc193383218 \h </w:instrText>
      </w:r>
      <w:r>
        <w:rPr>
          <w:noProof/>
        </w:rPr>
      </w:r>
      <w:r>
        <w:rPr>
          <w:noProof/>
        </w:rPr>
        <w:fldChar w:fldCharType="separate"/>
      </w:r>
      <w:r>
        <w:rPr>
          <w:noProof/>
        </w:rPr>
        <w:t>17</w:t>
      </w:r>
      <w:r>
        <w:rPr>
          <w:noProof/>
        </w:rPr>
        <w:fldChar w:fldCharType="end"/>
      </w:r>
    </w:p>
    <w:p w14:paraId="6CFDD4F6" w14:textId="03000BCE"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_Toc193383219 \h </w:instrText>
      </w:r>
      <w:r>
        <w:rPr>
          <w:noProof/>
        </w:rPr>
      </w:r>
      <w:r>
        <w:rPr>
          <w:noProof/>
        </w:rPr>
        <w:fldChar w:fldCharType="separate"/>
      </w:r>
      <w:r>
        <w:rPr>
          <w:noProof/>
        </w:rPr>
        <w:t>17</w:t>
      </w:r>
      <w:r>
        <w:rPr>
          <w:noProof/>
        </w:rPr>
        <w:fldChar w:fldCharType="end"/>
      </w:r>
    </w:p>
    <w:p w14:paraId="60DFD98D" w14:textId="11742EAB"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_Toc193383220 \h </w:instrText>
      </w:r>
      <w:r>
        <w:rPr>
          <w:noProof/>
        </w:rPr>
      </w:r>
      <w:r>
        <w:rPr>
          <w:noProof/>
        </w:rPr>
        <w:fldChar w:fldCharType="separate"/>
      </w:r>
      <w:r>
        <w:rPr>
          <w:noProof/>
        </w:rPr>
        <w:t>17</w:t>
      </w:r>
      <w:r>
        <w:rPr>
          <w:noProof/>
        </w:rPr>
        <w:fldChar w:fldCharType="end"/>
      </w:r>
    </w:p>
    <w:p w14:paraId="06A9DD8D" w14:textId="541F281C"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_Toc193383221 \h </w:instrText>
      </w:r>
      <w:r>
        <w:rPr>
          <w:noProof/>
        </w:rPr>
      </w:r>
      <w:r>
        <w:rPr>
          <w:noProof/>
        </w:rPr>
        <w:fldChar w:fldCharType="separate"/>
      </w:r>
      <w:r>
        <w:rPr>
          <w:noProof/>
        </w:rPr>
        <w:t>18</w:t>
      </w:r>
      <w:r>
        <w:rPr>
          <w:noProof/>
        </w:rPr>
        <w:fldChar w:fldCharType="end"/>
      </w:r>
    </w:p>
    <w:p w14:paraId="3DA53035" w14:textId="6DFB36B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_Toc193383222 \h </w:instrText>
      </w:r>
      <w:r>
        <w:rPr>
          <w:noProof/>
        </w:rPr>
      </w:r>
      <w:r>
        <w:rPr>
          <w:noProof/>
        </w:rPr>
        <w:fldChar w:fldCharType="separate"/>
      </w:r>
      <w:r>
        <w:rPr>
          <w:noProof/>
        </w:rPr>
        <w:t>19</w:t>
      </w:r>
      <w:r>
        <w:rPr>
          <w:noProof/>
        </w:rPr>
        <w:fldChar w:fldCharType="end"/>
      </w:r>
    </w:p>
    <w:p w14:paraId="05372DC2" w14:textId="3A538CC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_Toc193383223 \h </w:instrText>
      </w:r>
      <w:r>
        <w:rPr>
          <w:noProof/>
        </w:rPr>
      </w:r>
      <w:r>
        <w:rPr>
          <w:noProof/>
        </w:rPr>
        <w:fldChar w:fldCharType="separate"/>
      </w:r>
      <w:r>
        <w:rPr>
          <w:noProof/>
        </w:rPr>
        <w:t>19</w:t>
      </w:r>
      <w:r>
        <w:rPr>
          <w:noProof/>
        </w:rPr>
        <w:fldChar w:fldCharType="end"/>
      </w:r>
    </w:p>
    <w:p w14:paraId="30E33069" w14:textId="36841BD8"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_Toc193383224 \h </w:instrText>
      </w:r>
      <w:r>
        <w:rPr>
          <w:noProof/>
        </w:rPr>
      </w:r>
      <w:r>
        <w:rPr>
          <w:noProof/>
        </w:rPr>
        <w:fldChar w:fldCharType="separate"/>
      </w:r>
      <w:r>
        <w:rPr>
          <w:noProof/>
        </w:rPr>
        <w:t>20</w:t>
      </w:r>
      <w:r>
        <w:rPr>
          <w:noProof/>
        </w:rPr>
        <w:fldChar w:fldCharType="end"/>
      </w:r>
    </w:p>
    <w:p w14:paraId="16C50A2F" w14:textId="6CEE6AE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Transferring user-plane resources of MA PDU session using non-3GPP access path switching</w:t>
      </w:r>
      <w:r>
        <w:rPr>
          <w:noProof/>
        </w:rPr>
        <w:tab/>
      </w:r>
      <w:r>
        <w:rPr>
          <w:noProof/>
        </w:rPr>
        <w:fldChar w:fldCharType="begin" w:fldLock="1"/>
      </w:r>
      <w:r>
        <w:rPr>
          <w:noProof/>
        </w:rPr>
        <w:instrText xml:space="preserve"> PAGEREF _Toc193383225 \h </w:instrText>
      </w:r>
      <w:r>
        <w:rPr>
          <w:noProof/>
        </w:rPr>
      </w:r>
      <w:r>
        <w:rPr>
          <w:noProof/>
        </w:rPr>
        <w:fldChar w:fldCharType="separate"/>
      </w:r>
      <w:r>
        <w:rPr>
          <w:noProof/>
        </w:rPr>
        <w:t>21</w:t>
      </w:r>
      <w:r>
        <w:rPr>
          <w:noProof/>
        </w:rPr>
        <w:fldChar w:fldCharType="end"/>
      </w:r>
    </w:p>
    <w:p w14:paraId="20245EFB" w14:textId="6314096C"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_Toc193383226 \h </w:instrText>
      </w:r>
      <w:r>
        <w:rPr>
          <w:noProof/>
        </w:rPr>
      </w:r>
      <w:r>
        <w:rPr>
          <w:noProof/>
        </w:rPr>
        <w:fldChar w:fldCharType="separate"/>
      </w:r>
      <w:r>
        <w:rPr>
          <w:noProof/>
        </w:rPr>
        <w:t>21</w:t>
      </w:r>
      <w:r>
        <w:rPr>
          <w:noProof/>
        </w:rPr>
        <w:fldChar w:fldCharType="end"/>
      </w:r>
    </w:p>
    <w:p w14:paraId="2E5C759D" w14:textId="6D4BD9B6"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_Toc193383227 \h </w:instrText>
      </w:r>
      <w:r>
        <w:rPr>
          <w:noProof/>
        </w:rPr>
      </w:r>
      <w:r>
        <w:rPr>
          <w:noProof/>
        </w:rPr>
        <w:fldChar w:fldCharType="separate"/>
      </w:r>
      <w:r>
        <w:rPr>
          <w:noProof/>
        </w:rPr>
        <w:t>21</w:t>
      </w:r>
      <w:r>
        <w:rPr>
          <w:noProof/>
        </w:rPr>
        <w:fldChar w:fldCharType="end"/>
      </w:r>
    </w:p>
    <w:p w14:paraId="2C18C4E1" w14:textId="567EE979"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_Toc193383228 \h </w:instrText>
      </w:r>
      <w:r>
        <w:rPr>
          <w:noProof/>
        </w:rPr>
      </w:r>
      <w:r>
        <w:rPr>
          <w:noProof/>
        </w:rPr>
        <w:fldChar w:fldCharType="separate"/>
      </w:r>
      <w:r>
        <w:rPr>
          <w:noProof/>
        </w:rPr>
        <w:t>21</w:t>
      </w:r>
      <w:r>
        <w:rPr>
          <w:noProof/>
        </w:rPr>
        <w:fldChar w:fldCharType="end"/>
      </w:r>
    </w:p>
    <w:p w14:paraId="4D45B218" w14:textId="64EC4174"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_Toc193383229 \h </w:instrText>
      </w:r>
      <w:r>
        <w:rPr>
          <w:noProof/>
        </w:rPr>
      </w:r>
      <w:r>
        <w:rPr>
          <w:noProof/>
        </w:rPr>
        <w:fldChar w:fldCharType="separate"/>
      </w:r>
      <w:r>
        <w:rPr>
          <w:noProof/>
        </w:rPr>
        <w:t>23</w:t>
      </w:r>
      <w:r>
        <w:rPr>
          <w:noProof/>
        </w:rPr>
        <w:fldChar w:fldCharType="end"/>
      </w:r>
    </w:p>
    <w:p w14:paraId="05CE3211" w14:textId="451BCE3E"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_Toc193383230 \h </w:instrText>
      </w:r>
      <w:r>
        <w:rPr>
          <w:noProof/>
        </w:rPr>
      </w:r>
      <w:r>
        <w:rPr>
          <w:noProof/>
        </w:rPr>
        <w:fldChar w:fldCharType="separate"/>
      </w:r>
      <w:r>
        <w:rPr>
          <w:noProof/>
        </w:rPr>
        <w:t>24</w:t>
      </w:r>
      <w:r>
        <w:rPr>
          <w:noProof/>
        </w:rPr>
        <w:fldChar w:fldCharType="end"/>
      </w:r>
    </w:p>
    <w:p w14:paraId="52636681" w14:textId="41907193"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_Toc193383231 \h </w:instrText>
      </w:r>
      <w:r>
        <w:rPr>
          <w:noProof/>
        </w:rPr>
      </w:r>
      <w:r>
        <w:rPr>
          <w:noProof/>
        </w:rPr>
        <w:fldChar w:fldCharType="separate"/>
      </w:r>
      <w:r>
        <w:rPr>
          <w:noProof/>
        </w:rPr>
        <w:t>24</w:t>
      </w:r>
      <w:r>
        <w:rPr>
          <w:noProof/>
        </w:rPr>
        <w:fldChar w:fldCharType="end"/>
      </w:r>
    </w:p>
    <w:p w14:paraId="4A6042C5" w14:textId="0AC1FFDD"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_Toc193383232 \h </w:instrText>
      </w:r>
      <w:r>
        <w:rPr>
          <w:noProof/>
        </w:rPr>
      </w:r>
      <w:r>
        <w:rPr>
          <w:noProof/>
        </w:rPr>
        <w:fldChar w:fldCharType="separate"/>
      </w:r>
      <w:r>
        <w:rPr>
          <w:noProof/>
        </w:rPr>
        <w:t>25</w:t>
      </w:r>
      <w:r>
        <w:rPr>
          <w:noProof/>
        </w:rPr>
        <w:fldChar w:fldCharType="end"/>
      </w:r>
    </w:p>
    <w:p w14:paraId="69EE6C96" w14:textId="36A1BB7D"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_Toc193383233 \h </w:instrText>
      </w:r>
      <w:r>
        <w:rPr>
          <w:noProof/>
        </w:rPr>
      </w:r>
      <w:r>
        <w:rPr>
          <w:noProof/>
        </w:rPr>
        <w:fldChar w:fldCharType="separate"/>
      </w:r>
      <w:r>
        <w:rPr>
          <w:noProof/>
        </w:rPr>
        <w:t>25</w:t>
      </w:r>
      <w:r>
        <w:rPr>
          <w:noProof/>
        </w:rPr>
        <w:fldChar w:fldCharType="end"/>
      </w:r>
    </w:p>
    <w:p w14:paraId="7AC89B58" w14:textId="352CCAA9"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_Toc193383234 \h </w:instrText>
      </w:r>
      <w:r>
        <w:rPr>
          <w:noProof/>
        </w:rPr>
      </w:r>
      <w:r>
        <w:rPr>
          <w:noProof/>
        </w:rPr>
        <w:fldChar w:fldCharType="separate"/>
      </w:r>
      <w:r>
        <w:rPr>
          <w:noProof/>
        </w:rPr>
        <w:t>25</w:t>
      </w:r>
      <w:r>
        <w:rPr>
          <w:noProof/>
        </w:rPr>
        <w:fldChar w:fldCharType="end"/>
      </w:r>
    </w:p>
    <w:p w14:paraId="7CFC6B89" w14:textId="6D3F997A"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5.3a</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_Toc193383235 \h </w:instrText>
      </w:r>
      <w:r>
        <w:rPr>
          <w:noProof/>
        </w:rPr>
      </w:r>
      <w:r>
        <w:rPr>
          <w:noProof/>
        </w:rPr>
        <w:fldChar w:fldCharType="separate"/>
      </w:r>
      <w:r>
        <w:rPr>
          <w:noProof/>
        </w:rPr>
        <w:t>26</w:t>
      </w:r>
      <w:r>
        <w:rPr>
          <w:noProof/>
        </w:rPr>
        <w:fldChar w:fldCharType="end"/>
      </w:r>
    </w:p>
    <w:p w14:paraId="7AB66E9C" w14:textId="64DA8888"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_Toc193383236 \h </w:instrText>
      </w:r>
      <w:r>
        <w:rPr>
          <w:noProof/>
        </w:rPr>
      </w:r>
      <w:r>
        <w:rPr>
          <w:noProof/>
        </w:rPr>
        <w:fldChar w:fldCharType="separate"/>
      </w:r>
      <w:r>
        <w:rPr>
          <w:noProof/>
        </w:rPr>
        <w:t>26</w:t>
      </w:r>
      <w:r>
        <w:rPr>
          <w:noProof/>
        </w:rPr>
        <w:fldChar w:fldCharType="end"/>
      </w:r>
    </w:p>
    <w:p w14:paraId="43BE6303" w14:textId="2B99205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_Toc193383237 \h </w:instrText>
      </w:r>
      <w:r>
        <w:rPr>
          <w:noProof/>
        </w:rPr>
      </w:r>
      <w:r>
        <w:rPr>
          <w:noProof/>
        </w:rPr>
        <w:fldChar w:fldCharType="separate"/>
      </w:r>
      <w:r>
        <w:rPr>
          <w:noProof/>
        </w:rPr>
        <w:t>26</w:t>
      </w:r>
      <w:r>
        <w:rPr>
          <w:noProof/>
        </w:rPr>
        <w:fldChar w:fldCharType="end"/>
      </w:r>
    </w:p>
    <w:p w14:paraId="79E94C2B" w14:textId="1C8E4261"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_Toc193383238 \h </w:instrText>
      </w:r>
      <w:r>
        <w:rPr>
          <w:noProof/>
        </w:rPr>
      </w:r>
      <w:r>
        <w:rPr>
          <w:noProof/>
        </w:rPr>
        <w:fldChar w:fldCharType="separate"/>
      </w:r>
      <w:r>
        <w:rPr>
          <w:noProof/>
        </w:rPr>
        <w:t>28</w:t>
      </w:r>
      <w:r>
        <w:rPr>
          <w:noProof/>
        </w:rPr>
        <w:fldChar w:fldCharType="end"/>
      </w:r>
    </w:p>
    <w:p w14:paraId="061C04E9" w14:textId="52BC3712"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_Toc193383239 \h </w:instrText>
      </w:r>
      <w:r>
        <w:rPr>
          <w:noProof/>
        </w:rPr>
      </w:r>
      <w:r>
        <w:rPr>
          <w:noProof/>
        </w:rPr>
        <w:fldChar w:fldCharType="separate"/>
      </w:r>
      <w:r>
        <w:rPr>
          <w:noProof/>
        </w:rPr>
        <w:t>29</w:t>
      </w:r>
      <w:r>
        <w:rPr>
          <w:noProof/>
        </w:rPr>
        <w:fldChar w:fldCharType="end"/>
      </w:r>
    </w:p>
    <w:p w14:paraId="7BF518B6" w14:textId="67ABFF7D"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_Toc193383240 \h </w:instrText>
      </w:r>
      <w:r>
        <w:rPr>
          <w:noProof/>
        </w:rPr>
      </w:r>
      <w:r>
        <w:rPr>
          <w:noProof/>
        </w:rPr>
        <w:fldChar w:fldCharType="separate"/>
      </w:r>
      <w:r>
        <w:rPr>
          <w:noProof/>
        </w:rPr>
        <w:t>29</w:t>
      </w:r>
      <w:r>
        <w:rPr>
          <w:noProof/>
        </w:rPr>
        <w:fldChar w:fldCharType="end"/>
      </w:r>
    </w:p>
    <w:p w14:paraId="04C1F58F" w14:textId="78678E59"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_Toc193383241 \h </w:instrText>
      </w:r>
      <w:r>
        <w:rPr>
          <w:noProof/>
        </w:rPr>
      </w:r>
      <w:r>
        <w:rPr>
          <w:noProof/>
        </w:rPr>
        <w:fldChar w:fldCharType="separate"/>
      </w:r>
      <w:r>
        <w:rPr>
          <w:noProof/>
        </w:rPr>
        <w:t>29</w:t>
      </w:r>
      <w:r>
        <w:rPr>
          <w:noProof/>
        </w:rPr>
        <w:fldChar w:fldCharType="end"/>
      </w:r>
    </w:p>
    <w:p w14:paraId="1FF610BF" w14:textId="729B7038"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_Toc193383242 \h </w:instrText>
      </w:r>
      <w:r>
        <w:rPr>
          <w:noProof/>
        </w:rPr>
      </w:r>
      <w:r>
        <w:rPr>
          <w:noProof/>
        </w:rPr>
        <w:fldChar w:fldCharType="separate"/>
      </w:r>
      <w:r>
        <w:rPr>
          <w:noProof/>
        </w:rPr>
        <w:t>29</w:t>
      </w:r>
      <w:r>
        <w:rPr>
          <w:noProof/>
        </w:rPr>
        <w:fldChar w:fldCharType="end"/>
      </w:r>
    </w:p>
    <w:p w14:paraId="3DED1FCA" w14:textId="5BB040DE"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5.4.2</w:t>
      </w:r>
      <w:r>
        <w:rPr>
          <w:rFonts w:asciiTheme="minorHAnsi" w:eastAsiaTheme="minorEastAsia" w:hAnsiTheme="minorHAnsi" w:cstheme="minorBidi"/>
          <w:noProof/>
          <w:kern w:val="2"/>
          <w:sz w:val="24"/>
          <w:szCs w:val="24"/>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_Toc193383243 \h </w:instrText>
      </w:r>
      <w:r>
        <w:rPr>
          <w:noProof/>
        </w:rPr>
      </w:r>
      <w:r>
        <w:rPr>
          <w:noProof/>
        </w:rPr>
        <w:fldChar w:fldCharType="separate"/>
      </w:r>
      <w:r>
        <w:rPr>
          <w:noProof/>
        </w:rPr>
        <w:t>31</w:t>
      </w:r>
      <w:r>
        <w:rPr>
          <w:noProof/>
        </w:rPr>
        <w:fldChar w:fldCharType="end"/>
      </w:r>
    </w:p>
    <w:p w14:paraId="4CE96F42" w14:textId="11C6C01A"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5.4.2.1</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PMFP message transport</w:t>
      </w:r>
      <w:r>
        <w:rPr>
          <w:noProof/>
        </w:rPr>
        <w:tab/>
      </w:r>
      <w:r>
        <w:rPr>
          <w:noProof/>
        </w:rPr>
        <w:fldChar w:fldCharType="begin" w:fldLock="1"/>
      </w:r>
      <w:r>
        <w:rPr>
          <w:noProof/>
        </w:rPr>
        <w:instrText xml:space="preserve"> PAGEREF _Toc193383244 \h </w:instrText>
      </w:r>
      <w:r>
        <w:rPr>
          <w:noProof/>
        </w:rPr>
      </w:r>
      <w:r>
        <w:rPr>
          <w:noProof/>
        </w:rPr>
        <w:fldChar w:fldCharType="separate"/>
      </w:r>
      <w:r>
        <w:rPr>
          <w:noProof/>
        </w:rPr>
        <w:t>31</w:t>
      </w:r>
      <w:r>
        <w:rPr>
          <w:noProof/>
        </w:rPr>
        <w:fldChar w:fldCharType="end"/>
      </w:r>
    </w:p>
    <w:p w14:paraId="325E1FE1" w14:textId="0B63FF70"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5.4.2.1.1</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_Toc193383245 \h </w:instrText>
      </w:r>
      <w:r>
        <w:rPr>
          <w:noProof/>
        </w:rPr>
      </w:r>
      <w:r>
        <w:rPr>
          <w:noProof/>
        </w:rPr>
        <w:fldChar w:fldCharType="separate"/>
      </w:r>
      <w:r>
        <w:rPr>
          <w:noProof/>
        </w:rPr>
        <w:t>31</w:t>
      </w:r>
      <w:r>
        <w:rPr>
          <w:noProof/>
        </w:rPr>
        <w:fldChar w:fldCharType="end"/>
      </w:r>
    </w:p>
    <w:p w14:paraId="5FF9B99A" w14:textId="4FB2AC20"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5.4.2.1.2</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_Toc193383246 \h </w:instrText>
      </w:r>
      <w:r>
        <w:rPr>
          <w:noProof/>
        </w:rPr>
      </w:r>
      <w:r>
        <w:rPr>
          <w:noProof/>
        </w:rPr>
        <w:fldChar w:fldCharType="separate"/>
      </w:r>
      <w:r>
        <w:rPr>
          <w:noProof/>
        </w:rPr>
        <w:t>34</w:t>
      </w:r>
      <w:r>
        <w:rPr>
          <w:noProof/>
        </w:rPr>
        <w:fldChar w:fldCharType="end"/>
      </w:r>
    </w:p>
    <w:p w14:paraId="0A523200" w14:textId="55395BAB"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5.4.2.1.3</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_Toc193383247 \h </w:instrText>
      </w:r>
      <w:r>
        <w:rPr>
          <w:noProof/>
        </w:rPr>
      </w:r>
      <w:r>
        <w:rPr>
          <w:noProof/>
        </w:rPr>
        <w:fldChar w:fldCharType="separate"/>
      </w:r>
      <w:r>
        <w:rPr>
          <w:noProof/>
        </w:rPr>
        <w:t>35</w:t>
      </w:r>
      <w:r>
        <w:rPr>
          <w:noProof/>
        </w:rPr>
        <w:fldChar w:fldCharType="end"/>
      </w:r>
    </w:p>
    <w:p w14:paraId="0E54D071" w14:textId="37D8F9C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lastRenderedPageBreak/>
        <w:t>5.4.2.2</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 xml:space="preserve">Extended </w:t>
      </w:r>
      <w:r w:rsidRPr="00E90D02">
        <w:rPr>
          <w:noProof/>
          <w:lang w:val="en-US"/>
        </w:rPr>
        <w:t>procedure transaction identity (EPTI)</w:t>
      </w:r>
      <w:r>
        <w:rPr>
          <w:noProof/>
        </w:rPr>
        <w:tab/>
      </w:r>
      <w:r>
        <w:rPr>
          <w:noProof/>
        </w:rPr>
        <w:fldChar w:fldCharType="begin" w:fldLock="1"/>
      </w:r>
      <w:r>
        <w:rPr>
          <w:noProof/>
        </w:rPr>
        <w:instrText xml:space="preserve"> PAGEREF _Toc193383248 \h </w:instrText>
      </w:r>
      <w:r>
        <w:rPr>
          <w:noProof/>
        </w:rPr>
      </w:r>
      <w:r>
        <w:rPr>
          <w:noProof/>
        </w:rPr>
        <w:fldChar w:fldCharType="separate"/>
      </w:r>
      <w:r>
        <w:rPr>
          <w:noProof/>
        </w:rPr>
        <w:t>36</w:t>
      </w:r>
      <w:r>
        <w:rPr>
          <w:noProof/>
        </w:rPr>
        <w:fldChar w:fldCharType="end"/>
      </w:r>
    </w:p>
    <w:p w14:paraId="66CD397E" w14:textId="3028224B"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E90D02">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_Toc193383249 \h </w:instrText>
      </w:r>
      <w:r>
        <w:rPr>
          <w:noProof/>
        </w:rPr>
      </w:r>
      <w:r>
        <w:rPr>
          <w:noProof/>
        </w:rPr>
        <w:fldChar w:fldCharType="separate"/>
      </w:r>
      <w:r>
        <w:rPr>
          <w:noProof/>
        </w:rPr>
        <w:t>36</w:t>
      </w:r>
      <w:r>
        <w:rPr>
          <w:noProof/>
        </w:rPr>
        <w:fldChar w:fldCharType="end"/>
      </w:r>
    </w:p>
    <w:p w14:paraId="6A238AAF" w14:textId="53CBE69D"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_Toc193383250 \h </w:instrText>
      </w:r>
      <w:r>
        <w:rPr>
          <w:noProof/>
        </w:rPr>
      </w:r>
      <w:r>
        <w:rPr>
          <w:noProof/>
        </w:rPr>
        <w:fldChar w:fldCharType="separate"/>
      </w:r>
      <w:r>
        <w:rPr>
          <w:noProof/>
        </w:rPr>
        <w:t>36</w:t>
      </w:r>
      <w:r>
        <w:rPr>
          <w:noProof/>
        </w:rPr>
        <w:fldChar w:fldCharType="end"/>
      </w:r>
    </w:p>
    <w:p w14:paraId="708C5BB3" w14:textId="4023BD0D"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5.4.3.2</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_Toc193383251 \h </w:instrText>
      </w:r>
      <w:r>
        <w:rPr>
          <w:noProof/>
        </w:rPr>
      </w:r>
      <w:r>
        <w:rPr>
          <w:noProof/>
        </w:rPr>
        <w:fldChar w:fldCharType="separate"/>
      </w:r>
      <w:r>
        <w:rPr>
          <w:noProof/>
        </w:rPr>
        <w:t>36</w:t>
      </w:r>
      <w:r>
        <w:rPr>
          <w:noProof/>
        </w:rPr>
        <w:fldChar w:fldCharType="end"/>
      </w:r>
    </w:p>
    <w:p w14:paraId="53A6D318" w14:textId="07F5915F"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_Toc193383252 \h </w:instrText>
      </w:r>
      <w:r>
        <w:rPr>
          <w:noProof/>
        </w:rPr>
      </w:r>
      <w:r>
        <w:rPr>
          <w:noProof/>
        </w:rPr>
        <w:fldChar w:fldCharType="separate"/>
      </w:r>
      <w:r>
        <w:rPr>
          <w:noProof/>
        </w:rPr>
        <w:t>37</w:t>
      </w:r>
      <w:r>
        <w:rPr>
          <w:noProof/>
        </w:rPr>
        <w:fldChar w:fldCharType="end"/>
      </w:r>
    </w:p>
    <w:p w14:paraId="41FD1D4E" w14:textId="0B7C0BBF"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_Toc193383253 \h </w:instrText>
      </w:r>
      <w:r>
        <w:rPr>
          <w:noProof/>
        </w:rPr>
      </w:r>
      <w:r>
        <w:rPr>
          <w:noProof/>
        </w:rPr>
        <w:fldChar w:fldCharType="separate"/>
      </w:r>
      <w:r>
        <w:rPr>
          <w:noProof/>
        </w:rPr>
        <w:t>37</w:t>
      </w:r>
      <w:r>
        <w:rPr>
          <w:noProof/>
        </w:rPr>
        <w:fldChar w:fldCharType="end"/>
      </w:r>
    </w:p>
    <w:p w14:paraId="265A0E28" w14:textId="591406E0"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_Toc193383254 \h </w:instrText>
      </w:r>
      <w:r>
        <w:rPr>
          <w:noProof/>
        </w:rPr>
      </w:r>
      <w:r>
        <w:rPr>
          <w:noProof/>
        </w:rPr>
        <w:fldChar w:fldCharType="separate"/>
      </w:r>
      <w:r>
        <w:rPr>
          <w:noProof/>
        </w:rPr>
        <w:t>37</w:t>
      </w:r>
      <w:r>
        <w:rPr>
          <w:noProof/>
        </w:rPr>
        <w:fldChar w:fldCharType="end"/>
      </w:r>
    </w:p>
    <w:p w14:paraId="67DDDFAF" w14:textId="515A5396"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_Toc193383255 \h </w:instrText>
      </w:r>
      <w:r>
        <w:rPr>
          <w:noProof/>
        </w:rPr>
      </w:r>
      <w:r>
        <w:rPr>
          <w:noProof/>
        </w:rPr>
        <w:fldChar w:fldCharType="separate"/>
      </w:r>
      <w:r>
        <w:rPr>
          <w:noProof/>
        </w:rPr>
        <w:t>37</w:t>
      </w:r>
      <w:r>
        <w:rPr>
          <w:noProof/>
        </w:rPr>
        <w:fldChar w:fldCharType="end"/>
      </w:r>
    </w:p>
    <w:p w14:paraId="45DB1D88" w14:textId="0D988B1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5.4.4.2</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_Toc193383256 \h </w:instrText>
      </w:r>
      <w:r>
        <w:rPr>
          <w:noProof/>
        </w:rPr>
      </w:r>
      <w:r>
        <w:rPr>
          <w:noProof/>
        </w:rPr>
        <w:fldChar w:fldCharType="separate"/>
      </w:r>
      <w:r>
        <w:rPr>
          <w:noProof/>
        </w:rPr>
        <w:t>38</w:t>
      </w:r>
      <w:r>
        <w:rPr>
          <w:noProof/>
        </w:rPr>
        <w:fldChar w:fldCharType="end"/>
      </w:r>
    </w:p>
    <w:p w14:paraId="0208C5E6" w14:textId="317A799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5.4.4.3</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_Toc193383257 \h </w:instrText>
      </w:r>
      <w:r>
        <w:rPr>
          <w:noProof/>
        </w:rPr>
      </w:r>
      <w:r>
        <w:rPr>
          <w:noProof/>
        </w:rPr>
        <w:fldChar w:fldCharType="separate"/>
      </w:r>
      <w:r>
        <w:rPr>
          <w:noProof/>
        </w:rPr>
        <w:t>38</w:t>
      </w:r>
      <w:r>
        <w:rPr>
          <w:noProof/>
        </w:rPr>
        <w:fldChar w:fldCharType="end"/>
      </w:r>
    </w:p>
    <w:p w14:paraId="259CB3B7" w14:textId="11DEE85F"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_Toc193383258 \h </w:instrText>
      </w:r>
      <w:r>
        <w:rPr>
          <w:noProof/>
        </w:rPr>
      </w:r>
      <w:r>
        <w:rPr>
          <w:noProof/>
        </w:rPr>
        <w:fldChar w:fldCharType="separate"/>
      </w:r>
      <w:r>
        <w:rPr>
          <w:noProof/>
        </w:rPr>
        <w:t>38</w:t>
      </w:r>
      <w:r>
        <w:rPr>
          <w:noProof/>
        </w:rPr>
        <w:fldChar w:fldCharType="end"/>
      </w:r>
    </w:p>
    <w:p w14:paraId="07A73EF0" w14:textId="6BF1480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_Toc193383259 \h </w:instrText>
      </w:r>
      <w:r>
        <w:rPr>
          <w:noProof/>
        </w:rPr>
      </w:r>
      <w:r>
        <w:rPr>
          <w:noProof/>
        </w:rPr>
        <w:fldChar w:fldCharType="separate"/>
      </w:r>
      <w:r>
        <w:rPr>
          <w:noProof/>
        </w:rPr>
        <w:t>39</w:t>
      </w:r>
      <w:r>
        <w:rPr>
          <w:noProof/>
        </w:rPr>
        <w:fldChar w:fldCharType="end"/>
      </w:r>
    </w:p>
    <w:p w14:paraId="3626444C" w14:textId="5EA6B38A"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_Toc193383260 \h </w:instrText>
      </w:r>
      <w:r>
        <w:rPr>
          <w:noProof/>
        </w:rPr>
      </w:r>
      <w:r>
        <w:rPr>
          <w:noProof/>
        </w:rPr>
        <w:fldChar w:fldCharType="separate"/>
      </w:r>
      <w:r>
        <w:rPr>
          <w:noProof/>
        </w:rPr>
        <w:t>39</w:t>
      </w:r>
      <w:r>
        <w:rPr>
          <w:noProof/>
        </w:rPr>
        <w:fldChar w:fldCharType="end"/>
      </w:r>
    </w:p>
    <w:p w14:paraId="7516D98B" w14:textId="3062E6C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_Toc193383261 \h </w:instrText>
      </w:r>
      <w:r>
        <w:rPr>
          <w:noProof/>
        </w:rPr>
      </w:r>
      <w:r>
        <w:rPr>
          <w:noProof/>
        </w:rPr>
        <w:fldChar w:fldCharType="separate"/>
      </w:r>
      <w:r>
        <w:rPr>
          <w:noProof/>
        </w:rPr>
        <w:t>39</w:t>
      </w:r>
      <w:r>
        <w:rPr>
          <w:noProof/>
        </w:rPr>
        <w:fldChar w:fldCharType="end"/>
      </w:r>
    </w:p>
    <w:p w14:paraId="08A4A3B5" w14:textId="35410FA5"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_Toc193383262 \h </w:instrText>
      </w:r>
      <w:r>
        <w:rPr>
          <w:noProof/>
        </w:rPr>
      </w:r>
      <w:r>
        <w:rPr>
          <w:noProof/>
        </w:rPr>
        <w:fldChar w:fldCharType="separate"/>
      </w:r>
      <w:r>
        <w:rPr>
          <w:noProof/>
        </w:rPr>
        <w:t>39</w:t>
      </w:r>
      <w:r>
        <w:rPr>
          <w:noProof/>
        </w:rPr>
        <w:fldChar w:fldCharType="end"/>
      </w:r>
    </w:p>
    <w:p w14:paraId="2F29141F" w14:textId="343D46C7"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_Toc193383263 \h </w:instrText>
      </w:r>
      <w:r>
        <w:rPr>
          <w:noProof/>
        </w:rPr>
      </w:r>
      <w:r>
        <w:rPr>
          <w:noProof/>
        </w:rPr>
        <w:fldChar w:fldCharType="separate"/>
      </w:r>
      <w:r>
        <w:rPr>
          <w:noProof/>
        </w:rPr>
        <w:t>39</w:t>
      </w:r>
      <w:r>
        <w:rPr>
          <w:noProof/>
        </w:rPr>
        <w:fldChar w:fldCharType="end"/>
      </w:r>
    </w:p>
    <w:p w14:paraId="55F5BA09" w14:textId="35D390E3"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_Toc193383264 \h </w:instrText>
      </w:r>
      <w:r>
        <w:rPr>
          <w:noProof/>
        </w:rPr>
      </w:r>
      <w:r>
        <w:rPr>
          <w:noProof/>
        </w:rPr>
        <w:fldChar w:fldCharType="separate"/>
      </w:r>
      <w:r>
        <w:rPr>
          <w:noProof/>
        </w:rPr>
        <w:t>40</w:t>
      </w:r>
      <w:r>
        <w:rPr>
          <w:noProof/>
        </w:rPr>
        <w:fldChar w:fldCharType="end"/>
      </w:r>
    </w:p>
    <w:p w14:paraId="4EEEBDC4" w14:textId="6337B3B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_Toc193383265 \h </w:instrText>
      </w:r>
      <w:r>
        <w:rPr>
          <w:noProof/>
        </w:rPr>
      </w:r>
      <w:r>
        <w:rPr>
          <w:noProof/>
        </w:rPr>
        <w:fldChar w:fldCharType="separate"/>
      </w:r>
      <w:r>
        <w:rPr>
          <w:noProof/>
        </w:rPr>
        <w:t>40</w:t>
      </w:r>
      <w:r>
        <w:rPr>
          <w:noProof/>
        </w:rPr>
        <w:fldChar w:fldCharType="end"/>
      </w:r>
    </w:p>
    <w:p w14:paraId="37F2E185" w14:textId="2334F32F"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_Toc193383266 \h </w:instrText>
      </w:r>
      <w:r>
        <w:rPr>
          <w:noProof/>
        </w:rPr>
      </w:r>
      <w:r>
        <w:rPr>
          <w:noProof/>
        </w:rPr>
        <w:fldChar w:fldCharType="separate"/>
      </w:r>
      <w:r>
        <w:rPr>
          <w:noProof/>
        </w:rPr>
        <w:t>41</w:t>
      </w:r>
      <w:r>
        <w:rPr>
          <w:noProof/>
        </w:rPr>
        <w:fldChar w:fldCharType="end"/>
      </w:r>
    </w:p>
    <w:p w14:paraId="7BC27292" w14:textId="0FAA60E2"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_Toc193383267 \h </w:instrText>
      </w:r>
      <w:r>
        <w:rPr>
          <w:noProof/>
        </w:rPr>
      </w:r>
      <w:r>
        <w:rPr>
          <w:noProof/>
        </w:rPr>
        <w:fldChar w:fldCharType="separate"/>
      </w:r>
      <w:r>
        <w:rPr>
          <w:noProof/>
        </w:rPr>
        <w:t>41</w:t>
      </w:r>
      <w:r>
        <w:rPr>
          <w:noProof/>
        </w:rPr>
        <w:fldChar w:fldCharType="end"/>
      </w:r>
    </w:p>
    <w:p w14:paraId="6DB24146" w14:textId="32D50756"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_Toc193383268 \h </w:instrText>
      </w:r>
      <w:r>
        <w:rPr>
          <w:noProof/>
        </w:rPr>
      </w:r>
      <w:r>
        <w:rPr>
          <w:noProof/>
        </w:rPr>
        <w:fldChar w:fldCharType="separate"/>
      </w:r>
      <w:r>
        <w:rPr>
          <w:noProof/>
        </w:rPr>
        <w:t>42</w:t>
      </w:r>
      <w:r>
        <w:rPr>
          <w:noProof/>
        </w:rPr>
        <w:fldChar w:fldCharType="end"/>
      </w:r>
    </w:p>
    <w:p w14:paraId="6A7F0C8B" w14:textId="69B3278F"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_Toc193383269 \h </w:instrText>
      </w:r>
      <w:r>
        <w:rPr>
          <w:noProof/>
        </w:rPr>
      </w:r>
      <w:r>
        <w:rPr>
          <w:noProof/>
        </w:rPr>
        <w:fldChar w:fldCharType="separate"/>
      </w:r>
      <w:r>
        <w:rPr>
          <w:noProof/>
        </w:rPr>
        <w:t>42</w:t>
      </w:r>
      <w:r>
        <w:rPr>
          <w:noProof/>
        </w:rPr>
        <w:fldChar w:fldCharType="end"/>
      </w:r>
    </w:p>
    <w:p w14:paraId="271122EA" w14:textId="1448C874"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5.4.6.3</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_Toc193383270 \h </w:instrText>
      </w:r>
      <w:r>
        <w:rPr>
          <w:noProof/>
        </w:rPr>
      </w:r>
      <w:r>
        <w:rPr>
          <w:noProof/>
        </w:rPr>
        <w:fldChar w:fldCharType="separate"/>
      </w:r>
      <w:r>
        <w:rPr>
          <w:noProof/>
        </w:rPr>
        <w:t>42</w:t>
      </w:r>
      <w:r>
        <w:rPr>
          <w:noProof/>
        </w:rPr>
        <w:fldChar w:fldCharType="end"/>
      </w:r>
    </w:p>
    <w:p w14:paraId="57752C7E" w14:textId="18CD0BBC"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rPr>
        <w:t>5.4.6.3.1</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_Toc193383271 \h </w:instrText>
      </w:r>
      <w:r>
        <w:rPr>
          <w:noProof/>
        </w:rPr>
      </w:r>
      <w:r>
        <w:rPr>
          <w:noProof/>
        </w:rPr>
        <w:fldChar w:fldCharType="separate"/>
      </w:r>
      <w:r>
        <w:rPr>
          <w:noProof/>
        </w:rPr>
        <w:t>42</w:t>
      </w:r>
      <w:r>
        <w:rPr>
          <w:noProof/>
        </w:rPr>
        <w:fldChar w:fldCharType="end"/>
      </w:r>
    </w:p>
    <w:p w14:paraId="4538D489" w14:textId="4E2C9649"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5.4.6.3.2</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_Toc193383272 \h </w:instrText>
      </w:r>
      <w:r>
        <w:rPr>
          <w:noProof/>
        </w:rPr>
      </w:r>
      <w:r>
        <w:rPr>
          <w:noProof/>
        </w:rPr>
        <w:fldChar w:fldCharType="separate"/>
      </w:r>
      <w:r>
        <w:rPr>
          <w:noProof/>
        </w:rPr>
        <w:t>43</w:t>
      </w:r>
      <w:r>
        <w:rPr>
          <w:noProof/>
        </w:rPr>
        <w:fldChar w:fldCharType="end"/>
      </w:r>
    </w:p>
    <w:p w14:paraId="303E61CA" w14:textId="0C158DC1"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_Toc193383273 \h </w:instrText>
      </w:r>
      <w:r>
        <w:rPr>
          <w:noProof/>
        </w:rPr>
      </w:r>
      <w:r>
        <w:rPr>
          <w:noProof/>
        </w:rPr>
        <w:fldChar w:fldCharType="separate"/>
      </w:r>
      <w:r>
        <w:rPr>
          <w:noProof/>
        </w:rPr>
        <w:t>44</w:t>
      </w:r>
      <w:r>
        <w:rPr>
          <w:noProof/>
        </w:rPr>
        <w:fldChar w:fldCharType="end"/>
      </w:r>
    </w:p>
    <w:p w14:paraId="643A49F0" w14:textId="77535097"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_Toc193383274 \h </w:instrText>
      </w:r>
      <w:r>
        <w:rPr>
          <w:noProof/>
        </w:rPr>
      </w:r>
      <w:r>
        <w:rPr>
          <w:noProof/>
        </w:rPr>
        <w:fldChar w:fldCharType="separate"/>
      </w:r>
      <w:r>
        <w:rPr>
          <w:noProof/>
        </w:rPr>
        <w:t>44</w:t>
      </w:r>
      <w:r>
        <w:rPr>
          <w:noProof/>
        </w:rPr>
        <w:fldChar w:fldCharType="end"/>
      </w:r>
    </w:p>
    <w:p w14:paraId="2B3367F0" w14:textId="495DA21E"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_Toc193383275 \h </w:instrText>
      </w:r>
      <w:r>
        <w:rPr>
          <w:noProof/>
        </w:rPr>
      </w:r>
      <w:r>
        <w:rPr>
          <w:noProof/>
        </w:rPr>
        <w:fldChar w:fldCharType="separate"/>
      </w:r>
      <w:r>
        <w:rPr>
          <w:noProof/>
        </w:rPr>
        <w:t>44</w:t>
      </w:r>
      <w:r>
        <w:rPr>
          <w:noProof/>
        </w:rPr>
        <w:fldChar w:fldCharType="end"/>
      </w:r>
    </w:p>
    <w:p w14:paraId="6E271D4E" w14:textId="0586DBF0"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_Toc193383276 \h </w:instrText>
      </w:r>
      <w:r>
        <w:rPr>
          <w:noProof/>
        </w:rPr>
      </w:r>
      <w:r>
        <w:rPr>
          <w:noProof/>
        </w:rPr>
        <w:fldChar w:fldCharType="separate"/>
      </w:r>
      <w:r>
        <w:rPr>
          <w:noProof/>
        </w:rPr>
        <w:t>46</w:t>
      </w:r>
      <w:r>
        <w:rPr>
          <w:noProof/>
        </w:rPr>
        <w:fldChar w:fldCharType="end"/>
      </w:r>
    </w:p>
    <w:p w14:paraId="6D9C1F3C" w14:textId="791D5692"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rPr>
        <w:t>5.4.7.2.1</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_Toc193383277 \h </w:instrText>
      </w:r>
      <w:r>
        <w:rPr>
          <w:noProof/>
        </w:rPr>
      </w:r>
      <w:r>
        <w:rPr>
          <w:noProof/>
        </w:rPr>
        <w:fldChar w:fldCharType="separate"/>
      </w:r>
      <w:r>
        <w:rPr>
          <w:noProof/>
        </w:rPr>
        <w:t>46</w:t>
      </w:r>
      <w:r>
        <w:rPr>
          <w:noProof/>
        </w:rPr>
        <w:fldChar w:fldCharType="end"/>
      </w:r>
    </w:p>
    <w:p w14:paraId="19674233" w14:textId="67F1FBA1"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_Toc193383278 \h </w:instrText>
      </w:r>
      <w:r>
        <w:rPr>
          <w:noProof/>
        </w:rPr>
      </w:r>
      <w:r>
        <w:rPr>
          <w:noProof/>
        </w:rPr>
        <w:fldChar w:fldCharType="separate"/>
      </w:r>
      <w:r>
        <w:rPr>
          <w:noProof/>
        </w:rPr>
        <w:t>47</w:t>
      </w:r>
      <w:r>
        <w:rPr>
          <w:noProof/>
        </w:rPr>
        <w:fldChar w:fldCharType="end"/>
      </w:r>
    </w:p>
    <w:p w14:paraId="29636CAE" w14:textId="48321C40"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_Toc193383279 \h </w:instrText>
      </w:r>
      <w:r>
        <w:rPr>
          <w:noProof/>
        </w:rPr>
      </w:r>
      <w:r>
        <w:rPr>
          <w:noProof/>
        </w:rPr>
        <w:fldChar w:fldCharType="separate"/>
      </w:r>
      <w:r>
        <w:rPr>
          <w:noProof/>
        </w:rPr>
        <w:t>47</w:t>
      </w:r>
      <w:r>
        <w:rPr>
          <w:noProof/>
        </w:rPr>
        <w:fldChar w:fldCharType="end"/>
      </w:r>
    </w:p>
    <w:p w14:paraId="664D13FE" w14:textId="35763C00"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5.4.7.3</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_Toc193383280 \h </w:instrText>
      </w:r>
      <w:r>
        <w:rPr>
          <w:noProof/>
        </w:rPr>
      </w:r>
      <w:r>
        <w:rPr>
          <w:noProof/>
        </w:rPr>
        <w:fldChar w:fldCharType="separate"/>
      </w:r>
      <w:r>
        <w:rPr>
          <w:noProof/>
        </w:rPr>
        <w:t>47</w:t>
      </w:r>
      <w:r>
        <w:rPr>
          <w:noProof/>
        </w:rPr>
        <w:fldChar w:fldCharType="end"/>
      </w:r>
    </w:p>
    <w:p w14:paraId="3604EDBC" w14:textId="386869F1"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rPr>
        <w:t>5.4.7.3.1</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_Toc193383281 \h </w:instrText>
      </w:r>
      <w:r>
        <w:rPr>
          <w:noProof/>
        </w:rPr>
      </w:r>
      <w:r>
        <w:rPr>
          <w:noProof/>
        </w:rPr>
        <w:fldChar w:fldCharType="separate"/>
      </w:r>
      <w:r>
        <w:rPr>
          <w:noProof/>
        </w:rPr>
        <w:t>47</w:t>
      </w:r>
      <w:r>
        <w:rPr>
          <w:noProof/>
        </w:rPr>
        <w:fldChar w:fldCharType="end"/>
      </w:r>
    </w:p>
    <w:p w14:paraId="762125CD" w14:textId="39F3BBAC"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5.4.7.3.2</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_Toc193383282 \h </w:instrText>
      </w:r>
      <w:r>
        <w:rPr>
          <w:noProof/>
        </w:rPr>
      </w:r>
      <w:r>
        <w:rPr>
          <w:noProof/>
        </w:rPr>
        <w:fldChar w:fldCharType="separate"/>
      </w:r>
      <w:r>
        <w:rPr>
          <w:noProof/>
        </w:rPr>
        <w:t>48</w:t>
      </w:r>
      <w:r>
        <w:rPr>
          <w:noProof/>
        </w:rPr>
        <w:fldChar w:fldCharType="end"/>
      </w:r>
    </w:p>
    <w:p w14:paraId="70B427E0" w14:textId="79B3FA4A"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_Toc193383283 \h </w:instrText>
      </w:r>
      <w:r>
        <w:rPr>
          <w:noProof/>
        </w:rPr>
      </w:r>
      <w:r>
        <w:rPr>
          <w:noProof/>
        </w:rPr>
        <w:fldChar w:fldCharType="separate"/>
      </w:r>
      <w:r>
        <w:rPr>
          <w:noProof/>
        </w:rPr>
        <w:t>48</w:t>
      </w:r>
      <w:r>
        <w:rPr>
          <w:noProof/>
        </w:rPr>
        <w:fldChar w:fldCharType="end"/>
      </w:r>
    </w:p>
    <w:p w14:paraId="4A6AA6B3" w14:textId="4766C759"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_Toc193383284 \h </w:instrText>
      </w:r>
      <w:r>
        <w:rPr>
          <w:noProof/>
        </w:rPr>
      </w:r>
      <w:r>
        <w:rPr>
          <w:noProof/>
        </w:rPr>
        <w:fldChar w:fldCharType="separate"/>
      </w:r>
      <w:r>
        <w:rPr>
          <w:noProof/>
        </w:rPr>
        <w:t>49</w:t>
      </w:r>
      <w:r>
        <w:rPr>
          <w:noProof/>
        </w:rPr>
        <w:fldChar w:fldCharType="end"/>
      </w:r>
    </w:p>
    <w:p w14:paraId="7889F146" w14:textId="10DC202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_Toc193383285 \h </w:instrText>
      </w:r>
      <w:r>
        <w:rPr>
          <w:noProof/>
        </w:rPr>
      </w:r>
      <w:r>
        <w:rPr>
          <w:noProof/>
        </w:rPr>
        <w:fldChar w:fldCharType="separate"/>
      </w:r>
      <w:r>
        <w:rPr>
          <w:noProof/>
        </w:rPr>
        <w:t>49</w:t>
      </w:r>
      <w:r>
        <w:rPr>
          <w:noProof/>
        </w:rPr>
        <w:fldChar w:fldCharType="end"/>
      </w:r>
    </w:p>
    <w:p w14:paraId="5EF9F8DF" w14:textId="71381E3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_Toc193383286 \h </w:instrText>
      </w:r>
      <w:r>
        <w:rPr>
          <w:noProof/>
        </w:rPr>
      </w:r>
      <w:r>
        <w:rPr>
          <w:noProof/>
        </w:rPr>
        <w:fldChar w:fldCharType="separate"/>
      </w:r>
      <w:r>
        <w:rPr>
          <w:noProof/>
        </w:rPr>
        <w:t>49</w:t>
      </w:r>
      <w:r>
        <w:rPr>
          <w:noProof/>
        </w:rPr>
        <w:fldChar w:fldCharType="end"/>
      </w:r>
    </w:p>
    <w:p w14:paraId="36CD7953" w14:textId="2C8CB1F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5.4.8.3</w:t>
      </w:r>
      <w:r>
        <w:rPr>
          <w:rFonts w:asciiTheme="minorHAnsi" w:eastAsiaTheme="minorEastAsia" w:hAnsiTheme="minorHAnsi" w:cstheme="minorBidi"/>
          <w:noProof/>
          <w:kern w:val="2"/>
          <w:sz w:val="24"/>
          <w:szCs w:val="24"/>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_Toc193383287 \h </w:instrText>
      </w:r>
      <w:r>
        <w:rPr>
          <w:noProof/>
        </w:rPr>
      </w:r>
      <w:r>
        <w:rPr>
          <w:noProof/>
        </w:rPr>
        <w:fldChar w:fldCharType="separate"/>
      </w:r>
      <w:r>
        <w:rPr>
          <w:noProof/>
        </w:rPr>
        <w:t>49</w:t>
      </w:r>
      <w:r>
        <w:rPr>
          <w:noProof/>
        </w:rPr>
        <w:fldChar w:fldCharType="end"/>
      </w:r>
    </w:p>
    <w:p w14:paraId="03B437BA" w14:textId="054C6CD2"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_Toc193383288 \h </w:instrText>
      </w:r>
      <w:r>
        <w:rPr>
          <w:noProof/>
        </w:rPr>
      </w:r>
      <w:r>
        <w:rPr>
          <w:noProof/>
        </w:rPr>
        <w:fldChar w:fldCharType="separate"/>
      </w:r>
      <w:r>
        <w:rPr>
          <w:noProof/>
        </w:rPr>
        <w:t>49</w:t>
      </w:r>
      <w:r>
        <w:rPr>
          <w:noProof/>
        </w:rPr>
        <w:fldChar w:fldCharType="end"/>
      </w:r>
    </w:p>
    <w:p w14:paraId="33CA947E" w14:textId="1424F2C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5.4.9</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_Toc193383289 \h </w:instrText>
      </w:r>
      <w:r>
        <w:rPr>
          <w:noProof/>
        </w:rPr>
      </w:r>
      <w:r>
        <w:rPr>
          <w:noProof/>
        </w:rPr>
        <w:fldChar w:fldCharType="separate"/>
      </w:r>
      <w:r>
        <w:rPr>
          <w:noProof/>
        </w:rPr>
        <w:t>50</w:t>
      </w:r>
      <w:r>
        <w:rPr>
          <w:noProof/>
        </w:rPr>
        <w:fldChar w:fldCharType="end"/>
      </w:r>
    </w:p>
    <w:p w14:paraId="7DAF68E8" w14:textId="207A8FE9"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_Toc193383290 \h </w:instrText>
      </w:r>
      <w:r>
        <w:rPr>
          <w:noProof/>
        </w:rPr>
      </w:r>
      <w:r>
        <w:rPr>
          <w:noProof/>
        </w:rPr>
        <w:fldChar w:fldCharType="separate"/>
      </w:r>
      <w:r>
        <w:rPr>
          <w:noProof/>
        </w:rPr>
        <w:t>50</w:t>
      </w:r>
      <w:r>
        <w:rPr>
          <w:noProof/>
        </w:rPr>
        <w:fldChar w:fldCharType="end"/>
      </w:r>
    </w:p>
    <w:p w14:paraId="4D5882E4" w14:textId="3AADBD1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_Toc193383291 \h </w:instrText>
      </w:r>
      <w:r>
        <w:rPr>
          <w:noProof/>
        </w:rPr>
      </w:r>
      <w:r>
        <w:rPr>
          <w:noProof/>
        </w:rPr>
        <w:fldChar w:fldCharType="separate"/>
      </w:r>
      <w:r>
        <w:rPr>
          <w:noProof/>
        </w:rPr>
        <w:t>50</w:t>
      </w:r>
      <w:r>
        <w:rPr>
          <w:noProof/>
        </w:rPr>
        <w:fldChar w:fldCharType="end"/>
      </w:r>
    </w:p>
    <w:p w14:paraId="57A25359" w14:textId="5F51C9A2"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5.4.9.3</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_Toc193383292 \h </w:instrText>
      </w:r>
      <w:r>
        <w:rPr>
          <w:noProof/>
        </w:rPr>
      </w:r>
      <w:r>
        <w:rPr>
          <w:noProof/>
        </w:rPr>
        <w:fldChar w:fldCharType="separate"/>
      </w:r>
      <w:r>
        <w:rPr>
          <w:noProof/>
        </w:rPr>
        <w:t>50</w:t>
      </w:r>
      <w:r>
        <w:rPr>
          <w:noProof/>
        </w:rPr>
        <w:fldChar w:fldCharType="end"/>
      </w:r>
    </w:p>
    <w:p w14:paraId="0964541A" w14:textId="3ABDFCD7"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_Toc193383293 \h </w:instrText>
      </w:r>
      <w:r>
        <w:rPr>
          <w:noProof/>
        </w:rPr>
      </w:r>
      <w:r>
        <w:rPr>
          <w:noProof/>
        </w:rPr>
        <w:fldChar w:fldCharType="separate"/>
      </w:r>
      <w:r>
        <w:rPr>
          <w:noProof/>
        </w:rPr>
        <w:t>50</w:t>
      </w:r>
      <w:r>
        <w:rPr>
          <w:noProof/>
        </w:rPr>
        <w:fldChar w:fldCharType="end"/>
      </w:r>
    </w:p>
    <w:p w14:paraId="68FB29F5" w14:textId="760263C1"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_Toc193383294 \h </w:instrText>
      </w:r>
      <w:r>
        <w:rPr>
          <w:noProof/>
        </w:rPr>
      </w:r>
      <w:r>
        <w:rPr>
          <w:noProof/>
        </w:rPr>
        <w:fldChar w:fldCharType="separate"/>
      </w:r>
      <w:r>
        <w:rPr>
          <w:noProof/>
        </w:rPr>
        <w:t>51</w:t>
      </w:r>
      <w:r>
        <w:rPr>
          <w:noProof/>
        </w:rPr>
        <w:fldChar w:fldCharType="end"/>
      </w:r>
    </w:p>
    <w:p w14:paraId="068584E8" w14:textId="1F6B88CF"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_Toc193383295 \h </w:instrText>
      </w:r>
      <w:r>
        <w:rPr>
          <w:noProof/>
        </w:rPr>
      </w:r>
      <w:r>
        <w:rPr>
          <w:noProof/>
        </w:rPr>
        <w:fldChar w:fldCharType="separate"/>
      </w:r>
      <w:r>
        <w:rPr>
          <w:noProof/>
        </w:rPr>
        <w:t>51</w:t>
      </w:r>
      <w:r>
        <w:rPr>
          <w:noProof/>
        </w:rPr>
        <w:fldChar w:fldCharType="end"/>
      </w:r>
    </w:p>
    <w:p w14:paraId="4B487725" w14:textId="18EC623B"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5.4.10.2</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_Toc193383296 \h </w:instrText>
      </w:r>
      <w:r>
        <w:rPr>
          <w:noProof/>
        </w:rPr>
      </w:r>
      <w:r>
        <w:rPr>
          <w:noProof/>
        </w:rPr>
        <w:fldChar w:fldCharType="separate"/>
      </w:r>
      <w:r>
        <w:rPr>
          <w:noProof/>
        </w:rPr>
        <w:t>51</w:t>
      </w:r>
      <w:r>
        <w:rPr>
          <w:noProof/>
        </w:rPr>
        <w:fldChar w:fldCharType="end"/>
      </w:r>
    </w:p>
    <w:p w14:paraId="360FAF7E" w14:textId="4FEFD734"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5.4.10.3</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_Toc193383297 \h </w:instrText>
      </w:r>
      <w:r>
        <w:rPr>
          <w:noProof/>
        </w:rPr>
      </w:r>
      <w:r>
        <w:rPr>
          <w:noProof/>
        </w:rPr>
        <w:fldChar w:fldCharType="separate"/>
      </w:r>
      <w:r>
        <w:rPr>
          <w:noProof/>
        </w:rPr>
        <w:t>52</w:t>
      </w:r>
      <w:r>
        <w:rPr>
          <w:noProof/>
        </w:rPr>
        <w:fldChar w:fldCharType="end"/>
      </w:r>
    </w:p>
    <w:p w14:paraId="12CC4194" w14:textId="07CE248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_Toc193383298 \h </w:instrText>
      </w:r>
      <w:r>
        <w:rPr>
          <w:noProof/>
        </w:rPr>
      </w:r>
      <w:r>
        <w:rPr>
          <w:noProof/>
        </w:rPr>
        <w:fldChar w:fldCharType="separate"/>
      </w:r>
      <w:r>
        <w:rPr>
          <w:noProof/>
        </w:rPr>
        <w:t>52</w:t>
      </w:r>
      <w:r>
        <w:rPr>
          <w:noProof/>
        </w:rPr>
        <w:fldChar w:fldCharType="end"/>
      </w:r>
    </w:p>
    <w:p w14:paraId="40FC8536" w14:textId="1E3D5D6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5.4.11</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_Toc193383299 \h </w:instrText>
      </w:r>
      <w:r>
        <w:rPr>
          <w:noProof/>
        </w:rPr>
      </w:r>
      <w:r>
        <w:rPr>
          <w:noProof/>
        </w:rPr>
        <w:fldChar w:fldCharType="separate"/>
      </w:r>
      <w:r>
        <w:rPr>
          <w:noProof/>
        </w:rPr>
        <w:t>52</w:t>
      </w:r>
      <w:r>
        <w:rPr>
          <w:noProof/>
        </w:rPr>
        <w:fldChar w:fldCharType="end"/>
      </w:r>
    </w:p>
    <w:p w14:paraId="328F362B" w14:textId="7A51292A"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_Toc193383300 \h </w:instrText>
      </w:r>
      <w:r>
        <w:rPr>
          <w:noProof/>
        </w:rPr>
      </w:r>
      <w:r>
        <w:rPr>
          <w:noProof/>
        </w:rPr>
        <w:fldChar w:fldCharType="separate"/>
      </w:r>
      <w:r>
        <w:rPr>
          <w:noProof/>
        </w:rPr>
        <w:t>52</w:t>
      </w:r>
      <w:r>
        <w:rPr>
          <w:noProof/>
        </w:rPr>
        <w:fldChar w:fldCharType="end"/>
      </w:r>
    </w:p>
    <w:p w14:paraId="3B1DE963" w14:textId="5573107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5.4.11.2</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_Toc193383301 \h </w:instrText>
      </w:r>
      <w:r>
        <w:rPr>
          <w:noProof/>
        </w:rPr>
      </w:r>
      <w:r>
        <w:rPr>
          <w:noProof/>
        </w:rPr>
        <w:fldChar w:fldCharType="separate"/>
      </w:r>
      <w:r>
        <w:rPr>
          <w:noProof/>
        </w:rPr>
        <w:t>52</w:t>
      </w:r>
      <w:r>
        <w:rPr>
          <w:noProof/>
        </w:rPr>
        <w:fldChar w:fldCharType="end"/>
      </w:r>
    </w:p>
    <w:p w14:paraId="058F45AC" w14:textId="72648C35"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5.4.11.3</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_Toc193383302 \h </w:instrText>
      </w:r>
      <w:r>
        <w:rPr>
          <w:noProof/>
        </w:rPr>
      </w:r>
      <w:r>
        <w:rPr>
          <w:noProof/>
        </w:rPr>
        <w:fldChar w:fldCharType="separate"/>
      </w:r>
      <w:r>
        <w:rPr>
          <w:noProof/>
        </w:rPr>
        <w:t>53</w:t>
      </w:r>
      <w:r>
        <w:rPr>
          <w:noProof/>
        </w:rPr>
        <w:fldChar w:fldCharType="end"/>
      </w:r>
    </w:p>
    <w:p w14:paraId="64708EA1" w14:textId="225132D7"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_Toc193383303 \h </w:instrText>
      </w:r>
      <w:r>
        <w:rPr>
          <w:noProof/>
        </w:rPr>
      </w:r>
      <w:r>
        <w:rPr>
          <w:noProof/>
        </w:rPr>
        <w:fldChar w:fldCharType="separate"/>
      </w:r>
      <w:r>
        <w:rPr>
          <w:noProof/>
        </w:rPr>
        <w:t>53</w:t>
      </w:r>
      <w:r>
        <w:rPr>
          <w:noProof/>
        </w:rPr>
        <w:fldChar w:fldCharType="end"/>
      </w:r>
    </w:p>
    <w:p w14:paraId="4D1CAAB4" w14:textId="0868B0A9"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PDUs and parameters specific to the present document</w:t>
      </w:r>
      <w:r>
        <w:rPr>
          <w:noProof/>
        </w:rPr>
        <w:tab/>
      </w:r>
      <w:r>
        <w:rPr>
          <w:noProof/>
        </w:rPr>
        <w:fldChar w:fldCharType="begin" w:fldLock="1"/>
      </w:r>
      <w:r>
        <w:rPr>
          <w:noProof/>
        </w:rPr>
        <w:instrText xml:space="preserve"> PAGEREF _Toc193383304 \h </w:instrText>
      </w:r>
      <w:r>
        <w:rPr>
          <w:noProof/>
        </w:rPr>
      </w:r>
      <w:r>
        <w:rPr>
          <w:noProof/>
        </w:rPr>
        <w:fldChar w:fldCharType="separate"/>
      </w:r>
      <w:r>
        <w:rPr>
          <w:noProof/>
        </w:rPr>
        <w:t>53</w:t>
      </w:r>
      <w:r>
        <w:rPr>
          <w:noProof/>
        </w:rPr>
        <w:fldChar w:fldCharType="end"/>
      </w:r>
    </w:p>
    <w:p w14:paraId="5FCD8AAA" w14:textId="546783D2"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ATSSS parameters</w:t>
      </w:r>
      <w:r>
        <w:rPr>
          <w:noProof/>
        </w:rPr>
        <w:tab/>
      </w:r>
      <w:r>
        <w:rPr>
          <w:noProof/>
        </w:rPr>
        <w:fldChar w:fldCharType="begin" w:fldLock="1"/>
      </w:r>
      <w:r>
        <w:rPr>
          <w:noProof/>
        </w:rPr>
        <w:instrText xml:space="preserve"> PAGEREF _Toc193383305 \h </w:instrText>
      </w:r>
      <w:r>
        <w:rPr>
          <w:noProof/>
        </w:rPr>
      </w:r>
      <w:r>
        <w:rPr>
          <w:noProof/>
        </w:rPr>
        <w:fldChar w:fldCharType="separate"/>
      </w:r>
      <w:r>
        <w:rPr>
          <w:noProof/>
        </w:rPr>
        <w:t>53</w:t>
      </w:r>
      <w:r>
        <w:rPr>
          <w:noProof/>
        </w:rPr>
        <w:fldChar w:fldCharType="end"/>
      </w:r>
    </w:p>
    <w:p w14:paraId="6B4D7C57" w14:textId="200C1A09"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General</w:t>
      </w:r>
      <w:r>
        <w:rPr>
          <w:noProof/>
        </w:rPr>
        <w:tab/>
      </w:r>
      <w:r>
        <w:rPr>
          <w:noProof/>
        </w:rPr>
        <w:fldChar w:fldCharType="begin" w:fldLock="1"/>
      </w:r>
      <w:r>
        <w:rPr>
          <w:noProof/>
        </w:rPr>
        <w:instrText xml:space="preserve"> PAGEREF _Toc193383306 \h </w:instrText>
      </w:r>
      <w:r>
        <w:rPr>
          <w:noProof/>
        </w:rPr>
      </w:r>
      <w:r>
        <w:rPr>
          <w:noProof/>
        </w:rPr>
        <w:fldChar w:fldCharType="separate"/>
      </w:r>
      <w:r>
        <w:rPr>
          <w:noProof/>
        </w:rPr>
        <w:t>53</w:t>
      </w:r>
      <w:r>
        <w:rPr>
          <w:noProof/>
        </w:rPr>
        <w:fldChar w:fldCharType="end"/>
      </w:r>
    </w:p>
    <w:p w14:paraId="16A7F49E" w14:textId="07C7E2F1"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Encoding of ATSSS parameters</w:t>
      </w:r>
      <w:r>
        <w:rPr>
          <w:noProof/>
        </w:rPr>
        <w:tab/>
      </w:r>
      <w:r>
        <w:rPr>
          <w:noProof/>
        </w:rPr>
        <w:fldChar w:fldCharType="begin" w:fldLock="1"/>
      </w:r>
      <w:r>
        <w:rPr>
          <w:noProof/>
        </w:rPr>
        <w:instrText xml:space="preserve"> PAGEREF _Toc193383307 \h </w:instrText>
      </w:r>
      <w:r>
        <w:rPr>
          <w:noProof/>
        </w:rPr>
      </w:r>
      <w:r>
        <w:rPr>
          <w:noProof/>
        </w:rPr>
        <w:fldChar w:fldCharType="separate"/>
      </w:r>
      <w:r>
        <w:rPr>
          <w:noProof/>
        </w:rPr>
        <w:t>54</w:t>
      </w:r>
      <w:r>
        <w:rPr>
          <w:noProof/>
        </w:rPr>
        <w:fldChar w:fldCharType="end"/>
      </w:r>
    </w:p>
    <w:p w14:paraId="4460112A" w14:textId="3AFD66C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ATSSS rules</w:t>
      </w:r>
      <w:r>
        <w:rPr>
          <w:noProof/>
        </w:rPr>
        <w:tab/>
      </w:r>
      <w:r>
        <w:rPr>
          <w:noProof/>
        </w:rPr>
        <w:fldChar w:fldCharType="begin" w:fldLock="1"/>
      </w:r>
      <w:r>
        <w:rPr>
          <w:noProof/>
        </w:rPr>
        <w:instrText xml:space="preserve"> PAGEREF _Toc193383308 \h </w:instrText>
      </w:r>
      <w:r>
        <w:rPr>
          <w:noProof/>
        </w:rPr>
      </w:r>
      <w:r>
        <w:rPr>
          <w:noProof/>
        </w:rPr>
        <w:fldChar w:fldCharType="separate"/>
      </w:r>
      <w:r>
        <w:rPr>
          <w:noProof/>
        </w:rPr>
        <w:t>55</w:t>
      </w:r>
      <w:r>
        <w:rPr>
          <w:noProof/>
        </w:rPr>
        <w:fldChar w:fldCharType="end"/>
      </w:r>
    </w:p>
    <w:p w14:paraId="347F41D7" w14:textId="0A338EB1"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_Toc193383309 \h </w:instrText>
      </w:r>
      <w:r>
        <w:rPr>
          <w:noProof/>
        </w:rPr>
      </w:r>
      <w:r>
        <w:rPr>
          <w:noProof/>
        </w:rPr>
        <w:fldChar w:fldCharType="separate"/>
      </w:r>
      <w:r>
        <w:rPr>
          <w:noProof/>
        </w:rPr>
        <w:t>55</w:t>
      </w:r>
      <w:r>
        <w:rPr>
          <w:noProof/>
        </w:rPr>
        <w:fldChar w:fldCharType="end"/>
      </w:r>
    </w:p>
    <w:p w14:paraId="110D96D2" w14:textId="19635D79"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Encoding of ATSSS rules</w:t>
      </w:r>
      <w:r>
        <w:rPr>
          <w:noProof/>
        </w:rPr>
        <w:tab/>
      </w:r>
      <w:r>
        <w:rPr>
          <w:noProof/>
        </w:rPr>
        <w:fldChar w:fldCharType="begin" w:fldLock="1"/>
      </w:r>
      <w:r>
        <w:rPr>
          <w:noProof/>
        </w:rPr>
        <w:instrText xml:space="preserve"> PAGEREF _Toc193383310 \h </w:instrText>
      </w:r>
      <w:r>
        <w:rPr>
          <w:noProof/>
        </w:rPr>
      </w:r>
      <w:r>
        <w:rPr>
          <w:noProof/>
        </w:rPr>
        <w:fldChar w:fldCharType="separate"/>
      </w:r>
      <w:r>
        <w:rPr>
          <w:noProof/>
        </w:rPr>
        <w:t>57</w:t>
      </w:r>
      <w:r>
        <w:rPr>
          <w:noProof/>
        </w:rPr>
        <w:fldChar w:fldCharType="end"/>
      </w:r>
    </w:p>
    <w:p w14:paraId="515FB53A" w14:textId="25C07B23"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Network steering functionalities information</w:t>
      </w:r>
      <w:r>
        <w:rPr>
          <w:noProof/>
        </w:rPr>
        <w:tab/>
      </w:r>
      <w:r>
        <w:rPr>
          <w:noProof/>
        </w:rPr>
        <w:fldChar w:fldCharType="begin" w:fldLock="1"/>
      </w:r>
      <w:r>
        <w:rPr>
          <w:noProof/>
        </w:rPr>
        <w:instrText xml:space="preserve"> PAGEREF _Toc193383311 \h </w:instrText>
      </w:r>
      <w:r>
        <w:rPr>
          <w:noProof/>
        </w:rPr>
      </w:r>
      <w:r>
        <w:rPr>
          <w:noProof/>
        </w:rPr>
        <w:fldChar w:fldCharType="separate"/>
      </w:r>
      <w:r>
        <w:rPr>
          <w:noProof/>
        </w:rPr>
        <w:t>63</w:t>
      </w:r>
      <w:r>
        <w:rPr>
          <w:noProof/>
        </w:rPr>
        <w:fldChar w:fldCharType="end"/>
      </w:r>
    </w:p>
    <w:p w14:paraId="5FB86216" w14:textId="1CF4E2DD"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_Toc193383312 \h </w:instrText>
      </w:r>
      <w:r>
        <w:rPr>
          <w:noProof/>
        </w:rPr>
      </w:r>
      <w:r>
        <w:rPr>
          <w:noProof/>
        </w:rPr>
        <w:fldChar w:fldCharType="separate"/>
      </w:r>
      <w:r>
        <w:rPr>
          <w:noProof/>
        </w:rPr>
        <w:t>63</w:t>
      </w:r>
      <w:r>
        <w:rPr>
          <w:noProof/>
        </w:rPr>
        <w:fldChar w:fldCharType="end"/>
      </w:r>
    </w:p>
    <w:p w14:paraId="3F97D509" w14:textId="307B2A83"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_Toc193383313 \h </w:instrText>
      </w:r>
      <w:r>
        <w:rPr>
          <w:noProof/>
        </w:rPr>
      </w:r>
      <w:r>
        <w:rPr>
          <w:noProof/>
        </w:rPr>
        <w:fldChar w:fldCharType="separate"/>
      </w:r>
      <w:r>
        <w:rPr>
          <w:noProof/>
        </w:rPr>
        <w:t>63</w:t>
      </w:r>
      <w:r>
        <w:rPr>
          <w:noProof/>
        </w:rPr>
        <w:fldChar w:fldCharType="end"/>
      </w:r>
    </w:p>
    <w:p w14:paraId="3ED49B74" w14:textId="6D092F2B"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6.1.4.1.1</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information for different steering functionalities</w:t>
      </w:r>
      <w:r>
        <w:rPr>
          <w:noProof/>
        </w:rPr>
        <w:tab/>
      </w:r>
      <w:r>
        <w:rPr>
          <w:noProof/>
        </w:rPr>
        <w:fldChar w:fldCharType="begin" w:fldLock="1"/>
      </w:r>
      <w:r>
        <w:rPr>
          <w:noProof/>
        </w:rPr>
        <w:instrText xml:space="preserve"> PAGEREF _Toc193383314 \h </w:instrText>
      </w:r>
      <w:r>
        <w:rPr>
          <w:noProof/>
        </w:rPr>
      </w:r>
      <w:r>
        <w:rPr>
          <w:noProof/>
        </w:rPr>
        <w:fldChar w:fldCharType="separate"/>
      </w:r>
      <w:r>
        <w:rPr>
          <w:noProof/>
        </w:rPr>
        <w:t>64</w:t>
      </w:r>
      <w:r>
        <w:rPr>
          <w:noProof/>
        </w:rPr>
        <w:fldChar w:fldCharType="end"/>
      </w:r>
    </w:p>
    <w:p w14:paraId="7D5C7B2B" w14:textId="662BED8B"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sidRPr="00E90D02">
        <w:rPr>
          <w:noProof/>
          <w:lang w:val="fi-FI" w:eastAsia="zh-CN"/>
        </w:rPr>
        <w:t>6.1.4.1.2</w:t>
      </w:r>
      <w:r>
        <w:rPr>
          <w:rFonts w:asciiTheme="minorHAnsi" w:eastAsiaTheme="minorEastAsia" w:hAnsiTheme="minorHAnsi" w:cstheme="minorBidi"/>
          <w:noProof/>
          <w:kern w:val="2"/>
          <w:sz w:val="24"/>
          <w:szCs w:val="24"/>
          <w:lang w:eastAsia="en-GB"/>
          <w14:ligatures w14:val="standardContextual"/>
        </w:rPr>
        <w:tab/>
      </w:r>
      <w:r w:rsidRPr="00E90D02">
        <w:rPr>
          <w:noProof/>
          <w:lang w:val="fi-FI" w:eastAsia="zh-CN"/>
        </w:rPr>
        <w:t>Void</w:t>
      </w:r>
      <w:r>
        <w:rPr>
          <w:noProof/>
        </w:rPr>
        <w:tab/>
      </w:r>
      <w:r>
        <w:rPr>
          <w:noProof/>
        </w:rPr>
        <w:fldChar w:fldCharType="begin" w:fldLock="1"/>
      </w:r>
      <w:r>
        <w:rPr>
          <w:noProof/>
        </w:rPr>
        <w:instrText xml:space="preserve"> PAGEREF _Toc193383315 \h </w:instrText>
      </w:r>
      <w:r>
        <w:rPr>
          <w:noProof/>
        </w:rPr>
      </w:r>
      <w:r>
        <w:rPr>
          <w:noProof/>
        </w:rPr>
        <w:fldChar w:fldCharType="separate"/>
      </w:r>
      <w:r>
        <w:rPr>
          <w:noProof/>
        </w:rPr>
        <w:t>65</w:t>
      </w:r>
      <w:r>
        <w:rPr>
          <w:noProof/>
        </w:rPr>
        <w:fldChar w:fldCharType="end"/>
      </w:r>
    </w:p>
    <w:p w14:paraId="5FEE0C24" w14:textId="4C13B738"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sidRPr="00E90D02">
        <w:rPr>
          <w:noProof/>
          <w:lang w:val="fi-FI" w:eastAsia="zh-CN"/>
        </w:rPr>
        <w:t>6.1.4.1.3</w:t>
      </w:r>
      <w:r>
        <w:rPr>
          <w:rFonts w:asciiTheme="minorHAnsi" w:eastAsiaTheme="minorEastAsia" w:hAnsiTheme="minorHAnsi" w:cstheme="minorBidi"/>
          <w:noProof/>
          <w:kern w:val="2"/>
          <w:sz w:val="24"/>
          <w:szCs w:val="24"/>
          <w:lang w:eastAsia="en-GB"/>
          <w14:ligatures w14:val="standardContextual"/>
        </w:rPr>
        <w:tab/>
      </w:r>
      <w:r w:rsidRPr="00E90D02">
        <w:rPr>
          <w:noProof/>
          <w:lang w:val="fi-FI"/>
        </w:rPr>
        <w:t>Void</w:t>
      </w:r>
      <w:r>
        <w:rPr>
          <w:noProof/>
        </w:rPr>
        <w:tab/>
      </w:r>
      <w:r>
        <w:rPr>
          <w:noProof/>
        </w:rPr>
        <w:fldChar w:fldCharType="begin" w:fldLock="1"/>
      </w:r>
      <w:r>
        <w:rPr>
          <w:noProof/>
        </w:rPr>
        <w:instrText xml:space="preserve"> PAGEREF _Toc193383316 \h </w:instrText>
      </w:r>
      <w:r>
        <w:rPr>
          <w:noProof/>
        </w:rPr>
      </w:r>
      <w:r>
        <w:rPr>
          <w:noProof/>
        </w:rPr>
        <w:fldChar w:fldCharType="separate"/>
      </w:r>
      <w:r>
        <w:rPr>
          <w:noProof/>
        </w:rPr>
        <w:t>65</w:t>
      </w:r>
      <w:r>
        <w:rPr>
          <w:noProof/>
        </w:rPr>
        <w:fldChar w:fldCharType="end"/>
      </w:r>
    </w:p>
    <w:p w14:paraId="4A54B418" w14:textId="546633B0"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sidRPr="00E90D02">
        <w:rPr>
          <w:noProof/>
          <w:lang w:val="fi-FI" w:eastAsia="zh-CN"/>
        </w:rPr>
        <w:t>6.1.4.1.4</w:t>
      </w:r>
      <w:r>
        <w:rPr>
          <w:rFonts w:asciiTheme="minorHAnsi" w:eastAsiaTheme="minorEastAsia" w:hAnsiTheme="minorHAnsi" w:cstheme="minorBidi"/>
          <w:noProof/>
          <w:kern w:val="2"/>
          <w:sz w:val="24"/>
          <w:szCs w:val="24"/>
          <w:lang w:eastAsia="en-GB"/>
          <w14:ligatures w14:val="standardContextual"/>
        </w:rPr>
        <w:tab/>
      </w:r>
      <w:r w:rsidRPr="00E90D02">
        <w:rPr>
          <w:noProof/>
          <w:lang w:val="fi-FI"/>
        </w:rPr>
        <w:t>Void</w:t>
      </w:r>
      <w:r>
        <w:rPr>
          <w:noProof/>
        </w:rPr>
        <w:tab/>
      </w:r>
      <w:r>
        <w:rPr>
          <w:noProof/>
        </w:rPr>
        <w:fldChar w:fldCharType="begin" w:fldLock="1"/>
      </w:r>
      <w:r>
        <w:rPr>
          <w:noProof/>
        </w:rPr>
        <w:instrText xml:space="preserve"> PAGEREF _Toc193383317 \h </w:instrText>
      </w:r>
      <w:r>
        <w:rPr>
          <w:noProof/>
        </w:rPr>
      </w:r>
      <w:r>
        <w:rPr>
          <w:noProof/>
        </w:rPr>
        <w:fldChar w:fldCharType="separate"/>
      </w:r>
      <w:r>
        <w:rPr>
          <w:noProof/>
        </w:rPr>
        <w:t>65</w:t>
      </w:r>
      <w:r>
        <w:rPr>
          <w:noProof/>
        </w:rPr>
        <w:fldChar w:fldCharType="end"/>
      </w:r>
    </w:p>
    <w:p w14:paraId="2E8DCF97" w14:textId="51371EA8"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sidRPr="00E90D02">
        <w:rPr>
          <w:noProof/>
          <w:lang w:val="fi-FI" w:eastAsia="zh-CN"/>
        </w:rPr>
        <w:t>6.1.4.1.5</w:t>
      </w:r>
      <w:r>
        <w:rPr>
          <w:rFonts w:asciiTheme="minorHAnsi" w:eastAsiaTheme="minorEastAsia" w:hAnsiTheme="minorHAnsi" w:cstheme="minorBidi"/>
          <w:noProof/>
          <w:kern w:val="2"/>
          <w:sz w:val="24"/>
          <w:szCs w:val="24"/>
          <w:lang w:eastAsia="en-GB"/>
          <w14:ligatures w14:val="standardContextual"/>
        </w:rPr>
        <w:tab/>
      </w:r>
      <w:r w:rsidRPr="00E90D02">
        <w:rPr>
          <w:noProof/>
          <w:lang w:val="fi-FI"/>
        </w:rPr>
        <w:t>Void</w:t>
      </w:r>
      <w:r>
        <w:rPr>
          <w:noProof/>
        </w:rPr>
        <w:tab/>
      </w:r>
      <w:r>
        <w:rPr>
          <w:noProof/>
        </w:rPr>
        <w:fldChar w:fldCharType="begin" w:fldLock="1"/>
      </w:r>
      <w:r>
        <w:rPr>
          <w:noProof/>
        </w:rPr>
        <w:instrText xml:space="preserve"> PAGEREF _Toc193383318 \h </w:instrText>
      </w:r>
      <w:r>
        <w:rPr>
          <w:noProof/>
        </w:rPr>
      </w:r>
      <w:r>
        <w:rPr>
          <w:noProof/>
        </w:rPr>
        <w:fldChar w:fldCharType="separate"/>
      </w:r>
      <w:r>
        <w:rPr>
          <w:noProof/>
        </w:rPr>
        <w:t>65</w:t>
      </w:r>
      <w:r>
        <w:rPr>
          <w:noProof/>
        </w:rPr>
        <w:fldChar w:fldCharType="end"/>
      </w:r>
    </w:p>
    <w:p w14:paraId="1161A9A7" w14:textId="31CA1975"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_Toc193383319 \h </w:instrText>
      </w:r>
      <w:r>
        <w:rPr>
          <w:noProof/>
        </w:rPr>
      </w:r>
      <w:r>
        <w:rPr>
          <w:noProof/>
        </w:rPr>
        <w:fldChar w:fldCharType="separate"/>
      </w:r>
      <w:r>
        <w:rPr>
          <w:noProof/>
        </w:rPr>
        <w:t>65</w:t>
      </w:r>
      <w:r>
        <w:rPr>
          <w:noProof/>
        </w:rPr>
        <w:fldChar w:fldCharType="end"/>
      </w:r>
    </w:p>
    <w:p w14:paraId="6AB61E51" w14:textId="51D23456"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_Toc193383320 \h </w:instrText>
      </w:r>
      <w:r>
        <w:rPr>
          <w:noProof/>
        </w:rPr>
      </w:r>
      <w:r>
        <w:rPr>
          <w:noProof/>
        </w:rPr>
        <w:fldChar w:fldCharType="separate"/>
      </w:r>
      <w:r>
        <w:rPr>
          <w:noProof/>
        </w:rPr>
        <w:t>65</w:t>
      </w:r>
      <w:r>
        <w:rPr>
          <w:noProof/>
        </w:rPr>
        <w:fldChar w:fldCharType="end"/>
      </w:r>
    </w:p>
    <w:p w14:paraId="67B60189" w14:textId="1D06E335"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_Toc193383321 \h </w:instrText>
      </w:r>
      <w:r>
        <w:rPr>
          <w:noProof/>
        </w:rPr>
      </w:r>
      <w:r>
        <w:rPr>
          <w:noProof/>
        </w:rPr>
        <w:fldChar w:fldCharType="separate"/>
      </w:r>
      <w:r>
        <w:rPr>
          <w:noProof/>
        </w:rPr>
        <w:t>65</w:t>
      </w:r>
      <w:r>
        <w:rPr>
          <w:noProof/>
        </w:rPr>
        <w:fldChar w:fldCharType="end"/>
      </w:r>
    </w:p>
    <w:p w14:paraId="4C65C520" w14:textId="3381B7CC"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rFonts w:asciiTheme="minorHAnsi" w:eastAsiaTheme="minorEastAsia" w:hAnsiTheme="minorHAnsi" w:cstheme="minorBidi"/>
          <w:noProof/>
          <w:kern w:val="2"/>
          <w:sz w:val="24"/>
          <w:szCs w:val="24"/>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_Toc193383322 \h </w:instrText>
      </w:r>
      <w:r>
        <w:rPr>
          <w:noProof/>
        </w:rPr>
      </w:r>
      <w:r>
        <w:rPr>
          <w:noProof/>
        </w:rPr>
        <w:fldChar w:fldCharType="separate"/>
      </w:r>
      <w:r>
        <w:rPr>
          <w:noProof/>
        </w:rPr>
        <w:t>69</w:t>
      </w:r>
      <w:r>
        <w:rPr>
          <w:noProof/>
        </w:rPr>
        <w:fldChar w:fldCharType="end"/>
      </w:r>
    </w:p>
    <w:p w14:paraId="77484D17" w14:textId="2D3A121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_Toc193383323 \h </w:instrText>
      </w:r>
      <w:r>
        <w:rPr>
          <w:noProof/>
        </w:rPr>
      </w:r>
      <w:r>
        <w:rPr>
          <w:noProof/>
        </w:rPr>
        <w:fldChar w:fldCharType="separate"/>
      </w:r>
      <w:r>
        <w:rPr>
          <w:noProof/>
        </w:rPr>
        <w:t>69</w:t>
      </w:r>
      <w:r>
        <w:rPr>
          <w:noProof/>
        </w:rPr>
        <w:fldChar w:fldCharType="end"/>
      </w:r>
    </w:p>
    <w:p w14:paraId="2BC25DD9" w14:textId="32C4761D"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_Toc193383324 \h </w:instrText>
      </w:r>
      <w:r>
        <w:rPr>
          <w:noProof/>
        </w:rPr>
      </w:r>
      <w:r>
        <w:rPr>
          <w:noProof/>
        </w:rPr>
        <w:fldChar w:fldCharType="separate"/>
      </w:r>
      <w:r>
        <w:rPr>
          <w:noProof/>
        </w:rPr>
        <w:t>69</w:t>
      </w:r>
      <w:r>
        <w:rPr>
          <w:noProof/>
        </w:rPr>
        <w:fldChar w:fldCharType="end"/>
      </w:r>
    </w:p>
    <w:p w14:paraId="5A971649" w14:textId="1BD7AD83"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6.1.6</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ATSSS PCO parameters</w:t>
      </w:r>
      <w:r>
        <w:rPr>
          <w:noProof/>
        </w:rPr>
        <w:tab/>
      </w:r>
      <w:r>
        <w:rPr>
          <w:noProof/>
        </w:rPr>
        <w:fldChar w:fldCharType="begin" w:fldLock="1"/>
      </w:r>
      <w:r>
        <w:rPr>
          <w:noProof/>
        </w:rPr>
        <w:instrText xml:space="preserve"> PAGEREF _Toc193383325 \h </w:instrText>
      </w:r>
      <w:r>
        <w:rPr>
          <w:noProof/>
        </w:rPr>
      </w:r>
      <w:r>
        <w:rPr>
          <w:noProof/>
        </w:rPr>
        <w:fldChar w:fldCharType="separate"/>
      </w:r>
      <w:r>
        <w:rPr>
          <w:noProof/>
        </w:rPr>
        <w:t>73</w:t>
      </w:r>
      <w:r>
        <w:rPr>
          <w:noProof/>
        </w:rPr>
        <w:fldChar w:fldCharType="end"/>
      </w:r>
    </w:p>
    <w:p w14:paraId="713EE128" w14:textId="48FD864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_Toc193383326 \h </w:instrText>
      </w:r>
      <w:r>
        <w:rPr>
          <w:noProof/>
        </w:rPr>
      </w:r>
      <w:r>
        <w:rPr>
          <w:noProof/>
        </w:rPr>
        <w:fldChar w:fldCharType="separate"/>
      </w:r>
      <w:r>
        <w:rPr>
          <w:noProof/>
        </w:rPr>
        <w:t>73</w:t>
      </w:r>
      <w:r>
        <w:rPr>
          <w:noProof/>
        </w:rPr>
        <w:fldChar w:fldCharType="end"/>
      </w:r>
    </w:p>
    <w:p w14:paraId="1450B84A" w14:textId="4D6C8B5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_Toc193383327 \h </w:instrText>
      </w:r>
      <w:r>
        <w:rPr>
          <w:noProof/>
        </w:rPr>
      </w:r>
      <w:r>
        <w:rPr>
          <w:noProof/>
        </w:rPr>
        <w:fldChar w:fldCharType="separate"/>
      </w:r>
      <w:r>
        <w:rPr>
          <w:noProof/>
        </w:rPr>
        <w:t>73</w:t>
      </w:r>
      <w:r>
        <w:rPr>
          <w:noProof/>
        </w:rPr>
        <w:fldChar w:fldCharType="end"/>
      </w:r>
    </w:p>
    <w:p w14:paraId="77BAB2FD" w14:textId="6A1F605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_Toc193383328 \h </w:instrText>
      </w:r>
      <w:r>
        <w:rPr>
          <w:noProof/>
        </w:rPr>
      </w:r>
      <w:r>
        <w:rPr>
          <w:noProof/>
        </w:rPr>
        <w:fldChar w:fldCharType="separate"/>
      </w:r>
      <w:r>
        <w:rPr>
          <w:noProof/>
        </w:rPr>
        <w:t>74</w:t>
      </w:r>
      <w:r>
        <w:rPr>
          <w:noProof/>
        </w:rPr>
        <w:fldChar w:fldCharType="end"/>
      </w:r>
    </w:p>
    <w:p w14:paraId="50719862" w14:textId="2702EFD6"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_Toc193383329 \h </w:instrText>
      </w:r>
      <w:r>
        <w:rPr>
          <w:noProof/>
        </w:rPr>
      </w:r>
      <w:r>
        <w:rPr>
          <w:noProof/>
        </w:rPr>
        <w:fldChar w:fldCharType="separate"/>
      </w:r>
      <w:r>
        <w:rPr>
          <w:noProof/>
        </w:rPr>
        <w:t>75</w:t>
      </w:r>
      <w:r>
        <w:rPr>
          <w:noProof/>
        </w:rPr>
        <w:fldChar w:fldCharType="end"/>
      </w:r>
    </w:p>
    <w:p w14:paraId="30EFC6D6" w14:textId="5B0FA9EB"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_Toc193383330 \h </w:instrText>
      </w:r>
      <w:r>
        <w:rPr>
          <w:noProof/>
        </w:rPr>
      </w:r>
      <w:r>
        <w:rPr>
          <w:noProof/>
        </w:rPr>
        <w:fldChar w:fldCharType="separate"/>
      </w:r>
      <w:r>
        <w:rPr>
          <w:noProof/>
        </w:rPr>
        <w:t>75</w:t>
      </w:r>
      <w:r>
        <w:rPr>
          <w:noProof/>
        </w:rPr>
        <w:fldChar w:fldCharType="end"/>
      </w:r>
    </w:p>
    <w:p w14:paraId="79ABD468" w14:textId="35620B8B"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_Toc193383331 \h </w:instrText>
      </w:r>
      <w:r>
        <w:rPr>
          <w:noProof/>
        </w:rPr>
      </w:r>
      <w:r>
        <w:rPr>
          <w:noProof/>
        </w:rPr>
        <w:fldChar w:fldCharType="separate"/>
      </w:r>
      <w:r>
        <w:rPr>
          <w:noProof/>
        </w:rPr>
        <w:t>75</w:t>
      </w:r>
      <w:r>
        <w:rPr>
          <w:noProof/>
        </w:rPr>
        <w:fldChar w:fldCharType="end"/>
      </w:r>
    </w:p>
    <w:p w14:paraId="5000A3B9" w14:textId="13094C1B"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Pr>
          <w:noProof/>
        </w:rPr>
        <w:t>PMFP echo request</w:t>
      </w:r>
      <w:r>
        <w:rPr>
          <w:noProof/>
        </w:rPr>
        <w:tab/>
      </w:r>
      <w:r>
        <w:rPr>
          <w:noProof/>
        </w:rPr>
        <w:fldChar w:fldCharType="begin" w:fldLock="1"/>
      </w:r>
      <w:r>
        <w:rPr>
          <w:noProof/>
        </w:rPr>
        <w:instrText xml:space="preserve"> PAGEREF _Toc193383332 \h </w:instrText>
      </w:r>
      <w:r>
        <w:rPr>
          <w:noProof/>
        </w:rPr>
      </w:r>
      <w:r>
        <w:rPr>
          <w:noProof/>
        </w:rPr>
        <w:fldChar w:fldCharType="separate"/>
      </w:r>
      <w:r>
        <w:rPr>
          <w:noProof/>
        </w:rPr>
        <w:t>76</w:t>
      </w:r>
      <w:r>
        <w:rPr>
          <w:noProof/>
        </w:rPr>
        <w:fldChar w:fldCharType="end"/>
      </w:r>
    </w:p>
    <w:p w14:paraId="4395D97B" w14:textId="0909A074"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_Toc193383333 \h </w:instrText>
      </w:r>
      <w:r>
        <w:rPr>
          <w:noProof/>
        </w:rPr>
      </w:r>
      <w:r>
        <w:rPr>
          <w:noProof/>
        </w:rPr>
        <w:fldChar w:fldCharType="separate"/>
      </w:r>
      <w:r>
        <w:rPr>
          <w:noProof/>
        </w:rPr>
        <w:t>76</w:t>
      </w:r>
      <w:r>
        <w:rPr>
          <w:noProof/>
        </w:rPr>
        <w:fldChar w:fldCharType="end"/>
      </w:r>
    </w:p>
    <w:p w14:paraId="66C52563" w14:textId="058A940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rPr>
        <w:t>PMFP echo response</w:t>
      </w:r>
      <w:r>
        <w:rPr>
          <w:noProof/>
        </w:rPr>
        <w:tab/>
      </w:r>
      <w:r>
        <w:rPr>
          <w:noProof/>
        </w:rPr>
        <w:fldChar w:fldCharType="begin" w:fldLock="1"/>
      </w:r>
      <w:r>
        <w:rPr>
          <w:noProof/>
        </w:rPr>
        <w:instrText xml:space="preserve"> PAGEREF _Toc193383334 \h </w:instrText>
      </w:r>
      <w:r>
        <w:rPr>
          <w:noProof/>
        </w:rPr>
      </w:r>
      <w:r>
        <w:rPr>
          <w:noProof/>
        </w:rPr>
        <w:fldChar w:fldCharType="separate"/>
      </w:r>
      <w:r>
        <w:rPr>
          <w:noProof/>
        </w:rPr>
        <w:t>77</w:t>
      </w:r>
      <w:r>
        <w:rPr>
          <w:noProof/>
        </w:rPr>
        <w:fldChar w:fldCharType="end"/>
      </w:r>
    </w:p>
    <w:p w14:paraId="343841C6" w14:textId="2F904D93"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_Toc193383335 \h </w:instrText>
      </w:r>
      <w:r>
        <w:rPr>
          <w:noProof/>
        </w:rPr>
      </w:r>
      <w:r>
        <w:rPr>
          <w:noProof/>
        </w:rPr>
        <w:fldChar w:fldCharType="separate"/>
      </w:r>
      <w:r>
        <w:rPr>
          <w:noProof/>
        </w:rPr>
        <w:t>77</w:t>
      </w:r>
      <w:r>
        <w:rPr>
          <w:noProof/>
        </w:rPr>
        <w:fldChar w:fldCharType="end"/>
      </w:r>
    </w:p>
    <w:p w14:paraId="6D40179A" w14:textId="3957E158"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w:t>
      </w:r>
      <w:r>
        <w:rPr>
          <w:rFonts w:asciiTheme="minorHAnsi" w:eastAsiaTheme="minorEastAsia" w:hAnsiTheme="minorHAnsi" w:cstheme="minorBidi"/>
          <w:noProof/>
          <w:kern w:val="2"/>
          <w:sz w:val="24"/>
          <w:szCs w:val="24"/>
          <w:lang w:eastAsia="en-GB"/>
          <w14:ligatures w14:val="standardContextual"/>
        </w:rPr>
        <w:tab/>
      </w:r>
      <w:r>
        <w:rPr>
          <w:noProof/>
        </w:rPr>
        <w:t>PMFP access report</w:t>
      </w:r>
      <w:r>
        <w:rPr>
          <w:noProof/>
        </w:rPr>
        <w:tab/>
      </w:r>
      <w:r>
        <w:rPr>
          <w:noProof/>
        </w:rPr>
        <w:fldChar w:fldCharType="begin" w:fldLock="1"/>
      </w:r>
      <w:r>
        <w:rPr>
          <w:noProof/>
        </w:rPr>
        <w:instrText xml:space="preserve"> PAGEREF _Toc193383336 \h </w:instrText>
      </w:r>
      <w:r>
        <w:rPr>
          <w:noProof/>
        </w:rPr>
      </w:r>
      <w:r>
        <w:rPr>
          <w:noProof/>
        </w:rPr>
        <w:fldChar w:fldCharType="separate"/>
      </w:r>
      <w:r>
        <w:rPr>
          <w:noProof/>
        </w:rPr>
        <w:t>77</w:t>
      </w:r>
      <w:r>
        <w:rPr>
          <w:noProof/>
        </w:rPr>
        <w:fldChar w:fldCharType="end"/>
      </w:r>
    </w:p>
    <w:p w14:paraId="4ED66482" w14:textId="0FA96A8F"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_Toc193383337 \h </w:instrText>
      </w:r>
      <w:r>
        <w:rPr>
          <w:noProof/>
        </w:rPr>
      </w:r>
      <w:r>
        <w:rPr>
          <w:noProof/>
        </w:rPr>
        <w:fldChar w:fldCharType="separate"/>
      </w:r>
      <w:r>
        <w:rPr>
          <w:noProof/>
        </w:rPr>
        <w:t>77</w:t>
      </w:r>
      <w:r>
        <w:rPr>
          <w:noProof/>
        </w:rPr>
        <w:fldChar w:fldCharType="end"/>
      </w:r>
    </w:p>
    <w:p w14:paraId="11DAA8EB" w14:textId="6C7C1B25"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6.2.1.5</w:t>
      </w:r>
      <w:r>
        <w:rPr>
          <w:rFonts w:asciiTheme="minorHAnsi" w:eastAsiaTheme="minorEastAsia" w:hAnsiTheme="minorHAnsi" w:cstheme="minorBidi"/>
          <w:noProof/>
          <w:kern w:val="2"/>
          <w:sz w:val="24"/>
          <w:szCs w:val="24"/>
          <w:lang w:eastAsia="en-GB"/>
          <w14:ligatures w14:val="standardContextual"/>
        </w:rPr>
        <w:tab/>
      </w:r>
      <w:r>
        <w:rPr>
          <w:noProof/>
        </w:rPr>
        <w:t>PMFP acknowledgement</w:t>
      </w:r>
      <w:r>
        <w:rPr>
          <w:noProof/>
        </w:rPr>
        <w:tab/>
      </w:r>
      <w:r>
        <w:rPr>
          <w:noProof/>
        </w:rPr>
        <w:fldChar w:fldCharType="begin" w:fldLock="1"/>
      </w:r>
      <w:r>
        <w:rPr>
          <w:noProof/>
        </w:rPr>
        <w:instrText xml:space="preserve"> PAGEREF _Toc193383338 \h </w:instrText>
      </w:r>
      <w:r>
        <w:rPr>
          <w:noProof/>
        </w:rPr>
      </w:r>
      <w:r>
        <w:rPr>
          <w:noProof/>
        </w:rPr>
        <w:fldChar w:fldCharType="separate"/>
      </w:r>
      <w:r>
        <w:rPr>
          <w:noProof/>
        </w:rPr>
        <w:t>78</w:t>
      </w:r>
      <w:r>
        <w:rPr>
          <w:noProof/>
        </w:rPr>
        <w:fldChar w:fldCharType="end"/>
      </w:r>
    </w:p>
    <w:p w14:paraId="0C8F031C" w14:textId="1A5B7515"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_Toc193383339 \h </w:instrText>
      </w:r>
      <w:r>
        <w:rPr>
          <w:noProof/>
        </w:rPr>
      </w:r>
      <w:r>
        <w:rPr>
          <w:noProof/>
        </w:rPr>
        <w:fldChar w:fldCharType="separate"/>
      </w:r>
      <w:r>
        <w:rPr>
          <w:noProof/>
        </w:rPr>
        <w:t>78</w:t>
      </w:r>
      <w:r>
        <w:rPr>
          <w:noProof/>
        </w:rPr>
        <w:fldChar w:fldCharType="end"/>
      </w:r>
    </w:p>
    <w:p w14:paraId="65770470" w14:textId="565E6876"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6.2.1.6</w:t>
      </w:r>
      <w:r>
        <w:rPr>
          <w:rFonts w:asciiTheme="minorHAnsi" w:eastAsiaTheme="minorEastAsia" w:hAnsiTheme="minorHAnsi" w:cstheme="minorBidi"/>
          <w:noProof/>
          <w:kern w:val="2"/>
          <w:sz w:val="24"/>
          <w:szCs w:val="24"/>
          <w:lang w:eastAsia="en-GB"/>
          <w14:ligatures w14:val="standardContextual"/>
        </w:rPr>
        <w:tab/>
      </w:r>
      <w:r>
        <w:rPr>
          <w:noProof/>
        </w:rPr>
        <w:t>PMFP UAD provisioning</w:t>
      </w:r>
      <w:r>
        <w:rPr>
          <w:noProof/>
        </w:rPr>
        <w:tab/>
      </w:r>
      <w:r>
        <w:rPr>
          <w:noProof/>
        </w:rPr>
        <w:fldChar w:fldCharType="begin" w:fldLock="1"/>
      </w:r>
      <w:r>
        <w:rPr>
          <w:noProof/>
        </w:rPr>
        <w:instrText xml:space="preserve"> PAGEREF _Toc193383340 \h </w:instrText>
      </w:r>
      <w:r>
        <w:rPr>
          <w:noProof/>
        </w:rPr>
      </w:r>
      <w:r>
        <w:rPr>
          <w:noProof/>
        </w:rPr>
        <w:fldChar w:fldCharType="separate"/>
      </w:r>
      <w:r>
        <w:rPr>
          <w:noProof/>
        </w:rPr>
        <w:t>78</w:t>
      </w:r>
      <w:r>
        <w:rPr>
          <w:noProof/>
        </w:rPr>
        <w:fldChar w:fldCharType="end"/>
      </w:r>
    </w:p>
    <w:p w14:paraId="21F23087" w14:textId="606E19E6"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_Toc193383341 \h </w:instrText>
      </w:r>
      <w:r>
        <w:rPr>
          <w:noProof/>
        </w:rPr>
      </w:r>
      <w:r>
        <w:rPr>
          <w:noProof/>
        </w:rPr>
        <w:fldChar w:fldCharType="separate"/>
      </w:r>
      <w:r>
        <w:rPr>
          <w:noProof/>
        </w:rPr>
        <w:t>78</w:t>
      </w:r>
      <w:r>
        <w:rPr>
          <w:noProof/>
        </w:rPr>
        <w:fldChar w:fldCharType="end"/>
      </w:r>
    </w:p>
    <w:p w14:paraId="633C7DD6" w14:textId="117463C0"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6.2.1.7</w:t>
      </w:r>
      <w:r>
        <w:rPr>
          <w:rFonts w:asciiTheme="minorHAnsi" w:eastAsiaTheme="minorEastAsia" w:hAnsiTheme="minorHAnsi" w:cstheme="minorBidi"/>
          <w:noProof/>
          <w:kern w:val="2"/>
          <w:sz w:val="24"/>
          <w:szCs w:val="24"/>
          <w:lang w:eastAsia="en-GB"/>
          <w14:ligatures w14:val="standardContextual"/>
        </w:rPr>
        <w:tab/>
      </w:r>
      <w:r>
        <w:rPr>
          <w:noProof/>
        </w:rPr>
        <w:t>PMFP PLR count request</w:t>
      </w:r>
      <w:r>
        <w:rPr>
          <w:noProof/>
        </w:rPr>
        <w:tab/>
      </w:r>
      <w:r>
        <w:rPr>
          <w:noProof/>
        </w:rPr>
        <w:fldChar w:fldCharType="begin" w:fldLock="1"/>
      </w:r>
      <w:r>
        <w:rPr>
          <w:noProof/>
        </w:rPr>
        <w:instrText xml:space="preserve"> PAGEREF _Toc193383342 \h </w:instrText>
      </w:r>
      <w:r>
        <w:rPr>
          <w:noProof/>
        </w:rPr>
      </w:r>
      <w:r>
        <w:rPr>
          <w:noProof/>
        </w:rPr>
        <w:fldChar w:fldCharType="separate"/>
      </w:r>
      <w:r>
        <w:rPr>
          <w:noProof/>
        </w:rPr>
        <w:t>78</w:t>
      </w:r>
      <w:r>
        <w:rPr>
          <w:noProof/>
        </w:rPr>
        <w:fldChar w:fldCharType="end"/>
      </w:r>
    </w:p>
    <w:p w14:paraId="22B46FEF" w14:textId="1FF6E19F"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_Toc193383343 \h </w:instrText>
      </w:r>
      <w:r>
        <w:rPr>
          <w:noProof/>
        </w:rPr>
      </w:r>
      <w:r>
        <w:rPr>
          <w:noProof/>
        </w:rPr>
        <w:fldChar w:fldCharType="separate"/>
      </w:r>
      <w:r>
        <w:rPr>
          <w:noProof/>
        </w:rPr>
        <w:t>78</w:t>
      </w:r>
      <w:r>
        <w:rPr>
          <w:noProof/>
        </w:rPr>
        <w:fldChar w:fldCharType="end"/>
      </w:r>
    </w:p>
    <w:p w14:paraId="7F36DA98" w14:textId="61BE06C0"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w:t>
      </w:r>
      <w:r>
        <w:rPr>
          <w:rFonts w:asciiTheme="minorHAnsi" w:eastAsiaTheme="minorEastAsia" w:hAnsiTheme="minorHAnsi" w:cstheme="minorBidi"/>
          <w:noProof/>
          <w:kern w:val="2"/>
          <w:sz w:val="24"/>
          <w:szCs w:val="24"/>
          <w:lang w:eastAsia="en-GB"/>
          <w14:ligatures w14:val="standardContextual"/>
        </w:rPr>
        <w:tab/>
      </w:r>
      <w:r>
        <w:rPr>
          <w:noProof/>
        </w:rPr>
        <w:t>PMFP PLR count response</w:t>
      </w:r>
      <w:r>
        <w:rPr>
          <w:noProof/>
        </w:rPr>
        <w:tab/>
      </w:r>
      <w:r>
        <w:rPr>
          <w:noProof/>
        </w:rPr>
        <w:fldChar w:fldCharType="begin" w:fldLock="1"/>
      </w:r>
      <w:r>
        <w:rPr>
          <w:noProof/>
        </w:rPr>
        <w:instrText xml:space="preserve"> PAGEREF _Toc193383344 \h </w:instrText>
      </w:r>
      <w:r>
        <w:rPr>
          <w:noProof/>
        </w:rPr>
      </w:r>
      <w:r>
        <w:rPr>
          <w:noProof/>
        </w:rPr>
        <w:fldChar w:fldCharType="separate"/>
      </w:r>
      <w:r>
        <w:rPr>
          <w:noProof/>
        </w:rPr>
        <w:t>79</w:t>
      </w:r>
      <w:r>
        <w:rPr>
          <w:noProof/>
        </w:rPr>
        <w:fldChar w:fldCharType="end"/>
      </w:r>
    </w:p>
    <w:p w14:paraId="766CF0F4" w14:textId="70A44F3F"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_Toc193383345 \h </w:instrText>
      </w:r>
      <w:r>
        <w:rPr>
          <w:noProof/>
        </w:rPr>
      </w:r>
      <w:r>
        <w:rPr>
          <w:noProof/>
        </w:rPr>
        <w:fldChar w:fldCharType="separate"/>
      </w:r>
      <w:r>
        <w:rPr>
          <w:noProof/>
        </w:rPr>
        <w:t>79</w:t>
      </w:r>
      <w:r>
        <w:rPr>
          <w:noProof/>
        </w:rPr>
        <w:fldChar w:fldCharType="end"/>
      </w:r>
    </w:p>
    <w:p w14:paraId="4C64A4AB" w14:textId="418503BA"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6.2.1.9</w:t>
      </w:r>
      <w:r>
        <w:rPr>
          <w:rFonts w:asciiTheme="minorHAnsi" w:eastAsiaTheme="minorEastAsia" w:hAnsiTheme="minorHAnsi" w:cstheme="minorBidi"/>
          <w:noProof/>
          <w:kern w:val="2"/>
          <w:sz w:val="24"/>
          <w:szCs w:val="24"/>
          <w:lang w:eastAsia="en-GB"/>
          <w14:ligatures w14:val="standardContextual"/>
        </w:rPr>
        <w:tab/>
      </w:r>
      <w:r>
        <w:rPr>
          <w:noProof/>
        </w:rPr>
        <w:t>PMFP PLR report request</w:t>
      </w:r>
      <w:r>
        <w:rPr>
          <w:noProof/>
        </w:rPr>
        <w:tab/>
      </w:r>
      <w:r>
        <w:rPr>
          <w:noProof/>
        </w:rPr>
        <w:fldChar w:fldCharType="begin" w:fldLock="1"/>
      </w:r>
      <w:r>
        <w:rPr>
          <w:noProof/>
        </w:rPr>
        <w:instrText xml:space="preserve"> PAGEREF _Toc193383346 \h </w:instrText>
      </w:r>
      <w:r>
        <w:rPr>
          <w:noProof/>
        </w:rPr>
      </w:r>
      <w:r>
        <w:rPr>
          <w:noProof/>
        </w:rPr>
        <w:fldChar w:fldCharType="separate"/>
      </w:r>
      <w:r>
        <w:rPr>
          <w:noProof/>
        </w:rPr>
        <w:t>79</w:t>
      </w:r>
      <w:r>
        <w:rPr>
          <w:noProof/>
        </w:rPr>
        <w:fldChar w:fldCharType="end"/>
      </w:r>
    </w:p>
    <w:p w14:paraId="4C0E20D7" w14:textId="477528BE"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_Toc193383347 \h </w:instrText>
      </w:r>
      <w:r>
        <w:rPr>
          <w:noProof/>
        </w:rPr>
      </w:r>
      <w:r>
        <w:rPr>
          <w:noProof/>
        </w:rPr>
        <w:fldChar w:fldCharType="separate"/>
      </w:r>
      <w:r>
        <w:rPr>
          <w:noProof/>
        </w:rPr>
        <w:t>79</w:t>
      </w:r>
      <w:r>
        <w:rPr>
          <w:noProof/>
        </w:rPr>
        <w:fldChar w:fldCharType="end"/>
      </w:r>
    </w:p>
    <w:p w14:paraId="550EC773" w14:textId="18280E9D"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_Toc193383348 \h </w:instrText>
      </w:r>
      <w:r>
        <w:rPr>
          <w:noProof/>
        </w:rPr>
      </w:r>
      <w:r>
        <w:rPr>
          <w:noProof/>
        </w:rPr>
        <w:fldChar w:fldCharType="separate"/>
      </w:r>
      <w:r>
        <w:rPr>
          <w:noProof/>
        </w:rPr>
        <w:t>80</w:t>
      </w:r>
      <w:r>
        <w:rPr>
          <w:noProof/>
        </w:rPr>
        <w:fldChar w:fldCharType="end"/>
      </w:r>
    </w:p>
    <w:p w14:paraId="33065D78" w14:textId="29465B3A"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6.2.1.10</w:t>
      </w:r>
      <w:r>
        <w:rPr>
          <w:rFonts w:asciiTheme="minorHAnsi" w:eastAsiaTheme="minorEastAsia" w:hAnsiTheme="minorHAnsi" w:cstheme="minorBidi"/>
          <w:noProof/>
          <w:kern w:val="2"/>
          <w:sz w:val="24"/>
          <w:szCs w:val="24"/>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_Toc193383349 \h </w:instrText>
      </w:r>
      <w:r>
        <w:rPr>
          <w:noProof/>
        </w:rPr>
      </w:r>
      <w:r>
        <w:rPr>
          <w:noProof/>
        </w:rPr>
        <w:fldChar w:fldCharType="separate"/>
      </w:r>
      <w:r>
        <w:rPr>
          <w:noProof/>
        </w:rPr>
        <w:t>80</w:t>
      </w:r>
      <w:r>
        <w:rPr>
          <w:noProof/>
        </w:rPr>
        <w:fldChar w:fldCharType="end"/>
      </w:r>
    </w:p>
    <w:p w14:paraId="163CA481" w14:textId="4F355731"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_Toc193383350 \h </w:instrText>
      </w:r>
      <w:r>
        <w:rPr>
          <w:noProof/>
        </w:rPr>
      </w:r>
      <w:r>
        <w:rPr>
          <w:noProof/>
        </w:rPr>
        <w:fldChar w:fldCharType="separate"/>
      </w:r>
      <w:r>
        <w:rPr>
          <w:noProof/>
        </w:rPr>
        <w:t>80</w:t>
      </w:r>
      <w:r>
        <w:rPr>
          <w:noProof/>
        </w:rPr>
        <w:fldChar w:fldCharType="end"/>
      </w:r>
    </w:p>
    <w:p w14:paraId="2F7FAF86" w14:textId="1813D378"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_Toc193383351 \h </w:instrText>
      </w:r>
      <w:r>
        <w:rPr>
          <w:noProof/>
        </w:rPr>
      </w:r>
      <w:r>
        <w:rPr>
          <w:noProof/>
        </w:rPr>
        <w:fldChar w:fldCharType="separate"/>
      </w:r>
      <w:r>
        <w:rPr>
          <w:noProof/>
        </w:rPr>
        <w:t>80</w:t>
      </w:r>
      <w:r>
        <w:rPr>
          <w:noProof/>
        </w:rPr>
        <w:fldChar w:fldCharType="end"/>
      </w:r>
    </w:p>
    <w:p w14:paraId="507D662B" w14:textId="617186E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6.2.1.11</w:t>
      </w:r>
      <w:r>
        <w:rPr>
          <w:rFonts w:asciiTheme="minorHAnsi" w:eastAsiaTheme="minorEastAsia" w:hAnsiTheme="minorHAnsi" w:cstheme="minorBidi"/>
          <w:noProof/>
          <w:kern w:val="2"/>
          <w:sz w:val="24"/>
          <w:szCs w:val="24"/>
          <w:lang w:eastAsia="en-GB"/>
          <w14:ligatures w14:val="standardContextual"/>
        </w:rPr>
        <w:tab/>
      </w:r>
      <w:r>
        <w:rPr>
          <w:noProof/>
        </w:rPr>
        <w:t>PMFP UAT command</w:t>
      </w:r>
      <w:r>
        <w:rPr>
          <w:noProof/>
        </w:rPr>
        <w:tab/>
      </w:r>
      <w:r>
        <w:rPr>
          <w:noProof/>
        </w:rPr>
        <w:fldChar w:fldCharType="begin" w:fldLock="1"/>
      </w:r>
      <w:r>
        <w:rPr>
          <w:noProof/>
        </w:rPr>
        <w:instrText xml:space="preserve"> PAGEREF _Toc193383352 \h </w:instrText>
      </w:r>
      <w:r>
        <w:rPr>
          <w:noProof/>
        </w:rPr>
      </w:r>
      <w:r>
        <w:rPr>
          <w:noProof/>
        </w:rPr>
        <w:fldChar w:fldCharType="separate"/>
      </w:r>
      <w:r>
        <w:rPr>
          <w:noProof/>
        </w:rPr>
        <w:t>80</w:t>
      </w:r>
      <w:r>
        <w:rPr>
          <w:noProof/>
        </w:rPr>
        <w:fldChar w:fldCharType="end"/>
      </w:r>
    </w:p>
    <w:p w14:paraId="75C56C30" w14:textId="1DB75C59"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_Toc193383353 \h </w:instrText>
      </w:r>
      <w:r>
        <w:rPr>
          <w:noProof/>
        </w:rPr>
      </w:r>
      <w:r>
        <w:rPr>
          <w:noProof/>
        </w:rPr>
        <w:fldChar w:fldCharType="separate"/>
      </w:r>
      <w:r>
        <w:rPr>
          <w:noProof/>
        </w:rPr>
        <w:t>80</w:t>
      </w:r>
      <w:r>
        <w:rPr>
          <w:noProof/>
        </w:rPr>
        <w:fldChar w:fldCharType="end"/>
      </w:r>
    </w:p>
    <w:p w14:paraId="31D47535" w14:textId="0E718374"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6.2.1.12</w:t>
      </w:r>
      <w:r>
        <w:rPr>
          <w:rFonts w:asciiTheme="minorHAnsi" w:eastAsiaTheme="minorEastAsia" w:hAnsiTheme="minorHAnsi" w:cstheme="minorBidi"/>
          <w:noProof/>
          <w:kern w:val="2"/>
          <w:sz w:val="24"/>
          <w:szCs w:val="24"/>
          <w:lang w:eastAsia="en-GB"/>
          <w14:ligatures w14:val="standardContextual"/>
        </w:rPr>
        <w:tab/>
      </w:r>
      <w:r>
        <w:rPr>
          <w:noProof/>
        </w:rPr>
        <w:t>PMFP UAT complete</w:t>
      </w:r>
      <w:r>
        <w:rPr>
          <w:noProof/>
        </w:rPr>
        <w:tab/>
      </w:r>
      <w:r>
        <w:rPr>
          <w:noProof/>
        </w:rPr>
        <w:fldChar w:fldCharType="begin" w:fldLock="1"/>
      </w:r>
      <w:r>
        <w:rPr>
          <w:noProof/>
        </w:rPr>
        <w:instrText xml:space="preserve"> PAGEREF _Toc193383354 \h </w:instrText>
      </w:r>
      <w:r>
        <w:rPr>
          <w:noProof/>
        </w:rPr>
      </w:r>
      <w:r>
        <w:rPr>
          <w:noProof/>
        </w:rPr>
        <w:fldChar w:fldCharType="separate"/>
      </w:r>
      <w:r>
        <w:rPr>
          <w:noProof/>
        </w:rPr>
        <w:t>81</w:t>
      </w:r>
      <w:r>
        <w:rPr>
          <w:noProof/>
        </w:rPr>
        <w:fldChar w:fldCharType="end"/>
      </w:r>
    </w:p>
    <w:p w14:paraId="3EA15130" w14:textId="375ED221"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_Toc193383355 \h </w:instrText>
      </w:r>
      <w:r>
        <w:rPr>
          <w:noProof/>
        </w:rPr>
      </w:r>
      <w:r>
        <w:rPr>
          <w:noProof/>
        </w:rPr>
        <w:fldChar w:fldCharType="separate"/>
      </w:r>
      <w:r>
        <w:rPr>
          <w:noProof/>
        </w:rPr>
        <w:t>81</w:t>
      </w:r>
      <w:r>
        <w:rPr>
          <w:noProof/>
        </w:rPr>
        <w:fldChar w:fldCharType="end"/>
      </w:r>
    </w:p>
    <w:p w14:paraId="4DB47D99" w14:textId="69D63335"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6.2.1.13</w:t>
      </w:r>
      <w:r>
        <w:rPr>
          <w:rFonts w:asciiTheme="minorHAnsi" w:eastAsiaTheme="minorEastAsia" w:hAnsiTheme="minorHAnsi" w:cstheme="minorBidi"/>
          <w:noProof/>
          <w:kern w:val="2"/>
          <w:sz w:val="24"/>
          <w:szCs w:val="24"/>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_Toc193383356 \h </w:instrText>
      </w:r>
      <w:r>
        <w:rPr>
          <w:noProof/>
        </w:rPr>
      </w:r>
      <w:r>
        <w:rPr>
          <w:noProof/>
        </w:rPr>
        <w:fldChar w:fldCharType="separate"/>
      </w:r>
      <w:r>
        <w:rPr>
          <w:noProof/>
        </w:rPr>
        <w:t>81</w:t>
      </w:r>
      <w:r>
        <w:rPr>
          <w:noProof/>
        </w:rPr>
        <w:fldChar w:fldCharType="end"/>
      </w:r>
    </w:p>
    <w:p w14:paraId="20432449" w14:textId="6533EF23"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_Toc193383357 \h </w:instrText>
      </w:r>
      <w:r>
        <w:rPr>
          <w:noProof/>
        </w:rPr>
      </w:r>
      <w:r>
        <w:rPr>
          <w:noProof/>
        </w:rPr>
        <w:fldChar w:fldCharType="separate"/>
      </w:r>
      <w:r>
        <w:rPr>
          <w:noProof/>
        </w:rPr>
        <w:t>81</w:t>
      </w:r>
      <w:r>
        <w:rPr>
          <w:noProof/>
        </w:rPr>
        <w:fldChar w:fldCharType="end"/>
      </w:r>
    </w:p>
    <w:p w14:paraId="4AD3C5DB" w14:textId="2F97EB5E"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6.2.1.14</w:t>
      </w:r>
      <w:r>
        <w:rPr>
          <w:rFonts w:asciiTheme="minorHAnsi" w:eastAsiaTheme="minorEastAsia" w:hAnsiTheme="minorHAnsi" w:cstheme="minorBidi"/>
          <w:noProof/>
          <w:kern w:val="2"/>
          <w:sz w:val="24"/>
          <w:szCs w:val="24"/>
          <w:lang w:eastAsia="en-GB"/>
          <w14:ligatures w14:val="standardContextual"/>
        </w:rPr>
        <w:tab/>
      </w:r>
      <w:r>
        <w:rPr>
          <w:noProof/>
        </w:rPr>
        <w:t>PMFP TDS request</w:t>
      </w:r>
      <w:r>
        <w:rPr>
          <w:noProof/>
        </w:rPr>
        <w:tab/>
      </w:r>
      <w:r>
        <w:rPr>
          <w:noProof/>
        </w:rPr>
        <w:fldChar w:fldCharType="begin" w:fldLock="1"/>
      </w:r>
      <w:r>
        <w:rPr>
          <w:noProof/>
        </w:rPr>
        <w:instrText xml:space="preserve"> PAGEREF _Toc193383358 \h </w:instrText>
      </w:r>
      <w:r>
        <w:rPr>
          <w:noProof/>
        </w:rPr>
      </w:r>
      <w:r>
        <w:rPr>
          <w:noProof/>
        </w:rPr>
        <w:fldChar w:fldCharType="separate"/>
      </w:r>
      <w:r>
        <w:rPr>
          <w:noProof/>
        </w:rPr>
        <w:t>81</w:t>
      </w:r>
      <w:r>
        <w:rPr>
          <w:noProof/>
        </w:rPr>
        <w:fldChar w:fldCharType="end"/>
      </w:r>
    </w:p>
    <w:p w14:paraId="395A4B62" w14:textId="5C480B8B"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_Toc193383359 \h </w:instrText>
      </w:r>
      <w:r>
        <w:rPr>
          <w:noProof/>
        </w:rPr>
      </w:r>
      <w:r>
        <w:rPr>
          <w:noProof/>
        </w:rPr>
        <w:fldChar w:fldCharType="separate"/>
      </w:r>
      <w:r>
        <w:rPr>
          <w:noProof/>
        </w:rPr>
        <w:t>81</w:t>
      </w:r>
      <w:r>
        <w:rPr>
          <w:noProof/>
        </w:rPr>
        <w:fldChar w:fldCharType="end"/>
      </w:r>
    </w:p>
    <w:p w14:paraId="580ACCDC" w14:textId="07AC6A6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6.2.1.15</w:t>
      </w:r>
      <w:r>
        <w:rPr>
          <w:rFonts w:asciiTheme="minorHAnsi" w:eastAsiaTheme="minorEastAsia" w:hAnsiTheme="minorHAnsi" w:cstheme="minorBidi"/>
          <w:noProof/>
          <w:kern w:val="2"/>
          <w:sz w:val="24"/>
          <w:szCs w:val="24"/>
          <w:lang w:eastAsia="en-GB"/>
          <w14:ligatures w14:val="standardContextual"/>
        </w:rPr>
        <w:tab/>
      </w:r>
      <w:r>
        <w:rPr>
          <w:noProof/>
        </w:rPr>
        <w:t>PMFP TDS response</w:t>
      </w:r>
      <w:r>
        <w:rPr>
          <w:noProof/>
        </w:rPr>
        <w:tab/>
      </w:r>
      <w:r>
        <w:rPr>
          <w:noProof/>
        </w:rPr>
        <w:fldChar w:fldCharType="begin" w:fldLock="1"/>
      </w:r>
      <w:r>
        <w:rPr>
          <w:noProof/>
        </w:rPr>
        <w:instrText xml:space="preserve"> PAGEREF _Toc193383360 \h </w:instrText>
      </w:r>
      <w:r>
        <w:rPr>
          <w:noProof/>
        </w:rPr>
      </w:r>
      <w:r>
        <w:rPr>
          <w:noProof/>
        </w:rPr>
        <w:fldChar w:fldCharType="separate"/>
      </w:r>
      <w:r>
        <w:rPr>
          <w:noProof/>
        </w:rPr>
        <w:t>82</w:t>
      </w:r>
      <w:r>
        <w:rPr>
          <w:noProof/>
        </w:rPr>
        <w:fldChar w:fldCharType="end"/>
      </w:r>
    </w:p>
    <w:p w14:paraId="31620118" w14:textId="43663B9D"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_Toc193383361 \h </w:instrText>
      </w:r>
      <w:r>
        <w:rPr>
          <w:noProof/>
        </w:rPr>
      </w:r>
      <w:r>
        <w:rPr>
          <w:noProof/>
        </w:rPr>
        <w:fldChar w:fldCharType="separate"/>
      </w:r>
      <w:r>
        <w:rPr>
          <w:noProof/>
        </w:rPr>
        <w:t>82</w:t>
      </w:r>
      <w:r>
        <w:rPr>
          <w:noProof/>
        </w:rPr>
        <w:fldChar w:fldCharType="end"/>
      </w:r>
    </w:p>
    <w:p w14:paraId="17D0C226" w14:textId="17884DA1"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rPr>
        <w:t>PMFP TDR request</w:t>
      </w:r>
      <w:r>
        <w:rPr>
          <w:noProof/>
        </w:rPr>
        <w:tab/>
      </w:r>
      <w:r>
        <w:rPr>
          <w:noProof/>
        </w:rPr>
        <w:fldChar w:fldCharType="begin" w:fldLock="1"/>
      </w:r>
      <w:r>
        <w:rPr>
          <w:noProof/>
        </w:rPr>
        <w:instrText xml:space="preserve"> PAGEREF _Toc193383362 \h </w:instrText>
      </w:r>
      <w:r>
        <w:rPr>
          <w:noProof/>
        </w:rPr>
      </w:r>
      <w:r>
        <w:rPr>
          <w:noProof/>
        </w:rPr>
        <w:fldChar w:fldCharType="separate"/>
      </w:r>
      <w:r>
        <w:rPr>
          <w:noProof/>
        </w:rPr>
        <w:t>82</w:t>
      </w:r>
      <w:r>
        <w:rPr>
          <w:noProof/>
        </w:rPr>
        <w:fldChar w:fldCharType="end"/>
      </w:r>
    </w:p>
    <w:p w14:paraId="3EB4E9C5" w14:textId="0FB88A25"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_Toc193383363 \h </w:instrText>
      </w:r>
      <w:r>
        <w:rPr>
          <w:noProof/>
        </w:rPr>
      </w:r>
      <w:r>
        <w:rPr>
          <w:noProof/>
        </w:rPr>
        <w:fldChar w:fldCharType="separate"/>
      </w:r>
      <w:r>
        <w:rPr>
          <w:noProof/>
        </w:rPr>
        <w:t>82</w:t>
      </w:r>
      <w:r>
        <w:rPr>
          <w:noProof/>
        </w:rPr>
        <w:fldChar w:fldCharType="end"/>
      </w:r>
    </w:p>
    <w:p w14:paraId="3D790CB9" w14:textId="155A98C3"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rPr>
        <w:t>PMFP TDR response</w:t>
      </w:r>
      <w:r>
        <w:rPr>
          <w:noProof/>
        </w:rPr>
        <w:tab/>
      </w:r>
      <w:r>
        <w:rPr>
          <w:noProof/>
        </w:rPr>
        <w:fldChar w:fldCharType="begin" w:fldLock="1"/>
      </w:r>
      <w:r>
        <w:rPr>
          <w:noProof/>
        </w:rPr>
        <w:instrText xml:space="preserve"> PAGEREF _Toc193383364 \h </w:instrText>
      </w:r>
      <w:r>
        <w:rPr>
          <w:noProof/>
        </w:rPr>
      </w:r>
      <w:r>
        <w:rPr>
          <w:noProof/>
        </w:rPr>
        <w:fldChar w:fldCharType="separate"/>
      </w:r>
      <w:r>
        <w:rPr>
          <w:noProof/>
        </w:rPr>
        <w:t>83</w:t>
      </w:r>
      <w:r>
        <w:rPr>
          <w:noProof/>
        </w:rPr>
        <w:fldChar w:fldCharType="end"/>
      </w:r>
    </w:p>
    <w:p w14:paraId="67E9ED19" w14:textId="1D59CE4F" w:rsidR="0018699D" w:rsidRDefault="0018699D">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_Toc193383365 \h </w:instrText>
      </w:r>
      <w:r>
        <w:rPr>
          <w:noProof/>
        </w:rPr>
      </w:r>
      <w:r>
        <w:rPr>
          <w:noProof/>
        </w:rPr>
        <w:fldChar w:fldCharType="separate"/>
      </w:r>
      <w:r>
        <w:rPr>
          <w:noProof/>
        </w:rPr>
        <w:t>83</w:t>
      </w:r>
      <w:r>
        <w:rPr>
          <w:noProof/>
        </w:rPr>
        <w:fldChar w:fldCharType="end"/>
      </w:r>
    </w:p>
    <w:p w14:paraId="1439B466" w14:textId="0CD5184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_Toc193383366 \h </w:instrText>
      </w:r>
      <w:r>
        <w:rPr>
          <w:noProof/>
        </w:rPr>
      </w:r>
      <w:r>
        <w:rPr>
          <w:noProof/>
        </w:rPr>
        <w:fldChar w:fldCharType="separate"/>
      </w:r>
      <w:r>
        <w:rPr>
          <w:noProof/>
        </w:rPr>
        <w:t>83</w:t>
      </w:r>
      <w:r>
        <w:rPr>
          <w:noProof/>
        </w:rPr>
        <w:fldChar w:fldCharType="end"/>
      </w:r>
    </w:p>
    <w:p w14:paraId="04CA5824" w14:textId="0A6AE1A1"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_Toc193383367 \h </w:instrText>
      </w:r>
      <w:r>
        <w:rPr>
          <w:noProof/>
        </w:rPr>
      </w:r>
      <w:r>
        <w:rPr>
          <w:noProof/>
        </w:rPr>
        <w:fldChar w:fldCharType="separate"/>
      </w:r>
      <w:r>
        <w:rPr>
          <w:noProof/>
        </w:rPr>
        <w:t>83</w:t>
      </w:r>
      <w:r>
        <w:rPr>
          <w:noProof/>
        </w:rPr>
        <w:fldChar w:fldCharType="end"/>
      </w:r>
    </w:p>
    <w:p w14:paraId="61A42190" w14:textId="65B024DE"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_Toc193383368 \h </w:instrText>
      </w:r>
      <w:r>
        <w:rPr>
          <w:noProof/>
        </w:rPr>
      </w:r>
      <w:r>
        <w:rPr>
          <w:noProof/>
        </w:rPr>
        <w:fldChar w:fldCharType="separate"/>
      </w:r>
      <w:r>
        <w:rPr>
          <w:noProof/>
        </w:rPr>
        <w:t>83</w:t>
      </w:r>
      <w:r>
        <w:rPr>
          <w:noProof/>
        </w:rPr>
        <w:fldChar w:fldCharType="end"/>
      </w:r>
    </w:p>
    <w:p w14:paraId="70A86BE6" w14:textId="28103C4B"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_Toc193383369 \h </w:instrText>
      </w:r>
      <w:r>
        <w:rPr>
          <w:noProof/>
        </w:rPr>
      </w:r>
      <w:r>
        <w:rPr>
          <w:noProof/>
        </w:rPr>
        <w:fldChar w:fldCharType="separate"/>
      </w:r>
      <w:r>
        <w:rPr>
          <w:noProof/>
        </w:rPr>
        <w:t>84</w:t>
      </w:r>
      <w:r>
        <w:rPr>
          <w:noProof/>
        </w:rPr>
        <w:fldChar w:fldCharType="end"/>
      </w:r>
    </w:p>
    <w:p w14:paraId="0840478D" w14:textId="798A356C"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_Toc193383370 \h </w:instrText>
      </w:r>
      <w:r>
        <w:rPr>
          <w:noProof/>
        </w:rPr>
      </w:r>
      <w:r>
        <w:rPr>
          <w:noProof/>
        </w:rPr>
        <w:fldChar w:fldCharType="separate"/>
      </w:r>
      <w:r>
        <w:rPr>
          <w:noProof/>
        </w:rPr>
        <w:t>84</w:t>
      </w:r>
      <w:r>
        <w:rPr>
          <w:noProof/>
        </w:rPr>
        <w:fldChar w:fldCharType="end"/>
      </w:r>
    </w:p>
    <w:p w14:paraId="25059C67" w14:textId="1B6086E9"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6.2.2.5</w:t>
      </w:r>
      <w:r>
        <w:rPr>
          <w:rFonts w:asciiTheme="minorHAnsi" w:eastAsiaTheme="minorEastAsia" w:hAnsiTheme="minorHAnsi" w:cstheme="minorBidi"/>
          <w:noProof/>
          <w:kern w:val="2"/>
          <w:sz w:val="24"/>
          <w:szCs w:val="24"/>
          <w:lang w:eastAsia="en-GB"/>
          <w14:ligatures w14:val="standardContextual"/>
        </w:rPr>
        <w:tab/>
      </w:r>
      <w:r>
        <w:rPr>
          <w:noProof/>
        </w:rPr>
        <w:t>Request identity</w:t>
      </w:r>
      <w:r>
        <w:rPr>
          <w:noProof/>
        </w:rPr>
        <w:tab/>
      </w:r>
      <w:r>
        <w:rPr>
          <w:noProof/>
        </w:rPr>
        <w:fldChar w:fldCharType="begin" w:fldLock="1"/>
      </w:r>
      <w:r>
        <w:rPr>
          <w:noProof/>
        </w:rPr>
        <w:instrText xml:space="preserve"> PAGEREF _Toc193383371 \h </w:instrText>
      </w:r>
      <w:r>
        <w:rPr>
          <w:noProof/>
        </w:rPr>
      </w:r>
      <w:r>
        <w:rPr>
          <w:noProof/>
        </w:rPr>
        <w:fldChar w:fldCharType="separate"/>
      </w:r>
      <w:r>
        <w:rPr>
          <w:noProof/>
        </w:rPr>
        <w:t>84</w:t>
      </w:r>
      <w:r>
        <w:rPr>
          <w:noProof/>
        </w:rPr>
        <w:fldChar w:fldCharType="end"/>
      </w:r>
    </w:p>
    <w:p w14:paraId="634DED63" w14:textId="5F047300"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6.2.2.6</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Padding</w:t>
      </w:r>
      <w:r>
        <w:rPr>
          <w:noProof/>
        </w:rPr>
        <w:tab/>
      </w:r>
      <w:r>
        <w:rPr>
          <w:noProof/>
        </w:rPr>
        <w:fldChar w:fldCharType="begin" w:fldLock="1"/>
      </w:r>
      <w:r>
        <w:rPr>
          <w:noProof/>
        </w:rPr>
        <w:instrText xml:space="preserve"> PAGEREF _Toc193383372 \h </w:instrText>
      </w:r>
      <w:r>
        <w:rPr>
          <w:noProof/>
        </w:rPr>
      </w:r>
      <w:r>
        <w:rPr>
          <w:noProof/>
        </w:rPr>
        <w:fldChar w:fldCharType="separate"/>
      </w:r>
      <w:r>
        <w:rPr>
          <w:noProof/>
        </w:rPr>
        <w:t>85</w:t>
      </w:r>
      <w:r>
        <w:rPr>
          <w:noProof/>
        </w:rPr>
        <w:fldChar w:fldCharType="end"/>
      </w:r>
    </w:p>
    <w:p w14:paraId="3F98E43A" w14:textId="6D6DE58D"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_Toc193383373 \h </w:instrText>
      </w:r>
      <w:r>
        <w:rPr>
          <w:noProof/>
        </w:rPr>
      </w:r>
      <w:r>
        <w:rPr>
          <w:noProof/>
        </w:rPr>
        <w:fldChar w:fldCharType="separate"/>
      </w:r>
      <w:r>
        <w:rPr>
          <w:noProof/>
        </w:rPr>
        <w:t>85</w:t>
      </w:r>
      <w:r>
        <w:rPr>
          <w:noProof/>
        </w:rPr>
        <w:fldChar w:fldCharType="end"/>
      </w:r>
    </w:p>
    <w:p w14:paraId="6778692C" w14:textId="5448D092"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6.2.2.8</w:t>
      </w:r>
      <w:r>
        <w:rPr>
          <w:rFonts w:asciiTheme="minorHAnsi" w:eastAsiaTheme="minorEastAsia" w:hAnsiTheme="minorHAnsi" w:cstheme="minorBidi"/>
          <w:noProof/>
          <w:kern w:val="2"/>
          <w:sz w:val="24"/>
          <w:szCs w:val="24"/>
          <w:lang w:eastAsia="en-GB"/>
          <w14:ligatures w14:val="standardContextual"/>
        </w:rPr>
        <w:tab/>
      </w:r>
      <w:r w:rsidRPr="00E90D02">
        <w:rPr>
          <w:noProof/>
          <w:lang w:val="en-US"/>
        </w:rPr>
        <w:t>D</w:t>
      </w:r>
      <w:r>
        <w:rPr>
          <w:noProof/>
        </w:rPr>
        <w:t>L distribution information</w:t>
      </w:r>
      <w:r>
        <w:rPr>
          <w:noProof/>
        </w:rPr>
        <w:tab/>
      </w:r>
      <w:r>
        <w:rPr>
          <w:noProof/>
        </w:rPr>
        <w:fldChar w:fldCharType="begin" w:fldLock="1"/>
      </w:r>
      <w:r>
        <w:rPr>
          <w:noProof/>
        </w:rPr>
        <w:instrText xml:space="preserve"> PAGEREF _Toc193383374 \h </w:instrText>
      </w:r>
      <w:r>
        <w:rPr>
          <w:noProof/>
        </w:rPr>
      </w:r>
      <w:r>
        <w:rPr>
          <w:noProof/>
        </w:rPr>
        <w:fldChar w:fldCharType="separate"/>
      </w:r>
      <w:r>
        <w:rPr>
          <w:noProof/>
        </w:rPr>
        <w:t>85</w:t>
      </w:r>
      <w:r>
        <w:rPr>
          <w:noProof/>
        </w:rPr>
        <w:fldChar w:fldCharType="end"/>
      </w:r>
    </w:p>
    <w:p w14:paraId="1167B09A" w14:textId="0141FB89"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6.2.2.9</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_Toc193383375 \h </w:instrText>
      </w:r>
      <w:r>
        <w:rPr>
          <w:noProof/>
        </w:rPr>
      </w:r>
      <w:r>
        <w:rPr>
          <w:noProof/>
        </w:rPr>
        <w:fldChar w:fldCharType="separate"/>
      </w:r>
      <w:r>
        <w:rPr>
          <w:noProof/>
        </w:rPr>
        <w:t>86</w:t>
      </w:r>
      <w:r>
        <w:rPr>
          <w:noProof/>
        </w:rPr>
        <w:fldChar w:fldCharType="end"/>
      </w:r>
    </w:p>
    <w:p w14:paraId="51EEC1D6" w14:textId="7E39D4C1"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6.2.2.10</w:t>
      </w:r>
      <w:r>
        <w:rPr>
          <w:rFonts w:asciiTheme="minorHAnsi" w:eastAsiaTheme="minorEastAsia" w:hAnsiTheme="minorHAnsi" w:cstheme="minorBidi"/>
          <w:noProof/>
          <w:kern w:val="2"/>
          <w:sz w:val="24"/>
          <w:szCs w:val="24"/>
          <w:lang w:eastAsia="en-GB"/>
          <w14:ligatures w14:val="standardContextual"/>
        </w:rPr>
        <w:tab/>
      </w:r>
      <w:r>
        <w:rPr>
          <w:noProof/>
        </w:rPr>
        <w:t>Counting result</w:t>
      </w:r>
      <w:r>
        <w:rPr>
          <w:noProof/>
        </w:rPr>
        <w:tab/>
      </w:r>
      <w:r>
        <w:rPr>
          <w:noProof/>
        </w:rPr>
        <w:fldChar w:fldCharType="begin" w:fldLock="1"/>
      </w:r>
      <w:r>
        <w:rPr>
          <w:noProof/>
        </w:rPr>
        <w:instrText xml:space="preserve"> PAGEREF _Toc193383376 \h </w:instrText>
      </w:r>
      <w:r>
        <w:rPr>
          <w:noProof/>
        </w:rPr>
      </w:r>
      <w:r>
        <w:rPr>
          <w:noProof/>
        </w:rPr>
        <w:fldChar w:fldCharType="separate"/>
      </w:r>
      <w:r>
        <w:rPr>
          <w:noProof/>
        </w:rPr>
        <w:t>86</w:t>
      </w:r>
      <w:r>
        <w:rPr>
          <w:noProof/>
        </w:rPr>
        <w:fldChar w:fldCharType="end"/>
      </w:r>
    </w:p>
    <w:p w14:paraId="4F8F09EE" w14:textId="383EEFA2" w:rsidR="0018699D" w:rsidRDefault="0018699D">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rPr>
        <w:t>Traffic type</w:t>
      </w:r>
      <w:r>
        <w:rPr>
          <w:noProof/>
        </w:rPr>
        <w:tab/>
      </w:r>
      <w:r>
        <w:rPr>
          <w:noProof/>
        </w:rPr>
        <w:fldChar w:fldCharType="begin" w:fldLock="1"/>
      </w:r>
      <w:r>
        <w:rPr>
          <w:noProof/>
        </w:rPr>
        <w:instrText xml:space="preserve"> PAGEREF _Toc193383377 \h </w:instrText>
      </w:r>
      <w:r>
        <w:rPr>
          <w:noProof/>
        </w:rPr>
      </w:r>
      <w:r>
        <w:rPr>
          <w:noProof/>
        </w:rPr>
        <w:fldChar w:fldCharType="separate"/>
      </w:r>
      <w:r>
        <w:rPr>
          <w:noProof/>
        </w:rPr>
        <w:t>87</w:t>
      </w:r>
      <w:r>
        <w:rPr>
          <w:noProof/>
        </w:rPr>
        <w:fldChar w:fldCharType="end"/>
      </w:r>
    </w:p>
    <w:p w14:paraId="3D7CCB79" w14:textId="372A7AF0"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sidRPr="00E90D02">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E90D02">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_Toc193383378 \h </w:instrText>
      </w:r>
      <w:r>
        <w:rPr>
          <w:noProof/>
        </w:rPr>
      </w:r>
      <w:r>
        <w:rPr>
          <w:noProof/>
        </w:rPr>
        <w:fldChar w:fldCharType="separate"/>
      </w:r>
      <w:r>
        <w:rPr>
          <w:noProof/>
        </w:rPr>
        <w:t>87</w:t>
      </w:r>
      <w:r>
        <w:rPr>
          <w:noProof/>
        </w:rPr>
        <w:fldChar w:fldCharType="end"/>
      </w:r>
    </w:p>
    <w:p w14:paraId="7796BCE4" w14:textId="30407ADB"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Transport modes for MPQUIC-based steering functionalities</w:t>
      </w:r>
      <w:r>
        <w:rPr>
          <w:noProof/>
        </w:rPr>
        <w:tab/>
      </w:r>
      <w:r>
        <w:rPr>
          <w:noProof/>
        </w:rPr>
        <w:fldChar w:fldCharType="begin" w:fldLock="1"/>
      </w:r>
      <w:r>
        <w:rPr>
          <w:noProof/>
        </w:rPr>
        <w:instrText xml:space="preserve"> PAGEREF _Toc193383379 \h </w:instrText>
      </w:r>
      <w:r>
        <w:rPr>
          <w:noProof/>
        </w:rPr>
      </w:r>
      <w:r>
        <w:rPr>
          <w:noProof/>
        </w:rPr>
        <w:fldChar w:fldCharType="separate"/>
      </w:r>
      <w:r>
        <w:rPr>
          <w:noProof/>
        </w:rPr>
        <w:t>88</w:t>
      </w:r>
      <w:r>
        <w:rPr>
          <w:noProof/>
        </w:rPr>
        <w:fldChar w:fldCharType="end"/>
      </w:r>
    </w:p>
    <w:p w14:paraId="6CD97228" w14:textId="5B5DCED7"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_Toc193383380 \h </w:instrText>
      </w:r>
      <w:r>
        <w:rPr>
          <w:noProof/>
        </w:rPr>
      </w:r>
      <w:r>
        <w:rPr>
          <w:noProof/>
        </w:rPr>
        <w:fldChar w:fldCharType="separate"/>
      </w:r>
      <w:r>
        <w:rPr>
          <w:noProof/>
        </w:rPr>
        <w:t>88</w:t>
      </w:r>
      <w:r>
        <w:rPr>
          <w:noProof/>
        </w:rPr>
        <w:fldChar w:fldCharType="end"/>
      </w:r>
    </w:p>
    <w:p w14:paraId="6CFD6822" w14:textId="6CF6894D"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Datagram mode 1</w:t>
      </w:r>
      <w:r>
        <w:rPr>
          <w:noProof/>
        </w:rPr>
        <w:tab/>
      </w:r>
      <w:r>
        <w:rPr>
          <w:noProof/>
        </w:rPr>
        <w:fldChar w:fldCharType="begin" w:fldLock="1"/>
      </w:r>
      <w:r>
        <w:rPr>
          <w:noProof/>
        </w:rPr>
        <w:instrText xml:space="preserve"> PAGEREF _Toc193383381 \h </w:instrText>
      </w:r>
      <w:r>
        <w:rPr>
          <w:noProof/>
        </w:rPr>
      </w:r>
      <w:r>
        <w:rPr>
          <w:noProof/>
        </w:rPr>
        <w:fldChar w:fldCharType="separate"/>
      </w:r>
      <w:r>
        <w:rPr>
          <w:noProof/>
        </w:rPr>
        <w:t>88</w:t>
      </w:r>
      <w:r>
        <w:rPr>
          <w:noProof/>
        </w:rPr>
        <w:fldChar w:fldCharType="end"/>
      </w:r>
    </w:p>
    <w:p w14:paraId="5090C714" w14:textId="67797DED"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Datagram mode 2</w:t>
      </w:r>
      <w:r>
        <w:rPr>
          <w:noProof/>
        </w:rPr>
        <w:tab/>
      </w:r>
      <w:r>
        <w:rPr>
          <w:noProof/>
        </w:rPr>
        <w:fldChar w:fldCharType="begin" w:fldLock="1"/>
      </w:r>
      <w:r>
        <w:rPr>
          <w:noProof/>
        </w:rPr>
        <w:instrText xml:space="preserve"> PAGEREF _Toc193383382 \h </w:instrText>
      </w:r>
      <w:r>
        <w:rPr>
          <w:noProof/>
        </w:rPr>
      </w:r>
      <w:r>
        <w:rPr>
          <w:noProof/>
        </w:rPr>
        <w:fldChar w:fldCharType="separate"/>
      </w:r>
      <w:r>
        <w:rPr>
          <w:noProof/>
        </w:rPr>
        <w:t>89</w:t>
      </w:r>
      <w:r>
        <w:rPr>
          <w:noProof/>
        </w:rPr>
        <w:fldChar w:fldCharType="end"/>
      </w:r>
    </w:p>
    <w:p w14:paraId="5D32254D" w14:textId="589EE83B"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Stream mode</w:t>
      </w:r>
      <w:r>
        <w:rPr>
          <w:noProof/>
        </w:rPr>
        <w:tab/>
      </w:r>
      <w:r>
        <w:rPr>
          <w:noProof/>
        </w:rPr>
        <w:fldChar w:fldCharType="begin" w:fldLock="1"/>
      </w:r>
      <w:r>
        <w:rPr>
          <w:noProof/>
        </w:rPr>
        <w:instrText xml:space="preserve"> PAGEREF _Toc193383383 \h </w:instrText>
      </w:r>
      <w:r>
        <w:rPr>
          <w:noProof/>
        </w:rPr>
      </w:r>
      <w:r>
        <w:rPr>
          <w:noProof/>
        </w:rPr>
        <w:fldChar w:fldCharType="separate"/>
      </w:r>
      <w:r>
        <w:rPr>
          <w:noProof/>
        </w:rPr>
        <w:t>89</w:t>
      </w:r>
      <w:r>
        <w:rPr>
          <w:noProof/>
        </w:rPr>
        <w:fldChar w:fldCharType="end"/>
      </w:r>
    </w:p>
    <w:p w14:paraId="67CDEF69" w14:textId="060F5A55"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_Toc193383384 \h </w:instrText>
      </w:r>
      <w:r>
        <w:rPr>
          <w:noProof/>
        </w:rPr>
      </w:r>
      <w:r>
        <w:rPr>
          <w:noProof/>
        </w:rPr>
        <w:fldChar w:fldCharType="separate"/>
      </w:r>
      <w:r>
        <w:rPr>
          <w:noProof/>
        </w:rPr>
        <w:t>89</w:t>
      </w:r>
      <w:r>
        <w:rPr>
          <w:noProof/>
        </w:rPr>
        <w:fldChar w:fldCharType="end"/>
      </w:r>
    </w:p>
    <w:p w14:paraId="62667352" w14:textId="55AC0DB5"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_Toc193383385 \h </w:instrText>
      </w:r>
      <w:r>
        <w:rPr>
          <w:noProof/>
        </w:rPr>
      </w:r>
      <w:r>
        <w:rPr>
          <w:noProof/>
        </w:rPr>
        <w:fldChar w:fldCharType="separate"/>
      </w:r>
      <w:r>
        <w:rPr>
          <w:noProof/>
        </w:rPr>
        <w:t>89</w:t>
      </w:r>
      <w:r>
        <w:rPr>
          <w:noProof/>
        </w:rPr>
        <w:fldChar w:fldCharType="end"/>
      </w:r>
    </w:p>
    <w:p w14:paraId="0F630B60" w14:textId="727474EE"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E90D02">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_Toc193383386 \h </w:instrText>
      </w:r>
      <w:r>
        <w:rPr>
          <w:noProof/>
        </w:rPr>
      </w:r>
      <w:r>
        <w:rPr>
          <w:noProof/>
        </w:rPr>
        <w:fldChar w:fldCharType="separate"/>
      </w:r>
      <w:r>
        <w:rPr>
          <w:noProof/>
        </w:rPr>
        <w:t>89</w:t>
      </w:r>
      <w:r>
        <w:rPr>
          <w:noProof/>
        </w:rPr>
        <w:fldChar w:fldCharType="end"/>
      </w:r>
    </w:p>
    <w:p w14:paraId="65B81BA5" w14:textId="4C370EB5"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_Toc193383387 \h </w:instrText>
      </w:r>
      <w:r>
        <w:rPr>
          <w:noProof/>
        </w:rPr>
      </w:r>
      <w:r>
        <w:rPr>
          <w:noProof/>
        </w:rPr>
        <w:fldChar w:fldCharType="separate"/>
      </w:r>
      <w:r>
        <w:rPr>
          <w:noProof/>
        </w:rPr>
        <w:t>91</w:t>
      </w:r>
      <w:r>
        <w:rPr>
          <w:noProof/>
        </w:rPr>
        <w:fldChar w:fldCharType="end"/>
      </w:r>
    </w:p>
    <w:p w14:paraId="63096481" w14:textId="73575CD8"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_Toc193383388 \h </w:instrText>
      </w:r>
      <w:r>
        <w:rPr>
          <w:noProof/>
        </w:rPr>
      </w:r>
      <w:r>
        <w:rPr>
          <w:noProof/>
        </w:rPr>
        <w:fldChar w:fldCharType="separate"/>
      </w:r>
      <w:r>
        <w:rPr>
          <w:noProof/>
        </w:rPr>
        <w:t>91</w:t>
      </w:r>
      <w:r>
        <w:rPr>
          <w:noProof/>
        </w:rPr>
        <w:fldChar w:fldCharType="end"/>
      </w:r>
    </w:p>
    <w:p w14:paraId="7A61815A" w14:textId="72B93481"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_Toc193383389 \h </w:instrText>
      </w:r>
      <w:r>
        <w:rPr>
          <w:noProof/>
        </w:rPr>
      </w:r>
      <w:r>
        <w:rPr>
          <w:noProof/>
        </w:rPr>
        <w:fldChar w:fldCharType="separate"/>
      </w:r>
      <w:r>
        <w:rPr>
          <w:noProof/>
        </w:rPr>
        <w:t>92</w:t>
      </w:r>
      <w:r>
        <w:rPr>
          <w:noProof/>
        </w:rPr>
        <w:fldChar w:fldCharType="end"/>
      </w:r>
    </w:p>
    <w:p w14:paraId="09AC4765" w14:textId="36137F50"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_Toc193383390 \h </w:instrText>
      </w:r>
      <w:r>
        <w:rPr>
          <w:noProof/>
        </w:rPr>
      </w:r>
      <w:r>
        <w:rPr>
          <w:noProof/>
        </w:rPr>
        <w:fldChar w:fldCharType="separate"/>
      </w:r>
      <w:r>
        <w:rPr>
          <w:noProof/>
        </w:rPr>
        <w:t>92</w:t>
      </w:r>
      <w:r>
        <w:rPr>
          <w:noProof/>
        </w:rPr>
        <w:fldChar w:fldCharType="end"/>
      </w:r>
    </w:p>
    <w:p w14:paraId="313B9E2C" w14:textId="59133E04"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_Toc193383391 \h </w:instrText>
      </w:r>
      <w:r>
        <w:rPr>
          <w:noProof/>
        </w:rPr>
      </w:r>
      <w:r>
        <w:rPr>
          <w:noProof/>
        </w:rPr>
        <w:fldChar w:fldCharType="separate"/>
      </w:r>
      <w:r>
        <w:rPr>
          <w:noProof/>
        </w:rPr>
        <w:t>92</w:t>
      </w:r>
      <w:r>
        <w:rPr>
          <w:noProof/>
        </w:rPr>
        <w:fldChar w:fldCharType="end"/>
      </w:r>
    </w:p>
    <w:p w14:paraId="572FC577" w14:textId="2DCF91A0"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_Toc193383392 \h </w:instrText>
      </w:r>
      <w:r>
        <w:rPr>
          <w:noProof/>
        </w:rPr>
      </w:r>
      <w:r>
        <w:rPr>
          <w:noProof/>
        </w:rPr>
        <w:fldChar w:fldCharType="separate"/>
      </w:r>
      <w:r>
        <w:rPr>
          <w:noProof/>
        </w:rPr>
        <w:t>92</w:t>
      </w:r>
      <w:r>
        <w:rPr>
          <w:noProof/>
        </w:rPr>
        <w:fldChar w:fldCharType="end"/>
      </w:r>
    </w:p>
    <w:p w14:paraId="5EB74B02" w14:textId="210CD60E"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_Toc193383393 \h </w:instrText>
      </w:r>
      <w:r>
        <w:rPr>
          <w:noProof/>
        </w:rPr>
      </w:r>
      <w:r>
        <w:rPr>
          <w:noProof/>
        </w:rPr>
        <w:fldChar w:fldCharType="separate"/>
      </w:r>
      <w:r>
        <w:rPr>
          <w:noProof/>
        </w:rPr>
        <w:t>92</w:t>
      </w:r>
      <w:r>
        <w:rPr>
          <w:noProof/>
        </w:rPr>
        <w:fldChar w:fldCharType="end"/>
      </w:r>
    </w:p>
    <w:p w14:paraId="38C57155" w14:textId="1A577827"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_Toc193383394 \h </w:instrText>
      </w:r>
      <w:r>
        <w:rPr>
          <w:noProof/>
        </w:rPr>
      </w:r>
      <w:r>
        <w:rPr>
          <w:noProof/>
        </w:rPr>
        <w:fldChar w:fldCharType="separate"/>
      </w:r>
      <w:r>
        <w:rPr>
          <w:noProof/>
        </w:rPr>
        <w:t>92</w:t>
      </w:r>
      <w:r>
        <w:rPr>
          <w:noProof/>
        </w:rPr>
        <w:fldChar w:fldCharType="end"/>
      </w:r>
    </w:p>
    <w:p w14:paraId="0999890C" w14:textId="1BB8BE69"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_Toc193383395 \h </w:instrText>
      </w:r>
      <w:r>
        <w:rPr>
          <w:noProof/>
        </w:rPr>
      </w:r>
      <w:r>
        <w:rPr>
          <w:noProof/>
        </w:rPr>
        <w:fldChar w:fldCharType="separate"/>
      </w:r>
      <w:r>
        <w:rPr>
          <w:noProof/>
        </w:rPr>
        <w:t>92</w:t>
      </w:r>
      <w:r>
        <w:rPr>
          <w:noProof/>
        </w:rPr>
        <w:fldChar w:fldCharType="end"/>
      </w:r>
    </w:p>
    <w:p w14:paraId="622B498E" w14:textId="47BF3268"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_Toc193383396 \h </w:instrText>
      </w:r>
      <w:r>
        <w:rPr>
          <w:noProof/>
        </w:rPr>
      </w:r>
      <w:r>
        <w:rPr>
          <w:noProof/>
        </w:rPr>
        <w:fldChar w:fldCharType="separate"/>
      </w:r>
      <w:r>
        <w:rPr>
          <w:noProof/>
        </w:rPr>
        <w:t>92</w:t>
      </w:r>
      <w:r>
        <w:rPr>
          <w:noProof/>
        </w:rPr>
        <w:fldChar w:fldCharType="end"/>
      </w:r>
    </w:p>
    <w:p w14:paraId="31B1AF45" w14:textId="3311341B"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_Toc193383397 \h </w:instrText>
      </w:r>
      <w:r>
        <w:rPr>
          <w:noProof/>
        </w:rPr>
      </w:r>
      <w:r>
        <w:rPr>
          <w:noProof/>
        </w:rPr>
        <w:fldChar w:fldCharType="separate"/>
      </w:r>
      <w:r>
        <w:rPr>
          <w:noProof/>
        </w:rPr>
        <w:t>93</w:t>
      </w:r>
      <w:r>
        <w:rPr>
          <w:noProof/>
        </w:rPr>
        <w:fldChar w:fldCharType="end"/>
      </w:r>
    </w:p>
    <w:p w14:paraId="089DA603" w14:textId="1BC164E6"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_Toc193383398 \h </w:instrText>
      </w:r>
      <w:r>
        <w:rPr>
          <w:noProof/>
        </w:rPr>
      </w:r>
      <w:r>
        <w:rPr>
          <w:noProof/>
        </w:rPr>
        <w:fldChar w:fldCharType="separate"/>
      </w:r>
      <w:r>
        <w:rPr>
          <w:noProof/>
        </w:rPr>
        <w:t>93</w:t>
      </w:r>
      <w:r>
        <w:rPr>
          <w:noProof/>
        </w:rPr>
        <w:fldChar w:fldCharType="end"/>
      </w:r>
    </w:p>
    <w:p w14:paraId="22F6808E" w14:textId="7133AE8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_Toc193383399 \h </w:instrText>
      </w:r>
      <w:r>
        <w:rPr>
          <w:noProof/>
        </w:rPr>
      </w:r>
      <w:r>
        <w:rPr>
          <w:noProof/>
        </w:rPr>
        <w:fldChar w:fldCharType="separate"/>
      </w:r>
      <w:r>
        <w:rPr>
          <w:noProof/>
        </w:rPr>
        <w:t>93</w:t>
      </w:r>
      <w:r>
        <w:rPr>
          <w:noProof/>
        </w:rPr>
        <w:fldChar w:fldCharType="end"/>
      </w:r>
    </w:p>
    <w:p w14:paraId="65AE9BA7" w14:textId="2CC94B45"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_Toc193383400 \h </w:instrText>
      </w:r>
      <w:r>
        <w:rPr>
          <w:noProof/>
        </w:rPr>
      </w:r>
      <w:r>
        <w:rPr>
          <w:noProof/>
        </w:rPr>
        <w:fldChar w:fldCharType="separate"/>
      </w:r>
      <w:r>
        <w:rPr>
          <w:noProof/>
        </w:rPr>
        <w:t>93</w:t>
      </w:r>
      <w:r>
        <w:rPr>
          <w:noProof/>
        </w:rPr>
        <w:fldChar w:fldCharType="end"/>
      </w:r>
    </w:p>
    <w:p w14:paraId="76964E39" w14:textId="238C9185"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_Toc193383401 \h </w:instrText>
      </w:r>
      <w:r>
        <w:rPr>
          <w:noProof/>
        </w:rPr>
      </w:r>
      <w:r>
        <w:rPr>
          <w:noProof/>
        </w:rPr>
        <w:fldChar w:fldCharType="separate"/>
      </w:r>
      <w:r>
        <w:rPr>
          <w:noProof/>
        </w:rPr>
        <w:t>93</w:t>
      </w:r>
      <w:r>
        <w:rPr>
          <w:noProof/>
        </w:rPr>
        <w:fldChar w:fldCharType="end"/>
      </w:r>
    </w:p>
    <w:p w14:paraId="7F43EADF" w14:textId="0FFBA9BC"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_Toc193383402 \h </w:instrText>
      </w:r>
      <w:r>
        <w:rPr>
          <w:noProof/>
        </w:rPr>
      </w:r>
      <w:r>
        <w:rPr>
          <w:noProof/>
        </w:rPr>
        <w:fldChar w:fldCharType="separate"/>
      </w:r>
      <w:r>
        <w:rPr>
          <w:noProof/>
        </w:rPr>
        <w:t>93</w:t>
      </w:r>
      <w:r>
        <w:rPr>
          <w:noProof/>
        </w:rPr>
        <w:fldChar w:fldCharType="end"/>
      </w:r>
    </w:p>
    <w:p w14:paraId="6B966B1D" w14:textId="14DB5F8F"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_Toc193383403 \h </w:instrText>
      </w:r>
      <w:r>
        <w:rPr>
          <w:noProof/>
        </w:rPr>
      </w:r>
      <w:r>
        <w:rPr>
          <w:noProof/>
        </w:rPr>
        <w:fldChar w:fldCharType="separate"/>
      </w:r>
      <w:r>
        <w:rPr>
          <w:noProof/>
        </w:rPr>
        <w:t>93</w:t>
      </w:r>
      <w:r>
        <w:rPr>
          <w:noProof/>
        </w:rPr>
        <w:fldChar w:fldCharType="end"/>
      </w:r>
    </w:p>
    <w:p w14:paraId="04982C5A" w14:textId="320AA667"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_Toc193383404 \h </w:instrText>
      </w:r>
      <w:r>
        <w:rPr>
          <w:noProof/>
        </w:rPr>
      </w:r>
      <w:r>
        <w:rPr>
          <w:noProof/>
        </w:rPr>
        <w:fldChar w:fldCharType="separate"/>
      </w:r>
      <w:r>
        <w:rPr>
          <w:noProof/>
        </w:rPr>
        <w:t>93</w:t>
      </w:r>
      <w:r>
        <w:rPr>
          <w:noProof/>
        </w:rPr>
        <w:fldChar w:fldCharType="end"/>
      </w:r>
    </w:p>
    <w:p w14:paraId="5CEA3310" w14:textId="3183FF52"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_Toc193383405 \h </w:instrText>
      </w:r>
      <w:r>
        <w:rPr>
          <w:noProof/>
        </w:rPr>
      </w:r>
      <w:r>
        <w:rPr>
          <w:noProof/>
        </w:rPr>
        <w:fldChar w:fldCharType="separate"/>
      </w:r>
      <w:r>
        <w:rPr>
          <w:noProof/>
        </w:rPr>
        <w:t>94</w:t>
      </w:r>
      <w:r>
        <w:rPr>
          <w:noProof/>
        </w:rPr>
        <w:fldChar w:fldCharType="end"/>
      </w:r>
    </w:p>
    <w:p w14:paraId="1FB5D9C3" w14:textId="6CC7CE06" w:rsidR="0018699D" w:rsidRDefault="001869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_Toc193383406 \h </w:instrText>
      </w:r>
      <w:r>
        <w:rPr>
          <w:noProof/>
        </w:rPr>
      </w:r>
      <w:r>
        <w:rPr>
          <w:noProof/>
        </w:rPr>
        <w:fldChar w:fldCharType="separate"/>
      </w:r>
      <w:r>
        <w:rPr>
          <w:noProof/>
        </w:rPr>
        <w:t>95</w:t>
      </w:r>
      <w:r>
        <w:rPr>
          <w:noProof/>
        </w:rPr>
        <w:fldChar w:fldCharType="end"/>
      </w:r>
    </w:p>
    <w:p w14:paraId="1E6FC55D" w14:textId="398F6B9A" w:rsidR="0018699D" w:rsidRDefault="0018699D">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_Toc193383407 \h </w:instrText>
      </w:r>
      <w:r>
        <w:rPr>
          <w:noProof/>
        </w:rPr>
      </w:r>
      <w:r>
        <w:rPr>
          <w:noProof/>
        </w:rPr>
        <w:fldChar w:fldCharType="separate"/>
      </w:r>
      <w:r>
        <w:rPr>
          <w:noProof/>
        </w:rPr>
        <w:t>95</w:t>
      </w:r>
      <w:r>
        <w:rPr>
          <w:noProof/>
        </w:rPr>
        <w:fldChar w:fldCharType="end"/>
      </w:r>
    </w:p>
    <w:p w14:paraId="40F34B1D" w14:textId="5C2BF4BB" w:rsidR="0018699D" w:rsidRDefault="0018699D">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_Toc193383408 \h </w:instrText>
      </w:r>
      <w:r>
        <w:rPr>
          <w:noProof/>
        </w:rPr>
      </w:r>
      <w:r>
        <w:rPr>
          <w:noProof/>
        </w:rPr>
        <w:fldChar w:fldCharType="separate"/>
      </w:r>
      <w:r>
        <w:rPr>
          <w:noProof/>
        </w:rPr>
        <w:t>95</w:t>
      </w:r>
      <w:r>
        <w:rPr>
          <w:noProof/>
        </w:rPr>
        <w:fldChar w:fldCharType="end"/>
      </w:r>
    </w:p>
    <w:p w14:paraId="50957891" w14:textId="3475C18A" w:rsidR="0018699D" w:rsidRDefault="0018699D">
      <w:pPr>
        <w:pStyle w:val="TOC3"/>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_Toc193383409 \h </w:instrText>
      </w:r>
      <w:r>
        <w:rPr>
          <w:noProof/>
        </w:rPr>
      </w:r>
      <w:r>
        <w:rPr>
          <w:noProof/>
        </w:rPr>
        <w:fldChar w:fldCharType="separate"/>
      </w:r>
      <w:r>
        <w:rPr>
          <w:noProof/>
        </w:rPr>
        <w:t>95</w:t>
      </w:r>
      <w:r>
        <w:rPr>
          <w:noProof/>
        </w:rPr>
        <w:fldChar w:fldCharType="end"/>
      </w:r>
    </w:p>
    <w:p w14:paraId="113F3522" w14:textId="1C31B990" w:rsidR="0018699D" w:rsidRDefault="0018699D">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_Toc193383410 \h </w:instrText>
      </w:r>
      <w:r>
        <w:rPr>
          <w:noProof/>
        </w:rPr>
      </w:r>
      <w:r>
        <w:rPr>
          <w:noProof/>
        </w:rPr>
        <w:fldChar w:fldCharType="separate"/>
      </w:r>
      <w:r>
        <w:rPr>
          <w:noProof/>
        </w:rPr>
        <w:t>98</w:t>
      </w:r>
      <w:r>
        <w:rPr>
          <w:noProof/>
        </w:rPr>
        <w:fldChar w:fldCharType="end"/>
      </w:r>
    </w:p>
    <w:p w14:paraId="34049575" w14:textId="40E626C1" w:rsidR="00080512" w:rsidRPr="00A20210" w:rsidRDefault="00F82308">
      <w:r w:rsidRPr="00A20210">
        <w:rPr>
          <w:noProof/>
          <w:sz w:val="22"/>
        </w:rPr>
        <w:fldChar w:fldCharType="end"/>
      </w:r>
    </w:p>
    <w:p w14:paraId="2EE677E1" w14:textId="73C00236" w:rsidR="00080512" w:rsidRPr="00A20210" w:rsidRDefault="00080512">
      <w:pPr>
        <w:pStyle w:val="Heading1"/>
      </w:pPr>
      <w:bookmarkStart w:id="7" w:name="_CRForeword"/>
      <w:bookmarkEnd w:id="7"/>
      <w:r w:rsidRPr="00A20210">
        <w:br w:type="page"/>
      </w:r>
      <w:bookmarkStart w:id="8" w:name="_Toc25085387"/>
      <w:bookmarkStart w:id="9" w:name="_Toc42897359"/>
      <w:bookmarkStart w:id="10" w:name="_Toc43398874"/>
      <w:bookmarkStart w:id="11" w:name="_Toc51771953"/>
      <w:bookmarkStart w:id="12" w:name="_Toc193383201"/>
      <w:r w:rsidRPr="00A20210">
        <w:lastRenderedPageBreak/>
        <w:t>Foreword</w:t>
      </w:r>
      <w:bookmarkEnd w:id="8"/>
      <w:bookmarkEnd w:id="9"/>
      <w:bookmarkEnd w:id="10"/>
      <w:bookmarkEnd w:id="11"/>
      <w:bookmarkEnd w:id="12"/>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bookmarkStart w:id="13" w:name="_CR1"/>
      <w:bookmarkEnd w:id="13"/>
      <w:r w:rsidRPr="00A20210">
        <w:br w:type="page"/>
      </w:r>
      <w:bookmarkStart w:id="14" w:name="_Toc25085388"/>
      <w:bookmarkStart w:id="15" w:name="_Toc42897360"/>
      <w:bookmarkStart w:id="16" w:name="_Toc43398875"/>
      <w:bookmarkStart w:id="17" w:name="_Toc51771954"/>
      <w:bookmarkStart w:id="18" w:name="_Toc193383202"/>
      <w:r w:rsidRPr="00A20210">
        <w:lastRenderedPageBreak/>
        <w:t>1</w:t>
      </w:r>
      <w:r w:rsidRPr="00A20210">
        <w:tab/>
        <w:t>Scope</w:t>
      </w:r>
      <w:bookmarkEnd w:id="14"/>
      <w:bookmarkEnd w:id="15"/>
      <w:bookmarkEnd w:id="16"/>
      <w:bookmarkEnd w:id="17"/>
      <w:bookmarkEnd w:id="18"/>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9" w:name="_Toc25085389"/>
      <w:bookmarkStart w:id="20" w:name="_Toc42897361"/>
      <w:bookmarkStart w:id="21" w:name="_Toc43398876"/>
      <w:bookmarkStart w:id="22"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3" w:name="_CR2"/>
      <w:bookmarkStart w:id="24" w:name="_Toc193383203"/>
      <w:bookmarkEnd w:id="23"/>
      <w:r w:rsidRPr="00A20210">
        <w:t>2</w:t>
      </w:r>
      <w:r w:rsidRPr="00A20210">
        <w:tab/>
        <w:t>References</w:t>
      </w:r>
      <w:bookmarkEnd w:id="19"/>
      <w:bookmarkEnd w:id="20"/>
      <w:bookmarkEnd w:id="21"/>
      <w:bookmarkEnd w:id="22"/>
      <w:bookmarkEnd w:id="24"/>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5" w:name="OLE_LINK1"/>
      <w:bookmarkStart w:id="26" w:name="OLE_LINK2"/>
      <w:bookmarkStart w:id="27" w:name="OLE_LINK3"/>
      <w:bookmarkStart w:id="2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5"/>
    <w:bookmarkEnd w:id="26"/>
    <w:bookmarkEnd w:id="27"/>
    <w:bookmarkEnd w:id="2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3FFEA4AE" w:rsidR="00682454" w:rsidRPr="00A20210" w:rsidRDefault="003512FB" w:rsidP="00682454">
      <w:pPr>
        <w:pStyle w:val="EX"/>
        <w:rPr>
          <w:lang w:eastAsia="zh-CN"/>
        </w:rPr>
      </w:pPr>
      <w:r w:rsidRPr="00A20210">
        <w:rPr>
          <w:lang w:eastAsia="zh-CN"/>
        </w:rPr>
        <w:t>[9I]</w:t>
      </w:r>
      <w:r w:rsidRPr="00A20210">
        <w:rPr>
          <w:lang w:eastAsia="zh-CN"/>
        </w:rPr>
        <w:tab/>
      </w:r>
      <w:bookmarkStart w:id="30" w:name="_Hlk175063807"/>
      <w:r w:rsidRPr="00A20210">
        <w:rPr>
          <w:lang w:eastAsia="zh-CN"/>
        </w:rPr>
        <w:t>draft-ietf-quic-multipath</w:t>
      </w:r>
      <w:bookmarkEnd w:id="30"/>
      <w:r w:rsidRPr="00A20210">
        <w:rPr>
          <w:lang w:eastAsia="zh-CN"/>
        </w:rPr>
        <w:t>-</w:t>
      </w:r>
      <w:r>
        <w:rPr>
          <w:lang w:eastAsia="zh-CN"/>
        </w:rPr>
        <w:t>1</w:t>
      </w:r>
      <w:r w:rsidRPr="00A20210">
        <w:rPr>
          <w:lang w:eastAsia="zh-CN"/>
        </w:rPr>
        <w:t>0 (</w:t>
      </w:r>
      <w:r>
        <w:rPr>
          <w:lang w:eastAsia="zh-CN"/>
        </w:rPr>
        <w:t>July 2024</w:t>
      </w:r>
      <w:r w:rsidRPr="00A20210">
        <w:rPr>
          <w:lang w:eastAsia="zh-CN"/>
        </w:rPr>
        <w:t>)</w:t>
      </w:r>
      <w:r w:rsidR="00595E27">
        <w:rPr>
          <w:lang w:eastAsia="zh-CN"/>
        </w:rPr>
        <w:t>:</w:t>
      </w:r>
      <w:r w:rsidRPr="00A20210">
        <w:rPr>
          <w:lang w:eastAsia="zh-CN"/>
        </w:rPr>
        <w:t xml:space="preserve">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1" w:name="_Toc25085390"/>
      <w:bookmarkEnd w:id="2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33031235" w:rsidR="00C86536" w:rsidRDefault="00C86536" w:rsidP="00C8653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264F0F64" w14:textId="3699FB14" w:rsidR="00C86536" w:rsidRPr="00A20210" w:rsidRDefault="00C86536" w:rsidP="00C86536">
      <w:pPr>
        <w:pStyle w:val="EX"/>
      </w:pPr>
      <w:r w:rsidRPr="00800C44">
        <w:t xml:space="preserve">Editor's note (WI: </w:t>
      </w:r>
      <w:r>
        <w:t>MASSS</w:t>
      </w:r>
      <w:r w:rsidRPr="00800C44">
        <w:t>, CR#</w:t>
      </w:r>
      <w:r>
        <w:t>0180</w:t>
      </w:r>
      <w:r w:rsidRPr="00800C44">
        <w:t>):</w:t>
      </w:r>
      <w:r>
        <w:tab/>
      </w:r>
      <w:r w:rsidRPr="00800C44">
        <w:t>The above document cannot be formally referenced until it is published as an IETF RFC.</w:t>
      </w:r>
    </w:p>
    <w:p w14:paraId="79B46251" w14:textId="13C7C8A7" w:rsidR="00080512" w:rsidRPr="00A20210" w:rsidRDefault="00080512">
      <w:pPr>
        <w:pStyle w:val="Heading1"/>
      </w:pPr>
      <w:bookmarkStart w:id="32" w:name="_CR3"/>
      <w:bookmarkStart w:id="33" w:name="_Toc42897362"/>
      <w:bookmarkStart w:id="34" w:name="_Toc43398877"/>
      <w:bookmarkStart w:id="35" w:name="_Toc51771956"/>
      <w:bookmarkStart w:id="36" w:name="_Toc193383204"/>
      <w:bookmarkEnd w:id="32"/>
      <w:r w:rsidRPr="00A20210">
        <w:t>3</w:t>
      </w:r>
      <w:r w:rsidRPr="00A20210">
        <w:tab/>
        <w:t xml:space="preserve">Definitions, </w:t>
      </w:r>
      <w:r w:rsidR="008028A4" w:rsidRPr="00A20210">
        <w:t>symbols and abbreviations</w:t>
      </w:r>
      <w:bookmarkEnd w:id="31"/>
      <w:bookmarkEnd w:id="33"/>
      <w:bookmarkEnd w:id="34"/>
      <w:bookmarkEnd w:id="35"/>
      <w:bookmarkEnd w:id="36"/>
    </w:p>
    <w:p w14:paraId="182CC56C" w14:textId="55E1E1A0" w:rsidR="00080512" w:rsidRPr="00A20210" w:rsidRDefault="00080512">
      <w:pPr>
        <w:pStyle w:val="Heading2"/>
      </w:pPr>
      <w:bookmarkStart w:id="37" w:name="_CR3_1"/>
      <w:bookmarkStart w:id="38" w:name="_Toc25085391"/>
      <w:bookmarkStart w:id="39" w:name="_Toc42897363"/>
      <w:bookmarkStart w:id="40" w:name="_Toc43398878"/>
      <w:bookmarkStart w:id="41" w:name="_Toc51771957"/>
      <w:bookmarkStart w:id="42" w:name="_Toc193383205"/>
      <w:bookmarkEnd w:id="37"/>
      <w:r w:rsidRPr="00A20210">
        <w:t>3.1</w:t>
      </w:r>
      <w:r w:rsidRPr="00A20210">
        <w:tab/>
        <w:t>Definitions</w:t>
      </w:r>
      <w:bookmarkEnd w:id="38"/>
      <w:bookmarkEnd w:id="39"/>
      <w:bookmarkEnd w:id="40"/>
      <w:bookmarkEnd w:id="41"/>
      <w:bookmarkEnd w:id="42"/>
    </w:p>
    <w:p w14:paraId="3F7B121D" w14:textId="77777777" w:rsidR="002A7808" w:rsidRDefault="002A7808" w:rsidP="002A7808">
      <w:r>
        <w:t xml:space="preserve">For the purposes of the present document, the terms and definitions given in </w:t>
      </w:r>
      <w:bookmarkStart w:id="43" w:name="OLE_LINK6"/>
      <w:bookmarkStart w:id="44" w:name="OLE_LINK7"/>
      <w:bookmarkStart w:id="45" w:name="OLE_LINK8"/>
      <w:r>
        <w:t>3GPP</w:t>
      </w:r>
      <w:bookmarkEnd w:id="43"/>
      <w:bookmarkEnd w:id="44"/>
      <w:bookmarkEnd w:id="45"/>
      <w:r>
        <w:t> TR 21.905 [1] and the following apply. A term defined in the present document takes precedence over the definition of the same term, if any, in 3GPP TR 21.905 [1].</w:t>
      </w:r>
    </w:p>
    <w:p w14:paraId="698EB4CA" w14:textId="77777777" w:rsidR="002A7808" w:rsidRDefault="002A7808" w:rsidP="002A7808">
      <w:r>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6" w:name="_CR3_2"/>
      <w:bookmarkStart w:id="47" w:name="_Toc25085392"/>
      <w:bookmarkStart w:id="48" w:name="_Toc42897364"/>
      <w:bookmarkStart w:id="49" w:name="_Toc43398879"/>
      <w:bookmarkStart w:id="50" w:name="_Toc51771958"/>
      <w:bookmarkStart w:id="51" w:name="_Toc193383206"/>
      <w:bookmarkEnd w:id="46"/>
      <w:r w:rsidRPr="00A20210">
        <w:t>3.</w:t>
      </w:r>
      <w:r w:rsidR="004657FB" w:rsidRPr="00A20210">
        <w:t>2</w:t>
      </w:r>
      <w:r w:rsidRPr="00A20210">
        <w:tab/>
        <w:t>Abbreviations</w:t>
      </w:r>
      <w:bookmarkEnd w:id="47"/>
      <w:bookmarkEnd w:id="48"/>
      <w:bookmarkEnd w:id="49"/>
      <w:bookmarkEnd w:id="50"/>
      <w:bookmarkEnd w:id="51"/>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pPr>
      <w:r w:rsidRPr="00A20210">
        <w:t>MPQUIC</w:t>
      </w:r>
      <w:r w:rsidRPr="00A20210">
        <w:tab/>
        <w:t>Multi-Path QUIC</w:t>
      </w:r>
    </w:p>
    <w:p w14:paraId="24C49552" w14:textId="09EE91FD" w:rsidR="005E1C94" w:rsidRDefault="005E1C94" w:rsidP="00916FA1">
      <w:pPr>
        <w:pStyle w:val="EW"/>
      </w:pPr>
      <w:r w:rsidRPr="00A20210">
        <w:t>MPQUIC</w:t>
      </w:r>
      <w:r>
        <w:t>-E</w:t>
      </w:r>
      <w:r w:rsidRPr="00A20210">
        <w:tab/>
        <w:t>Multi-Path QUIC</w:t>
      </w:r>
      <w:r>
        <w:t xml:space="preserve"> proxying Ethernet in HTTP</w:t>
      </w:r>
    </w:p>
    <w:p w14:paraId="6A00F45C" w14:textId="723F7D52" w:rsidR="00E37CFD" w:rsidRDefault="00E37CFD" w:rsidP="005E1C94">
      <w:pPr>
        <w:pStyle w:val="EW"/>
      </w:pPr>
      <w:r w:rsidRPr="00A20210">
        <w:t>MPQUIC</w:t>
      </w:r>
      <w:r>
        <w:t>-IP</w:t>
      </w:r>
      <w:r w:rsidRPr="00A20210">
        <w:tab/>
        <w:t>Multi-Path QUIC</w:t>
      </w:r>
      <w:r>
        <w:t xml:space="preserve"> proxying IP in HTTP</w:t>
      </w:r>
    </w:p>
    <w:p w14:paraId="3AE249B3" w14:textId="77777777" w:rsidR="005E1C94" w:rsidRPr="00A20210" w:rsidRDefault="005E1C94" w:rsidP="005E1C94">
      <w:pPr>
        <w:pStyle w:val="EW"/>
      </w:pPr>
      <w:r w:rsidRPr="00A20210">
        <w:t>MPQUIC</w:t>
      </w:r>
      <w:r>
        <w:t>-UDP</w:t>
      </w:r>
      <w:r w:rsidRPr="00A20210">
        <w:tab/>
        <w:t>Multi-Path QUIC</w:t>
      </w:r>
      <w:r>
        <w:t xml:space="preserve"> proxying UDP in HTTP</w:t>
      </w:r>
    </w:p>
    <w:p w14:paraId="074543A8" w14:textId="00C9704E" w:rsidR="00916FA1" w:rsidRPr="00A20210" w:rsidRDefault="00916FA1" w:rsidP="00ED23BE">
      <w:pPr>
        <w:pStyle w:val="EW"/>
        <w:rPr>
          <w:lang w:eastAsia="zh-CN"/>
        </w:rPr>
      </w:pPr>
      <w:r w:rsidRPr="00A20210">
        <w:rPr>
          <w:lang w:eastAsia="zh-CN"/>
        </w:rPr>
        <w:lastRenderedPageBreak/>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2" w:name="_CR4"/>
      <w:bookmarkStart w:id="53" w:name="_Toc25085393"/>
      <w:bookmarkStart w:id="54" w:name="_Toc42897365"/>
      <w:bookmarkStart w:id="55" w:name="_Toc43398880"/>
      <w:bookmarkStart w:id="56" w:name="_Toc51771959"/>
      <w:bookmarkStart w:id="57" w:name="_Toc193383207"/>
      <w:bookmarkEnd w:id="52"/>
      <w:r w:rsidRPr="00A20210">
        <w:t>4</w:t>
      </w:r>
      <w:r w:rsidRPr="00A20210">
        <w:tab/>
      </w:r>
      <w:r w:rsidR="000F5E01" w:rsidRPr="00A20210">
        <w:t>G</w:t>
      </w:r>
      <w:r w:rsidR="003F42AF" w:rsidRPr="00A20210">
        <w:t>eneral description</w:t>
      </w:r>
      <w:bookmarkEnd w:id="53"/>
      <w:bookmarkEnd w:id="54"/>
      <w:bookmarkEnd w:id="55"/>
      <w:bookmarkEnd w:id="56"/>
      <w:bookmarkEnd w:id="57"/>
    </w:p>
    <w:p w14:paraId="63337EF1" w14:textId="3378848D" w:rsidR="002D29E5" w:rsidRPr="00A20210" w:rsidRDefault="002D29E5" w:rsidP="002D29E5">
      <w:pPr>
        <w:pStyle w:val="Heading2"/>
        <w:rPr>
          <w:lang w:eastAsia="zh-CN"/>
        </w:rPr>
      </w:pPr>
      <w:bookmarkStart w:id="58" w:name="_CR4_1"/>
      <w:bookmarkStart w:id="59" w:name="_Toc25085394"/>
      <w:bookmarkStart w:id="60" w:name="_Toc42897366"/>
      <w:bookmarkStart w:id="61" w:name="_Toc43398881"/>
      <w:bookmarkStart w:id="62" w:name="_Toc51771960"/>
      <w:bookmarkStart w:id="63" w:name="_Toc193383208"/>
      <w:bookmarkEnd w:id="58"/>
      <w:r w:rsidRPr="00A20210">
        <w:rPr>
          <w:lang w:eastAsia="zh-CN"/>
        </w:rPr>
        <w:t>4.1</w:t>
      </w:r>
      <w:r w:rsidRPr="00A20210">
        <w:rPr>
          <w:lang w:eastAsia="zh-CN"/>
        </w:rPr>
        <w:tab/>
        <w:t>Introduction</w:t>
      </w:r>
      <w:bookmarkEnd w:id="59"/>
      <w:bookmarkEnd w:id="60"/>
      <w:bookmarkEnd w:id="61"/>
      <w:bookmarkEnd w:id="62"/>
      <w:bookmarkEnd w:id="63"/>
    </w:p>
    <w:p w14:paraId="2794F8F5" w14:textId="6CB3050D" w:rsidR="00CE1AD1" w:rsidRDefault="00F352B8" w:rsidP="00CE1AD1">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w:t>
      </w:r>
      <w:r w:rsidR="00CE1AD1">
        <w:rPr>
          <w:lang w:eastAsia="zh-CN"/>
        </w:rPr>
        <w:t xml:space="preserve">The ATSSS capable UE can support the combinations of ATSSS-LL, MPTCP, MPQUIC-UDP, MPQUIC-IP, and MPQUIC-E steering functionalities with associated steering modes as </w:t>
      </w:r>
      <w:r w:rsidR="00CE1AD1">
        <w:rPr>
          <w:lang w:eastAsia="zh-CN"/>
        </w:rPr>
        <w:t>described in clause</w:t>
      </w:r>
      <w:r w:rsidR="00CE1AD1">
        <w:rPr>
          <w:lang w:val="en-US" w:eastAsia="zh-CN"/>
        </w:rPr>
        <w:t> </w:t>
      </w:r>
      <w:r w:rsidR="00CE1AD1">
        <w:rPr>
          <w:lang w:eastAsia="zh-CN"/>
        </w:rPr>
        <w:t>4.3</w:t>
      </w:r>
      <w:r w:rsidR="00CE1AD1">
        <w:rPr>
          <w:lang w:eastAsia="zh-CN"/>
        </w:rPr>
        <w:t>. The ATSSS capable UE indicates the steering functionality and associated steering modes to the 5GC network.</w:t>
      </w:r>
    </w:p>
    <w:p w14:paraId="1D309E6A" w14:textId="191F9032" w:rsidR="00E37CFD" w:rsidRPr="00A20210" w:rsidRDefault="00E37CFD" w:rsidP="00CE1AD1">
      <w:pPr>
        <w:rPr>
          <w:lang w:eastAsia="zh-CN"/>
        </w:rPr>
      </w:pPr>
      <w:r w:rsidRPr="00A714C4">
        <w:t>NOTE:</w:t>
      </w:r>
      <w:r w:rsidRPr="00A714C4">
        <w:tab/>
        <w:t>The "MPQUIC-UDP functionality" is referred to as "MPQUIC functionality" in previous releases of this specification.</w:t>
      </w:r>
    </w:p>
    <w:p w14:paraId="0EE7E885" w14:textId="62467566" w:rsidR="003C0055" w:rsidRDefault="003C0055" w:rsidP="003C0055">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w:t>
      </w:r>
      <w:r>
        <w:rPr>
          <w:lang w:eastAsia="zh-CN"/>
        </w:rPr>
        <w:t xml:space="preserve">establishing </w:t>
      </w:r>
      <w:r>
        <w:rPr>
          <w:lang w:val="en-US" w:eastAsia="zh-CN"/>
        </w:rPr>
        <w:t>MA PDU session with 3GPP access connected to EPC and non-3GPP access connected to 5GCN</w:t>
      </w:r>
      <w:r>
        <w:t>.</w:t>
      </w:r>
      <w:r>
        <w:t xml:space="preserve"> Clause 4.8 describes</w:t>
      </w:r>
      <w:r>
        <w:rPr>
          <w:lang w:eastAsia="zh-CN"/>
        </w:rPr>
        <w:t xml:space="preserve"> the ATSSS capable UE establishing </w:t>
      </w:r>
      <w:r>
        <w:rPr>
          <w:lang w:val="en-US" w:eastAsia="zh-CN"/>
        </w:rPr>
        <w:t>MA PDU session with untrusted non-3GPP access connected to EPC and 3GPP access connected to 5GCN.</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4" w:name="_CR4_2"/>
      <w:bookmarkStart w:id="65" w:name="_Toc25085395"/>
      <w:bookmarkStart w:id="66" w:name="_Toc42897367"/>
      <w:bookmarkStart w:id="67" w:name="_Toc43398882"/>
      <w:bookmarkStart w:id="68" w:name="_Toc51771961"/>
      <w:bookmarkStart w:id="69" w:name="_Toc193383209"/>
      <w:bookmarkEnd w:id="64"/>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5"/>
      <w:bookmarkEnd w:id="66"/>
      <w:bookmarkEnd w:id="67"/>
      <w:bookmarkEnd w:id="68"/>
      <w:bookmarkEnd w:id="6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7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7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lastRenderedPageBreak/>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71" w:name="_CR4_3"/>
      <w:bookmarkStart w:id="72" w:name="_Toc25085396"/>
      <w:bookmarkStart w:id="73" w:name="_Toc42897368"/>
      <w:bookmarkStart w:id="74" w:name="_Toc43398883"/>
      <w:bookmarkStart w:id="75" w:name="_Toc51771962"/>
      <w:bookmarkStart w:id="76" w:name="_Toc193383210"/>
      <w:bookmarkEnd w:id="71"/>
      <w:r w:rsidRPr="00A20210">
        <w:rPr>
          <w:lang w:eastAsia="zh-CN"/>
        </w:rPr>
        <w:t>4.</w:t>
      </w:r>
      <w:r w:rsidR="0043614E" w:rsidRPr="00A20210">
        <w:rPr>
          <w:lang w:eastAsia="zh-CN"/>
        </w:rPr>
        <w:t>3</w:t>
      </w:r>
      <w:r w:rsidRPr="00A20210">
        <w:rPr>
          <w:lang w:eastAsia="zh-CN"/>
        </w:rPr>
        <w:tab/>
        <w:t>Steering functionalities</w:t>
      </w:r>
      <w:bookmarkEnd w:id="72"/>
      <w:bookmarkEnd w:id="73"/>
      <w:bookmarkEnd w:id="74"/>
      <w:bookmarkEnd w:id="75"/>
      <w:bookmarkEnd w:id="76"/>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26A0FF1" w:rsidR="00206413" w:rsidRDefault="00206413" w:rsidP="00206413">
      <w:pPr>
        <w:pStyle w:val="B1"/>
      </w:pPr>
      <w:r>
        <w:rPr>
          <w:lang w:eastAsia="zh-CN"/>
        </w:rPr>
        <w:t>a)</w:t>
      </w:r>
      <w:r>
        <w:rPr>
          <w:lang w:eastAsia="zh-CN"/>
        </w:rPr>
        <w:tab/>
      </w:r>
      <w:r>
        <w:t xml:space="preserve">steering functionalities </w:t>
      </w:r>
      <w:r w:rsidR="00E37CFD">
        <w:t>based on multi-path protocols</w:t>
      </w:r>
      <w:r w:rsidR="005E1C94">
        <w:t xml:space="preserve">, </w:t>
      </w:r>
      <w:r>
        <w:t>i.e.:</w:t>
      </w:r>
    </w:p>
    <w:p w14:paraId="058D67A7" w14:textId="09F25976" w:rsidR="00206413" w:rsidRDefault="00206413" w:rsidP="00206413">
      <w:pPr>
        <w:pStyle w:val="B2"/>
      </w:pPr>
      <w:r>
        <w:t>i)</w:t>
      </w:r>
      <w:r>
        <w:tab/>
        <w:t>MPTCP steering functionality which operates above the IP layer, where the UE and an associated MPTCP proxy functionality in the UPF can communicate by using the MPTCP protocol; and</w:t>
      </w:r>
    </w:p>
    <w:p w14:paraId="1CCE1509" w14:textId="4412A2EB" w:rsidR="00206413" w:rsidRDefault="00206413" w:rsidP="00206413">
      <w:pPr>
        <w:pStyle w:val="B2"/>
      </w:pPr>
      <w:r>
        <w:t>ii)</w:t>
      </w:r>
      <w:r>
        <w:tab/>
      </w:r>
      <w:r w:rsidR="000244AC">
        <w:t>MPQUIC</w:t>
      </w:r>
      <w:r w:rsidR="000244AC">
        <w:t>-</w:t>
      </w:r>
      <w:r w:rsidR="000244AC">
        <w:t>based steering functionalities which operate above the UDP/IP layer, where the UE and an associated QUIC proxy in the UPF can communicate by using the QUIC protocol, i.e.:</w:t>
      </w:r>
    </w:p>
    <w:p w14:paraId="1AE80F4E" w14:textId="77777777" w:rsidR="00E37CFD" w:rsidRDefault="00E37CFD" w:rsidP="00E37CFD">
      <w:pPr>
        <w:pStyle w:val="B3"/>
      </w:pPr>
      <w:r>
        <w:t>A)</w:t>
      </w:r>
      <w:r>
        <w:tab/>
        <w:t>the MPQUIC-UDP steering functionality;</w:t>
      </w:r>
    </w:p>
    <w:p w14:paraId="539FE4D3" w14:textId="77777777" w:rsidR="00E37CFD" w:rsidRDefault="00E37CFD" w:rsidP="00E37CFD">
      <w:pPr>
        <w:pStyle w:val="B3"/>
      </w:pPr>
      <w:r>
        <w:t>B)</w:t>
      </w:r>
      <w:r>
        <w:tab/>
        <w:t>the MPQUIC-IP steering functionality; and</w:t>
      </w:r>
    </w:p>
    <w:p w14:paraId="0A8F4A83" w14:textId="381A4E8D" w:rsidR="00E37CFD" w:rsidRDefault="00E37CFD" w:rsidP="00E37CFD">
      <w:pPr>
        <w:pStyle w:val="B3"/>
      </w:pPr>
      <w:r>
        <w:t>C)</w:t>
      </w:r>
      <w:r>
        <w:tab/>
        <w:t>the MPQUIC-E steering functionality; and</w:t>
      </w:r>
    </w:p>
    <w:p w14:paraId="2909C9EC" w14:textId="629AD2BA" w:rsidR="00206413" w:rsidRDefault="00206413" w:rsidP="00206413">
      <w:pPr>
        <w:pStyle w:val="B1"/>
      </w:pPr>
      <w:r>
        <w:rPr>
          <w:lang w:eastAsia="zh-CN"/>
        </w:rPr>
        <w:t>b)</w:t>
      </w:r>
      <w:r>
        <w:rPr>
          <w:lang w:eastAsia="zh-CN"/>
        </w:rPr>
        <w:tab/>
      </w:r>
      <w:r>
        <w:t>steering functionalities</w:t>
      </w:r>
      <w:r w:rsidR="00E37CFD">
        <w:t xml:space="preserve"> based on data switching</w:t>
      </w:r>
      <w:r>
        <w:t>, i.e.:</w:t>
      </w:r>
    </w:p>
    <w:p w14:paraId="7794196E" w14:textId="6893091A" w:rsidR="00206413" w:rsidRDefault="00206413" w:rsidP="00206413">
      <w:pPr>
        <w:pStyle w:val="B2"/>
      </w:pPr>
      <w:r>
        <w:rPr>
          <w:lang w:eastAsia="zh-CN"/>
        </w:rPr>
        <w:t>i)</w:t>
      </w:r>
      <w:r>
        <w:rPr>
          <w:lang w:eastAsia="zh-CN"/>
        </w:rPr>
        <w:tab/>
      </w:r>
      <w:r>
        <w:t>ATSSS-LL steering functionality which operates below the IP layer as a data switching function.</w:t>
      </w:r>
    </w:p>
    <w:p w14:paraId="65BEFE14" w14:textId="4B546C04" w:rsidR="00037522" w:rsidRPr="00A20210" w:rsidRDefault="00037522" w:rsidP="00037522">
      <w:pPr>
        <w:pStyle w:val="Heading2"/>
        <w:rPr>
          <w:lang w:eastAsia="zh-CN"/>
        </w:rPr>
      </w:pPr>
      <w:bookmarkStart w:id="77" w:name="_CR4_4"/>
      <w:bookmarkStart w:id="78" w:name="_Toc25085397"/>
      <w:bookmarkStart w:id="79" w:name="_Toc42897369"/>
      <w:bookmarkStart w:id="80" w:name="_Toc43398884"/>
      <w:bookmarkStart w:id="81" w:name="_Toc51771963"/>
      <w:bookmarkStart w:id="82" w:name="_Toc193383211"/>
      <w:bookmarkEnd w:id="77"/>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8"/>
      <w:bookmarkEnd w:id="79"/>
      <w:bookmarkEnd w:id="80"/>
      <w:bookmarkEnd w:id="81"/>
      <w:bookmarkEnd w:id="82"/>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3" w:name="_Hlk71575092"/>
      <w:r w:rsidRPr="00A20210">
        <w:rPr>
          <w:noProof/>
          <w:lang w:eastAsia="ko-KR"/>
        </w:rPr>
        <w:t>the QoS flows of non-default QoS rule</w:t>
      </w:r>
      <w:bookmarkEnd w:id="83"/>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272E8AAE"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steering functionality can use the measurements available at the MPTCP layer.</w:t>
      </w:r>
    </w:p>
    <w:p w14:paraId="79A18DA9" w14:textId="6BD11AFC"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 xml:space="preserve">that supports </w:t>
      </w:r>
      <w:r w:rsidR="0026407C">
        <w:rPr>
          <w:lang w:eastAsia="zh-CN"/>
        </w:rPr>
        <w:t>one or more of</w:t>
      </w:r>
      <w:r w:rsidR="0026407C" w:rsidRPr="00A20210">
        <w:rPr>
          <w:lang w:eastAsia="zh-CN"/>
        </w:rPr>
        <w:t xml:space="preserve"> </w:t>
      </w:r>
      <w:r w:rsidRPr="00A20210">
        <w:rPr>
          <w:lang w:eastAsia="zh-CN"/>
        </w:rPr>
        <w:t>the MP</w:t>
      </w:r>
      <w:r w:rsidRPr="00A20210">
        <w:t>QUIC</w:t>
      </w:r>
      <w:r w:rsidR="0026407C">
        <w:t>-based</w:t>
      </w:r>
      <w:r w:rsidRPr="00A20210">
        <w:t xml:space="preserve"> steering functionalit</w:t>
      </w:r>
      <w:r w:rsidR="0026407C">
        <w:t>ies</w:t>
      </w:r>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77777777"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steering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77777777"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steering functionality; or</w:t>
      </w:r>
    </w:p>
    <w:p w14:paraId="66021551" w14:textId="50052F01" w:rsidR="003E261C" w:rsidRPr="00A20210" w:rsidRDefault="005F1009" w:rsidP="005F1009">
      <w:pPr>
        <w:pStyle w:val="B1"/>
      </w:pPr>
      <w:r w:rsidRPr="00A20210">
        <w:lastRenderedPageBreak/>
        <w:t>d)</w:t>
      </w:r>
      <w:r w:rsidRPr="00A20210">
        <w:tab/>
        <w:t>messages for UAD provisioning</w:t>
      </w:r>
      <w:r w:rsidR="003E261C" w:rsidRPr="00A20210">
        <w:t>;</w:t>
      </w:r>
    </w:p>
    <w:p w14:paraId="7784E553" w14:textId="71E92422" w:rsidR="00AA3EE4" w:rsidRPr="00A20210" w:rsidRDefault="003E261C" w:rsidP="005F1009">
      <w:pPr>
        <w:pStyle w:val="B1"/>
      </w:pPr>
      <w:r w:rsidRPr="00A20210">
        <w:t>e)</w:t>
      </w:r>
      <w:r w:rsidRPr="00A20210">
        <w:tab/>
        <w:t>messages for UAT</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84" w:name="_CR4_5"/>
      <w:bookmarkStart w:id="85" w:name="_Toc25085398"/>
      <w:bookmarkStart w:id="86" w:name="_Toc42897370"/>
      <w:bookmarkStart w:id="87" w:name="_Toc43398885"/>
      <w:bookmarkStart w:id="88" w:name="_Toc51771964"/>
      <w:bookmarkStart w:id="89" w:name="_Toc193383212"/>
      <w:bookmarkEnd w:id="84"/>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85"/>
      <w:bookmarkEnd w:id="86"/>
      <w:bookmarkEnd w:id="87"/>
      <w:bookmarkEnd w:id="88"/>
      <w:bookmarkEnd w:id="89"/>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90" w:name="_CR4_6"/>
      <w:bookmarkStart w:id="91" w:name="_Toc25085399"/>
      <w:bookmarkStart w:id="92" w:name="_Toc42897371"/>
      <w:bookmarkStart w:id="93" w:name="_Toc43398886"/>
      <w:bookmarkStart w:id="94" w:name="_Toc51771965"/>
      <w:bookmarkStart w:id="95" w:name="_Toc193383213"/>
      <w:bookmarkEnd w:id="90"/>
      <w:r w:rsidRPr="00A20210">
        <w:rPr>
          <w:lang w:eastAsia="zh-CN"/>
        </w:rPr>
        <w:t>4.</w:t>
      </w:r>
      <w:r w:rsidR="0043614E" w:rsidRPr="00A20210">
        <w:rPr>
          <w:lang w:eastAsia="zh-CN"/>
        </w:rPr>
        <w:t>6</w:t>
      </w:r>
      <w:r w:rsidRPr="00A20210">
        <w:rPr>
          <w:lang w:eastAsia="zh-CN"/>
        </w:rPr>
        <w:tab/>
        <w:t>EPS interworking</w:t>
      </w:r>
      <w:bookmarkEnd w:id="91"/>
      <w:bookmarkEnd w:id="92"/>
      <w:bookmarkEnd w:id="93"/>
      <w:bookmarkEnd w:id="94"/>
      <w:bookmarkEnd w:id="95"/>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w:t>
      </w:r>
      <w:r w:rsidRPr="00A20210">
        <w:lastRenderedPageBreak/>
        <w:t>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96" w:name="_Toc25085401"/>
      <w:bookmarkStart w:id="97" w:name="_Toc42897373"/>
      <w:bookmarkStart w:id="98" w:name="_Toc43398888"/>
      <w:bookmarkStart w:id="99"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lastRenderedPageBreak/>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100" w:name="_CR4_7"/>
      <w:bookmarkStart w:id="101" w:name="_Toc193383214"/>
      <w:bookmarkEnd w:id="100"/>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101"/>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102" w:name="_CR4_8"/>
      <w:bookmarkStart w:id="103" w:name="_Toc193383215"/>
      <w:bookmarkEnd w:id="102"/>
      <w:r w:rsidRPr="00A20210">
        <w:rPr>
          <w:lang w:val="en-US" w:eastAsia="zh-CN"/>
        </w:rPr>
        <w:lastRenderedPageBreak/>
        <w:t>4.8</w:t>
      </w:r>
      <w:r w:rsidRPr="00A20210">
        <w:rPr>
          <w:lang w:val="en-US" w:eastAsia="zh-CN"/>
        </w:rPr>
        <w:tab/>
        <w:t>MA PDU session establishment with untrusted non-3GPP access connected to EPC and 3GPP access connected to 5GCN</w:t>
      </w:r>
      <w:bookmarkEnd w:id="103"/>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104" w:name="_CR5"/>
      <w:bookmarkStart w:id="105" w:name="_Toc193383216"/>
      <w:bookmarkEnd w:id="104"/>
      <w:r w:rsidRPr="00A20210">
        <w:t>5</w:t>
      </w:r>
      <w:r w:rsidRPr="00A20210">
        <w:tab/>
      </w:r>
      <w:r w:rsidR="0083186B" w:rsidRPr="00A20210">
        <w:t>ATSSS control p</w:t>
      </w:r>
      <w:r w:rsidRPr="00A20210">
        <w:t>rocedures</w:t>
      </w:r>
      <w:bookmarkEnd w:id="96"/>
      <w:bookmarkEnd w:id="97"/>
      <w:bookmarkEnd w:id="98"/>
      <w:bookmarkEnd w:id="99"/>
      <w:bookmarkEnd w:id="105"/>
    </w:p>
    <w:p w14:paraId="493D1051" w14:textId="73741085" w:rsidR="007F7B19" w:rsidRPr="00A20210" w:rsidRDefault="007F7B19" w:rsidP="007F7B19">
      <w:pPr>
        <w:pStyle w:val="Heading2"/>
        <w:rPr>
          <w:lang w:eastAsia="zh-CN"/>
        </w:rPr>
      </w:pPr>
      <w:bookmarkStart w:id="106" w:name="_CR5_1"/>
      <w:bookmarkStart w:id="107" w:name="_Toc25085402"/>
      <w:bookmarkStart w:id="108" w:name="_Toc42897374"/>
      <w:bookmarkStart w:id="109" w:name="_Toc43398889"/>
      <w:bookmarkStart w:id="110" w:name="_Toc51771968"/>
      <w:bookmarkStart w:id="111" w:name="_Toc193383217"/>
      <w:bookmarkEnd w:id="106"/>
      <w:r w:rsidRPr="00A20210">
        <w:rPr>
          <w:lang w:eastAsia="zh-CN"/>
        </w:rPr>
        <w:t>5.1</w:t>
      </w:r>
      <w:r w:rsidRPr="00A20210">
        <w:rPr>
          <w:lang w:eastAsia="zh-CN"/>
        </w:rPr>
        <w:tab/>
        <w:t>Introduction</w:t>
      </w:r>
      <w:bookmarkEnd w:id="107"/>
      <w:bookmarkEnd w:id="108"/>
      <w:bookmarkEnd w:id="109"/>
      <w:bookmarkEnd w:id="110"/>
      <w:bookmarkEnd w:id="111"/>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181C2656"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w:t>
      </w:r>
    </w:p>
    <w:p w14:paraId="085AEE8E" w14:textId="0AF77FFF" w:rsidR="0068799F"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00F739A8">
        <w:rPr>
          <w:lang w:eastAsia="zh-CN"/>
        </w:rPr>
        <w:t>; and</w:t>
      </w:r>
    </w:p>
    <w:p w14:paraId="7C73C2DA" w14:textId="1834DC8C" w:rsidR="00F739A8" w:rsidRPr="00A20210" w:rsidRDefault="00F739A8" w:rsidP="0068799F">
      <w:pPr>
        <w:pStyle w:val="B1"/>
        <w:rPr>
          <w:lang w:eastAsia="zh-CN"/>
        </w:rPr>
      </w:pPr>
      <w:r>
        <w:t>g)</w:t>
      </w:r>
      <w:r>
        <w:tab/>
        <w:t>transferring user-plane resources of MA PDU session using non-3GPP access path switching</w:t>
      </w:r>
      <w:r>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112" w:name="_CR5_2"/>
      <w:bookmarkStart w:id="113" w:name="_Toc25085403"/>
      <w:bookmarkStart w:id="114" w:name="_Toc42897375"/>
      <w:bookmarkStart w:id="115" w:name="_Toc43398890"/>
      <w:bookmarkStart w:id="116" w:name="_Toc51771969"/>
      <w:bookmarkStart w:id="117" w:name="_Toc193383218"/>
      <w:bookmarkEnd w:id="112"/>
      <w:r w:rsidRPr="00A20210">
        <w:rPr>
          <w:lang w:eastAsia="zh-CN"/>
        </w:rPr>
        <w:lastRenderedPageBreak/>
        <w:t>5.2</w:t>
      </w:r>
      <w:r w:rsidRPr="00A20210">
        <w:rPr>
          <w:lang w:eastAsia="zh-CN"/>
        </w:rPr>
        <w:tab/>
      </w:r>
      <w:r w:rsidR="00F75781" w:rsidRPr="00A20210">
        <w:rPr>
          <w:lang w:eastAsia="zh-CN"/>
        </w:rPr>
        <w:t>Multi-access PDU connectivity service</w:t>
      </w:r>
      <w:bookmarkEnd w:id="113"/>
      <w:bookmarkEnd w:id="114"/>
      <w:bookmarkEnd w:id="115"/>
      <w:bookmarkEnd w:id="116"/>
      <w:bookmarkEnd w:id="117"/>
    </w:p>
    <w:p w14:paraId="21DAE72F" w14:textId="70C41C0F" w:rsidR="006143F7" w:rsidRPr="00A20210" w:rsidRDefault="006143F7" w:rsidP="006143F7">
      <w:pPr>
        <w:pStyle w:val="Heading3"/>
        <w:rPr>
          <w:lang w:eastAsia="zh-CN"/>
        </w:rPr>
      </w:pPr>
      <w:bookmarkStart w:id="118" w:name="_CR5_2_1"/>
      <w:bookmarkStart w:id="119" w:name="_Toc25085404"/>
      <w:bookmarkStart w:id="120" w:name="_Toc42897376"/>
      <w:bookmarkStart w:id="121" w:name="_Toc43398891"/>
      <w:bookmarkStart w:id="122" w:name="_Toc51771970"/>
      <w:bookmarkStart w:id="123" w:name="_Toc193383219"/>
      <w:bookmarkEnd w:id="118"/>
      <w:r w:rsidRPr="00A20210">
        <w:rPr>
          <w:lang w:eastAsia="zh-CN"/>
        </w:rPr>
        <w:t>5.2.1</w:t>
      </w:r>
      <w:r w:rsidRPr="00A20210">
        <w:rPr>
          <w:lang w:eastAsia="zh-CN"/>
        </w:rPr>
        <w:tab/>
        <w:t>Activation of multi-access PDU connectivity service</w:t>
      </w:r>
      <w:bookmarkEnd w:id="119"/>
      <w:bookmarkEnd w:id="120"/>
      <w:bookmarkEnd w:id="121"/>
      <w:bookmarkEnd w:id="122"/>
      <w:bookmarkEnd w:id="12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2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25" w:name="_CR5_2_2"/>
      <w:bookmarkStart w:id="126" w:name="_Toc42897377"/>
      <w:bookmarkStart w:id="127" w:name="_Toc43398892"/>
      <w:bookmarkStart w:id="128" w:name="_Toc51771971"/>
      <w:bookmarkStart w:id="129" w:name="_Toc193383220"/>
      <w:bookmarkEnd w:id="125"/>
      <w:r w:rsidRPr="00A20210">
        <w:rPr>
          <w:lang w:eastAsia="zh-CN"/>
        </w:rPr>
        <w:t>5.2.2</w:t>
      </w:r>
      <w:r w:rsidRPr="00A20210">
        <w:rPr>
          <w:lang w:eastAsia="zh-CN"/>
        </w:rPr>
        <w:tab/>
        <w:t>Re-activation of user-plane resources</w:t>
      </w:r>
      <w:bookmarkEnd w:id="124"/>
      <w:bookmarkEnd w:id="126"/>
      <w:bookmarkEnd w:id="127"/>
      <w:bookmarkEnd w:id="128"/>
      <w:bookmarkEnd w:id="129"/>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lastRenderedPageBreak/>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30"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31" w:name="_CR5_2_3"/>
      <w:bookmarkStart w:id="132" w:name="_Toc42897378"/>
      <w:bookmarkStart w:id="133" w:name="_Toc43398893"/>
      <w:bookmarkStart w:id="134" w:name="_Toc51771972"/>
      <w:bookmarkStart w:id="135" w:name="_Toc193383221"/>
      <w:bookmarkEnd w:id="131"/>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30"/>
      <w:bookmarkEnd w:id="132"/>
      <w:bookmarkEnd w:id="133"/>
      <w:bookmarkEnd w:id="134"/>
      <w:bookmarkEnd w:id="135"/>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w:t>
      </w:r>
      <w:r w:rsidRPr="00A20210">
        <w:lastRenderedPageBreak/>
        <w:t>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36" w:name="_CR5_2_4"/>
      <w:bookmarkStart w:id="137" w:name="_Toc9949759"/>
      <w:bookmarkStart w:id="138" w:name="_Toc25085407"/>
      <w:bookmarkStart w:id="139" w:name="_Toc42897379"/>
      <w:bookmarkStart w:id="140" w:name="_Toc43398894"/>
      <w:bookmarkStart w:id="141" w:name="_Toc51771973"/>
      <w:bookmarkStart w:id="142" w:name="_Toc193383222"/>
      <w:bookmarkEnd w:id="136"/>
      <w:r w:rsidRPr="00A20210">
        <w:rPr>
          <w:lang w:eastAsia="zh-CN"/>
        </w:rPr>
        <w:t>5.2.4</w:t>
      </w:r>
      <w:r w:rsidRPr="00A20210">
        <w:rPr>
          <w:lang w:eastAsia="zh-CN"/>
        </w:rPr>
        <w:tab/>
      </w:r>
      <w:bookmarkEnd w:id="137"/>
      <w:r w:rsidRPr="00A20210">
        <w:rPr>
          <w:lang w:eastAsia="zh-CN"/>
        </w:rPr>
        <w:t>Updating ATSSS parameters</w:t>
      </w:r>
      <w:bookmarkEnd w:id="138"/>
      <w:bookmarkEnd w:id="139"/>
      <w:bookmarkEnd w:id="140"/>
      <w:bookmarkEnd w:id="141"/>
      <w:bookmarkEnd w:id="142"/>
    </w:p>
    <w:p w14:paraId="31E66564" w14:textId="4B18B791" w:rsidR="0024734D" w:rsidRPr="00A20210" w:rsidRDefault="0024734D" w:rsidP="0024734D">
      <w:bookmarkStart w:id="143" w:name="_Toc25085408"/>
      <w:bookmarkStart w:id="144" w:name="_Toc42897380"/>
      <w:bookmarkStart w:id="145" w:name="_Toc43398895"/>
      <w:bookmarkStart w:id="146"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47" w:name="_CR5_2_5"/>
      <w:bookmarkStart w:id="148" w:name="_Toc193383223"/>
      <w:bookmarkEnd w:id="147"/>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43"/>
      <w:bookmarkEnd w:id="144"/>
      <w:bookmarkEnd w:id="145"/>
      <w:bookmarkEnd w:id="146"/>
      <w:bookmarkEnd w:id="148"/>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lastRenderedPageBreak/>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49" w:name="_CR5_2_6"/>
      <w:bookmarkStart w:id="150" w:name="_Toc25085409"/>
      <w:bookmarkStart w:id="151" w:name="_Toc42897381"/>
      <w:bookmarkStart w:id="152" w:name="_Toc43398896"/>
      <w:bookmarkStart w:id="153" w:name="_Toc51771975"/>
      <w:bookmarkStart w:id="154" w:name="_Toc193383224"/>
      <w:bookmarkEnd w:id="149"/>
      <w:r w:rsidRPr="00A20210">
        <w:rPr>
          <w:lang w:eastAsia="zh-CN"/>
        </w:rPr>
        <w:t>5.2.6</w:t>
      </w:r>
      <w:r w:rsidR="00370EDE" w:rsidRPr="00A20210">
        <w:rPr>
          <w:lang w:eastAsia="zh-CN"/>
        </w:rPr>
        <w:tab/>
      </w:r>
      <w:r w:rsidR="00370EDE" w:rsidRPr="00A20210">
        <w:t>PDU session establishment with network modification to MA PDU session</w:t>
      </w:r>
      <w:bookmarkEnd w:id="150"/>
      <w:bookmarkEnd w:id="151"/>
      <w:bookmarkEnd w:id="152"/>
      <w:bookmarkEnd w:id="153"/>
      <w:bookmarkEnd w:id="15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w:t>
      </w:r>
      <w:r w:rsidRPr="00A20210">
        <w:lastRenderedPageBreak/>
        <w:t>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47950C9F" w14:textId="427B7F0F" w:rsidR="00F739A8" w:rsidRDefault="00F739A8" w:rsidP="00F739A8">
      <w:pPr>
        <w:pStyle w:val="Heading3"/>
        <w:rPr>
          <w:lang w:eastAsia="zh-CN"/>
        </w:rPr>
      </w:pPr>
      <w:bookmarkStart w:id="155" w:name="_CR5_2_7"/>
      <w:bookmarkStart w:id="156" w:name="_Toc193383225"/>
      <w:bookmarkEnd w:id="155"/>
      <w:r>
        <w:rPr>
          <w:rFonts w:hint="eastAsia"/>
          <w:lang w:eastAsia="zh-CN"/>
        </w:rPr>
        <w:t>5</w:t>
      </w:r>
      <w:r>
        <w:rPr>
          <w:lang w:eastAsia="zh-CN"/>
        </w:rPr>
        <w:t>.2.7</w:t>
      </w:r>
      <w:r>
        <w:rPr>
          <w:lang w:eastAsia="zh-CN"/>
        </w:rPr>
        <w:tab/>
      </w:r>
      <w:r>
        <w:t>Transferring user-plane resources of MA PDU session using non-3GPP access path switching</w:t>
      </w:r>
      <w:bookmarkEnd w:id="156"/>
    </w:p>
    <w:p w14:paraId="285DE8EF" w14:textId="3C11FB24" w:rsidR="00F739A8" w:rsidRPr="00A20210" w:rsidRDefault="00F739A8" w:rsidP="00F739A8">
      <w:pPr>
        <w:pStyle w:val="B1"/>
        <w:ind w:left="0" w:firstLine="0"/>
      </w:pPr>
      <w:r>
        <w:rPr>
          <w:lang w:eastAsia="zh-CN"/>
        </w:rPr>
        <w:t xml:space="preserve">If the UE and the network </w:t>
      </w:r>
      <w:r>
        <w:t xml:space="preserve">support non-3GPP access path switching as specified in </w:t>
      </w:r>
      <w:r>
        <w:rPr>
          <w:lang w:val="en-US" w:eastAsia="zh-CN"/>
        </w:rPr>
        <w:t>3GPP TS 24.501 [6]</w:t>
      </w:r>
      <w:r>
        <w:t xml:space="preserve">, the UE may initiate </w:t>
      </w:r>
      <w:r w:rsidRPr="007F2770">
        <w:t>the</w:t>
      </w:r>
      <w:r>
        <w:t xml:space="preserve"> </w:t>
      </w:r>
      <w:r w:rsidRPr="00061F26">
        <w:t>non-3GPP access path switching</w:t>
      </w:r>
      <w:r>
        <w:rPr>
          <w:lang w:val="en-US" w:eastAsia="zh-CN"/>
        </w:rPr>
        <w:t xml:space="preserve"> </w:t>
      </w:r>
      <w:r>
        <w:t xml:space="preserve">to transfer </w:t>
      </w:r>
      <w:r>
        <w:rPr>
          <w:lang w:eastAsia="zh-CN"/>
        </w:rPr>
        <w:t>the</w:t>
      </w:r>
      <w:r>
        <w:t xml:space="preserve"> user-plane resources of the MA PDU session from one non-3GPP access network to another non-3GPP access network</w:t>
      </w:r>
      <w:r>
        <w:rPr>
          <w:lang w:val="en-US" w:eastAsia="zh-CN"/>
        </w:rPr>
        <w:t>.</w:t>
      </w:r>
    </w:p>
    <w:p w14:paraId="7D58A507" w14:textId="41367E5C" w:rsidR="00121D94" w:rsidRPr="00A20210" w:rsidRDefault="00121D94" w:rsidP="00121D94">
      <w:pPr>
        <w:pStyle w:val="Heading2"/>
        <w:rPr>
          <w:lang w:eastAsia="zh-CN"/>
        </w:rPr>
      </w:pPr>
      <w:bookmarkStart w:id="157" w:name="_CR5_3"/>
      <w:bookmarkStart w:id="158" w:name="_Toc25085410"/>
      <w:bookmarkStart w:id="159" w:name="_Toc193383226"/>
      <w:bookmarkEnd w:id="157"/>
      <w:r w:rsidRPr="00A20210">
        <w:rPr>
          <w:lang w:eastAsia="zh-CN"/>
        </w:rPr>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59"/>
    </w:p>
    <w:p w14:paraId="4CBFE744" w14:textId="77777777" w:rsidR="00B95BB7" w:rsidRPr="00A20210" w:rsidRDefault="00B95BB7" w:rsidP="00B95BB7">
      <w:pPr>
        <w:pStyle w:val="Heading3"/>
      </w:pPr>
      <w:bookmarkStart w:id="160" w:name="_CR5_3_0"/>
      <w:bookmarkStart w:id="161" w:name="_Toc42897383"/>
      <w:bookmarkStart w:id="162" w:name="_Toc43398898"/>
      <w:bookmarkStart w:id="163" w:name="_Toc51771977"/>
      <w:bookmarkStart w:id="164" w:name="_Toc59196284"/>
      <w:bookmarkStart w:id="165" w:name="_Toc193383227"/>
      <w:bookmarkEnd w:id="160"/>
      <w:r w:rsidRPr="00A20210">
        <w:rPr>
          <w:lang w:eastAsia="zh-CN"/>
        </w:rPr>
        <w:t>5.3.0</w:t>
      </w:r>
      <w:r w:rsidRPr="00A20210">
        <w:rPr>
          <w:lang w:eastAsia="zh-CN"/>
        </w:rPr>
        <w:tab/>
        <w:t>General</w:t>
      </w:r>
      <w:bookmarkEnd w:id="165"/>
    </w:p>
    <w:p w14:paraId="73338374" w14:textId="75717D64" w:rsidR="009466C8" w:rsidRPr="00A20210" w:rsidRDefault="009466C8" w:rsidP="009466C8">
      <w:pPr>
        <w:rPr>
          <w:lang w:eastAsia="zh-CN"/>
        </w:rPr>
      </w:pPr>
      <w:bookmarkStart w:id="166"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67" w:name="_CR5_3_1"/>
      <w:bookmarkStart w:id="168" w:name="_Toc193383228"/>
      <w:bookmarkEnd w:id="161"/>
      <w:bookmarkEnd w:id="162"/>
      <w:bookmarkEnd w:id="163"/>
      <w:bookmarkEnd w:id="164"/>
      <w:bookmarkEnd w:id="166"/>
      <w:bookmarkEnd w:id="167"/>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68"/>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77777777" w:rsidR="00121D94" w:rsidRPr="00A20210" w:rsidRDefault="00121D94" w:rsidP="00121D94">
      <w:pPr>
        <w:pStyle w:val="B1"/>
      </w:pPr>
      <w:r w:rsidRPr="00A20210">
        <w:t>a)</w:t>
      </w:r>
      <w:r w:rsidRPr="00A20210">
        <w:tab/>
        <w:t>the UE shall set the request type to "initial request"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10E9CEA8"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Pr="00A20210">
        <w:t>; and</w:t>
      </w:r>
    </w:p>
    <w:p w14:paraId="5EE6C914" w14:textId="77777777" w:rsidR="00121D94" w:rsidRPr="00A20210" w:rsidRDefault="00121D94" w:rsidP="00121D94">
      <w:pPr>
        <w:pStyle w:val="B1"/>
      </w:pPr>
      <w:r w:rsidRPr="00A20210">
        <w:t>c)</w:t>
      </w:r>
      <w:r w:rsidRPr="00A20210">
        <w:tab/>
        <w:t>in the protocol configuration options or extended protocol configuration options IE of the PDN CONNECTIVITY REQUEST message, the UE shall include the ATSSS request PCO parameter. In the ATSSS request PCO parameter:</w:t>
      </w:r>
    </w:p>
    <w:p w14:paraId="52E13292" w14:textId="77777777" w:rsidR="00013C4A" w:rsidRDefault="00013C4A" w:rsidP="00013C4A">
      <w:pPr>
        <w:pStyle w:val="B2"/>
      </w:pPr>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 xml:space="preserve">as specified in clause 5.32.6 of 3GPP TS 23.501 [2], the UE shall set the ATSSS-ST field to "ATSSS Low-Layer functionality with any steering mode </w:t>
      </w:r>
      <w:r w:rsidRPr="00DD12BA">
        <w:t xml:space="preserve">allowed for ATSSS-LL </w:t>
      </w:r>
      <w:r w:rsidRPr="00A20210">
        <w:t>supported";</w:t>
      </w:r>
    </w:p>
    <w:p w14:paraId="245DDA2A" w14:textId="77777777" w:rsidR="00013C4A" w:rsidRDefault="00013C4A" w:rsidP="0018699D">
      <w:pPr>
        <w:pStyle w:val="NO"/>
      </w:pPr>
      <w:r w:rsidRPr="00A20210">
        <w:lastRenderedPageBreak/>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28DAA9E0" w14:textId="0D982352" w:rsidR="00121D94" w:rsidRPr="00A20210" w:rsidRDefault="00121D94" w:rsidP="00121D94">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w:t>
      </w:r>
    </w:p>
    <w:p w14:paraId="67B3C56C" w14:textId="01A0A005" w:rsidR="00121D94" w:rsidRPr="00A20210"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 of 3GPP TS 23.501 [2], the UE shall set the ATSSS-ST field to "MPTCP functionality with any steering mode and ATSSS-LL functionality with any steering mode </w:t>
      </w:r>
      <w:r w:rsidR="009E64EB" w:rsidRPr="00490FCD">
        <w:t>allowed for ATSSS-LL</w:t>
      </w:r>
      <w:r w:rsidR="009E64EB" w:rsidRPr="00A20210">
        <w:t xml:space="preserve"> </w:t>
      </w:r>
      <w:r w:rsidRPr="00A20210">
        <w:t>supported"</w:t>
      </w:r>
      <w:r w:rsidR="00136D30" w:rsidRPr="00A20210">
        <w:t>;</w:t>
      </w:r>
    </w:p>
    <w:p w14:paraId="35DAE614" w14:textId="77777777" w:rsidR="0074465A" w:rsidRPr="00A20210" w:rsidRDefault="0074465A" w:rsidP="0074465A">
      <w:pPr>
        <w:pStyle w:val="B2"/>
      </w:pPr>
      <w:r w:rsidRPr="00A20210">
        <w:t>4)</w:t>
      </w:r>
      <w:r w:rsidRPr="00A20210">
        <w:tab/>
        <w:t>if the UE supports MPQUIC functionality with any steering mode and ATSSS-LL functionality with only active-standby steering mode as specified in clause 5.32.6 of 3GPP TS 23.501 [2], the UE shall set the ATSSS-ST field to "MPQUIC functionality with any steering mode and ATSSS-LL functionality with only active-standby steering mode supported";</w:t>
      </w:r>
    </w:p>
    <w:p w14:paraId="52C44C1B" w14:textId="77777777" w:rsidR="005653F0" w:rsidRPr="00A20210" w:rsidRDefault="005653F0" w:rsidP="005653F0">
      <w:pPr>
        <w:pStyle w:val="B2"/>
      </w:pPr>
      <w:r w:rsidRPr="00A20210">
        <w:t>5)</w:t>
      </w:r>
      <w:r w:rsidRPr="00A20210">
        <w:tab/>
        <w:t>if the UE supports MPQUIC functionality with any steering mode and ATSSS-LL functionality with any steering mode</w:t>
      </w:r>
      <w:r>
        <w:t xml:space="preserve"> </w:t>
      </w:r>
      <w:r w:rsidRPr="00AE3FD7">
        <w:t>(i.e., any steering mode allowed for ATSSS Low-Layer functionality)</w:t>
      </w:r>
      <w:r w:rsidRPr="00A20210">
        <w:t xml:space="preserve"> as specified in clause 5.32.6 of 3GPP TS 23.501 [2], the UE shall set the ATSSS-ST field to "MPQUIC functionality with any steering mode and ATSSS-LL functionality with any steering mode </w:t>
      </w:r>
      <w:r w:rsidRPr="00864BAC">
        <w:t>allowed for ATSSS-LL</w:t>
      </w:r>
      <w:r>
        <w:t xml:space="preserve"> </w:t>
      </w:r>
      <w:r w:rsidRPr="00A20210">
        <w:t>supported";</w:t>
      </w:r>
    </w:p>
    <w:p w14:paraId="496D4034" w14:textId="77777777" w:rsidR="0074465A" w:rsidRPr="00A20210" w:rsidRDefault="0074465A" w:rsidP="0074465A">
      <w:pPr>
        <w:pStyle w:val="B2"/>
      </w:pPr>
      <w:r w:rsidRPr="00A20210">
        <w:t>6)</w:t>
      </w:r>
      <w:r w:rsidRPr="00A20210">
        <w:tab/>
        <w:t>if the UE supports MPTCP functionality with any steering mode, MPQUIC functionality with any steering mode and ATSSS-LL functionality with only active-standby steering mode as specified in clause 5.32.6 of 3GPP TS 23.501 [2], the UE shall set the ATSSS-ST field to "MPTCP functionality with any steering mode, MPQUIC functionality with any steering mode and ATSSS-LL functionality with only active-standby steering mode supported"; or</w:t>
      </w:r>
    </w:p>
    <w:p w14:paraId="60063337" w14:textId="77777777" w:rsidR="000C3768" w:rsidRPr="00A20210" w:rsidRDefault="000C3768" w:rsidP="000C3768">
      <w:pPr>
        <w:pStyle w:val="B2"/>
      </w:pPr>
      <w:r w:rsidRPr="00A20210">
        <w:t>7)</w:t>
      </w:r>
      <w:r w:rsidRPr="00A20210">
        <w:tab/>
        <w:t>if the UE supports MPTCP functionality with any steering mode, MPQUIC functionality with any steering mode and ATSSS-LL functionality with any steering mode</w:t>
      </w:r>
      <w:r>
        <w:t xml:space="preserve"> </w:t>
      </w:r>
      <w:r w:rsidRPr="00490FCD">
        <w:t>(i.e., any steering mode allowed for ATSSS Low-Layer functionality)</w:t>
      </w:r>
      <w:r w:rsidRPr="00A20210">
        <w:t xml:space="preserve"> as specified in clause 5.32.6 of 3GPP TS 23.501 [2], the UE shall set the ATSSS-ST field to "MPTCP functionality with any steering mode, MPQUIC functionality with any steering mode and ATSSS-LL functionality with any steering mode </w:t>
      </w:r>
      <w:r w:rsidRPr="00864BAC">
        <w:t>allowed for ATSSS-LL</w:t>
      </w:r>
      <w:r>
        <w:t xml:space="preserve"> </w:t>
      </w:r>
      <w:r w:rsidRPr="00A20210">
        <w:t>supported".</w:t>
      </w:r>
    </w:p>
    <w:p w14:paraId="76A9B246" w14:textId="77777777"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lastRenderedPageBreak/>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69" w:name="_Toc42897384"/>
      <w:bookmarkStart w:id="170" w:name="_Toc43398899"/>
      <w:bookmarkStart w:id="17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7777777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 and</w:t>
      </w:r>
    </w:p>
    <w:p w14:paraId="15646CF7" w14:textId="77777777" w:rsidR="00121D94" w:rsidRPr="00A20210" w:rsidRDefault="00121D94" w:rsidP="00121D94">
      <w:pPr>
        <w:pStyle w:val="B1"/>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72" w:name="_CR5_3_2"/>
      <w:bookmarkStart w:id="173" w:name="_Toc42897385"/>
      <w:bookmarkStart w:id="174" w:name="_Toc43398900"/>
      <w:bookmarkStart w:id="175" w:name="_Toc51771979"/>
      <w:bookmarkStart w:id="176" w:name="_Toc193383229"/>
      <w:bookmarkEnd w:id="169"/>
      <w:bookmarkEnd w:id="170"/>
      <w:bookmarkEnd w:id="171"/>
      <w:bookmarkEnd w:id="172"/>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76"/>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77" w:name="_CR5_3_3"/>
      <w:bookmarkStart w:id="178" w:name="_Toc193383230"/>
      <w:bookmarkEnd w:id="177"/>
      <w:r w:rsidRPr="00A20210">
        <w:rPr>
          <w:lang w:eastAsia="zh-CN"/>
        </w:rPr>
        <w:t>5.3.3</w:t>
      </w:r>
      <w:r w:rsidRPr="00A20210">
        <w:rPr>
          <w:lang w:eastAsia="zh-CN"/>
        </w:rPr>
        <w:tab/>
        <w:t>Re-activation of user-plane resources</w:t>
      </w:r>
      <w:bookmarkEnd w:id="178"/>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79" w:name="_Hlk96069916"/>
      <w:r w:rsidRPr="00A20210">
        <w:t>a)</w:t>
      </w:r>
      <w:r w:rsidRPr="00A20210">
        <w:tab/>
        <w:t>if the UE in EMM-IDLE mode has pending user data to be sent over the PDN connection, the UE shall:</w:t>
      </w:r>
    </w:p>
    <w:bookmarkEnd w:id="179"/>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80"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80"/>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81" w:name="_CR5_3_4"/>
      <w:bookmarkStart w:id="182" w:name="_Toc193383231"/>
      <w:bookmarkEnd w:id="181"/>
      <w:r w:rsidRPr="00A20210">
        <w:rPr>
          <w:lang w:eastAsia="zh-CN"/>
        </w:rPr>
        <w:t>5.3.</w:t>
      </w:r>
      <w:r w:rsidR="00DE1186" w:rsidRPr="00A20210">
        <w:rPr>
          <w:lang w:eastAsia="zh-CN"/>
        </w:rPr>
        <w:t>4</w:t>
      </w:r>
      <w:r w:rsidRPr="00A20210">
        <w:rPr>
          <w:lang w:eastAsia="zh-CN"/>
        </w:rPr>
        <w:tab/>
        <w:t>Release of user-plane resource(s)</w:t>
      </w:r>
      <w:bookmarkEnd w:id="182"/>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83" w:name="_Hlk91606887"/>
      <w:r w:rsidRPr="00A20210">
        <w:rPr>
          <w:lang w:val="en-US"/>
        </w:rPr>
        <w:t>if EMM-REGISTERED without PDN connection is not supported by the UE and the MME and the PDN connection is the last PDN connection</w:t>
      </w:r>
      <w:bookmarkEnd w:id="183"/>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84" w:name="_CR5_3_5"/>
      <w:bookmarkStart w:id="185" w:name="_Toc82879458"/>
      <w:bookmarkStart w:id="186" w:name="_Hlk92297426"/>
      <w:bookmarkStart w:id="187" w:name="_Toc193383232"/>
      <w:bookmarkEnd w:id="184"/>
      <w:r w:rsidRPr="00A20210">
        <w:rPr>
          <w:lang w:eastAsia="zh-CN"/>
        </w:rPr>
        <w:lastRenderedPageBreak/>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85"/>
      <w:bookmarkEnd w:id="187"/>
    </w:p>
    <w:p w14:paraId="00548A1C" w14:textId="77777777" w:rsidR="00990467" w:rsidRDefault="00727577" w:rsidP="00727577">
      <w:pPr>
        <w:rPr>
          <w:lang w:val="en-US" w:eastAsia="zh-CN"/>
        </w:rPr>
      </w:pPr>
      <w:bookmarkStart w:id="188" w:name="_Hlk93578781"/>
      <w:bookmarkEnd w:id="186"/>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t xml:space="preserve"> or the updated </w:t>
      </w:r>
      <w:r w:rsidRPr="00A20210">
        <w:t>network steering functionalities information</w:t>
      </w:r>
      <w:r>
        <w:t xml:space="preserve"> or both</w:t>
      </w:r>
      <w:r w:rsidRPr="00A20210">
        <w:t xml:space="preserve"> in the extended protocol configuration options IE with the ATSSS response with the length of two octets PCO parameter</w:t>
      </w:r>
      <w:r w:rsidR="00990467">
        <w:t xml:space="preserve"> over E-UTRAN connected to EPC</w:t>
      </w:r>
      <w:r w:rsidR="00990467" w:rsidRPr="00A20210">
        <w:rPr>
          <w:rFonts w:hint="eastAsia"/>
          <w:lang w:val="en-US" w:eastAsia="zh-CN"/>
        </w:rPr>
        <w:t>.</w:t>
      </w:r>
    </w:p>
    <w:p w14:paraId="3845BA45" w14:textId="2F28692A" w:rsidR="00990467" w:rsidRDefault="00990467" w:rsidP="00990467">
      <w:pPr>
        <w:pStyle w:val="NO"/>
        <w:rPr>
          <w:lang w:val="en-US" w:eastAsia="zh-CN"/>
        </w:rPr>
      </w:pPr>
      <w:r w:rsidRPr="004F4FB1">
        <w:rPr>
          <w:rFonts w:eastAsia="Times New Roman"/>
          <w:lang w:eastAsia="zh-CN"/>
        </w:rPr>
        <w:t>NOTE:</w:t>
      </w:r>
      <w:r w:rsidRPr="004F4FB1">
        <w:rPr>
          <w:rFonts w:eastAsia="Times New Roman"/>
          <w:lang w:eastAsia="zh-CN"/>
        </w:rPr>
        <w:tab/>
      </w:r>
      <w:r>
        <w:rPr>
          <w:rFonts w:eastAsia="Times New Roman"/>
          <w:lang w:eastAsia="zh-CN"/>
        </w:rPr>
        <w:t>ATSSS rules are not provided by t</w:t>
      </w:r>
      <w:r w:rsidRPr="00990467">
        <w:rPr>
          <w:rFonts w:eastAsia="Times New Roman"/>
          <w:lang w:eastAsia="zh-CN"/>
        </w:rPr>
        <w:t xml:space="preserve">he PGW-C+SMF for MA PDU sessions over E-UTRAN connected to EPC </w:t>
      </w:r>
      <w:r w:rsidRPr="004F4FB1">
        <w:rPr>
          <w:rFonts w:eastAsia="Times New Roman"/>
          <w:lang w:eastAsia="zh-CN"/>
        </w:rPr>
        <w:t>in this release of the specification.</w:t>
      </w:r>
    </w:p>
    <w:p w14:paraId="3023509E" w14:textId="25FD59F6" w:rsidR="00727577" w:rsidRPr="00982CAB" w:rsidRDefault="00727577" w:rsidP="00727577">
      <w:pPr>
        <w:rPr>
          <w:lang w:val="en-US" w:eastAsia="zh-CN"/>
        </w:rPr>
      </w:pPr>
      <w:r w:rsidRPr="00A20210">
        <w:rPr>
          <w:lang w:val="en-US" w:eastAsia="zh-CN"/>
        </w:rPr>
        <w:t xml:space="preserve">The updated MAI </w:t>
      </w:r>
      <w:r>
        <w:t xml:space="preserve">or the updated </w:t>
      </w:r>
      <w:r w:rsidRPr="00A20210">
        <w:t>network steering functionalities information</w:t>
      </w:r>
      <w:r>
        <w:t xml:space="preserve"> or both</w:t>
      </w:r>
      <w:r w:rsidRPr="00A20210">
        <w:rPr>
          <w:lang w:val="en-US" w:eastAsia="zh-CN"/>
        </w:rPr>
        <w:t xml:space="preserve"> in the </w:t>
      </w:r>
      <w:r w:rsidRPr="00A20210">
        <w:t>extended protocol configuration options IE</w:t>
      </w:r>
      <w:r w:rsidRPr="00A20210">
        <w:rPr>
          <w:lang w:val="en-US" w:eastAsia="zh-CN"/>
        </w:rPr>
        <w:t xml:space="preserve"> with the ATSSS response with the length of two octets PCO parameter is sent to the UE during the EPS bearer context modification according to clause</w:t>
      </w:r>
      <w:r w:rsidRPr="00A20210">
        <w:t> </w:t>
      </w:r>
      <w:r w:rsidRPr="00A20210">
        <w:rPr>
          <w:lang w:val="en-US" w:eastAsia="zh-CN"/>
        </w:rPr>
        <w:t xml:space="preserve">6.4.3 of </w:t>
      </w:r>
      <w:r w:rsidRPr="00A20210">
        <w:t>3GPP TS 24.301 [</w:t>
      </w:r>
      <w:r w:rsidRPr="00A20210">
        <w:rPr>
          <w:lang w:eastAsia="zh-CN"/>
        </w:rPr>
        <w:t>10</w:t>
      </w:r>
      <w:r w:rsidRPr="00A20210">
        <w:t>]</w:t>
      </w:r>
      <w:r w:rsidRPr="00A20210">
        <w:rPr>
          <w:lang w:val="en-US" w:eastAsia="zh-CN"/>
        </w:rPr>
        <w:t>.</w:t>
      </w:r>
    </w:p>
    <w:p w14:paraId="7350B33D" w14:textId="09C4F600" w:rsidR="004D051F" w:rsidRPr="00A20210" w:rsidRDefault="004D051F" w:rsidP="004D051F">
      <w:pPr>
        <w:pStyle w:val="Heading3"/>
      </w:pPr>
      <w:bookmarkStart w:id="189" w:name="_CR5_3_6"/>
      <w:bookmarkStart w:id="190" w:name="_Toc193383233"/>
      <w:bookmarkEnd w:id="188"/>
      <w:bookmarkEnd w:id="189"/>
      <w:r w:rsidRPr="00A20210">
        <w:rPr>
          <w:lang w:eastAsia="zh-CN"/>
        </w:rPr>
        <w:t>5.3.</w:t>
      </w:r>
      <w:r w:rsidR="00DE1186" w:rsidRPr="00A20210">
        <w:rPr>
          <w:lang w:eastAsia="zh-CN"/>
        </w:rPr>
        <w:t>6</w:t>
      </w:r>
      <w:r w:rsidRPr="00A20210">
        <w:rPr>
          <w:lang w:eastAsia="zh-CN"/>
        </w:rPr>
        <w:tab/>
        <w:t>A/Gb mode or Iu mode Interworking</w:t>
      </w:r>
      <w:bookmarkEnd w:id="190"/>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91" w:name="_CR5_3_7"/>
      <w:bookmarkStart w:id="192" w:name="_Toc193383234"/>
      <w:bookmarkEnd w:id="191"/>
      <w:r w:rsidRPr="00A20210">
        <w:rPr>
          <w:lang w:eastAsia="zh-CN"/>
        </w:rPr>
        <w:t>5.3.7</w:t>
      </w:r>
      <w:r w:rsidRPr="00A20210">
        <w:rPr>
          <w:lang w:eastAsia="zh-CN"/>
        </w:rPr>
        <w:tab/>
        <w:t>Abnormal cases in the UE</w:t>
      </w:r>
      <w:bookmarkEnd w:id="192"/>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lastRenderedPageBreak/>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93" w:name="_CR5_3a"/>
      <w:bookmarkStart w:id="194" w:name="_Toc193383235"/>
      <w:bookmarkEnd w:id="193"/>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94"/>
    </w:p>
    <w:p w14:paraId="024A1528" w14:textId="77777777" w:rsidR="00011992" w:rsidRPr="00A20210" w:rsidRDefault="00011992" w:rsidP="00011992">
      <w:pPr>
        <w:pStyle w:val="Heading3"/>
      </w:pPr>
      <w:bookmarkStart w:id="195" w:name="_CR5_3a_1"/>
      <w:bookmarkStart w:id="196" w:name="_Toc193383236"/>
      <w:bookmarkEnd w:id="195"/>
      <w:r w:rsidRPr="00A20210">
        <w:rPr>
          <w:lang w:eastAsia="zh-CN"/>
        </w:rPr>
        <w:t>5.3a.1</w:t>
      </w:r>
      <w:r w:rsidRPr="00A20210">
        <w:rPr>
          <w:lang w:eastAsia="zh-CN"/>
        </w:rPr>
        <w:tab/>
        <w:t>General</w:t>
      </w:r>
      <w:bookmarkEnd w:id="196"/>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97" w:name="_CR5_3a_2"/>
      <w:bookmarkStart w:id="198" w:name="_Toc193383237"/>
      <w:bookmarkEnd w:id="197"/>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98"/>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777777" w:rsidR="00011992" w:rsidRPr="00A20210" w:rsidRDefault="00011992" w:rsidP="00011992">
      <w:pPr>
        <w:pStyle w:val="B1"/>
      </w:pPr>
      <w:r w:rsidRPr="00A20210">
        <w:t>b)</w:t>
      </w:r>
      <w:r w:rsidRPr="00A20210">
        <w:tab/>
        <w:t xml:space="preserve">the UE shall include </w:t>
      </w:r>
      <w:r w:rsidRPr="00A20210">
        <w:rPr>
          <w:lang w:val="en-US"/>
        </w:rPr>
        <w:t>ATSSS</w:t>
      </w:r>
      <w:r w:rsidRPr="00A20210">
        <w:t xml:space="preserve">_REQUEST </w:t>
      </w:r>
      <w:r w:rsidRPr="00A20210">
        <w:rPr>
          <w:lang w:val="en-US"/>
        </w:rPr>
        <w:t>Notify payload as specified in clause 8.2.9.20 of 3GPP TS 24.302 [17] and:</w:t>
      </w:r>
    </w:p>
    <w:p w14:paraId="2BBB92D1" w14:textId="77777777" w:rsidR="00283A13" w:rsidRPr="00A20210" w:rsidRDefault="00283A13" w:rsidP="00283A13">
      <w:pPr>
        <w:pStyle w:val="B2"/>
      </w:pPr>
      <w:r w:rsidRPr="00A20210">
        <w:t>1)</w:t>
      </w:r>
      <w:r w:rsidRPr="00A20210">
        <w:tab/>
        <w:t>if the UE supports ATSSS Low-Layer functionality with any steering mode</w:t>
      </w:r>
      <w:r>
        <w:t xml:space="preserve"> (</w:t>
      </w:r>
      <w:r w:rsidRPr="007210B7">
        <w:t>i.e., any steering mode allowed for ATSSS Low-Layer functionality</w:t>
      </w:r>
      <w:r>
        <w:t>)</w:t>
      </w:r>
      <w:r w:rsidRPr="00A20210">
        <w:t xml:space="preserve"> as specified in clause 5.32.6 of 3GPP TS 23.501 [2], the UE shall set the ATSSS request information field of the </w:t>
      </w:r>
      <w:r w:rsidRPr="00A20210">
        <w:rPr>
          <w:lang w:val="en-US"/>
        </w:rPr>
        <w:t>ATSSS</w:t>
      </w:r>
      <w:r w:rsidRPr="00A20210">
        <w:t xml:space="preserve">_REQUEST </w:t>
      </w:r>
      <w:r w:rsidRPr="00A20210">
        <w:rPr>
          <w:lang w:val="en-US"/>
        </w:rPr>
        <w:t>Notify payload</w:t>
      </w:r>
      <w:r w:rsidRPr="00A20210">
        <w:t xml:space="preserve"> to "ATSSS Low-Layer functionality with any steering mode </w:t>
      </w:r>
      <w:r w:rsidRPr="00677EE1">
        <w:t>allowed for ATSSS-LL</w:t>
      </w:r>
      <w:r>
        <w:t xml:space="preserve"> </w:t>
      </w:r>
      <w:r w:rsidRPr="00A20210">
        <w:t>supported";</w:t>
      </w:r>
    </w:p>
    <w:p w14:paraId="55FC32EB" w14:textId="77777777" w:rsidR="00283A13" w:rsidRPr="00A20210" w:rsidRDefault="00283A13" w:rsidP="00283A13">
      <w:pPr>
        <w:pStyle w:val="B2"/>
      </w:pPr>
      <w:r w:rsidRPr="00A20210">
        <w:t>2)</w:t>
      </w:r>
      <w:r w:rsidRPr="00A20210">
        <w:tab/>
        <w:t xml:space="preserve">if the UE supports MPTCP functionality with any steering mode and ATSSS-LL functionality with only active-standby steering mode as specified in clause 5.32.6 of 3GPP TS 23.501 [2], the UE shall set the </w:t>
      </w:r>
      <w:r w:rsidRPr="00A20210">
        <w:lastRenderedPageBreak/>
        <w:t xml:space="preserve">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only active-standby steering mode supported"; </w:t>
      </w:r>
    </w:p>
    <w:p w14:paraId="473A36CA" w14:textId="77777777" w:rsidR="00283A13" w:rsidRDefault="00283A13" w:rsidP="00283A13">
      <w:pPr>
        <w:pStyle w:val="B2"/>
      </w:pPr>
      <w:r w:rsidRPr="00A20210">
        <w:t>3)</w:t>
      </w:r>
      <w:r w:rsidRPr="00A20210">
        <w:tab/>
        <w:t>if the UE supports MPTCP functionality with any steering mode and ATSSS-LL functionality with any steering mode</w:t>
      </w:r>
      <w:r>
        <w:t xml:space="preserve"> </w:t>
      </w:r>
      <w:r w:rsidRPr="00966261">
        <w:t>(i.e., any steering mode allowed for ATSSS Low-Layer functionality)</w:t>
      </w:r>
      <w:r w:rsidRPr="00A20210">
        <w:t xml:space="preserve"> as specified in clause 5.32.6 of 3GPP TS 23.501 [2], the UE shall set the ATSSS request information field of </w:t>
      </w:r>
      <w:r w:rsidRPr="00A20210">
        <w:rPr>
          <w:lang w:val="en-US"/>
        </w:rPr>
        <w:t>ATSSS</w:t>
      </w:r>
      <w:r w:rsidRPr="00A20210">
        <w:t xml:space="preserve">_REQUEST </w:t>
      </w:r>
      <w:r w:rsidRPr="00A20210">
        <w:rPr>
          <w:lang w:val="en-US"/>
        </w:rPr>
        <w:t>Notify payload</w:t>
      </w:r>
      <w:r w:rsidRPr="00A20210">
        <w:t xml:space="preserve"> to "MPTCP functionality with any steering mode and ATSSS-LL functionality with any steering mode </w:t>
      </w:r>
      <w:r w:rsidRPr="00490FCD">
        <w:t xml:space="preserve">allowed for ATSSS-LL </w:t>
      </w:r>
      <w:r w:rsidRPr="00A20210">
        <w:t>supported"</w:t>
      </w:r>
      <w:r>
        <w:t>;</w:t>
      </w:r>
    </w:p>
    <w:p w14:paraId="1F54BFEC" w14:textId="77777777" w:rsidR="00283A13" w:rsidRDefault="00283A13" w:rsidP="00283A13">
      <w:pPr>
        <w:pStyle w:val="B2"/>
      </w:pPr>
      <w:r>
        <w:t>4)</w:t>
      </w:r>
      <w:r>
        <w:tab/>
        <w:t xml:space="preserve">if the UE supports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"MPQUIC functionality with any steering mode and </w:t>
      </w:r>
      <w:r>
        <w:rPr>
          <w:lang w:eastAsia="en-GB"/>
        </w:rPr>
        <w:t>ATSSS-LL functionality with only active-standby steering mode supported</w:t>
      </w:r>
      <w:r>
        <w:t>";</w:t>
      </w:r>
    </w:p>
    <w:p w14:paraId="115380BA" w14:textId="77777777" w:rsidR="00283A13" w:rsidRDefault="00283A13" w:rsidP="00283A13">
      <w:pPr>
        <w:pStyle w:val="B2"/>
      </w:pPr>
      <w:r>
        <w:t>5)</w:t>
      </w:r>
      <w:r>
        <w:tab/>
        <w:t xml:space="preserve">if the UE supports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MPQUIC functionality with any steering mode and ATSSS-LL functionality with any steering mode </w:t>
      </w:r>
      <w:r w:rsidRPr="00864BAC">
        <w:rPr>
          <w:lang w:eastAsia="en-GB"/>
        </w:rPr>
        <w:t>allowed for ATSSS-LL</w:t>
      </w:r>
      <w:r>
        <w:rPr>
          <w:lang w:eastAsia="en-GB"/>
        </w:rPr>
        <w:t xml:space="preserve"> supported</w:t>
      </w:r>
      <w:r>
        <w:t>";</w:t>
      </w:r>
    </w:p>
    <w:p w14:paraId="4B7E17B1" w14:textId="0A74A7C7" w:rsidR="00283A13" w:rsidRDefault="00283A13" w:rsidP="00283A13">
      <w:pPr>
        <w:pStyle w:val="B2"/>
      </w:pPr>
      <w:r>
        <w:t>6)</w:t>
      </w:r>
      <w:r>
        <w:tab/>
        <w:t xml:space="preserve">if the UE supports MPTCP functionality with any steering mode, MPQUIC functionality with any steering mode, and ATSSS-LL functionality with only active-standby steering mode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MPTCP functionality with any steering mode, MPQUIC functionality with any steering mode and ATSSS-LL functionality with only active-standby steering mode supported</w:t>
      </w:r>
      <w:r>
        <w:t>"; or</w:t>
      </w:r>
    </w:p>
    <w:p w14:paraId="3F5FBD03" w14:textId="38554453" w:rsidR="00283A13" w:rsidRPr="00A20210" w:rsidRDefault="00283A13" w:rsidP="00283A13">
      <w:pPr>
        <w:pStyle w:val="B2"/>
      </w:pPr>
      <w:r>
        <w:t>7)</w:t>
      </w:r>
      <w:r>
        <w:tab/>
        <w:t xml:space="preserve">if the UE supports MPTCP functionality with any steering mode, MPQUIC functionality with any steering mode, and ATSSS-LL functionality with any steering mode </w:t>
      </w:r>
      <w:r w:rsidRPr="00966261">
        <w:t>(i.e., any steering mode allowed for ATSSS Low-Layer functionality)</w:t>
      </w:r>
      <w:r>
        <w:t xml:space="preserve"> as specified in clause 5.32.6 of 3GPP TS 23.501 [2], the UE shall set the ATSSS request information field of </w:t>
      </w:r>
      <w:r>
        <w:rPr>
          <w:lang w:val="en-US"/>
        </w:rPr>
        <w:t>ATSSS</w:t>
      </w:r>
      <w:r>
        <w:t xml:space="preserve">_REQUEST </w:t>
      </w:r>
      <w:r>
        <w:rPr>
          <w:lang w:val="en-US"/>
        </w:rPr>
        <w:t>Notify payload</w:t>
      </w:r>
      <w:r>
        <w:t xml:space="preserve"> to "</w:t>
      </w:r>
      <w:r>
        <w:rPr>
          <w:lang w:eastAsia="en-GB"/>
        </w:rPr>
        <w:t xml:space="preserve">MPTCP functionality with any steering mode, MPQUIC functionality with any steering mode and ATSSS-LL functionality with any steering mode </w:t>
      </w:r>
      <w:r w:rsidRPr="001D1D39">
        <w:rPr>
          <w:lang w:eastAsia="en-GB"/>
        </w:rPr>
        <w:t>allowed for ATSSS-LL</w:t>
      </w:r>
      <w:r>
        <w:rPr>
          <w:lang w:eastAsia="en-GB"/>
        </w:rPr>
        <w:t xml:space="preserve"> supported</w:t>
      </w:r>
      <w:r>
        <w:t>".</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lastRenderedPageBreak/>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99" w:name="_CR5_3a_3"/>
      <w:bookmarkStart w:id="200" w:name="_Toc193383238"/>
      <w:bookmarkEnd w:id="199"/>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20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lastRenderedPageBreak/>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1" w:name="_CR5_3a_4"/>
      <w:bookmarkStart w:id="202" w:name="_Toc193383239"/>
      <w:bookmarkEnd w:id="201"/>
      <w:r w:rsidRPr="00A20210">
        <w:rPr>
          <w:lang w:eastAsia="zh-CN"/>
        </w:rPr>
        <w:t>5.3a.4</w:t>
      </w:r>
      <w:r w:rsidRPr="00A20210">
        <w:rPr>
          <w:lang w:eastAsia="zh-CN"/>
        </w:rPr>
        <w:tab/>
        <w:t>Release of user-plane resource(s)</w:t>
      </w:r>
      <w:bookmarkEnd w:id="202"/>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3" w:name="_CR5_3a_5"/>
      <w:bookmarkStart w:id="204" w:name="_Toc193383240"/>
      <w:bookmarkEnd w:id="203"/>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4"/>
    </w:p>
    <w:p w14:paraId="660CD82B" w14:textId="0B7862DB" w:rsidR="001632DF" w:rsidRDefault="001632DF" w:rsidP="001632DF">
      <w:pPr>
        <w:rPr>
          <w:lang w:val="en-US" w:eastAsia="zh-CN"/>
        </w:rPr>
      </w:pPr>
      <w:r>
        <w:t xml:space="preserve">A PGW-C+SMF may update ATSSS parameters as specified in clause 4.6 and clause 5.2.4 over untrusted non-3GPP access connected to EPC and include the updated MAI, updated network steering functionalities information, the ATSSS rules, or </w:t>
      </w:r>
      <w:r>
        <w:t xml:space="preserve">any combination </w:t>
      </w:r>
      <w:r>
        <w:t>of them in the ATSSS response with the length of two octets PCO parameter</w:t>
      </w:r>
      <w:r>
        <w:rPr>
          <w:lang w:val="en-US" w:eastAsia="zh-CN"/>
        </w:rPr>
        <w:t xml:space="preserve"> </w:t>
      </w:r>
      <w:r>
        <w:t xml:space="preserve">included in the ATSSS_RESPONSE </w:t>
      </w:r>
      <w:r>
        <w:rPr>
          <w:lang w:val="en-US"/>
        </w:rPr>
        <w:t>Notify payload</w:t>
      </w:r>
      <w:r>
        <w:rPr>
          <w:lang w:val="en-US" w:eastAsia="zh-CN"/>
        </w:rPr>
        <w:t xml:space="preserve">. The updated ATSSS parameters in the </w:t>
      </w:r>
      <w:r>
        <w:t xml:space="preserve">ATSSS_RESPONSE </w:t>
      </w:r>
      <w:r>
        <w:rPr>
          <w:lang w:val="en-US"/>
        </w:rPr>
        <w:t>Notify payload</w:t>
      </w:r>
      <w:r>
        <w:rPr>
          <w:lang w:val="en-US" w:eastAsia="zh-CN"/>
        </w:rPr>
        <w:t xml:space="preserve"> is sent to the UE during the </w:t>
      </w:r>
      <w:r>
        <w:t>tunnel modification procedure as specified in clause 7.4.2 of 3GPP TS 24.302 [17]</w:t>
      </w:r>
      <w:r>
        <w:rPr>
          <w:lang w:val="en-US" w:eastAsia="zh-CN"/>
        </w:rPr>
        <w:t>.</w:t>
      </w:r>
    </w:p>
    <w:p w14:paraId="163665C8" w14:textId="6370D192" w:rsidR="008B7CED" w:rsidRP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5E645C46" w14:textId="00AFE87D" w:rsidR="00E30CAF" w:rsidRPr="00A20210" w:rsidRDefault="00E30CAF" w:rsidP="00E30CAF">
      <w:pPr>
        <w:pStyle w:val="Heading2"/>
        <w:rPr>
          <w:lang w:eastAsia="zh-CN"/>
        </w:rPr>
      </w:pPr>
      <w:bookmarkStart w:id="205" w:name="_CR5_4"/>
      <w:bookmarkStart w:id="206" w:name="_Toc193383241"/>
      <w:bookmarkEnd w:id="205"/>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58"/>
      <w:bookmarkEnd w:id="173"/>
      <w:bookmarkEnd w:id="174"/>
      <w:bookmarkEnd w:id="175"/>
      <w:bookmarkEnd w:id="206"/>
    </w:p>
    <w:p w14:paraId="4B34C8E3" w14:textId="77777777" w:rsidR="00FC3255" w:rsidRPr="00A20210" w:rsidRDefault="00FC3255" w:rsidP="00FC3255">
      <w:pPr>
        <w:pStyle w:val="Heading3"/>
      </w:pPr>
      <w:bookmarkStart w:id="207" w:name="_CR5_4_1"/>
      <w:bookmarkStart w:id="208" w:name="_Toc42897386"/>
      <w:bookmarkStart w:id="209" w:name="_Toc43398901"/>
      <w:bookmarkStart w:id="210" w:name="_Toc51771980"/>
      <w:bookmarkStart w:id="211" w:name="_Toc25085411"/>
      <w:bookmarkStart w:id="212" w:name="_Toc193383242"/>
      <w:bookmarkEnd w:id="207"/>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08"/>
      <w:bookmarkEnd w:id="209"/>
      <w:bookmarkEnd w:id="210"/>
      <w:bookmarkEnd w:id="212"/>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13" w:name="_Toc42897387"/>
      <w:bookmarkStart w:id="214" w:name="_Toc43398902"/>
      <w:bookmarkStart w:id="215"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lastRenderedPageBreak/>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 xml:space="preserve">over the QoS flow of the default QoS rule, over the default EPS </w:t>
      </w:r>
      <w:r w:rsidRPr="00A20210">
        <w:rPr>
          <w:lang w:eastAsia="zh-CN"/>
        </w:rPr>
        <w:lastRenderedPageBreak/>
        <w:t>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216" w:name="_CR5_4_2"/>
      <w:bookmarkStart w:id="217" w:name="_Toc193383243"/>
      <w:bookmarkEnd w:id="216"/>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13"/>
      <w:bookmarkEnd w:id="214"/>
      <w:bookmarkEnd w:id="215"/>
      <w:bookmarkEnd w:id="217"/>
    </w:p>
    <w:p w14:paraId="0E3D7327" w14:textId="77777777" w:rsidR="00FC3255" w:rsidRPr="00A20210" w:rsidRDefault="00FC3255" w:rsidP="000132AC">
      <w:pPr>
        <w:pStyle w:val="Heading4"/>
        <w:rPr>
          <w:lang w:val="en-US" w:eastAsia="zh-CN"/>
        </w:rPr>
      </w:pPr>
      <w:bookmarkStart w:id="218" w:name="_CR5_4_2_1"/>
      <w:bookmarkStart w:id="219" w:name="_Toc42897388"/>
      <w:bookmarkStart w:id="220" w:name="_Toc43398903"/>
      <w:bookmarkStart w:id="221" w:name="_Toc51771982"/>
      <w:bookmarkStart w:id="222" w:name="_Toc193383244"/>
      <w:bookmarkEnd w:id="218"/>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19"/>
      <w:bookmarkEnd w:id="220"/>
      <w:bookmarkEnd w:id="221"/>
      <w:bookmarkEnd w:id="222"/>
    </w:p>
    <w:p w14:paraId="667763A7" w14:textId="77777777" w:rsidR="00FC3255" w:rsidRPr="00A20210" w:rsidRDefault="00FC3255" w:rsidP="000132AC">
      <w:pPr>
        <w:pStyle w:val="Heading5"/>
        <w:rPr>
          <w:lang w:eastAsia="zh-CN"/>
        </w:rPr>
      </w:pPr>
      <w:bookmarkStart w:id="223" w:name="_CR5_4_2_1_1"/>
      <w:bookmarkStart w:id="224" w:name="_Toc42897389"/>
      <w:bookmarkStart w:id="225" w:name="_Toc43398904"/>
      <w:bookmarkStart w:id="226" w:name="_Toc51771983"/>
      <w:bookmarkStart w:id="227" w:name="_Toc193383245"/>
      <w:bookmarkEnd w:id="223"/>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24"/>
      <w:bookmarkEnd w:id="225"/>
      <w:bookmarkEnd w:id="226"/>
      <w:bookmarkEnd w:id="227"/>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lastRenderedPageBreak/>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lastRenderedPageBreak/>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Pr="00A20210" w:rsidRDefault="00E504BC" w:rsidP="00E504BC">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6234BD71" w14:textId="77777777" w:rsidR="00FC3255" w:rsidRPr="00A20210" w:rsidRDefault="00FC3255" w:rsidP="00FC3255">
      <w:pPr>
        <w:rPr>
          <w:lang w:eastAsia="zh-CN"/>
        </w:rPr>
      </w:pPr>
      <w:r w:rsidRPr="00A20210">
        <w:rPr>
          <w:lang w:eastAsia="zh-CN"/>
        </w:rPr>
        <w:t>The UPF shall discover the UDP port of the PMF in the UE used with IPv4 of an MA PDU session of IPv4 or IPv4v6 PDU session type, in the source port field of an UDP/IPv4 packet: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77777777" w:rsidR="00FC3255" w:rsidRPr="00A20210" w:rsidRDefault="00FC3255" w:rsidP="00FC3255">
      <w:pPr>
        <w:rPr>
          <w:lang w:eastAsia="zh-CN"/>
        </w:rPr>
      </w:pPr>
      <w:r w:rsidRPr="00A20210">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62DE9295" w14:textId="77777777" w:rsidR="00FC3255" w:rsidRPr="00A20210" w:rsidRDefault="00FC3255" w:rsidP="00FC3255">
      <w:pPr>
        <w:rPr>
          <w:lang w:eastAsia="zh-CN"/>
        </w:rPr>
      </w:pPr>
      <w:r w:rsidRPr="00A20210">
        <w:t xml:space="preserve">In order to enable the </w:t>
      </w:r>
      <w:r w:rsidRPr="00A20210">
        <w:rPr>
          <w:lang w:eastAsia="zh-CN"/>
        </w:rPr>
        <w:t>UPF to discover:</w:t>
      </w:r>
    </w:p>
    <w:p w14:paraId="0FAA48AE" w14:textId="77777777" w:rsidR="00FC3255" w:rsidRPr="00A20210" w:rsidRDefault="00FC3255" w:rsidP="000132AC">
      <w:pPr>
        <w:pStyle w:val="B1"/>
        <w:rPr>
          <w:lang w:eastAsia="zh-CN"/>
        </w:rPr>
      </w:pPr>
      <w:r w:rsidRPr="00A20210">
        <w:rPr>
          <w:lang w:eastAsia="zh-CN"/>
        </w:rPr>
        <w:t>a)</w:t>
      </w:r>
      <w:r w:rsidRPr="00A20210">
        <w:rPr>
          <w:lang w:eastAsia="zh-CN"/>
        </w:rPr>
        <w:tab/>
        <w:t>the UDP port of the PMF in the UE in case of an MA PDU session of IPv4 or IPv4v6 PDU session type, or</w:t>
      </w:r>
    </w:p>
    <w:p w14:paraId="12B2F9EE" w14:textId="77777777" w:rsidR="00FC3255" w:rsidRPr="00A20210" w:rsidRDefault="00FC3255" w:rsidP="000132AC">
      <w:pPr>
        <w:pStyle w:val="B1"/>
        <w:rPr>
          <w:lang w:eastAsia="zh-CN"/>
        </w:rPr>
      </w:pPr>
      <w:r w:rsidRPr="00A20210">
        <w:rPr>
          <w:lang w:eastAsia="zh-CN"/>
        </w:rPr>
        <w:t>b)</w:t>
      </w:r>
      <w:r w:rsidRPr="00A20210">
        <w:rPr>
          <w:lang w:eastAsia="zh-CN"/>
        </w:rPr>
        <w:tab/>
        <w:t>the UDP port and the IPv6 address of the PMF in the UE in case of an MA PDU session of IPv6 or IPv4v6 PDU session type;</w:t>
      </w:r>
    </w:p>
    <w:p w14:paraId="772AD435" w14:textId="08001AC7" w:rsidR="00FC3255" w:rsidRPr="00A20210" w:rsidRDefault="00FC3255" w:rsidP="00FC3255">
      <w:pPr>
        <w:rPr>
          <w:lang w:eastAsia="zh-CN"/>
        </w:rPr>
      </w:pPr>
      <w:r w:rsidRPr="00A20210">
        <w:rPr>
          <w:lang w:eastAsia="zh-CN"/>
        </w:rPr>
        <w:t>the UE shall perform a</w:t>
      </w:r>
      <w:r w:rsidR="007F298A">
        <w:rPr>
          <w:lang w:eastAsia="zh-CN"/>
        </w:rPr>
        <w:t>n</w:t>
      </w:r>
      <w:r w:rsidRPr="00A20210">
        <w:rPr>
          <w:lang w:eastAsia="zh-CN"/>
        </w:rPr>
        <w:t xml:space="preserve"> access availability </w:t>
      </w:r>
      <w:r w:rsidRPr="00A20210">
        <w:t xml:space="preserve">or unavailability report </w:t>
      </w:r>
      <w:r w:rsidRPr="00A20210">
        <w:rPr>
          <w:lang w:eastAsia="zh-CN"/>
        </w:rPr>
        <w:t xml:space="preserve">procedure </w:t>
      </w:r>
      <w:r w:rsidRPr="00A20210">
        <w:t>over an access</w:t>
      </w:r>
      <w:r w:rsidR="005F06FA" w:rsidRPr="005F06FA">
        <w:t xml:space="preserve"> </w:t>
      </w:r>
      <w:r w:rsidR="005F06FA">
        <w:t>for each address (i.e., twice for IPv4v6)</w:t>
      </w:r>
      <w:r w:rsidRPr="00A20210">
        <w:t xml:space="preserve">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 xml:space="preserve">procedure </w:t>
      </w:r>
      <w:r w:rsidRPr="00A20210">
        <w:t>is aborted, the</w:t>
      </w:r>
      <w:r w:rsidRPr="00A20210">
        <w:rPr>
          <w:lang w:eastAsia="zh-CN"/>
        </w:rPr>
        <w:t xml:space="preserve"> UE shall repeat the access </w:t>
      </w:r>
      <w:r w:rsidRPr="00A20210">
        <w:rPr>
          <w:lang w:eastAsia="zh-CN"/>
        </w:rPr>
        <w:lastRenderedPageBreak/>
        <w:t xml:space="preserve">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411BF0A9" w14:textId="77777777" w:rsidR="00FC3255" w:rsidRPr="00A20210" w:rsidRDefault="00FC3255" w:rsidP="000132AC">
      <w:pPr>
        <w:pStyle w:val="Heading5"/>
        <w:rPr>
          <w:lang w:eastAsia="zh-CN"/>
        </w:rPr>
      </w:pPr>
      <w:bookmarkStart w:id="228" w:name="_CR5_4_2_1_2"/>
      <w:bookmarkStart w:id="229" w:name="_Toc42897390"/>
      <w:bookmarkStart w:id="230" w:name="_Toc43398905"/>
      <w:bookmarkStart w:id="231" w:name="_Toc51771984"/>
      <w:bookmarkStart w:id="232" w:name="_Toc193383246"/>
      <w:bookmarkEnd w:id="228"/>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29"/>
      <w:bookmarkEnd w:id="230"/>
      <w:bookmarkEnd w:id="231"/>
      <w:bookmarkEnd w:id="232"/>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lastRenderedPageBreak/>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33" w:name="_CR5_4_2_1_3"/>
      <w:bookmarkStart w:id="234" w:name="_Toc193383247"/>
      <w:bookmarkEnd w:id="233"/>
      <w:r w:rsidRPr="00A20210">
        <w:rPr>
          <w:lang w:eastAsia="zh-CN"/>
        </w:rPr>
        <w:t>5.4.2.1.3</w:t>
      </w:r>
      <w:r w:rsidRPr="00A20210">
        <w:rPr>
          <w:lang w:eastAsia="zh-CN"/>
        </w:rPr>
        <w:tab/>
        <w:t>PMFP message transport associated with QoS flow</w:t>
      </w:r>
      <w:bookmarkEnd w:id="234"/>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35" w:name="_CR5_4_2_2"/>
      <w:bookmarkStart w:id="236" w:name="_Toc42897391"/>
      <w:bookmarkStart w:id="237" w:name="_Toc43398906"/>
      <w:bookmarkStart w:id="238" w:name="_Toc51771985"/>
      <w:bookmarkStart w:id="239" w:name="_Toc193383248"/>
      <w:bookmarkEnd w:id="235"/>
      <w:r w:rsidRPr="00A20210">
        <w:rPr>
          <w:lang w:val="en-US" w:eastAsia="zh-CN"/>
        </w:rPr>
        <w:lastRenderedPageBreak/>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36"/>
      <w:bookmarkEnd w:id="237"/>
      <w:bookmarkEnd w:id="238"/>
      <w:bookmarkEnd w:id="239"/>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40" w:name="_CR5_4_3"/>
      <w:bookmarkStart w:id="241" w:name="_Toc42897392"/>
      <w:bookmarkStart w:id="242" w:name="_Toc43398907"/>
      <w:bookmarkStart w:id="243" w:name="_Toc51771986"/>
      <w:bookmarkStart w:id="244" w:name="_Toc193383249"/>
      <w:bookmarkEnd w:id="240"/>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45" w:name="_Hlk8043289"/>
      <w:r w:rsidRPr="00A20210">
        <w:t>UE-initiated RTT measurement</w:t>
      </w:r>
      <w:bookmarkEnd w:id="211"/>
      <w:bookmarkEnd w:id="245"/>
      <w:r w:rsidR="007E617B" w:rsidRPr="00A20210">
        <w:t xml:space="preserve"> procedure</w:t>
      </w:r>
      <w:bookmarkEnd w:id="241"/>
      <w:bookmarkEnd w:id="242"/>
      <w:bookmarkEnd w:id="243"/>
      <w:bookmarkEnd w:id="244"/>
    </w:p>
    <w:p w14:paraId="0FF626EF" w14:textId="77777777" w:rsidR="007E617B" w:rsidRPr="00A20210" w:rsidRDefault="007E617B" w:rsidP="007E617B">
      <w:pPr>
        <w:pStyle w:val="Heading4"/>
      </w:pPr>
      <w:bookmarkStart w:id="246" w:name="_CR5_4_3_1"/>
      <w:bookmarkStart w:id="247" w:name="_Toc42897393"/>
      <w:bookmarkStart w:id="248" w:name="_Toc43398908"/>
      <w:bookmarkStart w:id="249" w:name="_Toc51771987"/>
      <w:bookmarkStart w:id="250" w:name="_Toc25085412"/>
      <w:bookmarkStart w:id="251" w:name="_Toc193383250"/>
      <w:bookmarkEnd w:id="246"/>
      <w:r w:rsidRPr="00A20210">
        <w:rPr>
          <w:lang w:eastAsia="zh-CN"/>
        </w:rPr>
        <w:t>5.</w:t>
      </w:r>
      <w:r w:rsidR="006947F8" w:rsidRPr="00A20210">
        <w:rPr>
          <w:lang w:eastAsia="zh-CN"/>
        </w:rPr>
        <w:t>4</w:t>
      </w:r>
      <w:r w:rsidRPr="00A20210">
        <w:rPr>
          <w:lang w:eastAsia="zh-CN"/>
        </w:rPr>
        <w:t>.3.1</w:t>
      </w:r>
      <w:r w:rsidRPr="00A20210">
        <w:tab/>
        <w:t>General</w:t>
      </w:r>
      <w:bookmarkEnd w:id="247"/>
      <w:bookmarkEnd w:id="248"/>
      <w:bookmarkEnd w:id="249"/>
      <w:bookmarkEnd w:id="251"/>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52" w:name="_CR5_4_3_2"/>
      <w:bookmarkStart w:id="253" w:name="_Toc42897394"/>
      <w:bookmarkStart w:id="254" w:name="_Toc43398909"/>
      <w:bookmarkStart w:id="255" w:name="_Toc51771988"/>
      <w:bookmarkStart w:id="256" w:name="_Toc193383251"/>
      <w:bookmarkEnd w:id="252"/>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53"/>
      <w:bookmarkEnd w:id="254"/>
      <w:bookmarkEnd w:id="255"/>
      <w:bookmarkEnd w:id="256"/>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57" w:name="_MON_1673941710"/>
    <w:bookmarkEnd w:id="257"/>
    <w:p w14:paraId="601E5BB1" w14:textId="77777777" w:rsidR="002039D4" w:rsidRPr="00A20210" w:rsidRDefault="002039D4" w:rsidP="002039D4">
      <w:pPr>
        <w:pStyle w:val="TH"/>
      </w:pPr>
      <w:r w:rsidRPr="00A20210">
        <w:object w:dxaOrig="8500" w:dyaOrig="3976" w14:anchorId="48CEE6DC">
          <v:shape id="_x0000_i1026" type="#_x0000_t75" style="width:424.85pt;height:199.95pt" o:ole="">
            <v:imagedata r:id="rId12" o:title=""/>
          </v:shape>
          <o:OLEObject Type="Embed" ProgID="Word.Picture.8" ShapeID="_x0000_i1026" DrawAspect="Content" ObjectID="_1803995999" r:id="rId13"/>
        </w:object>
      </w:r>
    </w:p>
    <w:p w14:paraId="07B08420" w14:textId="77777777" w:rsidR="007E617B" w:rsidRPr="00A20210" w:rsidRDefault="007E617B" w:rsidP="007E617B">
      <w:pPr>
        <w:pStyle w:val="TF"/>
      </w:pPr>
      <w:bookmarkStart w:id="258" w:name="_CRFigure5_4_3_21"/>
      <w:r w:rsidRPr="00A20210">
        <w:rPr>
          <w:rFonts w:hint="eastAsia"/>
        </w:rPr>
        <w:t>Figure</w:t>
      </w:r>
      <w:r w:rsidRPr="00A20210">
        <w:t> </w:t>
      </w:r>
      <w:bookmarkEnd w:id="258"/>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59" w:name="_CR5_4_3_3"/>
      <w:bookmarkStart w:id="260" w:name="_Toc42897395"/>
      <w:bookmarkStart w:id="261" w:name="_Toc43398910"/>
      <w:bookmarkStart w:id="262" w:name="_Toc51771989"/>
      <w:bookmarkStart w:id="263" w:name="_Toc193383252"/>
      <w:bookmarkEnd w:id="259"/>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0"/>
      <w:bookmarkEnd w:id="261"/>
      <w:bookmarkEnd w:id="262"/>
      <w:bookmarkEnd w:id="263"/>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64" w:name="_CR5_4_3_4"/>
      <w:bookmarkStart w:id="265" w:name="_Toc42897396"/>
      <w:bookmarkStart w:id="266" w:name="_Toc43398911"/>
      <w:bookmarkStart w:id="267" w:name="_Toc51771990"/>
      <w:bookmarkStart w:id="268" w:name="_Toc193383253"/>
      <w:bookmarkEnd w:id="264"/>
      <w:r w:rsidRPr="00A20210">
        <w:rPr>
          <w:lang w:eastAsia="zh-CN"/>
        </w:rPr>
        <w:t>5.</w:t>
      </w:r>
      <w:r w:rsidR="006947F8" w:rsidRPr="00A20210">
        <w:rPr>
          <w:lang w:eastAsia="zh-CN"/>
        </w:rPr>
        <w:t>4</w:t>
      </w:r>
      <w:r w:rsidRPr="00A20210">
        <w:rPr>
          <w:lang w:eastAsia="zh-CN"/>
        </w:rPr>
        <w:t>.3.4</w:t>
      </w:r>
      <w:r w:rsidRPr="00A20210">
        <w:tab/>
        <w:t>Abnormal cases in the UE</w:t>
      </w:r>
      <w:bookmarkEnd w:id="265"/>
      <w:bookmarkEnd w:id="266"/>
      <w:bookmarkEnd w:id="267"/>
      <w:bookmarkEnd w:id="268"/>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69" w:name="_CR5_4_4"/>
      <w:bookmarkStart w:id="270" w:name="_Toc42897397"/>
      <w:bookmarkStart w:id="271" w:name="_Toc43398912"/>
      <w:bookmarkStart w:id="272" w:name="_Toc51771991"/>
      <w:bookmarkStart w:id="273" w:name="_Toc193383254"/>
      <w:bookmarkEnd w:id="269"/>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50"/>
      <w:r w:rsidR="007E617B" w:rsidRPr="00A20210">
        <w:t xml:space="preserve"> procedure</w:t>
      </w:r>
      <w:bookmarkEnd w:id="270"/>
      <w:bookmarkEnd w:id="271"/>
      <w:bookmarkEnd w:id="272"/>
      <w:bookmarkEnd w:id="273"/>
    </w:p>
    <w:p w14:paraId="27976544" w14:textId="77777777" w:rsidR="007E617B" w:rsidRPr="00A20210" w:rsidRDefault="007E617B" w:rsidP="007E617B">
      <w:pPr>
        <w:pStyle w:val="Heading4"/>
      </w:pPr>
      <w:bookmarkStart w:id="274" w:name="_CR5_4_4_1"/>
      <w:bookmarkStart w:id="275" w:name="_Toc42897398"/>
      <w:bookmarkStart w:id="276" w:name="_Toc43398913"/>
      <w:bookmarkStart w:id="277" w:name="_Toc51771992"/>
      <w:bookmarkStart w:id="278" w:name="_Toc25085413"/>
      <w:bookmarkStart w:id="279" w:name="_Toc193383255"/>
      <w:bookmarkEnd w:id="274"/>
      <w:r w:rsidRPr="00A20210">
        <w:rPr>
          <w:lang w:eastAsia="zh-CN"/>
        </w:rPr>
        <w:t>5.</w:t>
      </w:r>
      <w:r w:rsidR="006947F8" w:rsidRPr="00A20210">
        <w:rPr>
          <w:lang w:eastAsia="zh-CN"/>
        </w:rPr>
        <w:t>4</w:t>
      </w:r>
      <w:r w:rsidRPr="00A20210">
        <w:rPr>
          <w:lang w:eastAsia="zh-CN"/>
        </w:rPr>
        <w:t>.4.1</w:t>
      </w:r>
      <w:r w:rsidRPr="00A20210">
        <w:tab/>
        <w:t>General</w:t>
      </w:r>
      <w:bookmarkEnd w:id="275"/>
      <w:bookmarkEnd w:id="276"/>
      <w:bookmarkEnd w:id="277"/>
      <w:bookmarkEnd w:id="279"/>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0" w:name="_CR5_4_4_2"/>
      <w:bookmarkStart w:id="281" w:name="_Toc42897399"/>
      <w:bookmarkStart w:id="282" w:name="_Toc43398914"/>
      <w:bookmarkStart w:id="283" w:name="_Toc51771993"/>
      <w:bookmarkStart w:id="284" w:name="_Toc193383256"/>
      <w:bookmarkEnd w:id="280"/>
      <w:r w:rsidRPr="00A20210">
        <w:rPr>
          <w:lang w:eastAsia="zh-CN"/>
        </w:rPr>
        <w:lastRenderedPageBreak/>
        <w:t>5.</w:t>
      </w:r>
      <w:r w:rsidR="006947F8" w:rsidRPr="00A20210">
        <w:rPr>
          <w:lang w:eastAsia="zh-CN"/>
        </w:rPr>
        <w:t>4</w:t>
      </w:r>
      <w:r w:rsidRPr="00A20210">
        <w:rPr>
          <w:lang w:eastAsia="zh-CN"/>
        </w:rPr>
        <w:t>.4.2</w:t>
      </w:r>
      <w:r w:rsidRPr="00A20210">
        <w:tab/>
        <w:t>UPF-initiated RTT measurement procedure initiation</w:t>
      </w:r>
      <w:bookmarkEnd w:id="281"/>
      <w:bookmarkEnd w:id="282"/>
      <w:bookmarkEnd w:id="283"/>
      <w:bookmarkEnd w:id="284"/>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85" w:name="_MON_1673942910"/>
    <w:bookmarkEnd w:id="285"/>
    <w:p w14:paraId="5E870AF8" w14:textId="77777777" w:rsidR="002039D4" w:rsidRPr="00A20210" w:rsidRDefault="002039D4" w:rsidP="002039D4">
      <w:pPr>
        <w:pStyle w:val="TH"/>
      </w:pPr>
      <w:r w:rsidRPr="00A20210">
        <w:object w:dxaOrig="8500" w:dyaOrig="3976" w14:anchorId="447B678E">
          <v:shape id="_x0000_i1027" type="#_x0000_t75" style="width:424.85pt;height:199.95pt" o:ole="">
            <v:imagedata r:id="rId14" o:title=""/>
          </v:shape>
          <o:OLEObject Type="Embed" ProgID="Word.Picture.8" ShapeID="_x0000_i1027" DrawAspect="Content" ObjectID="_1803996000" r:id="rId15"/>
        </w:object>
      </w:r>
    </w:p>
    <w:p w14:paraId="7DBCB4C4" w14:textId="77777777" w:rsidR="007E617B" w:rsidRPr="00A20210" w:rsidRDefault="007E617B" w:rsidP="007E617B">
      <w:pPr>
        <w:pStyle w:val="TF"/>
      </w:pPr>
      <w:bookmarkStart w:id="286" w:name="_CRFigure5_4_4_21"/>
      <w:r w:rsidRPr="00A20210">
        <w:rPr>
          <w:rFonts w:hint="eastAsia"/>
        </w:rPr>
        <w:t>Figure</w:t>
      </w:r>
      <w:r w:rsidRPr="00A20210">
        <w:t> </w:t>
      </w:r>
      <w:bookmarkEnd w:id="286"/>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87" w:name="_CR5_4_4_3"/>
      <w:bookmarkStart w:id="288" w:name="_Toc42897400"/>
      <w:bookmarkStart w:id="289" w:name="_Toc43398915"/>
      <w:bookmarkStart w:id="290" w:name="_Toc51771994"/>
      <w:bookmarkStart w:id="291" w:name="_Toc193383257"/>
      <w:bookmarkEnd w:id="287"/>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88"/>
      <w:bookmarkEnd w:id="289"/>
      <w:bookmarkEnd w:id="290"/>
      <w:bookmarkEnd w:id="291"/>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92" w:name="_CR5_4_4_4"/>
      <w:bookmarkStart w:id="293" w:name="_Toc42897401"/>
      <w:bookmarkStart w:id="294" w:name="_Toc43398916"/>
      <w:bookmarkStart w:id="295" w:name="_Toc51771995"/>
      <w:bookmarkStart w:id="296" w:name="_Toc193383258"/>
      <w:bookmarkEnd w:id="292"/>
      <w:r w:rsidRPr="00A20210">
        <w:rPr>
          <w:lang w:eastAsia="zh-CN"/>
        </w:rPr>
        <w:t>5.</w:t>
      </w:r>
      <w:r w:rsidR="006947F8" w:rsidRPr="00A20210">
        <w:rPr>
          <w:lang w:eastAsia="zh-CN"/>
        </w:rPr>
        <w:t>4</w:t>
      </w:r>
      <w:r w:rsidRPr="00A20210">
        <w:rPr>
          <w:lang w:eastAsia="zh-CN"/>
        </w:rPr>
        <w:t>.4.4</w:t>
      </w:r>
      <w:r w:rsidRPr="00A20210">
        <w:tab/>
        <w:t>Abnormal cases in the network</w:t>
      </w:r>
      <w:bookmarkEnd w:id="293"/>
      <w:bookmarkEnd w:id="294"/>
      <w:bookmarkEnd w:id="295"/>
      <w:bookmarkEnd w:id="296"/>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lastRenderedPageBreak/>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297" w:name="_CR5_4_5"/>
      <w:bookmarkStart w:id="298" w:name="_Toc42897402"/>
      <w:bookmarkStart w:id="299" w:name="_Toc43398917"/>
      <w:bookmarkStart w:id="300" w:name="_Toc51771996"/>
      <w:bookmarkStart w:id="301" w:name="_Toc193383259"/>
      <w:bookmarkEnd w:id="297"/>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78"/>
      <w:bookmarkEnd w:id="298"/>
      <w:bookmarkEnd w:id="299"/>
      <w:bookmarkEnd w:id="300"/>
      <w:bookmarkEnd w:id="301"/>
    </w:p>
    <w:p w14:paraId="31240E15" w14:textId="77777777" w:rsidR="007E617B" w:rsidRPr="00A20210" w:rsidRDefault="007E617B" w:rsidP="007E617B">
      <w:pPr>
        <w:pStyle w:val="Heading4"/>
      </w:pPr>
      <w:bookmarkStart w:id="302" w:name="_CR5_4_5_1"/>
      <w:bookmarkStart w:id="303" w:name="_Toc42897403"/>
      <w:bookmarkStart w:id="304" w:name="_Toc43398918"/>
      <w:bookmarkStart w:id="305" w:name="_Toc51771997"/>
      <w:bookmarkStart w:id="306" w:name="_Toc25085414"/>
      <w:bookmarkStart w:id="307" w:name="_Toc193383260"/>
      <w:bookmarkEnd w:id="302"/>
      <w:r w:rsidRPr="00A20210">
        <w:rPr>
          <w:lang w:eastAsia="zh-CN"/>
        </w:rPr>
        <w:t>5.</w:t>
      </w:r>
      <w:r w:rsidR="006947F8" w:rsidRPr="00A20210">
        <w:rPr>
          <w:lang w:eastAsia="zh-CN"/>
        </w:rPr>
        <w:t>4</w:t>
      </w:r>
      <w:r w:rsidRPr="00A20210">
        <w:rPr>
          <w:lang w:eastAsia="zh-CN"/>
        </w:rPr>
        <w:t>.5.1</w:t>
      </w:r>
      <w:r w:rsidRPr="00A20210">
        <w:tab/>
        <w:t>General</w:t>
      </w:r>
      <w:bookmarkEnd w:id="303"/>
      <w:bookmarkEnd w:id="304"/>
      <w:bookmarkEnd w:id="305"/>
      <w:bookmarkEnd w:id="307"/>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08" w:name="_CR5_4_5_2"/>
      <w:bookmarkStart w:id="309" w:name="_Toc42897404"/>
      <w:bookmarkStart w:id="310" w:name="_Toc43398919"/>
      <w:bookmarkStart w:id="311" w:name="_Toc51771998"/>
      <w:bookmarkStart w:id="312" w:name="_Toc193383261"/>
      <w:bookmarkEnd w:id="308"/>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09"/>
      <w:bookmarkEnd w:id="310"/>
      <w:bookmarkEnd w:id="311"/>
      <w:bookmarkEnd w:id="312"/>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13" w:name="_MON_1673943746"/>
    <w:bookmarkEnd w:id="313"/>
    <w:p w14:paraId="63CD1474" w14:textId="77777777" w:rsidR="002039D4" w:rsidRPr="00A20210" w:rsidRDefault="002039D4" w:rsidP="002039D4">
      <w:pPr>
        <w:pStyle w:val="TH"/>
      </w:pPr>
      <w:r w:rsidRPr="00A20210">
        <w:object w:dxaOrig="8500" w:dyaOrig="3976" w14:anchorId="4D408010">
          <v:shape id="_x0000_i1028" type="#_x0000_t75" style="width:424.85pt;height:199.95pt" o:ole="">
            <v:imagedata r:id="rId16" o:title=""/>
          </v:shape>
          <o:OLEObject Type="Embed" ProgID="Word.Picture.8" ShapeID="_x0000_i1028" DrawAspect="Content" ObjectID="_1803996001" r:id="rId17"/>
        </w:object>
      </w:r>
    </w:p>
    <w:p w14:paraId="4D969004" w14:textId="77777777" w:rsidR="007E617B" w:rsidRPr="00A20210" w:rsidRDefault="007E617B" w:rsidP="007E617B">
      <w:pPr>
        <w:pStyle w:val="TF"/>
      </w:pPr>
      <w:bookmarkStart w:id="314" w:name="_CRFigure5_4_5_21"/>
      <w:r w:rsidRPr="00A20210">
        <w:rPr>
          <w:rFonts w:hint="eastAsia"/>
        </w:rPr>
        <w:t>Figure</w:t>
      </w:r>
      <w:r w:rsidRPr="00A20210">
        <w:t> </w:t>
      </w:r>
      <w:bookmarkEnd w:id="314"/>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15" w:name="_CR5_4_5_3"/>
      <w:bookmarkStart w:id="316" w:name="_Toc42897405"/>
      <w:bookmarkStart w:id="317" w:name="_Toc43398920"/>
      <w:bookmarkStart w:id="318" w:name="_Toc51771999"/>
      <w:bookmarkStart w:id="319" w:name="_Toc193383262"/>
      <w:bookmarkEnd w:id="315"/>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16"/>
      <w:bookmarkEnd w:id="317"/>
      <w:bookmarkEnd w:id="318"/>
      <w:bookmarkEnd w:id="319"/>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20" w:name="_CR5_4_5_4"/>
      <w:bookmarkStart w:id="321" w:name="_Toc42897406"/>
      <w:bookmarkStart w:id="322" w:name="_Toc43398921"/>
      <w:bookmarkStart w:id="323" w:name="_Toc51772000"/>
      <w:bookmarkStart w:id="324" w:name="_Toc193383263"/>
      <w:bookmarkEnd w:id="320"/>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21"/>
      <w:bookmarkEnd w:id="322"/>
      <w:bookmarkEnd w:id="323"/>
      <w:bookmarkEnd w:id="324"/>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lastRenderedPageBreak/>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25" w:name="_CR5_4_6"/>
      <w:bookmarkStart w:id="326" w:name="_Toc59196293"/>
      <w:bookmarkStart w:id="327" w:name="_Toc193383264"/>
      <w:bookmarkEnd w:id="325"/>
      <w:r w:rsidRPr="00A20210">
        <w:rPr>
          <w:lang w:eastAsia="zh-CN"/>
        </w:rPr>
        <w:t>5.4.6</w:t>
      </w:r>
      <w:r w:rsidRPr="00A20210">
        <w:rPr>
          <w:lang w:eastAsia="zh-CN"/>
        </w:rPr>
        <w:tab/>
      </w:r>
      <w:r w:rsidRPr="00A20210">
        <w:t>UE-initiated PLR measurement procedure</w:t>
      </w:r>
      <w:bookmarkEnd w:id="326"/>
      <w:bookmarkEnd w:id="327"/>
    </w:p>
    <w:p w14:paraId="3957F8F0" w14:textId="77777777" w:rsidR="00A12A85" w:rsidRPr="00A20210" w:rsidRDefault="00A12A85" w:rsidP="00A12A85">
      <w:pPr>
        <w:pStyle w:val="Heading4"/>
      </w:pPr>
      <w:bookmarkStart w:id="328" w:name="_CR5_4_6_1"/>
      <w:bookmarkStart w:id="329" w:name="_Toc59196294"/>
      <w:bookmarkStart w:id="330" w:name="_Toc193383265"/>
      <w:bookmarkEnd w:id="328"/>
      <w:r w:rsidRPr="00A20210">
        <w:rPr>
          <w:lang w:eastAsia="zh-CN"/>
        </w:rPr>
        <w:t>5.4.6.1</w:t>
      </w:r>
      <w:r w:rsidRPr="00A20210">
        <w:tab/>
        <w:t>General</w:t>
      </w:r>
      <w:bookmarkEnd w:id="329"/>
      <w:bookmarkEnd w:id="330"/>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31" w:name="_MON_1710781955"/>
    <w:bookmarkEnd w:id="331"/>
    <w:p w14:paraId="1C53A8BA" w14:textId="03AFEB9A" w:rsidR="00A12A85" w:rsidRPr="00A20210" w:rsidRDefault="009009CF" w:rsidP="00A12A85">
      <w:pPr>
        <w:pStyle w:val="TH"/>
      </w:pPr>
      <w:r w:rsidRPr="00A20210">
        <w:object w:dxaOrig="8789" w:dyaOrig="6804" w14:anchorId="75921DE8">
          <v:shape id="_x0000_i1029" type="#_x0000_t75" style="width:441.6pt;height:340.05pt" o:ole="" fillcolor="window">
            <v:imagedata r:id="rId18" o:title=""/>
          </v:shape>
          <o:OLEObject Type="Embed" ProgID="Word.Picture.8" ShapeID="_x0000_i1029" DrawAspect="Content" ObjectID="_1803996002" r:id="rId19"/>
        </w:object>
      </w:r>
    </w:p>
    <w:p w14:paraId="507CB6C5" w14:textId="77777777" w:rsidR="00A12A85" w:rsidRPr="00A20210" w:rsidRDefault="00A12A85" w:rsidP="00A12A85">
      <w:pPr>
        <w:pStyle w:val="TF"/>
      </w:pPr>
      <w:bookmarkStart w:id="332" w:name="_CRFigure5_4_6_11"/>
      <w:r w:rsidRPr="00A20210">
        <w:rPr>
          <w:rFonts w:hint="eastAsia"/>
        </w:rPr>
        <w:t>Figure</w:t>
      </w:r>
      <w:r w:rsidRPr="00A20210">
        <w:t> </w:t>
      </w:r>
      <w:bookmarkEnd w:id="332"/>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lastRenderedPageBreak/>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33" w:name="_Hlk100266531"/>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33"/>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34" w:name="_CR5_4_6_2"/>
      <w:bookmarkStart w:id="335" w:name="_Toc59196295"/>
      <w:bookmarkStart w:id="336" w:name="_Toc193383266"/>
      <w:bookmarkEnd w:id="334"/>
      <w:r w:rsidRPr="00A20210">
        <w:rPr>
          <w:lang w:eastAsia="zh-CN"/>
        </w:rPr>
        <w:t>5.4.</w:t>
      </w:r>
      <w:r w:rsidR="00232DAA" w:rsidRPr="00A20210">
        <w:rPr>
          <w:lang w:eastAsia="zh-CN"/>
        </w:rPr>
        <w:t>6</w:t>
      </w:r>
      <w:r w:rsidRPr="00A20210">
        <w:rPr>
          <w:lang w:eastAsia="zh-CN"/>
        </w:rPr>
        <w:t>.2</w:t>
      </w:r>
      <w:r w:rsidRPr="00A20210">
        <w:tab/>
        <w:t>UE-initiated PLR count procedure</w:t>
      </w:r>
      <w:bookmarkEnd w:id="336"/>
    </w:p>
    <w:p w14:paraId="758E3B3B" w14:textId="77777777" w:rsidR="00A12A85" w:rsidRPr="00A20210" w:rsidRDefault="00A12A85" w:rsidP="00A12A85">
      <w:pPr>
        <w:pStyle w:val="Heading5"/>
      </w:pPr>
      <w:bookmarkStart w:id="337" w:name="_CR5_4_6_2_1"/>
      <w:bookmarkStart w:id="338" w:name="_Toc193383267"/>
      <w:bookmarkEnd w:id="337"/>
      <w:r w:rsidRPr="00A20210">
        <w:t>5.4.</w:t>
      </w:r>
      <w:r w:rsidR="00232DAA" w:rsidRPr="00A20210">
        <w:t>6</w:t>
      </w:r>
      <w:r w:rsidRPr="00A20210">
        <w:t>.2.1</w:t>
      </w:r>
      <w:r w:rsidRPr="00A20210">
        <w:tab/>
        <w:t>UE-initiated PLR count procedure initiation</w:t>
      </w:r>
      <w:bookmarkEnd w:id="335"/>
      <w:bookmarkEnd w:id="338"/>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lastRenderedPageBreak/>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39" w:name="_MON_1678363666"/>
    <w:bookmarkEnd w:id="339"/>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803996003" r:id="rId21"/>
        </w:object>
      </w:r>
    </w:p>
    <w:p w14:paraId="50E5ED6F" w14:textId="77777777" w:rsidR="00A12A85" w:rsidRPr="00A20210" w:rsidRDefault="00A12A85" w:rsidP="00A12A85">
      <w:pPr>
        <w:pStyle w:val="TF"/>
      </w:pPr>
      <w:bookmarkStart w:id="340" w:name="_CRFigure5_4_6_2_11"/>
      <w:r w:rsidRPr="00A20210">
        <w:rPr>
          <w:rFonts w:hint="eastAsia"/>
        </w:rPr>
        <w:t>Figure</w:t>
      </w:r>
      <w:r w:rsidRPr="00A20210">
        <w:t> </w:t>
      </w:r>
      <w:bookmarkEnd w:id="340"/>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41" w:name="_CR5_4_6_2_2"/>
      <w:bookmarkStart w:id="342" w:name="_Toc59196296"/>
      <w:bookmarkStart w:id="343" w:name="_Toc193383268"/>
      <w:bookmarkEnd w:id="341"/>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42"/>
      <w:bookmarkEnd w:id="343"/>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44" w:name="_CR5_4_6_2_3"/>
      <w:bookmarkStart w:id="345" w:name="_Toc59196297"/>
      <w:bookmarkStart w:id="346" w:name="_Toc193383269"/>
      <w:bookmarkEnd w:id="344"/>
      <w:r w:rsidRPr="00A20210">
        <w:rPr>
          <w:lang w:eastAsia="zh-CN"/>
        </w:rPr>
        <w:t>5.4.</w:t>
      </w:r>
      <w:r w:rsidR="00232DAA" w:rsidRPr="00A20210">
        <w:rPr>
          <w:lang w:eastAsia="zh-CN"/>
        </w:rPr>
        <w:t>6</w:t>
      </w:r>
      <w:r w:rsidRPr="00A20210">
        <w:rPr>
          <w:lang w:eastAsia="zh-CN"/>
        </w:rPr>
        <w:t>.2.3</w:t>
      </w:r>
      <w:r w:rsidRPr="00A20210">
        <w:tab/>
        <w:t>Abnormal cases in the UE</w:t>
      </w:r>
      <w:bookmarkEnd w:id="345"/>
      <w:bookmarkEnd w:id="346"/>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47" w:name="_CR5_4_6_3"/>
      <w:bookmarkStart w:id="348" w:name="_Toc59196298"/>
      <w:bookmarkStart w:id="349" w:name="_Toc193383270"/>
      <w:bookmarkEnd w:id="347"/>
      <w:r w:rsidRPr="00A20210">
        <w:rPr>
          <w:lang w:eastAsia="zh-CN"/>
        </w:rPr>
        <w:t>5.4.</w:t>
      </w:r>
      <w:r w:rsidR="00232DAA" w:rsidRPr="00A20210">
        <w:rPr>
          <w:lang w:eastAsia="zh-CN"/>
        </w:rPr>
        <w:t>6</w:t>
      </w:r>
      <w:r w:rsidRPr="00A20210">
        <w:rPr>
          <w:lang w:eastAsia="zh-CN"/>
        </w:rPr>
        <w:t>.3</w:t>
      </w:r>
      <w:r w:rsidRPr="00A20210">
        <w:tab/>
        <w:t>UE-initiated PLR report procedure</w:t>
      </w:r>
      <w:bookmarkEnd w:id="349"/>
    </w:p>
    <w:p w14:paraId="50D4D1AE" w14:textId="77777777" w:rsidR="00A12A85" w:rsidRPr="00A20210" w:rsidRDefault="00A12A85" w:rsidP="00A12A85">
      <w:pPr>
        <w:pStyle w:val="Heading5"/>
      </w:pPr>
      <w:bookmarkStart w:id="350" w:name="_CR5_4_6_3_1"/>
      <w:bookmarkStart w:id="351" w:name="_Toc193383271"/>
      <w:bookmarkEnd w:id="350"/>
      <w:r w:rsidRPr="00A20210">
        <w:t>5.4.</w:t>
      </w:r>
      <w:r w:rsidR="00232DAA" w:rsidRPr="00A20210">
        <w:t>6</w:t>
      </w:r>
      <w:r w:rsidRPr="00A20210">
        <w:t>.3.1</w:t>
      </w:r>
      <w:r w:rsidRPr="00A20210">
        <w:tab/>
        <w:t>UE-initiated PLR report procedure initiation</w:t>
      </w:r>
      <w:bookmarkEnd w:id="351"/>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lastRenderedPageBreak/>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52" w:name="_MON_1679572637"/>
    <w:bookmarkEnd w:id="352"/>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803996004" r:id="rId23"/>
        </w:object>
      </w:r>
    </w:p>
    <w:p w14:paraId="07DE5EBC" w14:textId="77777777" w:rsidR="00A12A85" w:rsidRPr="00A20210" w:rsidRDefault="00A12A85" w:rsidP="00A12A85">
      <w:pPr>
        <w:pStyle w:val="TF"/>
      </w:pPr>
      <w:bookmarkStart w:id="353" w:name="_CRFigure5_4_6_3_11"/>
      <w:r w:rsidRPr="00A20210">
        <w:rPr>
          <w:rFonts w:hint="eastAsia"/>
        </w:rPr>
        <w:t>Figure</w:t>
      </w:r>
      <w:r w:rsidRPr="00A20210">
        <w:t> </w:t>
      </w:r>
      <w:bookmarkEnd w:id="353"/>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54" w:name="_CR5_4_6_3_2"/>
      <w:bookmarkStart w:id="355" w:name="_Toc193383272"/>
      <w:bookmarkEnd w:id="354"/>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55"/>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56" w:name="_CR5_4_6_3_3"/>
      <w:bookmarkStart w:id="357" w:name="_Toc193383273"/>
      <w:bookmarkEnd w:id="356"/>
      <w:r w:rsidRPr="00A20210">
        <w:rPr>
          <w:lang w:eastAsia="zh-CN"/>
        </w:rPr>
        <w:lastRenderedPageBreak/>
        <w:t>5.4.</w:t>
      </w:r>
      <w:r w:rsidR="00232DAA" w:rsidRPr="00A20210">
        <w:rPr>
          <w:lang w:eastAsia="zh-CN"/>
        </w:rPr>
        <w:t>6</w:t>
      </w:r>
      <w:r w:rsidRPr="00A20210">
        <w:rPr>
          <w:lang w:eastAsia="zh-CN"/>
        </w:rPr>
        <w:t>.3.3</w:t>
      </w:r>
      <w:r w:rsidRPr="00A20210">
        <w:tab/>
        <w:t>Abnormal cases in the UE</w:t>
      </w:r>
      <w:bookmarkEnd w:id="357"/>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58" w:name="_CR5_4_7"/>
      <w:bookmarkStart w:id="359" w:name="_Toc193383274"/>
      <w:bookmarkEnd w:id="348"/>
      <w:bookmarkEnd w:id="358"/>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59"/>
    </w:p>
    <w:p w14:paraId="4C80A7C9" w14:textId="77777777" w:rsidR="00A12A85" w:rsidRPr="00A20210" w:rsidRDefault="00A12A85" w:rsidP="00A12A85">
      <w:pPr>
        <w:pStyle w:val="Heading4"/>
      </w:pPr>
      <w:bookmarkStart w:id="360" w:name="_CR5_4_7_1"/>
      <w:bookmarkStart w:id="361" w:name="_Toc193383275"/>
      <w:bookmarkEnd w:id="360"/>
      <w:r w:rsidRPr="00A20210">
        <w:rPr>
          <w:lang w:eastAsia="zh-CN"/>
        </w:rPr>
        <w:t>5.4.</w:t>
      </w:r>
      <w:r w:rsidR="00232DAA" w:rsidRPr="00A20210">
        <w:rPr>
          <w:lang w:eastAsia="zh-CN"/>
        </w:rPr>
        <w:t>7</w:t>
      </w:r>
      <w:r w:rsidRPr="00A20210">
        <w:rPr>
          <w:lang w:eastAsia="zh-CN"/>
        </w:rPr>
        <w:t>.1</w:t>
      </w:r>
      <w:r w:rsidRPr="00A20210">
        <w:tab/>
        <w:t>General</w:t>
      </w:r>
      <w:bookmarkEnd w:id="361"/>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62" w:name="_MON_1710784286"/>
    <w:bookmarkEnd w:id="362"/>
    <w:p w14:paraId="03998688" w14:textId="78F2A95A" w:rsidR="00A12A85" w:rsidRPr="00A20210" w:rsidRDefault="009009CF" w:rsidP="00A12A85">
      <w:pPr>
        <w:pStyle w:val="TH"/>
      </w:pPr>
      <w:r w:rsidRPr="00A20210">
        <w:object w:dxaOrig="8789" w:dyaOrig="7088" w14:anchorId="4CB72F1A">
          <v:shape id="_x0000_i1032" type="#_x0000_t75" style="width:441.6pt;height:354.3pt" o:ole="" fillcolor="window">
            <v:imagedata r:id="rId24" o:title=""/>
          </v:shape>
          <o:OLEObject Type="Embed" ProgID="Word.Picture.8" ShapeID="_x0000_i1032" DrawAspect="Content" ObjectID="_1803996005" r:id="rId25"/>
        </w:object>
      </w:r>
    </w:p>
    <w:p w14:paraId="33CAC6B4" w14:textId="77777777" w:rsidR="00A12A85" w:rsidRPr="00A20210" w:rsidRDefault="00A12A85" w:rsidP="00A12A85">
      <w:pPr>
        <w:pStyle w:val="TF"/>
      </w:pPr>
      <w:bookmarkStart w:id="363" w:name="_CRFigure5_4_7_11"/>
      <w:r w:rsidRPr="00A20210">
        <w:rPr>
          <w:rFonts w:hint="eastAsia"/>
        </w:rPr>
        <w:t>Figure</w:t>
      </w:r>
      <w:r w:rsidRPr="00A20210">
        <w:t> </w:t>
      </w:r>
      <w:bookmarkEnd w:id="363"/>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lastRenderedPageBreak/>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64" w:name="_CR5_4_7_2"/>
      <w:bookmarkStart w:id="365" w:name="_Toc193383276"/>
      <w:bookmarkEnd w:id="364"/>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65"/>
    </w:p>
    <w:p w14:paraId="23958B34" w14:textId="77777777" w:rsidR="00A12A85" w:rsidRPr="00A20210" w:rsidRDefault="00A12A85" w:rsidP="00A12A85">
      <w:pPr>
        <w:pStyle w:val="Heading5"/>
      </w:pPr>
      <w:bookmarkStart w:id="366" w:name="_CR5_4_7_2_1"/>
      <w:bookmarkStart w:id="367" w:name="_Toc193383277"/>
      <w:bookmarkEnd w:id="366"/>
      <w:r w:rsidRPr="00A20210">
        <w:t>5.4.</w:t>
      </w:r>
      <w:r w:rsidR="00F959FC" w:rsidRPr="00A20210">
        <w:t>7</w:t>
      </w:r>
      <w:r w:rsidRPr="00A20210">
        <w:t>.2.1</w:t>
      </w:r>
      <w:r w:rsidRPr="00A20210">
        <w:tab/>
        <w:t>Network-initiated PLR count procedure initiation</w:t>
      </w:r>
      <w:bookmarkEnd w:id="367"/>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68" w:name="_MON_1679577104"/>
    <w:bookmarkEnd w:id="368"/>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803996006" r:id="rId27"/>
        </w:object>
      </w:r>
    </w:p>
    <w:p w14:paraId="171FF2B1" w14:textId="77777777" w:rsidR="00A12A85" w:rsidRPr="00A20210" w:rsidRDefault="00A12A85" w:rsidP="00A12A85">
      <w:pPr>
        <w:pStyle w:val="TF"/>
      </w:pPr>
      <w:bookmarkStart w:id="369" w:name="_CRFigure5_4_7_2_11"/>
      <w:r w:rsidRPr="00A20210">
        <w:rPr>
          <w:rFonts w:hint="eastAsia"/>
        </w:rPr>
        <w:t>Figure</w:t>
      </w:r>
      <w:r w:rsidRPr="00A20210">
        <w:t> </w:t>
      </w:r>
      <w:bookmarkEnd w:id="369"/>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70" w:name="_CR5_4_7_2_2"/>
      <w:bookmarkStart w:id="371" w:name="_Toc193383278"/>
      <w:bookmarkEnd w:id="370"/>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71"/>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72" w:name="_CR5_4_7_2_3"/>
      <w:bookmarkStart w:id="373" w:name="_Toc193383279"/>
      <w:bookmarkEnd w:id="372"/>
      <w:r w:rsidRPr="00A20210">
        <w:rPr>
          <w:lang w:eastAsia="zh-CN"/>
        </w:rPr>
        <w:t>5.4.</w:t>
      </w:r>
      <w:r w:rsidR="00F959FC" w:rsidRPr="00A20210">
        <w:rPr>
          <w:lang w:eastAsia="zh-CN"/>
        </w:rPr>
        <w:t>7</w:t>
      </w:r>
      <w:r w:rsidRPr="00A20210">
        <w:rPr>
          <w:lang w:eastAsia="zh-CN"/>
        </w:rPr>
        <w:t>.2.3</w:t>
      </w:r>
      <w:r w:rsidRPr="00A20210">
        <w:tab/>
        <w:t>Abnormal cases in the UPF</w:t>
      </w:r>
      <w:bookmarkEnd w:id="373"/>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74" w:name="_CR5_4_7_3"/>
      <w:bookmarkStart w:id="375" w:name="_Toc193383280"/>
      <w:bookmarkEnd w:id="374"/>
      <w:r w:rsidRPr="00A20210">
        <w:rPr>
          <w:lang w:eastAsia="zh-CN"/>
        </w:rPr>
        <w:t>5.4.</w:t>
      </w:r>
      <w:r w:rsidR="00F959FC" w:rsidRPr="00A20210">
        <w:rPr>
          <w:lang w:eastAsia="zh-CN"/>
        </w:rPr>
        <w:t>7</w:t>
      </w:r>
      <w:r w:rsidRPr="00A20210">
        <w:rPr>
          <w:lang w:eastAsia="zh-CN"/>
        </w:rPr>
        <w:t>.3</w:t>
      </w:r>
      <w:r w:rsidRPr="00A20210">
        <w:tab/>
        <w:t>Network-initiated PLR report procedure</w:t>
      </w:r>
      <w:bookmarkEnd w:id="375"/>
    </w:p>
    <w:p w14:paraId="2364296B" w14:textId="77777777" w:rsidR="00A12A85" w:rsidRPr="00A20210" w:rsidRDefault="00A12A85" w:rsidP="00A12A85">
      <w:pPr>
        <w:pStyle w:val="Heading5"/>
      </w:pPr>
      <w:bookmarkStart w:id="376" w:name="_CR5_4_7_3_1"/>
      <w:bookmarkStart w:id="377" w:name="_Toc193383281"/>
      <w:bookmarkEnd w:id="376"/>
      <w:r w:rsidRPr="00A20210">
        <w:t>5.4.</w:t>
      </w:r>
      <w:r w:rsidR="00F959FC" w:rsidRPr="00A20210">
        <w:t>7</w:t>
      </w:r>
      <w:r w:rsidRPr="00A20210">
        <w:t>.3.1</w:t>
      </w:r>
      <w:r w:rsidRPr="00A20210">
        <w:tab/>
        <w:t>Network-initiated PLR report procedure initiation</w:t>
      </w:r>
      <w:bookmarkEnd w:id="377"/>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lastRenderedPageBreak/>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78" w:name="_MON_1679578019"/>
    <w:bookmarkEnd w:id="378"/>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803996007" r:id="rId29"/>
        </w:object>
      </w:r>
    </w:p>
    <w:p w14:paraId="07634738" w14:textId="77777777" w:rsidR="00A12A85" w:rsidRPr="00A20210" w:rsidRDefault="00A12A85" w:rsidP="00A12A85">
      <w:pPr>
        <w:pStyle w:val="TF"/>
      </w:pPr>
      <w:bookmarkStart w:id="379" w:name="_CRFigure5_4_7_3_11"/>
      <w:r w:rsidRPr="00A20210">
        <w:rPr>
          <w:rFonts w:hint="eastAsia"/>
        </w:rPr>
        <w:t>Figure</w:t>
      </w:r>
      <w:r w:rsidRPr="00A20210">
        <w:t> </w:t>
      </w:r>
      <w:bookmarkEnd w:id="379"/>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80" w:name="_CR5_4_7_3_2"/>
      <w:bookmarkStart w:id="381" w:name="_Toc193383282"/>
      <w:bookmarkEnd w:id="380"/>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81"/>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PMFP PLR REPORT RESPONSE message over the QoS flow on the same access which the PMFP PLR REPORT REQUEST message was received. Upon sending the PMFP PLR REPORT RESPONSE 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82" w:name="_CR5_4_7_3_3"/>
      <w:bookmarkStart w:id="383" w:name="_Toc193383283"/>
      <w:bookmarkEnd w:id="382"/>
      <w:r w:rsidRPr="00A20210">
        <w:rPr>
          <w:lang w:eastAsia="zh-CN"/>
        </w:rPr>
        <w:t>5.4.</w:t>
      </w:r>
      <w:r w:rsidR="00F959FC" w:rsidRPr="00A20210">
        <w:rPr>
          <w:lang w:eastAsia="zh-CN"/>
        </w:rPr>
        <w:t>7</w:t>
      </w:r>
      <w:r w:rsidRPr="00A20210">
        <w:rPr>
          <w:lang w:eastAsia="zh-CN"/>
        </w:rPr>
        <w:t>.3.3</w:t>
      </w:r>
      <w:r w:rsidRPr="00A20210">
        <w:tab/>
        <w:t>Abnormal cases in the UPF</w:t>
      </w:r>
      <w:bookmarkEnd w:id="383"/>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DA29F7C" w:rsidR="00A12A85" w:rsidRPr="00A20210" w:rsidRDefault="00A12A85" w:rsidP="00A12A85">
      <w:pPr>
        <w:pStyle w:val="B1"/>
      </w:pPr>
      <w:r w:rsidRPr="00A20210">
        <w:tab/>
        <w:t xml:space="preserve">Upon expiration of the timer T204, the UE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84" w:name="_CR5_4_8"/>
      <w:bookmarkStart w:id="385" w:name="_Toc193383284"/>
      <w:bookmarkEnd w:id="384"/>
      <w:r w:rsidRPr="00A20210">
        <w:rPr>
          <w:lang w:eastAsia="zh-CN"/>
        </w:rPr>
        <w:lastRenderedPageBreak/>
        <w:t>5.4.</w:t>
      </w:r>
      <w:r w:rsidR="00826896" w:rsidRPr="00A20210">
        <w:rPr>
          <w:lang w:eastAsia="zh-CN"/>
        </w:rPr>
        <w:t>8</w:t>
      </w:r>
      <w:r w:rsidRPr="00A20210">
        <w:rPr>
          <w:lang w:eastAsia="zh-CN"/>
        </w:rPr>
        <w:tab/>
      </w:r>
      <w:r w:rsidRPr="00A20210">
        <w:t>UE assistance data provisioning procedure</w:t>
      </w:r>
      <w:bookmarkEnd w:id="385"/>
    </w:p>
    <w:p w14:paraId="04AE932C" w14:textId="77777777" w:rsidR="0027006A" w:rsidRPr="00A20210" w:rsidRDefault="0027006A" w:rsidP="0027006A">
      <w:pPr>
        <w:pStyle w:val="Heading4"/>
      </w:pPr>
      <w:bookmarkStart w:id="386" w:name="_CR5_4_8_1"/>
      <w:bookmarkStart w:id="387" w:name="_Toc193383285"/>
      <w:bookmarkEnd w:id="386"/>
      <w:r w:rsidRPr="00A20210">
        <w:rPr>
          <w:lang w:eastAsia="zh-CN"/>
        </w:rPr>
        <w:t>5.4.</w:t>
      </w:r>
      <w:r w:rsidR="00826896" w:rsidRPr="00A20210">
        <w:rPr>
          <w:lang w:eastAsia="zh-CN"/>
        </w:rPr>
        <w:t>8</w:t>
      </w:r>
      <w:r w:rsidRPr="00A20210">
        <w:rPr>
          <w:lang w:eastAsia="zh-CN"/>
        </w:rPr>
        <w:t>.1</w:t>
      </w:r>
      <w:r w:rsidRPr="00A20210">
        <w:tab/>
        <w:t>General</w:t>
      </w:r>
      <w:bookmarkEnd w:id="387"/>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88" w:name="_CR5_4_8_2"/>
      <w:bookmarkStart w:id="389" w:name="_Toc193383286"/>
      <w:bookmarkEnd w:id="388"/>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89"/>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90" w:name="_MON_1742470688"/>
    <w:bookmarkEnd w:id="390"/>
    <w:p w14:paraId="623B4339" w14:textId="1C1261B4" w:rsidR="004030ED" w:rsidRDefault="004030ED" w:rsidP="004030ED">
      <w:pPr>
        <w:pStyle w:val="TH"/>
      </w:pPr>
      <w:r>
        <w:object w:dxaOrig="7364" w:dyaOrig="1978" w14:anchorId="55B37FD0">
          <v:shape id="_x0000_i1035" type="#_x0000_t75" style="width:368.55pt;height:98.4pt" o:ole="">
            <v:imagedata r:id="rId30" o:title=""/>
          </v:shape>
          <o:OLEObject Type="Embed" ProgID="Word.Document.12" ShapeID="_x0000_i1035" DrawAspect="Content" ObjectID="_1803996008" r:id="rId31"/>
        </w:object>
      </w:r>
    </w:p>
    <w:p w14:paraId="168EDACB" w14:textId="77777777" w:rsidR="004030ED" w:rsidRDefault="004030ED" w:rsidP="004030ED">
      <w:pPr>
        <w:pStyle w:val="TH"/>
      </w:pPr>
    </w:p>
    <w:p w14:paraId="016C659B" w14:textId="77777777" w:rsidR="004030ED" w:rsidRDefault="004030ED" w:rsidP="004030ED">
      <w:pPr>
        <w:pStyle w:val="TF"/>
      </w:pPr>
      <w:bookmarkStart w:id="391" w:name="_CRFigure5_4_8_21"/>
      <w:r>
        <w:rPr>
          <w:rFonts w:hint="eastAsia"/>
        </w:rPr>
        <w:t>Figure</w:t>
      </w:r>
      <w:r>
        <w:t> </w:t>
      </w:r>
      <w:bookmarkEnd w:id="391"/>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392" w:name="_CR5_4_8_3"/>
      <w:bookmarkStart w:id="393" w:name="_Toc193383287"/>
      <w:bookmarkEnd w:id="392"/>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393"/>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94" w:name="_CR5_4_8_4"/>
      <w:bookmarkStart w:id="395" w:name="_Toc193383288"/>
      <w:bookmarkEnd w:id="394"/>
      <w:r w:rsidRPr="00A20210">
        <w:rPr>
          <w:lang w:eastAsia="zh-CN"/>
        </w:rPr>
        <w:t>5.4.8</w:t>
      </w:r>
      <w:r w:rsidRPr="00A20210">
        <w:t>.4</w:t>
      </w:r>
      <w:r w:rsidRPr="00A20210">
        <w:tab/>
        <w:t>Abnormal cases in the UE</w:t>
      </w:r>
      <w:bookmarkEnd w:id="395"/>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lastRenderedPageBreak/>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396" w:name="_CR5_4_9"/>
      <w:bookmarkStart w:id="397" w:name="_Toc193383289"/>
      <w:bookmarkEnd w:id="396"/>
      <w:r w:rsidRPr="00A20210">
        <w:rPr>
          <w:lang w:eastAsia="zh-CN"/>
        </w:rPr>
        <w:t>5.4.</w:t>
      </w:r>
      <w:r w:rsidR="00C07E62" w:rsidRPr="00A20210">
        <w:rPr>
          <w:lang w:eastAsia="zh-CN"/>
        </w:rPr>
        <w:t>9</w:t>
      </w:r>
      <w:r w:rsidRPr="00A20210">
        <w:rPr>
          <w:lang w:eastAsia="zh-CN"/>
        </w:rPr>
        <w:tab/>
      </w:r>
      <w:r w:rsidRPr="00A20210">
        <w:t>UE assistance data termination procedure</w:t>
      </w:r>
      <w:bookmarkEnd w:id="397"/>
    </w:p>
    <w:p w14:paraId="40A2FE6C" w14:textId="1482A038" w:rsidR="0037527E" w:rsidRPr="00A20210" w:rsidRDefault="0037527E" w:rsidP="0037527E">
      <w:pPr>
        <w:pStyle w:val="Heading4"/>
      </w:pPr>
      <w:bookmarkStart w:id="398" w:name="_CR5_4_9_1"/>
      <w:bookmarkStart w:id="399" w:name="_Toc193383290"/>
      <w:bookmarkEnd w:id="398"/>
      <w:r w:rsidRPr="00A20210">
        <w:rPr>
          <w:lang w:eastAsia="zh-CN"/>
        </w:rPr>
        <w:t>5.4.</w:t>
      </w:r>
      <w:r w:rsidR="00C07E62" w:rsidRPr="00A20210">
        <w:rPr>
          <w:lang w:eastAsia="zh-CN"/>
        </w:rPr>
        <w:t>9</w:t>
      </w:r>
      <w:r w:rsidRPr="00A20210">
        <w:rPr>
          <w:lang w:eastAsia="zh-CN"/>
        </w:rPr>
        <w:t>.1</w:t>
      </w:r>
      <w:r w:rsidRPr="00A20210">
        <w:tab/>
        <w:t>General</w:t>
      </w:r>
      <w:bookmarkEnd w:id="399"/>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400" w:name="_CR5_4_9_2"/>
      <w:bookmarkStart w:id="401" w:name="_Toc193383291"/>
      <w:bookmarkEnd w:id="400"/>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401"/>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402" w:name="_MON_1709825577"/>
    <w:bookmarkEnd w:id="402"/>
    <w:p w14:paraId="19EA301D" w14:textId="05B41645" w:rsidR="0037527E" w:rsidRPr="00A20210" w:rsidRDefault="00520BA8" w:rsidP="0037527E">
      <w:pPr>
        <w:pStyle w:val="TH"/>
      </w:pPr>
      <w:r w:rsidRPr="00A20210">
        <w:object w:dxaOrig="7360" w:dyaOrig="1905" w14:anchorId="1216CFE3">
          <v:shape id="_x0000_i1036" type="#_x0000_t75" style="width:368.2pt;height:94.45pt" o:ole="">
            <v:imagedata r:id="rId32" o:title=""/>
          </v:shape>
          <o:OLEObject Type="Embed" ProgID="Word.Document.12" ShapeID="_x0000_i1036" DrawAspect="Content" ObjectID="_1803996009" r:id="rId33">
            <o:FieldCodes>\s</o:FieldCodes>
          </o:OLEObject>
        </w:object>
      </w:r>
    </w:p>
    <w:p w14:paraId="484486BA" w14:textId="5F335C8C" w:rsidR="0037527E" w:rsidRPr="00A20210" w:rsidRDefault="0037527E" w:rsidP="00AD3CA0">
      <w:pPr>
        <w:pStyle w:val="TF"/>
      </w:pPr>
      <w:bookmarkStart w:id="403" w:name="_CRFigure5_4_9_11"/>
      <w:r w:rsidRPr="00A20210">
        <w:rPr>
          <w:rFonts w:hint="eastAsia"/>
        </w:rPr>
        <w:t>Figure</w:t>
      </w:r>
      <w:r w:rsidRPr="00A20210">
        <w:t> </w:t>
      </w:r>
      <w:bookmarkEnd w:id="403"/>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404" w:name="_CR5_4_9_3"/>
      <w:bookmarkStart w:id="405" w:name="_Toc193383292"/>
      <w:bookmarkEnd w:id="404"/>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405"/>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406" w:name="_CR5_4_9_4"/>
      <w:bookmarkStart w:id="407" w:name="_Toc193383293"/>
      <w:bookmarkEnd w:id="406"/>
      <w:r w:rsidRPr="00A20210">
        <w:rPr>
          <w:lang w:eastAsia="zh-CN"/>
        </w:rPr>
        <w:t>5.4.9</w:t>
      </w:r>
      <w:r w:rsidRPr="00A20210">
        <w:t>.4</w:t>
      </w:r>
      <w:r w:rsidRPr="00A20210">
        <w:tab/>
        <w:t>Abnormal cases in the UE</w:t>
      </w:r>
      <w:bookmarkEnd w:id="407"/>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lastRenderedPageBreak/>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408" w:name="_CR5_4_10"/>
      <w:bookmarkStart w:id="409" w:name="_Toc193383294"/>
      <w:bookmarkEnd w:id="408"/>
      <w:r w:rsidRPr="00A20210">
        <w:rPr>
          <w:lang w:eastAsia="zh-CN"/>
        </w:rPr>
        <w:t>5.4.10</w:t>
      </w:r>
      <w:r w:rsidRPr="00A20210">
        <w:rPr>
          <w:lang w:eastAsia="zh-CN"/>
        </w:rPr>
        <w:tab/>
      </w:r>
      <w:r w:rsidRPr="00A20210">
        <w:t>Traffic duplication suspend procedure</w:t>
      </w:r>
      <w:bookmarkEnd w:id="409"/>
    </w:p>
    <w:p w14:paraId="4806F885" w14:textId="5BAE6BE5" w:rsidR="00B97E23" w:rsidRPr="00A20210" w:rsidRDefault="00B97E23" w:rsidP="00B97E23">
      <w:pPr>
        <w:pStyle w:val="Heading4"/>
      </w:pPr>
      <w:bookmarkStart w:id="410" w:name="_CR5_4_10_1"/>
      <w:bookmarkStart w:id="411" w:name="_Toc193383295"/>
      <w:bookmarkEnd w:id="410"/>
      <w:r w:rsidRPr="00A20210">
        <w:rPr>
          <w:lang w:eastAsia="zh-CN"/>
        </w:rPr>
        <w:t>5.4.10.1</w:t>
      </w:r>
      <w:r w:rsidRPr="00A20210">
        <w:tab/>
        <w:t>General</w:t>
      </w:r>
      <w:bookmarkEnd w:id="411"/>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412" w:name="_CR5_4_10_2"/>
      <w:bookmarkStart w:id="413" w:name="_Toc193383296"/>
      <w:bookmarkEnd w:id="412"/>
      <w:r w:rsidRPr="00A20210">
        <w:rPr>
          <w:lang w:eastAsia="zh-CN"/>
        </w:rPr>
        <w:t>5.4.10.2</w:t>
      </w:r>
      <w:r w:rsidRPr="00A20210">
        <w:tab/>
        <w:t>Traffic duplication suspend procedure initiation</w:t>
      </w:r>
      <w:bookmarkEnd w:id="413"/>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59266005" w:rsidR="00B97E23" w:rsidRPr="00A20210" w:rsidRDefault="00B97E23" w:rsidP="00B97E23">
      <w:pPr>
        <w:pStyle w:val="B1"/>
      </w:pPr>
      <w:r w:rsidRPr="00A20210">
        <w:t>b)</w:t>
      </w:r>
      <w:r w:rsidRPr="00A20210">
        <w:tab/>
        <w:t>may include the traffic type IE that indicates the type of traffic where duplication is to be suspended ("GBR"</w:t>
      </w:r>
      <w:r w:rsidR="005B5BE6">
        <w:t xml:space="preserve"> or</w:t>
      </w:r>
      <w:r w:rsidRPr="00A20210">
        <w:t xml:space="preserve">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65pt;height:198.9pt" o:ole="">
            <v:imagedata r:id="rId34" o:title=""/>
          </v:shape>
          <o:OLEObject Type="Embed" ProgID="Word.Picture.8" ShapeID="_x0000_i1037" DrawAspect="Content" ObjectID="_1803996010" r:id="rId35"/>
        </w:object>
      </w:r>
    </w:p>
    <w:p w14:paraId="3FB98430" w14:textId="738E7A36" w:rsidR="00B97E23" w:rsidRPr="00A20210" w:rsidRDefault="00B97E23" w:rsidP="00B97E23">
      <w:pPr>
        <w:pStyle w:val="TF"/>
      </w:pPr>
      <w:bookmarkStart w:id="414" w:name="_CRFigure5_4_10_21"/>
      <w:r w:rsidRPr="00A20210">
        <w:rPr>
          <w:rFonts w:hint="eastAsia"/>
        </w:rPr>
        <w:t>Figure</w:t>
      </w:r>
      <w:r w:rsidRPr="00A20210">
        <w:t> </w:t>
      </w:r>
      <w:bookmarkEnd w:id="414"/>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415" w:name="_CR5_4_10_3"/>
      <w:bookmarkStart w:id="416" w:name="_Toc193383297"/>
      <w:bookmarkEnd w:id="415"/>
      <w:r w:rsidRPr="00A20210">
        <w:rPr>
          <w:lang w:eastAsia="zh-CN"/>
        </w:rPr>
        <w:lastRenderedPageBreak/>
        <w:t>5.4.10.3</w:t>
      </w:r>
      <w:r w:rsidRPr="00A20210">
        <w:tab/>
        <w:t>Traffic duplication suspend procedure completion</w:t>
      </w:r>
      <w:bookmarkEnd w:id="416"/>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417" w:name="_CR5_4_10_4"/>
      <w:bookmarkStart w:id="418" w:name="_Toc193383298"/>
      <w:bookmarkEnd w:id="417"/>
      <w:r w:rsidRPr="00A20210">
        <w:rPr>
          <w:lang w:eastAsia="zh-CN"/>
        </w:rPr>
        <w:t>5.4.10.4</w:t>
      </w:r>
      <w:r w:rsidRPr="00A20210">
        <w:tab/>
        <w:t>Abnormal cases in the network</w:t>
      </w:r>
      <w:bookmarkEnd w:id="418"/>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419" w:name="_CR5_4_11"/>
      <w:bookmarkStart w:id="420" w:name="_Toc193383299"/>
      <w:bookmarkEnd w:id="419"/>
      <w:r w:rsidRPr="00A20210">
        <w:rPr>
          <w:lang w:eastAsia="zh-CN"/>
        </w:rPr>
        <w:t>5.4.11</w:t>
      </w:r>
      <w:r w:rsidRPr="00A20210">
        <w:rPr>
          <w:lang w:eastAsia="zh-CN"/>
        </w:rPr>
        <w:tab/>
      </w:r>
      <w:r w:rsidRPr="00A20210">
        <w:t>Traffic duplication resume procedure</w:t>
      </w:r>
      <w:bookmarkEnd w:id="420"/>
    </w:p>
    <w:p w14:paraId="4026D9BA" w14:textId="4C2E4142" w:rsidR="00B97E23" w:rsidRPr="00A20210" w:rsidRDefault="00B97E23" w:rsidP="00B97E23">
      <w:pPr>
        <w:pStyle w:val="Heading4"/>
      </w:pPr>
      <w:bookmarkStart w:id="421" w:name="_CR5_4_11_1"/>
      <w:bookmarkStart w:id="422" w:name="_Toc193383300"/>
      <w:bookmarkEnd w:id="421"/>
      <w:r w:rsidRPr="00A20210">
        <w:rPr>
          <w:lang w:eastAsia="zh-CN"/>
        </w:rPr>
        <w:t>5.4.11.1</w:t>
      </w:r>
      <w:r w:rsidRPr="00A20210">
        <w:tab/>
        <w:t>General</w:t>
      </w:r>
      <w:bookmarkEnd w:id="422"/>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423" w:name="_CR5_4_11_2"/>
      <w:bookmarkStart w:id="424" w:name="_Toc193383301"/>
      <w:bookmarkEnd w:id="423"/>
      <w:r w:rsidRPr="00A20210">
        <w:rPr>
          <w:lang w:eastAsia="zh-CN"/>
        </w:rPr>
        <w:t>5.4.11.2</w:t>
      </w:r>
      <w:r w:rsidRPr="00A20210">
        <w:tab/>
        <w:t>Traffic duplication resume procedure initiation</w:t>
      </w:r>
      <w:bookmarkEnd w:id="424"/>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47337DD1" w:rsidR="00B97E23" w:rsidRPr="00A20210" w:rsidRDefault="00B97E23" w:rsidP="00B97E23">
      <w:pPr>
        <w:pStyle w:val="B1"/>
      </w:pPr>
      <w:r w:rsidRPr="00A20210">
        <w:t>b)</w:t>
      </w:r>
      <w:r w:rsidRPr="00A20210">
        <w:tab/>
        <w:t>may include the traffic type IE that indicates the type of traffic where duplication is to be resumed ("GBR"</w:t>
      </w:r>
      <w:r w:rsidR="005B5BE6">
        <w:t xml:space="preserve"> or</w:t>
      </w:r>
      <w:r w:rsidRPr="00A20210">
        <w:t xml:space="preserve">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425" w:name="_MON_1737450371"/>
    <w:bookmarkEnd w:id="425"/>
    <w:p w14:paraId="669E6485" w14:textId="77777777" w:rsidR="00B97E23" w:rsidRPr="00A20210" w:rsidRDefault="00B97E23" w:rsidP="00B97E23">
      <w:pPr>
        <w:pStyle w:val="TH"/>
      </w:pPr>
      <w:r w:rsidRPr="00A20210">
        <w:object w:dxaOrig="8505" w:dyaOrig="3969" w14:anchorId="3AD258C0">
          <v:shape id="_x0000_i1038" type="#_x0000_t75" style="width:426.65pt;height:198.9pt" o:ole="">
            <v:imagedata r:id="rId36" o:title=""/>
          </v:shape>
          <o:OLEObject Type="Embed" ProgID="Word.Picture.8" ShapeID="_x0000_i1038" DrawAspect="Content" ObjectID="_1803996011" r:id="rId37"/>
        </w:object>
      </w:r>
    </w:p>
    <w:p w14:paraId="65833FD2" w14:textId="0571608E" w:rsidR="00B97E23" w:rsidRPr="00A20210" w:rsidRDefault="00B97E23" w:rsidP="00B97E23">
      <w:pPr>
        <w:pStyle w:val="TF"/>
      </w:pPr>
      <w:bookmarkStart w:id="426" w:name="_CRFigure5_4_11_21"/>
      <w:r w:rsidRPr="00A20210">
        <w:rPr>
          <w:rFonts w:hint="eastAsia"/>
        </w:rPr>
        <w:t>Figure</w:t>
      </w:r>
      <w:r w:rsidRPr="00A20210">
        <w:t> </w:t>
      </w:r>
      <w:bookmarkEnd w:id="426"/>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427" w:name="_CR5_4_11_3"/>
      <w:bookmarkStart w:id="428" w:name="_Toc193383302"/>
      <w:bookmarkEnd w:id="427"/>
      <w:r w:rsidRPr="00A20210">
        <w:rPr>
          <w:lang w:eastAsia="zh-CN"/>
        </w:rPr>
        <w:t>5.4.11.3</w:t>
      </w:r>
      <w:r w:rsidRPr="00A20210">
        <w:tab/>
        <w:t>Traffic duplication resume procedure completion</w:t>
      </w:r>
      <w:bookmarkEnd w:id="428"/>
    </w:p>
    <w:p w14:paraId="2A54143D" w14:textId="77777777" w:rsidR="00B97E23" w:rsidRPr="00A20210" w:rsidRDefault="00B97E23" w:rsidP="00B97E23">
      <w:r w:rsidRPr="00A20210">
        <w:t>Upon reception of the PMFP TDR REQUEST message, the UE:</w:t>
      </w:r>
    </w:p>
    <w:p w14:paraId="769928F8" w14:textId="01D0F6B9"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w:t>
      </w:r>
      <w:r w:rsidR="00263BE4">
        <w:t>, based on the applied redundant steering mode and the UE implementation</w:t>
      </w:r>
      <w:r w:rsidRPr="00A20210">
        <w:t>;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429" w:name="_CR5_4_11_4"/>
      <w:bookmarkStart w:id="430" w:name="_Toc193383303"/>
      <w:bookmarkEnd w:id="429"/>
      <w:r w:rsidRPr="00A20210">
        <w:rPr>
          <w:lang w:eastAsia="zh-CN"/>
        </w:rPr>
        <w:t>5.4.11.4</w:t>
      </w:r>
      <w:r w:rsidRPr="00A20210">
        <w:tab/>
        <w:t>Abnormal cases in the network</w:t>
      </w:r>
      <w:bookmarkEnd w:id="430"/>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431" w:name="_CR6"/>
      <w:bookmarkStart w:id="432" w:name="_Toc42897407"/>
      <w:bookmarkStart w:id="433" w:name="_Toc43398922"/>
      <w:bookmarkStart w:id="434" w:name="_Toc51772001"/>
      <w:bookmarkStart w:id="435" w:name="_Toc193383304"/>
      <w:bookmarkEnd w:id="431"/>
      <w:r w:rsidRPr="00A20210">
        <w:t>6</w:t>
      </w:r>
      <w:r w:rsidRPr="00A20210">
        <w:tab/>
      </w:r>
      <w:r w:rsidR="00924F63" w:rsidRPr="00A20210">
        <w:rPr>
          <w:noProof/>
          <w:lang w:val="en-US"/>
        </w:rPr>
        <w:t>PDUs and parameters specific to the present document</w:t>
      </w:r>
      <w:bookmarkEnd w:id="306"/>
      <w:bookmarkEnd w:id="432"/>
      <w:bookmarkEnd w:id="433"/>
      <w:bookmarkEnd w:id="434"/>
      <w:bookmarkEnd w:id="435"/>
    </w:p>
    <w:p w14:paraId="79B451A1" w14:textId="20A1583C" w:rsidR="00F768A6" w:rsidRPr="00A20210" w:rsidRDefault="00F768A6" w:rsidP="00F768A6">
      <w:pPr>
        <w:pStyle w:val="Heading2"/>
        <w:rPr>
          <w:noProof/>
          <w:lang w:val="en-US" w:eastAsia="zh-CN"/>
        </w:rPr>
      </w:pPr>
      <w:bookmarkStart w:id="436" w:name="_CR6_1"/>
      <w:bookmarkStart w:id="437" w:name="_Toc25085415"/>
      <w:bookmarkStart w:id="438" w:name="_Toc42897408"/>
      <w:bookmarkStart w:id="439" w:name="_Toc43398923"/>
      <w:bookmarkStart w:id="440" w:name="_Toc51772002"/>
      <w:bookmarkStart w:id="441" w:name="_Toc193383305"/>
      <w:bookmarkEnd w:id="436"/>
      <w:r w:rsidRPr="00A20210">
        <w:rPr>
          <w:noProof/>
          <w:lang w:val="en-US" w:eastAsia="zh-CN"/>
        </w:rPr>
        <w:t>6.1</w:t>
      </w:r>
      <w:r w:rsidRPr="00A20210">
        <w:rPr>
          <w:noProof/>
          <w:lang w:val="en-US" w:eastAsia="zh-CN"/>
        </w:rPr>
        <w:tab/>
        <w:t>ATSSS parameters</w:t>
      </w:r>
      <w:bookmarkEnd w:id="437"/>
      <w:bookmarkEnd w:id="438"/>
      <w:bookmarkEnd w:id="439"/>
      <w:bookmarkEnd w:id="440"/>
      <w:bookmarkEnd w:id="441"/>
    </w:p>
    <w:p w14:paraId="15AC99AF" w14:textId="08A7223C" w:rsidR="00F768A6" w:rsidRPr="00A20210" w:rsidRDefault="00F768A6" w:rsidP="00F768A6">
      <w:pPr>
        <w:pStyle w:val="Heading3"/>
        <w:rPr>
          <w:noProof/>
          <w:lang w:val="en-US" w:eastAsia="zh-CN"/>
        </w:rPr>
      </w:pPr>
      <w:bookmarkStart w:id="442" w:name="_CR6_1_1"/>
      <w:bookmarkStart w:id="443" w:name="_Toc469555351"/>
      <w:bookmarkStart w:id="444" w:name="_Toc25085416"/>
      <w:bookmarkStart w:id="445" w:name="_Toc42897409"/>
      <w:bookmarkStart w:id="446" w:name="_Toc43398924"/>
      <w:bookmarkStart w:id="447" w:name="_Toc51772003"/>
      <w:bookmarkStart w:id="448" w:name="_Toc193383306"/>
      <w:bookmarkEnd w:id="442"/>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43"/>
      <w:bookmarkEnd w:id="444"/>
      <w:bookmarkEnd w:id="445"/>
      <w:bookmarkEnd w:id="446"/>
      <w:bookmarkEnd w:id="447"/>
      <w:bookmarkEnd w:id="448"/>
    </w:p>
    <w:p w14:paraId="19907C5C" w14:textId="77777777" w:rsidR="00F768A6" w:rsidRPr="00A20210" w:rsidRDefault="00F768A6" w:rsidP="00F768A6">
      <w:pPr>
        <w:rPr>
          <w:lang w:eastAsia="zh-CN"/>
        </w:rPr>
      </w:pPr>
      <w:r w:rsidRPr="00A20210">
        <w:rPr>
          <w:rFonts w:hint="eastAsia"/>
          <w:lang w:eastAsia="zh-CN"/>
        </w:rPr>
        <w:t>The ATSSS parameter</w:t>
      </w:r>
      <w:r w:rsidRPr="00A20210">
        <w:rPr>
          <w:lang w:eastAsia="zh-CN"/>
        </w:rPr>
        <w:t>s are</w:t>
      </w:r>
      <w:r w:rsidRPr="00A20210">
        <w:rPr>
          <w:rFonts w:hint="eastAsia"/>
          <w:lang w:eastAsia="zh-CN"/>
        </w:rPr>
        <w:t xml:space="preserve"> the content</w:t>
      </w:r>
      <w:r w:rsidRPr="00A20210">
        <w:rPr>
          <w:lang w:eastAsia="zh-CN"/>
        </w:rPr>
        <w:t>s</w:t>
      </w:r>
      <w:r w:rsidRPr="00A20210">
        <w:rPr>
          <w:rFonts w:hint="eastAsia"/>
          <w:lang w:eastAsia="zh-CN"/>
        </w:rPr>
        <w:t xml:space="preserve"> of </w:t>
      </w:r>
      <w:r w:rsidRPr="00A20210">
        <w:rPr>
          <w:lang w:eastAsia="zh-CN"/>
        </w:rPr>
        <w:t xml:space="preserve">the </w:t>
      </w:r>
      <w:r w:rsidRPr="00A20210">
        <w:rPr>
          <w:rFonts w:hint="eastAsia"/>
          <w:lang w:eastAsia="zh-CN"/>
        </w:rPr>
        <w:t>ATSSS container</w:t>
      </w:r>
      <w:r w:rsidRPr="00A20210">
        <w:rPr>
          <w:lang w:eastAsia="zh-CN"/>
        </w:rPr>
        <w:t xml:space="preserve"> as defined in clause</w:t>
      </w:r>
      <w:r w:rsidRPr="00A20210">
        <w:rPr>
          <w:noProof/>
          <w:lang w:val="en-US"/>
        </w:rPr>
        <w:t> </w:t>
      </w:r>
      <w:r w:rsidRPr="00A20210">
        <w:rPr>
          <w:lang w:eastAsia="zh-CN"/>
        </w:rPr>
        <w:t>9.11.4.</w:t>
      </w:r>
      <w:r w:rsidR="00E9360C" w:rsidRPr="00A20210">
        <w:rPr>
          <w:lang w:eastAsia="zh-CN"/>
        </w:rPr>
        <w:t xml:space="preserve">22 </w:t>
      </w:r>
      <w:r w:rsidRPr="00A20210">
        <w:rPr>
          <w:lang w:eastAsia="zh-CN"/>
        </w:rPr>
        <w:t>of 3GPP TS 24.501 [</w:t>
      </w:r>
      <w:r w:rsidR="008E7FCC" w:rsidRPr="00A20210">
        <w:rPr>
          <w:lang w:val="en-US" w:eastAsia="zh-CN"/>
        </w:rPr>
        <w:t>6</w:t>
      </w:r>
      <w:r w:rsidRPr="00A20210">
        <w:rPr>
          <w:lang w:eastAsia="zh-CN"/>
        </w:rPr>
        <w:t>].</w:t>
      </w:r>
    </w:p>
    <w:p w14:paraId="56FF8839" w14:textId="77777777" w:rsidR="00F768A6" w:rsidRPr="00A20210" w:rsidRDefault="00F768A6" w:rsidP="00F768A6">
      <w:r w:rsidRPr="00A20210">
        <w:lastRenderedPageBreak/>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2419D264" w14:textId="6A773F2A" w:rsidR="00572F11" w:rsidRPr="00A20210" w:rsidRDefault="00572F11" w:rsidP="00572F11">
      <w:pPr>
        <w:pStyle w:val="Heading3"/>
        <w:rPr>
          <w:noProof/>
          <w:lang w:val="en-US" w:eastAsia="zh-CN"/>
        </w:rPr>
      </w:pPr>
      <w:bookmarkStart w:id="449" w:name="_CR6_1_2"/>
      <w:bookmarkStart w:id="450" w:name="_Toc25085417"/>
      <w:bookmarkStart w:id="451" w:name="_Toc42897410"/>
      <w:bookmarkStart w:id="452" w:name="_Toc43398925"/>
      <w:bookmarkStart w:id="453" w:name="_Toc51772004"/>
      <w:bookmarkStart w:id="454" w:name="_Toc193383307"/>
      <w:bookmarkEnd w:id="449"/>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450"/>
      <w:bookmarkEnd w:id="451"/>
      <w:bookmarkEnd w:id="452"/>
      <w:bookmarkEnd w:id="453"/>
      <w:bookmarkEnd w:id="454"/>
    </w:p>
    <w:p w14:paraId="0DA91E72" w14:textId="77777777" w:rsidR="00F768A6" w:rsidRPr="00A20210" w:rsidRDefault="00044AE3" w:rsidP="00F768A6">
      <w:bookmarkStart w:id="455"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55"/>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56" w:name="_CRFigure6_1_21"/>
      <w:bookmarkStart w:id="457" w:name="MCCQCTEMPBM_00000020"/>
      <w:r w:rsidRPr="00A20210">
        <w:t>Figure </w:t>
      </w:r>
      <w:bookmarkEnd w:id="456"/>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57"/>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458" w:name="_CRFigure6_1_22"/>
      <w:r w:rsidRPr="00A20210">
        <w:t>Figure</w:t>
      </w:r>
      <w:r w:rsidRPr="00A20210">
        <w:rPr>
          <w:lang w:val="en-US"/>
        </w:rPr>
        <w:t> </w:t>
      </w:r>
      <w:bookmarkEnd w:id="458"/>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459" w:name="_CRTable6_1_21"/>
      <w:r w:rsidRPr="00A20210">
        <w:t>Table </w:t>
      </w:r>
      <w:bookmarkEnd w:id="459"/>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F5534D" w:rsidRPr="00A20210" w14:paraId="346D9F5F" w14:textId="77777777" w:rsidTr="00A963DE">
        <w:trPr>
          <w:cantSplit/>
          <w:jc w:val="center"/>
        </w:trPr>
        <w:tc>
          <w:tcPr>
            <w:tcW w:w="7087" w:type="dxa"/>
            <w:gridSpan w:val="10"/>
          </w:tcPr>
          <w:p w14:paraId="0D9341DF" w14:textId="77777777" w:rsidR="00F5534D" w:rsidRPr="00A20210" w:rsidRDefault="00F5534D" w:rsidP="00A963DE">
            <w:pPr>
              <w:pStyle w:val="TAL"/>
            </w:pPr>
            <w:r w:rsidRPr="00A20210">
              <w:t>The ATSSS parameter identifier is encoded as follows:</w:t>
            </w:r>
          </w:p>
          <w:p w14:paraId="6552CC1F" w14:textId="77777777" w:rsidR="00F5534D" w:rsidRPr="00A20210" w:rsidRDefault="00F5534D" w:rsidP="00A963DE">
            <w:pPr>
              <w:pStyle w:val="TAL"/>
            </w:pPr>
            <w:r w:rsidRPr="00A20210">
              <w:t>Bits</w:t>
            </w:r>
          </w:p>
        </w:tc>
      </w:tr>
      <w:tr w:rsidR="00F5534D" w:rsidRPr="00A20210" w14:paraId="4AD66671" w14:textId="77777777" w:rsidTr="00A963DE">
        <w:trPr>
          <w:cantSplit/>
          <w:jc w:val="center"/>
        </w:trPr>
        <w:tc>
          <w:tcPr>
            <w:tcW w:w="354" w:type="dxa"/>
          </w:tcPr>
          <w:p w14:paraId="6C87DEBE" w14:textId="77777777" w:rsidR="00F5534D" w:rsidRPr="00A20210" w:rsidRDefault="00F5534D" w:rsidP="00A963DE">
            <w:pPr>
              <w:pStyle w:val="TAL"/>
              <w:rPr>
                <w:b/>
              </w:rPr>
            </w:pPr>
            <w:r w:rsidRPr="00A20210">
              <w:rPr>
                <w:b/>
              </w:rPr>
              <w:t>8</w:t>
            </w:r>
          </w:p>
        </w:tc>
        <w:tc>
          <w:tcPr>
            <w:tcW w:w="354" w:type="dxa"/>
          </w:tcPr>
          <w:p w14:paraId="33791A0F" w14:textId="77777777" w:rsidR="00F5534D" w:rsidRPr="00A20210" w:rsidRDefault="00F5534D" w:rsidP="00A963DE">
            <w:pPr>
              <w:pStyle w:val="TAL"/>
              <w:rPr>
                <w:b/>
              </w:rPr>
            </w:pPr>
            <w:r w:rsidRPr="00A20210">
              <w:rPr>
                <w:b/>
              </w:rPr>
              <w:t>7</w:t>
            </w:r>
          </w:p>
        </w:tc>
        <w:tc>
          <w:tcPr>
            <w:tcW w:w="355" w:type="dxa"/>
          </w:tcPr>
          <w:p w14:paraId="47E96ED1" w14:textId="77777777" w:rsidR="00F5534D" w:rsidRPr="00A20210" w:rsidRDefault="00F5534D" w:rsidP="00A963DE">
            <w:pPr>
              <w:pStyle w:val="TAL"/>
              <w:rPr>
                <w:b/>
              </w:rPr>
            </w:pPr>
            <w:r w:rsidRPr="00A20210">
              <w:rPr>
                <w:b/>
              </w:rPr>
              <w:t>6</w:t>
            </w:r>
          </w:p>
        </w:tc>
        <w:tc>
          <w:tcPr>
            <w:tcW w:w="354" w:type="dxa"/>
          </w:tcPr>
          <w:p w14:paraId="614D18B2" w14:textId="77777777" w:rsidR="00F5534D" w:rsidRPr="00A20210" w:rsidRDefault="00F5534D" w:rsidP="00A963DE">
            <w:pPr>
              <w:pStyle w:val="TAL"/>
              <w:rPr>
                <w:b/>
              </w:rPr>
            </w:pPr>
            <w:r w:rsidRPr="00A20210">
              <w:rPr>
                <w:b/>
              </w:rPr>
              <w:t>5</w:t>
            </w:r>
          </w:p>
        </w:tc>
        <w:tc>
          <w:tcPr>
            <w:tcW w:w="354" w:type="dxa"/>
          </w:tcPr>
          <w:p w14:paraId="65B95D85" w14:textId="77777777" w:rsidR="00F5534D" w:rsidRPr="00A20210" w:rsidRDefault="00F5534D" w:rsidP="00A963DE">
            <w:pPr>
              <w:pStyle w:val="TAL"/>
              <w:rPr>
                <w:b/>
              </w:rPr>
            </w:pPr>
            <w:r w:rsidRPr="00A20210">
              <w:rPr>
                <w:b/>
              </w:rPr>
              <w:t>4</w:t>
            </w:r>
          </w:p>
        </w:tc>
        <w:tc>
          <w:tcPr>
            <w:tcW w:w="355" w:type="dxa"/>
          </w:tcPr>
          <w:p w14:paraId="1345B6FF" w14:textId="77777777" w:rsidR="00F5534D" w:rsidRPr="00A20210" w:rsidRDefault="00F5534D" w:rsidP="00A963DE">
            <w:pPr>
              <w:pStyle w:val="TAL"/>
              <w:rPr>
                <w:b/>
              </w:rPr>
            </w:pPr>
            <w:r w:rsidRPr="00A20210">
              <w:rPr>
                <w:b/>
              </w:rPr>
              <w:t>3</w:t>
            </w:r>
          </w:p>
        </w:tc>
        <w:tc>
          <w:tcPr>
            <w:tcW w:w="354" w:type="dxa"/>
          </w:tcPr>
          <w:p w14:paraId="748A1BE4" w14:textId="77777777" w:rsidR="00F5534D" w:rsidRPr="00A20210" w:rsidRDefault="00F5534D" w:rsidP="00A963DE">
            <w:pPr>
              <w:pStyle w:val="TAL"/>
              <w:rPr>
                <w:b/>
              </w:rPr>
            </w:pPr>
            <w:r w:rsidRPr="00A20210">
              <w:rPr>
                <w:b/>
              </w:rPr>
              <w:t>2</w:t>
            </w:r>
          </w:p>
        </w:tc>
        <w:tc>
          <w:tcPr>
            <w:tcW w:w="354" w:type="dxa"/>
          </w:tcPr>
          <w:p w14:paraId="715CF010" w14:textId="77777777" w:rsidR="00F5534D" w:rsidRPr="00A20210" w:rsidRDefault="00F5534D" w:rsidP="00A963DE">
            <w:pPr>
              <w:pStyle w:val="TAL"/>
              <w:rPr>
                <w:b/>
              </w:rPr>
            </w:pPr>
            <w:r w:rsidRPr="00A20210">
              <w:rPr>
                <w:b/>
              </w:rPr>
              <w:t>1</w:t>
            </w:r>
          </w:p>
        </w:tc>
        <w:tc>
          <w:tcPr>
            <w:tcW w:w="355" w:type="dxa"/>
          </w:tcPr>
          <w:p w14:paraId="157287EE" w14:textId="77777777" w:rsidR="00F5534D" w:rsidRPr="00A20210" w:rsidRDefault="00F5534D" w:rsidP="00A963DE">
            <w:pPr>
              <w:pStyle w:val="TAL"/>
              <w:rPr>
                <w:b/>
              </w:rPr>
            </w:pPr>
          </w:p>
        </w:tc>
        <w:tc>
          <w:tcPr>
            <w:tcW w:w="3898" w:type="dxa"/>
          </w:tcPr>
          <w:p w14:paraId="65D58183" w14:textId="77777777" w:rsidR="00F5534D" w:rsidRPr="00A20210" w:rsidRDefault="00F5534D" w:rsidP="00A963DE">
            <w:pPr>
              <w:pStyle w:val="TAL"/>
              <w:rPr>
                <w:b/>
              </w:rPr>
            </w:pPr>
          </w:p>
        </w:tc>
      </w:tr>
      <w:tr w:rsidR="00F5534D" w:rsidRPr="00A20210" w14:paraId="79D40B93" w14:textId="77777777" w:rsidTr="00A963DE">
        <w:trPr>
          <w:cantSplit/>
          <w:jc w:val="center"/>
        </w:trPr>
        <w:tc>
          <w:tcPr>
            <w:tcW w:w="354" w:type="dxa"/>
          </w:tcPr>
          <w:p w14:paraId="1E24CD74" w14:textId="77777777" w:rsidR="00F5534D" w:rsidRPr="00A20210" w:rsidRDefault="00F5534D" w:rsidP="00A963DE">
            <w:pPr>
              <w:pStyle w:val="TAL"/>
            </w:pPr>
            <w:r w:rsidRPr="00A20210">
              <w:t>0</w:t>
            </w:r>
          </w:p>
        </w:tc>
        <w:tc>
          <w:tcPr>
            <w:tcW w:w="354" w:type="dxa"/>
          </w:tcPr>
          <w:p w14:paraId="04EA8ACD" w14:textId="77777777" w:rsidR="00F5534D" w:rsidRPr="00A20210" w:rsidRDefault="00F5534D" w:rsidP="00A963DE">
            <w:pPr>
              <w:pStyle w:val="TAL"/>
            </w:pPr>
            <w:r w:rsidRPr="00A20210">
              <w:t>0</w:t>
            </w:r>
          </w:p>
        </w:tc>
        <w:tc>
          <w:tcPr>
            <w:tcW w:w="355" w:type="dxa"/>
          </w:tcPr>
          <w:p w14:paraId="34DB7BAB" w14:textId="77777777" w:rsidR="00F5534D" w:rsidRPr="00A20210" w:rsidRDefault="00F5534D" w:rsidP="00A963DE">
            <w:pPr>
              <w:pStyle w:val="TAL"/>
            </w:pPr>
            <w:r w:rsidRPr="00A20210">
              <w:t>0</w:t>
            </w:r>
          </w:p>
        </w:tc>
        <w:tc>
          <w:tcPr>
            <w:tcW w:w="354" w:type="dxa"/>
          </w:tcPr>
          <w:p w14:paraId="63241481" w14:textId="77777777" w:rsidR="00F5534D" w:rsidRPr="00A20210" w:rsidRDefault="00F5534D" w:rsidP="00A963DE">
            <w:pPr>
              <w:pStyle w:val="TAL"/>
            </w:pPr>
            <w:r w:rsidRPr="00A20210">
              <w:t>0</w:t>
            </w:r>
          </w:p>
        </w:tc>
        <w:tc>
          <w:tcPr>
            <w:tcW w:w="354" w:type="dxa"/>
          </w:tcPr>
          <w:p w14:paraId="7A337A57" w14:textId="77777777" w:rsidR="00F5534D" w:rsidRPr="00A20210" w:rsidRDefault="00F5534D" w:rsidP="00A963DE">
            <w:pPr>
              <w:pStyle w:val="TAL"/>
            </w:pPr>
            <w:r w:rsidRPr="00A20210">
              <w:t>0</w:t>
            </w:r>
          </w:p>
        </w:tc>
        <w:tc>
          <w:tcPr>
            <w:tcW w:w="355" w:type="dxa"/>
          </w:tcPr>
          <w:p w14:paraId="23E967E0" w14:textId="77777777" w:rsidR="00F5534D" w:rsidRPr="00A20210" w:rsidRDefault="00F5534D" w:rsidP="00A963DE">
            <w:pPr>
              <w:pStyle w:val="TAL"/>
            </w:pPr>
            <w:r w:rsidRPr="00A20210">
              <w:t>0</w:t>
            </w:r>
          </w:p>
        </w:tc>
        <w:tc>
          <w:tcPr>
            <w:tcW w:w="354" w:type="dxa"/>
          </w:tcPr>
          <w:p w14:paraId="4C42B10D" w14:textId="77777777" w:rsidR="00F5534D" w:rsidRPr="00A20210" w:rsidRDefault="00F5534D" w:rsidP="00A963DE">
            <w:pPr>
              <w:pStyle w:val="TAL"/>
            </w:pPr>
            <w:r w:rsidRPr="00A20210">
              <w:t>0</w:t>
            </w:r>
          </w:p>
        </w:tc>
        <w:tc>
          <w:tcPr>
            <w:tcW w:w="354" w:type="dxa"/>
          </w:tcPr>
          <w:p w14:paraId="358F0DCD" w14:textId="77777777" w:rsidR="00F5534D" w:rsidRPr="00A20210" w:rsidRDefault="00F5534D" w:rsidP="00A963DE">
            <w:pPr>
              <w:pStyle w:val="TAL"/>
            </w:pPr>
            <w:r w:rsidRPr="00A20210">
              <w:t>1</w:t>
            </w:r>
          </w:p>
        </w:tc>
        <w:tc>
          <w:tcPr>
            <w:tcW w:w="355" w:type="dxa"/>
          </w:tcPr>
          <w:p w14:paraId="4C112F4A" w14:textId="77777777" w:rsidR="00F5534D" w:rsidRPr="00A20210" w:rsidRDefault="00F5534D" w:rsidP="00A963DE">
            <w:pPr>
              <w:pStyle w:val="TAL"/>
            </w:pPr>
          </w:p>
        </w:tc>
        <w:tc>
          <w:tcPr>
            <w:tcW w:w="3898" w:type="dxa"/>
          </w:tcPr>
          <w:p w14:paraId="4A4FFE1A" w14:textId="77777777" w:rsidR="00F5534D" w:rsidRPr="00A20210" w:rsidRDefault="00F5534D" w:rsidP="00A963DE">
            <w:pPr>
              <w:pStyle w:val="TAL"/>
            </w:pPr>
            <w:r w:rsidRPr="00A20210">
              <w:t>ATSSS rules</w:t>
            </w:r>
          </w:p>
        </w:tc>
      </w:tr>
      <w:tr w:rsidR="00F5534D" w:rsidRPr="00A20210" w14:paraId="1A5CB981" w14:textId="77777777" w:rsidTr="00A963DE">
        <w:trPr>
          <w:cantSplit/>
          <w:jc w:val="center"/>
        </w:trPr>
        <w:tc>
          <w:tcPr>
            <w:tcW w:w="354" w:type="dxa"/>
          </w:tcPr>
          <w:p w14:paraId="56CD0854" w14:textId="77777777" w:rsidR="00F5534D" w:rsidRPr="00A20210" w:rsidRDefault="00F5534D" w:rsidP="00A963DE">
            <w:pPr>
              <w:pStyle w:val="TAL"/>
            </w:pPr>
            <w:r w:rsidRPr="00A20210">
              <w:t>0</w:t>
            </w:r>
          </w:p>
        </w:tc>
        <w:tc>
          <w:tcPr>
            <w:tcW w:w="354" w:type="dxa"/>
          </w:tcPr>
          <w:p w14:paraId="12C55729" w14:textId="77777777" w:rsidR="00F5534D" w:rsidRPr="00A20210" w:rsidRDefault="00F5534D" w:rsidP="00A963DE">
            <w:pPr>
              <w:pStyle w:val="TAL"/>
            </w:pPr>
            <w:r w:rsidRPr="00A20210">
              <w:t>0</w:t>
            </w:r>
          </w:p>
        </w:tc>
        <w:tc>
          <w:tcPr>
            <w:tcW w:w="355" w:type="dxa"/>
          </w:tcPr>
          <w:p w14:paraId="37AD6ECD" w14:textId="77777777" w:rsidR="00F5534D" w:rsidRPr="00A20210" w:rsidRDefault="00F5534D" w:rsidP="00A963DE">
            <w:pPr>
              <w:pStyle w:val="TAL"/>
            </w:pPr>
            <w:r w:rsidRPr="00A20210">
              <w:t>0</w:t>
            </w:r>
          </w:p>
        </w:tc>
        <w:tc>
          <w:tcPr>
            <w:tcW w:w="354" w:type="dxa"/>
          </w:tcPr>
          <w:p w14:paraId="13807D13" w14:textId="77777777" w:rsidR="00F5534D" w:rsidRPr="00A20210" w:rsidRDefault="00F5534D" w:rsidP="00A963DE">
            <w:pPr>
              <w:pStyle w:val="TAL"/>
            </w:pPr>
            <w:r w:rsidRPr="00A20210">
              <w:t>0</w:t>
            </w:r>
          </w:p>
        </w:tc>
        <w:tc>
          <w:tcPr>
            <w:tcW w:w="354" w:type="dxa"/>
          </w:tcPr>
          <w:p w14:paraId="434B0A22" w14:textId="77777777" w:rsidR="00F5534D" w:rsidRPr="00A20210" w:rsidRDefault="00F5534D" w:rsidP="00A963DE">
            <w:pPr>
              <w:pStyle w:val="TAL"/>
            </w:pPr>
            <w:r w:rsidRPr="00A20210">
              <w:t>0</w:t>
            </w:r>
          </w:p>
        </w:tc>
        <w:tc>
          <w:tcPr>
            <w:tcW w:w="355" w:type="dxa"/>
          </w:tcPr>
          <w:p w14:paraId="30D09817" w14:textId="77777777" w:rsidR="00F5534D" w:rsidRPr="00A20210" w:rsidRDefault="00F5534D" w:rsidP="00A963DE">
            <w:pPr>
              <w:pStyle w:val="TAL"/>
            </w:pPr>
            <w:r w:rsidRPr="00A20210">
              <w:t>0</w:t>
            </w:r>
          </w:p>
        </w:tc>
        <w:tc>
          <w:tcPr>
            <w:tcW w:w="354" w:type="dxa"/>
          </w:tcPr>
          <w:p w14:paraId="4D6766BF" w14:textId="77777777" w:rsidR="00F5534D" w:rsidRPr="00A20210" w:rsidRDefault="00F5534D" w:rsidP="00A963DE">
            <w:pPr>
              <w:pStyle w:val="TAL"/>
            </w:pPr>
            <w:r w:rsidRPr="00A20210">
              <w:t>1</w:t>
            </w:r>
          </w:p>
        </w:tc>
        <w:tc>
          <w:tcPr>
            <w:tcW w:w="354" w:type="dxa"/>
          </w:tcPr>
          <w:p w14:paraId="12DD96AA" w14:textId="77777777" w:rsidR="00F5534D" w:rsidRPr="00A20210" w:rsidRDefault="00F5534D" w:rsidP="00A963DE">
            <w:pPr>
              <w:pStyle w:val="TAL"/>
            </w:pPr>
            <w:r w:rsidRPr="00A20210">
              <w:t>0</w:t>
            </w:r>
          </w:p>
        </w:tc>
        <w:tc>
          <w:tcPr>
            <w:tcW w:w="355" w:type="dxa"/>
          </w:tcPr>
          <w:p w14:paraId="59E9B31A" w14:textId="77777777" w:rsidR="00F5534D" w:rsidRPr="00A20210" w:rsidRDefault="00F5534D" w:rsidP="00A963DE">
            <w:pPr>
              <w:pStyle w:val="TAL"/>
            </w:pPr>
          </w:p>
        </w:tc>
        <w:tc>
          <w:tcPr>
            <w:tcW w:w="3898" w:type="dxa"/>
          </w:tcPr>
          <w:p w14:paraId="7588C0E3" w14:textId="3F80112D" w:rsidR="00F5534D" w:rsidRPr="00A20210" w:rsidRDefault="00F5534D" w:rsidP="00A963DE">
            <w:pPr>
              <w:pStyle w:val="TAL"/>
            </w:pPr>
            <w:r w:rsidRPr="00A20210">
              <w:t>MPTCP network steering functionalities information</w:t>
            </w:r>
          </w:p>
        </w:tc>
      </w:tr>
      <w:tr w:rsidR="00F5534D" w:rsidRPr="00A20210" w14:paraId="38422A67" w14:textId="77777777" w:rsidTr="00A963DE">
        <w:trPr>
          <w:cantSplit/>
          <w:jc w:val="center"/>
        </w:trPr>
        <w:tc>
          <w:tcPr>
            <w:tcW w:w="354" w:type="dxa"/>
          </w:tcPr>
          <w:p w14:paraId="72455936" w14:textId="77777777" w:rsidR="00F5534D" w:rsidRPr="00A20210" w:rsidRDefault="00F5534D" w:rsidP="00A963DE">
            <w:pPr>
              <w:pStyle w:val="TAL"/>
            </w:pPr>
            <w:r w:rsidRPr="00A20210">
              <w:t>0</w:t>
            </w:r>
          </w:p>
        </w:tc>
        <w:tc>
          <w:tcPr>
            <w:tcW w:w="354" w:type="dxa"/>
          </w:tcPr>
          <w:p w14:paraId="697C542A" w14:textId="77777777" w:rsidR="00F5534D" w:rsidRPr="00A20210" w:rsidRDefault="00F5534D" w:rsidP="00A963DE">
            <w:pPr>
              <w:pStyle w:val="TAL"/>
            </w:pPr>
            <w:r w:rsidRPr="00A20210">
              <w:t>0</w:t>
            </w:r>
          </w:p>
        </w:tc>
        <w:tc>
          <w:tcPr>
            <w:tcW w:w="355" w:type="dxa"/>
          </w:tcPr>
          <w:p w14:paraId="61B5D0A8" w14:textId="77777777" w:rsidR="00F5534D" w:rsidRPr="00A20210" w:rsidRDefault="00F5534D" w:rsidP="00A963DE">
            <w:pPr>
              <w:pStyle w:val="TAL"/>
            </w:pPr>
            <w:r w:rsidRPr="00A20210">
              <w:t>0</w:t>
            </w:r>
          </w:p>
        </w:tc>
        <w:tc>
          <w:tcPr>
            <w:tcW w:w="354" w:type="dxa"/>
          </w:tcPr>
          <w:p w14:paraId="1712B179" w14:textId="77777777" w:rsidR="00F5534D" w:rsidRPr="00A20210" w:rsidRDefault="00F5534D" w:rsidP="00A963DE">
            <w:pPr>
              <w:pStyle w:val="TAL"/>
            </w:pPr>
            <w:r w:rsidRPr="00A20210">
              <w:t>0</w:t>
            </w:r>
          </w:p>
        </w:tc>
        <w:tc>
          <w:tcPr>
            <w:tcW w:w="354" w:type="dxa"/>
          </w:tcPr>
          <w:p w14:paraId="432F2CC6" w14:textId="77777777" w:rsidR="00F5534D" w:rsidRPr="00A20210" w:rsidRDefault="00F5534D" w:rsidP="00A963DE">
            <w:pPr>
              <w:pStyle w:val="TAL"/>
            </w:pPr>
            <w:r w:rsidRPr="00A20210">
              <w:t>0</w:t>
            </w:r>
          </w:p>
        </w:tc>
        <w:tc>
          <w:tcPr>
            <w:tcW w:w="355" w:type="dxa"/>
          </w:tcPr>
          <w:p w14:paraId="03D57C27" w14:textId="77777777" w:rsidR="00F5534D" w:rsidRPr="00A20210" w:rsidRDefault="00F5534D" w:rsidP="00A963DE">
            <w:pPr>
              <w:pStyle w:val="TAL"/>
            </w:pPr>
            <w:r w:rsidRPr="00A20210">
              <w:t>0</w:t>
            </w:r>
          </w:p>
        </w:tc>
        <w:tc>
          <w:tcPr>
            <w:tcW w:w="354" w:type="dxa"/>
          </w:tcPr>
          <w:p w14:paraId="30089DF0" w14:textId="77777777" w:rsidR="00F5534D" w:rsidRPr="00A20210" w:rsidRDefault="00F5534D" w:rsidP="00A963DE">
            <w:pPr>
              <w:pStyle w:val="TAL"/>
            </w:pPr>
            <w:r w:rsidRPr="00A20210">
              <w:t>1</w:t>
            </w:r>
          </w:p>
        </w:tc>
        <w:tc>
          <w:tcPr>
            <w:tcW w:w="354" w:type="dxa"/>
          </w:tcPr>
          <w:p w14:paraId="559FDBC0" w14:textId="77777777" w:rsidR="00F5534D" w:rsidRPr="00A20210" w:rsidRDefault="00F5534D" w:rsidP="00A963DE">
            <w:pPr>
              <w:pStyle w:val="TAL"/>
            </w:pPr>
            <w:r w:rsidRPr="00A20210">
              <w:t>1</w:t>
            </w:r>
          </w:p>
        </w:tc>
        <w:tc>
          <w:tcPr>
            <w:tcW w:w="355" w:type="dxa"/>
          </w:tcPr>
          <w:p w14:paraId="70BE2D3D" w14:textId="77777777" w:rsidR="00F5534D" w:rsidRPr="00A20210" w:rsidRDefault="00F5534D" w:rsidP="00A963DE">
            <w:pPr>
              <w:pStyle w:val="TAL"/>
            </w:pPr>
          </w:p>
        </w:tc>
        <w:tc>
          <w:tcPr>
            <w:tcW w:w="3898" w:type="dxa"/>
          </w:tcPr>
          <w:p w14:paraId="4ADA6ADB" w14:textId="77777777" w:rsidR="00F5534D" w:rsidRPr="00A20210" w:rsidRDefault="00F5534D" w:rsidP="00A963DE">
            <w:pPr>
              <w:pStyle w:val="TAL"/>
            </w:pPr>
            <w:r w:rsidRPr="00A20210">
              <w:t>Measurement assistance information</w:t>
            </w:r>
          </w:p>
        </w:tc>
      </w:tr>
      <w:tr w:rsidR="00F5534D" w:rsidRPr="00A20210" w14:paraId="208497B8" w14:textId="77777777" w:rsidTr="00A963DE">
        <w:trPr>
          <w:cantSplit/>
          <w:jc w:val="center"/>
        </w:trPr>
        <w:tc>
          <w:tcPr>
            <w:tcW w:w="354" w:type="dxa"/>
          </w:tcPr>
          <w:p w14:paraId="5D6178E6" w14:textId="77777777" w:rsidR="00F5534D" w:rsidRPr="00A20210" w:rsidRDefault="00F5534D" w:rsidP="00A963DE">
            <w:pPr>
              <w:pStyle w:val="TAL"/>
            </w:pPr>
            <w:r w:rsidRPr="00A20210">
              <w:t>0</w:t>
            </w:r>
          </w:p>
        </w:tc>
        <w:tc>
          <w:tcPr>
            <w:tcW w:w="354" w:type="dxa"/>
          </w:tcPr>
          <w:p w14:paraId="7F67F454" w14:textId="77777777" w:rsidR="00F5534D" w:rsidRPr="00A20210" w:rsidRDefault="00F5534D" w:rsidP="00A963DE">
            <w:pPr>
              <w:pStyle w:val="TAL"/>
            </w:pPr>
            <w:r w:rsidRPr="00A20210">
              <w:t>0</w:t>
            </w:r>
          </w:p>
        </w:tc>
        <w:tc>
          <w:tcPr>
            <w:tcW w:w="355" w:type="dxa"/>
          </w:tcPr>
          <w:p w14:paraId="5215467B" w14:textId="77777777" w:rsidR="00F5534D" w:rsidRPr="00A20210" w:rsidRDefault="00F5534D" w:rsidP="00A963DE">
            <w:pPr>
              <w:pStyle w:val="TAL"/>
            </w:pPr>
            <w:r w:rsidRPr="00A20210">
              <w:t>0</w:t>
            </w:r>
          </w:p>
        </w:tc>
        <w:tc>
          <w:tcPr>
            <w:tcW w:w="354" w:type="dxa"/>
          </w:tcPr>
          <w:p w14:paraId="153DC237" w14:textId="77777777" w:rsidR="00F5534D" w:rsidRPr="00A20210" w:rsidRDefault="00F5534D" w:rsidP="00A963DE">
            <w:pPr>
              <w:pStyle w:val="TAL"/>
            </w:pPr>
            <w:r w:rsidRPr="00A20210">
              <w:t>0</w:t>
            </w:r>
          </w:p>
        </w:tc>
        <w:tc>
          <w:tcPr>
            <w:tcW w:w="354" w:type="dxa"/>
          </w:tcPr>
          <w:p w14:paraId="7D50702C" w14:textId="77777777" w:rsidR="00F5534D" w:rsidRPr="00A20210" w:rsidRDefault="00F5534D" w:rsidP="00A963DE">
            <w:pPr>
              <w:pStyle w:val="TAL"/>
            </w:pPr>
            <w:r w:rsidRPr="00A20210">
              <w:t>0</w:t>
            </w:r>
          </w:p>
        </w:tc>
        <w:tc>
          <w:tcPr>
            <w:tcW w:w="355" w:type="dxa"/>
          </w:tcPr>
          <w:p w14:paraId="11EC5108" w14:textId="77777777" w:rsidR="00F5534D" w:rsidRPr="00A20210" w:rsidRDefault="00F5534D" w:rsidP="00A963DE">
            <w:pPr>
              <w:pStyle w:val="TAL"/>
            </w:pPr>
            <w:r w:rsidRPr="00A20210">
              <w:t>1</w:t>
            </w:r>
          </w:p>
        </w:tc>
        <w:tc>
          <w:tcPr>
            <w:tcW w:w="354" w:type="dxa"/>
          </w:tcPr>
          <w:p w14:paraId="31ED5BED" w14:textId="77777777" w:rsidR="00F5534D" w:rsidRPr="00A20210" w:rsidRDefault="00F5534D" w:rsidP="00A963DE">
            <w:pPr>
              <w:pStyle w:val="TAL"/>
            </w:pPr>
            <w:r w:rsidRPr="00A20210">
              <w:t>0</w:t>
            </w:r>
          </w:p>
        </w:tc>
        <w:tc>
          <w:tcPr>
            <w:tcW w:w="354" w:type="dxa"/>
          </w:tcPr>
          <w:p w14:paraId="79EC5987" w14:textId="77777777" w:rsidR="00F5534D" w:rsidRPr="00A20210" w:rsidRDefault="00F5534D" w:rsidP="00A963DE">
            <w:pPr>
              <w:pStyle w:val="TAL"/>
            </w:pPr>
            <w:r w:rsidRPr="00A20210">
              <w:t>0</w:t>
            </w:r>
          </w:p>
        </w:tc>
        <w:tc>
          <w:tcPr>
            <w:tcW w:w="355" w:type="dxa"/>
          </w:tcPr>
          <w:p w14:paraId="7B33865A" w14:textId="77777777" w:rsidR="00F5534D" w:rsidRPr="00A20210" w:rsidRDefault="00F5534D" w:rsidP="00A963DE">
            <w:pPr>
              <w:pStyle w:val="TAL"/>
            </w:pPr>
          </w:p>
        </w:tc>
        <w:tc>
          <w:tcPr>
            <w:tcW w:w="3898" w:type="dxa"/>
          </w:tcPr>
          <w:p w14:paraId="02B623B5" w14:textId="10C89174" w:rsidR="00F5534D" w:rsidRPr="00A20210" w:rsidRDefault="006134C1" w:rsidP="00A963DE">
            <w:pPr>
              <w:pStyle w:val="TAL"/>
            </w:pPr>
            <w:r w:rsidRPr="00A20210">
              <w:t>MPQUIC</w:t>
            </w:r>
            <w:r>
              <w:t>-based</w:t>
            </w:r>
            <w:r w:rsidRPr="00A20210">
              <w:t xml:space="preserve"> network steering functionalities information</w:t>
            </w:r>
          </w:p>
        </w:tc>
      </w:tr>
      <w:tr w:rsidR="00F5534D" w:rsidRPr="00A20210" w14:paraId="0A7A2F86" w14:textId="77777777" w:rsidTr="00A963DE">
        <w:trPr>
          <w:cantSplit/>
          <w:jc w:val="center"/>
        </w:trPr>
        <w:tc>
          <w:tcPr>
            <w:tcW w:w="7087" w:type="dxa"/>
            <w:gridSpan w:val="10"/>
          </w:tcPr>
          <w:p w14:paraId="19BD33D5" w14:textId="77777777" w:rsidR="00F5534D" w:rsidRPr="00A20210" w:rsidRDefault="00F5534D" w:rsidP="00A963DE">
            <w:pPr>
              <w:pStyle w:val="TAL"/>
            </w:pPr>
            <w:r w:rsidRPr="00A20210">
              <w:t>All other values are spare.</w:t>
            </w:r>
          </w:p>
        </w:tc>
      </w:tr>
      <w:tr w:rsidR="00F5534D" w:rsidRPr="00A20210" w14:paraId="548F50B8" w14:textId="77777777" w:rsidTr="00A963DE">
        <w:trPr>
          <w:cantSplit/>
          <w:jc w:val="center"/>
        </w:trPr>
        <w:tc>
          <w:tcPr>
            <w:tcW w:w="7087" w:type="dxa"/>
            <w:gridSpan w:val="10"/>
          </w:tcPr>
          <w:p w14:paraId="0C7DE38D" w14:textId="77777777" w:rsidR="00F5534D" w:rsidRPr="00A20210" w:rsidRDefault="00F5534D" w:rsidP="00A963DE">
            <w:pPr>
              <w:pStyle w:val="TAL"/>
            </w:pPr>
          </w:p>
        </w:tc>
      </w:tr>
      <w:tr w:rsidR="00F5534D" w:rsidRPr="00A20210" w14:paraId="5B34DA17" w14:textId="77777777" w:rsidTr="00A963DE">
        <w:trPr>
          <w:cantSplit/>
          <w:jc w:val="center"/>
        </w:trPr>
        <w:tc>
          <w:tcPr>
            <w:tcW w:w="7087" w:type="dxa"/>
            <w:gridSpan w:val="10"/>
          </w:tcPr>
          <w:p w14:paraId="19187B09" w14:textId="77777777" w:rsidR="00F5534D" w:rsidRPr="00A20210" w:rsidRDefault="00F5534D" w:rsidP="00A963DE">
            <w:pPr>
              <w:pStyle w:val="TAL"/>
            </w:pPr>
            <w:r w:rsidRPr="00A20210">
              <w:t>The ATSSS parameter contents for the ATSSS rules are specified according to clause 6.1.3.</w:t>
            </w:r>
          </w:p>
        </w:tc>
      </w:tr>
      <w:tr w:rsidR="00F5534D" w:rsidRPr="00A20210" w14:paraId="24BE7E8F" w14:textId="77777777" w:rsidTr="00A963DE">
        <w:trPr>
          <w:cantSplit/>
          <w:jc w:val="center"/>
        </w:trPr>
        <w:tc>
          <w:tcPr>
            <w:tcW w:w="7087" w:type="dxa"/>
            <w:gridSpan w:val="10"/>
          </w:tcPr>
          <w:p w14:paraId="159F8BAF" w14:textId="77777777" w:rsidR="00F5534D" w:rsidRPr="00A20210" w:rsidRDefault="00F5534D" w:rsidP="00A963DE">
            <w:pPr>
              <w:pStyle w:val="TAL"/>
            </w:pPr>
          </w:p>
        </w:tc>
      </w:tr>
      <w:tr w:rsidR="00F5534D" w:rsidRPr="00A20210" w14:paraId="09C02714" w14:textId="77777777" w:rsidTr="00A963DE">
        <w:trPr>
          <w:cantSplit/>
          <w:jc w:val="center"/>
        </w:trPr>
        <w:tc>
          <w:tcPr>
            <w:tcW w:w="7087" w:type="dxa"/>
            <w:gridSpan w:val="10"/>
          </w:tcPr>
          <w:p w14:paraId="3B0A0074" w14:textId="77777777" w:rsidR="00F5534D" w:rsidRPr="00A20210" w:rsidRDefault="00F5534D" w:rsidP="00A963DE">
            <w:pPr>
              <w:pStyle w:val="TAL"/>
            </w:pPr>
            <w:r w:rsidRPr="00A20210">
              <w:t>The ATSSS parameter contents for the MPTCP network steering functionalities information are specified according to clause 6.1.4.</w:t>
            </w:r>
          </w:p>
        </w:tc>
      </w:tr>
      <w:tr w:rsidR="00F5534D" w:rsidRPr="00A20210" w14:paraId="62938C74" w14:textId="77777777" w:rsidTr="00A963DE">
        <w:trPr>
          <w:cantSplit/>
          <w:jc w:val="center"/>
        </w:trPr>
        <w:tc>
          <w:tcPr>
            <w:tcW w:w="7087" w:type="dxa"/>
            <w:gridSpan w:val="10"/>
          </w:tcPr>
          <w:p w14:paraId="2BA7E1F0" w14:textId="77777777" w:rsidR="00F5534D" w:rsidRPr="00A20210" w:rsidRDefault="00F5534D" w:rsidP="00A963DE">
            <w:pPr>
              <w:pStyle w:val="TAL"/>
            </w:pPr>
          </w:p>
        </w:tc>
      </w:tr>
      <w:tr w:rsidR="00F5534D" w:rsidRPr="00A20210" w14:paraId="39FC8BAB" w14:textId="77777777" w:rsidTr="00A963DE">
        <w:trPr>
          <w:cantSplit/>
          <w:jc w:val="center"/>
        </w:trPr>
        <w:tc>
          <w:tcPr>
            <w:tcW w:w="7087" w:type="dxa"/>
            <w:gridSpan w:val="10"/>
          </w:tcPr>
          <w:p w14:paraId="518016EE" w14:textId="77777777" w:rsidR="00F5534D" w:rsidRPr="00A20210" w:rsidRDefault="00F5534D" w:rsidP="00A963DE">
            <w:pPr>
              <w:pStyle w:val="TAL"/>
            </w:pPr>
            <w:r w:rsidRPr="00A20210">
              <w:t>The ATSSS parameter contents for the measurement assistance information are specified according to clause 6.1.5.</w:t>
            </w:r>
          </w:p>
        </w:tc>
      </w:tr>
      <w:tr w:rsidR="00F5534D" w:rsidRPr="00A20210" w14:paraId="5A1E68AA" w14:textId="77777777" w:rsidTr="00A963DE">
        <w:trPr>
          <w:cantSplit/>
          <w:jc w:val="center"/>
        </w:trPr>
        <w:tc>
          <w:tcPr>
            <w:tcW w:w="7087" w:type="dxa"/>
            <w:gridSpan w:val="10"/>
          </w:tcPr>
          <w:p w14:paraId="2886E57B" w14:textId="77777777" w:rsidR="00F5534D" w:rsidRPr="00A20210" w:rsidRDefault="00F5534D" w:rsidP="00A963DE">
            <w:pPr>
              <w:pStyle w:val="TAL"/>
            </w:pPr>
          </w:p>
        </w:tc>
      </w:tr>
      <w:tr w:rsidR="00F5534D" w:rsidRPr="00A20210" w14:paraId="7490D3AF" w14:textId="77777777" w:rsidTr="00A963DE">
        <w:trPr>
          <w:cantSplit/>
          <w:jc w:val="center"/>
        </w:trPr>
        <w:tc>
          <w:tcPr>
            <w:tcW w:w="7087" w:type="dxa"/>
            <w:gridSpan w:val="10"/>
          </w:tcPr>
          <w:p w14:paraId="5BA21873" w14:textId="050FF761" w:rsidR="00F5534D" w:rsidRPr="00A20210" w:rsidRDefault="00F42C89" w:rsidP="00A963DE">
            <w:pPr>
              <w:pStyle w:val="TAL"/>
            </w:pPr>
            <w:r w:rsidRPr="00A20210">
              <w:t>The ATSSS parameter contents for the MPQUIC</w:t>
            </w:r>
            <w:r>
              <w:t>-based</w:t>
            </w:r>
            <w:r w:rsidRPr="00A20210">
              <w:t xml:space="preserve"> network steering functionalities information are specified according to clause 6.1.4.</w:t>
            </w:r>
          </w:p>
        </w:tc>
      </w:tr>
      <w:tr w:rsidR="00F5534D" w:rsidRPr="00A20210" w14:paraId="267D2526" w14:textId="77777777" w:rsidTr="00A963DE">
        <w:trPr>
          <w:cantSplit/>
          <w:jc w:val="center"/>
        </w:trPr>
        <w:tc>
          <w:tcPr>
            <w:tcW w:w="7087" w:type="dxa"/>
            <w:gridSpan w:val="10"/>
          </w:tcPr>
          <w:p w14:paraId="7315CD98" w14:textId="77777777" w:rsidR="00F5534D" w:rsidRPr="00A20210" w:rsidRDefault="00F5534D" w:rsidP="00A963DE">
            <w:pPr>
              <w:pStyle w:val="TAL"/>
            </w:pPr>
          </w:p>
        </w:tc>
      </w:tr>
    </w:tbl>
    <w:p w14:paraId="7BA6251C" w14:textId="77777777" w:rsidR="00F5534D" w:rsidRPr="00A20210" w:rsidRDefault="00F5534D" w:rsidP="008B7BB1"/>
    <w:p w14:paraId="14045522" w14:textId="05A7A84F" w:rsidR="00F768A6" w:rsidRPr="00A20210" w:rsidRDefault="00F768A6" w:rsidP="00F768A6">
      <w:pPr>
        <w:pStyle w:val="Heading3"/>
        <w:rPr>
          <w:noProof/>
          <w:lang w:val="en-US"/>
        </w:rPr>
      </w:pPr>
      <w:bookmarkStart w:id="460" w:name="_CR6_1_3"/>
      <w:bookmarkStart w:id="461" w:name="_Toc25085418"/>
      <w:bookmarkStart w:id="462" w:name="_Toc42897411"/>
      <w:bookmarkStart w:id="463" w:name="_Toc43398926"/>
      <w:bookmarkStart w:id="464" w:name="_Toc51772005"/>
      <w:bookmarkStart w:id="465" w:name="_Toc193383308"/>
      <w:bookmarkEnd w:id="460"/>
      <w:r w:rsidRPr="00A20210">
        <w:rPr>
          <w:rFonts w:hint="eastAsia"/>
          <w:noProof/>
          <w:lang w:eastAsia="zh-CN"/>
        </w:rPr>
        <w:lastRenderedPageBreak/>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61"/>
      <w:bookmarkEnd w:id="462"/>
      <w:bookmarkEnd w:id="463"/>
      <w:bookmarkEnd w:id="464"/>
      <w:bookmarkEnd w:id="465"/>
    </w:p>
    <w:p w14:paraId="0542BF30" w14:textId="05D1D3E4" w:rsidR="00815870" w:rsidRPr="00A20210" w:rsidRDefault="00815870" w:rsidP="00815870">
      <w:pPr>
        <w:pStyle w:val="Heading4"/>
      </w:pPr>
      <w:bookmarkStart w:id="466" w:name="_CR6_1_3_1"/>
      <w:bookmarkStart w:id="467" w:name="_Toc25085419"/>
      <w:bookmarkStart w:id="468" w:name="_Toc42897412"/>
      <w:bookmarkStart w:id="469" w:name="_Toc43398927"/>
      <w:bookmarkStart w:id="470" w:name="_Toc51772006"/>
      <w:bookmarkStart w:id="471" w:name="_Toc193383309"/>
      <w:bookmarkEnd w:id="466"/>
      <w:r w:rsidRPr="00A20210">
        <w:t>6.1.3.1</w:t>
      </w:r>
      <w:r w:rsidRPr="00A20210">
        <w:tab/>
        <w:t>Definition of ATSSS rules</w:t>
      </w:r>
      <w:bookmarkEnd w:id="467"/>
      <w:bookmarkEnd w:id="468"/>
      <w:bookmarkEnd w:id="469"/>
      <w:bookmarkEnd w:id="470"/>
      <w:bookmarkEnd w:id="471"/>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77777777" w:rsidR="00520BA8" w:rsidRPr="00A20210" w:rsidRDefault="00520BA8" w:rsidP="00520BA8">
      <w:pPr>
        <w:pStyle w:val="NO"/>
      </w:pPr>
      <w:r w:rsidRPr="00A20210">
        <w:rPr>
          <w:noProof/>
        </w:rPr>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only "ATSSS Low-Layer functionality with any steering mode"</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lastRenderedPageBreak/>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472" w:name="_Toc25085420"/>
      <w:bookmarkStart w:id="473" w:name="_Toc42897413"/>
      <w:bookmarkStart w:id="474" w:name="_Toc43398928"/>
      <w:bookmarkStart w:id="475"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lastRenderedPageBreak/>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75617709" w14:textId="534FE795" w:rsidR="00CF2E9C" w:rsidRPr="00A20210" w:rsidRDefault="00CF2E9C" w:rsidP="00CF2E9C">
      <w:pPr>
        <w:pStyle w:val="Heading4"/>
      </w:pPr>
      <w:bookmarkStart w:id="476" w:name="_CR6_1_3_2"/>
      <w:bookmarkStart w:id="477" w:name="_Toc193383310"/>
      <w:bookmarkEnd w:id="476"/>
      <w:r w:rsidRPr="00A20210">
        <w:t>6.1.3.2</w:t>
      </w:r>
      <w:r w:rsidRPr="00A20210">
        <w:tab/>
        <w:t>Encoding of ATSSS rules</w:t>
      </w:r>
      <w:bookmarkEnd w:id="472"/>
      <w:bookmarkEnd w:id="473"/>
      <w:bookmarkEnd w:id="474"/>
      <w:bookmarkEnd w:id="475"/>
      <w:bookmarkEnd w:id="477"/>
    </w:p>
    <w:p w14:paraId="37207EE5" w14:textId="25925631" w:rsidR="00CF2E9C" w:rsidRPr="00A20210" w:rsidRDefault="00CF2E9C" w:rsidP="00CF2E9C">
      <w:bookmarkStart w:id="478"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78"/>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79" w:name="_CRFigure6_1_3_21"/>
      <w:bookmarkStart w:id="480" w:name="MCCQCTEMPBM_00000022"/>
      <w:r w:rsidRPr="00A20210">
        <w:t>Figure </w:t>
      </w:r>
      <w:bookmarkEnd w:id="479"/>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80"/>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A20210" w:rsidRDefault="006765EF" w:rsidP="000854F6">
            <w:pPr>
              <w:pStyle w:val="TAC"/>
            </w:pPr>
            <w:r w:rsidRPr="00A20210">
              <w:t>Length of ATSSS rule</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11276">
            <w:pPr>
              <w:pStyle w:val="TAC"/>
              <w:rPr>
                <w:lang w:eastAsia="en-GB"/>
              </w:rPr>
            </w:pPr>
            <w:r>
              <w:rPr>
                <w:lang w:eastAsia="en-GB"/>
              </w:rPr>
              <w:t>Length of access selection descriptor</w:t>
            </w:r>
          </w:p>
        </w:tc>
        <w:tc>
          <w:tcPr>
            <w:tcW w:w="1134" w:type="dxa"/>
          </w:tcPr>
          <w:p w14:paraId="445EFDB8" w14:textId="77777777" w:rsidR="00A5735B" w:rsidRDefault="00A5735B" w:rsidP="00F11276">
            <w:pPr>
              <w:pStyle w:val="TAL"/>
              <w:rPr>
                <w:lang w:eastAsia="en-GB"/>
              </w:rPr>
            </w:pPr>
            <w:r>
              <w:rPr>
                <w:lang w:eastAsia="en-GB"/>
              </w:rPr>
              <w:t>octet f+1</w:t>
            </w:r>
          </w:p>
        </w:tc>
      </w:tr>
      <w:tr w:rsidR="00A5735B" w14:paraId="5DDBFF9C"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11276">
            <w:pPr>
              <w:pStyle w:val="TAC"/>
              <w:rPr>
                <w:lang w:eastAsia="en-GB"/>
              </w:rPr>
            </w:pPr>
            <w:r>
              <w:rPr>
                <w:lang w:eastAsia="en-GB"/>
              </w:rPr>
              <w:t>Steering functionality</w:t>
            </w:r>
          </w:p>
        </w:tc>
        <w:tc>
          <w:tcPr>
            <w:tcW w:w="1134" w:type="dxa"/>
          </w:tcPr>
          <w:p w14:paraId="3856327F" w14:textId="77777777" w:rsidR="00A5735B" w:rsidRDefault="00A5735B" w:rsidP="00F11276">
            <w:pPr>
              <w:pStyle w:val="TAL"/>
              <w:rPr>
                <w:lang w:eastAsia="en-GB"/>
              </w:rPr>
            </w:pPr>
            <w:r>
              <w:rPr>
                <w:lang w:eastAsia="en-GB"/>
              </w:rPr>
              <w:t>octet f+2</w:t>
            </w:r>
          </w:p>
        </w:tc>
      </w:tr>
      <w:tr w:rsidR="00A5735B" w14:paraId="0BB31608" w14:textId="77777777" w:rsidTr="00F11276">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11276">
            <w:pPr>
              <w:pStyle w:val="TAC"/>
              <w:rPr>
                <w:lang w:eastAsia="en-GB"/>
              </w:rPr>
            </w:pPr>
            <w:r>
              <w:rPr>
                <w:lang w:eastAsia="en-GB"/>
              </w:rPr>
              <w:t>Steering mode</w:t>
            </w:r>
          </w:p>
        </w:tc>
        <w:tc>
          <w:tcPr>
            <w:tcW w:w="1134" w:type="dxa"/>
          </w:tcPr>
          <w:p w14:paraId="3A954634" w14:textId="77777777" w:rsidR="00A5735B" w:rsidRDefault="00A5735B" w:rsidP="00F11276">
            <w:pPr>
              <w:pStyle w:val="TAL"/>
              <w:rPr>
                <w:lang w:eastAsia="en-GB"/>
              </w:rPr>
            </w:pPr>
            <w:r>
              <w:rPr>
                <w:lang w:eastAsia="en-GB"/>
              </w:rPr>
              <w:t>octet f+3</w:t>
            </w:r>
          </w:p>
        </w:tc>
      </w:tr>
      <w:tr w:rsidR="00A5735B" w14:paraId="1A97BA7A" w14:textId="77777777" w:rsidTr="00F11276">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11276">
            <w:pPr>
              <w:pStyle w:val="TAC"/>
              <w:rPr>
                <w:lang w:eastAsia="en-GB"/>
              </w:rPr>
            </w:pPr>
            <w:r>
              <w:rPr>
                <w:lang w:eastAsia="en-GB"/>
              </w:rPr>
              <w:t>Steering mode information</w:t>
            </w:r>
          </w:p>
        </w:tc>
        <w:tc>
          <w:tcPr>
            <w:tcW w:w="1134" w:type="dxa"/>
          </w:tcPr>
          <w:p w14:paraId="4EE183E3" w14:textId="77777777" w:rsidR="00A5735B" w:rsidRDefault="00A5735B" w:rsidP="00F11276">
            <w:pPr>
              <w:pStyle w:val="TAL"/>
              <w:rPr>
                <w:lang w:eastAsia="en-GB"/>
              </w:rPr>
            </w:pPr>
            <w:r>
              <w:rPr>
                <w:lang w:eastAsia="en-GB"/>
              </w:rPr>
              <w:t>octet f+4*</w:t>
            </w:r>
          </w:p>
          <w:p w14:paraId="3C8D7A40" w14:textId="77777777" w:rsidR="00A5735B" w:rsidRDefault="00A5735B" w:rsidP="00F11276">
            <w:pPr>
              <w:pStyle w:val="TAL"/>
              <w:rPr>
                <w:lang w:eastAsia="en-GB"/>
              </w:rPr>
            </w:pPr>
            <w:r>
              <w:rPr>
                <w:lang w:eastAsia="en-GB"/>
              </w:rPr>
              <w:t>(NOTE)</w:t>
            </w:r>
          </w:p>
        </w:tc>
      </w:tr>
      <w:tr w:rsidR="00A5735B" w14:paraId="01D8160B" w14:textId="77777777" w:rsidTr="00F11276">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11276">
            <w:pPr>
              <w:pStyle w:val="TAC"/>
              <w:rPr>
                <w:lang w:eastAsia="en-GB"/>
              </w:rPr>
            </w:pPr>
            <w:r>
              <w:rPr>
                <w:lang w:eastAsia="en-GB"/>
              </w:rPr>
              <w:t>Steering mode additional indicator</w:t>
            </w:r>
          </w:p>
        </w:tc>
        <w:tc>
          <w:tcPr>
            <w:tcW w:w="1134" w:type="dxa"/>
          </w:tcPr>
          <w:p w14:paraId="398C2382" w14:textId="77777777" w:rsidR="00A5735B" w:rsidRDefault="00A5735B" w:rsidP="00F11276">
            <w:pPr>
              <w:pStyle w:val="TAL"/>
              <w:rPr>
                <w:lang w:eastAsia="en-GB"/>
              </w:rPr>
            </w:pPr>
            <w:r>
              <w:rPr>
                <w:lang w:eastAsia="en-GB"/>
              </w:rPr>
              <w:t>octet z*</w:t>
            </w:r>
          </w:p>
          <w:p w14:paraId="503AFBBB" w14:textId="77777777" w:rsidR="00A5735B" w:rsidRDefault="00A5735B" w:rsidP="00F11276">
            <w:pPr>
              <w:pStyle w:val="TAL"/>
              <w:rPr>
                <w:lang w:val="en-US" w:eastAsia="en-GB"/>
              </w:rPr>
            </w:pPr>
            <w:r>
              <w:rPr>
                <w:lang w:eastAsia="en-GB"/>
              </w:rPr>
              <w:t>(NOTE)</w:t>
            </w:r>
          </w:p>
        </w:tc>
      </w:tr>
      <w:tr w:rsidR="00A5735B" w14:paraId="722C56CF" w14:textId="77777777" w:rsidTr="00F11276">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11276">
            <w:pPr>
              <w:pStyle w:val="TAC"/>
              <w:rPr>
                <w:lang w:eastAsia="en-GB"/>
              </w:rPr>
            </w:pPr>
          </w:p>
          <w:p w14:paraId="77C873BA" w14:textId="77777777" w:rsidR="00A5735B" w:rsidRDefault="00A5735B" w:rsidP="00F11276">
            <w:pPr>
              <w:pStyle w:val="TAC"/>
              <w:rPr>
                <w:lang w:eastAsia="en-GB"/>
              </w:rPr>
            </w:pPr>
            <w:r>
              <w:rPr>
                <w:lang w:eastAsia="en-GB"/>
              </w:rPr>
              <w:t>Threshold values</w:t>
            </w:r>
          </w:p>
        </w:tc>
        <w:tc>
          <w:tcPr>
            <w:tcW w:w="1134" w:type="dxa"/>
          </w:tcPr>
          <w:p w14:paraId="600CB023" w14:textId="77777777" w:rsidR="00A5735B" w:rsidRDefault="00A5735B" w:rsidP="00F11276">
            <w:pPr>
              <w:pStyle w:val="TAL"/>
              <w:rPr>
                <w:lang w:eastAsia="en-GB"/>
              </w:rPr>
            </w:pPr>
            <w:r>
              <w:rPr>
                <w:lang w:eastAsia="en-GB"/>
              </w:rPr>
              <w:t>octet z+1*</w:t>
            </w:r>
          </w:p>
          <w:p w14:paraId="61CE1B6F" w14:textId="77777777" w:rsidR="00A5735B" w:rsidRDefault="00A5735B" w:rsidP="00F11276">
            <w:pPr>
              <w:pStyle w:val="TAL"/>
              <w:rPr>
                <w:lang w:eastAsia="zh-CN"/>
              </w:rPr>
            </w:pPr>
            <w:r>
              <w:rPr>
                <w:rFonts w:hint="eastAsia"/>
                <w:lang w:eastAsia="zh-CN"/>
              </w:rPr>
              <w:t>(</w:t>
            </w:r>
            <w:r>
              <w:rPr>
                <w:lang w:eastAsia="zh-CN"/>
              </w:rPr>
              <w:t>NOTE)</w:t>
            </w:r>
          </w:p>
          <w:p w14:paraId="3AFF60AB" w14:textId="77777777" w:rsidR="00A5735B" w:rsidRDefault="00A5735B" w:rsidP="00F11276">
            <w:pPr>
              <w:pStyle w:val="TAL"/>
              <w:rPr>
                <w:lang w:eastAsia="en-GB"/>
              </w:rPr>
            </w:pPr>
            <w:r>
              <w:rPr>
                <w:lang w:eastAsia="en-GB"/>
              </w:rPr>
              <w:t>octet s*</w:t>
            </w:r>
          </w:p>
        </w:tc>
      </w:tr>
      <w:tr w:rsidR="00A5735B" w14:paraId="62186509" w14:textId="77777777" w:rsidTr="00F11276">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11276">
            <w:pPr>
              <w:pStyle w:val="TAC"/>
              <w:rPr>
                <w:lang w:eastAsia="en-GB"/>
              </w:rPr>
            </w:pPr>
            <w:r>
              <w:rPr>
                <w:lang w:eastAsia="en-GB"/>
              </w:rPr>
              <w:t>Transport mode</w:t>
            </w:r>
          </w:p>
        </w:tc>
        <w:tc>
          <w:tcPr>
            <w:tcW w:w="1134" w:type="dxa"/>
          </w:tcPr>
          <w:p w14:paraId="0E0E6D9E" w14:textId="77777777" w:rsidR="00A5735B" w:rsidRDefault="00A5735B" w:rsidP="00F11276">
            <w:pPr>
              <w:pStyle w:val="TAL"/>
              <w:rPr>
                <w:lang w:eastAsia="en-GB"/>
              </w:rPr>
            </w:pPr>
            <w:r>
              <w:rPr>
                <w:lang w:eastAsia="en-GB"/>
              </w:rPr>
              <w:t>octet s+1*</w:t>
            </w:r>
          </w:p>
          <w:p w14:paraId="5A9004E3" w14:textId="77777777" w:rsidR="00A5735B" w:rsidRDefault="00A5735B" w:rsidP="00F11276">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A20210" w:rsidRDefault="007D364B" w:rsidP="0012414A">
            <w:pPr>
              <w:pStyle w:val="TAC"/>
            </w:pPr>
            <w:r w:rsidRPr="00A20210">
              <w:t>Length of threshold values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A963DE">
        <w:trPr>
          <w:cantSplit/>
          <w:jc w:val="center"/>
        </w:trPr>
        <w:tc>
          <w:tcPr>
            <w:tcW w:w="709" w:type="dxa"/>
            <w:tcBorders>
              <w:top w:val="nil"/>
              <w:left w:val="nil"/>
              <w:bottom w:val="nil"/>
              <w:right w:val="nil"/>
            </w:tcBorders>
            <w:hideMark/>
          </w:tcPr>
          <w:p w14:paraId="5F0306FA" w14:textId="77777777" w:rsidR="00DC08CE" w:rsidRPr="00A20210" w:rsidRDefault="00DC08CE" w:rsidP="00A963DE">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A963DE">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A963DE">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A963DE">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A963DE">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A963DE">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A963DE">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A963DE">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A963DE">
            <w:pPr>
              <w:pStyle w:val="TAL"/>
            </w:pPr>
          </w:p>
        </w:tc>
      </w:tr>
      <w:tr w:rsidR="00DC08CE" w:rsidRPr="00A20210" w14:paraId="3FA542FD" w14:textId="77777777" w:rsidTr="00A963DE">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A963DE">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A963DE">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481" w:name="_CRFigure6_1_3_26"/>
      <w:r w:rsidRPr="00A20210">
        <w:rPr>
          <w:lang w:val="fr-FR"/>
        </w:rPr>
        <w:t>Figure </w:t>
      </w:r>
      <w:bookmarkEnd w:id="481"/>
      <w:r w:rsidRPr="00A20210">
        <w:rPr>
          <w:lang w:val="fr-FR"/>
        </w:rPr>
        <w:t>6.1.3.2-6: Transport mode</w:t>
      </w:r>
    </w:p>
    <w:p w14:paraId="000779D8" w14:textId="77777777" w:rsidR="00671794" w:rsidRPr="00A20210" w:rsidRDefault="00671794" w:rsidP="00671794">
      <w:pPr>
        <w:pStyle w:val="TH"/>
      </w:pPr>
      <w:bookmarkStart w:id="482" w:name="_CRTable6_1_3_21"/>
      <w:r w:rsidRPr="00A20210">
        <w:lastRenderedPageBreak/>
        <w:t>Table </w:t>
      </w:r>
      <w:bookmarkEnd w:id="482"/>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A963DE">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A963DE">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A963DE">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A963DE">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A963DE">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A963DE">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A963DE">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A963DE">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A963DE">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A963DE">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A963DE">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A963DE">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77777777" w:rsidR="00671794" w:rsidRPr="00A20210" w:rsidRDefault="00671794" w:rsidP="00A963DE">
            <w:pPr>
              <w:pStyle w:val="TAL"/>
              <w:rPr>
                <w:lang w:eastAsia="en-GB"/>
              </w:rPr>
            </w:pPr>
            <w:r w:rsidRPr="00A20210">
              <w:rPr>
                <w:lang w:eastAsia="en-GB"/>
              </w:rPr>
              <w:t>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a+5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A963DE">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A963DE">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A963DE">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A963DE">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A963DE">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A963DE">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A963DE">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A963DE">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A963DE">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A963DE">
            <w:pPr>
              <w:pStyle w:val="TAL"/>
              <w:rPr>
                <w:lang w:eastAsia="en-GB"/>
              </w:rPr>
            </w:pPr>
            <w:r w:rsidRPr="00A20210">
              <w:rPr>
                <w:lang w:eastAsia="en-GB"/>
              </w:rPr>
              <w:t>Traffic descriptor component type identifier</w:t>
            </w:r>
          </w:p>
          <w:p w14:paraId="6239A18B" w14:textId="77777777" w:rsidR="00671794" w:rsidRPr="00A20210" w:rsidRDefault="00671794" w:rsidP="00A963DE">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A963DE">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A963DE">
            <w:pPr>
              <w:pStyle w:val="TAL"/>
              <w:rPr>
                <w:lang w:eastAsia="en-GB"/>
              </w:rPr>
            </w:pPr>
            <w:r w:rsidRPr="00A20210">
              <w:rPr>
                <w:lang w:eastAsia="en-GB"/>
              </w:rPr>
              <w:t>Match-all type</w:t>
            </w:r>
          </w:p>
        </w:tc>
      </w:tr>
      <w:tr w:rsidR="00671794" w:rsidRPr="00A20210"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A963DE">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A963DE">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A963DE">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A963DE">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A963DE">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A963DE">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A963DE">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A963DE">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A963DE">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A963DE">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A963DE">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A963DE">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A963DE">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A963DE">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A963DE">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A963DE">
            <w:pPr>
              <w:pStyle w:val="TAL"/>
              <w:rPr>
                <w:lang w:eastAsia="en-GB"/>
              </w:rPr>
            </w:pPr>
            <w:r w:rsidRPr="00A20210">
              <w:rPr>
                <w:lang w:eastAsia="en-GB"/>
              </w:rPr>
              <w:t>Destination MAC address type</w:t>
            </w:r>
          </w:p>
        </w:tc>
      </w:tr>
      <w:tr w:rsidR="00671794" w:rsidRPr="00A20210"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A963DE">
            <w:pPr>
              <w:pStyle w:val="TAL"/>
              <w:rPr>
                <w:lang w:val="sv-SE" w:eastAsia="en-GB"/>
              </w:rPr>
            </w:pPr>
            <w:r w:rsidRPr="00A20210">
              <w:rPr>
                <w:lang w:val="sv-SE" w:eastAsia="en-GB"/>
              </w:rPr>
              <w:t>802.1Q C-TAG VID type</w:t>
            </w:r>
          </w:p>
        </w:tc>
      </w:tr>
      <w:tr w:rsidR="00671794" w:rsidRPr="00A20210"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A963DE">
            <w:pPr>
              <w:pStyle w:val="TAL"/>
              <w:rPr>
                <w:lang w:val="sv-SE" w:eastAsia="en-GB"/>
              </w:rPr>
            </w:pPr>
            <w:r w:rsidRPr="00A20210">
              <w:rPr>
                <w:lang w:val="sv-SE" w:eastAsia="en-GB"/>
              </w:rPr>
              <w:t>802.1Q S-TAG VID type</w:t>
            </w:r>
          </w:p>
        </w:tc>
      </w:tr>
      <w:tr w:rsidR="00671794" w:rsidRPr="00A20210"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A963DE">
            <w:pPr>
              <w:pStyle w:val="TAL"/>
              <w:rPr>
                <w:lang w:val="sv-SE" w:eastAsia="en-GB"/>
              </w:rPr>
            </w:pPr>
            <w:r w:rsidRPr="00A20210">
              <w:rPr>
                <w:lang w:val="sv-SE" w:eastAsia="en-GB"/>
              </w:rPr>
              <w:t>802.1Q C-TAG PCP/DEI type</w:t>
            </w:r>
          </w:p>
        </w:tc>
      </w:tr>
      <w:tr w:rsidR="00671794" w:rsidRPr="00A20210"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A20210" w:rsidRDefault="00671794" w:rsidP="00A963DE">
            <w:pPr>
              <w:pStyle w:val="TAL"/>
              <w:rPr>
                <w:lang w:eastAsia="en-GB"/>
              </w:rPr>
            </w:pPr>
            <w:r w:rsidRPr="00A20210">
              <w:rPr>
                <w:lang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A963DE">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A963DE">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A963DE">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A963DE">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A963DE">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A963DE">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A963DE">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A963DE">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A963DE">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A963DE">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A963DE">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A963DE">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A963DE">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A963DE">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28060C">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28060C">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28060C">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28060C">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28060C">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28060C">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28060C">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28060C">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28060C">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28060C">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28060C">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A963DE">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A963DE">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A963DE">
            <w:pPr>
              <w:pStyle w:val="TAL"/>
              <w:rPr>
                <w:lang w:eastAsia="en-GB"/>
              </w:rPr>
            </w:pPr>
            <w:r w:rsidRPr="00A20210">
              <w:rPr>
                <w:lang w:eastAsia="en-GB"/>
              </w:rPr>
              <w:t>Length of access selection descriptor (octet f+1)</w:t>
            </w:r>
          </w:p>
          <w:p w14:paraId="7837DDDB" w14:textId="2F9F8F2F" w:rsidR="00A5735B" w:rsidRPr="00A20210" w:rsidRDefault="00A5735B" w:rsidP="00A963DE">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A963DE">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A963DE">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A963DE">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A963DE">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A963DE">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A963DE">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A963DE">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A963DE">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A963DE">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A963DE">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A963DE">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A963DE">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A963DE">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A963DE">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A963DE">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A963DE">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A963DE">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A963DE">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A963DE">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A963DE">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A963DE">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A963DE">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A963DE">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A963DE">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A963DE">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8012D0">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8012D0">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8012D0">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8012D0">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8012D0">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8012D0">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8012D0">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8012D0">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8012D0">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A963DE">
            <w:pPr>
              <w:pStyle w:val="TAL"/>
              <w:spacing w:after="40"/>
              <w:rPr>
                <w:lang w:eastAsia="en-GB"/>
              </w:rPr>
            </w:pPr>
            <w:r w:rsidRPr="00A20210">
              <w:rPr>
                <w:lang w:eastAsia="en-GB"/>
              </w:rPr>
              <w:t>All other values are spare.</w:t>
            </w:r>
          </w:p>
          <w:p w14:paraId="67EB6870" w14:textId="77777777" w:rsidR="00671794" w:rsidRPr="00A20210" w:rsidRDefault="00671794" w:rsidP="00A963DE">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A963DE">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A963DE">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A963DE">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A963DE">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A963DE">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A963DE">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A963DE">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A963DE">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A963DE">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A963DE">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A963DE">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A963DE">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A963DE">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A963DE">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A963DE">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A963DE">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A963DE">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A963DE">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A963DE">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A963DE">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A963DE">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A963DE">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A963DE">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A963DE">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A963DE">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lastRenderedPageBreak/>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A963DE">
            <w:pPr>
              <w:pStyle w:val="TAL"/>
              <w:rPr>
                <w:b/>
              </w:rPr>
            </w:pPr>
            <w:r w:rsidRPr="00A20210">
              <w:rPr>
                <w:b/>
              </w:rPr>
              <w:t>8</w:t>
            </w:r>
          </w:p>
        </w:tc>
        <w:tc>
          <w:tcPr>
            <w:tcW w:w="354" w:type="dxa"/>
            <w:gridSpan w:val="3"/>
          </w:tcPr>
          <w:p w14:paraId="631F1F85" w14:textId="77777777" w:rsidR="006361D0" w:rsidRPr="00A20210" w:rsidRDefault="006361D0" w:rsidP="00A963DE">
            <w:pPr>
              <w:pStyle w:val="TAL"/>
              <w:rPr>
                <w:b/>
              </w:rPr>
            </w:pPr>
            <w:r w:rsidRPr="00A20210">
              <w:rPr>
                <w:b/>
              </w:rPr>
              <w:t>7</w:t>
            </w:r>
          </w:p>
        </w:tc>
        <w:tc>
          <w:tcPr>
            <w:tcW w:w="355" w:type="dxa"/>
            <w:gridSpan w:val="3"/>
          </w:tcPr>
          <w:p w14:paraId="3C0912F3" w14:textId="77777777" w:rsidR="006361D0" w:rsidRPr="00A20210" w:rsidRDefault="006361D0" w:rsidP="00A963DE">
            <w:pPr>
              <w:pStyle w:val="TAL"/>
              <w:rPr>
                <w:b/>
              </w:rPr>
            </w:pPr>
            <w:r w:rsidRPr="00A20210">
              <w:rPr>
                <w:b/>
              </w:rPr>
              <w:t>6</w:t>
            </w:r>
          </w:p>
        </w:tc>
        <w:tc>
          <w:tcPr>
            <w:tcW w:w="354" w:type="dxa"/>
            <w:gridSpan w:val="3"/>
          </w:tcPr>
          <w:p w14:paraId="4328C1C1" w14:textId="77777777" w:rsidR="006361D0" w:rsidRPr="00A20210" w:rsidRDefault="006361D0" w:rsidP="00A963DE">
            <w:pPr>
              <w:pStyle w:val="TAL"/>
              <w:rPr>
                <w:b/>
              </w:rPr>
            </w:pPr>
            <w:r w:rsidRPr="00A20210">
              <w:rPr>
                <w:b/>
              </w:rPr>
              <w:t>5</w:t>
            </w:r>
          </w:p>
        </w:tc>
        <w:tc>
          <w:tcPr>
            <w:tcW w:w="354" w:type="dxa"/>
            <w:gridSpan w:val="3"/>
          </w:tcPr>
          <w:p w14:paraId="0D9DDBEA" w14:textId="77777777" w:rsidR="006361D0" w:rsidRPr="00A20210" w:rsidRDefault="006361D0" w:rsidP="00A963DE">
            <w:pPr>
              <w:pStyle w:val="TAL"/>
              <w:rPr>
                <w:b/>
              </w:rPr>
            </w:pPr>
            <w:r w:rsidRPr="00A20210">
              <w:rPr>
                <w:b/>
              </w:rPr>
              <w:t>4</w:t>
            </w:r>
          </w:p>
        </w:tc>
        <w:tc>
          <w:tcPr>
            <w:tcW w:w="379" w:type="dxa"/>
            <w:gridSpan w:val="4"/>
          </w:tcPr>
          <w:p w14:paraId="7C0A4877" w14:textId="77777777" w:rsidR="006361D0" w:rsidRPr="00A20210" w:rsidRDefault="006361D0" w:rsidP="00A963DE">
            <w:pPr>
              <w:pStyle w:val="TAL"/>
              <w:rPr>
                <w:b/>
              </w:rPr>
            </w:pPr>
            <w:r w:rsidRPr="00A20210">
              <w:rPr>
                <w:b/>
              </w:rPr>
              <w:t>3</w:t>
            </w:r>
          </w:p>
        </w:tc>
        <w:tc>
          <w:tcPr>
            <w:tcW w:w="380" w:type="dxa"/>
            <w:gridSpan w:val="5"/>
          </w:tcPr>
          <w:p w14:paraId="318B00BB" w14:textId="77777777" w:rsidR="006361D0" w:rsidRPr="00A20210" w:rsidRDefault="006361D0" w:rsidP="00A963DE">
            <w:pPr>
              <w:pStyle w:val="TAL"/>
              <w:rPr>
                <w:b/>
              </w:rPr>
            </w:pPr>
            <w:r w:rsidRPr="00A20210">
              <w:rPr>
                <w:b/>
              </w:rPr>
              <w:t>2</w:t>
            </w:r>
          </w:p>
        </w:tc>
        <w:tc>
          <w:tcPr>
            <w:tcW w:w="394" w:type="dxa"/>
            <w:gridSpan w:val="5"/>
          </w:tcPr>
          <w:p w14:paraId="3CA7D762" w14:textId="77777777" w:rsidR="006361D0" w:rsidRPr="00A20210" w:rsidRDefault="006361D0" w:rsidP="00A963DE">
            <w:pPr>
              <w:pStyle w:val="TAL"/>
              <w:rPr>
                <w:b/>
              </w:rPr>
            </w:pPr>
            <w:r w:rsidRPr="00A20210">
              <w:rPr>
                <w:b/>
              </w:rPr>
              <w:t>1</w:t>
            </w:r>
          </w:p>
        </w:tc>
        <w:tc>
          <w:tcPr>
            <w:tcW w:w="379" w:type="dxa"/>
            <w:gridSpan w:val="4"/>
          </w:tcPr>
          <w:p w14:paraId="0DFE8F17" w14:textId="77777777" w:rsidR="006361D0" w:rsidRPr="00A20210" w:rsidRDefault="006361D0" w:rsidP="00A963DE">
            <w:pPr>
              <w:pStyle w:val="TAL"/>
              <w:rPr>
                <w:b/>
              </w:rPr>
            </w:pPr>
          </w:p>
        </w:tc>
        <w:tc>
          <w:tcPr>
            <w:tcW w:w="3798" w:type="dxa"/>
          </w:tcPr>
          <w:p w14:paraId="79C41994" w14:textId="77777777" w:rsidR="006361D0" w:rsidRPr="00A20210" w:rsidRDefault="006361D0" w:rsidP="00A963DE">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A963DE">
            <w:pPr>
              <w:pStyle w:val="TAL"/>
            </w:pPr>
            <w:r w:rsidRPr="00A20210">
              <w:t>0</w:t>
            </w:r>
          </w:p>
        </w:tc>
        <w:tc>
          <w:tcPr>
            <w:tcW w:w="354" w:type="dxa"/>
            <w:gridSpan w:val="3"/>
          </w:tcPr>
          <w:p w14:paraId="7EF241DC" w14:textId="77777777" w:rsidR="006361D0" w:rsidRPr="00A20210" w:rsidRDefault="006361D0" w:rsidP="00A963DE">
            <w:pPr>
              <w:pStyle w:val="TAL"/>
            </w:pPr>
            <w:r w:rsidRPr="00A20210">
              <w:t>0</w:t>
            </w:r>
          </w:p>
        </w:tc>
        <w:tc>
          <w:tcPr>
            <w:tcW w:w="355" w:type="dxa"/>
            <w:gridSpan w:val="3"/>
          </w:tcPr>
          <w:p w14:paraId="2ED59128" w14:textId="77777777" w:rsidR="006361D0" w:rsidRPr="00A20210" w:rsidRDefault="006361D0" w:rsidP="00A963DE">
            <w:pPr>
              <w:pStyle w:val="TAL"/>
            </w:pPr>
            <w:r w:rsidRPr="00A20210">
              <w:t>0</w:t>
            </w:r>
          </w:p>
        </w:tc>
        <w:tc>
          <w:tcPr>
            <w:tcW w:w="354" w:type="dxa"/>
            <w:gridSpan w:val="3"/>
          </w:tcPr>
          <w:p w14:paraId="522E654D" w14:textId="77777777" w:rsidR="006361D0" w:rsidRPr="00A20210" w:rsidRDefault="006361D0" w:rsidP="00A963DE">
            <w:pPr>
              <w:pStyle w:val="TAL"/>
            </w:pPr>
            <w:r w:rsidRPr="00A20210">
              <w:t>0</w:t>
            </w:r>
          </w:p>
        </w:tc>
        <w:tc>
          <w:tcPr>
            <w:tcW w:w="354" w:type="dxa"/>
            <w:gridSpan w:val="3"/>
          </w:tcPr>
          <w:p w14:paraId="58F11689" w14:textId="77777777" w:rsidR="006361D0" w:rsidRPr="00A20210" w:rsidRDefault="006361D0" w:rsidP="00A963DE">
            <w:pPr>
              <w:pStyle w:val="TAL"/>
            </w:pPr>
            <w:r w:rsidRPr="00A20210">
              <w:t>0</w:t>
            </w:r>
          </w:p>
        </w:tc>
        <w:tc>
          <w:tcPr>
            <w:tcW w:w="379" w:type="dxa"/>
            <w:gridSpan w:val="4"/>
          </w:tcPr>
          <w:p w14:paraId="33FA5E43" w14:textId="77777777" w:rsidR="006361D0" w:rsidRPr="00A20210" w:rsidRDefault="006361D0" w:rsidP="00A963DE">
            <w:pPr>
              <w:pStyle w:val="TAL"/>
            </w:pPr>
            <w:r w:rsidRPr="00A20210">
              <w:t>0</w:t>
            </w:r>
          </w:p>
        </w:tc>
        <w:tc>
          <w:tcPr>
            <w:tcW w:w="380" w:type="dxa"/>
            <w:gridSpan w:val="5"/>
          </w:tcPr>
          <w:p w14:paraId="26FEF7AC" w14:textId="77777777" w:rsidR="006361D0" w:rsidRPr="00A20210" w:rsidRDefault="006361D0" w:rsidP="00A963DE">
            <w:pPr>
              <w:pStyle w:val="TAL"/>
            </w:pPr>
            <w:r w:rsidRPr="00A20210">
              <w:t>0</w:t>
            </w:r>
          </w:p>
        </w:tc>
        <w:tc>
          <w:tcPr>
            <w:tcW w:w="394" w:type="dxa"/>
            <w:gridSpan w:val="5"/>
          </w:tcPr>
          <w:p w14:paraId="1E705854" w14:textId="77777777" w:rsidR="006361D0" w:rsidRPr="00A20210" w:rsidRDefault="006361D0" w:rsidP="00A963DE">
            <w:pPr>
              <w:pStyle w:val="TAL"/>
            </w:pPr>
            <w:r w:rsidRPr="00A20210">
              <w:t>0</w:t>
            </w:r>
          </w:p>
        </w:tc>
        <w:tc>
          <w:tcPr>
            <w:tcW w:w="379" w:type="dxa"/>
            <w:gridSpan w:val="4"/>
          </w:tcPr>
          <w:p w14:paraId="56F955FF" w14:textId="77777777" w:rsidR="006361D0" w:rsidRPr="00A20210" w:rsidRDefault="006361D0" w:rsidP="00A963DE">
            <w:pPr>
              <w:pStyle w:val="TAL"/>
            </w:pPr>
          </w:p>
        </w:tc>
        <w:tc>
          <w:tcPr>
            <w:tcW w:w="3798" w:type="dxa"/>
          </w:tcPr>
          <w:p w14:paraId="3664FC6B" w14:textId="77777777" w:rsidR="006361D0" w:rsidRPr="00A20210" w:rsidRDefault="006361D0" w:rsidP="00A963DE">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A963DE">
            <w:pPr>
              <w:pStyle w:val="TAL"/>
            </w:pPr>
            <w:r w:rsidRPr="00A20210">
              <w:t>0</w:t>
            </w:r>
          </w:p>
        </w:tc>
        <w:tc>
          <w:tcPr>
            <w:tcW w:w="354" w:type="dxa"/>
            <w:gridSpan w:val="3"/>
          </w:tcPr>
          <w:p w14:paraId="63E10096" w14:textId="77777777" w:rsidR="006361D0" w:rsidRPr="00A20210" w:rsidRDefault="006361D0" w:rsidP="00A963DE">
            <w:pPr>
              <w:pStyle w:val="TAL"/>
            </w:pPr>
            <w:r w:rsidRPr="00A20210">
              <w:t>0</w:t>
            </w:r>
          </w:p>
        </w:tc>
        <w:tc>
          <w:tcPr>
            <w:tcW w:w="355" w:type="dxa"/>
            <w:gridSpan w:val="3"/>
          </w:tcPr>
          <w:p w14:paraId="49E05D2C" w14:textId="77777777" w:rsidR="006361D0" w:rsidRPr="00A20210" w:rsidRDefault="006361D0" w:rsidP="00A963DE">
            <w:pPr>
              <w:pStyle w:val="TAL"/>
            </w:pPr>
            <w:r w:rsidRPr="00A20210">
              <w:t>0</w:t>
            </w:r>
          </w:p>
        </w:tc>
        <w:tc>
          <w:tcPr>
            <w:tcW w:w="354" w:type="dxa"/>
            <w:gridSpan w:val="3"/>
          </w:tcPr>
          <w:p w14:paraId="3F634EC1" w14:textId="77777777" w:rsidR="006361D0" w:rsidRPr="00A20210" w:rsidRDefault="006361D0" w:rsidP="00A963DE">
            <w:pPr>
              <w:pStyle w:val="TAL"/>
            </w:pPr>
            <w:r w:rsidRPr="00A20210">
              <w:t>0</w:t>
            </w:r>
          </w:p>
        </w:tc>
        <w:tc>
          <w:tcPr>
            <w:tcW w:w="354" w:type="dxa"/>
            <w:gridSpan w:val="3"/>
          </w:tcPr>
          <w:p w14:paraId="5FD11FEC" w14:textId="77777777" w:rsidR="006361D0" w:rsidRPr="00A20210" w:rsidRDefault="006361D0" w:rsidP="00A963DE">
            <w:pPr>
              <w:pStyle w:val="TAL"/>
            </w:pPr>
            <w:r w:rsidRPr="00A20210">
              <w:t>0</w:t>
            </w:r>
          </w:p>
        </w:tc>
        <w:tc>
          <w:tcPr>
            <w:tcW w:w="379" w:type="dxa"/>
            <w:gridSpan w:val="4"/>
          </w:tcPr>
          <w:p w14:paraId="74C28A75" w14:textId="77777777" w:rsidR="006361D0" w:rsidRPr="00A20210" w:rsidRDefault="006361D0" w:rsidP="00A963DE">
            <w:pPr>
              <w:pStyle w:val="TAL"/>
            </w:pPr>
            <w:r w:rsidRPr="00A20210">
              <w:t>0</w:t>
            </w:r>
          </w:p>
        </w:tc>
        <w:tc>
          <w:tcPr>
            <w:tcW w:w="380" w:type="dxa"/>
            <w:gridSpan w:val="5"/>
          </w:tcPr>
          <w:p w14:paraId="66468FA8" w14:textId="77777777" w:rsidR="006361D0" w:rsidRPr="00A20210" w:rsidRDefault="006361D0" w:rsidP="00A963DE">
            <w:pPr>
              <w:pStyle w:val="TAL"/>
            </w:pPr>
            <w:r w:rsidRPr="00A20210">
              <w:t>0</w:t>
            </w:r>
          </w:p>
        </w:tc>
        <w:tc>
          <w:tcPr>
            <w:tcW w:w="394" w:type="dxa"/>
            <w:gridSpan w:val="5"/>
          </w:tcPr>
          <w:p w14:paraId="3C020243" w14:textId="77777777" w:rsidR="006361D0" w:rsidRPr="00A20210" w:rsidRDefault="006361D0" w:rsidP="00A963DE">
            <w:pPr>
              <w:pStyle w:val="TAL"/>
            </w:pPr>
            <w:r w:rsidRPr="00A20210">
              <w:t>1</w:t>
            </w:r>
          </w:p>
        </w:tc>
        <w:tc>
          <w:tcPr>
            <w:tcW w:w="379" w:type="dxa"/>
            <w:gridSpan w:val="4"/>
          </w:tcPr>
          <w:p w14:paraId="341DA333" w14:textId="77777777" w:rsidR="006361D0" w:rsidRPr="00A20210" w:rsidRDefault="006361D0" w:rsidP="00A963DE">
            <w:pPr>
              <w:pStyle w:val="TAL"/>
            </w:pPr>
          </w:p>
        </w:tc>
        <w:tc>
          <w:tcPr>
            <w:tcW w:w="3798" w:type="dxa"/>
          </w:tcPr>
          <w:p w14:paraId="700AB3B7" w14:textId="77777777" w:rsidR="006361D0" w:rsidRPr="00A20210" w:rsidRDefault="006361D0" w:rsidP="00A963DE">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A963DE">
            <w:pPr>
              <w:pStyle w:val="TAL"/>
            </w:pPr>
            <w:r w:rsidRPr="00A20210">
              <w:t>0</w:t>
            </w:r>
          </w:p>
        </w:tc>
        <w:tc>
          <w:tcPr>
            <w:tcW w:w="354" w:type="dxa"/>
            <w:gridSpan w:val="3"/>
          </w:tcPr>
          <w:p w14:paraId="7FFF51F9" w14:textId="77777777" w:rsidR="006361D0" w:rsidRPr="00A20210" w:rsidRDefault="006361D0" w:rsidP="00A963DE">
            <w:pPr>
              <w:pStyle w:val="TAL"/>
            </w:pPr>
            <w:r w:rsidRPr="00A20210">
              <w:t>0</w:t>
            </w:r>
          </w:p>
        </w:tc>
        <w:tc>
          <w:tcPr>
            <w:tcW w:w="355" w:type="dxa"/>
            <w:gridSpan w:val="3"/>
          </w:tcPr>
          <w:p w14:paraId="00F8B054" w14:textId="77777777" w:rsidR="006361D0" w:rsidRPr="00A20210" w:rsidRDefault="006361D0" w:rsidP="00A963DE">
            <w:pPr>
              <w:pStyle w:val="TAL"/>
            </w:pPr>
            <w:r w:rsidRPr="00A20210">
              <w:t>0</w:t>
            </w:r>
          </w:p>
        </w:tc>
        <w:tc>
          <w:tcPr>
            <w:tcW w:w="354" w:type="dxa"/>
            <w:gridSpan w:val="3"/>
          </w:tcPr>
          <w:p w14:paraId="5F912529" w14:textId="77777777" w:rsidR="006361D0" w:rsidRPr="00A20210" w:rsidRDefault="006361D0" w:rsidP="00A963DE">
            <w:pPr>
              <w:pStyle w:val="TAL"/>
            </w:pPr>
            <w:r w:rsidRPr="00A20210">
              <w:t>0</w:t>
            </w:r>
          </w:p>
        </w:tc>
        <w:tc>
          <w:tcPr>
            <w:tcW w:w="354" w:type="dxa"/>
            <w:gridSpan w:val="3"/>
          </w:tcPr>
          <w:p w14:paraId="5E4B7AE6" w14:textId="77777777" w:rsidR="006361D0" w:rsidRPr="00A20210" w:rsidRDefault="006361D0" w:rsidP="00A963DE">
            <w:pPr>
              <w:pStyle w:val="TAL"/>
            </w:pPr>
            <w:r w:rsidRPr="00A20210">
              <w:t>0</w:t>
            </w:r>
          </w:p>
        </w:tc>
        <w:tc>
          <w:tcPr>
            <w:tcW w:w="379" w:type="dxa"/>
            <w:gridSpan w:val="4"/>
          </w:tcPr>
          <w:p w14:paraId="10B6A92B" w14:textId="77777777" w:rsidR="006361D0" w:rsidRPr="00A20210" w:rsidRDefault="006361D0" w:rsidP="00A963DE">
            <w:pPr>
              <w:pStyle w:val="TAL"/>
            </w:pPr>
            <w:r w:rsidRPr="00A20210">
              <w:t>0</w:t>
            </w:r>
          </w:p>
        </w:tc>
        <w:tc>
          <w:tcPr>
            <w:tcW w:w="380" w:type="dxa"/>
            <w:gridSpan w:val="5"/>
          </w:tcPr>
          <w:p w14:paraId="4A848168" w14:textId="77777777" w:rsidR="006361D0" w:rsidRPr="00A20210" w:rsidRDefault="006361D0" w:rsidP="00A963DE">
            <w:pPr>
              <w:pStyle w:val="TAL"/>
            </w:pPr>
            <w:r w:rsidRPr="00A20210">
              <w:t>1</w:t>
            </w:r>
          </w:p>
        </w:tc>
        <w:tc>
          <w:tcPr>
            <w:tcW w:w="394" w:type="dxa"/>
            <w:gridSpan w:val="5"/>
          </w:tcPr>
          <w:p w14:paraId="586541C1" w14:textId="77777777" w:rsidR="006361D0" w:rsidRPr="00A20210" w:rsidRDefault="006361D0" w:rsidP="00A963DE">
            <w:pPr>
              <w:pStyle w:val="TAL"/>
            </w:pPr>
            <w:r w:rsidRPr="00A20210">
              <w:t>0</w:t>
            </w:r>
          </w:p>
        </w:tc>
        <w:tc>
          <w:tcPr>
            <w:tcW w:w="379" w:type="dxa"/>
            <w:gridSpan w:val="4"/>
          </w:tcPr>
          <w:p w14:paraId="3F987430" w14:textId="77777777" w:rsidR="006361D0" w:rsidRPr="00A20210" w:rsidRDefault="006361D0" w:rsidP="00A963DE">
            <w:pPr>
              <w:pStyle w:val="TAL"/>
            </w:pPr>
          </w:p>
        </w:tc>
        <w:tc>
          <w:tcPr>
            <w:tcW w:w="3798" w:type="dxa"/>
          </w:tcPr>
          <w:p w14:paraId="56AE1E91" w14:textId="77777777" w:rsidR="006361D0" w:rsidRPr="00A20210" w:rsidRDefault="006361D0" w:rsidP="00A963DE">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A963DE">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83" w:name="_Hlk128433331"/>
            <w:r w:rsidRPr="00A20210">
              <w:rPr>
                <w:lang w:val="en-US" w:eastAsia="ko-KR"/>
              </w:rPr>
              <w:t>LBPAO</w:t>
            </w:r>
            <w:bookmarkEnd w:id="483"/>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77777777" w:rsidR="0026488B" w:rsidRPr="00A20210" w:rsidRDefault="0026488B" w:rsidP="0026488B">
            <w:pPr>
              <w:pStyle w:val="TAN"/>
              <w:rPr>
                <w:lang w:eastAsia="en-GB"/>
              </w:rPr>
            </w:pPr>
            <w:r w:rsidRPr="00A20210">
              <w:rPr>
                <w:lang w:eastAsia="en-GB"/>
              </w:rPr>
              <w:t>NOTE 2:</w:t>
            </w:r>
            <w:r w:rsidRPr="00A20210">
              <w:rPr>
                <w:lang w:eastAsia="en-GB"/>
              </w:rPr>
              <w:tab/>
              <w:t>This value shall be set by the SMF if the UE supports only one steering functionality, i.e. only "ATSSS Low-Layer functionality with any steering mode".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11276">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11276">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84" w:name="_CR6_1_4"/>
      <w:bookmarkStart w:id="485" w:name="_Toc25085421"/>
      <w:bookmarkStart w:id="486" w:name="_Toc42897414"/>
      <w:bookmarkStart w:id="487" w:name="_Toc43398929"/>
      <w:bookmarkStart w:id="488" w:name="_Toc51772008"/>
      <w:bookmarkStart w:id="489" w:name="_Toc193383311"/>
      <w:bookmarkEnd w:id="484"/>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85"/>
      <w:bookmarkEnd w:id="486"/>
      <w:bookmarkEnd w:id="487"/>
      <w:bookmarkEnd w:id="488"/>
      <w:bookmarkEnd w:id="489"/>
    </w:p>
    <w:p w14:paraId="26E2D02E" w14:textId="19C3CA31" w:rsidR="005D49F9" w:rsidRPr="00A20210" w:rsidRDefault="005D49F9" w:rsidP="005D49F9">
      <w:pPr>
        <w:pStyle w:val="Heading4"/>
      </w:pPr>
      <w:bookmarkStart w:id="490" w:name="_CR6_1_4_1"/>
      <w:bookmarkStart w:id="491" w:name="_Toc25085422"/>
      <w:bookmarkStart w:id="492" w:name="_Toc42897415"/>
      <w:bookmarkStart w:id="493" w:name="_Toc43398930"/>
      <w:bookmarkStart w:id="494" w:name="_Toc51772009"/>
      <w:bookmarkStart w:id="495" w:name="_Toc193383312"/>
      <w:bookmarkEnd w:id="490"/>
      <w:r w:rsidRPr="00A20210">
        <w:t>6.1.4.1</w:t>
      </w:r>
      <w:r w:rsidRPr="00A20210">
        <w:tab/>
        <w:t>Definition of network steering functionalities information</w:t>
      </w:r>
      <w:bookmarkEnd w:id="491"/>
      <w:bookmarkEnd w:id="492"/>
      <w:bookmarkEnd w:id="493"/>
      <w:bookmarkEnd w:id="494"/>
      <w:bookmarkEnd w:id="495"/>
    </w:p>
    <w:p w14:paraId="06A486BA" w14:textId="77777777" w:rsidR="009E2013" w:rsidRPr="00A20210" w:rsidRDefault="009E2013" w:rsidP="009E2013">
      <w:pPr>
        <w:pStyle w:val="Heading5"/>
        <w:rPr>
          <w:lang w:eastAsia="zh-CN"/>
        </w:rPr>
      </w:pPr>
      <w:bookmarkStart w:id="496" w:name="_CR6_1_4_1_0"/>
      <w:bookmarkStart w:id="497" w:name="_Toc193383313"/>
      <w:bookmarkEnd w:id="496"/>
      <w:r w:rsidRPr="00A20210">
        <w:rPr>
          <w:lang w:eastAsia="zh-CN"/>
        </w:rPr>
        <w:t>6.1.4.1.0</w:t>
      </w:r>
      <w:r w:rsidRPr="00A20210">
        <w:rPr>
          <w:lang w:eastAsia="zh-CN"/>
        </w:rPr>
        <w:tab/>
        <w:t>General</w:t>
      </w:r>
      <w:bookmarkEnd w:id="497"/>
    </w:p>
    <w:p w14:paraId="731707CC" w14:textId="77777777" w:rsidR="00111EA6" w:rsidRDefault="00111EA6" w:rsidP="00111EA6">
      <w:pPr>
        <w:rPr>
          <w:lang w:eastAsia="zh-CN"/>
        </w:rPr>
      </w:pPr>
      <w:r>
        <w:t>The network provides the network steering functionalities information containing MPTCP proxy functionality information, or MPQUIC</w:t>
      </w:r>
      <w:r>
        <w:t>-based</w:t>
      </w:r>
      <w:r>
        <w:t xml:space="preserve">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C648F84" w:rsidR="009E2013" w:rsidRPr="00A20210" w:rsidRDefault="00DA68BE" w:rsidP="009E2013">
      <w:pPr>
        <w:rPr>
          <w:lang w:eastAsia="zh-CN"/>
        </w:rPr>
      </w:pPr>
      <w:r>
        <w:rPr>
          <w:lang w:eastAsia="zh-CN"/>
        </w:rPr>
        <w:t>For MPQUIC</w:t>
      </w:r>
      <w:r w:rsidR="00C86536">
        <w:rPr>
          <w:lang w:eastAsia="zh-CN"/>
        </w:rPr>
        <w:t>-based</w:t>
      </w:r>
      <w:r>
        <w:rPr>
          <w:lang w:eastAsia="zh-CN"/>
        </w:rPr>
        <w:t xml:space="preserve"> functionalit</w:t>
      </w:r>
      <w:r w:rsidR="00C86536">
        <w:rPr>
          <w:lang w:eastAsia="zh-CN"/>
        </w:rPr>
        <w:t>ies</w:t>
      </w:r>
      <w:r>
        <w:rPr>
          <w:lang w:eastAsia="zh-CN"/>
        </w:rPr>
        <w:t xml:space="preserve">, the </w:t>
      </w:r>
      <w:r w:rsidR="009E2013" w:rsidRPr="00A20210">
        <w:rPr>
          <w:lang w:eastAsia="zh-CN"/>
        </w:rPr>
        <w:t>MPQUIC protocol is built on top of UDP/IP and to implement the MPQUIC</w:t>
      </w:r>
      <w:r w:rsidR="00C86536">
        <w:rPr>
          <w:lang w:eastAsia="zh-CN"/>
        </w:rPr>
        <w:t>-based</w:t>
      </w:r>
      <w:r w:rsidR="009E2013" w:rsidRPr="00A20210">
        <w:rPr>
          <w:lang w:eastAsia="zh-CN"/>
        </w:rPr>
        <w:t xml:space="preserve"> functionalit</w:t>
      </w:r>
      <w:r w:rsidR="00C86536">
        <w:rPr>
          <w:lang w:eastAsia="zh-CN"/>
        </w:rPr>
        <w:t>ies</w:t>
      </w:r>
      <w:r w:rsidR="009E2013" w:rsidRPr="00A20210">
        <w:rPr>
          <w:lang w:eastAsia="zh-CN"/>
        </w:rPr>
        <w:t>:</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5D4FA02A" w14:textId="1FE2E4B0" w:rsidR="00C86536" w:rsidRDefault="00C86536" w:rsidP="00C86536">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sidR="00802B3E">
        <w:rPr>
          <w:lang w:eastAsia="zh-CN"/>
        </w:rPr>
        <w:t>19</w:t>
      </w:r>
      <w:r w:rsidRPr="00445185">
        <w:rPr>
          <w:lang w:eastAsia="zh-CN"/>
        </w:rPr>
        <w:t>] for supporting proxying IP over HTTP;</w:t>
      </w:r>
    </w:p>
    <w:p w14:paraId="04605810" w14:textId="00E3BE72" w:rsidR="00C86536" w:rsidRPr="00A20210" w:rsidRDefault="00C86536" w:rsidP="00C86536">
      <w:pPr>
        <w:pStyle w:val="B2"/>
        <w:rPr>
          <w:lang w:eastAsia="zh-CN"/>
        </w:rPr>
      </w:pPr>
      <w:r>
        <w:t>3)</w:t>
      </w:r>
      <w:r>
        <w:tab/>
        <w:t>IETF </w:t>
      </w:r>
      <w:r w:rsidRPr="00B44AD5">
        <w:t>draft-ietf-masque-connect-ethernet</w:t>
      </w:r>
      <w:r>
        <w:t>-05</w:t>
      </w:r>
      <w:r>
        <w:rPr>
          <w:lang w:eastAsia="zh-CN"/>
        </w:rPr>
        <w:t> </w:t>
      </w:r>
      <w:r w:rsidRPr="00A20210">
        <w:rPr>
          <w:lang w:eastAsia="zh-CN"/>
        </w:rPr>
        <w:t>[</w:t>
      </w:r>
      <w:r w:rsidR="00802B3E">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0B235E7B" w14:textId="18E2B0E5" w:rsidR="009466C8" w:rsidRPr="00A20210" w:rsidRDefault="00C86536" w:rsidP="009466C8">
      <w:pPr>
        <w:pStyle w:val="B2"/>
        <w:rPr>
          <w:lang w:eastAsia="zh-CN"/>
        </w:rPr>
      </w:pPr>
      <w:r>
        <w:rPr>
          <w:lang w:eastAsia="zh-CN"/>
        </w:rPr>
        <w:t>4</w:t>
      </w:r>
      <w:r w:rsidR="009466C8" w:rsidRPr="00A20210">
        <w:rPr>
          <w:lang w:eastAsia="zh-CN"/>
        </w:rPr>
        <w:t>)</w:t>
      </w:r>
      <w:r w:rsidR="009466C8" w:rsidRPr="00A20210">
        <w:rPr>
          <w:lang w:eastAsia="zh-CN"/>
        </w:rPr>
        <w:tab/>
        <w:t>IETF RFC 9297 [9G] for supporting HTTP datagrams</w:t>
      </w:r>
      <w:r w:rsidR="009466C8" w:rsidRPr="00C35038">
        <w:t xml:space="preserve"> </w:t>
      </w:r>
      <w:r w:rsidR="009466C8">
        <w:t>and the c</w:t>
      </w:r>
      <w:r w:rsidR="009466C8" w:rsidRPr="00A20210">
        <w:t xml:space="preserve">apsule </w:t>
      </w:r>
      <w:r w:rsidR="009466C8">
        <w:t>p</w:t>
      </w:r>
      <w:r w:rsidR="009466C8" w:rsidRPr="00A20210">
        <w:t>rotocol</w:t>
      </w:r>
      <w:r w:rsidR="009466C8" w:rsidRPr="00A20210">
        <w:rPr>
          <w:lang w:eastAsia="zh-CN"/>
        </w:rPr>
        <w:t>; and</w:t>
      </w:r>
    </w:p>
    <w:p w14:paraId="1EBE4E26" w14:textId="4BA8FF4E" w:rsidR="009E2013" w:rsidRDefault="00C86536" w:rsidP="009E2013">
      <w:pPr>
        <w:pStyle w:val="B2"/>
        <w:rPr>
          <w:lang w:eastAsia="zh-CN"/>
        </w:rPr>
      </w:pPr>
      <w:r>
        <w:rPr>
          <w:lang w:eastAsia="zh-CN"/>
        </w:rPr>
        <w:lastRenderedPageBreak/>
        <w:t>5</w:t>
      </w:r>
      <w:r w:rsidR="009466C8" w:rsidRPr="00A20210">
        <w:rPr>
          <w:lang w:eastAsia="zh-CN"/>
        </w:rPr>
        <w:t>)</w:t>
      </w:r>
      <w:r w:rsidR="009466C8" w:rsidRPr="00A20210">
        <w:rPr>
          <w:lang w:eastAsia="zh-CN"/>
        </w:rPr>
        <w:tab/>
        <w:t xml:space="preserve">IETF RFC 9220 [9H] for supporting </w:t>
      </w:r>
      <w:r w:rsidR="009466C8" w:rsidRPr="00A20210">
        <w:t>"</w:t>
      </w:r>
      <w:r w:rsidR="009466C8" w:rsidRPr="00A20210">
        <w:rPr>
          <w:lang w:eastAsia="zh-CN"/>
        </w:rPr>
        <w:t>Extended CONNECT</w:t>
      </w:r>
      <w:r w:rsidR="009466C8" w:rsidRPr="00A20210">
        <w:t>"</w:t>
      </w:r>
      <w:r w:rsidR="009466C8">
        <w:rPr>
          <w:lang w:eastAsia="zh-CN"/>
        </w:rPr>
        <w:t xml:space="preserve"> method</w:t>
      </w:r>
      <w:r w:rsidR="00C170B6">
        <w:rPr>
          <w:lang w:eastAsia="zh-CN"/>
        </w:rPr>
        <w:t>; and</w:t>
      </w:r>
    </w:p>
    <w:p w14:paraId="27DBEBE7" w14:textId="2D57436E"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498" w:name="_Hlk167760045"/>
      <w:r w:rsidRPr="00C170B6">
        <w:rPr>
          <w:rFonts w:eastAsia="Times New Roman"/>
          <w:lang w:eastAsia="zh-CN"/>
        </w:rPr>
        <w:t xml:space="preserve">support </w:t>
      </w:r>
      <w:bookmarkEnd w:id="498"/>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r w:rsidR="003C5C48">
        <w:rPr>
          <w:lang w:eastAsia="zh-CN"/>
        </w:rPr>
        <w:t>-based</w:t>
      </w:r>
      <w:r w:rsidRPr="00C170B6">
        <w:rPr>
          <w:rFonts w:eastAsia="Times New Roman"/>
          <w:lang w:eastAsia="zh-CN"/>
        </w:rPr>
        <w:t xml:space="preserve"> steering </w:t>
      </w:r>
      <w:r w:rsidR="003C5C48" w:rsidRPr="00C170B6">
        <w:rPr>
          <w:lang w:eastAsia="zh-CN"/>
        </w:rPr>
        <w:t>functionalit</w:t>
      </w:r>
      <w:r w:rsidR="003C5C48">
        <w:rPr>
          <w:lang w:eastAsia="zh-CN"/>
        </w:rPr>
        <w:t>ies</w:t>
      </w:r>
      <w:r w:rsidRPr="00C170B6">
        <w:rPr>
          <w:rFonts w:eastAsia="Times New Roman"/>
          <w:lang w:eastAsia="zh-CN"/>
        </w:rPr>
        <w:t>.</w:t>
      </w:r>
    </w:p>
    <w:p w14:paraId="581A4E27" w14:textId="07C2A29D"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w:t>
      </w:r>
      <w:r w:rsidR="003C5C48">
        <w:rPr>
          <w:lang w:eastAsia="zh-CN"/>
        </w:rPr>
        <w:t>-based</w:t>
      </w:r>
      <w:r>
        <w:rPr>
          <w:lang w:eastAsia="zh-CN"/>
        </w:rPr>
        <w:t xml:space="preserve"> </w:t>
      </w:r>
      <w:r w:rsidR="003C5C48">
        <w:rPr>
          <w:lang w:eastAsia="zh-CN"/>
        </w:rPr>
        <w:t>functionalities</w:t>
      </w:r>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0B7E41A8" w:rsidR="005D49F9" w:rsidRPr="00A20210" w:rsidRDefault="005D49F9" w:rsidP="005D49F9">
      <w:pPr>
        <w:pStyle w:val="Heading5"/>
        <w:rPr>
          <w:lang w:eastAsia="zh-CN"/>
        </w:rPr>
      </w:pPr>
      <w:bookmarkStart w:id="499" w:name="_CR6_1_4_1_1"/>
      <w:bookmarkStart w:id="500" w:name="_Toc25085423"/>
      <w:bookmarkStart w:id="501" w:name="_Toc42897416"/>
      <w:bookmarkStart w:id="502" w:name="_Toc43398931"/>
      <w:bookmarkStart w:id="503" w:name="_Toc51772010"/>
      <w:bookmarkStart w:id="504" w:name="_Toc193383314"/>
      <w:bookmarkEnd w:id="499"/>
      <w:r w:rsidRPr="00A20210">
        <w:rPr>
          <w:lang w:eastAsia="zh-CN"/>
        </w:rPr>
        <w:t>6.1.4.1.1</w:t>
      </w:r>
      <w:r w:rsidRPr="00A20210">
        <w:rPr>
          <w:lang w:eastAsia="zh-CN"/>
        </w:rPr>
        <w:tab/>
      </w:r>
      <w:bookmarkEnd w:id="500"/>
      <w:bookmarkEnd w:id="501"/>
      <w:bookmarkEnd w:id="502"/>
      <w:bookmarkEnd w:id="503"/>
      <w:r w:rsidR="003D751A">
        <w:rPr>
          <w:lang w:eastAsia="zh-CN"/>
        </w:rPr>
        <w:t>Steering information for different steering</w:t>
      </w:r>
      <w:r w:rsidR="003D751A" w:rsidRPr="00A20210">
        <w:rPr>
          <w:lang w:eastAsia="zh-CN"/>
        </w:rPr>
        <w:t xml:space="preserve"> </w:t>
      </w:r>
      <w:r w:rsidR="003D751A">
        <w:rPr>
          <w:lang w:eastAsia="zh-CN"/>
        </w:rPr>
        <w:t>f</w:t>
      </w:r>
      <w:r w:rsidR="003D751A" w:rsidRPr="00A20210">
        <w:rPr>
          <w:lang w:eastAsia="zh-CN"/>
        </w:rPr>
        <w:t>unctionalit</w:t>
      </w:r>
      <w:r w:rsidR="003D751A">
        <w:rPr>
          <w:lang w:eastAsia="zh-CN"/>
        </w:rPr>
        <w:t>ies</w:t>
      </w:r>
      <w:bookmarkEnd w:id="504"/>
    </w:p>
    <w:p w14:paraId="5F53222E" w14:textId="77777777" w:rsidR="00546CA4" w:rsidRPr="00A01FD4" w:rsidRDefault="00546CA4" w:rsidP="00546CA4">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77777777" w:rsidR="00546CA4" w:rsidRDefault="00546CA4" w:rsidP="00546CA4">
      <w:pPr>
        <w:rPr>
          <w:lang w:eastAsia="zh-CN"/>
        </w:rPr>
      </w:pPr>
      <w:r w:rsidRPr="00A01FD4">
        <w:rPr>
          <w:lang w:eastAsia="zh-CN"/>
        </w:rPr>
        <w:t xml:space="preserve">When the UE indicates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 xml:space="preserve">-LL functionality) and the network accepts to enable this functionality for an MA PDU session of any supported type, then the network shall enable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-LL functionality) in the UPF as specified in the clause 5.32.2 of 3GPP TS 23.501 [2] and provide one or more ATSSS rules to the UE.</w:t>
      </w:r>
    </w:p>
    <w:p w14:paraId="75A82D7A" w14:textId="0461B83F" w:rsidR="00546CA4" w:rsidRPr="00A20210" w:rsidRDefault="00546CA4" w:rsidP="00546CA4">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w:t>
      </w:r>
      <w:r w:rsidRPr="00A20210">
        <w:rPr>
          <w:lang w:eastAsia="zh-CN"/>
        </w:rPr>
        <w:t xml:space="preserve">the ATSSS-LL functionality with only the active-standby steering mode and the network accepts to enable </w:t>
      </w:r>
      <w:r>
        <w:rPr>
          <w:lang w:eastAsia="zh-CN"/>
        </w:rPr>
        <w:t>one or more of the indicated</w:t>
      </w:r>
      <w:r w:rsidRPr="00A20210">
        <w:rPr>
          <w:lang w:eastAsia="zh-CN"/>
        </w:rPr>
        <w:t xml:space="preserve"> </w:t>
      </w:r>
      <w:r w:rsidRPr="00A20210">
        <w:rPr>
          <w:lang w:eastAsia="zh-CN"/>
        </w:rPr>
        <w:t xml:space="preserve">functionalities for an MA PDU session in the UPF </w:t>
      </w:r>
      <w:r w:rsidRPr="00A20210">
        <w:t>as specified in the clause 5.32.2 of 3GPP TS 23.501 [2]</w:t>
      </w:r>
      <w:r w:rsidRPr="00A20210">
        <w:rPr>
          <w:lang w:eastAsia="zh-CN"/>
        </w:rPr>
        <w:t>, then the network shall provide the following information to the UE:</w:t>
      </w:r>
    </w:p>
    <w:p w14:paraId="392C9FD7" w14:textId="2F3F299A" w:rsidR="006511D3" w:rsidRPr="00A20210" w:rsidRDefault="006511D3" w:rsidP="006511D3">
      <w:pPr>
        <w:pStyle w:val="B1"/>
        <w:rPr>
          <w:lang w:eastAsia="zh-CN"/>
        </w:rPr>
      </w:pPr>
      <w:bookmarkStart w:id="505" w:name="_CR6_1_4_1_2"/>
      <w:bookmarkStart w:id="506" w:name="_Toc25085424"/>
      <w:bookmarkStart w:id="507" w:name="_Toc42897417"/>
      <w:bookmarkStart w:id="508" w:name="_Toc43398932"/>
      <w:bookmarkStart w:id="509" w:name="_Toc51772011"/>
      <w:bookmarkEnd w:id="505"/>
      <w:r w:rsidRPr="00A20210">
        <w:rPr>
          <w:lang w:eastAsia="zh-CN"/>
        </w:rPr>
        <w:t>a)</w:t>
      </w:r>
      <w:r w:rsidRPr="00A20210">
        <w:rPr>
          <w:lang w:eastAsia="zh-CN"/>
        </w:rPr>
        <w:tab/>
      </w:r>
      <w:r w:rsidR="006F05DD" w:rsidRPr="00A20210">
        <w:rPr>
          <w:lang w:eastAsia="zh-CN"/>
        </w:rPr>
        <w:t xml:space="preserve">two </w:t>
      </w:r>
      <w:r w:rsidR="006F05DD" w:rsidRPr="00A20210">
        <w:t>"link-specific multipath"</w:t>
      </w:r>
      <w:r w:rsidR="006F05DD">
        <w:t xml:space="preserve"> </w:t>
      </w:r>
      <w:r w:rsidR="006F05DD" w:rsidRPr="00A20210">
        <w:t xml:space="preserve">IP addresses/prefixes </w:t>
      </w:r>
      <w:r w:rsidRPr="00A20210">
        <w:t xml:space="preserve">used by the </w:t>
      </w:r>
      <w:r>
        <w:t>indicated steering</w:t>
      </w:r>
      <w:r w:rsidRPr="00A20210">
        <w:t xml:space="preserve"> </w:t>
      </w:r>
      <w:r w:rsidRPr="00A20210">
        <w:t>functionality in the UE, one associated with the 3GPP access and another associated with the non-3GPP access</w:t>
      </w:r>
      <w:r w:rsidRPr="00A20210">
        <w:rPr>
          <w:lang w:eastAsia="zh-CN"/>
        </w:rPr>
        <w:t>;</w:t>
      </w:r>
    </w:p>
    <w:p w14:paraId="7FFCC19C" w14:textId="77777777" w:rsidR="006511D3" w:rsidRPr="00A20210" w:rsidRDefault="006511D3" w:rsidP="006511D3">
      <w:pPr>
        <w:pStyle w:val="NO"/>
        <w:rPr>
          <w:lang w:eastAsia="zh-CN"/>
        </w:rPr>
      </w:pPr>
      <w:r w:rsidRPr="00A20210">
        <w:rPr>
          <w:rFonts w:hint="eastAsia"/>
          <w:lang w:eastAsia="zh-CN"/>
        </w:rPr>
        <w:t>NO</w:t>
      </w:r>
      <w:r w:rsidRPr="00A20210">
        <w:rPr>
          <w:lang w:eastAsia="zh-CN"/>
        </w:rPr>
        <w:t>TE:</w:t>
      </w:r>
      <w:r w:rsidRPr="00A20210">
        <w:rPr>
          <w:lang w:eastAsia="zh-CN"/>
        </w:rPr>
        <w:tab/>
        <w:t xml:space="preserve">It is possible that the network provides the </w:t>
      </w:r>
      <w:r w:rsidRPr="00A20210">
        <w:t>"link-specific multipath" IP addresses/prefix that is not routable via N6 (e.g. IPv6 link local address).</w:t>
      </w:r>
    </w:p>
    <w:p w14:paraId="1E9C7AF4" w14:textId="0C1DCA30" w:rsidR="006511D3" w:rsidRPr="00A20210" w:rsidRDefault="006511D3" w:rsidP="006511D3">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7425B116" w14:textId="2BD9D240" w:rsidR="006511D3" w:rsidRPr="00A20210" w:rsidRDefault="006511D3" w:rsidP="006511D3">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6507A003" w14:textId="77777777" w:rsidR="006511D3" w:rsidRDefault="006511D3" w:rsidP="006511D3">
      <w:r w:rsidRPr="00A20210">
        <w:t>The UE shall use the "link-specific multipath" addresses/prefixes to establish subflows over non-3GPP access and over 3GPP access.</w:t>
      </w:r>
    </w:p>
    <w:p w14:paraId="70927937" w14:textId="77777777" w:rsidR="006511D3" w:rsidRPr="00A20210" w:rsidRDefault="006511D3" w:rsidP="006511D3">
      <w:pPr>
        <w:rPr>
          <w:lang w:eastAsia="zh-CN"/>
        </w:rPr>
      </w:pPr>
      <w:r w:rsidRPr="00E20613">
        <w:rPr>
          <w:lang w:eastAsia="zh-CN"/>
        </w:rPr>
        <w:t>When the MA PDU session is IP type, the network shall not enable the MPQUIC-E functionality.</w:t>
      </w:r>
    </w:p>
    <w:p w14:paraId="3E4122EC" w14:textId="5C4CCA75" w:rsidR="006511D3" w:rsidRPr="00A20210" w:rsidRDefault="006511D3" w:rsidP="006511D3">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t xml:space="preserve">, </w:t>
      </w:r>
      <w:r w:rsidRPr="00016E40">
        <w:t xml:space="preserve">the </w:t>
      </w:r>
      <w:r>
        <w:t>MPQUIC-UDP</w:t>
      </w:r>
      <w:r w:rsidRPr="00016E40">
        <w:t xml:space="preserve"> functionality</w:t>
      </w:r>
      <w:r>
        <w:t xml:space="preserve"> nor </w:t>
      </w:r>
      <w:r w:rsidRPr="00016E40">
        <w:t xml:space="preserve">the </w:t>
      </w:r>
      <w:r>
        <w:t>MPQUIC-IP</w:t>
      </w:r>
      <w:r w:rsidRPr="00016E40">
        <w:t xml:space="preserve"> functionality</w:t>
      </w:r>
      <w:r w:rsidRPr="00A20210">
        <w:rPr>
          <w:lang w:eastAsia="zh-CN"/>
        </w:rPr>
        <w:t>.</w:t>
      </w:r>
    </w:p>
    <w:p w14:paraId="7473ACEB" w14:textId="007B4726" w:rsidR="005D49F9" w:rsidRPr="0018699D" w:rsidRDefault="005D49F9" w:rsidP="00F232CF">
      <w:pPr>
        <w:pStyle w:val="Heading5"/>
        <w:rPr>
          <w:lang w:val="fi-FI" w:eastAsia="zh-CN"/>
        </w:rPr>
      </w:pPr>
      <w:bookmarkStart w:id="510" w:name="_Toc193383315"/>
      <w:r w:rsidRPr="0018699D">
        <w:rPr>
          <w:lang w:val="fi-FI" w:eastAsia="zh-CN"/>
        </w:rPr>
        <w:lastRenderedPageBreak/>
        <w:t>6.1.4.1.2</w:t>
      </w:r>
      <w:r w:rsidR="00011143" w:rsidRPr="0018699D">
        <w:rPr>
          <w:lang w:val="fi-FI" w:eastAsia="zh-CN"/>
        </w:rPr>
        <w:tab/>
      </w:r>
      <w:bookmarkEnd w:id="506"/>
      <w:bookmarkEnd w:id="507"/>
      <w:bookmarkEnd w:id="508"/>
      <w:bookmarkEnd w:id="509"/>
      <w:r w:rsidR="00C135E4" w:rsidRPr="0018699D">
        <w:rPr>
          <w:lang w:val="fi-FI" w:eastAsia="zh-CN"/>
        </w:rPr>
        <w:t>Void</w:t>
      </w:r>
      <w:bookmarkEnd w:id="510"/>
    </w:p>
    <w:p w14:paraId="6833DA49" w14:textId="253E99BA" w:rsidR="00B12C01" w:rsidRPr="0018699D" w:rsidRDefault="00B12C01" w:rsidP="00F232CF">
      <w:pPr>
        <w:pStyle w:val="Heading5"/>
        <w:rPr>
          <w:lang w:val="fi-FI"/>
        </w:rPr>
      </w:pPr>
      <w:bookmarkStart w:id="511" w:name="_CR6_1_4_1_3"/>
      <w:bookmarkStart w:id="512" w:name="_Toc42897418"/>
      <w:bookmarkStart w:id="513" w:name="_Toc43398933"/>
      <w:bookmarkStart w:id="514" w:name="_Toc51772012"/>
      <w:bookmarkStart w:id="515" w:name="_Toc25085425"/>
      <w:bookmarkStart w:id="516" w:name="_Toc193383316"/>
      <w:bookmarkEnd w:id="511"/>
      <w:r w:rsidRPr="0018699D">
        <w:rPr>
          <w:lang w:val="fi-FI" w:eastAsia="zh-CN"/>
        </w:rPr>
        <w:t>6.1.4.1.3</w:t>
      </w:r>
      <w:r w:rsidR="00011143" w:rsidRPr="0018699D">
        <w:rPr>
          <w:lang w:val="fi-FI" w:eastAsia="zh-CN"/>
        </w:rPr>
        <w:tab/>
      </w:r>
      <w:bookmarkEnd w:id="512"/>
      <w:bookmarkEnd w:id="513"/>
      <w:bookmarkEnd w:id="514"/>
      <w:r w:rsidR="00866F2C" w:rsidRPr="0018699D">
        <w:rPr>
          <w:lang w:val="fi-FI"/>
        </w:rPr>
        <w:t>Void</w:t>
      </w:r>
      <w:bookmarkEnd w:id="516"/>
    </w:p>
    <w:p w14:paraId="6F2156F5" w14:textId="363FCC91" w:rsidR="00D06451" w:rsidRPr="0018699D" w:rsidRDefault="00D06451" w:rsidP="00D06451">
      <w:pPr>
        <w:pStyle w:val="Heading5"/>
        <w:rPr>
          <w:lang w:val="fi-FI"/>
        </w:rPr>
      </w:pPr>
      <w:bookmarkStart w:id="517" w:name="_CR6_1_4_1_4"/>
      <w:bookmarkStart w:id="518" w:name="_Toc193383317"/>
      <w:bookmarkEnd w:id="517"/>
      <w:r w:rsidRPr="0018699D">
        <w:rPr>
          <w:lang w:val="fi-FI" w:eastAsia="zh-CN"/>
        </w:rPr>
        <w:t>6.1.4.1.4</w:t>
      </w:r>
      <w:r w:rsidRPr="0018699D">
        <w:rPr>
          <w:lang w:val="fi-FI" w:eastAsia="zh-CN"/>
        </w:rPr>
        <w:tab/>
      </w:r>
      <w:r w:rsidR="00C5116C" w:rsidRPr="0018699D">
        <w:rPr>
          <w:lang w:val="fi-FI"/>
        </w:rPr>
        <w:t>Void</w:t>
      </w:r>
      <w:bookmarkEnd w:id="518"/>
    </w:p>
    <w:p w14:paraId="7F637272" w14:textId="5D9435B3" w:rsidR="00E15F2E" w:rsidRPr="0018699D" w:rsidRDefault="00E15F2E" w:rsidP="00E15F2E">
      <w:pPr>
        <w:pStyle w:val="Heading5"/>
        <w:rPr>
          <w:lang w:val="fi-FI"/>
        </w:rPr>
      </w:pPr>
      <w:bookmarkStart w:id="519" w:name="_CR6_1_4_1_5"/>
      <w:bookmarkStart w:id="520" w:name="_Toc193383318"/>
      <w:bookmarkEnd w:id="519"/>
      <w:r w:rsidRPr="0018699D">
        <w:rPr>
          <w:lang w:val="fi-FI" w:eastAsia="zh-CN"/>
        </w:rPr>
        <w:t>6.1.4.1.5</w:t>
      </w:r>
      <w:r w:rsidRPr="0018699D">
        <w:rPr>
          <w:lang w:val="fi-FI" w:eastAsia="zh-CN"/>
        </w:rPr>
        <w:tab/>
      </w:r>
      <w:r w:rsidR="00416AA1" w:rsidRPr="0018699D">
        <w:rPr>
          <w:lang w:val="fi-FI"/>
        </w:rPr>
        <w:t>Void</w:t>
      </w:r>
      <w:bookmarkEnd w:id="520"/>
    </w:p>
    <w:p w14:paraId="783AFEDA" w14:textId="50814EB6" w:rsidR="001E0525" w:rsidRPr="0018699D" w:rsidRDefault="001E0525" w:rsidP="001E0525">
      <w:pPr>
        <w:pStyle w:val="Heading5"/>
      </w:pPr>
      <w:bookmarkStart w:id="521" w:name="_CR6_1_4_1_6"/>
      <w:bookmarkStart w:id="522" w:name="_Toc193383319"/>
      <w:bookmarkEnd w:id="521"/>
      <w:r w:rsidRPr="0018699D">
        <w:rPr>
          <w:lang w:eastAsia="zh-CN"/>
        </w:rPr>
        <w:t>6.1.4.1.6</w:t>
      </w:r>
      <w:r w:rsidRPr="0018699D">
        <w:rPr>
          <w:lang w:eastAsia="zh-CN"/>
        </w:rPr>
        <w:tab/>
      </w:r>
      <w:r w:rsidR="00D316EF" w:rsidRPr="0018699D">
        <w:t>Void</w:t>
      </w:r>
      <w:bookmarkEnd w:id="522"/>
    </w:p>
    <w:p w14:paraId="6B8AC9DB" w14:textId="20A95509" w:rsidR="005B3DE4" w:rsidRPr="00A20210" w:rsidRDefault="005B3DE4" w:rsidP="005B3DE4">
      <w:pPr>
        <w:pStyle w:val="Heading5"/>
      </w:pPr>
      <w:bookmarkStart w:id="523" w:name="_CR6_1_4_1_7"/>
      <w:bookmarkStart w:id="524" w:name="_Toc193383320"/>
      <w:bookmarkEnd w:id="523"/>
      <w:r w:rsidRPr="00A20210">
        <w:rPr>
          <w:lang w:eastAsia="zh-CN"/>
        </w:rPr>
        <w:t>6.1.4.1.7</w:t>
      </w:r>
      <w:r w:rsidRPr="00A20210">
        <w:rPr>
          <w:lang w:eastAsia="zh-CN"/>
        </w:rPr>
        <w:tab/>
      </w:r>
      <w:r w:rsidR="00B16F6D">
        <w:t>Void</w:t>
      </w:r>
      <w:bookmarkEnd w:id="524"/>
    </w:p>
    <w:p w14:paraId="77C89F98" w14:textId="4F3E2002" w:rsidR="005D49F9" w:rsidRPr="00A20210" w:rsidRDefault="005D49F9" w:rsidP="009415A2">
      <w:pPr>
        <w:pStyle w:val="Heading4"/>
      </w:pPr>
      <w:bookmarkStart w:id="525" w:name="_CR6_1_4_2"/>
      <w:bookmarkStart w:id="526" w:name="_Toc42897419"/>
      <w:bookmarkStart w:id="527" w:name="_Toc43398934"/>
      <w:bookmarkStart w:id="528" w:name="_Toc51772013"/>
      <w:bookmarkStart w:id="529" w:name="_Toc193383321"/>
      <w:bookmarkEnd w:id="525"/>
      <w:r w:rsidRPr="00A20210">
        <w:t>6.1.4.2</w:t>
      </w:r>
      <w:r w:rsidRPr="00A20210">
        <w:tab/>
        <w:t>Encoding of network steering functionalities information</w:t>
      </w:r>
      <w:bookmarkEnd w:id="515"/>
      <w:bookmarkEnd w:id="526"/>
      <w:bookmarkEnd w:id="527"/>
      <w:bookmarkEnd w:id="528"/>
      <w:bookmarkEnd w:id="529"/>
    </w:p>
    <w:p w14:paraId="1839201B" w14:textId="77777777" w:rsidR="00B55330" w:rsidRPr="00A20210" w:rsidRDefault="00B55330" w:rsidP="00B55330">
      <w:pPr>
        <w:rPr>
          <w:noProof/>
          <w:lang w:val="en-US"/>
        </w:rPr>
      </w:pPr>
      <w:bookmarkStart w:id="530" w:name="MCCQCTEMPBM_00000023"/>
      <w:r w:rsidRPr="00A20210">
        <w:rPr>
          <w:noProof/>
          <w:lang w:val="en-US"/>
        </w:rPr>
        <w:t>The network steering functionalities information contains:</w:t>
      </w:r>
    </w:p>
    <w:p w14:paraId="629157F1" w14:textId="77777777" w:rsidR="00B55330" w:rsidRPr="00A20210" w:rsidRDefault="00B55330" w:rsidP="00B55330">
      <w:pPr>
        <w:pStyle w:val="B1"/>
        <w:rPr>
          <w:noProof/>
          <w:lang w:val="en-US"/>
        </w:rPr>
      </w:pPr>
      <w:r w:rsidRPr="00A20210">
        <w:rPr>
          <w:noProof/>
          <w:lang w:val="en-US"/>
        </w:rPr>
        <w:t>a)</w:t>
      </w:r>
      <w:r w:rsidRPr="00A20210">
        <w:rPr>
          <w:noProof/>
          <w:lang w:val="en-US"/>
        </w:rPr>
        <w:tab/>
        <w:t>addressing information for the ATSSS capable UE acting</w:t>
      </w:r>
      <w:r>
        <w:rPr>
          <w:noProof/>
          <w:lang w:val="en-US"/>
        </w:rPr>
        <w:t xml:space="preserve"> </w:t>
      </w:r>
      <w:r w:rsidRPr="00A20210">
        <w:rPr>
          <w:noProof/>
          <w:lang w:val="en-US"/>
        </w:rPr>
        <w:t>as the client for a functionality; and</w:t>
      </w:r>
    </w:p>
    <w:p w14:paraId="7CE79D5D" w14:textId="77777777" w:rsidR="00B55330" w:rsidRPr="00A20210" w:rsidRDefault="00B55330" w:rsidP="00B55330">
      <w:pPr>
        <w:pStyle w:val="B1"/>
        <w:rPr>
          <w:noProof/>
          <w:lang w:val="en-US"/>
        </w:rPr>
      </w:pPr>
      <w:r w:rsidRPr="00A20210">
        <w:rPr>
          <w:noProof/>
          <w:lang w:val="en-US"/>
        </w:rPr>
        <w:t>b)</w:t>
      </w:r>
      <w:r w:rsidRPr="00A20210">
        <w:rPr>
          <w:noProof/>
          <w:lang w:val="en-US"/>
        </w:rPr>
        <w:tab/>
        <w:t>addressing and type information for the proxy for that functionality,</w:t>
      </w:r>
    </w:p>
    <w:p w14:paraId="5C8CF504" w14:textId="77777777" w:rsidR="00B55330" w:rsidRPr="00A20210" w:rsidRDefault="00B55330" w:rsidP="00B55330">
      <w:r w:rsidRPr="00A20210">
        <w:t>where the network steering functionalities information is either MPTCP network steering functionalities information or MPQUIC</w:t>
      </w:r>
      <w:r>
        <w:t>-based</w:t>
      </w:r>
      <w:r w:rsidRPr="00A20210">
        <w:t xml:space="preserve">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31" w:name="MCCQCTEMPBM_00000112"/>
            <w:bookmarkEnd w:id="530"/>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07EB9950" w:rsidR="005D49F9" w:rsidRPr="00A20210" w:rsidRDefault="005D49F9" w:rsidP="004A4AEF">
            <w:pPr>
              <w:pStyle w:val="TAC"/>
              <w:rPr>
                <w:lang w:eastAsia="zh-CN"/>
              </w:rPr>
            </w:pPr>
            <w:r w:rsidRPr="00A20210">
              <w:rPr>
                <w:lang w:eastAsia="zh-CN"/>
              </w:rPr>
              <w:t xml:space="preserve"> </w:t>
            </w:r>
            <w:r w:rsidR="001A404C" w:rsidRPr="00A20210">
              <w:rPr>
                <w:lang w:eastAsia="zh-CN"/>
              </w:rPr>
              <w:t>Proxy information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4F8E624F" w:rsidR="005D49F9" w:rsidRPr="00A20210" w:rsidRDefault="005D49F9" w:rsidP="004A4AEF">
            <w:pPr>
              <w:pStyle w:val="TAC"/>
              <w:rPr>
                <w:lang w:eastAsia="zh-CN"/>
              </w:rPr>
            </w:pPr>
            <w:r w:rsidRPr="00A20210">
              <w:rPr>
                <w:lang w:eastAsia="zh-CN"/>
              </w:rPr>
              <w:t xml:space="preserve"> </w:t>
            </w:r>
            <w:r w:rsidR="007D4B03" w:rsidRPr="00A20210">
              <w:rPr>
                <w:lang w:eastAsia="zh-CN"/>
              </w:rPr>
              <w:t>Proxy information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77777777" w:rsidR="005D49F9" w:rsidRPr="00A20210" w:rsidRDefault="005D49F9" w:rsidP="004A4AEF">
            <w:pPr>
              <w:pStyle w:val="TAL"/>
              <w:rPr>
                <w:lang w:eastAsia="zh-CN"/>
              </w:rPr>
            </w:pPr>
            <w:r w:rsidRPr="00A20210">
              <w:rPr>
                <w:lang w:eastAsia="zh-CN"/>
              </w:rPr>
              <w:t>octet n</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77777777" w:rsidR="005D49F9" w:rsidRPr="00A20210" w:rsidRDefault="005D49F9" w:rsidP="004A4AEF">
            <w:pPr>
              <w:pStyle w:val="TAC"/>
              <w:jc w:val="left"/>
              <w:rPr>
                <w:lang w:eastAsia="zh-CN"/>
              </w:rPr>
            </w:pPr>
            <w:r w:rsidRPr="00A20210">
              <w:rPr>
                <w:lang w:eastAsia="zh-CN"/>
              </w:rPr>
              <w:t>octet o</w:t>
            </w:r>
          </w:p>
        </w:tc>
      </w:tr>
      <w:tr w:rsidR="00992408" w:rsidRPr="00A20210" w14:paraId="5D13B68E" w14:textId="77777777" w:rsidTr="004A4AEF">
        <w:trPr>
          <w:jc w:val="center"/>
        </w:trPr>
        <w:tc>
          <w:tcPr>
            <w:tcW w:w="5671" w:type="dxa"/>
            <w:gridSpan w:val="8"/>
            <w:tcBorders>
              <w:top w:val="single" w:sz="4" w:space="0" w:color="auto"/>
              <w:left w:val="single" w:sz="4" w:space="0" w:color="auto"/>
              <w:right w:val="single" w:sz="4" w:space="0" w:color="auto"/>
            </w:tcBorders>
          </w:tcPr>
          <w:p w14:paraId="1D858EBA" w14:textId="77777777" w:rsidR="00992408" w:rsidRDefault="00992408" w:rsidP="004A4AEF">
            <w:pPr>
              <w:pStyle w:val="TAC"/>
              <w:rPr>
                <w:lang w:eastAsia="zh-CN"/>
              </w:rPr>
            </w:pPr>
          </w:p>
          <w:p w14:paraId="62F95934" w14:textId="63C2199A" w:rsidR="007271C4" w:rsidRDefault="007271C4" w:rsidP="004A4AEF">
            <w:pPr>
              <w:pStyle w:val="TAC"/>
              <w:rPr>
                <w:lang w:eastAsia="zh-CN"/>
              </w:rPr>
            </w:pPr>
            <w:r>
              <w:rPr>
                <w:lang w:eastAsia="zh-CN"/>
              </w:rPr>
              <w:t>…</w:t>
            </w:r>
          </w:p>
          <w:p w14:paraId="0A9A6F86" w14:textId="77777777" w:rsidR="007271C4" w:rsidRDefault="007271C4" w:rsidP="004A4AEF">
            <w:pPr>
              <w:pStyle w:val="TAC"/>
              <w:rPr>
                <w:lang w:eastAsia="zh-CN"/>
              </w:rPr>
            </w:pPr>
          </w:p>
          <w:p w14:paraId="3B71877D" w14:textId="77777777" w:rsidR="007271C4" w:rsidRPr="00A20210" w:rsidRDefault="007271C4" w:rsidP="004A4AEF">
            <w:pPr>
              <w:pStyle w:val="TAC"/>
              <w:rPr>
                <w:lang w:eastAsia="zh-CN"/>
              </w:rPr>
            </w:pPr>
          </w:p>
        </w:tc>
        <w:tc>
          <w:tcPr>
            <w:tcW w:w="1134" w:type="dxa"/>
            <w:tcBorders>
              <w:left w:val="single" w:sz="4" w:space="0" w:color="auto"/>
            </w:tcBorders>
          </w:tcPr>
          <w:p w14:paraId="47CFC042" w14:textId="77777777" w:rsidR="00CE43FD" w:rsidRDefault="00CE43FD" w:rsidP="00CE43FD">
            <w:pPr>
              <w:pStyle w:val="TAL"/>
              <w:rPr>
                <w:lang w:eastAsia="zh-CN"/>
              </w:rPr>
            </w:pPr>
            <w:r>
              <w:rPr>
                <w:lang w:eastAsia="zh-CN"/>
              </w:rPr>
              <w:t>octet (o+1)*</w:t>
            </w:r>
          </w:p>
          <w:p w14:paraId="0DCAEB17" w14:textId="77777777" w:rsidR="00992408" w:rsidRDefault="00992408" w:rsidP="004A4AEF">
            <w:pPr>
              <w:pStyle w:val="TAL"/>
              <w:rPr>
                <w:lang w:eastAsia="zh-CN"/>
              </w:rPr>
            </w:pPr>
          </w:p>
          <w:p w14:paraId="1B9B4C69" w14:textId="77777777" w:rsidR="00DD364D" w:rsidRDefault="00DD364D" w:rsidP="004A4AEF">
            <w:pPr>
              <w:pStyle w:val="TAL"/>
              <w:rPr>
                <w:lang w:eastAsia="zh-CN"/>
              </w:rPr>
            </w:pPr>
          </w:p>
          <w:p w14:paraId="0D67AAE4" w14:textId="22F0DC5A" w:rsidR="00DD364D" w:rsidRPr="00A20210" w:rsidRDefault="00295092" w:rsidP="004A4AEF">
            <w:pPr>
              <w:pStyle w:val="TAL"/>
              <w:rPr>
                <w:lang w:eastAsia="zh-CN"/>
              </w:rPr>
            </w:pPr>
            <w:r>
              <w:rPr>
                <w:lang w:eastAsia="zh-CN"/>
              </w:rPr>
              <w:t>octet (p-1)*</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12843A2" w14:textId="5AC3AEE3" w:rsidR="006B6633" w:rsidRPr="00A20210" w:rsidRDefault="006B6633" w:rsidP="006B6633">
            <w:pPr>
              <w:pStyle w:val="TAC"/>
              <w:rPr>
                <w:lang w:eastAsia="zh-CN"/>
              </w:rPr>
            </w:pPr>
            <w:r w:rsidRPr="00A20210">
              <w:rPr>
                <w:lang w:eastAsia="zh-CN"/>
              </w:rPr>
              <w:t>Proxy information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2AB78D8B" w:rsidR="005D49F9" w:rsidRPr="00A20210" w:rsidRDefault="004405CA" w:rsidP="004A4AEF">
            <w:pPr>
              <w:pStyle w:val="TAL"/>
              <w:rPr>
                <w:lang w:eastAsia="zh-CN"/>
              </w:rPr>
            </w:pPr>
            <w:r w:rsidRPr="00A20210">
              <w:rPr>
                <w:lang w:eastAsia="zh-CN"/>
              </w:rPr>
              <w:t>octet p</w:t>
            </w:r>
            <w:r>
              <w:rPr>
                <w:lang w:eastAsia="zh-CN"/>
              </w:rPr>
              <w:t>*</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4F706563" w:rsidR="005D49F9" w:rsidRPr="00A20210" w:rsidRDefault="00CB6B5D" w:rsidP="004A4AEF">
            <w:pPr>
              <w:pStyle w:val="TAC"/>
              <w:jc w:val="left"/>
              <w:rPr>
                <w:lang w:eastAsia="zh-CN"/>
              </w:rPr>
            </w:pPr>
            <w:r w:rsidRPr="00A20210">
              <w:rPr>
                <w:lang w:eastAsia="zh-CN"/>
              </w:rPr>
              <w:t>octet s</w:t>
            </w:r>
            <w:r>
              <w:rPr>
                <w:lang w:eastAsia="zh-CN"/>
              </w:rPr>
              <w:t>*</w:t>
            </w:r>
          </w:p>
        </w:tc>
      </w:tr>
    </w:tbl>
    <w:p w14:paraId="29C0D7C0" w14:textId="6EAADA05" w:rsidR="005D49F9" w:rsidRPr="00A20210" w:rsidRDefault="005D49F9" w:rsidP="005D49F9">
      <w:pPr>
        <w:pStyle w:val="TF"/>
        <w:rPr>
          <w:lang w:eastAsia="zh-CN"/>
        </w:rPr>
      </w:pPr>
      <w:bookmarkStart w:id="532" w:name="_CRFigure6_1_4_21"/>
      <w:bookmarkStart w:id="533" w:name="MCCQCTEMPBM_00000024"/>
      <w:bookmarkEnd w:id="531"/>
      <w:r w:rsidRPr="00A20210">
        <w:t>Figure </w:t>
      </w:r>
      <w:bookmarkEnd w:id="532"/>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33"/>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534" w:name="_CRFigure6_1_4_22"/>
      <w:r w:rsidRPr="00A20210">
        <w:t>Figure </w:t>
      </w:r>
      <w:bookmarkEnd w:id="534"/>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535" w:name="_CRTable6_1_4_21"/>
      <w:r w:rsidRPr="00A20210">
        <w:lastRenderedPageBreak/>
        <w:t>Table </w:t>
      </w:r>
      <w:bookmarkEnd w:id="535"/>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283"/>
        <w:gridCol w:w="44"/>
        <w:gridCol w:w="345"/>
        <w:gridCol w:w="23"/>
        <w:gridCol w:w="325"/>
        <w:gridCol w:w="35"/>
        <w:gridCol w:w="283"/>
        <w:gridCol w:w="44"/>
        <w:gridCol w:w="224"/>
        <w:gridCol w:w="17"/>
        <w:gridCol w:w="5099"/>
      </w:tblGrid>
      <w:tr w:rsidR="0012015E" w:rsidRPr="00A20210" w14:paraId="6F5C40D4" w14:textId="77777777" w:rsidTr="00F47562">
        <w:trPr>
          <w:trHeight w:val="276"/>
          <w:jc w:val="center"/>
        </w:trPr>
        <w:tc>
          <w:tcPr>
            <w:tcW w:w="8267" w:type="dxa"/>
            <w:gridSpan w:val="19"/>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8D3F34">
            <w:pPr>
              <w:pStyle w:val="TAL"/>
            </w:pPr>
            <w:r w:rsidRPr="00A20210">
              <w:lastRenderedPageBreak/>
              <w:t>Client 3GPP IP address type (octet a+1) is set as follows:</w:t>
            </w:r>
          </w:p>
          <w:p w14:paraId="1F4D30F7" w14:textId="77777777" w:rsidR="0012015E" w:rsidRPr="00A20210" w:rsidRDefault="0012015E" w:rsidP="008D3F34">
            <w:pPr>
              <w:pStyle w:val="TAL"/>
              <w:rPr>
                <w:lang w:eastAsia="ko-KR" w:bidi="he-IL"/>
              </w:rPr>
            </w:pPr>
            <w:r w:rsidRPr="00A20210">
              <w:t>Bits</w:t>
            </w:r>
          </w:p>
        </w:tc>
      </w:tr>
      <w:tr w:rsidR="0012015E" w:rsidRPr="00A20210" w14:paraId="2709672A"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8D3F34">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8D3F34">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8D3F34">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8D3F34">
            <w:pPr>
              <w:pStyle w:val="TAH"/>
            </w:pPr>
            <w:r w:rsidRPr="00A20210">
              <w:rPr>
                <w:lang w:eastAsia="zh-CN"/>
              </w:rPr>
              <w:t>5</w:t>
            </w:r>
          </w:p>
        </w:tc>
        <w:tc>
          <w:tcPr>
            <w:tcW w:w="327" w:type="dxa"/>
            <w:gridSpan w:val="2"/>
            <w:tcBorders>
              <w:top w:val="nil"/>
              <w:left w:val="nil"/>
              <w:bottom w:val="nil"/>
              <w:right w:val="nil"/>
            </w:tcBorders>
            <w:noWrap/>
            <w:vAlign w:val="bottom"/>
            <w:hideMark/>
          </w:tcPr>
          <w:p w14:paraId="761A8F12" w14:textId="77777777" w:rsidR="0012015E" w:rsidRPr="00A20210" w:rsidRDefault="0012015E" w:rsidP="008D3F34">
            <w:pPr>
              <w:pStyle w:val="TAH"/>
            </w:pPr>
            <w:r w:rsidRPr="00A20210">
              <w:t>4</w:t>
            </w:r>
          </w:p>
        </w:tc>
        <w:tc>
          <w:tcPr>
            <w:tcW w:w="368" w:type="dxa"/>
            <w:gridSpan w:val="2"/>
            <w:tcBorders>
              <w:top w:val="nil"/>
              <w:left w:val="nil"/>
              <w:bottom w:val="nil"/>
              <w:right w:val="nil"/>
            </w:tcBorders>
            <w:noWrap/>
            <w:vAlign w:val="bottom"/>
            <w:hideMark/>
          </w:tcPr>
          <w:p w14:paraId="73EFA13E" w14:textId="77777777" w:rsidR="0012015E" w:rsidRPr="00A20210" w:rsidRDefault="0012015E" w:rsidP="008D3F34">
            <w:pPr>
              <w:pStyle w:val="TAH"/>
            </w:pPr>
            <w:r w:rsidRPr="00A20210">
              <w:t>3</w:t>
            </w:r>
          </w:p>
        </w:tc>
        <w:tc>
          <w:tcPr>
            <w:tcW w:w="360" w:type="dxa"/>
            <w:gridSpan w:val="2"/>
            <w:tcBorders>
              <w:top w:val="nil"/>
              <w:left w:val="nil"/>
              <w:bottom w:val="nil"/>
              <w:right w:val="nil"/>
            </w:tcBorders>
            <w:noWrap/>
            <w:vAlign w:val="bottom"/>
            <w:hideMark/>
          </w:tcPr>
          <w:p w14:paraId="4B09C388" w14:textId="77777777" w:rsidR="0012015E" w:rsidRPr="00A20210" w:rsidRDefault="0012015E" w:rsidP="008D3F34">
            <w:pPr>
              <w:pStyle w:val="TAH"/>
            </w:pPr>
            <w:r w:rsidRPr="00A20210">
              <w:t>2</w:t>
            </w:r>
          </w:p>
        </w:tc>
        <w:tc>
          <w:tcPr>
            <w:tcW w:w="327" w:type="dxa"/>
            <w:gridSpan w:val="2"/>
            <w:tcBorders>
              <w:top w:val="nil"/>
              <w:left w:val="nil"/>
              <w:bottom w:val="nil"/>
              <w:right w:val="nil"/>
            </w:tcBorders>
            <w:noWrap/>
            <w:vAlign w:val="bottom"/>
            <w:hideMark/>
          </w:tcPr>
          <w:p w14:paraId="509F038F" w14:textId="77777777" w:rsidR="0012015E" w:rsidRPr="00A20210" w:rsidRDefault="0012015E" w:rsidP="008D3F34">
            <w:pPr>
              <w:pStyle w:val="TAH"/>
            </w:pPr>
            <w:r w:rsidRPr="00A20210">
              <w:t>1</w:t>
            </w:r>
          </w:p>
        </w:tc>
        <w:tc>
          <w:tcPr>
            <w:tcW w:w="241" w:type="dxa"/>
            <w:gridSpan w:val="2"/>
            <w:tcBorders>
              <w:top w:val="nil"/>
              <w:left w:val="nil"/>
              <w:bottom w:val="nil"/>
              <w:right w:val="nil"/>
            </w:tcBorders>
            <w:noWrap/>
            <w:vAlign w:val="bottom"/>
          </w:tcPr>
          <w:p w14:paraId="7F5865E7" w14:textId="77777777" w:rsidR="0012015E" w:rsidRPr="00A20210" w:rsidRDefault="0012015E" w:rsidP="008D3F34">
            <w:pPr>
              <w:pStyle w:val="TAC"/>
            </w:pPr>
          </w:p>
        </w:tc>
        <w:tc>
          <w:tcPr>
            <w:tcW w:w="5099" w:type="dxa"/>
            <w:tcBorders>
              <w:top w:val="nil"/>
              <w:left w:val="nil"/>
              <w:bottom w:val="nil"/>
              <w:right w:val="single" w:sz="4" w:space="0" w:color="auto"/>
            </w:tcBorders>
            <w:noWrap/>
            <w:vAlign w:val="bottom"/>
          </w:tcPr>
          <w:p w14:paraId="7D4A50C4" w14:textId="77777777" w:rsidR="0012015E" w:rsidRPr="00A20210" w:rsidRDefault="0012015E" w:rsidP="008D3F34">
            <w:pPr>
              <w:pStyle w:val="TAC"/>
              <w:jc w:val="left"/>
            </w:pPr>
          </w:p>
        </w:tc>
      </w:tr>
      <w:tr w:rsidR="0012015E" w:rsidRPr="00A20210" w14:paraId="66750D7D"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8D3F34">
            <w:pPr>
              <w:pStyle w:val="TAC"/>
            </w:pPr>
            <w:r w:rsidRPr="00A20210">
              <w:t>0</w:t>
            </w:r>
          </w:p>
        </w:tc>
        <w:tc>
          <w:tcPr>
            <w:tcW w:w="327" w:type="dxa"/>
            <w:gridSpan w:val="2"/>
            <w:tcBorders>
              <w:top w:val="nil"/>
              <w:left w:val="nil"/>
              <w:bottom w:val="nil"/>
              <w:right w:val="nil"/>
            </w:tcBorders>
            <w:noWrap/>
            <w:vAlign w:val="bottom"/>
            <w:hideMark/>
          </w:tcPr>
          <w:p w14:paraId="7A488FF1" w14:textId="77777777" w:rsidR="0012015E" w:rsidRPr="00A20210" w:rsidRDefault="0012015E" w:rsidP="008D3F34">
            <w:pPr>
              <w:pStyle w:val="TAC"/>
            </w:pPr>
            <w:r w:rsidRPr="00A20210">
              <w:t>0</w:t>
            </w:r>
          </w:p>
        </w:tc>
        <w:tc>
          <w:tcPr>
            <w:tcW w:w="368" w:type="dxa"/>
            <w:gridSpan w:val="2"/>
            <w:tcBorders>
              <w:top w:val="nil"/>
              <w:left w:val="nil"/>
              <w:bottom w:val="nil"/>
              <w:right w:val="nil"/>
            </w:tcBorders>
            <w:noWrap/>
            <w:vAlign w:val="bottom"/>
            <w:hideMark/>
          </w:tcPr>
          <w:p w14:paraId="4CC71B51" w14:textId="77777777" w:rsidR="0012015E" w:rsidRPr="00A20210" w:rsidRDefault="0012015E" w:rsidP="008D3F34">
            <w:pPr>
              <w:pStyle w:val="TAC"/>
            </w:pPr>
            <w:r w:rsidRPr="00A20210">
              <w:t>0</w:t>
            </w:r>
          </w:p>
        </w:tc>
        <w:tc>
          <w:tcPr>
            <w:tcW w:w="360" w:type="dxa"/>
            <w:gridSpan w:val="2"/>
            <w:tcBorders>
              <w:top w:val="nil"/>
              <w:left w:val="nil"/>
              <w:bottom w:val="nil"/>
              <w:right w:val="nil"/>
            </w:tcBorders>
            <w:noWrap/>
            <w:vAlign w:val="bottom"/>
            <w:hideMark/>
          </w:tcPr>
          <w:p w14:paraId="0D6FDB8E" w14:textId="77777777" w:rsidR="0012015E" w:rsidRPr="00A20210" w:rsidRDefault="0012015E" w:rsidP="008D3F34">
            <w:pPr>
              <w:pStyle w:val="TAC"/>
            </w:pPr>
            <w:r w:rsidRPr="00A20210">
              <w:t>0</w:t>
            </w:r>
          </w:p>
        </w:tc>
        <w:tc>
          <w:tcPr>
            <w:tcW w:w="327" w:type="dxa"/>
            <w:gridSpan w:val="2"/>
            <w:tcBorders>
              <w:top w:val="nil"/>
              <w:left w:val="nil"/>
              <w:bottom w:val="nil"/>
              <w:right w:val="nil"/>
            </w:tcBorders>
            <w:noWrap/>
            <w:vAlign w:val="bottom"/>
            <w:hideMark/>
          </w:tcPr>
          <w:p w14:paraId="174683FF" w14:textId="77777777" w:rsidR="0012015E" w:rsidRPr="00A20210" w:rsidRDefault="0012015E" w:rsidP="008D3F34">
            <w:pPr>
              <w:pStyle w:val="TAC"/>
            </w:pPr>
            <w:r w:rsidRPr="00A20210">
              <w:t>1</w:t>
            </w:r>
          </w:p>
        </w:tc>
        <w:tc>
          <w:tcPr>
            <w:tcW w:w="241" w:type="dxa"/>
            <w:gridSpan w:val="2"/>
            <w:tcBorders>
              <w:top w:val="nil"/>
              <w:left w:val="nil"/>
              <w:bottom w:val="nil"/>
              <w:right w:val="nil"/>
            </w:tcBorders>
            <w:noWrap/>
            <w:vAlign w:val="bottom"/>
          </w:tcPr>
          <w:p w14:paraId="074283F7" w14:textId="77777777" w:rsidR="0012015E" w:rsidRPr="00A20210" w:rsidRDefault="0012015E" w:rsidP="008D3F34">
            <w:pPr>
              <w:pStyle w:val="TAC"/>
            </w:pPr>
          </w:p>
        </w:tc>
        <w:tc>
          <w:tcPr>
            <w:tcW w:w="5099" w:type="dxa"/>
            <w:tcBorders>
              <w:top w:val="nil"/>
              <w:left w:val="nil"/>
              <w:bottom w:val="nil"/>
              <w:right w:val="single" w:sz="4" w:space="0" w:color="auto"/>
            </w:tcBorders>
            <w:noWrap/>
            <w:vAlign w:val="bottom"/>
            <w:hideMark/>
          </w:tcPr>
          <w:p w14:paraId="1DCD424C" w14:textId="77777777" w:rsidR="0012015E" w:rsidRPr="00A20210" w:rsidRDefault="0012015E" w:rsidP="008D3F34">
            <w:pPr>
              <w:pStyle w:val="TAL"/>
              <w:rPr>
                <w:lang w:eastAsia="zh-CN"/>
              </w:rPr>
            </w:pPr>
            <w:r w:rsidRPr="00A20210">
              <w:t>IPv4</w:t>
            </w:r>
          </w:p>
        </w:tc>
      </w:tr>
      <w:tr w:rsidR="0012015E" w:rsidRPr="00A20210" w14:paraId="695A4E60"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8D3F34">
            <w:pPr>
              <w:pStyle w:val="TAC"/>
            </w:pPr>
            <w:r w:rsidRPr="00A20210">
              <w:t>0</w:t>
            </w:r>
          </w:p>
        </w:tc>
        <w:tc>
          <w:tcPr>
            <w:tcW w:w="327" w:type="dxa"/>
            <w:gridSpan w:val="2"/>
            <w:tcBorders>
              <w:top w:val="nil"/>
              <w:left w:val="nil"/>
              <w:bottom w:val="nil"/>
              <w:right w:val="nil"/>
            </w:tcBorders>
            <w:noWrap/>
            <w:vAlign w:val="bottom"/>
            <w:hideMark/>
          </w:tcPr>
          <w:p w14:paraId="501062DD" w14:textId="77777777" w:rsidR="0012015E" w:rsidRPr="00A20210" w:rsidRDefault="0012015E" w:rsidP="008D3F34">
            <w:pPr>
              <w:pStyle w:val="TAC"/>
            </w:pPr>
            <w:r w:rsidRPr="00A20210">
              <w:t>0</w:t>
            </w:r>
          </w:p>
        </w:tc>
        <w:tc>
          <w:tcPr>
            <w:tcW w:w="368" w:type="dxa"/>
            <w:gridSpan w:val="2"/>
            <w:tcBorders>
              <w:top w:val="nil"/>
              <w:left w:val="nil"/>
              <w:bottom w:val="nil"/>
              <w:right w:val="nil"/>
            </w:tcBorders>
            <w:noWrap/>
            <w:vAlign w:val="bottom"/>
            <w:hideMark/>
          </w:tcPr>
          <w:p w14:paraId="1FAD8BFB" w14:textId="77777777" w:rsidR="0012015E" w:rsidRPr="00A20210" w:rsidRDefault="0012015E" w:rsidP="008D3F34">
            <w:pPr>
              <w:pStyle w:val="TAC"/>
            </w:pPr>
            <w:r w:rsidRPr="00A20210">
              <w:t>0</w:t>
            </w:r>
          </w:p>
        </w:tc>
        <w:tc>
          <w:tcPr>
            <w:tcW w:w="360" w:type="dxa"/>
            <w:gridSpan w:val="2"/>
            <w:tcBorders>
              <w:top w:val="nil"/>
              <w:left w:val="nil"/>
              <w:bottom w:val="nil"/>
              <w:right w:val="nil"/>
            </w:tcBorders>
            <w:noWrap/>
            <w:vAlign w:val="bottom"/>
            <w:hideMark/>
          </w:tcPr>
          <w:p w14:paraId="5FDFF1E6" w14:textId="77777777" w:rsidR="0012015E" w:rsidRPr="00A20210" w:rsidRDefault="0012015E" w:rsidP="008D3F34">
            <w:pPr>
              <w:pStyle w:val="TAC"/>
              <w:rPr>
                <w:lang w:eastAsia="zh-CN"/>
              </w:rPr>
            </w:pPr>
            <w:r w:rsidRPr="00A20210">
              <w:rPr>
                <w:rFonts w:hint="eastAsia"/>
                <w:lang w:eastAsia="zh-CN"/>
              </w:rPr>
              <w:t>1</w:t>
            </w:r>
          </w:p>
        </w:tc>
        <w:tc>
          <w:tcPr>
            <w:tcW w:w="327" w:type="dxa"/>
            <w:gridSpan w:val="2"/>
            <w:tcBorders>
              <w:top w:val="nil"/>
              <w:left w:val="nil"/>
              <w:bottom w:val="nil"/>
              <w:right w:val="nil"/>
            </w:tcBorders>
            <w:noWrap/>
            <w:vAlign w:val="bottom"/>
            <w:hideMark/>
          </w:tcPr>
          <w:p w14:paraId="2D4FFCF7" w14:textId="77777777" w:rsidR="0012015E" w:rsidRPr="00A20210" w:rsidRDefault="0012015E" w:rsidP="008D3F34">
            <w:pPr>
              <w:pStyle w:val="TAC"/>
            </w:pPr>
            <w:r w:rsidRPr="00A20210">
              <w:t>0</w:t>
            </w:r>
          </w:p>
        </w:tc>
        <w:tc>
          <w:tcPr>
            <w:tcW w:w="241" w:type="dxa"/>
            <w:gridSpan w:val="2"/>
            <w:tcBorders>
              <w:top w:val="nil"/>
              <w:left w:val="nil"/>
              <w:bottom w:val="nil"/>
              <w:right w:val="nil"/>
            </w:tcBorders>
            <w:noWrap/>
            <w:vAlign w:val="bottom"/>
          </w:tcPr>
          <w:p w14:paraId="70A86598" w14:textId="77777777" w:rsidR="0012015E" w:rsidRPr="00A20210" w:rsidRDefault="0012015E" w:rsidP="008D3F34">
            <w:pPr>
              <w:pStyle w:val="TAC"/>
            </w:pPr>
          </w:p>
        </w:tc>
        <w:tc>
          <w:tcPr>
            <w:tcW w:w="5099" w:type="dxa"/>
            <w:tcBorders>
              <w:top w:val="nil"/>
              <w:left w:val="nil"/>
              <w:bottom w:val="nil"/>
              <w:right w:val="single" w:sz="4" w:space="0" w:color="auto"/>
            </w:tcBorders>
            <w:noWrap/>
            <w:vAlign w:val="bottom"/>
            <w:hideMark/>
          </w:tcPr>
          <w:p w14:paraId="074E7E92" w14:textId="77777777" w:rsidR="0012015E" w:rsidRPr="00A20210" w:rsidRDefault="0012015E" w:rsidP="008D3F34">
            <w:pPr>
              <w:pStyle w:val="TAL"/>
              <w:rPr>
                <w:lang w:eastAsia="zh-CN"/>
              </w:rPr>
            </w:pPr>
            <w:r w:rsidRPr="00A20210">
              <w:t>IPv6</w:t>
            </w:r>
          </w:p>
        </w:tc>
      </w:tr>
      <w:tr w:rsidR="0012015E" w:rsidRPr="00A20210" w14:paraId="12CF3646" w14:textId="77777777" w:rsidTr="00F47562">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8D3F34">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8D3F34">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8D3F34">
            <w:pPr>
              <w:pStyle w:val="TAC"/>
            </w:pPr>
            <w:r w:rsidRPr="00A20210">
              <w:t>0</w:t>
            </w:r>
          </w:p>
        </w:tc>
        <w:tc>
          <w:tcPr>
            <w:tcW w:w="327" w:type="dxa"/>
            <w:gridSpan w:val="2"/>
            <w:tcBorders>
              <w:top w:val="nil"/>
              <w:left w:val="nil"/>
              <w:bottom w:val="nil"/>
              <w:right w:val="nil"/>
            </w:tcBorders>
            <w:noWrap/>
            <w:vAlign w:val="bottom"/>
          </w:tcPr>
          <w:p w14:paraId="797C5A5C" w14:textId="77777777" w:rsidR="0012015E" w:rsidRPr="00A20210" w:rsidRDefault="0012015E" w:rsidP="008D3F34">
            <w:pPr>
              <w:pStyle w:val="TAC"/>
            </w:pPr>
            <w:r w:rsidRPr="00A20210">
              <w:t>0</w:t>
            </w:r>
          </w:p>
        </w:tc>
        <w:tc>
          <w:tcPr>
            <w:tcW w:w="368" w:type="dxa"/>
            <w:gridSpan w:val="2"/>
            <w:tcBorders>
              <w:top w:val="nil"/>
              <w:left w:val="nil"/>
              <w:bottom w:val="nil"/>
              <w:right w:val="nil"/>
            </w:tcBorders>
            <w:noWrap/>
            <w:vAlign w:val="bottom"/>
          </w:tcPr>
          <w:p w14:paraId="32A3861E" w14:textId="77777777" w:rsidR="0012015E" w:rsidRPr="00A20210" w:rsidRDefault="0012015E" w:rsidP="008D3F34">
            <w:pPr>
              <w:pStyle w:val="TAC"/>
            </w:pPr>
            <w:r w:rsidRPr="00A20210">
              <w:t>0</w:t>
            </w:r>
          </w:p>
        </w:tc>
        <w:tc>
          <w:tcPr>
            <w:tcW w:w="360" w:type="dxa"/>
            <w:gridSpan w:val="2"/>
            <w:tcBorders>
              <w:top w:val="nil"/>
              <w:left w:val="nil"/>
              <w:bottom w:val="nil"/>
              <w:right w:val="nil"/>
            </w:tcBorders>
            <w:noWrap/>
            <w:vAlign w:val="bottom"/>
          </w:tcPr>
          <w:p w14:paraId="465CE8C4" w14:textId="77777777" w:rsidR="0012015E" w:rsidRPr="00A20210" w:rsidRDefault="0012015E" w:rsidP="008D3F34">
            <w:pPr>
              <w:pStyle w:val="TAC"/>
            </w:pPr>
            <w:r w:rsidRPr="00A20210">
              <w:rPr>
                <w:rFonts w:hint="eastAsia"/>
                <w:lang w:eastAsia="zh-CN"/>
              </w:rPr>
              <w:t>1</w:t>
            </w:r>
          </w:p>
        </w:tc>
        <w:tc>
          <w:tcPr>
            <w:tcW w:w="327" w:type="dxa"/>
            <w:gridSpan w:val="2"/>
            <w:tcBorders>
              <w:top w:val="nil"/>
              <w:left w:val="nil"/>
              <w:bottom w:val="nil"/>
              <w:right w:val="nil"/>
            </w:tcBorders>
            <w:noWrap/>
            <w:vAlign w:val="bottom"/>
          </w:tcPr>
          <w:p w14:paraId="755A860F" w14:textId="77777777" w:rsidR="0012015E" w:rsidRPr="00A20210" w:rsidRDefault="0012015E" w:rsidP="008D3F34">
            <w:pPr>
              <w:pStyle w:val="TAC"/>
            </w:pPr>
            <w:r w:rsidRPr="00A20210">
              <w:t>1</w:t>
            </w:r>
          </w:p>
        </w:tc>
        <w:tc>
          <w:tcPr>
            <w:tcW w:w="241" w:type="dxa"/>
            <w:gridSpan w:val="2"/>
            <w:tcBorders>
              <w:top w:val="nil"/>
              <w:left w:val="nil"/>
              <w:bottom w:val="nil"/>
              <w:right w:val="nil"/>
            </w:tcBorders>
            <w:noWrap/>
            <w:vAlign w:val="bottom"/>
          </w:tcPr>
          <w:p w14:paraId="2CD5EC01" w14:textId="77777777" w:rsidR="0012015E" w:rsidRPr="00A20210" w:rsidRDefault="0012015E" w:rsidP="008D3F34">
            <w:pPr>
              <w:pStyle w:val="TAC"/>
            </w:pPr>
          </w:p>
        </w:tc>
        <w:tc>
          <w:tcPr>
            <w:tcW w:w="5099" w:type="dxa"/>
            <w:tcBorders>
              <w:top w:val="nil"/>
              <w:left w:val="nil"/>
              <w:bottom w:val="nil"/>
              <w:right w:val="single" w:sz="4" w:space="0" w:color="auto"/>
            </w:tcBorders>
            <w:noWrap/>
            <w:vAlign w:val="bottom"/>
          </w:tcPr>
          <w:p w14:paraId="25CBB443" w14:textId="77777777" w:rsidR="0012015E" w:rsidRPr="00A20210" w:rsidRDefault="0012015E" w:rsidP="008D3F34">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61DD4B" w14:textId="77777777" w:rsidR="0012015E" w:rsidRPr="00A20210" w:rsidRDefault="0012015E" w:rsidP="008D3F34">
            <w:pPr>
              <w:pStyle w:val="TAL"/>
              <w:rPr>
                <w:lang w:val="en-US" w:eastAsia="ko-KR" w:bidi="he-IL"/>
              </w:rPr>
            </w:pPr>
          </w:p>
        </w:tc>
      </w:tr>
      <w:tr w:rsidR="0012015E" w:rsidRPr="00A20210" w14:paraId="1E2FAD2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648B40A" w14:textId="35889253" w:rsidR="0012015E" w:rsidRPr="00A20210" w:rsidRDefault="0012015E" w:rsidP="008D3F34">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611F8D3" w14:textId="77777777" w:rsidR="0012015E" w:rsidRPr="00A20210" w:rsidRDefault="0012015E" w:rsidP="008D3F34">
            <w:pPr>
              <w:pStyle w:val="TAL"/>
            </w:pPr>
          </w:p>
        </w:tc>
      </w:tr>
      <w:tr w:rsidR="0012015E" w:rsidRPr="00A20210" w14:paraId="1932470B"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0E12AC3" w14:textId="77777777" w:rsidR="0012015E" w:rsidRPr="00A20210" w:rsidRDefault="0012015E" w:rsidP="008D3F34">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C406C" w14:textId="77777777" w:rsidR="0012015E" w:rsidRPr="00A20210" w:rsidRDefault="0012015E" w:rsidP="008D3F34">
            <w:pPr>
              <w:pStyle w:val="TAL"/>
            </w:pPr>
          </w:p>
        </w:tc>
      </w:tr>
      <w:tr w:rsidR="0012015E" w:rsidRPr="00A20210" w14:paraId="78E455BE"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179CE18" w14:textId="77777777" w:rsidR="0012015E" w:rsidRPr="00A20210" w:rsidRDefault="0012015E" w:rsidP="008D3F34">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ABA50DC" w14:textId="77777777" w:rsidR="0012015E" w:rsidRPr="00A20210" w:rsidRDefault="0012015E" w:rsidP="008D3F34">
            <w:pPr>
              <w:pStyle w:val="TAL"/>
            </w:pPr>
          </w:p>
        </w:tc>
      </w:tr>
      <w:tr w:rsidR="0012015E" w:rsidRPr="00A20210" w14:paraId="5B14C55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1AC41D2" w14:textId="77777777" w:rsidR="0012015E" w:rsidRPr="00A20210" w:rsidRDefault="0012015E" w:rsidP="008D3F34">
            <w:pPr>
              <w:pStyle w:val="TAL"/>
            </w:pPr>
            <w:r w:rsidRPr="00A20210">
              <w:t>Client non-3GPP IP address type (octet k) is set as follows:</w:t>
            </w:r>
          </w:p>
          <w:p w14:paraId="5865F92B" w14:textId="77777777" w:rsidR="0012015E" w:rsidRPr="00A20210" w:rsidRDefault="0012015E" w:rsidP="008D3F34">
            <w:pPr>
              <w:pStyle w:val="TAL"/>
            </w:pPr>
            <w:r w:rsidRPr="00A20210">
              <w:t>Bits</w:t>
            </w:r>
          </w:p>
        </w:tc>
      </w:tr>
      <w:tr w:rsidR="0012015E" w:rsidRPr="00A20210" w14:paraId="5209EC2D" w14:textId="77777777" w:rsidTr="00F47562">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8D3F34">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8D3F34">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8D3F34">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8D3F34">
            <w:pPr>
              <w:pStyle w:val="TAH"/>
            </w:pPr>
            <w:r w:rsidRPr="00A20210">
              <w:t>5</w:t>
            </w:r>
          </w:p>
        </w:tc>
        <w:tc>
          <w:tcPr>
            <w:tcW w:w="317" w:type="dxa"/>
            <w:gridSpan w:val="2"/>
            <w:tcBorders>
              <w:top w:val="nil"/>
              <w:left w:val="nil"/>
              <w:bottom w:val="nil"/>
              <w:right w:val="nil"/>
            </w:tcBorders>
            <w:vAlign w:val="bottom"/>
          </w:tcPr>
          <w:p w14:paraId="1513C72B" w14:textId="77777777" w:rsidR="0012015E" w:rsidRPr="00A20210" w:rsidRDefault="0012015E" w:rsidP="008D3F34">
            <w:pPr>
              <w:pStyle w:val="TAH"/>
            </w:pPr>
            <w:r w:rsidRPr="00A20210">
              <w:t>4</w:t>
            </w:r>
          </w:p>
        </w:tc>
        <w:tc>
          <w:tcPr>
            <w:tcW w:w="389" w:type="dxa"/>
            <w:gridSpan w:val="2"/>
            <w:tcBorders>
              <w:top w:val="nil"/>
              <w:left w:val="nil"/>
              <w:bottom w:val="nil"/>
              <w:right w:val="nil"/>
            </w:tcBorders>
            <w:vAlign w:val="bottom"/>
          </w:tcPr>
          <w:p w14:paraId="32CC7DCF" w14:textId="77777777" w:rsidR="0012015E" w:rsidRPr="00A20210" w:rsidRDefault="0012015E" w:rsidP="008D3F34">
            <w:pPr>
              <w:pStyle w:val="TAH"/>
            </w:pPr>
            <w:r w:rsidRPr="00A20210">
              <w:t>3</w:t>
            </w:r>
          </w:p>
        </w:tc>
        <w:tc>
          <w:tcPr>
            <w:tcW w:w="348" w:type="dxa"/>
            <w:gridSpan w:val="2"/>
            <w:tcBorders>
              <w:top w:val="nil"/>
              <w:left w:val="nil"/>
              <w:bottom w:val="nil"/>
              <w:right w:val="nil"/>
            </w:tcBorders>
            <w:vAlign w:val="bottom"/>
          </w:tcPr>
          <w:p w14:paraId="6A034916" w14:textId="77777777" w:rsidR="0012015E" w:rsidRPr="00A20210" w:rsidRDefault="0012015E" w:rsidP="008D3F34">
            <w:pPr>
              <w:pStyle w:val="TAH"/>
            </w:pPr>
            <w:r w:rsidRPr="00A20210">
              <w:t>2</w:t>
            </w:r>
          </w:p>
        </w:tc>
        <w:tc>
          <w:tcPr>
            <w:tcW w:w="318" w:type="dxa"/>
            <w:gridSpan w:val="2"/>
            <w:tcBorders>
              <w:top w:val="nil"/>
              <w:left w:val="nil"/>
              <w:bottom w:val="nil"/>
              <w:right w:val="nil"/>
            </w:tcBorders>
            <w:vAlign w:val="bottom"/>
          </w:tcPr>
          <w:p w14:paraId="1B17B77F" w14:textId="77777777" w:rsidR="0012015E" w:rsidRPr="00A20210" w:rsidRDefault="0012015E" w:rsidP="008D3F34">
            <w:pPr>
              <w:pStyle w:val="TAH"/>
            </w:pPr>
            <w:r w:rsidRPr="00A20210">
              <w:t>1</w:t>
            </w:r>
          </w:p>
        </w:tc>
        <w:tc>
          <w:tcPr>
            <w:tcW w:w="268" w:type="dxa"/>
            <w:gridSpan w:val="2"/>
            <w:tcBorders>
              <w:top w:val="nil"/>
              <w:left w:val="nil"/>
              <w:bottom w:val="nil"/>
              <w:right w:val="nil"/>
            </w:tcBorders>
            <w:vAlign w:val="bottom"/>
          </w:tcPr>
          <w:p w14:paraId="77E74931"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7EEFD6A1" w14:textId="77777777" w:rsidR="0012015E" w:rsidRPr="00A20210" w:rsidRDefault="0012015E" w:rsidP="008D3F34">
            <w:pPr>
              <w:pStyle w:val="TAL"/>
            </w:pPr>
          </w:p>
        </w:tc>
      </w:tr>
      <w:tr w:rsidR="0012015E" w:rsidRPr="00A20210" w14:paraId="48939C0C" w14:textId="77777777" w:rsidTr="00F47562">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4BDEFD65"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44ABF63D"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1412673E" w14:textId="77777777" w:rsidR="0012015E" w:rsidRPr="00A20210" w:rsidRDefault="0012015E" w:rsidP="008D3F34">
            <w:pPr>
              <w:pStyle w:val="TAL"/>
            </w:pPr>
            <w:r w:rsidRPr="00A20210">
              <w:t>0</w:t>
            </w:r>
          </w:p>
        </w:tc>
        <w:tc>
          <w:tcPr>
            <w:tcW w:w="318" w:type="dxa"/>
            <w:gridSpan w:val="2"/>
            <w:tcBorders>
              <w:top w:val="nil"/>
              <w:left w:val="nil"/>
              <w:bottom w:val="nil"/>
              <w:right w:val="nil"/>
            </w:tcBorders>
            <w:vAlign w:val="bottom"/>
          </w:tcPr>
          <w:p w14:paraId="210F6A46" w14:textId="77777777" w:rsidR="0012015E" w:rsidRPr="00A20210" w:rsidRDefault="0012015E" w:rsidP="008D3F34">
            <w:pPr>
              <w:pStyle w:val="TAL"/>
            </w:pPr>
            <w:r w:rsidRPr="00A20210">
              <w:t>1</w:t>
            </w:r>
          </w:p>
        </w:tc>
        <w:tc>
          <w:tcPr>
            <w:tcW w:w="268" w:type="dxa"/>
            <w:gridSpan w:val="2"/>
            <w:tcBorders>
              <w:top w:val="nil"/>
              <w:left w:val="nil"/>
              <w:bottom w:val="nil"/>
              <w:right w:val="nil"/>
            </w:tcBorders>
            <w:vAlign w:val="bottom"/>
          </w:tcPr>
          <w:p w14:paraId="676CD479"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55200604" w14:textId="77777777" w:rsidR="0012015E" w:rsidRPr="00A20210" w:rsidRDefault="0012015E" w:rsidP="008D3F34">
            <w:pPr>
              <w:pStyle w:val="TAL"/>
            </w:pPr>
            <w:r w:rsidRPr="00A20210">
              <w:t>IPv4</w:t>
            </w:r>
          </w:p>
        </w:tc>
      </w:tr>
      <w:tr w:rsidR="0012015E" w:rsidRPr="00A20210" w14:paraId="7164A1D3" w14:textId="77777777" w:rsidTr="00F47562">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5884CFBA"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7A220189"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05A1E55A" w14:textId="77777777" w:rsidR="0012015E" w:rsidRPr="00A20210" w:rsidRDefault="0012015E" w:rsidP="008D3F34">
            <w:pPr>
              <w:pStyle w:val="TAL"/>
            </w:pPr>
            <w:r w:rsidRPr="00A20210">
              <w:t>1</w:t>
            </w:r>
          </w:p>
        </w:tc>
        <w:tc>
          <w:tcPr>
            <w:tcW w:w="318" w:type="dxa"/>
            <w:gridSpan w:val="2"/>
            <w:tcBorders>
              <w:top w:val="nil"/>
              <w:left w:val="nil"/>
              <w:bottom w:val="nil"/>
              <w:right w:val="nil"/>
            </w:tcBorders>
            <w:vAlign w:val="bottom"/>
          </w:tcPr>
          <w:p w14:paraId="2EE8557C" w14:textId="77777777" w:rsidR="0012015E" w:rsidRPr="00A20210" w:rsidRDefault="0012015E" w:rsidP="008D3F34">
            <w:pPr>
              <w:pStyle w:val="TAL"/>
            </w:pPr>
            <w:r w:rsidRPr="00A20210">
              <w:t>0</w:t>
            </w:r>
          </w:p>
        </w:tc>
        <w:tc>
          <w:tcPr>
            <w:tcW w:w="268" w:type="dxa"/>
            <w:gridSpan w:val="2"/>
            <w:tcBorders>
              <w:top w:val="nil"/>
              <w:left w:val="nil"/>
              <w:bottom w:val="nil"/>
              <w:right w:val="nil"/>
            </w:tcBorders>
            <w:vAlign w:val="bottom"/>
          </w:tcPr>
          <w:p w14:paraId="22243AD5"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62F1CD7A" w14:textId="77777777" w:rsidR="0012015E" w:rsidRPr="00A20210" w:rsidRDefault="0012015E" w:rsidP="008D3F34">
            <w:pPr>
              <w:pStyle w:val="TAL"/>
            </w:pPr>
            <w:r w:rsidRPr="00A20210">
              <w:t>IPv6</w:t>
            </w:r>
          </w:p>
        </w:tc>
      </w:tr>
      <w:tr w:rsidR="0012015E" w:rsidRPr="00A20210" w14:paraId="363C0CFD" w14:textId="77777777" w:rsidTr="00F47562">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472948D6"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15DC245E"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396BEFD5" w14:textId="77777777" w:rsidR="0012015E" w:rsidRPr="00A20210" w:rsidRDefault="0012015E" w:rsidP="008D3F34">
            <w:pPr>
              <w:pStyle w:val="TAL"/>
            </w:pPr>
            <w:r w:rsidRPr="00A20210">
              <w:t>1</w:t>
            </w:r>
          </w:p>
        </w:tc>
        <w:tc>
          <w:tcPr>
            <w:tcW w:w="318" w:type="dxa"/>
            <w:gridSpan w:val="2"/>
            <w:tcBorders>
              <w:top w:val="nil"/>
              <w:left w:val="nil"/>
              <w:bottom w:val="nil"/>
              <w:right w:val="nil"/>
            </w:tcBorders>
            <w:vAlign w:val="bottom"/>
          </w:tcPr>
          <w:p w14:paraId="7CDC955E" w14:textId="77777777" w:rsidR="0012015E" w:rsidRPr="00A20210" w:rsidRDefault="0012015E" w:rsidP="008D3F34">
            <w:pPr>
              <w:pStyle w:val="TAL"/>
            </w:pPr>
            <w:r w:rsidRPr="00A20210">
              <w:t>1</w:t>
            </w:r>
          </w:p>
        </w:tc>
        <w:tc>
          <w:tcPr>
            <w:tcW w:w="268" w:type="dxa"/>
            <w:gridSpan w:val="2"/>
            <w:tcBorders>
              <w:top w:val="nil"/>
              <w:left w:val="nil"/>
              <w:bottom w:val="nil"/>
              <w:right w:val="nil"/>
            </w:tcBorders>
            <w:vAlign w:val="bottom"/>
          </w:tcPr>
          <w:p w14:paraId="355B32EE"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06BDB100" w14:textId="77777777" w:rsidR="0012015E" w:rsidRPr="00A20210" w:rsidRDefault="0012015E" w:rsidP="008D3F34">
            <w:pPr>
              <w:pStyle w:val="TAL"/>
            </w:pPr>
            <w:r w:rsidRPr="00A20210">
              <w:t>IPv4v6</w:t>
            </w:r>
          </w:p>
        </w:tc>
      </w:tr>
      <w:tr w:rsidR="0012015E" w:rsidRPr="00A20210" w14:paraId="6440126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CB2465" w14:textId="77777777" w:rsidR="0012015E" w:rsidRPr="00A20210" w:rsidRDefault="0012015E" w:rsidP="008D3F34">
            <w:pPr>
              <w:pStyle w:val="TAL"/>
            </w:pPr>
          </w:p>
        </w:tc>
      </w:tr>
      <w:tr w:rsidR="0012015E" w:rsidRPr="00A20210" w14:paraId="1AAE4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90EDFD9" w14:textId="77777777" w:rsidR="0012015E" w:rsidRPr="00A20210" w:rsidRDefault="0012015E" w:rsidP="008D3F34">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AE3A354" w14:textId="77777777" w:rsidR="0012015E" w:rsidRPr="00A20210" w:rsidRDefault="0012015E" w:rsidP="008D3F34">
            <w:pPr>
              <w:pStyle w:val="TAL"/>
            </w:pPr>
          </w:p>
        </w:tc>
      </w:tr>
      <w:tr w:rsidR="0012015E" w:rsidRPr="00A20210" w14:paraId="7F31E9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3BAB93" w14:textId="77777777" w:rsidR="0012015E" w:rsidRPr="00A20210" w:rsidRDefault="0012015E" w:rsidP="008D3F34">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64383" w14:textId="77777777" w:rsidR="0012015E" w:rsidRPr="00A20210" w:rsidRDefault="0012015E" w:rsidP="008D3F34">
            <w:pPr>
              <w:pStyle w:val="TAL"/>
            </w:pPr>
          </w:p>
        </w:tc>
      </w:tr>
      <w:tr w:rsidR="0012015E" w:rsidRPr="00A20210" w14:paraId="0A8C8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2D82EEA" w14:textId="77777777" w:rsidR="0012015E" w:rsidRPr="00A20210" w:rsidRDefault="0012015E" w:rsidP="008D3F34">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C20E340" w14:textId="77777777" w:rsidR="0012015E" w:rsidRPr="00A20210" w:rsidRDefault="0012015E" w:rsidP="008D3F34">
            <w:pPr>
              <w:pStyle w:val="TAL"/>
            </w:pPr>
          </w:p>
        </w:tc>
      </w:tr>
      <w:tr w:rsidR="0012015E" w:rsidRPr="00A20210" w14:paraId="79F3CC4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4C81AF" w14:textId="77777777" w:rsidR="0012015E" w:rsidRPr="00A20210" w:rsidRDefault="0012015E" w:rsidP="008D3F34">
            <w:pPr>
              <w:pStyle w:val="TAL"/>
            </w:pPr>
            <w:r w:rsidRPr="00A20210">
              <w:t>Proxy IP address type (octet l+1) is set as follows:</w:t>
            </w:r>
          </w:p>
          <w:p w14:paraId="3C17D930" w14:textId="77777777" w:rsidR="0012015E" w:rsidRPr="00A20210" w:rsidRDefault="0012015E" w:rsidP="008D3F34">
            <w:pPr>
              <w:pStyle w:val="TAL"/>
            </w:pPr>
            <w:r w:rsidRPr="00A20210">
              <w:t>Bits</w:t>
            </w:r>
          </w:p>
        </w:tc>
      </w:tr>
      <w:tr w:rsidR="0012015E" w:rsidRPr="00A20210" w14:paraId="7DDF5FBB" w14:textId="77777777" w:rsidTr="00F47562">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8D3F34">
            <w:pPr>
              <w:pStyle w:val="TAL"/>
              <w:rPr>
                <w:b/>
              </w:rPr>
            </w:pPr>
            <w:r w:rsidRPr="00A20210">
              <w:rPr>
                <w:b/>
              </w:rPr>
              <w:t>5</w:t>
            </w:r>
          </w:p>
        </w:tc>
        <w:tc>
          <w:tcPr>
            <w:tcW w:w="317" w:type="dxa"/>
            <w:gridSpan w:val="2"/>
            <w:tcBorders>
              <w:top w:val="nil"/>
              <w:left w:val="nil"/>
              <w:bottom w:val="nil"/>
              <w:right w:val="nil"/>
            </w:tcBorders>
            <w:vAlign w:val="bottom"/>
          </w:tcPr>
          <w:p w14:paraId="54BD42FE" w14:textId="77777777" w:rsidR="0012015E" w:rsidRPr="00A20210" w:rsidRDefault="0012015E" w:rsidP="008D3F34">
            <w:pPr>
              <w:pStyle w:val="TAL"/>
              <w:rPr>
                <w:b/>
              </w:rPr>
            </w:pPr>
            <w:r w:rsidRPr="00A20210">
              <w:rPr>
                <w:b/>
              </w:rPr>
              <w:t>4</w:t>
            </w:r>
          </w:p>
        </w:tc>
        <w:tc>
          <w:tcPr>
            <w:tcW w:w="389" w:type="dxa"/>
            <w:gridSpan w:val="2"/>
            <w:tcBorders>
              <w:top w:val="nil"/>
              <w:left w:val="nil"/>
              <w:bottom w:val="nil"/>
              <w:right w:val="nil"/>
            </w:tcBorders>
            <w:vAlign w:val="bottom"/>
          </w:tcPr>
          <w:p w14:paraId="7BBFED2D" w14:textId="77777777" w:rsidR="0012015E" w:rsidRPr="00A20210" w:rsidRDefault="0012015E" w:rsidP="008D3F34">
            <w:pPr>
              <w:pStyle w:val="TAL"/>
              <w:rPr>
                <w:b/>
              </w:rPr>
            </w:pPr>
            <w:r w:rsidRPr="00A20210">
              <w:rPr>
                <w:b/>
              </w:rPr>
              <w:t>3</w:t>
            </w:r>
          </w:p>
        </w:tc>
        <w:tc>
          <w:tcPr>
            <w:tcW w:w="348" w:type="dxa"/>
            <w:gridSpan w:val="2"/>
            <w:tcBorders>
              <w:top w:val="nil"/>
              <w:left w:val="nil"/>
              <w:bottom w:val="nil"/>
              <w:right w:val="nil"/>
            </w:tcBorders>
            <w:vAlign w:val="bottom"/>
          </w:tcPr>
          <w:p w14:paraId="0CFACE90" w14:textId="77777777" w:rsidR="0012015E" w:rsidRPr="00A20210" w:rsidRDefault="0012015E" w:rsidP="008D3F34">
            <w:pPr>
              <w:pStyle w:val="TAL"/>
              <w:rPr>
                <w:b/>
              </w:rPr>
            </w:pPr>
            <w:r w:rsidRPr="00A20210">
              <w:rPr>
                <w:b/>
              </w:rPr>
              <w:t>2</w:t>
            </w:r>
          </w:p>
        </w:tc>
        <w:tc>
          <w:tcPr>
            <w:tcW w:w="318" w:type="dxa"/>
            <w:gridSpan w:val="2"/>
            <w:tcBorders>
              <w:top w:val="nil"/>
              <w:left w:val="nil"/>
              <w:bottom w:val="nil"/>
              <w:right w:val="nil"/>
            </w:tcBorders>
            <w:vAlign w:val="bottom"/>
          </w:tcPr>
          <w:p w14:paraId="0CD31D7E" w14:textId="77777777" w:rsidR="0012015E" w:rsidRPr="00A20210" w:rsidRDefault="0012015E" w:rsidP="008D3F34">
            <w:pPr>
              <w:pStyle w:val="TAL"/>
              <w:rPr>
                <w:b/>
              </w:rPr>
            </w:pPr>
            <w:r w:rsidRPr="00A20210">
              <w:rPr>
                <w:b/>
              </w:rPr>
              <w:t>1</w:t>
            </w:r>
          </w:p>
        </w:tc>
        <w:tc>
          <w:tcPr>
            <w:tcW w:w="268" w:type="dxa"/>
            <w:gridSpan w:val="2"/>
            <w:tcBorders>
              <w:top w:val="nil"/>
              <w:left w:val="nil"/>
              <w:bottom w:val="nil"/>
              <w:right w:val="nil"/>
            </w:tcBorders>
            <w:vAlign w:val="bottom"/>
          </w:tcPr>
          <w:p w14:paraId="1A1F2093"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37316AEA" w14:textId="77777777" w:rsidR="0012015E" w:rsidRPr="00A20210" w:rsidRDefault="0012015E" w:rsidP="008D3F34">
            <w:pPr>
              <w:pStyle w:val="TAL"/>
            </w:pPr>
          </w:p>
        </w:tc>
      </w:tr>
      <w:tr w:rsidR="0012015E" w:rsidRPr="00A20210" w14:paraId="2375E4CD" w14:textId="77777777" w:rsidTr="00F47562">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014C1385"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5E9585B8"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2937CAB9" w14:textId="77777777" w:rsidR="0012015E" w:rsidRPr="00A20210" w:rsidRDefault="0012015E" w:rsidP="008D3F34">
            <w:pPr>
              <w:pStyle w:val="TAL"/>
            </w:pPr>
            <w:r w:rsidRPr="00A20210">
              <w:t>0</w:t>
            </w:r>
          </w:p>
        </w:tc>
        <w:tc>
          <w:tcPr>
            <w:tcW w:w="318" w:type="dxa"/>
            <w:gridSpan w:val="2"/>
            <w:tcBorders>
              <w:top w:val="nil"/>
              <w:left w:val="nil"/>
              <w:bottom w:val="nil"/>
              <w:right w:val="nil"/>
            </w:tcBorders>
            <w:vAlign w:val="bottom"/>
          </w:tcPr>
          <w:p w14:paraId="5C68E935" w14:textId="77777777" w:rsidR="0012015E" w:rsidRPr="00A20210" w:rsidRDefault="0012015E" w:rsidP="008D3F34">
            <w:pPr>
              <w:pStyle w:val="TAL"/>
            </w:pPr>
            <w:r w:rsidRPr="00A20210">
              <w:t>1</w:t>
            </w:r>
          </w:p>
        </w:tc>
        <w:tc>
          <w:tcPr>
            <w:tcW w:w="268" w:type="dxa"/>
            <w:gridSpan w:val="2"/>
            <w:tcBorders>
              <w:top w:val="nil"/>
              <w:left w:val="nil"/>
              <w:bottom w:val="nil"/>
              <w:right w:val="nil"/>
            </w:tcBorders>
            <w:vAlign w:val="bottom"/>
          </w:tcPr>
          <w:p w14:paraId="3FC77377"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61A57492" w14:textId="77777777" w:rsidR="0012015E" w:rsidRPr="00A20210" w:rsidRDefault="0012015E" w:rsidP="008D3F34">
            <w:pPr>
              <w:pStyle w:val="TAL"/>
            </w:pPr>
            <w:r w:rsidRPr="00A20210">
              <w:t>IPv4</w:t>
            </w:r>
          </w:p>
        </w:tc>
      </w:tr>
      <w:tr w:rsidR="0012015E" w:rsidRPr="00A20210" w14:paraId="1058C7D8" w14:textId="77777777" w:rsidTr="00F47562">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36A52CEA"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79B8E87E"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45BC21A9" w14:textId="77777777" w:rsidR="0012015E" w:rsidRPr="00A20210" w:rsidRDefault="0012015E" w:rsidP="008D3F34">
            <w:pPr>
              <w:pStyle w:val="TAL"/>
            </w:pPr>
            <w:r w:rsidRPr="00A20210">
              <w:t>1</w:t>
            </w:r>
          </w:p>
        </w:tc>
        <w:tc>
          <w:tcPr>
            <w:tcW w:w="318" w:type="dxa"/>
            <w:gridSpan w:val="2"/>
            <w:tcBorders>
              <w:top w:val="nil"/>
              <w:left w:val="nil"/>
              <w:bottom w:val="nil"/>
              <w:right w:val="nil"/>
            </w:tcBorders>
            <w:vAlign w:val="bottom"/>
          </w:tcPr>
          <w:p w14:paraId="5D641BD9" w14:textId="77777777" w:rsidR="0012015E" w:rsidRPr="00A20210" w:rsidRDefault="0012015E" w:rsidP="008D3F34">
            <w:pPr>
              <w:pStyle w:val="TAL"/>
            </w:pPr>
            <w:r w:rsidRPr="00A20210">
              <w:t>0</w:t>
            </w:r>
          </w:p>
        </w:tc>
        <w:tc>
          <w:tcPr>
            <w:tcW w:w="268" w:type="dxa"/>
            <w:gridSpan w:val="2"/>
            <w:tcBorders>
              <w:top w:val="nil"/>
              <w:left w:val="nil"/>
              <w:bottom w:val="nil"/>
              <w:right w:val="nil"/>
            </w:tcBorders>
            <w:vAlign w:val="bottom"/>
          </w:tcPr>
          <w:p w14:paraId="648D2A4C"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169C96FB" w14:textId="77777777" w:rsidR="0012015E" w:rsidRPr="00A20210" w:rsidRDefault="0012015E" w:rsidP="008D3F34">
            <w:pPr>
              <w:pStyle w:val="TAL"/>
            </w:pPr>
            <w:r w:rsidRPr="00A20210">
              <w:t>IPv6</w:t>
            </w:r>
          </w:p>
        </w:tc>
      </w:tr>
      <w:tr w:rsidR="0012015E" w:rsidRPr="00A20210" w14:paraId="6B7C04E7" w14:textId="77777777" w:rsidTr="00F47562">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8D3F34">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8D3F34">
            <w:pPr>
              <w:pStyle w:val="TAL"/>
            </w:pPr>
            <w:r w:rsidRPr="00A20210">
              <w:t>0</w:t>
            </w:r>
          </w:p>
        </w:tc>
        <w:tc>
          <w:tcPr>
            <w:tcW w:w="317" w:type="dxa"/>
            <w:gridSpan w:val="2"/>
            <w:tcBorders>
              <w:top w:val="nil"/>
              <w:left w:val="nil"/>
              <w:bottom w:val="nil"/>
              <w:right w:val="nil"/>
            </w:tcBorders>
            <w:vAlign w:val="bottom"/>
          </w:tcPr>
          <w:p w14:paraId="5ADB9AF9" w14:textId="77777777" w:rsidR="0012015E" w:rsidRPr="00A20210" w:rsidRDefault="0012015E" w:rsidP="008D3F34">
            <w:pPr>
              <w:pStyle w:val="TAL"/>
            </w:pPr>
            <w:r w:rsidRPr="00A20210">
              <w:t>0</w:t>
            </w:r>
          </w:p>
        </w:tc>
        <w:tc>
          <w:tcPr>
            <w:tcW w:w="389" w:type="dxa"/>
            <w:gridSpan w:val="2"/>
            <w:tcBorders>
              <w:top w:val="nil"/>
              <w:left w:val="nil"/>
              <w:bottom w:val="nil"/>
              <w:right w:val="nil"/>
            </w:tcBorders>
            <w:vAlign w:val="bottom"/>
          </w:tcPr>
          <w:p w14:paraId="35D538B2" w14:textId="77777777" w:rsidR="0012015E" w:rsidRPr="00A20210" w:rsidRDefault="0012015E" w:rsidP="008D3F34">
            <w:pPr>
              <w:pStyle w:val="TAL"/>
            </w:pPr>
            <w:r w:rsidRPr="00A20210">
              <w:t>0</w:t>
            </w:r>
          </w:p>
        </w:tc>
        <w:tc>
          <w:tcPr>
            <w:tcW w:w="348" w:type="dxa"/>
            <w:gridSpan w:val="2"/>
            <w:tcBorders>
              <w:top w:val="nil"/>
              <w:left w:val="nil"/>
              <w:bottom w:val="nil"/>
              <w:right w:val="nil"/>
            </w:tcBorders>
            <w:vAlign w:val="bottom"/>
          </w:tcPr>
          <w:p w14:paraId="4FECD044" w14:textId="77777777" w:rsidR="0012015E" w:rsidRPr="00A20210" w:rsidRDefault="0012015E" w:rsidP="008D3F34">
            <w:pPr>
              <w:pStyle w:val="TAL"/>
            </w:pPr>
            <w:r w:rsidRPr="00A20210">
              <w:t>1</w:t>
            </w:r>
          </w:p>
        </w:tc>
        <w:tc>
          <w:tcPr>
            <w:tcW w:w="318" w:type="dxa"/>
            <w:gridSpan w:val="2"/>
            <w:tcBorders>
              <w:top w:val="nil"/>
              <w:left w:val="nil"/>
              <w:bottom w:val="nil"/>
              <w:right w:val="nil"/>
            </w:tcBorders>
            <w:vAlign w:val="bottom"/>
          </w:tcPr>
          <w:p w14:paraId="4AFEA51B" w14:textId="77777777" w:rsidR="0012015E" w:rsidRPr="00A20210" w:rsidRDefault="0012015E" w:rsidP="008D3F34">
            <w:pPr>
              <w:pStyle w:val="TAL"/>
            </w:pPr>
            <w:r w:rsidRPr="00A20210">
              <w:t>1</w:t>
            </w:r>
          </w:p>
        </w:tc>
        <w:tc>
          <w:tcPr>
            <w:tcW w:w="268" w:type="dxa"/>
            <w:gridSpan w:val="2"/>
            <w:tcBorders>
              <w:top w:val="nil"/>
              <w:left w:val="nil"/>
              <w:bottom w:val="nil"/>
              <w:right w:val="nil"/>
            </w:tcBorders>
            <w:vAlign w:val="bottom"/>
          </w:tcPr>
          <w:p w14:paraId="2610E5EF"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7151D597" w14:textId="77777777" w:rsidR="0012015E" w:rsidRPr="00A20210" w:rsidRDefault="0012015E" w:rsidP="008D3F34">
            <w:pPr>
              <w:pStyle w:val="TAL"/>
            </w:pPr>
            <w:r w:rsidRPr="00A20210">
              <w:t>IPv4v6</w:t>
            </w:r>
          </w:p>
        </w:tc>
      </w:tr>
      <w:tr w:rsidR="0012015E" w:rsidRPr="00A20210" w14:paraId="7A5ED57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D50649" w14:textId="77777777" w:rsidR="0012015E" w:rsidRPr="00A20210" w:rsidRDefault="0012015E" w:rsidP="008D3F34">
            <w:pPr>
              <w:pStyle w:val="TAL"/>
            </w:pPr>
          </w:p>
        </w:tc>
      </w:tr>
      <w:tr w:rsidR="0012015E" w:rsidRPr="00A20210" w14:paraId="6438B80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32F2F5D" w14:textId="77777777" w:rsidR="0012015E" w:rsidRPr="00A20210" w:rsidRDefault="0012015E" w:rsidP="008D3F34">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EF9F6E8" w14:textId="77777777" w:rsidR="0012015E" w:rsidRPr="00A20210" w:rsidRDefault="0012015E" w:rsidP="008D3F34">
            <w:pPr>
              <w:pStyle w:val="TAL"/>
            </w:pPr>
          </w:p>
        </w:tc>
      </w:tr>
      <w:tr w:rsidR="0012015E" w:rsidRPr="00A20210" w14:paraId="14ED212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60DA7DA" w14:textId="77777777" w:rsidR="0012015E" w:rsidRPr="00A20210" w:rsidRDefault="0012015E" w:rsidP="008D3F34">
            <w:pPr>
              <w:pStyle w:val="TAL"/>
            </w:pPr>
            <w:r w:rsidRPr="00A20210">
              <w:t>If the Proxy IP address type indicates IPv6, then the Proxy IP address field contains an IPv6 address in 16 octets.</w:t>
            </w:r>
          </w:p>
        </w:tc>
      </w:tr>
      <w:tr w:rsidR="0012015E" w:rsidRPr="00A20210" w14:paraId="2B8098B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81C94AD" w14:textId="77777777" w:rsidR="0012015E" w:rsidRPr="00A20210" w:rsidRDefault="0012015E" w:rsidP="008D3F34">
            <w:pPr>
              <w:pStyle w:val="TAL"/>
            </w:pPr>
          </w:p>
        </w:tc>
      </w:tr>
      <w:tr w:rsidR="0012015E" w:rsidRPr="00A20210" w14:paraId="5AE4BA9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F6EDB6C" w14:textId="77777777" w:rsidR="0012015E" w:rsidRPr="00A20210" w:rsidRDefault="0012015E" w:rsidP="008D3F34">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3D806F5" w14:textId="77777777" w:rsidR="0012015E" w:rsidRPr="00A20210" w:rsidRDefault="0012015E" w:rsidP="008D3F34">
            <w:pPr>
              <w:pStyle w:val="TAL"/>
            </w:pPr>
          </w:p>
        </w:tc>
      </w:tr>
      <w:tr w:rsidR="0012015E" w:rsidRPr="00A20210" w14:paraId="72BB2E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F887972" w14:textId="77777777" w:rsidR="0012015E" w:rsidRPr="00A20210" w:rsidRDefault="0012015E" w:rsidP="008D3F34">
            <w:pPr>
              <w:pStyle w:val="TAL"/>
            </w:pPr>
            <w:r w:rsidRPr="00A20210">
              <w:t>Proxy type (octet m+2) is set as follows:</w:t>
            </w:r>
          </w:p>
          <w:p w14:paraId="11A7F052" w14:textId="77777777" w:rsidR="0012015E" w:rsidRPr="00A20210" w:rsidRDefault="0012015E" w:rsidP="008D3F34">
            <w:pPr>
              <w:pStyle w:val="TAL"/>
              <w:spacing w:after="40"/>
            </w:pPr>
            <w:r w:rsidRPr="00A20210">
              <w:t>Bits</w:t>
            </w:r>
          </w:p>
        </w:tc>
      </w:tr>
      <w:tr w:rsidR="0012015E" w:rsidRPr="00A20210" w14:paraId="35AC3EF1" w14:textId="77777777" w:rsidTr="00F47562">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8D3F34">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8D3F34">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8D3F34">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8D3F34">
            <w:pPr>
              <w:pStyle w:val="TAL"/>
              <w:rPr>
                <w:b/>
              </w:rPr>
            </w:pPr>
            <w:r w:rsidRPr="00A20210">
              <w:rPr>
                <w:b/>
              </w:rPr>
              <w:t>5</w:t>
            </w:r>
          </w:p>
        </w:tc>
        <w:tc>
          <w:tcPr>
            <w:tcW w:w="317" w:type="dxa"/>
            <w:gridSpan w:val="2"/>
            <w:tcBorders>
              <w:top w:val="nil"/>
              <w:left w:val="nil"/>
              <w:bottom w:val="nil"/>
              <w:right w:val="nil"/>
            </w:tcBorders>
            <w:vAlign w:val="bottom"/>
          </w:tcPr>
          <w:p w14:paraId="1F179BDF" w14:textId="77777777" w:rsidR="0012015E" w:rsidRPr="00A20210" w:rsidRDefault="0012015E" w:rsidP="008D3F34">
            <w:pPr>
              <w:pStyle w:val="TAL"/>
              <w:rPr>
                <w:b/>
              </w:rPr>
            </w:pPr>
            <w:r w:rsidRPr="00A20210">
              <w:rPr>
                <w:b/>
              </w:rPr>
              <w:t>4</w:t>
            </w:r>
          </w:p>
        </w:tc>
        <w:tc>
          <w:tcPr>
            <w:tcW w:w="389" w:type="dxa"/>
            <w:gridSpan w:val="2"/>
            <w:tcBorders>
              <w:top w:val="nil"/>
              <w:left w:val="nil"/>
              <w:bottom w:val="nil"/>
              <w:right w:val="nil"/>
            </w:tcBorders>
            <w:vAlign w:val="bottom"/>
          </w:tcPr>
          <w:p w14:paraId="67C37C16" w14:textId="77777777" w:rsidR="0012015E" w:rsidRPr="00A20210" w:rsidRDefault="0012015E" w:rsidP="008D3F34">
            <w:pPr>
              <w:pStyle w:val="TAL"/>
              <w:rPr>
                <w:b/>
              </w:rPr>
            </w:pPr>
            <w:r w:rsidRPr="00A20210">
              <w:rPr>
                <w:b/>
              </w:rPr>
              <w:t>3</w:t>
            </w:r>
          </w:p>
        </w:tc>
        <w:tc>
          <w:tcPr>
            <w:tcW w:w="348" w:type="dxa"/>
            <w:gridSpan w:val="2"/>
            <w:tcBorders>
              <w:top w:val="nil"/>
              <w:left w:val="nil"/>
              <w:bottom w:val="nil"/>
              <w:right w:val="nil"/>
            </w:tcBorders>
            <w:vAlign w:val="bottom"/>
          </w:tcPr>
          <w:p w14:paraId="517C50E3" w14:textId="77777777" w:rsidR="0012015E" w:rsidRPr="00A20210" w:rsidRDefault="0012015E" w:rsidP="008D3F34">
            <w:pPr>
              <w:pStyle w:val="TAL"/>
              <w:rPr>
                <w:b/>
              </w:rPr>
            </w:pPr>
            <w:r w:rsidRPr="00A20210">
              <w:rPr>
                <w:b/>
              </w:rPr>
              <w:t>2</w:t>
            </w:r>
          </w:p>
        </w:tc>
        <w:tc>
          <w:tcPr>
            <w:tcW w:w="318" w:type="dxa"/>
            <w:gridSpan w:val="2"/>
            <w:tcBorders>
              <w:top w:val="nil"/>
              <w:left w:val="nil"/>
              <w:bottom w:val="nil"/>
              <w:right w:val="nil"/>
            </w:tcBorders>
            <w:vAlign w:val="bottom"/>
          </w:tcPr>
          <w:p w14:paraId="29380469" w14:textId="77777777" w:rsidR="0012015E" w:rsidRPr="00A20210" w:rsidRDefault="0012015E" w:rsidP="008D3F34">
            <w:pPr>
              <w:pStyle w:val="TAL"/>
              <w:rPr>
                <w:b/>
              </w:rPr>
            </w:pPr>
            <w:r w:rsidRPr="00A20210">
              <w:rPr>
                <w:b/>
              </w:rPr>
              <w:t>1</w:t>
            </w:r>
          </w:p>
        </w:tc>
        <w:tc>
          <w:tcPr>
            <w:tcW w:w="268" w:type="dxa"/>
            <w:gridSpan w:val="2"/>
            <w:tcBorders>
              <w:top w:val="nil"/>
              <w:left w:val="nil"/>
              <w:bottom w:val="nil"/>
              <w:right w:val="nil"/>
            </w:tcBorders>
            <w:vAlign w:val="bottom"/>
          </w:tcPr>
          <w:p w14:paraId="650DF1DB" w14:textId="77777777" w:rsidR="0012015E" w:rsidRPr="00A20210" w:rsidRDefault="0012015E" w:rsidP="008D3F34">
            <w:pPr>
              <w:pStyle w:val="TAL"/>
            </w:pPr>
          </w:p>
        </w:tc>
        <w:tc>
          <w:tcPr>
            <w:tcW w:w="5116" w:type="dxa"/>
            <w:gridSpan w:val="2"/>
            <w:tcBorders>
              <w:top w:val="nil"/>
              <w:left w:val="nil"/>
              <w:bottom w:val="nil"/>
              <w:right w:val="single" w:sz="4" w:space="0" w:color="auto"/>
            </w:tcBorders>
            <w:vAlign w:val="bottom"/>
          </w:tcPr>
          <w:p w14:paraId="630443DC" w14:textId="77777777" w:rsidR="0012015E" w:rsidRPr="00A20210" w:rsidRDefault="0012015E" w:rsidP="008D3F34">
            <w:pPr>
              <w:pStyle w:val="TAL"/>
            </w:pPr>
          </w:p>
        </w:tc>
      </w:tr>
      <w:tr w:rsidR="008B7BB1" w:rsidRPr="00A20210" w14:paraId="0F655068" w14:textId="77777777" w:rsidTr="00F47562">
        <w:trPr>
          <w:trHeight w:val="276"/>
          <w:jc w:val="center"/>
        </w:trPr>
        <w:tc>
          <w:tcPr>
            <w:tcW w:w="377" w:type="dxa"/>
            <w:tcBorders>
              <w:top w:val="nil"/>
              <w:left w:val="single" w:sz="4" w:space="0" w:color="auto"/>
              <w:bottom w:val="nil"/>
              <w:right w:val="nil"/>
            </w:tcBorders>
            <w:noWrap/>
            <w:vAlign w:val="bottom"/>
          </w:tcPr>
          <w:p w14:paraId="0B26563A" w14:textId="3557E1D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8C69E0D" w14:textId="0780A9B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6AA2E4A" w14:textId="6DFC71F4"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9BEB75B" w14:textId="08AC839F"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048CFC2C" w14:textId="5D42267A"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FB2DCDB" w14:textId="4DCB0D9B"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7BCF9239" w14:textId="01D5D3BF" w:rsidR="008B7BB1" w:rsidRPr="008B7BB1" w:rsidRDefault="008B7BB1" w:rsidP="008B7BB1">
            <w:pPr>
              <w:pStyle w:val="TAL"/>
              <w:rPr>
                <w:bCs/>
              </w:rPr>
            </w:pPr>
            <w:r w:rsidRPr="00A20210">
              <w:rPr>
                <w:lang w:eastAsia="en-GB"/>
              </w:rPr>
              <w:t>0</w:t>
            </w:r>
          </w:p>
        </w:tc>
        <w:tc>
          <w:tcPr>
            <w:tcW w:w="318" w:type="dxa"/>
            <w:gridSpan w:val="2"/>
            <w:tcBorders>
              <w:top w:val="nil"/>
              <w:left w:val="nil"/>
              <w:bottom w:val="nil"/>
              <w:right w:val="nil"/>
            </w:tcBorders>
            <w:vAlign w:val="bottom"/>
          </w:tcPr>
          <w:p w14:paraId="65299EA6" w14:textId="0328F11A" w:rsidR="008B7BB1" w:rsidRPr="008B7BB1" w:rsidRDefault="008B7BB1" w:rsidP="008B7BB1">
            <w:pPr>
              <w:pStyle w:val="TAL"/>
              <w:rPr>
                <w:bCs/>
              </w:rPr>
            </w:pPr>
            <w:r w:rsidRPr="00A20210">
              <w:rPr>
                <w:lang w:eastAsia="en-GB"/>
              </w:rPr>
              <w:t>1</w:t>
            </w:r>
          </w:p>
        </w:tc>
        <w:tc>
          <w:tcPr>
            <w:tcW w:w="268" w:type="dxa"/>
            <w:gridSpan w:val="2"/>
            <w:tcBorders>
              <w:top w:val="nil"/>
              <w:left w:val="nil"/>
              <w:bottom w:val="nil"/>
              <w:right w:val="nil"/>
            </w:tcBorders>
            <w:vAlign w:val="bottom"/>
          </w:tcPr>
          <w:p w14:paraId="08B82F95"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1D062279" w14:textId="4944796E" w:rsidR="008B7BB1" w:rsidRPr="00A20210" w:rsidRDefault="008B7BB1" w:rsidP="008B7BB1">
            <w:pPr>
              <w:pStyle w:val="TAL"/>
            </w:pPr>
            <w:r w:rsidRPr="00A20210">
              <w:rPr>
                <w:lang w:eastAsia="en-GB"/>
              </w:rPr>
              <w:t xml:space="preserve">Transport converter, used if the proxy </w:t>
            </w:r>
            <w:r>
              <w:rPr>
                <w:lang w:eastAsia="en-GB"/>
              </w:rPr>
              <w:t>implements</w:t>
            </w:r>
            <w:r w:rsidRPr="00A20210">
              <w:rPr>
                <w:lang w:eastAsia="en-GB"/>
              </w:rPr>
              <w:t xml:space="preserve"> MPTCP</w:t>
            </w:r>
            <w:r>
              <w:rPr>
                <w:lang w:eastAsia="en-GB"/>
              </w:rPr>
              <w:t xml:space="preserve"> functionality</w:t>
            </w:r>
          </w:p>
        </w:tc>
      </w:tr>
      <w:tr w:rsidR="008B7BB1" w:rsidRPr="00A20210" w14:paraId="0B91FCE4" w14:textId="77777777" w:rsidTr="00F47562">
        <w:trPr>
          <w:trHeight w:val="276"/>
          <w:jc w:val="center"/>
        </w:trPr>
        <w:tc>
          <w:tcPr>
            <w:tcW w:w="377" w:type="dxa"/>
            <w:tcBorders>
              <w:top w:val="nil"/>
              <w:left w:val="single" w:sz="4" w:space="0" w:color="auto"/>
              <w:bottom w:val="nil"/>
              <w:right w:val="nil"/>
            </w:tcBorders>
            <w:noWrap/>
            <w:vAlign w:val="bottom"/>
          </w:tcPr>
          <w:p w14:paraId="1A58E9CD" w14:textId="6CFE3DB0" w:rsidR="008B7BB1" w:rsidRPr="008B7BB1" w:rsidRDefault="008B7BB1" w:rsidP="008B7BB1">
            <w:pPr>
              <w:pStyle w:val="TAL"/>
              <w:rPr>
                <w:bCs/>
              </w:rPr>
            </w:pPr>
            <w:r w:rsidRPr="00A20210">
              <w:rPr>
                <w:lang w:eastAsia="en-GB"/>
              </w:rPr>
              <w:lastRenderedPageBreak/>
              <w:t>0</w:t>
            </w:r>
          </w:p>
        </w:tc>
        <w:tc>
          <w:tcPr>
            <w:tcW w:w="378" w:type="dxa"/>
            <w:gridSpan w:val="2"/>
            <w:tcBorders>
              <w:top w:val="nil"/>
              <w:left w:val="nil"/>
              <w:bottom w:val="nil"/>
              <w:right w:val="nil"/>
            </w:tcBorders>
            <w:vAlign w:val="bottom"/>
          </w:tcPr>
          <w:p w14:paraId="600E16DE" w14:textId="7091719C"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179021BC" w14:textId="16C06470"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0F6AF008" w14:textId="6DD9CC6A"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1487285E" w14:textId="5783F365"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024603D" w14:textId="7C1D5150"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2E8CBF94" w14:textId="0BC57249" w:rsidR="008B7BB1" w:rsidRPr="008B7BB1" w:rsidRDefault="008B7BB1" w:rsidP="008B7BB1">
            <w:pPr>
              <w:pStyle w:val="TAL"/>
              <w:rPr>
                <w:bCs/>
              </w:rPr>
            </w:pPr>
            <w:r w:rsidRPr="00A20210">
              <w:rPr>
                <w:lang w:eastAsia="en-GB"/>
              </w:rPr>
              <w:t>1</w:t>
            </w:r>
          </w:p>
        </w:tc>
        <w:tc>
          <w:tcPr>
            <w:tcW w:w="318" w:type="dxa"/>
            <w:gridSpan w:val="2"/>
            <w:tcBorders>
              <w:top w:val="nil"/>
              <w:left w:val="nil"/>
              <w:bottom w:val="nil"/>
              <w:right w:val="nil"/>
            </w:tcBorders>
            <w:vAlign w:val="bottom"/>
          </w:tcPr>
          <w:p w14:paraId="689E6C2D" w14:textId="30BE16B0" w:rsidR="008B7BB1" w:rsidRPr="008B7BB1" w:rsidRDefault="008B7BB1" w:rsidP="008B7BB1">
            <w:pPr>
              <w:pStyle w:val="TAL"/>
              <w:rPr>
                <w:bCs/>
              </w:rPr>
            </w:pPr>
            <w:r w:rsidRPr="00A20210">
              <w:rPr>
                <w:lang w:eastAsia="en-GB"/>
              </w:rPr>
              <w:t>0</w:t>
            </w:r>
          </w:p>
        </w:tc>
        <w:tc>
          <w:tcPr>
            <w:tcW w:w="268" w:type="dxa"/>
            <w:gridSpan w:val="2"/>
            <w:tcBorders>
              <w:top w:val="nil"/>
              <w:left w:val="nil"/>
              <w:bottom w:val="nil"/>
              <w:right w:val="nil"/>
            </w:tcBorders>
            <w:vAlign w:val="bottom"/>
          </w:tcPr>
          <w:p w14:paraId="20A8EB44"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B565F48" w14:textId="407CF38F" w:rsidR="008B7BB1" w:rsidRPr="00A20210" w:rsidRDefault="008B7BB1" w:rsidP="008B7BB1">
            <w:pPr>
              <w:pStyle w:val="TAL"/>
            </w:pPr>
            <w:r>
              <w:t>UDP proxy</w:t>
            </w:r>
            <w:r w:rsidRPr="00A20210">
              <w:rPr>
                <w:lang w:eastAsia="en-GB"/>
              </w:rPr>
              <w:t xml:space="preserve">, used if the proxy </w:t>
            </w:r>
            <w:r>
              <w:rPr>
                <w:lang w:eastAsia="en-GB"/>
              </w:rPr>
              <w:t>implements</w:t>
            </w:r>
            <w:r w:rsidRPr="00A20210">
              <w:rPr>
                <w:lang w:eastAsia="en-GB"/>
              </w:rPr>
              <w:t xml:space="preserve"> MPQUIC</w:t>
            </w:r>
            <w:r>
              <w:rPr>
                <w:lang w:eastAsia="en-GB"/>
              </w:rPr>
              <w:t>-UDP functionality</w:t>
            </w:r>
          </w:p>
        </w:tc>
      </w:tr>
      <w:tr w:rsidR="008B7BB1" w:rsidRPr="00A20210" w14:paraId="52ACDF68" w14:textId="77777777" w:rsidTr="00F47562">
        <w:trPr>
          <w:trHeight w:val="276"/>
          <w:jc w:val="center"/>
        </w:trPr>
        <w:tc>
          <w:tcPr>
            <w:tcW w:w="377" w:type="dxa"/>
            <w:tcBorders>
              <w:top w:val="nil"/>
              <w:left w:val="single" w:sz="4" w:space="0" w:color="auto"/>
              <w:bottom w:val="nil"/>
              <w:right w:val="nil"/>
            </w:tcBorders>
            <w:noWrap/>
            <w:vAlign w:val="bottom"/>
          </w:tcPr>
          <w:p w14:paraId="3C17EC41" w14:textId="3B53F1E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CCF498F" w14:textId="1E73CA2A"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745EBE2" w14:textId="5B1F7D48"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10771D8A" w14:textId="62160CB2"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44B4E1D8" w14:textId="02F1E4D4"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6A48E379" w14:textId="14E45C87" w:rsidR="008B7BB1" w:rsidRPr="00A20210" w:rsidRDefault="008B7BB1" w:rsidP="008B7BB1">
            <w:pPr>
              <w:pStyle w:val="TAL"/>
              <w:rPr>
                <w:lang w:eastAsia="en-GB"/>
              </w:rPr>
            </w:pPr>
            <w:r>
              <w:rPr>
                <w:lang w:eastAsia="en-GB"/>
              </w:rPr>
              <w:t>0</w:t>
            </w:r>
          </w:p>
        </w:tc>
        <w:tc>
          <w:tcPr>
            <w:tcW w:w="348" w:type="dxa"/>
            <w:gridSpan w:val="2"/>
            <w:tcBorders>
              <w:top w:val="nil"/>
              <w:left w:val="nil"/>
              <w:bottom w:val="nil"/>
              <w:right w:val="nil"/>
            </w:tcBorders>
            <w:vAlign w:val="bottom"/>
          </w:tcPr>
          <w:p w14:paraId="094B8827" w14:textId="17BE73C6" w:rsidR="008B7BB1" w:rsidRPr="00A20210" w:rsidRDefault="008B7BB1" w:rsidP="008B7BB1">
            <w:pPr>
              <w:pStyle w:val="TAL"/>
              <w:rPr>
                <w:lang w:eastAsia="en-GB"/>
              </w:rPr>
            </w:pPr>
            <w:r>
              <w:rPr>
                <w:lang w:eastAsia="en-GB"/>
              </w:rPr>
              <w:t>1</w:t>
            </w:r>
          </w:p>
        </w:tc>
        <w:tc>
          <w:tcPr>
            <w:tcW w:w="318" w:type="dxa"/>
            <w:gridSpan w:val="2"/>
            <w:tcBorders>
              <w:top w:val="nil"/>
              <w:left w:val="nil"/>
              <w:bottom w:val="nil"/>
              <w:right w:val="nil"/>
            </w:tcBorders>
            <w:vAlign w:val="bottom"/>
          </w:tcPr>
          <w:p w14:paraId="31B308ED" w14:textId="006C3D6A"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3C6A2DE3"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06F235F" w14:textId="6701CE29" w:rsidR="008B7BB1" w:rsidDel="006B3798" w:rsidRDefault="008B7BB1" w:rsidP="008B7BB1">
            <w:pPr>
              <w:pStyle w:val="TAL"/>
            </w:pPr>
            <w:r>
              <w:t>IP proxy, used if the proxy implements MPQUIC-IP functionality</w:t>
            </w:r>
          </w:p>
        </w:tc>
      </w:tr>
      <w:tr w:rsidR="008B7BB1" w:rsidRPr="00A20210" w14:paraId="3EB16189" w14:textId="77777777" w:rsidTr="00F47562">
        <w:trPr>
          <w:trHeight w:val="276"/>
          <w:jc w:val="center"/>
        </w:trPr>
        <w:tc>
          <w:tcPr>
            <w:tcW w:w="377" w:type="dxa"/>
            <w:tcBorders>
              <w:top w:val="nil"/>
              <w:left w:val="single" w:sz="4" w:space="0" w:color="auto"/>
              <w:bottom w:val="nil"/>
              <w:right w:val="nil"/>
            </w:tcBorders>
            <w:noWrap/>
            <w:vAlign w:val="bottom"/>
          </w:tcPr>
          <w:p w14:paraId="7C63EFAA" w14:textId="2A2C5DF2"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0EE5607" w14:textId="031CC57D"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2671B63" w14:textId="01D1053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892A4CA" w14:textId="4AC18FF5"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2CC8D517" w14:textId="7EBC8256"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2FA3A900" w14:textId="20E11BB9"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4973014" w14:textId="76F1530F"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271C4942" w14:textId="230C51E6" w:rsidR="008B7BB1" w:rsidRPr="00A20210" w:rsidRDefault="008B7BB1" w:rsidP="008B7BB1">
            <w:pPr>
              <w:pStyle w:val="TAL"/>
              <w:rPr>
                <w:lang w:eastAsia="en-GB"/>
              </w:rPr>
            </w:pPr>
            <w:r>
              <w:rPr>
                <w:lang w:eastAsia="en-GB"/>
              </w:rPr>
              <w:t>0</w:t>
            </w:r>
          </w:p>
        </w:tc>
        <w:tc>
          <w:tcPr>
            <w:tcW w:w="268" w:type="dxa"/>
            <w:gridSpan w:val="2"/>
            <w:tcBorders>
              <w:top w:val="nil"/>
              <w:left w:val="nil"/>
              <w:bottom w:val="nil"/>
              <w:right w:val="nil"/>
            </w:tcBorders>
            <w:vAlign w:val="bottom"/>
          </w:tcPr>
          <w:p w14:paraId="0333223A"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BB4B5DA" w14:textId="71F74D90" w:rsidR="008B7BB1" w:rsidDel="006B3798" w:rsidRDefault="008B7BB1" w:rsidP="008B7BB1">
            <w:pPr>
              <w:pStyle w:val="TAL"/>
            </w:pPr>
            <w:r>
              <w:t>Common UDP-IP proxy, used if the proxy implements both MPQUIC-UDP and MPQUIC-IP functionality</w:t>
            </w:r>
          </w:p>
        </w:tc>
      </w:tr>
      <w:tr w:rsidR="008B7BB1" w:rsidRPr="00A20210" w14:paraId="7D93B749" w14:textId="77777777" w:rsidTr="00F47562">
        <w:trPr>
          <w:trHeight w:val="276"/>
          <w:jc w:val="center"/>
        </w:trPr>
        <w:tc>
          <w:tcPr>
            <w:tcW w:w="377" w:type="dxa"/>
            <w:tcBorders>
              <w:top w:val="nil"/>
              <w:left w:val="single" w:sz="4" w:space="0" w:color="auto"/>
              <w:bottom w:val="nil"/>
              <w:right w:val="nil"/>
            </w:tcBorders>
            <w:noWrap/>
            <w:vAlign w:val="bottom"/>
          </w:tcPr>
          <w:p w14:paraId="6A7F050C" w14:textId="73EC4B7C"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5F18F8D" w14:textId="4B18D2C0"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F1CE72B" w14:textId="1259EF9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52DD3962" w14:textId="1F490D2F"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0BEF3980" w14:textId="508B86AF"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737D8F41" w14:textId="13BAD3C6"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2EDB3D0" w14:textId="015B1180"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64180E7F" w14:textId="1DBB0251"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09F11979"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16AE9B0" w14:textId="7F35BDD9" w:rsidR="008B7BB1" w:rsidDel="006B3798" w:rsidRDefault="008B7BB1" w:rsidP="008B7BB1">
            <w:pPr>
              <w:pStyle w:val="TAL"/>
            </w:pPr>
            <w:r>
              <w:t>Ethernet proxy, used if the proxy implements MPQUIC-E functionality</w:t>
            </w:r>
          </w:p>
        </w:tc>
      </w:tr>
      <w:tr w:rsidR="008B7BB1" w:rsidRPr="00A20210" w14:paraId="0DA82CD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0FBF9B9" w14:textId="77777777" w:rsidR="008B7BB1" w:rsidRPr="00A20210" w:rsidRDefault="008B7BB1" w:rsidP="008B7BB1">
            <w:pPr>
              <w:pStyle w:val="TAL"/>
            </w:pPr>
            <w:r w:rsidRPr="00A20210">
              <w:t>All other values are spare.</w:t>
            </w:r>
          </w:p>
        </w:tc>
      </w:tr>
      <w:tr w:rsidR="008B7BB1" w:rsidRPr="00A20210" w14:paraId="5ABA925A" w14:textId="77777777" w:rsidTr="00F47562">
        <w:trPr>
          <w:trHeight w:val="276"/>
          <w:jc w:val="center"/>
        </w:trPr>
        <w:tc>
          <w:tcPr>
            <w:tcW w:w="8267" w:type="dxa"/>
            <w:gridSpan w:val="19"/>
            <w:tcBorders>
              <w:top w:val="nil"/>
              <w:left w:val="single" w:sz="4" w:space="0" w:color="auto"/>
              <w:bottom w:val="single" w:sz="4" w:space="0" w:color="auto"/>
              <w:right w:val="single" w:sz="4" w:space="0" w:color="auto"/>
            </w:tcBorders>
            <w:noWrap/>
            <w:vAlign w:val="bottom"/>
          </w:tcPr>
          <w:p w14:paraId="07CCE6B0" w14:textId="77777777" w:rsidR="008B7BB1" w:rsidRPr="00A20210" w:rsidRDefault="008B7BB1" w:rsidP="008B7BB1">
            <w:pPr>
              <w:pStyle w:val="TAL"/>
            </w:pPr>
          </w:p>
        </w:tc>
      </w:tr>
    </w:tbl>
    <w:p w14:paraId="0B832732" w14:textId="77777777" w:rsidR="008B7BB1" w:rsidRDefault="008B7BB1" w:rsidP="008B7BB1">
      <w:bookmarkStart w:id="536" w:name="_CR6_1_5"/>
      <w:bookmarkStart w:id="537" w:name="_Toc25085426"/>
      <w:bookmarkStart w:id="538" w:name="_Toc42897420"/>
      <w:bookmarkStart w:id="539" w:name="_Toc43398935"/>
      <w:bookmarkStart w:id="540" w:name="_Toc51772014"/>
      <w:bookmarkEnd w:id="536"/>
    </w:p>
    <w:p w14:paraId="6EEE0595" w14:textId="1DA01EDA" w:rsidR="00F768A6" w:rsidRPr="00A20210" w:rsidRDefault="00F768A6" w:rsidP="00F768A6">
      <w:pPr>
        <w:pStyle w:val="Heading3"/>
        <w:rPr>
          <w:noProof/>
          <w:lang w:val="en-US" w:eastAsia="zh-CN"/>
        </w:rPr>
      </w:pPr>
      <w:bookmarkStart w:id="541" w:name="_Toc193383322"/>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37"/>
      <w:bookmarkEnd w:id="538"/>
      <w:bookmarkEnd w:id="539"/>
      <w:bookmarkEnd w:id="540"/>
      <w:bookmarkEnd w:id="541"/>
    </w:p>
    <w:p w14:paraId="3C59063D" w14:textId="330F0FAD" w:rsidR="003921E2" w:rsidRPr="00A20210" w:rsidRDefault="003921E2" w:rsidP="003921E2">
      <w:pPr>
        <w:pStyle w:val="Heading4"/>
      </w:pPr>
      <w:bookmarkStart w:id="542" w:name="_CR6_1_5_1"/>
      <w:bookmarkStart w:id="543" w:name="_Toc25085427"/>
      <w:bookmarkStart w:id="544" w:name="_Toc42897421"/>
      <w:bookmarkStart w:id="545" w:name="_Toc43398936"/>
      <w:bookmarkStart w:id="546" w:name="_Toc51772015"/>
      <w:bookmarkStart w:id="547" w:name="_Toc193383323"/>
      <w:bookmarkEnd w:id="542"/>
      <w:r w:rsidRPr="00A20210">
        <w:t>6.1.5.1</w:t>
      </w:r>
      <w:r w:rsidRPr="00A20210">
        <w:tab/>
        <w:t>Definition of measurement assistance information</w:t>
      </w:r>
      <w:bookmarkEnd w:id="543"/>
      <w:bookmarkEnd w:id="544"/>
      <w:bookmarkEnd w:id="545"/>
      <w:bookmarkEnd w:id="546"/>
      <w:bookmarkEnd w:id="547"/>
    </w:p>
    <w:p w14:paraId="3E5120C3" w14:textId="129BE2A1"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77777777" w:rsidR="005C188D" w:rsidRPr="00A20210" w:rsidRDefault="005C188D" w:rsidP="005C188D">
      <w:pPr>
        <w:pStyle w:val="B1"/>
      </w:pPr>
      <w:r w:rsidRPr="00A20210">
        <w:t>b)</w:t>
      </w:r>
      <w:r w:rsidRPr="00A20210">
        <w:tab/>
      </w:r>
      <w:r w:rsidRPr="00A20210">
        <w:rPr>
          <w:lang w:eastAsia="zh-CN"/>
        </w:rPr>
        <w:t xml:space="preserve">the </w:t>
      </w:r>
      <w:r w:rsidRPr="00A20210">
        <w:t>MPQUIC functionality with any steering mode and the ATSSS-LL functionality with only the active-standby steering mode; or</w:t>
      </w:r>
    </w:p>
    <w:p w14:paraId="1C5EBFCF" w14:textId="0151E43A" w:rsidR="005C188D" w:rsidRPr="00A20210" w:rsidRDefault="005C188D" w:rsidP="005C188D">
      <w:pPr>
        <w:pStyle w:val="B1"/>
        <w:rPr>
          <w:lang w:eastAsia="zh-CN"/>
        </w:rPr>
      </w:pPr>
      <w:r w:rsidRPr="00A20210">
        <w:t>c)</w:t>
      </w:r>
      <w:r w:rsidRPr="00A20210">
        <w:tab/>
      </w:r>
      <w:r w:rsidRPr="00A20210">
        <w:rPr>
          <w:lang w:eastAsia="zh-CN"/>
        </w:rPr>
        <w:t xml:space="preserve">the </w:t>
      </w:r>
      <w:r w:rsidRPr="00A20210">
        <w:t>MPTCP functionality with any steering mode, the MPQUIC functionality with any steering mode and the ATSSS-LL functionality with only the active-standby steering mode</w:t>
      </w:r>
      <w:r w:rsidRPr="00A20210">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48" w:name="_CR6_1_5_2"/>
      <w:bookmarkStart w:id="549" w:name="_Toc25085428"/>
      <w:bookmarkStart w:id="550" w:name="_Toc42897422"/>
      <w:bookmarkStart w:id="551" w:name="_Toc43398937"/>
      <w:bookmarkStart w:id="552" w:name="_Toc51772016"/>
      <w:bookmarkStart w:id="553" w:name="_Toc193383324"/>
      <w:bookmarkEnd w:id="548"/>
      <w:r w:rsidRPr="00A20210">
        <w:t>6.1.5.2</w:t>
      </w:r>
      <w:r w:rsidRPr="00A20210">
        <w:tab/>
        <w:t>Encoding of measurement assistance information</w:t>
      </w:r>
      <w:bookmarkEnd w:id="549"/>
      <w:bookmarkEnd w:id="550"/>
      <w:bookmarkEnd w:id="551"/>
      <w:bookmarkEnd w:id="552"/>
      <w:bookmarkEnd w:id="553"/>
    </w:p>
    <w:p w14:paraId="21C8CAE7" w14:textId="77777777" w:rsidR="003921E2" w:rsidRPr="00A20210" w:rsidRDefault="003921E2" w:rsidP="003921E2">
      <w:bookmarkStart w:id="554"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54"/>
          <w:p w14:paraId="2F1CC11B" w14:textId="77777777" w:rsidR="003921E2" w:rsidRPr="00A20210" w:rsidRDefault="003921E2" w:rsidP="004A4AEF">
            <w:pPr>
              <w:pStyle w:val="TAC"/>
            </w:pPr>
            <w:r w:rsidRPr="00A20210">
              <w:lastRenderedPageBreak/>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555" w:name="_CRFigure6_1_5_21"/>
      <w:r w:rsidRPr="00A20210">
        <w:t>Figure </w:t>
      </w:r>
      <w:bookmarkEnd w:id="555"/>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556" w:name="_CRTable6_1_5_21"/>
      <w:r w:rsidRPr="00A20210">
        <w:lastRenderedPageBreak/>
        <w:t>Table </w:t>
      </w:r>
      <w:bookmarkEnd w:id="556"/>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57" w:name="MCCQCTEMPBM_00000077"/>
          </w:p>
        </w:tc>
      </w:tr>
      <w:bookmarkEnd w:id="557"/>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58" w:name="MCCQCTEMPBM_00000078"/>
          </w:p>
        </w:tc>
      </w:tr>
      <w:bookmarkEnd w:id="558"/>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59" w:name="MCCQCTEMPBM_00000079"/>
          </w:p>
        </w:tc>
      </w:tr>
      <w:bookmarkEnd w:id="559"/>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60" w:name="MCCQCTEMPBM_00000080"/>
          </w:p>
        </w:tc>
      </w:tr>
      <w:bookmarkEnd w:id="560"/>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61" w:name="MCCQCTEMPBM_00000081"/>
          </w:p>
        </w:tc>
      </w:tr>
      <w:bookmarkEnd w:id="561"/>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62" w:name="MCCQCTEMPBM_00000082"/>
          </w:p>
        </w:tc>
      </w:tr>
      <w:bookmarkEnd w:id="562"/>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63"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63"/>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564" w:name="_CRFigure6_1_5_22"/>
      <w:r w:rsidRPr="00A20210">
        <w:t>Figure </w:t>
      </w:r>
      <w:bookmarkEnd w:id="564"/>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565" w:name="_CRTable6_1_5_22"/>
      <w:r w:rsidRPr="00A20210">
        <w:t>Table </w:t>
      </w:r>
      <w:bookmarkEnd w:id="565"/>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66" w:name="MCCQCTEMPBM_00000083"/>
          </w:p>
        </w:tc>
      </w:tr>
      <w:bookmarkEnd w:id="566"/>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67" w:name="MCCQCTEMPBM_00000084"/>
          </w:p>
        </w:tc>
      </w:tr>
      <w:bookmarkEnd w:id="567"/>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68" w:name="MCCQCTEMPBM_00000085"/>
          </w:p>
        </w:tc>
      </w:tr>
      <w:bookmarkEnd w:id="568"/>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69" w:name="MCCQCTEMPBM_00000086"/>
          </w:p>
        </w:tc>
      </w:tr>
      <w:bookmarkEnd w:id="569"/>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70"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70"/>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571" w:name="_CRFigure6_1_5_23"/>
      <w:r w:rsidRPr="00A20210">
        <w:t>Figure </w:t>
      </w:r>
      <w:bookmarkEnd w:id="571"/>
      <w:r w:rsidRPr="00A20210">
        <w:t>6.1.5.2-3: QoS flow list information element</w:t>
      </w:r>
    </w:p>
    <w:p w14:paraId="10F32B6A" w14:textId="77777777" w:rsidR="001D7FA2" w:rsidRPr="00A20210" w:rsidRDefault="001D7FA2" w:rsidP="001D7FA2">
      <w:pPr>
        <w:rPr>
          <w:lang w:eastAsia="zh-CN"/>
        </w:rPr>
      </w:pPr>
      <w:bookmarkStart w:id="572"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72"/>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73" w:name="_CRFigure6_1_5_24"/>
      <w:bookmarkStart w:id="574" w:name="MCCQCTEMPBM_00000029"/>
      <w:r w:rsidRPr="00A20210">
        <w:t>Figure </w:t>
      </w:r>
      <w:bookmarkEnd w:id="573"/>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74"/>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575" w:name="_CRFigure6_1_5_25"/>
      <w:r w:rsidRPr="00A20210">
        <w:t>Figure </w:t>
      </w:r>
      <w:bookmarkEnd w:id="575"/>
      <w:r w:rsidRPr="00A20210">
        <w:t>6.1.5.2-5: QoS flow – MAC address</w:t>
      </w:r>
    </w:p>
    <w:p w14:paraId="3A3D210D" w14:textId="77777777" w:rsidR="001D7FA2" w:rsidRPr="00A20210" w:rsidRDefault="001D7FA2" w:rsidP="001D7FA2">
      <w:pPr>
        <w:pStyle w:val="TH"/>
      </w:pPr>
      <w:bookmarkStart w:id="576" w:name="_CRTable6_1_5_23"/>
      <w:r w:rsidRPr="00A20210">
        <w:t>Table </w:t>
      </w:r>
      <w:bookmarkEnd w:id="576"/>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77" w:name="_Hlk80271782"/>
            <w:r w:rsidRPr="00A20210">
              <w:rPr>
                <w:lang w:eastAsia="fr-FR"/>
              </w:rPr>
              <w:t>in Table 9.11.4.12.1 of 3GPP TS 24.501 [6]</w:t>
            </w:r>
            <w:bookmarkEnd w:id="577"/>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78" w:name="MCCQCTEMPBM_00000087"/>
          </w:p>
        </w:tc>
      </w:tr>
      <w:bookmarkEnd w:id="578"/>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79" w:name="MCCQCTEMPBM_00000088"/>
          </w:p>
        </w:tc>
      </w:tr>
      <w:bookmarkEnd w:id="579"/>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80" w:name="MCCQCTEMPBM_00000089"/>
          </w:p>
        </w:tc>
      </w:tr>
      <w:bookmarkEnd w:id="580"/>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81" w:name="MCCQCTEMPBM_00000090"/>
          </w:p>
        </w:tc>
      </w:tr>
      <w:bookmarkEnd w:id="581"/>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82" w:name="MCCQCTEMPBM_00000091"/>
          </w:p>
        </w:tc>
      </w:tr>
      <w:bookmarkEnd w:id="582"/>
    </w:tbl>
    <w:p w14:paraId="7060E580" w14:textId="77777777" w:rsidR="001D7FA2" w:rsidRPr="00A20210" w:rsidRDefault="001D7FA2" w:rsidP="003921E2">
      <w:pPr>
        <w:rPr>
          <w:lang w:eastAsia="zh-CN"/>
        </w:rPr>
      </w:pPr>
    </w:p>
    <w:p w14:paraId="7A62AA82" w14:textId="77777777" w:rsidR="00B7662C" w:rsidRPr="00A20210" w:rsidRDefault="00B7662C" w:rsidP="00632A51">
      <w:pPr>
        <w:pStyle w:val="Heading3"/>
        <w:rPr>
          <w:noProof/>
          <w:lang w:val="en-US" w:eastAsia="zh-CN"/>
        </w:rPr>
      </w:pPr>
      <w:bookmarkStart w:id="583" w:name="_CR6_1_6"/>
      <w:bookmarkStart w:id="584" w:name="_Toc42897423"/>
      <w:bookmarkStart w:id="585" w:name="_Toc43398938"/>
      <w:bookmarkStart w:id="586" w:name="_Toc51772017"/>
      <w:bookmarkStart w:id="587" w:name="_Toc25085429"/>
      <w:bookmarkStart w:id="588" w:name="_Toc193383325"/>
      <w:bookmarkEnd w:id="583"/>
      <w:r w:rsidRPr="00A20210">
        <w:rPr>
          <w:noProof/>
          <w:lang w:val="en-US" w:eastAsia="zh-CN"/>
        </w:rPr>
        <w:t>6.1.6</w:t>
      </w:r>
      <w:r w:rsidRPr="00A20210">
        <w:rPr>
          <w:noProof/>
          <w:lang w:val="en-US" w:eastAsia="zh-CN"/>
        </w:rPr>
        <w:tab/>
        <w:t>ATSSS PCO parameters</w:t>
      </w:r>
      <w:bookmarkEnd w:id="584"/>
      <w:bookmarkEnd w:id="585"/>
      <w:bookmarkEnd w:id="586"/>
      <w:bookmarkEnd w:id="588"/>
    </w:p>
    <w:p w14:paraId="36342A06" w14:textId="77777777" w:rsidR="00B7662C" w:rsidRPr="00A20210" w:rsidRDefault="00B7662C" w:rsidP="00B7662C">
      <w:pPr>
        <w:pStyle w:val="Heading4"/>
      </w:pPr>
      <w:bookmarkStart w:id="589" w:name="_CR6_1_6_1"/>
      <w:bookmarkStart w:id="590" w:name="_Toc42897424"/>
      <w:bookmarkStart w:id="591" w:name="_Toc43398939"/>
      <w:bookmarkStart w:id="592" w:name="_Toc51772018"/>
      <w:bookmarkStart w:id="593" w:name="_Toc20130888"/>
      <w:bookmarkStart w:id="594" w:name="_Toc193383326"/>
      <w:bookmarkEnd w:id="589"/>
      <w:r w:rsidRPr="00A20210">
        <w:t>6.1.6.1</w:t>
      </w:r>
      <w:r w:rsidRPr="00A20210">
        <w:tab/>
        <w:t>General</w:t>
      </w:r>
      <w:bookmarkEnd w:id="590"/>
      <w:bookmarkEnd w:id="591"/>
      <w:bookmarkEnd w:id="592"/>
      <w:bookmarkEnd w:id="594"/>
    </w:p>
    <w:p w14:paraId="0A3CF822" w14:textId="77777777" w:rsidR="00B7662C" w:rsidRPr="00A20210" w:rsidRDefault="001041B0" w:rsidP="00632A51">
      <w:r w:rsidRPr="00A20210">
        <w:t>C</w:t>
      </w:r>
      <w:r w:rsidR="00B7662C" w:rsidRPr="00A20210">
        <w:t>lause 6.1.</w:t>
      </w:r>
      <w:r w:rsidR="00E13550" w:rsidRPr="00A20210">
        <w:t>6</w:t>
      </w:r>
      <w:r w:rsidR="00B7662C" w:rsidRPr="00A20210">
        <w:t xml:space="preserve"> specifies PCO parameters used for ATSSS.</w:t>
      </w:r>
    </w:p>
    <w:p w14:paraId="6007DC8F" w14:textId="77777777" w:rsidR="00B7662C" w:rsidRPr="00A20210" w:rsidRDefault="00B7662C" w:rsidP="00632A51">
      <w:pPr>
        <w:pStyle w:val="Heading4"/>
      </w:pPr>
      <w:bookmarkStart w:id="595" w:name="_CR6_1_6_2"/>
      <w:bookmarkStart w:id="596" w:name="_Toc42897425"/>
      <w:bookmarkStart w:id="597" w:name="_Toc43398940"/>
      <w:bookmarkStart w:id="598" w:name="_Toc51772019"/>
      <w:bookmarkStart w:id="599" w:name="_Toc193383327"/>
      <w:bookmarkEnd w:id="595"/>
      <w:r w:rsidRPr="00A20210">
        <w:t>6.1.</w:t>
      </w:r>
      <w:r w:rsidR="00D71921" w:rsidRPr="00A20210">
        <w:t>6</w:t>
      </w:r>
      <w:r w:rsidRPr="00A20210">
        <w:t>.2</w:t>
      </w:r>
      <w:r w:rsidRPr="00A20210">
        <w:tab/>
      </w:r>
      <w:bookmarkEnd w:id="593"/>
      <w:r w:rsidRPr="00A20210">
        <w:t>ATSSS request PCO parameter</w:t>
      </w:r>
      <w:bookmarkEnd w:id="596"/>
      <w:bookmarkEnd w:id="597"/>
      <w:bookmarkEnd w:id="598"/>
      <w:bookmarkEnd w:id="599"/>
    </w:p>
    <w:p w14:paraId="28A53A3C" w14:textId="77777777" w:rsidR="00B7662C" w:rsidRPr="00A20210" w:rsidRDefault="00B7662C" w:rsidP="00B7662C">
      <w:r w:rsidRPr="00A20210">
        <w:t>The purpose of the ATSSS request PCO parameter is to provide UE parameters for MA PDU session management.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77777777" w:rsidR="00B7662C" w:rsidRPr="00A20210" w:rsidRDefault="00B7662C" w:rsidP="00B7662C">
      <w:bookmarkStart w:id="600" w:name="MCCQCTEMPBM_00000030"/>
      <w:r w:rsidRPr="00A20210">
        <w:t>The ATSSS request PCO parameter container contents may be one or more octets long. If the ATSSS request PCO parameter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A20210" w14:paraId="20F32EC7" w14:textId="77777777" w:rsidTr="00872703">
        <w:trPr>
          <w:cantSplit/>
          <w:jc w:val="center"/>
        </w:trPr>
        <w:tc>
          <w:tcPr>
            <w:tcW w:w="709" w:type="dxa"/>
            <w:tcBorders>
              <w:bottom w:val="single" w:sz="6" w:space="0" w:color="auto"/>
            </w:tcBorders>
          </w:tcPr>
          <w:bookmarkEnd w:id="600"/>
          <w:p w14:paraId="74FDFFFB"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4F523658"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1FFBB90B"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6F6A421"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0F034442" w14:textId="77777777" w:rsidR="00B7662C" w:rsidRPr="00A20210" w:rsidRDefault="00B7662C" w:rsidP="00872703">
            <w:pPr>
              <w:pStyle w:val="TAC"/>
              <w:rPr>
                <w:lang w:eastAsia="ja-JP"/>
              </w:rPr>
            </w:pPr>
            <w:r w:rsidRPr="00A20210">
              <w:rPr>
                <w:lang w:eastAsia="ja-JP"/>
              </w:rPr>
              <w:t>4</w:t>
            </w:r>
          </w:p>
        </w:tc>
        <w:tc>
          <w:tcPr>
            <w:tcW w:w="709" w:type="dxa"/>
            <w:tcBorders>
              <w:bottom w:val="single" w:sz="6" w:space="0" w:color="auto"/>
            </w:tcBorders>
          </w:tcPr>
          <w:p w14:paraId="0B5E4948" w14:textId="77777777" w:rsidR="00B7662C" w:rsidRPr="00A20210" w:rsidRDefault="00B7662C" w:rsidP="00872703">
            <w:pPr>
              <w:pStyle w:val="TAC"/>
              <w:rPr>
                <w:lang w:eastAsia="ja-JP"/>
              </w:rPr>
            </w:pPr>
            <w:r w:rsidRPr="00A20210">
              <w:rPr>
                <w:lang w:eastAsia="ja-JP"/>
              </w:rPr>
              <w:t>3</w:t>
            </w:r>
          </w:p>
        </w:tc>
        <w:tc>
          <w:tcPr>
            <w:tcW w:w="709" w:type="dxa"/>
            <w:tcBorders>
              <w:bottom w:val="single" w:sz="6" w:space="0" w:color="auto"/>
            </w:tcBorders>
          </w:tcPr>
          <w:p w14:paraId="3B2E1690" w14:textId="77777777" w:rsidR="00B7662C" w:rsidRPr="00A20210" w:rsidRDefault="00B7662C" w:rsidP="00872703">
            <w:pPr>
              <w:pStyle w:val="TAC"/>
              <w:rPr>
                <w:lang w:eastAsia="ja-JP"/>
              </w:rPr>
            </w:pPr>
            <w:r w:rsidRPr="00A20210">
              <w:rPr>
                <w:lang w:eastAsia="ja-JP"/>
              </w:rPr>
              <w:t>2</w:t>
            </w:r>
          </w:p>
        </w:tc>
        <w:tc>
          <w:tcPr>
            <w:tcW w:w="709" w:type="dxa"/>
            <w:tcBorders>
              <w:bottom w:val="single" w:sz="6" w:space="0" w:color="auto"/>
            </w:tcBorders>
          </w:tcPr>
          <w:p w14:paraId="7224701F" w14:textId="77777777" w:rsidR="00B7662C" w:rsidRPr="00A20210" w:rsidRDefault="00B7662C" w:rsidP="00872703">
            <w:pPr>
              <w:pStyle w:val="TAC"/>
              <w:rPr>
                <w:lang w:eastAsia="ja-JP"/>
              </w:rPr>
            </w:pPr>
            <w:r w:rsidRPr="00A20210">
              <w:rPr>
                <w:lang w:eastAsia="ja-JP"/>
              </w:rPr>
              <w:t>1</w:t>
            </w:r>
          </w:p>
        </w:tc>
        <w:tc>
          <w:tcPr>
            <w:tcW w:w="1346" w:type="dxa"/>
          </w:tcPr>
          <w:p w14:paraId="7AEE3EFB" w14:textId="77777777" w:rsidR="00B7662C" w:rsidRPr="00A20210" w:rsidRDefault="00B7662C" w:rsidP="00872703">
            <w:pPr>
              <w:pStyle w:val="TAC"/>
              <w:rPr>
                <w:lang w:eastAsia="ja-JP"/>
              </w:rPr>
            </w:pPr>
          </w:p>
        </w:tc>
      </w:tr>
      <w:tr w:rsidR="00B7662C" w:rsidRPr="00A20210"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Pr="00A20210" w:rsidRDefault="00B7662C" w:rsidP="00872703">
            <w:pPr>
              <w:pStyle w:val="TAC"/>
            </w:pPr>
            <w:r w:rsidRPr="00A20210">
              <w:t>0</w:t>
            </w:r>
          </w:p>
          <w:p w14:paraId="058A2BDC"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Pr="00A20210" w:rsidRDefault="00B7662C" w:rsidP="00872703">
            <w:pPr>
              <w:pStyle w:val="TAC"/>
            </w:pPr>
            <w:r w:rsidRPr="00A20210">
              <w:t>0</w:t>
            </w:r>
          </w:p>
          <w:p w14:paraId="32BD37D0"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Pr="00A20210" w:rsidRDefault="00B7662C" w:rsidP="00872703">
            <w:pPr>
              <w:pStyle w:val="TAC"/>
            </w:pPr>
            <w:r w:rsidRPr="00A20210">
              <w:t>0</w:t>
            </w:r>
          </w:p>
          <w:p w14:paraId="1379474D"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Pr="00A20210" w:rsidRDefault="00B7662C" w:rsidP="00872703">
            <w:pPr>
              <w:pStyle w:val="TAC"/>
            </w:pPr>
            <w:r w:rsidRPr="00A20210">
              <w:t>0</w:t>
            </w:r>
          </w:p>
          <w:p w14:paraId="5972ABE1" w14:textId="77777777" w:rsidR="00B7662C" w:rsidRPr="00A20210" w:rsidRDefault="00B7662C" w:rsidP="00872703">
            <w:pPr>
              <w:pStyle w:val="TAC"/>
            </w:pPr>
            <w:r w:rsidRPr="00A20210">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A20210" w:rsidRDefault="00B7662C" w:rsidP="00872703">
            <w:pPr>
              <w:pStyle w:val="TAC"/>
            </w:pPr>
            <w:r w:rsidRPr="00A20210">
              <w:t>ATSSS-ST</w:t>
            </w:r>
          </w:p>
        </w:tc>
        <w:tc>
          <w:tcPr>
            <w:tcW w:w="1346" w:type="dxa"/>
          </w:tcPr>
          <w:p w14:paraId="5D146CD9" w14:textId="77777777" w:rsidR="00B7662C" w:rsidRPr="00A20210" w:rsidRDefault="00B7662C" w:rsidP="00872703">
            <w:pPr>
              <w:pStyle w:val="TAL"/>
            </w:pPr>
            <w:r w:rsidRPr="00A20210">
              <w:t>octet 1</w:t>
            </w:r>
          </w:p>
        </w:tc>
      </w:tr>
    </w:tbl>
    <w:p w14:paraId="782E928B" w14:textId="77777777" w:rsidR="00B7662C" w:rsidRPr="00A20210" w:rsidRDefault="00B7662C" w:rsidP="00B7662C">
      <w:pPr>
        <w:pStyle w:val="TF"/>
      </w:pPr>
      <w:bookmarkStart w:id="601" w:name="_CRFigure6_1_6_21"/>
      <w:r w:rsidRPr="00A20210">
        <w:t>Figure </w:t>
      </w:r>
      <w:bookmarkEnd w:id="601"/>
      <w:r w:rsidRPr="00A20210">
        <w:t>6.1.</w:t>
      </w:r>
      <w:r w:rsidR="003C7E7A" w:rsidRPr="00A20210">
        <w:t>6</w:t>
      </w:r>
      <w:r w:rsidRPr="00A20210">
        <w:t>.2-1: ATSSS request PCO parameter container contents</w:t>
      </w:r>
    </w:p>
    <w:p w14:paraId="32FF1DB8" w14:textId="77777777" w:rsidR="00844207" w:rsidRPr="00A20210" w:rsidRDefault="00844207" w:rsidP="00844207">
      <w:pPr>
        <w:pStyle w:val="TH"/>
      </w:pPr>
      <w:bookmarkStart w:id="602" w:name="_CRTable6_1_6_21"/>
      <w:r w:rsidRPr="00A20210">
        <w:lastRenderedPageBreak/>
        <w:t>Table </w:t>
      </w:r>
      <w:bookmarkEnd w:id="602"/>
      <w:r w:rsidRPr="00A20210">
        <w:t>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844207" w:rsidRPr="00A20210" w14:paraId="7DF9D33A" w14:textId="77777777" w:rsidTr="00A963DE">
        <w:trPr>
          <w:cantSplit/>
          <w:jc w:val="center"/>
        </w:trPr>
        <w:tc>
          <w:tcPr>
            <w:tcW w:w="7111" w:type="dxa"/>
            <w:gridSpan w:val="5"/>
            <w:tcBorders>
              <w:top w:val="single" w:sz="4" w:space="0" w:color="auto"/>
              <w:left w:val="single" w:sz="4" w:space="0" w:color="auto"/>
              <w:bottom w:val="nil"/>
              <w:right w:val="single" w:sz="4" w:space="0" w:color="auto"/>
            </w:tcBorders>
            <w:hideMark/>
          </w:tcPr>
          <w:p w14:paraId="0023F1A4" w14:textId="77777777" w:rsidR="00844207" w:rsidRPr="00A20210" w:rsidRDefault="00844207" w:rsidP="00A963DE">
            <w:pPr>
              <w:pStyle w:val="TAL"/>
              <w:rPr>
                <w:lang w:eastAsia="en-GB"/>
              </w:rPr>
            </w:pPr>
            <w:r w:rsidRPr="00A20210">
              <w:rPr>
                <w:lang w:eastAsia="zh-CN"/>
              </w:rPr>
              <w:t>Supported ATSSS steering functionalities and steering modes (ATSSS-ST) (octet 1, bits 1, 2, 3 and 4) (see NOTE)</w:t>
            </w:r>
          </w:p>
        </w:tc>
      </w:tr>
      <w:tr w:rsidR="00844207" w:rsidRPr="00A20210" w14:paraId="6FF5E387"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7429502E" w14:textId="77777777" w:rsidR="00844207" w:rsidRPr="00A20210" w:rsidRDefault="00844207" w:rsidP="00A963DE">
            <w:pPr>
              <w:pStyle w:val="TAL"/>
              <w:rPr>
                <w:lang w:eastAsia="zh-CN"/>
              </w:rPr>
            </w:pPr>
            <w:r w:rsidRPr="00A20210">
              <w:rPr>
                <w:lang w:eastAsia="zh-CN"/>
              </w:rPr>
              <w:t>This field indicates the 5GSM capability of ATSSS steering functionalities and steering modes.</w:t>
            </w:r>
          </w:p>
        </w:tc>
      </w:tr>
      <w:tr w:rsidR="00844207" w:rsidRPr="00A20210" w14:paraId="308B83EA"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4726A4C2" w14:textId="77777777" w:rsidR="00844207" w:rsidRPr="00A20210" w:rsidRDefault="00844207" w:rsidP="00A963DE">
            <w:pPr>
              <w:pStyle w:val="TAL"/>
              <w:rPr>
                <w:lang w:eastAsia="zh-CN"/>
              </w:rPr>
            </w:pPr>
            <w:r w:rsidRPr="00A20210">
              <w:rPr>
                <w:lang w:eastAsia="zh-CN"/>
              </w:rPr>
              <w:t>Bits</w:t>
            </w:r>
          </w:p>
        </w:tc>
      </w:tr>
      <w:tr w:rsidR="00844207" w:rsidRPr="00A20210" w14:paraId="7D43019B" w14:textId="77777777" w:rsidTr="00A963DE">
        <w:trPr>
          <w:cantSplit/>
          <w:jc w:val="center"/>
        </w:trPr>
        <w:tc>
          <w:tcPr>
            <w:tcW w:w="268" w:type="dxa"/>
            <w:tcBorders>
              <w:top w:val="nil"/>
              <w:left w:val="single" w:sz="4" w:space="0" w:color="auto"/>
              <w:bottom w:val="nil"/>
              <w:right w:val="nil"/>
            </w:tcBorders>
            <w:hideMark/>
          </w:tcPr>
          <w:p w14:paraId="73506EE3" w14:textId="77777777" w:rsidR="00844207" w:rsidRPr="00A20210" w:rsidRDefault="00844207" w:rsidP="00A963DE">
            <w:pPr>
              <w:pStyle w:val="TAL"/>
              <w:rPr>
                <w:b/>
                <w:lang w:eastAsia="en-GB"/>
              </w:rPr>
            </w:pPr>
            <w:r w:rsidRPr="00A20210">
              <w:rPr>
                <w:b/>
                <w:lang w:eastAsia="en-GB"/>
              </w:rPr>
              <w:t>4</w:t>
            </w:r>
          </w:p>
        </w:tc>
        <w:tc>
          <w:tcPr>
            <w:tcW w:w="284" w:type="dxa"/>
            <w:tcBorders>
              <w:top w:val="nil"/>
              <w:left w:val="nil"/>
              <w:bottom w:val="nil"/>
              <w:right w:val="nil"/>
            </w:tcBorders>
            <w:hideMark/>
          </w:tcPr>
          <w:p w14:paraId="6FBAF439" w14:textId="77777777" w:rsidR="00844207" w:rsidRPr="00A20210" w:rsidRDefault="00844207" w:rsidP="00A963DE">
            <w:pPr>
              <w:pStyle w:val="TAL"/>
              <w:rPr>
                <w:b/>
                <w:lang w:eastAsia="en-GB"/>
              </w:rPr>
            </w:pPr>
            <w:r w:rsidRPr="00A20210">
              <w:rPr>
                <w:b/>
                <w:lang w:eastAsia="en-GB"/>
              </w:rPr>
              <w:t>3</w:t>
            </w:r>
          </w:p>
        </w:tc>
        <w:tc>
          <w:tcPr>
            <w:tcW w:w="283" w:type="dxa"/>
            <w:tcBorders>
              <w:top w:val="nil"/>
              <w:left w:val="nil"/>
              <w:bottom w:val="nil"/>
              <w:right w:val="nil"/>
            </w:tcBorders>
            <w:hideMark/>
          </w:tcPr>
          <w:p w14:paraId="72380EFD" w14:textId="77777777" w:rsidR="00844207" w:rsidRPr="00A20210" w:rsidRDefault="00844207" w:rsidP="00A963DE">
            <w:pPr>
              <w:pStyle w:val="TAL"/>
              <w:rPr>
                <w:b/>
                <w:lang w:eastAsia="en-GB"/>
              </w:rPr>
            </w:pPr>
            <w:r w:rsidRPr="00A20210">
              <w:rPr>
                <w:b/>
                <w:lang w:eastAsia="en-GB"/>
              </w:rPr>
              <w:t>2</w:t>
            </w:r>
          </w:p>
        </w:tc>
        <w:tc>
          <w:tcPr>
            <w:tcW w:w="236" w:type="dxa"/>
            <w:tcBorders>
              <w:top w:val="nil"/>
              <w:left w:val="nil"/>
              <w:bottom w:val="nil"/>
              <w:right w:val="nil"/>
            </w:tcBorders>
            <w:hideMark/>
          </w:tcPr>
          <w:p w14:paraId="6BA3E97B" w14:textId="77777777" w:rsidR="00844207" w:rsidRPr="00A20210" w:rsidRDefault="00844207" w:rsidP="00A963DE">
            <w:pPr>
              <w:pStyle w:val="TAL"/>
              <w:rPr>
                <w:b/>
                <w:lang w:eastAsia="en-GB"/>
              </w:rPr>
            </w:pPr>
            <w:r w:rsidRPr="00A20210">
              <w:rPr>
                <w:b/>
                <w:lang w:eastAsia="en-GB"/>
              </w:rPr>
              <w:t>1</w:t>
            </w:r>
          </w:p>
        </w:tc>
        <w:tc>
          <w:tcPr>
            <w:tcW w:w="6040" w:type="dxa"/>
            <w:tcBorders>
              <w:top w:val="nil"/>
              <w:left w:val="nil"/>
              <w:bottom w:val="nil"/>
              <w:right w:val="single" w:sz="4" w:space="0" w:color="auto"/>
            </w:tcBorders>
          </w:tcPr>
          <w:p w14:paraId="0A411158" w14:textId="77777777" w:rsidR="00844207" w:rsidRPr="00A20210" w:rsidRDefault="00844207" w:rsidP="00A963DE">
            <w:pPr>
              <w:pStyle w:val="TAL"/>
              <w:rPr>
                <w:u w:val="single"/>
                <w:lang w:eastAsia="en-GB"/>
              </w:rPr>
            </w:pPr>
          </w:p>
        </w:tc>
      </w:tr>
      <w:tr w:rsidR="00844207" w:rsidRPr="00A20210" w14:paraId="15E9A4CC" w14:textId="77777777" w:rsidTr="00A963DE">
        <w:trPr>
          <w:cantSplit/>
          <w:jc w:val="center"/>
        </w:trPr>
        <w:tc>
          <w:tcPr>
            <w:tcW w:w="268" w:type="dxa"/>
            <w:tcBorders>
              <w:top w:val="nil"/>
              <w:left w:val="single" w:sz="4" w:space="0" w:color="auto"/>
              <w:bottom w:val="nil"/>
              <w:right w:val="nil"/>
            </w:tcBorders>
            <w:hideMark/>
          </w:tcPr>
          <w:p w14:paraId="0EA190B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6738BA07"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064595AF"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hideMark/>
          </w:tcPr>
          <w:p w14:paraId="368C06B5"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34EA2712" w14:textId="3FE7BCF4" w:rsidR="00844207" w:rsidRPr="00A20210" w:rsidRDefault="00844207" w:rsidP="00A963DE">
            <w:pPr>
              <w:pStyle w:val="TAL"/>
              <w:rPr>
                <w:u w:val="single"/>
                <w:lang w:eastAsia="en-GB"/>
              </w:rPr>
            </w:pPr>
            <w:r w:rsidRPr="00A20210">
              <w:rPr>
                <w:lang w:eastAsia="zh-CN"/>
              </w:rPr>
              <w:t>ATSSS Low-Layer functionality</w:t>
            </w:r>
            <w:r w:rsidRPr="00A20210">
              <w:rPr>
                <w:lang w:eastAsia="en-GB"/>
              </w:rPr>
              <w:t xml:space="preserve"> with any steering mode</w:t>
            </w:r>
            <w:r w:rsidR="00A80276" w:rsidRPr="00A20210">
              <w:rPr>
                <w:lang w:eastAsia="en-GB"/>
              </w:rPr>
              <w:t xml:space="preserve"> </w:t>
            </w:r>
            <w:r w:rsidR="00A80276" w:rsidRPr="00A20210">
              <w:t>allowed for ATSSS-LL</w:t>
            </w:r>
            <w:r w:rsidRPr="00A20210">
              <w:rPr>
                <w:lang w:eastAsia="en-GB"/>
              </w:rPr>
              <w:t xml:space="preserve"> supported</w:t>
            </w:r>
          </w:p>
        </w:tc>
      </w:tr>
      <w:tr w:rsidR="00844207" w:rsidRPr="00A20210" w14:paraId="09EF9A6B" w14:textId="77777777" w:rsidTr="00A963DE">
        <w:trPr>
          <w:cantSplit/>
          <w:jc w:val="center"/>
        </w:trPr>
        <w:tc>
          <w:tcPr>
            <w:tcW w:w="268" w:type="dxa"/>
            <w:tcBorders>
              <w:top w:val="nil"/>
              <w:left w:val="single" w:sz="4" w:space="0" w:color="auto"/>
              <w:bottom w:val="nil"/>
              <w:right w:val="nil"/>
            </w:tcBorders>
            <w:hideMark/>
          </w:tcPr>
          <w:p w14:paraId="3F63F5FC"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78E09025"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06E635"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55BA6861"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hideMark/>
          </w:tcPr>
          <w:p w14:paraId="6B432501" w14:textId="77777777" w:rsidR="00844207" w:rsidRPr="00A20210" w:rsidRDefault="00844207" w:rsidP="00A963DE">
            <w:pPr>
              <w:pStyle w:val="TAL"/>
              <w:rPr>
                <w:u w:val="single"/>
                <w:lang w:eastAsia="en-GB"/>
              </w:rPr>
            </w:pPr>
            <w:r w:rsidRPr="00A20210">
              <w:rPr>
                <w:lang w:eastAsia="zh-CN"/>
              </w:rPr>
              <w:t>MPTCP functionality</w:t>
            </w:r>
            <w:r w:rsidRPr="00A20210">
              <w:rPr>
                <w:lang w:eastAsia="en-GB"/>
              </w:rPr>
              <w:t xml:space="preserve"> with any steering mode and ATSSS-LL functionality with only active-standby steering mode supported</w:t>
            </w:r>
          </w:p>
        </w:tc>
      </w:tr>
      <w:tr w:rsidR="00844207" w:rsidRPr="00A20210" w14:paraId="272E6E42" w14:textId="77777777" w:rsidTr="00A963DE">
        <w:trPr>
          <w:cantSplit/>
          <w:jc w:val="center"/>
        </w:trPr>
        <w:tc>
          <w:tcPr>
            <w:tcW w:w="268" w:type="dxa"/>
            <w:tcBorders>
              <w:top w:val="nil"/>
              <w:left w:val="single" w:sz="4" w:space="0" w:color="auto"/>
              <w:bottom w:val="nil"/>
              <w:right w:val="nil"/>
            </w:tcBorders>
            <w:hideMark/>
          </w:tcPr>
          <w:p w14:paraId="4803A282"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hideMark/>
          </w:tcPr>
          <w:p w14:paraId="4E7E3270" w14:textId="77777777" w:rsidR="00844207" w:rsidRPr="00A20210" w:rsidRDefault="00844207" w:rsidP="00A963DE">
            <w:pPr>
              <w:pStyle w:val="TAL"/>
              <w:rPr>
                <w:lang w:eastAsia="en-GB"/>
              </w:rPr>
            </w:pPr>
            <w:r w:rsidRPr="00A20210">
              <w:rPr>
                <w:lang w:eastAsia="en-GB"/>
              </w:rPr>
              <w:t>0</w:t>
            </w:r>
          </w:p>
        </w:tc>
        <w:tc>
          <w:tcPr>
            <w:tcW w:w="283" w:type="dxa"/>
            <w:tcBorders>
              <w:top w:val="nil"/>
              <w:left w:val="nil"/>
              <w:bottom w:val="nil"/>
              <w:right w:val="nil"/>
            </w:tcBorders>
            <w:hideMark/>
          </w:tcPr>
          <w:p w14:paraId="5A61CB07"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hideMark/>
          </w:tcPr>
          <w:p w14:paraId="74B6AB4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hideMark/>
          </w:tcPr>
          <w:p w14:paraId="1ED6880F" w14:textId="40BD738B" w:rsidR="00844207" w:rsidRPr="00A20210" w:rsidRDefault="00844207" w:rsidP="00A963DE">
            <w:pPr>
              <w:pStyle w:val="TAL"/>
              <w:rPr>
                <w:u w:val="single"/>
                <w:lang w:eastAsia="en-GB"/>
              </w:rPr>
            </w:pPr>
            <w:r w:rsidRPr="00A20210">
              <w:rPr>
                <w:lang w:eastAsia="en-GB"/>
              </w:rPr>
              <w:t>MPTCP functionality with any steering mode and ATSSS-LL functionality with any steering mode</w:t>
            </w:r>
            <w:r w:rsidR="00924BD1" w:rsidRPr="00A20210">
              <w:rPr>
                <w:lang w:eastAsia="en-GB"/>
              </w:rPr>
              <w:t xml:space="preserve"> </w:t>
            </w:r>
            <w:r w:rsidR="00924BD1" w:rsidRPr="00A20210">
              <w:t>allowed for ATSSS-LL</w:t>
            </w:r>
            <w:r w:rsidRPr="00A20210">
              <w:rPr>
                <w:lang w:eastAsia="en-GB"/>
              </w:rPr>
              <w:t xml:space="preserve"> supported</w:t>
            </w:r>
          </w:p>
        </w:tc>
      </w:tr>
      <w:tr w:rsidR="00844207" w:rsidRPr="00A20210" w14:paraId="29D1F52C" w14:textId="77777777" w:rsidTr="00A963DE">
        <w:trPr>
          <w:cantSplit/>
          <w:jc w:val="center"/>
        </w:trPr>
        <w:tc>
          <w:tcPr>
            <w:tcW w:w="268" w:type="dxa"/>
            <w:tcBorders>
              <w:top w:val="nil"/>
              <w:left w:val="single" w:sz="4" w:space="0" w:color="auto"/>
              <w:bottom w:val="nil"/>
              <w:right w:val="nil"/>
            </w:tcBorders>
          </w:tcPr>
          <w:p w14:paraId="3B48A66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6D24A1BF"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315DFE8B"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7DFAF289"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1F375C05" w14:textId="77777777" w:rsidR="00844207" w:rsidRPr="00A20210" w:rsidRDefault="00844207" w:rsidP="00A963DE">
            <w:pPr>
              <w:pStyle w:val="TAL"/>
              <w:rPr>
                <w:lang w:eastAsia="en-GB"/>
              </w:rPr>
            </w:pPr>
            <w:r w:rsidRPr="00A20210">
              <w:rPr>
                <w:lang w:eastAsia="en-GB"/>
              </w:rPr>
              <w:t>MPQUIC functionality with any steering mode and ATSSS-LL functionality with only active-standby steering mode supported</w:t>
            </w:r>
          </w:p>
        </w:tc>
      </w:tr>
      <w:tr w:rsidR="00844207" w:rsidRPr="00A20210" w14:paraId="61F68DA2" w14:textId="77777777" w:rsidTr="00A963DE">
        <w:trPr>
          <w:cantSplit/>
          <w:jc w:val="center"/>
        </w:trPr>
        <w:tc>
          <w:tcPr>
            <w:tcW w:w="268" w:type="dxa"/>
            <w:tcBorders>
              <w:top w:val="nil"/>
              <w:left w:val="single" w:sz="4" w:space="0" w:color="auto"/>
              <w:bottom w:val="nil"/>
              <w:right w:val="nil"/>
            </w:tcBorders>
          </w:tcPr>
          <w:p w14:paraId="76B76C27"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75BD05D5"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6F95AB58" w14:textId="77777777" w:rsidR="00844207" w:rsidRPr="00A20210" w:rsidRDefault="00844207" w:rsidP="00A963DE">
            <w:pPr>
              <w:pStyle w:val="TAL"/>
              <w:rPr>
                <w:lang w:eastAsia="en-GB"/>
              </w:rPr>
            </w:pPr>
            <w:r w:rsidRPr="00A20210">
              <w:rPr>
                <w:lang w:eastAsia="en-GB"/>
              </w:rPr>
              <w:t>0</w:t>
            </w:r>
          </w:p>
        </w:tc>
        <w:tc>
          <w:tcPr>
            <w:tcW w:w="236" w:type="dxa"/>
            <w:tcBorders>
              <w:top w:val="nil"/>
              <w:left w:val="nil"/>
              <w:bottom w:val="nil"/>
              <w:right w:val="nil"/>
            </w:tcBorders>
          </w:tcPr>
          <w:p w14:paraId="5BDB4F9F"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078A5BF5" w14:textId="77E2FFCA" w:rsidR="00844207" w:rsidRPr="00A20210" w:rsidRDefault="00844207" w:rsidP="00A963DE">
            <w:pPr>
              <w:pStyle w:val="TAL"/>
              <w:rPr>
                <w:lang w:eastAsia="en-GB"/>
              </w:rPr>
            </w:pPr>
            <w:r w:rsidRPr="00A20210">
              <w:rPr>
                <w:lang w:eastAsia="en-GB"/>
              </w:rPr>
              <w:t>MPQUIC functionality with any steering mode and ATSSS-LL functionality with any steering mode</w:t>
            </w:r>
            <w:r w:rsidR="00D83CC7" w:rsidRPr="00864BAC">
              <w:rPr>
                <w:lang w:eastAsia="en-GB"/>
              </w:rPr>
              <w:t xml:space="preserve"> allowed for ATSSS-LL</w:t>
            </w:r>
            <w:r w:rsidRPr="00A20210">
              <w:rPr>
                <w:lang w:eastAsia="en-GB"/>
              </w:rPr>
              <w:t xml:space="preserve"> supported</w:t>
            </w:r>
          </w:p>
        </w:tc>
      </w:tr>
      <w:tr w:rsidR="00844207" w:rsidRPr="00A20210" w14:paraId="754DBECE" w14:textId="77777777" w:rsidTr="00A963DE">
        <w:trPr>
          <w:cantSplit/>
          <w:jc w:val="center"/>
        </w:trPr>
        <w:tc>
          <w:tcPr>
            <w:tcW w:w="268" w:type="dxa"/>
            <w:tcBorders>
              <w:top w:val="nil"/>
              <w:left w:val="single" w:sz="4" w:space="0" w:color="auto"/>
              <w:bottom w:val="nil"/>
              <w:right w:val="nil"/>
            </w:tcBorders>
          </w:tcPr>
          <w:p w14:paraId="4AA47291"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21CC020A"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2A76F98C"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1504760" w14:textId="77777777" w:rsidR="00844207" w:rsidRPr="00A20210" w:rsidRDefault="00844207" w:rsidP="00A963DE">
            <w:pPr>
              <w:pStyle w:val="TAL"/>
              <w:rPr>
                <w:lang w:eastAsia="en-GB"/>
              </w:rPr>
            </w:pPr>
            <w:r w:rsidRPr="00A20210">
              <w:rPr>
                <w:lang w:eastAsia="en-GB"/>
              </w:rPr>
              <w:t>0</w:t>
            </w:r>
          </w:p>
        </w:tc>
        <w:tc>
          <w:tcPr>
            <w:tcW w:w="6040" w:type="dxa"/>
            <w:tcBorders>
              <w:top w:val="nil"/>
              <w:left w:val="nil"/>
              <w:bottom w:val="nil"/>
              <w:right w:val="single" w:sz="4" w:space="0" w:color="auto"/>
            </w:tcBorders>
          </w:tcPr>
          <w:p w14:paraId="6FCF0DB5" w14:textId="536254F7" w:rsidR="00844207" w:rsidRPr="00A20210" w:rsidRDefault="00844207" w:rsidP="00A963DE">
            <w:pPr>
              <w:pStyle w:val="TAL"/>
              <w:rPr>
                <w:lang w:eastAsia="en-GB"/>
              </w:rPr>
            </w:pPr>
            <w:r w:rsidRPr="00A20210">
              <w:rPr>
                <w:lang w:eastAsia="en-GB"/>
              </w:rPr>
              <w:t>MPTCP functionality with any steering mode, MPQUIC functionality with any steering mode and ATSSS-LL functionality with only active-standby steering mode supported</w:t>
            </w:r>
          </w:p>
        </w:tc>
      </w:tr>
      <w:tr w:rsidR="00844207" w:rsidRPr="00A20210" w14:paraId="2020AF73" w14:textId="77777777" w:rsidTr="00A963DE">
        <w:trPr>
          <w:cantSplit/>
          <w:jc w:val="center"/>
        </w:trPr>
        <w:tc>
          <w:tcPr>
            <w:tcW w:w="268" w:type="dxa"/>
            <w:tcBorders>
              <w:top w:val="nil"/>
              <w:left w:val="single" w:sz="4" w:space="0" w:color="auto"/>
              <w:bottom w:val="nil"/>
              <w:right w:val="nil"/>
            </w:tcBorders>
          </w:tcPr>
          <w:p w14:paraId="429DCDF6" w14:textId="77777777" w:rsidR="00844207" w:rsidRPr="00A20210" w:rsidRDefault="00844207" w:rsidP="00A963DE">
            <w:pPr>
              <w:pStyle w:val="TAL"/>
              <w:rPr>
                <w:lang w:eastAsia="en-GB"/>
              </w:rPr>
            </w:pPr>
            <w:r w:rsidRPr="00A20210">
              <w:rPr>
                <w:lang w:eastAsia="en-GB"/>
              </w:rPr>
              <w:t>0</w:t>
            </w:r>
          </w:p>
        </w:tc>
        <w:tc>
          <w:tcPr>
            <w:tcW w:w="284" w:type="dxa"/>
            <w:tcBorders>
              <w:top w:val="nil"/>
              <w:left w:val="nil"/>
              <w:bottom w:val="nil"/>
              <w:right w:val="nil"/>
            </w:tcBorders>
          </w:tcPr>
          <w:p w14:paraId="3AF32A36" w14:textId="77777777" w:rsidR="00844207" w:rsidRPr="00A20210" w:rsidRDefault="00844207" w:rsidP="00A963DE">
            <w:pPr>
              <w:pStyle w:val="TAL"/>
              <w:rPr>
                <w:lang w:eastAsia="en-GB"/>
              </w:rPr>
            </w:pPr>
            <w:r w:rsidRPr="00A20210">
              <w:rPr>
                <w:lang w:eastAsia="en-GB"/>
              </w:rPr>
              <w:t>1</w:t>
            </w:r>
          </w:p>
        </w:tc>
        <w:tc>
          <w:tcPr>
            <w:tcW w:w="283" w:type="dxa"/>
            <w:tcBorders>
              <w:top w:val="nil"/>
              <w:left w:val="nil"/>
              <w:bottom w:val="nil"/>
              <w:right w:val="nil"/>
            </w:tcBorders>
          </w:tcPr>
          <w:p w14:paraId="1DA73D46" w14:textId="77777777" w:rsidR="00844207" w:rsidRPr="00A20210" w:rsidRDefault="00844207" w:rsidP="00A963DE">
            <w:pPr>
              <w:pStyle w:val="TAL"/>
              <w:rPr>
                <w:lang w:eastAsia="en-GB"/>
              </w:rPr>
            </w:pPr>
            <w:r w:rsidRPr="00A20210">
              <w:rPr>
                <w:lang w:eastAsia="en-GB"/>
              </w:rPr>
              <w:t>1</w:t>
            </w:r>
          </w:p>
        </w:tc>
        <w:tc>
          <w:tcPr>
            <w:tcW w:w="236" w:type="dxa"/>
            <w:tcBorders>
              <w:top w:val="nil"/>
              <w:left w:val="nil"/>
              <w:bottom w:val="nil"/>
              <w:right w:val="nil"/>
            </w:tcBorders>
          </w:tcPr>
          <w:p w14:paraId="33E6703C" w14:textId="77777777" w:rsidR="00844207" w:rsidRPr="00A20210" w:rsidRDefault="00844207" w:rsidP="00A963DE">
            <w:pPr>
              <w:pStyle w:val="TAL"/>
              <w:rPr>
                <w:lang w:eastAsia="en-GB"/>
              </w:rPr>
            </w:pPr>
            <w:r w:rsidRPr="00A20210">
              <w:rPr>
                <w:lang w:eastAsia="en-GB"/>
              </w:rPr>
              <w:t>1</w:t>
            </w:r>
          </w:p>
        </w:tc>
        <w:tc>
          <w:tcPr>
            <w:tcW w:w="6040" w:type="dxa"/>
            <w:tcBorders>
              <w:top w:val="nil"/>
              <w:left w:val="nil"/>
              <w:bottom w:val="nil"/>
              <w:right w:val="single" w:sz="4" w:space="0" w:color="auto"/>
            </w:tcBorders>
          </w:tcPr>
          <w:p w14:paraId="2A6C846A" w14:textId="7E626743" w:rsidR="00844207" w:rsidRPr="00A20210" w:rsidRDefault="00844207" w:rsidP="00A963DE">
            <w:pPr>
              <w:pStyle w:val="TAL"/>
              <w:rPr>
                <w:lang w:eastAsia="en-GB"/>
              </w:rPr>
            </w:pPr>
            <w:r w:rsidRPr="00A20210">
              <w:rPr>
                <w:lang w:eastAsia="en-GB"/>
              </w:rPr>
              <w:t xml:space="preserve">MPTCP functionality with any steering mode, MPQUIC functionality with any steering mode and ATSSS-LL functionality with any steering mode </w:t>
            </w:r>
            <w:r w:rsidR="00675E6B" w:rsidRPr="001D1D39">
              <w:rPr>
                <w:lang w:eastAsia="en-GB"/>
              </w:rPr>
              <w:t>allowed for ATSSS-LL</w:t>
            </w:r>
            <w:r w:rsidR="00675E6B">
              <w:rPr>
                <w:lang w:eastAsia="en-GB"/>
              </w:rPr>
              <w:t xml:space="preserve"> </w:t>
            </w:r>
            <w:r w:rsidRPr="00A20210">
              <w:rPr>
                <w:lang w:eastAsia="en-GB"/>
              </w:rPr>
              <w:t>supported</w:t>
            </w:r>
          </w:p>
        </w:tc>
      </w:tr>
      <w:tr w:rsidR="00844207" w:rsidRPr="00A20210" w14:paraId="55CAC110"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0F7998F" w14:textId="77777777" w:rsidR="00844207" w:rsidRPr="00A20210" w:rsidRDefault="00844207" w:rsidP="00A963DE">
            <w:pPr>
              <w:pStyle w:val="TAL"/>
              <w:rPr>
                <w:lang w:eastAsia="zh-CN"/>
              </w:rPr>
            </w:pPr>
            <w:r w:rsidRPr="00A20210">
              <w:rPr>
                <w:lang w:eastAsia="en-GB"/>
              </w:rPr>
              <w:t>All other values are reserved.</w:t>
            </w:r>
          </w:p>
        </w:tc>
      </w:tr>
      <w:tr w:rsidR="00844207" w:rsidRPr="00A20210" w14:paraId="420DFDEE" w14:textId="77777777" w:rsidTr="00A963DE">
        <w:trPr>
          <w:cantSplit/>
          <w:jc w:val="center"/>
        </w:trPr>
        <w:tc>
          <w:tcPr>
            <w:tcW w:w="7111" w:type="dxa"/>
            <w:gridSpan w:val="5"/>
            <w:tcBorders>
              <w:top w:val="nil"/>
              <w:left w:val="single" w:sz="4" w:space="0" w:color="auto"/>
              <w:bottom w:val="nil"/>
              <w:right w:val="single" w:sz="4" w:space="0" w:color="auto"/>
            </w:tcBorders>
          </w:tcPr>
          <w:p w14:paraId="5E5D72E7" w14:textId="77777777" w:rsidR="00844207" w:rsidRPr="00A20210" w:rsidRDefault="00844207" w:rsidP="00A963DE">
            <w:pPr>
              <w:pStyle w:val="TAL"/>
              <w:rPr>
                <w:lang w:eastAsia="zh-CN"/>
              </w:rPr>
            </w:pPr>
          </w:p>
        </w:tc>
      </w:tr>
      <w:tr w:rsidR="00844207" w:rsidRPr="00A20210" w14:paraId="23908F16" w14:textId="77777777" w:rsidTr="00A963DE">
        <w:trPr>
          <w:cantSplit/>
          <w:jc w:val="center"/>
        </w:trPr>
        <w:tc>
          <w:tcPr>
            <w:tcW w:w="7111" w:type="dxa"/>
            <w:gridSpan w:val="5"/>
            <w:tcBorders>
              <w:top w:val="nil"/>
              <w:left w:val="single" w:sz="4" w:space="0" w:color="auto"/>
              <w:bottom w:val="nil"/>
              <w:right w:val="single" w:sz="4" w:space="0" w:color="auto"/>
            </w:tcBorders>
            <w:hideMark/>
          </w:tcPr>
          <w:p w14:paraId="2DD37086" w14:textId="77777777" w:rsidR="00844207" w:rsidRPr="00A20210" w:rsidRDefault="00844207" w:rsidP="00A963DE">
            <w:pPr>
              <w:pStyle w:val="TAL"/>
              <w:rPr>
                <w:lang w:eastAsia="en-GB"/>
              </w:rPr>
            </w:pPr>
            <w:r w:rsidRPr="00A20210">
              <w:rPr>
                <w:lang w:eastAsia="en-GB"/>
              </w:rPr>
              <w:t>All other bits in octet 1 are spare and shall be coded as zero.</w:t>
            </w:r>
          </w:p>
        </w:tc>
      </w:tr>
      <w:tr w:rsidR="00844207" w:rsidRPr="00A20210" w14:paraId="28FAFED3" w14:textId="77777777" w:rsidTr="00A963DE">
        <w:trPr>
          <w:cantSplit/>
          <w:jc w:val="center"/>
        </w:trPr>
        <w:tc>
          <w:tcPr>
            <w:tcW w:w="7111" w:type="dxa"/>
            <w:gridSpan w:val="5"/>
            <w:tcBorders>
              <w:top w:val="nil"/>
              <w:left w:val="single" w:sz="4" w:space="0" w:color="auto"/>
              <w:bottom w:val="single" w:sz="4" w:space="0" w:color="auto"/>
              <w:right w:val="single" w:sz="4" w:space="0" w:color="auto"/>
            </w:tcBorders>
          </w:tcPr>
          <w:p w14:paraId="7BCE00A0" w14:textId="77777777" w:rsidR="00844207" w:rsidRPr="00A20210" w:rsidRDefault="00844207" w:rsidP="00A963DE">
            <w:pPr>
              <w:pStyle w:val="TAL"/>
              <w:rPr>
                <w:lang w:eastAsia="en-GB"/>
              </w:rPr>
            </w:pPr>
          </w:p>
        </w:tc>
      </w:tr>
      <w:tr w:rsidR="00844207" w:rsidRPr="00A20210" w14:paraId="0EE2CE24" w14:textId="77777777" w:rsidTr="00A963DE">
        <w:trPr>
          <w:cantSplit/>
          <w:jc w:val="center"/>
        </w:trPr>
        <w:tc>
          <w:tcPr>
            <w:tcW w:w="7111" w:type="dxa"/>
            <w:gridSpan w:val="5"/>
            <w:tcBorders>
              <w:top w:val="single" w:sz="4" w:space="0" w:color="auto"/>
              <w:left w:val="single" w:sz="4" w:space="0" w:color="auto"/>
              <w:bottom w:val="single" w:sz="4" w:space="0" w:color="auto"/>
              <w:right w:val="single" w:sz="4" w:space="0" w:color="auto"/>
            </w:tcBorders>
            <w:hideMark/>
          </w:tcPr>
          <w:p w14:paraId="400EB281" w14:textId="77777777" w:rsidR="00844207" w:rsidRPr="00A20210" w:rsidRDefault="00844207" w:rsidP="00A963DE">
            <w:pPr>
              <w:pStyle w:val="TAN"/>
              <w:rPr>
                <w:lang w:eastAsia="en-GB"/>
              </w:rPr>
            </w:pPr>
            <w:r w:rsidRPr="00A20210">
              <w:rPr>
                <w:lang w:eastAsia="en-GB"/>
              </w:rPr>
              <w:t>NOTE:</w:t>
            </w:r>
            <w:r w:rsidRPr="00A20210">
              <w:rPr>
                <w:lang w:eastAsia="en-GB"/>
              </w:rPr>
              <w:tab/>
              <w:t>If the ATSSS request PCO parameter is included in the PDN CONNECTIVITY REQUEST message with the request type information element set to "handover", the ATSSS-ST field is ignored.</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603" w:name="_CR6_1_6_3"/>
      <w:bookmarkStart w:id="604" w:name="_Toc42897426"/>
      <w:bookmarkStart w:id="605" w:name="_Toc43398941"/>
      <w:bookmarkStart w:id="606" w:name="_Toc51772020"/>
      <w:bookmarkStart w:id="607" w:name="_Toc193383328"/>
      <w:bookmarkEnd w:id="603"/>
      <w:r w:rsidRPr="00A20210">
        <w:t>6.1.6</w:t>
      </w:r>
      <w:r w:rsidR="00B7662C" w:rsidRPr="00A20210">
        <w:t>.3</w:t>
      </w:r>
      <w:r w:rsidR="00B7662C" w:rsidRPr="00A20210">
        <w:tab/>
        <w:t>ATSSS response with the length of two octets PCO parameter</w:t>
      </w:r>
      <w:bookmarkEnd w:id="604"/>
      <w:bookmarkEnd w:id="605"/>
      <w:bookmarkEnd w:id="606"/>
      <w:bookmarkEnd w:id="607"/>
    </w:p>
    <w:p w14:paraId="153275A6" w14:textId="77777777" w:rsidR="00B7662C" w:rsidRPr="00A20210" w:rsidRDefault="00B7662C" w:rsidP="00B7662C">
      <w:r w:rsidRPr="00A20210">
        <w:t>The purpose of the ATSSS response with the length of two octets PCO parameter is to provide network parameters for MA PDU session management.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608"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872703">
        <w:trPr>
          <w:cantSplit/>
          <w:jc w:val="center"/>
        </w:trPr>
        <w:tc>
          <w:tcPr>
            <w:tcW w:w="709" w:type="dxa"/>
            <w:tcBorders>
              <w:bottom w:val="single" w:sz="6" w:space="0" w:color="auto"/>
            </w:tcBorders>
          </w:tcPr>
          <w:bookmarkEnd w:id="608"/>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A20210" w:rsidRDefault="00B7662C" w:rsidP="00872703">
            <w:pPr>
              <w:pStyle w:val="TAC"/>
            </w:pPr>
            <w:r w:rsidRPr="00A20210">
              <w:t>0</w:t>
            </w:r>
          </w:p>
          <w:p w14:paraId="6577865C" w14:textId="77777777" w:rsidR="00B7662C" w:rsidRPr="00A20210" w:rsidRDefault="00B7662C" w:rsidP="00872703">
            <w:pPr>
              <w:pStyle w:val="TAC"/>
            </w:pPr>
            <w:r w:rsidRPr="00A20210">
              <w:t>Spare</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77777777" w:rsidR="00B7662C" w:rsidRPr="00A20210" w:rsidRDefault="00B7662C" w:rsidP="00872703">
            <w:pPr>
              <w:pStyle w:val="TAL"/>
            </w:pPr>
            <w:r w:rsidRPr="00A20210">
              <w:t>octet n+1*</w:t>
            </w:r>
          </w:p>
          <w:p w14:paraId="17B66DB6" w14:textId="77777777" w:rsidR="00B7662C" w:rsidRPr="00A20210" w:rsidRDefault="00B7662C" w:rsidP="00872703">
            <w:pPr>
              <w:pStyle w:val="TAL"/>
            </w:pPr>
          </w:p>
          <w:p w14:paraId="4C9BAB2B" w14:textId="77777777" w:rsidR="00B7662C" w:rsidRPr="00A20210" w:rsidRDefault="00B7662C" w:rsidP="00872703">
            <w:pPr>
              <w:pStyle w:val="TAL"/>
            </w:pPr>
            <w:r w:rsidRPr="00A20210">
              <w:t>octet n+2*</w:t>
            </w:r>
          </w:p>
        </w:tc>
      </w:tr>
      <w:tr w:rsidR="00B7662C" w:rsidRPr="00A20210"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77777777" w:rsidR="00B7662C" w:rsidRPr="00A20210" w:rsidRDefault="00B7662C" w:rsidP="00872703">
            <w:pPr>
              <w:pStyle w:val="TAL"/>
              <w:rPr>
                <w:lang w:val="sv-SE"/>
              </w:rPr>
            </w:pPr>
            <w:r w:rsidRPr="00A20210">
              <w:rPr>
                <w:lang w:val="sv-SE"/>
              </w:rPr>
              <w:t>octet n+3*</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77777777" w:rsidR="0051743C" w:rsidRDefault="0051743C" w:rsidP="0051743C">
            <w:pPr>
              <w:pStyle w:val="TAL"/>
              <w:rPr>
                <w:lang w:val="sv-SE" w:eastAsia="zh-CN"/>
              </w:rPr>
            </w:pPr>
            <w:r>
              <w:rPr>
                <w:lang w:val="sv-SE" w:eastAsia="zh-CN"/>
              </w:rPr>
              <w:t>octet m+1*</w:t>
            </w:r>
          </w:p>
          <w:p w14:paraId="5230F14D" w14:textId="77777777" w:rsidR="0051743C" w:rsidRDefault="0051743C" w:rsidP="0051743C">
            <w:pPr>
              <w:pStyle w:val="TAL"/>
              <w:rPr>
                <w:lang w:val="sv-SE" w:eastAsia="zh-CN"/>
              </w:rPr>
            </w:pPr>
          </w:p>
          <w:p w14:paraId="0CE6EFCD" w14:textId="3AA5FE60" w:rsidR="0051743C" w:rsidRPr="00A20210" w:rsidRDefault="0051743C" w:rsidP="0051743C">
            <w:pPr>
              <w:pStyle w:val="TAL"/>
              <w:rPr>
                <w:lang w:val="sv-SE"/>
              </w:rPr>
            </w:pPr>
            <w:r>
              <w:rPr>
                <w:lang w:val="sv-SE" w:eastAsia="zh-CN"/>
              </w:rPr>
              <w:t>octet m+2*</w:t>
            </w:r>
          </w:p>
        </w:tc>
      </w:tr>
      <w:tr w:rsidR="0051743C" w:rsidRPr="00A20210" w14:paraId="2CE5388B"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77777777" w:rsidR="0051743C" w:rsidRDefault="0051743C" w:rsidP="0051743C">
            <w:pPr>
              <w:pStyle w:val="TAL"/>
              <w:rPr>
                <w:lang w:val="sv-SE" w:eastAsia="zh-CN"/>
              </w:rPr>
            </w:pPr>
            <w:r>
              <w:rPr>
                <w:lang w:val="sv-SE" w:eastAsia="zh-CN"/>
              </w:rPr>
              <w:t>octet m+3*</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bl>
    <w:p w14:paraId="7570A3B4" w14:textId="77777777" w:rsidR="00B7662C" w:rsidRPr="00A20210" w:rsidRDefault="00B7662C" w:rsidP="00B7662C">
      <w:pPr>
        <w:pStyle w:val="TF"/>
      </w:pPr>
      <w:bookmarkStart w:id="609" w:name="_CRFigure6_1_6_31"/>
      <w:r w:rsidRPr="00A20210">
        <w:t>Figure </w:t>
      </w:r>
      <w:bookmarkEnd w:id="609"/>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610" w:name="_CRTable6_1_6_31"/>
      <w:r w:rsidRPr="00A20210">
        <w:lastRenderedPageBreak/>
        <w:t>Table </w:t>
      </w:r>
      <w:bookmarkEnd w:id="610"/>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A20210"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611" w:name="MCCQCTEMPBM_00000094"/>
          </w:p>
        </w:tc>
      </w:tr>
      <w:bookmarkEnd w:id="611"/>
      <w:tr w:rsidR="00B7662C" w:rsidRPr="00A20210"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612" w:name="MCCQCTEMPBM_00000095"/>
          </w:p>
        </w:tc>
      </w:tr>
      <w:tr w:rsidR="0051743C" w:rsidRPr="00A20210" w14:paraId="4C784777" w14:textId="77777777" w:rsidTr="000567FF">
        <w:trPr>
          <w:cantSplit/>
          <w:jc w:val="center"/>
        </w:trPr>
        <w:tc>
          <w:tcPr>
            <w:tcW w:w="7111" w:type="dxa"/>
            <w:gridSpan w:val="5"/>
            <w:tcBorders>
              <w:top w:val="nil"/>
              <w:left w:val="single" w:sz="4" w:space="0" w:color="auto"/>
              <w:bottom w:val="nil"/>
              <w:right w:val="single" w:sz="4" w:space="0" w:color="auto"/>
            </w:tcBorders>
          </w:tcPr>
          <w:p w14:paraId="4A2FB2AC" w14:textId="77777777" w:rsidR="0051743C" w:rsidRDefault="0051743C" w:rsidP="000567FF">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0567FF">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0567FF">
            <w:pPr>
              <w:pStyle w:val="TAL"/>
              <w:rPr>
                <w:lang w:eastAsia="zh-CN"/>
              </w:rPr>
            </w:pPr>
            <w:r>
              <w:rPr>
                <w:rFonts w:hint="eastAsia"/>
                <w:lang w:eastAsia="zh-CN"/>
              </w:rPr>
              <w:t>B</w:t>
            </w:r>
            <w:r>
              <w:rPr>
                <w:lang w:eastAsia="zh-CN"/>
              </w:rPr>
              <w:t>it</w:t>
            </w:r>
          </w:p>
        </w:tc>
      </w:tr>
      <w:tr w:rsidR="0051743C" w:rsidRPr="00F03A4E" w14:paraId="54294947" w14:textId="77777777" w:rsidTr="000567FF">
        <w:trPr>
          <w:cantSplit/>
          <w:jc w:val="center"/>
        </w:trPr>
        <w:tc>
          <w:tcPr>
            <w:tcW w:w="7111" w:type="dxa"/>
            <w:gridSpan w:val="5"/>
            <w:tcBorders>
              <w:top w:val="nil"/>
              <w:left w:val="single" w:sz="4" w:space="0" w:color="auto"/>
              <w:bottom w:val="nil"/>
              <w:right w:val="single" w:sz="4" w:space="0" w:color="auto"/>
            </w:tcBorders>
          </w:tcPr>
          <w:p w14:paraId="3D5A8190" w14:textId="77777777" w:rsidR="0051743C" w:rsidRPr="00F03A4E" w:rsidRDefault="0051743C" w:rsidP="000567FF">
            <w:pPr>
              <w:pStyle w:val="TAL"/>
              <w:rPr>
                <w:b/>
                <w:lang w:eastAsia="zh-CN"/>
              </w:rPr>
            </w:pPr>
            <w:r w:rsidRPr="00F03A4E">
              <w:rPr>
                <w:rFonts w:hint="eastAsia"/>
                <w:b/>
                <w:lang w:eastAsia="zh-CN"/>
              </w:rPr>
              <w:t>3</w:t>
            </w:r>
          </w:p>
        </w:tc>
      </w:tr>
      <w:tr w:rsidR="0051743C" w:rsidRPr="00A20210" w14:paraId="796DB53B" w14:textId="77777777" w:rsidTr="000567FF">
        <w:trPr>
          <w:cantSplit/>
          <w:jc w:val="center"/>
        </w:trPr>
        <w:tc>
          <w:tcPr>
            <w:tcW w:w="268" w:type="dxa"/>
            <w:tcBorders>
              <w:top w:val="nil"/>
              <w:left w:val="single" w:sz="4" w:space="0" w:color="auto"/>
              <w:bottom w:val="nil"/>
              <w:right w:val="nil"/>
            </w:tcBorders>
          </w:tcPr>
          <w:p w14:paraId="4EED0C13" w14:textId="77777777" w:rsidR="0051743C" w:rsidRPr="00A20210" w:rsidRDefault="0051743C" w:rsidP="000567FF">
            <w:pPr>
              <w:pStyle w:val="TAL"/>
            </w:pPr>
            <w:r>
              <w:t>0</w:t>
            </w:r>
          </w:p>
        </w:tc>
        <w:tc>
          <w:tcPr>
            <w:tcW w:w="284" w:type="dxa"/>
            <w:tcBorders>
              <w:top w:val="nil"/>
              <w:left w:val="nil"/>
              <w:bottom w:val="nil"/>
              <w:right w:val="nil"/>
            </w:tcBorders>
          </w:tcPr>
          <w:p w14:paraId="76F5023A" w14:textId="77777777" w:rsidR="0051743C" w:rsidRPr="00A20210" w:rsidRDefault="0051743C" w:rsidP="000567FF">
            <w:pPr>
              <w:pStyle w:val="TAL"/>
            </w:pPr>
          </w:p>
        </w:tc>
        <w:tc>
          <w:tcPr>
            <w:tcW w:w="283" w:type="dxa"/>
            <w:tcBorders>
              <w:top w:val="nil"/>
              <w:left w:val="nil"/>
              <w:bottom w:val="nil"/>
              <w:right w:val="nil"/>
            </w:tcBorders>
          </w:tcPr>
          <w:p w14:paraId="3063564B" w14:textId="77777777" w:rsidR="0051743C" w:rsidRPr="00A20210" w:rsidRDefault="0051743C" w:rsidP="000567FF">
            <w:pPr>
              <w:pStyle w:val="TAL"/>
            </w:pPr>
          </w:p>
        </w:tc>
        <w:tc>
          <w:tcPr>
            <w:tcW w:w="236" w:type="dxa"/>
            <w:tcBorders>
              <w:top w:val="nil"/>
              <w:left w:val="nil"/>
              <w:bottom w:val="nil"/>
              <w:right w:val="nil"/>
            </w:tcBorders>
          </w:tcPr>
          <w:p w14:paraId="6DF25263" w14:textId="77777777" w:rsidR="0051743C" w:rsidRPr="00A20210" w:rsidRDefault="0051743C" w:rsidP="000567FF">
            <w:pPr>
              <w:pStyle w:val="TAL"/>
            </w:pPr>
          </w:p>
        </w:tc>
        <w:tc>
          <w:tcPr>
            <w:tcW w:w="6040" w:type="dxa"/>
            <w:tcBorders>
              <w:top w:val="nil"/>
              <w:left w:val="nil"/>
              <w:bottom w:val="nil"/>
              <w:right w:val="single" w:sz="4" w:space="0" w:color="auto"/>
            </w:tcBorders>
          </w:tcPr>
          <w:p w14:paraId="044F8353" w14:textId="77777777" w:rsidR="0051743C" w:rsidRPr="00A20210" w:rsidRDefault="0051743C" w:rsidP="000567FF">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0567FF">
        <w:trPr>
          <w:cantSplit/>
          <w:jc w:val="center"/>
        </w:trPr>
        <w:tc>
          <w:tcPr>
            <w:tcW w:w="268" w:type="dxa"/>
            <w:tcBorders>
              <w:top w:val="nil"/>
              <w:left w:val="single" w:sz="4" w:space="0" w:color="auto"/>
              <w:bottom w:val="nil"/>
              <w:right w:val="nil"/>
            </w:tcBorders>
          </w:tcPr>
          <w:p w14:paraId="00CE8D7A" w14:textId="77777777" w:rsidR="0051743C" w:rsidRPr="00A20210" w:rsidRDefault="0051743C" w:rsidP="000567FF">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0567FF">
            <w:pPr>
              <w:pStyle w:val="TAL"/>
            </w:pPr>
          </w:p>
        </w:tc>
        <w:tc>
          <w:tcPr>
            <w:tcW w:w="283" w:type="dxa"/>
            <w:tcBorders>
              <w:top w:val="nil"/>
              <w:left w:val="nil"/>
              <w:bottom w:val="nil"/>
              <w:right w:val="nil"/>
            </w:tcBorders>
          </w:tcPr>
          <w:p w14:paraId="6061D9E3" w14:textId="77777777" w:rsidR="0051743C" w:rsidRPr="00A20210" w:rsidRDefault="0051743C" w:rsidP="000567FF">
            <w:pPr>
              <w:pStyle w:val="TAL"/>
            </w:pPr>
          </w:p>
        </w:tc>
        <w:tc>
          <w:tcPr>
            <w:tcW w:w="236" w:type="dxa"/>
            <w:tcBorders>
              <w:top w:val="nil"/>
              <w:left w:val="nil"/>
              <w:bottom w:val="nil"/>
              <w:right w:val="nil"/>
            </w:tcBorders>
          </w:tcPr>
          <w:p w14:paraId="24F0BFDB" w14:textId="77777777" w:rsidR="0051743C" w:rsidRPr="00A20210" w:rsidRDefault="0051743C" w:rsidP="000567FF">
            <w:pPr>
              <w:pStyle w:val="TAL"/>
            </w:pPr>
          </w:p>
        </w:tc>
        <w:tc>
          <w:tcPr>
            <w:tcW w:w="6040" w:type="dxa"/>
            <w:tcBorders>
              <w:top w:val="nil"/>
              <w:left w:val="nil"/>
              <w:bottom w:val="nil"/>
              <w:right w:val="single" w:sz="4" w:space="0" w:color="auto"/>
            </w:tcBorders>
          </w:tcPr>
          <w:p w14:paraId="42FD0362" w14:textId="77777777" w:rsidR="0051743C" w:rsidRPr="00A20210" w:rsidRDefault="0051743C" w:rsidP="000567FF">
            <w:pPr>
              <w:pStyle w:val="TAL"/>
              <w:rPr>
                <w:lang w:eastAsia="zh-CN"/>
              </w:rPr>
            </w:pPr>
            <w:r>
              <w:rPr>
                <w:lang w:eastAsia="zh-CN"/>
              </w:rPr>
              <w:t>ATSSS rules information length field and the ATSSS rules information field included.</w:t>
            </w:r>
          </w:p>
        </w:tc>
      </w:tr>
      <w:tr w:rsidR="0051743C" w:rsidRPr="00A20210" w14:paraId="5C07ACC6" w14:textId="77777777" w:rsidTr="00872703">
        <w:trPr>
          <w:cantSplit/>
          <w:jc w:val="center"/>
        </w:trPr>
        <w:tc>
          <w:tcPr>
            <w:tcW w:w="7111"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bookmarkEnd w:id="612"/>
      <w:tr w:rsidR="00B7662C" w:rsidRPr="00A20210"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613" w:name="MCCQCTEMPBM_00000096"/>
          </w:p>
        </w:tc>
      </w:tr>
      <w:bookmarkEnd w:id="613"/>
      <w:tr w:rsidR="00B7662C" w:rsidRPr="00A20210"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614" w:name="MCCQCTEMPBM_00000097"/>
          </w:p>
        </w:tc>
      </w:tr>
      <w:bookmarkEnd w:id="614"/>
      <w:tr w:rsidR="00B7662C" w:rsidRPr="00A20210"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615" w:name="MCCQCTEMPBM_00000098"/>
          </w:p>
        </w:tc>
      </w:tr>
      <w:bookmarkEnd w:id="615"/>
      <w:tr w:rsidR="00B7662C" w:rsidRPr="00A20210"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616" w:name="MCCQCTEMPBM_00000099"/>
          </w:p>
        </w:tc>
      </w:tr>
      <w:bookmarkEnd w:id="616"/>
      <w:tr w:rsidR="00B7662C" w:rsidRPr="00A20210"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617" w:name="MCCQCTEMPBM_00000100"/>
          </w:p>
        </w:tc>
      </w:tr>
      <w:tr w:rsidR="0051743C" w:rsidRPr="00A20210" w14:paraId="0A88F8F4" w14:textId="77777777" w:rsidTr="000567FF">
        <w:trPr>
          <w:cantSplit/>
          <w:jc w:val="center"/>
        </w:trPr>
        <w:tc>
          <w:tcPr>
            <w:tcW w:w="7111" w:type="dxa"/>
            <w:gridSpan w:val="5"/>
            <w:tcBorders>
              <w:top w:val="nil"/>
              <w:left w:val="single" w:sz="4" w:space="0" w:color="auto"/>
              <w:bottom w:val="nil"/>
              <w:right w:val="single" w:sz="4" w:space="0" w:color="auto"/>
            </w:tcBorders>
          </w:tcPr>
          <w:p w14:paraId="066C79CA" w14:textId="77777777" w:rsidR="0051743C" w:rsidRPr="00A20210" w:rsidRDefault="0051743C" w:rsidP="000567FF">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0567FF">
        <w:trPr>
          <w:cantSplit/>
          <w:jc w:val="center"/>
        </w:trPr>
        <w:tc>
          <w:tcPr>
            <w:tcW w:w="7111" w:type="dxa"/>
            <w:gridSpan w:val="5"/>
            <w:tcBorders>
              <w:top w:val="nil"/>
              <w:left w:val="single" w:sz="4" w:space="0" w:color="auto"/>
              <w:bottom w:val="nil"/>
              <w:right w:val="single" w:sz="4" w:space="0" w:color="auto"/>
            </w:tcBorders>
          </w:tcPr>
          <w:p w14:paraId="43C34F74" w14:textId="77777777" w:rsidR="0051743C" w:rsidRPr="00A20210" w:rsidRDefault="0051743C" w:rsidP="000567FF">
            <w:pPr>
              <w:pStyle w:val="TAL"/>
            </w:pPr>
          </w:p>
        </w:tc>
      </w:tr>
      <w:tr w:rsidR="0051743C" w:rsidRPr="00A20210" w14:paraId="704E85EA" w14:textId="77777777" w:rsidTr="000567FF">
        <w:trPr>
          <w:cantSplit/>
          <w:jc w:val="center"/>
        </w:trPr>
        <w:tc>
          <w:tcPr>
            <w:tcW w:w="7111" w:type="dxa"/>
            <w:gridSpan w:val="5"/>
            <w:tcBorders>
              <w:top w:val="nil"/>
              <w:left w:val="single" w:sz="4" w:space="0" w:color="auto"/>
              <w:bottom w:val="nil"/>
              <w:right w:val="single" w:sz="4" w:space="0" w:color="auto"/>
            </w:tcBorders>
          </w:tcPr>
          <w:p w14:paraId="49201EE8" w14:textId="77777777" w:rsidR="0051743C" w:rsidRPr="00A20210" w:rsidRDefault="0051743C" w:rsidP="000567FF">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B7662C" w:rsidRPr="00A20210"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A20210" w:rsidRDefault="00B7662C" w:rsidP="00872703">
            <w:pPr>
              <w:pStyle w:val="TAL"/>
            </w:pPr>
            <w:bookmarkStart w:id="618" w:name="MCCQCTEMPBM_00000101"/>
            <w:bookmarkEnd w:id="617"/>
          </w:p>
        </w:tc>
      </w:tr>
      <w:bookmarkEnd w:id="618"/>
    </w:tbl>
    <w:p w14:paraId="152E96F5" w14:textId="77777777" w:rsidR="00B7662C" w:rsidRPr="00A20210" w:rsidRDefault="00B7662C" w:rsidP="00B7662C"/>
    <w:p w14:paraId="3761F871" w14:textId="1EBE0B3B" w:rsidR="00F768A6" w:rsidRPr="00A20210" w:rsidRDefault="00F768A6" w:rsidP="00F768A6">
      <w:pPr>
        <w:pStyle w:val="Heading2"/>
        <w:rPr>
          <w:noProof/>
          <w:lang w:val="en-US" w:eastAsia="zh-CN"/>
        </w:rPr>
      </w:pPr>
      <w:bookmarkStart w:id="619" w:name="_CR6_2"/>
      <w:bookmarkStart w:id="620" w:name="_Toc42897427"/>
      <w:bookmarkStart w:id="621" w:name="_Toc43398942"/>
      <w:bookmarkStart w:id="622" w:name="_Toc51772021"/>
      <w:bookmarkStart w:id="623" w:name="_Toc193383329"/>
      <w:bookmarkEnd w:id="619"/>
      <w:r w:rsidRPr="00A20210">
        <w:rPr>
          <w:noProof/>
          <w:lang w:val="en-US" w:eastAsia="zh-CN"/>
        </w:rPr>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587"/>
      <w:r w:rsidR="009F01BD" w:rsidRPr="00A20210">
        <w:rPr>
          <w:noProof/>
        </w:rPr>
        <w:t xml:space="preserve"> (PMFP)</w:t>
      </w:r>
      <w:bookmarkEnd w:id="620"/>
      <w:bookmarkEnd w:id="621"/>
      <w:bookmarkEnd w:id="622"/>
      <w:bookmarkEnd w:id="623"/>
    </w:p>
    <w:p w14:paraId="4484CCCF" w14:textId="3ABBEB5C" w:rsidR="00F768A6" w:rsidRPr="00A20210" w:rsidRDefault="00F768A6" w:rsidP="00F768A6">
      <w:pPr>
        <w:pStyle w:val="Heading3"/>
        <w:rPr>
          <w:noProof/>
          <w:lang w:eastAsia="zh-CN"/>
        </w:rPr>
      </w:pPr>
      <w:bookmarkStart w:id="624" w:name="_CR6_2_1"/>
      <w:bookmarkStart w:id="625" w:name="_Toc25085430"/>
      <w:bookmarkStart w:id="626" w:name="_Toc42897428"/>
      <w:bookmarkStart w:id="627" w:name="_Toc43398943"/>
      <w:bookmarkStart w:id="628" w:name="_Toc51772022"/>
      <w:bookmarkStart w:id="629" w:name="_Toc193383330"/>
      <w:bookmarkEnd w:id="624"/>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625"/>
      <w:bookmarkEnd w:id="626"/>
      <w:bookmarkEnd w:id="627"/>
      <w:bookmarkEnd w:id="628"/>
      <w:bookmarkEnd w:id="629"/>
    </w:p>
    <w:p w14:paraId="35B1FF29" w14:textId="77777777" w:rsidR="00565148" w:rsidRPr="00A20210" w:rsidRDefault="00565148" w:rsidP="00565148">
      <w:pPr>
        <w:pStyle w:val="Heading4"/>
      </w:pPr>
      <w:bookmarkStart w:id="630" w:name="_CR6_2_1_1"/>
      <w:bookmarkStart w:id="631" w:name="_Toc42897429"/>
      <w:bookmarkStart w:id="632" w:name="_Toc43398944"/>
      <w:bookmarkStart w:id="633" w:name="_Toc51772023"/>
      <w:bookmarkStart w:id="634" w:name="_Toc25085431"/>
      <w:bookmarkStart w:id="635" w:name="_Toc193383331"/>
      <w:bookmarkEnd w:id="630"/>
      <w:r w:rsidRPr="00A20210">
        <w:rPr>
          <w:rFonts w:hint="eastAsia"/>
          <w:noProof/>
          <w:lang w:eastAsia="zh-CN"/>
        </w:rPr>
        <w:t>6.2.1</w:t>
      </w:r>
      <w:r w:rsidRPr="00A20210">
        <w:rPr>
          <w:lang w:eastAsia="zh-CN"/>
        </w:rPr>
        <w:t>.1</w:t>
      </w:r>
      <w:r w:rsidRPr="00A20210">
        <w:tab/>
        <w:t>General</w:t>
      </w:r>
      <w:bookmarkEnd w:id="631"/>
      <w:bookmarkEnd w:id="632"/>
      <w:bookmarkEnd w:id="633"/>
      <w:bookmarkEnd w:id="635"/>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36" w:name="_Toc42897430"/>
      <w:bookmarkStart w:id="637" w:name="_Toc43398945"/>
      <w:bookmarkStart w:id="638" w:name="_Toc51772024"/>
      <w:r w:rsidRPr="00A20210">
        <w:lastRenderedPageBreak/>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39" w:name="_CR6_2_1_2"/>
      <w:bookmarkStart w:id="640" w:name="_Toc193383332"/>
      <w:bookmarkEnd w:id="639"/>
      <w:r w:rsidRPr="00A20210">
        <w:rPr>
          <w:rFonts w:hint="eastAsia"/>
          <w:noProof/>
          <w:lang w:eastAsia="zh-CN"/>
        </w:rPr>
        <w:t>6.2.1</w:t>
      </w:r>
      <w:r w:rsidRPr="00A20210">
        <w:rPr>
          <w:lang w:eastAsia="zh-CN"/>
        </w:rPr>
        <w:t>.2</w:t>
      </w:r>
      <w:r w:rsidRPr="00A20210">
        <w:tab/>
        <w:t>PMFP echo request</w:t>
      </w:r>
      <w:bookmarkEnd w:id="636"/>
      <w:bookmarkEnd w:id="637"/>
      <w:bookmarkEnd w:id="638"/>
      <w:bookmarkEnd w:id="640"/>
    </w:p>
    <w:p w14:paraId="24BE97D7" w14:textId="77777777" w:rsidR="00690868" w:rsidRPr="00A20210" w:rsidRDefault="00690868" w:rsidP="00690868">
      <w:pPr>
        <w:pStyle w:val="Heading5"/>
        <w:rPr>
          <w:lang w:eastAsia="ko-KR"/>
        </w:rPr>
      </w:pPr>
      <w:bookmarkStart w:id="641" w:name="_CR6_2_1_2_1"/>
      <w:bookmarkStart w:id="642" w:name="_Toc42897431"/>
      <w:bookmarkStart w:id="643" w:name="_Toc43398946"/>
      <w:bookmarkStart w:id="644" w:name="_Toc51772025"/>
      <w:bookmarkStart w:id="645" w:name="_Toc193383333"/>
      <w:bookmarkEnd w:id="641"/>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2"/>
      <w:bookmarkEnd w:id="643"/>
      <w:bookmarkEnd w:id="644"/>
      <w:bookmarkEnd w:id="645"/>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bookmarkStart w:id="646" w:name="_CRTable6_2_1_2_11"/>
      <w:r w:rsidRPr="00A20210">
        <w:t>Table </w:t>
      </w:r>
      <w:bookmarkEnd w:id="646"/>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47" w:name="_CR6_2_1_3"/>
      <w:bookmarkStart w:id="648" w:name="_Toc42897432"/>
      <w:bookmarkStart w:id="649" w:name="_Toc43398947"/>
      <w:bookmarkStart w:id="650" w:name="_Toc51772026"/>
      <w:bookmarkStart w:id="651" w:name="_Toc193383334"/>
      <w:bookmarkEnd w:id="647"/>
      <w:r w:rsidRPr="00A20210">
        <w:rPr>
          <w:rFonts w:hint="eastAsia"/>
          <w:noProof/>
          <w:lang w:eastAsia="zh-CN"/>
        </w:rPr>
        <w:lastRenderedPageBreak/>
        <w:t>6.2.1</w:t>
      </w:r>
      <w:r w:rsidRPr="00A20210">
        <w:rPr>
          <w:lang w:eastAsia="zh-CN"/>
        </w:rPr>
        <w:t>.3</w:t>
      </w:r>
      <w:r w:rsidRPr="00A20210">
        <w:tab/>
        <w:t>PMFP echo response</w:t>
      </w:r>
      <w:bookmarkEnd w:id="648"/>
      <w:bookmarkEnd w:id="649"/>
      <w:bookmarkEnd w:id="650"/>
      <w:bookmarkEnd w:id="651"/>
    </w:p>
    <w:p w14:paraId="1F497868" w14:textId="77777777" w:rsidR="00565148" w:rsidRPr="00A20210" w:rsidRDefault="00565148" w:rsidP="00565148">
      <w:pPr>
        <w:pStyle w:val="Heading5"/>
        <w:rPr>
          <w:lang w:eastAsia="ko-KR"/>
        </w:rPr>
      </w:pPr>
      <w:bookmarkStart w:id="652" w:name="_CR6_2_1_3_1"/>
      <w:bookmarkStart w:id="653" w:name="_Toc42897433"/>
      <w:bookmarkStart w:id="654" w:name="_Toc43398948"/>
      <w:bookmarkStart w:id="655" w:name="_Toc51772027"/>
      <w:bookmarkStart w:id="656" w:name="_Toc193383335"/>
      <w:bookmarkEnd w:id="652"/>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3"/>
      <w:bookmarkEnd w:id="654"/>
      <w:bookmarkEnd w:id="655"/>
      <w:bookmarkEnd w:id="656"/>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bookmarkStart w:id="657" w:name="_CRTable6_2_1_3_11"/>
      <w:r w:rsidRPr="00A20210">
        <w:t>Table </w:t>
      </w:r>
      <w:bookmarkEnd w:id="657"/>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58" w:name="_CR6_2_1_4"/>
      <w:bookmarkStart w:id="659" w:name="_Toc42897434"/>
      <w:bookmarkStart w:id="660" w:name="_Toc43398949"/>
      <w:bookmarkStart w:id="661" w:name="_Toc51772028"/>
      <w:bookmarkStart w:id="662" w:name="_Toc193383336"/>
      <w:bookmarkEnd w:id="658"/>
      <w:r w:rsidRPr="00A20210">
        <w:rPr>
          <w:rFonts w:hint="eastAsia"/>
          <w:noProof/>
          <w:lang w:eastAsia="zh-CN"/>
        </w:rPr>
        <w:t>6.2.1</w:t>
      </w:r>
      <w:r w:rsidRPr="00A20210">
        <w:rPr>
          <w:lang w:eastAsia="zh-CN"/>
        </w:rPr>
        <w:t>.4</w:t>
      </w:r>
      <w:r w:rsidRPr="00A20210">
        <w:tab/>
        <w:t>PMFP access report</w:t>
      </w:r>
      <w:bookmarkEnd w:id="659"/>
      <w:bookmarkEnd w:id="660"/>
      <w:bookmarkEnd w:id="661"/>
      <w:bookmarkEnd w:id="662"/>
    </w:p>
    <w:p w14:paraId="5F0ECF37" w14:textId="77777777" w:rsidR="00565148" w:rsidRPr="00A20210" w:rsidRDefault="00565148" w:rsidP="00565148">
      <w:pPr>
        <w:pStyle w:val="Heading5"/>
        <w:rPr>
          <w:lang w:eastAsia="ko-KR"/>
        </w:rPr>
      </w:pPr>
      <w:bookmarkStart w:id="663" w:name="_CR6_2_1_4_1"/>
      <w:bookmarkStart w:id="664" w:name="_Toc42897435"/>
      <w:bookmarkStart w:id="665" w:name="_Toc43398950"/>
      <w:bookmarkStart w:id="666" w:name="_Toc51772029"/>
      <w:bookmarkStart w:id="667" w:name="_Toc193383337"/>
      <w:bookmarkEnd w:id="663"/>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64"/>
      <w:bookmarkEnd w:id="665"/>
      <w:bookmarkEnd w:id="666"/>
      <w:bookmarkEnd w:id="667"/>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bookmarkStart w:id="668" w:name="_CRTable6_2_1_4_11"/>
      <w:r w:rsidRPr="00A20210">
        <w:t>Table </w:t>
      </w:r>
      <w:bookmarkEnd w:id="668"/>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69" w:name="_CR6_2_1_5"/>
      <w:bookmarkStart w:id="670" w:name="_Toc42897436"/>
      <w:bookmarkStart w:id="671" w:name="_Toc43398951"/>
      <w:bookmarkStart w:id="672" w:name="_Toc51772030"/>
      <w:bookmarkStart w:id="673" w:name="_Toc193383338"/>
      <w:bookmarkEnd w:id="669"/>
      <w:r w:rsidRPr="00A20210">
        <w:rPr>
          <w:rFonts w:hint="eastAsia"/>
          <w:noProof/>
          <w:lang w:eastAsia="zh-CN"/>
        </w:rPr>
        <w:lastRenderedPageBreak/>
        <w:t>6.2.1</w:t>
      </w:r>
      <w:r w:rsidRPr="00A20210">
        <w:rPr>
          <w:noProof/>
          <w:lang w:eastAsia="zh-CN"/>
        </w:rPr>
        <w:t>.5</w:t>
      </w:r>
      <w:r w:rsidRPr="00A20210">
        <w:tab/>
        <w:t>PMFP acknowledgement</w:t>
      </w:r>
      <w:bookmarkEnd w:id="670"/>
      <w:bookmarkEnd w:id="671"/>
      <w:bookmarkEnd w:id="672"/>
      <w:bookmarkEnd w:id="673"/>
    </w:p>
    <w:p w14:paraId="7467B066" w14:textId="77777777" w:rsidR="00565148" w:rsidRPr="00A20210" w:rsidRDefault="00565148" w:rsidP="00565148">
      <w:pPr>
        <w:pStyle w:val="Heading5"/>
        <w:rPr>
          <w:lang w:eastAsia="ko-KR"/>
        </w:rPr>
      </w:pPr>
      <w:bookmarkStart w:id="674" w:name="_CR6_2_1_5_1"/>
      <w:bookmarkStart w:id="675" w:name="_Toc42897437"/>
      <w:bookmarkStart w:id="676" w:name="_Toc43398952"/>
      <w:bookmarkStart w:id="677" w:name="_Toc51772031"/>
      <w:bookmarkStart w:id="678" w:name="_Toc193383339"/>
      <w:bookmarkEnd w:id="674"/>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75"/>
      <w:bookmarkEnd w:id="676"/>
      <w:bookmarkEnd w:id="677"/>
      <w:bookmarkEnd w:id="678"/>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bookmarkStart w:id="679" w:name="_CRTable6_2_1_5_11"/>
      <w:r w:rsidRPr="00A20210">
        <w:t>Table </w:t>
      </w:r>
      <w:bookmarkEnd w:id="679"/>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80" w:name="_CR6_2_1_6"/>
      <w:bookmarkStart w:id="681" w:name="_Toc193383340"/>
      <w:bookmarkEnd w:id="680"/>
      <w:r w:rsidRPr="00A20210">
        <w:rPr>
          <w:rFonts w:hint="eastAsia"/>
          <w:noProof/>
          <w:lang w:eastAsia="zh-CN"/>
        </w:rPr>
        <w:t>6.2.1</w:t>
      </w:r>
      <w:r w:rsidRPr="00A20210">
        <w:rPr>
          <w:lang w:eastAsia="zh-CN"/>
        </w:rPr>
        <w:t>.6</w:t>
      </w:r>
      <w:r w:rsidRPr="00A20210">
        <w:tab/>
        <w:t>PMFP UAD provisioning</w:t>
      </w:r>
      <w:bookmarkEnd w:id="681"/>
    </w:p>
    <w:p w14:paraId="074553E5" w14:textId="77777777" w:rsidR="009049A5" w:rsidRPr="00A20210" w:rsidRDefault="009049A5" w:rsidP="009049A5">
      <w:pPr>
        <w:pStyle w:val="Heading5"/>
        <w:rPr>
          <w:lang w:eastAsia="ko-KR"/>
        </w:rPr>
      </w:pPr>
      <w:bookmarkStart w:id="682" w:name="_CR6_2_1_6_1"/>
      <w:bookmarkStart w:id="683" w:name="_Toc59196336"/>
      <w:bookmarkStart w:id="684" w:name="_Toc193383341"/>
      <w:bookmarkEnd w:id="682"/>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3"/>
      <w:bookmarkEnd w:id="684"/>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bookmarkStart w:id="685" w:name="_CRTable6_2_1_6_11"/>
      <w:r w:rsidRPr="00A20210">
        <w:t>Table </w:t>
      </w:r>
      <w:bookmarkEnd w:id="685"/>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9845F3">
            <w:pPr>
              <w:pStyle w:val="TAL"/>
            </w:pPr>
            <w:r w:rsidRPr="00A20210">
              <w:t>Extended procedure transaction identity</w:t>
            </w:r>
          </w:p>
          <w:p w14:paraId="2226AF04"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9845F3">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686" w:name="_CR6_2_1_7"/>
      <w:bookmarkStart w:id="687" w:name="_Toc59196335"/>
      <w:bookmarkStart w:id="688" w:name="_Toc193383342"/>
      <w:bookmarkEnd w:id="686"/>
      <w:r w:rsidRPr="00A20210">
        <w:rPr>
          <w:rFonts w:hint="eastAsia"/>
          <w:noProof/>
          <w:lang w:eastAsia="zh-CN"/>
        </w:rPr>
        <w:t>6.2.1</w:t>
      </w:r>
      <w:r w:rsidRPr="00A20210">
        <w:rPr>
          <w:lang w:eastAsia="zh-CN"/>
        </w:rPr>
        <w:t>.</w:t>
      </w:r>
      <w:r w:rsidR="00C84B82" w:rsidRPr="00A20210">
        <w:rPr>
          <w:lang w:eastAsia="zh-CN"/>
        </w:rPr>
        <w:t>7</w:t>
      </w:r>
      <w:r w:rsidRPr="00A20210">
        <w:tab/>
        <w:t xml:space="preserve">PMFP PLR count </w:t>
      </w:r>
      <w:bookmarkEnd w:id="687"/>
      <w:r w:rsidRPr="00A20210">
        <w:t>request</w:t>
      </w:r>
      <w:bookmarkEnd w:id="688"/>
    </w:p>
    <w:p w14:paraId="029792AE" w14:textId="77777777" w:rsidR="00CD6F55" w:rsidRPr="00A20210" w:rsidRDefault="00CD6F55" w:rsidP="00CD6F55">
      <w:pPr>
        <w:pStyle w:val="Heading5"/>
        <w:rPr>
          <w:lang w:eastAsia="ko-KR"/>
        </w:rPr>
      </w:pPr>
      <w:bookmarkStart w:id="689" w:name="_CR6_2_1_7_1"/>
      <w:bookmarkStart w:id="690" w:name="_Toc193383343"/>
      <w:bookmarkEnd w:id="689"/>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0"/>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lastRenderedPageBreak/>
        <w:t>Direction:</w:t>
      </w:r>
      <w:r w:rsidR="00011143" w:rsidRPr="00A20210">
        <w:tab/>
      </w:r>
      <w:r w:rsidRPr="00A20210">
        <w:t>both</w:t>
      </w:r>
    </w:p>
    <w:p w14:paraId="6AAB3D7A" w14:textId="77777777" w:rsidR="00CD6F55" w:rsidRPr="00A20210" w:rsidRDefault="00CD6F55" w:rsidP="00CD6F55">
      <w:pPr>
        <w:pStyle w:val="TH"/>
      </w:pPr>
      <w:bookmarkStart w:id="691" w:name="_CRTable6_2_1_7_11"/>
      <w:r w:rsidRPr="00A20210">
        <w:t>Table </w:t>
      </w:r>
      <w:bookmarkEnd w:id="691"/>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692" w:name="_CR6_2_1_8"/>
      <w:bookmarkStart w:id="693" w:name="_Toc59196337"/>
      <w:bookmarkStart w:id="694" w:name="_Toc193383344"/>
      <w:bookmarkEnd w:id="692"/>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693"/>
      <w:r w:rsidRPr="00A20210">
        <w:t>PLR count response</w:t>
      </w:r>
      <w:bookmarkEnd w:id="694"/>
    </w:p>
    <w:p w14:paraId="0ABE7E75" w14:textId="77777777" w:rsidR="00CD6F55" w:rsidRPr="00A20210" w:rsidRDefault="00CD6F55" w:rsidP="00CD6F55">
      <w:pPr>
        <w:pStyle w:val="Heading5"/>
        <w:rPr>
          <w:lang w:eastAsia="ko-KR"/>
        </w:rPr>
      </w:pPr>
      <w:bookmarkStart w:id="695" w:name="_CR6_2_1_8_1"/>
      <w:bookmarkStart w:id="696" w:name="_Toc59196338"/>
      <w:bookmarkStart w:id="697" w:name="_Toc193383345"/>
      <w:bookmarkEnd w:id="695"/>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6"/>
      <w:bookmarkEnd w:id="697"/>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bookmarkStart w:id="698" w:name="_CRTable6_2_1_8_11"/>
      <w:r w:rsidRPr="00A20210">
        <w:t>Table </w:t>
      </w:r>
      <w:bookmarkEnd w:id="698"/>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699" w:name="_CR6_2_1_9"/>
      <w:bookmarkStart w:id="700" w:name="_Toc193383346"/>
      <w:bookmarkEnd w:id="699"/>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700"/>
    </w:p>
    <w:p w14:paraId="3BA1C69A" w14:textId="77777777" w:rsidR="00CD6F55" w:rsidRPr="00A20210" w:rsidRDefault="00CD6F55" w:rsidP="00CD6F55">
      <w:pPr>
        <w:pStyle w:val="Heading5"/>
        <w:rPr>
          <w:lang w:eastAsia="ko-KR"/>
        </w:rPr>
      </w:pPr>
      <w:bookmarkStart w:id="701" w:name="_CR6_2_1_9_1"/>
      <w:bookmarkStart w:id="702" w:name="_Toc193383347"/>
      <w:bookmarkEnd w:id="701"/>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2"/>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bookmarkStart w:id="703" w:name="_CRTable6_2_1_9_11"/>
      <w:r w:rsidRPr="00A20210">
        <w:t>Table </w:t>
      </w:r>
      <w:bookmarkEnd w:id="703"/>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704" w:name="_CR6_2_1_9_2"/>
      <w:bookmarkStart w:id="705" w:name="_Toc193383348"/>
      <w:bookmarkEnd w:id="704"/>
      <w:r w:rsidRPr="00A20210">
        <w:rPr>
          <w:rFonts w:hint="eastAsia"/>
          <w:noProof/>
          <w:lang w:eastAsia="zh-CN"/>
        </w:rPr>
        <w:lastRenderedPageBreak/>
        <w:t>6.2.1</w:t>
      </w:r>
      <w:r w:rsidRPr="00A20210">
        <w:rPr>
          <w:lang w:eastAsia="zh-CN"/>
        </w:rPr>
        <w:t>.9.2</w:t>
      </w:r>
      <w:r w:rsidRPr="00A20210">
        <w:rPr>
          <w:rFonts w:hint="eastAsia"/>
        </w:rPr>
        <w:tab/>
      </w:r>
      <w:r w:rsidRPr="00A20210">
        <w:t>Additional measurement indication</w:t>
      </w:r>
      <w:bookmarkEnd w:id="705"/>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706" w:name="_CR6_2_1_10"/>
      <w:bookmarkStart w:id="707" w:name="_Toc193383349"/>
      <w:bookmarkEnd w:id="706"/>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707"/>
    </w:p>
    <w:p w14:paraId="22BBC9F3" w14:textId="77777777" w:rsidR="00CD6F55" w:rsidRPr="00A20210" w:rsidRDefault="00CD6F55" w:rsidP="00CD6F55">
      <w:pPr>
        <w:pStyle w:val="Heading5"/>
        <w:rPr>
          <w:lang w:eastAsia="ko-KR"/>
        </w:rPr>
      </w:pPr>
      <w:bookmarkStart w:id="708" w:name="_CR6_2_1_10_1"/>
      <w:bookmarkStart w:id="709" w:name="_Toc193383350"/>
      <w:bookmarkEnd w:id="708"/>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9"/>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bookmarkStart w:id="710" w:name="_CRTable6_2_1_10_11"/>
      <w:r w:rsidRPr="00A20210">
        <w:t>Table </w:t>
      </w:r>
      <w:bookmarkEnd w:id="710"/>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711" w:name="_CR6_2_1_10_2"/>
      <w:bookmarkStart w:id="712" w:name="_Toc193383351"/>
      <w:bookmarkEnd w:id="711"/>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712"/>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713" w:name="_CR6_2_1_11"/>
      <w:bookmarkStart w:id="714" w:name="_Toc193383352"/>
      <w:bookmarkEnd w:id="713"/>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714"/>
    </w:p>
    <w:p w14:paraId="623DDC6E" w14:textId="20EC79F9" w:rsidR="00565614" w:rsidRPr="00A20210" w:rsidRDefault="00565614" w:rsidP="00565614">
      <w:pPr>
        <w:pStyle w:val="Heading5"/>
        <w:rPr>
          <w:lang w:eastAsia="ko-KR"/>
        </w:rPr>
      </w:pPr>
      <w:bookmarkStart w:id="715" w:name="_CR6_2_1_11_1"/>
      <w:bookmarkStart w:id="716" w:name="_Toc193383353"/>
      <w:bookmarkEnd w:id="715"/>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6"/>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t>Direction:</w:t>
      </w:r>
      <w:r w:rsidRPr="00A20210">
        <w:tab/>
        <w:t>UE to network</w:t>
      </w:r>
    </w:p>
    <w:p w14:paraId="1ED8202F" w14:textId="4CC2615B" w:rsidR="00565614" w:rsidRPr="00A20210" w:rsidRDefault="00565614" w:rsidP="00565614">
      <w:pPr>
        <w:pStyle w:val="TH"/>
      </w:pPr>
      <w:bookmarkStart w:id="717" w:name="_CRTable6_2_1_11_11"/>
      <w:r w:rsidRPr="00A20210">
        <w:t>Table </w:t>
      </w:r>
      <w:bookmarkEnd w:id="717"/>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718" w:name="_CR6_2_1_12"/>
      <w:bookmarkStart w:id="719" w:name="_Toc193383354"/>
      <w:bookmarkEnd w:id="718"/>
      <w:r w:rsidRPr="00A20210">
        <w:rPr>
          <w:noProof/>
          <w:lang w:eastAsia="zh-CN"/>
        </w:rPr>
        <w:lastRenderedPageBreak/>
        <w:t>6.2.1</w:t>
      </w:r>
      <w:r w:rsidRPr="00A20210">
        <w:rPr>
          <w:lang w:eastAsia="zh-CN"/>
        </w:rPr>
        <w:t>.</w:t>
      </w:r>
      <w:r w:rsidR="00440D30" w:rsidRPr="00A20210">
        <w:rPr>
          <w:lang w:eastAsia="zh-CN"/>
        </w:rPr>
        <w:t>12</w:t>
      </w:r>
      <w:r w:rsidRPr="00A20210">
        <w:tab/>
        <w:t>PMFP UAT complete</w:t>
      </w:r>
      <w:bookmarkEnd w:id="719"/>
    </w:p>
    <w:p w14:paraId="235A8C2C" w14:textId="7A3AE332" w:rsidR="00565614" w:rsidRPr="00A20210" w:rsidRDefault="00565614" w:rsidP="00565614">
      <w:pPr>
        <w:pStyle w:val="Heading5"/>
        <w:rPr>
          <w:lang w:eastAsia="ko-KR"/>
        </w:rPr>
      </w:pPr>
      <w:bookmarkStart w:id="720" w:name="_CR6_2_1_12_1"/>
      <w:bookmarkStart w:id="721" w:name="_Toc193383355"/>
      <w:bookmarkEnd w:id="720"/>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721"/>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bookmarkStart w:id="722" w:name="_CRTable6_2_1_12_11"/>
      <w:r w:rsidRPr="00A20210">
        <w:t>Table </w:t>
      </w:r>
      <w:bookmarkEnd w:id="722"/>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9142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9142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9142A">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9142A">
            <w:pPr>
              <w:pStyle w:val="TAL"/>
            </w:pPr>
            <w:r w:rsidRPr="00A20210">
              <w:t>Extended procedure transaction identity</w:t>
            </w:r>
          </w:p>
          <w:p w14:paraId="659E3380" w14:textId="77777777" w:rsidR="00440D30" w:rsidRPr="00A20210" w:rsidRDefault="00440D30" w:rsidP="00F9142A">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9142A">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9142A">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9142A">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723" w:name="_CR6_2_1_13"/>
      <w:bookmarkStart w:id="724" w:name="_Toc193383356"/>
      <w:bookmarkEnd w:id="723"/>
      <w:r w:rsidRPr="00A20210">
        <w:rPr>
          <w:noProof/>
          <w:lang w:eastAsia="zh-CN"/>
        </w:rPr>
        <w:t>6.2.1</w:t>
      </w:r>
      <w:r w:rsidRPr="00A20210">
        <w:rPr>
          <w:lang w:eastAsia="zh-CN"/>
        </w:rPr>
        <w:t>.13</w:t>
      </w:r>
      <w:r w:rsidRPr="00A20210">
        <w:tab/>
        <w:t>PMFP UAD provisioning complete</w:t>
      </w:r>
      <w:bookmarkEnd w:id="724"/>
    </w:p>
    <w:p w14:paraId="03428864" w14:textId="1148BA83" w:rsidR="00F06D45" w:rsidRPr="00A20210" w:rsidRDefault="00F06D45" w:rsidP="00F06D45">
      <w:pPr>
        <w:pStyle w:val="Heading5"/>
        <w:rPr>
          <w:lang w:eastAsia="ko-KR"/>
        </w:rPr>
      </w:pPr>
      <w:bookmarkStart w:id="725" w:name="_CR6_2_1_13_1"/>
      <w:bookmarkStart w:id="726" w:name="_Toc193383357"/>
      <w:bookmarkEnd w:id="725"/>
      <w:r w:rsidRPr="00A20210">
        <w:rPr>
          <w:noProof/>
          <w:lang w:eastAsia="zh-CN"/>
        </w:rPr>
        <w:t>6.2.1</w:t>
      </w:r>
      <w:r w:rsidRPr="00A20210">
        <w:rPr>
          <w:lang w:eastAsia="zh-CN"/>
        </w:rPr>
        <w:t>.13.1</w:t>
      </w:r>
      <w:r w:rsidRPr="00A20210">
        <w:tab/>
      </w:r>
      <w:r w:rsidRPr="00A20210">
        <w:rPr>
          <w:lang w:eastAsia="ko-KR"/>
        </w:rPr>
        <w:t>Message definition</w:t>
      </w:r>
      <w:bookmarkEnd w:id="726"/>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bookmarkStart w:id="727" w:name="_CRTable6_2_1_13_11"/>
      <w:r w:rsidRPr="00A20210">
        <w:t>Table </w:t>
      </w:r>
      <w:bookmarkEnd w:id="727"/>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9845F3">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9845F3">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9845F3">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9845F3">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9845F3">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9845F3">
            <w:pPr>
              <w:pStyle w:val="TAH"/>
            </w:pPr>
            <w:r w:rsidRPr="00A20210">
              <w:t>Length</w:t>
            </w:r>
          </w:p>
        </w:tc>
      </w:tr>
      <w:tr w:rsidR="00F06D45" w:rsidRPr="00A20210" w14:paraId="76E75CA4"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9845F3">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9845F3">
            <w:pPr>
              <w:pStyle w:val="TAL"/>
            </w:pPr>
            <w:r w:rsidRPr="00A20210">
              <w:t>Message type</w:t>
            </w:r>
          </w:p>
          <w:p w14:paraId="2D6A7187" w14:textId="77777777" w:rsidR="00F06D45" w:rsidRPr="00A20210" w:rsidRDefault="00F06D45" w:rsidP="009845F3">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9845F3">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9845F3">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9845F3">
            <w:pPr>
              <w:pStyle w:val="TAC"/>
            </w:pPr>
            <w:r w:rsidRPr="00A20210">
              <w:t>1</w:t>
            </w:r>
          </w:p>
        </w:tc>
      </w:tr>
      <w:tr w:rsidR="00F06D45" w:rsidRPr="00A20210" w14:paraId="0507FB06" w14:textId="77777777" w:rsidTr="009845F3">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9845F3">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9845F3">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9845F3">
            <w:pPr>
              <w:pStyle w:val="TAL"/>
            </w:pPr>
            <w:r w:rsidRPr="00A20210">
              <w:t>Extended procedure transaction identity</w:t>
            </w:r>
          </w:p>
          <w:p w14:paraId="063AF49F" w14:textId="77777777" w:rsidR="00F06D45" w:rsidRPr="00A20210" w:rsidRDefault="00F06D45" w:rsidP="009845F3">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9845F3">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9845F3">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9845F3">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728" w:name="_CR6_2_1_14"/>
      <w:bookmarkStart w:id="729" w:name="_Toc193383358"/>
      <w:bookmarkEnd w:id="728"/>
      <w:r w:rsidRPr="00A20210">
        <w:rPr>
          <w:rFonts w:hint="eastAsia"/>
          <w:noProof/>
          <w:lang w:eastAsia="zh-CN"/>
        </w:rPr>
        <w:t>6.2.1</w:t>
      </w:r>
      <w:r w:rsidRPr="00A20210">
        <w:rPr>
          <w:lang w:eastAsia="zh-CN"/>
        </w:rPr>
        <w:t>.14</w:t>
      </w:r>
      <w:r w:rsidRPr="00A20210">
        <w:tab/>
        <w:t>PMFP TDS request</w:t>
      </w:r>
      <w:bookmarkEnd w:id="729"/>
    </w:p>
    <w:p w14:paraId="28B38C5A" w14:textId="0BD2AA9F" w:rsidR="00FC0310" w:rsidRPr="00A20210" w:rsidRDefault="00FC0310" w:rsidP="00FC0310">
      <w:pPr>
        <w:pStyle w:val="Heading5"/>
        <w:rPr>
          <w:lang w:eastAsia="ko-KR"/>
        </w:rPr>
      </w:pPr>
      <w:bookmarkStart w:id="730" w:name="_CR6_2_1_14_1"/>
      <w:bookmarkStart w:id="731" w:name="_Toc193383359"/>
      <w:bookmarkEnd w:id="730"/>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1"/>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bookmarkStart w:id="732" w:name="_CRTable6_2_1_14_11"/>
      <w:r w:rsidRPr="006E1885">
        <w:rPr>
          <w:lang w:val="fr-FR"/>
        </w:rPr>
        <w:lastRenderedPageBreak/>
        <w:t>Table </w:t>
      </w:r>
      <w:bookmarkEnd w:id="732"/>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A963DE">
            <w:pPr>
              <w:pStyle w:val="TAH"/>
            </w:pPr>
            <w:r w:rsidRPr="00A20210">
              <w:t>Length</w:t>
            </w:r>
          </w:p>
        </w:tc>
      </w:tr>
      <w:tr w:rsidR="00FC0310" w:rsidRPr="00A20210" w14:paraId="149F76A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A963DE">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A963DE">
            <w:pPr>
              <w:pStyle w:val="TAL"/>
            </w:pPr>
            <w:r w:rsidRPr="00A20210">
              <w:t>Message type</w:t>
            </w:r>
          </w:p>
          <w:p w14:paraId="3C8402C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A963DE">
            <w:pPr>
              <w:pStyle w:val="TAC"/>
            </w:pPr>
            <w:r w:rsidRPr="00A20210">
              <w:t>1</w:t>
            </w:r>
          </w:p>
        </w:tc>
      </w:tr>
      <w:tr w:rsidR="00FC0310" w:rsidRPr="00A20210" w14:paraId="3E21955C"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A963DE">
            <w:pPr>
              <w:pStyle w:val="TAL"/>
            </w:pPr>
            <w:r w:rsidRPr="00A20210">
              <w:rPr>
                <w:lang w:val="en-US"/>
              </w:rPr>
              <w:t xml:space="preserve">Extended procedure </w:t>
            </w:r>
            <w:r w:rsidRPr="00A20210">
              <w:t>transaction identity</w:t>
            </w:r>
          </w:p>
          <w:p w14:paraId="1A86A91A"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A963DE">
            <w:pPr>
              <w:pStyle w:val="TAC"/>
              <w:rPr>
                <w:lang w:eastAsia="ja-JP"/>
              </w:rPr>
            </w:pPr>
            <w:r w:rsidRPr="00A20210">
              <w:t>2</w:t>
            </w:r>
          </w:p>
        </w:tc>
      </w:tr>
      <w:tr w:rsidR="00FC0310" w:rsidRPr="00A20210" w14:paraId="6054DD2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A963DE">
            <w:pPr>
              <w:pStyle w:val="TAL"/>
            </w:pPr>
            <w:r w:rsidRPr="00A20210">
              <w:rPr>
                <w:lang w:val="en-US"/>
              </w:rPr>
              <w:t>Traffic type</w:t>
            </w:r>
          </w:p>
          <w:p w14:paraId="302F28DB" w14:textId="2CE634BE" w:rsidR="00FC0310" w:rsidRPr="00A20210" w:rsidRDefault="00FC0310" w:rsidP="00A963DE">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A963DE">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733" w:name="_CR6_2_1_15"/>
      <w:bookmarkStart w:id="734" w:name="_Toc193383360"/>
      <w:bookmarkEnd w:id="733"/>
      <w:r w:rsidRPr="00A20210">
        <w:rPr>
          <w:rFonts w:hint="eastAsia"/>
          <w:noProof/>
          <w:lang w:eastAsia="zh-CN"/>
        </w:rPr>
        <w:t>6.2.1</w:t>
      </w:r>
      <w:r w:rsidRPr="00A20210">
        <w:rPr>
          <w:noProof/>
          <w:lang w:eastAsia="zh-CN"/>
        </w:rPr>
        <w:t>.15</w:t>
      </w:r>
      <w:r w:rsidRPr="00A20210">
        <w:tab/>
        <w:t>PMFP TDS response</w:t>
      </w:r>
      <w:bookmarkEnd w:id="734"/>
    </w:p>
    <w:p w14:paraId="4760FCDC" w14:textId="072491D7" w:rsidR="00FC0310" w:rsidRPr="00A20210" w:rsidRDefault="00FC0310" w:rsidP="00FC0310">
      <w:pPr>
        <w:pStyle w:val="Heading5"/>
        <w:rPr>
          <w:lang w:eastAsia="ko-KR"/>
        </w:rPr>
      </w:pPr>
      <w:bookmarkStart w:id="735" w:name="_CR6_2_1_15_1"/>
      <w:bookmarkStart w:id="736" w:name="_Toc193383361"/>
      <w:bookmarkEnd w:id="735"/>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6"/>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bookmarkStart w:id="737" w:name="_CRTable6_2_1_15_11"/>
      <w:r w:rsidRPr="006E1885">
        <w:rPr>
          <w:lang w:val="fr-FR"/>
        </w:rPr>
        <w:t>Table </w:t>
      </w:r>
      <w:bookmarkEnd w:id="737"/>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A963DE">
            <w:pPr>
              <w:pStyle w:val="TAH"/>
            </w:pPr>
            <w:r w:rsidRPr="00A20210">
              <w:t>Length</w:t>
            </w:r>
          </w:p>
        </w:tc>
      </w:tr>
      <w:tr w:rsidR="00FC0310" w:rsidRPr="00A20210" w14:paraId="76C55A8B"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A963DE">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A963DE">
            <w:pPr>
              <w:pStyle w:val="TAL"/>
            </w:pPr>
            <w:r w:rsidRPr="00A20210">
              <w:t>Message type</w:t>
            </w:r>
          </w:p>
          <w:p w14:paraId="7507DAD9"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A963DE">
            <w:pPr>
              <w:pStyle w:val="TAC"/>
            </w:pPr>
            <w:r w:rsidRPr="00A20210">
              <w:t>1</w:t>
            </w:r>
          </w:p>
        </w:tc>
      </w:tr>
      <w:tr w:rsidR="00FC0310" w:rsidRPr="00A20210" w14:paraId="14C80404"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A963DE">
            <w:pPr>
              <w:pStyle w:val="TAL"/>
            </w:pPr>
            <w:r w:rsidRPr="00A20210">
              <w:rPr>
                <w:lang w:val="en-US"/>
              </w:rPr>
              <w:t xml:space="preserve">Extended procedure </w:t>
            </w:r>
            <w:r w:rsidRPr="00A20210">
              <w:t>transaction identity</w:t>
            </w:r>
          </w:p>
          <w:p w14:paraId="75ABBAC1"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A963DE">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738" w:name="_CR6_2_1_16"/>
      <w:bookmarkStart w:id="739" w:name="_Toc193383362"/>
      <w:bookmarkEnd w:id="738"/>
      <w:r w:rsidRPr="00A20210">
        <w:rPr>
          <w:rFonts w:hint="eastAsia"/>
          <w:noProof/>
          <w:lang w:eastAsia="zh-CN"/>
        </w:rPr>
        <w:t>6.2.1</w:t>
      </w:r>
      <w:r w:rsidRPr="00A20210">
        <w:rPr>
          <w:lang w:eastAsia="zh-CN"/>
        </w:rPr>
        <w:t>.16</w:t>
      </w:r>
      <w:r w:rsidRPr="00A20210">
        <w:tab/>
        <w:t>PMFP TDR request</w:t>
      </w:r>
      <w:bookmarkEnd w:id="739"/>
    </w:p>
    <w:p w14:paraId="190AB7F2" w14:textId="593729FB" w:rsidR="00FC0310" w:rsidRPr="00A20210" w:rsidRDefault="00FC0310" w:rsidP="00FC0310">
      <w:pPr>
        <w:pStyle w:val="Heading5"/>
        <w:rPr>
          <w:lang w:eastAsia="ko-KR"/>
        </w:rPr>
      </w:pPr>
      <w:bookmarkStart w:id="740" w:name="_CR6_2_1_16_1"/>
      <w:bookmarkStart w:id="741" w:name="_Toc193383363"/>
      <w:bookmarkEnd w:id="740"/>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1"/>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A20210" w:rsidRDefault="00FC0310" w:rsidP="00FC0310">
      <w:pPr>
        <w:pStyle w:val="TH"/>
      </w:pPr>
      <w:bookmarkStart w:id="742" w:name="_CRTable6_2_1_16_11"/>
      <w:r w:rsidRPr="00A20210">
        <w:t>Table </w:t>
      </w:r>
      <w:bookmarkEnd w:id="742"/>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A963DE">
            <w:pPr>
              <w:pStyle w:val="TAH"/>
            </w:pPr>
            <w:r w:rsidRPr="00A20210">
              <w:t>Length</w:t>
            </w:r>
          </w:p>
        </w:tc>
      </w:tr>
      <w:tr w:rsidR="00FC0310" w:rsidRPr="00A20210" w14:paraId="5583B642"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A963DE">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A963DE">
            <w:pPr>
              <w:pStyle w:val="TAL"/>
            </w:pPr>
            <w:r w:rsidRPr="00A20210">
              <w:t>Message type</w:t>
            </w:r>
          </w:p>
          <w:p w14:paraId="46DD58E6"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A963DE">
            <w:pPr>
              <w:pStyle w:val="TAC"/>
            </w:pPr>
            <w:r w:rsidRPr="00A20210">
              <w:t>1</w:t>
            </w:r>
          </w:p>
        </w:tc>
      </w:tr>
      <w:tr w:rsidR="00FC0310" w:rsidRPr="00A20210" w14:paraId="2BD374D0"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A963DE">
            <w:pPr>
              <w:pStyle w:val="TAL"/>
            </w:pPr>
            <w:r w:rsidRPr="00A20210">
              <w:rPr>
                <w:lang w:val="en-US"/>
              </w:rPr>
              <w:t xml:space="preserve">Extended procedure </w:t>
            </w:r>
            <w:r w:rsidRPr="00A20210">
              <w:t>transaction identity</w:t>
            </w:r>
          </w:p>
          <w:p w14:paraId="14AB4029"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A963DE">
            <w:pPr>
              <w:pStyle w:val="TAC"/>
              <w:rPr>
                <w:lang w:eastAsia="ja-JP"/>
              </w:rPr>
            </w:pPr>
            <w:r w:rsidRPr="00A20210">
              <w:t>2</w:t>
            </w:r>
          </w:p>
        </w:tc>
      </w:tr>
      <w:tr w:rsidR="00FC0310" w:rsidRPr="00A20210" w14:paraId="742A6DB1"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A963DE">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A963DE">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A963DE">
            <w:pPr>
              <w:pStyle w:val="TAL"/>
              <w:rPr>
                <w:lang w:val="en-US"/>
              </w:rPr>
            </w:pPr>
            <w:r w:rsidRPr="00A20210">
              <w:rPr>
                <w:lang w:val="en-US"/>
              </w:rPr>
              <w:t>Traffic type</w:t>
            </w:r>
          </w:p>
          <w:p w14:paraId="132BE636" w14:textId="357E85C0" w:rsidR="00FC0310" w:rsidRPr="00A20210" w:rsidRDefault="00FC0310" w:rsidP="00A963DE">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A963DE">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A963DE">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A963DE">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743" w:name="_CR6_2_1_17"/>
      <w:bookmarkStart w:id="744" w:name="_Toc193383364"/>
      <w:bookmarkEnd w:id="743"/>
      <w:r w:rsidRPr="00A20210">
        <w:rPr>
          <w:rFonts w:hint="eastAsia"/>
          <w:noProof/>
          <w:lang w:eastAsia="zh-CN"/>
        </w:rPr>
        <w:lastRenderedPageBreak/>
        <w:t>6.2.1</w:t>
      </w:r>
      <w:r w:rsidRPr="00A20210">
        <w:rPr>
          <w:noProof/>
          <w:lang w:eastAsia="zh-CN"/>
        </w:rPr>
        <w:t>.17</w:t>
      </w:r>
      <w:r w:rsidRPr="00A20210">
        <w:tab/>
        <w:t>PMFP TDR response</w:t>
      </w:r>
      <w:bookmarkEnd w:id="744"/>
    </w:p>
    <w:p w14:paraId="0FF8E6BE" w14:textId="42004B64" w:rsidR="00FC0310" w:rsidRPr="00A20210" w:rsidRDefault="00FC0310" w:rsidP="00FC0310">
      <w:pPr>
        <w:pStyle w:val="Heading5"/>
        <w:rPr>
          <w:lang w:eastAsia="ko-KR"/>
        </w:rPr>
      </w:pPr>
      <w:bookmarkStart w:id="745" w:name="_CR6_2_1_17_1"/>
      <w:bookmarkStart w:id="746" w:name="_Toc193383365"/>
      <w:bookmarkEnd w:id="745"/>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6"/>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bookmarkStart w:id="747" w:name="_CRTable6_2_1_17_11"/>
      <w:r w:rsidRPr="006E1885">
        <w:rPr>
          <w:lang w:val="fr-FR"/>
        </w:rPr>
        <w:t>Table </w:t>
      </w:r>
      <w:bookmarkEnd w:id="747"/>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A963D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A963D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A963D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A963D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A963D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A963DE">
            <w:pPr>
              <w:pStyle w:val="TAH"/>
            </w:pPr>
            <w:r w:rsidRPr="00A20210">
              <w:t>Length</w:t>
            </w:r>
          </w:p>
        </w:tc>
      </w:tr>
      <w:tr w:rsidR="00FC0310" w:rsidRPr="00A20210" w14:paraId="6F8604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A963DE">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A963DE">
            <w:pPr>
              <w:pStyle w:val="TAL"/>
            </w:pPr>
            <w:r w:rsidRPr="00A20210">
              <w:t>Message type</w:t>
            </w:r>
          </w:p>
          <w:p w14:paraId="463C454A" w14:textId="77777777" w:rsidR="00FC0310" w:rsidRPr="00A20210" w:rsidRDefault="00FC0310" w:rsidP="00A963D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A963D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A963D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A963DE">
            <w:pPr>
              <w:pStyle w:val="TAC"/>
            </w:pPr>
            <w:r w:rsidRPr="00A20210">
              <w:t>1</w:t>
            </w:r>
          </w:p>
        </w:tc>
      </w:tr>
      <w:tr w:rsidR="00FC0310" w:rsidRPr="00A20210" w14:paraId="53553EF3" w14:textId="77777777" w:rsidTr="00A963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A963D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A963DE">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A963DE">
            <w:pPr>
              <w:pStyle w:val="TAL"/>
            </w:pPr>
            <w:r w:rsidRPr="00A20210">
              <w:rPr>
                <w:lang w:val="en-US"/>
              </w:rPr>
              <w:t xml:space="preserve">Extended procedure </w:t>
            </w:r>
            <w:r w:rsidRPr="00A20210">
              <w:t>transaction identity</w:t>
            </w:r>
          </w:p>
          <w:p w14:paraId="2A8E3B18" w14:textId="77777777" w:rsidR="00FC0310" w:rsidRPr="00A20210" w:rsidRDefault="00FC0310" w:rsidP="00A963DE">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A963DE">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A963DE">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A963DE">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748" w:name="_CR6_2_2"/>
      <w:bookmarkStart w:id="749" w:name="_Toc42897438"/>
      <w:bookmarkStart w:id="750" w:name="_Toc43398953"/>
      <w:bookmarkStart w:id="751" w:name="_Toc51772032"/>
      <w:bookmarkStart w:id="752" w:name="_Toc193383366"/>
      <w:bookmarkEnd w:id="748"/>
      <w:r w:rsidRPr="00A20210">
        <w:rPr>
          <w:noProof/>
          <w:lang w:eastAsia="zh-CN"/>
        </w:rPr>
        <w:t>6.2.2</w:t>
      </w:r>
      <w:r w:rsidRPr="00A20210">
        <w:rPr>
          <w:noProof/>
          <w:lang w:eastAsia="zh-CN"/>
        </w:rPr>
        <w:tab/>
        <w:t xml:space="preserve">Encoding of </w:t>
      </w:r>
      <w:r w:rsidRPr="00A20210">
        <w:t>information element</w:t>
      </w:r>
      <w:bookmarkEnd w:id="634"/>
      <w:bookmarkEnd w:id="749"/>
      <w:bookmarkEnd w:id="750"/>
      <w:bookmarkEnd w:id="751"/>
      <w:bookmarkEnd w:id="752"/>
    </w:p>
    <w:p w14:paraId="00B8BE7A" w14:textId="47149EDA" w:rsidR="00565148" w:rsidRPr="00A20210" w:rsidRDefault="00565148" w:rsidP="00AF77AA">
      <w:pPr>
        <w:pStyle w:val="Heading4"/>
        <w:rPr>
          <w:lang w:eastAsia="zh-CN"/>
        </w:rPr>
      </w:pPr>
      <w:bookmarkStart w:id="753" w:name="_CR6_2_2_1"/>
      <w:bookmarkStart w:id="754" w:name="_Toc42897439"/>
      <w:bookmarkStart w:id="755" w:name="_Toc43398954"/>
      <w:bookmarkStart w:id="756" w:name="_Toc51772033"/>
      <w:bookmarkStart w:id="757" w:name="_Toc193383367"/>
      <w:bookmarkEnd w:id="753"/>
      <w:r w:rsidRPr="00A20210">
        <w:rPr>
          <w:lang w:eastAsia="zh-CN"/>
        </w:rPr>
        <w:t>6.2.2.1</w:t>
      </w:r>
      <w:r w:rsidRPr="00A20210">
        <w:rPr>
          <w:lang w:eastAsia="zh-CN"/>
        </w:rPr>
        <w:tab/>
        <w:t>Message type</w:t>
      </w:r>
      <w:bookmarkEnd w:id="754"/>
      <w:bookmarkEnd w:id="755"/>
      <w:bookmarkEnd w:id="756"/>
      <w:bookmarkEnd w:id="757"/>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bookmarkStart w:id="758" w:name="_CRTable6_2_2_11"/>
      <w:r w:rsidRPr="00A20210">
        <w:t>Table </w:t>
      </w:r>
      <w:bookmarkEnd w:id="758"/>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759"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759"/>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9845F3">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9845F3">
            <w:pPr>
              <w:pStyle w:val="TAL"/>
            </w:pPr>
          </w:p>
        </w:tc>
        <w:tc>
          <w:tcPr>
            <w:tcW w:w="4111" w:type="dxa"/>
            <w:gridSpan w:val="3"/>
          </w:tcPr>
          <w:p w14:paraId="5F4B3771"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9845F3">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9845F3">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9845F3">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9845F3">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9845F3">
            <w:pPr>
              <w:pStyle w:val="TAC"/>
              <w:rPr>
                <w:lang w:eastAsia="zh-CN"/>
              </w:rPr>
            </w:pPr>
            <w:r w:rsidRPr="00A20210">
              <w:rPr>
                <w:lang w:eastAsia="zh-CN"/>
              </w:rPr>
              <w:t>1</w:t>
            </w:r>
          </w:p>
        </w:tc>
        <w:tc>
          <w:tcPr>
            <w:tcW w:w="284" w:type="dxa"/>
            <w:gridSpan w:val="3"/>
          </w:tcPr>
          <w:p w14:paraId="53EE878B" w14:textId="77777777" w:rsidR="00F06D45" w:rsidRPr="00A20210" w:rsidRDefault="00F06D45" w:rsidP="009845F3">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9845F3">
            <w:pPr>
              <w:pStyle w:val="TAC"/>
              <w:rPr>
                <w:lang w:eastAsia="zh-CN"/>
              </w:rPr>
            </w:pPr>
            <w:r w:rsidRPr="00A20210">
              <w:rPr>
                <w:lang w:eastAsia="zh-CN"/>
              </w:rPr>
              <w:t>0</w:t>
            </w:r>
          </w:p>
        </w:tc>
        <w:tc>
          <w:tcPr>
            <w:tcW w:w="837" w:type="dxa"/>
            <w:gridSpan w:val="4"/>
          </w:tcPr>
          <w:p w14:paraId="2F116A6F" w14:textId="77777777" w:rsidR="00F06D45" w:rsidRPr="00A20210" w:rsidRDefault="00F06D45" w:rsidP="009845F3">
            <w:pPr>
              <w:pStyle w:val="TAL"/>
            </w:pPr>
          </w:p>
        </w:tc>
        <w:tc>
          <w:tcPr>
            <w:tcW w:w="4111" w:type="dxa"/>
            <w:gridSpan w:val="3"/>
          </w:tcPr>
          <w:p w14:paraId="4A2CE7D6" w14:textId="77777777" w:rsidR="00F06D45" w:rsidRPr="00A20210" w:rsidRDefault="00F06D45" w:rsidP="009845F3">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A963DE">
        <w:trPr>
          <w:gridAfter w:val="2"/>
          <w:wAfter w:w="66" w:type="dxa"/>
          <w:jc w:val="center"/>
        </w:trPr>
        <w:tc>
          <w:tcPr>
            <w:tcW w:w="352" w:type="dxa"/>
            <w:gridSpan w:val="5"/>
          </w:tcPr>
          <w:p w14:paraId="1FD4777D" w14:textId="77777777" w:rsidR="00E220E0" w:rsidRPr="00A20210" w:rsidRDefault="00E220E0" w:rsidP="00A963DE">
            <w:pPr>
              <w:pStyle w:val="TAC"/>
              <w:rPr>
                <w:lang w:eastAsia="zh-CN"/>
              </w:rPr>
            </w:pPr>
            <w:r w:rsidRPr="00A20210">
              <w:rPr>
                <w:lang w:eastAsia="zh-CN"/>
              </w:rPr>
              <w:t>0</w:t>
            </w:r>
          </w:p>
        </w:tc>
        <w:tc>
          <w:tcPr>
            <w:tcW w:w="285" w:type="dxa"/>
            <w:gridSpan w:val="3"/>
          </w:tcPr>
          <w:p w14:paraId="34F8BE0B" w14:textId="77777777" w:rsidR="00E220E0" w:rsidRPr="00A20210" w:rsidRDefault="00E220E0" w:rsidP="00A963DE">
            <w:pPr>
              <w:pStyle w:val="TAC"/>
              <w:rPr>
                <w:lang w:eastAsia="zh-CN"/>
              </w:rPr>
            </w:pPr>
            <w:r w:rsidRPr="00A20210">
              <w:rPr>
                <w:lang w:eastAsia="zh-CN"/>
              </w:rPr>
              <w:t>0</w:t>
            </w:r>
          </w:p>
        </w:tc>
        <w:tc>
          <w:tcPr>
            <w:tcW w:w="283" w:type="dxa"/>
            <w:gridSpan w:val="3"/>
          </w:tcPr>
          <w:p w14:paraId="459F7859" w14:textId="77777777" w:rsidR="00E220E0" w:rsidRPr="00A20210" w:rsidRDefault="00E220E0" w:rsidP="00A963DE">
            <w:pPr>
              <w:pStyle w:val="TAC"/>
              <w:rPr>
                <w:lang w:eastAsia="zh-CN"/>
              </w:rPr>
            </w:pPr>
            <w:r w:rsidRPr="00A20210">
              <w:rPr>
                <w:lang w:eastAsia="zh-CN"/>
              </w:rPr>
              <w:t>0</w:t>
            </w:r>
          </w:p>
        </w:tc>
        <w:tc>
          <w:tcPr>
            <w:tcW w:w="283" w:type="dxa"/>
            <w:gridSpan w:val="3"/>
          </w:tcPr>
          <w:p w14:paraId="11D8CBB2" w14:textId="77777777" w:rsidR="00E220E0" w:rsidRPr="00A20210" w:rsidRDefault="00E220E0" w:rsidP="00A963DE">
            <w:pPr>
              <w:pStyle w:val="TAC"/>
              <w:rPr>
                <w:lang w:eastAsia="zh-CN"/>
              </w:rPr>
            </w:pPr>
            <w:r w:rsidRPr="00A20210">
              <w:rPr>
                <w:lang w:eastAsia="zh-CN"/>
              </w:rPr>
              <w:t>0</w:t>
            </w:r>
          </w:p>
        </w:tc>
        <w:tc>
          <w:tcPr>
            <w:tcW w:w="284" w:type="dxa"/>
            <w:gridSpan w:val="3"/>
          </w:tcPr>
          <w:p w14:paraId="450B2B94" w14:textId="77777777" w:rsidR="00E220E0" w:rsidRPr="00A20210" w:rsidRDefault="00E220E0" w:rsidP="00A963DE">
            <w:pPr>
              <w:pStyle w:val="TAC"/>
              <w:rPr>
                <w:lang w:eastAsia="zh-CN"/>
              </w:rPr>
            </w:pPr>
            <w:r w:rsidRPr="00A20210">
              <w:rPr>
                <w:lang w:eastAsia="zh-CN"/>
              </w:rPr>
              <w:t>1</w:t>
            </w:r>
          </w:p>
        </w:tc>
        <w:tc>
          <w:tcPr>
            <w:tcW w:w="284" w:type="dxa"/>
            <w:gridSpan w:val="3"/>
          </w:tcPr>
          <w:p w14:paraId="5893A448" w14:textId="77777777" w:rsidR="00E220E0" w:rsidRPr="00A20210" w:rsidRDefault="00E220E0" w:rsidP="00A963DE">
            <w:pPr>
              <w:pStyle w:val="TAC"/>
              <w:rPr>
                <w:lang w:eastAsia="zh-CN"/>
              </w:rPr>
            </w:pPr>
            <w:r w:rsidRPr="00A20210">
              <w:rPr>
                <w:lang w:eastAsia="zh-CN"/>
              </w:rPr>
              <w:t>1</w:t>
            </w:r>
          </w:p>
        </w:tc>
        <w:tc>
          <w:tcPr>
            <w:tcW w:w="284" w:type="dxa"/>
            <w:gridSpan w:val="3"/>
          </w:tcPr>
          <w:p w14:paraId="33123DFE" w14:textId="77777777" w:rsidR="00E220E0" w:rsidRPr="00A20210" w:rsidRDefault="00E220E0" w:rsidP="00A963DE">
            <w:pPr>
              <w:pStyle w:val="TAC"/>
              <w:rPr>
                <w:lang w:eastAsia="zh-CN"/>
              </w:rPr>
            </w:pPr>
            <w:r w:rsidRPr="00A20210">
              <w:rPr>
                <w:lang w:eastAsia="zh-CN"/>
              </w:rPr>
              <w:t>0</w:t>
            </w:r>
          </w:p>
        </w:tc>
        <w:tc>
          <w:tcPr>
            <w:tcW w:w="156" w:type="dxa"/>
            <w:gridSpan w:val="3"/>
          </w:tcPr>
          <w:p w14:paraId="5DE0F8F6" w14:textId="77777777" w:rsidR="00E220E0" w:rsidRPr="00A20210" w:rsidRDefault="00E220E0" w:rsidP="00A963DE">
            <w:pPr>
              <w:pStyle w:val="TAC"/>
              <w:rPr>
                <w:lang w:eastAsia="zh-CN"/>
              </w:rPr>
            </w:pPr>
            <w:r w:rsidRPr="00A20210">
              <w:rPr>
                <w:lang w:eastAsia="zh-CN"/>
              </w:rPr>
              <w:t>1</w:t>
            </w:r>
          </w:p>
        </w:tc>
        <w:tc>
          <w:tcPr>
            <w:tcW w:w="837" w:type="dxa"/>
            <w:gridSpan w:val="4"/>
          </w:tcPr>
          <w:p w14:paraId="1ABBDE58" w14:textId="77777777" w:rsidR="00E220E0" w:rsidRPr="00A20210" w:rsidRDefault="00E220E0" w:rsidP="00A963DE">
            <w:pPr>
              <w:pStyle w:val="TAL"/>
            </w:pPr>
          </w:p>
        </w:tc>
        <w:tc>
          <w:tcPr>
            <w:tcW w:w="4045" w:type="dxa"/>
          </w:tcPr>
          <w:p w14:paraId="344D9BCE" w14:textId="77777777" w:rsidR="00E220E0" w:rsidRPr="00A20210" w:rsidRDefault="00E220E0" w:rsidP="00A963DE">
            <w:pPr>
              <w:pStyle w:val="TAL"/>
              <w:rPr>
                <w:lang w:eastAsia="zh-CN"/>
              </w:rPr>
            </w:pPr>
            <w:bookmarkStart w:id="760" w:name="_Hlk126834491"/>
            <w:r w:rsidRPr="00A20210">
              <w:rPr>
                <w:lang w:eastAsia="zh-CN"/>
              </w:rPr>
              <w:t xml:space="preserve">PMFP TDS REQUEST </w:t>
            </w:r>
            <w:bookmarkEnd w:id="760"/>
            <w:r w:rsidRPr="00A20210">
              <w:rPr>
                <w:lang w:eastAsia="zh-CN"/>
              </w:rPr>
              <w:t>message</w:t>
            </w:r>
          </w:p>
        </w:tc>
      </w:tr>
      <w:tr w:rsidR="00E220E0" w:rsidRPr="00A20210" w14:paraId="1BEA3CAC" w14:textId="77777777" w:rsidTr="00A963DE">
        <w:trPr>
          <w:gridAfter w:val="2"/>
          <w:wAfter w:w="66" w:type="dxa"/>
          <w:jc w:val="center"/>
        </w:trPr>
        <w:tc>
          <w:tcPr>
            <w:tcW w:w="352" w:type="dxa"/>
            <w:gridSpan w:val="5"/>
          </w:tcPr>
          <w:p w14:paraId="749FF897" w14:textId="77777777" w:rsidR="00E220E0" w:rsidRPr="00A20210" w:rsidRDefault="00E220E0" w:rsidP="00A963DE">
            <w:pPr>
              <w:pStyle w:val="TAC"/>
              <w:rPr>
                <w:lang w:eastAsia="zh-CN"/>
              </w:rPr>
            </w:pPr>
            <w:r w:rsidRPr="00A20210">
              <w:rPr>
                <w:lang w:eastAsia="zh-CN"/>
              </w:rPr>
              <w:t>0</w:t>
            </w:r>
          </w:p>
        </w:tc>
        <w:tc>
          <w:tcPr>
            <w:tcW w:w="285" w:type="dxa"/>
            <w:gridSpan w:val="3"/>
          </w:tcPr>
          <w:p w14:paraId="3810BC81" w14:textId="77777777" w:rsidR="00E220E0" w:rsidRPr="00A20210" w:rsidRDefault="00E220E0" w:rsidP="00A963DE">
            <w:pPr>
              <w:pStyle w:val="TAC"/>
              <w:rPr>
                <w:lang w:eastAsia="zh-CN"/>
              </w:rPr>
            </w:pPr>
            <w:r w:rsidRPr="00A20210">
              <w:rPr>
                <w:lang w:eastAsia="zh-CN"/>
              </w:rPr>
              <w:t>0</w:t>
            </w:r>
          </w:p>
        </w:tc>
        <w:tc>
          <w:tcPr>
            <w:tcW w:w="283" w:type="dxa"/>
            <w:gridSpan w:val="3"/>
          </w:tcPr>
          <w:p w14:paraId="751C803E" w14:textId="77777777" w:rsidR="00E220E0" w:rsidRPr="00A20210" w:rsidRDefault="00E220E0" w:rsidP="00A963DE">
            <w:pPr>
              <w:pStyle w:val="TAC"/>
              <w:rPr>
                <w:lang w:eastAsia="zh-CN"/>
              </w:rPr>
            </w:pPr>
            <w:r w:rsidRPr="00A20210">
              <w:rPr>
                <w:lang w:eastAsia="zh-CN"/>
              </w:rPr>
              <w:t>0</w:t>
            </w:r>
          </w:p>
        </w:tc>
        <w:tc>
          <w:tcPr>
            <w:tcW w:w="283" w:type="dxa"/>
            <w:gridSpan w:val="3"/>
          </w:tcPr>
          <w:p w14:paraId="6170D37E" w14:textId="77777777" w:rsidR="00E220E0" w:rsidRPr="00A20210" w:rsidRDefault="00E220E0" w:rsidP="00A963DE">
            <w:pPr>
              <w:pStyle w:val="TAC"/>
              <w:rPr>
                <w:lang w:eastAsia="zh-CN"/>
              </w:rPr>
            </w:pPr>
            <w:r w:rsidRPr="00A20210">
              <w:rPr>
                <w:lang w:eastAsia="zh-CN"/>
              </w:rPr>
              <w:t>0</w:t>
            </w:r>
          </w:p>
        </w:tc>
        <w:tc>
          <w:tcPr>
            <w:tcW w:w="284" w:type="dxa"/>
            <w:gridSpan w:val="3"/>
          </w:tcPr>
          <w:p w14:paraId="406E641C" w14:textId="77777777" w:rsidR="00E220E0" w:rsidRPr="00A20210" w:rsidRDefault="00E220E0" w:rsidP="00A963DE">
            <w:pPr>
              <w:pStyle w:val="TAC"/>
              <w:rPr>
                <w:lang w:eastAsia="zh-CN"/>
              </w:rPr>
            </w:pPr>
            <w:r w:rsidRPr="00A20210">
              <w:rPr>
                <w:lang w:eastAsia="zh-CN"/>
              </w:rPr>
              <w:t>1</w:t>
            </w:r>
          </w:p>
        </w:tc>
        <w:tc>
          <w:tcPr>
            <w:tcW w:w="284" w:type="dxa"/>
            <w:gridSpan w:val="3"/>
          </w:tcPr>
          <w:p w14:paraId="6603701E" w14:textId="77777777" w:rsidR="00E220E0" w:rsidRPr="00A20210" w:rsidRDefault="00E220E0" w:rsidP="00A963DE">
            <w:pPr>
              <w:pStyle w:val="TAC"/>
              <w:rPr>
                <w:lang w:eastAsia="zh-CN"/>
              </w:rPr>
            </w:pPr>
            <w:r w:rsidRPr="00A20210">
              <w:rPr>
                <w:lang w:eastAsia="zh-CN"/>
              </w:rPr>
              <w:t>1</w:t>
            </w:r>
          </w:p>
        </w:tc>
        <w:tc>
          <w:tcPr>
            <w:tcW w:w="284" w:type="dxa"/>
            <w:gridSpan w:val="3"/>
          </w:tcPr>
          <w:p w14:paraId="2CF128F5" w14:textId="77777777" w:rsidR="00E220E0" w:rsidRPr="00A20210" w:rsidRDefault="00E220E0" w:rsidP="00A963DE">
            <w:pPr>
              <w:pStyle w:val="TAC"/>
              <w:rPr>
                <w:lang w:eastAsia="zh-CN"/>
              </w:rPr>
            </w:pPr>
            <w:r w:rsidRPr="00A20210">
              <w:rPr>
                <w:lang w:eastAsia="zh-CN"/>
              </w:rPr>
              <w:t>1</w:t>
            </w:r>
          </w:p>
        </w:tc>
        <w:tc>
          <w:tcPr>
            <w:tcW w:w="156" w:type="dxa"/>
            <w:gridSpan w:val="3"/>
          </w:tcPr>
          <w:p w14:paraId="3ABD14B9" w14:textId="77777777" w:rsidR="00E220E0" w:rsidRPr="00A20210" w:rsidRDefault="00E220E0" w:rsidP="00A963DE">
            <w:pPr>
              <w:pStyle w:val="TAC"/>
              <w:rPr>
                <w:lang w:eastAsia="zh-CN"/>
              </w:rPr>
            </w:pPr>
            <w:r w:rsidRPr="00A20210">
              <w:rPr>
                <w:lang w:eastAsia="zh-CN"/>
              </w:rPr>
              <w:t>0</w:t>
            </w:r>
          </w:p>
        </w:tc>
        <w:tc>
          <w:tcPr>
            <w:tcW w:w="837" w:type="dxa"/>
            <w:gridSpan w:val="4"/>
          </w:tcPr>
          <w:p w14:paraId="02D0CF42" w14:textId="77777777" w:rsidR="00E220E0" w:rsidRPr="00A20210" w:rsidRDefault="00E220E0" w:rsidP="00A963DE">
            <w:pPr>
              <w:pStyle w:val="TAL"/>
            </w:pPr>
          </w:p>
        </w:tc>
        <w:tc>
          <w:tcPr>
            <w:tcW w:w="4045" w:type="dxa"/>
          </w:tcPr>
          <w:p w14:paraId="1FABC67C" w14:textId="77777777" w:rsidR="00E220E0" w:rsidRPr="00A20210" w:rsidRDefault="00E220E0" w:rsidP="00A963DE">
            <w:pPr>
              <w:pStyle w:val="TAL"/>
              <w:rPr>
                <w:lang w:eastAsia="zh-CN"/>
              </w:rPr>
            </w:pPr>
            <w:r w:rsidRPr="00A20210">
              <w:rPr>
                <w:lang w:eastAsia="zh-CN"/>
              </w:rPr>
              <w:t>PMFP TDS RESPONSE message</w:t>
            </w:r>
          </w:p>
        </w:tc>
      </w:tr>
      <w:tr w:rsidR="00E220E0" w:rsidRPr="00A20210" w14:paraId="62F23E5C" w14:textId="77777777" w:rsidTr="00A963DE">
        <w:trPr>
          <w:gridAfter w:val="2"/>
          <w:wAfter w:w="66" w:type="dxa"/>
          <w:jc w:val="center"/>
        </w:trPr>
        <w:tc>
          <w:tcPr>
            <w:tcW w:w="352" w:type="dxa"/>
            <w:gridSpan w:val="5"/>
          </w:tcPr>
          <w:p w14:paraId="042650C1" w14:textId="77777777" w:rsidR="00E220E0" w:rsidRPr="00A20210" w:rsidRDefault="00E220E0" w:rsidP="00A963DE">
            <w:pPr>
              <w:pStyle w:val="TAC"/>
              <w:rPr>
                <w:lang w:eastAsia="zh-CN"/>
              </w:rPr>
            </w:pPr>
            <w:r w:rsidRPr="00A20210">
              <w:rPr>
                <w:lang w:eastAsia="zh-CN"/>
              </w:rPr>
              <w:t>0</w:t>
            </w:r>
          </w:p>
        </w:tc>
        <w:tc>
          <w:tcPr>
            <w:tcW w:w="285" w:type="dxa"/>
            <w:gridSpan w:val="3"/>
          </w:tcPr>
          <w:p w14:paraId="4CF4AD6A" w14:textId="77777777" w:rsidR="00E220E0" w:rsidRPr="00A20210" w:rsidRDefault="00E220E0" w:rsidP="00A963DE">
            <w:pPr>
              <w:pStyle w:val="TAC"/>
              <w:rPr>
                <w:lang w:eastAsia="zh-CN"/>
              </w:rPr>
            </w:pPr>
            <w:r w:rsidRPr="00A20210">
              <w:rPr>
                <w:lang w:eastAsia="zh-CN"/>
              </w:rPr>
              <w:t>0</w:t>
            </w:r>
          </w:p>
        </w:tc>
        <w:tc>
          <w:tcPr>
            <w:tcW w:w="283" w:type="dxa"/>
            <w:gridSpan w:val="3"/>
          </w:tcPr>
          <w:p w14:paraId="61ADA947" w14:textId="77777777" w:rsidR="00E220E0" w:rsidRPr="00A20210" w:rsidRDefault="00E220E0" w:rsidP="00A963DE">
            <w:pPr>
              <w:pStyle w:val="TAC"/>
              <w:rPr>
                <w:lang w:eastAsia="zh-CN"/>
              </w:rPr>
            </w:pPr>
            <w:r w:rsidRPr="00A20210">
              <w:rPr>
                <w:lang w:eastAsia="zh-CN"/>
              </w:rPr>
              <w:t>0</w:t>
            </w:r>
          </w:p>
        </w:tc>
        <w:tc>
          <w:tcPr>
            <w:tcW w:w="283" w:type="dxa"/>
            <w:gridSpan w:val="3"/>
          </w:tcPr>
          <w:p w14:paraId="5E43E69A" w14:textId="77777777" w:rsidR="00E220E0" w:rsidRPr="00A20210" w:rsidRDefault="00E220E0" w:rsidP="00A963DE">
            <w:pPr>
              <w:pStyle w:val="TAC"/>
              <w:rPr>
                <w:lang w:eastAsia="zh-CN"/>
              </w:rPr>
            </w:pPr>
            <w:r w:rsidRPr="00A20210">
              <w:rPr>
                <w:lang w:eastAsia="zh-CN"/>
              </w:rPr>
              <w:t>0</w:t>
            </w:r>
          </w:p>
        </w:tc>
        <w:tc>
          <w:tcPr>
            <w:tcW w:w="284" w:type="dxa"/>
            <w:gridSpan w:val="3"/>
          </w:tcPr>
          <w:p w14:paraId="6DF28BAB" w14:textId="77777777" w:rsidR="00E220E0" w:rsidRPr="00A20210" w:rsidRDefault="00E220E0" w:rsidP="00A963DE">
            <w:pPr>
              <w:pStyle w:val="TAC"/>
              <w:rPr>
                <w:lang w:eastAsia="zh-CN"/>
              </w:rPr>
            </w:pPr>
            <w:r w:rsidRPr="00A20210">
              <w:rPr>
                <w:lang w:eastAsia="zh-CN"/>
              </w:rPr>
              <w:t>1</w:t>
            </w:r>
          </w:p>
        </w:tc>
        <w:tc>
          <w:tcPr>
            <w:tcW w:w="284" w:type="dxa"/>
            <w:gridSpan w:val="3"/>
          </w:tcPr>
          <w:p w14:paraId="0CE50447" w14:textId="77777777" w:rsidR="00E220E0" w:rsidRPr="00A20210" w:rsidRDefault="00E220E0" w:rsidP="00A963DE">
            <w:pPr>
              <w:pStyle w:val="TAC"/>
              <w:rPr>
                <w:lang w:eastAsia="zh-CN"/>
              </w:rPr>
            </w:pPr>
            <w:r w:rsidRPr="00A20210">
              <w:rPr>
                <w:lang w:eastAsia="zh-CN"/>
              </w:rPr>
              <w:t>1</w:t>
            </w:r>
          </w:p>
        </w:tc>
        <w:tc>
          <w:tcPr>
            <w:tcW w:w="284" w:type="dxa"/>
            <w:gridSpan w:val="3"/>
          </w:tcPr>
          <w:p w14:paraId="48E1D3A9" w14:textId="77777777" w:rsidR="00E220E0" w:rsidRPr="00A20210" w:rsidRDefault="00E220E0" w:rsidP="00A963DE">
            <w:pPr>
              <w:pStyle w:val="TAC"/>
              <w:rPr>
                <w:lang w:eastAsia="zh-CN"/>
              </w:rPr>
            </w:pPr>
            <w:r w:rsidRPr="00A20210">
              <w:rPr>
                <w:lang w:eastAsia="zh-CN"/>
              </w:rPr>
              <w:t>1</w:t>
            </w:r>
          </w:p>
        </w:tc>
        <w:tc>
          <w:tcPr>
            <w:tcW w:w="156" w:type="dxa"/>
            <w:gridSpan w:val="3"/>
          </w:tcPr>
          <w:p w14:paraId="1A81D942" w14:textId="77777777" w:rsidR="00E220E0" w:rsidRPr="00A20210" w:rsidRDefault="00E220E0" w:rsidP="00A963DE">
            <w:pPr>
              <w:pStyle w:val="TAC"/>
              <w:rPr>
                <w:lang w:eastAsia="zh-CN"/>
              </w:rPr>
            </w:pPr>
            <w:r w:rsidRPr="00A20210">
              <w:rPr>
                <w:lang w:eastAsia="zh-CN"/>
              </w:rPr>
              <w:t>1</w:t>
            </w:r>
          </w:p>
        </w:tc>
        <w:tc>
          <w:tcPr>
            <w:tcW w:w="837" w:type="dxa"/>
            <w:gridSpan w:val="4"/>
          </w:tcPr>
          <w:p w14:paraId="02786ACF" w14:textId="77777777" w:rsidR="00E220E0" w:rsidRPr="00A20210" w:rsidRDefault="00E220E0" w:rsidP="00A963DE">
            <w:pPr>
              <w:pStyle w:val="TAL"/>
            </w:pPr>
          </w:p>
        </w:tc>
        <w:tc>
          <w:tcPr>
            <w:tcW w:w="4045" w:type="dxa"/>
          </w:tcPr>
          <w:p w14:paraId="60A632A8" w14:textId="77777777" w:rsidR="00E220E0" w:rsidRPr="00A20210" w:rsidRDefault="00E220E0" w:rsidP="00A963DE">
            <w:pPr>
              <w:pStyle w:val="TAL"/>
              <w:rPr>
                <w:lang w:eastAsia="zh-CN"/>
              </w:rPr>
            </w:pPr>
            <w:r w:rsidRPr="00A20210">
              <w:rPr>
                <w:lang w:eastAsia="zh-CN"/>
              </w:rPr>
              <w:t>PMFP TDR REQUEST message</w:t>
            </w:r>
          </w:p>
        </w:tc>
      </w:tr>
      <w:tr w:rsidR="00E220E0" w:rsidRPr="00A20210" w14:paraId="4A46CA0B" w14:textId="77777777" w:rsidTr="00A963DE">
        <w:trPr>
          <w:gridAfter w:val="2"/>
          <w:wAfter w:w="66" w:type="dxa"/>
          <w:jc w:val="center"/>
        </w:trPr>
        <w:tc>
          <w:tcPr>
            <w:tcW w:w="352" w:type="dxa"/>
            <w:gridSpan w:val="5"/>
          </w:tcPr>
          <w:p w14:paraId="024F2C69" w14:textId="77777777" w:rsidR="00E220E0" w:rsidRPr="00A20210" w:rsidRDefault="00E220E0" w:rsidP="00A963DE">
            <w:pPr>
              <w:pStyle w:val="TAC"/>
              <w:rPr>
                <w:lang w:eastAsia="zh-CN"/>
              </w:rPr>
            </w:pPr>
            <w:r w:rsidRPr="00A20210">
              <w:rPr>
                <w:lang w:eastAsia="zh-CN"/>
              </w:rPr>
              <w:t>0</w:t>
            </w:r>
          </w:p>
        </w:tc>
        <w:tc>
          <w:tcPr>
            <w:tcW w:w="285" w:type="dxa"/>
            <w:gridSpan w:val="3"/>
          </w:tcPr>
          <w:p w14:paraId="32677B95" w14:textId="77777777" w:rsidR="00E220E0" w:rsidRPr="00A20210" w:rsidRDefault="00E220E0" w:rsidP="00A963DE">
            <w:pPr>
              <w:pStyle w:val="TAC"/>
              <w:rPr>
                <w:lang w:eastAsia="zh-CN"/>
              </w:rPr>
            </w:pPr>
            <w:r w:rsidRPr="00A20210">
              <w:rPr>
                <w:lang w:eastAsia="zh-CN"/>
              </w:rPr>
              <w:t>0</w:t>
            </w:r>
          </w:p>
        </w:tc>
        <w:tc>
          <w:tcPr>
            <w:tcW w:w="283" w:type="dxa"/>
            <w:gridSpan w:val="3"/>
          </w:tcPr>
          <w:p w14:paraId="46FCC8E4" w14:textId="77777777" w:rsidR="00E220E0" w:rsidRPr="00A20210" w:rsidRDefault="00E220E0" w:rsidP="00A963DE">
            <w:pPr>
              <w:pStyle w:val="TAC"/>
              <w:rPr>
                <w:lang w:eastAsia="zh-CN"/>
              </w:rPr>
            </w:pPr>
            <w:r w:rsidRPr="00A20210">
              <w:rPr>
                <w:lang w:eastAsia="zh-CN"/>
              </w:rPr>
              <w:t>0</w:t>
            </w:r>
          </w:p>
        </w:tc>
        <w:tc>
          <w:tcPr>
            <w:tcW w:w="283" w:type="dxa"/>
            <w:gridSpan w:val="3"/>
          </w:tcPr>
          <w:p w14:paraId="6AB3A16D" w14:textId="77777777" w:rsidR="00E220E0" w:rsidRPr="00A20210" w:rsidRDefault="00E220E0" w:rsidP="00A963DE">
            <w:pPr>
              <w:pStyle w:val="TAC"/>
              <w:rPr>
                <w:lang w:eastAsia="zh-CN"/>
              </w:rPr>
            </w:pPr>
            <w:r w:rsidRPr="00A20210">
              <w:rPr>
                <w:lang w:eastAsia="zh-CN"/>
              </w:rPr>
              <w:t>1</w:t>
            </w:r>
          </w:p>
        </w:tc>
        <w:tc>
          <w:tcPr>
            <w:tcW w:w="284" w:type="dxa"/>
            <w:gridSpan w:val="3"/>
          </w:tcPr>
          <w:p w14:paraId="0844C132" w14:textId="77777777" w:rsidR="00E220E0" w:rsidRPr="00A20210" w:rsidRDefault="00E220E0" w:rsidP="00A963DE">
            <w:pPr>
              <w:pStyle w:val="TAC"/>
              <w:rPr>
                <w:lang w:eastAsia="zh-CN"/>
              </w:rPr>
            </w:pPr>
            <w:r w:rsidRPr="00A20210">
              <w:rPr>
                <w:lang w:eastAsia="zh-CN"/>
              </w:rPr>
              <w:t>0</w:t>
            </w:r>
          </w:p>
        </w:tc>
        <w:tc>
          <w:tcPr>
            <w:tcW w:w="284" w:type="dxa"/>
            <w:gridSpan w:val="3"/>
          </w:tcPr>
          <w:p w14:paraId="50B45289" w14:textId="77777777" w:rsidR="00E220E0" w:rsidRPr="00A20210" w:rsidRDefault="00E220E0" w:rsidP="00A963DE">
            <w:pPr>
              <w:pStyle w:val="TAC"/>
              <w:rPr>
                <w:lang w:eastAsia="zh-CN"/>
              </w:rPr>
            </w:pPr>
            <w:r w:rsidRPr="00A20210">
              <w:rPr>
                <w:lang w:eastAsia="zh-CN"/>
              </w:rPr>
              <w:t>0</w:t>
            </w:r>
          </w:p>
        </w:tc>
        <w:tc>
          <w:tcPr>
            <w:tcW w:w="284" w:type="dxa"/>
            <w:gridSpan w:val="3"/>
          </w:tcPr>
          <w:p w14:paraId="30CF3487" w14:textId="77777777" w:rsidR="00E220E0" w:rsidRPr="00A20210" w:rsidRDefault="00E220E0" w:rsidP="00A963DE">
            <w:pPr>
              <w:pStyle w:val="TAC"/>
              <w:rPr>
                <w:lang w:eastAsia="zh-CN"/>
              </w:rPr>
            </w:pPr>
            <w:r w:rsidRPr="00A20210">
              <w:rPr>
                <w:lang w:eastAsia="zh-CN"/>
              </w:rPr>
              <w:t>0</w:t>
            </w:r>
          </w:p>
        </w:tc>
        <w:tc>
          <w:tcPr>
            <w:tcW w:w="156" w:type="dxa"/>
            <w:gridSpan w:val="3"/>
          </w:tcPr>
          <w:p w14:paraId="181EE1F5" w14:textId="77777777" w:rsidR="00E220E0" w:rsidRPr="00A20210" w:rsidRDefault="00E220E0" w:rsidP="00A963DE">
            <w:pPr>
              <w:pStyle w:val="TAC"/>
              <w:rPr>
                <w:lang w:eastAsia="zh-CN"/>
              </w:rPr>
            </w:pPr>
            <w:r w:rsidRPr="00A20210">
              <w:rPr>
                <w:lang w:eastAsia="zh-CN"/>
              </w:rPr>
              <w:t>0</w:t>
            </w:r>
          </w:p>
        </w:tc>
        <w:tc>
          <w:tcPr>
            <w:tcW w:w="837" w:type="dxa"/>
            <w:gridSpan w:val="4"/>
          </w:tcPr>
          <w:p w14:paraId="73CF2F58" w14:textId="77777777" w:rsidR="00E220E0" w:rsidRPr="00A20210" w:rsidRDefault="00E220E0" w:rsidP="00A963DE">
            <w:pPr>
              <w:pStyle w:val="TAL"/>
            </w:pPr>
          </w:p>
        </w:tc>
        <w:tc>
          <w:tcPr>
            <w:tcW w:w="4045" w:type="dxa"/>
          </w:tcPr>
          <w:p w14:paraId="6E583DC6" w14:textId="77777777" w:rsidR="00E220E0" w:rsidRPr="00A20210" w:rsidRDefault="00E220E0" w:rsidP="00A963DE">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761" w:name="_CR6_2_2_2"/>
      <w:bookmarkStart w:id="762" w:name="_Toc42897440"/>
      <w:bookmarkStart w:id="763" w:name="_Toc43398955"/>
      <w:bookmarkStart w:id="764" w:name="_Toc51772034"/>
      <w:bookmarkStart w:id="765" w:name="_Toc193383368"/>
      <w:bookmarkEnd w:id="761"/>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762"/>
      <w:bookmarkEnd w:id="763"/>
      <w:bookmarkEnd w:id="764"/>
      <w:bookmarkEnd w:id="765"/>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766" w:name="MCCQCTEMPBM_00000032"/>
      <w:r w:rsidRPr="00A20210">
        <w:lastRenderedPageBreak/>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766"/>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bookmarkStart w:id="767" w:name="_CRFigure6_2_2_21"/>
      <w:r w:rsidRPr="00A20210">
        <w:t>Figure </w:t>
      </w:r>
      <w:bookmarkEnd w:id="767"/>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bookmarkStart w:id="768" w:name="_CRTable6_2_2_21"/>
      <w:r w:rsidRPr="00A20210">
        <w:t>Table</w:t>
      </w:r>
      <w:r w:rsidRPr="00A20210">
        <w:rPr>
          <w:caps/>
        </w:rPr>
        <w:t> </w:t>
      </w:r>
      <w:bookmarkEnd w:id="768"/>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769" w:name="_CR6_2_2_3"/>
      <w:bookmarkStart w:id="770" w:name="_Toc42897441"/>
      <w:bookmarkStart w:id="771" w:name="_Toc43398956"/>
      <w:bookmarkStart w:id="772" w:name="_Toc51772035"/>
      <w:bookmarkStart w:id="773" w:name="_Toc193383369"/>
      <w:bookmarkEnd w:id="769"/>
      <w:r w:rsidRPr="00A20210">
        <w:rPr>
          <w:noProof/>
          <w:lang w:eastAsia="zh-CN"/>
        </w:rPr>
        <w:t>6.2.2.3</w:t>
      </w:r>
      <w:r w:rsidRPr="00A20210">
        <w:tab/>
        <w:t>Access availability state</w:t>
      </w:r>
      <w:bookmarkEnd w:id="770"/>
      <w:bookmarkEnd w:id="771"/>
      <w:bookmarkEnd w:id="772"/>
      <w:bookmarkEnd w:id="773"/>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774"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774"/>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bookmarkStart w:id="775" w:name="_CRFigure6_2_2_31"/>
      <w:r w:rsidRPr="00A20210">
        <w:t>Figure </w:t>
      </w:r>
      <w:bookmarkEnd w:id="775"/>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bookmarkStart w:id="776" w:name="_CRTable6_2_2_31"/>
      <w:r w:rsidRPr="00A20210">
        <w:t>Table </w:t>
      </w:r>
      <w:bookmarkEnd w:id="776"/>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777" w:name="MCCQCTEMPBM_00000104"/>
          </w:p>
        </w:tc>
      </w:tr>
      <w:bookmarkEnd w:id="777"/>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778" w:name="MCCQCTEMPBM_00000105"/>
          </w:p>
        </w:tc>
      </w:tr>
      <w:bookmarkEnd w:id="778"/>
    </w:tbl>
    <w:p w14:paraId="77BFF67E" w14:textId="77777777" w:rsidR="00565148" w:rsidRPr="00A20210" w:rsidRDefault="00565148" w:rsidP="00565148"/>
    <w:p w14:paraId="1A6041C7" w14:textId="3D96753D" w:rsidR="00565148" w:rsidRPr="00A20210" w:rsidRDefault="00565148" w:rsidP="00565148">
      <w:pPr>
        <w:pStyle w:val="Heading4"/>
      </w:pPr>
      <w:bookmarkStart w:id="779" w:name="_CR6_2_2_4"/>
      <w:bookmarkStart w:id="780" w:name="_Toc42897442"/>
      <w:bookmarkStart w:id="781" w:name="_Toc43398957"/>
      <w:bookmarkStart w:id="782" w:name="_Toc51772036"/>
      <w:bookmarkStart w:id="783" w:name="_Toc193383370"/>
      <w:bookmarkEnd w:id="779"/>
      <w:r w:rsidRPr="00A20210">
        <w:rPr>
          <w:noProof/>
          <w:lang w:eastAsia="zh-CN"/>
        </w:rPr>
        <w:t>6.2.2.4</w:t>
      </w:r>
      <w:r w:rsidRPr="00A20210">
        <w:tab/>
        <w:t>Spare half octet</w:t>
      </w:r>
      <w:bookmarkEnd w:id="780"/>
      <w:bookmarkEnd w:id="781"/>
      <w:bookmarkEnd w:id="782"/>
      <w:bookmarkEnd w:id="783"/>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784" w:name="_CR6_2_2_5"/>
      <w:bookmarkStart w:id="785" w:name="_Toc42897443"/>
      <w:bookmarkStart w:id="786" w:name="_Toc43398958"/>
      <w:bookmarkStart w:id="787" w:name="_Toc51772037"/>
      <w:bookmarkStart w:id="788" w:name="_Toc193383371"/>
      <w:bookmarkEnd w:id="784"/>
      <w:r w:rsidRPr="00A20210">
        <w:t>6.2.2.5</w:t>
      </w:r>
      <w:r w:rsidRPr="00A20210">
        <w:tab/>
        <w:t>Request identity</w:t>
      </w:r>
      <w:bookmarkEnd w:id="785"/>
      <w:bookmarkEnd w:id="786"/>
      <w:bookmarkEnd w:id="787"/>
      <w:bookmarkEnd w:id="788"/>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789"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789"/>
          <w:p w14:paraId="41074EC1" w14:textId="77777777" w:rsidR="00565148" w:rsidRPr="00A20210" w:rsidRDefault="00565148" w:rsidP="000C5CF4">
            <w:pPr>
              <w:pStyle w:val="TAC"/>
            </w:pPr>
            <w:r w:rsidRPr="00A20210">
              <w:lastRenderedPageBreak/>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bookmarkStart w:id="790" w:name="_CRFigure6_2_2_51"/>
      <w:r w:rsidRPr="00A20210">
        <w:t>Figure </w:t>
      </w:r>
      <w:bookmarkEnd w:id="790"/>
      <w:r w:rsidRPr="00A20210">
        <w:rPr>
          <w:noProof/>
          <w:lang w:eastAsia="zh-CN"/>
        </w:rPr>
        <w:t>6.2.2.5-</w:t>
      </w:r>
      <w:r w:rsidRPr="00A20210">
        <w:t>1: Request identity information element</w:t>
      </w:r>
    </w:p>
    <w:p w14:paraId="5DF8E0E7" w14:textId="77777777" w:rsidR="00565148" w:rsidRPr="00A20210" w:rsidRDefault="00565148" w:rsidP="00565148">
      <w:pPr>
        <w:pStyle w:val="TH"/>
      </w:pPr>
      <w:bookmarkStart w:id="791" w:name="_CRTable6_2_2_51"/>
      <w:r w:rsidRPr="00A20210">
        <w:t>Table </w:t>
      </w:r>
      <w:bookmarkEnd w:id="791"/>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792"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792"/>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793" w:name="_CR6_2_2_6"/>
      <w:bookmarkStart w:id="794" w:name="_Toc20233201"/>
      <w:bookmarkStart w:id="795" w:name="_Toc42897444"/>
      <w:bookmarkStart w:id="796" w:name="_Toc43398959"/>
      <w:bookmarkStart w:id="797" w:name="_Toc51772038"/>
      <w:bookmarkStart w:id="798" w:name="_Toc193383372"/>
      <w:bookmarkEnd w:id="793"/>
      <w:r w:rsidRPr="00A20210">
        <w:rPr>
          <w:noProof/>
          <w:lang w:eastAsia="zh-CN"/>
        </w:rPr>
        <w:t>6.2.2.6</w:t>
      </w:r>
      <w:r w:rsidRPr="00A20210">
        <w:rPr>
          <w:lang w:val="en-US"/>
        </w:rPr>
        <w:tab/>
      </w:r>
      <w:bookmarkEnd w:id="794"/>
      <w:r w:rsidRPr="00A20210">
        <w:rPr>
          <w:lang w:val="en-US"/>
        </w:rPr>
        <w:t>Padding</w:t>
      </w:r>
      <w:bookmarkEnd w:id="795"/>
      <w:bookmarkEnd w:id="796"/>
      <w:bookmarkEnd w:id="797"/>
      <w:bookmarkEnd w:id="798"/>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799"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28060C">
        <w:trPr>
          <w:cantSplit/>
          <w:jc w:val="center"/>
        </w:trPr>
        <w:tc>
          <w:tcPr>
            <w:tcW w:w="709" w:type="dxa"/>
            <w:tcBorders>
              <w:top w:val="nil"/>
              <w:left w:val="nil"/>
              <w:bottom w:val="nil"/>
              <w:right w:val="nil"/>
            </w:tcBorders>
          </w:tcPr>
          <w:bookmarkEnd w:id="799"/>
          <w:p w14:paraId="6B49A1DB" w14:textId="77777777" w:rsidR="00922DBC" w:rsidRPr="00A20210" w:rsidRDefault="00922DBC" w:rsidP="0028060C">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28060C">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28060C">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28060C">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28060C">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28060C">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28060C">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28060C">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28060C">
            <w:pPr>
              <w:pStyle w:val="TAL"/>
            </w:pPr>
          </w:p>
        </w:tc>
      </w:tr>
      <w:tr w:rsidR="00922DBC" w:rsidRPr="00A20210" w14:paraId="2A615354" w14:textId="77777777" w:rsidTr="0028060C">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28060C">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28060C">
            <w:pPr>
              <w:pStyle w:val="TAL"/>
            </w:pPr>
            <w:r w:rsidRPr="00A20210">
              <w:t>octet 1</w:t>
            </w:r>
          </w:p>
        </w:tc>
      </w:tr>
      <w:tr w:rsidR="00922DBC" w:rsidRPr="00A20210" w14:paraId="017BFD76" w14:textId="77777777" w:rsidTr="0028060C">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28060C">
            <w:pPr>
              <w:pStyle w:val="TAC"/>
            </w:pPr>
          </w:p>
          <w:p w14:paraId="46226152" w14:textId="77777777" w:rsidR="00922DBC" w:rsidRPr="00A20210" w:rsidRDefault="00922DBC" w:rsidP="0028060C">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28060C">
            <w:pPr>
              <w:pStyle w:val="TAL"/>
            </w:pPr>
            <w:r w:rsidRPr="00A20210">
              <w:t>octet 2</w:t>
            </w:r>
          </w:p>
          <w:p w14:paraId="7DC96C8A" w14:textId="77777777" w:rsidR="00922DBC" w:rsidRPr="00A20210" w:rsidRDefault="00922DBC" w:rsidP="0028060C">
            <w:pPr>
              <w:pStyle w:val="TAL"/>
            </w:pPr>
          </w:p>
          <w:p w14:paraId="3355E697" w14:textId="77777777" w:rsidR="00922DBC" w:rsidRPr="00A20210" w:rsidRDefault="00922DBC" w:rsidP="0028060C">
            <w:pPr>
              <w:pStyle w:val="TAL"/>
            </w:pPr>
            <w:r w:rsidRPr="00A20210">
              <w:t>octet 3</w:t>
            </w:r>
          </w:p>
        </w:tc>
      </w:tr>
      <w:tr w:rsidR="00922DBC" w:rsidRPr="00A20210" w14:paraId="4080B87C" w14:textId="77777777" w:rsidTr="0028060C">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28060C">
            <w:pPr>
              <w:pStyle w:val="TAC"/>
            </w:pPr>
          </w:p>
          <w:p w14:paraId="04850F04" w14:textId="741A52A2" w:rsidR="00922DBC" w:rsidRPr="00A20210" w:rsidRDefault="00922DBC" w:rsidP="0028060C">
            <w:pPr>
              <w:pStyle w:val="TAC"/>
            </w:pPr>
            <w:r>
              <w:t>Padding value</w:t>
            </w:r>
          </w:p>
        </w:tc>
        <w:tc>
          <w:tcPr>
            <w:tcW w:w="1560" w:type="dxa"/>
            <w:tcBorders>
              <w:top w:val="nil"/>
              <w:left w:val="nil"/>
              <w:bottom w:val="nil"/>
              <w:right w:val="nil"/>
            </w:tcBorders>
          </w:tcPr>
          <w:p w14:paraId="7F9DBEF4" w14:textId="77777777" w:rsidR="00922DBC" w:rsidRPr="00A20210" w:rsidRDefault="00922DBC" w:rsidP="0028060C">
            <w:pPr>
              <w:pStyle w:val="TAL"/>
            </w:pPr>
            <w:r w:rsidRPr="00A20210">
              <w:t>octets 3</w:t>
            </w:r>
          </w:p>
          <w:p w14:paraId="61B380D0" w14:textId="77777777" w:rsidR="00922DBC" w:rsidRPr="00A20210" w:rsidRDefault="00922DBC" w:rsidP="0028060C">
            <w:pPr>
              <w:pStyle w:val="TAL"/>
            </w:pPr>
          </w:p>
          <w:p w14:paraId="3E61943D" w14:textId="77777777" w:rsidR="00922DBC" w:rsidRPr="00A20210" w:rsidRDefault="00922DBC" w:rsidP="0028060C">
            <w:pPr>
              <w:pStyle w:val="TAL"/>
            </w:pPr>
            <w:r w:rsidRPr="00A20210">
              <w:t>octet n</w:t>
            </w:r>
          </w:p>
        </w:tc>
      </w:tr>
    </w:tbl>
    <w:p w14:paraId="25323C19" w14:textId="77777777" w:rsidR="00922DBC" w:rsidRPr="00A20210" w:rsidRDefault="00922DBC" w:rsidP="00922DBC">
      <w:pPr>
        <w:pStyle w:val="TF"/>
      </w:pPr>
      <w:bookmarkStart w:id="800" w:name="_CRFigure6_2_2_61"/>
      <w:r w:rsidRPr="00A20210">
        <w:t>Figure </w:t>
      </w:r>
      <w:bookmarkEnd w:id="800"/>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bookmarkStart w:id="801" w:name="_CRTable6_2_2_61"/>
      <w:r w:rsidRPr="00A20210">
        <w:t>Table</w:t>
      </w:r>
      <w:r w:rsidRPr="00A20210">
        <w:rPr>
          <w:caps/>
        </w:rPr>
        <w:t> </w:t>
      </w:r>
      <w:bookmarkEnd w:id="801"/>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28060C">
        <w:trPr>
          <w:cantSplit/>
          <w:jc w:val="center"/>
        </w:trPr>
        <w:tc>
          <w:tcPr>
            <w:tcW w:w="6948" w:type="dxa"/>
          </w:tcPr>
          <w:p w14:paraId="73653BD9" w14:textId="77777777" w:rsidR="00922DBC" w:rsidRPr="00A20210" w:rsidRDefault="00922DBC" w:rsidP="0028060C">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28060C">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28060C">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02" w:name="_CR6_2_2_7"/>
      <w:bookmarkStart w:id="803" w:name="_Toc193383373"/>
      <w:bookmarkEnd w:id="802"/>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03"/>
    </w:p>
    <w:p w14:paraId="4D9BED1C" w14:textId="426515E8" w:rsidR="009049A5" w:rsidRPr="00A20210" w:rsidRDefault="009049A5" w:rsidP="009049A5">
      <w:pPr>
        <w:pStyle w:val="Heading4"/>
        <w:rPr>
          <w:lang w:val="en-US"/>
        </w:rPr>
      </w:pPr>
      <w:bookmarkStart w:id="804" w:name="_CR6_2_2_8"/>
      <w:bookmarkStart w:id="805" w:name="_Toc193383374"/>
      <w:bookmarkEnd w:id="804"/>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05"/>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06"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06"/>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bookmarkStart w:id="807" w:name="_CRFigure6_2_2_81"/>
      <w:r w:rsidRPr="00A20210">
        <w:rPr>
          <w:lang w:val="fr-FR"/>
        </w:rPr>
        <w:t>Figure </w:t>
      </w:r>
      <w:bookmarkEnd w:id="807"/>
      <w:r w:rsidRPr="00A20210">
        <w:rPr>
          <w:noProof/>
          <w:lang w:val="fr-FR" w:eastAsia="zh-CN"/>
        </w:rPr>
        <w:t>6.2.2.8-</w:t>
      </w:r>
      <w:r w:rsidRPr="00A20210">
        <w:rPr>
          <w:lang w:val="fr-FR"/>
        </w:rPr>
        <w:t>1: DL distribution information information element</w:t>
      </w:r>
    </w:p>
    <w:p w14:paraId="3288293B" w14:textId="77777777" w:rsidR="00340CC1" w:rsidRPr="00A20210" w:rsidRDefault="00340CC1" w:rsidP="00340CC1">
      <w:pPr>
        <w:pStyle w:val="TH"/>
      </w:pPr>
      <w:bookmarkStart w:id="808" w:name="_CRTable6_2_2_81"/>
      <w:r w:rsidRPr="00A20210">
        <w:lastRenderedPageBreak/>
        <w:t>Table</w:t>
      </w:r>
      <w:r w:rsidRPr="00A20210">
        <w:rPr>
          <w:caps/>
        </w:rPr>
        <w:t> </w:t>
      </w:r>
      <w:bookmarkEnd w:id="808"/>
      <w:r w:rsidRPr="00A20210">
        <w:rPr>
          <w:noProof/>
          <w:lang w:eastAsia="zh-CN"/>
        </w:rPr>
        <w:t>6.2.2.8-</w:t>
      </w:r>
      <w:r w:rsidRPr="00A20210">
        <w:t>1</w:t>
      </w:r>
      <w:r w:rsidRPr="00A20210">
        <w:rPr>
          <w:caps/>
        </w:rPr>
        <w:t xml:space="preserve">: </w:t>
      </w:r>
      <w:r w:rsidRPr="00A20210">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09" w:name="MCCQCTEMPBM_00000107"/>
          </w:p>
        </w:tc>
      </w:tr>
      <w:bookmarkEnd w:id="809"/>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10" w:name="MCCQCTEMPBM_00000108"/>
          </w:p>
        </w:tc>
      </w:tr>
      <w:bookmarkEnd w:id="810"/>
    </w:tbl>
    <w:p w14:paraId="6A817C0D" w14:textId="77777777" w:rsidR="00340CC1" w:rsidRPr="00A20210" w:rsidRDefault="00340CC1" w:rsidP="00340CC1"/>
    <w:p w14:paraId="5AFEF825" w14:textId="4D69AC45" w:rsidR="00CD6F55" w:rsidRPr="00A20210" w:rsidRDefault="00CD6F55" w:rsidP="00CD6F55">
      <w:pPr>
        <w:pStyle w:val="Heading4"/>
      </w:pPr>
      <w:bookmarkStart w:id="811" w:name="_CR6_2_2_9"/>
      <w:bookmarkStart w:id="812" w:name="_Toc193383375"/>
      <w:bookmarkEnd w:id="811"/>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12"/>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13"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13"/>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bookmarkStart w:id="814" w:name="_CRFigure6_2_2_91"/>
      <w:r w:rsidRPr="00A20210">
        <w:t>Figure </w:t>
      </w:r>
      <w:bookmarkEnd w:id="814"/>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bookmarkStart w:id="815" w:name="_CRTable6_2_2_91"/>
      <w:r w:rsidRPr="00A20210">
        <w:t>Table </w:t>
      </w:r>
      <w:bookmarkEnd w:id="815"/>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16" w:name="MCCQCTEMPBM_00000109"/>
          </w:p>
        </w:tc>
      </w:tr>
      <w:bookmarkEnd w:id="816"/>
      <w:tr w:rsidR="00557A8D" w:rsidRPr="00A20210" w14:paraId="6EDEDFC6" w14:textId="77777777" w:rsidTr="00A64C77">
        <w:trPr>
          <w:cantSplit/>
          <w:jc w:val="center"/>
        </w:trPr>
        <w:tc>
          <w:tcPr>
            <w:tcW w:w="7087" w:type="dxa"/>
            <w:gridSpan w:val="5"/>
          </w:tcPr>
          <w:p w14:paraId="461D58A7" w14:textId="77777777" w:rsidR="00557A8D" w:rsidRPr="00A20210" w:rsidRDefault="00557A8D" w:rsidP="00A64C7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17" w:name="_CR6_2_2_10"/>
      <w:bookmarkStart w:id="818" w:name="_Toc193383376"/>
      <w:bookmarkEnd w:id="817"/>
      <w:r w:rsidRPr="00A20210">
        <w:rPr>
          <w:noProof/>
          <w:lang w:eastAsia="zh-CN"/>
        </w:rPr>
        <w:t>6.2.2.</w:t>
      </w:r>
      <w:r w:rsidR="009462AC" w:rsidRPr="00A20210">
        <w:rPr>
          <w:noProof/>
          <w:lang w:eastAsia="zh-CN"/>
        </w:rPr>
        <w:t>10</w:t>
      </w:r>
      <w:r w:rsidRPr="00A20210">
        <w:tab/>
        <w:t>Counting result</w:t>
      </w:r>
      <w:bookmarkEnd w:id="818"/>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819"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819"/>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bookmarkStart w:id="820" w:name="_CRFigure6_2_2_101"/>
      <w:r w:rsidRPr="00A20210">
        <w:t>Figure </w:t>
      </w:r>
      <w:bookmarkEnd w:id="820"/>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bookmarkStart w:id="821" w:name="_CRTable6_2_2_101"/>
      <w:r w:rsidRPr="00A20210">
        <w:lastRenderedPageBreak/>
        <w:t>Table</w:t>
      </w:r>
      <w:r w:rsidRPr="00A20210">
        <w:rPr>
          <w:caps/>
        </w:rPr>
        <w:t> </w:t>
      </w:r>
      <w:bookmarkEnd w:id="821"/>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822" w:name="_CR6_2_2_11"/>
      <w:bookmarkStart w:id="823" w:name="_Toc193383377"/>
      <w:bookmarkEnd w:id="822"/>
      <w:r w:rsidRPr="00A20210">
        <w:rPr>
          <w:noProof/>
          <w:lang w:eastAsia="zh-CN"/>
        </w:rPr>
        <w:t>6.2.2.11</w:t>
      </w:r>
      <w:r w:rsidRPr="00A20210">
        <w:tab/>
        <w:t>Traffic type</w:t>
      </w:r>
      <w:bookmarkEnd w:id="823"/>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A963DE">
        <w:trPr>
          <w:cantSplit/>
          <w:jc w:val="center"/>
        </w:trPr>
        <w:tc>
          <w:tcPr>
            <w:tcW w:w="709" w:type="dxa"/>
            <w:tcBorders>
              <w:top w:val="nil"/>
              <w:left w:val="nil"/>
              <w:bottom w:val="nil"/>
              <w:right w:val="nil"/>
            </w:tcBorders>
          </w:tcPr>
          <w:p w14:paraId="652ADA78" w14:textId="77777777" w:rsidR="00AA5469" w:rsidRPr="00A20210" w:rsidRDefault="00AA5469" w:rsidP="00A963DE">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A963DE">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A963DE">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A963DE">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A963DE">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A963DE">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A963DE">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A963DE">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A963DE">
            <w:pPr>
              <w:pStyle w:val="TAL"/>
            </w:pPr>
          </w:p>
        </w:tc>
      </w:tr>
      <w:tr w:rsidR="00AA5469" w:rsidRPr="00A20210" w14:paraId="25BFA224" w14:textId="77777777" w:rsidTr="00A963DE">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A963DE">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A963DE">
            <w:pPr>
              <w:pStyle w:val="TAC"/>
            </w:pPr>
            <w:r w:rsidRPr="00A20210">
              <w:t>0</w:t>
            </w:r>
          </w:p>
          <w:p w14:paraId="3F4DF711" w14:textId="77777777" w:rsidR="00AA5469" w:rsidRPr="00A20210" w:rsidRDefault="00AA5469" w:rsidP="00A963DE">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A963DE">
            <w:pPr>
              <w:pStyle w:val="TAC"/>
            </w:pPr>
            <w:r w:rsidRPr="00A20210">
              <w:t>0</w:t>
            </w:r>
          </w:p>
          <w:p w14:paraId="45BA43DB" w14:textId="77777777" w:rsidR="00AA5469" w:rsidRPr="00A20210" w:rsidRDefault="00AA5469" w:rsidP="00A963DE">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A963DE">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A963DE">
            <w:pPr>
              <w:pStyle w:val="TAL"/>
            </w:pPr>
            <w:r w:rsidRPr="00A20210">
              <w:t>octet 1</w:t>
            </w:r>
          </w:p>
        </w:tc>
      </w:tr>
    </w:tbl>
    <w:p w14:paraId="43BC159F" w14:textId="29118FC6" w:rsidR="00AA5469" w:rsidRPr="00A20210" w:rsidRDefault="00AA5469" w:rsidP="00AA5469">
      <w:pPr>
        <w:pStyle w:val="TF"/>
      </w:pPr>
      <w:bookmarkStart w:id="824" w:name="_CRFigure6_2_2_111"/>
      <w:r w:rsidRPr="00A20210">
        <w:t>Figure </w:t>
      </w:r>
      <w:bookmarkEnd w:id="824"/>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bookmarkStart w:id="825" w:name="_CRTable6_2_2_111"/>
      <w:r w:rsidRPr="00A20210">
        <w:t>Table </w:t>
      </w:r>
      <w:bookmarkEnd w:id="825"/>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A963DE">
        <w:trPr>
          <w:cantSplit/>
          <w:jc w:val="center"/>
        </w:trPr>
        <w:tc>
          <w:tcPr>
            <w:tcW w:w="7087" w:type="dxa"/>
            <w:gridSpan w:val="5"/>
          </w:tcPr>
          <w:p w14:paraId="1D246933" w14:textId="77777777" w:rsidR="00AA5469" w:rsidRPr="00A20210" w:rsidRDefault="00AA5469" w:rsidP="00A963DE">
            <w:pPr>
              <w:pStyle w:val="TAL"/>
            </w:pPr>
            <w:r w:rsidRPr="00A20210">
              <w:t>Type of traffic (ToT) (octet 1, bits 1 and 2)</w:t>
            </w:r>
          </w:p>
        </w:tc>
      </w:tr>
      <w:tr w:rsidR="00AA5469" w:rsidRPr="00A20210" w14:paraId="5DF21AAE" w14:textId="77777777" w:rsidTr="00A963DE">
        <w:trPr>
          <w:cantSplit/>
          <w:jc w:val="center"/>
        </w:trPr>
        <w:tc>
          <w:tcPr>
            <w:tcW w:w="7087" w:type="dxa"/>
            <w:gridSpan w:val="5"/>
          </w:tcPr>
          <w:p w14:paraId="12262F52" w14:textId="77777777" w:rsidR="00AA5469" w:rsidRPr="00A20210" w:rsidRDefault="00AA5469" w:rsidP="00A963DE">
            <w:pPr>
              <w:pStyle w:val="TAL"/>
            </w:pPr>
            <w:r w:rsidRPr="00A20210">
              <w:t>Bits</w:t>
            </w:r>
          </w:p>
        </w:tc>
      </w:tr>
      <w:tr w:rsidR="00AA5469" w:rsidRPr="00A20210" w14:paraId="7D46345A" w14:textId="77777777" w:rsidTr="00A963DE">
        <w:trPr>
          <w:cantSplit/>
          <w:jc w:val="center"/>
        </w:trPr>
        <w:tc>
          <w:tcPr>
            <w:tcW w:w="284" w:type="dxa"/>
          </w:tcPr>
          <w:p w14:paraId="2BF66066" w14:textId="77777777" w:rsidR="00AA5469" w:rsidRPr="00A20210" w:rsidRDefault="00AA5469" w:rsidP="00A963DE">
            <w:pPr>
              <w:pStyle w:val="TAH"/>
            </w:pPr>
            <w:r w:rsidRPr="00A20210">
              <w:t>2</w:t>
            </w:r>
          </w:p>
        </w:tc>
        <w:tc>
          <w:tcPr>
            <w:tcW w:w="284" w:type="dxa"/>
          </w:tcPr>
          <w:p w14:paraId="25DD0512" w14:textId="77777777" w:rsidR="00AA5469" w:rsidRPr="00A20210" w:rsidRDefault="00AA5469" w:rsidP="00A963DE">
            <w:pPr>
              <w:pStyle w:val="TAH"/>
            </w:pPr>
            <w:r w:rsidRPr="00A20210">
              <w:t>1</w:t>
            </w:r>
          </w:p>
        </w:tc>
        <w:tc>
          <w:tcPr>
            <w:tcW w:w="283" w:type="dxa"/>
          </w:tcPr>
          <w:p w14:paraId="2B18391D" w14:textId="77777777" w:rsidR="00AA5469" w:rsidRPr="00A20210" w:rsidRDefault="00AA5469" w:rsidP="00A963DE">
            <w:pPr>
              <w:pStyle w:val="TAH"/>
            </w:pPr>
          </w:p>
        </w:tc>
        <w:tc>
          <w:tcPr>
            <w:tcW w:w="278" w:type="dxa"/>
          </w:tcPr>
          <w:p w14:paraId="5B53E281" w14:textId="77777777" w:rsidR="00AA5469" w:rsidRPr="00A20210" w:rsidRDefault="00AA5469" w:rsidP="00A963DE">
            <w:pPr>
              <w:pStyle w:val="TAH"/>
            </w:pPr>
          </w:p>
        </w:tc>
        <w:tc>
          <w:tcPr>
            <w:tcW w:w="5958" w:type="dxa"/>
          </w:tcPr>
          <w:p w14:paraId="3C2547F4" w14:textId="77777777" w:rsidR="00AA5469" w:rsidRPr="00A20210" w:rsidRDefault="00AA5469" w:rsidP="00A963DE">
            <w:pPr>
              <w:pStyle w:val="TAL"/>
            </w:pPr>
          </w:p>
        </w:tc>
      </w:tr>
      <w:tr w:rsidR="00AA5469" w:rsidRPr="00A20210" w14:paraId="1072C650" w14:textId="77777777" w:rsidTr="00A963DE">
        <w:trPr>
          <w:cantSplit/>
          <w:jc w:val="center"/>
        </w:trPr>
        <w:tc>
          <w:tcPr>
            <w:tcW w:w="284" w:type="dxa"/>
          </w:tcPr>
          <w:p w14:paraId="0953634D" w14:textId="77777777" w:rsidR="00AA5469" w:rsidRPr="00A20210" w:rsidRDefault="00AA5469" w:rsidP="00A963DE">
            <w:pPr>
              <w:pStyle w:val="TAC"/>
            </w:pPr>
            <w:r w:rsidRPr="00A20210">
              <w:t>0</w:t>
            </w:r>
          </w:p>
        </w:tc>
        <w:tc>
          <w:tcPr>
            <w:tcW w:w="284" w:type="dxa"/>
          </w:tcPr>
          <w:p w14:paraId="5F152529" w14:textId="77777777" w:rsidR="00AA5469" w:rsidRPr="00A20210" w:rsidRDefault="00AA5469" w:rsidP="00A963DE">
            <w:pPr>
              <w:pStyle w:val="TAC"/>
            </w:pPr>
            <w:r w:rsidRPr="00A20210">
              <w:t>1</w:t>
            </w:r>
          </w:p>
        </w:tc>
        <w:tc>
          <w:tcPr>
            <w:tcW w:w="283" w:type="dxa"/>
          </w:tcPr>
          <w:p w14:paraId="493F8BD5" w14:textId="77777777" w:rsidR="00AA5469" w:rsidRPr="00A20210" w:rsidRDefault="00AA5469" w:rsidP="00A963DE">
            <w:pPr>
              <w:pStyle w:val="TAC"/>
            </w:pPr>
          </w:p>
        </w:tc>
        <w:tc>
          <w:tcPr>
            <w:tcW w:w="278" w:type="dxa"/>
          </w:tcPr>
          <w:p w14:paraId="25E44079" w14:textId="77777777" w:rsidR="00AA5469" w:rsidRPr="00A20210" w:rsidRDefault="00AA5469" w:rsidP="00A963DE">
            <w:pPr>
              <w:pStyle w:val="TAC"/>
            </w:pPr>
          </w:p>
        </w:tc>
        <w:tc>
          <w:tcPr>
            <w:tcW w:w="5958" w:type="dxa"/>
          </w:tcPr>
          <w:p w14:paraId="408A307B" w14:textId="77777777" w:rsidR="00AA5469" w:rsidRPr="00A20210" w:rsidRDefault="00AA5469" w:rsidP="00A963DE">
            <w:pPr>
              <w:pStyle w:val="TAL"/>
            </w:pPr>
            <w:r w:rsidRPr="00A20210">
              <w:t>GBR</w:t>
            </w:r>
          </w:p>
        </w:tc>
      </w:tr>
      <w:tr w:rsidR="00AA5469" w:rsidRPr="00A20210" w14:paraId="197C09C1" w14:textId="77777777" w:rsidTr="00A963DE">
        <w:trPr>
          <w:cantSplit/>
          <w:jc w:val="center"/>
        </w:trPr>
        <w:tc>
          <w:tcPr>
            <w:tcW w:w="284" w:type="dxa"/>
          </w:tcPr>
          <w:p w14:paraId="1E2EA68F" w14:textId="4944BEA0" w:rsidR="00AA5469" w:rsidRPr="00A20210" w:rsidRDefault="00263BE4" w:rsidP="00A963DE">
            <w:pPr>
              <w:pStyle w:val="TAC"/>
            </w:pPr>
            <w:r>
              <w:t>1</w:t>
            </w:r>
          </w:p>
        </w:tc>
        <w:tc>
          <w:tcPr>
            <w:tcW w:w="284" w:type="dxa"/>
          </w:tcPr>
          <w:p w14:paraId="7EB877F7" w14:textId="6D51D4B7" w:rsidR="00AA5469" w:rsidRPr="00A20210" w:rsidRDefault="00263BE4" w:rsidP="00A963DE">
            <w:pPr>
              <w:pStyle w:val="TAC"/>
            </w:pPr>
            <w:r>
              <w:t>0</w:t>
            </w:r>
          </w:p>
        </w:tc>
        <w:tc>
          <w:tcPr>
            <w:tcW w:w="283" w:type="dxa"/>
          </w:tcPr>
          <w:p w14:paraId="05DF2B88" w14:textId="77777777" w:rsidR="00AA5469" w:rsidRPr="00A20210" w:rsidRDefault="00AA5469" w:rsidP="00A963DE">
            <w:pPr>
              <w:pStyle w:val="TAC"/>
            </w:pPr>
          </w:p>
        </w:tc>
        <w:tc>
          <w:tcPr>
            <w:tcW w:w="278" w:type="dxa"/>
          </w:tcPr>
          <w:p w14:paraId="5D95A9FD" w14:textId="77777777" w:rsidR="00AA5469" w:rsidRPr="00A20210" w:rsidRDefault="00AA5469" w:rsidP="00A963DE">
            <w:pPr>
              <w:pStyle w:val="TAC"/>
            </w:pPr>
          </w:p>
        </w:tc>
        <w:tc>
          <w:tcPr>
            <w:tcW w:w="5958" w:type="dxa"/>
          </w:tcPr>
          <w:p w14:paraId="51A747D8" w14:textId="77777777" w:rsidR="00AA5469" w:rsidRPr="00A20210" w:rsidRDefault="00AA5469" w:rsidP="00A963DE">
            <w:pPr>
              <w:pStyle w:val="TAL"/>
            </w:pPr>
            <w:r w:rsidRPr="00A20210">
              <w:t>Non-GBR</w:t>
            </w:r>
          </w:p>
        </w:tc>
      </w:tr>
      <w:tr w:rsidR="00AA5469" w:rsidRPr="00A20210" w14:paraId="0BC16276" w14:textId="77777777" w:rsidTr="00A963DE">
        <w:trPr>
          <w:cantSplit/>
          <w:jc w:val="center"/>
        </w:trPr>
        <w:tc>
          <w:tcPr>
            <w:tcW w:w="7087" w:type="dxa"/>
            <w:gridSpan w:val="5"/>
          </w:tcPr>
          <w:p w14:paraId="427E8BAE" w14:textId="77777777" w:rsidR="00AA5469" w:rsidRPr="00A20210" w:rsidRDefault="00AA5469" w:rsidP="00A963DE">
            <w:pPr>
              <w:pStyle w:val="TAL"/>
            </w:pPr>
            <w:r w:rsidRPr="00A20210">
              <w:rPr>
                <w:lang w:val="en-US"/>
              </w:rPr>
              <w:t>All other values are reserved</w:t>
            </w:r>
          </w:p>
        </w:tc>
      </w:tr>
      <w:tr w:rsidR="00AA5469" w:rsidRPr="00A20210" w14:paraId="18F60A14" w14:textId="77777777" w:rsidTr="00A963DE">
        <w:trPr>
          <w:cantSplit/>
          <w:jc w:val="center"/>
        </w:trPr>
        <w:tc>
          <w:tcPr>
            <w:tcW w:w="7087" w:type="dxa"/>
            <w:gridSpan w:val="5"/>
          </w:tcPr>
          <w:p w14:paraId="14EB10F3" w14:textId="77777777" w:rsidR="00AA5469" w:rsidRPr="00A20210" w:rsidRDefault="00AA5469" w:rsidP="00A963DE">
            <w:pPr>
              <w:pStyle w:val="TAL"/>
            </w:pPr>
          </w:p>
        </w:tc>
      </w:tr>
      <w:tr w:rsidR="00AA5469" w:rsidRPr="00A20210" w14:paraId="7B6B1114" w14:textId="77777777" w:rsidTr="00A963DE">
        <w:trPr>
          <w:cantSplit/>
          <w:jc w:val="center"/>
        </w:trPr>
        <w:tc>
          <w:tcPr>
            <w:tcW w:w="7087" w:type="dxa"/>
            <w:gridSpan w:val="5"/>
          </w:tcPr>
          <w:p w14:paraId="31ED65E7" w14:textId="77777777" w:rsidR="00AA5469" w:rsidRPr="00A20210" w:rsidRDefault="00AA5469" w:rsidP="00A963DE">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826" w:name="_CR6_3"/>
      <w:bookmarkStart w:id="827" w:name="_Toc42897445"/>
      <w:bookmarkStart w:id="828" w:name="_Toc43398960"/>
      <w:bookmarkStart w:id="829" w:name="_Toc51772039"/>
      <w:bookmarkStart w:id="830" w:name="_Toc193383378"/>
      <w:bookmarkEnd w:id="826"/>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827"/>
      <w:bookmarkEnd w:id="828"/>
      <w:bookmarkEnd w:id="829"/>
      <w:bookmarkEnd w:id="830"/>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831" w:name="MCCQCTEMPBM_00000039"/>
      <w:r w:rsidRPr="00A20210">
        <w:rPr>
          <w:lang w:eastAsia="zh-CN"/>
        </w:rPr>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831"/>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bookmarkStart w:id="832" w:name="_CRFigure6_31"/>
      <w:r w:rsidRPr="00A20210">
        <w:t>Figure </w:t>
      </w:r>
      <w:bookmarkEnd w:id="832"/>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bookmarkStart w:id="833" w:name="_CRTable6_31"/>
      <w:r w:rsidRPr="00A20210">
        <w:lastRenderedPageBreak/>
        <w:t>Table </w:t>
      </w:r>
      <w:bookmarkEnd w:id="833"/>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834" w:name="MCCQCTEMPBM_00000110"/>
          </w:p>
        </w:tc>
      </w:tr>
      <w:bookmarkEnd w:id="834"/>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835" w:name="MCCQCTEMPBM_00000111"/>
          </w:p>
        </w:tc>
      </w:tr>
      <w:bookmarkEnd w:id="835"/>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59B76368" w:rsidR="00C170B6" w:rsidRDefault="00C170B6" w:rsidP="00C170B6">
      <w:pPr>
        <w:pStyle w:val="Heading2"/>
        <w:rPr>
          <w:noProof/>
        </w:rPr>
      </w:pPr>
      <w:bookmarkStart w:id="836" w:name="_CR6_4"/>
      <w:bookmarkStart w:id="837" w:name="_Toc193383379"/>
      <w:bookmarkEnd w:id="836"/>
      <w:r>
        <w:rPr>
          <w:noProof/>
        </w:rPr>
        <w:t>6.</w:t>
      </w:r>
      <w:r w:rsidR="00DC2A61">
        <w:rPr>
          <w:noProof/>
        </w:rPr>
        <w:t>4</w:t>
      </w:r>
      <w:r>
        <w:rPr>
          <w:noProof/>
        </w:rPr>
        <w:tab/>
        <w:t>Transport modes for MPQUIC</w:t>
      </w:r>
      <w:r w:rsidR="003C5C48">
        <w:rPr>
          <w:noProof/>
        </w:rPr>
        <w:t>-based</w:t>
      </w:r>
      <w:r>
        <w:rPr>
          <w:noProof/>
        </w:rPr>
        <w:t xml:space="preserve"> steering </w:t>
      </w:r>
      <w:r w:rsidR="003C5C48">
        <w:rPr>
          <w:noProof/>
        </w:rPr>
        <w:t>functionalities</w:t>
      </w:r>
      <w:bookmarkEnd w:id="837"/>
    </w:p>
    <w:p w14:paraId="2AA14EB4" w14:textId="4F3FA69A" w:rsidR="00C170B6" w:rsidRDefault="00C170B6" w:rsidP="00C170B6">
      <w:pPr>
        <w:pStyle w:val="Heading3"/>
        <w:rPr>
          <w:noProof/>
        </w:rPr>
      </w:pPr>
      <w:bookmarkStart w:id="838" w:name="_CR6_4_1"/>
      <w:bookmarkStart w:id="839" w:name="_Hlk167769488"/>
      <w:bookmarkStart w:id="840" w:name="_Toc193383380"/>
      <w:bookmarkEnd w:id="838"/>
      <w:r>
        <w:rPr>
          <w:noProof/>
        </w:rPr>
        <w:t>6.</w:t>
      </w:r>
      <w:r w:rsidR="00DC2A61">
        <w:rPr>
          <w:noProof/>
        </w:rPr>
        <w:t>4</w:t>
      </w:r>
      <w:r>
        <w:rPr>
          <w:noProof/>
        </w:rPr>
        <w:t>.1</w:t>
      </w:r>
      <w:r>
        <w:rPr>
          <w:noProof/>
        </w:rPr>
        <w:tab/>
        <w:t>General</w:t>
      </w:r>
      <w:bookmarkEnd w:id="840"/>
    </w:p>
    <w:p w14:paraId="09550831" w14:textId="3AFE34D1" w:rsidR="00C170B6" w:rsidRDefault="00C170B6" w:rsidP="00C170B6">
      <w:pPr>
        <w:rPr>
          <w:lang w:eastAsia="zh-CN"/>
        </w:rPr>
      </w:pPr>
      <w:r w:rsidRPr="00F5076D">
        <w:rPr>
          <w:lang w:eastAsia="zh-CN"/>
        </w:rPr>
        <w:t>Supported transport modes for MPQUIC</w:t>
      </w:r>
      <w:r w:rsidR="003C5C48">
        <w:rPr>
          <w:lang w:eastAsia="zh-CN"/>
        </w:rPr>
        <w:t>-UDP</w:t>
      </w:r>
      <w:r w:rsidR="003C5C48" w:rsidRPr="0039515C">
        <w:rPr>
          <w:lang w:eastAsia="zh-CN"/>
        </w:rPr>
        <w:t xml:space="preserve"> </w:t>
      </w:r>
      <w:r w:rsidR="003C5C48" w:rsidRPr="00F5076D">
        <w:rPr>
          <w:lang w:eastAsia="zh-CN"/>
        </w:rPr>
        <w:t>functionality</w:t>
      </w:r>
      <w:r w:rsidR="003C5C48">
        <w:rPr>
          <w:lang w:eastAsia="zh-CN"/>
        </w:rPr>
        <w:t>, MPQUIC-IP</w:t>
      </w:r>
      <w:r w:rsidR="003C5C48" w:rsidRPr="0039515C">
        <w:rPr>
          <w:lang w:eastAsia="zh-CN"/>
        </w:rPr>
        <w:t xml:space="preserve"> </w:t>
      </w:r>
      <w:r w:rsidR="003C5C48" w:rsidRPr="00F5076D">
        <w:rPr>
          <w:lang w:eastAsia="zh-CN"/>
        </w:rPr>
        <w:t>functionality</w:t>
      </w:r>
      <w:r w:rsidR="003C5C48">
        <w:rPr>
          <w:lang w:eastAsia="zh-CN"/>
        </w:rPr>
        <w:t xml:space="preserve"> or MPQUIC-E </w:t>
      </w:r>
      <w:r w:rsidR="003C5C48" w:rsidRPr="00F5076D">
        <w:rPr>
          <w:lang w:eastAsia="zh-CN"/>
        </w:rPr>
        <w:t>functionality</w:t>
      </w:r>
      <w:r w:rsidRPr="00F5076D">
        <w:rPr>
          <w:lang w:eastAsia="zh-CN"/>
        </w:rPr>
        <w:t xml:space="preserve"> as the ATSSS steering functionality defined in </w:t>
      </w:r>
      <w:r w:rsidR="0074591A">
        <w:rPr>
          <w:lang w:eastAsia="zh-CN"/>
        </w:rPr>
        <w:t xml:space="preserve">clause 5.32.6.2.2 of 3GPP TS 23.501 [2], </w:t>
      </w:r>
      <w:r w:rsidRPr="00F5076D">
        <w:rPr>
          <w:lang w:eastAsia="zh-CN"/>
        </w:rPr>
        <w:t>are used between the UE and the UPF. The UE and the UPF shall implement the supported transport modes for MPQUIC</w:t>
      </w:r>
      <w:r w:rsidR="003C5C48">
        <w:rPr>
          <w:lang w:eastAsia="zh-CN"/>
        </w:rPr>
        <w:t>-UDP</w:t>
      </w:r>
      <w:r w:rsidRPr="00F5076D">
        <w:rPr>
          <w:lang w:eastAsia="zh-CN"/>
        </w:rPr>
        <w:t xml:space="preserve"> functionality for transmission of UDP packets</w:t>
      </w:r>
      <w:r w:rsidR="003C5C48">
        <w:rPr>
          <w:lang w:eastAsia="zh-CN"/>
        </w:rPr>
        <w:t>, MPQUIC-IP</w:t>
      </w:r>
      <w:r w:rsidR="003C5C48" w:rsidRPr="00386C8F">
        <w:rPr>
          <w:lang w:eastAsia="zh-CN"/>
        </w:rPr>
        <w:t xml:space="preserve"> </w:t>
      </w:r>
      <w:r w:rsidR="003C5C48" w:rsidRPr="00F5076D">
        <w:rPr>
          <w:lang w:eastAsia="zh-CN"/>
        </w:rPr>
        <w:t>functionality for transmission of</w:t>
      </w:r>
      <w:r w:rsidR="003C5C48">
        <w:rPr>
          <w:lang w:eastAsia="zh-CN"/>
        </w:rPr>
        <w:t xml:space="preserve"> IP packets or MPQUIC-E </w:t>
      </w:r>
      <w:r w:rsidR="003C5C48" w:rsidRPr="00F5076D">
        <w:rPr>
          <w:lang w:eastAsia="zh-CN"/>
        </w:rPr>
        <w:t>functionality for transmission of</w:t>
      </w:r>
      <w:r w:rsidR="003C5C48">
        <w:rPr>
          <w:lang w:eastAsia="zh-CN"/>
        </w:rPr>
        <w:t xml:space="preserve"> Ethernet frames</w:t>
      </w:r>
      <w:r w:rsidRPr="00F5076D">
        <w:rPr>
          <w:lang w:eastAsia="zh-CN"/>
        </w:rPr>
        <w:t xml:space="preserve"> between the UE and the UPF.</w:t>
      </w:r>
    </w:p>
    <w:p w14:paraId="2D4B731F" w14:textId="7FBFBDDF" w:rsidR="0027520C" w:rsidRDefault="0027520C" w:rsidP="0027520C">
      <w:pPr>
        <w:pStyle w:val="NO"/>
        <w:rPr>
          <w:lang w:eastAsia="zh-CN"/>
        </w:rPr>
      </w:pPr>
      <w:r w:rsidRPr="0027520C">
        <w:rPr>
          <w:rFonts w:eastAsia="Times New Roman"/>
          <w:noProof/>
        </w:rPr>
        <w:t>NOTE:</w:t>
      </w:r>
      <w:r w:rsidRPr="0027520C">
        <w:rPr>
          <w:rFonts w:eastAsia="Times New Roman"/>
          <w:noProof/>
        </w:rPr>
        <w:tab/>
      </w:r>
      <w:r w:rsidR="00D038BE" w:rsidRPr="0027520C">
        <w:rPr>
          <w:rFonts w:eastAsia="Times New Roman"/>
          <w:noProof/>
        </w:rPr>
        <w:t>Providing transport modes for MPQUIC</w:t>
      </w:r>
      <w:r w:rsidR="00D038BE">
        <w:rPr>
          <w:rFonts w:eastAsia="Times New Roman"/>
          <w:noProof/>
        </w:rPr>
        <w:t>-based</w:t>
      </w:r>
      <w:r w:rsidR="00D038BE" w:rsidRPr="0027520C">
        <w:rPr>
          <w:rFonts w:eastAsia="Times New Roman"/>
          <w:noProof/>
        </w:rPr>
        <w:t xml:space="preserve"> steering functionalit</w:t>
      </w:r>
      <w:r w:rsidR="00D038BE">
        <w:rPr>
          <w:rFonts w:eastAsia="Times New Roman"/>
          <w:noProof/>
        </w:rPr>
        <w:t>ies</w:t>
      </w:r>
      <w:r w:rsidR="00D038BE" w:rsidRPr="0027520C">
        <w:rPr>
          <w:rFonts w:eastAsia="Times New Roman"/>
          <w:noProof/>
        </w:rPr>
        <w:t xml:space="preserve">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841" w:name="_CR6_4_2"/>
      <w:bookmarkStart w:id="842" w:name="_Toc193383381"/>
      <w:bookmarkEnd w:id="839"/>
      <w:bookmarkEnd w:id="841"/>
      <w:r>
        <w:rPr>
          <w:noProof/>
        </w:rPr>
        <w:t>6.</w:t>
      </w:r>
      <w:r w:rsidR="00DC2A61">
        <w:rPr>
          <w:noProof/>
        </w:rPr>
        <w:t>4</w:t>
      </w:r>
      <w:r>
        <w:rPr>
          <w:noProof/>
        </w:rPr>
        <w:t>.2</w:t>
      </w:r>
      <w:r>
        <w:rPr>
          <w:noProof/>
        </w:rPr>
        <w:tab/>
        <w:t>Datagram mode 1</w:t>
      </w:r>
      <w:bookmarkEnd w:id="842"/>
    </w:p>
    <w:p w14:paraId="7BDB116A" w14:textId="56279D38" w:rsidR="00C170B6" w:rsidRDefault="00C170B6" w:rsidP="00C170B6">
      <w:pPr>
        <w:rPr>
          <w:noProof/>
        </w:rPr>
      </w:pPr>
      <w:bookmarkStart w:id="843" w:name="_Hlk166500735"/>
      <w:r>
        <w:rPr>
          <w:noProof/>
        </w:rPr>
        <w:t>If the MA PDU session is established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 the HTTP datagram payload, shown in Figure 7 in IETF RFC 9298 [9E] </w:t>
      </w:r>
      <w:r w:rsidR="003C5C48">
        <w:rPr>
          <w:noProof/>
        </w:rPr>
        <w:t xml:space="preserve">for MPQUIC-UDP, Figure 13 in </w:t>
      </w:r>
      <w:r w:rsidR="003C5C48">
        <w:t>IETF</w:t>
      </w:r>
      <w:r w:rsidR="003C5C48" w:rsidRPr="00A20210">
        <w:t> </w:t>
      </w:r>
      <w:r w:rsidR="003C5C48">
        <w:t>RFC</w:t>
      </w:r>
      <w:r w:rsidR="003C5C48" w:rsidRPr="00A20210">
        <w:t> </w:t>
      </w:r>
      <w:r w:rsidR="003C5C48">
        <w:t>9484</w:t>
      </w:r>
      <w:r w:rsidR="003C5C48">
        <w:rPr>
          <w:noProof/>
        </w:rPr>
        <w:t> </w:t>
      </w:r>
      <w:r w:rsidR="003C5C48">
        <w:t>[</w:t>
      </w:r>
      <w:r w:rsidR="00802B3E">
        <w:t>19</w:t>
      </w:r>
      <w:r w:rsidR="003C5C48">
        <w:t>]</w:t>
      </w:r>
      <w:r w:rsidR="003C5C48" w:rsidRPr="00386C8F">
        <w:rPr>
          <w:noProof/>
        </w:rPr>
        <w:t xml:space="preserve"> </w:t>
      </w:r>
      <w:r w:rsidR="003C5C48">
        <w:rPr>
          <w:noProof/>
        </w:rPr>
        <w:t>for MPQUIC-IP</w:t>
      </w:r>
      <w:r w:rsidR="003C5C48">
        <w:t xml:space="preserve"> or </w:t>
      </w:r>
      <w:r w:rsidR="003C5C48">
        <w:rPr>
          <w:noProof/>
        </w:rPr>
        <w:t xml:space="preserve">Figure 5 in </w:t>
      </w:r>
      <w:r w:rsidR="003C5C48">
        <w:t>draft-ietf-masque-connect-ethernet-05</w:t>
      </w:r>
      <w:r w:rsidR="003C5C48">
        <w:rPr>
          <w:noProof/>
        </w:rPr>
        <w:t> </w:t>
      </w:r>
      <w:r w:rsidR="003C5C48">
        <w:t>[</w:t>
      </w:r>
      <w:r w:rsidR="00802B3E">
        <w:t>20</w:t>
      </w:r>
      <w:r w:rsidR="003C5C48">
        <w:t>]</w:t>
      </w:r>
      <w:r w:rsidR="003C5C48" w:rsidRPr="00386C8F">
        <w:rPr>
          <w:noProof/>
        </w:rPr>
        <w:t xml:space="preserve"> </w:t>
      </w:r>
      <w:r w:rsidR="003C5C48">
        <w:rPr>
          <w:noProof/>
        </w:rPr>
        <w:t xml:space="preserve">for MPQUIC-E </w:t>
      </w:r>
      <w:r>
        <w:rPr>
          <w:noProof/>
        </w:rPr>
        <w:t>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0FF14793" w14:textId="77777777" w:rsidR="003C5C48" w:rsidRDefault="00C170B6" w:rsidP="003C5C48">
      <w:pPr>
        <w:pStyle w:val="B2"/>
        <w:rPr>
          <w:noProof/>
        </w:rPr>
      </w:pPr>
      <w:r>
        <w:rPr>
          <w:noProof/>
        </w:rPr>
        <w:t>2)</w:t>
      </w:r>
      <w:r>
        <w:rPr>
          <w:noProof/>
        </w:rPr>
        <w:tab/>
        <w:t xml:space="preserve">a </w:t>
      </w:r>
      <w:r w:rsidR="003C5C48">
        <w:rPr>
          <w:noProof/>
        </w:rPr>
        <w:t>payload, containing:</w:t>
      </w:r>
    </w:p>
    <w:p w14:paraId="7DBD98F9" w14:textId="77777777" w:rsidR="003C5C48" w:rsidRDefault="003C5C48" w:rsidP="003C5C48">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6DA284FC" w14:textId="77777777" w:rsidR="003C5C48" w:rsidRDefault="003C5C48" w:rsidP="003C5C48">
      <w:pPr>
        <w:pStyle w:val="B3"/>
        <w:rPr>
          <w:noProof/>
        </w:rPr>
      </w:pPr>
      <w:r>
        <w:rPr>
          <w:noProof/>
        </w:rPr>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0ED4B38E" w14:textId="77777777" w:rsidR="003C5C48" w:rsidRDefault="003C5C48" w:rsidP="003C5C48">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1DD264C9" w14:textId="08BF81E8" w:rsidR="00C170B6" w:rsidRDefault="003C5C48" w:rsidP="003C5C48">
      <w:pPr>
        <w:pStyle w:val="B2"/>
        <w:rPr>
          <w:noProof/>
        </w:rPr>
      </w:pPr>
      <w:r>
        <w:rPr>
          <w:noProof/>
        </w:rPr>
        <w:tab/>
      </w:r>
      <w:r w:rsidRPr="00882C25">
        <w:rPr>
          <w:noProof/>
        </w:rPr>
        <w:t>to be transmitted</w:t>
      </w:r>
      <w:r>
        <w:rPr>
          <w:noProof/>
        </w:rPr>
        <w:t>.</w:t>
      </w:r>
    </w:p>
    <w:bookmarkEnd w:id="843"/>
    <w:p w14:paraId="2B71315D" w14:textId="2B9A01C8" w:rsidR="00C170B6" w:rsidRDefault="00C170B6" w:rsidP="00C170B6">
      <w:pPr>
        <w:rPr>
          <w:noProof/>
        </w:rPr>
      </w:pPr>
      <w:r>
        <w:rPr>
          <w:noProof/>
        </w:rPr>
        <w:t>Upon establishment of the MA PDU session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lastRenderedPageBreak/>
        <w:t>b)</w:t>
      </w:r>
      <w:r>
        <w:rPr>
          <w:noProof/>
        </w:rPr>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Default="006B1BEA" w:rsidP="006B1BEA">
      <w:pPr>
        <w:rPr>
          <w:noProof/>
        </w:rPr>
      </w:pPr>
      <w:r>
        <w:rPr>
          <w:noProof/>
        </w:rPr>
        <w:t>Upon establishment of the MA PDU session by using the MPQUIC</w:t>
      </w:r>
      <w:r>
        <w:rPr>
          <w:noProof/>
        </w:rPr>
        <w:t>-UDP</w:t>
      </w:r>
      <w:r>
        <w:rPr>
          <w:noProof/>
        </w:rPr>
        <w:t xml:space="preserve"> functionality</w:t>
      </w:r>
      <w:r>
        <w:rPr>
          <w:noProof/>
        </w:rPr>
        <w:t xml:space="preserve">, </w:t>
      </w:r>
      <w:r w:rsidRPr="00A7688C">
        <w:rPr>
          <w:noProof/>
        </w:rPr>
        <w:t>MPQUIC-IP functionality or MPQUIC-E functionality</w:t>
      </w:r>
      <w:r>
        <w:rPr>
          <w:noProof/>
        </w:rPr>
        <w:t xml:space="preserve"> as the steering functionality with transport mode as datagram mode 1:</w:t>
      </w:r>
    </w:p>
    <w:p w14:paraId="0BDB0485" w14:textId="77777777" w:rsidR="0027520C" w:rsidRDefault="0027520C" w:rsidP="0027520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28CEC467" w14:textId="6C490C59" w:rsidR="0027520C" w:rsidRDefault="0027520C" w:rsidP="0027520C">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844" w:name="_CR6_4_3"/>
      <w:bookmarkStart w:id="845" w:name="_Toc193383382"/>
      <w:bookmarkEnd w:id="844"/>
      <w:r>
        <w:rPr>
          <w:noProof/>
        </w:rPr>
        <w:t>6.</w:t>
      </w:r>
      <w:r w:rsidR="00DC2A61">
        <w:rPr>
          <w:noProof/>
        </w:rPr>
        <w:t>4</w:t>
      </w:r>
      <w:r>
        <w:rPr>
          <w:noProof/>
        </w:rPr>
        <w:t>.3</w:t>
      </w:r>
      <w:r>
        <w:rPr>
          <w:noProof/>
        </w:rPr>
        <w:tab/>
        <w:t>Datagram mode 2</w:t>
      </w:r>
      <w:bookmarkEnd w:id="845"/>
    </w:p>
    <w:p w14:paraId="56ABD1E2" w14:textId="392D0AB0" w:rsidR="00C170B6" w:rsidRDefault="00C170B6" w:rsidP="00C170B6">
      <w:pPr>
        <w:rPr>
          <w:noProof/>
        </w:rPr>
      </w:pPr>
      <w:bookmarkStart w:id="846" w:name="_Hlk167769898"/>
      <w:r>
        <w:rPr>
          <w:noProof/>
        </w:rPr>
        <w:t>If the MA PDU session is established by using the MPQUIC</w:t>
      </w:r>
      <w:r w:rsidR="00B846C7">
        <w:rPr>
          <w:noProof/>
        </w:rPr>
        <w:t>-UDP</w:t>
      </w:r>
      <w:r w:rsidR="00B846C7" w:rsidRPr="0039515C">
        <w:rPr>
          <w:noProof/>
        </w:rPr>
        <w:t xml:space="preserve"> </w:t>
      </w:r>
      <w:r w:rsidR="00B846C7">
        <w:rPr>
          <w:noProof/>
        </w:rPr>
        <w:t>functionality, MPQUIC-IP</w:t>
      </w:r>
      <w:r w:rsidR="00B846C7" w:rsidRPr="0039515C">
        <w:rPr>
          <w:noProof/>
        </w:rPr>
        <w:t xml:space="preserve"> </w:t>
      </w:r>
      <w:r w:rsidR="00B846C7">
        <w:rPr>
          <w:noProof/>
        </w:rPr>
        <w:t>functionality or MPQUIC-E</w:t>
      </w:r>
      <w:r>
        <w:rPr>
          <w:noProof/>
        </w:rPr>
        <w:t xml:space="preserve"> functionality as the steering functionality with transport mode as datagram mode 2, the HTTP datagram payload, shown in Figure 7 in IETF RFC 9298 [9E]</w:t>
      </w:r>
      <w:r w:rsidR="00B846C7">
        <w:rPr>
          <w:noProof/>
        </w:rPr>
        <w:t xml:space="preserve"> for MPQUIC-UDP, Figure 13 in </w:t>
      </w:r>
      <w:r w:rsidR="00B846C7">
        <w:t>IETF</w:t>
      </w:r>
      <w:r w:rsidR="00B846C7" w:rsidRPr="00A20210">
        <w:t> </w:t>
      </w:r>
      <w:r w:rsidR="00B846C7">
        <w:t>RFC</w:t>
      </w:r>
      <w:r w:rsidR="00B846C7" w:rsidRPr="00A20210">
        <w:t> </w:t>
      </w:r>
      <w:r w:rsidR="00B846C7">
        <w:t>9484</w:t>
      </w:r>
      <w:r w:rsidR="00B846C7">
        <w:rPr>
          <w:noProof/>
        </w:rPr>
        <w:t> </w:t>
      </w:r>
      <w:r w:rsidR="00B846C7">
        <w:t>[</w:t>
      </w:r>
      <w:r w:rsidR="00802B3E">
        <w:t>19</w:t>
      </w:r>
      <w:r w:rsidR="00B846C7">
        <w:t>]</w:t>
      </w:r>
      <w:r w:rsidR="00B846C7" w:rsidRPr="00386C8F">
        <w:rPr>
          <w:noProof/>
        </w:rPr>
        <w:t xml:space="preserve"> </w:t>
      </w:r>
      <w:r w:rsidR="00B846C7">
        <w:rPr>
          <w:noProof/>
        </w:rPr>
        <w:t>for MPQUIC-IP</w:t>
      </w:r>
      <w:r w:rsidR="00B846C7">
        <w:t xml:space="preserve"> or </w:t>
      </w:r>
      <w:r w:rsidR="00B846C7">
        <w:rPr>
          <w:noProof/>
        </w:rPr>
        <w:t xml:space="preserve">Figure 5 in </w:t>
      </w:r>
      <w:r w:rsidR="00B846C7">
        <w:t>draft-ietf-masque-connect-ethernet-05</w:t>
      </w:r>
      <w:r w:rsidR="00B846C7">
        <w:rPr>
          <w:noProof/>
        </w:rPr>
        <w:t> </w:t>
      </w:r>
      <w:r w:rsidR="00B846C7">
        <w:t>[</w:t>
      </w:r>
      <w:r w:rsidR="00802B3E">
        <w:t>20</w:t>
      </w:r>
      <w:r w:rsidR="00B846C7">
        <w:t>]</w:t>
      </w:r>
      <w:r w:rsidR="00B846C7" w:rsidRPr="00386C8F">
        <w:rPr>
          <w:noProof/>
        </w:rPr>
        <w:t xml:space="preserve"> </w:t>
      </w:r>
      <w:r w:rsidR="00B846C7">
        <w:rPr>
          <w:noProof/>
        </w:rPr>
        <w:t>for MPQUIC-E</w:t>
      </w:r>
      <w:r>
        <w:rPr>
          <w:noProof/>
        </w:rPr>
        <w:t xml:space="preserv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0A2DC2E9" w14:textId="77777777" w:rsidR="00B846C7" w:rsidRDefault="00C170B6" w:rsidP="00C170B6">
      <w:pPr>
        <w:pStyle w:val="B1"/>
        <w:rPr>
          <w:noProof/>
        </w:rPr>
      </w:pPr>
      <w:r>
        <w:rPr>
          <w:noProof/>
        </w:rPr>
        <w:t>b)</w:t>
      </w:r>
      <w:r>
        <w:rPr>
          <w:noProof/>
        </w:rPr>
        <w:tab/>
        <w:t>a payload containing</w:t>
      </w:r>
      <w:r w:rsidR="00B846C7">
        <w:rPr>
          <w:noProof/>
        </w:rPr>
        <w:t>:</w:t>
      </w:r>
    </w:p>
    <w:p w14:paraId="7B24E0FB" w14:textId="77777777" w:rsidR="00B846C7" w:rsidRDefault="00B846C7" w:rsidP="00B846C7">
      <w:pPr>
        <w:pStyle w:val="B2"/>
        <w:rPr>
          <w:noProof/>
        </w:rPr>
      </w:pPr>
      <w:r>
        <w:rPr>
          <w:noProof/>
        </w:rPr>
        <w:t>1)</w:t>
      </w:r>
      <w:r>
        <w:rPr>
          <w:noProof/>
        </w:rPr>
        <w:tab/>
        <w:t>a UDP packet when using the MPQUIC-UDP</w:t>
      </w:r>
      <w:r w:rsidRPr="00583DC7">
        <w:rPr>
          <w:noProof/>
        </w:rPr>
        <w:t xml:space="preserve"> </w:t>
      </w:r>
      <w:r>
        <w:rPr>
          <w:noProof/>
        </w:rPr>
        <w:t>functionality;</w:t>
      </w:r>
    </w:p>
    <w:p w14:paraId="50D800E8" w14:textId="77777777" w:rsidR="00B846C7" w:rsidRDefault="00B846C7" w:rsidP="00B846C7">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09A7AAB6" w14:textId="77777777" w:rsidR="00B846C7" w:rsidRDefault="00B846C7" w:rsidP="00B846C7">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43E2D10B" w14:textId="696B077B" w:rsidR="00C170B6" w:rsidRDefault="00B846C7" w:rsidP="00B846C7">
      <w:pPr>
        <w:pStyle w:val="B1"/>
        <w:rPr>
          <w:noProof/>
        </w:rPr>
      </w:pPr>
      <w:r>
        <w:rPr>
          <w:noProof/>
        </w:rPr>
        <w:tab/>
        <w:t>to be transmitted.</w:t>
      </w:r>
    </w:p>
    <w:p w14:paraId="6F7A78AC" w14:textId="6F588EB5" w:rsidR="00C170B6" w:rsidRDefault="00C170B6" w:rsidP="00C170B6">
      <w:pPr>
        <w:pStyle w:val="Heading3"/>
        <w:rPr>
          <w:noProof/>
        </w:rPr>
      </w:pPr>
      <w:bookmarkStart w:id="847" w:name="_CR6_4_4"/>
      <w:bookmarkStart w:id="848" w:name="_Toc193383383"/>
      <w:bookmarkEnd w:id="846"/>
      <w:bookmarkEnd w:id="847"/>
      <w:r>
        <w:rPr>
          <w:noProof/>
        </w:rPr>
        <w:t>6.</w:t>
      </w:r>
      <w:r w:rsidR="00DC2A61">
        <w:rPr>
          <w:noProof/>
        </w:rPr>
        <w:t>4</w:t>
      </w:r>
      <w:r>
        <w:rPr>
          <w:noProof/>
        </w:rPr>
        <w:t>.4</w:t>
      </w:r>
      <w:r>
        <w:rPr>
          <w:noProof/>
        </w:rPr>
        <w:tab/>
        <w:t>Stream mode</w:t>
      </w:r>
      <w:bookmarkEnd w:id="848"/>
    </w:p>
    <w:p w14:paraId="38A5BE91" w14:textId="07961A27" w:rsidR="00C170B6" w:rsidRPr="00A20210" w:rsidRDefault="00C170B6" w:rsidP="000132AC">
      <w:pPr>
        <w:rPr>
          <w:noProof/>
        </w:rPr>
      </w:pPr>
      <w:r>
        <w:rPr>
          <w:noProof/>
        </w:rPr>
        <w:t>If the MA PDU session is established by using the MPQUIC</w:t>
      </w:r>
      <w:r w:rsidR="00B846C7">
        <w:rPr>
          <w:noProof/>
        </w:rPr>
        <w:t>-UDP</w:t>
      </w:r>
      <w:r>
        <w:rPr>
          <w:noProof/>
        </w:rPr>
        <w:t xml:space="preserve"> functionality</w:t>
      </w:r>
      <w:r w:rsidR="00B846C7">
        <w:rPr>
          <w:noProof/>
        </w:rPr>
        <w:t xml:space="preserve">, </w:t>
      </w:r>
      <w:r w:rsidR="00B846C7" w:rsidRPr="00F04134">
        <w:rPr>
          <w:noProof/>
        </w:rPr>
        <w:t>MPQUIC-IP functionality or MPQUIC-E functionality</w:t>
      </w:r>
      <w:r>
        <w:rPr>
          <w:noProof/>
        </w:rPr>
        <w:t xml:space="preserve"> as the steering functionality with transport mode as stream mode, the encoding of the UDP packets shall follow as specified in IETF RFC 9000 [9A].</w:t>
      </w:r>
    </w:p>
    <w:p w14:paraId="17034FCA" w14:textId="06B60377" w:rsidR="00D82687" w:rsidRPr="00A20210" w:rsidRDefault="00D82687" w:rsidP="00D82687">
      <w:pPr>
        <w:pStyle w:val="Heading1"/>
      </w:pPr>
      <w:bookmarkStart w:id="849" w:name="_CR7"/>
      <w:bookmarkStart w:id="850" w:name="_Toc42897446"/>
      <w:bookmarkStart w:id="851" w:name="_Toc43398961"/>
      <w:bookmarkStart w:id="852" w:name="_Toc51772040"/>
      <w:bookmarkStart w:id="853" w:name="_Toc193383384"/>
      <w:bookmarkEnd w:id="849"/>
      <w:r w:rsidRPr="00A20210">
        <w:t>7</w:t>
      </w:r>
      <w:r w:rsidRPr="00A20210">
        <w:tab/>
        <w:t>List of system parameters</w:t>
      </w:r>
      <w:bookmarkEnd w:id="850"/>
      <w:bookmarkEnd w:id="851"/>
      <w:bookmarkEnd w:id="852"/>
      <w:bookmarkEnd w:id="853"/>
    </w:p>
    <w:p w14:paraId="7518A929" w14:textId="1AFBE942" w:rsidR="00D82687" w:rsidRPr="00A20210" w:rsidRDefault="00D82687" w:rsidP="00D82687">
      <w:pPr>
        <w:pStyle w:val="Heading2"/>
      </w:pPr>
      <w:bookmarkStart w:id="854" w:name="_CR7_1"/>
      <w:bookmarkStart w:id="855" w:name="_Toc11419921"/>
      <w:bookmarkStart w:id="856" w:name="_Toc42897447"/>
      <w:bookmarkStart w:id="857" w:name="_Toc43398962"/>
      <w:bookmarkStart w:id="858" w:name="_Toc51772041"/>
      <w:bookmarkStart w:id="859" w:name="_Toc193383385"/>
      <w:bookmarkEnd w:id="854"/>
      <w:r w:rsidRPr="00A20210">
        <w:t>7.1</w:t>
      </w:r>
      <w:r w:rsidRPr="00A20210">
        <w:tab/>
        <w:t>General</w:t>
      </w:r>
      <w:bookmarkEnd w:id="855"/>
      <w:bookmarkEnd w:id="856"/>
      <w:bookmarkEnd w:id="857"/>
      <w:bookmarkEnd w:id="858"/>
      <w:bookmarkEnd w:id="859"/>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860" w:name="_CR7_2"/>
      <w:bookmarkStart w:id="861" w:name="_Toc42897448"/>
      <w:bookmarkStart w:id="862" w:name="_Toc43398963"/>
      <w:bookmarkStart w:id="863" w:name="_Toc51772042"/>
      <w:bookmarkStart w:id="864" w:name="_Toc193383386"/>
      <w:bookmarkEnd w:id="860"/>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861"/>
      <w:bookmarkEnd w:id="862"/>
      <w:bookmarkEnd w:id="863"/>
      <w:bookmarkEnd w:id="864"/>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865" w:name="_CRTable7_21"/>
      <w:bookmarkStart w:id="866" w:name="_Hlk106463994"/>
      <w:r w:rsidRPr="00A20210">
        <w:lastRenderedPageBreak/>
        <w:t>Table </w:t>
      </w:r>
      <w:bookmarkEnd w:id="865"/>
      <w:r w:rsidRPr="00A20210">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866"/>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9142A">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9142A">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9142A">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9142A">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9142A">
            <w:pPr>
              <w:pStyle w:val="TAL"/>
            </w:pPr>
            <w:r w:rsidRPr="00A20210">
              <w:t>Retransmission of PMFP UAT COMMAND message</w:t>
            </w:r>
          </w:p>
        </w:tc>
      </w:tr>
      <w:tr w:rsidR="0066449E" w:rsidRPr="00A20210" w14:paraId="1BEF0D9D" w14:textId="77777777" w:rsidTr="009845F3">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9845F3">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9845F3">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9845F3">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9845F3">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9845F3">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bookmarkStart w:id="867" w:name="_CRTable7_22"/>
      <w:r w:rsidRPr="00A20210">
        <w:lastRenderedPageBreak/>
        <w:t>Table </w:t>
      </w:r>
      <w:bookmarkEnd w:id="867"/>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868" w:name="_CR8"/>
      <w:bookmarkStart w:id="869" w:name="_Toc42897449"/>
      <w:bookmarkStart w:id="870" w:name="_Toc43398964"/>
      <w:bookmarkStart w:id="871" w:name="_Toc51772043"/>
      <w:bookmarkStart w:id="872" w:name="_Toc193383387"/>
      <w:bookmarkEnd w:id="868"/>
      <w:r w:rsidRPr="00A20210">
        <w:t>8</w:t>
      </w:r>
      <w:r w:rsidRPr="00A20210">
        <w:tab/>
        <w:t>Handling of unknown, unforeseen, and erroneous PMFP data</w:t>
      </w:r>
      <w:bookmarkEnd w:id="869"/>
      <w:bookmarkEnd w:id="870"/>
      <w:bookmarkEnd w:id="871"/>
      <w:bookmarkEnd w:id="872"/>
    </w:p>
    <w:p w14:paraId="4197426A" w14:textId="11C26A79" w:rsidR="003F3A2D" w:rsidRPr="00A20210" w:rsidRDefault="003F3A2D" w:rsidP="00996A7E">
      <w:pPr>
        <w:pStyle w:val="Heading2"/>
      </w:pPr>
      <w:bookmarkStart w:id="873" w:name="_CR8_1"/>
      <w:bookmarkStart w:id="874" w:name="_Toc27747506"/>
      <w:bookmarkStart w:id="875" w:name="_Toc36213700"/>
      <w:bookmarkStart w:id="876" w:name="_Toc36657877"/>
      <w:bookmarkStart w:id="877" w:name="_Toc42897450"/>
      <w:bookmarkStart w:id="878" w:name="_Toc43398965"/>
      <w:bookmarkStart w:id="879" w:name="_Toc51772044"/>
      <w:bookmarkStart w:id="880" w:name="_Toc193383388"/>
      <w:bookmarkEnd w:id="873"/>
      <w:r w:rsidRPr="00A20210">
        <w:t>8.1</w:t>
      </w:r>
      <w:r w:rsidRPr="00A20210">
        <w:tab/>
        <w:t>General</w:t>
      </w:r>
      <w:bookmarkEnd w:id="874"/>
      <w:bookmarkEnd w:id="875"/>
      <w:bookmarkEnd w:id="876"/>
      <w:bookmarkEnd w:id="877"/>
      <w:bookmarkEnd w:id="878"/>
      <w:bookmarkEnd w:id="879"/>
      <w:bookmarkEnd w:id="880"/>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881" w:name="_CR8_2"/>
      <w:bookmarkStart w:id="882" w:name="_Toc27747507"/>
      <w:bookmarkStart w:id="883" w:name="_Toc36213701"/>
      <w:bookmarkStart w:id="884" w:name="_Toc36657878"/>
      <w:bookmarkStart w:id="885" w:name="_Toc42897451"/>
      <w:bookmarkStart w:id="886" w:name="_Toc43398966"/>
      <w:bookmarkStart w:id="887" w:name="_Toc51772045"/>
      <w:bookmarkStart w:id="888" w:name="_Toc193383389"/>
      <w:bookmarkEnd w:id="881"/>
      <w:r w:rsidRPr="00A20210">
        <w:lastRenderedPageBreak/>
        <w:t>8</w:t>
      </w:r>
      <w:r w:rsidR="003F3A2D" w:rsidRPr="00A20210">
        <w:t>.2</w:t>
      </w:r>
      <w:r w:rsidR="003F3A2D" w:rsidRPr="00A20210">
        <w:tab/>
        <w:t>Message too short or too long</w:t>
      </w:r>
      <w:bookmarkEnd w:id="882"/>
      <w:bookmarkEnd w:id="883"/>
      <w:bookmarkEnd w:id="884"/>
      <w:bookmarkEnd w:id="885"/>
      <w:bookmarkEnd w:id="886"/>
      <w:bookmarkEnd w:id="887"/>
      <w:bookmarkEnd w:id="888"/>
    </w:p>
    <w:p w14:paraId="07ABD38E" w14:textId="6AA9E1A3" w:rsidR="003F3A2D" w:rsidRPr="00A20210" w:rsidRDefault="00EE26FC" w:rsidP="00996A7E">
      <w:pPr>
        <w:pStyle w:val="Heading3"/>
      </w:pPr>
      <w:bookmarkStart w:id="889" w:name="_CR8_2_1"/>
      <w:bookmarkStart w:id="890" w:name="_Toc27747508"/>
      <w:bookmarkStart w:id="891" w:name="_Toc36213702"/>
      <w:bookmarkStart w:id="892" w:name="_Toc36657879"/>
      <w:bookmarkStart w:id="893" w:name="_Toc42897452"/>
      <w:bookmarkStart w:id="894" w:name="_Toc43398967"/>
      <w:bookmarkStart w:id="895" w:name="_Toc51772046"/>
      <w:bookmarkStart w:id="896" w:name="_Toc193383390"/>
      <w:bookmarkEnd w:id="889"/>
      <w:r w:rsidRPr="00A20210">
        <w:t>8.</w:t>
      </w:r>
      <w:r w:rsidR="003F3A2D" w:rsidRPr="00A20210">
        <w:t>2.1</w:t>
      </w:r>
      <w:r w:rsidR="003F3A2D" w:rsidRPr="00A20210">
        <w:tab/>
        <w:t>Message too short</w:t>
      </w:r>
      <w:bookmarkEnd w:id="890"/>
      <w:bookmarkEnd w:id="891"/>
      <w:bookmarkEnd w:id="892"/>
      <w:bookmarkEnd w:id="893"/>
      <w:bookmarkEnd w:id="894"/>
      <w:bookmarkEnd w:id="895"/>
      <w:bookmarkEnd w:id="896"/>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897" w:name="_CR8_2_2"/>
      <w:bookmarkStart w:id="898" w:name="_Toc27747509"/>
      <w:bookmarkStart w:id="899" w:name="_Toc36213703"/>
      <w:bookmarkStart w:id="900" w:name="_Toc36657880"/>
      <w:bookmarkStart w:id="901" w:name="_Toc42897453"/>
      <w:bookmarkStart w:id="902" w:name="_Toc43398968"/>
      <w:bookmarkStart w:id="903" w:name="_Toc51772047"/>
      <w:bookmarkStart w:id="904" w:name="_Toc193383391"/>
      <w:bookmarkEnd w:id="897"/>
      <w:r w:rsidRPr="00A20210">
        <w:t>8.</w:t>
      </w:r>
      <w:r w:rsidR="003F3A2D" w:rsidRPr="00A20210">
        <w:rPr>
          <w:noProof/>
        </w:rPr>
        <w:t>2.2</w:t>
      </w:r>
      <w:r w:rsidR="003F3A2D" w:rsidRPr="00A20210">
        <w:rPr>
          <w:noProof/>
        </w:rPr>
        <w:tab/>
        <w:t>Message too long</w:t>
      </w:r>
      <w:bookmarkEnd w:id="898"/>
      <w:bookmarkEnd w:id="899"/>
      <w:bookmarkEnd w:id="900"/>
      <w:bookmarkEnd w:id="901"/>
      <w:bookmarkEnd w:id="902"/>
      <w:bookmarkEnd w:id="903"/>
      <w:bookmarkEnd w:id="904"/>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05" w:name="_CR8_3"/>
      <w:bookmarkStart w:id="906" w:name="_Toc27747510"/>
      <w:bookmarkStart w:id="907" w:name="_Toc36213704"/>
      <w:bookmarkStart w:id="908" w:name="_Toc36657881"/>
      <w:bookmarkStart w:id="909" w:name="_Toc42897454"/>
      <w:bookmarkStart w:id="910" w:name="_Toc43398969"/>
      <w:bookmarkStart w:id="911" w:name="_Toc51772048"/>
      <w:bookmarkStart w:id="912" w:name="_Toc193383392"/>
      <w:bookmarkEnd w:id="905"/>
      <w:r w:rsidRPr="00A20210">
        <w:t>8.</w:t>
      </w:r>
      <w:r w:rsidR="003F3A2D" w:rsidRPr="00A20210">
        <w:t>3</w:t>
      </w:r>
      <w:r w:rsidR="003F3A2D" w:rsidRPr="00A20210">
        <w:tab/>
        <w:t>Unknown or unforeseen extended procedure transaction identity</w:t>
      </w:r>
      <w:bookmarkEnd w:id="906"/>
      <w:bookmarkEnd w:id="907"/>
      <w:bookmarkEnd w:id="908"/>
      <w:r w:rsidR="003F3A2D" w:rsidRPr="00A20210">
        <w:t xml:space="preserve"> (EPTI)</w:t>
      </w:r>
      <w:bookmarkEnd w:id="909"/>
      <w:bookmarkEnd w:id="910"/>
      <w:bookmarkEnd w:id="911"/>
      <w:bookmarkEnd w:id="912"/>
    </w:p>
    <w:p w14:paraId="5766163B" w14:textId="503D0B24" w:rsidR="003F3A2D" w:rsidRPr="00A20210" w:rsidRDefault="00EE26FC" w:rsidP="00996A7E">
      <w:pPr>
        <w:pStyle w:val="Heading3"/>
      </w:pPr>
      <w:bookmarkStart w:id="913" w:name="_CR8_3_1"/>
      <w:bookmarkStart w:id="914" w:name="_Toc27747511"/>
      <w:bookmarkStart w:id="915" w:name="_Toc36213705"/>
      <w:bookmarkStart w:id="916" w:name="_Toc36657882"/>
      <w:bookmarkStart w:id="917" w:name="_Toc42897455"/>
      <w:bookmarkStart w:id="918" w:name="_Toc43398970"/>
      <w:bookmarkStart w:id="919" w:name="_Toc51772049"/>
      <w:bookmarkStart w:id="920" w:name="_Toc193383393"/>
      <w:bookmarkEnd w:id="913"/>
      <w:r w:rsidRPr="00A20210">
        <w:t>8.</w:t>
      </w:r>
      <w:r w:rsidR="003F3A2D" w:rsidRPr="00A20210">
        <w:t>3.1</w:t>
      </w:r>
      <w:r w:rsidR="003F3A2D" w:rsidRPr="00A20210">
        <w:tab/>
        <w:t>Extended procedure transaction identity</w:t>
      </w:r>
      <w:bookmarkEnd w:id="914"/>
      <w:bookmarkEnd w:id="915"/>
      <w:bookmarkEnd w:id="916"/>
      <w:r w:rsidR="003F3A2D" w:rsidRPr="00A20210">
        <w:t xml:space="preserve"> (EPTI)</w:t>
      </w:r>
      <w:bookmarkEnd w:id="917"/>
      <w:bookmarkEnd w:id="918"/>
      <w:bookmarkEnd w:id="919"/>
      <w:bookmarkEnd w:id="920"/>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21" w:name="_CR8_4"/>
      <w:bookmarkStart w:id="922" w:name="_Toc27747512"/>
      <w:bookmarkStart w:id="923" w:name="_Toc36213706"/>
      <w:bookmarkStart w:id="924" w:name="_Toc36657883"/>
      <w:bookmarkStart w:id="925" w:name="_Toc42897456"/>
      <w:bookmarkStart w:id="926" w:name="_Toc43398971"/>
      <w:bookmarkStart w:id="927" w:name="_Toc51772050"/>
      <w:bookmarkStart w:id="928" w:name="_Toc193383394"/>
      <w:bookmarkEnd w:id="921"/>
      <w:r w:rsidRPr="00A20210">
        <w:t>8.</w:t>
      </w:r>
      <w:r w:rsidR="003F3A2D" w:rsidRPr="00A20210">
        <w:t>4</w:t>
      </w:r>
      <w:r w:rsidR="003F3A2D" w:rsidRPr="00A20210">
        <w:tab/>
        <w:t>Unknown or unforeseen message type</w:t>
      </w:r>
      <w:bookmarkEnd w:id="922"/>
      <w:bookmarkEnd w:id="923"/>
      <w:bookmarkEnd w:id="924"/>
      <w:bookmarkEnd w:id="925"/>
      <w:bookmarkEnd w:id="926"/>
      <w:bookmarkEnd w:id="927"/>
      <w:bookmarkEnd w:id="928"/>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29" w:name="_CR8_5"/>
      <w:bookmarkStart w:id="930" w:name="_Toc27747513"/>
      <w:bookmarkStart w:id="931" w:name="_Toc36213707"/>
      <w:bookmarkStart w:id="932" w:name="_Toc36657884"/>
      <w:bookmarkStart w:id="933" w:name="_Toc42897457"/>
      <w:bookmarkStart w:id="934" w:name="_Toc43398972"/>
      <w:bookmarkStart w:id="935" w:name="_Toc51772051"/>
      <w:bookmarkStart w:id="936" w:name="_Toc193383395"/>
      <w:bookmarkEnd w:id="929"/>
      <w:r w:rsidRPr="00A20210">
        <w:t>8.</w:t>
      </w:r>
      <w:r w:rsidR="003F3A2D" w:rsidRPr="00A20210">
        <w:t>5</w:t>
      </w:r>
      <w:r w:rsidR="003F3A2D" w:rsidRPr="00A20210">
        <w:tab/>
        <w:t>Non-semantical mandatory information element errors</w:t>
      </w:r>
      <w:bookmarkEnd w:id="930"/>
      <w:bookmarkEnd w:id="931"/>
      <w:bookmarkEnd w:id="932"/>
      <w:bookmarkEnd w:id="933"/>
      <w:bookmarkEnd w:id="934"/>
      <w:bookmarkEnd w:id="935"/>
      <w:bookmarkEnd w:id="936"/>
    </w:p>
    <w:p w14:paraId="65B0C11E" w14:textId="00D0CD96" w:rsidR="003F3A2D" w:rsidRPr="00A20210" w:rsidRDefault="00EE26FC" w:rsidP="00996A7E">
      <w:pPr>
        <w:pStyle w:val="Heading3"/>
      </w:pPr>
      <w:bookmarkStart w:id="937" w:name="_CR8_5_1"/>
      <w:bookmarkStart w:id="938" w:name="_Toc27747514"/>
      <w:bookmarkStart w:id="939" w:name="_Toc36213708"/>
      <w:bookmarkStart w:id="940" w:name="_Toc36657885"/>
      <w:bookmarkStart w:id="941" w:name="_Toc42897458"/>
      <w:bookmarkStart w:id="942" w:name="_Toc43398973"/>
      <w:bookmarkStart w:id="943" w:name="_Toc51772052"/>
      <w:bookmarkStart w:id="944" w:name="_Toc193383396"/>
      <w:bookmarkEnd w:id="937"/>
      <w:r w:rsidRPr="00A20210">
        <w:t>8.</w:t>
      </w:r>
      <w:r w:rsidR="003F3A2D" w:rsidRPr="00A20210">
        <w:t>5.1</w:t>
      </w:r>
      <w:r w:rsidR="003F3A2D" w:rsidRPr="00A20210">
        <w:tab/>
        <w:t>Common procedures</w:t>
      </w:r>
      <w:bookmarkEnd w:id="938"/>
      <w:bookmarkEnd w:id="939"/>
      <w:bookmarkEnd w:id="940"/>
      <w:bookmarkEnd w:id="941"/>
      <w:bookmarkEnd w:id="942"/>
      <w:bookmarkEnd w:id="943"/>
      <w:bookmarkEnd w:id="944"/>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45" w:name="_CR8_6"/>
      <w:bookmarkStart w:id="946" w:name="_Toc27747515"/>
      <w:bookmarkStart w:id="947" w:name="_Toc36213709"/>
      <w:bookmarkStart w:id="948" w:name="_Toc36657886"/>
      <w:bookmarkStart w:id="949" w:name="_Toc42897459"/>
      <w:bookmarkStart w:id="950" w:name="_Toc43398974"/>
      <w:bookmarkStart w:id="951" w:name="_Toc51772053"/>
      <w:bookmarkStart w:id="952" w:name="_Toc193383397"/>
      <w:bookmarkEnd w:id="945"/>
      <w:r w:rsidRPr="00A20210">
        <w:t>8.</w:t>
      </w:r>
      <w:r w:rsidR="003F3A2D" w:rsidRPr="00A20210">
        <w:t>6</w:t>
      </w:r>
      <w:r w:rsidR="003F3A2D" w:rsidRPr="00A20210">
        <w:tab/>
        <w:t>Unknown and unforeseen IEs in the non-imperative message part</w:t>
      </w:r>
      <w:bookmarkEnd w:id="946"/>
      <w:bookmarkEnd w:id="947"/>
      <w:bookmarkEnd w:id="948"/>
      <w:bookmarkEnd w:id="949"/>
      <w:bookmarkEnd w:id="950"/>
      <w:bookmarkEnd w:id="951"/>
      <w:bookmarkEnd w:id="952"/>
    </w:p>
    <w:p w14:paraId="554144FC" w14:textId="15F13050" w:rsidR="003F3A2D" w:rsidRPr="00A20210" w:rsidRDefault="00EE26FC" w:rsidP="00996A7E">
      <w:pPr>
        <w:pStyle w:val="Heading3"/>
      </w:pPr>
      <w:bookmarkStart w:id="953" w:name="_CR8_6_1"/>
      <w:bookmarkStart w:id="954" w:name="_Toc27747516"/>
      <w:bookmarkStart w:id="955" w:name="_Toc36213710"/>
      <w:bookmarkStart w:id="956" w:name="_Toc36657887"/>
      <w:bookmarkStart w:id="957" w:name="_Toc42897460"/>
      <w:bookmarkStart w:id="958" w:name="_Toc43398975"/>
      <w:bookmarkStart w:id="959" w:name="_Toc51772054"/>
      <w:bookmarkStart w:id="960" w:name="_Toc193383398"/>
      <w:bookmarkEnd w:id="953"/>
      <w:r w:rsidRPr="00A20210">
        <w:t>8.</w:t>
      </w:r>
      <w:r w:rsidR="003F3A2D" w:rsidRPr="00A20210">
        <w:t>6.1</w:t>
      </w:r>
      <w:r w:rsidR="003F3A2D" w:rsidRPr="00A20210">
        <w:tab/>
        <w:t>IEIs unknown in the message</w:t>
      </w:r>
      <w:bookmarkEnd w:id="954"/>
      <w:bookmarkEnd w:id="955"/>
      <w:bookmarkEnd w:id="956"/>
      <w:bookmarkEnd w:id="957"/>
      <w:bookmarkEnd w:id="958"/>
      <w:bookmarkEnd w:id="959"/>
      <w:bookmarkEnd w:id="960"/>
    </w:p>
    <w:p w14:paraId="4400507D" w14:textId="77777777" w:rsidR="003F3A2D" w:rsidRPr="00A20210" w:rsidRDefault="003F3A2D" w:rsidP="003F3A2D">
      <w:r w:rsidRPr="00A20210">
        <w:t>The UE shall ignore all IEs unknown in a message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961" w:name="_CR8_6_2"/>
      <w:bookmarkStart w:id="962" w:name="_Toc27747517"/>
      <w:bookmarkStart w:id="963" w:name="_Toc36213711"/>
      <w:bookmarkStart w:id="964" w:name="_Toc36657888"/>
      <w:bookmarkStart w:id="965" w:name="_Toc42897461"/>
      <w:bookmarkStart w:id="966" w:name="_Toc43398976"/>
      <w:bookmarkStart w:id="967" w:name="_Toc51772055"/>
      <w:bookmarkStart w:id="968" w:name="_Toc193383399"/>
      <w:bookmarkEnd w:id="961"/>
      <w:r w:rsidRPr="00A20210">
        <w:t>8.</w:t>
      </w:r>
      <w:r w:rsidR="003F3A2D" w:rsidRPr="00A20210">
        <w:t>6.2</w:t>
      </w:r>
      <w:r w:rsidR="003F3A2D" w:rsidRPr="00A20210">
        <w:tab/>
        <w:t>Out of sequence IEs</w:t>
      </w:r>
      <w:bookmarkEnd w:id="962"/>
      <w:bookmarkEnd w:id="963"/>
      <w:bookmarkEnd w:id="964"/>
      <w:bookmarkEnd w:id="965"/>
      <w:bookmarkEnd w:id="966"/>
      <w:bookmarkEnd w:id="967"/>
      <w:bookmarkEnd w:id="968"/>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969" w:name="_CR8_6_3"/>
      <w:bookmarkStart w:id="970" w:name="_Toc27747518"/>
      <w:bookmarkStart w:id="971" w:name="_Toc36213712"/>
      <w:bookmarkStart w:id="972" w:name="_Toc36657889"/>
      <w:bookmarkStart w:id="973" w:name="_Toc42897462"/>
      <w:bookmarkStart w:id="974" w:name="_Toc43398977"/>
      <w:bookmarkStart w:id="975" w:name="_Toc51772056"/>
      <w:bookmarkStart w:id="976" w:name="_Toc193383400"/>
      <w:bookmarkEnd w:id="969"/>
      <w:r w:rsidRPr="00A20210">
        <w:t>8.</w:t>
      </w:r>
      <w:r w:rsidR="003F3A2D" w:rsidRPr="00A20210">
        <w:t>6.3</w:t>
      </w:r>
      <w:r w:rsidR="003F3A2D" w:rsidRPr="00A20210">
        <w:tab/>
        <w:t>Repeated IEs</w:t>
      </w:r>
      <w:bookmarkEnd w:id="970"/>
      <w:bookmarkEnd w:id="971"/>
      <w:bookmarkEnd w:id="972"/>
      <w:bookmarkEnd w:id="973"/>
      <w:bookmarkEnd w:id="974"/>
      <w:bookmarkEnd w:id="975"/>
      <w:bookmarkEnd w:id="976"/>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977" w:name="_CR8_7"/>
      <w:bookmarkStart w:id="978" w:name="_Toc27747519"/>
      <w:bookmarkStart w:id="979" w:name="_Toc36213713"/>
      <w:bookmarkStart w:id="980" w:name="_Toc36657890"/>
      <w:bookmarkStart w:id="981" w:name="_Toc42897463"/>
      <w:bookmarkStart w:id="982" w:name="_Toc43398978"/>
      <w:bookmarkStart w:id="983" w:name="_Toc51772057"/>
      <w:bookmarkStart w:id="984" w:name="_Toc193383401"/>
      <w:bookmarkEnd w:id="977"/>
      <w:r w:rsidRPr="00A20210">
        <w:t>8.</w:t>
      </w:r>
      <w:r w:rsidR="003F3A2D" w:rsidRPr="00A20210">
        <w:t>7</w:t>
      </w:r>
      <w:r w:rsidR="003F3A2D" w:rsidRPr="00A20210">
        <w:tab/>
      </w:r>
      <w:bookmarkStart w:id="985" w:name="_Hlk42069224"/>
      <w:r w:rsidR="003F3A2D" w:rsidRPr="00A20210">
        <w:t>Non-imperative message part errors</w:t>
      </w:r>
      <w:bookmarkEnd w:id="978"/>
      <w:bookmarkEnd w:id="979"/>
      <w:bookmarkEnd w:id="980"/>
      <w:bookmarkEnd w:id="981"/>
      <w:bookmarkEnd w:id="982"/>
      <w:bookmarkEnd w:id="983"/>
      <w:bookmarkEnd w:id="984"/>
    </w:p>
    <w:p w14:paraId="7F6FFB9F" w14:textId="593963BF" w:rsidR="003F3A2D" w:rsidRPr="00A20210" w:rsidRDefault="00EE26FC" w:rsidP="00996A7E">
      <w:pPr>
        <w:pStyle w:val="Heading3"/>
      </w:pPr>
      <w:bookmarkStart w:id="986" w:name="_CR8_7_1"/>
      <w:bookmarkStart w:id="987" w:name="_Toc42897464"/>
      <w:bookmarkStart w:id="988" w:name="_Toc43398979"/>
      <w:bookmarkStart w:id="989" w:name="_Toc51772058"/>
      <w:bookmarkStart w:id="990" w:name="_Toc193383402"/>
      <w:bookmarkEnd w:id="985"/>
      <w:bookmarkEnd w:id="986"/>
      <w:r w:rsidRPr="00A20210">
        <w:t>8.</w:t>
      </w:r>
      <w:r w:rsidR="003F3A2D" w:rsidRPr="00A20210">
        <w:t>7.1</w:t>
      </w:r>
      <w:r w:rsidR="003F3A2D" w:rsidRPr="00A20210">
        <w:tab/>
        <w:t>General</w:t>
      </w:r>
      <w:bookmarkEnd w:id="987"/>
      <w:bookmarkEnd w:id="988"/>
      <w:bookmarkEnd w:id="989"/>
      <w:bookmarkEnd w:id="990"/>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991" w:name="_CR8_7_2"/>
      <w:bookmarkStart w:id="992" w:name="_Toc27747520"/>
      <w:bookmarkStart w:id="993" w:name="_Toc36213714"/>
      <w:bookmarkStart w:id="994" w:name="_Toc36657891"/>
      <w:bookmarkStart w:id="995" w:name="_Toc42897465"/>
      <w:bookmarkStart w:id="996" w:name="_Toc43398980"/>
      <w:bookmarkStart w:id="997" w:name="_Toc51772059"/>
      <w:bookmarkStart w:id="998" w:name="_Toc193383403"/>
      <w:bookmarkEnd w:id="991"/>
      <w:r w:rsidRPr="00A20210">
        <w:t>8.</w:t>
      </w:r>
      <w:r w:rsidR="003F3A2D" w:rsidRPr="00A20210">
        <w:t>7.2</w:t>
      </w:r>
      <w:r w:rsidR="003F3A2D" w:rsidRPr="00A20210">
        <w:tab/>
        <w:t>Syntactically incorrect optional IEs</w:t>
      </w:r>
      <w:bookmarkEnd w:id="992"/>
      <w:bookmarkEnd w:id="993"/>
      <w:bookmarkEnd w:id="994"/>
      <w:bookmarkEnd w:id="995"/>
      <w:bookmarkEnd w:id="996"/>
      <w:bookmarkEnd w:id="997"/>
      <w:bookmarkEnd w:id="998"/>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999" w:name="_CR8_7_3"/>
      <w:bookmarkStart w:id="1000" w:name="_Toc27747521"/>
      <w:bookmarkStart w:id="1001" w:name="_Toc36213715"/>
      <w:bookmarkStart w:id="1002" w:name="_Toc36657892"/>
      <w:bookmarkStart w:id="1003" w:name="_Toc42897466"/>
      <w:bookmarkStart w:id="1004" w:name="_Toc43398981"/>
      <w:bookmarkStart w:id="1005" w:name="_Toc51772060"/>
      <w:bookmarkStart w:id="1006" w:name="_Toc193383404"/>
      <w:bookmarkEnd w:id="999"/>
      <w:r w:rsidRPr="00A20210">
        <w:t>8.</w:t>
      </w:r>
      <w:r w:rsidR="003F3A2D" w:rsidRPr="00A20210">
        <w:t>7.3</w:t>
      </w:r>
      <w:r w:rsidR="003F3A2D" w:rsidRPr="00A20210">
        <w:tab/>
        <w:t>Conditional IE errors</w:t>
      </w:r>
      <w:bookmarkEnd w:id="1000"/>
      <w:bookmarkEnd w:id="1001"/>
      <w:bookmarkEnd w:id="1002"/>
      <w:bookmarkEnd w:id="1003"/>
      <w:bookmarkEnd w:id="1004"/>
      <w:bookmarkEnd w:id="1005"/>
      <w:bookmarkEnd w:id="1006"/>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07" w:name="_CR8_8"/>
      <w:bookmarkStart w:id="1008" w:name="_Toc27747522"/>
      <w:bookmarkStart w:id="1009" w:name="_Toc36213716"/>
      <w:bookmarkStart w:id="1010" w:name="_Toc36657893"/>
      <w:bookmarkStart w:id="1011" w:name="_Toc42897467"/>
      <w:bookmarkStart w:id="1012" w:name="_Toc43398982"/>
      <w:bookmarkStart w:id="1013" w:name="_Toc51772061"/>
      <w:bookmarkStart w:id="1014" w:name="_Toc193383405"/>
      <w:bookmarkEnd w:id="1007"/>
      <w:r w:rsidRPr="00A20210">
        <w:t>8.</w:t>
      </w:r>
      <w:r w:rsidR="003F3A2D" w:rsidRPr="00A20210">
        <w:t>8</w:t>
      </w:r>
      <w:r w:rsidR="003F3A2D" w:rsidRPr="00A20210">
        <w:tab/>
        <w:t>Messages with semantically incorrect contents</w:t>
      </w:r>
      <w:bookmarkEnd w:id="1008"/>
      <w:bookmarkEnd w:id="1009"/>
      <w:bookmarkEnd w:id="1010"/>
      <w:bookmarkEnd w:id="1011"/>
      <w:bookmarkEnd w:id="1012"/>
      <w:bookmarkEnd w:id="1013"/>
      <w:bookmarkEnd w:id="1014"/>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bookmarkStart w:id="1015" w:name="_CRAnnexAinformative"/>
      <w:bookmarkEnd w:id="1015"/>
      <w:r w:rsidRPr="00A20210">
        <w:br w:type="page"/>
      </w:r>
      <w:bookmarkStart w:id="1016" w:name="_Toc42897468"/>
      <w:bookmarkStart w:id="1017" w:name="_Toc43398983"/>
      <w:bookmarkStart w:id="1018" w:name="_Toc51772062"/>
      <w:bookmarkStart w:id="1019" w:name="historyclause"/>
      <w:bookmarkStart w:id="1020" w:name="_Toc25085432"/>
      <w:bookmarkStart w:id="1021" w:name="_Toc193383406"/>
      <w:r w:rsidR="00726BA8" w:rsidRPr="00A20210">
        <w:lastRenderedPageBreak/>
        <w:t>Annex A (informative):</w:t>
      </w:r>
      <w:r w:rsidR="00726BA8" w:rsidRPr="00A20210">
        <w:br/>
        <w:t>Registration templates</w:t>
      </w:r>
      <w:bookmarkEnd w:id="1016"/>
      <w:bookmarkEnd w:id="1017"/>
      <w:bookmarkEnd w:id="1018"/>
      <w:bookmarkEnd w:id="1021"/>
    </w:p>
    <w:p w14:paraId="7ADAD6F5" w14:textId="77777777" w:rsidR="00726BA8" w:rsidRPr="00A20210" w:rsidRDefault="00726BA8" w:rsidP="00726BA8">
      <w:pPr>
        <w:pStyle w:val="Heading1"/>
      </w:pPr>
      <w:bookmarkStart w:id="1022" w:name="_CRA_1"/>
      <w:bookmarkStart w:id="1023" w:name="_Toc42897469"/>
      <w:bookmarkStart w:id="1024" w:name="_Toc43398984"/>
      <w:bookmarkStart w:id="1025" w:name="_Toc51772063"/>
      <w:bookmarkStart w:id="1026" w:name="_Toc193383407"/>
      <w:bookmarkEnd w:id="1022"/>
      <w:r w:rsidRPr="00A20210">
        <w:t>A.1</w:t>
      </w:r>
      <w:r w:rsidRPr="00A20210">
        <w:tab/>
        <w:t>IEEE registration templates</w:t>
      </w:r>
      <w:bookmarkEnd w:id="1023"/>
      <w:bookmarkEnd w:id="1024"/>
      <w:bookmarkEnd w:id="1025"/>
      <w:bookmarkEnd w:id="1026"/>
    </w:p>
    <w:p w14:paraId="38756685" w14:textId="77777777" w:rsidR="00726BA8" w:rsidRPr="00A20210" w:rsidRDefault="00726BA8" w:rsidP="00726BA8">
      <w:pPr>
        <w:pStyle w:val="Heading2"/>
      </w:pPr>
      <w:bookmarkStart w:id="1027" w:name="_CRA_1_1"/>
      <w:bookmarkStart w:id="1028" w:name="_Toc42897470"/>
      <w:bookmarkStart w:id="1029" w:name="_Toc43398985"/>
      <w:bookmarkStart w:id="1030" w:name="_Toc51772064"/>
      <w:bookmarkStart w:id="1031" w:name="_Toc193383408"/>
      <w:bookmarkEnd w:id="1027"/>
      <w:r w:rsidRPr="00A20210">
        <w:t>A.1.1</w:t>
      </w:r>
      <w:r w:rsidRPr="00A20210">
        <w:tab/>
        <w:t>IEEE registration templates for ethertype values</w:t>
      </w:r>
      <w:bookmarkEnd w:id="1028"/>
      <w:bookmarkEnd w:id="1029"/>
      <w:bookmarkEnd w:id="1030"/>
      <w:bookmarkEnd w:id="1031"/>
    </w:p>
    <w:p w14:paraId="0AEADD5A" w14:textId="77777777" w:rsidR="00726BA8" w:rsidRPr="00A20210" w:rsidRDefault="00726BA8" w:rsidP="00726BA8">
      <w:pPr>
        <w:pStyle w:val="Heading3"/>
      </w:pPr>
      <w:bookmarkStart w:id="1032" w:name="_CRA_1_1_1"/>
      <w:bookmarkStart w:id="1033" w:name="_Toc42897471"/>
      <w:bookmarkStart w:id="1034" w:name="_Toc43398986"/>
      <w:bookmarkStart w:id="1035" w:name="_Toc51772065"/>
      <w:bookmarkStart w:id="1036" w:name="_Toc193383409"/>
      <w:bookmarkEnd w:id="1032"/>
      <w:r w:rsidRPr="00A20210">
        <w:t>A.1.1.1</w:t>
      </w:r>
      <w:r w:rsidRPr="00A20210">
        <w:tab/>
        <w:t xml:space="preserve">IEEE registration templates for ethertype value for 3GPP </w:t>
      </w:r>
      <w:r w:rsidRPr="00A20210">
        <w:rPr>
          <w:noProof/>
        </w:rPr>
        <w:t>IEEE MAC</w:t>
      </w:r>
      <w:r w:rsidRPr="00A20210">
        <w:t xml:space="preserve"> based protocol family</w:t>
      </w:r>
      <w:bookmarkEnd w:id="1033"/>
      <w:bookmarkEnd w:id="1034"/>
      <w:bookmarkEnd w:id="1035"/>
      <w:bookmarkEnd w:id="1036"/>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000000"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bookmarkStart w:id="1037" w:name="_CRAnnexBinformative"/>
      <w:bookmarkEnd w:id="1037"/>
      <w:r w:rsidRPr="00A20210">
        <w:br w:type="page"/>
      </w:r>
      <w:bookmarkStart w:id="1038" w:name="_Toc42897472"/>
      <w:bookmarkStart w:id="1039" w:name="_Toc43398987"/>
      <w:bookmarkStart w:id="1040" w:name="_Toc51772066"/>
      <w:bookmarkStart w:id="1041" w:name="_Toc193383410"/>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1019"/>
      <w:bookmarkEnd w:id="1020"/>
      <w:bookmarkEnd w:id="1038"/>
      <w:bookmarkEnd w:id="1039"/>
      <w:bookmarkEnd w:id="1040"/>
      <w:bookmarkEnd w:id="1041"/>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4051D2">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4051D2">
        <w:trPr>
          <w:gridAfter w:val="1"/>
          <w:wAfter w:w="6" w:type="dxa"/>
        </w:trPr>
        <w:tc>
          <w:tcPr>
            <w:tcW w:w="799"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799"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3"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09"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14"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4051D2">
        <w:trPr>
          <w:gridAfter w:val="1"/>
          <w:wAfter w:w="6" w:type="dxa"/>
        </w:trPr>
        <w:tc>
          <w:tcPr>
            <w:tcW w:w="799"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799"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3"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09"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14"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4051D2">
        <w:trPr>
          <w:gridAfter w:val="1"/>
          <w:wAfter w:w="6" w:type="dxa"/>
        </w:trPr>
        <w:tc>
          <w:tcPr>
            <w:tcW w:w="799"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799"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3"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09"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14"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4051D2">
        <w:trPr>
          <w:gridAfter w:val="1"/>
          <w:wAfter w:w="6" w:type="dxa"/>
        </w:trPr>
        <w:tc>
          <w:tcPr>
            <w:tcW w:w="799"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799"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3"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09"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4051D2">
        <w:trPr>
          <w:gridAfter w:val="1"/>
          <w:wAfter w:w="6" w:type="dxa"/>
        </w:trPr>
        <w:tc>
          <w:tcPr>
            <w:tcW w:w="799"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799"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3"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09"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14"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4051D2">
        <w:trPr>
          <w:gridAfter w:val="1"/>
          <w:wAfter w:w="6" w:type="dxa"/>
        </w:trPr>
        <w:tc>
          <w:tcPr>
            <w:tcW w:w="799"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799"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3"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09"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4051D2">
        <w:trPr>
          <w:gridAfter w:val="1"/>
          <w:wAfter w:w="6" w:type="dxa"/>
        </w:trPr>
        <w:tc>
          <w:tcPr>
            <w:tcW w:w="799"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799"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3"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09"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4051D2">
        <w:trPr>
          <w:gridAfter w:val="1"/>
          <w:wAfter w:w="6" w:type="dxa"/>
        </w:trPr>
        <w:tc>
          <w:tcPr>
            <w:tcW w:w="799"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799"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3"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09"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14"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4051D2">
        <w:trPr>
          <w:gridAfter w:val="1"/>
          <w:wAfter w:w="6" w:type="dxa"/>
        </w:trPr>
        <w:tc>
          <w:tcPr>
            <w:tcW w:w="799"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799"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3"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09"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14"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4051D2">
        <w:trPr>
          <w:gridAfter w:val="1"/>
          <w:wAfter w:w="6" w:type="dxa"/>
        </w:trPr>
        <w:tc>
          <w:tcPr>
            <w:tcW w:w="799"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799"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3"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09"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14"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4051D2">
        <w:trPr>
          <w:gridAfter w:val="1"/>
          <w:wAfter w:w="6" w:type="dxa"/>
        </w:trPr>
        <w:tc>
          <w:tcPr>
            <w:tcW w:w="799"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799"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3"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09"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4051D2">
        <w:trPr>
          <w:gridAfter w:val="1"/>
          <w:wAfter w:w="6" w:type="dxa"/>
        </w:trPr>
        <w:tc>
          <w:tcPr>
            <w:tcW w:w="799"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799"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3"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09"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14"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4051D2">
        <w:trPr>
          <w:gridAfter w:val="1"/>
          <w:wAfter w:w="6" w:type="dxa"/>
        </w:trPr>
        <w:tc>
          <w:tcPr>
            <w:tcW w:w="799"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799"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3"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09"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14"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4051D2">
        <w:trPr>
          <w:gridAfter w:val="1"/>
          <w:wAfter w:w="6" w:type="dxa"/>
        </w:trPr>
        <w:tc>
          <w:tcPr>
            <w:tcW w:w="799"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799"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3"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09"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14"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4051D2">
        <w:trPr>
          <w:gridAfter w:val="1"/>
          <w:wAfter w:w="6" w:type="dxa"/>
        </w:trPr>
        <w:tc>
          <w:tcPr>
            <w:tcW w:w="799"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799"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3"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09"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14"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4051D2">
        <w:trPr>
          <w:gridAfter w:val="1"/>
          <w:wAfter w:w="6" w:type="dxa"/>
        </w:trPr>
        <w:tc>
          <w:tcPr>
            <w:tcW w:w="799"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4051D2">
        <w:trPr>
          <w:gridAfter w:val="1"/>
          <w:wAfter w:w="6" w:type="dxa"/>
        </w:trPr>
        <w:tc>
          <w:tcPr>
            <w:tcW w:w="799"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4051D2">
        <w:trPr>
          <w:gridAfter w:val="1"/>
          <w:wAfter w:w="6" w:type="dxa"/>
        </w:trPr>
        <w:tc>
          <w:tcPr>
            <w:tcW w:w="799"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4051D2">
        <w:trPr>
          <w:gridAfter w:val="1"/>
          <w:wAfter w:w="6" w:type="dxa"/>
        </w:trPr>
        <w:tc>
          <w:tcPr>
            <w:tcW w:w="799"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14"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4051D2">
        <w:trPr>
          <w:gridAfter w:val="1"/>
          <w:wAfter w:w="6" w:type="dxa"/>
        </w:trPr>
        <w:tc>
          <w:tcPr>
            <w:tcW w:w="799"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14"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4051D2">
        <w:trPr>
          <w:gridAfter w:val="1"/>
          <w:wAfter w:w="6" w:type="dxa"/>
        </w:trPr>
        <w:tc>
          <w:tcPr>
            <w:tcW w:w="799"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14"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000000" w:rsidP="00463830">
            <w:pPr>
              <w:pStyle w:val="TAC"/>
              <w:jc w:val="left"/>
              <w:rPr>
                <w:sz w:val="16"/>
                <w:szCs w:val="16"/>
                <w:lang w:eastAsia="zh-CN"/>
              </w:rPr>
            </w:pPr>
            <w:fldSimple w:instr=" DOCPROPERTY  CrTitle  \* MERGEFORMAT ">
              <w:fldSimple w:instr=" DOCPROPERTY  CrTitle  \* MERGEFORMAT ">
                <w:r w:rsidR="00463830" w:rsidRPr="00A20210">
                  <w:t>Enable report the availability and unavailability of an access network</w:t>
                </w:r>
              </w:fldSimple>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000000" w:rsidP="00501CE2">
            <w:pPr>
              <w:pStyle w:val="TAC"/>
              <w:jc w:val="left"/>
              <w:rPr>
                <w:sz w:val="16"/>
                <w:szCs w:val="16"/>
                <w:lang w:eastAsia="zh-CN"/>
              </w:rPr>
            </w:pPr>
            <w:fldSimple w:instr=" DOCPROPERTY  CrTitle  \* MERGEFORMAT ">
              <w:r w:rsidR="00DE180C" w:rsidRPr="00A20210">
                <w:t>Introduction of steering mode indicator for load-balancing steering mode</w:t>
              </w:r>
            </w:fldSimple>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000000"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000000"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000000"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000000"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000000"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000000"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000000"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000000"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000000"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000000"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5E3181">
            <w:pPr>
              <w:pStyle w:val="TAC"/>
              <w:jc w:val="left"/>
              <w:rPr>
                <w:rFonts w:cs="Arial"/>
                <w:sz w:val="16"/>
                <w:szCs w:val="16"/>
              </w:rPr>
            </w:pPr>
            <w:r w:rsidRPr="00A20210">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000000"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5E3181">
            <w:pPr>
              <w:pStyle w:val="TAC"/>
              <w:jc w:val="left"/>
              <w:rPr>
                <w:rFonts w:cs="Arial"/>
                <w:sz w:val="16"/>
                <w:szCs w:val="16"/>
              </w:rPr>
            </w:pPr>
            <w:r w:rsidRPr="00A20210">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5E3181">
            <w:pPr>
              <w:pStyle w:val="TAC"/>
              <w:jc w:val="left"/>
              <w:rPr>
                <w:rFonts w:cs="Arial"/>
                <w:sz w:val="16"/>
                <w:szCs w:val="16"/>
              </w:rPr>
            </w:pPr>
            <w:r>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5E3181">
            <w:pPr>
              <w:pStyle w:val="TAC"/>
              <w:jc w:val="left"/>
              <w:rPr>
                <w:rFonts w:cs="Arial"/>
                <w:sz w:val="16"/>
                <w:szCs w:val="16"/>
              </w:rPr>
            </w:pPr>
            <w:r>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5E3181">
            <w:pPr>
              <w:pStyle w:val="TAC"/>
              <w:jc w:val="left"/>
              <w:rPr>
                <w:rFonts w:cs="Arial"/>
                <w:sz w:val="16"/>
                <w:szCs w:val="16"/>
              </w:rPr>
            </w:pPr>
            <w:r>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5E3181">
            <w:pPr>
              <w:pStyle w:val="TAC"/>
              <w:jc w:val="left"/>
              <w:rPr>
                <w:rFonts w:cs="Arial"/>
                <w:sz w:val="16"/>
                <w:szCs w:val="16"/>
              </w:rPr>
            </w:pPr>
            <w:r>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5E3181">
            <w:pPr>
              <w:pStyle w:val="TAC"/>
              <w:jc w:val="left"/>
              <w:rPr>
                <w:rFonts w:cs="Arial"/>
                <w:sz w:val="16"/>
                <w:szCs w:val="16"/>
              </w:rPr>
            </w:pPr>
            <w:r>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5E3181">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5E3181">
            <w:pPr>
              <w:pStyle w:val="TAC"/>
              <w:jc w:val="left"/>
              <w:rPr>
                <w:rFonts w:cs="Arial"/>
                <w:sz w:val="16"/>
                <w:szCs w:val="16"/>
              </w:rPr>
            </w:pPr>
            <w:r>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5E3181">
            <w:pPr>
              <w:pStyle w:val="TAC"/>
              <w:jc w:val="left"/>
              <w:rPr>
                <w:rFonts w:cs="Arial"/>
                <w:sz w:val="16"/>
                <w:szCs w:val="16"/>
              </w:rPr>
            </w:pPr>
            <w:r>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5E3181">
            <w:pPr>
              <w:pStyle w:val="TAC"/>
              <w:jc w:val="left"/>
              <w:rPr>
                <w:rFonts w:cs="Arial"/>
                <w:sz w:val="16"/>
                <w:szCs w:val="16"/>
              </w:rPr>
            </w:pPr>
            <w:r>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5E3181">
            <w:pPr>
              <w:pStyle w:val="TAC"/>
              <w:jc w:val="left"/>
              <w:rPr>
                <w:rFonts w:cs="Arial"/>
                <w:sz w:val="16"/>
                <w:szCs w:val="16"/>
              </w:rPr>
            </w:pPr>
            <w:r>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5E3181">
            <w:pPr>
              <w:pStyle w:val="TAC"/>
              <w:jc w:val="left"/>
              <w:rPr>
                <w:rFonts w:cs="Arial"/>
                <w:sz w:val="16"/>
                <w:szCs w:val="16"/>
              </w:rPr>
            </w:pPr>
            <w:r>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5E3181">
            <w:pPr>
              <w:pStyle w:val="TAC"/>
              <w:jc w:val="left"/>
              <w:rPr>
                <w:rFonts w:cs="Arial"/>
                <w:sz w:val="16"/>
                <w:szCs w:val="16"/>
              </w:rPr>
            </w:pPr>
            <w:r>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5E3181">
            <w:pPr>
              <w:pStyle w:val="TAC"/>
              <w:jc w:val="left"/>
              <w:rPr>
                <w:rFonts w:cs="Arial"/>
                <w:sz w:val="16"/>
                <w:szCs w:val="16"/>
              </w:rPr>
            </w:pPr>
            <w:r>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5E3181">
            <w:pPr>
              <w:pStyle w:val="TAC"/>
              <w:jc w:val="left"/>
              <w:rPr>
                <w:sz w:val="16"/>
              </w:rPr>
            </w:pPr>
            <w:r w:rsidRPr="00D12EAB">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5E3181">
            <w:pPr>
              <w:pStyle w:val="TAC"/>
              <w:jc w:val="left"/>
              <w:rPr>
                <w:sz w:val="16"/>
              </w:rPr>
            </w:pPr>
            <w:r w:rsidRPr="00D12EAB">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5E3181">
            <w:pPr>
              <w:pStyle w:val="TAC"/>
              <w:jc w:val="left"/>
              <w:rPr>
                <w:sz w:val="16"/>
              </w:rPr>
            </w:pPr>
            <w:r w:rsidRPr="00D12EAB">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5E3181">
            <w:pPr>
              <w:pStyle w:val="TAC"/>
              <w:jc w:val="left"/>
              <w:rPr>
                <w:sz w:val="16"/>
              </w:rPr>
            </w:pPr>
            <w:r w:rsidRPr="00D12EAB">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5E3181">
            <w:pPr>
              <w:pStyle w:val="TAC"/>
              <w:jc w:val="left"/>
              <w:rPr>
                <w:sz w:val="16"/>
              </w:rPr>
            </w:pPr>
            <w:r w:rsidRPr="00D12EAB">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5E3181">
            <w:pPr>
              <w:pStyle w:val="TAC"/>
              <w:jc w:val="left"/>
              <w:rPr>
                <w:sz w:val="16"/>
              </w:rPr>
            </w:pPr>
            <w:r w:rsidRPr="00D12EAB">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5E3181">
            <w:pPr>
              <w:pStyle w:val="TAC"/>
              <w:jc w:val="left"/>
              <w:rPr>
                <w:sz w:val="16"/>
              </w:rPr>
            </w:pPr>
            <w:r w:rsidRPr="00D12EAB">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5E3181">
            <w:pPr>
              <w:pStyle w:val="TAC"/>
              <w:jc w:val="left"/>
              <w:rPr>
                <w:sz w:val="16"/>
              </w:rPr>
            </w:pPr>
            <w:r w:rsidRPr="00D12EAB">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5E3181">
            <w:pPr>
              <w:pStyle w:val="TAC"/>
              <w:jc w:val="left"/>
              <w:rPr>
                <w:sz w:val="16"/>
              </w:rPr>
            </w:pPr>
            <w:r w:rsidRPr="00D12EAB">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5E3181">
            <w:pPr>
              <w:pStyle w:val="TAC"/>
              <w:jc w:val="left"/>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5E3181">
            <w:pPr>
              <w:pStyle w:val="TAC"/>
              <w:jc w:val="left"/>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5E3181">
            <w:pPr>
              <w:pStyle w:val="TAC"/>
              <w:jc w:val="left"/>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5E3181">
            <w:pPr>
              <w:pStyle w:val="TAC"/>
              <w:jc w:val="left"/>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5E3181">
            <w:pPr>
              <w:pStyle w:val="TAC"/>
              <w:jc w:val="left"/>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5E3181">
            <w:pPr>
              <w:pStyle w:val="TAC"/>
              <w:jc w:val="left"/>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5E3181">
            <w:pPr>
              <w:pStyle w:val="TAC"/>
              <w:jc w:val="left"/>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5E3181">
            <w:pPr>
              <w:pStyle w:val="TAC"/>
              <w:jc w:val="left"/>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5E3181">
            <w:pPr>
              <w:pStyle w:val="TAC"/>
              <w:jc w:val="left"/>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5E3181">
            <w:pPr>
              <w:pStyle w:val="TAC"/>
              <w:jc w:val="left"/>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5E3181">
            <w:pPr>
              <w:pStyle w:val="TAC"/>
              <w:jc w:val="left"/>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5E3181">
            <w:pPr>
              <w:pStyle w:val="TAC"/>
              <w:jc w:val="left"/>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1D1E24" w:rsidRPr="00D12EAB" w14:paraId="1C8A962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Default="001D1E24"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Default="001D1E24"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Default="001D1E24" w:rsidP="001D1E24">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Default="001D1E24" w:rsidP="00D12EAB">
            <w:pPr>
              <w:pStyle w:val="TAC"/>
              <w:rPr>
                <w:sz w:val="16"/>
                <w:lang w:eastAsia="zh-CN"/>
              </w:rPr>
            </w:pPr>
            <w:r>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Default="001D1E24"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Default="001D1E24"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Default="001D1E24" w:rsidP="005E3181">
            <w:pPr>
              <w:pStyle w:val="TAC"/>
              <w:jc w:val="left"/>
              <w:rPr>
                <w:sz w:val="16"/>
              </w:rPr>
            </w:pPr>
            <w:r>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Default="001D1E24" w:rsidP="00D12EAB">
            <w:pPr>
              <w:pStyle w:val="TAC"/>
              <w:rPr>
                <w:sz w:val="16"/>
              </w:rPr>
            </w:pPr>
            <w:r>
              <w:rPr>
                <w:sz w:val="16"/>
              </w:rPr>
              <w:t>19.0.0</w:t>
            </w:r>
          </w:p>
        </w:tc>
      </w:tr>
      <w:tr w:rsidR="00DA68BE" w:rsidRPr="00D12EAB" w14:paraId="420AEBF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Default="00DA68B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Default="00DA68B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Default="00DA68BE" w:rsidP="00DA68B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Default="00DA68BE" w:rsidP="00D12EAB">
            <w:pPr>
              <w:pStyle w:val="TAC"/>
              <w:rPr>
                <w:sz w:val="16"/>
                <w:lang w:eastAsia="zh-CN"/>
              </w:rPr>
            </w:pPr>
            <w:r>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Default="00DA68B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Default="00DA68B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Default="00DA68BE" w:rsidP="005E3181">
            <w:pPr>
              <w:pStyle w:val="TAC"/>
              <w:jc w:val="left"/>
              <w:rPr>
                <w:sz w:val="16"/>
              </w:rPr>
            </w:pPr>
            <w:r>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Default="00DA68BE" w:rsidP="00D12EAB">
            <w:pPr>
              <w:pStyle w:val="TAC"/>
              <w:rPr>
                <w:sz w:val="16"/>
              </w:rPr>
            </w:pPr>
            <w:r>
              <w:rPr>
                <w:sz w:val="16"/>
              </w:rPr>
              <w:t>19.0.0</w:t>
            </w:r>
          </w:p>
        </w:tc>
      </w:tr>
      <w:tr w:rsidR="004051D2" w:rsidRPr="00D12EAB" w14:paraId="3F53E2F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86F334" w14:textId="05CBE0CB" w:rsidR="004051D2" w:rsidRDefault="004051D2" w:rsidP="004051D2">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2CC152" w14:textId="797B6CA3" w:rsidR="004051D2" w:rsidRDefault="004051D2" w:rsidP="004051D2">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013FCE" w14:textId="0F039F74" w:rsidR="004051D2" w:rsidRDefault="004051D2" w:rsidP="004051D2">
            <w:pPr>
              <w:spacing w:after="0"/>
              <w:jc w:val="center"/>
              <w:rPr>
                <w:rFonts w:ascii="Arial" w:hAnsi="Arial" w:cs="Arial"/>
                <w:sz w:val="16"/>
                <w:szCs w:val="16"/>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F99F0C" w14:textId="1908F0E5" w:rsidR="004051D2" w:rsidRDefault="004051D2" w:rsidP="004051D2">
            <w:pPr>
              <w:pStyle w:val="TAC"/>
              <w:rPr>
                <w:sz w:val="16"/>
                <w:lang w:eastAsia="zh-CN"/>
              </w:rPr>
            </w:pPr>
            <w:r>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767B3" w14:textId="070E4D2C"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1DCA" w14:textId="4AB34B81"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AD871A" w14:textId="5B646862" w:rsidR="004051D2" w:rsidRDefault="004051D2" w:rsidP="005E3181">
            <w:pPr>
              <w:pStyle w:val="TAC"/>
              <w:jc w:val="left"/>
              <w:rPr>
                <w:sz w:val="16"/>
              </w:rPr>
            </w:pPr>
            <w:r>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624DD8B" w14:textId="36054D3F" w:rsidR="004051D2" w:rsidRDefault="004051D2" w:rsidP="004051D2">
            <w:pPr>
              <w:pStyle w:val="TAC"/>
              <w:rPr>
                <w:sz w:val="16"/>
              </w:rPr>
            </w:pPr>
            <w:r>
              <w:rPr>
                <w:sz w:val="16"/>
              </w:rPr>
              <w:t>19.0.0</w:t>
            </w:r>
          </w:p>
        </w:tc>
      </w:tr>
      <w:tr w:rsidR="004051D2" w:rsidRPr="00D12EAB" w14:paraId="559AD96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62774F" w14:textId="047134F8"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87DF8D" w14:textId="0609C1B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97F37E" w14:textId="4E0386E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52FB8" w14:textId="69E12649" w:rsidR="004051D2" w:rsidRDefault="004051D2" w:rsidP="004051D2">
            <w:pPr>
              <w:pStyle w:val="TAC"/>
              <w:rPr>
                <w:sz w:val="16"/>
                <w:lang w:eastAsia="zh-CN"/>
              </w:rPr>
            </w:pPr>
            <w:r>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484EE" w14:textId="7D86B3D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6532" w14:textId="33AEC3A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752F49F" w14:textId="5293E70E" w:rsidR="004051D2" w:rsidRDefault="004051D2" w:rsidP="005E3181">
            <w:pPr>
              <w:pStyle w:val="TAC"/>
              <w:jc w:val="left"/>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7F6035" w14:textId="0F13EFB0" w:rsidR="004051D2" w:rsidRDefault="004051D2" w:rsidP="004051D2">
            <w:pPr>
              <w:pStyle w:val="TAC"/>
              <w:rPr>
                <w:sz w:val="16"/>
              </w:rPr>
            </w:pPr>
            <w:r>
              <w:rPr>
                <w:sz w:val="16"/>
              </w:rPr>
              <w:t>19.1.0</w:t>
            </w:r>
          </w:p>
        </w:tc>
      </w:tr>
      <w:tr w:rsidR="004051D2" w:rsidRPr="00D12EAB" w14:paraId="349A846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71FA969" w14:textId="0ADEE01F"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B30086" w14:textId="2348CD0C"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2281DA7" w14:textId="6F67D2F4"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644A5" w14:textId="7CDE3AA2" w:rsidR="004051D2" w:rsidRDefault="004051D2" w:rsidP="004051D2">
            <w:pPr>
              <w:pStyle w:val="TAC"/>
              <w:rPr>
                <w:sz w:val="16"/>
                <w:lang w:eastAsia="zh-CN"/>
              </w:rPr>
            </w:pPr>
            <w:r>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3188" w14:textId="747C663D"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BBD" w14:textId="636B291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36B761" w14:textId="21137B92" w:rsidR="004051D2" w:rsidRDefault="004051D2" w:rsidP="005E3181">
            <w:pPr>
              <w:pStyle w:val="TAC"/>
              <w:jc w:val="left"/>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25D649" w14:textId="03785653" w:rsidR="004051D2" w:rsidRDefault="004051D2" w:rsidP="004051D2">
            <w:pPr>
              <w:pStyle w:val="TAC"/>
              <w:rPr>
                <w:sz w:val="16"/>
              </w:rPr>
            </w:pPr>
            <w:r>
              <w:rPr>
                <w:sz w:val="16"/>
              </w:rPr>
              <w:t>19.1.0</w:t>
            </w:r>
          </w:p>
        </w:tc>
      </w:tr>
      <w:tr w:rsidR="004051D2" w:rsidRPr="00D12EAB" w14:paraId="261F662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09F6B8" w14:textId="3A94702A"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34AE0B6" w14:textId="6B9FD612"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A9B8739" w14:textId="24BD5AF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F7F21" w14:textId="6AE0B327" w:rsidR="004051D2" w:rsidRDefault="004051D2" w:rsidP="004051D2">
            <w:pPr>
              <w:pStyle w:val="TAC"/>
              <w:rPr>
                <w:sz w:val="16"/>
                <w:lang w:eastAsia="zh-CN"/>
              </w:rPr>
            </w:pPr>
            <w:r>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D04A2" w14:textId="4945DFA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870D" w14:textId="18A290BE"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DD4F383" w14:textId="2F9798E6" w:rsidR="004051D2" w:rsidRDefault="004051D2" w:rsidP="005E3181">
            <w:pPr>
              <w:pStyle w:val="TAC"/>
              <w:jc w:val="left"/>
              <w:rPr>
                <w:sz w:val="16"/>
              </w:rPr>
            </w:pPr>
            <w:r>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8EB0BF" w14:textId="65D17B28" w:rsidR="004051D2" w:rsidRDefault="004051D2" w:rsidP="004051D2">
            <w:pPr>
              <w:pStyle w:val="TAC"/>
              <w:rPr>
                <w:sz w:val="16"/>
              </w:rPr>
            </w:pPr>
            <w:r>
              <w:rPr>
                <w:sz w:val="16"/>
              </w:rPr>
              <w:t>19.1.0</w:t>
            </w:r>
          </w:p>
        </w:tc>
      </w:tr>
      <w:tr w:rsidR="004051D2" w:rsidRPr="00D12EAB" w14:paraId="6780E5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709C60" w14:textId="306E91F0"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2BBD1B" w14:textId="1CE166F3"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02916C" w14:textId="399116F0"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91A331" w14:textId="7A6D450B" w:rsidR="004051D2" w:rsidRDefault="004051D2" w:rsidP="004051D2">
            <w:pPr>
              <w:pStyle w:val="TAC"/>
              <w:rPr>
                <w:sz w:val="16"/>
                <w:lang w:eastAsia="zh-CN"/>
              </w:rPr>
            </w:pPr>
            <w:r>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6929" w14:textId="4CFEAB49"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4C57" w14:textId="60FDE5C3"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EAEF4" w14:textId="0764464E" w:rsidR="004051D2" w:rsidRDefault="004051D2" w:rsidP="005E3181">
            <w:pPr>
              <w:pStyle w:val="TAC"/>
              <w:jc w:val="left"/>
              <w:rPr>
                <w:sz w:val="16"/>
              </w:rPr>
            </w:pPr>
            <w:r>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1A782B" w14:textId="2CE9D75C" w:rsidR="004051D2" w:rsidRDefault="004051D2" w:rsidP="004051D2">
            <w:pPr>
              <w:pStyle w:val="TAC"/>
              <w:rPr>
                <w:sz w:val="16"/>
              </w:rPr>
            </w:pPr>
            <w:r>
              <w:rPr>
                <w:sz w:val="16"/>
              </w:rPr>
              <w:t>19.1.0</w:t>
            </w:r>
          </w:p>
        </w:tc>
      </w:tr>
      <w:tr w:rsidR="004051D2" w:rsidRPr="00D12EAB" w14:paraId="00B88D6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3BC5C0" w14:textId="21F7A0AB"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E044F" w14:textId="33DB751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980EF6" w14:textId="717CF94E"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2B90D" w14:textId="6B218AD0" w:rsidR="004051D2" w:rsidRDefault="004051D2" w:rsidP="004051D2">
            <w:pPr>
              <w:pStyle w:val="TAC"/>
              <w:rPr>
                <w:sz w:val="16"/>
                <w:lang w:eastAsia="zh-CN"/>
              </w:rPr>
            </w:pPr>
            <w:r>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FEB6" w14:textId="00D749A6" w:rsidR="004051D2" w:rsidRDefault="004051D2" w:rsidP="004051D2">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87E6" w14:textId="5E3110FD"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8B5F17" w14:textId="1B658FC8" w:rsidR="004051D2" w:rsidRDefault="004051D2" w:rsidP="005E3181">
            <w:pPr>
              <w:pStyle w:val="TAC"/>
              <w:jc w:val="left"/>
              <w:rPr>
                <w:sz w:val="16"/>
              </w:rPr>
            </w:pPr>
            <w:r>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CBDBB5" w14:textId="2249B0BE" w:rsidR="004051D2" w:rsidRDefault="004051D2" w:rsidP="004051D2">
            <w:pPr>
              <w:pStyle w:val="TAC"/>
              <w:rPr>
                <w:sz w:val="16"/>
              </w:rPr>
            </w:pPr>
            <w:r>
              <w:rPr>
                <w:sz w:val="16"/>
              </w:rPr>
              <w:t>19.1.0</w:t>
            </w:r>
          </w:p>
        </w:tc>
      </w:tr>
      <w:tr w:rsidR="005E3181" w:rsidRPr="005E3181" w14:paraId="534D7864"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B8C34"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2E99D5"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D04C6F"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0FFD0" w14:textId="77777777" w:rsidR="005E3181" w:rsidRPr="005E3181" w:rsidRDefault="005E3181" w:rsidP="005E3181">
            <w:pPr>
              <w:pStyle w:val="TAC"/>
              <w:rPr>
                <w:sz w:val="16"/>
                <w:lang w:eastAsia="zh-CN"/>
              </w:rPr>
            </w:pPr>
            <w:r w:rsidRPr="005E3181">
              <w:rPr>
                <w:sz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9EF6"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1963" w14:textId="77777777" w:rsidR="005E3181" w:rsidRPr="005E3181" w:rsidRDefault="005E3181" w:rsidP="005E3181">
            <w:pPr>
              <w:pStyle w:val="TAC"/>
              <w:rPr>
                <w:sz w:val="16"/>
                <w:lang w:eastAsia="zh-CN"/>
              </w:rPr>
            </w:pPr>
            <w:r w:rsidRPr="005E3181">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21FB285" w14:textId="77777777" w:rsidR="005E3181" w:rsidRPr="005E3181" w:rsidRDefault="005E3181" w:rsidP="005E3181">
            <w:pPr>
              <w:pStyle w:val="TAC"/>
              <w:jc w:val="left"/>
              <w:rPr>
                <w:sz w:val="16"/>
              </w:rPr>
            </w:pPr>
            <w:r w:rsidRPr="005E3181">
              <w:rPr>
                <w:sz w:val="16"/>
              </w:rPr>
              <w:t>Specifying the network steering functionalities information considering the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108411" w14:textId="45943CC3" w:rsidR="005E3181" w:rsidRPr="005E3181" w:rsidRDefault="005E3181" w:rsidP="005E3181">
            <w:pPr>
              <w:pStyle w:val="TAC"/>
              <w:rPr>
                <w:sz w:val="16"/>
              </w:rPr>
            </w:pPr>
            <w:r>
              <w:rPr>
                <w:sz w:val="16"/>
              </w:rPr>
              <w:t>19.2.0</w:t>
            </w:r>
          </w:p>
        </w:tc>
      </w:tr>
      <w:tr w:rsidR="005E3181" w:rsidRPr="005E3181" w14:paraId="0F48D34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B9A9225"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E596D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D8AA9E"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65AA0" w14:textId="77777777" w:rsidR="005E3181" w:rsidRPr="005E3181" w:rsidRDefault="005E3181" w:rsidP="005E3181">
            <w:pPr>
              <w:pStyle w:val="TAC"/>
              <w:rPr>
                <w:sz w:val="16"/>
                <w:lang w:eastAsia="zh-CN"/>
              </w:rPr>
            </w:pPr>
            <w:r w:rsidRPr="005E3181">
              <w:rPr>
                <w:sz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CD4"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0D66"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4400D5" w14:textId="77777777" w:rsidR="005E3181" w:rsidRPr="005E3181" w:rsidRDefault="005E3181" w:rsidP="005E3181">
            <w:pPr>
              <w:pStyle w:val="TAC"/>
              <w:jc w:val="left"/>
              <w:rPr>
                <w:sz w:val="16"/>
              </w:rPr>
            </w:pPr>
            <w:r w:rsidRPr="005E3181">
              <w:rPr>
                <w:sz w:val="16"/>
              </w:rPr>
              <w:t>Aligning used terminologies for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1E0D21B" w14:textId="47DDE5E5" w:rsidR="005E3181" w:rsidRPr="005E3181" w:rsidRDefault="005E3181" w:rsidP="005E3181">
            <w:pPr>
              <w:pStyle w:val="TAC"/>
              <w:rPr>
                <w:sz w:val="16"/>
              </w:rPr>
            </w:pPr>
            <w:r w:rsidRPr="00C53190">
              <w:rPr>
                <w:sz w:val="16"/>
              </w:rPr>
              <w:t>19.2.0</w:t>
            </w:r>
          </w:p>
        </w:tc>
      </w:tr>
      <w:tr w:rsidR="005E3181" w:rsidRPr="005E3181" w14:paraId="627893B6"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03C2E8"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59227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8BDD16"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D7520" w14:textId="77777777" w:rsidR="005E3181" w:rsidRPr="005E3181" w:rsidRDefault="005E3181" w:rsidP="005E3181">
            <w:pPr>
              <w:pStyle w:val="TAC"/>
              <w:rPr>
                <w:sz w:val="16"/>
                <w:lang w:eastAsia="zh-CN"/>
              </w:rPr>
            </w:pPr>
            <w:r w:rsidRPr="005E3181">
              <w:rPr>
                <w:sz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32830" w14:textId="77777777" w:rsidR="005E3181" w:rsidRPr="005E3181" w:rsidRDefault="005E3181" w:rsidP="005E3181">
            <w:pPr>
              <w:pStyle w:val="TAC"/>
              <w:rPr>
                <w:sz w:val="16"/>
                <w:lang w:eastAsia="zh-CN"/>
              </w:rPr>
            </w:pPr>
            <w:r w:rsidRPr="005E3181">
              <w:rPr>
                <w:sz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91EE" w14:textId="77777777" w:rsidR="005E3181" w:rsidRPr="005E3181" w:rsidRDefault="005E3181" w:rsidP="005E3181">
            <w:pPr>
              <w:pStyle w:val="TAC"/>
              <w:rPr>
                <w:sz w:val="16"/>
                <w:lang w:eastAsia="zh-CN"/>
              </w:rPr>
            </w:pPr>
            <w:r w:rsidRPr="005E3181">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4C01ECC" w14:textId="77777777" w:rsidR="005E3181" w:rsidRPr="005E3181" w:rsidRDefault="005E3181" w:rsidP="005E3181">
            <w:pPr>
              <w:pStyle w:val="TAC"/>
              <w:jc w:val="left"/>
              <w:rPr>
                <w:sz w:val="16"/>
              </w:rPr>
            </w:pPr>
            <w:r w:rsidRPr="005E3181">
              <w:rPr>
                <w:sz w:val="16"/>
              </w:rPr>
              <w:t>Format update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6A2896" w14:textId="14AE9E29" w:rsidR="005E3181" w:rsidRPr="005E3181" w:rsidRDefault="005E3181" w:rsidP="005E3181">
            <w:pPr>
              <w:pStyle w:val="TAC"/>
              <w:rPr>
                <w:sz w:val="16"/>
              </w:rPr>
            </w:pPr>
            <w:r w:rsidRPr="00C53190">
              <w:rPr>
                <w:sz w:val="16"/>
              </w:rPr>
              <w:t>19.2.0</w:t>
            </w:r>
          </w:p>
        </w:tc>
      </w:tr>
      <w:tr w:rsidR="005E3181" w:rsidRPr="005E3181" w14:paraId="2A76E4BE"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47F806"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02BD6B"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29976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202B1" w14:textId="77777777" w:rsidR="005E3181" w:rsidRPr="005E3181" w:rsidRDefault="005E3181" w:rsidP="005E3181">
            <w:pPr>
              <w:pStyle w:val="TAC"/>
              <w:rPr>
                <w:sz w:val="16"/>
                <w:lang w:eastAsia="zh-CN"/>
              </w:rPr>
            </w:pPr>
            <w:r w:rsidRPr="005E3181">
              <w:rPr>
                <w:sz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0397"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6FAD"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853D0E" w14:textId="77777777" w:rsidR="005E3181" w:rsidRPr="005E3181" w:rsidRDefault="005E3181" w:rsidP="005E3181">
            <w:pPr>
              <w:pStyle w:val="TAC"/>
              <w:jc w:val="left"/>
              <w:rPr>
                <w:sz w:val="16"/>
              </w:rPr>
            </w:pPr>
            <w:r w:rsidRPr="005E3181">
              <w:rPr>
                <w:sz w:val="16"/>
              </w:rPr>
              <w:t>Removal of unused terms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8409A4" w14:textId="484D6277" w:rsidR="005E3181" w:rsidRPr="005E3181" w:rsidRDefault="005E3181" w:rsidP="005E3181">
            <w:pPr>
              <w:pStyle w:val="TAC"/>
              <w:rPr>
                <w:sz w:val="16"/>
              </w:rPr>
            </w:pPr>
            <w:r w:rsidRPr="00C53190">
              <w:rPr>
                <w:sz w:val="16"/>
              </w:rPr>
              <w:t>19.2.0</w:t>
            </w:r>
          </w:p>
        </w:tc>
      </w:tr>
      <w:tr w:rsidR="005E3181" w:rsidRPr="005E3181" w14:paraId="0771D960"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E285A3"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2D7DC0"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3E302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A163E" w14:textId="77777777" w:rsidR="005E3181" w:rsidRPr="005E3181" w:rsidRDefault="005E3181" w:rsidP="005E3181">
            <w:pPr>
              <w:pStyle w:val="TAC"/>
              <w:rPr>
                <w:sz w:val="16"/>
                <w:lang w:eastAsia="zh-CN"/>
              </w:rPr>
            </w:pPr>
            <w:r w:rsidRPr="005E3181">
              <w:rPr>
                <w:sz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2CB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C99C"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A45CD" w14:textId="77777777" w:rsidR="005E3181" w:rsidRPr="005E3181" w:rsidRDefault="005E3181" w:rsidP="005E3181">
            <w:pPr>
              <w:pStyle w:val="TAC"/>
              <w:jc w:val="left"/>
              <w:rPr>
                <w:sz w:val="16"/>
              </w:rPr>
            </w:pPr>
            <w:r w:rsidRPr="005E3181">
              <w:rPr>
                <w:sz w:val="16"/>
              </w:rPr>
              <w:t>Correction to referenced clause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A4CB66" w14:textId="08DA973D" w:rsidR="005E3181" w:rsidRPr="005E3181" w:rsidRDefault="005E3181" w:rsidP="005E3181">
            <w:pPr>
              <w:pStyle w:val="TAC"/>
              <w:rPr>
                <w:sz w:val="16"/>
              </w:rPr>
            </w:pPr>
            <w:r w:rsidRPr="00C53190">
              <w:rPr>
                <w:sz w:val="16"/>
              </w:rPr>
              <w:t>19.2.0</w:t>
            </w:r>
          </w:p>
        </w:tc>
      </w:tr>
      <w:tr w:rsidR="005E3181" w:rsidRPr="005E3181" w14:paraId="1182037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87E1F0"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F35C6E"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D89D3"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D67C1" w14:textId="77777777" w:rsidR="005E3181" w:rsidRPr="005E3181" w:rsidRDefault="005E3181" w:rsidP="005E3181">
            <w:pPr>
              <w:pStyle w:val="TAC"/>
              <w:rPr>
                <w:sz w:val="16"/>
                <w:lang w:eastAsia="zh-CN"/>
              </w:rPr>
            </w:pPr>
            <w:r w:rsidRPr="005E3181">
              <w:rPr>
                <w:sz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2A8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9D70"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E58DDB" w14:textId="77777777" w:rsidR="005E3181" w:rsidRPr="005E3181" w:rsidRDefault="005E3181" w:rsidP="005E3181">
            <w:pPr>
              <w:pStyle w:val="TAC"/>
              <w:jc w:val="left"/>
              <w:rPr>
                <w:sz w:val="16"/>
              </w:rPr>
            </w:pPr>
            <w:r w:rsidRPr="005E3181">
              <w:rPr>
                <w:sz w:val="16"/>
              </w:rPr>
              <w:t>Clarification on general description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7FF5ED" w14:textId="2E6D4523" w:rsidR="005E3181" w:rsidRPr="005E3181" w:rsidRDefault="005E3181" w:rsidP="005E3181">
            <w:pPr>
              <w:pStyle w:val="TAC"/>
              <w:rPr>
                <w:sz w:val="16"/>
              </w:rPr>
            </w:pPr>
            <w:r w:rsidRPr="00C53190">
              <w:rPr>
                <w:sz w:val="16"/>
              </w:rPr>
              <w:t>19.2.0</w:t>
            </w:r>
          </w:p>
        </w:tc>
      </w:tr>
      <w:tr w:rsidR="005E3181" w:rsidRPr="005E3181" w14:paraId="642AA0C8"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7008C7"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0DB82C"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5F4FD1"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5EAFB" w14:textId="77777777" w:rsidR="005E3181" w:rsidRPr="005E3181" w:rsidRDefault="005E3181" w:rsidP="005E3181">
            <w:pPr>
              <w:pStyle w:val="TAC"/>
              <w:rPr>
                <w:sz w:val="16"/>
                <w:lang w:eastAsia="zh-CN"/>
              </w:rPr>
            </w:pPr>
            <w:r w:rsidRPr="005E3181">
              <w:rPr>
                <w:sz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461CC"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94F1"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F6C67B" w14:textId="77777777" w:rsidR="005E3181" w:rsidRPr="005E3181" w:rsidRDefault="005E3181" w:rsidP="005E3181">
            <w:pPr>
              <w:pStyle w:val="TAC"/>
              <w:jc w:val="left"/>
              <w:rPr>
                <w:sz w:val="16"/>
              </w:rPr>
            </w:pPr>
            <w:r w:rsidRPr="005E3181">
              <w:rPr>
                <w:sz w:val="16"/>
              </w:rPr>
              <w:t>Correction to updating ATSSS parameters over untrusted non-3GPP access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2929DD" w14:textId="3A4626AA" w:rsidR="005E3181" w:rsidRPr="005E3181" w:rsidRDefault="005E3181" w:rsidP="005E3181">
            <w:pPr>
              <w:pStyle w:val="TAC"/>
              <w:rPr>
                <w:sz w:val="16"/>
              </w:rPr>
            </w:pPr>
            <w:r w:rsidRPr="00C53190">
              <w:rPr>
                <w:sz w:val="16"/>
              </w:rPr>
              <w:t>19.2.0</w:t>
            </w:r>
          </w:p>
        </w:tc>
      </w:tr>
      <w:tr w:rsidR="005E3181" w:rsidRPr="005E3181" w14:paraId="7753322F"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EF6291"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A509F3"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37B8EBD"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FABE0" w14:textId="77777777" w:rsidR="005E3181" w:rsidRPr="005E3181" w:rsidRDefault="005E3181" w:rsidP="005E3181">
            <w:pPr>
              <w:pStyle w:val="TAC"/>
              <w:rPr>
                <w:sz w:val="16"/>
                <w:lang w:eastAsia="zh-CN"/>
              </w:rPr>
            </w:pPr>
            <w:r w:rsidRPr="005E3181">
              <w:rPr>
                <w:sz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613B"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D865"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396ADE" w14:textId="77777777" w:rsidR="005E3181" w:rsidRPr="005E3181" w:rsidRDefault="005E3181" w:rsidP="005E3181">
            <w:pPr>
              <w:pStyle w:val="TAC"/>
              <w:jc w:val="left"/>
              <w:rPr>
                <w:sz w:val="16"/>
              </w:rPr>
            </w:pPr>
            <w:r w:rsidRPr="005E3181">
              <w:rPr>
                <w:sz w:val="16"/>
              </w:rPr>
              <w:t>Encoding of proxy information for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C587C3" w14:textId="0D589E32" w:rsidR="005E3181" w:rsidRPr="005E3181" w:rsidRDefault="005E3181" w:rsidP="005E3181">
            <w:pPr>
              <w:pStyle w:val="TAC"/>
              <w:rPr>
                <w:sz w:val="16"/>
              </w:rPr>
            </w:pPr>
            <w:r w:rsidRPr="00C53190">
              <w:rPr>
                <w:sz w:val="16"/>
              </w:rPr>
              <w:t>19.2.0</w:t>
            </w:r>
          </w:p>
        </w:tc>
      </w:tr>
    </w:tbl>
    <w:p w14:paraId="3B3EF248" w14:textId="77777777" w:rsidR="002D28E6" w:rsidRPr="00793C7C" w:rsidRDefault="002D28E6" w:rsidP="005E3181">
      <w:pPr>
        <w:rPr>
          <w:snapToGrid w:val="0"/>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42508" w14:textId="77777777" w:rsidR="0082616A" w:rsidRDefault="0082616A">
      <w:r>
        <w:separator/>
      </w:r>
    </w:p>
  </w:endnote>
  <w:endnote w:type="continuationSeparator" w:id="0">
    <w:p w14:paraId="483AC8AD" w14:textId="77777777" w:rsidR="0082616A" w:rsidRDefault="0082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0C37AE" w:rsidRDefault="000C37A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166A3" w14:textId="77777777" w:rsidR="0082616A" w:rsidRDefault="0082616A">
      <w:r>
        <w:separator/>
      </w:r>
    </w:p>
  </w:footnote>
  <w:footnote w:type="continuationSeparator" w:id="0">
    <w:p w14:paraId="78073384" w14:textId="77777777" w:rsidR="0082616A" w:rsidRDefault="0082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6DE4B640" w:rsidR="000C37AE" w:rsidRDefault="000C37A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699D">
      <w:rPr>
        <w:rFonts w:ascii="Arial" w:hAnsi="Arial" w:cs="Arial"/>
        <w:b/>
        <w:noProof/>
        <w:sz w:val="18"/>
        <w:szCs w:val="18"/>
      </w:rPr>
      <w:t>3GPP TS 24.193 V19.2.0 (2025-03)</w:t>
    </w:r>
    <w:r>
      <w:rPr>
        <w:rFonts w:ascii="Arial" w:hAnsi="Arial" w:cs="Arial"/>
        <w:b/>
        <w:sz w:val="18"/>
        <w:szCs w:val="18"/>
      </w:rPr>
      <w:fldChar w:fldCharType="end"/>
    </w:r>
  </w:p>
  <w:p w14:paraId="63063607" w14:textId="77777777" w:rsidR="000C37AE" w:rsidRDefault="000C37A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35F67F9F" w:rsidR="000C37AE" w:rsidRDefault="000C37A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699D">
      <w:rPr>
        <w:rFonts w:ascii="Arial" w:hAnsi="Arial" w:cs="Arial"/>
        <w:b/>
        <w:noProof/>
        <w:sz w:val="18"/>
        <w:szCs w:val="18"/>
      </w:rPr>
      <w:t>Release 19</w:t>
    </w:r>
    <w:r>
      <w:rPr>
        <w:rFonts w:ascii="Arial" w:hAnsi="Arial" w:cs="Arial"/>
        <w:b/>
        <w:sz w:val="18"/>
        <w:szCs w:val="18"/>
      </w:rPr>
      <w:fldChar w:fldCharType="end"/>
    </w:r>
  </w:p>
  <w:p w14:paraId="1EF2066A" w14:textId="77777777" w:rsidR="000C37AE" w:rsidRDefault="000C3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232425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98466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97370">
    <w:abstractNumId w:val="11"/>
  </w:num>
  <w:num w:numId="4" w16cid:durableId="375737720">
    <w:abstractNumId w:val="9"/>
  </w:num>
  <w:num w:numId="5" w16cid:durableId="954290628">
    <w:abstractNumId w:val="7"/>
  </w:num>
  <w:num w:numId="6" w16cid:durableId="724597588">
    <w:abstractNumId w:val="6"/>
  </w:num>
  <w:num w:numId="7" w16cid:durableId="44721240">
    <w:abstractNumId w:val="5"/>
  </w:num>
  <w:num w:numId="8" w16cid:durableId="1040983322">
    <w:abstractNumId w:val="4"/>
  </w:num>
  <w:num w:numId="9" w16cid:durableId="222524849">
    <w:abstractNumId w:val="8"/>
  </w:num>
  <w:num w:numId="10" w16cid:durableId="1828672416">
    <w:abstractNumId w:val="3"/>
  </w:num>
  <w:num w:numId="11" w16cid:durableId="1808355180">
    <w:abstractNumId w:val="2"/>
  </w:num>
  <w:num w:numId="12" w16cid:durableId="467431560">
    <w:abstractNumId w:val="1"/>
  </w:num>
  <w:num w:numId="13" w16cid:durableId="995494976">
    <w:abstractNumId w:val="0"/>
  </w:num>
  <w:num w:numId="14" w16cid:durableId="1592545998">
    <w:abstractNumId w:val="2"/>
    <w:lvlOverride w:ilvl="0">
      <w:startOverride w:val="1"/>
    </w:lvlOverride>
  </w:num>
  <w:num w:numId="15" w16cid:durableId="1105032944">
    <w:abstractNumId w:val="1"/>
    <w:lvlOverride w:ilvl="0">
      <w:startOverride w:val="1"/>
    </w:lvlOverride>
  </w:num>
  <w:num w:numId="16" w16cid:durableId="2144536043">
    <w:abstractNumId w:val="0"/>
    <w:lvlOverride w:ilvl="0">
      <w:startOverride w:val="1"/>
    </w:lvlOverride>
  </w:num>
  <w:num w:numId="17" w16cid:durableId="474642380">
    <w:abstractNumId w:val="13"/>
  </w:num>
  <w:num w:numId="18" w16cid:durableId="360860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7"/>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5CF4"/>
    <w:rsid w:val="000D1182"/>
    <w:rsid w:val="000D1906"/>
    <w:rsid w:val="000D520C"/>
    <w:rsid w:val="000D58AB"/>
    <w:rsid w:val="000D5D0A"/>
    <w:rsid w:val="000E2B8D"/>
    <w:rsid w:val="000E3060"/>
    <w:rsid w:val="000E35E4"/>
    <w:rsid w:val="000E3952"/>
    <w:rsid w:val="000E501B"/>
    <w:rsid w:val="000E793C"/>
    <w:rsid w:val="000F1078"/>
    <w:rsid w:val="000F5714"/>
    <w:rsid w:val="000F5BAE"/>
    <w:rsid w:val="000F5E01"/>
    <w:rsid w:val="000F607F"/>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54FF"/>
    <w:rsid w:val="00225BDB"/>
    <w:rsid w:val="00226D12"/>
    <w:rsid w:val="0022786C"/>
    <w:rsid w:val="00230318"/>
    <w:rsid w:val="00232DAA"/>
    <w:rsid w:val="00232E26"/>
    <w:rsid w:val="002347A2"/>
    <w:rsid w:val="00234D52"/>
    <w:rsid w:val="0023521B"/>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520C"/>
    <w:rsid w:val="0027729B"/>
    <w:rsid w:val="0027748D"/>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F1B39"/>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D82"/>
    <w:rsid w:val="003F0008"/>
    <w:rsid w:val="003F0FF0"/>
    <w:rsid w:val="003F2FBB"/>
    <w:rsid w:val="003F31CD"/>
    <w:rsid w:val="003F3A2D"/>
    <w:rsid w:val="003F42AF"/>
    <w:rsid w:val="003F5BFF"/>
    <w:rsid w:val="003F7A46"/>
    <w:rsid w:val="0040064D"/>
    <w:rsid w:val="004030ED"/>
    <w:rsid w:val="004051D2"/>
    <w:rsid w:val="004116B7"/>
    <w:rsid w:val="00415EDB"/>
    <w:rsid w:val="00416AA1"/>
    <w:rsid w:val="00417F69"/>
    <w:rsid w:val="0042174B"/>
    <w:rsid w:val="00421CF6"/>
    <w:rsid w:val="00422F75"/>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4D66"/>
    <w:rsid w:val="00600BFF"/>
    <w:rsid w:val="00601C37"/>
    <w:rsid w:val="006079CF"/>
    <w:rsid w:val="006134C1"/>
    <w:rsid w:val="006139C9"/>
    <w:rsid w:val="00613A52"/>
    <w:rsid w:val="006143F7"/>
    <w:rsid w:val="00614921"/>
    <w:rsid w:val="00614FDF"/>
    <w:rsid w:val="00616D5B"/>
    <w:rsid w:val="00617318"/>
    <w:rsid w:val="00627DBC"/>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9CA"/>
    <w:rsid w:val="0067179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F039F"/>
    <w:rsid w:val="007F298A"/>
    <w:rsid w:val="007F3445"/>
    <w:rsid w:val="007F6E8C"/>
    <w:rsid w:val="007F7B19"/>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21AE"/>
    <w:rsid w:val="008C2502"/>
    <w:rsid w:val="008C2C0E"/>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4E66"/>
    <w:rsid w:val="00A45073"/>
    <w:rsid w:val="00A45F17"/>
    <w:rsid w:val="00A46919"/>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F09B4"/>
    <w:rsid w:val="00BF124E"/>
    <w:rsid w:val="00BF36A2"/>
    <w:rsid w:val="00BF4338"/>
    <w:rsid w:val="00BF4E42"/>
    <w:rsid w:val="00BF5116"/>
    <w:rsid w:val="00BF6B43"/>
    <w:rsid w:val="00BF7E12"/>
    <w:rsid w:val="00C02D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D4"/>
    <w:rsid w:val="00CC131D"/>
    <w:rsid w:val="00CC162F"/>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22EC7"/>
    <w:rsid w:val="00F22FEC"/>
    <w:rsid w:val="00F232CF"/>
    <w:rsid w:val="00F30504"/>
    <w:rsid w:val="00F335A9"/>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Pages>
  <Words>38333</Words>
  <Characters>218504</Characters>
  <Application>Microsoft Office Word</Application>
  <DocSecurity>0</DocSecurity>
  <Lines>1820</Lines>
  <Paragraphs>512</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256325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KK_MCC</cp:lastModifiedBy>
  <cp:revision>73</cp:revision>
  <dcterms:created xsi:type="dcterms:W3CDTF">2025-01-04T16:30:00Z</dcterms:created>
  <dcterms:modified xsi:type="dcterms:W3CDTF">2025-03-20T16:13:00Z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