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65376DF0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25416B">
              <w:rPr>
                <w:noProof w:val="0"/>
              </w:rPr>
              <w:t>6</w:t>
            </w:r>
            <w:r w:rsidR="00796B22">
              <w:rPr>
                <w:noProof w:val="0"/>
              </w:rPr>
              <w:t>.</w:t>
            </w:r>
            <w:r w:rsidR="003E2232">
              <w:rPr>
                <w:noProof w:val="0"/>
              </w:rPr>
              <w:t>1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25416B">
              <w:rPr>
                <w:noProof w:val="0"/>
                <w:sz w:val="32"/>
              </w:rPr>
              <w:t>5</w:t>
            </w:r>
            <w:r w:rsidRPr="007D0891">
              <w:rPr>
                <w:noProof w:val="0"/>
                <w:sz w:val="32"/>
              </w:rPr>
              <w:t>-</w:t>
            </w:r>
            <w:r w:rsidR="0025416B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4pt" o:ole="">
                  <v:imagedata r:id="rId9" o:title=""/>
                </v:shape>
                <o:OLEObject Type="Embed" ProgID="Word.Picture.8" ShapeID="_x0000_i1025" DrawAspect="Content" ObjectID="_180639083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00000" w:rsidP="007A6666">
            <w:pPr>
              <w:jc w:val="right"/>
            </w:pPr>
            <w:r>
              <w:pict w14:anchorId="4B6BB717">
                <v:shape id="_x0000_i1026" type="#_x0000_t75" style="width:128.5pt;height:74.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293AA9F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5416B">
              <w:rPr>
                <w:noProof/>
                <w:sz w:val="18"/>
              </w:rPr>
              <w:t>5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F5A5163" w14:textId="77777777" w:rsidR="001A35BE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1A35BE">
        <w:rPr>
          <w:noProof/>
        </w:rPr>
        <w:t>Foreword</w:t>
      </w:r>
      <w:r w:rsidR="001A35BE">
        <w:rPr>
          <w:noProof/>
        </w:rPr>
        <w:tab/>
        <w:t>21</w:t>
      </w:r>
    </w:p>
    <w:p w14:paraId="06F117B6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22</w:t>
      </w:r>
    </w:p>
    <w:p w14:paraId="6A27654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22</w:t>
      </w:r>
    </w:p>
    <w:p w14:paraId="0466200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23</w:t>
      </w:r>
    </w:p>
    <w:p w14:paraId="5CE86D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23</w:t>
      </w:r>
    </w:p>
    <w:p w14:paraId="5BCA7FC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24</w:t>
      </w:r>
    </w:p>
    <w:p w14:paraId="0295221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2E492DDC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48712D8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38ECBE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6D5DDD3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27</w:t>
      </w:r>
    </w:p>
    <w:p w14:paraId="44FCFD5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27</w:t>
      </w:r>
    </w:p>
    <w:p w14:paraId="388FFB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Introduction</w:t>
      </w:r>
      <w:r>
        <w:rPr>
          <w:noProof/>
        </w:rPr>
        <w:tab/>
        <w:t>27</w:t>
      </w:r>
    </w:p>
    <w:p w14:paraId="06BBB15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27</w:t>
      </w:r>
    </w:p>
    <w:p w14:paraId="698FA74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27</w:t>
      </w:r>
    </w:p>
    <w:p w14:paraId="471149F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28</w:t>
      </w:r>
    </w:p>
    <w:p w14:paraId="7D4FC6F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78911F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 xml:space="preserve">Noc for </w:t>
      </w:r>
      <w:r w:rsidRPr="00233A8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726F012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 xml:space="preserve">Derivation of Noc values for </w:t>
      </w:r>
      <w:r w:rsidRPr="00233A8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278BC7F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Es</w:t>
      </w:r>
      <w:r>
        <w:rPr>
          <w:noProof/>
        </w:rPr>
        <w:tab/>
        <w:t>28</w:t>
      </w:r>
    </w:p>
    <w:p w14:paraId="38838C1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29A18EF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28</w:t>
      </w:r>
    </w:p>
    <w:p w14:paraId="35F6804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4</w:t>
      </w:r>
      <w:r w:rsidRPr="00233A86">
        <w:rPr>
          <w:rFonts w:eastAsia="SimSun"/>
          <w:noProof/>
        </w:rPr>
        <w:t>.4.</w:t>
      </w:r>
      <w:r w:rsidRPr="00233A86">
        <w:rPr>
          <w:rFonts w:eastAsia="SimSun"/>
          <w:noProof/>
          <w:lang w:eastAsia="zh-CN"/>
        </w:rPr>
        <w:t>4</w:t>
      </w:r>
      <w:r w:rsidRPr="00233A86">
        <w:rPr>
          <w:rFonts w:eastAsia="SimSun"/>
          <w:noProof/>
        </w:rPr>
        <w:t>.</w:t>
      </w:r>
      <w:r w:rsidRPr="00233A86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 xml:space="preserve">Derivation of Es values for </w:t>
      </w:r>
      <w:r w:rsidRPr="00233A86">
        <w:rPr>
          <w:rFonts w:eastAsia="SimSun"/>
          <w:noProof/>
        </w:rPr>
        <w:t>NR operating bands in FR1</w:t>
      </w:r>
      <w:r>
        <w:rPr>
          <w:noProof/>
        </w:rPr>
        <w:tab/>
        <w:t>29</w:t>
      </w:r>
    </w:p>
    <w:p w14:paraId="4CA523B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29</w:t>
      </w:r>
    </w:p>
    <w:p w14:paraId="765865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384ACFE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29176BC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30</w:t>
      </w:r>
    </w:p>
    <w:p w14:paraId="028E590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29F95F8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30</w:t>
      </w:r>
    </w:p>
    <w:p w14:paraId="5ED32BB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30</w:t>
      </w:r>
    </w:p>
    <w:p w14:paraId="6641029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31</w:t>
      </w:r>
    </w:p>
    <w:p w14:paraId="670E39E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31</w:t>
      </w:r>
    </w:p>
    <w:p w14:paraId="27CFDF8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</w:rPr>
        <w:t>Es</w:t>
      </w:r>
      <w:r>
        <w:rPr>
          <w:noProof/>
        </w:rPr>
        <w:tab/>
        <w:t>32</w:t>
      </w:r>
    </w:p>
    <w:p w14:paraId="6CBE457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32</w:t>
      </w:r>
    </w:p>
    <w:p w14:paraId="5A7C75E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32</w:t>
      </w:r>
    </w:p>
    <w:p w14:paraId="73C4AA7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5ACD496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32</w:t>
      </w:r>
    </w:p>
    <w:p w14:paraId="10853C0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625B88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32</w:t>
      </w:r>
    </w:p>
    <w:p w14:paraId="6C80CE1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33</w:t>
      </w:r>
    </w:p>
    <w:p w14:paraId="247047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38</w:t>
      </w:r>
    </w:p>
    <w:p w14:paraId="0264104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40</w:t>
      </w:r>
    </w:p>
    <w:p w14:paraId="53D236B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40</w:t>
      </w:r>
    </w:p>
    <w:p w14:paraId="428A9F3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41</w:t>
      </w:r>
    </w:p>
    <w:p w14:paraId="5B0A03E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42</w:t>
      </w:r>
    </w:p>
    <w:p w14:paraId="2A456E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42</w:t>
      </w:r>
    </w:p>
    <w:p w14:paraId="44BB17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44</w:t>
      </w:r>
    </w:p>
    <w:p w14:paraId="587B0C2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 xml:space="preserve">Applicability rule and antenna connection for CA tests with </w:t>
      </w:r>
      <w:r w:rsidRPr="00233A86">
        <w:rPr>
          <w:noProof/>
          <w:snapToGrid w:val="0"/>
          <w:kern w:val="2"/>
          <w:lang w:eastAsia="zh-CN"/>
        </w:rPr>
        <w:t xml:space="preserve">8 </w:t>
      </w:r>
      <w:r w:rsidRPr="00233A86">
        <w:rPr>
          <w:noProof/>
          <w:snapToGrid w:val="0"/>
          <w:kern w:val="2"/>
        </w:rPr>
        <w:t>R</w:t>
      </w:r>
      <w:r w:rsidRPr="00233A86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46</w:t>
      </w:r>
    </w:p>
    <w:p w14:paraId="038EA3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47</w:t>
      </w:r>
    </w:p>
    <w:p w14:paraId="123131C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47</w:t>
      </w:r>
    </w:p>
    <w:p w14:paraId="044E4BC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different requirements for HST</w:t>
      </w:r>
      <w:r>
        <w:rPr>
          <w:noProof/>
        </w:rPr>
        <w:tab/>
        <w:t>47</w:t>
      </w:r>
    </w:p>
    <w:p w14:paraId="4ABDA72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48</w:t>
      </w:r>
    </w:p>
    <w:p w14:paraId="68C31E5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49</w:t>
      </w:r>
    </w:p>
    <w:p w14:paraId="206F19B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49</w:t>
      </w:r>
    </w:p>
    <w:p w14:paraId="613B3B5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49</w:t>
      </w:r>
    </w:p>
    <w:p w14:paraId="3860E7C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50</w:t>
      </w:r>
    </w:p>
    <w:p w14:paraId="78A88F5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51</w:t>
      </w:r>
    </w:p>
    <w:p w14:paraId="758FD27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54</w:t>
      </w:r>
    </w:p>
    <w:p w14:paraId="298A4C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</w:t>
      </w:r>
    </w:p>
    <w:p w14:paraId="3995E9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54</w:t>
      </w:r>
    </w:p>
    <w:p w14:paraId="473E94B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57</w:t>
      </w:r>
    </w:p>
    <w:p w14:paraId="46DCB38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</w:t>
      </w:r>
    </w:p>
    <w:p w14:paraId="1BDF597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61</w:t>
      </w:r>
    </w:p>
    <w:p w14:paraId="62772E5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64</w:t>
      </w:r>
    </w:p>
    <w:p w14:paraId="113AE90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69</w:t>
      </w:r>
    </w:p>
    <w:p w14:paraId="1C0B58D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69</w:t>
      </w:r>
    </w:p>
    <w:p w14:paraId="7A5BDD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69</w:t>
      </w:r>
    </w:p>
    <w:p w14:paraId="315387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71</w:t>
      </w:r>
    </w:p>
    <w:p w14:paraId="6C6F90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75</w:t>
      </w:r>
    </w:p>
    <w:p w14:paraId="0F0A355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76</w:t>
      </w:r>
    </w:p>
    <w:p w14:paraId="15AE023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78</w:t>
      </w:r>
    </w:p>
    <w:p w14:paraId="4F987C4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79</w:t>
      </w:r>
    </w:p>
    <w:p w14:paraId="27E4B0B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80</w:t>
      </w:r>
    </w:p>
    <w:p w14:paraId="0B5D5A0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82</w:t>
      </w:r>
    </w:p>
    <w:p w14:paraId="1753220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83</w:t>
      </w:r>
    </w:p>
    <w:p w14:paraId="6B4C059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86</w:t>
      </w:r>
    </w:p>
    <w:p w14:paraId="5E8000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87</w:t>
      </w:r>
    </w:p>
    <w:p w14:paraId="6FA2C53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91</w:t>
      </w:r>
    </w:p>
    <w:p w14:paraId="5274C99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92</w:t>
      </w:r>
    </w:p>
    <w:p w14:paraId="6565797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94</w:t>
      </w:r>
    </w:p>
    <w:p w14:paraId="00F0E5F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FDD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95</w:t>
      </w:r>
    </w:p>
    <w:p w14:paraId="34B380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96</w:t>
      </w:r>
    </w:p>
    <w:p w14:paraId="654E446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97</w:t>
      </w:r>
    </w:p>
    <w:p w14:paraId="06A2B90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100</w:t>
      </w:r>
    </w:p>
    <w:p w14:paraId="2BA1647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</w:t>
      </w:r>
      <w:r w:rsidRPr="00233A86">
        <w:rPr>
          <w:rFonts w:eastAsia="Malgun Gothic"/>
          <w:noProof/>
          <w:lang w:eastAsia="zh-TW"/>
        </w:rPr>
        <w:t>8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FDD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101</w:t>
      </w:r>
    </w:p>
    <w:p w14:paraId="6996F22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HST-SFN performance</w:t>
      </w:r>
      <w:r>
        <w:rPr>
          <w:noProof/>
        </w:rPr>
        <w:tab/>
        <w:t>104</w:t>
      </w:r>
    </w:p>
    <w:p w14:paraId="5ED5B23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105</w:t>
      </w:r>
    </w:p>
    <w:p w14:paraId="4722CA3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107</w:t>
      </w:r>
    </w:p>
    <w:p w14:paraId="1CB4587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109</w:t>
      </w:r>
    </w:p>
    <w:p w14:paraId="4DB3188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115</w:t>
      </w:r>
    </w:p>
    <w:p w14:paraId="6AC02B6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117</w:t>
      </w:r>
    </w:p>
    <w:p w14:paraId="694E427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121</w:t>
      </w:r>
    </w:p>
    <w:p w14:paraId="7A58E1F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123</w:t>
      </w:r>
    </w:p>
    <w:p w14:paraId="3EE0A70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127</w:t>
      </w:r>
    </w:p>
    <w:p w14:paraId="4B75891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128</w:t>
      </w:r>
    </w:p>
    <w:p w14:paraId="771942B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132</w:t>
      </w:r>
    </w:p>
    <w:p w14:paraId="1F21875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133</w:t>
      </w:r>
    </w:p>
    <w:p w14:paraId="645260E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137</w:t>
      </w:r>
    </w:p>
    <w:p w14:paraId="475D977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139</w:t>
      </w:r>
    </w:p>
    <w:p w14:paraId="6C88F7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142</w:t>
      </w:r>
    </w:p>
    <w:p w14:paraId="5D84A9A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233A86">
        <w:rPr>
          <w:rFonts w:eastAsia="SimSun"/>
          <w:noProof/>
        </w:rPr>
        <w:t>– 2x2 MIMO for both NSA and SA</w:t>
      </w:r>
      <w:r>
        <w:rPr>
          <w:noProof/>
        </w:rPr>
        <w:tab/>
        <w:t>144</w:t>
      </w:r>
    </w:p>
    <w:p w14:paraId="456D539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145</w:t>
      </w:r>
    </w:p>
    <w:p w14:paraId="0E2CC59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147</w:t>
      </w:r>
    </w:p>
    <w:p w14:paraId="66A4DD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151</w:t>
      </w:r>
    </w:p>
    <w:p w14:paraId="5DCE0D4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153</w:t>
      </w:r>
    </w:p>
    <w:p w14:paraId="44DF853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155</w:t>
      </w:r>
    </w:p>
    <w:p w14:paraId="4E05E8C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158</w:t>
      </w:r>
    </w:p>
    <w:p w14:paraId="53BF8E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161</w:t>
      </w:r>
    </w:p>
    <w:p w14:paraId="76DCFC9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170</w:t>
      </w:r>
    </w:p>
    <w:p w14:paraId="16D3ED2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173</w:t>
      </w:r>
    </w:p>
    <w:p w14:paraId="5B3E9E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173</w:t>
      </w:r>
    </w:p>
    <w:p w14:paraId="0C57703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175</w:t>
      </w:r>
    </w:p>
    <w:p w14:paraId="117786A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181</w:t>
      </w:r>
    </w:p>
    <w:p w14:paraId="31767F4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181</w:t>
      </w:r>
    </w:p>
    <w:p w14:paraId="29FCA36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183</w:t>
      </w:r>
    </w:p>
    <w:p w14:paraId="5C146DA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184</w:t>
      </w:r>
    </w:p>
    <w:p w14:paraId="16BF2FA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184</w:t>
      </w:r>
    </w:p>
    <w:p w14:paraId="3F93016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B performance</w:t>
      </w:r>
      <w:r>
        <w:rPr>
          <w:noProof/>
        </w:rPr>
        <w:tab/>
        <w:t>189</w:t>
      </w:r>
    </w:p>
    <w:p w14:paraId="05AA15C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190</w:t>
      </w:r>
    </w:p>
    <w:p w14:paraId="6911433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192</w:t>
      </w:r>
    </w:p>
    <w:p w14:paraId="564C4E0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193</w:t>
      </w:r>
    </w:p>
    <w:p w14:paraId="4859389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198</w:t>
      </w:r>
    </w:p>
    <w:p w14:paraId="21DD6DA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199</w:t>
      </w:r>
    </w:p>
    <w:p w14:paraId="46C43CE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200</w:t>
      </w:r>
    </w:p>
    <w:p w14:paraId="7160CA8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TDD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201</w:t>
      </w:r>
    </w:p>
    <w:p w14:paraId="29464C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203</w:t>
      </w:r>
    </w:p>
    <w:p w14:paraId="08EDB71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204</w:t>
      </w:r>
    </w:p>
    <w:p w14:paraId="2296365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 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pre-emption performance</w:t>
      </w:r>
      <w:r>
        <w:rPr>
          <w:noProof/>
        </w:rPr>
        <w:tab/>
        <w:t>206</w:t>
      </w:r>
    </w:p>
    <w:p w14:paraId="77AE7B0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8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 xml:space="preserve">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207</w:t>
      </w:r>
    </w:p>
    <w:p w14:paraId="7BB348F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HST-SFN performance</w:t>
      </w:r>
      <w:r>
        <w:rPr>
          <w:noProof/>
        </w:rPr>
        <w:tab/>
        <w:t>209</w:t>
      </w:r>
    </w:p>
    <w:p w14:paraId="2803CC4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210</w:t>
      </w:r>
    </w:p>
    <w:p w14:paraId="34C0ACD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212</w:t>
      </w:r>
    </w:p>
    <w:p w14:paraId="5EB28C6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214</w:t>
      </w:r>
    </w:p>
    <w:p w14:paraId="02C1AB1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220</w:t>
      </w:r>
    </w:p>
    <w:p w14:paraId="5ACCFFA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222</w:t>
      </w:r>
    </w:p>
    <w:p w14:paraId="0579486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226</w:t>
      </w:r>
    </w:p>
    <w:p w14:paraId="18DC27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227</w:t>
      </w:r>
    </w:p>
    <w:p w14:paraId="50D248E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228</w:t>
      </w:r>
    </w:p>
    <w:p w14:paraId="2E43AE7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230</w:t>
      </w:r>
    </w:p>
    <w:p w14:paraId="75880D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231</w:t>
      </w:r>
    </w:p>
    <w:p w14:paraId="7F8648C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232</w:t>
      </w:r>
    </w:p>
    <w:p w14:paraId="5DA2523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233</w:t>
      </w:r>
    </w:p>
    <w:p w14:paraId="37388E5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235</w:t>
      </w:r>
    </w:p>
    <w:p w14:paraId="0FB9D7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237</w:t>
      </w:r>
    </w:p>
    <w:p w14:paraId="677B1A8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242</w:t>
      </w:r>
    </w:p>
    <w:p w14:paraId="78B6B2D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243</w:t>
      </w:r>
    </w:p>
    <w:p w14:paraId="13F6F81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245</w:t>
      </w:r>
    </w:p>
    <w:p w14:paraId="049816B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248</w:t>
      </w:r>
    </w:p>
    <w:p w14:paraId="59AC698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250</w:t>
      </w:r>
    </w:p>
    <w:p w14:paraId="465A6F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253</w:t>
      </w:r>
    </w:p>
    <w:p w14:paraId="16684EE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255</w:t>
      </w:r>
    </w:p>
    <w:p w14:paraId="3AA855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259</w:t>
      </w:r>
    </w:p>
    <w:p w14:paraId="66F732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269</w:t>
      </w:r>
    </w:p>
    <w:p w14:paraId="3447516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272</w:t>
      </w:r>
    </w:p>
    <w:p w14:paraId="2F0B61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272</w:t>
      </w:r>
    </w:p>
    <w:p w14:paraId="6295CCE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272</w:t>
      </w:r>
    </w:p>
    <w:p w14:paraId="27E30D8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275</w:t>
      </w:r>
    </w:p>
    <w:p w14:paraId="4C8A58F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278</w:t>
      </w:r>
    </w:p>
    <w:p w14:paraId="7284F28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279</w:t>
      </w:r>
    </w:p>
    <w:p w14:paraId="7158C7E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233A86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279</w:t>
      </w:r>
    </w:p>
    <w:p w14:paraId="75F914C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280</w:t>
      </w:r>
    </w:p>
    <w:p w14:paraId="6F9ECA8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39CC1B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281</w:t>
      </w:r>
    </w:p>
    <w:p w14:paraId="66356C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283</w:t>
      </w:r>
    </w:p>
    <w:p w14:paraId="2A8C803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284</w:t>
      </w:r>
    </w:p>
    <w:p w14:paraId="6B206F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B performance</w:t>
      </w:r>
      <w:r>
        <w:rPr>
          <w:noProof/>
        </w:rPr>
        <w:tab/>
        <w:t>286</w:t>
      </w:r>
    </w:p>
    <w:p w14:paraId="565B31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287</w:t>
      </w:r>
    </w:p>
    <w:p w14:paraId="037468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289</w:t>
      </w:r>
    </w:p>
    <w:p w14:paraId="23D8099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290</w:t>
      </w:r>
    </w:p>
    <w:p w14:paraId="31F51C2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291</w:t>
      </w:r>
    </w:p>
    <w:p w14:paraId="234601C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292</w:t>
      </w:r>
    </w:p>
    <w:p w14:paraId="4FBDE6B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1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294</w:t>
      </w:r>
    </w:p>
    <w:p w14:paraId="4348A44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1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FDD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</w:t>
      </w:r>
      <w:r w:rsidRPr="00233A86">
        <w:rPr>
          <w:rFonts w:eastAsia="Malgun Gothic"/>
          <w:noProof/>
          <w:lang w:eastAsia="zh-TW"/>
        </w:rPr>
        <w:t>4</w:t>
      </w:r>
      <w:r w:rsidRPr="00233A8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295</w:t>
      </w:r>
    </w:p>
    <w:p w14:paraId="54D3925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297</w:t>
      </w:r>
    </w:p>
    <w:p w14:paraId="53A2A75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298</w:t>
      </w:r>
    </w:p>
    <w:p w14:paraId="21FA9F3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300</w:t>
      </w:r>
    </w:p>
    <w:p w14:paraId="26BB601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FDD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301</w:t>
      </w:r>
    </w:p>
    <w:p w14:paraId="7D6335E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CN"/>
        </w:rPr>
        <w:t>3</w:t>
      </w:r>
      <w:r w:rsidRPr="00233A86">
        <w:rPr>
          <w:rFonts w:eastAsia="Malgun Gothic"/>
          <w:noProof/>
        </w:rPr>
        <w:t>.1.</w:t>
      </w:r>
      <w:r w:rsidRPr="00233A86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>Rx FDD FR1 HST-SFN performance</w:t>
      </w:r>
      <w:r>
        <w:rPr>
          <w:noProof/>
        </w:rPr>
        <w:tab/>
        <w:t>303</w:t>
      </w:r>
    </w:p>
    <w:p w14:paraId="6217413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>Rx FDD FR1 HST-SFN performance - 2x</w:t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304</w:t>
      </w:r>
    </w:p>
    <w:p w14:paraId="312EEA6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306</w:t>
      </w:r>
    </w:p>
    <w:p w14:paraId="6FE4179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308</w:t>
      </w:r>
    </w:p>
    <w:p w14:paraId="1C69B3F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314</w:t>
      </w:r>
    </w:p>
    <w:p w14:paraId="1E2A599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316</w:t>
      </w:r>
    </w:p>
    <w:p w14:paraId="59BC7CB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320</w:t>
      </w:r>
    </w:p>
    <w:p w14:paraId="2F08E6B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322</w:t>
      </w:r>
    </w:p>
    <w:p w14:paraId="03881F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326</w:t>
      </w:r>
    </w:p>
    <w:p w14:paraId="1820BE4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327</w:t>
      </w:r>
    </w:p>
    <w:p w14:paraId="3B3004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331</w:t>
      </w:r>
    </w:p>
    <w:p w14:paraId="3C176BC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332</w:t>
      </w:r>
    </w:p>
    <w:p w14:paraId="698E154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336</w:t>
      </w:r>
    </w:p>
    <w:p w14:paraId="0AD2D47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337</w:t>
      </w:r>
    </w:p>
    <w:p w14:paraId="552D3E8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340</w:t>
      </w:r>
    </w:p>
    <w:p w14:paraId="43C5B45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341</w:t>
      </w:r>
    </w:p>
    <w:p w14:paraId="12A33C0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343</w:t>
      </w:r>
    </w:p>
    <w:p w14:paraId="1B429FA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344</w:t>
      </w:r>
    </w:p>
    <w:p w14:paraId="65F38B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346</w:t>
      </w:r>
    </w:p>
    <w:p w14:paraId="4B3F8D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348</w:t>
      </w:r>
    </w:p>
    <w:p w14:paraId="6016F4D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351</w:t>
      </w:r>
    </w:p>
    <w:p w14:paraId="6BBB0C7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354</w:t>
      </w:r>
    </w:p>
    <w:p w14:paraId="01D9BB2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363</w:t>
      </w:r>
    </w:p>
    <w:p w14:paraId="18EC6D3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366</w:t>
      </w:r>
    </w:p>
    <w:p w14:paraId="41262EA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366</w:t>
      </w:r>
    </w:p>
    <w:p w14:paraId="70D9519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369</w:t>
      </w:r>
    </w:p>
    <w:p w14:paraId="5C1C67F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375</w:t>
      </w:r>
    </w:p>
    <w:p w14:paraId="48CD8C0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376</w:t>
      </w:r>
    </w:p>
    <w:p w14:paraId="1080E6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376</w:t>
      </w:r>
    </w:p>
    <w:p w14:paraId="3C10971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377</w:t>
      </w:r>
    </w:p>
    <w:p w14:paraId="6381ACF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00D473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379</w:t>
      </w:r>
    </w:p>
    <w:p w14:paraId="717293F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380</w:t>
      </w:r>
    </w:p>
    <w:p w14:paraId="53A349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B performance</w:t>
      </w:r>
      <w:r>
        <w:rPr>
          <w:noProof/>
        </w:rPr>
        <w:tab/>
        <w:t>382</w:t>
      </w:r>
    </w:p>
    <w:p w14:paraId="3A4829C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383</w:t>
      </w:r>
    </w:p>
    <w:p w14:paraId="7D78063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performance</w:t>
      </w:r>
      <w:r>
        <w:rPr>
          <w:noProof/>
        </w:rPr>
        <w:tab/>
        <w:t>385</w:t>
      </w:r>
    </w:p>
    <w:p w14:paraId="00946CE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386</w:t>
      </w:r>
    </w:p>
    <w:p w14:paraId="59221D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387</w:t>
      </w:r>
    </w:p>
    <w:p w14:paraId="0CDC2E1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388</w:t>
      </w:r>
    </w:p>
    <w:p w14:paraId="75DFDC8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390</w:t>
      </w:r>
    </w:p>
    <w:p w14:paraId="281CE4A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TDD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</w:t>
      </w:r>
      <w:r w:rsidRPr="00233A86">
        <w:rPr>
          <w:rFonts w:eastAsia="Malgun Gothic"/>
          <w:noProof/>
          <w:lang w:eastAsia="zh-TW"/>
        </w:rPr>
        <w:t>4</w:t>
      </w:r>
      <w:r w:rsidRPr="00233A8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391</w:t>
      </w:r>
    </w:p>
    <w:p w14:paraId="777D26B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393</w:t>
      </w:r>
    </w:p>
    <w:p w14:paraId="17426BC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394</w:t>
      </w:r>
    </w:p>
    <w:p w14:paraId="6A2EA27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pre-emption performance</w:t>
      </w:r>
      <w:r>
        <w:rPr>
          <w:noProof/>
        </w:rPr>
        <w:tab/>
        <w:t>396</w:t>
      </w:r>
    </w:p>
    <w:p w14:paraId="1A1B86E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 xml:space="preserve">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397</w:t>
      </w:r>
    </w:p>
    <w:p w14:paraId="2D12ECF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398</w:t>
      </w:r>
    </w:p>
    <w:p w14:paraId="4A19772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399</w:t>
      </w:r>
    </w:p>
    <w:p w14:paraId="4DFDE31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401</w:t>
      </w:r>
    </w:p>
    <w:p w14:paraId="1FFD0EB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404</w:t>
      </w:r>
    </w:p>
    <w:p w14:paraId="4A297E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409</w:t>
      </w:r>
    </w:p>
    <w:p w14:paraId="34E2468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411</w:t>
      </w:r>
    </w:p>
    <w:p w14:paraId="67B863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415</w:t>
      </w:r>
    </w:p>
    <w:p w14:paraId="27BF209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416</w:t>
      </w:r>
    </w:p>
    <w:p w14:paraId="6A52C8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417</w:t>
      </w:r>
    </w:p>
    <w:p w14:paraId="04E9840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419</w:t>
      </w:r>
    </w:p>
    <w:p w14:paraId="0D7B62C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420</w:t>
      </w:r>
    </w:p>
    <w:p w14:paraId="518847E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422</w:t>
      </w:r>
    </w:p>
    <w:p w14:paraId="743B2ED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422</w:t>
      </w:r>
    </w:p>
    <w:p w14:paraId="1D80408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424</w:t>
      </w:r>
    </w:p>
    <w:p w14:paraId="5C392A4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425</w:t>
      </w:r>
    </w:p>
    <w:p w14:paraId="1817C3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430</w:t>
      </w:r>
    </w:p>
    <w:p w14:paraId="62B214E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431</w:t>
      </w:r>
    </w:p>
    <w:p w14:paraId="64D9B57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433</w:t>
      </w:r>
    </w:p>
    <w:p w14:paraId="0F1484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434</w:t>
      </w:r>
    </w:p>
    <w:p w14:paraId="211CD7C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436</w:t>
      </w:r>
    </w:p>
    <w:p w14:paraId="6A8EAA3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439</w:t>
      </w:r>
    </w:p>
    <w:p w14:paraId="7E24A6F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441</w:t>
      </w:r>
    </w:p>
    <w:p w14:paraId="5F2556C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445</w:t>
      </w:r>
    </w:p>
    <w:p w14:paraId="367EC11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454</w:t>
      </w:r>
    </w:p>
    <w:p w14:paraId="37C1B2E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458</w:t>
      </w:r>
    </w:p>
    <w:p w14:paraId="1CF8CF7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233A86">
        <w:rPr>
          <w:rFonts w:eastAsia="SimSun"/>
          <w:noProof/>
          <w:lang w:eastAsia="zh-CN"/>
        </w:rPr>
        <w:t>(Void)</w:t>
      </w:r>
      <w:r>
        <w:rPr>
          <w:noProof/>
        </w:rPr>
        <w:tab/>
        <w:t>459</w:t>
      </w:r>
    </w:p>
    <w:p w14:paraId="103CAF2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459</w:t>
      </w:r>
    </w:p>
    <w:p w14:paraId="03181C4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459</w:t>
      </w:r>
    </w:p>
    <w:p w14:paraId="4F0075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459</w:t>
      </w:r>
    </w:p>
    <w:p w14:paraId="5FB230E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461</w:t>
      </w:r>
    </w:p>
    <w:p w14:paraId="520BCD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464</w:t>
      </w:r>
    </w:p>
    <w:p w14:paraId="29D142E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465</w:t>
      </w:r>
    </w:p>
    <w:p w14:paraId="5C001F2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466</w:t>
      </w:r>
    </w:p>
    <w:p w14:paraId="0BB93FA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466</w:t>
      </w:r>
    </w:p>
    <w:p w14:paraId="5CCC44A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467</w:t>
      </w:r>
    </w:p>
    <w:p w14:paraId="2373C4F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2B57237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48F7BAB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469</w:t>
      </w:r>
    </w:p>
    <w:p w14:paraId="62C299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471</w:t>
      </w:r>
    </w:p>
    <w:p w14:paraId="5E99FF0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471</w:t>
      </w:r>
    </w:p>
    <w:p w14:paraId="54DACA3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474</w:t>
      </w:r>
    </w:p>
    <w:p w14:paraId="688CDC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478</w:t>
      </w:r>
    </w:p>
    <w:p w14:paraId="7EF3F4A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478</w:t>
      </w:r>
    </w:p>
    <w:p w14:paraId="6FFCFEC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483</w:t>
      </w:r>
    </w:p>
    <w:p w14:paraId="57C647E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491</w:t>
      </w:r>
    </w:p>
    <w:p w14:paraId="6CC0F9E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491</w:t>
      </w:r>
    </w:p>
    <w:p w14:paraId="4240DBD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491</w:t>
      </w:r>
    </w:p>
    <w:p w14:paraId="4D3F239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493</w:t>
      </w:r>
    </w:p>
    <w:p w14:paraId="0A46540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496</w:t>
      </w:r>
    </w:p>
    <w:p w14:paraId="4712F63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497</w:t>
      </w:r>
    </w:p>
    <w:p w14:paraId="3D7BD1F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497</w:t>
      </w:r>
    </w:p>
    <w:p w14:paraId="523245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497</w:t>
      </w:r>
    </w:p>
    <w:p w14:paraId="6DAC79E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499</w:t>
      </w:r>
    </w:p>
    <w:p w14:paraId="0CCC6D4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500</w:t>
      </w:r>
    </w:p>
    <w:p w14:paraId="198819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502</w:t>
      </w:r>
    </w:p>
    <w:p w14:paraId="153C8B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502</w:t>
      </w:r>
    </w:p>
    <w:p w14:paraId="4ED001D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505</w:t>
      </w:r>
    </w:p>
    <w:p w14:paraId="1CE3AF0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509</w:t>
      </w:r>
    </w:p>
    <w:p w14:paraId="65BDBD0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509</w:t>
      </w:r>
    </w:p>
    <w:p w14:paraId="3B08FB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514</w:t>
      </w:r>
    </w:p>
    <w:p w14:paraId="62A153B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522</w:t>
      </w:r>
    </w:p>
    <w:p w14:paraId="62148CC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522</w:t>
      </w:r>
    </w:p>
    <w:p w14:paraId="4968D80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522</w:t>
      </w:r>
    </w:p>
    <w:p w14:paraId="563541F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522</w:t>
      </w:r>
    </w:p>
    <w:p w14:paraId="542F7E8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526</w:t>
      </w:r>
    </w:p>
    <w:p w14:paraId="3D1537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527</w:t>
      </w:r>
    </w:p>
    <w:p w14:paraId="72091B5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527</w:t>
      </w:r>
    </w:p>
    <w:p w14:paraId="6269C65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529</w:t>
      </w:r>
    </w:p>
    <w:p w14:paraId="0EEB089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529</w:t>
      </w:r>
    </w:p>
    <w:p w14:paraId="69B574E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1Rx FDD FR1 PDCCH performance for RedCap</w:t>
      </w:r>
      <w:r>
        <w:rPr>
          <w:noProof/>
        </w:rPr>
        <w:tab/>
        <w:t>529</w:t>
      </w:r>
    </w:p>
    <w:p w14:paraId="715298E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531</w:t>
      </w:r>
    </w:p>
    <w:p w14:paraId="08C0F81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1Rx TDD FR1 PDCCH performance for RedCap</w:t>
      </w:r>
      <w:r>
        <w:rPr>
          <w:noProof/>
        </w:rPr>
        <w:tab/>
        <w:t>532</w:t>
      </w:r>
    </w:p>
    <w:p w14:paraId="6DF95A5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534</w:t>
      </w:r>
    </w:p>
    <w:p w14:paraId="120BEEB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534</w:t>
      </w:r>
    </w:p>
    <w:p w14:paraId="6ED08E3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534</w:t>
      </w:r>
    </w:p>
    <w:p w14:paraId="51EC70E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537</w:t>
      </w:r>
    </w:p>
    <w:p w14:paraId="76B42C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540</w:t>
      </w:r>
    </w:p>
    <w:p w14:paraId="791287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performance for RedCap</w:t>
      </w:r>
      <w:r>
        <w:rPr>
          <w:noProof/>
        </w:rPr>
        <w:tab/>
        <w:t>546</w:t>
      </w:r>
    </w:p>
    <w:p w14:paraId="56E0CFC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548</w:t>
      </w:r>
    </w:p>
    <w:p w14:paraId="09901E6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552</w:t>
      </w:r>
    </w:p>
    <w:p w14:paraId="78E9FFD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554</w:t>
      </w:r>
    </w:p>
    <w:p w14:paraId="4409F44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554</w:t>
      </w:r>
    </w:p>
    <w:p w14:paraId="4CED927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558</w:t>
      </w:r>
    </w:p>
    <w:p w14:paraId="511912C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</w:rPr>
        <w:t xml:space="preserve">2Rx TDD FR1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560</w:t>
      </w:r>
    </w:p>
    <w:p w14:paraId="49F17E6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PDCCH performance for RedCap</w:t>
      </w:r>
      <w:r>
        <w:rPr>
          <w:noProof/>
        </w:rPr>
        <w:tab/>
        <w:t>566</w:t>
      </w:r>
    </w:p>
    <w:p w14:paraId="508B452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568</w:t>
      </w:r>
    </w:p>
    <w:p w14:paraId="09E7EBA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572</w:t>
      </w:r>
    </w:p>
    <w:p w14:paraId="2148A9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572</w:t>
      </w:r>
    </w:p>
    <w:p w14:paraId="7B8B59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572</w:t>
      </w:r>
    </w:p>
    <w:p w14:paraId="2BFC33E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575</w:t>
      </w:r>
    </w:p>
    <w:p w14:paraId="055F76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578</w:t>
      </w:r>
    </w:p>
    <w:p w14:paraId="3A64947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584</w:t>
      </w:r>
    </w:p>
    <w:p w14:paraId="3FA14B5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588</w:t>
      </w:r>
    </w:p>
    <w:p w14:paraId="29D315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588</w:t>
      </w:r>
    </w:p>
    <w:p w14:paraId="21FEF07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591</w:t>
      </w:r>
    </w:p>
    <w:p w14:paraId="4C5BB42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  <w:lang w:eastAsia="zh-CN"/>
        </w:rPr>
        <w:t>4</w:t>
      </w:r>
      <w:r w:rsidRPr="00233A86">
        <w:rPr>
          <w:rFonts w:eastAsia="Malgun Gothic" w:cs="Arial"/>
          <w:noProof/>
        </w:rPr>
        <w:t xml:space="preserve">Rx TDD FR1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594</w:t>
      </w:r>
    </w:p>
    <w:p w14:paraId="751A71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600</w:t>
      </w:r>
    </w:p>
    <w:p w14:paraId="1279F8A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604</w:t>
      </w:r>
    </w:p>
    <w:p w14:paraId="6C4522C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604</w:t>
      </w:r>
    </w:p>
    <w:p w14:paraId="33539BF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604</w:t>
      </w:r>
    </w:p>
    <w:p w14:paraId="2992EF6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612</w:t>
      </w:r>
    </w:p>
    <w:p w14:paraId="04F8183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614</w:t>
      </w:r>
    </w:p>
    <w:p w14:paraId="3CC6CEB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615</w:t>
      </w:r>
    </w:p>
    <w:p w14:paraId="31F584F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615</w:t>
      </w:r>
    </w:p>
    <w:p w14:paraId="32FBF2C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623</w:t>
      </w:r>
    </w:p>
    <w:p w14:paraId="069E2C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7D1E847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6CCB22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45DA813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623</w:t>
      </w:r>
    </w:p>
    <w:p w14:paraId="6A9C040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623</w:t>
      </w:r>
    </w:p>
    <w:p w14:paraId="7E5373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623</w:t>
      </w:r>
    </w:p>
    <w:p w14:paraId="628AC78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0116AC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5DF2740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395AE16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6E86FB9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624</w:t>
      </w:r>
    </w:p>
    <w:p w14:paraId="4B6DFC3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624</w:t>
      </w:r>
    </w:p>
    <w:p w14:paraId="55726EB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624</w:t>
      </w:r>
    </w:p>
    <w:p w14:paraId="220EA2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624</w:t>
      </w:r>
    </w:p>
    <w:p w14:paraId="268656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0AB7E3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4BAABE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624</w:t>
      </w:r>
    </w:p>
    <w:p w14:paraId="7056950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624</w:t>
      </w:r>
    </w:p>
    <w:p w14:paraId="44A14A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625</w:t>
      </w:r>
    </w:p>
    <w:p w14:paraId="7AA19F7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625</w:t>
      </w:r>
    </w:p>
    <w:p w14:paraId="256FAFE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625</w:t>
      </w:r>
    </w:p>
    <w:p w14:paraId="48BB63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625</w:t>
      </w:r>
    </w:p>
    <w:p w14:paraId="57E5A6C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627</w:t>
      </w:r>
    </w:p>
    <w:p w14:paraId="203CFD3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628</w:t>
      </w:r>
    </w:p>
    <w:p w14:paraId="5ECBBCD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628</w:t>
      </w:r>
    </w:p>
    <w:p w14:paraId="4917657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630</w:t>
      </w:r>
    </w:p>
    <w:p w14:paraId="219D0B6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631</w:t>
      </w:r>
    </w:p>
    <w:p w14:paraId="20CC5C7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FDD</w:t>
      </w:r>
      <w:r>
        <w:rPr>
          <w:noProof/>
        </w:rPr>
        <w:tab/>
        <w:t>631</w:t>
      </w:r>
    </w:p>
    <w:p w14:paraId="5B0340F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631</w:t>
      </w:r>
    </w:p>
    <w:p w14:paraId="26DFABA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633</w:t>
      </w:r>
    </w:p>
    <w:p w14:paraId="6DCA004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634</w:t>
      </w:r>
    </w:p>
    <w:p w14:paraId="7979D4B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634</w:t>
      </w:r>
    </w:p>
    <w:p w14:paraId="51E1AB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636</w:t>
      </w:r>
    </w:p>
    <w:p w14:paraId="59764FF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638</w:t>
      </w:r>
    </w:p>
    <w:p w14:paraId="2AE695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6AF45AD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638</w:t>
      </w:r>
    </w:p>
    <w:p w14:paraId="3B4D14D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17253AF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638</w:t>
      </w:r>
    </w:p>
    <w:p w14:paraId="0A54252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639</w:t>
      </w:r>
    </w:p>
    <w:p w14:paraId="5921C93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641</w:t>
      </w:r>
    </w:p>
    <w:p w14:paraId="0032305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 xml:space="preserve">Applicability of </w:t>
      </w:r>
      <w:r w:rsidRPr="00233A86">
        <w:rPr>
          <w:rFonts w:eastAsia="Malgun Gothic"/>
          <w:noProof/>
        </w:rPr>
        <w:t>Channel Quality Indicator (CQI)</w:t>
      </w:r>
      <w:r w:rsidRPr="00233A86">
        <w:rPr>
          <w:rFonts w:eastAsia="Malgun Gothic"/>
          <w:noProof/>
          <w:lang w:eastAsia="zh-CN"/>
        </w:rPr>
        <w:t xml:space="preserve"> r</w:t>
      </w:r>
      <w:r w:rsidRPr="00233A86">
        <w:rPr>
          <w:rFonts w:eastAsia="Malgun Gothic"/>
          <w:noProof/>
        </w:rPr>
        <w:t>eporting</w:t>
      </w:r>
      <w:r w:rsidRPr="00233A8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641</w:t>
      </w:r>
    </w:p>
    <w:p w14:paraId="2074FA6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 xml:space="preserve">Applicability and test rules for different </w:t>
      </w:r>
      <w:r w:rsidRPr="00233A86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641</w:t>
      </w:r>
    </w:p>
    <w:p w14:paraId="42B827B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 xml:space="preserve">Applicability and test rules for different </w:t>
      </w:r>
      <w:r w:rsidRPr="00233A86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642</w:t>
      </w:r>
    </w:p>
    <w:p w14:paraId="2DD8E3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lang w:eastAsia="zh-CN"/>
        </w:rPr>
        <w:t xml:space="preserve">Test </w:t>
      </w:r>
      <w:r w:rsidRPr="00233A86">
        <w:rPr>
          <w:rFonts w:eastAsia="Malgun Gothic"/>
          <w:noProof/>
          <w:snapToGrid w:val="0"/>
          <w:kern w:val="2"/>
        </w:rPr>
        <w:t>coverage</w:t>
      </w:r>
      <w:r w:rsidRPr="00233A8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642</w:t>
      </w:r>
    </w:p>
    <w:p w14:paraId="74A2A31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233A86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233A86">
        <w:rPr>
          <w:rFonts w:eastAsia="Malgun Gothic"/>
          <w:noProof/>
          <w:snapToGrid w:val="0"/>
          <w:kern w:val="2"/>
        </w:rPr>
        <w:t>R</w:t>
      </w:r>
      <w:r w:rsidRPr="00233A86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642</w:t>
      </w:r>
    </w:p>
    <w:p w14:paraId="1E5845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642</w:t>
      </w:r>
    </w:p>
    <w:p w14:paraId="3B6B97B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643</w:t>
      </w:r>
    </w:p>
    <w:p w14:paraId="29A77D9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643</w:t>
      </w:r>
    </w:p>
    <w:p w14:paraId="198A530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646</w:t>
      </w:r>
    </w:p>
    <w:p w14:paraId="6AA0752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646</w:t>
      </w:r>
    </w:p>
    <w:p w14:paraId="28BB67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646</w:t>
      </w:r>
    </w:p>
    <w:p w14:paraId="38714B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646</w:t>
      </w:r>
    </w:p>
    <w:p w14:paraId="6D65F75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646</w:t>
      </w:r>
    </w:p>
    <w:p w14:paraId="7BCED7C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650</w:t>
      </w:r>
    </w:p>
    <w:p w14:paraId="49384A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654</w:t>
      </w:r>
    </w:p>
    <w:p w14:paraId="0F818CD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654</w:t>
      </w:r>
    </w:p>
    <w:p w14:paraId="7803EED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658</w:t>
      </w:r>
    </w:p>
    <w:p w14:paraId="49ED86F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664</w:t>
      </w:r>
    </w:p>
    <w:p w14:paraId="385E9C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664</w:t>
      </w:r>
    </w:p>
    <w:p w14:paraId="209D0EC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664</w:t>
      </w:r>
    </w:p>
    <w:p w14:paraId="444CC5B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667</w:t>
      </w:r>
    </w:p>
    <w:p w14:paraId="504A5DD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671</w:t>
      </w:r>
    </w:p>
    <w:p w14:paraId="4FFDEE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671</w:t>
      </w:r>
    </w:p>
    <w:p w14:paraId="5BAC9FF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684</w:t>
      </w:r>
    </w:p>
    <w:p w14:paraId="0882DC2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684</w:t>
      </w:r>
    </w:p>
    <w:p w14:paraId="1F4531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684</w:t>
      </w:r>
    </w:p>
    <w:p w14:paraId="3C9BA4F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684</w:t>
      </w:r>
    </w:p>
    <w:p w14:paraId="3A15048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687</w:t>
      </w:r>
    </w:p>
    <w:p w14:paraId="535AA21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692</w:t>
      </w:r>
    </w:p>
    <w:p w14:paraId="5709A61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695</w:t>
      </w:r>
    </w:p>
    <w:p w14:paraId="2835E11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699</w:t>
      </w:r>
    </w:p>
    <w:p w14:paraId="3608877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699</w:t>
      </w:r>
    </w:p>
    <w:p w14:paraId="0042D4B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705</w:t>
      </w:r>
    </w:p>
    <w:p w14:paraId="1EE6AE6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710</w:t>
      </w:r>
    </w:p>
    <w:p w14:paraId="12BD2A9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714</w:t>
      </w:r>
    </w:p>
    <w:p w14:paraId="7E17B92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717</w:t>
      </w:r>
    </w:p>
    <w:p w14:paraId="6F27B06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717</w:t>
      </w:r>
    </w:p>
    <w:p w14:paraId="60A7ADD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717</w:t>
      </w:r>
    </w:p>
    <w:p w14:paraId="1BC5217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720</w:t>
      </w:r>
    </w:p>
    <w:p w14:paraId="74A2B96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725</w:t>
      </w:r>
    </w:p>
    <w:p w14:paraId="21B0CF4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729</w:t>
      </w:r>
    </w:p>
    <w:p w14:paraId="170CF6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732</w:t>
      </w:r>
    </w:p>
    <w:p w14:paraId="6746D0C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736</w:t>
      </w:r>
    </w:p>
    <w:p w14:paraId="22C3DCD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736</w:t>
      </w:r>
    </w:p>
    <w:p w14:paraId="4EFB5A8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740</w:t>
      </w:r>
    </w:p>
    <w:p w14:paraId="1BCCB8A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744</w:t>
      </w:r>
    </w:p>
    <w:p w14:paraId="17D4765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748</w:t>
      </w:r>
    </w:p>
    <w:p w14:paraId="4CCCF71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752</w:t>
      </w:r>
    </w:p>
    <w:p w14:paraId="6E30277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752</w:t>
      </w:r>
    </w:p>
    <w:p w14:paraId="4867C31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752</w:t>
      </w:r>
    </w:p>
    <w:p w14:paraId="4FB4641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753</w:t>
      </w:r>
    </w:p>
    <w:p w14:paraId="567056D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756</w:t>
      </w:r>
    </w:p>
    <w:p w14:paraId="2EC04E7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759</w:t>
      </w:r>
    </w:p>
    <w:p w14:paraId="228E4B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762</w:t>
      </w:r>
    </w:p>
    <w:p w14:paraId="47E6B61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762</w:t>
      </w:r>
    </w:p>
    <w:p w14:paraId="78E3974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766</w:t>
      </w:r>
    </w:p>
    <w:p w14:paraId="4E2F1DE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769</w:t>
      </w:r>
    </w:p>
    <w:p w14:paraId="009A75F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772</w:t>
      </w:r>
    </w:p>
    <w:p w14:paraId="40AD53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772</w:t>
      </w:r>
    </w:p>
    <w:p w14:paraId="546F51B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772</w:t>
      </w:r>
    </w:p>
    <w:p w14:paraId="4D9DA35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775</w:t>
      </w:r>
    </w:p>
    <w:p w14:paraId="338FB7E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778</w:t>
      </w:r>
    </w:p>
    <w:p w14:paraId="2B8F632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783</w:t>
      </w:r>
    </w:p>
    <w:p w14:paraId="36DB8C2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786</w:t>
      </w:r>
    </w:p>
    <w:p w14:paraId="1F9CD53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786</w:t>
      </w:r>
    </w:p>
    <w:p w14:paraId="5EAB798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790</w:t>
      </w:r>
    </w:p>
    <w:p w14:paraId="73627A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793</w:t>
      </w:r>
    </w:p>
    <w:p w14:paraId="2405324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796</w:t>
      </w:r>
    </w:p>
    <w:p w14:paraId="766645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796</w:t>
      </w:r>
    </w:p>
    <w:p w14:paraId="4C72EDB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796</w:t>
      </w:r>
    </w:p>
    <w:p w14:paraId="70166D1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796</w:t>
      </w:r>
    </w:p>
    <w:p w14:paraId="276486A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796</w:t>
      </w:r>
    </w:p>
    <w:p w14:paraId="568F0A4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796</w:t>
      </w:r>
    </w:p>
    <w:p w14:paraId="488A8D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799</w:t>
      </w:r>
    </w:p>
    <w:p w14:paraId="0659BE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804</w:t>
      </w:r>
    </w:p>
    <w:p w14:paraId="3BE723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810</w:t>
      </w:r>
    </w:p>
    <w:p w14:paraId="2D3AC26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811</w:t>
      </w:r>
    </w:p>
    <w:p w14:paraId="42411CC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812</w:t>
      </w:r>
    </w:p>
    <w:p w14:paraId="56FA921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812</w:t>
      </w:r>
    </w:p>
    <w:p w14:paraId="65C3E10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812</w:t>
      </w:r>
    </w:p>
    <w:p w14:paraId="269CFE3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818</w:t>
      </w:r>
    </w:p>
    <w:p w14:paraId="6FD09B8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30EB824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819</w:t>
      </w:r>
    </w:p>
    <w:p w14:paraId="55F2B25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FDD</w:t>
      </w:r>
      <w:r>
        <w:rPr>
          <w:noProof/>
        </w:rPr>
        <w:tab/>
        <w:t>819</w:t>
      </w:r>
    </w:p>
    <w:p w14:paraId="5AB0A2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819</w:t>
      </w:r>
    </w:p>
    <w:p w14:paraId="45625B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TDD</w:t>
      </w:r>
      <w:r>
        <w:rPr>
          <w:noProof/>
        </w:rPr>
        <w:tab/>
        <w:t>824</w:t>
      </w:r>
    </w:p>
    <w:p w14:paraId="6952A83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824</w:t>
      </w:r>
    </w:p>
    <w:p w14:paraId="230C589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828</w:t>
      </w:r>
    </w:p>
    <w:p w14:paraId="2BB06AE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828</w:t>
      </w:r>
    </w:p>
    <w:p w14:paraId="2A031BE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828</w:t>
      </w:r>
    </w:p>
    <w:p w14:paraId="545164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833</w:t>
      </w:r>
    </w:p>
    <w:p w14:paraId="518578D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834</w:t>
      </w:r>
    </w:p>
    <w:p w14:paraId="0879BD8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839</w:t>
      </w:r>
    </w:p>
    <w:p w14:paraId="4167B8D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843</w:t>
      </w:r>
    </w:p>
    <w:p w14:paraId="432A9B5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847</w:t>
      </w:r>
    </w:p>
    <w:p w14:paraId="5496623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852</w:t>
      </w:r>
    </w:p>
    <w:p w14:paraId="2843FE9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856</w:t>
      </w:r>
    </w:p>
    <w:p w14:paraId="538A38A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noProof/>
        </w:rPr>
        <w:tab/>
        <w:t>869</w:t>
      </w:r>
    </w:p>
    <w:p w14:paraId="78AB29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233A8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869</w:t>
      </w:r>
    </w:p>
    <w:p w14:paraId="5958193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877</w:t>
      </w:r>
    </w:p>
    <w:p w14:paraId="23CB1EE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877</w:t>
      </w:r>
    </w:p>
    <w:p w14:paraId="426E57C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882</w:t>
      </w:r>
    </w:p>
    <w:p w14:paraId="1E2ADD9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887</w:t>
      </w:r>
    </w:p>
    <w:p w14:paraId="6D83B1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892</w:t>
      </w:r>
    </w:p>
    <w:p w14:paraId="7037150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897</w:t>
      </w:r>
    </w:p>
    <w:p w14:paraId="0C2E467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902</w:t>
      </w:r>
    </w:p>
    <w:p w14:paraId="66533C5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906</w:t>
      </w:r>
    </w:p>
    <w:p w14:paraId="223EDD6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910</w:t>
      </w:r>
    </w:p>
    <w:p w14:paraId="60BF8AC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922</w:t>
      </w:r>
    </w:p>
    <w:p w14:paraId="2F3D065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922</w:t>
      </w:r>
    </w:p>
    <w:p w14:paraId="5329C51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922</w:t>
      </w:r>
    </w:p>
    <w:p w14:paraId="047C1DF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927</w:t>
      </w:r>
    </w:p>
    <w:p w14:paraId="28964F3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932</w:t>
      </w:r>
    </w:p>
    <w:p w14:paraId="2968E91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936</w:t>
      </w:r>
    </w:p>
    <w:p w14:paraId="38C1D19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940</w:t>
      </w:r>
    </w:p>
    <w:p w14:paraId="7E938D2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946</w:t>
      </w:r>
    </w:p>
    <w:p w14:paraId="7D9C4E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950</w:t>
      </w:r>
    </w:p>
    <w:p w14:paraId="7086976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954</w:t>
      </w:r>
    </w:p>
    <w:p w14:paraId="766C5C4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233A8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954</w:t>
      </w:r>
    </w:p>
    <w:p w14:paraId="361C2F3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959</w:t>
      </w:r>
    </w:p>
    <w:p w14:paraId="724BFF5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959</w:t>
      </w:r>
    </w:p>
    <w:p w14:paraId="689056F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964</w:t>
      </w:r>
    </w:p>
    <w:p w14:paraId="04654D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969</w:t>
      </w:r>
    </w:p>
    <w:p w14:paraId="3D542BD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974</w:t>
      </w:r>
    </w:p>
    <w:p w14:paraId="6122A3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979</w:t>
      </w:r>
    </w:p>
    <w:p w14:paraId="08F6DC1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984</w:t>
      </w:r>
    </w:p>
    <w:p w14:paraId="01662BE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988</w:t>
      </w:r>
    </w:p>
    <w:p w14:paraId="47AF3D0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993</w:t>
      </w:r>
    </w:p>
    <w:p w14:paraId="28C5C01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993</w:t>
      </w:r>
    </w:p>
    <w:p w14:paraId="45660EC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993</w:t>
      </w:r>
    </w:p>
    <w:p w14:paraId="7752213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993</w:t>
      </w:r>
    </w:p>
    <w:p w14:paraId="24D11FE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RI reporting for both SA and NSA</w:t>
      </w:r>
      <w:r>
        <w:rPr>
          <w:noProof/>
        </w:rPr>
        <w:tab/>
        <w:t>993</w:t>
      </w:r>
    </w:p>
    <w:p w14:paraId="05C1FAE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RI reporting for RedCap</w:t>
      </w:r>
      <w:r>
        <w:rPr>
          <w:noProof/>
        </w:rPr>
        <w:tab/>
        <w:t>997</w:t>
      </w:r>
    </w:p>
    <w:p w14:paraId="7DC3077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1001</w:t>
      </w:r>
    </w:p>
    <w:p w14:paraId="3E017B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1001</w:t>
      </w:r>
    </w:p>
    <w:p w14:paraId="59EF9F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RI reporting for RedCap</w:t>
      </w:r>
      <w:r>
        <w:rPr>
          <w:noProof/>
        </w:rPr>
        <w:tab/>
        <w:t>1007</w:t>
      </w:r>
    </w:p>
    <w:p w14:paraId="58B4D8C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1011</w:t>
      </w:r>
    </w:p>
    <w:p w14:paraId="2CEE74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1011</w:t>
      </w:r>
    </w:p>
    <w:p w14:paraId="52F4B99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RI reporting for both SA and NSA</w:t>
      </w:r>
      <w:r>
        <w:rPr>
          <w:noProof/>
        </w:rPr>
        <w:tab/>
        <w:t>1011</w:t>
      </w:r>
    </w:p>
    <w:p w14:paraId="11816AD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1017</w:t>
      </w:r>
    </w:p>
    <w:p w14:paraId="2CED8E4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1017</w:t>
      </w:r>
    </w:p>
    <w:p w14:paraId="30782C8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1022</w:t>
      </w:r>
    </w:p>
    <w:p w14:paraId="0D50549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1022</w:t>
      </w:r>
    </w:p>
    <w:p w14:paraId="5DC9E4C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1022</w:t>
      </w:r>
    </w:p>
    <w:p w14:paraId="255A311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1022</w:t>
      </w:r>
    </w:p>
    <w:p w14:paraId="1019D2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1022</w:t>
      </w:r>
    </w:p>
    <w:p w14:paraId="49ABDEE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1022</w:t>
      </w:r>
    </w:p>
    <w:p w14:paraId="6193C65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1023</w:t>
      </w:r>
    </w:p>
    <w:p w14:paraId="7D2D0A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1024</w:t>
      </w:r>
    </w:p>
    <w:p w14:paraId="43EBD2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1024</w:t>
      </w:r>
    </w:p>
    <w:p w14:paraId="48EB48B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1024</w:t>
      </w:r>
    </w:p>
    <w:p w14:paraId="05506C3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1025</w:t>
      </w:r>
    </w:p>
    <w:p w14:paraId="79536EF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1025</w:t>
      </w:r>
    </w:p>
    <w:p w14:paraId="10D5BBE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1026</w:t>
      </w:r>
    </w:p>
    <w:p w14:paraId="729728A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1029</w:t>
      </w:r>
    </w:p>
    <w:p w14:paraId="2C00237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1032</w:t>
      </w:r>
    </w:p>
    <w:p w14:paraId="1C5CF26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1032</w:t>
      </w:r>
    </w:p>
    <w:p w14:paraId="34CB59E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1032</w:t>
      </w:r>
    </w:p>
    <w:p w14:paraId="784453D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1032</w:t>
      </w:r>
    </w:p>
    <w:p w14:paraId="705090E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1032</w:t>
      </w:r>
    </w:p>
    <w:p w14:paraId="5DD2EFA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1034</w:t>
      </w:r>
    </w:p>
    <w:p w14:paraId="0041243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1038</w:t>
      </w:r>
    </w:p>
    <w:p w14:paraId="5E16916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1039</w:t>
      </w:r>
    </w:p>
    <w:p w14:paraId="22D4938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1041</w:t>
      </w:r>
    </w:p>
    <w:p w14:paraId="502B8C7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1042</w:t>
      </w:r>
    </w:p>
    <w:p w14:paraId="31B95BF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Mapping Type B</w:t>
      </w:r>
      <w:r>
        <w:rPr>
          <w:noProof/>
        </w:rPr>
        <w:tab/>
        <w:t>1044</w:t>
      </w:r>
    </w:p>
    <w:p w14:paraId="2F0A1AA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1045</w:t>
      </w:r>
    </w:p>
    <w:p w14:paraId="31AD3F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1046</w:t>
      </w:r>
    </w:p>
    <w:p w14:paraId="5E5D784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233A86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1054</w:t>
      </w:r>
    </w:p>
    <w:p w14:paraId="42DB97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1061</w:t>
      </w:r>
    </w:p>
    <w:p w14:paraId="7D4293D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1063</w:t>
      </w:r>
    </w:p>
    <w:p w14:paraId="7E2DEBA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noProof/>
        </w:rPr>
        <w:tab/>
        <w:t>1064</w:t>
      </w:r>
    </w:p>
    <w:p w14:paraId="42B5619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1064</w:t>
      </w:r>
    </w:p>
    <w:p w14:paraId="436CEF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1067</w:t>
      </w:r>
    </w:p>
    <w:p w14:paraId="451B13A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1068</w:t>
      </w:r>
    </w:p>
    <w:p w14:paraId="3ACE7A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233A86">
        <w:rPr>
          <w:rFonts w:eastAsia="SimSun"/>
          <w:noProof/>
          <w:lang w:eastAsia="zh-CN"/>
        </w:rPr>
        <w:t>(Void)</w:t>
      </w:r>
      <w:r>
        <w:rPr>
          <w:noProof/>
        </w:rPr>
        <w:tab/>
        <w:t>1068</w:t>
      </w:r>
    </w:p>
    <w:p w14:paraId="1E3BE31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1068</w:t>
      </w:r>
    </w:p>
    <w:p w14:paraId="7A82EED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1069</w:t>
      </w:r>
    </w:p>
    <w:p w14:paraId="0C11D55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1071</w:t>
      </w:r>
    </w:p>
    <w:p w14:paraId="23327AF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1072</w:t>
      </w:r>
    </w:p>
    <w:p w14:paraId="62A53C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1073</w:t>
      </w:r>
    </w:p>
    <w:p w14:paraId="781F94C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1075</w:t>
      </w:r>
    </w:p>
    <w:p w14:paraId="6E9BB5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1075</w:t>
      </w:r>
    </w:p>
    <w:p w14:paraId="668C826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1075</w:t>
      </w:r>
    </w:p>
    <w:p w14:paraId="37734E8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1075</w:t>
      </w:r>
    </w:p>
    <w:p w14:paraId="5D97A7B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1075</w:t>
      </w:r>
    </w:p>
    <w:p w14:paraId="1E0922A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1078</w:t>
      </w:r>
    </w:p>
    <w:p w14:paraId="5F83CD2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</w:rPr>
        <w:t>2Rx TDD FR</w:t>
      </w:r>
      <w:r w:rsidRPr="00233A86">
        <w:rPr>
          <w:rFonts w:eastAsia="Malgun Gothic" w:cs="Arial"/>
          <w:noProof/>
          <w:lang w:eastAsia="zh-CN"/>
        </w:rPr>
        <w:t>2</w:t>
      </w:r>
      <w:r w:rsidRPr="00233A86">
        <w:rPr>
          <w:rFonts w:eastAsia="Malgun Gothic" w:cs="Arial"/>
          <w:noProof/>
        </w:rPr>
        <w:t xml:space="preserve">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1081</w:t>
      </w:r>
    </w:p>
    <w:p w14:paraId="5E61C1C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1086</w:t>
      </w:r>
    </w:p>
    <w:p w14:paraId="6754F2F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1086</w:t>
      </w:r>
    </w:p>
    <w:p w14:paraId="40FA0CF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1086</w:t>
      </w:r>
    </w:p>
    <w:p w14:paraId="53CFC5F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1093</w:t>
      </w:r>
    </w:p>
    <w:p w14:paraId="64EA0F4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1094</w:t>
      </w:r>
    </w:p>
    <w:p w14:paraId="02584D3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1094</w:t>
      </w:r>
    </w:p>
    <w:p w14:paraId="1097029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1097</w:t>
      </w:r>
    </w:p>
    <w:p w14:paraId="0C4AF2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1097</w:t>
      </w:r>
    </w:p>
    <w:p w14:paraId="32474B8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1098</w:t>
      </w:r>
    </w:p>
    <w:p w14:paraId="7429917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1098</w:t>
      </w:r>
    </w:p>
    <w:p w14:paraId="79BEAC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1099</w:t>
      </w:r>
    </w:p>
    <w:p w14:paraId="22EB457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1099</w:t>
      </w:r>
    </w:p>
    <w:p w14:paraId="36D3F5C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1100</w:t>
      </w:r>
    </w:p>
    <w:p w14:paraId="7C88216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1100</w:t>
      </w:r>
    </w:p>
    <w:p w14:paraId="0D75D43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1100</w:t>
      </w:r>
    </w:p>
    <w:p w14:paraId="7C5B288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FDD</w:t>
      </w:r>
      <w:r>
        <w:rPr>
          <w:noProof/>
        </w:rPr>
        <w:tab/>
        <w:t>1100</w:t>
      </w:r>
    </w:p>
    <w:p w14:paraId="502FC2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1100</w:t>
      </w:r>
    </w:p>
    <w:p w14:paraId="5357C02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1100</w:t>
      </w:r>
    </w:p>
    <w:p w14:paraId="6874192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1102</w:t>
      </w:r>
    </w:p>
    <w:p w14:paraId="48F687DF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1103</w:t>
      </w:r>
    </w:p>
    <w:p w14:paraId="34C75C8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1103</w:t>
      </w:r>
    </w:p>
    <w:p w14:paraId="5F34FA0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1104</w:t>
      </w:r>
    </w:p>
    <w:p w14:paraId="0E68189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1104</w:t>
      </w:r>
    </w:p>
    <w:p w14:paraId="4A830D2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1104</w:t>
      </w:r>
    </w:p>
    <w:p w14:paraId="209B630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1104</w:t>
      </w:r>
    </w:p>
    <w:p w14:paraId="0433250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1104</w:t>
      </w:r>
    </w:p>
    <w:p w14:paraId="391FCEA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 xml:space="preserve">Applicability of </w:t>
      </w:r>
      <w:r w:rsidRPr="00233A86">
        <w:rPr>
          <w:rFonts w:eastAsia="Malgun Gothic"/>
          <w:noProof/>
        </w:rPr>
        <w:t>Channel Quality Indicator (CQI)</w:t>
      </w:r>
      <w:r w:rsidRPr="00233A86">
        <w:rPr>
          <w:rFonts w:eastAsia="Malgun Gothic"/>
          <w:noProof/>
          <w:lang w:eastAsia="zh-CN"/>
        </w:rPr>
        <w:t xml:space="preserve"> r</w:t>
      </w:r>
      <w:r w:rsidRPr="00233A86">
        <w:rPr>
          <w:rFonts w:eastAsia="Malgun Gothic"/>
          <w:noProof/>
        </w:rPr>
        <w:t>eporting</w:t>
      </w:r>
      <w:r w:rsidRPr="00233A8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1105</w:t>
      </w:r>
    </w:p>
    <w:p w14:paraId="1447284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  <w:kern w:val="2"/>
        </w:rPr>
        <w:t>8.1.1.5</w:t>
      </w:r>
      <w:r w:rsidRPr="00233A86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1105</w:t>
      </w:r>
    </w:p>
    <w:p w14:paraId="08E1A05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lang w:eastAsia="zh-CN"/>
        </w:rPr>
        <w:t xml:space="preserve">Test </w:t>
      </w:r>
      <w:r w:rsidRPr="00233A86">
        <w:rPr>
          <w:rFonts w:eastAsia="Malgun Gothic"/>
          <w:noProof/>
          <w:snapToGrid w:val="0"/>
          <w:kern w:val="2"/>
        </w:rPr>
        <w:t>coverage</w:t>
      </w:r>
      <w:r w:rsidRPr="00233A8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1105</w:t>
      </w:r>
    </w:p>
    <w:p w14:paraId="52D1BE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1105</w:t>
      </w:r>
    </w:p>
    <w:p w14:paraId="5384BB4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1105</w:t>
      </w:r>
    </w:p>
    <w:p w14:paraId="2611DA7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1106</w:t>
      </w:r>
    </w:p>
    <w:p w14:paraId="15F756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1109</w:t>
      </w:r>
    </w:p>
    <w:p w14:paraId="4CCED5C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1109</w:t>
      </w:r>
    </w:p>
    <w:p w14:paraId="35EC340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1109</w:t>
      </w:r>
    </w:p>
    <w:p w14:paraId="41947FE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1109</w:t>
      </w:r>
    </w:p>
    <w:p w14:paraId="78FBA3D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1109</w:t>
      </w:r>
    </w:p>
    <w:p w14:paraId="68C8A67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1109</w:t>
      </w:r>
    </w:p>
    <w:p w14:paraId="74A856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1109</w:t>
      </w:r>
    </w:p>
    <w:p w14:paraId="78F999C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1114</w:t>
      </w:r>
    </w:p>
    <w:p w14:paraId="1A8DEAC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1114</w:t>
      </w:r>
    </w:p>
    <w:p w14:paraId="5174624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1121</w:t>
      </w:r>
    </w:p>
    <w:p w14:paraId="78EC22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1125</w:t>
      </w:r>
    </w:p>
    <w:p w14:paraId="1603C63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1125</w:t>
      </w:r>
    </w:p>
    <w:p w14:paraId="29D8252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2A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requirements</w:t>
      </w:r>
      <w:r>
        <w:rPr>
          <w:noProof/>
        </w:rPr>
        <w:tab/>
        <w:t>1125</w:t>
      </w:r>
    </w:p>
    <w:p w14:paraId="6415A4E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1125</w:t>
      </w:r>
    </w:p>
    <w:p w14:paraId="2D640F0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1125</w:t>
      </w:r>
    </w:p>
    <w:p w14:paraId="72A25D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1125</w:t>
      </w:r>
    </w:p>
    <w:p w14:paraId="59E835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1127</w:t>
      </w:r>
    </w:p>
    <w:p w14:paraId="3C54CF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1129</w:t>
      </w:r>
    </w:p>
    <w:p w14:paraId="1CA4DA3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1130</w:t>
      </w:r>
    </w:p>
    <w:p w14:paraId="7B53396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1131</w:t>
      </w:r>
    </w:p>
    <w:p w14:paraId="42CD253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1131</w:t>
      </w:r>
    </w:p>
    <w:p w14:paraId="5318927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1131</w:t>
      </w:r>
    </w:p>
    <w:p w14:paraId="70B75B2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1131</w:t>
      </w:r>
    </w:p>
    <w:p w14:paraId="4531FB4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1131</w:t>
      </w:r>
    </w:p>
    <w:p w14:paraId="2980DD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1131</w:t>
      </w:r>
    </w:p>
    <w:p w14:paraId="4FAE3AC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1131</w:t>
      </w:r>
    </w:p>
    <w:p w14:paraId="6A10ECE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1137</w:t>
      </w:r>
    </w:p>
    <w:p w14:paraId="265E591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1137</w:t>
      </w:r>
    </w:p>
    <w:p w14:paraId="0C8D10D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1137</w:t>
      </w:r>
    </w:p>
    <w:p w14:paraId="1ACBCC2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1137</w:t>
      </w:r>
    </w:p>
    <w:p w14:paraId="1763583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1137</w:t>
      </w:r>
    </w:p>
    <w:p w14:paraId="593C3FB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1137</w:t>
      </w:r>
    </w:p>
    <w:p w14:paraId="77648A5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1143</w:t>
      </w:r>
    </w:p>
    <w:p w14:paraId="671B52E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1E47CC4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1143</w:t>
      </w:r>
    </w:p>
    <w:p w14:paraId="43744BE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1144</w:t>
      </w:r>
    </w:p>
    <w:p w14:paraId="5F91D3A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1144</w:t>
      </w:r>
    </w:p>
    <w:p w14:paraId="7870D67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1144</w:t>
      </w:r>
    </w:p>
    <w:p w14:paraId="1BDFE9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1144</w:t>
      </w:r>
    </w:p>
    <w:p w14:paraId="780D806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1145</w:t>
      </w:r>
    </w:p>
    <w:p w14:paraId="390301E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436BB2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1146</w:t>
      </w:r>
    </w:p>
    <w:p w14:paraId="15BC5C6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1146</w:t>
      </w:r>
    </w:p>
    <w:p w14:paraId="7630E2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1147</w:t>
      </w:r>
    </w:p>
    <w:p w14:paraId="4C5F231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1147</w:t>
      </w:r>
    </w:p>
    <w:p w14:paraId="78D1F7C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1147</w:t>
      </w:r>
    </w:p>
    <w:p w14:paraId="2A1C7A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1147</w:t>
      </w:r>
    </w:p>
    <w:p w14:paraId="219419E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1147</w:t>
      </w:r>
    </w:p>
    <w:p w14:paraId="49B27C7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DC between FR1 and FR2</w:t>
      </w:r>
      <w:r>
        <w:rPr>
          <w:noProof/>
        </w:rPr>
        <w:tab/>
        <w:t>1147</w:t>
      </w:r>
    </w:p>
    <w:p w14:paraId="5F5EFC3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Void</w:t>
      </w:r>
      <w:r>
        <w:rPr>
          <w:noProof/>
        </w:rPr>
        <w:tab/>
        <w:t>1147</w:t>
      </w:r>
    </w:p>
    <w:p w14:paraId="59FE88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PDCCH Demodulation for CA</w:t>
      </w:r>
      <w:r>
        <w:rPr>
          <w:noProof/>
        </w:rPr>
        <w:tab/>
        <w:t>1147</w:t>
      </w:r>
    </w:p>
    <w:p w14:paraId="14D78F6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CA between FR1 and FR2</w:t>
      </w:r>
      <w:r>
        <w:rPr>
          <w:noProof/>
        </w:rPr>
        <w:tab/>
        <w:t>1147</w:t>
      </w:r>
    </w:p>
    <w:p w14:paraId="2CA4B80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PDCCH Demodulation for DC</w:t>
      </w:r>
      <w:r>
        <w:rPr>
          <w:noProof/>
        </w:rPr>
        <w:tab/>
        <w:t>1147</w:t>
      </w:r>
    </w:p>
    <w:p w14:paraId="463405E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</w:t>
      </w:r>
      <w:r>
        <w:rPr>
          <w:noProof/>
        </w:rPr>
        <w:tab/>
        <w:t>1147</w:t>
      </w:r>
    </w:p>
    <w:p w14:paraId="54D385A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within FR1</w:t>
      </w:r>
      <w:r>
        <w:rPr>
          <w:noProof/>
        </w:rPr>
        <w:tab/>
        <w:t>1147</w:t>
      </w:r>
    </w:p>
    <w:p w14:paraId="51BC030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including FR2 NR carrier only</w:t>
      </w:r>
      <w:r>
        <w:rPr>
          <w:noProof/>
        </w:rPr>
        <w:tab/>
        <w:t>1148</w:t>
      </w:r>
    </w:p>
    <w:p w14:paraId="34CC304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including FR1 and FR2 NR carriers</w:t>
      </w:r>
      <w:r>
        <w:rPr>
          <w:noProof/>
        </w:rPr>
        <w:tab/>
        <w:t>1148</w:t>
      </w:r>
    </w:p>
    <w:p w14:paraId="1865EC3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DC between FR1 and FR2</w:t>
      </w:r>
      <w:r>
        <w:rPr>
          <w:noProof/>
        </w:rPr>
        <w:tab/>
        <w:t>1148</w:t>
      </w:r>
    </w:p>
    <w:p w14:paraId="1924BA1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1148</w:t>
      </w:r>
    </w:p>
    <w:p w14:paraId="3103438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1148</w:t>
      </w:r>
    </w:p>
    <w:p w14:paraId="654300C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1148</w:t>
      </w:r>
    </w:p>
    <w:p w14:paraId="56812DC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1148</w:t>
      </w:r>
    </w:p>
    <w:p w14:paraId="34C7001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1148</w:t>
      </w:r>
    </w:p>
    <w:p w14:paraId="515A69E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1148</w:t>
      </w:r>
    </w:p>
    <w:p w14:paraId="149DF26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1161</w:t>
      </w:r>
    </w:p>
    <w:p w14:paraId="0A691C5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1162</w:t>
      </w:r>
    </w:p>
    <w:p w14:paraId="7D70A43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1163</w:t>
      </w:r>
    </w:p>
    <w:p w14:paraId="6558F32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1163</w:t>
      </w:r>
    </w:p>
    <w:p w14:paraId="2074EDE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1164</w:t>
      </w:r>
    </w:p>
    <w:p w14:paraId="40D826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1174</w:t>
      </w:r>
    </w:p>
    <w:p w14:paraId="3F4B51A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1175</w:t>
      </w:r>
    </w:p>
    <w:p w14:paraId="47874AA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1175</w:t>
      </w:r>
    </w:p>
    <w:p w14:paraId="2C46E4B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1176</w:t>
      </w:r>
    </w:p>
    <w:p w14:paraId="36C145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1176</w:t>
      </w:r>
    </w:p>
    <w:p w14:paraId="2F9BE29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1176</w:t>
      </w:r>
    </w:p>
    <w:p w14:paraId="0A503FF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1176</w:t>
      </w:r>
    </w:p>
    <w:p w14:paraId="43B2349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1176</w:t>
      </w:r>
    </w:p>
    <w:p w14:paraId="2698E44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27ADDB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1176</w:t>
      </w:r>
    </w:p>
    <w:p w14:paraId="4E99D3A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1177</w:t>
      </w:r>
    </w:p>
    <w:p w14:paraId="7E5ABE9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1177</w:t>
      </w:r>
    </w:p>
    <w:p w14:paraId="7A4F3E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1177</w:t>
      </w:r>
    </w:p>
    <w:p w14:paraId="4D2E562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1177</w:t>
      </w:r>
    </w:p>
    <w:p w14:paraId="05AAFAD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1177</w:t>
      </w:r>
    </w:p>
    <w:p w14:paraId="0B65F5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1177</w:t>
      </w:r>
    </w:p>
    <w:p w14:paraId="618A0E3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1177</w:t>
      </w:r>
    </w:p>
    <w:p w14:paraId="084F643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1177</w:t>
      </w:r>
    </w:p>
    <w:p w14:paraId="68C35E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1178</w:t>
      </w:r>
    </w:p>
    <w:p w14:paraId="2A1F78F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1178</w:t>
      </w:r>
    </w:p>
    <w:p w14:paraId="14711F0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1178</w:t>
      </w:r>
    </w:p>
    <w:p w14:paraId="52C14F2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1178</w:t>
      </w:r>
    </w:p>
    <w:p w14:paraId="5D074B2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1178</w:t>
      </w:r>
    </w:p>
    <w:p w14:paraId="7BDC421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1178</w:t>
      </w:r>
    </w:p>
    <w:p w14:paraId="4BE1059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1178</w:t>
      </w:r>
    </w:p>
    <w:p w14:paraId="129F339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1178</w:t>
      </w:r>
    </w:p>
    <w:p w14:paraId="008BE0C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1178</w:t>
      </w:r>
    </w:p>
    <w:p w14:paraId="113A3A5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1179</w:t>
      </w:r>
    </w:p>
    <w:p w14:paraId="01DCB0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1179</w:t>
      </w:r>
    </w:p>
    <w:p w14:paraId="0A5E0B3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1179</w:t>
      </w:r>
    </w:p>
    <w:p w14:paraId="54E10CA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1179</w:t>
      </w:r>
    </w:p>
    <w:p w14:paraId="58AFE07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1179</w:t>
      </w:r>
    </w:p>
    <w:p w14:paraId="6E4391E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1179</w:t>
      </w:r>
    </w:p>
    <w:p w14:paraId="3140D56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1179</w:t>
      </w:r>
    </w:p>
    <w:p w14:paraId="1F47E11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V2X requirements</w:t>
      </w:r>
      <w:r>
        <w:rPr>
          <w:noProof/>
        </w:rPr>
        <w:tab/>
        <w:t>1179</w:t>
      </w:r>
    </w:p>
    <w:p w14:paraId="239398F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1180</w:t>
      </w:r>
    </w:p>
    <w:p w14:paraId="7060BCA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1180</w:t>
      </w:r>
    </w:p>
    <w:p w14:paraId="4A32735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requirements</w:t>
      </w:r>
      <w:r>
        <w:rPr>
          <w:noProof/>
        </w:rPr>
        <w:tab/>
        <w:t>1180</w:t>
      </w:r>
    </w:p>
    <w:p w14:paraId="0C7EAEB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1180</w:t>
      </w:r>
    </w:p>
    <w:p w14:paraId="73005B9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1180</w:t>
      </w:r>
    </w:p>
    <w:p w14:paraId="6FC7B9C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Common test parameters</w:t>
      </w:r>
      <w:r>
        <w:rPr>
          <w:noProof/>
        </w:rPr>
        <w:tab/>
        <w:t>1180</w:t>
      </w:r>
    </w:p>
    <w:p w14:paraId="5C2DF69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1181</w:t>
      </w:r>
    </w:p>
    <w:p w14:paraId="6A5A7BE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1181</w:t>
      </w:r>
    </w:p>
    <w:p w14:paraId="2C4F9CA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1181</w:t>
      </w:r>
    </w:p>
    <w:p w14:paraId="053A008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1184</w:t>
      </w:r>
    </w:p>
    <w:p w14:paraId="1D31E0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1184</w:t>
      </w:r>
    </w:p>
    <w:p w14:paraId="1D8627B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1184</w:t>
      </w:r>
    </w:p>
    <w:p w14:paraId="3EAD84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1186</w:t>
      </w:r>
    </w:p>
    <w:p w14:paraId="21AEA20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1186</w:t>
      </w:r>
    </w:p>
    <w:p w14:paraId="438B148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1186</w:t>
      </w:r>
    </w:p>
    <w:p w14:paraId="499F500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1186</w:t>
      </w:r>
    </w:p>
    <w:p w14:paraId="7FCE770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1186</w:t>
      </w:r>
    </w:p>
    <w:p w14:paraId="2EB9613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1186</w:t>
      </w:r>
    </w:p>
    <w:p w14:paraId="18D3902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1189</w:t>
      </w:r>
    </w:p>
    <w:p w14:paraId="074E67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1189</w:t>
      </w:r>
    </w:p>
    <w:p w14:paraId="65E6C92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1189</w:t>
      </w:r>
    </w:p>
    <w:p w14:paraId="61C0144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HARQ buffer soft combining</w:t>
      </w:r>
      <w:r>
        <w:rPr>
          <w:noProof/>
        </w:rPr>
        <w:tab/>
        <w:t>1192</w:t>
      </w:r>
    </w:p>
    <w:p w14:paraId="20D7586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1192</w:t>
      </w:r>
    </w:p>
    <w:p w14:paraId="0066B1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1192</w:t>
      </w:r>
    </w:p>
    <w:p w14:paraId="7EAD6B1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PSCCH decoding capability test</w:t>
      </w:r>
      <w:r>
        <w:rPr>
          <w:noProof/>
        </w:rPr>
        <w:tab/>
        <w:t>1195</w:t>
      </w:r>
    </w:p>
    <w:p w14:paraId="5DF1EBB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1195</w:t>
      </w:r>
    </w:p>
    <w:p w14:paraId="24ED4A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</w:rPr>
        <w:t>PSCCH decoding capability</w:t>
      </w:r>
      <w:r>
        <w:rPr>
          <w:noProof/>
        </w:rPr>
        <w:tab/>
        <w:t>1195</w:t>
      </w:r>
    </w:p>
    <w:p w14:paraId="3E59EEE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1198</w:t>
      </w:r>
    </w:p>
    <w:p w14:paraId="1B2F32D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1198</w:t>
      </w:r>
    </w:p>
    <w:p w14:paraId="7CBE45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  <w:lang w:eastAsia="zh-CN"/>
        </w:rPr>
        <w:t>PSFCH</w:t>
      </w:r>
      <w:r w:rsidRPr="00233A86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1198</w:t>
      </w:r>
    </w:p>
    <w:p w14:paraId="2A8CD363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1201</w:t>
      </w:r>
    </w:p>
    <w:p w14:paraId="77964B6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1201</w:t>
      </w:r>
    </w:p>
    <w:p w14:paraId="5BD8022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1201</w:t>
      </w:r>
    </w:p>
    <w:p w14:paraId="08D7EB6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1201</w:t>
      </w:r>
    </w:p>
    <w:p w14:paraId="5E6DFE8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1206</w:t>
      </w:r>
    </w:p>
    <w:p w14:paraId="3CCB029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UL Reference measurement channels</w:t>
      </w:r>
      <w:r>
        <w:rPr>
          <w:noProof/>
        </w:rPr>
        <w:tab/>
        <w:t>1208</w:t>
      </w:r>
    </w:p>
    <w:p w14:paraId="532E805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1208</w:t>
      </w:r>
    </w:p>
    <w:p w14:paraId="39FE79A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1209</w:t>
      </w:r>
    </w:p>
    <w:p w14:paraId="728CB7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1209</w:t>
      </w:r>
    </w:p>
    <w:p w14:paraId="1B743B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1209</w:t>
      </w:r>
    </w:p>
    <w:p w14:paraId="5508F8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1211</w:t>
      </w:r>
    </w:p>
    <w:p w14:paraId="544241D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1211</w:t>
      </w:r>
    </w:p>
    <w:p w14:paraId="0CE583B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1211</w:t>
      </w:r>
    </w:p>
    <w:p w14:paraId="5BFBDC4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1213</w:t>
      </w:r>
    </w:p>
    <w:p w14:paraId="683F4C5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1213</w:t>
      </w:r>
    </w:p>
    <w:p w14:paraId="5F61762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1213</w:t>
      </w:r>
    </w:p>
    <w:p w14:paraId="38FFC03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1214</w:t>
      </w:r>
    </w:p>
    <w:p w14:paraId="467DE15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1214</w:t>
      </w:r>
    </w:p>
    <w:p w14:paraId="663A748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1238</w:t>
      </w:r>
    </w:p>
    <w:p w14:paraId="6B9592D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1239</w:t>
      </w:r>
    </w:p>
    <w:p w14:paraId="64304C7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1239</w:t>
      </w:r>
    </w:p>
    <w:p w14:paraId="2BF1D7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1245</w:t>
      </w:r>
    </w:p>
    <w:p w14:paraId="77D50B6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1246</w:t>
      </w:r>
    </w:p>
    <w:p w14:paraId="4323794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1246</w:t>
      </w:r>
    </w:p>
    <w:p w14:paraId="42EFC92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1253</w:t>
      </w:r>
    </w:p>
    <w:p w14:paraId="0404671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1321</w:t>
      </w:r>
    </w:p>
    <w:p w14:paraId="37F2836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1321</w:t>
      </w:r>
    </w:p>
    <w:p w14:paraId="6DA75E1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1323</w:t>
      </w:r>
    </w:p>
    <w:p w14:paraId="48D2164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1341</w:t>
      </w:r>
    </w:p>
    <w:p w14:paraId="3EADDEB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1347</w:t>
      </w:r>
    </w:p>
    <w:p w14:paraId="2F44DC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1348</w:t>
      </w:r>
    </w:p>
    <w:p w14:paraId="7FCE0C8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1348</w:t>
      </w:r>
    </w:p>
    <w:p w14:paraId="1EC361D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1352</w:t>
      </w:r>
    </w:p>
    <w:p w14:paraId="488C99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1352</w:t>
      </w:r>
    </w:p>
    <w:p w14:paraId="54F9A40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1352</w:t>
      </w:r>
    </w:p>
    <w:p w14:paraId="0816DB0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1362</w:t>
      </w:r>
    </w:p>
    <w:p w14:paraId="6FDDEC7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1362</w:t>
      </w:r>
    </w:p>
    <w:p w14:paraId="2FC494C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1376</w:t>
      </w:r>
    </w:p>
    <w:p w14:paraId="238C552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1378</w:t>
      </w:r>
    </w:p>
    <w:p w14:paraId="59ABC89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1378</w:t>
      </w:r>
    </w:p>
    <w:p w14:paraId="2E3AC8E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1378</w:t>
      </w:r>
    </w:p>
    <w:p w14:paraId="203B334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1379</w:t>
      </w:r>
    </w:p>
    <w:p w14:paraId="1A2AAB9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1380</w:t>
      </w:r>
    </w:p>
    <w:p w14:paraId="7206A6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1380</w:t>
      </w:r>
    </w:p>
    <w:p w14:paraId="042163F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1381</w:t>
      </w:r>
    </w:p>
    <w:p w14:paraId="1004B1F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1383</w:t>
      </w:r>
    </w:p>
    <w:p w14:paraId="1F2BB27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1383</w:t>
      </w:r>
    </w:p>
    <w:p w14:paraId="6A6A24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1383</w:t>
      </w:r>
    </w:p>
    <w:p w14:paraId="04F4B4C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1386</w:t>
      </w:r>
    </w:p>
    <w:p w14:paraId="3AC7EB6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1386</w:t>
      </w:r>
    </w:p>
    <w:p w14:paraId="229F396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1386</w:t>
      </w:r>
    </w:p>
    <w:p w14:paraId="5169A32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1386</w:t>
      </w:r>
    </w:p>
    <w:p w14:paraId="5CA498E8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1392</w:t>
      </w:r>
    </w:p>
    <w:p w14:paraId="318AEDA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1392</w:t>
      </w:r>
    </w:p>
    <w:p w14:paraId="39CBCC5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1392</w:t>
      </w:r>
    </w:p>
    <w:p w14:paraId="5A6A6FE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1392</w:t>
      </w:r>
    </w:p>
    <w:p w14:paraId="405301E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1392</w:t>
      </w:r>
    </w:p>
    <w:p w14:paraId="4B7BC0DF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1393</w:t>
      </w:r>
    </w:p>
    <w:p w14:paraId="65A3045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1393</w:t>
      </w:r>
    </w:p>
    <w:p w14:paraId="39E9D1C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1393</w:t>
      </w:r>
    </w:p>
    <w:p w14:paraId="5A2168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1393</w:t>
      </w:r>
    </w:p>
    <w:p w14:paraId="4EBE72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1393</w:t>
      </w:r>
    </w:p>
    <w:p w14:paraId="7B39171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1393</w:t>
      </w:r>
    </w:p>
    <w:p w14:paraId="5837B67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1393</w:t>
      </w:r>
    </w:p>
    <w:p w14:paraId="6C60608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1394</w:t>
      </w:r>
    </w:p>
    <w:p w14:paraId="4863FEB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A.</w:t>
      </w:r>
      <w:r w:rsidRPr="00233A86">
        <w:rPr>
          <w:rFonts w:eastAsia="Malgun Gothic"/>
          <w:noProof/>
          <w:lang w:eastAsia="zh-CN"/>
        </w:rPr>
        <w:t>6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1394</w:t>
      </w:r>
    </w:p>
    <w:p w14:paraId="3F2EE2F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1394</w:t>
      </w:r>
    </w:p>
    <w:p w14:paraId="04C69BB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1394</w:t>
      </w:r>
    </w:p>
    <w:p w14:paraId="5251725B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1394</w:t>
      </w:r>
    </w:p>
    <w:p w14:paraId="199CFEF4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1394</w:t>
      </w:r>
    </w:p>
    <w:p w14:paraId="36ED8DB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1395</w:t>
      </w:r>
    </w:p>
    <w:p w14:paraId="52626C5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1Rx</w:t>
      </w:r>
      <w:r>
        <w:rPr>
          <w:noProof/>
        </w:rPr>
        <w:tab/>
        <w:t>1395</w:t>
      </w:r>
    </w:p>
    <w:p w14:paraId="24E3FF2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2Rx</w:t>
      </w:r>
      <w:r>
        <w:rPr>
          <w:noProof/>
        </w:rPr>
        <w:tab/>
        <w:t>1395</w:t>
      </w:r>
    </w:p>
    <w:p w14:paraId="59C167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4Rx</w:t>
      </w:r>
      <w:r>
        <w:rPr>
          <w:noProof/>
        </w:rPr>
        <w:tab/>
        <w:t>1395</w:t>
      </w:r>
    </w:p>
    <w:p w14:paraId="6BBC84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</w:t>
      </w:r>
      <w:r w:rsidRPr="00233A86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 xml:space="preserve">UE Receiver with </w:t>
      </w:r>
      <w:r w:rsidRPr="00233A86">
        <w:rPr>
          <w:noProof/>
          <w:snapToGrid w:val="0"/>
          <w:lang w:val="en-US" w:eastAsia="zh-CN"/>
        </w:rPr>
        <w:t>8</w:t>
      </w:r>
      <w:r w:rsidRPr="00233A86">
        <w:rPr>
          <w:noProof/>
          <w:snapToGrid w:val="0"/>
        </w:rPr>
        <w:t>Rx</w:t>
      </w:r>
      <w:r>
        <w:rPr>
          <w:noProof/>
        </w:rPr>
        <w:tab/>
        <w:t>1396</w:t>
      </w:r>
    </w:p>
    <w:p w14:paraId="3A43664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1397</w:t>
      </w:r>
    </w:p>
    <w:p w14:paraId="46B7ECB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Delay profiles</w:t>
      </w:r>
      <w:r>
        <w:rPr>
          <w:noProof/>
        </w:rPr>
        <w:tab/>
        <w:t>1397</w:t>
      </w:r>
    </w:p>
    <w:p w14:paraId="1901EF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1399</w:t>
      </w:r>
    </w:p>
    <w:p w14:paraId="7A5DDB5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1400</w:t>
      </w:r>
    </w:p>
    <w:p w14:paraId="7DB58C8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1401</w:t>
      </w:r>
    </w:p>
    <w:p w14:paraId="38DDCA2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1402</w:t>
      </w:r>
    </w:p>
    <w:p w14:paraId="2FA1E8C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1402</w:t>
      </w:r>
    </w:p>
    <w:p w14:paraId="716CF31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1402</w:t>
      </w:r>
    </w:p>
    <w:p w14:paraId="7BB775E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1406</w:t>
      </w:r>
    </w:p>
    <w:p w14:paraId="4833EF9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1410</w:t>
      </w:r>
    </w:p>
    <w:p w14:paraId="0B7A92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1410</w:t>
      </w:r>
    </w:p>
    <w:p w14:paraId="78487AE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1412</w:t>
      </w:r>
    </w:p>
    <w:p w14:paraId="0FA00D3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1415</w:t>
      </w:r>
    </w:p>
    <w:p w14:paraId="0A26F4D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1416</w:t>
      </w:r>
    </w:p>
    <w:p w14:paraId="138B55A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1418</w:t>
      </w:r>
    </w:p>
    <w:p w14:paraId="63621CC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1418</w:t>
      </w:r>
    </w:p>
    <w:p w14:paraId="45F68C6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Single Tap Channel Profile</w:t>
      </w:r>
      <w:r>
        <w:rPr>
          <w:noProof/>
        </w:rPr>
        <w:tab/>
        <w:t>1418</w:t>
      </w:r>
    </w:p>
    <w:p w14:paraId="1E7444C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HST-SFN Channel Profile</w:t>
      </w:r>
      <w:r>
        <w:rPr>
          <w:noProof/>
        </w:rPr>
        <w:tab/>
        <w:t>1422</w:t>
      </w:r>
    </w:p>
    <w:p w14:paraId="6D7F2A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HST-DPS Channel Profile</w:t>
      </w:r>
      <w:r>
        <w:rPr>
          <w:noProof/>
        </w:rPr>
        <w:tab/>
        <w:t>1425</w:t>
      </w:r>
    </w:p>
    <w:p w14:paraId="427F474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FR2 HST-DPS Channel Profile</w:t>
      </w:r>
      <w:r>
        <w:rPr>
          <w:noProof/>
        </w:rPr>
        <w:tab/>
        <w:t>1429</w:t>
      </w:r>
    </w:p>
    <w:p w14:paraId="27DDE67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1429</w:t>
      </w:r>
    </w:p>
    <w:p w14:paraId="06DFA9F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1431</w:t>
      </w:r>
    </w:p>
    <w:p w14:paraId="4D87514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1433</w:t>
      </w:r>
    </w:p>
    <w:p w14:paraId="5B46CD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lastRenderedPageBreak/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1436</w:t>
      </w:r>
    </w:p>
    <w:p w14:paraId="4638B39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1439</w:t>
      </w:r>
    </w:p>
    <w:p w14:paraId="084DCB8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1439</w:t>
      </w:r>
    </w:p>
    <w:p w14:paraId="2B8675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1440</w:t>
      </w:r>
    </w:p>
    <w:p w14:paraId="605F3F6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1441</w:t>
      </w:r>
    </w:p>
    <w:p w14:paraId="4111372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1441</w:t>
      </w:r>
    </w:p>
    <w:p w14:paraId="4C7DA4F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1442</w:t>
      </w:r>
    </w:p>
    <w:p w14:paraId="0B2F653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1442</w:t>
      </w:r>
    </w:p>
    <w:p w14:paraId="344B9B2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1442</w:t>
      </w:r>
    </w:p>
    <w:p w14:paraId="538BA6F1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1442</w:t>
      </w:r>
    </w:p>
    <w:p w14:paraId="2F9056D9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1444</w:t>
      </w:r>
    </w:p>
    <w:p w14:paraId="4F60A0D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1444</w:t>
      </w:r>
    </w:p>
    <w:p w14:paraId="49083CE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1444</w:t>
      </w:r>
    </w:p>
    <w:p w14:paraId="5C15B5C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1444</w:t>
      </w:r>
    </w:p>
    <w:p w14:paraId="47EC3650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1445</w:t>
      </w:r>
    </w:p>
    <w:p w14:paraId="4BEC87C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1445</w:t>
      </w:r>
    </w:p>
    <w:p w14:paraId="4C21F30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1447</w:t>
      </w:r>
    </w:p>
    <w:p w14:paraId="4D741DB1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1449</w:t>
      </w:r>
    </w:p>
    <w:p w14:paraId="7AA3EF3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1449</w:t>
      </w:r>
    </w:p>
    <w:p w14:paraId="7E1CB14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1449</w:t>
      </w:r>
    </w:p>
    <w:p w14:paraId="2DC9AF5C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1450</w:t>
      </w:r>
    </w:p>
    <w:p w14:paraId="2D5929A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1450</w:t>
      </w:r>
    </w:p>
    <w:p w14:paraId="50A08FB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1450</w:t>
      </w:r>
    </w:p>
    <w:p w14:paraId="3AB720D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1452</w:t>
      </w:r>
    </w:p>
    <w:p w14:paraId="1E7400D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1453</w:t>
      </w:r>
    </w:p>
    <w:p w14:paraId="63513A6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1453</w:t>
      </w:r>
    </w:p>
    <w:p w14:paraId="3E3A7CC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1453</w:t>
      </w:r>
    </w:p>
    <w:p w14:paraId="64D0AA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1453</w:t>
      </w:r>
    </w:p>
    <w:p w14:paraId="3436D2D2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233A86">
        <w:rPr>
          <w:noProof/>
          <w:lang w:val="fr-FR"/>
        </w:rPr>
        <w:t>Annex E (normative): Environmental conditions</w:t>
      </w:r>
      <w:r>
        <w:rPr>
          <w:noProof/>
        </w:rPr>
        <w:tab/>
        <w:t>1454</w:t>
      </w:r>
    </w:p>
    <w:p w14:paraId="36429E87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1454</w:t>
      </w:r>
    </w:p>
    <w:p w14:paraId="34C86B86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1454</w:t>
      </w:r>
    </w:p>
    <w:p w14:paraId="07D1BC4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1454</w:t>
      </w:r>
    </w:p>
    <w:p w14:paraId="143116B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1454</w:t>
      </w:r>
    </w:p>
    <w:p w14:paraId="3A41F87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1454</w:t>
      </w:r>
    </w:p>
    <w:p w14:paraId="0FE5189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1471</w:t>
      </w:r>
    </w:p>
    <w:p w14:paraId="62EC1C6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1478</w:t>
      </w:r>
    </w:p>
    <w:p w14:paraId="170AC8A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1478</w:t>
      </w:r>
    </w:p>
    <w:p w14:paraId="13C086B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1479</w:t>
      </w:r>
    </w:p>
    <w:p w14:paraId="5BFCB80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1479</w:t>
      </w:r>
    </w:p>
    <w:p w14:paraId="092BC79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1490</w:t>
      </w:r>
    </w:p>
    <w:p w14:paraId="6F93F14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1497</w:t>
      </w:r>
    </w:p>
    <w:p w14:paraId="199BDDF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1497</w:t>
      </w:r>
    </w:p>
    <w:p w14:paraId="0B9F87A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1497</w:t>
      </w:r>
    </w:p>
    <w:p w14:paraId="0224D91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1497</w:t>
      </w:r>
    </w:p>
    <w:p w14:paraId="5AA9B1C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1504</w:t>
      </w:r>
    </w:p>
    <w:p w14:paraId="3B17133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1507</w:t>
      </w:r>
    </w:p>
    <w:p w14:paraId="7F49EF1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1507</w:t>
      </w:r>
    </w:p>
    <w:p w14:paraId="5267113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1507</w:t>
      </w:r>
    </w:p>
    <w:p w14:paraId="570C313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1507</w:t>
      </w:r>
    </w:p>
    <w:p w14:paraId="09C7DFD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1510</w:t>
      </w:r>
    </w:p>
    <w:p w14:paraId="53E34067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1512</w:t>
      </w:r>
    </w:p>
    <w:p w14:paraId="502A8E94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1512</w:t>
      </w:r>
    </w:p>
    <w:p w14:paraId="0BAC917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1512</w:t>
      </w:r>
    </w:p>
    <w:p w14:paraId="765569E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1512</w:t>
      </w:r>
    </w:p>
    <w:p w14:paraId="45CDB84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1513</w:t>
      </w:r>
    </w:p>
    <w:p w14:paraId="0023A6D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1513</w:t>
      </w:r>
    </w:p>
    <w:p w14:paraId="72C4ED5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1514</w:t>
      </w:r>
    </w:p>
    <w:p w14:paraId="07D1C4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1514</w:t>
      </w:r>
    </w:p>
    <w:p w14:paraId="156E220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1514</w:t>
      </w:r>
    </w:p>
    <w:p w14:paraId="3D1C20F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1521</w:t>
      </w:r>
    </w:p>
    <w:p w14:paraId="7B2A577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1521</w:t>
      </w:r>
    </w:p>
    <w:p w14:paraId="226A23A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1521</w:t>
      </w:r>
    </w:p>
    <w:p w14:paraId="5CE5C8B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1521</w:t>
      </w:r>
    </w:p>
    <w:p w14:paraId="76518C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1521</w:t>
      </w:r>
    </w:p>
    <w:p w14:paraId="3194D9B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1522</w:t>
      </w:r>
    </w:p>
    <w:p w14:paraId="3671119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1522</w:t>
      </w:r>
    </w:p>
    <w:p w14:paraId="2ABC3B4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1523</w:t>
      </w:r>
    </w:p>
    <w:p w14:paraId="123AC47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1523</w:t>
      </w:r>
    </w:p>
    <w:p w14:paraId="739019D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1524</w:t>
      </w:r>
    </w:p>
    <w:p w14:paraId="7A3C3CA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1524</w:t>
      </w:r>
    </w:p>
    <w:p w14:paraId="73F07E2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1525</w:t>
      </w:r>
    </w:p>
    <w:p w14:paraId="6C249F1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1525</w:t>
      </w:r>
    </w:p>
    <w:p w14:paraId="53F932F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1526</w:t>
      </w:r>
    </w:p>
    <w:p w14:paraId="1A250B5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1526</w:t>
      </w:r>
    </w:p>
    <w:p w14:paraId="1A2FF73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1526</w:t>
      </w:r>
    </w:p>
    <w:p w14:paraId="3D2CF70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1526</w:t>
      </w:r>
    </w:p>
    <w:p w14:paraId="010E1B9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1526</w:t>
      </w:r>
    </w:p>
    <w:p w14:paraId="15454B5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1527</w:t>
      </w:r>
    </w:p>
    <w:p w14:paraId="1E68407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1527</w:t>
      </w:r>
    </w:p>
    <w:p w14:paraId="207EF8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1533</w:t>
      </w:r>
    </w:p>
    <w:p w14:paraId="4218DCB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1533</w:t>
      </w:r>
    </w:p>
    <w:p w14:paraId="4ED7175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1534</w:t>
      </w:r>
    </w:p>
    <w:p w14:paraId="2CA7BD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1534</w:t>
      </w:r>
    </w:p>
    <w:p w14:paraId="3A2CF11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1534</w:t>
      </w:r>
    </w:p>
    <w:p w14:paraId="692A566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method for PSFCH performance</w:t>
      </w:r>
      <w:r>
        <w:rPr>
          <w:noProof/>
        </w:rPr>
        <w:tab/>
        <w:t>1536</w:t>
      </w:r>
    </w:p>
    <w:p w14:paraId="18416CB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1538</w:t>
      </w:r>
    </w:p>
    <w:p w14:paraId="20F52E6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1539</w:t>
      </w:r>
    </w:p>
    <w:p w14:paraId="79030C6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1539</w:t>
      </w:r>
    </w:p>
    <w:p w14:paraId="04FF881D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1540</w:t>
      </w:r>
    </w:p>
    <w:p w14:paraId="5A1579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1540</w:t>
      </w:r>
    </w:p>
    <w:p w14:paraId="04D3DFF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1540</w:t>
      </w:r>
    </w:p>
    <w:p w14:paraId="4F43FAC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1540</w:t>
      </w:r>
    </w:p>
    <w:p w14:paraId="7DF9257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1540</w:t>
      </w:r>
    </w:p>
    <w:p w14:paraId="5A1E6F3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1541</w:t>
      </w:r>
    </w:p>
    <w:p w14:paraId="5C9E557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1541</w:t>
      </w:r>
    </w:p>
    <w:p w14:paraId="4142B6EA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1543</w:t>
      </w:r>
    </w:p>
    <w:p w14:paraId="59217F61" w14:textId="376FF751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1E88660C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25416B">
        <w:instrText>6</w:instrText>
      </w:r>
      <w:r w:rsidR="003E2232">
        <w:instrText>1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25416B">
        <w:instrText>6</w:instrText>
      </w:r>
      <w:r w:rsidR="003E2232">
        <w:instrText>1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25416B">
        <w:instrText>6</w:instrText>
      </w:r>
      <w:r w:rsidR="003E2232">
        <w:instrText>1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3128" w14:textId="77777777" w:rsidR="00A22276" w:rsidRDefault="00A22276">
      <w:r>
        <w:separator/>
      </w:r>
    </w:p>
    <w:p w14:paraId="78A88898" w14:textId="77777777" w:rsidR="00A22276" w:rsidRDefault="00A22276"/>
  </w:endnote>
  <w:endnote w:type="continuationSeparator" w:id="0">
    <w:p w14:paraId="6797B199" w14:textId="77777777" w:rsidR="00A22276" w:rsidRDefault="00A22276">
      <w:r>
        <w:continuationSeparator/>
      </w:r>
    </w:p>
    <w:p w14:paraId="41852069" w14:textId="77777777" w:rsidR="00A22276" w:rsidRDefault="00A222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01A2" w14:textId="77777777" w:rsidR="00A22276" w:rsidRDefault="00A22276">
      <w:r>
        <w:separator/>
      </w:r>
    </w:p>
    <w:p w14:paraId="67CF730C" w14:textId="77777777" w:rsidR="00A22276" w:rsidRDefault="00A22276"/>
  </w:footnote>
  <w:footnote w:type="continuationSeparator" w:id="0">
    <w:p w14:paraId="188A2D60" w14:textId="77777777" w:rsidR="00A22276" w:rsidRDefault="00A22276">
      <w:r>
        <w:continuationSeparator/>
      </w:r>
    </w:p>
    <w:p w14:paraId="07FB7B45" w14:textId="77777777" w:rsidR="00A22276" w:rsidRDefault="00A222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19D41653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</w:t>
    </w:r>
    <w:r w:rsidR="0025416B">
      <w:rPr>
        <w:noProof/>
      </w:rPr>
      <w:t>6</w:t>
    </w:r>
    <w:r>
      <w:rPr>
        <w:noProof/>
      </w:rPr>
      <w:t>.</w:t>
    </w:r>
    <w:r w:rsidR="003E2232">
      <w:rPr>
        <w:noProof/>
      </w:rPr>
      <w:t>1</w:t>
    </w:r>
    <w:r>
      <w:rPr>
        <w:noProof/>
      </w:rPr>
      <w:t xml:space="preserve"> (202</w:t>
    </w:r>
    <w:r w:rsidR="0025416B">
      <w:rPr>
        <w:noProof/>
      </w:rPr>
      <w:t>5</w:t>
    </w:r>
    <w:r>
      <w:rPr>
        <w:noProof/>
      </w:rPr>
      <w:t>-</w:t>
    </w:r>
    <w:r w:rsidR="0025416B">
      <w:rPr>
        <w:noProof/>
      </w:rPr>
      <w:t>03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433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20</Pages>
  <Words>8967</Words>
  <Characters>51117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59965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0451</cp:lastModifiedBy>
  <cp:revision>52</cp:revision>
  <dcterms:created xsi:type="dcterms:W3CDTF">2022-02-15T06:47:00Z</dcterms:created>
  <dcterms:modified xsi:type="dcterms:W3CDTF">2025-04-17T08:20:00Z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