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A38C" w14:textId="362F6DA5"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E5E82">
        <w:rPr>
          <w:noProof w:val="0"/>
        </w:rPr>
        <w:t>8</w:t>
      </w:r>
      <w:r w:rsidRPr="00874DD1">
        <w:rPr>
          <w:noProof w:val="0"/>
        </w:rPr>
        <w:t>.</w:t>
      </w:r>
      <w:r w:rsidR="00696E30">
        <w:rPr>
          <w:noProof w:val="0"/>
        </w:rPr>
        <w:t>2</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696E30">
        <w:rPr>
          <w:noProof w:val="0"/>
          <w:sz w:val="32"/>
        </w:rPr>
        <w:t>5</w:t>
      </w:r>
      <w:r w:rsidR="00080512" w:rsidRPr="00874DD1">
        <w:rPr>
          <w:noProof w:val="0"/>
          <w:sz w:val="32"/>
        </w:rPr>
        <w:t>-</w:t>
      </w:r>
      <w:r w:rsidR="00696E30">
        <w:rPr>
          <w:noProof w:val="0"/>
          <w:sz w:val="32"/>
        </w:rPr>
        <w:t>03</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4DC07479"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E5E82">
        <w:rPr>
          <w:rStyle w:val="ZGSM"/>
        </w:rPr>
        <w:t>8</w:t>
      </w:r>
      <w:r w:rsidRPr="00874DD1">
        <w:t>)</w:t>
      </w:r>
    </w:p>
    <w:bookmarkStart w:id="1" w:name="_MON_1684549432"/>
    <w:bookmarkEnd w:id="1"/>
    <w:p w14:paraId="28692DAE" w14:textId="4F75ECAD" w:rsidR="00614FDF" w:rsidRPr="00874DD1" w:rsidRDefault="00DE5E82" w:rsidP="00614FDF">
      <w:pPr>
        <w:pStyle w:val="ZU"/>
        <w:framePr w:h="4929" w:hRule="exact" w:wrap="notBeside"/>
        <w:tabs>
          <w:tab w:val="right" w:pos="10206"/>
        </w:tabs>
        <w:jc w:val="left"/>
        <w:rPr>
          <w:noProof w:val="0"/>
        </w:rPr>
      </w:pPr>
      <w:r w:rsidRPr="003E3A32">
        <w:rPr>
          <w:i/>
          <w:noProof w:val="0"/>
        </w:rPr>
        <w:object w:dxaOrig="2026" w:dyaOrig="1251" w14:anchorId="670AC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8.25pt" o:ole="">
            <v:imagedata r:id="rId8" o:title=""/>
          </v:shape>
          <o:OLEObject Type="Embed" ProgID="Word.Picture.8" ShapeID="_x0000_i1025" DrawAspect="Content" ObjectID="_1804956830" r:id="rId9"/>
        </w:object>
      </w:r>
      <w:r w:rsidR="00614FDF" w:rsidRPr="00874DD1">
        <w:rPr>
          <w:noProof w:val="0"/>
          <w:color w:val="0000FF"/>
        </w:rPr>
        <w:tab/>
      </w:r>
      <w:r w:rsidR="00C429E8">
        <w:drawing>
          <wp:inline distT="0" distB="0" distL="0" distR="0" wp14:anchorId="4FD959B6" wp14:editId="5B418AB1">
            <wp:extent cx="1630045"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FC169C">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2"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 xml:space="preserve">650 Route des </w:t>
      </w:r>
      <w:proofErr w:type="spellStart"/>
      <w:r w:rsidRPr="00874DD1">
        <w:rPr>
          <w:rFonts w:ascii="Arial" w:hAnsi="Arial"/>
          <w:sz w:val="18"/>
        </w:rPr>
        <w:t>Lucioles</w:t>
      </w:r>
      <w:proofErr w:type="spellEnd"/>
      <w:r w:rsidRPr="00874DD1">
        <w:rPr>
          <w:rFonts w:ascii="Arial" w:hAnsi="Arial"/>
          <w:sz w:val="18"/>
        </w:rPr>
        <w:t xml:space="preserve">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proofErr w:type="spellStart"/>
      <w:r w:rsidRPr="00874DD1">
        <w:rPr>
          <w:rFonts w:ascii="Arial" w:hAnsi="Arial"/>
          <w:sz w:val="18"/>
        </w:rPr>
        <w:t>Valbonne</w:t>
      </w:r>
      <w:proofErr w:type="spellEnd"/>
      <w:r w:rsidRPr="00874DD1">
        <w:rPr>
          <w:rFonts w:ascii="Arial" w:hAnsi="Arial"/>
          <w:sz w:val="18"/>
        </w:rPr>
        <w:t xml:space="preserv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14B56735"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696E30">
        <w:rPr>
          <w:sz w:val="18"/>
        </w:rPr>
        <w:t>5</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3" w:name="copyrightaddon"/>
      <w:bookmarkEnd w:id="3"/>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2"/>
    <w:p w14:paraId="03E5F017" w14:textId="77777777" w:rsidR="00080512" w:rsidRPr="00874DD1" w:rsidRDefault="00080512">
      <w:pPr>
        <w:pStyle w:val="TT"/>
      </w:pPr>
      <w:r w:rsidRPr="00874DD1">
        <w:br w:type="page"/>
      </w:r>
      <w:r w:rsidRPr="00874DD1">
        <w:lastRenderedPageBreak/>
        <w:t>Contents</w:t>
      </w:r>
    </w:p>
    <w:p w14:paraId="2317E052" w14:textId="59AAB1B2" w:rsidR="00DE5E82" w:rsidRDefault="00874DD1">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DE5E82">
        <w:rPr>
          <w:noProof/>
        </w:rPr>
        <w:t>Foreword</w:t>
      </w:r>
      <w:r w:rsidR="00DE5E82">
        <w:rPr>
          <w:noProof/>
        </w:rPr>
        <w:tab/>
      </w:r>
      <w:r w:rsidR="00DE5E82">
        <w:rPr>
          <w:noProof/>
        </w:rPr>
        <w:fldChar w:fldCharType="begin" w:fldLock="1"/>
      </w:r>
      <w:r w:rsidR="00DE5E82">
        <w:rPr>
          <w:noProof/>
        </w:rPr>
        <w:instrText xml:space="preserve"> PAGEREF _Toc178185876 \h </w:instrText>
      </w:r>
      <w:r w:rsidR="00DE5E82">
        <w:rPr>
          <w:noProof/>
        </w:rPr>
      </w:r>
      <w:r w:rsidR="00DE5E82">
        <w:rPr>
          <w:noProof/>
        </w:rPr>
        <w:fldChar w:fldCharType="separate"/>
      </w:r>
      <w:r w:rsidR="00DE5E82">
        <w:rPr>
          <w:noProof/>
        </w:rPr>
        <w:t>5</w:t>
      </w:r>
      <w:r w:rsidR="00DE5E82">
        <w:rPr>
          <w:noProof/>
        </w:rPr>
        <w:fldChar w:fldCharType="end"/>
      </w:r>
    </w:p>
    <w:p w14:paraId="6605643B" w14:textId="776ABCF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_Toc178185877 \h </w:instrText>
      </w:r>
      <w:r>
        <w:rPr>
          <w:noProof/>
        </w:rPr>
      </w:r>
      <w:r>
        <w:rPr>
          <w:noProof/>
        </w:rPr>
        <w:fldChar w:fldCharType="separate"/>
      </w:r>
      <w:r>
        <w:rPr>
          <w:noProof/>
        </w:rPr>
        <w:t>6</w:t>
      </w:r>
      <w:r>
        <w:rPr>
          <w:noProof/>
        </w:rPr>
        <w:fldChar w:fldCharType="end"/>
      </w:r>
    </w:p>
    <w:p w14:paraId="77E31F58" w14:textId="34BEDBA3"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_Toc178185878 \h </w:instrText>
      </w:r>
      <w:r>
        <w:rPr>
          <w:noProof/>
        </w:rPr>
      </w:r>
      <w:r>
        <w:rPr>
          <w:noProof/>
        </w:rPr>
        <w:fldChar w:fldCharType="separate"/>
      </w:r>
      <w:r>
        <w:rPr>
          <w:noProof/>
        </w:rPr>
        <w:t>6</w:t>
      </w:r>
      <w:r>
        <w:rPr>
          <w:noProof/>
        </w:rPr>
        <w:fldChar w:fldCharType="end"/>
      </w:r>
    </w:p>
    <w:p w14:paraId="5F367318" w14:textId="5FB94C4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_Toc178185879 \h </w:instrText>
      </w:r>
      <w:r>
        <w:rPr>
          <w:noProof/>
        </w:rPr>
      </w:r>
      <w:r>
        <w:rPr>
          <w:noProof/>
        </w:rPr>
        <w:fldChar w:fldCharType="separate"/>
      </w:r>
      <w:r>
        <w:rPr>
          <w:noProof/>
        </w:rPr>
        <w:t>9</w:t>
      </w:r>
      <w:r>
        <w:rPr>
          <w:noProof/>
        </w:rPr>
        <w:fldChar w:fldCharType="end"/>
      </w:r>
    </w:p>
    <w:p w14:paraId="46EA50EF" w14:textId="168B5C58"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_Toc178185880 \h </w:instrText>
      </w:r>
      <w:r>
        <w:rPr>
          <w:noProof/>
        </w:rPr>
      </w:r>
      <w:r>
        <w:rPr>
          <w:noProof/>
        </w:rPr>
        <w:fldChar w:fldCharType="separate"/>
      </w:r>
      <w:r>
        <w:rPr>
          <w:noProof/>
        </w:rPr>
        <w:t>9</w:t>
      </w:r>
      <w:r>
        <w:rPr>
          <w:noProof/>
        </w:rPr>
        <w:fldChar w:fldCharType="end"/>
      </w:r>
    </w:p>
    <w:p w14:paraId="262FCC46" w14:textId="35139C0A"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_Toc178185881 \h </w:instrText>
      </w:r>
      <w:r>
        <w:rPr>
          <w:noProof/>
        </w:rPr>
      </w:r>
      <w:r>
        <w:rPr>
          <w:noProof/>
        </w:rPr>
        <w:fldChar w:fldCharType="separate"/>
      </w:r>
      <w:r>
        <w:rPr>
          <w:noProof/>
        </w:rPr>
        <w:t>10</w:t>
      </w:r>
      <w:r>
        <w:rPr>
          <w:noProof/>
        </w:rPr>
        <w:fldChar w:fldCharType="end"/>
      </w:r>
    </w:p>
    <w:p w14:paraId="12BC5F0B" w14:textId="08CDA81C"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_Toc178185882 \h </w:instrText>
      </w:r>
      <w:r>
        <w:rPr>
          <w:noProof/>
        </w:rPr>
      </w:r>
      <w:r>
        <w:rPr>
          <w:noProof/>
        </w:rPr>
        <w:fldChar w:fldCharType="separate"/>
      </w:r>
      <w:r>
        <w:rPr>
          <w:noProof/>
        </w:rPr>
        <w:t>10</w:t>
      </w:r>
      <w:r>
        <w:rPr>
          <w:noProof/>
        </w:rPr>
        <w:fldChar w:fldCharType="end"/>
      </w:r>
    </w:p>
    <w:p w14:paraId="5F96D2A8" w14:textId="545B8855"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Test system architecture</w:t>
      </w:r>
      <w:r>
        <w:rPr>
          <w:noProof/>
        </w:rPr>
        <w:tab/>
      </w:r>
      <w:r>
        <w:rPr>
          <w:noProof/>
        </w:rPr>
        <w:fldChar w:fldCharType="begin" w:fldLock="1"/>
      </w:r>
      <w:r>
        <w:rPr>
          <w:noProof/>
        </w:rPr>
        <w:instrText xml:space="preserve"> PAGEREF _Toc178185883 \h </w:instrText>
      </w:r>
      <w:r>
        <w:rPr>
          <w:noProof/>
        </w:rPr>
      </w:r>
      <w:r>
        <w:rPr>
          <w:noProof/>
        </w:rPr>
        <w:fldChar w:fldCharType="separate"/>
      </w:r>
      <w:r>
        <w:rPr>
          <w:noProof/>
        </w:rPr>
        <w:t>10</w:t>
      </w:r>
      <w:r>
        <w:rPr>
          <w:noProof/>
        </w:rPr>
        <w:fldChar w:fldCharType="end"/>
      </w:r>
    </w:p>
    <w:p w14:paraId="381C5092" w14:textId="77B13CEC"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system architecture</w:t>
      </w:r>
      <w:r>
        <w:rPr>
          <w:noProof/>
        </w:rPr>
        <w:tab/>
      </w:r>
      <w:r>
        <w:rPr>
          <w:noProof/>
        </w:rPr>
        <w:fldChar w:fldCharType="begin" w:fldLock="1"/>
      </w:r>
      <w:r>
        <w:rPr>
          <w:noProof/>
        </w:rPr>
        <w:instrText xml:space="preserve"> PAGEREF _Toc178185884 \h </w:instrText>
      </w:r>
      <w:r>
        <w:rPr>
          <w:noProof/>
        </w:rPr>
      </w:r>
      <w:r>
        <w:rPr>
          <w:noProof/>
        </w:rPr>
        <w:fldChar w:fldCharType="separate"/>
      </w:r>
      <w:r>
        <w:rPr>
          <w:noProof/>
        </w:rPr>
        <w:t>10</w:t>
      </w:r>
      <w:r>
        <w:rPr>
          <w:noProof/>
        </w:rPr>
        <w:fldChar w:fldCharType="end"/>
      </w:r>
    </w:p>
    <w:p w14:paraId="314BCD34" w14:textId="7200E50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Component architecture</w:t>
      </w:r>
      <w:r>
        <w:rPr>
          <w:noProof/>
        </w:rPr>
        <w:tab/>
      </w:r>
      <w:r>
        <w:rPr>
          <w:noProof/>
        </w:rPr>
        <w:fldChar w:fldCharType="begin" w:fldLock="1"/>
      </w:r>
      <w:r>
        <w:rPr>
          <w:noProof/>
        </w:rPr>
        <w:instrText xml:space="preserve"> PAGEREF _Toc178185885 \h </w:instrText>
      </w:r>
      <w:r>
        <w:rPr>
          <w:noProof/>
        </w:rPr>
      </w:r>
      <w:r>
        <w:rPr>
          <w:noProof/>
        </w:rPr>
        <w:fldChar w:fldCharType="separate"/>
      </w:r>
      <w:r>
        <w:rPr>
          <w:noProof/>
        </w:rPr>
        <w:t>10</w:t>
      </w:r>
      <w:r>
        <w:rPr>
          <w:noProof/>
        </w:rPr>
        <w:fldChar w:fldCharType="end"/>
      </w:r>
    </w:p>
    <w:p w14:paraId="440C0767" w14:textId="7A4C0BD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Test models</w:t>
      </w:r>
      <w:r>
        <w:rPr>
          <w:noProof/>
        </w:rPr>
        <w:tab/>
      </w:r>
      <w:r>
        <w:rPr>
          <w:noProof/>
        </w:rPr>
        <w:fldChar w:fldCharType="begin" w:fldLock="1"/>
      </w:r>
      <w:r>
        <w:rPr>
          <w:noProof/>
        </w:rPr>
        <w:instrText xml:space="preserve"> PAGEREF _Toc178185886 \h </w:instrText>
      </w:r>
      <w:r>
        <w:rPr>
          <w:noProof/>
        </w:rPr>
      </w:r>
      <w:r>
        <w:rPr>
          <w:noProof/>
        </w:rPr>
        <w:fldChar w:fldCharType="separate"/>
      </w:r>
      <w:r>
        <w:rPr>
          <w:noProof/>
        </w:rPr>
        <w:t>10</w:t>
      </w:r>
      <w:r>
        <w:rPr>
          <w:noProof/>
        </w:rPr>
        <w:fldChar w:fldCharType="end"/>
      </w:r>
    </w:p>
    <w:p w14:paraId="1C84C726" w14:textId="283DB952"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_Toc178185887 \h </w:instrText>
      </w:r>
      <w:r>
        <w:rPr>
          <w:noProof/>
        </w:rPr>
      </w:r>
      <w:r>
        <w:rPr>
          <w:noProof/>
        </w:rPr>
        <w:fldChar w:fldCharType="separate"/>
      </w:r>
      <w:r>
        <w:rPr>
          <w:noProof/>
        </w:rPr>
        <w:t>10</w:t>
      </w:r>
      <w:r>
        <w:rPr>
          <w:noProof/>
        </w:rPr>
        <w:fldChar w:fldCharType="end"/>
      </w:r>
    </w:p>
    <w:p w14:paraId="2CD8B048" w14:textId="224402A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_Toc178185888 \h </w:instrText>
      </w:r>
      <w:r>
        <w:rPr>
          <w:noProof/>
        </w:rPr>
      </w:r>
      <w:r>
        <w:rPr>
          <w:noProof/>
        </w:rPr>
        <w:fldChar w:fldCharType="separate"/>
      </w:r>
      <w:r>
        <w:rPr>
          <w:noProof/>
        </w:rPr>
        <w:t>10</w:t>
      </w:r>
      <w:r>
        <w:rPr>
          <w:noProof/>
        </w:rPr>
        <w:fldChar w:fldCharType="end"/>
      </w:r>
    </w:p>
    <w:p w14:paraId="0FEF8BD5" w14:textId="14849611"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MCX Client off-network test model</w:t>
      </w:r>
      <w:r>
        <w:rPr>
          <w:noProof/>
        </w:rPr>
        <w:tab/>
      </w:r>
      <w:r>
        <w:rPr>
          <w:noProof/>
        </w:rPr>
        <w:fldChar w:fldCharType="begin" w:fldLock="1"/>
      </w:r>
      <w:r>
        <w:rPr>
          <w:noProof/>
        </w:rPr>
        <w:instrText xml:space="preserve"> PAGEREF _Toc178185889 \h </w:instrText>
      </w:r>
      <w:r>
        <w:rPr>
          <w:noProof/>
        </w:rPr>
      </w:r>
      <w:r>
        <w:rPr>
          <w:noProof/>
        </w:rPr>
        <w:fldChar w:fldCharType="separate"/>
      </w:r>
      <w:r>
        <w:rPr>
          <w:noProof/>
        </w:rPr>
        <w:t>11</w:t>
      </w:r>
      <w:r>
        <w:rPr>
          <w:noProof/>
        </w:rPr>
        <w:fldChar w:fldCharType="end"/>
      </w:r>
    </w:p>
    <w:p w14:paraId="73D41D67" w14:textId="1AFCCDE2"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MCX test model with SS based E-UTRA/EPC implementation (MCX IPCAN test model)</w:t>
      </w:r>
      <w:r>
        <w:rPr>
          <w:noProof/>
        </w:rPr>
        <w:tab/>
      </w:r>
      <w:r>
        <w:rPr>
          <w:noProof/>
        </w:rPr>
        <w:fldChar w:fldCharType="begin" w:fldLock="1"/>
      </w:r>
      <w:r>
        <w:rPr>
          <w:noProof/>
        </w:rPr>
        <w:instrText xml:space="preserve"> PAGEREF _Toc178185890 \h </w:instrText>
      </w:r>
      <w:r>
        <w:rPr>
          <w:noProof/>
        </w:rPr>
      </w:r>
      <w:r>
        <w:rPr>
          <w:noProof/>
        </w:rPr>
        <w:fldChar w:fldCharType="separate"/>
      </w:r>
      <w:r>
        <w:rPr>
          <w:noProof/>
        </w:rPr>
        <w:t>11</w:t>
      </w:r>
      <w:r>
        <w:rPr>
          <w:noProof/>
        </w:rPr>
        <w:fldChar w:fldCharType="end"/>
      </w:r>
    </w:p>
    <w:p w14:paraId="2B78ED02" w14:textId="2D2EB77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_Toc178185891 \h </w:instrText>
      </w:r>
      <w:r>
        <w:rPr>
          <w:noProof/>
        </w:rPr>
      </w:r>
      <w:r>
        <w:rPr>
          <w:noProof/>
        </w:rPr>
        <w:fldChar w:fldCharType="separate"/>
      </w:r>
      <w:r>
        <w:rPr>
          <w:noProof/>
        </w:rPr>
        <w:t>11</w:t>
      </w:r>
      <w:r>
        <w:rPr>
          <w:noProof/>
        </w:rPr>
        <w:fldChar w:fldCharType="end"/>
      </w:r>
    </w:p>
    <w:p w14:paraId="5929317A" w14:textId="0EB753A8"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System interface</w:t>
      </w:r>
      <w:r>
        <w:rPr>
          <w:noProof/>
        </w:rPr>
        <w:tab/>
      </w:r>
      <w:r>
        <w:rPr>
          <w:noProof/>
        </w:rPr>
        <w:fldChar w:fldCharType="begin" w:fldLock="1"/>
      </w:r>
      <w:r>
        <w:rPr>
          <w:noProof/>
        </w:rPr>
        <w:instrText xml:space="preserve"> PAGEREF _Toc178185892 \h </w:instrText>
      </w:r>
      <w:r>
        <w:rPr>
          <w:noProof/>
        </w:rPr>
      </w:r>
      <w:r>
        <w:rPr>
          <w:noProof/>
        </w:rPr>
        <w:fldChar w:fldCharType="separate"/>
      </w:r>
      <w:r>
        <w:rPr>
          <w:noProof/>
        </w:rPr>
        <w:t>13</w:t>
      </w:r>
      <w:r>
        <w:rPr>
          <w:noProof/>
        </w:rPr>
        <w:fldChar w:fldCharType="end"/>
      </w:r>
    </w:p>
    <w:p w14:paraId="1C5C07AA" w14:textId="70685CD4"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Upper tester interface</w:t>
      </w:r>
      <w:r>
        <w:rPr>
          <w:noProof/>
        </w:rPr>
        <w:tab/>
      </w:r>
      <w:r>
        <w:rPr>
          <w:noProof/>
        </w:rPr>
        <w:fldChar w:fldCharType="begin" w:fldLock="1"/>
      </w:r>
      <w:r>
        <w:rPr>
          <w:noProof/>
        </w:rPr>
        <w:instrText xml:space="preserve"> PAGEREF _Toc178185893 \h </w:instrText>
      </w:r>
      <w:r>
        <w:rPr>
          <w:noProof/>
        </w:rPr>
      </w:r>
      <w:r>
        <w:rPr>
          <w:noProof/>
        </w:rPr>
        <w:fldChar w:fldCharType="separate"/>
      </w:r>
      <w:r>
        <w:rPr>
          <w:noProof/>
        </w:rPr>
        <w:t>13</w:t>
      </w:r>
      <w:r>
        <w:rPr>
          <w:noProof/>
        </w:rPr>
        <w:fldChar w:fldCharType="end"/>
      </w:r>
    </w:p>
    <w:p w14:paraId="119EBF48" w14:textId="1BD7C93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Abstract system primitives</w:t>
      </w:r>
      <w:r>
        <w:rPr>
          <w:noProof/>
        </w:rPr>
        <w:tab/>
      </w:r>
      <w:r>
        <w:rPr>
          <w:noProof/>
        </w:rPr>
        <w:fldChar w:fldCharType="begin" w:fldLock="1"/>
      </w:r>
      <w:r>
        <w:rPr>
          <w:noProof/>
        </w:rPr>
        <w:instrText xml:space="preserve"> PAGEREF _Toc178185894 \h </w:instrText>
      </w:r>
      <w:r>
        <w:rPr>
          <w:noProof/>
        </w:rPr>
      </w:r>
      <w:r>
        <w:rPr>
          <w:noProof/>
        </w:rPr>
        <w:fldChar w:fldCharType="separate"/>
      </w:r>
      <w:r>
        <w:rPr>
          <w:noProof/>
        </w:rPr>
        <w:t>13</w:t>
      </w:r>
      <w:r>
        <w:rPr>
          <w:noProof/>
        </w:rPr>
        <w:fldChar w:fldCharType="end"/>
      </w:r>
    </w:p>
    <w:p w14:paraId="121CDB51" w14:textId="2658C77E"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Test methods and design considerations</w:t>
      </w:r>
      <w:r>
        <w:rPr>
          <w:noProof/>
        </w:rPr>
        <w:tab/>
      </w:r>
      <w:r>
        <w:rPr>
          <w:noProof/>
        </w:rPr>
        <w:fldChar w:fldCharType="begin" w:fldLock="1"/>
      </w:r>
      <w:r>
        <w:rPr>
          <w:noProof/>
        </w:rPr>
        <w:instrText xml:space="preserve"> PAGEREF _Toc178185895 \h </w:instrText>
      </w:r>
      <w:r>
        <w:rPr>
          <w:noProof/>
        </w:rPr>
      </w:r>
      <w:r>
        <w:rPr>
          <w:noProof/>
        </w:rPr>
        <w:fldChar w:fldCharType="separate"/>
      </w:r>
      <w:r>
        <w:rPr>
          <w:noProof/>
        </w:rPr>
        <w:t>14</w:t>
      </w:r>
      <w:r>
        <w:rPr>
          <w:noProof/>
        </w:rPr>
        <w:fldChar w:fldCharType="end"/>
      </w:r>
    </w:p>
    <w:p w14:paraId="781661B4" w14:textId="3709193B"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_Toc178185896 \h </w:instrText>
      </w:r>
      <w:r>
        <w:rPr>
          <w:noProof/>
        </w:rPr>
      </w:r>
      <w:r>
        <w:rPr>
          <w:noProof/>
        </w:rPr>
        <w:fldChar w:fldCharType="separate"/>
      </w:r>
      <w:r>
        <w:rPr>
          <w:noProof/>
        </w:rPr>
        <w:t>14</w:t>
      </w:r>
      <w:r>
        <w:rPr>
          <w:noProof/>
        </w:rPr>
        <w:fldChar w:fldCharType="end"/>
      </w:r>
    </w:p>
    <w:p w14:paraId="0DAF27D6" w14:textId="4BE49553"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Media plane signalling</w:t>
      </w:r>
      <w:r>
        <w:rPr>
          <w:noProof/>
        </w:rPr>
        <w:tab/>
      </w:r>
      <w:r>
        <w:rPr>
          <w:noProof/>
        </w:rPr>
        <w:fldChar w:fldCharType="begin" w:fldLock="1"/>
      </w:r>
      <w:r>
        <w:rPr>
          <w:noProof/>
        </w:rPr>
        <w:instrText xml:space="preserve"> PAGEREF _Toc178185897 \h </w:instrText>
      </w:r>
      <w:r>
        <w:rPr>
          <w:noProof/>
        </w:rPr>
      </w:r>
      <w:r>
        <w:rPr>
          <w:noProof/>
        </w:rPr>
        <w:fldChar w:fldCharType="separate"/>
      </w:r>
      <w:r>
        <w:rPr>
          <w:noProof/>
        </w:rPr>
        <w:t>14</w:t>
      </w:r>
      <w:r>
        <w:rPr>
          <w:noProof/>
        </w:rPr>
        <w:fldChar w:fldCharType="end"/>
      </w:r>
    </w:p>
    <w:p w14:paraId="1397F085" w14:textId="06616235"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MCPTT</w:t>
      </w:r>
      <w:r>
        <w:rPr>
          <w:noProof/>
        </w:rPr>
        <w:tab/>
      </w:r>
      <w:r>
        <w:rPr>
          <w:noProof/>
        </w:rPr>
        <w:fldChar w:fldCharType="begin" w:fldLock="1"/>
      </w:r>
      <w:r>
        <w:rPr>
          <w:noProof/>
        </w:rPr>
        <w:instrText xml:space="preserve"> PAGEREF _Toc178185898 \h </w:instrText>
      </w:r>
      <w:r>
        <w:rPr>
          <w:noProof/>
        </w:rPr>
      </w:r>
      <w:r>
        <w:rPr>
          <w:noProof/>
        </w:rPr>
        <w:fldChar w:fldCharType="separate"/>
      </w:r>
      <w:r>
        <w:rPr>
          <w:noProof/>
        </w:rPr>
        <w:t>14</w:t>
      </w:r>
      <w:r>
        <w:rPr>
          <w:noProof/>
        </w:rPr>
        <w:fldChar w:fldCharType="end"/>
      </w:r>
    </w:p>
    <w:p w14:paraId="46F2E580" w14:textId="08CBB51D"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_Toc178185899 \h </w:instrText>
      </w:r>
      <w:r>
        <w:rPr>
          <w:noProof/>
        </w:rPr>
      </w:r>
      <w:r>
        <w:rPr>
          <w:noProof/>
        </w:rPr>
        <w:fldChar w:fldCharType="separate"/>
      </w:r>
      <w:r>
        <w:rPr>
          <w:noProof/>
        </w:rPr>
        <w:t>14</w:t>
      </w:r>
      <w:r>
        <w:rPr>
          <w:noProof/>
        </w:rPr>
        <w:fldChar w:fldCharType="end"/>
      </w:r>
    </w:p>
    <w:p w14:paraId="6F5B2867" w14:textId="2E061036"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7.1.1.2</w:t>
      </w:r>
      <w:r>
        <w:rPr>
          <w:rFonts w:asciiTheme="minorHAnsi" w:eastAsiaTheme="minorEastAsia" w:hAnsiTheme="minorHAnsi" w:cstheme="minorBidi"/>
          <w:noProof/>
          <w:kern w:val="2"/>
          <w:sz w:val="24"/>
          <w:szCs w:val="24"/>
          <w14:ligatures w14:val="standardContextual"/>
        </w:rPr>
        <w:tab/>
      </w:r>
      <w:r>
        <w:rPr>
          <w:noProof/>
        </w:rPr>
        <w:t>UDP/IP handling</w:t>
      </w:r>
      <w:r>
        <w:rPr>
          <w:noProof/>
        </w:rPr>
        <w:tab/>
      </w:r>
      <w:r>
        <w:rPr>
          <w:noProof/>
        </w:rPr>
        <w:fldChar w:fldCharType="begin" w:fldLock="1"/>
      </w:r>
      <w:r>
        <w:rPr>
          <w:noProof/>
        </w:rPr>
        <w:instrText xml:space="preserve"> PAGEREF _Toc178185900 \h </w:instrText>
      </w:r>
      <w:r>
        <w:rPr>
          <w:noProof/>
        </w:rPr>
      </w:r>
      <w:r>
        <w:rPr>
          <w:noProof/>
        </w:rPr>
        <w:fldChar w:fldCharType="separate"/>
      </w:r>
      <w:r>
        <w:rPr>
          <w:noProof/>
        </w:rPr>
        <w:t>14</w:t>
      </w:r>
      <w:r>
        <w:rPr>
          <w:noProof/>
        </w:rPr>
        <w:fldChar w:fldCharType="end"/>
      </w:r>
    </w:p>
    <w:p w14:paraId="1729ED82" w14:textId="073B269A"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7.1.1.3</w:t>
      </w:r>
      <w:r>
        <w:rPr>
          <w:rFonts w:asciiTheme="minorHAnsi" w:eastAsiaTheme="minorEastAsia" w:hAnsiTheme="minorHAnsi" w:cstheme="minorBidi"/>
          <w:noProof/>
          <w:kern w:val="2"/>
          <w:sz w:val="24"/>
          <w:szCs w:val="24"/>
          <w14:ligatures w14:val="standardContextual"/>
        </w:rPr>
        <w:tab/>
      </w:r>
      <w:r>
        <w:rPr>
          <w:noProof/>
        </w:rPr>
        <w:t>RTP/RTCP handling</w:t>
      </w:r>
      <w:r>
        <w:rPr>
          <w:noProof/>
        </w:rPr>
        <w:tab/>
      </w:r>
      <w:r>
        <w:rPr>
          <w:noProof/>
        </w:rPr>
        <w:fldChar w:fldCharType="begin" w:fldLock="1"/>
      </w:r>
      <w:r>
        <w:rPr>
          <w:noProof/>
        </w:rPr>
        <w:instrText xml:space="preserve"> PAGEREF _Toc178185901 \h </w:instrText>
      </w:r>
      <w:r>
        <w:rPr>
          <w:noProof/>
        </w:rPr>
      </w:r>
      <w:r>
        <w:rPr>
          <w:noProof/>
        </w:rPr>
        <w:fldChar w:fldCharType="separate"/>
      </w:r>
      <w:r>
        <w:rPr>
          <w:noProof/>
        </w:rPr>
        <w:t>14</w:t>
      </w:r>
      <w:r>
        <w:rPr>
          <w:noProof/>
        </w:rPr>
        <w:fldChar w:fldCharType="end"/>
      </w:r>
    </w:p>
    <w:p w14:paraId="3E8951E5" w14:textId="1C294103"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7.1.1.4</w:t>
      </w:r>
      <w:r>
        <w:rPr>
          <w:rFonts w:asciiTheme="minorHAnsi" w:eastAsiaTheme="minorEastAsia" w:hAnsiTheme="minorHAnsi" w:cstheme="minorBidi"/>
          <w:noProof/>
          <w:kern w:val="2"/>
          <w:sz w:val="24"/>
          <w:szCs w:val="24"/>
          <w14:ligatures w14:val="standardContextual"/>
        </w:rPr>
        <w:tab/>
      </w:r>
      <w:r>
        <w:rPr>
          <w:noProof/>
        </w:rPr>
        <w:t>Media Control handling</w:t>
      </w:r>
      <w:r>
        <w:rPr>
          <w:noProof/>
        </w:rPr>
        <w:tab/>
      </w:r>
      <w:r>
        <w:rPr>
          <w:noProof/>
        </w:rPr>
        <w:fldChar w:fldCharType="begin" w:fldLock="1"/>
      </w:r>
      <w:r>
        <w:rPr>
          <w:noProof/>
        </w:rPr>
        <w:instrText xml:space="preserve"> PAGEREF _Toc178185902 \h </w:instrText>
      </w:r>
      <w:r>
        <w:rPr>
          <w:noProof/>
        </w:rPr>
      </w:r>
      <w:r>
        <w:rPr>
          <w:noProof/>
        </w:rPr>
        <w:fldChar w:fldCharType="separate"/>
      </w:r>
      <w:r>
        <w:rPr>
          <w:noProof/>
        </w:rPr>
        <w:t>14</w:t>
      </w:r>
      <w:r>
        <w:rPr>
          <w:noProof/>
        </w:rPr>
        <w:fldChar w:fldCharType="end"/>
      </w:r>
    </w:p>
    <w:p w14:paraId="3517847A" w14:textId="76C51FA4" w:rsidR="00DE5E82" w:rsidRDefault="00DE5E82">
      <w:pPr>
        <w:pStyle w:val="TOC4"/>
        <w:rPr>
          <w:rFonts w:asciiTheme="minorHAnsi" w:eastAsiaTheme="minorEastAsia" w:hAnsiTheme="minorHAnsi" w:cstheme="minorBidi"/>
          <w:noProof/>
          <w:kern w:val="2"/>
          <w:sz w:val="24"/>
          <w:szCs w:val="24"/>
          <w14:ligatures w14:val="standardContextual"/>
        </w:rPr>
      </w:pPr>
      <w:r>
        <w:rPr>
          <w:noProof/>
        </w:rPr>
        <w:t>7.1.1.5</w:t>
      </w:r>
      <w:r>
        <w:rPr>
          <w:rFonts w:asciiTheme="minorHAnsi" w:eastAsiaTheme="minorEastAsia" w:hAnsiTheme="minorHAnsi" w:cstheme="minorBidi"/>
          <w:noProof/>
          <w:kern w:val="2"/>
          <w:sz w:val="24"/>
          <w:szCs w:val="24"/>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_Toc178185903 \h </w:instrText>
      </w:r>
      <w:r>
        <w:rPr>
          <w:noProof/>
        </w:rPr>
      </w:r>
      <w:r>
        <w:rPr>
          <w:noProof/>
        </w:rPr>
        <w:fldChar w:fldCharType="separate"/>
      </w:r>
      <w:r>
        <w:rPr>
          <w:noProof/>
        </w:rPr>
        <w:t>14</w:t>
      </w:r>
      <w:r>
        <w:rPr>
          <w:noProof/>
        </w:rPr>
        <w:fldChar w:fldCharType="end"/>
      </w:r>
    </w:p>
    <w:p w14:paraId="6241FE55" w14:textId="7DECC123"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MCVideo</w:t>
      </w:r>
      <w:r>
        <w:rPr>
          <w:noProof/>
        </w:rPr>
        <w:tab/>
      </w:r>
      <w:r>
        <w:rPr>
          <w:noProof/>
        </w:rPr>
        <w:fldChar w:fldCharType="begin" w:fldLock="1"/>
      </w:r>
      <w:r>
        <w:rPr>
          <w:noProof/>
        </w:rPr>
        <w:instrText xml:space="preserve"> PAGEREF _Toc178185904 \h </w:instrText>
      </w:r>
      <w:r>
        <w:rPr>
          <w:noProof/>
        </w:rPr>
      </w:r>
      <w:r>
        <w:rPr>
          <w:noProof/>
        </w:rPr>
        <w:fldChar w:fldCharType="separate"/>
      </w:r>
      <w:r>
        <w:rPr>
          <w:noProof/>
        </w:rPr>
        <w:t>15</w:t>
      </w:r>
      <w:r>
        <w:rPr>
          <w:noProof/>
        </w:rPr>
        <w:fldChar w:fldCharType="end"/>
      </w:r>
    </w:p>
    <w:p w14:paraId="18C6DDB2" w14:textId="759094F6"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MCData</w:t>
      </w:r>
      <w:r>
        <w:rPr>
          <w:noProof/>
        </w:rPr>
        <w:tab/>
      </w:r>
      <w:r>
        <w:rPr>
          <w:noProof/>
        </w:rPr>
        <w:fldChar w:fldCharType="begin" w:fldLock="1"/>
      </w:r>
      <w:r>
        <w:rPr>
          <w:noProof/>
        </w:rPr>
        <w:instrText xml:space="preserve"> PAGEREF _Toc178185905 \h </w:instrText>
      </w:r>
      <w:r>
        <w:rPr>
          <w:noProof/>
        </w:rPr>
      </w:r>
      <w:r>
        <w:rPr>
          <w:noProof/>
        </w:rPr>
        <w:fldChar w:fldCharType="separate"/>
      </w:r>
      <w:r>
        <w:rPr>
          <w:noProof/>
        </w:rPr>
        <w:t>15</w:t>
      </w:r>
      <w:r>
        <w:rPr>
          <w:noProof/>
        </w:rPr>
        <w:fldChar w:fldCharType="end"/>
      </w:r>
    </w:p>
    <w:p w14:paraId="2033AED6" w14:textId="3D2C712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_Toc178185906 \h </w:instrText>
      </w:r>
      <w:r>
        <w:rPr>
          <w:noProof/>
        </w:rPr>
      </w:r>
      <w:r>
        <w:rPr>
          <w:noProof/>
        </w:rPr>
        <w:fldChar w:fldCharType="separate"/>
      </w:r>
      <w:r>
        <w:rPr>
          <w:noProof/>
        </w:rPr>
        <w:t>18</w:t>
      </w:r>
      <w:r>
        <w:rPr>
          <w:noProof/>
        </w:rPr>
        <w:fldChar w:fldCharType="end"/>
      </w:r>
    </w:p>
    <w:p w14:paraId="79C711EB" w14:textId="18DCC512"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SS requirements with TTCN-3 impact</w:t>
      </w:r>
      <w:r>
        <w:rPr>
          <w:noProof/>
        </w:rPr>
        <w:tab/>
      </w:r>
      <w:r>
        <w:rPr>
          <w:noProof/>
        </w:rPr>
        <w:fldChar w:fldCharType="begin" w:fldLock="1"/>
      </w:r>
      <w:r>
        <w:rPr>
          <w:noProof/>
        </w:rPr>
        <w:instrText xml:space="preserve"> PAGEREF _Toc178185907 \h </w:instrText>
      </w:r>
      <w:r>
        <w:rPr>
          <w:noProof/>
        </w:rPr>
      </w:r>
      <w:r>
        <w:rPr>
          <w:noProof/>
        </w:rPr>
        <w:fldChar w:fldCharType="separate"/>
      </w:r>
      <w:r>
        <w:rPr>
          <w:noProof/>
        </w:rPr>
        <w:t>19</w:t>
      </w:r>
      <w:r>
        <w:rPr>
          <w:noProof/>
        </w:rPr>
        <w:fldChar w:fldCharType="end"/>
      </w:r>
    </w:p>
    <w:p w14:paraId="65075DD4" w14:textId="5D79B9F1"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Codec requirements</w:t>
      </w:r>
      <w:r>
        <w:rPr>
          <w:noProof/>
        </w:rPr>
        <w:tab/>
      </w:r>
      <w:r>
        <w:rPr>
          <w:noProof/>
        </w:rPr>
        <w:fldChar w:fldCharType="begin" w:fldLock="1"/>
      </w:r>
      <w:r>
        <w:rPr>
          <w:noProof/>
        </w:rPr>
        <w:instrText xml:space="preserve"> PAGEREF _Toc178185908 \h </w:instrText>
      </w:r>
      <w:r>
        <w:rPr>
          <w:noProof/>
        </w:rPr>
      </w:r>
      <w:r>
        <w:rPr>
          <w:noProof/>
        </w:rPr>
        <w:fldChar w:fldCharType="separate"/>
      </w:r>
      <w:r>
        <w:rPr>
          <w:noProof/>
        </w:rPr>
        <w:t>19</w:t>
      </w:r>
      <w:r>
        <w:rPr>
          <w:noProof/>
        </w:rPr>
        <w:fldChar w:fldCharType="end"/>
      </w:r>
    </w:p>
    <w:p w14:paraId="66A778C9" w14:textId="6728B8F7"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External function definitions</w:t>
      </w:r>
      <w:r>
        <w:rPr>
          <w:noProof/>
        </w:rPr>
        <w:tab/>
      </w:r>
      <w:r>
        <w:rPr>
          <w:noProof/>
        </w:rPr>
        <w:fldChar w:fldCharType="begin" w:fldLock="1"/>
      </w:r>
      <w:r>
        <w:rPr>
          <w:noProof/>
        </w:rPr>
        <w:instrText xml:space="preserve"> PAGEREF _Toc178185909 \h </w:instrText>
      </w:r>
      <w:r>
        <w:rPr>
          <w:noProof/>
        </w:rPr>
      </w:r>
      <w:r>
        <w:rPr>
          <w:noProof/>
        </w:rPr>
        <w:fldChar w:fldCharType="separate"/>
      </w:r>
      <w:r>
        <w:rPr>
          <w:noProof/>
        </w:rPr>
        <w:t>19</w:t>
      </w:r>
      <w:r>
        <w:rPr>
          <w:noProof/>
        </w:rPr>
        <w:fldChar w:fldCharType="end"/>
      </w:r>
    </w:p>
    <w:p w14:paraId="41D1B101" w14:textId="6886E548"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IXIT Proforma</w:t>
      </w:r>
      <w:r>
        <w:rPr>
          <w:noProof/>
        </w:rPr>
        <w:tab/>
      </w:r>
      <w:r>
        <w:rPr>
          <w:noProof/>
        </w:rPr>
        <w:fldChar w:fldCharType="begin" w:fldLock="1"/>
      </w:r>
      <w:r>
        <w:rPr>
          <w:noProof/>
        </w:rPr>
        <w:instrText xml:space="preserve"> PAGEREF _Toc178185910 \h </w:instrText>
      </w:r>
      <w:r>
        <w:rPr>
          <w:noProof/>
        </w:rPr>
      </w:r>
      <w:r>
        <w:rPr>
          <w:noProof/>
        </w:rPr>
        <w:fldChar w:fldCharType="separate"/>
      </w:r>
      <w:r>
        <w:rPr>
          <w:noProof/>
        </w:rPr>
        <w:t>24</w:t>
      </w:r>
      <w:r>
        <w:rPr>
          <w:noProof/>
        </w:rPr>
        <w:fldChar w:fldCharType="end"/>
      </w:r>
    </w:p>
    <w:p w14:paraId="2480421D" w14:textId="006A58E0"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_Toc178185911 \h </w:instrText>
      </w:r>
      <w:r>
        <w:rPr>
          <w:noProof/>
        </w:rPr>
      </w:r>
      <w:r>
        <w:rPr>
          <w:noProof/>
        </w:rPr>
        <w:fldChar w:fldCharType="separate"/>
      </w:r>
      <w:r>
        <w:rPr>
          <w:noProof/>
        </w:rPr>
        <w:t>24</w:t>
      </w:r>
      <w:r>
        <w:rPr>
          <w:noProof/>
        </w:rPr>
        <w:fldChar w:fldCharType="end"/>
      </w:r>
    </w:p>
    <w:p w14:paraId="677528B3" w14:textId="65E01E4B"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_Toc178185912 \h </w:instrText>
      </w:r>
      <w:r>
        <w:rPr>
          <w:noProof/>
        </w:rPr>
      </w:r>
      <w:r>
        <w:rPr>
          <w:noProof/>
        </w:rPr>
        <w:fldChar w:fldCharType="separate"/>
      </w:r>
      <w:r>
        <w:rPr>
          <w:noProof/>
        </w:rPr>
        <w:t>26</w:t>
      </w:r>
      <w:r>
        <w:rPr>
          <w:noProof/>
        </w:rPr>
        <w:fldChar w:fldCharType="end"/>
      </w:r>
    </w:p>
    <w:p w14:paraId="14A756E3" w14:textId="0983AE6F"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MCX Client PIXIT</w:t>
      </w:r>
      <w:r>
        <w:rPr>
          <w:noProof/>
        </w:rPr>
        <w:tab/>
      </w:r>
      <w:r>
        <w:rPr>
          <w:noProof/>
        </w:rPr>
        <w:fldChar w:fldCharType="begin" w:fldLock="1"/>
      </w:r>
      <w:r>
        <w:rPr>
          <w:noProof/>
        </w:rPr>
        <w:instrText xml:space="preserve"> PAGEREF _Toc178185913 \h </w:instrText>
      </w:r>
      <w:r>
        <w:rPr>
          <w:noProof/>
        </w:rPr>
      </w:r>
      <w:r>
        <w:rPr>
          <w:noProof/>
        </w:rPr>
        <w:fldChar w:fldCharType="separate"/>
      </w:r>
      <w:r>
        <w:rPr>
          <w:noProof/>
        </w:rPr>
        <w:t>26</w:t>
      </w:r>
      <w:r>
        <w:rPr>
          <w:noProof/>
        </w:rPr>
        <w:fldChar w:fldCharType="end"/>
      </w:r>
    </w:p>
    <w:p w14:paraId="72BCFF9B" w14:textId="37354F1B"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MCX Server PIXIT</w:t>
      </w:r>
      <w:r>
        <w:rPr>
          <w:noProof/>
        </w:rPr>
        <w:tab/>
      </w:r>
      <w:r>
        <w:rPr>
          <w:noProof/>
        </w:rPr>
        <w:fldChar w:fldCharType="begin" w:fldLock="1"/>
      </w:r>
      <w:r>
        <w:rPr>
          <w:noProof/>
        </w:rPr>
        <w:instrText xml:space="preserve"> PAGEREF _Toc178185914 \h </w:instrText>
      </w:r>
      <w:r>
        <w:rPr>
          <w:noProof/>
        </w:rPr>
      </w:r>
      <w:r>
        <w:rPr>
          <w:noProof/>
        </w:rPr>
        <w:fldChar w:fldCharType="separate"/>
      </w:r>
      <w:r>
        <w:rPr>
          <w:noProof/>
        </w:rPr>
        <w:t>31</w:t>
      </w:r>
      <w:r>
        <w:rPr>
          <w:noProof/>
        </w:rPr>
        <w:fldChar w:fldCharType="end"/>
      </w:r>
    </w:p>
    <w:p w14:paraId="57A6BF8A" w14:textId="02FBA294" w:rsidR="00DE5E82" w:rsidRDefault="00DE5E82">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MCX Constant PIXIT Definitions</w:t>
      </w:r>
      <w:r>
        <w:rPr>
          <w:noProof/>
        </w:rPr>
        <w:tab/>
      </w:r>
      <w:r>
        <w:rPr>
          <w:noProof/>
        </w:rPr>
        <w:fldChar w:fldCharType="begin" w:fldLock="1"/>
      </w:r>
      <w:r>
        <w:rPr>
          <w:noProof/>
        </w:rPr>
        <w:instrText xml:space="preserve"> PAGEREF _Toc178185915 \h </w:instrText>
      </w:r>
      <w:r>
        <w:rPr>
          <w:noProof/>
        </w:rPr>
      </w:r>
      <w:r>
        <w:rPr>
          <w:noProof/>
        </w:rPr>
        <w:fldChar w:fldCharType="separate"/>
      </w:r>
      <w:r>
        <w:rPr>
          <w:noProof/>
        </w:rPr>
        <w:t>31</w:t>
      </w:r>
      <w:r>
        <w:rPr>
          <w:noProof/>
        </w:rPr>
        <w:fldChar w:fldCharType="end"/>
      </w:r>
    </w:p>
    <w:p w14:paraId="330EF011" w14:textId="286DEB4A"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9.3</w:t>
      </w:r>
      <w:r>
        <w:rPr>
          <w:rFonts w:asciiTheme="minorHAnsi" w:eastAsiaTheme="minorEastAsia" w:hAnsiTheme="minorHAnsi" w:cstheme="minorBidi"/>
          <w:noProof/>
          <w:kern w:val="2"/>
          <w:sz w:val="24"/>
          <w:szCs w:val="24"/>
          <w14:ligatures w14:val="standardContextual"/>
        </w:rPr>
        <w:tab/>
      </w:r>
      <w:r>
        <w:rPr>
          <w:noProof/>
        </w:rPr>
        <w:t>MCX IPCAN test model</w:t>
      </w:r>
      <w:r>
        <w:rPr>
          <w:noProof/>
        </w:rPr>
        <w:tab/>
      </w:r>
      <w:r>
        <w:rPr>
          <w:noProof/>
        </w:rPr>
        <w:fldChar w:fldCharType="begin" w:fldLock="1"/>
      </w:r>
      <w:r>
        <w:rPr>
          <w:noProof/>
        </w:rPr>
        <w:instrText xml:space="preserve"> PAGEREF _Toc178185916 \h </w:instrText>
      </w:r>
      <w:r>
        <w:rPr>
          <w:noProof/>
        </w:rPr>
      </w:r>
      <w:r>
        <w:rPr>
          <w:noProof/>
        </w:rPr>
        <w:fldChar w:fldCharType="separate"/>
      </w:r>
      <w:r>
        <w:rPr>
          <w:noProof/>
        </w:rPr>
        <w:t>35</w:t>
      </w:r>
      <w:r>
        <w:rPr>
          <w:noProof/>
        </w:rPr>
        <w:fldChar w:fldCharType="end"/>
      </w:r>
    </w:p>
    <w:p w14:paraId="5F1C9B55" w14:textId="1DA3305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Postambles</w:t>
      </w:r>
      <w:r>
        <w:rPr>
          <w:noProof/>
        </w:rPr>
        <w:tab/>
      </w:r>
      <w:r>
        <w:rPr>
          <w:noProof/>
        </w:rPr>
        <w:fldChar w:fldCharType="begin" w:fldLock="1"/>
      </w:r>
      <w:r>
        <w:rPr>
          <w:noProof/>
        </w:rPr>
        <w:instrText xml:space="preserve"> PAGEREF _Toc178185917 \h </w:instrText>
      </w:r>
      <w:r>
        <w:rPr>
          <w:noProof/>
        </w:rPr>
      </w:r>
      <w:r>
        <w:rPr>
          <w:noProof/>
        </w:rPr>
        <w:fldChar w:fldCharType="separate"/>
      </w:r>
      <w:r>
        <w:rPr>
          <w:noProof/>
        </w:rPr>
        <w:t>35</w:t>
      </w:r>
      <w:r>
        <w:rPr>
          <w:noProof/>
        </w:rPr>
        <w:fldChar w:fldCharType="end"/>
      </w:r>
    </w:p>
    <w:p w14:paraId="677FFFF1" w14:textId="6A58183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_Toc178185918 \h </w:instrText>
      </w:r>
      <w:r>
        <w:rPr>
          <w:noProof/>
        </w:rPr>
      </w:r>
      <w:r>
        <w:rPr>
          <w:noProof/>
        </w:rPr>
        <w:fldChar w:fldCharType="separate"/>
      </w:r>
      <w:r>
        <w:rPr>
          <w:noProof/>
        </w:rPr>
        <w:t>35</w:t>
      </w:r>
      <w:r>
        <w:rPr>
          <w:noProof/>
        </w:rPr>
        <w:fldChar w:fldCharType="end"/>
      </w:r>
    </w:p>
    <w:p w14:paraId="348AA841" w14:textId="16646EAE"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_Toc178185919 \h </w:instrText>
      </w:r>
      <w:r>
        <w:rPr>
          <w:noProof/>
        </w:rPr>
      </w:r>
      <w:r>
        <w:rPr>
          <w:noProof/>
        </w:rPr>
        <w:fldChar w:fldCharType="separate"/>
      </w:r>
      <w:r>
        <w:rPr>
          <w:noProof/>
        </w:rPr>
        <w:t>35</w:t>
      </w:r>
      <w:r>
        <w:rPr>
          <w:noProof/>
        </w:rPr>
        <w:fldChar w:fldCharType="end"/>
      </w:r>
    </w:p>
    <w:p w14:paraId="46658813" w14:textId="00C34967"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A (normative): Test Suites</w:t>
      </w:r>
      <w:r>
        <w:rPr>
          <w:noProof/>
        </w:rPr>
        <w:tab/>
      </w:r>
      <w:r>
        <w:rPr>
          <w:noProof/>
        </w:rPr>
        <w:fldChar w:fldCharType="begin" w:fldLock="1"/>
      </w:r>
      <w:r>
        <w:rPr>
          <w:noProof/>
        </w:rPr>
        <w:instrText xml:space="preserve"> PAGEREF _Toc178185920 \h </w:instrText>
      </w:r>
      <w:r>
        <w:rPr>
          <w:noProof/>
        </w:rPr>
      </w:r>
      <w:r>
        <w:rPr>
          <w:noProof/>
        </w:rPr>
        <w:fldChar w:fldCharType="separate"/>
      </w:r>
      <w:r>
        <w:rPr>
          <w:noProof/>
        </w:rPr>
        <w:t>36</w:t>
      </w:r>
      <w:r>
        <w:rPr>
          <w:noProof/>
        </w:rPr>
        <w:fldChar w:fldCharType="end"/>
      </w:r>
    </w:p>
    <w:p w14:paraId="40221F2A" w14:textId="320A0EB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_Toc178185921 \h </w:instrText>
      </w:r>
      <w:r>
        <w:rPr>
          <w:noProof/>
        </w:rPr>
      </w:r>
      <w:r>
        <w:rPr>
          <w:noProof/>
        </w:rPr>
        <w:fldChar w:fldCharType="separate"/>
      </w:r>
      <w:r>
        <w:rPr>
          <w:noProof/>
        </w:rPr>
        <w:t>36</w:t>
      </w:r>
      <w:r>
        <w:rPr>
          <w:noProof/>
        </w:rPr>
        <w:fldChar w:fldCharType="end"/>
      </w:r>
    </w:p>
    <w:p w14:paraId="78125510" w14:textId="7306F8FC"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Baseline of specifications</w:t>
      </w:r>
      <w:r>
        <w:rPr>
          <w:noProof/>
        </w:rPr>
        <w:tab/>
      </w:r>
      <w:r>
        <w:rPr>
          <w:noProof/>
        </w:rPr>
        <w:fldChar w:fldCharType="begin" w:fldLock="1"/>
      </w:r>
      <w:r>
        <w:rPr>
          <w:noProof/>
        </w:rPr>
        <w:instrText xml:space="preserve"> PAGEREF _Toc178185922 \h </w:instrText>
      </w:r>
      <w:r>
        <w:rPr>
          <w:noProof/>
        </w:rPr>
      </w:r>
      <w:r>
        <w:rPr>
          <w:noProof/>
        </w:rPr>
        <w:fldChar w:fldCharType="separate"/>
      </w:r>
      <w:r>
        <w:rPr>
          <w:noProof/>
        </w:rPr>
        <w:t>36</w:t>
      </w:r>
      <w:r>
        <w:rPr>
          <w:noProof/>
        </w:rPr>
        <w:fldChar w:fldCharType="end"/>
      </w:r>
    </w:p>
    <w:p w14:paraId="7256399A" w14:textId="09199DC5"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MCX Client Test Suites</w:t>
      </w:r>
      <w:r>
        <w:rPr>
          <w:noProof/>
        </w:rPr>
        <w:tab/>
      </w:r>
      <w:r>
        <w:rPr>
          <w:noProof/>
        </w:rPr>
        <w:fldChar w:fldCharType="begin" w:fldLock="1"/>
      </w:r>
      <w:r>
        <w:rPr>
          <w:noProof/>
        </w:rPr>
        <w:instrText xml:space="preserve"> PAGEREF _Toc178185923 \h </w:instrText>
      </w:r>
      <w:r>
        <w:rPr>
          <w:noProof/>
        </w:rPr>
      </w:r>
      <w:r>
        <w:rPr>
          <w:noProof/>
        </w:rPr>
        <w:fldChar w:fldCharType="separate"/>
      </w:r>
      <w:r>
        <w:rPr>
          <w:noProof/>
        </w:rPr>
        <w:t>36</w:t>
      </w:r>
      <w:r>
        <w:rPr>
          <w:noProof/>
        </w:rPr>
        <w:fldChar w:fldCharType="end"/>
      </w:r>
    </w:p>
    <w:p w14:paraId="70ECAD46" w14:textId="6EF28690"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A.3.1</w:t>
      </w:r>
      <w:r>
        <w:rPr>
          <w:rFonts w:asciiTheme="minorHAnsi" w:eastAsiaTheme="minorEastAsia" w:hAnsiTheme="minorHAnsi" w:cstheme="minorBidi"/>
          <w:noProof/>
          <w:kern w:val="2"/>
          <w:sz w:val="24"/>
          <w:szCs w:val="24"/>
          <w14:ligatures w14:val="standardContextual"/>
        </w:rPr>
        <w:tab/>
      </w:r>
      <w:r>
        <w:rPr>
          <w:noProof/>
        </w:rPr>
        <w:t>MCPTT Client Test Suites</w:t>
      </w:r>
      <w:r>
        <w:rPr>
          <w:noProof/>
        </w:rPr>
        <w:tab/>
      </w:r>
      <w:r>
        <w:rPr>
          <w:noProof/>
        </w:rPr>
        <w:fldChar w:fldCharType="begin" w:fldLock="1"/>
      </w:r>
      <w:r>
        <w:rPr>
          <w:noProof/>
        </w:rPr>
        <w:instrText xml:space="preserve"> PAGEREF _Toc178185924 \h </w:instrText>
      </w:r>
      <w:r>
        <w:rPr>
          <w:noProof/>
        </w:rPr>
      </w:r>
      <w:r>
        <w:rPr>
          <w:noProof/>
        </w:rPr>
        <w:fldChar w:fldCharType="separate"/>
      </w:r>
      <w:r>
        <w:rPr>
          <w:noProof/>
        </w:rPr>
        <w:t>36</w:t>
      </w:r>
      <w:r>
        <w:rPr>
          <w:noProof/>
        </w:rPr>
        <w:fldChar w:fldCharType="end"/>
      </w:r>
    </w:p>
    <w:p w14:paraId="42C038A9" w14:textId="1048F789" w:rsidR="00DE5E82" w:rsidRDefault="00DE5E82">
      <w:pPr>
        <w:pStyle w:val="TOC2"/>
        <w:rPr>
          <w:rFonts w:asciiTheme="minorHAnsi" w:eastAsiaTheme="minorEastAsia" w:hAnsiTheme="minorHAnsi" w:cstheme="minorBidi"/>
          <w:noProof/>
          <w:kern w:val="2"/>
          <w:sz w:val="24"/>
          <w:szCs w:val="24"/>
          <w14:ligatures w14:val="standardContextual"/>
        </w:rPr>
      </w:pPr>
      <w:r>
        <w:rPr>
          <w:noProof/>
        </w:rPr>
        <w:lastRenderedPageBreak/>
        <w:t>A.3.2</w:t>
      </w:r>
      <w:r>
        <w:rPr>
          <w:rFonts w:asciiTheme="minorHAnsi" w:eastAsiaTheme="minorEastAsia" w:hAnsiTheme="minorHAnsi" w:cstheme="minorBidi"/>
          <w:noProof/>
          <w:kern w:val="2"/>
          <w:sz w:val="24"/>
          <w:szCs w:val="24"/>
          <w14:ligatures w14:val="standardContextual"/>
        </w:rPr>
        <w:tab/>
      </w:r>
      <w:r>
        <w:rPr>
          <w:noProof/>
        </w:rPr>
        <w:t>MCVideo Client Test Suites</w:t>
      </w:r>
      <w:r>
        <w:rPr>
          <w:noProof/>
        </w:rPr>
        <w:tab/>
      </w:r>
      <w:r>
        <w:rPr>
          <w:noProof/>
        </w:rPr>
        <w:fldChar w:fldCharType="begin" w:fldLock="1"/>
      </w:r>
      <w:r>
        <w:rPr>
          <w:noProof/>
        </w:rPr>
        <w:instrText xml:space="preserve"> PAGEREF _Toc178185925 \h </w:instrText>
      </w:r>
      <w:r>
        <w:rPr>
          <w:noProof/>
        </w:rPr>
      </w:r>
      <w:r>
        <w:rPr>
          <w:noProof/>
        </w:rPr>
        <w:fldChar w:fldCharType="separate"/>
      </w:r>
      <w:r>
        <w:rPr>
          <w:noProof/>
        </w:rPr>
        <w:t>39</w:t>
      </w:r>
      <w:r>
        <w:rPr>
          <w:noProof/>
        </w:rPr>
        <w:fldChar w:fldCharType="end"/>
      </w:r>
    </w:p>
    <w:p w14:paraId="634A8A54" w14:textId="52783418" w:rsidR="00DE5E82" w:rsidRDefault="00DE5E82">
      <w:pPr>
        <w:pStyle w:val="TOC2"/>
        <w:rPr>
          <w:rFonts w:asciiTheme="minorHAnsi" w:eastAsiaTheme="minorEastAsia" w:hAnsiTheme="minorHAnsi" w:cstheme="minorBidi"/>
          <w:noProof/>
          <w:kern w:val="2"/>
          <w:sz w:val="24"/>
          <w:szCs w:val="24"/>
          <w14:ligatures w14:val="standardContextual"/>
        </w:rPr>
      </w:pPr>
      <w:r>
        <w:rPr>
          <w:noProof/>
        </w:rPr>
        <w:t>A.3.3</w:t>
      </w:r>
      <w:r>
        <w:rPr>
          <w:rFonts w:asciiTheme="minorHAnsi" w:eastAsiaTheme="minorEastAsia" w:hAnsiTheme="minorHAnsi" w:cstheme="minorBidi"/>
          <w:noProof/>
          <w:kern w:val="2"/>
          <w:sz w:val="24"/>
          <w:szCs w:val="24"/>
          <w14:ligatures w14:val="standardContextual"/>
        </w:rPr>
        <w:tab/>
      </w:r>
      <w:r>
        <w:rPr>
          <w:noProof/>
        </w:rPr>
        <w:t>MCData Client Test Suites</w:t>
      </w:r>
      <w:r>
        <w:rPr>
          <w:noProof/>
        </w:rPr>
        <w:tab/>
      </w:r>
      <w:r>
        <w:rPr>
          <w:noProof/>
        </w:rPr>
        <w:fldChar w:fldCharType="begin" w:fldLock="1"/>
      </w:r>
      <w:r>
        <w:rPr>
          <w:noProof/>
        </w:rPr>
        <w:instrText xml:space="preserve"> PAGEREF _Toc178185926 \h </w:instrText>
      </w:r>
      <w:r>
        <w:rPr>
          <w:noProof/>
        </w:rPr>
      </w:r>
      <w:r>
        <w:rPr>
          <w:noProof/>
        </w:rPr>
        <w:fldChar w:fldCharType="separate"/>
      </w:r>
      <w:r>
        <w:rPr>
          <w:noProof/>
        </w:rPr>
        <w:t>39</w:t>
      </w:r>
      <w:r>
        <w:rPr>
          <w:noProof/>
        </w:rPr>
        <w:fldChar w:fldCharType="end"/>
      </w:r>
    </w:p>
    <w:p w14:paraId="3DA997AD" w14:textId="1F9230DD"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B (informative): Style Guide</w:t>
      </w:r>
      <w:r>
        <w:rPr>
          <w:noProof/>
        </w:rPr>
        <w:tab/>
      </w:r>
      <w:r>
        <w:rPr>
          <w:noProof/>
        </w:rPr>
        <w:fldChar w:fldCharType="begin" w:fldLock="1"/>
      </w:r>
      <w:r>
        <w:rPr>
          <w:noProof/>
        </w:rPr>
        <w:instrText xml:space="preserve"> PAGEREF _Toc178185927 \h </w:instrText>
      </w:r>
      <w:r>
        <w:rPr>
          <w:noProof/>
        </w:rPr>
      </w:r>
      <w:r>
        <w:rPr>
          <w:noProof/>
        </w:rPr>
        <w:fldChar w:fldCharType="separate"/>
      </w:r>
      <w:r>
        <w:rPr>
          <w:noProof/>
        </w:rPr>
        <w:t>40</w:t>
      </w:r>
      <w:r>
        <w:rPr>
          <w:noProof/>
        </w:rPr>
        <w:fldChar w:fldCharType="end"/>
      </w:r>
    </w:p>
    <w:p w14:paraId="2E2C958D" w14:textId="24FBC677"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_Toc178185928 \h </w:instrText>
      </w:r>
      <w:r>
        <w:rPr>
          <w:noProof/>
        </w:rPr>
      </w:r>
      <w:r>
        <w:rPr>
          <w:noProof/>
        </w:rPr>
        <w:fldChar w:fldCharType="separate"/>
      </w:r>
      <w:r>
        <w:rPr>
          <w:noProof/>
        </w:rPr>
        <w:t>40</w:t>
      </w:r>
      <w:r>
        <w:rPr>
          <w:noProof/>
        </w:rPr>
        <w:fldChar w:fldCharType="end"/>
      </w:r>
    </w:p>
    <w:p w14:paraId="7F72038E" w14:textId="1D9F0F4C"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C (normative): Common TTCN-3 Definitions</w:t>
      </w:r>
      <w:r>
        <w:rPr>
          <w:noProof/>
        </w:rPr>
        <w:tab/>
      </w:r>
      <w:r>
        <w:rPr>
          <w:noProof/>
        </w:rPr>
        <w:fldChar w:fldCharType="begin" w:fldLock="1"/>
      </w:r>
      <w:r>
        <w:rPr>
          <w:noProof/>
        </w:rPr>
        <w:instrText xml:space="preserve"> PAGEREF _Toc178185929 \h </w:instrText>
      </w:r>
      <w:r>
        <w:rPr>
          <w:noProof/>
        </w:rPr>
      </w:r>
      <w:r>
        <w:rPr>
          <w:noProof/>
        </w:rPr>
        <w:fldChar w:fldCharType="separate"/>
      </w:r>
      <w:r>
        <w:rPr>
          <w:noProof/>
        </w:rPr>
        <w:t>40</w:t>
      </w:r>
      <w:r>
        <w:rPr>
          <w:noProof/>
        </w:rPr>
        <w:fldChar w:fldCharType="end"/>
      </w:r>
    </w:p>
    <w:p w14:paraId="53FF6DC6" w14:textId="5FF1EBB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C.0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_Toc178185930 \h </w:instrText>
      </w:r>
      <w:r>
        <w:rPr>
          <w:noProof/>
        </w:rPr>
      </w:r>
      <w:r>
        <w:rPr>
          <w:noProof/>
        </w:rPr>
        <w:fldChar w:fldCharType="separate"/>
      </w:r>
      <w:r>
        <w:rPr>
          <w:noProof/>
        </w:rPr>
        <w:t>40</w:t>
      </w:r>
      <w:r>
        <w:rPr>
          <w:noProof/>
        </w:rPr>
        <w:fldChar w:fldCharType="end"/>
      </w:r>
    </w:p>
    <w:p w14:paraId="09232345" w14:textId="3B1D2A37"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_Toc178185931 \h </w:instrText>
      </w:r>
      <w:r>
        <w:rPr>
          <w:noProof/>
        </w:rPr>
      </w:r>
      <w:r>
        <w:rPr>
          <w:noProof/>
        </w:rPr>
        <w:fldChar w:fldCharType="separate"/>
      </w:r>
      <w:r>
        <w:rPr>
          <w:noProof/>
        </w:rPr>
        <w:t>46</w:t>
      </w:r>
      <w:r>
        <w:rPr>
          <w:noProof/>
        </w:rPr>
        <w:fldChar w:fldCharType="end"/>
      </w:r>
    </w:p>
    <w:p w14:paraId="240CB57B" w14:textId="51B954AF"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XML Schema Definitions (XSD)</w:t>
      </w:r>
      <w:r>
        <w:rPr>
          <w:noProof/>
        </w:rPr>
        <w:tab/>
      </w:r>
      <w:r>
        <w:rPr>
          <w:noProof/>
        </w:rPr>
        <w:fldChar w:fldCharType="begin" w:fldLock="1"/>
      </w:r>
      <w:r>
        <w:rPr>
          <w:noProof/>
        </w:rPr>
        <w:instrText xml:space="preserve"> PAGEREF _Toc178185932 \h </w:instrText>
      </w:r>
      <w:r>
        <w:rPr>
          <w:noProof/>
        </w:rPr>
      </w:r>
      <w:r>
        <w:rPr>
          <w:noProof/>
        </w:rPr>
        <w:fldChar w:fldCharType="separate"/>
      </w:r>
      <w:r>
        <w:rPr>
          <w:noProof/>
        </w:rPr>
        <w:t>46</w:t>
      </w:r>
      <w:r>
        <w:rPr>
          <w:noProof/>
        </w:rPr>
        <w:fldChar w:fldCharType="end"/>
      </w:r>
    </w:p>
    <w:p w14:paraId="169AF7FE" w14:textId="257203BD"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Common TTCN-3 Libraries</w:t>
      </w:r>
      <w:r>
        <w:rPr>
          <w:noProof/>
        </w:rPr>
        <w:tab/>
      </w:r>
      <w:r>
        <w:rPr>
          <w:noProof/>
        </w:rPr>
        <w:fldChar w:fldCharType="begin" w:fldLock="1"/>
      </w:r>
      <w:r>
        <w:rPr>
          <w:noProof/>
        </w:rPr>
        <w:instrText xml:space="preserve"> PAGEREF _Toc178185933 \h </w:instrText>
      </w:r>
      <w:r>
        <w:rPr>
          <w:noProof/>
        </w:rPr>
      </w:r>
      <w:r>
        <w:rPr>
          <w:noProof/>
        </w:rPr>
        <w:fldChar w:fldCharType="separate"/>
      </w:r>
      <w:r>
        <w:rPr>
          <w:noProof/>
        </w:rPr>
        <w:t>52</w:t>
      </w:r>
      <w:r>
        <w:rPr>
          <w:noProof/>
        </w:rPr>
        <w:fldChar w:fldCharType="end"/>
      </w:r>
    </w:p>
    <w:p w14:paraId="5228899D" w14:textId="072E2850"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_Toc178185934 \h </w:instrText>
      </w:r>
      <w:r>
        <w:rPr>
          <w:noProof/>
        </w:rPr>
      </w:r>
      <w:r>
        <w:rPr>
          <w:noProof/>
        </w:rPr>
        <w:fldChar w:fldCharType="separate"/>
      </w:r>
      <w:r>
        <w:rPr>
          <w:noProof/>
        </w:rPr>
        <w:t>53</w:t>
      </w:r>
      <w:r>
        <w:rPr>
          <w:noProof/>
        </w:rPr>
        <w:fldChar w:fldCharType="end"/>
      </w:r>
    </w:p>
    <w:p w14:paraId="78342AAB" w14:textId="295909E0"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_Toc178185935 \h </w:instrText>
      </w:r>
      <w:r>
        <w:rPr>
          <w:noProof/>
        </w:rPr>
      </w:r>
      <w:r>
        <w:rPr>
          <w:noProof/>
        </w:rPr>
        <w:fldChar w:fldCharType="separate"/>
      </w:r>
      <w:r>
        <w:rPr>
          <w:noProof/>
        </w:rPr>
        <w:t>53</w:t>
      </w:r>
      <w:r>
        <w:rPr>
          <w:noProof/>
        </w:rPr>
        <w:fldChar w:fldCharType="end"/>
      </w:r>
    </w:p>
    <w:p w14:paraId="0455CBC6" w14:textId="275EE734"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MCX_IPCAN_ASP_TypeDefs</w:t>
      </w:r>
      <w:r>
        <w:rPr>
          <w:noProof/>
        </w:rPr>
        <w:tab/>
      </w:r>
      <w:r>
        <w:rPr>
          <w:noProof/>
        </w:rPr>
        <w:fldChar w:fldCharType="begin" w:fldLock="1"/>
      </w:r>
      <w:r>
        <w:rPr>
          <w:noProof/>
        </w:rPr>
        <w:instrText xml:space="preserve"> PAGEREF _Toc178185936 \h </w:instrText>
      </w:r>
      <w:r>
        <w:rPr>
          <w:noProof/>
        </w:rPr>
      </w:r>
      <w:r>
        <w:rPr>
          <w:noProof/>
        </w:rPr>
        <w:fldChar w:fldCharType="separate"/>
      </w:r>
      <w:r>
        <w:rPr>
          <w:noProof/>
        </w:rPr>
        <w:t>53</w:t>
      </w:r>
      <w:r>
        <w:rPr>
          <w:noProof/>
        </w:rPr>
        <w:fldChar w:fldCharType="end"/>
      </w:r>
    </w:p>
    <w:p w14:paraId="6A7722E6" w14:textId="5D04A581"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MCX_CommonIPCAN</w:t>
      </w:r>
      <w:r>
        <w:rPr>
          <w:noProof/>
        </w:rPr>
        <w:tab/>
      </w:r>
      <w:r>
        <w:rPr>
          <w:noProof/>
        </w:rPr>
        <w:fldChar w:fldCharType="begin" w:fldLock="1"/>
      </w:r>
      <w:r>
        <w:rPr>
          <w:noProof/>
        </w:rPr>
        <w:instrText xml:space="preserve"> PAGEREF _Toc178185937 \h </w:instrText>
      </w:r>
      <w:r>
        <w:rPr>
          <w:noProof/>
        </w:rPr>
      </w:r>
      <w:r>
        <w:rPr>
          <w:noProof/>
        </w:rPr>
        <w:fldChar w:fldCharType="separate"/>
      </w:r>
      <w:r>
        <w:rPr>
          <w:noProof/>
        </w:rPr>
        <w:t>58</w:t>
      </w:r>
      <w:r>
        <w:rPr>
          <w:noProof/>
        </w:rPr>
        <w:fldChar w:fldCharType="end"/>
      </w:r>
    </w:p>
    <w:p w14:paraId="7782C5B1" w14:textId="593F66A7"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CommonDefs</w:t>
      </w:r>
      <w:r>
        <w:rPr>
          <w:noProof/>
        </w:rPr>
        <w:tab/>
      </w:r>
      <w:r>
        <w:rPr>
          <w:noProof/>
        </w:rPr>
        <w:fldChar w:fldCharType="begin" w:fldLock="1"/>
      </w:r>
      <w:r>
        <w:rPr>
          <w:noProof/>
        </w:rPr>
        <w:instrText xml:space="preserve"> PAGEREF _Toc178185938 \h </w:instrText>
      </w:r>
      <w:r>
        <w:rPr>
          <w:noProof/>
        </w:rPr>
      </w:r>
      <w:r>
        <w:rPr>
          <w:noProof/>
        </w:rPr>
        <w:fldChar w:fldCharType="separate"/>
      </w:r>
      <w:r>
        <w:rPr>
          <w:noProof/>
        </w:rPr>
        <w:t>59</w:t>
      </w:r>
      <w:r>
        <w:rPr>
          <w:noProof/>
        </w:rPr>
        <w:fldChar w:fldCharType="end"/>
      </w:r>
    </w:p>
    <w:p w14:paraId="6EE705F8" w14:textId="0D4ECD2E" w:rsidR="00DE5E82" w:rsidRDefault="00DE5E82">
      <w:pPr>
        <w:pStyle w:val="TOC1"/>
        <w:rPr>
          <w:rFonts w:asciiTheme="minorHAnsi" w:eastAsiaTheme="minorEastAsia" w:hAnsiTheme="minorHAnsi" w:cstheme="minorBidi"/>
          <w:noProof/>
          <w:kern w:val="2"/>
          <w:sz w:val="24"/>
          <w:szCs w:val="24"/>
          <w14:ligatures w14:val="standardContextual"/>
        </w:rPr>
      </w:pPr>
      <w:r>
        <w:rPr>
          <w:noProof/>
        </w:rPr>
        <w:t>E.4</w:t>
      </w:r>
      <w:r>
        <w:rPr>
          <w:rFonts w:asciiTheme="minorHAnsi" w:eastAsiaTheme="minorEastAsia" w:hAnsiTheme="minorHAnsi" w:cstheme="minorBidi"/>
          <w:noProof/>
          <w:kern w:val="2"/>
          <w:sz w:val="24"/>
          <w:szCs w:val="24"/>
          <w14:ligatures w14:val="standardContextual"/>
        </w:rPr>
        <w:tab/>
      </w:r>
      <w:r>
        <w:rPr>
          <w:noProof/>
        </w:rPr>
        <w:t>References to TTCN-3</w:t>
      </w:r>
      <w:r>
        <w:rPr>
          <w:noProof/>
        </w:rPr>
        <w:tab/>
      </w:r>
      <w:r>
        <w:rPr>
          <w:noProof/>
        </w:rPr>
        <w:fldChar w:fldCharType="begin" w:fldLock="1"/>
      </w:r>
      <w:r>
        <w:rPr>
          <w:noProof/>
        </w:rPr>
        <w:instrText xml:space="preserve"> PAGEREF _Toc178185939 \h </w:instrText>
      </w:r>
      <w:r>
        <w:rPr>
          <w:noProof/>
        </w:rPr>
      </w:r>
      <w:r>
        <w:rPr>
          <w:noProof/>
        </w:rPr>
        <w:fldChar w:fldCharType="separate"/>
      </w:r>
      <w:r>
        <w:rPr>
          <w:noProof/>
        </w:rPr>
        <w:t>60</w:t>
      </w:r>
      <w:r>
        <w:rPr>
          <w:noProof/>
        </w:rPr>
        <w:fldChar w:fldCharType="end"/>
      </w:r>
    </w:p>
    <w:p w14:paraId="2FDCDFE0" w14:textId="2B51119E" w:rsidR="00DE5E82" w:rsidRDefault="00DE5E82" w:rsidP="00DE5E82">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fldLock="1"/>
      </w:r>
      <w:r>
        <w:rPr>
          <w:noProof/>
        </w:rPr>
        <w:instrText xml:space="preserve"> PAGEREF _Toc178185940 \h </w:instrText>
      </w:r>
      <w:r>
        <w:rPr>
          <w:noProof/>
        </w:rPr>
      </w:r>
      <w:r>
        <w:rPr>
          <w:noProof/>
        </w:rPr>
        <w:fldChar w:fldCharType="separate"/>
      </w:r>
      <w:r>
        <w:rPr>
          <w:noProof/>
        </w:rPr>
        <w:t>61</w:t>
      </w:r>
      <w:r>
        <w:rPr>
          <w:noProof/>
        </w:rPr>
        <w:fldChar w:fldCharType="end"/>
      </w:r>
    </w:p>
    <w:p w14:paraId="66CAE069" w14:textId="478553B0"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4" w:name="_Toc27406682"/>
      <w:bookmarkStart w:id="5" w:name="_Toc36037448"/>
      <w:bookmarkStart w:id="6" w:name="_Toc43837819"/>
      <w:bookmarkStart w:id="7" w:name="_Toc51832364"/>
      <w:bookmarkStart w:id="8" w:name="_Toc60167068"/>
      <w:bookmarkStart w:id="9" w:name="_Toc68108910"/>
      <w:bookmarkStart w:id="10" w:name="_Toc75458718"/>
      <w:bookmarkStart w:id="11" w:name="_Toc90631842"/>
      <w:bookmarkStart w:id="12" w:name="_Toc178185876"/>
      <w:r w:rsidRPr="00874DD1">
        <w:lastRenderedPageBreak/>
        <w:t>Foreword</w:t>
      </w:r>
      <w:bookmarkEnd w:id="4"/>
      <w:bookmarkEnd w:id="5"/>
      <w:bookmarkEnd w:id="6"/>
      <w:bookmarkEnd w:id="7"/>
      <w:bookmarkEnd w:id="8"/>
      <w:bookmarkEnd w:id="9"/>
      <w:bookmarkEnd w:id="10"/>
      <w:bookmarkEnd w:id="11"/>
      <w:bookmarkEnd w:id="12"/>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36B7A72B" w:rsidR="00BC440D" w:rsidRPr="00874DD1" w:rsidRDefault="00BC440D" w:rsidP="00BC440D">
      <w:r w:rsidRPr="00874DD1">
        <w:t xml:space="preserve">The present document is part </w:t>
      </w:r>
      <w:r w:rsidR="000F3D30" w:rsidRPr="000F3D30">
        <w:t>5</w:t>
      </w:r>
      <w:r w:rsidRPr="00874DD1">
        <w:t xml:space="preserve">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w:t>
      </w:r>
      <w:proofErr w:type="spellStart"/>
      <w:r w:rsidRPr="00874DD1">
        <w:t>MCVideo</w:t>
      </w:r>
      <w:proofErr w:type="spellEnd"/>
      <w:r w:rsidRPr="00874DD1">
        <w:t>)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w:t>
      </w:r>
      <w:proofErr w:type="spellStart"/>
      <w:r w:rsidRPr="00874DD1">
        <w:t>MCData</w:t>
      </w:r>
      <w:proofErr w:type="spellEnd"/>
      <w:r w:rsidRPr="00874DD1">
        <w:t>) User Equipment (UE) Protocol conformance specification"</w:t>
      </w:r>
    </w:p>
    <w:p w14:paraId="0BCB4689" w14:textId="77777777" w:rsidR="00080512" w:rsidRPr="00874DD1" w:rsidRDefault="00080512">
      <w:pPr>
        <w:pStyle w:val="Heading1"/>
      </w:pPr>
      <w:r w:rsidRPr="00874DD1">
        <w:br w:type="page"/>
      </w:r>
      <w:bookmarkStart w:id="13" w:name="_Toc27406683"/>
      <w:bookmarkStart w:id="14" w:name="_Toc36037449"/>
      <w:bookmarkStart w:id="15" w:name="_Toc43837820"/>
      <w:bookmarkStart w:id="16" w:name="_Toc51832365"/>
      <w:bookmarkStart w:id="17" w:name="_Toc60167069"/>
      <w:bookmarkStart w:id="18" w:name="_Toc68108911"/>
      <w:bookmarkStart w:id="19" w:name="_Toc75458719"/>
      <w:bookmarkStart w:id="20" w:name="_Toc90631843"/>
      <w:bookmarkStart w:id="21" w:name="_Toc178185877"/>
      <w:r w:rsidRPr="00874DD1">
        <w:lastRenderedPageBreak/>
        <w:t>1</w:t>
      </w:r>
      <w:r w:rsidRPr="00874DD1">
        <w:tab/>
        <w:t>Scope</w:t>
      </w:r>
      <w:bookmarkEnd w:id="13"/>
      <w:bookmarkEnd w:id="14"/>
      <w:bookmarkEnd w:id="15"/>
      <w:bookmarkEnd w:id="16"/>
      <w:bookmarkEnd w:id="17"/>
      <w:bookmarkEnd w:id="18"/>
      <w:bookmarkEnd w:id="19"/>
      <w:bookmarkEnd w:id="20"/>
      <w:bookmarkEnd w:id="21"/>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 xml:space="preserve">Implementation </w:t>
      </w:r>
      <w:proofErr w:type="spellStart"/>
      <w:r w:rsidR="008B462F" w:rsidRPr="00874DD1">
        <w:t>eXtra</w:t>
      </w:r>
      <w:proofErr w:type="spellEnd"/>
      <w:r w:rsidR="008B462F" w:rsidRPr="00874DD1">
        <w:t xml:space="preserve">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2" w:name="_Toc27406684"/>
      <w:bookmarkStart w:id="23" w:name="_Toc36037450"/>
      <w:bookmarkStart w:id="24" w:name="_Toc43837821"/>
      <w:bookmarkStart w:id="25" w:name="_Toc51832366"/>
      <w:bookmarkStart w:id="26" w:name="_Toc60167070"/>
      <w:bookmarkStart w:id="27" w:name="_Toc68108912"/>
      <w:bookmarkStart w:id="28" w:name="_Toc75458720"/>
      <w:bookmarkStart w:id="29" w:name="_Toc90631844"/>
      <w:bookmarkStart w:id="30" w:name="_Toc178185878"/>
      <w:r w:rsidRPr="00874DD1">
        <w:t>2</w:t>
      </w:r>
      <w:r w:rsidRPr="00874DD1">
        <w:tab/>
        <w:t>References</w:t>
      </w:r>
      <w:bookmarkEnd w:id="22"/>
      <w:bookmarkEnd w:id="23"/>
      <w:bookmarkEnd w:id="24"/>
      <w:bookmarkEnd w:id="25"/>
      <w:bookmarkEnd w:id="26"/>
      <w:bookmarkEnd w:id="27"/>
      <w:bookmarkEnd w:id="28"/>
      <w:bookmarkEnd w:id="29"/>
      <w:bookmarkEnd w:id="30"/>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1" w:name="OLE_LINK1"/>
      <w:bookmarkStart w:id="32" w:name="OLE_LINK2"/>
      <w:bookmarkStart w:id="33" w:name="OLE_LINK3"/>
      <w:bookmarkStart w:id="34"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1"/>
    <w:bookmarkEnd w:id="32"/>
    <w:bookmarkEnd w:id="33"/>
    <w:bookmarkEnd w:id="34"/>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lastRenderedPageBreak/>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w:t>
      </w:r>
      <w:proofErr w:type="spellStart"/>
      <w:r w:rsidRPr="00874DD1">
        <w:t>ProSe</w:t>
      </w:r>
      <w:proofErr w:type="spellEnd"/>
      <w:r w:rsidRPr="00874DD1">
        <w:t>);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lastRenderedPageBreak/>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1"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2"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3"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5"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5" w:name="_Toc27406685"/>
      <w:bookmarkStart w:id="36"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3B110D98" w14:textId="77777777" w:rsidR="009E7C17" w:rsidRPr="00874DD1" w:rsidRDefault="009E7C17" w:rsidP="009E7C17">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18435737" w14:textId="77777777" w:rsidR="009E7C17" w:rsidRPr="00874DD1" w:rsidRDefault="009E7C17" w:rsidP="009E7C17">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6A758808" w14:textId="77777777" w:rsidR="009E7C17" w:rsidRPr="00874DD1" w:rsidRDefault="009E7C17" w:rsidP="009E7C17">
      <w:pPr>
        <w:pStyle w:val="EX"/>
      </w:pPr>
      <w:r w:rsidRPr="00874DD1">
        <w:lastRenderedPageBreak/>
        <w:t>[58]</w:t>
      </w:r>
      <w:r w:rsidRPr="00874DD1">
        <w:tab/>
        <w:t>3GPP TS 24.582: "Mission Critical Data (</w:t>
      </w:r>
      <w:proofErr w:type="spellStart"/>
      <w:r w:rsidRPr="00874DD1">
        <w:t>MCData</w:t>
      </w:r>
      <w:proofErr w:type="spellEnd"/>
      <w:r w:rsidRPr="00874DD1">
        <w:t>)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w:t>
      </w:r>
      <w:proofErr w:type="spellStart"/>
      <w:r w:rsidRPr="00874DD1">
        <w:t>MCVideo</w:t>
      </w:r>
      <w:proofErr w:type="spellEnd"/>
      <w:r w:rsidRPr="00874DD1">
        <w:t>)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w:t>
      </w:r>
      <w:proofErr w:type="spellStart"/>
      <w:r w:rsidRPr="00874DD1">
        <w:t>MCData</w:t>
      </w:r>
      <w:proofErr w:type="spellEnd"/>
      <w:r w:rsidRPr="00874DD1">
        <w:t>) User Equipment (UE) Protocol conformance specification"</w:t>
      </w:r>
    </w:p>
    <w:p w14:paraId="3E0CE5EC" w14:textId="77777777" w:rsidR="00C12660" w:rsidRPr="00874DD1" w:rsidRDefault="00C12660" w:rsidP="00C12660">
      <w:pPr>
        <w:keepLines/>
        <w:ind w:left="1702" w:hanging="1418"/>
      </w:pPr>
      <w:bookmarkStart w:id="37" w:name="_Toc43837822"/>
      <w:bookmarkStart w:id="38"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9" w:name="_Toc60167071"/>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 xml:space="preserve">IETF RFC 3830: "MIKEY: Multimedia Internet </w:t>
      </w:r>
      <w:proofErr w:type="spellStart"/>
      <w:r w:rsidRPr="00874DD1">
        <w:t>KEYing</w:t>
      </w:r>
      <w:proofErr w:type="spellEnd"/>
      <w:r w:rsidRPr="00874DD1">
        <w:t>".</w:t>
      </w:r>
    </w:p>
    <w:p w14:paraId="1526A3B1" w14:textId="77777777" w:rsidR="00F107CA" w:rsidRPr="00874DD1" w:rsidRDefault="00F107CA" w:rsidP="00F107CA">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Default="00A10DD4" w:rsidP="007C6855">
      <w:pPr>
        <w:pStyle w:val="EX"/>
      </w:pPr>
      <w:r w:rsidRPr="00A10DD4">
        <w:t>[70]</w:t>
      </w:r>
      <w:r w:rsidRPr="00A10DD4">
        <w:tab/>
        <w:t>ETSI ES 201 873-11: "Methods for Testing and Specification (MTS); The Testing and Test Control Notation version 3; Part 11: Using JSON with TTCN-3".</w:t>
      </w:r>
    </w:p>
    <w:p w14:paraId="3B4DEC04" w14:textId="500A0EA1" w:rsidR="009E558B" w:rsidRPr="00874DD1" w:rsidRDefault="009E558B" w:rsidP="007C6855">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3C497DD7" w14:textId="77777777" w:rsidR="00080512" w:rsidRPr="00874DD1" w:rsidRDefault="00080512">
      <w:pPr>
        <w:pStyle w:val="Heading1"/>
      </w:pPr>
      <w:bookmarkStart w:id="40" w:name="_Toc68108913"/>
      <w:bookmarkStart w:id="41" w:name="_Toc75458721"/>
      <w:bookmarkStart w:id="42" w:name="_Toc90631845"/>
      <w:bookmarkStart w:id="43" w:name="_Toc178185879"/>
      <w:r w:rsidRPr="00874DD1">
        <w:t>3</w:t>
      </w:r>
      <w:r w:rsidRPr="00874DD1">
        <w:tab/>
        <w:t xml:space="preserve">Definitions, </w:t>
      </w:r>
      <w:r w:rsidR="008028A4" w:rsidRPr="00874DD1">
        <w:t>symbols and abbreviations</w:t>
      </w:r>
      <w:bookmarkEnd w:id="35"/>
      <w:bookmarkEnd w:id="36"/>
      <w:bookmarkEnd w:id="37"/>
      <w:bookmarkEnd w:id="38"/>
      <w:bookmarkEnd w:id="39"/>
      <w:bookmarkEnd w:id="40"/>
      <w:bookmarkEnd w:id="41"/>
      <w:bookmarkEnd w:id="42"/>
      <w:bookmarkEnd w:id="43"/>
    </w:p>
    <w:p w14:paraId="6A6D868E" w14:textId="77777777" w:rsidR="00765927" w:rsidRPr="00874DD1" w:rsidRDefault="00765927" w:rsidP="00765927">
      <w:pPr>
        <w:pStyle w:val="Heading2"/>
      </w:pPr>
      <w:bookmarkStart w:id="44" w:name="_Toc27406686"/>
      <w:bookmarkStart w:id="45" w:name="_Toc36037452"/>
      <w:bookmarkStart w:id="46" w:name="_Toc43837823"/>
      <w:bookmarkStart w:id="47" w:name="_Toc51832368"/>
      <w:bookmarkStart w:id="48" w:name="_Toc60167072"/>
      <w:bookmarkStart w:id="49" w:name="_Toc68108914"/>
      <w:bookmarkStart w:id="50" w:name="_Toc75458722"/>
      <w:bookmarkStart w:id="51" w:name="_Toc90631846"/>
      <w:bookmarkStart w:id="52" w:name="_Toc178185880"/>
      <w:r w:rsidRPr="00874DD1">
        <w:t>3.1</w:t>
      </w:r>
      <w:r w:rsidRPr="00874DD1">
        <w:tab/>
        <w:t>Definitions</w:t>
      </w:r>
      <w:bookmarkEnd w:id="44"/>
      <w:bookmarkEnd w:id="45"/>
      <w:bookmarkEnd w:id="46"/>
      <w:bookmarkEnd w:id="47"/>
      <w:bookmarkEnd w:id="48"/>
      <w:bookmarkEnd w:id="49"/>
      <w:bookmarkEnd w:id="50"/>
      <w:bookmarkEnd w:id="51"/>
      <w:bookmarkEnd w:id="52"/>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3" w:name="_Toc27406687"/>
      <w:bookmarkStart w:id="54" w:name="_Toc36037453"/>
      <w:bookmarkStart w:id="55" w:name="_Toc43837824"/>
      <w:bookmarkStart w:id="56" w:name="_Toc51832369"/>
      <w:bookmarkStart w:id="57" w:name="_Toc60167073"/>
      <w:bookmarkStart w:id="58" w:name="_Toc68108915"/>
      <w:bookmarkStart w:id="59" w:name="_Toc75458723"/>
      <w:bookmarkStart w:id="60" w:name="_Toc90631847"/>
      <w:bookmarkStart w:id="61" w:name="_Toc178185881"/>
      <w:r w:rsidRPr="00874DD1">
        <w:lastRenderedPageBreak/>
        <w:t>3.2</w:t>
      </w:r>
      <w:r w:rsidRPr="00874DD1">
        <w:tab/>
        <w:t>Symbols</w:t>
      </w:r>
      <w:bookmarkEnd w:id="53"/>
      <w:bookmarkEnd w:id="54"/>
      <w:bookmarkEnd w:id="55"/>
      <w:bookmarkEnd w:id="56"/>
      <w:bookmarkEnd w:id="57"/>
      <w:bookmarkEnd w:id="58"/>
      <w:bookmarkEnd w:id="59"/>
      <w:bookmarkEnd w:id="60"/>
      <w:bookmarkEnd w:id="61"/>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2" w:name="_Toc27406688"/>
      <w:bookmarkStart w:id="63" w:name="_Toc36037454"/>
      <w:bookmarkStart w:id="64" w:name="_Toc43837825"/>
      <w:bookmarkStart w:id="65" w:name="_Toc51832370"/>
      <w:bookmarkStart w:id="66" w:name="_Toc60167074"/>
      <w:bookmarkStart w:id="67" w:name="_Toc68108916"/>
      <w:bookmarkStart w:id="68" w:name="_Toc75458724"/>
      <w:bookmarkStart w:id="69" w:name="_Toc90631848"/>
      <w:bookmarkStart w:id="70" w:name="_Toc178185882"/>
      <w:r w:rsidRPr="00874DD1">
        <w:t>3.3</w:t>
      </w:r>
      <w:r w:rsidRPr="00874DD1">
        <w:tab/>
        <w:t>Abbreviations</w:t>
      </w:r>
      <w:bookmarkEnd w:id="62"/>
      <w:bookmarkEnd w:id="63"/>
      <w:bookmarkEnd w:id="64"/>
      <w:bookmarkEnd w:id="65"/>
      <w:bookmarkEnd w:id="66"/>
      <w:bookmarkEnd w:id="67"/>
      <w:bookmarkEnd w:id="68"/>
      <w:bookmarkEnd w:id="69"/>
      <w:bookmarkEnd w:id="70"/>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proofErr w:type="spellStart"/>
      <w:r w:rsidRPr="00874DD1">
        <w:t>MCData</w:t>
      </w:r>
      <w:proofErr w:type="spellEnd"/>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proofErr w:type="spellStart"/>
      <w:r w:rsidRPr="00874DD1">
        <w:t>MCVideo</w:t>
      </w:r>
      <w:proofErr w:type="spellEnd"/>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 xml:space="preserve">Synchronization </w:t>
      </w:r>
      <w:proofErr w:type="spellStart"/>
      <w:r w:rsidRPr="00874DD1">
        <w:t>SouRCe</w:t>
      </w:r>
      <w:proofErr w:type="spellEnd"/>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1" w:name="_Toc27406689"/>
      <w:bookmarkStart w:id="72" w:name="_Toc36037455"/>
      <w:bookmarkStart w:id="73" w:name="_Toc43837826"/>
      <w:bookmarkStart w:id="74" w:name="_Toc51832371"/>
      <w:bookmarkStart w:id="75" w:name="_Toc60167075"/>
      <w:bookmarkStart w:id="76" w:name="_Toc68108917"/>
      <w:bookmarkStart w:id="77" w:name="_Toc75458725"/>
      <w:bookmarkStart w:id="78" w:name="_Toc90631849"/>
      <w:bookmarkStart w:id="79" w:name="_Toc178185883"/>
      <w:r w:rsidRPr="00874DD1">
        <w:t>4</w:t>
      </w:r>
      <w:r w:rsidRPr="00874DD1">
        <w:tab/>
        <w:t>Test system architecture</w:t>
      </w:r>
      <w:bookmarkEnd w:id="71"/>
      <w:bookmarkEnd w:id="72"/>
      <w:bookmarkEnd w:id="73"/>
      <w:bookmarkEnd w:id="74"/>
      <w:bookmarkEnd w:id="75"/>
      <w:bookmarkEnd w:id="76"/>
      <w:bookmarkEnd w:id="77"/>
      <w:bookmarkEnd w:id="78"/>
      <w:bookmarkEnd w:id="79"/>
    </w:p>
    <w:p w14:paraId="6B3E81BC" w14:textId="77777777" w:rsidR="00B80434" w:rsidRPr="00874DD1" w:rsidRDefault="00B80434" w:rsidP="00B80434">
      <w:pPr>
        <w:pStyle w:val="Heading2"/>
      </w:pPr>
      <w:bookmarkStart w:id="80" w:name="_Toc27406690"/>
      <w:bookmarkStart w:id="81" w:name="_Toc36037456"/>
      <w:bookmarkStart w:id="82" w:name="_Toc43837827"/>
      <w:bookmarkStart w:id="83" w:name="_Toc51832372"/>
      <w:bookmarkStart w:id="84" w:name="_Toc60167076"/>
      <w:bookmarkStart w:id="85" w:name="_Toc68108918"/>
      <w:bookmarkStart w:id="86" w:name="_Toc75458726"/>
      <w:bookmarkStart w:id="87" w:name="_Toc90631850"/>
      <w:bookmarkStart w:id="88" w:name="_Toc178185884"/>
      <w:r w:rsidRPr="00874DD1">
        <w:t>4.1</w:t>
      </w:r>
      <w:r w:rsidRPr="00874DD1">
        <w:tab/>
        <w:t>General system architecture</w:t>
      </w:r>
      <w:bookmarkEnd w:id="80"/>
      <w:bookmarkEnd w:id="81"/>
      <w:bookmarkEnd w:id="82"/>
      <w:bookmarkEnd w:id="83"/>
      <w:bookmarkEnd w:id="84"/>
      <w:bookmarkEnd w:id="85"/>
      <w:bookmarkEnd w:id="86"/>
      <w:bookmarkEnd w:id="87"/>
      <w:bookmarkEnd w:id="88"/>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9" w:name="_Toc27406691"/>
      <w:bookmarkStart w:id="90" w:name="_Toc36037457"/>
      <w:bookmarkStart w:id="91" w:name="_Toc43837828"/>
      <w:bookmarkStart w:id="92" w:name="_Toc51832373"/>
      <w:bookmarkStart w:id="93" w:name="_Toc60167077"/>
      <w:bookmarkStart w:id="94" w:name="_Toc68108919"/>
      <w:bookmarkStart w:id="95" w:name="_Toc75458727"/>
      <w:bookmarkStart w:id="96" w:name="_Toc90631851"/>
      <w:bookmarkStart w:id="97" w:name="_Toc178185885"/>
      <w:r w:rsidRPr="00874DD1">
        <w:t>4.2</w:t>
      </w:r>
      <w:r w:rsidRPr="00874DD1">
        <w:tab/>
        <w:t>Component architecture</w:t>
      </w:r>
      <w:bookmarkEnd w:id="89"/>
      <w:bookmarkEnd w:id="90"/>
      <w:bookmarkEnd w:id="91"/>
      <w:bookmarkEnd w:id="92"/>
      <w:bookmarkEnd w:id="93"/>
      <w:bookmarkEnd w:id="94"/>
      <w:bookmarkEnd w:id="95"/>
      <w:bookmarkEnd w:id="96"/>
      <w:bookmarkEnd w:id="97"/>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8" w:name="_Toc27406692"/>
      <w:bookmarkStart w:id="99" w:name="_Toc36037458"/>
      <w:bookmarkStart w:id="100" w:name="_Toc43837829"/>
      <w:bookmarkStart w:id="101" w:name="_Toc51832374"/>
      <w:bookmarkStart w:id="102" w:name="_Toc60167078"/>
      <w:bookmarkStart w:id="103" w:name="_Toc68108920"/>
      <w:bookmarkStart w:id="104" w:name="_Toc75458728"/>
      <w:bookmarkStart w:id="105" w:name="_Toc90631852"/>
      <w:bookmarkStart w:id="106" w:name="_Toc178185886"/>
      <w:r w:rsidRPr="00874DD1">
        <w:t>5</w:t>
      </w:r>
      <w:r w:rsidRPr="00874DD1">
        <w:tab/>
        <w:t>Test models</w:t>
      </w:r>
      <w:bookmarkEnd w:id="98"/>
      <w:bookmarkEnd w:id="99"/>
      <w:bookmarkEnd w:id="100"/>
      <w:bookmarkEnd w:id="101"/>
      <w:bookmarkEnd w:id="102"/>
      <w:bookmarkEnd w:id="103"/>
      <w:bookmarkEnd w:id="104"/>
      <w:bookmarkEnd w:id="105"/>
      <w:bookmarkEnd w:id="106"/>
    </w:p>
    <w:p w14:paraId="46934120" w14:textId="77777777" w:rsidR="00DD307B" w:rsidRPr="00874DD1" w:rsidRDefault="00DD307B" w:rsidP="00DD307B">
      <w:pPr>
        <w:pStyle w:val="Heading2"/>
      </w:pPr>
      <w:bookmarkStart w:id="107" w:name="_Toc27406693"/>
      <w:bookmarkStart w:id="108" w:name="_Toc36037459"/>
      <w:bookmarkStart w:id="109" w:name="_Toc43837830"/>
      <w:bookmarkStart w:id="110" w:name="_Toc51832375"/>
      <w:bookmarkStart w:id="111" w:name="_Toc60167079"/>
      <w:bookmarkStart w:id="112" w:name="_Toc68108921"/>
      <w:bookmarkStart w:id="113" w:name="_Toc75458729"/>
      <w:bookmarkStart w:id="114" w:name="_Toc90631853"/>
      <w:bookmarkStart w:id="115" w:name="_Toc178185887"/>
      <w:r w:rsidRPr="00874DD1">
        <w:t>5.1</w:t>
      </w:r>
      <w:r w:rsidRPr="00874DD1">
        <w:tab/>
      </w:r>
      <w:r w:rsidR="00C12660" w:rsidRPr="00874DD1">
        <w:t>MCX test model with TTCN based E-UTRA/EPC implementation (MCX EUTRA test model)</w:t>
      </w:r>
      <w:bookmarkEnd w:id="107"/>
      <w:bookmarkEnd w:id="108"/>
      <w:bookmarkEnd w:id="109"/>
      <w:bookmarkEnd w:id="110"/>
      <w:bookmarkEnd w:id="111"/>
      <w:bookmarkEnd w:id="112"/>
      <w:bookmarkEnd w:id="113"/>
      <w:bookmarkEnd w:id="114"/>
      <w:bookmarkEnd w:id="115"/>
    </w:p>
    <w:p w14:paraId="1A3646F6" w14:textId="77777777" w:rsidR="00DD307B" w:rsidRPr="00874DD1" w:rsidRDefault="00DD307B" w:rsidP="00DD307B">
      <w:pPr>
        <w:pStyle w:val="Heading3"/>
      </w:pPr>
      <w:bookmarkStart w:id="116" w:name="_Toc27406694"/>
      <w:bookmarkStart w:id="117" w:name="_Toc36037460"/>
      <w:bookmarkStart w:id="118" w:name="_Toc43837831"/>
      <w:bookmarkStart w:id="119" w:name="_Toc51832376"/>
      <w:bookmarkStart w:id="120" w:name="_Toc60167080"/>
      <w:bookmarkStart w:id="121" w:name="_Toc68108922"/>
      <w:bookmarkStart w:id="122" w:name="_Toc75458730"/>
      <w:bookmarkStart w:id="123" w:name="_Toc90631854"/>
      <w:bookmarkStart w:id="124" w:name="_Toc178185888"/>
      <w:r w:rsidRPr="00874DD1">
        <w:t>5.1.1</w:t>
      </w:r>
      <w:r w:rsidRPr="00874DD1">
        <w:tab/>
        <w:t>MC</w:t>
      </w:r>
      <w:r w:rsidR="009E7C17" w:rsidRPr="00874DD1">
        <w:t>X</w:t>
      </w:r>
      <w:r w:rsidRPr="00874DD1">
        <w:t xml:space="preserve"> Client on-network test model</w:t>
      </w:r>
      <w:bookmarkEnd w:id="116"/>
      <w:bookmarkEnd w:id="117"/>
      <w:bookmarkEnd w:id="118"/>
      <w:bookmarkEnd w:id="119"/>
      <w:bookmarkEnd w:id="120"/>
      <w:bookmarkEnd w:id="121"/>
      <w:bookmarkEnd w:id="122"/>
      <w:bookmarkEnd w:id="123"/>
      <w:bookmarkEnd w:id="124"/>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w:t>
      </w:r>
      <w:r w:rsidR="00C12660" w:rsidRPr="00874DD1">
        <w:rPr>
          <w:snapToGrid w:val="0"/>
        </w:rPr>
        <w:t xml:space="preserve">The </w:t>
      </w:r>
      <w:proofErr w:type="spellStart"/>
      <w:r w:rsidR="00C12660" w:rsidRPr="00874DD1">
        <w:rPr>
          <w:snapToGrid w:val="0"/>
        </w:rPr>
        <w:t>IPCanEmu</w:t>
      </w:r>
      <w:proofErr w:type="spellEnd"/>
      <w:r w:rsidR="00C12660" w:rsidRPr="00874DD1">
        <w:rPr>
          <w:snapToGrid w:val="0"/>
        </w:rPr>
        <w:t xml:space="preserve">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3E94F02B" w:rsidR="00EB3FF5" w:rsidRPr="00874DD1" w:rsidRDefault="000F3D30" w:rsidP="001E03E1">
      <w:pPr>
        <w:pStyle w:val="TH"/>
        <w:rPr>
          <w:snapToGrid w:val="0"/>
        </w:rPr>
      </w:pPr>
      <w:r w:rsidRPr="006F4913">
        <w:rPr>
          <w:noProof/>
        </w:rPr>
        <w:drawing>
          <wp:inline distT="0" distB="0" distL="0" distR="0" wp14:anchorId="31418B44" wp14:editId="64AF1F7E">
            <wp:extent cx="6120765" cy="4678045"/>
            <wp:effectExtent l="0" t="0" r="0" b="8255"/>
            <wp:docPr id="94910038" name="Picture 94910038"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10038" name="Picture 94910038" descr="A diagram of a computer&#10;&#10;Description automatically generated"/>
                    <pic:cNvPicPr/>
                  </pic:nvPicPr>
                  <pic:blipFill>
                    <a:blip r:embed="rId16"/>
                    <a:stretch>
                      <a:fillRect/>
                    </a:stretch>
                  </pic:blipFill>
                  <pic:spPr>
                    <a:xfrm>
                      <a:off x="0" y="0"/>
                      <a:ext cx="6120765" cy="4678045"/>
                    </a:xfrm>
                    <a:prstGeom prst="rect">
                      <a:avLst/>
                    </a:prstGeom>
                  </pic:spPr>
                </pic:pic>
              </a:graphicData>
            </a:graphic>
          </wp:inline>
        </w:drawing>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5" w:name="_Toc27406695"/>
      <w:bookmarkStart w:id="126" w:name="_Toc36037461"/>
      <w:bookmarkStart w:id="127" w:name="_Toc43837832"/>
      <w:bookmarkStart w:id="128" w:name="_Toc51832377"/>
      <w:bookmarkStart w:id="129" w:name="_Toc60167081"/>
      <w:bookmarkStart w:id="130" w:name="_Toc68108923"/>
      <w:bookmarkStart w:id="131" w:name="_Toc75458731"/>
      <w:bookmarkStart w:id="132" w:name="_Toc90631855"/>
      <w:bookmarkStart w:id="133" w:name="_Toc178185889"/>
      <w:r w:rsidRPr="00874DD1">
        <w:t>5.1.2</w:t>
      </w:r>
      <w:r w:rsidRPr="00874DD1">
        <w:tab/>
        <w:t>MC</w:t>
      </w:r>
      <w:r w:rsidR="009E7C17" w:rsidRPr="00874DD1">
        <w:t>X</w:t>
      </w:r>
      <w:r w:rsidRPr="00874DD1">
        <w:t xml:space="preserve"> Client off-network test model</w:t>
      </w:r>
      <w:bookmarkEnd w:id="125"/>
      <w:bookmarkEnd w:id="126"/>
      <w:bookmarkEnd w:id="127"/>
      <w:bookmarkEnd w:id="128"/>
      <w:bookmarkEnd w:id="129"/>
      <w:bookmarkEnd w:id="130"/>
      <w:bookmarkEnd w:id="131"/>
      <w:bookmarkEnd w:id="132"/>
      <w:bookmarkEnd w:id="133"/>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4" w:name="_Toc27406696"/>
      <w:bookmarkStart w:id="135" w:name="_Toc36037462"/>
      <w:bookmarkStart w:id="136" w:name="_Toc43837833"/>
      <w:bookmarkStart w:id="137" w:name="_Toc51832378"/>
      <w:bookmarkStart w:id="138" w:name="_Toc60167082"/>
      <w:bookmarkStart w:id="139" w:name="_Toc68108924"/>
      <w:bookmarkStart w:id="140" w:name="_Toc75458732"/>
      <w:bookmarkStart w:id="141" w:name="_Toc90631856"/>
      <w:bookmarkStart w:id="142" w:name="_Toc178185890"/>
      <w:r w:rsidRPr="00874DD1">
        <w:t>5.2</w:t>
      </w:r>
      <w:r w:rsidRPr="00874DD1">
        <w:tab/>
      </w:r>
      <w:r w:rsidR="00C12660" w:rsidRPr="00874DD1">
        <w:t>MCX test model with SS based E-UTRA/EPC implementation (MCX IPCAN test model)</w:t>
      </w:r>
      <w:bookmarkEnd w:id="134"/>
      <w:bookmarkEnd w:id="135"/>
      <w:bookmarkEnd w:id="136"/>
      <w:bookmarkEnd w:id="137"/>
      <w:bookmarkEnd w:id="138"/>
      <w:bookmarkEnd w:id="139"/>
      <w:bookmarkEnd w:id="140"/>
      <w:bookmarkEnd w:id="141"/>
      <w:bookmarkEnd w:id="142"/>
    </w:p>
    <w:p w14:paraId="4CF45D4E" w14:textId="77777777" w:rsidR="00232DE2" w:rsidRPr="00874DD1" w:rsidRDefault="00232DE2" w:rsidP="00232DE2">
      <w:pPr>
        <w:pStyle w:val="Heading3"/>
      </w:pPr>
      <w:bookmarkStart w:id="143" w:name="_Toc27406697"/>
      <w:bookmarkStart w:id="144" w:name="_Toc36037463"/>
      <w:bookmarkStart w:id="145" w:name="_Toc43837834"/>
      <w:bookmarkStart w:id="146" w:name="_Toc51832379"/>
      <w:bookmarkStart w:id="147" w:name="_Toc60167083"/>
      <w:bookmarkStart w:id="148" w:name="_Toc68108925"/>
      <w:bookmarkStart w:id="149" w:name="_Toc75458733"/>
      <w:bookmarkStart w:id="150" w:name="_Toc90631857"/>
      <w:bookmarkStart w:id="151" w:name="_Toc178185891"/>
      <w:r w:rsidRPr="00874DD1">
        <w:t>5.2.1</w:t>
      </w:r>
      <w:r w:rsidRPr="00874DD1">
        <w:tab/>
        <w:t>MC</w:t>
      </w:r>
      <w:r w:rsidR="009E7C17" w:rsidRPr="00874DD1">
        <w:t>X</w:t>
      </w:r>
      <w:r w:rsidRPr="00874DD1">
        <w:t xml:space="preserve"> Client on-network test model</w:t>
      </w:r>
      <w:bookmarkEnd w:id="143"/>
      <w:bookmarkEnd w:id="144"/>
      <w:bookmarkEnd w:id="145"/>
      <w:bookmarkEnd w:id="146"/>
      <w:bookmarkEnd w:id="147"/>
      <w:bookmarkEnd w:id="148"/>
      <w:bookmarkEnd w:id="149"/>
      <w:bookmarkEnd w:id="150"/>
      <w:bookmarkEnd w:id="151"/>
    </w:p>
    <w:p w14:paraId="55AC5F2A" w14:textId="77777777" w:rsidR="00C12660" w:rsidRPr="00874DD1" w:rsidRDefault="00C12660" w:rsidP="00C12660">
      <w:r w:rsidRPr="00874DD1">
        <w:t xml:space="preserve">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w:t>
      </w:r>
      <w:proofErr w:type="gramStart"/>
      <w:r w:rsidRPr="00874DD1">
        <w:t>as long as</w:t>
      </w:r>
      <w:proofErr w:type="gramEnd"/>
      <w:r w:rsidRPr="00874DD1">
        <w:t xml:space="preserve"> the E-UTRA/EPC implementation obeys the commands at the system interface as specified in annex E.</w:t>
      </w:r>
    </w:p>
    <w:p w14:paraId="50CBA254" w14:textId="77777777" w:rsidR="00C12660" w:rsidRPr="00874DD1" w:rsidRDefault="00C12660" w:rsidP="00C12660">
      <w:pPr>
        <w:pStyle w:val="NO"/>
      </w:pPr>
      <w:r w:rsidRPr="00874DD1">
        <w:lastRenderedPageBreak/>
        <w:t>NOTE:</w:t>
      </w:r>
      <w:r w:rsidRPr="00874DD1">
        <w:tab/>
        <w:t>Whether or how the MCX IPCAN test model may use other IP-connectivity access networks is out of scope of this specification.</w:t>
      </w:r>
    </w:p>
    <w:p w14:paraId="2F1F42B7" w14:textId="1F4A1964" w:rsidR="00232DE2" w:rsidRPr="00874DD1" w:rsidRDefault="00C429E8" w:rsidP="00232DE2">
      <w:pPr>
        <w:pStyle w:val="TF"/>
      </w:pPr>
      <w:bookmarkStart w:id="152" w:name="_Hlk99610617"/>
      <w:r>
        <w:rPr>
          <w:noProof/>
        </w:rPr>
        <w:drawing>
          <wp:inline distT="0" distB="0" distL="0" distR="0" wp14:anchorId="717085E5" wp14:editId="5A879ACA">
            <wp:extent cx="6122670" cy="46278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52"/>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proofErr w:type="spellStart"/>
            <w:r w:rsidRPr="00874DD1">
              <w:t>px</w:t>
            </w:r>
            <w:r w:rsidR="00C12660" w:rsidRPr="00874DD1">
              <w:t>_MCX_IPCAN_EpsBearerId_MCX</w:t>
            </w:r>
            <w:proofErr w:type="spellEnd"/>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proofErr w:type="spellStart"/>
            <w:r w:rsidRPr="00874DD1">
              <w:t>px</w:t>
            </w:r>
            <w:r w:rsidR="00C12660" w:rsidRPr="00874DD1">
              <w:t>_MCX_IPCAN_EpsBearerId_IMS</w:t>
            </w:r>
            <w:proofErr w:type="spellEnd"/>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proofErr w:type="spellStart"/>
            <w:r w:rsidRPr="00874DD1">
              <w:t>px</w:t>
            </w:r>
            <w:r w:rsidR="00C12660" w:rsidRPr="00874DD1">
              <w:t>_MCX_IPCAN_EpsBearerId_INTERNET</w:t>
            </w:r>
            <w:proofErr w:type="spellEnd"/>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proofErr w:type="spellStart"/>
            <w:r w:rsidRPr="00874DD1">
              <w:t>px</w:t>
            </w:r>
            <w:r w:rsidR="00C12660" w:rsidRPr="00874DD1">
              <w:t>_MCX_IPCAN_</w:t>
            </w:r>
            <w:r w:rsidR="00F107CA" w:rsidRPr="00874DD1">
              <w:t>Dedicated</w:t>
            </w:r>
            <w:r w:rsidR="00C12660" w:rsidRPr="00874DD1">
              <w:t>EpsBearerId_</w:t>
            </w:r>
            <w:r w:rsidR="00F107CA" w:rsidRPr="00874DD1">
              <w:t>MCPTT</w:t>
            </w:r>
            <w:proofErr w:type="spellEnd"/>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proofErr w:type="spellStart"/>
            <w:r w:rsidRPr="00874DD1">
              <w:t>MCVideo</w:t>
            </w:r>
            <w:proofErr w:type="spellEnd"/>
          </w:p>
        </w:tc>
        <w:tc>
          <w:tcPr>
            <w:tcW w:w="6630" w:type="dxa"/>
            <w:gridSpan w:val="3"/>
            <w:shd w:val="clear" w:color="auto" w:fill="auto"/>
          </w:tcPr>
          <w:p w14:paraId="7D00F775" w14:textId="04362E71" w:rsidR="00C12660" w:rsidRPr="00874DD1" w:rsidRDefault="002C6871" w:rsidP="009663AC">
            <w:pPr>
              <w:pStyle w:val="TAL"/>
            </w:pPr>
            <w:proofErr w:type="spellStart"/>
            <w:r w:rsidRPr="00874DD1">
              <w:t>px</w:t>
            </w:r>
            <w:r w:rsidR="00C12660" w:rsidRPr="00874DD1">
              <w:t>_MCX_IPCAN_</w:t>
            </w:r>
            <w:r w:rsidR="00F107CA" w:rsidRPr="00874DD1">
              <w:t>Dedicated</w:t>
            </w:r>
            <w:r w:rsidR="00C12660" w:rsidRPr="00874DD1">
              <w:t>EpsBearerId_</w:t>
            </w:r>
            <w:r w:rsidR="00F107CA" w:rsidRPr="00874DD1">
              <w:t>MCVideo</w:t>
            </w:r>
            <w:proofErr w:type="spellEnd"/>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proofErr w:type="spellStart"/>
            <w:r w:rsidRPr="00874DD1">
              <w:t>MCData</w:t>
            </w:r>
            <w:proofErr w:type="spellEnd"/>
          </w:p>
        </w:tc>
        <w:tc>
          <w:tcPr>
            <w:tcW w:w="6630" w:type="dxa"/>
            <w:gridSpan w:val="3"/>
            <w:shd w:val="clear" w:color="auto" w:fill="auto"/>
          </w:tcPr>
          <w:p w14:paraId="15428F09" w14:textId="2DA0621E" w:rsidR="00C12660" w:rsidRPr="00874DD1" w:rsidRDefault="00F107CA" w:rsidP="009663AC">
            <w:pPr>
              <w:pStyle w:val="TAL"/>
            </w:pPr>
            <w:proofErr w:type="spellStart"/>
            <w:r w:rsidRPr="00874DD1">
              <w:t>px_MCX_IPCAN_DedicatedEpsBearerId_MCData</w:t>
            </w:r>
            <w:proofErr w:type="spellEnd"/>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proofErr w:type="spellStart"/>
            <w:r w:rsidRPr="00874DD1">
              <w:t>tsc_MCX_MediaControlPortNW</w:t>
            </w:r>
            <w:proofErr w:type="spellEnd"/>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proofErr w:type="spellStart"/>
            <w:r w:rsidRPr="00874DD1">
              <w:t>MCVideo</w:t>
            </w:r>
            <w:proofErr w:type="spellEnd"/>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proofErr w:type="spellStart"/>
            <w:r w:rsidRPr="00874DD1">
              <w:t>tsc_MCX_MediaPort_Video</w:t>
            </w:r>
            <w:proofErr w:type="spellEnd"/>
            <w:r w:rsidRPr="00874DD1">
              <w:t xml:space="preserve"> .. </w:t>
            </w:r>
            <w:proofErr w:type="spellStart"/>
            <w:r w:rsidRPr="00874DD1">
              <w:t>tsc_MCX_MediaPort_Video</w:t>
            </w:r>
            <w:proofErr w:type="spellEnd"/>
            <w:r w:rsidRPr="00874DD1">
              <w:t xml:space="preserve">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proofErr w:type="spellStart"/>
            <w:r w:rsidRPr="00874DD1">
              <w:t>tsc_MCX_MediaControlPortNW</w:t>
            </w:r>
            <w:proofErr w:type="spellEnd"/>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proofErr w:type="spellStart"/>
            <w:r w:rsidRPr="00874DD1">
              <w:t>MCData</w:t>
            </w:r>
            <w:proofErr w:type="spellEnd"/>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proofErr w:type="spellStart"/>
            <w:r w:rsidRPr="00874DD1">
              <w:t>tsc_MCData_MediaPort_MSRP</w:t>
            </w:r>
            <w:proofErr w:type="spellEnd"/>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3" w:name="_Toc27406698"/>
      <w:bookmarkStart w:id="154" w:name="_Toc36037464"/>
      <w:bookmarkStart w:id="155" w:name="_Toc43837835"/>
      <w:bookmarkStart w:id="156" w:name="_Toc51832380"/>
      <w:bookmarkStart w:id="157" w:name="_Toc60167084"/>
      <w:bookmarkStart w:id="158" w:name="_Toc68108926"/>
      <w:bookmarkStart w:id="159" w:name="_Toc75458734"/>
      <w:bookmarkStart w:id="160" w:name="_Toc90631858"/>
      <w:bookmarkStart w:id="161" w:name="_Toc178185892"/>
      <w:r w:rsidRPr="00874DD1">
        <w:t>6</w:t>
      </w:r>
      <w:r w:rsidRPr="00874DD1">
        <w:tab/>
        <w:t>System interface</w:t>
      </w:r>
      <w:bookmarkEnd w:id="153"/>
      <w:bookmarkEnd w:id="154"/>
      <w:bookmarkEnd w:id="155"/>
      <w:bookmarkEnd w:id="156"/>
      <w:bookmarkEnd w:id="157"/>
      <w:bookmarkEnd w:id="158"/>
      <w:bookmarkEnd w:id="159"/>
      <w:bookmarkEnd w:id="160"/>
      <w:bookmarkEnd w:id="161"/>
    </w:p>
    <w:p w14:paraId="454D6602" w14:textId="77777777" w:rsidR="00B80434" w:rsidRPr="00874DD1" w:rsidRDefault="00B80434" w:rsidP="00B80434">
      <w:pPr>
        <w:pStyle w:val="Heading2"/>
      </w:pPr>
      <w:bookmarkStart w:id="162" w:name="_Toc27406699"/>
      <w:bookmarkStart w:id="163" w:name="_Toc36037465"/>
      <w:bookmarkStart w:id="164" w:name="_Toc43837836"/>
      <w:bookmarkStart w:id="165" w:name="_Toc51832381"/>
      <w:bookmarkStart w:id="166" w:name="_Toc60167085"/>
      <w:bookmarkStart w:id="167" w:name="_Toc68108927"/>
      <w:bookmarkStart w:id="168" w:name="_Toc75458735"/>
      <w:bookmarkStart w:id="169" w:name="_Toc90631859"/>
      <w:bookmarkStart w:id="170" w:name="_Toc178185893"/>
      <w:r w:rsidRPr="00874DD1">
        <w:t>6.1</w:t>
      </w:r>
      <w:r w:rsidRPr="00874DD1">
        <w:tab/>
        <w:t>Upper tester interface</w:t>
      </w:r>
      <w:bookmarkEnd w:id="162"/>
      <w:bookmarkEnd w:id="163"/>
      <w:bookmarkEnd w:id="164"/>
      <w:bookmarkEnd w:id="165"/>
      <w:bookmarkEnd w:id="166"/>
      <w:bookmarkEnd w:id="167"/>
      <w:bookmarkEnd w:id="168"/>
      <w:bookmarkEnd w:id="169"/>
      <w:bookmarkEnd w:id="170"/>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2"/>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proofErr w:type="spellStart"/>
            <w:r w:rsidRPr="00874DD1">
              <w:t>ResultString</w:t>
            </w:r>
            <w:proofErr w:type="spellEnd"/>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shd w:val="clear" w:color="auto" w:fill="auto"/>
          </w:tcPr>
          <w:p w14:paraId="07DF63D7" w14:textId="77777777" w:rsidR="00215BCA" w:rsidRPr="00874DD1" w:rsidRDefault="00215BCA" w:rsidP="00215BCA">
            <w:pPr>
              <w:pStyle w:val="TAC"/>
            </w:pPr>
            <w:r w:rsidRPr="00874DD1">
              <w:t>“</w:t>
            </w:r>
            <w:proofErr w:type="spellStart"/>
            <w:r w:rsidRPr="00874DD1">
              <w:t>UserAction</w:t>
            </w:r>
            <w:proofErr w:type="spellEnd"/>
            <w:r w:rsidRPr="00874DD1">
              <w:t>”</w:t>
            </w:r>
          </w:p>
        </w:tc>
        <w:tc>
          <w:tcPr>
            <w:tcW w:w="1450" w:type="dxa"/>
            <w:shd w:val="clear" w:color="auto" w:fill="auto"/>
          </w:tcPr>
          <w:p w14:paraId="2005E50E" w14:textId="77777777" w:rsidR="00215BCA" w:rsidRPr="00874DD1" w:rsidRDefault="00215BCA" w:rsidP="00215BCA">
            <w:pPr>
              <w:pStyle w:val="TAC"/>
            </w:pPr>
            <w:r w:rsidRPr="00874DD1">
              <w:t>&lt;</w:t>
            </w:r>
            <w:proofErr w:type="spellStart"/>
            <w:r w:rsidRPr="00874DD1">
              <w:t>charstring</w:t>
            </w:r>
            <w:proofErr w:type="spellEnd"/>
            <w:r w:rsidRPr="00874DD1">
              <w:t>&gt;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shd w:val="clear" w:color="auto" w:fill="auto"/>
          </w:tcPr>
          <w:p w14:paraId="38F46734" w14:textId="77777777" w:rsidR="00215BCA" w:rsidRPr="00874DD1" w:rsidRDefault="00215BCA" w:rsidP="00215BCA">
            <w:pPr>
              <w:pStyle w:val="TAC"/>
            </w:pPr>
            <w:r w:rsidRPr="00874DD1">
              <w:t>“</w:t>
            </w:r>
            <w:proofErr w:type="spellStart"/>
            <w:r w:rsidRPr="00874DD1">
              <w:t>UserCheck</w:t>
            </w:r>
            <w:proofErr w:type="spellEnd"/>
            <w:r w:rsidRPr="00874DD1">
              <w:t>”</w:t>
            </w:r>
          </w:p>
        </w:tc>
        <w:tc>
          <w:tcPr>
            <w:tcW w:w="1450" w:type="dxa"/>
            <w:shd w:val="clear" w:color="auto" w:fill="auto"/>
          </w:tcPr>
          <w:p w14:paraId="13280099" w14:textId="77777777" w:rsidR="00215BCA" w:rsidRPr="00874DD1" w:rsidRDefault="00215BCA" w:rsidP="00215BCA">
            <w:pPr>
              <w:pStyle w:val="TAC"/>
            </w:pPr>
            <w:r w:rsidRPr="00874DD1">
              <w:t>&lt;</w:t>
            </w:r>
            <w:proofErr w:type="spellStart"/>
            <w:r w:rsidRPr="00874DD1">
              <w:t>charstring</w:t>
            </w:r>
            <w:proofErr w:type="spellEnd"/>
            <w:r w:rsidRPr="00874DD1">
              <w:t>&gt;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1" w:name="_Toc27406700"/>
      <w:bookmarkStart w:id="172" w:name="_Toc36037466"/>
      <w:bookmarkStart w:id="173" w:name="_Toc43837837"/>
      <w:bookmarkStart w:id="174" w:name="_Toc51832382"/>
      <w:bookmarkStart w:id="175" w:name="_Toc60167086"/>
      <w:bookmarkStart w:id="176" w:name="_Toc68108928"/>
      <w:bookmarkStart w:id="177" w:name="_Toc75458736"/>
      <w:bookmarkStart w:id="178" w:name="_Toc90631860"/>
      <w:bookmarkStart w:id="179" w:name="_Toc178185894"/>
      <w:r w:rsidRPr="00874DD1">
        <w:lastRenderedPageBreak/>
        <w:t>6.2</w:t>
      </w:r>
      <w:r w:rsidRPr="00874DD1">
        <w:tab/>
        <w:t>Abstract system primitives</w:t>
      </w:r>
      <w:bookmarkEnd w:id="171"/>
      <w:bookmarkEnd w:id="172"/>
      <w:bookmarkEnd w:id="173"/>
      <w:bookmarkEnd w:id="174"/>
      <w:bookmarkEnd w:id="175"/>
      <w:bookmarkEnd w:id="176"/>
      <w:bookmarkEnd w:id="177"/>
      <w:bookmarkEnd w:id="178"/>
      <w:bookmarkEnd w:id="179"/>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80" w:name="_Toc27406701"/>
      <w:bookmarkStart w:id="181" w:name="_Toc36037467"/>
      <w:bookmarkStart w:id="182" w:name="_Toc43837838"/>
      <w:bookmarkStart w:id="183" w:name="_Toc51832383"/>
      <w:bookmarkStart w:id="184" w:name="_Toc60167087"/>
      <w:bookmarkStart w:id="185" w:name="_Toc68108929"/>
      <w:bookmarkStart w:id="186" w:name="_Toc75458737"/>
      <w:bookmarkStart w:id="187" w:name="_Toc90631861"/>
      <w:bookmarkStart w:id="188" w:name="_Toc178185895"/>
      <w:r w:rsidRPr="00874DD1">
        <w:t>7</w:t>
      </w:r>
      <w:r w:rsidRPr="00874DD1">
        <w:tab/>
        <w:t>Test methods and design considerations</w:t>
      </w:r>
      <w:bookmarkEnd w:id="180"/>
      <w:bookmarkEnd w:id="181"/>
      <w:bookmarkEnd w:id="182"/>
      <w:bookmarkEnd w:id="183"/>
      <w:bookmarkEnd w:id="184"/>
      <w:bookmarkEnd w:id="185"/>
      <w:bookmarkEnd w:id="186"/>
      <w:bookmarkEnd w:id="187"/>
      <w:bookmarkEnd w:id="188"/>
    </w:p>
    <w:p w14:paraId="58E76FE3" w14:textId="77777777" w:rsidR="00F107CA" w:rsidRPr="00874DD1" w:rsidRDefault="00F107CA" w:rsidP="00F107CA">
      <w:pPr>
        <w:pStyle w:val="Heading2"/>
      </w:pPr>
      <w:bookmarkStart w:id="189" w:name="_Toc178185896"/>
      <w:bookmarkStart w:id="190" w:name="_Toc27406702"/>
      <w:bookmarkStart w:id="191" w:name="_Toc36037468"/>
      <w:bookmarkStart w:id="192" w:name="_Toc43837839"/>
      <w:bookmarkStart w:id="193" w:name="_Toc51832384"/>
      <w:bookmarkStart w:id="194" w:name="_Toc60167088"/>
      <w:bookmarkStart w:id="195" w:name="_Toc68108930"/>
      <w:bookmarkStart w:id="196" w:name="_Toc75458738"/>
      <w:bookmarkStart w:id="197" w:name="_Toc90631862"/>
      <w:r w:rsidRPr="00874DD1">
        <w:t>7.0</w:t>
      </w:r>
      <w:r w:rsidRPr="00874DD1">
        <w:tab/>
        <w:t>Introduction</w:t>
      </w:r>
      <w:bookmarkEnd w:id="189"/>
    </w:p>
    <w:p w14:paraId="41BC2D7C" w14:textId="77777777" w:rsidR="00F107CA" w:rsidRPr="00874DD1" w:rsidRDefault="00F107CA" w:rsidP="00F107CA">
      <w:r w:rsidRPr="00874DD1">
        <w:t xml:space="preserve">The present document focusses on on-network client test cases for MCPTT (TS 36.579-2 [3]), </w:t>
      </w:r>
      <w:proofErr w:type="spellStart"/>
      <w:r w:rsidRPr="00874DD1">
        <w:t>MCVideo</w:t>
      </w:r>
      <w:proofErr w:type="spellEnd"/>
      <w:r w:rsidRPr="00874DD1">
        <w:t xml:space="preserve"> (TS 36.579-6 [59]) and </w:t>
      </w:r>
      <w:proofErr w:type="spellStart"/>
      <w:r w:rsidRPr="00874DD1">
        <w:t>MCData</w:t>
      </w:r>
      <w:proofErr w:type="spellEnd"/>
      <w:r w:rsidRPr="00874DD1">
        <w:t xml:space="preserve">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8" w:name="_Toc178185897"/>
      <w:r w:rsidRPr="00874DD1">
        <w:t>7.1</w:t>
      </w:r>
      <w:r w:rsidRPr="00874DD1">
        <w:tab/>
      </w:r>
      <w:r w:rsidR="00F107CA" w:rsidRPr="00874DD1">
        <w:t>Media plane signalling</w:t>
      </w:r>
      <w:bookmarkEnd w:id="190"/>
      <w:bookmarkEnd w:id="191"/>
      <w:bookmarkEnd w:id="192"/>
      <w:bookmarkEnd w:id="193"/>
      <w:bookmarkEnd w:id="194"/>
      <w:bookmarkEnd w:id="195"/>
      <w:bookmarkEnd w:id="196"/>
      <w:bookmarkEnd w:id="197"/>
      <w:bookmarkEnd w:id="198"/>
    </w:p>
    <w:p w14:paraId="63F4E245" w14:textId="77777777" w:rsidR="00F107CA" w:rsidRPr="00874DD1" w:rsidRDefault="00F107CA" w:rsidP="00F107CA">
      <w:bookmarkStart w:id="199" w:name="_Toc27406703"/>
      <w:bookmarkStart w:id="200" w:name="_Toc36037469"/>
      <w:bookmarkStart w:id="201" w:name="_Toc43837840"/>
      <w:bookmarkStart w:id="202" w:name="_Toc51832385"/>
      <w:bookmarkStart w:id="203" w:name="_Toc60167089"/>
      <w:bookmarkStart w:id="204" w:name="_Toc68108931"/>
      <w:bookmarkStart w:id="205" w:name="_Toc75458739"/>
      <w:bookmarkStart w:id="206"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7" w:name="_Toc178185898"/>
      <w:r w:rsidRPr="00874DD1">
        <w:t>7.1.1</w:t>
      </w:r>
      <w:r w:rsidRPr="00874DD1">
        <w:tab/>
        <w:t>MCPTT</w:t>
      </w:r>
      <w:bookmarkEnd w:id="199"/>
      <w:bookmarkEnd w:id="200"/>
      <w:bookmarkEnd w:id="201"/>
      <w:bookmarkEnd w:id="202"/>
      <w:bookmarkEnd w:id="203"/>
      <w:bookmarkEnd w:id="204"/>
      <w:bookmarkEnd w:id="205"/>
      <w:bookmarkEnd w:id="206"/>
      <w:bookmarkEnd w:id="207"/>
    </w:p>
    <w:p w14:paraId="3CBFF54A" w14:textId="64F67C82" w:rsidR="00DD307B" w:rsidRPr="00874DD1" w:rsidRDefault="00DD307B" w:rsidP="00F02FA8">
      <w:pPr>
        <w:pStyle w:val="Heading4"/>
      </w:pPr>
      <w:bookmarkStart w:id="208" w:name="_Toc27406704"/>
      <w:bookmarkStart w:id="209" w:name="_Toc36037470"/>
      <w:bookmarkStart w:id="210" w:name="_Toc43837841"/>
      <w:bookmarkStart w:id="211" w:name="_Toc51832386"/>
      <w:bookmarkStart w:id="212" w:name="_Toc60167090"/>
      <w:bookmarkStart w:id="213" w:name="_Toc68108932"/>
      <w:bookmarkStart w:id="214" w:name="_Toc75458740"/>
      <w:bookmarkStart w:id="215" w:name="_Toc90631864"/>
      <w:bookmarkStart w:id="216" w:name="_Toc178185899"/>
      <w:r w:rsidRPr="00874DD1">
        <w:t>7.1.1.1</w:t>
      </w:r>
      <w:r w:rsidRPr="00874DD1">
        <w:tab/>
      </w:r>
      <w:r w:rsidR="00F107CA" w:rsidRPr="00874DD1">
        <w:t>Void</w:t>
      </w:r>
      <w:bookmarkEnd w:id="208"/>
      <w:bookmarkEnd w:id="209"/>
      <w:bookmarkEnd w:id="210"/>
      <w:bookmarkEnd w:id="211"/>
      <w:bookmarkEnd w:id="212"/>
      <w:bookmarkEnd w:id="213"/>
      <w:bookmarkEnd w:id="214"/>
      <w:bookmarkEnd w:id="215"/>
      <w:bookmarkEnd w:id="216"/>
    </w:p>
    <w:p w14:paraId="3352D791" w14:textId="77777777" w:rsidR="00DD307B" w:rsidRPr="00874DD1" w:rsidRDefault="00DD307B" w:rsidP="00F02FA8">
      <w:pPr>
        <w:pStyle w:val="Heading4"/>
      </w:pPr>
      <w:bookmarkStart w:id="217" w:name="_Toc27406705"/>
      <w:bookmarkStart w:id="218" w:name="_Toc36037471"/>
      <w:bookmarkStart w:id="219" w:name="_Toc43837842"/>
      <w:bookmarkStart w:id="220" w:name="_Toc51832387"/>
      <w:bookmarkStart w:id="221" w:name="_Toc60167091"/>
      <w:bookmarkStart w:id="222" w:name="_Toc68108933"/>
      <w:bookmarkStart w:id="223" w:name="_Toc75458741"/>
      <w:bookmarkStart w:id="224" w:name="_Toc90631865"/>
      <w:bookmarkStart w:id="225" w:name="_Toc178185900"/>
      <w:r w:rsidRPr="00874DD1">
        <w:t>7.1.1.2</w:t>
      </w:r>
      <w:r w:rsidRPr="00874DD1">
        <w:tab/>
        <w:t>UDP/IP handling</w:t>
      </w:r>
      <w:bookmarkEnd w:id="217"/>
      <w:bookmarkEnd w:id="218"/>
      <w:bookmarkEnd w:id="219"/>
      <w:bookmarkEnd w:id="220"/>
      <w:bookmarkEnd w:id="221"/>
      <w:bookmarkEnd w:id="222"/>
      <w:bookmarkEnd w:id="223"/>
      <w:bookmarkEnd w:id="224"/>
      <w:bookmarkEnd w:id="225"/>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6" w:name="_Toc27406706"/>
      <w:bookmarkStart w:id="227" w:name="_Toc36037472"/>
      <w:bookmarkStart w:id="228" w:name="_Toc43837843"/>
      <w:bookmarkStart w:id="229" w:name="_Toc51832388"/>
      <w:bookmarkStart w:id="230" w:name="_Toc60167092"/>
      <w:bookmarkStart w:id="231" w:name="_Toc68108934"/>
      <w:bookmarkStart w:id="232" w:name="_Toc75458742"/>
      <w:bookmarkStart w:id="233" w:name="_Toc90631866"/>
      <w:bookmarkStart w:id="234" w:name="_Toc178185901"/>
      <w:r w:rsidRPr="00874DD1">
        <w:t>7.1.1.3</w:t>
      </w:r>
      <w:r w:rsidRPr="00874DD1">
        <w:tab/>
        <w:t>RTP/RTCP handling</w:t>
      </w:r>
      <w:bookmarkEnd w:id="226"/>
      <w:bookmarkEnd w:id="227"/>
      <w:bookmarkEnd w:id="228"/>
      <w:bookmarkEnd w:id="229"/>
      <w:bookmarkEnd w:id="230"/>
      <w:bookmarkEnd w:id="231"/>
      <w:bookmarkEnd w:id="232"/>
      <w:bookmarkEnd w:id="233"/>
      <w:bookmarkEnd w:id="234"/>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5" w:name="_Toc27406707"/>
      <w:bookmarkStart w:id="236" w:name="_Toc36037473"/>
      <w:bookmarkStart w:id="237" w:name="_Toc43837844"/>
      <w:bookmarkStart w:id="238" w:name="_Toc51832389"/>
      <w:bookmarkStart w:id="239" w:name="_Toc60167093"/>
      <w:bookmarkStart w:id="240" w:name="_Toc68108935"/>
      <w:bookmarkStart w:id="241" w:name="_Toc75458743"/>
      <w:bookmarkStart w:id="242" w:name="_Toc90631867"/>
      <w:bookmarkStart w:id="243" w:name="_Toc178185902"/>
      <w:r w:rsidRPr="00874DD1">
        <w:t>7.1.1.4</w:t>
      </w:r>
      <w:r w:rsidRPr="00874DD1">
        <w:tab/>
      </w:r>
      <w:r w:rsidR="00C12660" w:rsidRPr="00874DD1">
        <w:t xml:space="preserve">Media </w:t>
      </w:r>
      <w:r w:rsidRPr="00874DD1">
        <w:t>Control handling</w:t>
      </w:r>
      <w:bookmarkEnd w:id="235"/>
      <w:bookmarkEnd w:id="236"/>
      <w:bookmarkEnd w:id="237"/>
      <w:bookmarkEnd w:id="238"/>
      <w:bookmarkEnd w:id="239"/>
      <w:bookmarkEnd w:id="240"/>
      <w:bookmarkEnd w:id="241"/>
      <w:bookmarkEnd w:id="242"/>
      <w:bookmarkEnd w:id="243"/>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4" w:name="_Toc27406708"/>
      <w:bookmarkStart w:id="245" w:name="_Toc36037474"/>
      <w:bookmarkStart w:id="246" w:name="_Toc43837845"/>
      <w:bookmarkStart w:id="247" w:name="_Toc51832390"/>
      <w:bookmarkStart w:id="248" w:name="_Toc60167094"/>
      <w:bookmarkStart w:id="249" w:name="_Toc68108936"/>
      <w:bookmarkStart w:id="250" w:name="_Toc75458744"/>
      <w:bookmarkStart w:id="251" w:name="_Toc90631868"/>
      <w:bookmarkStart w:id="252" w:name="_Toc178185903"/>
      <w:r w:rsidRPr="00874DD1">
        <w:lastRenderedPageBreak/>
        <w:t>7.1.1.5</w:t>
      </w:r>
      <w:r w:rsidRPr="00874DD1">
        <w:tab/>
        <w:t>SS pseudo-algorithm</w:t>
      </w:r>
      <w:bookmarkEnd w:id="244"/>
      <w:bookmarkEnd w:id="245"/>
      <w:bookmarkEnd w:id="246"/>
      <w:bookmarkEnd w:id="247"/>
      <w:bookmarkEnd w:id="248"/>
      <w:bookmarkEnd w:id="249"/>
      <w:bookmarkEnd w:id="250"/>
      <w:bookmarkEnd w:id="251"/>
      <w:r w:rsidR="00F107CA" w:rsidRPr="00874DD1">
        <w:t xml:space="preserve"> for RTP / RTCP / Media Plane Control handling</w:t>
      </w:r>
      <w:bookmarkEnd w:id="252"/>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 xml:space="preserve">TTCN encodes media control messages using TTCN-3's </w:t>
      </w:r>
      <w:proofErr w:type="spellStart"/>
      <w:r w:rsidRPr="00874DD1">
        <w:t>encvalue</w:t>
      </w:r>
      <w:proofErr w:type="spellEnd"/>
      <w:r w:rsidRPr="00874DD1">
        <w:t xml:space="preserve"> function and sends the resulting datagram via the UDPHANDLER/</w:t>
      </w:r>
      <w:proofErr w:type="spellStart"/>
      <w:r w:rsidRPr="00874DD1">
        <w:t>Media_CTRL</w:t>
      </w:r>
      <w:proofErr w:type="spellEnd"/>
      <w:r w:rsidRPr="00874DD1">
        <w:t xml:space="preserve">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3" w:name="_Toc178185904"/>
      <w:bookmarkStart w:id="254" w:name="_Toc27406709"/>
      <w:bookmarkStart w:id="255" w:name="_Toc36037475"/>
      <w:bookmarkStart w:id="256" w:name="_Toc43837846"/>
      <w:bookmarkStart w:id="257" w:name="_Toc51832391"/>
      <w:r w:rsidRPr="00874DD1">
        <w:t>7.1.2</w:t>
      </w:r>
      <w:r w:rsidRPr="00874DD1">
        <w:tab/>
      </w:r>
      <w:proofErr w:type="spellStart"/>
      <w:r w:rsidRPr="00874DD1">
        <w:t>MCVideo</w:t>
      </w:r>
      <w:bookmarkEnd w:id="253"/>
      <w:proofErr w:type="spellEnd"/>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8" w:name="_Toc178185905"/>
      <w:r w:rsidRPr="00874DD1">
        <w:t>7.1.3</w:t>
      </w:r>
      <w:r w:rsidRPr="00874DD1">
        <w:tab/>
      </w:r>
      <w:proofErr w:type="spellStart"/>
      <w:r w:rsidRPr="00874DD1">
        <w:t>MCData</w:t>
      </w:r>
      <w:bookmarkEnd w:id="258"/>
      <w:proofErr w:type="spellEnd"/>
    </w:p>
    <w:p w14:paraId="7495F65B" w14:textId="77777777" w:rsidR="00F107CA" w:rsidRPr="00874DD1" w:rsidRDefault="00F107CA" w:rsidP="00F107CA">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78A89587" w:rsidR="00C12660" w:rsidRPr="00874DD1" w:rsidRDefault="00C429E8" w:rsidP="00843E22">
      <w:pPr>
        <w:pStyle w:val="TH"/>
      </w:pPr>
      <w:r>
        <w:rPr>
          <w:noProof/>
          <w:lang w:val="en-US" w:eastAsia="en-US"/>
        </w:rPr>
        <w:lastRenderedPageBreak/>
        <w:drawing>
          <wp:inline distT="0" distB="0" distL="0" distR="0" wp14:anchorId="60A060FD" wp14:editId="27E0CA54">
            <wp:extent cx="5963285" cy="39757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E678182" w14:textId="77777777" w:rsidR="00436CF1" w:rsidRDefault="00F107CA" w:rsidP="00436CF1">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7AEDDABE" w14:textId="77777777" w:rsidR="001C36C8" w:rsidRDefault="009E558B" w:rsidP="00436CF1">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537D6A0D" w14:textId="55A6CC06"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5DB7001C" w:rsidR="00C12660" w:rsidRPr="00874DD1" w:rsidRDefault="00C429E8" w:rsidP="00843E22">
      <w:pPr>
        <w:pStyle w:val="TH"/>
      </w:pPr>
      <w:r>
        <w:rPr>
          <w:noProof/>
        </w:rPr>
        <w:lastRenderedPageBreak/>
        <w:drawing>
          <wp:inline distT="0" distB="0" distL="0" distR="0" wp14:anchorId="24BDB962" wp14:editId="623D1E0F">
            <wp:extent cx="6122670" cy="380047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9" w:name="_Toc90631869"/>
      <w:bookmarkStart w:id="260" w:name="_Toc178185906"/>
      <w:r w:rsidRPr="00874DD1">
        <w:t>7.3</w:t>
      </w:r>
      <w:r w:rsidRPr="00874DD1">
        <w:tab/>
        <w:t>Interactive connectivity establishment (ICE) for pre-established session</w:t>
      </w:r>
      <w:bookmarkEnd w:id="259"/>
      <w:bookmarkEnd w:id="260"/>
    </w:p>
    <w:p w14:paraId="4A1684CA" w14:textId="77777777" w:rsidR="00215BCA" w:rsidRPr="00874DD1" w:rsidRDefault="00215BCA" w:rsidP="00215BCA">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lastRenderedPageBreak/>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4CEA94CB" w14:textId="77777777" w:rsidR="00B80434" w:rsidRPr="00874DD1" w:rsidRDefault="00B80434" w:rsidP="00B80434">
      <w:pPr>
        <w:pStyle w:val="Heading1"/>
      </w:pPr>
      <w:bookmarkStart w:id="261" w:name="_Toc60167095"/>
      <w:bookmarkStart w:id="262" w:name="_Toc68108937"/>
      <w:bookmarkStart w:id="263" w:name="_Toc75458745"/>
      <w:bookmarkStart w:id="264" w:name="_Toc90631870"/>
      <w:bookmarkStart w:id="265" w:name="_Toc178185907"/>
      <w:r w:rsidRPr="00874DD1">
        <w:t>8</w:t>
      </w:r>
      <w:r w:rsidRPr="00874DD1">
        <w:tab/>
        <w:t>Other SS requirements with TTCN-3 impact</w:t>
      </w:r>
      <w:bookmarkEnd w:id="254"/>
      <w:bookmarkEnd w:id="255"/>
      <w:bookmarkEnd w:id="256"/>
      <w:bookmarkEnd w:id="257"/>
      <w:bookmarkEnd w:id="261"/>
      <w:bookmarkEnd w:id="262"/>
      <w:bookmarkEnd w:id="263"/>
      <w:bookmarkEnd w:id="264"/>
      <w:bookmarkEnd w:id="265"/>
    </w:p>
    <w:p w14:paraId="5E5B0773" w14:textId="77777777" w:rsidR="00B80434" w:rsidRPr="00874DD1" w:rsidRDefault="00B80434" w:rsidP="00B8043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5908"/>
      <w:r w:rsidRPr="00874DD1">
        <w:t>8.1</w:t>
      </w:r>
      <w:r w:rsidRPr="00874DD1">
        <w:tab/>
        <w:t>Codec requirements</w:t>
      </w:r>
      <w:bookmarkEnd w:id="266"/>
      <w:bookmarkEnd w:id="267"/>
      <w:bookmarkEnd w:id="268"/>
      <w:bookmarkEnd w:id="269"/>
      <w:bookmarkEnd w:id="270"/>
      <w:bookmarkEnd w:id="271"/>
      <w:bookmarkEnd w:id="272"/>
      <w:bookmarkEnd w:id="273"/>
      <w:bookmarkEnd w:id="274"/>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proofErr w:type="spellStart"/>
            <w:r w:rsidRPr="00874DD1">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proofErr w:type="spellStart"/>
            <w:r w:rsidRPr="00874DD1">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proofErr w:type="spellStart"/>
            <w:r w:rsidRPr="00874DD1">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proofErr w:type="spellStart"/>
            <w:r w:rsidR="00F107CA" w:rsidRPr="00874DD1">
              <w:t>MCData</w:t>
            </w:r>
            <w:proofErr w:type="spellEnd"/>
            <w:r w:rsidR="00F107CA" w:rsidRPr="00874DD1">
              <w:t xml:space="preserve">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proofErr w:type="spellStart"/>
            <w:r w:rsidRPr="00874DD1">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w:t>
            </w:r>
            <w:proofErr w:type="spellStart"/>
            <w:r w:rsidRPr="00874DD1">
              <w:t>FloorControl_Group</w:t>
            </w:r>
            <w:proofErr w:type="spellEnd"/>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proofErr w:type="spellStart"/>
            <w:r w:rsidR="00F107CA" w:rsidRPr="00874DD1">
              <w:t>FloorCtrlCodec</w:t>
            </w:r>
            <w:proofErr w:type="spellEnd"/>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w:t>
            </w:r>
            <w:proofErr w:type="spellStart"/>
            <w:r w:rsidRPr="00874DD1">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proofErr w:type="spellStart"/>
            <w:r w:rsidR="00F107CA" w:rsidRPr="00874DD1">
              <w:t>PreestablishedSessionCtrlCodec</w:t>
            </w:r>
            <w:proofErr w:type="spellEnd"/>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proofErr w:type="spellStart"/>
            <w:r w:rsidRPr="00874DD1">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proofErr w:type="spellStart"/>
            <w:r w:rsidR="00F107CA" w:rsidRPr="00874DD1">
              <w:t>TransmissionCtrlCodec</w:t>
            </w:r>
            <w:proofErr w:type="spellEnd"/>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6424673C" w:rsidR="00A10DD4" w:rsidRPr="00874DD1" w:rsidRDefault="00A10DD4" w:rsidP="00822315">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5" w:name="_Toc27406711"/>
      <w:bookmarkStart w:id="276" w:name="_Toc36037477"/>
      <w:bookmarkStart w:id="277" w:name="_Toc43837848"/>
      <w:bookmarkStart w:id="278" w:name="_Toc51832393"/>
      <w:bookmarkStart w:id="279" w:name="_Toc60167097"/>
      <w:bookmarkStart w:id="280" w:name="_Toc68108939"/>
      <w:bookmarkStart w:id="281" w:name="_Toc75458747"/>
      <w:bookmarkStart w:id="282" w:name="_Toc90631872"/>
      <w:bookmarkStart w:id="283" w:name="_Toc178185909"/>
      <w:r w:rsidRPr="00874DD1">
        <w:t>8.2</w:t>
      </w:r>
      <w:r w:rsidRPr="00874DD1">
        <w:tab/>
        <w:t>External function definitions</w:t>
      </w:r>
      <w:bookmarkEnd w:id="275"/>
      <w:bookmarkEnd w:id="276"/>
      <w:bookmarkEnd w:id="277"/>
      <w:bookmarkEnd w:id="278"/>
      <w:bookmarkEnd w:id="279"/>
      <w:bookmarkEnd w:id="280"/>
      <w:bookmarkEnd w:id="281"/>
      <w:bookmarkEnd w:id="282"/>
      <w:bookmarkEnd w:id="283"/>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proofErr w:type="spellStart"/>
            <w:r w:rsidRPr="00874DD1">
              <w:rPr>
                <w:b/>
              </w:rPr>
              <w:t>fx_SAKKE_GeneratePublicKey</w:t>
            </w:r>
            <w:proofErr w:type="spellEnd"/>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proofErr w:type="spellStart"/>
            <w:r w:rsidRPr="00874DD1">
              <w:t>p_MasterSecret</w:t>
            </w:r>
            <w:proofErr w:type="spellEnd"/>
          </w:p>
        </w:tc>
        <w:tc>
          <w:tcPr>
            <w:tcW w:w="5173" w:type="dxa"/>
            <w:shd w:val="clear" w:color="auto" w:fill="auto"/>
          </w:tcPr>
          <w:p w14:paraId="2F6476F3" w14:textId="77777777" w:rsidR="001B38F0" w:rsidRPr="00874DD1" w:rsidRDefault="001B38F0" w:rsidP="00651E6E">
            <w:pPr>
              <w:pStyle w:val="TAL"/>
            </w:pPr>
            <w:r w:rsidRPr="00874DD1">
              <w:t xml:space="preserve">master secret </w:t>
            </w:r>
            <w:proofErr w:type="spellStart"/>
            <w:r w:rsidRPr="00874DD1">
              <w:t>z_T</w:t>
            </w:r>
            <w:proofErr w:type="spellEnd"/>
            <w:r w:rsidR="001F74A4" w:rsidRPr="00874DD1">
              <w:t xml:space="preserve"> (</w:t>
            </w:r>
            <w:proofErr w:type="spellStart"/>
            <w:r w:rsidR="001F74A4" w:rsidRPr="00874DD1">
              <w:t>octetstring</w:t>
            </w:r>
            <w:proofErr w:type="spellEnd"/>
            <w:r w:rsidR="001F74A4" w:rsidRPr="00874DD1">
              <w:t>)</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proofErr w:type="spellStart"/>
            <w:r w:rsidRPr="00874DD1">
              <w:t>octetstring</w:t>
            </w:r>
            <w:proofErr w:type="spellEnd"/>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lastRenderedPageBreak/>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proofErr w:type="spellStart"/>
            <w:r w:rsidRPr="00874DD1">
              <w:rPr>
                <w:b/>
              </w:rPr>
              <w:t>fx_SAKKE_GenerateRSK</w:t>
            </w:r>
            <w:proofErr w:type="spellEnd"/>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proofErr w:type="spellStart"/>
            <w:r w:rsidRPr="00874DD1">
              <w:t>p_MasterSecret</w:t>
            </w:r>
            <w:proofErr w:type="spellEnd"/>
          </w:p>
        </w:tc>
        <w:tc>
          <w:tcPr>
            <w:tcW w:w="5173" w:type="dxa"/>
            <w:shd w:val="clear" w:color="auto" w:fill="auto"/>
          </w:tcPr>
          <w:p w14:paraId="2D372155" w14:textId="77777777" w:rsidR="001B38F0" w:rsidRPr="00874DD1" w:rsidRDefault="001B38F0" w:rsidP="00651E6E">
            <w:pPr>
              <w:pStyle w:val="TAL"/>
            </w:pPr>
            <w:r w:rsidRPr="00874DD1">
              <w:t xml:space="preserve">master secret </w:t>
            </w:r>
            <w:proofErr w:type="spellStart"/>
            <w:r w:rsidRPr="00874DD1">
              <w:t>z_T</w:t>
            </w:r>
            <w:proofErr w:type="spellEnd"/>
            <w:r w:rsidR="001F74A4" w:rsidRPr="00874DD1">
              <w:t xml:space="preserve"> (</w:t>
            </w:r>
            <w:proofErr w:type="spellStart"/>
            <w:r w:rsidR="001F74A4" w:rsidRPr="00874DD1">
              <w:t>octetstring</w:t>
            </w:r>
            <w:proofErr w:type="spellEnd"/>
            <w:r w:rsidR="001F74A4" w:rsidRPr="00874DD1">
              <w:t>)</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proofErr w:type="spellStart"/>
            <w:r w:rsidRPr="00874DD1">
              <w:t>p_Identifier</w:t>
            </w:r>
            <w:proofErr w:type="spellEnd"/>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w:t>
            </w:r>
            <w:proofErr w:type="spellStart"/>
            <w:r w:rsidR="001F74A4" w:rsidRPr="00874DD1">
              <w:t>octetstring</w:t>
            </w:r>
            <w:proofErr w:type="spellEnd"/>
            <w:r w:rsidR="001F74A4" w:rsidRPr="00874DD1">
              <w:t>)</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proofErr w:type="spellStart"/>
            <w:r w:rsidRPr="00874DD1">
              <w:t>octetstring</w:t>
            </w:r>
            <w:proofErr w:type="spellEnd"/>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proofErr w:type="spellStart"/>
            <w:r w:rsidRPr="00874DD1">
              <w:rPr>
                <w:b/>
              </w:rPr>
              <w:t>fx_SAKKE_EncapsulateKey</w:t>
            </w:r>
            <w:proofErr w:type="spellEnd"/>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proofErr w:type="spellStart"/>
            <w:r w:rsidRPr="00874DD1">
              <w:t>p_SSV</w:t>
            </w:r>
            <w:proofErr w:type="spellEnd"/>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w:t>
            </w:r>
            <w:proofErr w:type="spellStart"/>
            <w:r w:rsidR="001F74A4" w:rsidRPr="00874DD1">
              <w:t>octetstring</w:t>
            </w:r>
            <w:proofErr w:type="spellEnd"/>
            <w:r w:rsidR="001F74A4" w:rsidRPr="00874DD1">
              <w:t>)</w:t>
            </w:r>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proofErr w:type="spellStart"/>
            <w:r w:rsidRPr="00874DD1">
              <w:t>p_SakkePublicKey</w:t>
            </w:r>
            <w:proofErr w:type="spellEnd"/>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w:t>
            </w:r>
            <w:proofErr w:type="spellStart"/>
            <w:r w:rsidR="001F74A4" w:rsidRPr="00874DD1">
              <w:t>octetstring</w:t>
            </w:r>
            <w:proofErr w:type="spellEnd"/>
            <w:r w:rsidR="001F74A4" w:rsidRPr="00874DD1">
              <w:t>)</w:t>
            </w:r>
            <w:r w:rsidRPr="00874DD1">
              <w:t xml:space="preserve"> generated with </w:t>
            </w:r>
            <w:proofErr w:type="spellStart"/>
            <w:r w:rsidRPr="00874DD1">
              <w:t>fx_SAKKE_GeneratePublicKey</w:t>
            </w:r>
            <w:proofErr w:type="spellEnd"/>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w:t>
            </w:r>
            <w:proofErr w:type="spellStart"/>
            <w:r w:rsidR="001F74A4" w:rsidRPr="00874DD1">
              <w:t>octetstring</w:t>
            </w:r>
            <w:proofErr w:type="spellEnd"/>
            <w:r w:rsidR="001F74A4" w:rsidRPr="00874DD1">
              <w:t>)</w:t>
            </w:r>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proofErr w:type="spellStart"/>
            <w:r w:rsidRPr="00874DD1">
              <w:t>p_ParameterSet</w:t>
            </w:r>
            <w:proofErr w:type="spellEnd"/>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proofErr w:type="spellStart"/>
            <w:r w:rsidRPr="00874DD1">
              <w:t>octetstring</w:t>
            </w:r>
            <w:proofErr w:type="spellEnd"/>
            <w:r w:rsidRPr="00874DD1">
              <w:t xml:space="preserve">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proofErr w:type="spellStart"/>
            <w:r w:rsidRPr="00874DD1">
              <w:rPr>
                <w:b/>
              </w:rPr>
              <w:t>fx_SAKKE_ExtractKey</w:t>
            </w:r>
            <w:proofErr w:type="spellEnd"/>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w:t>
            </w:r>
            <w:proofErr w:type="spellStart"/>
            <w:r w:rsidR="001F74A4" w:rsidRPr="00874DD1">
              <w:t>b,S</w:t>
            </w:r>
            <w:proofErr w:type="spellEnd"/>
            <w:r w:rsidR="001F74A4" w:rsidRPr="00874DD1">
              <w:t>))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proofErr w:type="spellStart"/>
            <w:r w:rsidRPr="00874DD1">
              <w:t>p_EncapsulatedData</w:t>
            </w:r>
            <w:proofErr w:type="spellEnd"/>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w:t>
            </w:r>
            <w:proofErr w:type="spellStart"/>
            <w:r w:rsidR="001F74A4" w:rsidRPr="00874DD1">
              <w:t>octetstring</w:t>
            </w:r>
            <w:proofErr w:type="spellEnd"/>
            <w:r w:rsidR="001F74A4" w:rsidRPr="00874DD1">
              <w:t>)</w:t>
            </w:r>
            <w:r w:rsidRPr="00874DD1">
              <w:t xml:space="preserve"> </w:t>
            </w:r>
            <w:proofErr w:type="spellStart"/>
            <w:r w:rsidRPr="00874DD1">
              <w:t>as</w:t>
            </w:r>
            <w:proofErr w:type="spellEnd"/>
            <w:r w:rsidRPr="00874DD1">
              <w:t xml:space="preserve">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proofErr w:type="spellStart"/>
            <w:r w:rsidRPr="00874DD1">
              <w:t>p_SakkeRSK</w:t>
            </w:r>
            <w:proofErr w:type="spellEnd"/>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w:t>
            </w:r>
            <w:proofErr w:type="spellStart"/>
            <w:r w:rsidR="001F74A4" w:rsidRPr="00874DD1">
              <w:t>octetstring</w:t>
            </w:r>
            <w:proofErr w:type="spellEnd"/>
            <w:r w:rsidR="001F74A4" w:rsidRPr="00874DD1">
              <w:t>)</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proofErr w:type="spellStart"/>
            <w:r w:rsidRPr="00874DD1">
              <w:t>p_SakkePublicKey</w:t>
            </w:r>
            <w:proofErr w:type="spellEnd"/>
          </w:p>
        </w:tc>
        <w:tc>
          <w:tcPr>
            <w:tcW w:w="5173" w:type="dxa"/>
            <w:shd w:val="clear" w:color="auto" w:fill="auto"/>
          </w:tcPr>
          <w:p w14:paraId="02971394" w14:textId="77777777" w:rsidR="001F74A4" w:rsidRPr="00874DD1" w:rsidRDefault="001F74A4" w:rsidP="001F74A4">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proofErr w:type="spellStart"/>
            <w:r w:rsidRPr="00874DD1">
              <w:t>p_UID</w:t>
            </w:r>
            <w:proofErr w:type="spellEnd"/>
          </w:p>
        </w:tc>
        <w:tc>
          <w:tcPr>
            <w:tcW w:w="5173" w:type="dxa"/>
            <w:shd w:val="clear" w:color="auto" w:fill="auto"/>
          </w:tcPr>
          <w:p w14:paraId="0C4705DE" w14:textId="77777777" w:rsidR="001F74A4" w:rsidRPr="00874DD1" w:rsidRDefault="001F74A4" w:rsidP="001F74A4">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proofErr w:type="spellStart"/>
            <w:r w:rsidRPr="00874DD1">
              <w:t>p_ParameterSet</w:t>
            </w:r>
            <w:proofErr w:type="spellEnd"/>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proofErr w:type="spellStart"/>
            <w:r w:rsidRPr="00874DD1">
              <w:rPr>
                <w:b/>
              </w:rPr>
              <w:t>fx_ECCSI_GenerateKPAK</w:t>
            </w:r>
            <w:proofErr w:type="spellEnd"/>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proofErr w:type="spellStart"/>
            <w:r w:rsidRPr="00874DD1">
              <w:t>p_KSAK</w:t>
            </w:r>
            <w:proofErr w:type="spellEnd"/>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w:t>
            </w:r>
            <w:proofErr w:type="spellStart"/>
            <w:r w:rsidR="001F74A4" w:rsidRPr="00874DD1">
              <w:t>octetstring</w:t>
            </w:r>
            <w:proofErr w:type="spellEnd"/>
            <w:r w:rsidR="001F74A4" w:rsidRPr="00874DD1">
              <w:t>)</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proofErr w:type="spellStart"/>
            <w:r w:rsidRPr="00874DD1">
              <w:t>octetstring</w:t>
            </w:r>
            <w:proofErr w:type="spellEnd"/>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lastRenderedPageBreak/>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proofErr w:type="spellStart"/>
            <w:r w:rsidRPr="00874DD1">
              <w:rPr>
                <w:b/>
              </w:rPr>
              <w:t>fx_ECCSI_GenerateSskPvtPair</w:t>
            </w:r>
            <w:proofErr w:type="spellEnd"/>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w:t>
            </w:r>
            <w:proofErr w:type="spellStart"/>
            <w:r w:rsidR="001F74A4" w:rsidRPr="00874DD1">
              <w:t>octetstring</w:t>
            </w:r>
            <w:proofErr w:type="spellEnd"/>
            <w:r w:rsidR="001F74A4" w:rsidRPr="00874DD1">
              <w:t>)</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proofErr w:type="spellStart"/>
            <w:r w:rsidRPr="00874DD1">
              <w:t>p_KSAK</w:t>
            </w:r>
            <w:proofErr w:type="spellEnd"/>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w:t>
            </w:r>
            <w:proofErr w:type="spellStart"/>
            <w:r w:rsidR="001F74A4" w:rsidRPr="00874DD1">
              <w:t>octetstring</w:t>
            </w:r>
            <w:proofErr w:type="spellEnd"/>
            <w:r w:rsidR="001F74A4" w:rsidRPr="00874DD1">
              <w:t>)</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proofErr w:type="spellStart"/>
            <w:r w:rsidRPr="00874DD1">
              <w:t>p_EphemeralValue</w:t>
            </w:r>
            <w:proofErr w:type="spellEnd"/>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 xml:space="preserve">type record </w:t>
            </w:r>
            <w:proofErr w:type="spellStart"/>
            <w:r w:rsidR="001B38F0" w:rsidRPr="00874DD1">
              <w:t>ECCSI_SskPvtPair_Type</w:t>
            </w:r>
            <w:proofErr w:type="spellEnd"/>
            <w:r w:rsidR="001B38F0" w:rsidRPr="00874DD1">
              <w:t xml:space="preserve"> {</w:t>
            </w:r>
          </w:p>
          <w:p w14:paraId="00B9263E" w14:textId="77777777" w:rsidR="001B38F0" w:rsidRPr="00874DD1" w:rsidRDefault="001B38F0" w:rsidP="00651E6E">
            <w:pPr>
              <w:pStyle w:val="TAL"/>
            </w:pPr>
            <w:r w:rsidRPr="00874DD1">
              <w:t xml:space="preserve">  </w:t>
            </w:r>
            <w:proofErr w:type="spellStart"/>
            <w:r w:rsidRPr="00874DD1">
              <w:t>octetstring</w:t>
            </w:r>
            <w:proofErr w:type="spellEnd"/>
            <w:r w:rsidRPr="00874DD1">
              <w:t xml:space="preserve"> SSK,</w:t>
            </w:r>
          </w:p>
          <w:p w14:paraId="59FCD49D" w14:textId="77777777" w:rsidR="001B38F0" w:rsidRPr="00874DD1" w:rsidRDefault="001B38F0" w:rsidP="00651E6E">
            <w:pPr>
              <w:pStyle w:val="TAL"/>
            </w:pPr>
            <w:r w:rsidRPr="00874DD1">
              <w:t xml:space="preserve">  </w:t>
            </w:r>
            <w:proofErr w:type="spellStart"/>
            <w:r w:rsidRPr="00874DD1">
              <w:t>octetstring</w:t>
            </w:r>
            <w:proofErr w:type="spellEnd"/>
            <w:r w:rsidRPr="00874DD1">
              <w:t xml:space="preserve">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proofErr w:type="spellStart"/>
            <w:r w:rsidRPr="00874DD1">
              <w:rPr>
                <w:b/>
              </w:rPr>
              <w:t>fx_ECCSI_SignMessage</w:t>
            </w:r>
            <w:proofErr w:type="spellEnd"/>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proofErr w:type="spellStart"/>
            <w:r w:rsidRPr="00874DD1">
              <w:t>p_Message</w:t>
            </w:r>
            <w:proofErr w:type="spellEnd"/>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w:t>
            </w:r>
            <w:proofErr w:type="spellStart"/>
            <w:r w:rsidR="001F74A4" w:rsidRPr="00874DD1">
              <w:t>octetstring</w:t>
            </w:r>
            <w:proofErr w:type="spellEnd"/>
            <w:r w:rsidR="001F74A4" w:rsidRPr="00874DD1">
              <w:t>)</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w:t>
            </w:r>
            <w:proofErr w:type="spellStart"/>
            <w:r w:rsidR="001F74A4" w:rsidRPr="00874DD1">
              <w:t>octetstring</w:t>
            </w:r>
            <w:proofErr w:type="spellEnd"/>
            <w:r w:rsidR="001F74A4" w:rsidRPr="00874DD1">
              <w:t>)</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proofErr w:type="spellStart"/>
            <w:r w:rsidRPr="00874DD1">
              <w:t>p_SSK</w:t>
            </w:r>
            <w:proofErr w:type="spellEnd"/>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w:t>
            </w:r>
            <w:proofErr w:type="spellStart"/>
            <w:r w:rsidR="001F74A4" w:rsidRPr="00874DD1">
              <w:t>octetstring</w:t>
            </w:r>
            <w:proofErr w:type="spellEnd"/>
            <w:r w:rsidR="001F74A4" w:rsidRPr="00874DD1">
              <w:t>)</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proofErr w:type="spellStart"/>
            <w:r w:rsidRPr="00874DD1">
              <w:t>p_PVT</w:t>
            </w:r>
            <w:proofErr w:type="spellEnd"/>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w:t>
            </w:r>
            <w:proofErr w:type="spellStart"/>
            <w:r w:rsidR="001F74A4" w:rsidRPr="00874DD1">
              <w:t>octetstring</w:t>
            </w:r>
            <w:proofErr w:type="spellEnd"/>
            <w:r w:rsidR="001F74A4" w:rsidRPr="00874DD1">
              <w:t>)</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proofErr w:type="spellStart"/>
            <w:r w:rsidRPr="00874DD1">
              <w:t>p_EphemeralValue</w:t>
            </w:r>
            <w:proofErr w:type="spellEnd"/>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proofErr w:type="spellStart"/>
            <w:r w:rsidR="001B38F0" w:rsidRPr="00874DD1">
              <w:t>octetstring</w:t>
            </w:r>
            <w:proofErr w:type="spellEnd"/>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proofErr w:type="spellStart"/>
            <w:r w:rsidRPr="00874DD1">
              <w:rPr>
                <w:b/>
              </w:rPr>
              <w:t>fx_ECCSI_VerifySignature</w:t>
            </w:r>
            <w:proofErr w:type="spellEnd"/>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proofErr w:type="spellStart"/>
            <w:r w:rsidRPr="00874DD1">
              <w:t>p_Message</w:t>
            </w:r>
            <w:proofErr w:type="spellEnd"/>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w:t>
            </w:r>
            <w:proofErr w:type="spellStart"/>
            <w:r w:rsidR="001F74A4" w:rsidRPr="00874DD1">
              <w:t>octetstring</w:t>
            </w:r>
            <w:proofErr w:type="spellEnd"/>
            <w:r w:rsidR="001F74A4" w:rsidRPr="00874DD1">
              <w:t>)</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proofErr w:type="spellStart"/>
            <w:r w:rsidRPr="00874DD1">
              <w:t>p_Signature</w:t>
            </w:r>
            <w:proofErr w:type="spellEnd"/>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w:t>
            </w:r>
            <w:proofErr w:type="spellStart"/>
            <w:r w:rsidR="001F74A4" w:rsidRPr="00874DD1">
              <w:t>octetstring</w:t>
            </w:r>
            <w:proofErr w:type="spellEnd"/>
            <w:r w:rsidR="001F74A4" w:rsidRPr="00874DD1">
              <w:t>)</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proofErr w:type="spellStart"/>
            <w:r w:rsidRPr="00874DD1">
              <w:t>p_KPAK</w:t>
            </w:r>
            <w:proofErr w:type="spellEnd"/>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w:t>
            </w:r>
            <w:proofErr w:type="spellStart"/>
            <w:r w:rsidR="001F74A4" w:rsidRPr="00874DD1">
              <w:t>octetstring</w:t>
            </w:r>
            <w:proofErr w:type="spellEnd"/>
            <w:r w:rsidR="001F74A4" w:rsidRPr="00874DD1">
              <w:t>)</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proofErr w:type="spellStart"/>
            <w:r w:rsidRPr="00874DD1">
              <w:t>p_UID</w:t>
            </w:r>
            <w:proofErr w:type="spellEnd"/>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w:t>
            </w:r>
            <w:proofErr w:type="spellStart"/>
            <w:r w:rsidR="001F74A4" w:rsidRPr="00874DD1">
              <w:t>octetstring</w:t>
            </w:r>
            <w:proofErr w:type="spellEnd"/>
            <w:r w:rsidR="001F74A4" w:rsidRPr="00874DD1">
              <w:t>)</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proofErr w:type="spellStart"/>
            <w:r w:rsidRPr="00874DD1">
              <w:t>boolean</w:t>
            </w:r>
            <w:proofErr w:type="spellEnd"/>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lastRenderedPageBreak/>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proofErr w:type="spellStart"/>
            <w:r w:rsidRPr="00874DD1">
              <w:rPr>
                <w:b/>
              </w:rPr>
              <w:t>fx_XML_Encrypt</w:t>
            </w:r>
            <w:proofErr w:type="spellEnd"/>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 xml:space="preserve">NOTE: the function is defined </w:t>
            </w:r>
            <w:proofErr w:type="gramStart"/>
            <w:r w:rsidRPr="00874DD1">
              <w:t>similar to</w:t>
            </w:r>
            <w:proofErr w:type="gramEnd"/>
            <w:r w:rsidRPr="00874DD1">
              <w:t xml:space="preserve">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proofErr w:type="spellStart"/>
            <w:r w:rsidRPr="00874DD1">
              <w:t>p_Data</w:t>
            </w:r>
            <w:proofErr w:type="spellEnd"/>
          </w:p>
        </w:tc>
        <w:tc>
          <w:tcPr>
            <w:tcW w:w="5173" w:type="dxa"/>
            <w:shd w:val="clear" w:color="auto" w:fill="auto"/>
          </w:tcPr>
          <w:p w14:paraId="4F0785C6" w14:textId="77777777" w:rsidR="001B38F0" w:rsidRPr="00874DD1" w:rsidRDefault="001F74A4" w:rsidP="00651E6E">
            <w:pPr>
              <w:pStyle w:val="TAL"/>
            </w:pPr>
            <w:r w:rsidRPr="00874DD1">
              <w:t>(</w:t>
            </w:r>
            <w:proofErr w:type="spellStart"/>
            <w:r w:rsidRPr="00874DD1">
              <w:t>octetstring</w:t>
            </w:r>
            <w:proofErr w:type="spellEnd"/>
            <w:r w:rsidRPr="00874DD1">
              <w:t>)</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proofErr w:type="spellStart"/>
            <w:r w:rsidRPr="00874DD1">
              <w:t>p_Method</w:t>
            </w:r>
            <w:proofErr w:type="spellEnd"/>
          </w:p>
        </w:tc>
        <w:tc>
          <w:tcPr>
            <w:tcW w:w="5173" w:type="dxa"/>
            <w:shd w:val="clear" w:color="auto" w:fill="auto"/>
          </w:tcPr>
          <w:p w14:paraId="1CFD1206" w14:textId="77777777" w:rsidR="001B38F0" w:rsidRPr="00874DD1" w:rsidRDefault="001B38F0" w:rsidP="00651E6E">
            <w:pPr>
              <w:pStyle w:val="TAL"/>
            </w:pPr>
            <w:r w:rsidRPr="00874DD1">
              <w:t xml:space="preserve">type enumerated </w:t>
            </w:r>
            <w:proofErr w:type="spellStart"/>
            <w:r w:rsidRPr="00874DD1">
              <w:t>XML_EncryptionMethod_Type</w:t>
            </w:r>
            <w:proofErr w:type="spellEnd"/>
            <w:r w:rsidRPr="00874DD1">
              <w:t xml:space="preserv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proofErr w:type="spellStart"/>
            <w:r w:rsidRPr="00874DD1">
              <w:t>p_Key</w:t>
            </w:r>
            <w:proofErr w:type="spellEnd"/>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proofErr w:type="spellStart"/>
            <w:r w:rsidRPr="00874DD1">
              <w:t>p_IV</w:t>
            </w:r>
            <w:proofErr w:type="spellEnd"/>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w:t>
            </w:r>
            <w:proofErr w:type="spellStart"/>
            <w:r w:rsidR="001F74A4" w:rsidRPr="00874DD1">
              <w:t>octetstring</w:t>
            </w:r>
            <w:proofErr w:type="spellEnd"/>
            <w:r w:rsidR="001F74A4" w:rsidRPr="00874DD1">
              <w:t>)</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proofErr w:type="spellStart"/>
            <w:r w:rsidRPr="00874DD1">
              <w:t>octetstring</w:t>
            </w:r>
            <w:proofErr w:type="spellEnd"/>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proofErr w:type="spellStart"/>
            <w:r w:rsidRPr="00874DD1">
              <w:rPr>
                <w:rFonts w:ascii="Arial" w:hAnsi="Arial"/>
                <w:b/>
                <w:sz w:val="18"/>
              </w:rPr>
              <w:t>fx_XML_Decrypt</w:t>
            </w:r>
            <w:proofErr w:type="spellEnd"/>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p_Data</w:t>
            </w:r>
            <w:proofErr w:type="spellEnd"/>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0"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proofErr w:type="spellStart"/>
            <w:r w:rsidRPr="00874DD1">
              <w:rPr>
                <w:rFonts w:ascii="Arial" w:hAnsi="Arial"/>
                <w:sz w:val="18"/>
              </w:rPr>
              <w:t>p_IV</w:t>
            </w:r>
            <w:proofErr w:type="spellEnd"/>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proofErr w:type="spellStart"/>
            <w:r w:rsidRPr="00874DD1">
              <w:rPr>
                <w:rFonts w:ascii="Arial" w:hAnsi="Arial"/>
                <w:sz w:val="18"/>
              </w:rPr>
              <w:t>octetstring</w:t>
            </w:r>
            <w:proofErr w:type="spellEnd"/>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proofErr w:type="spellStart"/>
            <w:r w:rsidRPr="00874DD1">
              <w:rPr>
                <w:b/>
              </w:rPr>
              <w:t>fx_MCX_XML_</w:t>
            </w:r>
            <w:r w:rsidR="001F74A4" w:rsidRPr="00874DD1">
              <w:rPr>
                <w:b/>
              </w:rPr>
              <w:t>AddEnvelopedSignature</w:t>
            </w:r>
            <w:proofErr w:type="spellEnd"/>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 xml:space="preserve">1. The given document has a Signature element with the name of the key to be used to sign the Signature's </w:t>
            </w:r>
            <w:proofErr w:type="spellStart"/>
            <w:r w:rsidRPr="00874DD1">
              <w:t>SignedInfo</w:t>
            </w:r>
            <w:proofErr w:type="spellEnd"/>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 xml:space="preserve">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w:t>
            </w:r>
            <w:r w:rsidR="001F74A4" w:rsidRPr="00874DD1">
              <w:t>a</w:t>
            </w:r>
            <w:r w:rsidRPr="00874DD1">
              <w:t xml:space="preserve">lue shall be added to the Signature's </w:t>
            </w:r>
            <w:proofErr w:type="spellStart"/>
            <w:r w:rsidRPr="00874DD1">
              <w:t>SignatureValue</w:t>
            </w:r>
            <w:proofErr w:type="spellEnd"/>
            <w:r w:rsidRPr="00874DD1">
              <w:t>.</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proofErr w:type="spellStart"/>
            <w:r w:rsidRPr="00874DD1">
              <w:t>p_XmlDocument</w:t>
            </w:r>
            <w:proofErr w:type="spellEnd"/>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w:t>
            </w:r>
            <w:proofErr w:type="spellStart"/>
            <w:r w:rsidR="001F74A4" w:rsidRPr="00874DD1">
              <w:t>charstring</w:t>
            </w:r>
            <w:proofErr w:type="spellEnd"/>
            <w:r w:rsidR="001F74A4" w:rsidRPr="00874DD1">
              <w:t>)</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w:t>
            </w:r>
            <w:proofErr w:type="spellStart"/>
            <w:r w:rsidRPr="00874DD1">
              <w:t>SignedInfo</w:t>
            </w:r>
            <w:proofErr w:type="spellEnd"/>
            <w:r w:rsidRPr="00874DD1">
              <w:t xml:space="preserve"> with reference(s) to objects to be signed </w:t>
            </w:r>
            <w:r w:rsidR="001F74A4" w:rsidRPr="00874DD1">
              <w:t xml:space="preserve">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proofErr w:type="spellStart"/>
            <w:r w:rsidRPr="00874DD1">
              <w:t>p_Key</w:t>
            </w:r>
            <w:proofErr w:type="spellEnd"/>
          </w:p>
        </w:tc>
        <w:tc>
          <w:tcPr>
            <w:tcW w:w="5173" w:type="dxa"/>
            <w:shd w:val="clear" w:color="auto" w:fill="auto"/>
          </w:tcPr>
          <w:p w14:paraId="7C90C23A" w14:textId="77777777" w:rsidR="001B38F0" w:rsidRPr="00874DD1" w:rsidRDefault="001B38F0" w:rsidP="00651E6E">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proofErr w:type="spellStart"/>
            <w:r w:rsidR="001B38F0" w:rsidRPr="00874DD1">
              <w:t>charstring</w:t>
            </w:r>
            <w:proofErr w:type="spellEnd"/>
            <w:r w:rsidR="001B38F0" w:rsidRPr="00874DD1">
              <w:t xml:space="preserve"> containing the document with all </w:t>
            </w:r>
            <w:proofErr w:type="spellStart"/>
            <w:r w:rsidR="001B38F0" w:rsidRPr="00874DD1">
              <w:t>DigestValues</w:t>
            </w:r>
            <w:proofErr w:type="spellEnd"/>
            <w:r w:rsidR="001B38F0" w:rsidRPr="00874DD1">
              <w:t xml:space="preserve"> and the signature of the </w:t>
            </w:r>
            <w:proofErr w:type="spellStart"/>
            <w:r w:rsidR="001B38F0" w:rsidRPr="00874DD1">
              <w:t>SignedInfo</w:t>
            </w:r>
            <w:proofErr w:type="spellEnd"/>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lastRenderedPageBreak/>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proofErr w:type="spellStart"/>
            <w:r w:rsidR="001F74A4" w:rsidRPr="00874DD1">
              <w:rPr>
                <w:rFonts w:ascii="Arial" w:hAnsi="Arial"/>
                <w:sz w:val="18"/>
              </w:rPr>
              <w:t>charstring</w:t>
            </w:r>
            <w:proofErr w:type="spellEnd"/>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proofErr w:type="spellStart"/>
            <w:r w:rsidRPr="00874DD1">
              <w:t>p_Data</w:t>
            </w:r>
            <w:proofErr w:type="spellEnd"/>
          </w:p>
        </w:tc>
        <w:tc>
          <w:tcPr>
            <w:tcW w:w="5173" w:type="dxa"/>
            <w:shd w:val="clear" w:color="auto" w:fill="auto"/>
          </w:tcPr>
          <w:p w14:paraId="0F430175" w14:textId="77777777" w:rsidR="00F107CA" w:rsidRPr="00874DD1" w:rsidRDefault="00F107CA" w:rsidP="003A5F40">
            <w:pPr>
              <w:pStyle w:val="TAL"/>
            </w:pPr>
            <w:r w:rsidRPr="00874DD1">
              <w:t>data (</w:t>
            </w:r>
            <w:proofErr w:type="spellStart"/>
            <w:r w:rsidRPr="00874DD1">
              <w:t>octetstring</w:t>
            </w:r>
            <w:proofErr w:type="spellEnd"/>
            <w:r w:rsidRPr="00874DD1">
              <w:t>)</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proofErr w:type="spellStart"/>
            <w:r w:rsidRPr="00874DD1">
              <w:t>octetstring</w:t>
            </w:r>
            <w:proofErr w:type="spellEnd"/>
            <w:r w:rsidRPr="00874DD1">
              <w:t xml:space="preserve">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proofErr w:type="spellStart"/>
            <w:r w:rsidRPr="00874DD1">
              <w:t>p_Function</w:t>
            </w:r>
            <w:proofErr w:type="spellEnd"/>
          </w:p>
        </w:tc>
        <w:tc>
          <w:tcPr>
            <w:tcW w:w="5173" w:type="dxa"/>
            <w:shd w:val="clear" w:color="auto" w:fill="auto"/>
          </w:tcPr>
          <w:p w14:paraId="49479847" w14:textId="77777777" w:rsidR="001B38F0" w:rsidRPr="00874DD1" w:rsidRDefault="001B38F0" w:rsidP="00651E6E">
            <w:pPr>
              <w:pStyle w:val="TAL"/>
            </w:pPr>
            <w:r w:rsidRPr="00874DD1">
              <w:t xml:space="preserve">type enumerated </w:t>
            </w:r>
            <w:proofErr w:type="spellStart"/>
            <w:r w:rsidRPr="00874DD1">
              <w:t>HASH_Function_Type</w:t>
            </w:r>
            <w:proofErr w:type="spellEnd"/>
            <w:r w:rsidRPr="00874DD1">
              <w:t xml:space="preserv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w:t>
            </w:r>
            <w:proofErr w:type="spellStart"/>
            <w:r w:rsidRPr="00874DD1">
              <w:t>e.g</w:t>
            </w:r>
            <w:proofErr w:type="spellEnd"/>
            <w:r w:rsidRPr="00874DD1">
              <w:t xml:space="preserve">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proofErr w:type="spellStart"/>
            <w:r w:rsidRPr="00874DD1">
              <w:t>p_Data</w:t>
            </w:r>
            <w:proofErr w:type="spellEnd"/>
          </w:p>
        </w:tc>
        <w:tc>
          <w:tcPr>
            <w:tcW w:w="5173" w:type="dxa"/>
            <w:shd w:val="clear" w:color="auto" w:fill="auto"/>
          </w:tcPr>
          <w:p w14:paraId="512241B7" w14:textId="77777777" w:rsidR="001B38F0" w:rsidRPr="00874DD1" w:rsidRDefault="001F74A4" w:rsidP="00651E6E">
            <w:pPr>
              <w:pStyle w:val="TAL"/>
            </w:pPr>
            <w:r w:rsidRPr="00874DD1">
              <w:t>data (</w:t>
            </w:r>
            <w:proofErr w:type="spellStart"/>
            <w:r w:rsidRPr="00874DD1">
              <w:t>octetstring</w:t>
            </w:r>
            <w:proofErr w:type="spellEnd"/>
            <w:r w:rsidRPr="00874DD1">
              <w:t>)</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proofErr w:type="spellStart"/>
            <w:r w:rsidRPr="00874DD1">
              <w:t>octetstring</w:t>
            </w:r>
            <w:proofErr w:type="spellEnd"/>
            <w:r w:rsidRPr="00874DD1">
              <w:t xml:space="preserve">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lastRenderedPageBreak/>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proofErr w:type="spellStart"/>
            <w:r w:rsidRPr="00874DD1">
              <w:rPr>
                <w:b/>
              </w:rPr>
              <w:t>fx_JWK_Signature</w:t>
            </w:r>
            <w:proofErr w:type="spellEnd"/>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proofErr w:type="spellStart"/>
            <w:r w:rsidRPr="00874DD1">
              <w:t>p_String</w:t>
            </w:r>
            <w:proofErr w:type="spellEnd"/>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w:t>
            </w:r>
            <w:proofErr w:type="spellStart"/>
            <w:r w:rsidR="001F74A4" w:rsidRPr="00874DD1">
              <w:t>charstring</w:t>
            </w:r>
            <w:proofErr w:type="spellEnd"/>
            <w:r w:rsidR="001F74A4" w:rsidRPr="00874DD1">
              <w:t>)</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proofErr w:type="spellStart"/>
            <w:r w:rsidRPr="00874DD1">
              <w:t>p_Algorithm</w:t>
            </w:r>
            <w:proofErr w:type="spellEnd"/>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 xml:space="preserve">type enumerated </w:t>
            </w:r>
            <w:proofErr w:type="spellStart"/>
            <w:r w:rsidRPr="00874DD1">
              <w:t>JWK_HashAlgorithm_Type</w:t>
            </w:r>
            <w:proofErr w:type="spellEnd"/>
            <w:r w:rsidRPr="00874DD1">
              <w:t xml:space="preserv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proofErr w:type="spellStart"/>
            <w:r w:rsidRPr="00874DD1">
              <w:t>p_Key</w:t>
            </w:r>
            <w:proofErr w:type="spellEnd"/>
          </w:p>
        </w:tc>
        <w:tc>
          <w:tcPr>
            <w:tcW w:w="5173" w:type="dxa"/>
            <w:shd w:val="clear" w:color="auto" w:fill="auto"/>
          </w:tcPr>
          <w:p w14:paraId="3678390A" w14:textId="77777777" w:rsidR="001B38F0" w:rsidRPr="00874DD1" w:rsidRDefault="001F74A4" w:rsidP="00651E6E">
            <w:pPr>
              <w:pStyle w:val="TAL"/>
            </w:pPr>
            <w:r w:rsidRPr="00874DD1">
              <w:t>key (</w:t>
            </w:r>
            <w:proofErr w:type="spellStart"/>
            <w:r w:rsidRPr="00874DD1">
              <w:t>octetstring</w:t>
            </w:r>
            <w:proofErr w:type="spellEnd"/>
            <w:r w:rsidRPr="00874DD1">
              <w:t>)</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proofErr w:type="spellStart"/>
            <w:r w:rsidRPr="00874DD1">
              <w:t>charstring</w:t>
            </w:r>
            <w:proofErr w:type="spellEnd"/>
            <w:r w:rsidRPr="00874DD1">
              <w:t xml:space="preserve">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proofErr w:type="spellStart"/>
            <w:r w:rsidRPr="00874DD1">
              <w:rPr>
                <w:b/>
              </w:rPr>
              <w:t>fx_XML_Log</w:t>
            </w:r>
            <w:proofErr w:type="spellEnd"/>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proofErr w:type="spellStart"/>
            <w:r w:rsidRPr="00874DD1">
              <w:t>p_FileName</w:t>
            </w:r>
            <w:proofErr w:type="spellEnd"/>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proofErr w:type="spellStart"/>
            <w:r w:rsidRPr="00874DD1">
              <w:t>p_LineNo</w:t>
            </w:r>
            <w:proofErr w:type="spellEnd"/>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proofErr w:type="spellStart"/>
            <w:r w:rsidRPr="00874DD1">
              <w:t>p_UplinkDownlink</w:t>
            </w:r>
            <w:proofErr w:type="spellEnd"/>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proofErr w:type="spellStart"/>
            <w:r w:rsidRPr="00874DD1">
              <w:t>p_XmlDocument</w:t>
            </w:r>
            <w:proofErr w:type="spellEnd"/>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proofErr w:type="spellStart"/>
            <w:r w:rsidRPr="00874DD1">
              <w:rPr>
                <w:b/>
                <w:bCs/>
              </w:rPr>
              <w:t>fx_AEAD_Encryp</w:t>
            </w:r>
            <w:r w:rsidR="00D01DF9" w:rsidRPr="00874DD1">
              <w:rPr>
                <w:b/>
                <w:bCs/>
              </w:rPr>
              <w:t>t</w:t>
            </w:r>
            <w:proofErr w:type="spellEnd"/>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proofErr w:type="spellStart"/>
            <w:r w:rsidRPr="00874DD1">
              <w:t>p_Data</w:t>
            </w:r>
            <w:proofErr w:type="spellEnd"/>
          </w:p>
        </w:tc>
        <w:tc>
          <w:tcPr>
            <w:tcW w:w="5088" w:type="dxa"/>
            <w:shd w:val="clear" w:color="auto" w:fill="auto"/>
          </w:tcPr>
          <w:p w14:paraId="2C56B031" w14:textId="77777777" w:rsidR="00215BCA" w:rsidRPr="00874DD1" w:rsidRDefault="00215BCA" w:rsidP="00BB2656">
            <w:pPr>
              <w:pStyle w:val="TAL"/>
            </w:pPr>
            <w:r w:rsidRPr="00874DD1">
              <w:t>(</w:t>
            </w:r>
            <w:proofErr w:type="spellStart"/>
            <w:r w:rsidRPr="00874DD1">
              <w:t>octetstring</w:t>
            </w:r>
            <w:proofErr w:type="spellEnd"/>
            <w:r w:rsidRPr="00874DD1">
              <w:t>)</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proofErr w:type="spellStart"/>
            <w:r w:rsidRPr="00874DD1">
              <w:t>p_AssociatedData</w:t>
            </w:r>
            <w:proofErr w:type="spellEnd"/>
          </w:p>
        </w:tc>
        <w:tc>
          <w:tcPr>
            <w:tcW w:w="5088" w:type="dxa"/>
            <w:shd w:val="clear" w:color="auto" w:fill="auto"/>
          </w:tcPr>
          <w:p w14:paraId="248FD8E0" w14:textId="77777777" w:rsidR="00215BCA" w:rsidRPr="00874DD1" w:rsidRDefault="00215BCA" w:rsidP="00BB2656">
            <w:pPr>
              <w:pStyle w:val="TAL"/>
            </w:pPr>
            <w:r w:rsidRPr="00874DD1">
              <w:t>(</w:t>
            </w:r>
            <w:proofErr w:type="spellStart"/>
            <w:r w:rsidRPr="00874DD1">
              <w:t>octetstring</w:t>
            </w:r>
            <w:proofErr w:type="spellEnd"/>
            <w:r w:rsidRPr="00874DD1">
              <w:t>)</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proofErr w:type="spellStart"/>
            <w:r w:rsidRPr="00874DD1">
              <w:t>p_Method</w:t>
            </w:r>
            <w:proofErr w:type="spellEnd"/>
          </w:p>
        </w:tc>
        <w:tc>
          <w:tcPr>
            <w:tcW w:w="5088" w:type="dxa"/>
            <w:shd w:val="clear" w:color="auto" w:fill="auto"/>
          </w:tcPr>
          <w:p w14:paraId="6F766EEF" w14:textId="77777777" w:rsidR="00215BCA" w:rsidRPr="00874DD1" w:rsidRDefault="00215BCA" w:rsidP="00BB2656">
            <w:pPr>
              <w:pStyle w:val="TAL"/>
            </w:pPr>
            <w:r w:rsidRPr="00874DD1">
              <w:t xml:space="preserve">type enumerated </w:t>
            </w:r>
            <w:proofErr w:type="spellStart"/>
            <w:r w:rsidRPr="00874DD1">
              <w:t>AEAD_EncryptionMethod_Type</w:t>
            </w:r>
            <w:proofErr w:type="spellEnd"/>
            <w:r w:rsidRPr="00874DD1">
              <w:t xml:space="preserv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proofErr w:type="spellStart"/>
            <w:r w:rsidRPr="00874DD1">
              <w:t>p_Key</w:t>
            </w:r>
            <w:proofErr w:type="spellEnd"/>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proofErr w:type="spellStart"/>
            <w:r w:rsidRPr="00874DD1">
              <w:t>p_IV</w:t>
            </w:r>
            <w:proofErr w:type="spellEnd"/>
          </w:p>
        </w:tc>
        <w:tc>
          <w:tcPr>
            <w:tcW w:w="5088" w:type="dxa"/>
            <w:shd w:val="clear" w:color="auto" w:fill="auto"/>
          </w:tcPr>
          <w:p w14:paraId="7B3E2A14" w14:textId="77777777" w:rsidR="00215BCA" w:rsidRPr="00874DD1" w:rsidRDefault="00215BCA" w:rsidP="00BB2656">
            <w:pPr>
              <w:pStyle w:val="TAL"/>
            </w:pPr>
            <w:r w:rsidRPr="00874DD1">
              <w:t>initial vector (</w:t>
            </w:r>
            <w:proofErr w:type="spellStart"/>
            <w:r w:rsidRPr="00874DD1">
              <w:t>octetstring</w:t>
            </w:r>
            <w:proofErr w:type="spellEnd"/>
            <w:r w:rsidRPr="00874DD1">
              <w:t>)</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proofErr w:type="spellStart"/>
            <w:r w:rsidRPr="00874DD1">
              <w:t>octetstring</w:t>
            </w:r>
            <w:proofErr w:type="spellEnd"/>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proofErr w:type="spellStart"/>
            <w:r w:rsidRPr="00874DD1">
              <w:rPr>
                <w:rFonts w:ascii="Arial" w:hAnsi="Arial"/>
                <w:b/>
                <w:sz w:val="18"/>
              </w:rPr>
              <w:t>fx_AEAD_Decrypt</w:t>
            </w:r>
            <w:proofErr w:type="spellEnd"/>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4" w:name="_Toc27406712"/>
      <w:bookmarkStart w:id="285" w:name="_Toc36037478"/>
      <w:bookmarkStart w:id="286" w:name="_Toc43837849"/>
      <w:bookmarkStart w:id="287" w:name="_Toc51832394"/>
      <w:bookmarkStart w:id="288" w:name="_Toc60167098"/>
      <w:bookmarkStart w:id="289" w:name="_Toc68108940"/>
      <w:bookmarkStart w:id="290" w:name="_Toc75458748"/>
      <w:bookmarkStart w:id="291" w:name="_Toc90631873"/>
      <w:bookmarkStart w:id="292" w:name="_Toc178185910"/>
      <w:r w:rsidRPr="00874DD1">
        <w:t>9</w:t>
      </w:r>
      <w:r w:rsidRPr="00874DD1">
        <w:tab/>
        <w:t>IXIT Proforma</w:t>
      </w:r>
      <w:bookmarkEnd w:id="284"/>
      <w:bookmarkEnd w:id="285"/>
      <w:bookmarkEnd w:id="286"/>
      <w:bookmarkEnd w:id="287"/>
      <w:bookmarkEnd w:id="288"/>
      <w:bookmarkEnd w:id="289"/>
      <w:bookmarkEnd w:id="290"/>
      <w:bookmarkEnd w:id="291"/>
      <w:bookmarkEnd w:id="292"/>
    </w:p>
    <w:p w14:paraId="1E8200C0" w14:textId="77777777" w:rsidR="008B462F" w:rsidRPr="00874DD1" w:rsidRDefault="008B462F" w:rsidP="008B462F">
      <w:pPr>
        <w:pStyle w:val="Heading2"/>
      </w:pPr>
      <w:bookmarkStart w:id="293" w:name="_Toc27406713"/>
      <w:bookmarkStart w:id="294" w:name="_Toc36037479"/>
      <w:bookmarkStart w:id="295" w:name="_Toc43837850"/>
      <w:bookmarkStart w:id="296" w:name="_Toc51832395"/>
      <w:bookmarkStart w:id="297" w:name="_Toc60167099"/>
      <w:bookmarkStart w:id="298" w:name="_Toc68108941"/>
      <w:bookmarkStart w:id="299" w:name="_Toc75458749"/>
      <w:bookmarkStart w:id="300" w:name="_Toc90631874"/>
      <w:bookmarkStart w:id="301" w:name="_Toc178185911"/>
      <w:r w:rsidRPr="00874DD1">
        <w:t>9.1</w:t>
      </w:r>
      <w:r w:rsidRPr="00874DD1">
        <w:tab/>
        <w:t>General</w:t>
      </w:r>
      <w:bookmarkEnd w:id="293"/>
      <w:bookmarkEnd w:id="294"/>
      <w:bookmarkEnd w:id="295"/>
      <w:bookmarkEnd w:id="296"/>
      <w:bookmarkEnd w:id="297"/>
      <w:bookmarkEnd w:id="298"/>
      <w:bookmarkEnd w:id="299"/>
      <w:bookmarkEnd w:id="300"/>
      <w:bookmarkEnd w:id="301"/>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5B2F5DC1" w14:textId="77777777" w:rsidR="008B462F" w:rsidRPr="00874DD1" w:rsidRDefault="008B462F" w:rsidP="008B462F">
      <w:r w:rsidRPr="00874DD1">
        <w:lastRenderedPageBreak/>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2" w:name="_Toc27406714"/>
      <w:bookmarkStart w:id="303" w:name="_Toc36037480"/>
      <w:bookmarkStart w:id="304" w:name="_Toc43837851"/>
      <w:bookmarkStart w:id="305" w:name="_Toc51832396"/>
      <w:bookmarkStart w:id="306" w:name="_Toc60167100"/>
      <w:bookmarkStart w:id="307" w:name="_Toc68108942"/>
      <w:bookmarkStart w:id="308" w:name="_Toc75458750"/>
      <w:bookmarkStart w:id="309" w:name="_Toc90631875"/>
      <w:bookmarkStart w:id="310" w:name="_Toc178185912"/>
      <w:r w:rsidRPr="00874DD1">
        <w:lastRenderedPageBreak/>
        <w:t>9.2</w:t>
      </w:r>
      <w:r w:rsidRPr="00874DD1">
        <w:tab/>
      </w:r>
      <w:bookmarkEnd w:id="302"/>
      <w:bookmarkEnd w:id="303"/>
      <w:bookmarkEnd w:id="304"/>
      <w:bookmarkEnd w:id="305"/>
      <w:bookmarkEnd w:id="306"/>
      <w:bookmarkEnd w:id="307"/>
      <w:r w:rsidR="002C6871" w:rsidRPr="00874DD1">
        <w:t>MCX</w:t>
      </w:r>
      <w:bookmarkEnd w:id="308"/>
      <w:bookmarkEnd w:id="309"/>
      <w:bookmarkEnd w:id="310"/>
    </w:p>
    <w:p w14:paraId="23C1E6C8" w14:textId="7D4FAEB6" w:rsidR="00DD307B" w:rsidRPr="00874DD1" w:rsidRDefault="00DD307B" w:rsidP="00F02FA8">
      <w:pPr>
        <w:pStyle w:val="Heading3"/>
      </w:pPr>
      <w:bookmarkStart w:id="311" w:name="_Toc27406715"/>
      <w:bookmarkStart w:id="312" w:name="_Toc36037481"/>
      <w:bookmarkStart w:id="313" w:name="_Toc43837852"/>
      <w:bookmarkStart w:id="314" w:name="_Toc51832397"/>
      <w:bookmarkStart w:id="315" w:name="_Toc60167101"/>
      <w:bookmarkStart w:id="316" w:name="_Toc68108943"/>
      <w:bookmarkStart w:id="317" w:name="_Toc75458751"/>
      <w:bookmarkStart w:id="318" w:name="_Toc90631876"/>
      <w:bookmarkStart w:id="319" w:name="_Toc178185913"/>
      <w:r w:rsidRPr="00874DD1">
        <w:t>9.2.1</w:t>
      </w:r>
      <w:r w:rsidRPr="00874DD1">
        <w:tab/>
      </w:r>
      <w:r w:rsidR="002C6871" w:rsidRPr="00874DD1">
        <w:t xml:space="preserve">MCX </w:t>
      </w:r>
      <w:r w:rsidRPr="00874DD1">
        <w:t>Client PIXIT</w:t>
      </w:r>
      <w:bookmarkEnd w:id="311"/>
      <w:bookmarkEnd w:id="312"/>
      <w:bookmarkEnd w:id="313"/>
      <w:bookmarkEnd w:id="314"/>
      <w:bookmarkEnd w:id="315"/>
      <w:bookmarkEnd w:id="316"/>
      <w:bookmarkEnd w:id="317"/>
      <w:bookmarkEnd w:id="318"/>
      <w:bookmarkEnd w:id="319"/>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E672E" w:rsidRPr="00874DD1" w14:paraId="777E5871" w14:textId="77777777" w:rsidTr="00EC6677">
        <w:trPr>
          <w:gridAfter w:val="1"/>
          <w:wAfter w:w="66"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2"/>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2"/>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2"/>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1"/>
          <w:wAfter w:w="66" w:type="dxa"/>
          <w:jc w:val="center"/>
        </w:trPr>
        <w:tc>
          <w:tcPr>
            <w:tcW w:w="2737" w:type="dxa"/>
            <w:gridSpan w:val="2"/>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2"/>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1"/>
          <w:wAfter w:w="66" w:type="dxa"/>
          <w:jc w:val="center"/>
        </w:trPr>
        <w:tc>
          <w:tcPr>
            <w:tcW w:w="2737" w:type="dxa"/>
            <w:gridSpan w:val="2"/>
            <w:shd w:val="clear" w:color="auto" w:fill="auto"/>
            <w:noWrap/>
          </w:tcPr>
          <w:p w14:paraId="19CC619C" w14:textId="25C46290" w:rsidR="00AE672E" w:rsidRPr="00874DD1" w:rsidRDefault="00AE672E" w:rsidP="000B5A27">
            <w:pPr>
              <w:pStyle w:val="TAL"/>
            </w:pPr>
            <w:proofErr w:type="spellStart"/>
            <w:r w:rsidRPr="00874DD1">
              <w:t>px_MC</w:t>
            </w:r>
            <w:r w:rsidR="00D01DF9" w:rsidRPr="00874DD1">
              <w:t>X</w:t>
            </w:r>
            <w:r w:rsidRPr="00874DD1">
              <w:t>_Client_B_ID</w:t>
            </w:r>
            <w:proofErr w:type="spellEnd"/>
          </w:p>
        </w:tc>
        <w:tc>
          <w:tcPr>
            <w:tcW w:w="1514" w:type="dxa"/>
            <w:gridSpan w:val="2"/>
            <w:shd w:val="clear" w:color="auto" w:fill="auto"/>
          </w:tcPr>
          <w:p w14:paraId="50C95318" w14:textId="77777777" w:rsidR="00AE672E" w:rsidRPr="00874DD1" w:rsidRDefault="00AE672E" w:rsidP="000B5A27">
            <w:pPr>
              <w:pStyle w:val="TAL"/>
            </w:pPr>
            <w:proofErr w:type="spellStart"/>
            <w:r w:rsidRPr="00874DD1">
              <w:t>charstring</w:t>
            </w:r>
            <w:proofErr w:type="spellEnd"/>
          </w:p>
        </w:tc>
        <w:tc>
          <w:tcPr>
            <w:tcW w:w="1701" w:type="dxa"/>
            <w:gridSpan w:val="2"/>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2"/>
            <w:shd w:val="clear" w:color="auto" w:fill="auto"/>
          </w:tcPr>
          <w:p w14:paraId="614F12DE" w14:textId="77777777" w:rsidR="00AE672E" w:rsidRPr="00874DD1" w:rsidRDefault="00AE672E" w:rsidP="000B5A27">
            <w:pPr>
              <w:pStyle w:val="TAL"/>
            </w:pPr>
          </w:p>
        </w:tc>
        <w:tc>
          <w:tcPr>
            <w:tcW w:w="2833" w:type="dxa"/>
            <w:gridSpan w:val="2"/>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AE672E" w:rsidRPr="00874DD1" w14:paraId="6B03AF94" w14:textId="77777777" w:rsidTr="00EC6677">
        <w:trPr>
          <w:gridAfter w:val="1"/>
          <w:wAfter w:w="66" w:type="dxa"/>
          <w:jc w:val="center"/>
        </w:trPr>
        <w:tc>
          <w:tcPr>
            <w:tcW w:w="2737" w:type="dxa"/>
            <w:gridSpan w:val="2"/>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2"/>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1"/>
          <w:wAfter w:w="66" w:type="dxa"/>
          <w:jc w:val="center"/>
        </w:trPr>
        <w:tc>
          <w:tcPr>
            <w:tcW w:w="2737" w:type="dxa"/>
            <w:gridSpan w:val="2"/>
            <w:shd w:val="clear" w:color="auto" w:fill="auto"/>
            <w:noWrap/>
          </w:tcPr>
          <w:p w14:paraId="0773C218" w14:textId="77777777" w:rsidR="00AE672E" w:rsidRPr="00874DD1" w:rsidRDefault="00AE672E" w:rsidP="00EB476F">
            <w:pPr>
              <w:pStyle w:val="TAL"/>
            </w:pPr>
            <w:proofErr w:type="spellStart"/>
            <w:r w:rsidRPr="00874DD1">
              <w:t>px_MCPTT_</w:t>
            </w:r>
            <w:r w:rsidR="00C05833" w:rsidRPr="00874DD1">
              <w:t>ID_</w:t>
            </w:r>
            <w:r w:rsidRPr="00874DD1">
              <w:t>User_A</w:t>
            </w:r>
            <w:proofErr w:type="spellEnd"/>
          </w:p>
        </w:tc>
        <w:tc>
          <w:tcPr>
            <w:tcW w:w="1514" w:type="dxa"/>
            <w:gridSpan w:val="2"/>
            <w:shd w:val="clear" w:color="auto" w:fill="auto"/>
          </w:tcPr>
          <w:p w14:paraId="7EE9D9F9" w14:textId="77777777" w:rsidR="00AE672E" w:rsidRPr="00874DD1" w:rsidRDefault="00AE672E" w:rsidP="00EB476F">
            <w:pPr>
              <w:pStyle w:val="TAL"/>
            </w:pPr>
            <w:proofErr w:type="spellStart"/>
            <w:r w:rsidRPr="00874DD1">
              <w:t>charstring</w:t>
            </w:r>
            <w:proofErr w:type="spellEnd"/>
          </w:p>
        </w:tc>
        <w:tc>
          <w:tcPr>
            <w:tcW w:w="1701" w:type="dxa"/>
            <w:gridSpan w:val="2"/>
            <w:shd w:val="clear" w:color="auto" w:fill="auto"/>
          </w:tcPr>
          <w:p w14:paraId="6C5C1BB1" w14:textId="77777777" w:rsidR="00AE672E" w:rsidRPr="00874DD1" w:rsidRDefault="00AE672E" w:rsidP="00EB476F">
            <w:pPr>
              <w:pStyle w:val="TAL"/>
            </w:pPr>
            <w:r w:rsidRPr="00874DD1">
              <w:t>"</w:t>
            </w:r>
            <w:proofErr w:type="spellStart"/>
            <w:r w:rsidRPr="00874DD1">
              <w:t>mcptt</w:t>
            </w:r>
            <w:proofErr w:type="spellEnd"/>
            <w:r w:rsidRPr="00874DD1">
              <w:t>-user-A-id@ mcptt-op.gov"</w:t>
            </w:r>
          </w:p>
        </w:tc>
        <w:tc>
          <w:tcPr>
            <w:tcW w:w="1134" w:type="dxa"/>
            <w:gridSpan w:val="2"/>
            <w:shd w:val="clear" w:color="auto" w:fill="auto"/>
          </w:tcPr>
          <w:p w14:paraId="249F476B" w14:textId="77777777" w:rsidR="00AE672E" w:rsidRPr="00874DD1" w:rsidRDefault="00C05833" w:rsidP="00EB476F">
            <w:pPr>
              <w:pStyle w:val="TAL"/>
            </w:pPr>
            <w:r w:rsidRPr="00874DD1">
              <w:t>NOTE 1</w:t>
            </w:r>
          </w:p>
        </w:tc>
        <w:tc>
          <w:tcPr>
            <w:tcW w:w="2833" w:type="dxa"/>
            <w:gridSpan w:val="2"/>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1"/>
          <w:wAfter w:w="66" w:type="dxa"/>
          <w:jc w:val="center"/>
        </w:trPr>
        <w:tc>
          <w:tcPr>
            <w:tcW w:w="2737" w:type="dxa"/>
            <w:gridSpan w:val="2"/>
            <w:shd w:val="clear" w:color="auto" w:fill="auto"/>
            <w:noWrap/>
          </w:tcPr>
          <w:p w14:paraId="0FA532E5" w14:textId="77777777" w:rsidR="00C05833" w:rsidRPr="00874DD1" w:rsidRDefault="00C05833" w:rsidP="00EB476F">
            <w:pPr>
              <w:pStyle w:val="TAL"/>
            </w:pPr>
            <w:proofErr w:type="spellStart"/>
            <w:r w:rsidRPr="00874DD1">
              <w:t>px_MCVideo_ID_User_A</w:t>
            </w:r>
            <w:proofErr w:type="spellEnd"/>
          </w:p>
        </w:tc>
        <w:tc>
          <w:tcPr>
            <w:tcW w:w="1514" w:type="dxa"/>
            <w:gridSpan w:val="2"/>
            <w:shd w:val="clear" w:color="auto" w:fill="auto"/>
          </w:tcPr>
          <w:p w14:paraId="4F9E2AD8" w14:textId="77777777" w:rsidR="00C05833" w:rsidRPr="00874DD1" w:rsidRDefault="00C05833" w:rsidP="00EB476F">
            <w:pPr>
              <w:pStyle w:val="TAL"/>
            </w:pPr>
            <w:proofErr w:type="spellStart"/>
            <w:r w:rsidRPr="00874DD1">
              <w:t>charstring</w:t>
            </w:r>
            <w:proofErr w:type="spellEnd"/>
          </w:p>
        </w:tc>
        <w:tc>
          <w:tcPr>
            <w:tcW w:w="1701" w:type="dxa"/>
            <w:gridSpan w:val="2"/>
            <w:shd w:val="clear" w:color="auto" w:fill="auto"/>
          </w:tcPr>
          <w:p w14:paraId="01DE8E65" w14:textId="77777777" w:rsidR="00C05833" w:rsidRPr="00874DD1" w:rsidRDefault="00C05833" w:rsidP="00EB476F">
            <w:pPr>
              <w:pStyle w:val="TAL"/>
            </w:pPr>
          </w:p>
        </w:tc>
        <w:tc>
          <w:tcPr>
            <w:tcW w:w="1134" w:type="dxa"/>
            <w:gridSpan w:val="2"/>
            <w:shd w:val="clear" w:color="auto" w:fill="auto"/>
          </w:tcPr>
          <w:p w14:paraId="520957B6" w14:textId="77777777" w:rsidR="00C05833" w:rsidRPr="00874DD1" w:rsidRDefault="00C05833" w:rsidP="00EB476F">
            <w:pPr>
              <w:pStyle w:val="TAL"/>
            </w:pPr>
            <w:r w:rsidRPr="00874DD1">
              <w:t>NOTE 1</w:t>
            </w:r>
          </w:p>
        </w:tc>
        <w:tc>
          <w:tcPr>
            <w:tcW w:w="2833" w:type="dxa"/>
            <w:gridSpan w:val="2"/>
            <w:shd w:val="clear" w:color="auto" w:fill="auto"/>
            <w:vAlign w:val="center"/>
          </w:tcPr>
          <w:p w14:paraId="4B76C29A" w14:textId="77777777" w:rsidR="00C05833" w:rsidRPr="00874DD1" w:rsidRDefault="00C05833" w:rsidP="00EB476F">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C05833" w:rsidRPr="00874DD1" w14:paraId="6B4CC45B" w14:textId="77777777" w:rsidTr="00EC6677">
        <w:trPr>
          <w:gridAfter w:val="1"/>
          <w:wAfter w:w="66" w:type="dxa"/>
          <w:jc w:val="center"/>
        </w:trPr>
        <w:tc>
          <w:tcPr>
            <w:tcW w:w="2737" w:type="dxa"/>
            <w:gridSpan w:val="2"/>
            <w:shd w:val="clear" w:color="auto" w:fill="auto"/>
            <w:noWrap/>
          </w:tcPr>
          <w:p w14:paraId="775FE161" w14:textId="77777777" w:rsidR="00C05833" w:rsidRPr="00874DD1" w:rsidRDefault="00C05833" w:rsidP="00EB476F">
            <w:pPr>
              <w:pStyle w:val="TAL"/>
            </w:pPr>
            <w:proofErr w:type="spellStart"/>
            <w:r w:rsidRPr="00874DD1">
              <w:t>px_MCData_ID_User_A</w:t>
            </w:r>
            <w:proofErr w:type="spellEnd"/>
          </w:p>
        </w:tc>
        <w:tc>
          <w:tcPr>
            <w:tcW w:w="1514" w:type="dxa"/>
            <w:gridSpan w:val="2"/>
            <w:shd w:val="clear" w:color="auto" w:fill="auto"/>
          </w:tcPr>
          <w:p w14:paraId="34563B81" w14:textId="77777777" w:rsidR="00C05833" w:rsidRPr="00874DD1" w:rsidRDefault="00C05833" w:rsidP="00EB476F">
            <w:pPr>
              <w:pStyle w:val="TAL"/>
            </w:pPr>
            <w:proofErr w:type="spellStart"/>
            <w:r w:rsidRPr="00874DD1">
              <w:t>charstring</w:t>
            </w:r>
            <w:proofErr w:type="spellEnd"/>
          </w:p>
        </w:tc>
        <w:tc>
          <w:tcPr>
            <w:tcW w:w="1701" w:type="dxa"/>
            <w:gridSpan w:val="2"/>
            <w:shd w:val="clear" w:color="auto" w:fill="auto"/>
          </w:tcPr>
          <w:p w14:paraId="6B3581AD" w14:textId="77777777" w:rsidR="00C05833" w:rsidRPr="00874DD1" w:rsidRDefault="00C05833" w:rsidP="00EB476F">
            <w:pPr>
              <w:pStyle w:val="TAL"/>
            </w:pPr>
          </w:p>
        </w:tc>
        <w:tc>
          <w:tcPr>
            <w:tcW w:w="1134" w:type="dxa"/>
            <w:gridSpan w:val="2"/>
            <w:shd w:val="clear" w:color="auto" w:fill="auto"/>
          </w:tcPr>
          <w:p w14:paraId="7EBCC46D" w14:textId="77777777" w:rsidR="00C05833" w:rsidRPr="00874DD1" w:rsidRDefault="00C05833" w:rsidP="00EB476F">
            <w:pPr>
              <w:pStyle w:val="TAL"/>
            </w:pPr>
            <w:r w:rsidRPr="00874DD1">
              <w:t>NOTE 1</w:t>
            </w:r>
          </w:p>
        </w:tc>
        <w:tc>
          <w:tcPr>
            <w:tcW w:w="2833" w:type="dxa"/>
            <w:gridSpan w:val="2"/>
            <w:shd w:val="clear" w:color="auto" w:fill="auto"/>
            <w:vAlign w:val="center"/>
          </w:tcPr>
          <w:p w14:paraId="2AC89018" w14:textId="77777777" w:rsidR="00C05833" w:rsidRPr="00874DD1" w:rsidRDefault="00C05833" w:rsidP="00EB476F">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E672E" w:rsidRPr="00874DD1" w14:paraId="55C827E0" w14:textId="77777777" w:rsidTr="00EC6677">
        <w:trPr>
          <w:gridAfter w:val="1"/>
          <w:wAfter w:w="66" w:type="dxa"/>
          <w:jc w:val="center"/>
        </w:trPr>
        <w:tc>
          <w:tcPr>
            <w:tcW w:w="2737" w:type="dxa"/>
            <w:gridSpan w:val="2"/>
            <w:shd w:val="clear" w:color="auto" w:fill="auto"/>
            <w:noWrap/>
          </w:tcPr>
          <w:p w14:paraId="26ABD779" w14:textId="77777777" w:rsidR="00AE672E" w:rsidRPr="00874DD1" w:rsidRDefault="00AE672E" w:rsidP="00EB476F">
            <w:pPr>
              <w:pStyle w:val="TAL"/>
            </w:pPr>
            <w:proofErr w:type="spellStart"/>
            <w:r w:rsidRPr="00874DD1">
              <w:t>px_MCPTT_User_A_Alias</w:t>
            </w:r>
            <w:proofErr w:type="spellEnd"/>
          </w:p>
        </w:tc>
        <w:tc>
          <w:tcPr>
            <w:tcW w:w="1514" w:type="dxa"/>
            <w:gridSpan w:val="2"/>
            <w:shd w:val="clear" w:color="auto" w:fill="auto"/>
          </w:tcPr>
          <w:p w14:paraId="297616B9" w14:textId="77777777" w:rsidR="00AE672E" w:rsidRPr="00874DD1" w:rsidRDefault="00AE672E" w:rsidP="00EB476F">
            <w:pPr>
              <w:pStyle w:val="TAL"/>
            </w:pPr>
            <w:proofErr w:type="spellStart"/>
            <w:r w:rsidRPr="00874DD1">
              <w:t>charstring</w:t>
            </w:r>
            <w:proofErr w:type="spellEnd"/>
          </w:p>
        </w:tc>
        <w:tc>
          <w:tcPr>
            <w:tcW w:w="1701" w:type="dxa"/>
            <w:gridSpan w:val="2"/>
            <w:shd w:val="clear" w:color="auto" w:fill="auto"/>
          </w:tcPr>
          <w:p w14:paraId="325281E9" w14:textId="77777777" w:rsidR="00AE672E" w:rsidRPr="00874DD1" w:rsidRDefault="00AE672E" w:rsidP="00EB476F">
            <w:pPr>
              <w:pStyle w:val="TAL"/>
            </w:pPr>
            <w:r w:rsidRPr="00874DD1">
              <w:t>"</w:t>
            </w:r>
            <w:proofErr w:type="spellStart"/>
            <w:r w:rsidRPr="00874DD1">
              <w:t>mcptt</w:t>
            </w:r>
            <w:proofErr w:type="spellEnd"/>
            <w:r w:rsidRPr="00874DD1">
              <w:t>-user-A-alias"</w:t>
            </w:r>
          </w:p>
        </w:tc>
        <w:tc>
          <w:tcPr>
            <w:tcW w:w="1134" w:type="dxa"/>
            <w:gridSpan w:val="2"/>
            <w:shd w:val="clear" w:color="auto" w:fill="auto"/>
          </w:tcPr>
          <w:p w14:paraId="224EA528" w14:textId="77777777" w:rsidR="00AE672E" w:rsidRPr="00874DD1" w:rsidRDefault="00AE672E" w:rsidP="00EB476F">
            <w:pPr>
              <w:pStyle w:val="TAL"/>
            </w:pPr>
          </w:p>
        </w:tc>
        <w:tc>
          <w:tcPr>
            <w:tcW w:w="2833" w:type="dxa"/>
            <w:gridSpan w:val="2"/>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1"/>
          <w:wAfter w:w="66" w:type="dxa"/>
          <w:jc w:val="center"/>
        </w:trPr>
        <w:tc>
          <w:tcPr>
            <w:tcW w:w="2737" w:type="dxa"/>
            <w:gridSpan w:val="2"/>
            <w:shd w:val="clear" w:color="auto" w:fill="auto"/>
            <w:noWrap/>
          </w:tcPr>
          <w:p w14:paraId="3F52E088" w14:textId="3E732311" w:rsidR="00D01DF9" w:rsidRPr="00874DD1" w:rsidRDefault="00D01DF9" w:rsidP="00EB476F">
            <w:pPr>
              <w:pStyle w:val="TAL"/>
            </w:pPr>
            <w:proofErr w:type="spellStart"/>
            <w:r w:rsidRPr="00874DD1">
              <w:t>px_MCVideo_User_A_Alias</w:t>
            </w:r>
            <w:proofErr w:type="spellEnd"/>
          </w:p>
        </w:tc>
        <w:tc>
          <w:tcPr>
            <w:tcW w:w="1514" w:type="dxa"/>
            <w:gridSpan w:val="2"/>
            <w:shd w:val="clear" w:color="auto" w:fill="auto"/>
          </w:tcPr>
          <w:p w14:paraId="697C97DF" w14:textId="62151E83" w:rsidR="00D01DF9" w:rsidRPr="00874DD1" w:rsidRDefault="00D01DF9" w:rsidP="00EB476F">
            <w:pPr>
              <w:pStyle w:val="TAL"/>
            </w:pPr>
            <w:proofErr w:type="spellStart"/>
            <w:r w:rsidRPr="00874DD1">
              <w:t>charstring</w:t>
            </w:r>
            <w:proofErr w:type="spellEnd"/>
          </w:p>
        </w:tc>
        <w:tc>
          <w:tcPr>
            <w:tcW w:w="1701" w:type="dxa"/>
            <w:gridSpan w:val="2"/>
            <w:shd w:val="clear" w:color="auto" w:fill="auto"/>
          </w:tcPr>
          <w:p w14:paraId="6BDB3760" w14:textId="5F407189" w:rsidR="00D01DF9" w:rsidRPr="00874DD1" w:rsidRDefault="00D01DF9" w:rsidP="00EB476F">
            <w:pPr>
              <w:pStyle w:val="TAL"/>
            </w:pPr>
            <w:r w:rsidRPr="00874DD1">
              <w:t>"</w:t>
            </w:r>
            <w:proofErr w:type="spellStart"/>
            <w:r w:rsidRPr="00874DD1">
              <w:t>mcvideo</w:t>
            </w:r>
            <w:proofErr w:type="spellEnd"/>
            <w:r w:rsidRPr="00874DD1">
              <w:t>-user-A-alias"</w:t>
            </w:r>
          </w:p>
        </w:tc>
        <w:tc>
          <w:tcPr>
            <w:tcW w:w="1134" w:type="dxa"/>
            <w:gridSpan w:val="2"/>
            <w:shd w:val="clear" w:color="auto" w:fill="auto"/>
          </w:tcPr>
          <w:p w14:paraId="53E85742" w14:textId="77777777" w:rsidR="00D01DF9" w:rsidRPr="00874DD1" w:rsidRDefault="00D01DF9" w:rsidP="00EB476F">
            <w:pPr>
              <w:pStyle w:val="TAL"/>
            </w:pPr>
          </w:p>
        </w:tc>
        <w:tc>
          <w:tcPr>
            <w:tcW w:w="2833" w:type="dxa"/>
            <w:gridSpan w:val="2"/>
            <w:shd w:val="clear" w:color="auto" w:fill="auto"/>
          </w:tcPr>
          <w:p w14:paraId="136862B6" w14:textId="46508ED4" w:rsidR="00D01DF9" w:rsidRPr="00874DD1" w:rsidRDefault="00D01DF9" w:rsidP="00EB476F">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D01DF9" w:rsidRPr="00874DD1" w14:paraId="37E7779D" w14:textId="77777777" w:rsidTr="00EC6677">
        <w:trPr>
          <w:gridAfter w:val="1"/>
          <w:wAfter w:w="66" w:type="dxa"/>
          <w:jc w:val="center"/>
        </w:trPr>
        <w:tc>
          <w:tcPr>
            <w:tcW w:w="2737" w:type="dxa"/>
            <w:gridSpan w:val="2"/>
            <w:shd w:val="clear" w:color="auto" w:fill="auto"/>
            <w:noWrap/>
          </w:tcPr>
          <w:p w14:paraId="04170823" w14:textId="1B8430BC" w:rsidR="00D01DF9" w:rsidRPr="00874DD1" w:rsidRDefault="00D01DF9" w:rsidP="00EB476F">
            <w:pPr>
              <w:pStyle w:val="TAL"/>
            </w:pPr>
            <w:proofErr w:type="spellStart"/>
            <w:r w:rsidRPr="00874DD1">
              <w:t>px_MCData_User_A_Alias</w:t>
            </w:r>
            <w:proofErr w:type="spellEnd"/>
          </w:p>
        </w:tc>
        <w:tc>
          <w:tcPr>
            <w:tcW w:w="1514" w:type="dxa"/>
            <w:gridSpan w:val="2"/>
            <w:shd w:val="clear" w:color="auto" w:fill="auto"/>
          </w:tcPr>
          <w:p w14:paraId="029FDEFD" w14:textId="394E6E58" w:rsidR="00D01DF9" w:rsidRPr="00874DD1" w:rsidRDefault="00D01DF9" w:rsidP="00EB476F">
            <w:pPr>
              <w:pStyle w:val="TAL"/>
            </w:pPr>
            <w:proofErr w:type="spellStart"/>
            <w:r w:rsidRPr="00874DD1">
              <w:t>charstring</w:t>
            </w:r>
            <w:proofErr w:type="spellEnd"/>
          </w:p>
        </w:tc>
        <w:tc>
          <w:tcPr>
            <w:tcW w:w="1701" w:type="dxa"/>
            <w:gridSpan w:val="2"/>
            <w:shd w:val="clear" w:color="auto" w:fill="auto"/>
          </w:tcPr>
          <w:p w14:paraId="4A3A5332" w14:textId="10EBFBD7" w:rsidR="00D01DF9" w:rsidRPr="00874DD1" w:rsidRDefault="00D01DF9" w:rsidP="00EB476F">
            <w:pPr>
              <w:pStyle w:val="TAL"/>
            </w:pPr>
            <w:r w:rsidRPr="00874DD1">
              <w:t>"</w:t>
            </w:r>
            <w:proofErr w:type="spellStart"/>
            <w:r w:rsidRPr="00874DD1">
              <w:t>mcdata</w:t>
            </w:r>
            <w:proofErr w:type="spellEnd"/>
            <w:r w:rsidRPr="00874DD1">
              <w:t>-user-A-alias"</w:t>
            </w:r>
          </w:p>
        </w:tc>
        <w:tc>
          <w:tcPr>
            <w:tcW w:w="1134" w:type="dxa"/>
            <w:gridSpan w:val="2"/>
            <w:shd w:val="clear" w:color="auto" w:fill="auto"/>
          </w:tcPr>
          <w:p w14:paraId="3A96835A" w14:textId="77777777" w:rsidR="00D01DF9" w:rsidRPr="00874DD1" w:rsidRDefault="00D01DF9" w:rsidP="00EB476F">
            <w:pPr>
              <w:pStyle w:val="TAL"/>
            </w:pPr>
          </w:p>
        </w:tc>
        <w:tc>
          <w:tcPr>
            <w:tcW w:w="2833" w:type="dxa"/>
            <w:gridSpan w:val="2"/>
            <w:shd w:val="clear" w:color="auto" w:fill="auto"/>
          </w:tcPr>
          <w:p w14:paraId="3B39EA8A" w14:textId="482920BA" w:rsidR="00D01DF9" w:rsidRPr="00874DD1" w:rsidRDefault="00D01DF9" w:rsidP="00EB476F">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EB476F" w:rsidRPr="00874DD1" w14:paraId="720DC2FA" w14:textId="77777777" w:rsidTr="00EC6677">
        <w:trPr>
          <w:gridAfter w:val="1"/>
          <w:wAfter w:w="66" w:type="dxa"/>
          <w:jc w:val="center"/>
        </w:trPr>
        <w:tc>
          <w:tcPr>
            <w:tcW w:w="2737" w:type="dxa"/>
            <w:gridSpan w:val="2"/>
            <w:shd w:val="clear" w:color="auto" w:fill="auto"/>
            <w:noWrap/>
          </w:tcPr>
          <w:p w14:paraId="3C9D1E0C" w14:textId="3B9C220D" w:rsidR="00EB476F" w:rsidRPr="00874DD1" w:rsidRDefault="00EB476F" w:rsidP="00EB476F">
            <w:pPr>
              <w:pStyle w:val="TAL"/>
            </w:pPr>
            <w:proofErr w:type="spellStart"/>
            <w:r w:rsidRPr="00874DD1">
              <w:t>px_MCPTT_ID_FA_A</w:t>
            </w:r>
            <w:proofErr w:type="spellEnd"/>
          </w:p>
        </w:tc>
        <w:tc>
          <w:tcPr>
            <w:tcW w:w="1514" w:type="dxa"/>
            <w:gridSpan w:val="2"/>
            <w:shd w:val="clear" w:color="auto" w:fill="auto"/>
          </w:tcPr>
          <w:p w14:paraId="72968740" w14:textId="6FD30E22" w:rsidR="00EB476F" w:rsidRPr="00874DD1" w:rsidRDefault="00EB476F" w:rsidP="00EB476F">
            <w:pPr>
              <w:pStyle w:val="TAL"/>
            </w:pPr>
            <w:proofErr w:type="spellStart"/>
            <w:r w:rsidRPr="00874DD1">
              <w:t>charstring</w:t>
            </w:r>
            <w:proofErr w:type="spellEnd"/>
          </w:p>
        </w:tc>
        <w:tc>
          <w:tcPr>
            <w:tcW w:w="1701" w:type="dxa"/>
            <w:gridSpan w:val="2"/>
            <w:shd w:val="clear" w:color="auto" w:fill="auto"/>
          </w:tcPr>
          <w:p w14:paraId="13CF9ABD" w14:textId="0ED21E26" w:rsidR="00EB476F" w:rsidRPr="00874DD1" w:rsidRDefault="00EB476F" w:rsidP="00EB476F">
            <w:pPr>
              <w:pStyle w:val="TAL"/>
            </w:pPr>
            <w:r w:rsidRPr="00874DD1">
              <w:t>"</w:t>
            </w:r>
            <w:proofErr w:type="spellStart"/>
            <w:r w:rsidRPr="00874DD1">
              <w:t>mcptt</w:t>
            </w:r>
            <w:proofErr w:type="spellEnd"/>
            <w:r w:rsidRPr="00874DD1">
              <w:t>-FA-A-id@ mcptt-op.gov"</w:t>
            </w:r>
          </w:p>
        </w:tc>
        <w:tc>
          <w:tcPr>
            <w:tcW w:w="1134" w:type="dxa"/>
            <w:gridSpan w:val="2"/>
            <w:shd w:val="clear" w:color="auto" w:fill="auto"/>
          </w:tcPr>
          <w:p w14:paraId="1E6FFB23" w14:textId="77777777" w:rsidR="00EB476F" w:rsidRPr="00874DD1" w:rsidRDefault="00EB476F" w:rsidP="00EB476F">
            <w:pPr>
              <w:pStyle w:val="TAL"/>
            </w:pPr>
          </w:p>
        </w:tc>
        <w:tc>
          <w:tcPr>
            <w:tcW w:w="2833" w:type="dxa"/>
            <w:gridSpan w:val="2"/>
            <w:shd w:val="clear" w:color="auto" w:fill="auto"/>
            <w:vAlign w:val="center"/>
          </w:tcPr>
          <w:p w14:paraId="49022337" w14:textId="2DDB4B95" w:rsidR="00EB476F" w:rsidRPr="00874DD1" w:rsidRDefault="00EB476F" w:rsidP="00EB476F">
            <w:pPr>
              <w:pStyle w:val="TAL"/>
            </w:pPr>
            <w:r w:rsidRPr="00874DD1">
              <w:t>The value is a "</w:t>
            </w:r>
            <w:proofErr w:type="spellStart"/>
            <w:r w:rsidRPr="00874DD1">
              <w:t>uri</w:t>
            </w:r>
            <w:proofErr w:type="spellEnd"/>
            <w:r w:rsidRPr="00874DD1">
              <w:t>" attribute. TS 24.483 [13] clause 5.2.48W6</w:t>
            </w:r>
          </w:p>
        </w:tc>
      </w:tr>
      <w:tr w:rsidR="00A10DD4" w:rsidRPr="00874DD1" w14:paraId="0F458A7C" w14:textId="77777777" w:rsidTr="00EC6677">
        <w:trPr>
          <w:gridAfter w:val="1"/>
          <w:wAfter w:w="66" w:type="dxa"/>
          <w:jc w:val="center"/>
        </w:trPr>
        <w:tc>
          <w:tcPr>
            <w:tcW w:w="2737" w:type="dxa"/>
            <w:gridSpan w:val="2"/>
            <w:shd w:val="clear" w:color="auto" w:fill="auto"/>
            <w:noWrap/>
          </w:tcPr>
          <w:p w14:paraId="77EB4924" w14:textId="04A387CD" w:rsidR="00A10DD4" w:rsidRPr="00874DD1" w:rsidRDefault="00A10DD4" w:rsidP="00A10DD4">
            <w:pPr>
              <w:pStyle w:val="TAL"/>
            </w:pPr>
            <w:proofErr w:type="spellStart"/>
            <w:r w:rsidRPr="00874DD1">
              <w:t>px_</w:t>
            </w:r>
            <w:r>
              <w:t>MCData</w:t>
            </w:r>
            <w:r w:rsidRPr="00874DD1">
              <w:t>_ID_FA_A</w:t>
            </w:r>
            <w:proofErr w:type="spellEnd"/>
          </w:p>
        </w:tc>
        <w:tc>
          <w:tcPr>
            <w:tcW w:w="1514" w:type="dxa"/>
            <w:gridSpan w:val="2"/>
            <w:shd w:val="clear" w:color="auto" w:fill="auto"/>
          </w:tcPr>
          <w:p w14:paraId="1861DD19" w14:textId="109D8902"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D6BB4A9" w14:textId="069DDAC9" w:rsidR="00A10DD4" w:rsidRPr="00874DD1" w:rsidRDefault="00A10DD4" w:rsidP="00A10DD4">
            <w:pPr>
              <w:pStyle w:val="TAL"/>
            </w:pPr>
            <w:r w:rsidRPr="00874DD1">
              <w:t>"</w:t>
            </w:r>
            <w:proofErr w:type="spellStart"/>
            <w:r w:rsidRPr="00874DD1">
              <w:t>m</w:t>
            </w:r>
            <w:r>
              <w:t>cdata</w:t>
            </w:r>
            <w:proofErr w:type="spellEnd"/>
            <w:r w:rsidRPr="00874DD1">
              <w:t>-FA-A-id@ mcptt-op.gov"</w:t>
            </w:r>
          </w:p>
        </w:tc>
        <w:tc>
          <w:tcPr>
            <w:tcW w:w="1134" w:type="dxa"/>
            <w:gridSpan w:val="2"/>
            <w:shd w:val="clear" w:color="auto" w:fill="auto"/>
          </w:tcPr>
          <w:p w14:paraId="27FEBA85" w14:textId="77777777" w:rsidR="00A10DD4" w:rsidRPr="00874DD1" w:rsidRDefault="00A10DD4" w:rsidP="00A10DD4">
            <w:pPr>
              <w:pStyle w:val="TAL"/>
            </w:pPr>
          </w:p>
        </w:tc>
        <w:tc>
          <w:tcPr>
            <w:tcW w:w="2833" w:type="dxa"/>
            <w:gridSpan w:val="2"/>
            <w:shd w:val="clear" w:color="auto" w:fill="auto"/>
            <w:vAlign w:val="center"/>
          </w:tcPr>
          <w:p w14:paraId="7246555B" w14:textId="70DF0850" w:rsidR="00A10DD4" w:rsidRPr="00874DD1" w:rsidRDefault="00A10DD4" w:rsidP="00A10DD4">
            <w:pPr>
              <w:pStyle w:val="TAL"/>
            </w:pPr>
            <w:r w:rsidRPr="00874DD1">
              <w:t>The value is a "</w:t>
            </w:r>
            <w:proofErr w:type="spellStart"/>
            <w:r w:rsidRPr="00874DD1">
              <w:t>uri</w:t>
            </w:r>
            <w:proofErr w:type="spellEnd"/>
            <w:r w:rsidRPr="00874DD1">
              <w:t>" attribute. TS 24.483 [13] clause </w:t>
            </w:r>
            <w:r>
              <w:t>10.2.97B3</w:t>
            </w:r>
          </w:p>
        </w:tc>
      </w:tr>
      <w:tr w:rsidR="00A10DD4" w:rsidRPr="00874DD1" w14:paraId="2BA8AF3F" w14:textId="77777777" w:rsidTr="00EC6677">
        <w:trPr>
          <w:gridAfter w:val="1"/>
          <w:wAfter w:w="66" w:type="dxa"/>
          <w:jc w:val="center"/>
        </w:trPr>
        <w:tc>
          <w:tcPr>
            <w:tcW w:w="2737" w:type="dxa"/>
            <w:gridSpan w:val="2"/>
            <w:shd w:val="clear" w:color="auto" w:fill="auto"/>
            <w:noWrap/>
          </w:tcPr>
          <w:p w14:paraId="7AAE9CF4" w14:textId="52292C39" w:rsidR="00A10DD4" w:rsidRPr="00874DD1" w:rsidRDefault="00A10DD4" w:rsidP="00A10DD4">
            <w:pPr>
              <w:pStyle w:val="TAL"/>
            </w:pPr>
            <w:proofErr w:type="spellStart"/>
            <w:r w:rsidRPr="00874DD1">
              <w:t>px_MCX_User_A_ParticipantType</w:t>
            </w:r>
            <w:proofErr w:type="spellEnd"/>
          </w:p>
        </w:tc>
        <w:tc>
          <w:tcPr>
            <w:tcW w:w="1514" w:type="dxa"/>
            <w:gridSpan w:val="2"/>
            <w:shd w:val="clear" w:color="auto" w:fill="auto"/>
          </w:tcPr>
          <w:p w14:paraId="17C8420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8995337" w14:textId="77777777" w:rsidR="00A10DD4" w:rsidRPr="00874DD1" w:rsidRDefault="00A10DD4" w:rsidP="00A10DD4">
            <w:pPr>
              <w:pStyle w:val="TAL"/>
            </w:pPr>
            <w:r w:rsidRPr="00874DD1">
              <w:t>"first responder"</w:t>
            </w:r>
          </w:p>
        </w:tc>
        <w:tc>
          <w:tcPr>
            <w:tcW w:w="1134" w:type="dxa"/>
            <w:gridSpan w:val="2"/>
            <w:shd w:val="clear" w:color="auto" w:fill="auto"/>
          </w:tcPr>
          <w:p w14:paraId="2D1A54ED" w14:textId="77777777" w:rsidR="00A10DD4" w:rsidRPr="00874DD1" w:rsidRDefault="00A10DD4" w:rsidP="00A10DD4">
            <w:pPr>
              <w:pStyle w:val="TAL"/>
            </w:pPr>
          </w:p>
        </w:tc>
        <w:tc>
          <w:tcPr>
            <w:tcW w:w="2833" w:type="dxa"/>
            <w:gridSpan w:val="2"/>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1"/>
          <w:wAfter w:w="66" w:type="dxa"/>
          <w:jc w:val="center"/>
        </w:trPr>
        <w:tc>
          <w:tcPr>
            <w:tcW w:w="2737" w:type="dxa"/>
            <w:gridSpan w:val="2"/>
            <w:shd w:val="clear" w:color="auto" w:fill="auto"/>
            <w:noWrap/>
          </w:tcPr>
          <w:p w14:paraId="5C6689EB" w14:textId="77777777" w:rsidR="00A10DD4" w:rsidRPr="00874DD1" w:rsidRDefault="00A10DD4" w:rsidP="00A10DD4">
            <w:pPr>
              <w:pStyle w:val="TAL"/>
            </w:pPr>
            <w:proofErr w:type="spellStart"/>
            <w:r w:rsidRPr="00874DD1">
              <w:t>px_MCX_DomainName_Organization_A</w:t>
            </w:r>
            <w:proofErr w:type="spellEnd"/>
          </w:p>
        </w:tc>
        <w:tc>
          <w:tcPr>
            <w:tcW w:w="1514" w:type="dxa"/>
            <w:gridSpan w:val="2"/>
            <w:shd w:val="clear" w:color="auto" w:fill="auto"/>
          </w:tcPr>
          <w:p w14:paraId="64C5F68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2"/>
            <w:shd w:val="clear" w:color="auto" w:fill="auto"/>
          </w:tcPr>
          <w:p w14:paraId="0D25E227" w14:textId="77777777" w:rsidR="00A10DD4" w:rsidRPr="00874DD1" w:rsidRDefault="00A10DD4" w:rsidP="00A10DD4">
            <w:pPr>
              <w:pStyle w:val="TAL"/>
            </w:pPr>
          </w:p>
        </w:tc>
        <w:tc>
          <w:tcPr>
            <w:tcW w:w="2833" w:type="dxa"/>
            <w:gridSpan w:val="2"/>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1"/>
          <w:wAfter w:w="66" w:type="dxa"/>
          <w:jc w:val="center"/>
        </w:trPr>
        <w:tc>
          <w:tcPr>
            <w:tcW w:w="2737" w:type="dxa"/>
            <w:gridSpan w:val="2"/>
            <w:shd w:val="clear" w:color="auto" w:fill="auto"/>
            <w:noWrap/>
            <w:vAlign w:val="center"/>
          </w:tcPr>
          <w:p w14:paraId="24B191AD" w14:textId="77777777" w:rsidR="00A10DD4" w:rsidRPr="00874DD1" w:rsidRDefault="00A10DD4" w:rsidP="00A10DD4">
            <w:pPr>
              <w:pStyle w:val="TAL"/>
            </w:pPr>
            <w:proofErr w:type="spellStart"/>
            <w:r w:rsidRPr="00874DD1">
              <w:t>px_MCX_User_A_username</w:t>
            </w:r>
            <w:proofErr w:type="spellEnd"/>
          </w:p>
        </w:tc>
        <w:tc>
          <w:tcPr>
            <w:tcW w:w="1514" w:type="dxa"/>
            <w:gridSpan w:val="2"/>
            <w:shd w:val="clear" w:color="auto" w:fill="auto"/>
            <w:vAlign w:val="center"/>
          </w:tcPr>
          <w:p w14:paraId="4B2E6197"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2"/>
            <w:shd w:val="clear" w:color="auto" w:fill="auto"/>
            <w:vAlign w:val="center"/>
          </w:tcPr>
          <w:p w14:paraId="61996D80" w14:textId="77777777" w:rsidR="00A10DD4" w:rsidRPr="00874DD1" w:rsidRDefault="00A10DD4" w:rsidP="00A10DD4">
            <w:pPr>
              <w:pStyle w:val="TAL"/>
            </w:pPr>
          </w:p>
        </w:tc>
        <w:tc>
          <w:tcPr>
            <w:tcW w:w="2833" w:type="dxa"/>
            <w:gridSpan w:val="2"/>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1"/>
          <w:wAfter w:w="66" w:type="dxa"/>
          <w:jc w:val="center"/>
        </w:trPr>
        <w:tc>
          <w:tcPr>
            <w:tcW w:w="2737" w:type="dxa"/>
            <w:gridSpan w:val="2"/>
            <w:shd w:val="clear" w:color="auto" w:fill="auto"/>
            <w:noWrap/>
            <w:vAlign w:val="center"/>
          </w:tcPr>
          <w:p w14:paraId="5B205923" w14:textId="77777777" w:rsidR="00A10DD4" w:rsidRPr="00874DD1" w:rsidRDefault="00A10DD4" w:rsidP="00A10DD4">
            <w:pPr>
              <w:pStyle w:val="TAL"/>
            </w:pPr>
            <w:proofErr w:type="spellStart"/>
            <w:r w:rsidRPr="00874DD1">
              <w:t>px_MCX_User_A_password</w:t>
            </w:r>
            <w:proofErr w:type="spellEnd"/>
          </w:p>
        </w:tc>
        <w:tc>
          <w:tcPr>
            <w:tcW w:w="1514" w:type="dxa"/>
            <w:gridSpan w:val="2"/>
            <w:shd w:val="clear" w:color="auto" w:fill="auto"/>
            <w:vAlign w:val="center"/>
          </w:tcPr>
          <w:p w14:paraId="03087AE5"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2"/>
            <w:shd w:val="clear" w:color="auto" w:fill="auto"/>
            <w:vAlign w:val="center"/>
          </w:tcPr>
          <w:p w14:paraId="203C07E9" w14:textId="77777777" w:rsidR="00A10DD4" w:rsidRPr="00874DD1" w:rsidRDefault="00A10DD4" w:rsidP="00A10DD4">
            <w:pPr>
              <w:pStyle w:val="TAL"/>
            </w:pPr>
          </w:p>
        </w:tc>
        <w:tc>
          <w:tcPr>
            <w:tcW w:w="2833" w:type="dxa"/>
            <w:gridSpan w:val="2"/>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1"/>
          <w:wAfter w:w="66" w:type="dxa"/>
          <w:jc w:val="center"/>
        </w:trPr>
        <w:tc>
          <w:tcPr>
            <w:tcW w:w="2737" w:type="dxa"/>
            <w:gridSpan w:val="2"/>
            <w:shd w:val="clear" w:color="auto" w:fill="auto"/>
            <w:noWrap/>
          </w:tcPr>
          <w:p w14:paraId="76AD2B3E" w14:textId="10925CF4" w:rsidR="00A10DD4" w:rsidRPr="00874DD1" w:rsidRDefault="00A10DD4" w:rsidP="00A10DD4">
            <w:pPr>
              <w:pStyle w:val="TAL"/>
            </w:pPr>
            <w:proofErr w:type="spellStart"/>
            <w:r w:rsidRPr="00874DD1">
              <w:t>px_MCX_TokenRsaPrivateKey</w:t>
            </w:r>
            <w:proofErr w:type="spellEnd"/>
          </w:p>
        </w:tc>
        <w:tc>
          <w:tcPr>
            <w:tcW w:w="1514" w:type="dxa"/>
            <w:gridSpan w:val="2"/>
            <w:shd w:val="clear" w:color="auto" w:fill="auto"/>
          </w:tcPr>
          <w:p w14:paraId="6C60E4DA" w14:textId="77777777" w:rsidR="00A10DD4" w:rsidRPr="00874DD1" w:rsidRDefault="00A10DD4" w:rsidP="00A10DD4">
            <w:pPr>
              <w:pStyle w:val="TAL"/>
            </w:pPr>
            <w:proofErr w:type="spellStart"/>
            <w:r w:rsidRPr="00874DD1">
              <w:t>octetstring</w:t>
            </w:r>
            <w:proofErr w:type="spellEnd"/>
          </w:p>
        </w:tc>
        <w:tc>
          <w:tcPr>
            <w:tcW w:w="1701" w:type="dxa"/>
            <w:gridSpan w:val="2"/>
            <w:shd w:val="clear" w:color="auto" w:fill="auto"/>
          </w:tcPr>
          <w:p w14:paraId="5C387ECC" w14:textId="77777777" w:rsidR="00A10DD4" w:rsidRPr="00874DD1" w:rsidRDefault="00A10DD4" w:rsidP="00A10DD4">
            <w:pPr>
              <w:pStyle w:val="TAL"/>
            </w:pPr>
          </w:p>
        </w:tc>
        <w:tc>
          <w:tcPr>
            <w:tcW w:w="1134" w:type="dxa"/>
            <w:gridSpan w:val="2"/>
            <w:shd w:val="clear" w:color="auto" w:fill="auto"/>
          </w:tcPr>
          <w:p w14:paraId="7E653ED5" w14:textId="77777777" w:rsidR="00A10DD4" w:rsidRPr="00874DD1" w:rsidRDefault="00A10DD4" w:rsidP="00A10DD4">
            <w:pPr>
              <w:pStyle w:val="TAL"/>
            </w:pPr>
          </w:p>
        </w:tc>
        <w:tc>
          <w:tcPr>
            <w:tcW w:w="2833" w:type="dxa"/>
            <w:gridSpan w:val="2"/>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1"/>
          <w:wAfter w:w="66" w:type="dxa"/>
          <w:jc w:val="center"/>
        </w:trPr>
        <w:tc>
          <w:tcPr>
            <w:tcW w:w="2737" w:type="dxa"/>
            <w:gridSpan w:val="2"/>
            <w:tcBorders>
              <w:bottom w:val="single" w:sz="4" w:space="0" w:color="auto"/>
            </w:tcBorders>
            <w:shd w:val="clear" w:color="auto" w:fill="auto"/>
            <w:noWrap/>
          </w:tcPr>
          <w:p w14:paraId="69BC1A4B" w14:textId="1C5DD8F4" w:rsidR="00A10DD4" w:rsidRPr="00874DD1" w:rsidRDefault="00A10DD4" w:rsidP="00A10DD4">
            <w:pPr>
              <w:pStyle w:val="TAL"/>
            </w:pPr>
            <w:proofErr w:type="spellStart"/>
            <w:r w:rsidRPr="00874DD1">
              <w:t>px_MCX_TrK</w:t>
            </w:r>
            <w:proofErr w:type="spellEnd"/>
          </w:p>
        </w:tc>
        <w:tc>
          <w:tcPr>
            <w:tcW w:w="1514" w:type="dxa"/>
            <w:gridSpan w:val="2"/>
            <w:shd w:val="clear" w:color="auto" w:fill="auto"/>
          </w:tcPr>
          <w:p w14:paraId="7049984B" w14:textId="77777777" w:rsidR="00A10DD4" w:rsidRPr="00874DD1" w:rsidRDefault="00A10DD4" w:rsidP="00A10DD4">
            <w:pPr>
              <w:pStyle w:val="TAL"/>
            </w:pPr>
            <w:r w:rsidRPr="00874DD1">
              <w:t>bitstring</w:t>
            </w:r>
          </w:p>
        </w:tc>
        <w:tc>
          <w:tcPr>
            <w:tcW w:w="1701" w:type="dxa"/>
            <w:gridSpan w:val="2"/>
            <w:shd w:val="clear" w:color="auto" w:fill="auto"/>
          </w:tcPr>
          <w:p w14:paraId="52646869" w14:textId="77777777" w:rsidR="00A10DD4" w:rsidRPr="00874DD1" w:rsidRDefault="00A10DD4" w:rsidP="00A10DD4">
            <w:pPr>
              <w:pStyle w:val="TAL"/>
            </w:pPr>
          </w:p>
        </w:tc>
        <w:tc>
          <w:tcPr>
            <w:tcW w:w="1134" w:type="dxa"/>
            <w:gridSpan w:val="2"/>
            <w:shd w:val="clear" w:color="auto" w:fill="auto"/>
          </w:tcPr>
          <w:p w14:paraId="71066506" w14:textId="77777777" w:rsidR="00A10DD4" w:rsidRPr="00874DD1" w:rsidRDefault="00A10DD4" w:rsidP="00A10DD4">
            <w:pPr>
              <w:pStyle w:val="TAL"/>
            </w:pPr>
          </w:p>
        </w:tc>
        <w:tc>
          <w:tcPr>
            <w:tcW w:w="2833" w:type="dxa"/>
            <w:gridSpan w:val="2"/>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1"/>
          <w:wAfter w:w="66" w:type="dxa"/>
          <w:jc w:val="center"/>
        </w:trPr>
        <w:tc>
          <w:tcPr>
            <w:tcW w:w="2737" w:type="dxa"/>
            <w:gridSpan w:val="2"/>
            <w:tcBorders>
              <w:left w:val="single" w:sz="4" w:space="0" w:color="auto"/>
            </w:tcBorders>
            <w:shd w:val="clear" w:color="auto" w:fill="auto"/>
            <w:noWrap/>
          </w:tcPr>
          <w:p w14:paraId="01736496" w14:textId="0F97A995" w:rsidR="00A10DD4" w:rsidRPr="00874DD1" w:rsidRDefault="00A10DD4" w:rsidP="00A10DD4">
            <w:pPr>
              <w:pStyle w:val="TAL"/>
            </w:pPr>
            <w:proofErr w:type="spellStart"/>
            <w:r w:rsidRPr="00874DD1">
              <w:t>px_MCX_TrK_ID</w:t>
            </w:r>
            <w:proofErr w:type="spellEnd"/>
          </w:p>
        </w:tc>
        <w:tc>
          <w:tcPr>
            <w:tcW w:w="1514" w:type="dxa"/>
            <w:gridSpan w:val="2"/>
            <w:shd w:val="clear" w:color="auto" w:fill="auto"/>
          </w:tcPr>
          <w:p w14:paraId="42E6821E" w14:textId="77777777" w:rsidR="00A10DD4" w:rsidRPr="00874DD1" w:rsidRDefault="00A10DD4" w:rsidP="00A10DD4">
            <w:pPr>
              <w:pStyle w:val="TAL"/>
            </w:pPr>
            <w:r w:rsidRPr="00874DD1">
              <w:t>B32_Type</w:t>
            </w:r>
          </w:p>
        </w:tc>
        <w:tc>
          <w:tcPr>
            <w:tcW w:w="1701" w:type="dxa"/>
            <w:gridSpan w:val="2"/>
            <w:shd w:val="clear" w:color="auto" w:fill="auto"/>
          </w:tcPr>
          <w:p w14:paraId="201A9883" w14:textId="77777777" w:rsidR="00A10DD4" w:rsidRPr="00874DD1" w:rsidRDefault="00A10DD4" w:rsidP="00A10DD4">
            <w:pPr>
              <w:pStyle w:val="TAL"/>
            </w:pPr>
          </w:p>
        </w:tc>
        <w:tc>
          <w:tcPr>
            <w:tcW w:w="1134" w:type="dxa"/>
            <w:gridSpan w:val="2"/>
            <w:shd w:val="clear" w:color="auto" w:fill="auto"/>
          </w:tcPr>
          <w:p w14:paraId="37598FD7" w14:textId="77777777" w:rsidR="00A10DD4" w:rsidRPr="00874DD1" w:rsidRDefault="00A10DD4" w:rsidP="00A10DD4">
            <w:pPr>
              <w:pStyle w:val="TAL"/>
            </w:pPr>
          </w:p>
        </w:tc>
        <w:tc>
          <w:tcPr>
            <w:tcW w:w="2833" w:type="dxa"/>
            <w:gridSpan w:val="2"/>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1"/>
          <w:wAfter w:w="66" w:type="dxa"/>
          <w:jc w:val="center"/>
        </w:trPr>
        <w:tc>
          <w:tcPr>
            <w:tcW w:w="2737" w:type="dxa"/>
            <w:gridSpan w:val="2"/>
            <w:shd w:val="clear" w:color="auto" w:fill="auto"/>
            <w:noWrap/>
          </w:tcPr>
          <w:p w14:paraId="6C2CDC6F" w14:textId="7B4D8B3D" w:rsidR="00A10DD4" w:rsidRPr="00874DD1" w:rsidRDefault="00A10DD4" w:rsidP="00A10DD4">
            <w:pPr>
              <w:pStyle w:val="TAL"/>
            </w:pPr>
            <w:proofErr w:type="spellStart"/>
            <w:r w:rsidRPr="00874DD1">
              <w:t>px_MCX_InK</w:t>
            </w:r>
            <w:proofErr w:type="spellEnd"/>
          </w:p>
        </w:tc>
        <w:tc>
          <w:tcPr>
            <w:tcW w:w="1514" w:type="dxa"/>
            <w:gridSpan w:val="2"/>
            <w:shd w:val="clear" w:color="auto" w:fill="auto"/>
          </w:tcPr>
          <w:p w14:paraId="1011883C" w14:textId="77777777" w:rsidR="00A10DD4" w:rsidRPr="00874DD1" w:rsidRDefault="00A10DD4" w:rsidP="00A10DD4">
            <w:pPr>
              <w:pStyle w:val="TAL"/>
            </w:pPr>
            <w:r w:rsidRPr="00874DD1">
              <w:t>bitstring</w:t>
            </w:r>
          </w:p>
        </w:tc>
        <w:tc>
          <w:tcPr>
            <w:tcW w:w="1701" w:type="dxa"/>
            <w:gridSpan w:val="2"/>
            <w:shd w:val="clear" w:color="auto" w:fill="auto"/>
          </w:tcPr>
          <w:p w14:paraId="0BA42DA8" w14:textId="77777777" w:rsidR="00A10DD4" w:rsidRPr="00874DD1" w:rsidRDefault="00A10DD4" w:rsidP="00A10DD4">
            <w:pPr>
              <w:pStyle w:val="TAL"/>
            </w:pPr>
          </w:p>
        </w:tc>
        <w:tc>
          <w:tcPr>
            <w:tcW w:w="1134" w:type="dxa"/>
            <w:gridSpan w:val="2"/>
            <w:shd w:val="clear" w:color="auto" w:fill="auto"/>
          </w:tcPr>
          <w:p w14:paraId="347840ED" w14:textId="77777777" w:rsidR="00A10DD4" w:rsidRPr="00874DD1" w:rsidRDefault="00A10DD4" w:rsidP="00A10DD4">
            <w:pPr>
              <w:pStyle w:val="TAL"/>
            </w:pPr>
          </w:p>
        </w:tc>
        <w:tc>
          <w:tcPr>
            <w:tcW w:w="2833" w:type="dxa"/>
            <w:gridSpan w:val="2"/>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1"/>
          <w:wAfter w:w="66" w:type="dxa"/>
          <w:jc w:val="center"/>
        </w:trPr>
        <w:tc>
          <w:tcPr>
            <w:tcW w:w="2737" w:type="dxa"/>
            <w:gridSpan w:val="2"/>
            <w:shd w:val="clear" w:color="auto" w:fill="auto"/>
            <w:noWrap/>
          </w:tcPr>
          <w:p w14:paraId="0E1CEF37" w14:textId="2E94ECFA" w:rsidR="00A10DD4" w:rsidRPr="00874DD1" w:rsidRDefault="00A10DD4" w:rsidP="00A10DD4">
            <w:pPr>
              <w:pStyle w:val="TAL"/>
            </w:pPr>
            <w:proofErr w:type="spellStart"/>
            <w:r w:rsidRPr="00874DD1">
              <w:lastRenderedPageBreak/>
              <w:t>px_MCX_InK_ID</w:t>
            </w:r>
            <w:proofErr w:type="spellEnd"/>
          </w:p>
        </w:tc>
        <w:tc>
          <w:tcPr>
            <w:tcW w:w="1514" w:type="dxa"/>
            <w:gridSpan w:val="2"/>
            <w:shd w:val="clear" w:color="auto" w:fill="auto"/>
          </w:tcPr>
          <w:p w14:paraId="0711D95D" w14:textId="77777777" w:rsidR="00A10DD4" w:rsidRPr="00874DD1" w:rsidRDefault="00A10DD4" w:rsidP="00A10DD4">
            <w:pPr>
              <w:pStyle w:val="TAL"/>
            </w:pPr>
            <w:r w:rsidRPr="00874DD1">
              <w:t>B32_Type</w:t>
            </w:r>
          </w:p>
        </w:tc>
        <w:tc>
          <w:tcPr>
            <w:tcW w:w="1701" w:type="dxa"/>
            <w:gridSpan w:val="2"/>
            <w:shd w:val="clear" w:color="auto" w:fill="auto"/>
          </w:tcPr>
          <w:p w14:paraId="52CC8A18" w14:textId="77777777" w:rsidR="00A10DD4" w:rsidRPr="00874DD1" w:rsidRDefault="00A10DD4" w:rsidP="00A10DD4">
            <w:pPr>
              <w:pStyle w:val="TAL"/>
            </w:pPr>
          </w:p>
        </w:tc>
        <w:tc>
          <w:tcPr>
            <w:tcW w:w="1134" w:type="dxa"/>
            <w:gridSpan w:val="2"/>
            <w:shd w:val="clear" w:color="auto" w:fill="auto"/>
          </w:tcPr>
          <w:p w14:paraId="0BDA953C" w14:textId="77777777" w:rsidR="00A10DD4" w:rsidRPr="00874DD1" w:rsidRDefault="00A10DD4" w:rsidP="00A10DD4">
            <w:pPr>
              <w:pStyle w:val="TAL"/>
            </w:pPr>
          </w:p>
        </w:tc>
        <w:tc>
          <w:tcPr>
            <w:tcW w:w="2833" w:type="dxa"/>
            <w:gridSpan w:val="2"/>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1"/>
          <w:wAfter w:w="66" w:type="dxa"/>
          <w:jc w:val="center"/>
        </w:trPr>
        <w:tc>
          <w:tcPr>
            <w:tcW w:w="2737" w:type="dxa"/>
            <w:gridSpan w:val="2"/>
            <w:shd w:val="clear" w:color="auto" w:fill="auto"/>
            <w:noWrap/>
          </w:tcPr>
          <w:p w14:paraId="190DAC39" w14:textId="77777777" w:rsidR="00A10DD4" w:rsidRPr="00874DD1" w:rsidRDefault="00A10DD4" w:rsidP="00A10DD4">
            <w:pPr>
              <w:pStyle w:val="TAL"/>
            </w:pPr>
            <w:proofErr w:type="spellStart"/>
            <w:r w:rsidRPr="00874DD1">
              <w:t>px_MCPTT_ID_User_B</w:t>
            </w:r>
            <w:proofErr w:type="spellEnd"/>
          </w:p>
        </w:tc>
        <w:tc>
          <w:tcPr>
            <w:tcW w:w="1514" w:type="dxa"/>
            <w:gridSpan w:val="2"/>
            <w:shd w:val="clear" w:color="auto" w:fill="auto"/>
          </w:tcPr>
          <w:p w14:paraId="3C94B2C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F9ADB8D" w14:textId="77777777" w:rsidR="00A10DD4" w:rsidRPr="00874DD1" w:rsidRDefault="00A10DD4" w:rsidP="00A10DD4">
            <w:pPr>
              <w:pStyle w:val="TAL"/>
            </w:pPr>
            <w:r w:rsidRPr="00874DD1">
              <w:t>"</w:t>
            </w:r>
            <w:proofErr w:type="spellStart"/>
            <w:r w:rsidRPr="00874DD1">
              <w:t>mcptt</w:t>
            </w:r>
            <w:proofErr w:type="spellEnd"/>
            <w:r w:rsidRPr="00874DD1">
              <w:t>-user-B-id@ mcptt-op.gov"</w:t>
            </w:r>
          </w:p>
        </w:tc>
        <w:tc>
          <w:tcPr>
            <w:tcW w:w="1134" w:type="dxa"/>
            <w:gridSpan w:val="2"/>
            <w:shd w:val="clear" w:color="auto" w:fill="auto"/>
          </w:tcPr>
          <w:p w14:paraId="62E57B99" w14:textId="77777777" w:rsidR="00A10DD4" w:rsidRPr="00874DD1" w:rsidRDefault="00A10DD4" w:rsidP="00A10DD4">
            <w:pPr>
              <w:pStyle w:val="TAL"/>
            </w:pPr>
          </w:p>
        </w:tc>
        <w:tc>
          <w:tcPr>
            <w:tcW w:w="2833" w:type="dxa"/>
            <w:gridSpan w:val="2"/>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1"/>
          <w:wAfter w:w="66" w:type="dxa"/>
          <w:jc w:val="center"/>
        </w:trPr>
        <w:tc>
          <w:tcPr>
            <w:tcW w:w="2737" w:type="dxa"/>
            <w:gridSpan w:val="2"/>
            <w:shd w:val="clear" w:color="auto" w:fill="auto"/>
            <w:noWrap/>
          </w:tcPr>
          <w:p w14:paraId="434FCE1D" w14:textId="3A27433A" w:rsidR="00A10DD4" w:rsidRPr="00874DD1" w:rsidRDefault="00A10DD4" w:rsidP="00A10DD4">
            <w:pPr>
              <w:pStyle w:val="TAL"/>
            </w:pPr>
            <w:proofErr w:type="spellStart"/>
            <w:r w:rsidRPr="00874DD1">
              <w:t>px_MCVideo_ID_User_B</w:t>
            </w:r>
            <w:proofErr w:type="spellEnd"/>
          </w:p>
        </w:tc>
        <w:tc>
          <w:tcPr>
            <w:tcW w:w="1514" w:type="dxa"/>
            <w:gridSpan w:val="2"/>
            <w:shd w:val="clear" w:color="auto" w:fill="auto"/>
          </w:tcPr>
          <w:p w14:paraId="67A30766" w14:textId="0F4AE98E"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45FBE3A" w14:textId="47EEAC20" w:rsidR="00A10DD4" w:rsidRPr="00874DD1" w:rsidRDefault="00A10DD4" w:rsidP="00A10DD4">
            <w:pPr>
              <w:pStyle w:val="TAL"/>
            </w:pPr>
            <w:r w:rsidRPr="00874DD1">
              <w:t>"</w:t>
            </w:r>
            <w:proofErr w:type="spellStart"/>
            <w:r w:rsidRPr="00874DD1">
              <w:t>mcvideo</w:t>
            </w:r>
            <w:proofErr w:type="spellEnd"/>
            <w:r w:rsidRPr="00874DD1">
              <w:t>-user-B-id@ mcptt-op.gov"</w:t>
            </w:r>
          </w:p>
        </w:tc>
        <w:tc>
          <w:tcPr>
            <w:tcW w:w="1134" w:type="dxa"/>
            <w:gridSpan w:val="2"/>
            <w:shd w:val="clear" w:color="auto" w:fill="auto"/>
          </w:tcPr>
          <w:p w14:paraId="18119FAC" w14:textId="77777777" w:rsidR="00A10DD4" w:rsidRPr="00874DD1" w:rsidRDefault="00A10DD4" w:rsidP="00A10DD4">
            <w:pPr>
              <w:pStyle w:val="TAL"/>
            </w:pPr>
          </w:p>
        </w:tc>
        <w:tc>
          <w:tcPr>
            <w:tcW w:w="2833" w:type="dxa"/>
            <w:gridSpan w:val="2"/>
            <w:shd w:val="clear" w:color="auto" w:fill="auto"/>
            <w:vAlign w:val="center"/>
          </w:tcPr>
          <w:p w14:paraId="772752D6" w14:textId="2A4E22AA"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0A62C3DB" w14:textId="77777777" w:rsidTr="00EC6677">
        <w:trPr>
          <w:gridAfter w:val="1"/>
          <w:wAfter w:w="66" w:type="dxa"/>
          <w:jc w:val="center"/>
        </w:trPr>
        <w:tc>
          <w:tcPr>
            <w:tcW w:w="2737" w:type="dxa"/>
            <w:gridSpan w:val="2"/>
            <w:shd w:val="clear" w:color="auto" w:fill="auto"/>
            <w:noWrap/>
          </w:tcPr>
          <w:p w14:paraId="440469E0" w14:textId="1294A1D6" w:rsidR="00A10DD4" w:rsidRPr="00874DD1" w:rsidRDefault="00A10DD4" w:rsidP="00A10DD4">
            <w:pPr>
              <w:pStyle w:val="TAL"/>
            </w:pPr>
            <w:proofErr w:type="spellStart"/>
            <w:r w:rsidRPr="00874DD1">
              <w:t>px_MCData_ID_User_B</w:t>
            </w:r>
            <w:proofErr w:type="spellEnd"/>
          </w:p>
        </w:tc>
        <w:tc>
          <w:tcPr>
            <w:tcW w:w="1514" w:type="dxa"/>
            <w:gridSpan w:val="2"/>
            <w:shd w:val="clear" w:color="auto" w:fill="auto"/>
          </w:tcPr>
          <w:p w14:paraId="785E9CE0" w14:textId="6B114C8E"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0B529CB" w14:textId="11B2DE2C" w:rsidR="00A10DD4" w:rsidRPr="00874DD1" w:rsidRDefault="00A10DD4" w:rsidP="00A10DD4">
            <w:pPr>
              <w:pStyle w:val="TAL"/>
            </w:pPr>
            <w:r w:rsidRPr="00874DD1">
              <w:t>"</w:t>
            </w:r>
            <w:proofErr w:type="spellStart"/>
            <w:r w:rsidRPr="00874DD1">
              <w:t>mcdata</w:t>
            </w:r>
            <w:proofErr w:type="spellEnd"/>
            <w:r w:rsidRPr="00874DD1">
              <w:t>-user-B-id@ mcptt-op.gov"</w:t>
            </w:r>
          </w:p>
        </w:tc>
        <w:tc>
          <w:tcPr>
            <w:tcW w:w="1134" w:type="dxa"/>
            <w:gridSpan w:val="2"/>
            <w:shd w:val="clear" w:color="auto" w:fill="auto"/>
          </w:tcPr>
          <w:p w14:paraId="21114AA8" w14:textId="77777777" w:rsidR="00A10DD4" w:rsidRPr="00874DD1" w:rsidRDefault="00A10DD4" w:rsidP="00A10DD4">
            <w:pPr>
              <w:pStyle w:val="TAL"/>
            </w:pPr>
          </w:p>
        </w:tc>
        <w:tc>
          <w:tcPr>
            <w:tcW w:w="2833" w:type="dxa"/>
            <w:gridSpan w:val="2"/>
            <w:shd w:val="clear" w:color="auto" w:fill="auto"/>
            <w:vAlign w:val="center"/>
          </w:tcPr>
          <w:p w14:paraId="2F69D6D0" w14:textId="1601F7C2"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6C74824A" w14:textId="77777777" w:rsidTr="00EC6677">
        <w:trPr>
          <w:gridAfter w:val="1"/>
          <w:wAfter w:w="66" w:type="dxa"/>
          <w:jc w:val="center"/>
        </w:trPr>
        <w:tc>
          <w:tcPr>
            <w:tcW w:w="2737" w:type="dxa"/>
            <w:gridSpan w:val="2"/>
            <w:shd w:val="clear" w:color="auto" w:fill="auto"/>
            <w:noWrap/>
          </w:tcPr>
          <w:p w14:paraId="2DAB0E3D" w14:textId="5A04B2BD" w:rsidR="00A10DD4" w:rsidRPr="00874DD1" w:rsidRDefault="00A10DD4" w:rsidP="00A10DD4">
            <w:pPr>
              <w:pStyle w:val="TAL"/>
            </w:pPr>
            <w:proofErr w:type="spellStart"/>
            <w:r w:rsidRPr="00874DD1">
              <w:t>px_MCX_User_B_ParticipantType</w:t>
            </w:r>
            <w:proofErr w:type="spellEnd"/>
          </w:p>
        </w:tc>
        <w:tc>
          <w:tcPr>
            <w:tcW w:w="1514" w:type="dxa"/>
            <w:gridSpan w:val="2"/>
            <w:shd w:val="clear" w:color="auto" w:fill="auto"/>
          </w:tcPr>
          <w:p w14:paraId="164E15F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CACD24F" w14:textId="77777777" w:rsidR="00A10DD4" w:rsidRPr="00874DD1" w:rsidRDefault="00A10DD4" w:rsidP="00A10DD4">
            <w:pPr>
              <w:pStyle w:val="TAL"/>
            </w:pPr>
            <w:r w:rsidRPr="00874DD1">
              <w:t>"first responder"</w:t>
            </w:r>
          </w:p>
        </w:tc>
        <w:tc>
          <w:tcPr>
            <w:tcW w:w="1134" w:type="dxa"/>
            <w:gridSpan w:val="2"/>
            <w:shd w:val="clear" w:color="auto" w:fill="auto"/>
          </w:tcPr>
          <w:p w14:paraId="1D0D0209" w14:textId="77777777" w:rsidR="00A10DD4" w:rsidRPr="00874DD1" w:rsidRDefault="00A10DD4" w:rsidP="00A10DD4">
            <w:pPr>
              <w:pStyle w:val="TAL"/>
            </w:pPr>
          </w:p>
        </w:tc>
        <w:tc>
          <w:tcPr>
            <w:tcW w:w="2833" w:type="dxa"/>
            <w:gridSpan w:val="2"/>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1"/>
          <w:wAfter w:w="66" w:type="dxa"/>
          <w:jc w:val="center"/>
        </w:trPr>
        <w:tc>
          <w:tcPr>
            <w:tcW w:w="2737" w:type="dxa"/>
            <w:gridSpan w:val="2"/>
            <w:shd w:val="clear" w:color="auto" w:fill="auto"/>
            <w:noWrap/>
          </w:tcPr>
          <w:p w14:paraId="50C8AFFF" w14:textId="77777777" w:rsidR="00A10DD4" w:rsidRPr="00874DD1" w:rsidRDefault="00A10DD4" w:rsidP="00A10DD4">
            <w:pPr>
              <w:pStyle w:val="TAL"/>
            </w:pPr>
            <w:proofErr w:type="spellStart"/>
            <w:r w:rsidRPr="00874DD1">
              <w:t>px_MCPTT_ID_User_C</w:t>
            </w:r>
            <w:proofErr w:type="spellEnd"/>
          </w:p>
        </w:tc>
        <w:tc>
          <w:tcPr>
            <w:tcW w:w="1514" w:type="dxa"/>
            <w:gridSpan w:val="2"/>
            <w:shd w:val="clear" w:color="auto" w:fill="auto"/>
          </w:tcPr>
          <w:p w14:paraId="3E14B4DC"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3B6B32FD" w14:textId="77777777" w:rsidR="00A10DD4" w:rsidRPr="00874DD1" w:rsidRDefault="00A10DD4" w:rsidP="00A10DD4">
            <w:pPr>
              <w:pStyle w:val="TAL"/>
            </w:pPr>
            <w:r w:rsidRPr="00874DD1">
              <w:t>"</w:t>
            </w:r>
            <w:proofErr w:type="spellStart"/>
            <w:r w:rsidRPr="00874DD1">
              <w:t>mcptt</w:t>
            </w:r>
            <w:proofErr w:type="spellEnd"/>
            <w:r w:rsidRPr="00874DD1">
              <w:t>-user-C-id@ mcptt-op.gov"</w:t>
            </w:r>
          </w:p>
        </w:tc>
        <w:tc>
          <w:tcPr>
            <w:tcW w:w="1134" w:type="dxa"/>
            <w:gridSpan w:val="2"/>
            <w:shd w:val="clear" w:color="auto" w:fill="auto"/>
          </w:tcPr>
          <w:p w14:paraId="1A8FF04D" w14:textId="77777777" w:rsidR="00A10DD4" w:rsidRPr="00874DD1" w:rsidRDefault="00A10DD4" w:rsidP="00A10DD4">
            <w:pPr>
              <w:pStyle w:val="TAL"/>
            </w:pPr>
          </w:p>
        </w:tc>
        <w:tc>
          <w:tcPr>
            <w:tcW w:w="2833" w:type="dxa"/>
            <w:gridSpan w:val="2"/>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1"/>
          <w:wAfter w:w="66" w:type="dxa"/>
          <w:jc w:val="center"/>
        </w:trPr>
        <w:tc>
          <w:tcPr>
            <w:tcW w:w="2737" w:type="dxa"/>
            <w:gridSpan w:val="2"/>
            <w:shd w:val="clear" w:color="auto" w:fill="auto"/>
            <w:noWrap/>
          </w:tcPr>
          <w:p w14:paraId="49AED5A5" w14:textId="5EBFAB58" w:rsidR="00A10DD4" w:rsidRPr="00874DD1" w:rsidRDefault="00A10DD4" w:rsidP="00A10DD4">
            <w:pPr>
              <w:pStyle w:val="TAL"/>
            </w:pPr>
            <w:proofErr w:type="spellStart"/>
            <w:r w:rsidRPr="00874DD1">
              <w:t>px_MCVideo_ID_User_C</w:t>
            </w:r>
            <w:proofErr w:type="spellEnd"/>
          </w:p>
        </w:tc>
        <w:tc>
          <w:tcPr>
            <w:tcW w:w="1514" w:type="dxa"/>
            <w:gridSpan w:val="2"/>
            <w:shd w:val="clear" w:color="auto" w:fill="auto"/>
          </w:tcPr>
          <w:p w14:paraId="534701E4" w14:textId="7A1D47AD"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62077B2" w14:textId="5053A997" w:rsidR="00A10DD4" w:rsidRPr="00874DD1" w:rsidRDefault="00A10DD4" w:rsidP="00A10DD4">
            <w:pPr>
              <w:pStyle w:val="TAL"/>
            </w:pPr>
            <w:r w:rsidRPr="00874DD1">
              <w:t>"</w:t>
            </w:r>
            <w:proofErr w:type="spellStart"/>
            <w:r w:rsidRPr="00874DD1">
              <w:t>mcvideo</w:t>
            </w:r>
            <w:proofErr w:type="spellEnd"/>
            <w:r w:rsidRPr="00874DD1">
              <w:t>-user-C-id@ mcptt-op.gov"</w:t>
            </w:r>
          </w:p>
        </w:tc>
        <w:tc>
          <w:tcPr>
            <w:tcW w:w="1134" w:type="dxa"/>
            <w:gridSpan w:val="2"/>
            <w:shd w:val="clear" w:color="auto" w:fill="auto"/>
          </w:tcPr>
          <w:p w14:paraId="069CC8C6" w14:textId="77777777" w:rsidR="00A10DD4" w:rsidRPr="00874DD1" w:rsidRDefault="00A10DD4" w:rsidP="00A10DD4">
            <w:pPr>
              <w:pStyle w:val="TAL"/>
            </w:pPr>
          </w:p>
        </w:tc>
        <w:tc>
          <w:tcPr>
            <w:tcW w:w="2833" w:type="dxa"/>
            <w:gridSpan w:val="2"/>
            <w:shd w:val="clear" w:color="auto" w:fill="auto"/>
            <w:vAlign w:val="center"/>
          </w:tcPr>
          <w:p w14:paraId="47CF16FE" w14:textId="349DD581"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29E30512" w14:textId="77777777" w:rsidTr="00EC6677">
        <w:trPr>
          <w:gridAfter w:val="1"/>
          <w:wAfter w:w="66" w:type="dxa"/>
          <w:jc w:val="center"/>
        </w:trPr>
        <w:tc>
          <w:tcPr>
            <w:tcW w:w="2737" w:type="dxa"/>
            <w:gridSpan w:val="2"/>
            <w:shd w:val="clear" w:color="auto" w:fill="auto"/>
            <w:noWrap/>
          </w:tcPr>
          <w:p w14:paraId="7C2C1B57" w14:textId="261492ED" w:rsidR="00A10DD4" w:rsidRPr="00874DD1" w:rsidRDefault="00A10DD4" w:rsidP="00A10DD4">
            <w:pPr>
              <w:pStyle w:val="TAL"/>
            </w:pPr>
            <w:proofErr w:type="spellStart"/>
            <w:r w:rsidRPr="00874DD1">
              <w:t>px_MCData_ID_User_C</w:t>
            </w:r>
            <w:proofErr w:type="spellEnd"/>
          </w:p>
        </w:tc>
        <w:tc>
          <w:tcPr>
            <w:tcW w:w="1514" w:type="dxa"/>
            <w:gridSpan w:val="2"/>
            <w:shd w:val="clear" w:color="auto" w:fill="auto"/>
          </w:tcPr>
          <w:p w14:paraId="4321D390" w14:textId="7E55587F"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03BE1801" w14:textId="2B310E81" w:rsidR="00A10DD4" w:rsidRPr="00874DD1" w:rsidRDefault="00A10DD4" w:rsidP="00A10DD4">
            <w:pPr>
              <w:pStyle w:val="TAL"/>
            </w:pPr>
            <w:r w:rsidRPr="00874DD1">
              <w:t>"</w:t>
            </w:r>
            <w:proofErr w:type="spellStart"/>
            <w:r w:rsidRPr="00874DD1">
              <w:t>mcdata</w:t>
            </w:r>
            <w:proofErr w:type="spellEnd"/>
            <w:r w:rsidRPr="00874DD1">
              <w:t>-user-C-id@ mcptt-op.gov"</w:t>
            </w:r>
          </w:p>
        </w:tc>
        <w:tc>
          <w:tcPr>
            <w:tcW w:w="1134" w:type="dxa"/>
            <w:gridSpan w:val="2"/>
            <w:shd w:val="clear" w:color="auto" w:fill="auto"/>
          </w:tcPr>
          <w:p w14:paraId="2EAB85ED" w14:textId="77777777" w:rsidR="00A10DD4" w:rsidRPr="00874DD1" w:rsidRDefault="00A10DD4" w:rsidP="00A10DD4">
            <w:pPr>
              <w:pStyle w:val="TAL"/>
            </w:pPr>
          </w:p>
        </w:tc>
        <w:tc>
          <w:tcPr>
            <w:tcW w:w="2833" w:type="dxa"/>
            <w:gridSpan w:val="2"/>
            <w:shd w:val="clear" w:color="auto" w:fill="auto"/>
            <w:vAlign w:val="center"/>
          </w:tcPr>
          <w:p w14:paraId="053DAB58" w14:textId="140622D6"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537A5250" w14:textId="77777777" w:rsidTr="00EC6677">
        <w:trPr>
          <w:gridAfter w:val="1"/>
          <w:wAfter w:w="66" w:type="dxa"/>
          <w:jc w:val="center"/>
        </w:trPr>
        <w:tc>
          <w:tcPr>
            <w:tcW w:w="2737" w:type="dxa"/>
            <w:gridSpan w:val="2"/>
            <w:shd w:val="clear" w:color="auto" w:fill="auto"/>
            <w:noWrap/>
          </w:tcPr>
          <w:p w14:paraId="50971C52" w14:textId="098B749B" w:rsidR="00A10DD4" w:rsidRPr="00874DD1" w:rsidRDefault="00A10DD4" w:rsidP="00A10DD4">
            <w:pPr>
              <w:pStyle w:val="TAL"/>
            </w:pPr>
            <w:proofErr w:type="spellStart"/>
            <w:r w:rsidRPr="00874DD1">
              <w:t>px_MCX_User_C_ParticipantType</w:t>
            </w:r>
            <w:proofErr w:type="spellEnd"/>
          </w:p>
        </w:tc>
        <w:tc>
          <w:tcPr>
            <w:tcW w:w="1514" w:type="dxa"/>
            <w:gridSpan w:val="2"/>
            <w:shd w:val="clear" w:color="auto" w:fill="auto"/>
          </w:tcPr>
          <w:p w14:paraId="50265F8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B2B09BE" w14:textId="77777777" w:rsidR="00A10DD4" w:rsidRPr="00874DD1" w:rsidRDefault="00A10DD4" w:rsidP="00A10DD4">
            <w:pPr>
              <w:pStyle w:val="TAL"/>
            </w:pPr>
            <w:r w:rsidRPr="00874DD1">
              <w:t>"first responder"</w:t>
            </w:r>
          </w:p>
        </w:tc>
        <w:tc>
          <w:tcPr>
            <w:tcW w:w="1134" w:type="dxa"/>
            <w:gridSpan w:val="2"/>
            <w:shd w:val="clear" w:color="auto" w:fill="auto"/>
          </w:tcPr>
          <w:p w14:paraId="6D21A01A" w14:textId="77777777" w:rsidR="00A10DD4" w:rsidRPr="00874DD1" w:rsidRDefault="00A10DD4" w:rsidP="00A10DD4">
            <w:pPr>
              <w:pStyle w:val="TAL"/>
            </w:pPr>
          </w:p>
        </w:tc>
        <w:tc>
          <w:tcPr>
            <w:tcW w:w="2833" w:type="dxa"/>
            <w:gridSpan w:val="2"/>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After w:val="1"/>
          <w:wAfter w:w="66" w:type="dxa"/>
          <w:jc w:val="center"/>
        </w:trPr>
        <w:tc>
          <w:tcPr>
            <w:tcW w:w="2737" w:type="dxa"/>
            <w:gridSpan w:val="2"/>
            <w:shd w:val="clear" w:color="auto" w:fill="auto"/>
            <w:noWrap/>
          </w:tcPr>
          <w:p w14:paraId="5D03F224" w14:textId="77777777" w:rsidR="00A10DD4" w:rsidRPr="00874DD1" w:rsidRDefault="00A10DD4" w:rsidP="00A10DD4">
            <w:pPr>
              <w:pStyle w:val="TAL"/>
            </w:pPr>
            <w:proofErr w:type="spellStart"/>
            <w:r w:rsidRPr="00874DD1">
              <w:t>px_MCPTT_ID_User_D</w:t>
            </w:r>
            <w:proofErr w:type="spellEnd"/>
          </w:p>
        </w:tc>
        <w:tc>
          <w:tcPr>
            <w:tcW w:w="1514" w:type="dxa"/>
            <w:gridSpan w:val="2"/>
            <w:shd w:val="clear" w:color="auto" w:fill="auto"/>
          </w:tcPr>
          <w:p w14:paraId="7B6D4204"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98A85B8" w14:textId="77777777" w:rsidR="00A10DD4" w:rsidRPr="00874DD1" w:rsidRDefault="00A10DD4" w:rsidP="00A10DD4">
            <w:pPr>
              <w:pStyle w:val="TAL"/>
            </w:pPr>
            <w:r w:rsidRPr="00874DD1">
              <w:t>"</w:t>
            </w:r>
            <w:proofErr w:type="spellStart"/>
            <w:r w:rsidRPr="00874DD1">
              <w:t>mcptt</w:t>
            </w:r>
            <w:proofErr w:type="spellEnd"/>
            <w:r w:rsidRPr="00874DD1">
              <w:t>-user-D-id@ mcptt-op.gov"</w:t>
            </w:r>
          </w:p>
        </w:tc>
        <w:tc>
          <w:tcPr>
            <w:tcW w:w="1134" w:type="dxa"/>
            <w:gridSpan w:val="2"/>
            <w:shd w:val="clear" w:color="auto" w:fill="auto"/>
          </w:tcPr>
          <w:p w14:paraId="4238BDD5" w14:textId="77777777" w:rsidR="00A10DD4" w:rsidRPr="00874DD1" w:rsidRDefault="00A10DD4" w:rsidP="00A10DD4">
            <w:pPr>
              <w:pStyle w:val="TAL"/>
            </w:pPr>
          </w:p>
        </w:tc>
        <w:tc>
          <w:tcPr>
            <w:tcW w:w="2833" w:type="dxa"/>
            <w:gridSpan w:val="2"/>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1"/>
          <w:wBefore w:w="66" w:type="dxa"/>
          <w:jc w:val="center"/>
        </w:trPr>
        <w:tc>
          <w:tcPr>
            <w:tcW w:w="2737" w:type="dxa"/>
            <w:gridSpan w:val="2"/>
            <w:shd w:val="clear" w:color="auto" w:fill="auto"/>
            <w:noWrap/>
          </w:tcPr>
          <w:p w14:paraId="588137B2" w14:textId="77777777" w:rsidR="00A10DD4" w:rsidRPr="00874DD1" w:rsidRDefault="00A10DD4" w:rsidP="00A10DD4">
            <w:pPr>
              <w:pStyle w:val="TAL"/>
            </w:pPr>
            <w:proofErr w:type="spellStart"/>
            <w:r w:rsidRPr="00874DD1">
              <w:t>px_MCVideo_ID_User_D</w:t>
            </w:r>
            <w:proofErr w:type="spellEnd"/>
          </w:p>
        </w:tc>
        <w:tc>
          <w:tcPr>
            <w:tcW w:w="1514" w:type="dxa"/>
            <w:gridSpan w:val="2"/>
            <w:shd w:val="clear" w:color="auto" w:fill="auto"/>
          </w:tcPr>
          <w:p w14:paraId="70428E50"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45A8D6C" w14:textId="77777777" w:rsidR="00A10DD4" w:rsidRPr="00874DD1" w:rsidRDefault="00A10DD4" w:rsidP="00A10DD4">
            <w:pPr>
              <w:pStyle w:val="TAL"/>
            </w:pPr>
            <w:r w:rsidRPr="00874DD1">
              <w:t>"</w:t>
            </w:r>
            <w:proofErr w:type="spellStart"/>
            <w:r w:rsidRPr="00874DD1">
              <w:t>mcvideo</w:t>
            </w:r>
            <w:proofErr w:type="spellEnd"/>
            <w:r w:rsidRPr="00874DD1">
              <w:t>-user-D-id@ mcptt-op.gov"</w:t>
            </w:r>
          </w:p>
        </w:tc>
        <w:tc>
          <w:tcPr>
            <w:tcW w:w="1134" w:type="dxa"/>
            <w:gridSpan w:val="2"/>
            <w:shd w:val="clear" w:color="auto" w:fill="auto"/>
          </w:tcPr>
          <w:p w14:paraId="60F03389" w14:textId="77777777" w:rsidR="00A10DD4" w:rsidRPr="00874DD1" w:rsidRDefault="00A10DD4" w:rsidP="00A10DD4">
            <w:pPr>
              <w:pStyle w:val="TAL"/>
            </w:pPr>
          </w:p>
        </w:tc>
        <w:tc>
          <w:tcPr>
            <w:tcW w:w="2833" w:type="dxa"/>
            <w:gridSpan w:val="2"/>
            <w:shd w:val="clear" w:color="auto" w:fill="auto"/>
            <w:vAlign w:val="center"/>
          </w:tcPr>
          <w:p w14:paraId="79F5FDA9" w14:textId="77777777" w:rsidR="00A10DD4" w:rsidRPr="00874DD1" w:rsidRDefault="00A10DD4" w:rsidP="00A10DD4">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0DD4" w:rsidRPr="00874DD1" w14:paraId="17AD23CE" w14:textId="77777777" w:rsidTr="00EC6677">
        <w:trPr>
          <w:gridBefore w:val="1"/>
          <w:wBefore w:w="66" w:type="dxa"/>
          <w:jc w:val="center"/>
        </w:trPr>
        <w:tc>
          <w:tcPr>
            <w:tcW w:w="2737" w:type="dxa"/>
            <w:gridSpan w:val="2"/>
            <w:shd w:val="clear" w:color="auto" w:fill="auto"/>
            <w:noWrap/>
          </w:tcPr>
          <w:p w14:paraId="485196B6" w14:textId="77777777" w:rsidR="00A10DD4" w:rsidRPr="00874DD1" w:rsidRDefault="00A10DD4" w:rsidP="00A10DD4">
            <w:pPr>
              <w:pStyle w:val="TAL"/>
            </w:pPr>
            <w:proofErr w:type="spellStart"/>
            <w:r w:rsidRPr="00874DD1">
              <w:t>px_MCData_ID_User_D</w:t>
            </w:r>
            <w:proofErr w:type="spellEnd"/>
          </w:p>
        </w:tc>
        <w:tc>
          <w:tcPr>
            <w:tcW w:w="1514" w:type="dxa"/>
            <w:gridSpan w:val="2"/>
            <w:shd w:val="clear" w:color="auto" w:fill="auto"/>
          </w:tcPr>
          <w:p w14:paraId="7D0F8F9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5903AA81" w14:textId="77777777" w:rsidR="00A10DD4" w:rsidRPr="00874DD1" w:rsidRDefault="00A10DD4" w:rsidP="00A10DD4">
            <w:pPr>
              <w:pStyle w:val="TAL"/>
            </w:pPr>
            <w:r w:rsidRPr="00874DD1">
              <w:t>"</w:t>
            </w:r>
            <w:proofErr w:type="spellStart"/>
            <w:r w:rsidRPr="00874DD1">
              <w:t>mcdata</w:t>
            </w:r>
            <w:proofErr w:type="spellEnd"/>
            <w:r w:rsidRPr="00874DD1">
              <w:t>-user-D-id@ mcptt-op.gov"</w:t>
            </w:r>
          </w:p>
        </w:tc>
        <w:tc>
          <w:tcPr>
            <w:tcW w:w="1134" w:type="dxa"/>
            <w:gridSpan w:val="2"/>
            <w:shd w:val="clear" w:color="auto" w:fill="auto"/>
          </w:tcPr>
          <w:p w14:paraId="7CB10860" w14:textId="77777777" w:rsidR="00A10DD4" w:rsidRPr="00874DD1" w:rsidRDefault="00A10DD4" w:rsidP="00A10DD4">
            <w:pPr>
              <w:pStyle w:val="TAL"/>
            </w:pPr>
          </w:p>
        </w:tc>
        <w:tc>
          <w:tcPr>
            <w:tcW w:w="2833" w:type="dxa"/>
            <w:gridSpan w:val="2"/>
            <w:shd w:val="clear" w:color="auto" w:fill="auto"/>
            <w:vAlign w:val="center"/>
          </w:tcPr>
          <w:p w14:paraId="2E9B5232" w14:textId="77777777" w:rsidR="00A10DD4" w:rsidRPr="00874DD1" w:rsidRDefault="00A10DD4" w:rsidP="00A10DD4">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0DD4" w:rsidRPr="00874DD1" w14:paraId="5D4553DE" w14:textId="77777777" w:rsidTr="00EC6677">
        <w:trPr>
          <w:gridAfter w:val="1"/>
          <w:wAfter w:w="66" w:type="dxa"/>
          <w:jc w:val="center"/>
        </w:trPr>
        <w:tc>
          <w:tcPr>
            <w:tcW w:w="2737" w:type="dxa"/>
            <w:gridSpan w:val="2"/>
            <w:shd w:val="clear" w:color="auto" w:fill="auto"/>
            <w:noWrap/>
          </w:tcPr>
          <w:p w14:paraId="3D12636F" w14:textId="77777777" w:rsidR="00A10DD4" w:rsidRPr="00874DD1" w:rsidRDefault="00A10DD4" w:rsidP="00A10DD4">
            <w:pPr>
              <w:pStyle w:val="TAL"/>
              <w:rPr>
                <w:lang w:eastAsia="ko-KR"/>
              </w:rPr>
            </w:pPr>
            <w:r w:rsidRPr="00874DD1">
              <w:rPr>
                <w:lang w:eastAsia="ko-KR"/>
              </w:rPr>
              <w:t>px_MCX_SIP_PublicUserId_A_1</w:t>
            </w:r>
          </w:p>
        </w:tc>
        <w:tc>
          <w:tcPr>
            <w:tcW w:w="1514" w:type="dxa"/>
            <w:gridSpan w:val="2"/>
            <w:shd w:val="clear" w:color="auto" w:fill="auto"/>
          </w:tcPr>
          <w:p w14:paraId="057D6BF9"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7A3F059" w14:textId="77777777" w:rsidR="00A10DD4" w:rsidRPr="00874DD1" w:rsidRDefault="00A10DD4" w:rsidP="00A10DD4">
            <w:pPr>
              <w:pStyle w:val="TAL"/>
              <w:rPr>
                <w:lang w:eastAsia="ko-KR"/>
              </w:rPr>
            </w:pPr>
          </w:p>
        </w:tc>
        <w:tc>
          <w:tcPr>
            <w:tcW w:w="1134" w:type="dxa"/>
            <w:gridSpan w:val="2"/>
            <w:shd w:val="clear" w:color="auto" w:fill="auto"/>
          </w:tcPr>
          <w:p w14:paraId="27484559" w14:textId="77777777" w:rsidR="00A10DD4" w:rsidRPr="00874DD1" w:rsidRDefault="00A10DD4" w:rsidP="00A10DD4">
            <w:pPr>
              <w:pStyle w:val="TAL"/>
              <w:rPr>
                <w:lang w:eastAsia="ko-KR"/>
              </w:rPr>
            </w:pPr>
          </w:p>
        </w:tc>
        <w:tc>
          <w:tcPr>
            <w:tcW w:w="2833" w:type="dxa"/>
            <w:gridSpan w:val="2"/>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1"/>
          <w:wAfter w:w="66" w:type="dxa"/>
          <w:jc w:val="center"/>
        </w:trPr>
        <w:tc>
          <w:tcPr>
            <w:tcW w:w="2737" w:type="dxa"/>
            <w:gridSpan w:val="2"/>
            <w:shd w:val="clear" w:color="auto" w:fill="auto"/>
            <w:noWrap/>
          </w:tcPr>
          <w:p w14:paraId="47AF5885" w14:textId="77777777" w:rsidR="00A10DD4" w:rsidRPr="00874DD1" w:rsidRDefault="00A10DD4" w:rsidP="00A10DD4">
            <w:pPr>
              <w:pStyle w:val="TAL"/>
              <w:rPr>
                <w:lang w:eastAsia="ko-KR"/>
              </w:rPr>
            </w:pPr>
            <w:proofErr w:type="spellStart"/>
            <w:r w:rsidRPr="00874DD1">
              <w:rPr>
                <w:lang w:eastAsia="ko-KR"/>
              </w:rPr>
              <w:lastRenderedPageBreak/>
              <w:t>px_MCX_SIP_PrivateUserId_A</w:t>
            </w:r>
            <w:proofErr w:type="spellEnd"/>
          </w:p>
        </w:tc>
        <w:tc>
          <w:tcPr>
            <w:tcW w:w="1514" w:type="dxa"/>
            <w:gridSpan w:val="2"/>
            <w:shd w:val="clear" w:color="auto" w:fill="auto"/>
          </w:tcPr>
          <w:p w14:paraId="2CE3D43D"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B51ED8B" w14:textId="77777777" w:rsidR="00A10DD4" w:rsidRPr="00874DD1" w:rsidRDefault="00A10DD4" w:rsidP="00A10DD4">
            <w:pPr>
              <w:pStyle w:val="TAL"/>
              <w:rPr>
                <w:lang w:eastAsia="ko-KR"/>
              </w:rPr>
            </w:pPr>
          </w:p>
        </w:tc>
        <w:tc>
          <w:tcPr>
            <w:tcW w:w="1134" w:type="dxa"/>
            <w:gridSpan w:val="2"/>
            <w:shd w:val="clear" w:color="auto" w:fill="auto"/>
          </w:tcPr>
          <w:p w14:paraId="5112CEFA" w14:textId="77777777" w:rsidR="00A10DD4" w:rsidRPr="00874DD1" w:rsidRDefault="00A10DD4" w:rsidP="00A10DD4">
            <w:pPr>
              <w:pStyle w:val="TAL"/>
              <w:rPr>
                <w:lang w:eastAsia="ko-KR"/>
              </w:rPr>
            </w:pPr>
          </w:p>
        </w:tc>
        <w:tc>
          <w:tcPr>
            <w:tcW w:w="2833" w:type="dxa"/>
            <w:gridSpan w:val="2"/>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F028D6" w:rsidRPr="00874DD1" w14:paraId="7712F473" w14:textId="77777777" w:rsidTr="00EC6677">
        <w:trPr>
          <w:gridAfter w:val="1"/>
          <w:wAfter w:w="66" w:type="dxa"/>
          <w:jc w:val="center"/>
        </w:trPr>
        <w:tc>
          <w:tcPr>
            <w:tcW w:w="2737" w:type="dxa"/>
            <w:gridSpan w:val="2"/>
            <w:shd w:val="clear" w:color="auto" w:fill="auto"/>
            <w:noWrap/>
          </w:tcPr>
          <w:p w14:paraId="5FBD4580" w14:textId="29DBE2BA" w:rsidR="00F028D6" w:rsidRPr="00874DD1" w:rsidRDefault="00F028D6" w:rsidP="00F028D6">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shd w:val="clear" w:color="auto" w:fill="auto"/>
          </w:tcPr>
          <w:p w14:paraId="7B20264C" w14:textId="7395CF5C" w:rsidR="00F028D6" w:rsidRPr="00874DD1" w:rsidRDefault="00F028D6" w:rsidP="00F028D6">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1B6A39E8" w14:textId="77777777" w:rsidR="00F028D6" w:rsidRPr="00874DD1" w:rsidRDefault="00F028D6" w:rsidP="00F028D6">
            <w:pPr>
              <w:pStyle w:val="TAL"/>
              <w:rPr>
                <w:lang w:eastAsia="ko-KR"/>
              </w:rPr>
            </w:pPr>
          </w:p>
        </w:tc>
        <w:tc>
          <w:tcPr>
            <w:tcW w:w="1134" w:type="dxa"/>
            <w:gridSpan w:val="2"/>
            <w:shd w:val="clear" w:color="auto" w:fill="auto"/>
          </w:tcPr>
          <w:p w14:paraId="553C3C57" w14:textId="77777777" w:rsidR="00F028D6" w:rsidRPr="00874DD1" w:rsidRDefault="00F028D6" w:rsidP="00F028D6">
            <w:pPr>
              <w:pStyle w:val="TAL"/>
              <w:rPr>
                <w:lang w:eastAsia="ko-KR"/>
              </w:rPr>
            </w:pPr>
          </w:p>
        </w:tc>
        <w:tc>
          <w:tcPr>
            <w:tcW w:w="2833" w:type="dxa"/>
            <w:gridSpan w:val="2"/>
            <w:shd w:val="clear" w:color="auto" w:fill="auto"/>
            <w:vAlign w:val="center"/>
          </w:tcPr>
          <w:p w14:paraId="02E3C541" w14:textId="5540FBCD" w:rsidR="00F028D6" w:rsidRPr="00874DD1" w:rsidRDefault="00F028D6" w:rsidP="00F028D6">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A10DD4" w:rsidRPr="00874DD1" w14:paraId="2EF4410A" w14:textId="77777777" w:rsidTr="00EC6677">
        <w:trPr>
          <w:gridAfter w:val="1"/>
          <w:wAfter w:w="66" w:type="dxa"/>
          <w:jc w:val="center"/>
        </w:trPr>
        <w:tc>
          <w:tcPr>
            <w:tcW w:w="2737" w:type="dxa"/>
            <w:gridSpan w:val="2"/>
            <w:shd w:val="clear" w:color="auto" w:fill="auto"/>
            <w:noWrap/>
          </w:tcPr>
          <w:p w14:paraId="3B9044F6" w14:textId="77777777" w:rsidR="00A10DD4" w:rsidRPr="00874DD1" w:rsidRDefault="00A10DD4" w:rsidP="00A10DD4">
            <w:pPr>
              <w:pStyle w:val="TAL"/>
              <w:rPr>
                <w:lang w:eastAsia="ko-KR"/>
              </w:rPr>
            </w:pPr>
            <w:proofErr w:type="spellStart"/>
            <w:r w:rsidRPr="00874DD1">
              <w:rPr>
                <w:lang w:eastAsia="ko-KR"/>
              </w:rPr>
              <w:t>px_MCX_SIP_HomeDomain_A</w:t>
            </w:r>
            <w:proofErr w:type="spellEnd"/>
          </w:p>
        </w:tc>
        <w:tc>
          <w:tcPr>
            <w:tcW w:w="1514" w:type="dxa"/>
            <w:gridSpan w:val="2"/>
            <w:shd w:val="clear" w:color="auto" w:fill="auto"/>
          </w:tcPr>
          <w:p w14:paraId="28B2758C" w14:textId="77777777"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61545014" w14:textId="77777777" w:rsidR="00A10DD4" w:rsidRPr="00874DD1" w:rsidRDefault="00A10DD4" w:rsidP="00A10DD4">
            <w:pPr>
              <w:pStyle w:val="TAL"/>
              <w:rPr>
                <w:lang w:eastAsia="ko-KR"/>
              </w:rPr>
            </w:pPr>
          </w:p>
        </w:tc>
        <w:tc>
          <w:tcPr>
            <w:tcW w:w="1134" w:type="dxa"/>
            <w:gridSpan w:val="2"/>
            <w:shd w:val="clear" w:color="auto" w:fill="auto"/>
          </w:tcPr>
          <w:p w14:paraId="7A90EF65" w14:textId="77777777" w:rsidR="00A10DD4" w:rsidRPr="00874DD1" w:rsidRDefault="00A10DD4" w:rsidP="00A10DD4">
            <w:pPr>
              <w:pStyle w:val="TAL"/>
              <w:rPr>
                <w:lang w:eastAsia="ko-KR"/>
              </w:rPr>
            </w:pPr>
          </w:p>
        </w:tc>
        <w:tc>
          <w:tcPr>
            <w:tcW w:w="2833" w:type="dxa"/>
            <w:gridSpan w:val="2"/>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1"/>
          <w:wAfter w:w="66" w:type="dxa"/>
          <w:jc w:val="center"/>
        </w:trPr>
        <w:tc>
          <w:tcPr>
            <w:tcW w:w="2737" w:type="dxa"/>
            <w:gridSpan w:val="2"/>
            <w:shd w:val="clear" w:color="auto" w:fill="auto"/>
            <w:noWrap/>
          </w:tcPr>
          <w:p w14:paraId="66ACE5C3" w14:textId="135BCE1F" w:rsidR="00A10DD4" w:rsidRPr="00874DD1" w:rsidRDefault="00A10DD4" w:rsidP="00A10DD4">
            <w:pPr>
              <w:pStyle w:val="TAL"/>
              <w:rPr>
                <w:lang w:eastAsia="ko-KR"/>
              </w:rPr>
            </w:pPr>
            <w:proofErr w:type="spellStart"/>
            <w:r w:rsidRPr="00874DD1">
              <w:rPr>
                <w:lang w:eastAsia="ko-KR"/>
              </w:rPr>
              <w:t>px_MCX_SIP_PublicUserId_B</w:t>
            </w:r>
            <w:proofErr w:type="spellEnd"/>
          </w:p>
        </w:tc>
        <w:tc>
          <w:tcPr>
            <w:tcW w:w="1514" w:type="dxa"/>
            <w:gridSpan w:val="2"/>
            <w:shd w:val="clear" w:color="auto" w:fill="auto"/>
          </w:tcPr>
          <w:p w14:paraId="11F748ED" w14:textId="43FF333C"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6B572D4" w14:textId="77777777" w:rsidR="00A10DD4" w:rsidRPr="00874DD1" w:rsidRDefault="00A10DD4" w:rsidP="00A10DD4">
            <w:pPr>
              <w:pStyle w:val="TAL"/>
              <w:rPr>
                <w:lang w:eastAsia="ko-KR"/>
              </w:rPr>
            </w:pPr>
          </w:p>
        </w:tc>
        <w:tc>
          <w:tcPr>
            <w:tcW w:w="1134" w:type="dxa"/>
            <w:gridSpan w:val="2"/>
            <w:shd w:val="clear" w:color="auto" w:fill="auto"/>
          </w:tcPr>
          <w:p w14:paraId="0A031AD7" w14:textId="77777777" w:rsidR="00A10DD4" w:rsidRPr="00874DD1" w:rsidRDefault="00A10DD4" w:rsidP="00A10DD4">
            <w:pPr>
              <w:pStyle w:val="TAL"/>
              <w:rPr>
                <w:lang w:eastAsia="ko-KR"/>
              </w:rPr>
            </w:pPr>
          </w:p>
        </w:tc>
        <w:tc>
          <w:tcPr>
            <w:tcW w:w="2833" w:type="dxa"/>
            <w:gridSpan w:val="2"/>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1"/>
          <w:wAfter w:w="66" w:type="dxa"/>
          <w:jc w:val="center"/>
        </w:trPr>
        <w:tc>
          <w:tcPr>
            <w:tcW w:w="2737" w:type="dxa"/>
            <w:gridSpan w:val="2"/>
            <w:shd w:val="clear" w:color="auto" w:fill="auto"/>
            <w:noWrap/>
          </w:tcPr>
          <w:p w14:paraId="46A68592" w14:textId="073599B6" w:rsidR="00A10DD4" w:rsidRPr="00874DD1" w:rsidRDefault="00A10DD4" w:rsidP="00A10DD4">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shd w:val="clear" w:color="auto" w:fill="auto"/>
          </w:tcPr>
          <w:p w14:paraId="7D5F1C6F" w14:textId="2E569975" w:rsidR="00A10DD4" w:rsidRPr="00874DD1" w:rsidRDefault="00A10DD4" w:rsidP="00A10DD4">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44D2CBD4" w14:textId="77777777" w:rsidR="00A10DD4" w:rsidRPr="00874DD1" w:rsidRDefault="00A10DD4" w:rsidP="00A10DD4">
            <w:pPr>
              <w:pStyle w:val="TAL"/>
              <w:rPr>
                <w:lang w:eastAsia="ko-KR"/>
              </w:rPr>
            </w:pPr>
          </w:p>
        </w:tc>
        <w:tc>
          <w:tcPr>
            <w:tcW w:w="1134" w:type="dxa"/>
            <w:gridSpan w:val="2"/>
            <w:shd w:val="clear" w:color="auto" w:fill="auto"/>
          </w:tcPr>
          <w:p w14:paraId="65E26772" w14:textId="77777777" w:rsidR="00A10DD4" w:rsidRPr="00874DD1" w:rsidRDefault="00A10DD4" w:rsidP="00A10DD4">
            <w:pPr>
              <w:pStyle w:val="TAL"/>
              <w:rPr>
                <w:lang w:eastAsia="ko-KR"/>
              </w:rPr>
            </w:pPr>
          </w:p>
        </w:tc>
        <w:tc>
          <w:tcPr>
            <w:tcW w:w="2833" w:type="dxa"/>
            <w:gridSpan w:val="2"/>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1"/>
          <w:wAfter w:w="66" w:type="dxa"/>
          <w:jc w:val="center"/>
        </w:trPr>
        <w:tc>
          <w:tcPr>
            <w:tcW w:w="2737" w:type="dxa"/>
            <w:gridSpan w:val="2"/>
            <w:shd w:val="clear" w:color="auto" w:fill="auto"/>
            <w:noWrap/>
          </w:tcPr>
          <w:p w14:paraId="6B6FF1E6" w14:textId="582CC007" w:rsidR="00A10DD4" w:rsidRPr="00874DD1" w:rsidRDefault="00A10DD4" w:rsidP="00A10DD4">
            <w:pPr>
              <w:pStyle w:val="TAL"/>
              <w:rPr>
                <w:lang w:eastAsia="ko-KR"/>
              </w:rPr>
            </w:pPr>
            <w:proofErr w:type="spellStart"/>
            <w:r w:rsidRPr="00874DD1">
              <w:rPr>
                <w:lang w:eastAsia="ko-KR"/>
              </w:rPr>
              <w:t>px_MCX_SIP_RegistrationWithTemporaryIdentities</w:t>
            </w:r>
            <w:proofErr w:type="spellEnd"/>
          </w:p>
        </w:tc>
        <w:tc>
          <w:tcPr>
            <w:tcW w:w="1514" w:type="dxa"/>
            <w:gridSpan w:val="2"/>
            <w:shd w:val="clear" w:color="auto" w:fill="auto"/>
          </w:tcPr>
          <w:p w14:paraId="409FF985" w14:textId="77777777" w:rsidR="00A10DD4" w:rsidRPr="00874DD1" w:rsidRDefault="00A10DD4" w:rsidP="00A10DD4">
            <w:pPr>
              <w:pStyle w:val="TAL"/>
              <w:rPr>
                <w:lang w:eastAsia="ko-KR"/>
              </w:rPr>
            </w:pPr>
            <w:proofErr w:type="spellStart"/>
            <w:r w:rsidRPr="00874DD1">
              <w:rPr>
                <w:lang w:eastAsia="ko-KR"/>
              </w:rPr>
              <w:t>boolean</w:t>
            </w:r>
            <w:proofErr w:type="spellEnd"/>
          </w:p>
        </w:tc>
        <w:tc>
          <w:tcPr>
            <w:tcW w:w="1701" w:type="dxa"/>
            <w:gridSpan w:val="2"/>
            <w:shd w:val="clear" w:color="auto" w:fill="auto"/>
          </w:tcPr>
          <w:p w14:paraId="54342B9F" w14:textId="77777777" w:rsidR="00A10DD4" w:rsidRPr="00874DD1" w:rsidRDefault="00A10DD4" w:rsidP="00A10DD4">
            <w:pPr>
              <w:pStyle w:val="TAL"/>
              <w:rPr>
                <w:lang w:eastAsia="ko-KR"/>
              </w:rPr>
            </w:pPr>
          </w:p>
        </w:tc>
        <w:tc>
          <w:tcPr>
            <w:tcW w:w="1134" w:type="dxa"/>
            <w:gridSpan w:val="2"/>
            <w:shd w:val="clear" w:color="auto" w:fill="auto"/>
          </w:tcPr>
          <w:p w14:paraId="707A5776" w14:textId="77777777" w:rsidR="00A10DD4" w:rsidRPr="00874DD1" w:rsidRDefault="00A10DD4" w:rsidP="00A10DD4">
            <w:pPr>
              <w:pStyle w:val="TAL"/>
              <w:rPr>
                <w:lang w:eastAsia="ko-KR"/>
              </w:rPr>
            </w:pPr>
          </w:p>
        </w:tc>
        <w:tc>
          <w:tcPr>
            <w:tcW w:w="2833" w:type="dxa"/>
            <w:gridSpan w:val="2"/>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0F3D30" w:rsidRPr="00874DD1" w14:paraId="6C064776" w14:textId="77777777" w:rsidTr="00EC6677">
        <w:trPr>
          <w:gridAfter w:val="1"/>
          <w:wAfter w:w="66" w:type="dxa"/>
          <w:jc w:val="center"/>
        </w:trPr>
        <w:tc>
          <w:tcPr>
            <w:tcW w:w="2737" w:type="dxa"/>
            <w:gridSpan w:val="2"/>
            <w:shd w:val="clear" w:color="auto" w:fill="auto"/>
            <w:noWrap/>
          </w:tcPr>
          <w:p w14:paraId="7D73D1F2" w14:textId="1995FE01" w:rsidR="000F3D30" w:rsidRPr="00874DD1" w:rsidRDefault="000F3D30" w:rsidP="000F3D30">
            <w:pPr>
              <w:pStyle w:val="TAL"/>
              <w:rPr>
                <w:lang w:eastAsia="ko-KR"/>
              </w:rPr>
            </w:pPr>
            <w:proofErr w:type="spellStart"/>
            <w:r w:rsidRPr="00443964">
              <w:rPr>
                <w:lang w:eastAsia="ko-KR"/>
              </w:rPr>
              <w:t>px_MCData_IPConnectivityEndpointAddress_B</w:t>
            </w:r>
            <w:proofErr w:type="spellEnd"/>
          </w:p>
        </w:tc>
        <w:tc>
          <w:tcPr>
            <w:tcW w:w="1514" w:type="dxa"/>
            <w:gridSpan w:val="2"/>
            <w:shd w:val="clear" w:color="auto" w:fill="auto"/>
          </w:tcPr>
          <w:p w14:paraId="5F4A3456" w14:textId="2A3E24C9" w:rsidR="000F3D30" w:rsidRPr="00874DD1" w:rsidRDefault="000F3D30" w:rsidP="000F3D30">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CC6B829" w14:textId="77777777" w:rsidR="000F3D30" w:rsidRPr="00874DD1" w:rsidRDefault="000F3D30" w:rsidP="000F3D30">
            <w:pPr>
              <w:pStyle w:val="TAL"/>
              <w:rPr>
                <w:lang w:eastAsia="ko-KR"/>
              </w:rPr>
            </w:pPr>
          </w:p>
        </w:tc>
        <w:tc>
          <w:tcPr>
            <w:tcW w:w="1134" w:type="dxa"/>
            <w:gridSpan w:val="2"/>
            <w:shd w:val="clear" w:color="auto" w:fill="auto"/>
          </w:tcPr>
          <w:p w14:paraId="2E93CC78" w14:textId="77777777" w:rsidR="000F3D30" w:rsidRPr="00874DD1" w:rsidRDefault="000F3D30" w:rsidP="000F3D30">
            <w:pPr>
              <w:pStyle w:val="TAL"/>
              <w:rPr>
                <w:lang w:eastAsia="ko-KR"/>
              </w:rPr>
            </w:pPr>
          </w:p>
        </w:tc>
        <w:tc>
          <w:tcPr>
            <w:tcW w:w="2833" w:type="dxa"/>
            <w:gridSpan w:val="2"/>
            <w:shd w:val="clear" w:color="auto" w:fill="auto"/>
          </w:tcPr>
          <w:p w14:paraId="7717EDAF" w14:textId="2D16043E" w:rsidR="000F3D30" w:rsidRPr="00874DD1" w:rsidRDefault="000F3D30" w:rsidP="000F3D30">
            <w:pPr>
              <w:pStyle w:val="TAL"/>
              <w:rPr>
                <w:lang w:eastAsia="ko-KR"/>
              </w:rPr>
            </w:pPr>
            <w:r>
              <w:rPr>
                <w:lang w:eastAsia="ko-KR"/>
              </w:rPr>
              <w:t>IP address of the IP connectivity endpoint at the emulated client B: either an IPv4 or an IPv6 address</w:t>
            </w:r>
          </w:p>
        </w:tc>
      </w:tr>
      <w:tr w:rsidR="00A10DD4" w:rsidRPr="00874DD1" w14:paraId="6AD6A9FC" w14:textId="77777777" w:rsidTr="00EC6677">
        <w:trPr>
          <w:gridAfter w:val="1"/>
          <w:wAfter w:w="66" w:type="dxa"/>
          <w:jc w:val="center"/>
        </w:trPr>
        <w:tc>
          <w:tcPr>
            <w:tcW w:w="2737" w:type="dxa"/>
            <w:gridSpan w:val="2"/>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2"/>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1"/>
          <w:wAfter w:w="66" w:type="dxa"/>
          <w:jc w:val="center"/>
        </w:trPr>
        <w:tc>
          <w:tcPr>
            <w:tcW w:w="2737" w:type="dxa"/>
            <w:gridSpan w:val="2"/>
            <w:shd w:val="clear" w:color="auto" w:fill="auto"/>
            <w:noWrap/>
          </w:tcPr>
          <w:p w14:paraId="4844139F" w14:textId="77777777" w:rsidR="00A10DD4" w:rsidRPr="00874DD1" w:rsidRDefault="00A10DD4" w:rsidP="00A10DD4">
            <w:pPr>
              <w:pStyle w:val="TAL"/>
            </w:pPr>
            <w:proofErr w:type="spellStart"/>
            <w:r w:rsidRPr="00874DD1">
              <w:t>px_MCPTT_Group_A_ID</w:t>
            </w:r>
            <w:proofErr w:type="spellEnd"/>
          </w:p>
        </w:tc>
        <w:tc>
          <w:tcPr>
            <w:tcW w:w="1514" w:type="dxa"/>
            <w:gridSpan w:val="2"/>
            <w:shd w:val="clear" w:color="auto" w:fill="auto"/>
          </w:tcPr>
          <w:p w14:paraId="76B183F7"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3208655" w14:textId="77777777" w:rsidR="00A10DD4" w:rsidRPr="00874DD1" w:rsidRDefault="00A10DD4" w:rsidP="00A10DD4">
            <w:pPr>
              <w:pStyle w:val="TAL"/>
            </w:pPr>
            <w:r w:rsidRPr="00874DD1">
              <w:t>"mcptt-group-A@mcptt-op.gov"</w:t>
            </w:r>
          </w:p>
        </w:tc>
        <w:tc>
          <w:tcPr>
            <w:tcW w:w="1134" w:type="dxa"/>
            <w:gridSpan w:val="2"/>
            <w:shd w:val="clear" w:color="auto" w:fill="auto"/>
          </w:tcPr>
          <w:p w14:paraId="61CE180F" w14:textId="77777777" w:rsidR="00A10DD4" w:rsidRPr="00874DD1" w:rsidRDefault="00A10DD4" w:rsidP="00A10DD4">
            <w:pPr>
              <w:pStyle w:val="TAL"/>
            </w:pPr>
          </w:p>
        </w:tc>
        <w:tc>
          <w:tcPr>
            <w:tcW w:w="2833" w:type="dxa"/>
            <w:gridSpan w:val="2"/>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0362C137" w14:textId="77777777" w:rsidTr="00EC6677">
        <w:trPr>
          <w:gridAfter w:val="1"/>
          <w:wAfter w:w="66" w:type="dxa"/>
          <w:jc w:val="center"/>
        </w:trPr>
        <w:tc>
          <w:tcPr>
            <w:tcW w:w="2737" w:type="dxa"/>
            <w:gridSpan w:val="2"/>
            <w:shd w:val="clear" w:color="auto" w:fill="auto"/>
            <w:noWrap/>
          </w:tcPr>
          <w:p w14:paraId="297D9B94" w14:textId="09C381C5" w:rsidR="00A10DD4" w:rsidRPr="00874DD1" w:rsidRDefault="00A10DD4" w:rsidP="00A10DD4">
            <w:pPr>
              <w:pStyle w:val="TAL"/>
            </w:pPr>
            <w:proofErr w:type="spellStart"/>
            <w:r w:rsidRPr="00874DD1">
              <w:t>px_MCVideo_Group_A_ID</w:t>
            </w:r>
            <w:proofErr w:type="spellEnd"/>
          </w:p>
        </w:tc>
        <w:tc>
          <w:tcPr>
            <w:tcW w:w="1514" w:type="dxa"/>
            <w:gridSpan w:val="2"/>
            <w:shd w:val="clear" w:color="auto" w:fill="auto"/>
          </w:tcPr>
          <w:p w14:paraId="52C64C0A" w14:textId="2C560D5A"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2"/>
            <w:shd w:val="clear" w:color="auto" w:fill="auto"/>
          </w:tcPr>
          <w:p w14:paraId="295BA8FE" w14:textId="77777777" w:rsidR="00A10DD4" w:rsidRPr="00874DD1" w:rsidRDefault="00A10DD4" w:rsidP="00A10DD4">
            <w:pPr>
              <w:pStyle w:val="TAL"/>
            </w:pPr>
          </w:p>
        </w:tc>
        <w:tc>
          <w:tcPr>
            <w:tcW w:w="2833" w:type="dxa"/>
            <w:gridSpan w:val="2"/>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1EC3E368" w14:textId="77777777" w:rsidTr="00EC6677">
        <w:trPr>
          <w:gridAfter w:val="1"/>
          <w:wAfter w:w="66" w:type="dxa"/>
          <w:jc w:val="center"/>
        </w:trPr>
        <w:tc>
          <w:tcPr>
            <w:tcW w:w="2737" w:type="dxa"/>
            <w:gridSpan w:val="2"/>
            <w:shd w:val="clear" w:color="auto" w:fill="auto"/>
            <w:noWrap/>
          </w:tcPr>
          <w:p w14:paraId="5322ED9D" w14:textId="2590EA5F" w:rsidR="00A10DD4" w:rsidRPr="00874DD1" w:rsidRDefault="00A10DD4" w:rsidP="00A10DD4">
            <w:pPr>
              <w:pStyle w:val="TAL"/>
            </w:pPr>
            <w:proofErr w:type="spellStart"/>
            <w:r w:rsidRPr="00874DD1">
              <w:t>px_MCData_Group_A_ID</w:t>
            </w:r>
            <w:proofErr w:type="spellEnd"/>
          </w:p>
        </w:tc>
        <w:tc>
          <w:tcPr>
            <w:tcW w:w="1514" w:type="dxa"/>
            <w:gridSpan w:val="2"/>
            <w:shd w:val="clear" w:color="auto" w:fill="auto"/>
          </w:tcPr>
          <w:p w14:paraId="7E02815D" w14:textId="437C03BF"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129CB1D" w14:textId="07A889EF" w:rsidR="00A10DD4" w:rsidRPr="00874DD1" w:rsidRDefault="00A10DD4" w:rsidP="00A10DD4">
            <w:pPr>
              <w:pStyle w:val="TAL"/>
            </w:pPr>
            <w:r w:rsidRPr="00874DD1">
              <w:t>"mcdata-group-A@mcptt-op.gov"</w:t>
            </w:r>
          </w:p>
        </w:tc>
        <w:tc>
          <w:tcPr>
            <w:tcW w:w="1134" w:type="dxa"/>
            <w:gridSpan w:val="2"/>
            <w:shd w:val="clear" w:color="auto" w:fill="auto"/>
          </w:tcPr>
          <w:p w14:paraId="7B61FAF6" w14:textId="77777777" w:rsidR="00A10DD4" w:rsidRPr="00874DD1" w:rsidRDefault="00A10DD4" w:rsidP="00A10DD4">
            <w:pPr>
              <w:pStyle w:val="TAL"/>
            </w:pPr>
          </w:p>
        </w:tc>
        <w:tc>
          <w:tcPr>
            <w:tcW w:w="2833" w:type="dxa"/>
            <w:gridSpan w:val="2"/>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71BC8CD6" w14:textId="77777777" w:rsidTr="00EC6677">
        <w:trPr>
          <w:gridAfter w:val="1"/>
          <w:wAfter w:w="66" w:type="dxa"/>
          <w:jc w:val="center"/>
        </w:trPr>
        <w:tc>
          <w:tcPr>
            <w:tcW w:w="2737" w:type="dxa"/>
            <w:gridSpan w:val="2"/>
            <w:shd w:val="clear" w:color="auto" w:fill="auto"/>
            <w:noWrap/>
          </w:tcPr>
          <w:p w14:paraId="7AE19A58" w14:textId="77777777" w:rsidR="00A10DD4" w:rsidRPr="00874DD1" w:rsidRDefault="00A10DD4" w:rsidP="00A10DD4">
            <w:pPr>
              <w:pStyle w:val="TAL"/>
            </w:pPr>
            <w:proofErr w:type="spellStart"/>
            <w:r w:rsidRPr="00874DD1">
              <w:t>px_MCPTT_Group_A_Name</w:t>
            </w:r>
            <w:proofErr w:type="spellEnd"/>
          </w:p>
        </w:tc>
        <w:tc>
          <w:tcPr>
            <w:tcW w:w="1514" w:type="dxa"/>
            <w:gridSpan w:val="2"/>
            <w:shd w:val="clear" w:color="auto" w:fill="auto"/>
          </w:tcPr>
          <w:p w14:paraId="3BEB08FF"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2C4EF2F" w14:textId="77777777" w:rsidR="00A10DD4" w:rsidRPr="00874DD1" w:rsidRDefault="00A10DD4" w:rsidP="00A10DD4">
            <w:pPr>
              <w:pStyle w:val="TAL"/>
            </w:pPr>
            <w:r w:rsidRPr="00874DD1">
              <w:t>"</w:t>
            </w:r>
            <w:proofErr w:type="spellStart"/>
            <w:r w:rsidRPr="00874DD1">
              <w:t>mcptt</w:t>
            </w:r>
            <w:proofErr w:type="spellEnd"/>
            <w:r w:rsidRPr="00874DD1">
              <w:t>-group-A-name"</w:t>
            </w:r>
          </w:p>
        </w:tc>
        <w:tc>
          <w:tcPr>
            <w:tcW w:w="1134" w:type="dxa"/>
            <w:gridSpan w:val="2"/>
            <w:shd w:val="clear" w:color="auto" w:fill="auto"/>
          </w:tcPr>
          <w:p w14:paraId="1818C208" w14:textId="77777777" w:rsidR="00A10DD4" w:rsidRPr="00874DD1" w:rsidRDefault="00A10DD4" w:rsidP="00A10DD4">
            <w:pPr>
              <w:pStyle w:val="TAL"/>
            </w:pPr>
          </w:p>
        </w:tc>
        <w:tc>
          <w:tcPr>
            <w:tcW w:w="2833" w:type="dxa"/>
            <w:gridSpan w:val="2"/>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1"/>
          <w:wAfter w:w="66" w:type="dxa"/>
          <w:jc w:val="center"/>
        </w:trPr>
        <w:tc>
          <w:tcPr>
            <w:tcW w:w="2737" w:type="dxa"/>
            <w:gridSpan w:val="2"/>
            <w:shd w:val="clear" w:color="auto" w:fill="auto"/>
            <w:noWrap/>
          </w:tcPr>
          <w:p w14:paraId="312ABB6C" w14:textId="1459059D" w:rsidR="00A10DD4" w:rsidRPr="00874DD1" w:rsidRDefault="00A10DD4" w:rsidP="00A10DD4">
            <w:pPr>
              <w:pStyle w:val="TAL"/>
            </w:pPr>
            <w:proofErr w:type="spellStart"/>
            <w:r w:rsidRPr="00874DD1">
              <w:t>px_MCVideo_Group_A_Name</w:t>
            </w:r>
            <w:proofErr w:type="spellEnd"/>
          </w:p>
        </w:tc>
        <w:tc>
          <w:tcPr>
            <w:tcW w:w="1514" w:type="dxa"/>
            <w:gridSpan w:val="2"/>
            <w:shd w:val="clear" w:color="auto" w:fill="auto"/>
          </w:tcPr>
          <w:p w14:paraId="4F64E364" w14:textId="36390F55"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C746644" w14:textId="460E0BAB" w:rsidR="00A10DD4" w:rsidRPr="00874DD1" w:rsidRDefault="00A10DD4" w:rsidP="00A10DD4">
            <w:pPr>
              <w:pStyle w:val="TAL"/>
            </w:pPr>
            <w:r w:rsidRPr="00874DD1">
              <w:t>"</w:t>
            </w:r>
            <w:proofErr w:type="spellStart"/>
            <w:r w:rsidRPr="00874DD1">
              <w:t>mcvideo</w:t>
            </w:r>
            <w:proofErr w:type="spellEnd"/>
            <w:r w:rsidRPr="00874DD1">
              <w:t>-group-A-name"</w:t>
            </w:r>
          </w:p>
        </w:tc>
        <w:tc>
          <w:tcPr>
            <w:tcW w:w="1134" w:type="dxa"/>
            <w:gridSpan w:val="2"/>
            <w:shd w:val="clear" w:color="auto" w:fill="auto"/>
          </w:tcPr>
          <w:p w14:paraId="488430F8" w14:textId="77777777" w:rsidR="00A10DD4" w:rsidRPr="00874DD1" w:rsidRDefault="00A10DD4" w:rsidP="00A10DD4">
            <w:pPr>
              <w:pStyle w:val="TAL"/>
            </w:pPr>
          </w:p>
        </w:tc>
        <w:tc>
          <w:tcPr>
            <w:tcW w:w="2833" w:type="dxa"/>
            <w:gridSpan w:val="2"/>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1"/>
          <w:wAfter w:w="66" w:type="dxa"/>
          <w:jc w:val="center"/>
        </w:trPr>
        <w:tc>
          <w:tcPr>
            <w:tcW w:w="2737" w:type="dxa"/>
            <w:gridSpan w:val="2"/>
            <w:shd w:val="clear" w:color="auto" w:fill="auto"/>
            <w:noWrap/>
          </w:tcPr>
          <w:p w14:paraId="7725A071" w14:textId="3F75C780" w:rsidR="00A10DD4" w:rsidRPr="00874DD1" w:rsidRDefault="00A10DD4" w:rsidP="00A10DD4">
            <w:pPr>
              <w:pStyle w:val="TAL"/>
            </w:pPr>
            <w:proofErr w:type="spellStart"/>
            <w:r w:rsidRPr="00874DD1">
              <w:t>px_MCData_Group_A_Name</w:t>
            </w:r>
            <w:proofErr w:type="spellEnd"/>
          </w:p>
        </w:tc>
        <w:tc>
          <w:tcPr>
            <w:tcW w:w="1514" w:type="dxa"/>
            <w:gridSpan w:val="2"/>
            <w:shd w:val="clear" w:color="auto" w:fill="auto"/>
          </w:tcPr>
          <w:p w14:paraId="7989062F" w14:textId="24735178"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8BF3216" w14:textId="77092582" w:rsidR="00A10DD4" w:rsidRPr="00874DD1" w:rsidRDefault="00A10DD4" w:rsidP="00A10DD4">
            <w:pPr>
              <w:pStyle w:val="TAL"/>
            </w:pPr>
            <w:r w:rsidRPr="00874DD1">
              <w:t>"</w:t>
            </w:r>
            <w:proofErr w:type="spellStart"/>
            <w:r w:rsidRPr="00874DD1">
              <w:t>mcdata</w:t>
            </w:r>
            <w:proofErr w:type="spellEnd"/>
            <w:r w:rsidRPr="00874DD1">
              <w:t>-group-A-name"</w:t>
            </w:r>
          </w:p>
        </w:tc>
        <w:tc>
          <w:tcPr>
            <w:tcW w:w="1134" w:type="dxa"/>
            <w:gridSpan w:val="2"/>
            <w:shd w:val="clear" w:color="auto" w:fill="auto"/>
          </w:tcPr>
          <w:p w14:paraId="79F136F4" w14:textId="77777777" w:rsidR="00A10DD4" w:rsidRPr="00874DD1" w:rsidRDefault="00A10DD4" w:rsidP="00A10DD4">
            <w:pPr>
              <w:pStyle w:val="TAL"/>
            </w:pPr>
          </w:p>
        </w:tc>
        <w:tc>
          <w:tcPr>
            <w:tcW w:w="2833" w:type="dxa"/>
            <w:gridSpan w:val="2"/>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1"/>
          <w:wAfter w:w="66" w:type="dxa"/>
          <w:jc w:val="center"/>
        </w:trPr>
        <w:tc>
          <w:tcPr>
            <w:tcW w:w="2737" w:type="dxa"/>
            <w:gridSpan w:val="2"/>
            <w:shd w:val="clear" w:color="auto" w:fill="auto"/>
            <w:noWrap/>
            <w:vAlign w:val="center"/>
          </w:tcPr>
          <w:p w14:paraId="6973EE8B" w14:textId="4BC1A69B" w:rsidR="00A10DD4" w:rsidRPr="00874DD1" w:rsidRDefault="00A10DD4" w:rsidP="00A10DD4">
            <w:pPr>
              <w:pStyle w:val="TAL"/>
            </w:pPr>
            <w:proofErr w:type="spellStart"/>
            <w:r w:rsidRPr="00874DD1">
              <w:t>px_MCX_Group_A_Owner_Organization</w:t>
            </w:r>
            <w:proofErr w:type="spellEnd"/>
          </w:p>
        </w:tc>
        <w:tc>
          <w:tcPr>
            <w:tcW w:w="1514" w:type="dxa"/>
            <w:gridSpan w:val="2"/>
            <w:shd w:val="clear" w:color="auto" w:fill="auto"/>
          </w:tcPr>
          <w:p w14:paraId="1F932DA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2"/>
            <w:shd w:val="clear" w:color="auto" w:fill="auto"/>
          </w:tcPr>
          <w:p w14:paraId="7674DCD6" w14:textId="77777777" w:rsidR="00A10DD4" w:rsidRPr="00874DD1" w:rsidRDefault="00A10DD4" w:rsidP="00A10DD4">
            <w:pPr>
              <w:pStyle w:val="TAL"/>
            </w:pPr>
          </w:p>
        </w:tc>
        <w:tc>
          <w:tcPr>
            <w:tcW w:w="2833" w:type="dxa"/>
            <w:gridSpan w:val="2"/>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1"/>
          <w:wAfter w:w="66" w:type="dxa"/>
          <w:jc w:val="center"/>
        </w:trPr>
        <w:tc>
          <w:tcPr>
            <w:tcW w:w="2737" w:type="dxa"/>
            <w:gridSpan w:val="2"/>
            <w:shd w:val="clear" w:color="auto" w:fill="auto"/>
            <w:noWrap/>
            <w:vAlign w:val="center"/>
          </w:tcPr>
          <w:p w14:paraId="2F8972DC" w14:textId="77777777" w:rsidR="00A10DD4" w:rsidRPr="00874DD1" w:rsidRDefault="00A10DD4" w:rsidP="00A10DD4">
            <w:pPr>
              <w:pStyle w:val="TAL"/>
            </w:pPr>
            <w:proofErr w:type="spellStart"/>
            <w:r w:rsidRPr="00874DD1">
              <w:t>px_MCPTT_Group_A_preferred_VCodec</w:t>
            </w:r>
            <w:proofErr w:type="spellEnd"/>
          </w:p>
        </w:tc>
        <w:tc>
          <w:tcPr>
            <w:tcW w:w="1514" w:type="dxa"/>
            <w:gridSpan w:val="2"/>
            <w:shd w:val="clear" w:color="auto" w:fill="auto"/>
          </w:tcPr>
          <w:p w14:paraId="470821C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E040664" w14:textId="77777777" w:rsidR="00A10DD4" w:rsidRPr="00874DD1" w:rsidRDefault="00A10DD4" w:rsidP="00A10DD4">
            <w:pPr>
              <w:pStyle w:val="TAL"/>
            </w:pPr>
            <w:r w:rsidRPr="00874DD1">
              <w:t>"AMR-WB"</w:t>
            </w:r>
          </w:p>
        </w:tc>
        <w:tc>
          <w:tcPr>
            <w:tcW w:w="1134" w:type="dxa"/>
            <w:gridSpan w:val="2"/>
            <w:shd w:val="clear" w:color="auto" w:fill="auto"/>
          </w:tcPr>
          <w:p w14:paraId="1B75E7EC" w14:textId="77777777" w:rsidR="00A10DD4" w:rsidRPr="00874DD1" w:rsidRDefault="00A10DD4" w:rsidP="00A10DD4">
            <w:pPr>
              <w:pStyle w:val="TAL"/>
            </w:pPr>
          </w:p>
        </w:tc>
        <w:tc>
          <w:tcPr>
            <w:tcW w:w="2833" w:type="dxa"/>
            <w:gridSpan w:val="2"/>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1"/>
          <w:wAfter w:w="66" w:type="dxa"/>
          <w:jc w:val="center"/>
        </w:trPr>
        <w:tc>
          <w:tcPr>
            <w:tcW w:w="2737" w:type="dxa"/>
            <w:gridSpan w:val="2"/>
            <w:shd w:val="clear" w:color="auto" w:fill="auto"/>
            <w:noWrap/>
          </w:tcPr>
          <w:p w14:paraId="164EDD17" w14:textId="77777777" w:rsidR="00A10DD4" w:rsidRPr="00874DD1" w:rsidRDefault="00A10DD4" w:rsidP="00A10DD4">
            <w:pPr>
              <w:pStyle w:val="TAL"/>
            </w:pPr>
            <w:proofErr w:type="spellStart"/>
            <w:r w:rsidRPr="00874DD1">
              <w:t>px_MCPTT_Group_B_ID</w:t>
            </w:r>
            <w:proofErr w:type="spellEnd"/>
          </w:p>
        </w:tc>
        <w:tc>
          <w:tcPr>
            <w:tcW w:w="1514" w:type="dxa"/>
            <w:gridSpan w:val="2"/>
            <w:shd w:val="clear" w:color="auto" w:fill="auto"/>
          </w:tcPr>
          <w:p w14:paraId="6A846636"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745221EC" w14:textId="77777777" w:rsidR="00A10DD4" w:rsidRPr="00874DD1" w:rsidRDefault="00A10DD4" w:rsidP="00A10DD4">
            <w:pPr>
              <w:pStyle w:val="TAL"/>
            </w:pPr>
            <w:r w:rsidRPr="00874DD1">
              <w:t>"mcptt-group-B@mcptt-op.gov"</w:t>
            </w:r>
          </w:p>
        </w:tc>
        <w:tc>
          <w:tcPr>
            <w:tcW w:w="1134" w:type="dxa"/>
            <w:gridSpan w:val="2"/>
            <w:shd w:val="clear" w:color="auto" w:fill="auto"/>
          </w:tcPr>
          <w:p w14:paraId="0DEC41B0" w14:textId="77777777" w:rsidR="00A10DD4" w:rsidRPr="00874DD1" w:rsidRDefault="00A10DD4" w:rsidP="00A10DD4">
            <w:pPr>
              <w:pStyle w:val="TAL"/>
            </w:pPr>
          </w:p>
        </w:tc>
        <w:tc>
          <w:tcPr>
            <w:tcW w:w="2833" w:type="dxa"/>
            <w:gridSpan w:val="2"/>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4F48B040" w14:textId="77777777" w:rsidTr="00EC6677">
        <w:trPr>
          <w:gridAfter w:val="1"/>
          <w:wAfter w:w="66" w:type="dxa"/>
          <w:jc w:val="center"/>
        </w:trPr>
        <w:tc>
          <w:tcPr>
            <w:tcW w:w="2737" w:type="dxa"/>
            <w:gridSpan w:val="2"/>
            <w:shd w:val="clear" w:color="auto" w:fill="auto"/>
            <w:noWrap/>
          </w:tcPr>
          <w:p w14:paraId="56DF04CC" w14:textId="77777777" w:rsidR="00A10DD4" w:rsidRPr="00874DD1" w:rsidRDefault="00A10DD4" w:rsidP="00A10DD4">
            <w:pPr>
              <w:pStyle w:val="TAL"/>
            </w:pPr>
            <w:proofErr w:type="spellStart"/>
            <w:r w:rsidRPr="00874DD1">
              <w:t>px_MCVideo_Group_B_ID</w:t>
            </w:r>
            <w:proofErr w:type="spellEnd"/>
          </w:p>
        </w:tc>
        <w:tc>
          <w:tcPr>
            <w:tcW w:w="1514" w:type="dxa"/>
            <w:gridSpan w:val="2"/>
            <w:shd w:val="clear" w:color="auto" w:fill="auto"/>
          </w:tcPr>
          <w:p w14:paraId="44C7E0FF"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2"/>
            <w:shd w:val="clear" w:color="auto" w:fill="auto"/>
          </w:tcPr>
          <w:p w14:paraId="44409423" w14:textId="77777777" w:rsidR="00A10DD4" w:rsidRPr="00874DD1" w:rsidRDefault="00A10DD4" w:rsidP="00A10DD4">
            <w:pPr>
              <w:pStyle w:val="TAL"/>
            </w:pPr>
          </w:p>
        </w:tc>
        <w:tc>
          <w:tcPr>
            <w:tcW w:w="2833" w:type="dxa"/>
            <w:gridSpan w:val="2"/>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6A2167CB" w14:textId="77777777" w:rsidTr="00EC6677">
        <w:trPr>
          <w:gridAfter w:val="1"/>
          <w:wAfter w:w="66" w:type="dxa"/>
          <w:jc w:val="center"/>
        </w:trPr>
        <w:tc>
          <w:tcPr>
            <w:tcW w:w="2737" w:type="dxa"/>
            <w:gridSpan w:val="2"/>
            <w:shd w:val="clear" w:color="auto" w:fill="auto"/>
            <w:noWrap/>
          </w:tcPr>
          <w:p w14:paraId="329E65BC" w14:textId="77777777" w:rsidR="00A10DD4" w:rsidRPr="00874DD1" w:rsidRDefault="00A10DD4" w:rsidP="00A10DD4">
            <w:pPr>
              <w:pStyle w:val="TAL"/>
            </w:pPr>
            <w:proofErr w:type="spellStart"/>
            <w:r w:rsidRPr="00874DD1">
              <w:t>px_MCData_Group_B_ID</w:t>
            </w:r>
            <w:proofErr w:type="spellEnd"/>
          </w:p>
        </w:tc>
        <w:tc>
          <w:tcPr>
            <w:tcW w:w="1514" w:type="dxa"/>
            <w:gridSpan w:val="2"/>
            <w:shd w:val="clear" w:color="auto" w:fill="auto"/>
          </w:tcPr>
          <w:p w14:paraId="01B1B903"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1A136828" w14:textId="77777777" w:rsidR="00A10DD4" w:rsidRPr="00874DD1" w:rsidRDefault="00A10DD4" w:rsidP="00A10DD4">
            <w:pPr>
              <w:pStyle w:val="TAL"/>
            </w:pPr>
            <w:r w:rsidRPr="00874DD1">
              <w:t>"mcdata-group-B@mcptt-op.gov"</w:t>
            </w:r>
          </w:p>
        </w:tc>
        <w:tc>
          <w:tcPr>
            <w:tcW w:w="1134" w:type="dxa"/>
            <w:gridSpan w:val="2"/>
            <w:shd w:val="clear" w:color="auto" w:fill="auto"/>
          </w:tcPr>
          <w:p w14:paraId="758F859F" w14:textId="77777777" w:rsidR="00A10DD4" w:rsidRPr="00874DD1" w:rsidRDefault="00A10DD4" w:rsidP="00A10DD4">
            <w:pPr>
              <w:pStyle w:val="TAL"/>
            </w:pPr>
          </w:p>
        </w:tc>
        <w:tc>
          <w:tcPr>
            <w:tcW w:w="2833" w:type="dxa"/>
            <w:gridSpan w:val="2"/>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2B8EC1AC" w14:textId="77777777" w:rsidTr="00EC6677">
        <w:trPr>
          <w:gridAfter w:val="1"/>
          <w:wAfter w:w="66" w:type="dxa"/>
          <w:jc w:val="center"/>
        </w:trPr>
        <w:tc>
          <w:tcPr>
            <w:tcW w:w="2737" w:type="dxa"/>
            <w:gridSpan w:val="2"/>
            <w:shd w:val="clear" w:color="auto" w:fill="auto"/>
            <w:noWrap/>
          </w:tcPr>
          <w:p w14:paraId="3ABC9E04" w14:textId="77777777" w:rsidR="00A10DD4" w:rsidRPr="00874DD1" w:rsidRDefault="00A10DD4" w:rsidP="00A10DD4">
            <w:pPr>
              <w:pStyle w:val="TAL"/>
            </w:pPr>
            <w:proofErr w:type="spellStart"/>
            <w:r w:rsidRPr="00874DD1">
              <w:lastRenderedPageBreak/>
              <w:t>px_MCPTT_Group_T_ID</w:t>
            </w:r>
            <w:proofErr w:type="spellEnd"/>
          </w:p>
        </w:tc>
        <w:tc>
          <w:tcPr>
            <w:tcW w:w="1514" w:type="dxa"/>
            <w:gridSpan w:val="2"/>
            <w:shd w:val="clear" w:color="auto" w:fill="auto"/>
          </w:tcPr>
          <w:p w14:paraId="7106DB3D"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2F15A08F" w14:textId="77777777" w:rsidR="00A10DD4" w:rsidRPr="00874DD1" w:rsidRDefault="00A10DD4" w:rsidP="00A10DD4">
            <w:pPr>
              <w:pStyle w:val="TAL"/>
            </w:pPr>
            <w:r w:rsidRPr="00874DD1">
              <w:t>"mcptt-group-T@mcptt-op.gov"</w:t>
            </w:r>
          </w:p>
        </w:tc>
        <w:tc>
          <w:tcPr>
            <w:tcW w:w="1134" w:type="dxa"/>
            <w:gridSpan w:val="2"/>
            <w:shd w:val="clear" w:color="auto" w:fill="auto"/>
          </w:tcPr>
          <w:p w14:paraId="6BBD48EA" w14:textId="77777777" w:rsidR="00A10DD4" w:rsidRPr="00874DD1" w:rsidRDefault="00A10DD4" w:rsidP="00A10DD4">
            <w:pPr>
              <w:pStyle w:val="TAL"/>
            </w:pPr>
          </w:p>
        </w:tc>
        <w:tc>
          <w:tcPr>
            <w:tcW w:w="2833" w:type="dxa"/>
            <w:gridSpan w:val="2"/>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4658DD5C" w14:textId="77777777" w:rsidTr="00EC6677">
        <w:trPr>
          <w:gridAfter w:val="1"/>
          <w:wAfter w:w="66" w:type="dxa"/>
          <w:jc w:val="center"/>
        </w:trPr>
        <w:tc>
          <w:tcPr>
            <w:tcW w:w="2737" w:type="dxa"/>
            <w:gridSpan w:val="2"/>
            <w:shd w:val="clear" w:color="auto" w:fill="auto"/>
            <w:noWrap/>
          </w:tcPr>
          <w:p w14:paraId="453A634F" w14:textId="77777777" w:rsidR="00A10DD4" w:rsidRPr="00874DD1" w:rsidRDefault="00A10DD4" w:rsidP="00A10DD4">
            <w:pPr>
              <w:pStyle w:val="TAL"/>
            </w:pPr>
            <w:proofErr w:type="spellStart"/>
            <w:r w:rsidRPr="00874DD1">
              <w:t>px_MCVideo_Group_T_ID</w:t>
            </w:r>
            <w:proofErr w:type="spellEnd"/>
          </w:p>
        </w:tc>
        <w:tc>
          <w:tcPr>
            <w:tcW w:w="1514" w:type="dxa"/>
            <w:gridSpan w:val="2"/>
            <w:shd w:val="clear" w:color="auto" w:fill="auto"/>
          </w:tcPr>
          <w:p w14:paraId="6C0096C0"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2"/>
            <w:shd w:val="clear" w:color="auto" w:fill="auto"/>
          </w:tcPr>
          <w:p w14:paraId="526252DE" w14:textId="77777777" w:rsidR="00A10DD4" w:rsidRPr="00874DD1" w:rsidRDefault="00A10DD4" w:rsidP="00A10DD4">
            <w:pPr>
              <w:pStyle w:val="TAL"/>
            </w:pPr>
          </w:p>
        </w:tc>
        <w:tc>
          <w:tcPr>
            <w:tcW w:w="2833" w:type="dxa"/>
            <w:gridSpan w:val="2"/>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16BB9795" w14:textId="77777777" w:rsidTr="00EC6677">
        <w:trPr>
          <w:gridAfter w:val="1"/>
          <w:wAfter w:w="66" w:type="dxa"/>
          <w:jc w:val="center"/>
        </w:trPr>
        <w:tc>
          <w:tcPr>
            <w:tcW w:w="2737" w:type="dxa"/>
            <w:gridSpan w:val="2"/>
            <w:shd w:val="clear" w:color="auto" w:fill="auto"/>
            <w:noWrap/>
          </w:tcPr>
          <w:p w14:paraId="5A30E704" w14:textId="77777777" w:rsidR="00A10DD4" w:rsidRPr="00874DD1" w:rsidRDefault="00A10DD4" w:rsidP="00A10DD4">
            <w:pPr>
              <w:pStyle w:val="TAL"/>
            </w:pPr>
            <w:proofErr w:type="spellStart"/>
            <w:r w:rsidRPr="00874DD1">
              <w:t>px_MCData_Group_T_ID</w:t>
            </w:r>
            <w:proofErr w:type="spellEnd"/>
          </w:p>
        </w:tc>
        <w:tc>
          <w:tcPr>
            <w:tcW w:w="1514" w:type="dxa"/>
            <w:gridSpan w:val="2"/>
            <w:shd w:val="clear" w:color="auto" w:fill="auto"/>
          </w:tcPr>
          <w:p w14:paraId="211B6111"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tcPr>
          <w:p w14:paraId="32679022" w14:textId="77777777" w:rsidR="00A10DD4" w:rsidRPr="00874DD1" w:rsidRDefault="00A10DD4" w:rsidP="00A10DD4">
            <w:pPr>
              <w:pStyle w:val="TAL"/>
            </w:pPr>
            <w:r w:rsidRPr="00874DD1">
              <w:t>"mcdata-group-T@mcptt-op.gov"</w:t>
            </w:r>
          </w:p>
        </w:tc>
        <w:tc>
          <w:tcPr>
            <w:tcW w:w="1134" w:type="dxa"/>
            <w:gridSpan w:val="2"/>
            <w:shd w:val="clear" w:color="auto" w:fill="auto"/>
          </w:tcPr>
          <w:p w14:paraId="4A1142B7" w14:textId="77777777" w:rsidR="00A10DD4" w:rsidRPr="00874DD1" w:rsidRDefault="00A10DD4" w:rsidP="00A10DD4">
            <w:pPr>
              <w:pStyle w:val="TAL"/>
            </w:pPr>
          </w:p>
        </w:tc>
        <w:tc>
          <w:tcPr>
            <w:tcW w:w="2833" w:type="dxa"/>
            <w:gridSpan w:val="2"/>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0DD4" w:rsidRPr="00874DD1" w14:paraId="5D4C14E5" w14:textId="77777777" w:rsidTr="00EC6677">
        <w:trPr>
          <w:gridAfter w:val="1"/>
          <w:wAfter w:w="66" w:type="dxa"/>
          <w:jc w:val="center"/>
        </w:trPr>
        <w:tc>
          <w:tcPr>
            <w:tcW w:w="2737" w:type="dxa"/>
            <w:gridSpan w:val="2"/>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2"/>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1"/>
          <w:wAfter w:w="66" w:type="dxa"/>
          <w:jc w:val="center"/>
        </w:trPr>
        <w:tc>
          <w:tcPr>
            <w:tcW w:w="2737" w:type="dxa"/>
            <w:gridSpan w:val="2"/>
            <w:shd w:val="clear" w:color="auto" w:fill="auto"/>
            <w:noWrap/>
            <w:vAlign w:val="center"/>
          </w:tcPr>
          <w:p w14:paraId="18735E03" w14:textId="6CF7CEE3" w:rsidR="00A10DD4" w:rsidRPr="00874DD1" w:rsidRDefault="00A10DD4" w:rsidP="00A10DD4">
            <w:pPr>
              <w:pStyle w:val="TAL"/>
            </w:pPr>
            <w:proofErr w:type="spellStart"/>
            <w:r w:rsidRPr="00874DD1">
              <w:t>px_MCX_APN</w:t>
            </w:r>
            <w:proofErr w:type="spellEnd"/>
          </w:p>
        </w:tc>
        <w:tc>
          <w:tcPr>
            <w:tcW w:w="1514" w:type="dxa"/>
            <w:gridSpan w:val="2"/>
            <w:shd w:val="clear" w:color="auto" w:fill="auto"/>
            <w:vAlign w:val="center"/>
          </w:tcPr>
          <w:p w14:paraId="1CEA4C32" w14:textId="77777777" w:rsidR="00A10DD4" w:rsidRPr="00874DD1" w:rsidRDefault="00A10DD4" w:rsidP="00A10DD4">
            <w:pPr>
              <w:pStyle w:val="TAL"/>
            </w:pPr>
            <w:proofErr w:type="spellStart"/>
            <w:r w:rsidRPr="00874DD1">
              <w:t>charstring</w:t>
            </w:r>
            <w:proofErr w:type="spellEnd"/>
          </w:p>
        </w:tc>
        <w:tc>
          <w:tcPr>
            <w:tcW w:w="1701" w:type="dxa"/>
            <w:gridSpan w:val="2"/>
            <w:shd w:val="clear" w:color="auto" w:fill="auto"/>
            <w:vAlign w:val="center"/>
          </w:tcPr>
          <w:p w14:paraId="6379C8FE" w14:textId="51EF685B" w:rsidR="00A10DD4" w:rsidRPr="00874DD1" w:rsidRDefault="00A10DD4" w:rsidP="00A10DD4">
            <w:pPr>
              <w:pStyle w:val="TAL"/>
            </w:pPr>
            <w:r w:rsidRPr="00874DD1">
              <w:t>"mcx-</w:t>
            </w:r>
            <w:proofErr w:type="spellStart"/>
            <w:r w:rsidRPr="00874DD1">
              <w:t>apn</w:t>
            </w:r>
            <w:proofErr w:type="spellEnd"/>
            <w:r w:rsidRPr="00874DD1">
              <w:t>"</w:t>
            </w:r>
          </w:p>
        </w:tc>
        <w:tc>
          <w:tcPr>
            <w:tcW w:w="1134" w:type="dxa"/>
            <w:gridSpan w:val="2"/>
            <w:shd w:val="clear" w:color="auto" w:fill="auto"/>
            <w:vAlign w:val="center"/>
          </w:tcPr>
          <w:p w14:paraId="5220A644" w14:textId="77777777" w:rsidR="00A10DD4" w:rsidRPr="00874DD1" w:rsidDel="00205587" w:rsidRDefault="00A10DD4" w:rsidP="00A10DD4">
            <w:pPr>
              <w:pStyle w:val="TAL"/>
            </w:pPr>
          </w:p>
        </w:tc>
        <w:tc>
          <w:tcPr>
            <w:tcW w:w="2833" w:type="dxa"/>
            <w:gridSpan w:val="2"/>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1"/>
          <w:wAfter w:w="66" w:type="dxa"/>
          <w:jc w:val="center"/>
        </w:trPr>
        <w:tc>
          <w:tcPr>
            <w:tcW w:w="2737" w:type="dxa"/>
            <w:gridSpan w:val="2"/>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2"/>
            <w:shd w:val="clear" w:color="auto" w:fill="auto"/>
            <w:vAlign w:val="center"/>
          </w:tcPr>
          <w:p w14:paraId="10FAD3B0"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0197C6A1" w14:textId="77777777" w:rsidR="00A10DD4" w:rsidRPr="00874DD1" w:rsidRDefault="00A10DD4" w:rsidP="00A10DD4">
            <w:pPr>
              <w:pStyle w:val="TAL"/>
            </w:pPr>
            <w:r w:rsidRPr="00874DD1">
              <w:t>mcx</w:t>
            </w:r>
          </w:p>
        </w:tc>
        <w:tc>
          <w:tcPr>
            <w:tcW w:w="1134" w:type="dxa"/>
            <w:gridSpan w:val="2"/>
            <w:shd w:val="clear" w:color="auto" w:fill="auto"/>
            <w:vAlign w:val="center"/>
          </w:tcPr>
          <w:p w14:paraId="36ABD11A" w14:textId="77777777" w:rsidR="00A10DD4" w:rsidRPr="00874DD1" w:rsidDel="00205587" w:rsidRDefault="00A10DD4" w:rsidP="00A10DD4">
            <w:pPr>
              <w:pStyle w:val="TAL"/>
            </w:pPr>
            <w:proofErr w:type="spellStart"/>
            <w:r w:rsidRPr="00874DD1">
              <w:t>ims</w:t>
            </w:r>
            <w:proofErr w:type="spellEnd"/>
            <w:r w:rsidRPr="00874DD1">
              <w:t>, internet, mcx</w:t>
            </w:r>
          </w:p>
        </w:tc>
        <w:tc>
          <w:tcPr>
            <w:tcW w:w="2833" w:type="dxa"/>
            <w:gridSpan w:val="2"/>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A10DD4" w:rsidRPr="00874DD1" w14:paraId="5C4B538E" w14:textId="77777777" w:rsidTr="00EC6677">
        <w:trPr>
          <w:gridAfter w:val="1"/>
          <w:wAfter w:w="66" w:type="dxa"/>
          <w:jc w:val="center"/>
        </w:trPr>
        <w:tc>
          <w:tcPr>
            <w:tcW w:w="2737" w:type="dxa"/>
            <w:gridSpan w:val="2"/>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2"/>
            <w:shd w:val="clear" w:color="auto" w:fill="auto"/>
            <w:vAlign w:val="center"/>
          </w:tcPr>
          <w:p w14:paraId="62F74428"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2"/>
            <w:shd w:val="clear" w:color="auto" w:fill="auto"/>
            <w:vAlign w:val="center"/>
          </w:tcPr>
          <w:p w14:paraId="3E050006" w14:textId="77777777" w:rsidR="00A10DD4" w:rsidRPr="00874DD1" w:rsidDel="00205587" w:rsidRDefault="00A10DD4" w:rsidP="00A10DD4">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A10DD4" w:rsidRPr="00874DD1" w14:paraId="27FCAA0C" w14:textId="77777777" w:rsidTr="00EC6677">
        <w:trPr>
          <w:gridAfter w:val="1"/>
          <w:wAfter w:w="66" w:type="dxa"/>
          <w:jc w:val="center"/>
        </w:trPr>
        <w:tc>
          <w:tcPr>
            <w:tcW w:w="2737" w:type="dxa"/>
            <w:gridSpan w:val="2"/>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2"/>
            <w:shd w:val="clear" w:color="auto" w:fill="auto"/>
            <w:vAlign w:val="center"/>
          </w:tcPr>
          <w:p w14:paraId="0BE4E075"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2"/>
            <w:shd w:val="clear" w:color="auto" w:fill="auto"/>
            <w:vAlign w:val="center"/>
          </w:tcPr>
          <w:p w14:paraId="62993721" w14:textId="77777777" w:rsidR="00A10DD4" w:rsidRPr="00874DD1" w:rsidDel="00205587" w:rsidRDefault="00A10DD4" w:rsidP="00A10DD4">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A10DD4" w:rsidRPr="00874DD1" w14:paraId="70C4FD1D" w14:textId="77777777" w:rsidTr="00EC6677">
        <w:trPr>
          <w:gridAfter w:val="1"/>
          <w:wAfter w:w="66" w:type="dxa"/>
          <w:jc w:val="center"/>
        </w:trPr>
        <w:tc>
          <w:tcPr>
            <w:tcW w:w="2737" w:type="dxa"/>
            <w:gridSpan w:val="2"/>
            <w:shd w:val="clear" w:color="auto" w:fill="auto"/>
            <w:noWrap/>
            <w:vAlign w:val="center"/>
          </w:tcPr>
          <w:p w14:paraId="1A1207A8" w14:textId="4EA3B77B" w:rsidR="00A10DD4" w:rsidRPr="00874DD1" w:rsidRDefault="00A10DD4" w:rsidP="00A10DD4">
            <w:pPr>
              <w:pStyle w:val="TAL"/>
            </w:pPr>
            <w:proofErr w:type="spellStart"/>
            <w:r w:rsidRPr="00874DD1">
              <w:t>px_MCX_CoordinateLatitude_Client_B</w:t>
            </w:r>
            <w:proofErr w:type="spellEnd"/>
          </w:p>
        </w:tc>
        <w:tc>
          <w:tcPr>
            <w:tcW w:w="1514" w:type="dxa"/>
            <w:gridSpan w:val="2"/>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2"/>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2"/>
            <w:shd w:val="clear" w:color="auto" w:fill="auto"/>
            <w:vAlign w:val="center"/>
          </w:tcPr>
          <w:p w14:paraId="14782D91" w14:textId="77777777" w:rsidR="00A10DD4" w:rsidRPr="00874DD1" w:rsidRDefault="00A10DD4" w:rsidP="00A10DD4">
            <w:pPr>
              <w:pStyle w:val="TAL"/>
            </w:pPr>
          </w:p>
        </w:tc>
        <w:tc>
          <w:tcPr>
            <w:tcW w:w="2833" w:type="dxa"/>
            <w:gridSpan w:val="2"/>
            <w:shd w:val="clear" w:color="auto" w:fill="auto"/>
            <w:vAlign w:val="center"/>
          </w:tcPr>
          <w:p w14:paraId="6178C25B" w14:textId="25162DBE" w:rsidR="00A10DD4" w:rsidRPr="00874DD1" w:rsidRDefault="00A10DD4" w:rsidP="00A10DD4">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10DD4" w:rsidRPr="00874DD1" w14:paraId="11AA8424" w14:textId="77777777" w:rsidTr="00EC6677">
        <w:trPr>
          <w:gridAfter w:val="1"/>
          <w:wAfter w:w="66" w:type="dxa"/>
          <w:jc w:val="center"/>
        </w:trPr>
        <w:tc>
          <w:tcPr>
            <w:tcW w:w="2737" w:type="dxa"/>
            <w:gridSpan w:val="2"/>
            <w:shd w:val="clear" w:color="auto" w:fill="auto"/>
            <w:noWrap/>
            <w:vAlign w:val="center"/>
          </w:tcPr>
          <w:p w14:paraId="76361984" w14:textId="5EE59D66" w:rsidR="00A10DD4" w:rsidRPr="00874DD1" w:rsidRDefault="00A10DD4" w:rsidP="00A10DD4">
            <w:pPr>
              <w:pStyle w:val="TAL"/>
            </w:pPr>
            <w:proofErr w:type="spellStart"/>
            <w:r w:rsidRPr="00874DD1">
              <w:t>px_MCX_CoordinateLongitude_Client_B</w:t>
            </w:r>
            <w:proofErr w:type="spellEnd"/>
          </w:p>
        </w:tc>
        <w:tc>
          <w:tcPr>
            <w:tcW w:w="1514" w:type="dxa"/>
            <w:gridSpan w:val="2"/>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2"/>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2"/>
            <w:shd w:val="clear" w:color="auto" w:fill="auto"/>
            <w:vAlign w:val="center"/>
          </w:tcPr>
          <w:p w14:paraId="74B6BB60" w14:textId="77777777" w:rsidR="00A10DD4" w:rsidRPr="00874DD1" w:rsidRDefault="00A10DD4" w:rsidP="00A10DD4">
            <w:pPr>
              <w:pStyle w:val="TAL"/>
            </w:pPr>
          </w:p>
        </w:tc>
        <w:tc>
          <w:tcPr>
            <w:tcW w:w="2833" w:type="dxa"/>
            <w:gridSpan w:val="2"/>
            <w:shd w:val="clear" w:color="auto" w:fill="auto"/>
            <w:vAlign w:val="center"/>
          </w:tcPr>
          <w:p w14:paraId="213F3A41" w14:textId="258CC7C9" w:rsidR="00A10DD4" w:rsidRPr="00874DD1" w:rsidRDefault="00A10DD4" w:rsidP="00A10DD4">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9E558B" w:rsidRPr="00874DD1" w14:paraId="4B1DAF10" w14:textId="77777777" w:rsidTr="00EC6677">
        <w:trPr>
          <w:gridAfter w:val="1"/>
          <w:wAfter w:w="66" w:type="dxa"/>
          <w:jc w:val="center"/>
        </w:trPr>
        <w:tc>
          <w:tcPr>
            <w:tcW w:w="2737" w:type="dxa"/>
            <w:gridSpan w:val="2"/>
            <w:shd w:val="clear" w:color="auto" w:fill="auto"/>
            <w:noWrap/>
            <w:vAlign w:val="center"/>
          </w:tcPr>
          <w:p w14:paraId="72999FE7" w14:textId="32BF88B4" w:rsidR="009E558B" w:rsidRPr="00874DD1" w:rsidRDefault="009E558B" w:rsidP="009E558B">
            <w:pPr>
              <w:pStyle w:val="TAL"/>
            </w:pPr>
            <w:proofErr w:type="spellStart"/>
            <w:r w:rsidRPr="001F0489">
              <w:t>px_</w:t>
            </w:r>
            <w:r>
              <w:t>MCX</w:t>
            </w:r>
            <w:r w:rsidRPr="001F0489">
              <w:t>_CiphAlgo_Def</w:t>
            </w:r>
            <w:proofErr w:type="spellEnd"/>
          </w:p>
        </w:tc>
        <w:tc>
          <w:tcPr>
            <w:tcW w:w="1514" w:type="dxa"/>
            <w:gridSpan w:val="2"/>
            <w:shd w:val="clear" w:color="auto" w:fill="auto"/>
            <w:vAlign w:val="center"/>
          </w:tcPr>
          <w:p w14:paraId="0A9845ED" w14:textId="78EC3B27" w:rsidR="009E558B" w:rsidRPr="00874DD1" w:rsidRDefault="009E558B" w:rsidP="009E558B">
            <w:pPr>
              <w:pStyle w:val="TAL"/>
            </w:pPr>
            <w:proofErr w:type="spellStart"/>
            <w:r w:rsidRPr="0033336D">
              <w:t>CiphAlgo</w:t>
            </w:r>
            <w:proofErr w:type="spellEnd"/>
          </w:p>
        </w:tc>
        <w:tc>
          <w:tcPr>
            <w:tcW w:w="1701" w:type="dxa"/>
            <w:gridSpan w:val="2"/>
            <w:shd w:val="clear" w:color="auto" w:fill="auto"/>
            <w:vAlign w:val="center"/>
          </w:tcPr>
          <w:p w14:paraId="0EBF42E2" w14:textId="19A6383D" w:rsidR="009E558B" w:rsidRPr="00874DD1" w:rsidRDefault="009E558B" w:rsidP="009E558B">
            <w:pPr>
              <w:pStyle w:val="TAL"/>
            </w:pPr>
            <w:r w:rsidRPr="0033336D">
              <w:t>des_ede3_cbc</w:t>
            </w:r>
          </w:p>
        </w:tc>
        <w:tc>
          <w:tcPr>
            <w:tcW w:w="1134" w:type="dxa"/>
            <w:gridSpan w:val="2"/>
            <w:shd w:val="clear" w:color="auto" w:fill="auto"/>
            <w:vAlign w:val="center"/>
          </w:tcPr>
          <w:p w14:paraId="5A758AE7" w14:textId="18C83363" w:rsidR="009E558B" w:rsidRPr="00874DD1" w:rsidRDefault="009E558B" w:rsidP="009E558B">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shd w:val="clear" w:color="auto" w:fill="auto"/>
            <w:vAlign w:val="center"/>
          </w:tcPr>
          <w:p w14:paraId="53680B6B" w14:textId="77777777" w:rsidR="009E558B" w:rsidRDefault="009E558B" w:rsidP="009E558B">
            <w:pPr>
              <w:pStyle w:val="TAL"/>
            </w:pPr>
            <w:r w:rsidRPr="001F0489">
              <w:t>Ciphering Algorithm</w:t>
            </w:r>
            <w:r>
              <w:t xml:space="preserve"> for IPsec.</w:t>
            </w:r>
          </w:p>
          <w:p w14:paraId="598AF963" w14:textId="77777777" w:rsidR="009E558B" w:rsidRDefault="009E558B" w:rsidP="009E558B">
            <w:pPr>
              <w:pStyle w:val="TAL"/>
            </w:pPr>
          </w:p>
          <w:p w14:paraId="6A5E9F99" w14:textId="438E2BEC" w:rsidR="009E558B" w:rsidRPr="00874DD1" w:rsidRDefault="009E558B" w:rsidP="009E558B">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9E558B" w:rsidRPr="00874DD1" w14:paraId="50F627D2" w14:textId="77777777" w:rsidTr="00EC6677">
        <w:trPr>
          <w:gridAfter w:val="1"/>
          <w:wAfter w:w="66" w:type="dxa"/>
          <w:jc w:val="center"/>
        </w:trPr>
        <w:tc>
          <w:tcPr>
            <w:tcW w:w="2737" w:type="dxa"/>
            <w:gridSpan w:val="2"/>
            <w:shd w:val="clear" w:color="auto" w:fill="auto"/>
            <w:noWrap/>
            <w:vAlign w:val="center"/>
          </w:tcPr>
          <w:p w14:paraId="44564B66" w14:textId="4037D839" w:rsidR="009E558B" w:rsidRPr="00874DD1" w:rsidRDefault="009E558B" w:rsidP="009E558B">
            <w:pPr>
              <w:pStyle w:val="TAL"/>
            </w:pPr>
            <w:proofErr w:type="spellStart"/>
            <w:r w:rsidRPr="001A27C5">
              <w:t>px_</w:t>
            </w:r>
            <w:r>
              <w:t>MCX</w:t>
            </w:r>
            <w:r w:rsidRPr="001A27C5">
              <w:t>_IPSecAlgorithm</w:t>
            </w:r>
            <w:proofErr w:type="spellEnd"/>
          </w:p>
        </w:tc>
        <w:tc>
          <w:tcPr>
            <w:tcW w:w="1514" w:type="dxa"/>
            <w:gridSpan w:val="2"/>
            <w:shd w:val="clear" w:color="auto" w:fill="auto"/>
            <w:vAlign w:val="center"/>
          </w:tcPr>
          <w:p w14:paraId="3D974EA3" w14:textId="396ED43B" w:rsidR="009E558B" w:rsidRPr="00874DD1" w:rsidRDefault="009E558B" w:rsidP="009E558B">
            <w:pPr>
              <w:pStyle w:val="TAL"/>
            </w:pPr>
            <w:proofErr w:type="spellStart"/>
            <w:r w:rsidRPr="001A27C5">
              <w:t>IntAlgo</w:t>
            </w:r>
            <w:proofErr w:type="spellEnd"/>
          </w:p>
        </w:tc>
        <w:tc>
          <w:tcPr>
            <w:tcW w:w="1701" w:type="dxa"/>
            <w:gridSpan w:val="2"/>
            <w:shd w:val="clear" w:color="auto" w:fill="auto"/>
            <w:vAlign w:val="center"/>
          </w:tcPr>
          <w:p w14:paraId="70B0A119" w14:textId="6BD0A6E2" w:rsidR="009E558B" w:rsidRPr="00874DD1" w:rsidRDefault="009E558B" w:rsidP="009E558B">
            <w:pPr>
              <w:pStyle w:val="TAL"/>
            </w:pPr>
            <w:r w:rsidRPr="001F0489">
              <w:t>hmac_sha_1_96</w:t>
            </w:r>
          </w:p>
        </w:tc>
        <w:tc>
          <w:tcPr>
            <w:tcW w:w="1134" w:type="dxa"/>
            <w:gridSpan w:val="2"/>
            <w:shd w:val="clear" w:color="auto" w:fill="auto"/>
            <w:vAlign w:val="center"/>
          </w:tcPr>
          <w:p w14:paraId="43212CC6" w14:textId="3E9F28EF" w:rsidR="009E558B" w:rsidRPr="00874DD1" w:rsidRDefault="009E558B" w:rsidP="009E558B">
            <w:pPr>
              <w:pStyle w:val="TAL"/>
            </w:pPr>
            <w:r w:rsidRPr="001F0489">
              <w:t>hmac_md5_96, hmac_sha_1_96</w:t>
            </w:r>
          </w:p>
        </w:tc>
        <w:tc>
          <w:tcPr>
            <w:tcW w:w="2833" w:type="dxa"/>
            <w:gridSpan w:val="2"/>
            <w:shd w:val="clear" w:color="auto" w:fill="auto"/>
            <w:vAlign w:val="center"/>
          </w:tcPr>
          <w:p w14:paraId="6ABF88F6" w14:textId="7AF223F9" w:rsidR="009E558B" w:rsidRPr="00874DD1" w:rsidRDefault="009E558B" w:rsidP="009E558B">
            <w:pPr>
              <w:pStyle w:val="TAL"/>
            </w:pPr>
            <w:r w:rsidRPr="001F0489">
              <w:t>Integrity Algorithm</w:t>
            </w:r>
            <w:r>
              <w:t xml:space="preserve"> for IPsec</w:t>
            </w:r>
          </w:p>
        </w:tc>
      </w:tr>
      <w:tr w:rsidR="00A10DD4" w:rsidRPr="00874DD1" w14:paraId="601F4782" w14:textId="77777777" w:rsidTr="00EC6677">
        <w:trPr>
          <w:gridAfter w:val="1"/>
          <w:wAfter w:w="66" w:type="dxa"/>
          <w:jc w:val="center"/>
        </w:trPr>
        <w:tc>
          <w:tcPr>
            <w:tcW w:w="9919" w:type="dxa"/>
            <w:gridSpan w:val="10"/>
            <w:shd w:val="clear" w:color="auto" w:fill="auto"/>
            <w:noWrap/>
            <w:vAlign w:val="center"/>
          </w:tcPr>
          <w:p w14:paraId="231462CE" w14:textId="77777777" w:rsidR="00A10DD4" w:rsidRPr="00874DD1" w:rsidRDefault="00A10DD4" w:rsidP="00A10DD4">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20" w:name="_Toc27406716"/>
      <w:bookmarkStart w:id="321" w:name="_Toc36037482"/>
      <w:bookmarkStart w:id="322" w:name="_Toc43837853"/>
      <w:bookmarkStart w:id="323" w:name="_Toc51832398"/>
      <w:bookmarkStart w:id="324" w:name="_Toc60167102"/>
      <w:bookmarkStart w:id="325" w:name="_Toc68108944"/>
      <w:bookmarkStart w:id="326" w:name="_Toc75458752"/>
      <w:bookmarkStart w:id="327" w:name="_Toc90631877"/>
      <w:bookmarkStart w:id="328" w:name="_Toc178185914"/>
      <w:r w:rsidRPr="00874DD1">
        <w:lastRenderedPageBreak/>
        <w:t>9.2.2</w:t>
      </w:r>
      <w:r w:rsidRPr="00874DD1">
        <w:tab/>
      </w:r>
      <w:r w:rsidR="002C6871" w:rsidRPr="00874DD1">
        <w:t xml:space="preserve">MCX </w:t>
      </w:r>
      <w:r w:rsidRPr="00874DD1">
        <w:t>Server PIXIT</w:t>
      </w:r>
      <w:bookmarkEnd w:id="320"/>
      <w:bookmarkEnd w:id="321"/>
      <w:bookmarkEnd w:id="322"/>
      <w:bookmarkEnd w:id="323"/>
      <w:bookmarkEnd w:id="324"/>
      <w:bookmarkEnd w:id="325"/>
      <w:bookmarkEnd w:id="326"/>
      <w:bookmarkEnd w:id="327"/>
      <w:bookmarkEnd w:id="328"/>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proofErr w:type="spellStart"/>
            <w:r w:rsidRPr="00874DD1">
              <w:rPr>
                <w:lang w:eastAsia="ko-KR"/>
              </w:rPr>
              <w:t>px_</w:t>
            </w:r>
            <w:r w:rsidRPr="00874DD1">
              <w:t>MC</w:t>
            </w:r>
            <w:r w:rsidR="00D01DF9" w:rsidRPr="00874DD1">
              <w:t>X</w:t>
            </w:r>
            <w:r w:rsidRPr="00874DD1">
              <w:t>_</w:t>
            </w:r>
            <w:r w:rsidRPr="00874DD1">
              <w:rPr>
                <w:lang w:eastAsia="ko-KR"/>
              </w:rPr>
              <w:t>GroupCreationXUI</w:t>
            </w:r>
            <w:proofErr w:type="spellEnd"/>
          </w:p>
        </w:tc>
        <w:tc>
          <w:tcPr>
            <w:tcW w:w="1509" w:type="dxa"/>
            <w:shd w:val="clear" w:color="auto" w:fill="auto"/>
            <w:vAlign w:val="center"/>
          </w:tcPr>
          <w:p w14:paraId="29EC856A" w14:textId="77777777" w:rsidR="00B80434" w:rsidRPr="00874DD1" w:rsidRDefault="00B80434" w:rsidP="00A033C2">
            <w:pPr>
              <w:pStyle w:val="TAL"/>
            </w:pPr>
            <w:proofErr w:type="spellStart"/>
            <w:r w:rsidRPr="00874DD1">
              <w:t>charstring</w:t>
            </w:r>
            <w:proofErr w:type="spellEnd"/>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proofErr w:type="spellStart"/>
            <w:r w:rsidRPr="00874DD1">
              <w:t>px_MCX_IdMS_auth_IPAddress</w:t>
            </w:r>
            <w:proofErr w:type="spellEnd"/>
          </w:p>
        </w:tc>
        <w:tc>
          <w:tcPr>
            <w:tcW w:w="1509" w:type="dxa"/>
            <w:shd w:val="clear" w:color="auto" w:fill="auto"/>
          </w:tcPr>
          <w:p w14:paraId="3D83DDD0"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 xml:space="preserve">IPv4/IPv6 address of the </w:t>
            </w:r>
            <w:proofErr w:type="spellStart"/>
            <w:r w:rsidRPr="00874DD1">
              <w:t>IdMS</w:t>
            </w:r>
            <w:proofErr w:type="spellEnd"/>
            <w:r w:rsidRPr="00874DD1">
              <w:t xml:space="preserve">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proofErr w:type="spellStart"/>
            <w:r w:rsidRPr="00874DD1">
              <w:t>px_MCX_IdMS_auth_Port</w:t>
            </w:r>
            <w:proofErr w:type="spellEnd"/>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 xml:space="preserve">Port number of the </w:t>
            </w:r>
            <w:proofErr w:type="spellStart"/>
            <w:r w:rsidRPr="00874DD1">
              <w:t>IdMS</w:t>
            </w:r>
            <w:proofErr w:type="spellEnd"/>
            <w:r w:rsidRPr="00874DD1">
              <w:t xml:space="preserve">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proofErr w:type="spellStart"/>
            <w:r w:rsidRPr="00874DD1">
              <w:t>px_MCX_IdMS_auth_Certificate</w:t>
            </w:r>
            <w:proofErr w:type="spellEnd"/>
          </w:p>
        </w:tc>
        <w:tc>
          <w:tcPr>
            <w:tcW w:w="1509" w:type="dxa"/>
            <w:shd w:val="clear" w:color="auto" w:fill="auto"/>
          </w:tcPr>
          <w:p w14:paraId="74E5DA42"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proofErr w:type="spellStart"/>
            <w:r w:rsidRPr="00874DD1">
              <w:t>px_MCX_IdMS_token_IPAddress</w:t>
            </w:r>
            <w:proofErr w:type="spellEnd"/>
          </w:p>
        </w:tc>
        <w:tc>
          <w:tcPr>
            <w:tcW w:w="1509" w:type="dxa"/>
            <w:shd w:val="clear" w:color="auto" w:fill="auto"/>
          </w:tcPr>
          <w:p w14:paraId="142B30D6"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 xml:space="preserve">IPv4/IPv6 address of the </w:t>
            </w:r>
            <w:proofErr w:type="spellStart"/>
            <w:r w:rsidRPr="00874DD1">
              <w:t>IdMS</w:t>
            </w:r>
            <w:proofErr w:type="spellEnd"/>
            <w:r w:rsidRPr="00874DD1">
              <w:t xml:space="preserve">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proofErr w:type="spellStart"/>
            <w:r w:rsidRPr="00874DD1">
              <w:t>px_MCX_IdMS_token_Port</w:t>
            </w:r>
            <w:proofErr w:type="spellEnd"/>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 xml:space="preserve">Port number of the </w:t>
            </w:r>
            <w:proofErr w:type="spellStart"/>
            <w:r w:rsidRPr="00874DD1">
              <w:t>IdMS</w:t>
            </w:r>
            <w:proofErr w:type="spellEnd"/>
            <w:r w:rsidRPr="00874DD1">
              <w:t xml:space="preserve">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proofErr w:type="spellStart"/>
            <w:r w:rsidRPr="00874DD1">
              <w:t>px_MCX_IdMS_token_Certificate</w:t>
            </w:r>
            <w:proofErr w:type="spellEnd"/>
          </w:p>
        </w:tc>
        <w:tc>
          <w:tcPr>
            <w:tcW w:w="1509" w:type="dxa"/>
            <w:shd w:val="clear" w:color="auto" w:fill="auto"/>
          </w:tcPr>
          <w:p w14:paraId="2A11EC7A"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proofErr w:type="spellStart"/>
            <w:r w:rsidRPr="00874DD1">
              <w:t>px_MCX_HTTP_Proxy_IPAddress</w:t>
            </w:r>
            <w:proofErr w:type="spellEnd"/>
          </w:p>
        </w:tc>
        <w:tc>
          <w:tcPr>
            <w:tcW w:w="1509" w:type="dxa"/>
            <w:shd w:val="clear" w:color="auto" w:fill="auto"/>
          </w:tcPr>
          <w:p w14:paraId="396E914F"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proofErr w:type="spellStart"/>
            <w:r w:rsidRPr="00874DD1">
              <w:t>px_MCX_HTTP_Proxy_Port</w:t>
            </w:r>
            <w:proofErr w:type="spellEnd"/>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proofErr w:type="spellStart"/>
            <w:r w:rsidRPr="00874DD1">
              <w:t>px_MCX_HTTP_Proxy_Certificate</w:t>
            </w:r>
            <w:proofErr w:type="spellEnd"/>
          </w:p>
        </w:tc>
        <w:tc>
          <w:tcPr>
            <w:tcW w:w="1509" w:type="dxa"/>
            <w:shd w:val="clear" w:color="auto" w:fill="auto"/>
          </w:tcPr>
          <w:p w14:paraId="5C3225BF"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proofErr w:type="spellStart"/>
            <w:r w:rsidRPr="00874DD1">
              <w:t>px_MCX_InitialConfigServer_IPAddress</w:t>
            </w:r>
            <w:proofErr w:type="spellEnd"/>
          </w:p>
        </w:tc>
        <w:tc>
          <w:tcPr>
            <w:tcW w:w="1509" w:type="dxa"/>
            <w:shd w:val="clear" w:color="auto" w:fill="auto"/>
          </w:tcPr>
          <w:p w14:paraId="4CB8EFDA"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proofErr w:type="spellStart"/>
            <w:r w:rsidRPr="00874DD1">
              <w:t>px_MCX_InitialConfigServer_Port</w:t>
            </w:r>
            <w:proofErr w:type="spellEnd"/>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proofErr w:type="spellStart"/>
            <w:r w:rsidRPr="00874DD1">
              <w:t>px_MCX_InitialConfigServer_UriPath</w:t>
            </w:r>
            <w:proofErr w:type="spellEnd"/>
          </w:p>
        </w:tc>
        <w:tc>
          <w:tcPr>
            <w:tcW w:w="1509" w:type="dxa"/>
            <w:shd w:val="clear" w:color="auto" w:fill="auto"/>
          </w:tcPr>
          <w:p w14:paraId="39D582EB"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4F0C3448" w14:textId="77777777" w:rsidR="009273B8" w:rsidRPr="00874DD1" w:rsidRDefault="009273B8" w:rsidP="004F32B0">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proofErr w:type="spellStart"/>
            <w:r w:rsidRPr="00874DD1">
              <w:t>px_MCX_TLS_CipherSuite</w:t>
            </w:r>
            <w:proofErr w:type="spellEnd"/>
          </w:p>
        </w:tc>
        <w:tc>
          <w:tcPr>
            <w:tcW w:w="1509" w:type="dxa"/>
            <w:shd w:val="clear" w:color="auto" w:fill="auto"/>
          </w:tcPr>
          <w:p w14:paraId="5D7144A0" w14:textId="77777777" w:rsidR="009273B8" w:rsidRPr="00874DD1" w:rsidRDefault="009273B8" w:rsidP="004F32B0">
            <w:pPr>
              <w:pStyle w:val="TAL"/>
            </w:pPr>
            <w:proofErr w:type="spellStart"/>
            <w:r w:rsidRPr="00874DD1">
              <w:t>TLS_CIPHER_Type</w:t>
            </w:r>
            <w:proofErr w:type="spellEnd"/>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proofErr w:type="spellStart"/>
            <w:r w:rsidRPr="00874DD1">
              <w:t>px_MCX_OAuth_ClientId_A</w:t>
            </w:r>
            <w:proofErr w:type="spellEnd"/>
          </w:p>
        </w:tc>
        <w:tc>
          <w:tcPr>
            <w:tcW w:w="1509" w:type="dxa"/>
            <w:shd w:val="clear" w:color="auto" w:fill="auto"/>
          </w:tcPr>
          <w:p w14:paraId="5FD7A112"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 xml:space="preserve">Client ID of the UE's MCX application as used in OAuth signalling with the </w:t>
            </w:r>
            <w:proofErr w:type="spellStart"/>
            <w:r w:rsidRPr="00874DD1">
              <w:t>IdMS</w:t>
            </w:r>
            <w:proofErr w:type="spellEnd"/>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proofErr w:type="spellStart"/>
            <w:r w:rsidRPr="00874DD1">
              <w:t>px_MCX_OAuth_RedirectURI_A</w:t>
            </w:r>
            <w:proofErr w:type="spellEnd"/>
          </w:p>
        </w:tc>
        <w:tc>
          <w:tcPr>
            <w:tcW w:w="1509" w:type="dxa"/>
            <w:shd w:val="clear" w:color="auto" w:fill="auto"/>
          </w:tcPr>
          <w:p w14:paraId="1560C278" w14:textId="77777777" w:rsidR="009273B8" w:rsidRPr="00874DD1" w:rsidRDefault="009273B8" w:rsidP="004F32B0">
            <w:pPr>
              <w:pStyle w:val="TAL"/>
            </w:pPr>
            <w:proofErr w:type="spellStart"/>
            <w:r w:rsidRPr="00874DD1">
              <w:t>charstring</w:t>
            </w:r>
            <w:proofErr w:type="spellEnd"/>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9" w:name="_Toc36037483"/>
      <w:bookmarkStart w:id="330" w:name="_Toc43837854"/>
      <w:bookmarkStart w:id="331" w:name="_Toc51832399"/>
      <w:bookmarkStart w:id="332" w:name="_Toc60167103"/>
      <w:bookmarkStart w:id="333" w:name="_Toc68108945"/>
      <w:bookmarkStart w:id="334" w:name="_Toc75458753"/>
      <w:bookmarkStart w:id="335" w:name="_Toc90631878"/>
      <w:bookmarkStart w:id="336" w:name="_Toc178185915"/>
      <w:r w:rsidRPr="00874DD1">
        <w:t>9.2.</w:t>
      </w:r>
      <w:r w:rsidR="005B5D72" w:rsidRPr="00874DD1">
        <w:t>3</w:t>
      </w:r>
      <w:r w:rsidRPr="00874DD1">
        <w:tab/>
      </w:r>
      <w:r w:rsidR="002C6871" w:rsidRPr="00874DD1">
        <w:t xml:space="preserve">MCX </w:t>
      </w:r>
      <w:r w:rsidRPr="00874DD1">
        <w:t>Constant PIXIT Definitions</w:t>
      </w:r>
      <w:bookmarkEnd w:id="329"/>
      <w:bookmarkEnd w:id="330"/>
      <w:bookmarkEnd w:id="331"/>
      <w:bookmarkEnd w:id="332"/>
      <w:bookmarkEnd w:id="333"/>
      <w:bookmarkEnd w:id="334"/>
      <w:bookmarkEnd w:id="335"/>
      <w:bookmarkEnd w:id="336"/>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lastRenderedPageBreak/>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proofErr w:type="spellStart"/>
            <w:r w:rsidRPr="00874DD1">
              <w:t>tsc_MCX_KMS_Hostname</w:t>
            </w:r>
            <w:proofErr w:type="spellEnd"/>
          </w:p>
        </w:tc>
        <w:tc>
          <w:tcPr>
            <w:tcW w:w="1514" w:type="dxa"/>
            <w:shd w:val="clear" w:color="auto" w:fill="auto"/>
          </w:tcPr>
          <w:p w14:paraId="5C07AE7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DBC7D38" w14:textId="77777777" w:rsidR="009273B8" w:rsidRPr="00874DD1" w:rsidRDefault="00A66DD7" w:rsidP="004F32B0">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proofErr w:type="spellStart"/>
            <w:r w:rsidRPr="00874DD1">
              <w:t>tsc_MCX_CMS_Hostname</w:t>
            </w:r>
            <w:proofErr w:type="spellEnd"/>
          </w:p>
        </w:tc>
        <w:tc>
          <w:tcPr>
            <w:tcW w:w="1514" w:type="dxa"/>
            <w:shd w:val="clear" w:color="auto" w:fill="auto"/>
          </w:tcPr>
          <w:p w14:paraId="70278B1D"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3810C216" w14:textId="77777777" w:rsidR="009273B8" w:rsidRPr="00874DD1" w:rsidRDefault="00A66DD7" w:rsidP="004F32B0">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proofErr w:type="spellStart"/>
            <w:r w:rsidRPr="00874DD1">
              <w:t>tsc_MCX_GMS_Hostname</w:t>
            </w:r>
            <w:proofErr w:type="spellEnd"/>
          </w:p>
        </w:tc>
        <w:tc>
          <w:tcPr>
            <w:tcW w:w="1514" w:type="dxa"/>
            <w:shd w:val="clear" w:color="auto" w:fill="auto"/>
          </w:tcPr>
          <w:p w14:paraId="460CB995"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71385567" w14:textId="77777777" w:rsidR="009273B8" w:rsidRPr="00874DD1" w:rsidRDefault="00A66DD7" w:rsidP="004F32B0">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proofErr w:type="spellStart"/>
            <w:r w:rsidRPr="00874DD1">
              <w:t>tsc_MCX_KMS_CertUri</w:t>
            </w:r>
            <w:proofErr w:type="spellEnd"/>
          </w:p>
        </w:tc>
        <w:tc>
          <w:tcPr>
            <w:tcW w:w="1514" w:type="dxa"/>
            <w:shd w:val="clear" w:color="auto" w:fill="auto"/>
          </w:tcPr>
          <w:p w14:paraId="18BD0746"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26CCB6D0" w14:textId="77777777" w:rsidR="009273B8" w:rsidRPr="00874DD1" w:rsidRDefault="009273B8" w:rsidP="004F32B0">
            <w:pPr>
              <w:pStyle w:val="TAL"/>
            </w:pPr>
            <w:r w:rsidRPr="00874DD1">
              <w:t xml:space="preserve">"certificate1." &amp; </w:t>
            </w:r>
            <w:proofErr w:type="spellStart"/>
            <w:r w:rsidRPr="00874DD1">
              <w:t>tsc_MCX_KMS_Hostname</w:t>
            </w:r>
            <w:proofErr w:type="spellEnd"/>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proofErr w:type="spellStart"/>
            <w:r w:rsidRPr="00874DD1">
              <w:t>tsc_MCX_IdMS_auth_UriPath</w:t>
            </w:r>
            <w:proofErr w:type="spellEnd"/>
          </w:p>
        </w:tc>
        <w:tc>
          <w:tcPr>
            <w:tcW w:w="1514" w:type="dxa"/>
            <w:shd w:val="clear" w:color="auto" w:fill="auto"/>
          </w:tcPr>
          <w:p w14:paraId="1B5ADA04"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076A853A" w14:textId="77777777" w:rsidR="009273B8" w:rsidRPr="00874DD1" w:rsidRDefault="009273B8" w:rsidP="004F32B0">
            <w:pPr>
              <w:pStyle w:val="TAL"/>
            </w:pPr>
            <w:r w:rsidRPr="00874DD1">
              <w:t>"/</w:t>
            </w:r>
            <w:proofErr w:type="spellStart"/>
            <w:r w:rsidRPr="00874DD1">
              <w:t>idms</w:t>
            </w:r>
            <w:proofErr w:type="spellEnd"/>
            <w:r w:rsidRPr="00874DD1">
              <w:t>/auth"</w:t>
            </w:r>
          </w:p>
        </w:tc>
        <w:tc>
          <w:tcPr>
            <w:tcW w:w="2276" w:type="dxa"/>
            <w:shd w:val="clear" w:color="auto" w:fill="auto"/>
          </w:tcPr>
          <w:p w14:paraId="1C85B74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proofErr w:type="spellStart"/>
            <w:r w:rsidRPr="00874DD1">
              <w:t>tsc_MCX_IdMS_token_UriPath</w:t>
            </w:r>
            <w:proofErr w:type="spellEnd"/>
          </w:p>
        </w:tc>
        <w:tc>
          <w:tcPr>
            <w:tcW w:w="1514" w:type="dxa"/>
            <w:shd w:val="clear" w:color="auto" w:fill="auto"/>
          </w:tcPr>
          <w:p w14:paraId="58DE5BFF"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657C337B" w14:textId="77777777" w:rsidR="009273B8" w:rsidRPr="00874DD1" w:rsidRDefault="009273B8" w:rsidP="004F32B0">
            <w:pPr>
              <w:pStyle w:val="TAL"/>
            </w:pPr>
            <w:r w:rsidRPr="00874DD1">
              <w:t>"/</w:t>
            </w:r>
            <w:proofErr w:type="spellStart"/>
            <w:r w:rsidRPr="00874DD1">
              <w:t>idms</w:t>
            </w:r>
            <w:proofErr w:type="spellEnd"/>
            <w:r w:rsidRPr="00874DD1">
              <w:t>/token"</w:t>
            </w:r>
          </w:p>
        </w:tc>
        <w:tc>
          <w:tcPr>
            <w:tcW w:w="2276" w:type="dxa"/>
            <w:shd w:val="clear" w:color="auto" w:fill="auto"/>
          </w:tcPr>
          <w:p w14:paraId="68CFDA76" w14:textId="77777777" w:rsidR="009273B8" w:rsidRPr="00874DD1" w:rsidRDefault="009273B8" w:rsidP="004F32B0">
            <w:pPr>
              <w:pStyle w:val="TAL"/>
            </w:pPr>
            <w:r w:rsidRPr="00874DD1">
              <w:t xml:space="preserve">URI path to address the </w:t>
            </w:r>
            <w:proofErr w:type="spellStart"/>
            <w:r w:rsidRPr="00874DD1">
              <w:t>IdMS</w:t>
            </w:r>
            <w:proofErr w:type="spellEnd"/>
            <w:r w:rsidRPr="00874DD1">
              <w:t xml:space="preserve">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proofErr w:type="spellStart"/>
            <w:r w:rsidRPr="00874DD1">
              <w:t>tsc_MCX_IdMS_userauth_UriPath</w:t>
            </w:r>
            <w:proofErr w:type="spellEnd"/>
          </w:p>
        </w:tc>
        <w:tc>
          <w:tcPr>
            <w:tcW w:w="1514" w:type="dxa"/>
            <w:shd w:val="clear" w:color="auto" w:fill="auto"/>
          </w:tcPr>
          <w:p w14:paraId="7154B6D2"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59F678F8" w14:textId="77777777" w:rsidR="00C05833" w:rsidRPr="00874DD1" w:rsidRDefault="00C05833" w:rsidP="00D37D1E">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5F8BA479" w14:textId="77777777" w:rsidR="00C05833" w:rsidRPr="00874DD1" w:rsidRDefault="00C05833" w:rsidP="00D37D1E">
            <w:pPr>
              <w:pStyle w:val="TAL"/>
            </w:pPr>
            <w:r w:rsidRPr="00874DD1">
              <w:t xml:space="preserve">relative URI at </w:t>
            </w:r>
            <w:proofErr w:type="spellStart"/>
            <w:r w:rsidRPr="00874DD1">
              <w:t>IdMS</w:t>
            </w:r>
            <w:proofErr w:type="spellEnd"/>
            <w:r w:rsidRPr="00874DD1">
              <w:t xml:space="preserve">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proofErr w:type="spellStart"/>
            <w:r w:rsidRPr="00874DD1">
              <w:t>tsc_MCX_KMS_init_UriPath</w:t>
            </w:r>
            <w:proofErr w:type="spellEnd"/>
          </w:p>
        </w:tc>
        <w:tc>
          <w:tcPr>
            <w:tcW w:w="1514" w:type="dxa"/>
            <w:shd w:val="clear" w:color="auto" w:fill="auto"/>
          </w:tcPr>
          <w:p w14:paraId="77B2B661"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E0BADE3"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proofErr w:type="spellStart"/>
            <w:r w:rsidRPr="00874DD1">
              <w:t>tsc_MCX_KMS_keyprov_UriPath</w:t>
            </w:r>
            <w:proofErr w:type="spellEnd"/>
          </w:p>
        </w:tc>
        <w:tc>
          <w:tcPr>
            <w:tcW w:w="1514" w:type="dxa"/>
            <w:shd w:val="clear" w:color="auto" w:fill="auto"/>
          </w:tcPr>
          <w:p w14:paraId="542B22E3" w14:textId="77777777" w:rsidR="009273B8" w:rsidRPr="00874DD1" w:rsidRDefault="009273B8" w:rsidP="004F32B0">
            <w:pPr>
              <w:pStyle w:val="TAL"/>
            </w:pPr>
            <w:proofErr w:type="spellStart"/>
            <w:r w:rsidRPr="00874DD1">
              <w:t>charstring</w:t>
            </w:r>
            <w:proofErr w:type="spellEnd"/>
          </w:p>
        </w:tc>
        <w:tc>
          <w:tcPr>
            <w:tcW w:w="3139" w:type="dxa"/>
            <w:shd w:val="clear" w:color="auto" w:fill="auto"/>
          </w:tcPr>
          <w:p w14:paraId="15E645F2" w14:textId="77777777" w:rsidR="009273B8" w:rsidRPr="00874DD1" w:rsidRDefault="009273B8" w:rsidP="004F32B0">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 xml:space="preserve">Request-URI for "KMS </w:t>
            </w:r>
            <w:proofErr w:type="spellStart"/>
            <w:r w:rsidR="009273B8" w:rsidRPr="00874DD1">
              <w:t>KeyProvision</w:t>
            </w:r>
            <w:proofErr w:type="spellEnd"/>
            <w:r w:rsidR="009273B8" w:rsidRPr="00874DD1">
              <w:t>" request according to TS 33.180 [43] D.2.4</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proofErr w:type="spellStart"/>
            <w:r w:rsidRPr="00874DD1">
              <w:t>tsc_MCX_GMSURI</w:t>
            </w:r>
            <w:proofErr w:type="spellEnd"/>
          </w:p>
        </w:tc>
        <w:tc>
          <w:tcPr>
            <w:tcW w:w="1514" w:type="dxa"/>
            <w:shd w:val="clear" w:color="auto" w:fill="auto"/>
          </w:tcPr>
          <w:p w14:paraId="3C69FCF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91A3FD6" w14:textId="77777777" w:rsidR="00C05833" w:rsidRPr="00874DD1" w:rsidRDefault="00C05833" w:rsidP="00D37D1E">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proofErr w:type="spellStart"/>
            <w:r w:rsidRPr="00874DD1">
              <w:t>tsc_MCX_CMSXCAPRootURI</w:t>
            </w:r>
            <w:proofErr w:type="spellEnd"/>
          </w:p>
        </w:tc>
        <w:tc>
          <w:tcPr>
            <w:tcW w:w="1514" w:type="dxa"/>
            <w:shd w:val="clear" w:color="auto" w:fill="auto"/>
          </w:tcPr>
          <w:p w14:paraId="2EA9A45D"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tsc_MCX_CMS_Hostname</w:t>
            </w:r>
            <w:proofErr w:type="spellEnd"/>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proofErr w:type="spellStart"/>
            <w:r w:rsidRPr="00874DD1">
              <w:t>tsc_MCX_GMSXCAPRootURI</w:t>
            </w:r>
            <w:proofErr w:type="spellEnd"/>
          </w:p>
        </w:tc>
        <w:tc>
          <w:tcPr>
            <w:tcW w:w="1514" w:type="dxa"/>
            <w:shd w:val="clear" w:color="auto" w:fill="auto"/>
          </w:tcPr>
          <w:p w14:paraId="423CAC29"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 xml:space="preserve">xcap." &amp; </w:t>
            </w:r>
            <w:proofErr w:type="spellStart"/>
            <w:r w:rsidRPr="00874DD1">
              <w:t>tsc_MCX_GMS_Hostname</w:t>
            </w:r>
            <w:proofErr w:type="spellEnd"/>
          </w:p>
        </w:tc>
        <w:tc>
          <w:tcPr>
            <w:tcW w:w="2276" w:type="dxa"/>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proofErr w:type="spellStart"/>
            <w:r w:rsidRPr="00874DD1">
              <w:t>tsc_MCX_MC_ID_User_A</w:t>
            </w:r>
            <w:proofErr w:type="spellEnd"/>
          </w:p>
        </w:tc>
        <w:tc>
          <w:tcPr>
            <w:tcW w:w="1514" w:type="dxa"/>
            <w:shd w:val="clear" w:color="auto" w:fill="auto"/>
          </w:tcPr>
          <w:p w14:paraId="23E5C536" w14:textId="77777777" w:rsidR="00C05833" w:rsidRPr="00874DD1" w:rsidRDefault="00C05833" w:rsidP="00D37D1E">
            <w:pPr>
              <w:pStyle w:val="TAL"/>
            </w:pPr>
            <w:proofErr w:type="spellStart"/>
            <w:r w:rsidRPr="00874DD1">
              <w:t>charstring</w:t>
            </w:r>
            <w:proofErr w:type="spellEnd"/>
          </w:p>
        </w:tc>
        <w:tc>
          <w:tcPr>
            <w:tcW w:w="3139" w:type="dxa"/>
            <w:shd w:val="clear" w:color="auto" w:fill="auto"/>
          </w:tcPr>
          <w:p w14:paraId="40CB7EDC" w14:textId="47BAF2E8" w:rsidR="00C05833" w:rsidRPr="00874DD1" w:rsidRDefault="00C05833" w:rsidP="00D37D1E">
            <w:pPr>
              <w:pStyle w:val="TAL"/>
            </w:pPr>
            <w:proofErr w:type="spellStart"/>
            <w:r w:rsidRPr="00874DD1">
              <w:t>px_MCX_User_A_username</w:t>
            </w:r>
            <w:proofErr w:type="spellEnd"/>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proofErr w:type="spellStart"/>
            <w:r w:rsidRPr="00874DD1">
              <w:t>tsc_MCVideo_PublicServiceId_A</w:t>
            </w:r>
            <w:proofErr w:type="spellEnd"/>
          </w:p>
        </w:tc>
        <w:tc>
          <w:tcPr>
            <w:tcW w:w="1514" w:type="dxa"/>
            <w:shd w:val="clear" w:color="auto" w:fill="auto"/>
          </w:tcPr>
          <w:p w14:paraId="6DEBEE29" w14:textId="030D6395" w:rsidR="00D01DF9" w:rsidRPr="00874DD1" w:rsidRDefault="00D01DF9" w:rsidP="005D5FFF">
            <w:pPr>
              <w:pStyle w:val="TAL"/>
            </w:pPr>
            <w:proofErr w:type="spellStart"/>
            <w:r w:rsidRPr="00874DD1">
              <w:t>charstring</w:t>
            </w:r>
            <w:proofErr w:type="spellEnd"/>
          </w:p>
        </w:tc>
        <w:tc>
          <w:tcPr>
            <w:tcW w:w="3139" w:type="dxa"/>
            <w:shd w:val="clear" w:color="auto" w:fill="auto"/>
          </w:tcPr>
          <w:p w14:paraId="0F1C9495" w14:textId="33B1EE7F" w:rsidR="00D01DF9" w:rsidRPr="00874DD1" w:rsidRDefault="00D01DF9" w:rsidP="005D5FFF">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567CCB01" w14:textId="4C174DCA" w:rsidR="00D01DF9" w:rsidRPr="00874DD1" w:rsidRDefault="00D01DF9" w:rsidP="005D5FFF">
            <w:pPr>
              <w:pStyle w:val="TAL"/>
            </w:pPr>
            <w:r w:rsidRPr="00874DD1">
              <w:t xml:space="preserve">The URI of the </w:t>
            </w:r>
            <w:proofErr w:type="spellStart"/>
            <w:r w:rsidRPr="00874DD1">
              <w:t>MCVideo</w:t>
            </w:r>
            <w:proofErr w:type="spellEnd"/>
            <w:r w:rsidRPr="00874DD1">
              <w:t xml:space="preserve">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proofErr w:type="spellStart"/>
            <w:r w:rsidRPr="00874DD1">
              <w:lastRenderedPageBreak/>
              <w:t>tsc_MCData_PublicServiceId_A</w:t>
            </w:r>
            <w:proofErr w:type="spellEnd"/>
          </w:p>
        </w:tc>
        <w:tc>
          <w:tcPr>
            <w:tcW w:w="1514" w:type="dxa"/>
            <w:shd w:val="clear" w:color="auto" w:fill="auto"/>
          </w:tcPr>
          <w:p w14:paraId="76696C06" w14:textId="43AC6954" w:rsidR="00D01DF9" w:rsidRPr="00874DD1" w:rsidRDefault="00D01DF9" w:rsidP="005D5FFF">
            <w:pPr>
              <w:pStyle w:val="TAL"/>
            </w:pPr>
            <w:proofErr w:type="spellStart"/>
            <w:r w:rsidRPr="00874DD1">
              <w:t>charstring</w:t>
            </w:r>
            <w:proofErr w:type="spellEnd"/>
          </w:p>
        </w:tc>
        <w:tc>
          <w:tcPr>
            <w:tcW w:w="3139" w:type="dxa"/>
            <w:shd w:val="clear" w:color="auto" w:fill="auto"/>
          </w:tcPr>
          <w:p w14:paraId="45621FFC" w14:textId="4851A457" w:rsidR="00D01DF9" w:rsidRPr="00874DD1" w:rsidRDefault="00D01DF9" w:rsidP="005D5FFF">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6071DF7C" w14:textId="7F1A7BDD" w:rsidR="00D01DF9" w:rsidRPr="00874DD1" w:rsidRDefault="00D01DF9" w:rsidP="005D5FFF">
            <w:pPr>
              <w:pStyle w:val="TAL"/>
            </w:pPr>
            <w:r w:rsidRPr="00874DD1">
              <w:t xml:space="preserve">The URI of the </w:t>
            </w:r>
            <w:proofErr w:type="spellStart"/>
            <w:r w:rsidRPr="00874DD1">
              <w:t>MCData</w:t>
            </w:r>
            <w:proofErr w:type="spellEnd"/>
            <w:r w:rsidRPr="00874DD1">
              <w:t xml:space="preserve">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proofErr w:type="spellStart"/>
            <w:r w:rsidRPr="00874DD1">
              <w:t>tsc_MCPTT_PublicServiceId_PF_A</w:t>
            </w:r>
            <w:proofErr w:type="spellEnd"/>
          </w:p>
        </w:tc>
        <w:tc>
          <w:tcPr>
            <w:tcW w:w="1514" w:type="dxa"/>
            <w:shd w:val="clear" w:color="auto" w:fill="auto"/>
          </w:tcPr>
          <w:p w14:paraId="4F44A517" w14:textId="1848FB00" w:rsidR="00D01DF9" w:rsidRPr="00874DD1" w:rsidRDefault="00D01DF9" w:rsidP="005D5FFF">
            <w:pPr>
              <w:pStyle w:val="TAL"/>
            </w:pPr>
            <w:proofErr w:type="spellStart"/>
            <w:r w:rsidRPr="00874DD1">
              <w:t>charstring</w:t>
            </w:r>
            <w:proofErr w:type="spellEnd"/>
          </w:p>
        </w:tc>
        <w:tc>
          <w:tcPr>
            <w:tcW w:w="3139" w:type="dxa"/>
            <w:shd w:val="clear" w:color="auto" w:fill="auto"/>
          </w:tcPr>
          <w:p w14:paraId="177E431E" w14:textId="42D1E8FF" w:rsidR="00D01DF9" w:rsidRPr="00874DD1" w:rsidRDefault="00D01DF9" w:rsidP="005D5FFF">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proofErr w:type="spellStart"/>
            <w:r w:rsidRPr="00874DD1">
              <w:t>tsc_MC</w:t>
            </w:r>
            <w:r>
              <w:t>Video</w:t>
            </w:r>
            <w:r w:rsidRPr="00874DD1">
              <w:t>_PublicServiceId_PF_A</w:t>
            </w:r>
            <w:proofErr w:type="spellEnd"/>
          </w:p>
        </w:tc>
        <w:tc>
          <w:tcPr>
            <w:tcW w:w="1514" w:type="dxa"/>
            <w:shd w:val="clear" w:color="auto" w:fill="auto"/>
          </w:tcPr>
          <w:p w14:paraId="723DF5A8" w14:textId="4E7F0AD8" w:rsidR="00436CF1" w:rsidRPr="00874DD1" w:rsidRDefault="00436CF1" w:rsidP="00436CF1">
            <w:pPr>
              <w:pStyle w:val="TAL"/>
            </w:pPr>
            <w:proofErr w:type="spellStart"/>
            <w:r w:rsidRPr="00874DD1">
              <w:t>charstring</w:t>
            </w:r>
            <w:proofErr w:type="spellEnd"/>
          </w:p>
        </w:tc>
        <w:tc>
          <w:tcPr>
            <w:tcW w:w="3139" w:type="dxa"/>
            <w:shd w:val="clear" w:color="auto" w:fill="auto"/>
          </w:tcPr>
          <w:p w14:paraId="4E061EDF" w14:textId="7ACFF13C" w:rsidR="00436CF1" w:rsidRPr="00874DD1" w:rsidRDefault="00436CF1" w:rsidP="00436CF1">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5BDB4021" w14:textId="166672CD" w:rsidR="00436CF1" w:rsidRPr="00874DD1" w:rsidRDefault="00436CF1" w:rsidP="00436CF1">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proofErr w:type="spellStart"/>
            <w:r w:rsidRPr="00874DD1">
              <w:t>tsc_MC</w:t>
            </w:r>
            <w:r>
              <w:t>Data</w:t>
            </w:r>
            <w:r w:rsidRPr="00874DD1">
              <w:t>_PublicServiceId_PF_A</w:t>
            </w:r>
            <w:proofErr w:type="spellEnd"/>
          </w:p>
        </w:tc>
        <w:tc>
          <w:tcPr>
            <w:tcW w:w="1514" w:type="dxa"/>
            <w:shd w:val="clear" w:color="auto" w:fill="auto"/>
          </w:tcPr>
          <w:p w14:paraId="58894EFB" w14:textId="331F1531" w:rsidR="00436CF1" w:rsidRPr="00874DD1" w:rsidRDefault="00436CF1" w:rsidP="00436CF1">
            <w:pPr>
              <w:pStyle w:val="TAL"/>
            </w:pPr>
            <w:proofErr w:type="spellStart"/>
            <w:r w:rsidRPr="00874DD1">
              <w:t>charstring</w:t>
            </w:r>
            <w:proofErr w:type="spellEnd"/>
          </w:p>
        </w:tc>
        <w:tc>
          <w:tcPr>
            <w:tcW w:w="3139" w:type="dxa"/>
            <w:shd w:val="clear" w:color="auto" w:fill="auto"/>
          </w:tcPr>
          <w:p w14:paraId="26A7E41A" w14:textId="4A7CC142" w:rsidR="00436CF1" w:rsidRPr="00874DD1" w:rsidRDefault="00436CF1" w:rsidP="00436CF1">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11E68906" w14:textId="2F0ECD41" w:rsidR="00436CF1" w:rsidRPr="00874DD1" w:rsidRDefault="00436CF1" w:rsidP="00436CF1">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r w:rsidRPr="00874DD1">
              <w:t>tsc_MCX_SessionID_B</w:t>
            </w:r>
          </w:p>
        </w:tc>
        <w:tc>
          <w:tcPr>
            <w:tcW w:w="1514" w:type="dxa"/>
            <w:shd w:val="clear" w:color="auto" w:fill="auto"/>
          </w:tcPr>
          <w:p w14:paraId="5B6364B1" w14:textId="77777777" w:rsidR="00436CF1" w:rsidRPr="00874DD1" w:rsidRDefault="00436CF1" w:rsidP="008C3732">
            <w:pPr>
              <w:pStyle w:val="TAL"/>
            </w:pPr>
            <w:proofErr w:type="spellStart"/>
            <w:r w:rsidRPr="00874DD1">
              <w:t>charstring</w:t>
            </w:r>
            <w:proofErr w:type="spellEnd"/>
          </w:p>
        </w:tc>
        <w:tc>
          <w:tcPr>
            <w:tcW w:w="3139" w:type="dxa"/>
            <w:shd w:val="clear" w:color="auto" w:fill="auto"/>
          </w:tcPr>
          <w:p w14:paraId="0F1ABFD5" w14:textId="77777777" w:rsidR="00436CF1" w:rsidRPr="00874DD1" w:rsidRDefault="00436CF1" w:rsidP="008C3732">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proofErr w:type="spellStart"/>
            <w:r w:rsidRPr="00874DD1">
              <w:t>tsc_MC</w:t>
            </w:r>
            <w:r>
              <w:t>PTT</w:t>
            </w:r>
            <w:r w:rsidRPr="00874DD1">
              <w:t>_SessionId</w:t>
            </w:r>
            <w:proofErr w:type="spellEnd"/>
          </w:p>
        </w:tc>
        <w:tc>
          <w:tcPr>
            <w:tcW w:w="1514" w:type="dxa"/>
            <w:shd w:val="clear" w:color="auto" w:fill="auto"/>
          </w:tcPr>
          <w:p w14:paraId="30CABA70" w14:textId="135D5E81" w:rsidR="00436CF1" w:rsidRPr="00874DD1" w:rsidRDefault="00436CF1" w:rsidP="008C3732">
            <w:pPr>
              <w:pStyle w:val="TAL"/>
            </w:pPr>
            <w:proofErr w:type="spellStart"/>
            <w:r w:rsidRPr="00874DD1">
              <w:t>charstring</w:t>
            </w:r>
            <w:proofErr w:type="spellEnd"/>
          </w:p>
        </w:tc>
        <w:tc>
          <w:tcPr>
            <w:tcW w:w="3139" w:type="dxa"/>
            <w:shd w:val="clear" w:color="auto" w:fill="auto"/>
          </w:tcPr>
          <w:p w14:paraId="6C5F25B0" w14:textId="7FFF4231" w:rsidR="00436CF1" w:rsidRPr="00874DD1" w:rsidRDefault="00436CF1" w:rsidP="008C3732">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proofErr w:type="spellStart"/>
            <w:r w:rsidRPr="00874DD1">
              <w:t>tsc_MC</w:t>
            </w:r>
            <w:r>
              <w:t>Video</w:t>
            </w:r>
            <w:r w:rsidRPr="00874DD1">
              <w:t>_SessionId</w:t>
            </w:r>
            <w:proofErr w:type="spellEnd"/>
          </w:p>
        </w:tc>
        <w:tc>
          <w:tcPr>
            <w:tcW w:w="1514" w:type="dxa"/>
            <w:shd w:val="clear" w:color="auto" w:fill="auto"/>
          </w:tcPr>
          <w:p w14:paraId="623BB7C0" w14:textId="621400FA" w:rsidR="00436CF1" w:rsidRPr="00874DD1" w:rsidRDefault="00436CF1" w:rsidP="008C3732">
            <w:pPr>
              <w:pStyle w:val="TAL"/>
            </w:pPr>
            <w:proofErr w:type="spellStart"/>
            <w:r w:rsidRPr="00874DD1">
              <w:t>charstring</w:t>
            </w:r>
            <w:proofErr w:type="spellEnd"/>
          </w:p>
        </w:tc>
        <w:tc>
          <w:tcPr>
            <w:tcW w:w="3139" w:type="dxa"/>
            <w:shd w:val="clear" w:color="auto" w:fill="auto"/>
          </w:tcPr>
          <w:p w14:paraId="28051C04" w14:textId="34765F45" w:rsidR="00436CF1" w:rsidRPr="00874DD1" w:rsidRDefault="00436CF1" w:rsidP="008C3732">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67108211" w14:textId="3C31BBD9" w:rsidR="00436CF1" w:rsidRPr="00874DD1" w:rsidRDefault="00436CF1" w:rsidP="008C3732">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52D5114" w14:textId="3234F75F" w:rsidR="00436CF1" w:rsidRPr="00874DD1" w:rsidRDefault="00436CF1" w:rsidP="008C3732">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C666416" w14:textId="287B4D07" w:rsidR="00436CF1" w:rsidRPr="00874DD1" w:rsidRDefault="00436CF1" w:rsidP="00436CF1">
            <w:pPr>
              <w:spacing w:after="0"/>
              <w:rPr>
                <w:rFonts w:ascii="Arial" w:hAnsi="Arial"/>
                <w:sz w:val="18"/>
              </w:rPr>
            </w:pPr>
            <w:r w:rsidRPr="00874DD1">
              <w:rPr>
                <w:rFonts w:ascii="Arial" w:hAnsi="Arial"/>
                <w:sz w:val="18"/>
              </w:rPr>
              <w:t xml:space="preserve">Hostname of the </w:t>
            </w:r>
            <w:r w:rsidR="006A4A6F" w:rsidRPr="006A4A6F">
              <w:rPr>
                <w:rFonts w:ascii="Arial" w:hAnsi="Arial"/>
                <w:sz w:val="18"/>
              </w:rPr>
              <w:t xml:space="preserve">media </w:t>
            </w:r>
            <w:r w:rsidRPr="00874DD1">
              <w:rPr>
                <w:rFonts w:ascii="Arial" w:hAnsi="Arial"/>
                <w:sz w:val="18"/>
              </w:rPr>
              <w:t>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778F5B57" w14:textId="1D46C9A8" w:rsidR="00436CF1" w:rsidRPr="00874DD1" w:rsidRDefault="00436CF1" w:rsidP="00436CF1">
            <w:pPr>
              <w:spacing w:after="0"/>
              <w:rPr>
                <w:rFonts w:ascii="Arial" w:hAnsi="Arial"/>
                <w:sz w:val="18"/>
              </w:rPr>
            </w:pPr>
            <w:r w:rsidRPr="00874DD1">
              <w:rPr>
                <w:rFonts w:ascii="Arial" w:hAnsi="Arial"/>
                <w:sz w:val="18"/>
              </w:rPr>
              <w:t xml:space="preserve">Absolute URI of the </w:t>
            </w:r>
            <w:r w:rsidR="006A4A6F" w:rsidRPr="006A4A6F">
              <w:rPr>
                <w:rFonts w:ascii="Arial" w:hAnsi="Arial"/>
                <w:sz w:val="18"/>
              </w:rPr>
              <w:t xml:space="preserve">media </w:t>
            </w:r>
            <w:r w:rsidRPr="00874DD1">
              <w:rPr>
                <w:rFonts w:ascii="Arial" w:hAnsi="Arial"/>
                <w:sz w:val="18"/>
              </w:rPr>
              <w:t>storage function (MSF)</w:t>
            </w:r>
          </w:p>
        </w:tc>
      </w:tr>
      <w:tr w:rsidR="006A4A6F" w:rsidRPr="00874DD1" w14:paraId="3D7647DB" w14:textId="77777777" w:rsidTr="00F028D6">
        <w:trPr>
          <w:jc w:val="center"/>
        </w:trPr>
        <w:tc>
          <w:tcPr>
            <w:tcW w:w="2737" w:type="dxa"/>
            <w:shd w:val="clear" w:color="auto" w:fill="auto"/>
            <w:noWrap/>
          </w:tcPr>
          <w:p w14:paraId="6CF67469" w14:textId="6A65C26E" w:rsidR="006A4A6F" w:rsidRPr="00874DD1" w:rsidRDefault="006A4A6F" w:rsidP="006A4A6F">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shd w:val="clear" w:color="auto" w:fill="auto"/>
          </w:tcPr>
          <w:p w14:paraId="45DCC5F9" w14:textId="5CE0F15E" w:rsidR="006A4A6F" w:rsidRPr="00874DD1" w:rsidRDefault="006A4A6F" w:rsidP="006A4A6F">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41A3B59A" w14:textId="3C988335" w:rsidR="006A4A6F" w:rsidRPr="00874DD1" w:rsidRDefault="006A4A6F" w:rsidP="006A4A6F">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407AAE1C" w14:textId="41EE5CD9" w:rsidR="006A4A6F" w:rsidRPr="00874DD1" w:rsidRDefault="006A4A6F" w:rsidP="006A4A6F">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6A4A6F" w:rsidRPr="00874DD1" w14:paraId="2D90AD5C" w14:textId="77777777" w:rsidTr="00F028D6">
        <w:trPr>
          <w:jc w:val="center"/>
        </w:trPr>
        <w:tc>
          <w:tcPr>
            <w:tcW w:w="2737" w:type="dxa"/>
            <w:shd w:val="clear" w:color="auto" w:fill="auto"/>
            <w:noWrap/>
          </w:tcPr>
          <w:p w14:paraId="4B4D1F0F" w14:textId="706CCD71" w:rsidR="006A4A6F" w:rsidRPr="00874DD1" w:rsidRDefault="006A4A6F" w:rsidP="006A4A6F">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shd w:val="clear" w:color="auto" w:fill="auto"/>
          </w:tcPr>
          <w:p w14:paraId="68AD6F9E" w14:textId="19125560" w:rsidR="006A4A6F" w:rsidRPr="00874DD1" w:rsidRDefault="006A4A6F" w:rsidP="006A4A6F">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609FF330" w14:textId="6F61F7F3" w:rsidR="006A4A6F" w:rsidRPr="00874DD1" w:rsidRDefault="006A4A6F" w:rsidP="006A4A6F">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shd w:val="clear" w:color="auto" w:fill="auto"/>
            <w:vAlign w:val="center"/>
          </w:tcPr>
          <w:p w14:paraId="73415CC4" w14:textId="1C720856" w:rsidR="006A4A6F" w:rsidRPr="00874DD1" w:rsidRDefault="006A4A6F" w:rsidP="006A4A6F">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3453A9" w:rsidRPr="00874DD1" w14:paraId="5A881275" w14:textId="77777777" w:rsidTr="00F028D6">
        <w:trPr>
          <w:jc w:val="center"/>
        </w:trPr>
        <w:tc>
          <w:tcPr>
            <w:tcW w:w="2737" w:type="dxa"/>
            <w:shd w:val="clear" w:color="auto" w:fill="auto"/>
            <w:noWrap/>
          </w:tcPr>
          <w:p w14:paraId="2708B4C7" w14:textId="638FA413" w:rsidR="003453A9" w:rsidRPr="00F57EC5" w:rsidRDefault="003453A9" w:rsidP="003453A9">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shd w:val="clear" w:color="auto" w:fill="auto"/>
          </w:tcPr>
          <w:p w14:paraId="140BF4DC" w14:textId="18966577" w:rsidR="003453A9" w:rsidRPr="00F57EC5" w:rsidRDefault="003453A9" w:rsidP="003453A9">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29BD691A" w14:textId="5CBF43AC" w:rsidR="003453A9" w:rsidRPr="00F57EC5" w:rsidRDefault="003453A9" w:rsidP="003453A9">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shd w:val="clear" w:color="auto" w:fill="auto"/>
            <w:vAlign w:val="center"/>
          </w:tcPr>
          <w:p w14:paraId="6275C15E" w14:textId="3093F53A" w:rsidR="003453A9" w:rsidRPr="00F57EC5" w:rsidRDefault="003453A9" w:rsidP="003453A9">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3453A9" w:rsidRPr="00874DD1" w14:paraId="6845705C" w14:textId="77777777" w:rsidTr="00F028D6">
        <w:trPr>
          <w:jc w:val="center"/>
        </w:trPr>
        <w:tc>
          <w:tcPr>
            <w:tcW w:w="2737" w:type="dxa"/>
            <w:shd w:val="clear" w:color="auto" w:fill="auto"/>
            <w:noWrap/>
          </w:tcPr>
          <w:p w14:paraId="2A9BBFF0"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3453A9" w:rsidRPr="00874DD1" w:rsidRDefault="003453A9" w:rsidP="003453A9">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2827EFBD" w14:textId="77777777" w:rsidR="003453A9" w:rsidRPr="00874DD1" w:rsidRDefault="003453A9" w:rsidP="003453A9">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9436BFD" w14:textId="77777777" w:rsidTr="00F028D6">
        <w:trPr>
          <w:jc w:val="center"/>
        </w:trPr>
        <w:tc>
          <w:tcPr>
            <w:tcW w:w="2737" w:type="dxa"/>
            <w:shd w:val="clear" w:color="auto" w:fill="auto"/>
            <w:noWrap/>
          </w:tcPr>
          <w:p w14:paraId="4AF47787"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3453A9" w:rsidRPr="00874DD1" w:rsidRDefault="003453A9" w:rsidP="003453A9">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7C3F968F" w14:textId="77777777" w:rsidR="003453A9" w:rsidRPr="00874DD1" w:rsidRDefault="003453A9" w:rsidP="003453A9">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ABE39CB" w14:textId="77777777" w:rsidTr="00F028D6">
        <w:trPr>
          <w:jc w:val="center"/>
        </w:trPr>
        <w:tc>
          <w:tcPr>
            <w:tcW w:w="2737" w:type="dxa"/>
            <w:shd w:val="clear" w:color="auto" w:fill="auto"/>
            <w:noWrap/>
          </w:tcPr>
          <w:p w14:paraId="32D27B52" w14:textId="7CAAB742" w:rsidR="003453A9" w:rsidRPr="00874DD1" w:rsidRDefault="003453A9" w:rsidP="003453A9">
            <w:pPr>
              <w:keepNext/>
              <w:keepLines/>
              <w:spacing w:after="0"/>
              <w:rPr>
                <w:rFonts w:ascii="Arial" w:hAnsi="Arial"/>
                <w:sz w:val="18"/>
              </w:rPr>
            </w:pPr>
            <w:proofErr w:type="spellStart"/>
            <w:r>
              <w:rPr>
                <w:rFonts w:ascii="Arial" w:hAnsi="Arial"/>
                <w:sz w:val="18"/>
              </w:rPr>
              <w:lastRenderedPageBreak/>
              <w:t>tsc_MCVideo_VSF_Hostname</w:t>
            </w:r>
            <w:proofErr w:type="spellEnd"/>
          </w:p>
        </w:tc>
        <w:tc>
          <w:tcPr>
            <w:tcW w:w="1514" w:type="dxa"/>
            <w:shd w:val="clear" w:color="auto" w:fill="auto"/>
          </w:tcPr>
          <w:p w14:paraId="4FD1BE52" w14:textId="3C454AF3" w:rsidR="003453A9" w:rsidRPr="00874DD1" w:rsidRDefault="003453A9" w:rsidP="003453A9">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3C7F3F35" w14:textId="49591C60" w:rsidR="003453A9" w:rsidRPr="00874DD1" w:rsidRDefault="003453A9" w:rsidP="003453A9">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78A8B1E9" w14:textId="7AA26F61" w:rsidR="003453A9" w:rsidRPr="00874DD1" w:rsidRDefault="003453A9" w:rsidP="003453A9">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3453A9" w:rsidRPr="00874DD1" w14:paraId="1D526F33" w14:textId="77777777" w:rsidTr="00F028D6">
        <w:trPr>
          <w:jc w:val="center"/>
        </w:trPr>
        <w:tc>
          <w:tcPr>
            <w:tcW w:w="2737" w:type="dxa"/>
            <w:shd w:val="clear" w:color="auto" w:fill="auto"/>
            <w:noWrap/>
          </w:tcPr>
          <w:p w14:paraId="670462D5" w14:textId="4497DAA4" w:rsidR="003453A9" w:rsidRPr="00874DD1" w:rsidRDefault="003453A9" w:rsidP="003453A9">
            <w:pPr>
              <w:keepNext/>
              <w:keepLines/>
              <w:spacing w:after="0"/>
              <w:rPr>
                <w:rFonts w:ascii="Arial" w:hAnsi="Arial"/>
                <w:sz w:val="18"/>
              </w:rPr>
            </w:pPr>
            <w:proofErr w:type="spellStart"/>
            <w:r>
              <w:rPr>
                <w:rFonts w:ascii="Arial" w:hAnsi="Arial"/>
                <w:sz w:val="18"/>
              </w:rPr>
              <w:t>tsc_MCVideo_VSF_URI</w:t>
            </w:r>
            <w:proofErr w:type="spellEnd"/>
          </w:p>
        </w:tc>
        <w:tc>
          <w:tcPr>
            <w:tcW w:w="1514" w:type="dxa"/>
            <w:shd w:val="clear" w:color="auto" w:fill="auto"/>
          </w:tcPr>
          <w:p w14:paraId="2E5061FE" w14:textId="10ABAFE8" w:rsidR="003453A9" w:rsidRPr="00874DD1" w:rsidRDefault="003453A9" w:rsidP="003453A9">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CCC143B" w14:textId="25880118" w:rsidR="003453A9" w:rsidRPr="00874DD1" w:rsidRDefault="003453A9" w:rsidP="003453A9">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1C30F5CD" w14:textId="6D9EB6D4" w:rsidR="003453A9" w:rsidRPr="00874DD1" w:rsidRDefault="003453A9" w:rsidP="003453A9">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7" w:name="_Toc75458754"/>
      <w:bookmarkStart w:id="338" w:name="_Toc90631879"/>
      <w:bookmarkStart w:id="339" w:name="_Toc178185916"/>
      <w:r w:rsidRPr="00874DD1">
        <w:t>9.3</w:t>
      </w:r>
      <w:r w:rsidRPr="00874DD1">
        <w:tab/>
        <w:t>MCX IPCAN test model</w:t>
      </w:r>
      <w:bookmarkEnd w:id="337"/>
      <w:bookmarkEnd w:id="338"/>
      <w:bookmarkEnd w:id="339"/>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2C6871" w:rsidRPr="00874DD1" w14:paraId="42D5A89B" w14:textId="77777777" w:rsidTr="00EC6677">
        <w:trPr>
          <w:tblHeader/>
          <w:jc w:val="center"/>
        </w:trPr>
        <w:tc>
          <w:tcPr>
            <w:tcW w:w="2728" w:type="dxa"/>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shd w:val="clear" w:color="auto" w:fill="auto"/>
            <w:vAlign w:val="center"/>
          </w:tcPr>
          <w:p w14:paraId="0B763CEC" w14:textId="77777777" w:rsidR="002C6871" w:rsidRPr="00874DD1" w:rsidRDefault="002C6871" w:rsidP="00875CC2">
            <w:pPr>
              <w:pStyle w:val="TAH"/>
            </w:pPr>
            <w:r w:rsidRPr="00874DD1">
              <w:t>Parameter Type</w:t>
            </w:r>
          </w:p>
        </w:tc>
        <w:tc>
          <w:tcPr>
            <w:tcW w:w="1695" w:type="dxa"/>
            <w:shd w:val="clear" w:color="auto" w:fill="auto"/>
            <w:vAlign w:val="center"/>
          </w:tcPr>
          <w:p w14:paraId="520BE141" w14:textId="77777777" w:rsidR="002C6871" w:rsidRPr="00874DD1" w:rsidRDefault="002C6871" w:rsidP="00875CC2">
            <w:pPr>
              <w:pStyle w:val="TAH"/>
            </w:pPr>
            <w:r w:rsidRPr="00874DD1">
              <w:t>Default Value</w:t>
            </w:r>
          </w:p>
        </w:tc>
        <w:tc>
          <w:tcPr>
            <w:tcW w:w="1130" w:type="dxa"/>
            <w:shd w:val="clear" w:color="auto" w:fill="auto"/>
            <w:vAlign w:val="center"/>
          </w:tcPr>
          <w:p w14:paraId="2CCD6B4F" w14:textId="77777777" w:rsidR="002C6871" w:rsidRPr="00874DD1" w:rsidRDefault="002C6871" w:rsidP="00875CC2">
            <w:pPr>
              <w:pStyle w:val="TAH"/>
            </w:pPr>
            <w:r w:rsidRPr="00874DD1">
              <w:t>Supported Values</w:t>
            </w:r>
          </w:p>
        </w:tc>
        <w:tc>
          <w:tcPr>
            <w:tcW w:w="2826" w:type="dxa"/>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jc w:val="center"/>
        </w:trPr>
        <w:tc>
          <w:tcPr>
            <w:tcW w:w="2728" w:type="dxa"/>
            <w:shd w:val="clear" w:color="auto" w:fill="auto"/>
            <w:noWrap/>
          </w:tcPr>
          <w:p w14:paraId="19B20FB6" w14:textId="77777777" w:rsidR="002C6871" w:rsidRPr="00874DD1" w:rsidRDefault="002C6871" w:rsidP="00875CC2">
            <w:pPr>
              <w:pStyle w:val="TAL"/>
            </w:pPr>
            <w:proofErr w:type="spellStart"/>
            <w:r w:rsidRPr="00874DD1">
              <w:t>px_MCX_IPCAN_EpsBearerId_IMS</w:t>
            </w:r>
            <w:proofErr w:type="spellEnd"/>
          </w:p>
        </w:tc>
        <w:tc>
          <w:tcPr>
            <w:tcW w:w="1509" w:type="dxa"/>
            <w:shd w:val="clear" w:color="auto" w:fill="auto"/>
          </w:tcPr>
          <w:p w14:paraId="5F1184F1"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3E260ADC" w14:textId="77777777" w:rsidR="002C6871" w:rsidRPr="00874DD1" w:rsidRDefault="002C6871" w:rsidP="00875CC2">
            <w:pPr>
              <w:pStyle w:val="TAL"/>
            </w:pPr>
            <w:r w:rsidRPr="00874DD1">
              <w:t>5</w:t>
            </w:r>
          </w:p>
        </w:tc>
        <w:tc>
          <w:tcPr>
            <w:tcW w:w="1130" w:type="dxa"/>
            <w:shd w:val="clear" w:color="auto" w:fill="auto"/>
          </w:tcPr>
          <w:p w14:paraId="547B76AF" w14:textId="77777777" w:rsidR="002C6871" w:rsidRPr="00874DD1" w:rsidRDefault="002C6871" w:rsidP="00875CC2">
            <w:pPr>
              <w:pStyle w:val="TAL"/>
            </w:pPr>
            <w:r w:rsidRPr="00874DD1">
              <w:t>5..13</w:t>
            </w:r>
          </w:p>
        </w:tc>
        <w:tc>
          <w:tcPr>
            <w:tcW w:w="2826" w:type="dxa"/>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jc w:val="center"/>
        </w:trPr>
        <w:tc>
          <w:tcPr>
            <w:tcW w:w="2728" w:type="dxa"/>
            <w:shd w:val="clear" w:color="auto" w:fill="auto"/>
            <w:noWrap/>
          </w:tcPr>
          <w:p w14:paraId="7D600E50" w14:textId="77777777" w:rsidR="002C6871" w:rsidRPr="00874DD1" w:rsidRDefault="002C6871" w:rsidP="00875CC2">
            <w:pPr>
              <w:pStyle w:val="TAL"/>
            </w:pPr>
            <w:proofErr w:type="spellStart"/>
            <w:r w:rsidRPr="00874DD1">
              <w:t>px_MCX_IPCAN_EpsBearerId_INTERNET</w:t>
            </w:r>
            <w:proofErr w:type="spellEnd"/>
          </w:p>
        </w:tc>
        <w:tc>
          <w:tcPr>
            <w:tcW w:w="1509" w:type="dxa"/>
            <w:shd w:val="clear" w:color="auto" w:fill="auto"/>
            <w:vAlign w:val="center"/>
          </w:tcPr>
          <w:p w14:paraId="69121549"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75C78608" w14:textId="77777777" w:rsidR="002C6871" w:rsidRPr="00874DD1" w:rsidRDefault="002C6871" w:rsidP="00875CC2">
            <w:pPr>
              <w:pStyle w:val="TAL"/>
            </w:pPr>
            <w:r w:rsidRPr="00874DD1">
              <w:t>6</w:t>
            </w:r>
          </w:p>
        </w:tc>
        <w:tc>
          <w:tcPr>
            <w:tcW w:w="1130" w:type="dxa"/>
            <w:shd w:val="clear" w:color="auto" w:fill="auto"/>
          </w:tcPr>
          <w:p w14:paraId="026DCC0F" w14:textId="77777777" w:rsidR="002C6871" w:rsidRPr="00874DD1" w:rsidRDefault="002C6871" w:rsidP="00875CC2">
            <w:pPr>
              <w:pStyle w:val="TAL"/>
            </w:pPr>
            <w:r w:rsidRPr="00874DD1">
              <w:t>5..13</w:t>
            </w:r>
          </w:p>
        </w:tc>
        <w:tc>
          <w:tcPr>
            <w:tcW w:w="2826" w:type="dxa"/>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jc w:val="center"/>
        </w:trPr>
        <w:tc>
          <w:tcPr>
            <w:tcW w:w="2728" w:type="dxa"/>
            <w:shd w:val="clear" w:color="auto" w:fill="auto"/>
            <w:noWrap/>
          </w:tcPr>
          <w:p w14:paraId="520D62F4" w14:textId="77777777" w:rsidR="002C6871" w:rsidRPr="00874DD1" w:rsidRDefault="002C6871" w:rsidP="00875CC2">
            <w:pPr>
              <w:pStyle w:val="TAL"/>
            </w:pPr>
            <w:proofErr w:type="spellStart"/>
            <w:r w:rsidRPr="00874DD1">
              <w:t>px_MCX_IPCAN_EpsBearerId_MCX</w:t>
            </w:r>
            <w:proofErr w:type="spellEnd"/>
          </w:p>
        </w:tc>
        <w:tc>
          <w:tcPr>
            <w:tcW w:w="1509" w:type="dxa"/>
            <w:shd w:val="clear" w:color="auto" w:fill="auto"/>
            <w:vAlign w:val="center"/>
          </w:tcPr>
          <w:p w14:paraId="669A0C92"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3EE12663" w14:textId="77777777" w:rsidR="002C6871" w:rsidRPr="00874DD1" w:rsidRDefault="002C6871" w:rsidP="00875CC2">
            <w:pPr>
              <w:pStyle w:val="TAL"/>
            </w:pPr>
            <w:r w:rsidRPr="00874DD1">
              <w:t>7</w:t>
            </w:r>
          </w:p>
        </w:tc>
        <w:tc>
          <w:tcPr>
            <w:tcW w:w="1130" w:type="dxa"/>
            <w:shd w:val="clear" w:color="auto" w:fill="auto"/>
          </w:tcPr>
          <w:p w14:paraId="5E8A8CA3" w14:textId="77777777" w:rsidR="002C6871" w:rsidRPr="00874DD1" w:rsidRDefault="002C6871" w:rsidP="00875CC2">
            <w:pPr>
              <w:pStyle w:val="TAL"/>
            </w:pPr>
            <w:r w:rsidRPr="00874DD1">
              <w:t>5..13</w:t>
            </w:r>
          </w:p>
        </w:tc>
        <w:tc>
          <w:tcPr>
            <w:tcW w:w="2826" w:type="dxa"/>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jc w:val="center"/>
        </w:trPr>
        <w:tc>
          <w:tcPr>
            <w:tcW w:w="2728" w:type="dxa"/>
            <w:shd w:val="clear" w:color="auto" w:fill="auto"/>
            <w:noWrap/>
          </w:tcPr>
          <w:p w14:paraId="46FAA8C5" w14:textId="3419C75E" w:rsidR="002C6871" w:rsidRPr="00874DD1" w:rsidRDefault="002C6871" w:rsidP="00875CC2">
            <w:pPr>
              <w:pStyle w:val="TAL"/>
            </w:pPr>
            <w:proofErr w:type="spellStart"/>
            <w:r w:rsidRPr="00874DD1">
              <w:t>px_MCX_IPCAN_</w:t>
            </w:r>
            <w:r w:rsidR="00EC6677" w:rsidRPr="00874DD1">
              <w:t>Dedicated</w:t>
            </w:r>
            <w:r w:rsidRPr="00874DD1">
              <w:t>EpsBearerId_</w:t>
            </w:r>
            <w:r w:rsidR="00EC6677" w:rsidRPr="00874DD1">
              <w:t>MCPTT</w:t>
            </w:r>
            <w:proofErr w:type="spellEnd"/>
          </w:p>
        </w:tc>
        <w:tc>
          <w:tcPr>
            <w:tcW w:w="1509" w:type="dxa"/>
            <w:shd w:val="clear" w:color="auto" w:fill="auto"/>
            <w:vAlign w:val="center"/>
          </w:tcPr>
          <w:p w14:paraId="19297917"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671733EE" w14:textId="77777777" w:rsidR="002C6871" w:rsidRPr="00874DD1" w:rsidRDefault="002C6871" w:rsidP="00875CC2">
            <w:pPr>
              <w:pStyle w:val="TAL"/>
            </w:pPr>
            <w:r w:rsidRPr="00874DD1">
              <w:t>8</w:t>
            </w:r>
          </w:p>
        </w:tc>
        <w:tc>
          <w:tcPr>
            <w:tcW w:w="1130" w:type="dxa"/>
            <w:shd w:val="clear" w:color="auto" w:fill="auto"/>
          </w:tcPr>
          <w:p w14:paraId="003023BB" w14:textId="77777777" w:rsidR="002C6871" w:rsidRPr="00874DD1" w:rsidRDefault="002C6871" w:rsidP="00875CC2">
            <w:pPr>
              <w:pStyle w:val="TAL"/>
            </w:pPr>
            <w:r w:rsidRPr="00874DD1">
              <w:t>5..13</w:t>
            </w:r>
          </w:p>
        </w:tc>
        <w:tc>
          <w:tcPr>
            <w:tcW w:w="2826" w:type="dxa"/>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jc w:val="center"/>
        </w:trPr>
        <w:tc>
          <w:tcPr>
            <w:tcW w:w="2728" w:type="dxa"/>
            <w:shd w:val="clear" w:color="auto" w:fill="auto"/>
            <w:noWrap/>
          </w:tcPr>
          <w:p w14:paraId="7F96CC97" w14:textId="59E90CC0" w:rsidR="002C6871" w:rsidRPr="00874DD1" w:rsidRDefault="002C6871" w:rsidP="00875CC2">
            <w:pPr>
              <w:pStyle w:val="TAL"/>
            </w:pPr>
            <w:proofErr w:type="spellStart"/>
            <w:r w:rsidRPr="00874DD1">
              <w:t>px_MCX_IPCAN_</w:t>
            </w:r>
            <w:r w:rsidR="00EC6677" w:rsidRPr="00874DD1">
              <w:t>Dedicated</w:t>
            </w:r>
            <w:r w:rsidRPr="00874DD1">
              <w:t>EpsBearerId_MCVideo</w:t>
            </w:r>
            <w:proofErr w:type="spellEnd"/>
          </w:p>
        </w:tc>
        <w:tc>
          <w:tcPr>
            <w:tcW w:w="1509" w:type="dxa"/>
            <w:shd w:val="clear" w:color="auto" w:fill="auto"/>
            <w:vAlign w:val="center"/>
          </w:tcPr>
          <w:p w14:paraId="5733AD06" w14:textId="77777777" w:rsidR="002C6871" w:rsidRPr="00874DD1" w:rsidRDefault="002C6871" w:rsidP="00875CC2">
            <w:pPr>
              <w:pStyle w:val="TAL"/>
            </w:pPr>
            <w:proofErr w:type="spellStart"/>
            <w:r w:rsidRPr="00874DD1">
              <w:t>MCX_IPCAN_EpsBearerId_Type</w:t>
            </w:r>
            <w:proofErr w:type="spellEnd"/>
          </w:p>
        </w:tc>
        <w:tc>
          <w:tcPr>
            <w:tcW w:w="1695" w:type="dxa"/>
            <w:shd w:val="clear" w:color="auto" w:fill="auto"/>
          </w:tcPr>
          <w:p w14:paraId="748195DE" w14:textId="77777777" w:rsidR="002C6871" w:rsidRPr="00874DD1" w:rsidRDefault="002C6871" w:rsidP="00875CC2">
            <w:pPr>
              <w:pStyle w:val="TAL"/>
            </w:pPr>
            <w:r w:rsidRPr="00874DD1">
              <w:t>9</w:t>
            </w:r>
          </w:p>
        </w:tc>
        <w:tc>
          <w:tcPr>
            <w:tcW w:w="1130" w:type="dxa"/>
            <w:shd w:val="clear" w:color="auto" w:fill="auto"/>
          </w:tcPr>
          <w:p w14:paraId="2A5F6BEC" w14:textId="77777777" w:rsidR="002C6871" w:rsidRPr="00874DD1" w:rsidRDefault="002C6871" w:rsidP="00875CC2">
            <w:pPr>
              <w:pStyle w:val="TAL"/>
            </w:pPr>
            <w:r w:rsidRPr="00874DD1">
              <w:t>5..13</w:t>
            </w:r>
          </w:p>
        </w:tc>
        <w:tc>
          <w:tcPr>
            <w:tcW w:w="2826" w:type="dxa"/>
            <w:shd w:val="clear" w:color="auto" w:fill="auto"/>
          </w:tcPr>
          <w:p w14:paraId="29BC0365" w14:textId="5C9AF6DE" w:rsidR="002C6871" w:rsidRPr="00874DD1" w:rsidRDefault="002C6871" w:rsidP="00875CC2">
            <w:pPr>
              <w:pStyle w:val="TAL"/>
            </w:pPr>
            <w:r w:rsidRPr="00874DD1">
              <w:t xml:space="preserve">Dedicated EPS bearer for </w:t>
            </w:r>
            <w:proofErr w:type="spellStart"/>
            <w:r w:rsidR="00EC6677" w:rsidRPr="00874DD1">
              <w:t>MCVideo</w:t>
            </w:r>
            <w:proofErr w:type="spellEnd"/>
          </w:p>
        </w:tc>
      </w:tr>
      <w:tr w:rsidR="00EC6677" w:rsidRPr="00874DD1" w14:paraId="40BFA0F0" w14:textId="77777777" w:rsidTr="00EC6677">
        <w:trPr>
          <w:jc w:val="center"/>
        </w:trPr>
        <w:tc>
          <w:tcPr>
            <w:tcW w:w="2728" w:type="dxa"/>
            <w:shd w:val="clear" w:color="auto" w:fill="auto"/>
            <w:noWrap/>
          </w:tcPr>
          <w:p w14:paraId="2083572F" w14:textId="77777777" w:rsidR="00EC6677" w:rsidRPr="00874DD1" w:rsidRDefault="00EC6677" w:rsidP="003A5F40">
            <w:pPr>
              <w:pStyle w:val="TAL"/>
            </w:pPr>
            <w:proofErr w:type="spellStart"/>
            <w:r w:rsidRPr="00874DD1">
              <w:t>px_MCX_IPCAN_DedicatedEpsBearerId_MCData</w:t>
            </w:r>
            <w:proofErr w:type="spellEnd"/>
          </w:p>
        </w:tc>
        <w:tc>
          <w:tcPr>
            <w:tcW w:w="1509" w:type="dxa"/>
            <w:shd w:val="clear" w:color="auto" w:fill="auto"/>
            <w:vAlign w:val="center"/>
          </w:tcPr>
          <w:p w14:paraId="69B470ED" w14:textId="77777777" w:rsidR="00EC6677" w:rsidRPr="00874DD1" w:rsidRDefault="00EC6677" w:rsidP="003A5F40">
            <w:pPr>
              <w:pStyle w:val="TAL"/>
            </w:pPr>
            <w:proofErr w:type="spellStart"/>
            <w:r w:rsidRPr="00874DD1">
              <w:t>MCX_IPCAN_EpsBearerId_Type</w:t>
            </w:r>
            <w:proofErr w:type="spellEnd"/>
          </w:p>
        </w:tc>
        <w:tc>
          <w:tcPr>
            <w:tcW w:w="1695" w:type="dxa"/>
            <w:shd w:val="clear" w:color="auto" w:fill="auto"/>
          </w:tcPr>
          <w:p w14:paraId="4A5D1F8B" w14:textId="77777777" w:rsidR="00EC6677" w:rsidRPr="00874DD1" w:rsidRDefault="00EC6677" w:rsidP="003A5F40">
            <w:pPr>
              <w:pStyle w:val="TAL"/>
            </w:pPr>
            <w:r w:rsidRPr="00874DD1">
              <w:t>10</w:t>
            </w:r>
          </w:p>
        </w:tc>
        <w:tc>
          <w:tcPr>
            <w:tcW w:w="1130" w:type="dxa"/>
            <w:shd w:val="clear" w:color="auto" w:fill="auto"/>
          </w:tcPr>
          <w:p w14:paraId="71900377" w14:textId="77777777" w:rsidR="00EC6677" w:rsidRPr="00874DD1" w:rsidRDefault="00EC6677" w:rsidP="003A5F40">
            <w:pPr>
              <w:pStyle w:val="TAL"/>
            </w:pPr>
            <w:r w:rsidRPr="00874DD1">
              <w:t>5..13</w:t>
            </w:r>
          </w:p>
        </w:tc>
        <w:tc>
          <w:tcPr>
            <w:tcW w:w="2826" w:type="dxa"/>
            <w:shd w:val="clear" w:color="auto" w:fill="auto"/>
          </w:tcPr>
          <w:p w14:paraId="3CE1E29E" w14:textId="77777777" w:rsidR="00EC6677" w:rsidRPr="00874DD1" w:rsidRDefault="00EC6677" w:rsidP="003A5F40">
            <w:pPr>
              <w:pStyle w:val="TAL"/>
            </w:pPr>
            <w:r w:rsidRPr="00874DD1">
              <w:t xml:space="preserve">Dedicated EPS bearer for </w:t>
            </w:r>
            <w:proofErr w:type="spellStart"/>
            <w:r w:rsidRPr="00874DD1">
              <w:t>MCData</w:t>
            </w:r>
            <w:proofErr w:type="spellEnd"/>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5917"/>
      <w:r w:rsidRPr="00874DD1">
        <w:t>10</w:t>
      </w:r>
      <w:r w:rsidRPr="00874DD1">
        <w:tab/>
      </w:r>
      <w:proofErr w:type="spellStart"/>
      <w:r w:rsidRPr="00874DD1">
        <w:t>Postambles</w:t>
      </w:r>
      <w:bookmarkEnd w:id="340"/>
      <w:bookmarkEnd w:id="341"/>
      <w:bookmarkEnd w:id="342"/>
      <w:bookmarkEnd w:id="343"/>
      <w:bookmarkEnd w:id="344"/>
      <w:bookmarkEnd w:id="345"/>
      <w:bookmarkEnd w:id="346"/>
      <w:bookmarkEnd w:id="347"/>
      <w:bookmarkEnd w:id="348"/>
      <w:proofErr w:type="spellEnd"/>
    </w:p>
    <w:p w14:paraId="2BD55D6D" w14:textId="77777777" w:rsidR="00DD307B" w:rsidRPr="00874DD1" w:rsidRDefault="00DD307B" w:rsidP="00DD307B">
      <w:pPr>
        <w:pStyle w:val="Heading2"/>
      </w:pPr>
      <w:bookmarkStart w:id="349" w:name="_Toc27406718"/>
      <w:bookmarkStart w:id="350" w:name="_Toc36037485"/>
      <w:bookmarkStart w:id="351" w:name="_Toc43837856"/>
      <w:bookmarkStart w:id="352" w:name="_Toc51832401"/>
      <w:bookmarkStart w:id="353" w:name="_Toc60167105"/>
      <w:bookmarkStart w:id="354" w:name="_Toc68108947"/>
      <w:bookmarkStart w:id="355" w:name="_Toc75458756"/>
      <w:bookmarkStart w:id="356" w:name="_Toc90631881"/>
      <w:bookmarkStart w:id="357" w:name="_Toc178185918"/>
      <w:r w:rsidRPr="00874DD1">
        <w:t>10.1</w:t>
      </w:r>
      <w:r w:rsidRPr="00874DD1">
        <w:tab/>
        <w:t>Introduction</w:t>
      </w:r>
      <w:bookmarkEnd w:id="349"/>
      <w:bookmarkEnd w:id="350"/>
      <w:bookmarkEnd w:id="351"/>
      <w:bookmarkEnd w:id="352"/>
      <w:bookmarkEnd w:id="353"/>
      <w:bookmarkEnd w:id="354"/>
      <w:bookmarkEnd w:id="355"/>
      <w:bookmarkEnd w:id="356"/>
      <w:bookmarkEnd w:id="357"/>
    </w:p>
    <w:p w14:paraId="336DF37E" w14:textId="77777777" w:rsidR="00DD307B" w:rsidRPr="00874DD1" w:rsidRDefault="00DD307B" w:rsidP="00DD307B">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8" w:name="_Toc27406719"/>
      <w:bookmarkStart w:id="359" w:name="_Toc36037486"/>
      <w:bookmarkStart w:id="360" w:name="_Toc43837857"/>
      <w:bookmarkStart w:id="361" w:name="_Toc51832402"/>
      <w:bookmarkStart w:id="362" w:name="_Toc60167106"/>
      <w:bookmarkStart w:id="363" w:name="_Toc68108948"/>
      <w:bookmarkStart w:id="364" w:name="_Toc75458757"/>
      <w:bookmarkStart w:id="365" w:name="_Toc90631882"/>
      <w:bookmarkStart w:id="366" w:name="_Toc178185919"/>
      <w:r w:rsidRPr="00874DD1">
        <w:t>10.2</w:t>
      </w:r>
      <w:r w:rsidRPr="00874DD1">
        <w:tab/>
        <w:t>MC</w:t>
      </w:r>
      <w:r w:rsidR="009E7C17" w:rsidRPr="00874DD1">
        <w:t>X</w:t>
      </w:r>
      <w:bookmarkEnd w:id="358"/>
      <w:bookmarkEnd w:id="359"/>
      <w:bookmarkEnd w:id="360"/>
      <w:bookmarkEnd w:id="361"/>
      <w:bookmarkEnd w:id="362"/>
      <w:bookmarkEnd w:id="363"/>
      <w:bookmarkEnd w:id="364"/>
      <w:bookmarkEnd w:id="365"/>
      <w:bookmarkEnd w:id="366"/>
    </w:p>
    <w:p w14:paraId="05000008" w14:textId="77777777" w:rsidR="00DD307B" w:rsidRPr="00874DD1" w:rsidRDefault="00DD307B" w:rsidP="00DD307B">
      <w:r w:rsidRPr="00874DD1">
        <w:t xml:space="preserve">The </w:t>
      </w:r>
      <w:proofErr w:type="spellStart"/>
      <w:r w:rsidRPr="00874DD1">
        <w:t>postambles</w:t>
      </w:r>
      <w:proofErr w:type="spellEnd"/>
      <w:r w:rsidRPr="00874DD1">
        <w:t xml:space="preserve">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7" w:name="_Toc27406720"/>
      <w:bookmarkStart w:id="368" w:name="_Toc36037487"/>
      <w:bookmarkStart w:id="369" w:name="_Toc43837858"/>
      <w:bookmarkStart w:id="370" w:name="_Toc51832403"/>
      <w:bookmarkStart w:id="371" w:name="_Toc60167107"/>
      <w:bookmarkStart w:id="372" w:name="_Toc68108949"/>
      <w:bookmarkStart w:id="373" w:name="_Toc75458758"/>
      <w:bookmarkStart w:id="374" w:name="_Toc90631883"/>
      <w:bookmarkStart w:id="375" w:name="_Toc178185920"/>
      <w:r w:rsidR="008174DE" w:rsidRPr="00874DD1">
        <w:lastRenderedPageBreak/>
        <w:t xml:space="preserve">Annex </w:t>
      </w:r>
      <w:r w:rsidR="00080512" w:rsidRPr="00874DD1">
        <w:t>A (normative):</w:t>
      </w:r>
      <w:r w:rsidR="00080512" w:rsidRPr="00874DD1">
        <w:br/>
      </w:r>
      <w:r w:rsidR="008174DE" w:rsidRPr="00874DD1">
        <w:t>Test Suites</w:t>
      </w:r>
      <w:bookmarkEnd w:id="367"/>
      <w:bookmarkEnd w:id="368"/>
      <w:bookmarkEnd w:id="369"/>
      <w:bookmarkEnd w:id="370"/>
      <w:bookmarkEnd w:id="371"/>
      <w:bookmarkEnd w:id="372"/>
      <w:bookmarkEnd w:id="373"/>
      <w:bookmarkEnd w:id="374"/>
      <w:bookmarkEnd w:id="375"/>
    </w:p>
    <w:p w14:paraId="6C99ABC7" w14:textId="77777777" w:rsidR="00DD307B" w:rsidRPr="00874DD1" w:rsidRDefault="00DD307B" w:rsidP="00DD307B">
      <w:pPr>
        <w:pStyle w:val="Heading1"/>
      </w:pPr>
      <w:bookmarkStart w:id="376" w:name="_Toc27406721"/>
      <w:bookmarkStart w:id="377" w:name="_Toc36037488"/>
      <w:bookmarkStart w:id="378" w:name="_Toc43837859"/>
      <w:bookmarkStart w:id="379" w:name="_Toc51832404"/>
      <w:bookmarkStart w:id="380" w:name="_Toc60167108"/>
      <w:bookmarkStart w:id="381" w:name="_Toc68108950"/>
      <w:bookmarkStart w:id="382" w:name="_Toc75458759"/>
      <w:bookmarkStart w:id="383" w:name="_Toc90631884"/>
      <w:bookmarkStart w:id="384" w:name="_Toc178185921"/>
      <w:r w:rsidRPr="00874DD1">
        <w:t>A.1</w:t>
      </w:r>
      <w:r w:rsidRPr="00874DD1">
        <w:tab/>
        <w:t>Introduction</w:t>
      </w:r>
      <w:bookmarkEnd w:id="376"/>
      <w:bookmarkEnd w:id="377"/>
      <w:bookmarkEnd w:id="378"/>
      <w:bookmarkEnd w:id="379"/>
      <w:bookmarkEnd w:id="380"/>
      <w:bookmarkEnd w:id="381"/>
      <w:bookmarkEnd w:id="382"/>
      <w:bookmarkEnd w:id="383"/>
      <w:bookmarkEnd w:id="384"/>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5" w:name="_Toc27406722"/>
      <w:bookmarkStart w:id="386" w:name="_Toc36037489"/>
      <w:bookmarkStart w:id="387" w:name="_Toc43837860"/>
      <w:bookmarkStart w:id="388" w:name="_Toc51832405"/>
      <w:bookmarkStart w:id="389" w:name="_Toc60167109"/>
      <w:bookmarkStart w:id="390" w:name="_Toc68108951"/>
      <w:bookmarkStart w:id="391" w:name="_Toc75458760"/>
      <w:bookmarkStart w:id="392" w:name="_Toc90631885"/>
      <w:bookmarkStart w:id="393" w:name="_Toc178185922"/>
      <w:r w:rsidRPr="00874DD1">
        <w:t>A.</w:t>
      </w:r>
      <w:r w:rsidR="00DD307B" w:rsidRPr="00874DD1">
        <w:t>2</w:t>
      </w:r>
      <w:r w:rsidRPr="00874DD1">
        <w:tab/>
        <w:t>Baseline of specifications</w:t>
      </w:r>
      <w:bookmarkEnd w:id="385"/>
      <w:bookmarkEnd w:id="386"/>
      <w:bookmarkEnd w:id="387"/>
      <w:bookmarkEnd w:id="388"/>
      <w:bookmarkEnd w:id="389"/>
      <w:bookmarkEnd w:id="390"/>
      <w:bookmarkEnd w:id="391"/>
      <w:bookmarkEnd w:id="392"/>
      <w:bookmarkEnd w:id="393"/>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4" w:name="_Toc27406723"/>
      <w:bookmarkStart w:id="395" w:name="_Toc36037490"/>
      <w:bookmarkStart w:id="396" w:name="_Toc43837861"/>
      <w:bookmarkStart w:id="397" w:name="_Toc51832406"/>
      <w:bookmarkStart w:id="398" w:name="_Toc60167110"/>
      <w:bookmarkStart w:id="399" w:name="_Toc68108952"/>
      <w:bookmarkStart w:id="400" w:name="_Toc75458761"/>
      <w:bookmarkStart w:id="401" w:name="_Toc90631886"/>
      <w:bookmarkStart w:id="402" w:name="_Toc178185923"/>
      <w:r w:rsidRPr="00874DD1">
        <w:t>A.3</w:t>
      </w:r>
      <w:r w:rsidRPr="00874DD1">
        <w:tab/>
        <w:t>MC</w:t>
      </w:r>
      <w:r w:rsidR="009E7C17" w:rsidRPr="00874DD1">
        <w:t>X</w:t>
      </w:r>
      <w:bookmarkEnd w:id="394"/>
      <w:bookmarkEnd w:id="395"/>
      <w:bookmarkEnd w:id="396"/>
      <w:bookmarkEnd w:id="397"/>
      <w:bookmarkEnd w:id="398"/>
      <w:bookmarkEnd w:id="399"/>
      <w:bookmarkEnd w:id="400"/>
      <w:r w:rsidR="00900DC0" w:rsidRPr="00874DD1">
        <w:t xml:space="preserve"> Client Test Suites</w:t>
      </w:r>
      <w:bookmarkEnd w:id="401"/>
      <w:bookmarkEnd w:id="402"/>
    </w:p>
    <w:p w14:paraId="40AA8E34" w14:textId="553697D8" w:rsidR="00DD307B" w:rsidRPr="00874DD1" w:rsidRDefault="00DD307B" w:rsidP="00F02FA8">
      <w:pPr>
        <w:pStyle w:val="Heading2"/>
      </w:pPr>
      <w:bookmarkStart w:id="403" w:name="_Toc27406724"/>
      <w:bookmarkStart w:id="404" w:name="_Toc36037491"/>
      <w:bookmarkStart w:id="405" w:name="_Toc43837862"/>
      <w:bookmarkStart w:id="406" w:name="_Toc51832407"/>
      <w:bookmarkStart w:id="407" w:name="_Toc60167111"/>
      <w:bookmarkStart w:id="408" w:name="_Toc68108953"/>
      <w:bookmarkStart w:id="409" w:name="_Toc75458762"/>
      <w:bookmarkStart w:id="410" w:name="_Toc90631887"/>
      <w:bookmarkStart w:id="411" w:name="_Toc178185924"/>
      <w:r w:rsidRPr="00874DD1">
        <w:t>A.3.1</w:t>
      </w:r>
      <w:r w:rsidRPr="00874DD1">
        <w:tab/>
      </w:r>
      <w:r w:rsidR="00900DC0" w:rsidRPr="00874DD1">
        <w:t xml:space="preserve">MCPTT </w:t>
      </w:r>
      <w:r w:rsidRPr="00874DD1">
        <w:t>Client Test Suites</w:t>
      </w:r>
      <w:bookmarkEnd w:id="403"/>
      <w:bookmarkEnd w:id="404"/>
      <w:bookmarkEnd w:id="405"/>
      <w:bookmarkEnd w:id="406"/>
      <w:bookmarkEnd w:id="407"/>
      <w:bookmarkEnd w:id="408"/>
      <w:bookmarkEnd w:id="409"/>
      <w:bookmarkEnd w:id="410"/>
      <w:bookmarkEnd w:id="411"/>
    </w:p>
    <w:p w14:paraId="7132BB19" w14:textId="1618A0EE" w:rsidR="00900DC0" w:rsidRPr="00874DD1" w:rsidRDefault="00900DC0" w:rsidP="00900DC0"/>
    <w:p w14:paraId="5F97D86B" w14:textId="77777777" w:rsidR="009F5260" w:rsidRDefault="00900DC0" w:rsidP="009F526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5F5667E5" w14:textId="77777777" w:rsidR="009F5260" w:rsidRDefault="009F5260" w:rsidP="009F5260">
      <w:pPr>
        <w:rPr>
          <w:rFonts w:eastAsia="SimSun"/>
        </w:rPr>
      </w:pPr>
      <w:r>
        <w:rPr>
          <w:rFonts w:eastAsia="SimSun"/>
        </w:rPr>
        <w:t>For a given test case, the following variants are distinguished (if applicable):</w:t>
      </w:r>
    </w:p>
    <w:p w14:paraId="10DCB308" w14:textId="77777777" w:rsidR="009F5260" w:rsidRPr="00C22C3A" w:rsidRDefault="009F5260" w:rsidP="009F5260">
      <w:pPr>
        <w:pStyle w:val="B1"/>
        <w:rPr>
          <w:rFonts w:eastAsia="SimSun"/>
          <w:lang w:eastAsia="en-US"/>
        </w:rPr>
      </w:pPr>
      <w:r w:rsidRPr="00C22C3A">
        <w:rPr>
          <w:rFonts w:eastAsia="SimSun"/>
          <w:lang w:eastAsia="en-US"/>
        </w:rPr>
        <w:t>-</w:t>
      </w:r>
      <w:r w:rsidRPr="00C22C3A">
        <w:rPr>
          <w:rFonts w:eastAsia="SimSun"/>
          <w:lang w:eastAsia="en-US"/>
        </w:rPr>
        <w:tab/>
        <w:t>IPCAN: MCX IPCAN test model.</w:t>
      </w:r>
    </w:p>
    <w:p w14:paraId="7DCCF087" w14:textId="77777777" w:rsidR="009F5260" w:rsidRPr="00C22C3A" w:rsidRDefault="009F5260" w:rsidP="009F5260">
      <w:pPr>
        <w:pStyle w:val="B1"/>
        <w:rPr>
          <w:rFonts w:eastAsia="SimSun"/>
          <w:lang w:eastAsia="en-US"/>
        </w:rPr>
      </w:pPr>
      <w:r w:rsidRPr="00C22C3A">
        <w:rPr>
          <w:rFonts w:eastAsia="SimSun"/>
          <w:lang w:eastAsia="en-US"/>
        </w:rPr>
        <w:t>-</w:t>
      </w:r>
      <w:r w:rsidRPr="00C22C3A">
        <w:rPr>
          <w:rFonts w:eastAsia="SimSun"/>
          <w:lang w:eastAsia="en-US"/>
        </w:rPr>
        <w:tab/>
        <w:t>EUTRA: MCX EUTRA test model.</w:t>
      </w:r>
    </w:p>
    <w:p w14:paraId="3A3454D8" w14:textId="77777777" w:rsidR="009F5260" w:rsidRPr="00714D38" w:rsidRDefault="009F5260" w:rsidP="009F5260">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42408FDD" w14:textId="661DF7BB" w:rsidR="00900DC0" w:rsidRPr="00874DD1" w:rsidRDefault="009F5260" w:rsidP="009F5260">
      <w:pPr>
        <w:rPr>
          <w:rFonts w:eastAsia="SimSun"/>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10350" w:type="dxa"/>
        <w:jc w:val="center"/>
        <w:tblLayout w:type="fixed"/>
        <w:tblCellMar>
          <w:left w:w="28" w:type="dxa"/>
          <w:right w:w="0" w:type="dxa"/>
        </w:tblCellMar>
        <w:tblLook w:val="04A0" w:firstRow="1" w:lastRow="0" w:firstColumn="1" w:lastColumn="0" w:noHBand="0" w:noVBand="1"/>
      </w:tblPr>
      <w:tblGrid>
        <w:gridCol w:w="1562"/>
        <w:gridCol w:w="6948"/>
        <w:gridCol w:w="920"/>
        <w:gridCol w:w="920"/>
      </w:tblGrid>
      <w:tr w:rsidR="009F5260" w:rsidRPr="00874DD1" w14:paraId="0318B7B1" w14:textId="3A426EBA"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F5260" w:rsidRPr="00874DD1" w:rsidRDefault="009F5260" w:rsidP="009F5260">
            <w:pPr>
              <w:pStyle w:val="TAH"/>
              <w:rPr>
                <w:snapToGrid w:val="0"/>
                <w:szCs w:val="18"/>
                <w:lang w:eastAsia="de-DE"/>
              </w:rPr>
            </w:pPr>
            <w:r w:rsidRPr="00874DD1">
              <w:rPr>
                <w:lang w:eastAsia="en-US"/>
              </w:rPr>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F5260" w:rsidRPr="00874DD1" w:rsidRDefault="009F5260" w:rsidP="009F5260">
            <w:pPr>
              <w:pStyle w:val="TAH"/>
              <w:rPr>
                <w:szCs w:val="18"/>
                <w:lang w:eastAsia="en-US"/>
              </w:rPr>
            </w:pPr>
            <w:r w:rsidRPr="00874DD1">
              <w:rPr>
                <w:lang w:eastAsia="en-US"/>
              </w:rPr>
              <w:t>Description</w:t>
            </w:r>
          </w:p>
        </w:tc>
        <w:tc>
          <w:tcPr>
            <w:tcW w:w="920" w:type="dxa"/>
            <w:tcBorders>
              <w:top w:val="single" w:sz="4" w:space="0" w:color="auto"/>
              <w:left w:val="nil"/>
              <w:bottom w:val="single" w:sz="4" w:space="0" w:color="auto"/>
              <w:right w:val="single" w:sz="4" w:space="0" w:color="auto"/>
            </w:tcBorders>
          </w:tcPr>
          <w:p w14:paraId="6402F1C4" w14:textId="4667305E" w:rsidR="009F5260" w:rsidRPr="00874DD1" w:rsidRDefault="009F5260" w:rsidP="009F5260">
            <w:pPr>
              <w:pStyle w:val="TAH"/>
              <w:rPr>
                <w:lang w:eastAsia="en-US"/>
              </w:rPr>
            </w:pPr>
            <w:r>
              <w:rPr>
                <w:lang w:eastAsia="en-US"/>
              </w:rPr>
              <w:t>IPCAN</w:t>
            </w:r>
          </w:p>
        </w:tc>
        <w:tc>
          <w:tcPr>
            <w:tcW w:w="920" w:type="dxa"/>
            <w:tcBorders>
              <w:top w:val="single" w:sz="4" w:space="0" w:color="auto"/>
              <w:left w:val="nil"/>
              <w:bottom w:val="single" w:sz="4" w:space="0" w:color="auto"/>
              <w:right w:val="single" w:sz="4" w:space="0" w:color="auto"/>
            </w:tcBorders>
          </w:tcPr>
          <w:p w14:paraId="219E9D21" w14:textId="7FB751E6" w:rsidR="009F5260" w:rsidRPr="00874DD1" w:rsidRDefault="009F5260" w:rsidP="009F5260">
            <w:pPr>
              <w:pStyle w:val="TAH"/>
              <w:rPr>
                <w:lang w:eastAsia="en-US"/>
              </w:rPr>
            </w:pPr>
            <w:r>
              <w:rPr>
                <w:lang w:eastAsia="en-US"/>
              </w:rPr>
              <w:t>EUTRA</w:t>
            </w:r>
          </w:p>
        </w:tc>
      </w:tr>
      <w:tr w:rsidR="009F5260" w:rsidRPr="00874DD1" w14:paraId="614C6C8D" w14:textId="5CFEC05F"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F5260" w:rsidRPr="00874DD1" w:rsidRDefault="009F5260" w:rsidP="009F5260">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F5260" w:rsidRPr="00874DD1" w:rsidRDefault="009F5260" w:rsidP="009F5260">
            <w:pPr>
              <w:pStyle w:val="TAL"/>
            </w:pPr>
            <w:r w:rsidRPr="00874DD1">
              <w:t>MCPTT / Configuration / Authentication / User Authorisation / UE Configuration / User Profile</w:t>
            </w:r>
          </w:p>
        </w:tc>
        <w:tc>
          <w:tcPr>
            <w:tcW w:w="920" w:type="dxa"/>
            <w:tcBorders>
              <w:top w:val="single" w:sz="4" w:space="0" w:color="auto"/>
              <w:left w:val="nil"/>
              <w:bottom w:val="single" w:sz="4" w:space="0" w:color="auto"/>
              <w:right w:val="single" w:sz="4" w:space="0" w:color="auto"/>
            </w:tcBorders>
          </w:tcPr>
          <w:p w14:paraId="40733605" w14:textId="36CDD6E5"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426DDFF" w14:textId="11B9F03A" w:rsidR="009F5260" w:rsidRPr="00874DD1" w:rsidRDefault="009F5260" w:rsidP="009F5260">
            <w:pPr>
              <w:pStyle w:val="TAC"/>
            </w:pPr>
            <w:r>
              <w:t>X</w:t>
            </w:r>
          </w:p>
        </w:tc>
      </w:tr>
      <w:tr w:rsidR="009F5260" w:rsidRPr="00874DD1" w14:paraId="2696699B" w14:textId="521F3F2D"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9F5260" w:rsidRPr="00874DD1" w:rsidRDefault="009F5260" w:rsidP="009F5260">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9F5260" w:rsidRPr="00874DD1" w:rsidRDefault="009F5260" w:rsidP="009F5260">
            <w:pPr>
              <w:pStyle w:val="TAL"/>
            </w:pPr>
            <w:r w:rsidRPr="00874DD1">
              <w:t>MCPTT / Configuration / Group Affiliation / Remote change / De-affiliation / Home MCPTT system</w:t>
            </w:r>
          </w:p>
        </w:tc>
        <w:tc>
          <w:tcPr>
            <w:tcW w:w="920" w:type="dxa"/>
            <w:tcBorders>
              <w:top w:val="single" w:sz="4" w:space="0" w:color="auto"/>
              <w:left w:val="nil"/>
              <w:bottom w:val="single" w:sz="4" w:space="0" w:color="auto"/>
              <w:right w:val="single" w:sz="4" w:space="0" w:color="auto"/>
            </w:tcBorders>
          </w:tcPr>
          <w:p w14:paraId="67119A59" w14:textId="25419D2A"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13C77C63" w14:textId="77777777" w:rsidR="009F5260" w:rsidRPr="00874DD1" w:rsidRDefault="009F5260" w:rsidP="009F5260">
            <w:pPr>
              <w:pStyle w:val="TAC"/>
            </w:pPr>
          </w:p>
        </w:tc>
      </w:tr>
      <w:tr w:rsidR="009F5260" w:rsidRPr="00874DD1" w14:paraId="2C343251" w14:textId="66FBB00A"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9F5260" w:rsidRPr="00874DD1" w:rsidRDefault="009F5260" w:rsidP="009F5260">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9F5260" w:rsidRPr="00874DD1" w:rsidRDefault="009F5260" w:rsidP="009F5260">
            <w:pPr>
              <w:pStyle w:val="TAL"/>
            </w:pPr>
            <w:r w:rsidRPr="00874DD1">
              <w:t>MCPTT / Configuration / Pre-established Session Establishment / Pre-established Session Modification / Pre-established Session Release</w:t>
            </w:r>
          </w:p>
        </w:tc>
        <w:tc>
          <w:tcPr>
            <w:tcW w:w="920" w:type="dxa"/>
            <w:tcBorders>
              <w:top w:val="single" w:sz="4" w:space="0" w:color="auto"/>
              <w:left w:val="nil"/>
              <w:bottom w:val="single" w:sz="4" w:space="0" w:color="auto"/>
              <w:right w:val="single" w:sz="4" w:space="0" w:color="auto"/>
            </w:tcBorders>
          </w:tcPr>
          <w:p w14:paraId="2B4000DF" w14:textId="613721A8"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609D53CF" w14:textId="77777777" w:rsidR="009F5260" w:rsidRPr="00874DD1" w:rsidRDefault="009F5260" w:rsidP="009F5260">
            <w:pPr>
              <w:pStyle w:val="TAC"/>
            </w:pPr>
          </w:p>
        </w:tc>
      </w:tr>
      <w:tr w:rsidR="009F5260" w:rsidRPr="00874DD1" w14:paraId="6D909B4D" w14:textId="0EA526C9"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9F5260" w:rsidRPr="00874DD1" w:rsidRDefault="009F5260" w:rsidP="009F5260">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4DEA7153" w:rsidR="009F5260" w:rsidRPr="00874DD1" w:rsidRDefault="009F5260" w:rsidP="009F5260">
            <w:pPr>
              <w:pStyle w:val="TAL"/>
            </w:pPr>
            <w:r w:rsidRPr="004919C2">
              <w:t>Configuration / Down</w:t>
            </w:r>
            <w:r w:rsidR="00C2507C">
              <w:t>l</w:t>
            </w:r>
            <w:r w:rsidRPr="004919C2">
              <w:t>oad CSK</w:t>
            </w:r>
          </w:p>
        </w:tc>
        <w:tc>
          <w:tcPr>
            <w:tcW w:w="920" w:type="dxa"/>
            <w:tcBorders>
              <w:top w:val="single" w:sz="4" w:space="0" w:color="auto"/>
              <w:left w:val="nil"/>
              <w:bottom w:val="single" w:sz="4" w:space="0" w:color="auto"/>
              <w:right w:val="single" w:sz="4" w:space="0" w:color="auto"/>
            </w:tcBorders>
          </w:tcPr>
          <w:p w14:paraId="091B8D02" w14:textId="1B131C39" w:rsidR="009F5260" w:rsidRPr="004919C2"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0CDA6C9" w14:textId="77777777" w:rsidR="009F5260" w:rsidRPr="004919C2" w:rsidRDefault="009F5260" w:rsidP="009F5260">
            <w:pPr>
              <w:pStyle w:val="TAC"/>
            </w:pPr>
          </w:p>
        </w:tc>
      </w:tr>
      <w:tr w:rsidR="009F5260" w:rsidRPr="004919C2" w14:paraId="01A160FF" w14:textId="1C846EF3"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9F5260" w:rsidRPr="00874DD1" w:rsidRDefault="009F5260" w:rsidP="009F5260">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9F5260" w:rsidRPr="004919C2" w:rsidRDefault="009F5260" w:rsidP="009F5260">
            <w:pPr>
              <w:pStyle w:val="TAL"/>
            </w:pPr>
            <w:r w:rsidRPr="00565AFE">
              <w:t>Configuration / Functional Alias / Functional alias status determination / Activate functional alias / Deactivate functional alias</w:t>
            </w:r>
          </w:p>
        </w:tc>
        <w:tc>
          <w:tcPr>
            <w:tcW w:w="920" w:type="dxa"/>
            <w:tcBorders>
              <w:top w:val="single" w:sz="4" w:space="0" w:color="auto"/>
              <w:left w:val="nil"/>
              <w:bottom w:val="single" w:sz="4" w:space="0" w:color="auto"/>
              <w:right w:val="single" w:sz="4" w:space="0" w:color="auto"/>
            </w:tcBorders>
          </w:tcPr>
          <w:p w14:paraId="0D2F3593" w14:textId="472E89A7" w:rsidR="009F5260" w:rsidRPr="00565AFE"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1FA1128E" w14:textId="77777777" w:rsidR="009F5260" w:rsidRPr="00565AFE" w:rsidRDefault="009F5260" w:rsidP="009F5260">
            <w:pPr>
              <w:pStyle w:val="TAC"/>
            </w:pPr>
          </w:p>
        </w:tc>
      </w:tr>
      <w:tr w:rsidR="009F5260" w:rsidRPr="00874DD1" w14:paraId="16AF69D3" w14:textId="0151A6DC"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9F5260" w:rsidRPr="00874DD1" w:rsidRDefault="009F5260" w:rsidP="009F5260">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9F5260" w:rsidRPr="00874DD1" w:rsidRDefault="009F5260" w:rsidP="009F5260">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920" w:type="dxa"/>
            <w:tcBorders>
              <w:top w:val="single" w:sz="4" w:space="0" w:color="auto"/>
              <w:left w:val="nil"/>
              <w:bottom w:val="single" w:sz="4" w:space="0" w:color="auto"/>
              <w:right w:val="single" w:sz="4" w:space="0" w:color="auto"/>
            </w:tcBorders>
          </w:tcPr>
          <w:p w14:paraId="5F6E4ED4" w14:textId="5F63A86D"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47AEE29" w14:textId="77777777" w:rsidR="009F5260" w:rsidRPr="00874DD1" w:rsidRDefault="009F5260" w:rsidP="009F5260">
            <w:pPr>
              <w:pStyle w:val="TAC"/>
            </w:pPr>
          </w:p>
        </w:tc>
      </w:tr>
      <w:tr w:rsidR="009F5260" w:rsidRPr="00874DD1" w14:paraId="0920DCA0" w14:textId="6B0F6320"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9F5260" w:rsidRPr="00874DD1" w:rsidRDefault="009F5260" w:rsidP="009F5260">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9F5260" w:rsidRPr="00874DD1" w:rsidRDefault="009F5260" w:rsidP="009F5260">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920" w:type="dxa"/>
            <w:tcBorders>
              <w:top w:val="single" w:sz="4" w:space="0" w:color="auto"/>
              <w:left w:val="nil"/>
              <w:bottom w:val="single" w:sz="4" w:space="0" w:color="auto"/>
              <w:right w:val="single" w:sz="4" w:space="0" w:color="auto"/>
            </w:tcBorders>
          </w:tcPr>
          <w:p w14:paraId="2DFBEE33" w14:textId="0D4158DC"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485AABDD" w14:textId="77777777" w:rsidR="009F5260" w:rsidRPr="00874DD1" w:rsidRDefault="009F5260" w:rsidP="009F5260">
            <w:pPr>
              <w:pStyle w:val="TAC"/>
            </w:pPr>
          </w:p>
        </w:tc>
      </w:tr>
      <w:tr w:rsidR="009F5260" w:rsidRPr="00874DD1" w14:paraId="4E457478" w14:textId="59800870"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9F5260" w:rsidRPr="00874DD1" w:rsidRDefault="009F5260" w:rsidP="009F5260">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9F5260" w:rsidRPr="00874DD1" w:rsidRDefault="009F5260" w:rsidP="009F5260">
            <w:pPr>
              <w:pStyle w:val="TAL"/>
            </w:pPr>
            <w:r w:rsidRPr="00874DD1">
              <w:t>MCPTT / On-network / On-demand Pre-arranged Group Call / Manual Commencement Mode / Client Originated (CO)</w:t>
            </w:r>
          </w:p>
        </w:tc>
        <w:tc>
          <w:tcPr>
            <w:tcW w:w="920" w:type="dxa"/>
            <w:tcBorders>
              <w:top w:val="single" w:sz="4" w:space="0" w:color="auto"/>
              <w:left w:val="nil"/>
              <w:bottom w:val="single" w:sz="4" w:space="0" w:color="auto"/>
              <w:right w:val="single" w:sz="4" w:space="0" w:color="auto"/>
            </w:tcBorders>
          </w:tcPr>
          <w:p w14:paraId="258E454D" w14:textId="1EFA9BAF"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1FD091A6" w14:textId="77777777" w:rsidR="009F5260" w:rsidRPr="00874DD1" w:rsidRDefault="009F5260" w:rsidP="009F5260">
            <w:pPr>
              <w:pStyle w:val="TAC"/>
            </w:pPr>
          </w:p>
        </w:tc>
      </w:tr>
      <w:tr w:rsidR="009F5260" w:rsidRPr="00874DD1" w14:paraId="14C7AE78" w14:textId="1F70426E"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9F5260" w:rsidRPr="00874DD1" w:rsidRDefault="009F5260" w:rsidP="009F5260">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9F5260" w:rsidRPr="00874DD1" w:rsidRDefault="009F5260" w:rsidP="009F5260">
            <w:pPr>
              <w:pStyle w:val="TAL"/>
            </w:pPr>
            <w:r w:rsidRPr="00874DD1">
              <w:t>MCPTT / On-network / On-demand Pre-arranged Group Call / Manual Commencement Mode / Client Terminated (CT)</w:t>
            </w:r>
          </w:p>
        </w:tc>
        <w:tc>
          <w:tcPr>
            <w:tcW w:w="920" w:type="dxa"/>
            <w:tcBorders>
              <w:top w:val="single" w:sz="4" w:space="0" w:color="auto"/>
              <w:left w:val="nil"/>
              <w:bottom w:val="single" w:sz="4" w:space="0" w:color="auto"/>
              <w:right w:val="single" w:sz="4" w:space="0" w:color="auto"/>
            </w:tcBorders>
          </w:tcPr>
          <w:p w14:paraId="0D7CB97F" w14:textId="0F333F0D"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0B1477C" w14:textId="77777777" w:rsidR="009F5260" w:rsidRPr="00874DD1" w:rsidRDefault="009F5260" w:rsidP="009F5260">
            <w:pPr>
              <w:pStyle w:val="TAC"/>
            </w:pPr>
          </w:p>
        </w:tc>
      </w:tr>
      <w:tr w:rsidR="009F5260" w:rsidRPr="00874DD1" w14:paraId="417140C8" w14:textId="1C102B81"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9F5260" w:rsidRPr="00874DD1" w:rsidRDefault="009F5260" w:rsidP="009F5260">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9F5260" w:rsidRPr="00874DD1" w:rsidRDefault="009F5260" w:rsidP="009F5260">
            <w:pPr>
              <w:pStyle w:val="TAL"/>
            </w:pPr>
            <w:r w:rsidRPr="00874DD1">
              <w:t>MCPTT / On-network / Pre-arranged Group Call using pre-established session / Client originated Pre-established Session Release with associated MCPTT session / Client Originated (CO)</w:t>
            </w:r>
          </w:p>
        </w:tc>
        <w:tc>
          <w:tcPr>
            <w:tcW w:w="920" w:type="dxa"/>
            <w:tcBorders>
              <w:top w:val="single" w:sz="4" w:space="0" w:color="auto"/>
              <w:left w:val="nil"/>
              <w:bottom w:val="single" w:sz="4" w:space="0" w:color="auto"/>
              <w:right w:val="single" w:sz="4" w:space="0" w:color="auto"/>
            </w:tcBorders>
          </w:tcPr>
          <w:p w14:paraId="5C4EBB75" w14:textId="3C068B39"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361A3F8" w14:textId="77777777" w:rsidR="009F5260" w:rsidRPr="00874DD1" w:rsidRDefault="009F5260" w:rsidP="009F5260">
            <w:pPr>
              <w:pStyle w:val="TAC"/>
            </w:pPr>
          </w:p>
        </w:tc>
      </w:tr>
      <w:tr w:rsidR="009F5260" w:rsidRPr="00874DD1" w14:paraId="51110FCD" w14:textId="43DC2C19"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9F5260" w:rsidRPr="00874DD1" w:rsidRDefault="009F5260" w:rsidP="009F5260">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9F5260" w:rsidRPr="00874DD1" w:rsidRDefault="009F5260" w:rsidP="009F5260">
            <w:pPr>
              <w:pStyle w:val="TAL"/>
            </w:pPr>
            <w:r w:rsidRPr="00874DD1">
              <w:t>MCPTT / On-network / Pre-arranged Group Call using pre-established session / Automatic Commencement Mode / Server originated Pre-established Session Release with associated MCPTT session / Client Terminated (CT)</w:t>
            </w:r>
          </w:p>
        </w:tc>
        <w:tc>
          <w:tcPr>
            <w:tcW w:w="920" w:type="dxa"/>
            <w:tcBorders>
              <w:top w:val="single" w:sz="4" w:space="0" w:color="auto"/>
              <w:left w:val="nil"/>
              <w:bottom w:val="single" w:sz="4" w:space="0" w:color="auto"/>
              <w:right w:val="single" w:sz="4" w:space="0" w:color="auto"/>
            </w:tcBorders>
          </w:tcPr>
          <w:p w14:paraId="19CE2945" w14:textId="6217D7B5"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0948E1A" w14:textId="77777777" w:rsidR="009F5260" w:rsidRPr="00874DD1" w:rsidRDefault="009F5260" w:rsidP="009F5260">
            <w:pPr>
              <w:pStyle w:val="TAC"/>
            </w:pPr>
          </w:p>
        </w:tc>
      </w:tr>
      <w:tr w:rsidR="009F5260" w:rsidRPr="00874DD1" w14:paraId="1C976020" w14:textId="0E1C5F2E"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9F5260" w:rsidRPr="00874DD1" w:rsidRDefault="009F5260" w:rsidP="009F5260">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9F5260" w:rsidRPr="00874DD1" w:rsidRDefault="009F5260" w:rsidP="009F5260">
            <w:pPr>
              <w:pStyle w:val="TAL"/>
            </w:pPr>
            <w:r w:rsidRPr="00874DD1">
              <w:t>MCPTT / On-network / Pre-arranged Broadcast Group Call / Client Originated (CO)</w:t>
            </w:r>
          </w:p>
        </w:tc>
        <w:tc>
          <w:tcPr>
            <w:tcW w:w="920" w:type="dxa"/>
            <w:tcBorders>
              <w:top w:val="single" w:sz="4" w:space="0" w:color="auto"/>
              <w:left w:val="nil"/>
              <w:bottom w:val="single" w:sz="4" w:space="0" w:color="auto"/>
              <w:right w:val="single" w:sz="4" w:space="0" w:color="auto"/>
            </w:tcBorders>
          </w:tcPr>
          <w:p w14:paraId="6BCC1CEB" w14:textId="47BB17F7"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17C1231" w14:textId="77777777" w:rsidR="009F5260" w:rsidRPr="00874DD1" w:rsidRDefault="009F5260" w:rsidP="009F5260">
            <w:pPr>
              <w:pStyle w:val="TAC"/>
            </w:pPr>
          </w:p>
        </w:tc>
      </w:tr>
      <w:tr w:rsidR="009F5260" w:rsidRPr="00874DD1" w14:paraId="2D86A360" w14:textId="3FD2E1A1"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9F5260" w:rsidRPr="00874DD1" w:rsidRDefault="009F5260" w:rsidP="009F5260">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9F5260" w:rsidRPr="00874DD1" w:rsidRDefault="009F5260" w:rsidP="009F5260">
            <w:pPr>
              <w:pStyle w:val="TAL"/>
            </w:pPr>
            <w:r w:rsidRPr="00874DD1">
              <w:t>MCPTT / On-network / Pre-arranged Broadcast Group Call / Client Terminated (CT)</w:t>
            </w:r>
          </w:p>
        </w:tc>
        <w:tc>
          <w:tcPr>
            <w:tcW w:w="920" w:type="dxa"/>
            <w:tcBorders>
              <w:top w:val="single" w:sz="4" w:space="0" w:color="auto"/>
              <w:left w:val="nil"/>
              <w:bottom w:val="single" w:sz="4" w:space="0" w:color="auto"/>
              <w:right w:val="single" w:sz="4" w:space="0" w:color="auto"/>
            </w:tcBorders>
          </w:tcPr>
          <w:p w14:paraId="56976B6F" w14:textId="6F933711"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1826B2D6" w14:textId="77777777" w:rsidR="009F5260" w:rsidRPr="00874DD1" w:rsidRDefault="009F5260" w:rsidP="009F5260">
            <w:pPr>
              <w:pStyle w:val="TAC"/>
            </w:pPr>
          </w:p>
        </w:tc>
      </w:tr>
      <w:tr w:rsidR="009F5260" w:rsidRPr="00874DD1" w14:paraId="643577D0" w14:textId="1FA76AF3"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9F5260" w:rsidRPr="00874DD1" w:rsidRDefault="009F5260" w:rsidP="009F5260">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9F5260" w:rsidRPr="00874DD1" w:rsidRDefault="009F5260" w:rsidP="009F5260">
            <w:pPr>
              <w:pStyle w:val="TAL"/>
            </w:pPr>
            <w:r w:rsidRPr="00874DD1">
              <w:t>MCPTT / On-network / Broadcast Group Call with Temporary Group / Client Originated (CO)</w:t>
            </w:r>
          </w:p>
        </w:tc>
        <w:tc>
          <w:tcPr>
            <w:tcW w:w="920" w:type="dxa"/>
            <w:tcBorders>
              <w:top w:val="single" w:sz="4" w:space="0" w:color="auto"/>
              <w:left w:val="nil"/>
              <w:bottom w:val="single" w:sz="4" w:space="0" w:color="auto"/>
              <w:right w:val="single" w:sz="4" w:space="0" w:color="auto"/>
            </w:tcBorders>
          </w:tcPr>
          <w:p w14:paraId="72C53866" w14:textId="7DB48D4B"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4BEB062" w14:textId="77777777" w:rsidR="009F5260" w:rsidRPr="00874DD1" w:rsidRDefault="009F5260" w:rsidP="009F5260">
            <w:pPr>
              <w:pStyle w:val="TAC"/>
            </w:pPr>
          </w:p>
        </w:tc>
      </w:tr>
      <w:tr w:rsidR="009F5260" w:rsidRPr="00874DD1" w14:paraId="10F58462" w14:textId="5281A413"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9F5260" w:rsidRPr="00874DD1" w:rsidRDefault="009F5260" w:rsidP="009F5260">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9F5260" w:rsidRPr="00874DD1" w:rsidRDefault="009F5260" w:rsidP="009F5260">
            <w:pPr>
              <w:pStyle w:val="TAL"/>
            </w:pPr>
            <w:r w:rsidRPr="00874DD1">
              <w:t>MCPTT / On-network / Pre-arranged Emergency Group Call / Client Originated (CO)</w:t>
            </w:r>
          </w:p>
        </w:tc>
        <w:tc>
          <w:tcPr>
            <w:tcW w:w="920" w:type="dxa"/>
            <w:tcBorders>
              <w:top w:val="single" w:sz="4" w:space="0" w:color="auto"/>
              <w:left w:val="nil"/>
              <w:bottom w:val="single" w:sz="4" w:space="0" w:color="auto"/>
              <w:right w:val="single" w:sz="4" w:space="0" w:color="auto"/>
            </w:tcBorders>
          </w:tcPr>
          <w:p w14:paraId="250E220A" w14:textId="129D7BD9"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52804C23" w14:textId="77777777" w:rsidR="009F5260" w:rsidRPr="00874DD1" w:rsidRDefault="009F5260" w:rsidP="009F5260">
            <w:pPr>
              <w:pStyle w:val="TAC"/>
            </w:pPr>
          </w:p>
        </w:tc>
      </w:tr>
      <w:tr w:rsidR="009F5260" w:rsidRPr="00874DD1" w14:paraId="7E6AD47F" w14:textId="1EF5AF63"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9F5260" w:rsidRPr="00874DD1" w:rsidRDefault="009F5260" w:rsidP="009F5260">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9F5260" w:rsidRPr="00874DD1" w:rsidRDefault="009F5260" w:rsidP="009F5260">
            <w:pPr>
              <w:pStyle w:val="TAL"/>
            </w:pPr>
            <w:r w:rsidRPr="00874DD1">
              <w:t>MCPTT / On-network / Pre-arranged Emergency Group Call / Client Terminated (CT)</w:t>
            </w:r>
          </w:p>
        </w:tc>
        <w:tc>
          <w:tcPr>
            <w:tcW w:w="920" w:type="dxa"/>
            <w:tcBorders>
              <w:top w:val="single" w:sz="4" w:space="0" w:color="auto"/>
              <w:left w:val="nil"/>
              <w:bottom w:val="single" w:sz="4" w:space="0" w:color="auto"/>
              <w:right w:val="single" w:sz="4" w:space="0" w:color="auto"/>
            </w:tcBorders>
          </w:tcPr>
          <w:p w14:paraId="746DA9C2" w14:textId="3EA4E237"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5256262E" w14:textId="77777777" w:rsidR="009F5260" w:rsidRPr="00874DD1" w:rsidRDefault="009F5260" w:rsidP="009F5260">
            <w:pPr>
              <w:pStyle w:val="TAC"/>
            </w:pPr>
          </w:p>
        </w:tc>
      </w:tr>
      <w:tr w:rsidR="009F5260" w:rsidRPr="00874DD1" w14:paraId="610DBA3C" w14:textId="4E039BE9"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9F5260" w:rsidRPr="00874DD1" w:rsidRDefault="009F5260" w:rsidP="009F5260">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9F5260" w:rsidRPr="00874DD1" w:rsidRDefault="009F5260" w:rsidP="009F5260">
            <w:pPr>
              <w:pStyle w:val="TAL"/>
            </w:pPr>
            <w:r w:rsidRPr="00874DD1">
              <w:t>MCPTT / On-network / Pre-Arranged Imminent Peril Group Call / Client Originated (CO)</w:t>
            </w:r>
          </w:p>
        </w:tc>
        <w:tc>
          <w:tcPr>
            <w:tcW w:w="920" w:type="dxa"/>
            <w:tcBorders>
              <w:top w:val="single" w:sz="4" w:space="0" w:color="auto"/>
              <w:left w:val="nil"/>
              <w:bottom w:val="single" w:sz="4" w:space="0" w:color="auto"/>
              <w:right w:val="single" w:sz="4" w:space="0" w:color="auto"/>
            </w:tcBorders>
          </w:tcPr>
          <w:p w14:paraId="2C6D9D3E" w14:textId="56871C2A"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B811461" w14:textId="77777777" w:rsidR="009F5260" w:rsidRPr="00874DD1" w:rsidRDefault="009F5260" w:rsidP="009F5260">
            <w:pPr>
              <w:pStyle w:val="TAC"/>
            </w:pPr>
          </w:p>
        </w:tc>
      </w:tr>
      <w:tr w:rsidR="009F5260" w:rsidRPr="00874DD1" w14:paraId="69E68251" w14:textId="21F7CC2B"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9F5260" w:rsidRPr="00874DD1" w:rsidRDefault="009F5260" w:rsidP="009F5260">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9F5260" w:rsidRPr="00874DD1" w:rsidRDefault="009F5260" w:rsidP="009F5260">
            <w:pPr>
              <w:pStyle w:val="TAL"/>
            </w:pPr>
            <w:r w:rsidRPr="00874DD1">
              <w:t>MCPTT / On-network / Pre-Arranged Imminent Peril Group Call / Client Terminated (CT)</w:t>
            </w:r>
          </w:p>
        </w:tc>
        <w:tc>
          <w:tcPr>
            <w:tcW w:w="920" w:type="dxa"/>
            <w:tcBorders>
              <w:top w:val="single" w:sz="4" w:space="0" w:color="auto"/>
              <w:left w:val="nil"/>
              <w:bottom w:val="single" w:sz="4" w:space="0" w:color="auto"/>
              <w:right w:val="single" w:sz="4" w:space="0" w:color="auto"/>
            </w:tcBorders>
          </w:tcPr>
          <w:p w14:paraId="29DC63F9" w14:textId="18505C57"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A605C12" w14:textId="77777777" w:rsidR="009F5260" w:rsidRPr="00874DD1" w:rsidRDefault="009F5260" w:rsidP="009F5260">
            <w:pPr>
              <w:pStyle w:val="TAC"/>
            </w:pPr>
          </w:p>
        </w:tc>
      </w:tr>
      <w:tr w:rsidR="009F5260" w:rsidRPr="00874DD1" w14:paraId="4536875C" w14:textId="1DB8FF33"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9F5260" w:rsidRPr="00874DD1" w:rsidRDefault="009F5260" w:rsidP="009F5260">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9F5260" w:rsidRPr="00874DD1" w:rsidRDefault="009F5260" w:rsidP="009F5260">
            <w:pPr>
              <w:pStyle w:val="TAL"/>
            </w:pPr>
            <w:r w:rsidRPr="00874DD1">
              <w:t>MCPTT / On-network / Emergency Alert / Client Terminated (CT)</w:t>
            </w:r>
          </w:p>
        </w:tc>
        <w:tc>
          <w:tcPr>
            <w:tcW w:w="920" w:type="dxa"/>
            <w:tcBorders>
              <w:top w:val="single" w:sz="4" w:space="0" w:color="auto"/>
              <w:left w:val="nil"/>
              <w:bottom w:val="single" w:sz="4" w:space="0" w:color="auto"/>
              <w:right w:val="single" w:sz="4" w:space="0" w:color="auto"/>
            </w:tcBorders>
          </w:tcPr>
          <w:p w14:paraId="5BA33554" w14:textId="5DF32A5A"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5D230724" w14:textId="77777777" w:rsidR="009F5260" w:rsidRPr="00874DD1" w:rsidRDefault="009F5260" w:rsidP="009F5260">
            <w:pPr>
              <w:pStyle w:val="TAC"/>
            </w:pPr>
          </w:p>
        </w:tc>
      </w:tr>
      <w:tr w:rsidR="009F5260" w:rsidRPr="00874DD1" w14:paraId="4B545D09" w14:textId="23D5D216"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9F5260" w:rsidRPr="00874DD1" w:rsidRDefault="009F5260" w:rsidP="009F5260">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9F5260" w:rsidRPr="00874DD1" w:rsidRDefault="009F5260" w:rsidP="009F5260">
            <w:pPr>
              <w:pStyle w:val="TAL"/>
            </w:pPr>
            <w:r w:rsidRPr="00945773">
              <w:t>On-network / Broadcast Group Call using pre-established session / Client originated Pre-established Session Release with associated MCPTT session / Client Originated (CO)</w:t>
            </w:r>
          </w:p>
        </w:tc>
        <w:tc>
          <w:tcPr>
            <w:tcW w:w="920" w:type="dxa"/>
            <w:tcBorders>
              <w:top w:val="single" w:sz="4" w:space="0" w:color="auto"/>
              <w:left w:val="nil"/>
              <w:bottom w:val="single" w:sz="4" w:space="0" w:color="auto"/>
              <w:right w:val="single" w:sz="4" w:space="0" w:color="auto"/>
            </w:tcBorders>
          </w:tcPr>
          <w:p w14:paraId="36D05B23" w14:textId="54ACBA1A" w:rsidR="009F5260" w:rsidRPr="00945773"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5CE95FF2" w14:textId="77777777" w:rsidR="009F5260" w:rsidRPr="00945773" w:rsidRDefault="009F5260" w:rsidP="009F5260">
            <w:pPr>
              <w:pStyle w:val="TAC"/>
            </w:pPr>
          </w:p>
        </w:tc>
      </w:tr>
      <w:tr w:rsidR="009F5260" w:rsidRPr="00874DD1" w14:paraId="787BE4D4" w14:textId="0012AB79"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9F5260" w:rsidRPr="00874DD1" w:rsidRDefault="009F5260" w:rsidP="009F5260">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9F5260" w:rsidRPr="00874DD1" w:rsidRDefault="009F5260" w:rsidP="009F5260">
            <w:pPr>
              <w:pStyle w:val="TAL"/>
            </w:pPr>
            <w:r w:rsidRPr="00874DD1">
              <w:t>MCPTT / On-network / Broadcast Group Call using pre-established session / Client originated Pre-established Session Release with associated MCPTT session / Client Terminated (CT)</w:t>
            </w:r>
          </w:p>
        </w:tc>
        <w:tc>
          <w:tcPr>
            <w:tcW w:w="920" w:type="dxa"/>
            <w:tcBorders>
              <w:top w:val="single" w:sz="4" w:space="0" w:color="auto"/>
              <w:left w:val="nil"/>
              <w:bottom w:val="single" w:sz="4" w:space="0" w:color="auto"/>
              <w:right w:val="single" w:sz="4" w:space="0" w:color="auto"/>
            </w:tcBorders>
          </w:tcPr>
          <w:p w14:paraId="5F39C4B8" w14:textId="016C5782"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6748EB4A" w14:textId="77777777" w:rsidR="009F5260" w:rsidRPr="00874DD1" w:rsidRDefault="009F5260" w:rsidP="009F5260">
            <w:pPr>
              <w:pStyle w:val="TAC"/>
            </w:pPr>
          </w:p>
        </w:tc>
      </w:tr>
      <w:tr w:rsidR="009F5260" w:rsidRPr="00874DD1" w14:paraId="6AD32BC3" w14:textId="737767C6"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9F5260" w:rsidRPr="00874DD1" w:rsidRDefault="009F5260" w:rsidP="009F5260">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9F5260" w:rsidRPr="00874DD1" w:rsidRDefault="009F5260" w:rsidP="009F5260">
            <w:pPr>
              <w:pStyle w:val="TAL"/>
            </w:pPr>
            <w:r w:rsidRPr="00D80025">
              <w:t>On-network / On-demand Pre-arranged Group Call / Active functional alias / Client Originated (CO)</w:t>
            </w:r>
          </w:p>
        </w:tc>
        <w:tc>
          <w:tcPr>
            <w:tcW w:w="920" w:type="dxa"/>
            <w:tcBorders>
              <w:top w:val="single" w:sz="4" w:space="0" w:color="auto"/>
              <w:left w:val="nil"/>
              <w:bottom w:val="single" w:sz="4" w:space="0" w:color="auto"/>
              <w:right w:val="single" w:sz="4" w:space="0" w:color="auto"/>
            </w:tcBorders>
          </w:tcPr>
          <w:p w14:paraId="1EA82E5A" w14:textId="3465C475" w:rsidR="009F5260" w:rsidRPr="00D80025"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46D50201" w14:textId="77777777" w:rsidR="009F5260" w:rsidRPr="00D80025" w:rsidRDefault="009F5260" w:rsidP="009F5260">
            <w:pPr>
              <w:pStyle w:val="TAC"/>
            </w:pPr>
          </w:p>
        </w:tc>
      </w:tr>
      <w:tr w:rsidR="009F5260" w:rsidRPr="00874DD1" w14:paraId="11BD4A2E" w14:textId="74BAA991"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9F5260" w:rsidRPr="00874DD1" w:rsidRDefault="009F5260" w:rsidP="009F5260">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9F5260" w:rsidRPr="00874DD1" w:rsidRDefault="009F5260" w:rsidP="009F5260">
            <w:pPr>
              <w:pStyle w:val="TAL"/>
            </w:pPr>
            <w:r w:rsidRPr="00945773">
              <w:t>On-network / On-demand Pre-arranged Group Call / Multi Talker</w:t>
            </w:r>
          </w:p>
        </w:tc>
        <w:tc>
          <w:tcPr>
            <w:tcW w:w="920" w:type="dxa"/>
            <w:tcBorders>
              <w:top w:val="single" w:sz="4" w:space="0" w:color="auto"/>
              <w:left w:val="nil"/>
              <w:bottom w:val="single" w:sz="4" w:space="0" w:color="auto"/>
              <w:right w:val="single" w:sz="4" w:space="0" w:color="auto"/>
            </w:tcBorders>
          </w:tcPr>
          <w:p w14:paraId="67FA9226" w14:textId="3F2E991E" w:rsidR="009F5260" w:rsidRPr="00945773"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8080B46" w14:textId="77777777" w:rsidR="009F5260" w:rsidRPr="00945773" w:rsidRDefault="009F5260" w:rsidP="009F5260">
            <w:pPr>
              <w:pStyle w:val="TAC"/>
            </w:pPr>
          </w:p>
        </w:tc>
      </w:tr>
      <w:tr w:rsidR="009F5260" w:rsidRPr="00874DD1" w14:paraId="14DABF92" w14:textId="27A54FFA"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9F5260" w:rsidRPr="00874DD1" w:rsidRDefault="009F5260" w:rsidP="009F5260">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9F5260" w:rsidRPr="00874DD1" w:rsidRDefault="009F5260" w:rsidP="009F5260">
            <w:pPr>
              <w:pStyle w:val="TAL"/>
            </w:pPr>
            <w:r w:rsidRPr="00874DD1">
              <w:t>On-network / On-demand Pre-arranged Group Call / No Implicit Floor Control / Client Originated (CO)</w:t>
            </w:r>
          </w:p>
        </w:tc>
        <w:tc>
          <w:tcPr>
            <w:tcW w:w="920" w:type="dxa"/>
            <w:tcBorders>
              <w:top w:val="single" w:sz="4" w:space="0" w:color="auto"/>
              <w:left w:val="nil"/>
              <w:bottom w:val="single" w:sz="4" w:space="0" w:color="auto"/>
              <w:right w:val="single" w:sz="4" w:space="0" w:color="auto"/>
            </w:tcBorders>
          </w:tcPr>
          <w:p w14:paraId="45D8F543" w14:textId="79B4E65B"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0BF9F19B" w14:textId="77777777" w:rsidR="009F5260" w:rsidRPr="00874DD1" w:rsidRDefault="009F5260" w:rsidP="009F5260">
            <w:pPr>
              <w:pStyle w:val="TAC"/>
            </w:pPr>
          </w:p>
        </w:tc>
      </w:tr>
      <w:tr w:rsidR="009F5260" w:rsidRPr="00874DD1" w14:paraId="5C8FA3CA" w14:textId="0EB67B3D"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9F5260" w:rsidRPr="00874DD1" w:rsidRDefault="009F5260" w:rsidP="009F5260">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9F5260" w:rsidRPr="00874DD1" w:rsidRDefault="009F5260" w:rsidP="009F5260">
            <w:pPr>
              <w:pStyle w:val="TAL"/>
            </w:pPr>
            <w:r w:rsidRPr="00874DD1">
              <w:t>MCPTT / On-network / Chat Group Call / Emergency Group Call / Client Originated (CO)</w:t>
            </w:r>
          </w:p>
        </w:tc>
        <w:tc>
          <w:tcPr>
            <w:tcW w:w="920" w:type="dxa"/>
            <w:tcBorders>
              <w:top w:val="single" w:sz="4" w:space="0" w:color="auto"/>
              <w:left w:val="nil"/>
              <w:bottom w:val="single" w:sz="4" w:space="0" w:color="auto"/>
              <w:right w:val="single" w:sz="4" w:space="0" w:color="auto"/>
            </w:tcBorders>
          </w:tcPr>
          <w:p w14:paraId="2787269C" w14:textId="2BF61A1C"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09A281EB" w14:textId="77777777" w:rsidR="009F5260" w:rsidRPr="00874DD1" w:rsidRDefault="009F5260" w:rsidP="009F5260">
            <w:pPr>
              <w:pStyle w:val="TAC"/>
            </w:pPr>
          </w:p>
        </w:tc>
      </w:tr>
      <w:tr w:rsidR="009F5260" w:rsidRPr="00874DD1" w14:paraId="1545FAE7" w14:textId="3A5ED509"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9F5260" w:rsidRPr="00874DD1" w:rsidRDefault="009F5260" w:rsidP="009F5260">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9F5260" w:rsidRPr="00874DD1" w:rsidRDefault="009F5260" w:rsidP="009F5260">
            <w:pPr>
              <w:pStyle w:val="TAL"/>
            </w:pPr>
            <w:r w:rsidRPr="00874DD1">
              <w:t>MCPTT / On-network / Chat Group Call / Emergency Group Call / Client Terminated (CT)</w:t>
            </w:r>
          </w:p>
        </w:tc>
        <w:tc>
          <w:tcPr>
            <w:tcW w:w="920" w:type="dxa"/>
            <w:tcBorders>
              <w:top w:val="single" w:sz="4" w:space="0" w:color="auto"/>
              <w:left w:val="nil"/>
              <w:bottom w:val="single" w:sz="4" w:space="0" w:color="auto"/>
              <w:right w:val="single" w:sz="4" w:space="0" w:color="auto"/>
            </w:tcBorders>
          </w:tcPr>
          <w:p w14:paraId="7E4A86B6" w14:textId="1B547120"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631F8ABE" w14:textId="77777777" w:rsidR="009F5260" w:rsidRPr="00874DD1" w:rsidRDefault="009F5260" w:rsidP="009F5260">
            <w:pPr>
              <w:pStyle w:val="TAC"/>
            </w:pPr>
          </w:p>
        </w:tc>
      </w:tr>
      <w:tr w:rsidR="009F5260" w:rsidRPr="00874DD1" w14:paraId="03910A60" w14:textId="4C1A7802"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9F5260" w:rsidRPr="00874DD1" w:rsidRDefault="009F5260" w:rsidP="009F5260">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9F5260" w:rsidRPr="00874DD1" w:rsidRDefault="009F5260" w:rsidP="009F5260">
            <w:pPr>
              <w:pStyle w:val="TAL"/>
            </w:pPr>
            <w:r w:rsidRPr="00874DD1">
              <w:t>MCPTT / On-network / Chat Group Call / Imminent Peril Group Call / Client Originated (CO)</w:t>
            </w:r>
          </w:p>
        </w:tc>
        <w:tc>
          <w:tcPr>
            <w:tcW w:w="920" w:type="dxa"/>
            <w:tcBorders>
              <w:top w:val="single" w:sz="4" w:space="0" w:color="auto"/>
              <w:left w:val="nil"/>
              <w:bottom w:val="single" w:sz="4" w:space="0" w:color="auto"/>
              <w:right w:val="single" w:sz="4" w:space="0" w:color="auto"/>
            </w:tcBorders>
          </w:tcPr>
          <w:p w14:paraId="1B087A1B" w14:textId="1184A102"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2E7ACE87" w14:textId="77777777" w:rsidR="009F5260" w:rsidRPr="00874DD1" w:rsidRDefault="009F5260" w:rsidP="009F5260">
            <w:pPr>
              <w:pStyle w:val="TAC"/>
            </w:pPr>
          </w:p>
        </w:tc>
      </w:tr>
      <w:tr w:rsidR="009F5260" w:rsidRPr="00874DD1" w14:paraId="30553AB9" w14:textId="3851D6CD"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9F5260" w:rsidRPr="00874DD1" w:rsidRDefault="009F5260" w:rsidP="009F5260">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9F5260" w:rsidRPr="00874DD1" w:rsidRDefault="009F5260" w:rsidP="009F5260">
            <w:pPr>
              <w:pStyle w:val="TAL"/>
            </w:pPr>
            <w:r w:rsidRPr="00874DD1">
              <w:t>MCPTT / On-network / Chat Group Call / Imminent Peril Group Call / Client Terminated (CT)</w:t>
            </w:r>
          </w:p>
        </w:tc>
        <w:tc>
          <w:tcPr>
            <w:tcW w:w="920" w:type="dxa"/>
            <w:tcBorders>
              <w:top w:val="single" w:sz="4" w:space="0" w:color="auto"/>
              <w:left w:val="nil"/>
              <w:bottom w:val="single" w:sz="4" w:space="0" w:color="auto"/>
              <w:right w:val="single" w:sz="4" w:space="0" w:color="auto"/>
            </w:tcBorders>
          </w:tcPr>
          <w:p w14:paraId="7209A39B" w14:textId="28218F09"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6AA546F" w14:textId="77777777" w:rsidR="009F5260" w:rsidRPr="00874DD1" w:rsidRDefault="009F5260" w:rsidP="009F5260">
            <w:pPr>
              <w:pStyle w:val="TAC"/>
            </w:pPr>
          </w:p>
        </w:tc>
      </w:tr>
      <w:tr w:rsidR="009F5260" w:rsidRPr="00874DD1" w14:paraId="6B9DE9E6" w14:textId="3F75F79F"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9F5260" w:rsidRPr="00874DD1" w:rsidRDefault="009F5260" w:rsidP="009F5260">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9F5260" w:rsidRPr="00874DD1" w:rsidRDefault="009F5260" w:rsidP="009F5260">
            <w:pPr>
              <w:pStyle w:val="TAL"/>
            </w:pPr>
            <w:r w:rsidRPr="00874DD1">
              <w:t>MCPTT / On-network / Chat Group Call / Join Chat Group Session / Upgrade to Emergency / Cancel Emergency / Upgrade to Imminent Peril / Cancel Imminent Peril / Client Originated (CO)</w:t>
            </w:r>
          </w:p>
        </w:tc>
        <w:tc>
          <w:tcPr>
            <w:tcW w:w="920" w:type="dxa"/>
            <w:tcBorders>
              <w:top w:val="single" w:sz="4" w:space="0" w:color="auto"/>
              <w:left w:val="nil"/>
              <w:bottom w:val="single" w:sz="4" w:space="0" w:color="auto"/>
              <w:right w:val="single" w:sz="4" w:space="0" w:color="auto"/>
            </w:tcBorders>
          </w:tcPr>
          <w:p w14:paraId="1A942E83" w14:textId="2A7926C9"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2BA96BAD" w14:textId="77777777" w:rsidR="009F5260" w:rsidRPr="00874DD1" w:rsidRDefault="009F5260" w:rsidP="009F5260">
            <w:pPr>
              <w:pStyle w:val="TAC"/>
            </w:pPr>
          </w:p>
        </w:tc>
      </w:tr>
      <w:tr w:rsidR="009F5260" w:rsidRPr="00874DD1" w14:paraId="206063D3" w14:textId="1D948851"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9F5260" w:rsidRPr="00874DD1" w:rsidRDefault="009F5260" w:rsidP="009F5260">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9F5260" w:rsidRPr="00874DD1" w:rsidRDefault="009F5260" w:rsidP="009F5260">
            <w:pPr>
              <w:pStyle w:val="TAL"/>
            </w:pPr>
            <w:r w:rsidRPr="00874DD1">
              <w:t>MCPTT / On-network / Chat Group Call / Upgrade to Emergency / Cancel Emergency / Upgrade to Imminent Peril / Cancel Imminent Peril / Client Originated (CT)</w:t>
            </w:r>
          </w:p>
        </w:tc>
        <w:tc>
          <w:tcPr>
            <w:tcW w:w="920" w:type="dxa"/>
            <w:tcBorders>
              <w:top w:val="single" w:sz="4" w:space="0" w:color="auto"/>
              <w:left w:val="nil"/>
              <w:bottom w:val="single" w:sz="4" w:space="0" w:color="auto"/>
              <w:right w:val="single" w:sz="4" w:space="0" w:color="auto"/>
            </w:tcBorders>
          </w:tcPr>
          <w:p w14:paraId="591658B5" w14:textId="04D1B0AF"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663E554E" w14:textId="77777777" w:rsidR="009F5260" w:rsidRPr="00874DD1" w:rsidRDefault="009F5260" w:rsidP="009F5260">
            <w:pPr>
              <w:pStyle w:val="TAC"/>
            </w:pPr>
          </w:p>
        </w:tc>
      </w:tr>
      <w:tr w:rsidR="009F5260" w:rsidRPr="00874DD1" w14:paraId="771FDD66" w14:textId="005B6EED"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9F5260" w:rsidRPr="00874DD1" w:rsidRDefault="009F5260" w:rsidP="009F5260">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9F5260" w:rsidRPr="00874DD1" w:rsidRDefault="009F5260" w:rsidP="009F5260">
            <w:pPr>
              <w:pStyle w:val="TAL"/>
            </w:pPr>
            <w:r w:rsidRPr="00D80025">
              <w:t>On-network / Chat Group Call / Join Chat Group Session / Active functional alias / Client Originated (CO)</w:t>
            </w:r>
          </w:p>
        </w:tc>
        <w:tc>
          <w:tcPr>
            <w:tcW w:w="920" w:type="dxa"/>
            <w:tcBorders>
              <w:top w:val="single" w:sz="4" w:space="0" w:color="auto"/>
              <w:left w:val="nil"/>
              <w:bottom w:val="single" w:sz="4" w:space="0" w:color="auto"/>
              <w:right w:val="single" w:sz="4" w:space="0" w:color="auto"/>
            </w:tcBorders>
          </w:tcPr>
          <w:p w14:paraId="044CC16D" w14:textId="7B73DDDF" w:rsidR="009F5260" w:rsidRPr="00D80025"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4EBB288D" w14:textId="77777777" w:rsidR="009F5260" w:rsidRPr="00D80025" w:rsidRDefault="009F5260" w:rsidP="009F5260">
            <w:pPr>
              <w:pStyle w:val="TAC"/>
            </w:pPr>
          </w:p>
        </w:tc>
      </w:tr>
      <w:tr w:rsidR="009F5260" w:rsidRPr="00874DD1" w14:paraId="45BC3A97" w14:textId="7D0F9ABD"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9F5260" w:rsidRPr="00874DD1" w:rsidRDefault="009F5260" w:rsidP="009F5260">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9F5260" w:rsidRPr="00874DD1" w:rsidRDefault="009F5260" w:rsidP="009F5260">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920" w:type="dxa"/>
            <w:tcBorders>
              <w:top w:val="single" w:sz="4" w:space="0" w:color="auto"/>
              <w:left w:val="nil"/>
              <w:bottom w:val="single" w:sz="4" w:space="0" w:color="auto"/>
              <w:right w:val="single" w:sz="4" w:space="0" w:color="auto"/>
            </w:tcBorders>
          </w:tcPr>
          <w:p w14:paraId="4BF20CC0" w14:textId="2713ABF9"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5AB03401" w14:textId="77777777" w:rsidR="009F5260" w:rsidRPr="00874DD1" w:rsidRDefault="009F5260" w:rsidP="009F5260">
            <w:pPr>
              <w:pStyle w:val="TAC"/>
            </w:pPr>
          </w:p>
        </w:tc>
      </w:tr>
      <w:tr w:rsidR="009F5260" w:rsidRPr="00874DD1" w14:paraId="5288E83E" w14:textId="34C7E135"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9F5260" w:rsidRPr="00874DD1" w:rsidRDefault="009F5260" w:rsidP="009F5260">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9F5260" w:rsidRPr="00874DD1" w:rsidRDefault="009F5260" w:rsidP="009F5260">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920" w:type="dxa"/>
            <w:tcBorders>
              <w:top w:val="single" w:sz="4" w:space="0" w:color="auto"/>
              <w:left w:val="nil"/>
              <w:bottom w:val="single" w:sz="4" w:space="0" w:color="auto"/>
              <w:right w:val="single" w:sz="4" w:space="0" w:color="auto"/>
            </w:tcBorders>
          </w:tcPr>
          <w:p w14:paraId="6D4DF256" w14:textId="38B941F4"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31775BC" w14:textId="77777777" w:rsidR="009F5260" w:rsidRPr="00874DD1" w:rsidRDefault="009F5260" w:rsidP="009F5260">
            <w:pPr>
              <w:pStyle w:val="TAC"/>
            </w:pPr>
          </w:p>
        </w:tc>
      </w:tr>
      <w:tr w:rsidR="009F5260" w:rsidRPr="00874DD1" w14:paraId="256C4882" w14:textId="660C9213"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9F5260" w:rsidRPr="00874DD1" w:rsidRDefault="009F5260" w:rsidP="009F5260">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9F5260" w:rsidRPr="00874DD1" w:rsidRDefault="009F5260" w:rsidP="009F5260">
            <w:pPr>
              <w:pStyle w:val="TAL"/>
            </w:pPr>
            <w:r w:rsidRPr="00874DD1">
              <w:t>MCPTT / On-network / Private Call / On-demand / Automatic Commencement Mode / Without Floor Control / Client Originated (CO)</w:t>
            </w:r>
          </w:p>
        </w:tc>
        <w:tc>
          <w:tcPr>
            <w:tcW w:w="920" w:type="dxa"/>
            <w:tcBorders>
              <w:top w:val="single" w:sz="4" w:space="0" w:color="auto"/>
              <w:left w:val="nil"/>
              <w:bottom w:val="single" w:sz="4" w:space="0" w:color="auto"/>
              <w:right w:val="single" w:sz="4" w:space="0" w:color="auto"/>
            </w:tcBorders>
          </w:tcPr>
          <w:p w14:paraId="36CF6344" w14:textId="362406F5"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0B4CC895" w14:textId="77777777" w:rsidR="009F5260" w:rsidRPr="00874DD1" w:rsidRDefault="009F5260" w:rsidP="009F5260">
            <w:pPr>
              <w:pStyle w:val="TAC"/>
            </w:pPr>
          </w:p>
        </w:tc>
      </w:tr>
      <w:tr w:rsidR="009F5260" w:rsidRPr="00874DD1" w14:paraId="4A02A995" w14:textId="1BB7C244"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9F5260" w:rsidRPr="00874DD1" w:rsidRDefault="009F5260" w:rsidP="009F5260">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9F5260" w:rsidRPr="00874DD1" w:rsidRDefault="009F5260" w:rsidP="009F5260">
            <w:pPr>
              <w:pStyle w:val="TAL"/>
            </w:pPr>
            <w:r w:rsidRPr="00874DD1">
              <w:t>MCPTT / On-network / Private Call / On-demand / Automatic Commencement Mode / Without Floor Control / Client Terminated (CT)</w:t>
            </w:r>
          </w:p>
        </w:tc>
        <w:tc>
          <w:tcPr>
            <w:tcW w:w="920" w:type="dxa"/>
            <w:tcBorders>
              <w:top w:val="single" w:sz="4" w:space="0" w:color="auto"/>
              <w:left w:val="nil"/>
              <w:bottom w:val="single" w:sz="4" w:space="0" w:color="auto"/>
              <w:right w:val="single" w:sz="4" w:space="0" w:color="auto"/>
            </w:tcBorders>
          </w:tcPr>
          <w:p w14:paraId="5E7533D9" w14:textId="1F2BAC43"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3A45EC7" w14:textId="77777777" w:rsidR="009F5260" w:rsidRPr="00874DD1" w:rsidRDefault="009F5260" w:rsidP="009F5260">
            <w:pPr>
              <w:pStyle w:val="TAC"/>
            </w:pPr>
          </w:p>
        </w:tc>
      </w:tr>
      <w:tr w:rsidR="009F5260" w:rsidRPr="00874DD1" w14:paraId="423BACF4" w14:textId="03D4DB5A"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9F5260" w:rsidRPr="00874DD1" w:rsidRDefault="009F5260" w:rsidP="009F5260">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9F5260" w:rsidRPr="00874DD1" w:rsidRDefault="009F5260" w:rsidP="009F5260">
            <w:pPr>
              <w:pStyle w:val="TAL"/>
            </w:pPr>
            <w:r w:rsidRPr="00874DD1">
              <w:t>MCPTT / On-network / Private Call / Emergency Private Call / On-demand / Automatic Commencement Mode / Force of automatic commencement mode / Without Floor Control / Client Originated (CO)</w:t>
            </w:r>
          </w:p>
        </w:tc>
        <w:tc>
          <w:tcPr>
            <w:tcW w:w="920" w:type="dxa"/>
            <w:tcBorders>
              <w:top w:val="single" w:sz="4" w:space="0" w:color="auto"/>
              <w:left w:val="nil"/>
              <w:bottom w:val="single" w:sz="4" w:space="0" w:color="auto"/>
              <w:right w:val="single" w:sz="4" w:space="0" w:color="auto"/>
            </w:tcBorders>
          </w:tcPr>
          <w:p w14:paraId="791E7128" w14:textId="697C5636"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17EFC445" w14:textId="77777777" w:rsidR="009F5260" w:rsidRPr="00874DD1" w:rsidRDefault="009F5260" w:rsidP="009F5260">
            <w:pPr>
              <w:pStyle w:val="TAC"/>
            </w:pPr>
          </w:p>
        </w:tc>
      </w:tr>
      <w:tr w:rsidR="009F5260" w:rsidRPr="00874DD1" w14:paraId="45E77F82" w14:textId="644943DC"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9F5260" w:rsidRPr="00874DD1" w:rsidRDefault="009F5260" w:rsidP="009F5260">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9F5260" w:rsidRPr="00874DD1" w:rsidRDefault="009F5260" w:rsidP="009F5260">
            <w:pPr>
              <w:pStyle w:val="TAL"/>
            </w:pPr>
            <w:r w:rsidRPr="00874DD1">
              <w:t>MCPTT / On-network / Private Call / Emergency Private Call / On-demand / Manual Commencement Mode / Force of automatic commencement mode / Without Floor Control / Client Terminated (CT)</w:t>
            </w:r>
          </w:p>
        </w:tc>
        <w:tc>
          <w:tcPr>
            <w:tcW w:w="920" w:type="dxa"/>
            <w:tcBorders>
              <w:top w:val="single" w:sz="4" w:space="0" w:color="auto"/>
              <w:left w:val="nil"/>
              <w:bottom w:val="single" w:sz="4" w:space="0" w:color="auto"/>
              <w:right w:val="single" w:sz="4" w:space="0" w:color="auto"/>
            </w:tcBorders>
          </w:tcPr>
          <w:p w14:paraId="2111BFE9" w14:textId="62044795"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69BD42FC" w14:textId="77777777" w:rsidR="009F5260" w:rsidRPr="00874DD1" w:rsidRDefault="009F5260" w:rsidP="009F5260">
            <w:pPr>
              <w:pStyle w:val="TAC"/>
            </w:pPr>
          </w:p>
        </w:tc>
      </w:tr>
      <w:tr w:rsidR="009F5260" w:rsidRPr="00874DD1" w14:paraId="10CA9071" w14:textId="1CBFA540"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9F5260" w:rsidRPr="00874DD1" w:rsidRDefault="009F5260" w:rsidP="009F5260">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9F5260" w:rsidRPr="00874DD1" w:rsidRDefault="009F5260" w:rsidP="009F5260">
            <w:pPr>
              <w:pStyle w:val="TAL"/>
            </w:pPr>
            <w:r w:rsidRPr="00874DD1">
              <w:t>MCPTT / On-network / Private Call / On-demand / Manual Commencement Mode / Without Floor Control / Client Originated (CO)</w:t>
            </w:r>
          </w:p>
        </w:tc>
        <w:tc>
          <w:tcPr>
            <w:tcW w:w="920" w:type="dxa"/>
            <w:tcBorders>
              <w:top w:val="single" w:sz="4" w:space="0" w:color="auto"/>
              <w:left w:val="nil"/>
              <w:bottom w:val="single" w:sz="4" w:space="0" w:color="auto"/>
              <w:right w:val="single" w:sz="4" w:space="0" w:color="auto"/>
            </w:tcBorders>
          </w:tcPr>
          <w:p w14:paraId="2030E383" w14:textId="593B0388"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7F334AB5" w14:textId="77777777" w:rsidR="009F5260" w:rsidRPr="00874DD1" w:rsidRDefault="009F5260" w:rsidP="009F5260">
            <w:pPr>
              <w:pStyle w:val="TAC"/>
            </w:pPr>
          </w:p>
        </w:tc>
      </w:tr>
      <w:tr w:rsidR="009F5260" w:rsidRPr="00874DD1" w14:paraId="472A9F4A" w14:textId="6DC60660"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9F5260" w:rsidRPr="00874DD1" w:rsidRDefault="009F5260" w:rsidP="009F5260">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9F5260" w:rsidRPr="00874DD1" w:rsidRDefault="009F5260" w:rsidP="009F5260">
            <w:pPr>
              <w:pStyle w:val="TAL"/>
            </w:pPr>
            <w:r w:rsidRPr="00874DD1">
              <w:t>MCPTT / On-network / Private Call / On-demand / Manual Commencement Mode / Without Floor Control / Client Terminated (CT)</w:t>
            </w:r>
          </w:p>
        </w:tc>
        <w:tc>
          <w:tcPr>
            <w:tcW w:w="920" w:type="dxa"/>
            <w:tcBorders>
              <w:top w:val="single" w:sz="4" w:space="0" w:color="auto"/>
              <w:left w:val="nil"/>
              <w:bottom w:val="single" w:sz="4" w:space="0" w:color="auto"/>
              <w:right w:val="single" w:sz="4" w:space="0" w:color="auto"/>
            </w:tcBorders>
          </w:tcPr>
          <w:p w14:paraId="7F6242F4" w14:textId="48036188"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60EF7E32" w14:textId="77777777" w:rsidR="009F5260" w:rsidRPr="00874DD1" w:rsidRDefault="009F5260" w:rsidP="009F5260">
            <w:pPr>
              <w:pStyle w:val="TAC"/>
            </w:pPr>
          </w:p>
        </w:tc>
      </w:tr>
      <w:tr w:rsidR="009F5260" w:rsidRPr="00874DD1" w14:paraId="18001A87" w14:textId="5EC91E9A"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9F5260" w:rsidRPr="00874DD1" w:rsidRDefault="009F5260" w:rsidP="009F5260">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9F5260" w:rsidRPr="00874DD1" w:rsidRDefault="009F5260" w:rsidP="009F5260">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920" w:type="dxa"/>
            <w:tcBorders>
              <w:top w:val="single" w:sz="4" w:space="0" w:color="auto"/>
              <w:left w:val="nil"/>
              <w:bottom w:val="single" w:sz="4" w:space="0" w:color="auto"/>
              <w:right w:val="single" w:sz="4" w:space="0" w:color="auto"/>
            </w:tcBorders>
          </w:tcPr>
          <w:p w14:paraId="2448F3F9" w14:textId="44C1722D" w:rsidR="009F5260" w:rsidRPr="00CC74DB"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64A7DD00" w14:textId="77777777" w:rsidR="009F5260" w:rsidRPr="00CC74DB" w:rsidRDefault="009F5260" w:rsidP="009F5260">
            <w:pPr>
              <w:pStyle w:val="TAC"/>
            </w:pPr>
          </w:p>
        </w:tc>
      </w:tr>
      <w:tr w:rsidR="009F5260" w:rsidRPr="00874DD1" w14:paraId="09D1651D" w14:textId="16D627CA"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9F5260" w:rsidRPr="00874DD1" w:rsidRDefault="009F5260" w:rsidP="009F5260">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9F5260" w:rsidRPr="00874DD1" w:rsidRDefault="009F5260" w:rsidP="009F5260">
            <w:pPr>
              <w:pStyle w:val="TAL"/>
            </w:pPr>
            <w:r w:rsidRPr="00874DD1">
              <w:t>MCPTT / On-network / Private Call / Ambient listening call / Remotely initiated Ambient listening call / Remotely initiated ambient listening call release / Success / Client Terminated (CT)</w:t>
            </w:r>
          </w:p>
        </w:tc>
        <w:tc>
          <w:tcPr>
            <w:tcW w:w="920" w:type="dxa"/>
            <w:tcBorders>
              <w:top w:val="single" w:sz="4" w:space="0" w:color="auto"/>
              <w:left w:val="nil"/>
              <w:bottom w:val="single" w:sz="4" w:space="0" w:color="auto"/>
              <w:right w:val="single" w:sz="4" w:space="0" w:color="auto"/>
            </w:tcBorders>
          </w:tcPr>
          <w:p w14:paraId="12CB52D7" w14:textId="4C460509"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0C11B3E" w14:textId="77777777" w:rsidR="009F5260" w:rsidRPr="00874DD1" w:rsidRDefault="009F5260" w:rsidP="009F5260">
            <w:pPr>
              <w:pStyle w:val="TAC"/>
            </w:pPr>
          </w:p>
        </w:tc>
      </w:tr>
      <w:tr w:rsidR="009F5260" w:rsidRPr="00874DD1" w14:paraId="574FEC22" w14:textId="7B3EEF77"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9F5260" w:rsidRPr="00874DD1" w:rsidRDefault="009F5260" w:rsidP="009F5260">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9F5260" w:rsidRPr="00874DD1" w:rsidRDefault="009F5260" w:rsidP="009F5260">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920" w:type="dxa"/>
            <w:tcBorders>
              <w:top w:val="single" w:sz="4" w:space="0" w:color="auto"/>
              <w:left w:val="nil"/>
              <w:bottom w:val="single" w:sz="4" w:space="0" w:color="auto"/>
              <w:right w:val="single" w:sz="4" w:space="0" w:color="auto"/>
            </w:tcBorders>
          </w:tcPr>
          <w:p w14:paraId="2F02B822" w14:textId="353BF832"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8758F2F" w14:textId="77777777" w:rsidR="009F5260" w:rsidRPr="00874DD1" w:rsidRDefault="009F5260" w:rsidP="009F5260">
            <w:pPr>
              <w:pStyle w:val="TAC"/>
            </w:pPr>
          </w:p>
        </w:tc>
      </w:tr>
      <w:tr w:rsidR="009F5260" w:rsidRPr="00874DD1" w14:paraId="58172D42" w14:textId="1102C7BB"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9F5260" w:rsidRPr="00874DD1" w:rsidRDefault="009F5260" w:rsidP="009F5260">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9F5260" w:rsidRPr="00874DD1" w:rsidRDefault="009F5260" w:rsidP="009F5260">
            <w:pPr>
              <w:pStyle w:val="TAL"/>
            </w:pPr>
            <w:r w:rsidRPr="00874DD1">
              <w:t>MCPTT / On-network / Private Call / Ambient listening call / Locally initiated Ambient listening call / Locally initiated ambient listening call release / Success / Client Terminated (CT)</w:t>
            </w:r>
          </w:p>
        </w:tc>
        <w:tc>
          <w:tcPr>
            <w:tcW w:w="920" w:type="dxa"/>
            <w:tcBorders>
              <w:top w:val="single" w:sz="4" w:space="0" w:color="auto"/>
              <w:left w:val="nil"/>
              <w:bottom w:val="single" w:sz="4" w:space="0" w:color="auto"/>
              <w:right w:val="single" w:sz="4" w:space="0" w:color="auto"/>
            </w:tcBorders>
          </w:tcPr>
          <w:p w14:paraId="49F33457" w14:textId="58AD6C68" w:rsidR="009F5260" w:rsidRPr="00874DD1" w:rsidRDefault="009F5260" w:rsidP="009F5260">
            <w:pPr>
              <w:pStyle w:val="TAC"/>
            </w:pPr>
            <w:r>
              <w:t>X</w:t>
            </w:r>
          </w:p>
        </w:tc>
        <w:tc>
          <w:tcPr>
            <w:tcW w:w="920" w:type="dxa"/>
            <w:tcBorders>
              <w:top w:val="single" w:sz="4" w:space="0" w:color="auto"/>
              <w:left w:val="nil"/>
              <w:bottom w:val="single" w:sz="4" w:space="0" w:color="auto"/>
              <w:right w:val="single" w:sz="4" w:space="0" w:color="auto"/>
            </w:tcBorders>
          </w:tcPr>
          <w:p w14:paraId="32B5199D" w14:textId="77777777" w:rsidR="009F5260" w:rsidRPr="00874DD1" w:rsidRDefault="009F5260" w:rsidP="009F5260">
            <w:pPr>
              <w:pStyle w:val="TAC"/>
            </w:pPr>
          </w:p>
        </w:tc>
      </w:tr>
    </w:tbl>
    <w:p w14:paraId="1729F61C" w14:textId="77777777" w:rsidR="00A622B4" w:rsidRDefault="00A622B4" w:rsidP="00A622B4"/>
    <w:p w14:paraId="3FD34885" w14:textId="77777777" w:rsidR="00A622B4" w:rsidRPr="00874DD1" w:rsidRDefault="00A622B4" w:rsidP="00A622B4">
      <w:pPr>
        <w:pStyle w:val="Heading2"/>
      </w:pPr>
      <w:bookmarkStart w:id="412" w:name="_Toc178185925"/>
      <w:r w:rsidRPr="00874DD1">
        <w:t>A.3.</w:t>
      </w:r>
      <w:r>
        <w:t>2</w:t>
      </w:r>
      <w:r w:rsidRPr="00874DD1">
        <w:tab/>
      </w:r>
      <w:proofErr w:type="spellStart"/>
      <w:r w:rsidRPr="00874DD1">
        <w:t>MC</w:t>
      </w:r>
      <w:r>
        <w:t>Video</w:t>
      </w:r>
      <w:proofErr w:type="spellEnd"/>
      <w:r w:rsidRPr="00874DD1">
        <w:t xml:space="preserve"> Client Test Suites</w:t>
      </w:r>
      <w:bookmarkEnd w:id="412"/>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413" w:name="_Toc178185926"/>
      <w:r w:rsidRPr="00874DD1">
        <w:t>A.3.</w:t>
      </w:r>
      <w:r>
        <w:t>3</w:t>
      </w:r>
      <w:r w:rsidRPr="00874DD1">
        <w:tab/>
      </w:r>
      <w:proofErr w:type="spellStart"/>
      <w:r w:rsidRPr="00874DD1">
        <w:t>MC</w:t>
      </w:r>
      <w:r>
        <w:t>Data</w:t>
      </w:r>
      <w:proofErr w:type="spellEnd"/>
      <w:r w:rsidRPr="00874DD1">
        <w:t xml:space="preserve"> Client Test Suites</w:t>
      </w:r>
      <w:bookmarkEnd w:id="413"/>
    </w:p>
    <w:p w14:paraId="143E26AA" w14:textId="77777777" w:rsidR="009F5260" w:rsidRDefault="00A622B4" w:rsidP="009F5260">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2F5DF6AA" w14:textId="77777777" w:rsidR="009F5260" w:rsidRDefault="009F5260" w:rsidP="009F5260">
      <w:pPr>
        <w:rPr>
          <w:rFonts w:eastAsia="SimSun"/>
        </w:rPr>
      </w:pPr>
      <w:r>
        <w:rPr>
          <w:rFonts w:eastAsia="SimSun"/>
        </w:rPr>
        <w:t>For a given test case, the following variants are distinguished (if applicable):</w:t>
      </w:r>
    </w:p>
    <w:p w14:paraId="42CCA65C" w14:textId="77777777" w:rsidR="009F5260" w:rsidRPr="00C22C3A" w:rsidRDefault="009F5260" w:rsidP="009F5260">
      <w:pPr>
        <w:pStyle w:val="B1"/>
        <w:rPr>
          <w:rFonts w:eastAsia="SimSun"/>
          <w:lang w:eastAsia="en-US"/>
        </w:rPr>
      </w:pPr>
      <w:r w:rsidRPr="00C22C3A">
        <w:rPr>
          <w:rFonts w:eastAsia="SimSun"/>
          <w:lang w:eastAsia="en-US"/>
        </w:rPr>
        <w:t>-</w:t>
      </w:r>
      <w:r w:rsidRPr="00C22C3A">
        <w:rPr>
          <w:rFonts w:eastAsia="SimSun"/>
          <w:lang w:eastAsia="en-US"/>
        </w:rPr>
        <w:tab/>
        <w:t>IPCAN: MCX IPCAN test model.</w:t>
      </w:r>
    </w:p>
    <w:p w14:paraId="4016DFA7" w14:textId="77777777" w:rsidR="009F5260" w:rsidRPr="00C22C3A" w:rsidRDefault="009F5260" w:rsidP="009F5260">
      <w:pPr>
        <w:pStyle w:val="B1"/>
        <w:rPr>
          <w:rFonts w:eastAsia="SimSun"/>
          <w:lang w:eastAsia="en-US"/>
        </w:rPr>
      </w:pPr>
      <w:r w:rsidRPr="00C22C3A">
        <w:rPr>
          <w:rFonts w:eastAsia="SimSun"/>
          <w:lang w:eastAsia="en-US"/>
        </w:rPr>
        <w:t>-</w:t>
      </w:r>
      <w:r w:rsidRPr="00C22C3A">
        <w:rPr>
          <w:rFonts w:eastAsia="SimSun"/>
          <w:lang w:eastAsia="en-US"/>
        </w:rPr>
        <w:tab/>
        <w:t>EUTRA: MCX EUTRA test model.</w:t>
      </w:r>
    </w:p>
    <w:p w14:paraId="488EE767" w14:textId="77777777" w:rsidR="009F5260" w:rsidRPr="00714D38" w:rsidRDefault="009F5260" w:rsidP="009F5260">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02599B07" w14:textId="2D503D2D" w:rsidR="00A622B4" w:rsidRPr="00874DD1" w:rsidRDefault="009F5260" w:rsidP="009F5260">
      <w:pPr>
        <w:overflowPunct/>
        <w:autoSpaceDE/>
        <w:autoSpaceDN/>
        <w:adjustRightInd/>
        <w:textAlignment w:val="auto"/>
        <w:rPr>
          <w:rFonts w:eastAsia="SimSun"/>
          <w:lang w:eastAsia="en-US"/>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 xml:space="preserve">-1: </w:t>
      </w:r>
      <w:proofErr w:type="spellStart"/>
      <w:r w:rsidRPr="00874DD1">
        <w:rPr>
          <w:rFonts w:ascii="Arial" w:hAnsi="Arial" w:cs="Arial"/>
          <w:b/>
          <w:lang w:eastAsia="en-US"/>
        </w:rPr>
        <w:t>MC</w:t>
      </w:r>
      <w:r>
        <w:rPr>
          <w:rFonts w:ascii="Arial" w:hAnsi="Arial" w:cs="Arial"/>
          <w:b/>
          <w:lang w:eastAsia="en-US"/>
        </w:rPr>
        <w:t>Data</w:t>
      </w:r>
      <w:proofErr w:type="spellEnd"/>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10350" w:type="dxa"/>
        <w:jc w:val="center"/>
        <w:tblLayout w:type="fixed"/>
        <w:tblCellMar>
          <w:left w:w="28" w:type="dxa"/>
          <w:right w:w="0" w:type="dxa"/>
        </w:tblCellMar>
        <w:tblLook w:val="04A0" w:firstRow="1" w:lastRow="0" w:firstColumn="1" w:lastColumn="0" w:noHBand="0" w:noVBand="1"/>
      </w:tblPr>
      <w:tblGrid>
        <w:gridCol w:w="1562"/>
        <w:gridCol w:w="6948"/>
        <w:gridCol w:w="920"/>
        <w:gridCol w:w="920"/>
      </w:tblGrid>
      <w:tr w:rsidR="009F5260" w:rsidRPr="00874DD1" w14:paraId="43925452" w14:textId="0F29A502"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9F5260" w:rsidRPr="00874DD1" w:rsidRDefault="009F5260" w:rsidP="009F5260">
            <w:pPr>
              <w:pStyle w:val="TAH"/>
              <w:rPr>
                <w:snapToGrid w:val="0"/>
                <w:szCs w:val="18"/>
                <w:lang w:eastAsia="de-DE"/>
              </w:rPr>
            </w:pPr>
            <w:r w:rsidRPr="00874DD1">
              <w:rPr>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9F5260" w:rsidRPr="00874DD1" w:rsidRDefault="009F5260" w:rsidP="009F5260">
            <w:pPr>
              <w:pStyle w:val="TAH"/>
              <w:rPr>
                <w:szCs w:val="18"/>
                <w:lang w:eastAsia="en-US"/>
              </w:rPr>
            </w:pPr>
            <w:r w:rsidRPr="00874DD1">
              <w:rPr>
                <w:lang w:eastAsia="en-US"/>
              </w:rPr>
              <w:t>Description</w:t>
            </w:r>
          </w:p>
        </w:tc>
        <w:tc>
          <w:tcPr>
            <w:tcW w:w="920" w:type="dxa"/>
            <w:tcBorders>
              <w:top w:val="single" w:sz="4" w:space="0" w:color="auto"/>
              <w:left w:val="nil"/>
              <w:bottom w:val="single" w:sz="4" w:space="0" w:color="auto"/>
              <w:right w:val="single" w:sz="4" w:space="0" w:color="auto"/>
            </w:tcBorders>
          </w:tcPr>
          <w:p w14:paraId="60E3A8DE" w14:textId="1583ABD0" w:rsidR="009F5260" w:rsidRPr="00874DD1" w:rsidRDefault="009F5260" w:rsidP="009F5260">
            <w:pPr>
              <w:pStyle w:val="TAH"/>
              <w:rPr>
                <w:lang w:eastAsia="en-US"/>
              </w:rPr>
            </w:pPr>
            <w:r>
              <w:rPr>
                <w:lang w:eastAsia="en-US"/>
              </w:rPr>
              <w:t>IPCAN</w:t>
            </w:r>
          </w:p>
        </w:tc>
        <w:tc>
          <w:tcPr>
            <w:tcW w:w="920" w:type="dxa"/>
            <w:tcBorders>
              <w:top w:val="single" w:sz="4" w:space="0" w:color="auto"/>
              <w:left w:val="nil"/>
              <w:bottom w:val="single" w:sz="4" w:space="0" w:color="auto"/>
              <w:right w:val="single" w:sz="4" w:space="0" w:color="auto"/>
            </w:tcBorders>
          </w:tcPr>
          <w:p w14:paraId="4BAC092E" w14:textId="7762FC16" w:rsidR="009F5260" w:rsidRPr="00874DD1" w:rsidRDefault="009F5260" w:rsidP="009F5260">
            <w:pPr>
              <w:pStyle w:val="TAH"/>
              <w:rPr>
                <w:lang w:eastAsia="en-US"/>
              </w:rPr>
            </w:pPr>
            <w:r>
              <w:rPr>
                <w:lang w:eastAsia="en-US"/>
              </w:rPr>
              <w:t>EUTRA</w:t>
            </w:r>
          </w:p>
        </w:tc>
      </w:tr>
      <w:tr w:rsidR="009F5260" w:rsidRPr="00874DD1" w14:paraId="4EFC7B9A" w14:textId="21E9002E"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9F5260" w:rsidRPr="00874DD1" w:rsidRDefault="009F5260" w:rsidP="009F5260">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9F5260" w:rsidRPr="00B64256" w:rsidRDefault="009F5260" w:rsidP="009F5260">
            <w:pPr>
              <w:pStyle w:val="TAL"/>
            </w:pPr>
            <w:r w:rsidRPr="00FD758A">
              <w:t>Configuration / Authentication / User Authorization / UE Configuration / User Profile / Key Generation</w:t>
            </w:r>
          </w:p>
        </w:tc>
        <w:tc>
          <w:tcPr>
            <w:tcW w:w="920" w:type="dxa"/>
            <w:tcBorders>
              <w:top w:val="single" w:sz="4" w:space="0" w:color="auto"/>
              <w:left w:val="nil"/>
              <w:bottom w:val="single" w:sz="4" w:space="0" w:color="auto"/>
              <w:right w:val="single" w:sz="4" w:space="0" w:color="auto"/>
            </w:tcBorders>
          </w:tcPr>
          <w:p w14:paraId="56681E0A" w14:textId="2B6DDAAB" w:rsidR="009F5260" w:rsidRPr="00FD758A" w:rsidRDefault="009F5260" w:rsidP="009F5260">
            <w:pPr>
              <w:pStyle w:val="TAC"/>
              <w:rPr>
                <w:szCs w:val="18"/>
              </w:rPr>
            </w:pPr>
            <w:r>
              <w:rPr>
                <w:szCs w:val="18"/>
              </w:rPr>
              <w:t>X</w:t>
            </w:r>
          </w:p>
        </w:tc>
        <w:tc>
          <w:tcPr>
            <w:tcW w:w="920" w:type="dxa"/>
            <w:tcBorders>
              <w:top w:val="single" w:sz="4" w:space="0" w:color="auto"/>
              <w:left w:val="nil"/>
              <w:bottom w:val="single" w:sz="4" w:space="0" w:color="auto"/>
              <w:right w:val="single" w:sz="4" w:space="0" w:color="auto"/>
            </w:tcBorders>
          </w:tcPr>
          <w:p w14:paraId="02B8AFB8" w14:textId="77777777" w:rsidR="009F5260" w:rsidRPr="00FD758A" w:rsidRDefault="009F5260" w:rsidP="009F5260">
            <w:pPr>
              <w:pStyle w:val="TAC"/>
              <w:rPr>
                <w:szCs w:val="18"/>
              </w:rPr>
            </w:pPr>
          </w:p>
        </w:tc>
      </w:tr>
      <w:tr w:rsidR="009F5260" w:rsidRPr="00874DD1" w14:paraId="79F1D61A" w14:textId="0239D281"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9F5260" w:rsidRPr="00874DD1" w:rsidRDefault="009F5260" w:rsidP="009F5260">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0F29CBED" w:rsidR="009F5260" w:rsidRPr="00B64256" w:rsidRDefault="009F5260" w:rsidP="009F5260">
            <w:pPr>
              <w:pStyle w:val="TAL"/>
            </w:pPr>
            <w:r w:rsidRPr="00FD758A">
              <w:t>On-network / Short Data Service (SDS) / Standalone SDS Using Signal</w:t>
            </w:r>
            <w:r>
              <w:t>l</w:t>
            </w:r>
            <w:r w:rsidRPr="00FD758A">
              <w:t>ing Control Plane / One-to-one Standalone SDS / Client Originated (CO)</w:t>
            </w:r>
          </w:p>
        </w:tc>
        <w:tc>
          <w:tcPr>
            <w:tcW w:w="920" w:type="dxa"/>
            <w:tcBorders>
              <w:top w:val="single" w:sz="4" w:space="0" w:color="auto"/>
              <w:left w:val="nil"/>
              <w:bottom w:val="single" w:sz="4" w:space="0" w:color="auto"/>
              <w:right w:val="single" w:sz="4" w:space="0" w:color="auto"/>
            </w:tcBorders>
          </w:tcPr>
          <w:p w14:paraId="2A1483C0" w14:textId="306AA392" w:rsidR="009F5260" w:rsidRPr="00FD758A" w:rsidRDefault="009F5260" w:rsidP="009F5260">
            <w:pPr>
              <w:pStyle w:val="TAC"/>
              <w:rPr>
                <w:szCs w:val="18"/>
              </w:rPr>
            </w:pPr>
            <w:r>
              <w:rPr>
                <w:szCs w:val="18"/>
              </w:rPr>
              <w:t>X</w:t>
            </w:r>
          </w:p>
        </w:tc>
        <w:tc>
          <w:tcPr>
            <w:tcW w:w="920" w:type="dxa"/>
            <w:tcBorders>
              <w:top w:val="single" w:sz="4" w:space="0" w:color="auto"/>
              <w:left w:val="nil"/>
              <w:bottom w:val="single" w:sz="4" w:space="0" w:color="auto"/>
              <w:right w:val="single" w:sz="4" w:space="0" w:color="auto"/>
            </w:tcBorders>
          </w:tcPr>
          <w:p w14:paraId="7F4D5C3A" w14:textId="77777777" w:rsidR="009F5260" w:rsidRPr="00FD758A" w:rsidRDefault="009F5260" w:rsidP="009F5260">
            <w:pPr>
              <w:pStyle w:val="TAC"/>
              <w:rPr>
                <w:szCs w:val="18"/>
              </w:rPr>
            </w:pPr>
          </w:p>
        </w:tc>
      </w:tr>
      <w:tr w:rsidR="009F5260" w:rsidRPr="00874DD1" w14:paraId="653728F4" w14:textId="55D82B34"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9F5260" w:rsidRPr="00874DD1" w:rsidRDefault="009F5260" w:rsidP="009F5260">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5CC5025A" w:rsidR="009F5260" w:rsidRPr="00B64256" w:rsidRDefault="009F5260" w:rsidP="009F5260">
            <w:pPr>
              <w:pStyle w:val="TAL"/>
            </w:pPr>
            <w:r w:rsidRPr="00FD758A">
              <w:t>On-network / Short Data Service (SDS) / Standalone SDS Using Signal</w:t>
            </w:r>
            <w:r>
              <w:t>l</w:t>
            </w:r>
            <w:r w:rsidRPr="00FD758A">
              <w:t>ing Control Plane / Group Standalone SDS / Client Originated (CO)</w:t>
            </w:r>
          </w:p>
        </w:tc>
        <w:tc>
          <w:tcPr>
            <w:tcW w:w="920" w:type="dxa"/>
            <w:tcBorders>
              <w:top w:val="single" w:sz="4" w:space="0" w:color="auto"/>
              <w:left w:val="nil"/>
              <w:bottom w:val="single" w:sz="4" w:space="0" w:color="auto"/>
              <w:right w:val="single" w:sz="4" w:space="0" w:color="auto"/>
            </w:tcBorders>
          </w:tcPr>
          <w:p w14:paraId="0EAEBE92" w14:textId="0611DC87" w:rsidR="009F5260" w:rsidRPr="00FD758A" w:rsidRDefault="009F5260" w:rsidP="009F5260">
            <w:pPr>
              <w:pStyle w:val="TAC"/>
              <w:rPr>
                <w:szCs w:val="18"/>
              </w:rPr>
            </w:pPr>
            <w:r>
              <w:rPr>
                <w:szCs w:val="18"/>
              </w:rPr>
              <w:t>X</w:t>
            </w:r>
          </w:p>
        </w:tc>
        <w:tc>
          <w:tcPr>
            <w:tcW w:w="920" w:type="dxa"/>
            <w:tcBorders>
              <w:top w:val="single" w:sz="4" w:space="0" w:color="auto"/>
              <w:left w:val="nil"/>
              <w:bottom w:val="single" w:sz="4" w:space="0" w:color="auto"/>
              <w:right w:val="single" w:sz="4" w:space="0" w:color="auto"/>
            </w:tcBorders>
          </w:tcPr>
          <w:p w14:paraId="60FE521D" w14:textId="77777777" w:rsidR="009F5260" w:rsidRPr="00FD758A" w:rsidRDefault="009F5260" w:rsidP="009F5260">
            <w:pPr>
              <w:pStyle w:val="TAC"/>
              <w:rPr>
                <w:szCs w:val="18"/>
              </w:rPr>
            </w:pPr>
          </w:p>
        </w:tc>
      </w:tr>
      <w:tr w:rsidR="009F5260" w:rsidRPr="00874DD1" w14:paraId="69671DCD" w14:textId="17A115C7" w:rsidTr="009F526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9F5260" w:rsidRPr="00874DD1" w:rsidRDefault="009F5260" w:rsidP="009F5260">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2E98B27B" w:rsidR="009F5260" w:rsidRPr="00B64256" w:rsidRDefault="009F5260" w:rsidP="009F5260">
            <w:pPr>
              <w:pStyle w:val="TAL"/>
            </w:pPr>
            <w:r w:rsidRPr="00FD758A">
              <w:t>On-network / Short Data Service (SDS) / Standalone SDS Using Signal</w:t>
            </w:r>
            <w:r>
              <w:t>l</w:t>
            </w:r>
            <w:r w:rsidRPr="00FD758A">
              <w:t>ing Control Plane / Group Standalone SDS / Client Terminated (CT)</w:t>
            </w:r>
          </w:p>
        </w:tc>
        <w:tc>
          <w:tcPr>
            <w:tcW w:w="920" w:type="dxa"/>
            <w:tcBorders>
              <w:top w:val="single" w:sz="4" w:space="0" w:color="auto"/>
              <w:left w:val="nil"/>
              <w:bottom w:val="single" w:sz="4" w:space="0" w:color="auto"/>
              <w:right w:val="single" w:sz="4" w:space="0" w:color="auto"/>
            </w:tcBorders>
          </w:tcPr>
          <w:p w14:paraId="657A7C1B" w14:textId="7645DB44" w:rsidR="009F5260" w:rsidRPr="00FD758A" w:rsidRDefault="009F5260" w:rsidP="009F5260">
            <w:pPr>
              <w:pStyle w:val="TAC"/>
              <w:rPr>
                <w:szCs w:val="18"/>
              </w:rPr>
            </w:pPr>
            <w:r>
              <w:rPr>
                <w:szCs w:val="18"/>
              </w:rPr>
              <w:t>X</w:t>
            </w:r>
          </w:p>
        </w:tc>
        <w:tc>
          <w:tcPr>
            <w:tcW w:w="920" w:type="dxa"/>
            <w:tcBorders>
              <w:top w:val="single" w:sz="4" w:space="0" w:color="auto"/>
              <w:left w:val="nil"/>
              <w:bottom w:val="single" w:sz="4" w:space="0" w:color="auto"/>
              <w:right w:val="single" w:sz="4" w:space="0" w:color="auto"/>
            </w:tcBorders>
          </w:tcPr>
          <w:p w14:paraId="19CD34B5" w14:textId="77777777" w:rsidR="009F5260" w:rsidRPr="00FD758A" w:rsidRDefault="009F5260" w:rsidP="009F5260">
            <w:pPr>
              <w:pStyle w:val="TAC"/>
              <w:rPr>
                <w:szCs w:val="18"/>
              </w:rPr>
            </w:pP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4" w:name="_Toc27406725"/>
      <w:bookmarkStart w:id="415" w:name="_Toc36037492"/>
      <w:bookmarkStart w:id="416" w:name="_Toc43837863"/>
      <w:bookmarkStart w:id="417" w:name="_Toc51832408"/>
      <w:bookmarkStart w:id="418" w:name="_Toc60167112"/>
      <w:bookmarkStart w:id="419" w:name="_Toc68108954"/>
      <w:bookmarkStart w:id="420" w:name="_Toc75458763"/>
      <w:bookmarkStart w:id="421" w:name="_Toc90631888"/>
      <w:bookmarkStart w:id="422" w:name="_Toc178185927"/>
      <w:r w:rsidR="00080512" w:rsidRPr="00874DD1">
        <w:lastRenderedPageBreak/>
        <w:t>An</w:t>
      </w:r>
      <w:r w:rsidRPr="00874DD1">
        <w:t xml:space="preserve">nex </w:t>
      </w:r>
      <w:r w:rsidR="00080512" w:rsidRPr="00874DD1">
        <w:t>B (informative):</w:t>
      </w:r>
      <w:r w:rsidR="00080512" w:rsidRPr="00874DD1">
        <w:br/>
      </w:r>
      <w:r w:rsidRPr="00874DD1">
        <w:t>Style Guide</w:t>
      </w:r>
      <w:bookmarkEnd w:id="414"/>
      <w:bookmarkEnd w:id="415"/>
      <w:bookmarkEnd w:id="416"/>
      <w:bookmarkEnd w:id="417"/>
      <w:bookmarkEnd w:id="418"/>
      <w:bookmarkEnd w:id="419"/>
      <w:bookmarkEnd w:id="420"/>
      <w:bookmarkEnd w:id="421"/>
      <w:bookmarkEnd w:id="422"/>
    </w:p>
    <w:p w14:paraId="6997EE3A" w14:textId="77777777" w:rsidR="008174DE" w:rsidRPr="00874DD1" w:rsidRDefault="008174DE" w:rsidP="008174DE">
      <w:pPr>
        <w:pStyle w:val="Heading1"/>
      </w:pPr>
      <w:bookmarkStart w:id="423" w:name="_Toc27406726"/>
      <w:bookmarkStart w:id="424" w:name="_Toc36037493"/>
      <w:bookmarkStart w:id="425" w:name="_Toc43837864"/>
      <w:bookmarkStart w:id="426" w:name="_Toc51832409"/>
      <w:bookmarkStart w:id="427" w:name="_Toc60167113"/>
      <w:bookmarkStart w:id="428" w:name="_Toc68108955"/>
      <w:bookmarkStart w:id="429" w:name="_Toc75458764"/>
      <w:bookmarkStart w:id="430" w:name="_Toc90631889"/>
      <w:bookmarkStart w:id="431" w:name="_Toc178185928"/>
      <w:r w:rsidRPr="00874DD1">
        <w:t>B.1</w:t>
      </w:r>
      <w:r w:rsidRPr="00874DD1">
        <w:tab/>
        <w:t>Introduction</w:t>
      </w:r>
      <w:bookmarkEnd w:id="423"/>
      <w:bookmarkEnd w:id="424"/>
      <w:bookmarkEnd w:id="425"/>
      <w:bookmarkEnd w:id="426"/>
      <w:bookmarkEnd w:id="427"/>
      <w:bookmarkEnd w:id="428"/>
      <w:bookmarkEnd w:id="429"/>
      <w:bookmarkEnd w:id="430"/>
      <w:bookmarkEnd w:id="431"/>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32" w:name="_Toc27406727"/>
      <w:bookmarkStart w:id="433" w:name="_Toc36037494"/>
      <w:bookmarkStart w:id="434" w:name="_Toc43837865"/>
      <w:bookmarkStart w:id="435" w:name="_Toc51832410"/>
      <w:bookmarkStart w:id="436" w:name="_Toc60167114"/>
      <w:bookmarkStart w:id="437" w:name="_Toc68108956"/>
      <w:bookmarkStart w:id="438" w:name="_Toc75458765"/>
      <w:bookmarkStart w:id="439" w:name="_Toc90631890"/>
      <w:bookmarkStart w:id="440" w:name="_Toc178185929"/>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41" w:name="historyclause"/>
      <w:r w:rsidR="00C12660" w:rsidRPr="00874DD1">
        <w:t xml:space="preserve">Common </w:t>
      </w:r>
      <w:r w:rsidRPr="00874DD1">
        <w:t>TTCN-3 Definitions</w:t>
      </w:r>
      <w:bookmarkEnd w:id="432"/>
      <w:bookmarkEnd w:id="433"/>
      <w:bookmarkEnd w:id="434"/>
      <w:bookmarkEnd w:id="435"/>
      <w:bookmarkEnd w:id="436"/>
      <w:bookmarkEnd w:id="437"/>
      <w:bookmarkEnd w:id="438"/>
      <w:bookmarkEnd w:id="439"/>
      <w:bookmarkEnd w:id="440"/>
    </w:p>
    <w:p w14:paraId="3EFBFF70" w14:textId="77777777" w:rsidR="00C12660" w:rsidRPr="00874DD1" w:rsidRDefault="00C12660" w:rsidP="00C12660">
      <w:pPr>
        <w:pStyle w:val="Heading1"/>
      </w:pPr>
      <w:bookmarkStart w:id="442" w:name="_Toc21004084"/>
      <w:bookmarkStart w:id="443" w:name="_Toc29378222"/>
      <w:bookmarkStart w:id="444" w:name="_Toc36040556"/>
      <w:bookmarkStart w:id="445" w:name="_Toc43923631"/>
      <w:bookmarkStart w:id="446" w:name="_Toc51925609"/>
      <w:bookmarkStart w:id="447" w:name="_Toc52278700"/>
      <w:bookmarkStart w:id="448" w:name="_Toc60167115"/>
      <w:bookmarkStart w:id="449" w:name="_Toc68108957"/>
      <w:bookmarkStart w:id="450" w:name="_Toc75458766"/>
      <w:bookmarkStart w:id="451" w:name="_Toc90631891"/>
      <w:bookmarkStart w:id="452" w:name="_Toc178185930"/>
      <w:bookmarkStart w:id="453" w:name="_Toc27406728"/>
      <w:bookmarkStart w:id="454" w:name="_Toc36037495"/>
      <w:bookmarkStart w:id="455" w:name="_Toc43837866"/>
      <w:bookmarkStart w:id="456" w:name="_Toc51832411"/>
      <w:r w:rsidRPr="00874DD1">
        <w:t>C.0</w:t>
      </w:r>
      <w:r w:rsidRPr="00874DD1">
        <w:tab/>
        <w:t>Introduction</w:t>
      </w:r>
      <w:bookmarkEnd w:id="442"/>
      <w:bookmarkEnd w:id="443"/>
      <w:bookmarkEnd w:id="444"/>
      <w:bookmarkEnd w:id="445"/>
      <w:bookmarkEnd w:id="446"/>
      <w:bookmarkEnd w:id="447"/>
      <w:bookmarkEnd w:id="448"/>
      <w:bookmarkEnd w:id="449"/>
      <w:bookmarkEnd w:id="450"/>
      <w:bookmarkEnd w:id="451"/>
      <w:bookmarkEnd w:id="452"/>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r>
      <w:proofErr w:type="spellStart"/>
      <w:r w:rsidRPr="00874DD1">
        <w:rPr>
          <w:rFonts w:ascii="Arial" w:hAnsi="Arial"/>
          <w:sz w:val="36"/>
          <w:lang w:eastAsia="en-US"/>
        </w:rPr>
        <w:t>SRTP_ASP_TypeDefs</w:t>
      </w:r>
      <w:proofErr w:type="spellEnd"/>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r>
      <w:proofErr w:type="spellStart"/>
      <w:r w:rsidRPr="00874DD1">
        <w:rPr>
          <w:rFonts w:ascii="Arial" w:hAnsi="Arial"/>
          <w:sz w:val="32"/>
          <w:lang w:eastAsia="en-US"/>
        </w:rPr>
        <w:t>Type_Definitions</w:t>
      </w:r>
      <w:proofErr w:type="spellEnd"/>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SRTP_EncryptionAlgorithm_Type</w:t>
            </w:r>
            <w:proofErr w:type="spellEnd"/>
          </w:p>
        </w:tc>
      </w:tr>
      <w:bookmarkEnd w:id="457"/>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8"/>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SRTP_PRF_Type</w:t>
            </w:r>
            <w:proofErr w:type="spellEnd"/>
          </w:p>
        </w:tc>
      </w:tr>
      <w:bookmarkEnd w:id="459"/>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SRTP_SecurityProfile_Type</w:t>
            </w:r>
            <w:proofErr w:type="spellEnd"/>
          </w:p>
        </w:tc>
      </w:tr>
      <w:bookmarkEnd w:id="460"/>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Table E.4.2-1 (RTCP: CSK and </w:t>
            </w:r>
            <w:proofErr w:type="spellStart"/>
            <w:r w:rsidRPr="00874DD1">
              <w:rPr>
                <w:rFonts w:ascii="Arial" w:hAnsi="Arial"/>
                <w:sz w:val="18"/>
                <w:lang w:eastAsia="en-US"/>
              </w:rPr>
              <w:t>MuSiK</w:t>
            </w:r>
            <w:proofErr w:type="spellEnd"/>
            <w:r w:rsidRPr="00874DD1">
              <w:rPr>
                <w:rFonts w:ascii="Arial" w:hAnsi="Arial"/>
                <w:sz w:val="18"/>
                <w:lang w:eastAsia="en-US"/>
              </w:rPr>
              <w:t>)):</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EncryptionAlgorithm</w:t>
            </w:r>
            <w:proofErr w:type="spellEnd"/>
          </w:p>
        </w:tc>
        <w:tc>
          <w:tcPr>
            <w:tcW w:w="2464" w:type="dxa"/>
            <w:tcBorders>
              <w:top w:val="double" w:sz="4" w:space="0" w:color="auto"/>
            </w:tcBorders>
            <w:shd w:val="clear" w:color="auto" w:fill="auto"/>
          </w:tcPr>
          <w:p w14:paraId="6B457E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EncryptionAlgorithm_Type" w:history="1">
              <w:proofErr w:type="spellStart"/>
              <w:r w:rsidRPr="00874DD1">
                <w:rPr>
                  <w:rFonts w:ascii="Arial" w:hAnsi="Arial"/>
                  <w:color w:val="0563C1"/>
                  <w:sz w:val="18"/>
                  <w:u w:val="single"/>
                  <w:lang w:eastAsia="en-US"/>
                </w:rPr>
                <w:t>SRTP_EncryptionAlgorithm_Type</w:t>
              </w:r>
              <w:proofErr w:type="spellEnd"/>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SessionEncryptionKeyLength</w:t>
            </w:r>
            <w:proofErr w:type="spellEnd"/>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AuthenticationAlgorithm</w:t>
            </w:r>
            <w:proofErr w:type="spellEnd"/>
          </w:p>
        </w:tc>
        <w:tc>
          <w:tcPr>
            <w:tcW w:w="2464" w:type="dxa"/>
            <w:shd w:val="clear" w:color="auto" w:fill="auto"/>
          </w:tcPr>
          <w:p w14:paraId="1384AE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SessionSaltKeyLength</w:t>
            </w:r>
            <w:proofErr w:type="spellEnd"/>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PRF_Type" w:history="1">
              <w:proofErr w:type="spellStart"/>
              <w:r w:rsidRPr="00874DD1">
                <w:rPr>
                  <w:rFonts w:ascii="Arial" w:hAnsi="Arial"/>
                  <w:color w:val="0563C1"/>
                  <w:sz w:val="18"/>
                  <w:u w:val="single"/>
                  <w:lang w:eastAsia="en-US"/>
                </w:rPr>
                <w:t>SRTP_PRF_Type</w:t>
              </w:r>
              <w:proofErr w:type="spellEnd"/>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KeyDerivationRate</w:t>
            </w:r>
            <w:proofErr w:type="spellEnd"/>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ROC_TransmissionRate</w:t>
            </w:r>
            <w:proofErr w:type="spellEnd"/>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SRTP_AuthenticationTagLength</w:t>
            </w:r>
            <w:proofErr w:type="spellEnd"/>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SRTCP_AuthenticationTagLength</w:t>
            </w:r>
            <w:proofErr w:type="spellEnd"/>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AEAD_AuthenticationTagLength</w:t>
            </w:r>
            <w:proofErr w:type="spellEnd"/>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SRTP_KeyInfo_Type</w:t>
            </w:r>
            <w:proofErr w:type="spellEnd"/>
          </w:p>
        </w:tc>
      </w:tr>
      <w:bookmarkEnd w:id="461"/>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MasterKey</w:t>
            </w:r>
            <w:proofErr w:type="spellEnd"/>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MasterSalt</w:t>
            </w:r>
            <w:proofErr w:type="spellEnd"/>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=&gt; </w:t>
            </w:r>
            <w:proofErr w:type="spellStart"/>
            <w:r w:rsidRPr="00874DD1">
              <w:rPr>
                <w:rFonts w:ascii="Arial" w:hAnsi="Arial"/>
                <w:sz w:val="18"/>
                <w:lang w:eastAsia="en-US"/>
              </w:rPr>
              <w:t>MasterSalt</w:t>
            </w:r>
            <w:proofErr w:type="spellEnd"/>
            <w:r w:rsidRPr="00874DD1">
              <w:rPr>
                <w:rFonts w:ascii="Arial" w:hAnsi="Arial"/>
                <w:sz w:val="18"/>
                <w:lang w:eastAsia="en-US"/>
              </w:rPr>
              <w:t xml:space="preserve">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SRTP_Config_Type</w:t>
            </w:r>
            <w:proofErr w:type="spellEnd"/>
          </w:p>
        </w:tc>
      </w:tr>
      <w:bookmarkEnd w:id="462"/>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KeyInfo</w:t>
            </w:r>
            <w:proofErr w:type="spellEnd"/>
          </w:p>
        </w:tc>
        <w:tc>
          <w:tcPr>
            <w:tcW w:w="2464" w:type="dxa"/>
            <w:tcBorders>
              <w:top w:val="double" w:sz="4" w:space="0" w:color="auto"/>
            </w:tcBorders>
            <w:shd w:val="clear" w:color="auto" w:fill="auto"/>
          </w:tcPr>
          <w:p w14:paraId="55C9B2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KeyInfo_Type" w:history="1">
              <w:proofErr w:type="spellStart"/>
              <w:r w:rsidRPr="00874DD1">
                <w:rPr>
                  <w:rFonts w:ascii="Arial" w:hAnsi="Arial"/>
                  <w:color w:val="0563C1"/>
                  <w:sz w:val="18"/>
                  <w:u w:val="single"/>
                  <w:lang w:eastAsia="en-US"/>
                </w:rPr>
                <w:t>SRTP_KeyInfo_Type</w:t>
              </w:r>
              <w:proofErr w:type="spellEnd"/>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SecurityProfile</w:t>
            </w:r>
            <w:proofErr w:type="spellEnd"/>
          </w:p>
        </w:tc>
        <w:tc>
          <w:tcPr>
            <w:tcW w:w="2464" w:type="dxa"/>
            <w:shd w:val="clear" w:color="auto" w:fill="auto"/>
          </w:tcPr>
          <w:p w14:paraId="696AB6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SecurityProfile_Type" w:history="1">
              <w:proofErr w:type="spellStart"/>
              <w:r w:rsidRPr="00874DD1">
                <w:rPr>
                  <w:rFonts w:ascii="Arial" w:hAnsi="Arial"/>
                  <w:color w:val="0563C1"/>
                  <w:sz w:val="18"/>
                  <w:u w:val="single"/>
                  <w:lang w:eastAsia="en-US"/>
                </w:rPr>
                <w:t>SRTP_SecurityProfile_Type</w:t>
              </w:r>
              <w:proofErr w:type="spellEnd"/>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SRTP_Connection_Type</w:t>
            </w:r>
            <w:proofErr w:type="spellEnd"/>
          </w:p>
        </w:tc>
      </w:tr>
      <w:bookmarkEnd w:id="463"/>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Connection_Type" w:history="1">
              <w:proofErr w:type="spellStart"/>
              <w:r w:rsidRPr="00874DD1">
                <w:rPr>
                  <w:rFonts w:ascii="Arial" w:hAnsi="Arial"/>
                  <w:color w:val="0563C1"/>
                  <w:sz w:val="18"/>
                  <w:u w:val="single"/>
                  <w:lang w:eastAsia="en-US"/>
                </w:rPr>
                <w:t>IP_Connection_Type</w:t>
              </w:r>
              <w:proofErr w:type="spellEnd"/>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w:t>
            </w:r>
            <w:proofErr w:type="spellStart"/>
            <w:r w:rsidRPr="00874DD1">
              <w:rPr>
                <w:rFonts w:ascii="Arial" w:hAnsi="Arial"/>
                <w:sz w:val="18"/>
                <w:lang w:eastAsia="en-US"/>
              </w:rPr>
              <w:t>udp</w:t>
            </w:r>
            <w:proofErr w:type="spellEnd"/>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LocalSSRC</w:t>
            </w:r>
            <w:proofErr w:type="spellEnd"/>
          </w:p>
        </w:tc>
        <w:tc>
          <w:tcPr>
            <w:tcW w:w="2464" w:type="dxa"/>
            <w:shd w:val="clear" w:color="auto" w:fill="auto"/>
          </w:tcPr>
          <w:p w14:paraId="30685E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O4_Type" w:history="1">
              <w:r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SRTP_Config</w:t>
            </w:r>
            <w:proofErr w:type="spellEnd"/>
          </w:p>
        </w:tc>
        <w:tc>
          <w:tcPr>
            <w:tcW w:w="2464" w:type="dxa"/>
            <w:shd w:val="clear" w:color="auto" w:fill="auto"/>
          </w:tcPr>
          <w:p w14:paraId="32D680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onfig_Type" w:history="1">
              <w:proofErr w:type="spellStart"/>
              <w:r w:rsidRPr="00874DD1">
                <w:rPr>
                  <w:rFonts w:ascii="Arial" w:hAnsi="Arial"/>
                  <w:color w:val="0563C1"/>
                  <w:sz w:val="18"/>
                  <w:u w:val="single"/>
                  <w:lang w:eastAsia="en-US"/>
                </w:rPr>
                <w:t>SRTP_Config_Type</w:t>
              </w:r>
              <w:proofErr w:type="spellEnd"/>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SRTP_ConnectionTable_Type</w:t>
            </w:r>
            <w:proofErr w:type="spellEnd"/>
          </w:p>
        </w:tc>
      </w:tr>
      <w:bookmarkEnd w:id="464"/>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proofErr w:type="spellStart"/>
              <w:r w:rsidRPr="00874DD1">
                <w:rPr>
                  <w:rFonts w:ascii="Arial" w:hAnsi="Arial"/>
                  <w:color w:val="0563C1"/>
                  <w:sz w:val="18"/>
                  <w:u w:val="single"/>
                  <w:lang w:eastAsia="en-US"/>
                </w:rPr>
                <w:t>SRTP_Connection_Type</w:t>
              </w:r>
              <w:proofErr w:type="spellEnd"/>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onnectionTable_Type" w:history="1">
              <w:proofErr w:type="spellStart"/>
              <w:r w:rsidRPr="00874DD1">
                <w:rPr>
                  <w:rFonts w:ascii="Arial" w:hAnsi="Arial"/>
                  <w:color w:val="0563C1"/>
                  <w:sz w:val="18"/>
                  <w:u w:val="single"/>
                  <w:lang w:eastAsia="en-US"/>
                </w:rPr>
                <w:t>SRTP_ConnectionTable_Type</w:t>
              </w:r>
              <w:proofErr w:type="spellEnd"/>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Pr="00874DD1">
                <w:rPr>
                  <w:rFonts w:ascii="Arial" w:hAnsi="Arial"/>
                  <w:color w:val="0563C1"/>
                  <w:sz w:val="18"/>
                  <w:u w:val="single"/>
                  <w:lang w:eastAsia="en-US"/>
                </w:rPr>
                <w:t>Null_Type</w:t>
              </w:r>
              <w:proofErr w:type="spellEnd"/>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Pr="00874DD1">
                <w:rPr>
                  <w:rFonts w:ascii="Arial" w:hAnsi="Arial"/>
                  <w:color w:val="0563C1"/>
                  <w:sz w:val="18"/>
                  <w:u w:val="single"/>
                  <w:lang w:eastAsia="en-US"/>
                </w:rPr>
                <w:t>Null_Type</w:t>
              </w:r>
              <w:proofErr w:type="spellEnd"/>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r>
      <w:proofErr w:type="spellStart"/>
      <w:r w:rsidRPr="00874DD1">
        <w:rPr>
          <w:rFonts w:ascii="Arial" w:hAnsi="Arial"/>
          <w:sz w:val="32"/>
          <w:lang w:eastAsia="en-US"/>
        </w:rPr>
        <w:t>System_Interface</w:t>
      </w:r>
      <w:proofErr w:type="spellEnd"/>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TRL_REQ" w:history="1">
              <w:r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SRTP_CTRL_IND" w:history="1">
              <w:r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r>
      <w:proofErr w:type="spellStart"/>
      <w:r w:rsidRPr="00874DD1">
        <w:rPr>
          <w:rFonts w:ascii="Arial" w:hAnsi="Arial"/>
          <w:sz w:val="36"/>
          <w:lang w:eastAsia="en-US"/>
        </w:rPr>
        <w:t>IP_ASP_TypeDefs</w:t>
      </w:r>
      <w:proofErr w:type="spellEnd"/>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r>
      <w:proofErr w:type="spellStart"/>
      <w:r w:rsidRPr="00874DD1">
        <w:rPr>
          <w:rFonts w:ascii="Arial" w:hAnsi="Arial"/>
          <w:sz w:val="32"/>
          <w:lang w:eastAsia="en-US"/>
        </w:rPr>
        <w:t>IP_Common</w:t>
      </w:r>
      <w:proofErr w:type="spellEnd"/>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IP_Common</w:t>
      </w:r>
      <w:proofErr w:type="spellEnd"/>
      <w:r w:rsidRPr="00874DD1">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PortNumber_Type" w:colFirst="0" w:colLast="0"/>
            <w:proofErr w:type="spellStart"/>
            <w:r w:rsidRPr="00874DD1">
              <w:rPr>
                <w:rFonts w:ascii="Arial" w:hAnsi="Arial"/>
                <w:b/>
                <w:sz w:val="18"/>
                <w:lang w:eastAsia="en-US"/>
              </w:rPr>
              <w:t>PortNumber_Type</w:t>
            </w:r>
            <w:proofErr w:type="spellEnd"/>
          </w:p>
        </w:tc>
        <w:tc>
          <w:tcPr>
            <w:tcW w:w="3450" w:type="dxa"/>
            <w:tcBorders>
              <w:top w:val="double" w:sz="4" w:space="0" w:color="auto"/>
            </w:tcBorders>
            <w:shd w:val="clear" w:color="auto" w:fill="auto"/>
          </w:tcPr>
          <w:p w14:paraId="2280622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UInt16_Type" w:history="1">
              <w:r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5"/>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6"/>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IPv4 specific info of the socket </w:t>
            </w:r>
            <w:proofErr w:type="spellStart"/>
            <w:r w:rsidRPr="00874DD1">
              <w:rPr>
                <w:rFonts w:ascii="Arial" w:hAnsi="Arial"/>
                <w:sz w:val="18"/>
                <w:lang w:eastAsia="en-US"/>
              </w:rPr>
              <w:t>addr</w:t>
            </w:r>
            <w:proofErr w:type="spellEnd"/>
            <w:r w:rsidRPr="00874DD1">
              <w:rPr>
                <w:rFonts w:ascii="Arial" w:hAnsi="Arial"/>
                <w:sz w:val="18"/>
                <w:lang w:eastAsia="en-US"/>
              </w:rPr>
              <w:t xml:space="preserve">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Addr</w:t>
            </w:r>
            <w:proofErr w:type="spellEnd"/>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charstring</w:t>
            </w:r>
            <w:proofErr w:type="spellEnd"/>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7"/>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IPv6 specific info of the socket </w:t>
            </w:r>
            <w:proofErr w:type="spellStart"/>
            <w:r w:rsidRPr="00874DD1">
              <w:rPr>
                <w:rFonts w:ascii="Arial" w:hAnsi="Arial"/>
                <w:sz w:val="18"/>
                <w:lang w:eastAsia="en-US"/>
              </w:rPr>
              <w:t>addr</w:t>
            </w:r>
            <w:proofErr w:type="spellEnd"/>
            <w:r w:rsidRPr="00874DD1">
              <w:rPr>
                <w:rFonts w:ascii="Arial" w:hAnsi="Arial"/>
                <w:sz w:val="18"/>
                <w:lang w:eastAsia="en-US"/>
              </w:rPr>
              <w:t xml:space="preserve">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Addr</w:t>
            </w:r>
            <w:proofErr w:type="spellEnd"/>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charstring</w:t>
            </w:r>
            <w:proofErr w:type="spellEnd"/>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ScopeId</w:t>
            </w:r>
            <w:proofErr w:type="spellEnd"/>
          </w:p>
        </w:tc>
        <w:tc>
          <w:tcPr>
            <w:tcW w:w="2464" w:type="dxa"/>
            <w:shd w:val="clear" w:color="auto" w:fill="auto"/>
          </w:tcPr>
          <w:p w14:paraId="520F4A9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UInt32_Type" w:history="1">
              <w:r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IP_AddrInfo_Type</w:t>
            </w:r>
            <w:proofErr w:type="spellEnd"/>
          </w:p>
        </w:tc>
      </w:tr>
      <w:bookmarkEnd w:id="468"/>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v4_AddrInfo_Type" w:history="1">
              <w:r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v6_AddrInfo_Type" w:history="1">
              <w:r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IP_Socket_Type</w:t>
            </w:r>
            <w:proofErr w:type="spellEnd"/>
          </w:p>
        </w:tc>
      </w:tr>
      <w:bookmarkEnd w:id="469"/>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IpAddr</w:t>
            </w:r>
            <w:proofErr w:type="spellEnd"/>
          </w:p>
        </w:tc>
        <w:tc>
          <w:tcPr>
            <w:tcW w:w="2464" w:type="dxa"/>
            <w:tcBorders>
              <w:top w:val="double" w:sz="4" w:space="0" w:color="auto"/>
            </w:tcBorders>
            <w:shd w:val="clear" w:color="auto" w:fill="auto"/>
          </w:tcPr>
          <w:p w14:paraId="4F93A20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AddrInfo_Type" w:history="1">
              <w:proofErr w:type="spellStart"/>
              <w:r w:rsidRPr="00874DD1">
                <w:rPr>
                  <w:rFonts w:ascii="Arial" w:hAnsi="Arial"/>
                  <w:color w:val="0563C1"/>
                  <w:sz w:val="18"/>
                  <w:u w:val="single"/>
                  <w:lang w:eastAsia="en-US"/>
                </w:rPr>
                <w:t>IP_AddrInfo_Type</w:t>
              </w:r>
              <w:proofErr w:type="spellEnd"/>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PortNumber_Type" w:history="1">
              <w:proofErr w:type="spellStart"/>
              <w:r w:rsidRPr="00874DD1">
                <w:rPr>
                  <w:rFonts w:ascii="Arial" w:hAnsi="Arial"/>
                  <w:color w:val="0563C1"/>
                  <w:sz w:val="18"/>
                  <w:u w:val="single"/>
                  <w:lang w:eastAsia="en-US"/>
                </w:rPr>
                <w:t>PortNumber_Type</w:t>
              </w:r>
              <w:proofErr w:type="spellEnd"/>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InternetProtocol_Type</w:t>
            </w:r>
            <w:proofErr w:type="spellEnd"/>
          </w:p>
        </w:tc>
      </w:tr>
      <w:bookmarkEnd w:id="470"/>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udp</w:t>
            </w:r>
            <w:proofErr w:type="spellEnd"/>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tcp</w:t>
            </w:r>
            <w:proofErr w:type="spellEnd"/>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icmp</w:t>
            </w:r>
            <w:proofErr w:type="spellEnd"/>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IP_Connection_Type</w:t>
            </w:r>
            <w:proofErr w:type="spellEnd"/>
          </w:p>
        </w:tc>
      </w:tr>
      <w:bookmarkEnd w:id="471"/>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w:t>
            </w:r>
            <w:proofErr w:type="spellStart"/>
            <w:r w:rsidRPr="00874DD1">
              <w:rPr>
                <w:rFonts w:ascii="Arial" w:hAnsi="Arial"/>
                <w:sz w:val="18"/>
                <w:lang w:eastAsia="en-US"/>
              </w:rPr>
              <w:t>udp</w:t>
            </w:r>
            <w:proofErr w:type="spellEnd"/>
            <w:r w:rsidRPr="00874DD1">
              <w:rPr>
                <w:rFonts w:ascii="Arial" w:hAnsi="Arial"/>
                <w:sz w:val="18"/>
                <w:lang w:eastAsia="en-US"/>
              </w:rPr>
              <w:t>/</w:t>
            </w:r>
            <w:proofErr w:type="spellStart"/>
            <w:r w:rsidRPr="00874DD1">
              <w:rPr>
                <w:rFonts w:ascii="Arial" w:hAnsi="Arial"/>
                <w:sz w:val="18"/>
                <w:lang w:eastAsia="en-US"/>
              </w:rPr>
              <w:t>tcp</w:t>
            </w:r>
            <w:proofErr w:type="spellEnd"/>
            <w:r w:rsidRPr="00874DD1">
              <w:rPr>
                <w:rFonts w:ascii="Arial" w:hAnsi="Arial"/>
                <w:sz w:val="18"/>
                <w:lang w:eastAsia="en-US"/>
              </w:rPr>
              <w:t>/</w:t>
            </w:r>
            <w:proofErr w:type="spellStart"/>
            <w:r w:rsidRPr="00874DD1">
              <w:rPr>
                <w:rFonts w:ascii="Arial" w:hAnsi="Arial"/>
                <w:sz w:val="18"/>
                <w:lang w:eastAsia="en-US"/>
              </w:rPr>
              <w:t>icmp</w:t>
            </w:r>
            <w:proofErr w:type="spellEnd"/>
            <w:r w:rsidRPr="00874DD1">
              <w:rPr>
                <w:rFonts w:ascii="Arial" w:hAnsi="Arial"/>
                <w:sz w:val="18"/>
                <w:lang w:eastAsia="en-US"/>
              </w:rPr>
              <w:t>/icmpv4),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nternetProtocol_Type" w:history="1">
              <w:proofErr w:type="spellStart"/>
              <w:r w:rsidRPr="00874DD1">
                <w:rPr>
                  <w:rFonts w:ascii="Arial" w:hAnsi="Arial"/>
                  <w:color w:val="0563C1"/>
                  <w:sz w:val="18"/>
                  <w:u w:val="single"/>
                  <w:lang w:eastAsia="en-US"/>
                </w:rPr>
                <w:t>InternetProtocol_Type</w:t>
              </w:r>
              <w:proofErr w:type="spellEnd"/>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Pr="00874DD1">
                <w:rPr>
                  <w:rFonts w:ascii="Arial" w:hAnsi="Arial"/>
                  <w:color w:val="0563C1"/>
                  <w:sz w:val="18"/>
                  <w:u w:val="single"/>
                  <w:lang w:eastAsia="en-US"/>
                </w:rPr>
                <w:t>IP_Socket_Type</w:t>
              </w:r>
              <w:proofErr w:type="spellEnd"/>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Pr="00874DD1">
                <w:rPr>
                  <w:rFonts w:ascii="Arial" w:hAnsi="Arial"/>
                  <w:color w:val="0563C1"/>
                  <w:sz w:val="18"/>
                  <w:u w:val="single"/>
                  <w:lang w:eastAsia="en-US"/>
                </w:rPr>
                <w:t>IP_Socket_Type</w:t>
              </w:r>
              <w:proofErr w:type="spellEnd"/>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r>
      <w:proofErr w:type="spellStart"/>
      <w:r w:rsidRPr="00874DD1">
        <w:rPr>
          <w:rFonts w:ascii="Arial" w:hAnsi="Arial"/>
          <w:sz w:val="36"/>
          <w:lang w:eastAsia="en-US"/>
        </w:rPr>
        <w:t>CommonDefs</w:t>
      </w:r>
      <w:proofErr w:type="spellEnd"/>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CommonDefs</w:t>
      </w:r>
      <w:proofErr w:type="spellEnd"/>
      <w:r w:rsidRPr="00874DD1">
        <w:rPr>
          <w:rFonts w:ascii="Arial" w:hAnsi="Arial"/>
          <w:b/>
          <w:lang w:eastAsia="en-US"/>
        </w:rPr>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tsc_UInt32Max" w:colFirst="0" w:colLast="0"/>
            <w:bookmarkEnd w:id="472"/>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3"/>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874DD1">
        <w:rPr>
          <w:rFonts w:ascii="Arial" w:hAnsi="Arial"/>
          <w:b/>
          <w:lang w:eastAsia="en-US"/>
        </w:rPr>
        <w:t>CommonDefs</w:t>
      </w:r>
      <w:proofErr w:type="spellEnd"/>
      <w:r w:rsidRPr="00874DD1">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octetstring</w:t>
            </w:r>
            <w:proofErr w:type="spellEnd"/>
            <w:r w:rsidRPr="00874DD1">
              <w:rPr>
                <w:rFonts w:ascii="Arial" w:hAnsi="Arial"/>
                <w:sz w:val="18"/>
                <w:lang w:eastAsia="en-US"/>
              </w:rPr>
              <w:t xml:space="preserve">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5" w:name="Null_Type" w:colFirst="0" w:colLast="0"/>
            <w:bookmarkEnd w:id="474"/>
            <w:proofErr w:type="spellStart"/>
            <w:r w:rsidRPr="00874DD1">
              <w:rPr>
                <w:rFonts w:ascii="Arial" w:hAnsi="Arial"/>
                <w:b/>
                <w:sz w:val="18"/>
                <w:lang w:eastAsia="en-US"/>
              </w:rPr>
              <w:t>Null_Type</w:t>
            </w:r>
            <w:proofErr w:type="spellEnd"/>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roofErr w:type="spellStart"/>
            <w:r w:rsidRPr="00874DD1">
              <w:rPr>
                <w:rFonts w:ascii="Arial" w:hAnsi="Arial"/>
                <w:sz w:val="18"/>
                <w:lang w:eastAsia="en-US"/>
              </w:rPr>
              <w:t>boolean</w:t>
            </w:r>
            <w:proofErr w:type="spellEnd"/>
            <w:r w:rsidRPr="00874DD1">
              <w:rPr>
                <w:rFonts w:ascii="Arial" w:hAnsi="Arial"/>
                <w:sz w:val="18"/>
                <w:lang w:eastAsia="en-US"/>
              </w:rPr>
              <w:t xml:space="preserve">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w:t>
            </w:r>
            <w:proofErr w:type="spellStart"/>
            <w:r w:rsidRPr="00874DD1">
              <w:rPr>
                <w:rFonts w:ascii="Arial" w:hAnsi="Arial"/>
                <w:sz w:val="18"/>
                <w:lang w:eastAsia="en-US"/>
              </w:rPr>
              <w:t>typeless</w:t>
            </w:r>
            <w:proofErr w:type="spellEnd"/>
            <w:r w:rsidRPr="00874DD1">
              <w:rPr>
                <w:rFonts w:ascii="Arial" w:hAnsi="Arial"/>
                <w:sz w:val="18"/>
                <w:lang w:eastAsia="en-US"/>
              </w:rPr>
              <w:t>'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6" w:name="UInt16_Type" w:colFirst="0" w:colLast="0"/>
            <w:bookmarkEnd w:id="475"/>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7" w:name="UInt32_Type" w:colFirst="0" w:colLast="0"/>
            <w:bookmarkEnd w:id="476"/>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7"/>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SRTP_ASP_TypeDefs</w:t>
            </w:r>
            <w:proofErr w:type="spellEnd"/>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w:t>
            </w:r>
            <w:proofErr w:type="spellStart"/>
            <w:r w:rsidRPr="00874DD1">
              <w:rPr>
                <w:rFonts w:ascii="Arial" w:hAnsi="Arial"/>
                <w:sz w:val="18"/>
                <w:lang w:eastAsia="en-US"/>
              </w:rPr>
              <w:t>SRTP_ASP_TypeDefs.ttcn</w:t>
            </w:r>
            <w:proofErr w:type="spellEnd"/>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IP_ASP_TypeDefs</w:t>
            </w:r>
            <w:proofErr w:type="spellEnd"/>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w:t>
            </w:r>
            <w:proofErr w:type="spellStart"/>
            <w:r w:rsidRPr="00874DD1">
              <w:rPr>
                <w:rFonts w:ascii="Arial" w:hAnsi="Arial"/>
                <w:sz w:val="18"/>
                <w:lang w:eastAsia="en-US"/>
              </w:rPr>
              <w:t>IP_ASP_TypeDefs.ttcn</w:t>
            </w:r>
            <w:proofErr w:type="spellEnd"/>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874DD1">
              <w:rPr>
                <w:rFonts w:ascii="Arial" w:hAnsi="Arial"/>
                <w:b/>
                <w:sz w:val="18"/>
                <w:lang w:eastAsia="en-US"/>
              </w:rPr>
              <w:t>CommonDefs</w:t>
            </w:r>
            <w:proofErr w:type="spellEnd"/>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w:t>
            </w:r>
            <w:proofErr w:type="spellStart"/>
            <w:r w:rsidRPr="00874DD1">
              <w:rPr>
                <w:rFonts w:ascii="Arial" w:hAnsi="Arial"/>
                <w:sz w:val="18"/>
                <w:lang w:eastAsia="en-US"/>
              </w:rPr>
              <w:t>CommonDefs.ttcn</w:t>
            </w:r>
            <w:proofErr w:type="spellEnd"/>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3"/>
    <w:bookmarkEnd w:id="454"/>
    <w:bookmarkEnd w:id="455"/>
    <w:bookmarkEnd w:id="456"/>
    <w:p w14:paraId="34965BA4" w14:textId="77777777" w:rsidR="001B38F0" w:rsidRPr="00874DD1" w:rsidRDefault="00080512" w:rsidP="001B38F0">
      <w:pPr>
        <w:pStyle w:val="Heading8"/>
        <w:pBdr>
          <w:top w:val="single" w:sz="12" w:space="0" w:color="auto"/>
        </w:pBdr>
      </w:pPr>
      <w:r w:rsidRPr="00874DD1">
        <w:br w:type="page"/>
      </w:r>
      <w:bookmarkStart w:id="478" w:name="_Toc27406731"/>
      <w:bookmarkStart w:id="479" w:name="_Toc36037498"/>
      <w:bookmarkStart w:id="480" w:name="_Toc43837869"/>
      <w:bookmarkStart w:id="481" w:name="_Toc51832414"/>
      <w:bookmarkStart w:id="482" w:name="_Toc60167116"/>
      <w:bookmarkStart w:id="483" w:name="_Toc68108958"/>
      <w:bookmarkStart w:id="484" w:name="_Toc75458767"/>
      <w:bookmarkStart w:id="485" w:name="_Toc90631892"/>
      <w:bookmarkStart w:id="486" w:name="_Toc178185931"/>
      <w:r w:rsidR="001B38F0" w:rsidRPr="00874DD1">
        <w:lastRenderedPageBreak/>
        <w:t>Annex D (Normative):</w:t>
      </w:r>
      <w:r w:rsidR="001B38F0" w:rsidRPr="00874DD1">
        <w:br/>
        <w:t>SIP Type Definitions and XSD References</w:t>
      </w:r>
      <w:bookmarkEnd w:id="478"/>
      <w:bookmarkEnd w:id="479"/>
      <w:bookmarkEnd w:id="480"/>
      <w:bookmarkEnd w:id="481"/>
      <w:bookmarkEnd w:id="482"/>
      <w:bookmarkEnd w:id="483"/>
      <w:bookmarkEnd w:id="484"/>
      <w:bookmarkEnd w:id="485"/>
      <w:bookmarkEnd w:id="486"/>
    </w:p>
    <w:p w14:paraId="0746692A" w14:textId="77777777" w:rsidR="001B38F0" w:rsidRPr="00874DD1" w:rsidRDefault="001B38F0" w:rsidP="001B38F0">
      <w:pPr>
        <w:pStyle w:val="Heading1"/>
        <w:pBdr>
          <w:top w:val="single" w:sz="12" w:space="0" w:color="auto"/>
        </w:pBdr>
      </w:pPr>
      <w:bookmarkStart w:id="487" w:name="_Toc27406732"/>
      <w:bookmarkStart w:id="488" w:name="_Toc36037499"/>
      <w:bookmarkStart w:id="489" w:name="_Toc43837870"/>
      <w:bookmarkStart w:id="490" w:name="_Toc51832415"/>
      <w:bookmarkStart w:id="491" w:name="_Toc60167117"/>
      <w:bookmarkStart w:id="492" w:name="_Toc68108959"/>
      <w:bookmarkStart w:id="493" w:name="_Toc75458768"/>
      <w:bookmarkStart w:id="494" w:name="_Toc90631893"/>
      <w:bookmarkStart w:id="495" w:name="_Toc178185932"/>
      <w:r w:rsidRPr="00874DD1">
        <w:t>D.1</w:t>
      </w:r>
      <w:r w:rsidRPr="00874DD1">
        <w:tab/>
        <w:t>XML Schema Definitions (XSD)</w:t>
      </w:r>
      <w:bookmarkEnd w:id="487"/>
      <w:bookmarkEnd w:id="488"/>
      <w:bookmarkEnd w:id="489"/>
      <w:bookmarkEnd w:id="490"/>
      <w:bookmarkEnd w:id="491"/>
      <w:bookmarkEnd w:id="492"/>
      <w:bookmarkEnd w:id="493"/>
      <w:bookmarkEnd w:id="494"/>
      <w:bookmarkEnd w:id="495"/>
    </w:p>
    <w:p w14:paraId="333D27C8" w14:textId="25A5A2BF" w:rsidR="001B38F0" w:rsidRPr="00874DD1" w:rsidRDefault="001B38F0" w:rsidP="001B38F0">
      <w:r w:rsidRPr="00874DD1">
        <w:t>Common XML schema definitions according to TS 34.229-3 [28] Table G.0.1-1 are used. In addition</w:t>
      </w:r>
      <w:r w:rsidR="002A2D01" w:rsidRPr="002A2D01">
        <w:t>,</w:t>
      </w:r>
      <w:r w:rsidRPr="00874DD1">
        <w:t xml:space="preserve">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lastRenderedPageBreak/>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proofErr w:type="spellStart"/>
            <w:r w:rsidRPr="00874DD1">
              <w:rPr>
                <w:rFonts w:eastAsia="SimSun"/>
              </w:rPr>
              <w:t>urn:oma:params:xml:ns:poc:poc-settings</w:t>
            </w:r>
            <w:proofErr w:type="spellEnd"/>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proofErr w:type="spellStart"/>
            <w:r w:rsidRPr="00874DD1">
              <w:rPr>
                <w:rFonts w:eastAsia="SimSun"/>
              </w:rPr>
              <w:t>urn:ietf:params:xml:ns:simple-filter</w:t>
            </w:r>
            <w:proofErr w:type="spellEnd"/>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proofErr w:type="spellStart"/>
            <w:r w:rsidRPr="00874DD1">
              <w:rPr>
                <w:rFonts w:eastAsia="SimSun"/>
              </w:rPr>
              <w:t>urn:ietf:params:xml:ns:xcap-diff</w:t>
            </w:r>
            <w:proofErr w:type="spellEnd"/>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proofErr w:type="spellStart"/>
            <w:r w:rsidRPr="00874DD1">
              <w:rPr>
                <w:rFonts w:eastAsia="SimSun"/>
              </w:rPr>
              <w:t>urn:ietf:params:xml:ns:resource-lists</w:t>
            </w:r>
            <w:proofErr w:type="spellEnd"/>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proofErr w:type="spellStart"/>
            <w:r w:rsidRPr="00874DD1">
              <w:rPr>
                <w:rFonts w:eastAsia="SimSun"/>
              </w:rPr>
              <w:t>urn:oma:xml:poc:list-service</w:t>
            </w:r>
            <w:proofErr w:type="spellEnd"/>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proofErr w:type="spellStart"/>
            <w:r w:rsidRPr="00874DD1">
              <w:rPr>
                <w:rFonts w:eastAsia="SimSun"/>
              </w:rPr>
              <w:t>urn:oma:xml:xdm:extensions</w:t>
            </w:r>
            <w:proofErr w:type="spellEnd"/>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proofErr w:type="spellStart"/>
            <w:r w:rsidRPr="00874DD1">
              <w:rPr>
                <w:rFonts w:eastAsia="SimSun"/>
              </w:rPr>
              <w:t>urn:oma:xml:xdm:resource-list:oma-uriusage</w:t>
            </w:r>
            <w:proofErr w:type="spellEnd"/>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2A2D01" w:rsidRPr="00874DD1" w14:paraId="3BE44F0F" w14:textId="77777777" w:rsidTr="00887ACF">
        <w:tc>
          <w:tcPr>
            <w:tcW w:w="2376" w:type="dxa"/>
          </w:tcPr>
          <w:p w14:paraId="7C82FF27" w14:textId="35CB427B" w:rsidR="002A2D01" w:rsidRPr="00874DD1" w:rsidRDefault="002A2D01" w:rsidP="002A2D01">
            <w:pPr>
              <w:pStyle w:val="TAL"/>
              <w:rPr>
                <w:rFonts w:eastAsia="SimSun"/>
              </w:rPr>
            </w:pPr>
            <w:r w:rsidRPr="00421C5D">
              <w:rPr>
                <w:rFonts w:eastAsia="SimSun"/>
              </w:rPr>
              <w:t>TS24379_preconfiguredRegroup</w:t>
            </w:r>
          </w:p>
        </w:tc>
        <w:tc>
          <w:tcPr>
            <w:tcW w:w="3119" w:type="dxa"/>
          </w:tcPr>
          <w:p w14:paraId="4883826A" w14:textId="51C24A2A" w:rsidR="002A2D01" w:rsidRPr="00874DD1" w:rsidRDefault="002A2D01" w:rsidP="002A2D01">
            <w:pPr>
              <w:pStyle w:val="TAL"/>
            </w:pPr>
            <w:r w:rsidRPr="00421C5D">
              <w:t>TS 24.379 [9] Annex F.7.2</w:t>
            </w:r>
          </w:p>
        </w:tc>
        <w:tc>
          <w:tcPr>
            <w:tcW w:w="4394" w:type="dxa"/>
          </w:tcPr>
          <w:p w14:paraId="782EF119" w14:textId="25A4132A" w:rsidR="002A2D01" w:rsidRPr="00874DD1" w:rsidRDefault="002A2D01" w:rsidP="002A2D01">
            <w:pPr>
              <w:pStyle w:val="TAL"/>
              <w:rPr>
                <w:rFonts w:eastAsia="SimSun"/>
              </w:rPr>
            </w:pPr>
            <w:r w:rsidRPr="00421C5D">
              <w:rPr>
                <w:rFonts w:eastAsia="SimSun"/>
              </w:rPr>
              <w:t>urn:3gpp:ns:preconfiguredRegroup:1.0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lastRenderedPageBreak/>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0D5FB0E" w14:textId="77777777" w:rsidR="00887ACF" w:rsidRPr="00874DD1" w:rsidRDefault="00887ACF" w:rsidP="00887ACF">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tc>
      </w:tr>
    </w:tbl>
    <w:p w14:paraId="0151387C" w14:textId="77777777" w:rsidR="001B38F0" w:rsidRPr="00874DD1" w:rsidRDefault="001B38F0" w:rsidP="001B38F0"/>
    <w:p w14:paraId="23F0AE9C" w14:textId="77777777" w:rsidR="009273B8" w:rsidRPr="00874DD1" w:rsidRDefault="009273B8" w:rsidP="009273B8">
      <w:bookmarkStart w:id="496" w:name="_Toc27406733"/>
      <w:proofErr w:type="gramStart"/>
      <w:r w:rsidRPr="00874DD1">
        <w:t>In order to</w:t>
      </w:r>
      <w:proofErr w:type="gramEnd"/>
      <w:r w:rsidRPr="00874DD1">
        <w:t xml:space="preserve">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63676E0A" w14:textId="77777777" w:rsidR="009273B8" w:rsidRPr="00874DD1" w:rsidRDefault="009273B8" w:rsidP="009273B8">
      <w:r w:rsidRPr="00874DD1">
        <w:t xml:space="preserve">The </w:t>
      </w:r>
      <w:proofErr w:type="spellStart"/>
      <w:r w:rsidRPr="00874DD1">
        <w:t>schemaLocations</w:t>
      </w:r>
      <w:proofErr w:type="spellEnd"/>
      <w:r w:rsidRPr="00874DD1">
        <w:t xml:space="preserve"> </w:t>
      </w:r>
      <w:r w:rsidR="00C05833" w:rsidRPr="00874DD1">
        <w:t xml:space="preserve">of imported namespaces </w:t>
      </w:r>
      <w:r w:rsidRPr="00874DD1">
        <w:t>are shown in table D.1-2.</w:t>
      </w:r>
      <w:r w:rsidR="00C05833" w:rsidRPr="00874DD1">
        <w:t xml:space="preserve"> The </w:t>
      </w:r>
      <w:proofErr w:type="spellStart"/>
      <w:r w:rsidR="00C05833" w:rsidRPr="00874DD1">
        <w:t>schemaLocations</w:t>
      </w:r>
      <w:proofErr w:type="spellEnd"/>
      <w:r w:rsidR="00C05833" w:rsidRPr="00874DD1">
        <w:t xml:space="preserve"> of included namespaces are shown in table D.1-3.</w:t>
      </w:r>
    </w:p>
    <w:p w14:paraId="11F55309" w14:textId="77777777" w:rsidR="009273B8" w:rsidRPr="00874DD1" w:rsidRDefault="009273B8" w:rsidP="009273B8">
      <w:pPr>
        <w:pStyle w:val="TH"/>
      </w:pPr>
      <w:r w:rsidRPr="00874DD1">
        <w:lastRenderedPageBreak/>
        <w:t xml:space="preserve">Table D.1-2: </w:t>
      </w:r>
      <w:proofErr w:type="spellStart"/>
      <w:r w:rsidR="00C05833" w:rsidRPr="00874DD1">
        <w:t>schemaLocation</w:t>
      </w:r>
      <w:proofErr w:type="spellEnd"/>
      <w:r w:rsidR="00C05833"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535B39C4" w14:textId="77777777" w:rsidTr="00215BCA">
        <w:trPr>
          <w:tblHeader/>
          <w:jc w:val="center"/>
        </w:trPr>
        <w:tc>
          <w:tcPr>
            <w:tcW w:w="2728" w:type="dxa"/>
            <w:shd w:val="clear" w:color="auto" w:fill="auto"/>
            <w:noWrap/>
            <w:vAlign w:val="center"/>
          </w:tcPr>
          <w:p w14:paraId="0B7F3087" w14:textId="77777777" w:rsidR="009273B8" w:rsidRPr="00874DD1" w:rsidRDefault="009273B8" w:rsidP="004F32B0">
            <w:pPr>
              <w:pStyle w:val="TAH"/>
            </w:pPr>
            <w:r w:rsidRPr="00874DD1">
              <w:lastRenderedPageBreak/>
              <w:t>XML Schema</w:t>
            </w:r>
          </w:p>
        </w:tc>
        <w:tc>
          <w:tcPr>
            <w:tcW w:w="1509" w:type="dxa"/>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shd w:val="clear" w:color="auto" w:fill="auto"/>
          </w:tcPr>
          <w:p w14:paraId="1695678B" w14:textId="77777777" w:rsidR="009273B8" w:rsidRPr="00874DD1" w:rsidRDefault="009273B8" w:rsidP="004F32B0">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7CB1FD9C" w14:textId="77777777" w:rsidR="009273B8" w:rsidRPr="00874DD1" w:rsidRDefault="009273B8" w:rsidP="004F32B0">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C05833" w:rsidRPr="00874DD1" w14:paraId="380A7C47" w14:textId="77777777" w:rsidTr="00215BCA">
        <w:trPr>
          <w:jc w:val="center"/>
        </w:trPr>
        <w:tc>
          <w:tcPr>
            <w:tcW w:w="2728" w:type="dxa"/>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shd w:val="clear" w:color="auto" w:fill="auto"/>
          </w:tcPr>
          <w:p w14:paraId="0F08FF42" w14:textId="77777777" w:rsidR="00C05833" w:rsidRPr="00874DD1" w:rsidRDefault="00C05833" w:rsidP="00D37D1E">
            <w:pPr>
              <w:pStyle w:val="TAL"/>
            </w:pPr>
            <w:r w:rsidRPr="00874DD1">
              <w:t>http://www.w3.org/XML/1998/namespace</w:t>
            </w:r>
          </w:p>
        </w:tc>
        <w:tc>
          <w:tcPr>
            <w:tcW w:w="3128" w:type="dxa"/>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jc w:val="center"/>
        </w:trPr>
        <w:tc>
          <w:tcPr>
            <w:tcW w:w="2728" w:type="dxa"/>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shd w:val="clear" w:color="auto" w:fill="auto"/>
          </w:tcPr>
          <w:p w14:paraId="2F50D10E" w14:textId="77777777" w:rsidR="009273B8" w:rsidRPr="00874DD1" w:rsidRDefault="009273B8" w:rsidP="00C62D83">
            <w:pPr>
              <w:pStyle w:val="TAL"/>
            </w:pPr>
            <w:r w:rsidRPr="00874DD1">
              <w:t>http://www.w3.org/XML/1998/namespace</w:t>
            </w:r>
          </w:p>
        </w:tc>
        <w:tc>
          <w:tcPr>
            <w:tcW w:w="3128" w:type="dxa"/>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jc w:val="center"/>
        </w:trPr>
        <w:tc>
          <w:tcPr>
            <w:tcW w:w="2728" w:type="dxa"/>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shd w:val="clear" w:color="auto" w:fill="auto"/>
          </w:tcPr>
          <w:p w14:paraId="003EC1BF" w14:textId="77777777" w:rsidR="009273B8" w:rsidRPr="00874DD1" w:rsidRDefault="009273B8" w:rsidP="00C62D83">
            <w:pPr>
              <w:pStyle w:val="TAL"/>
            </w:pPr>
            <w:r w:rsidRPr="00874DD1">
              <w:t>http://www.w3.org/XML/1998/namespace</w:t>
            </w:r>
          </w:p>
        </w:tc>
        <w:tc>
          <w:tcPr>
            <w:tcW w:w="3128" w:type="dxa"/>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jc w:val="center"/>
        </w:trPr>
        <w:tc>
          <w:tcPr>
            <w:tcW w:w="2728" w:type="dxa"/>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583B1704" w14:textId="77777777" w:rsidR="009273B8" w:rsidRPr="00874DD1" w:rsidRDefault="009273B8" w:rsidP="00C62D83">
            <w:pPr>
              <w:pStyle w:val="TAL"/>
            </w:pPr>
            <w:proofErr w:type="spellStart"/>
            <w:r w:rsidRPr="00874DD1">
              <w:t>urn:ietf:params:xml:ns:common-policy</w:t>
            </w:r>
            <w:proofErr w:type="spellEnd"/>
          </w:p>
        </w:tc>
        <w:tc>
          <w:tcPr>
            <w:tcW w:w="3128" w:type="dxa"/>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jc w:val="center"/>
        </w:trPr>
        <w:tc>
          <w:tcPr>
            <w:tcW w:w="2728" w:type="dxa"/>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2266C864" w14:textId="77777777" w:rsidR="009273B8" w:rsidRPr="00874DD1" w:rsidRDefault="009273B8" w:rsidP="00C62D83">
            <w:pPr>
              <w:pStyle w:val="TAL"/>
            </w:pPr>
            <w:proofErr w:type="spellStart"/>
            <w:r w:rsidRPr="00874DD1">
              <w:t>urn:ietf:params:xml:ns:resource-lists</w:t>
            </w:r>
            <w:proofErr w:type="spellEnd"/>
          </w:p>
        </w:tc>
        <w:tc>
          <w:tcPr>
            <w:tcW w:w="3128" w:type="dxa"/>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jc w:val="center"/>
        </w:trPr>
        <w:tc>
          <w:tcPr>
            <w:tcW w:w="2728" w:type="dxa"/>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shd w:val="clear" w:color="auto" w:fill="auto"/>
          </w:tcPr>
          <w:p w14:paraId="2B46B505" w14:textId="77777777" w:rsidR="009273B8" w:rsidRPr="00874DD1" w:rsidRDefault="009273B8" w:rsidP="00C62D83">
            <w:pPr>
              <w:pStyle w:val="TAL"/>
            </w:pPr>
            <w:r w:rsidRPr="00874DD1">
              <w:t>http://www.w3.org/XML/1998/namespace</w:t>
            </w:r>
          </w:p>
        </w:tc>
        <w:tc>
          <w:tcPr>
            <w:tcW w:w="3128" w:type="dxa"/>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jc w:val="center"/>
        </w:trPr>
        <w:tc>
          <w:tcPr>
            <w:tcW w:w="2728" w:type="dxa"/>
            <w:shd w:val="clear" w:color="auto" w:fill="auto"/>
            <w:noWrap/>
          </w:tcPr>
          <w:p w14:paraId="47053F39" w14:textId="77777777" w:rsidR="009273B8" w:rsidRPr="00874DD1" w:rsidRDefault="009273B8" w:rsidP="00C62D83">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2F57429A" w14:textId="77777777" w:rsidR="009273B8" w:rsidRPr="00874DD1" w:rsidRDefault="009273B8" w:rsidP="00C62D83">
            <w:pPr>
              <w:pStyle w:val="TAL"/>
            </w:pPr>
            <w:r w:rsidRPr="00874DD1">
              <w:t>http://www.w3.org/2000/09/xmldsig#</w:t>
            </w:r>
          </w:p>
        </w:tc>
        <w:tc>
          <w:tcPr>
            <w:tcW w:w="3128" w:type="dxa"/>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jc w:val="center"/>
        </w:trPr>
        <w:tc>
          <w:tcPr>
            <w:tcW w:w="2728" w:type="dxa"/>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shd w:val="clear" w:color="auto" w:fill="auto"/>
          </w:tcPr>
          <w:p w14:paraId="499C9A28" w14:textId="77777777" w:rsidR="00215BCA" w:rsidRPr="00874DD1" w:rsidRDefault="00215BCA" w:rsidP="00BB2656">
            <w:pPr>
              <w:pStyle w:val="TAL"/>
            </w:pPr>
            <w:r w:rsidRPr="00874DD1">
              <w:t>http://www.w3.org/2001/04/xmlenc#</w:t>
            </w:r>
          </w:p>
        </w:tc>
        <w:tc>
          <w:tcPr>
            <w:tcW w:w="3128" w:type="dxa"/>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jc w:val="center"/>
        </w:trPr>
        <w:tc>
          <w:tcPr>
            <w:tcW w:w="2728" w:type="dxa"/>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shd w:val="clear" w:color="auto" w:fill="auto"/>
          </w:tcPr>
          <w:p w14:paraId="4C7EC1CA" w14:textId="77777777" w:rsidR="00C05833" w:rsidRPr="00874DD1" w:rsidRDefault="00C05833" w:rsidP="00D37D1E">
            <w:pPr>
              <w:pStyle w:val="TAL"/>
            </w:pPr>
            <w:r w:rsidRPr="00874DD1">
              <w:t>http://www.w3.org/2000/09/xmldsig#</w:t>
            </w:r>
          </w:p>
        </w:tc>
        <w:tc>
          <w:tcPr>
            <w:tcW w:w="3128" w:type="dxa"/>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jc w:val="center"/>
        </w:trPr>
        <w:tc>
          <w:tcPr>
            <w:tcW w:w="2728" w:type="dxa"/>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shd w:val="clear" w:color="auto" w:fill="auto"/>
          </w:tcPr>
          <w:p w14:paraId="143CABDC" w14:textId="77777777" w:rsidR="009273B8" w:rsidRPr="00874DD1" w:rsidRDefault="009273B8" w:rsidP="00C62D83">
            <w:pPr>
              <w:pStyle w:val="TAL"/>
            </w:pPr>
            <w:r w:rsidRPr="00874DD1">
              <w:t>http://www.w3.org/XML/1998/namespace</w:t>
            </w:r>
          </w:p>
        </w:tc>
        <w:tc>
          <w:tcPr>
            <w:tcW w:w="3128" w:type="dxa"/>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jc w:val="center"/>
        </w:trPr>
        <w:tc>
          <w:tcPr>
            <w:tcW w:w="2728" w:type="dxa"/>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w:t>
            </w:r>
            <w:proofErr w:type="spellStart"/>
            <w:r w:rsidR="00215BCA" w:rsidRPr="00874DD1">
              <w:rPr>
                <w:rFonts w:eastAsia="SimSun"/>
              </w:rPr>
              <w:t>mcptt</w:t>
            </w:r>
            <w:proofErr w:type="spellEnd"/>
            <w:r w:rsidR="00215BCA"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4E8FD747" w14:textId="77777777" w:rsidR="009273B8" w:rsidRPr="00874DD1" w:rsidRDefault="009273B8" w:rsidP="00C62D83">
            <w:pPr>
              <w:pStyle w:val="TAL"/>
            </w:pPr>
            <w:r w:rsidRPr="00874DD1">
              <w:t>http://www.w3.org/XML/1998/namespace</w:t>
            </w:r>
          </w:p>
        </w:tc>
        <w:tc>
          <w:tcPr>
            <w:tcW w:w="3128" w:type="dxa"/>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jc w:val="center"/>
        </w:trPr>
        <w:tc>
          <w:tcPr>
            <w:tcW w:w="2728" w:type="dxa"/>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shd w:val="clear" w:color="auto" w:fill="auto"/>
          </w:tcPr>
          <w:p w14:paraId="4C0FCA81" w14:textId="77777777" w:rsidR="00215BCA" w:rsidRPr="00874DD1" w:rsidRDefault="00215BCA" w:rsidP="00BB2656">
            <w:pPr>
              <w:pStyle w:val="TAL"/>
            </w:pPr>
            <w:r w:rsidRPr="00874DD1">
              <w:t>http://www.w3.org/XML/1998/namespace</w:t>
            </w:r>
          </w:p>
        </w:tc>
        <w:tc>
          <w:tcPr>
            <w:tcW w:w="3128" w:type="dxa"/>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jc w:val="center"/>
        </w:trPr>
        <w:tc>
          <w:tcPr>
            <w:tcW w:w="2728" w:type="dxa"/>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jc w:val="center"/>
        </w:trPr>
        <w:tc>
          <w:tcPr>
            <w:tcW w:w="2728" w:type="dxa"/>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68143D8D" w14:textId="77777777" w:rsidR="009273B8" w:rsidRPr="00874DD1" w:rsidRDefault="009273B8" w:rsidP="00C62D83">
            <w:pPr>
              <w:pStyle w:val="TAL"/>
            </w:pPr>
            <w:r w:rsidRPr="00874DD1">
              <w:t>http://www.w3.org/XML/1998/namespace</w:t>
            </w:r>
          </w:p>
        </w:tc>
        <w:tc>
          <w:tcPr>
            <w:tcW w:w="3128" w:type="dxa"/>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jc w:val="center"/>
        </w:trPr>
        <w:tc>
          <w:tcPr>
            <w:tcW w:w="2728" w:type="dxa"/>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7BD63471" w14:textId="77777777" w:rsidR="009273B8" w:rsidRPr="00874DD1" w:rsidRDefault="009273B8" w:rsidP="00C62D83">
            <w:pPr>
              <w:pStyle w:val="TAL"/>
            </w:pPr>
            <w:proofErr w:type="spellStart"/>
            <w:r w:rsidRPr="00874DD1">
              <w:t>urn:ietf:params:xml:ns:common-policy</w:t>
            </w:r>
            <w:proofErr w:type="spellEnd"/>
          </w:p>
        </w:tc>
        <w:tc>
          <w:tcPr>
            <w:tcW w:w="3128" w:type="dxa"/>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jc w:val="center"/>
        </w:trPr>
        <w:tc>
          <w:tcPr>
            <w:tcW w:w="2728" w:type="dxa"/>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5B1E4E" w14:textId="77777777" w:rsidR="00215BCA" w:rsidRPr="00874DD1" w:rsidRDefault="00215BCA" w:rsidP="00BB2656">
            <w:pPr>
              <w:pStyle w:val="TAL"/>
            </w:pPr>
            <w:r w:rsidRPr="00874DD1">
              <w:t>http://www.w3.org/XML/1998/namespace</w:t>
            </w:r>
          </w:p>
        </w:tc>
        <w:tc>
          <w:tcPr>
            <w:tcW w:w="3128" w:type="dxa"/>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jc w:val="center"/>
        </w:trPr>
        <w:tc>
          <w:tcPr>
            <w:tcW w:w="2728" w:type="dxa"/>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E09966" w14:textId="77777777" w:rsidR="00215BCA" w:rsidRPr="00874DD1" w:rsidRDefault="00215BCA" w:rsidP="00BB2656">
            <w:pPr>
              <w:pStyle w:val="TAL"/>
            </w:pPr>
            <w:proofErr w:type="spellStart"/>
            <w:r w:rsidRPr="00874DD1">
              <w:t>urn:ietf:params:xml:ns:common-policy</w:t>
            </w:r>
            <w:proofErr w:type="spellEnd"/>
          </w:p>
        </w:tc>
        <w:tc>
          <w:tcPr>
            <w:tcW w:w="3128" w:type="dxa"/>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jc w:val="center"/>
        </w:trPr>
        <w:tc>
          <w:tcPr>
            <w:tcW w:w="2728" w:type="dxa"/>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jc w:val="center"/>
        </w:trPr>
        <w:tc>
          <w:tcPr>
            <w:tcW w:w="2728" w:type="dxa"/>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03BB1AC7" w14:textId="77777777" w:rsidR="00215BCA" w:rsidRPr="00874DD1" w:rsidRDefault="00215BCA" w:rsidP="007C6855">
            <w:pPr>
              <w:pStyle w:val="TAL"/>
              <w:rPr>
                <w:rFonts w:eastAsia="SimSun"/>
              </w:rPr>
            </w:pPr>
            <w:proofErr w:type="spellStart"/>
            <w:r w:rsidRPr="00874DD1">
              <w:rPr>
                <w:rFonts w:eastAsia="SimSun"/>
              </w:rPr>
              <w:t>urn:ietf:params:xml:ns:common-policy</w:t>
            </w:r>
            <w:proofErr w:type="spellEnd"/>
          </w:p>
        </w:tc>
        <w:tc>
          <w:tcPr>
            <w:tcW w:w="3128" w:type="dxa"/>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jc w:val="center"/>
        </w:trPr>
        <w:tc>
          <w:tcPr>
            <w:tcW w:w="2728" w:type="dxa"/>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shd w:val="clear" w:color="auto" w:fill="auto"/>
          </w:tcPr>
          <w:p w14:paraId="64D8E4CA" w14:textId="77777777" w:rsidR="009273B8" w:rsidRPr="00874DD1" w:rsidRDefault="009273B8" w:rsidP="00C62D83">
            <w:pPr>
              <w:pStyle w:val="TAL"/>
            </w:pPr>
            <w:r w:rsidRPr="00874DD1">
              <w:t>http://www.w3.org/XML/1998/namespace</w:t>
            </w:r>
          </w:p>
        </w:tc>
        <w:tc>
          <w:tcPr>
            <w:tcW w:w="3128" w:type="dxa"/>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jc w:val="center"/>
        </w:trPr>
        <w:tc>
          <w:tcPr>
            <w:tcW w:w="2728" w:type="dxa"/>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shd w:val="clear" w:color="auto" w:fill="auto"/>
          </w:tcPr>
          <w:p w14:paraId="58F3B8D6" w14:textId="77777777" w:rsidR="00215BCA" w:rsidRPr="00874DD1" w:rsidRDefault="00215BCA" w:rsidP="00BB2656">
            <w:pPr>
              <w:pStyle w:val="TAL"/>
            </w:pPr>
            <w:r w:rsidRPr="00874DD1">
              <w:t>http://www.w3.org/XML/1998/namespace</w:t>
            </w:r>
          </w:p>
        </w:tc>
        <w:tc>
          <w:tcPr>
            <w:tcW w:w="3128" w:type="dxa"/>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jc w:val="center"/>
        </w:trPr>
        <w:tc>
          <w:tcPr>
            <w:tcW w:w="9633" w:type="dxa"/>
            <w:gridSpan w:val="4"/>
            <w:shd w:val="clear" w:color="auto" w:fill="auto"/>
            <w:noWrap/>
          </w:tcPr>
          <w:p w14:paraId="063A7178" w14:textId="77777777" w:rsidR="009273B8" w:rsidRPr="00874DD1" w:rsidRDefault="009273B8" w:rsidP="004F32B0">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1"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proofErr w:type="spellStart"/>
            <w:r w:rsidRPr="00874DD1">
              <w:rPr>
                <w:rFonts w:eastAsia="SimSun"/>
              </w:rPr>
              <w:t>urn:ietf:params:xml:schema:patch-ops</w:t>
            </w:r>
            <w:proofErr w:type="spellEnd"/>
          </w:p>
        </w:tc>
        <w:tc>
          <w:tcPr>
            <w:tcW w:w="3128" w:type="dxa"/>
            <w:shd w:val="clear" w:color="auto" w:fill="auto"/>
          </w:tcPr>
          <w:p w14:paraId="337271A7" w14:textId="77777777" w:rsidR="00C05833" w:rsidRPr="00874DD1" w:rsidRDefault="00C05833" w:rsidP="00D94B1F">
            <w:pPr>
              <w:pStyle w:val="TAL"/>
              <w:rPr>
                <w:rFonts w:eastAsia="SimSun"/>
              </w:rPr>
            </w:pPr>
            <w:proofErr w:type="spellStart"/>
            <w:r w:rsidRPr="00874DD1">
              <w:rPr>
                <w:rFonts w:eastAsia="SimSun"/>
              </w:rPr>
              <w:t>urn:ietf:params:xml:schema:patch-ops</w:t>
            </w:r>
            <w:proofErr w:type="spellEnd"/>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7" w:name="_Toc36037500"/>
      <w:bookmarkStart w:id="498" w:name="_Toc43837871"/>
      <w:bookmarkStart w:id="499" w:name="_Toc51832416"/>
      <w:bookmarkStart w:id="500" w:name="_Toc60167118"/>
      <w:bookmarkStart w:id="501" w:name="_Toc68108960"/>
      <w:bookmarkStart w:id="502" w:name="_Toc75458769"/>
      <w:bookmarkStart w:id="503" w:name="_Toc90631894"/>
      <w:bookmarkStart w:id="504" w:name="_Toc178185933"/>
      <w:r w:rsidRPr="00874DD1">
        <w:t>D.2</w:t>
      </w:r>
      <w:r w:rsidRPr="00874DD1">
        <w:tab/>
        <w:t>Common TTCN-3 Libraries</w:t>
      </w:r>
      <w:bookmarkEnd w:id="496"/>
      <w:bookmarkEnd w:id="497"/>
      <w:bookmarkEnd w:id="498"/>
      <w:bookmarkEnd w:id="499"/>
      <w:bookmarkEnd w:id="500"/>
      <w:bookmarkEnd w:id="501"/>
      <w:bookmarkEnd w:id="502"/>
      <w:bookmarkEnd w:id="503"/>
      <w:bookmarkEnd w:id="504"/>
    </w:p>
    <w:p w14:paraId="008F8AD3" w14:textId="77777777" w:rsidR="001B38F0" w:rsidRPr="00874DD1" w:rsidRDefault="001B38F0" w:rsidP="00726D6F">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44739218" w14:textId="2FE6E43E" w:rsidR="00736147" w:rsidRPr="00874DD1" w:rsidRDefault="001B38F0" w:rsidP="00874DD1">
      <w:pPr>
        <w:pStyle w:val="Heading8"/>
      </w:pPr>
      <w:r w:rsidRPr="00874DD1">
        <w:br w:type="page"/>
      </w:r>
      <w:bookmarkStart w:id="505" w:name="_Toc178185934"/>
      <w:bookmarkStart w:id="506" w:name="_Toc27406734"/>
      <w:bookmarkStart w:id="507" w:name="_Toc36037501"/>
      <w:bookmarkStart w:id="508" w:name="_Toc43837872"/>
      <w:bookmarkStart w:id="509" w:name="_Toc51832417"/>
      <w:r w:rsidR="00736147" w:rsidRPr="00874DD1">
        <w:lastRenderedPageBreak/>
        <w:t>Annex E (normative):</w:t>
      </w:r>
      <w:r w:rsidR="00736147" w:rsidRPr="00874DD1">
        <w:br/>
        <w:t>TTCN-3 Definitions for the MCX IPCAN test model</w:t>
      </w:r>
      <w:bookmarkEnd w:id="505"/>
    </w:p>
    <w:p w14:paraId="20B87717" w14:textId="77777777" w:rsidR="00736147" w:rsidRPr="00874DD1" w:rsidRDefault="00736147" w:rsidP="00736147">
      <w:pPr>
        <w:pStyle w:val="Heading1"/>
      </w:pPr>
      <w:bookmarkStart w:id="510" w:name="_Toc178185935"/>
      <w:r w:rsidRPr="00874DD1">
        <w:t>E.0</w:t>
      </w:r>
      <w:r w:rsidRPr="00874DD1">
        <w:tab/>
        <w:t>Introduction</w:t>
      </w:r>
      <w:bookmarkEnd w:id="510"/>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1ED5F4C3" w14:textId="77777777" w:rsidR="00FE0502" w:rsidRDefault="00FE0502" w:rsidP="00FE0502">
      <w:pPr>
        <w:pStyle w:val="Heading1"/>
      </w:pPr>
      <w:bookmarkStart w:id="511" w:name="_Toc178185936"/>
      <w:r>
        <w:t>E.1</w:t>
      </w:r>
      <w:r>
        <w:tab/>
      </w:r>
      <w:proofErr w:type="spellStart"/>
      <w:r>
        <w:t>MCX_IPCAN_ASP_TypeDefs</w:t>
      </w:r>
      <w:bookmarkEnd w:id="511"/>
      <w:proofErr w:type="spellEnd"/>
    </w:p>
    <w:p w14:paraId="111B8E85" w14:textId="77777777" w:rsidR="00FE0502" w:rsidRDefault="00FE0502" w:rsidP="00FE0502">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8D9BC19" w14:textId="77777777" w:rsidTr="00363450">
        <w:tc>
          <w:tcPr>
            <w:tcW w:w="9857" w:type="dxa"/>
            <w:gridSpan w:val="3"/>
            <w:tcBorders>
              <w:bottom w:val="double" w:sz="4" w:space="0" w:color="auto"/>
            </w:tcBorders>
            <w:shd w:val="clear" w:color="auto" w:fill="E0E0E0"/>
          </w:tcPr>
          <w:p w14:paraId="69374833" w14:textId="77777777" w:rsidR="00FE0502" w:rsidRPr="008072F0" w:rsidRDefault="00FE0502" w:rsidP="00363450">
            <w:pPr>
              <w:pStyle w:val="TAL"/>
              <w:rPr>
                <w:b/>
              </w:rPr>
            </w:pPr>
            <w:r w:rsidRPr="008072F0">
              <w:rPr>
                <w:b/>
              </w:rPr>
              <w:t>TTCN-3 Basic Types</w:t>
            </w:r>
          </w:p>
        </w:tc>
      </w:tr>
      <w:tr w:rsidR="00FE0502" w14:paraId="38E8EC73" w14:textId="77777777" w:rsidTr="00363450">
        <w:tc>
          <w:tcPr>
            <w:tcW w:w="2464" w:type="dxa"/>
            <w:tcBorders>
              <w:top w:val="double" w:sz="4" w:space="0" w:color="auto"/>
            </w:tcBorders>
            <w:shd w:val="clear" w:color="auto" w:fill="auto"/>
          </w:tcPr>
          <w:p w14:paraId="2411D051" w14:textId="77777777" w:rsidR="00FE0502" w:rsidRPr="008072F0" w:rsidRDefault="00FE0502" w:rsidP="00363450">
            <w:pPr>
              <w:pStyle w:val="TAL"/>
              <w:rPr>
                <w:b/>
              </w:rPr>
            </w:pPr>
            <w:proofErr w:type="spellStart"/>
            <w:r w:rsidRPr="008072F0">
              <w:rPr>
                <w:b/>
              </w:rPr>
              <w:t>MCX_IPCAN_AbsoluteCellPower_Type</w:t>
            </w:r>
            <w:proofErr w:type="spellEnd"/>
          </w:p>
        </w:tc>
        <w:tc>
          <w:tcPr>
            <w:tcW w:w="3450" w:type="dxa"/>
            <w:tcBorders>
              <w:top w:val="double" w:sz="4" w:space="0" w:color="auto"/>
            </w:tcBorders>
            <w:shd w:val="clear" w:color="auto" w:fill="auto"/>
          </w:tcPr>
          <w:p w14:paraId="5A7186F8" w14:textId="77777777" w:rsidR="00FE0502" w:rsidRPr="008072F0" w:rsidRDefault="00FE0502" w:rsidP="00363450">
            <w:pPr>
              <w:pStyle w:val="TAL"/>
            </w:pPr>
            <w:r w:rsidRPr="008072F0">
              <w:t>integer (-150..0)</w:t>
            </w:r>
          </w:p>
        </w:tc>
        <w:tc>
          <w:tcPr>
            <w:tcW w:w="3943" w:type="dxa"/>
            <w:tcBorders>
              <w:top w:val="double" w:sz="4" w:space="0" w:color="auto"/>
            </w:tcBorders>
            <w:shd w:val="clear" w:color="auto" w:fill="auto"/>
          </w:tcPr>
          <w:p w14:paraId="5053C63D" w14:textId="77777777" w:rsidR="00FE0502" w:rsidRPr="008072F0" w:rsidRDefault="00FE0502" w:rsidP="00363450">
            <w:pPr>
              <w:pStyle w:val="TAL"/>
            </w:pPr>
            <w:r w:rsidRPr="008072F0">
              <w:t xml:space="preserve">absolute cell power (dBm); same as </w:t>
            </w:r>
            <w:proofErr w:type="spellStart"/>
            <w:r w:rsidRPr="008072F0">
              <w:t>AbsoluteCellPower_Type</w:t>
            </w:r>
            <w:proofErr w:type="spellEnd"/>
          </w:p>
        </w:tc>
      </w:tr>
      <w:tr w:rsidR="00FE0502" w14:paraId="78CEAC3F" w14:textId="77777777" w:rsidTr="00363450">
        <w:tc>
          <w:tcPr>
            <w:tcW w:w="2464" w:type="dxa"/>
            <w:shd w:val="clear" w:color="auto" w:fill="auto"/>
          </w:tcPr>
          <w:p w14:paraId="5AC3CCE5" w14:textId="77777777" w:rsidR="00FE0502" w:rsidRPr="008072F0" w:rsidRDefault="00FE0502" w:rsidP="00363450">
            <w:pPr>
              <w:pStyle w:val="TAL"/>
              <w:rPr>
                <w:b/>
              </w:rPr>
            </w:pPr>
            <w:proofErr w:type="spellStart"/>
            <w:r w:rsidRPr="008072F0">
              <w:rPr>
                <w:b/>
              </w:rPr>
              <w:t>MCX_IPCAN_DeactivateDedicatedEpsBearerMCX_Type</w:t>
            </w:r>
            <w:proofErr w:type="spellEnd"/>
          </w:p>
        </w:tc>
        <w:tc>
          <w:tcPr>
            <w:tcW w:w="3450" w:type="dxa"/>
            <w:shd w:val="clear" w:color="auto" w:fill="auto"/>
          </w:tcPr>
          <w:p w14:paraId="24985438" w14:textId="77777777" w:rsidR="00FE0502" w:rsidRPr="008072F0" w:rsidRDefault="00FE0502" w:rsidP="00363450">
            <w:pPr>
              <w:pStyle w:val="TAL"/>
            </w:pPr>
            <w:hyperlink w:anchor="MCX_IPCAN_EpsBearerIdList_Type" w:history="1">
              <w:proofErr w:type="spellStart"/>
              <w:r w:rsidRPr="008072F0">
                <w:rPr>
                  <w:rStyle w:val="Hyperlink"/>
                </w:rPr>
                <w:t>MCX_IPCAN_EpsBearerIdList_Type</w:t>
              </w:r>
              <w:proofErr w:type="spellEnd"/>
            </w:hyperlink>
          </w:p>
        </w:tc>
        <w:tc>
          <w:tcPr>
            <w:tcW w:w="3943" w:type="dxa"/>
            <w:shd w:val="clear" w:color="auto" w:fill="auto"/>
          </w:tcPr>
          <w:p w14:paraId="02E3B8D2" w14:textId="77777777" w:rsidR="00FE0502" w:rsidRPr="008072F0" w:rsidRDefault="00FE0502" w:rsidP="00363450">
            <w:pPr>
              <w:pStyle w:val="TAL"/>
            </w:pPr>
            <w:r w:rsidRPr="008072F0">
              <w:t>Deactivate dedicated EPS bearer(s) for the MCX PDN</w:t>
            </w:r>
          </w:p>
          <w:p w14:paraId="753606E9" w14:textId="77777777" w:rsidR="00FE0502" w:rsidRPr="008072F0" w:rsidRDefault="00FE0502" w:rsidP="00363450">
            <w:pPr>
              <w:pStyle w:val="TAL"/>
            </w:pPr>
            <w:proofErr w:type="spellStart"/>
            <w:r w:rsidRPr="008072F0">
              <w:t>CellId</w:t>
            </w:r>
            <w:proofErr w:type="spellEnd"/>
            <w:r w:rsidRPr="008072F0">
              <w:t xml:space="preserve"> : cell id of the cell</w:t>
            </w:r>
          </w:p>
          <w:p w14:paraId="34B40272" w14:textId="77777777" w:rsidR="00FE0502" w:rsidRPr="008072F0" w:rsidRDefault="00FE0502" w:rsidP="00363450">
            <w:pPr>
              <w:pStyle w:val="TAL"/>
            </w:pPr>
            <w:r w:rsidRPr="008072F0">
              <w:t xml:space="preserve">Reference implementation: </w:t>
            </w:r>
            <w:proofErr w:type="spellStart"/>
            <w:r w:rsidRPr="008072F0">
              <w:t>f_EUTRA_DeactivateEPS_BearerContext</w:t>
            </w:r>
            <w:proofErr w:type="spellEnd"/>
          </w:p>
        </w:tc>
      </w:tr>
    </w:tbl>
    <w:p w14:paraId="2BB2EF1D" w14:textId="77777777" w:rsidR="00FE0502" w:rsidRDefault="00FE0502" w:rsidP="00FE0502"/>
    <w:p w14:paraId="0A8BF9B0" w14:textId="77777777" w:rsidR="00FE0502" w:rsidRDefault="00FE0502" w:rsidP="00FE0502">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2D741E4F" w14:textId="77777777" w:rsidTr="00363450">
        <w:tc>
          <w:tcPr>
            <w:tcW w:w="9857" w:type="dxa"/>
            <w:gridSpan w:val="2"/>
            <w:shd w:val="clear" w:color="auto" w:fill="E0E0E0"/>
          </w:tcPr>
          <w:p w14:paraId="36F699B9" w14:textId="77777777" w:rsidR="00FE0502" w:rsidRPr="008072F0" w:rsidRDefault="00FE0502" w:rsidP="00363450">
            <w:pPr>
              <w:pStyle w:val="TAL"/>
              <w:rPr>
                <w:b/>
              </w:rPr>
            </w:pPr>
            <w:r w:rsidRPr="008072F0">
              <w:rPr>
                <w:b/>
              </w:rPr>
              <w:t>TTCN-3 Record of Type</w:t>
            </w:r>
          </w:p>
        </w:tc>
      </w:tr>
      <w:tr w:rsidR="00FE0502" w14:paraId="5DDEA979" w14:textId="77777777" w:rsidTr="00363450">
        <w:tc>
          <w:tcPr>
            <w:tcW w:w="1971" w:type="dxa"/>
            <w:tcBorders>
              <w:bottom w:val="single" w:sz="4" w:space="0" w:color="auto"/>
            </w:tcBorders>
            <w:shd w:val="clear" w:color="auto" w:fill="E0E0E0"/>
          </w:tcPr>
          <w:p w14:paraId="5ABB76D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4CB1482" w14:textId="77777777" w:rsidR="00FE0502" w:rsidRPr="008072F0" w:rsidRDefault="00FE0502" w:rsidP="00363450">
            <w:pPr>
              <w:pStyle w:val="TAL"/>
              <w:rPr>
                <w:b/>
              </w:rPr>
            </w:pPr>
            <w:proofErr w:type="spellStart"/>
            <w:r w:rsidRPr="008072F0">
              <w:rPr>
                <w:b/>
              </w:rPr>
              <w:t>MCX_IPCAN_EpsBearerIdList_Type</w:t>
            </w:r>
            <w:proofErr w:type="spellEnd"/>
          </w:p>
        </w:tc>
      </w:tr>
      <w:tr w:rsidR="00FE0502" w14:paraId="5A671D56" w14:textId="77777777" w:rsidTr="00363450">
        <w:tc>
          <w:tcPr>
            <w:tcW w:w="1971" w:type="dxa"/>
            <w:tcBorders>
              <w:bottom w:val="double" w:sz="4" w:space="0" w:color="auto"/>
            </w:tcBorders>
            <w:shd w:val="clear" w:color="auto" w:fill="E0E0E0"/>
          </w:tcPr>
          <w:p w14:paraId="42187687"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3F87DE47" w14:textId="77777777" w:rsidR="00FE0502" w:rsidRPr="008072F0" w:rsidRDefault="00FE0502" w:rsidP="00363450">
            <w:pPr>
              <w:pStyle w:val="TAL"/>
            </w:pPr>
          </w:p>
        </w:tc>
      </w:tr>
      <w:tr w:rsidR="00FE0502" w14:paraId="06E16242" w14:textId="77777777" w:rsidTr="00363450">
        <w:tc>
          <w:tcPr>
            <w:tcW w:w="9857" w:type="dxa"/>
            <w:gridSpan w:val="2"/>
            <w:tcBorders>
              <w:top w:val="double" w:sz="4" w:space="0" w:color="auto"/>
            </w:tcBorders>
            <w:shd w:val="clear" w:color="auto" w:fill="auto"/>
          </w:tcPr>
          <w:p w14:paraId="40DD5A63" w14:textId="77777777" w:rsidR="00FE0502" w:rsidRPr="008072F0" w:rsidRDefault="00FE0502" w:rsidP="00363450">
            <w:pPr>
              <w:pStyle w:val="TAL"/>
            </w:pPr>
            <w:r w:rsidRPr="008072F0">
              <w:t xml:space="preserve">record  of </w:t>
            </w:r>
            <w:hyperlink w:anchor="MCX_IPCAN_EpsBearerId_Type" w:history="1">
              <w:proofErr w:type="spellStart"/>
              <w:r w:rsidRPr="008072F0">
                <w:rPr>
                  <w:rStyle w:val="Hyperlink"/>
                </w:rPr>
                <w:t>MCX_IPCAN_EpsBearerId_Type</w:t>
              </w:r>
              <w:proofErr w:type="spellEnd"/>
            </w:hyperlink>
          </w:p>
        </w:tc>
      </w:tr>
    </w:tbl>
    <w:p w14:paraId="0F832CBC" w14:textId="77777777" w:rsidR="00FE0502" w:rsidRDefault="00FE0502" w:rsidP="00FE0502"/>
    <w:p w14:paraId="3657E8F6" w14:textId="77777777" w:rsidR="00FE0502" w:rsidRDefault="00FE0502" w:rsidP="00FE0502">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5341618" w14:textId="77777777" w:rsidTr="00363450">
        <w:tc>
          <w:tcPr>
            <w:tcW w:w="9857" w:type="dxa"/>
            <w:gridSpan w:val="2"/>
            <w:shd w:val="clear" w:color="auto" w:fill="E0E0E0"/>
          </w:tcPr>
          <w:p w14:paraId="6590F5D7" w14:textId="77777777" w:rsidR="00FE0502" w:rsidRPr="008072F0" w:rsidRDefault="00FE0502" w:rsidP="00363450">
            <w:pPr>
              <w:pStyle w:val="TAL"/>
              <w:rPr>
                <w:b/>
              </w:rPr>
            </w:pPr>
            <w:r w:rsidRPr="008072F0">
              <w:rPr>
                <w:b/>
              </w:rPr>
              <w:t>TTCN-3 Enumerated Type</w:t>
            </w:r>
          </w:p>
        </w:tc>
      </w:tr>
      <w:tr w:rsidR="00FE0502" w14:paraId="1EF9D2D8" w14:textId="77777777" w:rsidTr="00363450">
        <w:tc>
          <w:tcPr>
            <w:tcW w:w="1971" w:type="dxa"/>
            <w:tcBorders>
              <w:bottom w:val="single" w:sz="4" w:space="0" w:color="auto"/>
            </w:tcBorders>
            <w:shd w:val="clear" w:color="auto" w:fill="E0E0E0"/>
          </w:tcPr>
          <w:p w14:paraId="3A405A2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51CF764A" w14:textId="77777777" w:rsidR="00FE0502" w:rsidRPr="008072F0" w:rsidRDefault="00FE0502" w:rsidP="00363450">
            <w:pPr>
              <w:pStyle w:val="TAL"/>
              <w:rPr>
                <w:b/>
              </w:rPr>
            </w:pPr>
            <w:proofErr w:type="spellStart"/>
            <w:r w:rsidRPr="008072F0">
              <w:rPr>
                <w:b/>
              </w:rPr>
              <w:t>MCX_IPCAN_PacketFilterDirection_Type</w:t>
            </w:r>
            <w:proofErr w:type="spellEnd"/>
          </w:p>
        </w:tc>
      </w:tr>
      <w:tr w:rsidR="00FE0502" w14:paraId="5E6F085D" w14:textId="77777777" w:rsidTr="00363450">
        <w:tc>
          <w:tcPr>
            <w:tcW w:w="1971" w:type="dxa"/>
            <w:tcBorders>
              <w:bottom w:val="double" w:sz="4" w:space="0" w:color="auto"/>
            </w:tcBorders>
            <w:shd w:val="clear" w:color="auto" w:fill="E0E0E0"/>
          </w:tcPr>
          <w:p w14:paraId="711A79C3"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1FBE311E" w14:textId="77777777" w:rsidR="00FE0502" w:rsidRPr="008072F0" w:rsidRDefault="00FE0502" w:rsidP="00363450">
            <w:pPr>
              <w:pStyle w:val="TAL"/>
            </w:pPr>
            <w:r w:rsidRPr="008072F0">
              <w:t>packet filter direction according to 24.008 Table 10.5.162</w:t>
            </w:r>
          </w:p>
        </w:tc>
      </w:tr>
      <w:tr w:rsidR="00FE0502" w14:paraId="6DC0D0CE" w14:textId="77777777" w:rsidTr="00363450">
        <w:tc>
          <w:tcPr>
            <w:tcW w:w="1971" w:type="dxa"/>
            <w:tcBorders>
              <w:top w:val="double" w:sz="4" w:space="0" w:color="auto"/>
            </w:tcBorders>
            <w:shd w:val="clear" w:color="auto" w:fill="auto"/>
          </w:tcPr>
          <w:p w14:paraId="64A0C807" w14:textId="77777777" w:rsidR="00FE0502" w:rsidRPr="008072F0" w:rsidRDefault="00FE0502" w:rsidP="00363450">
            <w:pPr>
              <w:pStyle w:val="TAL"/>
            </w:pPr>
            <w:proofErr w:type="spellStart"/>
            <w:r w:rsidRPr="008072F0">
              <w:t>downlinkOnly</w:t>
            </w:r>
            <w:proofErr w:type="spellEnd"/>
          </w:p>
        </w:tc>
        <w:tc>
          <w:tcPr>
            <w:tcW w:w="7886" w:type="dxa"/>
            <w:tcBorders>
              <w:top w:val="double" w:sz="4" w:space="0" w:color="auto"/>
            </w:tcBorders>
            <w:shd w:val="clear" w:color="auto" w:fill="auto"/>
          </w:tcPr>
          <w:p w14:paraId="07269222" w14:textId="77777777" w:rsidR="00FE0502" w:rsidRPr="008072F0" w:rsidRDefault="00FE0502" w:rsidP="00363450">
            <w:pPr>
              <w:pStyle w:val="TAL"/>
            </w:pPr>
          </w:p>
        </w:tc>
      </w:tr>
      <w:tr w:rsidR="00FE0502" w14:paraId="72C4EB06" w14:textId="77777777" w:rsidTr="00363450">
        <w:tc>
          <w:tcPr>
            <w:tcW w:w="1971" w:type="dxa"/>
            <w:shd w:val="clear" w:color="auto" w:fill="auto"/>
          </w:tcPr>
          <w:p w14:paraId="1917605B" w14:textId="77777777" w:rsidR="00FE0502" w:rsidRPr="008072F0" w:rsidRDefault="00FE0502" w:rsidP="00363450">
            <w:pPr>
              <w:pStyle w:val="TAL"/>
            </w:pPr>
            <w:proofErr w:type="spellStart"/>
            <w:r w:rsidRPr="008072F0">
              <w:t>uplinkOnly</w:t>
            </w:r>
            <w:proofErr w:type="spellEnd"/>
          </w:p>
        </w:tc>
        <w:tc>
          <w:tcPr>
            <w:tcW w:w="7886" w:type="dxa"/>
            <w:shd w:val="clear" w:color="auto" w:fill="auto"/>
          </w:tcPr>
          <w:p w14:paraId="30D83DBB" w14:textId="77777777" w:rsidR="00FE0502" w:rsidRPr="008072F0" w:rsidRDefault="00FE0502" w:rsidP="00363450">
            <w:pPr>
              <w:pStyle w:val="TAL"/>
            </w:pPr>
          </w:p>
        </w:tc>
      </w:tr>
      <w:tr w:rsidR="00FE0502" w14:paraId="68BD96D6" w14:textId="77777777" w:rsidTr="00363450">
        <w:tc>
          <w:tcPr>
            <w:tcW w:w="1971" w:type="dxa"/>
            <w:shd w:val="clear" w:color="auto" w:fill="auto"/>
          </w:tcPr>
          <w:p w14:paraId="077938F3" w14:textId="77777777" w:rsidR="00FE0502" w:rsidRPr="008072F0" w:rsidRDefault="00FE0502" w:rsidP="00363450">
            <w:pPr>
              <w:pStyle w:val="TAL"/>
            </w:pPr>
            <w:r w:rsidRPr="008072F0">
              <w:t>bidirectional</w:t>
            </w:r>
          </w:p>
        </w:tc>
        <w:tc>
          <w:tcPr>
            <w:tcW w:w="7886" w:type="dxa"/>
            <w:shd w:val="clear" w:color="auto" w:fill="auto"/>
          </w:tcPr>
          <w:p w14:paraId="508A67D1" w14:textId="77777777" w:rsidR="00FE0502" w:rsidRPr="008072F0" w:rsidRDefault="00FE0502" w:rsidP="00363450">
            <w:pPr>
              <w:pStyle w:val="TAL"/>
            </w:pPr>
          </w:p>
        </w:tc>
      </w:tr>
    </w:tbl>
    <w:p w14:paraId="4C508EBF" w14:textId="77777777" w:rsidR="00FE0502" w:rsidRDefault="00FE0502" w:rsidP="00FE0502"/>
    <w:p w14:paraId="49810AA8" w14:textId="77777777" w:rsidR="00FE0502" w:rsidRDefault="00FE0502" w:rsidP="00FE0502">
      <w:pPr>
        <w:pStyle w:val="TH"/>
      </w:pPr>
      <w:proofErr w:type="spellStart"/>
      <w: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BE61816" w14:textId="77777777" w:rsidTr="00363450">
        <w:tc>
          <w:tcPr>
            <w:tcW w:w="9857" w:type="dxa"/>
            <w:gridSpan w:val="4"/>
            <w:shd w:val="clear" w:color="auto" w:fill="E0E0E0"/>
          </w:tcPr>
          <w:p w14:paraId="76829DA1" w14:textId="77777777" w:rsidR="00FE0502" w:rsidRPr="008072F0" w:rsidRDefault="00FE0502" w:rsidP="00363450">
            <w:pPr>
              <w:pStyle w:val="TAL"/>
              <w:rPr>
                <w:b/>
              </w:rPr>
            </w:pPr>
            <w:r w:rsidRPr="008072F0">
              <w:rPr>
                <w:b/>
              </w:rPr>
              <w:t>TTCN-3 Record Type</w:t>
            </w:r>
          </w:p>
        </w:tc>
      </w:tr>
      <w:tr w:rsidR="00FE0502" w14:paraId="0413B469" w14:textId="77777777" w:rsidTr="00363450">
        <w:tc>
          <w:tcPr>
            <w:tcW w:w="1479" w:type="dxa"/>
            <w:tcBorders>
              <w:bottom w:val="single" w:sz="4" w:space="0" w:color="auto"/>
            </w:tcBorders>
            <w:shd w:val="clear" w:color="auto" w:fill="E0E0E0"/>
          </w:tcPr>
          <w:p w14:paraId="1536BB5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FBEC18A" w14:textId="77777777" w:rsidR="00FE0502" w:rsidRPr="008072F0" w:rsidRDefault="00FE0502" w:rsidP="00363450">
            <w:pPr>
              <w:pStyle w:val="TAL"/>
              <w:rPr>
                <w:b/>
              </w:rPr>
            </w:pPr>
            <w:proofErr w:type="spellStart"/>
            <w:r w:rsidRPr="008072F0">
              <w:rPr>
                <w:b/>
              </w:rPr>
              <w:t>MCX_IPCAN_PacketFilterComponentPortRange_Type</w:t>
            </w:r>
            <w:proofErr w:type="spellEnd"/>
          </w:p>
        </w:tc>
      </w:tr>
      <w:tr w:rsidR="00FE0502" w14:paraId="7E5BF01F" w14:textId="77777777" w:rsidTr="00363450">
        <w:tc>
          <w:tcPr>
            <w:tcW w:w="1479" w:type="dxa"/>
            <w:tcBorders>
              <w:bottom w:val="double" w:sz="4" w:space="0" w:color="auto"/>
            </w:tcBorders>
            <w:shd w:val="clear" w:color="auto" w:fill="E0E0E0"/>
          </w:tcPr>
          <w:p w14:paraId="02FCDB91"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397FFEBA" w14:textId="77777777" w:rsidR="00FE0502" w:rsidRPr="008072F0" w:rsidRDefault="00FE0502" w:rsidP="00363450">
            <w:pPr>
              <w:pStyle w:val="TAL"/>
            </w:pPr>
          </w:p>
        </w:tc>
      </w:tr>
      <w:tr w:rsidR="00FE0502" w14:paraId="6F27CAC8" w14:textId="77777777" w:rsidTr="00363450">
        <w:tc>
          <w:tcPr>
            <w:tcW w:w="1479" w:type="dxa"/>
            <w:tcBorders>
              <w:top w:val="double" w:sz="4" w:space="0" w:color="auto"/>
            </w:tcBorders>
            <w:shd w:val="clear" w:color="auto" w:fill="auto"/>
          </w:tcPr>
          <w:p w14:paraId="2817E234" w14:textId="77777777" w:rsidR="00FE0502" w:rsidRPr="008072F0" w:rsidRDefault="00FE0502" w:rsidP="00363450">
            <w:pPr>
              <w:pStyle w:val="TAL"/>
            </w:pPr>
            <w:r w:rsidRPr="008072F0">
              <w:t>Low</w:t>
            </w:r>
          </w:p>
        </w:tc>
        <w:tc>
          <w:tcPr>
            <w:tcW w:w="2464" w:type="dxa"/>
            <w:tcBorders>
              <w:top w:val="double" w:sz="4" w:space="0" w:color="auto"/>
            </w:tcBorders>
            <w:shd w:val="clear" w:color="auto" w:fill="auto"/>
          </w:tcPr>
          <w:p w14:paraId="374DB1FE" w14:textId="77777777" w:rsidR="00FE0502" w:rsidRPr="008072F0" w:rsidRDefault="00FE0502" w:rsidP="00363450">
            <w:pPr>
              <w:pStyle w:val="TAL"/>
            </w:pPr>
            <w:r w:rsidRPr="008072F0">
              <w:t>integer</w:t>
            </w:r>
          </w:p>
        </w:tc>
        <w:tc>
          <w:tcPr>
            <w:tcW w:w="493" w:type="dxa"/>
            <w:tcBorders>
              <w:top w:val="double" w:sz="4" w:space="0" w:color="auto"/>
            </w:tcBorders>
            <w:shd w:val="clear" w:color="auto" w:fill="auto"/>
          </w:tcPr>
          <w:p w14:paraId="3AB23397" w14:textId="77777777" w:rsidR="00FE0502" w:rsidRPr="008072F0" w:rsidRDefault="00FE0502" w:rsidP="00363450">
            <w:pPr>
              <w:pStyle w:val="TAL"/>
            </w:pPr>
          </w:p>
        </w:tc>
        <w:tc>
          <w:tcPr>
            <w:tcW w:w="5421" w:type="dxa"/>
            <w:tcBorders>
              <w:top w:val="double" w:sz="4" w:space="0" w:color="auto"/>
            </w:tcBorders>
            <w:shd w:val="clear" w:color="auto" w:fill="auto"/>
          </w:tcPr>
          <w:p w14:paraId="61720B49" w14:textId="77777777" w:rsidR="00FE0502" w:rsidRPr="008072F0" w:rsidRDefault="00FE0502" w:rsidP="00363450">
            <w:pPr>
              <w:pStyle w:val="TAL"/>
            </w:pPr>
          </w:p>
        </w:tc>
      </w:tr>
      <w:tr w:rsidR="00FE0502" w14:paraId="187C369B" w14:textId="77777777" w:rsidTr="00363450">
        <w:tc>
          <w:tcPr>
            <w:tcW w:w="1479" w:type="dxa"/>
            <w:shd w:val="clear" w:color="auto" w:fill="auto"/>
          </w:tcPr>
          <w:p w14:paraId="649B3DA2" w14:textId="77777777" w:rsidR="00FE0502" w:rsidRPr="008072F0" w:rsidRDefault="00FE0502" w:rsidP="00363450">
            <w:pPr>
              <w:pStyle w:val="TAL"/>
            </w:pPr>
            <w:r w:rsidRPr="008072F0">
              <w:t>High</w:t>
            </w:r>
          </w:p>
        </w:tc>
        <w:tc>
          <w:tcPr>
            <w:tcW w:w="2464" w:type="dxa"/>
            <w:shd w:val="clear" w:color="auto" w:fill="auto"/>
          </w:tcPr>
          <w:p w14:paraId="32986E1B" w14:textId="77777777" w:rsidR="00FE0502" w:rsidRPr="008072F0" w:rsidRDefault="00FE0502" w:rsidP="00363450">
            <w:pPr>
              <w:pStyle w:val="TAL"/>
            </w:pPr>
            <w:r w:rsidRPr="008072F0">
              <w:t>integer</w:t>
            </w:r>
          </w:p>
        </w:tc>
        <w:tc>
          <w:tcPr>
            <w:tcW w:w="493" w:type="dxa"/>
            <w:shd w:val="clear" w:color="auto" w:fill="auto"/>
          </w:tcPr>
          <w:p w14:paraId="1CC4DE1F" w14:textId="77777777" w:rsidR="00FE0502" w:rsidRPr="008072F0" w:rsidRDefault="00FE0502" w:rsidP="00363450">
            <w:pPr>
              <w:pStyle w:val="TAL"/>
            </w:pPr>
          </w:p>
        </w:tc>
        <w:tc>
          <w:tcPr>
            <w:tcW w:w="5421" w:type="dxa"/>
            <w:shd w:val="clear" w:color="auto" w:fill="auto"/>
          </w:tcPr>
          <w:p w14:paraId="478A1CB5" w14:textId="77777777" w:rsidR="00FE0502" w:rsidRPr="008072F0" w:rsidRDefault="00FE0502" w:rsidP="00363450">
            <w:pPr>
              <w:pStyle w:val="TAL"/>
            </w:pPr>
          </w:p>
        </w:tc>
      </w:tr>
    </w:tbl>
    <w:p w14:paraId="70478C88" w14:textId="77777777" w:rsidR="00FE0502" w:rsidRDefault="00FE0502" w:rsidP="00FE0502"/>
    <w:p w14:paraId="03E72E67" w14:textId="77777777" w:rsidR="00FE0502" w:rsidRDefault="00FE0502" w:rsidP="00FE0502">
      <w:pPr>
        <w:pStyle w:val="TH"/>
      </w:pPr>
      <w:proofErr w:type="spellStart"/>
      <w:r>
        <w:lastRenderedPageBreak/>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306E208E" w14:textId="77777777" w:rsidTr="00363450">
        <w:tc>
          <w:tcPr>
            <w:tcW w:w="9857" w:type="dxa"/>
            <w:gridSpan w:val="3"/>
            <w:shd w:val="clear" w:color="auto" w:fill="E0E0E0"/>
          </w:tcPr>
          <w:p w14:paraId="56EBD599" w14:textId="77777777" w:rsidR="00FE0502" w:rsidRPr="008072F0" w:rsidRDefault="00FE0502" w:rsidP="00363450">
            <w:pPr>
              <w:pStyle w:val="TAL"/>
              <w:rPr>
                <w:b/>
              </w:rPr>
            </w:pPr>
            <w:r w:rsidRPr="008072F0">
              <w:rPr>
                <w:b/>
              </w:rPr>
              <w:t>TTCN-3 Union Type</w:t>
            </w:r>
          </w:p>
        </w:tc>
      </w:tr>
      <w:tr w:rsidR="00FE0502" w14:paraId="5E9F806B" w14:textId="77777777" w:rsidTr="00363450">
        <w:tc>
          <w:tcPr>
            <w:tcW w:w="1479" w:type="dxa"/>
            <w:tcBorders>
              <w:bottom w:val="single" w:sz="4" w:space="0" w:color="auto"/>
            </w:tcBorders>
            <w:shd w:val="clear" w:color="auto" w:fill="E0E0E0"/>
          </w:tcPr>
          <w:p w14:paraId="0BE3B67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39DC9727" w14:textId="77777777" w:rsidR="00FE0502" w:rsidRPr="008072F0" w:rsidRDefault="00FE0502" w:rsidP="00363450">
            <w:pPr>
              <w:pStyle w:val="TAL"/>
              <w:rPr>
                <w:b/>
              </w:rPr>
            </w:pPr>
            <w:proofErr w:type="spellStart"/>
            <w:r w:rsidRPr="008072F0">
              <w:rPr>
                <w:b/>
              </w:rPr>
              <w:t>MCX_IPCAN_PacketFilterComponent_Type</w:t>
            </w:r>
            <w:proofErr w:type="spellEnd"/>
          </w:p>
        </w:tc>
      </w:tr>
      <w:tr w:rsidR="00FE0502" w14:paraId="7C05EA92" w14:textId="77777777" w:rsidTr="00363450">
        <w:tc>
          <w:tcPr>
            <w:tcW w:w="1479" w:type="dxa"/>
            <w:tcBorders>
              <w:bottom w:val="double" w:sz="4" w:space="0" w:color="auto"/>
            </w:tcBorders>
            <w:shd w:val="clear" w:color="auto" w:fill="E0E0E0"/>
          </w:tcPr>
          <w:p w14:paraId="280E6D20"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4C7D3FD0" w14:textId="77777777" w:rsidR="00FE0502" w:rsidRPr="008072F0" w:rsidRDefault="00FE0502" w:rsidP="00363450">
            <w:pPr>
              <w:pStyle w:val="TAL"/>
            </w:pPr>
            <w:r w:rsidRPr="008072F0">
              <w:t>24.008 Table 10.5.162</w:t>
            </w:r>
          </w:p>
        </w:tc>
      </w:tr>
      <w:tr w:rsidR="00FE0502" w14:paraId="58874B87" w14:textId="77777777" w:rsidTr="00363450">
        <w:tc>
          <w:tcPr>
            <w:tcW w:w="1479" w:type="dxa"/>
            <w:tcBorders>
              <w:top w:val="double" w:sz="4" w:space="0" w:color="auto"/>
            </w:tcBorders>
            <w:shd w:val="clear" w:color="auto" w:fill="auto"/>
          </w:tcPr>
          <w:p w14:paraId="0A04E558" w14:textId="77777777" w:rsidR="00FE0502" w:rsidRPr="008072F0" w:rsidRDefault="00FE0502" w:rsidP="00363450">
            <w:pPr>
              <w:pStyle w:val="TAL"/>
            </w:pPr>
            <w:r w:rsidRPr="008072F0">
              <w:t>Protocol</w:t>
            </w:r>
          </w:p>
        </w:tc>
        <w:tc>
          <w:tcPr>
            <w:tcW w:w="2957" w:type="dxa"/>
            <w:tcBorders>
              <w:top w:val="double" w:sz="4" w:space="0" w:color="auto"/>
            </w:tcBorders>
            <w:shd w:val="clear" w:color="auto" w:fill="auto"/>
          </w:tcPr>
          <w:p w14:paraId="78DF0FA5" w14:textId="77777777" w:rsidR="00FE0502" w:rsidRPr="008072F0" w:rsidRDefault="00FE0502" w:rsidP="00363450">
            <w:pPr>
              <w:pStyle w:val="TAL"/>
            </w:pPr>
            <w:r w:rsidRPr="008072F0">
              <w:t>integer</w:t>
            </w:r>
          </w:p>
        </w:tc>
        <w:tc>
          <w:tcPr>
            <w:tcW w:w="5421" w:type="dxa"/>
            <w:tcBorders>
              <w:top w:val="double" w:sz="4" w:space="0" w:color="auto"/>
            </w:tcBorders>
            <w:shd w:val="clear" w:color="auto" w:fill="auto"/>
          </w:tcPr>
          <w:p w14:paraId="2068335D" w14:textId="77777777" w:rsidR="00FE0502" w:rsidRPr="008072F0" w:rsidRDefault="00FE0502" w:rsidP="00363450">
            <w:pPr>
              <w:pStyle w:val="TAL"/>
            </w:pPr>
            <w:r w:rsidRPr="008072F0">
              <w:t>Protocol identifier/Next header type: 17 for UDP</w:t>
            </w:r>
          </w:p>
        </w:tc>
      </w:tr>
      <w:tr w:rsidR="00FE0502" w14:paraId="79844C3A" w14:textId="77777777" w:rsidTr="00363450">
        <w:tc>
          <w:tcPr>
            <w:tcW w:w="1479" w:type="dxa"/>
            <w:shd w:val="clear" w:color="auto" w:fill="auto"/>
          </w:tcPr>
          <w:p w14:paraId="59696497" w14:textId="77777777" w:rsidR="00FE0502" w:rsidRPr="008072F0" w:rsidRDefault="00FE0502" w:rsidP="00363450">
            <w:pPr>
              <w:pStyle w:val="TAL"/>
            </w:pPr>
            <w:proofErr w:type="spellStart"/>
            <w:r w:rsidRPr="008072F0">
              <w:t>SingleRemotePort</w:t>
            </w:r>
            <w:proofErr w:type="spellEnd"/>
          </w:p>
        </w:tc>
        <w:tc>
          <w:tcPr>
            <w:tcW w:w="2957" w:type="dxa"/>
            <w:shd w:val="clear" w:color="auto" w:fill="auto"/>
          </w:tcPr>
          <w:p w14:paraId="3B44D9EF" w14:textId="77777777" w:rsidR="00FE0502" w:rsidRPr="008072F0" w:rsidRDefault="00FE0502" w:rsidP="00363450">
            <w:pPr>
              <w:pStyle w:val="TAL"/>
            </w:pPr>
            <w:r w:rsidRPr="008072F0">
              <w:t>integer</w:t>
            </w:r>
          </w:p>
        </w:tc>
        <w:tc>
          <w:tcPr>
            <w:tcW w:w="5421" w:type="dxa"/>
            <w:shd w:val="clear" w:color="auto" w:fill="auto"/>
          </w:tcPr>
          <w:p w14:paraId="5B6980F0" w14:textId="77777777" w:rsidR="00FE0502" w:rsidRPr="008072F0" w:rsidRDefault="00FE0502" w:rsidP="00363450">
            <w:pPr>
              <w:pStyle w:val="TAL"/>
            </w:pPr>
          </w:p>
        </w:tc>
      </w:tr>
      <w:tr w:rsidR="00FE0502" w14:paraId="12AB42BB" w14:textId="77777777" w:rsidTr="00363450">
        <w:tc>
          <w:tcPr>
            <w:tcW w:w="1479" w:type="dxa"/>
            <w:shd w:val="clear" w:color="auto" w:fill="auto"/>
          </w:tcPr>
          <w:p w14:paraId="636D537D" w14:textId="77777777" w:rsidR="00FE0502" w:rsidRPr="008072F0" w:rsidRDefault="00FE0502" w:rsidP="00363450">
            <w:pPr>
              <w:pStyle w:val="TAL"/>
            </w:pPr>
            <w:proofErr w:type="spellStart"/>
            <w:r w:rsidRPr="008072F0">
              <w:t>RemotePortRange</w:t>
            </w:r>
            <w:proofErr w:type="spellEnd"/>
          </w:p>
        </w:tc>
        <w:tc>
          <w:tcPr>
            <w:tcW w:w="2957" w:type="dxa"/>
            <w:shd w:val="clear" w:color="auto" w:fill="auto"/>
          </w:tcPr>
          <w:p w14:paraId="7428DD84" w14:textId="77777777" w:rsidR="00FE0502" w:rsidRPr="008072F0" w:rsidRDefault="00FE0502" w:rsidP="00363450">
            <w:pPr>
              <w:pStyle w:val="TAL"/>
            </w:pPr>
            <w:hyperlink w:anchor="MCX_IPCAN_PacketFilterComponentPortRange" w:history="1">
              <w:proofErr w:type="spellStart"/>
              <w:r w:rsidRPr="008072F0">
                <w:rPr>
                  <w:rStyle w:val="Hyperlink"/>
                </w:rPr>
                <w:t>MCX_IPCAN_PacketFilterComponentPortRange_Type</w:t>
              </w:r>
              <w:proofErr w:type="spellEnd"/>
            </w:hyperlink>
          </w:p>
        </w:tc>
        <w:tc>
          <w:tcPr>
            <w:tcW w:w="5421" w:type="dxa"/>
            <w:shd w:val="clear" w:color="auto" w:fill="auto"/>
          </w:tcPr>
          <w:p w14:paraId="5EC6FB80" w14:textId="77777777" w:rsidR="00FE0502" w:rsidRPr="008072F0" w:rsidRDefault="00FE0502" w:rsidP="00363450">
            <w:pPr>
              <w:pStyle w:val="TAL"/>
            </w:pPr>
          </w:p>
        </w:tc>
      </w:tr>
    </w:tbl>
    <w:p w14:paraId="4F2BC29F" w14:textId="77777777" w:rsidR="00FE0502" w:rsidRDefault="00FE0502" w:rsidP="00FE0502"/>
    <w:p w14:paraId="5CD61A90" w14:textId="77777777" w:rsidR="00FE0502" w:rsidRDefault="00FE0502" w:rsidP="00FE0502">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F405DCF" w14:textId="77777777" w:rsidTr="00363450">
        <w:tc>
          <w:tcPr>
            <w:tcW w:w="9857" w:type="dxa"/>
            <w:gridSpan w:val="2"/>
            <w:shd w:val="clear" w:color="auto" w:fill="E0E0E0"/>
          </w:tcPr>
          <w:p w14:paraId="1CC5E71F" w14:textId="77777777" w:rsidR="00FE0502" w:rsidRPr="008072F0" w:rsidRDefault="00FE0502" w:rsidP="00363450">
            <w:pPr>
              <w:pStyle w:val="TAL"/>
              <w:rPr>
                <w:b/>
              </w:rPr>
            </w:pPr>
            <w:r w:rsidRPr="008072F0">
              <w:rPr>
                <w:b/>
              </w:rPr>
              <w:t>TTCN-3 Record of Type</w:t>
            </w:r>
          </w:p>
        </w:tc>
      </w:tr>
      <w:tr w:rsidR="00FE0502" w14:paraId="63E3FC98" w14:textId="77777777" w:rsidTr="00363450">
        <w:tc>
          <w:tcPr>
            <w:tcW w:w="1971" w:type="dxa"/>
            <w:tcBorders>
              <w:bottom w:val="single" w:sz="4" w:space="0" w:color="auto"/>
            </w:tcBorders>
            <w:shd w:val="clear" w:color="auto" w:fill="E0E0E0"/>
          </w:tcPr>
          <w:p w14:paraId="135BCE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4407375E" w14:textId="77777777" w:rsidR="00FE0502" w:rsidRPr="008072F0" w:rsidRDefault="00FE0502" w:rsidP="00363450">
            <w:pPr>
              <w:pStyle w:val="TAL"/>
              <w:rPr>
                <w:b/>
              </w:rPr>
            </w:pPr>
            <w:proofErr w:type="spellStart"/>
            <w:r w:rsidRPr="008072F0">
              <w:rPr>
                <w:b/>
              </w:rPr>
              <w:t>MCX_IPCAN_PacketFilterComponentList_Type</w:t>
            </w:r>
            <w:proofErr w:type="spellEnd"/>
          </w:p>
        </w:tc>
      </w:tr>
      <w:tr w:rsidR="00FE0502" w14:paraId="6ACB1A30" w14:textId="77777777" w:rsidTr="00363450">
        <w:tc>
          <w:tcPr>
            <w:tcW w:w="1971" w:type="dxa"/>
            <w:tcBorders>
              <w:bottom w:val="double" w:sz="4" w:space="0" w:color="auto"/>
            </w:tcBorders>
            <w:shd w:val="clear" w:color="auto" w:fill="E0E0E0"/>
          </w:tcPr>
          <w:p w14:paraId="3C5E3F31"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06AB0AD4" w14:textId="77777777" w:rsidR="00FE0502" w:rsidRPr="008072F0" w:rsidRDefault="00FE0502" w:rsidP="00363450">
            <w:pPr>
              <w:pStyle w:val="TAL"/>
            </w:pPr>
          </w:p>
        </w:tc>
      </w:tr>
      <w:tr w:rsidR="00FE0502" w14:paraId="22C3B865" w14:textId="77777777" w:rsidTr="00363450">
        <w:tc>
          <w:tcPr>
            <w:tcW w:w="9857" w:type="dxa"/>
            <w:gridSpan w:val="2"/>
            <w:tcBorders>
              <w:top w:val="double" w:sz="4" w:space="0" w:color="auto"/>
            </w:tcBorders>
            <w:shd w:val="clear" w:color="auto" w:fill="auto"/>
          </w:tcPr>
          <w:p w14:paraId="0CB8A5F7" w14:textId="77777777" w:rsidR="00FE0502" w:rsidRPr="008072F0" w:rsidRDefault="00FE0502" w:rsidP="00363450">
            <w:pPr>
              <w:pStyle w:val="TAL"/>
            </w:pPr>
            <w:r w:rsidRPr="008072F0">
              <w:t xml:space="preserve">record  of </w:t>
            </w:r>
            <w:hyperlink w:anchor="MCX_IPCAN_PacketFilterComponent_Type" w:history="1">
              <w:proofErr w:type="spellStart"/>
              <w:r w:rsidRPr="008072F0">
                <w:rPr>
                  <w:rStyle w:val="Hyperlink"/>
                </w:rPr>
                <w:t>MCX_IPCAN_PacketFilterComponent_Type</w:t>
              </w:r>
              <w:proofErr w:type="spellEnd"/>
            </w:hyperlink>
          </w:p>
        </w:tc>
      </w:tr>
    </w:tbl>
    <w:p w14:paraId="4985AEFE" w14:textId="77777777" w:rsidR="00FE0502" w:rsidRDefault="00FE0502" w:rsidP="00FE0502"/>
    <w:p w14:paraId="289717DF" w14:textId="77777777" w:rsidR="00FE0502" w:rsidRDefault="00FE0502" w:rsidP="00FE0502">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B93ACAB" w14:textId="77777777" w:rsidTr="00363450">
        <w:tc>
          <w:tcPr>
            <w:tcW w:w="9857" w:type="dxa"/>
            <w:gridSpan w:val="4"/>
            <w:shd w:val="clear" w:color="auto" w:fill="E0E0E0"/>
          </w:tcPr>
          <w:p w14:paraId="477B986F" w14:textId="77777777" w:rsidR="00FE0502" w:rsidRPr="008072F0" w:rsidRDefault="00FE0502" w:rsidP="00363450">
            <w:pPr>
              <w:pStyle w:val="TAL"/>
              <w:rPr>
                <w:b/>
              </w:rPr>
            </w:pPr>
            <w:r w:rsidRPr="008072F0">
              <w:rPr>
                <w:b/>
              </w:rPr>
              <w:t>TTCN-3 Record Type</w:t>
            </w:r>
          </w:p>
        </w:tc>
      </w:tr>
      <w:tr w:rsidR="00FE0502" w14:paraId="01A4FBE4" w14:textId="77777777" w:rsidTr="00363450">
        <w:tc>
          <w:tcPr>
            <w:tcW w:w="1479" w:type="dxa"/>
            <w:tcBorders>
              <w:bottom w:val="single" w:sz="4" w:space="0" w:color="auto"/>
            </w:tcBorders>
            <w:shd w:val="clear" w:color="auto" w:fill="E0E0E0"/>
          </w:tcPr>
          <w:p w14:paraId="1B540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2A4A6F0" w14:textId="77777777" w:rsidR="00FE0502" w:rsidRPr="008072F0" w:rsidRDefault="00FE0502" w:rsidP="00363450">
            <w:pPr>
              <w:pStyle w:val="TAL"/>
              <w:rPr>
                <w:b/>
              </w:rPr>
            </w:pPr>
            <w:proofErr w:type="spellStart"/>
            <w:r w:rsidRPr="008072F0">
              <w:rPr>
                <w:b/>
              </w:rPr>
              <w:t>MCX_IPCAN_PacketFilter_Type</w:t>
            </w:r>
            <w:proofErr w:type="spellEnd"/>
          </w:p>
        </w:tc>
      </w:tr>
      <w:tr w:rsidR="00FE0502" w14:paraId="3E0C9E6E" w14:textId="77777777" w:rsidTr="00363450">
        <w:tc>
          <w:tcPr>
            <w:tcW w:w="1479" w:type="dxa"/>
            <w:tcBorders>
              <w:bottom w:val="double" w:sz="4" w:space="0" w:color="auto"/>
            </w:tcBorders>
            <w:shd w:val="clear" w:color="auto" w:fill="E0E0E0"/>
          </w:tcPr>
          <w:p w14:paraId="315FFDD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A9B2CA5" w14:textId="77777777" w:rsidR="00FE0502" w:rsidRPr="008072F0" w:rsidRDefault="00FE0502" w:rsidP="00363450">
            <w:pPr>
              <w:pStyle w:val="TAL"/>
            </w:pPr>
          </w:p>
        </w:tc>
      </w:tr>
      <w:tr w:rsidR="00FE0502" w14:paraId="57EC750E" w14:textId="77777777" w:rsidTr="00363450">
        <w:tc>
          <w:tcPr>
            <w:tcW w:w="1479" w:type="dxa"/>
            <w:tcBorders>
              <w:top w:val="double" w:sz="4" w:space="0" w:color="auto"/>
            </w:tcBorders>
            <w:shd w:val="clear" w:color="auto" w:fill="auto"/>
          </w:tcPr>
          <w:p w14:paraId="0526B416" w14:textId="77777777" w:rsidR="00FE0502" w:rsidRPr="008072F0" w:rsidRDefault="00FE0502" w:rsidP="00363450">
            <w:pPr>
              <w:pStyle w:val="TAL"/>
            </w:pPr>
            <w:r w:rsidRPr="008072F0">
              <w:t>Direction</w:t>
            </w:r>
          </w:p>
        </w:tc>
        <w:tc>
          <w:tcPr>
            <w:tcW w:w="2464" w:type="dxa"/>
            <w:tcBorders>
              <w:top w:val="double" w:sz="4" w:space="0" w:color="auto"/>
            </w:tcBorders>
            <w:shd w:val="clear" w:color="auto" w:fill="auto"/>
          </w:tcPr>
          <w:p w14:paraId="38D76677" w14:textId="77777777" w:rsidR="00FE0502" w:rsidRPr="008072F0" w:rsidRDefault="00FE0502" w:rsidP="00363450">
            <w:pPr>
              <w:pStyle w:val="TAL"/>
            </w:pPr>
            <w:hyperlink w:anchor="MCX_IPCAN_PacketFilterDirection_Type" w:history="1">
              <w:proofErr w:type="spellStart"/>
              <w:r w:rsidRPr="008072F0">
                <w:rPr>
                  <w:rStyle w:val="Hyperlink"/>
                </w:rPr>
                <w:t>MCX_IPCAN_PacketFilterDirection_Type</w:t>
              </w:r>
              <w:proofErr w:type="spellEnd"/>
            </w:hyperlink>
          </w:p>
        </w:tc>
        <w:tc>
          <w:tcPr>
            <w:tcW w:w="493" w:type="dxa"/>
            <w:tcBorders>
              <w:top w:val="double" w:sz="4" w:space="0" w:color="auto"/>
            </w:tcBorders>
            <w:shd w:val="clear" w:color="auto" w:fill="auto"/>
          </w:tcPr>
          <w:p w14:paraId="3A82BF18" w14:textId="77777777" w:rsidR="00FE0502" w:rsidRPr="008072F0" w:rsidRDefault="00FE0502" w:rsidP="00363450">
            <w:pPr>
              <w:pStyle w:val="TAL"/>
            </w:pPr>
          </w:p>
        </w:tc>
        <w:tc>
          <w:tcPr>
            <w:tcW w:w="5421" w:type="dxa"/>
            <w:tcBorders>
              <w:top w:val="double" w:sz="4" w:space="0" w:color="auto"/>
            </w:tcBorders>
            <w:shd w:val="clear" w:color="auto" w:fill="auto"/>
          </w:tcPr>
          <w:p w14:paraId="44E9C9B8" w14:textId="77777777" w:rsidR="00FE0502" w:rsidRPr="008072F0" w:rsidRDefault="00FE0502" w:rsidP="00363450">
            <w:pPr>
              <w:pStyle w:val="TAL"/>
            </w:pPr>
          </w:p>
        </w:tc>
      </w:tr>
      <w:tr w:rsidR="00FE0502" w14:paraId="54A97ACE" w14:textId="77777777" w:rsidTr="00363450">
        <w:tc>
          <w:tcPr>
            <w:tcW w:w="1479" w:type="dxa"/>
            <w:shd w:val="clear" w:color="auto" w:fill="auto"/>
          </w:tcPr>
          <w:p w14:paraId="2553726E" w14:textId="77777777" w:rsidR="00FE0502" w:rsidRPr="008072F0" w:rsidRDefault="00FE0502" w:rsidP="00363450">
            <w:pPr>
              <w:pStyle w:val="TAL"/>
            </w:pPr>
            <w:proofErr w:type="spellStart"/>
            <w:r w:rsidRPr="008072F0">
              <w:t>ComponentList</w:t>
            </w:r>
            <w:proofErr w:type="spellEnd"/>
          </w:p>
        </w:tc>
        <w:tc>
          <w:tcPr>
            <w:tcW w:w="2464" w:type="dxa"/>
            <w:shd w:val="clear" w:color="auto" w:fill="auto"/>
          </w:tcPr>
          <w:p w14:paraId="0D599F5C" w14:textId="77777777" w:rsidR="00FE0502" w:rsidRPr="008072F0" w:rsidRDefault="00FE0502" w:rsidP="00363450">
            <w:pPr>
              <w:pStyle w:val="TAL"/>
            </w:pPr>
            <w:hyperlink w:anchor="MCX_IPCAN_PacketFilterComponentList_Type" w:history="1">
              <w:proofErr w:type="spellStart"/>
              <w:r w:rsidRPr="008072F0">
                <w:rPr>
                  <w:rStyle w:val="Hyperlink"/>
                </w:rPr>
                <w:t>MCX_IPCAN_PacketFilterComponentList_Type</w:t>
              </w:r>
              <w:proofErr w:type="spellEnd"/>
            </w:hyperlink>
          </w:p>
        </w:tc>
        <w:tc>
          <w:tcPr>
            <w:tcW w:w="493" w:type="dxa"/>
            <w:shd w:val="clear" w:color="auto" w:fill="auto"/>
          </w:tcPr>
          <w:p w14:paraId="42434525" w14:textId="77777777" w:rsidR="00FE0502" w:rsidRPr="008072F0" w:rsidRDefault="00FE0502" w:rsidP="00363450">
            <w:pPr>
              <w:pStyle w:val="TAL"/>
            </w:pPr>
          </w:p>
        </w:tc>
        <w:tc>
          <w:tcPr>
            <w:tcW w:w="5421" w:type="dxa"/>
            <w:shd w:val="clear" w:color="auto" w:fill="auto"/>
          </w:tcPr>
          <w:p w14:paraId="29C0632D" w14:textId="77777777" w:rsidR="00FE0502" w:rsidRPr="008072F0" w:rsidRDefault="00FE0502" w:rsidP="00363450">
            <w:pPr>
              <w:pStyle w:val="TAL"/>
            </w:pPr>
          </w:p>
        </w:tc>
      </w:tr>
    </w:tbl>
    <w:p w14:paraId="04D9194A" w14:textId="77777777" w:rsidR="00FE0502" w:rsidRDefault="00FE0502" w:rsidP="00FE0502"/>
    <w:p w14:paraId="17ABE74E" w14:textId="77777777" w:rsidR="00FE0502" w:rsidRDefault="00FE0502" w:rsidP="00FE0502">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A79B084" w14:textId="77777777" w:rsidTr="00363450">
        <w:tc>
          <w:tcPr>
            <w:tcW w:w="9857" w:type="dxa"/>
            <w:gridSpan w:val="2"/>
            <w:shd w:val="clear" w:color="auto" w:fill="E0E0E0"/>
          </w:tcPr>
          <w:p w14:paraId="38D55063" w14:textId="77777777" w:rsidR="00FE0502" w:rsidRPr="008072F0" w:rsidRDefault="00FE0502" w:rsidP="00363450">
            <w:pPr>
              <w:pStyle w:val="TAL"/>
              <w:rPr>
                <w:b/>
              </w:rPr>
            </w:pPr>
            <w:r w:rsidRPr="008072F0">
              <w:rPr>
                <w:b/>
              </w:rPr>
              <w:t>TTCN-3 Record of Type</w:t>
            </w:r>
          </w:p>
        </w:tc>
      </w:tr>
      <w:tr w:rsidR="00FE0502" w14:paraId="26610143" w14:textId="77777777" w:rsidTr="00363450">
        <w:tc>
          <w:tcPr>
            <w:tcW w:w="1971" w:type="dxa"/>
            <w:tcBorders>
              <w:bottom w:val="single" w:sz="4" w:space="0" w:color="auto"/>
            </w:tcBorders>
            <w:shd w:val="clear" w:color="auto" w:fill="E0E0E0"/>
          </w:tcPr>
          <w:p w14:paraId="5975ADE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29CD9ED" w14:textId="77777777" w:rsidR="00FE0502" w:rsidRPr="008072F0" w:rsidRDefault="00FE0502" w:rsidP="00363450">
            <w:pPr>
              <w:pStyle w:val="TAL"/>
              <w:rPr>
                <w:b/>
              </w:rPr>
            </w:pPr>
            <w:proofErr w:type="spellStart"/>
            <w:r w:rsidRPr="008072F0">
              <w:rPr>
                <w:b/>
              </w:rPr>
              <w:t>MCX_IPCAN_PacketFilterList_Type</w:t>
            </w:r>
            <w:proofErr w:type="spellEnd"/>
          </w:p>
        </w:tc>
      </w:tr>
      <w:tr w:rsidR="00FE0502" w14:paraId="370B0401" w14:textId="77777777" w:rsidTr="00363450">
        <w:tc>
          <w:tcPr>
            <w:tcW w:w="1971" w:type="dxa"/>
            <w:tcBorders>
              <w:bottom w:val="double" w:sz="4" w:space="0" w:color="auto"/>
            </w:tcBorders>
            <w:shd w:val="clear" w:color="auto" w:fill="E0E0E0"/>
          </w:tcPr>
          <w:p w14:paraId="727A289A"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53747DCD" w14:textId="77777777" w:rsidR="00FE0502" w:rsidRPr="008072F0" w:rsidRDefault="00FE0502" w:rsidP="00363450">
            <w:pPr>
              <w:pStyle w:val="TAL"/>
            </w:pPr>
          </w:p>
        </w:tc>
      </w:tr>
      <w:tr w:rsidR="00FE0502" w14:paraId="3195EA01" w14:textId="77777777" w:rsidTr="00363450">
        <w:tc>
          <w:tcPr>
            <w:tcW w:w="9857" w:type="dxa"/>
            <w:gridSpan w:val="2"/>
            <w:tcBorders>
              <w:top w:val="double" w:sz="4" w:space="0" w:color="auto"/>
            </w:tcBorders>
            <w:shd w:val="clear" w:color="auto" w:fill="auto"/>
          </w:tcPr>
          <w:p w14:paraId="3CA56EBC" w14:textId="77777777" w:rsidR="00FE0502" w:rsidRPr="008072F0" w:rsidRDefault="00FE0502" w:rsidP="00363450">
            <w:pPr>
              <w:pStyle w:val="TAL"/>
            </w:pPr>
            <w:r w:rsidRPr="008072F0">
              <w:t xml:space="preserve">record  of </w:t>
            </w:r>
            <w:hyperlink w:anchor="MCX_IPCAN_PacketFilter_Type" w:history="1">
              <w:proofErr w:type="spellStart"/>
              <w:r w:rsidRPr="008072F0">
                <w:rPr>
                  <w:rStyle w:val="Hyperlink"/>
                </w:rPr>
                <w:t>MCX_IPCAN_PacketFilter_Type</w:t>
              </w:r>
              <w:proofErr w:type="spellEnd"/>
            </w:hyperlink>
          </w:p>
        </w:tc>
      </w:tr>
    </w:tbl>
    <w:p w14:paraId="5F3EFBAF" w14:textId="77777777" w:rsidR="00FE0502" w:rsidRDefault="00FE0502" w:rsidP="00FE0502"/>
    <w:p w14:paraId="0E4A41D1" w14:textId="77777777" w:rsidR="00FE0502" w:rsidRDefault="00FE0502" w:rsidP="00FE0502">
      <w:pPr>
        <w:pStyle w:val="TH"/>
      </w:pPr>
      <w:proofErr w:type="spellStart"/>
      <w: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E0DA4FA" w14:textId="77777777" w:rsidTr="00363450">
        <w:tc>
          <w:tcPr>
            <w:tcW w:w="9857" w:type="dxa"/>
            <w:gridSpan w:val="4"/>
            <w:shd w:val="clear" w:color="auto" w:fill="E0E0E0"/>
          </w:tcPr>
          <w:p w14:paraId="51CBAF37" w14:textId="77777777" w:rsidR="00FE0502" w:rsidRPr="008072F0" w:rsidRDefault="00FE0502" w:rsidP="00363450">
            <w:pPr>
              <w:pStyle w:val="TAL"/>
              <w:rPr>
                <w:b/>
              </w:rPr>
            </w:pPr>
            <w:r w:rsidRPr="008072F0">
              <w:rPr>
                <w:b/>
              </w:rPr>
              <w:t>TTCN-3 Record Type</w:t>
            </w:r>
          </w:p>
        </w:tc>
      </w:tr>
      <w:tr w:rsidR="00FE0502" w14:paraId="6BBB31E2" w14:textId="77777777" w:rsidTr="00363450">
        <w:tc>
          <w:tcPr>
            <w:tcW w:w="1479" w:type="dxa"/>
            <w:tcBorders>
              <w:bottom w:val="single" w:sz="4" w:space="0" w:color="auto"/>
            </w:tcBorders>
            <w:shd w:val="clear" w:color="auto" w:fill="E0E0E0"/>
          </w:tcPr>
          <w:p w14:paraId="3C7ED60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67248" w14:textId="77777777" w:rsidR="00FE0502" w:rsidRPr="008072F0" w:rsidRDefault="00FE0502" w:rsidP="00363450">
            <w:pPr>
              <w:pStyle w:val="TAL"/>
              <w:rPr>
                <w:b/>
              </w:rPr>
            </w:pPr>
            <w:proofErr w:type="spellStart"/>
            <w:r w:rsidRPr="008072F0">
              <w:rPr>
                <w:b/>
              </w:rPr>
              <w:t>MCX_IPCAN_ASP_DedicatedEpsBearerInfo_Type</w:t>
            </w:r>
            <w:proofErr w:type="spellEnd"/>
          </w:p>
        </w:tc>
      </w:tr>
      <w:tr w:rsidR="00FE0502" w14:paraId="3CBDAA94" w14:textId="77777777" w:rsidTr="00363450">
        <w:tc>
          <w:tcPr>
            <w:tcW w:w="1479" w:type="dxa"/>
            <w:tcBorders>
              <w:bottom w:val="double" w:sz="4" w:space="0" w:color="auto"/>
            </w:tcBorders>
            <w:shd w:val="clear" w:color="auto" w:fill="E0E0E0"/>
          </w:tcPr>
          <w:p w14:paraId="0775A35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708EECB" w14:textId="77777777" w:rsidR="00FE0502" w:rsidRPr="008072F0" w:rsidRDefault="00FE0502" w:rsidP="00363450">
            <w:pPr>
              <w:pStyle w:val="TAL"/>
            </w:pPr>
          </w:p>
        </w:tc>
      </w:tr>
      <w:tr w:rsidR="00FE0502" w14:paraId="520B731C" w14:textId="77777777" w:rsidTr="00363450">
        <w:tc>
          <w:tcPr>
            <w:tcW w:w="1479" w:type="dxa"/>
            <w:tcBorders>
              <w:top w:val="double" w:sz="4" w:space="0" w:color="auto"/>
            </w:tcBorders>
            <w:shd w:val="clear" w:color="auto" w:fill="auto"/>
          </w:tcPr>
          <w:p w14:paraId="5345B885" w14:textId="77777777" w:rsidR="00FE0502" w:rsidRPr="008072F0" w:rsidRDefault="00FE0502" w:rsidP="00363450">
            <w:pPr>
              <w:pStyle w:val="TAL"/>
            </w:pPr>
            <w:proofErr w:type="spellStart"/>
            <w:r w:rsidRPr="008072F0">
              <w:t>EpsBearerId</w:t>
            </w:r>
            <w:proofErr w:type="spellEnd"/>
          </w:p>
        </w:tc>
        <w:tc>
          <w:tcPr>
            <w:tcW w:w="2464" w:type="dxa"/>
            <w:tcBorders>
              <w:top w:val="double" w:sz="4" w:space="0" w:color="auto"/>
            </w:tcBorders>
            <w:shd w:val="clear" w:color="auto" w:fill="auto"/>
          </w:tcPr>
          <w:p w14:paraId="34C4AE78" w14:textId="77777777" w:rsidR="00FE0502" w:rsidRPr="008072F0" w:rsidRDefault="00FE0502" w:rsidP="00363450">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7865F780" w14:textId="77777777" w:rsidR="00FE0502" w:rsidRPr="008072F0" w:rsidRDefault="00FE0502" w:rsidP="00363450">
            <w:pPr>
              <w:pStyle w:val="TAL"/>
            </w:pPr>
          </w:p>
        </w:tc>
        <w:tc>
          <w:tcPr>
            <w:tcW w:w="5421" w:type="dxa"/>
            <w:tcBorders>
              <w:top w:val="double" w:sz="4" w:space="0" w:color="auto"/>
            </w:tcBorders>
            <w:shd w:val="clear" w:color="auto" w:fill="auto"/>
          </w:tcPr>
          <w:p w14:paraId="7AD4D565" w14:textId="77777777" w:rsidR="00FE0502" w:rsidRPr="008072F0" w:rsidRDefault="00FE0502" w:rsidP="00363450">
            <w:pPr>
              <w:pStyle w:val="TAL"/>
            </w:pPr>
            <w:r w:rsidRPr="008072F0">
              <w:t>EPS bearer id of the dedicated EPS bearer</w:t>
            </w:r>
          </w:p>
        </w:tc>
      </w:tr>
      <w:tr w:rsidR="00FE0502" w14:paraId="3EAD8856" w14:textId="77777777" w:rsidTr="00363450">
        <w:tc>
          <w:tcPr>
            <w:tcW w:w="1479" w:type="dxa"/>
            <w:shd w:val="clear" w:color="auto" w:fill="auto"/>
          </w:tcPr>
          <w:p w14:paraId="1C4BD6E9" w14:textId="77777777" w:rsidR="00FE0502" w:rsidRPr="008072F0" w:rsidRDefault="00FE0502" w:rsidP="00363450">
            <w:pPr>
              <w:pStyle w:val="TAL"/>
            </w:pPr>
            <w:proofErr w:type="spellStart"/>
            <w:r w:rsidRPr="008072F0">
              <w:t>PacketFilterList</w:t>
            </w:r>
            <w:proofErr w:type="spellEnd"/>
          </w:p>
        </w:tc>
        <w:tc>
          <w:tcPr>
            <w:tcW w:w="2464" w:type="dxa"/>
            <w:shd w:val="clear" w:color="auto" w:fill="auto"/>
          </w:tcPr>
          <w:p w14:paraId="2480650A" w14:textId="77777777" w:rsidR="00FE0502" w:rsidRPr="008072F0" w:rsidRDefault="00FE0502" w:rsidP="00363450">
            <w:pPr>
              <w:pStyle w:val="TAL"/>
            </w:pPr>
            <w:hyperlink w:anchor="MCX_IPCAN_PacketFilterList_Type" w:history="1">
              <w:proofErr w:type="spellStart"/>
              <w:r w:rsidRPr="008072F0">
                <w:rPr>
                  <w:rStyle w:val="Hyperlink"/>
                </w:rPr>
                <w:t>MCX_IPCAN_PacketFilterList_Type</w:t>
              </w:r>
              <w:proofErr w:type="spellEnd"/>
            </w:hyperlink>
          </w:p>
        </w:tc>
        <w:tc>
          <w:tcPr>
            <w:tcW w:w="493" w:type="dxa"/>
            <w:shd w:val="clear" w:color="auto" w:fill="auto"/>
          </w:tcPr>
          <w:p w14:paraId="6CB0F38B" w14:textId="77777777" w:rsidR="00FE0502" w:rsidRPr="008072F0" w:rsidRDefault="00FE0502" w:rsidP="00363450">
            <w:pPr>
              <w:pStyle w:val="TAL"/>
            </w:pPr>
          </w:p>
        </w:tc>
        <w:tc>
          <w:tcPr>
            <w:tcW w:w="5421" w:type="dxa"/>
            <w:shd w:val="clear" w:color="auto" w:fill="auto"/>
          </w:tcPr>
          <w:p w14:paraId="5B7BFD34" w14:textId="77777777" w:rsidR="00FE0502" w:rsidRPr="008072F0" w:rsidRDefault="00FE0502" w:rsidP="00363450">
            <w:pPr>
              <w:pStyle w:val="TAL"/>
            </w:pPr>
          </w:p>
        </w:tc>
      </w:tr>
    </w:tbl>
    <w:p w14:paraId="225419EB" w14:textId="77777777" w:rsidR="00FE0502" w:rsidRDefault="00FE0502" w:rsidP="00FE0502"/>
    <w:p w14:paraId="0F731B93" w14:textId="77777777" w:rsidR="00FE0502" w:rsidRDefault="00FE0502" w:rsidP="00FE050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FAEAECC" w14:textId="77777777" w:rsidTr="00363450">
        <w:tc>
          <w:tcPr>
            <w:tcW w:w="9857" w:type="dxa"/>
            <w:gridSpan w:val="4"/>
            <w:shd w:val="clear" w:color="auto" w:fill="E0E0E0"/>
          </w:tcPr>
          <w:p w14:paraId="4DF589A7" w14:textId="77777777" w:rsidR="00FE0502" w:rsidRPr="008072F0" w:rsidRDefault="00FE0502" w:rsidP="00363450">
            <w:pPr>
              <w:pStyle w:val="TAL"/>
              <w:rPr>
                <w:b/>
              </w:rPr>
            </w:pPr>
            <w:r w:rsidRPr="008072F0">
              <w:rPr>
                <w:b/>
              </w:rPr>
              <w:t>TTCN-3 Record Type</w:t>
            </w:r>
          </w:p>
        </w:tc>
      </w:tr>
      <w:tr w:rsidR="00FE0502" w14:paraId="4100E048" w14:textId="77777777" w:rsidTr="00363450">
        <w:tc>
          <w:tcPr>
            <w:tcW w:w="1479" w:type="dxa"/>
            <w:tcBorders>
              <w:bottom w:val="single" w:sz="4" w:space="0" w:color="auto"/>
            </w:tcBorders>
            <w:shd w:val="clear" w:color="auto" w:fill="E0E0E0"/>
          </w:tcPr>
          <w:p w14:paraId="4B74A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63EC463" w14:textId="77777777" w:rsidR="00FE0502" w:rsidRPr="008072F0" w:rsidRDefault="00FE0502" w:rsidP="00363450">
            <w:pPr>
              <w:pStyle w:val="TAL"/>
              <w:rPr>
                <w:b/>
              </w:rPr>
            </w:pPr>
            <w:r w:rsidRPr="008072F0">
              <w:rPr>
                <w:b/>
              </w:rPr>
              <w:t>MCX_IPCAN_IPv4IPv6Address_Type</w:t>
            </w:r>
          </w:p>
        </w:tc>
      </w:tr>
      <w:tr w:rsidR="00FE0502" w14:paraId="1CF1E519" w14:textId="77777777" w:rsidTr="00363450">
        <w:tc>
          <w:tcPr>
            <w:tcW w:w="1479" w:type="dxa"/>
            <w:tcBorders>
              <w:bottom w:val="double" w:sz="4" w:space="0" w:color="auto"/>
            </w:tcBorders>
            <w:shd w:val="clear" w:color="auto" w:fill="E0E0E0"/>
          </w:tcPr>
          <w:p w14:paraId="59A90D9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57B0EC1" w14:textId="77777777" w:rsidR="00FE0502" w:rsidRPr="008072F0" w:rsidRDefault="00FE0502" w:rsidP="00363450">
            <w:pPr>
              <w:pStyle w:val="TAL"/>
            </w:pPr>
          </w:p>
        </w:tc>
      </w:tr>
      <w:tr w:rsidR="00FE0502" w14:paraId="3B5FA87B" w14:textId="77777777" w:rsidTr="00363450">
        <w:tc>
          <w:tcPr>
            <w:tcW w:w="1479" w:type="dxa"/>
            <w:tcBorders>
              <w:top w:val="double" w:sz="4" w:space="0" w:color="auto"/>
            </w:tcBorders>
            <w:shd w:val="clear" w:color="auto" w:fill="auto"/>
          </w:tcPr>
          <w:p w14:paraId="06EEA18A" w14:textId="77777777" w:rsidR="00FE0502" w:rsidRPr="008072F0" w:rsidRDefault="00FE0502" w:rsidP="00363450">
            <w:pPr>
              <w:pStyle w:val="TAL"/>
            </w:pPr>
            <w:r w:rsidRPr="008072F0">
              <w:t>IPv4</w:t>
            </w:r>
          </w:p>
        </w:tc>
        <w:tc>
          <w:tcPr>
            <w:tcW w:w="2464" w:type="dxa"/>
            <w:tcBorders>
              <w:top w:val="double" w:sz="4" w:space="0" w:color="auto"/>
            </w:tcBorders>
            <w:shd w:val="clear" w:color="auto" w:fill="auto"/>
          </w:tcPr>
          <w:p w14:paraId="0BB7DA1E" w14:textId="77777777" w:rsidR="00FE0502" w:rsidRPr="008072F0" w:rsidRDefault="00FE0502" w:rsidP="00363450">
            <w:pPr>
              <w:pStyle w:val="TAL"/>
            </w:pPr>
            <w:proofErr w:type="spellStart"/>
            <w:r w:rsidRPr="008072F0">
              <w:t>charstring</w:t>
            </w:r>
            <w:proofErr w:type="spellEnd"/>
          </w:p>
        </w:tc>
        <w:tc>
          <w:tcPr>
            <w:tcW w:w="493" w:type="dxa"/>
            <w:tcBorders>
              <w:top w:val="double" w:sz="4" w:space="0" w:color="auto"/>
            </w:tcBorders>
            <w:shd w:val="clear" w:color="auto" w:fill="auto"/>
          </w:tcPr>
          <w:p w14:paraId="2737601B" w14:textId="77777777" w:rsidR="00FE0502" w:rsidRPr="008072F0" w:rsidRDefault="00FE0502" w:rsidP="00363450">
            <w:pPr>
              <w:pStyle w:val="TAL"/>
            </w:pPr>
          </w:p>
        </w:tc>
        <w:tc>
          <w:tcPr>
            <w:tcW w:w="5421" w:type="dxa"/>
            <w:tcBorders>
              <w:top w:val="double" w:sz="4" w:space="0" w:color="auto"/>
            </w:tcBorders>
            <w:shd w:val="clear" w:color="auto" w:fill="auto"/>
          </w:tcPr>
          <w:p w14:paraId="126EAFEC" w14:textId="77777777" w:rsidR="00FE0502" w:rsidRPr="008072F0" w:rsidRDefault="00FE0502" w:rsidP="00363450">
            <w:pPr>
              <w:pStyle w:val="TAL"/>
            </w:pPr>
          </w:p>
        </w:tc>
      </w:tr>
      <w:tr w:rsidR="00FE0502" w14:paraId="02F788AB" w14:textId="77777777" w:rsidTr="00363450">
        <w:tc>
          <w:tcPr>
            <w:tcW w:w="1479" w:type="dxa"/>
            <w:shd w:val="clear" w:color="auto" w:fill="auto"/>
          </w:tcPr>
          <w:p w14:paraId="5FCF55EA" w14:textId="77777777" w:rsidR="00FE0502" w:rsidRPr="008072F0" w:rsidRDefault="00FE0502" w:rsidP="00363450">
            <w:pPr>
              <w:pStyle w:val="TAL"/>
            </w:pPr>
            <w:r w:rsidRPr="008072F0">
              <w:t>IPv6</w:t>
            </w:r>
          </w:p>
        </w:tc>
        <w:tc>
          <w:tcPr>
            <w:tcW w:w="2464" w:type="dxa"/>
            <w:shd w:val="clear" w:color="auto" w:fill="auto"/>
          </w:tcPr>
          <w:p w14:paraId="301FED0B" w14:textId="77777777" w:rsidR="00FE0502" w:rsidRPr="008072F0" w:rsidRDefault="00FE0502" w:rsidP="00363450">
            <w:pPr>
              <w:pStyle w:val="TAL"/>
            </w:pPr>
            <w:proofErr w:type="spellStart"/>
            <w:r w:rsidRPr="008072F0">
              <w:t>charstring</w:t>
            </w:r>
            <w:proofErr w:type="spellEnd"/>
          </w:p>
        </w:tc>
        <w:tc>
          <w:tcPr>
            <w:tcW w:w="493" w:type="dxa"/>
            <w:shd w:val="clear" w:color="auto" w:fill="auto"/>
          </w:tcPr>
          <w:p w14:paraId="53D57C36" w14:textId="77777777" w:rsidR="00FE0502" w:rsidRPr="008072F0" w:rsidRDefault="00FE0502" w:rsidP="00363450">
            <w:pPr>
              <w:pStyle w:val="TAL"/>
            </w:pPr>
          </w:p>
        </w:tc>
        <w:tc>
          <w:tcPr>
            <w:tcW w:w="5421" w:type="dxa"/>
            <w:shd w:val="clear" w:color="auto" w:fill="auto"/>
          </w:tcPr>
          <w:p w14:paraId="400B0CD1" w14:textId="77777777" w:rsidR="00FE0502" w:rsidRPr="008072F0" w:rsidRDefault="00FE0502" w:rsidP="00363450">
            <w:pPr>
              <w:pStyle w:val="TAL"/>
            </w:pPr>
          </w:p>
        </w:tc>
      </w:tr>
    </w:tbl>
    <w:p w14:paraId="6D42BA52" w14:textId="77777777" w:rsidR="00FE0502" w:rsidRDefault="00FE0502" w:rsidP="00FE0502"/>
    <w:p w14:paraId="33F2D075" w14:textId="77777777" w:rsidR="00FE0502" w:rsidRDefault="00FE0502" w:rsidP="00FE0502">
      <w:pPr>
        <w:pStyle w:val="TH"/>
      </w:pPr>
      <w:proofErr w:type="spellStart"/>
      <w:r>
        <w:lastRenderedPageBreak/>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1869271" w14:textId="77777777" w:rsidTr="00363450">
        <w:tc>
          <w:tcPr>
            <w:tcW w:w="9857" w:type="dxa"/>
            <w:gridSpan w:val="4"/>
            <w:shd w:val="clear" w:color="auto" w:fill="E0E0E0"/>
          </w:tcPr>
          <w:p w14:paraId="0533DBDE" w14:textId="77777777" w:rsidR="00FE0502" w:rsidRPr="008072F0" w:rsidRDefault="00FE0502" w:rsidP="00363450">
            <w:pPr>
              <w:pStyle w:val="TAL"/>
              <w:rPr>
                <w:b/>
              </w:rPr>
            </w:pPr>
            <w:r w:rsidRPr="008072F0">
              <w:rPr>
                <w:b/>
              </w:rPr>
              <w:t>TTCN-3 Record Type</w:t>
            </w:r>
          </w:p>
        </w:tc>
      </w:tr>
      <w:tr w:rsidR="00FE0502" w14:paraId="38C22DD8" w14:textId="77777777" w:rsidTr="00363450">
        <w:tc>
          <w:tcPr>
            <w:tcW w:w="1479" w:type="dxa"/>
            <w:tcBorders>
              <w:bottom w:val="single" w:sz="4" w:space="0" w:color="auto"/>
            </w:tcBorders>
            <w:shd w:val="clear" w:color="auto" w:fill="E0E0E0"/>
          </w:tcPr>
          <w:p w14:paraId="12ACB4C6"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69FBA7E" w14:textId="77777777" w:rsidR="00FE0502" w:rsidRPr="008072F0" w:rsidRDefault="00FE0502" w:rsidP="00363450">
            <w:pPr>
              <w:pStyle w:val="TAL"/>
              <w:rPr>
                <w:b/>
              </w:rPr>
            </w:pPr>
            <w:proofErr w:type="spellStart"/>
            <w:r w:rsidRPr="008072F0">
              <w:rPr>
                <w:b/>
              </w:rPr>
              <w:t>MCX_IPCAN_PDN_Info_Type</w:t>
            </w:r>
            <w:proofErr w:type="spellEnd"/>
          </w:p>
        </w:tc>
      </w:tr>
      <w:tr w:rsidR="00FE0502" w14:paraId="1C9D91B2" w14:textId="77777777" w:rsidTr="00363450">
        <w:tc>
          <w:tcPr>
            <w:tcW w:w="1479" w:type="dxa"/>
            <w:tcBorders>
              <w:bottom w:val="double" w:sz="4" w:space="0" w:color="auto"/>
            </w:tcBorders>
            <w:shd w:val="clear" w:color="auto" w:fill="E0E0E0"/>
          </w:tcPr>
          <w:p w14:paraId="0C65888B"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E340481" w14:textId="77777777" w:rsidR="00FE0502" w:rsidRPr="008072F0" w:rsidRDefault="00FE0502" w:rsidP="00363450">
            <w:pPr>
              <w:pStyle w:val="TAL"/>
            </w:pPr>
          </w:p>
        </w:tc>
      </w:tr>
      <w:tr w:rsidR="00FE0502" w14:paraId="367271E2" w14:textId="77777777" w:rsidTr="00363450">
        <w:tc>
          <w:tcPr>
            <w:tcW w:w="1479" w:type="dxa"/>
            <w:tcBorders>
              <w:top w:val="double" w:sz="4" w:space="0" w:color="auto"/>
            </w:tcBorders>
            <w:shd w:val="clear" w:color="auto" w:fill="auto"/>
          </w:tcPr>
          <w:p w14:paraId="63EB226B" w14:textId="77777777" w:rsidR="00FE0502" w:rsidRPr="008072F0" w:rsidRDefault="00FE0502" w:rsidP="00363450">
            <w:pPr>
              <w:pStyle w:val="TAL"/>
            </w:pPr>
            <w:proofErr w:type="spellStart"/>
            <w:r w:rsidRPr="008072F0">
              <w:t>PdnType</w:t>
            </w:r>
            <w:proofErr w:type="spellEnd"/>
          </w:p>
        </w:tc>
        <w:tc>
          <w:tcPr>
            <w:tcW w:w="2464" w:type="dxa"/>
            <w:tcBorders>
              <w:top w:val="double" w:sz="4" w:space="0" w:color="auto"/>
            </w:tcBorders>
            <w:shd w:val="clear" w:color="auto" w:fill="auto"/>
          </w:tcPr>
          <w:p w14:paraId="4E944B05" w14:textId="77777777" w:rsidR="00FE0502" w:rsidRPr="008072F0" w:rsidRDefault="00FE0502" w:rsidP="00363450">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2A0EEB17" w14:textId="77777777" w:rsidR="00FE0502" w:rsidRPr="008072F0" w:rsidRDefault="00FE0502" w:rsidP="00363450">
            <w:pPr>
              <w:pStyle w:val="TAL"/>
            </w:pPr>
          </w:p>
        </w:tc>
        <w:tc>
          <w:tcPr>
            <w:tcW w:w="5421" w:type="dxa"/>
            <w:tcBorders>
              <w:top w:val="double" w:sz="4" w:space="0" w:color="auto"/>
            </w:tcBorders>
            <w:shd w:val="clear" w:color="auto" w:fill="auto"/>
          </w:tcPr>
          <w:p w14:paraId="195D96E4" w14:textId="77777777" w:rsidR="00FE0502" w:rsidRPr="008072F0" w:rsidRDefault="00FE0502" w:rsidP="00363450">
            <w:pPr>
              <w:pStyle w:val="TAL"/>
            </w:pPr>
            <w:r w:rsidRPr="008072F0">
              <w:t>MCX, IMS or INTERNET</w:t>
            </w:r>
          </w:p>
        </w:tc>
      </w:tr>
      <w:tr w:rsidR="00FE0502" w14:paraId="3F13F645" w14:textId="77777777" w:rsidTr="00363450">
        <w:tc>
          <w:tcPr>
            <w:tcW w:w="1479" w:type="dxa"/>
            <w:shd w:val="clear" w:color="auto" w:fill="auto"/>
          </w:tcPr>
          <w:p w14:paraId="5F87C8C3" w14:textId="77777777" w:rsidR="00FE0502" w:rsidRPr="008072F0" w:rsidRDefault="00FE0502" w:rsidP="00363450">
            <w:pPr>
              <w:pStyle w:val="TAL"/>
            </w:pPr>
            <w:proofErr w:type="spellStart"/>
            <w:r w:rsidRPr="008072F0">
              <w:t>EpsBearerId</w:t>
            </w:r>
            <w:proofErr w:type="spellEnd"/>
          </w:p>
        </w:tc>
        <w:tc>
          <w:tcPr>
            <w:tcW w:w="2464" w:type="dxa"/>
            <w:shd w:val="clear" w:color="auto" w:fill="auto"/>
          </w:tcPr>
          <w:p w14:paraId="772DBCA0" w14:textId="77777777" w:rsidR="00FE0502" w:rsidRPr="008072F0" w:rsidRDefault="00FE0502" w:rsidP="00363450">
            <w:pPr>
              <w:pStyle w:val="TAL"/>
            </w:pPr>
            <w:hyperlink w:anchor="MCX_IPCAN_EpsBearerId_Type" w:history="1">
              <w:proofErr w:type="spellStart"/>
              <w:r w:rsidRPr="008072F0">
                <w:rPr>
                  <w:rStyle w:val="Hyperlink"/>
                </w:rPr>
                <w:t>MCX_IPCAN_EpsBearerId_Type</w:t>
              </w:r>
              <w:proofErr w:type="spellEnd"/>
            </w:hyperlink>
          </w:p>
        </w:tc>
        <w:tc>
          <w:tcPr>
            <w:tcW w:w="493" w:type="dxa"/>
            <w:shd w:val="clear" w:color="auto" w:fill="auto"/>
          </w:tcPr>
          <w:p w14:paraId="30AA3386" w14:textId="77777777" w:rsidR="00FE0502" w:rsidRPr="008072F0" w:rsidRDefault="00FE0502" w:rsidP="00363450">
            <w:pPr>
              <w:pStyle w:val="TAL"/>
            </w:pPr>
          </w:p>
        </w:tc>
        <w:tc>
          <w:tcPr>
            <w:tcW w:w="5421" w:type="dxa"/>
            <w:shd w:val="clear" w:color="auto" w:fill="auto"/>
          </w:tcPr>
          <w:p w14:paraId="0C8756A7" w14:textId="77777777" w:rsidR="00FE0502" w:rsidRPr="008072F0" w:rsidRDefault="00FE0502" w:rsidP="00363450">
            <w:pPr>
              <w:pStyle w:val="TAL"/>
            </w:pPr>
            <w:r w:rsidRPr="008072F0">
              <w:t>EPS bearer id of the PDN's default EPS bearer</w:t>
            </w:r>
          </w:p>
        </w:tc>
      </w:tr>
      <w:tr w:rsidR="00FE0502" w14:paraId="693D5298" w14:textId="77777777" w:rsidTr="00363450">
        <w:tc>
          <w:tcPr>
            <w:tcW w:w="1479" w:type="dxa"/>
            <w:shd w:val="clear" w:color="auto" w:fill="auto"/>
          </w:tcPr>
          <w:p w14:paraId="7BDB9858" w14:textId="77777777" w:rsidR="00FE0502" w:rsidRPr="008072F0" w:rsidRDefault="00FE0502" w:rsidP="00363450">
            <w:pPr>
              <w:pStyle w:val="TAL"/>
            </w:pPr>
            <w:proofErr w:type="spellStart"/>
            <w:r w:rsidRPr="008072F0">
              <w:t>IPAddressNW</w:t>
            </w:r>
            <w:proofErr w:type="spellEnd"/>
          </w:p>
        </w:tc>
        <w:tc>
          <w:tcPr>
            <w:tcW w:w="2464" w:type="dxa"/>
            <w:shd w:val="clear" w:color="auto" w:fill="auto"/>
          </w:tcPr>
          <w:p w14:paraId="32705BA9" w14:textId="77777777" w:rsidR="00FE0502" w:rsidRPr="008072F0" w:rsidRDefault="00FE0502" w:rsidP="00363450">
            <w:pPr>
              <w:pStyle w:val="TAL"/>
            </w:pPr>
            <w:hyperlink w:anchor="MCX_IPCAN_IPv4IPv6Address_Type" w:history="1">
              <w:r w:rsidRPr="008072F0">
                <w:rPr>
                  <w:rStyle w:val="Hyperlink"/>
                </w:rPr>
                <w:t>MCX_IPCAN_IPv4IPv6Address_Type</w:t>
              </w:r>
            </w:hyperlink>
          </w:p>
        </w:tc>
        <w:tc>
          <w:tcPr>
            <w:tcW w:w="493" w:type="dxa"/>
            <w:shd w:val="clear" w:color="auto" w:fill="auto"/>
          </w:tcPr>
          <w:p w14:paraId="1B792742" w14:textId="77777777" w:rsidR="00FE0502" w:rsidRPr="008072F0" w:rsidRDefault="00FE0502" w:rsidP="00363450">
            <w:pPr>
              <w:pStyle w:val="TAL"/>
            </w:pPr>
            <w:r w:rsidRPr="008072F0">
              <w:t>opt</w:t>
            </w:r>
          </w:p>
        </w:tc>
        <w:tc>
          <w:tcPr>
            <w:tcW w:w="5421" w:type="dxa"/>
            <w:shd w:val="clear" w:color="auto" w:fill="auto"/>
          </w:tcPr>
          <w:p w14:paraId="11E3BFAF" w14:textId="77777777" w:rsidR="00FE0502" w:rsidRPr="008072F0" w:rsidRDefault="00FE0502" w:rsidP="00363450">
            <w:pPr>
              <w:pStyle w:val="TAL"/>
            </w:pPr>
            <w:r w:rsidRPr="008072F0">
              <w:t>not present for MCX PDN as the IP signalling is handled by TTCN</w:t>
            </w:r>
          </w:p>
        </w:tc>
      </w:tr>
      <w:tr w:rsidR="00FE0502" w14:paraId="1399E9C1" w14:textId="77777777" w:rsidTr="00363450">
        <w:tc>
          <w:tcPr>
            <w:tcW w:w="1479" w:type="dxa"/>
            <w:shd w:val="clear" w:color="auto" w:fill="auto"/>
          </w:tcPr>
          <w:p w14:paraId="70968FFF" w14:textId="77777777" w:rsidR="00FE0502" w:rsidRPr="008072F0" w:rsidRDefault="00FE0502" w:rsidP="00363450">
            <w:pPr>
              <w:pStyle w:val="TAL"/>
            </w:pPr>
            <w:proofErr w:type="spellStart"/>
            <w:r w:rsidRPr="008072F0">
              <w:t>IPAddressUE</w:t>
            </w:r>
            <w:proofErr w:type="spellEnd"/>
          </w:p>
        </w:tc>
        <w:tc>
          <w:tcPr>
            <w:tcW w:w="2464" w:type="dxa"/>
            <w:shd w:val="clear" w:color="auto" w:fill="auto"/>
          </w:tcPr>
          <w:p w14:paraId="5B1F105D" w14:textId="77777777" w:rsidR="00FE0502" w:rsidRPr="008072F0" w:rsidRDefault="00FE0502" w:rsidP="00363450">
            <w:pPr>
              <w:pStyle w:val="TAL"/>
            </w:pPr>
            <w:hyperlink w:anchor="MCX_IPCAN_IPv4IPv6Address_Type" w:history="1">
              <w:r w:rsidRPr="008072F0">
                <w:rPr>
                  <w:rStyle w:val="Hyperlink"/>
                </w:rPr>
                <w:t>MCX_IPCAN_IPv4IPv6Address_Type</w:t>
              </w:r>
            </w:hyperlink>
          </w:p>
        </w:tc>
        <w:tc>
          <w:tcPr>
            <w:tcW w:w="493" w:type="dxa"/>
            <w:shd w:val="clear" w:color="auto" w:fill="auto"/>
          </w:tcPr>
          <w:p w14:paraId="51C39AD3" w14:textId="77777777" w:rsidR="00FE0502" w:rsidRPr="008072F0" w:rsidRDefault="00FE0502" w:rsidP="00363450">
            <w:pPr>
              <w:pStyle w:val="TAL"/>
            </w:pPr>
            <w:r w:rsidRPr="008072F0">
              <w:t>opt</w:t>
            </w:r>
          </w:p>
        </w:tc>
        <w:tc>
          <w:tcPr>
            <w:tcW w:w="5421" w:type="dxa"/>
            <w:shd w:val="clear" w:color="auto" w:fill="auto"/>
          </w:tcPr>
          <w:p w14:paraId="58175EBA" w14:textId="77777777" w:rsidR="00FE0502" w:rsidRPr="008072F0" w:rsidRDefault="00FE0502" w:rsidP="00363450">
            <w:pPr>
              <w:pStyle w:val="TAL"/>
            </w:pPr>
            <w:r w:rsidRPr="008072F0">
              <w:t>not present for MCX PDN as the IP signalling is handled by TTCN</w:t>
            </w:r>
          </w:p>
        </w:tc>
      </w:tr>
    </w:tbl>
    <w:p w14:paraId="12A93EF9" w14:textId="77777777" w:rsidR="00FE0502" w:rsidRDefault="00FE0502" w:rsidP="00FE0502"/>
    <w:p w14:paraId="01E1903B" w14:textId="77777777" w:rsidR="00FE0502" w:rsidRDefault="00FE0502" w:rsidP="00FE0502">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162B0B59" w14:textId="77777777" w:rsidTr="00363450">
        <w:tc>
          <w:tcPr>
            <w:tcW w:w="9857" w:type="dxa"/>
            <w:gridSpan w:val="2"/>
            <w:shd w:val="clear" w:color="auto" w:fill="E0E0E0"/>
          </w:tcPr>
          <w:p w14:paraId="4566DCA2" w14:textId="77777777" w:rsidR="00FE0502" w:rsidRPr="008072F0" w:rsidRDefault="00FE0502" w:rsidP="00363450">
            <w:pPr>
              <w:pStyle w:val="TAL"/>
              <w:rPr>
                <w:b/>
              </w:rPr>
            </w:pPr>
            <w:r w:rsidRPr="008072F0">
              <w:rPr>
                <w:b/>
              </w:rPr>
              <w:t>TTCN-3 Record of Type</w:t>
            </w:r>
          </w:p>
        </w:tc>
      </w:tr>
      <w:tr w:rsidR="00FE0502" w14:paraId="2BE51BD8" w14:textId="77777777" w:rsidTr="00363450">
        <w:tc>
          <w:tcPr>
            <w:tcW w:w="1971" w:type="dxa"/>
            <w:tcBorders>
              <w:bottom w:val="single" w:sz="4" w:space="0" w:color="auto"/>
            </w:tcBorders>
            <w:shd w:val="clear" w:color="auto" w:fill="E0E0E0"/>
          </w:tcPr>
          <w:p w14:paraId="0C5F0D4F"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358E371D" w14:textId="77777777" w:rsidR="00FE0502" w:rsidRPr="008072F0" w:rsidRDefault="00FE0502" w:rsidP="00363450">
            <w:pPr>
              <w:pStyle w:val="TAL"/>
              <w:rPr>
                <w:b/>
              </w:rPr>
            </w:pPr>
            <w:proofErr w:type="spellStart"/>
            <w:r w:rsidRPr="008072F0">
              <w:rPr>
                <w:b/>
              </w:rPr>
              <w:t>MCX_IPCAN_PDN_InfoList_Type</w:t>
            </w:r>
            <w:proofErr w:type="spellEnd"/>
          </w:p>
        </w:tc>
      </w:tr>
      <w:tr w:rsidR="00FE0502" w14:paraId="1F78CF08" w14:textId="77777777" w:rsidTr="00363450">
        <w:tc>
          <w:tcPr>
            <w:tcW w:w="1971" w:type="dxa"/>
            <w:tcBorders>
              <w:bottom w:val="double" w:sz="4" w:space="0" w:color="auto"/>
            </w:tcBorders>
            <w:shd w:val="clear" w:color="auto" w:fill="E0E0E0"/>
          </w:tcPr>
          <w:p w14:paraId="0F69EBD0"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8842D5" w14:textId="77777777" w:rsidR="00FE0502" w:rsidRPr="008072F0" w:rsidRDefault="00FE0502" w:rsidP="00363450">
            <w:pPr>
              <w:pStyle w:val="TAL"/>
            </w:pPr>
            <w:r w:rsidRPr="008072F0">
              <w:t>list of PDNs to be connected to during Idle Update procedure</w:t>
            </w:r>
          </w:p>
        </w:tc>
      </w:tr>
      <w:tr w:rsidR="00FE0502" w14:paraId="57A60E83" w14:textId="77777777" w:rsidTr="00363450">
        <w:tc>
          <w:tcPr>
            <w:tcW w:w="9857" w:type="dxa"/>
            <w:gridSpan w:val="2"/>
            <w:tcBorders>
              <w:top w:val="double" w:sz="4" w:space="0" w:color="auto"/>
            </w:tcBorders>
            <w:shd w:val="clear" w:color="auto" w:fill="auto"/>
          </w:tcPr>
          <w:p w14:paraId="78AB1DE0" w14:textId="77777777" w:rsidR="00FE0502" w:rsidRPr="008072F0" w:rsidRDefault="00FE0502" w:rsidP="00363450">
            <w:pPr>
              <w:pStyle w:val="TAL"/>
            </w:pPr>
            <w:r w:rsidRPr="008072F0">
              <w:t xml:space="preserve">record length (1..3) of </w:t>
            </w:r>
            <w:hyperlink w:anchor="MCX_IPCAN_PDN_Info_Type" w:history="1">
              <w:proofErr w:type="spellStart"/>
              <w:r w:rsidRPr="008072F0">
                <w:rPr>
                  <w:rStyle w:val="Hyperlink"/>
                </w:rPr>
                <w:t>MCX_IPCAN_PDN_Info_Type</w:t>
              </w:r>
              <w:proofErr w:type="spellEnd"/>
            </w:hyperlink>
          </w:p>
        </w:tc>
      </w:tr>
    </w:tbl>
    <w:p w14:paraId="1887A669" w14:textId="77777777" w:rsidR="00FE0502" w:rsidRDefault="00FE0502" w:rsidP="00FE0502"/>
    <w:p w14:paraId="2707D66C" w14:textId="77777777" w:rsidR="00FE0502" w:rsidRDefault="00FE0502" w:rsidP="00FE0502">
      <w:pPr>
        <w:pStyle w:val="TH"/>
      </w:pPr>
      <w:proofErr w:type="spellStart"/>
      <w: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B92BB86" w14:textId="77777777" w:rsidTr="00363450">
        <w:tc>
          <w:tcPr>
            <w:tcW w:w="9857" w:type="dxa"/>
            <w:gridSpan w:val="4"/>
            <w:shd w:val="clear" w:color="auto" w:fill="E0E0E0"/>
          </w:tcPr>
          <w:p w14:paraId="72B9C3A0" w14:textId="77777777" w:rsidR="00FE0502" w:rsidRPr="008072F0" w:rsidRDefault="00FE0502" w:rsidP="00363450">
            <w:pPr>
              <w:pStyle w:val="TAL"/>
              <w:rPr>
                <w:b/>
              </w:rPr>
            </w:pPr>
            <w:r w:rsidRPr="008072F0">
              <w:rPr>
                <w:b/>
              </w:rPr>
              <w:t>TTCN-3 Record Type</w:t>
            </w:r>
          </w:p>
        </w:tc>
      </w:tr>
      <w:tr w:rsidR="00FE0502" w14:paraId="0C11C73D" w14:textId="77777777" w:rsidTr="00363450">
        <w:tc>
          <w:tcPr>
            <w:tcW w:w="1479" w:type="dxa"/>
            <w:tcBorders>
              <w:bottom w:val="single" w:sz="4" w:space="0" w:color="auto"/>
            </w:tcBorders>
            <w:shd w:val="clear" w:color="auto" w:fill="E0E0E0"/>
          </w:tcPr>
          <w:p w14:paraId="2730DAD3"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8478DA6" w14:textId="77777777" w:rsidR="00FE0502" w:rsidRPr="008072F0" w:rsidRDefault="00FE0502" w:rsidP="00363450">
            <w:pPr>
              <w:pStyle w:val="TAL"/>
              <w:rPr>
                <w:b/>
              </w:rPr>
            </w:pPr>
            <w:proofErr w:type="spellStart"/>
            <w:r w:rsidRPr="008072F0">
              <w:rPr>
                <w:b/>
              </w:rPr>
              <w:t>MCX_IPCAN_ASP_CommonReqPart_Type</w:t>
            </w:r>
            <w:proofErr w:type="spellEnd"/>
          </w:p>
        </w:tc>
      </w:tr>
      <w:tr w:rsidR="00FE0502" w14:paraId="2F4B4C81" w14:textId="77777777" w:rsidTr="00363450">
        <w:tc>
          <w:tcPr>
            <w:tcW w:w="1479" w:type="dxa"/>
            <w:tcBorders>
              <w:bottom w:val="double" w:sz="4" w:space="0" w:color="auto"/>
            </w:tcBorders>
            <w:shd w:val="clear" w:color="auto" w:fill="E0E0E0"/>
          </w:tcPr>
          <w:p w14:paraId="21152FE7"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4DB61FF" w14:textId="77777777" w:rsidR="00FE0502" w:rsidRPr="008072F0" w:rsidRDefault="00FE0502" w:rsidP="00363450">
            <w:pPr>
              <w:pStyle w:val="TAL"/>
            </w:pPr>
          </w:p>
        </w:tc>
      </w:tr>
      <w:tr w:rsidR="00FE0502" w14:paraId="68B2E150" w14:textId="77777777" w:rsidTr="00363450">
        <w:tc>
          <w:tcPr>
            <w:tcW w:w="1479" w:type="dxa"/>
            <w:tcBorders>
              <w:top w:val="double" w:sz="4" w:space="0" w:color="auto"/>
            </w:tcBorders>
            <w:shd w:val="clear" w:color="auto" w:fill="auto"/>
          </w:tcPr>
          <w:p w14:paraId="76C2B4AC" w14:textId="77777777" w:rsidR="00FE0502" w:rsidRPr="008072F0" w:rsidRDefault="00FE0502" w:rsidP="00363450">
            <w:pPr>
              <w:pStyle w:val="TAL"/>
            </w:pPr>
            <w:proofErr w:type="spellStart"/>
            <w:r w:rsidRPr="008072F0">
              <w:t>CellId</w:t>
            </w:r>
            <w:proofErr w:type="spellEnd"/>
          </w:p>
        </w:tc>
        <w:tc>
          <w:tcPr>
            <w:tcW w:w="2464" w:type="dxa"/>
            <w:tcBorders>
              <w:top w:val="double" w:sz="4" w:space="0" w:color="auto"/>
            </w:tcBorders>
            <w:shd w:val="clear" w:color="auto" w:fill="auto"/>
          </w:tcPr>
          <w:p w14:paraId="269A1316" w14:textId="77777777" w:rsidR="00FE0502" w:rsidRPr="008072F0" w:rsidRDefault="00FE0502" w:rsidP="00363450">
            <w:pPr>
              <w:pStyle w:val="TAL"/>
            </w:pPr>
            <w:hyperlink w:anchor="EUTRA_CellId_Type" w:history="1">
              <w:proofErr w:type="spellStart"/>
              <w:r w:rsidRPr="008072F0">
                <w:rPr>
                  <w:rStyle w:val="Hyperlink"/>
                </w:rPr>
                <w:t>EUTRA_CellId_Type</w:t>
              </w:r>
              <w:proofErr w:type="spellEnd"/>
            </w:hyperlink>
          </w:p>
        </w:tc>
        <w:tc>
          <w:tcPr>
            <w:tcW w:w="493" w:type="dxa"/>
            <w:tcBorders>
              <w:top w:val="double" w:sz="4" w:space="0" w:color="auto"/>
            </w:tcBorders>
            <w:shd w:val="clear" w:color="auto" w:fill="auto"/>
          </w:tcPr>
          <w:p w14:paraId="7FDAFC58" w14:textId="77777777" w:rsidR="00FE0502" w:rsidRPr="008072F0" w:rsidRDefault="00FE0502" w:rsidP="00363450">
            <w:pPr>
              <w:pStyle w:val="TAL"/>
            </w:pPr>
          </w:p>
        </w:tc>
        <w:tc>
          <w:tcPr>
            <w:tcW w:w="5421" w:type="dxa"/>
            <w:tcBorders>
              <w:top w:val="double" w:sz="4" w:space="0" w:color="auto"/>
            </w:tcBorders>
            <w:shd w:val="clear" w:color="auto" w:fill="auto"/>
          </w:tcPr>
          <w:p w14:paraId="0F0FB581" w14:textId="77777777" w:rsidR="00FE0502" w:rsidRPr="008072F0" w:rsidRDefault="00FE0502" w:rsidP="00363450">
            <w:pPr>
              <w:pStyle w:val="TAL"/>
            </w:pPr>
          </w:p>
        </w:tc>
      </w:tr>
      <w:tr w:rsidR="00FE0502" w14:paraId="06B1E09D" w14:textId="77777777" w:rsidTr="00363450">
        <w:tc>
          <w:tcPr>
            <w:tcW w:w="1479" w:type="dxa"/>
            <w:shd w:val="clear" w:color="auto" w:fill="auto"/>
          </w:tcPr>
          <w:p w14:paraId="317AB6E5" w14:textId="77777777" w:rsidR="00FE0502" w:rsidRPr="008072F0" w:rsidRDefault="00FE0502" w:rsidP="00363450">
            <w:pPr>
              <w:pStyle w:val="TAL"/>
            </w:pPr>
            <w:proofErr w:type="spellStart"/>
            <w:r w:rsidRPr="008072F0">
              <w:t>CnfFlag</w:t>
            </w:r>
            <w:proofErr w:type="spellEnd"/>
          </w:p>
        </w:tc>
        <w:tc>
          <w:tcPr>
            <w:tcW w:w="2464" w:type="dxa"/>
            <w:shd w:val="clear" w:color="auto" w:fill="auto"/>
          </w:tcPr>
          <w:p w14:paraId="4BC73A32" w14:textId="77777777" w:rsidR="00FE0502" w:rsidRPr="008072F0" w:rsidRDefault="00FE0502" w:rsidP="00363450">
            <w:pPr>
              <w:pStyle w:val="TAL"/>
            </w:pPr>
            <w:proofErr w:type="spellStart"/>
            <w:r w:rsidRPr="008072F0">
              <w:t>boolean</w:t>
            </w:r>
            <w:proofErr w:type="spellEnd"/>
          </w:p>
        </w:tc>
        <w:tc>
          <w:tcPr>
            <w:tcW w:w="493" w:type="dxa"/>
            <w:shd w:val="clear" w:color="auto" w:fill="auto"/>
          </w:tcPr>
          <w:p w14:paraId="35106330" w14:textId="77777777" w:rsidR="00FE0502" w:rsidRPr="008072F0" w:rsidRDefault="00FE0502" w:rsidP="00363450">
            <w:pPr>
              <w:pStyle w:val="TAL"/>
            </w:pPr>
          </w:p>
        </w:tc>
        <w:tc>
          <w:tcPr>
            <w:tcW w:w="5421" w:type="dxa"/>
            <w:shd w:val="clear" w:color="auto" w:fill="auto"/>
          </w:tcPr>
          <w:p w14:paraId="50B9E5CE" w14:textId="77777777" w:rsidR="00FE0502" w:rsidRPr="008072F0" w:rsidRDefault="00FE0502" w:rsidP="00363450">
            <w:pPr>
              <w:pStyle w:val="TAL"/>
            </w:pPr>
          </w:p>
        </w:tc>
      </w:tr>
    </w:tbl>
    <w:p w14:paraId="7102932A" w14:textId="77777777" w:rsidR="00FE0502" w:rsidRDefault="00FE0502" w:rsidP="00FE0502"/>
    <w:p w14:paraId="0AD4B1F0" w14:textId="77777777" w:rsidR="00FE0502" w:rsidRDefault="00FE0502" w:rsidP="00FE0502">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4EB2E449" w14:textId="77777777" w:rsidTr="00363450">
        <w:tc>
          <w:tcPr>
            <w:tcW w:w="9857" w:type="dxa"/>
            <w:gridSpan w:val="2"/>
            <w:shd w:val="clear" w:color="auto" w:fill="E0E0E0"/>
          </w:tcPr>
          <w:p w14:paraId="1CBB0B72" w14:textId="77777777" w:rsidR="00FE0502" w:rsidRPr="008072F0" w:rsidRDefault="00FE0502" w:rsidP="00363450">
            <w:pPr>
              <w:pStyle w:val="TAL"/>
              <w:rPr>
                <w:b/>
              </w:rPr>
            </w:pPr>
            <w:r w:rsidRPr="008072F0">
              <w:rPr>
                <w:b/>
              </w:rPr>
              <w:t>TTCN-3 Record Type</w:t>
            </w:r>
          </w:p>
        </w:tc>
      </w:tr>
      <w:tr w:rsidR="00FE0502" w14:paraId="5EBBFFE6" w14:textId="77777777" w:rsidTr="00363450">
        <w:tc>
          <w:tcPr>
            <w:tcW w:w="1479" w:type="dxa"/>
            <w:tcBorders>
              <w:bottom w:val="single" w:sz="4" w:space="0" w:color="auto"/>
            </w:tcBorders>
            <w:shd w:val="clear" w:color="auto" w:fill="E0E0E0"/>
          </w:tcPr>
          <w:p w14:paraId="3FECB67C"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77219773" w14:textId="77777777" w:rsidR="00FE0502" w:rsidRPr="008072F0" w:rsidRDefault="00FE0502" w:rsidP="00363450">
            <w:pPr>
              <w:pStyle w:val="TAL"/>
              <w:rPr>
                <w:b/>
              </w:rPr>
            </w:pPr>
            <w:proofErr w:type="spellStart"/>
            <w:r w:rsidRPr="008072F0">
              <w:rPr>
                <w:b/>
              </w:rPr>
              <w:t>MCX_IPCAN_Init_Type</w:t>
            </w:r>
            <w:proofErr w:type="spellEnd"/>
          </w:p>
        </w:tc>
      </w:tr>
      <w:tr w:rsidR="00FE0502" w14:paraId="541F9B36" w14:textId="77777777" w:rsidTr="00363450">
        <w:tc>
          <w:tcPr>
            <w:tcW w:w="1479" w:type="dxa"/>
            <w:tcBorders>
              <w:bottom w:val="double" w:sz="4" w:space="0" w:color="auto"/>
            </w:tcBorders>
            <w:shd w:val="clear" w:color="auto" w:fill="E0E0E0"/>
          </w:tcPr>
          <w:p w14:paraId="6D5514C3"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740A607E" w14:textId="77777777" w:rsidR="00FE0502" w:rsidRPr="008072F0" w:rsidRDefault="00FE0502" w:rsidP="00363450">
            <w:pPr>
              <w:pStyle w:val="TAL"/>
            </w:pPr>
            <w:r w:rsidRPr="008072F0">
              <w:t>Initialisation of the system simulator.</w:t>
            </w:r>
          </w:p>
          <w:p w14:paraId="4D24B217" w14:textId="77777777" w:rsidR="00FE0502" w:rsidRPr="008072F0" w:rsidRDefault="00FE0502" w:rsidP="00363450">
            <w:pPr>
              <w:pStyle w:val="TAL"/>
            </w:pPr>
            <w:proofErr w:type="spellStart"/>
            <w:r w:rsidRPr="008072F0">
              <w:t>CellId</w:t>
            </w:r>
            <w:proofErr w:type="spellEnd"/>
            <w:r w:rsidRPr="008072F0">
              <w:t xml:space="preserve"> : </w:t>
            </w:r>
            <w:proofErr w:type="spellStart"/>
            <w:r w:rsidRPr="008072F0">
              <w:t>eutra_Cell_NonSpecific</w:t>
            </w:r>
            <w:proofErr w:type="spellEnd"/>
          </w:p>
          <w:p w14:paraId="13D100FD" w14:textId="77777777" w:rsidR="00FE0502" w:rsidRPr="008072F0" w:rsidRDefault="00FE0502" w:rsidP="00363450">
            <w:pPr>
              <w:pStyle w:val="TAL"/>
            </w:pPr>
            <w:r w:rsidRPr="008072F0">
              <w:t xml:space="preserve">Reference implementation: </w:t>
            </w:r>
            <w:proofErr w:type="spellStart"/>
            <w:r w:rsidRPr="008072F0">
              <w:t>f_EUTRA_Init</w:t>
            </w:r>
            <w:proofErr w:type="spellEnd"/>
            <w:r w:rsidRPr="008072F0">
              <w:t xml:space="preserve"> with </w:t>
            </w:r>
            <w:proofErr w:type="spellStart"/>
            <w:r w:rsidRPr="008072F0">
              <w:t>p_SysinfoCombination</w:t>
            </w:r>
            <w:proofErr w:type="spellEnd"/>
            <w:r w:rsidRPr="008072F0">
              <w:t xml:space="preserve">:=c1, </w:t>
            </w:r>
            <w:proofErr w:type="spellStart"/>
            <w:r w:rsidRPr="008072F0">
              <w:t>p_HandleULDataUM</w:t>
            </w:r>
            <w:proofErr w:type="spellEnd"/>
            <w:r w:rsidRPr="008072F0">
              <w:t xml:space="preserve">:=HANDLE_UM_DATA, </w:t>
            </w:r>
            <w:proofErr w:type="spellStart"/>
            <w:r w:rsidRPr="008072F0">
              <w:t>p_UseBigGrants</w:t>
            </w:r>
            <w:proofErr w:type="spellEnd"/>
            <w:r w:rsidRPr="008072F0">
              <w:t>:=USE_BIG_GRAN</w:t>
            </w:r>
          </w:p>
        </w:tc>
      </w:tr>
    </w:tbl>
    <w:p w14:paraId="5B925463" w14:textId="77777777" w:rsidR="00FE0502" w:rsidRDefault="00FE0502" w:rsidP="00FE0502"/>
    <w:p w14:paraId="17BC37C7" w14:textId="77777777" w:rsidR="00FE0502" w:rsidRDefault="00FE0502" w:rsidP="00FE0502">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6C1E3BD2" w14:textId="77777777" w:rsidTr="00363450">
        <w:tc>
          <w:tcPr>
            <w:tcW w:w="9857" w:type="dxa"/>
            <w:gridSpan w:val="2"/>
            <w:shd w:val="clear" w:color="auto" w:fill="E0E0E0"/>
          </w:tcPr>
          <w:p w14:paraId="2AB490A8" w14:textId="77777777" w:rsidR="00FE0502" w:rsidRPr="008072F0" w:rsidRDefault="00FE0502" w:rsidP="00363450">
            <w:pPr>
              <w:pStyle w:val="TAL"/>
              <w:rPr>
                <w:b/>
              </w:rPr>
            </w:pPr>
            <w:r w:rsidRPr="008072F0">
              <w:rPr>
                <w:b/>
              </w:rPr>
              <w:t>TTCN-3 Record Type</w:t>
            </w:r>
          </w:p>
        </w:tc>
      </w:tr>
      <w:tr w:rsidR="00FE0502" w14:paraId="0DD5ECA2" w14:textId="77777777" w:rsidTr="00363450">
        <w:tc>
          <w:tcPr>
            <w:tcW w:w="1479" w:type="dxa"/>
            <w:tcBorders>
              <w:bottom w:val="single" w:sz="4" w:space="0" w:color="auto"/>
            </w:tcBorders>
            <w:shd w:val="clear" w:color="auto" w:fill="E0E0E0"/>
          </w:tcPr>
          <w:p w14:paraId="5EE9C95E"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9DF1282" w14:textId="77777777" w:rsidR="00FE0502" w:rsidRPr="008072F0" w:rsidRDefault="00FE0502" w:rsidP="00363450">
            <w:pPr>
              <w:pStyle w:val="TAL"/>
              <w:rPr>
                <w:b/>
              </w:rPr>
            </w:pPr>
            <w:proofErr w:type="spellStart"/>
            <w:r w:rsidRPr="008072F0">
              <w:rPr>
                <w:b/>
              </w:rPr>
              <w:t>MCX_IPCAN_CellConfig_Type</w:t>
            </w:r>
            <w:proofErr w:type="spellEnd"/>
          </w:p>
        </w:tc>
      </w:tr>
      <w:tr w:rsidR="00FE0502" w14:paraId="5B0741CF" w14:textId="77777777" w:rsidTr="00363450">
        <w:tc>
          <w:tcPr>
            <w:tcW w:w="1479" w:type="dxa"/>
            <w:tcBorders>
              <w:bottom w:val="double" w:sz="4" w:space="0" w:color="auto"/>
            </w:tcBorders>
            <w:shd w:val="clear" w:color="auto" w:fill="E0E0E0"/>
          </w:tcPr>
          <w:p w14:paraId="62E3A970"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2E81C6E" w14:textId="77777777" w:rsidR="00FE0502" w:rsidRPr="008072F0" w:rsidRDefault="00FE0502" w:rsidP="00363450">
            <w:pPr>
              <w:pStyle w:val="TAL"/>
            </w:pPr>
            <w:r w:rsidRPr="008072F0">
              <w:t>Create a cell and send out system information.</w:t>
            </w:r>
          </w:p>
          <w:p w14:paraId="2D9793A2" w14:textId="77777777" w:rsidR="00FE0502" w:rsidRPr="008072F0" w:rsidRDefault="00FE0502" w:rsidP="00363450">
            <w:pPr>
              <w:pStyle w:val="TAL"/>
            </w:pPr>
            <w:proofErr w:type="spellStart"/>
            <w:r w:rsidRPr="008072F0">
              <w:t>CellId</w:t>
            </w:r>
            <w:proofErr w:type="spellEnd"/>
            <w:r w:rsidRPr="008072F0">
              <w:t xml:space="preserve"> : cell id of the cell to be created</w:t>
            </w:r>
          </w:p>
          <w:p w14:paraId="2B07885E" w14:textId="77777777" w:rsidR="00FE0502" w:rsidRPr="008072F0" w:rsidRDefault="00FE0502" w:rsidP="00363450">
            <w:pPr>
              <w:pStyle w:val="TAL"/>
            </w:pPr>
            <w:r w:rsidRPr="008072F0">
              <w:t xml:space="preserve">Reference implementation: </w:t>
            </w:r>
            <w:proofErr w:type="spellStart"/>
            <w:r w:rsidRPr="008072F0">
              <w:t>f_EUTRA_CellConfig_Def</w:t>
            </w:r>
            <w:proofErr w:type="spellEnd"/>
          </w:p>
        </w:tc>
      </w:tr>
    </w:tbl>
    <w:p w14:paraId="40747CDD" w14:textId="77777777" w:rsidR="00FE0502" w:rsidRDefault="00FE0502" w:rsidP="00FE0502"/>
    <w:p w14:paraId="4FE6FBE2" w14:textId="77777777" w:rsidR="00FE0502" w:rsidRDefault="00FE0502" w:rsidP="00FE0502">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1E0EA06" w14:textId="77777777" w:rsidTr="00363450">
        <w:tc>
          <w:tcPr>
            <w:tcW w:w="9857" w:type="dxa"/>
            <w:gridSpan w:val="4"/>
            <w:shd w:val="clear" w:color="auto" w:fill="E0E0E0"/>
          </w:tcPr>
          <w:p w14:paraId="6B59DF85" w14:textId="77777777" w:rsidR="00FE0502" w:rsidRPr="008072F0" w:rsidRDefault="00FE0502" w:rsidP="00363450">
            <w:pPr>
              <w:pStyle w:val="TAL"/>
              <w:rPr>
                <w:b/>
              </w:rPr>
            </w:pPr>
            <w:r w:rsidRPr="008072F0">
              <w:rPr>
                <w:b/>
              </w:rPr>
              <w:t>TTCN-3 Record Type</w:t>
            </w:r>
          </w:p>
        </w:tc>
      </w:tr>
      <w:tr w:rsidR="00FE0502" w14:paraId="3D5AD0AF" w14:textId="77777777" w:rsidTr="00363450">
        <w:tc>
          <w:tcPr>
            <w:tcW w:w="1479" w:type="dxa"/>
            <w:tcBorders>
              <w:bottom w:val="single" w:sz="4" w:space="0" w:color="auto"/>
            </w:tcBorders>
            <w:shd w:val="clear" w:color="auto" w:fill="E0E0E0"/>
          </w:tcPr>
          <w:p w14:paraId="5C7ED9FF"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97DE22F" w14:textId="77777777" w:rsidR="00FE0502" w:rsidRPr="008072F0" w:rsidRDefault="00FE0502" w:rsidP="00363450">
            <w:pPr>
              <w:pStyle w:val="TAL"/>
              <w:rPr>
                <w:b/>
              </w:rPr>
            </w:pPr>
            <w:proofErr w:type="spellStart"/>
            <w:r w:rsidRPr="008072F0">
              <w:rPr>
                <w:b/>
              </w:rPr>
              <w:t>MCX_IPCAN_CellPower_Type</w:t>
            </w:r>
            <w:proofErr w:type="spellEnd"/>
          </w:p>
        </w:tc>
      </w:tr>
      <w:tr w:rsidR="00FE0502" w14:paraId="2C628A5D" w14:textId="77777777" w:rsidTr="00363450">
        <w:tc>
          <w:tcPr>
            <w:tcW w:w="1479" w:type="dxa"/>
            <w:tcBorders>
              <w:bottom w:val="double" w:sz="4" w:space="0" w:color="auto"/>
            </w:tcBorders>
            <w:shd w:val="clear" w:color="auto" w:fill="E0E0E0"/>
          </w:tcPr>
          <w:p w14:paraId="60049879"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5A3E10" w14:textId="77777777" w:rsidR="00FE0502" w:rsidRPr="008072F0" w:rsidRDefault="00FE0502" w:rsidP="00363450">
            <w:pPr>
              <w:pStyle w:val="TAL"/>
            </w:pPr>
            <w:r w:rsidRPr="008072F0">
              <w:t>Set the cell power of a cell.</w:t>
            </w:r>
          </w:p>
          <w:p w14:paraId="400BB910" w14:textId="77777777" w:rsidR="00FE0502" w:rsidRPr="008072F0" w:rsidRDefault="00FE0502" w:rsidP="00363450">
            <w:pPr>
              <w:pStyle w:val="TAL"/>
            </w:pPr>
            <w:proofErr w:type="spellStart"/>
            <w:r w:rsidRPr="008072F0">
              <w:t>CellId</w:t>
            </w:r>
            <w:proofErr w:type="spellEnd"/>
            <w:r w:rsidRPr="008072F0">
              <w:t xml:space="preserve"> : cell id of the cell</w:t>
            </w:r>
          </w:p>
          <w:p w14:paraId="1CC77F12" w14:textId="77777777" w:rsidR="00FE0502" w:rsidRPr="008072F0" w:rsidRDefault="00FE0502" w:rsidP="00363450">
            <w:pPr>
              <w:pStyle w:val="TAL"/>
            </w:pPr>
            <w:r w:rsidRPr="008072F0">
              <w:t xml:space="preserve">Reference implementation: </w:t>
            </w:r>
            <w:proofErr w:type="spellStart"/>
            <w:r w:rsidRPr="008072F0">
              <w:t>f_EUTRA_SetCellPower</w:t>
            </w:r>
            <w:proofErr w:type="spellEnd"/>
          </w:p>
        </w:tc>
      </w:tr>
      <w:tr w:rsidR="00FE0502" w14:paraId="0D2231C5" w14:textId="77777777" w:rsidTr="00363450">
        <w:tc>
          <w:tcPr>
            <w:tcW w:w="1479" w:type="dxa"/>
            <w:tcBorders>
              <w:top w:val="double" w:sz="4" w:space="0" w:color="auto"/>
            </w:tcBorders>
            <w:shd w:val="clear" w:color="auto" w:fill="auto"/>
          </w:tcPr>
          <w:p w14:paraId="5B62EDCC" w14:textId="77777777" w:rsidR="00FE0502" w:rsidRPr="008072F0" w:rsidRDefault="00FE0502" w:rsidP="00363450">
            <w:pPr>
              <w:pStyle w:val="TAL"/>
            </w:pPr>
            <w:proofErr w:type="spellStart"/>
            <w:r w:rsidRPr="008072F0">
              <w:t>AbsoluteCellPower</w:t>
            </w:r>
            <w:proofErr w:type="spellEnd"/>
          </w:p>
        </w:tc>
        <w:tc>
          <w:tcPr>
            <w:tcW w:w="2464" w:type="dxa"/>
            <w:tcBorders>
              <w:top w:val="double" w:sz="4" w:space="0" w:color="auto"/>
            </w:tcBorders>
            <w:shd w:val="clear" w:color="auto" w:fill="auto"/>
          </w:tcPr>
          <w:p w14:paraId="7D49870B" w14:textId="77777777" w:rsidR="00FE0502" w:rsidRPr="008072F0" w:rsidRDefault="00FE0502" w:rsidP="00363450">
            <w:pPr>
              <w:pStyle w:val="TAL"/>
            </w:pPr>
            <w:hyperlink w:anchor="MCX_IPCAN_AbsoluteCellPower_Type" w:history="1">
              <w:proofErr w:type="spellStart"/>
              <w:r w:rsidRPr="008072F0">
                <w:rPr>
                  <w:rStyle w:val="Hyperlink"/>
                </w:rPr>
                <w:t>MCX_IPCAN_AbsoluteCellPower_Type</w:t>
              </w:r>
              <w:proofErr w:type="spellEnd"/>
            </w:hyperlink>
          </w:p>
        </w:tc>
        <w:tc>
          <w:tcPr>
            <w:tcW w:w="493" w:type="dxa"/>
            <w:tcBorders>
              <w:top w:val="double" w:sz="4" w:space="0" w:color="auto"/>
            </w:tcBorders>
            <w:shd w:val="clear" w:color="auto" w:fill="auto"/>
          </w:tcPr>
          <w:p w14:paraId="08CEAC55" w14:textId="77777777" w:rsidR="00FE0502" w:rsidRPr="008072F0" w:rsidRDefault="00FE0502" w:rsidP="00363450">
            <w:pPr>
              <w:pStyle w:val="TAL"/>
            </w:pPr>
          </w:p>
        </w:tc>
        <w:tc>
          <w:tcPr>
            <w:tcW w:w="5421" w:type="dxa"/>
            <w:tcBorders>
              <w:top w:val="double" w:sz="4" w:space="0" w:color="auto"/>
            </w:tcBorders>
            <w:shd w:val="clear" w:color="auto" w:fill="auto"/>
          </w:tcPr>
          <w:p w14:paraId="7BB5EBC0" w14:textId="77777777" w:rsidR="00FE0502" w:rsidRPr="008072F0" w:rsidRDefault="00FE0502" w:rsidP="00363450">
            <w:pPr>
              <w:pStyle w:val="TAL"/>
            </w:pPr>
          </w:p>
        </w:tc>
      </w:tr>
    </w:tbl>
    <w:p w14:paraId="73DC0058" w14:textId="77777777" w:rsidR="00FE0502" w:rsidRDefault="00FE0502" w:rsidP="00FE0502"/>
    <w:p w14:paraId="5A062F7F" w14:textId="77777777" w:rsidR="00FE0502" w:rsidRDefault="00FE0502" w:rsidP="00FE0502">
      <w:pPr>
        <w:pStyle w:val="TH"/>
      </w:pPr>
      <w:proofErr w:type="spellStart"/>
      <w:r>
        <w:lastRenderedPageBreak/>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2A0E226" w14:textId="77777777" w:rsidTr="00363450">
        <w:tc>
          <w:tcPr>
            <w:tcW w:w="9857" w:type="dxa"/>
            <w:gridSpan w:val="4"/>
            <w:shd w:val="clear" w:color="auto" w:fill="E0E0E0"/>
          </w:tcPr>
          <w:p w14:paraId="3A58FAF8" w14:textId="77777777" w:rsidR="00FE0502" w:rsidRPr="008072F0" w:rsidRDefault="00FE0502" w:rsidP="00363450">
            <w:pPr>
              <w:pStyle w:val="TAL"/>
              <w:rPr>
                <w:b/>
              </w:rPr>
            </w:pPr>
            <w:r w:rsidRPr="008072F0">
              <w:rPr>
                <w:b/>
              </w:rPr>
              <w:t>TTCN-3 Record Type</w:t>
            </w:r>
          </w:p>
        </w:tc>
      </w:tr>
      <w:tr w:rsidR="00FE0502" w14:paraId="2C084966" w14:textId="77777777" w:rsidTr="00363450">
        <w:tc>
          <w:tcPr>
            <w:tcW w:w="1479" w:type="dxa"/>
            <w:tcBorders>
              <w:bottom w:val="single" w:sz="4" w:space="0" w:color="auto"/>
            </w:tcBorders>
            <w:shd w:val="clear" w:color="auto" w:fill="E0E0E0"/>
          </w:tcPr>
          <w:p w14:paraId="71108E6A"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233464B5" w14:textId="77777777" w:rsidR="00FE0502" w:rsidRPr="008072F0" w:rsidRDefault="00FE0502" w:rsidP="00363450">
            <w:pPr>
              <w:pStyle w:val="TAL"/>
              <w:rPr>
                <w:b/>
              </w:rPr>
            </w:pPr>
            <w:proofErr w:type="spellStart"/>
            <w:r w:rsidRPr="008072F0">
              <w:rPr>
                <w:b/>
              </w:rPr>
              <w:t>MCX_IPCAN_InitialRegistration_Type</w:t>
            </w:r>
            <w:proofErr w:type="spellEnd"/>
          </w:p>
        </w:tc>
      </w:tr>
      <w:tr w:rsidR="00FE0502" w14:paraId="3B1C1371" w14:textId="77777777" w:rsidTr="00363450">
        <w:tc>
          <w:tcPr>
            <w:tcW w:w="1479" w:type="dxa"/>
            <w:tcBorders>
              <w:bottom w:val="double" w:sz="4" w:space="0" w:color="auto"/>
            </w:tcBorders>
            <w:shd w:val="clear" w:color="auto" w:fill="E0E0E0"/>
          </w:tcPr>
          <w:p w14:paraId="54F49922"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6A38757" w14:textId="77777777" w:rsidR="00FE0502" w:rsidRPr="008072F0" w:rsidRDefault="00FE0502" w:rsidP="00363450">
            <w:pPr>
              <w:pStyle w:val="TAL"/>
            </w:pPr>
            <w:r w:rsidRPr="008072F0">
              <w:t>Perform initial registration procedure according to 36.579-1 clause 5.4.1A and Table 5.4.2.2.3-1 steps 2 - 16A to bring the UE into state 3 according to Figure 4.5.1-1 in 36.508.</w:t>
            </w:r>
          </w:p>
          <w:p w14:paraId="0A8BF438" w14:textId="77777777" w:rsidR="00FE0502" w:rsidRPr="008072F0" w:rsidRDefault="00FE0502" w:rsidP="00363450">
            <w:pPr>
              <w:pStyle w:val="TAL"/>
            </w:pPr>
            <w:r w:rsidRPr="008072F0">
              <w:t>As described in clause 5.4.1A of 36.579-1 after switch on the UE may register to an internet PDN, an IMS PDN and the MCX PDN.</w:t>
            </w:r>
          </w:p>
          <w:p w14:paraId="3624B321" w14:textId="77777777" w:rsidR="00FE0502" w:rsidRPr="008072F0" w:rsidRDefault="00FE0502" w:rsidP="00363450">
            <w:pPr>
              <w:pStyle w:val="TAL"/>
            </w:pPr>
            <w:r w:rsidRPr="008072F0">
              <w:t>NOTE: The UE does not need to register to MCX during initial registration after switch-on.</w:t>
            </w:r>
          </w:p>
          <w:p w14:paraId="38F8C7F7" w14:textId="77777777" w:rsidR="00FE0502" w:rsidRPr="008072F0" w:rsidRDefault="00FE0502" w:rsidP="00363450">
            <w:pPr>
              <w:pStyle w:val="TAL"/>
            </w:pPr>
            <w:proofErr w:type="spellStart"/>
            <w:r w:rsidRPr="008072F0">
              <w:t>CellId</w:t>
            </w:r>
            <w:proofErr w:type="spellEnd"/>
            <w:r w:rsidRPr="008072F0">
              <w:t xml:space="preserve"> : cell id of the cell</w:t>
            </w:r>
          </w:p>
        </w:tc>
      </w:tr>
      <w:tr w:rsidR="00FE0502" w14:paraId="28CF088E" w14:textId="77777777" w:rsidTr="00363450">
        <w:tc>
          <w:tcPr>
            <w:tcW w:w="1479" w:type="dxa"/>
            <w:tcBorders>
              <w:top w:val="double" w:sz="4" w:space="0" w:color="auto"/>
            </w:tcBorders>
            <w:shd w:val="clear" w:color="auto" w:fill="auto"/>
          </w:tcPr>
          <w:p w14:paraId="3F229F2E" w14:textId="77777777" w:rsidR="00FE0502" w:rsidRPr="008072F0" w:rsidRDefault="00FE0502" w:rsidP="00363450">
            <w:pPr>
              <w:pStyle w:val="TAL"/>
            </w:pPr>
            <w:proofErr w:type="spellStart"/>
            <w:r w:rsidRPr="008072F0">
              <w:t>PdnList</w:t>
            </w:r>
            <w:proofErr w:type="spellEnd"/>
          </w:p>
        </w:tc>
        <w:tc>
          <w:tcPr>
            <w:tcW w:w="2464" w:type="dxa"/>
            <w:tcBorders>
              <w:top w:val="double" w:sz="4" w:space="0" w:color="auto"/>
            </w:tcBorders>
            <w:shd w:val="clear" w:color="auto" w:fill="auto"/>
          </w:tcPr>
          <w:p w14:paraId="2E418C57" w14:textId="77777777" w:rsidR="00FE0502" w:rsidRPr="008072F0" w:rsidRDefault="00FE0502" w:rsidP="00363450">
            <w:pPr>
              <w:pStyle w:val="TAL"/>
            </w:pPr>
            <w:hyperlink w:anchor="MCX_IPCAN_PDN_InfoList_Type" w:history="1">
              <w:proofErr w:type="spellStart"/>
              <w:r w:rsidRPr="008072F0">
                <w:rPr>
                  <w:rStyle w:val="Hyperlink"/>
                </w:rPr>
                <w:t>MCX_IPCAN_PDN_InfoList_Type</w:t>
              </w:r>
              <w:proofErr w:type="spellEnd"/>
            </w:hyperlink>
          </w:p>
        </w:tc>
        <w:tc>
          <w:tcPr>
            <w:tcW w:w="493" w:type="dxa"/>
            <w:tcBorders>
              <w:top w:val="double" w:sz="4" w:space="0" w:color="auto"/>
            </w:tcBorders>
            <w:shd w:val="clear" w:color="auto" w:fill="auto"/>
          </w:tcPr>
          <w:p w14:paraId="23B1BD46" w14:textId="77777777" w:rsidR="00FE0502" w:rsidRPr="008072F0" w:rsidRDefault="00FE0502" w:rsidP="00363450">
            <w:pPr>
              <w:pStyle w:val="TAL"/>
            </w:pPr>
          </w:p>
        </w:tc>
        <w:tc>
          <w:tcPr>
            <w:tcW w:w="5421" w:type="dxa"/>
            <w:tcBorders>
              <w:top w:val="double" w:sz="4" w:space="0" w:color="auto"/>
            </w:tcBorders>
            <w:shd w:val="clear" w:color="auto" w:fill="auto"/>
          </w:tcPr>
          <w:p w14:paraId="74B6EDD5" w14:textId="77777777" w:rsidR="00FE0502" w:rsidRPr="008072F0" w:rsidRDefault="00FE0502" w:rsidP="00363450">
            <w:pPr>
              <w:pStyle w:val="TAL"/>
            </w:pPr>
            <w:r w:rsidRPr="008072F0">
              <w:t>list of PDNs the UE is expected to connect to during Idle Update procedure; the list may or may not contain MCX</w:t>
            </w:r>
          </w:p>
        </w:tc>
      </w:tr>
      <w:tr w:rsidR="00FE0502" w14:paraId="1BD278FD" w14:textId="77777777" w:rsidTr="00363450">
        <w:tc>
          <w:tcPr>
            <w:tcW w:w="1479" w:type="dxa"/>
            <w:shd w:val="clear" w:color="auto" w:fill="auto"/>
          </w:tcPr>
          <w:p w14:paraId="2987F2F3" w14:textId="77777777" w:rsidR="00FE0502" w:rsidRPr="008072F0" w:rsidRDefault="00FE0502" w:rsidP="00363450">
            <w:pPr>
              <w:pStyle w:val="TAL"/>
            </w:pPr>
            <w:proofErr w:type="spellStart"/>
            <w:r w:rsidRPr="008072F0">
              <w:t>DefaultAPN</w:t>
            </w:r>
            <w:proofErr w:type="spellEnd"/>
          </w:p>
        </w:tc>
        <w:tc>
          <w:tcPr>
            <w:tcW w:w="2464" w:type="dxa"/>
            <w:shd w:val="clear" w:color="auto" w:fill="auto"/>
          </w:tcPr>
          <w:p w14:paraId="5F801311" w14:textId="77777777" w:rsidR="00FE0502" w:rsidRPr="008072F0" w:rsidRDefault="00FE0502" w:rsidP="00363450">
            <w:pPr>
              <w:pStyle w:val="TAL"/>
            </w:pPr>
            <w:proofErr w:type="spellStart"/>
            <w:r w:rsidRPr="008072F0">
              <w:t>octetstring</w:t>
            </w:r>
            <w:proofErr w:type="spellEnd"/>
          </w:p>
        </w:tc>
        <w:tc>
          <w:tcPr>
            <w:tcW w:w="493" w:type="dxa"/>
            <w:shd w:val="clear" w:color="auto" w:fill="auto"/>
          </w:tcPr>
          <w:p w14:paraId="4F685542" w14:textId="77777777" w:rsidR="00FE0502" w:rsidRPr="008072F0" w:rsidRDefault="00FE0502" w:rsidP="00363450">
            <w:pPr>
              <w:pStyle w:val="TAL"/>
            </w:pPr>
          </w:p>
        </w:tc>
        <w:tc>
          <w:tcPr>
            <w:tcW w:w="5421" w:type="dxa"/>
            <w:shd w:val="clear" w:color="auto" w:fill="auto"/>
          </w:tcPr>
          <w:p w14:paraId="709B95E5" w14:textId="77777777" w:rsidR="00FE0502" w:rsidRPr="008072F0" w:rsidRDefault="00FE0502" w:rsidP="00363450">
            <w:pPr>
              <w:pStyle w:val="TAL"/>
            </w:pPr>
            <w:r w:rsidRPr="008072F0">
              <w:t>APN to be used for the PDN (if any) for which the UE does not provide an APN; APN encoded according to 23.003 clause 9.1 and RFC 1035 clause 4.1.2</w:t>
            </w:r>
          </w:p>
        </w:tc>
      </w:tr>
    </w:tbl>
    <w:p w14:paraId="7478530E" w14:textId="77777777" w:rsidR="00FE0502" w:rsidRDefault="00FE0502" w:rsidP="00FE0502"/>
    <w:p w14:paraId="4717356C" w14:textId="77777777" w:rsidR="00FE0502" w:rsidRDefault="00FE0502" w:rsidP="00FE0502">
      <w:pPr>
        <w:pStyle w:val="TH"/>
      </w:pPr>
      <w:proofErr w:type="spellStart"/>
      <w: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4E66E92" w14:textId="77777777" w:rsidTr="00363450">
        <w:tc>
          <w:tcPr>
            <w:tcW w:w="9857" w:type="dxa"/>
            <w:gridSpan w:val="4"/>
            <w:shd w:val="clear" w:color="auto" w:fill="E0E0E0"/>
          </w:tcPr>
          <w:p w14:paraId="60695B75" w14:textId="77777777" w:rsidR="00FE0502" w:rsidRPr="008072F0" w:rsidRDefault="00FE0502" w:rsidP="00363450">
            <w:pPr>
              <w:pStyle w:val="TAL"/>
              <w:rPr>
                <w:b/>
              </w:rPr>
            </w:pPr>
            <w:r w:rsidRPr="008072F0">
              <w:rPr>
                <w:b/>
              </w:rPr>
              <w:t>TTCN-3 Record Type</w:t>
            </w:r>
          </w:p>
        </w:tc>
      </w:tr>
      <w:tr w:rsidR="00FE0502" w14:paraId="48BA9AD1" w14:textId="77777777" w:rsidTr="00363450">
        <w:tc>
          <w:tcPr>
            <w:tcW w:w="1479" w:type="dxa"/>
            <w:tcBorders>
              <w:bottom w:val="single" w:sz="4" w:space="0" w:color="auto"/>
            </w:tcBorders>
            <w:shd w:val="clear" w:color="auto" w:fill="E0E0E0"/>
          </w:tcPr>
          <w:p w14:paraId="572CB3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C3503" w14:textId="77777777" w:rsidR="00FE0502" w:rsidRPr="008072F0" w:rsidRDefault="00FE0502" w:rsidP="00363450">
            <w:pPr>
              <w:pStyle w:val="TAL"/>
              <w:rPr>
                <w:b/>
              </w:rPr>
            </w:pPr>
            <w:proofErr w:type="spellStart"/>
            <w:r w:rsidRPr="008072F0">
              <w:rPr>
                <w:b/>
              </w:rPr>
              <w:t>MCX_IPCAN_AdditionalRegistrationMCX_Type</w:t>
            </w:r>
            <w:proofErr w:type="spellEnd"/>
          </w:p>
        </w:tc>
      </w:tr>
      <w:tr w:rsidR="00FE0502" w14:paraId="3CC51640" w14:textId="77777777" w:rsidTr="00363450">
        <w:tc>
          <w:tcPr>
            <w:tcW w:w="1479" w:type="dxa"/>
            <w:tcBorders>
              <w:bottom w:val="double" w:sz="4" w:space="0" w:color="auto"/>
            </w:tcBorders>
            <w:shd w:val="clear" w:color="auto" w:fill="E0E0E0"/>
          </w:tcPr>
          <w:p w14:paraId="39D21EE4"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CF7D7EF" w14:textId="77777777" w:rsidR="00FE0502" w:rsidRPr="008072F0" w:rsidRDefault="00FE0502" w:rsidP="00363450">
            <w:pPr>
              <w:pStyle w:val="TAL"/>
            </w:pPr>
            <w:r w:rsidRPr="008072F0">
              <w:t>Procedure used, if the UE is configured not to connect automatically to the MCX PDN after switch-on:</w:t>
            </w:r>
          </w:p>
          <w:p w14:paraId="5B23D420" w14:textId="77777777" w:rsidR="00FE0502" w:rsidRPr="008072F0" w:rsidRDefault="00FE0502" w:rsidP="00363450">
            <w:pPr>
              <w:pStyle w:val="TAL"/>
            </w:pPr>
            <w:r w:rsidRPr="008072F0">
              <w:t>In this case after initial registration the UE gets triggered from TTCN by an MMI command to start MCX registration and this procedure is started to perform steps 19 - 26 of 36.579-1 Table 5.4.2.2.3-1.</w:t>
            </w:r>
          </w:p>
          <w:p w14:paraId="088DA379" w14:textId="77777777" w:rsidR="00FE0502" w:rsidRPr="008072F0" w:rsidRDefault="00FE0502" w:rsidP="00363450">
            <w:pPr>
              <w:pStyle w:val="TAL"/>
            </w:pPr>
            <w:proofErr w:type="spellStart"/>
            <w:r w:rsidRPr="008072F0">
              <w:t>CellId</w:t>
            </w:r>
            <w:proofErr w:type="spellEnd"/>
            <w:r w:rsidRPr="008072F0">
              <w:t xml:space="preserve"> : cell id of the cell</w:t>
            </w:r>
          </w:p>
        </w:tc>
      </w:tr>
      <w:tr w:rsidR="00FE0502" w14:paraId="03B03884" w14:textId="77777777" w:rsidTr="00363450">
        <w:tc>
          <w:tcPr>
            <w:tcW w:w="1479" w:type="dxa"/>
            <w:tcBorders>
              <w:top w:val="double" w:sz="4" w:space="0" w:color="auto"/>
            </w:tcBorders>
            <w:shd w:val="clear" w:color="auto" w:fill="auto"/>
          </w:tcPr>
          <w:p w14:paraId="6FF35F0D" w14:textId="77777777" w:rsidR="00FE0502" w:rsidRPr="008072F0" w:rsidRDefault="00FE0502" w:rsidP="00363450">
            <w:pPr>
              <w:pStyle w:val="TAL"/>
            </w:pPr>
            <w:proofErr w:type="spellStart"/>
            <w:r w:rsidRPr="008072F0">
              <w:t>EpsBearerId</w:t>
            </w:r>
            <w:proofErr w:type="spellEnd"/>
          </w:p>
        </w:tc>
        <w:tc>
          <w:tcPr>
            <w:tcW w:w="2464" w:type="dxa"/>
            <w:tcBorders>
              <w:top w:val="double" w:sz="4" w:space="0" w:color="auto"/>
            </w:tcBorders>
            <w:shd w:val="clear" w:color="auto" w:fill="auto"/>
          </w:tcPr>
          <w:p w14:paraId="669272B3" w14:textId="77777777" w:rsidR="00FE0502" w:rsidRPr="008072F0" w:rsidRDefault="00FE0502" w:rsidP="00363450">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1B473C55" w14:textId="77777777" w:rsidR="00FE0502" w:rsidRPr="008072F0" w:rsidRDefault="00FE0502" w:rsidP="00363450">
            <w:pPr>
              <w:pStyle w:val="TAL"/>
            </w:pPr>
          </w:p>
        </w:tc>
        <w:tc>
          <w:tcPr>
            <w:tcW w:w="5421" w:type="dxa"/>
            <w:tcBorders>
              <w:top w:val="double" w:sz="4" w:space="0" w:color="auto"/>
            </w:tcBorders>
            <w:shd w:val="clear" w:color="auto" w:fill="auto"/>
          </w:tcPr>
          <w:p w14:paraId="16E253A9" w14:textId="77777777" w:rsidR="00FE0502" w:rsidRPr="008072F0" w:rsidRDefault="00FE0502" w:rsidP="00363450">
            <w:pPr>
              <w:pStyle w:val="TAL"/>
            </w:pPr>
          </w:p>
        </w:tc>
      </w:tr>
    </w:tbl>
    <w:p w14:paraId="1A74C352" w14:textId="77777777" w:rsidR="00FE0502" w:rsidRDefault="00FE0502" w:rsidP="00FE0502"/>
    <w:p w14:paraId="0C75F071" w14:textId="77777777" w:rsidR="00FE0502" w:rsidRDefault="00FE0502" w:rsidP="00FE0502">
      <w:pPr>
        <w:pStyle w:val="TH"/>
      </w:pPr>
      <w:proofErr w:type="spellStart"/>
      <w: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635F127" w14:textId="77777777" w:rsidTr="00363450">
        <w:tc>
          <w:tcPr>
            <w:tcW w:w="9857" w:type="dxa"/>
            <w:gridSpan w:val="4"/>
            <w:shd w:val="clear" w:color="auto" w:fill="E0E0E0"/>
          </w:tcPr>
          <w:p w14:paraId="2395D5C0" w14:textId="77777777" w:rsidR="00FE0502" w:rsidRPr="008072F0" w:rsidRDefault="00FE0502" w:rsidP="00363450">
            <w:pPr>
              <w:pStyle w:val="TAL"/>
              <w:rPr>
                <w:b/>
              </w:rPr>
            </w:pPr>
            <w:r w:rsidRPr="008072F0">
              <w:rPr>
                <w:b/>
              </w:rPr>
              <w:t>TTCN-3 Record Type</w:t>
            </w:r>
          </w:p>
        </w:tc>
      </w:tr>
      <w:tr w:rsidR="00FE0502" w14:paraId="4EBDACC7" w14:textId="77777777" w:rsidTr="00363450">
        <w:tc>
          <w:tcPr>
            <w:tcW w:w="1479" w:type="dxa"/>
            <w:tcBorders>
              <w:bottom w:val="single" w:sz="4" w:space="0" w:color="auto"/>
            </w:tcBorders>
            <w:shd w:val="clear" w:color="auto" w:fill="E0E0E0"/>
          </w:tcPr>
          <w:p w14:paraId="1E714D2C" w14:textId="77777777" w:rsidR="00FE0502" w:rsidRPr="008072F0" w:rsidRDefault="00FE0502" w:rsidP="00363450">
            <w:pPr>
              <w:pStyle w:val="TAL"/>
              <w:rPr>
                <w:b/>
              </w:rPr>
            </w:pPr>
            <w:bookmarkStart w:id="512"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BAA48F4" w14:textId="77777777" w:rsidR="00FE0502" w:rsidRPr="008072F0" w:rsidRDefault="00FE0502" w:rsidP="00363450">
            <w:pPr>
              <w:pStyle w:val="TAL"/>
              <w:rPr>
                <w:b/>
              </w:rPr>
            </w:pPr>
            <w:proofErr w:type="spellStart"/>
            <w:r w:rsidRPr="008072F0">
              <w:rPr>
                <w:b/>
              </w:rPr>
              <w:t>MCX_IPCAN_RRCConnectionSetupMO_Type</w:t>
            </w:r>
            <w:proofErr w:type="spellEnd"/>
          </w:p>
        </w:tc>
      </w:tr>
      <w:bookmarkEnd w:id="512"/>
      <w:tr w:rsidR="00FE0502" w14:paraId="16805B3E" w14:textId="77777777" w:rsidTr="00363450">
        <w:tc>
          <w:tcPr>
            <w:tcW w:w="1479" w:type="dxa"/>
            <w:tcBorders>
              <w:bottom w:val="double" w:sz="4" w:space="0" w:color="auto"/>
            </w:tcBorders>
            <w:shd w:val="clear" w:color="auto" w:fill="E0E0E0"/>
          </w:tcPr>
          <w:p w14:paraId="5D9A3D1C"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01274DD1" w14:textId="77777777" w:rsidR="00FE0502" w:rsidRPr="008072F0" w:rsidRDefault="00FE0502" w:rsidP="00363450">
            <w:pPr>
              <w:pStyle w:val="TAL"/>
            </w:pPr>
            <w:r w:rsidRPr="008072F0">
              <w:t>MO RRC connection establishment according to 36.579-1 table 5.4.3.2.3-1</w:t>
            </w:r>
          </w:p>
          <w:p w14:paraId="5BE0FAF4" w14:textId="77777777" w:rsidR="00FE0502" w:rsidRPr="008072F0" w:rsidRDefault="00FE0502" w:rsidP="00363450">
            <w:pPr>
              <w:pStyle w:val="TAL"/>
            </w:pPr>
            <w:proofErr w:type="spellStart"/>
            <w:r w:rsidRPr="008072F0">
              <w:t>CellId</w:t>
            </w:r>
            <w:proofErr w:type="spellEnd"/>
            <w:r w:rsidRPr="008072F0">
              <w:t xml:space="preserve"> : cell id of the cell</w:t>
            </w:r>
          </w:p>
          <w:p w14:paraId="61084D0A" w14:textId="77777777" w:rsidR="00FE0502" w:rsidRPr="008072F0" w:rsidRDefault="00FE0502" w:rsidP="00363450">
            <w:pPr>
              <w:pStyle w:val="TAL"/>
            </w:pPr>
            <w:r w:rsidRPr="008072F0">
              <w:t xml:space="preserve">Reference implementation: </w:t>
            </w:r>
            <w:proofErr w:type="spellStart"/>
            <w:r w:rsidRPr="008072F0">
              <w:t>f_MCX_EUTRA_IPCAN_RRCConnectionEstablishment_MO</w:t>
            </w:r>
            <w:proofErr w:type="spellEnd"/>
          </w:p>
        </w:tc>
      </w:tr>
      <w:tr w:rsidR="00FE0502" w14:paraId="4CB3BF14" w14:textId="77777777" w:rsidTr="00363450">
        <w:tc>
          <w:tcPr>
            <w:tcW w:w="1479" w:type="dxa"/>
            <w:tcBorders>
              <w:top w:val="double" w:sz="4" w:space="0" w:color="auto"/>
            </w:tcBorders>
            <w:shd w:val="clear" w:color="auto" w:fill="auto"/>
          </w:tcPr>
          <w:p w14:paraId="55390E7F" w14:textId="77777777" w:rsidR="00FE0502" w:rsidRPr="008072F0" w:rsidRDefault="00FE0502" w:rsidP="00363450">
            <w:pPr>
              <w:pStyle w:val="TAL"/>
            </w:pPr>
            <w:proofErr w:type="spellStart"/>
            <w:r w:rsidRPr="008072F0">
              <w:t>DedicatedEpsBearers</w:t>
            </w:r>
            <w:proofErr w:type="spellEnd"/>
          </w:p>
        </w:tc>
        <w:tc>
          <w:tcPr>
            <w:tcW w:w="2464" w:type="dxa"/>
            <w:tcBorders>
              <w:top w:val="double" w:sz="4" w:space="0" w:color="auto"/>
            </w:tcBorders>
            <w:shd w:val="clear" w:color="auto" w:fill="auto"/>
          </w:tcPr>
          <w:p w14:paraId="08EE0817" w14:textId="77777777" w:rsidR="00FE0502" w:rsidRPr="008072F0" w:rsidRDefault="00FE0502" w:rsidP="00363450">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2EB907B0" w14:textId="77777777" w:rsidR="00FE0502" w:rsidRPr="008072F0" w:rsidRDefault="00FE0502" w:rsidP="00363450">
            <w:pPr>
              <w:pStyle w:val="TAL"/>
            </w:pPr>
          </w:p>
        </w:tc>
        <w:tc>
          <w:tcPr>
            <w:tcW w:w="5421" w:type="dxa"/>
            <w:tcBorders>
              <w:top w:val="double" w:sz="4" w:space="0" w:color="auto"/>
            </w:tcBorders>
            <w:shd w:val="clear" w:color="auto" w:fill="auto"/>
          </w:tcPr>
          <w:p w14:paraId="0B68C0A9"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26B63823" w14:textId="77777777" w:rsidR="00FE0502" w:rsidRDefault="00FE0502" w:rsidP="00FE0502"/>
    <w:p w14:paraId="37945056" w14:textId="77777777" w:rsidR="00FE0502" w:rsidRDefault="00FE0502" w:rsidP="00FE0502">
      <w:pPr>
        <w:pStyle w:val="TH"/>
      </w:pPr>
      <w:proofErr w:type="spellStart"/>
      <w: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1625E562" w14:textId="77777777" w:rsidTr="00363450">
        <w:tc>
          <w:tcPr>
            <w:tcW w:w="9857" w:type="dxa"/>
            <w:gridSpan w:val="4"/>
            <w:shd w:val="clear" w:color="auto" w:fill="E0E0E0"/>
          </w:tcPr>
          <w:p w14:paraId="4FDAC0DE" w14:textId="77777777" w:rsidR="00FE0502" w:rsidRPr="008072F0" w:rsidRDefault="00FE0502" w:rsidP="00363450">
            <w:pPr>
              <w:pStyle w:val="TAL"/>
              <w:rPr>
                <w:b/>
              </w:rPr>
            </w:pPr>
            <w:r w:rsidRPr="008072F0">
              <w:rPr>
                <w:b/>
              </w:rPr>
              <w:t>TTCN-3 Record Type</w:t>
            </w:r>
          </w:p>
        </w:tc>
      </w:tr>
      <w:tr w:rsidR="00FE0502" w14:paraId="47300EB2" w14:textId="77777777" w:rsidTr="00363450">
        <w:tc>
          <w:tcPr>
            <w:tcW w:w="1479" w:type="dxa"/>
            <w:tcBorders>
              <w:bottom w:val="single" w:sz="4" w:space="0" w:color="auto"/>
            </w:tcBorders>
            <w:shd w:val="clear" w:color="auto" w:fill="E0E0E0"/>
          </w:tcPr>
          <w:p w14:paraId="46DDA72F" w14:textId="77777777" w:rsidR="00FE0502" w:rsidRPr="008072F0" w:rsidRDefault="00FE0502" w:rsidP="00363450">
            <w:pPr>
              <w:pStyle w:val="TAL"/>
              <w:rPr>
                <w:b/>
              </w:rPr>
            </w:pPr>
            <w:bookmarkStart w:id="513"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406393F6" w14:textId="77777777" w:rsidR="00FE0502" w:rsidRPr="008072F0" w:rsidRDefault="00FE0502" w:rsidP="00363450">
            <w:pPr>
              <w:pStyle w:val="TAL"/>
              <w:rPr>
                <w:b/>
              </w:rPr>
            </w:pPr>
            <w:proofErr w:type="spellStart"/>
            <w:r w:rsidRPr="008072F0">
              <w:rPr>
                <w:b/>
              </w:rPr>
              <w:t>MCX_IPCAN_RRCConnectionSetupMT_Type</w:t>
            </w:r>
            <w:proofErr w:type="spellEnd"/>
          </w:p>
        </w:tc>
      </w:tr>
      <w:bookmarkEnd w:id="513"/>
      <w:tr w:rsidR="00FE0502" w14:paraId="0D6CBE71" w14:textId="77777777" w:rsidTr="00363450">
        <w:tc>
          <w:tcPr>
            <w:tcW w:w="1479" w:type="dxa"/>
            <w:tcBorders>
              <w:bottom w:val="double" w:sz="4" w:space="0" w:color="auto"/>
            </w:tcBorders>
            <w:shd w:val="clear" w:color="auto" w:fill="E0E0E0"/>
          </w:tcPr>
          <w:p w14:paraId="19B0A3B3"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884C61F" w14:textId="77777777" w:rsidR="00FE0502" w:rsidRPr="008072F0" w:rsidRDefault="00FE0502" w:rsidP="00363450">
            <w:pPr>
              <w:pStyle w:val="TAL"/>
            </w:pPr>
            <w:r w:rsidRPr="008072F0">
              <w:t>MT RRC connection establishment according to 36.579-1 table 5.4.4.2.3-1</w:t>
            </w:r>
          </w:p>
          <w:p w14:paraId="08B160AB" w14:textId="77777777" w:rsidR="00FE0502" w:rsidRPr="008072F0" w:rsidRDefault="00FE0502" w:rsidP="00363450">
            <w:pPr>
              <w:pStyle w:val="TAL"/>
            </w:pPr>
            <w:proofErr w:type="spellStart"/>
            <w:r w:rsidRPr="008072F0">
              <w:t>CellId</w:t>
            </w:r>
            <w:proofErr w:type="spellEnd"/>
            <w:r w:rsidRPr="008072F0">
              <w:t xml:space="preserve"> : cell id of the cell</w:t>
            </w:r>
          </w:p>
          <w:p w14:paraId="17D62597" w14:textId="77777777" w:rsidR="00FE0502" w:rsidRPr="008072F0" w:rsidRDefault="00FE0502" w:rsidP="00363450">
            <w:pPr>
              <w:pStyle w:val="TAL"/>
            </w:pPr>
            <w:r w:rsidRPr="008072F0">
              <w:t xml:space="preserve">Reference implementation: </w:t>
            </w:r>
            <w:proofErr w:type="spellStart"/>
            <w:r w:rsidRPr="008072F0">
              <w:t>f_MCX_EUTRA_IPCAN_RRCConnectionEstablishment_MT</w:t>
            </w:r>
            <w:proofErr w:type="spellEnd"/>
          </w:p>
        </w:tc>
      </w:tr>
      <w:tr w:rsidR="00FE0502" w14:paraId="5BFF054D" w14:textId="77777777" w:rsidTr="00363450">
        <w:tc>
          <w:tcPr>
            <w:tcW w:w="1479" w:type="dxa"/>
            <w:tcBorders>
              <w:top w:val="double" w:sz="4" w:space="0" w:color="auto"/>
            </w:tcBorders>
            <w:shd w:val="clear" w:color="auto" w:fill="auto"/>
          </w:tcPr>
          <w:p w14:paraId="1FD2AB73" w14:textId="77777777" w:rsidR="00FE0502" w:rsidRPr="008072F0" w:rsidRDefault="00FE0502" w:rsidP="00363450">
            <w:pPr>
              <w:pStyle w:val="TAL"/>
            </w:pPr>
            <w:proofErr w:type="spellStart"/>
            <w:r w:rsidRPr="008072F0">
              <w:t>DedicatedEpsBearers</w:t>
            </w:r>
            <w:proofErr w:type="spellEnd"/>
          </w:p>
        </w:tc>
        <w:tc>
          <w:tcPr>
            <w:tcW w:w="2464" w:type="dxa"/>
            <w:tcBorders>
              <w:top w:val="double" w:sz="4" w:space="0" w:color="auto"/>
            </w:tcBorders>
            <w:shd w:val="clear" w:color="auto" w:fill="auto"/>
          </w:tcPr>
          <w:p w14:paraId="70082FAB" w14:textId="77777777" w:rsidR="00FE0502" w:rsidRPr="008072F0" w:rsidRDefault="00FE0502" w:rsidP="00363450">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0519AB9C" w14:textId="77777777" w:rsidR="00FE0502" w:rsidRPr="008072F0" w:rsidRDefault="00FE0502" w:rsidP="00363450">
            <w:pPr>
              <w:pStyle w:val="TAL"/>
            </w:pPr>
          </w:p>
        </w:tc>
        <w:tc>
          <w:tcPr>
            <w:tcW w:w="5421" w:type="dxa"/>
            <w:tcBorders>
              <w:top w:val="double" w:sz="4" w:space="0" w:color="auto"/>
            </w:tcBorders>
            <w:shd w:val="clear" w:color="auto" w:fill="auto"/>
          </w:tcPr>
          <w:p w14:paraId="44D93625"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617B4F56" w14:textId="77777777" w:rsidR="00FE0502" w:rsidRDefault="00FE0502" w:rsidP="00FE0502"/>
    <w:p w14:paraId="529F7374" w14:textId="77777777" w:rsidR="00FE0502" w:rsidRDefault="00FE0502" w:rsidP="00FE0502">
      <w:pPr>
        <w:pStyle w:val="TH"/>
      </w:pPr>
      <w:proofErr w:type="spellStart"/>
      <w: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5CEAB71" w14:textId="77777777" w:rsidTr="00363450">
        <w:tc>
          <w:tcPr>
            <w:tcW w:w="9857" w:type="dxa"/>
            <w:gridSpan w:val="2"/>
            <w:shd w:val="clear" w:color="auto" w:fill="E0E0E0"/>
          </w:tcPr>
          <w:p w14:paraId="4A1D017B" w14:textId="77777777" w:rsidR="00FE0502" w:rsidRPr="008072F0" w:rsidRDefault="00FE0502" w:rsidP="00363450">
            <w:pPr>
              <w:pStyle w:val="TAL"/>
              <w:rPr>
                <w:b/>
              </w:rPr>
            </w:pPr>
            <w:r w:rsidRPr="008072F0">
              <w:rPr>
                <w:b/>
              </w:rPr>
              <w:t>TTCN-3 Record of Type</w:t>
            </w:r>
          </w:p>
        </w:tc>
      </w:tr>
      <w:tr w:rsidR="00FE0502" w14:paraId="2E85E73D" w14:textId="77777777" w:rsidTr="00363450">
        <w:tc>
          <w:tcPr>
            <w:tcW w:w="1971" w:type="dxa"/>
            <w:tcBorders>
              <w:bottom w:val="single" w:sz="4" w:space="0" w:color="auto"/>
            </w:tcBorders>
            <w:shd w:val="clear" w:color="auto" w:fill="E0E0E0"/>
          </w:tcPr>
          <w:p w14:paraId="7493ED22"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9FD1E72" w14:textId="77777777" w:rsidR="00FE0502" w:rsidRPr="008072F0" w:rsidRDefault="00FE0502" w:rsidP="00363450">
            <w:pPr>
              <w:pStyle w:val="TAL"/>
              <w:rPr>
                <w:b/>
              </w:rPr>
            </w:pPr>
            <w:proofErr w:type="spellStart"/>
            <w:r w:rsidRPr="008072F0">
              <w:rPr>
                <w:b/>
              </w:rPr>
              <w:t>MCX_IPCAN_ActivateDedicatedEpsBearerMCX_Type</w:t>
            </w:r>
            <w:proofErr w:type="spellEnd"/>
          </w:p>
        </w:tc>
      </w:tr>
      <w:tr w:rsidR="00FE0502" w14:paraId="0AEAD7BB" w14:textId="77777777" w:rsidTr="00363450">
        <w:tc>
          <w:tcPr>
            <w:tcW w:w="1971" w:type="dxa"/>
            <w:tcBorders>
              <w:bottom w:val="double" w:sz="4" w:space="0" w:color="auto"/>
            </w:tcBorders>
            <w:shd w:val="clear" w:color="auto" w:fill="E0E0E0"/>
          </w:tcPr>
          <w:p w14:paraId="6204D13F"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DC3FAA" w14:textId="77777777" w:rsidR="00FE0502" w:rsidRPr="008072F0" w:rsidRDefault="00FE0502" w:rsidP="00363450">
            <w:pPr>
              <w:pStyle w:val="TAL"/>
            </w:pPr>
            <w:r w:rsidRPr="008072F0">
              <w:t>Establish dedicated EPS bearer(s) for the MCX PDN</w:t>
            </w:r>
          </w:p>
          <w:p w14:paraId="35835E89" w14:textId="77777777" w:rsidR="00FE0502" w:rsidRPr="008072F0" w:rsidRDefault="00FE0502" w:rsidP="00363450">
            <w:pPr>
              <w:pStyle w:val="TAL"/>
            </w:pPr>
            <w:proofErr w:type="spellStart"/>
            <w:r w:rsidRPr="008072F0">
              <w:t>CellId</w:t>
            </w:r>
            <w:proofErr w:type="spellEnd"/>
            <w:r w:rsidRPr="008072F0">
              <w:t xml:space="preserve"> : cell id of the cell</w:t>
            </w:r>
          </w:p>
          <w:p w14:paraId="0BCE7854" w14:textId="77777777" w:rsidR="00FE0502" w:rsidRPr="008072F0" w:rsidRDefault="00FE0502" w:rsidP="00363450">
            <w:pPr>
              <w:pStyle w:val="TAL"/>
            </w:pPr>
            <w:r w:rsidRPr="008072F0">
              <w:t xml:space="preserve">Reference implementation: </w:t>
            </w:r>
            <w:proofErr w:type="spellStart"/>
            <w:r w:rsidRPr="008072F0">
              <w:t>f_MCX_EUTRA_IPCAN_ActivateDedicatedEpsBearer</w:t>
            </w:r>
            <w:proofErr w:type="spellEnd"/>
          </w:p>
        </w:tc>
      </w:tr>
      <w:tr w:rsidR="00FE0502" w14:paraId="5FEBD848" w14:textId="77777777" w:rsidTr="00363450">
        <w:tc>
          <w:tcPr>
            <w:tcW w:w="9857" w:type="dxa"/>
            <w:gridSpan w:val="2"/>
            <w:tcBorders>
              <w:top w:val="double" w:sz="4" w:space="0" w:color="auto"/>
            </w:tcBorders>
            <w:shd w:val="clear" w:color="auto" w:fill="auto"/>
          </w:tcPr>
          <w:p w14:paraId="6E62D0A9" w14:textId="77777777" w:rsidR="00FE0502" w:rsidRPr="008072F0" w:rsidRDefault="00FE0502" w:rsidP="00363450">
            <w:pPr>
              <w:pStyle w:val="TAL"/>
            </w:pPr>
            <w:r w:rsidRPr="008072F0">
              <w:t xml:space="preserve">record  of </w:t>
            </w:r>
            <w:hyperlink w:anchor="MCX_IPCAN_ASP_DedicatedEpsBearerInfo_Typ" w:history="1">
              <w:proofErr w:type="spellStart"/>
              <w:r w:rsidRPr="008072F0">
                <w:rPr>
                  <w:rStyle w:val="Hyperlink"/>
                </w:rPr>
                <w:t>MCX_IPCAN_ASP_DedicatedEpsBearerInfo_Type</w:t>
              </w:r>
            </w:hyperlink>
            <w:r w:rsidRPr="008072F0">
              <w:t>e</w:t>
            </w:r>
            <w:proofErr w:type="spellEnd"/>
          </w:p>
        </w:tc>
      </w:tr>
    </w:tbl>
    <w:p w14:paraId="75D529C7" w14:textId="77777777" w:rsidR="00FE0502" w:rsidRDefault="00FE0502" w:rsidP="00FE0502"/>
    <w:p w14:paraId="0DB0BF84" w14:textId="77777777" w:rsidR="00FE0502" w:rsidRDefault="00FE0502" w:rsidP="00FE0502">
      <w:pPr>
        <w:pStyle w:val="TH"/>
      </w:pPr>
      <w:proofErr w:type="spellStart"/>
      <w:r>
        <w:lastRenderedPageBreak/>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074264A2" w14:textId="77777777" w:rsidTr="00363450">
        <w:tc>
          <w:tcPr>
            <w:tcW w:w="9857" w:type="dxa"/>
            <w:gridSpan w:val="2"/>
            <w:shd w:val="clear" w:color="auto" w:fill="E0E0E0"/>
          </w:tcPr>
          <w:p w14:paraId="50AFE71F" w14:textId="77777777" w:rsidR="00FE0502" w:rsidRPr="008072F0" w:rsidRDefault="00FE0502" w:rsidP="00363450">
            <w:pPr>
              <w:pStyle w:val="TAL"/>
              <w:rPr>
                <w:b/>
              </w:rPr>
            </w:pPr>
            <w:r w:rsidRPr="008072F0">
              <w:rPr>
                <w:b/>
              </w:rPr>
              <w:t>TTCN-3 Record Type</w:t>
            </w:r>
          </w:p>
        </w:tc>
      </w:tr>
      <w:tr w:rsidR="00FE0502" w14:paraId="1808BF4F" w14:textId="77777777" w:rsidTr="00363450">
        <w:tc>
          <w:tcPr>
            <w:tcW w:w="1479" w:type="dxa"/>
            <w:tcBorders>
              <w:bottom w:val="single" w:sz="4" w:space="0" w:color="auto"/>
            </w:tcBorders>
            <w:shd w:val="clear" w:color="auto" w:fill="E0E0E0"/>
          </w:tcPr>
          <w:p w14:paraId="191B6290"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AA0DB45" w14:textId="77777777" w:rsidR="00FE0502" w:rsidRPr="008072F0" w:rsidRDefault="00FE0502" w:rsidP="00363450">
            <w:pPr>
              <w:pStyle w:val="TAL"/>
              <w:rPr>
                <w:b/>
              </w:rPr>
            </w:pPr>
            <w:proofErr w:type="spellStart"/>
            <w:r w:rsidRPr="008072F0">
              <w:rPr>
                <w:b/>
              </w:rPr>
              <w:t>MCX_IPCAN_RRCConnectionRelease_Type</w:t>
            </w:r>
            <w:proofErr w:type="spellEnd"/>
          </w:p>
        </w:tc>
      </w:tr>
      <w:tr w:rsidR="00FE0502" w14:paraId="1EE1E789" w14:textId="77777777" w:rsidTr="00363450">
        <w:tc>
          <w:tcPr>
            <w:tcW w:w="1479" w:type="dxa"/>
            <w:tcBorders>
              <w:bottom w:val="double" w:sz="4" w:space="0" w:color="auto"/>
            </w:tcBorders>
            <w:shd w:val="clear" w:color="auto" w:fill="E0E0E0"/>
          </w:tcPr>
          <w:p w14:paraId="229FF9FD"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6E4632E7" w14:textId="77777777" w:rsidR="00FE0502" w:rsidRPr="008072F0" w:rsidRDefault="00FE0502" w:rsidP="00363450">
            <w:pPr>
              <w:pStyle w:val="TAL"/>
            </w:pPr>
            <w:proofErr w:type="spellStart"/>
            <w:r w:rsidRPr="008072F0">
              <w:t>Relase</w:t>
            </w:r>
            <w:proofErr w:type="spellEnd"/>
            <w:r w:rsidRPr="008072F0">
              <w:t xml:space="preserve"> RRC connection</w:t>
            </w:r>
          </w:p>
          <w:p w14:paraId="161BB983" w14:textId="77777777" w:rsidR="00FE0502" w:rsidRPr="008072F0" w:rsidRDefault="00FE0502" w:rsidP="00363450">
            <w:pPr>
              <w:pStyle w:val="TAL"/>
            </w:pPr>
            <w:proofErr w:type="spellStart"/>
            <w:r w:rsidRPr="008072F0">
              <w:t>CellId</w:t>
            </w:r>
            <w:proofErr w:type="spellEnd"/>
            <w:r w:rsidRPr="008072F0">
              <w:t xml:space="preserve"> : cell id of the cell</w:t>
            </w:r>
          </w:p>
          <w:p w14:paraId="40A89827" w14:textId="77777777" w:rsidR="00FE0502" w:rsidRPr="008072F0" w:rsidRDefault="00FE0502" w:rsidP="00363450">
            <w:pPr>
              <w:pStyle w:val="TAL"/>
            </w:pPr>
            <w:r w:rsidRPr="008072F0">
              <w:t xml:space="preserve">Reference implementation: </w:t>
            </w:r>
            <w:proofErr w:type="spellStart"/>
            <w:r w:rsidRPr="008072F0">
              <w:t>f_EUTRA_RRC_ConnectionRelease</w:t>
            </w:r>
            <w:proofErr w:type="spellEnd"/>
          </w:p>
        </w:tc>
      </w:tr>
    </w:tbl>
    <w:p w14:paraId="5B7C44AA" w14:textId="77777777" w:rsidR="00FE0502" w:rsidRDefault="00FE0502" w:rsidP="00FE0502"/>
    <w:p w14:paraId="49631C0D" w14:textId="77777777" w:rsidR="00FE0502" w:rsidRDefault="00FE0502" w:rsidP="00FE0502">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526F6527" w14:textId="77777777" w:rsidTr="00363450">
        <w:tc>
          <w:tcPr>
            <w:tcW w:w="9857" w:type="dxa"/>
            <w:gridSpan w:val="2"/>
            <w:shd w:val="clear" w:color="auto" w:fill="E0E0E0"/>
          </w:tcPr>
          <w:p w14:paraId="7A3806F2" w14:textId="77777777" w:rsidR="00FE0502" w:rsidRPr="008072F0" w:rsidRDefault="00FE0502" w:rsidP="00363450">
            <w:pPr>
              <w:pStyle w:val="TAL"/>
              <w:rPr>
                <w:b/>
              </w:rPr>
            </w:pPr>
            <w:r w:rsidRPr="008072F0">
              <w:rPr>
                <w:b/>
              </w:rPr>
              <w:t>TTCN-3 Record Type</w:t>
            </w:r>
          </w:p>
        </w:tc>
      </w:tr>
      <w:tr w:rsidR="00FE0502" w14:paraId="1C3686E4" w14:textId="77777777" w:rsidTr="00363450">
        <w:tc>
          <w:tcPr>
            <w:tcW w:w="1479" w:type="dxa"/>
            <w:tcBorders>
              <w:bottom w:val="single" w:sz="4" w:space="0" w:color="auto"/>
            </w:tcBorders>
            <w:shd w:val="clear" w:color="auto" w:fill="E0E0E0"/>
          </w:tcPr>
          <w:p w14:paraId="16887119"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0B677D17" w14:textId="77777777" w:rsidR="00FE0502" w:rsidRPr="008072F0" w:rsidRDefault="00FE0502" w:rsidP="00363450">
            <w:pPr>
              <w:pStyle w:val="TAL"/>
              <w:rPr>
                <w:b/>
              </w:rPr>
            </w:pPr>
            <w:proofErr w:type="spellStart"/>
            <w:r w:rsidRPr="008072F0">
              <w:rPr>
                <w:b/>
              </w:rPr>
              <w:t>MCX_IPCAN_Release_Type</w:t>
            </w:r>
            <w:proofErr w:type="spellEnd"/>
          </w:p>
        </w:tc>
      </w:tr>
      <w:tr w:rsidR="00FE0502" w14:paraId="1AE0505A" w14:textId="77777777" w:rsidTr="00363450">
        <w:tc>
          <w:tcPr>
            <w:tcW w:w="1479" w:type="dxa"/>
            <w:tcBorders>
              <w:bottom w:val="double" w:sz="4" w:space="0" w:color="auto"/>
            </w:tcBorders>
            <w:shd w:val="clear" w:color="auto" w:fill="E0E0E0"/>
          </w:tcPr>
          <w:p w14:paraId="72E1A0C2"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4E11AB3" w14:textId="77777777" w:rsidR="00FE0502" w:rsidRPr="008072F0" w:rsidRDefault="00FE0502" w:rsidP="00363450">
            <w:pPr>
              <w:pStyle w:val="TAL"/>
            </w:pPr>
            <w:r w:rsidRPr="008072F0">
              <w:t>Release all configuration at the system simulator;</w:t>
            </w:r>
          </w:p>
          <w:p w14:paraId="5ACA3857" w14:textId="77777777" w:rsidR="00FE0502" w:rsidRPr="008072F0" w:rsidRDefault="00FE0502" w:rsidP="00363450">
            <w:pPr>
              <w:pStyle w:val="TAL"/>
            </w:pPr>
            <w:proofErr w:type="spellStart"/>
            <w:r w:rsidRPr="008072F0">
              <w:t>CellId</w:t>
            </w:r>
            <w:proofErr w:type="spellEnd"/>
            <w:r w:rsidRPr="008072F0">
              <w:t xml:space="preserve"> : </w:t>
            </w:r>
            <w:proofErr w:type="spellStart"/>
            <w:r w:rsidRPr="008072F0">
              <w:t>eutra_Cell_NonSpecific</w:t>
            </w:r>
            <w:proofErr w:type="spellEnd"/>
          </w:p>
        </w:tc>
      </w:tr>
    </w:tbl>
    <w:p w14:paraId="2A775201" w14:textId="77777777" w:rsidR="00FE0502" w:rsidRDefault="00FE0502" w:rsidP="00FE0502"/>
    <w:p w14:paraId="3E91CAE1" w14:textId="77777777" w:rsidR="00FE0502" w:rsidRDefault="00FE0502" w:rsidP="00FE0502">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59DA6CB7" w14:textId="77777777" w:rsidTr="00363450">
        <w:tc>
          <w:tcPr>
            <w:tcW w:w="9857" w:type="dxa"/>
            <w:gridSpan w:val="3"/>
            <w:shd w:val="clear" w:color="auto" w:fill="E0E0E0"/>
          </w:tcPr>
          <w:p w14:paraId="7A20DD65" w14:textId="77777777" w:rsidR="00FE0502" w:rsidRPr="008072F0" w:rsidRDefault="00FE0502" w:rsidP="00363450">
            <w:pPr>
              <w:pStyle w:val="TAL"/>
              <w:rPr>
                <w:b/>
              </w:rPr>
            </w:pPr>
            <w:r w:rsidRPr="008072F0">
              <w:rPr>
                <w:b/>
              </w:rPr>
              <w:t>TTCN-3 Union Type</w:t>
            </w:r>
          </w:p>
        </w:tc>
      </w:tr>
      <w:tr w:rsidR="00FE0502" w14:paraId="664F8515" w14:textId="77777777" w:rsidTr="00363450">
        <w:tc>
          <w:tcPr>
            <w:tcW w:w="1479" w:type="dxa"/>
            <w:tcBorders>
              <w:bottom w:val="single" w:sz="4" w:space="0" w:color="auto"/>
            </w:tcBorders>
            <w:shd w:val="clear" w:color="auto" w:fill="E0E0E0"/>
          </w:tcPr>
          <w:p w14:paraId="2B89A098"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59E2A136" w14:textId="77777777" w:rsidR="00FE0502" w:rsidRPr="008072F0" w:rsidRDefault="00FE0502" w:rsidP="00363450">
            <w:pPr>
              <w:pStyle w:val="TAL"/>
              <w:rPr>
                <w:b/>
              </w:rPr>
            </w:pPr>
            <w:r w:rsidRPr="008072F0">
              <w:rPr>
                <w:b/>
              </w:rPr>
              <w:t>MCX_IPCAN_SystemRequest_Type</w:t>
            </w:r>
          </w:p>
        </w:tc>
      </w:tr>
      <w:tr w:rsidR="00FE0502" w14:paraId="4E7B691F" w14:textId="77777777" w:rsidTr="00363450">
        <w:tc>
          <w:tcPr>
            <w:tcW w:w="1479" w:type="dxa"/>
            <w:tcBorders>
              <w:bottom w:val="double" w:sz="4" w:space="0" w:color="auto"/>
            </w:tcBorders>
            <w:shd w:val="clear" w:color="auto" w:fill="E0E0E0"/>
          </w:tcPr>
          <w:p w14:paraId="13B1691F"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181A92B8" w14:textId="77777777" w:rsidR="00FE0502" w:rsidRPr="008072F0" w:rsidRDefault="00FE0502" w:rsidP="00363450">
            <w:pPr>
              <w:pStyle w:val="TAL"/>
            </w:pPr>
          </w:p>
        </w:tc>
      </w:tr>
      <w:tr w:rsidR="00FE0502" w14:paraId="458856C8" w14:textId="77777777" w:rsidTr="00363450">
        <w:tc>
          <w:tcPr>
            <w:tcW w:w="1479" w:type="dxa"/>
            <w:tcBorders>
              <w:top w:val="double" w:sz="4" w:space="0" w:color="auto"/>
            </w:tcBorders>
            <w:shd w:val="clear" w:color="auto" w:fill="auto"/>
          </w:tcPr>
          <w:p w14:paraId="6F7CA0A7"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1B2C1112" w14:textId="77777777" w:rsidR="00FE0502" w:rsidRPr="008072F0" w:rsidRDefault="00FE0502" w:rsidP="00363450">
            <w:pPr>
              <w:pStyle w:val="TAL"/>
            </w:pPr>
            <w:hyperlink w:anchor="MCX_IPCAN_Init_Type" w:history="1">
              <w:proofErr w:type="spellStart"/>
              <w:r w:rsidRPr="008072F0">
                <w:rPr>
                  <w:rStyle w:val="Hyperlink"/>
                </w:rPr>
                <w:t>MCX_IPCAN_Init_Type</w:t>
              </w:r>
              <w:proofErr w:type="spellEnd"/>
            </w:hyperlink>
          </w:p>
        </w:tc>
        <w:tc>
          <w:tcPr>
            <w:tcW w:w="5421" w:type="dxa"/>
            <w:tcBorders>
              <w:top w:val="double" w:sz="4" w:space="0" w:color="auto"/>
            </w:tcBorders>
            <w:shd w:val="clear" w:color="auto" w:fill="auto"/>
          </w:tcPr>
          <w:p w14:paraId="04979052" w14:textId="77777777" w:rsidR="00FE0502" w:rsidRPr="008072F0" w:rsidRDefault="00FE0502" w:rsidP="00363450">
            <w:pPr>
              <w:pStyle w:val="TAL"/>
            </w:pPr>
          </w:p>
        </w:tc>
      </w:tr>
      <w:tr w:rsidR="00FE0502" w14:paraId="2FFC9714" w14:textId="77777777" w:rsidTr="00363450">
        <w:tc>
          <w:tcPr>
            <w:tcW w:w="1479" w:type="dxa"/>
            <w:shd w:val="clear" w:color="auto" w:fill="auto"/>
          </w:tcPr>
          <w:p w14:paraId="1A760AF4" w14:textId="77777777" w:rsidR="00FE0502" w:rsidRPr="008072F0" w:rsidRDefault="00FE0502" w:rsidP="00363450">
            <w:pPr>
              <w:pStyle w:val="TAL"/>
            </w:pPr>
            <w:proofErr w:type="spellStart"/>
            <w:r w:rsidRPr="008072F0">
              <w:t>CellConfig</w:t>
            </w:r>
            <w:proofErr w:type="spellEnd"/>
          </w:p>
        </w:tc>
        <w:tc>
          <w:tcPr>
            <w:tcW w:w="2957" w:type="dxa"/>
            <w:shd w:val="clear" w:color="auto" w:fill="auto"/>
          </w:tcPr>
          <w:p w14:paraId="3D8EF361" w14:textId="77777777" w:rsidR="00FE0502" w:rsidRPr="008072F0" w:rsidRDefault="00FE0502" w:rsidP="00363450">
            <w:pPr>
              <w:pStyle w:val="TAL"/>
            </w:pPr>
            <w:hyperlink w:anchor="MCX_IPCAN_CellConfig_Type" w:history="1">
              <w:proofErr w:type="spellStart"/>
              <w:r w:rsidRPr="008072F0">
                <w:rPr>
                  <w:rStyle w:val="Hyperlink"/>
                </w:rPr>
                <w:t>MCX_IPCAN_CellConfig_Type</w:t>
              </w:r>
              <w:proofErr w:type="spellEnd"/>
            </w:hyperlink>
          </w:p>
        </w:tc>
        <w:tc>
          <w:tcPr>
            <w:tcW w:w="5421" w:type="dxa"/>
            <w:shd w:val="clear" w:color="auto" w:fill="auto"/>
          </w:tcPr>
          <w:p w14:paraId="301BA7AE" w14:textId="77777777" w:rsidR="00FE0502" w:rsidRPr="008072F0" w:rsidRDefault="00FE0502" w:rsidP="00363450">
            <w:pPr>
              <w:pStyle w:val="TAL"/>
            </w:pPr>
          </w:p>
        </w:tc>
      </w:tr>
      <w:tr w:rsidR="00FE0502" w14:paraId="58AEBC83" w14:textId="77777777" w:rsidTr="00363450">
        <w:tc>
          <w:tcPr>
            <w:tcW w:w="1479" w:type="dxa"/>
            <w:shd w:val="clear" w:color="auto" w:fill="auto"/>
          </w:tcPr>
          <w:p w14:paraId="083C9E14" w14:textId="77777777" w:rsidR="00FE0502" w:rsidRPr="008072F0" w:rsidRDefault="00FE0502" w:rsidP="00363450">
            <w:pPr>
              <w:pStyle w:val="TAL"/>
            </w:pPr>
            <w:proofErr w:type="spellStart"/>
            <w:r w:rsidRPr="008072F0">
              <w:t>CellPower</w:t>
            </w:r>
            <w:proofErr w:type="spellEnd"/>
          </w:p>
        </w:tc>
        <w:tc>
          <w:tcPr>
            <w:tcW w:w="2957" w:type="dxa"/>
            <w:shd w:val="clear" w:color="auto" w:fill="auto"/>
          </w:tcPr>
          <w:p w14:paraId="18892781" w14:textId="77777777" w:rsidR="00FE0502" w:rsidRPr="008072F0" w:rsidRDefault="00FE0502" w:rsidP="00363450">
            <w:pPr>
              <w:pStyle w:val="TAL"/>
            </w:pPr>
            <w:hyperlink w:anchor="MCX_IPCAN_CellPower_Type" w:history="1">
              <w:proofErr w:type="spellStart"/>
              <w:r w:rsidRPr="008072F0">
                <w:rPr>
                  <w:rStyle w:val="Hyperlink"/>
                </w:rPr>
                <w:t>MCX_IPCAN_CellPower_Type</w:t>
              </w:r>
              <w:proofErr w:type="spellEnd"/>
            </w:hyperlink>
          </w:p>
        </w:tc>
        <w:tc>
          <w:tcPr>
            <w:tcW w:w="5421" w:type="dxa"/>
            <w:shd w:val="clear" w:color="auto" w:fill="auto"/>
          </w:tcPr>
          <w:p w14:paraId="60BD4937" w14:textId="77777777" w:rsidR="00FE0502" w:rsidRPr="008072F0" w:rsidRDefault="00FE0502" w:rsidP="00363450">
            <w:pPr>
              <w:pStyle w:val="TAL"/>
            </w:pPr>
          </w:p>
        </w:tc>
      </w:tr>
      <w:tr w:rsidR="00FE0502" w14:paraId="6EFEB13A" w14:textId="77777777" w:rsidTr="00363450">
        <w:tc>
          <w:tcPr>
            <w:tcW w:w="1479" w:type="dxa"/>
            <w:shd w:val="clear" w:color="auto" w:fill="auto"/>
          </w:tcPr>
          <w:p w14:paraId="4282DF42" w14:textId="77777777" w:rsidR="00FE0502" w:rsidRPr="008072F0" w:rsidRDefault="00FE0502" w:rsidP="00363450">
            <w:pPr>
              <w:pStyle w:val="TAL"/>
            </w:pPr>
            <w:proofErr w:type="spellStart"/>
            <w:r w:rsidRPr="008072F0">
              <w:t>InitialRegistration</w:t>
            </w:r>
            <w:proofErr w:type="spellEnd"/>
          </w:p>
        </w:tc>
        <w:tc>
          <w:tcPr>
            <w:tcW w:w="2957" w:type="dxa"/>
            <w:shd w:val="clear" w:color="auto" w:fill="auto"/>
          </w:tcPr>
          <w:p w14:paraId="31BBAF82" w14:textId="77777777" w:rsidR="00FE0502" w:rsidRPr="008072F0" w:rsidRDefault="00FE0502" w:rsidP="00363450">
            <w:pPr>
              <w:pStyle w:val="TAL"/>
            </w:pPr>
            <w:hyperlink w:anchor="MCX_IPCAN_InitialRegistration_Type" w:history="1">
              <w:proofErr w:type="spellStart"/>
              <w:r w:rsidRPr="008072F0">
                <w:rPr>
                  <w:rStyle w:val="Hyperlink"/>
                </w:rPr>
                <w:t>MCX_IPCAN_InitialRegistration_Type</w:t>
              </w:r>
              <w:proofErr w:type="spellEnd"/>
            </w:hyperlink>
          </w:p>
        </w:tc>
        <w:tc>
          <w:tcPr>
            <w:tcW w:w="5421" w:type="dxa"/>
            <w:shd w:val="clear" w:color="auto" w:fill="auto"/>
          </w:tcPr>
          <w:p w14:paraId="0848E17A" w14:textId="77777777" w:rsidR="00FE0502" w:rsidRPr="008072F0" w:rsidRDefault="00FE0502" w:rsidP="00363450">
            <w:pPr>
              <w:pStyle w:val="TAL"/>
            </w:pPr>
          </w:p>
        </w:tc>
      </w:tr>
      <w:tr w:rsidR="00FE0502" w14:paraId="2AF4B2DE" w14:textId="77777777" w:rsidTr="00363450">
        <w:tc>
          <w:tcPr>
            <w:tcW w:w="1479" w:type="dxa"/>
            <w:shd w:val="clear" w:color="auto" w:fill="auto"/>
          </w:tcPr>
          <w:p w14:paraId="3BE1E8D8" w14:textId="77777777" w:rsidR="00FE0502" w:rsidRPr="008072F0" w:rsidRDefault="00FE0502" w:rsidP="00363450">
            <w:pPr>
              <w:pStyle w:val="TAL"/>
            </w:pPr>
            <w:proofErr w:type="spellStart"/>
            <w:r w:rsidRPr="008072F0">
              <w:t>AdditionalRegistrationMCX</w:t>
            </w:r>
            <w:proofErr w:type="spellEnd"/>
          </w:p>
        </w:tc>
        <w:tc>
          <w:tcPr>
            <w:tcW w:w="2957" w:type="dxa"/>
            <w:shd w:val="clear" w:color="auto" w:fill="auto"/>
          </w:tcPr>
          <w:p w14:paraId="64AE7A29" w14:textId="77777777" w:rsidR="00FE0502" w:rsidRPr="008072F0" w:rsidRDefault="00FE0502" w:rsidP="00363450">
            <w:pPr>
              <w:pStyle w:val="TAL"/>
            </w:pPr>
            <w:hyperlink w:anchor="MCX_IPCAN_AdditionalRegistrationMCX_Type" w:history="1">
              <w:proofErr w:type="spellStart"/>
              <w:r w:rsidRPr="008072F0">
                <w:rPr>
                  <w:rStyle w:val="Hyperlink"/>
                </w:rPr>
                <w:t>MCX_IPCAN_AdditionalRegistrationMCX_Type</w:t>
              </w:r>
              <w:proofErr w:type="spellEnd"/>
            </w:hyperlink>
          </w:p>
        </w:tc>
        <w:tc>
          <w:tcPr>
            <w:tcW w:w="5421" w:type="dxa"/>
            <w:shd w:val="clear" w:color="auto" w:fill="auto"/>
          </w:tcPr>
          <w:p w14:paraId="149172FB" w14:textId="77777777" w:rsidR="00FE0502" w:rsidRPr="008072F0" w:rsidRDefault="00FE0502" w:rsidP="00363450">
            <w:pPr>
              <w:pStyle w:val="TAL"/>
            </w:pPr>
          </w:p>
        </w:tc>
      </w:tr>
      <w:tr w:rsidR="00FE0502" w14:paraId="7983334B" w14:textId="77777777" w:rsidTr="00363450">
        <w:tc>
          <w:tcPr>
            <w:tcW w:w="1479" w:type="dxa"/>
            <w:shd w:val="clear" w:color="auto" w:fill="auto"/>
          </w:tcPr>
          <w:p w14:paraId="087EC485" w14:textId="77777777" w:rsidR="00FE0502" w:rsidRPr="008072F0" w:rsidRDefault="00FE0502" w:rsidP="00363450">
            <w:pPr>
              <w:pStyle w:val="TAL"/>
            </w:pPr>
            <w:proofErr w:type="spellStart"/>
            <w:r w:rsidRPr="008072F0">
              <w:t>RRCConnectionSetupMO</w:t>
            </w:r>
            <w:proofErr w:type="spellEnd"/>
          </w:p>
        </w:tc>
        <w:tc>
          <w:tcPr>
            <w:tcW w:w="2957" w:type="dxa"/>
            <w:shd w:val="clear" w:color="auto" w:fill="auto"/>
          </w:tcPr>
          <w:p w14:paraId="0245DBF1" w14:textId="77777777" w:rsidR="00FE0502" w:rsidRPr="008072F0" w:rsidRDefault="00FE0502" w:rsidP="00363450">
            <w:pPr>
              <w:pStyle w:val="TAL"/>
            </w:pPr>
            <w:hyperlink w:anchor="MCX_IPCAN_RRCConnectionSetupMO_Type" w:history="1">
              <w:proofErr w:type="spellStart"/>
              <w:r w:rsidRPr="008072F0">
                <w:rPr>
                  <w:rStyle w:val="Hyperlink"/>
                </w:rPr>
                <w:t>MCX_IPCAN_RRCConnectionSetupMO_Type</w:t>
              </w:r>
              <w:proofErr w:type="spellEnd"/>
            </w:hyperlink>
          </w:p>
        </w:tc>
        <w:tc>
          <w:tcPr>
            <w:tcW w:w="5421" w:type="dxa"/>
            <w:shd w:val="clear" w:color="auto" w:fill="auto"/>
          </w:tcPr>
          <w:p w14:paraId="4D1353D0" w14:textId="77777777" w:rsidR="00FE0502" w:rsidRPr="008072F0" w:rsidRDefault="00FE0502" w:rsidP="00363450">
            <w:pPr>
              <w:pStyle w:val="TAL"/>
            </w:pPr>
          </w:p>
        </w:tc>
      </w:tr>
      <w:tr w:rsidR="00FE0502" w14:paraId="4840FDE0" w14:textId="77777777" w:rsidTr="00363450">
        <w:tc>
          <w:tcPr>
            <w:tcW w:w="1479" w:type="dxa"/>
            <w:shd w:val="clear" w:color="auto" w:fill="auto"/>
          </w:tcPr>
          <w:p w14:paraId="3953C832" w14:textId="77777777" w:rsidR="00FE0502" w:rsidRPr="008072F0" w:rsidRDefault="00FE0502" w:rsidP="00363450">
            <w:pPr>
              <w:pStyle w:val="TAL"/>
            </w:pPr>
            <w:proofErr w:type="spellStart"/>
            <w:r w:rsidRPr="008072F0">
              <w:t>RRCConnectionSetupMT</w:t>
            </w:r>
            <w:proofErr w:type="spellEnd"/>
          </w:p>
        </w:tc>
        <w:tc>
          <w:tcPr>
            <w:tcW w:w="2957" w:type="dxa"/>
            <w:shd w:val="clear" w:color="auto" w:fill="auto"/>
          </w:tcPr>
          <w:p w14:paraId="5E33FB0E" w14:textId="77777777" w:rsidR="00FE0502" w:rsidRPr="008072F0" w:rsidRDefault="00FE0502" w:rsidP="00363450">
            <w:pPr>
              <w:pStyle w:val="TAL"/>
            </w:pPr>
            <w:hyperlink w:anchor="MCX_IPCAN_RRCConnectionSetupMT_Type" w:history="1">
              <w:proofErr w:type="spellStart"/>
              <w:r w:rsidRPr="008072F0">
                <w:rPr>
                  <w:rStyle w:val="Hyperlink"/>
                </w:rPr>
                <w:t>MCX_IPCAN_RRCConnectionSetupMT_Type</w:t>
              </w:r>
              <w:proofErr w:type="spellEnd"/>
            </w:hyperlink>
          </w:p>
        </w:tc>
        <w:tc>
          <w:tcPr>
            <w:tcW w:w="5421" w:type="dxa"/>
            <w:shd w:val="clear" w:color="auto" w:fill="auto"/>
          </w:tcPr>
          <w:p w14:paraId="0B334093" w14:textId="77777777" w:rsidR="00FE0502" w:rsidRPr="008072F0" w:rsidRDefault="00FE0502" w:rsidP="00363450">
            <w:pPr>
              <w:pStyle w:val="TAL"/>
            </w:pPr>
          </w:p>
        </w:tc>
      </w:tr>
      <w:tr w:rsidR="00FE0502" w14:paraId="30135C89" w14:textId="77777777" w:rsidTr="00363450">
        <w:tc>
          <w:tcPr>
            <w:tcW w:w="1479" w:type="dxa"/>
            <w:shd w:val="clear" w:color="auto" w:fill="auto"/>
          </w:tcPr>
          <w:p w14:paraId="0058563E" w14:textId="77777777" w:rsidR="00FE0502" w:rsidRPr="008072F0" w:rsidRDefault="00FE0502" w:rsidP="00363450">
            <w:pPr>
              <w:pStyle w:val="TAL"/>
            </w:pPr>
            <w:proofErr w:type="spellStart"/>
            <w:r w:rsidRPr="008072F0">
              <w:t>ActivateDedicatedEpsBearerMCX</w:t>
            </w:r>
            <w:proofErr w:type="spellEnd"/>
          </w:p>
        </w:tc>
        <w:tc>
          <w:tcPr>
            <w:tcW w:w="2957" w:type="dxa"/>
            <w:shd w:val="clear" w:color="auto" w:fill="auto"/>
          </w:tcPr>
          <w:p w14:paraId="57F13029" w14:textId="77777777" w:rsidR="00FE0502" w:rsidRPr="008072F0" w:rsidRDefault="00FE0502" w:rsidP="00363450">
            <w:pPr>
              <w:pStyle w:val="TAL"/>
            </w:pPr>
            <w:hyperlink w:anchor="MCX_IPCAN_ActivateDedicatedEpsBearerMCX_" w:history="1">
              <w:proofErr w:type="spellStart"/>
              <w:r w:rsidRPr="008072F0">
                <w:rPr>
                  <w:rStyle w:val="Hyperlink"/>
                </w:rPr>
                <w:t>MCX_IPCAN_ActivateDedicatedEpsBearerMCX_Type</w:t>
              </w:r>
              <w:proofErr w:type="spellEnd"/>
            </w:hyperlink>
          </w:p>
        </w:tc>
        <w:tc>
          <w:tcPr>
            <w:tcW w:w="5421" w:type="dxa"/>
            <w:shd w:val="clear" w:color="auto" w:fill="auto"/>
          </w:tcPr>
          <w:p w14:paraId="5AD1721B" w14:textId="77777777" w:rsidR="00FE0502" w:rsidRPr="008072F0" w:rsidRDefault="00FE0502" w:rsidP="00363450">
            <w:pPr>
              <w:pStyle w:val="TAL"/>
            </w:pPr>
          </w:p>
        </w:tc>
      </w:tr>
      <w:tr w:rsidR="00FE0502" w14:paraId="70F7B28E" w14:textId="77777777" w:rsidTr="00363450">
        <w:tc>
          <w:tcPr>
            <w:tcW w:w="1479" w:type="dxa"/>
            <w:shd w:val="clear" w:color="auto" w:fill="auto"/>
          </w:tcPr>
          <w:p w14:paraId="71D1CEBB" w14:textId="77777777" w:rsidR="00FE0502" w:rsidRPr="008072F0" w:rsidRDefault="00FE0502" w:rsidP="00363450">
            <w:pPr>
              <w:pStyle w:val="TAL"/>
            </w:pPr>
            <w:proofErr w:type="spellStart"/>
            <w:r w:rsidRPr="008072F0">
              <w:t>DeactivateDedicatedEpsBearerMCX</w:t>
            </w:r>
            <w:proofErr w:type="spellEnd"/>
          </w:p>
        </w:tc>
        <w:tc>
          <w:tcPr>
            <w:tcW w:w="2957" w:type="dxa"/>
            <w:shd w:val="clear" w:color="auto" w:fill="auto"/>
          </w:tcPr>
          <w:p w14:paraId="18F4C968" w14:textId="77777777" w:rsidR="00FE0502" w:rsidRPr="008072F0" w:rsidRDefault="00FE0502" w:rsidP="00363450">
            <w:pPr>
              <w:pStyle w:val="TAL"/>
            </w:pPr>
            <w:hyperlink w:anchor="MCX_IPCAN___ctivateDedicatedEpsBearerMCX" w:history="1">
              <w:proofErr w:type="spellStart"/>
              <w:r w:rsidRPr="008072F0">
                <w:rPr>
                  <w:rStyle w:val="Hyperlink"/>
                </w:rPr>
                <w:t>MCX_IPCAN_DeactivateDedicatedEpsBearerMCX_Type</w:t>
              </w:r>
              <w:proofErr w:type="spellEnd"/>
            </w:hyperlink>
          </w:p>
        </w:tc>
        <w:tc>
          <w:tcPr>
            <w:tcW w:w="5421" w:type="dxa"/>
            <w:shd w:val="clear" w:color="auto" w:fill="auto"/>
          </w:tcPr>
          <w:p w14:paraId="01DF5CCC" w14:textId="77777777" w:rsidR="00FE0502" w:rsidRPr="008072F0" w:rsidRDefault="00FE0502" w:rsidP="00363450">
            <w:pPr>
              <w:pStyle w:val="TAL"/>
            </w:pPr>
          </w:p>
        </w:tc>
      </w:tr>
      <w:tr w:rsidR="00FE0502" w14:paraId="255B9064" w14:textId="77777777" w:rsidTr="00363450">
        <w:tc>
          <w:tcPr>
            <w:tcW w:w="1479" w:type="dxa"/>
            <w:shd w:val="clear" w:color="auto" w:fill="auto"/>
          </w:tcPr>
          <w:p w14:paraId="6989F77C" w14:textId="77777777" w:rsidR="00FE0502" w:rsidRPr="008072F0" w:rsidRDefault="00FE0502" w:rsidP="00363450">
            <w:pPr>
              <w:pStyle w:val="TAL"/>
            </w:pPr>
            <w:proofErr w:type="spellStart"/>
            <w:r w:rsidRPr="008072F0">
              <w:t>RRCConnectionRelease</w:t>
            </w:r>
            <w:proofErr w:type="spellEnd"/>
          </w:p>
        </w:tc>
        <w:tc>
          <w:tcPr>
            <w:tcW w:w="2957" w:type="dxa"/>
            <w:shd w:val="clear" w:color="auto" w:fill="auto"/>
          </w:tcPr>
          <w:p w14:paraId="6CE8313A" w14:textId="77777777" w:rsidR="00FE0502" w:rsidRPr="008072F0" w:rsidRDefault="00FE0502" w:rsidP="00363450">
            <w:pPr>
              <w:pStyle w:val="TAL"/>
            </w:pPr>
            <w:hyperlink w:anchor="MCX_IPCAN_RRCConnectionRelease_Type" w:history="1">
              <w:proofErr w:type="spellStart"/>
              <w:r w:rsidRPr="008072F0">
                <w:rPr>
                  <w:rStyle w:val="Hyperlink"/>
                </w:rPr>
                <w:t>MCX_IPCAN_RRCConnectionRelease_Type</w:t>
              </w:r>
              <w:proofErr w:type="spellEnd"/>
            </w:hyperlink>
          </w:p>
        </w:tc>
        <w:tc>
          <w:tcPr>
            <w:tcW w:w="5421" w:type="dxa"/>
            <w:shd w:val="clear" w:color="auto" w:fill="auto"/>
          </w:tcPr>
          <w:p w14:paraId="22B56E77" w14:textId="77777777" w:rsidR="00FE0502" w:rsidRPr="008072F0" w:rsidRDefault="00FE0502" w:rsidP="00363450">
            <w:pPr>
              <w:pStyle w:val="TAL"/>
            </w:pPr>
          </w:p>
        </w:tc>
      </w:tr>
      <w:tr w:rsidR="00FE0502" w14:paraId="35681E8D" w14:textId="77777777" w:rsidTr="00363450">
        <w:tc>
          <w:tcPr>
            <w:tcW w:w="1479" w:type="dxa"/>
            <w:shd w:val="clear" w:color="auto" w:fill="auto"/>
          </w:tcPr>
          <w:p w14:paraId="44BF18E8" w14:textId="77777777" w:rsidR="00FE0502" w:rsidRPr="008072F0" w:rsidRDefault="00FE0502" w:rsidP="00363450">
            <w:pPr>
              <w:pStyle w:val="TAL"/>
            </w:pPr>
            <w:r w:rsidRPr="008072F0">
              <w:t>Release</w:t>
            </w:r>
          </w:p>
        </w:tc>
        <w:tc>
          <w:tcPr>
            <w:tcW w:w="2957" w:type="dxa"/>
            <w:shd w:val="clear" w:color="auto" w:fill="auto"/>
          </w:tcPr>
          <w:p w14:paraId="722B482E" w14:textId="77777777" w:rsidR="00FE0502" w:rsidRPr="008072F0" w:rsidRDefault="00FE0502" w:rsidP="00363450">
            <w:pPr>
              <w:pStyle w:val="TAL"/>
            </w:pPr>
            <w:hyperlink w:anchor="MCX_IPCAN_Release_Type" w:history="1">
              <w:proofErr w:type="spellStart"/>
              <w:r w:rsidRPr="008072F0">
                <w:rPr>
                  <w:rStyle w:val="Hyperlink"/>
                </w:rPr>
                <w:t>MCX_IPCAN_Release_Type</w:t>
              </w:r>
              <w:proofErr w:type="spellEnd"/>
            </w:hyperlink>
          </w:p>
        </w:tc>
        <w:tc>
          <w:tcPr>
            <w:tcW w:w="5421" w:type="dxa"/>
            <w:shd w:val="clear" w:color="auto" w:fill="auto"/>
          </w:tcPr>
          <w:p w14:paraId="017D0CFE" w14:textId="77777777" w:rsidR="00FE0502" w:rsidRPr="008072F0" w:rsidRDefault="00FE0502" w:rsidP="00363450">
            <w:pPr>
              <w:pStyle w:val="TAL"/>
            </w:pPr>
          </w:p>
        </w:tc>
      </w:tr>
    </w:tbl>
    <w:p w14:paraId="7668DC7D" w14:textId="77777777" w:rsidR="00FE0502" w:rsidRDefault="00FE0502" w:rsidP="00FE0502"/>
    <w:p w14:paraId="2FDFA7D7" w14:textId="77777777" w:rsidR="00FE0502" w:rsidRDefault="00FE0502" w:rsidP="00FE050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52A0D8E" w14:textId="77777777" w:rsidTr="00363450">
        <w:tc>
          <w:tcPr>
            <w:tcW w:w="9857" w:type="dxa"/>
            <w:gridSpan w:val="4"/>
            <w:shd w:val="clear" w:color="auto" w:fill="E0E0E0"/>
          </w:tcPr>
          <w:p w14:paraId="3236A378" w14:textId="77777777" w:rsidR="00FE0502" w:rsidRPr="008072F0" w:rsidRDefault="00FE0502" w:rsidP="00363450">
            <w:pPr>
              <w:pStyle w:val="TAL"/>
              <w:rPr>
                <w:b/>
              </w:rPr>
            </w:pPr>
            <w:r w:rsidRPr="008072F0">
              <w:rPr>
                <w:b/>
              </w:rPr>
              <w:t>TTCN-3 Record Type</w:t>
            </w:r>
          </w:p>
        </w:tc>
      </w:tr>
      <w:tr w:rsidR="00FE0502" w14:paraId="1EAEC4AF" w14:textId="77777777" w:rsidTr="00363450">
        <w:tc>
          <w:tcPr>
            <w:tcW w:w="1479" w:type="dxa"/>
            <w:tcBorders>
              <w:bottom w:val="single" w:sz="4" w:space="0" w:color="auto"/>
            </w:tcBorders>
            <w:shd w:val="clear" w:color="auto" w:fill="E0E0E0"/>
          </w:tcPr>
          <w:p w14:paraId="6956EE0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46F77776" w14:textId="77777777" w:rsidR="00FE0502" w:rsidRPr="008072F0" w:rsidRDefault="00FE0502" w:rsidP="00363450">
            <w:pPr>
              <w:pStyle w:val="TAL"/>
              <w:rPr>
                <w:b/>
              </w:rPr>
            </w:pPr>
            <w:r w:rsidRPr="008072F0">
              <w:rPr>
                <w:b/>
              </w:rPr>
              <w:t>MCX_IPCAN_SYSTEM_CTRL_REQ</w:t>
            </w:r>
          </w:p>
        </w:tc>
      </w:tr>
      <w:tr w:rsidR="00FE0502" w14:paraId="6D8B88C5" w14:textId="77777777" w:rsidTr="00363450">
        <w:tc>
          <w:tcPr>
            <w:tcW w:w="1479" w:type="dxa"/>
            <w:tcBorders>
              <w:bottom w:val="double" w:sz="4" w:space="0" w:color="auto"/>
            </w:tcBorders>
            <w:shd w:val="clear" w:color="auto" w:fill="E0E0E0"/>
          </w:tcPr>
          <w:p w14:paraId="31BC26B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1A273792" w14:textId="77777777" w:rsidR="00FE0502" w:rsidRPr="008072F0" w:rsidRDefault="00FE0502" w:rsidP="00363450">
            <w:pPr>
              <w:pStyle w:val="TAL"/>
            </w:pPr>
          </w:p>
        </w:tc>
      </w:tr>
      <w:tr w:rsidR="00FE0502" w14:paraId="60B93CA0" w14:textId="77777777" w:rsidTr="00363450">
        <w:tc>
          <w:tcPr>
            <w:tcW w:w="1479" w:type="dxa"/>
            <w:tcBorders>
              <w:top w:val="double" w:sz="4" w:space="0" w:color="auto"/>
            </w:tcBorders>
            <w:shd w:val="clear" w:color="auto" w:fill="auto"/>
          </w:tcPr>
          <w:p w14:paraId="1D0AD844" w14:textId="77777777" w:rsidR="00FE0502" w:rsidRPr="008072F0" w:rsidRDefault="00FE0502" w:rsidP="00363450">
            <w:pPr>
              <w:pStyle w:val="TAL"/>
            </w:pPr>
            <w:r w:rsidRPr="008072F0">
              <w:t>Common</w:t>
            </w:r>
          </w:p>
        </w:tc>
        <w:tc>
          <w:tcPr>
            <w:tcW w:w="2464" w:type="dxa"/>
            <w:tcBorders>
              <w:top w:val="double" w:sz="4" w:space="0" w:color="auto"/>
            </w:tcBorders>
            <w:shd w:val="clear" w:color="auto" w:fill="auto"/>
          </w:tcPr>
          <w:p w14:paraId="4417755B" w14:textId="77777777" w:rsidR="00FE0502" w:rsidRPr="008072F0" w:rsidRDefault="00FE0502" w:rsidP="00363450">
            <w:pPr>
              <w:pStyle w:val="TAL"/>
            </w:pPr>
            <w:hyperlink w:anchor="MCX_IPCAN_ASP_CommonReqPart_Type" w:history="1">
              <w:proofErr w:type="spellStart"/>
              <w:r w:rsidRPr="008072F0">
                <w:rPr>
                  <w:rStyle w:val="Hyperlink"/>
                </w:rPr>
                <w:t>MCX_IPCAN_ASP_CommonReqPart_Type</w:t>
              </w:r>
              <w:proofErr w:type="spellEnd"/>
            </w:hyperlink>
          </w:p>
        </w:tc>
        <w:tc>
          <w:tcPr>
            <w:tcW w:w="493" w:type="dxa"/>
            <w:tcBorders>
              <w:top w:val="double" w:sz="4" w:space="0" w:color="auto"/>
            </w:tcBorders>
            <w:shd w:val="clear" w:color="auto" w:fill="auto"/>
          </w:tcPr>
          <w:p w14:paraId="52FDF6EE" w14:textId="77777777" w:rsidR="00FE0502" w:rsidRPr="008072F0" w:rsidRDefault="00FE0502" w:rsidP="00363450">
            <w:pPr>
              <w:pStyle w:val="TAL"/>
            </w:pPr>
          </w:p>
        </w:tc>
        <w:tc>
          <w:tcPr>
            <w:tcW w:w="5421" w:type="dxa"/>
            <w:tcBorders>
              <w:top w:val="double" w:sz="4" w:space="0" w:color="auto"/>
            </w:tcBorders>
            <w:shd w:val="clear" w:color="auto" w:fill="auto"/>
          </w:tcPr>
          <w:p w14:paraId="73F6DE40" w14:textId="77777777" w:rsidR="00FE0502" w:rsidRPr="008072F0" w:rsidRDefault="00FE0502" w:rsidP="00363450">
            <w:pPr>
              <w:pStyle w:val="TAL"/>
            </w:pPr>
          </w:p>
        </w:tc>
      </w:tr>
      <w:tr w:rsidR="00FE0502" w14:paraId="0E6E296E" w14:textId="77777777" w:rsidTr="00363450">
        <w:tc>
          <w:tcPr>
            <w:tcW w:w="1479" w:type="dxa"/>
            <w:shd w:val="clear" w:color="auto" w:fill="auto"/>
          </w:tcPr>
          <w:p w14:paraId="3D57BE3C" w14:textId="77777777" w:rsidR="00FE0502" w:rsidRPr="008072F0" w:rsidRDefault="00FE0502" w:rsidP="00363450">
            <w:pPr>
              <w:pStyle w:val="TAL"/>
            </w:pPr>
            <w:r w:rsidRPr="008072F0">
              <w:t>Request</w:t>
            </w:r>
          </w:p>
        </w:tc>
        <w:tc>
          <w:tcPr>
            <w:tcW w:w="2464" w:type="dxa"/>
            <w:shd w:val="clear" w:color="auto" w:fill="auto"/>
          </w:tcPr>
          <w:p w14:paraId="6A29E427" w14:textId="77777777" w:rsidR="00FE0502" w:rsidRPr="008072F0" w:rsidRDefault="00FE0502" w:rsidP="00363450">
            <w:pPr>
              <w:pStyle w:val="TAL"/>
            </w:pPr>
            <w:hyperlink w:anchor="MCX_IPCAN_SystemRequest_Type" w:history="1">
              <w:r w:rsidRPr="008072F0">
                <w:rPr>
                  <w:rStyle w:val="Hyperlink"/>
                </w:rPr>
                <w:t>MCX_IPCAN_SystemRequest_Type</w:t>
              </w:r>
            </w:hyperlink>
          </w:p>
        </w:tc>
        <w:tc>
          <w:tcPr>
            <w:tcW w:w="493" w:type="dxa"/>
            <w:shd w:val="clear" w:color="auto" w:fill="auto"/>
          </w:tcPr>
          <w:p w14:paraId="64229CA2" w14:textId="77777777" w:rsidR="00FE0502" w:rsidRPr="008072F0" w:rsidRDefault="00FE0502" w:rsidP="00363450">
            <w:pPr>
              <w:pStyle w:val="TAL"/>
            </w:pPr>
          </w:p>
        </w:tc>
        <w:tc>
          <w:tcPr>
            <w:tcW w:w="5421" w:type="dxa"/>
            <w:shd w:val="clear" w:color="auto" w:fill="auto"/>
          </w:tcPr>
          <w:p w14:paraId="1EDFE558" w14:textId="77777777" w:rsidR="00FE0502" w:rsidRPr="008072F0" w:rsidRDefault="00FE0502" w:rsidP="00363450">
            <w:pPr>
              <w:pStyle w:val="TAL"/>
            </w:pPr>
          </w:p>
        </w:tc>
      </w:tr>
    </w:tbl>
    <w:p w14:paraId="333806E0" w14:textId="77777777" w:rsidR="00FE0502" w:rsidRDefault="00FE0502" w:rsidP="00FE0502"/>
    <w:p w14:paraId="076C95C5" w14:textId="77777777" w:rsidR="00FE0502" w:rsidRDefault="00FE0502" w:rsidP="00FE0502">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9986D16" w14:textId="77777777" w:rsidTr="00363450">
        <w:tc>
          <w:tcPr>
            <w:tcW w:w="9857" w:type="dxa"/>
            <w:gridSpan w:val="4"/>
            <w:shd w:val="clear" w:color="auto" w:fill="E0E0E0"/>
          </w:tcPr>
          <w:p w14:paraId="6BBA6A99" w14:textId="77777777" w:rsidR="00FE0502" w:rsidRPr="008072F0" w:rsidRDefault="00FE0502" w:rsidP="00363450">
            <w:pPr>
              <w:pStyle w:val="TAL"/>
              <w:rPr>
                <w:b/>
              </w:rPr>
            </w:pPr>
            <w:r w:rsidRPr="008072F0">
              <w:rPr>
                <w:b/>
              </w:rPr>
              <w:t>TTCN-3 Record Type</w:t>
            </w:r>
          </w:p>
        </w:tc>
      </w:tr>
      <w:tr w:rsidR="00FE0502" w14:paraId="03B2951F" w14:textId="77777777" w:rsidTr="00363450">
        <w:tc>
          <w:tcPr>
            <w:tcW w:w="1479" w:type="dxa"/>
            <w:tcBorders>
              <w:bottom w:val="single" w:sz="4" w:space="0" w:color="auto"/>
            </w:tcBorders>
            <w:shd w:val="clear" w:color="auto" w:fill="E0E0E0"/>
          </w:tcPr>
          <w:p w14:paraId="179DC8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B1EB280" w14:textId="77777777" w:rsidR="00FE0502" w:rsidRPr="008072F0" w:rsidRDefault="00FE0502" w:rsidP="00363450">
            <w:pPr>
              <w:pStyle w:val="TAL"/>
              <w:rPr>
                <w:b/>
              </w:rPr>
            </w:pPr>
            <w:proofErr w:type="spellStart"/>
            <w:r w:rsidRPr="008072F0">
              <w:rPr>
                <w:b/>
              </w:rPr>
              <w:t>MCX_IPCAN_InitConfirmation_Type</w:t>
            </w:r>
            <w:proofErr w:type="spellEnd"/>
          </w:p>
        </w:tc>
      </w:tr>
      <w:tr w:rsidR="00FE0502" w14:paraId="0F71804C" w14:textId="77777777" w:rsidTr="00363450">
        <w:tc>
          <w:tcPr>
            <w:tcW w:w="1479" w:type="dxa"/>
            <w:tcBorders>
              <w:bottom w:val="double" w:sz="4" w:space="0" w:color="auto"/>
            </w:tcBorders>
            <w:shd w:val="clear" w:color="auto" w:fill="E0E0E0"/>
          </w:tcPr>
          <w:p w14:paraId="750F77B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6D707CD2" w14:textId="77777777" w:rsidR="00FE0502" w:rsidRPr="008072F0" w:rsidRDefault="00FE0502" w:rsidP="00363450">
            <w:pPr>
              <w:pStyle w:val="TAL"/>
            </w:pPr>
          </w:p>
        </w:tc>
      </w:tr>
      <w:tr w:rsidR="00FE0502" w14:paraId="42A93A22" w14:textId="77777777" w:rsidTr="00363450">
        <w:tc>
          <w:tcPr>
            <w:tcW w:w="1479" w:type="dxa"/>
            <w:tcBorders>
              <w:top w:val="double" w:sz="4" w:space="0" w:color="auto"/>
            </w:tcBorders>
            <w:shd w:val="clear" w:color="auto" w:fill="auto"/>
          </w:tcPr>
          <w:p w14:paraId="1053AEC4" w14:textId="77777777" w:rsidR="00FE0502" w:rsidRPr="008072F0" w:rsidRDefault="00FE0502" w:rsidP="00363450">
            <w:pPr>
              <w:pStyle w:val="TAL"/>
            </w:pPr>
            <w:proofErr w:type="spellStart"/>
            <w:r w:rsidRPr="008072F0">
              <w:t>RanType</w:t>
            </w:r>
            <w:proofErr w:type="spellEnd"/>
          </w:p>
        </w:tc>
        <w:tc>
          <w:tcPr>
            <w:tcW w:w="2464" w:type="dxa"/>
            <w:tcBorders>
              <w:top w:val="double" w:sz="4" w:space="0" w:color="auto"/>
            </w:tcBorders>
            <w:shd w:val="clear" w:color="auto" w:fill="auto"/>
          </w:tcPr>
          <w:p w14:paraId="75644FCB" w14:textId="77777777" w:rsidR="00FE0502" w:rsidRPr="008072F0" w:rsidRDefault="00FE0502" w:rsidP="00363450">
            <w:pPr>
              <w:pStyle w:val="TAL"/>
            </w:pPr>
            <w:hyperlink w:anchor="IPCAN_RAN_Type" w:history="1">
              <w:proofErr w:type="spellStart"/>
              <w:r w:rsidRPr="008072F0">
                <w:rPr>
                  <w:rStyle w:val="Hyperlink"/>
                </w:rPr>
                <w:t>IPCAN_RAN_Type</w:t>
              </w:r>
              <w:proofErr w:type="spellEnd"/>
            </w:hyperlink>
          </w:p>
        </w:tc>
        <w:tc>
          <w:tcPr>
            <w:tcW w:w="493" w:type="dxa"/>
            <w:tcBorders>
              <w:top w:val="double" w:sz="4" w:space="0" w:color="auto"/>
            </w:tcBorders>
            <w:shd w:val="clear" w:color="auto" w:fill="auto"/>
          </w:tcPr>
          <w:p w14:paraId="24562099" w14:textId="77777777" w:rsidR="00FE0502" w:rsidRPr="008072F0" w:rsidRDefault="00FE0502" w:rsidP="00363450">
            <w:pPr>
              <w:pStyle w:val="TAL"/>
            </w:pPr>
          </w:p>
        </w:tc>
        <w:tc>
          <w:tcPr>
            <w:tcW w:w="5421" w:type="dxa"/>
            <w:tcBorders>
              <w:top w:val="double" w:sz="4" w:space="0" w:color="auto"/>
            </w:tcBorders>
            <w:shd w:val="clear" w:color="auto" w:fill="auto"/>
          </w:tcPr>
          <w:p w14:paraId="172D5F2F" w14:textId="77777777" w:rsidR="00FE0502" w:rsidRPr="008072F0" w:rsidRDefault="00FE0502" w:rsidP="00363450">
            <w:pPr>
              <w:pStyle w:val="TAL"/>
            </w:pPr>
          </w:p>
        </w:tc>
      </w:tr>
    </w:tbl>
    <w:p w14:paraId="7127FCB2" w14:textId="77777777" w:rsidR="00FE0502" w:rsidRDefault="00FE0502" w:rsidP="00FE0502"/>
    <w:p w14:paraId="26162A68" w14:textId="77777777" w:rsidR="00FE0502" w:rsidRDefault="00FE0502" w:rsidP="00FE0502">
      <w:pPr>
        <w:pStyle w:val="TH"/>
      </w:pPr>
      <w:proofErr w:type="spellStart"/>
      <w:r>
        <w:lastRenderedPageBreak/>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45D50406" w14:textId="77777777" w:rsidTr="00363450">
        <w:tc>
          <w:tcPr>
            <w:tcW w:w="9857" w:type="dxa"/>
            <w:gridSpan w:val="3"/>
            <w:shd w:val="clear" w:color="auto" w:fill="E0E0E0"/>
          </w:tcPr>
          <w:p w14:paraId="3B65A76E" w14:textId="77777777" w:rsidR="00FE0502" w:rsidRPr="008072F0" w:rsidRDefault="00FE0502" w:rsidP="00363450">
            <w:pPr>
              <w:pStyle w:val="TAL"/>
              <w:rPr>
                <w:b/>
              </w:rPr>
            </w:pPr>
            <w:r w:rsidRPr="008072F0">
              <w:rPr>
                <w:b/>
              </w:rPr>
              <w:t>TTCN-3 Union Type</w:t>
            </w:r>
          </w:p>
        </w:tc>
      </w:tr>
      <w:tr w:rsidR="00FE0502" w14:paraId="6EBEE052" w14:textId="77777777" w:rsidTr="00363450">
        <w:tc>
          <w:tcPr>
            <w:tcW w:w="1479" w:type="dxa"/>
            <w:tcBorders>
              <w:bottom w:val="single" w:sz="4" w:space="0" w:color="auto"/>
            </w:tcBorders>
            <w:shd w:val="clear" w:color="auto" w:fill="E0E0E0"/>
          </w:tcPr>
          <w:p w14:paraId="18082496"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0B705022" w14:textId="77777777" w:rsidR="00FE0502" w:rsidRPr="008072F0" w:rsidRDefault="00FE0502" w:rsidP="00363450">
            <w:pPr>
              <w:pStyle w:val="TAL"/>
              <w:rPr>
                <w:b/>
              </w:rPr>
            </w:pPr>
            <w:proofErr w:type="spellStart"/>
            <w:r w:rsidRPr="008072F0">
              <w:rPr>
                <w:b/>
              </w:rPr>
              <w:t>MCX_IPCAN_SystemConfirmation_Type</w:t>
            </w:r>
            <w:proofErr w:type="spellEnd"/>
          </w:p>
        </w:tc>
      </w:tr>
      <w:tr w:rsidR="00FE0502" w14:paraId="0149B2A7" w14:textId="77777777" w:rsidTr="00363450">
        <w:tc>
          <w:tcPr>
            <w:tcW w:w="1479" w:type="dxa"/>
            <w:tcBorders>
              <w:bottom w:val="double" w:sz="4" w:space="0" w:color="auto"/>
            </w:tcBorders>
            <w:shd w:val="clear" w:color="auto" w:fill="E0E0E0"/>
          </w:tcPr>
          <w:p w14:paraId="2BB09DEE"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31A77BEB" w14:textId="77777777" w:rsidR="00FE0502" w:rsidRPr="008072F0" w:rsidRDefault="00FE0502" w:rsidP="00363450">
            <w:pPr>
              <w:pStyle w:val="TAL"/>
            </w:pPr>
          </w:p>
        </w:tc>
      </w:tr>
      <w:tr w:rsidR="00FE0502" w14:paraId="5DA0BD2D" w14:textId="77777777" w:rsidTr="00363450">
        <w:tc>
          <w:tcPr>
            <w:tcW w:w="1479" w:type="dxa"/>
            <w:tcBorders>
              <w:top w:val="double" w:sz="4" w:space="0" w:color="auto"/>
            </w:tcBorders>
            <w:shd w:val="clear" w:color="auto" w:fill="auto"/>
          </w:tcPr>
          <w:p w14:paraId="035760B3"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4A257710" w14:textId="77777777" w:rsidR="00FE0502" w:rsidRPr="008072F0" w:rsidRDefault="00FE0502" w:rsidP="00363450">
            <w:pPr>
              <w:pStyle w:val="TAL"/>
            </w:pPr>
            <w:hyperlink w:anchor="MCX_IPCAN_InitConfirmation_Type" w:history="1">
              <w:proofErr w:type="spellStart"/>
              <w:r w:rsidRPr="008072F0">
                <w:rPr>
                  <w:rStyle w:val="Hyperlink"/>
                </w:rPr>
                <w:t>MCX_IPCAN_InitConfirmation_Type</w:t>
              </w:r>
              <w:proofErr w:type="spellEnd"/>
            </w:hyperlink>
          </w:p>
        </w:tc>
        <w:tc>
          <w:tcPr>
            <w:tcW w:w="5421" w:type="dxa"/>
            <w:tcBorders>
              <w:top w:val="double" w:sz="4" w:space="0" w:color="auto"/>
            </w:tcBorders>
            <w:shd w:val="clear" w:color="auto" w:fill="auto"/>
          </w:tcPr>
          <w:p w14:paraId="1A558374" w14:textId="77777777" w:rsidR="00FE0502" w:rsidRPr="008072F0" w:rsidRDefault="00FE0502" w:rsidP="00363450">
            <w:pPr>
              <w:pStyle w:val="TAL"/>
            </w:pPr>
            <w:r w:rsidRPr="008072F0">
              <w:t>Confirmation for Init request: carries the RAN Type</w:t>
            </w:r>
          </w:p>
        </w:tc>
      </w:tr>
      <w:tr w:rsidR="00FE0502" w14:paraId="219479FB" w14:textId="77777777" w:rsidTr="00363450">
        <w:tc>
          <w:tcPr>
            <w:tcW w:w="1479" w:type="dxa"/>
            <w:shd w:val="clear" w:color="auto" w:fill="auto"/>
          </w:tcPr>
          <w:p w14:paraId="7A863E7C" w14:textId="77777777" w:rsidR="00FE0502" w:rsidRPr="008072F0" w:rsidRDefault="00FE0502" w:rsidP="00363450">
            <w:pPr>
              <w:pStyle w:val="TAL"/>
            </w:pPr>
            <w:r w:rsidRPr="008072F0">
              <w:t>Other</w:t>
            </w:r>
          </w:p>
        </w:tc>
        <w:tc>
          <w:tcPr>
            <w:tcW w:w="2957" w:type="dxa"/>
            <w:shd w:val="clear" w:color="auto" w:fill="auto"/>
          </w:tcPr>
          <w:p w14:paraId="0B1824C5" w14:textId="77777777" w:rsidR="00FE0502" w:rsidRPr="008072F0" w:rsidRDefault="00FE0502" w:rsidP="00363450">
            <w:pPr>
              <w:pStyle w:val="TAL"/>
            </w:pPr>
            <w:hyperlink w:anchor="Null_Type" w:history="1">
              <w:proofErr w:type="spellStart"/>
              <w:r w:rsidRPr="008072F0">
                <w:rPr>
                  <w:rStyle w:val="Hyperlink"/>
                </w:rPr>
                <w:t>Null_Type</w:t>
              </w:r>
              <w:proofErr w:type="spellEnd"/>
            </w:hyperlink>
          </w:p>
        </w:tc>
        <w:tc>
          <w:tcPr>
            <w:tcW w:w="5421" w:type="dxa"/>
            <w:shd w:val="clear" w:color="auto" w:fill="auto"/>
          </w:tcPr>
          <w:p w14:paraId="384747A6" w14:textId="77777777" w:rsidR="00FE0502" w:rsidRPr="008072F0" w:rsidRDefault="00FE0502" w:rsidP="00363450">
            <w:pPr>
              <w:pStyle w:val="TAL"/>
            </w:pPr>
            <w:r w:rsidRPr="008072F0">
              <w:t>Confirmation for any other request</w:t>
            </w:r>
          </w:p>
        </w:tc>
      </w:tr>
      <w:tr w:rsidR="00FE0502" w14:paraId="46437333" w14:textId="77777777" w:rsidTr="00363450">
        <w:tc>
          <w:tcPr>
            <w:tcW w:w="1479" w:type="dxa"/>
            <w:shd w:val="clear" w:color="auto" w:fill="auto"/>
          </w:tcPr>
          <w:p w14:paraId="58186162" w14:textId="77777777" w:rsidR="00FE0502" w:rsidRPr="008072F0" w:rsidRDefault="00FE0502" w:rsidP="00363450">
            <w:pPr>
              <w:pStyle w:val="TAL"/>
            </w:pPr>
            <w:r w:rsidRPr="008072F0">
              <w:t>Error</w:t>
            </w:r>
          </w:p>
        </w:tc>
        <w:tc>
          <w:tcPr>
            <w:tcW w:w="2957" w:type="dxa"/>
            <w:shd w:val="clear" w:color="auto" w:fill="auto"/>
          </w:tcPr>
          <w:p w14:paraId="3A5CC637" w14:textId="77777777" w:rsidR="00FE0502" w:rsidRPr="008072F0" w:rsidRDefault="00FE0502" w:rsidP="00363450">
            <w:pPr>
              <w:pStyle w:val="TAL"/>
            </w:pPr>
            <w:proofErr w:type="spellStart"/>
            <w:r w:rsidRPr="008072F0">
              <w:t>charstring</w:t>
            </w:r>
            <w:proofErr w:type="spellEnd"/>
          </w:p>
        </w:tc>
        <w:tc>
          <w:tcPr>
            <w:tcW w:w="5421" w:type="dxa"/>
            <w:shd w:val="clear" w:color="auto" w:fill="auto"/>
          </w:tcPr>
          <w:p w14:paraId="142D0F1D" w14:textId="77777777" w:rsidR="00FE0502" w:rsidRPr="008072F0" w:rsidRDefault="00FE0502" w:rsidP="00363450">
            <w:pPr>
              <w:pStyle w:val="TAL"/>
            </w:pPr>
            <w:r w:rsidRPr="008072F0">
              <w:t>Error indication when the corresponding request causes error;</w:t>
            </w:r>
          </w:p>
          <w:p w14:paraId="1FA98AED" w14:textId="77777777" w:rsidR="00FE0502" w:rsidRPr="008072F0" w:rsidRDefault="00FE0502" w:rsidP="00363450">
            <w:pPr>
              <w:pStyle w:val="TAL"/>
            </w:pPr>
            <w:r w:rsidRPr="008072F0">
              <w:t xml:space="preserve">the </w:t>
            </w:r>
            <w:proofErr w:type="spellStart"/>
            <w:r w:rsidRPr="008072F0">
              <w:t>charstring</w:t>
            </w:r>
            <w:proofErr w:type="spellEnd"/>
            <w:r w:rsidRPr="008072F0">
              <w:t xml:space="preserve"> may be used to provide information about the error</w:t>
            </w:r>
          </w:p>
        </w:tc>
      </w:tr>
    </w:tbl>
    <w:p w14:paraId="24A741D9" w14:textId="77777777" w:rsidR="00FE0502" w:rsidRDefault="00FE0502" w:rsidP="00FE0502"/>
    <w:p w14:paraId="3F95DEE6" w14:textId="77777777" w:rsidR="00FE0502" w:rsidRDefault="00FE0502" w:rsidP="00FE050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51A4CE8" w14:textId="77777777" w:rsidTr="00363450">
        <w:tc>
          <w:tcPr>
            <w:tcW w:w="9857" w:type="dxa"/>
            <w:gridSpan w:val="4"/>
            <w:shd w:val="clear" w:color="auto" w:fill="E0E0E0"/>
          </w:tcPr>
          <w:p w14:paraId="7394F8D1" w14:textId="77777777" w:rsidR="00FE0502" w:rsidRPr="008072F0" w:rsidRDefault="00FE0502" w:rsidP="00363450">
            <w:pPr>
              <w:pStyle w:val="TAL"/>
              <w:rPr>
                <w:b/>
              </w:rPr>
            </w:pPr>
            <w:r w:rsidRPr="008072F0">
              <w:rPr>
                <w:b/>
              </w:rPr>
              <w:t>TTCN-3 Record Type</w:t>
            </w:r>
          </w:p>
        </w:tc>
      </w:tr>
      <w:tr w:rsidR="00FE0502" w14:paraId="6FD2510E" w14:textId="77777777" w:rsidTr="00363450">
        <w:tc>
          <w:tcPr>
            <w:tcW w:w="1479" w:type="dxa"/>
            <w:tcBorders>
              <w:bottom w:val="single" w:sz="4" w:space="0" w:color="auto"/>
            </w:tcBorders>
            <w:shd w:val="clear" w:color="auto" w:fill="E0E0E0"/>
          </w:tcPr>
          <w:p w14:paraId="4D05382C"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C48CC4B" w14:textId="77777777" w:rsidR="00FE0502" w:rsidRPr="008072F0" w:rsidRDefault="00FE0502" w:rsidP="00363450">
            <w:pPr>
              <w:pStyle w:val="TAL"/>
              <w:rPr>
                <w:b/>
              </w:rPr>
            </w:pPr>
            <w:r w:rsidRPr="008072F0">
              <w:rPr>
                <w:b/>
              </w:rPr>
              <w:t>MCX_IPCAN_SYSTEM_CTRL_CNF</w:t>
            </w:r>
          </w:p>
        </w:tc>
      </w:tr>
      <w:tr w:rsidR="00FE0502" w14:paraId="07967BF5" w14:textId="77777777" w:rsidTr="00363450">
        <w:tc>
          <w:tcPr>
            <w:tcW w:w="1479" w:type="dxa"/>
            <w:tcBorders>
              <w:bottom w:val="double" w:sz="4" w:space="0" w:color="auto"/>
            </w:tcBorders>
            <w:shd w:val="clear" w:color="auto" w:fill="E0E0E0"/>
          </w:tcPr>
          <w:p w14:paraId="727C70E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055B90" w14:textId="77777777" w:rsidR="00FE0502" w:rsidRPr="008072F0" w:rsidRDefault="00FE0502" w:rsidP="00363450">
            <w:pPr>
              <w:pStyle w:val="TAL"/>
            </w:pPr>
          </w:p>
        </w:tc>
      </w:tr>
      <w:tr w:rsidR="00FE0502" w14:paraId="58B4479B" w14:textId="77777777" w:rsidTr="00363450">
        <w:tc>
          <w:tcPr>
            <w:tcW w:w="1479" w:type="dxa"/>
            <w:tcBorders>
              <w:top w:val="double" w:sz="4" w:space="0" w:color="auto"/>
            </w:tcBorders>
            <w:shd w:val="clear" w:color="auto" w:fill="auto"/>
          </w:tcPr>
          <w:p w14:paraId="331E14E9" w14:textId="77777777" w:rsidR="00FE0502" w:rsidRPr="008072F0" w:rsidRDefault="00FE0502" w:rsidP="00363450">
            <w:pPr>
              <w:pStyle w:val="TAL"/>
            </w:pPr>
            <w:r w:rsidRPr="008072F0">
              <w:t>Confirmation</w:t>
            </w:r>
          </w:p>
        </w:tc>
        <w:tc>
          <w:tcPr>
            <w:tcW w:w="2464" w:type="dxa"/>
            <w:tcBorders>
              <w:top w:val="double" w:sz="4" w:space="0" w:color="auto"/>
            </w:tcBorders>
            <w:shd w:val="clear" w:color="auto" w:fill="auto"/>
          </w:tcPr>
          <w:p w14:paraId="2414FD3F" w14:textId="77777777" w:rsidR="00FE0502" w:rsidRPr="008072F0" w:rsidRDefault="00FE0502" w:rsidP="00363450">
            <w:pPr>
              <w:pStyle w:val="TAL"/>
            </w:pPr>
            <w:hyperlink w:anchor="MCX_IPCAN_SystemConfirmation_Type" w:history="1">
              <w:proofErr w:type="spellStart"/>
              <w:r w:rsidRPr="008072F0">
                <w:rPr>
                  <w:rStyle w:val="Hyperlink"/>
                </w:rPr>
                <w:t>MCX_IPCAN_SystemConfirmation_Type</w:t>
              </w:r>
              <w:proofErr w:type="spellEnd"/>
            </w:hyperlink>
          </w:p>
        </w:tc>
        <w:tc>
          <w:tcPr>
            <w:tcW w:w="493" w:type="dxa"/>
            <w:tcBorders>
              <w:top w:val="double" w:sz="4" w:space="0" w:color="auto"/>
            </w:tcBorders>
            <w:shd w:val="clear" w:color="auto" w:fill="auto"/>
          </w:tcPr>
          <w:p w14:paraId="5444221E" w14:textId="77777777" w:rsidR="00FE0502" w:rsidRPr="008072F0" w:rsidRDefault="00FE0502" w:rsidP="00363450">
            <w:pPr>
              <w:pStyle w:val="TAL"/>
            </w:pPr>
          </w:p>
        </w:tc>
        <w:tc>
          <w:tcPr>
            <w:tcW w:w="5421" w:type="dxa"/>
            <w:tcBorders>
              <w:top w:val="double" w:sz="4" w:space="0" w:color="auto"/>
            </w:tcBorders>
            <w:shd w:val="clear" w:color="auto" w:fill="auto"/>
          </w:tcPr>
          <w:p w14:paraId="54DDB6A2" w14:textId="77777777" w:rsidR="00FE0502" w:rsidRPr="008072F0" w:rsidRDefault="00FE0502" w:rsidP="00363450">
            <w:pPr>
              <w:pStyle w:val="TAL"/>
            </w:pPr>
          </w:p>
        </w:tc>
      </w:tr>
    </w:tbl>
    <w:p w14:paraId="172BEE96" w14:textId="77777777" w:rsidR="00FE0502" w:rsidRDefault="00FE0502" w:rsidP="00FE0502"/>
    <w:p w14:paraId="0B6CABD7" w14:textId="77777777" w:rsidR="00FE0502" w:rsidRDefault="00FE0502" w:rsidP="00FE0502">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6C18D11C" w14:textId="77777777" w:rsidTr="00363450">
        <w:tc>
          <w:tcPr>
            <w:tcW w:w="9857" w:type="dxa"/>
            <w:gridSpan w:val="3"/>
            <w:shd w:val="clear" w:color="auto" w:fill="E0E0E0"/>
          </w:tcPr>
          <w:p w14:paraId="6309052F" w14:textId="77777777" w:rsidR="00FE0502" w:rsidRPr="008072F0" w:rsidRDefault="00FE0502" w:rsidP="00363450">
            <w:pPr>
              <w:pStyle w:val="TAL"/>
              <w:rPr>
                <w:b/>
              </w:rPr>
            </w:pPr>
            <w:r w:rsidRPr="008072F0">
              <w:rPr>
                <w:b/>
              </w:rPr>
              <w:t>TTCN-3 Port Type</w:t>
            </w:r>
          </w:p>
        </w:tc>
      </w:tr>
      <w:tr w:rsidR="00FE0502" w14:paraId="55DE32A5" w14:textId="77777777" w:rsidTr="00363450">
        <w:tc>
          <w:tcPr>
            <w:tcW w:w="1479" w:type="dxa"/>
            <w:tcBorders>
              <w:bottom w:val="single" w:sz="4" w:space="0" w:color="auto"/>
            </w:tcBorders>
            <w:shd w:val="clear" w:color="auto" w:fill="E0E0E0"/>
          </w:tcPr>
          <w:p w14:paraId="0F1B14B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1CF749FD" w14:textId="77777777" w:rsidR="00FE0502" w:rsidRPr="008072F0" w:rsidRDefault="00FE0502" w:rsidP="00363450">
            <w:pPr>
              <w:pStyle w:val="TAL"/>
              <w:rPr>
                <w:b/>
              </w:rPr>
            </w:pPr>
            <w:r w:rsidRPr="008072F0">
              <w:rPr>
                <w:b/>
              </w:rPr>
              <w:t>MCX_IPCAN_SYSTEM_PORT</w:t>
            </w:r>
          </w:p>
        </w:tc>
      </w:tr>
      <w:tr w:rsidR="00FE0502" w14:paraId="55AA3B88" w14:textId="77777777" w:rsidTr="00363450">
        <w:tc>
          <w:tcPr>
            <w:tcW w:w="1479" w:type="dxa"/>
            <w:tcBorders>
              <w:bottom w:val="double" w:sz="4" w:space="0" w:color="auto"/>
            </w:tcBorders>
            <w:shd w:val="clear" w:color="auto" w:fill="E0E0E0"/>
          </w:tcPr>
          <w:p w14:paraId="4849C593"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512D65E1" w14:textId="77777777" w:rsidR="00FE0502" w:rsidRPr="008072F0" w:rsidRDefault="00FE0502" w:rsidP="00363450">
            <w:pPr>
              <w:pStyle w:val="TAL"/>
            </w:pPr>
          </w:p>
        </w:tc>
      </w:tr>
      <w:tr w:rsidR="00FE0502" w14:paraId="1E9200B7" w14:textId="77777777" w:rsidTr="00363450">
        <w:tc>
          <w:tcPr>
            <w:tcW w:w="1479" w:type="dxa"/>
            <w:tcBorders>
              <w:top w:val="double" w:sz="4" w:space="0" w:color="auto"/>
            </w:tcBorders>
            <w:shd w:val="clear" w:color="auto" w:fill="auto"/>
          </w:tcPr>
          <w:p w14:paraId="7EBAC597" w14:textId="77777777" w:rsidR="00FE0502" w:rsidRPr="008072F0" w:rsidRDefault="00FE0502" w:rsidP="00363450">
            <w:pPr>
              <w:pStyle w:val="TAL"/>
            </w:pPr>
            <w:r w:rsidRPr="008072F0">
              <w:t>out</w:t>
            </w:r>
          </w:p>
        </w:tc>
        <w:tc>
          <w:tcPr>
            <w:tcW w:w="2957" w:type="dxa"/>
            <w:tcBorders>
              <w:top w:val="double" w:sz="4" w:space="0" w:color="auto"/>
            </w:tcBorders>
            <w:shd w:val="clear" w:color="auto" w:fill="auto"/>
          </w:tcPr>
          <w:p w14:paraId="5E3B355A" w14:textId="77777777" w:rsidR="00FE0502" w:rsidRPr="008072F0" w:rsidRDefault="00FE0502" w:rsidP="00363450">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207AB582" w14:textId="77777777" w:rsidR="00FE0502" w:rsidRPr="008072F0" w:rsidRDefault="00FE0502" w:rsidP="00363450">
            <w:pPr>
              <w:pStyle w:val="TAL"/>
            </w:pPr>
          </w:p>
        </w:tc>
      </w:tr>
      <w:tr w:rsidR="00FE0502" w14:paraId="5E096569" w14:textId="77777777" w:rsidTr="00363450">
        <w:tc>
          <w:tcPr>
            <w:tcW w:w="1479" w:type="dxa"/>
            <w:shd w:val="clear" w:color="auto" w:fill="auto"/>
          </w:tcPr>
          <w:p w14:paraId="623220B4" w14:textId="77777777" w:rsidR="00FE0502" w:rsidRPr="008072F0" w:rsidRDefault="00FE0502" w:rsidP="00363450">
            <w:pPr>
              <w:pStyle w:val="TAL"/>
            </w:pPr>
            <w:r w:rsidRPr="008072F0">
              <w:t>in</w:t>
            </w:r>
          </w:p>
        </w:tc>
        <w:tc>
          <w:tcPr>
            <w:tcW w:w="2957" w:type="dxa"/>
            <w:shd w:val="clear" w:color="auto" w:fill="auto"/>
          </w:tcPr>
          <w:p w14:paraId="381D8A62" w14:textId="77777777" w:rsidR="00FE0502" w:rsidRPr="008072F0" w:rsidRDefault="00FE0502" w:rsidP="00363450">
            <w:pPr>
              <w:pStyle w:val="TAL"/>
            </w:pPr>
            <w:hyperlink w:anchor="MCX_IPCAN_SYSTEM_CTRL_CNF" w:history="1">
              <w:r w:rsidRPr="008072F0">
                <w:rPr>
                  <w:rStyle w:val="Hyperlink"/>
                </w:rPr>
                <w:t>MCX_IPCAN_SYSTEM_CTRL_CNF</w:t>
              </w:r>
            </w:hyperlink>
          </w:p>
        </w:tc>
        <w:tc>
          <w:tcPr>
            <w:tcW w:w="5421" w:type="dxa"/>
            <w:shd w:val="clear" w:color="auto" w:fill="auto"/>
          </w:tcPr>
          <w:p w14:paraId="6052A824" w14:textId="77777777" w:rsidR="00FE0502" w:rsidRPr="008072F0" w:rsidRDefault="00FE0502" w:rsidP="00363450">
            <w:pPr>
              <w:pStyle w:val="TAL"/>
            </w:pPr>
          </w:p>
        </w:tc>
      </w:tr>
    </w:tbl>
    <w:p w14:paraId="29846269" w14:textId="77777777" w:rsidR="00FE0502" w:rsidRDefault="00FE0502" w:rsidP="00FE0502"/>
    <w:p w14:paraId="56C013E2" w14:textId="77777777" w:rsidR="00FE0502" w:rsidRDefault="00FE0502" w:rsidP="00FE0502">
      <w:pPr>
        <w:pStyle w:val="Heading1"/>
      </w:pPr>
      <w:bookmarkStart w:id="514" w:name="_Toc178185937"/>
      <w:r>
        <w:t>E.2</w:t>
      </w:r>
      <w:r>
        <w:tab/>
      </w:r>
      <w:proofErr w:type="spellStart"/>
      <w:r>
        <w:t>MCX_CommonIPCAN</w:t>
      </w:r>
      <w:bookmarkEnd w:id="514"/>
      <w:proofErr w:type="spellEnd"/>
    </w:p>
    <w:p w14:paraId="21C7B8B8" w14:textId="77777777" w:rsidR="00FE0502" w:rsidRDefault="00FE0502" w:rsidP="00FE0502">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35558F7C" w14:textId="77777777" w:rsidTr="00363450">
        <w:tc>
          <w:tcPr>
            <w:tcW w:w="9857" w:type="dxa"/>
            <w:gridSpan w:val="3"/>
            <w:tcBorders>
              <w:bottom w:val="double" w:sz="4" w:space="0" w:color="auto"/>
            </w:tcBorders>
            <w:shd w:val="clear" w:color="auto" w:fill="E0E0E0"/>
          </w:tcPr>
          <w:p w14:paraId="060628BD" w14:textId="77777777" w:rsidR="00FE0502" w:rsidRPr="008072F0" w:rsidRDefault="00FE0502" w:rsidP="00363450">
            <w:pPr>
              <w:pStyle w:val="TAL"/>
              <w:rPr>
                <w:b/>
              </w:rPr>
            </w:pPr>
            <w:r w:rsidRPr="008072F0">
              <w:rPr>
                <w:b/>
              </w:rPr>
              <w:t>TTCN-3 Basic Types</w:t>
            </w:r>
          </w:p>
        </w:tc>
      </w:tr>
      <w:tr w:rsidR="00FE0502" w14:paraId="2C8C92EA" w14:textId="77777777" w:rsidTr="00363450">
        <w:tc>
          <w:tcPr>
            <w:tcW w:w="2464" w:type="dxa"/>
            <w:tcBorders>
              <w:top w:val="double" w:sz="4" w:space="0" w:color="auto"/>
            </w:tcBorders>
            <w:shd w:val="clear" w:color="auto" w:fill="auto"/>
          </w:tcPr>
          <w:p w14:paraId="2E6E640F" w14:textId="77777777" w:rsidR="00FE0502" w:rsidRPr="008072F0" w:rsidRDefault="00FE0502" w:rsidP="00363450">
            <w:pPr>
              <w:pStyle w:val="TAL"/>
              <w:rPr>
                <w:b/>
              </w:rPr>
            </w:pPr>
            <w:proofErr w:type="spellStart"/>
            <w:r w:rsidRPr="008072F0">
              <w:rPr>
                <w:b/>
              </w:rPr>
              <w:t>MCX_IPCAN_EpsBearerId_Type</w:t>
            </w:r>
            <w:proofErr w:type="spellEnd"/>
          </w:p>
        </w:tc>
        <w:tc>
          <w:tcPr>
            <w:tcW w:w="3450" w:type="dxa"/>
            <w:tcBorders>
              <w:top w:val="double" w:sz="4" w:space="0" w:color="auto"/>
            </w:tcBorders>
            <w:shd w:val="clear" w:color="auto" w:fill="auto"/>
          </w:tcPr>
          <w:p w14:paraId="5C016F63" w14:textId="77777777" w:rsidR="00FE0502" w:rsidRPr="008072F0" w:rsidRDefault="00FE0502" w:rsidP="00363450">
            <w:pPr>
              <w:pStyle w:val="TAL"/>
            </w:pPr>
            <w:r w:rsidRPr="008072F0">
              <w:t>integer (5..13)</w:t>
            </w:r>
          </w:p>
        </w:tc>
        <w:tc>
          <w:tcPr>
            <w:tcW w:w="3943" w:type="dxa"/>
            <w:tcBorders>
              <w:top w:val="double" w:sz="4" w:space="0" w:color="auto"/>
            </w:tcBorders>
            <w:shd w:val="clear" w:color="auto" w:fill="auto"/>
          </w:tcPr>
          <w:p w14:paraId="3E1AFDEF" w14:textId="77777777" w:rsidR="00FE0502" w:rsidRPr="008072F0" w:rsidRDefault="00FE0502" w:rsidP="00363450">
            <w:pPr>
              <w:pStyle w:val="TAL"/>
            </w:pPr>
            <w:r w:rsidRPr="008072F0">
              <w:t xml:space="preserve">EPS bearer id: the associated DRB Id shall always be </w:t>
            </w:r>
            <w:proofErr w:type="spellStart"/>
            <w:r w:rsidRPr="008072F0">
              <w:t>EpsBearerId</w:t>
            </w:r>
            <w:proofErr w:type="spellEnd"/>
            <w:r w:rsidRPr="008072F0">
              <w:t xml:space="preserve"> - 4</w:t>
            </w:r>
          </w:p>
        </w:tc>
      </w:tr>
    </w:tbl>
    <w:p w14:paraId="27ECF3BA" w14:textId="77777777" w:rsidR="00FE0502" w:rsidRDefault="00FE0502" w:rsidP="00FE0502"/>
    <w:p w14:paraId="484EDC72" w14:textId="77777777" w:rsidR="00FE0502" w:rsidRDefault="00FE0502" w:rsidP="00FE0502">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679D8CD" w14:textId="77777777" w:rsidTr="00363450">
        <w:tc>
          <w:tcPr>
            <w:tcW w:w="9857" w:type="dxa"/>
            <w:gridSpan w:val="2"/>
            <w:shd w:val="clear" w:color="auto" w:fill="E0E0E0"/>
          </w:tcPr>
          <w:p w14:paraId="146BCBE5" w14:textId="77777777" w:rsidR="00FE0502" w:rsidRPr="008072F0" w:rsidRDefault="00FE0502" w:rsidP="00363450">
            <w:pPr>
              <w:pStyle w:val="TAL"/>
              <w:rPr>
                <w:b/>
              </w:rPr>
            </w:pPr>
            <w:r w:rsidRPr="008072F0">
              <w:rPr>
                <w:b/>
              </w:rPr>
              <w:t>TTCN-3 Enumerated Type</w:t>
            </w:r>
          </w:p>
        </w:tc>
      </w:tr>
      <w:tr w:rsidR="00FE0502" w14:paraId="036CFF20" w14:textId="77777777" w:rsidTr="00363450">
        <w:tc>
          <w:tcPr>
            <w:tcW w:w="1971" w:type="dxa"/>
            <w:tcBorders>
              <w:bottom w:val="single" w:sz="4" w:space="0" w:color="auto"/>
            </w:tcBorders>
            <w:shd w:val="clear" w:color="auto" w:fill="E0E0E0"/>
          </w:tcPr>
          <w:p w14:paraId="0B7EE4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E0A124E" w14:textId="77777777" w:rsidR="00FE0502" w:rsidRPr="008072F0" w:rsidRDefault="00FE0502" w:rsidP="00363450">
            <w:pPr>
              <w:pStyle w:val="TAL"/>
              <w:rPr>
                <w:b/>
              </w:rPr>
            </w:pPr>
            <w:r w:rsidRPr="008072F0">
              <w:rPr>
                <w:b/>
              </w:rPr>
              <w:t>MCX_Registration_PDN_Type</w:t>
            </w:r>
          </w:p>
        </w:tc>
      </w:tr>
      <w:tr w:rsidR="00FE0502" w14:paraId="4F821DD3" w14:textId="77777777" w:rsidTr="00363450">
        <w:tc>
          <w:tcPr>
            <w:tcW w:w="1971" w:type="dxa"/>
            <w:tcBorders>
              <w:bottom w:val="double" w:sz="4" w:space="0" w:color="auto"/>
            </w:tcBorders>
            <w:shd w:val="clear" w:color="auto" w:fill="E0E0E0"/>
          </w:tcPr>
          <w:p w14:paraId="0784185D"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1A761ED" w14:textId="77777777" w:rsidR="00FE0502" w:rsidRPr="008072F0" w:rsidRDefault="00FE0502" w:rsidP="00363450">
            <w:pPr>
              <w:pStyle w:val="TAL"/>
            </w:pPr>
            <w:r w:rsidRPr="008072F0">
              <w:t>Type definition for PIXITs px_MCX_InitialRegistration_TypeOfPDN1, px_MCX_InitialRegistration_TypeOfPDN2, px_MCX_InitialRegistration_TypeOfPDN3;</w:t>
            </w:r>
          </w:p>
          <w:p w14:paraId="3D64BF81" w14:textId="77777777" w:rsidR="00FE0502" w:rsidRPr="008072F0" w:rsidRDefault="00FE0502" w:rsidP="00363450">
            <w:pPr>
              <w:pStyle w:val="TAL"/>
            </w:pPr>
            <w:r w:rsidRPr="008072F0">
              <w:t>(see 36.579-1 clause 5.4.1A)</w:t>
            </w:r>
          </w:p>
          <w:p w14:paraId="5D137BD2" w14:textId="77777777" w:rsidR="00FE0502" w:rsidRPr="008072F0" w:rsidRDefault="00FE0502" w:rsidP="00363450">
            <w:pPr>
              <w:pStyle w:val="TAL"/>
            </w:pPr>
            <w:r w:rsidRPr="008072F0">
              <w:t>NOTE: '</w:t>
            </w:r>
            <w:proofErr w:type="spellStart"/>
            <w:r w:rsidRPr="008072F0">
              <w:t>ims</w:t>
            </w:r>
            <w:proofErr w:type="spellEnd"/>
            <w:r w:rsidRPr="008072F0">
              <w:t>', 'internet', 'mcx' and 'none' cannot be used as 'none' is a keyword; 'IMS', 'INTERNET', 'MCX' and 'NONE' cannot be used as 'IMS' is a port name of various PTCs</w:t>
            </w:r>
          </w:p>
        </w:tc>
      </w:tr>
      <w:tr w:rsidR="00FE0502" w14:paraId="5DF806E7" w14:textId="77777777" w:rsidTr="00363450">
        <w:tc>
          <w:tcPr>
            <w:tcW w:w="1971" w:type="dxa"/>
            <w:tcBorders>
              <w:top w:val="double" w:sz="4" w:space="0" w:color="auto"/>
            </w:tcBorders>
            <w:shd w:val="clear" w:color="auto" w:fill="auto"/>
          </w:tcPr>
          <w:p w14:paraId="4DBF0F21" w14:textId="77777777" w:rsidR="00FE0502" w:rsidRPr="008072F0" w:rsidRDefault="00FE0502" w:rsidP="00363450">
            <w:pPr>
              <w:pStyle w:val="TAL"/>
            </w:pPr>
            <w:proofErr w:type="spellStart"/>
            <w:r w:rsidRPr="008072F0">
              <w:t>imsPDN</w:t>
            </w:r>
            <w:proofErr w:type="spellEnd"/>
          </w:p>
        </w:tc>
        <w:tc>
          <w:tcPr>
            <w:tcW w:w="7886" w:type="dxa"/>
            <w:tcBorders>
              <w:top w:val="double" w:sz="4" w:space="0" w:color="auto"/>
            </w:tcBorders>
            <w:shd w:val="clear" w:color="auto" w:fill="auto"/>
          </w:tcPr>
          <w:p w14:paraId="35B438E9" w14:textId="77777777" w:rsidR="00FE0502" w:rsidRPr="008072F0" w:rsidRDefault="00FE0502" w:rsidP="00363450">
            <w:pPr>
              <w:pStyle w:val="TAL"/>
            </w:pPr>
          </w:p>
        </w:tc>
      </w:tr>
      <w:tr w:rsidR="00FE0502" w14:paraId="16A06FA1" w14:textId="77777777" w:rsidTr="00363450">
        <w:tc>
          <w:tcPr>
            <w:tcW w:w="1971" w:type="dxa"/>
            <w:shd w:val="clear" w:color="auto" w:fill="auto"/>
          </w:tcPr>
          <w:p w14:paraId="0F2DB7F8" w14:textId="77777777" w:rsidR="00FE0502" w:rsidRPr="008072F0" w:rsidRDefault="00FE0502" w:rsidP="00363450">
            <w:pPr>
              <w:pStyle w:val="TAL"/>
            </w:pPr>
            <w:proofErr w:type="spellStart"/>
            <w:r w:rsidRPr="008072F0">
              <w:t>internetPDN</w:t>
            </w:r>
            <w:proofErr w:type="spellEnd"/>
          </w:p>
        </w:tc>
        <w:tc>
          <w:tcPr>
            <w:tcW w:w="7886" w:type="dxa"/>
            <w:shd w:val="clear" w:color="auto" w:fill="auto"/>
          </w:tcPr>
          <w:p w14:paraId="67F755B8" w14:textId="77777777" w:rsidR="00FE0502" w:rsidRPr="008072F0" w:rsidRDefault="00FE0502" w:rsidP="00363450">
            <w:pPr>
              <w:pStyle w:val="TAL"/>
            </w:pPr>
          </w:p>
        </w:tc>
      </w:tr>
      <w:tr w:rsidR="00FE0502" w14:paraId="154663E0" w14:textId="77777777" w:rsidTr="00363450">
        <w:tc>
          <w:tcPr>
            <w:tcW w:w="1971" w:type="dxa"/>
            <w:shd w:val="clear" w:color="auto" w:fill="auto"/>
          </w:tcPr>
          <w:p w14:paraId="23E729AA" w14:textId="77777777" w:rsidR="00FE0502" w:rsidRPr="008072F0" w:rsidRDefault="00FE0502" w:rsidP="00363450">
            <w:pPr>
              <w:pStyle w:val="TAL"/>
            </w:pPr>
            <w:proofErr w:type="spellStart"/>
            <w:r w:rsidRPr="008072F0">
              <w:t>mcxPDN</w:t>
            </w:r>
            <w:proofErr w:type="spellEnd"/>
          </w:p>
        </w:tc>
        <w:tc>
          <w:tcPr>
            <w:tcW w:w="7886" w:type="dxa"/>
            <w:shd w:val="clear" w:color="auto" w:fill="auto"/>
          </w:tcPr>
          <w:p w14:paraId="76361EBE" w14:textId="77777777" w:rsidR="00FE0502" w:rsidRPr="008072F0" w:rsidRDefault="00FE0502" w:rsidP="00363450">
            <w:pPr>
              <w:pStyle w:val="TAL"/>
            </w:pPr>
          </w:p>
        </w:tc>
      </w:tr>
      <w:tr w:rsidR="00FE0502" w14:paraId="2A823E32" w14:textId="77777777" w:rsidTr="00363450">
        <w:tc>
          <w:tcPr>
            <w:tcW w:w="1971" w:type="dxa"/>
            <w:shd w:val="clear" w:color="auto" w:fill="auto"/>
          </w:tcPr>
          <w:p w14:paraId="48723DCC" w14:textId="77777777" w:rsidR="00FE0502" w:rsidRPr="008072F0" w:rsidRDefault="00FE0502" w:rsidP="00363450">
            <w:pPr>
              <w:pStyle w:val="TAL"/>
            </w:pPr>
            <w:proofErr w:type="spellStart"/>
            <w:r w:rsidRPr="008072F0">
              <w:t>noPDN</w:t>
            </w:r>
            <w:proofErr w:type="spellEnd"/>
          </w:p>
        </w:tc>
        <w:tc>
          <w:tcPr>
            <w:tcW w:w="7886" w:type="dxa"/>
            <w:shd w:val="clear" w:color="auto" w:fill="auto"/>
          </w:tcPr>
          <w:p w14:paraId="61B9A881" w14:textId="77777777" w:rsidR="00FE0502" w:rsidRPr="008072F0" w:rsidRDefault="00FE0502" w:rsidP="00363450">
            <w:pPr>
              <w:pStyle w:val="TAL"/>
            </w:pPr>
          </w:p>
        </w:tc>
      </w:tr>
    </w:tbl>
    <w:p w14:paraId="6198DC21" w14:textId="77777777" w:rsidR="00FE0502" w:rsidRDefault="00FE0502" w:rsidP="00FE0502"/>
    <w:p w14:paraId="4041C145" w14:textId="77777777" w:rsidR="00FE0502" w:rsidRDefault="00FE0502" w:rsidP="00FE0502">
      <w:pPr>
        <w:pStyle w:val="Heading1"/>
      </w:pPr>
      <w:bookmarkStart w:id="515" w:name="_Toc178185938"/>
      <w:r>
        <w:lastRenderedPageBreak/>
        <w:t>E.3</w:t>
      </w:r>
      <w:r>
        <w:tab/>
      </w:r>
      <w:proofErr w:type="spellStart"/>
      <w:r>
        <w:t>CommonDefs</w:t>
      </w:r>
      <w:bookmarkEnd w:id="515"/>
      <w:proofErr w:type="spellEnd"/>
    </w:p>
    <w:p w14:paraId="35A04165" w14:textId="77777777" w:rsidR="00FE0502" w:rsidRDefault="00FE0502" w:rsidP="00FE0502">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25EEC4B" w14:textId="77777777" w:rsidTr="00363450">
        <w:tc>
          <w:tcPr>
            <w:tcW w:w="9857" w:type="dxa"/>
            <w:gridSpan w:val="3"/>
            <w:tcBorders>
              <w:bottom w:val="double" w:sz="4" w:space="0" w:color="auto"/>
            </w:tcBorders>
            <w:shd w:val="clear" w:color="auto" w:fill="E0E0E0"/>
          </w:tcPr>
          <w:p w14:paraId="5FF9848D" w14:textId="77777777" w:rsidR="00FE0502" w:rsidRPr="008072F0" w:rsidRDefault="00FE0502" w:rsidP="00363450">
            <w:pPr>
              <w:pStyle w:val="TAL"/>
              <w:rPr>
                <w:b/>
              </w:rPr>
            </w:pPr>
            <w:r w:rsidRPr="008072F0">
              <w:rPr>
                <w:b/>
              </w:rPr>
              <w:t>TTCN-3 Basic Types</w:t>
            </w:r>
          </w:p>
        </w:tc>
      </w:tr>
      <w:tr w:rsidR="00FE0502" w14:paraId="3A384268" w14:textId="77777777" w:rsidTr="00363450">
        <w:tc>
          <w:tcPr>
            <w:tcW w:w="2464" w:type="dxa"/>
            <w:tcBorders>
              <w:top w:val="double" w:sz="4" w:space="0" w:color="auto"/>
            </w:tcBorders>
            <w:shd w:val="clear" w:color="auto" w:fill="auto"/>
          </w:tcPr>
          <w:p w14:paraId="0E9BAF46" w14:textId="77777777" w:rsidR="00FE0502" w:rsidRPr="008072F0" w:rsidRDefault="00FE0502" w:rsidP="00363450">
            <w:pPr>
              <w:pStyle w:val="TAL"/>
              <w:rPr>
                <w:b/>
              </w:rPr>
            </w:pPr>
            <w:proofErr w:type="spellStart"/>
            <w:r w:rsidRPr="008072F0">
              <w:rPr>
                <w:b/>
              </w:rPr>
              <w:t>Null_Type</w:t>
            </w:r>
            <w:proofErr w:type="spellEnd"/>
          </w:p>
        </w:tc>
        <w:tc>
          <w:tcPr>
            <w:tcW w:w="3450" w:type="dxa"/>
            <w:tcBorders>
              <w:top w:val="double" w:sz="4" w:space="0" w:color="auto"/>
            </w:tcBorders>
            <w:shd w:val="clear" w:color="auto" w:fill="auto"/>
          </w:tcPr>
          <w:p w14:paraId="059FC27D" w14:textId="77777777" w:rsidR="00FE0502" w:rsidRPr="008072F0" w:rsidRDefault="00FE0502" w:rsidP="00363450">
            <w:pPr>
              <w:pStyle w:val="TAL"/>
            </w:pPr>
            <w:proofErr w:type="spellStart"/>
            <w:r w:rsidRPr="008072F0">
              <w:t>boolean</w:t>
            </w:r>
            <w:proofErr w:type="spellEnd"/>
            <w:r w:rsidRPr="008072F0">
              <w:t xml:space="preserve"> (true)</w:t>
            </w:r>
          </w:p>
        </w:tc>
        <w:tc>
          <w:tcPr>
            <w:tcW w:w="3943" w:type="dxa"/>
            <w:tcBorders>
              <w:top w:val="double" w:sz="4" w:space="0" w:color="auto"/>
            </w:tcBorders>
            <w:shd w:val="clear" w:color="auto" w:fill="auto"/>
          </w:tcPr>
          <w:p w14:paraId="5CF4E669" w14:textId="77777777" w:rsidR="00FE0502" w:rsidRPr="008072F0" w:rsidRDefault="00FE0502" w:rsidP="00363450">
            <w:pPr>
              <w:pStyle w:val="TAL"/>
            </w:pPr>
            <w:r w:rsidRPr="008072F0">
              <w:t>dummy type for '</w:t>
            </w:r>
            <w:proofErr w:type="spellStart"/>
            <w:r w:rsidRPr="008072F0">
              <w:t>typeless</w:t>
            </w:r>
            <w:proofErr w:type="spellEnd"/>
            <w:r w:rsidRPr="008072F0">
              <w:t>' fields in unions</w:t>
            </w:r>
          </w:p>
        </w:tc>
      </w:tr>
    </w:tbl>
    <w:p w14:paraId="1B5857B7" w14:textId="77777777" w:rsidR="00FE0502" w:rsidRDefault="00FE0502" w:rsidP="00FE0502"/>
    <w:p w14:paraId="2729C958" w14:textId="77777777" w:rsidR="00FE0502" w:rsidRDefault="00FE0502" w:rsidP="00FE0502">
      <w:pPr>
        <w:pStyle w:val="TH"/>
      </w:pPr>
      <w:proofErr w:type="spellStart"/>
      <w: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F39A33E" w14:textId="77777777" w:rsidTr="00363450">
        <w:tc>
          <w:tcPr>
            <w:tcW w:w="9857" w:type="dxa"/>
            <w:gridSpan w:val="2"/>
            <w:shd w:val="clear" w:color="auto" w:fill="E0E0E0"/>
          </w:tcPr>
          <w:p w14:paraId="091E01D9" w14:textId="77777777" w:rsidR="00FE0502" w:rsidRPr="008072F0" w:rsidRDefault="00FE0502" w:rsidP="00363450">
            <w:pPr>
              <w:pStyle w:val="TAL"/>
              <w:rPr>
                <w:b/>
              </w:rPr>
            </w:pPr>
            <w:r w:rsidRPr="008072F0">
              <w:rPr>
                <w:b/>
              </w:rPr>
              <w:t>TTCN-3 Enumerated Type</w:t>
            </w:r>
          </w:p>
        </w:tc>
      </w:tr>
      <w:tr w:rsidR="00FE0502" w14:paraId="588223DB" w14:textId="77777777" w:rsidTr="00363450">
        <w:tc>
          <w:tcPr>
            <w:tcW w:w="1971" w:type="dxa"/>
            <w:tcBorders>
              <w:bottom w:val="single" w:sz="4" w:space="0" w:color="auto"/>
            </w:tcBorders>
            <w:shd w:val="clear" w:color="auto" w:fill="E0E0E0"/>
          </w:tcPr>
          <w:p w14:paraId="41387151"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D600A91" w14:textId="77777777" w:rsidR="00FE0502" w:rsidRPr="008072F0" w:rsidRDefault="00FE0502" w:rsidP="00363450">
            <w:pPr>
              <w:pStyle w:val="TAL"/>
              <w:rPr>
                <w:b/>
              </w:rPr>
            </w:pPr>
            <w:proofErr w:type="spellStart"/>
            <w:r w:rsidRPr="008072F0">
              <w:rPr>
                <w:b/>
              </w:rPr>
              <w:t>EUTRA_CellId_Type</w:t>
            </w:r>
            <w:proofErr w:type="spellEnd"/>
          </w:p>
        </w:tc>
      </w:tr>
      <w:tr w:rsidR="00FE0502" w14:paraId="34E169B1" w14:textId="77777777" w:rsidTr="00363450">
        <w:tc>
          <w:tcPr>
            <w:tcW w:w="1971" w:type="dxa"/>
            <w:tcBorders>
              <w:bottom w:val="double" w:sz="4" w:space="0" w:color="auto"/>
            </w:tcBorders>
            <w:shd w:val="clear" w:color="auto" w:fill="E0E0E0"/>
          </w:tcPr>
          <w:p w14:paraId="13A677D5"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44FCFBD" w14:textId="77777777" w:rsidR="00FE0502" w:rsidRPr="008072F0" w:rsidRDefault="00FE0502" w:rsidP="00363450">
            <w:pPr>
              <w:pStyle w:val="TAL"/>
            </w:pPr>
          </w:p>
        </w:tc>
      </w:tr>
      <w:tr w:rsidR="00FE0502" w14:paraId="56811E91" w14:textId="77777777" w:rsidTr="00363450">
        <w:tc>
          <w:tcPr>
            <w:tcW w:w="1971" w:type="dxa"/>
            <w:tcBorders>
              <w:top w:val="double" w:sz="4" w:space="0" w:color="auto"/>
            </w:tcBorders>
            <w:shd w:val="clear" w:color="auto" w:fill="auto"/>
          </w:tcPr>
          <w:p w14:paraId="46A071A9" w14:textId="77777777" w:rsidR="00FE0502" w:rsidRPr="008072F0" w:rsidRDefault="00FE0502" w:rsidP="00363450">
            <w:pPr>
              <w:pStyle w:val="TAL"/>
            </w:pPr>
            <w:proofErr w:type="spellStart"/>
            <w:r w:rsidRPr="008072F0">
              <w:t>eutra_Cell_NonSpecific</w:t>
            </w:r>
            <w:proofErr w:type="spellEnd"/>
          </w:p>
        </w:tc>
        <w:tc>
          <w:tcPr>
            <w:tcW w:w="7886" w:type="dxa"/>
            <w:tcBorders>
              <w:top w:val="double" w:sz="4" w:space="0" w:color="auto"/>
            </w:tcBorders>
            <w:shd w:val="clear" w:color="auto" w:fill="auto"/>
          </w:tcPr>
          <w:p w14:paraId="14352961" w14:textId="77777777" w:rsidR="00FE0502" w:rsidRPr="008072F0" w:rsidRDefault="00FE0502" w:rsidP="00363450">
            <w:pPr>
              <w:pStyle w:val="TAL"/>
            </w:pPr>
          </w:p>
        </w:tc>
      </w:tr>
      <w:tr w:rsidR="00FE0502" w14:paraId="3C59B3A9" w14:textId="77777777" w:rsidTr="00363450">
        <w:tc>
          <w:tcPr>
            <w:tcW w:w="1971" w:type="dxa"/>
            <w:shd w:val="clear" w:color="auto" w:fill="auto"/>
          </w:tcPr>
          <w:p w14:paraId="327E8096" w14:textId="77777777" w:rsidR="00FE0502" w:rsidRPr="008072F0" w:rsidRDefault="00FE0502" w:rsidP="00363450">
            <w:pPr>
              <w:pStyle w:val="TAL"/>
            </w:pPr>
            <w:r w:rsidRPr="008072F0">
              <w:t>eutra_Cell1</w:t>
            </w:r>
          </w:p>
        </w:tc>
        <w:tc>
          <w:tcPr>
            <w:tcW w:w="7886" w:type="dxa"/>
            <w:shd w:val="clear" w:color="auto" w:fill="auto"/>
          </w:tcPr>
          <w:p w14:paraId="3A17C126" w14:textId="77777777" w:rsidR="00FE0502" w:rsidRPr="008072F0" w:rsidRDefault="00FE0502" w:rsidP="00363450">
            <w:pPr>
              <w:pStyle w:val="TAL"/>
            </w:pPr>
          </w:p>
        </w:tc>
      </w:tr>
      <w:tr w:rsidR="00FE0502" w14:paraId="307F7CA1" w14:textId="77777777" w:rsidTr="00363450">
        <w:tc>
          <w:tcPr>
            <w:tcW w:w="1971" w:type="dxa"/>
            <w:shd w:val="clear" w:color="auto" w:fill="auto"/>
          </w:tcPr>
          <w:p w14:paraId="584E209A" w14:textId="77777777" w:rsidR="00FE0502" w:rsidRPr="008072F0" w:rsidRDefault="00FE0502" w:rsidP="00363450">
            <w:pPr>
              <w:pStyle w:val="TAL"/>
            </w:pPr>
            <w:r w:rsidRPr="008072F0">
              <w:t>eutra_Cell2</w:t>
            </w:r>
          </w:p>
        </w:tc>
        <w:tc>
          <w:tcPr>
            <w:tcW w:w="7886" w:type="dxa"/>
            <w:shd w:val="clear" w:color="auto" w:fill="auto"/>
          </w:tcPr>
          <w:p w14:paraId="4845955A" w14:textId="77777777" w:rsidR="00FE0502" w:rsidRPr="008072F0" w:rsidRDefault="00FE0502" w:rsidP="00363450">
            <w:pPr>
              <w:pStyle w:val="TAL"/>
            </w:pPr>
          </w:p>
        </w:tc>
      </w:tr>
      <w:tr w:rsidR="00FE0502" w14:paraId="303DE711" w14:textId="77777777" w:rsidTr="00363450">
        <w:tc>
          <w:tcPr>
            <w:tcW w:w="1971" w:type="dxa"/>
            <w:shd w:val="clear" w:color="auto" w:fill="auto"/>
          </w:tcPr>
          <w:p w14:paraId="25DD0BA6" w14:textId="77777777" w:rsidR="00FE0502" w:rsidRPr="008072F0" w:rsidRDefault="00FE0502" w:rsidP="00363450">
            <w:pPr>
              <w:pStyle w:val="TAL"/>
            </w:pPr>
            <w:r w:rsidRPr="008072F0">
              <w:t>eutra_Cell3</w:t>
            </w:r>
          </w:p>
        </w:tc>
        <w:tc>
          <w:tcPr>
            <w:tcW w:w="7886" w:type="dxa"/>
            <w:shd w:val="clear" w:color="auto" w:fill="auto"/>
          </w:tcPr>
          <w:p w14:paraId="2C14AD02" w14:textId="77777777" w:rsidR="00FE0502" w:rsidRPr="008072F0" w:rsidRDefault="00FE0502" w:rsidP="00363450">
            <w:pPr>
              <w:pStyle w:val="TAL"/>
            </w:pPr>
          </w:p>
        </w:tc>
      </w:tr>
      <w:tr w:rsidR="00FE0502" w14:paraId="71150F20" w14:textId="77777777" w:rsidTr="00363450">
        <w:tc>
          <w:tcPr>
            <w:tcW w:w="1971" w:type="dxa"/>
            <w:shd w:val="clear" w:color="auto" w:fill="auto"/>
          </w:tcPr>
          <w:p w14:paraId="51D639A3" w14:textId="77777777" w:rsidR="00FE0502" w:rsidRPr="008072F0" w:rsidRDefault="00FE0502" w:rsidP="00363450">
            <w:pPr>
              <w:pStyle w:val="TAL"/>
            </w:pPr>
            <w:r w:rsidRPr="008072F0">
              <w:t>eutra_Cell4</w:t>
            </w:r>
          </w:p>
        </w:tc>
        <w:tc>
          <w:tcPr>
            <w:tcW w:w="7886" w:type="dxa"/>
            <w:shd w:val="clear" w:color="auto" w:fill="auto"/>
          </w:tcPr>
          <w:p w14:paraId="226E007A" w14:textId="77777777" w:rsidR="00FE0502" w:rsidRPr="008072F0" w:rsidRDefault="00FE0502" w:rsidP="00363450">
            <w:pPr>
              <w:pStyle w:val="TAL"/>
            </w:pPr>
          </w:p>
        </w:tc>
      </w:tr>
      <w:tr w:rsidR="00FE0502" w14:paraId="5C5A5AE6" w14:textId="77777777" w:rsidTr="00363450">
        <w:tc>
          <w:tcPr>
            <w:tcW w:w="1971" w:type="dxa"/>
            <w:shd w:val="clear" w:color="auto" w:fill="auto"/>
          </w:tcPr>
          <w:p w14:paraId="4FF2316A" w14:textId="77777777" w:rsidR="00FE0502" w:rsidRPr="008072F0" w:rsidRDefault="00FE0502" w:rsidP="00363450">
            <w:pPr>
              <w:pStyle w:val="TAL"/>
            </w:pPr>
            <w:r w:rsidRPr="008072F0">
              <w:t>eutra_Cell6</w:t>
            </w:r>
          </w:p>
        </w:tc>
        <w:tc>
          <w:tcPr>
            <w:tcW w:w="7886" w:type="dxa"/>
            <w:shd w:val="clear" w:color="auto" w:fill="auto"/>
          </w:tcPr>
          <w:p w14:paraId="195E93D7" w14:textId="77777777" w:rsidR="00FE0502" w:rsidRPr="008072F0" w:rsidRDefault="00FE0502" w:rsidP="00363450">
            <w:pPr>
              <w:pStyle w:val="TAL"/>
            </w:pPr>
          </w:p>
        </w:tc>
      </w:tr>
      <w:tr w:rsidR="00FE0502" w14:paraId="2F5B0705" w14:textId="77777777" w:rsidTr="00363450">
        <w:tc>
          <w:tcPr>
            <w:tcW w:w="1971" w:type="dxa"/>
            <w:shd w:val="clear" w:color="auto" w:fill="auto"/>
          </w:tcPr>
          <w:p w14:paraId="115E0173" w14:textId="77777777" w:rsidR="00FE0502" w:rsidRPr="008072F0" w:rsidRDefault="00FE0502" w:rsidP="00363450">
            <w:pPr>
              <w:pStyle w:val="TAL"/>
            </w:pPr>
            <w:r w:rsidRPr="008072F0">
              <w:t>eutra_Cell10</w:t>
            </w:r>
          </w:p>
        </w:tc>
        <w:tc>
          <w:tcPr>
            <w:tcW w:w="7886" w:type="dxa"/>
            <w:shd w:val="clear" w:color="auto" w:fill="auto"/>
          </w:tcPr>
          <w:p w14:paraId="5E6A4EB9" w14:textId="77777777" w:rsidR="00FE0502" w:rsidRPr="008072F0" w:rsidRDefault="00FE0502" w:rsidP="00363450">
            <w:pPr>
              <w:pStyle w:val="TAL"/>
            </w:pPr>
          </w:p>
        </w:tc>
      </w:tr>
      <w:tr w:rsidR="00FE0502" w14:paraId="152679F2" w14:textId="77777777" w:rsidTr="00363450">
        <w:tc>
          <w:tcPr>
            <w:tcW w:w="1971" w:type="dxa"/>
            <w:shd w:val="clear" w:color="auto" w:fill="auto"/>
          </w:tcPr>
          <w:p w14:paraId="52290F4D" w14:textId="77777777" w:rsidR="00FE0502" w:rsidRPr="008072F0" w:rsidRDefault="00FE0502" w:rsidP="00363450">
            <w:pPr>
              <w:pStyle w:val="TAL"/>
            </w:pPr>
            <w:r w:rsidRPr="008072F0">
              <w:t>eutra_Cell11</w:t>
            </w:r>
          </w:p>
        </w:tc>
        <w:tc>
          <w:tcPr>
            <w:tcW w:w="7886" w:type="dxa"/>
            <w:shd w:val="clear" w:color="auto" w:fill="auto"/>
          </w:tcPr>
          <w:p w14:paraId="0C3CD790" w14:textId="77777777" w:rsidR="00FE0502" w:rsidRPr="008072F0" w:rsidRDefault="00FE0502" w:rsidP="00363450">
            <w:pPr>
              <w:pStyle w:val="TAL"/>
            </w:pPr>
          </w:p>
        </w:tc>
      </w:tr>
      <w:tr w:rsidR="00FE0502" w14:paraId="1CB5C834" w14:textId="77777777" w:rsidTr="00363450">
        <w:tc>
          <w:tcPr>
            <w:tcW w:w="1971" w:type="dxa"/>
            <w:shd w:val="clear" w:color="auto" w:fill="auto"/>
          </w:tcPr>
          <w:p w14:paraId="0020E919" w14:textId="77777777" w:rsidR="00FE0502" w:rsidRPr="008072F0" w:rsidRDefault="00FE0502" w:rsidP="00363450">
            <w:pPr>
              <w:pStyle w:val="TAL"/>
            </w:pPr>
            <w:r w:rsidRPr="008072F0">
              <w:t>eutra_Cell12</w:t>
            </w:r>
          </w:p>
        </w:tc>
        <w:tc>
          <w:tcPr>
            <w:tcW w:w="7886" w:type="dxa"/>
            <w:shd w:val="clear" w:color="auto" w:fill="auto"/>
          </w:tcPr>
          <w:p w14:paraId="099B0FB2" w14:textId="77777777" w:rsidR="00FE0502" w:rsidRPr="008072F0" w:rsidRDefault="00FE0502" w:rsidP="00363450">
            <w:pPr>
              <w:pStyle w:val="TAL"/>
            </w:pPr>
          </w:p>
        </w:tc>
      </w:tr>
      <w:tr w:rsidR="00FE0502" w14:paraId="6EDBB774" w14:textId="77777777" w:rsidTr="00363450">
        <w:tc>
          <w:tcPr>
            <w:tcW w:w="1971" w:type="dxa"/>
            <w:shd w:val="clear" w:color="auto" w:fill="auto"/>
          </w:tcPr>
          <w:p w14:paraId="04CE3F03" w14:textId="77777777" w:rsidR="00FE0502" w:rsidRPr="008072F0" w:rsidRDefault="00FE0502" w:rsidP="00363450">
            <w:pPr>
              <w:pStyle w:val="TAL"/>
            </w:pPr>
            <w:r w:rsidRPr="008072F0">
              <w:t>eutra_Cell13</w:t>
            </w:r>
          </w:p>
        </w:tc>
        <w:tc>
          <w:tcPr>
            <w:tcW w:w="7886" w:type="dxa"/>
            <w:shd w:val="clear" w:color="auto" w:fill="auto"/>
          </w:tcPr>
          <w:p w14:paraId="77540F4B" w14:textId="77777777" w:rsidR="00FE0502" w:rsidRPr="008072F0" w:rsidRDefault="00FE0502" w:rsidP="00363450">
            <w:pPr>
              <w:pStyle w:val="TAL"/>
            </w:pPr>
          </w:p>
        </w:tc>
      </w:tr>
      <w:tr w:rsidR="00FE0502" w14:paraId="0EE64F97" w14:textId="77777777" w:rsidTr="00363450">
        <w:tc>
          <w:tcPr>
            <w:tcW w:w="1971" w:type="dxa"/>
            <w:shd w:val="clear" w:color="auto" w:fill="auto"/>
          </w:tcPr>
          <w:p w14:paraId="7E19C177" w14:textId="77777777" w:rsidR="00FE0502" w:rsidRPr="008072F0" w:rsidRDefault="00FE0502" w:rsidP="00363450">
            <w:pPr>
              <w:pStyle w:val="TAL"/>
            </w:pPr>
            <w:r w:rsidRPr="008072F0">
              <w:t>eutra_Cell14</w:t>
            </w:r>
          </w:p>
        </w:tc>
        <w:tc>
          <w:tcPr>
            <w:tcW w:w="7886" w:type="dxa"/>
            <w:shd w:val="clear" w:color="auto" w:fill="auto"/>
          </w:tcPr>
          <w:p w14:paraId="3D1FFAD3" w14:textId="77777777" w:rsidR="00FE0502" w:rsidRPr="008072F0" w:rsidRDefault="00FE0502" w:rsidP="00363450">
            <w:pPr>
              <w:pStyle w:val="TAL"/>
            </w:pPr>
          </w:p>
        </w:tc>
      </w:tr>
      <w:tr w:rsidR="00FE0502" w14:paraId="38FE6DDA" w14:textId="77777777" w:rsidTr="00363450">
        <w:tc>
          <w:tcPr>
            <w:tcW w:w="1971" w:type="dxa"/>
            <w:shd w:val="clear" w:color="auto" w:fill="auto"/>
          </w:tcPr>
          <w:p w14:paraId="34880CA7" w14:textId="77777777" w:rsidR="00FE0502" w:rsidRPr="008072F0" w:rsidRDefault="00FE0502" w:rsidP="00363450">
            <w:pPr>
              <w:pStyle w:val="TAL"/>
            </w:pPr>
            <w:r w:rsidRPr="008072F0">
              <w:t>eutra_Cell23</w:t>
            </w:r>
          </w:p>
        </w:tc>
        <w:tc>
          <w:tcPr>
            <w:tcW w:w="7886" w:type="dxa"/>
            <w:shd w:val="clear" w:color="auto" w:fill="auto"/>
          </w:tcPr>
          <w:p w14:paraId="625A305E" w14:textId="77777777" w:rsidR="00FE0502" w:rsidRPr="008072F0" w:rsidRDefault="00FE0502" w:rsidP="00363450">
            <w:pPr>
              <w:pStyle w:val="TAL"/>
            </w:pPr>
          </w:p>
        </w:tc>
      </w:tr>
      <w:tr w:rsidR="00FE0502" w14:paraId="09CFB90F" w14:textId="77777777" w:rsidTr="00363450">
        <w:tc>
          <w:tcPr>
            <w:tcW w:w="1971" w:type="dxa"/>
            <w:shd w:val="clear" w:color="auto" w:fill="auto"/>
          </w:tcPr>
          <w:p w14:paraId="13C906A9" w14:textId="77777777" w:rsidR="00FE0502" w:rsidRPr="008072F0" w:rsidRDefault="00FE0502" w:rsidP="00363450">
            <w:pPr>
              <w:pStyle w:val="TAL"/>
            </w:pPr>
            <w:r w:rsidRPr="008072F0">
              <w:t>eutra_Cell28</w:t>
            </w:r>
          </w:p>
        </w:tc>
        <w:tc>
          <w:tcPr>
            <w:tcW w:w="7886" w:type="dxa"/>
            <w:shd w:val="clear" w:color="auto" w:fill="auto"/>
          </w:tcPr>
          <w:p w14:paraId="2211394B" w14:textId="77777777" w:rsidR="00FE0502" w:rsidRPr="008072F0" w:rsidRDefault="00FE0502" w:rsidP="00363450">
            <w:pPr>
              <w:pStyle w:val="TAL"/>
            </w:pPr>
          </w:p>
        </w:tc>
      </w:tr>
      <w:tr w:rsidR="00FE0502" w14:paraId="5717D487" w14:textId="77777777" w:rsidTr="00363450">
        <w:tc>
          <w:tcPr>
            <w:tcW w:w="1971" w:type="dxa"/>
            <w:shd w:val="clear" w:color="auto" w:fill="auto"/>
          </w:tcPr>
          <w:p w14:paraId="00FB1A84" w14:textId="77777777" w:rsidR="00FE0502" w:rsidRPr="008072F0" w:rsidRDefault="00FE0502" w:rsidP="00363450">
            <w:pPr>
              <w:pStyle w:val="TAL"/>
            </w:pPr>
            <w:r w:rsidRPr="008072F0">
              <w:t>eutra_Cell29</w:t>
            </w:r>
          </w:p>
        </w:tc>
        <w:tc>
          <w:tcPr>
            <w:tcW w:w="7886" w:type="dxa"/>
            <w:shd w:val="clear" w:color="auto" w:fill="auto"/>
          </w:tcPr>
          <w:p w14:paraId="3C34F7EB" w14:textId="77777777" w:rsidR="00FE0502" w:rsidRPr="008072F0" w:rsidRDefault="00FE0502" w:rsidP="00363450">
            <w:pPr>
              <w:pStyle w:val="TAL"/>
            </w:pPr>
          </w:p>
        </w:tc>
      </w:tr>
      <w:tr w:rsidR="00FE0502" w14:paraId="4FDC786F" w14:textId="77777777" w:rsidTr="00363450">
        <w:tc>
          <w:tcPr>
            <w:tcW w:w="1971" w:type="dxa"/>
            <w:shd w:val="clear" w:color="auto" w:fill="auto"/>
          </w:tcPr>
          <w:p w14:paraId="48412266" w14:textId="77777777" w:rsidR="00FE0502" w:rsidRPr="008072F0" w:rsidRDefault="00FE0502" w:rsidP="00363450">
            <w:pPr>
              <w:pStyle w:val="TAL"/>
            </w:pPr>
            <w:r w:rsidRPr="008072F0">
              <w:t>eutra_Cell30</w:t>
            </w:r>
          </w:p>
        </w:tc>
        <w:tc>
          <w:tcPr>
            <w:tcW w:w="7886" w:type="dxa"/>
            <w:shd w:val="clear" w:color="auto" w:fill="auto"/>
          </w:tcPr>
          <w:p w14:paraId="05D1775A" w14:textId="77777777" w:rsidR="00FE0502" w:rsidRPr="008072F0" w:rsidRDefault="00FE0502" w:rsidP="00363450">
            <w:pPr>
              <w:pStyle w:val="TAL"/>
            </w:pPr>
          </w:p>
        </w:tc>
      </w:tr>
      <w:tr w:rsidR="00FE0502" w14:paraId="463D2759" w14:textId="77777777" w:rsidTr="00363450">
        <w:tc>
          <w:tcPr>
            <w:tcW w:w="1971" w:type="dxa"/>
            <w:shd w:val="clear" w:color="auto" w:fill="auto"/>
          </w:tcPr>
          <w:p w14:paraId="580511C4" w14:textId="77777777" w:rsidR="00FE0502" w:rsidRPr="008072F0" w:rsidRDefault="00FE0502" w:rsidP="00363450">
            <w:pPr>
              <w:pStyle w:val="TAL"/>
            </w:pPr>
            <w:r w:rsidRPr="008072F0">
              <w:t>eutra_Cell31</w:t>
            </w:r>
          </w:p>
        </w:tc>
        <w:tc>
          <w:tcPr>
            <w:tcW w:w="7886" w:type="dxa"/>
            <w:shd w:val="clear" w:color="auto" w:fill="auto"/>
          </w:tcPr>
          <w:p w14:paraId="55876511" w14:textId="77777777" w:rsidR="00FE0502" w:rsidRPr="008072F0" w:rsidRDefault="00FE0502" w:rsidP="00363450">
            <w:pPr>
              <w:pStyle w:val="TAL"/>
            </w:pPr>
          </w:p>
        </w:tc>
      </w:tr>
      <w:tr w:rsidR="00FE0502" w14:paraId="66A21AE1" w14:textId="77777777" w:rsidTr="00363450">
        <w:tc>
          <w:tcPr>
            <w:tcW w:w="1971" w:type="dxa"/>
            <w:shd w:val="clear" w:color="auto" w:fill="auto"/>
          </w:tcPr>
          <w:p w14:paraId="331B69EF" w14:textId="77777777" w:rsidR="00FE0502" w:rsidRPr="008072F0" w:rsidRDefault="00FE0502" w:rsidP="00363450">
            <w:pPr>
              <w:pStyle w:val="TAL"/>
            </w:pPr>
            <w:proofErr w:type="spellStart"/>
            <w:r w:rsidRPr="008072F0">
              <w:t>eutra_CellA</w:t>
            </w:r>
            <w:proofErr w:type="spellEnd"/>
          </w:p>
        </w:tc>
        <w:tc>
          <w:tcPr>
            <w:tcW w:w="7886" w:type="dxa"/>
            <w:shd w:val="clear" w:color="auto" w:fill="auto"/>
          </w:tcPr>
          <w:p w14:paraId="3DBBBF2E" w14:textId="77777777" w:rsidR="00FE0502" w:rsidRPr="008072F0" w:rsidRDefault="00FE0502" w:rsidP="00363450">
            <w:pPr>
              <w:pStyle w:val="TAL"/>
            </w:pPr>
          </w:p>
        </w:tc>
      </w:tr>
      <w:tr w:rsidR="00FE0502" w14:paraId="1F3D294F" w14:textId="77777777" w:rsidTr="00363450">
        <w:tc>
          <w:tcPr>
            <w:tcW w:w="1971" w:type="dxa"/>
            <w:shd w:val="clear" w:color="auto" w:fill="auto"/>
          </w:tcPr>
          <w:p w14:paraId="73EE1B67" w14:textId="77777777" w:rsidR="00FE0502" w:rsidRPr="008072F0" w:rsidRDefault="00FE0502" w:rsidP="00363450">
            <w:pPr>
              <w:pStyle w:val="TAL"/>
            </w:pPr>
            <w:proofErr w:type="spellStart"/>
            <w:r w:rsidRPr="008072F0">
              <w:t>eutra_CellB</w:t>
            </w:r>
            <w:proofErr w:type="spellEnd"/>
          </w:p>
        </w:tc>
        <w:tc>
          <w:tcPr>
            <w:tcW w:w="7886" w:type="dxa"/>
            <w:shd w:val="clear" w:color="auto" w:fill="auto"/>
          </w:tcPr>
          <w:p w14:paraId="109E2D51" w14:textId="77777777" w:rsidR="00FE0502" w:rsidRPr="008072F0" w:rsidRDefault="00FE0502" w:rsidP="00363450">
            <w:pPr>
              <w:pStyle w:val="TAL"/>
            </w:pPr>
          </w:p>
        </w:tc>
      </w:tr>
      <w:tr w:rsidR="00FE0502" w14:paraId="6CF51144" w14:textId="77777777" w:rsidTr="00363450">
        <w:tc>
          <w:tcPr>
            <w:tcW w:w="1971" w:type="dxa"/>
            <w:shd w:val="clear" w:color="auto" w:fill="auto"/>
          </w:tcPr>
          <w:p w14:paraId="08668DF9" w14:textId="77777777" w:rsidR="00FE0502" w:rsidRPr="008072F0" w:rsidRDefault="00FE0502" w:rsidP="00363450">
            <w:pPr>
              <w:pStyle w:val="TAL"/>
            </w:pPr>
            <w:proofErr w:type="spellStart"/>
            <w:r w:rsidRPr="008072F0">
              <w:t>eutra_CellC</w:t>
            </w:r>
            <w:proofErr w:type="spellEnd"/>
          </w:p>
        </w:tc>
        <w:tc>
          <w:tcPr>
            <w:tcW w:w="7886" w:type="dxa"/>
            <w:shd w:val="clear" w:color="auto" w:fill="auto"/>
          </w:tcPr>
          <w:p w14:paraId="61614DDD" w14:textId="77777777" w:rsidR="00FE0502" w:rsidRPr="008072F0" w:rsidRDefault="00FE0502" w:rsidP="00363450">
            <w:pPr>
              <w:pStyle w:val="TAL"/>
            </w:pPr>
          </w:p>
        </w:tc>
      </w:tr>
      <w:tr w:rsidR="00FE0502" w14:paraId="179C3816" w14:textId="77777777" w:rsidTr="00363450">
        <w:tc>
          <w:tcPr>
            <w:tcW w:w="1971" w:type="dxa"/>
            <w:shd w:val="clear" w:color="auto" w:fill="auto"/>
          </w:tcPr>
          <w:p w14:paraId="10A452D2" w14:textId="77777777" w:rsidR="00FE0502" w:rsidRPr="008072F0" w:rsidRDefault="00FE0502" w:rsidP="00363450">
            <w:pPr>
              <w:pStyle w:val="TAL"/>
            </w:pPr>
            <w:proofErr w:type="spellStart"/>
            <w:r w:rsidRPr="008072F0">
              <w:t>eutra_CellD</w:t>
            </w:r>
            <w:proofErr w:type="spellEnd"/>
          </w:p>
        </w:tc>
        <w:tc>
          <w:tcPr>
            <w:tcW w:w="7886" w:type="dxa"/>
            <w:shd w:val="clear" w:color="auto" w:fill="auto"/>
          </w:tcPr>
          <w:p w14:paraId="0B09F22C" w14:textId="77777777" w:rsidR="00FE0502" w:rsidRPr="008072F0" w:rsidRDefault="00FE0502" w:rsidP="00363450">
            <w:pPr>
              <w:pStyle w:val="TAL"/>
            </w:pPr>
          </w:p>
        </w:tc>
      </w:tr>
      <w:tr w:rsidR="00FE0502" w14:paraId="61AF6E00" w14:textId="77777777" w:rsidTr="00363450">
        <w:tc>
          <w:tcPr>
            <w:tcW w:w="1971" w:type="dxa"/>
            <w:shd w:val="clear" w:color="auto" w:fill="auto"/>
          </w:tcPr>
          <w:p w14:paraId="5F205D03" w14:textId="77777777" w:rsidR="00FE0502" w:rsidRPr="008072F0" w:rsidRDefault="00FE0502" w:rsidP="00363450">
            <w:pPr>
              <w:pStyle w:val="TAL"/>
            </w:pPr>
            <w:proofErr w:type="spellStart"/>
            <w:r w:rsidRPr="008072F0">
              <w:t>eutra_CellE</w:t>
            </w:r>
            <w:proofErr w:type="spellEnd"/>
          </w:p>
        </w:tc>
        <w:tc>
          <w:tcPr>
            <w:tcW w:w="7886" w:type="dxa"/>
            <w:shd w:val="clear" w:color="auto" w:fill="auto"/>
          </w:tcPr>
          <w:p w14:paraId="779D1EB1" w14:textId="77777777" w:rsidR="00FE0502" w:rsidRPr="008072F0" w:rsidRDefault="00FE0502" w:rsidP="00363450">
            <w:pPr>
              <w:pStyle w:val="TAL"/>
            </w:pPr>
          </w:p>
        </w:tc>
      </w:tr>
      <w:tr w:rsidR="00FE0502" w14:paraId="75EED010" w14:textId="77777777" w:rsidTr="00363450">
        <w:tc>
          <w:tcPr>
            <w:tcW w:w="1971" w:type="dxa"/>
            <w:shd w:val="clear" w:color="auto" w:fill="auto"/>
          </w:tcPr>
          <w:p w14:paraId="221BE007" w14:textId="77777777" w:rsidR="00FE0502" w:rsidRPr="008072F0" w:rsidRDefault="00FE0502" w:rsidP="00363450">
            <w:pPr>
              <w:pStyle w:val="TAL"/>
            </w:pPr>
            <w:proofErr w:type="spellStart"/>
            <w:r w:rsidRPr="008072F0">
              <w:t>eutra_CellG</w:t>
            </w:r>
            <w:proofErr w:type="spellEnd"/>
          </w:p>
        </w:tc>
        <w:tc>
          <w:tcPr>
            <w:tcW w:w="7886" w:type="dxa"/>
            <w:shd w:val="clear" w:color="auto" w:fill="auto"/>
          </w:tcPr>
          <w:p w14:paraId="226E20D8" w14:textId="77777777" w:rsidR="00FE0502" w:rsidRPr="008072F0" w:rsidRDefault="00FE0502" w:rsidP="00363450">
            <w:pPr>
              <w:pStyle w:val="TAL"/>
            </w:pPr>
          </w:p>
        </w:tc>
      </w:tr>
      <w:tr w:rsidR="00FE0502" w14:paraId="4F27B6D7" w14:textId="77777777" w:rsidTr="00363450">
        <w:tc>
          <w:tcPr>
            <w:tcW w:w="1971" w:type="dxa"/>
            <w:shd w:val="clear" w:color="auto" w:fill="auto"/>
          </w:tcPr>
          <w:p w14:paraId="65B0EE98" w14:textId="77777777" w:rsidR="00FE0502" w:rsidRPr="008072F0" w:rsidRDefault="00FE0502" w:rsidP="00363450">
            <w:pPr>
              <w:pStyle w:val="TAL"/>
            </w:pPr>
            <w:proofErr w:type="spellStart"/>
            <w:r w:rsidRPr="008072F0">
              <w:t>eutra_CellH</w:t>
            </w:r>
            <w:proofErr w:type="spellEnd"/>
          </w:p>
        </w:tc>
        <w:tc>
          <w:tcPr>
            <w:tcW w:w="7886" w:type="dxa"/>
            <w:shd w:val="clear" w:color="auto" w:fill="auto"/>
          </w:tcPr>
          <w:p w14:paraId="4FBE35ED" w14:textId="77777777" w:rsidR="00FE0502" w:rsidRPr="008072F0" w:rsidRDefault="00FE0502" w:rsidP="00363450">
            <w:pPr>
              <w:pStyle w:val="TAL"/>
            </w:pPr>
          </w:p>
        </w:tc>
      </w:tr>
      <w:tr w:rsidR="00FE0502" w14:paraId="3206C6F9" w14:textId="77777777" w:rsidTr="00363450">
        <w:tc>
          <w:tcPr>
            <w:tcW w:w="1971" w:type="dxa"/>
            <w:shd w:val="clear" w:color="auto" w:fill="auto"/>
          </w:tcPr>
          <w:p w14:paraId="419E259B" w14:textId="77777777" w:rsidR="00FE0502" w:rsidRPr="008072F0" w:rsidRDefault="00FE0502" w:rsidP="00363450">
            <w:pPr>
              <w:pStyle w:val="TAL"/>
            </w:pPr>
            <w:proofErr w:type="spellStart"/>
            <w:r w:rsidRPr="008072F0">
              <w:t>eutra_CellI</w:t>
            </w:r>
            <w:proofErr w:type="spellEnd"/>
          </w:p>
        </w:tc>
        <w:tc>
          <w:tcPr>
            <w:tcW w:w="7886" w:type="dxa"/>
            <w:shd w:val="clear" w:color="auto" w:fill="auto"/>
          </w:tcPr>
          <w:p w14:paraId="6B157A6E" w14:textId="77777777" w:rsidR="00FE0502" w:rsidRPr="008072F0" w:rsidRDefault="00FE0502" w:rsidP="00363450">
            <w:pPr>
              <w:pStyle w:val="TAL"/>
            </w:pPr>
          </w:p>
        </w:tc>
      </w:tr>
      <w:tr w:rsidR="00FE0502" w14:paraId="37A668D9" w14:textId="77777777" w:rsidTr="00363450">
        <w:tc>
          <w:tcPr>
            <w:tcW w:w="1971" w:type="dxa"/>
            <w:shd w:val="clear" w:color="auto" w:fill="auto"/>
          </w:tcPr>
          <w:p w14:paraId="490BFF6B" w14:textId="77777777" w:rsidR="00FE0502" w:rsidRPr="008072F0" w:rsidRDefault="00FE0502" w:rsidP="00363450">
            <w:pPr>
              <w:pStyle w:val="TAL"/>
            </w:pPr>
            <w:proofErr w:type="spellStart"/>
            <w:r w:rsidRPr="008072F0">
              <w:t>eutra_CellJ</w:t>
            </w:r>
            <w:proofErr w:type="spellEnd"/>
          </w:p>
        </w:tc>
        <w:tc>
          <w:tcPr>
            <w:tcW w:w="7886" w:type="dxa"/>
            <w:shd w:val="clear" w:color="auto" w:fill="auto"/>
          </w:tcPr>
          <w:p w14:paraId="6C529837" w14:textId="77777777" w:rsidR="00FE0502" w:rsidRPr="008072F0" w:rsidRDefault="00FE0502" w:rsidP="00363450">
            <w:pPr>
              <w:pStyle w:val="TAL"/>
            </w:pPr>
          </w:p>
        </w:tc>
      </w:tr>
      <w:tr w:rsidR="00FE0502" w14:paraId="38B5E851" w14:textId="77777777" w:rsidTr="00363450">
        <w:tc>
          <w:tcPr>
            <w:tcW w:w="1971" w:type="dxa"/>
            <w:shd w:val="clear" w:color="auto" w:fill="auto"/>
          </w:tcPr>
          <w:p w14:paraId="061111D8" w14:textId="77777777" w:rsidR="00FE0502" w:rsidRPr="008072F0" w:rsidRDefault="00FE0502" w:rsidP="00363450">
            <w:pPr>
              <w:pStyle w:val="TAL"/>
            </w:pPr>
            <w:proofErr w:type="spellStart"/>
            <w:r w:rsidRPr="008072F0">
              <w:t>eutra_CellK</w:t>
            </w:r>
            <w:proofErr w:type="spellEnd"/>
          </w:p>
        </w:tc>
        <w:tc>
          <w:tcPr>
            <w:tcW w:w="7886" w:type="dxa"/>
            <w:shd w:val="clear" w:color="auto" w:fill="auto"/>
          </w:tcPr>
          <w:p w14:paraId="57E64A1C" w14:textId="77777777" w:rsidR="00FE0502" w:rsidRPr="008072F0" w:rsidRDefault="00FE0502" w:rsidP="00363450">
            <w:pPr>
              <w:pStyle w:val="TAL"/>
            </w:pPr>
          </w:p>
        </w:tc>
      </w:tr>
      <w:tr w:rsidR="00FE0502" w14:paraId="697E6A3F" w14:textId="77777777" w:rsidTr="00363450">
        <w:tc>
          <w:tcPr>
            <w:tcW w:w="1971" w:type="dxa"/>
            <w:shd w:val="clear" w:color="auto" w:fill="auto"/>
          </w:tcPr>
          <w:p w14:paraId="359E4497" w14:textId="77777777" w:rsidR="00FE0502" w:rsidRPr="008072F0" w:rsidRDefault="00FE0502" w:rsidP="00363450">
            <w:pPr>
              <w:pStyle w:val="TAL"/>
            </w:pPr>
            <w:proofErr w:type="spellStart"/>
            <w:r w:rsidRPr="008072F0">
              <w:t>eutra_CellL</w:t>
            </w:r>
            <w:proofErr w:type="spellEnd"/>
          </w:p>
        </w:tc>
        <w:tc>
          <w:tcPr>
            <w:tcW w:w="7886" w:type="dxa"/>
            <w:shd w:val="clear" w:color="auto" w:fill="auto"/>
          </w:tcPr>
          <w:p w14:paraId="13BA348B" w14:textId="77777777" w:rsidR="00FE0502" w:rsidRPr="008072F0" w:rsidRDefault="00FE0502" w:rsidP="00363450">
            <w:pPr>
              <w:pStyle w:val="TAL"/>
            </w:pPr>
          </w:p>
        </w:tc>
      </w:tr>
      <w:tr w:rsidR="00FE0502" w14:paraId="085FAACE" w14:textId="77777777" w:rsidTr="00363450">
        <w:tc>
          <w:tcPr>
            <w:tcW w:w="1971" w:type="dxa"/>
            <w:shd w:val="clear" w:color="auto" w:fill="auto"/>
          </w:tcPr>
          <w:p w14:paraId="31BEE41B" w14:textId="77777777" w:rsidR="00FE0502" w:rsidRPr="008072F0" w:rsidRDefault="00FE0502" w:rsidP="00363450">
            <w:pPr>
              <w:pStyle w:val="TAL"/>
            </w:pPr>
            <w:proofErr w:type="spellStart"/>
            <w:r w:rsidRPr="008072F0">
              <w:t>eutra_CellM</w:t>
            </w:r>
            <w:proofErr w:type="spellEnd"/>
          </w:p>
        </w:tc>
        <w:tc>
          <w:tcPr>
            <w:tcW w:w="7886" w:type="dxa"/>
            <w:shd w:val="clear" w:color="auto" w:fill="auto"/>
          </w:tcPr>
          <w:p w14:paraId="0341A4E6" w14:textId="77777777" w:rsidR="00FE0502" w:rsidRPr="008072F0" w:rsidRDefault="00FE0502" w:rsidP="00363450">
            <w:pPr>
              <w:pStyle w:val="TAL"/>
            </w:pPr>
          </w:p>
        </w:tc>
      </w:tr>
    </w:tbl>
    <w:p w14:paraId="59284A7F" w14:textId="77777777" w:rsidR="00FE0502" w:rsidRDefault="00FE0502" w:rsidP="00FE0502"/>
    <w:p w14:paraId="79BEDAAB" w14:textId="77777777" w:rsidR="00FE0502" w:rsidRDefault="00FE0502" w:rsidP="00FE0502">
      <w:pPr>
        <w:pStyle w:val="TH"/>
      </w:pPr>
      <w:proofErr w:type="spellStart"/>
      <w: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45F71EC" w14:textId="77777777" w:rsidTr="00363450">
        <w:tc>
          <w:tcPr>
            <w:tcW w:w="9857" w:type="dxa"/>
            <w:gridSpan w:val="2"/>
            <w:shd w:val="clear" w:color="auto" w:fill="E0E0E0"/>
          </w:tcPr>
          <w:p w14:paraId="29D7BC4C" w14:textId="77777777" w:rsidR="00FE0502" w:rsidRPr="008072F0" w:rsidRDefault="00FE0502" w:rsidP="00363450">
            <w:pPr>
              <w:pStyle w:val="TAL"/>
              <w:rPr>
                <w:b/>
              </w:rPr>
            </w:pPr>
            <w:r w:rsidRPr="008072F0">
              <w:rPr>
                <w:b/>
              </w:rPr>
              <w:t>TTCN-3 Enumerated Type</w:t>
            </w:r>
          </w:p>
        </w:tc>
      </w:tr>
      <w:tr w:rsidR="00FE0502" w14:paraId="419B6341" w14:textId="77777777" w:rsidTr="00363450">
        <w:tc>
          <w:tcPr>
            <w:tcW w:w="1971" w:type="dxa"/>
            <w:tcBorders>
              <w:bottom w:val="single" w:sz="4" w:space="0" w:color="auto"/>
            </w:tcBorders>
            <w:shd w:val="clear" w:color="auto" w:fill="E0E0E0"/>
          </w:tcPr>
          <w:p w14:paraId="6CA23B0E"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6C07D80" w14:textId="77777777" w:rsidR="00FE0502" w:rsidRPr="008072F0" w:rsidRDefault="00FE0502" w:rsidP="00363450">
            <w:pPr>
              <w:pStyle w:val="TAL"/>
              <w:rPr>
                <w:b/>
              </w:rPr>
            </w:pPr>
            <w:proofErr w:type="spellStart"/>
            <w:r w:rsidRPr="008072F0">
              <w:rPr>
                <w:b/>
              </w:rPr>
              <w:t>IPCAN_RAN_Type</w:t>
            </w:r>
            <w:proofErr w:type="spellEnd"/>
          </w:p>
        </w:tc>
      </w:tr>
      <w:tr w:rsidR="00FE0502" w14:paraId="216C842F" w14:textId="77777777" w:rsidTr="00363450">
        <w:tc>
          <w:tcPr>
            <w:tcW w:w="1971" w:type="dxa"/>
            <w:tcBorders>
              <w:bottom w:val="double" w:sz="4" w:space="0" w:color="auto"/>
            </w:tcBorders>
            <w:shd w:val="clear" w:color="auto" w:fill="E0E0E0"/>
          </w:tcPr>
          <w:p w14:paraId="013B8098"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2C101BC" w14:textId="77777777" w:rsidR="00FE0502" w:rsidRPr="008072F0" w:rsidRDefault="00FE0502" w:rsidP="00363450">
            <w:pPr>
              <w:pStyle w:val="TAL"/>
            </w:pPr>
            <w:r w:rsidRPr="008072F0">
              <w:t>radio access network technology used by the IPCAN PTC</w:t>
            </w:r>
          </w:p>
        </w:tc>
      </w:tr>
      <w:tr w:rsidR="00FE0502" w14:paraId="1B22F5FA" w14:textId="77777777" w:rsidTr="00363450">
        <w:tc>
          <w:tcPr>
            <w:tcW w:w="1971" w:type="dxa"/>
            <w:tcBorders>
              <w:top w:val="double" w:sz="4" w:space="0" w:color="auto"/>
            </w:tcBorders>
            <w:shd w:val="clear" w:color="auto" w:fill="auto"/>
          </w:tcPr>
          <w:p w14:paraId="5B17B9D1" w14:textId="77777777" w:rsidR="00FE0502" w:rsidRPr="008072F0" w:rsidRDefault="00FE0502" w:rsidP="00363450">
            <w:pPr>
              <w:pStyle w:val="TAL"/>
            </w:pPr>
            <w:r w:rsidRPr="008072F0">
              <w:t>GERAN</w:t>
            </w:r>
          </w:p>
        </w:tc>
        <w:tc>
          <w:tcPr>
            <w:tcW w:w="7886" w:type="dxa"/>
            <w:tcBorders>
              <w:top w:val="double" w:sz="4" w:space="0" w:color="auto"/>
            </w:tcBorders>
            <w:shd w:val="clear" w:color="auto" w:fill="auto"/>
          </w:tcPr>
          <w:p w14:paraId="3840705A" w14:textId="77777777" w:rsidR="00FE0502" w:rsidRPr="008072F0" w:rsidRDefault="00FE0502" w:rsidP="00363450">
            <w:pPr>
              <w:pStyle w:val="TAL"/>
            </w:pPr>
          </w:p>
        </w:tc>
      </w:tr>
      <w:tr w:rsidR="00FE0502" w14:paraId="31012777" w14:textId="77777777" w:rsidTr="00363450">
        <w:tc>
          <w:tcPr>
            <w:tcW w:w="1971" w:type="dxa"/>
            <w:shd w:val="clear" w:color="auto" w:fill="auto"/>
          </w:tcPr>
          <w:p w14:paraId="27434406" w14:textId="77777777" w:rsidR="00FE0502" w:rsidRPr="008072F0" w:rsidRDefault="00FE0502" w:rsidP="00363450">
            <w:pPr>
              <w:pStyle w:val="TAL"/>
            </w:pPr>
            <w:r w:rsidRPr="008072F0">
              <w:t>UTRAN_FDD</w:t>
            </w:r>
          </w:p>
        </w:tc>
        <w:tc>
          <w:tcPr>
            <w:tcW w:w="7886" w:type="dxa"/>
            <w:shd w:val="clear" w:color="auto" w:fill="auto"/>
          </w:tcPr>
          <w:p w14:paraId="5A95699A" w14:textId="77777777" w:rsidR="00FE0502" w:rsidRPr="008072F0" w:rsidRDefault="00FE0502" w:rsidP="00363450">
            <w:pPr>
              <w:pStyle w:val="TAL"/>
            </w:pPr>
          </w:p>
        </w:tc>
      </w:tr>
      <w:tr w:rsidR="00FE0502" w14:paraId="17D1197E" w14:textId="77777777" w:rsidTr="00363450">
        <w:tc>
          <w:tcPr>
            <w:tcW w:w="1971" w:type="dxa"/>
            <w:shd w:val="clear" w:color="auto" w:fill="auto"/>
          </w:tcPr>
          <w:p w14:paraId="1453D700" w14:textId="77777777" w:rsidR="00FE0502" w:rsidRPr="008072F0" w:rsidRDefault="00FE0502" w:rsidP="00363450">
            <w:pPr>
              <w:pStyle w:val="TAL"/>
            </w:pPr>
            <w:r w:rsidRPr="008072F0">
              <w:t>UTRAN_TDD</w:t>
            </w:r>
          </w:p>
        </w:tc>
        <w:tc>
          <w:tcPr>
            <w:tcW w:w="7886" w:type="dxa"/>
            <w:shd w:val="clear" w:color="auto" w:fill="auto"/>
          </w:tcPr>
          <w:p w14:paraId="6F6BDB83" w14:textId="77777777" w:rsidR="00FE0502" w:rsidRPr="008072F0" w:rsidRDefault="00FE0502" w:rsidP="00363450">
            <w:pPr>
              <w:pStyle w:val="TAL"/>
            </w:pPr>
          </w:p>
        </w:tc>
      </w:tr>
      <w:tr w:rsidR="00FE0502" w14:paraId="74FD5880" w14:textId="77777777" w:rsidTr="00363450">
        <w:tc>
          <w:tcPr>
            <w:tcW w:w="1971" w:type="dxa"/>
            <w:shd w:val="clear" w:color="auto" w:fill="auto"/>
          </w:tcPr>
          <w:p w14:paraId="4BCBB5A3" w14:textId="77777777" w:rsidR="00FE0502" w:rsidRPr="008072F0" w:rsidRDefault="00FE0502" w:rsidP="00363450">
            <w:pPr>
              <w:pStyle w:val="TAL"/>
            </w:pPr>
            <w:r w:rsidRPr="008072F0">
              <w:t>EUTRA_FDD</w:t>
            </w:r>
          </w:p>
        </w:tc>
        <w:tc>
          <w:tcPr>
            <w:tcW w:w="7886" w:type="dxa"/>
            <w:shd w:val="clear" w:color="auto" w:fill="auto"/>
          </w:tcPr>
          <w:p w14:paraId="61041743" w14:textId="77777777" w:rsidR="00FE0502" w:rsidRPr="008072F0" w:rsidRDefault="00FE0502" w:rsidP="00363450">
            <w:pPr>
              <w:pStyle w:val="TAL"/>
            </w:pPr>
          </w:p>
        </w:tc>
      </w:tr>
      <w:tr w:rsidR="00FE0502" w14:paraId="0E274C09" w14:textId="77777777" w:rsidTr="00363450">
        <w:tc>
          <w:tcPr>
            <w:tcW w:w="1971" w:type="dxa"/>
            <w:shd w:val="clear" w:color="auto" w:fill="auto"/>
          </w:tcPr>
          <w:p w14:paraId="36392DAC" w14:textId="77777777" w:rsidR="00FE0502" w:rsidRPr="008072F0" w:rsidRDefault="00FE0502" w:rsidP="00363450">
            <w:pPr>
              <w:pStyle w:val="TAL"/>
            </w:pPr>
            <w:r w:rsidRPr="008072F0">
              <w:t>EUTRA_TDD</w:t>
            </w:r>
          </w:p>
        </w:tc>
        <w:tc>
          <w:tcPr>
            <w:tcW w:w="7886" w:type="dxa"/>
            <w:shd w:val="clear" w:color="auto" w:fill="auto"/>
          </w:tcPr>
          <w:p w14:paraId="4A99ED09" w14:textId="77777777" w:rsidR="00FE0502" w:rsidRPr="008072F0" w:rsidRDefault="00FE0502" w:rsidP="00363450">
            <w:pPr>
              <w:pStyle w:val="TAL"/>
            </w:pPr>
          </w:p>
        </w:tc>
      </w:tr>
      <w:tr w:rsidR="00FE0502" w14:paraId="582F47F1" w14:textId="77777777" w:rsidTr="00363450">
        <w:tc>
          <w:tcPr>
            <w:tcW w:w="1971" w:type="dxa"/>
            <w:shd w:val="clear" w:color="auto" w:fill="auto"/>
          </w:tcPr>
          <w:p w14:paraId="149CBFFA" w14:textId="77777777" w:rsidR="00FE0502" w:rsidRPr="008072F0" w:rsidRDefault="00FE0502" w:rsidP="00363450">
            <w:pPr>
              <w:pStyle w:val="TAL"/>
            </w:pPr>
            <w:r w:rsidRPr="008072F0">
              <w:t>WLAN</w:t>
            </w:r>
          </w:p>
        </w:tc>
        <w:tc>
          <w:tcPr>
            <w:tcW w:w="7886" w:type="dxa"/>
            <w:shd w:val="clear" w:color="auto" w:fill="auto"/>
          </w:tcPr>
          <w:p w14:paraId="5C7D90F7" w14:textId="77777777" w:rsidR="00FE0502" w:rsidRPr="008072F0" w:rsidRDefault="00FE0502" w:rsidP="00363450">
            <w:pPr>
              <w:pStyle w:val="TAL"/>
            </w:pPr>
          </w:p>
        </w:tc>
      </w:tr>
      <w:tr w:rsidR="00FE0502" w14:paraId="5AF776D3" w14:textId="77777777" w:rsidTr="00363450">
        <w:tc>
          <w:tcPr>
            <w:tcW w:w="1971" w:type="dxa"/>
            <w:shd w:val="clear" w:color="auto" w:fill="auto"/>
          </w:tcPr>
          <w:p w14:paraId="28E7DE31" w14:textId="77777777" w:rsidR="00FE0502" w:rsidRPr="008072F0" w:rsidRDefault="00FE0502" w:rsidP="00363450">
            <w:pPr>
              <w:pStyle w:val="TAL"/>
            </w:pPr>
            <w:r w:rsidRPr="008072F0">
              <w:t>NR</w:t>
            </w:r>
          </w:p>
        </w:tc>
        <w:tc>
          <w:tcPr>
            <w:tcW w:w="7886" w:type="dxa"/>
            <w:shd w:val="clear" w:color="auto" w:fill="auto"/>
          </w:tcPr>
          <w:p w14:paraId="6243B805" w14:textId="77777777" w:rsidR="00FE0502" w:rsidRPr="008072F0" w:rsidRDefault="00FE0502" w:rsidP="00363450">
            <w:pPr>
              <w:pStyle w:val="TAL"/>
            </w:pPr>
          </w:p>
        </w:tc>
      </w:tr>
    </w:tbl>
    <w:p w14:paraId="629662C7" w14:textId="77777777" w:rsidR="00FE0502" w:rsidRDefault="00FE0502" w:rsidP="00FE0502"/>
    <w:p w14:paraId="3E585C3C" w14:textId="77777777" w:rsidR="00FE0502" w:rsidRDefault="00FE0502" w:rsidP="00FE0502">
      <w:pPr>
        <w:pStyle w:val="Heading1"/>
      </w:pPr>
      <w:bookmarkStart w:id="516" w:name="_Toc178185939"/>
      <w:r>
        <w:lastRenderedPageBreak/>
        <w:t>E.4</w:t>
      </w:r>
      <w:r>
        <w:tab/>
        <w:t>References to TTCN-3</w:t>
      </w:r>
      <w:bookmarkEnd w:id="51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E0502" w14:paraId="056CBD52" w14:textId="77777777" w:rsidTr="00363450">
        <w:tc>
          <w:tcPr>
            <w:tcW w:w="9856" w:type="dxa"/>
            <w:gridSpan w:val="3"/>
            <w:tcBorders>
              <w:bottom w:val="double" w:sz="4" w:space="0" w:color="auto"/>
            </w:tcBorders>
            <w:shd w:val="clear" w:color="auto" w:fill="E0E0E0"/>
          </w:tcPr>
          <w:p w14:paraId="5ED751DF" w14:textId="77777777" w:rsidR="00FE0502" w:rsidRPr="008072F0" w:rsidRDefault="00FE0502" w:rsidP="00363450">
            <w:pPr>
              <w:pStyle w:val="TAL"/>
              <w:rPr>
                <w:b/>
              </w:rPr>
            </w:pPr>
            <w:r w:rsidRPr="008072F0">
              <w:rPr>
                <w:b/>
              </w:rPr>
              <w:t>References to TTCN-3</w:t>
            </w:r>
          </w:p>
        </w:tc>
      </w:tr>
      <w:tr w:rsidR="00FE0502" w14:paraId="5800EF21" w14:textId="77777777" w:rsidTr="00363450">
        <w:tc>
          <w:tcPr>
            <w:tcW w:w="1971" w:type="dxa"/>
            <w:tcBorders>
              <w:top w:val="double" w:sz="4" w:space="0" w:color="auto"/>
            </w:tcBorders>
            <w:shd w:val="clear" w:color="auto" w:fill="auto"/>
          </w:tcPr>
          <w:p w14:paraId="37A79615" w14:textId="77777777" w:rsidR="00FE0502" w:rsidRPr="008072F0" w:rsidRDefault="00FE0502" w:rsidP="00363450">
            <w:pPr>
              <w:pStyle w:val="TAL"/>
              <w:rPr>
                <w:b/>
              </w:rPr>
            </w:pPr>
            <w:proofErr w:type="spellStart"/>
            <w:r w:rsidRPr="008072F0">
              <w:rPr>
                <w:b/>
              </w:rPr>
              <w:t>MCX_IPCAN_ASP_TypeDefs</w:t>
            </w:r>
            <w:proofErr w:type="spellEnd"/>
          </w:p>
        </w:tc>
        <w:tc>
          <w:tcPr>
            <w:tcW w:w="5914" w:type="dxa"/>
            <w:tcBorders>
              <w:top w:val="double" w:sz="4" w:space="0" w:color="auto"/>
            </w:tcBorders>
            <w:shd w:val="clear" w:color="auto" w:fill="auto"/>
          </w:tcPr>
          <w:p w14:paraId="33356C4F" w14:textId="77777777" w:rsidR="00FE0502" w:rsidRPr="008072F0" w:rsidRDefault="00FE0502" w:rsidP="00363450">
            <w:pPr>
              <w:pStyle w:val="TAL"/>
            </w:pPr>
            <w:proofErr w:type="spellStart"/>
            <w:r w:rsidRPr="008072F0">
              <w:t>IPCAN_IpcanModel</w:t>
            </w:r>
            <w:proofErr w:type="spellEnd"/>
            <w:r w:rsidRPr="008072F0">
              <w:t>/</w:t>
            </w:r>
            <w:proofErr w:type="spellStart"/>
            <w:r w:rsidRPr="008072F0">
              <w:t>MCX_IPCAN_ASP_TypeDefs.ttcn</w:t>
            </w:r>
            <w:proofErr w:type="spellEnd"/>
          </w:p>
        </w:tc>
        <w:tc>
          <w:tcPr>
            <w:tcW w:w="1971" w:type="dxa"/>
            <w:tcBorders>
              <w:top w:val="double" w:sz="4" w:space="0" w:color="auto"/>
            </w:tcBorders>
            <w:shd w:val="clear" w:color="auto" w:fill="auto"/>
          </w:tcPr>
          <w:p w14:paraId="2388F3E2" w14:textId="77777777" w:rsidR="00FE0502" w:rsidRPr="008072F0" w:rsidRDefault="00FE0502" w:rsidP="00363450">
            <w:pPr>
              <w:pStyle w:val="TAL"/>
            </w:pPr>
            <w:r w:rsidRPr="008072F0">
              <w:t>Rev 38472</w:t>
            </w:r>
          </w:p>
        </w:tc>
      </w:tr>
      <w:tr w:rsidR="00FE0502" w14:paraId="57C5E598" w14:textId="77777777" w:rsidTr="00363450">
        <w:tc>
          <w:tcPr>
            <w:tcW w:w="1971" w:type="dxa"/>
            <w:shd w:val="clear" w:color="auto" w:fill="auto"/>
          </w:tcPr>
          <w:p w14:paraId="36E2B083" w14:textId="77777777" w:rsidR="00FE0502" w:rsidRPr="008072F0" w:rsidRDefault="00FE0502" w:rsidP="00363450">
            <w:pPr>
              <w:pStyle w:val="TAL"/>
              <w:rPr>
                <w:b/>
              </w:rPr>
            </w:pPr>
            <w:proofErr w:type="spellStart"/>
            <w:r w:rsidRPr="008072F0">
              <w:rPr>
                <w:b/>
              </w:rPr>
              <w:t>MCX_CommonIPCAN</w:t>
            </w:r>
            <w:proofErr w:type="spellEnd"/>
          </w:p>
        </w:tc>
        <w:tc>
          <w:tcPr>
            <w:tcW w:w="5914" w:type="dxa"/>
            <w:shd w:val="clear" w:color="auto" w:fill="auto"/>
          </w:tcPr>
          <w:p w14:paraId="319A5E2B" w14:textId="77777777" w:rsidR="00FE0502" w:rsidRPr="008072F0" w:rsidRDefault="00FE0502" w:rsidP="00363450">
            <w:pPr>
              <w:pStyle w:val="TAL"/>
            </w:pPr>
            <w:proofErr w:type="spellStart"/>
            <w:r w:rsidRPr="008072F0">
              <w:t>IPCAN_Common</w:t>
            </w:r>
            <w:proofErr w:type="spellEnd"/>
            <w:r w:rsidRPr="008072F0">
              <w:t>/</w:t>
            </w:r>
            <w:proofErr w:type="spellStart"/>
            <w:r w:rsidRPr="008072F0">
              <w:t>MCX_CommonIPCAN.ttcn</w:t>
            </w:r>
            <w:proofErr w:type="spellEnd"/>
          </w:p>
        </w:tc>
        <w:tc>
          <w:tcPr>
            <w:tcW w:w="1971" w:type="dxa"/>
            <w:shd w:val="clear" w:color="auto" w:fill="auto"/>
          </w:tcPr>
          <w:p w14:paraId="0A1B6387" w14:textId="77777777" w:rsidR="00FE0502" w:rsidRPr="008072F0" w:rsidRDefault="00FE0502" w:rsidP="00363450">
            <w:pPr>
              <w:pStyle w:val="TAL"/>
            </w:pPr>
            <w:r w:rsidRPr="008072F0">
              <w:t>Rev 37866</w:t>
            </w:r>
          </w:p>
        </w:tc>
      </w:tr>
      <w:tr w:rsidR="00FE0502" w14:paraId="59FE0AA6" w14:textId="77777777" w:rsidTr="00363450">
        <w:tc>
          <w:tcPr>
            <w:tcW w:w="1971" w:type="dxa"/>
            <w:shd w:val="clear" w:color="auto" w:fill="auto"/>
          </w:tcPr>
          <w:p w14:paraId="5E05D0DB" w14:textId="77777777" w:rsidR="00FE0502" w:rsidRPr="008072F0" w:rsidRDefault="00FE0502" w:rsidP="00363450">
            <w:pPr>
              <w:pStyle w:val="TAL"/>
              <w:rPr>
                <w:b/>
              </w:rPr>
            </w:pPr>
            <w:proofErr w:type="spellStart"/>
            <w:r w:rsidRPr="008072F0">
              <w:rPr>
                <w:b/>
              </w:rPr>
              <w:t>CommonDefs</w:t>
            </w:r>
            <w:proofErr w:type="spellEnd"/>
          </w:p>
        </w:tc>
        <w:tc>
          <w:tcPr>
            <w:tcW w:w="5914" w:type="dxa"/>
            <w:shd w:val="clear" w:color="auto" w:fill="auto"/>
          </w:tcPr>
          <w:p w14:paraId="202A5D31" w14:textId="77777777" w:rsidR="00FE0502" w:rsidRPr="008072F0" w:rsidRDefault="00FE0502" w:rsidP="00363450">
            <w:pPr>
              <w:pStyle w:val="TAL"/>
            </w:pPr>
            <w:r w:rsidRPr="008072F0">
              <w:t>Common/</w:t>
            </w:r>
            <w:proofErr w:type="spellStart"/>
            <w:r w:rsidRPr="008072F0">
              <w:t>CommonDefs.ttcn</w:t>
            </w:r>
            <w:proofErr w:type="spellEnd"/>
          </w:p>
        </w:tc>
        <w:tc>
          <w:tcPr>
            <w:tcW w:w="1971" w:type="dxa"/>
            <w:shd w:val="clear" w:color="auto" w:fill="auto"/>
          </w:tcPr>
          <w:p w14:paraId="1445EF67" w14:textId="77777777" w:rsidR="00FE0502" w:rsidRPr="008072F0" w:rsidRDefault="00FE0502" w:rsidP="00363450">
            <w:pPr>
              <w:pStyle w:val="TAL"/>
            </w:pPr>
            <w:r w:rsidRPr="008072F0">
              <w:t>Rev 38144</w:t>
            </w:r>
          </w:p>
        </w:tc>
      </w:tr>
    </w:tbl>
    <w:p w14:paraId="01EB600B" w14:textId="77777777" w:rsidR="00FE0502" w:rsidRPr="00DF56D9" w:rsidRDefault="00FE0502" w:rsidP="00FE0502"/>
    <w:p w14:paraId="7007242F" w14:textId="77777777" w:rsidR="00080512" w:rsidRPr="00874DD1" w:rsidRDefault="00842BD2" w:rsidP="00842BD2">
      <w:pPr>
        <w:pStyle w:val="Heading8"/>
      </w:pPr>
      <w:bookmarkStart w:id="517" w:name="_Toc60167120"/>
      <w:r w:rsidRPr="00874DD1">
        <w:br w:type="page"/>
      </w:r>
      <w:bookmarkStart w:id="518" w:name="_Toc68108962"/>
      <w:bookmarkStart w:id="519" w:name="_Toc75458771"/>
      <w:bookmarkStart w:id="520" w:name="_Toc90631896"/>
      <w:bookmarkStart w:id="521" w:name="_Toc178185940"/>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6"/>
      <w:bookmarkEnd w:id="507"/>
      <w:bookmarkEnd w:id="508"/>
      <w:bookmarkEnd w:id="509"/>
      <w:bookmarkEnd w:id="517"/>
      <w:bookmarkEnd w:id="518"/>
      <w:bookmarkEnd w:id="519"/>
      <w:bookmarkEnd w:id="520"/>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F74FD5">
        <w:trPr>
          <w:cantSplit/>
        </w:trPr>
        <w:tc>
          <w:tcPr>
            <w:tcW w:w="9639" w:type="dxa"/>
            <w:gridSpan w:val="8"/>
            <w:tcBorders>
              <w:bottom w:val="nil"/>
            </w:tcBorders>
            <w:shd w:val="solid" w:color="FFFFFF" w:fill="auto"/>
          </w:tcPr>
          <w:bookmarkEnd w:id="441"/>
          <w:p w14:paraId="5D040EA4" w14:textId="77777777" w:rsidR="003C3971" w:rsidRPr="00874DD1" w:rsidRDefault="003C3971" w:rsidP="00C72833">
            <w:pPr>
              <w:pStyle w:val="TAL"/>
              <w:jc w:val="center"/>
              <w:rPr>
                <w:b/>
                <w:sz w:val="16"/>
              </w:rPr>
            </w:pPr>
            <w:r w:rsidRPr="00874DD1">
              <w:rPr>
                <w:b/>
              </w:rPr>
              <w:lastRenderedPageBreak/>
              <w:t>Change history</w:t>
            </w:r>
          </w:p>
        </w:tc>
      </w:tr>
      <w:tr w:rsidR="003C3971" w:rsidRPr="00874DD1" w14:paraId="743BDE0B" w14:textId="77777777" w:rsidTr="00F74FD5">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proofErr w:type="spellStart"/>
            <w:r w:rsidRPr="00874DD1">
              <w:rPr>
                <w:b/>
                <w:sz w:val="16"/>
              </w:rPr>
              <w:t>TDoc</w:t>
            </w:r>
            <w:proofErr w:type="spellEnd"/>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F74FD5">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F74FD5">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F74FD5">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F74FD5">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215BCA" w:rsidP="005D5FFF">
            <w:pPr>
              <w:pStyle w:val="TAC"/>
              <w:jc w:val="left"/>
              <w:rPr>
                <w:sz w:val="16"/>
                <w:szCs w:val="16"/>
              </w:rPr>
            </w:pPr>
            <w:hyperlink r:id="rId22"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215BCA" w:rsidP="005D5FFF">
            <w:pPr>
              <w:pStyle w:val="TAC"/>
              <w:jc w:val="left"/>
              <w:rPr>
                <w:sz w:val="16"/>
                <w:szCs w:val="16"/>
              </w:rPr>
            </w:pPr>
            <w:hyperlink r:id="rId23"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215BCA" w:rsidP="005D5FFF">
            <w:pPr>
              <w:pStyle w:val="TAC"/>
              <w:jc w:val="left"/>
              <w:rPr>
                <w:sz w:val="16"/>
                <w:szCs w:val="16"/>
              </w:rPr>
            </w:pPr>
            <w:hyperlink r:id="rId24"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215BCA" w:rsidP="005D5FFF">
            <w:pPr>
              <w:pStyle w:val="TAC"/>
              <w:jc w:val="left"/>
              <w:rPr>
                <w:sz w:val="16"/>
                <w:szCs w:val="16"/>
              </w:rPr>
            </w:pPr>
            <w:hyperlink r:id="rId25"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5D5FFF" w:rsidP="005D5FFF">
            <w:pPr>
              <w:pStyle w:val="TAC"/>
              <w:jc w:val="left"/>
              <w:rPr>
                <w:sz w:val="16"/>
                <w:szCs w:val="16"/>
              </w:rPr>
            </w:pPr>
            <w:hyperlink r:id="rId26"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5D5FFF" w:rsidP="005D5FFF">
            <w:pPr>
              <w:pStyle w:val="TAC"/>
              <w:jc w:val="left"/>
              <w:rPr>
                <w:sz w:val="16"/>
                <w:szCs w:val="16"/>
              </w:rPr>
            </w:pPr>
            <w:hyperlink r:id="rId27"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5D5FFF" w:rsidP="005D5FFF">
            <w:pPr>
              <w:pStyle w:val="TAC"/>
              <w:jc w:val="left"/>
              <w:rPr>
                <w:sz w:val="16"/>
                <w:szCs w:val="16"/>
              </w:rPr>
            </w:pPr>
            <w:hyperlink r:id="rId28"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5D5FFF" w:rsidP="005D5FFF">
            <w:pPr>
              <w:pStyle w:val="TAC"/>
              <w:jc w:val="left"/>
              <w:rPr>
                <w:sz w:val="16"/>
                <w:szCs w:val="16"/>
              </w:rPr>
            </w:pPr>
            <w:hyperlink r:id="rId29"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5D5FFF" w:rsidP="005D5FFF">
            <w:pPr>
              <w:pStyle w:val="TAC"/>
              <w:jc w:val="left"/>
              <w:rPr>
                <w:sz w:val="16"/>
                <w:szCs w:val="16"/>
              </w:rPr>
            </w:pPr>
            <w:hyperlink r:id="rId30"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5D5FFF" w:rsidP="005D5FFF">
            <w:pPr>
              <w:pStyle w:val="TAC"/>
              <w:jc w:val="left"/>
              <w:rPr>
                <w:sz w:val="16"/>
                <w:szCs w:val="16"/>
              </w:rPr>
            </w:pPr>
            <w:hyperlink r:id="rId31"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5D5FFF" w:rsidP="005D5FFF">
            <w:pPr>
              <w:pStyle w:val="TAC"/>
              <w:jc w:val="left"/>
              <w:rPr>
                <w:sz w:val="16"/>
                <w:szCs w:val="16"/>
              </w:rPr>
            </w:pPr>
            <w:hyperlink r:id="rId32"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5D5FFF" w:rsidP="005D5FFF">
            <w:pPr>
              <w:pStyle w:val="TAC"/>
              <w:jc w:val="left"/>
              <w:rPr>
                <w:sz w:val="16"/>
                <w:szCs w:val="16"/>
              </w:rPr>
            </w:pPr>
            <w:hyperlink r:id="rId33"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5D5FFF" w:rsidP="005D5FFF">
            <w:pPr>
              <w:pStyle w:val="TAC"/>
              <w:jc w:val="left"/>
              <w:rPr>
                <w:sz w:val="16"/>
                <w:szCs w:val="16"/>
              </w:rPr>
            </w:pPr>
            <w:hyperlink r:id="rId34"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5D5FFF" w:rsidP="005D5FFF">
            <w:pPr>
              <w:pStyle w:val="TAC"/>
              <w:jc w:val="left"/>
              <w:rPr>
                <w:sz w:val="16"/>
                <w:szCs w:val="16"/>
              </w:rPr>
            </w:pPr>
            <w:hyperlink r:id="rId35"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12306E" w:rsidP="005D5FFF">
            <w:pPr>
              <w:pStyle w:val="TAC"/>
              <w:jc w:val="left"/>
              <w:rPr>
                <w:sz w:val="16"/>
                <w:szCs w:val="16"/>
              </w:rPr>
            </w:pPr>
            <w:hyperlink r:id="rId36"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12306E" w:rsidP="005D5FFF">
            <w:pPr>
              <w:pStyle w:val="TAC"/>
              <w:jc w:val="left"/>
              <w:rPr>
                <w:sz w:val="16"/>
                <w:szCs w:val="16"/>
              </w:rPr>
            </w:pPr>
            <w:hyperlink r:id="rId37"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12306E" w:rsidP="005D5FFF">
            <w:pPr>
              <w:pStyle w:val="TAC"/>
              <w:jc w:val="left"/>
              <w:rPr>
                <w:sz w:val="16"/>
                <w:szCs w:val="16"/>
              </w:rPr>
            </w:pPr>
            <w:hyperlink r:id="rId38"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12306E" w:rsidP="005D5FFF">
            <w:pPr>
              <w:pStyle w:val="TAC"/>
              <w:jc w:val="left"/>
              <w:rPr>
                <w:sz w:val="16"/>
                <w:szCs w:val="16"/>
              </w:rPr>
            </w:pPr>
            <w:hyperlink r:id="rId39"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12306E" w:rsidP="005D5FFF">
            <w:pPr>
              <w:pStyle w:val="TAC"/>
              <w:jc w:val="left"/>
              <w:rPr>
                <w:sz w:val="16"/>
                <w:szCs w:val="16"/>
              </w:rPr>
            </w:pPr>
            <w:hyperlink r:id="rId40"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12306E" w:rsidP="005D5FFF">
            <w:pPr>
              <w:pStyle w:val="TAC"/>
              <w:jc w:val="left"/>
              <w:rPr>
                <w:sz w:val="16"/>
                <w:szCs w:val="16"/>
              </w:rPr>
            </w:pPr>
            <w:hyperlink r:id="rId41"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12306E" w:rsidP="005D5FFF">
            <w:pPr>
              <w:pStyle w:val="TAC"/>
              <w:jc w:val="left"/>
              <w:rPr>
                <w:sz w:val="16"/>
                <w:szCs w:val="16"/>
              </w:rPr>
            </w:pPr>
            <w:hyperlink r:id="rId42"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12306E" w:rsidP="005D5FFF">
            <w:pPr>
              <w:pStyle w:val="TAC"/>
              <w:jc w:val="left"/>
              <w:rPr>
                <w:sz w:val="16"/>
                <w:szCs w:val="16"/>
              </w:rPr>
            </w:pPr>
            <w:hyperlink r:id="rId43"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12306E" w:rsidP="005D5FFF">
            <w:pPr>
              <w:pStyle w:val="TAC"/>
              <w:jc w:val="left"/>
              <w:rPr>
                <w:sz w:val="16"/>
                <w:szCs w:val="16"/>
              </w:rPr>
            </w:pPr>
            <w:hyperlink r:id="rId44"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12306E" w:rsidP="005D5FFF">
            <w:pPr>
              <w:pStyle w:val="TAC"/>
              <w:jc w:val="left"/>
              <w:rPr>
                <w:sz w:val="16"/>
                <w:szCs w:val="16"/>
              </w:rPr>
            </w:pPr>
            <w:hyperlink r:id="rId45"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12306E" w:rsidP="005D5FFF">
            <w:pPr>
              <w:pStyle w:val="TAC"/>
              <w:jc w:val="left"/>
              <w:rPr>
                <w:sz w:val="16"/>
                <w:szCs w:val="16"/>
              </w:rPr>
            </w:pPr>
            <w:hyperlink r:id="rId46"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12306E" w:rsidP="005D5FFF">
            <w:pPr>
              <w:pStyle w:val="TAC"/>
              <w:jc w:val="left"/>
              <w:rPr>
                <w:sz w:val="16"/>
                <w:szCs w:val="16"/>
              </w:rPr>
            </w:pPr>
            <w:hyperlink r:id="rId47"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12306E" w:rsidP="005D5FFF">
            <w:pPr>
              <w:pStyle w:val="TAC"/>
              <w:jc w:val="left"/>
              <w:rPr>
                <w:sz w:val="16"/>
                <w:szCs w:val="16"/>
              </w:rPr>
            </w:pPr>
            <w:hyperlink r:id="rId48"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12306E" w:rsidP="005D5FFF">
            <w:pPr>
              <w:pStyle w:val="TAC"/>
              <w:jc w:val="left"/>
              <w:rPr>
                <w:sz w:val="16"/>
                <w:szCs w:val="16"/>
              </w:rPr>
            </w:pPr>
            <w:hyperlink r:id="rId49"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12306E" w:rsidP="005D5FFF">
            <w:pPr>
              <w:pStyle w:val="TAC"/>
              <w:jc w:val="left"/>
              <w:rPr>
                <w:sz w:val="16"/>
                <w:szCs w:val="16"/>
              </w:rPr>
            </w:pPr>
            <w:hyperlink r:id="rId50"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12306E" w:rsidP="005D5FFF">
            <w:pPr>
              <w:pStyle w:val="TAC"/>
              <w:jc w:val="left"/>
              <w:rPr>
                <w:sz w:val="16"/>
                <w:szCs w:val="16"/>
              </w:rPr>
            </w:pPr>
            <w:hyperlink r:id="rId51"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12306E" w:rsidP="005D5FFF">
            <w:pPr>
              <w:pStyle w:val="TAC"/>
              <w:jc w:val="left"/>
              <w:rPr>
                <w:sz w:val="16"/>
                <w:szCs w:val="16"/>
              </w:rPr>
            </w:pPr>
            <w:hyperlink r:id="rId52"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2368F8" w:rsidP="002368F8">
            <w:pPr>
              <w:pStyle w:val="TAC"/>
              <w:jc w:val="left"/>
              <w:rPr>
                <w:rFonts w:cs="Arial"/>
                <w:sz w:val="16"/>
                <w:szCs w:val="16"/>
              </w:rPr>
            </w:pPr>
            <w:hyperlink r:id="rId53"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2368F8" w:rsidP="002368F8">
            <w:pPr>
              <w:pStyle w:val="TAC"/>
              <w:jc w:val="left"/>
              <w:rPr>
                <w:rFonts w:cs="Arial"/>
                <w:sz w:val="16"/>
                <w:szCs w:val="16"/>
              </w:rPr>
            </w:pPr>
            <w:hyperlink r:id="rId54"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2368F8" w:rsidP="002368F8">
            <w:pPr>
              <w:pStyle w:val="TAC"/>
              <w:jc w:val="left"/>
              <w:rPr>
                <w:rFonts w:cs="Arial"/>
                <w:sz w:val="16"/>
                <w:szCs w:val="16"/>
              </w:rPr>
            </w:pPr>
            <w:hyperlink r:id="rId55"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2368F8" w:rsidP="002368F8">
            <w:pPr>
              <w:pStyle w:val="TAC"/>
              <w:jc w:val="left"/>
              <w:rPr>
                <w:rFonts w:cs="Arial"/>
                <w:sz w:val="16"/>
                <w:szCs w:val="16"/>
              </w:rPr>
            </w:pPr>
            <w:hyperlink r:id="rId56"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2368F8" w:rsidP="002368F8">
            <w:pPr>
              <w:pStyle w:val="TAC"/>
              <w:jc w:val="left"/>
              <w:rPr>
                <w:rFonts w:cs="Arial"/>
                <w:sz w:val="16"/>
                <w:szCs w:val="16"/>
              </w:rPr>
            </w:pPr>
            <w:hyperlink r:id="rId57"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2368F8" w:rsidP="002368F8">
            <w:pPr>
              <w:pStyle w:val="TAC"/>
              <w:jc w:val="left"/>
              <w:rPr>
                <w:rFonts w:cs="Arial"/>
                <w:sz w:val="16"/>
                <w:szCs w:val="16"/>
              </w:rPr>
            </w:pPr>
            <w:hyperlink r:id="rId58"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2368F8" w:rsidP="002368F8">
            <w:pPr>
              <w:pStyle w:val="TAC"/>
              <w:jc w:val="left"/>
              <w:rPr>
                <w:rFonts w:cs="Arial"/>
                <w:sz w:val="16"/>
                <w:szCs w:val="16"/>
              </w:rPr>
            </w:pPr>
            <w:hyperlink r:id="rId59"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2368F8" w:rsidP="002368F8">
            <w:pPr>
              <w:pStyle w:val="TAC"/>
              <w:jc w:val="left"/>
              <w:rPr>
                <w:rFonts w:cs="Arial"/>
                <w:sz w:val="16"/>
                <w:szCs w:val="16"/>
              </w:rPr>
            </w:pPr>
            <w:hyperlink r:id="rId60"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2368F8" w:rsidP="002368F8">
            <w:pPr>
              <w:pStyle w:val="TAC"/>
              <w:jc w:val="left"/>
              <w:rPr>
                <w:rFonts w:cs="Arial"/>
                <w:sz w:val="16"/>
                <w:szCs w:val="16"/>
              </w:rPr>
            </w:pPr>
            <w:hyperlink r:id="rId61"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2368F8" w:rsidP="002368F8">
            <w:pPr>
              <w:pStyle w:val="TAC"/>
              <w:jc w:val="left"/>
              <w:rPr>
                <w:rFonts w:cs="Arial"/>
                <w:sz w:val="16"/>
                <w:szCs w:val="16"/>
              </w:rPr>
            </w:pPr>
            <w:hyperlink r:id="rId62"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2368F8" w:rsidP="002368F8">
            <w:pPr>
              <w:pStyle w:val="TAC"/>
              <w:jc w:val="left"/>
              <w:rPr>
                <w:rFonts w:cs="Arial"/>
                <w:sz w:val="16"/>
                <w:szCs w:val="16"/>
              </w:rPr>
            </w:pPr>
            <w:hyperlink r:id="rId63" w:history="1">
              <w:r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EA40B9" w:rsidP="00617880">
            <w:pPr>
              <w:pStyle w:val="TAN"/>
            </w:pPr>
            <w:hyperlink r:id="rId64" w:history="1">
              <w:r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CB7170" w:rsidP="00CB7170">
            <w:pPr>
              <w:pStyle w:val="TAN"/>
              <w:rPr>
                <w:rFonts w:cs="Arial"/>
                <w:sz w:val="16"/>
                <w:szCs w:val="16"/>
              </w:rPr>
            </w:pPr>
            <w:hyperlink r:id="rId65" w:history="1">
              <w:r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CB7170" w:rsidP="00CB7170">
            <w:pPr>
              <w:pStyle w:val="TAN"/>
              <w:rPr>
                <w:rFonts w:cs="Arial"/>
                <w:sz w:val="16"/>
                <w:szCs w:val="16"/>
              </w:rPr>
            </w:pPr>
            <w:hyperlink r:id="rId66" w:history="1">
              <w:r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CB7170" w:rsidP="00CB7170">
            <w:pPr>
              <w:pStyle w:val="TAN"/>
              <w:rPr>
                <w:rFonts w:cs="Arial"/>
                <w:sz w:val="16"/>
                <w:szCs w:val="16"/>
              </w:rPr>
            </w:pPr>
            <w:hyperlink r:id="rId67" w:history="1">
              <w:r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CB7170" w:rsidP="00CB7170">
            <w:pPr>
              <w:pStyle w:val="TAN"/>
              <w:rPr>
                <w:rFonts w:cs="Arial"/>
                <w:sz w:val="16"/>
                <w:szCs w:val="16"/>
              </w:rPr>
            </w:pPr>
            <w:hyperlink r:id="rId68" w:history="1">
              <w:r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CB7170" w:rsidP="00CB7170">
            <w:pPr>
              <w:pStyle w:val="TAN"/>
              <w:rPr>
                <w:rFonts w:cs="Arial"/>
                <w:sz w:val="16"/>
                <w:szCs w:val="16"/>
              </w:rPr>
            </w:pPr>
            <w:hyperlink r:id="rId69" w:history="1">
              <w:r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D715FA" w:rsidP="00D715FA">
            <w:pPr>
              <w:pStyle w:val="TAN"/>
              <w:rPr>
                <w:rFonts w:cs="Arial"/>
                <w:sz w:val="16"/>
                <w:szCs w:val="16"/>
                <w:highlight w:val="yellow"/>
              </w:rPr>
            </w:pPr>
            <w:hyperlink r:id="rId70" w:history="1">
              <w:r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D715FA" w:rsidP="00D715FA">
            <w:pPr>
              <w:pStyle w:val="TAN"/>
              <w:rPr>
                <w:rFonts w:cs="Arial"/>
                <w:sz w:val="16"/>
                <w:szCs w:val="16"/>
                <w:highlight w:val="yellow"/>
              </w:rPr>
            </w:pPr>
            <w:hyperlink r:id="rId71" w:history="1">
              <w:r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D715FA" w:rsidP="00D715FA">
            <w:pPr>
              <w:pStyle w:val="TAN"/>
              <w:rPr>
                <w:rFonts w:cs="Arial"/>
                <w:sz w:val="16"/>
                <w:szCs w:val="16"/>
                <w:highlight w:val="yellow"/>
              </w:rPr>
            </w:pPr>
            <w:hyperlink r:id="rId72" w:history="1">
              <w:r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D715FA" w:rsidP="00D715FA">
            <w:pPr>
              <w:pStyle w:val="TAN"/>
              <w:rPr>
                <w:rFonts w:cs="Arial"/>
                <w:sz w:val="16"/>
                <w:szCs w:val="16"/>
                <w:highlight w:val="yellow"/>
              </w:rPr>
            </w:pPr>
            <w:hyperlink r:id="rId73" w:history="1">
              <w:r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D715FA" w:rsidP="00D715FA">
            <w:pPr>
              <w:pStyle w:val="TAN"/>
              <w:rPr>
                <w:rFonts w:cs="Arial"/>
                <w:sz w:val="16"/>
                <w:szCs w:val="16"/>
                <w:highlight w:val="yellow"/>
              </w:rPr>
            </w:pPr>
            <w:hyperlink r:id="rId74" w:history="1">
              <w:r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D715FA" w:rsidP="00D715FA">
            <w:pPr>
              <w:pStyle w:val="TAN"/>
              <w:rPr>
                <w:rFonts w:cs="Arial"/>
                <w:sz w:val="16"/>
                <w:szCs w:val="16"/>
              </w:rPr>
            </w:pPr>
            <w:hyperlink r:id="rId75" w:history="1">
              <w:r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B0707C" w:rsidP="00B0707C">
            <w:pPr>
              <w:pStyle w:val="TAN"/>
              <w:rPr>
                <w:rFonts w:cs="Arial"/>
                <w:sz w:val="16"/>
                <w:szCs w:val="16"/>
              </w:rPr>
            </w:pPr>
            <w:hyperlink r:id="rId76" w:history="1">
              <w:r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69E265E0" w:rsidR="001D2929" w:rsidRPr="001D2929" w:rsidRDefault="00015B53" w:rsidP="001D2929">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2D6B43C7" w:rsidR="001D2929" w:rsidRPr="001D2929" w:rsidRDefault="00015B53" w:rsidP="001D2929">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0713F75F" w:rsidR="001D2929" w:rsidRPr="001D2929" w:rsidRDefault="00015B53" w:rsidP="001D2929">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57377B" w:rsidRPr="0057377B" w14:paraId="1A1EB9F8"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EA646DE"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9A19E"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A049D" w14:textId="65870D85" w:rsidR="0057377B" w:rsidRPr="0057377B" w:rsidRDefault="0057377B" w:rsidP="0057377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C930" w14:textId="774ADAFC" w:rsidR="0057377B" w:rsidRPr="001D2929" w:rsidRDefault="0057377B" w:rsidP="0057377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FB38" w14:textId="4BCD27D4"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89CD" w14:textId="0DBFF6F4" w:rsidR="0057377B" w:rsidRPr="001D2929" w:rsidRDefault="0057377B" w:rsidP="0057377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A8458" w14:textId="090B0CF2" w:rsidR="0057377B" w:rsidRPr="001D2929" w:rsidRDefault="0057377B" w:rsidP="0057377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FC03"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714864A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FBA07"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63C6"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09CD6" w14:textId="559B8582" w:rsidR="0057377B" w:rsidRPr="00CF54A7" w:rsidRDefault="0057377B" w:rsidP="0057377B">
            <w:pPr>
              <w:pStyle w:val="TAN"/>
              <w:rPr>
                <w:rFonts w:cs="Arial"/>
                <w:sz w:val="16"/>
                <w:szCs w:val="16"/>
              </w:rPr>
            </w:pPr>
            <w:hyperlink r:id="rId77"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ABF7" w14:textId="3A03A5EF" w:rsidR="0057377B" w:rsidRPr="001D2929" w:rsidRDefault="0057377B" w:rsidP="0057377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ADD9F" w14:textId="5A56B772"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1420" w14:textId="0E8111A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DF1F" w14:textId="6D0EC8C7" w:rsidR="0057377B" w:rsidRPr="001D2929" w:rsidRDefault="0057377B" w:rsidP="0057377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9DBF"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363A5A23"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1FA54"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481F"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C4C6" w14:textId="4A5DA085" w:rsidR="0057377B" w:rsidRPr="00CF54A7" w:rsidRDefault="0057377B" w:rsidP="0057377B">
            <w:pPr>
              <w:pStyle w:val="TAN"/>
              <w:rPr>
                <w:rFonts w:cs="Arial"/>
                <w:sz w:val="16"/>
                <w:szCs w:val="16"/>
              </w:rPr>
            </w:pPr>
            <w:hyperlink r:id="rId78"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AEE7" w14:textId="088E67EB" w:rsidR="0057377B" w:rsidRPr="001D2929" w:rsidRDefault="0057377B" w:rsidP="0057377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BBEFD" w14:textId="5A3563B5" w:rsidR="0057377B" w:rsidRPr="001D2929" w:rsidRDefault="0057377B" w:rsidP="0057377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DF68" w14:textId="4D3EFF9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9570B" w14:textId="162BB6C0" w:rsidR="0057377B" w:rsidRPr="001D2929" w:rsidRDefault="0057377B" w:rsidP="0057377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D3F0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97371D6"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90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C0A3"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A0CAD" w14:textId="04E3F56C" w:rsidR="0057377B" w:rsidRPr="00CF54A7" w:rsidRDefault="0057377B" w:rsidP="0057377B">
            <w:pPr>
              <w:pStyle w:val="TAN"/>
              <w:rPr>
                <w:rFonts w:cs="Arial"/>
                <w:sz w:val="16"/>
                <w:szCs w:val="16"/>
              </w:rPr>
            </w:pPr>
            <w:hyperlink r:id="rId79"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50C0F" w14:textId="04DFAF08" w:rsidR="0057377B" w:rsidRPr="001D2929" w:rsidRDefault="0057377B" w:rsidP="0057377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C72AB" w14:textId="2405B554"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CE16" w14:textId="05455720"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9CBCE" w14:textId="19EBD0D0" w:rsidR="0057377B" w:rsidRPr="001D2929" w:rsidRDefault="0057377B" w:rsidP="0057377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C5EF4"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838689E"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CE2E54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9F2B"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0313" w14:textId="384AE150" w:rsidR="0057377B" w:rsidRPr="00CF54A7" w:rsidRDefault="0057377B" w:rsidP="0057377B">
            <w:pPr>
              <w:pStyle w:val="TAN"/>
              <w:rPr>
                <w:rFonts w:cs="Arial"/>
                <w:sz w:val="16"/>
                <w:szCs w:val="16"/>
              </w:rPr>
            </w:pPr>
            <w:hyperlink r:id="rId80"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AA33" w14:textId="502C2497" w:rsidR="0057377B" w:rsidRPr="001D2929" w:rsidRDefault="0057377B" w:rsidP="0057377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2624" w14:textId="0A0A2BBD"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02C17" w14:textId="21A225FC"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82F3E" w14:textId="2138D403" w:rsidR="0057377B" w:rsidRPr="001D2929" w:rsidRDefault="0057377B" w:rsidP="0057377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42E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773904" w:rsidRPr="00773904" w14:paraId="7E03B827"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AA7ADBA" w14:textId="5317A396"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8D2B" w14:textId="16BF67B9"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F460DE" w14:textId="1A14CEEB" w:rsidR="00773904" w:rsidRPr="00773904" w:rsidRDefault="00773904" w:rsidP="00773904">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511F9" w14:textId="20E73A5C" w:rsidR="00773904" w:rsidRPr="001D2929" w:rsidRDefault="00773904" w:rsidP="00773904">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FF3189" w14:textId="61B69903" w:rsidR="00773904" w:rsidRPr="001D2929" w:rsidRDefault="00773904" w:rsidP="00773904">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C1176" w14:textId="3518EDC5"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D6C905" w14:textId="5BD4D9B4" w:rsidR="00773904" w:rsidRPr="001D2929" w:rsidRDefault="00773904" w:rsidP="00773904">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991D" w14:textId="4E15C4E0"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773904" w:rsidRPr="00773904" w14:paraId="10E41F9F"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87B0439" w14:textId="77777777"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CF8E" w14:textId="77777777"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F0540D" w14:textId="2B52BCA7" w:rsidR="00773904" w:rsidRPr="00773904" w:rsidRDefault="00773904" w:rsidP="00773904">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D54BEB" w14:textId="186664B4" w:rsidR="00773904" w:rsidRPr="001D2929" w:rsidRDefault="00773904" w:rsidP="00773904">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2CE3E01" w14:textId="2B320178" w:rsidR="00773904" w:rsidRPr="001D2929" w:rsidRDefault="00773904" w:rsidP="00773904">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D78B7" w14:textId="386F1549"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7CE1D8" w14:textId="09A554EB" w:rsidR="00773904" w:rsidRPr="001D2929" w:rsidRDefault="00773904" w:rsidP="00773904">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DB62" w14:textId="77777777"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2BEE045B"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1223"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9692"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F07F3" w14:textId="5C52CED6" w:rsidR="00E85A10" w:rsidRPr="00E810E7" w:rsidRDefault="00E85A10" w:rsidP="00E85A10">
            <w:pPr>
              <w:pStyle w:val="TAN"/>
              <w:rPr>
                <w:rFonts w:cs="Arial"/>
                <w:sz w:val="16"/>
                <w:szCs w:val="16"/>
              </w:rPr>
            </w:pPr>
            <w:hyperlink r:id="rId81"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D5DC" w14:textId="2A2D54C8" w:rsidR="00E85A10" w:rsidRPr="001D2929" w:rsidRDefault="00E85A10" w:rsidP="00E85A10">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4365" w14:textId="281A5393" w:rsidR="00E85A10" w:rsidRPr="001D2929" w:rsidRDefault="00E85A10" w:rsidP="00E85A10">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B57CE" w14:textId="1504FCDB"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32B4" w14:textId="24364C37" w:rsidR="00E85A10" w:rsidRPr="001D2929" w:rsidRDefault="00E85A10" w:rsidP="00E85A10">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A1E6D" w14:textId="77777777" w:rsidR="00E85A10" w:rsidRPr="001D2929" w:rsidRDefault="00E85A10" w:rsidP="00E85A10">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7F0DCB2C" w14:textId="77777777" w:rsidTr="00F74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B06B02"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143"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56BDC" w14:textId="6FD5D00A" w:rsidR="00E85A10" w:rsidRPr="00E810E7" w:rsidRDefault="00E85A10" w:rsidP="00E85A10">
            <w:pPr>
              <w:pStyle w:val="TAN"/>
              <w:rPr>
                <w:rFonts w:cs="Arial"/>
                <w:sz w:val="16"/>
                <w:szCs w:val="16"/>
              </w:rPr>
            </w:pPr>
            <w:hyperlink r:id="rId82" w:history="1">
              <w:r w:rsidRPr="00E810E7">
                <w:rPr>
                  <w:sz w:val="16"/>
                  <w:szCs w:val="16"/>
                </w:rPr>
                <w:t>R5s240535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AC90" w14:textId="7B6517D9" w:rsidR="00E85A10" w:rsidRPr="001D2929" w:rsidRDefault="00E85A10" w:rsidP="00E85A10">
            <w:pPr>
              <w:pStyle w:val="TAL"/>
              <w:rPr>
                <w:rFonts w:cs="Arial"/>
                <w:sz w:val="16"/>
                <w:szCs w:val="16"/>
              </w:rPr>
            </w:pPr>
            <w:r>
              <w:rPr>
                <w:rFonts w:cs="Arial"/>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401C1" w14:textId="35ADF3FF" w:rsidR="00E85A10" w:rsidRPr="001D2929" w:rsidRDefault="00E85A10" w:rsidP="00E85A10">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42340" w14:textId="6B813610"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93BCC" w14:textId="4BD7F2A4" w:rsidR="00E85A10" w:rsidRPr="001D2929" w:rsidRDefault="00E85A10" w:rsidP="00E85A10">
            <w:pPr>
              <w:pStyle w:val="TAL"/>
              <w:rPr>
                <w:rFonts w:cs="Arial"/>
                <w:sz w:val="16"/>
                <w:szCs w:val="16"/>
              </w:rPr>
            </w:pPr>
            <w:r>
              <w:rPr>
                <w:rFonts w:cs="Arial"/>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7CA04" w14:textId="31197FF8" w:rsidR="00E85A10" w:rsidRPr="001D2929" w:rsidRDefault="00E85A10" w:rsidP="00E85A10">
            <w:pPr>
              <w:pStyle w:val="TAC"/>
              <w:jc w:val="left"/>
              <w:rPr>
                <w:rFonts w:cs="Arial"/>
                <w:sz w:val="16"/>
                <w:szCs w:val="16"/>
              </w:rPr>
            </w:pPr>
            <w:r w:rsidRPr="001D2929">
              <w:rPr>
                <w:rFonts w:cs="Arial"/>
                <w:sz w:val="16"/>
                <w:szCs w:val="16"/>
              </w:rPr>
              <w:t>1</w:t>
            </w:r>
            <w:r>
              <w:rPr>
                <w:rFonts w:cs="Arial"/>
                <w:sz w:val="16"/>
                <w:szCs w:val="16"/>
              </w:rPr>
              <w:t>8</w:t>
            </w:r>
            <w:r w:rsidRPr="001D2929">
              <w:rPr>
                <w:rFonts w:cs="Arial"/>
                <w:sz w:val="16"/>
                <w:szCs w:val="16"/>
              </w:rPr>
              <w:t>.</w:t>
            </w:r>
            <w:r>
              <w:rPr>
                <w:rFonts w:cs="Arial"/>
                <w:sz w:val="16"/>
                <w:szCs w:val="16"/>
              </w:rPr>
              <w:t>0</w:t>
            </w:r>
            <w:r w:rsidRPr="001D2929">
              <w:rPr>
                <w:rFonts w:cs="Arial"/>
                <w:sz w:val="16"/>
                <w:szCs w:val="16"/>
              </w:rPr>
              <w:t>.0</w:t>
            </w:r>
          </w:p>
        </w:tc>
      </w:tr>
      <w:tr w:rsidR="0048676E" w:rsidRPr="0048676E" w14:paraId="19707462" w14:textId="77777777" w:rsidTr="00E24672">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6AB" w14:textId="5C93DB08"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C934" w14:textId="38BE34E1"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03BABE" w14:textId="31A98D9F" w:rsidR="0048676E" w:rsidRPr="0048676E" w:rsidRDefault="0048676E" w:rsidP="0048676E">
            <w:pPr>
              <w:pStyle w:val="TAN"/>
              <w:rPr>
                <w:rFonts w:cs="Arial"/>
                <w:sz w:val="16"/>
                <w:szCs w:val="16"/>
              </w:rPr>
            </w:pPr>
            <w:r w:rsidRPr="0048676E">
              <w:rPr>
                <w:rFonts w:cs="Arial"/>
                <w:sz w:val="16"/>
                <w:szCs w:val="16"/>
              </w:rPr>
              <w:t>R5-246420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BF66" w14:textId="088D0057" w:rsidR="0048676E" w:rsidRPr="0048676E" w:rsidRDefault="0048676E" w:rsidP="0048676E">
            <w:pPr>
              <w:pStyle w:val="TAL"/>
              <w:rPr>
                <w:rFonts w:cs="Arial"/>
                <w:sz w:val="16"/>
                <w:szCs w:val="16"/>
              </w:rPr>
            </w:pPr>
            <w:r w:rsidRPr="0048676E">
              <w:rPr>
                <w:rFonts w:cs="Arial"/>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E849F" w14:textId="2452ACD3" w:rsidR="0048676E" w:rsidRPr="0048676E" w:rsidRDefault="0048676E" w:rsidP="0048676E">
            <w:pPr>
              <w:pStyle w:val="TAR"/>
              <w:jc w:val="left"/>
              <w:rPr>
                <w:rFonts w:cs="Arial"/>
                <w:sz w:val="16"/>
                <w:szCs w:val="16"/>
              </w:rPr>
            </w:pPr>
            <w:r w:rsidRPr="0048676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29611" w14:textId="12BCDC5E"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3B689" w14:textId="520AFD52" w:rsidR="0048676E" w:rsidRPr="0048676E" w:rsidRDefault="0048676E" w:rsidP="0048676E">
            <w:pPr>
              <w:pStyle w:val="TAL"/>
              <w:rPr>
                <w:rFonts w:cs="Arial"/>
                <w:sz w:val="16"/>
                <w:szCs w:val="16"/>
              </w:rPr>
            </w:pPr>
            <w:r w:rsidRPr="0048676E">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E6DA1" w14:textId="28D10A82" w:rsidR="0048676E" w:rsidRPr="0048676E" w:rsidRDefault="0048676E" w:rsidP="0048676E">
            <w:pPr>
              <w:pStyle w:val="TAC"/>
              <w:jc w:val="left"/>
              <w:rPr>
                <w:rFonts w:cs="Arial"/>
                <w:sz w:val="16"/>
                <w:szCs w:val="16"/>
              </w:rPr>
            </w:pPr>
            <w:r w:rsidRPr="0048676E">
              <w:rPr>
                <w:rFonts w:cs="Arial"/>
                <w:sz w:val="16"/>
                <w:szCs w:val="16"/>
              </w:rPr>
              <w:t>18.1.0</w:t>
            </w:r>
          </w:p>
        </w:tc>
      </w:tr>
      <w:tr w:rsidR="0048676E" w:rsidRPr="0048676E" w14:paraId="7CDB1F3A" w14:textId="77777777" w:rsidTr="0048676E">
        <w:tc>
          <w:tcPr>
            <w:tcW w:w="800" w:type="dxa"/>
            <w:tcBorders>
              <w:top w:val="single" w:sz="6" w:space="0" w:color="auto"/>
              <w:left w:val="single" w:sz="6" w:space="0" w:color="auto"/>
              <w:bottom w:val="single" w:sz="6" w:space="0" w:color="auto"/>
              <w:right w:val="single" w:sz="6" w:space="0" w:color="auto"/>
            </w:tcBorders>
            <w:shd w:val="solid" w:color="FFFFFF" w:fill="auto"/>
          </w:tcPr>
          <w:p w14:paraId="13482AEF" w14:textId="77777777"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3C134" w14:textId="77777777"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7D270" w14:textId="69BF5DDF" w:rsidR="0048676E" w:rsidRPr="0048676E" w:rsidRDefault="0048676E" w:rsidP="0048676E">
            <w:pPr>
              <w:pStyle w:val="TAN"/>
              <w:rPr>
                <w:rFonts w:cs="Arial"/>
                <w:sz w:val="16"/>
                <w:szCs w:val="16"/>
              </w:rPr>
            </w:pPr>
            <w:hyperlink r:id="rId83" w:history="1">
              <w:r w:rsidRPr="0048676E">
                <w:rPr>
                  <w:sz w:val="16"/>
                  <w:szCs w:val="16"/>
                </w:rPr>
                <w:t>R5s240640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0F7C4" w14:textId="54E2CDB3" w:rsidR="0048676E" w:rsidRPr="0048676E" w:rsidRDefault="0048676E" w:rsidP="0048676E">
            <w:pPr>
              <w:pStyle w:val="TAL"/>
              <w:rPr>
                <w:rFonts w:cs="Arial"/>
                <w:sz w:val="16"/>
                <w:szCs w:val="16"/>
              </w:rPr>
            </w:pPr>
            <w:r w:rsidRPr="0048676E">
              <w:rPr>
                <w:rFonts w:cs="Arial"/>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DF565" w14:textId="63994F72" w:rsidR="0048676E" w:rsidRPr="0048676E" w:rsidRDefault="00E24672" w:rsidP="0048676E">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D957" w14:textId="6832144F"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DBA8B" w14:textId="0AE4AF79" w:rsidR="0048676E" w:rsidRPr="0048676E" w:rsidRDefault="0048676E" w:rsidP="0048676E">
            <w:pPr>
              <w:pStyle w:val="TAL"/>
              <w:rPr>
                <w:rFonts w:cs="Arial"/>
                <w:sz w:val="16"/>
                <w:szCs w:val="16"/>
              </w:rPr>
            </w:pPr>
            <w:r w:rsidRPr="0048676E">
              <w:rPr>
                <w:rFonts w:cs="Arial"/>
                <w:sz w:val="16"/>
                <w:szCs w:val="16"/>
              </w:rPr>
              <w:t xml:space="preserve">Correction of </w:t>
            </w:r>
            <w:proofErr w:type="spellStart"/>
            <w:r w:rsidRPr="0048676E">
              <w:rPr>
                <w:rFonts w:cs="Arial"/>
                <w:sz w:val="16"/>
                <w:szCs w:val="16"/>
              </w:rPr>
              <w:t>f_MCX_JSON_CreateTokens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3B78" w14:textId="77777777" w:rsidR="0048676E" w:rsidRPr="0048676E" w:rsidRDefault="0048676E" w:rsidP="0048676E">
            <w:pPr>
              <w:pStyle w:val="TAC"/>
              <w:jc w:val="left"/>
              <w:rPr>
                <w:rFonts w:cs="Arial"/>
                <w:sz w:val="16"/>
                <w:szCs w:val="16"/>
              </w:rPr>
            </w:pPr>
            <w:r w:rsidRPr="0048676E">
              <w:rPr>
                <w:rFonts w:cs="Arial"/>
                <w:sz w:val="16"/>
                <w:szCs w:val="16"/>
              </w:rPr>
              <w:t>18.1.0</w:t>
            </w:r>
          </w:p>
        </w:tc>
      </w:tr>
      <w:tr w:rsidR="0048676E" w:rsidRPr="0048676E" w14:paraId="016A7812" w14:textId="77777777" w:rsidTr="0048676E">
        <w:tc>
          <w:tcPr>
            <w:tcW w:w="800" w:type="dxa"/>
            <w:tcBorders>
              <w:top w:val="single" w:sz="6" w:space="0" w:color="auto"/>
              <w:left w:val="single" w:sz="6" w:space="0" w:color="auto"/>
              <w:bottom w:val="single" w:sz="6" w:space="0" w:color="auto"/>
              <w:right w:val="single" w:sz="6" w:space="0" w:color="auto"/>
            </w:tcBorders>
            <w:shd w:val="solid" w:color="FFFFFF" w:fill="auto"/>
          </w:tcPr>
          <w:p w14:paraId="1BCD16C0" w14:textId="77777777" w:rsidR="0048676E" w:rsidRPr="0048676E" w:rsidRDefault="0048676E" w:rsidP="0048676E">
            <w:pPr>
              <w:pStyle w:val="TAC"/>
              <w:jc w:val="left"/>
              <w:rPr>
                <w:rFonts w:cs="Arial"/>
                <w:sz w:val="16"/>
                <w:szCs w:val="16"/>
              </w:rPr>
            </w:pPr>
            <w:r w:rsidRPr="0048676E">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E87F0" w14:textId="77777777" w:rsidR="0048676E" w:rsidRPr="0048676E" w:rsidRDefault="0048676E" w:rsidP="0048676E">
            <w:pPr>
              <w:pStyle w:val="TAL"/>
              <w:rPr>
                <w:rFonts w:cs="Arial"/>
                <w:sz w:val="16"/>
                <w:szCs w:val="16"/>
              </w:rPr>
            </w:pPr>
            <w:r w:rsidRPr="0048676E">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1C0E7" w14:textId="6D8135B6" w:rsidR="0048676E" w:rsidRPr="0048676E" w:rsidRDefault="0048676E" w:rsidP="0048676E">
            <w:pPr>
              <w:pStyle w:val="TAN"/>
              <w:rPr>
                <w:rFonts w:cs="Arial"/>
                <w:sz w:val="16"/>
                <w:szCs w:val="16"/>
              </w:rPr>
            </w:pPr>
            <w:hyperlink r:id="rId84" w:history="1">
              <w:r w:rsidRPr="0048676E">
                <w:rPr>
                  <w:sz w:val="16"/>
                  <w:szCs w:val="16"/>
                </w:rPr>
                <w:t>R5s240645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23908" w14:textId="6441FC1B" w:rsidR="0048676E" w:rsidRPr="0048676E" w:rsidRDefault="0048676E" w:rsidP="0048676E">
            <w:pPr>
              <w:pStyle w:val="TAL"/>
              <w:rPr>
                <w:rFonts w:cs="Arial"/>
                <w:sz w:val="16"/>
                <w:szCs w:val="16"/>
              </w:rPr>
            </w:pPr>
            <w:r w:rsidRPr="0048676E">
              <w:rPr>
                <w:rFonts w:cs="Arial"/>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2BCF3" w14:textId="0B89C2C7" w:rsidR="0048676E" w:rsidRPr="0048676E" w:rsidRDefault="00E24672" w:rsidP="0048676E">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656" w14:textId="65E5362E" w:rsidR="0048676E" w:rsidRPr="0048676E" w:rsidRDefault="0048676E" w:rsidP="0048676E">
            <w:pPr>
              <w:pStyle w:val="TAC"/>
              <w:jc w:val="left"/>
              <w:rPr>
                <w:rFonts w:cs="Arial"/>
                <w:sz w:val="16"/>
                <w:szCs w:val="16"/>
              </w:rPr>
            </w:pPr>
            <w:r w:rsidRPr="004867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F35D5" w14:textId="7C5BDFBE" w:rsidR="0048676E" w:rsidRPr="0048676E" w:rsidRDefault="0048676E" w:rsidP="0048676E">
            <w:pPr>
              <w:pStyle w:val="TAL"/>
              <w:rPr>
                <w:rFonts w:cs="Arial"/>
                <w:sz w:val="16"/>
                <w:szCs w:val="16"/>
              </w:rPr>
            </w:pPr>
            <w:r w:rsidRPr="0048676E">
              <w:rPr>
                <w:rFonts w:cs="Arial"/>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12F5C" w14:textId="77777777" w:rsidR="0048676E" w:rsidRPr="0048676E" w:rsidRDefault="0048676E" w:rsidP="0048676E">
            <w:pPr>
              <w:pStyle w:val="TAC"/>
              <w:jc w:val="left"/>
              <w:rPr>
                <w:rFonts w:cs="Arial"/>
                <w:sz w:val="16"/>
                <w:szCs w:val="16"/>
              </w:rPr>
            </w:pPr>
            <w:r w:rsidRPr="0048676E">
              <w:rPr>
                <w:rFonts w:cs="Arial"/>
                <w:sz w:val="16"/>
                <w:szCs w:val="16"/>
              </w:rPr>
              <w:t>18.1.0</w:t>
            </w:r>
          </w:p>
        </w:tc>
      </w:tr>
      <w:tr w:rsidR="00F33B47" w:rsidRPr="009F5260" w14:paraId="17305714"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4B47CC69"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9B7FB"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3D7E0" w14:textId="77777777" w:rsidR="00F33B47" w:rsidRPr="00C2507C" w:rsidRDefault="00F33B47" w:rsidP="00F33B47">
            <w:pPr>
              <w:pStyle w:val="TAN"/>
              <w:rPr>
                <w:sz w:val="16"/>
                <w:szCs w:val="16"/>
              </w:rPr>
            </w:pPr>
            <w:hyperlink r:id="rId85" w:history="1">
              <w:r w:rsidRPr="00C2507C">
                <w:rPr>
                  <w:sz w:val="16"/>
                  <w:szCs w:val="16"/>
                </w:rPr>
                <w:t>R5s250016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D6EFD" w14:textId="77777777" w:rsidR="00F33B47" w:rsidRPr="009F5260" w:rsidRDefault="00F33B47" w:rsidP="009802E4">
            <w:pPr>
              <w:pStyle w:val="TAL"/>
              <w:rPr>
                <w:rFonts w:cs="Arial"/>
                <w:sz w:val="16"/>
                <w:szCs w:val="16"/>
              </w:rPr>
            </w:pPr>
            <w:r w:rsidRPr="009F5260">
              <w:rPr>
                <w:rFonts w:cs="Arial"/>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7A5BF" w14:textId="77777777" w:rsidR="00F33B47" w:rsidRPr="009F5260" w:rsidRDefault="00F33B47" w:rsidP="009802E4">
            <w:pPr>
              <w:pStyle w:val="TAR"/>
              <w:jc w:val="left"/>
              <w:rPr>
                <w:rFonts w:cs="Arial"/>
                <w:sz w:val="16"/>
                <w:szCs w:val="16"/>
              </w:rPr>
            </w:pPr>
            <w:r w:rsidRPr="009F526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E4EF4" w14:textId="77777777" w:rsidR="00F33B47" w:rsidRPr="009F5260" w:rsidRDefault="00F33B47" w:rsidP="009802E4">
            <w:pPr>
              <w:pStyle w:val="TAC"/>
              <w:jc w:val="left"/>
              <w:rPr>
                <w:rFonts w:cs="Arial"/>
                <w:sz w:val="16"/>
                <w:szCs w:val="16"/>
              </w:rPr>
            </w:pPr>
            <w:r w:rsidRPr="009F526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B3D2" w14:textId="77777777" w:rsidR="00F33B47" w:rsidRPr="009F5260" w:rsidRDefault="00F33B47" w:rsidP="009802E4">
            <w:pPr>
              <w:pStyle w:val="TAL"/>
              <w:rPr>
                <w:rFonts w:cs="Arial"/>
                <w:sz w:val="16"/>
                <w:szCs w:val="16"/>
              </w:rPr>
            </w:pPr>
            <w:r w:rsidRPr="009F5260">
              <w:rPr>
                <w:rFonts w:cs="Arial"/>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A4D38" w14:textId="58975487"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r w:rsidR="00F33B47" w:rsidRPr="009F5260" w14:paraId="32C876BE"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44D5202B"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FF101"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D95F9" w14:textId="77777777" w:rsidR="00F33B47" w:rsidRPr="00C2507C" w:rsidRDefault="00F33B47" w:rsidP="00F33B47">
            <w:pPr>
              <w:pStyle w:val="TAN"/>
              <w:rPr>
                <w:sz w:val="16"/>
                <w:szCs w:val="16"/>
              </w:rPr>
            </w:pPr>
            <w:hyperlink r:id="rId86" w:history="1">
              <w:r w:rsidRPr="00C2507C">
                <w:rPr>
                  <w:sz w:val="16"/>
                  <w:szCs w:val="16"/>
                </w:rPr>
                <w:t>R5s250023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F266F" w14:textId="77777777" w:rsidR="00F33B47" w:rsidRPr="009F5260" w:rsidRDefault="00F33B47" w:rsidP="009802E4">
            <w:pPr>
              <w:pStyle w:val="TAL"/>
              <w:rPr>
                <w:rFonts w:cs="Arial"/>
                <w:sz w:val="16"/>
                <w:szCs w:val="16"/>
              </w:rPr>
            </w:pPr>
            <w:r w:rsidRPr="009F5260">
              <w:rPr>
                <w:rFonts w:cs="Arial"/>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233EA" w14:textId="77777777" w:rsidR="00F33B47" w:rsidRPr="009F5260" w:rsidRDefault="00F33B47" w:rsidP="009802E4">
            <w:pPr>
              <w:pStyle w:val="TAR"/>
              <w:jc w:val="left"/>
              <w:rPr>
                <w:rFonts w:cs="Arial"/>
                <w:sz w:val="16"/>
                <w:szCs w:val="16"/>
              </w:rPr>
            </w:pPr>
            <w:r w:rsidRPr="009F526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E4557" w14:textId="77777777" w:rsidR="00F33B47" w:rsidRPr="009F5260" w:rsidRDefault="00F33B47" w:rsidP="009802E4">
            <w:pPr>
              <w:pStyle w:val="TAC"/>
              <w:jc w:val="left"/>
              <w:rPr>
                <w:rFonts w:cs="Arial"/>
                <w:sz w:val="16"/>
                <w:szCs w:val="16"/>
              </w:rPr>
            </w:pPr>
            <w:r w:rsidRPr="009F526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6F053" w14:textId="77777777" w:rsidR="00F33B47" w:rsidRPr="009F5260" w:rsidRDefault="00F33B47" w:rsidP="009802E4">
            <w:pPr>
              <w:pStyle w:val="TAL"/>
              <w:rPr>
                <w:rFonts w:cs="Arial"/>
                <w:sz w:val="16"/>
                <w:szCs w:val="16"/>
              </w:rPr>
            </w:pPr>
            <w:r w:rsidRPr="009F5260">
              <w:rPr>
                <w:rFonts w:cs="Arial"/>
                <w:sz w:val="16"/>
                <w:szCs w:val="16"/>
              </w:rPr>
              <w:t>Re-verification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7233" w14:textId="40929669"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r w:rsidR="00F33B47" w:rsidRPr="009F5260" w14:paraId="7972E5DB"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54C9D6AC"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7879"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39AB0" w14:textId="77777777" w:rsidR="00F33B47" w:rsidRPr="00C2507C" w:rsidRDefault="00F33B47" w:rsidP="00F33B47">
            <w:pPr>
              <w:pStyle w:val="TAN"/>
              <w:rPr>
                <w:sz w:val="16"/>
                <w:szCs w:val="16"/>
              </w:rPr>
            </w:pPr>
            <w:hyperlink r:id="rId87" w:history="1">
              <w:r w:rsidRPr="00C2507C">
                <w:rPr>
                  <w:sz w:val="16"/>
                  <w:szCs w:val="16"/>
                </w:rPr>
                <w:t>R5s250025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23EE1" w14:textId="77777777" w:rsidR="00F33B47" w:rsidRPr="009F5260" w:rsidRDefault="00F33B47" w:rsidP="009802E4">
            <w:pPr>
              <w:pStyle w:val="TAL"/>
              <w:rPr>
                <w:rFonts w:cs="Arial"/>
                <w:sz w:val="16"/>
                <w:szCs w:val="16"/>
              </w:rPr>
            </w:pPr>
            <w:r w:rsidRPr="009F5260">
              <w:rPr>
                <w:rFonts w:cs="Arial"/>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34223" w14:textId="77777777" w:rsidR="00F33B47" w:rsidRPr="009F5260" w:rsidRDefault="00F33B47" w:rsidP="009802E4">
            <w:pPr>
              <w:pStyle w:val="TAR"/>
              <w:jc w:val="left"/>
              <w:rPr>
                <w:rFonts w:cs="Arial"/>
                <w:sz w:val="16"/>
                <w:szCs w:val="16"/>
              </w:rPr>
            </w:pPr>
            <w:r w:rsidRPr="009F526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D110F" w14:textId="77777777" w:rsidR="00F33B47" w:rsidRPr="009F5260" w:rsidRDefault="00F33B47" w:rsidP="009802E4">
            <w:pPr>
              <w:pStyle w:val="TAC"/>
              <w:jc w:val="left"/>
              <w:rPr>
                <w:rFonts w:cs="Arial"/>
                <w:sz w:val="16"/>
                <w:szCs w:val="16"/>
              </w:rPr>
            </w:pPr>
            <w:r w:rsidRPr="009F526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425D8" w14:textId="77777777" w:rsidR="00F33B47" w:rsidRPr="009F5260" w:rsidRDefault="00F33B47" w:rsidP="009802E4">
            <w:pPr>
              <w:pStyle w:val="TAL"/>
              <w:rPr>
                <w:rFonts w:cs="Arial"/>
                <w:sz w:val="16"/>
                <w:szCs w:val="16"/>
              </w:rPr>
            </w:pPr>
            <w:r w:rsidRPr="009F5260">
              <w:rPr>
                <w:rFonts w:cs="Arial"/>
                <w:sz w:val="16"/>
                <w:szCs w:val="16"/>
              </w:rPr>
              <w:t xml:space="preserve">Integrity protection added to NOTIFY for </w:t>
            </w:r>
            <w:proofErr w:type="spellStart"/>
            <w:r w:rsidRPr="009F5260">
              <w:rPr>
                <w:rFonts w:cs="Arial"/>
                <w:sz w:val="16"/>
                <w:szCs w:val="16"/>
              </w:rPr>
              <w:t>xcap</w:t>
            </w:r>
            <w:proofErr w:type="spellEnd"/>
            <w:r w:rsidRPr="009F5260">
              <w:rPr>
                <w:rFonts w:cs="Arial"/>
                <w:sz w:val="16"/>
                <w:szCs w:val="16"/>
              </w:rPr>
              <w:t>-diff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CAE8E" w14:textId="52A10C0A"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r w:rsidR="00F33B47" w:rsidRPr="009F5260" w14:paraId="3C685160" w14:textId="77777777" w:rsidTr="00F33B47">
        <w:tc>
          <w:tcPr>
            <w:tcW w:w="800" w:type="dxa"/>
            <w:tcBorders>
              <w:top w:val="single" w:sz="6" w:space="0" w:color="auto"/>
              <w:left w:val="single" w:sz="6" w:space="0" w:color="auto"/>
              <w:bottom w:val="single" w:sz="6" w:space="0" w:color="auto"/>
              <w:right w:val="single" w:sz="6" w:space="0" w:color="auto"/>
            </w:tcBorders>
            <w:shd w:val="solid" w:color="FFFFFF" w:fill="auto"/>
          </w:tcPr>
          <w:p w14:paraId="2029A31F" w14:textId="77777777" w:rsidR="00F33B47" w:rsidRPr="009F5260" w:rsidRDefault="00F33B47" w:rsidP="009802E4">
            <w:pPr>
              <w:pStyle w:val="TAC"/>
              <w:jc w:val="left"/>
              <w:rPr>
                <w:rFonts w:cs="Arial"/>
                <w:sz w:val="16"/>
                <w:szCs w:val="16"/>
              </w:rPr>
            </w:pPr>
            <w:r w:rsidRPr="009F526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39A39" w14:textId="77777777" w:rsidR="00F33B47" w:rsidRPr="009F5260" w:rsidRDefault="00F33B47" w:rsidP="009802E4">
            <w:pPr>
              <w:pStyle w:val="TAL"/>
              <w:rPr>
                <w:rFonts w:cs="Arial"/>
                <w:sz w:val="16"/>
                <w:szCs w:val="16"/>
              </w:rPr>
            </w:pPr>
            <w:r w:rsidRPr="009F5260">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0853B" w14:textId="77777777" w:rsidR="00F33B47" w:rsidRPr="00C2507C" w:rsidRDefault="00F33B47" w:rsidP="00F33B47">
            <w:pPr>
              <w:pStyle w:val="TAN"/>
              <w:rPr>
                <w:sz w:val="16"/>
                <w:szCs w:val="16"/>
              </w:rPr>
            </w:pPr>
            <w:hyperlink r:id="rId88" w:history="1">
              <w:r w:rsidRPr="00C2507C">
                <w:rPr>
                  <w:sz w:val="16"/>
                  <w:szCs w:val="16"/>
                </w:rPr>
                <w:t>R5s250079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3DA1D" w14:textId="77777777" w:rsidR="00F33B47" w:rsidRPr="009F5260" w:rsidRDefault="00F33B47" w:rsidP="009802E4">
            <w:pPr>
              <w:pStyle w:val="TAL"/>
              <w:rPr>
                <w:rFonts w:cs="Arial"/>
                <w:sz w:val="16"/>
                <w:szCs w:val="16"/>
              </w:rPr>
            </w:pPr>
            <w:r w:rsidRPr="009F5260">
              <w:rPr>
                <w:rFonts w:cs="Arial"/>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34E6C" w14:textId="77777777" w:rsidR="00F33B47" w:rsidRPr="009F5260" w:rsidRDefault="00F33B47" w:rsidP="009802E4">
            <w:pPr>
              <w:pStyle w:val="TAR"/>
              <w:jc w:val="left"/>
              <w:rPr>
                <w:rFonts w:cs="Arial"/>
                <w:sz w:val="16"/>
                <w:szCs w:val="16"/>
              </w:rPr>
            </w:pPr>
            <w:r w:rsidRPr="009F526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44E72" w14:textId="77777777" w:rsidR="00F33B47" w:rsidRPr="009F5260" w:rsidRDefault="00F33B47" w:rsidP="009802E4">
            <w:pPr>
              <w:pStyle w:val="TAC"/>
              <w:jc w:val="left"/>
              <w:rPr>
                <w:rFonts w:cs="Arial"/>
                <w:sz w:val="16"/>
                <w:szCs w:val="16"/>
              </w:rPr>
            </w:pPr>
            <w:r w:rsidRPr="009F526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20A49" w14:textId="77777777" w:rsidR="00F33B47" w:rsidRPr="009F5260" w:rsidRDefault="00F33B47" w:rsidP="009802E4">
            <w:pPr>
              <w:pStyle w:val="TAL"/>
              <w:rPr>
                <w:rFonts w:cs="Arial"/>
                <w:sz w:val="16"/>
                <w:szCs w:val="16"/>
              </w:rPr>
            </w:pPr>
            <w:r w:rsidRPr="009F526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16610" w14:textId="0757C9EE" w:rsidR="00F33B47" w:rsidRPr="009F5260" w:rsidRDefault="00F33B47" w:rsidP="009802E4">
            <w:pPr>
              <w:pStyle w:val="TAC"/>
              <w:jc w:val="left"/>
              <w:rPr>
                <w:rFonts w:cs="Arial"/>
                <w:sz w:val="16"/>
                <w:szCs w:val="16"/>
              </w:rPr>
            </w:pPr>
            <w:r w:rsidRPr="009F5260">
              <w:rPr>
                <w:rFonts w:cs="Arial"/>
                <w:sz w:val="16"/>
                <w:szCs w:val="16"/>
              </w:rPr>
              <w:t>18.</w:t>
            </w:r>
            <w:r w:rsidR="007A6727">
              <w:rPr>
                <w:rFonts w:cs="Arial"/>
                <w:sz w:val="16"/>
                <w:szCs w:val="16"/>
              </w:rPr>
              <w:t>2</w:t>
            </w:r>
            <w:r w:rsidRPr="009F5260">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88A62" w14:textId="77777777" w:rsidR="000765B2" w:rsidRDefault="000765B2">
      <w:r>
        <w:separator/>
      </w:r>
    </w:p>
  </w:endnote>
  <w:endnote w:type="continuationSeparator" w:id="0">
    <w:p w14:paraId="5D4974FD" w14:textId="77777777" w:rsidR="000765B2" w:rsidRDefault="0007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C Regular">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4D9A6" w14:textId="77777777" w:rsidR="000765B2" w:rsidRDefault="000765B2">
      <w:r>
        <w:separator/>
      </w:r>
    </w:p>
  </w:footnote>
  <w:footnote w:type="continuationSeparator" w:id="0">
    <w:p w14:paraId="6D2E3D6E" w14:textId="77777777" w:rsidR="000765B2" w:rsidRDefault="0007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C6A3" w14:textId="025D0DE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07C">
      <w:rPr>
        <w:rFonts w:ascii="Arial" w:hAnsi="Arial" w:cs="Arial"/>
        <w:b/>
        <w:noProof/>
        <w:sz w:val="18"/>
        <w:szCs w:val="18"/>
      </w:rPr>
      <w:t>3GPP TS 36.579-5 V18.2.0 (2025-03)</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C66460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07C">
      <w:rPr>
        <w:rFonts w:ascii="Arial" w:hAnsi="Arial" w:cs="Arial"/>
        <w:b/>
        <w:noProof/>
        <w:sz w:val="18"/>
        <w:szCs w:val="18"/>
      </w:rPr>
      <w:t>Release 18</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2"/>
    <w:rsid w:val="0000274C"/>
    <w:rsid w:val="0000757C"/>
    <w:rsid w:val="00014B82"/>
    <w:rsid w:val="00015B53"/>
    <w:rsid w:val="000233EE"/>
    <w:rsid w:val="00033397"/>
    <w:rsid w:val="00037728"/>
    <w:rsid w:val="00040095"/>
    <w:rsid w:val="00042DBB"/>
    <w:rsid w:val="00051834"/>
    <w:rsid w:val="000765B2"/>
    <w:rsid w:val="00080512"/>
    <w:rsid w:val="00082A23"/>
    <w:rsid w:val="000877FE"/>
    <w:rsid w:val="000B1917"/>
    <w:rsid w:val="000B2984"/>
    <w:rsid w:val="000B5A27"/>
    <w:rsid w:val="000C10A3"/>
    <w:rsid w:val="000C4F05"/>
    <w:rsid w:val="000D396B"/>
    <w:rsid w:val="000D58AB"/>
    <w:rsid w:val="000D69C1"/>
    <w:rsid w:val="000D7A9A"/>
    <w:rsid w:val="000E33CF"/>
    <w:rsid w:val="000F2C02"/>
    <w:rsid w:val="000F3D30"/>
    <w:rsid w:val="000F58F4"/>
    <w:rsid w:val="00115040"/>
    <w:rsid w:val="00121DF2"/>
    <w:rsid w:val="0012306E"/>
    <w:rsid w:val="00134898"/>
    <w:rsid w:val="00162C3F"/>
    <w:rsid w:val="0016404E"/>
    <w:rsid w:val="001712ED"/>
    <w:rsid w:val="001865CB"/>
    <w:rsid w:val="001946B0"/>
    <w:rsid w:val="001A256E"/>
    <w:rsid w:val="001A6E9A"/>
    <w:rsid w:val="001B38F0"/>
    <w:rsid w:val="001B398B"/>
    <w:rsid w:val="001C3383"/>
    <w:rsid w:val="001C36C8"/>
    <w:rsid w:val="001C5518"/>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1C5C"/>
    <w:rsid w:val="002661CF"/>
    <w:rsid w:val="0027125A"/>
    <w:rsid w:val="0029083F"/>
    <w:rsid w:val="002A2D01"/>
    <w:rsid w:val="002A5EA6"/>
    <w:rsid w:val="002A6237"/>
    <w:rsid w:val="002B2470"/>
    <w:rsid w:val="002B286E"/>
    <w:rsid w:val="002B66E6"/>
    <w:rsid w:val="002C0880"/>
    <w:rsid w:val="002C6871"/>
    <w:rsid w:val="002C6AD6"/>
    <w:rsid w:val="002E0748"/>
    <w:rsid w:val="002F33E8"/>
    <w:rsid w:val="00314673"/>
    <w:rsid w:val="003172DC"/>
    <w:rsid w:val="00322CF6"/>
    <w:rsid w:val="003248FB"/>
    <w:rsid w:val="003453A9"/>
    <w:rsid w:val="003476F4"/>
    <w:rsid w:val="0035186D"/>
    <w:rsid w:val="0035462D"/>
    <w:rsid w:val="00357A0D"/>
    <w:rsid w:val="00380AEA"/>
    <w:rsid w:val="00382396"/>
    <w:rsid w:val="00382CE1"/>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8676E"/>
    <w:rsid w:val="004946AA"/>
    <w:rsid w:val="004A1411"/>
    <w:rsid w:val="004A1B3B"/>
    <w:rsid w:val="004A76CE"/>
    <w:rsid w:val="004B6F25"/>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239AB"/>
    <w:rsid w:val="0062483A"/>
    <w:rsid w:val="00646270"/>
    <w:rsid w:val="0065184A"/>
    <w:rsid w:val="00651E6E"/>
    <w:rsid w:val="006661F2"/>
    <w:rsid w:val="00667D8A"/>
    <w:rsid w:val="006775F7"/>
    <w:rsid w:val="006821EC"/>
    <w:rsid w:val="00696E30"/>
    <w:rsid w:val="006971CB"/>
    <w:rsid w:val="006A4A6F"/>
    <w:rsid w:val="006A59B2"/>
    <w:rsid w:val="006B278A"/>
    <w:rsid w:val="006B40E0"/>
    <w:rsid w:val="006C2F5A"/>
    <w:rsid w:val="006F14C3"/>
    <w:rsid w:val="006F4B32"/>
    <w:rsid w:val="006F623A"/>
    <w:rsid w:val="00701E33"/>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73904"/>
    <w:rsid w:val="00775E9F"/>
    <w:rsid w:val="00781F0F"/>
    <w:rsid w:val="00785B4C"/>
    <w:rsid w:val="007917F9"/>
    <w:rsid w:val="0079187A"/>
    <w:rsid w:val="00791F4E"/>
    <w:rsid w:val="00793C5E"/>
    <w:rsid w:val="007A6727"/>
    <w:rsid w:val="007B4C86"/>
    <w:rsid w:val="007C3F48"/>
    <w:rsid w:val="007C6855"/>
    <w:rsid w:val="007D2098"/>
    <w:rsid w:val="007E15D9"/>
    <w:rsid w:val="007E7891"/>
    <w:rsid w:val="007F0422"/>
    <w:rsid w:val="008005B4"/>
    <w:rsid w:val="00801668"/>
    <w:rsid w:val="008020C4"/>
    <w:rsid w:val="008028A4"/>
    <w:rsid w:val="00802DC7"/>
    <w:rsid w:val="0080642C"/>
    <w:rsid w:val="00814726"/>
    <w:rsid w:val="00814DF6"/>
    <w:rsid w:val="008174DE"/>
    <w:rsid w:val="008212B4"/>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D5FA6"/>
    <w:rsid w:val="008F07E4"/>
    <w:rsid w:val="008F0DD6"/>
    <w:rsid w:val="008F0E7D"/>
    <w:rsid w:val="008F2F66"/>
    <w:rsid w:val="008F46C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86DDF"/>
    <w:rsid w:val="00993B20"/>
    <w:rsid w:val="00994A43"/>
    <w:rsid w:val="009A4EA1"/>
    <w:rsid w:val="009B0EA7"/>
    <w:rsid w:val="009B2DCE"/>
    <w:rsid w:val="009B5F11"/>
    <w:rsid w:val="009E558B"/>
    <w:rsid w:val="009E7C17"/>
    <w:rsid w:val="009F37B7"/>
    <w:rsid w:val="009F404D"/>
    <w:rsid w:val="009F5260"/>
    <w:rsid w:val="00A033C2"/>
    <w:rsid w:val="00A10DD4"/>
    <w:rsid w:val="00A10F02"/>
    <w:rsid w:val="00A164B4"/>
    <w:rsid w:val="00A253D7"/>
    <w:rsid w:val="00A373FF"/>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48EF"/>
    <w:rsid w:val="00B0707C"/>
    <w:rsid w:val="00B115A2"/>
    <w:rsid w:val="00B12EA8"/>
    <w:rsid w:val="00B15449"/>
    <w:rsid w:val="00B27D9C"/>
    <w:rsid w:val="00B37786"/>
    <w:rsid w:val="00B54A8E"/>
    <w:rsid w:val="00B672B3"/>
    <w:rsid w:val="00B7145B"/>
    <w:rsid w:val="00B80434"/>
    <w:rsid w:val="00B84480"/>
    <w:rsid w:val="00B86F31"/>
    <w:rsid w:val="00B91DC8"/>
    <w:rsid w:val="00BA7ED3"/>
    <w:rsid w:val="00BB741E"/>
    <w:rsid w:val="00BC0F7D"/>
    <w:rsid w:val="00BC440D"/>
    <w:rsid w:val="00BC72A7"/>
    <w:rsid w:val="00BE6A03"/>
    <w:rsid w:val="00BF5407"/>
    <w:rsid w:val="00C05833"/>
    <w:rsid w:val="00C12660"/>
    <w:rsid w:val="00C200BC"/>
    <w:rsid w:val="00C2507C"/>
    <w:rsid w:val="00C2597B"/>
    <w:rsid w:val="00C32C10"/>
    <w:rsid w:val="00C33079"/>
    <w:rsid w:val="00C429E8"/>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15A81"/>
    <w:rsid w:val="00D26CE4"/>
    <w:rsid w:val="00D27C14"/>
    <w:rsid w:val="00D3146A"/>
    <w:rsid w:val="00D37D1E"/>
    <w:rsid w:val="00D46112"/>
    <w:rsid w:val="00D517D8"/>
    <w:rsid w:val="00D55765"/>
    <w:rsid w:val="00D65D36"/>
    <w:rsid w:val="00D715FA"/>
    <w:rsid w:val="00D738D6"/>
    <w:rsid w:val="00D755EB"/>
    <w:rsid w:val="00D87E00"/>
    <w:rsid w:val="00D9134D"/>
    <w:rsid w:val="00D9265C"/>
    <w:rsid w:val="00D948D8"/>
    <w:rsid w:val="00D94B1F"/>
    <w:rsid w:val="00DA4CD0"/>
    <w:rsid w:val="00DA5942"/>
    <w:rsid w:val="00DA7401"/>
    <w:rsid w:val="00DA7A03"/>
    <w:rsid w:val="00DB08FD"/>
    <w:rsid w:val="00DB0914"/>
    <w:rsid w:val="00DB1818"/>
    <w:rsid w:val="00DC2197"/>
    <w:rsid w:val="00DC309B"/>
    <w:rsid w:val="00DC379B"/>
    <w:rsid w:val="00DC4DA2"/>
    <w:rsid w:val="00DD0982"/>
    <w:rsid w:val="00DD1B8B"/>
    <w:rsid w:val="00DD307B"/>
    <w:rsid w:val="00DD31E8"/>
    <w:rsid w:val="00DD398B"/>
    <w:rsid w:val="00DE5E82"/>
    <w:rsid w:val="00DE61EC"/>
    <w:rsid w:val="00DF2B1F"/>
    <w:rsid w:val="00DF62CD"/>
    <w:rsid w:val="00E054E6"/>
    <w:rsid w:val="00E24672"/>
    <w:rsid w:val="00E5238A"/>
    <w:rsid w:val="00E52632"/>
    <w:rsid w:val="00E60C50"/>
    <w:rsid w:val="00E65FB7"/>
    <w:rsid w:val="00E7084F"/>
    <w:rsid w:val="00E71ACC"/>
    <w:rsid w:val="00E77645"/>
    <w:rsid w:val="00E810E7"/>
    <w:rsid w:val="00E83717"/>
    <w:rsid w:val="00E8468B"/>
    <w:rsid w:val="00E85A10"/>
    <w:rsid w:val="00EA40B9"/>
    <w:rsid w:val="00EB0609"/>
    <w:rsid w:val="00EB393E"/>
    <w:rsid w:val="00EB3FF5"/>
    <w:rsid w:val="00EB476F"/>
    <w:rsid w:val="00EC496E"/>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3B47"/>
    <w:rsid w:val="00F3520B"/>
    <w:rsid w:val="00F35640"/>
    <w:rsid w:val="00F409FC"/>
    <w:rsid w:val="00F42FD8"/>
    <w:rsid w:val="00F43912"/>
    <w:rsid w:val="00F56DBE"/>
    <w:rsid w:val="00F653B8"/>
    <w:rsid w:val="00F74FD5"/>
    <w:rsid w:val="00F86152"/>
    <w:rsid w:val="00FA11D7"/>
    <w:rsid w:val="00FA1266"/>
    <w:rsid w:val="00FC1192"/>
    <w:rsid w:val="00FC169C"/>
    <w:rsid w:val="00FC3C5B"/>
    <w:rsid w:val="00FC5C42"/>
    <w:rsid w:val="00FC5CFE"/>
    <w:rsid w:val="00FC76C8"/>
    <w:rsid w:val="00FE0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B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qFormat/>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qFormat/>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llowedHyperlink">
    <w:name w:val="FollowedHyperlink"/>
    <w:rsid w:val="006A4A6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5.png"/><Relationship Id="rId26" Type="http://schemas.openxmlformats.org/officeDocument/2006/relationships/hyperlink" Target="https://www.3gpp.org/ftp/TSG_RAN/WG5_Test_ex-T1/TTCN/TTCN_CRs/2021/Docs/R5s211359.zip" TargetMode="External"/><Relationship Id="rId39" Type="http://schemas.openxmlformats.org/officeDocument/2006/relationships/hyperlink" Target="https://www.3gpp.org/ftp/TSG_RAN/WG5_Test_ex-T1/TTCN/TTCN_CRs/2021/Docs/R5s211618.zip" TargetMode="External"/><Relationship Id="rId21" Type="http://schemas.openxmlformats.org/officeDocument/2006/relationships/hyperlink" Target="http://www.iana.org/assignments/xml-registry/schema/resource-lists.xsd" TargetMode="External"/><Relationship Id="rId34" Type="http://schemas.openxmlformats.org/officeDocument/2006/relationships/hyperlink" Target="https://www.3gpp.org/ftp/TSG_RAN/WG5_Test_ex-T1/TTCN/TTCN_CRs/2021/Docs/R5s211377.zip" TargetMode="External"/><Relationship Id="rId42" Type="http://schemas.openxmlformats.org/officeDocument/2006/relationships/hyperlink" Target="https://www.3gpp.org/ftp/TSG_RAN/WG5_Test_ex-T1/TTCN/TTCN_CRs/2021/Docs/R5s211621.zip" TargetMode="External"/><Relationship Id="rId47" Type="http://schemas.openxmlformats.org/officeDocument/2006/relationships/hyperlink" Target="https://www.3gpp.org/ftp/TSG_RAN/WG5_Test_ex-T1/TTCN/TTCN_CRs/2021/Docs/R5s211632.zip" TargetMode="External"/><Relationship Id="rId50" Type="http://schemas.openxmlformats.org/officeDocument/2006/relationships/hyperlink" Target="https://www.3gpp.org/ftp/TSG_RAN/WG5_Test_ex-T1/TTCN/TTCN_CRs/2021/Docs/R5s211635.zip" TargetMode="External"/><Relationship Id="rId55" Type="http://schemas.openxmlformats.org/officeDocument/2006/relationships/hyperlink" Target="https://www.3gpp.org/ftp/TSG_RAN/WG5_Test_ex-T1/TTCN/TTCN_CRs/2022/Docs/R5s220133.zip" TargetMode="External"/><Relationship Id="rId63" Type="http://schemas.openxmlformats.org/officeDocument/2006/relationships/hyperlink" Target="https://www.3gpp.org/ftp/TSG_RAN/WG5_Test_ex-T1/TTCN/TTCN_CRs/2022/Docs/R5s220437.zip" TargetMode="External"/><Relationship Id="rId68" Type="http://schemas.openxmlformats.org/officeDocument/2006/relationships/hyperlink" Target="https://www.3gpp.org/ftp/TSG_RAN/WG5_Test_ex-T1/TTCN/TTCN_CRs/2022/Docs/R5s220996.zip" TargetMode="External"/><Relationship Id="rId76" Type="http://schemas.openxmlformats.org/officeDocument/2006/relationships/hyperlink" Target="https://www.3gpp.org/ftp/TSG_RAN/WG5_Test_ex-T1/TTCN/TTCN_CRs/2023/Docs/R5s230192.zip" TargetMode="External"/><Relationship Id="rId84" Type="http://schemas.openxmlformats.org/officeDocument/2006/relationships/hyperlink" Target="https://www.3gpp.org/ftp/TSG_RAN/WG5_Test_ex-T1/TTCN/TTCN_CRs/2024/Docs/R5s240645.zip"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3gpp.org/ftp/TSG_RAN/WG5_Test_ex-T1/TTCN/TTCN_CRs/2022/Docs/R5s221284.zip"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hyperlink" Target="https://www.3gpp.org/ftp/TSG_RAN/WG5_Test_ex-T1/TTCN/TTCN_CRs/2021/Docs/R5s211365.zip" TargetMode="External"/><Relationship Id="rId11" Type="http://schemas.openxmlformats.org/officeDocument/2006/relationships/hyperlink" Target="https://www.w3.org/TR/xmlenc-core1/" TargetMode="External"/><Relationship Id="rId24" Type="http://schemas.openxmlformats.org/officeDocument/2006/relationships/hyperlink" Target="https://www.3gpp.org/ftp/TSG_RAN/WG5_Test_ex-T1/TTCN/TTCN_CRs/2021/Docs/R5s210899.zip" TargetMode="External"/><Relationship Id="rId32" Type="http://schemas.openxmlformats.org/officeDocument/2006/relationships/hyperlink" Target="https://www.3gpp.org/ftp/TSG_RAN/WG5_Test_ex-T1/TTCN/TTCN_CRs/2021/Docs/R5s211371.zip" TargetMode="External"/><Relationship Id="rId37" Type="http://schemas.openxmlformats.org/officeDocument/2006/relationships/hyperlink" Target="https://www.3gpp.org/ftp/TSG_RAN/WG5_Test_ex-T1/TTCN/TTCN_CRs/2021/Docs/R5s211469.zip" TargetMode="External"/><Relationship Id="rId40" Type="http://schemas.openxmlformats.org/officeDocument/2006/relationships/hyperlink" Target="https://www.3gpp.org/ftp/TSG_RAN/WG5_Test_ex-T1/TTCN/TTCN_CRs/2021/Docs/R5s211619.zip" TargetMode="External"/><Relationship Id="rId45" Type="http://schemas.openxmlformats.org/officeDocument/2006/relationships/hyperlink" Target="https://www.3gpp.org/ftp/TSG_RAN/WG5_Test_ex-T1/TTCN/TTCN_CRs/2021/Docs/R5s211630.zip" TargetMode="External"/><Relationship Id="rId53" Type="http://schemas.openxmlformats.org/officeDocument/2006/relationships/hyperlink" Target="https://www.3gpp.org/ftp/TSG_RAN/WG5_Test_ex-T1/TTCN/TTCN_CRs/2022/Docs/R5s220129.zip" TargetMode="External"/><Relationship Id="rId58" Type="http://schemas.openxmlformats.org/officeDocument/2006/relationships/hyperlink" Target="https://www.3gpp.org/ftp/TSG_RAN/WG5_Test_ex-T1/TTCN/TTCN_CRs/2022/Docs/R5s220139.zip" TargetMode="External"/><Relationship Id="rId66" Type="http://schemas.openxmlformats.org/officeDocument/2006/relationships/hyperlink" Target="https://www.3gpp.org/ftp/TSG_RAN/WG5_Test_ex-T1/TTCN/TTCN_CRs/2022/Docs/R5s220992.zip" TargetMode="External"/><Relationship Id="rId74" Type="http://schemas.openxmlformats.org/officeDocument/2006/relationships/hyperlink" Target="https://www.3gpp.org/ftp/TSG_RAN/WG5_Test_ex-T1/TTCN/TTCN_CRs/2022/Docs/R5s221361.zip" TargetMode="External"/><Relationship Id="rId79" Type="http://schemas.openxmlformats.org/officeDocument/2006/relationships/hyperlink" Target="https://www.3gpp.org/ftp/TSG_RAN/WG5_Test_ex-T1/TTCN/TTCN_CRs/2024/Docs/R5s240360.zip" TargetMode="External"/><Relationship Id="rId87" Type="http://schemas.openxmlformats.org/officeDocument/2006/relationships/hyperlink" Target="https://www.3gpp.org/ftp/TSG_RAN/WG5_Test_ex-T1/TTCN/TTCN_CRs/2025/Docs/R5s250025.zip" TargetMode="External"/><Relationship Id="rId5" Type="http://schemas.openxmlformats.org/officeDocument/2006/relationships/webSettings" Target="webSettings.xml"/><Relationship Id="rId61" Type="http://schemas.openxmlformats.org/officeDocument/2006/relationships/hyperlink" Target="https://www.3gpp.org/ftp/TSG_RAN/WG5_Test_ex-T1/TTCN/TTCN_CRs/2022/Docs/R5s220344.zip" TargetMode="External"/><Relationship Id="rId82" Type="http://schemas.openxmlformats.org/officeDocument/2006/relationships/hyperlink" Target="https://www.3gpp.org/ftp/TSG_RAN/WG5_Test_ex-T1/TTCN/TTCN_CRs/2024/Docs/R5s240535.zip" TargetMode="External"/><Relationship Id="rId90" Type="http://schemas.openxmlformats.org/officeDocument/2006/relationships/footer" Target="footer1.xml"/><Relationship Id="rId19" Type="http://schemas.openxmlformats.org/officeDocument/2006/relationships/image" Target="media/image6.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779.zip" TargetMode="External"/><Relationship Id="rId27" Type="http://schemas.openxmlformats.org/officeDocument/2006/relationships/hyperlink" Target="https://www.3gpp.org/ftp/TSG_RAN/WG5_Test_ex-T1/TTCN/TTCN_CRs/2021/Docs/R5s211361.zip" TargetMode="External"/><Relationship Id="rId30" Type="http://schemas.openxmlformats.org/officeDocument/2006/relationships/hyperlink" Target="https://www.3gpp.org/ftp/TSG_RAN/WG5_Test_ex-T1/TTCN/TTCN_CRs/2021/Docs/R5s211367.zip" TargetMode="External"/><Relationship Id="rId35" Type="http://schemas.openxmlformats.org/officeDocument/2006/relationships/hyperlink" Target="https://www.3gpp.org/ftp/TSG_RAN/WG5_Test_ex-T1/TTCN/TTCN_CRs/2021/Docs/R5s211381.zip" TargetMode="External"/><Relationship Id="rId43" Type="http://schemas.openxmlformats.org/officeDocument/2006/relationships/hyperlink" Target="https://www.3gpp.org/ftp/TSG_RAN/WG5_Test_ex-T1/TTCN/TTCN_CRs/2021/Docs/R5s211628.zip" TargetMode="External"/><Relationship Id="rId48" Type="http://schemas.openxmlformats.org/officeDocument/2006/relationships/hyperlink" Target="https://www.3gpp.org/ftp/TSG_RAN/WG5_Test_ex-T1/TTCN/TTCN_CRs/2021/Docs/R5s211633.zip" TargetMode="External"/><Relationship Id="rId56" Type="http://schemas.openxmlformats.org/officeDocument/2006/relationships/hyperlink" Target="https://www.3gpp.org/ftp/TSG_RAN/WG5_Test_ex-T1/TTCN/TTCN_CRs/2022/Docs/R5s220135.zip" TargetMode="External"/><Relationship Id="rId64" Type="http://schemas.openxmlformats.org/officeDocument/2006/relationships/hyperlink" Target="https://www.3gpp.org/ftp/TSG_RAN/WG5_Test_ex-T1/TTCN/TTCN_CRs/2022/Docs/R5s220559.zip" TargetMode="External"/><Relationship Id="rId69" Type="http://schemas.openxmlformats.org/officeDocument/2006/relationships/hyperlink" Target="https://www.3gpp.org/ftp/TSG_RAN/WG5_Test_ex-T1/TTCN/TTCN_CRs/2022/Docs/R5s221072.zip" TargetMode="External"/><Relationship Id="rId77" Type="http://schemas.openxmlformats.org/officeDocument/2006/relationships/hyperlink" Target="https://www.3gpp.org/ftp/TSG_RAN/WG5_Test_ex-T1/TTCN/TTCN_CRs/2024/Docs/R5s240279.zip" TargetMode="External"/><Relationship Id="rId8" Type="http://schemas.openxmlformats.org/officeDocument/2006/relationships/image" Target="media/image1.emf"/><Relationship Id="rId51" Type="http://schemas.openxmlformats.org/officeDocument/2006/relationships/hyperlink" Target="https://www.3gpp.org/ftp/TSG_RAN/WG5_Test_ex-T1/TTCN/TTCN_CRs/2021/Docs/R5s211688.zip" TargetMode="External"/><Relationship Id="rId72" Type="http://schemas.openxmlformats.org/officeDocument/2006/relationships/hyperlink" Target="https://www.3gpp.org/ftp/TSG_RAN/WG5_Test_ex-T1/TTCN/TTCN_CRs/2022/Docs/R5s221285.zip" TargetMode="External"/><Relationship Id="rId80" Type="http://schemas.openxmlformats.org/officeDocument/2006/relationships/hyperlink" Target="https://www.3gpp.org/ftp/TSG_RAN/WG5_Test_ex-T1/TTCN/TTCN_CRs/2024/Docs/R5s240420.zip" TargetMode="External"/><Relationship Id="rId85" Type="http://schemas.openxmlformats.org/officeDocument/2006/relationships/hyperlink" Target="https://www.3gpp.org/ftp/TSG_RAN/WG5_Test_ex-T1/TTCN/TTCN_CRs/2025/Docs/R5s250016.zip" TargetMode="External"/><Relationship Id="rId3" Type="http://schemas.openxmlformats.org/officeDocument/2006/relationships/styles" Target="styles.xml"/><Relationship Id="rId12" Type="http://schemas.openxmlformats.org/officeDocument/2006/relationships/hyperlink" Target="http://www.w3.org/TR/xmldsig-core/" TargetMode="External"/><Relationship Id="rId17" Type="http://schemas.openxmlformats.org/officeDocument/2006/relationships/image" Target="media/image4.png"/><Relationship Id="rId25" Type="http://schemas.openxmlformats.org/officeDocument/2006/relationships/hyperlink" Target="https://www.3gpp.org/ftp/TSG_RAN/WG5_Test_ex-T1/TTCN/TTCN_CRs/2021/Docs/R5s211178.zip" TargetMode="External"/><Relationship Id="rId33" Type="http://schemas.openxmlformats.org/officeDocument/2006/relationships/hyperlink" Target="https://www.3gpp.org/ftp/TSG_RAN/WG5_Test_ex-T1/TTCN/TTCN_CRs/2021/Docs/R5s211373.zip" TargetMode="External"/><Relationship Id="rId38" Type="http://schemas.openxmlformats.org/officeDocument/2006/relationships/hyperlink" Target="https://www.3gpp.org/ftp/TSG_RAN/WG5_Test_ex-T1/TTCN/TTCN_CRs/2021/Docs/R5s211617.zip" TargetMode="External"/><Relationship Id="rId46" Type="http://schemas.openxmlformats.org/officeDocument/2006/relationships/hyperlink" Target="https://www.3gpp.org/ftp/TSG_RAN/WG5_Test_ex-T1/TTCN/TTCN_CRs/2021/Docs/R5s211631.zip" TargetMode="External"/><Relationship Id="rId59" Type="http://schemas.openxmlformats.org/officeDocument/2006/relationships/hyperlink" Target="https://www.3gpp.org/ftp/TSG_RAN/WG5_Test_ex-T1/TTCN/TTCN_CRs/2022/Docs/R5s220141.zip" TargetMode="External"/><Relationship Id="rId67" Type="http://schemas.openxmlformats.org/officeDocument/2006/relationships/hyperlink" Target="https://www.3gpp.org/ftp/TSG_RAN/WG5_Test_ex-T1/TTCN/TTCN_CRs/2022/Docs/R5s220994.zip" TargetMode="External"/><Relationship Id="rId20" Type="http://schemas.openxmlformats.org/officeDocument/2006/relationships/hyperlink" Target="https://www.w3.org/TR/xmlenc-core1/" TargetMode="External"/><Relationship Id="rId41" Type="http://schemas.openxmlformats.org/officeDocument/2006/relationships/hyperlink" Target="https://www.3gpp.org/ftp/TSG_RAN/WG5_Test_ex-T1/TTCN/TTCN_CRs/2021/Docs/R5s211620.zip" TargetMode="External"/><Relationship Id="rId54" Type="http://schemas.openxmlformats.org/officeDocument/2006/relationships/hyperlink" Target="https://www.3gpp.org/ftp/TSG_RAN/WG5_Test_ex-T1/TTCN/TTCN_CRs/2022/Docs/R5s220131.zip" TargetMode="External"/><Relationship Id="rId62" Type="http://schemas.openxmlformats.org/officeDocument/2006/relationships/hyperlink" Target="https://www.3gpp.org/ftp/TSG_RAN/WG5_Test_ex-T1/TTCN/TTCN_CRs/2022/Docs/R5s220346.zip" TargetMode="External"/><Relationship Id="rId70" Type="http://schemas.openxmlformats.org/officeDocument/2006/relationships/hyperlink" Target="https://www.3gpp.org/ftp/TSG_RAN/WG5_Test_ex-T1/TTCN/TTCN_CRs/2022/Docs/R5s221283.zip" TargetMode="External"/><Relationship Id="rId75" Type="http://schemas.openxmlformats.org/officeDocument/2006/relationships/hyperlink" Target="https://www.3gpp.org/ftp/TSG_RAN/WG5_Test_ex-T1/TTCN/TTCN_CRs/2022/Docs/R5s221241.zip" TargetMode="External"/><Relationship Id="rId83" Type="http://schemas.openxmlformats.org/officeDocument/2006/relationships/hyperlink" Target="https://www.3gpp.org/ftp/TSG_RAN/WG5_Test_ex-T1/TTCN/TTCN_CRs/2024/Docs/R5s240640.zip" TargetMode="External"/><Relationship Id="rId88" Type="http://schemas.openxmlformats.org/officeDocument/2006/relationships/hyperlink" Target="https://www.3gpp.org/ftp/TSG_RAN/WG5_Test_ex-T1/TTCN/TTCN_CRs/2025/Docs/R5s250079.zip" TargetMode="Externa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w3.org/TR/xmldsig-core/" TargetMode="External"/><Relationship Id="rId23" Type="http://schemas.openxmlformats.org/officeDocument/2006/relationships/hyperlink" Target="https://www.3gpp.org/ftp/TSG_RAN/WG5_Test_ex-T1/TTCN/TTCN_CRs/2021/Docs/R5s210897.zip" TargetMode="External"/><Relationship Id="rId28" Type="http://schemas.openxmlformats.org/officeDocument/2006/relationships/hyperlink" Target="https://www.3gpp.org/ftp/TSG_RAN/WG5_Test_ex-T1/TTCN/TTCN_CRs/2021/Docs/R5s211363.zip" TargetMode="External"/><Relationship Id="rId36" Type="http://schemas.openxmlformats.org/officeDocument/2006/relationships/hyperlink" Target="https://www.3gpp.org/ftp/TSG_RAN/WG5_Test_ex-T1/TTCN/TTCN_CRs/2021/Docs/R5s211463.zip" TargetMode="External"/><Relationship Id="rId49" Type="http://schemas.openxmlformats.org/officeDocument/2006/relationships/hyperlink" Target="https://www.3gpp.org/ftp/TSG_RAN/WG5_Test_ex-T1/TTCN/TTCN_CRs/2021/Docs/R5s211634.zip" TargetMode="External"/><Relationship Id="rId57" Type="http://schemas.openxmlformats.org/officeDocument/2006/relationships/hyperlink" Target="https://www.3gpp.org/ftp/TSG_RAN/WG5_Test_ex-T1/TTCN/TTCN_CRs/2022/Docs/R5s220137.zip" TargetMode="External"/><Relationship Id="rId10" Type="http://schemas.openxmlformats.org/officeDocument/2006/relationships/image" Target="media/image2.png"/><Relationship Id="rId31" Type="http://schemas.openxmlformats.org/officeDocument/2006/relationships/hyperlink" Target="https://www.3gpp.org/ftp/TSG_RAN/WG5_Test_ex-T1/TTCN/TTCN_CRs/2021/Docs/R5s211369.zip" TargetMode="External"/><Relationship Id="rId44" Type="http://schemas.openxmlformats.org/officeDocument/2006/relationships/hyperlink" Target="https://www.3gpp.org/ftp/TSG_RAN/WG5_Test_ex-T1/TTCN/TTCN_CRs/2021/Docs/R5s211629.zip" TargetMode="External"/><Relationship Id="rId52" Type="http://schemas.openxmlformats.org/officeDocument/2006/relationships/hyperlink" Target="https://www.3gpp.org/ftp/TSG_RAN/WG5_Test_ex-T1/TTCN/TTCN_CRs/2021/Docs/R5s211695.zip" TargetMode="External"/><Relationship Id="rId60" Type="http://schemas.openxmlformats.org/officeDocument/2006/relationships/hyperlink" Target="https://www.3gpp.org/ftp/TSG_RAN/WG5_Test_ex-T1/TTCN/TTCN_CRs/2022/Docs/R5s220143.zip" TargetMode="External"/><Relationship Id="rId65" Type="http://schemas.openxmlformats.org/officeDocument/2006/relationships/hyperlink" Target="https://www.3gpp.org/ftp/TSG_RAN/WG5_Test_ex-T1/TTCN/TTCN_CRs/2022/Docs/R5s220869.zip" TargetMode="External"/><Relationship Id="rId73" Type="http://schemas.openxmlformats.org/officeDocument/2006/relationships/hyperlink" Target="https://www.3gpp.org/ftp/TSG_RAN/WG5_Test_ex-T1/TTCN/TTCN_CRs/2022/Docs/R5s221286.zip" TargetMode="External"/><Relationship Id="rId78" Type="http://schemas.openxmlformats.org/officeDocument/2006/relationships/hyperlink" Target="https://www.3gpp.org/ftp/TSG_RAN/WG5_Test_ex-T1/TTCN/TTCN_CRs/2024/Docs/R5s240332.zip" TargetMode="External"/><Relationship Id="rId81" Type="http://schemas.openxmlformats.org/officeDocument/2006/relationships/hyperlink" Target="https://www.3gpp.org/ftp/TSG_RAN/WG5_Test_ex-T1/TTCN/TTCN_CRs/2024/Docs/R5s240492.zip" TargetMode="External"/><Relationship Id="rId86" Type="http://schemas.openxmlformats.org/officeDocument/2006/relationships/hyperlink" Target="https://www.3gpp.org/ftp/TSG_RAN/WG5_Test_ex-T1/TTCN/TTCN_CRs/2025/Docs/R5s250023.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63</Pages>
  <Words>19238</Words>
  <Characters>109658</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128639</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0148</cp:lastModifiedBy>
  <cp:revision>15</cp:revision>
  <dcterms:created xsi:type="dcterms:W3CDTF">2024-09-22T16:30:00Z</dcterms:created>
  <dcterms:modified xsi:type="dcterms:W3CDTF">2025-03-31T18:07:00Z</dcterms:modified>
</cp:coreProperties>
</file>