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31DF8" w:rsidRPr="00C6761E" w14:paraId="6DBA301A" w14:textId="77777777" w:rsidTr="00BD6F17">
        <w:tc>
          <w:tcPr>
            <w:tcW w:w="10423" w:type="dxa"/>
            <w:gridSpan w:val="2"/>
            <w:shd w:val="clear" w:color="auto" w:fill="auto"/>
          </w:tcPr>
          <w:p w14:paraId="21379E22" w14:textId="19B9AACC" w:rsidR="00B31DF8" w:rsidRPr="00C6761E" w:rsidRDefault="00B31DF8" w:rsidP="00BD6F17">
            <w:pPr>
              <w:pStyle w:val="ZA"/>
              <w:framePr w:w="0" w:hRule="auto" w:wrap="auto" w:vAnchor="margin" w:hAnchor="text" w:yAlign="inline"/>
            </w:pPr>
            <w:r w:rsidRPr="00C6761E">
              <w:rPr>
                <w:sz w:val="64"/>
              </w:rPr>
              <w:t xml:space="preserve">3GPP </w:t>
            </w:r>
            <w:bookmarkStart w:id="0" w:name="specType1"/>
            <w:r w:rsidRPr="00C6761E">
              <w:rPr>
                <w:sz w:val="64"/>
              </w:rPr>
              <w:t>TS</w:t>
            </w:r>
            <w:bookmarkEnd w:id="0"/>
            <w:r w:rsidRPr="00C6761E">
              <w:rPr>
                <w:sz w:val="64"/>
              </w:rPr>
              <w:t xml:space="preserve"> </w:t>
            </w:r>
            <w:bookmarkStart w:id="1" w:name="specNumber"/>
            <w:r w:rsidRPr="00C6761E">
              <w:rPr>
                <w:sz w:val="64"/>
              </w:rPr>
              <w:t>24.554</w:t>
            </w:r>
            <w:bookmarkEnd w:id="1"/>
            <w:r w:rsidRPr="00C6761E">
              <w:rPr>
                <w:sz w:val="64"/>
              </w:rPr>
              <w:t xml:space="preserve"> </w:t>
            </w:r>
            <w:bookmarkStart w:id="2" w:name="specVersion"/>
            <w:r w:rsidRPr="00C6761E">
              <w:t>V</w:t>
            </w:r>
            <w:r>
              <w:t>18.</w:t>
            </w:r>
            <w:r>
              <w:t>8</w:t>
            </w:r>
            <w:r>
              <w:t>.0</w:t>
            </w:r>
            <w:bookmarkEnd w:id="2"/>
            <w:r w:rsidRPr="00C6761E">
              <w:t xml:space="preserve"> </w:t>
            </w:r>
            <w:r w:rsidRPr="00C6761E">
              <w:rPr>
                <w:sz w:val="32"/>
              </w:rPr>
              <w:t>(</w:t>
            </w:r>
            <w:bookmarkStart w:id="3" w:name="issueDate"/>
            <w:r>
              <w:rPr>
                <w:sz w:val="32"/>
              </w:rPr>
              <w:t>2025</w:t>
            </w:r>
            <w:r>
              <w:rPr>
                <w:sz w:val="32"/>
              </w:rPr>
              <w:t>-</w:t>
            </w:r>
            <w:bookmarkEnd w:id="3"/>
            <w:r>
              <w:rPr>
                <w:sz w:val="32"/>
              </w:rPr>
              <w:t>03</w:t>
            </w:r>
            <w:r w:rsidRPr="00C6761E">
              <w:rPr>
                <w:sz w:val="32"/>
              </w:rPr>
              <w:t>)</w:t>
            </w:r>
          </w:p>
        </w:tc>
      </w:tr>
      <w:tr w:rsidR="00B31DF8" w:rsidRPr="00C6761E" w14:paraId="27A17FF3" w14:textId="77777777" w:rsidTr="00BD6F17">
        <w:trPr>
          <w:trHeight w:hRule="exact" w:val="1134"/>
        </w:trPr>
        <w:tc>
          <w:tcPr>
            <w:tcW w:w="10423" w:type="dxa"/>
            <w:gridSpan w:val="2"/>
            <w:shd w:val="clear" w:color="auto" w:fill="auto"/>
          </w:tcPr>
          <w:p w14:paraId="1AD446AA" w14:textId="77777777" w:rsidR="00B31DF8" w:rsidRPr="00C6761E" w:rsidRDefault="00B31DF8" w:rsidP="00BD6F17">
            <w:pPr>
              <w:pStyle w:val="ZB"/>
              <w:framePr w:w="0" w:hRule="auto" w:wrap="auto" w:vAnchor="margin" w:hAnchor="text" w:yAlign="inline"/>
            </w:pPr>
            <w:r w:rsidRPr="00C6761E">
              <w:t xml:space="preserve">Technical </w:t>
            </w:r>
            <w:bookmarkStart w:id="4" w:name="spectype2"/>
            <w:r w:rsidRPr="00C6761E">
              <w:t>Specification</w:t>
            </w:r>
            <w:bookmarkEnd w:id="4"/>
          </w:p>
          <w:p w14:paraId="5CA7ACEA" w14:textId="77777777" w:rsidR="00B31DF8" w:rsidRPr="00C6761E" w:rsidRDefault="00B31DF8" w:rsidP="00BD6F17"/>
        </w:tc>
      </w:tr>
      <w:tr w:rsidR="00C33F68" w:rsidRPr="00C6761E" w14:paraId="6611DB87" w14:textId="77777777" w:rsidTr="005E4BB2">
        <w:trPr>
          <w:trHeight w:hRule="exact" w:val="3686"/>
        </w:trPr>
        <w:tc>
          <w:tcPr>
            <w:tcW w:w="10423" w:type="dxa"/>
            <w:gridSpan w:val="2"/>
            <w:shd w:val="clear" w:color="auto" w:fill="auto"/>
          </w:tcPr>
          <w:p w14:paraId="0B022DDA" w14:textId="77777777" w:rsidR="004F0988" w:rsidRPr="00C6761E" w:rsidRDefault="004F0988" w:rsidP="00133525">
            <w:pPr>
              <w:pStyle w:val="ZT"/>
              <w:framePr w:wrap="auto" w:hAnchor="text" w:yAlign="inline"/>
            </w:pPr>
            <w:bookmarkStart w:id="5" w:name="page1"/>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1D4C63F7"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126CCF" w:rsidRPr="00C6761E">
              <w:rPr>
                <w:rStyle w:val="ZGSM"/>
              </w:rPr>
              <w:t>8</w:t>
            </w:r>
            <w:bookmarkEnd w:id="7"/>
            <w:r w:rsidRPr="00C6761E">
              <w:t>)</w:t>
            </w:r>
          </w:p>
        </w:tc>
      </w:tr>
      <w:tr w:rsidR="00C33F68" w:rsidRPr="00C6761E" w14:paraId="178E3EE3" w14:textId="77777777" w:rsidTr="005E4BB2">
        <w:tc>
          <w:tcPr>
            <w:tcW w:w="10423" w:type="dxa"/>
            <w:gridSpan w:val="2"/>
            <w:shd w:val="clear" w:color="auto" w:fill="auto"/>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shd w:val="clear" w:color="auto" w:fill="auto"/>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shd w:val="clear" w:color="auto" w:fill="auto"/>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shd w:val="clear" w:color="auto" w:fill="auto"/>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5"/>
    </w:tbl>
    <w:p w14:paraId="70EBA93C" w14:textId="77777777" w:rsidR="00080512" w:rsidRPr="00C6761E" w:rsidRDefault="00080512">
      <w:pPr>
        <w:sectPr w:rsidR="00080512" w:rsidRPr="00C6761E" w:rsidSect="001350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shd w:val="clear" w:color="auto" w:fill="auto"/>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shd w:val="clear" w:color="auto" w:fill="auto"/>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shd w:val="clear" w:color="auto" w:fill="auto"/>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5965E37F" w:rsidR="00E16509" w:rsidRPr="00C6761E" w:rsidRDefault="00E16509" w:rsidP="00133525">
            <w:pPr>
              <w:pStyle w:val="FP"/>
              <w:jc w:val="center"/>
              <w:rPr>
                <w:noProof/>
                <w:sz w:val="18"/>
              </w:rPr>
            </w:pPr>
            <w:r w:rsidRPr="00C6761E">
              <w:rPr>
                <w:noProof/>
                <w:sz w:val="18"/>
              </w:rPr>
              <w:t xml:space="preserve">© </w:t>
            </w:r>
            <w:r w:rsidR="00D547BC" w:rsidRPr="00C6761E">
              <w:rPr>
                <w:noProof/>
                <w:sz w:val="18"/>
              </w:rPr>
              <w:t>202</w:t>
            </w:r>
            <w:r w:rsidR="00D547BC">
              <w:rPr>
                <w:noProof/>
                <w:sz w:val="18"/>
              </w:rPr>
              <w:t>5</w:t>
            </w:r>
            <w:r w:rsidRPr="00C6761E">
              <w:rPr>
                <w:noProof/>
                <w:sz w:val="18"/>
              </w:rPr>
              <w:t>, 3GPP Organizational Partners (ARIB, ATIS, CCSA, ETSI, TSDSI, TTA, TTC).</w:t>
            </w:r>
            <w:bookmarkStart w:id="13" w:name="copyrightaddon"/>
            <w:bookmarkEnd w:id="13"/>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4" w:name="tableOfContents"/>
      <w:bookmarkEnd w:id="14"/>
      <w:r w:rsidRPr="00C6761E">
        <w:lastRenderedPageBreak/>
        <w:t>Contents</w:t>
      </w:r>
    </w:p>
    <w:p w14:paraId="36B53C06" w14:textId="046384D1" w:rsidR="002E2957" w:rsidRDefault="004D3578">
      <w:pPr>
        <w:pStyle w:val="TOC1"/>
        <w:rPr>
          <w:rFonts w:asciiTheme="minorHAnsi" w:eastAsiaTheme="minorEastAsia" w:hAnsiTheme="minorHAnsi" w:cstheme="minorBidi"/>
          <w:noProof/>
          <w:kern w:val="2"/>
          <w:sz w:val="24"/>
          <w:szCs w:val="24"/>
          <w:lang w:eastAsia="en-GB"/>
          <w14:ligatures w14:val="standardContextual"/>
        </w:rPr>
      </w:pPr>
      <w:r w:rsidRPr="00C6761E">
        <w:fldChar w:fldCharType="begin" w:fldLock="1"/>
      </w:r>
      <w:r w:rsidRPr="00C6761E">
        <w:instrText xml:space="preserve"> TOC \o "1-9" </w:instrText>
      </w:r>
      <w:r w:rsidRPr="00C6761E">
        <w:fldChar w:fldCharType="separate"/>
      </w:r>
      <w:r w:rsidR="002E2957">
        <w:rPr>
          <w:noProof/>
        </w:rPr>
        <w:t>Foreword</w:t>
      </w:r>
      <w:r w:rsidR="002E2957">
        <w:rPr>
          <w:noProof/>
        </w:rPr>
        <w:tab/>
      </w:r>
      <w:r w:rsidR="002E2957">
        <w:rPr>
          <w:noProof/>
        </w:rPr>
        <w:fldChar w:fldCharType="begin" w:fldLock="1"/>
      </w:r>
      <w:r w:rsidR="002E2957">
        <w:rPr>
          <w:noProof/>
        </w:rPr>
        <w:instrText xml:space="preserve"> PAGEREF _Toc193394408 \h </w:instrText>
      </w:r>
      <w:r w:rsidR="002E2957">
        <w:rPr>
          <w:noProof/>
        </w:rPr>
      </w:r>
      <w:r w:rsidR="002E2957">
        <w:rPr>
          <w:noProof/>
        </w:rPr>
        <w:fldChar w:fldCharType="separate"/>
      </w:r>
      <w:r w:rsidR="002E2957">
        <w:rPr>
          <w:noProof/>
        </w:rPr>
        <w:t>22</w:t>
      </w:r>
      <w:r w:rsidR="002E2957">
        <w:rPr>
          <w:noProof/>
        </w:rPr>
        <w:fldChar w:fldCharType="end"/>
      </w:r>
    </w:p>
    <w:p w14:paraId="61CC741D" w14:textId="60AFC108"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_Toc193394409 \h </w:instrText>
      </w:r>
      <w:r>
        <w:rPr>
          <w:noProof/>
        </w:rPr>
      </w:r>
      <w:r>
        <w:rPr>
          <w:noProof/>
        </w:rPr>
        <w:fldChar w:fldCharType="separate"/>
      </w:r>
      <w:r>
        <w:rPr>
          <w:noProof/>
        </w:rPr>
        <w:t>24</w:t>
      </w:r>
      <w:r>
        <w:rPr>
          <w:noProof/>
        </w:rPr>
        <w:fldChar w:fldCharType="end"/>
      </w:r>
    </w:p>
    <w:p w14:paraId="7B8F76BD" w14:textId="447F3F88"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_Toc193394410 \h </w:instrText>
      </w:r>
      <w:r>
        <w:rPr>
          <w:noProof/>
        </w:rPr>
      </w:r>
      <w:r>
        <w:rPr>
          <w:noProof/>
        </w:rPr>
        <w:fldChar w:fldCharType="separate"/>
      </w:r>
      <w:r>
        <w:rPr>
          <w:noProof/>
        </w:rPr>
        <w:t>24</w:t>
      </w:r>
      <w:r>
        <w:rPr>
          <w:noProof/>
        </w:rPr>
        <w:fldChar w:fldCharType="end"/>
      </w:r>
    </w:p>
    <w:p w14:paraId="49CB3AAE" w14:textId="7E7275BA"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_Toc193394411 \h </w:instrText>
      </w:r>
      <w:r>
        <w:rPr>
          <w:noProof/>
        </w:rPr>
      </w:r>
      <w:r>
        <w:rPr>
          <w:noProof/>
        </w:rPr>
        <w:fldChar w:fldCharType="separate"/>
      </w:r>
      <w:r>
        <w:rPr>
          <w:noProof/>
        </w:rPr>
        <w:t>26</w:t>
      </w:r>
      <w:r>
        <w:rPr>
          <w:noProof/>
        </w:rPr>
        <w:fldChar w:fldCharType="end"/>
      </w:r>
    </w:p>
    <w:p w14:paraId="1496EF2B" w14:textId="4A42B91D"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_Toc193394412 \h </w:instrText>
      </w:r>
      <w:r>
        <w:rPr>
          <w:noProof/>
        </w:rPr>
      </w:r>
      <w:r>
        <w:rPr>
          <w:noProof/>
        </w:rPr>
        <w:fldChar w:fldCharType="separate"/>
      </w:r>
      <w:r>
        <w:rPr>
          <w:noProof/>
        </w:rPr>
        <w:t>26</w:t>
      </w:r>
      <w:r>
        <w:rPr>
          <w:noProof/>
        </w:rPr>
        <w:fldChar w:fldCharType="end"/>
      </w:r>
    </w:p>
    <w:p w14:paraId="7D6202CF" w14:textId="60F968E4"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_Toc193394413 \h </w:instrText>
      </w:r>
      <w:r>
        <w:rPr>
          <w:noProof/>
        </w:rPr>
      </w:r>
      <w:r>
        <w:rPr>
          <w:noProof/>
        </w:rPr>
        <w:fldChar w:fldCharType="separate"/>
      </w:r>
      <w:r>
        <w:rPr>
          <w:noProof/>
        </w:rPr>
        <w:t>28</w:t>
      </w:r>
      <w:r>
        <w:rPr>
          <w:noProof/>
        </w:rPr>
        <w:fldChar w:fldCharType="end"/>
      </w:r>
    </w:p>
    <w:p w14:paraId="3412B643" w14:textId="0508F842"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_Toc193394414 \h </w:instrText>
      </w:r>
      <w:r>
        <w:rPr>
          <w:noProof/>
        </w:rPr>
      </w:r>
      <w:r>
        <w:rPr>
          <w:noProof/>
        </w:rPr>
        <w:fldChar w:fldCharType="separate"/>
      </w:r>
      <w:r>
        <w:rPr>
          <w:noProof/>
        </w:rPr>
        <w:t>28</w:t>
      </w:r>
      <w:r>
        <w:rPr>
          <w:noProof/>
        </w:rPr>
        <w:fldChar w:fldCharType="end"/>
      </w:r>
    </w:p>
    <w:p w14:paraId="4CE6F3F1" w14:textId="6942A874"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_Toc193394415 \h </w:instrText>
      </w:r>
      <w:r>
        <w:rPr>
          <w:noProof/>
        </w:rPr>
      </w:r>
      <w:r>
        <w:rPr>
          <w:noProof/>
        </w:rPr>
        <w:fldChar w:fldCharType="separate"/>
      </w:r>
      <w:r>
        <w:rPr>
          <w:noProof/>
        </w:rPr>
        <w:t>28</w:t>
      </w:r>
      <w:r>
        <w:rPr>
          <w:noProof/>
        </w:rPr>
        <w:fldChar w:fldCharType="end"/>
      </w:r>
    </w:p>
    <w:p w14:paraId="532948F4" w14:textId="3310AA6A"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_Toc193394416 \h </w:instrText>
      </w:r>
      <w:r>
        <w:rPr>
          <w:noProof/>
        </w:rPr>
      </w:r>
      <w:r>
        <w:rPr>
          <w:noProof/>
        </w:rPr>
        <w:fldChar w:fldCharType="separate"/>
      </w:r>
      <w:r>
        <w:rPr>
          <w:noProof/>
        </w:rPr>
        <w:t>29</w:t>
      </w:r>
      <w:r>
        <w:rPr>
          <w:noProof/>
        </w:rPr>
        <w:fldChar w:fldCharType="end"/>
      </w:r>
    </w:p>
    <w:p w14:paraId="71E0A1C3" w14:textId="4DD528F8"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_Toc193394417 \h </w:instrText>
      </w:r>
      <w:r>
        <w:rPr>
          <w:noProof/>
        </w:rPr>
      </w:r>
      <w:r>
        <w:rPr>
          <w:noProof/>
        </w:rPr>
        <w:fldChar w:fldCharType="separate"/>
      </w:r>
      <w:r>
        <w:rPr>
          <w:noProof/>
        </w:rPr>
        <w:t>29</w:t>
      </w:r>
      <w:r>
        <w:rPr>
          <w:noProof/>
        </w:rPr>
        <w:fldChar w:fldCharType="end"/>
      </w:r>
    </w:p>
    <w:p w14:paraId="51AAAFF9" w14:textId="4B6F7377"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_Toc193394418 \h </w:instrText>
      </w:r>
      <w:r>
        <w:rPr>
          <w:noProof/>
        </w:rPr>
      </w:r>
      <w:r>
        <w:rPr>
          <w:noProof/>
        </w:rPr>
        <w:fldChar w:fldCharType="separate"/>
      </w:r>
      <w:r>
        <w:rPr>
          <w:noProof/>
        </w:rPr>
        <w:t>29</w:t>
      </w:r>
      <w:r>
        <w:rPr>
          <w:noProof/>
        </w:rPr>
        <w:fldChar w:fldCharType="end"/>
      </w:r>
    </w:p>
    <w:p w14:paraId="1C2DC04C" w14:textId="1E7F56A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_Toc193394419 \h </w:instrText>
      </w:r>
      <w:r>
        <w:rPr>
          <w:noProof/>
        </w:rPr>
      </w:r>
      <w:r>
        <w:rPr>
          <w:noProof/>
        </w:rPr>
        <w:fldChar w:fldCharType="separate"/>
      </w:r>
      <w:r>
        <w:rPr>
          <w:noProof/>
        </w:rPr>
        <w:t>29</w:t>
      </w:r>
      <w:r>
        <w:rPr>
          <w:noProof/>
        </w:rPr>
        <w:fldChar w:fldCharType="end"/>
      </w:r>
    </w:p>
    <w:p w14:paraId="2236D91C" w14:textId="7DE5901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_Toc193394420 \h </w:instrText>
      </w:r>
      <w:r>
        <w:rPr>
          <w:noProof/>
        </w:rPr>
      </w:r>
      <w:r>
        <w:rPr>
          <w:noProof/>
        </w:rPr>
        <w:fldChar w:fldCharType="separate"/>
      </w:r>
      <w:r>
        <w:rPr>
          <w:noProof/>
        </w:rPr>
        <w:t>29</w:t>
      </w:r>
      <w:r>
        <w:rPr>
          <w:noProof/>
        </w:rPr>
        <w:fldChar w:fldCharType="end"/>
      </w:r>
    </w:p>
    <w:p w14:paraId="2D33D52C" w14:textId="30977E9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_Toc193394421 \h </w:instrText>
      </w:r>
      <w:r>
        <w:rPr>
          <w:noProof/>
        </w:rPr>
      </w:r>
      <w:r>
        <w:rPr>
          <w:noProof/>
        </w:rPr>
        <w:fldChar w:fldCharType="separate"/>
      </w:r>
      <w:r>
        <w:rPr>
          <w:noProof/>
        </w:rPr>
        <w:t>30</w:t>
      </w:r>
      <w:r>
        <w:rPr>
          <w:noProof/>
        </w:rPr>
        <w:fldChar w:fldCharType="end"/>
      </w:r>
    </w:p>
    <w:p w14:paraId="3885D632" w14:textId="6605952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_Toc193394422 \h </w:instrText>
      </w:r>
      <w:r>
        <w:rPr>
          <w:noProof/>
        </w:rPr>
      </w:r>
      <w:r>
        <w:rPr>
          <w:noProof/>
        </w:rPr>
        <w:fldChar w:fldCharType="separate"/>
      </w:r>
      <w:r>
        <w:rPr>
          <w:noProof/>
        </w:rPr>
        <w:t>31</w:t>
      </w:r>
      <w:r>
        <w:rPr>
          <w:noProof/>
        </w:rPr>
        <w:fldChar w:fldCharType="end"/>
      </w:r>
    </w:p>
    <w:p w14:paraId="01771482" w14:textId="219BAAE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_Toc193394423 \h </w:instrText>
      </w:r>
      <w:r>
        <w:rPr>
          <w:noProof/>
        </w:rPr>
      </w:r>
      <w:r>
        <w:rPr>
          <w:noProof/>
        </w:rPr>
        <w:fldChar w:fldCharType="separate"/>
      </w:r>
      <w:r>
        <w:rPr>
          <w:noProof/>
        </w:rPr>
        <w:t>33</w:t>
      </w:r>
      <w:r>
        <w:rPr>
          <w:noProof/>
        </w:rPr>
        <w:fldChar w:fldCharType="end"/>
      </w:r>
    </w:p>
    <w:p w14:paraId="505A789F" w14:textId="16C84BD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_Toc193394424 \h </w:instrText>
      </w:r>
      <w:r>
        <w:rPr>
          <w:noProof/>
        </w:rPr>
      </w:r>
      <w:r>
        <w:rPr>
          <w:noProof/>
        </w:rPr>
        <w:fldChar w:fldCharType="separate"/>
      </w:r>
      <w:r>
        <w:rPr>
          <w:noProof/>
        </w:rPr>
        <w:t>36</w:t>
      </w:r>
      <w:r>
        <w:rPr>
          <w:noProof/>
        </w:rPr>
        <w:fldChar w:fldCharType="end"/>
      </w:r>
    </w:p>
    <w:p w14:paraId="39D24AD9" w14:textId="2E9DBB44"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_Toc193394425 \h </w:instrText>
      </w:r>
      <w:r>
        <w:rPr>
          <w:noProof/>
        </w:rPr>
      </w:r>
      <w:r>
        <w:rPr>
          <w:noProof/>
        </w:rPr>
        <w:fldChar w:fldCharType="separate"/>
      </w:r>
      <w:r>
        <w:rPr>
          <w:noProof/>
        </w:rPr>
        <w:t>39</w:t>
      </w:r>
      <w:r>
        <w:rPr>
          <w:noProof/>
        </w:rPr>
        <w:fldChar w:fldCharType="end"/>
      </w:r>
    </w:p>
    <w:p w14:paraId="538E3907" w14:textId="4B875D8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_Toc193394426 \h </w:instrText>
      </w:r>
      <w:r>
        <w:rPr>
          <w:noProof/>
        </w:rPr>
      </w:r>
      <w:r>
        <w:rPr>
          <w:noProof/>
        </w:rPr>
        <w:fldChar w:fldCharType="separate"/>
      </w:r>
      <w:r>
        <w:rPr>
          <w:noProof/>
        </w:rPr>
        <w:t>39</w:t>
      </w:r>
      <w:r>
        <w:rPr>
          <w:noProof/>
        </w:rPr>
        <w:fldChar w:fldCharType="end"/>
      </w:r>
    </w:p>
    <w:p w14:paraId="122EA55A" w14:textId="74CD5BD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UE-requested ProSeP provisioning procedure</w:t>
      </w:r>
      <w:r>
        <w:rPr>
          <w:noProof/>
        </w:rPr>
        <w:tab/>
      </w:r>
      <w:r>
        <w:rPr>
          <w:noProof/>
        </w:rPr>
        <w:fldChar w:fldCharType="begin" w:fldLock="1"/>
      </w:r>
      <w:r>
        <w:rPr>
          <w:noProof/>
        </w:rPr>
        <w:instrText xml:space="preserve"> PAGEREF _Toc193394427 \h </w:instrText>
      </w:r>
      <w:r>
        <w:rPr>
          <w:noProof/>
        </w:rPr>
      </w:r>
      <w:r>
        <w:rPr>
          <w:noProof/>
        </w:rPr>
        <w:fldChar w:fldCharType="separate"/>
      </w:r>
      <w:r>
        <w:rPr>
          <w:noProof/>
        </w:rPr>
        <w:t>39</w:t>
      </w:r>
      <w:r>
        <w:rPr>
          <w:noProof/>
        </w:rPr>
        <w:fldChar w:fldCharType="end"/>
      </w:r>
    </w:p>
    <w:p w14:paraId="228A1F13" w14:textId="5FABC87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_Toc193394428 \h </w:instrText>
      </w:r>
      <w:r>
        <w:rPr>
          <w:noProof/>
        </w:rPr>
      </w:r>
      <w:r>
        <w:rPr>
          <w:noProof/>
        </w:rPr>
        <w:fldChar w:fldCharType="separate"/>
      </w:r>
      <w:r>
        <w:rPr>
          <w:noProof/>
        </w:rPr>
        <w:t>39</w:t>
      </w:r>
      <w:r>
        <w:rPr>
          <w:noProof/>
        </w:rPr>
        <w:fldChar w:fldCharType="end"/>
      </w:r>
    </w:p>
    <w:p w14:paraId="27D6EA47" w14:textId="3500D03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_Toc193394429 \h </w:instrText>
      </w:r>
      <w:r>
        <w:rPr>
          <w:noProof/>
        </w:rPr>
      </w:r>
      <w:r>
        <w:rPr>
          <w:noProof/>
        </w:rPr>
        <w:fldChar w:fldCharType="separate"/>
      </w:r>
      <w:r>
        <w:rPr>
          <w:noProof/>
        </w:rPr>
        <w:t>40</w:t>
      </w:r>
      <w:r>
        <w:rPr>
          <w:noProof/>
        </w:rPr>
        <w:fldChar w:fldCharType="end"/>
      </w:r>
    </w:p>
    <w:p w14:paraId="7AE67F7B" w14:textId="39FFA2B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_Toc193394430 \h </w:instrText>
      </w:r>
      <w:r>
        <w:rPr>
          <w:noProof/>
        </w:rPr>
      </w:r>
      <w:r>
        <w:rPr>
          <w:noProof/>
        </w:rPr>
        <w:fldChar w:fldCharType="separate"/>
      </w:r>
      <w:r>
        <w:rPr>
          <w:noProof/>
        </w:rPr>
        <w:t>40</w:t>
      </w:r>
      <w:r>
        <w:rPr>
          <w:noProof/>
        </w:rPr>
        <w:fldChar w:fldCharType="end"/>
      </w:r>
    </w:p>
    <w:p w14:paraId="77B57BC7" w14:textId="17EC0A6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_Toc193394431 \h </w:instrText>
      </w:r>
      <w:r>
        <w:rPr>
          <w:noProof/>
        </w:rPr>
      </w:r>
      <w:r>
        <w:rPr>
          <w:noProof/>
        </w:rPr>
        <w:fldChar w:fldCharType="separate"/>
      </w:r>
      <w:r>
        <w:rPr>
          <w:noProof/>
        </w:rPr>
        <w:t>41</w:t>
      </w:r>
      <w:r>
        <w:rPr>
          <w:noProof/>
        </w:rPr>
        <w:fldChar w:fldCharType="end"/>
      </w:r>
    </w:p>
    <w:p w14:paraId="085A894B" w14:textId="77F2F79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Abnormal cases on the network side</w:t>
      </w:r>
      <w:r>
        <w:rPr>
          <w:noProof/>
        </w:rPr>
        <w:tab/>
      </w:r>
      <w:r>
        <w:rPr>
          <w:noProof/>
        </w:rPr>
        <w:fldChar w:fldCharType="begin" w:fldLock="1"/>
      </w:r>
      <w:r>
        <w:rPr>
          <w:noProof/>
        </w:rPr>
        <w:instrText xml:space="preserve"> PAGEREF _Toc193394432 \h </w:instrText>
      </w:r>
      <w:r>
        <w:rPr>
          <w:noProof/>
        </w:rPr>
      </w:r>
      <w:r>
        <w:rPr>
          <w:noProof/>
        </w:rPr>
        <w:fldChar w:fldCharType="separate"/>
      </w:r>
      <w:r>
        <w:rPr>
          <w:noProof/>
        </w:rPr>
        <w:t>41</w:t>
      </w:r>
      <w:r>
        <w:rPr>
          <w:noProof/>
        </w:rPr>
        <w:fldChar w:fldCharType="end"/>
      </w:r>
    </w:p>
    <w:p w14:paraId="1451A970" w14:textId="1AA3E8D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Abnormal cases on the UE</w:t>
      </w:r>
      <w:r>
        <w:rPr>
          <w:noProof/>
        </w:rPr>
        <w:tab/>
      </w:r>
      <w:r>
        <w:rPr>
          <w:noProof/>
        </w:rPr>
        <w:fldChar w:fldCharType="begin" w:fldLock="1"/>
      </w:r>
      <w:r>
        <w:rPr>
          <w:noProof/>
        </w:rPr>
        <w:instrText xml:space="preserve"> PAGEREF _Toc193394433 \h </w:instrText>
      </w:r>
      <w:r>
        <w:rPr>
          <w:noProof/>
        </w:rPr>
      </w:r>
      <w:r>
        <w:rPr>
          <w:noProof/>
        </w:rPr>
        <w:fldChar w:fldCharType="separate"/>
      </w:r>
      <w:r>
        <w:rPr>
          <w:noProof/>
        </w:rPr>
        <w:t>41</w:t>
      </w:r>
      <w:r>
        <w:rPr>
          <w:noProof/>
        </w:rPr>
        <w:fldChar w:fldCharType="end"/>
      </w:r>
    </w:p>
    <w:p w14:paraId="1BDDE117" w14:textId="2F7FF4B4"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5G ProSe direct discovery</w:t>
      </w:r>
      <w:r>
        <w:rPr>
          <w:noProof/>
        </w:rPr>
        <w:tab/>
      </w:r>
      <w:r>
        <w:rPr>
          <w:noProof/>
        </w:rPr>
        <w:fldChar w:fldCharType="begin" w:fldLock="1"/>
      </w:r>
      <w:r>
        <w:rPr>
          <w:noProof/>
        </w:rPr>
        <w:instrText xml:space="preserve"> PAGEREF _Toc193394434 \h </w:instrText>
      </w:r>
      <w:r>
        <w:rPr>
          <w:noProof/>
        </w:rPr>
      </w:r>
      <w:r>
        <w:rPr>
          <w:noProof/>
        </w:rPr>
        <w:fldChar w:fldCharType="separate"/>
      </w:r>
      <w:r>
        <w:rPr>
          <w:noProof/>
        </w:rPr>
        <w:t>42</w:t>
      </w:r>
      <w:r>
        <w:rPr>
          <w:noProof/>
        </w:rPr>
        <w:fldChar w:fldCharType="end"/>
      </w:r>
    </w:p>
    <w:p w14:paraId="2A10FA10" w14:textId="4DE566AB"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_Toc193394435 \h </w:instrText>
      </w:r>
      <w:r>
        <w:rPr>
          <w:noProof/>
        </w:rPr>
      </w:r>
      <w:r>
        <w:rPr>
          <w:noProof/>
        </w:rPr>
        <w:fldChar w:fldCharType="separate"/>
      </w:r>
      <w:r>
        <w:rPr>
          <w:noProof/>
        </w:rPr>
        <w:t>42</w:t>
      </w:r>
      <w:r>
        <w:rPr>
          <w:noProof/>
        </w:rPr>
        <w:fldChar w:fldCharType="end"/>
      </w:r>
    </w:p>
    <w:p w14:paraId="6855EEF5" w14:textId="12FE518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_Toc193394436 \h </w:instrText>
      </w:r>
      <w:r>
        <w:rPr>
          <w:noProof/>
        </w:rPr>
      </w:r>
      <w:r>
        <w:rPr>
          <w:noProof/>
        </w:rPr>
        <w:fldChar w:fldCharType="separate"/>
      </w:r>
      <w:r>
        <w:rPr>
          <w:noProof/>
        </w:rPr>
        <w:t>42</w:t>
      </w:r>
      <w:r>
        <w:rPr>
          <w:noProof/>
        </w:rPr>
        <w:fldChar w:fldCharType="end"/>
      </w:r>
    </w:p>
    <w:p w14:paraId="43BD2138" w14:textId="02C61BE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_Toc193394437 \h </w:instrText>
      </w:r>
      <w:r>
        <w:rPr>
          <w:noProof/>
        </w:rPr>
      </w:r>
      <w:r>
        <w:rPr>
          <w:noProof/>
        </w:rPr>
        <w:fldChar w:fldCharType="separate"/>
      </w:r>
      <w:r>
        <w:rPr>
          <w:noProof/>
        </w:rPr>
        <w:t>42</w:t>
      </w:r>
      <w:r>
        <w:rPr>
          <w:noProof/>
        </w:rPr>
        <w:fldChar w:fldCharType="end"/>
      </w:r>
    </w:p>
    <w:p w14:paraId="49B0309E" w14:textId="1E566BA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_Toc193394438 \h </w:instrText>
      </w:r>
      <w:r>
        <w:rPr>
          <w:noProof/>
        </w:rPr>
      </w:r>
      <w:r>
        <w:rPr>
          <w:noProof/>
        </w:rPr>
        <w:fldChar w:fldCharType="separate"/>
      </w:r>
      <w:r>
        <w:rPr>
          <w:noProof/>
        </w:rPr>
        <w:t>42</w:t>
      </w:r>
      <w:r>
        <w:rPr>
          <w:noProof/>
        </w:rPr>
        <w:fldChar w:fldCharType="end"/>
      </w:r>
    </w:p>
    <w:p w14:paraId="0745FDFC" w14:textId="2F175A5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5G DDNMF discovery</w:t>
      </w:r>
      <w:r>
        <w:rPr>
          <w:noProof/>
        </w:rPr>
        <w:tab/>
      </w:r>
      <w:r>
        <w:rPr>
          <w:noProof/>
        </w:rPr>
        <w:fldChar w:fldCharType="begin" w:fldLock="1"/>
      </w:r>
      <w:r>
        <w:rPr>
          <w:noProof/>
        </w:rPr>
        <w:instrText xml:space="preserve"> PAGEREF _Toc193394439 \h </w:instrText>
      </w:r>
      <w:r>
        <w:rPr>
          <w:noProof/>
        </w:rPr>
      </w:r>
      <w:r>
        <w:rPr>
          <w:noProof/>
        </w:rPr>
        <w:fldChar w:fldCharType="separate"/>
      </w:r>
      <w:r>
        <w:rPr>
          <w:noProof/>
        </w:rPr>
        <w:t>42</w:t>
      </w:r>
      <w:r>
        <w:rPr>
          <w:noProof/>
        </w:rPr>
        <w:fldChar w:fldCharType="end"/>
      </w:r>
    </w:p>
    <w:p w14:paraId="232D6532" w14:textId="326E580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_Toc193394440 \h </w:instrText>
      </w:r>
      <w:r>
        <w:rPr>
          <w:noProof/>
        </w:rPr>
      </w:r>
      <w:r>
        <w:rPr>
          <w:noProof/>
        </w:rPr>
        <w:fldChar w:fldCharType="separate"/>
      </w:r>
      <w:r>
        <w:rPr>
          <w:noProof/>
        </w:rPr>
        <w:t>42</w:t>
      </w:r>
      <w:r>
        <w:rPr>
          <w:noProof/>
        </w:rPr>
        <w:fldChar w:fldCharType="end"/>
      </w:r>
    </w:p>
    <w:p w14:paraId="1F8FEEEE" w14:textId="23EAE50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_Toc193394441 \h </w:instrText>
      </w:r>
      <w:r>
        <w:rPr>
          <w:noProof/>
        </w:rPr>
      </w:r>
      <w:r>
        <w:rPr>
          <w:noProof/>
        </w:rPr>
        <w:fldChar w:fldCharType="separate"/>
      </w:r>
      <w:r>
        <w:rPr>
          <w:noProof/>
        </w:rPr>
        <w:t>42</w:t>
      </w:r>
      <w:r>
        <w:rPr>
          <w:noProof/>
        </w:rPr>
        <w:fldChar w:fldCharType="end"/>
      </w:r>
    </w:p>
    <w:p w14:paraId="6FCDEA0A" w14:textId="11EB8DD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HTTP long polling</w:t>
      </w:r>
      <w:r>
        <w:rPr>
          <w:noProof/>
        </w:rPr>
        <w:tab/>
      </w:r>
      <w:r>
        <w:rPr>
          <w:noProof/>
        </w:rPr>
        <w:fldChar w:fldCharType="begin" w:fldLock="1"/>
      </w:r>
      <w:r>
        <w:rPr>
          <w:noProof/>
        </w:rPr>
        <w:instrText xml:space="preserve"> PAGEREF _Toc193394442 \h </w:instrText>
      </w:r>
      <w:r>
        <w:rPr>
          <w:noProof/>
        </w:rPr>
      </w:r>
      <w:r>
        <w:rPr>
          <w:noProof/>
        </w:rPr>
        <w:fldChar w:fldCharType="separate"/>
      </w:r>
      <w:r>
        <w:rPr>
          <w:noProof/>
        </w:rPr>
        <w:t>43</w:t>
      </w:r>
      <w:r>
        <w:rPr>
          <w:noProof/>
        </w:rPr>
        <w:fldChar w:fldCharType="end"/>
      </w:r>
    </w:p>
    <w:p w14:paraId="499869B5" w14:textId="16DE818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OMA Push</w:t>
      </w:r>
      <w:r>
        <w:rPr>
          <w:noProof/>
        </w:rPr>
        <w:tab/>
      </w:r>
      <w:r>
        <w:rPr>
          <w:noProof/>
        </w:rPr>
        <w:fldChar w:fldCharType="begin" w:fldLock="1"/>
      </w:r>
      <w:r>
        <w:rPr>
          <w:noProof/>
        </w:rPr>
        <w:instrText xml:space="preserve"> PAGEREF _Toc193394443 \h </w:instrText>
      </w:r>
      <w:r>
        <w:rPr>
          <w:noProof/>
        </w:rPr>
      </w:r>
      <w:r>
        <w:rPr>
          <w:noProof/>
        </w:rPr>
        <w:fldChar w:fldCharType="separate"/>
      </w:r>
      <w:r>
        <w:rPr>
          <w:noProof/>
        </w:rPr>
        <w:t>43</w:t>
      </w:r>
      <w:r>
        <w:rPr>
          <w:noProof/>
        </w:rPr>
        <w:fldChar w:fldCharType="end"/>
      </w:r>
    </w:p>
    <w:p w14:paraId="771C2A21" w14:textId="1646FD2D"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_Toc193394444 \h </w:instrText>
      </w:r>
      <w:r>
        <w:rPr>
          <w:noProof/>
        </w:rPr>
      </w:r>
      <w:r>
        <w:rPr>
          <w:noProof/>
        </w:rPr>
        <w:fldChar w:fldCharType="separate"/>
      </w:r>
      <w:r>
        <w:rPr>
          <w:noProof/>
        </w:rPr>
        <w:t>43</w:t>
      </w:r>
      <w:r>
        <w:rPr>
          <w:noProof/>
        </w:rPr>
        <w:fldChar w:fldCharType="end"/>
      </w:r>
    </w:p>
    <w:p w14:paraId="0E892AFA" w14:textId="5A699A2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_Toc193394445 \h </w:instrText>
      </w:r>
      <w:r>
        <w:rPr>
          <w:noProof/>
        </w:rPr>
      </w:r>
      <w:r>
        <w:rPr>
          <w:noProof/>
        </w:rPr>
        <w:fldChar w:fldCharType="separate"/>
      </w:r>
      <w:r>
        <w:rPr>
          <w:noProof/>
        </w:rPr>
        <w:t>43</w:t>
      </w:r>
      <w:r>
        <w:rPr>
          <w:noProof/>
        </w:rPr>
        <w:fldChar w:fldCharType="end"/>
      </w:r>
    </w:p>
    <w:p w14:paraId="3F427D61" w14:textId="10B087D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_Toc193394446 \h </w:instrText>
      </w:r>
      <w:r>
        <w:rPr>
          <w:noProof/>
        </w:rPr>
      </w:r>
      <w:r>
        <w:rPr>
          <w:noProof/>
        </w:rPr>
        <w:fldChar w:fldCharType="separate"/>
      </w:r>
      <w:r>
        <w:rPr>
          <w:noProof/>
        </w:rPr>
        <w:t>44</w:t>
      </w:r>
      <w:r>
        <w:rPr>
          <w:noProof/>
        </w:rPr>
        <w:fldChar w:fldCharType="end"/>
      </w:r>
    </w:p>
    <w:p w14:paraId="74D0D3CB" w14:textId="2F5DB31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_Toc193394447 \h </w:instrText>
      </w:r>
      <w:r>
        <w:rPr>
          <w:noProof/>
        </w:rPr>
      </w:r>
      <w:r>
        <w:rPr>
          <w:noProof/>
        </w:rPr>
        <w:fldChar w:fldCharType="separate"/>
      </w:r>
      <w:r>
        <w:rPr>
          <w:noProof/>
        </w:rPr>
        <w:t>44</w:t>
      </w:r>
      <w:r>
        <w:rPr>
          <w:noProof/>
        </w:rPr>
        <w:fldChar w:fldCharType="end"/>
      </w:r>
    </w:p>
    <w:p w14:paraId="0A59FF9F" w14:textId="2A52CFB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_Toc193394448 \h </w:instrText>
      </w:r>
      <w:r>
        <w:rPr>
          <w:noProof/>
        </w:rPr>
      </w:r>
      <w:r>
        <w:rPr>
          <w:noProof/>
        </w:rPr>
        <w:fldChar w:fldCharType="separate"/>
      </w:r>
      <w:r>
        <w:rPr>
          <w:noProof/>
        </w:rPr>
        <w:t>44</w:t>
      </w:r>
      <w:r>
        <w:rPr>
          <w:noProof/>
        </w:rPr>
        <w:fldChar w:fldCharType="end"/>
      </w:r>
    </w:p>
    <w:p w14:paraId="39B02764" w14:textId="479A547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_Toc193394449 \h </w:instrText>
      </w:r>
      <w:r>
        <w:rPr>
          <w:noProof/>
        </w:rPr>
      </w:r>
      <w:r>
        <w:rPr>
          <w:noProof/>
        </w:rPr>
        <w:fldChar w:fldCharType="separate"/>
      </w:r>
      <w:r>
        <w:rPr>
          <w:noProof/>
        </w:rPr>
        <w:t>46</w:t>
      </w:r>
      <w:r>
        <w:rPr>
          <w:noProof/>
        </w:rPr>
        <w:fldChar w:fldCharType="end"/>
      </w:r>
    </w:p>
    <w:p w14:paraId="35E3FCBF" w14:textId="7889D86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_Toc193394450 \h </w:instrText>
      </w:r>
      <w:r>
        <w:rPr>
          <w:noProof/>
        </w:rPr>
      </w:r>
      <w:r>
        <w:rPr>
          <w:noProof/>
        </w:rPr>
        <w:fldChar w:fldCharType="separate"/>
      </w:r>
      <w:r>
        <w:rPr>
          <w:noProof/>
        </w:rPr>
        <w:t>48</w:t>
      </w:r>
      <w:r>
        <w:rPr>
          <w:noProof/>
        </w:rPr>
        <w:fldChar w:fldCharType="end"/>
      </w:r>
    </w:p>
    <w:p w14:paraId="066407ED" w14:textId="6550890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_Toc193394451 \h </w:instrText>
      </w:r>
      <w:r>
        <w:rPr>
          <w:noProof/>
        </w:rPr>
      </w:r>
      <w:r>
        <w:rPr>
          <w:noProof/>
        </w:rPr>
        <w:fldChar w:fldCharType="separate"/>
      </w:r>
      <w:r>
        <w:rPr>
          <w:noProof/>
        </w:rPr>
        <w:t>49</w:t>
      </w:r>
      <w:r>
        <w:rPr>
          <w:noProof/>
        </w:rPr>
        <w:fldChar w:fldCharType="end"/>
      </w:r>
    </w:p>
    <w:p w14:paraId="4690CF16" w14:textId="3E27E59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_Toc193394452 \h </w:instrText>
      </w:r>
      <w:r>
        <w:rPr>
          <w:noProof/>
        </w:rPr>
      </w:r>
      <w:r>
        <w:rPr>
          <w:noProof/>
        </w:rPr>
        <w:fldChar w:fldCharType="separate"/>
      </w:r>
      <w:r>
        <w:rPr>
          <w:noProof/>
        </w:rPr>
        <w:t>50</w:t>
      </w:r>
      <w:r>
        <w:rPr>
          <w:noProof/>
        </w:rPr>
        <w:fldChar w:fldCharType="end"/>
      </w:r>
    </w:p>
    <w:p w14:paraId="3C655D7A" w14:textId="4C88E9B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_Toc193394453 \h </w:instrText>
      </w:r>
      <w:r>
        <w:rPr>
          <w:noProof/>
        </w:rPr>
      </w:r>
      <w:r>
        <w:rPr>
          <w:noProof/>
        </w:rPr>
        <w:fldChar w:fldCharType="separate"/>
      </w:r>
      <w:r>
        <w:rPr>
          <w:noProof/>
        </w:rPr>
        <w:t>50</w:t>
      </w:r>
      <w:r>
        <w:rPr>
          <w:noProof/>
        </w:rPr>
        <w:fldChar w:fldCharType="end"/>
      </w:r>
    </w:p>
    <w:p w14:paraId="17BFED09" w14:textId="37A9A992"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_Toc193394454 \h </w:instrText>
      </w:r>
      <w:r>
        <w:rPr>
          <w:noProof/>
        </w:rPr>
      </w:r>
      <w:r>
        <w:rPr>
          <w:noProof/>
        </w:rPr>
        <w:fldChar w:fldCharType="separate"/>
      </w:r>
      <w:r>
        <w:rPr>
          <w:noProof/>
        </w:rPr>
        <w:t>50</w:t>
      </w:r>
      <w:r>
        <w:rPr>
          <w:noProof/>
        </w:rPr>
        <w:fldChar w:fldCharType="end"/>
      </w:r>
    </w:p>
    <w:p w14:paraId="38F53255" w14:textId="64974B1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_Toc193394455 \h </w:instrText>
      </w:r>
      <w:r>
        <w:rPr>
          <w:noProof/>
        </w:rPr>
      </w:r>
      <w:r>
        <w:rPr>
          <w:noProof/>
        </w:rPr>
        <w:fldChar w:fldCharType="separate"/>
      </w:r>
      <w:r>
        <w:rPr>
          <w:noProof/>
        </w:rPr>
        <w:t>51</w:t>
      </w:r>
      <w:r>
        <w:rPr>
          <w:noProof/>
        </w:rPr>
        <w:fldChar w:fldCharType="end"/>
      </w:r>
    </w:p>
    <w:p w14:paraId="3198CC55" w14:textId="4CBB306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_Toc193394456 \h </w:instrText>
      </w:r>
      <w:r>
        <w:rPr>
          <w:noProof/>
        </w:rPr>
      </w:r>
      <w:r>
        <w:rPr>
          <w:noProof/>
        </w:rPr>
        <w:fldChar w:fldCharType="separate"/>
      </w:r>
      <w:r>
        <w:rPr>
          <w:noProof/>
        </w:rPr>
        <w:t>51</w:t>
      </w:r>
      <w:r>
        <w:rPr>
          <w:noProof/>
        </w:rPr>
        <w:fldChar w:fldCharType="end"/>
      </w:r>
    </w:p>
    <w:p w14:paraId="4DE3B078" w14:textId="5381628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_Toc193394457 \h </w:instrText>
      </w:r>
      <w:r>
        <w:rPr>
          <w:noProof/>
        </w:rPr>
      </w:r>
      <w:r>
        <w:rPr>
          <w:noProof/>
        </w:rPr>
        <w:fldChar w:fldCharType="separate"/>
      </w:r>
      <w:r>
        <w:rPr>
          <w:noProof/>
        </w:rPr>
        <w:t>51</w:t>
      </w:r>
      <w:r>
        <w:rPr>
          <w:noProof/>
        </w:rPr>
        <w:fldChar w:fldCharType="end"/>
      </w:r>
    </w:p>
    <w:p w14:paraId="32F5D266" w14:textId="649E93A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_Toc193394458 \h </w:instrText>
      </w:r>
      <w:r>
        <w:rPr>
          <w:noProof/>
        </w:rPr>
      </w:r>
      <w:r>
        <w:rPr>
          <w:noProof/>
        </w:rPr>
        <w:fldChar w:fldCharType="separate"/>
      </w:r>
      <w:r>
        <w:rPr>
          <w:noProof/>
        </w:rPr>
        <w:t>53</w:t>
      </w:r>
      <w:r>
        <w:rPr>
          <w:noProof/>
        </w:rPr>
        <w:fldChar w:fldCharType="end"/>
      </w:r>
    </w:p>
    <w:p w14:paraId="1B954EA0" w14:textId="1FCABA1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_Toc193394459 \h </w:instrText>
      </w:r>
      <w:r>
        <w:rPr>
          <w:noProof/>
        </w:rPr>
      </w:r>
      <w:r>
        <w:rPr>
          <w:noProof/>
        </w:rPr>
        <w:fldChar w:fldCharType="separate"/>
      </w:r>
      <w:r>
        <w:rPr>
          <w:noProof/>
        </w:rPr>
        <w:t>55</w:t>
      </w:r>
      <w:r>
        <w:rPr>
          <w:noProof/>
        </w:rPr>
        <w:fldChar w:fldCharType="end"/>
      </w:r>
    </w:p>
    <w:p w14:paraId="49F6131C" w14:textId="339A0CF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6.2.3.5</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_Toc193394460 \h </w:instrText>
      </w:r>
      <w:r>
        <w:rPr>
          <w:noProof/>
        </w:rPr>
      </w:r>
      <w:r>
        <w:rPr>
          <w:noProof/>
        </w:rPr>
        <w:fldChar w:fldCharType="separate"/>
      </w:r>
      <w:r>
        <w:rPr>
          <w:noProof/>
        </w:rPr>
        <w:t>56</w:t>
      </w:r>
      <w:r>
        <w:rPr>
          <w:noProof/>
        </w:rPr>
        <w:fldChar w:fldCharType="end"/>
      </w:r>
    </w:p>
    <w:p w14:paraId="004801DA" w14:textId="7711A9D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_Toc193394461 \h </w:instrText>
      </w:r>
      <w:r>
        <w:rPr>
          <w:noProof/>
        </w:rPr>
      </w:r>
      <w:r>
        <w:rPr>
          <w:noProof/>
        </w:rPr>
        <w:fldChar w:fldCharType="separate"/>
      </w:r>
      <w:r>
        <w:rPr>
          <w:noProof/>
        </w:rPr>
        <w:t>57</w:t>
      </w:r>
      <w:r>
        <w:rPr>
          <w:noProof/>
        </w:rPr>
        <w:fldChar w:fldCharType="end"/>
      </w:r>
    </w:p>
    <w:p w14:paraId="657BB227" w14:textId="6AE83274"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6.2.3.6.1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_Toc193394462 \h </w:instrText>
      </w:r>
      <w:r>
        <w:rPr>
          <w:noProof/>
        </w:rPr>
      </w:r>
      <w:r>
        <w:rPr>
          <w:noProof/>
        </w:rPr>
        <w:fldChar w:fldCharType="separate"/>
      </w:r>
      <w:r>
        <w:rPr>
          <w:noProof/>
        </w:rPr>
        <w:t>57</w:t>
      </w:r>
      <w:r>
        <w:rPr>
          <w:noProof/>
        </w:rPr>
        <w:fldChar w:fldCharType="end"/>
      </w:r>
    </w:p>
    <w:p w14:paraId="556E7795" w14:textId="3369DEB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_Toc193394463 \h </w:instrText>
      </w:r>
      <w:r>
        <w:rPr>
          <w:noProof/>
        </w:rPr>
      </w:r>
      <w:r>
        <w:rPr>
          <w:noProof/>
        </w:rPr>
        <w:fldChar w:fldCharType="separate"/>
      </w:r>
      <w:r>
        <w:rPr>
          <w:noProof/>
        </w:rPr>
        <w:t>57</w:t>
      </w:r>
      <w:r>
        <w:rPr>
          <w:noProof/>
        </w:rPr>
        <w:fldChar w:fldCharType="end"/>
      </w:r>
    </w:p>
    <w:p w14:paraId="09EE6932" w14:textId="5DE53A1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_Toc193394464 \h </w:instrText>
      </w:r>
      <w:r>
        <w:rPr>
          <w:noProof/>
        </w:rPr>
      </w:r>
      <w:r>
        <w:rPr>
          <w:noProof/>
        </w:rPr>
        <w:fldChar w:fldCharType="separate"/>
      </w:r>
      <w:r>
        <w:rPr>
          <w:noProof/>
        </w:rPr>
        <w:t>57</w:t>
      </w:r>
      <w:r>
        <w:rPr>
          <w:noProof/>
        </w:rPr>
        <w:fldChar w:fldCharType="end"/>
      </w:r>
    </w:p>
    <w:p w14:paraId="1A466361" w14:textId="55CC190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_Toc193394465 \h </w:instrText>
      </w:r>
      <w:r>
        <w:rPr>
          <w:noProof/>
        </w:rPr>
      </w:r>
      <w:r>
        <w:rPr>
          <w:noProof/>
        </w:rPr>
        <w:fldChar w:fldCharType="separate"/>
      </w:r>
      <w:r>
        <w:rPr>
          <w:noProof/>
        </w:rPr>
        <w:t>57</w:t>
      </w:r>
      <w:r>
        <w:rPr>
          <w:noProof/>
        </w:rPr>
        <w:fldChar w:fldCharType="end"/>
      </w:r>
    </w:p>
    <w:p w14:paraId="195F4D44" w14:textId="0280823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_Toc193394466 \h </w:instrText>
      </w:r>
      <w:r>
        <w:rPr>
          <w:noProof/>
        </w:rPr>
      </w:r>
      <w:r>
        <w:rPr>
          <w:noProof/>
        </w:rPr>
        <w:fldChar w:fldCharType="separate"/>
      </w:r>
      <w:r>
        <w:rPr>
          <w:noProof/>
        </w:rPr>
        <w:t>58</w:t>
      </w:r>
      <w:r>
        <w:rPr>
          <w:noProof/>
        </w:rPr>
        <w:fldChar w:fldCharType="end"/>
      </w:r>
    </w:p>
    <w:p w14:paraId="7823F90D" w14:textId="33AB0F1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_Toc193394467 \h </w:instrText>
      </w:r>
      <w:r>
        <w:rPr>
          <w:noProof/>
        </w:rPr>
      </w:r>
      <w:r>
        <w:rPr>
          <w:noProof/>
        </w:rPr>
        <w:fldChar w:fldCharType="separate"/>
      </w:r>
      <w:r>
        <w:rPr>
          <w:noProof/>
        </w:rPr>
        <w:t>59</w:t>
      </w:r>
      <w:r>
        <w:rPr>
          <w:noProof/>
        </w:rPr>
        <w:fldChar w:fldCharType="end"/>
      </w:r>
    </w:p>
    <w:p w14:paraId="17164F47" w14:textId="458C1B4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_Toc193394468 \h </w:instrText>
      </w:r>
      <w:r>
        <w:rPr>
          <w:noProof/>
        </w:rPr>
      </w:r>
      <w:r>
        <w:rPr>
          <w:noProof/>
        </w:rPr>
        <w:fldChar w:fldCharType="separate"/>
      </w:r>
      <w:r>
        <w:rPr>
          <w:noProof/>
        </w:rPr>
        <w:t>61</w:t>
      </w:r>
      <w:r>
        <w:rPr>
          <w:noProof/>
        </w:rPr>
        <w:fldChar w:fldCharType="end"/>
      </w:r>
    </w:p>
    <w:p w14:paraId="4DEC0B78" w14:textId="7D038C1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_Toc193394469 \h </w:instrText>
      </w:r>
      <w:r>
        <w:rPr>
          <w:noProof/>
        </w:rPr>
      </w:r>
      <w:r>
        <w:rPr>
          <w:noProof/>
        </w:rPr>
        <w:fldChar w:fldCharType="separate"/>
      </w:r>
      <w:r>
        <w:rPr>
          <w:noProof/>
        </w:rPr>
        <w:t>61</w:t>
      </w:r>
      <w:r>
        <w:rPr>
          <w:noProof/>
        </w:rPr>
        <w:fldChar w:fldCharType="end"/>
      </w:r>
    </w:p>
    <w:p w14:paraId="7380C8AB" w14:textId="7BB6A28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_Toc193394470 \h </w:instrText>
      </w:r>
      <w:r>
        <w:rPr>
          <w:noProof/>
        </w:rPr>
      </w:r>
      <w:r>
        <w:rPr>
          <w:noProof/>
        </w:rPr>
        <w:fldChar w:fldCharType="separate"/>
      </w:r>
      <w:r>
        <w:rPr>
          <w:noProof/>
        </w:rPr>
        <w:t>62</w:t>
      </w:r>
      <w:r>
        <w:rPr>
          <w:noProof/>
        </w:rPr>
        <w:fldChar w:fldCharType="end"/>
      </w:r>
    </w:p>
    <w:p w14:paraId="2E9F2C4D" w14:textId="6D8F4511"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_Toc193394471 \h </w:instrText>
      </w:r>
      <w:r>
        <w:rPr>
          <w:noProof/>
        </w:rPr>
      </w:r>
      <w:r>
        <w:rPr>
          <w:noProof/>
        </w:rPr>
        <w:fldChar w:fldCharType="separate"/>
      </w:r>
      <w:r>
        <w:rPr>
          <w:noProof/>
        </w:rPr>
        <w:t>62</w:t>
      </w:r>
      <w:r>
        <w:rPr>
          <w:noProof/>
        </w:rPr>
        <w:fldChar w:fldCharType="end"/>
      </w:r>
    </w:p>
    <w:p w14:paraId="2B735A45" w14:textId="479A1F9D"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_Toc193394472 \h </w:instrText>
      </w:r>
      <w:r>
        <w:rPr>
          <w:noProof/>
        </w:rPr>
      </w:r>
      <w:r>
        <w:rPr>
          <w:noProof/>
        </w:rPr>
        <w:fldChar w:fldCharType="separate"/>
      </w:r>
      <w:r>
        <w:rPr>
          <w:noProof/>
        </w:rPr>
        <w:t>62</w:t>
      </w:r>
      <w:r>
        <w:rPr>
          <w:noProof/>
        </w:rPr>
        <w:fldChar w:fldCharType="end"/>
      </w:r>
    </w:p>
    <w:p w14:paraId="035AC9CF" w14:textId="74A022B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_Toc193394473 \h </w:instrText>
      </w:r>
      <w:r>
        <w:rPr>
          <w:noProof/>
        </w:rPr>
      </w:r>
      <w:r>
        <w:rPr>
          <w:noProof/>
        </w:rPr>
        <w:fldChar w:fldCharType="separate"/>
      </w:r>
      <w:r>
        <w:rPr>
          <w:noProof/>
        </w:rPr>
        <w:t>63</w:t>
      </w:r>
      <w:r>
        <w:rPr>
          <w:noProof/>
        </w:rPr>
        <w:fldChar w:fldCharType="end"/>
      </w:r>
    </w:p>
    <w:p w14:paraId="4CFCBB47" w14:textId="279A53B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_Toc193394474 \h </w:instrText>
      </w:r>
      <w:r>
        <w:rPr>
          <w:noProof/>
        </w:rPr>
      </w:r>
      <w:r>
        <w:rPr>
          <w:noProof/>
        </w:rPr>
        <w:fldChar w:fldCharType="separate"/>
      </w:r>
      <w:r>
        <w:rPr>
          <w:noProof/>
        </w:rPr>
        <w:t>63</w:t>
      </w:r>
      <w:r>
        <w:rPr>
          <w:noProof/>
        </w:rPr>
        <w:fldChar w:fldCharType="end"/>
      </w:r>
    </w:p>
    <w:p w14:paraId="16A96BA9" w14:textId="0942D5A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_Toc193394475 \h </w:instrText>
      </w:r>
      <w:r>
        <w:rPr>
          <w:noProof/>
        </w:rPr>
      </w:r>
      <w:r>
        <w:rPr>
          <w:noProof/>
        </w:rPr>
        <w:fldChar w:fldCharType="separate"/>
      </w:r>
      <w:r>
        <w:rPr>
          <w:noProof/>
        </w:rPr>
        <w:t>63</w:t>
      </w:r>
      <w:r>
        <w:rPr>
          <w:noProof/>
        </w:rPr>
        <w:fldChar w:fldCharType="end"/>
      </w:r>
    </w:p>
    <w:p w14:paraId="7C93F634" w14:textId="5500806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_Toc193394476 \h </w:instrText>
      </w:r>
      <w:r>
        <w:rPr>
          <w:noProof/>
        </w:rPr>
      </w:r>
      <w:r>
        <w:rPr>
          <w:noProof/>
        </w:rPr>
        <w:fldChar w:fldCharType="separate"/>
      </w:r>
      <w:r>
        <w:rPr>
          <w:noProof/>
        </w:rPr>
        <w:t>64</w:t>
      </w:r>
      <w:r>
        <w:rPr>
          <w:noProof/>
        </w:rPr>
        <w:fldChar w:fldCharType="end"/>
      </w:r>
    </w:p>
    <w:p w14:paraId="5359117D" w14:textId="4BCF1AE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_Toc193394477 \h </w:instrText>
      </w:r>
      <w:r>
        <w:rPr>
          <w:noProof/>
        </w:rPr>
      </w:r>
      <w:r>
        <w:rPr>
          <w:noProof/>
        </w:rPr>
        <w:fldChar w:fldCharType="separate"/>
      </w:r>
      <w:r>
        <w:rPr>
          <w:noProof/>
        </w:rPr>
        <w:t>66</w:t>
      </w:r>
      <w:r>
        <w:rPr>
          <w:noProof/>
        </w:rPr>
        <w:fldChar w:fldCharType="end"/>
      </w:r>
    </w:p>
    <w:p w14:paraId="1B00D821" w14:textId="6DA0973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_Toc193394478 \h </w:instrText>
      </w:r>
      <w:r>
        <w:rPr>
          <w:noProof/>
        </w:rPr>
      </w:r>
      <w:r>
        <w:rPr>
          <w:noProof/>
        </w:rPr>
        <w:fldChar w:fldCharType="separate"/>
      </w:r>
      <w:r>
        <w:rPr>
          <w:noProof/>
        </w:rPr>
        <w:t>67</w:t>
      </w:r>
      <w:r>
        <w:rPr>
          <w:noProof/>
        </w:rPr>
        <w:fldChar w:fldCharType="end"/>
      </w:r>
    </w:p>
    <w:p w14:paraId="0A703D2A" w14:textId="76FEDBE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_Toc193394479 \h </w:instrText>
      </w:r>
      <w:r>
        <w:rPr>
          <w:noProof/>
        </w:rPr>
      </w:r>
      <w:r>
        <w:rPr>
          <w:noProof/>
        </w:rPr>
        <w:fldChar w:fldCharType="separate"/>
      </w:r>
      <w:r>
        <w:rPr>
          <w:noProof/>
        </w:rPr>
        <w:t>68</w:t>
      </w:r>
      <w:r>
        <w:rPr>
          <w:noProof/>
        </w:rPr>
        <w:fldChar w:fldCharType="end"/>
      </w:r>
    </w:p>
    <w:p w14:paraId="0EE71933" w14:textId="660972C0"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_Toc193394480 \h </w:instrText>
      </w:r>
      <w:r>
        <w:rPr>
          <w:noProof/>
        </w:rPr>
      </w:r>
      <w:r>
        <w:rPr>
          <w:noProof/>
        </w:rPr>
        <w:fldChar w:fldCharType="separate"/>
      </w:r>
      <w:r>
        <w:rPr>
          <w:noProof/>
        </w:rPr>
        <w:t>68</w:t>
      </w:r>
      <w:r>
        <w:rPr>
          <w:noProof/>
        </w:rPr>
        <w:fldChar w:fldCharType="end"/>
      </w:r>
    </w:p>
    <w:p w14:paraId="52BE820F" w14:textId="5782BB0D"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_Toc193394481 \h </w:instrText>
      </w:r>
      <w:r>
        <w:rPr>
          <w:noProof/>
        </w:rPr>
      </w:r>
      <w:r>
        <w:rPr>
          <w:noProof/>
        </w:rPr>
        <w:fldChar w:fldCharType="separate"/>
      </w:r>
      <w:r>
        <w:rPr>
          <w:noProof/>
        </w:rPr>
        <w:t>68</w:t>
      </w:r>
      <w:r>
        <w:rPr>
          <w:noProof/>
        </w:rPr>
        <w:fldChar w:fldCharType="end"/>
      </w:r>
    </w:p>
    <w:p w14:paraId="71904CB1" w14:textId="182D6B5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_Toc193394482 \h </w:instrText>
      </w:r>
      <w:r>
        <w:rPr>
          <w:noProof/>
        </w:rPr>
      </w:r>
      <w:r>
        <w:rPr>
          <w:noProof/>
        </w:rPr>
        <w:fldChar w:fldCharType="separate"/>
      </w:r>
      <w:r>
        <w:rPr>
          <w:noProof/>
        </w:rPr>
        <w:t>68</w:t>
      </w:r>
      <w:r>
        <w:rPr>
          <w:noProof/>
        </w:rPr>
        <w:fldChar w:fldCharType="end"/>
      </w:r>
    </w:p>
    <w:p w14:paraId="47DB1AEF" w14:textId="1647412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_Toc193394483 \h </w:instrText>
      </w:r>
      <w:r>
        <w:rPr>
          <w:noProof/>
        </w:rPr>
      </w:r>
      <w:r>
        <w:rPr>
          <w:noProof/>
        </w:rPr>
        <w:fldChar w:fldCharType="separate"/>
      </w:r>
      <w:r>
        <w:rPr>
          <w:noProof/>
        </w:rPr>
        <w:t>68</w:t>
      </w:r>
      <w:r>
        <w:rPr>
          <w:noProof/>
        </w:rPr>
        <w:fldChar w:fldCharType="end"/>
      </w:r>
    </w:p>
    <w:p w14:paraId="3BA52DBF" w14:textId="5CB5047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Discoveree request procedure initiation</w:t>
      </w:r>
      <w:r>
        <w:rPr>
          <w:noProof/>
        </w:rPr>
        <w:tab/>
      </w:r>
      <w:r>
        <w:rPr>
          <w:noProof/>
        </w:rPr>
        <w:fldChar w:fldCharType="begin" w:fldLock="1"/>
      </w:r>
      <w:r>
        <w:rPr>
          <w:noProof/>
        </w:rPr>
        <w:instrText xml:space="preserve"> PAGEREF _Toc193394484 \h </w:instrText>
      </w:r>
      <w:r>
        <w:rPr>
          <w:noProof/>
        </w:rPr>
      </w:r>
      <w:r>
        <w:rPr>
          <w:noProof/>
        </w:rPr>
        <w:fldChar w:fldCharType="separate"/>
      </w:r>
      <w:r>
        <w:rPr>
          <w:noProof/>
        </w:rPr>
        <w:t>69</w:t>
      </w:r>
      <w:r>
        <w:rPr>
          <w:noProof/>
        </w:rPr>
        <w:fldChar w:fldCharType="end"/>
      </w:r>
    </w:p>
    <w:p w14:paraId="4AD8D9F1" w14:textId="2BE9E44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_Toc193394485 \h </w:instrText>
      </w:r>
      <w:r>
        <w:rPr>
          <w:noProof/>
        </w:rPr>
      </w:r>
      <w:r>
        <w:rPr>
          <w:noProof/>
        </w:rPr>
        <w:fldChar w:fldCharType="separate"/>
      </w:r>
      <w:r>
        <w:rPr>
          <w:noProof/>
        </w:rPr>
        <w:t>70</w:t>
      </w:r>
      <w:r>
        <w:rPr>
          <w:noProof/>
        </w:rPr>
        <w:fldChar w:fldCharType="end"/>
      </w:r>
    </w:p>
    <w:p w14:paraId="7C2DDF6B" w14:textId="0178304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_Toc193394486 \h </w:instrText>
      </w:r>
      <w:r>
        <w:rPr>
          <w:noProof/>
        </w:rPr>
      </w:r>
      <w:r>
        <w:rPr>
          <w:noProof/>
        </w:rPr>
        <w:fldChar w:fldCharType="separate"/>
      </w:r>
      <w:r>
        <w:rPr>
          <w:noProof/>
        </w:rPr>
        <w:t>72</w:t>
      </w:r>
      <w:r>
        <w:rPr>
          <w:noProof/>
        </w:rPr>
        <w:fldChar w:fldCharType="end"/>
      </w:r>
    </w:p>
    <w:p w14:paraId="06E10928" w14:textId="78E976D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_Toc193394487 \h </w:instrText>
      </w:r>
      <w:r>
        <w:rPr>
          <w:noProof/>
        </w:rPr>
      </w:r>
      <w:r>
        <w:rPr>
          <w:noProof/>
        </w:rPr>
        <w:fldChar w:fldCharType="separate"/>
      </w:r>
      <w:r>
        <w:rPr>
          <w:noProof/>
        </w:rPr>
        <w:t>72</w:t>
      </w:r>
      <w:r>
        <w:rPr>
          <w:noProof/>
        </w:rPr>
        <w:fldChar w:fldCharType="end"/>
      </w:r>
    </w:p>
    <w:p w14:paraId="0228EB9F" w14:textId="6CE17DB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_Toc193394488 \h </w:instrText>
      </w:r>
      <w:r>
        <w:rPr>
          <w:noProof/>
        </w:rPr>
      </w:r>
      <w:r>
        <w:rPr>
          <w:noProof/>
        </w:rPr>
        <w:fldChar w:fldCharType="separate"/>
      </w:r>
      <w:r>
        <w:rPr>
          <w:noProof/>
        </w:rPr>
        <w:t>72</w:t>
      </w:r>
      <w:r>
        <w:rPr>
          <w:noProof/>
        </w:rPr>
        <w:fldChar w:fldCharType="end"/>
      </w:r>
    </w:p>
    <w:p w14:paraId="76E3ED0E" w14:textId="5003A12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_Toc193394489 \h </w:instrText>
      </w:r>
      <w:r>
        <w:rPr>
          <w:noProof/>
        </w:rPr>
      </w:r>
      <w:r>
        <w:rPr>
          <w:noProof/>
        </w:rPr>
        <w:fldChar w:fldCharType="separate"/>
      </w:r>
      <w:r>
        <w:rPr>
          <w:noProof/>
        </w:rPr>
        <w:t>72</w:t>
      </w:r>
      <w:r>
        <w:rPr>
          <w:noProof/>
        </w:rPr>
        <w:fldChar w:fldCharType="end"/>
      </w:r>
    </w:p>
    <w:p w14:paraId="210A1811" w14:textId="449CB24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_Toc193394490 \h </w:instrText>
      </w:r>
      <w:r>
        <w:rPr>
          <w:noProof/>
        </w:rPr>
      </w:r>
      <w:r>
        <w:rPr>
          <w:noProof/>
        </w:rPr>
        <w:fldChar w:fldCharType="separate"/>
      </w:r>
      <w:r>
        <w:rPr>
          <w:noProof/>
        </w:rPr>
        <w:t>73</w:t>
      </w:r>
      <w:r>
        <w:rPr>
          <w:noProof/>
        </w:rPr>
        <w:fldChar w:fldCharType="end"/>
      </w:r>
    </w:p>
    <w:p w14:paraId="1B4A16D3" w14:textId="0FFAF7B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_Toc193394491 \h </w:instrText>
      </w:r>
      <w:r>
        <w:rPr>
          <w:noProof/>
        </w:rPr>
      </w:r>
      <w:r>
        <w:rPr>
          <w:noProof/>
        </w:rPr>
        <w:fldChar w:fldCharType="separate"/>
      </w:r>
      <w:r>
        <w:rPr>
          <w:noProof/>
        </w:rPr>
        <w:t>73</w:t>
      </w:r>
      <w:r>
        <w:rPr>
          <w:noProof/>
        </w:rPr>
        <w:fldChar w:fldCharType="end"/>
      </w:r>
    </w:p>
    <w:p w14:paraId="045A5D8B" w14:textId="3AD9585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_Toc193394492 \h </w:instrText>
      </w:r>
      <w:r>
        <w:rPr>
          <w:noProof/>
        </w:rPr>
      </w:r>
      <w:r>
        <w:rPr>
          <w:noProof/>
        </w:rPr>
        <w:fldChar w:fldCharType="separate"/>
      </w:r>
      <w:r>
        <w:rPr>
          <w:noProof/>
        </w:rPr>
        <w:t>73</w:t>
      </w:r>
      <w:r>
        <w:rPr>
          <w:noProof/>
        </w:rPr>
        <w:fldChar w:fldCharType="end"/>
      </w:r>
    </w:p>
    <w:p w14:paraId="19C35C83" w14:textId="5BB9F5D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Discoverer request procedure initiation</w:t>
      </w:r>
      <w:r>
        <w:rPr>
          <w:noProof/>
        </w:rPr>
        <w:tab/>
      </w:r>
      <w:r>
        <w:rPr>
          <w:noProof/>
        </w:rPr>
        <w:fldChar w:fldCharType="begin" w:fldLock="1"/>
      </w:r>
      <w:r>
        <w:rPr>
          <w:noProof/>
        </w:rPr>
        <w:instrText xml:space="preserve"> PAGEREF _Toc193394493 \h </w:instrText>
      </w:r>
      <w:r>
        <w:rPr>
          <w:noProof/>
        </w:rPr>
      </w:r>
      <w:r>
        <w:rPr>
          <w:noProof/>
        </w:rPr>
        <w:fldChar w:fldCharType="separate"/>
      </w:r>
      <w:r>
        <w:rPr>
          <w:noProof/>
        </w:rPr>
        <w:t>73</w:t>
      </w:r>
      <w:r>
        <w:rPr>
          <w:noProof/>
        </w:rPr>
        <w:fldChar w:fldCharType="end"/>
      </w:r>
    </w:p>
    <w:p w14:paraId="76C0DE36" w14:textId="4BC4CED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_Toc193394494 \h </w:instrText>
      </w:r>
      <w:r>
        <w:rPr>
          <w:noProof/>
        </w:rPr>
      </w:r>
      <w:r>
        <w:rPr>
          <w:noProof/>
        </w:rPr>
        <w:fldChar w:fldCharType="separate"/>
      </w:r>
      <w:r>
        <w:rPr>
          <w:noProof/>
        </w:rPr>
        <w:t>75</w:t>
      </w:r>
      <w:r>
        <w:rPr>
          <w:noProof/>
        </w:rPr>
        <w:fldChar w:fldCharType="end"/>
      </w:r>
    </w:p>
    <w:p w14:paraId="6019A88A" w14:textId="5EBB595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_Toc193394495 \h </w:instrText>
      </w:r>
      <w:r>
        <w:rPr>
          <w:noProof/>
        </w:rPr>
      </w:r>
      <w:r>
        <w:rPr>
          <w:noProof/>
        </w:rPr>
        <w:fldChar w:fldCharType="separate"/>
      </w:r>
      <w:r>
        <w:rPr>
          <w:noProof/>
        </w:rPr>
        <w:t>77</w:t>
      </w:r>
      <w:r>
        <w:rPr>
          <w:noProof/>
        </w:rPr>
        <w:fldChar w:fldCharType="end"/>
      </w:r>
    </w:p>
    <w:p w14:paraId="536397C3" w14:textId="3E1E975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_Toc193394496 \h </w:instrText>
      </w:r>
      <w:r>
        <w:rPr>
          <w:noProof/>
        </w:rPr>
      </w:r>
      <w:r>
        <w:rPr>
          <w:noProof/>
        </w:rPr>
        <w:fldChar w:fldCharType="separate"/>
      </w:r>
      <w:r>
        <w:rPr>
          <w:noProof/>
        </w:rPr>
        <w:t>77</w:t>
      </w:r>
      <w:r>
        <w:rPr>
          <w:noProof/>
        </w:rPr>
        <w:fldChar w:fldCharType="end"/>
      </w:r>
    </w:p>
    <w:p w14:paraId="2EC207AE" w14:textId="162F380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_Toc193394497 \h </w:instrText>
      </w:r>
      <w:r>
        <w:rPr>
          <w:noProof/>
        </w:rPr>
      </w:r>
      <w:r>
        <w:rPr>
          <w:noProof/>
        </w:rPr>
        <w:fldChar w:fldCharType="separate"/>
      </w:r>
      <w:r>
        <w:rPr>
          <w:noProof/>
        </w:rPr>
        <w:t>78</w:t>
      </w:r>
      <w:r>
        <w:rPr>
          <w:noProof/>
        </w:rPr>
        <w:fldChar w:fldCharType="end"/>
      </w:r>
    </w:p>
    <w:p w14:paraId="64AD7101" w14:textId="585D5CB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6.2.7.6.1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_Toc193394498 \h </w:instrText>
      </w:r>
      <w:r>
        <w:rPr>
          <w:noProof/>
        </w:rPr>
      </w:r>
      <w:r>
        <w:rPr>
          <w:noProof/>
        </w:rPr>
        <w:fldChar w:fldCharType="separate"/>
      </w:r>
      <w:r>
        <w:rPr>
          <w:noProof/>
        </w:rPr>
        <w:t>78</w:t>
      </w:r>
      <w:r>
        <w:rPr>
          <w:noProof/>
        </w:rPr>
        <w:fldChar w:fldCharType="end"/>
      </w:r>
    </w:p>
    <w:p w14:paraId="6CD5288C" w14:textId="28943A82"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6.2.7.6.2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_Toc193394499 \h </w:instrText>
      </w:r>
      <w:r>
        <w:rPr>
          <w:noProof/>
        </w:rPr>
      </w:r>
      <w:r>
        <w:rPr>
          <w:noProof/>
        </w:rPr>
        <w:fldChar w:fldCharType="separate"/>
      </w:r>
      <w:r>
        <w:rPr>
          <w:noProof/>
        </w:rPr>
        <w:t>79</w:t>
      </w:r>
      <w:r>
        <w:rPr>
          <w:noProof/>
        </w:rPr>
        <w:fldChar w:fldCharType="end"/>
      </w:r>
    </w:p>
    <w:p w14:paraId="4881865C" w14:textId="7964EF0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_Toc193394500 \h </w:instrText>
      </w:r>
      <w:r>
        <w:rPr>
          <w:noProof/>
        </w:rPr>
      </w:r>
      <w:r>
        <w:rPr>
          <w:noProof/>
        </w:rPr>
        <w:fldChar w:fldCharType="separate"/>
      </w:r>
      <w:r>
        <w:rPr>
          <w:noProof/>
        </w:rPr>
        <w:t>79</w:t>
      </w:r>
      <w:r>
        <w:rPr>
          <w:noProof/>
        </w:rPr>
        <w:fldChar w:fldCharType="end"/>
      </w:r>
    </w:p>
    <w:p w14:paraId="2C0C48DF" w14:textId="0B1473D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_Toc193394501 \h </w:instrText>
      </w:r>
      <w:r>
        <w:rPr>
          <w:noProof/>
        </w:rPr>
      </w:r>
      <w:r>
        <w:rPr>
          <w:noProof/>
        </w:rPr>
        <w:fldChar w:fldCharType="separate"/>
      </w:r>
      <w:r>
        <w:rPr>
          <w:noProof/>
        </w:rPr>
        <w:t>79</w:t>
      </w:r>
      <w:r>
        <w:rPr>
          <w:noProof/>
        </w:rPr>
        <w:fldChar w:fldCharType="end"/>
      </w:r>
    </w:p>
    <w:p w14:paraId="6E54577E" w14:textId="2B02A2C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6.2.8.2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_Toc193394502 \h </w:instrText>
      </w:r>
      <w:r>
        <w:rPr>
          <w:noProof/>
        </w:rPr>
      </w:r>
      <w:r>
        <w:rPr>
          <w:noProof/>
        </w:rPr>
        <w:fldChar w:fldCharType="separate"/>
      </w:r>
      <w:r>
        <w:rPr>
          <w:noProof/>
        </w:rPr>
        <w:t>79</w:t>
      </w:r>
      <w:r>
        <w:rPr>
          <w:noProof/>
        </w:rPr>
        <w:fldChar w:fldCharType="end"/>
      </w:r>
    </w:p>
    <w:p w14:paraId="34AD7DBA" w14:textId="4E73A0A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_Toc193394503 \h </w:instrText>
      </w:r>
      <w:r>
        <w:rPr>
          <w:noProof/>
        </w:rPr>
      </w:r>
      <w:r>
        <w:rPr>
          <w:noProof/>
        </w:rPr>
        <w:fldChar w:fldCharType="separate"/>
      </w:r>
      <w:r>
        <w:rPr>
          <w:noProof/>
        </w:rPr>
        <w:t>81</w:t>
      </w:r>
      <w:r>
        <w:rPr>
          <w:noProof/>
        </w:rPr>
        <w:fldChar w:fldCharType="end"/>
      </w:r>
    </w:p>
    <w:p w14:paraId="7EBD1345" w14:textId="1AFE955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_Toc193394504 \h </w:instrText>
      </w:r>
      <w:r>
        <w:rPr>
          <w:noProof/>
        </w:rPr>
      </w:r>
      <w:r>
        <w:rPr>
          <w:noProof/>
        </w:rPr>
        <w:fldChar w:fldCharType="separate"/>
      </w:r>
      <w:r>
        <w:rPr>
          <w:noProof/>
        </w:rPr>
        <w:t>82</w:t>
      </w:r>
      <w:r>
        <w:rPr>
          <w:noProof/>
        </w:rPr>
        <w:fldChar w:fldCharType="end"/>
      </w:r>
    </w:p>
    <w:p w14:paraId="369941F1" w14:textId="015579B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_Toc193394505 \h </w:instrText>
      </w:r>
      <w:r>
        <w:rPr>
          <w:noProof/>
        </w:rPr>
      </w:r>
      <w:r>
        <w:rPr>
          <w:noProof/>
        </w:rPr>
        <w:fldChar w:fldCharType="separate"/>
      </w:r>
      <w:r>
        <w:rPr>
          <w:noProof/>
        </w:rPr>
        <w:t>82</w:t>
      </w:r>
      <w:r>
        <w:rPr>
          <w:noProof/>
        </w:rPr>
        <w:fldChar w:fldCharType="end"/>
      </w:r>
    </w:p>
    <w:p w14:paraId="30838867" w14:textId="476FFFC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_Toc193394506 \h </w:instrText>
      </w:r>
      <w:r>
        <w:rPr>
          <w:noProof/>
        </w:rPr>
      </w:r>
      <w:r>
        <w:rPr>
          <w:noProof/>
        </w:rPr>
        <w:fldChar w:fldCharType="separate"/>
      </w:r>
      <w:r>
        <w:rPr>
          <w:noProof/>
        </w:rPr>
        <w:t>83</w:t>
      </w:r>
      <w:r>
        <w:rPr>
          <w:noProof/>
        </w:rPr>
        <w:fldChar w:fldCharType="end"/>
      </w:r>
    </w:p>
    <w:p w14:paraId="4114A6B1" w14:textId="1189BF0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6.2.8.6.1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_Toc193394507 \h </w:instrText>
      </w:r>
      <w:r>
        <w:rPr>
          <w:noProof/>
        </w:rPr>
      </w:r>
      <w:r>
        <w:rPr>
          <w:noProof/>
        </w:rPr>
        <w:fldChar w:fldCharType="separate"/>
      </w:r>
      <w:r>
        <w:rPr>
          <w:noProof/>
        </w:rPr>
        <w:t>83</w:t>
      </w:r>
      <w:r>
        <w:rPr>
          <w:noProof/>
        </w:rPr>
        <w:fldChar w:fldCharType="end"/>
      </w:r>
    </w:p>
    <w:p w14:paraId="504BB4E2" w14:textId="33D3501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_Toc193394508 \h </w:instrText>
      </w:r>
      <w:r>
        <w:rPr>
          <w:noProof/>
        </w:rPr>
      </w:r>
      <w:r>
        <w:rPr>
          <w:noProof/>
        </w:rPr>
        <w:fldChar w:fldCharType="separate"/>
      </w:r>
      <w:r>
        <w:rPr>
          <w:noProof/>
        </w:rPr>
        <w:t>83</w:t>
      </w:r>
      <w:r>
        <w:rPr>
          <w:noProof/>
        </w:rPr>
        <w:fldChar w:fldCharType="end"/>
      </w:r>
    </w:p>
    <w:p w14:paraId="0367211D" w14:textId="78043CA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_Toc193394509 \h </w:instrText>
      </w:r>
      <w:r>
        <w:rPr>
          <w:noProof/>
        </w:rPr>
      </w:r>
      <w:r>
        <w:rPr>
          <w:noProof/>
        </w:rPr>
        <w:fldChar w:fldCharType="separate"/>
      </w:r>
      <w:r>
        <w:rPr>
          <w:noProof/>
        </w:rPr>
        <w:t>83</w:t>
      </w:r>
      <w:r>
        <w:rPr>
          <w:noProof/>
        </w:rPr>
        <w:fldChar w:fldCharType="end"/>
      </w:r>
    </w:p>
    <w:p w14:paraId="266E154D" w14:textId="7D39A04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6.2.9.2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_Toc193394510 \h </w:instrText>
      </w:r>
      <w:r>
        <w:rPr>
          <w:noProof/>
        </w:rPr>
      </w:r>
      <w:r>
        <w:rPr>
          <w:noProof/>
        </w:rPr>
        <w:fldChar w:fldCharType="separate"/>
      </w:r>
      <w:r>
        <w:rPr>
          <w:noProof/>
        </w:rPr>
        <w:t>83</w:t>
      </w:r>
      <w:r>
        <w:rPr>
          <w:noProof/>
        </w:rPr>
        <w:fldChar w:fldCharType="end"/>
      </w:r>
    </w:p>
    <w:p w14:paraId="6833F48D" w14:textId="41CAA2D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6.2.9.3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_Toc193394511 \h </w:instrText>
      </w:r>
      <w:r>
        <w:rPr>
          <w:noProof/>
        </w:rPr>
      </w:r>
      <w:r>
        <w:rPr>
          <w:noProof/>
        </w:rPr>
        <w:fldChar w:fldCharType="separate"/>
      </w:r>
      <w:r>
        <w:rPr>
          <w:noProof/>
        </w:rPr>
        <w:t>85</w:t>
      </w:r>
      <w:r>
        <w:rPr>
          <w:noProof/>
        </w:rPr>
        <w:fldChar w:fldCharType="end"/>
      </w:r>
    </w:p>
    <w:p w14:paraId="2C39AD4D" w14:textId="5D00E22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_Toc193394512 \h </w:instrText>
      </w:r>
      <w:r>
        <w:rPr>
          <w:noProof/>
        </w:rPr>
      </w:r>
      <w:r>
        <w:rPr>
          <w:noProof/>
        </w:rPr>
        <w:fldChar w:fldCharType="separate"/>
      </w:r>
      <w:r>
        <w:rPr>
          <w:noProof/>
        </w:rPr>
        <w:t>86</w:t>
      </w:r>
      <w:r>
        <w:rPr>
          <w:noProof/>
        </w:rPr>
        <w:fldChar w:fldCharType="end"/>
      </w:r>
    </w:p>
    <w:p w14:paraId="3BBA21EA" w14:textId="0F952C6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_Toc193394513 \h </w:instrText>
      </w:r>
      <w:r>
        <w:rPr>
          <w:noProof/>
        </w:rPr>
      </w:r>
      <w:r>
        <w:rPr>
          <w:noProof/>
        </w:rPr>
        <w:fldChar w:fldCharType="separate"/>
      </w:r>
      <w:r>
        <w:rPr>
          <w:noProof/>
        </w:rPr>
        <w:t>86</w:t>
      </w:r>
      <w:r>
        <w:rPr>
          <w:noProof/>
        </w:rPr>
        <w:fldChar w:fldCharType="end"/>
      </w:r>
    </w:p>
    <w:p w14:paraId="6EB3D7A9" w14:textId="39B4398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_Toc193394514 \h </w:instrText>
      </w:r>
      <w:r>
        <w:rPr>
          <w:noProof/>
        </w:rPr>
      </w:r>
      <w:r>
        <w:rPr>
          <w:noProof/>
        </w:rPr>
        <w:fldChar w:fldCharType="separate"/>
      </w:r>
      <w:r>
        <w:rPr>
          <w:noProof/>
        </w:rPr>
        <w:t>87</w:t>
      </w:r>
      <w:r>
        <w:rPr>
          <w:noProof/>
        </w:rPr>
        <w:fldChar w:fldCharType="end"/>
      </w:r>
    </w:p>
    <w:p w14:paraId="04655D71" w14:textId="5D4B1D6D"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6.2.9.6.1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_Toc193394515 \h </w:instrText>
      </w:r>
      <w:r>
        <w:rPr>
          <w:noProof/>
        </w:rPr>
      </w:r>
      <w:r>
        <w:rPr>
          <w:noProof/>
        </w:rPr>
        <w:fldChar w:fldCharType="separate"/>
      </w:r>
      <w:r>
        <w:rPr>
          <w:noProof/>
        </w:rPr>
        <w:t>87</w:t>
      </w:r>
      <w:r>
        <w:rPr>
          <w:noProof/>
        </w:rPr>
        <w:fldChar w:fldCharType="end"/>
      </w:r>
    </w:p>
    <w:p w14:paraId="3FBE7305" w14:textId="4371DD0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_Toc193394516 \h </w:instrText>
      </w:r>
      <w:r>
        <w:rPr>
          <w:noProof/>
        </w:rPr>
      </w:r>
      <w:r>
        <w:rPr>
          <w:noProof/>
        </w:rPr>
        <w:fldChar w:fldCharType="separate"/>
      </w:r>
      <w:r>
        <w:rPr>
          <w:noProof/>
        </w:rPr>
        <w:t>87</w:t>
      </w:r>
      <w:r>
        <w:rPr>
          <w:noProof/>
        </w:rPr>
        <w:fldChar w:fldCharType="end"/>
      </w:r>
    </w:p>
    <w:p w14:paraId="084F5EC9" w14:textId="2CABB6C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_Toc193394517 \h </w:instrText>
      </w:r>
      <w:r>
        <w:rPr>
          <w:noProof/>
        </w:rPr>
      </w:r>
      <w:r>
        <w:rPr>
          <w:noProof/>
        </w:rPr>
        <w:fldChar w:fldCharType="separate"/>
      </w:r>
      <w:r>
        <w:rPr>
          <w:noProof/>
        </w:rPr>
        <w:t>87</w:t>
      </w:r>
      <w:r>
        <w:rPr>
          <w:noProof/>
        </w:rPr>
        <w:fldChar w:fldCharType="end"/>
      </w:r>
    </w:p>
    <w:p w14:paraId="67F401EF" w14:textId="75D39ED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_Toc193394518 \h </w:instrText>
      </w:r>
      <w:r>
        <w:rPr>
          <w:noProof/>
        </w:rPr>
      </w:r>
      <w:r>
        <w:rPr>
          <w:noProof/>
        </w:rPr>
        <w:fldChar w:fldCharType="separate"/>
      </w:r>
      <w:r>
        <w:rPr>
          <w:noProof/>
        </w:rPr>
        <w:t>87</w:t>
      </w:r>
      <w:r>
        <w:rPr>
          <w:noProof/>
        </w:rPr>
        <w:fldChar w:fldCharType="end"/>
      </w:r>
    </w:p>
    <w:p w14:paraId="16FB2184" w14:textId="46FEB89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_Toc193394519 \h </w:instrText>
      </w:r>
      <w:r>
        <w:rPr>
          <w:noProof/>
        </w:rPr>
      </w:r>
      <w:r>
        <w:rPr>
          <w:noProof/>
        </w:rPr>
        <w:fldChar w:fldCharType="separate"/>
      </w:r>
      <w:r>
        <w:rPr>
          <w:noProof/>
        </w:rPr>
        <w:t>89</w:t>
      </w:r>
      <w:r>
        <w:rPr>
          <w:noProof/>
        </w:rPr>
        <w:fldChar w:fldCharType="end"/>
      </w:r>
    </w:p>
    <w:p w14:paraId="3B4189D0" w14:textId="0B82A06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_Toc193394520 \h </w:instrText>
      </w:r>
      <w:r>
        <w:rPr>
          <w:noProof/>
        </w:rPr>
      </w:r>
      <w:r>
        <w:rPr>
          <w:noProof/>
        </w:rPr>
        <w:fldChar w:fldCharType="separate"/>
      </w:r>
      <w:r>
        <w:rPr>
          <w:noProof/>
        </w:rPr>
        <w:t>90</w:t>
      </w:r>
      <w:r>
        <w:rPr>
          <w:noProof/>
        </w:rPr>
        <w:fldChar w:fldCharType="end"/>
      </w:r>
    </w:p>
    <w:p w14:paraId="5C50C7A1" w14:textId="0C1E3AD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_Toc193394521 \h </w:instrText>
      </w:r>
      <w:r>
        <w:rPr>
          <w:noProof/>
        </w:rPr>
      </w:r>
      <w:r>
        <w:rPr>
          <w:noProof/>
        </w:rPr>
        <w:fldChar w:fldCharType="separate"/>
      </w:r>
      <w:r>
        <w:rPr>
          <w:noProof/>
        </w:rPr>
        <w:t>90</w:t>
      </w:r>
      <w:r>
        <w:rPr>
          <w:noProof/>
        </w:rPr>
        <w:fldChar w:fldCharType="end"/>
      </w:r>
    </w:p>
    <w:p w14:paraId="220747E1" w14:textId="6FE1329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_Toc193394522 \h </w:instrText>
      </w:r>
      <w:r>
        <w:rPr>
          <w:noProof/>
        </w:rPr>
      </w:r>
      <w:r>
        <w:rPr>
          <w:noProof/>
        </w:rPr>
        <w:fldChar w:fldCharType="separate"/>
      </w:r>
      <w:r>
        <w:rPr>
          <w:noProof/>
        </w:rPr>
        <w:t>91</w:t>
      </w:r>
      <w:r>
        <w:rPr>
          <w:noProof/>
        </w:rPr>
        <w:fldChar w:fldCharType="end"/>
      </w:r>
    </w:p>
    <w:p w14:paraId="0C5D34CB" w14:textId="5DAF3080"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6.2.10.6.1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_Toc193394523 \h </w:instrText>
      </w:r>
      <w:r>
        <w:rPr>
          <w:noProof/>
        </w:rPr>
      </w:r>
      <w:r>
        <w:rPr>
          <w:noProof/>
        </w:rPr>
        <w:fldChar w:fldCharType="separate"/>
      </w:r>
      <w:r>
        <w:rPr>
          <w:noProof/>
        </w:rPr>
        <w:t>91</w:t>
      </w:r>
      <w:r>
        <w:rPr>
          <w:noProof/>
        </w:rPr>
        <w:fldChar w:fldCharType="end"/>
      </w:r>
    </w:p>
    <w:p w14:paraId="6EBF101B" w14:textId="67ED591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6.2.11</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_Toc193394524 \h </w:instrText>
      </w:r>
      <w:r>
        <w:rPr>
          <w:noProof/>
        </w:rPr>
      </w:r>
      <w:r>
        <w:rPr>
          <w:noProof/>
        </w:rPr>
        <w:fldChar w:fldCharType="separate"/>
      </w:r>
      <w:r>
        <w:rPr>
          <w:noProof/>
        </w:rPr>
        <w:t>91</w:t>
      </w:r>
      <w:r>
        <w:rPr>
          <w:noProof/>
        </w:rPr>
        <w:fldChar w:fldCharType="end"/>
      </w:r>
    </w:p>
    <w:p w14:paraId="32D9DD23" w14:textId="24C7BC8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_Toc193394525 \h </w:instrText>
      </w:r>
      <w:r>
        <w:rPr>
          <w:noProof/>
        </w:rPr>
      </w:r>
      <w:r>
        <w:rPr>
          <w:noProof/>
        </w:rPr>
        <w:fldChar w:fldCharType="separate"/>
      </w:r>
      <w:r>
        <w:rPr>
          <w:noProof/>
        </w:rPr>
        <w:t>91</w:t>
      </w:r>
      <w:r>
        <w:rPr>
          <w:noProof/>
        </w:rPr>
        <w:fldChar w:fldCharType="end"/>
      </w:r>
    </w:p>
    <w:p w14:paraId="6B054EF8" w14:textId="30FCFE2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6.2.11.2</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_Toc193394526 \h </w:instrText>
      </w:r>
      <w:r>
        <w:rPr>
          <w:noProof/>
        </w:rPr>
      </w:r>
      <w:r>
        <w:rPr>
          <w:noProof/>
        </w:rPr>
        <w:fldChar w:fldCharType="separate"/>
      </w:r>
      <w:r>
        <w:rPr>
          <w:noProof/>
        </w:rPr>
        <w:t>91</w:t>
      </w:r>
      <w:r>
        <w:rPr>
          <w:noProof/>
        </w:rPr>
        <w:fldChar w:fldCharType="end"/>
      </w:r>
    </w:p>
    <w:p w14:paraId="45B37655" w14:textId="5CC14C6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_Toc193394527 \h </w:instrText>
      </w:r>
      <w:r>
        <w:rPr>
          <w:noProof/>
        </w:rPr>
      </w:r>
      <w:r>
        <w:rPr>
          <w:noProof/>
        </w:rPr>
        <w:fldChar w:fldCharType="separate"/>
      </w:r>
      <w:r>
        <w:rPr>
          <w:noProof/>
        </w:rPr>
        <w:t>93</w:t>
      </w:r>
      <w:r>
        <w:rPr>
          <w:noProof/>
        </w:rPr>
        <w:fldChar w:fldCharType="end"/>
      </w:r>
    </w:p>
    <w:p w14:paraId="10CF66A2" w14:textId="5A2887E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_Toc193394528 \h </w:instrText>
      </w:r>
      <w:r>
        <w:rPr>
          <w:noProof/>
        </w:rPr>
      </w:r>
      <w:r>
        <w:rPr>
          <w:noProof/>
        </w:rPr>
        <w:fldChar w:fldCharType="separate"/>
      </w:r>
      <w:r>
        <w:rPr>
          <w:noProof/>
        </w:rPr>
        <w:t>93</w:t>
      </w:r>
      <w:r>
        <w:rPr>
          <w:noProof/>
        </w:rPr>
        <w:fldChar w:fldCharType="end"/>
      </w:r>
    </w:p>
    <w:p w14:paraId="7FA120D3" w14:textId="3C5ECB2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_Toc193394529 \h </w:instrText>
      </w:r>
      <w:r>
        <w:rPr>
          <w:noProof/>
        </w:rPr>
      </w:r>
      <w:r>
        <w:rPr>
          <w:noProof/>
        </w:rPr>
        <w:fldChar w:fldCharType="separate"/>
      </w:r>
      <w:r>
        <w:rPr>
          <w:noProof/>
        </w:rPr>
        <w:t>93</w:t>
      </w:r>
      <w:r>
        <w:rPr>
          <w:noProof/>
        </w:rPr>
        <w:fldChar w:fldCharType="end"/>
      </w:r>
    </w:p>
    <w:p w14:paraId="637545E5" w14:textId="4649DE3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6.2.11.6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_Toc193394530 \h </w:instrText>
      </w:r>
      <w:r>
        <w:rPr>
          <w:noProof/>
        </w:rPr>
      </w:r>
      <w:r>
        <w:rPr>
          <w:noProof/>
        </w:rPr>
        <w:fldChar w:fldCharType="separate"/>
      </w:r>
      <w:r>
        <w:rPr>
          <w:noProof/>
        </w:rPr>
        <w:t>94</w:t>
      </w:r>
      <w:r>
        <w:rPr>
          <w:noProof/>
        </w:rPr>
        <w:fldChar w:fldCharType="end"/>
      </w:r>
    </w:p>
    <w:p w14:paraId="25075D27" w14:textId="145A2BF9"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_Toc193394531 \h </w:instrText>
      </w:r>
      <w:r>
        <w:rPr>
          <w:noProof/>
        </w:rPr>
      </w:r>
      <w:r>
        <w:rPr>
          <w:noProof/>
        </w:rPr>
        <w:fldChar w:fldCharType="separate"/>
      </w:r>
      <w:r>
        <w:rPr>
          <w:noProof/>
        </w:rPr>
        <w:t>94</w:t>
      </w:r>
      <w:r>
        <w:rPr>
          <w:noProof/>
        </w:rPr>
        <w:fldChar w:fldCharType="end"/>
      </w:r>
    </w:p>
    <w:p w14:paraId="268D576B" w14:textId="1CEEF921"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_Toc193394532 \h </w:instrText>
      </w:r>
      <w:r>
        <w:rPr>
          <w:noProof/>
        </w:rPr>
      </w:r>
      <w:r>
        <w:rPr>
          <w:noProof/>
        </w:rPr>
        <w:fldChar w:fldCharType="separate"/>
      </w:r>
      <w:r>
        <w:rPr>
          <w:noProof/>
        </w:rPr>
        <w:t>94</w:t>
      </w:r>
      <w:r>
        <w:rPr>
          <w:noProof/>
        </w:rPr>
        <w:fldChar w:fldCharType="end"/>
      </w:r>
    </w:p>
    <w:p w14:paraId="175F6AD5" w14:textId="23A8843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_Toc193394533 \h </w:instrText>
      </w:r>
      <w:r>
        <w:rPr>
          <w:noProof/>
        </w:rPr>
      </w:r>
      <w:r>
        <w:rPr>
          <w:noProof/>
        </w:rPr>
        <w:fldChar w:fldCharType="separate"/>
      </w:r>
      <w:r>
        <w:rPr>
          <w:noProof/>
        </w:rPr>
        <w:t>94</w:t>
      </w:r>
      <w:r>
        <w:rPr>
          <w:noProof/>
        </w:rPr>
        <w:fldChar w:fldCharType="end"/>
      </w:r>
    </w:p>
    <w:p w14:paraId="42922161" w14:textId="63E58A6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_Toc193394534 \h </w:instrText>
      </w:r>
      <w:r>
        <w:rPr>
          <w:noProof/>
        </w:rPr>
      </w:r>
      <w:r>
        <w:rPr>
          <w:noProof/>
        </w:rPr>
        <w:fldChar w:fldCharType="separate"/>
      </w:r>
      <w:r>
        <w:rPr>
          <w:noProof/>
        </w:rPr>
        <w:t>94</w:t>
      </w:r>
      <w:r>
        <w:rPr>
          <w:noProof/>
        </w:rPr>
        <w:fldChar w:fldCharType="end"/>
      </w:r>
    </w:p>
    <w:p w14:paraId="7B176252" w14:textId="24C5529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rFonts w:asciiTheme="minorHAnsi" w:eastAsiaTheme="minorEastAsia" w:hAnsiTheme="minorHAnsi" w:cstheme="minorBidi"/>
          <w:noProof/>
          <w:kern w:val="2"/>
          <w:sz w:val="24"/>
          <w:szCs w:val="24"/>
          <w:lang w:eastAsia="en-GB"/>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_Toc193394535 \h </w:instrText>
      </w:r>
      <w:r>
        <w:rPr>
          <w:noProof/>
        </w:rPr>
      </w:r>
      <w:r>
        <w:rPr>
          <w:noProof/>
        </w:rPr>
        <w:fldChar w:fldCharType="separate"/>
      </w:r>
      <w:r>
        <w:rPr>
          <w:noProof/>
        </w:rPr>
        <w:t>94</w:t>
      </w:r>
      <w:r>
        <w:rPr>
          <w:noProof/>
        </w:rPr>
        <w:fldChar w:fldCharType="end"/>
      </w:r>
    </w:p>
    <w:p w14:paraId="4B23ED0F" w14:textId="44E67916"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_Toc193394536 \h </w:instrText>
      </w:r>
      <w:r>
        <w:rPr>
          <w:noProof/>
        </w:rPr>
      </w:r>
      <w:r>
        <w:rPr>
          <w:noProof/>
        </w:rPr>
        <w:fldChar w:fldCharType="separate"/>
      </w:r>
      <w:r>
        <w:rPr>
          <w:noProof/>
        </w:rPr>
        <w:t>94</w:t>
      </w:r>
      <w:r>
        <w:rPr>
          <w:noProof/>
        </w:rPr>
        <w:fldChar w:fldCharType="end"/>
      </w:r>
    </w:p>
    <w:p w14:paraId="3C4A294C" w14:textId="0663DF1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_Toc193394537 \h </w:instrText>
      </w:r>
      <w:r>
        <w:rPr>
          <w:noProof/>
        </w:rPr>
      </w:r>
      <w:r>
        <w:rPr>
          <w:noProof/>
        </w:rPr>
        <w:fldChar w:fldCharType="separate"/>
      </w:r>
      <w:r>
        <w:rPr>
          <w:noProof/>
        </w:rPr>
        <w:t>95</w:t>
      </w:r>
      <w:r>
        <w:rPr>
          <w:noProof/>
        </w:rPr>
        <w:fldChar w:fldCharType="end"/>
      </w:r>
    </w:p>
    <w:p w14:paraId="041F2214" w14:textId="6CAF3832"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_Toc193394538 \h </w:instrText>
      </w:r>
      <w:r>
        <w:rPr>
          <w:noProof/>
        </w:rPr>
      </w:r>
      <w:r>
        <w:rPr>
          <w:noProof/>
        </w:rPr>
        <w:fldChar w:fldCharType="separate"/>
      </w:r>
      <w:r>
        <w:rPr>
          <w:noProof/>
        </w:rPr>
        <w:t>95</w:t>
      </w:r>
      <w:r>
        <w:rPr>
          <w:noProof/>
        </w:rPr>
        <w:fldChar w:fldCharType="end"/>
      </w:r>
    </w:p>
    <w:p w14:paraId="396B0819" w14:textId="748F3C40"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_Toc193394539 \h </w:instrText>
      </w:r>
      <w:r>
        <w:rPr>
          <w:noProof/>
        </w:rPr>
      </w:r>
      <w:r>
        <w:rPr>
          <w:noProof/>
        </w:rPr>
        <w:fldChar w:fldCharType="separate"/>
      </w:r>
      <w:r>
        <w:rPr>
          <w:noProof/>
        </w:rPr>
        <w:t>95</w:t>
      </w:r>
      <w:r>
        <w:rPr>
          <w:noProof/>
        </w:rPr>
        <w:fldChar w:fldCharType="end"/>
      </w:r>
    </w:p>
    <w:p w14:paraId="5A226EB6" w14:textId="204CEA61"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_Toc193394540 \h </w:instrText>
      </w:r>
      <w:r>
        <w:rPr>
          <w:noProof/>
        </w:rPr>
      </w:r>
      <w:r>
        <w:rPr>
          <w:noProof/>
        </w:rPr>
        <w:fldChar w:fldCharType="separate"/>
      </w:r>
      <w:r>
        <w:rPr>
          <w:noProof/>
        </w:rPr>
        <w:t>95</w:t>
      </w:r>
      <w:r>
        <w:rPr>
          <w:noProof/>
        </w:rPr>
        <w:fldChar w:fldCharType="end"/>
      </w:r>
    </w:p>
    <w:p w14:paraId="75FE2ED4" w14:textId="1E0B325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_Toc193394541 \h </w:instrText>
      </w:r>
      <w:r>
        <w:rPr>
          <w:noProof/>
        </w:rPr>
      </w:r>
      <w:r>
        <w:rPr>
          <w:noProof/>
        </w:rPr>
        <w:fldChar w:fldCharType="separate"/>
      </w:r>
      <w:r>
        <w:rPr>
          <w:noProof/>
        </w:rPr>
        <w:t>95</w:t>
      </w:r>
      <w:r>
        <w:rPr>
          <w:noProof/>
        </w:rPr>
        <w:fldChar w:fldCharType="end"/>
      </w:r>
    </w:p>
    <w:p w14:paraId="33577EBE" w14:textId="138BA84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_Toc193394542 \h </w:instrText>
      </w:r>
      <w:r>
        <w:rPr>
          <w:noProof/>
        </w:rPr>
      </w:r>
      <w:r>
        <w:rPr>
          <w:noProof/>
        </w:rPr>
        <w:fldChar w:fldCharType="separate"/>
      </w:r>
      <w:r>
        <w:rPr>
          <w:noProof/>
        </w:rPr>
        <w:t>96</w:t>
      </w:r>
      <w:r>
        <w:rPr>
          <w:noProof/>
        </w:rPr>
        <w:fldChar w:fldCharType="end"/>
      </w:r>
    </w:p>
    <w:p w14:paraId="3EA5FF16" w14:textId="0076DC5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rFonts w:asciiTheme="minorHAnsi" w:eastAsiaTheme="minorEastAsia" w:hAnsiTheme="minorHAnsi" w:cstheme="minorBidi"/>
          <w:noProof/>
          <w:kern w:val="2"/>
          <w:sz w:val="24"/>
          <w:szCs w:val="24"/>
          <w:lang w:eastAsia="en-GB"/>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_Toc193394543 \h </w:instrText>
      </w:r>
      <w:r>
        <w:rPr>
          <w:noProof/>
        </w:rPr>
      </w:r>
      <w:r>
        <w:rPr>
          <w:noProof/>
        </w:rPr>
        <w:fldChar w:fldCharType="separate"/>
      </w:r>
      <w:r>
        <w:rPr>
          <w:noProof/>
        </w:rPr>
        <w:t>96</w:t>
      </w:r>
      <w:r>
        <w:rPr>
          <w:noProof/>
        </w:rPr>
        <w:fldChar w:fldCharType="end"/>
      </w:r>
    </w:p>
    <w:p w14:paraId="0137D473" w14:textId="571E2BC2"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_Toc193394544 \h </w:instrText>
      </w:r>
      <w:r>
        <w:rPr>
          <w:noProof/>
        </w:rPr>
      </w:r>
      <w:r>
        <w:rPr>
          <w:noProof/>
        </w:rPr>
        <w:fldChar w:fldCharType="separate"/>
      </w:r>
      <w:r>
        <w:rPr>
          <w:noProof/>
        </w:rPr>
        <w:t>96</w:t>
      </w:r>
      <w:r>
        <w:rPr>
          <w:noProof/>
        </w:rPr>
        <w:fldChar w:fldCharType="end"/>
      </w:r>
    </w:p>
    <w:p w14:paraId="55DDF101" w14:textId="24D6EAF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_Toc193394545 \h </w:instrText>
      </w:r>
      <w:r>
        <w:rPr>
          <w:noProof/>
        </w:rPr>
      </w:r>
      <w:r>
        <w:rPr>
          <w:noProof/>
        </w:rPr>
        <w:fldChar w:fldCharType="separate"/>
      </w:r>
      <w:r>
        <w:rPr>
          <w:noProof/>
        </w:rPr>
        <w:t>96</w:t>
      </w:r>
      <w:r>
        <w:rPr>
          <w:noProof/>
        </w:rPr>
        <w:fldChar w:fldCharType="end"/>
      </w:r>
    </w:p>
    <w:p w14:paraId="3E739A2B" w14:textId="06D7A5E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_Toc193394546 \h </w:instrText>
      </w:r>
      <w:r>
        <w:rPr>
          <w:noProof/>
        </w:rPr>
      </w:r>
      <w:r>
        <w:rPr>
          <w:noProof/>
        </w:rPr>
        <w:fldChar w:fldCharType="separate"/>
      </w:r>
      <w:r>
        <w:rPr>
          <w:noProof/>
        </w:rPr>
        <w:t>97</w:t>
      </w:r>
      <w:r>
        <w:rPr>
          <w:noProof/>
        </w:rPr>
        <w:fldChar w:fldCharType="end"/>
      </w:r>
    </w:p>
    <w:p w14:paraId="73EE2AA6" w14:textId="68AE9CE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_Toc193394547 \h </w:instrText>
      </w:r>
      <w:r>
        <w:rPr>
          <w:noProof/>
        </w:rPr>
      </w:r>
      <w:r>
        <w:rPr>
          <w:noProof/>
        </w:rPr>
        <w:fldChar w:fldCharType="separate"/>
      </w:r>
      <w:r>
        <w:rPr>
          <w:noProof/>
        </w:rPr>
        <w:t>97</w:t>
      </w:r>
      <w:r>
        <w:rPr>
          <w:noProof/>
        </w:rPr>
        <w:fldChar w:fldCharType="end"/>
      </w:r>
    </w:p>
    <w:p w14:paraId="12E72A01" w14:textId="64FFA19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_Toc193394548 \h </w:instrText>
      </w:r>
      <w:r>
        <w:rPr>
          <w:noProof/>
        </w:rPr>
      </w:r>
      <w:r>
        <w:rPr>
          <w:noProof/>
        </w:rPr>
        <w:fldChar w:fldCharType="separate"/>
      </w:r>
      <w:r>
        <w:rPr>
          <w:noProof/>
        </w:rPr>
        <w:t>97</w:t>
      </w:r>
      <w:r>
        <w:rPr>
          <w:noProof/>
        </w:rPr>
        <w:fldChar w:fldCharType="end"/>
      </w:r>
    </w:p>
    <w:p w14:paraId="49431A0A" w14:textId="631FD14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_Toc193394549 \h </w:instrText>
      </w:r>
      <w:r>
        <w:rPr>
          <w:noProof/>
        </w:rPr>
      </w:r>
      <w:r>
        <w:rPr>
          <w:noProof/>
        </w:rPr>
        <w:fldChar w:fldCharType="separate"/>
      </w:r>
      <w:r>
        <w:rPr>
          <w:noProof/>
        </w:rPr>
        <w:t>97</w:t>
      </w:r>
      <w:r>
        <w:rPr>
          <w:noProof/>
        </w:rPr>
        <w:fldChar w:fldCharType="end"/>
      </w:r>
    </w:p>
    <w:p w14:paraId="2E4ADBE2" w14:textId="3A3CD8AB"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_Toc193394550 \h </w:instrText>
      </w:r>
      <w:r>
        <w:rPr>
          <w:noProof/>
        </w:rPr>
      </w:r>
      <w:r>
        <w:rPr>
          <w:noProof/>
        </w:rPr>
        <w:fldChar w:fldCharType="separate"/>
      </w:r>
      <w:r>
        <w:rPr>
          <w:noProof/>
        </w:rPr>
        <w:t>97</w:t>
      </w:r>
      <w:r>
        <w:rPr>
          <w:noProof/>
        </w:rPr>
        <w:fldChar w:fldCharType="end"/>
      </w:r>
    </w:p>
    <w:p w14:paraId="08E2364F" w14:textId="12119AA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Announcing alert procedure</w:t>
      </w:r>
      <w:r>
        <w:rPr>
          <w:noProof/>
        </w:rPr>
        <w:tab/>
      </w:r>
      <w:r>
        <w:rPr>
          <w:noProof/>
        </w:rPr>
        <w:fldChar w:fldCharType="begin" w:fldLock="1"/>
      </w:r>
      <w:r>
        <w:rPr>
          <w:noProof/>
        </w:rPr>
        <w:instrText xml:space="preserve"> PAGEREF _Toc193394551 \h </w:instrText>
      </w:r>
      <w:r>
        <w:rPr>
          <w:noProof/>
        </w:rPr>
      </w:r>
      <w:r>
        <w:rPr>
          <w:noProof/>
        </w:rPr>
        <w:fldChar w:fldCharType="separate"/>
      </w:r>
      <w:r>
        <w:rPr>
          <w:noProof/>
        </w:rPr>
        <w:t>98</w:t>
      </w:r>
      <w:r>
        <w:rPr>
          <w:noProof/>
        </w:rPr>
        <w:fldChar w:fldCharType="end"/>
      </w:r>
    </w:p>
    <w:p w14:paraId="694A39EE" w14:textId="38BF15C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_Toc193394552 \h </w:instrText>
      </w:r>
      <w:r>
        <w:rPr>
          <w:noProof/>
        </w:rPr>
      </w:r>
      <w:r>
        <w:rPr>
          <w:noProof/>
        </w:rPr>
        <w:fldChar w:fldCharType="separate"/>
      </w:r>
      <w:r>
        <w:rPr>
          <w:noProof/>
        </w:rPr>
        <w:t>98</w:t>
      </w:r>
      <w:r>
        <w:rPr>
          <w:noProof/>
        </w:rPr>
        <w:fldChar w:fldCharType="end"/>
      </w:r>
    </w:p>
    <w:p w14:paraId="5F9D595E" w14:textId="6E077E7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Announcing alert procedure initiation</w:t>
      </w:r>
      <w:r>
        <w:rPr>
          <w:noProof/>
        </w:rPr>
        <w:tab/>
      </w:r>
      <w:r>
        <w:rPr>
          <w:noProof/>
        </w:rPr>
        <w:fldChar w:fldCharType="begin" w:fldLock="1"/>
      </w:r>
      <w:r>
        <w:rPr>
          <w:noProof/>
        </w:rPr>
        <w:instrText xml:space="preserve"> PAGEREF _Toc193394553 \h </w:instrText>
      </w:r>
      <w:r>
        <w:rPr>
          <w:noProof/>
        </w:rPr>
      </w:r>
      <w:r>
        <w:rPr>
          <w:noProof/>
        </w:rPr>
        <w:fldChar w:fldCharType="separate"/>
      </w:r>
      <w:r>
        <w:rPr>
          <w:noProof/>
        </w:rPr>
        <w:t>98</w:t>
      </w:r>
      <w:r>
        <w:rPr>
          <w:noProof/>
        </w:rPr>
        <w:fldChar w:fldCharType="end"/>
      </w:r>
    </w:p>
    <w:p w14:paraId="327A594B" w14:textId="085AA3D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_Toc193394554 \h </w:instrText>
      </w:r>
      <w:r>
        <w:rPr>
          <w:noProof/>
        </w:rPr>
      </w:r>
      <w:r>
        <w:rPr>
          <w:noProof/>
        </w:rPr>
        <w:fldChar w:fldCharType="separate"/>
      </w:r>
      <w:r>
        <w:rPr>
          <w:noProof/>
        </w:rPr>
        <w:t>99</w:t>
      </w:r>
      <w:r>
        <w:rPr>
          <w:noProof/>
        </w:rPr>
        <w:fldChar w:fldCharType="end"/>
      </w:r>
    </w:p>
    <w:p w14:paraId="1AC06C8A" w14:textId="6A57F2D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_Toc193394555 \h </w:instrText>
      </w:r>
      <w:r>
        <w:rPr>
          <w:noProof/>
        </w:rPr>
      </w:r>
      <w:r>
        <w:rPr>
          <w:noProof/>
        </w:rPr>
        <w:fldChar w:fldCharType="separate"/>
      </w:r>
      <w:r>
        <w:rPr>
          <w:noProof/>
        </w:rPr>
        <w:t>99</w:t>
      </w:r>
      <w:r>
        <w:rPr>
          <w:noProof/>
        </w:rPr>
        <w:fldChar w:fldCharType="end"/>
      </w:r>
    </w:p>
    <w:p w14:paraId="631098E3" w14:textId="3F38900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_Toc193394556 \h </w:instrText>
      </w:r>
      <w:r>
        <w:rPr>
          <w:noProof/>
        </w:rPr>
      </w:r>
      <w:r>
        <w:rPr>
          <w:noProof/>
        </w:rPr>
        <w:fldChar w:fldCharType="separate"/>
      </w:r>
      <w:r>
        <w:rPr>
          <w:noProof/>
        </w:rPr>
        <w:t>100</w:t>
      </w:r>
      <w:r>
        <w:rPr>
          <w:noProof/>
        </w:rPr>
        <w:fldChar w:fldCharType="end"/>
      </w:r>
    </w:p>
    <w:p w14:paraId="0EC6237F" w14:textId="07CF9DE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_Toc193394557 \h </w:instrText>
      </w:r>
      <w:r>
        <w:rPr>
          <w:noProof/>
        </w:rPr>
      </w:r>
      <w:r>
        <w:rPr>
          <w:noProof/>
        </w:rPr>
        <w:fldChar w:fldCharType="separate"/>
      </w:r>
      <w:r>
        <w:rPr>
          <w:noProof/>
        </w:rPr>
        <w:t>100</w:t>
      </w:r>
      <w:r>
        <w:rPr>
          <w:noProof/>
        </w:rPr>
        <w:fldChar w:fldCharType="end"/>
      </w:r>
    </w:p>
    <w:p w14:paraId="624C693F" w14:textId="3D69F6B8"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_Toc193394558 \h </w:instrText>
      </w:r>
      <w:r>
        <w:rPr>
          <w:noProof/>
        </w:rPr>
      </w:r>
      <w:r>
        <w:rPr>
          <w:noProof/>
        </w:rPr>
        <w:fldChar w:fldCharType="separate"/>
      </w:r>
      <w:r>
        <w:rPr>
          <w:noProof/>
        </w:rPr>
        <w:t>100</w:t>
      </w:r>
      <w:r>
        <w:rPr>
          <w:noProof/>
        </w:rPr>
        <w:fldChar w:fldCharType="end"/>
      </w:r>
    </w:p>
    <w:p w14:paraId="286E72E0" w14:textId="18800C0A"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_Toc193394559 \h </w:instrText>
      </w:r>
      <w:r>
        <w:rPr>
          <w:noProof/>
        </w:rPr>
      </w:r>
      <w:r>
        <w:rPr>
          <w:noProof/>
        </w:rPr>
        <w:fldChar w:fldCharType="separate"/>
      </w:r>
      <w:r>
        <w:rPr>
          <w:noProof/>
        </w:rPr>
        <w:t>100</w:t>
      </w:r>
      <w:r>
        <w:rPr>
          <w:noProof/>
        </w:rPr>
        <w:fldChar w:fldCharType="end"/>
      </w:r>
    </w:p>
    <w:p w14:paraId="3039BED0" w14:textId="1363A86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6.2.14</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_Toc193394560 \h </w:instrText>
      </w:r>
      <w:r>
        <w:rPr>
          <w:noProof/>
        </w:rPr>
      </w:r>
      <w:r>
        <w:rPr>
          <w:noProof/>
        </w:rPr>
        <w:fldChar w:fldCharType="separate"/>
      </w:r>
      <w:r>
        <w:rPr>
          <w:noProof/>
        </w:rPr>
        <w:t>100</w:t>
      </w:r>
      <w:r>
        <w:rPr>
          <w:noProof/>
        </w:rPr>
        <w:fldChar w:fldCharType="end"/>
      </w:r>
    </w:p>
    <w:p w14:paraId="3259F752" w14:textId="489E3BA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_Toc193394561 \h </w:instrText>
      </w:r>
      <w:r>
        <w:rPr>
          <w:noProof/>
        </w:rPr>
      </w:r>
      <w:r>
        <w:rPr>
          <w:noProof/>
        </w:rPr>
        <w:fldChar w:fldCharType="separate"/>
      </w:r>
      <w:r>
        <w:rPr>
          <w:noProof/>
        </w:rPr>
        <w:t>100</w:t>
      </w:r>
      <w:r>
        <w:rPr>
          <w:noProof/>
        </w:rPr>
        <w:fldChar w:fldCharType="end"/>
      </w:r>
    </w:p>
    <w:p w14:paraId="4071E2C0" w14:textId="302D0FA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_Toc193394562 \h </w:instrText>
      </w:r>
      <w:r>
        <w:rPr>
          <w:noProof/>
        </w:rPr>
      </w:r>
      <w:r>
        <w:rPr>
          <w:noProof/>
        </w:rPr>
        <w:fldChar w:fldCharType="separate"/>
      </w:r>
      <w:r>
        <w:rPr>
          <w:noProof/>
        </w:rPr>
        <w:t>101</w:t>
      </w:r>
      <w:r>
        <w:rPr>
          <w:noProof/>
        </w:rPr>
        <w:fldChar w:fldCharType="end"/>
      </w:r>
    </w:p>
    <w:p w14:paraId="6C14B10B" w14:textId="1BE03459"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6.2.14.2.1</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_Toc193394563 \h </w:instrText>
      </w:r>
      <w:r>
        <w:rPr>
          <w:noProof/>
        </w:rPr>
      </w:r>
      <w:r>
        <w:rPr>
          <w:noProof/>
        </w:rPr>
        <w:fldChar w:fldCharType="separate"/>
      </w:r>
      <w:r>
        <w:rPr>
          <w:noProof/>
        </w:rPr>
        <w:t>101</w:t>
      </w:r>
      <w:r>
        <w:rPr>
          <w:noProof/>
        </w:rPr>
        <w:fldChar w:fldCharType="end"/>
      </w:r>
    </w:p>
    <w:p w14:paraId="70D8F645" w14:textId="7D994BB5"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_Toc193394564 \h </w:instrText>
      </w:r>
      <w:r>
        <w:rPr>
          <w:noProof/>
        </w:rPr>
      </w:r>
      <w:r>
        <w:rPr>
          <w:noProof/>
        </w:rPr>
        <w:fldChar w:fldCharType="separate"/>
      </w:r>
      <w:r>
        <w:rPr>
          <w:noProof/>
        </w:rPr>
        <w:t>101</w:t>
      </w:r>
      <w:r>
        <w:rPr>
          <w:noProof/>
        </w:rPr>
        <w:fldChar w:fldCharType="end"/>
      </w:r>
    </w:p>
    <w:p w14:paraId="4E6C97E5" w14:textId="5B0E67B7"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_Toc193394565 \h </w:instrText>
      </w:r>
      <w:r>
        <w:rPr>
          <w:noProof/>
        </w:rPr>
      </w:r>
      <w:r>
        <w:rPr>
          <w:noProof/>
        </w:rPr>
        <w:fldChar w:fldCharType="separate"/>
      </w:r>
      <w:r>
        <w:rPr>
          <w:noProof/>
        </w:rPr>
        <w:t>101</w:t>
      </w:r>
      <w:r>
        <w:rPr>
          <w:noProof/>
        </w:rPr>
        <w:fldChar w:fldCharType="end"/>
      </w:r>
    </w:p>
    <w:p w14:paraId="370C1C83" w14:textId="57F0103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_Toc193394566 \h </w:instrText>
      </w:r>
      <w:r>
        <w:rPr>
          <w:noProof/>
        </w:rPr>
      </w:r>
      <w:r>
        <w:rPr>
          <w:noProof/>
        </w:rPr>
        <w:fldChar w:fldCharType="separate"/>
      </w:r>
      <w:r>
        <w:rPr>
          <w:noProof/>
        </w:rPr>
        <w:t>103</w:t>
      </w:r>
      <w:r>
        <w:rPr>
          <w:noProof/>
        </w:rPr>
        <w:fldChar w:fldCharType="end"/>
      </w:r>
    </w:p>
    <w:p w14:paraId="66AE8BC7" w14:textId="13F73531"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_Toc193394567 \h </w:instrText>
      </w:r>
      <w:r>
        <w:rPr>
          <w:noProof/>
        </w:rPr>
      </w:r>
      <w:r>
        <w:rPr>
          <w:noProof/>
        </w:rPr>
        <w:fldChar w:fldCharType="separate"/>
      </w:r>
      <w:r>
        <w:rPr>
          <w:noProof/>
        </w:rPr>
        <w:t>103</w:t>
      </w:r>
      <w:r>
        <w:rPr>
          <w:noProof/>
        </w:rPr>
        <w:fldChar w:fldCharType="end"/>
      </w:r>
    </w:p>
    <w:p w14:paraId="5135485A" w14:textId="3A315366"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_Toc193394568 \h </w:instrText>
      </w:r>
      <w:r>
        <w:rPr>
          <w:noProof/>
        </w:rPr>
      </w:r>
      <w:r>
        <w:rPr>
          <w:noProof/>
        </w:rPr>
        <w:fldChar w:fldCharType="separate"/>
      </w:r>
      <w:r>
        <w:rPr>
          <w:noProof/>
        </w:rPr>
        <w:t>105</w:t>
      </w:r>
      <w:r>
        <w:rPr>
          <w:noProof/>
        </w:rPr>
        <w:fldChar w:fldCharType="end"/>
      </w:r>
    </w:p>
    <w:p w14:paraId="04259697" w14:textId="34B08474"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6.2.14.2.2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_Toc193394569 \h </w:instrText>
      </w:r>
      <w:r>
        <w:rPr>
          <w:noProof/>
        </w:rPr>
      </w:r>
      <w:r>
        <w:rPr>
          <w:noProof/>
        </w:rPr>
        <w:fldChar w:fldCharType="separate"/>
      </w:r>
      <w:r>
        <w:rPr>
          <w:noProof/>
        </w:rPr>
        <w:t>105</w:t>
      </w:r>
      <w:r>
        <w:rPr>
          <w:noProof/>
        </w:rPr>
        <w:fldChar w:fldCharType="end"/>
      </w:r>
    </w:p>
    <w:p w14:paraId="310ED5EE" w14:textId="3B9A9BDF"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_Toc193394570 \h </w:instrText>
      </w:r>
      <w:r>
        <w:rPr>
          <w:noProof/>
        </w:rPr>
      </w:r>
      <w:r>
        <w:rPr>
          <w:noProof/>
        </w:rPr>
        <w:fldChar w:fldCharType="separate"/>
      </w:r>
      <w:r>
        <w:rPr>
          <w:noProof/>
        </w:rPr>
        <w:t>105</w:t>
      </w:r>
      <w:r>
        <w:rPr>
          <w:noProof/>
        </w:rPr>
        <w:fldChar w:fldCharType="end"/>
      </w:r>
    </w:p>
    <w:p w14:paraId="2131D258" w14:textId="1EBBAB1F"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6.2.14.2.2.2</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_Toc193394571 \h </w:instrText>
      </w:r>
      <w:r>
        <w:rPr>
          <w:noProof/>
        </w:rPr>
      </w:r>
      <w:r>
        <w:rPr>
          <w:noProof/>
        </w:rPr>
        <w:fldChar w:fldCharType="separate"/>
      </w:r>
      <w:r>
        <w:rPr>
          <w:noProof/>
        </w:rPr>
        <w:t>105</w:t>
      </w:r>
      <w:r>
        <w:rPr>
          <w:noProof/>
        </w:rPr>
        <w:fldChar w:fldCharType="end"/>
      </w:r>
    </w:p>
    <w:p w14:paraId="0F5F4D5E" w14:textId="4F0E3E6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_Toc193394572 \h </w:instrText>
      </w:r>
      <w:r>
        <w:rPr>
          <w:noProof/>
        </w:rPr>
      </w:r>
      <w:r>
        <w:rPr>
          <w:noProof/>
        </w:rPr>
        <w:fldChar w:fldCharType="separate"/>
      </w:r>
      <w:r>
        <w:rPr>
          <w:noProof/>
        </w:rPr>
        <w:t>107</w:t>
      </w:r>
      <w:r>
        <w:rPr>
          <w:noProof/>
        </w:rPr>
        <w:fldChar w:fldCharType="end"/>
      </w:r>
    </w:p>
    <w:p w14:paraId="5627C8FE" w14:textId="25E60E61"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_Toc193394573 \h </w:instrText>
      </w:r>
      <w:r>
        <w:rPr>
          <w:noProof/>
        </w:rPr>
      </w:r>
      <w:r>
        <w:rPr>
          <w:noProof/>
        </w:rPr>
        <w:fldChar w:fldCharType="separate"/>
      </w:r>
      <w:r>
        <w:rPr>
          <w:noProof/>
        </w:rPr>
        <w:t>108</w:t>
      </w:r>
      <w:r>
        <w:rPr>
          <w:noProof/>
        </w:rPr>
        <w:fldChar w:fldCharType="end"/>
      </w:r>
    </w:p>
    <w:p w14:paraId="4F569ACE" w14:textId="2D3EBB3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_Toc193394574 \h </w:instrText>
      </w:r>
      <w:r>
        <w:rPr>
          <w:noProof/>
        </w:rPr>
      </w:r>
      <w:r>
        <w:rPr>
          <w:noProof/>
        </w:rPr>
        <w:fldChar w:fldCharType="separate"/>
      </w:r>
      <w:r>
        <w:rPr>
          <w:noProof/>
        </w:rPr>
        <w:t>110</w:t>
      </w:r>
      <w:r>
        <w:rPr>
          <w:noProof/>
        </w:rPr>
        <w:fldChar w:fldCharType="end"/>
      </w:r>
    </w:p>
    <w:p w14:paraId="487DA534" w14:textId="55D89D3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6.2.15</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_Toc193394575 \h </w:instrText>
      </w:r>
      <w:r>
        <w:rPr>
          <w:noProof/>
        </w:rPr>
      </w:r>
      <w:r>
        <w:rPr>
          <w:noProof/>
        </w:rPr>
        <w:fldChar w:fldCharType="separate"/>
      </w:r>
      <w:r>
        <w:rPr>
          <w:noProof/>
        </w:rPr>
        <w:t>110</w:t>
      </w:r>
      <w:r>
        <w:rPr>
          <w:noProof/>
        </w:rPr>
        <w:fldChar w:fldCharType="end"/>
      </w:r>
    </w:p>
    <w:p w14:paraId="1737A9F7" w14:textId="13A6AF3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_Toc193394576 \h </w:instrText>
      </w:r>
      <w:r>
        <w:rPr>
          <w:noProof/>
        </w:rPr>
      </w:r>
      <w:r>
        <w:rPr>
          <w:noProof/>
        </w:rPr>
        <w:fldChar w:fldCharType="separate"/>
      </w:r>
      <w:r>
        <w:rPr>
          <w:noProof/>
        </w:rPr>
        <w:t>110</w:t>
      </w:r>
      <w:r>
        <w:rPr>
          <w:noProof/>
        </w:rPr>
        <w:fldChar w:fldCharType="end"/>
      </w:r>
    </w:p>
    <w:p w14:paraId="4D8015B0" w14:textId="003D424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6.2.15.2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_Toc193394577 \h </w:instrText>
      </w:r>
      <w:r>
        <w:rPr>
          <w:noProof/>
        </w:rPr>
      </w:r>
      <w:r>
        <w:rPr>
          <w:noProof/>
        </w:rPr>
        <w:fldChar w:fldCharType="separate"/>
      </w:r>
      <w:r>
        <w:rPr>
          <w:noProof/>
        </w:rPr>
        <w:t>111</w:t>
      </w:r>
      <w:r>
        <w:rPr>
          <w:noProof/>
        </w:rPr>
        <w:fldChar w:fldCharType="end"/>
      </w:r>
    </w:p>
    <w:p w14:paraId="45CCDA2D" w14:textId="5B700BE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6.2.15.2.1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_Toc193394578 \h </w:instrText>
      </w:r>
      <w:r>
        <w:rPr>
          <w:noProof/>
        </w:rPr>
      </w:r>
      <w:r>
        <w:rPr>
          <w:noProof/>
        </w:rPr>
        <w:fldChar w:fldCharType="separate"/>
      </w:r>
      <w:r>
        <w:rPr>
          <w:noProof/>
        </w:rPr>
        <w:t>111</w:t>
      </w:r>
      <w:r>
        <w:rPr>
          <w:noProof/>
        </w:rPr>
        <w:fldChar w:fldCharType="end"/>
      </w:r>
    </w:p>
    <w:p w14:paraId="5EDAD6FF" w14:textId="39675DF2"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_Toc193394579 \h </w:instrText>
      </w:r>
      <w:r>
        <w:rPr>
          <w:noProof/>
        </w:rPr>
      </w:r>
      <w:r>
        <w:rPr>
          <w:noProof/>
        </w:rPr>
        <w:fldChar w:fldCharType="separate"/>
      </w:r>
      <w:r>
        <w:rPr>
          <w:noProof/>
        </w:rPr>
        <w:t>111</w:t>
      </w:r>
      <w:r>
        <w:rPr>
          <w:noProof/>
        </w:rPr>
        <w:fldChar w:fldCharType="end"/>
      </w:r>
    </w:p>
    <w:p w14:paraId="0C76EF00" w14:textId="77587522"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_Toc193394580 \h </w:instrText>
      </w:r>
      <w:r>
        <w:rPr>
          <w:noProof/>
        </w:rPr>
      </w:r>
      <w:r>
        <w:rPr>
          <w:noProof/>
        </w:rPr>
        <w:fldChar w:fldCharType="separate"/>
      </w:r>
      <w:r>
        <w:rPr>
          <w:noProof/>
        </w:rPr>
        <w:t>111</w:t>
      </w:r>
      <w:r>
        <w:rPr>
          <w:noProof/>
        </w:rPr>
        <w:fldChar w:fldCharType="end"/>
      </w:r>
    </w:p>
    <w:p w14:paraId="49BB77DD" w14:textId="5ED87AD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_Toc193394581 \h </w:instrText>
      </w:r>
      <w:r>
        <w:rPr>
          <w:noProof/>
        </w:rPr>
      </w:r>
      <w:r>
        <w:rPr>
          <w:noProof/>
        </w:rPr>
        <w:fldChar w:fldCharType="separate"/>
      </w:r>
      <w:r>
        <w:rPr>
          <w:noProof/>
        </w:rPr>
        <w:t>113</w:t>
      </w:r>
      <w:r>
        <w:rPr>
          <w:noProof/>
        </w:rPr>
        <w:fldChar w:fldCharType="end"/>
      </w:r>
    </w:p>
    <w:p w14:paraId="37F24136" w14:textId="12419CD4"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_Toc193394582 \h </w:instrText>
      </w:r>
      <w:r>
        <w:rPr>
          <w:noProof/>
        </w:rPr>
      </w:r>
      <w:r>
        <w:rPr>
          <w:noProof/>
        </w:rPr>
        <w:fldChar w:fldCharType="separate"/>
      </w:r>
      <w:r>
        <w:rPr>
          <w:noProof/>
        </w:rPr>
        <w:t>113</w:t>
      </w:r>
      <w:r>
        <w:rPr>
          <w:noProof/>
        </w:rPr>
        <w:fldChar w:fldCharType="end"/>
      </w:r>
    </w:p>
    <w:p w14:paraId="63BC8BFB" w14:textId="54A57535"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_Toc193394583 \h </w:instrText>
      </w:r>
      <w:r>
        <w:rPr>
          <w:noProof/>
        </w:rPr>
      </w:r>
      <w:r>
        <w:rPr>
          <w:noProof/>
        </w:rPr>
        <w:fldChar w:fldCharType="separate"/>
      </w:r>
      <w:r>
        <w:rPr>
          <w:noProof/>
        </w:rPr>
        <w:t>115</w:t>
      </w:r>
      <w:r>
        <w:rPr>
          <w:noProof/>
        </w:rPr>
        <w:fldChar w:fldCharType="end"/>
      </w:r>
    </w:p>
    <w:p w14:paraId="53531471" w14:textId="787A872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6.2.15.2.2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_Toc193394584 \h </w:instrText>
      </w:r>
      <w:r>
        <w:rPr>
          <w:noProof/>
        </w:rPr>
      </w:r>
      <w:r>
        <w:rPr>
          <w:noProof/>
        </w:rPr>
        <w:fldChar w:fldCharType="separate"/>
      </w:r>
      <w:r>
        <w:rPr>
          <w:noProof/>
        </w:rPr>
        <w:t>115</w:t>
      </w:r>
      <w:r>
        <w:rPr>
          <w:noProof/>
        </w:rPr>
        <w:fldChar w:fldCharType="end"/>
      </w:r>
    </w:p>
    <w:p w14:paraId="35442159" w14:textId="0C5E695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_Toc193394585 \h </w:instrText>
      </w:r>
      <w:r>
        <w:rPr>
          <w:noProof/>
        </w:rPr>
      </w:r>
      <w:r>
        <w:rPr>
          <w:noProof/>
        </w:rPr>
        <w:fldChar w:fldCharType="separate"/>
      </w:r>
      <w:r>
        <w:rPr>
          <w:noProof/>
        </w:rPr>
        <w:t>115</w:t>
      </w:r>
      <w:r>
        <w:rPr>
          <w:noProof/>
        </w:rPr>
        <w:fldChar w:fldCharType="end"/>
      </w:r>
    </w:p>
    <w:p w14:paraId="11C01532" w14:textId="6170AB8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6.2.15.2.2.2</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_Toc193394586 \h </w:instrText>
      </w:r>
      <w:r>
        <w:rPr>
          <w:noProof/>
        </w:rPr>
      </w:r>
      <w:r>
        <w:rPr>
          <w:noProof/>
        </w:rPr>
        <w:fldChar w:fldCharType="separate"/>
      </w:r>
      <w:r>
        <w:rPr>
          <w:noProof/>
        </w:rPr>
        <w:t>115</w:t>
      </w:r>
      <w:r>
        <w:rPr>
          <w:noProof/>
        </w:rPr>
        <w:fldChar w:fldCharType="end"/>
      </w:r>
    </w:p>
    <w:p w14:paraId="10F9EC0B" w14:textId="0BCD3DA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_Toc193394587 \h </w:instrText>
      </w:r>
      <w:r>
        <w:rPr>
          <w:noProof/>
        </w:rPr>
      </w:r>
      <w:r>
        <w:rPr>
          <w:noProof/>
        </w:rPr>
        <w:fldChar w:fldCharType="separate"/>
      </w:r>
      <w:r>
        <w:rPr>
          <w:noProof/>
        </w:rPr>
        <w:t>117</w:t>
      </w:r>
      <w:r>
        <w:rPr>
          <w:noProof/>
        </w:rPr>
        <w:fldChar w:fldCharType="end"/>
      </w:r>
    </w:p>
    <w:p w14:paraId="5EE12368" w14:textId="041F1C3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_Toc193394588 \h </w:instrText>
      </w:r>
      <w:r>
        <w:rPr>
          <w:noProof/>
        </w:rPr>
      </w:r>
      <w:r>
        <w:rPr>
          <w:noProof/>
        </w:rPr>
        <w:fldChar w:fldCharType="separate"/>
      </w:r>
      <w:r>
        <w:rPr>
          <w:noProof/>
        </w:rPr>
        <w:t>118</w:t>
      </w:r>
      <w:r>
        <w:rPr>
          <w:noProof/>
        </w:rPr>
        <w:fldChar w:fldCharType="end"/>
      </w:r>
    </w:p>
    <w:p w14:paraId="7E183C92" w14:textId="6EB6A926"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_Toc193394589 \h </w:instrText>
      </w:r>
      <w:r>
        <w:rPr>
          <w:noProof/>
        </w:rPr>
      </w:r>
      <w:r>
        <w:rPr>
          <w:noProof/>
        </w:rPr>
        <w:fldChar w:fldCharType="separate"/>
      </w:r>
      <w:r>
        <w:rPr>
          <w:noProof/>
        </w:rPr>
        <w:t>120</w:t>
      </w:r>
      <w:r>
        <w:rPr>
          <w:noProof/>
        </w:rPr>
        <w:fldChar w:fldCharType="end"/>
      </w:r>
    </w:p>
    <w:p w14:paraId="02D8AD8C" w14:textId="4DD1EE2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_Toc193394590 \h </w:instrText>
      </w:r>
      <w:r>
        <w:rPr>
          <w:noProof/>
        </w:rPr>
      </w:r>
      <w:r>
        <w:rPr>
          <w:noProof/>
        </w:rPr>
        <w:fldChar w:fldCharType="separate"/>
      </w:r>
      <w:r>
        <w:rPr>
          <w:noProof/>
        </w:rPr>
        <w:t>120</w:t>
      </w:r>
      <w:r>
        <w:rPr>
          <w:noProof/>
        </w:rPr>
        <w:fldChar w:fldCharType="end"/>
      </w:r>
    </w:p>
    <w:p w14:paraId="4D8674C1" w14:textId="64BD84E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w:t>
      </w:r>
      <w:r>
        <w:rPr>
          <w:noProof/>
        </w:rPr>
        <w:tab/>
      </w:r>
      <w:r>
        <w:rPr>
          <w:noProof/>
        </w:rPr>
        <w:fldChar w:fldCharType="begin" w:fldLock="1"/>
      </w:r>
      <w:r>
        <w:rPr>
          <w:noProof/>
        </w:rPr>
        <w:instrText xml:space="preserve"> PAGEREF _Toc193394591 \h </w:instrText>
      </w:r>
      <w:r>
        <w:rPr>
          <w:noProof/>
        </w:rPr>
      </w:r>
      <w:r>
        <w:rPr>
          <w:noProof/>
        </w:rPr>
        <w:fldChar w:fldCharType="separate"/>
      </w:r>
      <w:r>
        <w:rPr>
          <w:noProof/>
        </w:rPr>
        <w:t>121</w:t>
      </w:r>
      <w:r>
        <w:rPr>
          <w:noProof/>
        </w:rPr>
        <w:fldChar w:fldCharType="end"/>
      </w:r>
    </w:p>
    <w:p w14:paraId="3A39DFFD" w14:textId="5CE2A3C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_Toc193394592 \h </w:instrText>
      </w:r>
      <w:r>
        <w:rPr>
          <w:noProof/>
        </w:rPr>
      </w:r>
      <w:r>
        <w:rPr>
          <w:noProof/>
        </w:rPr>
        <w:fldChar w:fldCharType="separate"/>
      </w:r>
      <w:r>
        <w:rPr>
          <w:noProof/>
        </w:rPr>
        <w:t>121</w:t>
      </w:r>
      <w:r>
        <w:rPr>
          <w:noProof/>
        </w:rPr>
        <w:fldChar w:fldCharType="end"/>
      </w:r>
    </w:p>
    <w:p w14:paraId="5952CF84" w14:textId="5F8AAA0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6.2.17.2</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_Toc193394593 \h </w:instrText>
      </w:r>
      <w:r>
        <w:rPr>
          <w:noProof/>
        </w:rPr>
      </w:r>
      <w:r>
        <w:rPr>
          <w:noProof/>
        </w:rPr>
        <w:fldChar w:fldCharType="separate"/>
      </w:r>
      <w:r>
        <w:rPr>
          <w:noProof/>
        </w:rPr>
        <w:t>121</w:t>
      </w:r>
      <w:r>
        <w:rPr>
          <w:noProof/>
        </w:rPr>
        <w:fldChar w:fldCharType="end"/>
      </w:r>
    </w:p>
    <w:p w14:paraId="58EFD64A" w14:textId="628B392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6.2.17.3</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_Toc193394594 \h </w:instrText>
      </w:r>
      <w:r>
        <w:rPr>
          <w:noProof/>
        </w:rPr>
      </w:r>
      <w:r>
        <w:rPr>
          <w:noProof/>
        </w:rPr>
        <w:fldChar w:fldCharType="separate"/>
      </w:r>
      <w:r>
        <w:rPr>
          <w:noProof/>
        </w:rPr>
        <w:t>122</w:t>
      </w:r>
      <w:r>
        <w:rPr>
          <w:noProof/>
        </w:rPr>
        <w:fldChar w:fldCharType="end"/>
      </w:r>
    </w:p>
    <w:p w14:paraId="03FCBED6" w14:textId="2633D52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6.2.17.4</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_Toc193394595 \h </w:instrText>
      </w:r>
      <w:r>
        <w:rPr>
          <w:noProof/>
        </w:rPr>
      </w:r>
      <w:r>
        <w:rPr>
          <w:noProof/>
        </w:rPr>
        <w:fldChar w:fldCharType="separate"/>
      </w:r>
      <w:r>
        <w:rPr>
          <w:noProof/>
        </w:rPr>
        <w:t>122</w:t>
      </w:r>
      <w:r>
        <w:rPr>
          <w:noProof/>
        </w:rPr>
        <w:fldChar w:fldCharType="end"/>
      </w:r>
    </w:p>
    <w:p w14:paraId="1231C514" w14:textId="7CF6131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6.2.17.5</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_Toc193394596 \h </w:instrText>
      </w:r>
      <w:r>
        <w:rPr>
          <w:noProof/>
        </w:rPr>
      </w:r>
      <w:r>
        <w:rPr>
          <w:noProof/>
        </w:rPr>
        <w:fldChar w:fldCharType="separate"/>
      </w:r>
      <w:r>
        <w:rPr>
          <w:noProof/>
        </w:rPr>
        <w:t>122</w:t>
      </w:r>
      <w:r>
        <w:rPr>
          <w:noProof/>
        </w:rPr>
        <w:fldChar w:fldCharType="end"/>
      </w:r>
    </w:p>
    <w:p w14:paraId="1A623F9F" w14:textId="003AC29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6.2.17.6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_Toc193394597 \h </w:instrText>
      </w:r>
      <w:r>
        <w:rPr>
          <w:noProof/>
        </w:rPr>
      </w:r>
      <w:r>
        <w:rPr>
          <w:noProof/>
        </w:rPr>
        <w:fldChar w:fldCharType="separate"/>
      </w:r>
      <w:r>
        <w:rPr>
          <w:noProof/>
        </w:rPr>
        <w:t>123</w:t>
      </w:r>
      <w:r>
        <w:rPr>
          <w:noProof/>
        </w:rPr>
        <w:fldChar w:fldCharType="end"/>
      </w:r>
    </w:p>
    <w:p w14:paraId="462F88CF" w14:textId="431FF73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6.2.17.6.1</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_Toc193394598 \h </w:instrText>
      </w:r>
      <w:r>
        <w:rPr>
          <w:noProof/>
        </w:rPr>
      </w:r>
      <w:r>
        <w:rPr>
          <w:noProof/>
        </w:rPr>
        <w:fldChar w:fldCharType="separate"/>
      </w:r>
      <w:r>
        <w:rPr>
          <w:noProof/>
        </w:rPr>
        <w:t>123</w:t>
      </w:r>
      <w:r>
        <w:rPr>
          <w:noProof/>
        </w:rPr>
        <w:fldChar w:fldCharType="end"/>
      </w:r>
    </w:p>
    <w:p w14:paraId="28A04312" w14:textId="1287134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6.2.17.6.2</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_Toc193394599 \h </w:instrText>
      </w:r>
      <w:r>
        <w:rPr>
          <w:noProof/>
        </w:rPr>
      </w:r>
      <w:r>
        <w:rPr>
          <w:noProof/>
        </w:rPr>
        <w:fldChar w:fldCharType="separate"/>
      </w:r>
      <w:r>
        <w:rPr>
          <w:noProof/>
        </w:rPr>
        <w:t>123</w:t>
      </w:r>
      <w:r>
        <w:rPr>
          <w:noProof/>
        </w:rPr>
        <w:fldChar w:fldCharType="end"/>
      </w:r>
    </w:p>
    <w:p w14:paraId="2739C329" w14:textId="624D1095"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 ProSe direct communications</w:t>
      </w:r>
      <w:r>
        <w:rPr>
          <w:noProof/>
        </w:rPr>
        <w:tab/>
      </w:r>
      <w:r>
        <w:rPr>
          <w:noProof/>
        </w:rPr>
        <w:fldChar w:fldCharType="begin" w:fldLock="1"/>
      </w:r>
      <w:r>
        <w:rPr>
          <w:noProof/>
        </w:rPr>
        <w:instrText xml:space="preserve"> PAGEREF _Toc193394600 \h </w:instrText>
      </w:r>
      <w:r>
        <w:rPr>
          <w:noProof/>
        </w:rPr>
      </w:r>
      <w:r>
        <w:rPr>
          <w:noProof/>
        </w:rPr>
        <w:fldChar w:fldCharType="separate"/>
      </w:r>
      <w:r>
        <w:rPr>
          <w:noProof/>
        </w:rPr>
        <w:t>123</w:t>
      </w:r>
      <w:r>
        <w:rPr>
          <w:noProof/>
        </w:rPr>
        <w:fldChar w:fldCharType="end"/>
      </w:r>
    </w:p>
    <w:p w14:paraId="6E00C985" w14:textId="7D8E5834"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_Toc193394601 \h </w:instrText>
      </w:r>
      <w:r>
        <w:rPr>
          <w:noProof/>
        </w:rPr>
      </w:r>
      <w:r>
        <w:rPr>
          <w:noProof/>
        </w:rPr>
        <w:fldChar w:fldCharType="separate"/>
      </w:r>
      <w:r>
        <w:rPr>
          <w:noProof/>
        </w:rPr>
        <w:t>123</w:t>
      </w:r>
      <w:r>
        <w:rPr>
          <w:noProof/>
        </w:rPr>
        <w:fldChar w:fldCharType="end"/>
      </w:r>
    </w:p>
    <w:p w14:paraId="2F3FD40D" w14:textId="6DBBE794"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_Toc193394602 \h </w:instrText>
      </w:r>
      <w:r>
        <w:rPr>
          <w:noProof/>
        </w:rPr>
      </w:r>
      <w:r>
        <w:rPr>
          <w:noProof/>
        </w:rPr>
        <w:fldChar w:fldCharType="separate"/>
      </w:r>
      <w:r>
        <w:rPr>
          <w:noProof/>
        </w:rPr>
        <w:t>124</w:t>
      </w:r>
      <w:r>
        <w:rPr>
          <w:noProof/>
        </w:rPr>
        <w:fldChar w:fldCharType="end"/>
      </w:r>
    </w:p>
    <w:p w14:paraId="3EB6BD61" w14:textId="3369BB6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_Toc193394603 \h </w:instrText>
      </w:r>
      <w:r>
        <w:rPr>
          <w:noProof/>
        </w:rPr>
      </w:r>
      <w:r>
        <w:rPr>
          <w:noProof/>
        </w:rPr>
        <w:fldChar w:fldCharType="separate"/>
      </w:r>
      <w:r>
        <w:rPr>
          <w:noProof/>
        </w:rPr>
        <w:t>124</w:t>
      </w:r>
      <w:r>
        <w:rPr>
          <w:noProof/>
        </w:rPr>
        <w:fldChar w:fldCharType="end"/>
      </w:r>
    </w:p>
    <w:p w14:paraId="038C1719" w14:textId="2B97E1C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_Toc193394604 \h </w:instrText>
      </w:r>
      <w:r>
        <w:rPr>
          <w:noProof/>
        </w:rPr>
      </w:r>
      <w:r>
        <w:rPr>
          <w:noProof/>
        </w:rPr>
        <w:fldChar w:fldCharType="separate"/>
      </w:r>
      <w:r>
        <w:rPr>
          <w:noProof/>
        </w:rPr>
        <w:t>125</w:t>
      </w:r>
      <w:r>
        <w:rPr>
          <w:noProof/>
        </w:rPr>
        <w:fldChar w:fldCharType="end"/>
      </w:r>
    </w:p>
    <w:p w14:paraId="305EB9EE" w14:textId="70C0F75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_Toc193394605 \h </w:instrText>
      </w:r>
      <w:r>
        <w:rPr>
          <w:noProof/>
        </w:rPr>
      </w:r>
      <w:r>
        <w:rPr>
          <w:noProof/>
        </w:rPr>
        <w:fldChar w:fldCharType="separate"/>
      </w:r>
      <w:r>
        <w:rPr>
          <w:noProof/>
        </w:rPr>
        <w:t>125</w:t>
      </w:r>
      <w:r>
        <w:rPr>
          <w:noProof/>
        </w:rPr>
        <w:fldChar w:fldCharType="end"/>
      </w:r>
    </w:p>
    <w:p w14:paraId="3D0F9A81" w14:textId="4BF5A06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_Toc193394606 \h </w:instrText>
      </w:r>
      <w:r>
        <w:rPr>
          <w:noProof/>
        </w:rPr>
      </w:r>
      <w:r>
        <w:rPr>
          <w:noProof/>
        </w:rPr>
        <w:fldChar w:fldCharType="separate"/>
      </w:r>
      <w:r>
        <w:rPr>
          <w:noProof/>
        </w:rPr>
        <w:t>125</w:t>
      </w:r>
      <w:r>
        <w:rPr>
          <w:noProof/>
        </w:rPr>
        <w:fldChar w:fldCharType="end"/>
      </w:r>
    </w:p>
    <w:p w14:paraId="1AA725CD" w14:textId="662F651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_Toc193394607 \h </w:instrText>
      </w:r>
      <w:r>
        <w:rPr>
          <w:noProof/>
        </w:rPr>
      </w:r>
      <w:r>
        <w:rPr>
          <w:noProof/>
        </w:rPr>
        <w:fldChar w:fldCharType="separate"/>
      </w:r>
      <w:r>
        <w:rPr>
          <w:noProof/>
        </w:rPr>
        <w:t>133</w:t>
      </w:r>
      <w:r>
        <w:rPr>
          <w:noProof/>
        </w:rPr>
        <w:fldChar w:fldCharType="end"/>
      </w:r>
    </w:p>
    <w:p w14:paraId="1961E245" w14:textId="66DD871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_Toc193394608 \h </w:instrText>
      </w:r>
      <w:r>
        <w:rPr>
          <w:noProof/>
        </w:rPr>
      </w:r>
      <w:r>
        <w:rPr>
          <w:noProof/>
        </w:rPr>
        <w:fldChar w:fldCharType="separate"/>
      </w:r>
      <w:r>
        <w:rPr>
          <w:noProof/>
        </w:rPr>
        <w:t>138</w:t>
      </w:r>
      <w:r>
        <w:rPr>
          <w:noProof/>
        </w:rPr>
        <w:fldChar w:fldCharType="end"/>
      </w:r>
    </w:p>
    <w:p w14:paraId="5B323EC4" w14:textId="6D4EFC3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_Toc193394609 \h </w:instrText>
      </w:r>
      <w:r>
        <w:rPr>
          <w:noProof/>
        </w:rPr>
      </w:r>
      <w:r>
        <w:rPr>
          <w:noProof/>
        </w:rPr>
        <w:fldChar w:fldCharType="separate"/>
      </w:r>
      <w:r>
        <w:rPr>
          <w:noProof/>
        </w:rPr>
        <w:t>140</w:t>
      </w:r>
      <w:r>
        <w:rPr>
          <w:noProof/>
        </w:rPr>
        <w:fldChar w:fldCharType="end"/>
      </w:r>
    </w:p>
    <w:p w14:paraId="319ECCE8" w14:textId="5CE2BD4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_Toc193394610 \h </w:instrText>
      </w:r>
      <w:r>
        <w:rPr>
          <w:noProof/>
        </w:rPr>
      </w:r>
      <w:r>
        <w:rPr>
          <w:noProof/>
        </w:rPr>
        <w:fldChar w:fldCharType="separate"/>
      </w:r>
      <w:r>
        <w:rPr>
          <w:noProof/>
        </w:rPr>
        <w:t>145</w:t>
      </w:r>
      <w:r>
        <w:rPr>
          <w:noProof/>
        </w:rPr>
        <w:fldChar w:fldCharType="end"/>
      </w:r>
    </w:p>
    <w:p w14:paraId="3427A2BE" w14:textId="13C72F82"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7.2.2.6.1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_Toc193394611 \h </w:instrText>
      </w:r>
      <w:r>
        <w:rPr>
          <w:noProof/>
        </w:rPr>
      </w:r>
      <w:r>
        <w:rPr>
          <w:noProof/>
        </w:rPr>
        <w:fldChar w:fldCharType="separate"/>
      </w:r>
      <w:r>
        <w:rPr>
          <w:noProof/>
        </w:rPr>
        <w:t>145</w:t>
      </w:r>
      <w:r>
        <w:rPr>
          <w:noProof/>
        </w:rPr>
        <w:fldChar w:fldCharType="end"/>
      </w:r>
    </w:p>
    <w:p w14:paraId="6F9B3148" w14:textId="1360BCC3"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7.2.2.6.2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_Toc193394612 \h </w:instrText>
      </w:r>
      <w:r>
        <w:rPr>
          <w:noProof/>
        </w:rPr>
      </w:r>
      <w:r>
        <w:rPr>
          <w:noProof/>
        </w:rPr>
        <w:fldChar w:fldCharType="separate"/>
      </w:r>
      <w:r>
        <w:rPr>
          <w:noProof/>
        </w:rPr>
        <w:t>146</w:t>
      </w:r>
      <w:r>
        <w:rPr>
          <w:noProof/>
        </w:rPr>
        <w:fldChar w:fldCharType="end"/>
      </w:r>
    </w:p>
    <w:p w14:paraId="2FBE8454" w14:textId="2CE6904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w:t>
      </w:r>
      <w:r>
        <w:rPr>
          <w:noProof/>
        </w:rPr>
        <w:tab/>
      </w:r>
      <w:r>
        <w:rPr>
          <w:noProof/>
        </w:rPr>
        <w:fldChar w:fldCharType="begin" w:fldLock="1"/>
      </w:r>
      <w:r>
        <w:rPr>
          <w:noProof/>
        </w:rPr>
        <w:instrText xml:space="preserve"> PAGEREF _Toc193394613 \h </w:instrText>
      </w:r>
      <w:r>
        <w:rPr>
          <w:noProof/>
        </w:rPr>
      </w:r>
      <w:r>
        <w:rPr>
          <w:noProof/>
        </w:rPr>
        <w:fldChar w:fldCharType="separate"/>
      </w:r>
      <w:r>
        <w:rPr>
          <w:noProof/>
        </w:rPr>
        <w:t>146</w:t>
      </w:r>
      <w:r>
        <w:rPr>
          <w:noProof/>
        </w:rPr>
        <w:fldChar w:fldCharType="end"/>
      </w:r>
    </w:p>
    <w:p w14:paraId="3AE75705" w14:textId="30A725E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_Toc193394614 \h </w:instrText>
      </w:r>
      <w:r>
        <w:rPr>
          <w:noProof/>
        </w:rPr>
      </w:r>
      <w:r>
        <w:rPr>
          <w:noProof/>
        </w:rPr>
        <w:fldChar w:fldCharType="separate"/>
      </w:r>
      <w:r>
        <w:rPr>
          <w:noProof/>
        </w:rPr>
        <w:t>146</w:t>
      </w:r>
      <w:r>
        <w:rPr>
          <w:noProof/>
        </w:rPr>
        <w:fldChar w:fldCharType="end"/>
      </w:r>
    </w:p>
    <w:p w14:paraId="58021FC0" w14:textId="6F7E292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_Toc193394615 \h </w:instrText>
      </w:r>
      <w:r>
        <w:rPr>
          <w:noProof/>
        </w:rPr>
      </w:r>
      <w:r>
        <w:rPr>
          <w:noProof/>
        </w:rPr>
        <w:fldChar w:fldCharType="separate"/>
      </w:r>
      <w:r>
        <w:rPr>
          <w:noProof/>
        </w:rPr>
        <w:t>147</w:t>
      </w:r>
      <w:r>
        <w:rPr>
          <w:noProof/>
        </w:rPr>
        <w:fldChar w:fldCharType="end"/>
      </w:r>
    </w:p>
    <w:p w14:paraId="6488E6C8" w14:textId="755ED71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_Toc193394616 \h </w:instrText>
      </w:r>
      <w:r>
        <w:rPr>
          <w:noProof/>
        </w:rPr>
      </w:r>
      <w:r>
        <w:rPr>
          <w:noProof/>
        </w:rPr>
        <w:fldChar w:fldCharType="separate"/>
      </w:r>
      <w:r>
        <w:rPr>
          <w:noProof/>
        </w:rPr>
        <w:t>153</w:t>
      </w:r>
      <w:r>
        <w:rPr>
          <w:noProof/>
        </w:rPr>
        <w:fldChar w:fldCharType="end"/>
      </w:r>
    </w:p>
    <w:p w14:paraId="730A8548" w14:textId="529735C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_Toc193394617 \h </w:instrText>
      </w:r>
      <w:r>
        <w:rPr>
          <w:noProof/>
        </w:rPr>
      </w:r>
      <w:r>
        <w:rPr>
          <w:noProof/>
        </w:rPr>
        <w:fldChar w:fldCharType="separate"/>
      </w:r>
      <w:r>
        <w:rPr>
          <w:noProof/>
        </w:rPr>
        <w:t>156</w:t>
      </w:r>
      <w:r>
        <w:rPr>
          <w:noProof/>
        </w:rPr>
        <w:fldChar w:fldCharType="end"/>
      </w:r>
    </w:p>
    <w:p w14:paraId="75A81A4E" w14:textId="112445D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_Toc193394618 \h </w:instrText>
      </w:r>
      <w:r>
        <w:rPr>
          <w:noProof/>
        </w:rPr>
      </w:r>
      <w:r>
        <w:rPr>
          <w:noProof/>
        </w:rPr>
        <w:fldChar w:fldCharType="separate"/>
      </w:r>
      <w:r>
        <w:rPr>
          <w:noProof/>
        </w:rPr>
        <w:t>157</w:t>
      </w:r>
      <w:r>
        <w:rPr>
          <w:noProof/>
        </w:rPr>
        <w:fldChar w:fldCharType="end"/>
      </w:r>
    </w:p>
    <w:p w14:paraId="4D062BFB" w14:textId="2D9E4DB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7.2.3.5</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_Toc193394619 \h </w:instrText>
      </w:r>
      <w:r>
        <w:rPr>
          <w:noProof/>
        </w:rPr>
      </w:r>
      <w:r>
        <w:rPr>
          <w:noProof/>
        </w:rPr>
        <w:fldChar w:fldCharType="separate"/>
      </w:r>
      <w:r>
        <w:rPr>
          <w:noProof/>
        </w:rPr>
        <w:t>158</w:t>
      </w:r>
      <w:r>
        <w:rPr>
          <w:noProof/>
        </w:rPr>
        <w:fldChar w:fldCharType="end"/>
      </w:r>
    </w:p>
    <w:p w14:paraId="00D20997" w14:textId="577CAB9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_Toc193394620 \h </w:instrText>
      </w:r>
      <w:r>
        <w:rPr>
          <w:noProof/>
        </w:rPr>
      </w:r>
      <w:r>
        <w:rPr>
          <w:noProof/>
        </w:rPr>
        <w:fldChar w:fldCharType="separate"/>
      </w:r>
      <w:r>
        <w:rPr>
          <w:noProof/>
        </w:rPr>
        <w:t>159</w:t>
      </w:r>
      <w:r>
        <w:rPr>
          <w:noProof/>
        </w:rPr>
        <w:fldChar w:fldCharType="end"/>
      </w:r>
    </w:p>
    <w:p w14:paraId="14C68B53" w14:textId="5BA4B1C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7.2.3.6.1</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_Toc193394621 \h </w:instrText>
      </w:r>
      <w:r>
        <w:rPr>
          <w:noProof/>
        </w:rPr>
      </w:r>
      <w:r>
        <w:rPr>
          <w:noProof/>
        </w:rPr>
        <w:fldChar w:fldCharType="separate"/>
      </w:r>
      <w:r>
        <w:rPr>
          <w:noProof/>
        </w:rPr>
        <w:t>159</w:t>
      </w:r>
      <w:r>
        <w:rPr>
          <w:noProof/>
        </w:rPr>
        <w:fldChar w:fldCharType="end"/>
      </w:r>
    </w:p>
    <w:p w14:paraId="1FDB9BBD" w14:textId="0E6D6368"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7.2.3.6.2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_Toc193394622 \h </w:instrText>
      </w:r>
      <w:r>
        <w:rPr>
          <w:noProof/>
        </w:rPr>
      </w:r>
      <w:r>
        <w:rPr>
          <w:noProof/>
        </w:rPr>
        <w:fldChar w:fldCharType="separate"/>
      </w:r>
      <w:r>
        <w:rPr>
          <w:noProof/>
        </w:rPr>
        <w:t>160</w:t>
      </w:r>
      <w:r>
        <w:rPr>
          <w:noProof/>
        </w:rPr>
        <w:fldChar w:fldCharType="end"/>
      </w:r>
    </w:p>
    <w:p w14:paraId="46F2638F" w14:textId="5709DA0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_Toc193394623 \h </w:instrText>
      </w:r>
      <w:r>
        <w:rPr>
          <w:noProof/>
        </w:rPr>
      </w:r>
      <w:r>
        <w:rPr>
          <w:noProof/>
        </w:rPr>
        <w:fldChar w:fldCharType="separate"/>
      </w:r>
      <w:r>
        <w:rPr>
          <w:noProof/>
        </w:rPr>
        <w:t>160</w:t>
      </w:r>
      <w:r>
        <w:rPr>
          <w:noProof/>
        </w:rPr>
        <w:fldChar w:fldCharType="end"/>
      </w:r>
    </w:p>
    <w:p w14:paraId="5BE2487D" w14:textId="27F3C37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_Toc193394624 \h </w:instrText>
      </w:r>
      <w:r>
        <w:rPr>
          <w:noProof/>
        </w:rPr>
      </w:r>
      <w:r>
        <w:rPr>
          <w:noProof/>
        </w:rPr>
        <w:fldChar w:fldCharType="separate"/>
      </w:r>
      <w:r>
        <w:rPr>
          <w:noProof/>
        </w:rPr>
        <w:t>160</w:t>
      </w:r>
      <w:r>
        <w:rPr>
          <w:noProof/>
        </w:rPr>
        <w:fldChar w:fldCharType="end"/>
      </w:r>
    </w:p>
    <w:p w14:paraId="1303DC59" w14:textId="78D06BD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_Toc193394625 \h </w:instrText>
      </w:r>
      <w:r>
        <w:rPr>
          <w:noProof/>
        </w:rPr>
      </w:r>
      <w:r>
        <w:rPr>
          <w:noProof/>
        </w:rPr>
        <w:fldChar w:fldCharType="separate"/>
      </w:r>
      <w:r>
        <w:rPr>
          <w:noProof/>
        </w:rPr>
        <w:t>160</w:t>
      </w:r>
      <w:r>
        <w:rPr>
          <w:noProof/>
        </w:rPr>
        <w:fldChar w:fldCharType="end"/>
      </w:r>
    </w:p>
    <w:p w14:paraId="1628FC41" w14:textId="369FB46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7D5E15">
        <w:rPr>
          <w:rFonts w:eastAsiaTheme="minorEastAsia"/>
          <w:noProof/>
        </w:rPr>
        <w:t>5G ProSe direct link identifier update procedure initiation by initiating UE</w:t>
      </w:r>
      <w:r>
        <w:rPr>
          <w:noProof/>
        </w:rPr>
        <w:tab/>
      </w:r>
      <w:r>
        <w:rPr>
          <w:noProof/>
        </w:rPr>
        <w:fldChar w:fldCharType="begin" w:fldLock="1"/>
      </w:r>
      <w:r>
        <w:rPr>
          <w:noProof/>
        </w:rPr>
        <w:instrText xml:space="preserve"> PAGEREF _Toc193394626 \h </w:instrText>
      </w:r>
      <w:r>
        <w:rPr>
          <w:noProof/>
        </w:rPr>
      </w:r>
      <w:r>
        <w:rPr>
          <w:noProof/>
        </w:rPr>
        <w:fldChar w:fldCharType="separate"/>
      </w:r>
      <w:r>
        <w:rPr>
          <w:noProof/>
        </w:rPr>
        <w:t>160</w:t>
      </w:r>
      <w:r>
        <w:rPr>
          <w:noProof/>
        </w:rPr>
        <w:fldChar w:fldCharType="end"/>
      </w:r>
    </w:p>
    <w:p w14:paraId="3D620CC0" w14:textId="7615C05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7.2.4.3</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_Toc193394627 \h </w:instrText>
      </w:r>
      <w:r>
        <w:rPr>
          <w:noProof/>
        </w:rPr>
      </w:r>
      <w:r>
        <w:rPr>
          <w:noProof/>
        </w:rPr>
        <w:fldChar w:fldCharType="separate"/>
      </w:r>
      <w:r>
        <w:rPr>
          <w:noProof/>
        </w:rPr>
        <w:t>162</w:t>
      </w:r>
      <w:r>
        <w:rPr>
          <w:noProof/>
        </w:rPr>
        <w:fldChar w:fldCharType="end"/>
      </w:r>
    </w:p>
    <w:p w14:paraId="758FF1FF" w14:textId="0F5BF94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7.2.4.4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_Toc193394628 \h </w:instrText>
      </w:r>
      <w:r>
        <w:rPr>
          <w:noProof/>
        </w:rPr>
      </w:r>
      <w:r>
        <w:rPr>
          <w:noProof/>
        </w:rPr>
        <w:fldChar w:fldCharType="separate"/>
      </w:r>
      <w:r>
        <w:rPr>
          <w:noProof/>
        </w:rPr>
        <w:t>163</w:t>
      </w:r>
      <w:r>
        <w:rPr>
          <w:noProof/>
        </w:rPr>
        <w:fldChar w:fldCharType="end"/>
      </w:r>
    </w:p>
    <w:p w14:paraId="2E43B215" w14:textId="487660E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7.2.4.5</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_Toc193394629 \h </w:instrText>
      </w:r>
      <w:r>
        <w:rPr>
          <w:noProof/>
        </w:rPr>
      </w:r>
      <w:r>
        <w:rPr>
          <w:noProof/>
        </w:rPr>
        <w:fldChar w:fldCharType="separate"/>
      </w:r>
      <w:r>
        <w:rPr>
          <w:noProof/>
        </w:rPr>
        <w:t>164</w:t>
      </w:r>
      <w:r>
        <w:rPr>
          <w:noProof/>
        </w:rPr>
        <w:fldChar w:fldCharType="end"/>
      </w:r>
    </w:p>
    <w:p w14:paraId="76139F93" w14:textId="23406D1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7.2.4.6</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_Toc193394630 \h </w:instrText>
      </w:r>
      <w:r>
        <w:rPr>
          <w:noProof/>
        </w:rPr>
      </w:r>
      <w:r>
        <w:rPr>
          <w:noProof/>
        </w:rPr>
        <w:fldChar w:fldCharType="separate"/>
      </w:r>
      <w:r>
        <w:rPr>
          <w:noProof/>
        </w:rPr>
        <w:t>164</w:t>
      </w:r>
      <w:r>
        <w:rPr>
          <w:noProof/>
        </w:rPr>
        <w:fldChar w:fldCharType="end"/>
      </w:r>
    </w:p>
    <w:p w14:paraId="69DDC356" w14:textId="4562496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7.2.4.7</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_Toc193394631 \h </w:instrText>
      </w:r>
      <w:r>
        <w:rPr>
          <w:noProof/>
        </w:rPr>
      </w:r>
      <w:r>
        <w:rPr>
          <w:noProof/>
        </w:rPr>
        <w:fldChar w:fldCharType="separate"/>
      </w:r>
      <w:r>
        <w:rPr>
          <w:noProof/>
        </w:rPr>
        <w:t>164</w:t>
      </w:r>
      <w:r>
        <w:rPr>
          <w:noProof/>
        </w:rPr>
        <w:fldChar w:fldCharType="end"/>
      </w:r>
    </w:p>
    <w:p w14:paraId="7B9B9AAC" w14:textId="6C1DE473"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7.2.4.7.1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_Toc193394632 \h </w:instrText>
      </w:r>
      <w:r>
        <w:rPr>
          <w:noProof/>
        </w:rPr>
      </w:r>
      <w:r>
        <w:rPr>
          <w:noProof/>
        </w:rPr>
        <w:fldChar w:fldCharType="separate"/>
      </w:r>
      <w:r>
        <w:rPr>
          <w:noProof/>
        </w:rPr>
        <w:t>164</w:t>
      </w:r>
      <w:r>
        <w:rPr>
          <w:noProof/>
        </w:rPr>
        <w:fldChar w:fldCharType="end"/>
      </w:r>
    </w:p>
    <w:p w14:paraId="1B89AFEC" w14:textId="224D955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7.2.4.7.2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_Toc193394633 \h </w:instrText>
      </w:r>
      <w:r>
        <w:rPr>
          <w:noProof/>
        </w:rPr>
      </w:r>
      <w:r>
        <w:rPr>
          <w:noProof/>
        </w:rPr>
        <w:fldChar w:fldCharType="separate"/>
      </w:r>
      <w:r>
        <w:rPr>
          <w:noProof/>
        </w:rPr>
        <w:t>165</w:t>
      </w:r>
      <w:r>
        <w:rPr>
          <w:noProof/>
        </w:rPr>
        <w:fldChar w:fldCharType="end"/>
      </w:r>
    </w:p>
    <w:p w14:paraId="0C2EB8E5" w14:textId="373B729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w:t>
      </w:r>
      <w:r>
        <w:rPr>
          <w:noProof/>
        </w:rPr>
        <w:tab/>
      </w:r>
      <w:r>
        <w:rPr>
          <w:noProof/>
        </w:rPr>
        <w:fldChar w:fldCharType="begin" w:fldLock="1"/>
      </w:r>
      <w:r>
        <w:rPr>
          <w:noProof/>
        </w:rPr>
        <w:instrText xml:space="preserve"> PAGEREF _Toc193394634 \h </w:instrText>
      </w:r>
      <w:r>
        <w:rPr>
          <w:noProof/>
        </w:rPr>
      </w:r>
      <w:r>
        <w:rPr>
          <w:noProof/>
        </w:rPr>
        <w:fldChar w:fldCharType="separate"/>
      </w:r>
      <w:r>
        <w:rPr>
          <w:noProof/>
        </w:rPr>
        <w:t>166</w:t>
      </w:r>
      <w:r>
        <w:rPr>
          <w:noProof/>
        </w:rPr>
        <w:fldChar w:fldCharType="end"/>
      </w:r>
    </w:p>
    <w:p w14:paraId="7777D998" w14:textId="13880BD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_Toc193394635 \h </w:instrText>
      </w:r>
      <w:r>
        <w:rPr>
          <w:noProof/>
        </w:rPr>
      </w:r>
      <w:r>
        <w:rPr>
          <w:noProof/>
        </w:rPr>
        <w:fldChar w:fldCharType="separate"/>
      </w:r>
      <w:r>
        <w:rPr>
          <w:noProof/>
        </w:rPr>
        <w:t>166</w:t>
      </w:r>
      <w:r>
        <w:rPr>
          <w:noProof/>
        </w:rPr>
        <w:fldChar w:fldCharType="end"/>
      </w:r>
    </w:p>
    <w:p w14:paraId="4BE38318" w14:textId="1ACB441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_Toc193394636 \h </w:instrText>
      </w:r>
      <w:r>
        <w:rPr>
          <w:noProof/>
        </w:rPr>
      </w:r>
      <w:r>
        <w:rPr>
          <w:noProof/>
        </w:rPr>
        <w:fldChar w:fldCharType="separate"/>
      </w:r>
      <w:r>
        <w:rPr>
          <w:noProof/>
        </w:rPr>
        <w:t>166</w:t>
      </w:r>
      <w:r>
        <w:rPr>
          <w:noProof/>
        </w:rPr>
        <w:fldChar w:fldCharType="end"/>
      </w:r>
    </w:p>
    <w:p w14:paraId="722918B1" w14:textId="265BD54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_Toc193394637 \h </w:instrText>
      </w:r>
      <w:r>
        <w:rPr>
          <w:noProof/>
        </w:rPr>
      </w:r>
      <w:r>
        <w:rPr>
          <w:noProof/>
        </w:rPr>
        <w:fldChar w:fldCharType="separate"/>
      </w:r>
      <w:r>
        <w:rPr>
          <w:noProof/>
        </w:rPr>
        <w:t>167</w:t>
      </w:r>
      <w:r>
        <w:rPr>
          <w:noProof/>
        </w:rPr>
        <w:fldChar w:fldCharType="end"/>
      </w:r>
    </w:p>
    <w:p w14:paraId="2DA52A80" w14:textId="4EB49F6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7.2.5.4</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_Toc193394638 \h </w:instrText>
      </w:r>
      <w:r>
        <w:rPr>
          <w:noProof/>
        </w:rPr>
      </w:r>
      <w:r>
        <w:rPr>
          <w:noProof/>
        </w:rPr>
        <w:fldChar w:fldCharType="separate"/>
      </w:r>
      <w:r>
        <w:rPr>
          <w:noProof/>
        </w:rPr>
        <w:t>167</w:t>
      </w:r>
      <w:r>
        <w:rPr>
          <w:noProof/>
        </w:rPr>
        <w:fldChar w:fldCharType="end"/>
      </w:r>
    </w:p>
    <w:p w14:paraId="345C2F11" w14:textId="2CF2DAA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7.2.5.5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_Toc193394639 \h </w:instrText>
      </w:r>
      <w:r>
        <w:rPr>
          <w:noProof/>
        </w:rPr>
      </w:r>
      <w:r>
        <w:rPr>
          <w:noProof/>
        </w:rPr>
        <w:fldChar w:fldCharType="separate"/>
      </w:r>
      <w:r>
        <w:rPr>
          <w:noProof/>
        </w:rPr>
        <w:t>167</w:t>
      </w:r>
      <w:r>
        <w:rPr>
          <w:noProof/>
        </w:rPr>
        <w:fldChar w:fldCharType="end"/>
      </w:r>
    </w:p>
    <w:p w14:paraId="4F866C5A" w14:textId="669989E8"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_Toc193394640 \h </w:instrText>
      </w:r>
      <w:r>
        <w:rPr>
          <w:noProof/>
        </w:rPr>
      </w:r>
      <w:r>
        <w:rPr>
          <w:noProof/>
        </w:rPr>
        <w:fldChar w:fldCharType="separate"/>
      </w:r>
      <w:r>
        <w:rPr>
          <w:noProof/>
        </w:rPr>
        <w:t>167</w:t>
      </w:r>
      <w:r>
        <w:rPr>
          <w:noProof/>
        </w:rPr>
        <w:fldChar w:fldCharType="end"/>
      </w:r>
    </w:p>
    <w:p w14:paraId="72F795FA" w14:textId="1B0F9CB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_Toc193394641 \h </w:instrText>
      </w:r>
      <w:r>
        <w:rPr>
          <w:noProof/>
        </w:rPr>
      </w:r>
      <w:r>
        <w:rPr>
          <w:noProof/>
        </w:rPr>
        <w:fldChar w:fldCharType="separate"/>
      </w:r>
      <w:r>
        <w:rPr>
          <w:noProof/>
        </w:rPr>
        <w:t>168</w:t>
      </w:r>
      <w:r>
        <w:rPr>
          <w:noProof/>
        </w:rPr>
        <w:fldChar w:fldCharType="end"/>
      </w:r>
    </w:p>
    <w:p w14:paraId="1F419D7F" w14:textId="6484DBA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w:t>
      </w:r>
      <w:r>
        <w:rPr>
          <w:noProof/>
        </w:rPr>
        <w:tab/>
      </w:r>
      <w:r>
        <w:rPr>
          <w:noProof/>
        </w:rPr>
        <w:fldChar w:fldCharType="begin" w:fldLock="1"/>
      </w:r>
      <w:r>
        <w:rPr>
          <w:noProof/>
        </w:rPr>
        <w:instrText xml:space="preserve"> PAGEREF _Toc193394642 \h </w:instrText>
      </w:r>
      <w:r>
        <w:rPr>
          <w:noProof/>
        </w:rPr>
      </w:r>
      <w:r>
        <w:rPr>
          <w:noProof/>
        </w:rPr>
        <w:fldChar w:fldCharType="separate"/>
      </w:r>
      <w:r>
        <w:rPr>
          <w:noProof/>
        </w:rPr>
        <w:t>168</w:t>
      </w:r>
      <w:r>
        <w:rPr>
          <w:noProof/>
        </w:rPr>
        <w:fldChar w:fldCharType="end"/>
      </w:r>
    </w:p>
    <w:p w14:paraId="3343C669" w14:textId="0F2F9AA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_Toc193394643 \h </w:instrText>
      </w:r>
      <w:r>
        <w:rPr>
          <w:noProof/>
        </w:rPr>
      </w:r>
      <w:r>
        <w:rPr>
          <w:noProof/>
        </w:rPr>
        <w:fldChar w:fldCharType="separate"/>
      </w:r>
      <w:r>
        <w:rPr>
          <w:noProof/>
        </w:rPr>
        <w:t>168</w:t>
      </w:r>
      <w:r>
        <w:rPr>
          <w:noProof/>
        </w:rPr>
        <w:fldChar w:fldCharType="end"/>
      </w:r>
    </w:p>
    <w:p w14:paraId="4A1F899A" w14:textId="107E8BF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7.2.6.2</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_Toc193394644 \h </w:instrText>
      </w:r>
      <w:r>
        <w:rPr>
          <w:noProof/>
        </w:rPr>
      </w:r>
      <w:r>
        <w:rPr>
          <w:noProof/>
        </w:rPr>
        <w:fldChar w:fldCharType="separate"/>
      </w:r>
      <w:r>
        <w:rPr>
          <w:noProof/>
        </w:rPr>
        <w:t>169</w:t>
      </w:r>
      <w:r>
        <w:rPr>
          <w:noProof/>
        </w:rPr>
        <w:fldChar w:fldCharType="end"/>
      </w:r>
    </w:p>
    <w:p w14:paraId="36EEC285" w14:textId="7D9EDBC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7.2.6.3</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_Toc193394645 \h </w:instrText>
      </w:r>
      <w:r>
        <w:rPr>
          <w:noProof/>
        </w:rPr>
      </w:r>
      <w:r>
        <w:rPr>
          <w:noProof/>
        </w:rPr>
        <w:fldChar w:fldCharType="separate"/>
      </w:r>
      <w:r>
        <w:rPr>
          <w:noProof/>
        </w:rPr>
        <w:t>172</w:t>
      </w:r>
      <w:r>
        <w:rPr>
          <w:noProof/>
        </w:rPr>
        <w:fldChar w:fldCharType="end"/>
      </w:r>
    </w:p>
    <w:p w14:paraId="00A93F8A" w14:textId="690B08E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7.2.6.4</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_Toc193394646 \h </w:instrText>
      </w:r>
      <w:r>
        <w:rPr>
          <w:noProof/>
        </w:rPr>
      </w:r>
      <w:r>
        <w:rPr>
          <w:noProof/>
        </w:rPr>
        <w:fldChar w:fldCharType="separate"/>
      </w:r>
      <w:r>
        <w:rPr>
          <w:noProof/>
        </w:rPr>
        <w:t>173</w:t>
      </w:r>
      <w:r>
        <w:rPr>
          <w:noProof/>
        </w:rPr>
        <w:fldChar w:fldCharType="end"/>
      </w:r>
    </w:p>
    <w:p w14:paraId="77F72EBA" w14:textId="65A28F4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7.2.6.5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_Toc193394647 \h </w:instrText>
      </w:r>
      <w:r>
        <w:rPr>
          <w:noProof/>
        </w:rPr>
      </w:r>
      <w:r>
        <w:rPr>
          <w:noProof/>
        </w:rPr>
        <w:fldChar w:fldCharType="separate"/>
      </w:r>
      <w:r>
        <w:rPr>
          <w:noProof/>
        </w:rPr>
        <w:t>173</w:t>
      </w:r>
      <w:r>
        <w:rPr>
          <w:noProof/>
        </w:rPr>
        <w:fldChar w:fldCharType="end"/>
      </w:r>
    </w:p>
    <w:p w14:paraId="60C88C1B" w14:textId="38580E03"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7.2.6.5.1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_Toc193394648 \h </w:instrText>
      </w:r>
      <w:r>
        <w:rPr>
          <w:noProof/>
        </w:rPr>
      </w:r>
      <w:r>
        <w:rPr>
          <w:noProof/>
        </w:rPr>
        <w:fldChar w:fldCharType="separate"/>
      </w:r>
      <w:r>
        <w:rPr>
          <w:noProof/>
        </w:rPr>
        <w:t>173</w:t>
      </w:r>
      <w:r>
        <w:rPr>
          <w:noProof/>
        </w:rPr>
        <w:fldChar w:fldCharType="end"/>
      </w:r>
    </w:p>
    <w:p w14:paraId="08B3DAD4" w14:textId="3E7A563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_Toc193394649 \h </w:instrText>
      </w:r>
      <w:r>
        <w:rPr>
          <w:noProof/>
        </w:rPr>
      </w:r>
      <w:r>
        <w:rPr>
          <w:noProof/>
        </w:rPr>
        <w:fldChar w:fldCharType="separate"/>
      </w:r>
      <w:r>
        <w:rPr>
          <w:noProof/>
        </w:rPr>
        <w:t>173</w:t>
      </w:r>
      <w:r>
        <w:rPr>
          <w:noProof/>
        </w:rPr>
        <w:fldChar w:fldCharType="end"/>
      </w:r>
    </w:p>
    <w:p w14:paraId="76DEA385" w14:textId="2A4C545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_Toc193394650 \h </w:instrText>
      </w:r>
      <w:r>
        <w:rPr>
          <w:noProof/>
        </w:rPr>
      </w:r>
      <w:r>
        <w:rPr>
          <w:noProof/>
        </w:rPr>
        <w:fldChar w:fldCharType="separate"/>
      </w:r>
      <w:r>
        <w:rPr>
          <w:noProof/>
        </w:rPr>
        <w:t>174</w:t>
      </w:r>
      <w:r>
        <w:rPr>
          <w:noProof/>
        </w:rPr>
        <w:fldChar w:fldCharType="end"/>
      </w:r>
    </w:p>
    <w:p w14:paraId="56342179" w14:textId="23EE237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Data transmission over 5G ProSe direct link</w:t>
      </w:r>
      <w:r>
        <w:rPr>
          <w:noProof/>
        </w:rPr>
        <w:tab/>
      </w:r>
      <w:r>
        <w:rPr>
          <w:noProof/>
        </w:rPr>
        <w:fldChar w:fldCharType="begin" w:fldLock="1"/>
      </w:r>
      <w:r>
        <w:rPr>
          <w:noProof/>
        </w:rPr>
        <w:instrText xml:space="preserve"> PAGEREF _Toc193394651 \h </w:instrText>
      </w:r>
      <w:r>
        <w:rPr>
          <w:noProof/>
        </w:rPr>
      </w:r>
      <w:r>
        <w:rPr>
          <w:noProof/>
        </w:rPr>
        <w:fldChar w:fldCharType="separate"/>
      </w:r>
      <w:r>
        <w:rPr>
          <w:noProof/>
        </w:rPr>
        <w:t>175</w:t>
      </w:r>
      <w:r>
        <w:rPr>
          <w:noProof/>
        </w:rPr>
        <w:fldChar w:fldCharType="end"/>
      </w:r>
    </w:p>
    <w:p w14:paraId="28F4F80C" w14:textId="1FF0DA3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7.2.9.1</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fldLock="1"/>
      </w:r>
      <w:r>
        <w:rPr>
          <w:noProof/>
        </w:rPr>
        <w:instrText xml:space="preserve"> PAGEREF _Toc193394652 \h </w:instrText>
      </w:r>
      <w:r>
        <w:rPr>
          <w:noProof/>
        </w:rPr>
      </w:r>
      <w:r>
        <w:rPr>
          <w:noProof/>
        </w:rPr>
        <w:fldChar w:fldCharType="separate"/>
      </w:r>
      <w:r>
        <w:rPr>
          <w:noProof/>
        </w:rPr>
        <w:t>175</w:t>
      </w:r>
      <w:r>
        <w:rPr>
          <w:noProof/>
        </w:rPr>
        <w:fldChar w:fldCharType="end"/>
      </w:r>
    </w:p>
    <w:p w14:paraId="58DCBD13" w14:textId="220FE04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7.2.9.2</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_Toc193394653 \h </w:instrText>
      </w:r>
      <w:r>
        <w:rPr>
          <w:noProof/>
        </w:rPr>
      </w:r>
      <w:r>
        <w:rPr>
          <w:noProof/>
        </w:rPr>
        <w:fldChar w:fldCharType="separate"/>
      </w:r>
      <w:r>
        <w:rPr>
          <w:noProof/>
        </w:rPr>
        <w:t>175</w:t>
      </w:r>
      <w:r>
        <w:rPr>
          <w:noProof/>
        </w:rPr>
        <w:fldChar w:fldCharType="end"/>
      </w:r>
    </w:p>
    <w:p w14:paraId="274E5E24" w14:textId="3C42E64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_Toc193394654 \h </w:instrText>
      </w:r>
      <w:r>
        <w:rPr>
          <w:noProof/>
        </w:rPr>
      </w:r>
      <w:r>
        <w:rPr>
          <w:noProof/>
        </w:rPr>
        <w:fldChar w:fldCharType="separate"/>
      </w:r>
      <w:r>
        <w:rPr>
          <w:noProof/>
        </w:rPr>
        <w:t>175</w:t>
      </w:r>
      <w:r>
        <w:rPr>
          <w:noProof/>
        </w:rPr>
        <w:fldChar w:fldCharType="end"/>
      </w:r>
    </w:p>
    <w:p w14:paraId="047E5590" w14:textId="1E18CBF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_Toc193394655 \h </w:instrText>
      </w:r>
      <w:r>
        <w:rPr>
          <w:noProof/>
        </w:rPr>
      </w:r>
      <w:r>
        <w:rPr>
          <w:noProof/>
        </w:rPr>
        <w:fldChar w:fldCharType="separate"/>
      </w:r>
      <w:r>
        <w:rPr>
          <w:noProof/>
        </w:rPr>
        <w:t>175</w:t>
      </w:r>
      <w:r>
        <w:rPr>
          <w:noProof/>
        </w:rPr>
        <w:fldChar w:fldCharType="end"/>
      </w:r>
    </w:p>
    <w:p w14:paraId="7DA5178D" w14:textId="7034EE2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_Toc193394656 \h </w:instrText>
      </w:r>
      <w:r>
        <w:rPr>
          <w:noProof/>
        </w:rPr>
      </w:r>
      <w:r>
        <w:rPr>
          <w:noProof/>
        </w:rPr>
        <w:fldChar w:fldCharType="separate"/>
      </w:r>
      <w:r>
        <w:rPr>
          <w:noProof/>
        </w:rPr>
        <w:t>176</w:t>
      </w:r>
      <w:r>
        <w:rPr>
          <w:noProof/>
        </w:rPr>
        <w:fldChar w:fldCharType="end"/>
      </w:r>
    </w:p>
    <w:p w14:paraId="41857CCD" w14:textId="06BCF6C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_Toc193394657 \h </w:instrText>
      </w:r>
      <w:r>
        <w:rPr>
          <w:noProof/>
        </w:rPr>
      </w:r>
      <w:r>
        <w:rPr>
          <w:noProof/>
        </w:rPr>
        <w:fldChar w:fldCharType="separate"/>
      </w:r>
      <w:r>
        <w:rPr>
          <w:noProof/>
        </w:rPr>
        <w:t>180</w:t>
      </w:r>
      <w:r>
        <w:rPr>
          <w:noProof/>
        </w:rPr>
        <w:fldChar w:fldCharType="end"/>
      </w:r>
    </w:p>
    <w:p w14:paraId="391192A0" w14:textId="4A234E3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_Toc193394658 \h </w:instrText>
      </w:r>
      <w:r>
        <w:rPr>
          <w:noProof/>
        </w:rPr>
      </w:r>
      <w:r>
        <w:rPr>
          <w:noProof/>
        </w:rPr>
        <w:fldChar w:fldCharType="separate"/>
      </w:r>
      <w:r>
        <w:rPr>
          <w:noProof/>
        </w:rPr>
        <w:t>183</w:t>
      </w:r>
      <w:r>
        <w:rPr>
          <w:noProof/>
        </w:rPr>
        <w:fldChar w:fldCharType="end"/>
      </w:r>
    </w:p>
    <w:p w14:paraId="7232C8E8" w14:textId="3609883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7.2.10.5</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_Toc193394659 \h </w:instrText>
      </w:r>
      <w:r>
        <w:rPr>
          <w:noProof/>
        </w:rPr>
      </w:r>
      <w:r>
        <w:rPr>
          <w:noProof/>
        </w:rPr>
        <w:fldChar w:fldCharType="separate"/>
      </w:r>
      <w:r>
        <w:rPr>
          <w:noProof/>
        </w:rPr>
        <w:t>184</w:t>
      </w:r>
      <w:r>
        <w:rPr>
          <w:noProof/>
        </w:rPr>
        <w:fldChar w:fldCharType="end"/>
      </w:r>
    </w:p>
    <w:p w14:paraId="215262BF" w14:textId="0F7CE3E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7.2.10.6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_Toc193394660 \h </w:instrText>
      </w:r>
      <w:r>
        <w:rPr>
          <w:noProof/>
        </w:rPr>
      </w:r>
      <w:r>
        <w:rPr>
          <w:noProof/>
        </w:rPr>
        <w:fldChar w:fldCharType="separate"/>
      </w:r>
      <w:r>
        <w:rPr>
          <w:noProof/>
        </w:rPr>
        <w:t>185</w:t>
      </w:r>
      <w:r>
        <w:rPr>
          <w:noProof/>
        </w:rPr>
        <w:fldChar w:fldCharType="end"/>
      </w:r>
    </w:p>
    <w:p w14:paraId="70A2F39A" w14:textId="4EC4ED1D"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7.2.10.6.1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_Toc193394661 \h </w:instrText>
      </w:r>
      <w:r>
        <w:rPr>
          <w:noProof/>
        </w:rPr>
      </w:r>
      <w:r>
        <w:rPr>
          <w:noProof/>
        </w:rPr>
        <w:fldChar w:fldCharType="separate"/>
      </w:r>
      <w:r>
        <w:rPr>
          <w:noProof/>
        </w:rPr>
        <w:t>185</w:t>
      </w:r>
      <w:r>
        <w:rPr>
          <w:noProof/>
        </w:rPr>
        <w:fldChar w:fldCharType="end"/>
      </w:r>
    </w:p>
    <w:p w14:paraId="36686052" w14:textId="079BF5F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w:t>
      </w:r>
      <w:r>
        <w:rPr>
          <w:noProof/>
        </w:rPr>
        <w:tab/>
      </w:r>
      <w:r>
        <w:rPr>
          <w:noProof/>
        </w:rPr>
        <w:fldChar w:fldCharType="begin" w:fldLock="1"/>
      </w:r>
      <w:r>
        <w:rPr>
          <w:noProof/>
        </w:rPr>
        <w:instrText xml:space="preserve"> PAGEREF _Toc193394662 \h </w:instrText>
      </w:r>
      <w:r>
        <w:rPr>
          <w:noProof/>
        </w:rPr>
      </w:r>
      <w:r>
        <w:rPr>
          <w:noProof/>
        </w:rPr>
        <w:fldChar w:fldCharType="separate"/>
      </w:r>
      <w:r>
        <w:rPr>
          <w:noProof/>
        </w:rPr>
        <w:t>186</w:t>
      </w:r>
      <w:r>
        <w:rPr>
          <w:noProof/>
        </w:rPr>
        <w:fldChar w:fldCharType="end"/>
      </w:r>
    </w:p>
    <w:p w14:paraId="5D43E98D" w14:textId="2C6E881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_Toc193394663 \h </w:instrText>
      </w:r>
      <w:r>
        <w:rPr>
          <w:noProof/>
        </w:rPr>
      </w:r>
      <w:r>
        <w:rPr>
          <w:noProof/>
        </w:rPr>
        <w:fldChar w:fldCharType="separate"/>
      </w:r>
      <w:r>
        <w:rPr>
          <w:noProof/>
        </w:rPr>
        <w:t>186</w:t>
      </w:r>
      <w:r>
        <w:rPr>
          <w:noProof/>
        </w:rPr>
        <w:fldChar w:fldCharType="end"/>
      </w:r>
    </w:p>
    <w:p w14:paraId="1163B62B" w14:textId="74F1FFD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7.2.11.2</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_Toc193394664 \h </w:instrText>
      </w:r>
      <w:r>
        <w:rPr>
          <w:noProof/>
        </w:rPr>
      </w:r>
      <w:r>
        <w:rPr>
          <w:noProof/>
        </w:rPr>
        <w:fldChar w:fldCharType="separate"/>
      </w:r>
      <w:r>
        <w:rPr>
          <w:noProof/>
        </w:rPr>
        <w:t>186</w:t>
      </w:r>
      <w:r>
        <w:rPr>
          <w:noProof/>
        </w:rPr>
        <w:fldChar w:fldCharType="end"/>
      </w:r>
    </w:p>
    <w:p w14:paraId="39505155" w14:textId="10F4885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7.2.11.3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_Toc193394665 \h </w:instrText>
      </w:r>
      <w:r>
        <w:rPr>
          <w:noProof/>
        </w:rPr>
      </w:r>
      <w:r>
        <w:rPr>
          <w:noProof/>
        </w:rPr>
        <w:fldChar w:fldCharType="separate"/>
      </w:r>
      <w:r>
        <w:rPr>
          <w:noProof/>
        </w:rPr>
        <w:t>187</w:t>
      </w:r>
      <w:r>
        <w:rPr>
          <w:noProof/>
        </w:rPr>
        <w:fldChar w:fldCharType="end"/>
      </w:r>
    </w:p>
    <w:p w14:paraId="594D0F2E" w14:textId="171F31B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7.2.11.4</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_Toc193394666 \h </w:instrText>
      </w:r>
      <w:r>
        <w:rPr>
          <w:noProof/>
        </w:rPr>
      </w:r>
      <w:r>
        <w:rPr>
          <w:noProof/>
        </w:rPr>
        <w:fldChar w:fldCharType="separate"/>
      </w:r>
      <w:r>
        <w:rPr>
          <w:noProof/>
        </w:rPr>
        <w:t>188</w:t>
      </w:r>
      <w:r>
        <w:rPr>
          <w:noProof/>
        </w:rPr>
        <w:fldChar w:fldCharType="end"/>
      </w:r>
    </w:p>
    <w:p w14:paraId="7C4C47BA" w14:textId="53A4B42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7.2.11.5</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_Toc193394667 \h </w:instrText>
      </w:r>
      <w:r>
        <w:rPr>
          <w:noProof/>
        </w:rPr>
      </w:r>
      <w:r>
        <w:rPr>
          <w:noProof/>
        </w:rPr>
        <w:fldChar w:fldCharType="separate"/>
      </w:r>
      <w:r>
        <w:rPr>
          <w:noProof/>
        </w:rPr>
        <w:t>188</w:t>
      </w:r>
      <w:r>
        <w:rPr>
          <w:noProof/>
        </w:rPr>
        <w:fldChar w:fldCharType="end"/>
      </w:r>
    </w:p>
    <w:p w14:paraId="1568999E" w14:textId="6A5D5BF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_Toc193394668 \h </w:instrText>
      </w:r>
      <w:r>
        <w:rPr>
          <w:noProof/>
        </w:rPr>
      </w:r>
      <w:r>
        <w:rPr>
          <w:noProof/>
        </w:rPr>
        <w:fldChar w:fldCharType="separate"/>
      </w:r>
      <w:r>
        <w:rPr>
          <w:noProof/>
        </w:rPr>
        <w:t>188</w:t>
      </w:r>
      <w:r>
        <w:rPr>
          <w:noProof/>
        </w:rPr>
        <w:fldChar w:fldCharType="end"/>
      </w:r>
    </w:p>
    <w:p w14:paraId="68D9FD5D" w14:textId="2AEDB70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_Toc193394669 \h </w:instrText>
      </w:r>
      <w:r>
        <w:rPr>
          <w:noProof/>
        </w:rPr>
      </w:r>
      <w:r>
        <w:rPr>
          <w:noProof/>
        </w:rPr>
        <w:fldChar w:fldCharType="separate"/>
      </w:r>
      <w:r>
        <w:rPr>
          <w:noProof/>
        </w:rPr>
        <w:t>188</w:t>
      </w:r>
      <w:r>
        <w:rPr>
          <w:noProof/>
        </w:rPr>
        <w:fldChar w:fldCharType="end"/>
      </w:r>
    </w:p>
    <w:p w14:paraId="0DD9D71E" w14:textId="23B09F7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7.2.12.2</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_Toc193394670 \h </w:instrText>
      </w:r>
      <w:r>
        <w:rPr>
          <w:noProof/>
        </w:rPr>
      </w:r>
      <w:r>
        <w:rPr>
          <w:noProof/>
        </w:rPr>
        <w:fldChar w:fldCharType="separate"/>
      </w:r>
      <w:r>
        <w:rPr>
          <w:noProof/>
        </w:rPr>
        <w:t>189</w:t>
      </w:r>
      <w:r>
        <w:rPr>
          <w:noProof/>
        </w:rPr>
        <w:fldChar w:fldCharType="end"/>
      </w:r>
    </w:p>
    <w:p w14:paraId="791E56D0" w14:textId="554BEEB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7.2.12.3</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_Toc193394671 \h </w:instrText>
      </w:r>
      <w:r>
        <w:rPr>
          <w:noProof/>
        </w:rPr>
      </w:r>
      <w:r>
        <w:rPr>
          <w:noProof/>
        </w:rPr>
        <w:fldChar w:fldCharType="separate"/>
      </w:r>
      <w:r>
        <w:rPr>
          <w:noProof/>
        </w:rPr>
        <w:t>190</w:t>
      </w:r>
      <w:r>
        <w:rPr>
          <w:noProof/>
        </w:rPr>
        <w:fldChar w:fldCharType="end"/>
      </w:r>
    </w:p>
    <w:p w14:paraId="1BF55D41" w14:textId="53C7F41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7.2.12.4</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_Toc193394672 \h </w:instrText>
      </w:r>
      <w:r>
        <w:rPr>
          <w:noProof/>
        </w:rPr>
      </w:r>
      <w:r>
        <w:rPr>
          <w:noProof/>
        </w:rPr>
        <w:fldChar w:fldCharType="separate"/>
      </w:r>
      <w:r>
        <w:rPr>
          <w:noProof/>
        </w:rPr>
        <w:t>190</w:t>
      </w:r>
      <w:r>
        <w:rPr>
          <w:noProof/>
        </w:rPr>
        <w:fldChar w:fldCharType="end"/>
      </w:r>
    </w:p>
    <w:p w14:paraId="2F074B79" w14:textId="60B78E3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7.2.12.5</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_Toc193394673 \h </w:instrText>
      </w:r>
      <w:r>
        <w:rPr>
          <w:noProof/>
        </w:rPr>
      </w:r>
      <w:r>
        <w:rPr>
          <w:noProof/>
        </w:rPr>
        <w:fldChar w:fldCharType="separate"/>
      </w:r>
      <w:r>
        <w:rPr>
          <w:noProof/>
        </w:rPr>
        <w:t>191</w:t>
      </w:r>
      <w:r>
        <w:rPr>
          <w:noProof/>
        </w:rPr>
        <w:fldChar w:fldCharType="end"/>
      </w:r>
    </w:p>
    <w:p w14:paraId="45E73806" w14:textId="32CE7F9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7.2.12.6</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_Toc193394674 \h </w:instrText>
      </w:r>
      <w:r>
        <w:rPr>
          <w:noProof/>
        </w:rPr>
      </w:r>
      <w:r>
        <w:rPr>
          <w:noProof/>
        </w:rPr>
        <w:fldChar w:fldCharType="separate"/>
      </w:r>
      <w:r>
        <w:rPr>
          <w:noProof/>
        </w:rPr>
        <w:t>191</w:t>
      </w:r>
      <w:r>
        <w:rPr>
          <w:noProof/>
        </w:rPr>
        <w:fldChar w:fldCharType="end"/>
      </w:r>
    </w:p>
    <w:p w14:paraId="525D1A91" w14:textId="761B0AA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7.2.12.7</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_Toc193394675 \h </w:instrText>
      </w:r>
      <w:r>
        <w:rPr>
          <w:noProof/>
        </w:rPr>
      </w:r>
      <w:r>
        <w:rPr>
          <w:noProof/>
        </w:rPr>
        <w:fldChar w:fldCharType="separate"/>
      </w:r>
      <w:r>
        <w:rPr>
          <w:noProof/>
        </w:rPr>
        <w:t>191</w:t>
      </w:r>
      <w:r>
        <w:rPr>
          <w:noProof/>
        </w:rPr>
        <w:fldChar w:fldCharType="end"/>
      </w:r>
    </w:p>
    <w:p w14:paraId="58D10517" w14:textId="46F3093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7.2.12.7.1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_Toc193394676 \h </w:instrText>
      </w:r>
      <w:r>
        <w:rPr>
          <w:noProof/>
        </w:rPr>
      </w:r>
      <w:r>
        <w:rPr>
          <w:noProof/>
        </w:rPr>
        <w:fldChar w:fldCharType="separate"/>
      </w:r>
      <w:r>
        <w:rPr>
          <w:noProof/>
        </w:rPr>
        <w:t>191</w:t>
      </w:r>
      <w:r>
        <w:rPr>
          <w:noProof/>
        </w:rPr>
        <w:fldChar w:fldCharType="end"/>
      </w:r>
    </w:p>
    <w:p w14:paraId="65BD2A15" w14:textId="4B9CBF5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w:t>
      </w:r>
      <w:r>
        <w:rPr>
          <w:noProof/>
        </w:rPr>
        <w:tab/>
      </w:r>
      <w:r>
        <w:rPr>
          <w:noProof/>
        </w:rPr>
        <w:fldChar w:fldCharType="begin" w:fldLock="1"/>
      </w:r>
      <w:r>
        <w:rPr>
          <w:noProof/>
        </w:rPr>
        <w:instrText xml:space="preserve"> PAGEREF _Toc193394677 \h </w:instrText>
      </w:r>
      <w:r>
        <w:rPr>
          <w:noProof/>
        </w:rPr>
      </w:r>
      <w:r>
        <w:rPr>
          <w:noProof/>
        </w:rPr>
        <w:fldChar w:fldCharType="separate"/>
      </w:r>
      <w:r>
        <w:rPr>
          <w:noProof/>
        </w:rPr>
        <w:t>192</w:t>
      </w:r>
      <w:r>
        <w:rPr>
          <w:noProof/>
        </w:rPr>
        <w:fldChar w:fldCharType="end"/>
      </w:r>
    </w:p>
    <w:p w14:paraId="25044298" w14:textId="29ABA69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_Toc193394678 \h </w:instrText>
      </w:r>
      <w:r>
        <w:rPr>
          <w:noProof/>
        </w:rPr>
      </w:r>
      <w:r>
        <w:rPr>
          <w:noProof/>
        </w:rPr>
        <w:fldChar w:fldCharType="separate"/>
      </w:r>
      <w:r>
        <w:rPr>
          <w:noProof/>
        </w:rPr>
        <w:t>192</w:t>
      </w:r>
      <w:r>
        <w:rPr>
          <w:noProof/>
        </w:rPr>
        <w:fldChar w:fldCharType="end"/>
      </w:r>
    </w:p>
    <w:p w14:paraId="2F7B8854" w14:textId="3DCF86E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7.2.13.2</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initiation by initiating UE</w:t>
      </w:r>
      <w:r>
        <w:rPr>
          <w:noProof/>
        </w:rPr>
        <w:tab/>
      </w:r>
      <w:r>
        <w:rPr>
          <w:noProof/>
        </w:rPr>
        <w:fldChar w:fldCharType="begin" w:fldLock="1"/>
      </w:r>
      <w:r>
        <w:rPr>
          <w:noProof/>
        </w:rPr>
        <w:instrText xml:space="preserve"> PAGEREF _Toc193394679 \h </w:instrText>
      </w:r>
      <w:r>
        <w:rPr>
          <w:noProof/>
        </w:rPr>
      </w:r>
      <w:r>
        <w:rPr>
          <w:noProof/>
        </w:rPr>
        <w:fldChar w:fldCharType="separate"/>
      </w:r>
      <w:r>
        <w:rPr>
          <w:noProof/>
        </w:rPr>
        <w:t>192</w:t>
      </w:r>
      <w:r>
        <w:rPr>
          <w:noProof/>
        </w:rPr>
        <w:fldChar w:fldCharType="end"/>
      </w:r>
    </w:p>
    <w:p w14:paraId="3129C074" w14:textId="4969D56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7.2.13.3</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accepted by the target UE</w:t>
      </w:r>
      <w:r>
        <w:rPr>
          <w:noProof/>
        </w:rPr>
        <w:tab/>
      </w:r>
      <w:r>
        <w:rPr>
          <w:noProof/>
        </w:rPr>
        <w:fldChar w:fldCharType="begin" w:fldLock="1"/>
      </w:r>
      <w:r>
        <w:rPr>
          <w:noProof/>
        </w:rPr>
        <w:instrText xml:space="preserve"> PAGEREF _Toc193394680 \h </w:instrText>
      </w:r>
      <w:r>
        <w:rPr>
          <w:noProof/>
        </w:rPr>
      </w:r>
      <w:r>
        <w:rPr>
          <w:noProof/>
        </w:rPr>
        <w:fldChar w:fldCharType="separate"/>
      </w:r>
      <w:r>
        <w:rPr>
          <w:noProof/>
        </w:rPr>
        <w:t>193</w:t>
      </w:r>
      <w:r>
        <w:rPr>
          <w:noProof/>
        </w:rPr>
        <w:fldChar w:fldCharType="end"/>
      </w:r>
    </w:p>
    <w:p w14:paraId="29C8F5FD" w14:textId="37389D8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7.2.13.4</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completion by the initiating UE</w:t>
      </w:r>
      <w:r>
        <w:rPr>
          <w:noProof/>
        </w:rPr>
        <w:tab/>
      </w:r>
      <w:r>
        <w:rPr>
          <w:noProof/>
        </w:rPr>
        <w:fldChar w:fldCharType="begin" w:fldLock="1"/>
      </w:r>
      <w:r>
        <w:rPr>
          <w:noProof/>
        </w:rPr>
        <w:instrText xml:space="preserve"> PAGEREF _Toc193394681 \h </w:instrText>
      </w:r>
      <w:r>
        <w:rPr>
          <w:noProof/>
        </w:rPr>
      </w:r>
      <w:r>
        <w:rPr>
          <w:noProof/>
        </w:rPr>
        <w:fldChar w:fldCharType="separate"/>
      </w:r>
      <w:r>
        <w:rPr>
          <w:noProof/>
        </w:rPr>
        <w:t>194</w:t>
      </w:r>
      <w:r>
        <w:rPr>
          <w:noProof/>
        </w:rPr>
        <w:fldChar w:fldCharType="end"/>
      </w:r>
    </w:p>
    <w:p w14:paraId="1D91A834" w14:textId="32A5E38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7.2.13.5</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not accepted by the target UE</w:t>
      </w:r>
      <w:r>
        <w:rPr>
          <w:noProof/>
        </w:rPr>
        <w:tab/>
      </w:r>
      <w:r>
        <w:rPr>
          <w:noProof/>
        </w:rPr>
        <w:fldChar w:fldCharType="begin" w:fldLock="1"/>
      </w:r>
      <w:r>
        <w:rPr>
          <w:noProof/>
        </w:rPr>
        <w:instrText xml:space="preserve"> PAGEREF _Toc193394682 \h </w:instrText>
      </w:r>
      <w:r>
        <w:rPr>
          <w:noProof/>
        </w:rPr>
      </w:r>
      <w:r>
        <w:rPr>
          <w:noProof/>
        </w:rPr>
        <w:fldChar w:fldCharType="separate"/>
      </w:r>
      <w:r>
        <w:rPr>
          <w:noProof/>
        </w:rPr>
        <w:t>194</w:t>
      </w:r>
      <w:r>
        <w:rPr>
          <w:noProof/>
        </w:rPr>
        <w:fldChar w:fldCharType="end"/>
      </w:r>
    </w:p>
    <w:p w14:paraId="77EE9CB1" w14:textId="7DD0B54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_Toc193394683 \h </w:instrText>
      </w:r>
      <w:r>
        <w:rPr>
          <w:noProof/>
        </w:rPr>
      </w:r>
      <w:r>
        <w:rPr>
          <w:noProof/>
        </w:rPr>
        <w:fldChar w:fldCharType="separate"/>
      </w:r>
      <w:r>
        <w:rPr>
          <w:noProof/>
        </w:rPr>
        <w:t>194</w:t>
      </w:r>
      <w:r>
        <w:rPr>
          <w:noProof/>
        </w:rPr>
        <w:fldChar w:fldCharType="end"/>
      </w:r>
    </w:p>
    <w:p w14:paraId="17FE2F49" w14:textId="2F4731BD"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_Toc193394684 \h </w:instrText>
      </w:r>
      <w:r>
        <w:rPr>
          <w:noProof/>
        </w:rPr>
      </w:r>
      <w:r>
        <w:rPr>
          <w:noProof/>
        </w:rPr>
        <w:fldChar w:fldCharType="separate"/>
      </w:r>
      <w:r>
        <w:rPr>
          <w:noProof/>
        </w:rPr>
        <w:t>194</w:t>
      </w:r>
      <w:r>
        <w:rPr>
          <w:noProof/>
        </w:rPr>
        <w:fldChar w:fldCharType="end"/>
      </w:r>
    </w:p>
    <w:p w14:paraId="0D68B619" w14:textId="599504F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w:t>
      </w:r>
      <w:r>
        <w:rPr>
          <w:noProof/>
        </w:rPr>
        <w:tab/>
      </w:r>
      <w:r>
        <w:rPr>
          <w:noProof/>
        </w:rPr>
        <w:fldChar w:fldCharType="begin" w:fldLock="1"/>
      </w:r>
      <w:r>
        <w:rPr>
          <w:noProof/>
        </w:rPr>
        <w:instrText xml:space="preserve"> PAGEREF _Toc193394685 \h </w:instrText>
      </w:r>
      <w:r>
        <w:rPr>
          <w:noProof/>
        </w:rPr>
      </w:r>
      <w:r>
        <w:rPr>
          <w:noProof/>
        </w:rPr>
        <w:fldChar w:fldCharType="separate"/>
      </w:r>
      <w:r>
        <w:rPr>
          <w:noProof/>
        </w:rPr>
        <w:t>194</w:t>
      </w:r>
      <w:r>
        <w:rPr>
          <w:noProof/>
        </w:rPr>
        <w:fldChar w:fldCharType="end"/>
      </w:r>
    </w:p>
    <w:p w14:paraId="051EA7DD" w14:textId="1F55AAC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_Toc193394686 \h </w:instrText>
      </w:r>
      <w:r>
        <w:rPr>
          <w:noProof/>
        </w:rPr>
      </w:r>
      <w:r>
        <w:rPr>
          <w:noProof/>
        </w:rPr>
        <w:fldChar w:fldCharType="separate"/>
      </w:r>
      <w:r>
        <w:rPr>
          <w:noProof/>
        </w:rPr>
        <w:t>194</w:t>
      </w:r>
      <w:r>
        <w:rPr>
          <w:noProof/>
        </w:rPr>
        <w:fldChar w:fldCharType="end"/>
      </w:r>
    </w:p>
    <w:p w14:paraId="041A8768" w14:textId="262122C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7.2.14.2</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 initiated by initiating UE</w:t>
      </w:r>
      <w:r>
        <w:rPr>
          <w:noProof/>
        </w:rPr>
        <w:tab/>
      </w:r>
      <w:r>
        <w:rPr>
          <w:noProof/>
        </w:rPr>
        <w:fldChar w:fldCharType="begin" w:fldLock="1"/>
      </w:r>
      <w:r>
        <w:rPr>
          <w:noProof/>
        </w:rPr>
        <w:instrText xml:space="preserve"> PAGEREF _Toc193394687 \h </w:instrText>
      </w:r>
      <w:r>
        <w:rPr>
          <w:noProof/>
        </w:rPr>
      </w:r>
      <w:r>
        <w:rPr>
          <w:noProof/>
        </w:rPr>
        <w:fldChar w:fldCharType="separate"/>
      </w:r>
      <w:r>
        <w:rPr>
          <w:noProof/>
        </w:rPr>
        <w:t>194</w:t>
      </w:r>
      <w:r>
        <w:rPr>
          <w:noProof/>
        </w:rPr>
        <w:fldChar w:fldCharType="end"/>
      </w:r>
    </w:p>
    <w:p w14:paraId="08C94427" w14:textId="119CC33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7.2.14.3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_Toc193394688 \h </w:instrText>
      </w:r>
      <w:r>
        <w:rPr>
          <w:noProof/>
        </w:rPr>
      </w:r>
      <w:r>
        <w:rPr>
          <w:noProof/>
        </w:rPr>
        <w:fldChar w:fldCharType="separate"/>
      </w:r>
      <w:r>
        <w:rPr>
          <w:noProof/>
        </w:rPr>
        <w:t>195</w:t>
      </w:r>
      <w:r>
        <w:rPr>
          <w:noProof/>
        </w:rPr>
        <w:fldChar w:fldCharType="end"/>
      </w:r>
    </w:p>
    <w:p w14:paraId="2C483574" w14:textId="704FEF2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7.2.14.4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 completion by the initiating UE</w:t>
      </w:r>
      <w:r>
        <w:rPr>
          <w:noProof/>
        </w:rPr>
        <w:tab/>
      </w:r>
      <w:r>
        <w:rPr>
          <w:noProof/>
        </w:rPr>
        <w:fldChar w:fldCharType="begin" w:fldLock="1"/>
      </w:r>
      <w:r>
        <w:rPr>
          <w:noProof/>
        </w:rPr>
        <w:instrText xml:space="preserve"> PAGEREF _Toc193394689 \h </w:instrText>
      </w:r>
      <w:r>
        <w:rPr>
          <w:noProof/>
        </w:rPr>
      </w:r>
      <w:r>
        <w:rPr>
          <w:noProof/>
        </w:rPr>
        <w:fldChar w:fldCharType="separate"/>
      </w:r>
      <w:r>
        <w:rPr>
          <w:noProof/>
        </w:rPr>
        <w:t>195</w:t>
      </w:r>
      <w:r>
        <w:rPr>
          <w:noProof/>
        </w:rPr>
        <w:fldChar w:fldCharType="end"/>
      </w:r>
    </w:p>
    <w:p w14:paraId="69378033" w14:textId="55F11B1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rPr>
        <w:t>7.2.14.5</w:t>
      </w:r>
      <w:r>
        <w:rPr>
          <w:rFonts w:asciiTheme="minorHAnsi" w:eastAsiaTheme="minorEastAsia" w:hAnsiTheme="minorHAnsi" w:cstheme="minorBidi"/>
          <w:noProof/>
          <w:kern w:val="2"/>
          <w:sz w:val="24"/>
          <w:szCs w:val="24"/>
          <w:lang w:eastAsia="en-GB"/>
          <w14:ligatures w14:val="standardContextual"/>
        </w:rPr>
        <w:tab/>
      </w:r>
      <w:r w:rsidRPr="007D5E15">
        <w:rPr>
          <w:noProof/>
          <w:lang w:val="en-US"/>
        </w:rPr>
        <w:t>Abnormal cases</w:t>
      </w:r>
      <w:r>
        <w:rPr>
          <w:noProof/>
        </w:rPr>
        <w:tab/>
      </w:r>
      <w:r>
        <w:rPr>
          <w:noProof/>
        </w:rPr>
        <w:fldChar w:fldCharType="begin" w:fldLock="1"/>
      </w:r>
      <w:r>
        <w:rPr>
          <w:noProof/>
        </w:rPr>
        <w:instrText xml:space="preserve"> PAGEREF _Toc193394690 \h </w:instrText>
      </w:r>
      <w:r>
        <w:rPr>
          <w:noProof/>
        </w:rPr>
      </w:r>
      <w:r>
        <w:rPr>
          <w:noProof/>
        </w:rPr>
        <w:fldChar w:fldCharType="separate"/>
      </w:r>
      <w:r>
        <w:rPr>
          <w:noProof/>
        </w:rPr>
        <w:t>195</w:t>
      </w:r>
      <w:r>
        <w:rPr>
          <w:noProof/>
        </w:rPr>
        <w:fldChar w:fldCharType="end"/>
      </w:r>
    </w:p>
    <w:p w14:paraId="113E154C" w14:textId="2042279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sidRPr="007D5E15">
        <w:rPr>
          <w:noProof/>
          <w:lang w:val="en-US"/>
        </w:rPr>
        <w:t>7.2.14.5.1</w:t>
      </w:r>
      <w:r>
        <w:rPr>
          <w:rFonts w:asciiTheme="minorHAnsi" w:eastAsiaTheme="minorEastAsia" w:hAnsiTheme="minorHAnsi" w:cstheme="minorBidi"/>
          <w:noProof/>
          <w:kern w:val="2"/>
          <w:sz w:val="24"/>
          <w:szCs w:val="24"/>
          <w:lang w:eastAsia="en-GB"/>
          <w14:ligatures w14:val="standardContextual"/>
        </w:rPr>
        <w:tab/>
      </w:r>
      <w:r w:rsidRPr="007D5E15">
        <w:rPr>
          <w:noProof/>
          <w:lang w:val="en-US"/>
        </w:rPr>
        <w:t>Abnormal cases at the initiating UE</w:t>
      </w:r>
      <w:r>
        <w:rPr>
          <w:noProof/>
        </w:rPr>
        <w:tab/>
      </w:r>
      <w:r>
        <w:rPr>
          <w:noProof/>
        </w:rPr>
        <w:fldChar w:fldCharType="begin" w:fldLock="1"/>
      </w:r>
      <w:r>
        <w:rPr>
          <w:noProof/>
        </w:rPr>
        <w:instrText xml:space="preserve"> PAGEREF _Toc193394691 \h </w:instrText>
      </w:r>
      <w:r>
        <w:rPr>
          <w:noProof/>
        </w:rPr>
      </w:r>
      <w:r>
        <w:rPr>
          <w:noProof/>
        </w:rPr>
        <w:fldChar w:fldCharType="separate"/>
      </w:r>
      <w:r>
        <w:rPr>
          <w:noProof/>
        </w:rPr>
        <w:t>195</w:t>
      </w:r>
      <w:r>
        <w:rPr>
          <w:noProof/>
        </w:rPr>
        <w:fldChar w:fldCharType="end"/>
      </w:r>
    </w:p>
    <w:p w14:paraId="15C3C640" w14:textId="5D8CE536"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sidRPr="007D5E15">
        <w:rPr>
          <w:noProof/>
          <w:lang w:val="en-US"/>
        </w:rPr>
        <w:t>7.2.14.5.2</w:t>
      </w:r>
      <w:r>
        <w:rPr>
          <w:rFonts w:asciiTheme="minorHAnsi" w:eastAsiaTheme="minorEastAsia" w:hAnsiTheme="minorHAnsi" w:cstheme="minorBidi"/>
          <w:noProof/>
          <w:kern w:val="2"/>
          <w:sz w:val="24"/>
          <w:szCs w:val="24"/>
          <w:lang w:eastAsia="en-GB"/>
          <w14:ligatures w14:val="standardContextual"/>
        </w:rPr>
        <w:tab/>
      </w:r>
      <w:r w:rsidRPr="007D5E15">
        <w:rPr>
          <w:noProof/>
          <w:lang w:val="en-US"/>
        </w:rPr>
        <w:t>Abnormal cases at the target UE</w:t>
      </w:r>
      <w:r>
        <w:rPr>
          <w:noProof/>
        </w:rPr>
        <w:tab/>
      </w:r>
      <w:r>
        <w:rPr>
          <w:noProof/>
        </w:rPr>
        <w:fldChar w:fldCharType="begin" w:fldLock="1"/>
      </w:r>
      <w:r>
        <w:rPr>
          <w:noProof/>
        </w:rPr>
        <w:instrText xml:space="preserve"> PAGEREF _Toc193394692 \h </w:instrText>
      </w:r>
      <w:r>
        <w:rPr>
          <w:noProof/>
        </w:rPr>
      </w:r>
      <w:r>
        <w:rPr>
          <w:noProof/>
        </w:rPr>
        <w:fldChar w:fldCharType="separate"/>
      </w:r>
      <w:r>
        <w:rPr>
          <w:noProof/>
        </w:rPr>
        <w:t>195</w:t>
      </w:r>
      <w:r>
        <w:rPr>
          <w:noProof/>
        </w:rPr>
        <w:fldChar w:fldCharType="end"/>
      </w:r>
    </w:p>
    <w:p w14:paraId="12993D39" w14:textId="23E16A35"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_Toc193394693 \h </w:instrText>
      </w:r>
      <w:r>
        <w:rPr>
          <w:noProof/>
        </w:rPr>
      </w:r>
      <w:r>
        <w:rPr>
          <w:noProof/>
        </w:rPr>
        <w:fldChar w:fldCharType="separate"/>
      </w:r>
      <w:r>
        <w:rPr>
          <w:noProof/>
        </w:rPr>
        <w:t>195</w:t>
      </w:r>
      <w:r>
        <w:rPr>
          <w:noProof/>
        </w:rPr>
        <w:fldChar w:fldCharType="end"/>
      </w:r>
    </w:p>
    <w:p w14:paraId="1BCE817C" w14:textId="0B52013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_Toc193394694 \h </w:instrText>
      </w:r>
      <w:r>
        <w:rPr>
          <w:noProof/>
        </w:rPr>
      </w:r>
      <w:r>
        <w:rPr>
          <w:noProof/>
        </w:rPr>
        <w:fldChar w:fldCharType="separate"/>
      </w:r>
      <w:r>
        <w:rPr>
          <w:noProof/>
        </w:rPr>
        <w:t>195</w:t>
      </w:r>
      <w:r>
        <w:rPr>
          <w:noProof/>
        </w:rPr>
        <w:fldChar w:fldCharType="end"/>
      </w:r>
    </w:p>
    <w:p w14:paraId="5C4A3A5A" w14:textId="5E6FE0F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_Toc193394695 \h </w:instrText>
      </w:r>
      <w:r>
        <w:rPr>
          <w:noProof/>
        </w:rPr>
      </w:r>
      <w:r>
        <w:rPr>
          <w:noProof/>
        </w:rPr>
        <w:fldChar w:fldCharType="separate"/>
      </w:r>
      <w:r>
        <w:rPr>
          <w:noProof/>
        </w:rPr>
        <w:t>196</w:t>
      </w:r>
      <w:r>
        <w:rPr>
          <w:noProof/>
        </w:rPr>
        <w:fldChar w:fldCharType="end"/>
      </w:r>
    </w:p>
    <w:p w14:paraId="26AD7367" w14:textId="7C9A007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Initiation</w:t>
      </w:r>
      <w:r>
        <w:rPr>
          <w:noProof/>
        </w:rPr>
        <w:tab/>
      </w:r>
      <w:r>
        <w:rPr>
          <w:noProof/>
        </w:rPr>
        <w:fldChar w:fldCharType="begin" w:fldLock="1"/>
      </w:r>
      <w:r>
        <w:rPr>
          <w:noProof/>
        </w:rPr>
        <w:instrText xml:space="preserve"> PAGEREF _Toc193394696 \h </w:instrText>
      </w:r>
      <w:r>
        <w:rPr>
          <w:noProof/>
        </w:rPr>
      </w:r>
      <w:r>
        <w:rPr>
          <w:noProof/>
        </w:rPr>
        <w:fldChar w:fldCharType="separate"/>
      </w:r>
      <w:r>
        <w:rPr>
          <w:noProof/>
        </w:rPr>
        <w:t>196</w:t>
      </w:r>
      <w:r>
        <w:rPr>
          <w:noProof/>
        </w:rPr>
        <w:fldChar w:fldCharType="end"/>
      </w:r>
    </w:p>
    <w:p w14:paraId="6730EEB0" w14:textId="524DDFDA"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_Toc193394697 \h </w:instrText>
      </w:r>
      <w:r>
        <w:rPr>
          <w:noProof/>
        </w:rPr>
      </w:r>
      <w:r>
        <w:rPr>
          <w:noProof/>
        </w:rPr>
        <w:fldChar w:fldCharType="separate"/>
      </w:r>
      <w:r>
        <w:rPr>
          <w:noProof/>
        </w:rPr>
        <w:t>196</w:t>
      </w:r>
      <w:r>
        <w:rPr>
          <w:noProof/>
        </w:rPr>
        <w:fldChar w:fldCharType="end"/>
      </w:r>
    </w:p>
    <w:p w14:paraId="5B41BF96" w14:textId="2A89E060"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_Toc193394698 \h </w:instrText>
      </w:r>
      <w:r>
        <w:rPr>
          <w:noProof/>
        </w:rPr>
      </w:r>
      <w:r>
        <w:rPr>
          <w:noProof/>
        </w:rPr>
        <w:fldChar w:fldCharType="separate"/>
      </w:r>
      <w:r>
        <w:rPr>
          <w:noProof/>
        </w:rPr>
        <w:t>197</w:t>
      </w:r>
      <w:r>
        <w:rPr>
          <w:noProof/>
        </w:rPr>
        <w:fldChar w:fldCharType="end"/>
      </w:r>
    </w:p>
    <w:p w14:paraId="045FBBAE" w14:textId="17F1BBB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fldLock="1"/>
      </w:r>
      <w:r>
        <w:rPr>
          <w:noProof/>
        </w:rPr>
        <w:instrText xml:space="preserve"> PAGEREF _Toc193394699 \h </w:instrText>
      </w:r>
      <w:r>
        <w:rPr>
          <w:noProof/>
        </w:rPr>
      </w:r>
      <w:r>
        <w:rPr>
          <w:noProof/>
        </w:rPr>
        <w:fldChar w:fldCharType="separate"/>
      </w:r>
      <w:r>
        <w:rPr>
          <w:noProof/>
        </w:rPr>
        <w:t>198</w:t>
      </w:r>
      <w:r>
        <w:rPr>
          <w:noProof/>
        </w:rPr>
        <w:fldChar w:fldCharType="end"/>
      </w:r>
    </w:p>
    <w:p w14:paraId="67AFC20C" w14:textId="0DCCDFD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_Toc193394700 \h </w:instrText>
      </w:r>
      <w:r>
        <w:rPr>
          <w:noProof/>
        </w:rPr>
      </w:r>
      <w:r>
        <w:rPr>
          <w:noProof/>
        </w:rPr>
        <w:fldChar w:fldCharType="separate"/>
      </w:r>
      <w:r>
        <w:rPr>
          <w:noProof/>
        </w:rPr>
        <w:t>199</w:t>
      </w:r>
      <w:r>
        <w:rPr>
          <w:noProof/>
        </w:rPr>
        <w:fldChar w:fldCharType="end"/>
      </w:r>
    </w:p>
    <w:p w14:paraId="5CB43D45" w14:textId="1A82FE1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Privacy of 5G ProSe transmission over PC5</w:t>
      </w:r>
      <w:r>
        <w:rPr>
          <w:noProof/>
        </w:rPr>
        <w:tab/>
      </w:r>
      <w:r>
        <w:rPr>
          <w:noProof/>
        </w:rPr>
        <w:fldChar w:fldCharType="begin" w:fldLock="1"/>
      </w:r>
      <w:r>
        <w:rPr>
          <w:noProof/>
        </w:rPr>
        <w:instrText xml:space="preserve"> PAGEREF _Toc193394701 \h </w:instrText>
      </w:r>
      <w:r>
        <w:rPr>
          <w:noProof/>
        </w:rPr>
      </w:r>
      <w:r>
        <w:rPr>
          <w:noProof/>
        </w:rPr>
        <w:fldChar w:fldCharType="separate"/>
      </w:r>
      <w:r>
        <w:rPr>
          <w:noProof/>
        </w:rPr>
        <w:t>200</w:t>
      </w:r>
      <w:r>
        <w:rPr>
          <w:noProof/>
        </w:rPr>
        <w:fldChar w:fldCharType="end"/>
      </w:r>
    </w:p>
    <w:p w14:paraId="099F6406" w14:textId="4EB1453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_Toc193394702 \h </w:instrText>
      </w:r>
      <w:r>
        <w:rPr>
          <w:noProof/>
        </w:rPr>
      </w:r>
      <w:r>
        <w:rPr>
          <w:noProof/>
        </w:rPr>
        <w:fldChar w:fldCharType="separate"/>
      </w:r>
      <w:r>
        <w:rPr>
          <w:noProof/>
        </w:rPr>
        <w:t>201</w:t>
      </w:r>
      <w:r>
        <w:rPr>
          <w:noProof/>
        </w:rPr>
        <w:fldChar w:fldCharType="end"/>
      </w:r>
    </w:p>
    <w:p w14:paraId="42CCF97F" w14:textId="050D383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_Toc193394703 \h </w:instrText>
      </w:r>
      <w:r>
        <w:rPr>
          <w:noProof/>
        </w:rPr>
      </w:r>
      <w:r>
        <w:rPr>
          <w:noProof/>
        </w:rPr>
        <w:fldChar w:fldCharType="separate"/>
      </w:r>
      <w:r>
        <w:rPr>
          <w:noProof/>
        </w:rPr>
        <w:t>201</w:t>
      </w:r>
      <w:r>
        <w:rPr>
          <w:noProof/>
        </w:rPr>
        <w:fldChar w:fldCharType="end"/>
      </w:r>
    </w:p>
    <w:p w14:paraId="4C8C4345" w14:textId="073F611A"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_Toc193394704 \h </w:instrText>
      </w:r>
      <w:r>
        <w:rPr>
          <w:noProof/>
        </w:rPr>
      </w:r>
      <w:r>
        <w:rPr>
          <w:noProof/>
        </w:rPr>
        <w:fldChar w:fldCharType="separate"/>
      </w:r>
      <w:r>
        <w:rPr>
          <w:noProof/>
        </w:rPr>
        <w:t>201</w:t>
      </w:r>
      <w:r>
        <w:rPr>
          <w:noProof/>
        </w:rPr>
        <w:fldChar w:fldCharType="end"/>
      </w:r>
    </w:p>
    <w:p w14:paraId="3BFD8881" w14:textId="6E6AC17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_Toc193394705 \h </w:instrText>
      </w:r>
      <w:r>
        <w:rPr>
          <w:noProof/>
        </w:rPr>
      </w:r>
      <w:r>
        <w:rPr>
          <w:noProof/>
        </w:rPr>
        <w:fldChar w:fldCharType="separate"/>
      </w:r>
      <w:r>
        <w:rPr>
          <w:noProof/>
        </w:rPr>
        <w:t>201</w:t>
      </w:r>
      <w:r>
        <w:rPr>
          <w:noProof/>
        </w:rPr>
        <w:fldChar w:fldCharType="end"/>
      </w:r>
    </w:p>
    <w:p w14:paraId="086A9FEC" w14:textId="622B671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_Toc193394706 \h </w:instrText>
      </w:r>
      <w:r>
        <w:rPr>
          <w:noProof/>
        </w:rPr>
      </w:r>
      <w:r>
        <w:rPr>
          <w:noProof/>
        </w:rPr>
        <w:fldChar w:fldCharType="separate"/>
      </w:r>
      <w:r>
        <w:rPr>
          <w:noProof/>
        </w:rPr>
        <w:t>202</w:t>
      </w:r>
      <w:r>
        <w:rPr>
          <w:noProof/>
        </w:rPr>
        <w:fldChar w:fldCharType="end"/>
      </w:r>
    </w:p>
    <w:p w14:paraId="7D85D927" w14:textId="1DB05B9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Initiation</w:t>
      </w:r>
      <w:r>
        <w:rPr>
          <w:noProof/>
        </w:rPr>
        <w:tab/>
      </w:r>
      <w:r>
        <w:rPr>
          <w:noProof/>
        </w:rPr>
        <w:fldChar w:fldCharType="begin" w:fldLock="1"/>
      </w:r>
      <w:r>
        <w:rPr>
          <w:noProof/>
        </w:rPr>
        <w:instrText xml:space="preserve"> PAGEREF _Toc193394707 \h </w:instrText>
      </w:r>
      <w:r>
        <w:rPr>
          <w:noProof/>
        </w:rPr>
      </w:r>
      <w:r>
        <w:rPr>
          <w:noProof/>
        </w:rPr>
        <w:fldChar w:fldCharType="separate"/>
      </w:r>
      <w:r>
        <w:rPr>
          <w:noProof/>
        </w:rPr>
        <w:t>202</w:t>
      </w:r>
      <w:r>
        <w:rPr>
          <w:noProof/>
        </w:rPr>
        <w:fldChar w:fldCharType="end"/>
      </w:r>
    </w:p>
    <w:p w14:paraId="12E8A4C2" w14:textId="1241578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Initiation of forming a group</w:t>
      </w:r>
      <w:r>
        <w:rPr>
          <w:noProof/>
        </w:rPr>
        <w:tab/>
      </w:r>
      <w:r>
        <w:rPr>
          <w:noProof/>
        </w:rPr>
        <w:fldChar w:fldCharType="begin" w:fldLock="1"/>
      </w:r>
      <w:r>
        <w:rPr>
          <w:noProof/>
        </w:rPr>
        <w:instrText xml:space="preserve"> PAGEREF _Toc193394708 \h </w:instrText>
      </w:r>
      <w:r>
        <w:rPr>
          <w:noProof/>
        </w:rPr>
      </w:r>
      <w:r>
        <w:rPr>
          <w:noProof/>
        </w:rPr>
        <w:fldChar w:fldCharType="separate"/>
      </w:r>
      <w:r>
        <w:rPr>
          <w:noProof/>
        </w:rPr>
        <w:t>202</w:t>
      </w:r>
      <w:r>
        <w:rPr>
          <w:noProof/>
        </w:rPr>
        <w:fldChar w:fldCharType="end"/>
      </w:r>
    </w:p>
    <w:p w14:paraId="0205560F" w14:textId="035BED0D"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7.4.2.1.2</w:t>
      </w:r>
      <w:r>
        <w:rPr>
          <w:rFonts w:asciiTheme="minorHAnsi" w:eastAsiaTheme="minorEastAsia" w:hAnsiTheme="minorHAnsi" w:cstheme="minorBidi"/>
          <w:noProof/>
          <w:kern w:val="2"/>
          <w:sz w:val="24"/>
          <w:szCs w:val="24"/>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_Toc193394709 \h </w:instrText>
      </w:r>
      <w:r>
        <w:rPr>
          <w:noProof/>
        </w:rPr>
      </w:r>
      <w:r>
        <w:rPr>
          <w:noProof/>
        </w:rPr>
        <w:fldChar w:fldCharType="separate"/>
      </w:r>
      <w:r>
        <w:rPr>
          <w:noProof/>
        </w:rPr>
        <w:t>202</w:t>
      </w:r>
      <w:r>
        <w:rPr>
          <w:noProof/>
        </w:rPr>
        <w:fldChar w:fldCharType="end"/>
      </w:r>
    </w:p>
    <w:p w14:paraId="21C33E0A" w14:textId="4A5C4ADA"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7.4.2.1.3</w:t>
      </w:r>
      <w:r>
        <w:rPr>
          <w:rFonts w:asciiTheme="minorHAnsi" w:eastAsiaTheme="minorEastAsia" w:hAnsiTheme="minorHAnsi" w:cstheme="minorBidi"/>
          <w:noProof/>
          <w:kern w:val="2"/>
          <w:sz w:val="24"/>
          <w:szCs w:val="24"/>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_Toc193394710 \h </w:instrText>
      </w:r>
      <w:r>
        <w:rPr>
          <w:noProof/>
        </w:rPr>
      </w:r>
      <w:r>
        <w:rPr>
          <w:noProof/>
        </w:rPr>
        <w:fldChar w:fldCharType="separate"/>
      </w:r>
      <w:r>
        <w:rPr>
          <w:noProof/>
        </w:rPr>
        <w:t>202</w:t>
      </w:r>
      <w:r>
        <w:rPr>
          <w:noProof/>
        </w:rPr>
        <w:fldChar w:fldCharType="end"/>
      </w:r>
    </w:p>
    <w:p w14:paraId="5A2FCF23" w14:textId="5DF5B3E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fldLock="1"/>
      </w:r>
      <w:r>
        <w:rPr>
          <w:noProof/>
        </w:rPr>
        <w:instrText xml:space="preserve"> PAGEREF _Toc193394711 \h </w:instrText>
      </w:r>
      <w:r>
        <w:rPr>
          <w:noProof/>
        </w:rPr>
      </w:r>
      <w:r>
        <w:rPr>
          <w:noProof/>
        </w:rPr>
        <w:fldChar w:fldCharType="separate"/>
      </w:r>
      <w:r>
        <w:rPr>
          <w:noProof/>
        </w:rPr>
        <w:t>203</w:t>
      </w:r>
      <w:r>
        <w:rPr>
          <w:noProof/>
        </w:rPr>
        <w:fldChar w:fldCharType="end"/>
      </w:r>
    </w:p>
    <w:p w14:paraId="772A69D2" w14:textId="7E6835E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_Toc193394712 \h </w:instrText>
      </w:r>
      <w:r>
        <w:rPr>
          <w:noProof/>
        </w:rPr>
      </w:r>
      <w:r>
        <w:rPr>
          <w:noProof/>
        </w:rPr>
        <w:fldChar w:fldCharType="separate"/>
      </w:r>
      <w:r>
        <w:rPr>
          <w:noProof/>
        </w:rPr>
        <w:t>203</w:t>
      </w:r>
      <w:r>
        <w:rPr>
          <w:noProof/>
        </w:rPr>
        <w:fldChar w:fldCharType="end"/>
      </w:r>
    </w:p>
    <w:p w14:paraId="312AA403" w14:textId="71775D9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7.4.2.4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_Toc193394713 \h </w:instrText>
      </w:r>
      <w:r>
        <w:rPr>
          <w:noProof/>
        </w:rPr>
      </w:r>
      <w:r>
        <w:rPr>
          <w:noProof/>
        </w:rPr>
        <w:fldChar w:fldCharType="separate"/>
      </w:r>
      <w:r>
        <w:rPr>
          <w:noProof/>
        </w:rPr>
        <w:t>203</w:t>
      </w:r>
      <w:r>
        <w:rPr>
          <w:noProof/>
        </w:rPr>
        <w:fldChar w:fldCharType="end"/>
      </w:r>
    </w:p>
    <w:p w14:paraId="4BE2D158" w14:textId="3EC2E81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_Toc193394714 \h </w:instrText>
      </w:r>
      <w:r>
        <w:rPr>
          <w:noProof/>
        </w:rPr>
      </w:r>
      <w:r>
        <w:rPr>
          <w:noProof/>
        </w:rPr>
        <w:fldChar w:fldCharType="separate"/>
      </w:r>
      <w:r>
        <w:rPr>
          <w:noProof/>
        </w:rPr>
        <w:t>203</w:t>
      </w:r>
      <w:r>
        <w:rPr>
          <w:noProof/>
        </w:rPr>
        <w:fldChar w:fldCharType="end"/>
      </w:r>
    </w:p>
    <w:p w14:paraId="5785F708" w14:textId="18DE52B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_Toc193394715 \h </w:instrText>
      </w:r>
      <w:r>
        <w:rPr>
          <w:noProof/>
        </w:rPr>
      </w:r>
      <w:r>
        <w:rPr>
          <w:noProof/>
        </w:rPr>
        <w:fldChar w:fldCharType="separate"/>
      </w:r>
      <w:r>
        <w:rPr>
          <w:noProof/>
        </w:rPr>
        <w:t>203</w:t>
      </w:r>
      <w:r>
        <w:rPr>
          <w:noProof/>
        </w:rPr>
        <w:fldChar w:fldCharType="end"/>
      </w:r>
    </w:p>
    <w:p w14:paraId="4962D47C" w14:textId="1A2C256B"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_Toc193394716 \h </w:instrText>
      </w:r>
      <w:r>
        <w:rPr>
          <w:noProof/>
        </w:rPr>
      </w:r>
      <w:r>
        <w:rPr>
          <w:noProof/>
        </w:rPr>
        <w:fldChar w:fldCharType="separate"/>
      </w:r>
      <w:r>
        <w:rPr>
          <w:noProof/>
        </w:rPr>
        <w:t>204</w:t>
      </w:r>
      <w:r>
        <w:rPr>
          <w:noProof/>
        </w:rPr>
        <w:fldChar w:fldCharType="end"/>
      </w:r>
    </w:p>
    <w:p w14:paraId="6F7E6612" w14:textId="3FA096E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_Toc193394717 \h </w:instrText>
      </w:r>
      <w:r>
        <w:rPr>
          <w:noProof/>
        </w:rPr>
      </w:r>
      <w:r>
        <w:rPr>
          <w:noProof/>
        </w:rPr>
        <w:fldChar w:fldCharType="separate"/>
      </w:r>
      <w:r>
        <w:rPr>
          <w:noProof/>
        </w:rPr>
        <w:t>204</w:t>
      </w:r>
      <w:r>
        <w:rPr>
          <w:noProof/>
        </w:rPr>
        <w:fldChar w:fldCharType="end"/>
      </w:r>
    </w:p>
    <w:p w14:paraId="5F1EB640" w14:textId="524FFB9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_Toc193394718 \h </w:instrText>
      </w:r>
      <w:r>
        <w:rPr>
          <w:noProof/>
        </w:rPr>
      </w:r>
      <w:r>
        <w:rPr>
          <w:noProof/>
        </w:rPr>
        <w:fldChar w:fldCharType="separate"/>
      </w:r>
      <w:r>
        <w:rPr>
          <w:noProof/>
        </w:rPr>
        <w:t>204</w:t>
      </w:r>
      <w:r>
        <w:rPr>
          <w:noProof/>
        </w:rPr>
        <w:fldChar w:fldCharType="end"/>
      </w:r>
    </w:p>
    <w:p w14:paraId="38429CE0" w14:textId="21792BD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_Toc193394719 \h </w:instrText>
      </w:r>
      <w:r>
        <w:rPr>
          <w:noProof/>
        </w:rPr>
      </w:r>
      <w:r>
        <w:rPr>
          <w:noProof/>
        </w:rPr>
        <w:fldChar w:fldCharType="separate"/>
      </w:r>
      <w:r>
        <w:rPr>
          <w:noProof/>
        </w:rPr>
        <w:t>204</w:t>
      </w:r>
      <w:r>
        <w:rPr>
          <w:noProof/>
        </w:rPr>
        <w:fldChar w:fldCharType="end"/>
      </w:r>
    </w:p>
    <w:p w14:paraId="6E891F3B" w14:textId="3915D977"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_Toc193394720 \h </w:instrText>
      </w:r>
      <w:r>
        <w:rPr>
          <w:noProof/>
        </w:rPr>
      </w:r>
      <w:r>
        <w:rPr>
          <w:noProof/>
        </w:rPr>
        <w:fldChar w:fldCharType="separate"/>
      </w:r>
      <w:r>
        <w:rPr>
          <w:noProof/>
        </w:rPr>
        <w:t>204</w:t>
      </w:r>
      <w:r>
        <w:rPr>
          <w:noProof/>
        </w:rPr>
        <w:fldChar w:fldCharType="end"/>
      </w:r>
    </w:p>
    <w:p w14:paraId="1D7FFCD1" w14:textId="2ED70A2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_Toc193394721 \h </w:instrText>
      </w:r>
      <w:r>
        <w:rPr>
          <w:noProof/>
        </w:rPr>
      </w:r>
      <w:r>
        <w:rPr>
          <w:noProof/>
        </w:rPr>
        <w:fldChar w:fldCharType="separate"/>
      </w:r>
      <w:r>
        <w:rPr>
          <w:noProof/>
        </w:rPr>
        <w:t>204</w:t>
      </w:r>
      <w:r>
        <w:rPr>
          <w:noProof/>
        </w:rPr>
        <w:fldChar w:fldCharType="end"/>
      </w:r>
    </w:p>
    <w:p w14:paraId="5212A46F" w14:textId="0A5E9D1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_Toc193394722 \h </w:instrText>
      </w:r>
      <w:r>
        <w:rPr>
          <w:noProof/>
        </w:rPr>
      </w:r>
      <w:r>
        <w:rPr>
          <w:noProof/>
        </w:rPr>
        <w:fldChar w:fldCharType="separate"/>
      </w:r>
      <w:r>
        <w:rPr>
          <w:noProof/>
        </w:rPr>
        <w:t>204</w:t>
      </w:r>
      <w:r>
        <w:rPr>
          <w:noProof/>
        </w:rPr>
        <w:fldChar w:fldCharType="end"/>
      </w:r>
    </w:p>
    <w:p w14:paraId="303B0D3E" w14:textId="0C37B95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_Toc193394723 \h </w:instrText>
      </w:r>
      <w:r>
        <w:rPr>
          <w:noProof/>
        </w:rPr>
      </w:r>
      <w:r>
        <w:rPr>
          <w:noProof/>
        </w:rPr>
        <w:fldChar w:fldCharType="separate"/>
      </w:r>
      <w:r>
        <w:rPr>
          <w:noProof/>
        </w:rPr>
        <w:t>204</w:t>
      </w:r>
      <w:r>
        <w:rPr>
          <w:noProof/>
        </w:rPr>
        <w:fldChar w:fldCharType="end"/>
      </w:r>
    </w:p>
    <w:p w14:paraId="6477D1F9" w14:textId="678D1AA6"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7.6.2.1.1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_Toc193394724 \h </w:instrText>
      </w:r>
      <w:r>
        <w:rPr>
          <w:noProof/>
        </w:rPr>
      </w:r>
      <w:r>
        <w:rPr>
          <w:noProof/>
        </w:rPr>
        <w:fldChar w:fldCharType="separate"/>
      </w:r>
      <w:r>
        <w:rPr>
          <w:noProof/>
        </w:rPr>
        <w:t>204</w:t>
      </w:r>
      <w:r>
        <w:rPr>
          <w:noProof/>
        </w:rPr>
        <w:fldChar w:fldCharType="end"/>
      </w:r>
    </w:p>
    <w:p w14:paraId="63BF1E1D" w14:textId="3D254484"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7.6.2.1.2</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_Toc193394725 \h </w:instrText>
      </w:r>
      <w:r>
        <w:rPr>
          <w:noProof/>
        </w:rPr>
      </w:r>
      <w:r>
        <w:rPr>
          <w:noProof/>
        </w:rPr>
        <w:fldChar w:fldCharType="separate"/>
      </w:r>
      <w:r>
        <w:rPr>
          <w:noProof/>
        </w:rPr>
        <w:t>204</w:t>
      </w:r>
      <w:r>
        <w:rPr>
          <w:noProof/>
        </w:rPr>
        <w:fldChar w:fldCharType="end"/>
      </w:r>
    </w:p>
    <w:p w14:paraId="35F32483" w14:textId="6B9BDAE2"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7.6.2.1.3</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_Toc193394726 \h </w:instrText>
      </w:r>
      <w:r>
        <w:rPr>
          <w:noProof/>
        </w:rPr>
      </w:r>
      <w:r>
        <w:rPr>
          <w:noProof/>
        </w:rPr>
        <w:fldChar w:fldCharType="separate"/>
      </w:r>
      <w:r>
        <w:rPr>
          <w:noProof/>
        </w:rPr>
        <w:t>211</w:t>
      </w:r>
      <w:r>
        <w:rPr>
          <w:noProof/>
        </w:rPr>
        <w:fldChar w:fldCharType="end"/>
      </w:r>
    </w:p>
    <w:p w14:paraId="4BCC9798" w14:textId="3EAA302F"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7.6.2.1.4</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_Toc193394727 \h </w:instrText>
      </w:r>
      <w:r>
        <w:rPr>
          <w:noProof/>
        </w:rPr>
      </w:r>
      <w:r>
        <w:rPr>
          <w:noProof/>
        </w:rPr>
        <w:fldChar w:fldCharType="separate"/>
      </w:r>
      <w:r>
        <w:rPr>
          <w:noProof/>
        </w:rPr>
        <w:t>211</w:t>
      </w:r>
      <w:r>
        <w:rPr>
          <w:noProof/>
        </w:rPr>
        <w:fldChar w:fldCharType="end"/>
      </w:r>
    </w:p>
    <w:p w14:paraId="02E0928A" w14:textId="798375F1"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7.6.2.1.5</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_Toc193394728 \h </w:instrText>
      </w:r>
      <w:r>
        <w:rPr>
          <w:noProof/>
        </w:rPr>
      </w:r>
      <w:r>
        <w:rPr>
          <w:noProof/>
        </w:rPr>
        <w:fldChar w:fldCharType="separate"/>
      </w:r>
      <w:r>
        <w:rPr>
          <w:noProof/>
        </w:rPr>
        <w:t>211</w:t>
      </w:r>
      <w:r>
        <w:rPr>
          <w:noProof/>
        </w:rPr>
        <w:fldChar w:fldCharType="end"/>
      </w:r>
    </w:p>
    <w:p w14:paraId="7C627652" w14:textId="13F8BAD2"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7.6.2.1.6</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_Toc193394729 \h </w:instrText>
      </w:r>
      <w:r>
        <w:rPr>
          <w:noProof/>
        </w:rPr>
      </w:r>
      <w:r>
        <w:rPr>
          <w:noProof/>
        </w:rPr>
        <w:fldChar w:fldCharType="separate"/>
      </w:r>
      <w:r>
        <w:rPr>
          <w:noProof/>
        </w:rPr>
        <w:t>212</w:t>
      </w:r>
      <w:r>
        <w:rPr>
          <w:noProof/>
        </w:rPr>
        <w:fldChar w:fldCharType="end"/>
      </w:r>
    </w:p>
    <w:p w14:paraId="68621EDA" w14:textId="7F15AD1C"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_Toc193394730 \h </w:instrText>
      </w:r>
      <w:r>
        <w:rPr>
          <w:noProof/>
        </w:rPr>
      </w:r>
      <w:r>
        <w:rPr>
          <w:noProof/>
        </w:rPr>
        <w:fldChar w:fldCharType="separate"/>
      </w:r>
      <w:r>
        <w:rPr>
          <w:noProof/>
        </w:rPr>
        <w:t>212</w:t>
      </w:r>
      <w:r>
        <w:rPr>
          <w:noProof/>
        </w:rPr>
        <w:fldChar w:fldCharType="end"/>
      </w:r>
    </w:p>
    <w:p w14:paraId="174673BB" w14:textId="0A9358B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_Toc193394731 \h </w:instrText>
      </w:r>
      <w:r>
        <w:rPr>
          <w:noProof/>
        </w:rPr>
      </w:r>
      <w:r>
        <w:rPr>
          <w:noProof/>
        </w:rPr>
        <w:fldChar w:fldCharType="separate"/>
      </w:r>
      <w:r>
        <w:rPr>
          <w:noProof/>
        </w:rPr>
        <w:t>212</w:t>
      </w:r>
      <w:r>
        <w:rPr>
          <w:noProof/>
        </w:rPr>
        <w:fldChar w:fldCharType="end"/>
      </w:r>
    </w:p>
    <w:p w14:paraId="04D27AF2" w14:textId="7AF4C48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_Toc193394732 \h </w:instrText>
      </w:r>
      <w:r>
        <w:rPr>
          <w:noProof/>
        </w:rPr>
      </w:r>
      <w:r>
        <w:rPr>
          <w:noProof/>
        </w:rPr>
        <w:fldChar w:fldCharType="separate"/>
      </w:r>
      <w:r>
        <w:rPr>
          <w:noProof/>
        </w:rPr>
        <w:t>212</w:t>
      </w:r>
      <w:r>
        <w:rPr>
          <w:noProof/>
        </w:rPr>
        <w:fldChar w:fldCharType="end"/>
      </w:r>
    </w:p>
    <w:p w14:paraId="19C33743" w14:textId="0F57971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_Toc193394733 \h </w:instrText>
      </w:r>
      <w:r>
        <w:rPr>
          <w:noProof/>
        </w:rPr>
      </w:r>
      <w:r>
        <w:rPr>
          <w:noProof/>
        </w:rPr>
        <w:fldChar w:fldCharType="separate"/>
      </w:r>
      <w:r>
        <w:rPr>
          <w:noProof/>
        </w:rPr>
        <w:t>212</w:t>
      </w:r>
      <w:r>
        <w:rPr>
          <w:noProof/>
        </w:rPr>
        <w:fldChar w:fldCharType="end"/>
      </w:r>
    </w:p>
    <w:p w14:paraId="712BB24B" w14:textId="196275D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_Toc193394734 \h </w:instrText>
      </w:r>
      <w:r>
        <w:rPr>
          <w:noProof/>
        </w:rPr>
      </w:r>
      <w:r>
        <w:rPr>
          <w:noProof/>
        </w:rPr>
        <w:fldChar w:fldCharType="separate"/>
      </w:r>
      <w:r>
        <w:rPr>
          <w:noProof/>
        </w:rPr>
        <w:t>213</w:t>
      </w:r>
      <w:r>
        <w:rPr>
          <w:noProof/>
        </w:rPr>
        <w:fldChar w:fldCharType="end"/>
      </w:r>
    </w:p>
    <w:p w14:paraId="3463E6DA" w14:textId="59A7ADD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_Toc193394735 \h </w:instrText>
      </w:r>
      <w:r>
        <w:rPr>
          <w:noProof/>
        </w:rPr>
      </w:r>
      <w:r>
        <w:rPr>
          <w:noProof/>
        </w:rPr>
        <w:fldChar w:fldCharType="separate"/>
      </w:r>
      <w:r>
        <w:rPr>
          <w:noProof/>
        </w:rPr>
        <w:t>214</w:t>
      </w:r>
      <w:r>
        <w:rPr>
          <w:noProof/>
        </w:rPr>
        <w:fldChar w:fldCharType="end"/>
      </w:r>
    </w:p>
    <w:p w14:paraId="779BF98E" w14:textId="055376B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_Toc193394736 \h </w:instrText>
      </w:r>
      <w:r>
        <w:rPr>
          <w:noProof/>
        </w:rPr>
      </w:r>
      <w:r>
        <w:rPr>
          <w:noProof/>
        </w:rPr>
        <w:fldChar w:fldCharType="separate"/>
      </w:r>
      <w:r>
        <w:rPr>
          <w:noProof/>
        </w:rPr>
        <w:t>214</w:t>
      </w:r>
      <w:r>
        <w:rPr>
          <w:noProof/>
        </w:rPr>
        <w:fldChar w:fldCharType="end"/>
      </w:r>
    </w:p>
    <w:p w14:paraId="35C1BDEA" w14:textId="3D0166B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_Toc193394737 \h </w:instrText>
      </w:r>
      <w:r>
        <w:rPr>
          <w:noProof/>
        </w:rPr>
      </w:r>
      <w:r>
        <w:rPr>
          <w:noProof/>
        </w:rPr>
        <w:fldChar w:fldCharType="separate"/>
      </w:r>
      <w:r>
        <w:rPr>
          <w:noProof/>
        </w:rPr>
        <w:t>214</w:t>
      </w:r>
      <w:r>
        <w:rPr>
          <w:noProof/>
        </w:rPr>
        <w:fldChar w:fldCharType="end"/>
      </w:r>
    </w:p>
    <w:p w14:paraId="649F8143" w14:textId="5DC8802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7.7.2.6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_Toc193394738 \h </w:instrText>
      </w:r>
      <w:r>
        <w:rPr>
          <w:noProof/>
        </w:rPr>
      </w:r>
      <w:r>
        <w:rPr>
          <w:noProof/>
        </w:rPr>
        <w:fldChar w:fldCharType="separate"/>
      </w:r>
      <w:r>
        <w:rPr>
          <w:noProof/>
        </w:rPr>
        <w:t>215</w:t>
      </w:r>
      <w:r>
        <w:rPr>
          <w:noProof/>
        </w:rPr>
        <w:fldChar w:fldCharType="end"/>
      </w:r>
    </w:p>
    <w:p w14:paraId="562EDD93" w14:textId="1364FE0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7.7.2.6.1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_Toc193394739 \h </w:instrText>
      </w:r>
      <w:r>
        <w:rPr>
          <w:noProof/>
        </w:rPr>
      </w:r>
      <w:r>
        <w:rPr>
          <w:noProof/>
        </w:rPr>
        <w:fldChar w:fldCharType="separate"/>
      </w:r>
      <w:r>
        <w:rPr>
          <w:noProof/>
        </w:rPr>
        <w:t>215</w:t>
      </w:r>
      <w:r>
        <w:rPr>
          <w:noProof/>
        </w:rPr>
        <w:fldChar w:fldCharType="end"/>
      </w:r>
    </w:p>
    <w:p w14:paraId="5EF7425E" w14:textId="5BC62B9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7.7.2.6.2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_Toc193394740 \h </w:instrText>
      </w:r>
      <w:r>
        <w:rPr>
          <w:noProof/>
        </w:rPr>
      </w:r>
      <w:r>
        <w:rPr>
          <w:noProof/>
        </w:rPr>
        <w:fldChar w:fldCharType="separate"/>
      </w:r>
      <w:r>
        <w:rPr>
          <w:noProof/>
        </w:rPr>
        <w:t>215</w:t>
      </w:r>
      <w:r>
        <w:rPr>
          <w:noProof/>
        </w:rPr>
        <w:fldChar w:fldCharType="end"/>
      </w:r>
    </w:p>
    <w:p w14:paraId="4EB9F48D" w14:textId="208A196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7.7.3</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_Toc193394741 \h </w:instrText>
      </w:r>
      <w:r>
        <w:rPr>
          <w:noProof/>
        </w:rPr>
      </w:r>
      <w:r>
        <w:rPr>
          <w:noProof/>
        </w:rPr>
        <w:fldChar w:fldCharType="separate"/>
      </w:r>
      <w:r>
        <w:rPr>
          <w:noProof/>
        </w:rPr>
        <w:t>215</w:t>
      </w:r>
      <w:r>
        <w:rPr>
          <w:noProof/>
        </w:rPr>
        <w:fldChar w:fldCharType="end"/>
      </w:r>
    </w:p>
    <w:p w14:paraId="4EE7AE59" w14:textId="0D5A0FD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7.7.3.1 General</w:t>
      </w:r>
      <w:r>
        <w:rPr>
          <w:noProof/>
        </w:rPr>
        <w:tab/>
      </w:r>
      <w:r>
        <w:rPr>
          <w:noProof/>
        </w:rPr>
        <w:fldChar w:fldCharType="begin" w:fldLock="1"/>
      </w:r>
      <w:r>
        <w:rPr>
          <w:noProof/>
        </w:rPr>
        <w:instrText xml:space="preserve"> PAGEREF _Toc193394742 \h </w:instrText>
      </w:r>
      <w:r>
        <w:rPr>
          <w:noProof/>
        </w:rPr>
      </w:r>
      <w:r>
        <w:rPr>
          <w:noProof/>
        </w:rPr>
        <w:fldChar w:fldCharType="separate"/>
      </w:r>
      <w:r>
        <w:rPr>
          <w:noProof/>
        </w:rPr>
        <w:t>215</w:t>
      </w:r>
      <w:r>
        <w:rPr>
          <w:noProof/>
        </w:rPr>
        <w:fldChar w:fldCharType="end"/>
      </w:r>
    </w:p>
    <w:p w14:paraId="2918601B" w14:textId="4BE2670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_Toc193394743 \h </w:instrText>
      </w:r>
      <w:r>
        <w:rPr>
          <w:noProof/>
        </w:rPr>
      </w:r>
      <w:r>
        <w:rPr>
          <w:noProof/>
        </w:rPr>
        <w:fldChar w:fldCharType="separate"/>
      </w:r>
      <w:r>
        <w:rPr>
          <w:noProof/>
        </w:rPr>
        <w:t>216</w:t>
      </w:r>
      <w:r>
        <w:rPr>
          <w:noProof/>
        </w:rPr>
        <w:fldChar w:fldCharType="end"/>
      </w:r>
    </w:p>
    <w:p w14:paraId="272BA222" w14:textId="3BED2EA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_Toc193394744 \h </w:instrText>
      </w:r>
      <w:r>
        <w:rPr>
          <w:noProof/>
        </w:rPr>
      </w:r>
      <w:r>
        <w:rPr>
          <w:noProof/>
        </w:rPr>
        <w:fldChar w:fldCharType="separate"/>
      </w:r>
      <w:r>
        <w:rPr>
          <w:noProof/>
        </w:rPr>
        <w:t>217</w:t>
      </w:r>
      <w:r>
        <w:rPr>
          <w:noProof/>
        </w:rPr>
        <w:fldChar w:fldCharType="end"/>
      </w:r>
    </w:p>
    <w:p w14:paraId="4FF7C047" w14:textId="388C96D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_Toc193394745 \h </w:instrText>
      </w:r>
      <w:r>
        <w:rPr>
          <w:noProof/>
        </w:rPr>
      </w:r>
      <w:r>
        <w:rPr>
          <w:noProof/>
        </w:rPr>
        <w:fldChar w:fldCharType="separate"/>
      </w:r>
      <w:r>
        <w:rPr>
          <w:noProof/>
        </w:rPr>
        <w:t>218</w:t>
      </w:r>
      <w:r>
        <w:rPr>
          <w:noProof/>
        </w:rPr>
        <w:fldChar w:fldCharType="end"/>
      </w:r>
    </w:p>
    <w:p w14:paraId="6E983A08" w14:textId="544DCAC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_Toc193394746 \h </w:instrText>
      </w:r>
      <w:r>
        <w:rPr>
          <w:noProof/>
        </w:rPr>
      </w:r>
      <w:r>
        <w:rPr>
          <w:noProof/>
        </w:rPr>
        <w:fldChar w:fldCharType="separate"/>
      </w:r>
      <w:r>
        <w:rPr>
          <w:noProof/>
        </w:rPr>
        <w:t>218</w:t>
      </w:r>
      <w:r>
        <w:rPr>
          <w:noProof/>
        </w:rPr>
        <w:fldChar w:fldCharType="end"/>
      </w:r>
    </w:p>
    <w:p w14:paraId="60F747BB" w14:textId="242FC5A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7.7.3.6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_Toc193394747 \h </w:instrText>
      </w:r>
      <w:r>
        <w:rPr>
          <w:noProof/>
        </w:rPr>
      </w:r>
      <w:r>
        <w:rPr>
          <w:noProof/>
        </w:rPr>
        <w:fldChar w:fldCharType="separate"/>
      </w:r>
      <w:r>
        <w:rPr>
          <w:noProof/>
        </w:rPr>
        <w:t>219</w:t>
      </w:r>
      <w:r>
        <w:rPr>
          <w:noProof/>
        </w:rPr>
        <w:fldChar w:fldCharType="end"/>
      </w:r>
    </w:p>
    <w:p w14:paraId="0987B079" w14:textId="7BA91F60"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7.7.3.6.1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_Toc193394748 \h </w:instrText>
      </w:r>
      <w:r>
        <w:rPr>
          <w:noProof/>
        </w:rPr>
      </w:r>
      <w:r>
        <w:rPr>
          <w:noProof/>
        </w:rPr>
        <w:fldChar w:fldCharType="separate"/>
      </w:r>
      <w:r>
        <w:rPr>
          <w:noProof/>
        </w:rPr>
        <w:t>219</w:t>
      </w:r>
      <w:r>
        <w:rPr>
          <w:noProof/>
        </w:rPr>
        <w:fldChar w:fldCharType="end"/>
      </w:r>
    </w:p>
    <w:p w14:paraId="3589B5C6" w14:textId="76E74108"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7.7.3.6.2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_Toc193394749 \h </w:instrText>
      </w:r>
      <w:r>
        <w:rPr>
          <w:noProof/>
        </w:rPr>
      </w:r>
      <w:r>
        <w:rPr>
          <w:noProof/>
        </w:rPr>
        <w:fldChar w:fldCharType="separate"/>
      </w:r>
      <w:r>
        <w:rPr>
          <w:noProof/>
        </w:rPr>
        <w:t>219</w:t>
      </w:r>
      <w:r>
        <w:rPr>
          <w:noProof/>
        </w:rPr>
        <w:fldChar w:fldCharType="end"/>
      </w:r>
    </w:p>
    <w:p w14:paraId="7F0F4006" w14:textId="19584DF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7.7.4</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 of determining the ProSe applications to be switched</w:t>
      </w:r>
      <w:r>
        <w:rPr>
          <w:noProof/>
        </w:rPr>
        <w:tab/>
      </w:r>
      <w:r>
        <w:rPr>
          <w:noProof/>
        </w:rPr>
        <w:fldChar w:fldCharType="begin" w:fldLock="1"/>
      </w:r>
      <w:r>
        <w:rPr>
          <w:noProof/>
        </w:rPr>
        <w:instrText xml:space="preserve"> PAGEREF _Toc193394750 \h </w:instrText>
      </w:r>
      <w:r>
        <w:rPr>
          <w:noProof/>
        </w:rPr>
      </w:r>
      <w:r>
        <w:rPr>
          <w:noProof/>
        </w:rPr>
        <w:fldChar w:fldCharType="separate"/>
      </w:r>
      <w:r>
        <w:rPr>
          <w:noProof/>
        </w:rPr>
        <w:t>219</w:t>
      </w:r>
      <w:r>
        <w:rPr>
          <w:noProof/>
        </w:rPr>
        <w:fldChar w:fldCharType="end"/>
      </w:r>
    </w:p>
    <w:p w14:paraId="071810E2" w14:textId="6C77DE92"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UE-to-network relay</w:t>
      </w:r>
      <w:r>
        <w:rPr>
          <w:noProof/>
        </w:rPr>
        <w:tab/>
      </w:r>
      <w:r>
        <w:rPr>
          <w:noProof/>
        </w:rPr>
        <w:fldChar w:fldCharType="begin" w:fldLock="1"/>
      </w:r>
      <w:r>
        <w:rPr>
          <w:noProof/>
        </w:rPr>
        <w:instrText xml:space="preserve"> PAGEREF _Toc193394751 \h </w:instrText>
      </w:r>
      <w:r>
        <w:rPr>
          <w:noProof/>
        </w:rPr>
      </w:r>
      <w:r>
        <w:rPr>
          <w:noProof/>
        </w:rPr>
        <w:fldChar w:fldCharType="separate"/>
      </w:r>
      <w:r>
        <w:rPr>
          <w:noProof/>
        </w:rPr>
        <w:t>221</w:t>
      </w:r>
      <w:r>
        <w:rPr>
          <w:noProof/>
        </w:rPr>
        <w:fldChar w:fldCharType="end"/>
      </w:r>
    </w:p>
    <w:p w14:paraId="414C5464" w14:textId="2B2C4834"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_Toc193394752 \h </w:instrText>
      </w:r>
      <w:r>
        <w:rPr>
          <w:noProof/>
        </w:rPr>
      </w:r>
      <w:r>
        <w:rPr>
          <w:noProof/>
        </w:rPr>
        <w:fldChar w:fldCharType="separate"/>
      </w:r>
      <w:r>
        <w:rPr>
          <w:noProof/>
        </w:rPr>
        <w:t>221</w:t>
      </w:r>
      <w:r>
        <w:rPr>
          <w:noProof/>
        </w:rPr>
        <w:fldChar w:fldCharType="end"/>
      </w:r>
    </w:p>
    <w:p w14:paraId="284E5333" w14:textId="7249CF12"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_Toc193394753 \h </w:instrText>
      </w:r>
      <w:r>
        <w:rPr>
          <w:noProof/>
        </w:rPr>
      </w:r>
      <w:r>
        <w:rPr>
          <w:noProof/>
        </w:rPr>
        <w:fldChar w:fldCharType="separate"/>
      </w:r>
      <w:r>
        <w:rPr>
          <w:noProof/>
        </w:rPr>
        <w:t>221</w:t>
      </w:r>
      <w:r>
        <w:rPr>
          <w:noProof/>
        </w:rPr>
        <w:fldChar w:fldCharType="end"/>
      </w:r>
    </w:p>
    <w:p w14:paraId="5FDAA152" w14:textId="54645DD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UE-to-network relay discovery over PC5 interface</w:t>
      </w:r>
      <w:r>
        <w:rPr>
          <w:noProof/>
        </w:rPr>
        <w:tab/>
      </w:r>
      <w:r>
        <w:rPr>
          <w:noProof/>
        </w:rPr>
        <w:fldChar w:fldCharType="begin" w:fldLock="1"/>
      </w:r>
      <w:r>
        <w:rPr>
          <w:noProof/>
        </w:rPr>
        <w:instrText xml:space="preserve"> PAGEREF _Toc193394754 \h </w:instrText>
      </w:r>
      <w:r>
        <w:rPr>
          <w:noProof/>
        </w:rPr>
      </w:r>
      <w:r>
        <w:rPr>
          <w:noProof/>
        </w:rPr>
        <w:fldChar w:fldCharType="separate"/>
      </w:r>
      <w:r>
        <w:rPr>
          <w:noProof/>
        </w:rPr>
        <w:t>221</w:t>
      </w:r>
      <w:r>
        <w:rPr>
          <w:noProof/>
        </w:rPr>
        <w:fldChar w:fldCharType="end"/>
      </w:r>
    </w:p>
    <w:p w14:paraId="616B9FCD" w14:textId="506F39E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_Toc193394755 \h </w:instrText>
      </w:r>
      <w:r>
        <w:rPr>
          <w:noProof/>
        </w:rPr>
      </w:r>
      <w:r>
        <w:rPr>
          <w:noProof/>
        </w:rPr>
        <w:fldChar w:fldCharType="separate"/>
      </w:r>
      <w:r>
        <w:rPr>
          <w:noProof/>
        </w:rPr>
        <w:t>221</w:t>
      </w:r>
      <w:r>
        <w:rPr>
          <w:noProof/>
        </w:rPr>
        <w:fldChar w:fldCharType="end"/>
      </w:r>
    </w:p>
    <w:p w14:paraId="78DE7394" w14:textId="65B46C8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8.2.1.2</w:t>
      </w:r>
      <w:r>
        <w:rPr>
          <w:rFonts w:asciiTheme="minorHAnsi" w:eastAsiaTheme="minorEastAsia" w:hAnsiTheme="minorHAnsi" w:cstheme="minorBidi"/>
          <w:noProof/>
          <w:kern w:val="2"/>
          <w:sz w:val="24"/>
          <w:szCs w:val="24"/>
          <w:lang w:eastAsia="en-GB"/>
          <w14:ligatures w14:val="standardContextual"/>
        </w:rPr>
        <w:tab/>
      </w:r>
      <w:r>
        <w:rPr>
          <w:noProof/>
          <w:lang w:eastAsia="zh-CN"/>
        </w:rPr>
        <w:t>UE-to-network relay discovery over PC5 interface with model A</w:t>
      </w:r>
      <w:r>
        <w:rPr>
          <w:noProof/>
        </w:rPr>
        <w:tab/>
      </w:r>
      <w:r>
        <w:rPr>
          <w:noProof/>
        </w:rPr>
        <w:fldChar w:fldCharType="begin" w:fldLock="1"/>
      </w:r>
      <w:r>
        <w:rPr>
          <w:noProof/>
        </w:rPr>
        <w:instrText xml:space="preserve"> PAGEREF _Toc193394756 \h </w:instrText>
      </w:r>
      <w:r>
        <w:rPr>
          <w:noProof/>
        </w:rPr>
      </w:r>
      <w:r>
        <w:rPr>
          <w:noProof/>
        </w:rPr>
        <w:fldChar w:fldCharType="separate"/>
      </w:r>
      <w:r>
        <w:rPr>
          <w:noProof/>
        </w:rPr>
        <w:t>223</w:t>
      </w:r>
      <w:r>
        <w:rPr>
          <w:noProof/>
        </w:rPr>
        <w:fldChar w:fldCharType="end"/>
      </w:r>
    </w:p>
    <w:p w14:paraId="0904FB7E" w14:textId="22FF89C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_Toc193394757 \h </w:instrText>
      </w:r>
      <w:r>
        <w:rPr>
          <w:noProof/>
        </w:rPr>
      </w:r>
      <w:r>
        <w:rPr>
          <w:noProof/>
        </w:rPr>
        <w:fldChar w:fldCharType="separate"/>
      </w:r>
      <w:r>
        <w:rPr>
          <w:noProof/>
        </w:rPr>
        <w:t>223</w:t>
      </w:r>
      <w:r>
        <w:rPr>
          <w:noProof/>
        </w:rPr>
        <w:fldChar w:fldCharType="end"/>
      </w:r>
    </w:p>
    <w:p w14:paraId="1F30B4AB" w14:textId="1D6DDD7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_Toc193394758 \h </w:instrText>
      </w:r>
      <w:r>
        <w:rPr>
          <w:noProof/>
        </w:rPr>
      </w:r>
      <w:r>
        <w:rPr>
          <w:noProof/>
        </w:rPr>
        <w:fldChar w:fldCharType="separate"/>
      </w:r>
      <w:r>
        <w:rPr>
          <w:noProof/>
        </w:rPr>
        <w:t>223</w:t>
      </w:r>
      <w:r>
        <w:rPr>
          <w:noProof/>
        </w:rPr>
        <w:fldChar w:fldCharType="end"/>
      </w:r>
    </w:p>
    <w:p w14:paraId="2A8FB7D3" w14:textId="78ACE6B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_Toc193394759 \h </w:instrText>
      </w:r>
      <w:r>
        <w:rPr>
          <w:noProof/>
        </w:rPr>
      </w:r>
      <w:r>
        <w:rPr>
          <w:noProof/>
        </w:rPr>
        <w:fldChar w:fldCharType="separate"/>
      </w:r>
      <w:r>
        <w:rPr>
          <w:noProof/>
        </w:rPr>
        <w:t>223</w:t>
      </w:r>
      <w:r>
        <w:rPr>
          <w:noProof/>
        </w:rPr>
        <w:fldChar w:fldCharType="end"/>
      </w:r>
    </w:p>
    <w:p w14:paraId="668BD9DD" w14:textId="25B935E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_Toc193394760 \h </w:instrText>
      </w:r>
      <w:r>
        <w:rPr>
          <w:noProof/>
        </w:rPr>
      </w:r>
      <w:r>
        <w:rPr>
          <w:noProof/>
        </w:rPr>
        <w:fldChar w:fldCharType="separate"/>
      </w:r>
      <w:r>
        <w:rPr>
          <w:noProof/>
        </w:rPr>
        <w:t>223</w:t>
      </w:r>
      <w:r>
        <w:rPr>
          <w:noProof/>
        </w:rPr>
        <w:fldChar w:fldCharType="end"/>
      </w:r>
    </w:p>
    <w:p w14:paraId="1E31E6AD" w14:textId="2ED907F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_Toc193394761 \h </w:instrText>
      </w:r>
      <w:r>
        <w:rPr>
          <w:noProof/>
        </w:rPr>
      </w:r>
      <w:r>
        <w:rPr>
          <w:noProof/>
        </w:rPr>
        <w:fldChar w:fldCharType="separate"/>
      </w:r>
      <w:r>
        <w:rPr>
          <w:noProof/>
        </w:rPr>
        <w:t>225</w:t>
      </w:r>
      <w:r>
        <w:rPr>
          <w:noProof/>
        </w:rPr>
        <w:fldChar w:fldCharType="end"/>
      </w:r>
    </w:p>
    <w:p w14:paraId="7B6B4A32" w14:textId="3E290A5F"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_Toc193394762 \h </w:instrText>
      </w:r>
      <w:r>
        <w:rPr>
          <w:noProof/>
        </w:rPr>
      </w:r>
      <w:r>
        <w:rPr>
          <w:noProof/>
        </w:rPr>
        <w:fldChar w:fldCharType="separate"/>
      </w:r>
      <w:r>
        <w:rPr>
          <w:noProof/>
        </w:rPr>
        <w:t>225</w:t>
      </w:r>
      <w:r>
        <w:rPr>
          <w:noProof/>
        </w:rPr>
        <w:fldChar w:fldCharType="end"/>
      </w:r>
    </w:p>
    <w:p w14:paraId="5E0A47B7" w14:textId="0B88F43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_Toc193394763 \h </w:instrText>
      </w:r>
      <w:r>
        <w:rPr>
          <w:noProof/>
        </w:rPr>
      </w:r>
      <w:r>
        <w:rPr>
          <w:noProof/>
        </w:rPr>
        <w:fldChar w:fldCharType="separate"/>
      </w:r>
      <w:r>
        <w:rPr>
          <w:noProof/>
        </w:rPr>
        <w:t>225</w:t>
      </w:r>
      <w:r>
        <w:rPr>
          <w:noProof/>
        </w:rPr>
        <w:fldChar w:fldCharType="end"/>
      </w:r>
    </w:p>
    <w:p w14:paraId="4B6E1285" w14:textId="57FA7B59"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_Toc193394764 \h </w:instrText>
      </w:r>
      <w:r>
        <w:rPr>
          <w:noProof/>
        </w:rPr>
      </w:r>
      <w:r>
        <w:rPr>
          <w:noProof/>
        </w:rPr>
        <w:fldChar w:fldCharType="separate"/>
      </w:r>
      <w:r>
        <w:rPr>
          <w:noProof/>
        </w:rPr>
        <w:t>226</w:t>
      </w:r>
      <w:r>
        <w:rPr>
          <w:noProof/>
        </w:rPr>
        <w:fldChar w:fldCharType="end"/>
      </w:r>
    </w:p>
    <w:p w14:paraId="58C94664" w14:textId="7CDF759B"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_Toc193394765 \h </w:instrText>
      </w:r>
      <w:r>
        <w:rPr>
          <w:noProof/>
        </w:rPr>
      </w:r>
      <w:r>
        <w:rPr>
          <w:noProof/>
        </w:rPr>
        <w:fldChar w:fldCharType="separate"/>
      </w:r>
      <w:r>
        <w:rPr>
          <w:noProof/>
        </w:rPr>
        <w:t>227</w:t>
      </w:r>
      <w:r>
        <w:rPr>
          <w:noProof/>
        </w:rPr>
        <w:fldChar w:fldCharType="end"/>
      </w:r>
    </w:p>
    <w:p w14:paraId="3C9E4E82" w14:textId="0DDC60A0"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8.2.1.2.4</w:t>
      </w:r>
      <w:r>
        <w:rPr>
          <w:rFonts w:asciiTheme="minorHAnsi" w:eastAsiaTheme="minorEastAsia" w:hAnsiTheme="minorHAnsi" w:cstheme="minorBidi"/>
          <w:noProof/>
          <w:kern w:val="2"/>
          <w:sz w:val="24"/>
          <w:szCs w:val="24"/>
          <w:lang w:eastAsia="en-GB"/>
          <w14:ligatures w14:val="standardContextual"/>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_Toc193394766 \h </w:instrText>
      </w:r>
      <w:r>
        <w:rPr>
          <w:noProof/>
        </w:rPr>
      </w:r>
      <w:r>
        <w:rPr>
          <w:noProof/>
        </w:rPr>
        <w:fldChar w:fldCharType="separate"/>
      </w:r>
      <w:r>
        <w:rPr>
          <w:noProof/>
        </w:rPr>
        <w:t>228</w:t>
      </w:r>
      <w:r>
        <w:rPr>
          <w:noProof/>
        </w:rPr>
        <w:fldChar w:fldCharType="end"/>
      </w:r>
    </w:p>
    <w:p w14:paraId="2036A573" w14:textId="0CC1BE34"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_Toc193394767 \h </w:instrText>
      </w:r>
      <w:r>
        <w:rPr>
          <w:noProof/>
        </w:rPr>
      </w:r>
      <w:r>
        <w:rPr>
          <w:noProof/>
        </w:rPr>
        <w:fldChar w:fldCharType="separate"/>
      </w:r>
      <w:r>
        <w:rPr>
          <w:noProof/>
        </w:rPr>
        <w:t>228</w:t>
      </w:r>
      <w:r>
        <w:rPr>
          <w:noProof/>
        </w:rPr>
        <w:fldChar w:fldCharType="end"/>
      </w:r>
    </w:p>
    <w:p w14:paraId="6B75E68B" w14:textId="62E792B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8.2.1.2.4.2</w:t>
      </w:r>
      <w:r>
        <w:rPr>
          <w:rFonts w:asciiTheme="minorHAnsi" w:eastAsiaTheme="minorEastAsia" w:hAnsiTheme="minorHAnsi" w:cstheme="minorBidi"/>
          <w:noProof/>
          <w:kern w:val="2"/>
          <w:sz w:val="24"/>
          <w:szCs w:val="24"/>
          <w:lang w:eastAsia="en-GB"/>
          <w14:ligatures w14:val="standardContextual"/>
        </w:rPr>
        <w:tab/>
      </w:r>
      <w:r>
        <w:rPr>
          <w:noProof/>
        </w:rPr>
        <w:t>Announcing procedure for relay discovery additional information</w:t>
      </w:r>
      <w:r>
        <w:rPr>
          <w:noProof/>
        </w:rPr>
        <w:tab/>
      </w:r>
      <w:r>
        <w:rPr>
          <w:noProof/>
        </w:rPr>
        <w:fldChar w:fldCharType="begin" w:fldLock="1"/>
      </w:r>
      <w:r>
        <w:rPr>
          <w:noProof/>
        </w:rPr>
        <w:instrText xml:space="preserve"> PAGEREF _Toc193394768 \h </w:instrText>
      </w:r>
      <w:r>
        <w:rPr>
          <w:noProof/>
        </w:rPr>
      </w:r>
      <w:r>
        <w:rPr>
          <w:noProof/>
        </w:rPr>
        <w:fldChar w:fldCharType="separate"/>
      </w:r>
      <w:r>
        <w:rPr>
          <w:noProof/>
        </w:rPr>
        <w:t>228</w:t>
      </w:r>
      <w:r>
        <w:rPr>
          <w:noProof/>
        </w:rPr>
        <w:fldChar w:fldCharType="end"/>
      </w:r>
    </w:p>
    <w:p w14:paraId="251A646C" w14:textId="61B7AC1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8.2.1.2.5</w:t>
      </w:r>
      <w:r>
        <w:rPr>
          <w:rFonts w:asciiTheme="minorHAnsi" w:eastAsiaTheme="minorEastAsia" w:hAnsiTheme="minorHAnsi" w:cstheme="minorBidi"/>
          <w:noProof/>
          <w:kern w:val="2"/>
          <w:sz w:val="24"/>
          <w:szCs w:val="24"/>
          <w:lang w:eastAsia="en-GB"/>
          <w14:ligatures w14:val="standardContextual"/>
        </w:rPr>
        <w:tab/>
      </w:r>
      <w:r>
        <w:rPr>
          <w:noProof/>
        </w:rPr>
        <w:t>Monitoring UE procedure for relay discovery additional information</w:t>
      </w:r>
      <w:r>
        <w:rPr>
          <w:noProof/>
        </w:rPr>
        <w:tab/>
      </w:r>
      <w:r>
        <w:rPr>
          <w:noProof/>
        </w:rPr>
        <w:fldChar w:fldCharType="begin" w:fldLock="1"/>
      </w:r>
      <w:r>
        <w:rPr>
          <w:noProof/>
        </w:rPr>
        <w:instrText xml:space="preserve"> PAGEREF _Toc193394769 \h </w:instrText>
      </w:r>
      <w:r>
        <w:rPr>
          <w:noProof/>
        </w:rPr>
      </w:r>
      <w:r>
        <w:rPr>
          <w:noProof/>
        </w:rPr>
        <w:fldChar w:fldCharType="separate"/>
      </w:r>
      <w:r>
        <w:rPr>
          <w:noProof/>
        </w:rPr>
        <w:t>230</w:t>
      </w:r>
      <w:r>
        <w:rPr>
          <w:noProof/>
        </w:rPr>
        <w:fldChar w:fldCharType="end"/>
      </w:r>
    </w:p>
    <w:p w14:paraId="008B5BE1" w14:textId="642258B2"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_Toc193394770 \h </w:instrText>
      </w:r>
      <w:r>
        <w:rPr>
          <w:noProof/>
        </w:rPr>
      </w:r>
      <w:r>
        <w:rPr>
          <w:noProof/>
        </w:rPr>
        <w:fldChar w:fldCharType="separate"/>
      </w:r>
      <w:r>
        <w:rPr>
          <w:noProof/>
        </w:rPr>
        <w:t>230</w:t>
      </w:r>
      <w:r>
        <w:rPr>
          <w:noProof/>
        </w:rPr>
        <w:fldChar w:fldCharType="end"/>
      </w:r>
    </w:p>
    <w:p w14:paraId="7D5075A4" w14:textId="7647BC7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8.2.1.2.5.2</w:t>
      </w:r>
      <w:r>
        <w:rPr>
          <w:rFonts w:asciiTheme="minorHAnsi" w:eastAsiaTheme="minorEastAsia" w:hAnsiTheme="minorHAnsi" w:cstheme="minorBidi"/>
          <w:noProof/>
          <w:kern w:val="2"/>
          <w:sz w:val="24"/>
          <w:szCs w:val="24"/>
          <w:lang w:eastAsia="en-GB"/>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_Toc193394771 \h </w:instrText>
      </w:r>
      <w:r>
        <w:rPr>
          <w:noProof/>
        </w:rPr>
      </w:r>
      <w:r>
        <w:rPr>
          <w:noProof/>
        </w:rPr>
        <w:fldChar w:fldCharType="separate"/>
      </w:r>
      <w:r>
        <w:rPr>
          <w:noProof/>
        </w:rPr>
        <w:t>230</w:t>
      </w:r>
      <w:r>
        <w:rPr>
          <w:noProof/>
        </w:rPr>
        <w:fldChar w:fldCharType="end"/>
      </w:r>
    </w:p>
    <w:p w14:paraId="12BE098C" w14:textId="5DD7475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w:t>
      </w:r>
      <w:r>
        <w:rPr>
          <w:rFonts w:asciiTheme="minorHAnsi" w:eastAsiaTheme="minorEastAsia" w:hAnsiTheme="minorHAnsi" w:cstheme="minorBidi"/>
          <w:noProof/>
          <w:kern w:val="2"/>
          <w:sz w:val="24"/>
          <w:szCs w:val="24"/>
          <w:lang w:eastAsia="en-GB"/>
          <w14:ligatures w14:val="standardContextual"/>
        </w:rPr>
        <w:tab/>
      </w:r>
      <w:r>
        <w:rPr>
          <w:noProof/>
          <w:lang w:eastAsia="zh-CN"/>
        </w:rPr>
        <w:t>UE-to-network relay discovery over PC5 interface with model B</w:t>
      </w:r>
      <w:r>
        <w:rPr>
          <w:noProof/>
        </w:rPr>
        <w:tab/>
      </w:r>
      <w:r>
        <w:rPr>
          <w:noProof/>
        </w:rPr>
        <w:fldChar w:fldCharType="begin" w:fldLock="1"/>
      </w:r>
      <w:r>
        <w:rPr>
          <w:noProof/>
        </w:rPr>
        <w:instrText xml:space="preserve"> PAGEREF _Toc193394772 \h </w:instrText>
      </w:r>
      <w:r>
        <w:rPr>
          <w:noProof/>
        </w:rPr>
      </w:r>
      <w:r>
        <w:rPr>
          <w:noProof/>
        </w:rPr>
        <w:fldChar w:fldCharType="separate"/>
      </w:r>
      <w:r>
        <w:rPr>
          <w:noProof/>
        </w:rPr>
        <w:t>231</w:t>
      </w:r>
      <w:r>
        <w:rPr>
          <w:noProof/>
        </w:rPr>
        <w:fldChar w:fldCharType="end"/>
      </w:r>
    </w:p>
    <w:p w14:paraId="1F80ED58" w14:textId="77D54E98"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8.2.1.3.1</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w:t>
      </w:r>
      <w:r>
        <w:rPr>
          <w:noProof/>
        </w:rPr>
        <w:tab/>
      </w:r>
      <w:r>
        <w:rPr>
          <w:noProof/>
        </w:rPr>
        <w:fldChar w:fldCharType="begin" w:fldLock="1"/>
      </w:r>
      <w:r>
        <w:rPr>
          <w:noProof/>
        </w:rPr>
        <w:instrText xml:space="preserve"> PAGEREF _Toc193394773 \h </w:instrText>
      </w:r>
      <w:r>
        <w:rPr>
          <w:noProof/>
        </w:rPr>
      </w:r>
      <w:r>
        <w:rPr>
          <w:noProof/>
        </w:rPr>
        <w:fldChar w:fldCharType="separate"/>
      </w:r>
      <w:r>
        <w:rPr>
          <w:noProof/>
        </w:rPr>
        <w:t>231</w:t>
      </w:r>
      <w:r>
        <w:rPr>
          <w:noProof/>
        </w:rPr>
        <w:fldChar w:fldCharType="end"/>
      </w:r>
    </w:p>
    <w:p w14:paraId="301E0643" w14:textId="0C39F82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_Toc193394774 \h </w:instrText>
      </w:r>
      <w:r>
        <w:rPr>
          <w:noProof/>
        </w:rPr>
      </w:r>
      <w:r>
        <w:rPr>
          <w:noProof/>
        </w:rPr>
        <w:fldChar w:fldCharType="separate"/>
      </w:r>
      <w:r>
        <w:rPr>
          <w:noProof/>
        </w:rPr>
        <w:t>231</w:t>
      </w:r>
      <w:r>
        <w:rPr>
          <w:noProof/>
        </w:rPr>
        <w:fldChar w:fldCharType="end"/>
      </w:r>
    </w:p>
    <w:p w14:paraId="0AE30226" w14:textId="01C2718C"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8.2.1.3.1.2</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 initiation</w:t>
      </w:r>
      <w:r>
        <w:rPr>
          <w:noProof/>
        </w:rPr>
        <w:tab/>
      </w:r>
      <w:r>
        <w:rPr>
          <w:noProof/>
        </w:rPr>
        <w:fldChar w:fldCharType="begin" w:fldLock="1"/>
      </w:r>
      <w:r>
        <w:rPr>
          <w:noProof/>
        </w:rPr>
        <w:instrText xml:space="preserve"> PAGEREF _Toc193394775 \h </w:instrText>
      </w:r>
      <w:r>
        <w:rPr>
          <w:noProof/>
        </w:rPr>
      </w:r>
      <w:r>
        <w:rPr>
          <w:noProof/>
        </w:rPr>
        <w:fldChar w:fldCharType="separate"/>
      </w:r>
      <w:r>
        <w:rPr>
          <w:noProof/>
        </w:rPr>
        <w:t>231</w:t>
      </w:r>
      <w:r>
        <w:rPr>
          <w:noProof/>
        </w:rPr>
        <w:fldChar w:fldCharType="end"/>
      </w:r>
    </w:p>
    <w:p w14:paraId="41D61C0F" w14:textId="2A0C5ED2"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8.2.1.3.1.3</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 completion</w:t>
      </w:r>
      <w:r>
        <w:rPr>
          <w:noProof/>
        </w:rPr>
        <w:tab/>
      </w:r>
      <w:r>
        <w:rPr>
          <w:noProof/>
        </w:rPr>
        <w:fldChar w:fldCharType="begin" w:fldLock="1"/>
      </w:r>
      <w:r>
        <w:rPr>
          <w:noProof/>
        </w:rPr>
        <w:instrText xml:space="preserve"> PAGEREF _Toc193394776 \h </w:instrText>
      </w:r>
      <w:r>
        <w:rPr>
          <w:noProof/>
        </w:rPr>
      </w:r>
      <w:r>
        <w:rPr>
          <w:noProof/>
        </w:rPr>
        <w:fldChar w:fldCharType="separate"/>
      </w:r>
      <w:r>
        <w:rPr>
          <w:noProof/>
        </w:rPr>
        <w:t>235</w:t>
      </w:r>
      <w:r>
        <w:rPr>
          <w:noProof/>
        </w:rPr>
        <w:fldChar w:fldCharType="end"/>
      </w:r>
    </w:p>
    <w:p w14:paraId="4DFF4463" w14:textId="16949A14"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8.2.1.3.2</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w:t>
      </w:r>
      <w:r>
        <w:rPr>
          <w:noProof/>
        </w:rPr>
        <w:tab/>
      </w:r>
      <w:r>
        <w:rPr>
          <w:noProof/>
        </w:rPr>
        <w:fldChar w:fldCharType="begin" w:fldLock="1"/>
      </w:r>
      <w:r>
        <w:rPr>
          <w:noProof/>
        </w:rPr>
        <w:instrText xml:space="preserve"> PAGEREF _Toc193394777 \h </w:instrText>
      </w:r>
      <w:r>
        <w:rPr>
          <w:noProof/>
        </w:rPr>
      </w:r>
      <w:r>
        <w:rPr>
          <w:noProof/>
        </w:rPr>
        <w:fldChar w:fldCharType="separate"/>
      </w:r>
      <w:r>
        <w:rPr>
          <w:noProof/>
        </w:rPr>
        <w:t>235</w:t>
      </w:r>
      <w:r>
        <w:rPr>
          <w:noProof/>
        </w:rPr>
        <w:fldChar w:fldCharType="end"/>
      </w:r>
    </w:p>
    <w:p w14:paraId="54EF7B1B" w14:textId="1F32768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_Toc193394778 \h </w:instrText>
      </w:r>
      <w:r>
        <w:rPr>
          <w:noProof/>
        </w:rPr>
      </w:r>
      <w:r>
        <w:rPr>
          <w:noProof/>
        </w:rPr>
        <w:fldChar w:fldCharType="separate"/>
      </w:r>
      <w:r>
        <w:rPr>
          <w:noProof/>
        </w:rPr>
        <w:t>235</w:t>
      </w:r>
      <w:r>
        <w:rPr>
          <w:noProof/>
        </w:rPr>
        <w:fldChar w:fldCharType="end"/>
      </w:r>
    </w:p>
    <w:p w14:paraId="02529F4B" w14:textId="32776961"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8.2.1.3.2.2</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 initiation</w:t>
      </w:r>
      <w:r>
        <w:rPr>
          <w:noProof/>
        </w:rPr>
        <w:tab/>
      </w:r>
      <w:r>
        <w:rPr>
          <w:noProof/>
        </w:rPr>
        <w:fldChar w:fldCharType="begin" w:fldLock="1"/>
      </w:r>
      <w:r>
        <w:rPr>
          <w:noProof/>
        </w:rPr>
        <w:instrText xml:space="preserve"> PAGEREF _Toc193394779 \h </w:instrText>
      </w:r>
      <w:r>
        <w:rPr>
          <w:noProof/>
        </w:rPr>
      </w:r>
      <w:r>
        <w:rPr>
          <w:noProof/>
        </w:rPr>
        <w:fldChar w:fldCharType="separate"/>
      </w:r>
      <w:r>
        <w:rPr>
          <w:noProof/>
        </w:rPr>
        <w:t>235</w:t>
      </w:r>
      <w:r>
        <w:rPr>
          <w:noProof/>
        </w:rPr>
        <w:fldChar w:fldCharType="end"/>
      </w:r>
    </w:p>
    <w:p w14:paraId="36B5A39D" w14:textId="7659B8F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8.2.1.3.2.3</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 completion</w:t>
      </w:r>
      <w:r>
        <w:rPr>
          <w:noProof/>
        </w:rPr>
        <w:tab/>
      </w:r>
      <w:r>
        <w:rPr>
          <w:noProof/>
        </w:rPr>
        <w:fldChar w:fldCharType="begin" w:fldLock="1"/>
      </w:r>
      <w:r>
        <w:rPr>
          <w:noProof/>
        </w:rPr>
        <w:instrText xml:space="preserve"> PAGEREF _Toc193394780 \h </w:instrText>
      </w:r>
      <w:r>
        <w:rPr>
          <w:noProof/>
        </w:rPr>
      </w:r>
      <w:r>
        <w:rPr>
          <w:noProof/>
        </w:rPr>
        <w:fldChar w:fldCharType="separate"/>
      </w:r>
      <w:r>
        <w:rPr>
          <w:noProof/>
        </w:rPr>
        <w:t>238</w:t>
      </w:r>
      <w:r>
        <w:rPr>
          <w:noProof/>
        </w:rPr>
        <w:fldChar w:fldCharType="end"/>
      </w:r>
    </w:p>
    <w:p w14:paraId="71528DAF" w14:textId="47CD434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_Toc193394781 \h </w:instrText>
      </w:r>
      <w:r>
        <w:rPr>
          <w:noProof/>
        </w:rPr>
      </w:r>
      <w:r>
        <w:rPr>
          <w:noProof/>
        </w:rPr>
        <w:fldChar w:fldCharType="separate"/>
      </w:r>
      <w:r>
        <w:rPr>
          <w:noProof/>
        </w:rPr>
        <w:t>238</w:t>
      </w:r>
      <w:r>
        <w:rPr>
          <w:noProof/>
        </w:rPr>
        <w:fldChar w:fldCharType="end"/>
      </w:r>
    </w:p>
    <w:p w14:paraId="071266A4" w14:textId="1959D50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w:t>
      </w:r>
      <w:r>
        <w:rPr>
          <w:noProof/>
        </w:rPr>
        <w:tab/>
      </w:r>
      <w:r>
        <w:rPr>
          <w:noProof/>
        </w:rPr>
        <w:fldChar w:fldCharType="begin" w:fldLock="1"/>
      </w:r>
      <w:r>
        <w:rPr>
          <w:noProof/>
        </w:rPr>
        <w:instrText xml:space="preserve"> PAGEREF _Toc193394782 \h </w:instrText>
      </w:r>
      <w:r>
        <w:rPr>
          <w:noProof/>
        </w:rPr>
      </w:r>
      <w:r>
        <w:rPr>
          <w:noProof/>
        </w:rPr>
        <w:fldChar w:fldCharType="separate"/>
      </w:r>
      <w:r>
        <w:rPr>
          <w:noProof/>
        </w:rPr>
        <w:t>239</w:t>
      </w:r>
      <w:r>
        <w:rPr>
          <w:noProof/>
        </w:rPr>
        <w:fldChar w:fldCharType="end"/>
      </w:r>
    </w:p>
    <w:p w14:paraId="67F862FD" w14:textId="7C8D747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_Toc193394783 \h </w:instrText>
      </w:r>
      <w:r>
        <w:rPr>
          <w:noProof/>
        </w:rPr>
      </w:r>
      <w:r>
        <w:rPr>
          <w:noProof/>
        </w:rPr>
        <w:fldChar w:fldCharType="separate"/>
      </w:r>
      <w:r>
        <w:rPr>
          <w:noProof/>
        </w:rPr>
        <w:t>239</w:t>
      </w:r>
      <w:r>
        <w:rPr>
          <w:noProof/>
        </w:rPr>
        <w:fldChar w:fldCharType="end"/>
      </w:r>
    </w:p>
    <w:p w14:paraId="3EFA73B4" w14:textId="0A3392E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 initiation</w:t>
      </w:r>
      <w:r>
        <w:rPr>
          <w:noProof/>
        </w:rPr>
        <w:tab/>
      </w:r>
      <w:r>
        <w:rPr>
          <w:noProof/>
        </w:rPr>
        <w:fldChar w:fldCharType="begin" w:fldLock="1"/>
      </w:r>
      <w:r>
        <w:rPr>
          <w:noProof/>
        </w:rPr>
        <w:instrText xml:space="preserve"> PAGEREF _Toc193394784 \h </w:instrText>
      </w:r>
      <w:r>
        <w:rPr>
          <w:noProof/>
        </w:rPr>
      </w:r>
      <w:r>
        <w:rPr>
          <w:noProof/>
        </w:rPr>
        <w:fldChar w:fldCharType="separate"/>
      </w:r>
      <w:r>
        <w:rPr>
          <w:noProof/>
        </w:rPr>
        <w:t>239</w:t>
      </w:r>
      <w:r>
        <w:rPr>
          <w:noProof/>
        </w:rPr>
        <w:fldChar w:fldCharType="end"/>
      </w:r>
    </w:p>
    <w:p w14:paraId="29359A88" w14:textId="7172D0C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 completion</w:t>
      </w:r>
      <w:r>
        <w:rPr>
          <w:noProof/>
        </w:rPr>
        <w:tab/>
      </w:r>
      <w:r>
        <w:rPr>
          <w:noProof/>
        </w:rPr>
        <w:fldChar w:fldCharType="begin" w:fldLock="1"/>
      </w:r>
      <w:r>
        <w:rPr>
          <w:noProof/>
        </w:rPr>
        <w:instrText xml:space="preserve"> PAGEREF _Toc193394785 \h </w:instrText>
      </w:r>
      <w:r>
        <w:rPr>
          <w:noProof/>
        </w:rPr>
      </w:r>
      <w:r>
        <w:rPr>
          <w:noProof/>
        </w:rPr>
        <w:fldChar w:fldCharType="separate"/>
      </w:r>
      <w:r>
        <w:rPr>
          <w:noProof/>
        </w:rPr>
        <w:t>239</w:t>
      </w:r>
      <w:r>
        <w:rPr>
          <w:noProof/>
        </w:rPr>
        <w:fldChar w:fldCharType="end"/>
      </w:r>
    </w:p>
    <w:p w14:paraId="08761A98" w14:textId="2BB7245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UE-to-network relay reselection procedure</w:t>
      </w:r>
      <w:r>
        <w:rPr>
          <w:noProof/>
        </w:rPr>
        <w:tab/>
      </w:r>
      <w:r>
        <w:rPr>
          <w:noProof/>
        </w:rPr>
        <w:fldChar w:fldCharType="begin" w:fldLock="1"/>
      </w:r>
      <w:r>
        <w:rPr>
          <w:noProof/>
        </w:rPr>
        <w:instrText xml:space="preserve"> PAGEREF _Toc193394786 \h </w:instrText>
      </w:r>
      <w:r>
        <w:rPr>
          <w:noProof/>
        </w:rPr>
      </w:r>
      <w:r>
        <w:rPr>
          <w:noProof/>
        </w:rPr>
        <w:fldChar w:fldCharType="separate"/>
      </w:r>
      <w:r>
        <w:rPr>
          <w:noProof/>
        </w:rPr>
        <w:t>240</w:t>
      </w:r>
      <w:r>
        <w:rPr>
          <w:noProof/>
        </w:rPr>
        <w:fldChar w:fldCharType="end"/>
      </w:r>
    </w:p>
    <w:p w14:paraId="35E6DBC3" w14:textId="3E336CA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_Toc193394787 \h </w:instrText>
      </w:r>
      <w:r>
        <w:rPr>
          <w:noProof/>
        </w:rPr>
      </w:r>
      <w:r>
        <w:rPr>
          <w:noProof/>
        </w:rPr>
        <w:fldChar w:fldCharType="separate"/>
      </w:r>
      <w:r>
        <w:rPr>
          <w:noProof/>
        </w:rPr>
        <w:t>240</w:t>
      </w:r>
      <w:r>
        <w:rPr>
          <w:noProof/>
        </w:rPr>
        <w:fldChar w:fldCharType="end"/>
      </w:r>
    </w:p>
    <w:p w14:paraId="74899790" w14:textId="6462466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UE-to-network relay reselection procedure initiation</w:t>
      </w:r>
      <w:r>
        <w:rPr>
          <w:noProof/>
        </w:rPr>
        <w:tab/>
      </w:r>
      <w:r>
        <w:rPr>
          <w:noProof/>
        </w:rPr>
        <w:fldChar w:fldCharType="begin" w:fldLock="1"/>
      </w:r>
      <w:r>
        <w:rPr>
          <w:noProof/>
        </w:rPr>
        <w:instrText xml:space="preserve"> PAGEREF _Toc193394788 \h </w:instrText>
      </w:r>
      <w:r>
        <w:rPr>
          <w:noProof/>
        </w:rPr>
      </w:r>
      <w:r>
        <w:rPr>
          <w:noProof/>
        </w:rPr>
        <w:fldChar w:fldCharType="separate"/>
      </w:r>
      <w:r>
        <w:rPr>
          <w:noProof/>
        </w:rPr>
        <w:t>240</w:t>
      </w:r>
      <w:r>
        <w:rPr>
          <w:noProof/>
        </w:rPr>
        <w:fldChar w:fldCharType="end"/>
      </w:r>
    </w:p>
    <w:p w14:paraId="5D885357" w14:textId="041F578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_Toc193394789 \h </w:instrText>
      </w:r>
      <w:r>
        <w:rPr>
          <w:noProof/>
        </w:rPr>
      </w:r>
      <w:r>
        <w:rPr>
          <w:noProof/>
        </w:rPr>
        <w:fldChar w:fldCharType="separate"/>
      </w:r>
      <w:r>
        <w:rPr>
          <w:noProof/>
        </w:rPr>
        <w:t>241</w:t>
      </w:r>
      <w:r>
        <w:rPr>
          <w:noProof/>
        </w:rPr>
        <w:fldChar w:fldCharType="end"/>
      </w:r>
    </w:p>
    <w:p w14:paraId="51F21D53" w14:textId="2C28DF2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_Toc193394790 \h </w:instrText>
      </w:r>
      <w:r>
        <w:rPr>
          <w:noProof/>
        </w:rPr>
      </w:r>
      <w:r>
        <w:rPr>
          <w:noProof/>
        </w:rPr>
        <w:fldChar w:fldCharType="separate"/>
      </w:r>
      <w:r>
        <w:rPr>
          <w:noProof/>
        </w:rPr>
        <w:t>242</w:t>
      </w:r>
      <w:r>
        <w:rPr>
          <w:noProof/>
        </w:rPr>
        <w:fldChar w:fldCharType="end"/>
      </w:r>
    </w:p>
    <w:p w14:paraId="505BE87F" w14:textId="26341ED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8.2.5a</w:t>
      </w:r>
      <w:r>
        <w:rPr>
          <w:rFonts w:asciiTheme="minorHAnsi" w:eastAsiaTheme="minorEastAsia" w:hAnsiTheme="minorHAnsi" w:cstheme="minorBidi"/>
          <w:noProof/>
          <w:kern w:val="2"/>
          <w:sz w:val="24"/>
          <w:szCs w:val="24"/>
          <w:lang w:eastAsia="en-GB"/>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_Toc193394791 \h </w:instrText>
      </w:r>
      <w:r>
        <w:rPr>
          <w:noProof/>
        </w:rPr>
      </w:r>
      <w:r>
        <w:rPr>
          <w:noProof/>
        </w:rPr>
        <w:fldChar w:fldCharType="separate"/>
      </w:r>
      <w:r>
        <w:rPr>
          <w:noProof/>
        </w:rPr>
        <w:t>242</w:t>
      </w:r>
      <w:r>
        <w:rPr>
          <w:noProof/>
        </w:rPr>
        <w:fldChar w:fldCharType="end"/>
      </w:r>
    </w:p>
    <w:p w14:paraId="70F326D3" w14:textId="7E637E3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QoS handling for 5G ProSe UE-to-network relay</w:t>
      </w:r>
      <w:r>
        <w:rPr>
          <w:noProof/>
        </w:rPr>
        <w:tab/>
      </w:r>
      <w:r>
        <w:rPr>
          <w:noProof/>
        </w:rPr>
        <w:fldChar w:fldCharType="begin" w:fldLock="1"/>
      </w:r>
      <w:r>
        <w:rPr>
          <w:noProof/>
        </w:rPr>
        <w:instrText xml:space="preserve"> PAGEREF _Toc193394792 \h </w:instrText>
      </w:r>
      <w:r>
        <w:rPr>
          <w:noProof/>
        </w:rPr>
      </w:r>
      <w:r>
        <w:rPr>
          <w:noProof/>
        </w:rPr>
        <w:fldChar w:fldCharType="separate"/>
      </w:r>
      <w:r>
        <w:rPr>
          <w:noProof/>
        </w:rPr>
        <w:t>243</w:t>
      </w:r>
      <w:r>
        <w:rPr>
          <w:noProof/>
        </w:rPr>
        <w:fldChar w:fldCharType="end"/>
      </w:r>
    </w:p>
    <w:p w14:paraId="3B2572ED" w14:textId="15887F3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_Toc193394793 \h </w:instrText>
      </w:r>
      <w:r>
        <w:rPr>
          <w:noProof/>
        </w:rPr>
      </w:r>
      <w:r>
        <w:rPr>
          <w:noProof/>
        </w:rPr>
        <w:fldChar w:fldCharType="separate"/>
      </w:r>
      <w:r>
        <w:rPr>
          <w:noProof/>
        </w:rPr>
        <w:t>243</w:t>
      </w:r>
      <w:r>
        <w:rPr>
          <w:noProof/>
        </w:rPr>
        <w:fldChar w:fldCharType="end"/>
      </w:r>
    </w:p>
    <w:p w14:paraId="26B6B4C2" w14:textId="3A50649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layer-2 UE-to-network relay</w:t>
      </w:r>
      <w:r>
        <w:rPr>
          <w:noProof/>
        </w:rPr>
        <w:tab/>
      </w:r>
      <w:r>
        <w:rPr>
          <w:noProof/>
        </w:rPr>
        <w:fldChar w:fldCharType="begin" w:fldLock="1"/>
      </w:r>
      <w:r>
        <w:rPr>
          <w:noProof/>
        </w:rPr>
        <w:instrText xml:space="preserve"> PAGEREF _Toc193394794 \h </w:instrText>
      </w:r>
      <w:r>
        <w:rPr>
          <w:noProof/>
        </w:rPr>
      </w:r>
      <w:r>
        <w:rPr>
          <w:noProof/>
        </w:rPr>
        <w:fldChar w:fldCharType="separate"/>
      </w:r>
      <w:r>
        <w:rPr>
          <w:noProof/>
        </w:rPr>
        <w:t>243</w:t>
      </w:r>
      <w:r>
        <w:rPr>
          <w:noProof/>
        </w:rPr>
        <w:fldChar w:fldCharType="end"/>
      </w:r>
    </w:p>
    <w:p w14:paraId="4A4134F7" w14:textId="0C55565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_Toc193394795 \h </w:instrText>
      </w:r>
      <w:r>
        <w:rPr>
          <w:noProof/>
        </w:rPr>
      </w:r>
      <w:r>
        <w:rPr>
          <w:noProof/>
        </w:rPr>
        <w:fldChar w:fldCharType="separate"/>
      </w:r>
      <w:r>
        <w:rPr>
          <w:noProof/>
        </w:rPr>
        <w:t>243</w:t>
      </w:r>
      <w:r>
        <w:rPr>
          <w:noProof/>
        </w:rPr>
        <w:fldChar w:fldCharType="end"/>
      </w:r>
    </w:p>
    <w:p w14:paraId="4299D44D" w14:textId="741A0083"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_Toc193394796 \h </w:instrText>
      </w:r>
      <w:r>
        <w:rPr>
          <w:noProof/>
        </w:rPr>
      </w:r>
      <w:r>
        <w:rPr>
          <w:noProof/>
        </w:rPr>
        <w:fldChar w:fldCharType="separate"/>
      </w:r>
      <w:r>
        <w:rPr>
          <w:noProof/>
        </w:rPr>
        <w:t>243</w:t>
      </w:r>
      <w:r>
        <w:rPr>
          <w:noProof/>
        </w:rPr>
        <w:fldChar w:fldCharType="end"/>
      </w:r>
    </w:p>
    <w:p w14:paraId="22726F62" w14:textId="13CDEAB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8.2.6.3.2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_Toc193394797 \h </w:instrText>
      </w:r>
      <w:r>
        <w:rPr>
          <w:noProof/>
        </w:rPr>
      </w:r>
      <w:r>
        <w:rPr>
          <w:noProof/>
        </w:rPr>
        <w:fldChar w:fldCharType="separate"/>
      </w:r>
      <w:r>
        <w:rPr>
          <w:noProof/>
        </w:rPr>
        <w:t>243</w:t>
      </w:r>
      <w:r>
        <w:rPr>
          <w:noProof/>
        </w:rPr>
        <w:fldChar w:fldCharType="end"/>
      </w:r>
    </w:p>
    <w:p w14:paraId="1B27BB2D" w14:textId="330A83F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8.2.6.3.3</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_Toc193394798 \h </w:instrText>
      </w:r>
      <w:r>
        <w:rPr>
          <w:noProof/>
        </w:rPr>
      </w:r>
      <w:r>
        <w:rPr>
          <w:noProof/>
        </w:rPr>
        <w:fldChar w:fldCharType="separate"/>
      </w:r>
      <w:r>
        <w:rPr>
          <w:noProof/>
        </w:rPr>
        <w:t>244</w:t>
      </w:r>
      <w:r>
        <w:rPr>
          <w:noProof/>
        </w:rPr>
        <w:fldChar w:fldCharType="end"/>
      </w:r>
    </w:p>
    <w:p w14:paraId="5E446624" w14:textId="01F2CFE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8.2.6.4</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layer-3 UE-to-network relay with N3IWF</w:t>
      </w:r>
      <w:r>
        <w:rPr>
          <w:noProof/>
        </w:rPr>
        <w:tab/>
      </w:r>
      <w:r>
        <w:rPr>
          <w:noProof/>
        </w:rPr>
        <w:fldChar w:fldCharType="begin" w:fldLock="1"/>
      </w:r>
      <w:r>
        <w:rPr>
          <w:noProof/>
        </w:rPr>
        <w:instrText xml:space="preserve"> PAGEREF _Toc193394799 \h </w:instrText>
      </w:r>
      <w:r>
        <w:rPr>
          <w:noProof/>
        </w:rPr>
      </w:r>
      <w:r>
        <w:rPr>
          <w:noProof/>
        </w:rPr>
        <w:fldChar w:fldCharType="separate"/>
      </w:r>
      <w:r>
        <w:rPr>
          <w:noProof/>
        </w:rPr>
        <w:t>245</w:t>
      </w:r>
      <w:r>
        <w:rPr>
          <w:noProof/>
        </w:rPr>
        <w:fldChar w:fldCharType="end"/>
      </w:r>
    </w:p>
    <w:p w14:paraId="010F6725" w14:textId="2FB2862A"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_Toc193394800 \h </w:instrText>
      </w:r>
      <w:r>
        <w:rPr>
          <w:noProof/>
        </w:rPr>
      </w:r>
      <w:r>
        <w:rPr>
          <w:noProof/>
        </w:rPr>
        <w:fldChar w:fldCharType="separate"/>
      </w:r>
      <w:r>
        <w:rPr>
          <w:noProof/>
        </w:rPr>
        <w:t>245</w:t>
      </w:r>
      <w:r>
        <w:rPr>
          <w:noProof/>
        </w:rPr>
        <w:fldChar w:fldCharType="end"/>
      </w:r>
    </w:p>
    <w:p w14:paraId="46F4B7C7" w14:textId="49F98D7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8.2.6.4.2</w:t>
      </w:r>
      <w:r>
        <w:rPr>
          <w:rFonts w:asciiTheme="minorHAnsi" w:eastAsiaTheme="minorEastAsia" w:hAnsiTheme="minorHAnsi" w:cstheme="minorBidi"/>
          <w:noProof/>
          <w:kern w:val="2"/>
          <w:sz w:val="24"/>
          <w:szCs w:val="24"/>
          <w:lang w:eastAsia="en-GB"/>
          <w14:ligatures w14:val="standardContextual"/>
        </w:rPr>
        <w:tab/>
      </w:r>
      <w:r>
        <w:rPr>
          <w:noProof/>
          <w:lang w:eastAsia="zh-CN"/>
        </w:rPr>
        <w:t>QoS handling with QoS signalling procedure</w:t>
      </w:r>
      <w:r>
        <w:rPr>
          <w:noProof/>
        </w:rPr>
        <w:tab/>
      </w:r>
      <w:r>
        <w:rPr>
          <w:noProof/>
        </w:rPr>
        <w:fldChar w:fldCharType="begin" w:fldLock="1"/>
      </w:r>
      <w:r>
        <w:rPr>
          <w:noProof/>
        </w:rPr>
        <w:instrText xml:space="preserve"> PAGEREF _Toc193394801 \h </w:instrText>
      </w:r>
      <w:r>
        <w:rPr>
          <w:noProof/>
        </w:rPr>
      </w:r>
      <w:r>
        <w:rPr>
          <w:noProof/>
        </w:rPr>
        <w:fldChar w:fldCharType="separate"/>
      </w:r>
      <w:r>
        <w:rPr>
          <w:noProof/>
        </w:rPr>
        <w:t>245</w:t>
      </w:r>
      <w:r>
        <w:rPr>
          <w:noProof/>
        </w:rPr>
        <w:fldChar w:fldCharType="end"/>
      </w:r>
    </w:p>
    <w:p w14:paraId="353B361F" w14:textId="791857F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5G ProSe layer-3 UE-to-network relay with N3IWF support</w:t>
      </w:r>
      <w:r>
        <w:rPr>
          <w:noProof/>
        </w:rPr>
        <w:tab/>
      </w:r>
      <w:r>
        <w:rPr>
          <w:noProof/>
        </w:rPr>
        <w:fldChar w:fldCharType="begin" w:fldLock="1"/>
      </w:r>
      <w:r>
        <w:rPr>
          <w:noProof/>
        </w:rPr>
        <w:instrText xml:space="preserve"> PAGEREF _Toc193394802 \h </w:instrText>
      </w:r>
      <w:r>
        <w:rPr>
          <w:noProof/>
        </w:rPr>
      </w:r>
      <w:r>
        <w:rPr>
          <w:noProof/>
        </w:rPr>
        <w:fldChar w:fldCharType="separate"/>
      </w:r>
      <w:r>
        <w:rPr>
          <w:noProof/>
        </w:rPr>
        <w:t>246</w:t>
      </w:r>
      <w:r>
        <w:rPr>
          <w:noProof/>
        </w:rPr>
        <w:fldChar w:fldCharType="end"/>
      </w:r>
    </w:p>
    <w:p w14:paraId="3B98069F" w14:textId="4DE8A66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_Toc193394803 \h </w:instrText>
      </w:r>
      <w:r>
        <w:rPr>
          <w:noProof/>
        </w:rPr>
      </w:r>
      <w:r>
        <w:rPr>
          <w:noProof/>
        </w:rPr>
        <w:fldChar w:fldCharType="separate"/>
      </w:r>
      <w:r>
        <w:rPr>
          <w:noProof/>
        </w:rPr>
        <w:t>246</w:t>
      </w:r>
      <w:r>
        <w:rPr>
          <w:noProof/>
        </w:rPr>
        <w:fldChar w:fldCharType="end"/>
      </w:r>
    </w:p>
    <w:p w14:paraId="5242E6EA" w14:textId="195A4E1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8.2.7.2</w:t>
      </w:r>
      <w:r>
        <w:rPr>
          <w:rFonts w:asciiTheme="minorHAnsi" w:eastAsiaTheme="minorEastAsia" w:hAnsiTheme="minorHAnsi" w:cstheme="minorBidi"/>
          <w:noProof/>
          <w:kern w:val="2"/>
          <w:sz w:val="24"/>
          <w:szCs w:val="24"/>
          <w:lang w:eastAsia="en-GB"/>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_Toc193394804 \h </w:instrText>
      </w:r>
      <w:r>
        <w:rPr>
          <w:noProof/>
        </w:rPr>
      </w:r>
      <w:r>
        <w:rPr>
          <w:noProof/>
        </w:rPr>
        <w:fldChar w:fldCharType="separate"/>
      </w:r>
      <w:r>
        <w:rPr>
          <w:noProof/>
        </w:rPr>
        <w:t>246</w:t>
      </w:r>
      <w:r>
        <w:rPr>
          <w:noProof/>
        </w:rPr>
        <w:fldChar w:fldCharType="end"/>
      </w:r>
    </w:p>
    <w:p w14:paraId="6BA18116" w14:textId="02FB61B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8.2.7.3</w:t>
      </w:r>
      <w:r>
        <w:rPr>
          <w:rFonts w:asciiTheme="minorHAnsi" w:eastAsiaTheme="minorEastAsia" w:hAnsiTheme="minorHAnsi" w:cstheme="minorBidi"/>
          <w:noProof/>
          <w:kern w:val="2"/>
          <w:sz w:val="24"/>
          <w:szCs w:val="24"/>
          <w:lang w:eastAsia="en-GB"/>
          <w14:ligatures w14:val="standardContextual"/>
        </w:rPr>
        <w:tab/>
      </w:r>
      <w:r>
        <w:rPr>
          <w:noProof/>
          <w:lang w:eastAsia="zh-CN"/>
        </w:rPr>
        <w:t>N3IWF selection for 5G ProSe layer-3 remote UE</w:t>
      </w:r>
      <w:r>
        <w:rPr>
          <w:noProof/>
        </w:rPr>
        <w:tab/>
      </w:r>
      <w:r>
        <w:rPr>
          <w:noProof/>
        </w:rPr>
        <w:fldChar w:fldCharType="begin" w:fldLock="1"/>
      </w:r>
      <w:r>
        <w:rPr>
          <w:noProof/>
        </w:rPr>
        <w:instrText xml:space="preserve"> PAGEREF _Toc193394805 \h </w:instrText>
      </w:r>
      <w:r>
        <w:rPr>
          <w:noProof/>
        </w:rPr>
      </w:r>
      <w:r>
        <w:rPr>
          <w:noProof/>
        </w:rPr>
        <w:fldChar w:fldCharType="separate"/>
      </w:r>
      <w:r>
        <w:rPr>
          <w:noProof/>
        </w:rPr>
        <w:t>247</w:t>
      </w:r>
      <w:r>
        <w:rPr>
          <w:noProof/>
        </w:rPr>
        <w:fldChar w:fldCharType="end"/>
      </w:r>
    </w:p>
    <w:p w14:paraId="2DE22048" w14:textId="1CE07C4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8.2.8</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_Toc193394806 \h </w:instrText>
      </w:r>
      <w:r>
        <w:rPr>
          <w:noProof/>
        </w:rPr>
      </w:r>
      <w:r>
        <w:rPr>
          <w:noProof/>
        </w:rPr>
        <w:fldChar w:fldCharType="separate"/>
      </w:r>
      <w:r>
        <w:rPr>
          <w:noProof/>
        </w:rPr>
        <w:t>247</w:t>
      </w:r>
      <w:r>
        <w:rPr>
          <w:noProof/>
        </w:rPr>
        <w:fldChar w:fldCharType="end"/>
      </w:r>
    </w:p>
    <w:p w14:paraId="56FD2439" w14:textId="4A26AA3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_Toc193394807 \h </w:instrText>
      </w:r>
      <w:r>
        <w:rPr>
          <w:noProof/>
        </w:rPr>
      </w:r>
      <w:r>
        <w:rPr>
          <w:noProof/>
        </w:rPr>
        <w:fldChar w:fldCharType="separate"/>
      </w:r>
      <w:r>
        <w:rPr>
          <w:noProof/>
        </w:rPr>
        <w:t>247</w:t>
      </w:r>
      <w:r>
        <w:rPr>
          <w:noProof/>
        </w:rPr>
        <w:fldChar w:fldCharType="end"/>
      </w:r>
    </w:p>
    <w:p w14:paraId="48639624" w14:textId="31D0C70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_Toc193394808 \h </w:instrText>
      </w:r>
      <w:r>
        <w:rPr>
          <w:noProof/>
        </w:rPr>
      </w:r>
      <w:r>
        <w:rPr>
          <w:noProof/>
        </w:rPr>
        <w:fldChar w:fldCharType="separate"/>
      </w:r>
      <w:r>
        <w:rPr>
          <w:noProof/>
        </w:rPr>
        <w:t>247</w:t>
      </w:r>
      <w:r>
        <w:rPr>
          <w:noProof/>
        </w:rPr>
        <w:fldChar w:fldCharType="end"/>
      </w:r>
    </w:p>
    <w:p w14:paraId="2F83D173" w14:textId="1B21DAB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8.2.8.3</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_Toc193394809 \h </w:instrText>
      </w:r>
      <w:r>
        <w:rPr>
          <w:noProof/>
        </w:rPr>
      </w:r>
      <w:r>
        <w:rPr>
          <w:noProof/>
        </w:rPr>
        <w:fldChar w:fldCharType="separate"/>
      </w:r>
      <w:r>
        <w:rPr>
          <w:noProof/>
        </w:rPr>
        <w:t>248</w:t>
      </w:r>
      <w:r>
        <w:rPr>
          <w:noProof/>
        </w:rPr>
        <w:fldChar w:fldCharType="end"/>
      </w:r>
    </w:p>
    <w:p w14:paraId="6F06F19B" w14:textId="1FB3EF6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8.2.8.4</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_Toc193394810 \h </w:instrText>
      </w:r>
      <w:r>
        <w:rPr>
          <w:noProof/>
        </w:rPr>
      </w:r>
      <w:r>
        <w:rPr>
          <w:noProof/>
        </w:rPr>
        <w:fldChar w:fldCharType="separate"/>
      </w:r>
      <w:r>
        <w:rPr>
          <w:noProof/>
        </w:rPr>
        <w:t>248</w:t>
      </w:r>
      <w:r>
        <w:rPr>
          <w:noProof/>
        </w:rPr>
        <w:fldChar w:fldCharType="end"/>
      </w:r>
    </w:p>
    <w:p w14:paraId="786FB66D" w14:textId="32252B8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_Toc193394811 \h </w:instrText>
      </w:r>
      <w:r>
        <w:rPr>
          <w:noProof/>
        </w:rPr>
      </w:r>
      <w:r>
        <w:rPr>
          <w:noProof/>
        </w:rPr>
        <w:fldChar w:fldCharType="separate"/>
      </w:r>
      <w:r>
        <w:rPr>
          <w:noProof/>
        </w:rPr>
        <w:t>248</w:t>
      </w:r>
      <w:r>
        <w:rPr>
          <w:noProof/>
        </w:rPr>
        <w:fldChar w:fldCharType="end"/>
      </w:r>
    </w:p>
    <w:p w14:paraId="70B65BD2" w14:textId="03E1A622"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8.2.8</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_Toc193394812 \h </w:instrText>
      </w:r>
      <w:r>
        <w:rPr>
          <w:noProof/>
        </w:rPr>
      </w:r>
      <w:r>
        <w:rPr>
          <w:noProof/>
        </w:rPr>
        <w:fldChar w:fldCharType="separate"/>
      </w:r>
      <w:r>
        <w:rPr>
          <w:noProof/>
        </w:rPr>
        <w:t>248</w:t>
      </w:r>
      <w:r>
        <w:rPr>
          <w:noProof/>
        </w:rPr>
        <w:fldChar w:fldCharType="end"/>
      </w:r>
    </w:p>
    <w:p w14:paraId="1EED7A9B" w14:textId="053230C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_Toc193394813 \h </w:instrText>
      </w:r>
      <w:r>
        <w:rPr>
          <w:noProof/>
        </w:rPr>
      </w:r>
      <w:r>
        <w:rPr>
          <w:noProof/>
        </w:rPr>
        <w:fldChar w:fldCharType="separate"/>
      </w:r>
      <w:r>
        <w:rPr>
          <w:noProof/>
        </w:rPr>
        <w:t>248</w:t>
      </w:r>
      <w:r>
        <w:rPr>
          <w:noProof/>
        </w:rPr>
        <w:fldChar w:fldCharType="end"/>
      </w:r>
    </w:p>
    <w:p w14:paraId="178554C4" w14:textId="536DBF5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_Toc193394814 \h </w:instrText>
      </w:r>
      <w:r>
        <w:rPr>
          <w:noProof/>
        </w:rPr>
      </w:r>
      <w:r>
        <w:rPr>
          <w:noProof/>
        </w:rPr>
        <w:fldChar w:fldCharType="separate"/>
      </w:r>
      <w:r>
        <w:rPr>
          <w:noProof/>
        </w:rPr>
        <w:t>248</w:t>
      </w:r>
      <w:r>
        <w:rPr>
          <w:noProof/>
        </w:rPr>
        <w:fldChar w:fldCharType="end"/>
      </w:r>
    </w:p>
    <w:p w14:paraId="7111AF7A" w14:textId="7BECCA1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8.2.9.2</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initiation</w:t>
      </w:r>
      <w:r>
        <w:rPr>
          <w:noProof/>
        </w:rPr>
        <w:tab/>
      </w:r>
      <w:r>
        <w:rPr>
          <w:noProof/>
        </w:rPr>
        <w:fldChar w:fldCharType="begin" w:fldLock="1"/>
      </w:r>
      <w:r>
        <w:rPr>
          <w:noProof/>
        </w:rPr>
        <w:instrText xml:space="preserve"> PAGEREF _Toc193394815 \h </w:instrText>
      </w:r>
      <w:r>
        <w:rPr>
          <w:noProof/>
        </w:rPr>
      </w:r>
      <w:r>
        <w:rPr>
          <w:noProof/>
        </w:rPr>
        <w:fldChar w:fldCharType="separate"/>
      </w:r>
      <w:r>
        <w:rPr>
          <w:noProof/>
        </w:rPr>
        <w:t>249</w:t>
      </w:r>
      <w:r>
        <w:rPr>
          <w:noProof/>
        </w:rPr>
        <w:fldChar w:fldCharType="end"/>
      </w:r>
    </w:p>
    <w:p w14:paraId="4E85D813" w14:textId="3A3EC8A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8.2.9.3</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accepted by the target UE</w:t>
      </w:r>
      <w:r>
        <w:rPr>
          <w:noProof/>
        </w:rPr>
        <w:tab/>
      </w:r>
      <w:r>
        <w:rPr>
          <w:noProof/>
        </w:rPr>
        <w:fldChar w:fldCharType="begin" w:fldLock="1"/>
      </w:r>
      <w:r>
        <w:rPr>
          <w:noProof/>
        </w:rPr>
        <w:instrText xml:space="preserve"> PAGEREF _Toc193394816 \h </w:instrText>
      </w:r>
      <w:r>
        <w:rPr>
          <w:noProof/>
        </w:rPr>
      </w:r>
      <w:r>
        <w:rPr>
          <w:noProof/>
        </w:rPr>
        <w:fldChar w:fldCharType="separate"/>
      </w:r>
      <w:r>
        <w:rPr>
          <w:noProof/>
        </w:rPr>
        <w:t>249</w:t>
      </w:r>
      <w:r>
        <w:rPr>
          <w:noProof/>
        </w:rPr>
        <w:fldChar w:fldCharType="end"/>
      </w:r>
    </w:p>
    <w:p w14:paraId="7FBF3B5F" w14:textId="225C073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8.2.9.4</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completion by the initiating UE</w:t>
      </w:r>
      <w:r>
        <w:rPr>
          <w:noProof/>
        </w:rPr>
        <w:tab/>
      </w:r>
      <w:r>
        <w:rPr>
          <w:noProof/>
        </w:rPr>
        <w:fldChar w:fldCharType="begin" w:fldLock="1"/>
      </w:r>
      <w:r>
        <w:rPr>
          <w:noProof/>
        </w:rPr>
        <w:instrText xml:space="preserve"> PAGEREF _Toc193394817 \h </w:instrText>
      </w:r>
      <w:r>
        <w:rPr>
          <w:noProof/>
        </w:rPr>
      </w:r>
      <w:r>
        <w:rPr>
          <w:noProof/>
        </w:rPr>
        <w:fldChar w:fldCharType="separate"/>
      </w:r>
      <w:r>
        <w:rPr>
          <w:noProof/>
        </w:rPr>
        <w:t>250</w:t>
      </w:r>
      <w:r>
        <w:rPr>
          <w:noProof/>
        </w:rPr>
        <w:fldChar w:fldCharType="end"/>
      </w:r>
    </w:p>
    <w:p w14:paraId="6655AFFC" w14:textId="1B1A44C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8.2.9.5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_Toc193394818 \h </w:instrText>
      </w:r>
      <w:r>
        <w:rPr>
          <w:noProof/>
        </w:rPr>
      </w:r>
      <w:r>
        <w:rPr>
          <w:noProof/>
        </w:rPr>
        <w:fldChar w:fldCharType="separate"/>
      </w:r>
      <w:r>
        <w:rPr>
          <w:noProof/>
        </w:rPr>
        <w:t>250</w:t>
      </w:r>
      <w:r>
        <w:rPr>
          <w:noProof/>
        </w:rPr>
        <w:fldChar w:fldCharType="end"/>
      </w:r>
    </w:p>
    <w:p w14:paraId="004D35C9" w14:textId="413D2F7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8.2.9.5.1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_Toc193394819 \h </w:instrText>
      </w:r>
      <w:r>
        <w:rPr>
          <w:noProof/>
        </w:rPr>
      </w:r>
      <w:r>
        <w:rPr>
          <w:noProof/>
        </w:rPr>
        <w:fldChar w:fldCharType="separate"/>
      </w:r>
      <w:r>
        <w:rPr>
          <w:noProof/>
        </w:rPr>
        <w:t>250</w:t>
      </w:r>
      <w:r>
        <w:rPr>
          <w:noProof/>
        </w:rPr>
        <w:fldChar w:fldCharType="end"/>
      </w:r>
    </w:p>
    <w:p w14:paraId="2D150E54" w14:textId="08D4774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_Toc193394820 \h </w:instrText>
      </w:r>
      <w:r>
        <w:rPr>
          <w:noProof/>
        </w:rPr>
      </w:r>
      <w:r>
        <w:rPr>
          <w:noProof/>
        </w:rPr>
        <w:fldChar w:fldCharType="separate"/>
      </w:r>
      <w:r>
        <w:rPr>
          <w:noProof/>
        </w:rPr>
        <w:t>250</w:t>
      </w:r>
      <w:r>
        <w:rPr>
          <w:noProof/>
        </w:rPr>
        <w:fldChar w:fldCharType="end"/>
      </w:r>
    </w:p>
    <w:p w14:paraId="1BD369BC" w14:textId="48E7CE8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_Toc193394821 \h </w:instrText>
      </w:r>
      <w:r>
        <w:rPr>
          <w:noProof/>
        </w:rPr>
      </w:r>
      <w:r>
        <w:rPr>
          <w:noProof/>
        </w:rPr>
        <w:fldChar w:fldCharType="separate"/>
      </w:r>
      <w:r>
        <w:rPr>
          <w:noProof/>
        </w:rPr>
        <w:t>250</w:t>
      </w:r>
      <w:r>
        <w:rPr>
          <w:noProof/>
        </w:rPr>
        <w:fldChar w:fldCharType="end"/>
      </w:r>
    </w:p>
    <w:p w14:paraId="188C2286" w14:textId="04C3BF2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8.2.10.1.1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_Toc193394822 \h </w:instrText>
      </w:r>
      <w:r>
        <w:rPr>
          <w:noProof/>
        </w:rPr>
      </w:r>
      <w:r>
        <w:rPr>
          <w:noProof/>
        </w:rPr>
        <w:fldChar w:fldCharType="separate"/>
      </w:r>
      <w:r>
        <w:rPr>
          <w:noProof/>
        </w:rPr>
        <w:t>250</w:t>
      </w:r>
      <w:r>
        <w:rPr>
          <w:noProof/>
        </w:rPr>
        <w:fldChar w:fldCharType="end"/>
      </w:r>
    </w:p>
    <w:p w14:paraId="53151E42" w14:textId="279A904F"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8.2.10.1.2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_Toc193394823 \h </w:instrText>
      </w:r>
      <w:r>
        <w:rPr>
          <w:noProof/>
        </w:rPr>
      </w:r>
      <w:r>
        <w:rPr>
          <w:noProof/>
        </w:rPr>
        <w:fldChar w:fldCharType="separate"/>
      </w:r>
      <w:r>
        <w:rPr>
          <w:noProof/>
        </w:rPr>
        <w:t>250</w:t>
      </w:r>
      <w:r>
        <w:rPr>
          <w:noProof/>
        </w:rPr>
        <w:fldChar w:fldCharType="end"/>
      </w:r>
    </w:p>
    <w:p w14:paraId="6C36B0ED" w14:textId="4582ACEC"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_Toc193394824 \h </w:instrText>
      </w:r>
      <w:r>
        <w:rPr>
          <w:noProof/>
        </w:rPr>
      </w:r>
      <w:r>
        <w:rPr>
          <w:noProof/>
        </w:rPr>
        <w:fldChar w:fldCharType="separate"/>
      </w:r>
      <w:r>
        <w:rPr>
          <w:noProof/>
        </w:rPr>
        <w:t>250</w:t>
      </w:r>
      <w:r>
        <w:rPr>
          <w:noProof/>
        </w:rPr>
        <w:fldChar w:fldCharType="end"/>
      </w:r>
    </w:p>
    <w:p w14:paraId="092E63F8" w14:textId="6E8E1CB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8.2.10.1.2.2</w:t>
      </w:r>
      <w:r>
        <w:rPr>
          <w:rFonts w:asciiTheme="minorHAnsi" w:eastAsiaTheme="minorEastAsia" w:hAnsiTheme="minorHAnsi" w:cstheme="minorBidi"/>
          <w:noProof/>
          <w:kern w:val="2"/>
          <w:sz w:val="24"/>
          <w:szCs w:val="24"/>
          <w:lang w:eastAsia="en-GB"/>
          <w14:ligatures w14:val="standardContextual"/>
        </w:rPr>
        <w:tab/>
      </w:r>
      <w:r>
        <w:rPr>
          <w:noProof/>
        </w:rPr>
        <w:t>5G PKMF discovery</w:t>
      </w:r>
      <w:r>
        <w:rPr>
          <w:noProof/>
        </w:rPr>
        <w:tab/>
      </w:r>
      <w:r>
        <w:rPr>
          <w:noProof/>
        </w:rPr>
        <w:fldChar w:fldCharType="begin" w:fldLock="1"/>
      </w:r>
      <w:r>
        <w:rPr>
          <w:noProof/>
        </w:rPr>
        <w:instrText xml:space="preserve"> PAGEREF _Toc193394825 \h </w:instrText>
      </w:r>
      <w:r>
        <w:rPr>
          <w:noProof/>
        </w:rPr>
      </w:r>
      <w:r>
        <w:rPr>
          <w:noProof/>
        </w:rPr>
        <w:fldChar w:fldCharType="separate"/>
      </w:r>
      <w:r>
        <w:rPr>
          <w:noProof/>
        </w:rPr>
        <w:t>251</w:t>
      </w:r>
      <w:r>
        <w:rPr>
          <w:noProof/>
        </w:rPr>
        <w:fldChar w:fldCharType="end"/>
      </w:r>
    </w:p>
    <w:p w14:paraId="53BDDBE9" w14:textId="7BBFD03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_Toc193394826 \h </w:instrText>
      </w:r>
      <w:r>
        <w:rPr>
          <w:noProof/>
        </w:rPr>
      </w:r>
      <w:r>
        <w:rPr>
          <w:noProof/>
        </w:rPr>
        <w:fldChar w:fldCharType="separate"/>
      </w:r>
      <w:r>
        <w:rPr>
          <w:noProof/>
        </w:rPr>
        <w:t>251</w:t>
      </w:r>
      <w:r>
        <w:rPr>
          <w:noProof/>
        </w:rPr>
        <w:fldChar w:fldCharType="end"/>
      </w:r>
    </w:p>
    <w:p w14:paraId="35AA6A0A" w14:textId="4FE320ED"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8.2.10.2.1</w:t>
      </w:r>
      <w:r>
        <w:rPr>
          <w:rFonts w:asciiTheme="minorHAnsi" w:eastAsiaTheme="minorEastAsia" w:hAnsiTheme="minorHAnsi" w:cstheme="minorBidi"/>
          <w:noProof/>
          <w:kern w:val="2"/>
          <w:sz w:val="24"/>
          <w:szCs w:val="24"/>
          <w:lang w:eastAsia="en-GB"/>
          <w14:ligatures w14:val="standardContextual"/>
        </w:rPr>
        <w:tab/>
      </w:r>
      <w:r>
        <w:rPr>
          <w:noProof/>
        </w:rPr>
        <w:t>Types of 5G ProSe procedures over PC8 interface</w:t>
      </w:r>
      <w:r>
        <w:rPr>
          <w:noProof/>
        </w:rPr>
        <w:tab/>
      </w:r>
      <w:r>
        <w:rPr>
          <w:noProof/>
        </w:rPr>
        <w:fldChar w:fldCharType="begin" w:fldLock="1"/>
      </w:r>
      <w:r>
        <w:rPr>
          <w:noProof/>
        </w:rPr>
        <w:instrText xml:space="preserve"> PAGEREF _Toc193394827 \h </w:instrText>
      </w:r>
      <w:r>
        <w:rPr>
          <w:noProof/>
        </w:rPr>
      </w:r>
      <w:r>
        <w:rPr>
          <w:noProof/>
        </w:rPr>
        <w:fldChar w:fldCharType="separate"/>
      </w:r>
      <w:r>
        <w:rPr>
          <w:noProof/>
        </w:rPr>
        <w:t>251</w:t>
      </w:r>
      <w:r>
        <w:rPr>
          <w:noProof/>
        </w:rPr>
        <w:fldChar w:fldCharType="end"/>
      </w:r>
    </w:p>
    <w:p w14:paraId="65B2C6CA" w14:textId="2C72A0A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8.2.10.2.2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w:t>
      </w:r>
      <w:r>
        <w:rPr>
          <w:noProof/>
        </w:rPr>
        <w:tab/>
      </w:r>
      <w:r>
        <w:rPr>
          <w:noProof/>
        </w:rPr>
        <w:fldChar w:fldCharType="begin" w:fldLock="1"/>
      </w:r>
      <w:r>
        <w:rPr>
          <w:noProof/>
        </w:rPr>
        <w:instrText xml:space="preserve"> PAGEREF _Toc193394828 \h </w:instrText>
      </w:r>
      <w:r>
        <w:rPr>
          <w:noProof/>
        </w:rPr>
      </w:r>
      <w:r>
        <w:rPr>
          <w:noProof/>
        </w:rPr>
        <w:fldChar w:fldCharType="separate"/>
      </w:r>
      <w:r>
        <w:rPr>
          <w:noProof/>
        </w:rPr>
        <w:t>251</w:t>
      </w:r>
      <w:r>
        <w:rPr>
          <w:noProof/>
        </w:rPr>
        <w:fldChar w:fldCharType="end"/>
      </w:r>
    </w:p>
    <w:p w14:paraId="16812653" w14:textId="3997CDC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_Toc193394829 \h </w:instrText>
      </w:r>
      <w:r>
        <w:rPr>
          <w:noProof/>
        </w:rPr>
      </w:r>
      <w:r>
        <w:rPr>
          <w:noProof/>
        </w:rPr>
        <w:fldChar w:fldCharType="separate"/>
      </w:r>
      <w:r>
        <w:rPr>
          <w:noProof/>
        </w:rPr>
        <w:t>251</w:t>
      </w:r>
      <w:r>
        <w:rPr>
          <w:noProof/>
        </w:rPr>
        <w:fldChar w:fldCharType="end"/>
      </w:r>
    </w:p>
    <w:p w14:paraId="73A80A0D" w14:textId="177E6D3C"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_Toc193394830 \h </w:instrText>
      </w:r>
      <w:r>
        <w:rPr>
          <w:noProof/>
        </w:rPr>
      </w:r>
      <w:r>
        <w:rPr>
          <w:noProof/>
        </w:rPr>
        <w:fldChar w:fldCharType="separate"/>
      </w:r>
      <w:r>
        <w:rPr>
          <w:noProof/>
        </w:rPr>
        <w:t>251</w:t>
      </w:r>
      <w:r>
        <w:rPr>
          <w:noProof/>
        </w:rPr>
        <w:fldChar w:fldCharType="end"/>
      </w:r>
    </w:p>
    <w:p w14:paraId="10969501" w14:textId="53E8DF89"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8.2.10.2.2.3</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_Toc193394831 \h </w:instrText>
      </w:r>
      <w:r>
        <w:rPr>
          <w:noProof/>
        </w:rPr>
      </w:r>
      <w:r>
        <w:rPr>
          <w:noProof/>
        </w:rPr>
        <w:fldChar w:fldCharType="separate"/>
      </w:r>
      <w:r>
        <w:rPr>
          <w:noProof/>
        </w:rPr>
        <w:t>253</w:t>
      </w:r>
      <w:r>
        <w:rPr>
          <w:noProof/>
        </w:rPr>
        <w:fldChar w:fldCharType="end"/>
      </w:r>
    </w:p>
    <w:p w14:paraId="7BDEF9A3" w14:textId="2BBBE4C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8.2.10.2.2.4</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_Toc193394832 \h </w:instrText>
      </w:r>
      <w:r>
        <w:rPr>
          <w:noProof/>
        </w:rPr>
      </w:r>
      <w:r>
        <w:rPr>
          <w:noProof/>
        </w:rPr>
        <w:fldChar w:fldCharType="separate"/>
      </w:r>
      <w:r>
        <w:rPr>
          <w:noProof/>
        </w:rPr>
        <w:t>255</w:t>
      </w:r>
      <w:r>
        <w:rPr>
          <w:noProof/>
        </w:rPr>
        <w:fldChar w:fldCharType="end"/>
      </w:r>
    </w:p>
    <w:p w14:paraId="341BDDD9" w14:textId="70858F53"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8.2.10.2.2.5</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_Toc193394833 \h </w:instrText>
      </w:r>
      <w:r>
        <w:rPr>
          <w:noProof/>
        </w:rPr>
      </w:r>
      <w:r>
        <w:rPr>
          <w:noProof/>
        </w:rPr>
        <w:fldChar w:fldCharType="separate"/>
      </w:r>
      <w:r>
        <w:rPr>
          <w:noProof/>
        </w:rPr>
        <w:t>255</w:t>
      </w:r>
      <w:r>
        <w:rPr>
          <w:noProof/>
        </w:rPr>
        <w:fldChar w:fldCharType="end"/>
      </w:r>
    </w:p>
    <w:p w14:paraId="2C1A9C95" w14:textId="1A83968C"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_Toc193394834 \h </w:instrText>
      </w:r>
      <w:r>
        <w:rPr>
          <w:noProof/>
        </w:rPr>
      </w:r>
      <w:r>
        <w:rPr>
          <w:noProof/>
        </w:rPr>
        <w:fldChar w:fldCharType="separate"/>
      </w:r>
      <w:r>
        <w:rPr>
          <w:noProof/>
        </w:rPr>
        <w:t>255</w:t>
      </w:r>
      <w:r>
        <w:rPr>
          <w:noProof/>
        </w:rPr>
        <w:fldChar w:fldCharType="end"/>
      </w:r>
    </w:p>
    <w:p w14:paraId="13F5D64D" w14:textId="294047C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_Toc193394835 \h </w:instrText>
      </w:r>
      <w:r>
        <w:rPr>
          <w:noProof/>
        </w:rPr>
      </w:r>
      <w:r>
        <w:rPr>
          <w:noProof/>
        </w:rPr>
        <w:fldChar w:fldCharType="separate"/>
      </w:r>
      <w:r>
        <w:rPr>
          <w:noProof/>
        </w:rPr>
        <w:t>256</w:t>
      </w:r>
      <w:r>
        <w:rPr>
          <w:noProof/>
        </w:rPr>
        <w:fldChar w:fldCharType="end"/>
      </w:r>
    </w:p>
    <w:p w14:paraId="592AF71A" w14:textId="2864AEA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8.2.10.2.3</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w:t>
      </w:r>
      <w:r>
        <w:rPr>
          <w:noProof/>
        </w:rPr>
        <w:tab/>
      </w:r>
      <w:r>
        <w:rPr>
          <w:noProof/>
        </w:rPr>
        <w:fldChar w:fldCharType="begin" w:fldLock="1"/>
      </w:r>
      <w:r>
        <w:rPr>
          <w:noProof/>
        </w:rPr>
        <w:instrText xml:space="preserve"> PAGEREF _Toc193394836 \h </w:instrText>
      </w:r>
      <w:r>
        <w:rPr>
          <w:noProof/>
        </w:rPr>
      </w:r>
      <w:r>
        <w:rPr>
          <w:noProof/>
        </w:rPr>
        <w:fldChar w:fldCharType="separate"/>
      </w:r>
      <w:r>
        <w:rPr>
          <w:noProof/>
        </w:rPr>
        <w:t>256</w:t>
      </w:r>
      <w:r>
        <w:rPr>
          <w:noProof/>
        </w:rPr>
        <w:fldChar w:fldCharType="end"/>
      </w:r>
    </w:p>
    <w:p w14:paraId="605683F3" w14:textId="455303E6"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_Toc193394837 \h </w:instrText>
      </w:r>
      <w:r>
        <w:rPr>
          <w:noProof/>
        </w:rPr>
      </w:r>
      <w:r>
        <w:rPr>
          <w:noProof/>
        </w:rPr>
        <w:fldChar w:fldCharType="separate"/>
      </w:r>
      <w:r>
        <w:rPr>
          <w:noProof/>
        </w:rPr>
        <w:t>256</w:t>
      </w:r>
      <w:r>
        <w:rPr>
          <w:noProof/>
        </w:rPr>
        <w:fldChar w:fldCharType="end"/>
      </w:r>
    </w:p>
    <w:p w14:paraId="7210E381" w14:textId="7EC26C7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8.2.10.2.3.2</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initiation</w:t>
      </w:r>
      <w:r>
        <w:rPr>
          <w:noProof/>
        </w:rPr>
        <w:tab/>
      </w:r>
      <w:r>
        <w:rPr>
          <w:noProof/>
        </w:rPr>
        <w:fldChar w:fldCharType="begin" w:fldLock="1"/>
      </w:r>
      <w:r>
        <w:rPr>
          <w:noProof/>
        </w:rPr>
        <w:instrText xml:space="preserve"> PAGEREF _Toc193394838 \h </w:instrText>
      </w:r>
      <w:r>
        <w:rPr>
          <w:noProof/>
        </w:rPr>
      </w:r>
      <w:r>
        <w:rPr>
          <w:noProof/>
        </w:rPr>
        <w:fldChar w:fldCharType="separate"/>
      </w:r>
      <w:r>
        <w:rPr>
          <w:noProof/>
        </w:rPr>
        <w:t>256</w:t>
      </w:r>
      <w:r>
        <w:rPr>
          <w:noProof/>
        </w:rPr>
        <w:fldChar w:fldCharType="end"/>
      </w:r>
    </w:p>
    <w:p w14:paraId="0CF4D117" w14:textId="3CCC836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8.2.10.2.3.3</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accepted by the 5G PKMF</w:t>
      </w:r>
      <w:r>
        <w:rPr>
          <w:noProof/>
        </w:rPr>
        <w:tab/>
      </w:r>
      <w:r>
        <w:rPr>
          <w:noProof/>
        </w:rPr>
        <w:fldChar w:fldCharType="begin" w:fldLock="1"/>
      </w:r>
      <w:r>
        <w:rPr>
          <w:noProof/>
        </w:rPr>
        <w:instrText xml:space="preserve"> PAGEREF _Toc193394839 \h </w:instrText>
      </w:r>
      <w:r>
        <w:rPr>
          <w:noProof/>
        </w:rPr>
      </w:r>
      <w:r>
        <w:rPr>
          <w:noProof/>
        </w:rPr>
        <w:fldChar w:fldCharType="separate"/>
      </w:r>
      <w:r>
        <w:rPr>
          <w:noProof/>
        </w:rPr>
        <w:t>257</w:t>
      </w:r>
      <w:r>
        <w:rPr>
          <w:noProof/>
        </w:rPr>
        <w:fldChar w:fldCharType="end"/>
      </w:r>
    </w:p>
    <w:p w14:paraId="27061156" w14:textId="0791F68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8.2.10.2.3.4</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completion by the UE</w:t>
      </w:r>
      <w:r>
        <w:rPr>
          <w:noProof/>
        </w:rPr>
        <w:tab/>
      </w:r>
      <w:r>
        <w:rPr>
          <w:noProof/>
        </w:rPr>
        <w:fldChar w:fldCharType="begin" w:fldLock="1"/>
      </w:r>
      <w:r>
        <w:rPr>
          <w:noProof/>
        </w:rPr>
        <w:instrText xml:space="preserve"> PAGEREF _Toc193394840 \h </w:instrText>
      </w:r>
      <w:r>
        <w:rPr>
          <w:noProof/>
        </w:rPr>
      </w:r>
      <w:r>
        <w:rPr>
          <w:noProof/>
        </w:rPr>
        <w:fldChar w:fldCharType="separate"/>
      </w:r>
      <w:r>
        <w:rPr>
          <w:noProof/>
        </w:rPr>
        <w:t>257</w:t>
      </w:r>
      <w:r>
        <w:rPr>
          <w:noProof/>
        </w:rPr>
        <w:fldChar w:fldCharType="end"/>
      </w:r>
    </w:p>
    <w:p w14:paraId="2ED3C9A3" w14:textId="180DE09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8.2.10.2.3.5</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not accepted by the 5G PKMF</w:t>
      </w:r>
      <w:r>
        <w:rPr>
          <w:noProof/>
        </w:rPr>
        <w:tab/>
      </w:r>
      <w:r>
        <w:rPr>
          <w:noProof/>
        </w:rPr>
        <w:fldChar w:fldCharType="begin" w:fldLock="1"/>
      </w:r>
      <w:r>
        <w:rPr>
          <w:noProof/>
        </w:rPr>
        <w:instrText xml:space="preserve"> PAGEREF _Toc193394841 \h </w:instrText>
      </w:r>
      <w:r>
        <w:rPr>
          <w:noProof/>
        </w:rPr>
      </w:r>
      <w:r>
        <w:rPr>
          <w:noProof/>
        </w:rPr>
        <w:fldChar w:fldCharType="separate"/>
      </w:r>
      <w:r>
        <w:rPr>
          <w:noProof/>
        </w:rPr>
        <w:t>257</w:t>
      </w:r>
      <w:r>
        <w:rPr>
          <w:noProof/>
        </w:rPr>
        <w:fldChar w:fldCharType="end"/>
      </w:r>
    </w:p>
    <w:p w14:paraId="0DEB514D" w14:textId="47EA667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8.2.10.2.3.6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_Toc193394842 \h </w:instrText>
      </w:r>
      <w:r>
        <w:rPr>
          <w:noProof/>
        </w:rPr>
      </w:r>
      <w:r>
        <w:rPr>
          <w:noProof/>
        </w:rPr>
        <w:fldChar w:fldCharType="separate"/>
      </w:r>
      <w:r>
        <w:rPr>
          <w:noProof/>
        </w:rPr>
        <w:t>258</w:t>
      </w:r>
      <w:r>
        <w:rPr>
          <w:noProof/>
        </w:rPr>
        <w:fldChar w:fldCharType="end"/>
      </w:r>
    </w:p>
    <w:p w14:paraId="179ABDB5" w14:textId="48F1E62B"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8.2.10.2.3.7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_Toc193394843 \h </w:instrText>
      </w:r>
      <w:r>
        <w:rPr>
          <w:noProof/>
        </w:rPr>
      </w:r>
      <w:r>
        <w:rPr>
          <w:noProof/>
        </w:rPr>
        <w:fldChar w:fldCharType="separate"/>
      </w:r>
      <w:r>
        <w:rPr>
          <w:noProof/>
        </w:rPr>
        <w:t>258</w:t>
      </w:r>
      <w:r>
        <w:rPr>
          <w:noProof/>
        </w:rPr>
        <w:fldChar w:fldCharType="end"/>
      </w:r>
    </w:p>
    <w:p w14:paraId="266C8E37" w14:textId="78486F8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8.2.10.2.4</w:t>
      </w:r>
      <w:r>
        <w:rPr>
          <w:rFonts w:asciiTheme="minorHAnsi" w:eastAsiaTheme="minorEastAsia" w:hAnsiTheme="minorHAnsi" w:cstheme="minorBidi"/>
          <w:noProof/>
          <w:kern w:val="2"/>
          <w:sz w:val="24"/>
          <w:szCs w:val="24"/>
          <w:lang w:eastAsia="en-GB"/>
          <w14:ligatures w14:val="standardContextual"/>
        </w:rPr>
        <w:tab/>
      </w:r>
      <w:r>
        <w:rPr>
          <w:noProof/>
        </w:rPr>
        <w:t>Key request procedure</w:t>
      </w:r>
      <w:r>
        <w:rPr>
          <w:noProof/>
        </w:rPr>
        <w:tab/>
      </w:r>
      <w:r>
        <w:rPr>
          <w:noProof/>
        </w:rPr>
        <w:fldChar w:fldCharType="begin" w:fldLock="1"/>
      </w:r>
      <w:r>
        <w:rPr>
          <w:noProof/>
        </w:rPr>
        <w:instrText xml:space="preserve"> PAGEREF _Toc193394844 \h </w:instrText>
      </w:r>
      <w:r>
        <w:rPr>
          <w:noProof/>
        </w:rPr>
      </w:r>
      <w:r>
        <w:rPr>
          <w:noProof/>
        </w:rPr>
        <w:fldChar w:fldCharType="separate"/>
      </w:r>
      <w:r>
        <w:rPr>
          <w:noProof/>
        </w:rPr>
        <w:t>258</w:t>
      </w:r>
      <w:r>
        <w:rPr>
          <w:noProof/>
        </w:rPr>
        <w:fldChar w:fldCharType="end"/>
      </w:r>
    </w:p>
    <w:p w14:paraId="2D989612" w14:textId="0B4951D5"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_Toc193394845 \h </w:instrText>
      </w:r>
      <w:r>
        <w:rPr>
          <w:noProof/>
        </w:rPr>
      </w:r>
      <w:r>
        <w:rPr>
          <w:noProof/>
        </w:rPr>
        <w:fldChar w:fldCharType="separate"/>
      </w:r>
      <w:r>
        <w:rPr>
          <w:noProof/>
        </w:rPr>
        <w:t>258</w:t>
      </w:r>
      <w:r>
        <w:rPr>
          <w:noProof/>
        </w:rPr>
        <w:fldChar w:fldCharType="end"/>
      </w:r>
    </w:p>
    <w:p w14:paraId="51C1EBF5" w14:textId="2DAAFA76"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8.2.10.2.4.2</w:t>
      </w:r>
      <w:r>
        <w:rPr>
          <w:rFonts w:asciiTheme="minorHAnsi" w:eastAsiaTheme="minorEastAsia" w:hAnsiTheme="minorHAnsi" w:cstheme="minorBidi"/>
          <w:noProof/>
          <w:kern w:val="2"/>
          <w:sz w:val="24"/>
          <w:szCs w:val="24"/>
          <w:lang w:eastAsia="en-GB"/>
          <w14:ligatures w14:val="standardContextual"/>
        </w:rPr>
        <w:tab/>
      </w:r>
      <w:r>
        <w:rPr>
          <w:noProof/>
        </w:rPr>
        <w:t>Key request procedure initiation</w:t>
      </w:r>
      <w:r>
        <w:rPr>
          <w:noProof/>
        </w:rPr>
        <w:tab/>
      </w:r>
      <w:r>
        <w:rPr>
          <w:noProof/>
        </w:rPr>
        <w:fldChar w:fldCharType="begin" w:fldLock="1"/>
      </w:r>
      <w:r>
        <w:rPr>
          <w:noProof/>
        </w:rPr>
        <w:instrText xml:space="preserve"> PAGEREF _Toc193394846 \h </w:instrText>
      </w:r>
      <w:r>
        <w:rPr>
          <w:noProof/>
        </w:rPr>
      </w:r>
      <w:r>
        <w:rPr>
          <w:noProof/>
        </w:rPr>
        <w:fldChar w:fldCharType="separate"/>
      </w:r>
      <w:r>
        <w:rPr>
          <w:noProof/>
        </w:rPr>
        <w:t>258</w:t>
      </w:r>
      <w:r>
        <w:rPr>
          <w:noProof/>
        </w:rPr>
        <w:fldChar w:fldCharType="end"/>
      </w:r>
    </w:p>
    <w:p w14:paraId="1785F16B" w14:textId="55641F0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_Toc193394847 \h </w:instrText>
      </w:r>
      <w:r>
        <w:rPr>
          <w:noProof/>
        </w:rPr>
      </w:r>
      <w:r>
        <w:rPr>
          <w:noProof/>
        </w:rPr>
        <w:fldChar w:fldCharType="separate"/>
      </w:r>
      <w:r>
        <w:rPr>
          <w:noProof/>
        </w:rPr>
        <w:t>259</w:t>
      </w:r>
      <w:r>
        <w:rPr>
          <w:noProof/>
        </w:rPr>
        <w:fldChar w:fldCharType="end"/>
      </w:r>
    </w:p>
    <w:p w14:paraId="088B606E" w14:textId="5B94B55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8.2.10.2.4.4</w:t>
      </w:r>
      <w:r>
        <w:rPr>
          <w:rFonts w:asciiTheme="minorHAnsi" w:eastAsiaTheme="minorEastAsia" w:hAnsiTheme="minorHAnsi" w:cstheme="minorBidi"/>
          <w:noProof/>
          <w:kern w:val="2"/>
          <w:sz w:val="24"/>
          <w:szCs w:val="24"/>
          <w:lang w:eastAsia="en-GB"/>
          <w14:ligatures w14:val="standardContextual"/>
        </w:rPr>
        <w:tab/>
      </w:r>
      <w:r>
        <w:rPr>
          <w:noProof/>
        </w:rPr>
        <w:t>Key request procedure completion by the UE</w:t>
      </w:r>
      <w:r>
        <w:rPr>
          <w:noProof/>
        </w:rPr>
        <w:tab/>
      </w:r>
      <w:r>
        <w:rPr>
          <w:noProof/>
        </w:rPr>
        <w:fldChar w:fldCharType="begin" w:fldLock="1"/>
      </w:r>
      <w:r>
        <w:rPr>
          <w:noProof/>
        </w:rPr>
        <w:instrText xml:space="preserve"> PAGEREF _Toc193394848 \h </w:instrText>
      </w:r>
      <w:r>
        <w:rPr>
          <w:noProof/>
        </w:rPr>
      </w:r>
      <w:r>
        <w:rPr>
          <w:noProof/>
        </w:rPr>
        <w:fldChar w:fldCharType="separate"/>
      </w:r>
      <w:r>
        <w:rPr>
          <w:noProof/>
        </w:rPr>
        <w:t>260</w:t>
      </w:r>
      <w:r>
        <w:rPr>
          <w:noProof/>
        </w:rPr>
        <w:fldChar w:fldCharType="end"/>
      </w:r>
    </w:p>
    <w:p w14:paraId="65FF052B" w14:textId="2BDF20F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8.2.10.2.4.5</w:t>
      </w:r>
      <w:r>
        <w:rPr>
          <w:rFonts w:asciiTheme="minorHAnsi" w:eastAsiaTheme="minorEastAsia" w:hAnsiTheme="minorHAnsi" w:cstheme="minorBidi"/>
          <w:noProof/>
          <w:kern w:val="2"/>
          <w:sz w:val="24"/>
          <w:szCs w:val="24"/>
          <w:lang w:eastAsia="en-GB"/>
          <w14:ligatures w14:val="standardContextual"/>
        </w:rPr>
        <w:tab/>
      </w:r>
      <w:r>
        <w:rPr>
          <w:noProof/>
        </w:rPr>
        <w:t>Key request procedure not accepted by the 5G PKMF</w:t>
      </w:r>
      <w:r>
        <w:rPr>
          <w:noProof/>
        </w:rPr>
        <w:tab/>
      </w:r>
      <w:r>
        <w:rPr>
          <w:noProof/>
        </w:rPr>
        <w:fldChar w:fldCharType="begin" w:fldLock="1"/>
      </w:r>
      <w:r>
        <w:rPr>
          <w:noProof/>
        </w:rPr>
        <w:instrText xml:space="preserve"> PAGEREF _Toc193394849 \h </w:instrText>
      </w:r>
      <w:r>
        <w:rPr>
          <w:noProof/>
        </w:rPr>
      </w:r>
      <w:r>
        <w:rPr>
          <w:noProof/>
        </w:rPr>
        <w:fldChar w:fldCharType="separate"/>
      </w:r>
      <w:r>
        <w:rPr>
          <w:noProof/>
        </w:rPr>
        <w:t>260</w:t>
      </w:r>
      <w:r>
        <w:rPr>
          <w:noProof/>
        </w:rPr>
        <w:fldChar w:fldCharType="end"/>
      </w:r>
    </w:p>
    <w:p w14:paraId="03763F15" w14:textId="79B298C4"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8.2.10.2.4.6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_Toc193394850 \h </w:instrText>
      </w:r>
      <w:r>
        <w:rPr>
          <w:noProof/>
        </w:rPr>
      </w:r>
      <w:r>
        <w:rPr>
          <w:noProof/>
        </w:rPr>
        <w:fldChar w:fldCharType="separate"/>
      </w:r>
      <w:r>
        <w:rPr>
          <w:noProof/>
        </w:rPr>
        <w:t>260</w:t>
      </w:r>
      <w:r>
        <w:rPr>
          <w:noProof/>
        </w:rPr>
        <w:fldChar w:fldCharType="end"/>
      </w:r>
    </w:p>
    <w:p w14:paraId="6A5EB0CA" w14:textId="5455130F"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8.2.10.2.4.7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_Toc193394851 \h </w:instrText>
      </w:r>
      <w:r>
        <w:rPr>
          <w:noProof/>
        </w:rPr>
      </w:r>
      <w:r>
        <w:rPr>
          <w:noProof/>
        </w:rPr>
        <w:fldChar w:fldCharType="separate"/>
      </w:r>
      <w:r>
        <w:rPr>
          <w:noProof/>
        </w:rPr>
        <w:t>260</w:t>
      </w:r>
      <w:r>
        <w:rPr>
          <w:noProof/>
        </w:rPr>
        <w:fldChar w:fldCharType="end"/>
      </w:r>
    </w:p>
    <w:p w14:paraId="4DB11D02" w14:textId="4613803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UE-to-network relay unicast direct communication over PC5 interface</w:t>
      </w:r>
      <w:r>
        <w:rPr>
          <w:noProof/>
        </w:rPr>
        <w:tab/>
      </w:r>
      <w:r>
        <w:rPr>
          <w:noProof/>
        </w:rPr>
        <w:fldChar w:fldCharType="begin" w:fldLock="1"/>
      </w:r>
      <w:r>
        <w:rPr>
          <w:noProof/>
        </w:rPr>
        <w:instrText xml:space="preserve"> PAGEREF _Toc193394852 \h </w:instrText>
      </w:r>
      <w:r>
        <w:rPr>
          <w:noProof/>
        </w:rPr>
      </w:r>
      <w:r>
        <w:rPr>
          <w:noProof/>
        </w:rPr>
        <w:fldChar w:fldCharType="separate"/>
      </w:r>
      <w:r>
        <w:rPr>
          <w:noProof/>
        </w:rPr>
        <w:t>260</w:t>
      </w:r>
      <w:r>
        <w:rPr>
          <w:noProof/>
        </w:rPr>
        <w:fldChar w:fldCharType="end"/>
      </w:r>
    </w:p>
    <w:p w14:paraId="1EB2B796" w14:textId="55E87A1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_Toc193394853 \h </w:instrText>
      </w:r>
      <w:r>
        <w:rPr>
          <w:noProof/>
        </w:rPr>
      </w:r>
      <w:r>
        <w:rPr>
          <w:noProof/>
        </w:rPr>
        <w:fldChar w:fldCharType="separate"/>
      </w:r>
      <w:r>
        <w:rPr>
          <w:noProof/>
        </w:rPr>
        <w:t>261</w:t>
      </w:r>
      <w:r>
        <w:rPr>
          <w:noProof/>
        </w:rPr>
        <w:fldChar w:fldCharType="end"/>
      </w:r>
    </w:p>
    <w:p w14:paraId="4939B182" w14:textId="52C082F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_Toc193394854 \h </w:instrText>
      </w:r>
      <w:r>
        <w:rPr>
          <w:noProof/>
        </w:rPr>
      </w:r>
      <w:r>
        <w:rPr>
          <w:noProof/>
        </w:rPr>
        <w:fldChar w:fldCharType="separate"/>
      </w:r>
      <w:r>
        <w:rPr>
          <w:noProof/>
        </w:rPr>
        <w:t>261</w:t>
      </w:r>
      <w:r>
        <w:rPr>
          <w:noProof/>
        </w:rPr>
        <w:fldChar w:fldCharType="end"/>
      </w:r>
    </w:p>
    <w:p w14:paraId="455BB506" w14:textId="3D4EE59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8.2.12.1.1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_Toc193394855 \h </w:instrText>
      </w:r>
      <w:r>
        <w:rPr>
          <w:noProof/>
        </w:rPr>
      </w:r>
      <w:r>
        <w:rPr>
          <w:noProof/>
        </w:rPr>
        <w:fldChar w:fldCharType="separate"/>
      </w:r>
      <w:r>
        <w:rPr>
          <w:noProof/>
        </w:rPr>
        <w:t>261</w:t>
      </w:r>
      <w:r>
        <w:rPr>
          <w:noProof/>
        </w:rPr>
        <w:fldChar w:fldCharType="end"/>
      </w:r>
    </w:p>
    <w:p w14:paraId="6A3C7720" w14:textId="5FBE013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8.2.12.1.2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_Toc193394856 \h </w:instrText>
      </w:r>
      <w:r>
        <w:rPr>
          <w:noProof/>
        </w:rPr>
      </w:r>
      <w:r>
        <w:rPr>
          <w:noProof/>
        </w:rPr>
        <w:fldChar w:fldCharType="separate"/>
      </w:r>
      <w:r>
        <w:rPr>
          <w:noProof/>
        </w:rPr>
        <w:t>261</w:t>
      </w:r>
      <w:r>
        <w:rPr>
          <w:noProof/>
        </w:rPr>
        <w:fldChar w:fldCharType="end"/>
      </w:r>
    </w:p>
    <w:p w14:paraId="2CB2FF90" w14:textId="3792E8C9"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_Toc193394857 \h </w:instrText>
      </w:r>
      <w:r>
        <w:rPr>
          <w:noProof/>
        </w:rPr>
      </w:r>
      <w:r>
        <w:rPr>
          <w:noProof/>
        </w:rPr>
        <w:fldChar w:fldCharType="separate"/>
      </w:r>
      <w:r>
        <w:rPr>
          <w:noProof/>
        </w:rPr>
        <w:t>261</w:t>
      </w:r>
      <w:r>
        <w:rPr>
          <w:noProof/>
        </w:rPr>
        <w:fldChar w:fldCharType="end"/>
      </w:r>
    </w:p>
    <w:p w14:paraId="6A02F13B" w14:textId="3304CD3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8.2.12.1.2.2</w:t>
      </w:r>
      <w:r>
        <w:rPr>
          <w:rFonts w:asciiTheme="minorHAnsi" w:eastAsiaTheme="minorEastAsia" w:hAnsiTheme="minorHAnsi" w:cstheme="minorBidi"/>
          <w:noProof/>
          <w:kern w:val="2"/>
          <w:sz w:val="24"/>
          <w:szCs w:val="24"/>
          <w:lang w:eastAsia="en-GB"/>
          <w14:ligatures w14:val="standardContextual"/>
        </w:rPr>
        <w:tab/>
      </w:r>
      <w:r>
        <w:rPr>
          <w:noProof/>
        </w:rPr>
        <w:t>5G DDNMF discovery</w:t>
      </w:r>
      <w:r>
        <w:rPr>
          <w:noProof/>
        </w:rPr>
        <w:tab/>
      </w:r>
      <w:r>
        <w:rPr>
          <w:noProof/>
        </w:rPr>
        <w:fldChar w:fldCharType="begin" w:fldLock="1"/>
      </w:r>
      <w:r>
        <w:rPr>
          <w:noProof/>
        </w:rPr>
        <w:instrText xml:space="preserve"> PAGEREF _Toc193394858 \h </w:instrText>
      </w:r>
      <w:r>
        <w:rPr>
          <w:noProof/>
        </w:rPr>
      </w:r>
      <w:r>
        <w:rPr>
          <w:noProof/>
        </w:rPr>
        <w:fldChar w:fldCharType="separate"/>
      </w:r>
      <w:r>
        <w:rPr>
          <w:noProof/>
        </w:rPr>
        <w:t>261</w:t>
      </w:r>
      <w:r>
        <w:rPr>
          <w:noProof/>
        </w:rPr>
        <w:fldChar w:fldCharType="end"/>
      </w:r>
    </w:p>
    <w:p w14:paraId="0DED4DF0" w14:textId="4205BD08" w:rsidR="002E2957" w:rsidRDefault="002E2957">
      <w:pPr>
        <w:pStyle w:val="TOC4"/>
        <w:tabs>
          <w:tab w:val="left" w:pos="6472"/>
        </w:tabs>
        <w:rPr>
          <w:rFonts w:asciiTheme="minorHAnsi" w:eastAsiaTheme="minorEastAsia" w:hAnsiTheme="minorHAnsi" w:cstheme="minorBidi"/>
          <w:noProof/>
          <w:kern w:val="2"/>
          <w:sz w:val="24"/>
          <w:szCs w:val="24"/>
          <w:lang w:eastAsia="en-GB"/>
          <w14:ligatures w14:val="standardContextual"/>
        </w:rPr>
      </w:pPr>
      <w:r>
        <w:rPr>
          <w:noProof/>
        </w:rPr>
        <w:t>The 5G DDNMF discovery is the same as described in clause 6.1.2.2.8.2.12.2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_Toc193394859 \h </w:instrText>
      </w:r>
      <w:r>
        <w:rPr>
          <w:noProof/>
        </w:rPr>
      </w:r>
      <w:r>
        <w:rPr>
          <w:noProof/>
        </w:rPr>
        <w:fldChar w:fldCharType="separate"/>
      </w:r>
      <w:r>
        <w:rPr>
          <w:noProof/>
        </w:rPr>
        <w:t>261</w:t>
      </w:r>
      <w:r>
        <w:rPr>
          <w:noProof/>
        </w:rPr>
        <w:fldChar w:fldCharType="end"/>
      </w:r>
    </w:p>
    <w:p w14:paraId="63D39A12" w14:textId="78AAEBA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8.2.12.2.1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PC3a interface</w:t>
      </w:r>
      <w:r>
        <w:rPr>
          <w:noProof/>
        </w:rPr>
        <w:tab/>
      </w:r>
      <w:r>
        <w:rPr>
          <w:noProof/>
        </w:rPr>
        <w:fldChar w:fldCharType="begin" w:fldLock="1"/>
      </w:r>
      <w:r>
        <w:rPr>
          <w:noProof/>
        </w:rPr>
        <w:instrText xml:space="preserve"> PAGEREF _Toc193394860 \h </w:instrText>
      </w:r>
      <w:r>
        <w:rPr>
          <w:noProof/>
        </w:rPr>
      </w:r>
      <w:r>
        <w:rPr>
          <w:noProof/>
        </w:rPr>
        <w:fldChar w:fldCharType="separate"/>
      </w:r>
      <w:r>
        <w:rPr>
          <w:noProof/>
        </w:rPr>
        <w:t>261</w:t>
      </w:r>
      <w:r>
        <w:rPr>
          <w:noProof/>
        </w:rPr>
        <w:fldChar w:fldCharType="end"/>
      </w:r>
    </w:p>
    <w:p w14:paraId="47CA92FC" w14:textId="21FB425F"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w:t>
      </w:r>
      <w:r>
        <w:rPr>
          <w:noProof/>
        </w:rPr>
        <w:tab/>
      </w:r>
      <w:r>
        <w:rPr>
          <w:noProof/>
        </w:rPr>
        <w:fldChar w:fldCharType="begin" w:fldLock="1"/>
      </w:r>
      <w:r>
        <w:rPr>
          <w:noProof/>
        </w:rPr>
        <w:instrText xml:space="preserve"> PAGEREF _Toc193394861 \h </w:instrText>
      </w:r>
      <w:r>
        <w:rPr>
          <w:noProof/>
        </w:rPr>
      </w:r>
      <w:r>
        <w:rPr>
          <w:noProof/>
        </w:rPr>
        <w:fldChar w:fldCharType="separate"/>
      </w:r>
      <w:r>
        <w:rPr>
          <w:noProof/>
        </w:rPr>
        <w:t>262</w:t>
      </w:r>
      <w:r>
        <w:rPr>
          <w:noProof/>
        </w:rPr>
        <w:fldChar w:fldCharType="end"/>
      </w:r>
    </w:p>
    <w:p w14:paraId="41759D59" w14:textId="7A1088C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_Toc193394862 \h </w:instrText>
      </w:r>
      <w:r>
        <w:rPr>
          <w:noProof/>
        </w:rPr>
      </w:r>
      <w:r>
        <w:rPr>
          <w:noProof/>
        </w:rPr>
        <w:fldChar w:fldCharType="separate"/>
      </w:r>
      <w:r>
        <w:rPr>
          <w:noProof/>
        </w:rPr>
        <w:t>262</w:t>
      </w:r>
      <w:r>
        <w:rPr>
          <w:noProof/>
        </w:rPr>
        <w:fldChar w:fldCharType="end"/>
      </w:r>
    </w:p>
    <w:p w14:paraId="582223F7" w14:textId="7BD7B03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_Toc193394863 \h </w:instrText>
      </w:r>
      <w:r>
        <w:rPr>
          <w:noProof/>
        </w:rPr>
      </w:r>
      <w:r>
        <w:rPr>
          <w:noProof/>
        </w:rPr>
        <w:fldChar w:fldCharType="separate"/>
      </w:r>
      <w:r>
        <w:rPr>
          <w:noProof/>
        </w:rPr>
        <w:t>262</w:t>
      </w:r>
      <w:r>
        <w:rPr>
          <w:noProof/>
        </w:rPr>
        <w:fldChar w:fldCharType="end"/>
      </w:r>
    </w:p>
    <w:p w14:paraId="30CAA342" w14:textId="626A4CF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8.2.12.2.2.3</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_Toc193394864 \h </w:instrText>
      </w:r>
      <w:r>
        <w:rPr>
          <w:noProof/>
        </w:rPr>
      </w:r>
      <w:r>
        <w:rPr>
          <w:noProof/>
        </w:rPr>
        <w:fldChar w:fldCharType="separate"/>
      </w:r>
      <w:r>
        <w:rPr>
          <w:noProof/>
        </w:rPr>
        <w:t>263</w:t>
      </w:r>
      <w:r>
        <w:rPr>
          <w:noProof/>
        </w:rPr>
        <w:fldChar w:fldCharType="end"/>
      </w:r>
    </w:p>
    <w:p w14:paraId="68E5DD5C" w14:textId="14FB70EF"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8.2.12.2.2.4</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_Toc193394865 \h </w:instrText>
      </w:r>
      <w:r>
        <w:rPr>
          <w:noProof/>
        </w:rPr>
      </w:r>
      <w:r>
        <w:rPr>
          <w:noProof/>
        </w:rPr>
        <w:fldChar w:fldCharType="separate"/>
      </w:r>
      <w:r>
        <w:rPr>
          <w:noProof/>
        </w:rPr>
        <w:t>265</w:t>
      </w:r>
      <w:r>
        <w:rPr>
          <w:noProof/>
        </w:rPr>
        <w:fldChar w:fldCharType="end"/>
      </w:r>
    </w:p>
    <w:p w14:paraId="556A1013" w14:textId="04914C67"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8.2.12.2.2.5</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_Toc193394866 \h </w:instrText>
      </w:r>
      <w:r>
        <w:rPr>
          <w:noProof/>
        </w:rPr>
      </w:r>
      <w:r>
        <w:rPr>
          <w:noProof/>
        </w:rPr>
        <w:fldChar w:fldCharType="separate"/>
      </w:r>
      <w:r>
        <w:rPr>
          <w:noProof/>
        </w:rPr>
        <w:t>265</w:t>
      </w:r>
      <w:r>
        <w:rPr>
          <w:noProof/>
        </w:rPr>
        <w:fldChar w:fldCharType="end"/>
      </w:r>
    </w:p>
    <w:p w14:paraId="60F79A31" w14:textId="0CD5C8F3"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_Toc193394867 \h </w:instrText>
      </w:r>
      <w:r>
        <w:rPr>
          <w:noProof/>
        </w:rPr>
      </w:r>
      <w:r>
        <w:rPr>
          <w:noProof/>
        </w:rPr>
        <w:fldChar w:fldCharType="separate"/>
      </w:r>
      <w:r>
        <w:rPr>
          <w:noProof/>
        </w:rPr>
        <w:t>265</w:t>
      </w:r>
      <w:r>
        <w:rPr>
          <w:noProof/>
        </w:rPr>
        <w:fldChar w:fldCharType="end"/>
      </w:r>
    </w:p>
    <w:p w14:paraId="15E33C38" w14:textId="3DBCD7B2"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_Toc193394868 \h </w:instrText>
      </w:r>
      <w:r>
        <w:rPr>
          <w:noProof/>
        </w:rPr>
      </w:r>
      <w:r>
        <w:rPr>
          <w:noProof/>
        </w:rPr>
        <w:fldChar w:fldCharType="separate"/>
      </w:r>
      <w:r>
        <w:rPr>
          <w:noProof/>
        </w:rPr>
        <w:t>266</w:t>
      </w:r>
      <w:r>
        <w:rPr>
          <w:noProof/>
        </w:rPr>
        <w:fldChar w:fldCharType="end"/>
      </w:r>
    </w:p>
    <w:p w14:paraId="4989F1D5" w14:textId="5077AAC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8.2.13</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Communication path switching between 5G ProSe UE-to-network relays</w:t>
      </w:r>
      <w:r>
        <w:rPr>
          <w:noProof/>
        </w:rPr>
        <w:tab/>
      </w:r>
      <w:r>
        <w:rPr>
          <w:noProof/>
        </w:rPr>
        <w:fldChar w:fldCharType="begin" w:fldLock="1"/>
      </w:r>
      <w:r>
        <w:rPr>
          <w:noProof/>
        </w:rPr>
        <w:instrText xml:space="preserve"> PAGEREF _Toc193394869 \h </w:instrText>
      </w:r>
      <w:r>
        <w:rPr>
          <w:noProof/>
        </w:rPr>
      </w:r>
      <w:r>
        <w:rPr>
          <w:noProof/>
        </w:rPr>
        <w:fldChar w:fldCharType="separate"/>
      </w:r>
      <w:r>
        <w:rPr>
          <w:noProof/>
        </w:rPr>
        <w:t>266</w:t>
      </w:r>
      <w:r>
        <w:rPr>
          <w:noProof/>
        </w:rPr>
        <w:fldChar w:fldCharType="end"/>
      </w:r>
    </w:p>
    <w:p w14:paraId="4C0F48C7" w14:textId="13F2EFA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8.2.13.1</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General</w:t>
      </w:r>
      <w:r>
        <w:rPr>
          <w:noProof/>
        </w:rPr>
        <w:tab/>
      </w:r>
      <w:r>
        <w:rPr>
          <w:noProof/>
        </w:rPr>
        <w:fldChar w:fldCharType="begin" w:fldLock="1"/>
      </w:r>
      <w:r>
        <w:rPr>
          <w:noProof/>
        </w:rPr>
        <w:instrText xml:space="preserve"> PAGEREF _Toc193394870 \h </w:instrText>
      </w:r>
      <w:r>
        <w:rPr>
          <w:noProof/>
        </w:rPr>
      </w:r>
      <w:r>
        <w:rPr>
          <w:noProof/>
        </w:rPr>
        <w:fldChar w:fldCharType="separate"/>
      </w:r>
      <w:r>
        <w:rPr>
          <w:noProof/>
        </w:rPr>
        <w:t>266</w:t>
      </w:r>
      <w:r>
        <w:rPr>
          <w:noProof/>
        </w:rPr>
        <w:fldChar w:fldCharType="end"/>
      </w:r>
    </w:p>
    <w:p w14:paraId="0167D051" w14:textId="3663A36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_Toc193394871 \h </w:instrText>
      </w:r>
      <w:r>
        <w:rPr>
          <w:noProof/>
        </w:rPr>
      </w:r>
      <w:r>
        <w:rPr>
          <w:noProof/>
        </w:rPr>
        <w:fldChar w:fldCharType="separate"/>
      </w:r>
      <w:r>
        <w:rPr>
          <w:noProof/>
        </w:rPr>
        <w:t>266</w:t>
      </w:r>
      <w:r>
        <w:rPr>
          <w:noProof/>
        </w:rPr>
        <w:fldChar w:fldCharType="end"/>
      </w:r>
    </w:p>
    <w:p w14:paraId="06AF549F" w14:textId="681A0E6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8.2.13.3</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_Toc193394872 \h </w:instrText>
      </w:r>
      <w:r>
        <w:rPr>
          <w:noProof/>
        </w:rPr>
      </w:r>
      <w:r>
        <w:rPr>
          <w:noProof/>
        </w:rPr>
        <w:fldChar w:fldCharType="separate"/>
      </w:r>
      <w:r>
        <w:rPr>
          <w:noProof/>
        </w:rPr>
        <w:t>267</w:t>
      </w:r>
      <w:r>
        <w:rPr>
          <w:noProof/>
        </w:rPr>
        <w:fldChar w:fldCharType="end"/>
      </w:r>
    </w:p>
    <w:p w14:paraId="0F4E1D26" w14:textId="2EF64EE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8.2.13.4</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_Toc193394873 \h </w:instrText>
      </w:r>
      <w:r>
        <w:rPr>
          <w:noProof/>
        </w:rPr>
      </w:r>
      <w:r>
        <w:rPr>
          <w:noProof/>
        </w:rPr>
        <w:fldChar w:fldCharType="separate"/>
      </w:r>
      <w:r>
        <w:rPr>
          <w:noProof/>
        </w:rPr>
        <w:t>267</w:t>
      </w:r>
      <w:r>
        <w:rPr>
          <w:noProof/>
        </w:rPr>
        <w:fldChar w:fldCharType="end"/>
      </w:r>
    </w:p>
    <w:p w14:paraId="42C1016D" w14:textId="09BAEB9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8.2.13.5</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layer-2 UE-to-network relay</w:t>
      </w:r>
      <w:r>
        <w:rPr>
          <w:noProof/>
        </w:rPr>
        <w:tab/>
      </w:r>
      <w:r>
        <w:rPr>
          <w:noProof/>
        </w:rPr>
        <w:fldChar w:fldCharType="begin" w:fldLock="1"/>
      </w:r>
      <w:r>
        <w:rPr>
          <w:noProof/>
        </w:rPr>
        <w:instrText xml:space="preserve"> PAGEREF _Toc193394874 \h </w:instrText>
      </w:r>
      <w:r>
        <w:rPr>
          <w:noProof/>
        </w:rPr>
      </w:r>
      <w:r>
        <w:rPr>
          <w:noProof/>
        </w:rPr>
        <w:fldChar w:fldCharType="separate"/>
      </w:r>
      <w:r>
        <w:rPr>
          <w:noProof/>
        </w:rPr>
        <w:t>267</w:t>
      </w:r>
      <w:r>
        <w:rPr>
          <w:noProof/>
        </w:rPr>
        <w:fldChar w:fldCharType="end"/>
      </w:r>
    </w:p>
    <w:p w14:paraId="016080CA" w14:textId="4A117D7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8.2.14</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public warning notification relay procedure</w:t>
      </w:r>
      <w:r>
        <w:rPr>
          <w:noProof/>
        </w:rPr>
        <w:tab/>
      </w:r>
      <w:r>
        <w:rPr>
          <w:noProof/>
        </w:rPr>
        <w:fldChar w:fldCharType="begin" w:fldLock="1"/>
      </w:r>
      <w:r>
        <w:rPr>
          <w:noProof/>
        </w:rPr>
        <w:instrText xml:space="preserve"> PAGEREF _Toc193394875 \h </w:instrText>
      </w:r>
      <w:r>
        <w:rPr>
          <w:noProof/>
        </w:rPr>
      </w:r>
      <w:r>
        <w:rPr>
          <w:noProof/>
        </w:rPr>
        <w:fldChar w:fldCharType="separate"/>
      </w:r>
      <w:r>
        <w:rPr>
          <w:noProof/>
        </w:rPr>
        <w:t>268</w:t>
      </w:r>
      <w:r>
        <w:rPr>
          <w:noProof/>
        </w:rPr>
        <w:fldChar w:fldCharType="end"/>
      </w:r>
    </w:p>
    <w:p w14:paraId="6E397A6E" w14:textId="48CF395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8.2.14.1</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General</w:t>
      </w:r>
      <w:r>
        <w:rPr>
          <w:noProof/>
        </w:rPr>
        <w:tab/>
      </w:r>
      <w:r>
        <w:rPr>
          <w:noProof/>
        </w:rPr>
        <w:fldChar w:fldCharType="begin" w:fldLock="1"/>
      </w:r>
      <w:r>
        <w:rPr>
          <w:noProof/>
        </w:rPr>
        <w:instrText xml:space="preserve"> PAGEREF _Toc193394876 \h </w:instrText>
      </w:r>
      <w:r>
        <w:rPr>
          <w:noProof/>
        </w:rPr>
      </w:r>
      <w:r>
        <w:rPr>
          <w:noProof/>
        </w:rPr>
        <w:fldChar w:fldCharType="separate"/>
      </w:r>
      <w:r>
        <w:rPr>
          <w:noProof/>
        </w:rPr>
        <w:t>268</w:t>
      </w:r>
      <w:r>
        <w:rPr>
          <w:noProof/>
        </w:rPr>
        <w:fldChar w:fldCharType="end"/>
      </w:r>
    </w:p>
    <w:p w14:paraId="2E1ABEE1" w14:textId="1A4AF11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rPr>
        <w:t>8.2.14.2</w:t>
      </w:r>
      <w:r>
        <w:rPr>
          <w:rFonts w:asciiTheme="minorHAnsi" w:eastAsiaTheme="minorEastAsia" w:hAnsiTheme="minorHAnsi" w:cstheme="minorBidi"/>
          <w:noProof/>
          <w:kern w:val="2"/>
          <w:sz w:val="24"/>
          <w:szCs w:val="24"/>
          <w:lang w:eastAsia="en-GB"/>
          <w14:ligatures w14:val="standardContextual"/>
        </w:rPr>
        <w:tab/>
      </w:r>
      <w:r w:rsidRPr="007D5E15">
        <w:rPr>
          <w:noProof/>
          <w:lang w:val="en-US"/>
        </w:rPr>
        <w:t>5G ProSe public warning notification relay procedure initiation for 5G ProSe layer-3 UE-to-network relay</w:t>
      </w:r>
      <w:r>
        <w:rPr>
          <w:noProof/>
        </w:rPr>
        <w:tab/>
      </w:r>
      <w:r>
        <w:rPr>
          <w:noProof/>
        </w:rPr>
        <w:fldChar w:fldCharType="begin" w:fldLock="1"/>
      </w:r>
      <w:r>
        <w:rPr>
          <w:noProof/>
        </w:rPr>
        <w:instrText xml:space="preserve"> PAGEREF _Toc193394877 \h </w:instrText>
      </w:r>
      <w:r>
        <w:rPr>
          <w:noProof/>
        </w:rPr>
      </w:r>
      <w:r>
        <w:rPr>
          <w:noProof/>
        </w:rPr>
        <w:fldChar w:fldCharType="separate"/>
      </w:r>
      <w:r>
        <w:rPr>
          <w:noProof/>
        </w:rPr>
        <w:t>268</w:t>
      </w:r>
      <w:r>
        <w:rPr>
          <w:noProof/>
        </w:rPr>
        <w:fldChar w:fldCharType="end"/>
      </w:r>
    </w:p>
    <w:p w14:paraId="531998ED" w14:textId="3639E4F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8.2.14.3</w:t>
      </w:r>
      <w:r>
        <w:rPr>
          <w:rFonts w:asciiTheme="minorHAnsi" w:eastAsiaTheme="minorEastAsia" w:hAnsiTheme="minorHAnsi" w:cstheme="minorBidi"/>
          <w:noProof/>
          <w:kern w:val="2"/>
          <w:sz w:val="24"/>
          <w:szCs w:val="24"/>
          <w:lang w:eastAsia="en-GB"/>
          <w14:ligatures w14:val="standardContextual"/>
        </w:rPr>
        <w:tab/>
      </w:r>
      <w:r>
        <w:rPr>
          <w:noProof/>
        </w:rPr>
        <w:t xml:space="preserve">Reception of </w:t>
      </w:r>
      <w:r w:rsidRPr="007D5E15">
        <w:rPr>
          <w:noProof/>
          <w:lang w:val="en-US"/>
        </w:rPr>
        <w:t>5G ProSe public warning notification relay message</w:t>
      </w:r>
      <w:r>
        <w:rPr>
          <w:noProof/>
        </w:rPr>
        <w:tab/>
      </w:r>
      <w:r>
        <w:rPr>
          <w:noProof/>
        </w:rPr>
        <w:fldChar w:fldCharType="begin" w:fldLock="1"/>
      </w:r>
      <w:r>
        <w:rPr>
          <w:noProof/>
        </w:rPr>
        <w:instrText xml:space="preserve"> PAGEREF _Toc193394878 \h </w:instrText>
      </w:r>
      <w:r>
        <w:rPr>
          <w:noProof/>
        </w:rPr>
      </w:r>
      <w:r>
        <w:rPr>
          <w:noProof/>
        </w:rPr>
        <w:fldChar w:fldCharType="separate"/>
      </w:r>
      <w:r>
        <w:rPr>
          <w:noProof/>
        </w:rPr>
        <w:t>269</w:t>
      </w:r>
      <w:r>
        <w:rPr>
          <w:noProof/>
        </w:rPr>
        <w:fldChar w:fldCharType="end"/>
      </w:r>
    </w:p>
    <w:p w14:paraId="180C981D" w14:textId="1DA01B0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Multi-path communication via a PDU session and via 5G ProSe UE-to-network relay</w:t>
      </w:r>
      <w:r>
        <w:rPr>
          <w:noProof/>
        </w:rPr>
        <w:tab/>
      </w:r>
      <w:r>
        <w:rPr>
          <w:noProof/>
        </w:rPr>
        <w:fldChar w:fldCharType="begin" w:fldLock="1"/>
      </w:r>
      <w:r>
        <w:rPr>
          <w:noProof/>
        </w:rPr>
        <w:instrText xml:space="preserve"> PAGEREF _Toc193394879 \h </w:instrText>
      </w:r>
      <w:r>
        <w:rPr>
          <w:noProof/>
        </w:rPr>
      </w:r>
      <w:r>
        <w:rPr>
          <w:noProof/>
        </w:rPr>
        <w:fldChar w:fldCharType="separate"/>
      </w:r>
      <w:r>
        <w:rPr>
          <w:noProof/>
        </w:rPr>
        <w:t>269</w:t>
      </w:r>
      <w:r>
        <w:rPr>
          <w:noProof/>
        </w:rPr>
        <w:fldChar w:fldCharType="end"/>
      </w:r>
    </w:p>
    <w:p w14:paraId="3634461C" w14:textId="0C0486B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8.2.15.1</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General</w:t>
      </w:r>
      <w:r>
        <w:rPr>
          <w:noProof/>
        </w:rPr>
        <w:tab/>
      </w:r>
      <w:r>
        <w:rPr>
          <w:noProof/>
        </w:rPr>
        <w:fldChar w:fldCharType="begin" w:fldLock="1"/>
      </w:r>
      <w:r>
        <w:rPr>
          <w:noProof/>
        </w:rPr>
        <w:instrText xml:space="preserve"> PAGEREF _Toc193394880 \h </w:instrText>
      </w:r>
      <w:r>
        <w:rPr>
          <w:noProof/>
        </w:rPr>
      </w:r>
      <w:r>
        <w:rPr>
          <w:noProof/>
        </w:rPr>
        <w:fldChar w:fldCharType="separate"/>
      </w:r>
      <w:r>
        <w:rPr>
          <w:noProof/>
        </w:rPr>
        <w:t>269</w:t>
      </w:r>
      <w:r>
        <w:rPr>
          <w:noProof/>
        </w:rPr>
        <w:fldChar w:fldCharType="end"/>
      </w:r>
    </w:p>
    <w:p w14:paraId="0E727525" w14:textId="35A2130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8.2.15.2</w:t>
      </w:r>
      <w:r>
        <w:rPr>
          <w:rFonts w:asciiTheme="minorHAnsi" w:eastAsiaTheme="minorEastAsia" w:hAnsiTheme="minorHAnsi" w:cstheme="minorBidi"/>
          <w:noProof/>
          <w:kern w:val="2"/>
          <w:sz w:val="24"/>
          <w:szCs w:val="24"/>
          <w:lang w:eastAsia="en-GB"/>
          <w14:ligatures w14:val="standardContextual"/>
        </w:rPr>
        <w:tab/>
      </w:r>
      <w:r>
        <w:rPr>
          <w:noProof/>
          <w:lang w:eastAsia="zh-CN"/>
        </w:rPr>
        <w:t>Multi-path communication via a PDU session and via 5G ProSe layer-3 UE-to-network relay</w:t>
      </w:r>
      <w:r>
        <w:rPr>
          <w:noProof/>
        </w:rPr>
        <w:tab/>
      </w:r>
      <w:r>
        <w:rPr>
          <w:noProof/>
        </w:rPr>
        <w:fldChar w:fldCharType="begin" w:fldLock="1"/>
      </w:r>
      <w:r>
        <w:rPr>
          <w:noProof/>
        </w:rPr>
        <w:instrText xml:space="preserve"> PAGEREF _Toc193394881 \h </w:instrText>
      </w:r>
      <w:r>
        <w:rPr>
          <w:noProof/>
        </w:rPr>
      </w:r>
      <w:r>
        <w:rPr>
          <w:noProof/>
        </w:rPr>
        <w:fldChar w:fldCharType="separate"/>
      </w:r>
      <w:r>
        <w:rPr>
          <w:noProof/>
        </w:rPr>
        <w:t>269</w:t>
      </w:r>
      <w:r>
        <w:rPr>
          <w:noProof/>
        </w:rPr>
        <w:fldChar w:fldCharType="end"/>
      </w:r>
    </w:p>
    <w:p w14:paraId="5804BF2B" w14:textId="085A2A9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8.2.15.3</w:t>
      </w:r>
      <w:r>
        <w:rPr>
          <w:rFonts w:asciiTheme="minorHAnsi" w:eastAsiaTheme="minorEastAsia" w:hAnsiTheme="minorHAnsi" w:cstheme="minorBidi"/>
          <w:noProof/>
          <w:kern w:val="2"/>
          <w:sz w:val="24"/>
          <w:szCs w:val="24"/>
          <w:lang w:eastAsia="en-GB"/>
          <w14:ligatures w14:val="standardContextual"/>
        </w:rPr>
        <w:tab/>
      </w:r>
      <w:r>
        <w:rPr>
          <w:noProof/>
          <w:lang w:eastAsia="zh-CN"/>
        </w:rPr>
        <w:t>Multi-path communication via a PDU session and via 5G ProSe layer-2 UE-to-network relay</w:t>
      </w:r>
      <w:r>
        <w:rPr>
          <w:noProof/>
        </w:rPr>
        <w:tab/>
      </w:r>
      <w:r>
        <w:rPr>
          <w:noProof/>
        </w:rPr>
        <w:fldChar w:fldCharType="begin" w:fldLock="1"/>
      </w:r>
      <w:r>
        <w:rPr>
          <w:noProof/>
        </w:rPr>
        <w:instrText xml:space="preserve"> PAGEREF _Toc193394882 \h </w:instrText>
      </w:r>
      <w:r>
        <w:rPr>
          <w:noProof/>
        </w:rPr>
      </w:r>
      <w:r>
        <w:rPr>
          <w:noProof/>
        </w:rPr>
        <w:fldChar w:fldCharType="separate"/>
      </w:r>
      <w:r>
        <w:rPr>
          <w:noProof/>
        </w:rPr>
        <w:t>270</w:t>
      </w:r>
      <w:r>
        <w:rPr>
          <w:noProof/>
        </w:rPr>
        <w:fldChar w:fldCharType="end"/>
      </w:r>
    </w:p>
    <w:p w14:paraId="4926AD56" w14:textId="480402DC"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sidRPr="007D5E15">
        <w:rPr>
          <w:rFonts w:eastAsiaTheme="minorEastAsia"/>
          <w:noProof/>
          <w:lang w:eastAsia="zh-CN"/>
        </w:rPr>
        <w:t>8a</w:t>
      </w:r>
      <w:r>
        <w:rPr>
          <w:rFonts w:asciiTheme="minorHAnsi" w:eastAsiaTheme="minorEastAsia" w:hAnsiTheme="minorHAnsi" w:cstheme="minorBidi"/>
          <w:noProof/>
          <w:kern w:val="2"/>
          <w:sz w:val="24"/>
          <w:szCs w:val="24"/>
          <w:lang w:eastAsia="en-GB"/>
          <w14:ligatures w14:val="standardContextual"/>
        </w:rPr>
        <w:tab/>
      </w:r>
      <w:r w:rsidRPr="007D5E15">
        <w:rPr>
          <w:rFonts w:eastAsiaTheme="minorEastAsia"/>
          <w:noProof/>
          <w:lang w:eastAsia="zh-CN"/>
        </w:rPr>
        <w:t>5G ProSe UE-to-UE relay</w:t>
      </w:r>
      <w:r>
        <w:rPr>
          <w:noProof/>
        </w:rPr>
        <w:tab/>
      </w:r>
      <w:r>
        <w:rPr>
          <w:noProof/>
        </w:rPr>
        <w:fldChar w:fldCharType="begin" w:fldLock="1"/>
      </w:r>
      <w:r>
        <w:rPr>
          <w:noProof/>
        </w:rPr>
        <w:instrText xml:space="preserve"> PAGEREF _Toc193394883 \h </w:instrText>
      </w:r>
      <w:r>
        <w:rPr>
          <w:noProof/>
        </w:rPr>
      </w:r>
      <w:r>
        <w:rPr>
          <w:noProof/>
        </w:rPr>
        <w:fldChar w:fldCharType="separate"/>
      </w:r>
      <w:r>
        <w:rPr>
          <w:noProof/>
        </w:rPr>
        <w:t>270</w:t>
      </w:r>
      <w:r>
        <w:rPr>
          <w:noProof/>
        </w:rPr>
        <w:fldChar w:fldCharType="end"/>
      </w:r>
    </w:p>
    <w:p w14:paraId="6BD4987A" w14:textId="0DF6482E"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_Toc193394884 \h </w:instrText>
      </w:r>
      <w:r>
        <w:rPr>
          <w:noProof/>
        </w:rPr>
      </w:r>
      <w:r>
        <w:rPr>
          <w:noProof/>
        </w:rPr>
        <w:fldChar w:fldCharType="separate"/>
      </w:r>
      <w:r>
        <w:rPr>
          <w:noProof/>
        </w:rPr>
        <w:t>270</w:t>
      </w:r>
      <w:r>
        <w:rPr>
          <w:noProof/>
        </w:rPr>
        <w:fldChar w:fldCharType="end"/>
      </w:r>
    </w:p>
    <w:p w14:paraId="55EA7129" w14:textId="2D497E87"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_Toc193394885 \h </w:instrText>
      </w:r>
      <w:r>
        <w:rPr>
          <w:noProof/>
        </w:rPr>
      </w:r>
      <w:r>
        <w:rPr>
          <w:noProof/>
        </w:rPr>
        <w:fldChar w:fldCharType="separate"/>
      </w:r>
      <w:r>
        <w:rPr>
          <w:noProof/>
        </w:rPr>
        <w:t>270</w:t>
      </w:r>
      <w:r>
        <w:rPr>
          <w:noProof/>
        </w:rPr>
        <w:fldChar w:fldCharType="end"/>
      </w:r>
    </w:p>
    <w:p w14:paraId="1E042104" w14:textId="081DF92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8a.2.1</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over PC5 interface</w:t>
      </w:r>
      <w:r>
        <w:rPr>
          <w:noProof/>
        </w:rPr>
        <w:tab/>
      </w:r>
      <w:r>
        <w:rPr>
          <w:noProof/>
        </w:rPr>
        <w:fldChar w:fldCharType="begin" w:fldLock="1"/>
      </w:r>
      <w:r>
        <w:rPr>
          <w:noProof/>
        </w:rPr>
        <w:instrText xml:space="preserve"> PAGEREF _Toc193394886 \h </w:instrText>
      </w:r>
      <w:r>
        <w:rPr>
          <w:noProof/>
        </w:rPr>
      </w:r>
      <w:r>
        <w:rPr>
          <w:noProof/>
        </w:rPr>
        <w:fldChar w:fldCharType="separate"/>
      </w:r>
      <w:r>
        <w:rPr>
          <w:noProof/>
        </w:rPr>
        <w:t>270</w:t>
      </w:r>
      <w:r>
        <w:rPr>
          <w:noProof/>
        </w:rPr>
        <w:fldChar w:fldCharType="end"/>
      </w:r>
    </w:p>
    <w:p w14:paraId="1F73583E" w14:textId="78C8645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_Toc193394887 \h </w:instrText>
      </w:r>
      <w:r>
        <w:rPr>
          <w:noProof/>
        </w:rPr>
      </w:r>
      <w:r>
        <w:rPr>
          <w:noProof/>
        </w:rPr>
        <w:fldChar w:fldCharType="separate"/>
      </w:r>
      <w:r>
        <w:rPr>
          <w:noProof/>
        </w:rPr>
        <w:t>270</w:t>
      </w:r>
      <w:r>
        <w:rPr>
          <w:noProof/>
        </w:rPr>
        <w:fldChar w:fldCharType="end"/>
      </w:r>
    </w:p>
    <w:p w14:paraId="270D086F" w14:textId="4CB2D82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8a.2.1.2</w:t>
      </w:r>
      <w:r>
        <w:rPr>
          <w:rFonts w:asciiTheme="minorHAnsi" w:eastAsiaTheme="minorEastAsia" w:hAnsiTheme="minorHAnsi" w:cstheme="minorBidi"/>
          <w:noProof/>
          <w:kern w:val="2"/>
          <w:sz w:val="24"/>
          <w:szCs w:val="24"/>
          <w:lang w:eastAsia="en-GB"/>
          <w14:ligatures w14:val="standardContextual"/>
        </w:rPr>
        <w:tab/>
      </w:r>
      <w:r>
        <w:rPr>
          <w:noProof/>
          <w:lang w:eastAsia="zh-CN"/>
        </w:rPr>
        <w:t>UE-to-UE relay discovery over PC5 interface with model A</w:t>
      </w:r>
      <w:r>
        <w:rPr>
          <w:noProof/>
        </w:rPr>
        <w:tab/>
      </w:r>
      <w:r>
        <w:rPr>
          <w:noProof/>
        </w:rPr>
        <w:fldChar w:fldCharType="begin" w:fldLock="1"/>
      </w:r>
      <w:r>
        <w:rPr>
          <w:noProof/>
        </w:rPr>
        <w:instrText xml:space="preserve"> PAGEREF _Toc193394888 \h </w:instrText>
      </w:r>
      <w:r>
        <w:rPr>
          <w:noProof/>
        </w:rPr>
      </w:r>
      <w:r>
        <w:rPr>
          <w:noProof/>
        </w:rPr>
        <w:fldChar w:fldCharType="separate"/>
      </w:r>
      <w:r>
        <w:rPr>
          <w:noProof/>
        </w:rPr>
        <w:t>271</w:t>
      </w:r>
      <w:r>
        <w:rPr>
          <w:noProof/>
        </w:rPr>
        <w:fldChar w:fldCharType="end"/>
      </w:r>
    </w:p>
    <w:p w14:paraId="3A094FDC" w14:textId="631B8E5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_Toc193394889 \h </w:instrText>
      </w:r>
      <w:r>
        <w:rPr>
          <w:noProof/>
        </w:rPr>
      </w:r>
      <w:r>
        <w:rPr>
          <w:noProof/>
        </w:rPr>
        <w:fldChar w:fldCharType="separate"/>
      </w:r>
      <w:r>
        <w:rPr>
          <w:noProof/>
        </w:rPr>
        <w:t>271</w:t>
      </w:r>
      <w:r>
        <w:rPr>
          <w:noProof/>
        </w:rPr>
        <w:fldChar w:fldCharType="end"/>
      </w:r>
    </w:p>
    <w:p w14:paraId="124973FB" w14:textId="654A480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UE-to-UE relay discovery</w:t>
      </w:r>
      <w:r>
        <w:rPr>
          <w:noProof/>
        </w:rPr>
        <w:tab/>
      </w:r>
      <w:r>
        <w:rPr>
          <w:noProof/>
        </w:rPr>
        <w:fldChar w:fldCharType="begin" w:fldLock="1"/>
      </w:r>
      <w:r>
        <w:rPr>
          <w:noProof/>
        </w:rPr>
        <w:instrText xml:space="preserve"> PAGEREF _Toc193394890 \h </w:instrText>
      </w:r>
      <w:r>
        <w:rPr>
          <w:noProof/>
        </w:rPr>
      </w:r>
      <w:r>
        <w:rPr>
          <w:noProof/>
        </w:rPr>
        <w:fldChar w:fldCharType="separate"/>
      </w:r>
      <w:r>
        <w:rPr>
          <w:noProof/>
        </w:rPr>
        <w:t>271</w:t>
      </w:r>
      <w:r>
        <w:rPr>
          <w:noProof/>
        </w:rPr>
        <w:fldChar w:fldCharType="end"/>
      </w:r>
    </w:p>
    <w:p w14:paraId="26F31B7C" w14:textId="669C5DFB"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_Toc193394891 \h </w:instrText>
      </w:r>
      <w:r>
        <w:rPr>
          <w:noProof/>
        </w:rPr>
      </w:r>
      <w:r>
        <w:rPr>
          <w:noProof/>
        </w:rPr>
        <w:fldChar w:fldCharType="separate"/>
      </w:r>
      <w:r>
        <w:rPr>
          <w:noProof/>
        </w:rPr>
        <w:t>271</w:t>
      </w:r>
      <w:r>
        <w:rPr>
          <w:noProof/>
        </w:rPr>
        <w:fldChar w:fldCharType="end"/>
      </w:r>
    </w:p>
    <w:p w14:paraId="57721978" w14:textId="64DC3755"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UE-to-UE relay discovery initiation</w:t>
      </w:r>
      <w:r>
        <w:rPr>
          <w:noProof/>
        </w:rPr>
        <w:tab/>
      </w:r>
      <w:r>
        <w:rPr>
          <w:noProof/>
        </w:rPr>
        <w:fldChar w:fldCharType="begin" w:fldLock="1"/>
      </w:r>
      <w:r>
        <w:rPr>
          <w:noProof/>
        </w:rPr>
        <w:instrText xml:space="preserve"> PAGEREF _Toc193394892 \h </w:instrText>
      </w:r>
      <w:r>
        <w:rPr>
          <w:noProof/>
        </w:rPr>
      </w:r>
      <w:r>
        <w:rPr>
          <w:noProof/>
        </w:rPr>
        <w:fldChar w:fldCharType="separate"/>
      </w:r>
      <w:r>
        <w:rPr>
          <w:noProof/>
        </w:rPr>
        <w:t>271</w:t>
      </w:r>
      <w:r>
        <w:rPr>
          <w:noProof/>
        </w:rPr>
        <w:fldChar w:fldCharType="end"/>
      </w:r>
    </w:p>
    <w:p w14:paraId="4F47FDFD" w14:textId="095E3023"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UE-to-UE relay discovery completion</w:t>
      </w:r>
      <w:r>
        <w:rPr>
          <w:noProof/>
        </w:rPr>
        <w:tab/>
      </w:r>
      <w:r>
        <w:rPr>
          <w:noProof/>
        </w:rPr>
        <w:fldChar w:fldCharType="begin" w:fldLock="1"/>
      </w:r>
      <w:r>
        <w:rPr>
          <w:noProof/>
        </w:rPr>
        <w:instrText xml:space="preserve"> PAGEREF _Toc193394893 \h </w:instrText>
      </w:r>
      <w:r>
        <w:rPr>
          <w:noProof/>
        </w:rPr>
      </w:r>
      <w:r>
        <w:rPr>
          <w:noProof/>
        </w:rPr>
        <w:fldChar w:fldCharType="separate"/>
      </w:r>
      <w:r>
        <w:rPr>
          <w:noProof/>
        </w:rPr>
        <w:t>273</w:t>
      </w:r>
      <w:r>
        <w:rPr>
          <w:noProof/>
        </w:rPr>
        <w:fldChar w:fldCharType="end"/>
      </w:r>
    </w:p>
    <w:p w14:paraId="17E7B43F" w14:textId="30F46D29"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UE-to-UE relay discovery</w:t>
      </w:r>
      <w:r>
        <w:rPr>
          <w:noProof/>
        </w:rPr>
        <w:tab/>
      </w:r>
      <w:r>
        <w:rPr>
          <w:noProof/>
        </w:rPr>
        <w:fldChar w:fldCharType="begin" w:fldLock="1"/>
      </w:r>
      <w:r>
        <w:rPr>
          <w:noProof/>
        </w:rPr>
        <w:instrText xml:space="preserve"> PAGEREF _Toc193394894 \h </w:instrText>
      </w:r>
      <w:r>
        <w:rPr>
          <w:noProof/>
        </w:rPr>
      </w:r>
      <w:r>
        <w:rPr>
          <w:noProof/>
        </w:rPr>
        <w:fldChar w:fldCharType="separate"/>
      </w:r>
      <w:r>
        <w:rPr>
          <w:noProof/>
        </w:rPr>
        <w:t>274</w:t>
      </w:r>
      <w:r>
        <w:rPr>
          <w:noProof/>
        </w:rPr>
        <w:fldChar w:fldCharType="end"/>
      </w:r>
    </w:p>
    <w:p w14:paraId="2EFA867E" w14:textId="2EC713EF"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_Toc193394895 \h </w:instrText>
      </w:r>
      <w:r>
        <w:rPr>
          <w:noProof/>
        </w:rPr>
      </w:r>
      <w:r>
        <w:rPr>
          <w:noProof/>
        </w:rPr>
        <w:fldChar w:fldCharType="separate"/>
      </w:r>
      <w:r>
        <w:rPr>
          <w:noProof/>
        </w:rPr>
        <w:t>274</w:t>
      </w:r>
      <w:r>
        <w:rPr>
          <w:noProof/>
        </w:rPr>
        <w:fldChar w:fldCharType="end"/>
      </w:r>
    </w:p>
    <w:p w14:paraId="5C064CB0" w14:textId="6F35E65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UE-to-UE relay discovery initiation</w:t>
      </w:r>
      <w:r>
        <w:rPr>
          <w:noProof/>
        </w:rPr>
        <w:tab/>
      </w:r>
      <w:r>
        <w:rPr>
          <w:noProof/>
        </w:rPr>
        <w:fldChar w:fldCharType="begin" w:fldLock="1"/>
      </w:r>
      <w:r>
        <w:rPr>
          <w:noProof/>
        </w:rPr>
        <w:instrText xml:space="preserve"> PAGEREF _Toc193394896 \h </w:instrText>
      </w:r>
      <w:r>
        <w:rPr>
          <w:noProof/>
        </w:rPr>
      </w:r>
      <w:r>
        <w:rPr>
          <w:noProof/>
        </w:rPr>
        <w:fldChar w:fldCharType="separate"/>
      </w:r>
      <w:r>
        <w:rPr>
          <w:noProof/>
        </w:rPr>
        <w:t>274</w:t>
      </w:r>
      <w:r>
        <w:rPr>
          <w:noProof/>
        </w:rPr>
        <w:fldChar w:fldCharType="end"/>
      </w:r>
    </w:p>
    <w:p w14:paraId="78B8EFA0" w14:textId="39BC6167"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UE-to-UE relay discovery completion</w:t>
      </w:r>
      <w:r>
        <w:rPr>
          <w:noProof/>
        </w:rPr>
        <w:tab/>
      </w:r>
      <w:r>
        <w:rPr>
          <w:noProof/>
        </w:rPr>
        <w:fldChar w:fldCharType="begin" w:fldLock="1"/>
      </w:r>
      <w:r>
        <w:rPr>
          <w:noProof/>
        </w:rPr>
        <w:instrText xml:space="preserve"> PAGEREF _Toc193394897 \h </w:instrText>
      </w:r>
      <w:r>
        <w:rPr>
          <w:noProof/>
        </w:rPr>
      </w:r>
      <w:r>
        <w:rPr>
          <w:noProof/>
        </w:rPr>
        <w:fldChar w:fldCharType="separate"/>
      </w:r>
      <w:r>
        <w:rPr>
          <w:noProof/>
        </w:rPr>
        <w:t>276</w:t>
      </w:r>
      <w:r>
        <w:rPr>
          <w:noProof/>
        </w:rPr>
        <w:fldChar w:fldCharType="end"/>
      </w:r>
    </w:p>
    <w:p w14:paraId="69CDB858" w14:textId="73E63FD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Theme="minorEastAsia"/>
          <w:noProof/>
          <w:lang w:eastAsia="zh-CN"/>
        </w:rPr>
        <w:t>8a.2.1.3</w:t>
      </w:r>
      <w:r>
        <w:rPr>
          <w:rFonts w:asciiTheme="minorHAnsi" w:eastAsiaTheme="minorEastAsia" w:hAnsiTheme="minorHAnsi" w:cstheme="minorBidi"/>
          <w:noProof/>
          <w:kern w:val="2"/>
          <w:sz w:val="24"/>
          <w:szCs w:val="24"/>
          <w:lang w:eastAsia="en-GB"/>
          <w14:ligatures w14:val="standardContextual"/>
        </w:rPr>
        <w:tab/>
      </w:r>
      <w:r w:rsidRPr="007D5E15">
        <w:rPr>
          <w:rFonts w:eastAsiaTheme="minorEastAsia"/>
          <w:noProof/>
          <w:lang w:eastAsia="zh-CN"/>
        </w:rPr>
        <w:t>UE-to-UE relay discovery over PC5 interface with model B</w:t>
      </w:r>
      <w:r>
        <w:rPr>
          <w:noProof/>
        </w:rPr>
        <w:tab/>
      </w:r>
      <w:r>
        <w:rPr>
          <w:noProof/>
        </w:rPr>
        <w:fldChar w:fldCharType="begin" w:fldLock="1"/>
      </w:r>
      <w:r>
        <w:rPr>
          <w:noProof/>
        </w:rPr>
        <w:instrText xml:space="preserve"> PAGEREF _Toc193394898 \h </w:instrText>
      </w:r>
      <w:r>
        <w:rPr>
          <w:noProof/>
        </w:rPr>
      </w:r>
      <w:r>
        <w:rPr>
          <w:noProof/>
        </w:rPr>
        <w:fldChar w:fldCharType="separate"/>
      </w:r>
      <w:r>
        <w:rPr>
          <w:noProof/>
        </w:rPr>
        <w:t>276</w:t>
      </w:r>
      <w:r>
        <w:rPr>
          <w:noProof/>
        </w:rPr>
        <w:fldChar w:fldCharType="end"/>
      </w:r>
    </w:p>
    <w:p w14:paraId="1426057A" w14:textId="7233232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_Toc193394899 \h </w:instrText>
      </w:r>
      <w:r>
        <w:rPr>
          <w:noProof/>
        </w:rPr>
      </w:r>
      <w:r>
        <w:rPr>
          <w:noProof/>
        </w:rPr>
        <w:fldChar w:fldCharType="separate"/>
      </w:r>
      <w:r>
        <w:rPr>
          <w:noProof/>
        </w:rPr>
        <w:t>276</w:t>
      </w:r>
      <w:r>
        <w:rPr>
          <w:noProof/>
        </w:rPr>
        <w:fldChar w:fldCharType="end"/>
      </w:r>
    </w:p>
    <w:p w14:paraId="11ACD651" w14:textId="628BF07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_Toc193394900 \h </w:instrText>
      </w:r>
      <w:r>
        <w:rPr>
          <w:noProof/>
        </w:rPr>
      </w:r>
      <w:r>
        <w:rPr>
          <w:noProof/>
        </w:rPr>
        <w:fldChar w:fldCharType="separate"/>
      </w:r>
      <w:r>
        <w:rPr>
          <w:noProof/>
        </w:rPr>
        <w:t>276</w:t>
      </w:r>
      <w:r>
        <w:rPr>
          <w:noProof/>
        </w:rPr>
        <w:fldChar w:fldCharType="end"/>
      </w:r>
    </w:p>
    <w:p w14:paraId="2EA68F5C" w14:textId="0496A2DF"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_Toc193394901 \h </w:instrText>
      </w:r>
      <w:r>
        <w:rPr>
          <w:noProof/>
        </w:rPr>
      </w:r>
      <w:r>
        <w:rPr>
          <w:noProof/>
        </w:rPr>
        <w:fldChar w:fldCharType="separate"/>
      </w:r>
      <w:r>
        <w:rPr>
          <w:noProof/>
        </w:rPr>
        <w:t>276</w:t>
      </w:r>
      <w:r>
        <w:rPr>
          <w:noProof/>
        </w:rPr>
        <w:fldChar w:fldCharType="end"/>
      </w:r>
    </w:p>
    <w:p w14:paraId="46D67D29" w14:textId="0C4834B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UE-to-UE relay discovery initiation</w:t>
      </w:r>
      <w:r>
        <w:rPr>
          <w:noProof/>
        </w:rPr>
        <w:tab/>
      </w:r>
      <w:r>
        <w:rPr>
          <w:noProof/>
        </w:rPr>
        <w:fldChar w:fldCharType="begin" w:fldLock="1"/>
      </w:r>
      <w:r>
        <w:rPr>
          <w:noProof/>
        </w:rPr>
        <w:instrText xml:space="preserve"> PAGEREF _Toc193394902 \h </w:instrText>
      </w:r>
      <w:r>
        <w:rPr>
          <w:noProof/>
        </w:rPr>
      </w:r>
      <w:r>
        <w:rPr>
          <w:noProof/>
        </w:rPr>
        <w:fldChar w:fldCharType="separate"/>
      </w:r>
      <w:r>
        <w:rPr>
          <w:noProof/>
        </w:rPr>
        <w:t>276</w:t>
      </w:r>
      <w:r>
        <w:rPr>
          <w:noProof/>
        </w:rPr>
        <w:fldChar w:fldCharType="end"/>
      </w:r>
    </w:p>
    <w:p w14:paraId="2D8C6556" w14:textId="5BFBEF82"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UE-to-UE relay discovery completion</w:t>
      </w:r>
      <w:r>
        <w:rPr>
          <w:noProof/>
        </w:rPr>
        <w:tab/>
      </w:r>
      <w:r>
        <w:rPr>
          <w:noProof/>
        </w:rPr>
        <w:fldChar w:fldCharType="begin" w:fldLock="1"/>
      </w:r>
      <w:r>
        <w:rPr>
          <w:noProof/>
        </w:rPr>
        <w:instrText xml:space="preserve"> PAGEREF _Toc193394903 \h </w:instrText>
      </w:r>
      <w:r>
        <w:rPr>
          <w:noProof/>
        </w:rPr>
      </w:r>
      <w:r>
        <w:rPr>
          <w:noProof/>
        </w:rPr>
        <w:fldChar w:fldCharType="separate"/>
      </w:r>
      <w:r>
        <w:rPr>
          <w:noProof/>
        </w:rPr>
        <w:t>279</w:t>
      </w:r>
      <w:r>
        <w:rPr>
          <w:noProof/>
        </w:rPr>
        <w:fldChar w:fldCharType="end"/>
      </w:r>
    </w:p>
    <w:p w14:paraId="7E186D1B" w14:textId="1AB68980"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_Toc193394904 \h </w:instrText>
      </w:r>
      <w:r>
        <w:rPr>
          <w:noProof/>
        </w:rPr>
      </w:r>
      <w:r>
        <w:rPr>
          <w:noProof/>
        </w:rPr>
        <w:fldChar w:fldCharType="separate"/>
      </w:r>
      <w:r>
        <w:rPr>
          <w:noProof/>
        </w:rPr>
        <w:t>279</w:t>
      </w:r>
      <w:r>
        <w:rPr>
          <w:noProof/>
        </w:rPr>
        <w:fldChar w:fldCharType="end"/>
      </w:r>
    </w:p>
    <w:p w14:paraId="0A1E8EFC" w14:textId="01723EF7"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_Toc193394905 \h </w:instrText>
      </w:r>
      <w:r>
        <w:rPr>
          <w:noProof/>
        </w:rPr>
      </w:r>
      <w:r>
        <w:rPr>
          <w:noProof/>
        </w:rPr>
        <w:fldChar w:fldCharType="separate"/>
      </w:r>
      <w:r>
        <w:rPr>
          <w:noProof/>
        </w:rPr>
        <w:t>279</w:t>
      </w:r>
      <w:r>
        <w:rPr>
          <w:noProof/>
        </w:rPr>
        <w:fldChar w:fldCharType="end"/>
      </w:r>
    </w:p>
    <w:p w14:paraId="51601BDC" w14:textId="43D8C7EF"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_Toc193394906 \h </w:instrText>
      </w:r>
      <w:r>
        <w:rPr>
          <w:noProof/>
        </w:rPr>
      </w:r>
      <w:r>
        <w:rPr>
          <w:noProof/>
        </w:rPr>
        <w:fldChar w:fldCharType="separate"/>
      </w:r>
      <w:r>
        <w:rPr>
          <w:noProof/>
        </w:rPr>
        <w:t>280</w:t>
      </w:r>
      <w:r>
        <w:rPr>
          <w:noProof/>
        </w:rPr>
        <w:fldChar w:fldCharType="end"/>
      </w:r>
    </w:p>
    <w:p w14:paraId="6F19973E" w14:textId="269DB1A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_Toc193394907 \h </w:instrText>
      </w:r>
      <w:r>
        <w:rPr>
          <w:noProof/>
        </w:rPr>
      </w:r>
      <w:r>
        <w:rPr>
          <w:noProof/>
        </w:rPr>
        <w:fldChar w:fldCharType="separate"/>
      </w:r>
      <w:r>
        <w:rPr>
          <w:noProof/>
        </w:rPr>
        <w:t>283</w:t>
      </w:r>
      <w:r>
        <w:rPr>
          <w:noProof/>
        </w:rPr>
        <w:fldChar w:fldCharType="end"/>
      </w:r>
    </w:p>
    <w:p w14:paraId="43CC1AF0" w14:textId="72A5AC31"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_Toc193394908 \h </w:instrText>
      </w:r>
      <w:r>
        <w:rPr>
          <w:noProof/>
        </w:rPr>
      </w:r>
      <w:r>
        <w:rPr>
          <w:noProof/>
        </w:rPr>
        <w:fldChar w:fldCharType="separate"/>
      </w:r>
      <w:r>
        <w:rPr>
          <w:noProof/>
        </w:rPr>
        <w:t>284</w:t>
      </w:r>
      <w:r>
        <w:rPr>
          <w:noProof/>
        </w:rPr>
        <w:fldChar w:fldCharType="end"/>
      </w:r>
    </w:p>
    <w:p w14:paraId="083234F2" w14:textId="1FE5B43C"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_Toc193394909 \h </w:instrText>
      </w:r>
      <w:r>
        <w:rPr>
          <w:noProof/>
        </w:rPr>
      </w:r>
      <w:r>
        <w:rPr>
          <w:noProof/>
        </w:rPr>
        <w:fldChar w:fldCharType="separate"/>
      </w:r>
      <w:r>
        <w:rPr>
          <w:noProof/>
        </w:rPr>
        <w:t>284</w:t>
      </w:r>
      <w:r>
        <w:rPr>
          <w:noProof/>
        </w:rPr>
        <w:fldChar w:fldCharType="end"/>
      </w:r>
    </w:p>
    <w:p w14:paraId="0925CD88" w14:textId="7BED2DA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Discoveree end UE procedure for UE-to-UE relay discovery initiation</w:t>
      </w:r>
      <w:r>
        <w:rPr>
          <w:noProof/>
        </w:rPr>
        <w:tab/>
      </w:r>
      <w:r>
        <w:rPr>
          <w:noProof/>
        </w:rPr>
        <w:fldChar w:fldCharType="begin" w:fldLock="1"/>
      </w:r>
      <w:r>
        <w:rPr>
          <w:noProof/>
        </w:rPr>
        <w:instrText xml:space="preserve"> PAGEREF _Toc193394910 \h </w:instrText>
      </w:r>
      <w:r>
        <w:rPr>
          <w:noProof/>
        </w:rPr>
      </w:r>
      <w:r>
        <w:rPr>
          <w:noProof/>
        </w:rPr>
        <w:fldChar w:fldCharType="separate"/>
      </w:r>
      <w:r>
        <w:rPr>
          <w:noProof/>
        </w:rPr>
        <w:t>284</w:t>
      </w:r>
      <w:r>
        <w:rPr>
          <w:noProof/>
        </w:rPr>
        <w:fldChar w:fldCharType="end"/>
      </w:r>
    </w:p>
    <w:p w14:paraId="0A4A94EE" w14:textId="0B8602F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Discoveree end UE procedure for UE-to-UE relay discovery completion</w:t>
      </w:r>
      <w:r>
        <w:rPr>
          <w:noProof/>
        </w:rPr>
        <w:tab/>
      </w:r>
      <w:r>
        <w:rPr>
          <w:noProof/>
        </w:rPr>
        <w:fldChar w:fldCharType="begin" w:fldLock="1"/>
      </w:r>
      <w:r>
        <w:rPr>
          <w:noProof/>
        </w:rPr>
        <w:instrText xml:space="preserve"> PAGEREF _Toc193394911 \h </w:instrText>
      </w:r>
      <w:r>
        <w:rPr>
          <w:noProof/>
        </w:rPr>
      </w:r>
      <w:r>
        <w:rPr>
          <w:noProof/>
        </w:rPr>
        <w:fldChar w:fldCharType="separate"/>
      </w:r>
      <w:r>
        <w:rPr>
          <w:noProof/>
        </w:rPr>
        <w:t>286</w:t>
      </w:r>
      <w:r>
        <w:rPr>
          <w:noProof/>
        </w:rPr>
        <w:fldChar w:fldCharType="end"/>
      </w:r>
    </w:p>
    <w:p w14:paraId="6A401C9D" w14:textId="25738D7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8a.2.2</w:t>
      </w:r>
      <w:r>
        <w:rPr>
          <w:rFonts w:asciiTheme="minorHAnsi" w:eastAsiaTheme="minorEastAsia" w:hAnsiTheme="minorHAnsi" w:cstheme="minorBidi"/>
          <w:noProof/>
          <w:kern w:val="2"/>
          <w:sz w:val="24"/>
          <w:szCs w:val="24"/>
          <w:lang w:eastAsia="en-GB"/>
          <w14:ligatures w14:val="standardContextual"/>
        </w:rPr>
        <w:tab/>
      </w:r>
      <w:r>
        <w:rPr>
          <w:noProof/>
        </w:rPr>
        <w:t>5G ProSe UE-to-UE relay selection procedure</w:t>
      </w:r>
      <w:r>
        <w:rPr>
          <w:noProof/>
        </w:rPr>
        <w:tab/>
      </w:r>
      <w:r>
        <w:rPr>
          <w:noProof/>
        </w:rPr>
        <w:fldChar w:fldCharType="begin" w:fldLock="1"/>
      </w:r>
      <w:r>
        <w:rPr>
          <w:noProof/>
        </w:rPr>
        <w:instrText xml:space="preserve"> PAGEREF _Toc193394912 \h </w:instrText>
      </w:r>
      <w:r>
        <w:rPr>
          <w:noProof/>
        </w:rPr>
      </w:r>
      <w:r>
        <w:rPr>
          <w:noProof/>
        </w:rPr>
        <w:fldChar w:fldCharType="separate"/>
      </w:r>
      <w:r>
        <w:rPr>
          <w:noProof/>
        </w:rPr>
        <w:t>286</w:t>
      </w:r>
      <w:r>
        <w:rPr>
          <w:noProof/>
        </w:rPr>
        <w:fldChar w:fldCharType="end"/>
      </w:r>
    </w:p>
    <w:p w14:paraId="3896AF0B" w14:textId="3F8EB9F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_Toc193394913 \h </w:instrText>
      </w:r>
      <w:r>
        <w:rPr>
          <w:noProof/>
        </w:rPr>
      </w:r>
      <w:r>
        <w:rPr>
          <w:noProof/>
        </w:rPr>
        <w:fldChar w:fldCharType="separate"/>
      </w:r>
      <w:r>
        <w:rPr>
          <w:noProof/>
        </w:rPr>
        <w:t>286</w:t>
      </w:r>
      <w:r>
        <w:rPr>
          <w:noProof/>
        </w:rPr>
        <w:fldChar w:fldCharType="end"/>
      </w:r>
    </w:p>
    <w:p w14:paraId="07C60414" w14:textId="5A3947B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8a.2.2.2</w:t>
      </w:r>
      <w:r>
        <w:rPr>
          <w:rFonts w:asciiTheme="minorHAnsi" w:eastAsiaTheme="minorEastAsia" w:hAnsiTheme="minorHAnsi" w:cstheme="minorBidi"/>
          <w:noProof/>
          <w:kern w:val="2"/>
          <w:sz w:val="24"/>
          <w:szCs w:val="24"/>
          <w:lang w:eastAsia="en-GB"/>
          <w14:ligatures w14:val="standardContextual"/>
        </w:rPr>
        <w:tab/>
      </w:r>
      <w:r>
        <w:rPr>
          <w:noProof/>
        </w:rPr>
        <w:t>UE-to-UE relay selection procedure initiation</w:t>
      </w:r>
      <w:r>
        <w:rPr>
          <w:noProof/>
        </w:rPr>
        <w:tab/>
      </w:r>
      <w:r>
        <w:rPr>
          <w:noProof/>
        </w:rPr>
        <w:fldChar w:fldCharType="begin" w:fldLock="1"/>
      </w:r>
      <w:r>
        <w:rPr>
          <w:noProof/>
        </w:rPr>
        <w:instrText xml:space="preserve"> PAGEREF _Toc193394914 \h </w:instrText>
      </w:r>
      <w:r>
        <w:rPr>
          <w:noProof/>
        </w:rPr>
      </w:r>
      <w:r>
        <w:rPr>
          <w:noProof/>
        </w:rPr>
        <w:fldChar w:fldCharType="separate"/>
      </w:r>
      <w:r>
        <w:rPr>
          <w:noProof/>
        </w:rPr>
        <w:t>286</w:t>
      </w:r>
      <w:r>
        <w:rPr>
          <w:noProof/>
        </w:rPr>
        <w:fldChar w:fldCharType="end"/>
      </w:r>
    </w:p>
    <w:p w14:paraId="529726E4" w14:textId="48F8189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8a.2.2.3</w:t>
      </w:r>
      <w:r>
        <w:rPr>
          <w:rFonts w:asciiTheme="minorHAnsi" w:eastAsiaTheme="minorEastAsia" w:hAnsiTheme="minorHAnsi" w:cstheme="minorBidi"/>
          <w:noProof/>
          <w:kern w:val="2"/>
          <w:sz w:val="24"/>
          <w:szCs w:val="24"/>
          <w:lang w:eastAsia="en-GB"/>
          <w14:ligatures w14:val="standardContextual"/>
        </w:rPr>
        <w:tab/>
      </w:r>
      <w:r>
        <w:rPr>
          <w:noProof/>
        </w:rPr>
        <w:t>UE-to-UE relay selection procedure completion</w:t>
      </w:r>
      <w:r>
        <w:rPr>
          <w:noProof/>
        </w:rPr>
        <w:tab/>
      </w:r>
      <w:r>
        <w:rPr>
          <w:noProof/>
        </w:rPr>
        <w:fldChar w:fldCharType="begin" w:fldLock="1"/>
      </w:r>
      <w:r>
        <w:rPr>
          <w:noProof/>
        </w:rPr>
        <w:instrText xml:space="preserve"> PAGEREF _Toc193394915 \h </w:instrText>
      </w:r>
      <w:r>
        <w:rPr>
          <w:noProof/>
        </w:rPr>
      </w:r>
      <w:r>
        <w:rPr>
          <w:noProof/>
        </w:rPr>
        <w:fldChar w:fldCharType="separate"/>
      </w:r>
      <w:r>
        <w:rPr>
          <w:noProof/>
        </w:rPr>
        <w:t>287</w:t>
      </w:r>
      <w:r>
        <w:rPr>
          <w:noProof/>
        </w:rPr>
        <w:fldChar w:fldCharType="end"/>
      </w:r>
    </w:p>
    <w:p w14:paraId="0BBBD871" w14:textId="7273891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8a.2.3</w:t>
      </w:r>
      <w:r>
        <w:rPr>
          <w:rFonts w:asciiTheme="minorHAnsi" w:eastAsiaTheme="minorEastAsia" w:hAnsiTheme="minorHAnsi" w:cstheme="minorBidi"/>
          <w:noProof/>
          <w:kern w:val="2"/>
          <w:sz w:val="24"/>
          <w:szCs w:val="24"/>
          <w:lang w:eastAsia="en-GB"/>
          <w14:ligatures w14:val="standardContextual"/>
        </w:rPr>
        <w:tab/>
      </w:r>
      <w:r>
        <w:rPr>
          <w:noProof/>
        </w:rPr>
        <w:t>5G ProSe UE-to-UE relay reselection procedure</w:t>
      </w:r>
      <w:r>
        <w:rPr>
          <w:noProof/>
        </w:rPr>
        <w:tab/>
      </w:r>
      <w:r>
        <w:rPr>
          <w:noProof/>
        </w:rPr>
        <w:fldChar w:fldCharType="begin" w:fldLock="1"/>
      </w:r>
      <w:r>
        <w:rPr>
          <w:noProof/>
        </w:rPr>
        <w:instrText xml:space="preserve"> PAGEREF _Toc193394916 \h </w:instrText>
      </w:r>
      <w:r>
        <w:rPr>
          <w:noProof/>
        </w:rPr>
      </w:r>
      <w:r>
        <w:rPr>
          <w:noProof/>
        </w:rPr>
        <w:fldChar w:fldCharType="separate"/>
      </w:r>
      <w:r>
        <w:rPr>
          <w:noProof/>
        </w:rPr>
        <w:t>287</w:t>
      </w:r>
      <w:r>
        <w:rPr>
          <w:noProof/>
        </w:rPr>
        <w:fldChar w:fldCharType="end"/>
      </w:r>
    </w:p>
    <w:p w14:paraId="406B11D6" w14:textId="285B77C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_Toc193394917 \h </w:instrText>
      </w:r>
      <w:r>
        <w:rPr>
          <w:noProof/>
        </w:rPr>
      </w:r>
      <w:r>
        <w:rPr>
          <w:noProof/>
        </w:rPr>
        <w:fldChar w:fldCharType="separate"/>
      </w:r>
      <w:r>
        <w:rPr>
          <w:noProof/>
        </w:rPr>
        <w:t>287</w:t>
      </w:r>
      <w:r>
        <w:rPr>
          <w:noProof/>
        </w:rPr>
        <w:fldChar w:fldCharType="end"/>
      </w:r>
    </w:p>
    <w:p w14:paraId="66980DB7" w14:textId="78443E7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8a.2.3.2</w:t>
      </w:r>
      <w:r>
        <w:rPr>
          <w:rFonts w:asciiTheme="minorHAnsi" w:eastAsiaTheme="minorEastAsia" w:hAnsiTheme="minorHAnsi" w:cstheme="minorBidi"/>
          <w:noProof/>
          <w:kern w:val="2"/>
          <w:sz w:val="24"/>
          <w:szCs w:val="24"/>
          <w:lang w:eastAsia="en-GB"/>
          <w14:ligatures w14:val="standardContextual"/>
        </w:rPr>
        <w:tab/>
      </w:r>
      <w:r>
        <w:rPr>
          <w:noProof/>
        </w:rPr>
        <w:t>UE-to-UE relay reselection procedure initiation</w:t>
      </w:r>
      <w:r>
        <w:rPr>
          <w:noProof/>
        </w:rPr>
        <w:tab/>
      </w:r>
      <w:r>
        <w:rPr>
          <w:noProof/>
        </w:rPr>
        <w:fldChar w:fldCharType="begin" w:fldLock="1"/>
      </w:r>
      <w:r>
        <w:rPr>
          <w:noProof/>
        </w:rPr>
        <w:instrText xml:space="preserve"> PAGEREF _Toc193394918 \h </w:instrText>
      </w:r>
      <w:r>
        <w:rPr>
          <w:noProof/>
        </w:rPr>
      </w:r>
      <w:r>
        <w:rPr>
          <w:noProof/>
        </w:rPr>
        <w:fldChar w:fldCharType="separate"/>
      </w:r>
      <w:r>
        <w:rPr>
          <w:noProof/>
        </w:rPr>
        <w:t>287</w:t>
      </w:r>
      <w:r>
        <w:rPr>
          <w:noProof/>
        </w:rPr>
        <w:fldChar w:fldCharType="end"/>
      </w:r>
    </w:p>
    <w:p w14:paraId="7253108D" w14:textId="01A4920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8a.2.3.3</w:t>
      </w:r>
      <w:r>
        <w:rPr>
          <w:rFonts w:asciiTheme="minorHAnsi" w:eastAsiaTheme="minorEastAsia" w:hAnsiTheme="minorHAnsi" w:cstheme="minorBidi"/>
          <w:noProof/>
          <w:kern w:val="2"/>
          <w:sz w:val="24"/>
          <w:szCs w:val="24"/>
          <w:lang w:eastAsia="en-GB"/>
          <w14:ligatures w14:val="standardContextual"/>
        </w:rPr>
        <w:tab/>
      </w:r>
      <w:r>
        <w:rPr>
          <w:noProof/>
        </w:rPr>
        <w:t>Candidate 5G ProSe UE-to-UE relay discovery procedure</w:t>
      </w:r>
      <w:r>
        <w:rPr>
          <w:noProof/>
        </w:rPr>
        <w:tab/>
      </w:r>
      <w:r>
        <w:rPr>
          <w:noProof/>
        </w:rPr>
        <w:fldChar w:fldCharType="begin" w:fldLock="1"/>
      </w:r>
      <w:r>
        <w:rPr>
          <w:noProof/>
        </w:rPr>
        <w:instrText xml:space="preserve"> PAGEREF _Toc193394919 \h </w:instrText>
      </w:r>
      <w:r>
        <w:rPr>
          <w:noProof/>
        </w:rPr>
      </w:r>
      <w:r>
        <w:rPr>
          <w:noProof/>
        </w:rPr>
        <w:fldChar w:fldCharType="separate"/>
      </w:r>
      <w:r>
        <w:rPr>
          <w:noProof/>
        </w:rPr>
        <w:t>288</w:t>
      </w:r>
      <w:r>
        <w:rPr>
          <w:noProof/>
        </w:rPr>
        <w:fldChar w:fldCharType="end"/>
      </w:r>
    </w:p>
    <w:p w14:paraId="77AEE0B6" w14:textId="0888DAE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8a.2.4</w:t>
      </w:r>
      <w:r>
        <w:rPr>
          <w:rFonts w:asciiTheme="minorHAnsi" w:eastAsiaTheme="minorEastAsia" w:hAnsiTheme="minorHAnsi" w:cstheme="minorBidi"/>
          <w:noProof/>
          <w:kern w:val="2"/>
          <w:sz w:val="24"/>
          <w:szCs w:val="24"/>
          <w:lang w:eastAsia="en-GB"/>
          <w14:ligatures w14:val="standardContextual"/>
        </w:rPr>
        <w:tab/>
      </w:r>
      <w:r>
        <w:rPr>
          <w:noProof/>
        </w:rPr>
        <w:t>5G ProSe UE-to-UE relay unicast direct communication over PC5 interface</w:t>
      </w:r>
      <w:r>
        <w:rPr>
          <w:noProof/>
        </w:rPr>
        <w:tab/>
      </w:r>
      <w:r>
        <w:rPr>
          <w:noProof/>
        </w:rPr>
        <w:fldChar w:fldCharType="begin" w:fldLock="1"/>
      </w:r>
      <w:r>
        <w:rPr>
          <w:noProof/>
        </w:rPr>
        <w:instrText xml:space="preserve"> PAGEREF _Toc193394920 \h </w:instrText>
      </w:r>
      <w:r>
        <w:rPr>
          <w:noProof/>
        </w:rPr>
      </w:r>
      <w:r>
        <w:rPr>
          <w:noProof/>
        </w:rPr>
        <w:fldChar w:fldCharType="separate"/>
      </w:r>
      <w:r>
        <w:rPr>
          <w:noProof/>
        </w:rPr>
        <w:t>289</w:t>
      </w:r>
      <w:r>
        <w:rPr>
          <w:noProof/>
        </w:rPr>
        <w:fldChar w:fldCharType="end"/>
      </w:r>
    </w:p>
    <w:p w14:paraId="0AEFB11D" w14:textId="7EF4A32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layer-3 end UE in 5G ProSe layer-3 UE-to-UE relay procedure</w:t>
      </w:r>
      <w:r>
        <w:rPr>
          <w:noProof/>
        </w:rPr>
        <w:tab/>
      </w:r>
      <w:r>
        <w:rPr>
          <w:noProof/>
        </w:rPr>
        <w:fldChar w:fldCharType="begin" w:fldLock="1"/>
      </w:r>
      <w:r>
        <w:rPr>
          <w:noProof/>
        </w:rPr>
        <w:instrText xml:space="preserve"> PAGEREF _Toc193394921 \h </w:instrText>
      </w:r>
      <w:r>
        <w:rPr>
          <w:noProof/>
        </w:rPr>
      </w:r>
      <w:r>
        <w:rPr>
          <w:noProof/>
        </w:rPr>
        <w:fldChar w:fldCharType="separate"/>
      </w:r>
      <w:r>
        <w:rPr>
          <w:noProof/>
        </w:rPr>
        <w:t>289</w:t>
      </w:r>
      <w:r>
        <w:rPr>
          <w:noProof/>
        </w:rPr>
        <w:fldChar w:fldCharType="end"/>
      </w:r>
    </w:p>
    <w:p w14:paraId="286A56EA" w14:textId="121BC1C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8a.2.6</w:t>
      </w:r>
      <w:r>
        <w:rPr>
          <w:rFonts w:asciiTheme="minorHAnsi" w:eastAsiaTheme="minorEastAsia" w:hAnsiTheme="minorHAnsi" w:cstheme="minorBidi"/>
          <w:noProof/>
          <w:kern w:val="2"/>
          <w:sz w:val="24"/>
          <w:szCs w:val="24"/>
          <w:lang w:eastAsia="en-GB"/>
          <w14:ligatures w14:val="standardContextual"/>
        </w:rPr>
        <w:tab/>
      </w:r>
      <w:r>
        <w:rPr>
          <w:noProof/>
        </w:rPr>
        <w:t xml:space="preserve">Security procedures for 5G </w:t>
      </w:r>
      <w:r>
        <w:rPr>
          <w:noProof/>
          <w:lang w:eastAsia="zh-CN"/>
        </w:rPr>
        <w:t>ProSe layer-2 end UEs</w:t>
      </w:r>
      <w:r>
        <w:rPr>
          <w:noProof/>
        </w:rPr>
        <w:tab/>
      </w:r>
      <w:r>
        <w:rPr>
          <w:noProof/>
        </w:rPr>
        <w:fldChar w:fldCharType="begin" w:fldLock="1"/>
      </w:r>
      <w:r>
        <w:rPr>
          <w:noProof/>
        </w:rPr>
        <w:instrText xml:space="preserve"> PAGEREF _Toc193394922 \h </w:instrText>
      </w:r>
      <w:r>
        <w:rPr>
          <w:noProof/>
        </w:rPr>
      </w:r>
      <w:r>
        <w:rPr>
          <w:noProof/>
        </w:rPr>
        <w:fldChar w:fldCharType="separate"/>
      </w:r>
      <w:r>
        <w:rPr>
          <w:noProof/>
        </w:rPr>
        <w:t>290</w:t>
      </w:r>
      <w:r>
        <w:rPr>
          <w:noProof/>
        </w:rPr>
        <w:fldChar w:fldCharType="end"/>
      </w:r>
    </w:p>
    <w:p w14:paraId="12951D63" w14:textId="7F278FC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8a.2.7</w:t>
      </w:r>
      <w:r>
        <w:rPr>
          <w:rFonts w:asciiTheme="minorHAnsi" w:eastAsiaTheme="minorEastAsia" w:hAnsiTheme="minorHAnsi" w:cstheme="minorBidi"/>
          <w:noProof/>
          <w:kern w:val="2"/>
          <w:sz w:val="24"/>
          <w:szCs w:val="24"/>
          <w:lang w:eastAsia="en-GB"/>
          <w14:ligatures w14:val="standardContextual"/>
        </w:rPr>
        <w:tab/>
      </w:r>
      <w:r>
        <w:rPr>
          <w:noProof/>
        </w:rPr>
        <w:t>QoS handling for 5G ProSe UE-to-UE relay</w:t>
      </w:r>
      <w:r>
        <w:rPr>
          <w:noProof/>
        </w:rPr>
        <w:tab/>
      </w:r>
      <w:r>
        <w:rPr>
          <w:noProof/>
        </w:rPr>
        <w:fldChar w:fldCharType="begin" w:fldLock="1"/>
      </w:r>
      <w:r>
        <w:rPr>
          <w:noProof/>
        </w:rPr>
        <w:instrText xml:space="preserve"> PAGEREF _Toc193394923 \h </w:instrText>
      </w:r>
      <w:r>
        <w:rPr>
          <w:noProof/>
        </w:rPr>
      </w:r>
      <w:r>
        <w:rPr>
          <w:noProof/>
        </w:rPr>
        <w:fldChar w:fldCharType="separate"/>
      </w:r>
      <w:r>
        <w:rPr>
          <w:noProof/>
        </w:rPr>
        <w:t>290</w:t>
      </w:r>
      <w:r>
        <w:rPr>
          <w:noProof/>
        </w:rPr>
        <w:fldChar w:fldCharType="end"/>
      </w:r>
    </w:p>
    <w:p w14:paraId="7D95124A" w14:textId="3825052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_Toc193394924 \h </w:instrText>
      </w:r>
      <w:r>
        <w:rPr>
          <w:noProof/>
        </w:rPr>
      </w:r>
      <w:r>
        <w:rPr>
          <w:noProof/>
        </w:rPr>
        <w:fldChar w:fldCharType="separate"/>
      </w:r>
      <w:r>
        <w:rPr>
          <w:noProof/>
        </w:rPr>
        <w:t>290</w:t>
      </w:r>
      <w:r>
        <w:rPr>
          <w:noProof/>
        </w:rPr>
        <w:fldChar w:fldCharType="end"/>
      </w:r>
    </w:p>
    <w:p w14:paraId="5AEB8AFB" w14:textId="690E8DF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Theme="minorEastAsia"/>
          <w:noProof/>
        </w:rPr>
        <w:t>8a.2.7.2</w:t>
      </w:r>
      <w:r>
        <w:rPr>
          <w:rFonts w:asciiTheme="minorHAnsi" w:eastAsiaTheme="minorEastAsia" w:hAnsiTheme="minorHAnsi" w:cstheme="minorBidi"/>
          <w:noProof/>
          <w:kern w:val="2"/>
          <w:sz w:val="24"/>
          <w:szCs w:val="24"/>
          <w:lang w:eastAsia="en-GB"/>
          <w14:ligatures w14:val="standardContextual"/>
        </w:rPr>
        <w:tab/>
      </w:r>
      <w:r w:rsidRPr="007D5E15">
        <w:rPr>
          <w:rFonts w:eastAsiaTheme="minorEastAsia"/>
          <w:noProof/>
        </w:rPr>
        <w:t>QoS handling for 5G ProSe layer-3 UE-to-UE relay</w:t>
      </w:r>
      <w:r>
        <w:rPr>
          <w:noProof/>
        </w:rPr>
        <w:tab/>
      </w:r>
      <w:r>
        <w:rPr>
          <w:noProof/>
        </w:rPr>
        <w:fldChar w:fldCharType="begin" w:fldLock="1"/>
      </w:r>
      <w:r>
        <w:rPr>
          <w:noProof/>
        </w:rPr>
        <w:instrText xml:space="preserve"> PAGEREF _Toc193394925 \h </w:instrText>
      </w:r>
      <w:r>
        <w:rPr>
          <w:noProof/>
        </w:rPr>
      </w:r>
      <w:r>
        <w:rPr>
          <w:noProof/>
        </w:rPr>
        <w:fldChar w:fldCharType="separate"/>
      </w:r>
      <w:r>
        <w:rPr>
          <w:noProof/>
        </w:rPr>
        <w:t>290</w:t>
      </w:r>
      <w:r>
        <w:rPr>
          <w:noProof/>
        </w:rPr>
        <w:fldChar w:fldCharType="end"/>
      </w:r>
    </w:p>
    <w:p w14:paraId="193FA0D1" w14:textId="6C499FFA"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_Toc193394926 \h </w:instrText>
      </w:r>
      <w:r>
        <w:rPr>
          <w:noProof/>
        </w:rPr>
      </w:r>
      <w:r>
        <w:rPr>
          <w:noProof/>
        </w:rPr>
        <w:fldChar w:fldCharType="separate"/>
      </w:r>
      <w:r>
        <w:rPr>
          <w:noProof/>
        </w:rPr>
        <w:t>290</w:t>
      </w:r>
      <w:r>
        <w:rPr>
          <w:noProof/>
        </w:rPr>
        <w:fldChar w:fldCharType="end"/>
      </w:r>
    </w:p>
    <w:p w14:paraId="39093F67" w14:textId="5B28919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8a.2.7.2.2</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_Toc193394927 \h </w:instrText>
      </w:r>
      <w:r>
        <w:rPr>
          <w:noProof/>
        </w:rPr>
      </w:r>
      <w:r>
        <w:rPr>
          <w:noProof/>
        </w:rPr>
        <w:fldChar w:fldCharType="separate"/>
      </w:r>
      <w:r>
        <w:rPr>
          <w:noProof/>
        </w:rPr>
        <w:t>290</w:t>
      </w:r>
      <w:r>
        <w:rPr>
          <w:noProof/>
        </w:rPr>
        <w:fldChar w:fldCharType="end"/>
      </w:r>
    </w:p>
    <w:p w14:paraId="32D22537" w14:textId="4658DAE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8a.2.7.3</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layer-2 UE-to-UE relay</w:t>
      </w:r>
      <w:r>
        <w:rPr>
          <w:noProof/>
        </w:rPr>
        <w:tab/>
      </w:r>
      <w:r>
        <w:rPr>
          <w:noProof/>
        </w:rPr>
        <w:fldChar w:fldCharType="begin" w:fldLock="1"/>
      </w:r>
      <w:r>
        <w:rPr>
          <w:noProof/>
        </w:rPr>
        <w:instrText xml:space="preserve"> PAGEREF _Toc193394928 \h </w:instrText>
      </w:r>
      <w:r>
        <w:rPr>
          <w:noProof/>
        </w:rPr>
      </w:r>
      <w:r>
        <w:rPr>
          <w:noProof/>
        </w:rPr>
        <w:fldChar w:fldCharType="separate"/>
      </w:r>
      <w:r>
        <w:rPr>
          <w:noProof/>
        </w:rPr>
        <w:t>291</w:t>
      </w:r>
      <w:r>
        <w:rPr>
          <w:noProof/>
        </w:rPr>
        <w:fldChar w:fldCharType="end"/>
      </w:r>
    </w:p>
    <w:p w14:paraId="42EA7DCE" w14:textId="620DA8C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Support for Ethernet traffic via 5G ProSe layer-3 UE-to-UE relay</w:t>
      </w:r>
      <w:r>
        <w:rPr>
          <w:noProof/>
        </w:rPr>
        <w:tab/>
      </w:r>
      <w:r>
        <w:rPr>
          <w:noProof/>
        </w:rPr>
        <w:fldChar w:fldCharType="begin" w:fldLock="1"/>
      </w:r>
      <w:r>
        <w:rPr>
          <w:noProof/>
        </w:rPr>
        <w:instrText xml:space="preserve"> PAGEREF _Toc193394929 \h </w:instrText>
      </w:r>
      <w:r>
        <w:rPr>
          <w:noProof/>
        </w:rPr>
      </w:r>
      <w:r>
        <w:rPr>
          <w:noProof/>
        </w:rPr>
        <w:fldChar w:fldCharType="separate"/>
      </w:r>
      <w:r>
        <w:rPr>
          <w:noProof/>
        </w:rPr>
        <w:t>291</w:t>
      </w:r>
      <w:r>
        <w:rPr>
          <w:noProof/>
        </w:rPr>
        <w:fldChar w:fldCharType="end"/>
      </w:r>
    </w:p>
    <w:p w14:paraId="38E924F9" w14:textId="1B21FF1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_Toc193394930 \h </w:instrText>
      </w:r>
      <w:r>
        <w:rPr>
          <w:noProof/>
        </w:rPr>
      </w:r>
      <w:r>
        <w:rPr>
          <w:noProof/>
        </w:rPr>
        <w:fldChar w:fldCharType="separate"/>
      </w:r>
      <w:r>
        <w:rPr>
          <w:noProof/>
        </w:rPr>
        <w:t>292</w:t>
      </w:r>
      <w:r>
        <w:rPr>
          <w:noProof/>
        </w:rPr>
        <w:fldChar w:fldCharType="end"/>
      </w:r>
    </w:p>
    <w:p w14:paraId="633C35D4" w14:textId="40EDD02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8a.2.10</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UE-to-UE relay direct link security establishment procedure</w:t>
      </w:r>
      <w:r>
        <w:rPr>
          <w:noProof/>
        </w:rPr>
        <w:tab/>
      </w:r>
      <w:r>
        <w:rPr>
          <w:noProof/>
        </w:rPr>
        <w:fldChar w:fldCharType="begin" w:fldLock="1"/>
      </w:r>
      <w:r>
        <w:rPr>
          <w:noProof/>
        </w:rPr>
        <w:instrText xml:space="preserve"> PAGEREF _Toc193394931 \h </w:instrText>
      </w:r>
      <w:r>
        <w:rPr>
          <w:noProof/>
        </w:rPr>
      </w:r>
      <w:r>
        <w:rPr>
          <w:noProof/>
        </w:rPr>
        <w:fldChar w:fldCharType="separate"/>
      </w:r>
      <w:r>
        <w:rPr>
          <w:noProof/>
        </w:rPr>
        <w:t>292</w:t>
      </w:r>
      <w:r>
        <w:rPr>
          <w:noProof/>
        </w:rPr>
        <w:fldChar w:fldCharType="end"/>
      </w:r>
    </w:p>
    <w:p w14:paraId="17E9E9E6" w14:textId="215D92F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lastRenderedPageBreak/>
        <w:t>8a.2.10.1</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General</w:t>
      </w:r>
      <w:r>
        <w:rPr>
          <w:noProof/>
        </w:rPr>
        <w:tab/>
      </w:r>
      <w:r>
        <w:rPr>
          <w:noProof/>
        </w:rPr>
        <w:fldChar w:fldCharType="begin" w:fldLock="1"/>
      </w:r>
      <w:r>
        <w:rPr>
          <w:noProof/>
        </w:rPr>
        <w:instrText xml:space="preserve"> PAGEREF _Toc193394932 \h </w:instrText>
      </w:r>
      <w:r>
        <w:rPr>
          <w:noProof/>
        </w:rPr>
      </w:r>
      <w:r>
        <w:rPr>
          <w:noProof/>
        </w:rPr>
        <w:fldChar w:fldCharType="separate"/>
      </w:r>
      <w:r>
        <w:rPr>
          <w:noProof/>
        </w:rPr>
        <w:t>292</w:t>
      </w:r>
      <w:r>
        <w:rPr>
          <w:noProof/>
        </w:rPr>
        <w:fldChar w:fldCharType="end"/>
      </w:r>
    </w:p>
    <w:p w14:paraId="03BED4E8" w14:textId="30B3FEE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8a.2.10.2</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UE-to-UE relay direct link security establishment procedure initiation by initiating UE</w:t>
      </w:r>
      <w:r>
        <w:rPr>
          <w:noProof/>
        </w:rPr>
        <w:tab/>
      </w:r>
      <w:r>
        <w:rPr>
          <w:noProof/>
        </w:rPr>
        <w:fldChar w:fldCharType="begin" w:fldLock="1"/>
      </w:r>
      <w:r>
        <w:rPr>
          <w:noProof/>
        </w:rPr>
        <w:instrText xml:space="preserve"> PAGEREF _Toc193394933 \h </w:instrText>
      </w:r>
      <w:r>
        <w:rPr>
          <w:noProof/>
        </w:rPr>
      </w:r>
      <w:r>
        <w:rPr>
          <w:noProof/>
        </w:rPr>
        <w:fldChar w:fldCharType="separate"/>
      </w:r>
      <w:r>
        <w:rPr>
          <w:noProof/>
        </w:rPr>
        <w:t>292</w:t>
      </w:r>
      <w:r>
        <w:rPr>
          <w:noProof/>
        </w:rPr>
        <w:fldChar w:fldCharType="end"/>
      </w:r>
    </w:p>
    <w:p w14:paraId="4AFA6C2C" w14:textId="2341CE3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8a.2.10.3</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UE-to-UE relay direct link security establishment procedure</w:t>
      </w:r>
      <w:r>
        <w:rPr>
          <w:noProof/>
        </w:rPr>
        <w:t xml:space="preserve"> accepted by the target UE</w:t>
      </w:r>
      <w:r>
        <w:rPr>
          <w:noProof/>
        </w:rPr>
        <w:tab/>
      </w:r>
      <w:r>
        <w:rPr>
          <w:noProof/>
        </w:rPr>
        <w:fldChar w:fldCharType="begin" w:fldLock="1"/>
      </w:r>
      <w:r>
        <w:rPr>
          <w:noProof/>
        </w:rPr>
        <w:instrText xml:space="preserve"> PAGEREF _Toc193394934 \h </w:instrText>
      </w:r>
      <w:r>
        <w:rPr>
          <w:noProof/>
        </w:rPr>
      </w:r>
      <w:r>
        <w:rPr>
          <w:noProof/>
        </w:rPr>
        <w:fldChar w:fldCharType="separate"/>
      </w:r>
      <w:r>
        <w:rPr>
          <w:noProof/>
        </w:rPr>
        <w:t>294</w:t>
      </w:r>
      <w:r>
        <w:rPr>
          <w:noProof/>
        </w:rPr>
        <w:fldChar w:fldCharType="end"/>
      </w:r>
    </w:p>
    <w:p w14:paraId="0414AE0D" w14:textId="46D17E4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8a.2.10.4</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UE-to-UE relay direct link security establishment procedure completion by the initiating UE</w:t>
      </w:r>
      <w:r>
        <w:rPr>
          <w:noProof/>
        </w:rPr>
        <w:tab/>
      </w:r>
      <w:r>
        <w:rPr>
          <w:noProof/>
        </w:rPr>
        <w:fldChar w:fldCharType="begin" w:fldLock="1"/>
      </w:r>
      <w:r>
        <w:rPr>
          <w:noProof/>
        </w:rPr>
        <w:instrText xml:space="preserve"> PAGEREF _Toc193394935 \h </w:instrText>
      </w:r>
      <w:r>
        <w:rPr>
          <w:noProof/>
        </w:rPr>
      </w:r>
      <w:r>
        <w:rPr>
          <w:noProof/>
        </w:rPr>
        <w:fldChar w:fldCharType="separate"/>
      </w:r>
      <w:r>
        <w:rPr>
          <w:noProof/>
        </w:rPr>
        <w:t>295</w:t>
      </w:r>
      <w:r>
        <w:rPr>
          <w:noProof/>
        </w:rPr>
        <w:fldChar w:fldCharType="end"/>
      </w:r>
    </w:p>
    <w:p w14:paraId="2865E8F0" w14:textId="749B8C5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8a.2.10.5</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UE-to-UE relay direct link security establishment procedure not accepted by the target UE</w:t>
      </w:r>
      <w:r>
        <w:rPr>
          <w:noProof/>
        </w:rPr>
        <w:tab/>
      </w:r>
      <w:r>
        <w:rPr>
          <w:noProof/>
        </w:rPr>
        <w:fldChar w:fldCharType="begin" w:fldLock="1"/>
      </w:r>
      <w:r>
        <w:rPr>
          <w:noProof/>
        </w:rPr>
        <w:instrText xml:space="preserve"> PAGEREF _Toc193394936 \h </w:instrText>
      </w:r>
      <w:r>
        <w:rPr>
          <w:noProof/>
        </w:rPr>
      </w:r>
      <w:r>
        <w:rPr>
          <w:noProof/>
        </w:rPr>
        <w:fldChar w:fldCharType="separate"/>
      </w:r>
      <w:r>
        <w:rPr>
          <w:noProof/>
        </w:rPr>
        <w:t>295</w:t>
      </w:r>
      <w:r>
        <w:rPr>
          <w:noProof/>
        </w:rPr>
        <w:fldChar w:fldCharType="end"/>
      </w:r>
    </w:p>
    <w:p w14:paraId="68A60C36" w14:textId="528846D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8a.2.10.6</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Abnormal cases</w:t>
      </w:r>
      <w:r>
        <w:rPr>
          <w:noProof/>
        </w:rPr>
        <w:tab/>
      </w:r>
      <w:r>
        <w:rPr>
          <w:noProof/>
        </w:rPr>
        <w:fldChar w:fldCharType="begin" w:fldLock="1"/>
      </w:r>
      <w:r>
        <w:rPr>
          <w:noProof/>
        </w:rPr>
        <w:instrText xml:space="preserve"> PAGEREF _Toc193394937 \h </w:instrText>
      </w:r>
      <w:r>
        <w:rPr>
          <w:noProof/>
        </w:rPr>
      </w:r>
      <w:r>
        <w:rPr>
          <w:noProof/>
        </w:rPr>
        <w:fldChar w:fldCharType="separate"/>
      </w:r>
      <w:r>
        <w:rPr>
          <w:noProof/>
        </w:rPr>
        <w:t>297</w:t>
      </w:r>
      <w:r>
        <w:rPr>
          <w:noProof/>
        </w:rPr>
        <w:fldChar w:fldCharType="end"/>
      </w:r>
    </w:p>
    <w:p w14:paraId="452F6954" w14:textId="229E83D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8a.2.10.6.1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_Toc193394938 \h </w:instrText>
      </w:r>
      <w:r>
        <w:rPr>
          <w:noProof/>
        </w:rPr>
      </w:r>
      <w:r>
        <w:rPr>
          <w:noProof/>
        </w:rPr>
        <w:fldChar w:fldCharType="separate"/>
      </w:r>
      <w:r>
        <w:rPr>
          <w:noProof/>
        </w:rPr>
        <w:t>297</w:t>
      </w:r>
      <w:r>
        <w:rPr>
          <w:noProof/>
        </w:rPr>
        <w:fldChar w:fldCharType="end"/>
      </w:r>
    </w:p>
    <w:p w14:paraId="46E8A311" w14:textId="2351CF7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8a.2.10.6.2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_Toc193394939 \h </w:instrText>
      </w:r>
      <w:r>
        <w:rPr>
          <w:noProof/>
        </w:rPr>
      </w:r>
      <w:r>
        <w:rPr>
          <w:noProof/>
        </w:rPr>
        <w:fldChar w:fldCharType="separate"/>
      </w:r>
      <w:r>
        <w:rPr>
          <w:noProof/>
        </w:rPr>
        <w:t>297</w:t>
      </w:r>
      <w:r>
        <w:rPr>
          <w:noProof/>
        </w:rPr>
        <w:fldChar w:fldCharType="end"/>
      </w:r>
    </w:p>
    <w:p w14:paraId="65C49E10" w14:textId="64E66E5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8a.2.11</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 for 5G ProSe UE-to-UE relay</w:t>
      </w:r>
      <w:r>
        <w:rPr>
          <w:noProof/>
        </w:rPr>
        <w:tab/>
      </w:r>
      <w:r>
        <w:rPr>
          <w:noProof/>
        </w:rPr>
        <w:fldChar w:fldCharType="begin" w:fldLock="1"/>
      </w:r>
      <w:r>
        <w:rPr>
          <w:noProof/>
        </w:rPr>
        <w:instrText xml:space="preserve"> PAGEREF _Toc193394940 \h </w:instrText>
      </w:r>
      <w:r>
        <w:rPr>
          <w:noProof/>
        </w:rPr>
      </w:r>
      <w:r>
        <w:rPr>
          <w:noProof/>
        </w:rPr>
        <w:fldChar w:fldCharType="separate"/>
      </w:r>
      <w:r>
        <w:rPr>
          <w:noProof/>
        </w:rPr>
        <w:t>297</w:t>
      </w:r>
      <w:r>
        <w:rPr>
          <w:noProof/>
        </w:rPr>
        <w:fldChar w:fldCharType="end"/>
      </w:r>
    </w:p>
    <w:p w14:paraId="42F0B251" w14:textId="37F0616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_Toc193394941 \h </w:instrText>
      </w:r>
      <w:r>
        <w:rPr>
          <w:noProof/>
        </w:rPr>
      </w:r>
      <w:r>
        <w:rPr>
          <w:noProof/>
        </w:rPr>
        <w:fldChar w:fldCharType="separate"/>
      </w:r>
      <w:r>
        <w:rPr>
          <w:noProof/>
        </w:rPr>
        <w:t>297</w:t>
      </w:r>
      <w:r>
        <w:rPr>
          <w:noProof/>
        </w:rPr>
        <w:fldChar w:fldCharType="end"/>
      </w:r>
    </w:p>
    <w:p w14:paraId="26F5937C" w14:textId="22D34AB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8a.2.11.1.1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_Toc193394942 \h </w:instrText>
      </w:r>
      <w:r>
        <w:rPr>
          <w:noProof/>
        </w:rPr>
      </w:r>
      <w:r>
        <w:rPr>
          <w:noProof/>
        </w:rPr>
        <w:fldChar w:fldCharType="separate"/>
      </w:r>
      <w:r>
        <w:rPr>
          <w:noProof/>
        </w:rPr>
        <w:t>297</w:t>
      </w:r>
      <w:r>
        <w:rPr>
          <w:noProof/>
        </w:rPr>
        <w:fldChar w:fldCharType="end"/>
      </w:r>
    </w:p>
    <w:p w14:paraId="3627CF85" w14:textId="6B161BE3"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8a.2.11.1.2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_Toc193394943 \h </w:instrText>
      </w:r>
      <w:r>
        <w:rPr>
          <w:noProof/>
        </w:rPr>
      </w:r>
      <w:r>
        <w:rPr>
          <w:noProof/>
        </w:rPr>
        <w:fldChar w:fldCharType="separate"/>
      </w:r>
      <w:r>
        <w:rPr>
          <w:noProof/>
        </w:rPr>
        <w:t>297</w:t>
      </w:r>
      <w:r>
        <w:rPr>
          <w:noProof/>
        </w:rPr>
        <w:fldChar w:fldCharType="end"/>
      </w:r>
    </w:p>
    <w:p w14:paraId="3050E221" w14:textId="3EC59EE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_Toc193394944 \h </w:instrText>
      </w:r>
      <w:r>
        <w:rPr>
          <w:noProof/>
        </w:rPr>
      </w:r>
      <w:r>
        <w:rPr>
          <w:noProof/>
        </w:rPr>
        <w:fldChar w:fldCharType="separate"/>
      </w:r>
      <w:r>
        <w:rPr>
          <w:noProof/>
        </w:rPr>
        <w:t>297</w:t>
      </w:r>
      <w:r>
        <w:rPr>
          <w:noProof/>
        </w:rPr>
        <w:fldChar w:fldCharType="end"/>
      </w:r>
    </w:p>
    <w:p w14:paraId="29FFEA66" w14:textId="066ED721"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8a.2.11.2.1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PC3a interface for 5G ProSe UE-to-UE relay</w:t>
      </w:r>
      <w:r>
        <w:rPr>
          <w:noProof/>
        </w:rPr>
        <w:tab/>
      </w:r>
      <w:r>
        <w:rPr>
          <w:noProof/>
        </w:rPr>
        <w:fldChar w:fldCharType="begin" w:fldLock="1"/>
      </w:r>
      <w:r>
        <w:rPr>
          <w:noProof/>
        </w:rPr>
        <w:instrText xml:space="preserve"> PAGEREF _Toc193394945 \h </w:instrText>
      </w:r>
      <w:r>
        <w:rPr>
          <w:noProof/>
        </w:rPr>
      </w:r>
      <w:r>
        <w:rPr>
          <w:noProof/>
        </w:rPr>
        <w:fldChar w:fldCharType="separate"/>
      </w:r>
      <w:r>
        <w:rPr>
          <w:noProof/>
        </w:rPr>
        <w:t>297</w:t>
      </w:r>
      <w:r>
        <w:rPr>
          <w:noProof/>
        </w:rPr>
        <w:fldChar w:fldCharType="end"/>
      </w:r>
    </w:p>
    <w:p w14:paraId="59D01FCC" w14:textId="10B0F62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8a.2.11.2.2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_Toc193394946 \h </w:instrText>
      </w:r>
      <w:r>
        <w:rPr>
          <w:noProof/>
        </w:rPr>
      </w:r>
      <w:r>
        <w:rPr>
          <w:noProof/>
        </w:rPr>
        <w:fldChar w:fldCharType="separate"/>
      </w:r>
      <w:r>
        <w:rPr>
          <w:noProof/>
        </w:rPr>
        <w:t>298</w:t>
      </w:r>
      <w:r>
        <w:rPr>
          <w:noProof/>
        </w:rPr>
        <w:fldChar w:fldCharType="end"/>
      </w:r>
    </w:p>
    <w:p w14:paraId="2060BFA9" w14:textId="3D60CFE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_Toc193394947 \h </w:instrText>
      </w:r>
      <w:r>
        <w:rPr>
          <w:noProof/>
        </w:rPr>
      </w:r>
      <w:r>
        <w:rPr>
          <w:noProof/>
        </w:rPr>
        <w:fldChar w:fldCharType="separate"/>
      </w:r>
      <w:r>
        <w:rPr>
          <w:noProof/>
        </w:rPr>
        <w:t>298</w:t>
      </w:r>
      <w:r>
        <w:rPr>
          <w:noProof/>
        </w:rPr>
        <w:fldChar w:fldCharType="end"/>
      </w:r>
    </w:p>
    <w:p w14:paraId="3AA5751C" w14:textId="378D082B"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8a.2.11.2.2.2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_Toc193394948 \h </w:instrText>
      </w:r>
      <w:r>
        <w:rPr>
          <w:noProof/>
        </w:rPr>
      </w:r>
      <w:r>
        <w:rPr>
          <w:noProof/>
        </w:rPr>
        <w:fldChar w:fldCharType="separate"/>
      </w:r>
      <w:r>
        <w:rPr>
          <w:noProof/>
        </w:rPr>
        <w:t>298</w:t>
      </w:r>
      <w:r>
        <w:rPr>
          <w:noProof/>
        </w:rPr>
        <w:fldChar w:fldCharType="end"/>
      </w:r>
    </w:p>
    <w:p w14:paraId="788A8E48" w14:textId="208837C6"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8a.2.11.2.2.3</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accepted by the 5G DDNMF</w:t>
      </w:r>
      <w:r>
        <w:rPr>
          <w:noProof/>
        </w:rPr>
        <w:tab/>
      </w:r>
      <w:r>
        <w:rPr>
          <w:noProof/>
        </w:rPr>
        <w:fldChar w:fldCharType="begin" w:fldLock="1"/>
      </w:r>
      <w:r>
        <w:rPr>
          <w:noProof/>
        </w:rPr>
        <w:instrText xml:space="preserve"> PAGEREF _Toc193394949 \h </w:instrText>
      </w:r>
      <w:r>
        <w:rPr>
          <w:noProof/>
        </w:rPr>
      </w:r>
      <w:r>
        <w:rPr>
          <w:noProof/>
        </w:rPr>
        <w:fldChar w:fldCharType="separate"/>
      </w:r>
      <w:r>
        <w:rPr>
          <w:noProof/>
        </w:rPr>
        <w:t>299</w:t>
      </w:r>
      <w:r>
        <w:rPr>
          <w:noProof/>
        </w:rPr>
        <w:fldChar w:fldCharType="end"/>
      </w:r>
    </w:p>
    <w:p w14:paraId="76815B8F" w14:textId="75632E0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8a.2.11.2.2.4</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_Toc193394950 \h </w:instrText>
      </w:r>
      <w:r>
        <w:rPr>
          <w:noProof/>
        </w:rPr>
      </w:r>
      <w:r>
        <w:rPr>
          <w:noProof/>
        </w:rPr>
        <w:fldChar w:fldCharType="separate"/>
      </w:r>
      <w:r>
        <w:rPr>
          <w:noProof/>
        </w:rPr>
        <w:t>301</w:t>
      </w:r>
      <w:r>
        <w:rPr>
          <w:noProof/>
        </w:rPr>
        <w:fldChar w:fldCharType="end"/>
      </w:r>
    </w:p>
    <w:p w14:paraId="5BA28372" w14:textId="58F2E1B2"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8a.2.11.2.2.5</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not accepted by the 5G DDNMF</w:t>
      </w:r>
      <w:r>
        <w:rPr>
          <w:noProof/>
        </w:rPr>
        <w:tab/>
      </w:r>
      <w:r>
        <w:rPr>
          <w:noProof/>
        </w:rPr>
        <w:fldChar w:fldCharType="begin" w:fldLock="1"/>
      </w:r>
      <w:r>
        <w:rPr>
          <w:noProof/>
        </w:rPr>
        <w:instrText xml:space="preserve"> PAGEREF _Toc193394951 \h </w:instrText>
      </w:r>
      <w:r>
        <w:rPr>
          <w:noProof/>
        </w:rPr>
      </w:r>
      <w:r>
        <w:rPr>
          <w:noProof/>
        </w:rPr>
        <w:fldChar w:fldCharType="separate"/>
      </w:r>
      <w:r>
        <w:rPr>
          <w:noProof/>
        </w:rPr>
        <w:t>301</w:t>
      </w:r>
      <w:r>
        <w:rPr>
          <w:noProof/>
        </w:rPr>
        <w:fldChar w:fldCharType="end"/>
      </w:r>
    </w:p>
    <w:p w14:paraId="0499880E" w14:textId="111115D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8a.2.11.2.2.6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_Toc193394952 \h </w:instrText>
      </w:r>
      <w:r>
        <w:rPr>
          <w:noProof/>
        </w:rPr>
      </w:r>
      <w:r>
        <w:rPr>
          <w:noProof/>
        </w:rPr>
        <w:fldChar w:fldCharType="separate"/>
      </w:r>
      <w:r>
        <w:rPr>
          <w:noProof/>
        </w:rPr>
        <w:t>301</w:t>
      </w:r>
      <w:r>
        <w:rPr>
          <w:noProof/>
        </w:rPr>
        <w:fldChar w:fldCharType="end"/>
      </w:r>
    </w:p>
    <w:p w14:paraId="11053A2F" w14:textId="012F53C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8a.2.11.2.2.7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_Toc193394953 \h </w:instrText>
      </w:r>
      <w:r>
        <w:rPr>
          <w:noProof/>
        </w:rPr>
      </w:r>
      <w:r>
        <w:rPr>
          <w:noProof/>
        </w:rPr>
        <w:fldChar w:fldCharType="separate"/>
      </w:r>
      <w:r>
        <w:rPr>
          <w:noProof/>
        </w:rPr>
        <w:t>302</w:t>
      </w:r>
      <w:r>
        <w:rPr>
          <w:noProof/>
        </w:rPr>
        <w:fldChar w:fldCharType="end"/>
      </w:r>
    </w:p>
    <w:p w14:paraId="1095E04A" w14:textId="51FA230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8a.2.12</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 for 5G ProSe UE-to-UE relay</w:t>
      </w:r>
      <w:r>
        <w:rPr>
          <w:noProof/>
        </w:rPr>
        <w:tab/>
      </w:r>
      <w:r>
        <w:rPr>
          <w:noProof/>
        </w:rPr>
        <w:fldChar w:fldCharType="begin" w:fldLock="1"/>
      </w:r>
      <w:r>
        <w:rPr>
          <w:noProof/>
        </w:rPr>
        <w:instrText xml:space="preserve"> PAGEREF _Toc193394954 \h </w:instrText>
      </w:r>
      <w:r>
        <w:rPr>
          <w:noProof/>
        </w:rPr>
      </w:r>
      <w:r>
        <w:rPr>
          <w:noProof/>
        </w:rPr>
        <w:fldChar w:fldCharType="separate"/>
      </w:r>
      <w:r>
        <w:rPr>
          <w:noProof/>
        </w:rPr>
        <w:t>302</w:t>
      </w:r>
      <w:r>
        <w:rPr>
          <w:noProof/>
        </w:rPr>
        <w:fldChar w:fldCharType="end"/>
      </w:r>
    </w:p>
    <w:p w14:paraId="60CA27BC" w14:textId="1FCE879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_Toc193394955 \h </w:instrText>
      </w:r>
      <w:r>
        <w:rPr>
          <w:noProof/>
        </w:rPr>
      </w:r>
      <w:r>
        <w:rPr>
          <w:noProof/>
        </w:rPr>
        <w:fldChar w:fldCharType="separate"/>
      </w:r>
      <w:r>
        <w:rPr>
          <w:noProof/>
        </w:rPr>
        <w:t>302</w:t>
      </w:r>
      <w:r>
        <w:rPr>
          <w:noProof/>
        </w:rPr>
        <w:fldChar w:fldCharType="end"/>
      </w:r>
    </w:p>
    <w:p w14:paraId="4663419F" w14:textId="4426710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8a.2.12.1.1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_Toc193394956 \h </w:instrText>
      </w:r>
      <w:r>
        <w:rPr>
          <w:noProof/>
        </w:rPr>
      </w:r>
      <w:r>
        <w:rPr>
          <w:noProof/>
        </w:rPr>
        <w:fldChar w:fldCharType="separate"/>
      </w:r>
      <w:r>
        <w:rPr>
          <w:noProof/>
        </w:rPr>
        <w:t>302</w:t>
      </w:r>
      <w:r>
        <w:rPr>
          <w:noProof/>
        </w:rPr>
        <w:fldChar w:fldCharType="end"/>
      </w:r>
    </w:p>
    <w:p w14:paraId="68D940EF" w14:textId="5E2012DD"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8a.2.12.1.2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_Toc193394957 \h </w:instrText>
      </w:r>
      <w:r>
        <w:rPr>
          <w:noProof/>
        </w:rPr>
      </w:r>
      <w:r>
        <w:rPr>
          <w:noProof/>
        </w:rPr>
        <w:fldChar w:fldCharType="separate"/>
      </w:r>
      <w:r>
        <w:rPr>
          <w:noProof/>
        </w:rPr>
        <w:t>302</w:t>
      </w:r>
      <w:r>
        <w:rPr>
          <w:noProof/>
        </w:rPr>
        <w:fldChar w:fldCharType="end"/>
      </w:r>
    </w:p>
    <w:p w14:paraId="719CF84C" w14:textId="34CF467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8a.2.12.2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_Toc193394958 \h </w:instrText>
      </w:r>
      <w:r>
        <w:rPr>
          <w:noProof/>
        </w:rPr>
      </w:r>
      <w:r>
        <w:rPr>
          <w:noProof/>
        </w:rPr>
        <w:fldChar w:fldCharType="separate"/>
      </w:r>
      <w:r>
        <w:rPr>
          <w:noProof/>
        </w:rPr>
        <w:t>302</w:t>
      </w:r>
      <w:r>
        <w:rPr>
          <w:noProof/>
        </w:rPr>
        <w:fldChar w:fldCharType="end"/>
      </w:r>
    </w:p>
    <w:p w14:paraId="2DEE75E5" w14:textId="76861D83"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8a.2.12.2.1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PC8 interface for 5G ProSe UE-to-UE relay</w:t>
      </w:r>
      <w:r>
        <w:rPr>
          <w:noProof/>
        </w:rPr>
        <w:tab/>
      </w:r>
      <w:r>
        <w:rPr>
          <w:noProof/>
        </w:rPr>
        <w:fldChar w:fldCharType="begin" w:fldLock="1"/>
      </w:r>
      <w:r>
        <w:rPr>
          <w:noProof/>
        </w:rPr>
        <w:instrText xml:space="preserve"> PAGEREF _Toc193394959 \h </w:instrText>
      </w:r>
      <w:r>
        <w:rPr>
          <w:noProof/>
        </w:rPr>
      </w:r>
      <w:r>
        <w:rPr>
          <w:noProof/>
        </w:rPr>
        <w:fldChar w:fldCharType="separate"/>
      </w:r>
      <w:r>
        <w:rPr>
          <w:noProof/>
        </w:rPr>
        <w:t>302</w:t>
      </w:r>
      <w:r>
        <w:rPr>
          <w:noProof/>
        </w:rPr>
        <w:fldChar w:fldCharType="end"/>
      </w:r>
    </w:p>
    <w:p w14:paraId="302D9674" w14:textId="2ECC991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_Toc193394960 \h </w:instrText>
      </w:r>
      <w:r>
        <w:rPr>
          <w:noProof/>
        </w:rPr>
      </w:r>
      <w:r>
        <w:rPr>
          <w:noProof/>
        </w:rPr>
        <w:fldChar w:fldCharType="separate"/>
      </w:r>
      <w:r>
        <w:rPr>
          <w:noProof/>
        </w:rPr>
        <w:t>303</w:t>
      </w:r>
      <w:r>
        <w:rPr>
          <w:noProof/>
        </w:rPr>
        <w:fldChar w:fldCharType="end"/>
      </w:r>
    </w:p>
    <w:p w14:paraId="5FF1A5D3" w14:textId="7A5B858F"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_Toc193394961 \h </w:instrText>
      </w:r>
      <w:r>
        <w:rPr>
          <w:noProof/>
        </w:rPr>
      </w:r>
      <w:r>
        <w:rPr>
          <w:noProof/>
        </w:rPr>
        <w:fldChar w:fldCharType="separate"/>
      </w:r>
      <w:r>
        <w:rPr>
          <w:noProof/>
        </w:rPr>
        <w:t>303</w:t>
      </w:r>
      <w:r>
        <w:rPr>
          <w:noProof/>
        </w:rPr>
        <w:fldChar w:fldCharType="end"/>
      </w:r>
    </w:p>
    <w:p w14:paraId="547366A5" w14:textId="4D68FB46"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8a.2.12.2.2.2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_Toc193394962 \h </w:instrText>
      </w:r>
      <w:r>
        <w:rPr>
          <w:noProof/>
        </w:rPr>
      </w:r>
      <w:r>
        <w:rPr>
          <w:noProof/>
        </w:rPr>
        <w:fldChar w:fldCharType="separate"/>
      </w:r>
      <w:r>
        <w:rPr>
          <w:noProof/>
        </w:rPr>
        <w:t>303</w:t>
      </w:r>
      <w:r>
        <w:rPr>
          <w:noProof/>
        </w:rPr>
        <w:fldChar w:fldCharType="end"/>
      </w:r>
    </w:p>
    <w:p w14:paraId="6A359D5B" w14:textId="7F667F0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8a.2.12.2.2.3</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accepted by the 5G PKMF</w:t>
      </w:r>
      <w:r>
        <w:rPr>
          <w:noProof/>
        </w:rPr>
        <w:tab/>
      </w:r>
      <w:r>
        <w:rPr>
          <w:noProof/>
        </w:rPr>
        <w:fldChar w:fldCharType="begin" w:fldLock="1"/>
      </w:r>
      <w:r>
        <w:rPr>
          <w:noProof/>
        </w:rPr>
        <w:instrText xml:space="preserve"> PAGEREF _Toc193394963 \h </w:instrText>
      </w:r>
      <w:r>
        <w:rPr>
          <w:noProof/>
        </w:rPr>
      </w:r>
      <w:r>
        <w:rPr>
          <w:noProof/>
        </w:rPr>
        <w:fldChar w:fldCharType="separate"/>
      </w:r>
      <w:r>
        <w:rPr>
          <w:noProof/>
        </w:rPr>
        <w:t>304</w:t>
      </w:r>
      <w:r>
        <w:rPr>
          <w:noProof/>
        </w:rPr>
        <w:fldChar w:fldCharType="end"/>
      </w:r>
    </w:p>
    <w:p w14:paraId="25E2AEF6" w14:textId="4FBC0A9C"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8a.2.12.2.2.4</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_Toc193394964 \h </w:instrText>
      </w:r>
      <w:r>
        <w:rPr>
          <w:noProof/>
        </w:rPr>
      </w:r>
      <w:r>
        <w:rPr>
          <w:noProof/>
        </w:rPr>
        <w:fldChar w:fldCharType="separate"/>
      </w:r>
      <w:r>
        <w:rPr>
          <w:noProof/>
        </w:rPr>
        <w:t>306</w:t>
      </w:r>
      <w:r>
        <w:rPr>
          <w:noProof/>
        </w:rPr>
        <w:fldChar w:fldCharType="end"/>
      </w:r>
    </w:p>
    <w:p w14:paraId="045ED35C" w14:textId="0EFD2F1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8a.2.12.2.2.5</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not accepted by the 5G PKMF</w:t>
      </w:r>
      <w:r>
        <w:rPr>
          <w:noProof/>
        </w:rPr>
        <w:tab/>
      </w:r>
      <w:r>
        <w:rPr>
          <w:noProof/>
        </w:rPr>
        <w:fldChar w:fldCharType="begin" w:fldLock="1"/>
      </w:r>
      <w:r>
        <w:rPr>
          <w:noProof/>
        </w:rPr>
        <w:instrText xml:space="preserve"> PAGEREF _Toc193394965 \h </w:instrText>
      </w:r>
      <w:r>
        <w:rPr>
          <w:noProof/>
        </w:rPr>
      </w:r>
      <w:r>
        <w:rPr>
          <w:noProof/>
        </w:rPr>
        <w:fldChar w:fldCharType="separate"/>
      </w:r>
      <w:r>
        <w:rPr>
          <w:noProof/>
        </w:rPr>
        <w:t>306</w:t>
      </w:r>
      <w:r>
        <w:rPr>
          <w:noProof/>
        </w:rPr>
        <w:fldChar w:fldCharType="end"/>
      </w:r>
    </w:p>
    <w:p w14:paraId="44DF288B" w14:textId="0FDF408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8a.2.12.2.2.6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_Toc193394966 \h </w:instrText>
      </w:r>
      <w:r>
        <w:rPr>
          <w:noProof/>
        </w:rPr>
      </w:r>
      <w:r>
        <w:rPr>
          <w:noProof/>
        </w:rPr>
        <w:fldChar w:fldCharType="separate"/>
      </w:r>
      <w:r>
        <w:rPr>
          <w:noProof/>
        </w:rPr>
        <w:t>306</w:t>
      </w:r>
      <w:r>
        <w:rPr>
          <w:noProof/>
        </w:rPr>
        <w:fldChar w:fldCharType="end"/>
      </w:r>
    </w:p>
    <w:p w14:paraId="40233835" w14:textId="28F2A10C"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8a.2.12.2.2.7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_Toc193394967 \h </w:instrText>
      </w:r>
      <w:r>
        <w:rPr>
          <w:noProof/>
        </w:rPr>
      </w:r>
      <w:r>
        <w:rPr>
          <w:noProof/>
        </w:rPr>
        <w:fldChar w:fldCharType="separate"/>
      </w:r>
      <w:r>
        <w:rPr>
          <w:noProof/>
        </w:rPr>
        <w:t>307</w:t>
      </w:r>
      <w:r>
        <w:rPr>
          <w:noProof/>
        </w:rPr>
        <w:fldChar w:fldCharType="end"/>
      </w:r>
    </w:p>
    <w:p w14:paraId="22302FAF" w14:textId="13E1CDD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.2.12.2.3</w:t>
      </w:r>
      <w:r>
        <w:rPr>
          <w:rFonts w:asciiTheme="minorHAnsi" w:eastAsiaTheme="minorEastAsia" w:hAnsiTheme="minorHAnsi" w:cstheme="minorBidi"/>
          <w:noProof/>
          <w:kern w:val="2"/>
          <w:sz w:val="24"/>
          <w:szCs w:val="24"/>
          <w:lang w:eastAsia="en-GB"/>
          <w14:ligatures w14:val="standardContextual"/>
        </w:rPr>
        <w:tab/>
      </w:r>
      <w:r>
        <w:rPr>
          <w:noProof/>
        </w:rPr>
        <w:t>5G ProSe end UE key request procedure</w:t>
      </w:r>
      <w:r>
        <w:rPr>
          <w:noProof/>
        </w:rPr>
        <w:tab/>
      </w:r>
      <w:r>
        <w:rPr>
          <w:noProof/>
        </w:rPr>
        <w:fldChar w:fldCharType="begin" w:fldLock="1"/>
      </w:r>
      <w:r>
        <w:rPr>
          <w:noProof/>
        </w:rPr>
        <w:instrText xml:space="preserve"> PAGEREF _Toc193394968 \h </w:instrText>
      </w:r>
      <w:r>
        <w:rPr>
          <w:noProof/>
        </w:rPr>
      </w:r>
      <w:r>
        <w:rPr>
          <w:noProof/>
        </w:rPr>
        <w:fldChar w:fldCharType="separate"/>
      </w:r>
      <w:r>
        <w:rPr>
          <w:noProof/>
        </w:rPr>
        <w:t>307</w:t>
      </w:r>
      <w:r>
        <w:rPr>
          <w:noProof/>
        </w:rPr>
        <w:fldChar w:fldCharType="end"/>
      </w:r>
    </w:p>
    <w:p w14:paraId="2DA20BAA" w14:textId="470C2D8F"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.2.12.2.4</w:t>
      </w:r>
      <w:r>
        <w:rPr>
          <w:rFonts w:asciiTheme="minorHAnsi" w:eastAsiaTheme="minorEastAsia" w:hAnsiTheme="minorHAnsi" w:cstheme="minorBidi"/>
          <w:noProof/>
          <w:kern w:val="2"/>
          <w:sz w:val="24"/>
          <w:szCs w:val="24"/>
          <w:lang w:eastAsia="en-GB"/>
          <w14:ligatures w14:val="standardContextual"/>
        </w:rPr>
        <w:tab/>
      </w:r>
      <w:r>
        <w:rPr>
          <w:noProof/>
        </w:rPr>
        <w:t>5G ProSe UE-to-UE relay UE key request procedure</w:t>
      </w:r>
      <w:r>
        <w:rPr>
          <w:noProof/>
        </w:rPr>
        <w:tab/>
      </w:r>
      <w:r>
        <w:rPr>
          <w:noProof/>
        </w:rPr>
        <w:fldChar w:fldCharType="begin" w:fldLock="1"/>
      </w:r>
      <w:r>
        <w:rPr>
          <w:noProof/>
        </w:rPr>
        <w:instrText xml:space="preserve"> PAGEREF _Toc193394969 \h </w:instrText>
      </w:r>
      <w:r>
        <w:rPr>
          <w:noProof/>
        </w:rPr>
      </w:r>
      <w:r>
        <w:rPr>
          <w:noProof/>
        </w:rPr>
        <w:fldChar w:fldCharType="separate"/>
      </w:r>
      <w:r>
        <w:rPr>
          <w:noProof/>
        </w:rPr>
        <w:t>307</w:t>
      </w:r>
      <w:r>
        <w:rPr>
          <w:noProof/>
        </w:rPr>
        <w:fldChar w:fldCharType="end"/>
      </w:r>
    </w:p>
    <w:p w14:paraId="3CA65059" w14:textId="7F87813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8a.2.13</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direct discovery set transfer procedure</w:t>
      </w:r>
      <w:r>
        <w:rPr>
          <w:noProof/>
        </w:rPr>
        <w:tab/>
      </w:r>
      <w:r>
        <w:rPr>
          <w:noProof/>
        </w:rPr>
        <w:fldChar w:fldCharType="begin" w:fldLock="1"/>
      </w:r>
      <w:r>
        <w:rPr>
          <w:noProof/>
        </w:rPr>
        <w:instrText xml:space="preserve"> PAGEREF _Toc193394970 \h </w:instrText>
      </w:r>
      <w:r>
        <w:rPr>
          <w:noProof/>
        </w:rPr>
      </w:r>
      <w:r>
        <w:rPr>
          <w:noProof/>
        </w:rPr>
        <w:fldChar w:fldCharType="separate"/>
      </w:r>
      <w:r>
        <w:rPr>
          <w:noProof/>
        </w:rPr>
        <w:t>307</w:t>
      </w:r>
      <w:r>
        <w:rPr>
          <w:noProof/>
        </w:rPr>
        <w:fldChar w:fldCharType="end"/>
      </w:r>
    </w:p>
    <w:p w14:paraId="53654D22" w14:textId="12A4ED8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8a.2.13.1</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General</w:t>
      </w:r>
      <w:r>
        <w:rPr>
          <w:noProof/>
        </w:rPr>
        <w:tab/>
      </w:r>
      <w:r>
        <w:rPr>
          <w:noProof/>
        </w:rPr>
        <w:fldChar w:fldCharType="begin" w:fldLock="1"/>
      </w:r>
      <w:r>
        <w:rPr>
          <w:noProof/>
        </w:rPr>
        <w:instrText xml:space="preserve"> PAGEREF _Toc193394971 \h </w:instrText>
      </w:r>
      <w:r>
        <w:rPr>
          <w:noProof/>
        </w:rPr>
      </w:r>
      <w:r>
        <w:rPr>
          <w:noProof/>
        </w:rPr>
        <w:fldChar w:fldCharType="separate"/>
      </w:r>
      <w:r>
        <w:rPr>
          <w:noProof/>
        </w:rPr>
        <w:t>307</w:t>
      </w:r>
      <w:r>
        <w:rPr>
          <w:noProof/>
        </w:rPr>
        <w:fldChar w:fldCharType="end"/>
      </w:r>
    </w:p>
    <w:p w14:paraId="704CF348" w14:textId="6460554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8a.2.13.2</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direct discovery set transfer procedure initiation by initiating UE</w:t>
      </w:r>
      <w:r>
        <w:rPr>
          <w:noProof/>
        </w:rPr>
        <w:tab/>
      </w:r>
      <w:r>
        <w:rPr>
          <w:noProof/>
        </w:rPr>
        <w:fldChar w:fldCharType="begin" w:fldLock="1"/>
      </w:r>
      <w:r>
        <w:rPr>
          <w:noProof/>
        </w:rPr>
        <w:instrText xml:space="preserve"> PAGEREF _Toc193394972 \h </w:instrText>
      </w:r>
      <w:r>
        <w:rPr>
          <w:noProof/>
        </w:rPr>
      </w:r>
      <w:r>
        <w:rPr>
          <w:noProof/>
        </w:rPr>
        <w:fldChar w:fldCharType="separate"/>
      </w:r>
      <w:r>
        <w:rPr>
          <w:noProof/>
        </w:rPr>
        <w:t>307</w:t>
      </w:r>
      <w:r>
        <w:rPr>
          <w:noProof/>
        </w:rPr>
        <w:fldChar w:fldCharType="end"/>
      </w:r>
    </w:p>
    <w:p w14:paraId="531DFA81" w14:textId="3BF9768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8a.2.13.3</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direct discovery set procedure</w:t>
      </w:r>
      <w:r>
        <w:rPr>
          <w:noProof/>
        </w:rPr>
        <w:t xml:space="preserve"> ack by the target UE</w:t>
      </w:r>
      <w:r>
        <w:rPr>
          <w:noProof/>
        </w:rPr>
        <w:tab/>
      </w:r>
      <w:r>
        <w:rPr>
          <w:noProof/>
        </w:rPr>
        <w:fldChar w:fldCharType="begin" w:fldLock="1"/>
      </w:r>
      <w:r>
        <w:rPr>
          <w:noProof/>
        </w:rPr>
        <w:instrText xml:space="preserve"> PAGEREF _Toc193394973 \h </w:instrText>
      </w:r>
      <w:r>
        <w:rPr>
          <w:noProof/>
        </w:rPr>
      </w:r>
      <w:r>
        <w:rPr>
          <w:noProof/>
        </w:rPr>
        <w:fldChar w:fldCharType="separate"/>
      </w:r>
      <w:r>
        <w:rPr>
          <w:noProof/>
        </w:rPr>
        <w:t>308</w:t>
      </w:r>
      <w:r>
        <w:rPr>
          <w:noProof/>
        </w:rPr>
        <w:fldChar w:fldCharType="end"/>
      </w:r>
    </w:p>
    <w:p w14:paraId="40200FB0" w14:textId="5B7B14F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8a.2.13.4</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direct discovery set transfer procedure completion by the initiating UE</w:t>
      </w:r>
      <w:r>
        <w:rPr>
          <w:noProof/>
        </w:rPr>
        <w:tab/>
      </w:r>
      <w:r>
        <w:rPr>
          <w:noProof/>
        </w:rPr>
        <w:fldChar w:fldCharType="begin" w:fldLock="1"/>
      </w:r>
      <w:r>
        <w:rPr>
          <w:noProof/>
        </w:rPr>
        <w:instrText xml:space="preserve"> PAGEREF _Toc193394974 \h </w:instrText>
      </w:r>
      <w:r>
        <w:rPr>
          <w:noProof/>
        </w:rPr>
      </w:r>
      <w:r>
        <w:rPr>
          <w:noProof/>
        </w:rPr>
        <w:fldChar w:fldCharType="separate"/>
      </w:r>
      <w:r>
        <w:rPr>
          <w:noProof/>
        </w:rPr>
        <w:t>308</w:t>
      </w:r>
      <w:r>
        <w:rPr>
          <w:noProof/>
        </w:rPr>
        <w:fldChar w:fldCharType="end"/>
      </w:r>
    </w:p>
    <w:p w14:paraId="2906B133" w14:textId="4E50310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8a.2.13.5</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Abnormal cases</w:t>
      </w:r>
      <w:r>
        <w:rPr>
          <w:noProof/>
        </w:rPr>
        <w:tab/>
      </w:r>
      <w:r>
        <w:rPr>
          <w:noProof/>
        </w:rPr>
        <w:fldChar w:fldCharType="begin" w:fldLock="1"/>
      </w:r>
      <w:r>
        <w:rPr>
          <w:noProof/>
        </w:rPr>
        <w:instrText xml:space="preserve"> PAGEREF _Toc193394975 \h </w:instrText>
      </w:r>
      <w:r>
        <w:rPr>
          <w:noProof/>
        </w:rPr>
      </w:r>
      <w:r>
        <w:rPr>
          <w:noProof/>
        </w:rPr>
        <w:fldChar w:fldCharType="separate"/>
      </w:r>
      <w:r>
        <w:rPr>
          <w:noProof/>
        </w:rPr>
        <w:t>308</w:t>
      </w:r>
      <w:r>
        <w:rPr>
          <w:noProof/>
        </w:rPr>
        <w:fldChar w:fldCharType="end"/>
      </w:r>
    </w:p>
    <w:p w14:paraId="00C8B857" w14:textId="0EAC126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8a.2.13.5.1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_Toc193394976 \h </w:instrText>
      </w:r>
      <w:r>
        <w:rPr>
          <w:noProof/>
        </w:rPr>
      </w:r>
      <w:r>
        <w:rPr>
          <w:noProof/>
        </w:rPr>
        <w:fldChar w:fldCharType="separate"/>
      </w:r>
      <w:r>
        <w:rPr>
          <w:noProof/>
        </w:rPr>
        <w:t>308</w:t>
      </w:r>
      <w:r>
        <w:rPr>
          <w:noProof/>
        </w:rPr>
        <w:fldChar w:fldCharType="end"/>
      </w:r>
    </w:p>
    <w:p w14:paraId="2F5487AC" w14:textId="5C49E13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_Toc193394977 \h </w:instrText>
      </w:r>
      <w:r>
        <w:rPr>
          <w:noProof/>
        </w:rPr>
      </w:r>
      <w:r>
        <w:rPr>
          <w:noProof/>
        </w:rPr>
        <w:fldChar w:fldCharType="separate"/>
      </w:r>
      <w:r>
        <w:rPr>
          <w:noProof/>
        </w:rPr>
        <w:t>309</w:t>
      </w:r>
      <w:r>
        <w:rPr>
          <w:noProof/>
        </w:rPr>
        <w:fldChar w:fldCharType="end"/>
      </w:r>
    </w:p>
    <w:p w14:paraId="58E58F73" w14:textId="18988410"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_Toc193394978 \h </w:instrText>
      </w:r>
      <w:r>
        <w:rPr>
          <w:noProof/>
        </w:rPr>
      </w:r>
      <w:r>
        <w:rPr>
          <w:noProof/>
        </w:rPr>
        <w:fldChar w:fldCharType="separate"/>
      </w:r>
      <w:r>
        <w:rPr>
          <w:noProof/>
        </w:rPr>
        <w:t>309</w:t>
      </w:r>
      <w:r>
        <w:rPr>
          <w:noProof/>
        </w:rPr>
        <w:fldChar w:fldCharType="end"/>
      </w:r>
    </w:p>
    <w:p w14:paraId="79BD1C6F" w14:textId="5AED1DF2"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_Toc193394979 \h </w:instrText>
      </w:r>
      <w:r>
        <w:rPr>
          <w:noProof/>
        </w:rPr>
      </w:r>
      <w:r>
        <w:rPr>
          <w:noProof/>
        </w:rPr>
        <w:fldChar w:fldCharType="separate"/>
      </w:r>
      <w:r>
        <w:rPr>
          <w:noProof/>
        </w:rPr>
        <w:t>309</w:t>
      </w:r>
      <w:r>
        <w:rPr>
          <w:noProof/>
        </w:rPr>
        <w:fldChar w:fldCharType="end"/>
      </w:r>
    </w:p>
    <w:p w14:paraId="66F8B4D3" w14:textId="7D4A5A38"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_Toc193394980 \h </w:instrText>
      </w:r>
      <w:r>
        <w:rPr>
          <w:noProof/>
        </w:rPr>
      </w:r>
      <w:r>
        <w:rPr>
          <w:noProof/>
        </w:rPr>
        <w:fldChar w:fldCharType="separate"/>
      </w:r>
      <w:r>
        <w:rPr>
          <w:noProof/>
        </w:rPr>
        <w:t>309</w:t>
      </w:r>
      <w:r>
        <w:rPr>
          <w:noProof/>
        </w:rPr>
        <w:fldChar w:fldCharType="end"/>
      </w:r>
    </w:p>
    <w:p w14:paraId="6E3DEF12" w14:textId="25602D9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Unforeseen message type</w:t>
      </w:r>
      <w:r>
        <w:rPr>
          <w:noProof/>
        </w:rPr>
        <w:tab/>
      </w:r>
      <w:r>
        <w:rPr>
          <w:noProof/>
        </w:rPr>
        <w:fldChar w:fldCharType="begin" w:fldLock="1"/>
      </w:r>
      <w:r>
        <w:rPr>
          <w:noProof/>
        </w:rPr>
        <w:instrText xml:space="preserve"> PAGEREF _Toc193394981 \h </w:instrText>
      </w:r>
      <w:r>
        <w:rPr>
          <w:noProof/>
        </w:rPr>
      </w:r>
      <w:r>
        <w:rPr>
          <w:noProof/>
        </w:rPr>
        <w:fldChar w:fldCharType="separate"/>
      </w:r>
      <w:r>
        <w:rPr>
          <w:noProof/>
        </w:rPr>
        <w:t>309</w:t>
      </w:r>
      <w:r>
        <w:rPr>
          <w:noProof/>
        </w:rPr>
        <w:fldChar w:fldCharType="end"/>
      </w:r>
    </w:p>
    <w:p w14:paraId="59097F5F" w14:textId="7C18E550"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_Toc193394982 \h </w:instrText>
      </w:r>
      <w:r>
        <w:rPr>
          <w:noProof/>
        </w:rPr>
      </w:r>
      <w:r>
        <w:rPr>
          <w:noProof/>
        </w:rPr>
        <w:fldChar w:fldCharType="separate"/>
      </w:r>
      <w:r>
        <w:rPr>
          <w:noProof/>
        </w:rPr>
        <w:t>309</w:t>
      </w:r>
      <w:r>
        <w:rPr>
          <w:noProof/>
        </w:rPr>
        <w:fldChar w:fldCharType="end"/>
      </w:r>
    </w:p>
    <w:p w14:paraId="5C6846D6" w14:textId="3517D53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9.3.0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_Toc193394983 \h </w:instrText>
      </w:r>
      <w:r>
        <w:rPr>
          <w:noProof/>
        </w:rPr>
      </w:r>
      <w:r>
        <w:rPr>
          <w:noProof/>
        </w:rPr>
        <w:fldChar w:fldCharType="separate"/>
      </w:r>
      <w:r>
        <w:rPr>
          <w:noProof/>
        </w:rPr>
        <w:t>309</w:t>
      </w:r>
      <w:r>
        <w:rPr>
          <w:noProof/>
        </w:rPr>
        <w:fldChar w:fldCharType="end"/>
      </w:r>
    </w:p>
    <w:p w14:paraId="27726C17" w14:textId="28FD54F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9.3.1</w:t>
      </w:r>
      <w:r>
        <w:rPr>
          <w:rFonts w:asciiTheme="minorHAnsi" w:eastAsiaTheme="minorEastAsia" w:hAnsiTheme="minorHAnsi" w:cstheme="minorBidi"/>
          <w:noProof/>
          <w:kern w:val="2"/>
          <w:sz w:val="24"/>
          <w:szCs w:val="24"/>
          <w:lang w:eastAsia="en-GB"/>
          <w14:ligatures w14:val="standardContextual"/>
        </w:rPr>
        <w:tab/>
      </w:r>
      <w:r>
        <w:rPr>
          <w:noProof/>
        </w:rPr>
        <w:t>Message too short or too long</w:t>
      </w:r>
      <w:r>
        <w:rPr>
          <w:noProof/>
        </w:rPr>
        <w:tab/>
      </w:r>
      <w:r>
        <w:rPr>
          <w:noProof/>
        </w:rPr>
        <w:fldChar w:fldCharType="begin" w:fldLock="1"/>
      </w:r>
      <w:r>
        <w:rPr>
          <w:noProof/>
        </w:rPr>
        <w:instrText xml:space="preserve"> PAGEREF _Toc193394984 \h </w:instrText>
      </w:r>
      <w:r>
        <w:rPr>
          <w:noProof/>
        </w:rPr>
      </w:r>
      <w:r>
        <w:rPr>
          <w:noProof/>
        </w:rPr>
        <w:fldChar w:fldCharType="separate"/>
      </w:r>
      <w:r>
        <w:rPr>
          <w:noProof/>
        </w:rPr>
        <w:t>310</w:t>
      </w:r>
      <w:r>
        <w:rPr>
          <w:noProof/>
        </w:rPr>
        <w:fldChar w:fldCharType="end"/>
      </w:r>
    </w:p>
    <w:p w14:paraId="6BA97ADB" w14:textId="31FB136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Message too short</w:t>
      </w:r>
      <w:r>
        <w:rPr>
          <w:noProof/>
        </w:rPr>
        <w:tab/>
      </w:r>
      <w:r>
        <w:rPr>
          <w:noProof/>
        </w:rPr>
        <w:fldChar w:fldCharType="begin" w:fldLock="1"/>
      </w:r>
      <w:r>
        <w:rPr>
          <w:noProof/>
        </w:rPr>
        <w:instrText xml:space="preserve"> PAGEREF _Toc193394985 \h </w:instrText>
      </w:r>
      <w:r>
        <w:rPr>
          <w:noProof/>
        </w:rPr>
      </w:r>
      <w:r>
        <w:rPr>
          <w:noProof/>
        </w:rPr>
        <w:fldChar w:fldCharType="separate"/>
      </w:r>
      <w:r>
        <w:rPr>
          <w:noProof/>
        </w:rPr>
        <w:t>310</w:t>
      </w:r>
      <w:r>
        <w:rPr>
          <w:noProof/>
        </w:rPr>
        <w:fldChar w:fldCharType="end"/>
      </w:r>
    </w:p>
    <w:p w14:paraId="5FDB0EDB" w14:textId="5322A93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Message too long</w:t>
      </w:r>
      <w:r>
        <w:rPr>
          <w:noProof/>
        </w:rPr>
        <w:tab/>
      </w:r>
      <w:r>
        <w:rPr>
          <w:noProof/>
        </w:rPr>
        <w:fldChar w:fldCharType="begin" w:fldLock="1"/>
      </w:r>
      <w:r>
        <w:rPr>
          <w:noProof/>
        </w:rPr>
        <w:instrText xml:space="preserve"> PAGEREF _Toc193394986 \h </w:instrText>
      </w:r>
      <w:r>
        <w:rPr>
          <w:noProof/>
        </w:rPr>
      </w:r>
      <w:r>
        <w:rPr>
          <w:noProof/>
        </w:rPr>
        <w:fldChar w:fldCharType="separate"/>
      </w:r>
      <w:r>
        <w:rPr>
          <w:noProof/>
        </w:rPr>
        <w:t>310</w:t>
      </w:r>
      <w:r>
        <w:rPr>
          <w:noProof/>
        </w:rPr>
        <w:fldChar w:fldCharType="end"/>
      </w:r>
    </w:p>
    <w:p w14:paraId="71D5C597" w14:textId="0E2D0BC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Unknown or unforeseen message type</w:t>
      </w:r>
      <w:r>
        <w:rPr>
          <w:noProof/>
        </w:rPr>
        <w:tab/>
      </w:r>
      <w:r>
        <w:rPr>
          <w:noProof/>
        </w:rPr>
        <w:fldChar w:fldCharType="begin" w:fldLock="1"/>
      </w:r>
      <w:r>
        <w:rPr>
          <w:noProof/>
        </w:rPr>
        <w:instrText xml:space="preserve"> PAGEREF _Toc193394987 \h </w:instrText>
      </w:r>
      <w:r>
        <w:rPr>
          <w:noProof/>
        </w:rPr>
      </w:r>
      <w:r>
        <w:rPr>
          <w:noProof/>
        </w:rPr>
        <w:fldChar w:fldCharType="separate"/>
      </w:r>
      <w:r>
        <w:rPr>
          <w:noProof/>
        </w:rPr>
        <w:t>310</w:t>
      </w:r>
      <w:r>
        <w:rPr>
          <w:noProof/>
        </w:rPr>
        <w:fldChar w:fldCharType="end"/>
      </w:r>
    </w:p>
    <w:p w14:paraId="310A307C" w14:textId="5D6233E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Non-semantical mandatory information element errors</w:t>
      </w:r>
      <w:r>
        <w:rPr>
          <w:noProof/>
        </w:rPr>
        <w:tab/>
      </w:r>
      <w:r>
        <w:rPr>
          <w:noProof/>
        </w:rPr>
        <w:fldChar w:fldCharType="begin" w:fldLock="1"/>
      </w:r>
      <w:r>
        <w:rPr>
          <w:noProof/>
        </w:rPr>
        <w:instrText xml:space="preserve"> PAGEREF _Toc193394988 \h </w:instrText>
      </w:r>
      <w:r>
        <w:rPr>
          <w:noProof/>
        </w:rPr>
      </w:r>
      <w:r>
        <w:rPr>
          <w:noProof/>
        </w:rPr>
        <w:fldChar w:fldCharType="separate"/>
      </w:r>
      <w:r>
        <w:rPr>
          <w:noProof/>
        </w:rPr>
        <w:t>310</w:t>
      </w:r>
      <w:r>
        <w:rPr>
          <w:noProof/>
        </w:rPr>
        <w:fldChar w:fldCharType="end"/>
      </w:r>
    </w:p>
    <w:p w14:paraId="6EF2DDFC" w14:textId="6AAB4DA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Unknown and unforeseen IEs in the non-imperative message part</w:t>
      </w:r>
      <w:r>
        <w:rPr>
          <w:noProof/>
        </w:rPr>
        <w:tab/>
      </w:r>
      <w:r>
        <w:rPr>
          <w:noProof/>
        </w:rPr>
        <w:fldChar w:fldCharType="begin" w:fldLock="1"/>
      </w:r>
      <w:r>
        <w:rPr>
          <w:noProof/>
        </w:rPr>
        <w:instrText xml:space="preserve"> PAGEREF _Toc193394989 \h </w:instrText>
      </w:r>
      <w:r>
        <w:rPr>
          <w:noProof/>
        </w:rPr>
      </w:r>
      <w:r>
        <w:rPr>
          <w:noProof/>
        </w:rPr>
        <w:fldChar w:fldCharType="separate"/>
      </w:r>
      <w:r>
        <w:rPr>
          <w:noProof/>
        </w:rPr>
        <w:t>310</w:t>
      </w:r>
      <w:r>
        <w:rPr>
          <w:noProof/>
        </w:rPr>
        <w:fldChar w:fldCharType="end"/>
      </w:r>
    </w:p>
    <w:p w14:paraId="763AFDB0" w14:textId="18268B9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IEIs unknown in the message</w:t>
      </w:r>
      <w:r>
        <w:rPr>
          <w:noProof/>
        </w:rPr>
        <w:tab/>
      </w:r>
      <w:r>
        <w:rPr>
          <w:noProof/>
        </w:rPr>
        <w:fldChar w:fldCharType="begin" w:fldLock="1"/>
      </w:r>
      <w:r>
        <w:rPr>
          <w:noProof/>
        </w:rPr>
        <w:instrText xml:space="preserve"> PAGEREF _Toc193394990 \h </w:instrText>
      </w:r>
      <w:r>
        <w:rPr>
          <w:noProof/>
        </w:rPr>
      </w:r>
      <w:r>
        <w:rPr>
          <w:noProof/>
        </w:rPr>
        <w:fldChar w:fldCharType="separate"/>
      </w:r>
      <w:r>
        <w:rPr>
          <w:noProof/>
        </w:rPr>
        <w:t>310</w:t>
      </w:r>
      <w:r>
        <w:rPr>
          <w:noProof/>
        </w:rPr>
        <w:fldChar w:fldCharType="end"/>
      </w:r>
    </w:p>
    <w:p w14:paraId="50232D91" w14:textId="1607127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Out of sequence IEs</w:t>
      </w:r>
      <w:r>
        <w:rPr>
          <w:noProof/>
        </w:rPr>
        <w:tab/>
      </w:r>
      <w:r>
        <w:rPr>
          <w:noProof/>
        </w:rPr>
        <w:fldChar w:fldCharType="begin" w:fldLock="1"/>
      </w:r>
      <w:r>
        <w:rPr>
          <w:noProof/>
        </w:rPr>
        <w:instrText xml:space="preserve"> PAGEREF _Toc193394991 \h </w:instrText>
      </w:r>
      <w:r>
        <w:rPr>
          <w:noProof/>
        </w:rPr>
      </w:r>
      <w:r>
        <w:rPr>
          <w:noProof/>
        </w:rPr>
        <w:fldChar w:fldCharType="separate"/>
      </w:r>
      <w:r>
        <w:rPr>
          <w:noProof/>
        </w:rPr>
        <w:t>310</w:t>
      </w:r>
      <w:r>
        <w:rPr>
          <w:noProof/>
        </w:rPr>
        <w:fldChar w:fldCharType="end"/>
      </w:r>
    </w:p>
    <w:p w14:paraId="7097EB6A" w14:textId="54C56C1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Repeated IEs</w:t>
      </w:r>
      <w:r>
        <w:rPr>
          <w:noProof/>
        </w:rPr>
        <w:tab/>
      </w:r>
      <w:r>
        <w:rPr>
          <w:noProof/>
        </w:rPr>
        <w:fldChar w:fldCharType="begin" w:fldLock="1"/>
      </w:r>
      <w:r>
        <w:rPr>
          <w:noProof/>
        </w:rPr>
        <w:instrText xml:space="preserve"> PAGEREF _Toc193394992 \h </w:instrText>
      </w:r>
      <w:r>
        <w:rPr>
          <w:noProof/>
        </w:rPr>
      </w:r>
      <w:r>
        <w:rPr>
          <w:noProof/>
        </w:rPr>
        <w:fldChar w:fldCharType="separate"/>
      </w:r>
      <w:r>
        <w:rPr>
          <w:noProof/>
        </w:rPr>
        <w:t>310</w:t>
      </w:r>
      <w:r>
        <w:rPr>
          <w:noProof/>
        </w:rPr>
        <w:fldChar w:fldCharType="end"/>
      </w:r>
    </w:p>
    <w:p w14:paraId="0F2F3640" w14:textId="5F525EE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Non-imperative message part errors</w:t>
      </w:r>
      <w:r>
        <w:rPr>
          <w:noProof/>
        </w:rPr>
        <w:tab/>
      </w:r>
      <w:r>
        <w:rPr>
          <w:noProof/>
        </w:rPr>
        <w:fldChar w:fldCharType="begin" w:fldLock="1"/>
      </w:r>
      <w:r>
        <w:rPr>
          <w:noProof/>
        </w:rPr>
        <w:instrText xml:space="preserve"> PAGEREF _Toc193394993 \h </w:instrText>
      </w:r>
      <w:r>
        <w:rPr>
          <w:noProof/>
        </w:rPr>
      </w:r>
      <w:r>
        <w:rPr>
          <w:noProof/>
        </w:rPr>
        <w:fldChar w:fldCharType="separate"/>
      </w:r>
      <w:r>
        <w:rPr>
          <w:noProof/>
        </w:rPr>
        <w:t>311</w:t>
      </w:r>
      <w:r>
        <w:rPr>
          <w:noProof/>
        </w:rPr>
        <w:fldChar w:fldCharType="end"/>
      </w:r>
    </w:p>
    <w:p w14:paraId="2140E8BA" w14:textId="3F723AC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_Toc193394994 \h </w:instrText>
      </w:r>
      <w:r>
        <w:rPr>
          <w:noProof/>
        </w:rPr>
      </w:r>
      <w:r>
        <w:rPr>
          <w:noProof/>
        </w:rPr>
        <w:fldChar w:fldCharType="separate"/>
      </w:r>
      <w:r>
        <w:rPr>
          <w:noProof/>
        </w:rPr>
        <w:t>311</w:t>
      </w:r>
      <w:r>
        <w:rPr>
          <w:noProof/>
        </w:rPr>
        <w:fldChar w:fldCharType="end"/>
      </w:r>
    </w:p>
    <w:p w14:paraId="522CF93E" w14:textId="51430AF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Syntactically incorrect optional IEs</w:t>
      </w:r>
      <w:r>
        <w:rPr>
          <w:noProof/>
        </w:rPr>
        <w:tab/>
      </w:r>
      <w:r>
        <w:rPr>
          <w:noProof/>
        </w:rPr>
        <w:fldChar w:fldCharType="begin" w:fldLock="1"/>
      </w:r>
      <w:r>
        <w:rPr>
          <w:noProof/>
        </w:rPr>
        <w:instrText xml:space="preserve"> PAGEREF _Toc193394995 \h </w:instrText>
      </w:r>
      <w:r>
        <w:rPr>
          <w:noProof/>
        </w:rPr>
      </w:r>
      <w:r>
        <w:rPr>
          <w:noProof/>
        </w:rPr>
        <w:fldChar w:fldCharType="separate"/>
      </w:r>
      <w:r>
        <w:rPr>
          <w:noProof/>
        </w:rPr>
        <w:t>311</w:t>
      </w:r>
      <w:r>
        <w:rPr>
          <w:noProof/>
        </w:rPr>
        <w:fldChar w:fldCharType="end"/>
      </w:r>
    </w:p>
    <w:p w14:paraId="226298EA" w14:textId="054C252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9.3.5.3</w:t>
      </w:r>
      <w:r>
        <w:rPr>
          <w:rFonts w:asciiTheme="minorHAnsi" w:eastAsiaTheme="minorEastAsia" w:hAnsiTheme="minorHAnsi" w:cstheme="minorBidi"/>
          <w:noProof/>
          <w:kern w:val="2"/>
          <w:sz w:val="24"/>
          <w:szCs w:val="24"/>
          <w:lang w:eastAsia="en-GB"/>
          <w14:ligatures w14:val="standardContextual"/>
        </w:rPr>
        <w:tab/>
      </w:r>
      <w:r>
        <w:rPr>
          <w:noProof/>
        </w:rPr>
        <w:t>Conditional IE errors</w:t>
      </w:r>
      <w:r>
        <w:rPr>
          <w:noProof/>
        </w:rPr>
        <w:tab/>
      </w:r>
      <w:r>
        <w:rPr>
          <w:noProof/>
        </w:rPr>
        <w:fldChar w:fldCharType="begin" w:fldLock="1"/>
      </w:r>
      <w:r>
        <w:rPr>
          <w:noProof/>
        </w:rPr>
        <w:instrText xml:space="preserve"> PAGEREF _Toc193394996 \h </w:instrText>
      </w:r>
      <w:r>
        <w:rPr>
          <w:noProof/>
        </w:rPr>
      </w:r>
      <w:r>
        <w:rPr>
          <w:noProof/>
        </w:rPr>
        <w:fldChar w:fldCharType="separate"/>
      </w:r>
      <w:r>
        <w:rPr>
          <w:noProof/>
        </w:rPr>
        <w:t>311</w:t>
      </w:r>
      <w:r>
        <w:rPr>
          <w:noProof/>
        </w:rPr>
        <w:fldChar w:fldCharType="end"/>
      </w:r>
    </w:p>
    <w:p w14:paraId="3B91173C" w14:textId="5D99F4F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Messages with semantically incorrect contents</w:t>
      </w:r>
      <w:r>
        <w:rPr>
          <w:noProof/>
        </w:rPr>
        <w:tab/>
      </w:r>
      <w:r>
        <w:rPr>
          <w:noProof/>
        </w:rPr>
        <w:fldChar w:fldCharType="begin" w:fldLock="1"/>
      </w:r>
      <w:r>
        <w:rPr>
          <w:noProof/>
        </w:rPr>
        <w:instrText xml:space="preserve"> PAGEREF _Toc193394997 \h </w:instrText>
      </w:r>
      <w:r>
        <w:rPr>
          <w:noProof/>
        </w:rPr>
      </w:r>
      <w:r>
        <w:rPr>
          <w:noProof/>
        </w:rPr>
        <w:fldChar w:fldCharType="separate"/>
      </w:r>
      <w:r>
        <w:rPr>
          <w:noProof/>
        </w:rPr>
        <w:t>311</w:t>
      </w:r>
      <w:r>
        <w:rPr>
          <w:noProof/>
        </w:rPr>
        <w:fldChar w:fldCharType="end"/>
      </w:r>
    </w:p>
    <w:p w14:paraId="4835248D" w14:textId="6F74259A"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Message functional definitions and contents</w:t>
      </w:r>
      <w:r>
        <w:rPr>
          <w:noProof/>
        </w:rPr>
        <w:tab/>
      </w:r>
      <w:r>
        <w:rPr>
          <w:noProof/>
        </w:rPr>
        <w:fldChar w:fldCharType="begin" w:fldLock="1"/>
      </w:r>
      <w:r>
        <w:rPr>
          <w:noProof/>
        </w:rPr>
        <w:instrText xml:space="preserve"> PAGEREF _Toc193394998 \h </w:instrText>
      </w:r>
      <w:r>
        <w:rPr>
          <w:noProof/>
        </w:rPr>
      </w:r>
      <w:r>
        <w:rPr>
          <w:noProof/>
        </w:rPr>
        <w:fldChar w:fldCharType="separate"/>
      </w:r>
      <w:r>
        <w:rPr>
          <w:noProof/>
        </w:rPr>
        <w:t>311</w:t>
      </w:r>
      <w:r>
        <w:rPr>
          <w:noProof/>
        </w:rPr>
        <w:fldChar w:fldCharType="end"/>
      </w:r>
    </w:p>
    <w:p w14:paraId="39C80133" w14:textId="40813F0F"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_Toc193394999 \h </w:instrText>
      </w:r>
      <w:r>
        <w:rPr>
          <w:noProof/>
        </w:rPr>
      </w:r>
      <w:r>
        <w:rPr>
          <w:noProof/>
        </w:rPr>
        <w:fldChar w:fldCharType="separate"/>
      </w:r>
      <w:r>
        <w:rPr>
          <w:noProof/>
        </w:rPr>
        <w:t>311</w:t>
      </w:r>
      <w:r>
        <w:rPr>
          <w:noProof/>
        </w:rPr>
        <w:fldChar w:fldCharType="end"/>
      </w:r>
    </w:p>
    <w:p w14:paraId="48E2E269" w14:textId="05DD3003"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messages</w:t>
      </w:r>
      <w:r>
        <w:rPr>
          <w:noProof/>
        </w:rPr>
        <w:tab/>
      </w:r>
      <w:r>
        <w:rPr>
          <w:noProof/>
        </w:rPr>
        <w:fldChar w:fldCharType="begin" w:fldLock="1"/>
      </w:r>
      <w:r>
        <w:rPr>
          <w:noProof/>
        </w:rPr>
        <w:instrText xml:space="preserve"> PAGEREF _Toc193395000 \h </w:instrText>
      </w:r>
      <w:r>
        <w:rPr>
          <w:noProof/>
        </w:rPr>
      </w:r>
      <w:r>
        <w:rPr>
          <w:noProof/>
        </w:rPr>
        <w:fldChar w:fldCharType="separate"/>
      </w:r>
      <w:r>
        <w:rPr>
          <w:noProof/>
        </w:rPr>
        <w:t>311</w:t>
      </w:r>
      <w:r>
        <w:rPr>
          <w:noProof/>
        </w:rPr>
        <w:fldChar w:fldCharType="end"/>
      </w:r>
    </w:p>
    <w:p w14:paraId="4314AAAA" w14:textId="36C54BD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_Toc193395001 \h </w:instrText>
      </w:r>
      <w:r>
        <w:rPr>
          <w:noProof/>
        </w:rPr>
      </w:r>
      <w:r>
        <w:rPr>
          <w:noProof/>
        </w:rPr>
        <w:fldChar w:fldCharType="separate"/>
      </w:r>
      <w:r>
        <w:rPr>
          <w:noProof/>
        </w:rPr>
        <w:t>311</w:t>
      </w:r>
      <w:r>
        <w:rPr>
          <w:noProof/>
        </w:rPr>
        <w:fldChar w:fldCharType="end"/>
      </w:r>
    </w:p>
    <w:p w14:paraId="0AE41168" w14:textId="6FDF7A6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Relay TAI</w:t>
      </w:r>
      <w:r>
        <w:rPr>
          <w:noProof/>
        </w:rPr>
        <w:tab/>
      </w:r>
      <w:r>
        <w:rPr>
          <w:noProof/>
        </w:rPr>
        <w:fldChar w:fldCharType="begin" w:fldLock="1"/>
      </w:r>
      <w:r>
        <w:rPr>
          <w:noProof/>
        </w:rPr>
        <w:instrText xml:space="preserve"> PAGEREF _Toc193395002 \h </w:instrText>
      </w:r>
      <w:r>
        <w:rPr>
          <w:noProof/>
        </w:rPr>
      </w:r>
      <w:r>
        <w:rPr>
          <w:noProof/>
        </w:rPr>
        <w:fldChar w:fldCharType="separate"/>
      </w:r>
      <w:r>
        <w:rPr>
          <w:noProof/>
        </w:rPr>
        <w:t>317</w:t>
      </w:r>
      <w:r>
        <w:rPr>
          <w:noProof/>
        </w:rPr>
        <w:fldChar w:fldCharType="end"/>
      </w:r>
    </w:p>
    <w:p w14:paraId="6A7C677E" w14:textId="074CB42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fldLock="1"/>
      </w:r>
      <w:r>
        <w:rPr>
          <w:noProof/>
        </w:rPr>
        <w:instrText xml:space="preserve"> PAGEREF _Toc193395003 \h </w:instrText>
      </w:r>
      <w:r>
        <w:rPr>
          <w:noProof/>
        </w:rPr>
      </w:r>
      <w:r>
        <w:rPr>
          <w:noProof/>
        </w:rPr>
        <w:fldChar w:fldCharType="separate"/>
      </w:r>
      <w:r>
        <w:rPr>
          <w:noProof/>
        </w:rPr>
        <w:t>317</w:t>
      </w:r>
      <w:r>
        <w:rPr>
          <w:noProof/>
        </w:rPr>
        <w:fldChar w:fldCharType="end"/>
      </w:r>
    </w:p>
    <w:p w14:paraId="419B4D20" w14:textId="19A9596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10.2.4</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_Toc193395004 \h </w:instrText>
      </w:r>
      <w:r>
        <w:rPr>
          <w:noProof/>
        </w:rPr>
      </w:r>
      <w:r>
        <w:rPr>
          <w:noProof/>
        </w:rPr>
        <w:fldChar w:fldCharType="separate"/>
      </w:r>
      <w:r>
        <w:rPr>
          <w:noProof/>
        </w:rPr>
        <w:t>318</w:t>
      </w:r>
      <w:r>
        <w:rPr>
          <w:noProof/>
        </w:rPr>
        <w:fldChar w:fldCharType="end"/>
      </w:r>
    </w:p>
    <w:p w14:paraId="7DEAA43B" w14:textId="252F9AF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10.2.5</w:t>
      </w:r>
      <w:r>
        <w:rPr>
          <w:rFonts w:asciiTheme="minorHAnsi" w:eastAsiaTheme="minorEastAsia" w:hAnsiTheme="minorHAnsi" w:cstheme="minorBidi"/>
          <w:noProof/>
          <w:kern w:val="2"/>
          <w:sz w:val="24"/>
          <w:szCs w:val="24"/>
          <w:lang w:eastAsia="en-GB"/>
          <w14:ligatures w14:val="standardContextual"/>
        </w:rPr>
        <w:tab/>
      </w:r>
      <w:r>
        <w:rPr>
          <w:noProof/>
          <w:lang w:eastAsia="zh-CN"/>
        </w:rPr>
        <w:t>Metadata</w:t>
      </w:r>
      <w:r>
        <w:rPr>
          <w:noProof/>
        </w:rPr>
        <w:tab/>
      </w:r>
      <w:r>
        <w:rPr>
          <w:noProof/>
        </w:rPr>
        <w:fldChar w:fldCharType="begin" w:fldLock="1"/>
      </w:r>
      <w:r>
        <w:rPr>
          <w:noProof/>
        </w:rPr>
        <w:instrText xml:space="preserve"> PAGEREF _Toc193395005 \h </w:instrText>
      </w:r>
      <w:r>
        <w:rPr>
          <w:noProof/>
        </w:rPr>
      </w:r>
      <w:r>
        <w:rPr>
          <w:noProof/>
        </w:rPr>
        <w:fldChar w:fldCharType="separate"/>
      </w:r>
      <w:r>
        <w:rPr>
          <w:noProof/>
        </w:rPr>
        <w:t>318</w:t>
      </w:r>
      <w:r>
        <w:rPr>
          <w:noProof/>
        </w:rPr>
        <w:fldChar w:fldCharType="end"/>
      </w:r>
    </w:p>
    <w:p w14:paraId="2DAB62F2" w14:textId="5DA2264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10.2.6</w:t>
      </w:r>
      <w:r>
        <w:rPr>
          <w:rFonts w:asciiTheme="minorHAnsi" w:eastAsiaTheme="minorEastAsia" w:hAnsiTheme="minorHAnsi" w:cstheme="minorBidi"/>
          <w:noProof/>
          <w:kern w:val="2"/>
          <w:sz w:val="24"/>
          <w:szCs w:val="24"/>
          <w:lang w:eastAsia="en-GB"/>
          <w14:ligatures w14:val="standardContextual"/>
        </w:rPr>
        <w:tab/>
      </w:r>
      <w:r>
        <w:rPr>
          <w:noProof/>
          <w:lang w:eastAsia="zh-CN"/>
        </w:rPr>
        <w:t>RRC container</w:t>
      </w:r>
      <w:r>
        <w:rPr>
          <w:noProof/>
        </w:rPr>
        <w:tab/>
      </w:r>
      <w:r>
        <w:rPr>
          <w:noProof/>
        </w:rPr>
        <w:fldChar w:fldCharType="begin" w:fldLock="1"/>
      </w:r>
      <w:r>
        <w:rPr>
          <w:noProof/>
        </w:rPr>
        <w:instrText xml:space="preserve"> PAGEREF _Toc193395006 \h </w:instrText>
      </w:r>
      <w:r>
        <w:rPr>
          <w:noProof/>
        </w:rPr>
      </w:r>
      <w:r>
        <w:rPr>
          <w:noProof/>
        </w:rPr>
        <w:fldChar w:fldCharType="separate"/>
      </w:r>
      <w:r>
        <w:rPr>
          <w:noProof/>
        </w:rPr>
        <w:t>318</w:t>
      </w:r>
      <w:r>
        <w:rPr>
          <w:noProof/>
        </w:rPr>
        <w:fldChar w:fldCharType="end"/>
      </w:r>
    </w:p>
    <w:p w14:paraId="22FFACF7" w14:textId="18CCA53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10.2.7</w:t>
      </w:r>
      <w:r>
        <w:rPr>
          <w:rFonts w:asciiTheme="minorHAnsi" w:eastAsiaTheme="minorEastAsia" w:hAnsiTheme="minorHAnsi" w:cstheme="minorBidi"/>
          <w:noProof/>
          <w:kern w:val="2"/>
          <w:sz w:val="24"/>
          <w:szCs w:val="24"/>
          <w:lang w:eastAsia="en-GB"/>
          <w14:ligatures w14:val="standardContextual"/>
        </w:rPr>
        <w:tab/>
      </w:r>
      <w:r>
        <w:rPr>
          <w:noProof/>
          <w:lang w:eastAsia="zh-CN"/>
        </w:rPr>
        <w:t>Target discoveree info</w:t>
      </w:r>
      <w:r>
        <w:rPr>
          <w:noProof/>
        </w:rPr>
        <w:tab/>
      </w:r>
      <w:r>
        <w:rPr>
          <w:noProof/>
        </w:rPr>
        <w:fldChar w:fldCharType="begin" w:fldLock="1"/>
      </w:r>
      <w:r>
        <w:rPr>
          <w:noProof/>
        </w:rPr>
        <w:instrText xml:space="preserve"> PAGEREF _Toc193395007 \h </w:instrText>
      </w:r>
      <w:r>
        <w:rPr>
          <w:noProof/>
        </w:rPr>
      </w:r>
      <w:r>
        <w:rPr>
          <w:noProof/>
        </w:rPr>
        <w:fldChar w:fldCharType="separate"/>
      </w:r>
      <w:r>
        <w:rPr>
          <w:noProof/>
        </w:rPr>
        <w:t>318</w:t>
      </w:r>
      <w:r>
        <w:rPr>
          <w:noProof/>
        </w:rPr>
        <w:fldChar w:fldCharType="end"/>
      </w:r>
    </w:p>
    <w:p w14:paraId="459B4B68" w14:textId="3A8EF59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_Toc193395008 \h </w:instrText>
      </w:r>
      <w:r>
        <w:rPr>
          <w:noProof/>
        </w:rPr>
      </w:r>
      <w:r>
        <w:rPr>
          <w:noProof/>
        </w:rPr>
        <w:fldChar w:fldCharType="separate"/>
      </w:r>
      <w:r>
        <w:rPr>
          <w:noProof/>
        </w:rPr>
        <w:t>319</w:t>
      </w:r>
      <w:r>
        <w:rPr>
          <w:noProof/>
        </w:rPr>
        <w:fldChar w:fldCharType="end"/>
      </w:r>
    </w:p>
    <w:p w14:paraId="71A8C027" w14:textId="51E0096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10.2.8a</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_Toc193395009 \h </w:instrText>
      </w:r>
      <w:r>
        <w:rPr>
          <w:noProof/>
        </w:rPr>
      </w:r>
      <w:r>
        <w:rPr>
          <w:noProof/>
        </w:rPr>
        <w:fldChar w:fldCharType="separate"/>
      </w:r>
      <w:r>
        <w:rPr>
          <w:noProof/>
        </w:rPr>
        <w:t>319</w:t>
      </w:r>
      <w:r>
        <w:rPr>
          <w:noProof/>
        </w:rPr>
        <w:fldChar w:fldCharType="end"/>
      </w:r>
    </w:p>
    <w:p w14:paraId="71E07D2B" w14:textId="632C96F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rFonts w:eastAsiaTheme="minorEastAsia"/>
          <w:noProof/>
          <w:lang w:eastAsia="zh-CN"/>
        </w:rPr>
        <w:t>10.2.9</w:t>
      </w:r>
      <w:r>
        <w:rPr>
          <w:rFonts w:asciiTheme="minorHAnsi" w:eastAsiaTheme="minorEastAsia" w:hAnsiTheme="minorHAnsi" w:cstheme="minorBidi"/>
          <w:noProof/>
          <w:kern w:val="2"/>
          <w:sz w:val="24"/>
          <w:szCs w:val="24"/>
          <w:lang w:eastAsia="en-GB"/>
          <w14:ligatures w14:val="standardContextual"/>
        </w:rPr>
        <w:tab/>
      </w:r>
      <w:r w:rsidRPr="007D5E15">
        <w:rPr>
          <w:rFonts w:eastAsiaTheme="minorEastAsia"/>
          <w:noProof/>
          <w:lang w:eastAsia="zh-CN"/>
        </w:rPr>
        <w:t>UE-to-UE relay UE info</w:t>
      </w:r>
      <w:r>
        <w:rPr>
          <w:noProof/>
        </w:rPr>
        <w:tab/>
      </w:r>
      <w:r>
        <w:rPr>
          <w:noProof/>
        </w:rPr>
        <w:fldChar w:fldCharType="begin" w:fldLock="1"/>
      </w:r>
      <w:r>
        <w:rPr>
          <w:noProof/>
        </w:rPr>
        <w:instrText xml:space="preserve"> PAGEREF _Toc193395010 \h </w:instrText>
      </w:r>
      <w:r>
        <w:rPr>
          <w:noProof/>
        </w:rPr>
      </w:r>
      <w:r>
        <w:rPr>
          <w:noProof/>
        </w:rPr>
        <w:fldChar w:fldCharType="separate"/>
      </w:r>
      <w:r>
        <w:rPr>
          <w:noProof/>
        </w:rPr>
        <w:t>319</w:t>
      </w:r>
      <w:r>
        <w:rPr>
          <w:noProof/>
        </w:rPr>
        <w:fldChar w:fldCharType="end"/>
      </w:r>
    </w:p>
    <w:p w14:paraId="4C2ED521" w14:textId="02C94E9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rFonts w:eastAsiaTheme="minorEastAsia"/>
          <w:noProof/>
          <w:lang w:eastAsia="zh-CN"/>
        </w:rPr>
        <w:t>10.2.10</w:t>
      </w:r>
      <w:r>
        <w:rPr>
          <w:rFonts w:asciiTheme="minorHAnsi" w:eastAsiaTheme="minorEastAsia" w:hAnsiTheme="minorHAnsi" w:cstheme="minorBidi"/>
          <w:noProof/>
          <w:kern w:val="2"/>
          <w:sz w:val="24"/>
          <w:szCs w:val="24"/>
          <w:lang w:eastAsia="en-GB"/>
          <w14:ligatures w14:val="standardContextual"/>
        </w:rPr>
        <w:tab/>
      </w:r>
      <w:r w:rsidRPr="007D5E15">
        <w:rPr>
          <w:rFonts w:eastAsiaTheme="minorEastAsia"/>
          <w:noProof/>
          <w:lang w:eastAsia="zh-CN"/>
        </w:rPr>
        <w:t>Status indicator</w:t>
      </w:r>
      <w:r>
        <w:rPr>
          <w:noProof/>
        </w:rPr>
        <w:tab/>
      </w:r>
      <w:r>
        <w:rPr>
          <w:noProof/>
        </w:rPr>
        <w:fldChar w:fldCharType="begin" w:fldLock="1"/>
      </w:r>
      <w:r>
        <w:rPr>
          <w:noProof/>
        </w:rPr>
        <w:instrText xml:space="preserve"> PAGEREF _Toc193395011 \h </w:instrText>
      </w:r>
      <w:r>
        <w:rPr>
          <w:noProof/>
        </w:rPr>
      </w:r>
      <w:r>
        <w:rPr>
          <w:noProof/>
        </w:rPr>
        <w:fldChar w:fldCharType="separate"/>
      </w:r>
      <w:r>
        <w:rPr>
          <w:noProof/>
        </w:rPr>
        <w:t>319</w:t>
      </w:r>
      <w:r>
        <w:rPr>
          <w:noProof/>
        </w:rPr>
        <w:fldChar w:fldCharType="end"/>
      </w:r>
    </w:p>
    <w:p w14:paraId="3BB32C3A" w14:textId="53AE338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Announce prohibited indication</w:t>
      </w:r>
      <w:r>
        <w:rPr>
          <w:noProof/>
        </w:rPr>
        <w:tab/>
      </w:r>
      <w:r>
        <w:rPr>
          <w:noProof/>
        </w:rPr>
        <w:fldChar w:fldCharType="begin" w:fldLock="1"/>
      </w:r>
      <w:r>
        <w:rPr>
          <w:noProof/>
        </w:rPr>
        <w:instrText xml:space="preserve"> PAGEREF _Toc193395012 \h </w:instrText>
      </w:r>
      <w:r>
        <w:rPr>
          <w:noProof/>
        </w:rPr>
      </w:r>
      <w:r>
        <w:rPr>
          <w:noProof/>
        </w:rPr>
        <w:fldChar w:fldCharType="separate"/>
      </w:r>
      <w:r>
        <w:rPr>
          <w:noProof/>
        </w:rPr>
        <w:t>319</w:t>
      </w:r>
      <w:r>
        <w:rPr>
          <w:noProof/>
        </w:rPr>
        <w:fldChar w:fldCharType="end"/>
      </w:r>
    </w:p>
    <w:p w14:paraId="63B493B8" w14:textId="6D5D423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Discoveree user info</w:t>
      </w:r>
      <w:r>
        <w:rPr>
          <w:noProof/>
        </w:rPr>
        <w:tab/>
      </w:r>
      <w:r>
        <w:rPr>
          <w:noProof/>
        </w:rPr>
        <w:fldChar w:fldCharType="begin" w:fldLock="1"/>
      </w:r>
      <w:r>
        <w:rPr>
          <w:noProof/>
        </w:rPr>
        <w:instrText xml:space="preserve"> PAGEREF _Toc193395013 \h </w:instrText>
      </w:r>
      <w:r>
        <w:rPr>
          <w:noProof/>
        </w:rPr>
      </w:r>
      <w:r>
        <w:rPr>
          <w:noProof/>
        </w:rPr>
        <w:fldChar w:fldCharType="separate"/>
      </w:r>
      <w:r>
        <w:rPr>
          <w:noProof/>
        </w:rPr>
        <w:t>319</w:t>
      </w:r>
      <w:r>
        <w:rPr>
          <w:noProof/>
        </w:rPr>
        <w:fldChar w:fldCharType="end"/>
      </w:r>
    </w:p>
    <w:p w14:paraId="2193F434" w14:textId="1183E17E"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PC5 signalling messages</w:t>
      </w:r>
      <w:r>
        <w:rPr>
          <w:noProof/>
        </w:rPr>
        <w:tab/>
      </w:r>
      <w:r>
        <w:rPr>
          <w:noProof/>
        </w:rPr>
        <w:fldChar w:fldCharType="begin" w:fldLock="1"/>
      </w:r>
      <w:r>
        <w:rPr>
          <w:noProof/>
        </w:rPr>
        <w:instrText xml:space="preserve"> PAGEREF _Toc193395014 \h </w:instrText>
      </w:r>
      <w:r>
        <w:rPr>
          <w:noProof/>
        </w:rPr>
      </w:r>
      <w:r>
        <w:rPr>
          <w:noProof/>
        </w:rPr>
        <w:fldChar w:fldCharType="separate"/>
      </w:r>
      <w:r>
        <w:rPr>
          <w:noProof/>
        </w:rPr>
        <w:t>319</w:t>
      </w:r>
      <w:r>
        <w:rPr>
          <w:noProof/>
        </w:rPr>
        <w:fldChar w:fldCharType="end"/>
      </w:r>
    </w:p>
    <w:p w14:paraId="440C3A1E" w14:textId="10EE040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ProSe direct link establishment request</w:t>
      </w:r>
      <w:r>
        <w:rPr>
          <w:noProof/>
        </w:rPr>
        <w:tab/>
      </w:r>
      <w:r>
        <w:rPr>
          <w:noProof/>
        </w:rPr>
        <w:fldChar w:fldCharType="begin" w:fldLock="1"/>
      </w:r>
      <w:r>
        <w:rPr>
          <w:noProof/>
        </w:rPr>
        <w:instrText xml:space="preserve"> PAGEREF _Toc193395015 \h </w:instrText>
      </w:r>
      <w:r>
        <w:rPr>
          <w:noProof/>
        </w:rPr>
      </w:r>
      <w:r>
        <w:rPr>
          <w:noProof/>
        </w:rPr>
        <w:fldChar w:fldCharType="separate"/>
      </w:r>
      <w:r>
        <w:rPr>
          <w:noProof/>
        </w:rPr>
        <w:t>319</w:t>
      </w:r>
      <w:r>
        <w:rPr>
          <w:noProof/>
        </w:rPr>
        <w:fldChar w:fldCharType="end"/>
      </w:r>
    </w:p>
    <w:p w14:paraId="241E78D3" w14:textId="0E54770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_Toc193395016 \h </w:instrText>
      </w:r>
      <w:r>
        <w:rPr>
          <w:noProof/>
        </w:rPr>
      </w:r>
      <w:r>
        <w:rPr>
          <w:noProof/>
        </w:rPr>
        <w:fldChar w:fldCharType="separate"/>
      </w:r>
      <w:r>
        <w:rPr>
          <w:noProof/>
        </w:rPr>
        <w:t>319</w:t>
      </w:r>
      <w:r>
        <w:rPr>
          <w:noProof/>
        </w:rPr>
        <w:fldChar w:fldCharType="end"/>
      </w:r>
    </w:p>
    <w:p w14:paraId="400E0E05" w14:textId="779E366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Target user info</w:t>
      </w:r>
      <w:r>
        <w:rPr>
          <w:noProof/>
        </w:rPr>
        <w:tab/>
      </w:r>
      <w:r>
        <w:rPr>
          <w:noProof/>
        </w:rPr>
        <w:fldChar w:fldCharType="begin" w:fldLock="1"/>
      </w:r>
      <w:r>
        <w:rPr>
          <w:noProof/>
        </w:rPr>
        <w:instrText xml:space="preserve"> PAGEREF _Toc193395017 \h </w:instrText>
      </w:r>
      <w:r>
        <w:rPr>
          <w:noProof/>
        </w:rPr>
      </w:r>
      <w:r>
        <w:rPr>
          <w:noProof/>
        </w:rPr>
        <w:fldChar w:fldCharType="separate"/>
      </w:r>
      <w:r>
        <w:rPr>
          <w:noProof/>
        </w:rPr>
        <w:t>320</w:t>
      </w:r>
      <w:r>
        <w:rPr>
          <w:noProof/>
        </w:rPr>
        <w:fldChar w:fldCharType="end"/>
      </w:r>
    </w:p>
    <w:p w14:paraId="763CA7B6" w14:textId="29C5546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_Toc193395018 \h </w:instrText>
      </w:r>
      <w:r>
        <w:rPr>
          <w:noProof/>
        </w:rPr>
      </w:r>
      <w:r>
        <w:rPr>
          <w:noProof/>
        </w:rPr>
        <w:fldChar w:fldCharType="separate"/>
      </w:r>
      <w:r>
        <w:rPr>
          <w:noProof/>
        </w:rPr>
        <w:t>321</w:t>
      </w:r>
      <w:r>
        <w:rPr>
          <w:noProof/>
        </w:rPr>
        <w:fldChar w:fldCharType="end"/>
      </w:r>
    </w:p>
    <w:p w14:paraId="0FFADF6A" w14:textId="4A60E15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10.3.1.4</w:t>
      </w:r>
      <w:r>
        <w:rPr>
          <w:rFonts w:asciiTheme="minorHAnsi" w:eastAsiaTheme="minorEastAsia" w:hAnsiTheme="minorHAnsi" w:cstheme="minorBidi"/>
          <w:noProof/>
          <w:kern w:val="2"/>
          <w:sz w:val="24"/>
          <w:szCs w:val="24"/>
          <w:lang w:eastAsia="en-GB"/>
          <w14:ligatures w14:val="standardContextual"/>
        </w:rPr>
        <w:tab/>
      </w:r>
      <w:r>
        <w:rPr>
          <w:noProof/>
        </w:rPr>
        <w:t>Nonce_1</w:t>
      </w:r>
      <w:r>
        <w:rPr>
          <w:noProof/>
        </w:rPr>
        <w:tab/>
      </w:r>
      <w:r>
        <w:rPr>
          <w:noProof/>
        </w:rPr>
        <w:fldChar w:fldCharType="begin" w:fldLock="1"/>
      </w:r>
      <w:r>
        <w:rPr>
          <w:noProof/>
        </w:rPr>
        <w:instrText xml:space="preserve"> PAGEREF _Toc193395019 \h </w:instrText>
      </w:r>
      <w:r>
        <w:rPr>
          <w:noProof/>
        </w:rPr>
      </w:r>
      <w:r>
        <w:rPr>
          <w:noProof/>
        </w:rPr>
        <w:fldChar w:fldCharType="separate"/>
      </w:r>
      <w:r>
        <w:rPr>
          <w:noProof/>
        </w:rPr>
        <w:t>321</w:t>
      </w:r>
      <w:r>
        <w:rPr>
          <w:noProof/>
        </w:rPr>
        <w:fldChar w:fldCharType="end"/>
      </w:r>
    </w:p>
    <w:p w14:paraId="2659A75F" w14:textId="7414A35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10.3.1.5</w:t>
      </w:r>
      <w:r>
        <w:rPr>
          <w:rFonts w:asciiTheme="minorHAnsi" w:eastAsiaTheme="minorEastAsia" w:hAnsiTheme="minorHAnsi" w:cstheme="minorBidi"/>
          <w:noProof/>
          <w:kern w:val="2"/>
          <w:sz w:val="24"/>
          <w:szCs w:val="24"/>
          <w:lang w:eastAsia="en-GB"/>
          <w14:ligatures w14:val="standardContextual"/>
        </w:rPr>
        <w:tab/>
      </w:r>
      <w:r>
        <w:rPr>
          <w:noProof/>
          <w:lang w:eastAsia="x-none"/>
        </w:rPr>
        <w:t xml:space="preserve">MSB of </w:t>
      </w:r>
      <w:r>
        <w:rPr>
          <w:noProof/>
        </w:rPr>
        <w:t>K</w:t>
      </w:r>
      <w:r w:rsidRPr="007D5E15">
        <w:rPr>
          <w:noProof/>
          <w:vertAlign w:val="subscript"/>
        </w:rPr>
        <w:t>NRP-sess</w:t>
      </w:r>
      <w:r>
        <w:rPr>
          <w:noProof/>
        </w:rPr>
        <w:t xml:space="preserve"> ID</w:t>
      </w:r>
      <w:r>
        <w:rPr>
          <w:noProof/>
        </w:rPr>
        <w:tab/>
      </w:r>
      <w:r>
        <w:rPr>
          <w:noProof/>
        </w:rPr>
        <w:fldChar w:fldCharType="begin" w:fldLock="1"/>
      </w:r>
      <w:r>
        <w:rPr>
          <w:noProof/>
        </w:rPr>
        <w:instrText xml:space="preserve"> PAGEREF _Toc193395020 \h </w:instrText>
      </w:r>
      <w:r>
        <w:rPr>
          <w:noProof/>
        </w:rPr>
      </w:r>
      <w:r>
        <w:rPr>
          <w:noProof/>
        </w:rPr>
        <w:fldChar w:fldCharType="separate"/>
      </w:r>
      <w:r>
        <w:rPr>
          <w:noProof/>
        </w:rPr>
        <w:t>321</w:t>
      </w:r>
      <w:r>
        <w:rPr>
          <w:noProof/>
        </w:rPr>
        <w:fldChar w:fldCharType="end"/>
      </w:r>
    </w:p>
    <w:p w14:paraId="5876B463" w14:textId="7DA5D01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10.3.1.6</w:t>
      </w:r>
      <w:r>
        <w:rPr>
          <w:rFonts w:asciiTheme="minorHAnsi" w:eastAsiaTheme="minorEastAsia" w:hAnsiTheme="minorHAnsi" w:cstheme="minorBidi"/>
          <w:noProof/>
          <w:kern w:val="2"/>
          <w:sz w:val="24"/>
          <w:szCs w:val="24"/>
          <w:lang w:eastAsia="en-GB"/>
          <w14:ligatures w14:val="standardContextual"/>
        </w:rPr>
        <w:tab/>
      </w:r>
      <w:r w:rsidRPr="007D5E15">
        <w:rPr>
          <w:rFonts w:cs="Arial"/>
          <w:noProof/>
        </w:rPr>
        <w:t>K</w:t>
      </w:r>
      <w:r w:rsidRPr="007D5E15">
        <w:rPr>
          <w:rFonts w:cs="Arial"/>
          <w:noProof/>
          <w:vertAlign w:val="subscript"/>
        </w:rPr>
        <w:t>NRP</w:t>
      </w:r>
      <w:r w:rsidRPr="007D5E15">
        <w:rPr>
          <w:rFonts w:cs="Arial"/>
          <w:noProof/>
        </w:rPr>
        <w:t xml:space="preserve"> ID</w:t>
      </w:r>
      <w:r>
        <w:rPr>
          <w:noProof/>
        </w:rPr>
        <w:tab/>
      </w:r>
      <w:r>
        <w:rPr>
          <w:noProof/>
        </w:rPr>
        <w:fldChar w:fldCharType="begin" w:fldLock="1"/>
      </w:r>
      <w:r>
        <w:rPr>
          <w:noProof/>
        </w:rPr>
        <w:instrText xml:space="preserve"> PAGEREF _Toc193395021 \h </w:instrText>
      </w:r>
      <w:r>
        <w:rPr>
          <w:noProof/>
        </w:rPr>
      </w:r>
      <w:r>
        <w:rPr>
          <w:noProof/>
        </w:rPr>
        <w:fldChar w:fldCharType="separate"/>
      </w:r>
      <w:r>
        <w:rPr>
          <w:noProof/>
        </w:rPr>
        <w:t>321</w:t>
      </w:r>
      <w:r>
        <w:rPr>
          <w:noProof/>
        </w:rPr>
        <w:fldChar w:fldCharType="end"/>
      </w:r>
    </w:p>
    <w:p w14:paraId="5CF321BD" w14:textId="7EEC731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10.3.1.7</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fldLock="1"/>
      </w:r>
      <w:r>
        <w:rPr>
          <w:noProof/>
        </w:rPr>
        <w:instrText xml:space="preserve"> PAGEREF _Toc193395022 \h </w:instrText>
      </w:r>
      <w:r>
        <w:rPr>
          <w:noProof/>
        </w:rPr>
      </w:r>
      <w:r>
        <w:rPr>
          <w:noProof/>
        </w:rPr>
        <w:fldChar w:fldCharType="separate"/>
      </w:r>
      <w:r>
        <w:rPr>
          <w:noProof/>
        </w:rPr>
        <w:t>321</w:t>
      </w:r>
      <w:r>
        <w:rPr>
          <w:noProof/>
        </w:rPr>
        <w:fldChar w:fldCharType="end"/>
      </w:r>
    </w:p>
    <w:p w14:paraId="76623F73" w14:textId="45C9B87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rFonts w:asciiTheme="minorHAnsi" w:eastAsiaTheme="minorEastAsia" w:hAnsiTheme="minorHAnsi" w:cstheme="minorBidi"/>
          <w:noProof/>
          <w:kern w:val="2"/>
          <w:sz w:val="24"/>
          <w:szCs w:val="24"/>
          <w:lang w:eastAsia="en-GB"/>
          <w14:ligatures w14:val="standardContextual"/>
        </w:rPr>
        <w:tab/>
      </w:r>
      <w:r>
        <w:rPr>
          <w:noProof/>
        </w:rPr>
        <w:t>ProSe identifiers</w:t>
      </w:r>
      <w:r>
        <w:rPr>
          <w:noProof/>
        </w:rPr>
        <w:tab/>
      </w:r>
      <w:r>
        <w:rPr>
          <w:noProof/>
        </w:rPr>
        <w:fldChar w:fldCharType="begin" w:fldLock="1"/>
      </w:r>
      <w:r>
        <w:rPr>
          <w:noProof/>
        </w:rPr>
        <w:instrText xml:space="preserve"> PAGEREF _Toc193395023 \h </w:instrText>
      </w:r>
      <w:r>
        <w:rPr>
          <w:noProof/>
        </w:rPr>
      </w:r>
      <w:r>
        <w:rPr>
          <w:noProof/>
        </w:rPr>
        <w:fldChar w:fldCharType="separate"/>
      </w:r>
      <w:r>
        <w:rPr>
          <w:noProof/>
        </w:rPr>
        <w:t>321</w:t>
      </w:r>
      <w:r>
        <w:rPr>
          <w:noProof/>
        </w:rPr>
        <w:fldChar w:fldCharType="end"/>
      </w:r>
    </w:p>
    <w:p w14:paraId="32291F48" w14:textId="1B74646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10.3.1.9</w:t>
      </w:r>
      <w:r>
        <w:rPr>
          <w:rFonts w:asciiTheme="minorHAnsi" w:eastAsiaTheme="minorEastAsia" w:hAnsiTheme="minorHAnsi" w:cstheme="minorBidi"/>
          <w:noProof/>
          <w:kern w:val="2"/>
          <w:sz w:val="24"/>
          <w:szCs w:val="24"/>
          <w:lang w:eastAsia="en-GB"/>
          <w14:ligatures w14:val="standardContextual"/>
        </w:rPr>
        <w:tab/>
      </w:r>
      <w:r>
        <w:rPr>
          <w:noProof/>
        </w:rPr>
        <w:t>UE identity</w:t>
      </w:r>
      <w:r>
        <w:rPr>
          <w:noProof/>
        </w:rPr>
        <w:tab/>
      </w:r>
      <w:r>
        <w:rPr>
          <w:noProof/>
        </w:rPr>
        <w:fldChar w:fldCharType="begin" w:fldLock="1"/>
      </w:r>
      <w:r>
        <w:rPr>
          <w:noProof/>
        </w:rPr>
        <w:instrText xml:space="preserve"> PAGEREF _Toc193395024 \h </w:instrText>
      </w:r>
      <w:r>
        <w:rPr>
          <w:noProof/>
        </w:rPr>
      </w:r>
      <w:r>
        <w:rPr>
          <w:noProof/>
        </w:rPr>
        <w:fldChar w:fldCharType="separate"/>
      </w:r>
      <w:r>
        <w:rPr>
          <w:noProof/>
        </w:rPr>
        <w:t>321</w:t>
      </w:r>
      <w:r>
        <w:rPr>
          <w:noProof/>
        </w:rPr>
        <w:fldChar w:fldCharType="end"/>
      </w:r>
    </w:p>
    <w:p w14:paraId="6EA1D469" w14:textId="2AEF66E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10.3.1.10</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fldLock="1"/>
      </w:r>
      <w:r>
        <w:rPr>
          <w:noProof/>
        </w:rPr>
        <w:instrText xml:space="preserve"> PAGEREF _Toc193395025 \h </w:instrText>
      </w:r>
      <w:r>
        <w:rPr>
          <w:noProof/>
        </w:rPr>
      </w:r>
      <w:r>
        <w:rPr>
          <w:noProof/>
        </w:rPr>
        <w:fldChar w:fldCharType="separate"/>
      </w:r>
      <w:r>
        <w:rPr>
          <w:noProof/>
        </w:rPr>
        <w:t>321</w:t>
      </w:r>
      <w:r>
        <w:rPr>
          <w:noProof/>
        </w:rPr>
        <w:fldChar w:fldCharType="end"/>
      </w:r>
    </w:p>
    <w:p w14:paraId="515EB661" w14:textId="6DB40B3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10.3.1.11</w:t>
      </w:r>
      <w:r>
        <w:rPr>
          <w:rFonts w:asciiTheme="minorHAnsi" w:eastAsiaTheme="minorEastAsia" w:hAnsiTheme="minorHAnsi" w:cstheme="minorBidi"/>
          <w:noProof/>
          <w:kern w:val="2"/>
          <w:sz w:val="24"/>
          <w:szCs w:val="24"/>
          <w:lang w:eastAsia="en-GB"/>
          <w14:ligatures w14:val="standardContextual"/>
        </w:rPr>
        <w:tab/>
      </w:r>
      <w:r>
        <w:rPr>
          <w:noProof/>
        </w:rPr>
        <w:t>HPLMN ID</w:t>
      </w:r>
      <w:r>
        <w:rPr>
          <w:noProof/>
        </w:rPr>
        <w:tab/>
      </w:r>
      <w:r>
        <w:rPr>
          <w:noProof/>
        </w:rPr>
        <w:fldChar w:fldCharType="begin" w:fldLock="1"/>
      </w:r>
      <w:r>
        <w:rPr>
          <w:noProof/>
        </w:rPr>
        <w:instrText xml:space="preserve"> PAGEREF _Toc193395026 \h </w:instrText>
      </w:r>
      <w:r>
        <w:rPr>
          <w:noProof/>
        </w:rPr>
      </w:r>
      <w:r>
        <w:rPr>
          <w:noProof/>
        </w:rPr>
        <w:fldChar w:fldCharType="separate"/>
      </w:r>
      <w:r>
        <w:rPr>
          <w:noProof/>
        </w:rPr>
        <w:t>322</w:t>
      </w:r>
      <w:r>
        <w:rPr>
          <w:noProof/>
        </w:rPr>
        <w:fldChar w:fldCharType="end"/>
      </w:r>
    </w:p>
    <w:p w14:paraId="3987995B" w14:textId="1E42B72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10.3.1.12</w:t>
      </w:r>
      <w:r>
        <w:rPr>
          <w:rFonts w:asciiTheme="minorHAnsi" w:eastAsiaTheme="minorEastAsia" w:hAnsiTheme="minorHAnsi" w:cstheme="minorBidi"/>
          <w:noProof/>
          <w:kern w:val="2"/>
          <w:sz w:val="24"/>
          <w:szCs w:val="24"/>
          <w:lang w:eastAsia="en-GB"/>
          <w14:ligatures w14:val="standardContextual"/>
        </w:rPr>
        <w:tab/>
      </w:r>
      <w:r>
        <w:rPr>
          <w:noProof/>
        </w:rPr>
        <w:t>UTC-based counter LSB</w:t>
      </w:r>
      <w:r>
        <w:rPr>
          <w:noProof/>
        </w:rPr>
        <w:tab/>
      </w:r>
      <w:r>
        <w:rPr>
          <w:noProof/>
        </w:rPr>
        <w:fldChar w:fldCharType="begin" w:fldLock="1"/>
      </w:r>
      <w:r>
        <w:rPr>
          <w:noProof/>
        </w:rPr>
        <w:instrText xml:space="preserve"> PAGEREF _Toc193395027 \h </w:instrText>
      </w:r>
      <w:r>
        <w:rPr>
          <w:noProof/>
        </w:rPr>
      </w:r>
      <w:r>
        <w:rPr>
          <w:noProof/>
        </w:rPr>
        <w:fldChar w:fldCharType="separate"/>
      </w:r>
      <w:r>
        <w:rPr>
          <w:noProof/>
        </w:rPr>
        <w:t>322</w:t>
      </w:r>
      <w:r>
        <w:rPr>
          <w:noProof/>
        </w:rPr>
        <w:fldChar w:fldCharType="end"/>
      </w:r>
    </w:p>
    <w:p w14:paraId="2213040A" w14:textId="5985BB5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10.3.1.13</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fldLock="1"/>
      </w:r>
      <w:r>
        <w:rPr>
          <w:noProof/>
        </w:rPr>
        <w:instrText xml:space="preserve"> PAGEREF _Toc193395028 \h </w:instrText>
      </w:r>
      <w:r>
        <w:rPr>
          <w:noProof/>
        </w:rPr>
      </w:r>
      <w:r>
        <w:rPr>
          <w:noProof/>
        </w:rPr>
        <w:fldChar w:fldCharType="separate"/>
      </w:r>
      <w:r>
        <w:rPr>
          <w:noProof/>
        </w:rPr>
        <w:t>322</w:t>
      </w:r>
      <w:r>
        <w:rPr>
          <w:noProof/>
        </w:rPr>
        <w:fldChar w:fldCharType="end"/>
      </w:r>
    </w:p>
    <w:p w14:paraId="4E8EAE27" w14:textId="04E6D1A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10.3.1.14</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_Toc193395029 \h </w:instrText>
      </w:r>
      <w:r>
        <w:rPr>
          <w:noProof/>
        </w:rPr>
      </w:r>
      <w:r>
        <w:rPr>
          <w:noProof/>
        </w:rPr>
        <w:fldChar w:fldCharType="separate"/>
      </w:r>
      <w:r>
        <w:rPr>
          <w:noProof/>
        </w:rPr>
        <w:t>322</w:t>
      </w:r>
      <w:r>
        <w:rPr>
          <w:noProof/>
        </w:rPr>
        <w:fldChar w:fldCharType="end"/>
      </w:r>
    </w:p>
    <w:p w14:paraId="52BBE2B0" w14:textId="3F4C9C7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10.3.1.15</w:t>
      </w:r>
      <w:r>
        <w:rPr>
          <w:rFonts w:asciiTheme="minorHAnsi" w:eastAsiaTheme="minorEastAsia" w:hAnsiTheme="minorHAnsi" w:cstheme="minorBidi"/>
          <w:noProof/>
          <w:kern w:val="2"/>
          <w:sz w:val="24"/>
          <w:szCs w:val="24"/>
          <w:lang w:eastAsia="en-GB"/>
          <w14:ligatures w14:val="standardContextual"/>
        </w:rPr>
        <w:tab/>
      </w:r>
      <w:r>
        <w:rPr>
          <w:noProof/>
        </w:rPr>
        <w:t>Target end UE layer-2 ID</w:t>
      </w:r>
      <w:r>
        <w:rPr>
          <w:noProof/>
        </w:rPr>
        <w:tab/>
      </w:r>
      <w:r>
        <w:rPr>
          <w:noProof/>
        </w:rPr>
        <w:fldChar w:fldCharType="begin" w:fldLock="1"/>
      </w:r>
      <w:r>
        <w:rPr>
          <w:noProof/>
        </w:rPr>
        <w:instrText xml:space="preserve"> PAGEREF _Toc193395030 \h </w:instrText>
      </w:r>
      <w:r>
        <w:rPr>
          <w:noProof/>
        </w:rPr>
      </w:r>
      <w:r>
        <w:rPr>
          <w:noProof/>
        </w:rPr>
        <w:fldChar w:fldCharType="separate"/>
      </w:r>
      <w:r>
        <w:rPr>
          <w:noProof/>
        </w:rPr>
        <w:t>322</w:t>
      </w:r>
      <w:r>
        <w:rPr>
          <w:noProof/>
        </w:rPr>
        <w:fldChar w:fldCharType="end"/>
      </w:r>
    </w:p>
    <w:p w14:paraId="0CF44F95" w14:textId="6EA6575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10.3.1.16</w:t>
      </w:r>
      <w:r>
        <w:rPr>
          <w:rFonts w:asciiTheme="minorHAnsi" w:eastAsiaTheme="minorEastAsia" w:hAnsiTheme="minorHAnsi" w:cstheme="minorBidi"/>
          <w:noProof/>
          <w:kern w:val="2"/>
          <w:sz w:val="24"/>
          <w:szCs w:val="24"/>
          <w:lang w:eastAsia="en-GB"/>
          <w14:ligatures w14:val="standardContextual"/>
        </w:rPr>
        <w:tab/>
      </w:r>
      <w:r>
        <w:rPr>
          <w:noProof/>
          <w:lang w:eastAsia="x-none"/>
        </w:rPr>
        <w:t xml:space="preserve">MSB of </w:t>
      </w:r>
      <w:r>
        <w:rPr>
          <w:noProof/>
        </w:rPr>
        <w:t>K</w:t>
      </w:r>
      <w:r w:rsidRPr="007D5E15">
        <w:rPr>
          <w:noProof/>
          <w:vertAlign w:val="subscript"/>
        </w:rPr>
        <w:t>SLP-sess</w:t>
      </w:r>
      <w:r>
        <w:rPr>
          <w:noProof/>
        </w:rPr>
        <w:t xml:space="preserve"> ID</w:t>
      </w:r>
      <w:r>
        <w:rPr>
          <w:noProof/>
        </w:rPr>
        <w:tab/>
      </w:r>
      <w:r>
        <w:rPr>
          <w:noProof/>
        </w:rPr>
        <w:fldChar w:fldCharType="begin" w:fldLock="1"/>
      </w:r>
      <w:r>
        <w:rPr>
          <w:noProof/>
        </w:rPr>
        <w:instrText xml:space="preserve"> PAGEREF _Toc193395031 \h </w:instrText>
      </w:r>
      <w:r>
        <w:rPr>
          <w:noProof/>
        </w:rPr>
      </w:r>
      <w:r>
        <w:rPr>
          <w:noProof/>
        </w:rPr>
        <w:fldChar w:fldCharType="separate"/>
      </w:r>
      <w:r>
        <w:rPr>
          <w:noProof/>
        </w:rPr>
        <w:t>322</w:t>
      </w:r>
      <w:r>
        <w:rPr>
          <w:noProof/>
        </w:rPr>
        <w:fldChar w:fldCharType="end"/>
      </w:r>
    </w:p>
    <w:p w14:paraId="139DD236" w14:textId="57A1542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10.3.1.17</w:t>
      </w:r>
      <w:r>
        <w:rPr>
          <w:rFonts w:asciiTheme="minorHAnsi" w:eastAsiaTheme="minorEastAsia" w:hAnsiTheme="minorHAnsi" w:cstheme="minorBidi"/>
          <w:noProof/>
          <w:kern w:val="2"/>
          <w:sz w:val="24"/>
          <w:szCs w:val="24"/>
          <w:lang w:eastAsia="en-GB"/>
          <w14:ligatures w14:val="standardContextual"/>
        </w:rPr>
        <w:tab/>
      </w:r>
      <w:r w:rsidRPr="007D5E15">
        <w:rPr>
          <w:rFonts w:cs="Arial"/>
          <w:noProof/>
        </w:rPr>
        <w:t>K</w:t>
      </w:r>
      <w:r w:rsidRPr="007D5E15">
        <w:rPr>
          <w:rFonts w:cs="Arial"/>
          <w:noProof/>
          <w:vertAlign w:val="subscript"/>
        </w:rPr>
        <w:t>SLP</w:t>
      </w:r>
      <w:r w:rsidRPr="007D5E15">
        <w:rPr>
          <w:rFonts w:cs="Arial"/>
          <w:noProof/>
        </w:rPr>
        <w:t xml:space="preserve"> ID</w:t>
      </w:r>
      <w:r>
        <w:rPr>
          <w:noProof/>
        </w:rPr>
        <w:tab/>
      </w:r>
      <w:r>
        <w:rPr>
          <w:noProof/>
        </w:rPr>
        <w:fldChar w:fldCharType="begin" w:fldLock="1"/>
      </w:r>
      <w:r>
        <w:rPr>
          <w:noProof/>
        </w:rPr>
        <w:instrText xml:space="preserve"> PAGEREF _Toc193395032 \h </w:instrText>
      </w:r>
      <w:r>
        <w:rPr>
          <w:noProof/>
        </w:rPr>
      </w:r>
      <w:r>
        <w:rPr>
          <w:noProof/>
        </w:rPr>
        <w:fldChar w:fldCharType="separate"/>
      </w:r>
      <w:r>
        <w:rPr>
          <w:noProof/>
        </w:rPr>
        <w:t>322</w:t>
      </w:r>
      <w:r>
        <w:rPr>
          <w:noProof/>
        </w:rPr>
        <w:fldChar w:fldCharType="end"/>
      </w:r>
    </w:p>
    <w:p w14:paraId="2896153F" w14:textId="1891F6D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10.3.1.18</w:t>
      </w:r>
      <w:r>
        <w:rPr>
          <w:rFonts w:asciiTheme="minorHAnsi" w:eastAsiaTheme="minorEastAsia" w:hAnsiTheme="minorHAnsi" w:cstheme="minorBidi"/>
          <w:noProof/>
          <w:kern w:val="2"/>
          <w:sz w:val="24"/>
          <w:szCs w:val="24"/>
          <w:lang w:eastAsia="en-GB"/>
          <w14:ligatures w14:val="standardContextual"/>
        </w:rPr>
        <w:tab/>
      </w:r>
      <w:r>
        <w:rPr>
          <w:noProof/>
        </w:rPr>
        <w:t>Relay indication</w:t>
      </w:r>
      <w:r>
        <w:rPr>
          <w:noProof/>
        </w:rPr>
        <w:tab/>
      </w:r>
      <w:r>
        <w:rPr>
          <w:noProof/>
        </w:rPr>
        <w:fldChar w:fldCharType="begin" w:fldLock="1"/>
      </w:r>
      <w:r>
        <w:rPr>
          <w:noProof/>
        </w:rPr>
        <w:instrText xml:space="preserve"> PAGEREF _Toc193395033 \h </w:instrText>
      </w:r>
      <w:r>
        <w:rPr>
          <w:noProof/>
        </w:rPr>
      </w:r>
      <w:r>
        <w:rPr>
          <w:noProof/>
        </w:rPr>
        <w:fldChar w:fldCharType="separate"/>
      </w:r>
      <w:r>
        <w:rPr>
          <w:noProof/>
        </w:rPr>
        <w:t>322</w:t>
      </w:r>
      <w:r>
        <w:rPr>
          <w:noProof/>
        </w:rPr>
        <w:fldChar w:fldCharType="end"/>
      </w:r>
    </w:p>
    <w:p w14:paraId="20B9CB22" w14:textId="421520E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ProSe direct link establishment accept</w:t>
      </w:r>
      <w:r>
        <w:rPr>
          <w:noProof/>
        </w:rPr>
        <w:tab/>
      </w:r>
      <w:r>
        <w:rPr>
          <w:noProof/>
        </w:rPr>
        <w:fldChar w:fldCharType="begin" w:fldLock="1"/>
      </w:r>
      <w:r>
        <w:rPr>
          <w:noProof/>
        </w:rPr>
        <w:instrText xml:space="preserve"> PAGEREF _Toc193395034 \h </w:instrText>
      </w:r>
      <w:r>
        <w:rPr>
          <w:noProof/>
        </w:rPr>
      </w:r>
      <w:r>
        <w:rPr>
          <w:noProof/>
        </w:rPr>
        <w:fldChar w:fldCharType="separate"/>
      </w:r>
      <w:r>
        <w:rPr>
          <w:noProof/>
        </w:rPr>
        <w:t>323</w:t>
      </w:r>
      <w:r>
        <w:rPr>
          <w:noProof/>
        </w:rPr>
        <w:fldChar w:fldCharType="end"/>
      </w:r>
    </w:p>
    <w:p w14:paraId="12B2A881" w14:textId="7241026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_Toc193395035 \h </w:instrText>
      </w:r>
      <w:r>
        <w:rPr>
          <w:noProof/>
        </w:rPr>
      </w:r>
      <w:r>
        <w:rPr>
          <w:noProof/>
        </w:rPr>
        <w:fldChar w:fldCharType="separate"/>
      </w:r>
      <w:r>
        <w:rPr>
          <w:noProof/>
        </w:rPr>
        <w:t>323</w:t>
      </w:r>
      <w:r>
        <w:rPr>
          <w:noProof/>
        </w:rPr>
        <w:fldChar w:fldCharType="end"/>
      </w:r>
    </w:p>
    <w:p w14:paraId="6AF70579" w14:textId="29E835C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_Toc193395036 \h </w:instrText>
      </w:r>
      <w:r>
        <w:rPr>
          <w:noProof/>
        </w:rPr>
      </w:r>
      <w:r>
        <w:rPr>
          <w:noProof/>
        </w:rPr>
        <w:fldChar w:fldCharType="separate"/>
      </w:r>
      <w:r>
        <w:rPr>
          <w:noProof/>
        </w:rPr>
        <w:t>323</w:t>
      </w:r>
      <w:r>
        <w:rPr>
          <w:noProof/>
        </w:rPr>
        <w:fldChar w:fldCharType="end"/>
      </w:r>
    </w:p>
    <w:p w14:paraId="2199DE08" w14:textId="58578B1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_Toc193395037 \h </w:instrText>
      </w:r>
      <w:r>
        <w:rPr>
          <w:noProof/>
        </w:rPr>
      </w:r>
      <w:r>
        <w:rPr>
          <w:noProof/>
        </w:rPr>
        <w:fldChar w:fldCharType="separate"/>
      </w:r>
      <w:r>
        <w:rPr>
          <w:noProof/>
        </w:rPr>
        <w:t>323</w:t>
      </w:r>
      <w:r>
        <w:rPr>
          <w:noProof/>
        </w:rPr>
        <w:fldChar w:fldCharType="end"/>
      </w:r>
    </w:p>
    <w:p w14:paraId="26E7A21D" w14:textId="5B53820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_Toc193395038 \h </w:instrText>
      </w:r>
      <w:r>
        <w:rPr>
          <w:noProof/>
        </w:rPr>
      </w:r>
      <w:r>
        <w:rPr>
          <w:noProof/>
        </w:rPr>
        <w:fldChar w:fldCharType="separate"/>
      </w:r>
      <w:r>
        <w:rPr>
          <w:noProof/>
        </w:rPr>
        <w:t>323</w:t>
      </w:r>
      <w:r>
        <w:rPr>
          <w:noProof/>
        </w:rPr>
        <w:fldChar w:fldCharType="end"/>
      </w:r>
    </w:p>
    <w:p w14:paraId="1F42F7C5" w14:textId="57A272C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_Toc193395039 \h </w:instrText>
      </w:r>
      <w:r>
        <w:rPr>
          <w:noProof/>
        </w:rPr>
      </w:r>
      <w:r>
        <w:rPr>
          <w:noProof/>
        </w:rPr>
        <w:fldChar w:fldCharType="separate"/>
      </w:r>
      <w:r>
        <w:rPr>
          <w:noProof/>
        </w:rPr>
        <w:t>324</w:t>
      </w:r>
      <w:r>
        <w:rPr>
          <w:noProof/>
        </w:rPr>
        <w:fldChar w:fldCharType="end"/>
      </w:r>
    </w:p>
    <w:p w14:paraId="6728141C" w14:textId="79CDDE1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_Toc193395040 \h </w:instrText>
      </w:r>
      <w:r>
        <w:rPr>
          <w:noProof/>
        </w:rPr>
      </w:r>
      <w:r>
        <w:rPr>
          <w:noProof/>
        </w:rPr>
        <w:fldChar w:fldCharType="separate"/>
      </w:r>
      <w:r>
        <w:rPr>
          <w:noProof/>
        </w:rPr>
        <w:t>324</w:t>
      </w:r>
      <w:r>
        <w:rPr>
          <w:noProof/>
        </w:rPr>
        <w:fldChar w:fldCharType="end"/>
      </w:r>
    </w:p>
    <w:p w14:paraId="07986452" w14:textId="45430B2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10.3.2.7</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_Toc193395041 \h </w:instrText>
      </w:r>
      <w:r>
        <w:rPr>
          <w:noProof/>
        </w:rPr>
      </w:r>
      <w:r>
        <w:rPr>
          <w:noProof/>
        </w:rPr>
        <w:fldChar w:fldCharType="separate"/>
      </w:r>
      <w:r>
        <w:rPr>
          <w:noProof/>
        </w:rPr>
        <w:t>324</w:t>
      </w:r>
      <w:r>
        <w:rPr>
          <w:noProof/>
        </w:rPr>
        <w:fldChar w:fldCharType="end"/>
      </w:r>
    </w:p>
    <w:p w14:paraId="7C4D51B6" w14:textId="2C66ABA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10.3.2.8</w:t>
      </w:r>
      <w:r>
        <w:rPr>
          <w:rFonts w:asciiTheme="minorHAnsi" w:eastAsiaTheme="minorEastAsia" w:hAnsiTheme="minorHAnsi" w:cstheme="minorBidi"/>
          <w:noProof/>
          <w:kern w:val="2"/>
          <w:sz w:val="24"/>
          <w:szCs w:val="24"/>
          <w:lang w:eastAsia="en-GB"/>
          <w14:ligatures w14:val="standardContextual"/>
        </w:rPr>
        <w:tab/>
      </w:r>
      <w:r>
        <w:rPr>
          <w:noProof/>
          <w:lang w:eastAsia="zh-CN"/>
        </w:rPr>
        <w:t>Target end UE IP address</w:t>
      </w:r>
      <w:r>
        <w:rPr>
          <w:noProof/>
        </w:rPr>
        <w:tab/>
      </w:r>
      <w:r>
        <w:rPr>
          <w:noProof/>
        </w:rPr>
        <w:fldChar w:fldCharType="begin" w:fldLock="1"/>
      </w:r>
      <w:r>
        <w:rPr>
          <w:noProof/>
        </w:rPr>
        <w:instrText xml:space="preserve"> PAGEREF _Toc193395042 \h </w:instrText>
      </w:r>
      <w:r>
        <w:rPr>
          <w:noProof/>
        </w:rPr>
      </w:r>
      <w:r>
        <w:rPr>
          <w:noProof/>
        </w:rPr>
        <w:fldChar w:fldCharType="separate"/>
      </w:r>
      <w:r>
        <w:rPr>
          <w:noProof/>
        </w:rPr>
        <w:t>324</w:t>
      </w:r>
      <w:r>
        <w:rPr>
          <w:noProof/>
        </w:rPr>
        <w:fldChar w:fldCharType="end"/>
      </w:r>
    </w:p>
    <w:p w14:paraId="3D44AE99" w14:textId="0661327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_Toc193395043 \h </w:instrText>
      </w:r>
      <w:r>
        <w:rPr>
          <w:noProof/>
        </w:rPr>
      </w:r>
      <w:r>
        <w:rPr>
          <w:noProof/>
        </w:rPr>
        <w:fldChar w:fldCharType="separate"/>
      </w:r>
      <w:r>
        <w:rPr>
          <w:noProof/>
        </w:rPr>
        <w:t>324</w:t>
      </w:r>
      <w:r>
        <w:rPr>
          <w:noProof/>
        </w:rPr>
        <w:fldChar w:fldCharType="end"/>
      </w:r>
    </w:p>
    <w:p w14:paraId="0EEB0A9D" w14:textId="63EE228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_Toc193395044 \h </w:instrText>
      </w:r>
      <w:r>
        <w:rPr>
          <w:noProof/>
        </w:rPr>
      </w:r>
      <w:r>
        <w:rPr>
          <w:noProof/>
        </w:rPr>
        <w:fldChar w:fldCharType="separate"/>
      </w:r>
      <w:r>
        <w:rPr>
          <w:noProof/>
        </w:rPr>
        <w:t>324</w:t>
      </w:r>
      <w:r>
        <w:rPr>
          <w:noProof/>
        </w:rPr>
        <w:fldChar w:fldCharType="end"/>
      </w:r>
    </w:p>
    <w:p w14:paraId="6A02D325" w14:textId="7E7F7FC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10.3.3.2</w:t>
      </w:r>
      <w:r>
        <w:rPr>
          <w:rFonts w:asciiTheme="minorHAnsi" w:eastAsiaTheme="minorEastAsia" w:hAnsiTheme="minorHAnsi" w:cstheme="minorBidi"/>
          <w:noProof/>
          <w:kern w:val="2"/>
          <w:sz w:val="24"/>
          <w:szCs w:val="24"/>
          <w:lang w:eastAsia="en-GB"/>
          <w14:ligatures w14:val="standardContextual"/>
        </w:rPr>
        <w:tab/>
      </w:r>
      <w:r>
        <w:rPr>
          <w:noProof/>
        </w:rPr>
        <w:t>Back-off value</w:t>
      </w:r>
      <w:r>
        <w:rPr>
          <w:noProof/>
        </w:rPr>
        <w:tab/>
      </w:r>
      <w:r>
        <w:rPr>
          <w:noProof/>
        </w:rPr>
        <w:fldChar w:fldCharType="begin" w:fldLock="1"/>
      </w:r>
      <w:r>
        <w:rPr>
          <w:noProof/>
        </w:rPr>
        <w:instrText xml:space="preserve"> PAGEREF _Toc193395045 \h </w:instrText>
      </w:r>
      <w:r>
        <w:rPr>
          <w:noProof/>
        </w:rPr>
      </w:r>
      <w:r>
        <w:rPr>
          <w:noProof/>
        </w:rPr>
        <w:fldChar w:fldCharType="separate"/>
      </w:r>
      <w:r>
        <w:rPr>
          <w:noProof/>
        </w:rPr>
        <w:t>325</w:t>
      </w:r>
      <w:r>
        <w:rPr>
          <w:noProof/>
        </w:rPr>
        <w:fldChar w:fldCharType="end"/>
      </w:r>
    </w:p>
    <w:p w14:paraId="096B0F6E" w14:textId="4F2E31E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10.3.3.3</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_Toc193395046 \h </w:instrText>
      </w:r>
      <w:r>
        <w:rPr>
          <w:noProof/>
        </w:rPr>
      </w:r>
      <w:r>
        <w:rPr>
          <w:noProof/>
        </w:rPr>
        <w:fldChar w:fldCharType="separate"/>
      </w:r>
      <w:r>
        <w:rPr>
          <w:noProof/>
        </w:rPr>
        <w:t>325</w:t>
      </w:r>
      <w:r>
        <w:rPr>
          <w:noProof/>
        </w:rPr>
        <w:fldChar w:fldCharType="end"/>
      </w:r>
    </w:p>
    <w:p w14:paraId="6B3BB265" w14:textId="0BAB1F3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10.3.3.4</w:t>
      </w:r>
      <w:r>
        <w:rPr>
          <w:rFonts w:asciiTheme="minorHAnsi" w:eastAsiaTheme="minorEastAsia" w:hAnsiTheme="minorHAnsi" w:cstheme="minorBidi"/>
          <w:noProof/>
          <w:kern w:val="2"/>
          <w:sz w:val="24"/>
          <w:szCs w:val="24"/>
          <w:lang w:eastAsia="en-GB"/>
          <w14:ligatures w14:val="standardContextual"/>
        </w:rPr>
        <w:tab/>
      </w:r>
      <w:r>
        <w:rPr>
          <w:noProof/>
        </w:rPr>
        <w:t>PC5 end UE failure cause</w:t>
      </w:r>
      <w:r>
        <w:rPr>
          <w:noProof/>
        </w:rPr>
        <w:tab/>
      </w:r>
      <w:r>
        <w:rPr>
          <w:noProof/>
        </w:rPr>
        <w:fldChar w:fldCharType="begin" w:fldLock="1"/>
      </w:r>
      <w:r>
        <w:rPr>
          <w:noProof/>
        </w:rPr>
        <w:instrText xml:space="preserve"> PAGEREF _Toc193395047 \h </w:instrText>
      </w:r>
      <w:r>
        <w:rPr>
          <w:noProof/>
        </w:rPr>
      </w:r>
      <w:r>
        <w:rPr>
          <w:noProof/>
        </w:rPr>
        <w:fldChar w:fldCharType="separate"/>
      </w:r>
      <w:r>
        <w:rPr>
          <w:noProof/>
        </w:rPr>
        <w:t>325</w:t>
      </w:r>
      <w:r>
        <w:rPr>
          <w:noProof/>
        </w:rPr>
        <w:fldChar w:fldCharType="end"/>
      </w:r>
    </w:p>
    <w:p w14:paraId="6C37B8D0" w14:textId="321DAC2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fldLock="1"/>
      </w:r>
      <w:r>
        <w:rPr>
          <w:noProof/>
        </w:rPr>
        <w:instrText xml:space="preserve"> PAGEREF _Toc193395048 \h </w:instrText>
      </w:r>
      <w:r>
        <w:rPr>
          <w:noProof/>
        </w:rPr>
      </w:r>
      <w:r>
        <w:rPr>
          <w:noProof/>
        </w:rPr>
        <w:fldChar w:fldCharType="separate"/>
      </w:r>
      <w:r>
        <w:rPr>
          <w:noProof/>
        </w:rPr>
        <w:t>325</w:t>
      </w:r>
      <w:r>
        <w:rPr>
          <w:noProof/>
        </w:rPr>
        <w:fldChar w:fldCharType="end"/>
      </w:r>
    </w:p>
    <w:p w14:paraId="30B9E199" w14:textId="772AA12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fldLock="1"/>
      </w:r>
      <w:r>
        <w:rPr>
          <w:noProof/>
        </w:rPr>
        <w:instrText xml:space="preserve"> PAGEREF _Toc193395049 \h </w:instrText>
      </w:r>
      <w:r>
        <w:rPr>
          <w:noProof/>
        </w:rPr>
      </w:r>
      <w:r>
        <w:rPr>
          <w:noProof/>
        </w:rPr>
        <w:fldChar w:fldCharType="separate"/>
      </w:r>
      <w:r>
        <w:rPr>
          <w:noProof/>
        </w:rPr>
        <w:t>325</w:t>
      </w:r>
      <w:r>
        <w:rPr>
          <w:noProof/>
        </w:rPr>
        <w:fldChar w:fldCharType="end"/>
      </w:r>
    </w:p>
    <w:p w14:paraId="661082EC" w14:textId="55634F0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10.3.3.7</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_Toc193395050 \h </w:instrText>
      </w:r>
      <w:r>
        <w:rPr>
          <w:noProof/>
        </w:rPr>
      </w:r>
      <w:r>
        <w:rPr>
          <w:noProof/>
        </w:rPr>
        <w:fldChar w:fldCharType="separate"/>
      </w:r>
      <w:r>
        <w:rPr>
          <w:noProof/>
        </w:rPr>
        <w:t>325</w:t>
      </w:r>
      <w:r>
        <w:rPr>
          <w:noProof/>
        </w:rPr>
        <w:fldChar w:fldCharType="end"/>
      </w:r>
    </w:p>
    <w:p w14:paraId="227B777F" w14:textId="33BE3F7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_Toc193395051 \h </w:instrText>
      </w:r>
      <w:r>
        <w:rPr>
          <w:noProof/>
        </w:rPr>
      </w:r>
      <w:r>
        <w:rPr>
          <w:noProof/>
        </w:rPr>
        <w:fldChar w:fldCharType="separate"/>
      </w:r>
      <w:r>
        <w:rPr>
          <w:noProof/>
        </w:rPr>
        <w:t>325</w:t>
      </w:r>
      <w:r>
        <w:rPr>
          <w:noProof/>
        </w:rPr>
        <w:fldChar w:fldCharType="end"/>
      </w:r>
    </w:p>
    <w:p w14:paraId="75A3FBDB" w14:textId="60D4D6F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_Toc193395052 \h </w:instrText>
      </w:r>
      <w:r>
        <w:rPr>
          <w:noProof/>
        </w:rPr>
      </w:r>
      <w:r>
        <w:rPr>
          <w:noProof/>
        </w:rPr>
        <w:fldChar w:fldCharType="separate"/>
      </w:r>
      <w:r>
        <w:rPr>
          <w:noProof/>
        </w:rPr>
        <w:t>325</w:t>
      </w:r>
      <w:r>
        <w:rPr>
          <w:noProof/>
        </w:rPr>
        <w:fldChar w:fldCharType="end"/>
      </w:r>
    </w:p>
    <w:p w14:paraId="2F01EDA8" w14:textId="4C3AE72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Back-off value</w:t>
      </w:r>
      <w:r>
        <w:rPr>
          <w:noProof/>
        </w:rPr>
        <w:tab/>
      </w:r>
      <w:r>
        <w:rPr>
          <w:noProof/>
        </w:rPr>
        <w:fldChar w:fldCharType="begin" w:fldLock="1"/>
      </w:r>
      <w:r>
        <w:rPr>
          <w:noProof/>
        </w:rPr>
        <w:instrText xml:space="preserve"> PAGEREF _Toc193395053 \h </w:instrText>
      </w:r>
      <w:r>
        <w:rPr>
          <w:noProof/>
        </w:rPr>
      </w:r>
      <w:r>
        <w:rPr>
          <w:noProof/>
        </w:rPr>
        <w:fldChar w:fldCharType="separate"/>
      </w:r>
      <w:r>
        <w:rPr>
          <w:noProof/>
        </w:rPr>
        <w:t>326</w:t>
      </w:r>
      <w:r>
        <w:rPr>
          <w:noProof/>
        </w:rPr>
        <w:fldChar w:fldCharType="end"/>
      </w:r>
    </w:p>
    <w:p w14:paraId="78070B7D" w14:textId="38FEDD2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PC5 end UE release cause</w:t>
      </w:r>
      <w:r>
        <w:rPr>
          <w:noProof/>
        </w:rPr>
        <w:tab/>
      </w:r>
      <w:r>
        <w:rPr>
          <w:noProof/>
        </w:rPr>
        <w:fldChar w:fldCharType="begin" w:fldLock="1"/>
      </w:r>
      <w:r>
        <w:rPr>
          <w:noProof/>
        </w:rPr>
        <w:instrText xml:space="preserve"> PAGEREF _Toc193395054 \h </w:instrText>
      </w:r>
      <w:r>
        <w:rPr>
          <w:noProof/>
        </w:rPr>
      </w:r>
      <w:r>
        <w:rPr>
          <w:noProof/>
        </w:rPr>
        <w:fldChar w:fldCharType="separate"/>
      </w:r>
      <w:r>
        <w:rPr>
          <w:noProof/>
        </w:rPr>
        <w:t>326</w:t>
      </w:r>
      <w:r>
        <w:rPr>
          <w:noProof/>
        </w:rPr>
        <w:fldChar w:fldCharType="end"/>
      </w:r>
    </w:p>
    <w:p w14:paraId="4150A2DC" w14:textId="7E9B851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_Toc193395055 \h </w:instrText>
      </w:r>
      <w:r>
        <w:rPr>
          <w:noProof/>
        </w:rPr>
      </w:r>
      <w:r>
        <w:rPr>
          <w:noProof/>
        </w:rPr>
        <w:fldChar w:fldCharType="separate"/>
      </w:r>
      <w:r>
        <w:rPr>
          <w:noProof/>
        </w:rPr>
        <w:t>326</w:t>
      </w:r>
      <w:r>
        <w:rPr>
          <w:noProof/>
        </w:rPr>
        <w:fldChar w:fldCharType="end"/>
      </w:r>
    </w:p>
    <w:p w14:paraId="4D84B3DA" w14:textId="633BEEB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_Toc193395056 \h </w:instrText>
      </w:r>
      <w:r>
        <w:rPr>
          <w:noProof/>
        </w:rPr>
      </w:r>
      <w:r>
        <w:rPr>
          <w:noProof/>
        </w:rPr>
        <w:fldChar w:fldCharType="separate"/>
      </w:r>
      <w:r>
        <w:rPr>
          <w:noProof/>
        </w:rPr>
        <w:t>326</w:t>
      </w:r>
      <w:r>
        <w:rPr>
          <w:noProof/>
        </w:rPr>
        <w:fldChar w:fldCharType="end"/>
      </w:r>
    </w:p>
    <w:p w14:paraId="76F49B8B" w14:textId="3D51B97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request</w:t>
      </w:r>
      <w:r>
        <w:rPr>
          <w:noProof/>
        </w:rPr>
        <w:tab/>
      </w:r>
      <w:r>
        <w:rPr>
          <w:noProof/>
        </w:rPr>
        <w:fldChar w:fldCharType="begin" w:fldLock="1"/>
      </w:r>
      <w:r>
        <w:rPr>
          <w:noProof/>
        </w:rPr>
        <w:instrText xml:space="preserve"> PAGEREF _Toc193395057 \h </w:instrText>
      </w:r>
      <w:r>
        <w:rPr>
          <w:noProof/>
        </w:rPr>
      </w:r>
      <w:r>
        <w:rPr>
          <w:noProof/>
        </w:rPr>
        <w:fldChar w:fldCharType="separate"/>
      </w:r>
      <w:r>
        <w:rPr>
          <w:noProof/>
        </w:rPr>
        <w:t>327</w:t>
      </w:r>
      <w:r>
        <w:rPr>
          <w:noProof/>
        </w:rPr>
        <w:fldChar w:fldCharType="end"/>
      </w:r>
    </w:p>
    <w:p w14:paraId="21000C2C" w14:textId="4021836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_Toc193395058 \h </w:instrText>
      </w:r>
      <w:r>
        <w:rPr>
          <w:noProof/>
        </w:rPr>
      </w:r>
      <w:r>
        <w:rPr>
          <w:noProof/>
        </w:rPr>
        <w:fldChar w:fldCharType="separate"/>
      </w:r>
      <w:r>
        <w:rPr>
          <w:noProof/>
        </w:rPr>
        <w:t>327</w:t>
      </w:r>
      <w:r>
        <w:rPr>
          <w:noProof/>
        </w:rPr>
        <w:fldChar w:fldCharType="end"/>
      </w:r>
    </w:p>
    <w:p w14:paraId="19DFC463" w14:textId="40BB35F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_Toc193395059 \h </w:instrText>
      </w:r>
      <w:r>
        <w:rPr>
          <w:noProof/>
        </w:rPr>
      </w:r>
      <w:r>
        <w:rPr>
          <w:noProof/>
        </w:rPr>
        <w:fldChar w:fldCharType="separate"/>
      </w:r>
      <w:r>
        <w:rPr>
          <w:noProof/>
        </w:rPr>
        <w:t>327</w:t>
      </w:r>
      <w:r>
        <w:rPr>
          <w:noProof/>
        </w:rPr>
        <w:fldChar w:fldCharType="end"/>
      </w:r>
    </w:p>
    <w:p w14:paraId="387DB99F" w14:textId="5412FA5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fldLock="1"/>
      </w:r>
      <w:r>
        <w:rPr>
          <w:noProof/>
        </w:rPr>
        <w:instrText xml:space="preserve"> PAGEREF _Toc193395060 \h </w:instrText>
      </w:r>
      <w:r>
        <w:rPr>
          <w:noProof/>
        </w:rPr>
      </w:r>
      <w:r>
        <w:rPr>
          <w:noProof/>
        </w:rPr>
        <w:fldChar w:fldCharType="separate"/>
      </w:r>
      <w:r>
        <w:rPr>
          <w:noProof/>
        </w:rPr>
        <w:t>327</w:t>
      </w:r>
      <w:r>
        <w:rPr>
          <w:noProof/>
        </w:rPr>
        <w:fldChar w:fldCharType="end"/>
      </w:r>
    </w:p>
    <w:p w14:paraId="4A46D051" w14:textId="60E8C03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fldLock="1"/>
      </w:r>
      <w:r>
        <w:rPr>
          <w:noProof/>
        </w:rPr>
        <w:instrText xml:space="preserve"> PAGEREF _Toc193395061 \h </w:instrText>
      </w:r>
      <w:r>
        <w:rPr>
          <w:noProof/>
        </w:rPr>
      </w:r>
      <w:r>
        <w:rPr>
          <w:noProof/>
        </w:rPr>
        <w:fldChar w:fldCharType="separate"/>
      </w:r>
      <w:r>
        <w:rPr>
          <w:noProof/>
        </w:rPr>
        <w:t>328</w:t>
      </w:r>
      <w:r>
        <w:rPr>
          <w:noProof/>
        </w:rPr>
        <w:fldChar w:fldCharType="end"/>
      </w:r>
    </w:p>
    <w:p w14:paraId="19B29F2D" w14:textId="3EC4A46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10.3.6.5</w:t>
      </w:r>
      <w:r>
        <w:rPr>
          <w:rFonts w:asciiTheme="minorHAnsi" w:eastAsiaTheme="minorEastAsia" w:hAnsiTheme="minorHAnsi" w:cstheme="minorBidi"/>
          <w:noProof/>
          <w:kern w:val="2"/>
          <w:sz w:val="24"/>
          <w:szCs w:val="24"/>
          <w:lang w:eastAsia="en-GB"/>
          <w14:ligatures w14:val="standardContextual"/>
        </w:rPr>
        <w:tab/>
      </w:r>
      <w:r>
        <w:rPr>
          <w:noProof/>
        </w:rPr>
        <w:t>Target end UE layer-2 ID</w:t>
      </w:r>
      <w:r>
        <w:rPr>
          <w:noProof/>
        </w:rPr>
        <w:tab/>
      </w:r>
      <w:r>
        <w:rPr>
          <w:noProof/>
        </w:rPr>
        <w:fldChar w:fldCharType="begin" w:fldLock="1"/>
      </w:r>
      <w:r>
        <w:rPr>
          <w:noProof/>
        </w:rPr>
        <w:instrText xml:space="preserve"> PAGEREF _Toc193395062 \h </w:instrText>
      </w:r>
      <w:r>
        <w:rPr>
          <w:noProof/>
        </w:rPr>
      </w:r>
      <w:r>
        <w:rPr>
          <w:noProof/>
        </w:rPr>
        <w:fldChar w:fldCharType="separate"/>
      </w:r>
      <w:r>
        <w:rPr>
          <w:noProof/>
        </w:rPr>
        <w:t>328</w:t>
      </w:r>
      <w:r>
        <w:rPr>
          <w:noProof/>
        </w:rPr>
        <w:fldChar w:fldCharType="end"/>
      </w:r>
    </w:p>
    <w:p w14:paraId="74913C77" w14:textId="419ADA1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_Toc193395063 \h </w:instrText>
      </w:r>
      <w:r>
        <w:rPr>
          <w:noProof/>
        </w:rPr>
      </w:r>
      <w:r>
        <w:rPr>
          <w:noProof/>
        </w:rPr>
        <w:fldChar w:fldCharType="separate"/>
      </w:r>
      <w:r>
        <w:rPr>
          <w:noProof/>
        </w:rPr>
        <w:t>329</w:t>
      </w:r>
      <w:r>
        <w:rPr>
          <w:noProof/>
        </w:rPr>
        <w:fldChar w:fldCharType="end"/>
      </w:r>
    </w:p>
    <w:p w14:paraId="02C98723" w14:textId="461DCB3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10.3.6.7</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_Toc193395064 \h </w:instrText>
      </w:r>
      <w:r>
        <w:rPr>
          <w:noProof/>
        </w:rPr>
      </w:r>
      <w:r>
        <w:rPr>
          <w:noProof/>
        </w:rPr>
        <w:fldChar w:fldCharType="separate"/>
      </w:r>
      <w:r>
        <w:rPr>
          <w:noProof/>
        </w:rPr>
        <w:t>329</w:t>
      </w:r>
      <w:r>
        <w:rPr>
          <w:noProof/>
        </w:rPr>
        <w:fldChar w:fldCharType="end"/>
      </w:r>
    </w:p>
    <w:p w14:paraId="0851FE65" w14:textId="75B2E69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10.3.6.8</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_Toc193395065 \h </w:instrText>
      </w:r>
      <w:r>
        <w:rPr>
          <w:noProof/>
        </w:rPr>
      </w:r>
      <w:r>
        <w:rPr>
          <w:noProof/>
        </w:rPr>
        <w:fldChar w:fldCharType="separate"/>
      </w:r>
      <w:r>
        <w:rPr>
          <w:noProof/>
        </w:rPr>
        <w:t>329</w:t>
      </w:r>
      <w:r>
        <w:rPr>
          <w:noProof/>
        </w:rPr>
        <w:fldChar w:fldCharType="end"/>
      </w:r>
    </w:p>
    <w:p w14:paraId="4C991068" w14:textId="6599D9E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10.3.6.9</w:t>
      </w:r>
      <w:r>
        <w:rPr>
          <w:rFonts w:asciiTheme="minorHAnsi" w:eastAsiaTheme="minorEastAsia" w:hAnsiTheme="minorHAnsi" w:cstheme="minorBidi"/>
          <w:noProof/>
          <w:kern w:val="2"/>
          <w:sz w:val="24"/>
          <w:szCs w:val="24"/>
          <w:lang w:eastAsia="en-GB"/>
          <w14:ligatures w14:val="standardContextual"/>
        </w:rPr>
        <w:tab/>
      </w:r>
      <w:r>
        <w:rPr>
          <w:noProof/>
        </w:rPr>
        <w:t>List of candidates U2U relay UE user info</w:t>
      </w:r>
      <w:r>
        <w:rPr>
          <w:noProof/>
        </w:rPr>
        <w:tab/>
      </w:r>
      <w:r>
        <w:rPr>
          <w:noProof/>
        </w:rPr>
        <w:fldChar w:fldCharType="begin" w:fldLock="1"/>
      </w:r>
      <w:r>
        <w:rPr>
          <w:noProof/>
        </w:rPr>
        <w:instrText xml:space="preserve"> PAGEREF _Toc193395066 \h </w:instrText>
      </w:r>
      <w:r>
        <w:rPr>
          <w:noProof/>
        </w:rPr>
      </w:r>
      <w:r>
        <w:rPr>
          <w:noProof/>
        </w:rPr>
        <w:fldChar w:fldCharType="separate"/>
      </w:r>
      <w:r>
        <w:rPr>
          <w:noProof/>
        </w:rPr>
        <w:t>329</w:t>
      </w:r>
      <w:r>
        <w:rPr>
          <w:noProof/>
        </w:rPr>
        <w:fldChar w:fldCharType="end"/>
      </w:r>
    </w:p>
    <w:p w14:paraId="27173A98" w14:textId="7D443B2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10.3.6.10</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target UE IP addresses</w:t>
      </w:r>
      <w:r>
        <w:rPr>
          <w:noProof/>
        </w:rPr>
        <w:tab/>
      </w:r>
      <w:r>
        <w:rPr>
          <w:noProof/>
        </w:rPr>
        <w:fldChar w:fldCharType="begin" w:fldLock="1"/>
      </w:r>
      <w:r>
        <w:rPr>
          <w:noProof/>
        </w:rPr>
        <w:instrText xml:space="preserve"> PAGEREF _Toc193395067 \h </w:instrText>
      </w:r>
      <w:r>
        <w:rPr>
          <w:noProof/>
        </w:rPr>
      </w:r>
      <w:r>
        <w:rPr>
          <w:noProof/>
        </w:rPr>
        <w:fldChar w:fldCharType="separate"/>
      </w:r>
      <w:r>
        <w:rPr>
          <w:noProof/>
        </w:rPr>
        <w:t>329</w:t>
      </w:r>
      <w:r>
        <w:rPr>
          <w:noProof/>
        </w:rPr>
        <w:fldChar w:fldCharType="end"/>
      </w:r>
    </w:p>
    <w:p w14:paraId="412F9516" w14:textId="2A621C2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10.3.6.11</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candidates U2U relay UE layer-2 IDs</w:t>
      </w:r>
      <w:r>
        <w:rPr>
          <w:noProof/>
        </w:rPr>
        <w:tab/>
      </w:r>
      <w:r>
        <w:rPr>
          <w:noProof/>
        </w:rPr>
        <w:fldChar w:fldCharType="begin" w:fldLock="1"/>
      </w:r>
      <w:r>
        <w:rPr>
          <w:noProof/>
        </w:rPr>
        <w:instrText xml:space="preserve"> PAGEREF _Toc193395068 \h </w:instrText>
      </w:r>
      <w:r>
        <w:rPr>
          <w:noProof/>
        </w:rPr>
      </w:r>
      <w:r>
        <w:rPr>
          <w:noProof/>
        </w:rPr>
        <w:fldChar w:fldCharType="separate"/>
      </w:r>
      <w:r>
        <w:rPr>
          <w:noProof/>
        </w:rPr>
        <w:t>329</w:t>
      </w:r>
      <w:r>
        <w:rPr>
          <w:noProof/>
        </w:rPr>
        <w:fldChar w:fldCharType="end"/>
      </w:r>
    </w:p>
    <w:p w14:paraId="59774BDA" w14:textId="0B58BFB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10.3.6.12</w:t>
      </w:r>
      <w:r>
        <w:rPr>
          <w:rFonts w:asciiTheme="minorHAnsi" w:eastAsiaTheme="minorEastAsia" w:hAnsiTheme="minorHAnsi" w:cstheme="minorBidi"/>
          <w:noProof/>
          <w:kern w:val="2"/>
          <w:sz w:val="24"/>
          <w:szCs w:val="24"/>
          <w:lang w:eastAsia="en-GB"/>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_Toc193395069 \h </w:instrText>
      </w:r>
      <w:r>
        <w:rPr>
          <w:noProof/>
        </w:rPr>
      </w:r>
      <w:r>
        <w:rPr>
          <w:noProof/>
        </w:rPr>
        <w:fldChar w:fldCharType="separate"/>
      </w:r>
      <w:r>
        <w:rPr>
          <w:noProof/>
        </w:rPr>
        <w:t>329</w:t>
      </w:r>
      <w:r>
        <w:rPr>
          <w:noProof/>
        </w:rPr>
        <w:fldChar w:fldCharType="end"/>
      </w:r>
    </w:p>
    <w:p w14:paraId="50A5C263" w14:textId="5B41D1E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10.3.6.13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MSBs of </w:t>
      </w:r>
      <w:r>
        <w:rPr>
          <w:noProof/>
        </w:rPr>
        <w:t>K</w:t>
      </w:r>
      <w:r w:rsidRPr="007D5E15">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_Toc193395070 \h </w:instrText>
      </w:r>
      <w:r>
        <w:rPr>
          <w:noProof/>
        </w:rPr>
      </w:r>
      <w:r>
        <w:rPr>
          <w:noProof/>
        </w:rPr>
        <w:fldChar w:fldCharType="separate"/>
      </w:r>
      <w:r>
        <w:rPr>
          <w:noProof/>
        </w:rPr>
        <w:t>329</w:t>
      </w:r>
      <w:r>
        <w:rPr>
          <w:noProof/>
        </w:rPr>
        <w:fldChar w:fldCharType="end"/>
      </w:r>
    </w:p>
    <w:p w14:paraId="021F21CA" w14:textId="7EC42E6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accept</w:t>
      </w:r>
      <w:r>
        <w:rPr>
          <w:noProof/>
        </w:rPr>
        <w:tab/>
      </w:r>
      <w:r>
        <w:rPr>
          <w:noProof/>
        </w:rPr>
        <w:fldChar w:fldCharType="begin" w:fldLock="1"/>
      </w:r>
      <w:r>
        <w:rPr>
          <w:noProof/>
        </w:rPr>
        <w:instrText xml:space="preserve"> PAGEREF _Toc193395071 \h </w:instrText>
      </w:r>
      <w:r>
        <w:rPr>
          <w:noProof/>
        </w:rPr>
      </w:r>
      <w:r>
        <w:rPr>
          <w:noProof/>
        </w:rPr>
        <w:fldChar w:fldCharType="separate"/>
      </w:r>
      <w:r>
        <w:rPr>
          <w:noProof/>
        </w:rPr>
        <w:t>329</w:t>
      </w:r>
      <w:r>
        <w:rPr>
          <w:noProof/>
        </w:rPr>
        <w:fldChar w:fldCharType="end"/>
      </w:r>
    </w:p>
    <w:p w14:paraId="7F600358" w14:textId="078D252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_Toc193395072 \h </w:instrText>
      </w:r>
      <w:r>
        <w:rPr>
          <w:noProof/>
        </w:rPr>
      </w:r>
      <w:r>
        <w:rPr>
          <w:noProof/>
        </w:rPr>
        <w:fldChar w:fldCharType="separate"/>
      </w:r>
      <w:r>
        <w:rPr>
          <w:noProof/>
        </w:rPr>
        <w:t>329</w:t>
      </w:r>
      <w:r>
        <w:rPr>
          <w:noProof/>
        </w:rPr>
        <w:fldChar w:fldCharType="end"/>
      </w:r>
    </w:p>
    <w:p w14:paraId="216D3352" w14:textId="41F0600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10.3.7.2</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_Toc193395073 \h </w:instrText>
      </w:r>
      <w:r>
        <w:rPr>
          <w:noProof/>
        </w:rPr>
      </w:r>
      <w:r>
        <w:rPr>
          <w:noProof/>
        </w:rPr>
        <w:fldChar w:fldCharType="separate"/>
      </w:r>
      <w:r>
        <w:rPr>
          <w:noProof/>
        </w:rPr>
        <w:t>330</w:t>
      </w:r>
      <w:r>
        <w:rPr>
          <w:noProof/>
        </w:rPr>
        <w:fldChar w:fldCharType="end"/>
      </w:r>
    </w:p>
    <w:p w14:paraId="75568E01" w14:textId="6E87B38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10.3.7.3</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_Toc193395074 \h </w:instrText>
      </w:r>
      <w:r>
        <w:rPr>
          <w:noProof/>
        </w:rPr>
      </w:r>
      <w:r>
        <w:rPr>
          <w:noProof/>
        </w:rPr>
        <w:fldChar w:fldCharType="separate"/>
      </w:r>
      <w:r>
        <w:rPr>
          <w:noProof/>
        </w:rPr>
        <w:t>330</w:t>
      </w:r>
      <w:r>
        <w:rPr>
          <w:noProof/>
        </w:rPr>
        <w:fldChar w:fldCharType="end"/>
      </w:r>
    </w:p>
    <w:p w14:paraId="1492A591" w14:textId="2B76B64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10.3.7.4</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fldLock="1"/>
      </w:r>
      <w:r>
        <w:rPr>
          <w:noProof/>
        </w:rPr>
        <w:instrText xml:space="preserve"> PAGEREF _Toc193395075 \h </w:instrText>
      </w:r>
      <w:r>
        <w:rPr>
          <w:noProof/>
        </w:rPr>
      </w:r>
      <w:r>
        <w:rPr>
          <w:noProof/>
        </w:rPr>
        <w:fldChar w:fldCharType="separate"/>
      </w:r>
      <w:r>
        <w:rPr>
          <w:noProof/>
        </w:rPr>
        <w:t>330</w:t>
      </w:r>
      <w:r>
        <w:rPr>
          <w:noProof/>
        </w:rPr>
        <w:fldChar w:fldCharType="end"/>
      </w:r>
    </w:p>
    <w:p w14:paraId="58E6600D" w14:textId="4795D6C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10.3.7.5</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fldLock="1"/>
      </w:r>
      <w:r>
        <w:rPr>
          <w:noProof/>
        </w:rPr>
        <w:instrText xml:space="preserve"> PAGEREF _Toc193395076 \h </w:instrText>
      </w:r>
      <w:r>
        <w:rPr>
          <w:noProof/>
        </w:rPr>
      </w:r>
      <w:r>
        <w:rPr>
          <w:noProof/>
        </w:rPr>
        <w:fldChar w:fldCharType="separate"/>
      </w:r>
      <w:r>
        <w:rPr>
          <w:noProof/>
        </w:rPr>
        <w:t>331</w:t>
      </w:r>
      <w:r>
        <w:rPr>
          <w:noProof/>
        </w:rPr>
        <w:fldChar w:fldCharType="end"/>
      </w:r>
    </w:p>
    <w:p w14:paraId="18FFAB4A" w14:textId="7A91555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10.3.7.6</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_Toc193395077 \h </w:instrText>
      </w:r>
      <w:r>
        <w:rPr>
          <w:noProof/>
        </w:rPr>
      </w:r>
      <w:r>
        <w:rPr>
          <w:noProof/>
        </w:rPr>
        <w:fldChar w:fldCharType="separate"/>
      </w:r>
      <w:r>
        <w:rPr>
          <w:noProof/>
        </w:rPr>
        <w:t>331</w:t>
      </w:r>
      <w:r>
        <w:rPr>
          <w:noProof/>
        </w:rPr>
        <w:fldChar w:fldCharType="end"/>
      </w:r>
    </w:p>
    <w:p w14:paraId="235B042F" w14:textId="7025B8F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10.3.7.7</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_Toc193395078 \h </w:instrText>
      </w:r>
      <w:r>
        <w:rPr>
          <w:noProof/>
        </w:rPr>
      </w:r>
      <w:r>
        <w:rPr>
          <w:noProof/>
        </w:rPr>
        <w:fldChar w:fldCharType="separate"/>
      </w:r>
      <w:r>
        <w:rPr>
          <w:noProof/>
        </w:rPr>
        <w:t>331</w:t>
      </w:r>
      <w:r>
        <w:rPr>
          <w:noProof/>
        </w:rPr>
        <w:fldChar w:fldCharType="end"/>
      </w:r>
    </w:p>
    <w:p w14:paraId="75BC51CB" w14:textId="4D8BB17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10.3.7.8</w:t>
      </w:r>
      <w:r>
        <w:rPr>
          <w:rFonts w:asciiTheme="minorHAnsi" w:eastAsiaTheme="minorEastAsia" w:hAnsiTheme="minorHAnsi" w:cstheme="minorBidi"/>
          <w:noProof/>
          <w:kern w:val="2"/>
          <w:sz w:val="24"/>
          <w:szCs w:val="24"/>
          <w:lang w:eastAsia="en-GB"/>
          <w14:ligatures w14:val="standardContextual"/>
        </w:rPr>
        <w:tab/>
      </w:r>
      <w:r>
        <w:rPr>
          <w:noProof/>
        </w:rPr>
        <w:t>New 5G ProSe UE-to-UE relay UE info</w:t>
      </w:r>
      <w:r>
        <w:rPr>
          <w:noProof/>
        </w:rPr>
        <w:tab/>
      </w:r>
      <w:r>
        <w:rPr>
          <w:noProof/>
        </w:rPr>
        <w:fldChar w:fldCharType="begin" w:fldLock="1"/>
      </w:r>
      <w:r>
        <w:rPr>
          <w:noProof/>
        </w:rPr>
        <w:instrText xml:space="preserve"> PAGEREF _Toc193395079 \h </w:instrText>
      </w:r>
      <w:r>
        <w:rPr>
          <w:noProof/>
        </w:rPr>
      </w:r>
      <w:r>
        <w:rPr>
          <w:noProof/>
        </w:rPr>
        <w:fldChar w:fldCharType="separate"/>
      </w:r>
      <w:r>
        <w:rPr>
          <w:noProof/>
        </w:rPr>
        <w:t>331</w:t>
      </w:r>
      <w:r>
        <w:rPr>
          <w:noProof/>
        </w:rPr>
        <w:fldChar w:fldCharType="end"/>
      </w:r>
    </w:p>
    <w:p w14:paraId="549AC6F7" w14:textId="4056DB1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10.3.7.9</w:t>
      </w:r>
      <w:r>
        <w:rPr>
          <w:rFonts w:asciiTheme="minorHAnsi" w:eastAsiaTheme="minorEastAsia" w:hAnsiTheme="minorHAnsi" w:cstheme="minorBidi"/>
          <w:noProof/>
          <w:kern w:val="2"/>
          <w:sz w:val="24"/>
          <w:szCs w:val="24"/>
          <w:lang w:eastAsia="en-GB"/>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_Toc193395080 \h </w:instrText>
      </w:r>
      <w:r>
        <w:rPr>
          <w:noProof/>
        </w:rPr>
      </w:r>
      <w:r>
        <w:rPr>
          <w:noProof/>
        </w:rPr>
        <w:fldChar w:fldCharType="separate"/>
      </w:r>
      <w:r>
        <w:rPr>
          <w:noProof/>
        </w:rPr>
        <w:t>332</w:t>
      </w:r>
      <w:r>
        <w:rPr>
          <w:noProof/>
        </w:rPr>
        <w:fldChar w:fldCharType="end"/>
      </w:r>
    </w:p>
    <w:p w14:paraId="50CFD310" w14:textId="331E2A2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10.3.7.10</w:t>
      </w:r>
      <w:r>
        <w:rPr>
          <w:rFonts w:asciiTheme="minorHAnsi" w:eastAsiaTheme="minorEastAsia" w:hAnsiTheme="minorHAnsi" w:cstheme="minorBidi"/>
          <w:noProof/>
          <w:kern w:val="2"/>
          <w:sz w:val="24"/>
          <w:szCs w:val="24"/>
          <w:lang w:eastAsia="en-GB"/>
          <w14:ligatures w14:val="standardContextual"/>
        </w:rPr>
        <w:tab/>
      </w:r>
      <w:r>
        <w:rPr>
          <w:noProof/>
        </w:rPr>
        <w:t>Target end UE IP address</w:t>
      </w:r>
      <w:r>
        <w:rPr>
          <w:noProof/>
        </w:rPr>
        <w:tab/>
      </w:r>
      <w:r>
        <w:rPr>
          <w:noProof/>
        </w:rPr>
        <w:fldChar w:fldCharType="begin" w:fldLock="1"/>
      </w:r>
      <w:r>
        <w:rPr>
          <w:noProof/>
        </w:rPr>
        <w:instrText xml:space="preserve"> PAGEREF _Toc193395081 \h </w:instrText>
      </w:r>
      <w:r>
        <w:rPr>
          <w:noProof/>
        </w:rPr>
      </w:r>
      <w:r>
        <w:rPr>
          <w:noProof/>
        </w:rPr>
        <w:fldChar w:fldCharType="separate"/>
      </w:r>
      <w:r>
        <w:rPr>
          <w:noProof/>
        </w:rPr>
        <w:t>332</w:t>
      </w:r>
      <w:r>
        <w:rPr>
          <w:noProof/>
        </w:rPr>
        <w:fldChar w:fldCharType="end"/>
      </w:r>
    </w:p>
    <w:p w14:paraId="4FE0E4C7" w14:textId="6A8CB53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10.3.7.11</w:t>
      </w:r>
      <w:r>
        <w:rPr>
          <w:rFonts w:asciiTheme="minorHAnsi" w:eastAsiaTheme="minorEastAsia" w:hAnsiTheme="minorHAnsi" w:cstheme="minorBidi"/>
          <w:noProof/>
          <w:kern w:val="2"/>
          <w:sz w:val="24"/>
          <w:szCs w:val="24"/>
          <w:lang w:eastAsia="en-GB"/>
          <w14:ligatures w14:val="standardContextual"/>
        </w:rPr>
        <w:tab/>
      </w:r>
      <w:r>
        <w:rPr>
          <w:noProof/>
          <w:lang w:eastAsia="zh-CN"/>
        </w:rPr>
        <w:t>Target end UE IP address for new relay</w:t>
      </w:r>
      <w:r>
        <w:rPr>
          <w:noProof/>
        </w:rPr>
        <w:tab/>
      </w:r>
      <w:r>
        <w:rPr>
          <w:noProof/>
        </w:rPr>
        <w:fldChar w:fldCharType="begin" w:fldLock="1"/>
      </w:r>
      <w:r>
        <w:rPr>
          <w:noProof/>
        </w:rPr>
        <w:instrText xml:space="preserve"> PAGEREF _Toc193395082 \h </w:instrText>
      </w:r>
      <w:r>
        <w:rPr>
          <w:noProof/>
        </w:rPr>
      </w:r>
      <w:r>
        <w:rPr>
          <w:noProof/>
        </w:rPr>
        <w:fldChar w:fldCharType="separate"/>
      </w:r>
      <w:r>
        <w:rPr>
          <w:noProof/>
        </w:rPr>
        <w:t>332</w:t>
      </w:r>
      <w:r>
        <w:rPr>
          <w:noProof/>
        </w:rPr>
        <w:fldChar w:fldCharType="end"/>
      </w:r>
    </w:p>
    <w:p w14:paraId="01B58994" w14:textId="78D28A0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LSBs of </w:t>
      </w:r>
      <w:r>
        <w:rPr>
          <w:noProof/>
        </w:rPr>
        <w:t>K</w:t>
      </w:r>
      <w:r w:rsidRPr="007D5E15">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_Toc193395083 \h </w:instrText>
      </w:r>
      <w:r>
        <w:rPr>
          <w:noProof/>
        </w:rPr>
      </w:r>
      <w:r>
        <w:rPr>
          <w:noProof/>
        </w:rPr>
        <w:fldChar w:fldCharType="separate"/>
      </w:r>
      <w:r>
        <w:rPr>
          <w:noProof/>
        </w:rPr>
        <w:t>332</w:t>
      </w:r>
      <w:r>
        <w:rPr>
          <w:noProof/>
        </w:rPr>
        <w:fldChar w:fldCharType="end"/>
      </w:r>
    </w:p>
    <w:p w14:paraId="2C6B99BB" w14:textId="2DDBC5F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10.3.7a</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ack</w:t>
      </w:r>
      <w:r>
        <w:rPr>
          <w:noProof/>
        </w:rPr>
        <w:tab/>
      </w:r>
      <w:r>
        <w:rPr>
          <w:noProof/>
        </w:rPr>
        <w:fldChar w:fldCharType="begin" w:fldLock="1"/>
      </w:r>
      <w:r>
        <w:rPr>
          <w:noProof/>
        </w:rPr>
        <w:instrText xml:space="preserve"> PAGEREF _Toc193395084 \h </w:instrText>
      </w:r>
      <w:r>
        <w:rPr>
          <w:noProof/>
        </w:rPr>
      </w:r>
      <w:r>
        <w:rPr>
          <w:noProof/>
        </w:rPr>
        <w:fldChar w:fldCharType="separate"/>
      </w:r>
      <w:r>
        <w:rPr>
          <w:noProof/>
        </w:rPr>
        <w:t>332</w:t>
      </w:r>
      <w:r>
        <w:rPr>
          <w:noProof/>
        </w:rPr>
        <w:fldChar w:fldCharType="end"/>
      </w:r>
    </w:p>
    <w:p w14:paraId="36F55FCC" w14:textId="075DACF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10.3.7a.1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_Toc193395085 \h </w:instrText>
      </w:r>
      <w:r>
        <w:rPr>
          <w:noProof/>
        </w:rPr>
      </w:r>
      <w:r>
        <w:rPr>
          <w:noProof/>
        </w:rPr>
        <w:fldChar w:fldCharType="separate"/>
      </w:r>
      <w:r>
        <w:rPr>
          <w:noProof/>
        </w:rPr>
        <w:t>332</w:t>
      </w:r>
      <w:r>
        <w:rPr>
          <w:noProof/>
        </w:rPr>
        <w:fldChar w:fldCharType="end"/>
      </w:r>
    </w:p>
    <w:p w14:paraId="7E68DCD0" w14:textId="2DA9EB5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Source </w:t>
      </w:r>
      <w:r>
        <w:rPr>
          <w:noProof/>
        </w:rPr>
        <w:t>end UE IP address</w:t>
      </w:r>
      <w:r>
        <w:rPr>
          <w:noProof/>
        </w:rPr>
        <w:tab/>
      </w:r>
      <w:r>
        <w:rPr>
          <w:noProof/>
        </w:rPr>
        <w:fldChar w:fldCharType="begin" w:fldLock="1"/>
      </w:r>
      <w:r>
        <w:rPr>
          <w:noProof/>
        </w:rPr>
        <w:instrText xml:space="preserve"> PAGEREF _Toc193395086 \h </w:instrText>
      </w:r>
      <w:r>
        <w:rPr>
          <w:noProof/>
        </w:rPr>
      </w:r>
      <w:r>
        <w:rPr>
          <w:noProof/>
        </w:rPr>
        <w:fldChar w:fldCharType="separate"/>
      </w:r>
      <w:r>
        <w:rPr>
          <w:noProof/>
        </w:rPr>
        <w:t>333</w:t>
      </w:r>
      <w:r>
        <w:rPr>
          <w:noProof/>
        </w:rPr>
        <w:fldChar w:fldCharType="end"/>
      </w:r>
    </w:p>
    <w:p w14:paraId="17EC1140" w14:textId="121A218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10.3.7a.3</w:t>
      </w:r>
      <w:r>
        <w:rPr>
          <w:rFonts w:asciiTheme="minorHAnsi" w:eastAsiaTheme="minorEastAsia" w:hAnsiTheme="minorHAnsi" w:cstheme="minorBidi"/>
          <w:noProof/>
          <w:kern w:val="2"/>
          <w:sz w:val="24"/>
          <w:szCs w:val="24"/>
          <w:lang w:eastAsia="en-GB"/>
          <w14:ligatures w14:val="standardContextual"/>
        </w:rPr>
        <w:tab/>
      </w:r>
      <w:r>
        <w:rPr>
          <w:noProof/>
        </w:rPr>
        <w:t>Target end UE IP address</w:t>
      </w:r>
      <w:r>
        <w:rPr>
          <w:noProof/>
        </w:rPr>
        <w:tab/>
      </w:r>
      <w:r>
        <w:rPr>
          <w:noProof/>
        </w:rPr>
        <w:fldChar w:fldCharType="begin" w:fldLock="1"/>
      </w:r>
      <w:r>
        <w:rPr>
          <w:noProof/>
        </w:rPr>
        <w:instrText xml:space="preserve"> PAGEREF _Toc193395087 \h </w:instrText>
      </w:r>
      <w:r>
        <w:rPr>
          <w:noProof/>
        </w:rPr>
      </w:r>
      <w:r>
        <w:rPr>
          <w:noProof/>
        </w:rPr>
        <w:fldChar w:fldCharType="separate"/>
      </w:r>
      <w:r>
        <w:rPr>
          <w:noProof/>
        </w:rPr>
        <w:t>333</w:t>
      </w:r>
      <w:r>
        <w:rPr>
          <w:noProof/>
        </w:rPr>
        <w:fldChar w:fldCharType="end"/>
      </w:r>
    </w:p>
    <w:p w14:paraId="565E7720" w14:textId="0C7EC75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10.3.7a.4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LSBs of </w:t>
      </w:r>
      <w:r>
        <w:rPr>
          <w:noProof/>
        </w:rPr>
        <w:t>K</w:t>
      </w:r>
      <w:r w:rsidRPr="007D5E15">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_Toc193395088 \h </w:instrText>
      </w:r>
      <w:r>
        <w:rPr>
          <w:noProof/>
        </w:rPr>
      </w:r>
      <w:r>
        <w:rPr>
          <w:noProof/>
        </w:rPr>
        <w:fldChar w:fldCharType="separate"/>
      </w:r>
      <w:r>
        <w:rPr>
          <w:noProof/>
        </w:rPr>
        <w:t>333</w:t>
      </w:r>
      <w:r>
        <w:rPr>
          <w:noProof/>
        </w:rPr>
        <w:fldChar w:fldCharType="end"/>
      </w:r>
    </w:p>
    <w:p w14:paraId="010CED48" w14:textId="7F31340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ProSe direct link keepalive request</w:t>
      </w:r>
      <w:r>
        <w:rPr>
          <w:noProof/>
        </w:rPr>
        <w:tab/>
      </w:r>
      <w:r>
        <w:rPr>
          <w:noProof/>
        </w:rPr>
        <w:fldChar w:fldCharType="begin" w:fldLock="1"/>
      </w:r>
      <w:r>
        <w:rPr>
          <w:noProof/>
        </w:rPr>
        <w:instrText xml:space="preserve"> PAGEREF _Toc193395089 \h </w:instrText>
      </w:r>
      <w:r>
        <w:rPr>
          <w:noProof/>
        </w:rPr>
      </w:r>
      <w:r>
        <w:rPr>
          <w:noProof/>
        </w:rPr>
        <w:fldChar w:fldCharType="separate"/>
      </w:r>
      <w:r>
        <w:rPr>
          <w:noProof/>
        </w:rPr>
        <w:t>333</w:t>
      </w:r>
      <w:r>
        <w:rPr>
          <w:noProof/>
        </w:rPr>
        <w:fldChar w:fldCharType="end"/>
      </w:r>
    </w:p>
    <w:p w14:paraId="67F790C9" w14:textId="483BD5D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_Toc193395090 \h </w:instrText>
      </w:r>
      <w:r>
        <w:rPr>
          <w:noProof/>
        </w:rPr>
      </w:r>
      <w:r>
        <w:rPr>
          <w:noProof/>
        </w:rPr>
        <w:fldChar w:fldCharType="separate"/>
      </w:r>
      <w:r>
        <w:rPr>
          <w:noProof/>
        </w:rPr>
        <w:t>333</w:t>
      </w:r>
      <w:r>
        <w:rPr>
          <w:noProof/>
        </w:rPr>
        <w:fldChar w:fldCharType="end"/>
      </w:r>
    </w:p>
    <w:p w14:paraId="1F7A609D" w14:textId="4159863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_Toc193395091 \h </w:instrText>
      </w:r>
      <w:r>
        <w:rPr>
          <w:noProof/>
        </w:rPr>
      </w:r>
      <w:r>
        <w:rPr>
          <w:noProof/>
        </w:rPr>
        <w:fldChar w:fldCharType="separate"/>
      </w:r>
      <w:r>
        <w:rPr>
          <w:noProof/>
        </w:rPr>
        <w:t>334</w:t>
      </w:r>
      <w:r>
        <w:rPr>
          <w:noProof/>
        </w:rPr>
        <w:fldChar w:fldCharType="end"/>
      </w:r>
    </w:p>
    <w:p w14:paraId="34D93410" w14:textId="241AAD2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ProSe direct link keepalive response</w:t>
      </w:r>
      <w:r>
        <w:rPr>
          <w:noProof/>
        </w:rPr>
        <w:tab/>
      </w:r>
      <w:r>
        <w:rPr>
          <w:noProof/>
        </w:rPr>
        <w:fldChar w:fldCharType="begin" w:fldLock="1"/>
      </w:r>
      <w:r>
        <w:rPr>
          <w:noProof/>
        </w:rPr>
        <w:instrText xml:space="preserve"> PAGEREF _Toc193395092 \h </w:instrText>
      </w:r>
      <w:r>
        <w:rPr>
          <w:noProof/>
        </w:rPr>
      </w:r>
      <w:r>
        <w:rPr>
          <w:noProof/>
        </w:rPr>
        <w:fldChar w:fldCharType="separate"/>
      </w:r>
      <w:r>
        <w:rPr>
          <w:noProof/>
        </w:rPr>
        <w:t>334</w:t>
      </w:r>
      <w:r>
        <w:rPr>
          <w:noProof/>
        </w:rPr>
        <w:fldChar w:fldCharType="end"/>
      </w:r>
    </w:p>
    <w:p w14:paraId="0BAF192A" w14:textId="21DAFCB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_Toc193395093 \h </w:instrText>
      </w:r>
      <w:r>
        <w:rPr>
          <w:noProof/>
        </w:rPr>
      </w:r>
      <w:r>
        <w:rPr>
          <w:noProof/>
        </w:rPr>
        <w:fldChar w:fldCharType="separate"/>
      </w:r>
      <w:r>
        <w:rPr>
          <w:noProof/>
        </w:rPr>
        <w:t>334</w:t>
      </w:r>
      <w:r>
        <w:rPr>
          <w:noProof/>
        </w:rPr>
        <w:fldChar w:fldCharType="end"/>
      </w:r>
    </w:p>
    <w:p w14:paraId="57652172" w14:textId="41BBEB9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10.3.10</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request</w:t>
      </w:r>
      <w:r>
        <w:rPr>
          <w:noProof/>
        </w:rPr>
        <w:tab/>
      </w:r>
      <w:r>
        <w:rPr>
          <w:noProof/>
        </w:rPr>
        <w:fldChar w:fldCharType="begin" w:fldLock="1"/>
      </w:r>
      <w:r>
        <w:rPr>
          <w:noProof/>
        </w:rPr>
        <w:instrText xml:space="preserve"> PAGEREF _Toc193395094 \h </w:instrText>
      </w:r>
      <w:r>
        <w:rPr>
          <w:noProof/>
        </w:rPr>
      </w:r>
      <w:r>
        <w:rPr>
          <w:noProof/>
        </w:rPr>
        <w:fldChar w:fldCharType="separate"/>
      </w:r>
      <w:r>
        <w:rPr>
          <w:noProof/>
        </w:rPr>
        <w:t>334</w:t>
      </w:r>
      <w:r>
        <w:rPr>
          <w:noProof/>
        </w:rPr>
        <w:fldChar w:fldCharType="end"/>
      </w:r>
    </w:p>
    <w:p w14:paraId="5DC0ED4D" w14:textId="2DE299C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_Toc193395095 \h </w:instrText>
      </w:r>
      <w:r>
        <w:rPr>
          <w:noProof/>
        </w:rPr>
      </w:r>
      <w:r>
        <w:rPr>
          <w:noProof/>
        </w:rPr>
        <w:fldChar w:fldCharType="separate"/>
      </w:r>
      <w:r>
        <w:rPr>
          <w:noProof/>
        </w:rPr>
        <w:t>334</w:t>
      </w:r>
      <w:r>
        <w:rPr>
          <w:noProof/>
        </w:rPr>
        <w:fldChar w:fldCharType="end"/>
      </w:r>
    </w:p>
    <w:p w14:paraId="4D5C8979" w14:textId="789A2BF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response</w:t>
      </w:r>
      <w:r>
        <w:rPr>
          <w:noProof/>
        </w:rPr>
        <w:tab/>
      </w:r>
      <w:r>
        <w:rPr>
          <w:noProof/>
        </w:rPr>
        <w:fldChar w:fldCharType="begin" w:fldLock="1"/>
      </w:r>
      <w:r>
        <w:rPr>
          <w:noProof/>
        </w:rPr>
        <w:instrText xml:space="preserve"> PAGEREF _Toc193395096 \h </w:instrText>
      </w:r>
      <w:r>
        <w:rPr>
          <w:noProof/>
        </w:rPr>
      </w:r>
      <w:r>
        <w:rPr>
          <w:noProof/>
        </w:rPr>
        <w:fldChar w:fldCharType="separate"/>
      </w:r>
      <w:r>
        <w:rPr>
          <w:noProof/>
        </w:rPr>
        <w:t>335</w:t>
      </w:r>
      <w:r>
        <w:rPr>
          <w:noProof/>
        </w:rPr>
        <w:fldChar w:fldCharType="end"/>
      </w:r>
    </w:p>
    <w:p w14:paraId="7212D360" w14:textId="5B98FB3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_Toc193395097 \h </w:instrText>
      </w:r>
      <w:r>
        <w:rPr>
          <w:noProof/>
        </w:rPr>
      </w:r>
      <w:r>
        <w:rPr>
          <w:noProof/>
        </w:rPr>
        <w:fldChar w:fldCharType="separate"/>
      </w:r>
      <w:r>
        <w:rPr>
          <w:noProof/>
        </w:rPr>
        <w:t>335</w:t>
      </w:r>
      <w:r>
        <w:rPr>
          <w:noProof/>
        </w:rPr>
        <w:fldChar w:fldCharType="end"/>
      </w:r>
    </w:p>
    <w:p w14:paraId="574403B5" w14:textId="1EFB711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reject</w:t>
      </w:r>
      <w:r>
        <w:rPr>
          <w:noProof/>
        </w:rPr>
        <w:tab/>
      </w:r>
      <w:r>
        <w:rPr>
          <w:noProof/>
        </w:rPr>
        <w:fldChar w:fldCharType="begin" w:fldLock="1"/>
      </w:r>
      <w:r>
        <w:rPr>
          <w:noProof/>
        </w:rPr>
        <w:instrText xml:space="preserve"> PAGEREF _Toc193395098 \h </w:instrText>
      </w:r>
      <w:r>
        <w:rPr>
          <w:noProof/>
        </w:rPr>
      </w:r>
      <w:r>
        <w:rPr>
          <w:noProof/>
        </w:rPr>
        <w:fldChar w:fldCharType="separate"/>
      </w:r>
      <w:r>
        <w:rPr>
          <w:noProof/>
        </w:rPr>
        <w:t>335</w:t>
      </w:r>
      <w:r>
        <w:rPr>
          <w:noProof/>
        </w:rPr>
        <w:fldChar w:fldCharType="end"/>
      </w:r>
    </w:p>
    <w:p w14:paraId="674F1E14" w14:textId="43AD771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_Toc193395099 \h </w:instrText>
      </w:r>
      <w:r>
        <w:rPr>
          <w:noProof/>
        </w:rPr>
      </w:r>
      <w:r>
        <w:rPr>
          <w:noProof/>
        </w:rPr>
        <w:fldChar w:fldCharType="separate"/>
      </w:r>
      <w:r>
        <w:rPr>
          <w:noProof/>
        </w:rPr>
        <w:t>335</w:t>
      </w:r>
      <w:r>
        <w:rPr>
          <w:noProof/>
        </w:rPr>
        <w:fldChar w:fldCharType="end"/>
      </w:r>
    </w:p>
    <w:p w14:paraId="6141D19C" w14:textId="2833D03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command</w:t>
      </w:r>
      <w:r>
        <w:rPr>
          <w:noProof/>
        </w:rPr>
        <w:tab/>
      </w:r>
      <w:r>
        <w:rPr>
          <w:noProof/>
        </w:rPr>
        <w:fldChar w:fldCharType="begin" w:fldLock="1"/>
      </w:r>
      <w:r>
        <w:rPr>
          <w:noProof/>
        </w:rPr>
        <w:instrText xml:space="preserve"> PAGEREF _Toc193395100 \h </w:instrText>
      </w:r>
      <w:r>
        <w:rPr>
          <w:noProof/>
        </w:rPr>
      </w:r>
      <w:r>
        <w:rPr>
          <w:noProof/>
        </w:rPr>
        <w:fldChar w:fldCharType="separate"/>
      </w:r>
      <w:r>
        <w:rPr>
          <w:noProof/>
        </w:rPr>
        <w:t>336</w:t>
      </w:r>
      <w:r>
        <w:rPr>
          <w:noProof/>
        </w:rPr>
        <w:fldChar w:fldCharType="end"/>
      </w:r>
    </w:p>
    <w:p w14:paraId="3513408A" w14:textId="4E9773A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_Toc193395101 \h </w:instrText>
      </w:r>
      <w:r>
        <w:rPr>
          <w:noProof/>
        </w:rPr>
      </w:r>
      <w:r>
        <w:rPr>
          <w:noProof/>
        </w:rPr>
        <w:fldChar w:fldCharType="separate"/>
      </w:r>
      <w:r>
        <w:rPr>
          <w:noProof/>
        </w:rPr>
        <w:t>336</w:t>
      </w:r>
      <w:r>
        <w:rPr>
          <w:noProof/>
        </w:rPr>
        <w:fldChar w:fldCharType="end"/>
      </w:r>
    </w:p>
    <w:p w14:paraId="3E9FB311" w14:textId="7B9E63E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10.3.13.2</w:t>
      </w:r>
      <w:r>
        <w:rPr>
          <w:rFonts w:asciiTheme="minorHAnsi" w:eastAsiaTheme="minorEastAsia" w:hAnsiTheme="minorHAnsi" w:cstheme="minorBidi"/>
          <w:noProof/>
          <w:kern w:val="2"/>
          <w:sz w:val="24"/>
          <w:szCs w:val="24"/>
          <w:lang w:eastAsia="en-GB"/>
          <w14:ligatures w14:val="standardContextual"/>
        </w:rPr>
        <w:tab/>
      </w:r>
      <w:r>
        <w:rPr>
          <w:noProof/>
        </w:rPr>
        <w:t>Nonce_2</w:t>
      </w:r>
      <w:r>
        <w:rPr>
          <w:noProof/>
        </w:rPr>
        <w:tab/>
      </w:r>
      <w:r>
        <w:rPr>
          <w:noProof/>
        </w:rPr>
        <w:fldChar w:fldCharType="begin" w:fldLock="1"/>
      </w:r>
      <w:r>
        <w:rPr>
          <w:noProof/>
        </w:rPr>
        <w:instrText xml:space="preserve"> PAGEREF _Toc193395102 \h </w:instrText>
      </w:r>
      <w:r>
        <w:rPr>
          <w:noProof/>
        </w:rPr>
      </w:r>
      <w:r>
        <w:rPr>
          <w:noProof/>
        </w:rPr>
        <w:fldChar w:fldCharType="separate"/>
      </w:r>
      <w:r>
        <w:rPr>
          <w:noProof/>
        </w:rPr>
        <w:t>336</w:t>
      </w:r>
      <w:r>
        <w:rPr>
          <w:noProof/>
        </w:rPr>
        <w:fldChar w:fldCharType="end"/>
      </w:r>
    </w:p>
    <w:p w14:paraId="0FA57137" w14:textId="2780393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10.3.13.3</w:t>
      </w:r>
      <w:r>
        <w:rPr>
          <w:rFonts w:asciiTheme="minorHAnsi" w:eastAsiaTheme="minorEastAsia" w:hAnsiTheme="minorHAnsi" w:cstheme="minorBidi"/>
          <w:noProof/>
          <w:kern w:val="2"/>
          <w:sz w:val="24"/>
          <w:szCs w:val="24"/>
          <w:lang w:eastAsia="en-GB"/>
          <w14:ligatures w14:val="standardContextual"/>
        </w:rPr>
        <w:tab/>
      </w:r>
      <w:r>
        <w:rPr>
          <w:noProof/>
        </w:rPr>
        <w:t>LSB of KNRP-sess ID</w:t>
      </w:r>
      <w:r>
        <w:rPr>
          <w:noProof/>
        </w:rPr>
        <w:tab/>
      </w:r>
      <w:r>
        <w:rPr>
          <w:noProof/>
        </w:rPr>
        <w:fldChar w:fldCharType="begin" w:fldLock="1"/>
      </w:r>
      <w:r>
        <w:rPr>
          <w:noProof/>
        </w:rPr>
        <w:instrText xml:space="preserve"> PAGEREF _Toc193395103 \h </w:instrText>
      </w:r>
      <w:r>
        <w:rPr>
          <w:noProof/>
        </w:rPr>
      </w:r>
      <w:r>
        <w:rPr>
          <w:noProof/>
        </w:rPr>
        <w:fldChar w:fldCharType="separate"/>
      </w:r>
      <w:r>
        <w:rPr>
          <w:noProof/>
        </w:rPr>
        <w:t>336</w:t>
      </w:r>
      <w:r>
        <w:rPr>
          <w:noProof/>
        </w:rPr>
        <w:fldChar w:fldCharType="end"/>
      </w:r>
    </w:p>
    <w:p w14:paraId="58F4FCE2" w14:textId="1ACCA81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10.3.13.4</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_Toc193395104 \h </w:instrText>
      </w:r>
      <w:r>
        <w:rPr>
          <w:noProof/>
        </w:rPr>
      </w:r>
      <w:r>
        <w:rPr>
          <w:noProof/>
        </w:rPr>
        <w:fldChar w:fldCharType="separate"/>
      </w:r>
      <w:r>
        <w:rPr>
          <w:noProof/>
        </w:rPr>
        <w:t>336</w:t>
      </w:r>
      <w:r>
        <w:rPr>
          <w:noProof/>
        </w:rPr>
        <w:fldChar w:fldCharType="end"/>
      </w:r>
    </w:p>
    <w:p w14:paraId="499642E4" w14:textId="381ED71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10.3.13.5</w:t>
      </w:r>
      <w:r>
        <w:rPr>
          <w:rFonts w:asciiTheme="minorHAnsi" w:eastAsiaTheme="minorEastAsia" w:hAnsiTheme="minorHAnsi" w:cstheme="minorBidi"/>
          <w:noProof/>
          <w:kern w:val="2"/>
          <w:sz w:val="24"/>
          <w:szCs w:val="24"/>
          <w:lang w:eastAsia="en-GB"/>
          <w14:ligatures w14:val="standardContextual"/>
        </w:rPr>
        <w:tab/>
      </w:r>
      <w:r>
        <w:rPr>
          <w:noProof/>
        </w:rPr>
        <w:t xml:space="preserve">MSBs of </w:t>
      </w:r>
      <w:r>
        <w:rPr>
          <w:noProof/>
          <w:lang w:eastAsia="ja-JP"/>
        </w:rPr>
        <w:t>K</w:t>
      </w:r>
      <w:r w:rsidRPr="007D5E15">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_Toc193395105 \h </w:instrText>
      </w:r>
      <w:r>
        <w:rPr>
          <w:noProof/>
        </w:rPr>
      </w:r>
      <w:r>
        <w:rPr>
          <w:noProof/>
        </w:rPr>
        <w:fldChar w:fldCharType="separate"/>
      </w:r>
      <w:r>
        <w:rPr>
          <w:noProof/>
        </w:rPr>
        <w:t>337</w:t>
      </w:r>
      <w:r>
        <w:rPr>
          <w:noProof/>
        </w:rPr>
        <w:fldChar w:fldCharType="end"/>
      </w:r>
    </w:p>
    <w:p w14:paraId="24910809" w14:textId="223B39F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ja-JP"/>
        </w:rPr>
        <w:t>UE PC5 unicast signalling security policy</w:t>
      </w:r>
      <w:r>
        <w:rPr>
          <w:noProof/>
        </w:rPr>
        <w:tab/>
      </w:r>
      <w:r>
        <w:rPr>
          <w:noProof/>
        </w:rPr>
        <w:fldChar w:fldCharType="begin" w:fldLock="1"/>
      </w:r>
      <w:r>
        <w:rPr>
          <w:noProof/>
        </w:rPr>
        <w:instrText xml:space="preserve"> PAGEREF _Toc193395106 \h </w:instrText>
      </w:r>
      <w:r>
        <w:rPr>
          <w:noProof/>
        </w:rPr>
      </w:r>
      <w:r>
        <w:rPr>
          <w:noProof/>
        </w:rPr>
        <w:fldChar w:fldCharType="separate"/>
      </w:r>
      <w:r>
        <w:rPr>
          <w:noProof/>
        </w:rPr>
        <w:t>337</w:t>
      </w:r>
      <w:r>
        <w:rPr>
          <w:noProof/>
        </w:rPr>
        <w:fldChar w:fldCharType="end"/>
      </w:r>
    </w:p>
    <w:p w14:paraId="6AEE07A0" w14:textId="3DA4D71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10.3.13.7</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fldLock="1"/>
      </w:r>
      <w:r>
        <w:rPr>
          <w:noProof/>
        </w:rPr>
        <w:instrText xml:space="preserve"> PAGEREF _Toc193395107 \h </w:instrText>
      </w:r>
      <w:r>
        <w:rPr>
          <w:noProof/>
        </w:rPr>
      </w:r>
      <w:r>
        <w:rPr>
          <w:noProof/>
        </w:rPr>
        <w:fldChar w:fldCharType="separate"/>
      </w:r>
      <w:r>
        <w:rPr>
          <w:noProof/>
        </w:rPr>
        <w:t>337</w:t>
      </w:r>
      <w:r>
        <w:rPr>
          <w:noProof/>
        </w:rPr>
        <w:fldChar w:fldCharType="end"/>
      </w:r>
    </w:p>
    <w:p w14:paraId="48A77478" w14:textId="675EF1A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10.3.13.8</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_Toc193395108 \h </w:instrText>
      </w:r>
      <w:r>
        <w:rPr>
          <w:noProof/>
        </w:rPr>
      </w:r>
      <w:r>
        <w:rPr>
          <w:noProof/>
        </w:rPr>
        <w:fldChar w:fldCharType="separate"/>
      </w:r>
      <w:r>
        <w:rPr>
          <w:noProof/>
        </w:rPr>
        <w:t>337</w:t>
      </w:r>
      <w:r>
        <w:rPr>
          <w:noProof/>
        </w:rPr>
        <w:fldChar w:fldCharType="end"/>
      </w:r>
    </w:p>
    <w:p w14:paraId="5B2BF66F" w14:textId="3CCA627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10.3.14</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complete</w:t>
      </w:r>
      <w:r>
        <w:rPr>
          <w:noProof/>
        </w:rPr>
        <w:tab/>
      </w:r>
      <w:r>
        <w:rPr>
          <w:noProof/>
        </w:rPr>
        <w:fldChar w:fldCharType="begin" w:fldLock="1"/>
      </w:r>
      <w:r>
        <w:rPr>
          <w:noProof/>
        </w:rPr>
        <w:instrText xml:space="preserve"> PAGEREF _Toc193395109 \h </w:instrText>
      </w:r>
      <w:r>
        <w:rPr>
          <w:noProof/>
        </w:rPr>
      </w:r>
      <w:r>
        <w:rPr>
          <w:noProof/>
        </w:rPr>
        <w:fldChar w:fldCharType="separate"/>
      </w:r>
      <w:r>
        <w:rPr>
          <w:noProof/>
        </w:rPr>
        <w:t>337</w:t>
      </w:r>
      <w:r>
        <w:rPr>
          <w:noProof/>
        </w:rPr>
        <w:fldChar w:fldCharType="end"/>
      </w:r>
    </w:p>
    <w:p w14:paraId="4099EE2B" w14:textId="5CC1734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_Toc193395110 \h </w:instrText>
      </w:r>
      <w:r>
        <w:rPr>
          <w:noProof/>
        </w:rPr>
      </w:r>
      <w:r>
        <w:rPr>
          <w:noProof/>
        </w:rPr>
        <w:fldChar w:fldCharType="separate"/>
      </w:r>
      <w:r>
        <w:rPr>
          <w:noProof/>
        </w:rPr>
        <w:t>337</w:t>
      </w:r>
      <w:r>
        <w:rPr>
          <w:noProof/>
        </w:rPr>
        <w:fldChar w:fldCharType="end"/>
      </w:r>
    </w:p>
    <w:p w14:paraId="6C52CC66" w14:textId="596837D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10.3.14.2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_Toc193395111 \h </w:instrText>
      </w:r>
      <w:r>
        <w:rPr>
          <w:noProof/>
        </w:rPr>
      </w:r>
      <w:r>
        <w:rPr>
          <w:noProof/>
        </w:rPr>
        <w:fldChar w:fldCharType="separate"/>
      </w:r>
      <w:r>
        <w:rPr>
          <w:noProof/>
        </w:rPr>
        <w:t>338</w:t>
      </w:r>
      <w:r>
        <w:rPr>
          <w:noProof/>
        </w:rPr>
        <w:fldChar w:fldCharType="end"/>
      </w:r>
    </w:p>
    <w:p w14:paraId="3F784AA8" w14:textId="6841E0F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10.3.14.3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_Toc193395112 \h </w:instrText>
      </w:r>
      <w:r>
        <w:rPr>
          <w:noProof/>
        </w:rPr>
      </w:r>
      <w:r>
        <w:rPr>
          <w:noProof/>
        </w:rPr>
        <w:fldChar w:fldCharType="separate"/>
      </w:r>
      <w:r>
        <w:rPr>
          <w:noProof/>
        </w:rPr>
        <w:t>338</w:t>
      </w:r>
      <w:r>
        <w:rPr>
          <w:noProof/>
        </w:rPr>
        <w:fldChar w:fldCharType="end"/>
      </w:r>
    </w:p>
    <w:p w14:paraId="04D4F490" w14:textId="6ACA69E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10.3.14.4</w:t>
      </w:r>
      <w:r>
        <w:rPr>
          <w:rFonts w:asciiTheme="minorHAnsi" w:eastAsiaTheme="minorEastAsia" w:hAnsiTheme="minorHAnsi" w:cstheme="minorBidi"/>
          <w:noProof/>
          <w:kern w:val="2"/>
          <w:sz w:val="24"/>
          <w:szCs w:val="24"/>
          <w:lang w:eastAsia="en-GB"/>
          <w14:ligatures w14:val="standardContextual"/>
        </w:rPr>
        <w:tab/>
      </w:r>
      <w:r>
        <w:rPr>
          <w:noProof/>
          <w:lang w:eastAsia="ja-JP"/>
        </w:rPr>
        <w:t>LSBs of K</w:t>
      </w:r>
      <w:r w:rsidRPr="007D5E15">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_Toc193395113 \h </w:instrText>
      </w:r>
      <w:r>
        <w:rPr>
          <w:noProof/>
        </w:rPr>
      </w:r>
      <w:r>
        <w:rPr>
          <w:noProof/>
        </w:rPr>
        <w:fldChar w:fldCharType="separate"/>
      </w:r>
      <w:r>
        <w:rPr>
          <w:noProof/>
        </w:rPr>
        <w:t>338</w:t>
      </w:r>
      <w:r>
        <w:rPr>
          <w:noProof/>
        </w:rPr>
        <w:fldChar w:fldCharType="end"/>
      </w:r>
    </w:p>
    <w:p w14:paraId="78B6F081" w14:textId="5576BF4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10.3.14.5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_Toc193395114 \h </w:instrText>
      </w:r>
      <w:r>
        <w:rPr>
          <w:noProof/>
        </w:rPr>
      </w:r>
      <w:r>
        <w:rPr>
          <w:noProof/>
        </w:rPr>
        <w:fldChar w:fldCharType="separate"/>
      </w:r>
      <w:r>
        <w:rPr>
          <w:noProof/>
        </w:rPr>
        <w:t>338</w:t>
      </w:r>
      <w:r>
        <w:rPr>
          <w:noProof/>
        </w:rPr>
        <w:fldChar w:fldCharType="end"/>
      </w:r>
    </w:p>
    <w:p w14:paraId="1D358DE9" w14:textId="66965D3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10.3.14.6</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_Toc193395115 \h </w:instrText>
      </w:r>
      <w:r>
        <w:rPr>
          <w:noProof/>
        </w:rPr>
      </w:r>
      <w:r>
        <w:rPr>
          <w:noProof/>
        </w:rPr>
        <w:fldChar w:fldCharType="separate"/>
      </w:r>
      <w:r>
        <w:rPr>
          <w:noProof/>
        </w:rPr>
        <w:t>338</w:t>
      </w:r>
      <w:r>
        <w:rPr>
          <w:noProof/>
        </w:rPr>
        <w:fldChar w:fldCharType="end"/>
      </w:r>
    </w:p>
    <w:p w14:paraId="2A91DFAA" w14:textId="64F32A2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10.3.14.7</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_Toc193395116 \h </w:instrText>
      </w:r>
      <w:r>
        <w:rPr>
          <w:noProof/>
        </w:rPr>
      </w:r>
      <w:r>
        <w:rPr>
          <w:noProof/>
        </w:rPr>
        <w:fldChar w:fldCharType="separate"/>
      </w:r>
      <w:r>
        <w:rPr>
          <w:noProof/>
        </w:rPr>
        <w:t>338</w:t>
      </w:r>
      <w:r>
        <w:rPr>
          <w:noProof/>
        </w:rPr>
        <w:fldChar w:fldCharType="end"/>
      </w:r>
    </w:p>
    <w:p w14:paraId="393E4331" w14:textId="6D7549F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10.3.15</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reject</w:t>
      </w:r>
      <w:r>
        <w:rPr>
          <w:noProof/>
        </w:rPr>
        <w:tab/>
      </w:r>
      <w:r>
        <w:rPr>
          <w:noProof/>
        </w:rPr>
        <w:fldChar w:fldCharType="begin" w:fldLock="1"/>
      </w:r>
      <w:r>
        <w:rPr>
          <w:noProof/>
        </w:rPr>
        <w:instrText xml:space="preserve"> PAGEREF _Toc193395117 \h </w:instrText>
      </w:r>
      <w:r>
        <w:rPr>
          <w:noProof/>
        </w:rPr>
      </w:r>
      <w:r>
        <w:rPr>
          <w:noProof/>
        </w:rPr>
        <w:fldChar w:fldCharType="separate"/>
      </w:r>
      <w:r>
        <w:rPr>
          <w:noProof/>
        </w:rPr>
        <w:t>338</w:t>
      </w:r>
      <w:r>
        <w:rPr>
          <w:noProof/>
        </w:rPr>
        <w:fldChar w:fldCharType="end"/>
      </w:r>
    </w:p>
    <w:p w14:paraId="24A47EC0" w14:textId="315A98D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_Toc193395118 \h </w:instrText>
      </w:r>
      <w:r>
        <w:rPr>
          <w:noProof/>
        </w:rPr>
      </w:r>
      <w:r>
        <w:rPr>
          <w:noProof/>
        </w:rPr>
        <w:fldChar w:fldCharType="separate"/>
      </w:r>
      <w:r>
        <w:rPr>
          <w:noProof/>
        </w:rPr>
        <w:t>338</w:t>
      </w:r>
      <w:r>
        <w:rPr>
          <w:noProof/>
        </w:rPr>
        <w:fldChar w:fldCharType="end"/>
      </w:r>
    </w:p>
    <w:p w14:paraId="559F5E52" w14:textId="719AA53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10.3.15.2</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fldLock="1"/>
      </w:r>
      <w:r>
        <w:rPr>
          <w:noProof/>
        </w:rPr>
        <w:instrText xml:space="preserve"> PAGEREF _Toc193395119 \h </w:instrText>
      </w:r>
      <w:r>
        <w:rPr>
          <w:noProof/>
        </w:rPr>
      </w:r>
      <w:r>
        <w:rPr>
          <w:noProof/>
        </w:rPr>
        <w:fldChar w:fldCharType="separate"/>
      </w:r>
      <w:r>
        <w:rPr>
          <w:noProof/>
        </w:rPr>
        <w:t>339</w:t>
      </w:r>
      <w:r>
        <w:rPr>
          <w:noProof/>
        </w:rPr>
        <w:fldChar w:fldCharType="end"/>
      </w:r>
    </w:p>
    <w:p w14:paraId="5DF25012" w14:textId="41C65B4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10.3.15.3</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fldLock="1"/>
      </w:r>
      <w:r>
        <w:rPr>
          <w:noProof/>
        </w:rPr>
        <w:instrText xml:space="preserve"> PAGEREF _Toc193395120 \h </w:instrText>
      </w:r>
      <w:r>
        <w:rPr>
          <w:noProof/>
        </w:rPr>
      </w:r>
      <w:r>
        <w:rPr>
          <w:noProof/>
        </w:rPr>
        <w:fldChar w:fldCharType="separate"/>
      </w:r>
      <w:r>
        <w:rPr>
          <w:noProof/>
        </w:rPr>
        <w:t>339</w:t>
      </w:r>
      <w:r>
        <w:rPr>
          <w:noProof/>
        </w:rPr>
        <w:fldChar w:fldCharType="end"/>
      </w:r>
    </w:p>
    <w:p w14:paraId="33F6AC0A" w14:textId="7F7A536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10.3.16</w:t>
      </w:r>
      <w:r>
        <w:rPr>
          <w:rFonts w:asciiTheme="minorHAnsi" w:eastAsiaTheme="minorEastAsia" w:hAnsiTheme="minorHAnsi" w:cstheme="minorBidi"/>
          <w:noProof/>
          <w:kern w:val="2"/>
          <w:sz w:val="24"/>
          <w:szCs w:val="24"/>
          <w:lang w:eastAsia="en-GB"/>
          <w14:ligatures w14:val="standardContextual"/>
        </w:rPr>
        <w:tab/>
      </w:r>
      <w:r>
        <w:rPr>
          <w:noProof/>
        </w:rPr>
        <w:t>ProSe direct link rekeying request</w:t>
      </w:r>
      <w:r>
        <w:rPr>
          <w:noProof/>
        </w:rPr>
        <w:tab/>
      </w:r>
      <w:r>
        <w:rPr>
          <w:noProof/>
        </w:rPr>
        <w:fldChar w:fldCharType="begin" w:fldLock="1"/>
      </w:r>
      <w:r>
        <w:rPr>
          <w:noProof/>
        </w:rPr>
        <w:instrText xml:space="preserve"> PAGEREF _Toc193395121 \h </w:instrText>
      </w:r>
      <w:r>
        <w:rPr>
          <w:noProof/>
        </w:rPr>
      </w:r>
      <w:r>
        <w:rPr>
          <w:noProof/>
        </w:rPr>
        <w:fldChar w:fldCharType="separate"/>
      </w:r>
      <w:r>
        <w:rPr>
          <w:noProof/>
        </w:rPr>
        <w:t>339</w:t>
      </w:r>
      <w:r>
        <w:rPr>
          <w:noProof/>
        </w:rPr>
        <w:fldChar w:fldCharType="end"/>
      </w:r>
    </w:p>
    <w:p w14:paraId="1932CBE2" w14:textId="488D2C0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_Toc193395122 \h </w:instrText>
      </w:r>
      <w:r>
        <w:rPr>
          <w:noProof/>
        </w:rPr>
      </w:r>
      <w:r>
        <w:rPr>
          <w:noProof/>
        </w:rPr>
        <w:fldChar w:fldCharType="separate"/>
      </w:r>
      <w:r>
        <w:rPr>
          <w:noProof/>
        </w:rPr>
        <w:t>339</w:t>
      </w:r>
      <w:r>
        <w:rPr>
          <w:noProof/>
        </w:rPr>
        <w:fldChar w:fldCharType="end"/>
      </w:r>
    </w:p>
    <w:p w14:paraId="4CC4652F" w14:textId="5936793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10.3.16.2</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_Toc193395123 \h </w:instrText>
      </w:r>
      <w:r>
        <w:rPr>
          <w:noProof/>
        </w:rPr>
      </w:r>
      <w:r>
        <w:rPr>
          <w:noProof/>
        </w:rPr>
        <w:fldChar w:fldCharType="separate"/>
      </w:r>
      <w:r>
        <w:rPr>
          <w:noProof/>
        </w:rPr>
        <w:t>340</w:t>
      </w:r>
      <w:r>
        <w:rPr>
          <w:noProof/>
        </w:rPr>
        <w:fldChar w:fldCharType="end"/>
      </w:r>
    </w:p>
    <w:p w14:paraId="256A8BE0" w14:textId="5486837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10.3.16.3</w:t>
      </w:r>
      <w:r>
        <w:rPr>
          <w:rFonts w:asciiTheme="minorHAnsi" w:eastAsiaTheme="minorEastAsia" w:hAnsiTheme="minorHAnsi" w:cstheme="minorBidi"/>
          <w:noProof/>
          <w:kern w:val="2"/>
          <w:sz w:val="24"/>
          <w:szCs w:val="24"/>
          <w:lang w:eastAsia="en-GB"/>
          <w14:ligatures w14:val="standardContextual"/>
        </w:rPr>
        <w:tab/>
      </w:r>
      <w:r>
        <w:rPr>
          <w:noProof/>
        </w:rPr>
        <w:t>Nonce_1</w:t>
      </w:r>
      <w:r>
        <w:rPr>
          <w:noProof/>
        </w:rPr>
        <w:tab/>
      </w:r>
      <w:r>
        <w:rPr>
          <w:noProof/>
        </w:rPr>
        <w:fldChar w:fldCharType="begin" w:fldLock="1"/>
      </w:r>
      <w:r>
        <w:rPr>
          <w:noProof/>
        </w:rPr>
        <w:instrText xml:space="preserve"> PAGEREF _Toc193395124 \h </w:instrText>
      </w:r>
      <w:r>
        <w:rPr>
          <w:noProof/>
        </w:rPr>
      </w:r>
      <w:r>
        <w:rPr>
          <w:noProof/>
        </w:rPr>
        <w:fldChar w:fldCharType="separate"/>
      </w:r>
      <w:r>
        <w:rPr>
          <w:noProof/>
        </w:rPr>
        <w:t>340</w:t>
      </w:r>
      <w:r>
        <w:rPr>
          <w:noProof/>
        </w:rPr>
        <w:fldChar w:fldCharType="end"/>
      </w:r>
    </w:p>
    <w:p w14:paraId="0384D503" w14:textId="04DC005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10.3.16.4</w:t>
      </w:r>
      <w:r>
        <w:rPr>
          <w:rFonts w:asciiTheme="minorHAnsi" w:eastAsiaTheme="minorEastAsia" w:hAnsiTheme="minorHAnsi" w:cstheme="minorBidi"/>
          <w:noProof/>
          <w:kern w:val="2"/>
          <w:sz w:val="24"/>
          <w:szCs w:val="24"/>
          <w:lang w:eastAsia="en-GB"/>
          <w14:ligatures w14:val="standardContextual"/>
        </w:rPr>
        <w:tab/>
      </w:r>
      <w:r>
        <w:rPr>
          <w:noProof/>
        </w:rPr>
        <w:t>MSB of KNRP-sess ID</w:t>
      </w:r>
      <w:r>
        <w:rPr>
          <w:noProof/>
        </w:rPr>
        <w:tab/>
      </w:r>
      <w:r>
        <w:rPr>
          <w:noProof/>
        </w:rPr>
        <w:fldChar w:fldCharType="begin" w:fldLock="1"/>
      </w:r>
      <w:r>
        <w:rPr>
          <w:noProof/>
        </w:rPr>
        <w:instrText xml:space="preserve"> PAGEREF _Toc193395125 \h </w:instrText>
      </w:r>
      <w:r>
        <w:rPr>
          <w:noProof/>
        </w:rPr>
      </w:r>
      <w:r>
        <w:rPr>
          <w:noProof/>
        </w:rPr>
        <w:fldChar w:fldCharType="separate"/>
      </w:r>
      <w:r>
        <w:rPr>
          <w:noProof/>
        </w:rPr>
        <w:t>340</w:t>
      </w:r>
      <w:r>
        <w:rPr>
          <w:noProof/>
        </w:rPr>
        <w:fldChar w:fldCharType="end"/>
      </w:r>
    </w:p>
    <w:p w14:paraId="19EC9641" w14:textId="611600B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10.3.16.5</w:t>
      </w:r>
      <w:r>
        <w:rPr>
          <w:rFonts w:asciiTheme="minorHAnsi" w:eastAsiaTheme="minorEastAsia" w:hAnsiTheme="minorHAnsi" w:cstheme="minorBidi"/>
          <w:noProof/>
          <w:kern w:val="2"/>
          <w:sz w:val="24"/>
          <w:szCs w:val="24"/>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_Toc193395126 \h </w:instrText>
      </w:r>
      <w:r>
        <w:rPr>
          <w:noProof/>
        </w:rPr>
      </w:r>
      <w:r>
        <w:rPr>
          <w:noProof/>
        </w:rPr>
        <w:fldChar w:fldCharType="separate"/>
      </w:r>
      <w:r>
        <w:rPr>
          <w:noProof/>
        </w:rPr>
        <w:t>340</w:t>
      </w:r>
      <w:r>
        <w:rPr>
          <w:noProof/>
        </w:rPr>
        <w:fldChar w:fldCharType="end"/>
      </w:r>
    </w:p>
    <w:p w14:paraId="244CFE00" w14:textId="6E8573E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10.3.16.6</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fldLock="1"/>
      </w:r>
      <w:r>
        <w:rPr>
          <w:noProof/>
        </w:rPr>
        <w:instrText xml:space="preserve"> PAGEREF _Toc193395127 \h </w:instrText>
      </w:r>
      <w:r>
        <w:rPr>
          <w:noProof/>
        </w:rPr>
      </w:r>
      <w:r>
        <w:rPr>
          <w:noProof/>
        </w:rPr>
        <w:fldChar w:fldCharType="separate"/>
      </w:r>
      <w:r>
        <w:rPr>
          <w:noProof/>
        </w:rPr>
        <w:t>340</w:t>
      </w:r>
      <w:r>
        <w:rPr>
          <w:noProof/>
        </w:rPr>
        <w:fldChar w:fldCharType="end"/>
      </w:r>
    </w:p>
    <w:p w14:paraId="38B91D4B" w14:textId="49D2C8A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10.3.16.7</w:t>
      </w:r>
      <w:r>
        <w:rPr>
          <w:rFonts w:asciiTheme="minorHAnsi" w:eastAsiaTheme="minorEastAsia" w:hAnsiTheme="minorHAnsi" w:cstheme="minorBidi"/>
          <w:noProof/>
          <w:kern w:val="2"/>
          <w:sz w:val="24"/>
          <w:szCs w:val="24"/>
          <w:lang w:eastAsia="en-GB"/>
          <w14:ligatures w14:val="standardContextual"/>
        </w:rPr>
        <w:tab/>
      </w:r>
      <w:r>
        <w:rPr>
          <w:noProof/>
        </w:rPr>
        <w:t>HPLMN ID</w:t>
      </w:r>
      <w:r>
        <w:rPr>
          <w:noProof/>
        </w:rPr>
        <w:tab/>
      </w:r>
      <w:r>
        <w:rPr>
          <w:noProof/>
        </w:rPr>
        <w:fldChar w:fldCharType="begin" w:fldLock="1"/>
      </w:r>
      <w:r>
        <w:rPr>
          <w:noProof/>
        </w:rPr>
        <w:instrText xml:space="preserve"> PAGEREF _Toc193395128 \h </w:instrText>
      </w:r>
      <w:r>
        <w:rPr>
          <w:noProof/>
        </w:rPr>
      </w:r>
      <w:r>
        <w:rPr>
          <w:noProof/>
        </w:rPr>
        <w:fldChar w:fldCharType="separate"/>
      </w:r>
      <w:r>
        <w:rPr>
          <w:noProof/>
        </w:rPr>
        <w:t>340</w:t>
      </w:r>
      <w:r>
        <w:rPr>
          <w:noProof/>
        </w:rPr>
        <w:fldChar w:fldCharType="end"/>
      </w:r>
    </w:p>
    <w:p w14:paraId="30A5912D" w14:textId="39EBEA0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10.3.17</w:t>
      </w:r>
      <w:r>
        <w:rPr>
          <w:rFonts w:asciiTheme="minorHAnsi" w:eastAsiaTheme="minorEastAsia" w:hAnsiTheme="minorHAnsi" w:cstheme="minorBidi"/>
          <w:noProof/>
          <w:kern w:val="2"/>
          <w:sz w:val="24"/>
          <w:szCs w:val="24"/>
          <w:lang w:eastAsia="en-GB"/>
          <w14:ligatures w14:val="standardContextual"/>
        </w:rPr>
        <w:tab/>
      </w:r>
      <w:r>
        <w:rPr>
          <w:noProof/>
        </w:rPr>
        <w:t>ProSe direct link rekeying response</w:t>
      </w:r>
      <w:r>
        <w:rPr>
          <w:noProof/>
        </w:rPr>
        <w:tab/>
      </w:r>
      <w:r>
        <w:rPr>
          <w:noProof/>
        </w:rPr>
        <w:fldChar w:fldCharType="begin" w:fldLock="1"/>
      </w:r>
      <w:r>
        <w:rPr>
          <w:noProof/>
        </w:rPr>
        <w:instrText xml:space="preserve"> PAGEREF _Toc193395129 \h </w:instrText>
      </w:r>
      <w:r>
        <w:rPr>
          <w:noProof/>
        </w:rPr>
      </w:r>
      <w:r>
        <w:rPr>
          <w:noProof/>
        </w:rPr>
        <w:fldChar w:fldCharType="separate"/>
      </w:r>
      <w:r>
        <w:rPr>
          <w:noProof/>
        </w:rPr>
        <w:t>341</w:t>
      </w:r>
      <w:r>
        <w:rPr>
          <w:noProof/>
        </w:rPr>
        <w:fldChar w:fldCharType="end"/>
      </w:r>
    </w:p>
    <w:p w14:paraId="5ABF3766" w14:textId="027889E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10.3.17.1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_Toc193395130 \h </w:instrText>
      </w:r>
      <w:r>
        <w:rPr>
          <w:noProof/>
        </w:rPr>
      </w:r>
      <w:r>
        <w:rPr>
          <w:noProof/>
        </w:rPr>
        <w:fldChar w:fldCharType="separate"/>
      </w:r>
      <w:r>
        <w:rPr>
          <w:noProof/>
        </w:rPr>
        <w:t>341</w:t>
      </w:r>
      <w:r>
        <w:rPr>
          <w:noProof/>
        </w:rPr>
        <w:fldChar w:fldCharType="end"/>
      </w:r>
    </w:p>
    <w:p w14:paraId="74BD2BE7" w14:textId="7E25F31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10.3.18</w:t>
      </w:r>
      <w:r>
        <w:rPr>
          <w:rFonts w:asciiTheme="minorHAnsi" w:eastAsiaTheme="minorEastAsia" w:hAnsiTheme="minorHAnsi" w:cstheme="minorBidi"/>
          <w:noProof/>
          <w:kern w:val="2"/>
          <w:sz w:val="24"/>
          <w:szCs w:val="24"/>
          <w:lang w:eastAsia="en-GB"/>
          <w14:ligatures w14:val="standardContextual"/>
        </w:rPr>
        <w:tab/>
      </w:r>
      <w:r>
        <w:rPr>
          <w:noProof/>
        </w:rPr>
        <w:t>ProSe direct link identifier update request</w:t>
      </w:r>
      <w:r>
        <w:rPr>
          <w:noProof/>
        </w:rPr>
        <w:tab/>
      </w:r>
      <w:r>
        <w:rPr>
          <w:noProof/>
        </w:rPr>
        <w:fldChar w:fldCharType="begin" w:fldLock="1"/>
      </w:r>
      <w:r>
        <w:rPr>
          <w:noProof/>
        </w:rPr>
        <w:instrText xml:space="preserve"> PAGEREF _Toc193395131 \h </w:instrText>
      </w:r>
      <w:r>
        <w:rPr>
          <w:noProof/>
        </w:rPr>
      </w:r>
      <w:r>
        <w:rPr>
          <w:noProof/>
        </w:rPr>
        <w:fldChar w:fldCharType="separate"/>
      </w:r>
      <w:r>
        <w:rPr>
          <w:noProof/>
        </w:rPr>
        <w:t>341</w:t>
      </w:r>
      <w:r>
        <w:rPr>
          <w:noProof/>
        </w:rPr>
        <w:fldChar w:fldCharType="end"/>
      </w:r>
    </w:p>
    <w:p w14:paraId="184A33AF" w14:textId="389E442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_Toc193395132 \h </w:instrText>
      </w:r>
      <w:r>
        <w:rPr>
          <w:noProof/>
        </w:rPr>
      </w:r>
      <w:r>
        <w:rPr>
          <w:noProof/>
        </w:rPr>
        <w:fldChar w:fldCharType="separate"/>
      </w:r>
      <w:r>
        <w:rPr>
          <w:noProof/>
        </w:rPr>
        <w:t>341</w:t>
      </w:r>
      <w:r>
        <w:rPr>
          <w:noProof/>
        </w:rPr>
        <w:fldChar w:fldCharType="end"/>
      </w:r>
    </w:p>
    <w:p w14:paraId="71AD704D" w14:textId="552EE01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Source user info</w:t>
      </w:r>
      <w:r>
        <w:rPr>
          <w:noProof/>
        </w:rPr>
        <w:tab/>
      </w:r>
      <w:r>
        <w:rPr>
          <w:noProof/>
        </w:rPr>
        <w:fldChar w:fldCharType="begin" w:fldLock="1"/>
      </w:r>
      <w:r>
        <w:rPr>
          <w:noProof/>
        </w:rPr>
        <w:instrText xml:space="preserve"> PAGEREF _Toc193395133 \h </w:instrText>
      </w:r>
      <w:r>
        <w:rPr>
          <w:noProof/>
        </w:rPr>
      </w:r>
      <w:r>
        <w:rPr>
          <w:noProof/>
        </w:rPr>
        <w:fldChar w:fldCharType="separate"/>
      </w:r>
      <w:r>
        <w:rPr>
          <w:noProof/>
        </w:rPr>
        <w:t>342</w:t>
      </w:r>
      <w:r>
        <w:rPr>
          <w:noProof/>
        </w:rPr>
        <w:fldChar w:fldCharType="end"/>
      </w:r>
    </w:p>
    <w:p w14:paraId="25BA2EDD" w14:textId="7DEA2DA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_Toc193395134 \h </w:instrText>
      </w:r>
      <w:r>
        <w:rPr>
          <w:noProof/>
        </w:rPr>
      </w:r>
      <w:r>
        <w:rPr>
          <w:noProof/>
        </w:rPr>
        <w:fldChar w:fldCharType="separate"/>
      </w:r>
      <w:r>
        <w:rPr>
          <w:noProof/>
        </w:rPr>
        <w:t>342</w:t>
      </w:r>
      <w:r>
        <w:rPr>
          <w:noProof/>
        </w:rPr>
        <w:fldChar w:fldCharType="end"/>
      </w:r>
    </w:p>
    <w:p w14:paraId="72A4958C" w14:textId="1CFFE0E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10.3.18.4</w:t>
      </w:r>
      <w:r>
        <w:rPr>
          <w:rFonts w:asciiTheme="minorHAnsi" w:eastAsiaTheme="minorEastAsia" w:hAnsiTheme="minorHAnsi" w:cstheme="minorBidi"/>
          <w:noProof/>
          <w:kern w:val="2"/>
          <w:sz w:val="24"/>
          <w:szCs w:val="24"/>
          <w:lang w:eastAsia="en-GB"/>
          <w14:ligatures w14:val="standardContextual"/>
        </w:rPr>
        <w:tab/>
      </w:r>
      <w:r>
        <w:rPr>
          <w:noProof/>
        </w:rPr>
        <w:t>IP address/prefix needed indication</w:t>
      </w:r>
      <w:r>
        <w:rPr>
          <w:noProof/>
        </w:rPr>
        <w:tab/>
      </w:r>
      <w:r>
        <w:rPr>
          <w:noProof/>
        </w:rPr>
        <w:fldChar w:fldCharType="begin" w:fldLock="1"/>
      </w:r>
      <w:r>
        <w:rPr>
          <w:noProof/>
        </w:rPr>
        <w:instrText xml:space="preserve"> PAGEREF _Toc193395135 \h </w:instrText>
      </w:r>
      <w:r>
        <w:rPr>
          <w:noProof/>
        </w:rPr>
      </w:r>
      <w:r>
        <w:rPr>
          <w:noProof/>
        </w:rPr>
        <w:fldChar w:fldCharType="separate"/>
      </w:r>
      <w:r>
        <w:rPr>
          <w:noProof/>
        </w:rPr>
        <w:t>342</w:t>
      </w:r>
      <w:r>
        <w:rPr>
          <w:noProof/>
        </w:rPr>
        <w:fldChar w:fldCharType="end"/>
      </w:r>
    </w:p>
    <w:p w14:paraId="2F09FDB8" w14:textId="2E06C04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_Toc193395136 \h </w:instrText>
      </w:r>
      <w:r>
        <w:rPr>
          <w:noProof/>
        </w:rPr>
      </w:r>
      <w:r>
        <w:rPr>
          <w:noProof/>
        </w:rPr>
        <w:fldChar w:fldCharType="separate"/>
      </w:r>
      <w:r>
        <w:rPr>
          <w:noProof/>
        </w:rPr>
        <w:t>342</w:t>
      </w:r>
      <w:r>
        <w:rPr>
          <w:noProof/>
        </w:rPr>
        <w:fldChar w:fldCharType="end"/>
      </w:r>
    </w:p>
    <w:p w14:paraId="2D573803" w14:textId="168909A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10.3.18.6</w:t>
      </w:r>
      <w:r>
        <w:rPr>
          <w:rFonts w:asciiTheme="minorHAnsi" w:eastAsiaTheme="minorEastAsia" w:hAnsiTheme="minorHAnsi" w:cstheme="minorBidi"/>
          <w:noProof/>
          <w:kern w:val="2"/>
          <w:sz w:val="24"/>
          <w:szCs w:val="24"/>
          <w:lang w:eastAsia="en-GB"/>
          <w14:ligatures w14:val="standardContextual"/>
        </w:rPr>
        <w:tab/>
      </w:r>
      <w:r>
        <w:rPr>
          <w:noProof/>
        </w:rPr>
        <w:t>List of target End UE user info</w:t>
      </w:r>
      <w:r>
        <w:rPr>
          <w:noProof/>
        </w:rPr>
        <w:tab/>
      </w:r>
      <w:r>
        <w:rPr>
          <w:noProof/>
        </w:rPr>
        <w:fldChar w:fldCharType="begin" w:fldLock="1"/>
      </w:r>
      <w:r>
        <w:rPr>
          <w:noProof/>
        </w:rPr>
        <w:instrText xml:space="preserve"> PAGEREF _Toc193395137 \h </w:instrText>
      </w:r>
      <w:r>
        <w:rPr>
          <w:noProof/>
        </w:rPr>
      </w:r>
      <w:r>
        <w:rPr>
          <w:noProof/>
        </w:rPr>
        <w:fldChar w:fldCharType="separate"/>
      </w:r>
      <w:r>
        <w:rPr>
          <w:noProof/>
        </w:rPr>
        <w:t>342</w:t>
      </w:r>
      <w:r>
        <w:rPr>
          <w:noProof/>
        </w:rPr>
        <w:fldChar w:fldCharType="end"/>
      </w:r>
    </w:p>
    <w:p w14:paraId="060C9F77" w14:textId="40456E2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10.3.18.7</w:t>
      </w:r>
      <w:r>
        <w:rPr>
          <w:rFonts w:asciiTheme="minorHAnsi" w:eastAsiaTheme="minorEastAsia" w:hAnsiTheme="minorHAnsi" w:cstheme="minorBidi"/>
          <w:noProof/>
          <w:kern w:val="2"/>
          <w:sz w:val="24"/>
          <w:szCs w:val="24"/>
          <w:lang w:eastAsia="en-GB"/>
          <w14:ligatures w14:val="standardContextual"/>
        </w:rPr>
        <w:tab/>
      </w:r>
      <w:r>
        <w:rPr>
          <w:noProof/>
        </w:rPr>
        <w:t>List of target IP addresses</w:t>
      </w:r>
      <w:r>
        <w:rPr>
          <w:noProof/>
        </w:rPr>
        <w:tab/>
      </w:r>
      <w:r>
        <w:rPr>
          <w:noProof/>
        </w:rPr>
        <w:fldChar w:fldCharType="begin" w:fldLock="1"/>
      </w:r>
      <w:r>
        <w:rPr>
          <w:noProof/>
        </w:rPr>
        <w:instrText xml:space="preserve"> PAGEREF _Toc193395138 \h </w:instrText>
      </w:r>
      <w:r>
        <w:rPr>
          <w:noProof/>
        </w:rPr>
      </w:r>
      <w:r>
        <w:rPr>
          <w:noProof/>
        </w:rPr>
        <w:fldChar w:fldCharType="separate"/>
      </w:r>
      <w:r>
        <w:rPr>
          <w:noProof/>
        </w:rPr>
        <w:t>342</w:t>
      </w:r>
      <w:r>
        <w:rPr>
          <w:noProof/>
        </w:rPr>
        <w:fldChar w:fldCharType="end"/>
      </w:r>
    </w:p>
    <w:p w14:paraId="2D4E3993" w14:textId="3CC5A53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w:t>
      </w:r>
      <w:r>
        <w:rPr>
          <w:noProof/>
          <w:lang w:eastAsia="zh-CN"/>
        </w:rPr>
        <w:t>8</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_Toc193395139 \h </w:instrText>
      </w:r>
      <w:r>
        <w:rPr>
          <w:noProof/>
        </w:rPr>
      </w:r>
      <w:r>
        <w:rPr>
          <w:noProof/>
        </w:rPr>
        <w:fldChar w:fldCharType="separate"/>
      </w:r>
      <w:r>
        <w:rPr>
          <w:noProof/>
        </w:rPr>
        <w:t>342</w:t>
      </w:r>
      <w:r>
        <w:rPr>
          <w:noProof/>
        </w:rPr>
        <w:fldChar w:fldCharType="end"/>
      </w:r>
    </w:p>
    <w:p w14:paraId="2D038FB9" w14:textId="7AB4864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10.3.19</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_Toc193395140 \h </w:instrText>
      </w:r>
      <w:r>
        <w:rPr>
          <w:noProof/>
        </w:rPr>
      </w:r>
      <w:r>
        <w:rPr>
          <w:noProof/>
        </w:rPr>
        <w:fldChar w:fldCharType="separate"/>
      </w:r>
      <w:r>
        <w:rPr>
          <w:noProof/>
        </w:rPr>
        <w:t>342</w:t>
      </w:r>
      <w:r>
        <w:rPr>
          <w:noProof/>
        </w:rPr>
        <w:fldChar w:fldCharType="end"/>
      </w:r>
    </w:p>
    <w:p w14:paraId="7CAD8571" w14:textId="5E2443C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10.3.19.1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_Toc193395141 \h </w:instrText>
      </w:r>
      <w:r>
        <w:rPr>
          <w:noProof/>
        </w:rPr>
      </w:r>
      <w:r>
        <w:rPr>
          <w:noProof/>
        </w:rPr>
        <w:fldChar w:fldCharType="separate"/>
      </w:r>
      <w:r>
        <w:rPr>
          <w:noProof/>
        </w:rPr>
        <w:t>342</w:t>
      </w:r>
      <w:r>
        <w:rPr>
          <w:noProof/>
        </w:rPr>
        <w:fldChar w:fldCharType="end"/>
      </w:r>
    </w:p>
    <w:p w14:paraId="27E54D11" w14:textId="060DC4E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_Toc193395142 \h </w:instrText>
      </w:r>
      <w:r>
        <w:rPr>
          <w:noProof/>
        </w:rPr>
      </w:r>
      <w:r>
        <w:rPr>
          <w:noProof/>
        </w:rPr>
        <w:fldChar w:fldCharType="separate"/>
      </w:r>
      <w:r>
        <w:rPr>
          <w:noProof/>
        </w:rPr>
        <w:t>343</w:t>
      </w:r>
      <w:r>
        <w:rPr>
          <w:noProof/>
        </w:rPr>
        <w:fldChar w:fldCharType="end"/>
      </w:r>
    </w:p>
    <w:p w14:paraId="22CA5953" w14:textId="1F6C462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10.3.19.3</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_Toc193395143 \h </w:instrText>
      </w:r>
      <w:r>
        <w:rPr>
          <w:noProof/>
        </w:rPr>
      </w:r>
      <w:r>
        <w:rPr>
          <w:noProof/>
        </w:rPr>
        <w:fldChar w:fldCharType="separate"/>
      </w:r>
      <w:r>
        <w:rPr>
          <w:noProof/>
        </w:rPr>
        <w:t>343</w:t>
      </w:r>
      <w:r>
        <w:rPr>
          <w:noProof/>
        </w:rPr>
        <w:fldChar w:fldCharType="end"/>
      </w:r>
    </w:p>
    <w:p w14:paraId="47D177F4" w14:textId="274C41E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10.3.19.4</w:t>
      </w:r>
      <w:r>
        <w:rPr>
          <w:rFonts w:asciiTheme="minorHAnsi" w:eastAsiaTheme="minorEastAsia" w:hAnsiTheme="minorHAnsi" w:cstheme="minorBidi"/>
          <w:noProof/>
          <w:kern w:val="2"/>
          <w:sz w:val="24"/>
          <w:szCs w:val="24"/>
          <w:lang w:eastAsia="en-GB"/>
          <w14:ligatures w14:val="standardContextual"/>
        </w:rPr>
        <w:tab/>
      </w:r>
      <w:r>
        <w:rPr>
          <w:noProof/>
        </w:rPr>
        <w:t>Source user info</w:t>
      </w:r>
      <w:r>
        <w:rPr>
          <w:noProof/>
        </w:rPr>
        <w:tab/>
      </w:r>
      <w:r>
        <w:rPr>
          <w:noProof/>
        </w:rPr>
        <w:fldChar w:fldCharType="begin" w:fldLock="1"/>
      </w:r>
      <w:r>
        <w:rPr>
          <w:noProof/>
        </w:rPr>
        <w:instrText xml:space="preserve"> PAGEREF _Toc193395144 \h </w:instrText>
      </w:r>
      <w:r>
        <w:rPr>
          <w:noProof/>
        </w:rPr>
      </w:r>
      <w:r>
        <w:rPr>
          <w:noProof/>
        </w:rPr>
        <w:fldChar w:fldCharType="separate"/>
      </w:r>
      <w:r>
        <w:rPr>
          <w:noProof/>
        </w:rPr>
        <w:t>343</w:t>
      </w:r>
      <w:r>
        <w:rPr>
          <w:noProof/>
        </w:rPr>
        <w:fldChar w:fldCharType="end"/>
      </w:r>
    </w:p>
    <w:p w14:paraId="49F3AB53" w14:textId="38BFCDA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10.3.19.5</w:t>
      </w:r>
      <w:r>
        <w:rPr>
          <w:rFonts w:asciiTheme="minorHAnsi" w:eastAsiaTheme="minorEastAsia" w:hAnsiTheme="minorHAnsi" w:cstheme="minorBidi"/>
          <w:noProof/>
          <w:kern w:val="2"/>
          <w:sz w:val="24"/>
          <w:szCs w:val="24"/>
          <w:lang w:eastAsia="en-GB"/>
          <w14:ligatures w14:val="standardContextual"/>
        </w:rPr>
        <w:tab/>
      </w:r>
      <w:r>
        <w:rPr>
          <w:noProof/>
        </w:rPr>
        <w:t>Source link local IPv6 address</w:t>
      </w:r>
      <w:r>
        <w:rPr>
          <w:noProof/>
        </w:rPr>
        <w:tab/>
      </w:r>
      <w:r>
        <w:rPr>
          <w:noProof/>
        </w:rPr>
        <w:fldChar w:fldCharType="begin" w:fldLock="1"/>
      </w:r>
      <w:r>
        <w:rPr>
          <w:noProof/>
        </w:rPr>
        <w:instrText xml:space="preserve"> PAGEREF _Toc193395145 \h </w:instrText>
      </w:r>
      <w:r>
        <w:rPr>
          <w:noProof/>
        </w:rPr>
      </w:r>
      <w:r>
        <w:rPr>
          <w:noProof/>
        </w:rPr>
        <w:fldChar w:fldCharType="separate"/>
      </w:r>
      <w:r>
        <w:rPr>
          <w:noProof/>
        </w:rPr>
        <w:t>343</w:t>
      </w:r>
      <w:r>
        <w:rPr>
          <w:noProof/>
        </w:rPr>
        <w:fldChar w:fldCharType="end"/>
      </w:r>
    </w:p>
    <w:p w14:paraId="24006745" w14:textId="76C54C4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10.3.20</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_Toc193395146 \h </w:instrText>
      </w:r>
      <w:r>
        <w:rPr>
          <w:noProof/>
        </w:rPr>
      </w:r>
      <w:r>
        <w:rPr>
          <w:noProof/>
        </w:rPr>
        <w:fldChar w:fldCharType="separate"/>
      </w:r>
      <w:r>
        <w:rPr>
          <w:noProof/>
        </w:rPr>
        <w:t>343</w:t>
      </w:r>
      <w:r>
        <w:rPr>
          <w:noProof/>
        </w:rPr>
        <w:fldChar w:fldCharType="end"/>
      </w:r>
    </w:p>
    <w:p w14:paraId="3E868CEC" w14:textId="799BBA3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_Toc193395147 \h </w:instrText>
      </w:r>
      <w:r>
        <w:rPr>
          <w:noProof/>
        </w:rPr>
      </w:r>
      <w:r>
        <w:rPr>
          <w:noProof/>
        </w:rPr>
        <w:fldChar w:fldCharType="separate"/>
      </w:r>
      <w:r>
        <w:rPr>
          <w:noProof/>
        </w:rPr>
        <w:t>343</w:t>
      </w:r>
      <w:r>
        <w:rPr>
          <w:noProof/>
        </w:rPr>
        <w:fldChar w:fldCharType="end"/>
      </w:r>
    </w:p>
    <w:p w14:paraId="4AD8FED1" w14:textId="36FE274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_Toc193395148 \h </w:instrText>
      </w:r>
      <w:r>
        <w:rPr>
          <w:noProof/>
        </w:rPr>
      </w:r>
      <w:r>
        <w:rPr>
          <w:noProof/>
        </w:rPr>
        <w:fldChar w:fldCharType="separate"/>
      </w:r>
      <w:r>
        <w:rPr>
          <w:noProof/>
        </w:rPr>
        <w:t>344</w:t>
      </w:r>
      <w:r>
        <w:rPr>
          <w:noProof/>
        </w:rPr>
        <w:fldChar w:fldCharType="end"/>
      </w:r>
    </w:p>
    <w:p w14:paraId="01B483E7" w14:textId="6712066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10.3.20.3</w:t>
      </w:r>
      <w:r>
        <w:rPr>
          <w:rFonts w:asciiTheme="minorHAnsi" w:eastAsiaTheme="minorEastAsia" w:hAnsiTheme="minorHAnsi" w:cstheme="minorBidi"/>
          <w:noProof/>
          <w:kern w:val="2"/>
          <w:sz w:val="24"/>
          <w:szCs w:val="24"/>
          <w:lang w:eastAsia="en-GB"/>
          <w14:ligatures w14:val="standardContextual"/>
        </w:rPr>
        <w:tab/>
      </w:r>
      <w:r>
        <w:rPr>
          <w:noProof/>
          <w:lang w:eastAsia="zh-CN"/>
        </w:rPr>
        <w:t>Target link local IPv6 address</w:t>
      </w:r>
      <w:r>
        <w:rPr>
          <w:noProof/>
        </w:rPr>
        <w:tab/>
      </w:r>
      <w:r>
        <w:rPr>
          <w:noProof/>
        </w:rPr>
        <w:fldChar w:fldCharType="begin" w:fldLock="1"/>
      </w:r>
      <w:r>
        <w:rPr>
          <w:noProof/>
        </w:rPr>
        <w:instrText xml:space="preserve"> PAGEREF _Toc193395149 \h </w:instrText>
      </w:r>
      <w:r>
        <w:rPr>
          <w:noProof/>
        </w:rPr>
      </w:r>
      <w:r>
        <w:rPr>
          <w:noProof/>
        </w:rPr>
        <w:fldChar w:fldCharType="separate"/>
      </w:r>
      <w:r>
        <w:rPr>
          <w:noProof/>
        </w:rPr>
        <w:t>344</w:t>
      </w:r>
      <w:r>
        <w:rPr>
          <w:noProof/>
        </w:rPr>
        <w:fldChar w:fldCharType="end"/>
      </w:r>
    </w:p>
    <w:p w14:paraId="0534DE95" w14:textId="006527E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10.3.20.4</w:t>
      </w:r>
      <w:r>
        <w:rPr>
          <w:rFonts w:asciiTheme="minorHAnsi" w:eastAsiaTheme="minorEastAsia" w:hAnsiTheme="minorHAnsi" w:cstheme="minorBidi"/>
          <w:noProof/>
          <w:kern w:val="2"/>
          <w:sz w:val="24"/>
          <w:szCs w:val="24"/>
          <w:lang w:eastAsia="en-GB"/>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_Toc193395150 \h </w:instrText>
      </w:r>
      <w:r>
        <w:rPr>
          <w:noProof/>
        </w:rPr>
      </w:r>
      <w:r>
        <w:rPr>
          <w:noProof/>
        </w:rPr>
        <w:fldChar w:fldCharType="separate"/>
      </w:r>
      <w:r>
        <w:rPr>
          <w:noProof/>
        </w:rPr>
        <w:t>344</w:t>
      </w:r>
      <w:r>
        <w:rPr>
          <w:noProof/>
        </w:rPr>
        <w:fldChar w:fldCharType="end"/>
      </w:r>
    </w:p>
    <w:p w14:paraId="584BAD4E" w14:textId="4F4C7AD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10.3.21</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_Toc193395151 \h </w:instrText>
      </w:r>
      <w:r>
        <w:rPr>
          <w:noProof/>
        </w:rPr>
      </w:r>
      <w:r>
        <w:rPr>
          <w:noProof/>
        </w:rPr>
        <w:fldChar w:fldCharType="separate"/>
      </w:r>
      <w:r>
        <w:rPr>
          <w:noProof/>
        </w:rPr>
        <w:t>344</w:t>
      </w:r>
      <w:r>
        <w:rPr>
          <w:noProof/>
        </w:rPr>
        <w:fldChar w:fldCharType="end"/>
      </w:r>
    </w:p>
    <w:p w14:paraId="6A447C7D" w14:textId="1E28524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_Toc193395152 \h </w:instrText>
      </w:r>
      <w:r>
        <w:rPr>
          <w:noProof/>
        </w:rPr>
      </w:r>
      <w:r>
        <w:rPr>
          <w:noProof/>
        </w:rPr>
        <w:fldChar w:fldCharType="separate"/>
      </w:r>
      <w:r>
        <w:rPr>
          <w:noProof/>
        </w:rPr>
        <w:t>344</w:t>
      </w:r>
      <w:r>
        <w:rPr>
          <w:noProof/>
        </w:rPr>
        <w:fldChar w:fldCharType="end"/>
      </w:r>
    </w:p>
    <w:p w14:paraId="6068BF4B" w14:textId="5468ACA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reject</w:t>
      </w:r>
      <w:r>
        <w:rPr>
          <w:noProof/>
        </w:rPr>
        <w:tab/>
      </w:r>
      <w:r>
        <w:rPr>
          <w:noProof/>
        </w:rPr>
        <w:fldChar w:fldCharType="begin" w:fldLock="1"/>
      </w:r>
      <w:r>
        <w:rPr>
          <w:noProof/>
        </w:rPr>
        <w:instrText xml:space="preserve"> PAGEREF _Toc193395153 \h </w:instrText>
      </w:r>
      <w:r>
        <w:rPr>
          <w:noProof/>
        </w:rPr>
      </w:r>
      <w:r>
        <w:rPr>
          <w:noProof/>
        </w:rPr>
        <w:fldChar w:fldCharType="separate"/>
      </w:r>
      <w:r>
        <w:rPr>
          <w:noProof/>
        </w:rPr>
        <w:t>345</w:t>
      </w:r>
      <w:r>
        <w:rPr>
          <w:noProof/>
        </w:rPr>
        <w:fldChar w:fldCharType="end"/>
      </w:r>
    </w:p>
    <w:p w14:paraId="2D7F9210" w14:textId="76AB49B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_Toc193395154 \h </w:instrText>
      </w:r>
      <w:r>
        <w:rPr>
          <w:noProof/>
        </w:rPr>
      </w:r>
      <w:r>
        <w:rPr>
          <w:noProof/>
        </w:rPr>
        <w:fldChar w:fldCharType="separate"/>
      </w:r>
      <w:r>
        <w:rPr>
          <w:noProof/>
        </w:rPr>
        <w:t>345</w:t>
      </w:r>
      <w:r>
        <w:rPr>
          <w:noProof/>
        </w:rPr>
        <w:fldChar w:fldCharType="end"/>
      </w:r>
    </w:p>
    <w:p w14:paraId="12134648" w14:textId="0613181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rPr>
        <w:t>PC5 end UE failure cause</w:t>
      </w:r>
      <w:r>
        <w:rPr>
          <w:noProof/>
        </w:rPr>
        <w:tab/>
      </w:r>
      <w:r>
        <w:rPr>
          <w:noProof/>
        </w:rPr>
        <w:fldChar w:fldCharType="begin" w:fldLock="1"/>
      </w:r>
      <w:r>
        <w:rPr>
          <w:noProof/>
        </w:rPr>
        <w:instrText xml:space="preserve"> PAGEREF _Toc193395155 \h </w:instrText>
      </w:r>
      <w:r>
        <w:rPr>
          <w:noProof/>
        </w:rPr>
      </w:r>
      <w:r>
        <w:rPr>
          <w:noProof/>
        </w:rPr>
        <w:fldChar w:fldCharType="separate"/>
      </w:r>
      <w:r>
        <w:rPr>
          <w:noProof/>
        </w:rPr>
        <w:t>345</w:t>
      </w:r>
      <w:r>
        <w:rPr>
          <w:noProof/>
        </w:rPr>
        <w:fldChar w:fldCharType="end"/>
      </w:r>
    </w:p>
    <w:p w14:paraId="087C032A" w14:textId="790FFED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fldLock="1"/>
      </w:r>
      <w:r>
        <w:rPr>
          <w:noProof/>
        </w:rPr>
        <w:instrText xml:space="preserve"> PAGEREF _Toc193395156 \h </w:instrText>
      </w:r>
      <w:r>
        <w:rPr>
          <w:noProof/>
        </w:rPr>
      </w:r>
      <w:r>
        <w:rPr>
          <w:noProof/>
        </w:rPr>
        <w:fldChar w:fldCharType="separate"/>
      </w:r>
      <w:r>
        <w:rPr>
          <w:noProof/>
        </w:rPr>
        <w:t>345</w:t>
      </w:r>
      <w:r>
        <w:rPr>
          <w:noProof/>
        </w:rPr>
        <w:fldChar w:fldCharType="end"/>
      </w:r>
    </w:p>
    <w:p w14:paraId="18920EEB" w14:textId="2002EEB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fldLock="1"/>
      </w:r>
      <w:r>
        <w:rPr>
          <w:noProof/>
        </w:rPr>
        <w:instrText xml:space="preserve"> PAGEREF _Toc193395157 \h </w:instrText>
      </w:r>
      <w:r>
        <w:rPr>
          <w:noProof/>
        </w:rPr>
      </w:r>
      <w:r>
        <w:rPr>
          <w:noProof/>
        </w:rPr>
        <w:fldChar w:fldCharType="separate"/>
      </w:r>
      <w:r>
        <w:rPr>
          <w:noProof/>
        </w:rPr>
        <w:t>345</w:t>
      </w:r>
      <w:r>
        <w:rPr>
          <w:noProof/>
        </w:rPr>
        <w:fldChar w:fldCharType="end"/>
      </w:r>
    </w:p>
    <w:p w14:paraId="36530ABD" w14:textId="641CB38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failure</w:t>
      </w:r>
      <w:r>
        <w:rPr>
          <w:noProof/>
        </w:rPr>
        <w:tab/>
      </w:r>
      <w:r>
        <w:rPr>
          <w:noProof/>
        </w:rPr>
        <w:fldChar w:fldCharType="begin" w:fldLock="1"/>
      </w:r>
      <w:r>
        <w:rPr>
          <w:noProof/>
        </w:rPr>
        <w:instrText xml:space="preserve"> PAGEREF _Toc193395158 \h </w:instrText>
      </w:r>
      <w:r>
        <w:rPr>
          <w:noProof/>
        </w:rPr>
      </w:r>
      <w:r>
        <w:rPr>
          <w:noProof/>
        </w:rPr>
        <w:fldChar w:fldCharType="separate"/>
      </w:r>
      <w:r>
        <w:rPr>
          <w:noProof/>
        </w:rPr>
        <w:t>346</w:t>
      </w:r>
      <w:r>
        <w:rPr>
          <w:noProof/>
        </w:rPr>
        <w:fldChar w:fldCharType="end"/>
      </w:r>
    </w:p>
    <w:p w14:paraId="2ACFC56F" w14:textId="513F67B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_Toc193395159 \h </w:instrText>
      </w:r>
      <w:r>
        <w:rPr>
          <w:noProof/>
        </w:rPr>
      </w:r>
      <w:r>
        <w:rPr>
          <w:noProof/>
        </w:rPr>
        <w:fldChar w:fldCharType="separate"/>
      </w:r>
      <w:r>
        <w:rPr>
          <w:noProof/>
        </w:rPr>
        <w:t>346</w:t>
      </w:r>
      <w:r>
        <w:rPr>
          <w:noProof/>
        </w:rPr>
        <w:fldChar w:fldCharType="end"/>
      </w:r>
    </w:p>
    <w:p w14:paraId="7FD605D1" w14:textId="03BE594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_Toc193395160 \h </w:instrText>
      </w:r>
      <w:r>
        <w:rPr>
          <w:noProof/>
        </w:rPr>
      </w:r>
      <w:r>
        <w:rPr>
          <w:noProof/>
        </w:rPr>
        <w:fldChar w:fldCharType="separate"/>
      </w:r>
      <w:r>
        <w:rPr>
          <w:noProof/>
        </w:rPr>
        <w:t>346</w:t>
      </w:r>
      <w:r>
        <w:rPr>
          <w:noProof/>
        </w:rPr>
        <w:fldChar w:fldCharType="end"/>
      </w:r>
    </w:p>
    <w:p w14:paraId="50AA229A" w14:textId="7998D0A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lang w:eastAsia="zh-CN"/>
        </w:rPr>
        <w:t>ProSe additional parameters announcement request</w:t>
      </w:r>
      <w:r>
        <w:rPr>
          <w:noProof/>
        </w:rPr>
        <w:tab/>
      </w:r>
      <w:r>
        <w:rPr>
          <w:noProof/>
        </w:rPr>
        <w:fldChar w:fldCharType="begin" w:fldLock="1"/>
      </w:r>
      <w:r>
        <w:rPr>
          <w:noProof/>
        </w:rPr>
        <w:instrText xml:space="preserve"> PAGEREF _Toc193395161 \h </w:instrText>
      </w:r>
      <w:r>
        <w:rPr>
          <w:noProof/>
        </w:rPr>
      </w:r>
      <w:r>
        <w:rPr>
          <w:noProof/>
        </w:rPr>
        <w:fldChar w:fldCharType="separate"/>
      </w:r>
      <w:r>
        <w:rPr>
          <w:noProof/>
        </w:rPr>
        <w:t>346</w:t>
      </w:r>
      <w:r>
        <w:rPr>
          <w:noProof/>
        </w:rPr>
        <w:fldChar w:fldCharType="end"/>
      </w:r>
    </w:p>
    <w:p w14:paraId="29FE5B91" w14:textId="7D2CC30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_Toc193395162 \h </w:instrText>
      </w:r>
      <w:r>
        <w:rPr>
          <w:noProof/>
        </w:rPr>
      </w:r>
      <w:r>
        <w:rPr>
          <w:noProof/>
        </w:rPr>
        <w:fldChar w:fldCharType="separate"/>
      </w:r>
      <w:r>
        <w:rPr>
          <w:noProof/>
        </w:rPr>
        <w:t>346</w:t>
      </w:r>
      <w:r>
        <w:rPr>
          <w:noProof/>
        </w:rPr>
        <w:fldChar w:fldCharType="end"/>
      </w:r>
    </w:p>
    <w:p w14:paraId="1E0B998D" w14:textId="750AB27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_Toc193395163 \h </w:instrText>
      </w:r>
      <w:r>
        <w:rPr>
          <w:noProof/>
        </w:rPr>
      </w:r>
      <w:r>
        <w:rPr>
          <w:noProof/>
        </w:rPr>
        <w:fldChar w:fldCharType="separate"/>
      </w:r>
      <w:r>
        <w:rPr>
          <w:noProof/>
        </w:rPr>
        <w:t>347</w:t>
      </w:r>
      <w:r>
        <w:rPr>
          <w:noProof/>
        </w:rPr>
        <w:fldChar w:fldCharType="end"/>
      </w:r>
    </w:p>
    <w:p w14:paraId="3E0E81D3" w14:textId="66A232E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_Toc193395164 \h </w:instrText>
      </w:r>
      <w:r>
        <w:rPr>
          <w:noProof/>
        </w:rPr>
      </w:r>
      <w:r>
        <w:rPr>
          <w:noProof/>
        </w:rPr>
        <w:fldChar w:fldCharType="separate"/>
      </w:r>
      <w:r>
        <w:rPr>
          <w:noProof/>
        </w:rPr>
        <w:t>347</w:t>
      </w:r>
      <w:r>
        <w:rPr>
          <w:noProof/>
        </w:rPr>
        <w:fldChar w:fldCharType="end"/>
      </w:r>
    </w:p>
    <w:p w14:paraId="4D97600E" w14:textId="4FA63BF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ProSe AA message transport request</w:t>
      </w:r>
      <w:r>
        <w:rPr>
          <w:noProof/>
        </w:rPr>
        <w:tab/>
      </w:r>
      <w:r>
        <w:rPr>
          <w:noProof/>
        </w:rPr>
        <w:fldChar w:fldCharType="begin" w:fldLock="1"/>
      </w:r>
      <w:r>
        <w:rPr>
          <w:noProof/>
        </w:rPr>
        <w:instrText xml:space="preserve"> PAGEREF _Toc193395165 \h </w:instrText>
      </w:r>
      <w:r>
        <w:rPr>
          <w:noProof/>
        </w:rPr>
      </w:r>
      <w:r>
        <w:rPr>
          <w:noProof/>
        </w:rPr>
        <w:fldChar w:fldCharType="separate"/>
      </w:r>
      <w:r>
        <w:rPr>
          <w:noProof/>
        </w:rPr>
        <w:t>347</w:t>
      </w:r>
      <w:r>
        <w:rPr>
          <w:noProof/>
        </w:rPr>
        <w:fldChar w:fldCharType="end"/>
      </w:r>
    </w:p>
    <w:p w14:paraId="434CE236" w14:textId="1986519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_Toc193395166 \h </w:instrText>
      </w:r>
      <w:r>
        <w:rPr>
          <w:noProof/>
        </w:rPr>
      </w:r>
      <w:r>
        <w:rPr>
          <w:noProof/>
        </w:rPr>
        <w:fldChar w:fldCharType="separate"/>
      </w:r>
      <w:r>
        <w:rPr>
          <w:noProof/>
        </w:rPr>
        <w:t>347</w:t>
      </w:r>
      <w:r>
        <w:rPr>
          <w:noProof/>
        </w:rPr>
        <w:fldChar w:fldCharType="end"/>
      </w:r>
    </w:p>
    <w:p w14:paraId="778F0562" w14:textId="0A97892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10.3.26.2</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_Toc193395167 \h </w:instrText>
      </w:r>
      <w:r>
        <w:rPr>
          <w:noProof/>
        </w:rPr>
      </w:r>
      <w:r>
        <w:rPr>
          <w:noProof/>
        </w:rPr>
        <w:fldChar w:fldCharType="separate"/>
      </w:r>
      <w:r>
        <w:rPr>
          <w:noProof/>
        </w:rPr>
        <w:t>347</w:t>
      </w:r>
      <w:r>
        <w:rPr>
          <w:noProof/>
        </w:rPr>
        <w:fldChar w:fldCharType="end"/>
      </w:r>
    </w:p>
    <w:p w14:paraId="44CE83A7" w14:textId="30B3B7E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10.3.27</w:t>
      </w:r>
      <w:r>
        <w:rPr>
          <w:rFonts w:asciiTheme="minorHAnsi" w:eastAsiaTheme="minorEastAsia" w:hAnsiTheme="minorHAnsi" w:cstheme="minorBidi"/>
          <w:noProof/>
          <w:kern w:val="2"/>
          <w:sz w:val="24"/>
          <w:szCs w:val="24"/>
          <w:lang w:eastAsia="en-GB"/>
          <w14:ligatures w14:val="standardContextual"/>
        </w:rPr>
        <w:tab/>
      </w:r>
      <w:r>
        <w:rPr>
          <w:noProof/>
          <w:lang w:eastAsia="zh-CN"/>
        </w:rPr>
        <w:t>ProSe AA message transport response</w:t>
      </w:r>
      <w:r>
        <w:rPr>
          <w:noProof/>
        </w:rPr>
        <w:tab/>
      </w:r>
      <w:r>
        <w:rPr>
          <w:noProof/>
        </w:rPr>
        <w:fldChar w:fldCharType="begin" w:fldLock="1"/>
      </w:r>
      <w:r>
        <w:rPr>
          <w:noProof/>
        </w:rPr>
        <w:instrText xml:space="preserve"> PAGEREF _Toc193395168 \h </w:instrText>
      </w:r>
      <w:r>
        <w:rPr>
          <w:noProof/>
        </w:rPr>
      </w:r>
      <w:r>
        <w:rPr>
          <w:noProof/>
        </w:rPr>
        <w:fldChar w:fldCharType="separate"/>
      </w:r>
      <w:r>
        <w:rPr>
          <w:noProof/>
        </w:rPr>
        <w:t>348</w:t>
      </w:r>
      <w:r>
        <w:rPr>
          <w:noProof/>
        </w:rPr>
        <w:fldChar w:fldCharType="end"/>
      </w:r>
    </w:p>
    <w:p w14:paraId="419D6BAB" w14:textId="6B060E5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10.3.27.1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_Toc193395169 \h </w:instrText>
      </w:r>
      <w:r>
        <w:rPr>
          <w:noProof/>
        </w:rPr>
      </w:r>
      <w:r>
        <w:rPr>
          <w:noProof/>
        </w:rPr>
        <w:fldChar w:fldCharType="separate"/>
      </w:r>
      <w:r>
        <w:rPr>
          <w:noProof/>
        </w:rPr>
        <w:t>348</w:t>
      </w:r>
      <w:r>
        <w:rPr>
          <w:noProof/>
        </w:rPr>
        <w:fldChar w:fldCharType="end"/>
      </w:r>
    </w:p>
    <w:p w14:paraId="4F385C55" w14:textId="579B9D8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10.3.27.2</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_Toc193395170 \h </w:instrText>
      </w:r>
      <w:r>
        <w:rPr>
          <w:noProof/>
        </w:rPr>
      </w:r>
      <w:r>
        <w:rPr>
          <w:noProof/>
        </w:rPr>
        <w:fldChar w:fldCharType="separate"/>
      </w:r>
      <w:r>
        <w:rPr>
          <w:noProof/>
        </w:rPr>
        <w:t>348</w:t>
      </w:r>
      <w:r>
        <w:rPr>
          <w:noProof/>
        </w:rPr>
        <w:fldChar w:fldCharType="end"/>
      </w:r>
    </w:p>
    <w:p w14:paraId="403B0138" w14:textId="7CB6343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10.3.28</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ProSe UE to UE relay update request</w:t>
      </w:r>
      <w:r>
        <w:rPr>
          <w:noProof/>
        </w:rPr>
        <w:tab/>
      </w:r>
      <w:r>
        <w:rPr>
          <w:noProof/>
        </w:rPr>
        <w:fldChar w:fldCharType="begin" w:fldLock="1"/>
      </w:r>
      <w:r>
        <w:rPr>
          <w:noProof/>
        </w:rPr>
        <w:instrText xml:space="preserve"> PAGEREF _Toc193395171 \h </w:instrText>
      </w:r>
      <w:r>
        <w:rPr>
          <w:noProof/>
        </w:rPr>
      </w:r>
      <w:r>
        <w:rPr>
          <w:noProof/>
        </w:rPr>
        <w:fldChar w:fldCharType="separate"/>
      </w:r>
      <w:r>
        <w:rPr>
          <w:noProof/>
        </w:rPr>
        <w:t>348</w:t>
      </w:r>
      <w:r>
        <w:rPr>
          <w:noProof/>
        </w:rPr>
        <w:fldChar w:fldCharType="end"/>
      </w:r>
    </w:p>
    <w:p w14:paraId="32AAA11A" w14:textId="6811FCB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10.3.28.1</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Message definition</w:t>
      </w:r>
      <w:r>
        <w:rPr>
          <w:noProof/>
        </w:rPr>
        <w:tab/>
      </w:r>
      <w:r>
        <w:rPr>
          <w:noProof/>
        </w:rPr>
        <w:fldChar w:fldCharType="begin" w:fldLock="1"/>
      </w:r>
      <w:r>
        <w:rPr>
          <w:noProof/>
        </w:rPr>
        <w:instrText xml:space="preserve"> PAGEREF _Toc193395172 \h </w:instrText>
      </w:r>
      <w:r>
        <w:rPr>
          <w:noProof/>
        </w:rPr>
      </w:r>
      <w:r>
        <w:rPr>
          <w:noProof/>
        </w:rPr>
        <w:fldChar w:fldCharType="separate"/>
      </w:r>
      <w:r>
        <w:rPr>
          <w:noProof/>
        </w:rPr>
        <w:t>348</w:t>
      </w:r>
      <w:r>
        <w:rPr>
          <w:noProof/>
        </w:rPr>
        <w:fldChar w:fldCharType="end"/>
      </w:r>
    </w:p>
    <w:p w14:paraId="56F34187" w14:textId="59E17AB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10.3.28.2 </w:t>
      </w:r>
      <w:r>
        <w:rPr>
          <w:rFonts w:asciiTheme="minorHAnsi" w:eastAsiaTheme="minorEastAsia" w:hAnsiTheme="minorHAnsi" w:cstheme="minorBidi"/>
          <w:noProof/>
          <w:kern w:val="2"/>
          <w:sz w:val="24"/>
          <w:szCs w:val="24"/>
          <w:lang w:eastAsia="en-GB"/>
          <w14:ligatures w14:val="standardContextual"/>
        </w:rPr>
        <w:tab/>
      </w:r>
      <w:r>
        <w:rPr>
          <w:noProof/>
        </w:rPr>
        <w:t>Old source end UE IP address</w:t>
      </w:r>
      <w:r>
        <w:rPr>
          <w:noProof/>
        </w:rPr>
        <w:tab/>
      </w:r>
      <w:r>
        <w:rPr>
          <w:noProof/>
        </w:rPr>
        <w:fldChar w:fldCharType="begin" w:fldLock="1"/>
      </w:r>
      <w:r>
        <w:rPr>
          <w:noProof/>
        </w:rPr>
        <w:instrText xml:space="preserve"> PAGEREF _Toc193395173 \h </w:instrText>
      </w:r>
      <w:r>
        <w:rPr>
          <w:noProof/>
        </w:rPr>
      </w:r>
      <w:r>
        <w:rPr>
          <w:noProof/>
        </w:rPr>
        <w:fldChar w:fldCharType="separate"/>
      </w:r>
      <w:r>
        <w:rPr>
          <w:noProof/>
        </w:rPr>
        <w:t>349</w:t>
      </w:r>
      <w:r>
        <w:rPr>
          <w:noProof/>
        </w:rPr>
        <w:fldChar w:fldCharType="end"/>
      </w:r>
    </w:p>
    <w:p w14:paraId="4D25C523" w14:textId="6E7B512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10.3.28.3 </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IP address</w:t>
      </w:r>
      <w:r>
        <w:rPr>
          <w:noProof/>
        </w:rPr>
        <w:tab/>
      </w:r>
      <w:r>
        <w:rPr>
          <w:noProof/>
        </w:rPr>
        <w:fldChar w:fldCharType="begin" w:fldLock="1"/>
      </w:r>
      <w:r>
        <w:rPr>
          <w:noProof/>
        </w:rPr>
        <w:instrText xml:space="preserve"> PAGEREF _Toc193395174 \h </w:instrText>
      </w:r>
      <w:r>
        <w:rPr>
          <w:noProof/>
        </w:rPr>
      </w:r>
      <w:r>
        <w:rPr>
          <w:noProof/>
        </w:rPr>
        <w:fldChar w:fldCharType="separate"/>
      </w:r>
      <w:r>
        <w:rPr>
          <w:noProof/>
        </w:rPr>
        <w:t>349</w:t>
      </w:r>
      <w:r>
        <w:rPr>
          <w:noProof/>
        </w:rPr>
        <w:fldChar w:fldCharType="end"/>
      </w:r>
    </w:p>
    <w:p w14:paraId="3D08BB8A" w14:textId="6CF4833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10.3.28.4</w:t>
      </w:r>
      <w:r>
        <w:rPr>
          <w:rFonts w:asciiTheme="minorHAnsi" w:eastAsiaTheme="minorEastAsia" w:hAnsiTheme="minorHAnsi" w:cstheme="minorBidi"/>
          <w:noProof/>
          <w:kern w:val="2"/>
          <w:sz w:val="24"/>
          <w:szCs w:val="24"/>
          <w:lang w:eastAsia="en-GB"/>
          <w14:ligatures w14:val="standardContextual"/>
        </w:rPr>
        <w:tab/>
      </w:r>
      <w:r>
        <w:rPr>
          <w:noProof/>
        </w:rPr>
        <w:t xml:space="preserve"> Old source end UE user info</w:t>
      </w:r>
      <w:r>
        <w:rPr>
          <w:noProof/>
        </w:rPr>
        <w:tab/>
      </w:r>
      <w:r>
        <w:rPr>
          <w:noProof/>
        </w:rPr>
        <w:fldChar w:fldCharType="begin" w:fldLock="1"/>
      </w:r>
      <w:r>
        <w:rPr>
          <w:noProof/>
        </w:rPr>
        <w:instrText xml:space="preserve"> PAGEREF _Toc193395175 \h </w:instrText>
      </w:r>
      <w:r>
        <w:rPr>
          <w:noProof/>
        </w:rPr>
      </w:r>
      <w:r>
        <w:rPr>
          <w:noProof/>
        </w:rPr>
        <w:fldChar w:fldCharType="separate"/>
      </w:r>
      <w:r>
        <w:rPr>
          <w:noProof/>
        </w:rPr>
        <w:t>349</w:t>
      </w:r>
      <w:r>
        <w:rPr>
          <w:noProof/>
        </w:rPr>
        <w:fldChar w:fldCharType="end"/>
      </w:r>
    </w:p>
    <w:p w14:paraId="130F5F39" w14:textId="04DCDAD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10.3.28.5</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user info</w:t>
      </w:r>
      <w:r>
        <w:rPr>
          <w:noProof/>
        </w:rPr>
        <w:tab/>
      </w:r>
      <w:r>
        <w:rPr>
          <w:noProof/>
        </w:rPr>
        <w:fldChar w:fldCharType="begin" w:fldLock="1"/>
      </w:r>
      <w:r>
        <w:rPr>
          <w:noProof/>
        </w:rPr>
        <w:instrText xml:space="preserve"> PAGEREF _Toc193395176 \h </w:instrText>
      </w:r>
      <w:r>
        <w:rPr>
          <w:noProof/>
        </w:rPr>
      </w:r>
      <w:r>
        <w:rPr>
          <w:noProof/>
        </w:rPr>
        <w:fldChar w:fldCharType="separate"/>
      </w:r>
      <w:r>
        <w:rPr>
          <w:noProof/>
        </w:rPr>
        <w:t>349</w:t>
      </w:r>
      <w:r>
        <w:rPr>
          <w:noProof/>
        </w:rPr>
        <w:fldChar w:fldCharType="end"/>
      </w:r>
    </w:p>
    <w:p w14:paraId="4FC4C920" w14:textId="2BD4790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10.3.28.6</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Old Source end UE user info</w:t>
      </w:r>
      <w:r>
        <w:rPr>
          <w:noProof/>
        </w:rPr>
        <w:tab/>
      </w:r>
      <w:r>
        <w:rPr>
          <w:noProof/>
        </w:rPr>
        <w:fldChar w:fldCharType="begin" w:fldLock="1"/>
      </w:r>
      <w:r>
        <w:rPr>
          <w:noProof/>
        </w:rPr>
        <w:instrText xml:space="preserve"> PAGEREF _Toc193395177 \h </w:instrText>
      </w:r>
      <w:r>
        <w:rPr>
          <w:noProof/>
        </w:rPr>
      </w:r>
      <w:r>
        <w:rPr>
          <w:noProof/>
        </w:rPr>
        <w:fldChar w:fldCharType="separate"/>
      </w:r>
      <w:r>
        <w:rPr>
          <w:noProof/>
        </w:rPr>
        <w:t>349</w:t>
      </w:r>
      <w:r>
        <w:rPr>
          <w:noProof/>
        </w:rPr>
        <w:fldChar w:fldCharType="end"/>
      </w:r>
    </w:p>
    <w:p w14:paraId="4B64AC0A" w14:textId="2B3B0F1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10.3.28.7</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New Source end UE user info</w:t>
      </w:r>
      <w:r>
        <w:rPr>
          <w:noProof/>
        </w:rPr>
        <w:tab/>
      </w:r>
      <w:r>
        <w:rPr>
          <w:noProof/>
        </w:rPr>
        <w:fldChar w:fldCharType="begin" w:fldLock="1"/>
      </w:r>
      <w:r>
        <w:rPr>
          <w:noProof/>
        </w:rPr>
        <w:instrText xml:space="preserve"> PAGEREF _Toc193395178 \h </w:instrText>
      </w:r>
      <w:r>
        <w:rPr>
          <w:noProof/>
        </w:rPr>
      </w:r>
      <w:r>
        <w:rPr>
          <w:noProof/>
        </w:rPr>
        <w:fldChar w:fldCharType="separate"/>
      </w:r>
      <w:r>
        <w:rPr>
          <w:noProof/>
        </w:rPr>
        <w:t>349</w:t>
      </w:r>
      <w:r>
        <w:rPr>
          <w:noProof/>
        </w:rPr>
        <w:fldChar w:fldCharType="end"/>
      </w:r>
    </w:p>
    <w:p w14:paraId="7028C62F" w14:textId="350E98F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10.3.29</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ProSe UE to UE relay update accept</w:t>
      </w:r>
      <w:r>
        <w:rPr>
          <w:noProof/>
        </w:rPr>
        <w:tab/>
      </w:r>
      <w:r>
        <w:rPr>
          <w:noProof/>
        </w:rPr>
        <w:fldChar w:fldCharType="begin" w:fldLock="1"/>
      </w:r>
      <w:r>
        <w:rPr>
          <w:noProof/>
        </w:rPr>
        <w:instrText xml:space="preserve"> PAGEREF _Toc193395179 \h </w:instrText>
      </w:r>
      <w:r>
        <w:rPr>
          <w:noProof/>
        </w:rPr>
      </w:r>
      <w:r>
        <w:rPr>
          <w:noProof/>
        </w:rPr>
        <w:fldChar w:fldCharType="separate"/>
      </w:r>
      <w:r>
        <w:rPr>
          <w:noProof/>
        </w:rPr>
        <w:t>349</w:t>
      </w:r>
      <w:r>
        <w:rPr>
          <w:noProof/>
        </w:rPr>
        <w:fldChar w:fldCharType="end"/>
      </w:r>
    </w:p>
    <w:p w14:paraId="6747EF02" w14:textId="754DF4E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10.3.29.1</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Message definition</w:t>
      </w:r>
      <w:r>
        <w:rPr>
          <w:noProof/>
        </w:rPr>
        <w:tab/>
      </w:r>
      <w:r>
        <w:rPr>
          <w:noProof/>
        </w:rPr>
        <w:fldChar w:fldCharType="begin" w:fldLock="1"/>
      </w:r>
      <w:r>
        <w:rPr>
          <w:noProof/>
        </w:rPr>
        <w:instrText xml:space="preserve"> PAGEREF _Toc193395180 \h </w:instrText>
      </w:r>
      <w:r>
        <w:rPr>
          <w:noProof/>
        </w:rPr>
      </w:r>
      <w:r>
        <w:rPr>
          <w:noProof/>
        </w:rPr>
        <w:fldChar w:fldCharType="separate"/>
      </w:r>
      <w:r>
        <w:rPr>
          <w:noProof/>
        </w:rPr>
        <w:t>349</w:t>
      </w:r>
      <w:r>
        <w:rPr>
          <w:noProof/>
        </w:rPr>
        <w:fldChar w:fldCharType="end"/>
      </w:r>
    </w:p>
    <w:p w14:paraId="4DA91C55" w14:textId="6A27F51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10.3.29.2</w:t>
      </w:r>
      <w:r>
        <w:rPr>
          <w:rFonts w:asciiTheme="minorHAnsi" w:eastAsiaTheme="minorEastAsia" w:hAnsiTheme="minorHAnsi" w:cstheme="minorBidi"/>
          <w:noProof/>
          <w:kern w:val="2"/>
          <w:sz w:val="24"/>
          <w:szCs w:val="24"/>
          <w:lang w:eastAsia="en-GB"/>
          <w14:ligatures w14:val="standardContextual"/>
        </w:rPr>
        <w:tab/>
      </w:r>
      <w:r>
        <w:rPr>
          <w:noProof/>
        </w:rPr>
        <w:t>Old source end UE IP address</w:t>
      </w:r>
      <w:r>
        <w:rPr>
          <w:noProof/>
        </w:rPr>
        <w:tab/>
      </w:r>
      <w:r>
        <w:rPr>
          <w:noProof/>
        </w:rPr>
        <w:fldChar w:fldCharType="begin" w:fldLock="1"/>
      </w:r>
      <w:r>
        <w:rPr>
          <w:noProof/>
        </w:rPr>
        <w:instrText xml:space="preserve"> PAGEREF _Toc193395181 \h </w:instrText>
      </w:r>
      <w:r>
        <w:rPr>
          <w:noProof/>
        </w:rPr>
      </w:r>
      <w:r>
        <w:rPr>
          <w:noProof/>
        </w:rPr>
        <w:fldChar w:fldCharType="separate"/>
      </w:r>
      <w:r>
        <w:rPr>
          <w:noProof/>
        </w:rPr>
        <w:t>350</w:t>
      </w:r>
      <w:r>
        <w:rPr>
          <w:noProof/>
        </w:rPr>
        <w:fldChar w:fldCharType="end"/>
      </w:r>
    </w:p>
    <w:p w14:paraId="6BB0C557" w14:textId="1A8E0CE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10.3.29.3</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IP address</w:t>
      </w:r>
      <w:r>
        <w:rPr>
          <w:noProof/>
        </w:rPr>
        <w:tab/>
      </w:r>
      <w:r>
        <w:rPr>
          <w:noProof/>
        </w:rPr>
        <w:fldChar w:fldCharType="begin" w:fldLock="1"/>
      </w:r>
      <w:r>
        <w:rPr>
          <w:noProof/>
        </w:rPr>
        <w:instrText xml:space="preserve"> PAGEREF _Toc193395182 \h </w:instrText>
      </w:r>
      <w:r>
        <w:rPr>
          <w:noProof/>
        </w:rPr>
      </w:r>
      <w:r>
        <w:rPr>
          <w:noProof/>
        </w:rPr>
        <w:fldChar w:fldCharType="separate"/>
      </w:r>
      <w:r>
        <w:rPr>
          <w:noProof/>
        </w:rPr>
        <w:t>350</w:t>
      </w:r>
      <w:r>
        <w:rPr>
          <w:noProof/>
        </w:rPr>
        <w:fldChar w:fldCharType="end"/>
      </w:r>
    </w:p>
    <w:p w14:paraId="778F79FC" w14:textId="6CA526C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10.3.29.4</w:t>
      </w:r>
      <w:r>
        <w:rPr>
          <w:rFonts w:asciiTheme="minorHAnsi" w:eastAsiaTheme="minorEastAsia" w:hAnsiTheme="minorHAnsi" w:cstheme="minorBidi"/>
          <w:noProof/>
          <w:kern w:val="2"/>
          <w:sz w:val="24"/>
          <w:szCs w:val="24"/>
          <w:lang w:eastAsia="en-GB"/>
          <w14:ligatures w14:val="standardContextual"/>
        </w:rPr>
        <w:tab/>
      </w:r>
      <w:r>
        <w:rPr>
          <w:noProof/>
        </w:rPr>
        <w:t xml:space="preserve"> Old source end UE user info</w:t>
      </w:r>
      <w:r>
        <w:rPr>
          <w:noProof/>
        </w:rPr>
        <w:tab/>
      </w:r>
      <w:r>
        <w:rPr>
          <w:noProof/>
        </w:rPr>
        <w:fldChar w:fldCharType="begin" w:fldLock="1"/>
      </w:r>
      <w:r>
        <w:rPr>
          <w:noProof/>
        </w:rPr>
        <w:instrText xml:space="preserve"> PAGEREF _Toc193395183 \h </w:instrText>
      </w:r>
      <w:r>
        <w:rPr>
          <w:noProof/>
        </w:rPr>
      </w:r>
      <w:r>
        <w:rPr>
          <w:noProof/>
        </w:rPr>
        <w:fldChar w:fldCharType="separate"/>
      </w:r>
      <w:r>
        <w:rPr>
          <w:noProof/>
        </w:rPr>
        <w:t>350</w:t>
      </w:r>
      <w:r>
        <w:rPr>
          <w:noProof/>
        </w:rPr>
        <w:fldChar w:fldCharType="end"/>
      </w:r>
    </w:p>
    <w:p w14:paraId="5647C197" w14:textId="169654B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10.3.29.5</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user info</w:t>
      </w:r>
      <w:r>
        <w:rPr>
          <w:noProof/>
        </w:rPr>
        <w:tab/>
      </w:r>
      <w:r>
        <w:rPr>
          <w:noProof/>
        </w:rPr>
        <w:fldChar w:fldCharType="begin" w:fldLock="1"/>
      </w:r>
      <w:r>
        <w:rPr>
          <w:noProof/>
        </w:rPr>
        <w:instrText xml:space="preserve"> PAGEREF _Toc193395184 \h </w:instrText>
      </w:r>
      <w:r>
        <w:rPr>
          <w:noProof/>
        </w:rPr>
      </w:r>
      <w:r>
        <w:rPr>
          <w:noProof/>
        </w:rPr>
        <w:fldChar w:fldCharType="separate"/>
      </w:r>
      <w:r>
        <w:rPr>
          <w:noProof/>
        </w:rPr>
        <w:t>350</w:t>
      </w:r>
      <w:r>
        <w:rPr>
          <w:noProof/>
        </w:rPr>
        <w:fldChar w:fldCharType="end"/>
      </w:r>
    </w:p>
    <w:p w14:paraId="19DAA03D" w14:textId="3C3FF32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10.3.29.6</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Old Source end UE user info</w:t>
      </w:r>
      <w:r>
        <w:rPr>
          <w:noProof/>
        </w:rPr>
        <w:tab/>
      </w:r>
      <w:r>
        <w:rPr>
          <w:noProof/>
        </w:rPr>
        <w:fldChar w:fldCharType="begin" w:fldLock="1"/>
      </w:r>
      <w:r>
        <w:rPr>
          <w:noProof/>
        </w:rPr>
        <w:instrText xml:space="preserve"> PAGEREF _Toc193395185 \h </w:instrText>
      </w:r>
      <w:r>
        <w:rPr>
          <w:noProof/>
        </w:rPr>
      </w:r>
      <w:r>
        <w:rPr>
          <w:noProof/>
        </w:rPr>
        <w:fldChar w:fldCharType="separate"/>
      </w:r>
      <w:r>
        <w:rPr>
          <w:noProof/>
        </w:rPr>
        <w:t>350</w:t>
      </w:r>
      <w:r>
        <w:rPr>
          <w:noProof/>
        </w:rPr>
        <w:fldChar w:fldCharType="end"/>
      </w:r>
    </w:p>
    <w:p w14:paraId="73420A97" w14:textId="07D44DC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10.3.29.7</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New Source end UE user info</w:t>
      </w:r>
      <w:r>
        <w:rPr>
          <w:noProof/>
        </w:rPr>
        <w:tab/>
      </w:r>
      <w:r>
        <w:rPr>
          <w:noProof/>
        </w:rPr>
        <w:fldChar w:fldCharType="begin" w:fldLock="1"/>
      </w:r>
      <w:r>
        <w:rPr>
          <w:noProof/>
        </w:rPr>
        <w:instrText xml:space="preserve"> PAGEREF _Toc193395186 \h </w:instrText>
      </w:r>
      <w:r>
        <w:rPr>
          <w:noProof/>
        </w:rPr>
      </w:r>
      <w:r>
        <w:rPr>
          <w:noProof/>
        </w:rPr>
        <w:fldChar w:fldCharType="separate"/>
      </w:r>
      <w:r>
        <w:rPr>
          <w:noProof/>
        </w:rPr>
        <w:t>350</w:t>
      </w:r>
      <w:r>
        <w:rPr>
          <w:noProof/>
        </w:rPr>
        <w:fldChar w:fldCharType="end"/>
      </w:r>
    </w:p>
    <w:p w14:paraId="479D392B" w14:textId="40694E2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10.3.30</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request</w:t>
      </w:r>
      <w:r>
        <w:rPr>
          <w:noProof/>
        </w:rPr>
        <w:tab/>
      </w:r>
      <w:r>
        <w:rPr>
          <w:noProof/>
        </w:rPr>
        <w:fldChar w:fldCharType="begin" w:fldLock="1"/>
      </w:r>
      <w:r>
        <w:rPr>
          <w:noProof/>
        </w:rPr>
        <w:instrText xml:space="preserve"> PAGEREF _Toc193395187 \h </w:instrText>
      </w:r>
      <w:r>
        <w:rPr>
          <w:noProof/>
        </w:rPr>
      </w:r>
      <w:r>
        <w:rPr>
          <w:noProof/>
        </w:rPr>
        <w:fldChar w:fldCharType="separate"/>
      </w:r>
      <w:r>
        <w:rPr>
          <w:noProof/>
        </w:rPr>
        <w:t>350</w:t>
      </w:r>
      <w:r>
        <w:rPr>
          <w:noProof/>
        </w:rPr>
        <w:fldChar w:fldCharType="end"/>
      </w:r>
    </w:p>
    <w:p w14:paraId="75A6F944" w14:textId="1F1C398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_Toc193395188 \h </w:instrText>
      </w:r>
      <w:r>
        <w:rPr>
          <w:noProof/>
        </w:rPr>
      </w:r>
      <w:r>
        <w:rPr>
          <w:noProof/>
        </w:rPr>
        <w:fldChar w:fldCharType="separate"/>
      </w:r>
      <w:r>
        <w:rPr>
          <w:noProof/>
        </w:rPr>
        <w:t>350</w:t>
      </w:r>
      <w:r>
        <w:rPr>
          <w:noProof/>
        </w:rPr>
        <w:fldChar w:fldCharType="end"/>
      </w:r>
    </w:p>
    <w:p w14:paraId="21B58CF5" w14:textId="7A14D14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10.3.30.2</w:t>
      </w:r>
      <w:r>
        <w:rPr>
          <w:rFonts w:asciiTheme="minorHAnsi" w:eastAsiaTheme="minorEastAsia" w:hAnsiTheme="minorHAnsi" w:cstheme="minorBidi"/>
          <w:noProof/>
          <w:kern w:val="2"/>
          <w:sz w:val="24"/>
          <w:szCs w:val="24"/>
          <w:lang w:eastAsia="en-GB"/>
          <w14:ligatures w14:val="standardContextual"/>
        </w:rPr>
        <w:tab/>
      </w:r>
      <w:r>
        <w:rPr>
          <w:noProof/>
        </w:rPr>
        <w:t>Uu QoS flow descriptions</w:t>
      </w:r>
      <w:r>
        <w:rPr>
          <w:noProof/>
        </w:rPr>
        <w:tab/>
      </w:r>
      <w:r>
        <w:rPr>
          <w:noProof/>
        </w:rPr>
        <w:fldChar w:fldCharType="begin" w:fldLock="1"/>
      </w:r>
      <w:r>
        <w:rPr>
          <w:noProof/>
        </w:rPr>
        <w:instrText xml:space="preserve"> PAGEREF _Toc193395189 \h </w:instrText>
      </w:r>
      <w:r>
        <w:rPr>
          <w:noProof/>
        </w:rPr>
      </w:r>
      <w:r>
        <w:rPr>
          <w:noProof/>
        </w:rPr>
        <w:fldChar w:fldCharType="separate"/>
      </w:r>
      <w:r>
        <w:rPr>
          <w:noProof/>
        </w:rPr>
        <w:t>351</w:t>
      </w:r>
      <w:r>
        <w:rPr>
          <w:noProof/>
        </w:rPr>
        <w:fldChar w:fldCharType="end"/>
      </w:r>
    </w:p>
    <w:p w14:paraId="4CED522B" w14:textId="5D5FE28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10.3.31</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accept</w:t>
      </w:r>
      <w:r>
        <w:rPr>
          <w:noProof/>
        </w:rPr>
        <w:tab/>
      </w:r>
      <w:r>
        <w:rPr>
          <w:noProof/>
        </w:rPr>
        <w:fldChar w:fldCharType="begin" w:fldLock="1"/>
      </w:r>
      <w:r>
        <w:rPr>
          <w:noProof/>
        </w:rPr>
        <w:instrText xml:space="preserve"> PAGEREF _Toc193395190 \h </w:instrText>
      </w:r>
      <w:r>
        <w:rPr>
          <w:noProof/>
        </w:rPr>
      </w:r>
      <w:r>
        <w:rPr>
          <w:noProof/>
        </w:rPr>
        <w:fldChar w:fldCharType="separate"/>
      </w:r>
      <w:r>
        <w:rPr>
          <w:noProof/>
        </w:rPr>
        <w:t>351</w:t>
      </w:r>
      <w:r>
        <w:rPr>
          <w:noProof/>
        </w:rPr>
        <w:fldChar w:fldCharType="end"/>
      </w:r>
    </w:p>
    <w:p w14:paraId="47761A2E" w14:textId="2E4E5D0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10.3.31.1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_Toc193395191 \h </w:instrText>
      </w:r>
      <w:r>
        <w:rPr>
          <w:noProof/>
        </w:rPr>
      </w:r>
      <w:r>
        <w:rPr>
          <w:noProof/>
        </w:rPr>
        <w:fldChar w:fldCharType="separate"/>
      </w:r>
      <w:r>
        <w:rPr>
          <w:noProof/>
        </w:rPr>
        <w:t>351</w:t>
      </w:r>
      <w:r>
        <w:rPr>
          <w:noProof/>
        </w:rPr>
        <w:fldChar w:fldCharType="end"/>
      </w:r>
    </w:p>
    <w:p w14:paraId="18D73965" w14:textId="4DAB96D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10.3.32</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reject</w:t>
      </w:r>
      <w:r>
        <w:rPr>
          <w:noProof/>
        </w:rPr>
        <w:tab/>
      </w:r>
      <w:r>
        <w:rPr>
          <w:noProof/>
        </w:rPr>
        <w:fldChar w:fldCharType="begin" w:fldLock="1"/>
      </w:r>
      <w:r>
        <w:rPr>
          <w:noProof/>
        </w:rPr>
        <w:instrText xml:space="preserve"> PAGEREF _Toc193395192 \h </w:instrText>
      </w:r>
      <w:r>
        <w:rPr>
          <w:noProof/>
        </w:rPr>
      </w:r>
      <w:r>
        <w:rPr>
          <w:noProof/>
        </w:rPr>
        <w:fldChar w:fldCharType="separate"/>
      </w:r>
      <w:r>
        <w:rPr>
          <w:noProof/>
        </w:rPr>
        <w:t>351</w:t>
      </w:r>
      <w:r>
        <w:rPr>
          <w:noProof/>
        </w:rPr>
        <w:fldChar w:fldCharType="end"/>
      </w:r>
    </w:p>
    <w:p w14:paraId="13C193A3" w14:textId="2AEB825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_Toc193395193 \h </w:instrText>
      </w:r>
      <w:r>
        <w:rPr>
          <w:noProof/>
        </w:rPr>
      </w:r>
      <w:r>
        <w:rPr>
          <w:noProof/>
        </w:rPr>
        <w:fldChar w:fldCharType="separate"/>
      </w:r>
      <w:r>
        <w:rPr>
          <w:noProof/>
        </w:rPr>
        <w:t>351</w:t>
      </w:r>
      <w:r>
        <w:rPr>
          <w:noProof/>
        </w:rPr>
        <w:fldChar w:fldCharType="end"/>
      </w:r>
    </w:p>
    <w:p w14:paraId="044993AF" w14:textId="3ACC312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10.3.33</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ProSe UE to UE relay update reject</w:t>
      </w:r>
      <w:r>
        <w:rPr>
          <w:noProof/>
        </w:rPr>
        <w:tab/>
      </w:r>
      <w:r>
        <w:rPr>
          <w:noProof/>
        </w:rPr>
        <w:fldChar w:fldCharType="begin" w:fldLock="1"/>
      </w:r>
      <w:r>
        <w:rPr>
          <w:noProof/>
        </w:rPr>
        <w:instrText xml:space="preserve"> PAGEREF _Toc193395194 \h </w:instrText>
      </w:r>
      <w:r>
        <w:rPr>
          <w:noProof/>
        </w:rPr>
      </w:r>
      <w:r>
        <w:rPr>
          <w:noProof/>
        </w:rPr>
        <w:fldChar w:fldCharType="separate"/>
      </w:r>
      <w:r>
        <w:rPr>
          <w:noProof/>
        </w:rPr>
        <w:t>352</w:t>
      </w:r>
      <w:r>
        <w:rPr>
          <w:noProof/>
        </w:rPr>
        <w:fldChar w:fldCharType="end"/>
      </w:r>
    </w:p>
    <w:p w14:paraId="15B34E49" w14:textId="00C1A55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10.3.33.1</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Message definition</w:t>
      </w:r>
      <w:r>
        <w:rPr>
          <w:noProof/>
        </w:rPr>
        <w:tab/>
      </w:r>
      <w:r>
        <w:rPr>
          <w:noProof/>
        </w:rPr>
        <w:fldChar w:fldCharType="begin" w:fldLock="1"/>
      </w:r>
      <w:r>
        <w:rPr>
          <w:noProof/>
        </w:rPr>
        <w:instrText xml:space="preserve"> PAGEREF _Toc193395195 \h </w:instrText>
      </w:r>
      <w:r>
        <w:rPr>
          <w:noProof/>
        </w:rPr>
      </w:r>
      <w:r>
        <w:rPr>
          <w:noProof/>
        </w:rPr>
        <w:fldChar w:fldCharType="separate"/>
      </w:r>
      <w:r>
        <w:rPr>
          <w:noProof/>
        </w:rPr>
        <w:t>352</w:t>
      </w:r>
      <w:r>
        <w:rPr>
          <w:noProof/>
        </w:rPr>
        <w:fldChar w:fldCharType="end"/>
      </w:r>
    </w:p>
    <w:p w14:paraId="1ACEF25B" w14:textId="3886479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10.3.34</w:t>
      </w:r>
      <w:r>
        <w:rPr>
          <w:rFonts w:asciiTheme="minorHAnsi" w:eastAsiaTheme="minorEastAsia" w:hAnsiTheme="minorHAnsi" w:cstheme="minorBidi"/>
          <w:noProof/>
          <w:kern w:val="2"/>
          <w:sz w:val="24"/>
          <w:szCs w:val="24"/>
          <w:lang w:eastAsia="en-GB"/>
          <w14:ligatures w14:val="standardContextual"/>
        </w:rPr>
        <w:tab/>
      </w:r>
      <w:r>
        <w:rPr>
          <w:noProof/>
        </w:rPr>
        <w:t>ProSe direct link identity request</w:t>
      </w:r>
      <w:r>
        <w:rPr>
          <w:noProof/>
        </w:rPr>
        <w:tab/>
      </w:r>
      <w:r>
        <w:rPr>
          <w:noProof/>
        </w:rPr>
        <w:fldChar w:fldCharType="begin" w:fldLock="1"/>
      </w:r>
      <w:r>
        <w:rPr>
          <w:noProof/>
        </w:rPr>
        <w:instrText xml:space="preserve"> PAGEREF _Toc193395196 \h </w:instrText>
      </w:r>
      <w:r>
        <w:rPr>
          <w:noProof/>
        </w:rPr>
      </w:r>
      <w:r>
        <w:rPr>
          <w:noProof/>
        </w:rPr>
        <w:fldChar w:fldCharType="separate"/>
      </w:r>
      <w:r>
        <w:rPr>
          <w:noProof/>
        </w:rPr>
        <w:t>352</w:t>
      </w:r>
      <w:r>
        <w:rPr>
          <w:noProof/>
        </w:rPr>
        <w:fldChar w:fldCharType="end"/>
      </w:r>
    </w:p>
    <w:p w14:paraId="10344A81" w14:textId="72F64A8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_Toc193395197 \h </w:instrText>
      </w:r>
      <w:r>
        <w:rPr>
          <w:noProof/>
        </w:rPr>
      </w:r>
      <w:r>
        <w:rPr>
          <w:noProof/>
        </w:rPr>
        <w:fldChar w:fldCharType="separate"/>
      </w:r>
      <w:r>
        <w:rPr>
          <w:noProof/>
        </w:rPr>
        <w:t>352</w:t>
      </w:r>
      <w:r>
        <w:rPr>
          <w:noProof/>
        </w:rPr>
        <w:fldChar w:fldCharType="end"/>
      </w:r>
    </w:p>
    <w:p w14:paraId="411AE83E" w14:textId="1D9B7FD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ProSe direct link identity response</w:t>
      </w:r>
      <w:r>
        <w:rPr>
          <w:noProof/>
        </w:rPr>
        <w:tab/>
      </w:r>
      <w:r>
        <w:rPr>
          <w:noProof/>
        </w:rPr>
        <w:fldChar w:fldCharType="begin" w:fldLock="1"/>
      </w:r>
      <w:r>
        <w:rPr>
          <w:noProof/>
        </w:rPr>
        <w:instrText xml:space="preserve"> PAGEREF _Toc193395198 \h </w:instrText>
      </w:r>
      <w:r>
        <w:rPr>
          <w:noProof/>
        </w:rPr>
      </w:r>
      <w:r>
        <w:rPr>
          <w:noProof/>
        </w:rPr>
        <w:fldChar w:fldCharType="separate"/>
      </w:r>
      <w:r>
        <w:rPr>
          <w:noProof/>
        </w:rPr>
        <w:t>353</w:t>
      </w:r>
      <w:r>
        <w:rPr>
          <w:noProof/>
        </w:rPr>
        <w:fldChar w:fldCharType="end"/>
      </w:r>
    </w:p>
    <w:p w14:paraId="404C60E6" w14:textId="4D48F3A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_Toc193395199 \h </w:instrText>
      </w:r>
      <w:r>
        <w:rPr>
          <w:noProof/>
        </w:rPr>
      </w:r>
      <w:r>
        <w:rPr>
          <w:noProof/>
        </w:rPr>
        <w:fldChar w:fldCharType="separate"/>
      </w:r>
      <w:r>
        <w:rPr>
          <w:noProof/>
        </w:rPr>
        <w:t>353</w:t>
      </w:r>
      <w:r>
        <w:rPr>
          <w:noProof/>
        </w:rPr>
        <w:fldChar w:fldCharType="end"/>
      </w:r>
    </w:p>
    <w:p w14:paraId="4D2E313E" w14:textId="275E8BA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ProSe direct link security establishment accept</w:t>
      </w:r>
      <w:r>
        <w:rPr>
          <w:noProof/>
        </w:rPr>
        <w:tab/>
      </w:r>
      <w:r>
        <w:rPr>
          <w:noProof/>
        </w:rPr>
        <w:fldChar w:fldCharType="begin" w:fldLock="1"/>
      </w:r>
      <w:r>
        <w:rPr>
          <w:noProof/>
        </w:rPr>
        <w:instrText xml:space="preserve"> PAGEREF _Toc193395200 \h </w:instrText>
      </w:r>
      <w:r>
        <w:rPr>
          <w:noProof/>
        </w:rPr>
      </w:r>
      <w:r>
        <w:rPr>
          <w:noProof/>
        </w:rPr>
        <w:fldChar w:fldCharType="separate"/>
      </w:r>
      <w:r>
        <w:rPr>
          <w:noProof/>
        </w:rPr>
        <w:t>353</w:t>
      </w:r>
      <w:r>
        <w:rPr>
          <w:noProof/>
        </w:rPr>
        <w:fldChar w:fldCharType="end"/>
      </w:r>
    </w:p>
    <w:p w14:paraId="002401A0" w14:textId="6F269A7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_Toc193395201 \h </w:instrText>
      </w:r>
      <w:r>
        <w:rPr>
          <w:noProof/>
        </w:rPr>
      </w:r>
      <w:r>
        <w:rPr>
          <w:noProof/>
        </w:rPr>
        <w:fldChar w:fldCharType="separate"/>
      </w:r>
      <w:r>
        <w:rPr>
          <w:noProof/>
        </w:rPr>
        <w:t>353</w:t>
      </w:r>
      <w:r>
        <w:rPr>
          <w:noProof/>
        </w:rPr>
        <w:fldChar w:fldCharType="end"/>
      </w:r>
    </w:p>
    <w:p w14:paraId="005F1266" w14:textId="08C9733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7D5E15">
        <w:rPr>
          <w:rFonts w:eastAsiaTheme="minorEastAsia"/>
          <w:noProof/>
          <w:lang w:eastAsia="zh-CN"/>
        </w:rPr>
        <w:t>36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_Toc193395202 \h </w:instrText>
      </w:r>
      <w:r>
        <w:rPr>
          <w:noProof/>
        </w:rPr>
      </w:r>
      <w:r>
        <w:rPr>
          <w:noProof/>
        </w:rPr>
        <w:fldChar w:fldCharType="separate"/>
      </w:r>
      <w:r>
        <w:rPr>
          <w:noProof/>
        </w:rPr>
        <w:t>353</w:t>
      </w:r>
      <w:r>
        <w:rPr>
          <w:noProof/>
        </w:rPr>
        <w:fldChar w:fldCharType="end"/>
      </w:r>
    </w:p>
    <w:p w14:paraId="5A517A2B" w14:textId="7101D6E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7D5E15">
        <w:rPr>
          <w:rFonts w:eastAsiaTheme="minorEastAsia"/>
          <w:noProof/>
          <w:lang w:eastAsia="zh-CN"/>
        </w:rPr>
        <w:t>36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_Toc193395203 \h </w:instrText>
      </w:r>
      <w:r>
        <w:rPr>
          <w:noProof/>
        </w:rPr>
      </w:r>
      <w:r>
        <w:rPr>
          <w:noProof/>
        </w:rPr>
        <w:fldChar w:fldCharType="separate"/>
      </w:r>
      <w:r>
        <w:rPr>
          <w:noProof/>
        </w:rPr>
        <w:t>354</w:t>
      </w:r>
      <w:r>
        <w:rPr>
          <w:noProof/>
        </w:rPr>
        <w:fldChar w:fldCharType="end"/>
      </w:r>
    </w:p>
    <w:p w14:paraId="02C8A4CB" w14:textId="49B5832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7D5E15">
        <w:rPr>
          <w:rFonts w:eastAsiaTheme="minorEastAsia"/>
          <w:noProof/>
          <w:lang w:eastAsia="zh-CN"/>
        </w:rPr>
        <w:t>36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_Toc193395204 \h </w:instrText>
      </w:r>
      <w:r>
        <w:rPr>
          <w:noProof/>
        </w:rPr>
      </w:r>
      <w:r>
        <w:rPr>
          <w:noProof/>
        </w:rPr>
        <w:fldChar w:fldCharType="separate"/>
      </w:r>
      <w:r>
        <w:rPr>
          <w:noProof/>
        </w:rPr>
        <w:t>354</w:t>
      </w:r>
      <w:r>
        <w:rPr>
          <w:noProof/>
        </w:rPr>
        <w:fldChar w:fldCharType="end"/>
      </w:r>
    </w:p>
    <w:p w14:paraId="6666C427" w14:textId="1B7F5EF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7D5E15">
        <w:rPr>
          <w:rFonts w:eastAsiaTheme="minorEastAsia"/>
          <w:noProof/>
          <w:lang w:eastAsia="zh-CN"/>
        </w:rPr>
        <w:t>36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_Toc193395205 \h </w:instrText>
      </w:r>
      <w:r>
        <w:rPr>
          <w:noProof/>
        </w:rPr>
      </w:r>
      <w:r>
        <w:rPr>
          <w:noProof/>
        </w:rPr>
        <w:fldChar w:fldCharType="separate"/>
      </w:r>
      <w:r>
        <w:rPr>
          <w:noProof/>
        </w:rPr>
        <w:t>354</w:t>
      </w:r>
      <w:r>
        <w:rPr>
          <w:noProof/>
        </w:rPr>
        <w:fldChar w:fldCharType="end"/>
      </w:r>
    </w:p>
    <w:p w14:paraId="0F800628" w14:textId="31471AE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10.3.36.6</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_Toc193395206 \h </w:instrText>
      </w:r>
      <w:r>
        <w:rPr>
          <w:noProof/>
        </w:rPr>
      </w:r>
      <w:r>
        <w:rPr>
          <w:noProof/>
        </w:rPr>
        <w:fldChar w:fldCharType="separate"/>
      </w:r>
      <w:r>
        <w:rPr>
          <w:noProof/>
        </w:rPr>
        <w:t>354</w:t>
      </w:r>
      <w:r>
        <w:rPr>
          <w:noProof/>
        </w:rPr>
        <w:fldChar w:fldCharType="end"/>
      </w:r>
    </w:p>
    <w:p w14:paraId="3D78EBEC" w14:textId="71B4995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rFonts w:eastAsia="SimSun"/>
          <w:noProof/>
        </w:rPr>
        <w:t>10.3.37</w:t>
      </w:r>
      <w:r>
        <w:rPr>
          <w:rFonts w:asciiTheme="minorHAnsi" w:eastAsiaTheme="minorEastAsia" w:hAnsiTheme="minorHAnsi" w:cstheme="minorBidi"/>
          <w:noProof/>
          <w:kern w:val="2"/>
          <w:sz w:val="24"/>
          <w:szCs w:val="24"/>
          <w:lang w:eastAsia="en-GB"/>
          <w14:ligatures w14:val="standardContextual"/>
        </w:rPr>
        <w:tab/>
      </w:r>
      <w:r w:rsidRPr="007D5E15">
        <w:rPr>
          <w:rFonts w:eastAsia="SimSun"/>
          <w:noProof/>
        </w:rPr>
        <w:t xml:space="preserve">ProSe direct link </w:t>
      </w:r>
      <w:r w:rsidRPr="007D5E15">
        <w:rPr>
          <w:rFonts w:eastAsia="SimSun"/>
          <w:noProof/>
          <w:lang w:val="en-US" w:eastAsia="zh-CN"/>
        </w:rPr>
        <w:t>security</w:t>
      </w:r>
      <w:r w:rsidRPr="007D5E15">
        <w:rPr>
          <w:rFonts w:eastAsia="SimSun"/>
          <w:noProof/>
        </w:rPr>
        <w:t xml:space="preserve"> establishment request</w:t>
      </w:r>
      <w:r>
        <w:rPr>
          <w:noProof/>
        </w:rPr>
        <w:tab/>
      </w:r>
      <w:r>
        <w:rPr>
          <w:noProof/>
        </w:rPr>
        <w:fldChar w:fldCharType="begin" w:fldLock="1"/>
      </w:r>
      <w:r>
        <w:rPr>
          <w:noProof/>
        </w:rPr>
        <w:instrText xml:space="preserve"> PAGEREF _Toc193395207 \h </w:instrText>
      </w:r>
      <w:r>
        <w:rPr>
          <w:noProof/>
        </w:rPr>
      </w:r>
      <w:r>
        <w:rPr>
          <w:noProof/>
        </w:rPr>
        <w:fldChar w:fldCharType="separate"/>
      </w:r>
      <w:r>
        <w:rPr>
          <w:noProof/>
        </w:rPr>
        <w:t>354</w:t>
      </w:r>
      <w:r>
        <w:rPr>
          <w:noProof/>
        </w:rPr>
        <w:fldChar w:fldCharType="end"/>
      </w:r>
    </w:p>
    <w:p w14:paraId="62FF89D5" w14:textId="6DD14B9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SimSun"/>
          <w:noProof/>
        </w:rPr>
        <w:t>10.3.37.1</w:t>
      </w:r>
      <w:r>
        <w:rPr>
          <w:rFonts w:asciiTheme="minorHAnsi" w:eastAsiaTheme="minorEastAsia" w:hAnsiTheme="minorHAnsi" w:cstheme="minorBidi"/>
          <w:noProof/>
          <w:kern w:val="2"/>
          <w:sz w:val="24"/>
          <w:szCs w:val="24"/>
          <w:lang w:eastAsia="en-GB"/>
          <w14:ligatures w14:val="standardContextual"/>
        </w:rPr>
        <w:tab/>
      </w:r>
      <w:r w:rsidRPr="007D5E15">
        <w:rPr>
          <w:rFonts w:eastAsia="SimSun"/>
          <w:noProof/>
        </w:rPr>
        <w:t>Message definition</w:t>
      </w:r>
      <w:r>
        <w:rPr>
          <w:noProof/>
        </w:rPr>
        <w:tab/>
      </w:r>
      <w:r>
        <w:rPr>
          <w:noProof/>
        </w:rPr>
        <w:fldChar w:fldCharType="begin" w:fldLock="1"/>
      </w:r>
      <w:r>
        <w:rPr>
          <w:noProof/>
        </w:rPr>
        <w:instrText xml:space="preserve"> PAGEREF _Toc193395208 \h </w:instrText>
      </w:r>
      <w:r>
        <w:rPr>
          <w:noProof/>
        </w:rPr>
      </w:r>
      <w:r>
        <w:rPr>
          <w:noProof/>
        </w:rPr>
        <w:fldChar w:fldCharType="separate"/>
      </w:r>
      <w:r>
        <w:rPr>
          <w:noProof/>
        </w:rPr>
        <w:t>354</w:t>
      </w:r>
      <w:r>
        <w:rPr>
          <w:noProof/>
        </w:rPr>
        <w:fldChar w:fldCharType="end"/>
      </w:r>
    </w:p>
    <w:p w14:paraId="0057AD10" w14:textId="5173CEA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SimSun"/>
          <w:noProof/>
        </w:rPr>
        <w:t>10.3.37.</w:t>
      </w:r>
      <w:r w:rsidRPr="007D5E15">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7D5E15">
        <w:rPr>
          <w:rFonts w:eastAsia="SimSun"/>
          <w:noProof/>
        </w:rPr>
        <w:t>MSB of K</w:t>
      </w:r>
      <w:r w:rsidRPr="007D5E15">
        <w:rPr>
          <w:rFonts w:eastAsia="SimSun"/>
          <w:noProof/>
          <w:vertAlign w:val="subscript"/>
        </w:rPr>
        <w:t>NRP-sess</w:t>
      </w:r>
      <w:r w:rsidRPr="007D5E15">
        <w:rPr>
          <w:rFonts w:eastAsia="SimSun"/>
          <w:noProof/>
        </w:rPr>
        <w:t xml:space="preserve"> ID</w:t>
      </w:r>
      <w:r>
        <w:rPr>
          <w:noProof/>
        </w:rPr>
        <w:tab/>
      </w:r>
      <w:r>
        <w:rPr>
          <w:noProof/>
        </w:rPr>
        <w:fldChar w:fldCharType="begin" w:fldLock="1"/>
      </w:r>
      <w:r>
        <w:rPr>
          <w:noProof/>
        </w:rPr>
        <w:instrText xml:space="preserve"> PAGEREF _Toc193395209 \h </w:instrText>
      </w:r>
      <w:r>
        <w:rPr>
          <w:noProof/>
        </w:rPr>
      </w:r>
      <w:r>
        <w:rPr>
          <w:noProof/>
        </w:rPr>
        <w:fldChar w:fldCharType="separate"/>
      </w:r>
      <w:r>
        <w:rPr>
          <w:noProof/>
        </w:rPr>
        <w:t>355</w:t>
      </w:r>
      <w:r>
        <w:rPr>
          <w:noProof/>
        </w:rPr>
        <w:fldChar w:fldCharType="end"/>
      </w:r>
    </w:p>
    <w:p w14:paraId="3E96FBE1" w14:textId="331DDCB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SimSun"/>
          <w:noProof/>
        </w:rPr>
        <w:t>10.3.37.</w:t>
      </w:r>
      <w:r w:rsidRPr="007D5E15">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7D5E15">
        <w:rPr>
          <w:rFonts w:eastAsia="SimSun"/>
          <w:noProof/>
        </w:rPr>
        <w:t>UE identity</w:t>
      </w:r>
      <w:r>
        <w:rPr>
          <w:noProof/>
        </w:rPr>
        <w:tab/>
      </w:r>
      <w:r>
        <w:rPr>
          <w:noProof/>
        </w:rPr>
        <w:fldChar w:fldCharType="begin" w:fldLock="1"/>
      </w:r>
      <w:r>
        <w:rPr>
          <w:noProof/>
        </w:rPr>
        <w:instrText xml:space="preserve"> PAGEREF _Toc193395210 \h </w:instrText>
      </w:r>
      <w:r>
        <w:rPr>
          <w:noProof/>
        </w:rPr>
      </w:r>
      <w:r>
        <w:rPr>
          <w:noProof/>
        </w:rPr>
        <w:fldChar w:fldCharType="separate"/>
      </w:r>
      <w:r>
        <w:rPr>
          <w:noProof/>
        </w:rPr>
        <w:t>355</w:t>
      </w:r>
      <w:r>
        <w:rPr>
          <w:noProof/>
        </w:rPr>
        <w:fldChar w:fldCharType="end"/>
      </w:r>
    </w:p>
    <w:p w14:paraId="4149C201" w14:textId="5880452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SimSun"/>
          <w:noProof/>
        </w:rPr>
        <w:t>10.3.37.</w:t>
      </w:r>
      <w:r w:rsidRPr="007D5E15">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7D5E15">
        <w:rPr>
          <w:rFonts w:eastAsia="SimSun"/>
          <w:noProof/>
        </w:rPr>
        <w:t>User security key ID</w:t>
      </w:r>
      <w:r>
        <w:rPr>
          <w:noProof/>
        </w:rPr>
        <w:tab/>
      </w:r>
      <w:r>
        <w:rPr>
          <w:noProof/>
        </w:rPr>
        <w:fldChar w:fldCharType="begin" w:fldLock="1"/>
      </w:r>
      <w:r>
        <w:rPr>
          <w:noProof/>
        </w:rPr>
        <w:instrText xml:space="preserve"> PAGEREF _Toc193395211 \h </w:instrText>
      </w:r>
      <w:r>
        <w:rPr>
          <w:noProof/>
        </w:rPr>
      </w:r>
      <w:r>
        <w:rPr>
          <w:noProof/>
        </w:rPr>
        <w:fldChar w:fldCharType="separate"/>
      </w:r>
      <w:r>
        <w:rPr>
          <w:noProof/>
        </w:rPr>
        <w:t>355</w:t>
      </w:r>
      <w:r>
        <w:rPr>
          <w:noProof/>
        </w:rPr>
        <w:fldChar w:fldCharType="end"/>
      </w:r>
    </w:p>
    <w:p w14:paraId="45A46B5E" w14:textId="00519A6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SimSun"/>
          <w:noProof/>
        </w:rPr>
        <w:t>10.3.37.</w:t>
      </w:r>
      <w:r w:rsidRPr="007D5E15">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7D5E15">
        <w:rPr>
          <w:rFonts w:eastAsia="SimSun"/>
          <w:noProof/>
        </w:rPr>
        <w:t>HPLMN ID</w:t>
      </w:r>
      <w:r>
        <w:rPr>
          <w:noProof/>
        </w:rPr>
        <w:tab/>
      </w:r>
      <w:r>
        <w:rPr>
          <w:noProof/>
        </w:rPr>
        <w:fldChar w:fldCharType="begin" w:fldLock="1"/>
      </w:r>
      <w:r>
        <w:rPr>
          <w:noProof/>
        </w:rPr>
        <w:instrText xml:space="preserve"> PAGEREF _Toc193395212 \h </w:instrText>
      </w:r>
      <w:r>
        <w:rPr>
          <w:noProof/>
        </w:rPr>
      </w:r>
      <w:r>
        <w:rPr>
          <w:noProof/>
        </w:rPr>
        <w:fldChar w:fldCharType="separate"/>
      </w:r>
      <w:r>
        <w:rPr>
          <w:noProof/>
        </w:rPr>
        <w:t>355</w:t>
      </w:r>
      <w:r>
        <w:rPr>
          <w:noProof/>
        </w:rPr>
        <w:fldChar w:fldCharType="end"/>
      </w:r>
    </w:p>
    <w:p w14:paraId="4FB7C82B" w14:textId="0EC9EA5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SimSun"/>
          <w:noProof/>
        </w:rPr>
        <w:t>10.3.37.</w:t>
      </w:r>
      <w:r w:rsidRPr="007D5E15">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7D5E15">
        <w:rPr>
          <w:rFonts w:eastAsia="SimSun"/>
          <w:noProof/>
        </w:rPr>
        <w:t>MIC</w:t>
      </w:r>
      <w:r>
        <w:rPr>
          <w:noProof/>
        </w:rPr>
        <w:tab/>
      </w:r>
      <w:r>
        <w:rPr>
          <w:noProof/>
        </w:rPr>
        <w:fldChar w:fldCharType="begin" w:fldLock="1"/>
      </w:r>
      <w:r>
        <w:rPr>
          <w:noProof/>
        </w:rPr>
        <w:instrText xml:space="preserve"> PAGEREF _Toc193395213 \h </w:instrText>
      </w:r>
      <w:r>
        <w:rPr>
          <w:noProof/>
        </w:rPr>
      </w:r>
      <w:r>
        <w:rPr>
          <w:noProof/>
        </w:rPr>
        <w:fldChar w:fldCharType="separate"/>
      </w:r>
      <w:r>
        <w:rPr>
          <w:noProof/>
        </w:rPr>
        <w:t>355</w:t>
      </w:r>
      <w:r>
        <w:rPr>
          <w:noProof/>
        </w:rPr>
        <w:fldChar w:fldCharType="end"/>
      </w:r>
    </w:p>
    <w:p w14:paraId="5886FD59" w14:textId="68CADDF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rFonts w:eastAsia="SimSun"/>
          <w:noProof/>
        </w:rPr>
        <w:t>10.3.38</w:t>
      </w:r>
      <w:r>
        <w:rPr>
          <w:rFonts w:asciiTheme="minorHAnsi" w:eastAsiaTheme="minorEastAsia" w:hAnsiTheme="minorHAnsi" w:cstheme="minorBidi"/>
          <w:noProof/>
          <w:kern w:val="2"/>
          <w:sz w:val="24"/>
          <w:szCs w:val="24"/>
          <w:lang w:eastAsia="en-GB"/>
          <w14:ligatures w14:val="standardContextual"/>
        </w:rPr>
        <w:tab/>
      </w:r>
      <w:r w:rsidRPr="007D5E15">
        <w:rPr>
          <w:rFonts w:eastAsia="SimSun"/>
          <w:noProof/>
        </w:rPr>
        <w:t>ProSe direct link security establishment reject</w:t>
      </w:r>
      <w:r>
        <w:rPr>
          <w:noProof/>
        </w:rPr>
        <w:tab/>
      </w:r>
      <w:r>
        <w:rPr>
          <w:noProof/>
        </w:rPr>
        <w:fldChar w:fldCharType="begin" w:fldLock="1"/>
      </w:r>
      <w:r>
        <w:rPr>
          <w:noProof/>
        </w:rPr>
        <w:instrText xml:space="preserve"> PAGEREF _Toc193395214 \h </w:instrText>
      </w:r>
      <w:r>
        <w:rPr>
          <w:noProof/>
        </w:rPr>
      </w:r>
      <w:r>
        <w:rPr>
          <w:noProof/>
        </w:rPr>
        <w:fldChar w:fldCharType="separate"/>
      </w:r>
      <w:r>
        <w:rPr>
          <w:noProof/>
        </w:rPr>
        <w:t>355</w:t>
      </w:r>
      <w:r>
        <w:rPr>
          <w:noProof/>
        </w:rPr>
        <w:fldChar w:fldCharType="end"/>
      </w:r>
    </w:p>
    <w:p w14:paraId="4DB23678" w14:textId="4882268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_Toc193395215 \h </w:instrText>
      </w:r>
      <w:r>
        <w:rPr>
          <w:noProof/>
        </w:rPr>
      </w:r>
      <w:r>
        <w:rPr>
          <w:noProof/>
        </w:rPr>
        <w:fldChar w:fldCharType="separate"/>
      </w:r>
      <w:r>
        <w:rPr>
          <w:noProof/>
        </w:rPr>
        <w:t>355</w:t>
      </w:r>
      <w:r>
        <w:rPr>
          <w:noProof/>
        </w:rPr>
        <w:fldChar w:fldCharType="end"/>
      </w:r>
    </w:p>
    <w:p w14:paraId="48E06C17" w14:textId="1B48282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10.3.39</w:t>
      </w:r>
      <w:r>
        <w:rPr>
          <w:rFonts w:asciiTheme="minorHAnsi" w:eastAsiaTheme="minorEastAsia" w:hAnsiTheme="minorHAnsi" w:cstheme="minorBidi"/>
          <w:noProof/>
          <w:kern w:val="2"/>
          <w:sz w:val="24"/>
          <w:szCs w:val="24"/>
          <w:lang w:eastAsia="en-GB"/>
          <w14:ligatures w14:val="standardContextual"/>
        </w:rPr>
        <w:tab/>
      </w:r>
      <w:r>
        <w:rPr>
          <w:noProof/>
        </w:rPr>
        <w:t>ProSe direct discovery set transfer ind</w:t>
      </w:r>
      <w:r>
        <w:rPr>
          <w:noProof/>
        </w:rPr>
        <w:tab/>
      </w:r>
      <w:r>
        <w:rPr>
          <w:noProof/>
        </w:rPr>
        <w:fldChar w:fldCharType="begin" w:fldLock="1"/>
      </w:r>
      <w:r>
        <w:rPr>
          <w:noProof/>
        </w:rPr>
        <w:instrText xml:space="preserve"> PAGEREF _Toc193395216 \h </w:instrText>
      </w:r>
      <w:r>
        <w:rPr>
          <w:noProof/>
        </w:rPr>
      </w:r>
      <w:r>
        <w:rPr>
          <w:noProof/>
        </w:rPr>
        <w:fldChar w:fldCharType="separate"/>
      </w:r>
      <w:r>
        <w:rPr>
          <w:noProof/>
        </w:rPr>
        <w:t>356</w:t>
      </w:r>
      <w:r>
        <w:rPr>
          <w:noProof/>
        </w:rPr>
        <w:fldChar w:fldCharType="end"/>
      </w:r>
    </w:p>
    <w:p w14:paraId="649F87AB" w14:textId="1728C33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_Toc193395217 \h </w:instrText>
      </w:r>
      <w:r>
        <w:rPr>
          <w:noProof/>
        </w:rPr>
      </w:r>
      <w:r>
        <w:rPr>
          <w:noProof/>
        </w:rPr>
        <w:fldChar w:fldCharType="separate"/>
      </w:r>
      <w:r>
        <w:rPr>
          <w:noProof/>
        </w:rPr>
        <w:t>356</w:t>
      </w:r>
      <w:r>
        <w:rPr>
          <w:noProof/>
        </w:rPr>
        <w:fldChar w:fldCharType="end"/>
      </w:r>
    </w:p>
    <w:p w14:paraId="572498BD" w14:textId="02CDC82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10.3.40</w:t>
      </w:r>
      <w:r>
        <w:rPr>
          <w:rFonts w:asciiTheme="minorHAnsi" w:eastAsiaTheme="minorEastAsia" w:hAnsiTheme="minorHAnsi" w:cstheme="minorBidi"/>
          <w:noProof/>
          <w:kern w:val="2"/>
          <w:sz w:val="24"/>
          <w:szCs w:val="24"/>
          <w:lang w:eastAsia="en-GB"/>
          <w14:ligatures w14:val="standardContextual"/>
        </w:rPr>
        <w:tab/>
      </w:r>
      <w:r>
        <w:rPr>
          <w:noProof/>
        </w:rPr>
        <w:t>ProSe direct discovery set transfer ack</w:t>
      </w:r>
      <w:r>
        <w:rPr>
          <w:noProof/>
        </w:rPr>
        <w:tab/>
      </w:r>
      <w:r>
        <w:rPr>
          <w:noProof/>
        </w:rPr>
        <w:fldChar w:fldCharType="begin" w:fldLock="1"/>
      </w:r>
      <w:r>
        <w:rPr>
          <w:noProof/>
        </w:rPr>
        <w:instrText xml:space="preserve"> PAGEREF _Toc193395218 \h </w:instrText>
      </w:r>
      <w:r>
        <w:rPr>
          <w:noProof/>
        </w:rPr>
      </w:r>
      <w:r>
        <w:rPr>
          <w:noProof/>
        </w:rPr>
        <w:fldChar w:fldCharType="separate"/>
      </w:r>
      <w:r>
        <w:rPr>
          <w:noProof/>
        </w:rPr>
        <w:t>356</w:t>
      </w:r>
      <w:r>
        <w:rPr>
          <w:noProof/>
        </w:rPr>
        <w:fldChar w:fldCharType="end"/>
      </w:r>
    </w:p>
    <w:p w14:paraId="320480E6" w14:textId="525A8D1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10.3.40.1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_Toc193395219 \h </w:instrText>
      </w:r>
      <w:r>
        <w:rPr>
          <w:noProof/>
        </w:rPr>
      </w:r>
      <w:r>
        <w:rPr>
          <w:noProof/>
        </w:rPr>
        <w:fldChar w:fldCharType="separate"/>
      </w:r>
      <w:r>
        <w:rPr>
          <w:noProof/>
        </w:rPr>
        <w:t>356</w:t>
      </w:r>
      <w:r>
        <w:rPr>
          <w:noProof/>
        </w:rPr>
        <w:fldChar w:fldCharType="end"/>
      </w:r>
    </w:p>
    <w:p w14:paraId="71D1C328" w14:textId="48701400"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Provisioning of 5G ProSe configuration information signalling messages</w:t>
      </w:r>
      <w:r>
        <w:rPr>
          <w:noProof/>
        </w:rPr>
        <w:tab/>
      </w:r>
      <w:r>
        <w:rPr>
          <w:noProof/>
        </w:rPr>
        <w:fldChar w:fldCharType="begin" w:fldLock="1"/>
      </w:r>
      <w:r>
        <w:rPr>
          <w:noProof/>
        </w:rPr>
        <w:instrText xml:space="preserve"> PAGEREF _Toc193395220 \h </w:instrText>
      </w:r>
      <w:r>
        <w:rPr>
          <w:noProof/>
        </w:rPr>
      </w:r>
      <w:r>
        <w:rPr>
          <w:noProof/>
        </w:rPr>
        <w:fldChar w:fldCharType="separate"/>
      </w:r>
      <w:r>
        <w:rPr>
          <w:noProof/>
        </w:rPr>
        <w:t>356</w:t>
      </w:r>
      <w:r>
        <w:rPr>
          <w:noProof/>
        </w:rPr>
        <w:fldChar w:fldCharType="end"/>
      </w:r>
    </w:p>
    <w:p w14:paraId="1738B9F0" w14:textId="4648F36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UE policy provisioning request</w:t>
      </w:r>
      <w:r>
        <w:rPr>
          <w:noProof/>
        </w:rPr>
        <w:tab/>
      </w:r>
      <w:r>
        <w:rPr>
          <w:noProof/>
        </w:rPr>
        <w:fldChar w:fldCharType="begin" w:fldLock="1"/>
      </w:r>
      <w:r>
        <w:rPr>
          <w:noProof/>
        </w:rPr>
        <w:instrText xml:space="preserve"> PAGEREF _Toc193395221 \h </w:instrText>
      </w:r>
      <w:r>
        <w:rPr>
          <w:noProof/>
        </w:rPr>
      </w:r>
      <w:r>
        <w:rPr>
          <w:noProof/>
        </w:rPr>
        <w:fldChar w:fldCharType="separate"/>
      </w:r>
      <w:r>
        <w:rPr>
          <w:noProof/>
        </w:rPr>
        <w:t>356</w:t>
      </w:r>
      <w:r>
        <w:rPr>
          <w:noProof/>
        </w:rPr>
        <w:fldChar w:fldCharType="end"/>
      </w:r>
    </w:p>
    <w:p w14:paraId="7641EEF2" w14:textId="27E0C28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UE policy provisioning reject</w:t>
      </w:r>
      <w:r>
        <w:rPr>
          <w:noProof/>
        </w:rPr>
        <w:tab/>
      </w:r>
      <w:r>
        <w:rPr>
          <w:noProof/>
        </w:rPr>
        <w:fldChar w:fldCharType="begin" w:fldLock="1"/>
      </w:r>
      <w:r>
        <w:rPr>
          <w:noProof/>
        </w:rPr>
        <w:instrText xml:space="preserve"> PAGEREF _Toc193395222 \h </w:instrText>
      </w:r>
      <w:r>
        <w:rPr>
          <w:noProof/>
        </w:rPr>
      </w:r>
      <w:r>
        <w:rPr>
          <w:noProof/>
        </w:rPr>
        <w:fldChar w:fldCharType="separate"/>
      </w:r>
      <w:r>
        <w:rPr>
          <w:noProof/>
        </w:rPr>
        <w:t>357</w:t>
      </w:r>
      <w:r>
        <w:rPr>
          <w:noProof/>
        </w:rPr>
        <w:fldChar w:fldCharType="end"/>
      </w:r>
    </w:p>
    <w:p w14:paraId="5A78B40C" w14:textId="341FC6FE"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5G ProSe discovery and security messages over PC3a</w:t>
      </w:r>
      <w:r>
        <w:rPr>
          <w:noProof/>
        </w:rPr>
        <w:tab/>
      </w:r>
      <w:r>
        <w:rPr>
          <w:noProof/>
        </w:rPr>
        <w:fldChar w:fldCharType="begin" w:fldLock="1"/>
      </w:r>
      <w:r>
        <w:rPr>
          <w:noProof/>
        </w:rPr>
        <w:instrText xml:space="preserve"> PAGEREF _Toc193395223 \h </w:instrText>
      </w:r>
      <w:r>
        <w:rPr>
          <w:noProof/>
        </w:rPr>
      </w:r>
      <w:r>
        <w:rPr>
          <w:noProof/>
        </w:rPr>
        <w:fldChar w:fldCharType="separate"/>
      </w:r>
      <w:r>
        <w:rPr>
          <w:noProof/>
        </w:rPr>
        <w:t>357</w:t>
      </w:r>
      <w:r>
        <w:rPr>
          <w:noProof/>
        </w:rPr>
        <w:fldChar w:fldCharType="end"/>
      </w:r>
    </w:p>
    <w:p w14:paraId="63A00D32" w14:textId="00284B1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_Toc193395224 \h </w:instrText>
      </w:r>
      <w:r>
        <w:rPr>
          <w:noProof/>
        </w:rPr>
      </w:r>
      <w:r>
        <w:rPr>
          <w:noProof/>
        </w:rPr>
        <w:fldChar w:fldCharType="separate"/>
      </w:r>
      <w:r>
        <w:rPr>
          <w:noProof/>
        </w:rPr>
        <w:t>357</w:t>
      </w:r>
      <w:r>
        <w:rPr>
          <w:noProof/>
        </w:rPr>
        <w:fldChar w:fldCharType="end"/>
      </w:r>
    </w:p>
    <w:p w14:paraId="0E271308" w14:textId="4F6982B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_Toc193395225 \h </w:instrText>
      </w:r>
      <w:r>
        <w:rPr>
          <w:noProof/>
        </w:rPr>
      </w:r>
      <w:r>
        <w:rPr>
          <w:noProof/>
        </w:rPr>
        <w:fldChar w:fldCharType="separate"/>
      </w:r>
      <w:r>
        <w:rPr>
          <w:noProof/>
        </w:rPr>
        <w:t>357</w:t>
      </w:r>
      <w:r>
        <w:rPr>
          <w:noProof/>
        </w:rPr>
        <w:fldChar w:fldCharType="end"/>
      </w:r>
    </w:p>
    <w:p w14:paraId="0C11C18C" w14:textId="6621716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_Toc193395226 \h </w:instrText>
      </w:r>
      <w:r>
        <w:rPr>
          <w:noProof/>
        </w:rPr>
      </w:r>
      <w:r>
        <w:rPr>
          <w:noProof/>
        </w:rPr>
        <w:fldChar w:fldCharType="separate"/>
      </w:r>
      <w:r>
        <w:rPr>
          <w:noProof/>
        </w:rPr>
        <w:t>357</w:t>
      </w:r>
      <w:r>
        <w:rPr>
          <w:noProof/>
        </w:rPr>
        <w:fldChar w:fldCharType="end"/>
      </w:r>
    </w:p>
    <w:p w14:paraId="203ACEB6" w14:textId="3FC85DD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_Toc193395227 \h </w:instrText>
      </w:r>
      <w:r>
        <w:rPr>
          <w:noProof/>
        </w:rPr>
      </w:r>
      <w:r>
        <w:rPr>
          <w:noProof/>
        </w:rPr>
        <w:fldChar w:fldCharType="separate"/>
      </w:r>
      <w:r>
        <w:rPr>
          <w:noProof/>
        </w:rPr>
        <w:t>369</w:t>
      </w:r>
      <w:r>
        <w:rPr>
          <w:noProof/>
        </w:rPr>
        <w:fldChar w:fldCharType="end"/>
      </w:r>
    </w:p>
    <w:p w14:paraId="0B18CE19" w14:textId="7B776BE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_Toc193395228 \h </w:instrText>
      </w:r>
      <w:r>
        <w:rPr>
          <w:noProof/>
        </w:rPr>
      </w:r>
      <w:r>
        <w:rPr>
          <w:noProof/>
        </w:rPr>
        <w:fldChar w:fldCharType="separate"/>
      </w:r>
      <w:r>
        <w:rPr>
          <w:noProof/>
        </w:rPr>
        <w:t>369</w:t>
      </w:r>
      <w:r>
        <w:rPr>
          <w:noProof/>
        </w:rPr>
        <w:fldChar w:fldCharType="end"/>
      </w:r>
    </w:p>
    <w:p w14:paraId="51A74E7A" w14:textId="47A4608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10.5.4.2</w:t>
      </w:r>
      <w:r>
        <w:rPr>
          <w:rFonts w:asciiTheme="minorHAnsi" w:eastAsiaTheme="minorEastAsia" w:hAnsiTheme="minorHAnsi" w:cstheme="minorBidi"/>
          <w:noProof/>
          <w:kern w:val="2"/>
          <w:sz w:val="24"/>
          <w:szCs w:val="24"/>
          <w:lang w:eastAsia="en-GB"/>
          <w14:ligatures w14:val="standardContextual"/>
        </w:rPr>
        <w:tab/>
      </w:r>
      <w:r>
        <w:rPr>
          <w:noProof/>
        </w:rPr>
        <w:t>Semantics of &lt;DISCOVERY_REQUEST&gt;</w:t>
      </w:r>
      <w:r>
        <w:rPr>
          <w:noProof/>
        </w:rPr>
        <w:tab/>
      </w:r>
      <w:r>
        <w:rPr>
          <w:noProof/>
        </w:rPr>
        <w:fldChar w:fldCharType="begin" w:fldLock="1"/>
      </w:r>
      <w:r>
        <w:rPr>
          <w:noProof/>
        </w:rPr>
        <w:instrText xml:space="preserve"> PAGEREF _Toc193395229 \h </w:instrText>
      </w:r>
      <w:r>
        <w:rPr>
          <w:noProof/>
        </w:rPr>
      </w:r>
      <w:r>
        <w:rPr>
          <w:noProof/>
        </w:rPr>
        <w:fldChar w:fldCharType="separate"/>
      </w:r>
      <w:r>
        <w:rPr>
          <w:noProof/>
        </w:rPr>
        <w:t>369</w:t>
      </w:r>
      <w:r>
        <w:rPr>
          <w:noProof/>
        </w:rPr>
        <w:fldChar w:fldCharType="end"/>
      </w:r>
    </w:p>
    <w:p w14:paraId="1A7A7D68" w14:textId="6BF1E86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10.5.4.3</w:t>
      </w:r>
      <w:r>
        <w:rPr>
          <w:rFonts w:asciiTheme="minorHAnsi" w:eastAsiaTheme="minorEastAsia" w:hAnsiTheme="minorHAnsi" w:cstheme="minorBidi"/>
          <w:noProof/>
          <w:kern w:val="2"/>
          <w:sz w:val="24"/>
          <w:szCs w:val="24"/>
          <w:lang w:eastAsia="en-GB"/>
          <w14:ligatures w14:val="standardContextual"/>
        </w:rPr>
        <w:tab/>
      </w:r>
      <w:r>
        <w:rPr>
          <w:noProof/>
        </w:rPr>
        <w:t>Semantics of &lt;DISCOVERY_RESPONSE&gt;</w:t>
      </w:r>
      <w:r>
        <w:rPr>
          <w:noProof/>
        </w:rPr>
        <w:tab/>
      </w:r>
      <w:r>
        <w:rPr>
          <w:noProof/>
        </w:rPr>
        <w:fldChar w:fldCharType="begin" w:fldLock="1"/>
      </w:r>
      <w:r>
        <w:rPr>
          <w:noProof/>
        </w:rPr>
        <w:instrText xml:space="preserve"> PAGEREF _Toc193395230 \h </w:instrText>
      </w:r>
      <w:r>
        <w:rPr>
          <w:noProof/>
        </w:rPr>
      </w:r>
      <w:r>
        <w:rPr>
          <w:noProof/>
        </w:rPr>
        <w:fldChar w:fldCharType="separate"/>
      </w:r>
      <w:r>
        <w:rPr>
          <w:noProof/>
        </w:rPr>
        <w:t>370</w:t>
      </w:r>
      <w:r>
        <w:rPr>
          <w:noProof/>
        </w:rPr>
        <w:fldChar w:fldCharType="end"/>
      </w:r>
    </w:p>
    <w:p w14:paraId="6829C583" w14:textId="12CFFA9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10.5.4.4</w:t>
      </w:r>
      <w:r>
        <w:rPr>
          <w:rFonts w:asciiTheme="minorHAnsi" w:eastAsiaTheme="minorEastAsia" w:hAnsiTheme="minorHAnsi" w:cstheme="minorBidi"/>
          <w:noProof/>
          <w:kern w:val="2"/>
          <w:sz w:val="24"/>
          <w:szCs w:val="24"/>
          <w:lang w:eastAsia="en-GB"/>
          <w14:ligatures w14:val="standardContextual"/>
        </w:rPr>
        <w:tab/>
      </w:r>
      <w:r>
        <w:rPr>
          <w:noProof/>
        </w:rPr>
        <w:t>Semantics of &lt;MATCH_REPORT&gt;</w:t>
      </w:r>
      <w:r>
        <w:rPr>
          <w:noProof/>
        </w:rPr>
        <w:tab/>
      </w:r>
      <w:r>
        <w:rPr>
          <w:noProof/>
        </w:rPr>
        <w:fldChar w:fldCharType="begin" w:fldLock="1"/>
      </w:r>
      <w:r>
        <w:rPr>
          <w:noProof/>
        </w:rPr>
        <w:instrText xml:space="preserve"> PAGEREF _Toc193395231 \h </w:instrText>
      </w:r>
      <w:r>
        <w:rPr>
          <w:noProof/>
        </w:rPr>
      </w:r>
      <w:r>
        <w:rPr>
          <w:noProof/>
        </w:rPr>
        <w:fldChar w:fldCharType="separate"/>
      </w:r>
      <w:r>
        <w:rPr>
          <w:noProof/>
        </w:rPr>
        <w:t>373</w:t>
      </w:r>
      <w:r>
        <w:rPr>
          <w:noProof/>
        </w:rPr>
        <w:fldChar w:fldCharType="end"/>
      </w:r>
    </w:p>
    <w:p w14:paraId="258B1E6A" w14:textId="4A07849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10.5.4.5</w:t>
      </w:r>
      <w:r>
        <w:rPr>
          <w:rFonts w:asciiTheme="minorHAnsi" w:eastAsiaTheme="minorEastAsia" w:hAnsiTheme="minorHAnsi" w:cstheme="minorBidi"/>
          <w:noProof/>
          <w:kern w:val="2"/>
          <w:sz w:val="24"/>
          <w:szCs w:val="24"/>
          <w:lang w:eastAsia="en-GB"/>
          <w14:ligatures w14:val="standardContextual"/>
        </w:rPr>
        <w:tab/>
      </w:r>
      <w:r>
        <w:rPr>
          <w:noProof/>
        </w:rPr>
        <w:t>Semantics of &lt;MATCH_REPORT_ACK&gt;</w:t>
      </w:r>
      <w:r>
        <w:rPr>
          <w:noProof/>
        </w:rPr>
        <w:tab/>
      </w:r>
      <w:r>
        <w:rPr>
          <w:noProof/>
        </w:rPr>
        <w:fldChar w:fldCharType="begin" w:fldLock="1"/>
      </w:r>
      <w:r>
        <w:rPr>
          <w:noProof/>
        </w:rPr>
        <w:instrText xml:space="preserve"> PAGEREF _Toc193395232 \h </w:instrText>
      </w:r>
      <w:r>
        <w:rPr>
          <w:noProof/>
        </w:rPr>
      </w:r>
      <w:r>
        <w:rPr>
          <w:noProof/>
        </w:rPr>
        <w:fldChar w:fldCharType="separate"/>
      </w:r>
      <w:r>
        <w:rPr>
          <w:noProof/>
        </w:rPr>
        <w:t>374</w:t>
      </w:r>
      <w:r>
        <w:rPr>
          <w:noProof/>
        </w:rPr>
        <w:fldChar w:fldCharType="end"/>
      </w:r>
    </w:p>
    <w:p w14:paraId="651A8A98" w14:textId="225C30A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10.5.4.6</w:t>
      </w:r>
      <w:r>
        <w:rPr>
          <w:rFonts w:asciiTheme="minorHAnsi" w:eastAsiaTheme="minorEastAsia" w:hAnsiTheme="minorHAnsi" w:cstheme="minorBidi"/>
          <w:noProof/>
          <w:kern w:val="2"/>
          <w:sz w:val="24"/>
          <w:szCs w:val="24"/>
          <w:lang w:eastAsia="en-GB"/>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_Toc193395233 \h </w:instrText>
      </w:r>
      <w:r>
        <w:rPr>
          <w:noProof/>
        </w:rPr>
      </w:r>
      <w:r>
        <w:rPr>
          <w:noProof/>
        </w:rPr>
        <w:fldChar w:fldCharType="separate"/>
      </w:r>
      <w:r>
        <w:rPr>
          <w:noProof/>
        </w:rPr>
        <w:t>375</w:t>
      </w:r>
      <w:r>
        <w:rPr>
          <w:noProof/>
        </w:rPr>
        <w:fldChar w:fldCharType="end"/>
      </w:r>
    </w:p>
    <w:p w14:paraId="4643CB00" w14:textId="5161486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10.5.4.7</w:t>
      </w:r>
      <w:r>
        <w:rPr>
          <w:rFonts w:asciiTheme="minorHAnsi" w:eastAsiaTheme="minorEastAsia" w:hAnsiTheme="minorHAnsi" w:cstheme="minorBidi"/>
          <w:noProof/>
          <w:kern w:val="2"/>
          <w:sz w:val="24"/>
          <w:szCs w:val="24"/>
          <w:lang w:eastAsia="en-GB"/>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_Toc193395234 \h </w:instrText>
      </w:r>
      <w:r>
        <w:rPr>
          <w:noProof/>
        </w:rPr>
      </w:r>
      <w:r>
        <w:rPr>
          <w:noProof/>
        </w:rPr>
        <w:fldChar w:fldCharType="separate"/>
      </w:r>
      <w:r>
        <w:rPr>
          <w:noProof/>
        </w:rPr>
        <w:t>375</w:t>
      </w:r>
      <w:r>
        <w:rPr>
          <w:noProof/>
        </w:rPr>
        <w:fldChar w:fldCharType="end"/>
      </w:r>
    </w:p>
    <w:p w14:paraId="31CF9A6A" w14:textId="325E086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10.5.4.8</w:t>
      </w:r>
      <w:r>
        <w:rPr>
          <w:rFonts w:asciiTheme="minorHAnsi" w:eastAsiaTheme="minorEastAsia" w:hAnsiTheme="minorHAnsi" w:cstheme="minorBidi"/>
          <w:noProof/>
          <w:kern w:val="2"/>
          <w:sz w:val="24"/>
          <w:szCs w:val="24"/>
          <w:lang w:eastAsia="en-GB"/>
          <w14:ligatures w14:val="standardContextual"/>
        </w:rPr>
        <w:tab/>
      </w:r>
      <w:r>
        <w:rPr>
          <w:noProof/>
        </w:rPr>
        <w:t>Semantics of &lt;ANNOUNCING_ALERT_REQUEST&gt;</w:t>
      </w:r>
      <w:r>
        <w:rPr>
          <w:noProof/>
        </w:rPr>
        <w:tab/>
      </w:r>
      <w:r>
        <w:rPr>
          <w:noProof/>
        </w:rPr>
        <w:fldChar w:fldCharType="begin" w:fldLock="1"/>
      </w:r>
      <w:r>
        <w:rPr>
          <w:noProof/>
        </w:rPr>
        <w:instrText xml:space="preserve"> PAGEREF _Toc193395235 \h </w:instrText>
      </w:r>
      <w:r>
        <w:rPr>
          <w:noProof/>
        </w:rPr>
      </w:r>
      <w:r>
        <w:rPr>
          <w:noProof/>
        </w:rPr>
        <w:fldChar w:fldCharType="separate"/>
      </w:r>
      <w:r>
        <w:rPr>
          <w:noProof/>
        </w:rPr>
        <w:t>376</w:t>
      </w:r>
      <w:r>
        <w:rPr>
          <w:noProof/>
        </w:rPr>
        <w:fldChar w:fldCharType="end"/>
      </w:r>
    </w:p>
    <w:p w14:paraId="04639F11" w14:textId="774DC0B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Semantics of &lt; ANNOUNCING_ALERT_RESPONSE &gt;</w:t>
      </w:r>
      <w:r>
        <w:rPr>
          <w:noProof/>
        </w:rPr>
        <w:tab/>
      </w:r>
      <w:r>
        <w:rPr>
          <w:noProof/>
        </w:rPr>
        <w:fldChar w:fldCharType="begin" w:fldLock="1"/>
      </w:r>
      <w:r>
        <w:rPr>
          <w:noProof/>
        </w:rPr>
        <w:instrText xml:space="preserve"> PAGEREF _Toc193395236 \h </w:instrText>
      </w:r>
      <w:r>
        <w:rPr>
          <w:noProof/>
        </w:rPr>
      </w:r>
      <w:r>
        <w:rPr>
          <w:noProof/>
        </w:rPr>
        <w:fldChar w:fldCharType="separate"/>
      </w:r>
      <w:r>
        <w:rPr>
          <w:noProof/>
        </w:rPr>
        <w:t>376</w:t>
      </w:r>
      <w:r>
        <w:rPr>
          <w:noProof/>
        </w:rPr>
        <w:fldChar w:fldCharType="end"/>
      </w:r>
    </w:p>
    <w:p w14:paraId="7CD9F862" w14:textId="71C989A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x-none"/>
        </w:rPr>
        <w:t>10.5.4.10</w:t>
      </w:r>
      <w:r>
        <w:rPr>
          <w:rFonts w:asciiTheme="minorHAnsi" w:eastAsiaTheme="minorEastAsia" w:hAnsiTheme="minorHAnsi" w:cstheme="minorBidi"/>
          <w:noProof/>
          <w:kern w:val="2"/>
          <w:sz w:val="24"/>
          <w:szCs w:val="24"/>
          <w:lang w:eastAsia="en-GB"/>
          <w14:ligatures w14:val="standardContextual"/>
        </w:rPr>
        <w:tab/>
      </w:r>
      <w:r>
        <w:rPr>
          <w:noProof/>
          <w:lang w:eastAsia="x-none"/>
        </w:rPr>
        <w:t>Semantics of &lt;PROSE_5GPKMF_ADDRESS_REQUEST&gt;</w:t>
      </w:r>
      <w:r>
        <w:rPr>
          <w:noProof/>
        </w:rPr>
        <w:tab/>
      </w:r>
      <w:r>
        <w:rPr>
          <w:noProof/>
        </w:rPr>
        <w:fldChar w:fldCharType="begin" w:fldLock="1"/>
      </w:r>
      <w:r>
        <w:rPr>
          <w:noProof/>
        </w:rPr>
        <w:instrText xml:space="preserve"> PAGEREF _Toc193395237 \h </w:instrText>
      </w:r>
      <w:r>
        <w:rPr>
          <w:noProof/>
        </w:rPr>
      </w:r>
      <w:r>
        <w:rPr>
          <w:noProof/>
        </w:rPr>
        <w:fldChar w:fldCharType="separate"/>
      </w:r>
      <w:r>
        <w:rPr>
          <w:noProof/>
        </w:rPr>
        <w:t>377</w:t>
      </w:r>
      <w:r>
        <w:rPr>
          <w:noProof/>
        </w:rPr>
        <w:fldChar w:fldCharType="end"/>
      </w:r>
    </w:p>
    <w:p w14:paraId="511AC40F" w14:textId="274511A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10.5.4.11</w:t>
      </w:r>
      <w:r>
        <w:rPr>
          <w:rFonts w:asciiTheme="minorHAnsi" w:eastAsiaTheme="minorEastAsia" w:hAnsiTheme="minorHAnsi" w:cstheme="minorBidi"/>
          <w:noProof/>
          <w:kern w:val="2"/>
          <w:sz w:val="24"/>
          <w:szCs w:val="24"/>
          <w:lang w:eastAsia="en-GB"/>
          <w14:ligatures w14:val="standardContextual"/>
        </w:rPr>
        <w:tab/>
      </w:r>
      <w:r>
        <w:rPr>
          <w:noProof/>
        </w:rPr>
        <w:t>Semantics of &lt;PROSE_5GPKMF_ADDRESS_RESPONSE&gt;</w:t>
      </w:r>
      <w:r>
        <w:rPr>
          <w:noProof/>
        </w:rPr>
        <w:tab/>
      </w:r>
      <w:r>
        <w:rPr>
          <w:noProof/>
        </w:rPr>
        <w:fldChar w:fldCharType="begin" w:fldLock="1"/>
      </w:r>
      <w:r>
        <w:rPr>
          <w:noProof/>
        </w:rPr>
        <w:instrText xml:space="preserve"> PAGEREF _Toc193395238 \h </w:instrText>
      </w:r>
      <w:r>
        <w:rPr>
          <w:noProof/>
        </w:rPr>
      </w:r>
      <w:r>
        <w:rPr>
          <w:noProof/>
        </w:rPr>
        <w:fldChar w:fldCharType="separate"/>
      </w:r>
      <w:r>
        <w:rPr>
          <w:noProof/>
        </w:rPr>
        <w:t>377</w:t>
      </w:r>
      <w:r>
        <w:rPr>
          <w:noProof/>
        </w:rPr>
        <w:fldChar w:fldCharType="end"/>
      </w:r>
    </w:p>
    <w:p w14:paraId="0AE0420D" w14:textId="2080A5A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10.5.4.12</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&lt;PROSE_SECURITY_MATERIAL_REQUEST&gt;</w:t>
      </w:r>
      <w:r>
        <w:rPr>
          <w:noProof/>
        </w:rPr>
        <w:tab/>
      </w:r>
      <w:r>
        <w:rPr>
          <w:noProof/>
        </w:rPr>
        <w:fldChar w:fldCharType="begin" w:fldLock="1"/>
      </w:r>
      <w:r>
        <w:rPr>
          <w:noProof/>
        </w:rPr>
        <w:instrText xml:space="preserve"> PAGEREF _Toc193395239 \h </w:instrText>
      </w:r>
      <w:r>
        <w:rPr>
          <w:noProof/>
        </w:rPr>
      </w:r>
      <w:r>
        <w:rPr>
          <w:noProof/>
        </w:rPr>
        <w:fldChar w:fldCharType="separate"/>
      </w:r>
      <w:r>
        <w:rPr>
          <w:noProof/>
        </w:rPr>
        <w:t>377</w:t>
      </w:r>
      <w:r>
        <w:rPr>
          <w:noProof/>
        </w:rPr>
        <w:fldChar w:fldCharType="end"/>
      </w:r>
    </w:p>
    <w:p w14:paraId="5852B4F4" w14:textId="6EAC526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10.5.4.13</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&lt;PROSE_SECURITY_MATERIAL_RESPONSE&gt;</w:t>
      </w:r>
      <w:r>
        <w:rPr>
          <w:noProof/>
        </w:rPr>
        <w:tab/>
      </w:r>
      <w:r>
        <w:rPr>
          <w:noProof/>
        </w:rPr>
        <w:fldChar w:fldCharType="begin" w:fldLock="1"/>
      </w:r>
      <w:r>
        <w:rPr>
          <w:noProof/>
        </w:rPr>
        <w:instrText xml:space="preserve"> PAGEREF _Toc193395240 \h </w:instrText>
      </w:r>
      <w:r>
        <w:rPr>
          <w:noProof/>
        </w:rPr>
      </w:r>
      <w:r>
        <w:rPr>
          <w:noProof/>
        </w:rPr>
        <w:fldChar w:fldCharType="separate"/>
      </w:r>
      <w:r>
        <w:rPr>
          <w:noProof/>
        </w:rPr>
        <w:t>377</w:t>
      </w:r>
      <w:r>
        <w:rPr>
          <w:noProof/>
        </w:rPr>
        <w:fldChar w:fldCharType="end"/>
      </w:r>
    </w:p>
    <w:p w14:paraId="77F4D25F" w14:textId="66D01AC8"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5G ProSe security messages over PC8</w:t>
      </w:r>
      <w:r>
        <w:rPr>
          <w:noProof/>
        </w:rPr>
        <w:tab/>
      </w:r>
      <w:r>
        <w:rPr>
          <w:noProof/>
        </w:rPr>
        <w:fldChar w:fldCharType="begin" w:fldLock="1"/>
      </w:r>
      <w:r>
        <w:rPr>
          <w:noProof/>
        </w:rPr>
        <w:instrText xml:space="preserve"> PAGEREF _Toc193395241 \h </w:instrText>
      </w:r>
      <w:r>
        <w:rPr>
          <w:noProof/>
        </w:rPr>
      </w:r>
      <w:r>
        <w:rPr>
          <w:noProof/>
        </w:rPr>
        <w:fldChar w:fldCharType="separate"/>
      </w:r>
      <w:r>
        <w:rPr>
          <w:noProof/>
        </w:rPr>
        <w:t>378</w:t>
      </w:r>
      <w:r>
        <w:rPr>
          <w:noProof/>
        </w:rPr>
        <w:fldChar w:fldCharType="end"/>
      </w:r>
    </w:p>
    <w:p w14:paraId="06378FA2" w14:textId="7AC1978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_Toc193395242 \h </w:instrText>
      </w:r>
      <w:r>
        <w:rPr>
          <w:noProof/>
        </w:rPr>
      </w:r>
      <w:r>
        <w:rPr>
          <w:noProof/>
        </w:rPr>
        <w:fldChar w:fldCharType="separate"/>
      </w:r>
      <w:r>
        <w:rPr>
          <w:noProof/>
        </w:rPr>
        <w:t>378</w:t>
      </w:r>
      <w:r>
        <w:rPr>
          <w:noProof/>
        </w:rPr>
        <w:fldChar w:fldCharType="end"/>
      </w:r>
    </w:p>
    <w:p w14:paraId="1C8DFCEA" w14:textId="3D32A18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_Toc193395243 \h </w:instrText>
      </w:r>
      <w:r>
        <w:rPr>
          <w:noProof/>
        </w:rPr>
      </w:r>
      <w:r>
        <w:rPr>
          <w:noProof/>
        </w:rPr>
        <w:fldChar w:fldCharType="separate"/>
      </w:r>
      <w:r>
        <w:rPr>
          <w:noProof/>
        </w:rPr>
        <w:t>378</w:t>
      </w:r>
      <w:r>
        <w:rPr>
          <w:noProof/>
        </w:rPr>
        <w:fldChar w:fldCharType="end"/>
      </w:r>
    </w:p>
    <w:p w14:paraId="0E2C664B" w14:textId="0E16388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_Toc193395244 \h </w:instrText>
      </w:r>
      <w:r>
        <w:rPr>
          <w:noProof/>
        </w:rPr>
      </w:r>
      <w:r>
        <w:rPr>
          <w:noProof/>
        </w:rPr>
        <w:fldChar w:fldCharType="separate"/>
      </w:r>
      <w:r>
        <w:rPr>
          <w:noProof/>
        </w:rPr>
        <w:t>378</w:t>
      </w:r>
      <w:r>
        <w:rPr>
          <w:noProof/>
        </w:rPr>
        <w:fldChar w:fldCharType="end"/>
      </w:r>
    </w:p>
    <w:p w14:paraId="585CF115" w14:textId="3091A36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10.6.4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_Toc193395245 \h </w:instrText>
      </w:r>
      <w:r>
        <w:rPr>
          <w:noProof/>
        </w:rPr>
      </w:r>
      <w:r>
        <w:rPr>
          <w:noProof/>
        </w:rPr>
        <w:fldChar w:fldCharType="separate"/>
      </w:r>
      <w:r>
        <w:rPr>
          <w:noProof/>
        </w:rPr>
        <w:t>383</w:t>
      </w:r>
      <w:r>
        <w:rPr>
          <w:noProof/>
        </w:rPr>
        <w:fldChar w:fldCharType="end"/>
      </w:r>
    </w:p>
    <w:p w14:paraId="0099A86C" w14:textId="09C0314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_Toc193395246 \h </w:instrText>
      </w:r>
      <w:r>
        <w:rPr>
          <w:noProof/>
        </w:rPr>
      </w:r>
      <w:r>
        <w:rPr>
          <w:noProof/>
        </w:rPr>
        <w:fldChar w:fldCharType="separate"/>
      </w:r>
      <w:r>
        <w:rPr>
          <w:noProof/>
        </w:rPr>
        <w:t>383</w:t>
      </w:r>
      <w:r>
        <w:rPr>
          <w:noProof/>
        </w:rPr>
        <w:fldChar w:fldCharType="end"/>
      </w:r>
    </w:p>
    <w:p w14:paraId="21DED907" w14:textId="2DFFBFB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10.6.4.2</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&lt;PROSE_SECURITY_PARAM_REQUEST&gt; element</w:t>
      </w:r>
      <w:r>
        <w:rPr>
          <w:noProof/>
        </w:rPr>
        <w:tab/>
      </w:r>
      <w:r>
        <w:rPr>
          <w:noProof/>
        </w:rPr>
        <w:fldChar w:fldCharType="begin" w:fldLock="1"/>
      </w:r>
      <w:r>
        <w:rPr>
          <w:noProof/>
        </w:rPr>
        <w:instrText xml:space="preserve"> PAGEREF _Toc193395247 \h </w:instrText>
      </w:r>
      <w:r>
        <w:rPr>
          <w:noProof/>
        </w:rPr>
      </w:r>
      <w:r>
        <w:rPr>
          <w:noProof/>
        </w:rPr>
        <w:fldChar w:fldCharType="separate"/>
      </w:r>
      <w:r>
        <w:rPr>
          <w:noProof/>
        </w:rPr>
        <w:t>383</w:t>
      </w:r>
      <w:r>
        <w:rPr>
          <w:noProof/>
        </w:rPr>
        <w:fldChar w:fldCharType="end"/>
      </w:r>
    </w:p>
    <w:p w14:paraId="7D38B84F" w14:textId="1858017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10.6.4.3</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&lt;PROSE_SECURITY_PARAM_RESPONSE&gt; element</w:t>
      </w:r>
      <w:r>
        <w:rPr>
          <w:noProof/>
        </w:rPr>
        <w:tab/>
      </w:r>
      <w:r>
        <w:rPr>
          <w:noProof/>
        </w:rPr>
        <w:fldChar w:fldCharType="begin" w:fldLock="1"/>
      </w:r>
      <w:r>
        <w:rPr>
          <w:noProof/>
        </w:rPr>
        <w:instrText xml:space="preserve"> PAGEREF _Toc193395248 \h </w:instrText>
      </w:r>
      <w:r>
        <w:rPr>
          <w:noProof/>
        </w:rPr>
      </w:r>
      <w:r>
        <w:rPr>
          <w:noProof/>
        </w:rPr>
        <w:fldChar w:fldCharType="separate"/>
      </w:r>
      <w:r>
        <w:rPr>
          <w:noProof/>
        </w:rPr>
        <w:t>385</w:t>
      </w:r>
      <w:r>
        <w:rPr>
          <w:noProof/>
        </w:rPr>
        <w:fldChar w:fldCharType="end"/>
      </w:r>
    </w:p>
    <w:p w14:paraId="0403A115" w14:textId="6F14497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10.6.4.4</w:t>
      </w:r>
      <w:r>
        <w:rPr>
          <w:rFonts w:asciiTheme="minorHAnsi" w:eastAsiaTheme="minorEastAsia" w:hAnsiTheme="minorHAnsi" w:cstheme="minorBidi"/>
          <w:noProof/>
          <w:kern w:val="2"/>
          <w:sz w:val="24"/>
          <w:szCs w:val="24"/>
          <w:lang w:eastAsia="en-GB"/>
          <w14:ligatures w14:val="standardContextual"/>
        </w:rPr>
        <w:tab/>
      </w:r>
      <w:r>
        <w:rPr>
          <w:noProof/>
        </w:rPr>
        <w:t>Semantics of &lt;PROSE_PRUK_REQUEST&gt; element</w:t>
      </w:r>
      <w:r>
        <w:rPr>
          <w:noProof/>
        </w:rPr>
        <w:tab/>
      </w:r>
      <w:r>
        <w:rPr>
          <w:noProof/>
        </w:rPr>
        <w:fldChar w:fldCharType="begin" w:fldLock="1"/>
      </w:r>
      <w:r>
        <w:rPr>
          <w:noProof/>
        </w:rPr>
        <w:instrText xml:space="preserve"> PAGEREF _Toc193395249 \h </w:instrText>
      </w:r>
      <w:r>
        <w:rPr>
          <w:noProof/>
        </w:rPr>
      </w:r>
      <w:r>
        <w:rPr>
          <w:noProof/>
        </w:rPr>
        <w:fldChar w:fldCharType="separate"/>
      </w:r>
      <w:r>
        <w:rPr>
          <w:noProof/>
        </w:rPr>
        <w:t>387</w:t>
      </w:r>
      <w:r>
        <w:rPr>
          <w:noProof/>
        </w:rPr>
        <w:fldChar w:fldCharType="end"/>
      </w:r>
    </w:p>
    <w:p w14:paraId="1A474D91" w14:textId="1ABDA9F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10.6.4.5</w:t>
      </w:r>
      <w:r>
        <w:rPr>
          <w:rFonts w:asciiTheme="minorHAnsi" w:eastAsiaTheme="minorEastAsia" w:hAnsiTheme="minorHAnsi" w:cstheme="minorBidi"/>
          <w:noProof/>
          <w:kern w:val="2"/>
          <w:sz w:val="24"/>
          <w:szCs w:val="24"/>
          <w:lang w:eastAsia="en-GB"/>
          <w14:ligatures w14:val="standardContextual"/>
        </w:rPr>
        <w:tab/>
      </w:r>
      <w:r>
        <w:rPr>
          <w:noProof/>
        </w:rPr>
        <w:t>Semantics of &lt;PROSE_PRUK_RESPONSE&gt; element</w:t>
      </w:r>
      <w:r>
        <w:rPr>
          <w:noProof/>
        </w:rPr>
        <w:tab/>
      </w:r>
      <w:r>
        <w:rPr>
          <w:noProof/>
        </w:rPr>
        <w:fldChar w:fldCharType="begin" w:fldLock="1"/>
      </w:r>
      <w:r>
        <w:rPr>
          <w:noProof/>
        </w:rPr>
        <w:instrText xml:space="preserve"> PAGEREF _Toc193395250 \h </w:instrText>
      </w:r>
      <w:r>
        <w:rPr>
          <w:noProof/>
        </w:rPr>
      </w:r>
      <w:r>
        <w:rPr>
          <w:noProof/>
        </w:rPr>
        <w:fldChar w:fldCharType="separate"/>
      </w:r>
      <w:r>
        <w:rPr>
          <w:noProof/>
        </w:rPr>
        <w:t>388</w:t>
      </w:r>
      <w:r>
        <w:rPr>
          <w:noProof/>
        </w:rPr>
        <w:fldChar w:fldCharType="end"/>
      </w:r>
    </w:p>
    <w:p w14:paraId="3C776A39" w14:textId="23EAF3B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10.6.4.6</w:t>
      </w:r>
      <w:r>
        <w:rPr>
          <w:rFonts w:asciiTheme="minorHAnsi" w:eastAsiaTheme="minorEastAsia" w:hAnsiTheme="minorHAnsi" w:cstheme="minorBidi"/>
          <w:noProof/>
          <w:kern w:val="2"/>
          <w:sz w:val="24"/>
          <w:szCs w:val="24"/>
          <w:lang w:eastAsia="en-GB"/>
          <w14:ligatures w14:val="standardContextual"/>
        </w:rPr>
        <w:tab/>
      </w:r>
      <w:r>
        <w:rPr>
          <w:noProof/>
        </w:rPr>
        <w:t>Semantics of &lt;PROSE_KEY_REQUEST&gt; element</w:t>
      </w:r>
      <w:r>
        <w:rPr>
          <w:noProof/>
        </w:rPr>
        <w:tab/>
      </w:r>
      <w:r>
        <w:rPr>
          <w:noProof/>
        </w:rPr>
        <w:fldChar w:fldCharType="begin" w:fldLock="1"/>
      </w:r>
      <w:r>
        <w:rPr>
          <w:noProof/>
        </w:rPr>
        <w:instrText xml:space="preserve"> PAGEREF _Toc193395251 \h </w:instrText>
      </w:r>
      <w:r>
        <w:rPr>
          <w:noProof/>
        </w:rPr>
      </w:r>
      <w:r>
        <w:rPr>
          <w:noProof/>
        </w:rPr>
        <w:fldChar w:fldCharType="separate"/>
      </w:r>
      <w:r>
        <w:rPr>
          <w:noProof/>
        </w:rPr>
        <w:t>388</w:t>
      </w:r>
      <w:r>
        <w:rPr>
          <w:noProof/>
        </w:rPr>
        <w:fldChar w:fldCharType="end"/>
      </w:r>
    </w:p>
    <w:p w14:paraId="4C32EF89" w14:textId="6E7FB05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10.6.4.7</w:t>
      </w:r>
      <w:r>
        <w:rPr>
          <w:rFonts w:asciiTheme="minorHAnsi" w:eastAsiaTheme="minorEastAsia" w:hAnsiTheme="minorHAnsi" w:cstheme="minorBidi"/>
          <w:noProof/>
          <w:kern w:val="2"/>
          <w:sz w:val="24"/>
          <w:szCs w:val="24"/>
          <w:lang w:eastAsia="en-GB"/>
          <w14:ligatures w14:val="standardContextual"/>
        </w:rPr>
        <w:tab/>
      </w:r>
      <w:r>
        <w:rPr>
          <w:noProof/>
        </w:rPr>
        <w:t>Semantics of &lt;PROSE_KEY_RESPONSE&gt; element</w:t>
      </w:r>
      <w:r>
        <w:rPr>
          <w:noProof/>
        </w:rPr>
        <w:tab/>
      </w:r>
      <w:r>
        <w:rPr>
          <w:noProof/>
        </w:rPr>
        <w:fldChar w:fldCharType="begin" w:fldLock="1"/>
      </w:r>
      <w:r>
        <w:rPr>
          <w:noProof/>
        </w:rPr>
        <w:instrText xml:space="preserve"> PAGEREF _Toc193395252 \h </w:instrText>
      </w:r>
      <w:r>
        <w:rPr>
          <w:noProof/>
        </w:rPr>
      </w:r>
      <w:r>
        <w:rPr>
          <w:noProof/>
        </w:rPr>
        <w:fldChar w:fldCharType="separate"/>
      </w:r>
      <w:r>
        <w:rPr>
          <w:noProof/>
        </w:rPr>
        <w:t>389</w:t>
      </w:r>
      <w:r>
        <w:rPr>
          <w:noProof/>
        </w:rPr>
        <w:fldChar w:fldCharType="end"/>
      </w:r>
    </w:p>
    <w:p w14:paraId="591C4B03" w14:textId="5DE22ADB"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_Toc193395253 \h </w:instrText>
      </w:r>
      <w:r>
        <w:rPr>
          <w:noProof/>
        </w:rPr>
      </w:r>
      <w:r>
        <w:rPr>
          <w:noProof/>
        </w:rPr>
        <w:fldChar w:fldCharType="separate"/>
      </w:r>
      <w:r>
        <w:rPr>
          <w:noProof/>
        </w:rPr>
        <w:t>390</w:t>
      </w:r>
      <w:r>
        <w:rPr>
          <w:noProof/>
        </w:rPr>
        <w:fldChar w:fldCharType="end"/>
      </w:r>
    </w:p>
    <w:p w14:paraId="2D768FAD" w14:textId="5907E07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_Toc193395254 \h </w:instrText>
      </w:r>
      <w:r>
        <w:rPr>
          <w:noProof/>
        </w:rPr>
      </w:r>
      <w:r>
        <w:rPr>
          <w:noProof/>
        </w:rPr>
        <w:fldChar w:fldCharType="separate"/>
      </w:r>
      <w:r>
        <w:rPr>
          <w:noProof/>
        </w:rPr>
        <w:t>390</w:t>
      </w:r>
      <w:r>
        <w:rPr>
          <w:noProof/>
        </w:rPr>
        <w:fldChar w:fldCharType="end"/>
      </w:r>
    </w:p>
    <w:p w14:paraId="3872B4AB" w14:textId="4408A93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_Toc193395255 \h </w:instrText>
      </w:r>
      <w:r>
        <w:rPr>
          <w:noProof/>
        </w:rPr>
      </w:r>
      <w:r>
        <w:rPr>
          <w:noProof/>
        </w:rPr>
        <w:fldChar w:fldCharType="separate"/>
      </w:r>
      <w:r>
        <w:rPr>
          <w:noProof/>
        </w:rPr>
        <w:t>390</w:t>
      </w:r>
      <w:r>
        <w:rPr>
          <w:noProof/>
        </w:rPr>
        <w:fldChar w:fldCharType="end"/>
      </w:r>
    </w:p>
    <w:p w14:paraId="2389CF47" w14:textId="4DA3651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noProof/>
          <w:lang w:val="de-DE"/>
        </w:rPr>
        <w:t>10.7.3</w:t>
      </w:r>
      <w:r>
        <w:rPr>
          <w:rFonts w:asciiTheme="minorHAnsi" w:eastAsiaTheme="minorEastAsia" w:hAnsiTheme="minorHAnsi" w:cstheme="minorBidi"/>
          <w:noProof/>
          <w:kern w:val="2"/>
          <w:sz w:val="24"/>
          <w:szCs w:val="24"/>
          <w:lang w:eastAsia="en-GB"/>
          <w14:ligatures w14:val="standardContextual"/>
        </w:rPr>
        <w:tab/>
      </w:r>
      <w:r w:rsidRPr="007D5E15">
        <w:rPr>
          <w:noProof/>
          <w:lang w:val="de-DE"/>
        </w:rPr>
        <w:t>XML Schema</w:t>
      </w:r>
      <w:r>
        <w:rPr>
          <w:noProof/>
        </w:rPr>
        <w:tab/>
      </w:r>
      <w:r>
        <w:rPr>
          <w:noProof/>
        </w:rPr>
        <w:fldChar w:fldCharType="begin" w:fldLock="1"/>
      </w:r>
      <w:r>
        <w:rPr>
          <w:noProof/>
        </w:rPr>
        <w:instrText xml:space="preserve"> PAGEREF _Toc193395256 \h </w:instrText>
      </w:r>
      <w:r>
        <w:rPr>
          <w:noProof/>
        </w:rPr>
      </w:r>
      <w:r>
        <w:rPr>
          <w:noProof/>
        </w:rPr>
        <w:fldChar w:fldCharType="separate"/>
      </w:r>
      <w:r>
        <w:rPr>
          <w:noProof/>
        </w:rPr>
        <w:t>390</w:t>
      </w:r>
      <w:r>
        <w:rPr>
          <w:noProof/>
        </w:rPr>
        <w:fldChar w:fldCharType="end"/>
      </w:r>
    </w:p>
    <w:p w14:paraId="78E19162" w14:textId="4AE3415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_Toc193395257 \h </w:instrText>
      </w:r>
      <w:r>
        <w:rPr>
          <w:noProof/>
        </w:rPr>
      </w:r>
      <w:r>
        <w:rPr>
          <w:noProof/>
        </w:rPr>
        <w:fldChar w:fldCharType="separate"/>
      </w:r>
      <w:r>
        <w:rPr>
          <w:noProof/>
        </w:rPr>
        <w:t>394</w:t>
      </w:r>
      <w:r>
        <w:rPr>
          <w:noProof/>
        </w:rPr>
        <w:fldChar w:fldCharType="end"/>
      </w:r>
    </w:p>
    <w:p w14:paraId="00935E75" w14:textId="49AE222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_Toc193395258 \h </w:instrText>
      </w:r>
      <w:r>
        <w:rPr>
          <w:noProof/>
        </w:rPr>
      </w:r>
      <w:r>
        <w:rPr>
          <w:noProof/>
        </w:rPr>
        <w:fldChar w:fldCharType="separate"/>
      </w:r>
      <w:r>
        <w:rPr>
          <w:noProof/>
        </w:rPr>
        <w:t>394</w:t>
      </w:r>
      <w:r>
        <w:rPr>
          <w:noProof/>
        </w:rPr>
        <w:fldChar w:fldCharType="end"/>
      </w:r>
    </w:p>
    <w:p w14:paraId="309B59BD" w14:textId="536987C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10.7.4.2</w:t>
      </w:r>
      <w:r>
        <w:rPr>
          <w:rFonts w:asciiTheme="minorHAnsi" w:eastAsiaTheme="minorEastAsia" w:hAnsiTheme="minorHAnsi" w:cstheme="minorBidi"/>
          <w:noProof/>
          <w:kern w:val="2"/>
          <w:sz w:val="24"/>
          <w:szCs w:val="24"/>
          <w:lang w:eastAsia="en-GB"/>
          <w14:ligatures w14:val="standardContextual"/>
        </w:rPr>
        <w:tab/>
      </w:r>
      <w:r>
        <w:rPr>
          <w:noProof/>
        </w:rPr>
        <w:t xml:space="preserve">Semantics of </w:t>
      </w:r>
      <w:r w:rsidRPr="007D5E15">
        <w:rPr>
          <w:noProof/>
          <w:lang w:val="en-US"/>
        </w:rPr>
        <w:t>&lt;</w:t>
      </w:r>
      <w:r w:rsidRPr="007D5E15">
        <w:rPr>
          <w:noProof/>
          <w:lang w:val="en-US" w:eastAsia="zh-CN"/>
        </w:rPr>
        <w:t>PROSE_</w:t>
      </w:r>
      <w:r w:rsidRPr="007D5E15">
        <w:rPr>
          <w:noProof/>
          <w:lang w:val="en-US"/>
        </w:rPr>
        <w:t>USAGE_INFORMATION_REPORT_LIST&gt;</w:t>
      </w:r>
      <w:r>
        <w:rPr>
          <w:noProof/>
        </w:rPr>
        <w:tab/>
      </w:r>
      <w:r>
        <w:rPr>
          <w:noProof/>
        </w:rPr>
        <w:fldChar w:fldCharType="begin" w:fldLock="1"/>
      </w:r>
      <w:r>
        <w:rPr>
          <w:noProof/>
        </w:rPr>
        <w:instrText xml:space="preserve"> PAGEREF _Toc193395259 \h </w:instrText>
      </w:r>
      <w:r>
        <w:rPr>
          <w:noProof/>
        </w:rPr>
      </w:r>
      <w:r>
        <w:rPr>
          <w:noProof/>
        </w:rPr>
        <w:fldChar w:fldCharType="separate"/>
      </w:r>
      <w:r>
        <w:rPr>
          <w:noProof/>
        </w:rPr>
        <w:t>394</w:t>
      </w:r>
      <w:r>
        <w:rPr>
          <w:noProof/>
        </w:rPr>
        <w:fldChar w:fldCharType="end"/>
      </w:r>
    </w:p>
    <w:p w14:paraId="52CE7A15" w14:textId="79232B9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10.7.4.3</w:t>
      </w:r>
      <w:r>
        <w:rPr>
          <w:rFonts w:asciiTheme="minorHAnsi" w:eastAsiaTheme="minorEastAsia" w:hAnsiTheme="minorHAnsi" w:cstheme="minorBidi"/>
          <w:noProof/>
          <w:kern w:val="2"/>
          <w:sz w:val="24"/>
          <w:szCs w:val="24"/>
          <w:lang w:eastAsia="en-GB"/>
          <w14:ligatures w14:val="standardContextual"/>
        </w:rPr>
        <w:tab/>
      </w:r>
      <w:r>
        <w:rPr>
          <w:noProof/>
        </w:rPr>
        <w:t xml:space="preserve">Semantics of </w:t>
      </w:r>
      <w:r w:rsidRPr="007D5E15">
        <w:rPr>
          <w:noProof/>
          <w:lang w:val="en-US"/>
        </w:rPr>
        <w:t>&lt;</w:t>
      </w:r>
      <w:r w:rsidRPr="007D5E15">
        <w:rPr>
          <w:noProof/>
          <w:lang w:val="en-US" w:eastAsia="zh-CN"/>
        </w:rPr>
        <w:t>PROSE_</w:t>
      </w:r>
      <w:r w:rsidRPr="007D5E15">
        <w:rPr>
          <w:noProof/>
          <w:lang w:val="en-US"/>
        </w:rPr>
        <w:t>USAGE_INFORMATION_REPORT_LIST_RESPONSE&gt;</w:t>
      </w:r>
      <w:r>
        <w:rPr>
          <w:noProof/>
        </w:rPr>
        <w:tab/>
      </w:r>
      <w:r>
        <w:rPr>
          <w:noProof/>
        </w:rPr>
        <w:fldChar w:fldCharType="begin" w:fldLock="1"/>
      </w:r>
      <w:r>
        <w:rPr>
          <w:noProof/>
        </w:rPr>
        <w:instrText xml:space="preserve"> PAGEREF _Toc193395260 \h </w:instrText>
      </w:r>
      <w:r>
        <w:rPr>
          <w:noProof/>
        </w:rPr>
      </w:r>
      <w:r>
        <w:rPr>
          <w:noProof/>
        </w:rPr>
        <w:fldChar w:fldCharType="separate"/>
      </w:r>
      <w:r>
        <w:rPr>
          <w:noProof/>
        </w:rPr>
        <w:t>399</w:t>
      </w:r>
      <w:r>
        <w:rPr>
          <w:noProof/>
        </w:rPr>
        <w:fldChar w:fldCharType="end"/>
      </w:r>
    </w:p>
    <w:p w14:paraId="562E557A" w14:textId="132CC61A"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Information elements coding</w:t>
      </w:r>
      <w:r>
        <w:rPr>
          <w:noProof/>
        </w:rPr>
        <w:tab/>
      </w:r>
      <w:r>
        <w:rPr>
          <w:noProof/>
        </w:rPr>
        <w:fldChar w:fldCharType="begin" w:fldLock="1"/>
      </w:r>
      <w:r>
        <w:rPr>
          <w:noProof/>
        </w:rPr>
        <w:instrText xml:space="preserve"> PAGEREF _Toc193395261 \h </w:instrText>
      </w:r>
      <w:r>
        <w:rPr>
          <w:noProof/>
        </w:rPr>
      </w:r>
      <w:r>
        <w:rPr>
          <w:noProof/>
        </w:rPr>
        <w:fldChar w:fldCharType="separate"/>
      </w:r>
      <w:r>
        <w:rPr>
          <w:noProof/>
        </w:rPr>
        <w:t>400</w:t>
      </w:r>
      <w:r>
        <w:rPr>
          <w:noProof/>
        </w:rPr>
        <w:fldChar w:fldCharType="end"/>
      </w:r>
    </w:p>
    <w:p w14:paraId="4A920362" w14:textId="75DA7003"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_Toc193395262 \h </w:instrText>
      </w:r>
      <w:r>
        <w:rPr>
          <w:noProof/>
        </w:rPr>
      </w:r>
      <w:r>
        <w:rPr>
          <w:noProof/>
        </w:rPr>
        <w:fldChar w:fldCharType="separate"/>
      </w:r>
      <w:r>
        <w:rPr>
          <w:noProof/>
        </w:rPr>
        <w:t>400</w:t>
      </w:r>
      <w:r>
        <w:rPr>
          <w:noProof/>
        </w:rPr>
        <w:fldChar w:fldCharType="end"/>
      </w:r>
    </w:p>
    <w:p w14:paraId="5E98AD2D" w14:textId="55E1DBAD"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 formats</w:t>
      </w:r>
      <w:r>
        <w:rPr>
          <w:noProof/>
        </w:rPr>
        <w:tab/>
      </w:r>
      <w:r>
        <w:rPr>
          <w:noProof/>
        </w:rPr>
        <w:fldChar w:fldCharType="begin" w:fldLock="1"/>
      </w:r>
      <w:r>
        <w:rPr>
          <w:noProof/>
        </w:rPr>
        <w:instrText xml:space="preserve"> PAGEREF _Toc193395263 \h </w:instrText>
      </w:r>
      <w:r>
        <w:rPr>
          <w:noProof/>
        </w:rPr>
      </w:r>
      <w:r>
        <w:rPr>
          <w:noProof/>
        </w:rPr>
        <w:fldChar w:fldCharType="separate"/>
      </w:r>
      <w:r>
        <w:rPr>
          <w:noProof/>
        </w:rPr>
        <w:t>400</w:t>
      </w:r>
      <w:r>
        <w:rPr>
          <w:noProof/>
        </w:rPr>
        <w:fldChar w:fldCharType="end"/>
      </w:r>
    </w:p>
    <w:p w14:paraId="22388ABD" w14:textId="520689E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ProSe direct discovery PC5 message type</w:t>
      </w:r>
      <w:r>
        <w:rPr>
          <w:noProof/>
        </w:rPr>
        <w:tab/>
      </w:r>
      <w:r>
        <w:rPr>
          <w:noProof/>
        </w:rPr>
        <w:fldChar w:fldCharType="begin" w:fldLock="1"/>
      </w:r>
      <w:r>
        <w:rPr>
          <w:noProof/>
        </w:rPr>
        <w:instrText xml:space="preserve"> PAGEREF _Toc193395264 \h </w:instrText>
      </w:r>
      <w:r>
        <w:rPr>
          <w:noProof/>
        </w:rPr>
      </w:r>
      <w:r>
        <w:rPr>
          <w:noProof/>
        </w:rPr>
        <w:fldChar w:fldCharType="separate"/>
      </w:r>
      <w:r>
        <w:rPr>
          <w:noProof/>
        </w:rPr>
        <w:t>400</w:t>
      </w:r>
      <w:r>
        <w:rPr>
          <w:noProof/>
        </w:rPr>
        <w:fldChar w:fldCharType="end"/>
      </w:r>
    </w:p>
    <w:p w14:paraId="6E2F4402" w14:textId="6DD6035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ProSe application code</w:t>
      </w:r>
      <w:r>
        <w:rPr>
          <w:noProof/>
        </w:rPr>
        <w:tab/>
      </w:r>
      <w:r>
        <w:rPr>
          <w:noProof/>
        </w:rPr>
        <w:fldChar w:fldCharType="begin" w:fldLock="1"/>
      </w:r>
      <w:r>
        <w:rPr>
          <w:noProof/>
        </w:rPr>
        <w:instrText xml:space="preserve"> PAGEREF _Toc193395265 \h </w:instrText>
      </w:r>
      <w:r>
        <w:rPr>
          <w:noProof/>
        </w:rPr>
      </w:r>
      <w:r>
        <w:rPr>
          <w:noProof/>
        </w:rPr>
        <w:fldChar w:fldCharType="separate"/>
      </w:r>
      <w:r>
        <w:rPr>
          <w:noProof/>
        </w:rPr>
        <w:t>401</w:t>
      </w:r>
      <w:r>
        <w:rPr>
          <w:noProof/>
        </w:rPr>
        <w:fldChar w:fldCharType="end"/>
      </w:r>
    </w:p>
    <w:p w14:paraId="2650E848" w14:textId="3DEC3E2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ProSe restricted code</w:t>
      </w:r>
      <w:r>
        <w:rPr>
          <w:noProof/>
        </w:rPr>
        <w:tab/>
      </w:r>
      <w:r>
        <w:rPr>
          <w:noProof/>
        </w:rPr>
        <w:fldChar w:fldCharType="begin" w:fldLock="1"/>
      </w:r>
      <w:r>
        <w:rPr>
          <w:noProof/>
        </w:rPr>
        <w:instrText xml:space="preserve"> PAGEREF _Toc193395266 \h </w:instrText>
      </w:r>
      <w:r>
        <w:rPr>
          <w:noProof/>
        </w:rPr>
      </w:r>
      <w:r>
        <w:rPr>
          <w:noProof/>
        </w:rPr>
        <w:fldChar w:fldCharType="separate"/>
      </w:r>
      <w:r>
        <w:rPr>
          <w:noProof/>
        </w:rPr>
        <w:t>402</w:t>
      </w:r>
      <w:r>
        <w:rPr>
          <w:noProof/>
        </w:rPr>
        <w:fldChar w:fldCharType="end"/>
      </w:r>
    </w:p>
    <w:p w14:paraId="08EBC6D6" w14:textId="72CD069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fldLock="1"/>
      </w:r>
      <w:r>
        <w:rPr>
          <w:noProof/>
        </w:rPr>
        <w:instrText xml:space="preserve"> PAGEREF _Toc193395267 \h </w:instrText>
      </w:r>
      <w:r>
        <w:rPr>
          <w:noProof/>
        </w:rPr>
      </w:r>
      <w:r>
        <w:rPr>
          <w:noProof/>
        </w:rPr>
        <w:fldChar w:fldCharType="separate"/>
      </w:r>
      <w:r>
        <w:rPr>
          <w:noProof/>
        </w:rPr>
        <w:t>402</w:t>
      </w:r>
      <w:r>
        <w:rPr>
          <w:noProof/>
        </w:rPr>
        <w:fldChar w:fldCharType="end"/>
      </w:r>
    </w:p>
    <w:p w14:paraId="5837A774" w14:textId="24CE838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UTC-based counter</w:t>
      </w:r>
      <w:r>
        <w:rPr>
          <w:noProof/>
        </w:rPr>
        <w:tab/>
      </w:r>
      <w:r>
        <w:rPr>
          <w:noProof/>
        </w:rPr>
        <w:fldChar w:fldCharType="begin" w:fldLock="1"/>
      </w:r>
      <w:r>
        <w:rPr>
          <w:noProof/>
        </w:rPr>
        <w:instrText xml:space="preserve"> PAGEREF _Toc193395268 \h </w:instrText>
      </w:r>
      <w:r>
        <w:rPr>
          <w:noProof/>
        </w:rPr>
      </w:r>
      <w:r>
        <w:rPr>
          <w:noProof/>
        </w:rPr>
        <w:fldChar w:fldCharType="separate"/>
      </w:r>
      <w:r>
        <w:rPr>
          <w:noProof/>
        </w:rPr>
        <w:t>402</w:t>
      </w:r>
      <w:r>
        <w:rPr>
          <w:noProof/>
        </w:rPr>
        <w:fldChar w:fldCharType="end"/>
      </w:r>
    </w:p>
    <w:p w14:paraId="6A1FF151" w14:textId="024FE3F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11.2.6</w:t>
      </w:r>
      <w:r>
        <w:rPr>
          <w:rFonts w:asciiTheme="minorHAnsi" w:eastAsiaTheme="minorEastAsia" w:hAnsiTheme="minorHAnsi" w:cstheme="minorBidi"/>
          <w:noProof/>
          <w:kern w:val="2"/>
          <w:sz w:val="24"/>
          <w:szCs w:val="24"/>
          <w:lang w:eastAsia="en-GB"/>
          <w14:ligatures w14:val="standardContextual"/>
        </w:rPr>
        <w:tab/>
      </w:r>
      <w:r>
        <w:rPr>
          <w:noProof/>
        </w:rPr>
        <w:t>Application layer group ID</w:t>
      </w:r>
      <w:r>
        <w:rPr>
          <w:noProof/>
        </w:rPr>
        <w:tab/>
      </w:r>
      <w:r>
        <w:rPr>
          <w:noProof/>
        </w:rPr>
        <w:fldChar w:fldCharType="begin" w:fldLock="1"/>
      </w:r>
      <w:r>
        <w:rPr>
          <w:noProof/>
        </w:rPr>
        <w:instrText xml:space="preserve"> PAGEREF _Toc193395269 \h </w:instrText>
      </w:r>
      <w:r>
        <w:rPr>
          <w:noProof/>
        </w:rPr>
      </w:r>
      <w:r>
        <w:rPr>
          <w:noProof/>
        </w:rPr>
        <w:fldChar w:fldCharType="separate"/>
      </w:r>
      <w:r>
        <w:rPr>
          <w:noProof/>
        </w:rPr>
        <w:t>402</w:t>
      </w:r>
      <w:r>
        <w:rPr>
          <w:noProof/>
        </w:rPr>
        <w:fldChar w:fldCharType="end"/>
      </w:r>
    </w:p>
    <w:p w14:paraId="6679AB02" w14:textId="2140BA1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11.2.7</w:t>
      </w:r>
      <w:r>
        <w:rPr>
          <w:rFonts w:asciiTheme="minorHAnsi" w:eastAsiaTheme="minorEastAsia" w:hAnsiTheme="minorHAnsi" w:cstheme="minorBidi"/>
          <w:noProof/>
          <w:kern w:val="2"/>
          <w:sz w:val="24"/>
          <w:szCs w:val="24"/>
          <w:lang w:eastAsia="en-GB"/>
          <w14:ligatures w14:val="standardContextual"/>
        </w:rPr>
        <w:tab/>
      </w:r>
      <w:r>
        <w:rPr>
          <w:noProof/>
        </w:rPr>
        <w:t>User info ID</w:t>
      </w:r>
      <w:r>
        <w:rPr>
          <w:noProof/>
        </w:rPr>
        <w:tab/>
      </w:r>
      <w:r>
        <w:rPr>
          <w:noProof/>
        </w:rPr>
        <w:fldChar w:fldCharType="begin" w:fldLock="1"/>
      </w:r>
      <w:r>
        <w:rPr>
          <w:noProof/>
        </w:rPr>
        <w:instrText xml:space="preserve"> PAGEREF _Toc193395270 \h </w:instrText>
      </w:r>
      <w:r>
        <w:rPr>
          <w:noProof/>
        </w:rPr>
      </w:r>
      <w:r>
        <w:rPr>
          <w:noProof/>
        </w:rPr>
        <w:fldChar w:fldCharType="separate"/>
      </w:r>
      <w:r>
        <w:rPr>
          <w:noProof/>
        </w:rPr>
        <w:t>403</w:t>
      </w:r>
      <w:r>
        <w:rPr>
          <w:noProof/>
        </w:rPr>
        <w:fldChar w:fldCharType="end"/>
      </w:r>
    </w:p>
    <w:p w14:paraId="64A24BDC" w14:textId="7403E82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Relay service code</w:t>
      </w:r>
      <w:r>
        <w:rPr>
          <w:noProof/>
        </w:rPr>
        <w:tab/>
      </w:r>
      <w:r>
        <w:rPr>
          <w:noProof/>
        </w:rPr>
        <w:fldChar w:fldCharType="begin" w:fldLock="1"/>
      </w:r>
      <w:r>
        <w:rPr>
          <w:noProof/>
        </w:rPr>
        <w:instrText xml:space="preserve"> PAGEREF _Toc193395271 \h </w:instrText>
      </w:r>
      <w:r>
        <w:rPr>
          <w:noProof/>
        </w:rPr>
      </w:r>
      <w:r>
        <w:rPr>
          <w:noProof/>
        </w:rPr>
        <w:fldChar w:fldCharType="separate"/>
      </w:r>
      <w:r>
        <w:rPr>
          <w:noProof/>
        </w:rPr>
        <w:t>403</w:t>
      </w:r>
      <w:r>
        <w:rPr>
          <w:noProof/>
        </w:rPr>
        <w:fldChar w:fldCharType="end"/>
      </w:r>
    </w:p>
    <w:p w14:paraId="4145127C" w14:textId="4FB83A0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Status indicator</w:t>
      </w:r>
      <w:r>
        <w:rPr>
          <w:noProof/>
        </w:rPr>
        <w:tab/>
      </w:r>
      <w:r>
        <w:rPr>
          <w:noProof/>
        </w:rPr>
        <w:fldChar w:fldCharType="begin" w:fldLock="1"/>
      </w:r>
      <w:r>
        <w:rPr>
          <w:noProof/>
        </w:rPr>
        <w:instrText xml:space="preserve"> PAGEREF _Toc193395272 \h </w:instrText>
      </w:r>
      <w:r>
        <w:rPr>
          <w:noProof/>
        </w:rPr>
      </w:r>
      <w:r>
        <w:rPr>
          <w:noProof/>
        </w:rPr>
        <w:fldChar w:fldCharType="separate"/>
      </w:r>
      <w:r>
        <w:rPr>
          <w:noProof/>
        </w:rPr>
        <w:t>404</w:t>
      </w:r>
      <w:r>
        <w:rPr>
          <w:noProof/>
        </w:rPr>
        <w:fldChar w:fldCharType="end"/>
      </w:r>
    </w:p>
    <w:p w14:paraId="11E2F78A" w14:textId="44428CA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TAI</w:t>
      </w:r>
      <w:r>
        <w:rPr>
          <w:noProof/>
        </w:rPr>
        <w:tab/>
      </w:r>
      <w:r>
        <w:rPr>
          <w:noProof/>
        </w:rPr>
        <w:fldChar w:fldCharType="begin" w:fldLock="1"/>
      </w:r>
      <w:r>
        <w:rPr>
          <w:noProof/>
        </w:rPr>
        <w:instrText xml:space="preserve"> PAGEREF _Toc193395273 \h </w:instrText>
      </w:r>
      <w:r>
        <w:rPr>
          <w:noProof/>
        </w:rPr>
      </w:r>
      <w:r>
        <w:rPr>
          <w:noProof/>
        </w:rPr>
        <w:fldChar w:fldCharType="separate"/>
      </w:r>
      <w:r>
        <w:rPr>
          <w:noProof/>
        </w:rPr>
        <w:t>404</w:t>
      </w:r>
      <w:r>
        <w:rPr>
          <w:noProof/>
        </w:rPr>
        <w:fldChar w:fldCharType="end"/>
      </w:r>
    </w:p>
    <w:p w14:paraId="4B3F3077" w14:textId="70D6E7F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UTC-based counter LSB</w:t>
      </w:r>
      <w:r>
        <w:rPr>
          <w:noProof/>
        </w:rPr>
        <w:tab/>
      </w:r>
      <w:r>
        <w:rPr>
          <w:noProof/>
        </w:rPr>
        <w:fldChar w:fldCharType="begin" w:fldLock="1"/>
      </w:r>
      <w:r>
        <w:rPr>
          <w:noProof/>
        </w:rPr>
        <w:instrText xml:space="preserve"> PAGEREF _Toc193395274 \h </w:instrText>
      </w:r>
      <w:r>
        <w:rPr>
          <w:noProof/>
        </w:rPr>
      </w:r>
      <w:r>
        <w:rPr>
          <w:noProof/>
        </w:rPr>
        <w:fldChar w:fldCharType="separate"/>
      </w:r>
      <w:r>
        <w:rPr>
          <w:noProof/>
        </w:rPr>
        <w:t>404</w:t>
      </w:r>
      <w:r>
        <w:rPr>
          <w:noProof/>
        </w:rPr>
        <w:fldChar w:fldCharType="end"/>
      </w:r>
    </w:p>
    <w:p w14:paraId="52331C12" w14:textId="3110E86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fldLock="1"/>
      </w:r>
      <w:r>
        <w:rPr>
          <w:noProof/>
        </w:rPr>
        <w:instrText xml:space="preserve"> PAGEREF _Toc193395275 \h </w:instrText>
      </w:r>
      <w:r>
        <w:rPr>
          <w:noProof/>
        </w:rPr>
      </w:r>
      <w:r>
        <w:rPr>
          <w:noProof/>
        </w:rPr>
        <w:fldChar w:fldCharType="separate"/>
      </w:r>
      <w:r>
        <w:rPr>
          <w:noProof/>
        </w:rPr>
        <w:t>405</w:t>
      </w:r>
      <w:r>
        <w:rPr>
          <w:noProof/>
        </w:rPr>
        <w:fldChar w:fldCharType="end"/>
      </w:r>
    </w:p>
    <w:p w14:paraId="0DC8CC63" w14:textId="5B49A8A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11.2.13</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_Toc193395276 \h </w:instrText>
      </w:r>
      <w:r>
        <w:rPr>
          <w:noProof/>
        </w:rPr>
      </w:r>
      <w:r>
        <w:rPr>
          <w:noProof/>
        </w:rPr>
        <w:fldChar w:fldCharType="separate"/>
      </w:r>
      <w:r>
        <w:rPr>
          <w:noProof/>
        </w:rPr>
        <w:t>405</w:t>
      </w:r>
      <w:r>
        <w:rPr>
          <w:noProof/>
        </w:rPr>
        <w:fldChar w:fldCharType="end"/>
      </w:r>
    </w:p>
    <w:p w14:paraId="6B55B061" w14:textId="0CB067F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11.2.14</w:t>
      </w:r>
      <w:r>
        <w:rPr>
          <w:rFonts w:asciiTheme="minorHAnsi" w:eastAsiaTheme="minorEastAsia" w:hAnsiTheme="minorHAnsi" w:cstheme="minorBidi"/>
          <w:noProof/>
          <w:kern w:val="2"/>
          <w:sz w:val="24"/>
          <w:szCs w:val="24"/>
          <w:lang w:eastAsia="en-GB"/>
          <w14:ligatures w14:val="standardContextual"/>
        </w:rPr>
        <w:tab/>
      </w:r>
      <w:r>
        <w:rPr>
          <w:noProof/>
        </w:rPr>
        <w:t>RRC container</w:t>
      </w:r>
      <w:r>
        <w:rPr>
          <w:noProof/>
        </w:rPr>
        <w:tab/>
      </w:r>
      <w:r>
        <w:rPr>
          <w:noProof/>
        </w:rPr>
        <w:fldChar w:fldCharType="begin" w:fldLock="1"/>
      </w:r>
      <w:r>
        <w:rPr>
          <w:noProof/>
        </w:rPr>
        <w:instrText xml:space="preserve"> PAGEREF _Toc193395277 \h </w:instrText>
      </w:r>
      <w:r>
        <w:rPr>
          <w:noProof/>
        </w:rPr>
      </w:r>
      <w:r>
        <w:rPr>
          <w:noProof/>
        </w:rPr>
        <w:fldChar w:fldCharType="separate"/>
      </w:r>
      <w:r>
        <w:rPr>
          <w:noProof/>
        </w:rPr>
        <w:t>406</w:t>
      </w:r>
      <w:r>
        <w:rPr>
          <w:noProof/>
        </w:rPr>
        <w:fldChar w:fldCharType="end"/>
      </w:r>
    </w:p>
    <w:p w14:paraId="515C5ED7" w14:textId="732D5F9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11.2.15</w:t>
      </w:r>
      <w:r>
        <w:rPr>
          <w:rFonts w:asciiTheme="minorHAnsi" w:eastAsiaTheme="minorEastAsia" w:hAnsiTheme="minorHAnsi" w:cstheme="minorBidi"/>
          <w:noProof/>
          <w:kern w:val="2"/>
          <w:sz w:val="24"/>
          <w:szCs w:val="24"/>
          <w:lang w:eastAsia="en-GB"/>
          <w14:ligatures w14:val="standardContextual"/>
        </w:rPr>
        <w:tab/>
      </w:r>
      <w:r>
        <w:rPr>
          <w:noProof/>
        </w:rPr>
        <w:t>Application layer ID</w:t>
      </w:r>
      <w:r>
        <w:rPr>
          <w:noProof/>
        </w:rPr>
        <w:tab/>
      </w:r>
      <w:r>
        <w:rPr>
          <w:noProof/>
        </w:rPr>
        <w:fldChar w:fldCharType="begin" w:fldLock="1"/>
      </w:r>
      <w:r>
        <w:rPr>
          <w:noProof/>
        </w:rPr>
        <w:instrText xml:space="preserve"> PAGEREF _Toc193395278 \h </w:instrText>
      </w:r>
      <w:r>
        <w:rPr>
          <w:noProof/>
        </w:rPr>
      </w:r>
      <w:r>
        <w:rPr>
          <w:noProof/>
        </w:rPr>
        <w:fldChar w:fldCharType="separate"/>
      </w:r>
      <w:r>
        <w:rPr>
          <w:noProof/>
        </w:rPr>
        <w:t>406</w:t>
      </w:r>
      <w:r>
        <w:rPr>
          <w:noProof/>
        </w:rPr>
        <w:fldChar w:fldCharType="end"/>
      </w:r>
    </w:p>
    <w:p w14:paraId="5FAF43A2" w14:textId="457EE94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_Toc193395279 \h </w:instrText>
      </w:r>
      <w:r>
        <w:rPr>
          <w:noProof/>
        </w:rPr>
      </w:r>
      <w:r>
        <w:rPr>
          <w:noProof/>
        </w:rPr>
        <w:fldChar w:fldCharType="separate"/>
      </w:r>
      <w:r>
        <w:rPr>
          <w:noProof/>
        </w:rPr>
        <w:t>407</w:t>
      </w:r>
      <w:r>
        <w:rPr>
          <w:noProof/>
        </w:rPr>
        <w:fldChar w:fldCharType="end"/>
      </w:r>
    </w:p>
    <w:p w14:paraId="61C27C69" w14:textId="5F48BB1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set</w:t>
      </w:r>
      <w:r>
        <w:rPr>
          <w:noProof/>
        </w:rPr>
        <w:tab/>
      </w:r>
      <w:r>
        <w:rPr>
          <w:noProof/>
        </w:rPr>
        <w:fldChar w:fldCharType="begin" w:fldLock="1"/>
      </w:r>
      <w:r>
        <w:rPr>
          <w:noProof/>
        </w:rPr>
        <w:instrText xml:space="preserve"> PAGEREF _Toc193395280 \h </w:instrText>
      </w:r>
      <w:r>
        <w:rPr>
          <w:noProof/>
        </w:rPr>
      </w:r>
      <w:r>
        <w:rPr>
          <w:noProof/>
        </w:rPr>
        <w:fldChar w:fldCharType="separate"/>
      </w:r>
      <w:r>
        <w:rPr>
          <w:noProof/>
        </w:rPr>
        <w:t>407</w:t>
      </w:r>
      <w:r>
        <w:rPr>
          <w:noProof/>
        </w:rPr>
        <w:fldChar w:fldCharType="end"/>
      </w:r>
    </w:p>
    <w:p w14:paraId="7D2BAAD2" w14:textId="1C3D9A3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_Toc193395281 \h </w:instrText>
      </w:r>
      <w:r>
        <w:rPr>
          <w:noProof/>
        </w:rPr>
      </w:r>
      <w:r>
        <w:rPr>
          <w:noProof/>
        </w:rPr>
        <w:fldChar w:fldCharType="separate"/>
      </w:r>
      <w:r>
        <w:rPr>
          <w:noProof/>
        </w:rPr>
        <w:t>408</w:t>
      </w:r>
      <w:r>
        <w:rPr>
          <w:noProof/>
        </w:rPr>
        <w:fldChar w:fldCharType="end"/>
      </w:r>
    </w:p>
    <w:p w14:paraId="0F4542F6" w14:textId="534675B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11.2.19</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prohibited indication</w:t>
      </w:r>
      <w:r>
        <w:rPr>
          <w:noProof/>
        </w:rPr>
        <w:tab/>
      </w:r>
      <w:r>
        <w:rPr>
          <w:noProof/>
        </w:rPr>
        <w:fldChar w:fldCharType="begin" w:fldLock="1"/>
      </w:r>
      <w:r>
        <w:rPr>
          <w:noProof/>
        </w:rPr>
        <w:instrText xml:space="preserve"> PAGEREF _Toc193395282 \h </w:instrText>
      </w:r>
      <w:r>
        <w:rPr>
          <w:noProof/>
        </w:rPr>
      </w:r>
      <w:r>
        <w:rPr>
          <w:noProof/>
        </w:rPr>
        <w:fldChar w:fldCharType="separate"/>
      </w:r>
      <w:r>
        <w:rPr>
          <w:noProof/>
        </w:rPr>
        <w:t>408</w:t>
      </w:r>
      <w:r>
        <w:rPr>
          <w:noProof/>
        </w:rPr>
        <w:fldChar w:fldCharType="end"/>
      </w:r>
    </w:p>
    <w:p w14:paraId="6F2696D4" w14:textId="0C0A59B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11.2.20</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fldLock="1"/>
      </w:r>
      <w:r>
        <w:rPr>
          <w:noProof/>
        </w:rPr>
        <w:instrText xml:space="preserve"> PAGEREF _Toc193395283 \h </w:instrText>
      </w:r>
      <w:r>
        <w:rPr>
          <w:noProof/>
        </w:rPr>
      </w:r>
      <w:r>
        <w:rPr>
          <w:noProof/>
        </w:rPr>
        <w:fldChar w:fldCharType="separate"/>
      </w:r>
      <w:r>
        <w:rPr>
          <w:noProof/>
        </w:rPr>
        <w:t>409</w:t>
      </w:r>
      <w:r>
        <w:rPr>
          <w:noProof/>
        </w:rPr>
        <w:fldChar w:fldCharType="end"/>
      </w:r>
    </w:p>
    <w:p w14:paraId="36753D73" w14:textId="080FD655"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PC5 signalling message formats</w:t>
      </w:r>
      <w:r>
        <w:rPr>
          <w:noProof/>
        </w:rPr>
        <w:tab/>
      </w:r>
      <w:r>
        <w:rPr>
          <w:noProof/>
        </w:rPr>
        <w:fldChar w:fldCharType="begin" w:fldLock="1"/>
      </w:r>
      <w:r>
        <w:rPr>
          <w:noProof/>
        </w:rPr>
        <w:instrText xml:space="preserve"> PAGEREF _Toc193395284 \h </w:instrText>
      </w:r>
      <w:r>
        <w:rPr>
          <w:noProof/>
        </w:rPr>
      </w:r>
      <w:r>
        <w:rPr>
          <w:noProof/>
        </w:rPr>
        <w:fldChar w:fldCharType="separate"/>
      </w:r>
      <w:r>
        <w:rPr>
          <w:noProof/>
        </w:rPr>
        <w:t>409</w:t>
      </w:r>
      <w:r>
        <w:rPr>
          <w:noProof/>
        </w:rPr>
        <w:fldChar w:fldCharType="end"/>
      </w:r>
    </w:p>
    <w:p w14:paraId="4AC33720" w14:textId="084E10F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ProSe PC5 signalling message type</w:t>
      </w:r>
      <w:r>
        <w:rPr>
          <w:noProof/>
        </w:rPr>
        <w:tab/>
      </w:r>
      <w:r>
        <w:rPr>
          <w:noProof/>
        </w:rPr>
        <w:fldChar w:fldCharType="begin" w:fldLock="1"/>
      </w:r>
      <w:r>
        <w:rPr>
          <w:noProof/>
        </w:rPr>
        <w:instrText xml:space="preserve"> PAGEREF _Toc193395285 \h </w:instrText>
      </w:r>
      <w:r>
        <w:rPr>
          <w:noProof/>
        </w:rPr>
      </w:r>
      <w:r>
        <w:rPr>
          <w:noProof/>
        </w:rPr>
        <w:fldChar w:fldCharType="separate"/>
      </w:r>
      <w:r>
        <w:rPr>
          <w:noProof/>
        </w:rPr>
        <w:t>409</w:t>
      </w:r>
      <w:r>
        <w:rPr>
          <w:noProof/>
        </w:rPr>
        <w:fldChar w:fldCharType="end"/>
      </w:r>
    </w:p>
    <w:p w14:paraId="3E269201" w14:textId="7944B9B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Sequence number</w:t>
      </w:r>
      <w:r>
        <w:rPr>
          <w:noProof/>
        </w:rPr>
        <w:tab/>
      </w:r>
      <w:r>
        <w:rPr>
          <w:noProof/>
        </w:rPr>
        <w:fldChar w:fldCharType="begin" w:fldLock="1"/>
      </w:r>
      <w:r>
        <w:rPr>
          <w:noProof/>
        </w:rPr>
        <w:instrText xml:space="preserve"> PAGEREF _Toc193395286 \h </w:instrText>
      </w:r>
      <w:r>
        <w:rPr>
          <w:noProof/>
        </w:rPr>
      </w:r>
      <w:r>
        <w:rPr>
          <w:noProof/>
        </w:rPr>
        <w:fldChar w:fldCharType="separate"/>
      </w:r>
      <w:r>
        <w:rPr>
          <w:noProof/>
        </w:rPr>
        <w:t>410</w:t>
      </w:r>
      <w:r>
        <w:rPr>
          <w:noProof/>
        </w:rPr>
        <w:fldChar w:fldCharType="end"/>
      </w:r>
    </w:p>
    <w:p w14:paraId="68BBFFDC" w14:textId="092AECF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ProSe identifier</w:t>
      </w:r>
      <w:r>
        <w:rPr>
          <w:noProof/>
        </w:rPr>
        <w:tab/>
      </w:r>
      <w:r>
        <w:rPr>
          <w:noProof/>
        </w:rPr>
        <w:fldChar w:fldCharType="begin" w:fldLock="1"/>
      </w:r>
      <w:r>
        <w:rPr>
          <w:noProof/>
        </w:rPr>
        <w:instrText xml:space="preserve"> PAGEREF _Toc193395287 \h </w:instrText>
      </w:r>
      <w:r>
        <w:rPr>
          <w:noProof/>
        </w:rPr>
      </w:r>
      <w:r>
        <w:rPr>
          <w:noProof/>
        </w:rPr>
        <w:fldChar w:fldCharType="separate"/>
      </w:r>
      <w:r>
        <w:rPr>
          <w:noProof/>
        </w:rPr>
        <w:t>410</w:t>
      </w:r>
      <w:r>
        <w:rPr>
          <w:noProof/>
        </w:rPr>
        <w:fldChar w:fldCharType="end"/>
      </w:r>
    </w:p>
    <w:p w14:paraId="0F53906A" w14:textId="2981125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11.3.4</w:t>
      </w:r>
      <w:r>
        <w:rPr>
          <w:rFonts w:asciiTheme="minorHAnsi" w:eastAsiaTheme="minorEastAsia" w:hAnsiTheme="minorHAnsi" w:cstheme="minorBidi"/>
          <w:noProof/>
          <w:kern w:val="2"/>
          <w:sz w:val="24"/>
          <w:szCs w:val="24"/>
          <w:lang w:eastAsia="en-GB"/>
          <w14:ligatures w14:val="standardContextual"/>
        </w:rPr>
        <w:tab/>
      </w:r>
      <w:r>
        <w:rPr>
          <w:noProof/>
        </w:rPr>
        <w:t>Application layer ID</w:t>
      </w:r>
      <w:r>
        <w:rPr>
          <w:noProof/>
        </w:rPr>
        <w:tab/>
      </w:r>
      <w:r>
        <w:rPr>
          <w:noProof/>
        </w:rPr>
        <w:fldChar w:fldCharType="begin" w:fldLock="1"/>
      </w:r>
      <w:r>
        <w:rPr>
          <w:noProof/>
        </w:rPr>
        <w:instrText xml:space="preserve"> PAGEREF _Toc193395288 \h </w:instrText>
      </w:r>
      <w:r>
        <w:rPr>
          <w:noProof/>
        </w:rPr>
      </w:r>
      <w:r>
        <w:rPr>
          <w:noProof/>
        </w:rPr>
        <w:fldChar w:fldCharType="separate"/>
      </w:r>
      <w:r>
        <w:rPr>
          <w:noProof/>
        </w:rPr>
        <w:t>411</w:t>
      </w:r>
      <w:r>
        <w:rPr>
          <w:noProof/>
        </w:rPr>
        <w:fldChar w:fldCharType="end"/>
      </w:r>
    </w:p>
    <w:p w14:paraId="13D7DECB" w14:textId="5B8CA76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11.3.5</w:t>
      </w:r>
      <w:r>
        <w:rPr>
          <w:rFonts w:asciiTheme="minorHAnsi" w:eastAsiaTheme="minorEastAsia" w:hAnsiTheme="minorHAnsi" w:cstheme="minorBidi"/>
          <w:noProof/>
          <w:kern w:val="2"/>
          <w:sz w:val="24"/>
          <w:szCs w:val="24"/>
          <w:lang w:eastAsia="en-GB"/>
          <w14:ligatures w14:val="standardContextual"/>
        </w:rPr>
        <w:tab/>
      </w:r>
      <w:r>
        <w:rPr>
          <w:noProof/>
        </w:rPr>
        <w:t>PC5 QoS flow descriptions</w:t>
      </w:r>
      <w:r>
        <w:rPr>
          <w:noProof/>
        </w:rPr>
        <w:tab/>
      </w:r>
      <w:r>
        <w:rPr>
          <w:noProof/>
        </w:rPr>
        <w:fldChar w:fldCharType="begin" w:fldLock="1"/>
      </w:r>
      <w:r>
        <w:rPr>
          <w:noProof/>
        </w:rPr>
        <w:instrText xml:space="preserve"> PAGEREF _Toc193395289 \h </w:instrText>
      </w:r>
      <w:r>
        <w:rPr>
          <w:noProof/>
        </w:rPr>
      </w:r>
      <w:r>
        <w:rPr>
          <w:noProof/>
        </w:rPr>
        <w:fldChar w:fldCharType="separate"/>
      </w:r>
      <w:r>
        <w:rPr>
          <w:noProof/>
        </w:rPr>
        <w:t>412</w:t>
      </w:r>
      <w:r>
        <w:rPr>
          <w:noProof/>
        </w:rPr>
        <w:fldChar w:fldCharType="end"/>
      </w:r>
    </w:p>
    <w:p w14:paraId="5B8AD2A2" w14:textId="1564749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11.3.6</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_Toc193395290 \h </w:instrText>
      </w:r>
      <w:r>
        <w:rPr>
          <w:noProof/>
        </w:rPr>
      </w:r>
      <w:r>
        <w:rPr>
          <w:noProof/>
        </w:rPr>
        <w:fldChar w:fldCharType="separate"/>
      </w:r>
      <w:r>
        <w:rPr>
          <w:noProof/>
        </w:rPr>
        <w:t>419</w:t>
      </w:r>
      <w:r>
        <w:rPr>
          <w:noProof/>
        </w:rPr>
        <w:fldChar w:fldCharType="end"/>
      </w:r>
    </w:p>
    <w:p w14:paraId="77BF763A" w14:textId="1EB508A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11.3.7</w:t>
      </w:r>
      <w:r>
        <w:rPr>
          <w:rFonts w:asciiTheme="minorHAnsi" w:eastAsiaTheme="minorEastAsia" w:hAnsiTheme="minorHAnsi" w:cstheme="minorBidi"/>
          <w:noProof/>
          <w:kern w:val="2"/>
          <w:sz w:val="24"/>
          <w:szCs w:val="24"/>
          <w:lang w:eastAsia="en-GB"/>
          <w14:ligatures w14:val="standardContextual"/>
        </w:rPr>
        <w:tab/>
      </w:r>
      <w:r>
        <w:rPr>
          <w:noProof/>
        </w:rPr>
        <w:t>Link local IPv6 address</w:t>
      </w:r>
      <w:r>
        <w:rPr>
          <w:noProof/>
        </w:rPr>
        <w:tab/>
      </w:r>
      <w:r>
        <w:rPr>
          <w:noProof/>
        </w:rPr>
        <w:fldChar w:fldCharType="begin" w:fldLock="1"/>
      </w:r>
      <w:r>
        <w:rPr>
          <w:noProof/>
        </w:rPr>
        <w:instrText xml:space="preserve"> PAGEREF _Toc193395291 \h </w:instrText>
      </w:r>
      <w:r>
        <w:rPr>
          <w:noProof/>
        </w:rPr>
      </w:r>
      <w:r>
        <w:rPr>
          <w:noProof/>
        </w:rPr>
        <w:fldChar w:fldCharType="separate"/>
      </w:r>
      <w:r>
        <w:rPr>
          <w:noProof/>
        </w:rPr>
        <w:t>420</w:t>
      </w:r>
      <w:r>
        <w:rPr>
          <w:noProof/>
        </w:rPr>
        <w:fldChar w:fldCharType="end"/>
      </w:r>
    </w:p>
    <w:p w14:paraId="0727860F" w14:textId="40DC67D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11.3.8</w:t>
      </w:r>
      <w:r>
        <w:rPr>
          <w:rFonts w:asciiTheme="minorHAnsi" w:eastAsiaTheme="minorEastAsia" w:hAnsiTheme="minorHAnsi" w:cstheme="minorBidi"/>
          <w:noProof/>
          <w:kern w:val="2"/>
          <w:sz w:val="24"/>
          <w:szCs w:val="24"/>
          <w:lang w:eastAsia="en-GB"/>
          <w14:ligatures w14:val="standardContextual"/>
        </w:rPr>
        <w:tab/>
      </w:r>
      <w:r>
        <w:rPr>
          <w:noProof/>
        </w:rPr>
        <w:t>PC5 signalling protocol cause</w:t>
      </w:r>
      <w:r>
        <w:rPr>
          <w:noProof/>
        </w:rPr>
        <w:tab/>
      </w:r>
      <w:r>
        <w:rPr>
          <w:noProof/>
        </w:rPr>
        <w:fldChar w:fldCharType="begin" w:fldLock="1"/>
      </w:r>
      <w:r>
        <w:rPr>
          <w:noProof/>
        </w:rPr>
        <w:instrText xml:space="preserve"> PAGEREF _Toc193395292 \h </w:instrText>
      </w:r>
      <w:r>
        <w:rPr>
          <w:noProof/>
        </w:rPr>
      </w:r>
      <w:r>
        <w:rPr>
          <w:noProof/>
        </w:rPr>
        <w:fldChar w:fldCharType="separate"/>
      </w:r>
      <w:r>
        <w:rPr>
          <w:noProof/>
        </w:rPr>
        <w:t>420</w:t>
      </w:r>
      <w:r>
        <w:rPr>
          <w:noProof/>
        </w:rPr>
        <w:fldChar w:fldCharType="end"/>
      </w:r>
    </w:p>
    <w:p w14:paraId="124EB203" w14:textId="41EECB0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11.3.9</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_Toc193395293 \h </w:instrText>
      </w:r>
      <w:r>
        <w:rPr>
          <w:noProof/>
        </w:rPr>
      </w:r>
      <w:r>
        <w:rPr>
          <w:noProof/>
        </w:rPr>
        <w:fldChar w:fldCharType="separate"/>
      </w:r>
      <w:r>
        <w:rPr>
          <w:noProof/>
        </w:rPr>
        <w:t>421</w:t>
      </w:r>
      <w:r>
        <w:rPr>
          <w:noProof/>
        </w:rPr>
        <w:fldChar w:fldCharType="end"/>
      </w:r>
    </w:p>
    <w:p w14:paraId="700FD848" w14:textId="4DD1FE3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11.3.10</w:t>
      </w:r>
      <w:r>
        <w:rPr>
          <w:rFonts w:asciiTheme="minorHAnsi" w:eastAsiaTheme="minorEastAsia" w:hAnsiTheme="minorHAnsi" w:cstheme="minorBidi"/>
          <w:noProof/>
          <w:kern w:val="2"/>
          <w:sz w:val="24"/>
          <w:szCs w:val="24"/>
          <w:lang w:eastAsia="en-GB"/>
          <w14:ligatures w14:val="standardContextual"/>
        </w:rPr>
        <w:tab/>
      </w:r>
      <w:r>
        <w:rPr>
          <w:noProof/>
        </w:rPr>
        <w:t>Nonce</w:t>
      </w:r>
      <w:r>
        <w:rPr>
          <w:noProof/>
        </w:rPr>
        <w:tab/>
      </w:r>
      <w:r>
        <w:rPr>
          <w:noProof/>
        </w:rPr>
        <w:fldChar w:fldCharType="begin" w:fldLock="1"/>
      </w:r>
      <w:r>
        <w:rPr>
          <w:noProof/>
        </w:rPr>
        <w:instrText xml:space="preserve"> PAGEREF _Toc193395294 \h </w:instrText>
      </w:r>
      <w:r>
        <w:rPr>
          <w:noProof/>
        </w:rPr>
      </w:r>
      <w:r>
        <w:rPr>
          <w:noProof/>
        </w:rPr>
        <w:fldChar w:fldCharType="separate"/>
      </w:r>
      <w:r>
        <w:rPr>
          <w:noProof/>
        </w:rPr>
        <w:t>422</w:t>
      </w:r>
      <w:r>
        <w:rPr>
          <w:noProof/>
        </w:rPr>
        <w:fldChar w:fldCharType="end"/>
      </w:r>
    </w:p>
    <w:p w14:paraId="2AE92F07" w14:textId="7A0DB85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UE security capabilities</w:t>
      </w:r>
      <w:r>
        <w:rPr>
          <w:noProof/>
        </w:rPr>
        <w:tab/>
      </w:r>
      <w:r>
        <w:rPr>
          <w:noProof/>
        </w:rPr>
        <w:fldChar w:fldCharType="begin" w:fldLock="1"/>
      </w:r>
      <w:r>
        <w:rPr>
          <w:noProof/>
        </w:rPr>
        <w:instrText xml:space="preserve"> PAGEREF _Toc193395295 \h </w:instrText>
      </w:r>
      <w:r>
        <w:rPr>
          <w:noProof/>
        </w:rPr>
      </w:r>
      <w:r>
        <w:rPr>
          <w:noProof/>
        </w:rPr>
        <w:fldChar w:fldCharType="separate"/>
      </w:r>
      <w:r>
        <w:rPr>
          <w:noProof/>
        </w:rPr>
        <w:t>422</w:t>
      </w:r>
      <w:r>
        <w:rPr>
          <w:noProof/>
        </w:rPr>
        <w:fldChar w:fldCharType="end"/>
      </w:r>
    </w:p>
    <w:p w14:paraId="4EBDF689" w14:textId="68C734B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UE PC5 unicast signalling security policy</w:t>
      </w:r>
      <w:r>
        <w:rPr>
          <w:noProof/>
        </w:rPr>
        <w:tab/>
      </w:r>
      <w:r>
        <w:rPr>
          <w:noProof/>
        </w:rPr>
        <w:fldChar w:fldCharType="begin" w:fldLock="1"/>
      </w:r>
      <w:r>
        <w:rPr>
          <w:noProof/>
        </w:rPr>
        <w:instrText xml:space="preserve"> PAGEREF _Toc193395296 \h </w:instrText>
      </w:r>
      <w:r>
        <w:rPr>
          <w:noProof/>
        </w:rPr>
      </w:r>
      <w:r>
        <w:rPr>
          <w:noProof/>
        </w:rPr>
        <w:fldChar w:fldCharType="separate"/>
      </w:r>
      <w:r>
        <w:rPr>
          <w:noProof/>
        </w:rPr>
        <w:t>425</w:t>
      </w:r>
      <w:r>
        <w:rPr>
          <w:noProof/>
        </w:rPr>
        <w:fldChar w:fldCharType="end"/>
      </w:r>
    </w:p>
    <w:p w14:paraId="68A7BB30" w14:textId="506943E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MSB of K</w:t>
      </w:r>
      <w:r w:rsidRPr="007D5E15">
        <w:rPr>
          <w:noProof/>
          <w:vertAlign w:val="subscript"/>
        </w:rPr>
        <w:t>NRP-sess</w:t>
      </w:r>
      <w:r>
        <w:rPr>
          <w:noProof/>
        </w:rPr>
        <w:t xml:space="preserve"> ID</w:t>
      </w:r>
      <w:r>
        <w:rPr>
          <w:noProof/>
        </w:rPr>
        <w:tab/>
      </w:r>
      <w:r>
        <w:rPr>
          <w:noProof/>
        </w:rPr>
        <w:fldChar w:fldCharType="begin" w:fldLock="1"/>
      </w:r>
      <w:r>
        <w:rPr>
          <w:noProof/>
        </w:rPr>
        <w:instrText xml:space="preserve"> PAGEREF _Toc193395297 \h </w:instrText>
      </w:r>
      <w:r>
        <w:rPr>
          <w:noProof/>
        </w:rPr>
      </w:r>
      <w:r>
        <w:rPr>
          <w:noProof/>
        </w:rPr>
        <w:fldChar w:fldCharType="separate"/>
      </w:r>
      <w:r>
        <w:rPr>
          <w:noProof/>
        </w:rPr>
        <w:t>425</w:t>
      </w:r>
      <w:r>
        <w:rPr>
          <w:noProof/>
        </w:rPr>
        <w:fldChar w:fldCharType="end"/>
      </w:r>
    </w:p>
    <w:p w14:paraId="05C4FCFA" w14:textId="7B1434F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11.3.14</w:t>
      </w:r>
      <w:r>
        <w:rPr>
          <w:rFonts w:asciiTheme="minorHAnsi" w:eastAsiaTheme="minorEastAsia" w:hAnsiTheme="minorHAnsi" w:cstheme="minorBidi"/>
          <w:noProof/>
          <w:kern w:val="2"/>
          <w:sz w:val="24"/>
          <w:szCs w:val="24"/>
          <w:lang w:eastAsia="en-GB"/>
          <w14:ligatures w14:val="standardContextual"/>
        </w:rPr>
        <w:tab/>
      </w:r>
      <w:r>
        <w:rPr>
          <w:noProof/>
        </w:rPr>
        <w:t>K</w:t>
      </w:r>
      <w:r w:rsidRPr="007D5E15">
        <w:rPr>
          <w:noProof/>
          <w:vertAlign w:val="subscript"/>
        </w:rPr>
        <w:t>NRP</w:t>
      </w:r>
      <w:r>
        <w:rPr>
          <w:noProof/>
        </w:rPr>
        <w:t xml:space="preserve"> ID</w:t>
      </w:r>
      <w:r>
        <w:rPr>
          <w:noProof/>
        </w:rPr>
        <w:tab/>
      </w:r>
      <w:r>
        <w:rPr>
          <w:noProof/>
        </w:rPr>
        <w:fldChar w:fldCharType="begin" w:fldLock="1"/>
      </w:r>
      <w:r>
        <w:rPr>
          <w:noProof/>
        </w:rPr>
        <w:instrText xml:space="preserve"> PAGEREF _Toc193395298 \h </w:instrText>
      </w:r>
      <w:r>
        <w:rPr>
          <w:noProof/>
        </w:rPr>
      </w:r>
      <w:r>
        <w:rPr>
          <w:noProof/>
        </w:rPr>
        <w:fldChar w:fldCharType="separate"/>
      </w:r>
      <w:r>
        <w:rPr>
          <w:noProof/>
        </w:rPr>
        <w:t>426</w:t>
      </w:r>
      <w:r>
        <w:rPr>
          <w:noProof/>
        </w:rPr>
        <w:fldChar w:fldCharType="end"/>
      </w:r>
    </w:p>
    <w:p w14:paraId="7129C2CE" w14:textId="5B3CA35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11.3.15</w:t>
      </w:r>
      <w:r>
        <w:rPr>
          <w:rFonts w:asciiTheme="minorHAnsi" w:eastAsiaTheme="minorEastAsia" w:hAnsiTheme="minorHAnsi" w:cstheme="minorBidi"/>
          <w:noProof/>
          <w:kern w:val="2"/>
          <w:sz w:val="24"/>
          <w:szCs w:val="24"/>
          <w:lang w:eastAsia="en-GB"/>
          <w14:ligatures w14:val="standardContextual"/>
        </w:rPr>
        <w:tab/>
      </w:r>
      <w:r>
        <w:rPr>
          <w:noProof/>
        </w:rPr>
        <w:t>LSB of K</w:t>
      </w:r>
      <w:r w:rsidRPr="007D5E15">
        <w:rPr>
          <w:noProof/>
          <w:vertAlign w:val="subscript"/>
        </w:rPr>
        <w:t>NRP-sess</w:t>
      </w:r>
      <w:r>
        <w:rPr>
          <w:noProof/>
        </w:rPr>
        <w:t xml:space="preserve"> ID</w:t>
      </w:r>
      <w:r>
        <w:rPr>
          <w:noProof/>
        </w:rPr>
        <w:tab/>
      </w:r>
      <w:r>
        <w:rPr>
          <w:noProof/>
        </w:rPr>
        <w:fldChar w:fldCharType="begin" w:fldLock="1"/>
      </w:r>
      <w:r>
        <w:rPr>
          <w:noProof/>
        </w:rPr>
        <w:instrText xml:space="preserve"> PAGEREF _Toc193395299 \h </w:instrText>
      </w:r>
      <w:r>
        <w:rPr>
          <w:noProof/>
        </w:rPr>
      </w:r>
      <w:r>
        <w:rPr>
          <w:noProof/>
        </w:rPr>
        <w:fldChar w:fldCharType="separate"/>
      </w:r>
      <w:r>
        <w:rPr>
          <w:noProof/>
        </w:rPr>
        <w:t>426</w:t>
      </w:r>
      <w:r>
        <w:rPr>
          <w:noProof/>
        </w:rPr>
        <w:fldChar w:fldCharType="end"/>
      </w:r>
    </w:p>
    <w:p w14:paraId="6A235DAE" w14:textId="2A2D1AA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11.3.16</w:t>
      </w:r>
      <w:r>
        <w:rPr>
          <w:rFonts w:asciiTheme="minorHAnsi" w:eastAsiaTheme="minorEastAsia" w:hAnsiTheme="minorHAnsi" w:cstheme="minorBidi"/>
          <w:noProof/>
          <w:kern w:val="2"/>
          <w:sz w:val="24"/>
          <w:szCs w:val="24"/>
          <w:lang w:eastAsia="en-GB"/>
          <w14:ligatures w14:val="standardContextual"/>
        </w:rPr>
        <w:tab/>
      </w:r>
      <w:r>
        <w:rPr>
          <w:noProof/>
        </w:rPr>
        <w:t>MSBs of K</w:t>
      </w:r>
      <w:r w:rsidRPr="007D5E15">
        <w:rPr>
          <w:noProof/>
          <w:vertAlign w:val="subscript"/>
        </w:rPr>
        <w:t>NRP</w:t>
      </w:r>
      <w:r>
        <w:rPr>
          <w:noProof/>
        </w:rPr>
        <w:t xml:space="preserve"> ID</w:t>
      </w:r>
      <w:r>
        <w:rPr>
          <w:noProof/>
        </w:rPr>
        <w:tab/>
      </w:r>
      <w:r>
        <w:rPr>
          <w:noProof/>
        </w:rPr>
        <w:fldChar w:fldCharType="begin" w:fldLock="1"/>
      </w:r>
      <w:r>
        <w:rPr>
          <w:noProof/>
        </w:rPr>
        <w:instrText xml:space="preserve"> PAGEREF _Toc193395300 \h </w:instrText>
      </w:r>
      <w:r>
        <w:rPr>
          <w:noProof/>
        </w:rPr>
      </w:r>
      <w:r>
        <w:rPr>
          <w:noProof/>
        </w:rPr>
        <w:fldChar w:fldCharType="separate"/>
      </w:r>
      <w:r>
        <w:rPr>
          <w:noProof/>
        </w:rPr>
        <w:t>427</w:t>
      </w:r>
      <w:r>
        <w:rPr>
          <w:noProof/>
        </w:rPr>
        <w:fldChar w:fldCharType="end"/>
      </w:r>
    </w:p>
    <w:p w14:paraId="69CDDE5C" w14:textId="4BB52AF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11.3.17</w:t>
      </w:r>
      <w:r>
        <w:rPr>
          <w:rFonts w:asciiTheme="minorHAnsi" w:eastAsiaTheme="minorEastAsia" w:hAnsiTheme="minorHAnsi" w:cstheme="minorBidi"/>
          <w:noProof/>
          <w:kern w:val="2"/>
          <w:sz w:val="24"/>
          <w:szCs w:val="24"/>
          <w:lang w:eastAsia="en-GB"/>
          <w14:ligatures w14:val="standardContextual"/>
        </w:rPr>
        <w:tab/>
      </w:r>
      <w:r>
        <w:rPr>
          <w:noProof/>
        </w:rPr>
        <w:t>LSBs of K</w:t>
      </w:r>
      <w:r w:rsidRPr="007D5E15">
        <w:rPr>
          <w:noProof/>
          <w:vertAlign w:val="subscript"/>
        </w:rPr>
        <w:t>NRP</w:t>
      </w:r>
      <w:r>
        <w:rPr>
          <w:noProof/>
        </w:rPr>
        <w:t xml:space="preserve"> ID</w:t>
      </w:r>
      <w:r>
        <w:rPr>
          <w:noProof/>
        </w:rPr>
        <w:tab/>
      </w:r>
      <w:r>
        <w:rPr>
          <w:noProof/>
        </w:rPr>
        <w:fldChar w:fldCharType="begin" w:fldLock="1"/>
      </w:r>
      <w:r>
        <w:rPr>
          <w:noProof/>
        </w:rPr>
        <w:instrText xml:space="preserve"> PAGEREF _Toc193395301 \h </w:instrText>
      </w:r>
      <w:r>
        <w:rPr>
          <w:noProof/>
        </w:rPr>
      </w:r>
      <w:r>
        <w:rPr>
          <w:noProof/>
        </w:rPr>
        <w:fldChar w:fldCharType="separate"/>
      </w:r>
      <w:r>
        <w:rPr>
          <w:noProof/>
        </w:rPr>
        <w:t>427</w:t>
      </w:r>
      <w:r>
        <w:rPr>
          <w:noProof/>
        </w:rPr>
        <w:fldChar w:fldCharType="end"/>
      </w:r>
    </w:p>
    <w:p w14:paraId="19D85CD2" w14:textId="2003C7C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11.3.18</w:t>
      </w:r>
      <w:r>
        <w:rPr>
          <w:rFonts w:asciiTheme="minorHAnsi" w:eastAsiaTheme="minorEastAsia" w:hAnsiTheme="minorHAnsi" w:cstheme="minorBidi"/>
          <w:noProof/>
          <w:kern w:val="2"/>
          <w:sz w:val="24"/>
          <w:szCs w:val="24"/>
          <w:lang w:eastAsia="en-GB"/>
          <w14:ligatures w14:val="standardContextual"/>
        </w:rPr>
        <w:tab/>
      </w:r>
      <w:r>
        <w:rPr>
          <w:noProof/>
        </w:rPr>
        <w:t>Configuration of UE PC5 unicast user plane security protection</w:t>
      </w:r>
      <w:r>
        <w:rPr>
          <w:noProof/>
        </w:rPr>
        <w:tab/>
      </w:r>
      <w:r>
        <w:rPr>
          <w:noProof/>
        </w:rPr>
        <w:fldChar w:fldCharType="begin" w:fldLock="1"/>
      </w:r>
      <w:r>
        <w:rPr>
          <w:noProof/>
        </w:rPr>
        <w:instrText xml:space="preserve"> PAGEREF _Toc193395302 \h </w:instrText>
      </w:r>
      <w:r>
        <w:rPr>
          <w:noProof/>
        </w:rPr>
      </w:r>
      <w:r>
        <w:rPr>
          <w:noProof/>
        </w:rPr>
        <w:fldChar w:fldCharType="separate"/>
      </w:r>
      <w:r>
        <w:rPr>
          <w:noProof/>
        </w:rPr>
        <w:t>427</w:t>
      </w:r>
      <w:r>
        <w:rPr>
          <w:noProof/>
        </w:rPr>
        <w:fldChar w:fldCharType="end"/>
      </w:r>
    </w:p>
    <w:p w14:paraId="1C6D9F43" w14:textId="5142443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11.3.19</w:t>
      </w:r>
      <w:r>
        <w:rPr>
          <w:rFonts w:asciiTheme="minorHAnsi" w:eastAsiaTheme="minorEastAsia" w:hAnsiTheme="minorHAnsi" w:cstheme="minorBidi"/>
          <w:noProof/>
          <w:kern w:val="2"/>
          <w:sz w:val="24"/>
          <w:szCs w:val="24"/>
          <w:lang w:eastAsia="en-GB"/>
          <w14:ligatures w14:val="standardContextual"/>
        </w:rPr>
        <w:tab/>
      </w:r>
      <w:r>
        <w:rPr>
          <w:noProof/>
        </w:rPr>
        <w:t>Link modification operation code</w:t>
      </w:r>
      <w:r>
        <w:rPr>
          <w:noProof/>
        </w:rPr>
        <w:tab/>
      </w:r>
      <w:r>
        <w:rPr>
          <w:noProof/>
        </w:rPr>
        <w:fldChar w:fldCharType="begin" w:fldLock="1"/>
      </w:r>
      <w:r>
        <w:rPr>
          <w:noProof/>
        </w:rPr>
        <w:instrText xml:space="preserve"> PAGEREF _Toc193395303 \h </w:instrText>
      </w:r>
      <w:r>
        <w:rPr>
          <w:noProof/>
        </w:rPr>
      </w:r>
      <w:r>
        <w:rPr>
          <w:noProof/>
        </w:rPr>
        <w:fldChar w:fldCharType="separate"/>
      </w:r>
      <w:r>
        <w:rPr>
          <w:noProof/>
        </w:rPr>
        <w:t>428</w:t>
      </w:r>
      <w:r>
        <w:rPr>
          <w:noProof/>
        </w:rPr>
        <w:fldChar w:fldCharType="end"/>
      </w:r>
    </w:p>
    <w:p w14:paraId="34837EF2" w14:textId="3D0EBC9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11.3.20</w:t>
      </w:r>
      <w:r>
        <w:rPr>
          <w:rFonts w:asciiTheme="minorHAnsi" w:eastAsiaTheme="minorEastAsia" w:hAnsiTheme="minorHAnsi" w:cstheme="minorBidi"/>
          <w:noProof/>
          <w:kern w:val="2"/>
          <w:sz w:val="24"/>
          <w:szCs w:val="24"/>
          <w:lang w:eastAsia="en-GB"/>
          <w14:ligatures w14:val="standardContextual"/>
        </w:rPr>
        <w:tab/>
      </w:r>
      <w:r>
        <w:rPr>
          <w:noProof/>
        </w:rPr>
        <w:t>Keep-alive counter</w:t>
      </w:r>
      <w:r>
        <w:rPr>
          <w:noProof/>
        </w:rPr>
        <w:tab/>
      </w:r>
      <w:r>
        <w:rPr>
          <w:noProof/>
        </w:rPr>
        <w:fldChar w:fldCharType="begin" w:fldLock="1"/>
      </w:r>
      <w:r>
        <w:rPr>
          <w:noProof/>
        </w:rPr>
        <w:instrText xml:space="preserve"> PAGEREF _Toc193395304 \h </w:instrText>
      </w:r>
      <w:r>
        <w:rPr>
          <w:noProof/>
        </w:rPr>
      </w:r>
      <w:r>
        <w:rPr>
          <w:noProof/>
        </w:rPr>
        <w:fldChar w:fldCharType="separate"/>
      </w:r>
      <w:r>
        <w:rPr>
          <w:noProof/>
        </w:rPr>
        <w:t>429</w:t>
      </w:r>
      <w:r>
        <w:rPr>
          <w:noProof/>
        </w:rPr>
        <w:fldChar w:fldCharType="end"/>
      </w:r>
    </w:p>
    <w:p w14:paraId="33A9C6D5" w14:textId="0D9938C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_Toc193395305 \h </w:instrText>
      </w:r>
      <w:r>
        <w:rPr>
          <w:noProof/>
        </w:rPr>
      </w:r>
      <w:r>
        <w:rPr>
          <w:noProof/>
        </w:rPr>
        <w:fldChar w:fldCharType="separate"/>
      </w:r>
      <w:r>
        <w:rPr>
          <w:noProof/>
        </w:rPr>
        <w:t>429</w:t>
      </w:r>
      <w:r>
        <w:rPr>
          <w:noProof/>
        </w:rPr>
        <w:fldChar w:fldCharType="end"/>
      </w:r>
    </w:p>
    <w:p w14:paraId="133DA6B5" w14:textId="7AEE10B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Selected security algorithms</w:t>
      </w:r>
      <w:r>
        <w:rPr>
          <w:noProof/>
        </w:rPr>
        <w:tab/>
      </w:r>
      <w:r>
        <w:rPr>
          <w:noProof/>
        </w:rPr>
        <w:fldChar w:fldCharType="begin" w:fldLock="1"/>
      </w:r>
      <w:r>
        <w:rPr>
          <w:noProof/>
        </w:rPr>
        <w:instrText xml:space="preserve"> PAGEREF _Toc193395306 \h </w:instrText>
      </w:r>
      <w:r>
        <w:rPr>
          <w:noProof/>
        </w:rPr>
      </w:r>
      <w:r>
        <w:rPr>
          <w:noProof/>
        </w:rPr>
        <w:fldChar w:fldCharType="separate"/>
      </w:r>
      <w:r>
        <w:rPr>
          <w:noProof/>
        </w:rPr>
        <w:t>430</w:t>
      </w:r>
      <w:r>
        <w:rPr>
          <w:noProof/>
        </w:rPr>
        <w:fldChar w:fldCharType="end"/>
      </w:r>
    </w:p>
    <w:p w14:paraId="3F31329D" w14:textId="17E1AFF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rPr>
        <w:t>UE PC5 unicast user plane security policy</w:t>
      </w:r>
      <w:r>
        <w:rPr>
          <w:noProof/>
        </w:rPr>
        <w:tab/>
      </w:r>
      <w:r>
        <w:rPr>
          <w:noProof/>
        </w:rPr>
        <w:fldChar w:fldCharType="begin" w:fldLock="1"/>
      </w:r>
      <w:r>
        <w:rPr>
          <w:noProof/>
        </w:rPr>
        <w:instrText xml:space="preserve"> PAGEREF _Toc193395307 \h </w:instrText>
      </w:r>
      <w:r>
        <w:rPr>
          <w:noProof/>
        </w:rPr>
      </w:r>
      <w:r>
        <w:rPr>
          <w:noProof/>
        </w:rPr>
        <w:fldChar w:fldCharType="separate"/>
      </w:r>
      <w:r>
        <w:rPr>
          <w:noProof/>
        </w:rPr>
        <w:t>430</w:t>
      </w:r>
      <w:r>
        <w:rPr>
          <w:noProof/>
        </w:rPr>
        <w:fldChar w:fldCharType="end"/>
      </w:r>
    </w:p>
    <w:p w14:paraId="5D6F881A" w14:textId="38C22AA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_Toc193395308 \h </w:instrText>
      </w:r>
      <w:r>
        <w:rPr>
          <w:noProof/>
        </w:rPr>
      </w:r>
      <w:r>
        <w:rPr>
          <w:noProof/>
        </w:rPr>
        <w:fldChar w:fldCharType="separate"/>
      </w:r>
      <w:r>
        <w:rPr>
          <w:noProof/>
        </w:rPr>
        <w:t>431</w:t>
      </w:r>
      <w:r>
        <w:rPr>
          <w:noProof/>
        </w:rPr>
        <w:fldChar w:fldCharType="end"/>
      </w:r>
    </w:p>
    <w:p w14:paraId="1AC529D6" w14:textId="7642790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rPr>
        <w:t>Layer-2 ID</w:t>
      </w:r>
      <w:r>
        <w:rPr>
          <w:noProof/>
        </w:rPr>
        <w:tab/>
      </w:r>
      <w:r>
        <w:rPr>
          <w:noProof/>
        </w:rPr>
        <w:fldChar w:fldCharType="begin" w:fldLock="1"/>
      </w:r>
      <w:r>
        <w:rPr>
          <w:noProof/>
        </w:rPr>
        <w:instrText xml:space="preserve"> PAGEREF _Toc193395309 \h </w:instrText>
      </w:r>
      <w:r>
        <w:rPr>
          <w:noProof/>
        </w:rPr>
      </w:r>
      <w:r>
        <w:rPr>
          <w:noProof/>
        </w:rPr>
        <w:fldChar w:fldCharType="separate"/>
      </w:r>
      <w:r>
        <w:rPr>
          <w:noProof/>
        </w:rPr>
        <w:t>432</w:t>
      </w:r>
      <w:r>
        <w:rPr>
          <w:noProof/>
        </w:rPr>
        <w:fldChar w:fldCharType="end"/>
      </w:r>
    </w:p>
    <w:p w14:paraId="18E2A8CC" w14:textId="29C62DB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fldLock="1"/>
      </w:r>
      <w:r>
        <w:rPr>
          <w:noProof/>
        </w:rPr>
        <w:instrText xml:space="preserve"> PAGEREF _Toc193395310 \h </w:instrText>
      </w:r>
      <w:r>
        <w:rPr>
          <w:noProof/>
        </w:rPr>
      </w:r>
      <w:r>
        <w:rPr>
          <w:noProof/>
        </w:rPr>
        <w:fldChar w:fldCharType="separate"/>
      </w:r>
      <w:r>
        <w:rPr>
          <w:noProof/>
        </w:rPr>
        <w:t>432</w:t>
      </w:r>
      <w:r>
        <w:rPr>
          <w:noProof/>
        </w:rPr>
        <w:fldChar w:fldCharType="end"/>
      </w:r>
    </w:p>
    <w:p w14:paraId="4A725A79" w14:textId="30FB733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rPr>
        <w:t>GPRS timer</w:t>
      </w:r>
      <w:r>
        <w:rPr>
          <w:noProof/>
        </w:rPr>
        <w:tab/>
      </w:r>
      <w:r>
        <w:rPr>
          <w:noProof/>
        </w:rPr>
        <w:fldChar w:fldCharType="begin" w:fldLock="1"/>
      </w:r>
      <w:r>
        <w:rPr>
          <w:noProof/>
        </w:rPr>
        <w:instrText xml:space="preserve"> PAGEREF _Toc193395311 \h </w:instrText>
      </w:r>
      <w:r>
        <w:rPr>
          <w:noProof/>
        </w:rPr>
      </w:r>
      <w:r>
        <w:rPr>
          <w:noProof/>
        </w:rPr>
        <w:fldChar w:fldCharType="separate"/>
      </w:r>
      <w:r>
        <w:rPr>
          <w:noProof/>
        </w:rPr>
        <w:t>433</w:t>
      </w:r>
      <w:r>
        <w:rPr>
          <w:noProof/>
        </w:rPr>
        <w:fldChar w:fldCharType="end"/>
      </w:r>
    </w:p>
    <w:p w14:paraId="2005AEEC" w14:textId="39397DD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_Toc193395312 \h </w:instrText>
      </w:r>
      <w:r>
        <w:rPr>
          <w:noProof/>
        </w:rPr>
      </w:r>
      <w:r>
        <w:rPr>
          <w:noProof/>
        </w:rPr>
        <w:fldChar w:fldCharType="separate"/>
      </w:r>
      <w:r>
        <w:rPr>
          <w:noProof/>
        </w:rPr>
        <w:t>433</w:t>
      </w:r>
      <w:r>
        <w:rPr>
          <w:noProof/>
        </w:rPr>
        <w:fldChar w:fldCharType="end"/>
      </w:r>
    </w:p>
    <w:p w14:paraId="15145AD8" w14:textId="28793E0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11.3.29</w:t>
      </w:r>
      <w:r>
        <w:rPr>
          <w:rFonts w:asciiTheme="minorHAnsi" w:eastAsiaTheme="minorEastAsia" w:hAnsiTheme="minorHAnsi" w:cstheme="minorBidi"/>
          <w:noProof/>
          <w:kern w:val="2"/>
          <w:sz w:val="24"/>
          <w:szCs w:val="24"/>
          <w:lang w:eastAsia="en-GB"/>
          <w14:ligatures w14:val="standardContextual"/>
        </w:rPr>
        <w:tab/>
      </w:r>
      <w:r>
        <w:rPr>
          <w:noProof/>
          <w:lang w:eastAsia="zh-CN"/>
        </w:rPr>
        <w:t>PC5 QoS rules</w:t>
      </w:r>
      <w:r>
        <w:rPr>
          <w:noProof/>
        </w:rPr>
        <w:tab/>
      </w:r>
      <w:r>
        <w:rPr>
          <w:noProof/>
        </w:rPr>
        <w:fldChar w:fldCharType="begin" w:fldLock="1"/>
      </w:r>
      <w:r>
        <w:rPr>
          <w:noProof/>
        </w:rPr>
        <w:instrText xml:space="preserve"> PAGEREF _Toc193395313 \h </w:instrText>
      </w:r>
      <w:r>
        <w:rPr>
          <w:noProof/>
        </w:rPr>
      </w:r>
      <w:r>
        <w:rPr>
          <w:noProof/>
        </w:rPr>
        <w:fldChar w:fldCharType="separate"/>
      </w:r>
      <w:r>
        <w:rPr>
          <w:noProof/>
        </w:rPr>
        <w:t>433</w:t>
      </w:r>
      <w:r>
        <w:rPr>
          <w:noProof/>
        </w:rPr>
        <w:fldChar w:fldCharType="end"/>
      </w:r>
    </w:p>
    <w:p w14:paraId="48EDD268" w14:textId="3C57A62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11.3.30</w:t>
      </w:r>
      <w:r>
        <w:rPr>
          <w:rFonts w:asciiTheme="minorHAnsi" w:eastAsiaTheme="minorEastAsia" w:hAnsiTheme="minorHAnsi" w:cstheme="minorBidi"/>
          <w:noProof/>
          <w:kern w:val="2"/>
          <w:sz w:val="24"/>
          <w:szCs w:val="24"/>
          <w:lang w:eastAsia="en-GB"/>
          <w14:ligatures w14:val="standardContextual"/>
        </w:rPr>
        <w:tab/>
      </w:r>
      <w:r>
        <w:rPr>
          <w:noProof/>
        </w:rPr>
        <w:t>5GS mobile identity</w:t>
      </w:r>
      <w:r>
        <w:rPr>
          <w:noProof/>
        </w:rPr>
        <w:tab/>
      </w:r>
      <w:r>
        <w:rPr>
          <w:noProof/>
        </w:rPr>
        <w:fldChar w:fldCharType="begin" w:fldLock="1"/>
      </w:r>
      <w:r>
        <w:rPr>
          <w:noProof/>
        </w:rPr>
        <w:instrText xml:space="preserve"> PAGEREF _Toc193395314 \h </w:instrText>
      </w:r>
      <w:r>
        <w:rPr>
          <w:noProof/>
        </w:rPr>
      </w:r>
      <w:r>
        <w:rPr>
          <w:noProof/>
        </w:rPr>
        <w:fldChar w:fldCharType="separate"/>
      </w:r>
      <w:r>
        <w:rPr>
          <w:noProof/>
        </w:rPr>
        <w:t>441</w:t>
      </w:r>
      <w:r>
        <w:rPr>
          <w:noProof/>
        </w:rPr>
        <w:fldChar w:fldCharType="end"/>
      </w:r>
    </w:p>
    <w:p w14:paraId="66ADB3A0" w14:textId="504D630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EAP message</w:t>
      </w:r>
      <w:r>
        <w:rPr>
          <w:noProof/>
        </w:rPr>
        <w:tab/>
      </w:r>
      <w:r>
        <w:rPr>
          <w:noProof/>
        </w:rPr>
        <w:fldChar w:fldCharType="begin" w:fldLock="1"/>
      </w:r>
      <w:r>
        <w:rPr>
          <w:noProof/>
        </w:rPr>
        <w:instrText xml:space="preserve"> PAGEREF _Toc193395315 \h </w:instrText>
      </w:r>
      <w:r>
        <w:rPr>
          <w:noProof/>
        </w:rPr>
      </w:r>
      <w:r>
        <w:rPr>
          <w:noProof/>
        </w:rPr>
        <w:fldChar w:fldCharType="separate"/>
      </w:r>
      <w:r>
        <w:rPr>
          <w:noProof/>
        </w:rPr>
        <w:t>441</w:t>
      </w:r>
      <w:r>
        <w:rPr>
          <w:noProof/>
        </w:rPr>
        <w:fldChar w:fldCharType="end"/>
      </w:r>
    </w:p>
    <w:p w14:paraId="30D0E4C8" w14:textId="200FB8E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fldLock="1"/>
      </w:r>
      <w:r>
        <w:rPr>
          <w:noProof/>
        </w:rPr>
        <w:instrText xml:space="preserve"> PAGEREF _Toc193395316 \h </w:instrText>
      </w:r>
      <w:r>
        <w:rPr>
          <w:noProof/>
        </w:rPr>
      </w:r>
      <w:r>
        <w:rPr>
          <w:noProof/>
        </w:rPr>
        <w:fldChar w:fldCharType="separate"/>
      </w:r>
      <w:r>
        <w:rPr>
          <w:noProof/>
        </w:rPr>
        <w:t>441</w:t>
      </w:r>
      <w:r>
        <w:rPr>
          <w:noProof/>
        </w:rPr>
        <w:fldChar w:fldCharType="end"/>
      </w:r>
    </w:p>
    <w:p w14:paraId="58E59676" w14:textId="680D40C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11.3.33</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fldLock="1"/>
      </w:r>
      <w:r>
        <w:rPr>
          <w:noProof/>
        </w:rPr>
        <w:instrText xml:space="preserve"> PAGEREF _Toc193395317 \h </w:instrText>
      </w:r>
      <w:r>
        <w:rPr>
          <w:noProof/>
        </w:rPr>
      </w:r>
      <w:r>
        <w:rPr>
          <w:noProof/>
        </w:rPr>
        <w:fldChar w:fldCharType="separate"/>
      </w:r>
      <w:r>
        <w:rPr>
          <w:noProof/>
        </w:rPr>
        <w:t>442</w:t>
      </w:r>
      <w:r>
        <w:rPr>
          <w:noProof/>
        </w:rPr>
        <w:fldChar w:fldCharType="end"/>
      </w:r>
    </w:p>
    <w:p w14:paraId="7ACA037B" w14:textId="45F64D5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_Toc193395318 \h </w:instrText>
      </w:r>
      <w:r>
        <w:rPr>
          <w:noProof/>
        </w:rPr>
      </w:r>
      <w:r>
        <w:rPr>
          <w:noProof/>
        </w:rPr>
        <w:fldChar w:fldCharType="separate"/>
      </w:r>
      <w:r>
        <w:rPr>
          <w:noProof/>
        </w:rPr>
        <w:t>442</w:t>
      </w:r>
      <w:r>
        <w:rPr>
          <w:noProof/>
        </w:rPr>
        <w:fldChar w:fldCharType="end"/>
      </w:r>
    </w:p>
    <w:p w14:paraId="32F484FD" w14:textId="7A3B264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11.3.35</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fldLock="1"/>
      </w:r>
      <w:r>
        <w:rPr>
          <w:noProof/>
        </w:rPr>
        <w:instrText xml:space="preserve"> PAGEREF _Toc193395319 \h </w:instrText>
      </w:r>
      <w:r>
        <w:rPr>
          <w:noProof/>
        </w:rPr>
      </w:r>
      <w:r>
        <w:rPr>
          <w:noProof/>
        </w:rPr>
        <w:fldChar w:fldCharType="separate"/>
      </w:r>
      <w:r>
        <w:rPr>
          <w:noProof/>
        </w:rPr>
        <w:t>442</w:t>
      </w:r>
      <w:r>
        <w:rPr>
          <w:noProof/>
        </w:rPr>
        <w:fldChar w:fldCharType="end"/>
      </w:r>
    </w:p>
    <w:p w14:paraId="699EA8C3" w14:textId="6ACE44C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11.3.36</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fldLock="1"/>
      </w:r>
      <w:r>
        <w:rPr>
          <w:noProof/>
        </w:rPr>
        <w:instrText xml:space="preserve"> PAGEREF _Toc193395320 \h </w:instrText>
      </w:r>
      <w:r>
        <w:rPr>
          <w:noProof/>
        </w:rPr>
      </w:r>
      <w:r>
        <w:rPr>
          <w:noProof/>
        </w:rPr>
        <w:fldChar w:fldCharType="separate"/>
      </w:r>
      <w:r>
        <w:rPr>
          <w:noProof/>
        </w:rPr>
        <w:t>443</w:t>
      </w:r>
      <w:r>
        <w:rPr>
          <w:noProof/>
        </w:rPr>
        <w:fldChar w:fldCharType="end"/>
      </w:r>
    </w:p>
    <w:p w14:paraId="06BD2C4A" w14:textId="4BF5379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11.3.37</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fldLock="1"/>
      </w:r>
      <w:r>
        <w:rPr>
          <w:noProof/>
        </w:rPr>
        <w:instrText xml:space="preserve"> PAGEREF _Toc193395321 \h </w:instrText>
      </w:r>
      <w:r>
        <w:rPr>
          <w:noProof/>
        </w:rPr>
      </w:r>
      <w:r>
        <w:rPr>
          <w:noProof/>
        </w:rPr>
        <w:fldChar w:fldCharType="separate"/>
      </w:r>
      <w:r>
        <w:rPr>
          <w:noProof/>
        </w:rPr>
        <w:t>443</w:t>
      </w:r>
      <w:r>
        <w:rPr>
          <w:noProof/>
        </w:rPr>
        <w:fldChar w:fldCharType="end"/>
      </w:r>
    </w:p>
    <w:p w14:paraId="2258D87E" w14:textId="473E222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11.3.38</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fldLock="1"/>
      </w:r>
      <w:r>
        <w:rPr>
          <w:noProof/>
        </w:rPr>
        <w:instrText xml:space="preserve"> PAGEREF _Toc193395322 \h </w:instrText>
      </w:r>
      <w:r>
        <w:rPr>
          <w:noProof/>
        </w:rPr>
      </w:r>
      <w:r>
        <w:rPr>
          <w:noProof/>
        </w:rPr>
        <w:fldChar w:fldCharType="separate"/>
      </w:r>
      <w:r>
        <w:rPr>
          <w:noProof/>
        </w:rPr>
        <w:t>444</w:t>
      </w:r>
      <w:r>
        <w:rPr>
          <w:noProof/>
        </w:rPr>
        <w:fldChar w:fldCharType="end"/>
      </w:r>
    </w:p>
    <w:p w14:paraId="457629CC" w14:textId="3E003B4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11.3.39</w:t>
      </w:r>
      <w:r>
        <w:rPr>
          <w:rFonts w:asciiTheme="minorHAnsi" w:eastAsiaTheme="minorEastAsia" w:hAnsiTheme="minorHAnsi" w:cstheme="minorBidi"/>
          <w:noProof/>
          <w:kern w:val="2"/>
          <w:sz w:val="24"/>
          <w:szCs w:val="24"/>
          <w:lang w:eastAsia="en-GB"/>
          <w14:ligatures w14:val="standardContextual"/>
        </w:rPr>
        <w:tab/>
      </w:r>
      <w:r>
        <w:rPr>
          <w:noProof/>
        </w:rPr>
        <w:t>User info ID 2</w:t>
      </w:r>
      <w:r>
        <w:rPr>
          <w:noProof/>
        </w:rPr>
        <w:tab/>
      </w:r>
      <w:r>
        <w:rPr>
          <w:noProof/>
        </w:rPr>
        <w:fldChar w:fldCharType="begin" w:fldLock="1"/>
      </w:r>
      <w:r>
        <w:rPr>
          <w:noProof/>
        </w:rPr>
        <w:instrText xml:space="preserve"> PAGEREF _Toc193395323 \h </w:instrText>
      </w:r>
      <w:r>
        <w:rPr>
          <w:noProof/>
        </w:rPr>
      </w:r>
      <w:r>
        <w:rPr>
          <w:noProof/>
        </w:rPr>
        <w:fldChar w:fldCharType="separate"/>
      </w:r>
      <w:r>
        <w:rPr>
          <w:noProof/>
        </w:rPr>
        <w:t>444</w:t>
      </w:r>
      <w:r>
        <w:rPr>
          <w:noProof/>
        </w:rPr>
        <w:fldChar w:fldCharType="end"/>
      </w:r>
    </w:p>
    <w:p w14:paraId="612E50A6" w14:textId="428CEF3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11.3.40</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_Toc193395324 \h </w:instrText>
      </w:r>
      <w:r>
        <w:rPr>
          <w:noProof/>
        </w:rPr>
      </w:r>
      <w:r>
        <w:rPr>
          <w:noProof/>
        </w:rPr>
        <w:fldChar w:fldCharType="separate"/>
      </w:r>
      <w:r>
        <w:rPr>
          <w:noProof/>
        </w:rPr>
        <w:t>444</w:t>
      </w:r>
      <w:r>
        <w:rPr>
          <w:noProof/>
        </w:rPr>
        <w:fldChar w:fldCharType="end"/>
      </w:r>
    </w:p>
    <w:p w14:paraId="48D8CC77" w14:textId="7B88A24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rPr>
        <w:t>PC5 signalling protocol cause 2</w:t>
      </w:r>
      <w:r>
        <w:rPr>
          <w:noProof/>
        </w:rPr>
        <w:tab/>
      </w:r>
      <w:r>
        <w:rPr>
          <w:noProof/>
        </w:rPr>
        <w:fldChar w:fldCharType="begin" w:fldLock="1"/>
      </w:r>
      <w:r>
        <w:rPr>
          <w:noProof/>
        </w:rPr>
        <w:instrText xml:space="preserve"> PAGEREF _Toc193395325 \h </w:instrText>
      </w:r>
      <w:r>
        <w:rPr>
          <w:noProof/>
        </w:rPr>
      </w:r>
      <w:r>
        <w:rPr>
          <w:noProof/>
        </w:rPr>
        <w:fldChar w:fldCharType="separate"/>
      </w:r>
      <w:r>
        <w:rPr>
          <w:noProof/>
        </w:rPr>
        <w:t>444</w:t>
      </w:r>
      <w:r>
        <w:rPr>
          <w:noProof/>
        </w:rPr>
        <w:fldChar w:fldCharType="end"/>
      </w:r>
    </w:p>
    <w:p w14:paraId="4028DB1B" w14:textId="3AD88E2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IP address/prefix needed indication</w:t>
      </w:r>
      <w:r>
        <w:rPr>
          <w:noProof/>
        </w:rPr>
        <w:tab/>
      </w:r>
      <w:r>
        <w:rPr>
          <w:noProof/>
        </w:rPr>
        <w:fldChar w:fldCharType="begin" w:fldLock="1"/>
      </w:r>
      <w:r>
        <w:rPr>
          <w:noProof/>
        </w:rPr>
        <w:instrText xml:space="preserve"> PAGEREF _Toc193395326 \h </w:instrText>
      </w:r>
      <w:r>
        <w:rPr>
          <w:noProof/>
        </w:rPr>
      </w:r>
      <w:r>
        <w:rPr>
          <w:noProof/>
        </w:rPr>
        <w:fldChar w:fldCharType="separate"/>
      </w:r>
      <w:r>
        <w:rPr>
          <w:noProof/>
        </w:rPr>
        <w:t>445</w:t>
      </w:r>
      <w:r>
        <w:rPr>
          <w:noProof/>
        </w:rPr>
        <w:fldChar w:fldCharType="end"/>
      </w:r>
    </w:p>
    <w:p w14:paraId="7A6A6788" w14:textId="42F0A0B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_Toc193395327 \h </w:instrText>
      </w:r>
      <w:r>
        <w:rPr>
          <w:noProof/>
        </w:rPr>
      </w:r>
      <w:r>
        <w:rPr>
          <w:noProof/>
        </w:rPr>
        <w:fldChar w:fldCharType="separate"/>
      </w:r>
      <w:r>
        <w:rPr>
          <w:noProof/>
        </w:rPr>
        <w:t>445</w:t>
      </w:r>
      <w:r>
        <w:rPr>
          <w:noProof/>
        </w:rPr>
        <w:fldChar w:fldCharType="end"/>
      </w:r>
    </w:p>
    <w:p w14:paraId="5F12CC9B" w14:textId="3DDAF9A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List of Link local IPv6 address</w:t>
      </w:r>
      <w:r>
        <w:rPr>
          <w:noProof/>
        </w:rPr>
        <w:tab/>
      </w:r>
      <w:r>
        <w:rPr>
          <w:noProof/>
        </w:rPr>
        <w:fldChar w:fldCharType="begin" w:fldLock="1"/>
      </w:r>
      <w:r>
        <w:rPr>
          <w:noProof/>
        </w:rPr>
        <w:instrText xml:space="preserve"> PAGEREF _Toc193395328 \h </w:instrText>
      </w:r>
      <w:r>
        <w:rPr>
          <w:noProof/>
        </w:rPr>
      </w:r>
      <w:r>
        <w:rPr>
          <w:noProof/>
        </w:rPr>
        <w:fldChar w:fldCharType="separate"/>
      </w:r>
      <w:r>
        <w:rPr>
          <w:noProof/>
        </w:rPr>
        <w:t>445</w:t>
      </w:r>
      <w:r>
        <w:rPr>
          <w:noProof/>
        </w:rPr>
        <w:fldChar w:fldCharType="end"/>
      </w:r>
    </w:p>
    <w:p w14:paraId="6F404E6B" w14:textId="021442D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MAC address</w:t>
      </w:r>
      <w:r>
        <w:rPr>
          <w:noProof/>
        </w:rPr>
        <w:tab/>
      </w:r>
      <w:r>
        <w:rPr>
          <w:noProof/>
        </w:rPr>
        <w:fldChar w:fldCharType="begin" w:fldLock="1"/>
      </w:r>
      <w:r>
        <w:rPr>
          <w:noProof/>
        </w:rPr>
        <w:instrText xml:space="preserve"> PAGEREF _Toc193395329 \h </w:instrText>
      </w:r>
      <w:r>
        <w:rPr>
          <w:noProof/>
        </w:rPr>
      </w:r>
      <w:r>
        <w:rPr>
          <w:noProof/>
        </w:rPr>
        <w:fldChar w:fldCharType="separate"/>
      </w:r>
      <w:r>
        <w:rPr>
          <w:noProof/>
        </w:rPr>
        <w:t>446</w:t>
      </w:r>
      <w:r>
        <w:rPr>
          <w:noProof/>
        </w:rPr>
        <w:fldChar w:fldCharType="end"/>
      </w:r>
    </w:p>
    <w:p w14:paraId="110D3F3B" w14:textId="6788A56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11.3.46</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_Toc193395330 \h </w:instrText>
      </w:r>
      <w:r>
        <w:rPr>
          <w:noProof/>
        </w:rPr>
      </w:r>
      <w:r>
        <w:rPr>
          <w:noProof/>
        </w:rPr>
        <w:fldChar w:fldCharType="separate"/>
      </w:r>
      <w:r>
        <w:rPr>
          <w:noProof/>
        </w:rPr>
        <w:t>446</w:t>
      </w:r>
      <w:r>
        <w:rPr>
          <w:noProof/>
        </w:rPr>
        <w:fldChar w:fldCharType="end"/>
      </w:r>
    </w:p>
    <w:p w14:paraId="443F84B0" w14:textId="1E822C8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11.3.47</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user info ID</w:t>
      </w:r>
      <w:r>
        <w:rPr>
          <w:noProof/>
        </w:rPr>
        <w:tab/>
      </w:r>
      <w:r>
        <w:rPr>
          <w:noProof/>
        </w:rPr>
        <w:fldChar w:fldCharType="begin" w:fldLock="1"/>
      </w:r>
      <w:r>
        <w:rPr>
          <w:noProof/>
        </w:rPr>
        <w:instrText xml:space="preserve"> PAGEREF _Toc193395331 \h </w:instrText>
      </w:r>
      <w:r>
        <w:rPr>
          <w:noProof/>
        </w:rPr>
      </w:r>
      <w:r>
        <w:rPr>
          <w:noProof/>
        </w:rPr>
        <w:fldChar w:fldCharType="separate"/>
      </w:r>
      <w:r>
        <w:rPr>
          <w:noProof/>
        </w:rPr>
        <w:t>447</w:t>
      </w:r>
      <w:r>
        <w:rPr>
          <w:noProof/>
        </w:rPr>
        <w:fldChar w:fldCharType="end"/>
      </w:r>
    </w:p>
    <w:p w14:paraId="53D22E00" w14:textId="45E7125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11.3.48</w:t>
      </w:r>
      <w:r>
        <w:rPr>
          <w:rFonts w:asciiTheme="minorHAnsi" w:eastAsiaTheme="minorEastAsia" w:hAnsiTheme="minorHAnsi" w:cstheme="minorBidi"/>
          <w:noProof/>
          <w:kern w:val="2"/>
          <w:sz w:val="24"/>
          <w:szCs w:val="24"/>
          <w:lang w:eastAsia="en-GB"/>
          <w14:ligatures w14:val="standardContextual"/>
        </w:rPr>
        <w:tab/>
      </w:r>
      <w:r>
        <w:rPr>
          <w:noProof/>
        </w:rPr>
        <w:t>List of candidates U2U relay UE layer-2 IDs</w:t>
      </w:r>
      <w:r>
        <w:rPr>
          <w:noProof/>
        </w:rPr>
        <w:tab/>
      </w:r>
      <w:r>
        <w:rPr>
          <w:noProof/>
        </w:rPr>
        <w:fldChar w:fldCharType="begin" w:fldLock="1"/>
      </w:r>
      <w:r>
        <w:rPr>
          <w:noProof/>
        </w:rPr>
        <w:instrText xml:space="preserve"> PAGEREF _Toc193395332 \h </w:instrText>
      </w:r>
      <w:r>
        <w:rPr>
          <w:noProof/>
        </w:rPr>
      </w:r>
      <w:r>
        <w:rPr>
          <w:noProof/>
        </w:rPr>
        <w:fldChar w:fldCharType="separate"/>
      </w:r>
      <w:r>
        <w:rPr>
          <w:noProof/>
        </w:rPr>
        <w:t>447</w:t>
      </w:r>
      <w:r>
        <w:rPr>
          <w:noProof/>
        </w:rPr>
        <w:fldChar w:fldCharType="end"/>
      </w:r>
    </w:p>
    <w:p w14:paraId="413B9C94" w14:textId="6428ECB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w:t>
      </w:r>
      <w:r>
        <w:rPr>
          <w:noProof/>
          <w:lang w:eastAsia="zh-CN"/>
        </w:rPr>
        <w:t>49</w:t>
      </w:r>
      <w:r>
        <w:rPr>
          <w:rFonts w:asciiTheme="minorHAnsi" w:eastAsiaTheme="minorEastAsia" w:hAnsiTheme="minorHAnsi" w:cstheme="minorBidi"/>
          <w:noProof/>
          <w:kern w:val="2"/>
          <w:sz w:val="24"/>
          <w:szCs w:val="24"/>
          <w:lang w:eastAsia="en-GB"/>
          <w14:ligatures w14:val="standardContextual"/>
        </w:rPr>
        <w:tab/>
      </w:r>
      <w:r>
        <w:rPr>
          <w:noProof/>
          <w:lang w:eastAsia="zh-CN"/>
        </w:rPr>
        <w:t>UE</w:t>
      </w:r>
      <w:r>
        <w:rPr>
          <w:noProof/>
        </w:rPr>
        <w:t xml:space="preserve"> IP address</w:t>
      </w:r>
      <w:r>
        <w:rPr>
          <w:noProof/>
        </w:rPr>
        <w:tab/>
      </w:r>
      <w:r>
        <w:rPr>
          <w:noProof/>
        </w:rPr>
        <w:fldChar w:fldCharType="begin" w:fldLock="1"/>
      </w:r>
      <w:r>
        <w:rPr>
          <w:noProof/>
        </w:rPr>
        <w:instrText xml:space="preserve"> PAGEREF _Toc193395333 \h </w:instrText>
      </w:r>
      <w:r>
        <w:rPr>
          <w:noProof/>
        </w:rPr>
      </w:r>
      <w:r>
        <w:rPr>
          <w:noProof/>
        </w:rPr>
        <w:fldChar w:fldCharType="separate"/>
      </w:r>
      <w:r>
        <w:rPr>
          <w:noProof/>
        </w:rPr>
        <w:t>448</w:t>
      </w:r>
      <w:r>
        <w:rPr>
          <w:noProof/>
        </w:rPr>
        <w:fldChar w:fldCharType="end"/>
      </w:r>
    </w:p>
    <w:p w14:paraId="26F2A6CB" w14:textId="1226A8E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w:t>
      </w:r>
      <w:r>
        <w:rPr>
          <w:noProof/>
          <w:lang w:eastAsia="zh-CN"/>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UE</w:t>
      </w:r>
      <w:r>
        <w:rPr>
          <w:noProof/>
        </w:rPr>
        <w:t xml:space="preserve"> IP address</w:t>
      </w:r>
      <w:r>
        <w:rPr>
          <w:noProof/>
          <w:lang w:eastAsia="zh-CN"/>
        </w:rPr>
        <w:t>es</w:t>
      </w:r>
      <w:r>
        <w:rPr>
          <w:noProof/>
        </w:rPr>
        <w:tab/>
      </w:r>
      <w:r>
        <w:rPr>
          <w:noProof/>
        </w:rPr>
        <w:fldChar w:fldCharType="begin" w:fldLock="1"/>
      </w:r>
      <w:r>
        <w:rPr>
          <w:noProof/>
        </w:rPr>
        <w:instrText xml:space="preserve"> PAGEREF _Toc193395334 \h </w:instrText>
      </w:r>
      <w:r>
        <w:rPr>
          <w:noProof/>
        </w:rPr>
      </w:r>
      <w:r>
        <w:rPr>
          <w:noProof/>
        </w:rPr>
        <w:fldChar w:fldCharType="separate"/>
      </w:r>
      <w:r>
        <w:rPr>
          <w:noProof/>
        </w:rPr>
        <w:t>449</w:t>
      </w:r>
      <w:r>
        <w:rPr>
          <w:noProof/>
        </w:rPr>
        <w:fldChar w:fldCharType="end"/>
      </w:r>
    </w:p>
    <w:p w14:paraId="45F58918" w14:textId="521BCFE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11.3.50A</w:t>
      </w:r>
      <w:r>
        <w:rPr>
          <w:rFonts w:asciiTheme="minorHAnsi" w:eastAsiaTheme="minorEastAsia" w:hAnsiTheme="minorHAnsi" w:cstheme="minorBidi"/>
          <w:noProof/>
          <w:kern w:val="2"/>
          <w:sz w:val="24"/>
          <w:szCs w:val="24"/>
          <w:lang w:eastAsia="en-GB"/>
          <w14:ligatures w14:val="standardContextual"/>
        </w:rPr>
        <w:tab/>
      </w:r>
      <w:r>
        <w:rPr>
          <w:noProof/>
          <w:lang w:eastAsia="zh-CN"/>
        </w:rPr>
        <w:t>5GS identity type</w:t>
      </w:r>
      <w:r>
        <w:rPr>
          <w:noProof/>
        </w:rPr>
        <w:tab/>
      </w:r>
      <w:r>
        <w:rPr>
          <w:noProof/>
        </w:rPr>
        <w:fldChar w:fldCharType="begin" w:fldLock="1"/>
      </w:r>
      <w:r>
        <w:rPr>
          <w:noProof/>
        </w:rPr>
        <w:instrText xml:space="preserve"> PAGEREF _Toc193395335 \h </w:instrText>
      </w:r>
      <w:r>
        <w:rPr>
          <w:noProof/>
        </w:rPr>
      </w:r>
      <w:r>
        <w:rPr>
          <w:noProof/>
        </w:rPr>
        <w:fldChar w:fldCharType="separate"/>
      </w:r>
      <w:r>
        <w:rPr>
          <w:noProof/>
        </w:rPr>
        <w:t>449</w:t>
      </w:r>
      <w:r>
        <w:rPr>
          <w:noProof/>
        </w:rPr>
        <w:fldChar w:fldCharType="end"/>
      </w:r>
    </w:p>
    <w:p w14:paraId="77994544" w14:textId="2A96E46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11.3.51</w:t>
      </w:r>
      <w:r>
        <w:rPr>
          <w:rFonts w:asciiTheme="minorHAnsi" w:eastAsiaTheme="minorEastAsia" w:hAnsiTheme="minorHAnsi" w:cstheme="minorBidi"/>
          <w:noProof/>
          <w:kern w:val="2"/>
          <w:sz w:val="24"/>
          <w:szCs w:val="24"/>
          <w:lang w:eastAsia="en-GB"/>
          <w14:ligatures w14:val="standardContextual"/>
        </w:rPr>
        <w:tab/>
      </w:r>
      <w:r>
        <w:rPr>
          <w:noProof/>
        </w:rPr>
        <w:t>Spare half octet</w:t>
      </w:r>
      <w:r>
        <w:rPr>
          <w:noProof/>
        </w:rPr>
        <w:tab/>
      </w:r>
      <w:r>
        <w:rPr>
          <w:noProof/>
        </w:rPr>
        <w:fldChar w:fldCharType="begin" w:fldLock="1"/>
      </w:r>
      <w:r>
        <w:rPr>
          <w:noProof/>
        </w:rPr>
        <w:instrText xml:space="preserve"> PAGEREF _Toc193395336 \h </w:instrText>
      </w:r>
      <w:r>
        <w:rPr>
          <w:noProof/>
        </w:rPr>
      </w:r>
      <w:r>
        <w:rPr>
          <w:noProof/>
        </w:rPr>
        <w:fldChar w:fldCharType="separate"/>
      </w:r>
      <w:r>
        <w:rPr>
          <w:noProof/>
        </w:rPr>
        <w:t>449</w:t>
      </w:r>
      <w:r>
        <w:rPr>
          <w:noProof/>
        </w:rPr>
        <w:fldChar w:fldCharType="end"/>
      </w:r>
    </w:p>
    <w:p w14:paraId="4E0342F4" w14:textId="452F532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11.3.52</w:t>
      </w:r>
      <w:r>
        <w:rPr>
          <w:rFonts w:asciiTheme="minorHAnsi" w:eastAsiaTheme="minorEastAsia" w:hAnsiTheme="minorHAnsi" w:cstheme="minorBidi"/>
          <w:noProof/>
          <w:kern w:val="2"/>
          <w:sz w:val="24"/>
          <w:szCs w:val="24"/>
          <w:lang w:eastAsia="en-GB"/>
          <w14:ligatures w14:val="standardContextual"/>
        </w:rPr>
        <w:tab/>
      </w:r>
      <w:r>
        <w:rPr>
          <w:noProof/>
        </w:rPr>
        <w:t>MSBs of K</w:t>
      </w:r>
      <w:r w:rsidRPr="007D5E15">
        <w:rPr>
          <w:noProof/>
          <w:vertAlign w:val="subscript"/>
        </w:rPr>
        <w:t>NRP</w:t>
      </w:r>
      <w:r>
        <w:rPr>
          <w:noProof/>
        </w:rPr>
        <w:t xml:space="preserve"> ID 2</w:t>
      </w:r>
      <w:r>
        <w:rPr>
          <w:noProof/>
        </w:rPr>
        <w:tab/>
      </w:r>
      <w:r>
        <w:rPr>
          <w:noProof/>
        </w:rPr>
        <w:fldChar w:fldCharType="begin" w:fldLock="1"/>
      </w:r>
      <w:r>
        <w:rPr>
          <w:noProof/>
        </w:rPr>
        <w:instrText xml:space="preserve"> PAGEREF _Toc193395337 \h </w:instrText>
      </w:r>
      <w:r>
        <w:rPr>
          <w:noProof/>
        </w:rPr>
      </w:r>
      <w:r>
        <w:rPr>
          <w:noProof/>
        </w:rPr>
        <w:fldChar w:fldCharType="separate"/>
      </w:r>
      <w:r>
        <w:rPr>
          <w:noProof/>
        </w:rPr>
        <w:t>450</w:t>
      </w:r>
      <w:r>
        <w:rPr>
          <w:noProof/>
        </w:rPr>
        <w:fldChar w:fldCharType="end"/>
      </w:r>
    </w:p>
    <w:p w14:paraId="6E2C7137" w14:textId="5405CF3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11.3.53</w:t>
      </w:r>
      <w:r>
        <w:rPr>
          <w:rFonts w:asciiTheme="minorHAnsi" w:eastAsiaTheme="minorEastAsia" w:hAnsiTheme="minorHAnsi" w:cstheme="minorBidi"/>
          <w:noProof/>
          <w:kern w:val="2"/>
          <w:sz w:val="24"/>
          <w:szCs w:val="24"/>
          <w:lang w:eastAsia="en-GB"/>
          <w14:ligatures w14:val="standardContextual"/>
        </w:rPr>
        <w:tab/>
      </w:r>
      <w:r>
        <w:rPr>
          <w:noProof/>
        </w:rPr>
        <w:t>LSBs of K</w:t>
      </w:r>
      <w:r w:rsidRPr="007D5E15">
        <w:rPr>
          <w:noProof/>
          <w:vertAlign w:val="subscript"/>
        </w:rPr>
        <w:t>NRP</w:t>
      </w:r>
      <w:r>
        <w:rPr>
          <w:noProof/>
        </w:rPr>
        <w:t xml:space="preserve"> ID 2</w:t>
      </w:r>
      <w:r>
        <w:rPr>
          <w:noProof/>
        </w:rPr>
        <w:tab/>
      </w:r>
      <w:r>
        <w:rPr>
          <w:noProof/>
        </w:rPr>
        <w:fldChar w:fldCharType="begin" w:fldLock="1"/>
      </w:r>
      <w:r>
        <w:rPr>
          <w:noProof/>
        </w:rPr>
        <w:instrText xml:space="preserve"> PAGEREF _Toc193395338 \h </w:instrText>
      </w:r>
      <w:r>
        <w:rPr>
          <w:noProof/>
        </w:rPr>
      </w:r>
      <w:r>
        <w:rPr>
          <w:noProof/>
        </w:rPr>
        <w:fldChar w:fldCharType="separate"/>
      </w:r>
      <w:r>
        <w:rPr>
          <w:noProof/>
        </w:rPr>
        <w:t>450</w:t>
      </w:r>
      <w:r>
        <w:rPr>
          <w:noProof/>
        </w:rPr>
        <w:fldChar w:fldCharType="end"/>
      </w:r>
    </w:p>
    <w:p w14:paraId="3A003E5F" w14:textId="491945A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11.3.54</w:t>
      </w:r>
      <w:r>
        <w:rPr>
          <w:rFonts w:asciiTheme="minorHAnsi" w:eastAsiaTheme="minorEastAsia" w:hAnsiTheme="minorHAnsi" w:cstheme="minorBidi"/>
          <w:noProof/>
          <w:kern w:val="2"/>
          <w:sz w:val="24"/>
          <w:szCs w:val="24"/>
          <w:lang w:eastAsia="en-GB"/>
          <w14:ligatures w14:val="standardContextual"/>
        </w:rPr>
        <w:tab/>
      </w:r>
      <w:r>
        <w:rPr>
          <w:noProof/>
        </w:rPr>
        <w:t>MSB of K</w:t>
      </w:r>
      <w:r w:rsidRPr="007D5E15">
        <w:rPr>
          <w:noProof/>
          <w:vertAlign w:val="subscript"/>
        </w:rPr>
        <w:t>SLP-sess</w:t>
      </w:r>
      <w:r>
        <w:rPr>
          <w:noProof/>
        </w:rPr>
        <w:t xml:space="preserve"> ID</w:t>
      </w:r>
      <w:r>
        <w:rPr>
          <w:noProof/>
        </w:rPr>
        <w:tab/>
      </w:r>
      <w:r>
        <w:rPr>
          <w:noProof/>
        </w:rPr>
        <w:fldChar w:fldCharType="begin" w:fldLock="1"/>
      </w:r>
      <w:r>
        <w:rPr>
          <w:noProof/>
        </w:rPr>
        <w:instrText xml:space="preserve"> PAGEREF _Toc193395339 \h </w:instrText>
      </w:r>
      <w:r>
        <w:rPr>
          <w:noProof/>
        </w:rPr>
      </w:r>
      <w:r>
        <w:rPr>
          <w:noProof/>
        </w:rPr>
        <w:fldChar w:fldCharType="separate"/>
      </w:r>
      <w:r>
        <w:rPr>
          <w:noProof/>
        </w:rPr>
        <w:t>450</w:t>
      </w:r>
      <w:r>
        <w:rPr>
          <w:noProof/>
        </w:rPr>
        <w:fldChar w:fldCharType="end"/>
      </w:r>
    </w:p>
    <w:p w14:paraId="366591DD" w14:textId="35AA225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11.3.55</w:t>
      </w:r>
      <w:r>
        <w:rPr>
          <w:rFonts w:asciiTheme="minorHAnsi" w:eastAsiaTheme="minorEastAsia" w:hAnsiTheme="minorHAnsi" w:cstheme="minorBidi"/>
          <w:noProof/>
          <w:kern w:val="2"/>
          <w:sz w:val="24"/>
          <w:szCs w:val="24"/>
          <w:lang w:eastAsia="en-GB"/>
          <w14:ligatures w14:val="standardContextual"/>
        </w:rPr>
        <w:tab/>
      </w:r>
      <w:r>
        <w:rPr>
          <w:noProof/>
        </w:rPr>
        <w:t>K</w:t>
      </w:r>
      <w:r w:rsidRPr="007D5E15">
        <w:rPr>
          <w:noProof/>
          <w:vertAlign w:val="subscript"/>
        </w:rPr>
        <w:t>SLP</w:t>
      </w:r>
      <w:r>
        <w:rPr>
          <w:noProof/>
        </w:rPr>
        <w:t xml:space="preserve"> ID</w:t>
      </w:r>
      <w:r>
        <w:rPr>
          <w:noProof/>
        </w:rPr>
        <w:tab/>
      </w:r>
      <w:r>
        <w:rPr>
          <w:noProof/>
        </w:rPr>
        <w:fldChar w:fldCharType="begin" w:fldLock="1"/>
      </w:r>
      <w:r>
        <w:rPr>
          <w:noProof/>
        </w:rPr>
        <w:instrText xml:space="preserve"> PAGEREF _Toc193395340 \h </w:instrText>
      </w:r>
      <w:r>
        <w:rPr>
          <w:noProof/>
        </w:rPr>
      </w:r>
      <w:r>
        <w:rPr>
          <w:noProof/>
        </w:rPr>
        <w:fldChar w:fldCharType="separate"/>
      </w:r>
      <w:r>
        <w:rPr>
          <w:noProof/>
        </w:rPr>
        <w:t>451</w:t>
      </w:r>
      <w:r>
        <w:rPr>
          <w:noProof/>
        </w:rPr>
        <w:fldChar w:fldCharType="end"/>
      </w:r>
    </w:p>
    <w:p w14:paraId="71998C78" w14:textId="79B3BE0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11.3.56</w:t>
      </w:r>
      <w:r>
        <w:rPr>
          <w:rFonts w:asciiTheme="minorHAnsi" w:eastAsiaTheme="minorEastAsia" w:hAnsiTheme="minorHAnsi" w:cstheme="minorBidi"/>
          <w:noProof/>
          <w:kern w:val="2"/>
          <w:sz w:val="24"/>
          <w:szCs w:val="24"/>
          <w:lang w:eastAsia="en-GB"/>
          <w14:ligatures w14:val="standardContextual"/>
        </w:rPr>
        <w:tab/>
      </w:r>
      <w:r>
        <w:rPr>
          <w:noProof/>
          <w:lang w:eastAsia="zh-CN"/>
        </w:rPr>
        <w:t>Re</w:t>
      </w:r>
      <w:r>
        <w:rPr>
          <w:noProof/>
        </w:rPr>
        <w:t>lay</w:t>
      </w:r>
      <w:r>
        <w:rPr>
          <w:noProof/>
          <w:lang w:eastAsia="zh-CN"/>
        </w:rPr>
        <w:t xml:space="preserve"> indication</w:t>
      </w:r>
      <w:r>
        <w:rPr>
          <w:noProof/>
        </w:rPr>
        <w:tab/>
      </w:r>
      <w:r>
        <w:rPr>
          <w:noProof/>
        </w:rPr>
        <w:fldChar w:fldCharType="begin" w:fldLock="1"/>
      </w:r>
      <w:r>
        <w:rPr>
          <w:noProof/>
        </w:rPr>
        <w:instrText xml:space="preserve"> PAGEREF _Toc193395341 \h </w:instrText>
      </w:r>
      <w:r>
        <w:rPr>
          <w:noProof/>
        </w:rPr>
      </w:r>
      <w:r>
        <w:rPr>
          <w:noProof/>
        </w:rPr>
        <w:fldChar w:fldCharType="separate"/>
      </w:r>
      <w:r>
        <w:rPr>
          <w:noProof/>
        </w:rPr>
        <w:t>451</w:t>
      </w:r>
      <w:r>
        <w:rPr>
          <w:noProof/>
        </w:rPr>
        <w:fldChar w:fldCharType="end"/>
      </w:r>
    </w:p>
    <w:p w14:paraId="2AAED8D9" w14:textId="520866B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11.3.57</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a</w:t>
      </w:r>
      <w:r>
        <w:rPr>
          <w:noProof/>
        </w:rPr>
        <w:t>pplication layer ID</w:t>
      </w:r>
      <w:r>
        <w:rPr>
          <w:noProof/>
          <w:lang w:eastAsia="zh-CN"/>
        </w:rPr>
        <w:t>s</w:t>
      </w:r>
      <w:r>
        <w:rPr>
          <w:noProof/>
        </w:rPr>
        <w:tab/>
      </w:r>
      <w:r>
        <w:rPr>
          <w:noProof/>
        </w:rPr>
        <w:fldChar w:fldCharType="begin" w:fldLock="1"/>
      </w:r>
      <w:r>
        <w:rPr>
          <w:noProof/>
        </w:rPr>
        <w:instrText xml:space="preserve"> PAGEREF _Toc193395342 \h </w:instrText>
      </w:r>
      <w:r>
        <w:rPr>
          <w:noProof/>
        </w:rPr>
      </w:r>
      <w:r>
        <w:rPr>
          <w:noProof/>
        </w:rPr>
        <w:fldChar w:fldCharType="separate"/>
      </w:r>
      <w:r>
        <w:rPr>
          <w:noProof/>
        </w:rPr>
        <w:t>452</w:t>
      </w:r>
      <w:r>
        <w:rPr>
          <w:noProof/>
        </w:rPr>
        <w:fldChar w:fldCharType="end"/>
      </w:r>
    </w:p>
    <w:p w14:paraId="10C1BD0C" w14:textId="5F35B78B"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 over PC3a formats</w:t>
      </w:r>
      <w:r>
        <w:rPr>
          <w:noProof/>
        </w:rPr>
        <w:tab/>
      </w:r>
      <w:r>
        <w:rPr>
          <w:noProof/>
        </w:rPr>
        <w:fldChar w:fldCharType="begin" w:fldLock="1"/>
      </w:r>
      <w:r>
        <w:rPr>
          <w:noProof/>
        </w:rPr>
        <w:instrText xml:space="preserve"> PAGEREF _Toc193395343 \h </w:instrText>
      </w:r>
      <w:r>
        <w:rPr>
          <w:noProof/>
        </w:rPr>
      </w:r>
      <w:r>
        <w:rPr>
          <w:noProof/>
        </w:rPr>
        <w:fldChar w:fldCharType="separate"/>
      </w:r>
      <w:r>
        <w:rPr>
          <w:noProof/>
        </w:rPr>
        <w:t>452</w:t>
      </w:r>
      <w:r>
        <w:rPr>
          <w:noProof/>
        </w:rPr>
        <w:fldChar w:fldCharType="end"/>
      </w:r>
    </w:p>
    <w:p w14:paraId="737E4262" w14:textId="3010D7D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_Toc193395344 \h </w:instrText>
      </w:r>
      <w:r>
        <w:rPr>
          <w:noProof/>
        </w:rPr>
      </w:r>
      <w:r>
        <w:rPr>
          <w:noProof/>
        </w:rPr>
        <w:fldChar w:fldCharType="separate"/>
      </w:r>
      <w:r>
        <w:rPr>
          <w:noProof/>
        </w:rPr>
        <w:t>452</w:t>
      </w:r>
      <w:r>
        <w:rPr>
          <w:noProof/>
        </w:rPr>
        <w:fldChar w:fldCharType="end"/>
      </w:r>
    </w:p>
    <w:p w14:paraId="4DC59F50" w14:textId="6E5B55F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Parameters in 5G ProSe direct discovery messages over PC3a</w:t>
      </w:r>
      <w:r>
        <w:rPr>
          <w:noProof/>
        </w:rPr>
        <w:tab/>
      </w:r>
      <w:r>
        <w:rPr>
          <w:noProof/>
        </w:rPr>
        <w:fldChar w:fldCharType="begin" w:fldLock="1"/>
      </w:r>
      <w:r>
        <w:rPr>
          <w:noProof/>
        </w:rPr>
        <w:instrText xml:space="preserve"> PAGEREF _Toc193395345 \h </w:instrText>
      </w:r>
      <w:r>
        <w:rPr>
          <w:noProof/>
        </w:rPr>
      </w:r>
      <w:r>
        <w:rPr>
          <w:noProof/>
        </w:rPr>
        <w:fldChar w:fldCharType="separate"/>
      </w:r>
      <w:r>
        <w:rPr>
          <w:noProof/>
        </w:rPr>
        <w:t>453</w:t>
      </w:r>
      <w:r>
        <w:rPr>
          <w:noProof/>
        </w:rPr>
        <w:fldChar w:fldCharType="end"/>
      </w:r>
    </w:p>
    <w:p w14:paraId="317DA7B1" w14:textId="0CA99C3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fldLock="1"/>
      </w:r>
      <w:r>
        <w:rPr>
          <w:noProof/>
        </w:rPr>
        <w:instrText xml:space="preserve"> PAGEREF _Toc193395346 \h </w:instrText>
      </w:r>
      <w:r>
        <w:rPr>
          <w:noProof/>
        </w:rPr>
      </w:r>
      <w:r>
        <w:rPr>
          <w:noProof/>
        </w:rPr>
        <w:fldChar w:fldCharType="separate"/>
      </w:r>
      <w:r>
        <w:rPr>
          <w:noProof/>
        </w:rPr>
        <w:t>453</w:t>
      </w:r>
      <w:r>
        <w:rPr>
          <w:noProof/>
        </w:rPr>
        <w:fldChar w:fldCharType="end"/>
      </w:r>
    </w:p>
    <w:p w14:paraId="3C96ECCB" w14:textId="31DE60E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Command</w:t>
      </w:r>
      <w:r>
        <w:rPr>
          <w:noProof/>
        </w:rPr>
        <w:tab/>
      </w:r>
      <w:r>
        <w:rPr>
          <w:noProof/>
        </w:rPr>
        <w:fldChar w:fldCharType="begin" w:fldLock="1"/>
      </w:r>
      <w:r>
        <w:rPr>
          <w:noProof/>
        </w:rPr>
        <w:instrText xml:space="preserve"> PAGEREF _Toc193395347 \h </w:instrText>
      </w:r>
      <w:r>
        <w:rPr>
          <w:noProof/>
        </w:rPr>
      </w:r>
      <w:r>
        <w:rPr>
          <w:noProof/>
        </w:rPr>
        <w:fldChar w:fldCharType="separate"/>
      </w:r>
      <w:r>
        <w:rPr>
          <w:noProof/>
        </w:rPr>
        <w:t>453</w:t>
      </w:r>
      <w:r>
        <w:rPr>
          <w:noProof/>
        </w:rPr>
        <w:fldChar w:fldCharType="end"/>
      </w:r>
    </w:p>
    <w:p w14:paraId="05070A22" w14:textId="4AB2462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_Toc193395348 \h </w:instrText>
      </w:r>
      <w:r>
        <w:rPr>
          <w:noProof/>
        </w:rPr>
      </w:r>
      <w:r>
        <w:rPr>
          <w:noProof/>
        </w:rPr>
        <w:fldChar w:fldCharType="separate"/>
      </w:r>
      <w:r>
        <w:rPr>
          <w:noProof/>
        </w:rPr>
        <w:t>453</w:t>
      </w:r>
      <w:r>
        <w:rPr>
          <w:noProof/>
        </w:rPr>
        <w:fldChar w:fldCharType="end"/>
      </w:r>
    </w:p>
    <w:p w14:paraId="7A1C5A6B" w14:textId="26645BF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w:t>
      </w:r>
      <w:r>
        <w:rPr>
          <w:rFonts w:asciiTheme="minorHAnsi" w:eastAsiaTheme="minorEastAsia" w:hAnsiTheme="minorHAnsi" w:cstheme="minorBidi"/>
          <w:noProof/>
          <w:kern w:val="2"/>
          <w:sz w:val="24"/>
          <w:szCs w:val="24"/>
          <w:lang w:eastAsia="en-GB"/>
          <w14:ligatures w14:val="standardContextual"/>
        </w:rPr>
        <w:tab/>
      </w:r>
      <w:r>
        <w:rPr>
          <w:noProof/>
        </w:rPr>
        <w:t>Prose application ID</w:t>
      </w:r>
      <w:r>
        <w:rPr>
          <w:noProof/>
        </w:rPr>
        <w:tab/>
      </w:r>
      <w:r>
        <w:rPr>
          <w:noProof/>
        </w:rPr>
        <w:fldChar w:fldCharType="begin" w:fldLock="1"/>
      </w:r>
      <w:r>
        <w:rPr>
          <w:noProof/>
        </w:rPr>
        <w:instrText xml:space="preserve"> PAGEREF _Toc193395349 \h </w:instrText>
      </w:r>
      <w:r>
        <w:rPr>
          <w:noProof/>
        </w:rPr>
      </w:r>
      <w:r>
        <w:rPr>
          <w:noProof/>
        </w:rPr>
        <w:fldChar w:fldCharType="separate"/>
      </w:r>
      <w:r>
        <w:rPr>
          <w:noProof/>
        </w:rPr>
        <w:t>453</w:t>
      </w:r>
      <w:r>
        <w:rPr>
          <w:noProof/>
        </w:rPr>
        <w:fldChar w:fldCharType="end"/>
      </w:r>
    </w:p>
    <w:p w14:paraId="2CC5B12F" w14:textId="2E3D71D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11.4.2.5</w:t>
      </w:r>
      <w:r>
        <w:rPr>
          <w:rFonts w:asciiTheme="minorHAnsi" w:eastAsiaTheme="minorEastAsia" w:hAnsiTheme="minorHAnsi" w:cstheme="minorBidi"/>
          <w:noProof/>
          <w:kern w:val="2"/>
          <w:sz w:val="24"/>
          <w:szCs w:val="24"/>
          <w:lang w:eastAsia="en-GB"/>
          <w14:ligatures w14:val="standardContextual"/>
        </w:rPr>
        <w:tab/>
      </w:r>
      <w:r>
        <w:rPr>
          <w:noProof/>
        </w:rPr>
        <w:t>Application identity</w:t>
      </w:r>
      <w:r>
        <w:rPr>
          <w:noProof/>
        </w:rPr>
        <w:tab/>
      </w:r>
      <w:r>
        <w:rPr>
          <w:noProof/>
        </w:rPr>
        <w:fldChar w:fldCharType="begin" w:fldLock="1"/>
      </w:r>
      <w:r>
        <w:rPr>
          <w:noProof/>
        </w:rPr>
        <w:instrText xml:space="preserve"> PAGEREF _Toc193395350 \h </w:instrText>
      </w:r>
      <w:r>
        <w:rPr>
          <w:noProof/>
        </w:rPr>
      </w:r>
      <w:r>
        <w:rPr>
          <w:noProof/>
        </w:rPr>
        <w:fldChar w:fldCharType="separate"/>
      </w:r>
      <w:r>
        <w:rPr>
          <w:noProof/>
        </w:rPr>
        <w:t>453</w:t>
      </w:r>
      <w:r>
        <w:rPr>
          <w:noProof/>
        </w:rPr>
        <w:fldChar w:fldCharType="end"/>
      </w:r>
    </w:p>
    <w:p w14:paraId="372B2AB9" w14:textId="31D8E9E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11.4.2.6</w:t>
      </w:r>
      <w:r>
        <w:rPr>
          <w:rFonts w:asciiTheme="minorHAnsi" w:eastAsiaTheme="minorEastAsia" w:hAnsiTheme="minorHAnsi" w:cstheme="minorBidi"/>
          <w:noProof/>
          <w:kern w:val="2"/>
          <w:sz w:val="24"/>
          <w:szCs w:val="24"/>
          <w:lang w:eastAsia="en-GB"/>
          <w14:ligatures w14:val="standardContextual"/>
        </w:rPr>
        <w:tab/>
      </w:r>
      <w:r>
        <w:rPr>
          <w:noProof/>
        </w:rPr>
        <w:t>ProSe application code</w:t>
      </w:r>
      <w:r>
        <w:rPr>
          <w:noProof/>
        </w:rPr>
        <w:tab/>
      </w:r>
      <w:r>
        <w:rPr>
          <w:noProof/>
        </w:rPr>
        <w:fldChar w:fldCharType="begin" w:fldLock="1"/>
      </w:r>
      <w:r>
        <w:rPr>
          <w:noProof/>
        </w:rPr>
        <w:instrText xml:space="preserve"> PAGEREF _Toc193395351 \h </w:instrText>
      </w:r>
      <w:r>
        <w:rPr>
          <w:noProof/>
        </w:rPr>
      </w:r>
      <w:r>
        <w:rPr>
          <w:noProof/>
        </w:rPr>
        <w:fldChar w:fldCharType="separate"/>
      </w:r>
      <w:r>
        <w:rPr>
          <w:noProof/>
        </w:rPr>
        <w:t>453</w:t>
      </w:r>
      <w:r>
        <w:rPr>
          <w:noProof/>
        </w:rPr>
        <w:fldChar w:fldCharType="end"/>
      </w:r>
    </w:p>
    <w:p w14:paraId="0E12BC19" w14:textId="46EFB8B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11.4.2.7</w:t>
      </w:r>
      <w:r>
        <w:rPr>
          <w:rFonts w:asciiTheme="minorHAnsi" w:eastAsiaTheme="minorEastAsia" w:hAnsiTheme="minorHAnsi" w:cstheme="minorBidi"/>
          <w:noProof/>
          <w:kern w:val="2"/>
          <w:sz w:val="24"/>
          <w:szCs w:val="24"/>
          <w:lang w:eastAsia="en-GB"/>
          <w14:ligatures w14:val="standardContextual"/>
        </w:rPr>
        <w:tab/>
      </w:r>
      <w:r>
        <w:rPr>
          <w:noProof/>
        </w:rPr>
        <w:t>Validity timer T5060</w:t>
      </w:r>
      <w:r>
        <w:rPr>
          <w:noProof/>
        </w:rPr>
        <w:tab/>
      </w:r>
      <w:r>
        <w:rPr>
          <w:noProof/>
        </w:rPr>
        <w:fldChar w:fldCharType="begin" w:fldLock="1"/>
      </w:r>
      <w:r>
        <w:rPr>
          <w:noProof/>
        </w:rPr>
        <w:instrText xml:space="preserve"> PAGEREF _Toc193395352 \h </w:instrText>
      </w:r>
      <w:r>
        <w:rPr>
          <w:noProof/>
        </w:rPr>
      </w:r>
      <w:r>
        <w:rPr>
          <w:noProof/>
        </w:rPr>
        <w:fldChar w:fldCharType="separate"/>
      </w:r>
      <w:r>
        <w:rPr>
          <w:noProof/>
        </w:rPr>
        <w:t>454</w:t>
      </w:r>
      <w:r>
        <w:rPr>
          <w:noProof/>
        </w:rPr>
        <w:fldChar w:fldCharType="end"/>
      </w:r>
    </w:p>
    <w:p w14:paraId="7FC6CA18" w14:textId="3D8133F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11.4.2.8</w:t>
      </w:r>
      <w:r>
        <w:rPr>
          <w:rFonts w:asciiTheme="minorHAnsi" w:eastAsiaTheme="minorEastAsia" w:hAnsiTheme="minorHAnsi" w:cstheme="minorBidi"/>
          <w:noProof/>
          <w:kern w:val="2"/>
          <w:sz w:val="24"/>
          <w:szCs w:val="24"/>
          <w:lang w:eastAsia="en-GB"/>
          <w14:ligatures w14:val="standardContextual"/>
        </w:rPr>
        <w:tab/>
      </w:r>
      <w:r>
        <w:rPr>
          <w:noProof/>
        </w:rPr>
        <w:t>PC3a control protocol cause value</w:t>
      </w:r>
      <w:r>
        <w:rPr>
          <w:noProof/>
        </w:rPr>
        <w:tab/>
      </w:r>
      <w:r>
        <w:rPr>
          <w:noProof/>
        </w:rPr>
        <w:fldChar w:fldCharType="begin" w:fldLock="1"/>
      </w:r>
      <w:r>
        <w:rPr>
          <w:noProof/>
        </w:rPr>
        <w:instrText xml:space="preserve"> PAGEREF _Toc193395353 \h </w:instrText>
      </w:r>
      <w:r>
        <w:rPr>
          <w:noProof/>
        </w:rPr>
      </w:r>
      <w:r>
        <w:rPr>
          <w:noProof/>
        </w:rPr>
        <w:fldChar w:fldCharType="separate"/>
      </w:r>
      <w:r>
        <w:rPr>
          <w:noProof/>
        </w:rPr>
        <w:t>454</w:t>
      </w:r>
      <w:r>
        <w:rPr>
          <w:noProof/>
        </w:rPr>
        <w:fldChar w:fldCharType="end"/>
      </w:r>
    </w:p>
    <w:p w14:paraId="0843F1B5" w14:textId="218EC23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11.4.2.9</w:t>
      </w:r>
      <w:r>
        <w:rPr>
          <w:rFonts w:asciiTheme="minorHAnsi" w:eastAsiaTheme="minorEastAsia" w:hAnsiTheme="minorHAnsi" w:cstheme="minorBidi"/>
          <w:noProof/>
          <w:kern w:val="2"/>
          <w:sz w:val="24"/>
          <w:szCs w:val="24"/>
          <w:lang w:eastAsia="en-GB"/>
          <w14:ligatures w14:val="standardContextual"/>
        </w:rPr>
        <w:tab/>
      </w:r>
      <w:r>
        <w:rPr>
          <w:noProof/>
        </w:rPr>
        <w:t>Discovery filter</w:t>
      </w:r>
      <w:r>
        <w:rPr>
          <w:noProof/>
        </w:rPr>
        <w:tab/>
      </w:r>
      <w:r>
        <w:rPr>
          <w:noProof/>
        </w:rPr>
        <w:fldChar w:fldCharType="begin" w:fldLock="1"/>
      </w:r>
      <w:r>
        <w:rPr>
          <w:noProof/>
        </w:rPr>
        <w:instrText xml:space="preserve"> PAGEREF _Toc193395354 \h </w:instrText>
      </w:r>
      <w:r>
        <w:rPr>
          <w:noProof/>
        </w:rPr>
      </w:r>
      <w:r>
        <w:rPr>
          <w:noProof/>
        </w:rPr>
        <w:fldChar w:fldCharType="separate"/>
      </w:r>
      <w:r>
        <w:rPr>
          <w:noProof/>
        </w:rPr>
        <w:t>454</w:t>
      </w:r>
      <w:r>
        <w:rPr>
          <w:noProof/>
        </w:rPr>
        <w:fldChar w:fldCharType="end"/>
      </w:r>
    </w:p>
    <w:p w14:paraId="319C7151" w14:textId="112DB70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11.4.2.10</w:t>
      </w:r>
      <w:r>
        <w:rPr>
          <w:rFonts w:asciiTheme="minorHAnsi" w:eastAsiaTheme="minorEastAsia" w:hAnsiTheme="minorHAnsi" w:cstheme="minorBidi"/>
          <w:noProof/>
          <w:kern w:val="2"/>
          <w:sz w:val="24"/>
          <w:szCs w:val="24"/>
          <w:lang w:eastAsia="en-GB"/>
          <w14:ligatures w14:val="standardContextual"/>
        </w:rPr>
        <w:tab/>
      </w:r>
      <w:r>
        <w:rPr>
          <w:noProof/>
        </w:rPr>
        <w:t>Monitored PLMN ID</w:t>
      </w:r>
      <w:r>
        <w:rPr>
          <w:noProof/>
        </w:rPr>
        <w:tab/>
      </w:r>
      <w:r>
        <w:rPr>
          <w:noProof/>
        </w:rPr>
        <w:fldChar w:fldCharType="begin" w:fldLock="1"/>
      </w:r>
      <w:r>
        <w:rPr>
          <w:noProof/>
        </w:rPr>
        <w:instrText xml:space="preserve"> PAGEREF _Toc193395355 \h </w:instrText>
      </w:r>
      <w:r>
        <w:rPr>
          <w:noProof/>
        </w:rPr>
      </w:r>
      <w:r>
        <w:rPr>
          <w:noProof/>
        </w:rPr>
        <w:fldChar w:fldCharType="separate"/>
      </w:r>
      <w:r>
        <w:rPr>
          <w:noProof/>
        </w:rPr>
        <w:t>455</w:t>
      </w:r>
      <w:r>
        <w:rPr>
          <w:noProof/>
        </w:rPr>
        <w:fldChar w:fldCharType="end"/>
      </w:r>
    </w:p>
    <w:p w14:paraId="59B3EB9E" w14:textId="038B217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11.4.2.11</w:t>
      </w:r>
      <w:r>
        <w:rPr>
          <w:rFonts w:asciiTheme="minorHAnsi" w:eastAsiaTheme="minorEastAsia" w:hAnsiTheme="minorHAnsi" w:cstheme="minorBidi"/>
          <w:noProof/>
          <w:kern w:val="2"/>
          <w:sz w:val="24"/>
          <w:szCs w:val="24"/>
          <w:lang w:eastAsia="en-GB"/>
          <w14:ligatures w14:val="standardContextual"/>
        </w:rPr>
        <w:tab/>
      </w:r>
      <w:r>
        <w:rPr>
          <w:noProof/>
        </w:rPr>
        <w:t>VPLMN ID</w:t>
      </w:r>
      <w:r>
        <w:rPr>
          <w:noProof/>
        </w:rPr>
        <w:tab/>
      </w:r>
      <w:r>
        <w:rPr>
          <w:noProof/>
        </w:rPr>
        <w:fldChar w:fldCharType="begin" w:fldLock="1"/>
      </w:r>
      <w:r>
        <w:rPr>
          <w:noProof/>
        </w:rPr>
        <w:instrText xml:space="preserve"> PAGEREF _Toc193395356 \h </w:instrText>
      </w:r>
      <w:r>
        <w:rPr>
          <w:noProof/>
        </w:rPr>
      </w:r>
      <w:r>
        <w:rPr>
          <w:noProof/>
        </w:rPr>
        <w:fldChar w:fldCharType="separate"/>
      </w:r>
      <w:r>
        <w:rPr>
          <w:noProof/>
        </w:rPr>
        <w:t>455</w:t>
      </w:r>
      <w:r>
        <w:rPr>
          <w:noProof/>
        </w:rPr>
        <w:fldChar w:fldCharType="end"/>
      </w:r>
    </w:p>
    <w:p w14:paraId="6662F944" w14:textId="73B0A2D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11.4.2.12</w:t>
      </w:r>
      <w:r>
        <w:rPr>
          <w:rFonts w:asciiTheme="minorHAnsi" w:eastAsiaTheme="minorEastAsia" w:hAnsiTheme="minorHAnsi" w:cstheme="minorBidi"/>
          <w:noProof/>
          <w:kern w:val="2"/>
          <w:sz w:val="24"/>
          <w:szCs w:val="24"/>
          <w:lang w:eastAsia="en-GB"/>
          <w14:ligatures w14:val="standardContextual"/>
        </w:rPr>
        <w:tab/>
      </w:r>
      <w:r>
        <w:rPr>
          <w:noProof/>
        </w:rPr>
        <w:t>UTC-based counter</w:t>
      </w:r>
      <w:r>
        <w:rPr>
          <w:noProof/>
        </w:rPr>
        <w:tab/>
      </w:r>
      <w:r>
        <w:rPr>
          <w:noProof/>
        </w:rPr>
        <w:fldChar w:fldCharType="begin" w:fldLock="1"/>
      </w:r>
      <w:r>
        <w:rPr>
          <w:noProof/>
        </w:rPr>
        <w:instrText xml:space="preserve"> PAGEREF _Toc193395357 \h </w:instrText>
      </w:r>
      <w:r>
        <w:rPr>
          <w:noProof/>
        </w:rPr>
      </w:r>
      <w:r>
        <w:rPr>
          <w:noProof/>
        </w:rPr>
        <w:fldChar w:fldCharType="separate"/>
      </w:r>
      <w:r>
        <w:rPr>
          <w:noProof/>
        </w:rPr>
        <w:t>455</w:t>
      </w:r>
      <w:r>
        <w:rPr>
          <w:noProof/>
        </w:rPr>
        <w:fldChar w:fldCharType="end"/>
      </w:r>
    </w:p>
    <w:p w14:paraId="7E01A2FB" w14:textId="5733B6A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11.4.2.13</w:t>
      </w:r>
      <w:r>
        <w:rPr>
          <w:rFonts w:asciiTheme="minorHAnsi" w:eastAsiaTheme="minorEastAsia" w:hAnsiTheme="minorHAnsi" w:cstheme="minorBidi"/>
          <w:noProof/>
          <w:kern w:val="2"/>
          <w:sz w:val="24"/>
          <w:szCs w:val="24"/>
          <w:lang w:eastAsia="en-GB"/>
          <w14:ligatures w14:val="standardContextual"/>
        </w:rPr>
        <w:tab/>
      </w:r>
      <w:r>
        <w:rPr>
          <w:noProof/>
        </w:rPr>
        <w:t>Validity timer T5072</w:t>
      </w:r>
      <w:r>
        <w:rPr>
          <w:noProof/>
        </w:rPr>
        <w:tab/>
      </w:r>
      <w:r>
        <w:rPr>
          <w:noProof/>
        </w:rPr>
        <w:fldChar w:fldCharType="begin" w:fldLock="1"/>
      </w:r>
      <w:r>
        <w:rPr>
          <w:noProof/>
        </w:rPr>
        <w:instrText xml:space="preserve"> PAGEREF _Toc193395358 \h </w:instrText>
      </w:r>
      <w:r>
        <w:rPr>
          <w:noProof/>
        </w:rPr>
      </w:r>
      <w:r>
        <w:rPr>
          <w:noProof/>
        </w:rPr>
        <w:fldChar w:fldCharType="separate"/>
      </w:r>
      <w:r>
        <w:rPr>
          <w:noProof/>
        </w:rPr>
        <w:t>455</w:t>
      </w:r>
      <w:r>
        <w:rPr>
          <w:noProof/>
        </w:rPr>
        <w:fldChar w:fldCharType="end"/>
      </w:r>
    </w:p>
    <w:p w14:paraId="1FD66C00" w14:textId="1BF4686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11.4.2.14</w:t>
      </w:r>
      <w:r>
        <w:rPr>
          <w:rFonts w:asciiTheme="minorHAnsi" w:eastAsiaTheme="minorEastAsia" w:hAnsiTheme="minorHAnsi" w:cstheme="minorBidi"/>
          <w:noProof/>
          <w:kern w:val="2"/>
          <w:sz w:val="24"/>
          <w:szCs w:val="24"/>
          <w:lang w:eastAsia="en-GB"/>
          <w14:ligatures w14:val="standardContextual"/>
        </w:rPr>
        <w:tab/>
      </w:r>
      <w:r>
        <w:rPr>
          <w:noProof/>
        </w:rPr>
        <w:t>Metadata flag</w:t>
      </w:r>
      <w:r>
        <w:rPr>
          <w:noProof/>
        </w:rPr>
        <w:tab/>
      </w:r>
      <w:r>
        <w:rPr>
          <w:noProof/>
        </w:rPr>
        <w:fldChar w:fldCharType="begin" w:fldLock="1"/>
      </w:r>
      <w:r>
        <w:rPr>
          <w:noProof/>
        </w:rPr>
        <w:instrText xml:space="preserve"> PAGEREF _Toc193395359 \h </w:instrText>
      </w:r>
      <w:r>
        <w:rPr>
          <w:noProof/>
        </w:rPr>
      </w:r>
      <w:r>
        <w:rPr>
          <w:noProof/>
        </w:rPr>
        <w:fldChar w:fldCharType="separate"/>
      </w:r>
      <w:r>
        <w:rPr>
          <w:noProof/>
        </w:rPr>
        <w:t>455</w:t>
      </w:r>
      <w:r>
        <w:rPr>
          <w:noProof/>
        </w:rPr>
        <w:fldChar w:fldCharType="end"/>
      </w:r>
    </w:p>
    <w:p w14:paraId="7FF9F65E" w14:textId="2A7FB02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11.4.2.15</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_Toc193395360 \h </w:instrText>
      </w:r>
      <w:r>
        <w:rPr>
          <w:noProof/>
        </w:rPr>
      </w:r>
      <w:r>
        <w:rPr>
          <w:noProof/>
        </w:rPr>
        <w:fldChar w:fldCharType="separate"/>
      </w:r>
      <w:r>
        <w:rPr>
          <w:noProof/>
        </w:rPr>
        <w:t>455</w:t>
      </w:r>
      <w:r>
        <w:rPr>
          <w:noProof/>
        </w:rPr>
        <w:fldChar w:fldCharType="end"/>
      </w:r>
    </w:p>
    <w:p w14:paraId="336D6118" w14:textId="515A644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11.4.2.16</w:t>
      </w:r>
      <w:r>
        <w:rPr>
          <w:rFonts w:asciiTheme="minorHAnsi" w:eastAsiaTheme="minorEastAsia" w:hAnsiTheme="minorHAnsi" w:cstheme="minorBidi"/>
          <w:noProof/>
          <w:kern w:val="2"/>
          <w:sz w:val="24"/>
          <w:szCs w:val="24"/>
          <w:lang w:eastAsia="en-GB"/>
          <w14:ligatures w14:val="standardContextual"/>
        </w:rPr>
        <w:tab/>
      </w:r>
      <w:r>
        <w:rPr>
          <w:noProof/>
        </w:rPr>
        <w:t>Current time</w:t>
      </w:r>
      <w:r>
        <w:rPr>
          <w:noProof/>
        </w:rPr>
        <w:tab/>
      </w:r>
      <w:r>
        <w:rPr>
          <w:noProof/>
        </w:rPr>
        <w:fldChar w:fldCharType="begin" w:fldLock="1"/>
      </w:r>
      <w:r>
        <w:rPr>
          <w:noProof/>
        </w:rPr>
        <w:instrText xml:space="preserve"> PAGEREF _Toc193395361 \h </w:instrText>
      </w:r>
      <w:r>
        <w:rPr>
          <w:noProof/>
        </w:rPr>
      </w:r>
      <w:r>
        <w:rPr>
          <w:noProof/>
        </w:rPr>
        <w:fldChar w:fldCharType="separate"/>
      </w:r>
      <w:r>
        <w:rPr>
          <w:noProof/>
        </w:rPr>
        <w:t>455</w:t>
      </w:r>
      <w:r>
        <w:rPr>
          <w:noProof/>
        </w:rPr>
        <w:fldChar w:fldCharType="end"/>
      </w:r>
    </w:p>
    <w:p w14:paraId="0632B3C2" w14:textId="01D42A4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11.4.2.17</w:t>
      </w:r>
      <w:r>
        <w:rPr>
          <w:rFonts w:asciiTheme="minorHAnsi" w:eastAsiaTheme="minorEastAsia" w:hAnsiTheme="minorHAnsi" w:cstheme="minorBidi"/>
          <w:noProof/>
          <w:kern w:val="2"/>
          <w:sz w:val="24"/>
          <w:szCs w:val="24"/>
          <w:lang w:eastAsia="en-GB"/>
          <w14:ligatures w14:val="standardContextual"/>
        </w:rPr>
        <w:tab/>
      </w:r>
      <w:r>
        <w:rPr>
          <w:noProof/>
        </w:rPr>
        <w:t>Max offset</w:t>
      </w:r>
      <w:r>
        <w:rPr>
          <w:noProof/>
        </w:rPr>
        <w:tab/>
      </w:r>
      <w:r>
        <w:rPr>
          <w:noProof/>
        </w:rPr>
        <w:fldChar w:fldCharType="begin" w:fldLock="1"/>
      </w:r>
      <w:r>
        <w:rPr>
          <w:noProof/>
        </w:rPr>
        <w:instrText xml:space="preserve"> PAGEREF _Toc193395362 \h </w:instrText>
      </w:r>
      <w:r>
        <w:rPr>
          <w:noProof/>
        </w:rPr>
      </w:r>
      <w:r>
        <w:rPr>
          <w:noProof/>
        </w:rPr>
        <w:fldChar w:fldCharType="separate"/>
      </w:r>
      <w:r>
        <w:rPr>
          <w:noProof/>
        </w:rPr>
        <w:t>455</w:t>
      </w:r>
      <w:r>
        <w:rPr>
          <w:noProof/>
        </w:rPr>
        <w:fldChar w:fldCharType="end"/>
      </w:r>
    </w:p>
    <w:p w14:paraId="6226CB61" w14:textId="1685A63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11.4.2.18</w:t>
      </w:r>
      <w:r>
        <w:rPr>
          <w:rFonts w:asciiTheme="minorHAnsi" w:eastAsiaTheme="minorEastAsia" w:hAnsiTheme="minorHAnsi" w:cstheme="minorBidi"/>
          <w:noProof/>
          <w:kern w:val="2"/>
          <w:sz w:val="24"/>
          <w:szCs w:val="24"/>
          <w:lang w:eastAsia="en-GB"/>
          <w14:ligatures w14:val="standardContextual"/>
        </w:rPr>
        <w:tab/>
      </w:r>
      <w:r>
        <w:rPr>
          <w:noProof/>
        </w:rPr>
        <w:t>Discovery type</w:t>
      </w:r>
      <w:r>
        <w:rPr>
          <w:noProof/>
        </w:rPr>
        <w:tab/>
      </w:r>
      <w:r>
        <w:rPr>
          <w:noProof/>
        </w:rPr>
        <w:fldChar w:fldCharType="begin" w:fldLock="1"/>
      </w:r>
      <w:r>
        <w:rPr>
          <w:noProof/>
        </w:rPr>
        <w:instrText xml:space="preserve"> PAGEREF _Toc193395363 \h </w:instrText>
      </w:r>
      <w:r>
        <w:rPr>
          <w:noProof/>
        </w:rPr>
      </w:r>
      <w:r>
        <w:rPr>
          <w:noProof/>
        </w:rPr>
        <w:fldChar w:fldCharType="separate"/>
      </w:r>
      <w:r>
        <w:rPr>
          <w:noProof/>
        </w:rPr>
        <w:t>455</w:t>
      </w:r>
      <w:r>
        <w:rPr>
          <w:noProof/>
        </w:rPr>
        <w:fldChar w:fldCharType="end"/>
      </w:r>
    </w:p>
    <w:p w14:paraId="05552108" w14:textId="1A537A0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11.4.2.19</w:t>
      </w:r>
      <w:r>
        <w:rPr>
          <w:rFonts w:asciiTheme="minorHAnsi" w:eastAsiaTheme="minorEastAsia" w:hAnsiTheme="minorHAnsi" w:cstheme="minorBidi"/>
          <w:noProof/>
          <w:kern w:val="2"/>
          <w:sz w:val="24"/>
          <w:szCs w:val="24"/>
          <w:lang w:eastAsia="en-GB"/>
          <w14:ligatures w14:val="standardContextual"/>
        </w:rPr>
        <w:tab/>
      </w:r>
      <w:r>
        <w:rPr>
          <w:noProof/>
        </w:rPr>
        <w:t>Match report refresh timer T5074</w:t>
      </w:r>
      <w:r>
        <w:rPr>
          <w:noProof/>
        </w:rPr>
        <w:tab/>
      </w:r>
      <w:r>
        <w:rPr>
          <w:noProof/>
        </w:rPr>
        <w:fldChar w:fldCharType="begin" w:fldLock="1"/>
      </w:r>
      <w:r>
        <w:rPr>
          <w:noProof/>
        </w:rPr>
        <w:instrText xml:space="preserve"> PAGEREF _Toc193395364 \h </w:instrText>
      </w:r>
      <w:r>
        <w:rPr>
          <w:noProof/>
        </w:rPr>
      </w:r>
      <w:r>
        <w:rPr>
          <w:noProof/>
        </w:rPr>
        <w:fldChar w:fldCharType="separate"/>
      </w:r>
      <w:r>
        <w:rPr>
          <w:noProof/>
        </w:rPr>
        <w:t>456</w:t>
      </w:r>
      <w:r>
        <w:rPr>
          <w:noProof/>
        </w:rPr>
        <w:fldChar w:fldCharType="end"/>
      </w:r>
    </w:p>
    <w:p w14:paraId="2DE0ECC0" w14:textId="27C7462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11.4.2.20</w:t>
      </w:r>
      <w:r>
        <w:rPr>
          <w:rFonts w:asciiTheme="minorHAnsi" w:eastAsiaTheme="minorEastAsia" w:hAnsiTheme="minorHAnsi" w:cstheme="minorBidi"/>
          <w:noProof/>
          <w:kern w:val="2"/>
          <w:sz w:val="24"/>
          <w:szCs w:val="24"/>
          <w:lang w:eastAsia="en-GB"/>
          <w14:ligatures w14:val="standardContextual"/>
        </w:rPr>
        <w:tab/>
      </w:r>
      <w:r>
        <w:rPr>
          <w:noProof/>
        </w:rPr>
        <w:t>Requested timer</w:t>
      </w:r>
      <w:r>
        <w:rPr>
          <w:noProof/>
        </w:rPr>
        <w:tab/>
      </w:r>
      <w:r>
        <w:rPr>
          <w:noProof/>
        </w:rPr>
        <w:fldChar w:fldCharType="begin" w:fldLock="1"/>
      </w:r>
      <w:r>
        <w:rPr>
          <w:noProof/>
        </w:rPr>
        <w:instrText xml:space="preserve"> PAGEREF _Toc193395365 \h </w:instrText>
      </w:r>
      <w:r>
        <w:rPr>
          <w:noProof/>
        </w:rPr>
      </w:r>
      <w:r>
        <w:rPr>
          <w:noProof/>
        </w:rPr>
        <w:fldChar w:fldCharType="separate"/>
      </w:r>
      <w:r>
        <w:rPr>
          <w:noProof/>
        </w:rPr>
        <w:t>456</w:t>
      </w:r>
      <w:r>
        <w:rPr>
          <w:noProof/>
        </w:rPr>
        <w:fldChar w:fldCharType="end"/>
      </w:r>
    </w:p>
    <w:p w14:paraId="28E7481C" w14:textId="08C1E7D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_Toc193395366 \h </w:instrText>
      </w:r>
      <w:r>
        <w:rPr>
          <w:noProof/>
        </w:rPr>
      </w:r>
      <w:r>
        <w:rPr>
          <w:noProof/>
        </w:rPr>
        <w:fldChar w:fldCharType="separate"/>
      </w:r>
      <w:r>
        <w:rPr>
          <w:noProof/>
        </w:rPr>
        <w:t>456</w:t>
      </w:r>
      <w:r>
        <w:rPr>
          <w:noProof/>
        </w:rPr>
        <w:fldChar w:fldCharType="end"/>
      </w:r>
    </w:p>
    <w:p w14:paraId="4BC62327" w14:textId="45BEE84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11.4.2.22</w:t>
      </w:r>
      <w:r>
        <w:rPr>
          <w:rFonts w:asciiTheme="minorHAnsi" w:eastAsiaTheme="minorEastAsia" w:hAnsiTheme="minorHAnsi" w:cstheme="minorBidi"/>
          <w:noProof/>
          <w:kern w:val="2"/>
          <w:sz w:val="24"/>
          <w:szCs w:val="24"/>
          <w:lang w:eastAsia="en-GB"/>
          <w14:ligatures w14:val="standardContextual"/>
        </w:rPr>
        <w:tab/>
      </w:r>
      <w:r>
        <w:rPr>
          <w:noProof/>
        </w:rPr>
        <w:t>Update info</w:t>
      </w:r>
      <w:r>
        <w:rPr>
          <w:noProof/>
        </w:rPr>
        <w:tab/>
      </w:r>
      <w:r>
        <w:rPr>
          <w:noProof/>
        </w:rPr>
        <w:fldChar w:fldCharType="begin" w:fldLock="1"/>
      </w:r>
      <w:r>
        <w:rPr>
          <w:noProof/>
        </w:rPr>
        <w:instrText xml:space="preserve"> PAGEREF _Toc193395367 \h </w:instrText>
      </w:r>
      <w:r>
        <w:rPr>
          <w:noProof/>
        </w:rPr>
      </w:r>
      <w:r>
        <w:rPr>
          <w:noProof/>
        </w:rPr>
        <w:fldChar w:fldCharType="separate"/>
      </w:r>
      <w:r>
        <w:rPr>
          <w:noProof/>
        </w:rPr>
        <w:t>456</w:t>
      </w:r>
      <w:r>
        <w:rPr>
          <w:noProof/>
        </w:rPr>
        <w:fldChar w:fldCharType="end"/>
      </w:r>
    </w:p>
    <w:p w14:paraId="0B3F65DD" w14:textId="25AF434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11.4.2.23</w:t>
      </w:r>
      <w:r>
        <w:rPr>
          <w:rFonts w:asciiTheme="minorHAnsi" w:eastAsiaTheme="minorEastAsia" w:hAnsiTheme="minorHAnsi" w:cstheme="minorBidi"/>
          <w:noProof/>
          <w:kern w:val="2"/>
          <w:sz w:val="24"/>
          <w:szCs w:val="24"/>
          <w:lang w:eastAsia="en-GB"/>
          <w14:ligatures w14:val="standardContextual"/>
        </w:rPr>
        <w:tab/>
      </w:r>
      <w:r>
        <w:rPr>
          <w:noProof/>
        </w:rPr>
        <w:t>RPAUID</w:t>
      </w:r>
      <w:r>
        <w:rPr>
          <w:noProof/>
        </w:rPr>
        <w:tab/>
      </w:r>
      <w:r>
        <w:rPr>
          <w:noProof/>
        </w:rPr>
        <w:fldChar w:fldCharType="begin" w:fldLock="1"/>
      </w:r>
      <w:r>
        <w:rPr>
          <w:noProof/>
        </w:rPr>
        <w:instrText xml:space="preserve"> PAGEREF _Toc193395368 \h </w:instrText>
      </w:r>
      <w:r>
        <w:rPr>
          <w:noProof/>
        </w:rPr>
      </w:r>
      <w:r>
        <w:rPr>
          <w:noProof/>
        </w:rPr>
        <w:fldChar w:fldCharType="separate"/>
      </w:r>
      <w:r>
        <w:rPr>
          <w:noProof/>
        </w:rPr>
        <w:t>457</w:t>
      </w:r>
      <w:r>
        <w:rPr>
          <w:noProof/>
        </w:rPr>
        <w:fldChar w:fldCharType="end"/>
      </w:r>
    </w:p>
    <w:p w14:paraId="1A3388D5" w14:textId="7A0665E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11.4.2.24</w:t>
      </w:r>
      <w:r>
        <w:rPr>
          <w:rFonts w:asciiTheme="minorHAnsi" w:eastAsiaTheme="minorEastAsia" w:hAnsiTheme="minorHAnsi" w:cstheme="minorBidi"/>
          <w:noProof/>
          <w:kern w:val="2"/>
          <w:sz w:val="24"/>
          <w:szCs w:val="24"/>
          <w:lang w:eastAsia="en-GB"/>
          <w14:ligatures w14:val="standardContextual"/>
        </w:rPr>
        <w:tab/>
      </w:r>
      <w:r>
        <w:rPr>
          <w:noProof/>
        </w:rPr>
        <w:t>Announcing type</w:t>
      </w:r>
      <w:r>
        <w:rPr>
          <w:noProof/>
        </w:rPr>
        <w:tab/>
      </w:r>
      <w:r>
        <w:rPr>
          <w:noProof/>
        </w:rPr>
        <w:fldChar w:fldCharType="begin" w:fldLock="1"/>
      </w:r>
      <w:r>
        <w:rPr>
          <w:noProof/>
        </w:rPr>
        <w:instrText xml:space="preserve"> PAGEREF _Toc193395369 \h </w:instrText>
      </w:r>
      <w:r>
        <w:rPr>
          <w:noProof/>
        </w:rPr>
      </w:r>
      <w:r>
        <w:rPr>
          <w:noProof/>
        </w:rPr>
        <w:fldChar w:fldCharType="separate"/>
      </w:r>
      <w:r>
        <w:rPr>
          <w:noProof/>
        </w:rPr>
        <w:t>457</w:t>
      </w:r>
      <w:r>
        <w:rPr>
          <w:noProof/>
        </w:rPr>
        <w:fldChar w:fldCharType="end"/>
      </w:r>
    </w:p>
    <w:p w14:paraId="46151A09" w14:textId="3445BC0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11.4.2.25</w:t>
      </w:r>
      <w:r>
        <w:rPr>
          <w:rFonts w:asciiTheme="minorHAnsi" w:eastAsiaTheme="minorEastAsia" w:hAnsiTheme="minorHAnsi" w:cstheme="minorBidi"/>
          <w:noProof/>
          <w:kern w:val="2"/>
          <w:sz w:val="24"/>
          <w:szCs w:val="24"/>
          <w:lang w:eastAsia="en-GB"/>
          <w14:ligatures w14:val="standardContextual"/>
        </w:rPr>
        <w:tab/>
      </w:r>
      <w:r>
        <w:rPr>
          <w:noProof/>
        </w:rPr>
        <w:t>Application level container</w:t>
      </w:r>
      <w:r>
        <w:rPr>
          <w:noProof/>
        </w:rPr>
        <w:tab/>
      </w:r>
      <w:r>
        <w:rPr>
          <w:noProof/>
        </w:rPr>
        <w:fldChar w:fldCharType="begin" w:fldLock="1"/>
      </w:r>
      <w:r>
        <w:rPr>
          <w:noProof/>
        </w:rPr>
        <w:instrText xml:space="preserve"> PAGEREF _Toc193395370 \h </w:instrText>
      </w:r>
      <w:r>
        <w:rPr>
          <w:noProof/>
        </w:rPr>
      </w:r>
      <w:r>
        <w:rPr>
          <w:noProof/>
        </w:rPr>
        <w:fldChar w:fldCharType="separate"/>
      </w:r>
      <w:r>
        <w:rPr>
          <w:noProof/>
        </w:rPr>
        <w:t>457</w:t>
      </w:r>
      <w:r>
        <w:rPr>
          <w:noProof/>
        </w:rPr>
        <w:fldChar w:fldCharType="end"/>
      </w:r>
    </w:p>
    <w:p w14:paraId="3294B020" w14:textId="5EB6CB1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11.4.2.26</w:t>
      </w:r>
      <w:r>
        <w:rPr>
          <w:rFonts w:asciiTheme="minorHAnsi" w:eastAsiaTheme="minorEastAsia" w:hAnsiTheme="minorHAnsi" w:cstheme="minorBidi"/>
          <w:noProof/>
          <w:kern w:val="2"/>
          <w:sz w:val="24"/>
          <w:szCs w:val="24"/>
          <w:lang w:eastAsia="en-GB"/>
          <w14:ligatures w14:val="standardContextual"/>
        </w:rPr>
        <w:tab/>
      </w:r>
      <w:r>
        <w:rPr>
          <w:noProof/>
        </w:rPr>
        <w:t>Discovery entry ID</w:t>
      </w:r>
      <w:r>
        <w:rPr>
          <w:noProof/>
        </w:rPr>
        <w:tab/>
      </w:r>
      <w:r>
        <w:rPr>
          <w:noProof/>
        </w:rPr>
        <w:fldChar w:fldCharType="begin" w:fldLock="1"/>
      </w:r>
      <w:r>
        <w:rPr>
          <w:noProof/>
        </w:rPr>
        <w:instrText xml:space="preserve"> PAGEREF _Toc193395371 \h </w:instrText>
      </w:r>
      <w:r>
        <w:rPr>
          <w:noProof/>
        </w:rPr>
      </w:r>
      <w:r>
        <w:rPr>
          <w:noProof/>
        </w:rPr>
        <w:fldChar w:fldCharType="separate"/>
      </w:r>
      <w:r>
        <w:rPr>
          <w:noProof/>
        </w:rPr>
        <w:t>457</w:t>
      </w:r>
      <w:r>
        <w:rPr>
          <w:noProof/>
        </w:rPr>
        <w:fldChar w:fldCharType="end"/>
      </w:r>
    </w:p>
    <w:p w14:paraId="0D3581D6" w14:textId="00A48FD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11.4.2.27</w:t>
      </w:r>
      <w:r>
        <w:rPr>
          <w:rFonts w:asciiTheme="minorHAnsi" w:eastAsiaTheme="minorEastAsia" w:hAnsiTheme="minorHAnsi" w:cstheme="minorBidi"/>
          <w:noProof/>
          <w:kern w:val="2"/>
          <w:sz w:val="24"/>
          <w:szCs w:val="24"/>
          <w:lang w:eastAsia="en-GB"/>
          <w14:ligatures w14:val="standardContextual"/>
        </w:rPr>
        <w:tab/>
      </w:r>
      <w:r>
        <w:rPr>
          <w:noProof/>
        </w:rPr>
        <w:t>ProSe restricted code</w:t>
      </w:r>
      <w:r>
        <w:rPr>
          <w:noProof/>
        </w:rPr>
        <w:tab/>
      </w:r>
      <w:r>
        <w:rPr>
          <w:noProof/>
        </w:rPr>
        <w:fldChar w:fldCharType="begin" w:fldLock="1"/>
      </w:r>
      <w:r>
        <w:rPr>
          <w:noProof/>
        </w:rPr>
        <w:instrText xml:space="preserve"> PAGEREF _Toc193395372 \h </w:instrText>
      </w:r>
      <w:r>
        <w:rPr>
          <w:noProof/>
        </w:rPr>
      </w:r>
      <w:r>
        <w:rPr>
          <w:noProof/>
        </w:rPr>
        <w:fldChar w:fldCharType="separate"/>
      </w:r>
      <w:r>
        <w:rPr>
          <w:noProof/>
        </w:rPr>
        <w:t>457</w:t>
      </w:r>
      <w:r>
        <w:rPr>
          <w:noProof/>
        </w:rPr>
        <w:fldChar w:fldCharType="end"/>
      </w:r>
    </w:p>
    <w:p w14:paraId="58C2A9C9" w14:textId="1D6B285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11.4.2.28</w:t>
      </w:r>
      <w:r>
        <w:rPr>
          <w:rFonts w:asciiTheme="minorHAnsi" w:eastAsiaTheme="minorEastAsia" w:hAnsiTheme="minorHAnsi" w:cstheme="minorBidi"/>
          <w:noProof/>
          <w:kern w:val="2"/>
          <w:sz w:val="24"/>
          <w:szCs w:val="24"/>
          <w:lang w:eastAsia="en-GB"/>
          <w14:ligatures w14:val="standardContextual"/>
        </w:rPr>
        <w:tab/>
      </w:r>
      <w:r>
        <w:rPr>
          <w:noProof/>
        </w:rPr>
        <w:t>ProSe restricted code suffix range</w:t>
      </w:r>
      <w:r>
        <w:rPr>
          <w:noProof/>
        </w:rPr>
        <w:tab/>
      </w:r>
      <w:r>
        <w:rPr>
          <w:noProof/>
        </w:rPr>
        <w:fldChar w:fldCharType="begin" w:fldLock="1"/>
      </w:r>
      <w:r>
        <w:rPr>
          <w:noProof/>
        </w:rPr>
        <w:instrText xml:space="preserve"> PAGEREF _Toc193395373 \h </w:instrText>
      </w:r>
      <w:r>
        <w:rPr>
          <w:noProof/>
        </w:rPr>
      </w:r>
      <w:r>
        <w:rPr>
          <w:noProof/>
        </w:rPr>
        <w:fldChar w:fldCharType="separate"/>
      </w:r>
      <w:r>
        <w:rPr>
          <w:noProof/>
        </w:rPr>
        <w:t>457</w:t>
      </w:r>
      <w:r>
        <w:rPr>
          <w:noProof/>
        </w:rPr>
        <w:fldChar w:fldCharType="end"/>
      </w:r>
    </w:p>
    <w:p w14:paraId="3EF862F4" w14:textId="39EEF87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11.4.2.29</w:t>
      </w:r>
      <w:r>
        <w:rPr>
          <w:rFonts w:asciiTheme="minorHAnsi" w:eastAsiaTheme="minorEastAsia" w:hAnsiTheme="minorHAnsi" w:cstheme="minorBidi"/>
          <w:noProof/>
          <w:kern w:val="2"/>
          <w:sz w:val="24"/>
          <w:szCs w:val="24"/>
          <w:lang w:eastAsia="en-GB"/>
          <w14:ligatures w14:val="standardContextual"/>
        </w:rPr>
        <w:tab/>
      </w:r>
      <w:r>
        <w:rPr>
          <w:noProof/>
        </w:rPr>
        <w:t>On demand announcing enabled indicator</w:t>
      </w:r>
      <w:r>
        <w:rPr>
          <w:noProof/>
        </w:rPr>
        <w:tab/>
      </w:r>
      <w:r>
        <w:rPr>
          <w:noProof/>
        </w:rPr>
        <w:fldChar w:fldCharType="begin" w:fldLock="1"/>
      </w:r>
      <w:r>
        <w:rPr>
          <w:noProof/>
        </w:rPr>
        <w:instrText xml:space="preserve"> PAGEREF _Toc193395374 \h </w:instrText>
      </w:r>
      <w:r>
        <w:rPr>
          <w:noProof/>
        </w:rPr>
      </w:r>
      <w:r>
        <w:rPr>
          <w:noProof/>
        </w:rPr>
        <w:fldChar w:fldCharType="separate"/>
      </w:r>
      <w:r>
        <w:rPr>
          <w:noProof/>
        </w:rPr>
        <w:t>458</w:t>
      </w:r>
      <w:r>
        <w:rPr>
          <w:noProof/>
        </w:rPr>
        <w:fldChar w:fldCharType="end"/>
      </w:r>
    </w:p>
    <w:p w14:paraId="59F909CC" w14:textId="5B3E782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11.4.2.30</w:t>
      </w:r>
      <w:r>
        <w:rPr>
          <w:rFonts w:asciiTheme="minorHAnsi" w:eastAsiaTheme="minorEastAsia" w:hAnsiTheme="minorHAnsi" w:cstheme="minorBidi"/>
          <w:noProof/>
          <w:kern w:val="2"/>
          <w:sz w:val="24"/>
          <w:szCs w:val="24"/>
          <w:lang w:eastAsia="en-GB"/>
          <w14:ligatures w14:val="standardContextual"/>
        </w:rPr>
        <w:tab/>
      </w:r>
      <w:r>
        <w:rPr>
          <w:noProof/>
        </w:rPr>
        <w:t>Restricted discovery filter</w:t>
      </w:r>
      <w:r>
        <w:rPr>
          <w:noProof/>
        </w:rPr>
        <w:tab/>
      </w:r>
      <w:r>
        <w:rPr>
          <w:noProof/>
        </w:rPr>
        <w:fldChar w:fldCharType="begin" w:fldLock="1"/>
      </w:r>
      <w:r>
        <w:rPr>
          <w:noProof/>
        </w:rPr>
        <w:instrText xml:space="preserve"> PAGEREF _Toc193395375 \h </w:instrText>
      </w:r>
      <w:r>
        <w:rPr>
          <w:noProof/>
        </w:rPr>
      </w:r>
      <w:r>
        <w:rPr>
          <w:noProof/>
        </w:rPr>
        <w:fldChar w:fldCharType="separate"/>
      </w:r>
      <w:r>
        <w:rPr>
          <w:noProof/>
        </w:rPr>
        <w:t>458</w:t>
      </w:r>
      <w:r>
        <w:rPr>
          <w:noProof/>
        </w:rPr>
        <w:fldChar w:fldCharType="end"/>
      </w:r>
    </w:p>
    <w:p w14:paraId="41F9CB2C" w14:textId="60FA424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11.4.2.31</w:t>
      </w:r>
      <w:r>
        <w:rPr>
          <w:rFonts w:asciiTheme="minorHAnsi" w:eastAsiaTheme="minorEastAsia" w:hAnsiTheme="minorHAnsi" w:cstheme="minorBidi"/>
          <w:noProof/>
          <w:kern w:val="2"/>
          <w:sz w:val="24"/>
          <w:szCs w:val="24"/>
          <w:lang w:eastAsia="en-GB"/>
          <w14:ligatures w14:val="standardContextual"/>
        </w:rPr>
        <w:tab/>
      </w:r>
      <w:r>
        <w:rPr>
          <w:noProof/>
        </w:rPr>
        <w:t>ACE enabled indicator</w:t>
      </w:r>
      <w:r>
        <w:rPr>
          <w:noProof/>
        </w:rPr>
        <w:tab/>
      </w:r>
      <w:r>
        <w:rPr>
          <w:noProof/>
        </w:rPr>
        <w:fldChar w:fldCharType="begin" w:fldLock="1"/>
      </w:r>
      <w:r>
        <w:rPr>
          <w:noProof/>
        </w:rPr>
        <w:instrText xml:space="preserve"> PAGEREF _Toc193395376 \h </w:instrText>
      </w:r>
      <w:r>
        <w:rPr>
          <w:noProof/>
        </w:rPr>
      </w:r>
      <w:r>
        <w:rPr>
          <w:noProof/>
        </w:rPr>
        <w:fldChar w:fldCharType="separate"/>
      </w:r>
      <w:r>
        <w:rPr>
          <w:noProof/>
        </w:rPr>
        <w:t>458</w:t>
      </w:r>
      <w:r>
        <w:rPr>
          <w:noProof/>
        </w:rPr>
        <w:fldChar w:fldCharType="end"/>
      </w:r>
    </w:p>
    <w:p w14:paraId="26F43EB0" w14:textId="369A236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11.4.2.32</w:t>
      </w:r>
      <w:r>
        <w:rPr>
          <w:rFonts w:asciiTheme="minorHAnsi" w:eastAsiaTheme="minorEastAsia" w:hAnsiTheme="minorHAnsi" w:cstheme="minorBidi"/>
          <w:noProof/>
          <w:kern w:val="2"/>
          <w:sz w:val="24"/>
          <w:szCs w:val="24"/>
          <w:lang w:eastAsia="en-GB"/>
          <w14:ligatures w14:val="standardContextual"/>
        </w:rPr>
        <w:tab/>
      </w:r>
      <w:r>
        <w:rPr>
          <w:noProof/>
        </w:rPr>
        <w:t>Validity timer T5062</w:t>
      </w:r>
      <w:r>
        <w:rPr>
          <w:noProof/>
        </w:rPr>
        <w:tab/>
      </w:r>
      <w:r>
        <w:rPr>
          <w:noProof/>
        </w:rPr>
        <w:fldChar w:fldCharType="begin" w:fldLock="1"/>
      </w:r>
      <w:r>
        <w:rPr>
          <w:noProof/>
        </w:rPr>
        <w:instrText xml:space="preserve"> PAGEREF _Toc193395377 \h </w:instrText>
      </w:r>
      <w:r>
        <w:rPr>
          <w:noProof/>
        </w:rPr>
      </w:r>
      <w:r>
        <w:rPr>
          <w:noProof/>
        </w:rPr>
        <w:fldChar w:fldCharType="separate"/>
      </w:r>
      <w:r>
        <w:rPr>
          <w:noProof/>
        </w:rPr>
        <w:t>458</w:t>
      </w:r>
      <w:r>
        <w:rPr>
          <w:noProof/>
        </w:rPr>
        <w:fldChar w:fldCharType="end"/>
      </w:r>
    </w:p>
    <w:p w14:paraId="0315A867" w14:textId="7C5D5C1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11.4.2.33</w:t>
      </w:r>
      <w:r>
        <w:rPr>
          <w:rFonts w:asciiTheme="minorHAnsi" w:eastAsiaTheme="minorEastAsia" w:hAnsiTheme="minorHAnsi" w:cstheme="minorBidi"/>
          <w:noProof/>
          <w:kern w:val="2"/>
          <w:sz w:val="24"/>
          <w:szCs w:val="24"/>
          <w:lang w:eastAsia="en-GB"/>
          <w14:ligatures w14:val="standardContextual"/>
        </w:rPr>
        <w:tab/>
      </w:r>
      <w:r>
        <w:rPr>
          <w:noProof/>
        </w:rPr>
        <w:t>Restricted code security material</w:t>
      </w:r>
      <w:r>
        <w:rPr>
          <w:noProof/>
        </w:rPr>
        <w:tab/>
      </w:r>
      <w:r>
        <w:rPr>
          <w:noProof/>
        </w:rPr>
        <w:fldChar w:fldCharType="begin" w:fldLock="1"/>
      </w:r>
      <w:r>
        <w:rPr>
          <w:noProof/>
        </w:rPr>
        <w:instrText xml:space="preserve"> PAGEREF _Toc193395378 \h </w:instrText>
      </w:r>
      <w:r>
        <w:rPr>
          <w:noProof/>
        </w:rPr>
      </w:r>
      <w:r>
        <w:rPr>
          <w:noProof/>
        </w:rPr>
        <w:fldChar w:fldCharType="separate"/>
      </w:r>
      <w:r>
        <w:rPr>
          <w:noProof/>
        </w:rPr>
        <w:t>458</w:t>
      </w:r>
      <w:r>
        <w:rPr>
          <w:noProof/>
        </w:rPr>
        <w:fldChar w:fldCharType="end"/>
      </w:r>
    </w:p>
    <w:p w14:paraId="70EA2F50" w14:textId="54BEB8C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11.4.2.34</w:t>
      </w:r>
      <w:r>
        <w:rPr>
          <w:rFonts w:asciiTheme="minorHAnsi" w:eastAsiaTheme="minorEastAsia" w:hAnsiTheme="minorHAnsi" w:cstheme="minorBidi"/>
          <w:noProof/>
          <w:kern w:val="2"/>
          <w:sz w:val="24"/>
          <w:szCs w:val="24"/>
          <w:lang w:eastAsia="en-GB"/>
          <w14:ligatures w14:val="standardContextual"/>
        </w:rPr>
        <w:tab/>
      </w:r>
      <w:r>
        <w:rPr>
          <w:noProof/>
        </w:rPr>
        <w:t>Discovery model</w:t>
      </w:r>
      <w:r>
        <w:rPr>
          <w:noProof/>
        </w:rPr>
        <w:tab/>
      </w:r>
      <w:r>
        <w:rPr>
          <w:noProof/>
        </w:rPr>
        <w:fldChar w:fldCharType="begin" w:fldLock="1"/>
      </w:r>
      <w:r>
        <w:rPr>
          <w:noProof/>
        </w:rPr>
        <w:instrText xml:space="preserve"> PAGEREF _Toc193395379 \h </w:instrText>
      </w:r>
      <w:r>
        <w:rPr>
          <w:noProof/>
        </w:rPr>
      </w:r>
      <w:r>
        <w:rPr>
          <w:noProof/>
        </w:rPr>
        <w:fldChar w:fldCharType="separate"/>
      </w:r>
      <w:r>
        <w:rPr>
          <w:noProof/>
        </w:rPr>
        <w:t>459</w:t>
      </w:r>
      <w:r>
        <w:rPr>
          <w:noProof/>
        </w:rPr>
        <w:fldChar w:fldCharType="end"/>
      </w:r>
    </w:p>
    <w:p w14:paraId="6325FD3C" w14:textId="7B8D261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11.4.2.35</w:t>
      </w:r>
      <w:r>
        <w:rPr>
          <w:rFonts w:asciiTheme="minorHAnsi" w:eastAsiaTheme="minorEastAsia" w:hAnsiTheme="minorHAnsi" w:cstheme="minorBidi"/>
          <w:noProof/>
          <w:kern w:val="2"/>
          <w:sz w:val="24"/>
          <w:szCs w:val="24"/>
          <w:lang w:eastAsia="en-GB"/>
          <w14:ligatures w14:val="standardContextual"/>
        </w:rPr>
        <w:tab/>
      </w:r>
      <w:r>
        <w:rPr>
          <w:noProof/>
        </w:rPr>
        <w:t>ProSe response code</w:t>
      </w:r>
      <w:r>
        <w:rPr>
          <w:noProof/>
        </w:rPr>
        <w:tab/>
      </w:r>
      <w:r>
        <w:rPr>
          <w:noProof/>
        </w:rPr>
        <w:fldChar w:fldCharType="begin" w:fldLock="1"/>
      </w:r>
      <w:r>
        <w:rPr>
          <w:noProof/>
        </w:rPr>
        <w:instrText xml:space="preserve"> PAGEREF _Toc193395380 \h </w:instrText>
      </w:r>
      <w:r>
        <w:rPr>
          <w:noProof/>
        </w:rPr>
      </w:r>
      <w:r>
        <w:rPr>
          <w:noProof/>
        </w:rPr>
        <w:fldChar w:fldCharType="separate"/>
      </w:r>
      <w:r>
        <w:rPr>
          <w:noProof/>
        </w:rPr>
        <w:t>459</w:t>
      </w:r>
      <w:r>
        <w:rPr>
          <w:noProof/>
        </w:rPr>
        <w:fldChar w:fldCharType="end"/>
      </w:r>
    </w:p>
    <w:p w14:paraId="4370CA3A" w14:textId="487CC4D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11.4.2.36</w:t>
      </w:r>
      <w:r>
        <w:rPr>
          <w:rFonts w:asciiTheme="minorHAnsi" w:eastAsiaTheme="minorEastAsia" w:hAnsiTheme="minorHAnsi" w:cstheme="minorBidi"/>
          <w:noProof/>
          <w:kern w:val="2"/>
          <w:sz w:val="24"/>
          <w:szCs w:val="24"/>
          <w:lang w:eastAsia="en-GB"/>
          <w14:ligatures w14:val="standardContextual"/>
        </w:rPr>
        <w:tab/>
      </w:r>
      <w:r>
        <w:rPr>
          <w:noProof/>
        </w:rPr>
        <w:t>Discovery query filter</w:t>
      </w:r>
      <w:r>
        <w:rPr>
          <w:noProof/>
        </w:rPr>
        <w:tab/>
      </w:r>
      <w:r>
        <w:rPr>
          <w:noProof/>
        </w:rPr>
        <w:fldChar w:fldCharType="begin" w:fldLock="1"/>
      </w:r>
      <w:r>
        <w:rPr>
          <w:noProof/>
        </w:rPr>
        <w:instrText xml:space="preserve"> PAGEREF _Toc193395381 \h </w:instrText>
      </w:r>
      <w:r>
        <w:rPr>
          <w:noProof/>
        </w:rPr>
      </w:r>
      <w:r>
        <w:rPr>
          <w:noProof/>
        </w:rPr>
        <w:fldChar w:fldCharType="separate"/>
      </w:r>
      <w:r>
        <w:rPr>
          <w:noProof/>
        </w:rPr>
        <w:t>459</w:t>
      </w:r>
      <w:r>
        <w:rPr>
          <w:noProof/>
        </w:rPr>
        <w:fldChar w:fldCharType="end"/>
      </w:r>
    </w:p>
    <w:p w14:paraId="590AEE55" w14:textId="494EADD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11.4.2.37</w:t>
      </w:r>
      <w:r>
        <w:rPr>
          <w:rFonts w:asciiTheme="minorHAnsi" w:eastAsiaTheme="minorEastAsia" w:hAnsiTheme="minorHAnsi" w:cstheme="minorBidi"/>
          <w:noProof/>
          <w:kern w:val="2"/>
          <w:sz w:val="24"/>
          <w:szCs w:val="24"/>
          <w:lang w:eastAsia="en-GB"/>
          <w14:ligatures w14:val="standardContextual"/>
        </w:rPr>
        <w:tab/>
      </w:r>
      <w:r>
        <w:rPr>
          <w:noProof/>
        </w:rPr>
        <w:t>Validity timer T5068</w:t>
      </w:r>
      <w:r>
        <w:rPr>
          <w:noProof/>
        </w:rPr>
        <w:tab/>
      </w:r>
      <w:r>
        <w:rPr>
          <w:noProof/>
        </w:rPr>
        <w:fldChar w:fldCharType="begin" w:fldLock="1"/>
      </w:r>
      <w:r>
        <w:rPr>
          <w:noProof/>
        </w:rPr>
        <w:instrText xml:space="preserve"> PAGEREF _Toc193395382 \h </w:instrText>
      </w:r>
      <w:r>
        <w:rPr>
          <w:noProof/>
        </w:rPr>
      </w:r>
      <w:r>
        <w:rPr>
          <w:noProof/>
        </w:rPr>
        <w:fldChar w:fldCharType="separate"/>
      </w:r>
      <w:r>
        <w:rPr>
          <w:noProof/>
        </w:rPr>
        <w:t>459</w:t>
      </w:r>
      <w:r>
        <w:rPr>
          <w:noProof/>
        </w:rPr>
        <w:fldChar w:fldCharType="end"/>
      </w:r>
    </w:p>
    <w:p w14:paraId="136615DD" w14:textId="60D9144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11.4.2.38</w:t>
      </w:r>
      <w:r>
        <w:rPr>
          <w:rFonts w:asciiTheme="minorHAnsi" w:eastAsiaTheme="minorEastAsia" w:hAnsiTheme="minorHAnsi" w:cstheme="minorBidi"/>
          <w:noProof/>
          <w:kern w:val="2"/>
          <w:sz w:val="24"/>
          <w:szCs w:val="24"/>
          <w:lang w:eastAsia="en-GB"/>
          <w14:ligatures w14:val="standardContextual"/>
        </w:rPr>
        <w:tab/>
      </w:r>
      <w:r>
        <w:rPr>
          <w:noProof/>
        </w:rPr>
        <w:t>Subquery result</w:t>
      </w:r>
      <w:r>
        <w:rPr>
          <w:noProof/>
        </w:rPr>
        <w:tab/>
      </w:r>
      <w:r>
        <w:rPr>
          <w:noProof/>
        </w:rPr>
        <w:fldChar w:fldCharType="begin" w:fldLock="1"/>
      </w:r>
      <w:r>
        <w:rPr>
          <w:noProof/>
        </w:rPr>
        <w:instrText xml:space="preserve"> PAGEREF _Toc193395383 \h </w:instrText>
      </w:r>
      <w:r>
        <w:rPr>
          <w:noProof/>
        </w:rPr>
      </w:r>
      <w:r>
        <w:rPr>
          <w:noProof/>
        </w:rPr>
        <w:fldChar w:fldCharType="separate"/>
      </w:r>
      <w:r>
        <w:rPr>
          <w:noProof/>
        </w:rPr>
        <w:t>459</w:t>
      </w:r>
      <w:r>
        <w:rPr>
          <w:noProof/>
        </w:rPr>
        <w:fldChar w:fldCharType="end"/>
      </w:r>
    </w:p>
    <w:p w14:paraId="4E6170BD" w14:textId="7134C56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11.4.2.39</w:t>
      </w:r>
      <w:r>
        <w:rPr>
          <w:rFonts w:asciiTheme="minorHAnsi" w:eastAsiaTheme="minorEastAsia" w:hAnsiTheme="minorHAnsi" w:cstheme="minorBidi"/>
          <w:noProof/>
          <w:kern w:val="2"/>
          <w:sz w:val="24"/>
          <w:szCs w:val="24"/>
          <w:lang w:eastAsia="en-GB"/>
          <w14:ligatures w14:val="standardContextual"/>
        </w:rPr>
        <w:tab/>
      </w:r>
      <w:r>
        <w:rPr>
          <w:noProof/>
        </w:rPr>
        <w:t>Validity timer T5076</w:t>
      </w:r>
      <w:r>
        <w:rPr>
          <w:noProof/>
        </w:rPr>
        <w:tab/>
      </w:r>
      <w:r>
        <w:rPr>
          <w:noProof/>
        </w:rPr>
        <w:fldChar w:fldCharType="begin" w:fldLock="1"/>
      </w:r>
      <w:r>
        <w:rPr>
          <w:noProof/>
        </w:rPr>
        <w:instrText xml:space="preserve"> PAGEREF _Toc193395384 \h </w:instrText>
      </w:r>
      <w:r>
        <w:rPr>
          <w:noProof/>
        </w:rPr>
      </w:r>
      <w:r>
        <w:rPr>
          <w:noProof/>
        </w:rPr>
        <w:fldChar w:fldCharType="separate"/>
      </w:r>
      <w:r>
        <w:rPr>
          <w:noProof/>
        </w:rPr>
        <w:t>460</w:t>
      </w:r>
      <w:r>
        <w:rPr>
          <w:noProof/>
        </w:rPr>
        <w:fldChar w:fldCharType="end"/>
      </w:r>
    </w:p>
    <w:p w14:paraId="0B2ED802" w14:textId="6A5EAB2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11.4.2.40</w:t>
      </w:r>
      <w:r>
        <w:rPr>
          <w:rFonts w:asciiTheme="minorHAnsi" w:eastAsiaTheme="minorEastAsia" w:hAnsiTheme="minorHAnsi" w:cstheme="minorBidi"/>
          <w:noProof/>
          <w:kern w:val="2"/>
          <w:sz w:val="24"/>
          <w:szCs w:val="24"/>
          <w:lang w:eastAsia="en-GB"/>
          <w14:ligatures w14:val="standardContextual"/>
        </w:rPr>
        <w:tab/>
      </w:r>
      <w:r>
        <w:rPr>
          <w:noProof/>
        </w:rPr>
        <w:t>Match report refresh timer T5077</w:t>
      </w:r>
      <w:r>
        <w:rPr>
          <w:noProof/>
        </w:rPr>
        <w:tab/>
      </w:r>
      <w:r>
        <w:rPr>
          <w:noProof/>
        </w:rPr>
        <w:fldChar w:fldCharType="begin" w:fldLock="1"/>
      </w:r>
      <w:r>
        <w:rPr>
          <w:noProof/>
        </w:rPr>
        <w:instrText xml:space="preserve"> PAGEREF _Toc193395385 \h </w:instrText>
      </w:r>
      <w:r>
        <w:rPr>
          <w:noProof/>
        </w:rPr>
      </w:r>
      <w:r>
        <w:rPr>
          <w:noProof/>
        </w:rPr>
        <w:fldChar w:fldCharType="separate"/>
      </w:r>
      <w:r>
        <w:rPr>
          <w:noProof/>
        </w:rPr>
        <w:t>460</w:t>
      </w:r>
      <w:r>
        <w:rPr>
          <w:noProof/>
        </w:rPr>
        <w:fldChar w:fldCharType="end"/>
      </w:r>
    </w:p>
    <w:p w14:paraId="1F2173EF" w14:textId="0A8F94E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11.4.2.41</w:t>
      </w:r>
      <w:r>
        <w:rPr>
          <w:rFonts w:asciiTheme="minorHAnsi" w:eastAsiaTheme="minorEastAsia" w:hAnsiTheme="minorHAnsi" w:cstheme="minorBidi"/>
          <w:noProof/>
          <w:kern w:val="2"/>
          <w:sz w:val="24"/>
          <w:szCs w:val="24"/>
          <w:lang w:eastAsia="en-GB"/>
          <w14:ligatures w14:val="standardContextual"/>
        </w:rPr>
        <w:tab/>
      </w:r>
      <w:r>
        <w:rPr>
          <w:noProof/>
        </w:rPr>
        <w:t>Metadata index mask</w:t>
      </w:r>
      <w:r>
        <w:rPr>
          <w:noProof/>
        </w:rPr>
        <w:tab/>
      </w:r>
      <w:r>
        <w:rPr>
          <w:noProof/>
        </w:rPr>
        <w:fldChar w:fldCharType="begin" w:fldLock="1"/>
      </w:r>
      <w:r>
        <w:rPr>
          <w:noProof/>
        </w:rPr>
        <w:instrText xml:space="preserve"> PAGEREF _Toc193395386 \h </w:instrText>
      </w:r>
      <w:r>
        <w:rPr>
          <w:noProof/>
        </w:rPr>
      </w:r>
      <w:r>
        <w:rPr>
          <w:noProof/>
        </w:rPr>
        <w:fldChar w:fldCharType="separate"/>
      </w:r>
      <w:r>
        <w:rPr>
          <w:noProof/>
        </w:rPr>
        <w:t>460</w:t>
      </w:r>
      <w:r>
        <w:rPr>
          <w:noProof/>
        </w:rPr>
        <w:fldChar w:fldCharType="end"/>
      </w:r>
    </w:p>
    <w:p w14:paraId="61695BEF" w14:textId="32EDEDB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11.4.2.42</w:t>
      </w:r>
      <w:r>
        <w:rPr>
          <w:rFonts w:asciiTheme="minorHAnsi" w:eastAsiaTheme="minorEastAsia" w:hAnsiTheme="minorHAnsi" w:cstheme="minorBidi"/>
          <w:noProof/>
          <w:kern w:val="2"/>
          <w:sz w:val="24"/>
          <w:szCs w:val="24"/>
          <w:lang w:eastAsia="en-GB"/>
          <w14:ligatures w14:val="standardContextual"/>
        </w:rPr>
        <w:tab/>
      </w:r>
      <w:r>
        <w:rPr>
          <w:noProof/>
        </w:rPr>
        <w:t>Network-initiated transaction method</w:t>
      </w:r>
      <w:r>
        <w:rPr>
          <w:noProof/>
        </w:rPr>
        <w:tab/>
      </w:r>
      <w:r>
        <w:rPr>
          <w:noProof/>
        </w:rPr>
        <w:fldChar w:fldCharType="begin" w:fldLock="1"/>
      </w:r>
      <w:r>
        <w:rPr>
          <w:noProof/>
        </w:rPr>
        <w:instrText xml:space="preserve"> PAGEREF _Toc193395387 \h </w:instrText>
      </w:r>
      <w:r>
        <w:rPr>
          <w:noProof/>
        </w:rPr>
      </w:r>
      <w:r>
        <w:rPr>
          <w:noProof/>
        </w:rPr>
        <w:fldChar w:fldCharType="separate"/>
      </w:r>
      <w:r>
        <w:rPr>
          <w:noProof/>
        </w:rPr>
        <w:t>460</w:t>
      </w:r>
      <w:r>
        <w:rPr>
          <w:noProof/>
        </w:rPr>
        <w:fldChar w:fldCharType="end"/>
      </w:r>
    </w:p>
    <w:p w14:paraId="21F8BDF0" w14:textId="391B32A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11.4.2.43</w:t>
      </w:r>
      <w:r>
        <w:rPr>
          <w:rFonts w:asciiTheme="minorHAnsi" w:eastAsiaTheme="minorEastAsia" w:hAnsiTheme="minorHAnsi" w:cstheme="minorBidi"/>
          <w:noProof/>
          <w:kern w:val="2"/>
          <w:sz w:val="24"/>
          <w:szCs w:val="24"/>
          <w:lang w:eastAsia="en-GB"/>
          <w14:ligatures w14:val="standardContextual"/>
        </w:rPr>
        <w:tab/>
      </w:r>
      <w:r>
        <w:rPr>
          <w:noProof/>
        </w:rPr>
        <w:t>Announcing PLMN ID</w:t>
      </w:r>
      <w:r>
        <w:rPr>
          <w:noProof/>
        </w:rPr>
        <w:tab/>
      </w:r>
      <w:r>
        <w:rPr>
          <w:noProof/>
        </w:rPr>
        <w:fldChar w:fldCharType="begin" w:fldLock="1"/>
      </w:r>
      <w:r>
        <w:rPr>
          <w:noProof/>
        </w:rPr>
        <w:instrText xml:space="preserve"> PAGEREF _Toc193395388 \h </w:instrText>
      </w:r>
      <w:r>
        <w:rPr>
          <w:noProof/>
        </w:rPr>
      </w:r>
      <w:r>
        <w:rPr>
          <w:noProof/>
        </w:rPr>
        <w:fldChar w:fldCharType="separate"/>
      </w:r>
      <w:r>
        <w:rPr>
          <w:noProof/>
        </w:rPr>
        <w:t>460</w:t>
      </w:r>
      <w:r>
        <w:rPr>
          <w:noProof/>
        </w:rPr>
        <w:fldChar w:fldCharType="end"/>
      </w:r>
    </w:p>
    <w:p w14:paraId="5E9B590E" w14:textId="7700588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11.4.2.44</w:t>
      </w:r>
      <w:r>
        <w:rPr>
          <w:rFonts w:asciiTheme="minorHAnsi" w:eastAsiaTheme="minorEastAsia" w:hAnsiTheme="minorHAnsi" w:cstheme="minorBidi"/>
          <w:noProof/>
          <w:kern w:val="2"/>
          <w:sz w:val="24"/>
          <w:szCs w:val="24"/>
          <w:lang w:eastAsia="en-GB"/>
          <w14:ligatures w14:val="standardContextual"/>
        </w:rPr>
        <w:tab/>
      </w:r>
      <w:r>
        <w:rPr>
          <w:noProof/>
        </w:rPr>
        <w:t>Metadata Indicator</w:t>
      </w:r>
      <w:r>
        <w:rPr>
          <w:noProof/>
        </w:rPr>
        <w:tab/>
      </w:r>
      <w:r>
        <w:rPr>
          <w:noProof/>
        </w:rPr>
        <w:fldChar w:fldCharType="begin" w:fldLock="1"/>
      </w:r>
      <w:r>
        <w:rPr>
          <w:noProof/>
        </w:rPr>
        <w:instrText xml:space="preserve"> PAGEREF _Toc193395389 \h </w:instrText>
      </w:r>
      <w:r>
        <w:rPr>
          <w:noProof/>
        </w:rPr>
      </w:r>
      <w:r>
        <w:rPr>
          <w:noProof/>
        </w:rPr>
        <w:fldChar w:fldCharType="separate"/>
      </w:r>
      <w:r>
        <w:rPr>
          <w:noProof/>
        </w:rPr>
        <w:t>460</w:t>
      </w:r>
      <w:r>
        <w:rPr>
          <w:noProof/>
        </w:rPr>
        <w:fldChar w:fldCharType="end"/>
      </w:r>
    </w:p>
    <w:p w14:paraId="08B4691F" w14:textId="6F3E973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11.4.2.45</w:t>
      </w:r>
      <w:r>
        <w:rPr>
          <w:rFonts w:asciiTheme="minorHAnsi" w:eastAsiaTheme="minorEastAsia" w:hAnsiTheme="minorHAnsi" w:cstheme="minorBidi"/>
          <w:noProof/>
          <w:kern w:val="2"/>
          <w:sz w:val="24"/>
          <w:szCs w:val="24"/>
          <w:lang w:eastAsia="en-GB"/>
          <w14:ligatures w14:val="standardContextual"/>
        </w:rPr>
        <w:tab/>
      </w:r>
      <w:r>
        <w:rPr>
          <w:noProof/>
        </w:rPr>
        <w:t>ProSe application code prefix</w:t>
      </w:r>
      <w:r>
        <w:rPr>
          <w:noProof/>
        </w:rPr>
        <w:tab/>
      </w:r>
      <w:r>
        <w:rPr>
          <w:noProof/>
        </w:rPr>
        <w:fldChar w:fldCharType="begin" w:fldLock="1"/>
      </w:r>
      <w:r>
        <w:rPr>
          <w:noProof/>
        </w:rPr>
        <w:instrText xml:space="preserve"> PAGEREF _Toc193395390 \h </w:instrText>
      </w:r>
      <w:r>
        <w:rPr>
          <w:noProof/>
        </w:rPr>
      </w:r>
      <w:r>
        <w:rPr>
          <w:noProof/>
        </w:rPr>
        <w:fldChar w:fldCharType="separate"/>
      </w:r>
      <w:r>
        <w:rPr>
          <w:noProof/>
        </w:rPr>
        <w:t>461</w:t>
      </w:r>
      <w:r>
        <w:rPr>
          <w:noProof/>
        </w:rPr>
        <w:fldChar w:fldCharType="end"/>
      </w:r>
    </w:p>
    <w:p w14:paraId="0C31877B" w14:textId="18528F9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11.4.2.46</w:t>
      </w:r>
      <w:r>
        <w:rPr>
          <w:rFonts w:asciiTheme="minorHAnsi" w:eastAsiaTheme="minorEastAsia" w:hAnsiTheme="minorHAnsi" w:cstheme="minorBidi"/>
          <w:noProof/>
          <w:kern w:val="2"/>
          <w:sz w:val="24"/>
          <w:szCs w:val="24"/>
          <w:lang w:eastAsia="en-GB"/>
          <w14:ligatures w14:val="standardContextual"/>
        </w:rPr>
        <w:tab/>
      </w:r>
      <w:r>
        <w:rPr>
          <w:noProof/>
        </w:rPr>
        <w:t>ProSe application code suffix</w:t>
      </w:r>
      <w:r>
        <w:rPr>
          <w:noProof/>
        </w:rPr>
        <w:tab/>
      </w:r>
      <w:r>
        <w:rPr>
          <w:noProof/>
        </w:rPr>
        <w:fldChar w:fldCharType="begin" w:fldLock="1"/>
      </w:r>
      <w:r>
        <w:rPr>
          <w:noProof/>
        </w:rPr>
        <w:instrText xml:space="preserve"> PAGEREF _Toc193395391 \h </w:instrText>
      </w:r>
      <w:r>
        <w:rPr>
          <w:noProof/>
        </w:rPr>
      </w:r>
      <w:r>
        <w:rPr>
          <w:noProof/>
        </w:rPr>
        <w:fldChar w:fldCharType="separate"/>
      </w:r>
      <w:r>
        <w:rPr>
          <w:noProof/>
        </w:rPr>
        <w:t>461</w:t>
      </w:r>
      <w:r>
        <w:rPr>
          <w:noProof/>
        </w:rPr>
        <w:fldChar w:fldCharType="end"/>
      </w:r>
    </w:p>
    <w:p w14:paraId="63273C85" w14:textId="709D048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11.4.2.47</w:t>
      </w:r>
      <w:r>
        <w:rPr>
          <w:rFonts w:asciiTheme="minorHAnsi" w:eastAsiaTheme="minorEastAsia" w:hAnsiTheme="minorHAnsi" w:cstheme="minorBidi"/>
          <w:noProof/>
          <w:kern w:val="2"/>
          <w:sz w:val="24"/>
          <w:szCs w:val="24"/>
          <w:lang w:eastAsia="en-GB"/>
          <w14:ligatures w14:val="standardContextual"/>
        </w:rPr>
        <w:tab/>
      </w:r>
      <w:r>
        <w:rPr>
          <w:noProof/>
        </w:rPr>
        <w:t>ProSe application code ACE</w:t>
      </w:r>
      <w:r>
        <w:rPr>
          <w:noProof/>
        </w:rPr>
        <w:tab/>
      </w:r>
      <w:r>
        <w:rPr>
          <w:noProof/>
        </w:rPr>
        <w:fldChar w:fldCharType="begin" w:fldLock="1"/>
      </w:r>
      <w:r>
        <w:rPr>
          <w:noProof/>
        </w:rPr>
        <w:instrText xml:space="preserve"> PAGEREF _Toc193395392 \h </w:instrText>
      </w:r>
      <w:r>
        <w:rPr>
          <w:noProof/>
        </w:rPr>
      </w:r>
      <w:r>
        <w:rPr>
          <w:noProof/>
        </w:rPr>
        <w:fldChar w:fldCharType="separate"/>
      </w:r>
      <w:r>
        <w:rPr>
          <w:noProof/>
        </w:rPr>
        <w:t>461</w:t>
      </w:r>
      <w:r>
        <w:rPr>
          <w:noProof/>
        </w:rPr>
        <w:fldChar w:fldCharType="end"/>
      </w:r>
    </w:p>
    <w:p w14:paraId="7349950D" w14:textId="220EFB4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11.4.2.48</w:t>
      </w:r>
      <w:r>
        <w:rPr>
          <w:rFonts w:asciiTheme="minorHAnsi" w:eastAsiaTheme="minorEastAsia" w:hAnsiTheme="minorHAnsi" w:cstheme="minorBidi"/>
          <w:noProof/>
          <w:kern w:val="2"/>
          <w:sz w:val="24"/>
          <w:szCs w:val="24"/>
          <w:lang w:eastAsia="en-GB"/>
          <w14:ligatures w14:val="standardContextual"/>
        </w:rPr>
        <w:tab/>
      </w:r>
      <w:r>
        <w:rPr>
          <w:noProof/>
        </w:rPr>
        <w:t>Discovery key</w:t>
      </w:r>
      <w:r>
        <w:rPr>
          <w:noProof/>
        </w:rPr>
        <w:tab/>
      </w:r>
      <w:r>
        <w:rPr>
          <w:noProof/>
        </w:rPr>
        <w:fldChar w:fldCharType="begin" w:fldLock="1"/>
      </w:r>
      <w:r>
        <w:rPr>
          <w:noProof/>
        </w:rPr>
        <w:instrText xml:space="preserve"> PAGEREF _Toc193395393 \h </w:instrText>
      </w:r>
      <w:r>
        <w:rPr>
          <w:noProof/>
        </w:rPr>
      </w:r>
      <w:r>
        <w:rPr>
          <w:noProof/>
        </w:rPr>
        <w:fldChar w:fldCharType="separate"/>
      </w:r>
      <w:r>
        <w:rPr>
          <w:noProof/>
        </w:rPr>
        <w:t>461</w:t>
      </w:r>
      <w:r>
        <w:rPr>
          <w:noProof/>
        </w:rPr>
        <w:fldChar w:fldCharType="end"/>
      </w:r>
    </w:p>
    <w:p w14:paraId="68E812A6" w14:textId="2631D43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11.4.2.49</w:t>
      </w:r>
      <w:r>
        <w:rPr>
          <w:rFonts w:asciiTheme="minorHAnsi" w:eastAsiaTheme="minorEastAsia" w:hAnsiTheme="minorHAnsi" w:cstheme="minorBidi"/>
          <w:noProof/>
          <w:kern w:val="2"/>
          <w:sz w:val="24"/>
          <w:szCs w:val="24"/>
          <w:lang w:eastAsia="en-GB"/>
          <w14:ligatures w14:val="standardContextual"/>
        </w:rPr>
        <w:tab/>
      </w:r>
      <w:r>
        <w:rPr>
          <w:noProof/>
        </w:rPr>
        <w:t>PC5 security policies</w:t>
      </w:r>
      <w:r>
        <w:rPr>
          <w:noProof/>
        </w:rPr>
        <w:tab/>
      </w:r>
      <w:r>
        <w:rPr>
          <w:noProof/>
        </w:rPr>
        <w:fldChar w:fldCharType="begin" w:fldLock="1"/>
      </w:r>
      <w:r>
        <w:rPr>
          <w:noProof/>
        </w:rPr>
        <w:instrText xml:space="preserve"> PAGEREF _Toc193395394 \h </w:instrText>
      </w:r>
      <w:r>
        <w:rPr>
          <w:noProof/>
        </w:rPr>
      </w:r>
      <w:r>
        <w:rPr>
          <w:noProof/>
        </w:rPr>
        <w:fldChar w:fldCharType="separate"/>
      </w:r>
      <w:r>
        <w:rPr>
          <w:noProof/>
        </w:rPr>
        <w:t>461</w:t>
      </w:r>
      <w:r>
        <w:rPr>
          <w:noProof/>
        </w:rPr>
        <w:fldChar w:fldCharType="end"/>
      </w:r>
    </w:p>
    <w:p w14:paraId="2A205F1F" w14:textId="013453E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11.4.2.50</w:t>
      </w:r>
      <w:r>
        <w:rPr>
          <w:rFonts w:asciiTheme="minorHAnsi" w:eastAsiaTheme="minorEastAsia" w:hAnsiTheme="minorHAnsi" w:cstheme="minorBidi"/>
          <w:noProof/>
          <w:kern w:val="2"/>
          <w:sz w:val="24"/>
          <w:szCs w:val="24"/>
          <w:lang w:eastAsia="en-GB"/>
          <w14:ligatures w14:val="standardContextual"/>
        </w:rPr>
        <w:tab/>
      </w:r>
      <w:r>
        <w:rPr>
          <w:noProof/>
        </w:rPr>
        <w:t>PC5 UE ciphering algorithm capability</w:t>
      </w:r>
      <w:r>
        <w:rPr>
          <w:noProof/>
        </w:rPr>
        <w:tab/>
      </w:r>
      <w:r>
        <w:rPr>
          <w:noProof/>
        </w:rPr>
        <w:fldChar w:fldCharType="begin" w:fldLock="1"/>
      </w:r>
      <w:r>
        <w:rPr>
          <w:noProof/>
        </w:rPr>
        <w:instrText xml:space="preserve"> PAGEREF _Toc193395395 \h </w:instrText>
      </w:r>
      <w:r>
        <w:rPr>
          <w:noProof/>
        </w:rPr>
      </w:r>
      <w:r>
        <w:rPr>
          <w:noProof/>
        </w:rPr>
        <w:fldChar w:fldCharType="separate"/>
      </w:r>
      <w:r>
        <w:rPr>
          <w:noProof/>
        </w:rPr>
        <w:t>461</w:t>
      </w:r>
      <w:r>
        <w:rPr>
          <w:noProof/>
        </w:rPr>
        <w:fldChar w:fldCharType="end"/>
      </w:r>
    </w:p>
    <w:p w14:paraId="36EDE28F" w14:textId="35C9CD1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11.4.2.51</w:t>
      </w:r>
      <w:r>
        <w:rPr>
          <w:rFonts w:asciiTheme="minorHAnsi" w:eastAsiaTheme="minorEastAsia" w:hAnsiTheme="minorHAnsi" w:cstheme="minorBidi"/>
          <w:noProof/>
          <w:kern w:val="2"/>
          <w:sz w:val="24"/>
          <w:szCs w:val="24"/>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_Toc193395396 \h </w:instrText>
      </w:r>
      <w:r>
        <w:rPr>
          <w:noProof/>
        </w:rPr>
      </w:r>
      <w:r>
        <w:rPr>
          <w:noProof/>
        </w:rPr>
        <w:fldChar w:fldCharType="separate"/>
      </w:r>
      <w:r>
        <w:rPr>
          <w:noProof/>
        </w:rPr>
        <w:t>462</w:t>
      </w:r>
      <w:r>
        <w:rPr>
          <w:noProof/>
        </w:rPr>
        <w:fldChar w:fldCharType="end"/>
      </w:r>
    </w:p>
    <w:p w14:paraId="5F194790" w14:textId="2FFC75E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11.4.2.52</w:t>
      </w:r>
      <w:r>
        <w:rPr>
          <w:rFonts w:asciiTheme="minorHAnsi" w:eastAsiaTheme="minorEastAsia" w:hAnsiTheme="minorHAnsi" w:cstheme="minorBidi"/>
          <w:noProof/>
          <w:kern w:val="2"/>
          <w:sz w:val="24"/>
          <w:szCs w:val="24"/>
          <w:lang w:eastAsia="en-GB"/>
          <w14:ligatures w14:val="standardContextual"/>
        </w:rPr>
        <w:tab/>
      </w:r>
      <w:r>
        <w:rPr>
          <w:noProof/>
        </w:rPr>
        <w:t>ProSe PC5 discovery message</w:t>
      </w:r>
      <w:r>
        <w:rPr>
          <w:noProof/>
        </w:rPr>
        <w:tab/>
      </w:r>
      <w:r>
        <w:rPr>
          <w:noProof/>
        </w:rPr>
        <w:fldChar w:fldCharType="begin" w:fldLock="1"/>
      </w:r>
      <w:r>
        <w:rPr>
          <w:noProof/>
        </w:rPr>
        <w:instrText xml:space="preserve"> PAGEREF _Toc193395397 \h </w:instrText>
      </w:r>
      <w:r>
        <w:rPr>
          <w:noProof/>
        </w:rPr>
      </w:r>
      <w:r>
        <w:rPr>
          <w:noProof/>
        </w:rPr>
        <w:fldChar w:fldCharType="separate"/>
      </w:r>
      <w:r>
        <w:rPr>
          <w:noProof/>
        </w:rPr>
        <w:t>462</w:t>
      </w:r>
      <w:r>
        <w:rPr>
          <w:noProof/>
        </w:rPr>
        <w:fldChar w:fldCharType="end"/>
      </w:r>
    </w:p>
    <w:p w14:paraId="67DB4151" w14:textId="380D68F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11.4.2.53</w:t>
      </w:r>
      <w:r>
        <w:rPr>
          <w:rFonts w:asciiTheme="minorHAnsi" w:eastAsiaTheme="minorEastAsia" w:hAnsiTheme="minorHAnsi" w:cstheme="minorBidi"/>
          <w:noProof/>
          <w:kern w:val="2"/>
          <w:sz w:val="24"/>
          <w:szCs w:val="24"/>
          <w:lang w:eastAsia="en-GB"/>
          <w14:ligatures w14:val="standardContextual"/>
        </w:rPr>
        <w:tab/>
      </w:r>
      <w:r>
        <w:rPr>
          <w:noProof/>
        </w:rPr>
        <w:t>PKMF address</w:t>
      </w:r>
      <w:r>
        <w:rPr>
          <w:noProof/>
        </w:rPr>
        <w:tab/>
      </w:r>
      <w:r>
        <w:rPr>
          <w:noProof/>
        </w:rPr>
        <w:fldChar w:fldCharType="begin" w:fldLock="1"/>
      </w:r>
      <w:r>
        <w:rPr>
          <w:noProof/>
        </w:rPr>
        <w:instrText xml:space="preserve"> PAGEREF _Toc193395398 \h </w:instrText>
      </w:r>
      <w:r>
        <w:rPr>
          <w:noProof/>
        </w:rPr>
      </w:r>
      <w:r>
        <w:rPr>
          <w:noProof/>
        </w:rPr>
        <w:fldChar w:fldCharType="separate"/>
      </w:r>
      <w:r>
        <w:rPr>
          <w:noProof/>
        </w:rPr>
        <w:t>462</w:t>
      </w:r>
      <w:r>
        <w:rPr>
          <w:noProof/>
        </w:rPr>
        <w:fldChar w:fldCharType="end"/>
      </w:r>
    </w:p>
    <w:p w14:paraId="6165B0BE" w14:textId="7B0424FC"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_Toc193395399 \h </w:instrText>
      </w:r>
      <w:r>
        <w:rPr>
          <w:noProof/>
        </w:rPr>
      </w:r>
      <w:r>
        <w:rPr>
          <w:noProof/>
        </w:rPr>
        <w:fldChar w:fldCharType="separate"/>
      </w:r>
      <w:r>
        <w:rPr>
          <w:noProof/>
        </w:rPr>
        <w:t>463</w:t>
      </w:r>
      <w:r>
        <w:rPr>
          <w:noProof/>
        </w:rPr>
        <w:fldChar w:fldCharType="end"/>
      </w:r>
    </w:p>
    <w:p w14:paraId="153A4D95" w14:textId="5237E7DB"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5G ProSe security message over PC8 formats</w:t>
      </w:r>
      <w:r>
        <w:rPr>
          <w:noProof/>
        </w:rPr>
        <w:tab/>
      </w:r>
      <w:r>
        <w:rPr>
          <w:noProof/>
        </w:rPr>
        <w:fldChar w:fldCharType="begin" w:fldLock="1"/>
      </w:r>
      <w:r>
        <w:rPr>
          <w:noProof/>
        </w:rPr>
        <w:instrText xml:space="preserve"> PAGEREF _Toc193395400 \h </w:instrText>
      </w:r>
      <w:r>
        <w:rPr>
          <w:noProof/>
        </w:rPr>
      </w:r>
      <w:r>
        <w:rPr>
          <w:noProof/>
        </w:rPr>
        <w:fldChar w:fldCharType="separate"/>
      </w:r>
      <w:r>
        <w:rPr>
          <w:noProof/>
        </w:rPr>
        <w:t>463</w:t>
      </w:r>
      <w:r>
        <w:rPr>
          <w:noProof/>
        </w:rPr>
        <w:fldChar w:fldCharType="end"/>
      </w:r>
    </w:p>
    <w:p w14:paraId="78BEF776" w14:textId="75D6D75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_Toc193395401 \h </w:instrText>
      </w:r>
      <w:r>
        <w:rPr>
          <w:noProof/>
        </w:rPr>
      </w:r>
      <w:r>
        <w:rPr>
          <w:noProof/>
        </w:rPr>
        <w:fldChar w:fldCharType="separate"/>
      </w:r>
      <w:r>
        <w:rPr>
          <w:noProof/>
        </w:rPr>
        <w:t>463</w:t>
      </w:r>
      <w:r>
        <w:rPr>
          <w:noProof/>
        </w:rPr>
        <w:fldChar w:fldCharType="end"/>
      </w:r>
    </w:p>
    <w:p w14:paraId="51285BC2" w14:textId="217BA34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Parameters in 5G ProSe security messages over PC8</w:t>
      </w:r>
      <w:r>
        <w:rPr>
          <w:noProof/>
        </w:rPr>
        <w:tab/>
      </w:r>
      <w:r>
        <w:rPr>
          <w:noProof/>
        </w:rPr>
        <w:fldChar w:fldCharType="begin" w:fldLock="1"/>
      </w:r>
      <w:r>
        <w:rPr>
          <w:noProof/>
        </w:rPr>
        <w:instrText xml:space="preserve"> PAGEREF _Toc193395402 \h </w:instrText>
      </w:r>
      <w:r>
        <w:rPr>
          <w:noProof/>
        </w:rPr>
      </w:r>
      <w:r>
        <w:rPr>
          <w:noProof/>
        </w:rPr>
        <w:fldChar w:fldCharType="separate"/>
      </w:r>
      <w:r>
        <w:rPr>
          <w:noProof/>
        </w:rPr>
        <w:t>464</w:t>
      </w:r>
      <w:r>
        <w:rPr>
          <w:noProof/>
        </w:rPr>
        <w:fldChar w:fldCharType="end"/>
      </w:r>
    </w:p>
    <w:p w14:paraId="1454FEEA" w14:textId="15E3991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fldLock="1"/>
      </w:r>
      <w:r>
        <w:rPr>
          <w:noProof/>
        </w:rPr>
        <w:instrText xml:space="preserve"> PAGEREF _Toc193395403 \h </w:instrText>
      </w:r>
      <w:r>
        <w:rPr>
          <w:noProof/>
        </w:rPr>
      </w:r>
      <w:r>
        <w:rPr>
          <w:noProof/>
        </w:rPr>
        <w:fldChar w:fldCharType="separate"/>
      </w:r>
      <w:r>
        <w:rPr>
          <w:noProof/>
        </w:rPr>
        <w:t>464</w:t>
      </w:r>
      <w:r>
        <w:rPr>
          <w:noProof/>
        </w:rPr>
        <w:fldChar w:fldCharType="end"/>
      </w:r>
    </w:p>
    <w:p w14:paraId="1BC41DE4" w14:textId="0752C78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w:t>
      </w:r>
      <w:r>
        <w:rPr>
          <w:rFonts w:asciiTheme="minorHAnsi" w:eastAsiaTheme="minorEastAsia" w:hAnsiTheme="minorHAnsi" w:cstheme="minorBidi"/>
          <w:noProof/>
          <w:kern w:val="2"/>
          <w:sz w:val="24"/>
          <w:szCs w:val="24"/>
          <w:lang w:eastAsia="en-GB"/>
          <w14:ligatures w14:val="standardContextual"/>
        </w:rPr>
        <w:tab/>
      </w:r>
      <w:r>
        <w:rPr>
          <w:noProof/>
        </w:rPr>
        <w:t>UP-PRUK</w:t>
      </w:r>
      <w:r>
        <w:rPr>
          <w:noProof/>
        </w:rPr>
        <w:tab/>
      </w:r>
      <w:r>
        <w:rPr>
          <w:noProof/>
        </w:rPr>
        <w:fldChar w:fldCharType="begin" w:fldLock="1"/>
      </w:r>
      <w:r>
        <w:rPr>
          <w:noProof/>
        </w:rPr>
        <w:instrText xml:space="preserve"> PAGEREF _Toc193395404 \h </w:instrText>
      </w:r>
      <w:r>
        <w:rPr>
          <w:noProof/>
        </w:rPr>
      </w:r>
      <w:r>
        <w:rPr>
          <w:noProof/>
        </w:rPr>
        <w:fldChar w:fldCharType="separate"/>
      </w:r>
      <w:r>
        <w:rPr>
          <w:noProof/>
        </w:rPr>
        <w:t>464</w:t>
      </w:r>
      <w:r>
        <w:rPr>
          <w:noProof/>
        </w:rPr>
        <w:fldChar w:fldCharType="end"/>
      </w:r>
    </w:p>
    <w:p w14:paraId="4DBB8739" w14:textId="48D1ECA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11.6.2.3</w:t>
      </w:r>
      <w:r>
        <w:rPr>
          <w:rFonts w:asciiTheme="minorHAnsi" w:eastAsiaTheme="minorEastAsia" w:hAnsiTheme="minorHAnsi" w:cstheme="minorBidi"/>
          <w:noProof/>
          <w:kern w:val="2"/>
          <w:sz w:val="24"/>
          <w:szCs w:val="24"/>
          <w:lang w:eastAsia="en-GB"/>
          <w14:ligatures w14:val="standardContextual"/>
        </w:rPr>
        <w:tab/>
      </w:r>
      <w:r>
        <w:rPr>
          <w:noProof/>
        </w:rPr>
        <w:t>UP-PRUK ID</w:t>
      </w:r>
      <w:r>
        <w:rPr>
          <w:noProof/>
        </w:rPr>
        <w:tab/>
      </w:r>
      <w:r>
        <w:rPr>
          <w:noProof/>
        </w:rPr>
        <w:fldChar w:fldCharType="begin" w:fldLock="1"/>
      </w:r>
      <w:r>
        <w:rPr>
          <w:noProof/>
        </w:rPr>
        <w:instrText xml:space="preserve"> PAGEREF _Toc193395405 \h </w:instrText>
      </w:r>
      <w:r>
        <w:rPr>
          <w:noProof/>
        </w:rPr>
      </w:r>
      <w:r>
        <w:rPr>
          <w:noProof/>
        </w:rPr>
        <w:fldChar w:fldCharType="separate"/>
      </w:r>
      <w:r>
        <w:rPr>
          <w:noProof/>
        </w:rPr>
        <w:t>464</w:t>
      </w:r>
      <w:r>
        <w:rPr>
          <w:noProof/>
        </w:rPr>
        <w:fldChar w:fldCharType="end"/>
      </w:r>
    </w:p>
    <w:p w14:paraId="2E3F75EB" w14:textId="5E2F767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11.6.2.4</w:t>
      </w:r>
      <w:r>
        <w:rPr>
          <w:rFonts w:asciiTheme="minorHAnsi" w:eastAsiaTheme="minorEastAsia" w:hAnsiTheme="minorHAnsi" w:cstheme="minorBidi"/>
          <w:noProof/>
          <w:kern w:val="2"/>
          <w:sz w:val="24"/>
          <w:szCs w:val="24"/>
          <w:lang w:eastAsia="en-GB"/>
          <w14:ligatures w14:val="standardContextual"/>
        </w:rPr>
        <w:tab/>
      </w:r>
      <w:r>
        <w:rPr>
          <w:noProof/>
        </w:rPr>
        <w:t>PC5 UE security capabilities</w:t>
      </w:r>
      <w:r>
        <w:rPr>
          <w:noProof/>
        </w:rPr>
        <w:tab/>
      </w:r>
      <w:r>
        <w:rPr>
          <w:noProof/>
        </w:rPr>
        <w:fldChar w:fldCharType="begin" w:fldLock="1"/>
      </w:r>
      <w:r>
        <w:rPr>
          <w:noProof/>
        </w:rPr>
        <w:instrText xml:space="preserve"> PAGEREF _Toc193395406 \h </w:instrText>
      </w:r>
      <w:r>
        <w:rPr>
          <w:noProof/>
        </w:rPr>
      </w:r>
      <w:r>
        <w:rPr>
          <w:noProof/>
        </w:rPr>
        <w:fldChar w:fldCharType="separate"/>
      </w:r>
      <w:r>
        <w:rPr>
          <w:noProof/>
        </w:rPr>
        <w:t>464</w:t>
      </w:r>
      <w:r>
        <w:rPr>
          <w:noProof/>
        </w:rPr>
        <w:fldChar w:fldCharType="end"/>
      </w:r>
    </w:p>
    <w:p w14:paraId="539B748A" w14:textId="76B4581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11.6.2.5</w:t>
      </w:r>
      <w:r>
        <w:rPr>
          <w:rFonts w:asciiTheme="minorHAnsi" w:eastAsiaTheme="minorEastAsia" w:hAnsiTheme="minorHAnsi" w:cstheme="minorBidi"/>
          <w:noProof/>
          <w:kern w:val="2"/>
          <w:sz w:val="24"/>
          <w:szCs w:val="24"/>
          <w:lang w:eastAsia="en-GB"/>
          <w14:ligatures w14:val="standardContextual"/>
        </w:rPr>
        <w:tab/>
      </w:r>
      <w:r>
        <w:rPr>
          <w:noProof/>
        </w:rPr>
        <w:t>MCC</w:t>
      </w:r>
      <w:r>
        <w:rPr>
          <w:noProof/>
        </w:rPr>
        <w:tab/>
      </w:r>
      <w:r>
        <w:rPr>
          <w:noProof/>
        </w:rPr>
        <w:fldChar w:fldCharType="begin" w:fldLock="1"/>
      </w:r>
      <w:r>
        <w:rPr>
          <w:noProof/>
        </w:rPr>
        <w:instrText xml:space="preserve"> PAGEREF _Toc193395407 \h </w:instrText>
      </w:r>
      <w:r>
        <w:rPr>
          <w:noProof/>
        </w:rPr>
      </w:r>
      <w:r>
        <w:rPr>
          <w:noProof/>
        </w:rPr>
        <w:fldChar w:fldCharType="separate"/>
      </w:r>
      <w:r>
        <w:rPr>
          <w:noProof/>
        </w:rPr>
        <w:t>464</w:t>
      </w:r>
      <w:r>
        <w:rPr>
          <w:noProof/>
        </w:rPr>
        <w:fldChar w:fldCharType="end"/>
      </w:r>
    </w:p>
    <w:p w14:paraId="0DD2A681" w14:textId="34BB077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11.6.2.6</w:t>
      </w:r>
      <w:r>
        <w:rPr>
          <w:rFonts w:asciiTheme="minorHAnsi" w:eastAsiaTheme="minorEastAsia" w:hAnsiTheme="minorHAnsi" w:cstheme="minorBidi"/>
          <w:noProof/>
          <w:kern w:val="2"/>
          <w:sz w:val="24"/>
          <w:szCs w:val="24"/>
          <w:lang w:eastAsia="en-GB"/>
          <w14:ligatures w14:val="standardContextual"/>
        </w:rPr>
        <w:tab/>
      </w:r>
      <w:r>
        <w:rPr>
          <w:noProof/>
        </w:rPr>
        <w:t>MNC</w:t>
      </w:r>
      <w:r>
        <w:rPr>
          <w:noProof/>
        </w:rPr>
        <w:tab/>
      </w:r>
      <w:r>
        <w:rPr>
          <w:noProof/>
        </w:rPr>
        <w:fldChar w:fldCharType="begin" w:fldLock="1"/>
      </w:r>
      <w:r>
        <w:rPr>
          <w:noProof/>
        </w:rPr>
        <w:instrText xml:space="preserve"> PAGEREF _Toc193395408 \h </w:instrText>
      </w:r>
      <w:r>
        <w:rPr>
          <w:noProof/>
        </w:rPr>
      </w:r>
      <w:r>
        <w:rPr>
          <w:noProof/>
        </w:rPr>
        <w:fldChar w:fldCharType="separate"/>
      </w:r>
      <w:r>
        <w:rPr>
          <w:noProof/>
        </w:rPr>
        <w:t>465</w:t>
      </w:r>
      <w:r>
        <w:rPr>
          <w:noProof/>
        </w:rPr>
        <w:fldChar w:fldCharType="end"/>
      </w:r>
    </w:p>
    <w:p w14:paraId="654A6A91" w14:textId="059BED1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11.6.2.7</w:t>
      </w:r>
      <w:r>
        <w:rPr>
          <w:rFonts w:asciiTheme="minorHAnsi" w:eastAsiaTheme="minorEastAsia" w:hAnsiTheme="minorHAnsi" w:cstheme="minorBidi"/>
          <w:noProof/>
          <w:kern w:val="2"/>
          <w:sz w:val="24"/>
          <w:szCs w:val="24"/>
          <w:lang w:eastAsia="en-GB"/>
          <w14:ligatures w14:val="standardContextual"/>
        </w:rPr>
        <w:tab/>
      </w:r>
      <w:r>
        <w:rPr>
          <w:noProof/>
        </w:rPr>
        <w:t>Current time</w:t>
      </w:r>
      <w:r>
        <w:rPr>
          <w:noProof/>
        </w:rPr>
        <w:tab/>
      </w:r>
      <w:r>
        <w:rPr>
          <w:noProof/>
        </w:rPr>
        <w:fldChar w:fldCharType="begin" w:fldLock="1"/>
      </w:r>
      <w:r>
        <w:rPr>
          <w:noProof/>
        </w:rPr>
        <w:instrText xml:space="preserve"> PAGEREF _Toc193395409 \h </w:instrText>
      </w:r>
      <w:r>
        <w:rPr>
          <w:noProof/>
        </w:rPr>
      </w:r>
      <w:r>
        <w:rPr>
          <w:noProof/>
        </w:rPr>
        <w:fldChar w:fldCharType="separate"/>
      </w:r>
      <w:r>
        <w:rPr>
          <w:noProof/>
        </w:rPr>
        <w:t>465</w:t>
      </w:r>
      <w:r>
        <w:rPr>
          <w:noProof/>
        </w:rPr>
        <w:fldChar w:fldCharType="end"/>
      </w:r>
    </w:p>
    <w:p w14:paraId="72E7365B" w14:textId="767EBC1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11.6.2.8</w:t>
      </w:r>
      <w:r>
        <w:rPr>
          <w:rFonts w:asciiTheme="minorHAnsi" w:eastAsiaTheme="minorEastAsia" w:hAnsiTheme="minorHAnsi" w:cstheme="minorBidi"/>
          <w:noProof/>
          <w:kern w:val="2"/>
          <w:sz w:val="24"/>
          <w:szCs w:val="24"/>
          <w:lang w:eastAsia="en-GB"/>
          <w14:ligatures w14:val="standardContextual"/>
        </w:rPr>
        <w:tab/>
      </w:r>
      <w:r>
        <w:rPr>
          <w:noProof/>
        </w:rPr>
        <w:t>Max offset</w:t>
      </w:r>
      <w:r>
        <w:rPr>
          <w:noProof/>
        </w:rPr>
        <w:tab/>
      </w:r>
      <w:r>
        <w:rPr>
          <w:noProof/>
        </w:rPr>
        <w:fldChar w:fldCharType="begin" w:fldLock="1"/>
      </w:r>
      <w:r>
        <w:rPr>
          <w:noProof/>
        </w:rPr>
        <w:instrText xml:space="preserve"> PAGEREF _Toc193395410 \h </w:instrText>
      </w:r>
      <w:r>
        <w:rPr>
          <w:noProof/>
        </w:rPr>
      </w:r>
      <w:r>
        <w:rPr>
          <w:noProof/>
        </w:rPr>
        <w:fldChar w:fldCharType="separate"/>
      </w:r>
      <w:r>
        <w:rPr>
          <w:noProof/>
        </w:rPr>
        <w:t>465</w:t>
      </w:r>
      <w:r>
        <w:rPr>
          <w:noProof/>
        </w:rPr>
        <w:fldChar w:fldCharType="end"/>
      </w:r>
    </w:p>
    <w:p w14:paraId="2B1D40AA" w14:textId="2C12858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11.6.2.9</w:t>
      </w:r>
      <w:r>
        <w:rPr>
          <w:rFonts w:asciiTheme="minorHAnsi" w:eastAsiaTheme="minorEastAsia" w:hAnsiTheme="minorHAnsi" w:cstheme="minorBidi"/>
          <w:noProof/>
          <w:kern w:val="2"/>
          <w:sz w:val="24"/>
          <w:szCs w:val="24"/>
          <w:lang w:eastAsia="en-GB"/>
          <w14:ligatures w14:val="standardContextual"/>
        </w:rPr>
        <w:tab/>
      </w:r>
      <w:r>
        <w:rPr>
          <w:noProof/>
        </w:rPr>
        <w:t>Expiration timer</w:t>
      </w:r>
      <w:r>
        <w:rPr>
          <w:noProof/>
        </w:rPr>
        <w:tab/>
      </w:r>
      <w:r>
        <w:rPr>
          <w:noProof/>
        </w:rPr>
        <w:fldChar w:fldCharType="begin" w:fldLock="1"/>
      </w:r>
      <w:r>
        <w:rPr>
          <w:noProof/>
        </w:rPr>
        <w:instrText xml:space="preserve"> PAGEREF _Toc193395411 \h </w:instrText>
      </w:r>
      <w:r>
        <w:rPr>
          <w:noProof/>
        </w:rPr>
      </w:r>
      <w:r>
        <w:rPr>
          <w:noProof/>
        </w:rPr>
        <w:fldChar w:fldCharType="separate"/>
      </w:r>
      <w:r>
        <w:rPr>
          <w:noProof/>
        </w:rPr>
        <w:t>465</w:t>
      </w:r>
      <w:r>
        <w:rPr>
          <w:noProof/>
        </w:rPr>
        <w:fldChar w:fldCharType="end"/>
      </w:r>
    </w:p>
    <w:p w14:paraId="1C467A20" w14:textId="27651CA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11.6.2.10</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fldLock="1"/>
      </w:r>
      <w:r>
        <w:rPr>
          <w:noProof/>
        </w:rPr>
        <w:instrText xml:space="preserve"> PAGEREF _Toc193395412 \h </w:instrText>
      </w:r>
      <w:r>
        <w:rPr>
          <w:noProof/>
        </w:rPr>
      </w:r>
      <w:r>
        <w:rPr>
          <w:noProof/>
        </w:rPr>
        <w:fldChar w:fldCharType="separate"/>
      </w:r>
      <w:r>
        <w:rPr>
          <w:noProof/>
        </w:rPr>
        <w:t>465</w:t>
      </w:r>
      <w:r>
        <w:rPr>
          <w:noProof/>
        </w:rPr>
        <w:fldChar w:fldCharType="end"/>
      </w:r>
    </w:p>
    <w:p w14:paraId="56C7D239" w14:textId="20FEC91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11.6.2.11</w:t>
      </w:r>
      <w:r>
        <w:rPr>
          <w:rFonts w:asciiTheme="minorHAnsi" w:eastAsiaTheme="minorEastAsia" w:hAnsiTheme="minorHAnsi" w:cstheme="minorBidi"/>
          <w:noProof/>
          <w:kern w:val="2"/>
          <w:sz w:val="24"/>
          <w:szCs w:val="24"/>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_Toc193395413 \h </w:instrText>
      </w:r>
      <w:r>
        <w:rPr>
          <w:noProof/>
        </w:rPr>
      </w:r>
      <w:r>
        <w:rPr>
          <w:noProof/>
        </w:rPr>
        <w:fldChar w:fldCharType="separate"/>
      </w:r>
      <w:r>
        <w:rPr>
          <w:noProof/>
        </w:rPr>
        <w:t>465</w:t>
      </w:r>
      <w:r>
        <w:rPr>
          <w:noProof/>
        </w:rPr>
        <w:fldChar w:fldCharType="end"/>
      </w:r>
    </w:p>
    <w:p w14:paraId="4AD8C22D" w14:textId="2DACBE5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11.6.2.12</w:t>
      </w:r>
      <w:r>
        <w:rPr>
          <w:rFonts w:asciiTheme="minorHAnsi" w:eastAsiaTheme="minorEastAsia" w:hAnsiTheme="minorHAnsi" w:cstheme="minorBidi"/>
          <w:noProof/>
          <w:kern w:val="2"/>
          <w:sz w:val="24"/>
          <w:szCs w:val="24"/>
          <w:lang w:eastAsia="en-GB"/>
          <w14:ligatures w14:val="standardContextual"/>
        </w:rPr>
        <w:tab/>
      </w:r>
      <w:r>
        <w:rPr>
          <w:noProof/>
        </w:rPr>
        <w:t>DUSK</w:t>
      </w:r>
      <w:r>
        <w:rPr>
          <w:noProof/>
        </w:rPr>
        <w:tab/>
      </w:r>
      <w:r>
        <w:rPr>
          <w:noProof/>
        </w:rPr>
        <w:fldChar w:fldCharType="begin" w:fldLock="1"/>
      </w:r>
      <w:r>
        <w:rPr>
          <w:noProof/>
        </w:rPr>
        <w:instrText xml:space="preserve"> PAGEREF _Toc193395414 \h </w:instrText>
      </w:r>
      <w:r>
        <w:rPr>
          <w:noProof/>
        </w:rPr>
      </w:r>
      <w:r>
        <w:rPr>
          <w:noProof/>
        </w:rPr>
        <w:fldChar w:fldCharType="separate"/>
      </w:r>
      <w:r>
        <w:rPr>
          <w:noProof/>
        </w:rPr>
        <w:t>465</w:t>
      </w:r>
      <w:r>
        <w:rPr>
          <w:noProof/>
        </w:rPr>
        <w:fldChar w:fldCharType="end"/>
      </w:r>
    </w:p>
    <w:p w14:paraId="789E20A5" w14:textId="084F713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11.6.2.13</w:t>
      </w:r>
      <w:r>
        <w:rPr>
          <w:rFonts w:asciiTheme="minorHAnsi" w:eastAsiaTheme="minorEastAsia" w:hAnsiTheme="minorHAnsi" w:cstheme="minorBidi"/>
          <w:noProof/>
          <w:kern w:val="2"/>
          <w:sz w:val="24"/>
          <w:szCs w:val="24"/>
          <w:lang w:eastAsia="en-GB"/>
          <w14:ligatures w14:val="standardContextual"/>
        </w:rPr>
        <w:tab/>
      </w:r>
      <w:r>
        <w:rPr>
          <w:noProof/>
        </w:rPr>
        <w:t>DUIK</w:t>
      </w:r>
      <w:r>
        <w:rPr>
          <w:noProof/>
        </w:rPr>
        <w:tab/>
      </w:r>
      <w:r>
        <w:rPr>
          <w:noProof/>
        </w:rPr>
        <w:fldChar w:fldCharType="begin" w:fldLock="1"/>
      </w:r>
      <w:r>
        <w:rPr>
          <w:noProof/>
        </w:rPr>
        <w:instrText xml:space="preserve"> PAGEREF _Toc193395415 \h </w:instrText>
      </w:r>
      <w:r>
        <w:rPr>
          <w:noProof/>
        </w:rPr>
      </w:r>
      <w:r>
        <w:rPr>
          <w:noProof/>
        </w:rPr>
        <w:fldChar w:fldCharType="separate"/>
      </w:r>
      <w:r>
        <w:rPr>
          <w:noProof/>
        </w:rPr>
        <w:t>465</w:t>
      </w:r>
      <w:r>
        <w:rPr>
          <w:noProof/>
        </w:rPr>
        <w:fldChar w:fldCharType="end"/>
      </w:r>
    </w:p>
    <w:p w14:paraId="65575426" w14:textId="4C13941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11.6.2.14</w:t>
      </w:r>
      <w:r>
        <w:rPr>
          <w:rFonts w:asciiTheme="minorHAnsi" w:eastAsiaTheme="minorEastAsia" w:hAnsiTheme="minorHAnsi" w:cstheme="minorBidi"/>
          <w:noProof/>
          <w:kern w:val="2"/>
          <w:sz w:val="24"/>
          <w:szCs w:val="24"/>
          <w:lang w:eastAsia="en-GB"/>
          <w14:ligatures w14:val="standardContextual"/>
        </w:rPr>
        <w:tab/>
      </w:r>
      <w:r>
        <w:rPr>
          <w:noProof/>
        </w:rPr>
        <w:t>DUCK</w:t>
      </w:r>
      <w:r>
        <w:rPr>
          <w:noProof/>
        </w:rPr>
        <w:tab/>
      </w:r>
      <w:r>
        <w:rPr>
          <w:noProof/>
        </w:rPr>
        <w:fldChar w:fldCharType="begin" w:fldLock="1"/>
      </w:r>
      <w:r>
        <w:rPr>
          <w:noProof/>
        </w:rPr>
        <w:instrText xml:space="preserve"> PAGEREF _Toc193395416 \h </w:instrText>
      </w:r>
      <w:r>
        <w:rPr>
          <w:noProof/>
        </w:rPr>
      </w:r>
      <w:r>
        <w:rPr>
          <w:noProof/>
        </w:rPr>
        <w:fldChar w:fldCharType="separate"/>
      </w:r>
      <w:r>
        <w:rPr>
          <w:noProof/>
        </w:rPr>
        <w:t>465</w:t>
      </w:r>
      <w:r>
        <w:rPr>
          <w:noProof/>
        </w:rPr>
        <w:fldChar w:fldCharType="end"/>
      </w:r>
    </w:p>
    <w:p w14:paraId="62441988" w14:textId="6E7FCE1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11.6.2.15</w:t>
      </w:r>
      <w:r>
        <w:rPr>
          <w:rFonts w:asciiTheme="minorHAnsi" w:eastAsiaTheme="minorEastAsia" w:hAnsiTheme="minorHAnsi" w:cstheme="minorBidi"/>
          <w:noProof/>
          <w:kern w:val="2"/>
          <w:sz w:val="24"/>
          <w:szCs w:val="24"/>
          <w:lang w:eastAsia="en-GB"/>
          <w14:ligatures w14:val="standardContextual"/>
        </w:rPr>
        <w:tab/>
      </w:r>
      <w:r>
        <w:rPr>
          <w:noProof/>
        </w:rPr>
        <w:t>Encrypted bitmask</w:t>
      </w:r>
      <w:r>
        <w:rPr>
          <w:noProof/>
        </w:rPr>
        <w:tab/>
      </w:r>
      <w:r>
        <w:rPr>
          <w:noProof/>
        </w:rPr>
        <w:fldChar w:fldCharType="begin" w:fldLock="1"/>
      </w:r>
      <w:r>
        <w:rPr>
          <w:noProof/>
        </w:rPr>
        <w:instrText xml:space="preserve"> PAGEREF _Toc193395417 \h </w:instrText>
      </w:r>
      <w:r>
        <w:rPr>
          <w:noProof/>
        </w:rPr>
      </w:r>
      <w:r>
        <w:rPr>
          <w:noProof/>
        </w:rPr>
        <w:fldChar w:fldCharType="separate"/>
      </w:r>
      <w:r>
        <w:rPr>
          <w:noProof/>
        </w:rPr>
        <w:t>465</w:t>
      </w:r>
      <w:r>
        <w:rPr>
          <w:noProof/>
        </w:rPr>
        <w:fldChar w:fldCharType="end"/>
      </w:r>
    </w:p>
    <w:p w14:paraId="69946D8A" w14:textId="3D8F2B3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11.6.2.16</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fldLock="1"/>
      </w:r>
      <w:r>
        <w:rPr>
          <w:noProof/>
        </w:rPr>
        <w:instrText xml:space="preserve"> PAGEREF _Toc193395418 \h </w:instrText>
      </w:r>
      <w:r>
        <w:rPr>
          <w:noProof/>
        </w:rPr>
      </w:r>
      <w:r>
        <w:rPr>
          <w:noProof/>
        </w:rPr>
        <w:fldChar w:fldCharType="separate"/>
      </w:r>
      <w:r>
        <w:rPr>
          <w:noProof/>
        </w:rPr>
        <w:t>465</w:t>
      </w:r>
      <w:r>
        <w:rPr>
          <w:noProof/>
        </w:rPr>
        <w:fldChar w:fldCharType="end"/>
      </w:r>
    </w:p>
    <w:p w14:paraId="7E3B3FFD" w14:textId="4BF87CA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11.6.2.17</w:t>
      </w:r>
      <w:r>
        <w:rPr>
          <w:rFonts w:asciiTheme="minorHAnsi" w:eastAsiaTheme="minorEastAsia" w:hAnsiTheme="minorHAnsi" w:cstheme="minorBidi"/>
          <w:noProof/>
          <w:kern w:val="2"/>
          <w:sz w:val="24"/>
          <w:szCs w:val="24"/>
          <w:lang w:eastAsia="en-GB"/>
          <w14:ligatures w14:val="standardContextual"/>
        </w:rPr>
        <w:tab/>
      </w:r>
      <w:r>
        <w:rPr>
          <w:noProof/>
        </w:rPr>
        <w:t>Signalling ciphering policy</w:t>
      </w:r>
      <w:r>
        <w:rPr>
          <w:noProof/>
        </w:rPr>
        <w:tab/>
      </w:r>
      <w:r>
        <w:rPr>
          <w:noProof/>
        </w:rPr>
        <w:fldChar w:fldCharType="begin" w:fldLock="1"/>
      </w:r>
      <w:r>
        <w:rPr>
          <w:noProof/>
        </w:rPr>
        <w:instrText xml:space="preserve"> PAGEREF _Toc193395419 \h </w:instrText>
      </w:r>
      <w:r>
        <w:rPr>
          <w:noProof/>
        </w:rPr>
      </w:r>
      <w:r>
        <w:rPr>
          <w:noProof/>
        </w:rPr>
        <w:fldChar w:fldCharType="separate"/>
      </w:r>
      <w:r>
        <w:rPr>
          <w:noProof/>
        </w:rPr>
        <w:t>465</w:t>
      </w:r>
      <w:r>
        <w:rPr>
          <w:noProof/>
        </w:rPr>
        <w:fldChar w:fldCharType="end"/>
      </w:r>
    </w:p>
    <w:p w14:paraId="4212CC97" w14:textId="24813A6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11.6.2.18</w:t>
      </w:r>
      <w:r>
        <w:rPr>
          <w:rFonts w:asciiTheme="minorHAnsi" w:eastAsiaTheme="minorEastAsia" w:hAnsiTheme="minorHAnsi" w:cstheme="minorBidi"/>
          <w:noProof/>
          <w:kern w:val="2"/>
          <w:sz w:val="24"/>
          <w:szCs w:val="24"/>
          <w:lang w:eastAsia="en-GB"/>
          <w14:ligatures w14:val="standardContextual"/>
        </w:rPr>
        <w:tab/>
      </w:r>
      <w:r>
        <w:rPr>
          <w:noProof/>
        </w:rPr>
        <w:t>User plane integrity protection policy</w:t>
      </w:r>
      <w:r>
        <w:rPr>
          <w:noProof/>
        </w:rPr>
        <w:tab/>
      </w:r>
      <w:r>
        <w:rPr>
          <w:noProof/>
        </w:rPr>
        <w:fldChar w:fldCharType="begin" w:fldLock="1"/>
      </w:r>
      <w:r>
        <w:rPr>
          <w:noProof/>
        </w:rPr>
        <w:instrText xml:space="preserve"> PAGEREF _Toc193395420 \h </w:instrText>
      </w:r>
      <w:r>
        <w:rPr>
          <w:noProof/>
        </w:rPr>
      </w:r>
      <w:r>
        <w:rPr>
          <w:noProof/>
        </w:rPr>
        <w:fldChar w:fldCharType="separate"/>
      </w:r>
      <w:r>
        <w:rPr>
          <w:noProof/>
        </w:rPr>
        <w:t>466</w:t>
      </w:r>
      <w:r>
        <w:rPr>
          <w:noProof/>
        </w:rPr>
        <w:fldChar w:fldCharType="end"/>
      </w:r>
    </w:p>
    <w:p w14:paraId="663F841C" w14:textId="5BAF4FF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11.6.2.19</w:t>
      </w:r>
      <w:r>
        <w:rPr>
          <w:rFonts w:asciiTheme="minorHAnsi" w:eastAsiaTheme="minorEastAsia" w:hAnsiTheme="minorHAnsi" w:cstheme="minorBidi"/>
          <w:noProof/>
          <w:kern w:val="2"/>
          <w:sz w:val="24"/>
          <w:szCs w:val="24"/>
          <w:lang w:eastAsia="en-GB"/>
          <w14:ligatures w14:val="standardContextual"/>
        </w:rPr>
        <w:tab/>
      </w:r>
      <w:r>
        <w:rPr>
          <w:noProof/>
        </w:rPr>
        <w:t>User plane ciphering policy</w:t>
      </w:r>
      <w:r>
        <w:rPr>
          <w:noProof/>
        </w:rPr>
        <w:tab/>
      </w:r>
      <w:r>
        <w:rPr>
          <w:noProof/>
        </w:rPr>
        <w:fldChar w:fldCharType="begin" w:fldLock="1"/>
      </w:r>
      <w:r>
        <w:rPr>
          <w:noProof/>
        </w:rPr>
        <w:instrText xml:space="preserve"> PAGEREF _Toc193395421 \h </w:instrText>
      </w:r>
      <w:r>
        <w:rPr>
          <w:noProof/>
        </w:rPr>
      </w:r>
      <w:r>
        <w:rPr>
          <w:noProof/>
        </w:rPr>
        <w:fldChar w:fldCharType="separate"/>
      </w:r>
      <w:r>
        <w:rPr>
          <w:noProof/>
        </w:rPr>
        <w:t>466</w:t>
      </w:r>
      <w:r>
        <w:rPr>
          <w:noProof/>
        </w:rPr>
        <w:fldChar w:fldCharType="end"/>
      </w:r>
    </w:p>
    <w:p w14:paraId="2DBC1C69" w14:textId="45BFC08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11.6.2.20</w:t>
      </w:r>
      <w:r>
        <w:rPr>
          <w:rFonts w:asciiTheme="minorHAnsi" w:eastAsiaTheme="minorEastAsia" w:hAnsiTheme="minorHAnsi" w:cstheme="minorBidi"/>
          <w:noProof/>
          <w:kern w:val="2"/>
          <w:sz w:val="24"/>
          <w:szCs w:val="24"/>
          <w:lang w:eastAsia="en-GB"/>
          <w14:ligatures w14:val="standardContextual"/>
        </w:rPr>
        <w:tab/>
      </w:r>
      <w:r>
        <w:rPr>
          <w:noProof/>
        </w:rPr>
        <w:t>PC8 control protocol cause value</w:t>
      </w:r>
      <w:r>
        <w:rPr>
          <w:noProof/>
        </w:rPr>
        <w:tab/>
      </w:r>
      <w:r>
        <w:rPr>
          <w:noProof/>
        </w:rPr>
        <w:fldChar w:fldCharType="begin" w:fldLock="1"/>
      </w:r>
      <w:r>
        <w:rPr>
          <w:noProof/>
        </w:rPr>
        <w:instrText xml:space="preserve"> PAGEREF _Toc193395422 \h </w:instrText>
      </w:r>
      <w:r>
        <w:rPr>
          <w:noProof/>
        </w:rPr>
      </w:r>
      <w:r>
        <w:rPr>
          <w:noProof/>
        </w:rPr>
        <w:fldChar w:fldCharType="separate"/>
      </w:r>
      <w:r>
        <w:rPr>
          <w:noProof/>
        </w:rPr>
        <w:t>466</w:t>
      </w:r>
      <w:r>
        <w:rPr>
          <w:noProof/>
        </w:rPr>
        <w:fldChar w:fldCharType="end"/>
      </w:r>
    </w:p>
    <w:p w14:paraId="249AB3C0" w14:textId="7946F92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11.6.2.21</w:t>
      </w:r>
      <w:r>
        <w:rPr>
          <w:rFonts w:asciiTheme="minorHAnsi" w:eastAsiaTheme="minorEastAsia" w:hAnsiTheme="minorHAnsi" w:cstheme="minorBidi"/>
          <w:noProof/>
          <w:kern w:val="2"/>
          <w:sz w:val="24"/>
          <w:szCs w:val="24"/>
          <w:lang w:eastAsia="en-GB"/>
          <w14:ligatures w14:val="standardContextual"/>
        </w:rPr>
        <w:tab/>
      </w:r>
      <w:r>
        <w:rPr>
          <w:noProof/>
        </w:rPr>
        <w:t>SUCI</w:t>
      </w:r>
      <w:r>
        <w:rPr>
          <w:noProof/>
        </w:rPr>
        <w:tab/>
      </w:r>
      <w:r>
        <w:rPr>
          <w:noProof/>
        </w:rPr>
        <w:fldChar w:fldCharType="begin" w:fldLock="1"/>
      </w:r>
      <w:r>
        <w:rPr>
          <w:noProof/>
        </w:rPr>
        <w:instrText xml:space="preserve"> PAGEREF _Toc193395423 \h </w:instrText>
      </w:r>
      <w:r>
        <w:rPr>
          <w:noProof/>
        </w:rPr>
      </w:r>
      <w:r>
        <w:rPr>
          <w:noProof/>
        </w:rPr>
        <w:fldChar w:fldCharType="separate"/>
      </w:r>
      <w:r>
        <w:rPr>
          <w:noProof/>
        </w:rPr>
        <w:t>466</w:t>
      </w:r>
      <w:r>
        <w:rPr>
          <w:noProof/>
        </w:rPr>
        <w:fldChar w:fldCharType="end"/>
      </w:r>
    </w:p>
    <w:p w14:paraId="5DEE8ACA" w14:textId="303582D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11.6.2.22</w:t>
      </w:r>
      <w:r>
        <w:rPr>
          <w:rFonts w:asciiTheme="minorHAnsi" w:eastAsiaTheme="minorEastAsia" w:hAnsiTheme="minorHAnsi" w:cstheme="minorBidi"/>
          <w:noProof/>
          <w:kern w:val="2"/>
          <w:sz w:val="24"/>
          <w:szCs w:val="24"/>
          <w:lang w:eastAsia="en-GB"/>
          <w14:ligatures w14:val="standardContextual"/>
        </w:rPr>
        <w:tab/>
      </w:r>
      <w:r>
        <w:rPr>
          <w:noProof/>
        </w:rPr>
        <w:t>K</w:t>
      </w:r>
      <w:r w:rsidRPr="007D5E15">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_Toc193395424 \h </w:instrText>
      </w:r>
      <w:r>
        <w:rPr>
          <w:noProof/>
        </w:rPr>
      </w:r>
      <w:r>
        <w:rPr>
          <w:noProof/>
        </w:rPr>
        <w:fldChar w:fldCharType="separate"/>
      </w:r>
      <w:r>
        <w:rPr>
          <w:noProof/>
        </w:rPr>
        <w:t>466</w:t>
      </w:r>
      <w:r>
        <w:rPr>
          <w:noProof/>
        </w:rPr>
        <w:fldChar w:fldCharType="end"/>
      </w:r>
    </w:p>
    <w:p w14:paraId="234F5082" w14:textId="7C6FB4B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11.6.2.23</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fldLock="1"/>
      </w:r>
      <w:r>
        <w:rPr>
          <w:noProof/>
        </w:rPr>
        <w:instrText xml:space="preserve"> PAGEREF _Toc193395425 \h </w:instrText>
      </w:r>
      <w:r>
        <w:rPr>
          <w:noProof/>
        </w:rPr>
      </w:r>
      <w:r>
        <w:rPr>
          <w:noProof/>
        </w:rPr>
        <w:fldChar w:fldCharType="separate"/>
      </w:r>
      <w:r>
        <w:rPr>
          <w:noProof/>
        </w:rPr>
        <w:t>466</w:t>
      </w:r>
      <w:r>
        <w:rPr>
          <w:noProof/>
        </w:rPr>
        <w:fldChar w:fldCharType="end"/>
      </w:r>
    </w:p>
    <w:p w14:paraId="34D05EFF" w14:textId="40079BC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11.6.2.24</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fldLock="1"/>
      </w:r>
      <w:r>
        <w:rPr>
          <w:noProof/>
        </w:rPr>
        <w:instrText xml:space="preserve"> PAGEREF _Toc193395426 \h </w:instrText>
      </w:r>
      <w:r>
        <w:rPr>
          <w:noProof/>
        </w:rPr>
      </w:r>
      <w:r>
        <w:rPr>
          <w:noProof/>
        </w:rPr>
        <w:fldChar w:fldCharType="separate"/>
      </w:r>
      <w:r>
        <w:rPr>
          <w:noProof/>
        </w:rPr>
        <w:t>466</w:t>
      </w:r>
      <w:r>
        <w:rPr>
          <w:noProof/>
        </w:rPr>
        <w:fldChar w:fldCharType="end"/>
      </w:r>
    </w:p>
    <w:p w14:paraId="38D93953" w14:textId="45C5D5F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11.6.2.25</w:t>
      </w:r>
      <w:r>
        <w:rPr>
          <w:rFonts w:asciiTheme="minorHAnsi" w:eastAsiaTheme="minorEastAsia" w:hAnsiTheme="minorHAnsi" w:cstheme="minorBidi"/>
          <w:noProof/>
          <w:kern w:val="2"/>
          <w:sz w:val="24"/>
          <w:szCs w:val="24"/>
          <w:lang w:eastAsia="en-GB"/>
          <w14:ligatures w14:val="standardContextual"/>
        </w:rPr>
        <w:tab/>
      </w:r>
      <w:r>
        <w:rPr>
          <w:noProof/>
        </w:rPr>
        <w:t>K</w:t>
      </w:r>
      <w:r w:rsidRPr="007D5E15">
        <w:rPr>
          <w:noProof/>
          <w:vertAlign w:val="subscript"/>
        </w:rPr>
        <w:t>NRP</w:t>
      </w:r>
      <w:r>
        <w:rPr>
          <w:noProof/>
        </w:rPr>
        <w:tab/>
      </w:r>
      <w:r>
        <w:rPr>
          <w:noProof/>
        </w:rPr>
        <w:fldChar w:fldCharType="begin" w:fldLock="1"/>
      </w:r>
      <w:r>
        <w:rPr>
          <w:noProof/>
        </w:rPr>
        <w:instrText xml:space="preserve"> PAGEREF _Toc193395427 \h </w:instrText>
      </w:r>
      <w:r>
        <w:rPr>
          <w:noProof/>
        </w:rPr>
      </w:r>
      <w:r>
        <w:rPr>
          <w:noProof/>
        </w:rPr>
        <w:fldChar w:fldCharType="separate"/>
      </w:r>
      <w:r>
        <w:rPr>
          <w:noProof/>
        </w:rPr>
        <w:t>466</w:t>
      </w:r>
      <w:r>
        <w:rPr>
          <w:noProof/>
        </w:rPr>
        <w:fldChar w:fldCharType="end"/>
      </w:r>
    </w:p>
    <w:p w14:paraId="0078F315" w14:textId="4196853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11.6.2.26</w:t>
      </w:r>
      <w:r>
        <w:rPr>
          <w:rFonts w:asciiTheme="minorHAnsi" w:eastAsiaTheme="minorEastAsia" w:hAnsiTheme="minorHAnsi" w:cstheme="minorBidi"/>
          <w:noProof/>
          <w:kern w:val="2"/>
          <w:sz w:val="24"/>
          <w:szCs w:val="24"/>
          <w:lang w:eastAsia="en-GB"/>
          <w14:ligatures w14:val="standardContextual"/>
        </w:rPr>
        <w:tab/>
      </w:r>
      <w:r>
        <w:rPr>
          <w:noProof/>
        </w:rPr>
        <w:t>K</w:t>
      </w:r>
      <w:r w:rsidRPr="007D5E15">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_Toc193395428 \h </w:instrText>
      </w:r>
      <w:r>
        <w:rPr>
          <w:noProof/>
        </w:rPr>
      </w:r>
      <w:r>
        <w:rPr>
          <w:noProof/>
        </w:rPr>
        <w:fldChar w:fldCharType="separate"/>
      </w:r>
      <w:r>
        <w:rPr>
          <w:noProof/>
        </w:rPr>
        <w:t>466</w:t>
      </w:r>
      <w:r>
        <w:rPr>
          <w:noProof/>
        </w:rPr>
        <w:fldChar w:fldCharType="end"/>
      </w:r>
    </w:p>
    <w:p w14:paraId="3B121C82" w14:textId="09F03FD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11.6.2.27</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fldLock="1"/>
      </w:r>
      <w:r>
        <w:rPr>
          <w:noProof/>
        </w:rPr>
        <w:instrText xml:space="preserve"> PAGEREF _Toc193395429 \h </w:instrText>
      </w:r>
      <w:r>
        <w:rPr>
          <w:noProof/>
        </w:rPr>
      </w:r>
      <w:r>
        <w:rPr>
          <w:noProof/>
        </w:rPr>
        <w:fldChar w:fldCharType="separate"/>
      </w:r>
      <w:r>
        <w:rPr>
          <w:noProof/>
        </w:rPr>
        <w:t>466</w:t>
      </w:r>
      <w:r>
        <w:rPr>
          <w:noProof/>
        </w:rPr>
        <w:fldChar w:fldCharType="end"/>
      </w:r>
    </w:p>
    <w:p w14:paraId="40DC83B1" w14:textId="58E1F0AE"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11.7</w:t>
      </w:r>
      <w:r>
        <w:rPr>
          <w:rFonts w:asciiTheme="minorHAnsi" w:eastAsiaTheme="minorEastAsia" w:hAnsiTheme="minorHAnsi" w:cstheme="minorBidi"/>
          <w:noProof/>
          <w:kern w:val="2"/>
          <w:sz w:val="24"/>
          <w:szCs w:val="24"/>
          <w:lang w:eastAsia="en-GB"/>
          <w14:ligatures w14:val="standardContextual"/>
        </w:rPr>
        <w:tab/>
      </w:r>
      <w:r>
        <w:rPr>
          <w:noProof/>
        </w:rPr>
        <w:t>Formats for messages transmitted over the PC3ach interface</w:t>
      </w:r>
      <w:r>
        <w:rPr>
          <w:noProof/>
        </w:rPr>
        <w:tab/>
      </w:r>
      <w:r>
        <w:rPr>
          <w:noProof/>
        </w:rPr>
        <w:fldChar w:fldCharType="begin" w:fldLock="1"/>
      </w:r>
      <w:r>
        <w:rPr>
          <w:noProof/>
        </w:rPr>
        <w:instrText xml:space="preserve"> PAGEREF _Toc193395430 \h </w:instrText>
      </w:r>
      <w:r>
        <w:rPr>
          <w:noProof/>
        </w:rPr>
      </w:r>
      <w:r>
        <w:rPr>
          <w:noProof/>
        </w:rPr>
        <w:fldChar w:fldCharType="separate"/>
      </w:r>
      <w:r>
        <w:rPr>
          <w:noProof/>
        </w:rPr>
        <w:t>467</w:t>
      </w:r>
      <w:r>
        <w:rPr>
          <w:noProof/>
        </w:rPr>
        <w:fldChar w:fldCharType="end"/>
      </w:r>
    </w:p>
    <w:p w14:paraId="66B4E1C9" w14:textId="5FCD369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11.7.1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_Toc193395431 \h </w:instrText>
      </w:r>
      <w:r>
        <w:rPr>
          <w:noProof/>
        </w:rPr>
      </w:r>
      <w:r>
        <w:rPr>
          <w:noProof/>
        </w:rPr>
        <w:fldChar w:fldCharType="separate"/>
      </w:r>
      <w:r>
        <w:rPr>
          <w:noProof/>
        </w:rPr>
        <w:t>467</w:t>
      </w:r>
      <w:r>
        <w:rPr>
          <w:noProof/>
        </w:rPr>
        <w:fldChar w:fldCharType="end"/>
      </w:r>
    </w:p>
    <w:p w14:paraId="4446B69C" w14:textId="475268B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11.7.2</w:t>
      </w:r>
      <w:r>
        <w:rPr>
          <w:rFonts w:asciiTheme="minorHAnsi" w:eastAsiaTheme="minorEastAsia" w:hAnsiTheme="minorHAnsi" w:cstheme="minorBidi"/>
          <w:noProof/>
          <w:kern w:val="2"/>
          <w:sz w:val="24"/>
          <w:szCs w:val="24"/>
          <w:lang w:eastAsia="en-GB"/>
          <w14:ligatures w14:val="standardContextual"/>
        </w:rPr>
        <w:tab/>
      </w:r>
      <w:r>
        <w:rPr>
          <w:noProof/>
        </w:rPr>
        <w:t>Parameters in messages transmitted over the PC3ach interface</w:t>
      </w:r>
      <w:r>
        <w:rPr>
          <w:noProof/>
        </w:rPr>
        <w:tab/>
      </w:r>
      <w:r>
        <w:rPr>
          <w:noProof/>
        </w:rPr>
        <w:fldChar w:fldCharType="begin" w:fldLock="1"/>
      </w:r>
      <w:r>
        <w:rPr>
          <w:noProof/>
        </w:rPr>
        <w:instrText xml:space="preserve"> PAGEREF _Toc193395432 \h </w:instrText>
      </w:r>
      <w:r>
        <w:rPr>
          <w:noProof/>
        </w:rPr>
      </w:r>
      <w:r>
        <w:rPr>
          <w:noProof/>
        </w:rPr>
        <w:fldChar w:fldCharType="separate"/>
      </w:r>
      <w:r>
        <w:rPr>
          <w:noProof/>
        </w:rPr>
        <w:t>467</w:t>
      </w:r>
      <w:r>
        <w:rPr>
          <w:noProof/>
        </w:rPr>
        <w:fldChar w:fldCharType="end"/>
      </w:r>
    </w:p>
    <w:p w14:paraId="67D8494C" w14:textId="3E1C75D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fldLock="1"/>
      </w:r>
      <w:r>
        <w:rPr>
          <w:noProof/>
        </w:rPr>
        <w:instrText xml:space="preserve"> PAGEREF _Toc193395433 \h </w:instrText>
      </w:r>
      <w:r>
        <w:rPr>
          <w:noProof/>
        </w:rPr>
      </w:r>
      <w:r>
        <w:rPr>
          <w:noProof/>
        </w:rPr>
        <w:fldChar w:fldCharType="separate"/>
      </w:r>
      <w:r>
        <w:rPr>
          <w:noProof/>
        </w:rPr>
        <w:t>467</w:t>
      </w:r>
      <w:r>
        <w:rPr>
          <w:noProof/>
        </w:rPr>
        <w:fldChar w:fldCharType="end"/>
      </w:r>
    </w:p>
    <w:p w14:paraId="6F80E583" w14:textId="61BB348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Sequence number</w:t>
      </w:r>
      <w:r>
        <w:rPr>
          <w:noProof/>
        </w:rPr>
        <w:tab/>
      </w:r>
      <w:r>
        <w:rPr>
          <w:noProof/>
        </w:rPr>
        <w:fldChar w:fldCharType="begin" w:fldLock="1"/>
      </w:r>
      <w:r>
        <w:rPr>
          <w:noProof/>
        </w:rPr>
        <w:instrText xml:space="preserve"> PAGEREF _Toc193395434 \h </w:instrText>
      </w:r>
      <w:r>
        <w:rPr>
          <w:noProof/>
        </w:rPr>
      </w:r>
      <w:r>
        <w:rPr>
          <w:noProof/>
        </w:rPr>
        <w:fldChar w:fldCharType="separate"/>
      </w:r>
      <w:r>
        <w:rPr>
          <w:noProof/>
        </w:rPr>
        <w:t>467</w:t>
      </w:r>
      <w:r>
        <w:rPr>
          <w:noProof/>
        </w:rPr>
        <w:fldChar w:fldCharType="end"/>
      </w:r>
    </w:p>
    <w:p w14:paraId="3EF1CAED" w14:textId="0FE0004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 coverage</w:t>
      </w:r>
      <w:r>
        <w:rPr>
          <w:noProof/>
        </w:rPr>
        <w:tab/>
      </w:r>
      <w:r>
        <w:rPr>
          <w:noProof/>
        </w:rPr>
        <w:fldChar w:fldCharType="begin" w:fldLock="1"/>
      </w:r>
      <w:r>
        <w:rPr>
          <w:noProof/>
        </w:rPr>
        <w:instrText xml:space="preserve"> PAGEREF _Toc193395435 \h </w:instrText>
      </w:r>
      <w:r>
        <w:rPr>
          <w:noProof/>
        </w:rPr>
      </w:r>
      <w:r>
        <w:rPr>
          <w:noProof/>
        </w:rPr>
        <w:fldChar w:fldCharType="separate"/>
      </w:r>
      <w:r>
        <w:rPr>
          <w:noProof/>
        </w:rPr>
        <w:t>467</w:t>
      </w:r>
      <w:r>
        <w:rPr>
          <w:noProof/>
        </w:rPr>
        <w:fldChar w:fldCharType="end"/>
      </w:r>
    </w:p>
    <w:p w14:paraId="5D02B525" w14:textId="122E74C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fldLock="1"/>
      </w:r>
      <w:r>
        <w:rPr>
          <w:noProof/>
        </w:rPr>
        <w:instrText xml:space="preserve"> PAGEREF _Toc193395436 \h </w:instrText>
      </w:r>
      <w:r>
        <w:rPr>
          <w:noProof/>
        </w:rPr>
      </w:r>
      <w:r>
        <w:rPr>
          <w:noProof/>
        </w:rPr>
        <w:fldChar w:fldCharType="separate"/>
      </w:r>
      <w:r>
        <w:rPr>
          <w:noProof/>
        </w:rPr>
        <w:t>467</w:t>
      </w:r>
      <w:r>
        <w:rPr>
          <w:noProof/>
        </w:rPr>
        <w:fldChar w:fldCharType="end"/>
      </w:r>
    </w:p>
    <w:p w14:paraId="4BEC3E7B" w14:textId="4582BDD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5G ProSe direct communication radio parameters</w:t>
      </w:r>
      <w:r>
        <w:rPr>
          <w:noProof/>
        </w:rPr>
        <w:tab/>
      </w:r>
      <w:r>
        <w:rPr>
          <w:noProof/>
        </w:rPr>
        <w:fldChar w:fldCharType="begin" w:fldLock="1"/>
      </w:r>
      <w:r>
        <w:rPr>
          <w:noProof/>
        </w:rPr>
        <w:instrText xml:space="preserve"> PAGEREF _Toc193395437 \h </w:instrText>
      </w:r>
      <w:r>
        <w:rPr>
          <w:noProof/>
        </w:rPr>
      </w:r>
      <w:r>
        <w:rPr>
          <w:noProof/>
        </w:rPr>
        <w:fldChar w:fldCharType="separate"/>
      </w:r>
      <w:r>
        <w:rPr>
          <w:noProof/>
        </w:rPr>
        <w:t>467</w:t>
      </w:r>
      <w:r>
        <w:rPr>
          <w:noProof/>
        </w:rPr>
        <w:fldChar w:fldCharType="end"/>
      </w:r>
    </w:p>
    <w:p w14:paraId="4125E00E" w14:textId="05B4C0D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Cause value</w:t>
      </w:r>
      <w:r>
        <w:rPr>
          <w:noProof/>
        </w:rPr>
        <w:tab/>
      </w:r>
      <w:r>
        <w:rPr>
          <w:noProof/>
        </w:rPr>
        <w:fldChar w:fldCharType="begin" w:fldLock="1"/>
      </w:r>
      <w:r>
        <w:rPr>
          <w:noProof/>
        </w:rPr>
        <w:instrText xml:space="preserve"> PAGEREF _Toc193395438 \h </w:instrText>
      </w:r>
      <w:r>
        <w:rPr>
          <w:noProof/>
        </w:rPr>
      </w:r>
      <w:r>
        <w:rPr>
          <w:noProof/>
        </w:rPr>
        <w:fldChar w:fldCharType="separate"/>
      </w:r>
      <w:r>
        <w:rPr>
          <w:noProof/>
        </w:rPr>
        <w:t>468</w:t>
      </w:r>
      <w:r>
        <w:rPr>
          <w:noProof/>
        </w:rPr>
        <w:fldChar w:fldCharType="end"/>
      </w:r>
    </w:p>
    <w:p w14:paraId="65115E16" w14:textId="0C40135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Timestamp</w:t>
      </w:r>
      <w:r>
        <w:rPr>
          <w:noProof/>
        </w:rPr>
        <w:tab/>
      </w:r>
      <w:r>
        <w:rPr>
          <w:noProof/>
        </w:rPr>
        <w:fldChar w:fldCharType="begin" w:fldLock="1"/>
      </w:r>
      <w:r>
        <w:rPr>
          <w:noProof/>
        </w:rPr>
        <w:instrText xml:space="preserve"> PAGEREF _Toc193395439 \h </w:instrText>
      </w:r>
      <w:r>
        <w:rPr>
          <w:noProof/>
        </w:rPr>
      </w:r>
      <w:r>
        <w:rPr>
          <w:noProof/>
        </w:rPr>
        <w:fldChar w:fldCharType="separate"/>
      </w:r>
      <w:r>
        <w:rPr>
          <w:noProof/>
        </w:rPr>
        <w:t>468</w:t>
      </w:r>
      <w:r>
        <w:rPr>
          <w:noProof/>
        </w:rPr>
        <w:fldChar w:fldCharType="end"/>
      </w:r>
    </w:p>
    <w:p w14:paraId="66536C7F" w14:textId="32159CF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_Toc193395440 \h </w:instrText>
      </w:r>
      <w:r>
        <w:rPr>
          <w:noProof/>
        </w:rPr>
      </w:r>
      <w:r>
        <w:rPr>
          <w:noProof/>
        </w:rPr>
        <w:fldChar w:fldCharType="separate"/>
      </w:r>
      <w:r>
        <w:rPr>
          <w:noProof/>
        </w:rPr>
        <w:t>468</w:t>
      </w:r>
      <w:r>
        <w:rPr>
          <w:noProof/>
        </w:rPr>
        <w:fldChar w:fldCharType="end"/>
      </w:r>
    </w:p>
    <w:p w14:paraId="297643AB" w14:textId="097EAE0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5G ProSe group IP multicast address</w:t>
      </w:r>
      <w:r>
        <w:rPr>
          <w:noProof/>
        </w:rPr>
        <w:tab/>
      </w:r>
      <w:r>
        <w:rPr>
          <w:noProof/>
        </w:rPr>
        <w:fldChar w:fldCharType="begin" w:fldLock="1"/>
      </w:r>
      <w:r>
        <w:rPr>
          <w:noProof/>
        </w:rPr>
        <w:instrText xml:space="preserve"> PAGEREF _Toc193395441 \h </w:instrText>
      </w:r>
      <w:r>
        <w:rPr>
          <w:noProof/>
        </w:rPr>
      </w:r>
      <w:r>
        <w:rPr>
          <w:noProof/>
        </w:rPr>
        <w:fldChar w:fldCharType="separate"/>
      </w:r>
      <w:r>
        <w:rPr>
          <w:noProof/>
        </w:rPr>
        <w:t>468</w:t>
      </w:r>
      <w:r>
        <w:rPr>
          <w:noProof/>
        </w:rPr>
        <w:fldChar w:fldCharType="end"/>
      </w:r>
    </w:p>
    <w:p w14:paraId="390EB071" w14:textId="2DA0C52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IP address</w:t>
      </w:r>
      <w:r>
        <w:rPr>
          <w:noProof/>
        </w:rPr>
        <w:tab/>
      </w:r>
      <w:r>
        <w:rPr>
          <w:noProof/>
        </w:rPr>
        <w:fldChar w:fldCharType="begin" w:fldLock="1"/>
      </w:r>
      <w:r>
        <w:rPr>
          <w:noProof/>
        </w:rPr>
        <w:instrText xml:space="preserve"> PAGEREF _Toc193395442 \h </w:instrText>
      </w:r>
      <w:r>
        <w:rPr>
          <w:noProof/>
        </w:rPr>
      </w:r>
      <w:r>
        <w:rPr>
          <w:noProof/>
        </w:rPr>
        <w:fldChar w:fldCharType="separate"/>
      </w:r>
      <w:r>
        <w:rPr>
          <w:noProof/>
        </w:rPr>
        <w:t>468</w:t>
      </w:r>
      <w:r>
        <w:rPr>
          <w:noProof/>
        </w:rPr>
        <w:fldChar w:fldCharType="end"/>
      </w:r>
    </w:p>
    <w:p w14:paraId="0393B72C" w14:textId="05E5579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_Toc193395443 \h </w:instrText>
      </w:r>
      <w:r>
        <w:rPr>
          <w:noProof/>
        </w:rPr>
      </w:r>
      <w:r>
        <w:rPr>
          <w:noProof/>
        </w:rPr>
        <w:fldChar w:fldCharType="separate"/>
      </w:r>
      <w:r>
        <w:rPr>
          <w:noProof/>
        </w:rPr>
        <w:t>468</w:t>
      </w:r>
      <w:r>
        <w:rPr>
          <w:noProof/>
        </w:rPr>
        <w:fldChar w:fldCharType="end"/>
      </w:r>
    </w:p>
    <w:p w14:paraId="54E6B779" w14:textId="4EF81ED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ata amount</w:t>
      </w:r>
      <w:r>
        <w:rPr>
          <w:noProof/>
        </w:rPr>
        <w:tab/>
      </w:r>
      <w:r>
        <w:rPr>
          <w:noProof/>
        </w:rPr>
        <w:fldChar w:fldCharType="begin" w:fldLock="1"/>
      </w:r>
      <w:r>
        <w:rPr>
          <w:noProof/>
        </w:rPr>
        <w:instrText xml:space="preserve"> PAGEREF _Toc193395444 \h </w:instrText>
      </w:r>
      <w:r>
        <w:rPr>
          <w:noProof/>
        </w:rPr>
      </w:r>
      <w:r>
        <w:rPr>
          <w:noProof/>
        </w:rPr>
        <w:fldChar w:fldCharType="separate"/>
      </w:r>
      <w:r>
        <w:rPr>
          <w:noProof/>
        </w:rPr>
        <w:t>468</w:t>
      </w:r>
      <w:r>
        <w:rPr>
          <w:noProof/>
        </w:rPr>
        <w:fldChar w:fldCharType="end"/>
      </w:r>
    </w:p>
    <w:p w14:paraId="32198868" w14:textId="6221256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Radio resources indicator</w:t>
      </w:r>
      <w:r>
        <w:rPr>
          <w:noProof/>
        </w:rPr>
        <w:tab/>
      </w:r>
      <w:r>
        <w:rPr>
          <w:noProof/>
        </w:rPr>
        <w:fldChar w:fldCharType="begin" w:fldLock="1"/>
      </w:r>
      <w:r>
        <w:rPr>
          <w:noProof/>
        </w:rPr>
        <w:instrText xml:space="preserve"> PAGEREF _Toc193395445 \h </w:instrText>
      </w:r>
      <w:r>
        <w:rPr>
          <w:noProof/>
        </w:rPr>
      </w:r>
      <w:r>
        <w:rPr>
          <w:noProof/>
        </w:rPr>
        <w:fldChar w:fldCharType="separate"/>
      </w:r>
      <w:r>
        <w:rPr>
          <w:noProof/>
        </w:rPr>
        <w:t>468</w:t>
      </w:r>
      <w:r>
        <w:rPr>
          <w:noProof/>
        </w:rPr>
        <w:fldChar w:fldCharType="end"/>
      </w:r>
    </w:p>
    <w:p w14:paraId="1892C364" w14:textId="1783476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Radio frequency</w:t>
      </w:r>
      <w:r>
        <w:rPr>
          <w:noProof/>
        </w:rPr>
        <w:tab/>
      </w:r>
      <w:r>
        <w:rPr>
          <w:noProof/>
        </w:rPr>
        <w:fldChar w:fldCharType="begin" w:fldLock="1"/>
      </w:r>
      <w:r>
        <w:rPr>
          <w:noProof/>
        </w:rPr>
        <w:instrText xml:space="preserve"> PAGEREF _Toc193395446 \h </w:instrText>
      </w:r>
      <w:r>
        <w:rPr>
          <w:noProof/>
        </w:rPr>
      </w:r>
      <w:r>
        <w:rPr>
          <w:noProof/>
        </w:rPr>
        <w:fldChar w:fldCharType="separate"/>
      </w:r>
      <w:r>
        <w:rPr>
          <w:noProof/>
        </w:rPr>
        <w:t>469</w:t>
      </w:r>
      <w:r>
        <w:rPr>
          <w:noProof/>
        </w:rPr>
        <w:fldChar w:fldCharType="end"/>
      </w:r>
    </w:p>
    <w:p w14:paraId="515EA35A" w14:textId="2523977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_Toc193395447 \h </w:instrText>
      </w:r>
      <w:r>
        <w:rPr>
          <w:noProof/>
        </w:rPr>
      </w:r>
      <w:r>
        <w:rPr>
          <w:noProof/>
        </w:rPr>
        <w:fldChar w:fldCharType="separate"/>
      </w:r>
      <w:r>
        <w:rPr>
          <w:noProof/>
        </w:rPr>
        <w:t>469</w:t>
      </w:r>
      <w:r>
        <w:rPr>
          <w:noProof/>
        </w:rPr>
        <w:fldChar w:fldCharType="end"/>
      </w:r>
    </w:p>
    <w:p w14:paraId="36AD8D3C" w14:textId="5416EFC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PQI</w:t>
      </w:r>
      <w:r>
        <w:rPr>
          <w:noProof/>
        </w:rPr>
        <w:tab/>
      </w:r>
      <w:r>
        <w:rPr>
          <w:noProof/>
        </w:rPr>
        <w:fldChar w:fldCharType="begin" w:fldLock="1"/>
      </w:r>
      <w:r>
        <w:rPr>
          <w:noProof/>
        </w:rPr>
        <w:instrText xml:space="preserve"> PAGEREF _Toc193395448 \h </w:instrText>
      </w:r>
      <w:r>
        <w:rPr>
          <w:noProof/>
        </w:rPr>
      </w:r>
      <w:r>
        <w:rPr>
          <w:noProof/>
        </w:rPr>
        <w:fldChar w:fldCharType="separate"/>
      </w:r>
      <w:r>
        <w:rPr>
          <w:noProof/>
        </w:rPr>
        <w:t>469</w:t>
      </w:r>
      <w:r>
        <w:rPr>
          <w:noProof/>
        </w:rPr>
        <w:fldChar w:fldCharType="end"/>
      </w:r>
    </w:p>
    <w:p w14:paraId="3B1012F6" w14:textId="3C4BE74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sidRPr="007D5E15">
        <w:rPr>
          <w:noProof/>
          <w:lang w:val="en-US"/>
        </w:rPr>
        <w:t>GFBR</w:t>
      </w:r>
      <w:r>
        <w:rPr>
          <w:noProof/>
        </w:rPr>
        <w:tab/>
      </w:r>
      <w:r>
        <w:rPr>
          <w:noProof/>
        </w:rPr>
        <w:fldChar w:fldCharType="begin" w:fldLock="1"/>
      </w:r>
      <w:r>
        <w:rPr>
          <w:noProof/>
        </w:rPr>
        <w:instrText xml:space="preserve"> PAGEREF _Toc193395449 \h </w:instrText>
      </w:r>
      <w:r>
        <w:rPr>
          <w:noProof/>
        </w:rPr>
      </w:r>
      <w:r>
        <w:rPr>
          <w:noProof/>
        </w:rPr>
        <w:fldChar w:fldCharType="separate"/>
      </w:r>
      <w:r>
        <w:rPr>
          <w:noProof/>
        </w:rPr>
        <w:t>469</w:t>
      </w:r>
      <w:r>
        <w:rPr>
          <w:noProof/>
        </w:rPr>
        <w:fldChar w:fldCharType="end"/>
      </w:r>
    </w:p>
    <w:p w14:paraId="72B42AE0" w14:textId="091C926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MFBR</w:t>
      </w:r>
      <w:r>
        <w:rPr>
          <w:noProof/>
        </w:rPr>
        <w:tab/>
      </w:r>
      <w:r>
        <w:rPr>
          <w:noProof/>
        </w:rPr>
        <w:fldChar w:fldCharType="begin" w:fldLock="1"/>
      </w:r>
      <w:r>
        <w:rPr>
          <w:noProof/>
        </w:rPr>
        <w:instrText xml:space="preserve"> PAGEREF _Toc193395450 \h </w:instrText>
      </w:r>
      <w:r>
        <w:rPr>
          <w:noProof/>
        </w:rPr>
      </w:r>
      <w:r>
        <w:rPr>
          <w:noProof/>
        </w:rPr>
        <w:fldChar w:fldCharType="separate"/>
      </w:r>
      <w:r>
        <w:rPr>
          <w:noProof/>
        </w:rPr>
        <w:t>469</w:t>
      </w:r>
      <w:r>
        <w:rPr>
          <w:noProof/>
        </w:rPr>
        <w:fldChar w:fldCharType="end"/>
      </w:r>
    </w:p>
    <w:p w14:paraId="04DDC678" w14:textId="5F16535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A</w:t>
      </w:r>
      <w:r w:rsidRPr="007D5E15">
        <w:rPr>
          <w:noProof/>
          <w:lang w:val="en-US"/>
        </w:rPr>
        <w:t>veraging window</w:t>
      </w:r>
      <w:r>
        <w:rPr>
          <w:noProof/>
        </w:rPr>
        <w:tab/>
      </w:r>
      <w:r>
        <w:rPr>
          <w:noProof/>
        </w:rPr>
        <w:fldChar w:fldCharType="begin" w:fldLock="1"/>
      </w:r>
      <w:r>
        <w:rPr>
          <w:noProof/>
        </w:rPr>
        <w:instrText xml:space="preserve"> PAGEREF _Toc193395451 \h </w:instrText>
      </w:r>
      <w:r>
        <w:rPr>
          <w:noProof/>
        </w:rPr>
      </w:r>
      <w:r>
        <w:rPr>
          <w:noProof/>
        </w:rPr>
        <w:fldChar w:fldCharType="separate"/>
      </w:r>
      <w:r>
        <w:rPr>
          <w:noProof/>
        </w:rPr>
        <w:t>469</w:t>
      </w:r>
      <w:r>
        <w:rPr>
          <w:noProof/>
        </w:rPr>
        <w:fldChar w:fldCharType="end"/>
      </w:r>
    </w:p>
    <w:p w14:paraId="4B139D12" w14:textId="5EA60EB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type</w:t>
      </w:r>
      <w:r>
        <w:rPr>
          <w:noProof/>
        </w:rPr>
        <w:tab/>
      </w:r>
      <w:r>
        <w:rPr>
          <w:noProof/>
        </w:rPr>
        <w:fldChar w:fldCharType="begin" w:fldLock="1"/>
      </w:r>
      <w:r>
        <w:rPr>
          <w:noProof/>
        </w:rPr>
        <w:instrText xml:space="preserve"> PAGEREF _Toc193395452 \h </w:instrText>
      </w:r>
      <w:r>
        <w:rPr>
          <w:noProof/>
        </w:rPr>
      </w:r>
      <w:r>
        <w:rPr>
          <w:noProof/>
        </w:rPr>
        <w:fldChar w:fldCharType="separate"/>
      </w:r>
      <w:r>
        <w:rPr>
          <w:noProof/>
        </w:rPr>
        <w:t>469</w:t>
      </w:r>
      <w:r>
        <w:rPr>
          <w:noProof/>
        </w:rPr>
        <w:fldChar w:fldCharType="end"/>
      </w:r>
    </w:p>
    <w:p w14:paraId="4A7D8D36" w14:textId="0886334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Default priority level</w:t>
      </w:r>
      <w:r>
        <w:rPr>
          <w:noProof/>
        </w:rPr>
        <w:tab/>
      </w:r>
      <w:r>
        <w:rPr>
          <w:noProof/>
        </w:rPr>
        <w:fldChar w:fldCharType="begin" w:fldLock="1"/>
      </w:r>
      <w:r>
        <w:rPr>
          <w:noProof/>
        </w:rPr>
        <w:instrText xml:space="preserve"> PAGEREF _Toc193395453 \h </w:instrText>
      </w:r>
      <w:r>
        <w:rPr>
          <w:noProof/>
        </w:rPr>
      </w:r>
      <w:r>
        <w:rPr>
          <w:noProof/>
        </w:rPr>
        <w:fldChar w:fldCharType="separate"/>
      </w:r>
      <w:r>
        <w:rPr>
          <w:noProof/>
        </w:rPr>
        <w:t>469</w:t>
      </w:r>
      <w:r>
        <w:rPr>
          <w:noProof/>
        </w:rPr>
        <w:fldChar w:fldCharType="end"/>
      </w:r>
    </w:p>
    <w:p w14:paraId="4D9F2A02" w14:textId="0EBAC58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acket delay budget</w:t>
      </w:r>
      <w:r>
        <w:rPr>
          <w:noProof/>
        </w:rPr>
        <w:tab/>
      </w:r>
      <w:r>
        <w:rPr>
          <w:noProof/>
        </w:rPr>
        <w:fldChar w:fldCharType="begin" w:fldLock="1"/>
      </w:r>
      <w:r>
        <w:rPr>
          <w:noProof/>
        </w:rPr>
        <w:instrText xml:space="preserve"> PAGEREF _Toc193395454 \h </w:instrText>
      </w:r>
      <w:r>
        <w:rPr>
          <w:noProof/>
        </w:rPr>
      </w:r>
      <w:r>
        <w:rPr>
          <w:noProof/>
        </w:rPr>
        <w:fldChar w:fldCharType="separate"/>
      </w:r>
      <w:r>
        <w:rPr>
          <w:noProof/>
        </w:rPr>
        <w:t>469</w:t>
      </w:r>
      <w:r>
        <w:rPr>
          <w:noProof/>
        </w:rPr>
        <w:fldChar w:fldCharType="end"/>
      </w:r>
    </w:p>
    <w:p w14:paraId="6E1B5CF3" w14:textId="3CB709E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acket error rate</w:t>
      </w:r>
      <w:r>
        <w:rPr>
          <w:noProof/>
        </w:rPr>
        <w:tab/>
      </w:r>
      <w:r>
        <w:rPr>
          <w:noProof/>
        </w:rPr>
        <w:fldChar w:fldCharType="begin" w:fldLock="1"/>
      </w:r>
      <w:r>
        <w:rPr>
          <w:noProof/>
        </w:rPr>
        <w:instrText xml:space="preserve"> PAGEREF _Toc193395455 \h </w:instrText>
      </w:r>
      <w:r>
        <w:rPr>
          <w:noProof/>
        </w:rPr>
      </w:r>
      <w:r>
        <w:rPr>
          <w:noProof/>
        </w:rPr>
        <w:fldChar w:fldCharType="separate"/>
      </w:r>
      <w:r>
        <w:rPr>
          <w:noProof/>
        </w:rPr>
        <w:t>469</w:t>
      </w:r>
      <w:r>
        <w:rPr>
          <w:noProof/>
        </w:rPr>
        <w:fldChar w:fldCharType="end"/>
      </w:r>
    </w:p>
    <w:p w14:paraId="2AC9C865" w14:textId="7516E01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_Toc193395456 \h </w:instrText>
      </w:r>
      <w:r>
        <w:rPr>
          <w:noProof/>
        </w:rPr>
      </w:r>
      <w:r>
        <w:rPr>
          <w:noProof/>
        </w:rPr>
        <w:fldChar w:fldCharType="separate"/>
      </w:r>
      <w:r>
        <w:rPr>
          <w:noProof/>
        </w:rPr>
        <w:t>469</w:t>
      </w:r>
      <w:r>
        <w:rPr>
          <w:noProof/>
        </w:rPr>
        <w:fldChar w:fldCharType="end"/>
      </w:r>
    </w:p>
    <w:p w14:paraId="1A1996BF" w14:textId="46771DFC"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List of system parameters</w:t>
      </w:r>
      <w:r>
        <w:rPr>
          <w:noProof/>
        </w:rPr>
        <w:tab/>
      </w:r>
      <w:r>
        <w:rPr>
          <w:noProof/>
        </w:rPr>
        <w:fldChar w:fldCharType="begin" w:fldLock="1"/>
      </w:r>
      <w:r>
        <w:rPr>
          <w:noProof/>
        </w:rPr>
        <w:instrText xml:space="preserve"> PAGEREF _Toc193395457 \h </w:instrText>
      </w:r>
      <w:r>
        <w:rPr>
          <w:noProof/>
        </w:rPr>
      </w:r>
      <w:r>
        <w:rPr>
          <w:noProof/>
        </w:rPr>
        <w:fldChar w:fldCharType="separate"/>
      </w:r>
      <w:r>
        <w:rPr>
          <w:noProof/>
        </w:rPr>
        <w:t>470</w:t>
      </w:r>
      <w:r>
        <w:rPr>
          <w:noProof/>
        </w:rPr>
        <w:fldChar w:fldCharType="end"/>
      </w:r>
    </w:p>
    <w:p w14:paraId="62B8DEDF" w14:textId="09A83E53"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_Toc193395458 \h </w:instrText>
      </w:r>
      <w:r>
        <w:rPr>
          <w:noProof/>
        </w:rPr>
      </w:r>
      <w:r>
        <w:rPr>
          <w:noProof/>
        </w:rPr>
        <w:fldChar w:fldCharType="separate"/>
      </w:r>
      <w:r>
        <w:rPr>
          <w:noProof/>
        </w:rPr>
        <w:t>470</w:t>
      </w:r>
      <w:r>
        <w:rPr>
          <w:noProof/>
        </w:rPr>
        <w:fldChar w:fldCharType="end"/>
      </w:r>
    </w:p>
    <w:p w14:paraId="694B07C5" w14:textId="562295D3"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Timers of provisioning of parameters for 5G ProSe configuration procedures</w:t>
      </w:r>
      <w:r>
        <w:rPr>
          <w:noProof/>
        </w:rPr>
        <w:tab/>
      </w:r>
      <w:r>
        <w:rPr>
          <w:noProof/>
        </w:rPr>
        <w:fldChar w:fldCharType="begin" w:fldLock="1"/>
      </w:r>
      <w:r>
        <w:rPr>
          <w:noProof/>
        </w:rPr>
        <w:instrText xml:space="preserve"> PAGEREF _Toc193395459 \h </w:instrText>
      </w:r>
      <w:r>
        <w:rPr>
          <w:noProof/>
        </w:rPr>
      </w:r>
      <w:r>
        <w:rPr>
          <w:noProof/>
        </w:rPr>
        <w:fldChar w:fldCharType="separate"/>
      </w:r>
      <w:r>
        <w:rPr>
          <w:noProof/>
        </w:rPr>
        <w:t>470</w:t>
      </w:r>
      <w:r>
        <w:rPr>
          <w:noProof/>
        </w:rPr>
        <w:fldChar w:fldCharType="end"/>
      </w:r>
    </w:p>
    <w:p w14:paraId="7E760CF2" w14:textId="3EE77880"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Timers of 5G ProSe direct link management procedures</w:t>
      </w:r>
      <w:r>
        <w:rPr>
          <w:noProof/>
        </w:rPr>
        <w:tab/>
      </w:r>
      <w:r>
        <w:rPr>
          <w:noProof/>
        </w:rPr>
        <w:fldChar w:fldCharType="begin" w:fldLock="1"/>
      </w:r>
      <w:r>
        <w:rPr>
          <w:noProof/>
        </w:rPr>
        <w:instrText xml:space="preserve"> PAGEREF _Toc193395460 \h </w:instrText>
      </w:r>
      <w:r>
        <w:rPr>
          <w:noProof/>
        </w:rPr>
      </w:r>
      <w:r>
        <w:rPr>
          <w:noProof/>
        </w:rPr>
        <w:fldChar w:fldCharType="separate"/>
      </w:r>
      <w:r>
        <w:rPr>
          <w:noProof/>
        </w:rPr>
        <w:t>473</w:t>
      </w:r>
      <w:r>
        <w:rPr>
          <w:noProof/>
        </w:rPr>
        <w:fldChar w:fldCharType="end"/>
      </w:r>
    </w:p>
    <w:p w14:paraId="11DB8DD6" w14:textId="2E95E792"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Timers of 5G ProSe direct discovery procedures over PC3a</w:t>
      </w:r>
      <w:r>
        <w:rPr>
          <w:noProof/>
        </w:rPr>
        <w:tab/>
      </w:r>
      <w:r>
        <w:rPr>
          <w:noProof/>
        </w:rPr>
        <w:fldChar w:fldCharType="begin" w:fldLock="1"/>
      </w:r>
      <w:r>
        <w:rPr>
          <w:noProof/>
        </w:rPr>
        <w:instrText xml:space="preserve"> PAGEREF _Toc193395461 \h </w:instrText>
      </w:r>
      <w:r>
        <w:rPr>
          <w:noProof/>
        </w:rPr>
      </w:r>
      <w:r>
        <w:rPr>
          <w:noProof/>
        </w:rPr>
        <w:fldChar w:fldCharType="separate"/>
      </w:r>
      <w:r>
        <w:rPr>
          <w:noProof/>
        </w:rPr>
        <w:t>478</w:t>
      </w:r>
      <w:r>
        <w:rPr>
          <w:noProof/>
        </w:rPr>
        <w:fldChar w:fldCharType="end"/>
      </w:r>
    </w:p>
    <w:p w14:paraId="2EDD1034" w14:textId="58DCBB6C"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Timers of broadcast mode 5G ProSe communication over PC5 interface</w:t>
      </w:r>
      <w:r>
        <w:rPr>
          <w:noProof/>
        </w:rPr>
        <w:tab/>
      </w:r>
      <w:r>
        <w:rPr>
          <w:noProof/>
        </w:rPr>
        <w:fldChar w:fldCharType="begin" w:fldLock="1"/>
      </w:r>
      <w:r>
        <w:rPr>
          <w:noProof/>
        </w:rPr>
        <w:instrText xml:space="preserve"> PAGEREF _Toc193395462 \h </w:instrText>
      </w:r>
      <w:r>
        <w:rPr>
          <w:noProof/>
        </w:rPr>
      </w:r>
      <w:r>
        <w:rPr>
          <w:noProof/>
        </w:rPr>
        <w:fldChar w:fldCharType="separate"/>
      </w:r>
      <w:r>
        <w:rPr>
          <w:noProof/>
        </w:rPr>
        <w:t>486</w:t>
      </w:r>
      <w:r>
        <w:rPr>
          <w:noProof/>
        </w:rPr>
        <w:fldChar w:fldCharType="end"/>
      </w:r>
    </w:p>
    <w:p w14:paraId="71C35CFA" w14:textId="200B4949"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Timers of groupcast mode 5G ProSe communication over PC5 interface</w:t>
      </w:r>
      <w:r>
        <w:rPr>
          <w:noProof/>
        </w:rPr>
        <w:tab/>
      </w:r>
      <w:r>
        <w:rPr>
          <w:noProof/>
        </w:rPr>
        <w:fldChar w:fldCharType="begin" w:fldLock="1"/>
      </w:r>
      <w:r>
        <w:rPr>
          <w:noProof/>
        </w:rPr>
        <w:instrText xml:space="preserve"> PAGEREF _Toc193395463 \h </w:instrText>
      </w:r>
      <w:r>
        <w:rPr>
          <w:noProof/>
        </w:rPr>
      </w:r>
      <w:r>
        <w:rPr>
          <w:noProof/>
        </w:rPr>
        <w:fldChar w:fldCharType="separate"/>
      </w:r>
      <w:r>
        <w:rPr>
          <w:noProof/>
        </w:rPr>
        <w:t>487</w:t>
      </w:r>
      <w:r>
        <w:rPr>
          <w:noProof/>
        </w:rPr>
        <w:fldChar w:fldCharType="end"/>
      </w:r>
    </w:p>
    <w:p w14:paraId="6ED2C499" w14:textId="4231C3A1"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_Toc193395464 \h </w:instrText>
      </w:r>
      <w:r>
        <w:rPr>
          <w:noProof/>
        </w:rPr>
      </w:r>
      <w:r>
        <w:rPr>
          <w:noProof/>
        </w:rPr>
        <w:fldChar w:fldCharType="separate"/>
      </w:r>
      <w:r>
        <w:rPr>
          <w:noProof/>
        </w:rPr>
        <w:t>487</w:t>
      </w:r>
      <w:r>
        <w:rPr>
          <w:noProof/>
        </w:rPr>
        <w:fldChar w:fldCharType="end"/>
      </w:r>
    </w:p>
    <w:p w14:paraId="26CD236F" w14:textId="1643D935"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12.8</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PC8 interface</w:t>
      </w:r>
      <w:r>
        <w:rPr>
          <w:noProof/>
        </w:rPr>
        <w:tab/>
      </w:r>
      <w:r>
        <w:rPr>
          <w:noProof/>
        </w:rPr>
        <w:fldChar w:fldCharType="begin" w:fldLock="1"/>
      </w:r>
      <w:r>
        <w:rPr>
          <w:noProof/>
        </w:rPr>
        <w:instrText xml:space="preserve"> PAGEREF _Toc193395465 \h </w:instrText>
      </w:r>
      <w:r>
        <w:rPr>
          <w:noProof/>
        </w:rPr>
      </w:r>
      <w:r>
        <w:rPr>
          <w:noProof/>
        </w:rPr>
        <w:fldChar w:fldCharType="separate"/>
      </w:r>
      <w:r>
        <w:rPr>
          <w:noProof/>
        </w:rPr>
        <w:t>488</w:t>
      </w:r>
      <w:r>
        <w:rPr>
          <w:noProof/>
        </w:rPr>
        <w:fldChar w:fldCharType="end"/>
      </w:r>
    </w:p>
    <w:p w14:paraId="26D52AEC" w14:textId="1D67B587"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12.9</w:t>
      </w:r>
      <w:r>
        <w:rPr>
          <w:rFonts w:asciiTheme="minorHAnsi" w:eastAsiaTheme="minorEastAsia" w:hAnsiTheme="minorHAnsi" w:cstheme="minorBidi"/>
          <w:noProof/>
          <w:kern w:val="2"/>
          <w:sz w:val="24"/>
          <w:szCs w:val="24"/>
          <w:lang w:eastAsia="en-GB"/>
          <w14:ligatures w14:val="standardContextual"/>
        </w:rPr>
        <w:tab/>
      </w:r>
      <w:r>
        <w:rPr>
          <w:noProof/>
        </w:rPr>
        <w:t>Timers of 5G ProSe UE-to-network relay with model B</w:t>
      </w:r>
      <w:r>
        <w:rPr>
          <w:noProof/>
        </w:rPr>
        <w:tab/>
      </w:r>
      <w:r>
        <w:rPr>
          <w:noProof/>
        </w:rPr>
        <w:fldChar w:fldCharType="begin" w:fldLock="1"/>
      </w:r>
      <w:r>
        <w:rPr>
          <w:noProof/>
        </w:rPr>
        <w:instrText xml:space="preserve"> PAGEREF _Toc193395466 \h </w:instrText>
      </w:r>
      <w:r>
        <w:rPr>
          <w:noProof/>
        </w:rPr>
      </w:r>
      <w:r>
        <w:rPr>
          <w:noProof/>
        </w:rPr>
        <w:fldChar w:fldCharType="separate"/>
      </w:r>
      <w:r>
        <w:rPr>
          <w:noProof/>
        </w:rPr>
        <w:t>489</w:t>
      </w:r>
      <w:r>
        <w:rPr>
          <w:noProof/>
        </w:rPr>
        <w:fldChar w:fldCharType="end"/>
      </w:r>
    </w:p>
    <w:p w14:paraId="5ADC7227" w14:textId="0B0DA92F"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12.10</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_Toc193395467 \h </w:instrText>
      </w:r>
      <w:r>
        <w:rPr>
          <w:noProof/>
        </w:rPr>
      </w:r>
      <w:r>
        <w:rPr>
          <w:noProof/>
        </w:rPr>
        <w:fldChar w:fldCharType="separate"/>
      </w:r>
      <w:r>
        <w:rPr>
          <w:noProof/>
        </w:rPr>
        <w:t>489</w:t>
      </w:r>
      <w:r>
        <w:rPr>
          <w:noProof/>
        </w:rPr>
        <w:fldChar w:fldCharType="end"/>
      </w:r>
    </w:p>
    <w:p w14:paraId="56143AE0" w14:textId="421935EB"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12.11</w:t>
      </w:r>
      <w:r>
        <w:rPr>
          <w:rFonts w:asciiTheme="minorHAnsi" w:eastAsiaTheme="minorEastAsia" w:hAnsiTheme="minorHAnsi" w:cstheme="minorBidi"/>
          <w:noProof/>
          <w:kern w:val="2"/>
          <w:sz w:val="24"/>
          <w:szCs w:val="24"/>
          <w:lang w:eastAsia="en-GB"/>
          <w14:ligatures w14:val="standardContextual"/>
        </w:rPr>
        <w:tab/>
      </w:r>
      <w:r>
        <w:rPr>
          <w:noProof/>
        </w:rPr>
        <w:t>Timers of 5G ProSe UE-to-UE relay discovery with model B</w:t>
      </w:r>
      <w:r>
        <w:rPr>
          <w:noProof/>
        </w:rPr>
        <w:tab/>
      </w:r>
      <w:r>
        <w:rPr>
          <w:noProof/>
        </w:rPr>
        <w:fldChar w:fldCharType="begin" w:fldLock="1"/>
      </w:r>
      <w:r>
        <w:rPr>
          <w:noProof/>
        </w:rPr>
        <w:instrText xml:space="preserve"> PAGEREF _Toc193395468 \h </w:instrText>
      </w:r>
      <w:r>
        <w:rPr>
          <w:noProof/>
        </w:rPr>
      </w:r>
      <w:r>
        <w:rPr>
          <w:noProof/>
        </w:rPr>
        <w:fldChar w:fldCharType="separate"/>
      </w:r>
      <w:r>
        <w:rPr>
          <w:noProof/>
        </w:rPr>
        <w:t>490</w:t>
      </w:r>
      <w:r>
        <w:rPr>
          <w:noProof/>
        </w:rPr>
        <w:fldChar w:fldCharType="end"/>
      </w:r>
    </w:p>
    <w:p w14:paraId="6123951D" w14:textId="471E89DF"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12.12</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5G ProSe UE-to-UE relay discovery security material request procedure over PC3a interface</w:t>
      </w:r>
      <w:r>
        <w:rPr>
          <w:noProof/>
        </w:rPr>
        <w:tab/>
      </w:r>
      <w:r>
        <w:rPr>
          <w:noProof/>
        </w:rPr>
        <w:fldChar w:fldCharType="begin" w:fldLock="1"/>
      </w:r>
      <w:r>
        <w:rPr>
          <w:noProof/>
        </w:rPr>
        <w:instrText xml:space="preserve"> PAGEREF _Toc193395469 \h </w:instrText>
      </w:r>
      <w:r>
        <w:rPr>
          <w:noProof/>
        </w:rPr>
      </w:r>
      <w:r>
        <w:rPr>
          <w:noProof/>
        </w:rPr>
        <w:fldChar w:fldCharType="separate"/>
      </w:r>
      <w:r>
        <w:rPr>
          <w:noProof/>
        </w:rPr>
        <w:t>490</w:t>
      </w:r>
      <w:r>
        <w:rPr>
          <w:noProof/>
        </w:rPr>
        <w:fldChar w:fldCharType="end"/>
      </w:r>
    </w:p>
    <w:p w14:paraId="2D1C6F66" w14:textId="69CEC5D5" w:rsidR="002E2957" w:rsidRDefault="002E2957">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zh-CN"/>
        </w:rPr>
        <w:t>Annex A (informative):</w:t>
      </w:r>
      <w:r>
        <w:rPr>
          <w:noProof/>
          <w:lang w:eastAsia="zh-CN"/>
        </w:rPr>
        <w:tab/>
        <w:t>IANA registrations</w:t>
      </w:r>
      <w:r>
        <w:rPr>
          <w:noProof/>
        </w:rPr>
        <w:tab/>
      </w:r>
      <w:r>
        <w:rPr>
          <w:noProof/>
        </w:rPr>
        <w:fldChar w:fldCharType="begin" w:fldLock="1"/>
      </w:r>
      <w:r>
        <w:rPr>
          <w:noProof/>
        </w:rPr>
        <w:instrText xml:space="preserve"> PAGEREF _Toc193395470 \h </w:instrText>
      </w:r>
      <w:r>
        <w:rPr>
          <w:noProof/>
        </w:rPr>
      </w:r>
      <w:r>
        <w:rPr>
          <w:noProof/>
        </w:rPr>
        <w:fldChar w:fldCharType="separate"/>
      </w:r>
      <w:r>
        <w:rPr>
          <w:noProof/>
        </w:rPr>
        <w:t>491</w:t>
      </w:r>
      <w:r>
        <w:rPr>
          <w:noProof/>
        </w:rPr>
        <w:fldChar w:fldCharType="end"/>
      </w:r>
    </w:p>
    <w:p w14:paraId="36EA6B2E" w14:textId="011FF519"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IANA registrations for MIME types</w:t>
      </w:r>
      <w:r>
        <w:rPr>
          <w:noProof/>
        </w:rPr>
        <w:tab/>
      </w:r>
      <w:r>
        <w:rPr>
          <w:noProof/>
        </w:rPr>
        <w:fldChar w:fldCharType="begin" w:fldLock="1"/>
      </w:r>
      <w:r>
        <w:rPr>
          <w:noProof/>
        </w:rPr>
        <w:instrText xml:space="preserve"> PAGEREF _Toc193395471 \h </w:instrText>
      </w:r>
      <w:r>
        <w:rPr>
          <w:noProof/>
        </w:rPr>
      </w:r>
      <w:r>
        <w:rPr>
          <w:noProof/>
        </w:rPr>
        <w:fldChar w:fldCharType="separate"/>
      </w:r>
      <w:r>
        <w:rPr>
          <w:noProof/>
        </w:rPr>
        <w:t>491</w:t>
      </w:r>
      <w:r>
        <w:rPr>
          <w:noProof/>
        </w:rPr>
        <w:fldChar w:fldCharType="end"/>
      </w:r>
    </w:p>
    <w:p w14:paraId="5A1E965B" w14:textId="19C136F8"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_Toc193395472 \h </w:instrText>
      </w:r>
      <w:r>
        <w:rPr>
          <w:noProof/>
        </w:rPr>
      </w:r>
      <w:r>
        <w:rPr>
          <w:noProof/>
        </w:rPr>
        <w:fldChar w:fldCharType="separate"/>
      </w:r>
      <w:r>
        <w:rPr>
          <w:noProof/>
        </w:rPr>
        <w:t>491</w:t>
      </w:r>
      <w:r>
        <w:rPr>
          <w:noProof/>
        </w:rPr>
        <w:fldChar w:fldCharType="end"/>
      </w:r>
    </w:p>
    <w:p w14:paraId="627B084F" w14:textId="586EE6F6"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_Toc193395473 \h </w:instrText>
      </w:r>
      <w:r>
        <w:rPr>
          <w:noProof/>
        </w:rPr>
      </w:r>
      <w:r>
        <w:rPr>
          <w:noProof/>
        </w:rPr>
        <w:fldChar w:fldCharType="separate"/>
      </w:r>
      <w:r>
        <w:rPr>
          <w:noProof/>
        </w:rPr>
        <w:t>491</w:t>
      </w:r>
      <w:r>
        <w:rPr>
          <w:noProof/>
        </w:rPr>
        <w:fldChar w:fldCharType="end"/>
      </w:r>
    </w:p>
    <w:p w14:paraId="24FAA414" w14:textId="65C79BB6"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A.1.2A</w:t>
      </w:r>
      <w:r>
        <w:rPr>
          <w:rFonts w:asciiTheme="minorHAnsi" w:eastAsiaTheme="minorEastAsia" w:hAnsiTheme="minorHAnsi" w:cstheme="minorBidi"/>
          <w:noProof/>
          <w:kern w:val="2"/>
          <w:sz w:val="24"/>
          <w:szCs w:val="24"/>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_Toc193395474 \h </w:instrText>
      </w:r>
      <w:r>
        <w:rPr>
          <w:noProof/>
        </w:rPr>
      </w:r>
      <w:r>
        <w:rPr>
          <w:noProof/>
        </w:rPr>
        <w:fldChar w:fldCharType="separate"/>
      </w:r>
      <w:r>
        <w:rPr>
          <w:noProof/>
        </w:rPr>
        <w:t>493</w:t>
      </w:r>
      <w:r>
        <w:rPr>
          <w:noProof/>
        </w:rPr>
        <w:fldChar w:fldCharType="end"/>
      </w:r>
    </w:p>
    <w:p w14:paraId="3E7563E4" w14:textId="7F8D9B4B"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A.1.3</w:t>
      </w:r>
      <w:r>
        <w:rPr>
          <w:rFonts w:asciiTheme="minorHAnsi" w:eastAsiaTheme="minorEastAsia" w:hAnsiTheme="minorHAnsi" w:cstheme="minorBidi"/>
          <w:noProof/>
          <w:kern w:val="2"/>
          <w:sz w:val="24"/>
          <w:szCs w:val="24"/>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_Toc193395475 \h </w:instrText>
      </w:r>
      <w:r>
        <w:rPr>
          <w:noProof/>
        </w:rPr>
      </w:r>
      <w:r>
        <w:rPr>
          <w:noProof/>
        </w:rPr>
        <w:fldChar w:fldCharType="separate"/>
      </w:r>
      <w:r>
        <w:rPr>
          <w:noProof/>
        </w:rPr>
        <w:t>494</w:t>
      </w:r>
      <w:r>
        <w:rPr>
          <w:noProof/>
        </w:rPr>
        <w:fldChar w:fldCharType="end"/>
      </w:r>
    </w:p>
    <w:p w14:paraId="3885E663" w14:textId="59F81F1F" w:rsidR="002E2957" w:rsidRDefault="002E295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_Toc193395476 \h </w:instrText>
      </w:r>
      <w:r>
        <w:rPr>
          <w:noProof/>
        </w:rPr>
      </w:r>
      <w:r>
        <w:rPr>
          <w:noProof/>
        </w:rPr>
        <w:fldChar w:fldCharType="separate"/>
      </w:r>
      <w:r>
        <w:rPr>
          <w:noProof/>
        </w:rPr>
        <w:t>497</w:t>
      </w:r>
      <w:r>
        <w:rPr>
          <w:noProof/>
        </w:rPr>
        <w:fldChar w:fldCharType="end"/>
      </w:r>
    </w:p>
    <w:p w14:paraId="6C394403" w14:textId="03E44587" w:rsidR="00080512" w:rsidRPr="00C6761E" w:rsidRDefault="004D3578">
      <w:r w:rsidRPr="00C6761E">
        <w:rPr>
          <w:noProof/>
          <w:sz w:val="22"/>
        </w:rPr>
        <w:fldChar w:fldCharType="end"/>
      </w:r>
    </w:p>
    <w:p w14:paraId="6BF32604" w14:textId="77777777" w:rsidR="0074026F" w:rsidRPr="00C6761E" w:rsidRDefault="00080512" w:rsidP="005C4676">
      <w:r w:rsidRPr="00C6761E">
        <w:br w:type="page"/>
      </w:r>
    </w:p>
    <w:p w14:paraId="6A065C44" w14:textId="77777777" w:rsidR="00080512" w:rsidRPr="00C6761E" w:rsidRDefault="00080512">
      <w:pPr>
        <w:pStyle w:val="Heading1"/>
      </w:pPr>
      <w:bookmarkStart w:id="15" w:name="foreword"/>
      <w:bookmarkStart w:id="16" w:name="_CRForeword"/>
      <w:bookmarkStart w:id="17" w:name="_Toc193394408"/>
      <w:bookmarkEnd w:id="15"/>
      <w:bookmarkEnd w:id="16"/>
      <w:r w:rsidRPr="00C6761E">
        <w:lastRenderedPageBreak/>
        <w:t>Foreword</w:t>
      </w:r>
      <w:bookmarkEnd w:id="17"/>
    </w:p>
    <w:p w14:paraId="110E7D70" w14:textId="77777777" w:rsidR="00080512" w:rsidRPr="00C6761E" w:rsidRDefault="00080512">
      <w:r w:rsidRPr="00C6761E">
        <w:t xml:space="preserve">This Technical </w:t>
      </w:r>
      <w:bookmarkStart w:id="18" w:name="spectype3"/>
      <w:r w:rsidRPr="00C6761E">
        <w:t>Specification</w:t>
      </w:r>
      <w:bookmarkEnd w:id="18"/>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19" w:name="introduction"/>
      <w:bookmarkStart w:id="20" w:name="_CR1"/>
      <w:bookmarkEnd w:id="19"/>
      <w:bookmarkEnd w:id="20"/>
      <w:r w:rsidRPr="00C6761E">
        <w:br w:type="page"/>
      </w:r>
      <w:bookmarkStart w:id="21" w:name="scope"/>
      <w:bookmarkStart w:id="22" w:name="_Toc193394409"/>
      <w:bookmarkEnd w:id="21"/>
      <w:r w:rsidRPr="00C6761E">
        <w:lastRenderedPageBreak/>
        <w:t>1</w:t>
      </w:r>
      <w:r w:rsidRPr="00C6761E">
        <w:tab/>
        <w:t>Scope</w:t>
      </w:r>
      <w:bookmarkEnd w:id="22"/>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3" w:name="references"/>
      <w:bookmarkStart w:id="24" w:name="_CR2"/>
      <w:bookmarkStart w:id="25" w:name="_Toc193394410"/>
      <w:bookmarkEnd w:id="23"/>
      <w:bookmarkEnd w:id="24"/>
      <w:r w:rsidRPr="00C6761E">
        <w:t>2</w:t>
      </w:r>
      <w:r w:rsidRPr="00C6761E">
        <w:tab/>
        <w:t>References</w:t>
      </w:r>
      <w:bookmarkEnd w:id="25"/>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352B08C6" w:rsidR="000522C5" w:rsidRPr="00C6761E" w:rsidRDefault="006A49A7" w:rsidP="006A49A7">
      <w:pPr>
        <w:pStyle w:val="EX"/>
      </w:pPr>
      <w:r w:rsidRPr="00C6761E">
        <w:t>[</w:t>
      </w:r>
      <w:r w:rsidR="009F4F69" w:rsidRPr="00C6761E">
        <w:t>9</w:t>
      </w:r>
      <w:r w:rsidRPr="00C6761E">
        <w:t>]</w:t>
      </w:r>
      <w:r w:rsidRPr="00C6761E">
        <w:tab/>
        <w:t>3GPP TS 29.555: "Inter-5G Direct Discovery Name Management Function (DDNMF) signalling aspects;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6" w:name="definitions"/>
      <w:bookmarkEnd w:id="26"/>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F2905">
      <w:pPr>
        <w:keepLines/>
        <w:ind w:left="1702" w:hanging="1418"/>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B45A3D">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Pr="00C6761E" w:rsidRDefault="00B45A3D" w:rsidP="00B45A3D">
      <w:pPr>
        <w:keepLines/>
        <w:ind w:left="1702" w:hanging="1418"/>
        <w:rPr>
          <w:rFonts w:eastAsia="Malgun Gothic"/>
        </w:rPr>
      </w:pPr>
      <w:r w:rsidRPr="00C6761E">
        <w:rPr>
          <w:lang w:eastAsia="zh-CN"/>
        </w:rPr>
        <w:t>[56]</w:t>
      </w:r>
      <w:r w:rsidRPr="00C6761E">
        <w:rPr>
          <w:lang w:eastAsia="zh-CN"/>
        </w:rPr>
        <w:tab/>
      </w:r>
      <w:r w:rsidRPr="00C6761E">
        <w:t>3GPP TS 24.514: "Ranging based services and sidelink positioning in 5G system(5GS); Stage 3".</w:t>
      </w:r>
    </w:p>
    <w:p w14:paraId="650D45E1" w14:textId="77777777" w:rsidR="00080512" w:rsidRPr="00C6761E" w:rsidRDefault="00080512">
      <w:pPr>
        <w:pStyle w:val="Heading1"/>
      </w:pPr>
      <w:bookmarkStart w:id="27" w:name="_CR3"/>
      <w:bookmarkStart w:id="28" w:name="_Toc193394411"/>
      <w:bookmarkEnd w:id="27"/>
      <w:r w:rsidRPr="00C6761E">
        <w:t>3</w:t>
      </w:r>
      <w:r w:rsidRPr="00C6761E">
        <w:tab/>
        <w:t>Definitions</w:t>
      </w:r>
      <w:r w:rsidR="00602AEA" w:rsidRPr="00C6761E">
        <w:t xml:space="preserve"> of terms, symbols and abbreviations</w:t>
      </w:r>
      <w:bookmarkEnd w:id="28"/>
    </w:p>
    <w:p w14:paraId="493EC6FE" w14:textId="77777777" w:rsidR="00080512" w:rsidRPr="00C6761E" w:rsidRDefault="00080512">
      <w:pPr>
        <w:pStyle w:val="Heading2"/>
      </w:pPr>
      <w:bookmarkStart w:id="29" w:name="_CR3_1"/>
      <w:bookmarkStart w:id="30" w:name="_Toc193394412"/>
      <w:bookmarkEnd w:id="29"/>
      <w:r w:rsidRPr="00C6761E">
        <w:t>3.1</w:t>
      </w:r>
      <w:r w:rsidRPr="00C6761E">
        <w:tab/>
      </w:r>
      <w:r w:rsidR="002B6339" w:rsidRPr="00C6761E">
        <w:t>Terms</w:t>
      </w:r>
      <w:bookmarkEnd w:id="30"/>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63575624" w14:textId="42EC7673"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28908E4D" w14:textId="04890228"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a 5G ProSe layer-3 remote UE and DN</w:t>
      </w:r>
      <w:r w:rsidRPr="00C6761E">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39121647" w:rsidR="003930CA" w:rsidRPr="00C6761E"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two 5G ProSe layer-3 end UE</w:t>
      </w:r>
      <w:r w:rsidRPr="00C6761E">
        <w:rPr>
          <w:rFonts w:hint="eastAsia"/>
          <w:lang w:eastAsia="zh-CN"/>
        </w:rPr>
        <w:t>s</w:t>
      </w:r>
      <w:r w:rsidRPr="00C6761E">
        <w:t>.</w:t>
      </w:r>
    </w:p>
    <w:p w14:paraId="4CAFF70A" w14:textId="7777777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15A51706" w14:textId="77777777"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7970F33B" w14:textId="0FFCBFA4" w:rsidR="003C2756" w:rsidRPr="00C6761E" w:rsidRDefault="003C2756" w:rsidP="003C2756">
      <w:r w:rsidRPr="00C6761E">
        <w:rPr>
          <w:b/>
          <w:noProof/>
          <w:lang w:eastAsia="zh-CN"/>
        </w:rPr>
        <w:lastRenderedPageBreak/>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Pr="00C6761E" w:rsidRDefault="003930CA"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7D300528" w14:textId="77777777" w:rsidR="003C2756" w:rsidRPr="00C6761E" w:rsidRDefault="003C2756" w:rsidP="003C2756">
      <w:pPr>
        <w:rPr>
          <w:lang w:eastAsia="zh-CN"/>
        </w:rPr>
      </w:pPr>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642D0EF" w14:textId="5C85766F" w:rsidR="003C2756" w:rsidRPr="00C6761E"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Pr="00C6761E" w:rsidRDefault="003930CA" w:rsidP="003C2756">
      <w:pPr>
        <w:rPr>
          <w:lang w:eastAsia="zh-CN"/>
        </w:rPr>
      </w:pPr>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4ACB06A4" w14:textId="77777777" w:rsidR="00134642" w:rsidRPr="00C6761E" w:rsidRDefault="00134642" w:rsidP="003C2756">
      <w:r w:rsidRPr="00C6761E">
        <w:rPr>
          <w:b/>
          <w:bCs/>
        </w:rPr>
        <w:t>5G DDNMF CTF (ADF):</w:t>
      </w:r>
      <w:r w:rsidRPr="00C6761E">
        <w:t xml:space="preserve"> Accounting Data Forwarding (ADF) function block of the Charging Trigger Function (CTF) in the 5G DDNMF.</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ProSe-enabled UE.</w:t>
      </w:r>
    </w:p>
    <w:p w14:paraId="42C59768" w14:textId="1BA5F1BE" w:rsidR="003C2756" w:rsidRPr="00C6761E" w:rsidRDefault="003C2756" w:rsidP="003C2756">
      <w:r w:rsidRPr="00C6761E">
        <w:t>For the purposes of the present document, the following term and definition given in 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lastRenderedPageBreak/>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Pr="00C6761E" w:rsidRDefault="00C33F68" w:rsidP="00C33F68">
      <w:pPr>
        <w:pStyle w:val="EW"/>
        <w:rPr>
          <w:b/>
          <w:bCs/>
        </w:rPr>
      </w:pPr>
      <w:r w:rsidRPr="00C6761E">
        <w:rPr>
          <w:b/>
          <w:bCs/>
        </w:rPr>
        <w:t>User info ID</w:t>
      </w:r>
    </w:p>
    <w:p w14:paraId="20227DF1" w14:textId="77777777" w:rsidR="00080512" w:rsidRPr="00C6761E" w:rsidRDefault="00080512">
      <w:pPr>
        <w:pStyle w:val="Heading2"/>
      </w:pPr>
      <w:bookmarkStart w:id="31" w:name="_CR3_2"/>
      <w:bookmarkStart w:id="32" w:name="_Toc193394413"/>
      <w:bookmarkEnd w:id="31"/>
      <w:r w:rsidRPr="00C6761E">
        <w:t>3.</w:t>
      </w:r>
      <w:r w:rsidR="0068042C" w:rsidRPr="00C6761E">
        <w:t>2</w:t>
      </w:r>
      <w:r w:rsidRPr="00C6761E">
        <w:tab/>
        <w:t>Abbreviations</w:t>
      </w:r>
      <w:bookmarkEnd w:id="32"/>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3" w:name="clause4"/>
      <w:bookmarkEnd w:id="33"/>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Pr="00C6761E" w:rsidRDefault="0065619A">
      <w:pPr>
        <w:pStyle w:val="EW"/>
      </w:pPr>
      <w:r w:rsidRPr="00C6761E">
        <w:t>NCGI</w:t>
      </w:r>
      <w:r w:rsidRPr="00C6761E">
        <w:tab/>
        <w:t>NG-RAN Cell Global ID</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Pr="00C6761E" w:rsidRDefault="00CD5A44" w:rsidP="00CD5A44">
      <w:pPr>
        <w:pStyle w:val="EW"/>
      </w:pPr>
      <w:r w:rsidRPr="00C6761E">
        <w:t>PDUID</w:t>
      </w:r>
      <w:r w:rsidRPr="00C6761E">
        <w:tab/>
        <w:t>ProSe Discovery UE ID</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Pr="00C6761E" w:rsidRDefault="003C2756" w:rsidP="003C2756">
      <w:pPr>
        <w:pStyle w:val="EW"/>
      </w:pPr>
      <w:r w:rsidRPr="00C6761E">
        <w:rPr>
          <w:lang w:eastAsia="zh-CN"/>
        </w:rPr>
        <w:t>RSC</w:t>
      </w:r>
      <w:r w:rsidRPr="00C6761E">
        <w:rPr>
          <w:lang w:eastAsia="zh-CN"/>
        </w:rPr>
        <w:tab/>
        <w:t>Relay Service Code</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4" w:name="_CR4"/>
      <w:bookmarkStart w:id="35" w:name="_Toc354565184"/>
      <w:bookmarkStart w:id="36" w:name="_Toc193394414"/>
      <w:bookmarkEnd w:id="34"/>
      <w:r w:rsidRPr="00C6761E">
        <w:t>4</w:t>
      </w:r>
      <w:r w:rsidRPr="00C6761E">
        <w:tab/>
        <w:t>General</w:t>
      </w:r>
      <w:bookmarkEnd w:id="35"/>
      <w:bookmarkEnd w:id="36"/>
    </w:p>
    <w:p w14:paraId="14DDC5FE" w14:textId="77777777" w:rsidR="0025676E" w:rsidRPr="00C6761E" w:rsidRDefault="0025676E" w:rsidP="0025676E">
      <w:pPr>
        <w:pStyle w:val="Heading2"/>
      </w:pPr>
      <w:bookmarkStart w:id="37" w:name="_CR4_1"/>
      <w:bookmarkStart w:id="38" w:name="_Toc354565185"/>
      <w:bookmarkStart w:id="39" w:name="_Toc193394415"/>
      <w:bookmarkEnd w:id="37"/>
      <w:r w:rsidRPr="00C6761E">
        <w:t>4.1</w:t>
      </w:r>
      <w:r w:rsidRPr="00C6761E">
        <w:tab/>
        <w:t>Overview</w:t>
      </w:r>
      <w:bookmarkEnd w:id="38"/>
      <w:bookmarkEnd w:id="39"/>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lastRenderedPageBreak/>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Pr="00C6761E"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0" w:name="_CR5"/>
      <w:bookmarkStart w:id="41" w:name="_Toc193394416"/>
      <w:bookmarkEnd w:id="40"/>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1"/>
    </w:p>
    <w:p w14:paraId="4F728421" w14:textId="019479CD" w:rsidR="00CB7A57" w:rsidRPr="00C6761E" w:rsidRDefault="00F924BF" w:rsidP="00FB3C4A">
      <w:pPr>
        <w:pStyle w:val="Heading2"/>
      </w:pPr>
      <w:bookmarkStart w:id="42" w:name="_CR5_1"/>
      <w:bookmarkStart w:id="43" w:name="_Toc193394417"/>
      <w:bookmarkEnd w:id="42"/>
      <w:r w:rsidRPr="00C6761E">
        <w:t>5.1</w:t>
      </w:r>
      <w:r w:rsidRPr="00C6761E">
        <w:tab/>
      </w:r>
      <w:r w:rsidR="00FB3C4A" w:rsidRPr="00C6761E">
        <w:t>Overview</w:t>
      </w:r>
      <w:bookmarkEnd w:id="43"/>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4" w:name="_CR5_2"/>
      <w:bookmarkStart w:id="45" w:name="_Toc193394418"/>
      <w:bookmarkEnd w:id="44"/>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5"/>
    </w:p>
    <w:p w14:paraId="7CFABB7F" w14:textId="77777777" w:rsidR="00580FC1" w:rsidRPr="00C6761E" w:rsidRDefault="00580FC1" w:rsidP="00580FC1">
      <w:pPr>
        <w:pStyle w:val="Heading3"/>
        <w:rPr>
          <w:noProof/>
        </w:rPr>
      </w:pPr>
      <w:bookmarkStart w:id="46" w:name="_CR5_2_1"/>
      <w:bookmarkStart w:id="47" w:name="_Toc193394419"/>
      <w:bookmarkEnd w:id="46"/>
      <w:r w:rsidRPr="00C6761E">
        <w:rPr>
          <w:noProof/>
        </w:rPr>
        <w:t>5.2.</w:t>
      </w:r>
      <w:r w:rsidR="0012443E" w:rsidRPr="00C6761E">
        <w:rPr>
          <w:noProof/>
          <w:lang w:eastAsia="zh-CN"/>
        </w:rPr>
        <w:t>1</w:t>
      </w:r>
      <w:r w:rsidRPr="00C6761E">
        <w:rPr>
          <w:noProof/>
        </w:rPr>
        <w:tab/>
        <w:t>General</w:t>
      </w:r>
      <w:bookmarkEnd w:id="47"/>
    </w:p>
    <w:p w14:paraId="39F7E3DC" w14:textId="37986FD5"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w:t>
      </w:r>
      <w:r w:rsidR="00524AC3">
        <w:rPr>
          <w:noProof/>
          <w:lang w:eastAsia="zh-CN"/>
        </w:rPr>
        <w:t>u</w:t>
      </w:r>
      <w:r w:rsidRPr="00C6761E">
        <w:rPr>
          <w:noProof/>
          <w:lang w:eastAsia="zh-CN"/>
        </w:rPr>
        <w:t>ration</w:t>
      </w:r>
      <w:r w:rsidRPr="00C6761E">
        <w:rPr>
          <w:noProof/>
        </w:rPr>
        <w:t xml:space="preserve"> </w:t>
      </w:r>
      <w:r w:rsidR="0059019B" w:rsidRPr="00C6761E">
        <w:rPr>
          <w:noProof/>
          <w:lang w:eastAsia="zh-CN"/>
        </w:rPr>
        <w:t>information</w:t>
      </w:r>
      <w:r w:rsidRPr="00C6761E">
        <w:rPr>
          <w:noProof/>
        </w:rPr>
        <w:t>.</w:t>
      </w:r>
    </w:p>
    <w:p w14:paraId="40A09738" w14:textId="77777777"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 and 5G ProSe usage reporting</w:t>
      </w:r>
      <w:r w:rsidRPr="00C6761E">
        <w:rPr>
          <w:noProof/>
        </w:rPr>
        <w:t>.</w:t>
      </w:r>
    </w:p>
    <w:p w14:paraId="36BAFD9F" w14:textId="39BB872E" w:rsidR="00580FC1" w:rsidRPr="00C6761E" w:rsidRDefault="00580FC1" w:rsidP="00580FC1">
      <w:pPr>
        <w:pStyle w:val="Heading3"/>
        <w:rPr>
          <w:noProof/>
        </w:rPr>
      </w:pPr>
      <w:bookmarkStart w:id="48" w:name="_CR5_2_2"/>
      <w:bookmarkStart w:id="49" w:name="_Toc59208540"/>
      <w:bookmarkStart w:id="50" w:name="_Toc51951114"/>
      <w:bookmarkStart w:id="51" w:name="_Toc45882564"/>
      <w:bookmarkStart w:id="52" w:name="_Toc45282178"/>
      <w:bookmarkStart w:id="53" w:name="_Toc34404350"/>
      <w:bookmarkStart w:id="54" w:name="_Toc34388579"/>
      <w:bookmarkStart w:id="55" w:name="_Toc25070664"/>
      <w:bookmarkStart w:id="56" w:name="_Toc22039955"/>
      <w:bookmarkStart w:id="57" w:name="_Toc193394420"/>
      <w:bookmarkEnd w:id="48"/>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49"/>
      <w:bookmarkEnd w:id="50"/>
      <w:bookmarkEnd w:id="51"/>
      <w:bookmarkEnd w:id="52"/>
      <w:bookmarkEnd w:id="53"/>
      <w:bookmarkEnd w:id="54"/>
      <w:bookmarkEnd w:id="55"/>
      <w:bookmarkEnd w:id="56"/>
      <w:bookmarkEnd w:id="57"/>
    </w:p>
    <w:p w14:paraId="1AEEEAF9" w14:textId="77777777" w:rsidR="00671846" w:rsidRPr="00C6761E" w:rsidRDefault="00671846" w:rsidP="00671846">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Pr="00C6761E">
        <w:rPr>
          <w:lang w:eastAsia="zh-CN"/>
        </w:rPr>
        <w:t>information</w:t>
      </w:r>
      <w:r w:rsidRPr="00C6761E">
        <w:rPr>
          <w:noProof/>
          <w:lang w:eastAsia="zh-CN"/>
        </w:rPr>
        <w:t xml:space="preserve"> for 5G ProSe direct discovery, 5G ProSe direct communication, 5G ProSe UE-to-network relay, 5G ProSe UE-to-UE relay and 5G ProSe usage reporting </w:t>
      </w:r>
      <w:r w:rsidRPr="00C6761E">
        <w:rPr>
          <w:noProof/>
        </w:rP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48F2A2F5" w:rsidR="00580FC1" w:rsidRPr="00C6761E" w:rsidRDefault="00580FC1" w:rsidP="00580FC1">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lastRenderedPageBreak/>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7A9CD7BE" w:rsidR="002D60DD" w:rsidRPr="00C6761E" w:rsidRDefault="002D60DD" w:rsidP="002D60DD">
      <w:pPr>
        <w:pStyle w:val="B3"/>
        <w:rPr>
          <w:noProof/>
        </w:rPr>
      </w:pPr>
      <w:r w:rsidRPr="00C6761E">
        <w:rPr>
          <w:noProof/>
        </w:rPr>
        <w:t>iii)</w:t>
      </w:r>
      <w:r w:rsidRPr="00C6761E">
        <w:rPr>
          <w:noProof/>
        </w:rPr>
        <w:tab/>
        <w:t>security related content for 5G ProSe UE-to-network relay; or</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77777777"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 and</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7B6BB0EC" w:rsidR="00022C31" w:rsidRPr="00C6761E" w:rsidRDefault="00022C31" w:rsidP="00022C31">
      <w:pPr>
        <w:pStyle w:val="B3"/>
        <w:rPr>
          <w:noProof/>
        </w:rPr>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77777777" w:rsidR="00C530B9" w:rsidRPr="00C6761E" w:rsidRDefault="00C530B9" w:rsidP="00C530B9">
      <w:pPr>
        <w:pStyle w:val="NO"/>
        <w:rPr>
          <w:noProof/>
          <w:lang w:eastAsia="zh-CN"/>
        </w:rPr>
      </w:pPr>
      <w:r w:rsidRPr="00C6761E">
        <w:t>NOTE:</w:t>
      </w:r>
      <w:r w:rsidRPr="00C6761E">
        <w:rPr>
          <w:rFonts w:hint="eastAsia"/>
          <w:lang w:eastAsia="zh-CN"/>
        </w:rPr>
        <w:tab/>
        <w:t>I</w:t>
      </w:r>
      <w:r w:rsidRPr="00C6761E">
        <w:t xml:space="preserve">t is not </w:t>
      </w:r>
      <w:r w:rsidRPr="00C6761E">
        <w:rPr>
          <w:rFonts w:hint="eastAsia"/>
          <w:lang w:eastAsia="zh-CN"/>
        </w:rPr>
        <w:t xml:space="preserve">supported for the UE </w:t>
      </w:r>
      <w:r w:rsidRPr="00C6761E">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6761E" w:rsidRDefault="002C52DA" w:rsidP="002C52DA">
      <w:pPr>
        <w:pStyle w:val="Heading3"/>
        <w:rPr>
          <w:lang w:eastAsia="zh-CN"/>
        </w:rPr>
      </w:pPr>
      <w:bookmarkStart w:id="58" w:name="_CR5_2_3"/>
      <w:bookmarkStart w:id="59" w:name="_Toc193394421"/>
      <w:bookmarkEnd w:id="58"/>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59"/>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264DEF45" w:rsidR="002C52DA" w:rsidRPr="00C6761E" w:rsidRDefault="002C52DA" w:rsidP="002C52DA">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40E57DF6" w14:textId="55A3DBC2"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p>
    <w:p w14:paraId="3F1E1E69" w14:textId="4D5CE17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01816609" w14:textId="620B13DE"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p>
    <w:p w14:paraId="5C340A1C" w14:textId="15B51CD3"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p>
    <w:p w14:paraId="5374BFC5" w14:textId="3603E3BC"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lastRenderedPageBreak/>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2FB8FE8"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60" w:name="_CR5_2_4"/>
      <w:bookmarkStart w:id="61" w:name="_Toc193394422"/>
      <w:bookmarkEnd w:id="60"/>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61"/>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7777777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lastRenderedPageBreak/>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lastRenderedPageBreak/>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bookmarkStart w:id="62" w:name="_Hlk128469071"/>
      <w:r w:rsidRPr="00C6761E">
        <w:rPr>
          <w:lang w:eastAsia="zh-CN"/>
        </w:rPr>
        <w:t>NOTE 3:</w:t>
      </w:r>
      <w:r w:rsidRPr="00C6761E">
        <w:rPr>
          <w:lang w:eastAsia="zh-CN"/>
        </w:rPr>
        <w:tab/>
      </w:r>
      <w:bookmarkStart w:id="63"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bookmarkEnd w:id="63"/>
      <w:r w:rsidRPr="00C6761E">
        <w:rPr>
          <w:lang w:eastAsia="zh-CN"/>
        </w:rPr>
        <w:t>.</w:t>
      </w:r>
      <w:bookmarkEnd w:id="62"/>
    </w:p>
    <w:p w14:paraId="0517825B" w14:textId="3FB4A962" w:rsidR="00CC5EF2" w:rsidRPr="00C6761E" w:rsidRDefault="00CC5EF2" w:rsidP="00CC5EF2">
      <w:pPr>
        <w:pStyle w:val="Heading3"/>
        <w:rPr>
          <w:lang w:eastAsia="zh-CN"/>
        </w:rPr>
      </w:pPr>
      <w:bookmarkStart w:id="64" w:name="_CR5_2_5"/>
      <w:bookmarkStart w:id="65" w:name="_Toc193394423"/>
      <w:bookmarkEnd w:id="64"/>
      <w:r w:rsidRPr="00C6761E">
        <w:t>5.2.5</w:t>
      </w:r>
      <w:r w:rsidRPr="00C6761E">
        <w:tab/>
        <w:t xml:space="preserve">Configuration parameters for 5G ProSe UE-to-network </w:t>
      </w:r>
      <w:r w:rsidR="006C6FDD" w:rsidRPr="00C6761E">
        <w:t>relay</w:t>
      </w:r>
      <w:bookmarkEnd w:id="65"/>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7C8B0820"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18AA207F" w14:textId="3F34374B"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lastRenderedPageBreak/>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26FD932F"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lastRenderedPageBreak/>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lastRenderedPageBreak/>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66" w:name="_CR5_2_6"/>
      <w:bookmarkStart w:id="67" w:name="_Toc193394424"/>
      <w:bookmarkEnd w:id="66"/>
      <w:r w:rsidRPr="00C6761E">
        <w:rPr>
          <w:noProof/>
        </w:rPr>
        <w:t>5.2.6</w:t>
      </w:r>
      <w:r w:rsidRPr="00C6761E">
        <w:rPr>
          <w:noProof/>
        </w:rPr>
        <w:tab/>
        <w:t>Configuration parameters for 5G ProSe usage information reporting</w:t>
      </w:r>
      <w:bookmarkEnd w:id="67"/>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E936C0">
      <w:pPr>
        <w:keepNext/>
        <w:keepLines/>
        <w:spacing w:before="120"/>
        <w:ind w:left="1134" w:hanging="1134"/>
        <w:outlineLvl w:val="2"/>
        <w:rPr>
          <w:rFonts w:ascii="Arial" w:hAnsi="Arial"/>
          <w:noProof/>
          <w:sz w:val="28"/>
        </w:rPr>
      </w:pPr>
      <w:r w:rsidRPr="00C6761E">
        <w:rPr>
          <w:rFonts w:ascii="Arial" w:hAnsi="Arial"/>
          <w:noProof/>
          <w:sz w:val="28"/>
        </w:rPr>
        <w:t>5.2.7</w:t>
      </w:r>
      <w:r w:rsidRPr="00C6761E">
        <w:rPr>
          <w:rFonts w:ascii="Arial" w:hAnsi="Arial"/>
          <w:noProof/>
          <w:sz w:val="28"/>
        </w:rPr>
        <w:tab/>
        <w:t>Configuration parameters for 5G ProSe UE-to-UE relay</w:t>
      </w:r>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1B0AC664"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and in each PLMN,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lastRenderedPageBreak/>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0769BA81"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and in each PLMN,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lastRenderedPageBreak/>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60083E4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7A21A856"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lastRenderedPageBreak/>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Pr="00C6761E"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7C7E38AC" w14:textId="19F679D8" w:rsidR="00BC4D07" w:rsidRPr="00C6761E" w:rsidRDefault="00BC4D07" w:rsidP="00BC4D07">
      <w:pPr>
        <w:pStyle w:val="Heading2"/>
        <w:rPr>
          <w:noProof/>
        </w:rPr>
      </w:pPr>
      <w:bookmarkStart w:id="68" w:name="_CR5_3"/>
      <w:bookmarkStart w:id="69" w:name="_Toc193394425"/>
      <w:bookmarkEnd w:id="68"/>
      <w:r w:rsidRPr="00C6761E">
        <w:rPr>
          <w:noProof/>
        </w:rPr>
        <w:t>5.3</w:t>
      </w:r>
      <w:r w:rsidRPr="00C6761E">
        <w:rPr>
          <w:noProof/>
        </w:rPr>
        <w:tab/>
        <w:t>Procedures</w:t>
      </w:r>
      <w:bookmarkEnd w:id="69"/>
    </w:p>
    <w:p w14:paraId="1151158C" w14:textId="77777777" w:rsidR="00BC4D07" w:rsidRPr="00C6761E" w:rsidRDefault="00BC4D07" w:rsidP="00BC4D07">
      <w:pPr>
        <w:pStyle w:val="Heading3"/>
        <w:rPr>
          <w:noProof/>
        </w:rPr>
      </w:pPr>
      <w:bookmarkStart w:id="70" w:name="_CR5_3_1"/>
      <w:bookmarkStart w:id="71" w:name="_Toc59209143"/>
      <w:bookmarkStart w:id="72" w:name="_Toc59208872"/>
      <w:bookmarkStart w:id="73" w:name="_Toc51951118"/>
      <w:bookmarkStart w:id="74" w:name="_Toc45882568"/>
      <w:bookmarkStart w:id="75" w:name="_Toc45282182"/>
      <w:bookmarkStart w:id="76" w:name="_Toc34404354"/>
      <w:bookmarkStart w:id="77" w:name="_Toc34388583"/>
      <w:bookmarkStart w:id="78" w:name="_Toc25070668"/>
      <w:bookmarkStart w:id="79" w:name="_Toc22039959"/>
      <w:bookmarkStart w:id="80" w:name="_Toc533170250"/>
      <w:bookmarkStart w:id="81" w:name="_Toc533170253"/>
      <w:bookmarkStart w:id="82" w:name="_Toc533170262"/>
      <w:bookmarkStart w:id="83" w:name="_Toc193394426"/>
      <w:bookmarkEnd w:id="70"/>
      <w:r w:rsidRPr="00C6761E">
        <w:rPr>
          <w:noProof/>
        </w:rPr>
        <w:t>5.3.1</w:t>
      </w:r>
      <w:r w:rsidRPr="00C6761E">
        <w:rPr>
          <w:noProof/>
        </w:rPr>
        <w:tab/>
        <w:t>General</w:t>
      </w:r>
      <w:bookmarkEnd w:id="71"/>
      <w:bookmarkEnd w:id="72"/>
      <w:bookmarkEnd w:id="73"/>
      <w:bookmarkEnd w:id="74"/>
      <w:bookmarkEnd w:id="75"/>
      <w:bookmarkEnd w:id="76"/>
      <w:bookmarkEnd w:id="77"/>
      <w:bookmarkEnd w:id="78"/>
      <w:bookmarkEnd w:id="79"/>
      <w:bookmarkEnd w:id="80"/>
      <w:bookmarkEnd w:id="83"/>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84" w:name="_CR5_3_2"/>
      <w:bookmarkStart w:id="85" w:name="_Toc59209144"/>
      <w:bookmarkStart w:id="86" w:name="_Toc59208873"/>
      <w:bookmarkStart w:id="87" w:name="_Toc51951119"/>
      <w:bookmarkStart w:id="88" w:name="_Toc45882569"/>
      <w:bookmarkStart w:id="89" w:name="_Toc45282183"/>
      <w:bookmarkStart w:id="90" w:name="_Toc34404355"/>
      <w:bookmarkStart w:id="91" w:name="_Toc34388584"/>
      <w:bookmarkStart w:id="92" w:name="_Toc25070669"/>
      <w:bookmarkStart w:id="93" w:name="_Toc22039960"/>
      <w:bookmarkStart w:id="94" w:name="_Toc193394427"/>
      <w:bookmarkEnd w:id="81"/>
      <w:bookmarkEnd w:id="84"/>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85"/>
      <w:bookmarkEnd w:id="86"/>
      <w:bookmarkEnd w:id="87"/>
      <w:bookmarkEnd w:id="88"/>
      <w:bookmarkEnd w:id="89"/>
      <w:bookmarkEnd w:id="90"/>
      <w:bookmarkEnd w:id="91"/>
      <w:bookmarkEnd w:id="92"/>
      <w:bookmarkEnd w:id="93"/>
      <w:bookmarkEnd w:id="94"/>
    </w:p>
    <w:p w14:paraId="73B48630" w14:textId="77777777" w:rsidR="00BC4D07" w:rsidRPr="00C6761E" w:rsidRDefault="00BC4D07" w:rsidP="00BC4D07">
      <w:pPr>
        <w:pStyle w:val="Heading4"/>
        <w:rPr>
          <w:noProof/>
        </w:rPr>
      </w:pPr>
      <w:bookmarkStart w:id="95" w:name="_CR5_3_2_1"/>
      <w:bookmarkStart w:id="96" w:name="_Toc59209145"/>
      <w:bookmarkStart w:id="97" w:name="_Toc59208874"/>
      <w:bookmarkStart w:id="98" w:name="_Toc51951120"/>
      <w:bookmarkStart w:id="99" w:name="_Toc45882570"/>
      <w:bookmarkStart w:id="100" w:name="_Toc45282184"/>
      <w:bookmarkStart w:id="101" w:name="_Toc34404356"/>
      <w:bookmarkStart w:id="102" w:name="_Toc34388585"/>
      <w:bookmarkStart w:id="103" w:name="_Toc25070670"/>
      <w:bookmarkStart w:id="104" w:name="_Toc22039961"/>
      <w:bookmarkStart w:id="105" w:name="_Toc193394428"/>
      <w:bookmarkEnd w:id="95"/>
      <w:r w:rsidRPr="00C6761E">
        <w:rPr>
          <w:noProof/>
        </w:rPr>
        <w:t>5.3.2.1</w:t>
      </w:r>
      <w:r w:rsidRPr="00C6761E">
        <w:rPr>
          <w:noProof/>
        </w:rPr>
        <w:tab/>
        <w:t>General</w:t>
      </w:r>
      <w:bookmarkEnd w:id="96"/>
      <w:bookmarkEnd w:id="97"/>
      <w:bookmarkEnd w:id="98"/>
      <w:bookmarkEnd w:id="99"/>
      <w:bookmarkEnd w:id="100"/>
      <w:bookmarkEnd w:id="101"/>
      <w:bookmarkEnd w:id="102"/>
      <w:bookmarkEnd w:id="103"/>
      <w:bookmarkEnd w:id="104"/>
      <w:bookmarkEnd w:id="105"/>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1CF03E99" w14:textId="53EF0611" w:rsidR="00773D8F" w:rsidRPr="00C6761E" w:rsidRDefault="00773D8F" w:rsidP="00773D8F">
      <w:pPr>
        <w:pStyle w:val="B1"/>
      </w:pPr>
      <w:r w:rsidRPr="00C6761E">
        <w:t>g)</w:t>
      </w:r>
      <w:r w:rsidRPr="00C6761E">
        <w:tab/>
        <w:t>if the T50</w:t>
      </w:r>
      <w:r w:rsidR="00BC3A45" w:rsidRPr="00C6761E">
        <w:t>59</w:t>
      </w:r>
      <w:r w:rsidRPr="00C6761E">
        <w:t xml:space="preserve"> for a UE policies for 5G ProSe end UE expires; and</w:t>
      </w:r>
    </w:p>
    <w:p w14:paraId="479E2602" w14:textId="01165229" w:rsidR="00773D8F" w:rsidRPr="00C6761E" w:rsidRDefault="00773D8F" w:rsidP="00773D8F">
      <w:pPr>
        <w:pStyle w:val="B1"/>
        <w:rPr>
          <w:noProof/>
        </w:rPr>
      </w:pPr>
      <w:r w:rsidRPr="00C6761E">
        <w:rPr>
          <w:noProof/>
        </w:rPr>
        <w:t>h)</w:t>
      </w:r>
      <w:r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lastRenderedPageBreak/>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06" w:name="_CR5_3_2_2"/>
      <w:bookmarkStart w:id="107" w:name="_Toc59209146"/>
      <w:bookmarkStart w:id="108" w:name="_Toc59208875"/>
      <w:bookmarkStart w:id="109" w:name="_Toc51951121"/>
      <w:bookmarkStart w:id="110" w:name="_Toc45882571"/>
      <w:bookmarkStart w:id="111" w:name="_Toc45282185"/>
      <w:bookmarkStart w:id="112" w:name="_Toc34404357"/>
      <w:bookmarkStart w:id="113" w:name="_Toc34388586"/>
      <w:bookmarkStart w:id="114" w:name="_Toc25070671"/>
      <w:bookmarkStart w:id="115" w:name="_Toc22039962"/>
      <w:bookmarkStart w:id="116" w:name="_Toc533170254"/>
      <w:bookmarkStart w:id="117" w:name="_Toc193394429"/>
      <w:bookmarkEnd w:id="106"/>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07"/>
      <w:bookmarkEnd w:id="108"/>
      <w:bookmarkEnd w:id="109"/>
      <w:bookmarkEnd w:id="110"/>
      <w:bookmarkEnd w:id="111"/>
      <w:bookmarkEnd w:id="112"/>
      <w:bookmarkEnd w:id="113"/>
      <w:bookmarkEnd w:id="114"/>
      <w:bookmarkEnd w:id="115"/>
      <w:bookmarkEnd w:id="116"/>
      <w:bookmarkEnd w:id="117"/>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77777777" w:rsidR="006E19A3" w:rsidRPr="00C6761E" w:rsidRDefault="006E19A3" w:rsidP="006E19A3">
      <w:pPr>
        <w:pStyle w:val="B1"/>
      </w:pPr>
      <w:r w:rsidRPr="00C6761E">
        <w:t>b)</w:t>
      </w:r>
      <w:r w:rsidRPr="00C6761E">
        <w:tab/>
        <w:t>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18"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5pt;height:235.6pt" o:ole="">
            <v:imagedata r:id="rId11" o:title=""/>
          </v:shape>
          <o:OLEObject Type="Embed" ProgID="Visio.Drawing.15" ShapeID="_x0000_i1025" DrawAspect="Content" ObjectID="_1804007329" r:id="rId12"/>
        </w:object>
      </w:r>
    </w:p>
    <w:p w14:paraId="70634E2E" w14:textId="6F7669F3" w:rsidR="00BC4D07" w:rsidRPr="00C6761E" w:rsidRDefault="00BC4D07" w:rsidP="000D7A1B">
      <w:pPr>
        <w:pStyle w:val="TF"/>
        <w:rPr>
          <w:lang w:eastAsia="zh-CN"/>
        </w:rPr>
      </w:pPr>
      <w:bookmarkStart w:id="119" w:name="_Toc34404358"/>
      <w:bookmarkStart w:id="120" w:name="_Toc34388587"/>
      <w:bookmarkStart w:id="121" w:name="_Toc25070672"/>
      <w:bookmarkStart w:id="122" w:name="_Toc22039963"/>
    </w:p>
    <w:p w14:paraId="2CBB391E" w14:textId="7DE448CD" w:rsidR="00BC4D07" w:rsidRPr="00C6761E" w:rsidRDefault="00BC4D07" w:rsidP="000D7A1B">
      <w:pPr>
        <w:pStyle w:val="TF"/>
      </w:pPr>
      <w:bookmarkStart w:id="123" w:name="_CRFigure5_3_2_2_1"/>
      <w:r w:rsidRPr="00C6761E">
        <w:t>Figure</w:t>
      </w:r>
      <w:r w:rsidRPr="00C6761E">
        <w:rPr>
          <w:rFonts w:cs="Arial"/>
        </w:rPr>
        <w:t> </w:t>
      </w:r>
      <w:bookmarkEnd w:id="123"/>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24" w:name="_CR5_3_2_3"/>
      <w:bookmarkStart w:id="125" w:name="_Toc59209147"/>
      <w:bookmarkStart w:id="126" w:name="_Toc59208876"/>
      <w:bookmarkStart w:id="127" w:name="_Toc51951122"/>
      <w:bookmarkStart w:id="128" w:name="_Toc45882572"/>
      <w:bookmarkStart w:id="129" w:name="_Toc45282186"/>
      <w:bookmarkStart w:id="130" w:name="_Toc193394430"/>
      <w:bookmarkEnd w:id="124"/>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18"/>
      <w:r w:rsidRPr="00C6761E">
        <w:t>accepted by the network</w:t>
      </w:r>
      <w:bookmarkEnd w:id="119"/>
      <w:bookmarkEnd w:id="120"/>
      <w:bookmarkEnd w:id="121"/>
      <w:bookmarkEnd w:id="122"/>
      <w:bookmarkEnd w:id="125"/>
      <w:bookmarkEnd w:id="126"/>
      <w:bookmarkEnd w:id="127"/>
      <w:bookmarkEnd w:id="128"/>
      <w:bookmarkEnd w:id="129"/>
      <w:bookmarkEnd w:id="130"/>
    </w:p>
    <w:p w14:paraId="5F538318" w14:textId="77777777" w:rsidR="00BC4D07" w:rsidRPr="00C6761E" w:rsidRDefault="00BC4D07" w:rsidP="00BC4D07">
      <w:bookmarkStart w:id="131"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32" w:name="_Toc22039964"/>
      <w:bookmarkStart w:id="133" w:name="_Toc20233348"/>
      <w:bookmarkEnd w:id="131"/>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34" w:name="_Toc59209148"/>
      <w:bookmarkStart w:id="135" w:name="_Toc59208877"/>
      <w:bookmarkStart w:id="136" w:name="_Toc51951123"/>
      <w:bookmarkStart w:id="137" w:name="_Toc45882573"/>
      <w:bookmarkStart w:id="138" w:name="_Toc45282187"/>
      <w:bookmarkStart w:id="139" w:name="_Toc34404359"/>
      <w:bookmarkStart w:id="140" w:name="_Toc34388588"/>
      <w:bookmarkStart w:id="141"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w:t>
      </w:r>
      <w:r w:rsidRPr="00C6761E">
        <w:rPr>
          <w:lang w:eastAsia="zh-CN"/>
        </w:rPr>
        <w:lastRenderedPageBreak/>
        <w:t>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42"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0C816B25"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Pr="00C6761E"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7C00284B" w14:textId="12D3C68B" w:rsidR="00BC4D07" w:rsidRPr="00C6761E" w:rsidRDefault="00BC4D07" w:rsidP="00BC4D07">
      <w:pPr>
        <w:pStyle w:val="Heading4"/>
      </w:pPr>
      <w:bookmarkStart w:id="143" w:name="_CR5_3_2_4"/>
      <w:bookmarkStart w:id="144" w:name="_Toc193394431"/>
      <w:bookmarkEnd w:id="142"/>
      <w:bookmarkEnd w:id="143"/>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32"/>
      <w:bookmarkEnd w:id="134"/>
      <w:bookmarkEnd w:id="135"/>
      <w:bookmarkEnd w:id="136"/>
      <w:bookmarkEnd w:id="137"/>
      <w:bookmarkEnd w:id="138"/>
      <w:bookmarkEnd w:id="139"/>
      <w:bookmarkEnd w:id="140"/>
      <w:bookmarkEnd w:id="141"/>
      <w:bookmarkEnd w:id="144"/>
    </w:p>
    <w:p w14:paraId="2D16C2C1" w14:textId="77777777" w:rsidR="00BC4D07" w:rsidRPr="00C6761E" w:rsidRDefault="00BC4D07" w:rsidP="00BC4D07">
      <w:bookmarkStart w:id="145" w:name="_Toc59209149"/>
      <w:bookmarkStart w:id="146" w:name="_Toc59208878"/>
      <w:bookmarkStart w:id="147" w:name="_Toc51951124"/>
      <w:bookmarkStart w:id="148" w:name="_Toc45882574"/>
      <w:bookmarkStart w:id="149" w:name="_Toc45282188"/>
      <w:bookmarkStart w:id="150" w:name="_Toc34404360"/>
      <w:bookmarkStart w:id="151" w:name="_Toc34388589"/>
      <w:bookmarkStart w:id="152" w:name="_Toc25070674"/>
      <w:bookmarkStart w:id="153"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54" w:name="_CR5_3_2_5"/>
      <w:bookmarkStart w:id="155" w:name="_Toc193394432"/>
      <w:bookmarkEnd w:id="154"/>
      <w:r w:rsidRPr="00C6761E">
        <w:t>5.3.2.5</w:t>
      </w:r>
      <w:r w:rsidRPr="00C6761E">
        <w:tab/>
        <w:t>Abnormal cases on the network side</w:t>
      </w:r>
      <w:bookmarkEnd w:id="133"/>
      <w:bookmarkEnd w:id="145"/>
      <w:bookmarkEnd w:id="146"/>
      <w:bookmarkEnd w:id="147"/>
      <w:bookmarkEnd w:id="148"/>
      <w:bookmarkEnd w:id="149"/>
      <w:bookmarkEnd w:id="150"/>
      <w:bookmarkEnd w:id="151"/>
      <w:bookmarkEnd w:id="152"/>
      <w:bookmarkEnd w:id="153"/>
      <w:bookmarkEnd w:id="155"/>
    </w:p>
    <w:p w14:paraId="1A6476FA" w14:textId="77777777" w:rsidR="00BC4D07" w:rsidRPr="00C6761E" w:rsidRDefault="00BC4D07" w:rsidP="00BC4D07">
      <w:bookmarkStart w:id="156" w:name="_Toc25070675"/>
      <w:bookmarkStart w:id="157"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58" w:name="_CR5_3_2_6"/>
      <w:bookmarkStart w:id="159" w:name="_Toc59209150"/>
      <w:bookmarkStart w:id="160" w:name="_Toc59208879"/>
      <w:bookmarkStart w:id="161" w:name="_Toc51951125"/>
      <w:bookmarkStart w:id="162" w:name="_Toc45882575"/>
      <w:bookmarkStart w:id="163" w:name="_Toc45282189"/>
      <w:bookmarkStart w:id="164" w:name="_Toc34404361"/>
      <w:bookmarkStart w:id="165" w:name="_Toc34388590"/>
      <w:bookmarkStart w:id="166" w:name="_Toc193394433"/>
      <w:bookmarkEnd w:id="158"/>
      <w:r w:rsidRPr="00C6761E">
        <w:t>5.3.2.6</w:t>
      </w:r>
      <w:r w:rsidRPr="00C6761E">
        <w:tab/>
        <w:t>Abnormal cases on the UE</w:t>
      </w:r>
      <w:bookmarkEnd w:id="156"/>
      <w:bookmarkEnd w:id="159"/>
      <w:bookmarkEnd w:id="160"/>
      <w:bookmarkEnd w:id="161"/>
      <w:bookmarkEnd w:id="162"/>
      <w:bookmarkEnd w:id="163"/>
      <w:bookmarkEnd w:id="164"/>
      <w:bookmarkEnd w:id="165"/>
      <w:bookmarkEnd w:id="166"/>
    </w:p>
    <w:p w14:paraId="5DEACD81" w14:textId="77777777" w:rsidR="00BC4D07" w:rsidRPr="00C6761E" w:rsidRDefault="00BC4D07" w:rsidP="0037175B">
      <w:bookmarkStart w:id="167" w:name="_Toc59209151"/>
      <w:bookmarkStart w:id="168" w:name="_Toc59208880"/>
      <w:bookmarkStart w:id="169" w:name="_Toc51951126"/>
      <w:bookmarkStart w:id="170" w:name="_Toc45882576"/>
      <w:bookmarkStart w:id="171" w:name="_Toc45282190"/>
      <w:bookmarkStart w:id="172" w:name="_Toc34404362"/>
      <w:bookmarkStart w:id="173" w:name="_Toc34388591"/>
      <w:bookmarkStart w:id="174" w:name="_Toc25070676"/>
      <w:r w:rsidRPr="00C6761E">
        <w:t>Handling in 3GPP TS 24.587 [</w:t>
      </w:r>
      <w:r w:rsidR="002A133C" w:rsidRPr="00C6761E">
        <w:t>18</w:t>
      </w:r>
      <w:r w:rsidRPr="00C6761E">
        <w:t xml:space="preserve">] </w:t>
      </w:r>
      <w:r w:rsidR="00432A5C" w:rsidRPr="00C6761E">
        <w:t>clause</w:t>
      </w:r>
      <w:r w:rsidRPr="00C6761E">
        <w:t> 5.3.2.6 shall apply.</w:t>
      </w:r>
      <w:bookmarkEnd w:id="82"/>
      <w:bookmarkEnd w:id="157"/>
      <w:bookmarkEnd w:id="167"/>
      <w:bookmarkEnd w:id="168"/>
      <w:bookmarkEnd w:id="169"/>
      <w:bookmarkEnd w:id="170"/>
      <w:bookmarkEnd w:id="171"/>
      <w:bookmarkEnd w:id="172"/>
      <w:bookmarkEnd w:id="173"/>
      <w:bookmarkEnd w:id="174"/>
    </w:p>
    <w:p w14:paraId="13DAA336" w14:textId="77777777" w:rsidR="005033B4" w:rsidRPr="00C6761E" w:rsidRDefault="005033B4" w:rsidP="005033B4">
      <w:pPr>
        <w:pStyle w:val="Heading1"/>
      </w:pPr>
      <w:bookmarkStart w:id="175" w:name="_CR6"/>
      <w:bookmarkStart w:id="176" w:name="_Toc193394434"/>
      <w:bookmarkEnd w:id="175"/>
      <w:r w:rsidRPr="00C6761E">
        <w:lastRenderedPageBreak/>
        <w:t>6</w:t>
      </w:r>
      <w:r w:rsidRPr="00C6761E">
        <w:tab/>
      </w:r>
      <w:r w:rsidR="00FF4F78" w:rsidRPr="00C6761E">
        <w:t xml:space="preserve">5G </w:t>
      </w:r>
      <w:r w:rsidRPr="00C6761E">
        <w:t>ProSe direct discovery</w:t>
      </w:r>
      <w:bookmarkEnd w:id="176"/>
    </w:p>
    <w:p w14:paraId="45B3FDD2" w14:textId="77777777" w:rsidR="00CA1977" w:rsidRPr="00C6761E" w:rsidRDefault="00CA1977" w:rsidP="00CA1977">
      <w:pPr>
        <w:pStyle w:val="Heading2"/>
      </w:pPr>
      <w:bookmarkStart w:id="177" w:name="_CR6_1"/>
      <w:bookmarkStart w:id="178" w:name="_Toc193394435"/>
      <w:bookmarkEnd w:id="177"/>
      <w:r w:rsidRPr="00C6761E">
        <w:t>6.1</w:t>
      </w:r>
      <w:r w:rsidRPr="00C6761E">
        <w:tab/>
        <w:t>Overview</w:t>
      </w:r>
      <w:bookmarkEnd w:id="178"/>
    </w:p>
    <w:p w14:paraId="251D4BC4" w14:textId="0F977893" w:rsidR="006F5E36" w:rsidRPr="00C6761E" w:rsidRDefault="006F5E36" w:rsidP="006F5E36">
      <w:pPr>
        <w:pStyle w:val="Heading3"/>
      </w:pPr>
      <w:bookmarkStart w:id="179" w:name="_CR6_1_1"/>
      <w:bookmarkStart w:id="180" w:name="_Toc59198963"/>
      <w:bookmarkStart w:id="181" w:name="_Toc59198372"/>
      <w:bookmarkStart w:id="182" w:name="_Toc525230972"/>
      <w:bookmarkStart w:id="183" w:name="_Toc193394436"/>
      <w:bookmarkEnd w:id="179"/>
      <w:r w:rsidRPr="00C6761E">
        <w:t>6.1.1</w:t>
      </w:r>
      <w:r w:rsidRPr="00C6761E">
        <w:tab/>
        <w:t xml:space="preserve">Transport protocol for PC3a </w:t>
      </w:r>
      <w:r w:rsidR="0066563C" w:rsidRPr="00C6761E">
        <w:t>control protocol</w:t>
      </w:r>
      <w:r w:rsidRPr="00C6761E">
        <w:t xml:space="preserve"> messages for 5G ProSe direct discovery</w:t>
      </w:r>
      <w:bookmarkEnd w:id="180"/>
      <w:bookmarkEnd w:id="181"/>
      <w:bookmarkEnd w:id="182"/>
      <w:bookmarkEnd w:id="183"/>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184" w:name="_CR6_1_2"/>
      <w:bookmarkStart w:id="185" w:name="_Toc59198964"/>
      <w:bookmarkStart w:id="186" w:name="_Toc59198373"/>
      <w:bookmarkStart w:id="187" w:name="_Toc525230973"/>
      <w:bookmarkStart w:id="188" w:name="_Toc193394437"/>
      <w:bookmarkEnd w:id="184"/>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185"/>
      <w:bookmarkEnd w:id="186"/>
      <w:bookmarkEnd w:id="187"/>
      <w:bookmarkEnd w:id="188"/>
    </w:p>
    <w:p w14:paraId="0A51B856" w14:textId="77777777" w:rsidR="006F5E36" w:rsidRPr="00C6761E" w:rsidRDefault="006F5E36" w:rsidP="006F5E36">
      <w:pPr>
        <w:pStyle w:val="Heading4"/>
        <w:rPr>
          <w:noProof/>
          <w:lang w:eastAsia="zh-CN"/>
        </w:rPr>
      </w:pPr>
      <w:bookmarkStart w:id="189" w:name="_CR6_1_2_1"/>
      <w:bookmarkStart w:id="190" w:name="_Toc193394438"/>
      <w:bookmarkEnd w:id="189"/>
      <w:r w:rsidRPr="00C6761E">
        <w:rPr>
          <w:noProof/>
          <w:lang w:eastAsia="zh-CN"/>
        </w:rPr>
        <w:t>6</w:t>
      </w:r>
      <w:r w:rsidRPr="00C6761E">
        <w:rPr>
          <w:noProof/>
        </w:rPr>
        <w:t>.1.</w:t>
      </w:r>
      <w:r w:rsidRPr="00C6761E">
        <w:rPr>
          <w:noProof/>
          <w:lang w:eastAsia="zh-CN"/>
        </w:rPr>
        <w:t>2.1</w:t>
      </w:r>
      <w:r w:rsidRPr="00C6761E">
        <w:rPr>
          <w:noProof/>
        </w:rPr>
        <w:tab/>
        <w:t>General</w:t>
      </w:r>
      <w:bookmarkEnd w:id="190"/>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77777777" w:rsidR="006F5E36" w:rsidRPr="00C6761E" w:rsidRDefault="006F5E36" w:rsidP="006F5E36">
      <w:r w:rsidRPr="00C6761E">
        <w:t>The UE may use UE local configuration or URSP, as defined in 3GPP TS 24.526 [</w:t>
      </w:r>
      <w:r w:rsidR="00B908B9" w:rsidRPr="00C6761E">
        <w:t>5</w:t>
      </w:r>
      <w:r w:rsidRPr="00C6761E">
        <w:t>], to establish a PDU session for reaching the HPLMN 5G DDNMF:</w:t>
      </w:r>
    </w:p>
    <w:p w14:paraId="35A02AB0" w14:textId="77777777" w:rsidR="006F5E36" w:rsidRPr="00C6761E" w:rsidRDefault="006F5E36" w:rsidP="006F5E36">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6761E" w:rsidRDefault="006F5E36" w:rsidP="006F5E36">
      <w:pPr>
        <w:pStyle w:val="B1"/>
      </w:pPr>
      <w:r w:rsidRPr="00C6761E">
        <w:t>b)</w:t>
      </w:r>
      <w:r w:rsidRPr="00C6761E">
        <w:tab/>
        <w:t>if a PDU session for reaching the HPLMN 5G DDNMF is already established (</w:t>
      </w:r>
      <w:r w:rsidR="00D473B6" w:rsidRPr="00C6761E">
        <w:t>e.g.,</w:t>
      </w:r>
      <w:r w:rsidRPr="00C6761E">
        <w:t xml:space="preserve"> either due to other 5G ProSe feature or due to other application), the UE shall send the HTTP request message via the PDU session for reaching the HPLMN 5G DDNMF.</w:t>
      </w:r>
    </w:p>
    <w:p w14:paraId="7A55B674" w14:textId="77777777" w:rsidR="006F5E36" w:rsidRPr="00C6761E" w:rsidRDefault="006F5E36" w:rsidP="006F5E36">
      <w:pPr>
        <w:pStyle w:val="Heading4"/>
        <w:rPr>
          <w:noProof/>
          <w:lang w:eastAsia="zh-CN"/>
        </w:rPr>
      </w:pPr>
      <w:bookmarkStart w:id="191" w:name="_CR6_1_2_2"/>
      <w:bookmarkStart w:id="192" w:name="_Toc193394439"/>
      <w:bookmarkEnd w:id="191"/>
      <w:r w:rsidRPr="00C6761E">
        <w:rPr>
          <w:noProof/>
          <w:lang w:eastAsia="zh-CN"/>
        </w:rPr>
        <w:t>6</w:t>
      </w:r>
      <w:r w:rsidRPr="00C6761E">
        <w:rPr>
          <w:noProof/>
        </w:rPr>
        <w:t>.1.</w:t>
      </w:r>
      <w:r w:rsidRPr="00C6761E">
        <w:rPr>
          <w:noProof/>
          <w:lang w:eastAsia="zh-CN"/>
        </w:rPr>
        <w:t>2.2</w:t>
      </w:r>
      <w:r w:rsidRPr="00C6761E">
        <w:rPr>
          <w:noProof/>
        </w:rPr>
        <w:tab/>
        <w:t>5G DDNMF discovery</w:t>
      </w:r>
      <w:bookmarkEnd w:id="192"/>
    </w:p>
    <w:p w14:paraId="36F7461C" w14:textId="77777777" w:rsidR="00264C6F" w:rsidRPr="00C6761E" w:rsidRDefault="00426724" w:rsidP="007C0130">
      <w:bookmarkStart w:id="193" w:name="_Toc59198965"/>
      <w:bookmarkStart w:id="194" w:name="_Toc59198374"/>
      <w:bookmarkStart w:id="195" w:name="_Toc525230974"/>
      <w:r w:rsidRPr="00C6761E">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sidRPr="00C6761E">
        <w:rPr>
          <w:rFonts w:hint="eastAsia"/>
          <w:lang w:eastAsia="zh-CN"/>
        </w:rPr>
        <w:t>p</w:t>
      </w:r>
      <w:r w:rsidRPr="00C6761E">
        <w:t>rovisioned by the PCF as described in clause 5.2.3. The UE may use the pre-configured IP address or the FQDN of the 5G DDNMF in the HPLMN to discover the 5G DDNMF.</w:t>
      </w:r>
    </w:p>
    <w:p w14:paraId="15B5A92A" w14:textId="03FA5E10" w:rsidR="006F5E36" w:rsidRPr="00C6761E" w:rsidRDefault="006F5E36" w:rsidP="004A1FEF">
      <w:pPr>
        <w:pStyle w:val="Heading3"/>
        <w:rPr>
          <w:noProof/>
          <w:lang w:eastAsia="zh-CN"/>
        </w:rPr>
      </w:pPr>
      <w:bookmarkStart w:id="196" w:name="_CR6_1_3"/>
      <w:bookmarkStart w:id="197" w:name="_Toc193394440"/>
      <w:bookmarkEnd w:id="196"/>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193"/>
      <w:bookmarkEnd w:id="194"/>
      <w:bookmarkEnd w:id="195"/>
      <w:bookmarkEnd w:id="197"/>
    </w:p>
    <w:p w14:paraId="752775F0" w14:textId="77777777" w:rsidR="006F5E36" w:rsidRPr="00C6761E" w:rsidRDefault="006F5E36" w:rsidP="006F5E36">
      <w:pPr>
        <w:pStyle w:val="Heading4"/>
        <w:rPr>
          <w:lang w:eastAsia="zh-CN"/>
        </w:rPr>
      </w:pPr>
      <w:bookmarkStart w:id="198" w:name="_CR6_1_3_1"/>
      <w:bookmarkStart w:id="199" w:name="_Toc59198966"/>
      <w:bookmarkStart w:id="200" w:name="_Toc59198375"/>
      <w:bookmarkStart w:id="201" w:name="_Toc525230975"/>
      <w:bookmarkStart w:id="202" w:name="_Toc193394441"/>
      <w:bookmarkEnd w:id="198"/>
      <w:r w:rsidRPr="00C6761E">
        <w:rPr>
          <w:lang w:eastAsia="zh-CN"/>
        </w:rPr>
        <w:t>6</w:t>
      </w:r>
      <w:r w:rsidRPr="00C6761E">
        <w:t>.1.3.1</w:t>
      </w:r>
      <w:r w:rsidRPr="00C6761E">
        <w:tab/>
      </w:r>
      <w:r w:rsidRPr="00C6761E">
        <w:rPr>
          <w:lang w:eastAsia="zh-CN"/>
        </w:rPr>
        <w:t>General</w:t>
      </w:r>
      <w:bookmarkEnd w:id="199"/>
      <w:bookmarkEnd w:id="200"/>
      <w:bookmarkEnd w:id="201"/>
      <w:bookmarkEnd w:id="202"/>
    </w:p>
    <w:p w14:paraId="5D61E43B" w14:textId="3B233EAA" w:rsidR="00F8767C" w:rsidRPr="00C6761E" w:rsidRDefault="00F8767C" w:rsidP="00F8767C">
      <w:r w:rsidRPr="00C6761E">
        <w:t xml:space="preserve">The 5G DDNMF address information (i.e. either IP address or FQDN) in the HPLMN may be pre-configured in the UE. The 5G DDNMF address information (i.e. either IP address or FQDN) in the HPLMN may also be </w:t>
      </w:r>
      <w:r w:rsidRPr="00C6761E">
        <w:rPr>
          <w:rFonts w:hint="eastAsia"/>
          <w:lang w:eastAsia="zh-CN"/>
        </w:rPr>
        <w:t>p</w:t>
      </w:r>
      <w:r w:rsidRPr="00C6761E">
        <w:t>rovisioned by the PCF as described in clause 5.2.3. The UE may use the IP address or the FQDN of the 5G DDNMF in the HPLMN to discover the 5G DDNMF.</w:t>
      </w:r>
    </w:p>
    <w:p w14:paraId="3990A744" w14:textId="77777777" w:rsidR="000C48B8" w:rsidRPr="00C6761E" w:rsidRDefault="000C48B8" w:rsidP="000C48B8">
      <w:r w:rsidRPr="00C6761E">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lastRenderedPageBreak/>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03" w:name="_CR6_1_3_2"/>
      <w:bookmarkStart w:id="204" w:name="_Toc59198967"/>
      <w:bookmarkStart w:id="205" w:name="_Toc59198376"/>
      <w:bookmarkStart w:id="206" w:name="_Toc525230976"/>
      <w:bookmarkStart w:id="207" w:name="_Toc193394442"/>
      <w:bookmarkEnd w:id="203"/>
      <w:r w:rsidRPr="00C6761E">
        <w:rPr>
          <w:lang w:eastAsia="zh-CN"/>
        </w:rPr>
        <w:t>6</w:t>
      </w:r>
      <w:r w:rsidRPr="00C6761E">
        <w:t>.1.3.</w:t>
      </w:r>
      <w:r w:rsidRPr="00C6761E">
        <w:rPr>
          <w:lang w:eastAsia="zh-CN"/>
        </w:rPr>
        <w:t>2</w:t>
      </w:r>
      <w:r w:rsidRPr="00C6761E">
        <w:tab/>
        <w:t>HTTP long polling</w:t>
      </w:r>
      <w:bookmarkEnd w:id="204"/>
      <w:bookmarkEnd w:id="205"/>
      <w:bookmarkEnd w:id="206"/>
      <w:bookmarkEnd w:id="207"/>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08" w:name="_CR6_1_3_3"/>
      <w:bookmarkStart w:id="209" w:name="_Toc59198968"/>
      <w:bookmarkStart w:id="210" w:name="_Toc59198377"/>
      <w:bookmarkStart w:id="211" w:name="_Toc525230977"/>
      <w:bookmarkStart w:id="212" w:name="_Toc193394443"/>
      <w:bookmarkEnd w:id="208"/>
      <w:r w:rsidRPr="00C6761E">
        <w:rPr>
          <w:lang w:eastAsia="zh-CN"/>
        </w:rPr>
        <w:t>6</w:t>
      </w:r>
      <w:r w:rsidRPr="00C6761E">
        <w:t>.1.3.</w:t>
      </w:r>
      <w:r w:rsidRPr="00C6761E">
        <w:rPr>
          <w:lang w:eastAsia="zh-CN"/>
        </w:rPr>
        <w:t>3</w:t>
      </w:r>
      <w:r w:rsidRPr="00C6761E">
        <w:tab/>
        <w:t>OMA Push</w:t>
      </w:r>
      <w:bookmarkEnd w:id="209"/>
      <w:bookmarkEnd w:id="210"/>
      <w:bookmarkEnd w:id="211"/>
      <w:bookmarkEnd w:id="212"/>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13" w:name="_CR6_2"/>
      <w:bookmarkStart w:id="214" w:name="_Toc193394444"/>
      <w:bookmarkEnd w:id="213"/>
      <w:r w:rsidRPr="00C6761E">
        <w:t>6.2</w:t>
      </w:r>
      <w:r w:rsidRPr="00C6761E">
        <w:tab/>
        <w:t>Procedures</w:t>
      </w:r>
      <w:bookmarkEnd w:id="214"/>
    </w:p>
    <w:p w14:paraId="2EBF9476" w14:textId="77777777" w:rsidR="00CE7128" w:rsidRPr="00C6761E" w:rsidRDefault="00CE7128" w:rsidP="00CE7128">
      <w:pPr>
        <w:pStyle w:val="Heading3"/>
      </w:pPr>
      <w:bookmarkStart w:id="215" w:name="_CR6_2_1"/>
      <w:bookmarkStart w:id="216" w:name="_Toc59198970"/>
      <w:bookmarkStart w:id="217" w:name="_Toc59198379"/>
      <w:bookmarkStart w:id="218" w:name="_Toc525230979"/>
      <w:bookmarkStart w:id="219" w:name="_Toc193394445"/>
      <w:bookmarkEnd w:id="215"/>
      <w:r w:rsidRPr="00C6761E">
        <w:t>6.2.</w:t>
      </w:r>
      <w:r w:rsidR="002A133C" w:rsidRPr="00C6761E">
        <w:t>1</w:t>
      </w:r>
      <w:r w:rsidRPr="00C6761E">
        <w:tab/>
        <w:t>Types of 5G ProSe direct discovery procedures</w:t>
      </w:r>
      <w:bookmarkEnd w:id="216"/>
      <w:bookmarkEnd w:id="217"/>
      <w:bookmarkEnd w:id="218"/>
      <w:bookmarkEnd w:id="219"/>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lastRenderedPageBreak/>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6761E" w:rsidRDefault="00A97882" w:rsidP="00A97882">
      <w:pPr>
        <w:pStyle w:val="B1"/>
        <w:ind w:left="0" w:firstLine="0"/>
        <w:rPr>
          <w:lang w:eastAsia="zh-CN"/>
        </w:rPr>
      </w:pPr>
      <w:r w:rsidRPr="00C6761E">
        <w:t xml:space="preserve">The following </w:t>
      </w:r>
      <w:r w:rsidRPr="00C6761E">
        <w:rPr>
          <w:lang w:eastAsia="zh-CN"/>
        </w:rPr>
        <w:t>PC5 protocol procedures</w:t>
      </w:r>
      <w:r w:rsidRPr="00C6761E">
        <w:t xml:space="preserve"> are defined</w:t>
      </w:r>
      <w:r w:rsidRPr="00C6761E">
        <w:rPr>
          <w:lang w:eastAsia="zh-CN"/>
        </w:rPr>
        <w:t>:</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20" w:name="_CR6_2_2"/>
      <w:bookmarkStart w:id="221" w:name="_Toc193394446"/>
      <w:bookmarkEnd w:id="220"/>
      <w:r w:rsidRPr="00C6761E">
        <w:t>6.2.2</w:t>
      </w:r>
      <w:r w:rsidRPr="00C6761E">
        <w:tab/>
        <w:t>Announce request procedure for open</w:t>
      </w:r>
      <w:r w:rsidR="009C6B92" w:rsidRPr="00C6761E">
        <w:t xml:space="preserve"> 5G</w:t>
      </w:r>
      <w:r w:rsidRPr="00C6761E">
        <w:t xml:space="preserve"> ProSe direct discovery</w:t>
      </w:r>
      <w:bookmarkEnd w:id="221"/>
    </w:p>
    <w:p w14:paraId="5711A841" w14:textId="77777777" w:rsidR="006A49A7" w:rsidRPr="00C6761E" w:rsidRDefault="006A49A7" w:rsidP="006A49A7">
      <w:pPr>
        <w:pStyle w:val="Heading4"/>
      </w:pPr>
      <w:bookmarkStart w:id="222" w:name="_CR6_2_2_1"/>
      <w:bookmarkStart w:id="223" w:name="_Toc59198972"/>
      <w:bookmarkStart w:id="224" w:name="_Toc59198381"/>
      <w:bookmarkStart w:id="225" w:name="_Toc525230981"/>
      <w:bookmarkStart w:id="226" w:name="_Toc193394447"/>
      <w:bookmarkEnd w:id="222"/>
      <w:r w:rsidRPr="00C6761E">
        <w:t>6.2.2.1</w:t>
      </w:r>
      <w:r w:rsidRPr="00C6761E">
        <w:tab/>
        <w:t>General</w:t>
      </w:r>
      <w:bookmarkEnd w:id="223"/>
      <w:bookmarkEnd w:id="224"/>
      <w:bookmarkEnd w:id="225"/>
      <w:bookmarkEnd w:id="226"/>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187CCB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27" w:name="_CR6_2_2_2"/>
      <w:bookmarkStart w:id="228" w:name="_Toc59198973"/>
      <w:bookmarkStart w:id="229" w:name="_Toc59198382"/>
      <w:bookmarkStart w:id="230" w:name="_Toc525230982"/>
      <w:bookmarkStart w:id="231" w:name="_Toc193394448"/>
      <w:bookmarkEnd w:id="227"/>
      <w:r w:rsidRPr="00C6761E">
        <w:t>6.2.2.2</w:t>
      </w:r>
      <w:r w:rsidRPr="00C6761E">
        <w:tab/>
        <w:t>Announce request procedure initiation</w:t>
      </w:r>
      <w:bookmarkEnd w:id="228"/>
      <w:bookmarkEnd w:id="229"/>
      <w:bookmarkEnd w:id="230"/>
      <w:bookmarkEnd w:id="231"/>
    </w:p>
    <w:p w14:paraId="1A5CDCB2" w14:textId="3385694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 This step is performed using mechanisms out of scope of 3GPP.</w:t>
      </w:r>
    </w:p>
    <w:p w14:paraId="778B4924" w14:textId="20249D9D"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operating the radio resources signalled from the serving PLMN,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lastRenderedPageBreak/>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6.85pt;height:334.7pt" o:ole="">
            <v:imagedata r:id="rId13" o:title=""/>
          </v:shape>
          <o:OLEObject Type="Embed" ProgID="Visio.Drawing.11" ShapeID="_x0000_i1026" DrawAspect="Content" ObjectID="_1804007330" r:id="rId14"/>
        </w:object>
      </w:r>
    </w:p>
    <w:p w14:paraId="5A634F2A" w14:textId="77777777" w:rsidR="006A49A7" w:rsidRPr="00C6761E" w:rsidRDefault="006A49A7" w:rsidP="006A49A7">
      <w:pPr>
        <w:pStyle w:val="TF"/>
      </w:pPr>
      <w:bookmarkStart w:id="232" w:name="_CRFigure6_2_2_2_1"/>
      <w:r w:rsidRPr="00C6761E">
        <w:t>Figure</w:t>
      </w:r>
      <w:r w:rsidR="002A133C" w:rsidRPr="00C6761E">
        <w:t> </w:t>
      </w:r>
      <w:bookmarkEnd w:id="232"/>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33" w:name="_CR6_2_2_3"/>
      <w:bookmarkStart w:id="234" w:name="_Toc59198974"/>
      <w:bookmarkStart w:id="235" w:name="_Toc59198383"/>
      <w:bookmarkStart w:id="236" w:name="_Toc525230983"/>
      <w:bookmarkStart w:id="237" w:name="_Toc193394449"/>
      <w:bookmarkEnd w:id="233"/>
      <w:r w:rsidRPr="00C6761E">
        <w:rPr>
          <w:lang w:eastAsia="zh-CN"/>
        </w:rPr>
        <w:t>6.2.2.3</w:t>
      </w:r>
      <w:r w:rsidRPr="00C6761E">
        <w:rPr>
          <w:lang w:eastAsia="zh-CN"/>
        </w:rPr>
        <w:tab/>
        <w:t xml:space="preserve">Announce request procedure accepted by the </w:t>
      </w:r>
      <w:bookmarkEnd w:id="234"/>
      <w:bookmarkEnd w:id="235"/>
      <w:bookmarkEnd w:id="236"/>
      <w:r w:rsidRPr="00C6761E">
        <w:t>5G DDNMF</w:t>
      </w:r>
      <w:bookmarkEnd w:id="237"/>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lastRenderedPageBreak/>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72153851"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p>
    <w:p w14:paraId="63F0DF23" w14:textId="574ABC58"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 xml:space="preserve">5G </w:t>
      </w:r>
      <w:r w:rsidRPr="00C6761E">
        <w:lastRenderedPageBreak/>
        <w:t>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38" w:name="_Toc59198975"/>
      <w:bookmarkStart w:id="239" w:name="_Toc59198384"/>
      <w:bookmarkStart w:id="240"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41" w:name="_CR6_2_2_4"/>
      <w:bookmarkStart w:id="242" w:name="_Toc193394450"/>
      <w:bookmarkEnd w:id="241"/>
      <w:r w:rsidRPr="00C6761E">
        <w:rPr>
          <w:lang w:eastAsia="zh-CN"/>
        </w:rPr>
        <w:t>6.2.2.4</w:t>
      </w:r>
      <w:r w:rsidRPr="00C6761E">
        <w:rPr>
          <w:lang w:eastAsia="zh-CN"/>
        </w:rPr>
        <w:tab/>
        <w:t>Announce request procedure completion by the UE</w:t>
      </w:r>
      <w:bookmarkEnd w:id="238"/>
      <w:bookmarkEnd w:id="239"/>
      <w:bookmarkEnd w:id="240"/>
      <w:bookmarkEnd w:id="242"/>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lastRenderedPageBreak/>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6C169A7B"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 xml:space="preserve">(s) and the PLMN ID of the intended announcing PLMN.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43" w:name="_CR6_2_2_5"/>
      <w:bookmarkStart w:id="244" w:name="_Toc59198976"/>
      <w:bookmarkStart w:id="245" w:name="_Toc59198385"/>
      <w:bookmarkStart w:id="246" w:name="_Toc525230985"/>
      <w:bookmarkStart w:id="247" w:name="_Toc193394451"/>
      <w:bookmarkEnd w:id="243"/>
      <w:r w:rsidRPr="00C6761E">
        <w:rPr>
          <w:lang w:eastAsia="zh-CN"/>
        </w:rPr>
        <w:t>6.2.2.5</w:t>
      </w:r>
      <w:r w:rsidRPr="00C6761E">
        <w:rPr>
          <w:lang w:eastAsia="zh-CN"/>
        </w:rPr>
        <w:tab/>
        <w:t xml:space="preserve">Announce request procedure not accepted by the </w:t>
      </w:r>
      <w:bookmarkEnd w:id="244"/>
      <w:bookmarkEnd w:id="245"/>
      <w:bookmarkEnd w:id="246"/>
      <w:r w:rsidRPr="00C6761E">
        <w:t>5G DDNMF</w:t>
      </w:r>
      <w:bookmarkEnd w:id="247"/>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6E7B6B58"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C5C9D66"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lastRenderedPageBreak/>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48" w:name="_CR6_2_2_6"/>
      <w:bookmarkStart w:id="249" w:name="_Toc59198977"/>
      <w:bookmarkStart w:id="250" w:name="_Toc59198386"/>
      <w:bookmarkStart w:id="251" w:name="_Toc525230986"/>
      <w:bookmarkStart w:id="252" w:name="_Toc193394452"/>
      <w:bookmarkEnd w:id="248"/>
      <w:r w:rsidRPr="00C6761E">
        <w:rPr>
          <w:lang w:eastAsia="zh-CN"/>
        </w:rPr>
        <w:t>6.2.2.6</w:t>
      </w:r>
      <w:r w:rsidRPr="00C6761E">
        <w:rPr>
          <w:lang w:eastAsia="zh-CN"/>
        </w:rPr>
        <w:tab/>
        <w:t>Abnormal cases</w:t>
      </w:r>
      <w:bookmarkEnd w:id="249"/>
      <w:bookmarkEnd w:id="250"/>
      <w:bookmarkEnd w:id="251"/>
      <w:bookmarkEnd w:id="252"/>
    </w:p>
    <w:p w14:paraId="4CF71486" w14:textId="77777777" w:rsidR="006A49A7" w:rsidRPr="00C6761E" w:rsidRDefault="006A49A7" w:rsidP="006A49A7">
      <w:pPr>
        <w:pStyle w:val="Heading5"/>
        <w:rPr>
          <w:lang w:eastAsia="zh-CN"/>
        </w:rPr>
      </w:pPr>
      <w:bookmarkStart w:id="253" w:name="_CR6_2_2_6_1"/>
      <w:bookmarkStart w:id="254" w:name="_Toc59198978"/>
      <w:bookmarkStart w:id="255" w:name="_Toc59198387"/>
      <w:bookmarkStart w:id="256" w:name="_Toc525230987"/>
      <w:bookmarkStart w:id="257" w:name="_Toc193394453"/>
      <w:bookmarkEnd w:id="253"/>
      <w:r w:rsidRPr="00C6761E">
        <w:rPr>
          <w:lang w:eastAsia="zh-CN"/>
        </w:rPr>
        <w:t>6.2.2.6.1</w:t>
      </w:r>
      <w:r w:rsidRPr="00C6761E">
        <w:rPr>
          <w:lang w:eastAsia="zh-CN"/>
        </w:rPr>
        <w:tab/>
        <w:t>Abnormal cases in the UE</w:t>
      </w:r>
      <w:bookmarkEnd w:id="254"/>
      <w:bookmarkEnd w:id="255"/>
      <w:bookmarkEnd w:id="256"/>
      <w:bookmarkEnd w:id="257"/>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302B8AF7" w:rsidR="002955C3" w:rsidRPr="00C6761E" w:rsidRDefault="002955C3" w:rsidP="002955C3">
      <w:pPr>
        <w:pStyle w:val="NO"/>
      </w:pPr>
      <w:r w:rsidRPr="00C6761E">
        <w:t>NOTE 1:</w:t>
      </w:r>
      <w:r w:rsidRPr="00C6761E">
        <w:tab/>
        <w:t>The UE can abort this procedure when detecting loss of NG-RAN coverage in its serving PLMN.</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57E030D3" w:rsidR="002955C3" w:rsidRPr="00C6761E" w:rsidRDefault="002955C3" w:rsidP="006A49A7">
      <w:pPr>
        <w:pStyle w:val="NO"/>
      </w:pPr>
      <w:r w:rsidRPr="00C6761E">
        <w:t>NOTE 2:</w:t>
      </w:r>
      <w:r w:rsidRPr="00C6761E">
        <w:tab/>
        <w:t>The UE can abort this procedure when detecting loss of NG-RAN coverage in its serving PLMN.</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58" w:name="_CR6_2_2_6_2"/>
      <w:bookmarkStart w:id="259" w:name="_Toc59198979"/>
      <w:bookmarkStart w:id="260" w:name="_Toc59198388"/>
      <w:bookmarkStart w:id="261" w:name="_Toc525230988"/>
      <w:bookmarkStart w:id="262" w:name="_Toc193394454"/>
      <w:bookmarkEnd w:id="258"/>
      <w:r w:rsidRPr="00C6761E">
        <w:rPr>
          <w:lang w:eastAsia="zh-CN"/>
        </w:rPr>
        <w:t>6.2.2.6.2</w:t>
      </w:r>
      <w:r w:rsidRPr="00C6761E">
        <w:rPr>
          <w:lang w:eastAsia="zh-CN"/>
        </w:rPr>
        <w:tab/>
        <w:t xml:space="preserve">Abnormal cases in the </w:t>
      </w:r>
      <w:bookmarkEnd w:id="259"/>
      <w:bookmarkEnd w:id="260"/>
      <w:bookmarkEnd w:id="261"/>
      <w:r w:rsidRPr="00C6761E">
        <w:t>5G DDNMF</w:t>
      </w:r>
      <w:bookmarkEnd w:id="262"/>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lastRenderedPageBreak/>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63" w:name="_CR6_2_3"/>
      <w:bookmarkStart w:id="264" w:name="_Toc59198980"/>
      <w:bookmarkStart w:id="265" w:name="_Toc59198389"/>
      <w:bookmarkStart w:id="266" w:name="_Toc525230989"/>
      <w:bookmarkStart w:id="267" w:name="_Toc193394455"/>
      <w:bookmarkEnd w:id="263"/>
      <w:r w:rsidRPr="00C6761E">
        <w:t>6.2.3</w:t>
      </w:r>
      <w:r w:rsidRPr="00C6761E">
        <w:tab/>
        <w:t>Announce request procedure for restricted</w:t>
      </w:r>
      <w:r w:rsidR="00714D0F" w:rsidRPr="00C6761E">
        <w:t xml:space="preserve"> 5G</w:t>
      </w:r>
      <w:r w:rsidRPr="00C6761E">
        <w:t xml:space="preserve"> ProSe direct discovery model A</w:t>
      </w:r>
      <w:bookmarkEnd w:id="264"/>
      <w:bookmarkEnd w:id="265"/>
      <w:bookmarkEnd w:id="266"/>
      <w:bookmarkEnd w:id="267"/>
    </w:p>
    <w:p w14:paraId="0D7C8AAF" w14:textId="77777777" w:rsidR="001C6C25" w:rsidRPr="00C6761E" w:rsidRDefault="001C6C25" w:rsidP="001C6C25">
      <w:pPr>
        <w:pStyle w:val="Heading4"/>
      </w:pPr>
      <w:bookmarkStart w:id="268" w:name="_CR6_2_3_1"/>
      <w:bookmarkStart w:id="269" w:name="_Toc59198981"/>
      <w:bookmarkStart w:id="270" w:name="_Toc59198390"/>
      <w:bookmarkStart w:id="271" w:name="_Toc525230990"/>
      <w:bookmarkStart w:id="272" w:name="_Toc193394456"/>
      <w:bookmarkEnd w:id="268"/>
      <w:r w:rsidRPr="00C6761E">
        <w:t>6.2.3.1</w:t>
      </w:r>
      <w:r w:rsidRPr="00C6761E">
        <w:tab/>
        <w:t>General</w:t>
      </w:r>
      <w:bookmarkEnd w:id="269"/>
      <w:bookmarkEnd w:id="270"/>
      <w:bookmarkEnd w:id="271"/>
      <w:bookmarkEnd w:id="272"/>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1C530BF3"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273" w:name="_CR6_2_3_2"/>
      <w:bookmarkStart w:id="274" w:name="_Toc59198982"/>
      <w:bookmarkStart w:id="275" w:name="_Toc59198391"/>
      <w:bookmarkStart w:id="276" w:name="_Toc525230991"/>
      <w:bookmarkStart w:id="277" w:name="_Toc193394457"/>
      <w:bookmarkEnd w:id="273"/>
      <w:r w:rsidRPr="00C6761E">
        <w:t>6.2.3.2</w:t>
      </w:r>
      <w:r w:rsidRPr="00C6761E">
        <w:tab/>
        <w:t>Announce request procedure initiation</w:t>
      </w:r>
      <w:bookmarkEnd w:id="274"/>
      <w:bookmarkEnd w:id="275"/>
      <w:bookmarkEnd w:id="276"/>
      <w:bookmarkEnd w:id="277"/>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38FE38B4"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lastRenderedPageBreak/>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6.85pt;height:334.7pt" o:ole="">
            <v:imagedata r:id="rId15" o:title=""/>
          </v:shape>
          <o:OLEObject Type="Embed" ProgID="Visio.Drawing.11" ShapeID="_x0000_i1027" DrawAspect="Content" ObjectID="_1804007331" r:id="rId16"/>
        </w:object>
      </w:r>
    </w:p>
    <w:p w14:paraId="1C4698AF" w14:textId="18FF0C8F" w:rsidR="001C6C25" w:rsidRPr="00C6761E" w:rsidRDefault="001C6C25" w:rsidP="001C6C25">
      <w:pPr>
        <w:pStyle w:val="TF"/>
      </w:pPr>
      <w:bookmarkStart w:id="278" w:name="_CRFigure6_2_3_2_1"/>
      <w:r w:rsidRPr="00C6761E">
        <w:t>Figure</w:t>
      </w:r>
      <w:r w:rsidR="00D33885" w:rsidRPr="00C6761E">
        <w:t> </w:t>
      </w:r>
      <w:bookmarkEnd w:id="278"/>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279" w:name="_CR6_2_3_3"/>
      <w:bookmarkStart w:id="280" w:name="_Toc59198983"/>
      <w:bookmarkStart w:id="281" w:name="_Toc59198392"/>
      <w:bookmarkStart w:id="282" w:name="_Toc525230992"/>
      <w:bookmarkStart w:id="283" w:name="_Toc193394458"/>
      <w:bookmarkEnd w:id="279"/>
      <w:r w:rsidRPr="00C6761E">
        <w:rPr>
          <w:lang w:eastAsia="zh-CN"/>
        </w:rPr>
        <w:t>6.2.3.3</w:t>
      </w:r>
      <w:r w:rsidRPr="00C6761E">
        <w:rPr>
          <w:lang w:eastAsia="zh-CN"/>
        </w:rPr>
        <w:tab/>
        <w:t xml:space="preserve">Announce request procedure accepted by the </w:t>
      </w:r>
      <w:bookmarkEnd w:id="280"/>
      <w:bookmarkEnd w:id="281"/>
      <w:bookmarkEnd w:id="282"/>
      <w:r w:rsidRPr="00C6761E">
        <w:t>5G DDNMF</w:t>
      </w:r>
      <w:bookmarkEnd w:id="283"/>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991F996"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lastRenderedPageBreak/>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87ED11C"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lastRenderedPageBreak/>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0ADEAD2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 xml:space="preserve">If restricted Direct Discovery with application-controlled extension was requested by the announcing UE </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284" w:name="_Toc59198984"/>
      <w:bookmarkStart w:id="285" w:name="_Toc59198393"/>
      <w:bookmarkStart w:id="286"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287" w:name="_CR6_2_3_4"/>
      <w:bookmarkStart w:id="288" w:name="_Toc193394459"/>
      <w:bookmarkEnd w:id="287"/>
      <w:r w:rsidRPr="00C6761E">
        <w:rPr>
          <w:lang w:eastAsia="zh-CN"/>
        </w:rPr>
        <w:t>6.2.3.4</w:t>
      </w:r>
      <w:r w:rsidRPr="00C6761E">
        <w:rPr>
          <w:lang w:eastAsia="zh-CN"/>
        </w:rPr>
        <w:tab/>
        <w:t>Announce request procedure completion by the UE</w:t>
      </w:r>
      <w:bookmarkEnd w:id="284"/>
      <w:bookmarkEnd w:id="285"/>
      <w:bookmarkEnd w:id="286"/>
      <w:bookmarkEnd w:id="288"/>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58655B86" w:rsidR="001C6C25" w:rsidRPr="00C6761E" w:rsidRDefault="001C6C25" w:rsidP="001C6C25">
      <w:r w:rsidRPr="00C6761E">
        <w:t xml:space="preserve">Upon receipt of the DISCOVERY_RESPONSE message, if the transaction ID contained in the &lt;restricted-announce-response&gt; element matches the value sent by the UE in a DISCOVERY_REQUEST message with the command set to </w:t>
      </w:r>
      <w:r w:rsidRPr="00C6761E">
        <w:lastRenderedPageBreak/>
        <w:t>"announce",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289" w:name="_CR6_2_3_5"/>
      <w:bookmarkStart w:id="290" w:name="_Toc59198985"/>
      <w:bookmarkStart w:id="291" w:name="_Toc59198394"/>
      <w:bookmarkStart w:id="292" w:name="_Toc525230994"/>
      <w:bookmarkStart w:id="293" w:name="_Toc193394460"/>
      <w:bookmarkEnd w:id="289"/>
      <w:r w:rsidRPr="00C6761E">
        <w:rPr>
          <w:lang w:eastAsia="zh-CN"/>
        </w:rPr>
        <w:t>6.2.3.5</w:t>
      </w:r>
      <w:r w:rsidRPr="00C6761E">
        <w:rPr>
          <w:lang w:eastAsia="zh-CN"/>
        </w:rPr>
        <w:tab/>
        <w:t xml:space="preserve">Announce request procedure not accepted by the </w:t>
      </w:r>
      <w:bookmarkEnd w:id="290"/>
      <w:bookmarkEnd w:id="291"/>
      <w:bookmarkEnd w:id="292"/>
      <w:r w:rsidRPr="00C6761E">
        <w:rPr>
          <w:lang w:eastAsia="zh-CN"/>
        </w:rPr>
        <w:t>5G DDNMF</w:t>
      </w:r>
      <w:bookmarkEnd w:id="293"/>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w:t>
      </w:r>
      <w:r w:rsidRPr="00C6761E">
        <w:lastRenderedPageBreak/>
        <w:t xml:space="preserve">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294" w:name="_Toc59198986"/>
      <w:bookmarkStart w:id="295" w:name="_Toc59198395"/>
      <w:bookmarkStart w:id="296"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297" w:name="_CR6_2_3_6"/>
      <w:bookmarkStart w:id="298" w:name="_Toc193394461"/>
      <w:bookmarkEnd w:id="297"/>
      <w:r w:rsidRPr="00C6761E">
        <w:rPr>
          <w:lang w:eastAsia="zh-CN"/>
        </w:rPr>
        <w:t>6.2.3.6</w:t>
      </w:r>
      <w:r w:rsidRPr="00C6761E">
        <w:rPr>
          <w:lang w:eastAsia="zh-CN"/>
        </w:rPr>
        <w:tab/>
        <w:t>Abnormal cases</w:t>
      </w:r>
      <w:bookmarkEnd w:id="294"/>
      <w:bookmarkEnd w:id="295"/>
      <w:bookmarkEnd w:id="296"/>
      <w:bookmarkEnd w:id="298"/>
    </w:p>
    <w:p w14:paraId="21B4B19C" w14:textId="77777777" w:rsidR="001C6C25" w:rsidRPr="00C6761E" w:rsidRDefault="001C6C25" w:rsidP="001C6C25">
      <w:pPr>
        <w:pStyle w:val="Heading5"/>
        <w:rPr>
          <w:lang w:eastAsia="zh-CN"/>
        </w:rPr>
      </w:pPr>
      <w:bookmarkStart w:id="299" w:name="_CR6_2_3_6_1"/>
      <w:bookmarkStart w:id="300" w:name="_Toc59198987"/>
      <w:bookmarkStart w:id="301" w:name="_Toc59198396"/>
      <w:bookmarkStart w:id="302" w:name="_Toc525230996"/>
      <w:bookmarkStart w:id="303" w:name="_Toc193394462"/>
      <w:bookmarkEnd w:id="299"/>
      <w:r w:rsidRPr="00C6761E">
        <w:rPr>
          <w:lang w:eastAsia="zh-CN"/>
        </w:rPr>
        <w:t>6.2.3.6.1</w:t>
      </w:r>
      <w:r w:rsidRPr="00C6761E">
        <w:rPr>
          <w:lang w:eastAsia="zh-CN"/>
        </w:rPr>
        <w:tab/>
        <w:t>Abnormal cases in the UE</w:t>
      </w:r>
      <w:bookmarkEnd w:id="300"/>
      <w:bookmarkEnd w:id="301"/>
      <w:bookmarkEnd w:id="302"/>
      <w:bookmarkEnd w:id="303"/>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79923EE2" w:rsidR="002955C3" w:rsidRPr="00C6761E" w:rsidRDefault="002955C3" w:rsidP="002955C3">
      <w:pPr>
        <w:pStyle w:val="NO"/>
      </w:pPr>
      <w:r w:rsidRPr="00C6761E">
        <w:t>NOTE 1:</w:t>
      </w:r>
      <w:r w:rsidRPr="00C6761E">
        <w:tab/>
        <w:t>The UE can abort this procedure when detecting loss of NG-RAN coverage in its serving PLMN.</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133CAC93" w:rsidR="002955C3" w:rsidRPr="00C6761E" w:rsidRDefault="002955C3" w:rsidP="002955C3">
      <w:pPr>
        <w:pStyle w:val="NO"/>
      </w:pPr>
      <w:r w:rsidRPr="00C6761E">
        <w:t>NOTE 2:</w:t>
      </w:r>
      <w:r w:rsidRPr="00C6761E">
        <w:tab/>
        <w:t>The UE can abort this procedure when detecting loss of NG-RAN coverage in its serving PLMN.</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04" w:name="_CR6_2_3_6_2"/>
      <w:bookmarkStart w:id="305" w:name="_Toc59198988"/>
      <w:bookmarkStart w:id="306" w:name="_Toc59198397"/>
      <w:bookmarkStart w:id="307" w:name="_Toc525230997"/>
      <w:bookmarkStart w:id="308" w:name="_Toc193394463"/>
      <w:bookmarkEnd w:id="304"/>
      <w:r w:rsidRPr="00C6761E">
        <w:rPr>
          <w:lang w:eastAsia="zh-CN"/>
        </w:rPr>
        <w:t>6.2.3.6.2</w:t>
      </w:r>
      <w:r w:rsidRPr="00C6761E">
        <w:rPr>
          <w:lang w:eastAsia="zh-CN"/>
        </w:rPr>
        <w:tab/>
        <w:t xml:space="preserve">Abnormal cases in the </w:t>
      </w:r>
      <w:bookmarkEnd w:id="305"/>
      <w:bookmarkEnd w:id="306"/>
      <w:bookmarkEnd w:id="307"/>
      <w:r w:rsidRPr="00C6761E">
        <w:t>5G DDNMF</w:t>
      </w:r>
      <w:bookmarkEnd w:id="308"/>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09" w:name="_CR6_2_4"/>
      <w:bookmarkStart w:id="310" w:name="_Toc193394464"/>
      <w:bookmarkEnd w:id="309"/>
      <w:r w:rsidRPr="00C6761E">
        <w:t>6.2.</w:t>
      </w:r>
      <w:r w:rsidR="00C737A1" w:rsidRPr="00C6761E">
        <w:t>4</w:t>
      </w:r>
      <w:r w:rsidRPr="00C6761E">
        <w:tab/>
        <w:t xml:space="preserve">Monitor request procedure for open </w:t>
      </w:r>
      <w:r w:rsidR="00714D0F" w:rsidRPr="00C6761E">
        <w:t xml:space="preserve">5G </w:t>
      </w:r>
      <w:r w:rsidRPr="00C6761E">
        <w:t>ProSe direct discovery</w:t>
      </w:r>
      <w:bookmarkEnd w:id="310"/>
    </w:p>
    <w:p w14:paraId="5EFDED74" w14:textId="77777777" w:rsidR="006A49A7" w:rsidRPr="00C6761E" w:rsidRDefault="006A49A7" w:rsidP="006A49A7">
      <w:pPr>
        <w:pStyle w:val="Heading4"/>
      </w:pPr>
      <w:bookmarkStart w:id="311" w:name="_CR6_2_4_1"/>
      <w:bookmarkStart w:id="312" w:name="_Toc59198999"/>
      <w:bookmarkStart w:id="313" w:name="_Toc59198408"/>
      <w:bookmarkStart w:id="314" w:name="_Toc525231008"/>
      <w:bookmarkStart w:id="315" w:name="_Toc193394465"/>
      <w:bookmarkEnd w:id="311"/>
      <w:r w:rsidRPr="00C6761E">
        <w:t>6.2.</w:t>
      </w:r>
      <w:r w:rsidR="00C737A1" w:rsidRPr="00C6761E">
        <w:t>4</w:t>
      </w:r>
      <w:r w:rsidRPr="00C6761E">
        <w:t>.1</w:t>
      </w:r>
      <w:r w:rsidRPr="00C6761E">
        <w:tab/>
        <w:t>General</w:t>
      </w:r>
      <w:bookmarkEnd w:id="312"/>
      <w:bookmarkEnd w:id="313"/>
      <w:bookmarkEnd w:id="314"/>
      <w:bookmarkEnd w:id="315"/>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lastRenderedPageBreak/>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4780E442"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16" w:name="_CR6_2_4_2"/>
      <w:bookmarkStart w:id="317" w:name="_Toc59199000"/>
      <w:bookmarkStart w:id="318" w:name="_Toc59198409"/>
      <w:bookmarkStart w:id="319" w:name="_Toc525231009"/>
      <w:bookmarkStart w:id="320" w:name="_Toc193394466"/>
      <w:bookmarkEnd w:id="316"/>
      <w:r w:rsidRPr="00C6761E">
        <w:t>6.2.</w:t>
      </w:r>
      <w:r w:rsidR="00C737A1" w:rsidRPr="00C6761E">
        <w:t>4</w:t>
      </w:r>
      <w:r w:rsidRPr="00C6761E">
        <w:t>.2</w:t>
      </w:r>
      <w:r w:rsidRPr="00C6761E">
        <w:tab/>
        <w:t>Monitor request procedure Initiation</w:t>
      </w:r>
      <w:bookmarkEnd w:id="317"/>
      <w:bookmarkEnd w:id="318"/>
      <w:bookmarkEnd w:id="319"/>
      <w:bookmarkEnd w:id="320"/>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7E163767"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lastRenderedPageBreak/>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6.85pt;height:334.7pt" o:ole="">
            <v:imagedata r:id="rId17" o:title=""/>
          </v:shape>
          <o:OLEObject Type="Embed" ProgID="Visio.Drawing.11" ShapeID="_x0000_i1028" DrawAspect="Content" ObjectID="_1804007332" r:id="rId18"/>
        </w:object>
      </w:r>
    </w:p>
    <w:p w14:paraId="4EC42FC6" w14:textId="77777777" w:rsidR="006A49A7" w:rsidRPr="00C6761E" w:rsidRDefault="006A49A7" w:rsidP="006A49A7">
      <w:pPr>
        <w:pStyle w:val="TF"/>
      </w:pPr>
      <w:bookmarkStart w:id="321" w:name="_CRFigure6_2_4_2_1"/>
      <w:r w:rsidRPr="00C6761E">
        <w:t>Figure</w:t>
      </w:r>
      <w:r w:rsidR="00C737A1" w:rsidRPr="00C6761E">
        <w:t> </w:t>
      </w:r>
      <w:bookmarkEnd w:id="321"/>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22" w:name="_CR6_2_4_3"/>
      <w:bookmarkStart w:id="323" w:name="_Toc59199001"/>
      <w:bookmarkStart w:id="324" w:name="_Toc59198410"/>
      <w:bookmarkStart w:id="325" w:name="_Toc525231010"/>
      <w:bookmarkStart w:id="326" w:name="_Toc193394467"/>
      <w:bookmarkEnd w:id="322"/>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23"/>
      <w:bookmarkEnd w:id="324"/>
      <w:bookmarkEnd w:id="325"/>
      <w:r w:rsidRPr="00C6761E">
        <w:t>5G DDNMF</w:t>
      </w:r>
      <w:bookmarkEnd w:id="326"/>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2DCF5133"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in which the UE is currently registered. If the subscription check indicates that the UE is </w:t>
      </w:r>
      <w:r w:rsidRPr="00C6761E">
        <w:lastRenderedPageBreak/>
        <w:t xml:space="preserve">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56D76168"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4E038B63"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lastRenderedPageBreak/>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27" w:name="_Toc59199002"/>
      <w:bookmarkStart w:id="328" w:name="_Toc59198411"/>
      <w:bookmarkStart w:id="329"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30" w:name="_CR6_2_4_4"/>
      <w:bookmarkStart w:id="331" w:name="_Toc193394468"/>
      <w:bookmarkEnd w:id="330"/>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27"/>
      <w:bookmarkEnd w:id="328"/>
      <w:bookmarkEnd w:id="329"/>
      <w:bookmarkEnd w:id="331"/>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32" w:name="_CR6_2_4_5"/>
      <w:bookmarkStart w:id="333" w:name="_Toc59199003"/>
      <w:bookmarkStart w:id="334" w:name="_Toc59198412"/>
      <w:bookmarkStart w:id="335" w:name="_Toc525231012"/>
      <w:bookmarkStart w:id="336" w:name="_Toc193394469"/>
      <w:bookmarkEnd w:id="332"/>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33"/>
      <w:bookmarkEnd w:id="334"/>
      <w:bookmarkEnd w:id="335"/>
      <w:r w:rsidRPr="00C6761E">
        <w:t>5G DDNMF</w:t>
      </w:r>
      <w:bookmarkEnd w:id="336"/>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589FBDB5"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1EDCB33D"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lastRenderedPageBreak/>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37" w:name="_CR6_2_4_6"/>
      <w:bookmarkStart w:id="338" w:name="_Toc59199004"/>
      <w:bookmarkStart w:id="339" w:name="_Toc59198413"/>
      <w:bookmarkStart w:id="340" w:name="_Toc525231013"/>
      <w:bookmarkStart w:id="341" w:name="_Toc193394470"/>
      <w:bookmarkEnd w:id="337"/>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38"/>
      <w:bookmarkEnd w:id="339"/>
      <w:bookmarkEnd w:id="340"/>
      <w:bookmarkEnd w:id="341"/>
    </w:p>
    <w:p w14:paraId="0B0F1F06" w14:textId="77777777" w:rsidR="006A49A7" w:rsidRPr="00C6761E" w:rsidRDefault="006A49A7" w:rsidP="006A49A7">
      <w:pPr>
        <w:pStyle w:val="Heading5"/>
        <w:rPr>
          <w:lang w:eastAsia="zh-CN"/>
        </w:rPr>
      </w:pPr>
      <w:bookmarkStart w:id="342" w:name="_CR6_2_4_6_1"/>
      <w:bookmarkStart w:id="343" w:name="_Toc59199005"/>
      <w:bookmarkStart w:id="344" w:name="_Toc59198414"/>
      <w:bookmarkStart w:id="345" w:name="_Toc525231014"/>
      <w:bookmarkStart w:id="346" w:name="_Toc193394471"/>
      <w:bookmarkEnd w:id="342"/>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43"/>
      <w:bookmarkEnd w:id="344"/>
      <w:bookmarkEnd w:id="345"/>
      <w:bookmarkEnd w:id="346"/>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1C62870" w:rsidR="002955C3" w:rsidRPr="00C6761E" w:rsidRDefault="002955C3" w:rsidP="002955C3">
      <w:pPr>
        <w:pStyle w:val="NO"/>
      </w:pPr>
      <w:r w:rsidRPr="00C6761E">
        <w:t>NOTE 1:</w:t>
      </w:r>
      <w:r w:rsidRPr="00C6761E">
        <w:tab/>
        <w:t>The UE can abort this procedure when detecting loss of NG-RAN coverage in its serving PLMN.</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DC99CE0" w:rsidR="002955C3" w:rsidRPr="00C6761E" w:rsidRDefault="002955C3" w:rsidP="002955C3">
      <w:pPr>
        <w:pStyle w:val="NO"/>
      </w:pPr>
      <w:r w:rsidRPr="00C6761E">
        <w:t>NOTE 2:</w:t>
      </w:r>
      <w:r w:rsidRPr="00C6761E">
        <w:tab/>
        <w:t>The UE can abort this procedure when detecting loss of NG-RAN coverage in its serving PLMN.</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47" w:name="_CR6_2_4_6_2"/>
      <w:bookmarkStart w:id="348" w:name="_Toc59199006"/>
      <w:bookmarkStart w:id="349" w:name="_Toc59198415"/>
      <w:bookmarkStart w:id="350" w:name="_Toc525231015"/>
      <w:bookmarkStart w:id="351" w:name="_Toc193394472"/>
      <w:bookmarkEnd w:id="347"/>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48"/>
      <w:bookmarkEnd w:id="349"/>
      <w:bookmarkEnd w:id="350"/>
      <w:r w:rsidRPr="00C6761E">
        <w:t>5G DDNMF</w:t>
      </w:r>
      <w:bookmarkEnd w:id="351"/>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52" w:name="_CR6_2_5"/>
      <w:bookmarkStart w:id="353" w:name="_Toc59199007"/>
      <w:bookmarkStart w:id="354" w:name="_Toc59198416"/>
      <w:bookmarkStart w:id="355" w:name="_Toc525231016"/>
      <w:bookmarkStart w:id="356" w:name="_Toc193394473"/>
      <w:bookmarkEnd w:id="352"/>
      <w:r w:rsidRPr="00C6761E">
        <w:lastRenderedPageBreak/>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53"/>
      <w:bookmarkEnd w:id="354"/>
      <w:bookmarkEnd w:id="355"/>
      <w:bookmarkEnd w:id="356"/>
    </w:p>
    <w:p w14:paraId="65877DD8" w14:textId="77777777" w:rsidR="00F41346" w:rsidRPr="00C6761E" w:rsidRDefault="00F41346" w:rsidP="00F41346">
      <w:pPr>
        <w:pStyle w:val="Heading4"/>
      </w:pPr>
      <w:bookmarkStart w:id="357" w:name="_CR6_2_5_1"/>
      <w:bookmarkStart w:id="358" w:name="_Toc59199008"/>
      <w:bookmarkStart w:id="359" w:name="_Toc59198417"/>
      <w:bookmarkStart w:id="360" w:name="_Toc525231017"/>
      <w:bookmarkStart w:id="361" w:name="_Toc193394474"/>
      <w:bookmarkEnd w:id="357"/>
      <w:r w:rsidRPr="00C6761E">
        <w:t>6.2.</w:t>
      </w:r>
      <w:r w:rsidR="003857B9" w:rsidRPr="00C6761E">
        <w:t>5</w:t>
      </w:r>
      <w:r w:rsidRPr="00C6761E">
        <w:t>.1</w:t>
      </w:r>
      <w:r w:rsidRPr="00C6761E">
        <w:tab/>
        <w:t>General</w:t>
      </w:r>
      <w:bookmarkEnd w:id="358"/>
      <w:bookmarkEnd w:id="359"/>
      <w:bookmarkEnd w:id="360"/>
      <w:bookmarkEnd w:id="361"/>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68CFDBD2"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62" w:name="_CR6_2_5_2"/>
      <w:bookmarkStart w:id="363" w:name="_Toc59199009"/>
      <w:bookmarkStart w:id="364" w:name="_Toc59198418"/>
      <w:bookmarkStart w:id="365" w:name="_Toc525231018"/>
      <w:bookmarkStart w:id="366" w:name="_Toc193394475"/>
      <w:bookmarkEnd w:id="362"/>
      <w:r w:rsidRPr="00C6761E">
        <w:t>6.2.</w:t>
      </w:r>
      <w:r w:rsidR="00EA68C6" w:rsidRPr="00C6761E">
        <w:t>5</w:t>
      </w:r>
      <w:r w:rsidRPr="00C6761E">
        <w:t>.2</w:t>
      </w:r>
      <w:r w:rsidRPr="00C6761E">
        <w:tab/>
        <w:t>Monitor request procedure Initiation</w:t>
      </w:r>
      <w:bookmarkEnd w:id="363"/>
      <w:bookmarkEnd w:id="364"/>
      <w:bookmarkEnd w:id="365"/>
      <w:bookmarkEnd w:id="366"/>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777777" w:rsidR="00F41346" w:rsidRPr="00C6761E" w:rsidRDefault="00F41346" w:rsidP="00F41346">
      <w:r w:rsidRPr="00C6761E">
        <w:t>If the UE is authorized to perform ProSe direct discovery model A monitoring in at least one PLMN,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lastRenderedPageBreak/>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6.85pt;height:334.7pt" o:ole="">
            <v:imagedata r:id="rId19" o:title=""/>
          </v:shape>
          <o:OLEObject Type="Embed" ProgID="Visio.Drawing.11" ShapeID="_x0000_i1029" DrawAspect="Content" ObjectID="_1804007333" r:id="rId20"/>
        </w:object>
      </w:r>
    </w:p>
    <w:p w14:paraId="50F471EA" w14:textId="08115F12" w:rsidR="00F41346" w:rsidRPr="00C6761E" w:rsidRDefault="00F41346" w:rsidP="00F41346">
      <w:pPr>
        <w:pStyle w:val="TF"/>
      </w:pPr>
      <w:bookmarkStart w:id="367" w:name="_CRFigure6_2_5_2_1"/>
      <w:r w:rsidRPr="00C6761E">
        <w:t>Figure</w:t>
      </w:r>
      <w:r w:rsidR="00EA68C6" w:rsidRPr="00C6761E">
        <w:t> </w:t>
      </w:r>
      <w:bookmarkEnd w:id="367"/>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368" w:name="_CR6_2_5_3"/>
      <w:bookmarkStart w:id="369" w:name="_Toc59199010"/>
      <w:bookmarkStart w:id="370" w:name="_Toc59198419"/>
      <w:bookmarkStart w:id="371" w:name="_Toc525231019"/>
      <w:bookmarkStart w:id="372" w:name="_Toc193394476"/>
      <w:bookmarkEnd w:id="368"/>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369"/>
      <w:bookmarkEnd w:id="370"/>
      <w:bookmarkEnd w:id="371"/>
      <w:r w:rsidRPr="00C6761E">
        <w:t>5G DDNMF</w:t>
      </w:r>
      <w:bookmarkEnd w:id="372"/>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w:t>
      </w:r>
      <w:r w:rsidRPr="00C6761E">
        <w:lastRenderedPageBreak/>
        <w:t>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41F1F73D"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16A2940A"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 </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lastRenderedPageBreak/>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373" w:name="_Toc59199011"/>
      <w:bookmarkStart w:id="374" w:name="_Toc59198420"/>
      <w:bookmarkStart w:id="375"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376" w:name="_CR6_2_5_4"/>
      <w:bookmarkStart w:id="377" w:name="_Toc193394477"/>
      <w:bookmarkEnd w:id="376"/>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373"/>
      <w:bookmarkEnd w:id="374"/>
      <w:bookmarkEnd w:id="375"/>
      <w:bookmarkEnd w:id="377"/>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lastRenderedPageBreak/>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378" w:name="_CR6_2_5_5"/>
      <w:bookmarkStart w:id="379" w:name="_Toc59199012"/>
      <w:bookmarkStart w:id="380" w:name="_Toc59198421"/>
      <w:bookmarkStart w:id="381" w:name="_Toc525231021"/>
      <w:bookmarkStart w:id="382" w:name="_Toc193394478"/>
      <w:bookmarkEnd w:id="378"/>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379"/>
      <w:bookmarkEnd w:id="380"/>
      <w:bookmarkEnd w:id="381"/>
      <w:r w:rsidRPr="00C6761E">
        <w:t>5G DDNMF</w:t>
      </w:r>
      <w:bookmarkEnd w:id="382"/>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383" w:name="_Toc59199013"/>
      <w:bookmarkStart w:id="384" w:name="_Toc59198422"/>
      <w:bookmarkStart w:id="385"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386" w:name="_CR6_2_5_6"/>
      <w:bookmarkStart w:id="387" w:name="_Toc193394479"/>
      <w:bookmarkEnd w:id="386"/>
      <w:r w:rsidRPr="00C6761E">
        <w:rPr>
          <w:lang w:eastAsia="zh-CN"/>
        </w:rPr>
        <w:lastRenderedPageBreak/>
        <w:t>6.2.</w:t>
      </w:r>
      <w:r w:rsidR="00EA68C6" w:rsidRPr="00C6761E">
        <w:rPr>
          <w:lang w:eastAsia="zh-CN"/>
        </w:rPr>
        <w:t>5</w:t>
      </w:r>
      <w:r w:rsidRPr="00C6761E">
        <w:rPr>
          <w:lang w:eastAsia="zh-CN"/>
        </w:rPr>
        <w:t>.6</w:t>
      </w:r>
      <w:r w:rsidRPr="00C6761E">
        <w:rPr>
          <w:lang w:eastAsia="zh-CN"/>
        </w:rPr>
        <w:tab/>
        <w:t>Abnormal cases</w:t>
      </w:r>
      <w:bookmarkEnd w:id="383"/>
      <w:bookmarkEnd w:id="384"/>
      <w:bookmarkEnd w:id="385"/>
      <w:bookmarkEnd w:id="387"/>
    </w:p>
    <w:p w14:paraId="7E3EC4D8" w14:textId="77777777" w:rsidR="00F41346" w:rsidRPr="00C6761E" w:rsidRDefault="00F41346" w:rsidP="00F41346">
      <w:pPr>
        <w:pStyle w:val="Heading5"/>
        <w:rPr>
          <w:lang w:eastAsia="zh-CN"/>
        </w:rPr>
      </w:pPr>
      <w:bookmarkStart w:id="388" w:name="_CR6_2_5_6_1"/>
      <w:bookmarkStart w:id="389" w:name="_Toc59199014"/>
      <w:bookmarkStart w:id="390" w:name="_Toc59198423"/>
      <w:bookmarkStart w:id="391" w:name="_Toc525231023"/>
      <w:bookmarkStart w:id="392" w:name="_Toc193394480"/>
      <w:bookmarkEnd w:id="388"/>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389"/>
      <w:bookmarkEnd w:id="390"/>
      <w:bookmarkEnd w:id="391"/>
      <w:bookmarkEnd w:id="392"/>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4D658AA3" w:rsidR="002955C3" w:rsidRPr="00C6761E" w:rsidRDefault="002955C3" w:rsidP="002955C3">
      <w:pPr>
        <w:pStyle w:val="NO"/>
      </w:pPr>
      <w:r w:rsidRPr="00C6761E">
        <w:t>NOTE 1:</w:t>
      </w:r>
      <w:r w:rsidRPr="00C6761E">
        <w:tab/>
        <w:t>The UE can abort this procedure when detecting loss of NG-RAN coverage in its serving PLMN.</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6A798CDB" w:rsidR="002955C3" w:rsidRPr="00C6761E" w:rsidRDefault="002955C3" w:rsidP="002955C3">
      <w:pPr>
        <w:pStyle w:val="NO"/>
      </w:pPr>
      <w:r w:rsidRPr="00C6761E">
        <w:t>NOTE 2:</w:t>
      </w:r>
      <w:r w:rsidRPr="00C6761E">
        <w:tab/>
        <w:t>The UE can abort this procedure when detecting loss of NG-RAN coverage in its serving PLMN.</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393" w:name="_CR6_2_5_6_2"/>
      <w:bookmarkStart w:id="394" w:name="_Toc59199015"/>
      <w:bookmarkStart w:id="395" w:name="_Toc59198424"/>
      <w:bookmarkStart w:id="396" w:name="_Toc525231024"/>
      <w:bookmarkStart w:id="397" w:name="_Toc193394481"/>
      <w:bookmarkEnd w:id="393"/>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394"/>
      <w:bookmarkEnd w:id="395"/>
      <w:bookmarkEnd w:id="396"/>
      <w:r w:rsidRPr="00C6761E">
        <w:t>5G DDNMF</w:t>
      </w:r>
      <w:bookmarkEnd w:id="397"/>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398" w:name="_CR6_2_6"/>
      <w:bookmarkStart w:id="399" w:name="_Toc59198989"/>
      <w:bookmarkStart w:id="400" w:name="_Toc59198398"/>
      <w:bookmarkStart w:id="401" w:name="_Toc525230998"/>
      <w:bookmarkStart w:id="402" w:name="_Toc193394482"/>
      <w:bookmarkEnd w:id="398"/>
      <w:r w:rsidRPr="00C6761E">
        <w:t>6.2.6</w:t>
      </w:r>
      <w:r w:rsidRPr="00C6761E">
        <w:tab/>
      </w:r>
      <w:bookmarkEnd w:id="399"/>
      <w:bookmarkEnd w:id="400"/>
      <w:bookmarkEnd w:id="401"/>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02"/>
    </w:p>
    <w:p w14:paraId="0566FB75" w14:textId="77777777" w:rsidR="00EB589D" w:rsidRPr="00C6761E" w:rsidRDefault="00EB589D" w:rsidP="00EB589D">
      <w:pPr>
        <w:pStyle w:val="Heading4"/>
      </w:pPr>
      <w:bookmarkStart w:id="403" w:name="_CR6_2_6_1"/>
      <w:bookmarkStart w:id="404" w:name="_Toc59198990"/>
      <w:bookmarkStart w:id="405" w:name="_Toc59198399"/>
      <w:bookmarkStart w:id="406" w:name="_Toc525230999"/>
      <w:bookmarkStart w:id="407" w:name="_Toc193394483"/>
      <w:bookmarkEnd w:id="403"/>
      <w:r w:rsidRPr="00C6761E">
        <w:t>6.2.6.1</w:t>
      </w:r>
      <w:r w:rsidRPr="00C6761E">
        <w:tab/>
        <w:t>General</w:t>
      </w:r>
      <w:bookmarkEnd w:id="404"/>
      <w:bookmarkEnd w:id="405"/>
      <w:bookmarkEnd w:id="406"/>
      <w:bookmarkEnd w:id="407"/>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5E329508"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 or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 xml:space="preserve">PROSE PC5 </w:t>
      </w:r>
      <w:r w:rsidR="0065619A" w:rsidRPr="00C6761E">
        <w:lastRenderedPageBreak/>
        <w:t>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08" w:name="_CR6_2_6_2"/>
      <w:bookmarkStart w:id="409" w:name="_Toc59198991"/>
      <w:bookmarkStart w:id="410" w:name="_Toc59198400"/>
      <w:bookmarkStart w:id="411" w:name="_Toc525231000"/>
      <w:bookmarkStart w:id="412" w:name="_Toc193394484"/>
      <w:bookmarkEnd w:id="408"/>
      <w:r w:rsidRPr="00C6761E">
        <w:t>6.2.</w:t>
      </w:r>
      <w:r w:rsidR="00277C4D" w:rsidRPr="00C6761E">
        <w:t>6</w:t>
      </w:r>
      <w:r w:rsidRPr="00C6761E">
        <w:t>.2</w:t>
      </w:r>
      <w:r w:rsidRPr="00C6761E">
        <w:tab/>
        <w:t>Discoveree request procedure initiation</w:t>
      </w:r>
      <w:bookmarkEnd w:id="409"/>
      <w:bookmarkEnd w:id="410"/>
      <w:bookmarkEnd w:id="411"/>
      <w:bookmarkEnd w:id="412"/>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1ADBD064"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operating the radio resources signalled from the serving PLMN,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lastRenderedPageBreak/>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6.85pt;height:334.7pt" o:ole="">
            <v:imagedata r:id="rId21" o:title=""/>
          </v:shape>
          <o:OLEObject Type="Embed" ProgID="Visio.Drawing.11" ShapeID="_x0000_i1030" DrawAspect="Content" ObjectID="_1804007334" r:id="rId22"/>
        </w:object>
      </w:r>
    </w:p>
    <w:p w14:paraId="6A33C577" w14:textId="7E198605" w:rsidR="00EB589D" w:rsidRPr="00C6761E" w:rsidRDefault="00EB589D" w:rsidP="00EB589D">
      <w:pPr>
        <w:pStyle w:val="TF"/>
      </w:pPr>
      <w:bookmarkStart w:id="413" w:name="_CRFigure6_2_6_2_1"/>
      <w:r w:rsidRPr="00C6761E">
        <w:t>Figure</w:t>
      </w:r>
      <w:r w:rsidR="00277C4D" w:rsidRPr="00C6761E">
        <w:t> </w:t>
      </w:r>
      <w:bookmarkEnd w:id="413"/>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14" w:name="_CR6_2_6_3"/>
      <w:bookmarkStart w:id="415" w:name="_Toc59198992"/>
      <w:bookmarkStart w:id="416" w:name="_Toc59198401"/>
      <w:bookmarkStart w:id="417" w:name="_Toc525231001"/>
      <w:bookmarkStart w:id="418" w:name="_Toc193394485"/>
      <w:bookmarkEnd w:id="414"/>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15"/>
      <w:bookmarkEnd w:id="416"/>
      <w:bookmarkEnd w:id="417"/>
      <w:bookmarkEnd w:id="418"/>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4136C0DB"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w:t>
      </w:r>
      <w:r w:rsidR="00EB589D" w:rsidRPr="00C6761E">
        <w:rPr>
          <w:lang w:eastAsia="ko-KR"/>
        </w:rPr>
        <w:lastRenderedPageBreak/>
        <w:t xml:space="preserve">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19" w:name="_Toc59198993"/>
      <w:bookmarkStart w:id="420" w:name="_Toc59198402"/>
      <w:bookmarkStart w:id="421" w:name="_Toc525231002"/>
      <w:r w:rsidRPr="00C6761E">
        <w:t>The 5G DDNMF may associate the ProSe response code with the PC5 security policies.</w:t>
      </w:r>
    </w:p>
    <w:p w14:paraId="3046CD33" w14:textId="36843461" w:rsidR="00134642" w:rsidRPr="00C6761E" w:rsidRDefault="00134642" w:rsidP="00134642">
      <w:r w:rsidRPr="00C6761E">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22" w:name="_CR6_2_6_4"/>
      <w:bookmarkStart w:id="423" w:name="_Toc193394486"/>
      <w:bookmarkEnd w:id="422"/>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19"/>
      <w:bookmarkEnd w:id="420"/>
      <w:bookmarkEnd w:id="421"/>
      <w:bookmarkEnd w:id="423"/>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24" w:name="_Toc59198994"/>
      <w:bookmarkStart w:id="425" w:name="_Toc59198403"/>
      <w:bookmarkStart w:id="426"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27" w:name="_CR6_2_6_5"/>
      <w:bookmarkStart w:id="428" w:name="_Toc193394487"/>
      <w:bookmarkEnd w:id="427"/>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24"/>
      <w:bookmarkEnd w:id="425"/>
      <w:bookmarkEnd w:id="426"/>
      <w:bookmarkEnd w:id="428"/>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29" w:name="_Toc59198995"/>
      <w:bookmarkStart w:id="430" w:name="_Toc59198404"/>
      <w:bookmarkStart w:id="431"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32" w:name="_CR6_2_6_6"/>
      <w:bookmarkStart w:id="433" w:name="_Toc193394488"/>
      <w:bookmarkEnd w:id="432"/>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29"/>
      <w:bookmarkEnd w:id="430"/>
      <w:bookmarkEnd w:id="431"/>
      <w:bookmarkEnd w:id="433"/>
    </w:p>
    <w:p w14:paraId="59F5CDC3" w14:textId="77777777" w:rsidR="00EB589D" w:rsidRPr="00C6761E" w:rsidRDefault="00EB589D" w:rsidP="00EB589D">
      <w:pPr>
        <w:pStyle w:val="Heading5"/>
        <w:rPr>
          <w:lang w:eastAsia="zh-CN"/>
        </w:rPr>
      </w:pPr>
      <w:bookmarkStart w:id="434" w:name="_CR6_2_6_6_1"/>
      <w:bookmarkStart w:id="435" w:name="_Toc59198996"/>
      <w:bookmarkStart w:id="436" w:name="_Toc59198405"/>
      <w:bookmarkStart w:id="437" w:name="_Toc525231005"/>
      <w:bookmarkStart w:id="438" w:name="_Toc193394489"/>
      <w:bookmarkEnd w:id="434"/>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35"/>
      <w:bookmarkEnd w:id="436"/>
      <w:bookmarkEnd w:id="437"/>
      <w:bookmarkEnd w:id="438"/>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lastRenderedPageBreak/>
        <w:tab/>
        <w:t>The UE shall close the existing secure connection to the 5G DDNMF, establish a new secure connection and then restart the discoveree request procedure.</w:t>
      </w:r>
    </w:p>
    <w:p w14:paraId="2D65DCB2" w14:textId="044F607B" w:rsidR="002955C3" w:rsidRPr="00C6761E" w:rsidRDefault="002955C3" w:rsidP="002955C3">
      <w:pPr>
        <w:pStyle w:val="NO"/>
      </w:pPr>
      <w:r w:rsidRPr="00C6761E">
        <w:t>NOTE 1:</w:t>
      </w:r>
      <w:r w:rsidRPr="00C6761E">
        <w:tab/>
        <w:t>The UE can abort this procedure when detecting loss of NG-RAN coverage in its serving PLMN.</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63C5A495" w:rsidR="002955C3" w:rsidRPr="00C6761E" w:rsidRDefault="002955C3" w:rsidP="002955C3">
      <w:pPr>
        <w:pStyle w:val="NO"/>
      </w:pPr>
      <w:r w:rsidRPr="00C6761E">
        <w:t>NOTE 2:</w:t>
      </w:r>
      <w:r w:rsidRPr="00C6761E">
        <w:tab/>
        <w:t>The UE can abort this procedure when detecting loss of NG-RAN coverage in its serving PLMN.</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39" w:name="_CR6_2_6_6_2"/>
      <w:bookmarkStart w:id="440" w:name="_Toc59198997"/>
      <w:bookmarkStart w:id="441" w:name="_Toc59198406"/>
      <w:bookmarkStart w:id="442" w:name="_Toc525231006"/>
      <w:bookmarkStart w:id="443" w:name="_Toc193394490"/>
      <w:bookmarkEnd w:id="439"/>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40"/>
      <w:bookmarkEnd w:id="441"/>
      <w:bookmarkEnd w:id="442"/>
      <w:bookmarkEnd w:id="443"/>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44" w:name="_CR6_2_7"/>
      <w:bookmarkStart w:id="445" w:name="_Toc59199016"/>
      <w:bookmarkStart w:id="446" w:name="_Toc59198425"/>
      <w:bookmarkStart w:id="447" w:name="_Toc525231025"/>
      <w:bookmarkStart w:id="448" w:name="_Toc193394491"/>
      <w:bookmarkEnd w:id="444"/>
      <w:r w:rsidRPr="00C6761E">
        <w:t>6.2.</w:t>
      </w:r>
      <w:r w:rsidR="00661773" w:rsidRPr="00C6761E">
        <w:t>7</w:t>
      </w:r>
      <w:r w:rsidRPr="00C6761E">
        <w:tab/>
      </w:r>
      <w:bookmarkEnd w:id="445"/>
      <w:bookmarkEnd w:id="446"/>
      <w:bookmarkEnd w:id="447"/>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48"/>
    </w:p>
    <w:p w14:paraId="722C09A3" w14:textId="77777777" w:rsidR="00A56CE0" w:rsidRPr="00C6761E" w:rsidRDefault="00A56CE0" w:rsidP="00A56CE0">
      <w:pPr>
        <w:pStyle w:val="Heading4"/>
      </w:pPr>
      <w:bookmarkStart w:id="449" w:name="_CR6_2_7_1"/>
      <w:bookmarkStart w:id="450" w:name="_Toc59199017"/>
      <w:bookmarkStart w:id="451" w:name="_Toc59198426"/>
      <w:bookmarkStart w:id="452" w:name="_Toc525231026"/>
      <w:bookmarkStart w:id="453" w:name="_Toc193394492"/>
      <w:bookmarkEnd w:id="449"/>
      <w:r w:rsidRPr="00C6761E">
        <w:t>6.2.</w:t>
      </w:r>
      <w:r w:rsidR="00661773" w:rsidRPr="00C6761E">
        <w:t>7</w:t>
      </w:r>
      <w:r w:rsidRPr="00C6761E">
        <w:t>.1</w:t>
      </w:r>
      <w:r w:rsidRPr="00C6761E">
        <w:tab/>
        <w:t>General</w:t>
      </w:r>
      <w:bookmarkEnd w:id="450"/>
      <w:bookmarkEnd w:id="451"/>
      <w:bookmarkEnd w:id="452"/>
      <w:bookmarkEnd w:id="453"/>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5EE4E032"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54" w:name="_CR6_2_7_2"/>
      <w:bookmarkStart w:id="455" w:name="_Toc59199018"/>
      <w:bookmarkStart w:id="456" w:name="_Toc59198427"/>
      <w:bookmarkStart w:id="457" w:name="_Toc525231027"/>
      <w:bookmarkStart w:id="458" w:name="_Toc193394493"/>
      <w:bookmarkEnd w:id="454"/>
      <w:r w:rsidRPr="00C6761E">
        <w:t>6.2.</w:t>
      </w:r>
      <w:r w:rsidR="00661773" w:rsidRPr="00C6761E">
        <w:t>7</w:t>
      </w:r>
      <w:r w:rsidRPr="00C6761E">
        <w:t>.2</w:t>
      </w:r>
      <w:r w:rsidRPr="00C6761E">
        <w:tab/>
        <w:t>Discoverer request procedure initiation</w:t>
      </w:r>
      <w:bookmarkEnd w:id="455"/>
      <w:bookmarkEnd w:id="456"/>
      <w:bookmarkEnd w:id="457"/>
      <w:bookmarkEnd w:id="458"/>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75A54B0D" w:rsidR="00A56CE0" w:rsidRPr="00C6761E" w:rsidRDefault="00A56CE0" w:rsidP="00A56CE0">
      <w:r w:rsidRPr="00C6761E">
        <w:lastRenderedPageBreak/>
        <w:t xml:space="preserve">If the UE is authorised to perform </w:t>
      </w:r>
      <w:r w:rsidR="00BD0B0D" w:rsidRPr="00C6761E">
        <w:t>restricted 5G ProSe</w:t>
      </w:r>
      <w:r w:rsidRPr="00C6761E">
        <w:t xml:space="preserve"> direct discovery model B discoverer operation in the PLMN </w:t>
      </w:r>
      <w:r w:rsidRPr="00C6761E">
        <w:rPr>
          <w:lang w:eastAsia="zh-CN"/>
        </w:rPr>
        <w:t xml:space="preserve">operating the radio resources </w:t>
      </w:r>
      <w:r w:rsidRPr="00C6761E">
        <w:t>signalled from the serving PLMN,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6.85pt;height:334.7pt" o:ole="">
            <v:imagedata r:id="rId23" o:title=""/>
          </v:shape>
          <o:OLEObject Type="Embed" ProgID="Visio.Drawing.11" ShapeID="_x0000_i1031" DrawAspect="Content" ObjectID="_1804007335" r:id="rId24"/>
        </w:object>
      </w:r>
    </w:p>
    <w:p w14:paraId="56441CFD" w14:textId="2CE5AB40" w:rsidR="00A56CE0" w:rsidRPr="00C6761E" w:rsidRDefault="00A56CE0" w:rsidP="00A56CE0">
      <w:pPr>
        <w:pStyle w:val="TF"/>
      </w:pPr>
      <w:bookmarkStart w:id="459" w:name="_CRFigure6_2_7_2_1"/>
      <w:r w:rsidRPr="00C6761E">
        <w:t>Figure</w:t>
      </w:r>
      <w:r w:rsidR="00EB589D" w:rsidRPr="00C6761E">
        <w:t> </w:t>
      </w:r>
      <w:bookmarkEnd w:id="459"/>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60" w:name="_CR6_2_7_3"/>
      <w:bookmarkStart w:id="461" w:name="_Toc59199019"/>
      <w:bookmarkStart w:id="462" w:name="_Toc59198428"/>
      <w:bookmarkStart w:id="463" w:name="_Toc525231028"/>
      <w:bookmarkStart w:id="464" w:name="_Toc193394494"/>
      <w:bookmarkEnd w:id="460"/>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61"/>
      <w:bookmarkEnd w:id="462"/>
      <w:bookmarkEnd w:id="463"/>
      <w:bookmarkEnd w:id="464"/>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5FDA0F32"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optionally metadata associated 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w:t>
      </w:r>
      <w:r w:rsidR="00A56CE0" w:rsidRPr="00C6761E">
        <w:lastRenderedPageBreak/>
        <w:t xml:space="preserve">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lastRenderedPageBreak/>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465" w:name="_Toc59199020"/>
      <w:bookmarkStart w:id="466" w:name="_Toc59198429"/>
      <w:bookmarkStart w:id="467"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468" w:name="_CR6_2_7_4"/>
      <w:bookmarkStart w:id="469" w:name="_Toc193394495"/>
      <w:bookmarkEnd w:id="468"/>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465"/>
      <w:bookmarkEnd w:id="466"/>
      <w:bookmarkEnd w:id="467"/>
      <w:bookmarkEnd w:id="469"/>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470" w:name="_CR6_2_7_5"/>
      <w:bookmarkStart w:id="471" w:name="_Toc59199021"/>
      <w:bookmarkStart w:id="472" w:name="_Toc59198430"/>
      <w:bookmarkStart w:id="473" w:name="_Toc525231030"/>
      <w:bookmarkStart w:id="474" w:name="_Toc193394496"/>
      <w:bookmarkEnd w:id="470"/>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471"/>
      <w:bookmarkEnd w:id="472"/>
      <w:bookmarkEnd w:id="473"/>
      <w:bookmarkEnd w:id="474"/>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lastRenderedPageBreak/>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475" w:name="_Toc59199022"/>
      <w:bookmarkStart w:id="476" w:name="_Toc59198431"/>
      <w:bookmarkStart w:id="477"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478" w:name="_CR6_2_7_6"/>
      <w:bookmarkStart w:id="479" w:name="_Toc193394497"/>
      <w:bookmarkEnd w:id="478"/>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475"/>
      <w:bookmarkEnd w:id="476"/>
      <w:bookmarkEnd w:id="477"/>
      <w:bookmarkEnd w:id="479"/>
    </w:p>
    <w:p w14:paraId="2809CB2F" w14:textId="77777777" w:rsidR="00A56CE0" w:rsidRPr="00C6761E" w:rsidRDefault="00A56CE0" w:rsidP="00A56CE0">
      <w:pPr>
        <w:pStyle w:val="Heading5"/>
        <w:rPr>
          <w:lang w:eastAsia="zh-CN"/>
        </w:rPr>
      </w:pPr>
      <w:bookmarkStart w:id="480" w:name="_CR6_2_7_6_1"/>
      <w:bookmarkStart w:id="481" w:name="_Toc59199023"/>
      <w:bookmarkStart w:id="482" w:name="_Toc59198432"/>
      <w:bookmarkStart w:id="483" w:name="_Toc525231032"/>
      <w:bookmarkStart w:id="484" w:name="_Toc193394498"/>
      <w:bookmarkEnd w:id="480"/>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481"/>
      <w:bookmarkEnd w:id="482"/>
      <w:bookmarkEnd w:id="483"/>
      <w:bookmarkEnd w:id="484"/>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EF8B649" w:rsidR="002955C3" w:rsidRPr="00C6761E" w:rsidRDefault="002955C3" w:rsidP="002955C3">
      <w:pPr>
        <w:pStyle w:val="NO"/>
      </w:pPr>
      <w:r w:rsidRPr="00C6761E">
        <w:t>NOTE 1:</w:t>
      </w:r>
      <w:r w:rsidRPr="00C6761E">
        <w:tab/>
        <w:t>The UE can abort this procedure when detecting loss of NG-RAN coverage in its serving PLMN.</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6E3C7AB7" w:rsidR="002955C3" w:rsidRPr="00C6761E" w:rsidRDefault="002955C3" w:rsidP="002955C3">
      <w:pPr>
        <w:pStyle w:val="NO"/>
      </w:pPr>
      <w:r w:rsidRPr="00C6761E">
        <w:t>NOTE 2:</w:t>
      </w:r>
      <w:r w:rsidRPr="00C6761E">
        <w:tab/>
        <w:t>The UE can abort this procedure when detecting loss of NG-RAN coverage in its serving PLMN.</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lastRenderedPageBreak/>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485" w:name="_CR6_2_7_6_2"/>
      <w:bookmarkStart w:id="486" w:name="_Toc59199024"/>
      <w:bookmarkStart w:id="487" w:name="_Toc59198433"/>
      <w:bookmarkStart w:id="488" w:name="_Toc525231033"/>
      <w:bookmarkStart w:id="489" w:name="_Toc193394499"/>
      <w:bookmarkEnd w:id="485"/>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486"/>
      <w:bookmarkEnd w:id="487"/>
      <w:bookmarkEnd w:id="488"/>
      <w:bookmarkEnd w:id="489"/>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490" w:name="_CR6_2_8"/>
      <w:bookmarkStart w:id="491" w:name="_Toc59199025"/>
      <w:bookmarkStart w:id="492" w:name="_Toc59198434"/>
      <w:bookmarkStart w:id="493" w:name="_Toc525231034"/>
      <w:bookmarkStart w:id="494" w:name="_Toc59199033"/>
      <w:bookmarkStart w:id="495" w:name="_Toc59198442"/>
      <w:bookmarkStart w:id="496" w:name="_Toc525231042"/>
      <w:bookmarkStart w:id="497" w:name="_Toc193394500"/>
      <w:bookmarkEnd w:id="490"/>
      <w:r w:rsidRPr="00C6761E">
        <w:t>6.2.8</w:t>
      </w:r>
      <w:r w:rsidRPr="00C6761E">
        <w:tab/>
        <w:t xml:space="preserve">Match report procedure for open </w:t>
      </w:r>
      <w:r w:rsidR="00714D0F" w:rsidRPr="00C6761E">
        <w:t xml:space="preserve">5G </w:t>
      </w:r>
      <w:r w:rsidRPr="00C6761E">
        <w:t>ProSe direct discovery</w:t>
      </w:r>
      <w:bookmarkEnd w:id="491"/>
      <w:bookmarkEnd w:id="492"/>
      <w:bookmarkEnd w:id="493"/>
      <w:bookmarkEnd w:id="497"/>
    </w:p>
    <w:p w14:paraId="6E4AAE7E" w14:textId="77777777" w:rsidR="00EB589D" w:rsidRPr="00C6761E" w:rsidRDefault="00EB589D" w:rsidP="00EB589D">
      <w:pPr>
        <w:pStyle w:val="Heading4"/>
      </w:pPr>
      <w:bookmarkStart w:id="498" w:name="_CR6_2_8_1"/>
      <w:bookmarkStart w:id="499" w:name="_Toc59199026"/>
      <w:bookmarkStart w:id="500" w:name="_Toc59198435"/>
      <w:bookmarkStart w:id="501" w:name="_Toc525231035"/>
      <w:bookmarkStart w:id="502" w:name="_Toc193394501"/>
      <w:bookmarkEnd w:id="498"/>
      <w:r w:rsidRPr="00C6761E">
        <w:t>6.2.8.1</w:t>
      </w:r>
      <w:r w:rsidRPr="00C6761E">
        <w:tab/>
        <w:t>General</w:t>
      </w:r>
      <w:bookmarkEnd w:id="499"/>
      <w:bookmarkEnd w:id="500"/>
      <w:bookmarkEnd w:id="501"/>
      <w:bookmarkEnd w:id="502"/>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27E86A4C"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03" w:name="_CR6_2_8_2"/>
      <w:bookmarkStart w:id="504" w:name="_Toc59199027"/>
      <w:bookmarkStart w:id="505" w:name="_Toc59198436"/>
      <w:bookmarkStart w:id="506" w:name="_Toc525231036"/>
      <w:bookmarkStart w:id="507" w:name="_Toc193394502"/>
      <w:bookmarkEnd w:id="503"/>
      <w:r w:rsidRPr="00C6761E">
        <w:t>6.2.8.2</w:t>
      </w:r>
      <w:r w:rsidRPr="00C6761E">
        <w:tab/>
        <w:t>Match report procedure initiation</w:t>
      </w:r>
      <w:bookmarkEnd w:id="504"/>
      <w:bookmarkEnd w:id="505"/>
      <w:bookmarkEnd w:id="506"/>
      <w:bookmarkEnd w:id="507"/>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0DB77074"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lastRenderedPageBreak/>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6.85pt;height:334.7pt" o:ole="">
            <v:imagedata r:id="rId25" o:title=""/>
          </v:shape>
          <o:OLEObject Type="Embed" ProgID="Visio.Drawing.11" ShapeID="_x0000_i1032" DrawAspect="Content" ObjectID="_1804007336" r:id="rId26"/>
        </w:object>
      </w:r>
    </w:p>
    <w:p w14:paraId="2E2410C7" w14:textId="77777777" w:rsidR="00EB589D" w:rsidRPr="00C6761E" w:rsidRDefault="00EB589D" w:rsidP="00EB589D">
      <w:pPr>
        <w:pStyle w:val="TF"/>
      </w:pPr>
      <w:bookmarkStart w:id="508" w:name="_CRFigure6_2_8_2_1"/>
      <w:r w:rsidRPr="00C6761E">
        <w:t>Figure</w:t>
      </w:r>
      <w:r w:rsidR="00630348" w:rsidRPr="00C6761E">
        <w:t> </w:t>
      </w:r>
      <w:bookmarkEnd w:id="508"/>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09" w:name="_CR6_2_8_3"/>
      <w:bookmarkStart w:id="510" w:name="_Toc59199028"/>
      <w:bookmarkStart w:id="511" w:name="_Toc59198437"/>
      <w:bookmarkStart w:id="512" w:name="_Toc525231037"/>
      <w:bookmarkStart w:id="513" w:name="_Toc193394503"/>
      <w:bookmarkEnd w:id="509"/>
      <w:r w:rsidRPr="00C6761E">
        <w:t>6.2.8.3</w:t>
      </w:r>
      <w:r w:rsidRPr="00C6761E">
        <w:tab/>
      </w:r>
      <w:r w:rsidRPr="00C6761E">
        <w:rPr>
          <w:lang w:eastAsia="zh-CN"/>
        </w:rPr>
        <w:t xml:space="preserve">Match report procedure accepted by the </w:t>
      </w:r>
      <w:bookmarkEnd w:id="510"/>
      <w:bookmarkEnd w:id="511"/>
      <w:bookmarkEnd w:id="512"/>
      <w:r w:rsidRPr="00C6761E">
        <w:t>5G DDNMF</w:t>
      </w:r>
      <w:bookmarkEnd w:id="513"/>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2AACBC7D"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lastRenderedPageBreak/>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14" w:name="_CR6_2_8_4"/>
      <w:bookmarkStart w:id="515" w:name="_Toc59199029"/>
      <w:bookmarkStart w:id="516" w:name="_Toc59198438"/>
      <w:bookmarkStart w:id="517" w:name="_Toc525231038"/>
      <w:bookmarkStart w:id="518" w:name="_Toc193394504"/>
      <w:bookmarkEnd w:id="514"/>
      <w:r w:rsidRPr="00C6761E">
        <w:rPr>
          <w:lang w:eastAsia="zh-CN"/>
        </w:rPr>
        <w:t>6.2.8.4</w:t>
      </w:r>
      <w:r w:rsidRPr="00C6761E">
        <w:rPr>
          <w:lang w:eastAsia="zh-CN"/>
        </w:rPr>
        <w:tab/>
        <w:t>Match report procedure completion by the UE</w:t>
      </w:r>
      <w:bookmarkEnd w:id="515"/>
      <w:bookmarkEnd w:id="516"/>
      <w:bookmarkEnd w:id="517"/>
      <w:bookmarkEnd w:id="518"/>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19" w:name="_CR6_2_8_5"/>
      <w:bookmarkStart w:id="520" w:name="_Toc59199030"/>
      <w:bookmarkStart w:id="521" w:name="_Toc59198439"/>
      <w:bookmarkStart w:id="522" w:name="_Toc525231039"/>
      <w:bookmarkStart w:id="523" w:name="_Toc193394505"/>
      <w:bookmarkEnd w:id="519"/>
      <w:r w:rsidRPr="00C6761E">
        <w:rPr>
          <w:lang w:eastAsia="zh-CN"/>
        </w:rPr>
        <w:t>6.2.8.5</w:t>
      </w:r>
      <w:r w:rsidRPr="00C6761E">
        <w:rPr>
          <w:lang w:eastAsia="zh-CN"/>
        </w:rPr>
        <w:tab/>
        <w:t xml:space="preserve">Match report procedure not accepted by the </w:t>
      </w:r>
      <w:bookmarkEnd w:id="520"/>
      <w:bookmarkEnd w:id="521"/>
      <w:bookmarkEnd w:id="522"/>
      <w:r w:rsidRPr="00C6761E">
        <w:t>5G DDNMF</w:t>
      </w:r>
      <w:bookmarkEnd w:id="523"/>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lastRenderedPageBreak/>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5BB9E095"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24" w:name="_CR6_2_8_6"/>
      <w:bookmarkStart w:id="525" w:name="_Toc59199031"/>
      <w:bookmarkStart w:id="526" w:name="_Toc59198440"/>
      <w:bookmarkStart w:id="527" w:name="_Toc525231040"/>
      <w:bookmarkStart w:id="528" w:name="_Toc193394506"/>
      <w:bookmarkEnd w:id="524"/>
      <w:r w:rsidRPr="00C6761E">
        <w:rPr>
          <w:lang w:eastAsia="zh-CN"/>
        </w:rPr>
        <w:t>6.2.8.6</w:t>
      </w:r>
      <w:r w:rsidRPr="00C6761E">
        <w:rPr>
          <w:lang w:eastAsia="zh-CN"/>
        </w:rPr>
        <w:tab/>
        <w:t>Abnormal cases</w:t>
      </w:r>
      <w:bookmarkEnd w:id="525"/>
      <w:bookmarkEnd w:id="526"/>
      <w:bookmarkEnd w:id="527"/>
      <w:bookmarkEnd w:id="528"/>
    </w:p>
    <w:p w14:paraId="20AF9D62" w14:textId="77777777" w:rsidR="00EB589D" w:rsidRPr="00C6761E" w:rsidRDefault="00EB589D" w:rsidP="00EB589D">
      <w:pPr>
        <w:pStyle w:val="Heading5"/>
        <w:rPr>
          <w:lang w:eastAsia="zh-CN"/>
        </w:rPr>
      </w:pPr>
      <w:bookmarkStart w:id="529" w:name="_CR6_2_8_6_1"/>
      <w:bookmarkStart w:id="530" w:name="_Toc59199032"/>
      <w:bookmarkStart w:id="531" w:name="_Toc59198441"/>
      <w:bookmarkStart w:id="532" w:name="_Toc525231041"/>
      <w:bookmarkStart w:id="533" w:name="_Toc193394507"/>
      <w:bookmarkEnd w:id="529"/>
      <w:r w:rsidRPr="00C6761E">
        <w:rPr>
          <w:lang w:eastAsia="zh-CN"/>
        </w:rPr>
        <w:t>6.2.8.6.1</w:t>
      </w:r>
      <w:r w:rsidRPr="00C6761E">
        <w:rPr>
          <w:lang w:eastAsia="zh-CN"/>
        </w:rPr>
        <w:tab/>
        <w:t>Abnormal cases in the UE</w:t>
      </w:r>
      <w:bookmarkEnd w:id="530"/>
      <w:bookmarkEnd w:id="531"/>
      <w:bookmarkEnd w:id="532"/>
      <w:bookmarkEnd w:id="533"/>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34" w:name="_CR6_2_9"/>
      <w:bookmarkStart w:id="535" w:name="_Toc193394508"/>
      <w:bookmarkEnd w:id="534"/>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494"/>
      <w:bookmarkEnd w:id="495"/>
      <w:bookmarkEnd w:id="496"/>
      <w:bookmarkEnd w:id="535"/>
    </w:p>
    <w:p w14:paraId="13687B39" w14:textId="77777777" w:rsidR="00EB589D" w:rsidRPr="00C6761E" w:rsidRDefault="00EB589D" w:rsidP="00EB589D">
      <w:pPr>
        <w:pStyle w:val="Heading4"/>
      </w:pPr>
      <w:bookmarkStart w:id="536" w:name="_CR6_2_9_1"/>
      <w:bookmarkStart w:id="537" w:name="_Toc59199034"/>
      <w:bookmarkStart w:id="538" w:name="_Toc59198443"/>
      <w:bookmarkStart w:id="539" w:name="_Toc525231043"/>
      <w:bookmarkStart w:id="540" w:name="_Toc193394509"/>
      <w:bookmarkEnd w:id="536"/>
      <w:r w:rsidRPr="00C6761E">
        <w:t>6.2.9.1</w:t>
      </w:r>
      <w:r w:rsidRPr="00C6761E">
        <w:tab/>
        <w:t>General</w:t>
      </w:r>
      <w:bookmarkEnd w:id="537"/>
      <w:bookmarkEnd w:id="538"/>
      <w:bookmarkEnd w:id="539"/>
      <w:bookmarkEnd w:id="540"/>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5F05FA01"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41" w:name="_CR6_2_9_2"/>
      <w:bookmarkStart w:id="542" w:name="_Toc59199035"/>
      <w:bookmarkStart w:id="543" w:name="_Toc59198444"/>
      <w:bookmarkStart w:id="544" w:name="_Toc525231044"/>
      <w:bookmarkStart w:id="545" w:name="_Toc193394510"/>
      <w:bookmarkEnd w:id="541"/>
      <w:r w:rsidRPr="00C6761E">
        <w:t>6.2.9.2</w:t>
      </w:r>
      <w:r w:rsidRPr="00C6761E">
        <w:tab/>
        <w:t>Match report procedure initiation</w:t>
      </w:r>
      <w:bookmarkEnd w:id="542"/>
      <w:bookmarkEnd w:id="543"/>
      <w:bookmarkEnd w:id="544"/>
      <w:bookmarkEnd w:id="545"/>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lastRenderedPageBreak/>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354D7FA"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2.6pt;height:315.1pt" o:ole="">
            <v:imagedata r:id="rId27" o:title=""/>
          </v:shape>
          <o:OLEObject Type="Embed" ProgID="Visio.Drawing.11" ShapeID="_x0000_i1033" DrawAspect="Content" ObjectID="_1804007337" r:id="rId28"/>
        </w:object>
      </w:r>
    </w:p>
    <w:p w14:paraId="4DCA8AD6" w14:textId="77777777" w:rsidR="00EB589D" w:rsidRPr="00C6761E" w:rsidRDefault="00EB589D" w:rsidP="00EB589D">
      <w:pPr>
        <w:pStyle w:val="TF"/>
      </w:pPr>
      <w:bookmarkStart w:id="546" w:name="_CRFigure6_2_9_2_1"/>
      <w:r w:rsidRPr="00C6761E">
        <w:t>Figure</w:t>
      </w:r>
      <w:r w:rsidR="007C30FC" w:rsidRPr="00C6761E">
        <w:t> </w:t>
      </w:r>
      <w:bookmarkEnd w:id="546"/>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47" w:name="_CR6_2_9_3"/>
      <w:bookmarkStart w:id="548" w:name="_Toc59199036"/>
      <w:bookmarkStart w:id="549" w:name="_Toc59198445"/>
      <w:bookmarkStart w:id="550" w:name="_Toc525231045"/>
      <w:bookmarkStart w:id="551" w:name="_Toc193394511"/>
      <w:bookmarkEnd w:id="547"/>
      <w:r w:rsidRPr="00C6761E">
        <w:t>6.2.</w:t>
      </w:r>
      <w:r w:rsidR="005B3C9B" w:rsidRPr="00C6761E">
        <w:t>9</w:t>
      </w:r>
      <w:r w:rsidRPr="00C6761E">
        <w:t>.3</w:t>
      </w:r>
      <w:r w:rsidRPr="00C6761E">
        <w:tab/>
      </w:r>
      <w:r w:rsidRPr="00C6761E">
        <w:rPr>
          <w:lang w:eastAsia="zh-CN"/>
        </w:rPr>
        <w:t xml:space="preserve">Match report procedure accepted by the </w:t>
      </w:r>
      <w:bookmarkEnd w:id="548"/>
      <w:bookmarkEnd w:id="549"/>
      <w:bookmarkEnd w:id="550"/>
      <w:r w:rsidRPr="00C6761E">
        <w:t>5G DDNMF</w:t>
      </w:r>
      <w:bookmarkEnd w:id="551"/>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w:t>
      </w:r>
      <w:r w:rsidRPr="00C6761E">
        <w:lastRenderedPageBreak/>
        <w:t xml:space="preserve">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52" w:name="_Toc59199037"/>
      <w:bookmarkStart w:id="553" w:name="_Toc59198446"/>
      <w:bookmarkStart w:id="554"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55" w:name="_CR6_2_9_4"/>
      <w:bookmarkStart w:id="556" w:name="_Toc193394512"/>
      <w:bookmarkEnd w:id="555"/>
      <w:r w:rsidRPr="00C6761E">
        <w:rPr>
          <w:lang w:eastAsia="zh-CN"/>
        </w:rPr>
        <w:t>6.2.9.4</w:t>
      </w:r>
      <w:r w:rsidRPr="00C6761E">
        <w:rPr>
          <w:lang w:eastAsia="zh-CN"/>
        </w:rPr>
        <w:tab/>
        <w:t>Match report procedure completion by the UE</w:t>
      </w:r>
      <w:bookmarkEnd w:id="552"/>
      <w:bookmarkEnd w:id="553"/>
      <w:bookmarkEnd w:id="554"/>
      <w:bookmarkEnd w:id="556"/>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21478456"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6.2.9.5, the UE shall stop timer T5016 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4FACA0D2"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T5016 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57" w:name="_CR6_2_9_5"/>
      <w:bookmarkStart w:id="558" w:name="_Toc59199038"/>
      <w:bookmarkStart w:id="559" w:name="_Toc59198447"/>
      <w:bookmarkStart w:id="560" w:name="_Toc525231047"/>
      <w:bookmarkStart w:id="561" w:name="_Toc193394513"/>
      <w:bookmarkEnd w:id="557"/>
      <w:r w:rsidRPr="00C6761E">
        <w:rPr>
          <w:lang w:eastAsia="zh-CN"/>
        </w:rPr>
        <w:t>6.2.9.5</w:t>
      </w:r>
      <w:r w:rsidRPr="00C6761E">
        <w:rPr>
          <w:lang w:eastAsia="zh-CN"/>
        </w:rPr>
        <w:tab/>
        <w:t xml:space="preserve">Match report procedure not accepted by the </w:t>
      </w:r>
      <w:bookmarkEnd w:id="558"/>
      <w:bookmarkEnd w:id="559"/>
      <w:bookmarkEnd w:id="560"/>
      <w:r w:rsidRPr="00C6761E">
        <w:t>5G DDNMF</w:t>
      </w:r>
      <w:bookmarkEnd w:id="561"/>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62" w:name="_CR6_2_9_6"/>
      <w:bookmarkStart w:id="563" w:name="_Toc59199039"/>
      <w:bookmarkStart w:id="564" w:name="_Toc59198448"/>
      <w:bookmarkStart w:id="565" w:name="_Toc525231048"/>
      <w:bookmarkStart w:id="566" w:name="_Toc193394514"/>
      <w:bookmarkEnd w:id="562"/>
      <w:r w:rsidRPr="00C6761E">
        <w:rPr>
          <w:lang w:eastAsia="zh-CN"/>
        </w:rPr>
        <w:t>6.2.9.6</w:t>
      </w:r>
      <w:r w:rsidRPr="00C6761E">
        <w:rPr>
          <w:lang w:eastAsia="zh-CN"/>
        </w:rPr>
        <w:tab/>
        <w:t>Abnormal cases</w:t>
      </w:r>
      <w:bookmarkEnd w:id="563"/>
      <w:bookmarkEnd w:id="564"/>
      <w:bookmarkEnd w:id="565"/>
      <w:bookmarkEnd w:id="566"/>
    </w:p>
    <w:p w14:paraId="0E282EA0" w14:textId="77777777" w:rsidR="00EB589D" w:rsidRPr="00C6761E" w:rsidRDefault="00EB589D" w:rsidP="00EB589D">
      <w:pPr>
        <w:pStyle w:val="Heading5"/>
        <w:rPr>
          <w:lang w:eastAsia="zh-CN"/>
        </w:rPr>
      </w:pPr>
      <w:bookmarkStart w:id="567" w:name="_CR6_2_9_6_1"/>
      <w:bookmarkStart w:id="568" w:name="_Toc59199040"/>
      <w:bookmarkStart w:id="569" w:name="_Toc59198449"/>
      <w:bookmarkStart w:id="570" w:name="_Toc525231049"/>
      <w:bookmarkStart w:id="571" w:name="_Toc193394515"/>
      <w:bookmarkEnd w:id="567"/>
      <w:r w:rsidRPr="00C6761E">
        <w:rPr>
          <w:lang w:eastAsia="zh-CN"/>
        </w:rPr>
        <w:t>6.2.9.6.1</w:t>
      </w:r>
      <w:r w:rsidRPr="00C6761E">
        <w:rPr>
          <w:lang w:eastAsia="zh-CN"/>
        </w:rPr>
        <w:tab/>
        <w:t>Abnormal cases in the UE</w:t>
      </w:r>
      <w:bookmarkEnd w:id="568"/>
      <w:bookmarkEnd w:id="569"/>
      <w:bookmarkEnd w:id="570"/>
      <w:bookmarkEnd w:id="571"/>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572" w:name="_CR6_2_10"/>
      <w:bookmarkStart w:id="573" w:name="_Toc59199041"/>
      <w:bookmarkStart w:id="574" w:name="_Toc59198450"/>
      <w:bookmarkStart w:id="575" w:name="_Toc525231050"/>
      <w:bookmarkStart w:id="576" w:name="_Toc193394516"/>
      <w:bookmarkEnd w:id="572"/>
      <w:r w:rsidRPr="00C6761E">
        <w:t>6.2.10</w:t>
      </w:r>
      <w:r w:rsidRPr="00C6761E">
        <w:tab/>
        <w:t xml:space="preserve">Match report procedure for restricted </w:t>
      </w:r>
      <w:r w:rsidR="00714D0F" w:rsidRPr="00C6761E">
        <w:t xml:space="preserve">5G </w:t>
      </w:r>
      <w:r w:rsidRPr="00C6761E">
        <w:t>ProSe direct discovery model B</w:t>
      </w:r>
      <w:bookmarkEnd w:id="573"/>
      <w:bookmarkEnd w:id="574"/>
      <w:bookmarkEnd w:id="575"/>
      <w:bookmarkEnd w:id="576"/>
    </w:p>
    <w:p w14:paraId="2E4B8931" w14:textId="77777777" w:rsidR="00EB589D" w:rsidRPr="00C6761E" w:rsidRDefault="00EB589D" w:rsidP="00EB589D">
      <w:pPr>
        <w:pStyle w:val="Heading4"/>
      </w:pPr>
      <w:bookmarkStart w:id="577" w:name="_CR6_2_10_1"/>
      <w:bookmarkStart w:id="578" w:name="_Toc59199042"/>
      <w:bookmarkStart w:id="579" w:name="_Toc59198451"/>
      <w:bookmarkStart w:id="580" w:name="_Toc525231051"/>
      <w:bookmarkStart w:id="581" w:name="_Toc193394517"/>
      <w:bookmarkEnd w:id="577"/>
      <w:r w:rsidRPr="00C6761E">
        <w:t>6.2.10.1</w:t>
      </w:r>
      <w:r w:rsidRPr="00C6761E">
        <w:tab/>
        <w:t>General</w:t>
      </w:r>
      <w:bookmarkEnd w:id="578"/>
      <w:bookmarkEnd w:id="579"/>
      <w:bookmarkEnd w:id="580"/>
      <w:bookmarkEnd w:id="581"/>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6E96E8C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582" w:name="_CR6_2_10_2"/>
      <w:bookmarkStart w:id="583" w:name="_Toc59199043"/>
      <w:bookmarkStart w:id="584" w:name="_Toc59198452"/>
      <w:bookmarkStart w:id="585" w:name="_Toc525231052"/>
      <w:bookmarkStart w:id="586" w:name="_Toc193394518"/>
      <w:bookmarkEnd w:id="582"/>
      <w:r w:rsidRPr="00C6761E">
        <w:t>6.2.10.2</w:t>
      </w:r>
      <w:r w:rsidRPr="00C6761E">
        <w:tab/>
        <w:t>Match report procedure initiation</w:t>
      </w:r>
      <w:bookmarkEnd w:id="583"/>
      <w:bookmarkEnd w:id="584"/>
      <w:bookmarkEnd w:id="585"/>
      <w:bookmarkEnd w:id="586"/>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lastRenderedPageBreak/>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5429ED60"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6.85pt;height:334.7pt" o:ole="">
            <v:imagedata r:id="rId29" o:title=""/>
          </v:shape>
          <o:OLEObject Type="Embed" ProgID="Visio.Drawing.11" ShapeID="_x0000_i1034" DrawAspect="Content" ObjectID="_1804007338" r:id="rId30"/>
        </w:object>
      </w:r>
    </w:p>
    <w:p w14:paraId="4DF7FE30" w14:textId="77777777" w:rsidR="00EB589D" w:rsidRPr="00C6761E" w:rsidRDefault="00EB589D" w:rsidP="00EB589D">
      <w:pPr>
        <w:pStyle w:val="TF"/>
      </w:pPr>
      <w:bookmarkStart w:id="587" w:name="_CRFigure6_2_10_2_1"/>
      <w:r w:rsidRPr="00C6761E">
        <w:t>Figure</w:t>
      </w:r>
      <w:r w:rsidR="00CF3BB9" w:rsidRPr="00C6761E">
        <w:t> </w:t>
      </w:r>
      <w:bookmarkEnd w:id="587"/>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588" w:name="_CR6_2_10_3"/>
      <w:bookmarkStart w:id="589" w:name="_Toc59199044"/>
      <w:bookmarkStart w:id="590" w:name="_Toc59198453"/>
      <w:bookmarkStart w:id="591" w:name="_Toc525231053"/>
      <w:bookmarkStart w:id="592" w:name="_Toc193394519"/>
      <w:bookmarkEnd w:id="588"/>
      <w:r w:rsidRPr="00C6761E">
        <w:t>6.2.10.3</w:t>
      </w:r>
      <w:r w:rsidRPr="00C6761E">
        <w:tab/>
      </w:r>
      <w:r w:rsidRPr="00C6761E">
        <w:rPr>
          <w:lang w:eastAsia="zh-CN"/>
        </w:rPr>
        <w:t>Match report procedure accepted by the</w:t>
      </w:r>
      <w:bookmarkEnd w:id="589"/>
      <w:bookmarkEnd w:id="590"/>
      <w:bookmarkEnd w:id="591"/>
      <w:r w:rsidRPr="00C6761E">
        <w:rPr>
          <w:lang w:eastAsia="zh-CN"/>
        </w:rPr>
        <w:t xml:space="preserve"> 5G DDNMF</w:t>
      </w:r>
      <w:bookmarkEnd w:id="592"/>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w:t>
      </w:r>
      <w:r w:rsidRPr="00C6761E">
        <w:lastRenderedPageBreak/>
        <w:t xml:space="preserve">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593" w:name="_Toc59199045"/>
      <w:bookmarkStart w:id="594" w:name="_Toc59198454"/>
      <w:bookmarkStart w:id="595"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596" w:name="_CR6_2_10_4"/>
      <w:bookmarkStart w:id="597" w:name="_Toc193394520"/>
      <w:bookmarkEnd w:id="596"/>
      <w:r w:rsidRPr="00C6761E">
        <w:rPr>
          <w:lang w:eastAsia="zh-CN"/>
        </w:rPr>
        <w:t>6.2.10.4</w:t>
      </w:r>
      <w:r w:rsidRPr="00C6761E">
        <w:rPr>
          <w:lang w:eastAsia="zh-CN"/>
        </w:rPr>
        <w:tab/>
        <w:t>Match report procedure completion by the UE</w:t>
      </w:r>
      <w:bookmarkEnd w:id="593"/>
      <w:bookmarkEnd w:id="594"/>
      <w:bookmarkEnd w:id="595"/>
      <w:bookmarkEnd w:id="597"/>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598" w:name="_CR6_2_10_5"/>
      <w:bookmarkStart w:id="599" w:name="_Toc59199046"/>
      <w:bookmarkStart w:id="600" w:name="_Toc59198455"/>
      <w:bookmarkStart w:id="601" w:name="_Toc525231055"/>
      <w:bookmarkStart w:id="602" w:name="_Toc193394521"/>
      <w:bookmarkEnd w:id="598"/>
      <w:r w:rsidRPr="00C6761E">
        <w:rPr>
          <w:lang w:eastAsia="zh-CN"/>
        </w:rPr>
        <w:t>6.2.10.5</w:t>
      </w:r>
      <w:r w:rsidRPr="00C6761E">
        <w:rPr>
          <w:lang w:eastAsia="zh-CN"/>
        </w:rPr>
        <w:tab/>
        <w:t xml:space="preserve">Match report procedure not accepted by the </w:t>
      </w:r>
      <w:bookmarkEnd w:id="599"/>
      <w:bookmarkEnd w:id="600"/>
      <w:bookmarkEnd w:id="601"/>
      <w:r w:rsidRPr="00C6761E">
        <w:t>5G DDNMF</w:t>
      </w:r>
      <w:bookmarkEnd w:id="602"/>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03" w:name="_CR6_2_10_6"/>
      <w:bookmarkStart w:id="604" w:name="_Toc59199047"/>
      <w:bookmarkStart w:id="605" w:name="_Toc59198456"/>
      <w:bookmarkStart w:id="606" w:name="_Toc525231056"/>
      <w:bookmarkStart w:id="607" w:name="_Toc193394522"/>
      <w:bookmarkEnd w:id="603"/>
      <w:r w:rsidRPr="00C6761E">
        <w:rPr>
          <w:lang w:eastAsia="zh-CN"/>
        </w:rPr>
        <w:t>6.2.10.6</w:t>
      </w:r>
      <w:r w:rsidRPr="00C6761E">
        <w:rPr>
          <w:lang w:eastAsia="zh-CN"/>
        </w:rPr>
        <w:tab/>
        <w:t>Abnormal cases</w:t>
      </w:r>
      <w:bookmarkEnd w:id="604"/>
      <w:bookmarkEnd w:id="605"/>
      <w:bookmarkEnd w:id="606"/>
      <w:bookmarkEnd w:id="607"/>
    </w:p>
    <w:p w14:paraId="1FBADFAA" w14:textId="77777777" w:rsidR="00EB589D" w:rsidRPr="00C6761E" w:rsidRDefault="00EB589D" w:rsidP="00EB589D">
      <w:pPr>
        <w:pStyle w:val="Heading5"/>
        <w:rPr>
          <w:lang w:eastAsia="zh-CN"/>
        </w:rPr>
      </w:pPr>
      <w:bookmarkStart w:id="608" w:name="_CR6_2_10_6_1"/>
      <w:bookmarkStart w:id="609" w:name="_Toc59199048"/>
      <w:bookmarkStart w:id="610" w:name="_Toc59198457"/>
      <w:bookmarkStart w:id="611" w:name="_Toc525231057"/>
      <w:bookmarkStart w:id="612" w:name="_Toc193394523"/>
      <w:bookmarkEnd w:id="608"/>
      <w:r w:rsidRPr="00C6761E">
        <w:rPr>
          <w:lang w:eastAsia="zh-CN"/>
        </w:rPr>
        <w:t>6.2.10.6.1</w:t>
      </w:r>
      <w:r w:rsidRPr="00C6761E">
        <w:rPr>
          <w:lang w:eastAsia="zh-CN"/>
        </w:rPr>
        <w:tab/>
        <w:t>Abnormal cases in the UE</w:t>
      </w:r>
      <w:bookmarkEnd w:id="609"/>
      <w:bookmarkEnd w:id="610"/>
      <w:bookmarkEnd w:id="611"/>
      <w:bookmarkEnd w:id="612"/>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13" w:name="_CR6_2_11"/>
      <w:bookmarkStart w:id="614" w:name="_Toc59199068"/>
      <w:bookmarkStart w:id="615" w:name="_Toc59198477"/>
      <w:bookmarkStart w:id="616" w:name="_Toc525231077"/>
      <w:bookmarkStart w:id="617" w:name="_Toc193394524"/>
      <w:bookmarkEnd w:id="613"/>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14"/>
      <w:bookmarkEnd w:id="615"/>
      <w:bookmarkEnd w:id="616"/>
      <w:bookmarkEnd w:id="617"/>
    </w:p>
    <w:p w14:paraId="00DA4AA4" w14:textId="073B5070" w:rsidR="004910C2" w:rsidRPr="00C6761E" w:rsidRDefault="004910C2" w:rsidP="004910C2">
      <w:pPr>
        <w:pStyle w:val="Heading4"/>
        <w:rPr>
          <w:lang w:eastAsia="x-none"/>
        </w:rPr>
      </w:pPr>
      <w:bookmarkStart w:id="618" w:name="_CR6_2_11_1"/>
      <w:bookmarkStart w:id="619" w:name="_Toc59199069"/>
      <w:bookmarkStart w:id="620" w:name="_Toc59198478"/>
      <w:bookmarkStart w:id="621" w:name="_Toc525231078"/>
      <w:bookmarkStart w:id="622" w:name="_Toc193394525"/>
      <w:bookmarkEnd w:id="618"/>
      <w:r w:rsidRPr="00C6761E">
        <w:t>6.2.1</w:t>
      </w:r>
      <w:r w:rsidR="00983AA4" w:rsidRPr="00C6761E">
        <w:t>1</w:t>
      </w:r>
      <w:r w:rsidR="00AF026B" w:rsidRPr="00C6761E">
        <w:t>.</w:t>
      </w:r>
      <w:r w:rsidRPr="00C6761E">
        <w:t>1</w:t>
      </w:r>
      <w:r w:rsidR="000D7A1B" w:rsidRPr="00C6761E">
        <w:tab/>
      </w:r>
      <w:r w:rsidRPr="00C6761E">
        <w:t>General</w:t>
      </w:r>
      <w:bookmarkEnd w:id="619"/>
      <w:bookmarkEnd w:id="620"/>
      <w:bookmarkEnd w:id="621"/>
      <w:bookmarkEnd w:id="622"/>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23" w:name="_CR6_2_11_2"/>
      <w:bookmarkStart w:id="624" w:name="_Toc59199070"/>
      <w:bookmarkStart w:id="625" w:name="_Toc59198479"/>
      <w:bookmarkStart w:id="626" w:name="_Toc525231079"/>
      <w:bookmarkStart w:id="627" w:name="_Toc193394526"/>
      <w:bookmarkEnd w:id="623"/>
      <w:r w:rsidRPr="00C6761E">
        <w:t>6.2.1</w:t>
      </w:r>
      <w:r w:rsidR="00983AA4" w:rsidRPr="00C6761E">
        <w:t>1</w:t>
      </w:r>
      <w:r w:rsidR="00AF026B" w:rsidRPr="00C6761E">
        <w:t>.</w:t>
      </w:r>
      <w:r w:rsidRPr="00C6761E">
        <w:t>2</w:t>
      </w:r>
      <w:r w:rsidRPr="00C6761E">
        <w:rPr>
          <w:lang w:eastAsia="zh-CN"/>
        </w:rPr>
        <w:tab/>
        <w:t>Direct discovery update procedure initiation</w:t>
      </w:r>
      <w:bookmarkEnd w:id="624"/>
      <w:bookmarkEnd w:id="625"/>
      <w:bookmarkEnd w:id="626"/>
      <w:bookmarkEnd w:id="627"/>
    </w:p>
    <w:p w14:paraId="2C803E20" w14:textId="501BC8F2"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FED9D2C"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lastRenderedPageBreak/>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747D5A91"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6.85pt;height:334.7pt" o:ole="">
            <v:imagedata r:id="rId31" o:title=""/>
          </v:shape>
          <o:OLEObject Type="Embed" ProgID="Visio.Drawing.11" ShapeID="_x0000_i1035" DrawAspect="Content" ObjectID="_1804007339" r:id="rId32"/>
        </w:object>
      </w:r>
    </w:p>
    <w:p w14:paraId="0844493A" w14:textId="77777777" w:rsidR="004910C2" w:rsidRPr="00C6761E" w:rsidRDefault="004910C2" w:rsidP="004910C2">
      <w:pPr>
        <w:pStyle w:val="TF"/>
        <w:rPr>
          <w:lang w:eastAsia="zh-CN"/>
        </w:rPr>
      </w:pPr>
      <w:bookmarkStart w:id="628" w:name="_CRFigure6_2_11_2_1"/>
      <w:r w:rsidRPr="00C6761E">
        <w:t>Figure</w:t>
      </w:r>
      <w:r w:rsidR="002E6EFE" w:rsidRPr="00C6761E">
        <w:t> </w:t>
      </w:r>
      <w:bookmarkEnd w:id="628"/>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lastRenderedPageBreak/>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29" w:name="_CR6_2_11_3"/>
      <w:bookmarkStart w:id="630" w:name="_Toc59199071"/>
      <w:bookmarkStart w:id="631" w:name="_Toc59198480"/>
      <w:bookmarkStart w:id="632" w:name="_Toc525231080"/>
      <w:bookmarkStart w:id="633" w:name="_Toc193394527"/>
      <w:bookmarkEnd w:id="629"/>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30"/>
      <w:bookmarkEnd w:id="631"/>
      <w:bookmarkEnd w:id="632"/>
      <w:bookmarkEnd w:id="633"/>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34" w:name="_CR6_2_11_4"/>
      <w:bookmarkStart w:id="635" w:name="_Toc59199072"/>
      <w:bookmarkStart w:id="636" w:name="_Toc59198481"/>
      <w:bookmarkStart w:id="637" w:name="_Toc525231081"/>
      <w:bookmarkStart w:id="638" w:name="_Toc193394528"/>
      <w:bookmarkEnd w:id="634"/>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35"/>
      <w:bookmarkEnd w:id="636"/>
      <w:bookmarkEnd w:id="637"/>
      <w:r w:rsidRPr="00C6761E">
        <w:t>5G DDNMF</w:t>
      </w:r>
      <w:bookmarkEnd w:id="638"/>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383E2C81"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is not the same as that of the PLMN 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39" w:name="_CR6_2_11_5"/>
      <w:bookmarkStart w:id="640" w:name="_Toc59199073"/>
      <w:bookmarkStart w:id="641" w:name="_Toc59198482"/>
      <w:bookmarkStart w:id="642" w:name="_Toc525231082"/>
      <w:bookmarkStart w:id="643" w:name="_Toc193394529"/>
      <w:bookmarkEnd w:id="639"/>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40"/>
      <w:bookmarkEnd w:id="641"/>
      <w:bookmarkEnd w:id="642"/>
      <w:bookmarkEnd w:id="643"/>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44" w:name="_CR6_2_11_6"/>
      <w:bookmarkStart w:id="645" w:name="_Toc59199074"/>
      <w:bookmarkStart w:id="646" w:name="_Toc59198483"/>
      <w:bookmarkStart w:id="647" w:name="_Toc525231083"/>
      <w:bookmarkStart w:id="648" w:name="_Toc193394530"/>
      <w:bookmarkEnd w:id="644"/>
      <w:r w:rsidRPr="00C6761E">
        <w:rPr>
          <w:lang w:eastAsia="zh-CN"/>
        </w:rPr>
        <w:lastRenderedPageBreak/>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45"/>
      <w:bookmarkEnd w:id="646"/>
      <w:bookmarkEnd w:id="647"/>
      <w:bookmarkEnd w:id="648"/>
    </w:p>
    <w:p w14:paraId="4A713650" w14:textId="77777777" w:rsidR="004910C2" w:rsidRPr="00C6761E" w:rsidRDefault="004910C2" w:rsidP="004910C2">
      <w:pPr>
        <w:pStyle w:val="Heading5"/>
        <w:rPr>
          <w:lang w:eastAsia="zh-CN"/>
        </w:rPr>
      </w:pPr>
      <w:bookmarkStart w:id="649" w:name="_CR6_2_11_6_1"/>
      <w:bookmarkStart w:id="650" w:name="_Toc59199075"/>
      <w:bookmarkStart w:id="651" w:name="_Toc59198484"/>
      <w:bookmarkStart w:id="652" w:name="_Toc525231084"/>
      <w:bookmarkStart w:id="653" w:name="_Toc193394531"/>
      <w:bookmarkEnd w:id="649"/>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50"/>
      <w:bookmarkEnd w:id="651"/>
      <w:bookmarkEnd w:id="652"/>
      <w:r w:rsidRPr="00C6761E">
        <w:t>5G DDNMF</w:t>
      </w:r>
      <w:bookmarkEnd w:id="653"/>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54" w:name="_CR6_2_11_6_2"/>
      <w:bookmarkStart w:id="655" w:name="_Toc59199076"/>
      <w:bookmarkStart w:id="656" w:name="_Toc59198485"/>
      <w:bookmarkStart w:id="657" w:name="_Toc525231085"/>
      <w:bookmarkStart w:id="658" w:name="_Toc193394532"/>
      <w:bookmarkEnd w:id="654"/>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55"/>
      <w:bookmarkEnd w:id="656"/>
      <w:bookmarkEnd w:id="657"/>
      <w:bookmarkEnd w:id="658"/>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59" w:name="_CR6_2_12"/>
      <w:bookmarkStart w:id="660" w:name="_Toc59199052"/>
      <w:bookmarkStart w:id="661" w:name="_Toc59198461"/>
      <w:bookmarkStart w:id="662" w:name="_Toc525231061"/>
      <w:bookmarkStart w:id="663" w:name="_Toc193394533"/>
      <w:bookmarkEnd w:id="659"/>
      <w:r w:rsidRPr="00C6761E">
        <w:rPr>
          <w:noProof/>
          <w:lang w:eastAsia="zh-CN"/>
        </w:rPr>
        <w:t>6.2.</w:t>
      </w:r>
      <w:r w:rsidR="002E6EFE" w:rsidRPr="00C6761E">
        <w:rPr>
          <w:noProof/>
          <w:lang w:eastAsia="zh-CN"/>
        </w:rPr>
        <w:t>12</w:t>
      </w:r>
      <w:r w:rsidRPr="00C6761E">
        <w:rPr>
          <w:noProof/>
          <w:lang w:eastAsia="zh-CN"/>
        </w:rPr>
        <w:tab/>
      </w:r>
      <w:bookmarkEnd w:id="660"/>
      <w:bookmarkEnd w:id="661"/>
      <w:bookmarkEnd w:id="662"/>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63"/>
    </w:p>
    <w:p w14:paraId="751D4DFC" w14:textId="3C03CDB1" w:rsidR="001E1850" w:rsidRPr="00C6761E" w:rsidRDefault="001E1850" w:rsidP="001E1850">
      <w:pPr>
        <w:pStyle w:val="Heading4"/>
        <w:rPr>
          <w:noProof/>
          <w:lang w:eastAsia="zh-CN"/>
        </w:rPr>
      </w:pPr>
      <w:bookmarkStart w:id="664" w:name="_CR6_2_12_1"/>
      <w:bookmarkStart w:id="665" w:name="_Toc59199053"/>
      <w:bookmarkStart w:id="666" w:name="_Toc59198462"/>
      <w:bookmarkStart w:id="667" w:name="_Toc525231062"/>
      <w:bookmarkStart w:id="668" w:name="_Toc193394534"/>
      <w:bookmarkEnd w:id="664"/>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668"/>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669" w:name="_CR6_2_12_2"/>
      <w:bookmarkStart w:id="670" w:name="_Toc193394535"/>
      <w:bookmarkEnd w:id="669"/>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670"/>
    </w:p>
    <w:p w14:paraId="10C9071E" w14:textId="0FD9281B" w:rsidR="001E1850" w:rsidRPr="00C6761E" w:rsidRDefault="001E1850" w:rsidP="001E1850">
      <w:pPr>
        <w:pStyle w:val="Heading5"/>
      </w:pPr>
      <w:bookmarkStart w:id="671" w:name="_CR6_2_12_2_1"/>
      <w:bookmarkStart w:id="672" w:name="_Toc193394536"/>
      <w:bookmarkEnd w:id="67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665"/>
      <w:bookmarkEnd w:id="666"/>
      <w:bookmarkEnd w:id="667"/>
      <w:bookmarkEnd w:id="672"/>
    </w:p>
    <w:p w14:paraId="0B22B7D3"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9pt;height:110.85pt" o:ole="">
            <v:imagedata r:id="rId33" o:title=""/>
          </v:shape>
          <o:OLEObject Type="Embed" ProgID="Visio.Drawing.11" ShapeID="_x0000_i1036" DrawAspect="Content" ObjectID="_1804007340" r:id="rId34"/>
        </w:object>
      </w:r>
    </w:p>
    <w:p w14:paraId="699756EF" w14:textId="77777777" w:rsidR="001E1850" w:rsidRPr="00C6761E" w:rsidRDefault="001E1850" w:rsidP="0037175B">
      <w:pPr>
        <w:pStyle w:val="TF"/>
      </w:pPr>
      <w:bookmarkStart w:id="673" w:name="_CRFigure6_2_12_2_1_1"/>
      <w:r w:rsidRPr="00C6761E">
        <w:t>Figure </w:t>
      </w:r>
      <w:bookmarkEnd w:id="673"/>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674" w:name="_CR6_2_12_2_2"/>
      <w:bookmarkStart w:id="675" w:name="_Toc59199054"/>
      <w:bookmarkStart w:id="676" w:name="_Toc59198463"/>
      <w:bookmarkStart w:id="677" w:name="_Toc525231063"/>
      <w:bookmarkStart w:id="678" w:name="_Toc193394537"/>
      <w:bookmarkEnd w:id="674"/>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675"/>
      <w:bookmarkEnd w:id="676"/>
      <w:bookmarkEnd w:id="677"/>
      <w:bookmarkEnd w:id="678"/>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679" w:name="_CR6_2_12_2_3"/>
      <w:bookmarkStart w:id="680" w:name="_Toc59199055"/>
      <w:bookmarkStart w:id="681" w:name="_Toc59198464"/>
      <w:bookmarkStart w:id="682" w:name="_Toc525231064"/>
      <w:bookmarkStart w:id="683" w:name="_Toc193394538"/>
      <w:bookmarkEnd w:id="679"/>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680"/>
      <w:bookmarkEnd w:id="681"/>
      <w:bookmarkEnd w:id="682"/>
      <w:bookmarkEnd w:id="683"/>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684" w:name="_CR6_2_12_2_4"/>
      <w:bookmarkStart w:id="685" w:name="_Toc59199056"/>
      <w:bookmarkStart w:id="686" w:name="_Toc59198465"/>
      <w:bookmarkStart w:id="687" w:name="_Toc525231065"/>
      <w:bookmarkStart w:id="688" w:name="_Toc193394539"/>
      <w:bookmarkEnd w:id="684"/>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685"/>
      <w:bookmarkEnd w:id="686"/>
      <w:bookmarkEnd w:id="687"/>
      <w:bookmarkEnd w:id="688"/>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689" w:name="_CR6_2_12_2_5"/>
      <w:bookmarkStart w:id="690" w:name="_Toc59199057"/>
      <w:bookmarkStart w:id="691" w:name="_Toc59198466"/>
      <w:bookmarkStart w:id="692" w:name="_Toc525231066"/>
      <w:bookmarkStart w:id="693" w:name="_Toc193394540"/>
      <w:bookmarkEnd w:id="689"/>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690"/>
      <w:bookmarkEnd w:id="691"/>
      <w:bookmarkEnd w:id="692"/>
      <w:bookmarkEnd w:id="693"/>
    </w:p>
    <w:p w14:paraId="629B8299" w14:textId="77777777" w:rsidR="001E1850" w:rsidRPr="00C6761E" w:rsidRDefault="001E1850" w:rsidP="001E1850">
      <w:pPr>
        <w:pStyle w:val="Heading6"/>
        <w:rPr>
          <w:lang w:eastAsia="zh-CN"/>
        </w:rPr>
      </w:pPr>
      <w:bookmarkStart w:id="694" w:name="_CR6_2_12_2_5_1"/>
      <w:bookmarkStart w:id="695" w:name="_Toc59199058"/>
      <w:bookmarkStart w:id="696" w:name="_Toc59198467"/>
      <w:bookmarkStart w:id="697" w:name="_Toc525231067"/>
      <w:bookmarkStart w:id="698" w:name="_Toc193394541"/>
      <w:bookmarkEnd w:id="694"/>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695"/>
      <w:bookmarkEnd w:id="696"/>
      <w:bookmarkEnd w:id="697"/>
      <w:bookmarkEnd w:id="698"/>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lastRenderedPageBreak/>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699" w:name="_CR6_2_12_2_5_2"/>
      <w:bookmarkStart w:id="700" w:name="_Toc59199059"/>
      <w:bookmarkStart w:id="701" w:name="_Toc59198468"/>
      <w:bookmarkStart w:id="702" w:name="_Toc525231068"/>
      <w:bookmarkStart w:id="703" w:name="_Toc193394542"/>
      <w:bookmarkEnd w:id="699"/>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00"/>
      <w:bookmarkEnd w:id="701"/>
      <w:bookmarkEnd w:id="702"/>
      <w:bookmarkEnd w:id="703"/>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04" w:name="_CR6_2_12_3"/>
      <w:bookmarkStart w:id="705" w:name="_Toc59199060"/>
      <w:bookmarkStart w:id="706" w:name="_Toc59198469"/>
      <w:bookmarkStart w:id="707" w:name="_Toc525231069"/>
      <w:bookmarkStart w:id="708" w:name="_Toc193394543"/>
      <w:bookmarkEnd w:id="704"/>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05"/>
      <w:bookmarkEnd w:id="706"/>
      <w:bookmarkEnd w:id="707"/>
      <w:bookmarkEnd w:id="708"/>
    </w:p>
    <w:p w14:paraId="27E39F04" w14:textId="77777777" w:rsidR="001E1850" w:rsidRPr="00C6761E" w:rsidRDefault="001E1850" w:rsidP="001E1850">
      <w:pPr>
        <w:pStyle w:val="Heading5"/>
      </w:pPr>
      <w:bookmarkStart w:id="709" w:name="_CR6_2_12_3_1"/>
      <w:bookmarkStart w:id="710" w:name="_Toc59199061"/>
      <w:bookmarkStart w:id="711" w:name="_Toc59198470"/>
      <w:bookmarkStart w:id="712" w:name="_Toc525231070"/>
      <w:bookmarkStart w:id="713" w:name="_Toc193394544"/>
      <w:bookmarkEnd w:id="709"/>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10"/>
      <w:bookmarkEnd w:id="711"/>
      <w:bookmarkEnd w:id="712"/>
      <w:bookmarkEnd w:id="713"/>
    </w:p>
    <w:p w14:paraId="62582F79"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3pt;height:110.85pt" o:ole="">
            <v:imagedata r:id="rId33" o:title=""/>
          </v:shape>
          <o:OLEObject Type="Embed" ProgID="Visio.Drawing.11" ShapeID="_x0000_i1037" DrawAspect="Content" ObjectID="_1804007341" r:id="rId35"/>
        </w:object>
      </w:r>
    </w:p>
    <w:p w14:paraId="18CEDF2D" w14:textId="77777777" w:rsidR="001E1850" w:rsidRPr="00C6761E" w:rsidRDefault="001E1850" w:rsidP="0037175B">
      <w:pPr>
        <w:pStyle w:val="TF"/>
      </w:pPr>
      <w:bookmarkStart w:id="714" w:name="_CRFigure6_2_12_3_1_1"/>
      <w:r w:rsidRPr="00C6761E">
        <w:t>Figure </w:t>
      </w:r>
      <w:bookmarkEnd w:id="714"/>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15" w:name="_CR6_2_12_3_2"/>
      <w:bookmarkStart w:id="716" w:name="_Toc59199062"/>
      <w:bookmarkStart w:id="717" w:name="_Toc59198471"/>
      <w:bookmarkStart w:id="718" w:name="_Toc525231071"/>
      <w:bookmarkStart w:id="719" w:name="_Toc193394545"/>
      <w:bookmarkEnd w:id="71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16"/>
      <w:bookmarkEnd w:id="717"/>
      <w:bookmarkEnd w:id="718"/>
      <w:bookmarkEnd w:id="719"/>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w:t>
      </w:r>
      <w:r w:rsidRPr="00C6761E">
        <w:rPr>
          <w:lang w:eastAsia="zh-CN"/>
        </w:rPr>
        <w:lastRenderedPageBreak/>
        <w:t>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20" w:name="_CR6_2_12_3_3"/>
      <w:bookmarkStart w:id="721" w:name="_Toc59199063"/>
      <w:bookmarkStart w:id="722" w:name="_Toc59198472"/>
      <w:bookmarkStart w:id="723" w:name="_Toc525231072"/>
      <w:bookmarkStart w:id="724" w:name="_Toc193394546"/>
      <w:bookmarkEnd w:id="72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21"/>
      <w:bookmarkEnd w:id="722"/>
      <w:bookmarkEnd w:id="723"/>
      <w:bookmarkEnd w:id="724"/>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25" w:name="_CR6_2_12_3_4"/>
      <w:bookmarkStart w:id="726" w:name="_Toc59199064"/>
      <w:bookmarkStart w:id="727" w:name="_Toc59198473"/>
      <w:bookmarkStart w:id="728" w:name="_Toc525231073"/>
      <w:bookmarkStart w:id="729" w:name="_Toc193394547"/>
      <w:bookmarkEnd w:id="72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26"/>
      <w:bookmarkEnd w:id="727"/>
      <w:bookmarkEnd w:id="728"/>
      <w:bookmarkEnd w:id="729"/>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30" w:name="_CR6_2_12_3_5"/>
      <w:bookmarkStart w:id="731" w:name="_Toc59199065"/>
      <w:bookmarkStart w:id="732" w:name="_Toc59198474"/>
      <w:bookmarkStart w:id="733" w:name="_Toc525231074"/>
      <w:bookmarkStart w:id="734" w:name="_Toc193394548"/>
      <w:bookmarkEnd w:id="73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31"/>
      <w:bookmarkEnd w:id="732"/>
      <w:bookmarkEnd w:id="733"/>
      <w:bookmarkEnd w:id="734"/>
    </w:p>
    <w:p w14:paraId="63F9413B" w14:textId="77777777" w:rsidR="001E1850" w:rsidRPr="00C6761E" w:rsidRDefault="001E1850" w:rsidP="001E1850">
      <w:pPr>
        <w:pStyle w:val="Heading6"/>
        <w:rPr>
          <w:lang w:eastAsia="zh-CN"/>
        </w:rPr>
      </w:pPr>
      <w:bookmarkStart w:id="735" w:name="_CR6_2_12_3_5_1"/>
      <w:bookmarkStart w:id="736" w:name="_Toc59199066"/>
      <w:bookmarkStart w:id="737" w:name="_Toc59198475"/>
      <w:bookmarkStart w:id="738" w:name="_Toc525231075"/>
      <w:bookmarkStart w:id="739" w:name="_Toc193394549"/>
      <w:bookmarkEnd w:id="73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36"/>
      <w:bookmarkEnd w:id="737"/>
      <w:bookmarkEnd w:id="738"/>
      <w:bookmarkEnd w:id="739"/>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40" w:name="_CR6_2_12_3_5_2"/>
      <w:bookmarkStart w:id="741" w:name="_Toc59199067"/>
      <w:bookmarkStart w:id="742" w:name="_Toc59198476"/>
      <w:bookmarkStart w:id="743" w:name="_Toc525231076"/>
      <w:bookmarkStart w:id="744" w:name="_Toc193394550"/>
      <w:bookmarkEnd w:id="74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41"/>
      <w:bookmarkEnd w:id="742"/>
      <w:bookmarkEnd w:id="743"/>
      <w:bookmarkEnd w:id="744"/>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45" w:name="_CR6_2_13"/>
      <w:bookmarkStart w:id="746" w:name="_Toc59199077"/>
      <w:bookmarkStart w:id="747" w:name="_Toc59198486"/>
      <w:bookmarkStart w:id="748" w:name="_Toc525231086"/>
      <w:bookmarkStart w:id="749" w:name="_Toc193394551"/>
      <w:bookmarkEnd w:id="745"/>
      <w:r w:rsidRPr="00C6761E">
        <w:lastRenderedPageBreak/>
        <w:t>6.2.1</w:t>
      </w:r>
      <w:r w:rsidR="00C6434F" w:rsidRPr="00C6761E">
        <w:t>3</w:t>
      </w:r>
      <w:r w:rsidRPr="00C6761E">
        <w:tab/>
        <w:t xml:space="preserve">Announcing </w:t>
      </w:r>
      <w:r w:rsidR="0058472A" w:rsidRPr="00C6761E">
        <w:t>a</w:t>
      </w:r>
      <w:r w:rsidRPr="00C6761E">
        <w:t>lert procedure</w:t>
      </w:r>
      <w:bookmarkEnd w:id="746"/>
      <w:bookmarkEnd w:id="747"/>
      <w:bookmarkEnd w:id="748"/>
      <w:bookmarkEnd w:id="749"/>
    </w:p>
    <w:p w14:paraId="4671A283" w14:textId="77777777" w:rsidR="00F41346" w:rsidRPr="00C6761E" w:rsidRDefault="00F41346" w:rsidP="00F41346">
      <w:pPr>
        <w:pStyle w:val="Heading4"/>
      </w:pPr>
      <w:bookmarkStart w:id="750" w:name="_CR6_2_13_1"/>
      <w:bookmarkStart w:id="751" w:name="_Toc59199078"/>
      <w:bookmarkStart w:id="752" w:name="_Toc59198487"/>
      <w:bookmarkStart w:id="753" w:name="_Toc525231087"/>
      <w:bookmarkStart w:id="754" w:name="_Toc193394552"/>
      <w:bookmarkEnd w:id="750"/>
      <w:r w:rsidRPr="00C6761E">
        <w:t>6.2.1</w:t>
      </w:r>
      <w:r w:rsidR="00C6434F" w:rsidRPr="00C6761E">
        <w:t>3</w:t>
      </w:r>
      <w:r w:rsidRPr="00C6761E">
        <w:t>.1</w:t>
      </w:r>
      <w:r w:rsidRPr="00C6761E">
        <w:tab/>
        <w:t>General</w:t>
      </w:r>
      <w:bookmarkEnd w:id="751"/>
      <w:bookmarkEnd w:id="752"/>
      <w:bookmarkEnd w:id="753"/>
      <w:bookmarkEnd w:id="754"/>
    </w:p>
    <w:p w14:paraId="1074562E" w14:textId="2FE38F30"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74D0E2A1"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55" w:name="_CR6_2_13_2"/>
      <w:bookmarkStart w:id="756" w:name="_Toc59199079"/>
      <w:bookmarkStart w:id="757" w:name="_Toc59198488"/>
      <w:bookmarkStart w:id="758" w:name="_Toc525231088"/>
      <w:bookmarkStart w:id="759" w:name="_Toc193394553"/>
      <w:bookmarkEnd w:id="755"/>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56"/>
      <w:bookmarkEnd w:id="757"/>
      <w:bookmarkEnd w:id="758"/>
      <w:bookmarkEnd w:id="759"/>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087909CA" w:rsidR="00F41346" w:rsidRPr="00C6761E" w:rsidRDefault="00F41346" w:rsidP="00F41346">
      <w:pPr>
        <w:pStyle w:val="B1"/>
        <w:rPr>
          <w:lang w:eastAsia="zh-CN"/>
        </w:rPr>
      </w:pPr>
      <w:r w:rsidRPr="00C6761E">
        <w:t>a)</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the ProSe </w:t>
      </w:r>
      <w:r w:rsidR="00714D0F" w:rsidRPr="00C6761E">
        <w:rPr>
          <w:lang w:eastAsia="zh-CN"/>
        </w:rPr>
        <w:t>application server</w:t>
      </w:r>
      <w:r w:rsidRPr="00C6761E">
        <w:rPr>
          <w:lang w:eastAsia="ko-KR"/>
        </w:rPr>
        <w:t xml:space="preserve"> as described </w:t>
      </w:r>
      <w:r w:rsidRPr="00C6761E">
        <w:t>in 3GPP TS 29.503</w:t>
      </w:r>
      <w:r w:rsidR="00C6434F" w:rsidRPr="00C6761E">
        <w:t> </w:t>
      </w:r>
      <w:r w:rsidRPr="00C6761E">
        <w:t>[</w:t>
      </w:r>
      <w:r w:rsidR="009F4F69" w:rsidRPr="00C6761E">
        <w:rPr>
          <w:lang w:eastAsia="zh-CN"/>
        </w:rPr>
        <w:t>10</w:t>
      </w:r>
      <w:r w:rsidRPr="00C6761E">
        <w:t>]</w:t>
      </w:r>
      <w:r w:rsidRPr="00C6761E">
        <w:rPr>
          <w:lang w:eastAsia="zh-CN"/>
        </w:rPr>
        <w:t xml:space="preserve">, the </w:t>
      </w:r>
      <w:r w:rsidR="00496B9D" w:rsidRPr="00C6761E">
        <w:rPr>
          <w:lang w:eastAsia="zh-CN"/>
        </w:rPr>
        <w:t>t</w:t>
      </w:r>
      <w:r w:rsidRPr="00C6761E">
        <w:rPr>
          <w:lang w:eastAsia="zh-CN"/>
        </w:rPr>
        <w:t>arget RPAUID is the same as the RPAUID stored in the announcing UE context</w:t>
      </w:r>
      <w:r w:rsidR="00C050AA" w:rsidRPr="00C6761E">
        <w:rPr>
          <w:lang w:eastAsia="zh-CN"/>
        </w:rPr>
        <w:t xml:space="preserve"> and</w:t>
      </w:r>
      <w:r w:rsidRPr="00C6761E">
        <w:rPr>
          <w:lang w:eastAsia="zh-CN"/>
        </w:rPr>
        <w:t xml:space="preserve"> </w:t>
      </w:r>
      <w:r w:rsidRPr="00C6761E">
        <w:t>5G DDNMF</w:t>
      </w:r>
      <w:r w:rsidRPr="00C6761E">
        <w:rPr>
          <w:lang w:eastAsia="zh-CN"/>
        </w:rPr>
        <w:t xml:space="preserve"> determines the monitoring UE is in the vicinity of the announcing UE</w:t>
      </w:r>
      <w:r w:rsidRPr="00C6761E">
        <w:t xml:space="preserve">; </w:t>
      </w:r>
      <w:r w:rsidRPr="00C6761E">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71E41CF"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6CF950E0" w:rsidR="00F41346" w:rsidRPr="00C6761E" w:rsidRDefault="008D6E6C" w:rsidP="00F41346">
      <w:pPr>
        <w:pStyle w:val="B1"/>
      </w:pPr>
      <w:r w:rsidRPr="00C6761E">
        <w:t>b</w:t>
      </w:r>
      <w:r w:rsidR="00C6434F" w:rsidRPr="00C6761E">
        <w:t>)</w:t>
      </w:r>
      <w:r w:rsidR="00F41346" w:rsidRPr="00C6761E">
        <w:tab/>
        <w:t xml:space="preserve">the RPAUID set to the Target RPAUID received from </w:t>
      </w:r>
      <w:r w:rsidR="00F41346" w:rsidRPr="00C6761E">
        <w:rPr>
          <w:lang w:eastAsia="zh-CN"/>
        </w:rPr>
        <w:t xml:space="preserve">ProSe </w:t>
      </w:r>
      <w:r w:rsidR="00714D0F" w:rsidRPr="00C6761E">
        <w:rPr>
          <w:lang w:eastAsia="zh-CN"/>
        </w:rPr>
        <w:t>application server</w:t>
      </w:r>
      <w:r w:rsidR="00F41346" w:rsidRPr="00C6761E">
        <w:t xml:space="preserve"> as specified in 3GPP TS 2</w:t>
      </w:r>
      <w:r w:rsidR="00F41346" w:rsidRPr="00C6761E">
        <w:rPr>
          <w:lang w:eastAsia="zh-CN"/>
        </w:rPr>
        <w:t>9</w:t>
      </w:r>
      <w:r w:rsidR="00F41346" w:rsidRPr="00C6761E">
        <w:t>.50</w:t>
      </w:r>
      <w:r w:rsidR="00F41346" w:rsidRPr="00C6761E">
        <w:rPr>
          <w:lang w:eastAsia="zh-CN"/>
        </w:rPr>
        <w:t>3</w:t>
      </w:r>
      <w:r w:rsidR="00C6434F" w:rsidRPr="00C6761E">
        <w:rPr>
          <w:lang w:eastAsia="zh-CN"/>
        </w:rPr>
        <w:t> </w:t>
      </w:r>
      <w:r w:rsidR="00F41346" w:rsidRPr="00C6761E">
        <w:rPr>
          <w:lang w:eastAsia="zh-CN"/>
        </w:rPr>
        <w:t>[</w:t>
      </w:r>
      <w:r w:rsidR="009F4F69" w:rsidRPr="00C6761E">
        <w:rPr>
          <w:lang w:eastAsia="zh-CN"/>
        </w:rPr>
        <w:t>10</w:t>
      </w:r>
      <w:r w:rsidR="00F41346" w:rsidRPr="00C6761E">
        <w:rPr>
          <w:lang w:eastAsia="zh-CN"/>
        </w:rPr>
        <w:t xml:space="preserve">] </w:t>
      </w:r>
      <w:r w:rsidR="00F41346" w:rsidRPr="00C6761E">
        <w:t>or from other 5G DDNMF as specified in 3GPP TS 2</w:t>
      </w:r>
      <w:r w:rsidR="00F41346" w:rsidRPr="00C6761E">
        <w:rPr>
          <w:lang w:eastAsia="zh-CN"/>
        </w:rPr>
        <w:t>9</w:t>
      </w:r>
      <w:r w:rsidR="00F41346" w:rsidRPr="00C6761E">
        <w:t>.55</w:t>
      </w:r>
      <w:r w:rsidR="00F41346" w:rsidRPr="00C6761E">
        <w:rPr>
          <w:lang w:eastAsia="zh-CN"/>
        </w:rPr>
        <w:t>5</w:t>
      </w:r>
      <w:r w:rsidR="00C6434F" w:rsidRPr="00C6761E">
        <w:rPr>
          <w:lang w:eastAsia="zh-CN"/>
        </w:rPr>
        <w:t> </w:t>
      </w:r>
      <w:r w:rsidR="00F41346" w:rsidRPr="00C6761E">
        <w:t>[</w:t>
      </w:r>
      <w:r w:rsidR="009F4F69" w:rsidRPr="00C6761E">
        <w:t>9</w:t>
      </w:r>
      <w:r w:rsidR="00F41346" w:rsidRPr="00C6761E">
        <w:t>];</w:t>
      </w:r>
    </w:p>
    <w:p w14:paraId="7D4BE4D7" w14:textId="7C03E2DB"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 </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4.05pt;height:131.5pt" o:ole="">
            <v:imagedata r:id="rId36" o:title=""/>
          </v:shape>
          <o:OLEObject Type="Embed" ProgID="Visio.Drawing.11" ShapeID="_x0000_i1038" DrawAspect="Content" ObjectID="_1804007342" r:id="rId37"/>
        </w:object>
      </w:r>
    </w:p>
    <w:p w14:paraId="557247BA" w14:textId="77777777" w:rsidR="00F41346" w:rsidRPr="00C6761E" w:rsidRDefault="00F41346" w:rsidP="00F41346">
      <w:pPr>
        <w:pStyle w:val="TF"/>
      </w:pPr>
      <w:bookmarkStart w:id="760" w:name="_CRFigure6_2_13_2_1"/>
      <w:r w:rsidRPr="00C6761E">
        <w:t>Figure</w:t>
      </w:r>
      <w:r w:rsidR="00C6434F" w:rsidRPr="00C6761E">
        <w:t> </w:t>
      </w:r>
      <w:bookmarkEnd w:id="760"/>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61" w:name="_CR6_2_13_3"/>
      <w:bookmarkStart w:id="762" w:name="_Toc59199080"/>
      <w:bookmarkStart w:id="763" w:name="_Toc59198489"/>
      <w:bookmarkStart w:id="764" w:name="_Toc525231089"/>
      <w:bookmarkStart w:id="765" w:name="_Toc193394554"/>
      <w:bookmarkEnd w:id="761"/>
      <w:r w:rsidRPr="00C6761E">
        <w:rPr>
          <w:lang w:eastAsia="zh-CN"/>
        </w:rPr>
        <w:lastRenderedPageBreak/>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62"/>
      <w:bookmarkEnd w:id="763"/>
      <w:bookmarkEnd w:id="764"/>
      <w:bookmarkEnd w:id="765"/>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23BFC093"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766" w:name="_CR6_2_13_4"/>
      <w:bookmarkStart w:id="767" w:name="_Toc59199081"/>
      <w:bookmarkStart w:id="768" w:name="_Toc59198490"/>
      <w:bookmarkStart w:id="769" w:name="_Toc525231090"/>
      <w:bookmarkStart w:id="770" w:name="_Toc193394555"/>
      <w:bookmarkEnd w:id="766"/>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767"/>
      <w:bookmarkEnd w:id="768"/>
      <w:bookmarkEnd w:id="769"/>
      <w:r w:rsidRPr="00C6761E">
        <w:t>5G DDNMF</w:t>
      </w:r>
      <w:bookmarkEnd w:id="770"/>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771" w:name="_CR6_2_13_5"/>
      <w:bookmarkStart w:id="772" w:name="_Toc59199082"/>
      <w:bookmarkStart w:id="773" w:name="_Toc59198491"/>
      <w:bookmarkStart w:id="774" w:name="_Toc525231091"/>
      <w:bookmarkStart w:id="775" w:name="_Toc193394556"/>
      <w:bookmarkEnd w:id="771"/>
      <w:r w:rsidRPr="00C6761E">
        <w:lastRenderedPageBreak/>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772"/>
      <w:bookmarkEnd w:id="773"/>
      <w:bookmarkEnd w:id="774"/>
      <w:bookmarkEnd w:id="775"/>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776" w:name="_CR6_2_13_6"/>
      <w:bookmarkStart w:id="777" w:name="_Toc59199083"/>
      <w:bookmarkStart w:id="778" w:name="_Toc59198492"/>
      <w:bookmarkStart w:id="779" w:name="_Toc525231092"/>
      <w:bookmarkStart w:id="780" w:name="_Toc193394557"/>
      <w:bookmarkEnd w:id="776"/>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777"/>
      <w:bookmarkEnd w:id="778"/>
      <w:bookmarkEnd w:id="779"/>
      <w:bookmarkEnd w:id="780"/>
    </w:p>
    <w:p w14:paraId="25F18F9E" w14:textId="77777777" w:rsidR="00F41346" w:rsidRPr="00C6761E" w:rsidRDefault="00F41346" w:rsidP="00637B8C">
      <w:pPr>
        <w:pStyle w:val="Heading5"/>
        <w:rPr>
          <w:lang w:eastAsia="zh-CN"/>
        </w:rPr>
      </w:pPr>
      <w:bookmarkStart w:id="781" w:name="_CR6_2_13_6_1"/>
      <w:bookmarkStart w:id="782" w:name="_Toc59199084"/>
      <w:bookmarkStart w:id="783" w:name="_Toc59198493"/>
      <w:bookmarkStart w:id="784" w:name="_Toc525231093"/>
      <w:bookmarkStart w:id="785" w:name="_Toc193394558"/>
      <w:bookmarkEnd w:id="781"/>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782"/>
      <w:bookmarkEnd w:id="783"/>
      <w:bookmarkEnd w:id="784"/>
      <w:r w:rsidRPr="00C6761E">
        <w:t>5G DDNMF</w:t>
      </w:r>
      <w:bookmarkEnd w:id="785"/>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786" w:name="_CR6_2_13_6_2"/>
      <w:bookmarkStart w:id="787" w:name="_Toc59199085"/>
      <w:bookmarkStart w:id="788" w:name="_Toc59198494"/>
      <w:bookmarkStart w:id="789" w:name="_Toc525231094"/>
      <w:bookmarkStart w:id="790" w:name="_Toc193394559"/>
      <w:bookmarkEnd w:id="786"/>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787"/>
      <w:bookmarkEnd w:id="788"/>
      <w:bookmarkEnd w:id="789"/>
      <w:bookmarkEnd w:id="790"/>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791" w:name="_CR6_2_14"/>
      <w:bookmarkStart w:id="792" w:name="_Toc193394560"/>
      <w:bookmarkEnd w:id="791"/>
      <w:r w:rsidRPr="00C6761E">
        <w:rPr>
          <w:lang w:eastAsia="zh-CN"/>
        </w:rPr>
        <w:t>6.2.</w:t>
      </w:r>
      <w:r w:rsidR="00C6434F" w:rsidRPr="00C6761E">
        <w:rPr>
          <w:lang w:eastAsia="zh-CN"/>
        </w:rPr>
        <w:t>14</w:t>
      </w:r>
      <w:r w:rsidRPr="00C6761E">
        <w:rPr>
          <w:lang w:eastAsia="zh-CN"/>
        </w:rPr>
        <w:tab/>
        <w:t>5G ProSe direct discovery procedure over PC5 interface</w:t>
      </w:r>
      <w:bookmarkEnd w:id="792"/>
    </w:p>
    <w:p w14:paraId="3E8D51E1" w14:textId="77777777" w:rsidR="00866C25" w:rsidRPr="00C6761E" w:rsidRDefault="00866C25" w:rsidP="0037175B">
      <w:pPr>
        <w:pStyle w:val="Heading4"/>
        <w:rPr>
          <w:lang w:eastAsia="zh-CN"/>
        </w:rPr>
      </w:pPr>
      <w:bookmarkStart w:id="793" w:name="_CR6_2_14_1"/>
      <w:bookmarkStart w:id="794" w:name="_Toc193394561"/>
      <w:bookmarkEnd w:id="793"/>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794"/>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lastRenderedPageBreak/>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795" w:name="_CR6_2_14_2"/>
      <w:bookmarkStart w:id="796" w:name="_Toc193394562"/>
      <w:bookmarkEnd w:id="795"/>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796"/>
    </w:p>
    <w:p w14:paraId="7289C0EC" w14:textId="31E56B47" w:rsidR="00866C25" w:rsidRPr="00C6761E" w:rsidRDefault="00866C25" w:rsidP="0037175B">
      <w:pPr>
        <w:pStyle w:val="Heading5"/>
        <w:rPr>
          <w:lang w:eastAsia="zh-CN"/>
        </w:rPr>
      </w:pPr>
      <w:bookmarkStart w:id="797" w:name="_CR6_2_14_2_1"/>
      <w:bookmarkStart w:id="798" w:name="_Toc193394563"/>
      <w:bookmarkEnd w:id="797"/>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798"/>
    </w:p>
    <w:p w14:paraId="4951615A" w14:textId="4164DFDA" w:rsidR="00E64BC3" w:rsidRPr="00C6761E" w:rsidRDefault="00E64BC3" w:rsidP="00826ACB">
      <w:pPr>
        <w:pStyle w:val="Heading6"/>
        <w:rPr>
          <w:lang w:eastAsia="zh-CN"/>
        </w:rPr>
      </w:pPr>
      <w:bookmarkStart w:id="799" w:name="_CR6_2_14_2_1_1"/>
      <w:bookmarkStart w:id="800" w:name="_Toc193394564"/>
      <w:bookmarkEnd w:id="799"/>
      <w:r w:rsidRPr="00C6761E">
        <w:rPr>
          <w:lang w:eastAsia="zh-CN"/>
        </w:rPr>
        <w:t>6.2.14.2.1.</w:t>
      </w:r>
      <w:r w:rsidR="00635C04" w:rsidRPr="00C6761E">
        <w:rPr>
          <w:lang w:eastAsia="zh-CN"/>
        </w:rPr>
        <w:t>1</w:t>
      </w:r>
      <w:r w:rsidRPr="00C6761E">
        <w:rPr>
          <w:lang w:eastAsia="zh-CN"/>
        </w:rPr>
        <w:tab/>
        <w:t>General</w:t>
      </w:r>
      <w:bookmarkEnd w:id="800"/>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01" w:name="_CR6_2_14_2_1_2"/>
      <w:bookmarkStart w:id="802" w:name="_Toc193394565"/>
      <w:bookmarkEnd w:id="801"/>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02"/>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79C8F14F"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77777777" w:rsidR="00866C25" w:rsidRPr="00C6761E" w:rsidRDefault="00866C25" w:rsidP="00866C25">
      <w:pPr>
        <w:pStyle w:val="B3"/>
      </w:pPr>
      <w:r w:rsidRPr="00C6761E">
        <w:t>i)</w:t>
      </w:r>
      <w:r w:rsidRPr="00C6761E">
        <w:tab/>
        <w:t>the UE is unable to find a suitable cell in the selected PLMN 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lastRenderedPageBreak/>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89033A">
      <w:pPr>
        <w:pStyle w:val="TH"/>
      </w:pPr>
      <w:r w:rsidRPr="00C6761E">
        <w:rPr>
          <w:rStyle w:val="TF0"/>
        </w:rPr>
        <w:object w:dxaOrig="6960" w:dyaOrig="1500" w14:anchorId="07AE4AF7">
          <v:shape id="_x0000_i1039" type="#_x0000_t75" style="width:348.6pt;height:73.45pt" o:ole="">
            <v:imagedata r:id="rId38" o:title=""/>
          </v:shape>
          <o:OLEObject Type="Embed" ProgID="Visio.Drawing.15" ShapeID="_x0000_i1039" DrawAspect="Content" ObjectID="_1804007343" r:id="rId39"/>
        </w:object>
      </w:r>
    </w:p>
    <w:p w14:paraId="3EACC6BA" w14:textId="1C7326FB" w:rsidR="00866C25" w:rsidRPr="00C6761E" w:rsidRDefault="00866C25" w:rsidP="0037175B">
      <w:pPr>
        <w:pStyle w:val="TF"/>
      </w:pPr>
      <w:bookmarkStart w:id="803" w:name="_CRFigure6_2_14_2_1_2_1"/>
      <w:r w:rsidRPr="00C6761E">
        <w:t>Figure</w:t>
      </w:r>
      <w:r w:rsidR="00C6434F" w:rsidRPr="00C6761E">
        <w:t> </w:t>
      </w:r>
      <w:bookmarkEnd w:id="803"/>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lastRenderedPageBreak/>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04" w:name="_CR6_2_14_2_1_3"/>
      <w:bookmarkStart w:id="805" w:name="_Toc193394566"/>
      <w:bookmarkEnd w:id="804"/>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05"/>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06" w:name="_CR6_2_14_2_1_4"/>
      <w:bookmarkStart w:id="807" w:name="_Toc193394567"/>
      <w:bookmarkEnd w:id="806"/>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07"/>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1FD9415"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 or</w:t>
      </w:r>
    </w:p>
    <w:p w14:paraId="62DEF4D1" w14:textId="77777777" w:rsidR="00866C25" w:rsidRPr="00C6761E" w:rsidRDefault="00866C25" w:rsidP="00866C25">
      <w:pPr>
        <w:pStyle w:val="B1"/>
      </w:pPr>
      <w:r w:rsidRPr="00C6761E">
        <w:lastRenderedPageBreak/>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8.3pt;height:69.15pt" o:ole="">
            <v:imagedata r:id="rId40" o:title=""/>
          </v:shape>
          <o:OLEObject Type="Embed" ProgID="Visio.Drawing.15" ShapeID="_x0000_i1040" DrawAspect="Content" ObjectID="_1804007344" r:id="rId41"/>
        </w:object>
      </w:r>
    </w:p>
    <w:p w14:paraId="0BD624F4" w14:textId="384B22CB" w:rsidR="00866C25" w:rsidRPr="00C6761E" w:rsidRDefault="00866C25" w:rsidP="0037175B">
      <w:pPr>
        <w:pStyle w:val="TF"/>
      </w:pPr>
      <w:bookmarkStart w:id="808" w:name="_CRFigure6_2_14_2_1_4_1"/>
      <w:r w:rsidRPr="00C6761E">
        <w:t>Figure</w:t>
      </w:r>
      <w:r w:rsidR="00350F35" w:rsidRPr="00C6761E">
        <w:t> </w:t>
      </w:r>
      <w:bookmarkEnd w:id="808"/>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lastRenderedPageBreak/>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09" w:name="_CR6_2_14_2_1_5"/>
      <w:bookmarkStart w:id="810" w:name="_Toc193394568"/>
      <w:bookmarkEnd w:id="809"/>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10"/>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11" w:name="_CR6_2_14_2_2"/>
      <w:bookmarkStart w:id="812" w:name="_Toc193394569"/>
      <w:bookmarkEnd w:id="811"/>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12"/>
    </w:p>
    <w:p w14:paraId="26DF0D1B" w14:textId="6B2B128D" w:rsidR="00E64BC3" w:rsidRPr="00C6761E" w:rsidRDefault="00E64BC3" w:rsidP="00826ACB">
      <w:pPr>
        <w:pStyle w:val="Heading6"/>
        <w:rPr>
          <w:lang w:eastAsia="zh-CN"/>
        </w:rPr>
      </w:pPr>
      <w:bookmarkStart w:id="813" w:name="_CR6_2_14_2_2_1"/>
      <w:bookmarkStart w:id="814" w:name="_Toc193394570"/>
      <w:bookmarkEnd w:id="813"/>
      <w:r w:rsidRPr="00C6761E">
        <w:rPr>
          <w:lang w:eastAsia="zh-CN"/>
        </w:rPr>
        <w:t>6.2.14.2.2.</w:t>
      </w:r>
      <w:r w:rsidR="00635C04" w:rsidRPr="00C6761E">
        <w:rPr>
          <w:lang w:eastAsia="zh-CN"/>
        </w:rPr>
        <w:t>1</w:t>
      </w:r>
      <w:r w:rsidRPr="00C6761E">
        <w:rPr>
          <w:lang w:eastAsia="zh-CN"/>
        </w:rPr>
        <w:tab/>
        <w:t>General</w:t>
      </w:r>
      <w:bookmarkEnd w:id="814"/>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15" w:name="_CR6_2_14_2_2_2"/>
      <w:bookmarkStart w:id="816" w:name="_Toc193394571"/>
      <w:bookmarkEnd w:id="815"/>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16"/>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66EBACFD"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4F04D33C" w14:textId="77777777" w:rsidR="00866C25" w:rsidRPr="00C6761E" w:rsidRDefault="00866C25" w:rsidP="00866C25">
      <w:pPr>
        <w:pStyle w:val="B3"/>
      </w:pPr>
      <w:r w:rsidRPr="00C6761E">
        <w:lastRenderedPageBreak/>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8.3pt;height:110.85pt" o:ole="">
            <v:imagedata r:id="rId42" o:title=""/>
          </v:shape>
          <o:OLEObject Type="Embed" ProgID="Visio.Drawing.15" ShapeID="_x0000_i1041" DrawAspect="Content" ObjectID="_1804007345" r:id="rId43"/>
        </w:object>
      </w:r>
    </w:p>
    <w:p w14:paraId="506CC3E6" w14:textId="66E329BA" w:rsidR="00866C25" w:rsidRPr="00C6761E" w:rsidRDefault="00866C25" w:rsidP="0037175B">
      <w:pPr>
        <w:pStyle w:val="TF"/>
      </w:pPr>
      <w:bookmarkStart w:id="817" w:name="_CRFigure6_2_14_2_2_2_1"/>
      <w:r w:rsidRPr="00C6761E">
        <w:t>Figure</w:t>
      </w:r>
      <w:r w:rsidR="000F4F4B" w:rsidRPr="00C6761E">
        <w:t> </w:t>
      </w:r>
      <w:bookmarkEnd w:id="817"/>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1DB53D80"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lastRenderedPageBreak/>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18" w:name="_CR6_2_14_2_2_3"/>
      <w:bookmarkStart w:id="819" w:name="_Toc193394572"/>
      <w:bookmarkEnd w:id="818"/>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19"/>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lastRenderedPageBreak/>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20" w:name="_CR6_2_14_2_2_4"/>
      <w:bookmarkStart w:id="821" w:name="_Toc193394573"/>
      <w:bookmarkEnd w:id="820"/>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21"/>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60FBC9D6"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77777777" w:rsidR="00866C25" w:rsidRPr="00C6761E" w:rsidRDefault="00866C25" w:rsidP="00866C25">
      <w:pPr>
        <w:pStyle w:val="B3"/>
      </w:pPr>
      <w:r w:rsidRPr="00C6761E">
        <w:t>i)</w:t>
      </w:r>
      <w:r w:rsidRPr="00C6761E">
        <w:tab/>
        <w:t>the UE is unable to find a suitable cell in the selected PLMN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2.9pt;height:116.9pt" o:ole="">
            <v:imagedata r:id="rId44" o:title=""/>
          </v:shape>
          <o:OLEObject Type="Embed" ProgID="Visio.Drawing.15" ShapeID="_x0000_i1042" DrawAspect="Content" ObjectID="_1804007346" r:id="rId45"/>
        </w:object>
      </w:r>
    </w:p>
    <w:p w14:paraId="72F7B5CF" w14:textId="697BD16E" w:rsidR="00866C25" w:rsidRPr="00C6761E" w:rsidRDefault="00866C25" w:rsidP="0037175B">
      <w:pPr>
        <w:pStyle w:val="TF"/>
      </w:pPr>
      <w:bookmarkStart w:id="822" w:name="_CRFigure6_2_14_2_2_4_1"/>
      <w:r w:rsidRPr="00C6761E">
        <w:t>Figure</w:t>
      </w:r>
      <w:r w:rsidR="000F4F4B" w:rsidRPr="00C6761E">
        <w:t> </w:t>
      </w:r>
      <w:bookmarkEnd w:id="822"/>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lastRenderedPageBreak/>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discovery 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0A08FE37" w:rsidR="00866C25" w:rsidRPr="00C6761E" w:rsidRDefault="00C97155" w:rsidP="001A5B2D">
      <w:r w:rsidRPr="00C6761E">
        <w:t xml:space="preserve">If the discoveree user info is included in the PROSE PC5 DISCOVERY message, the discoveree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lastRenderedPageBreak/>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23" w:name="_CR6_2_14_2_2_5"/>
      <w:bookmarkStart w:id="824" w:name="_Toc193394574"/>
      <w:bookmarkEnd w:id="823"/>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24"/>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25" w:name="_CR6_2_15"/>
      <w:bookmarkStart w:id="826" w:name="_Toc193394575"/>
      <w:bookmarkEnd w:id="825"/>
      <w:r w:rsidRPr="00C6761E">
        <w:rPr>
          <w:lang w:eastAsia="zh-CN"/>
        </w:rPr>
        <w:t>6.2.</w:t>
      </w:r>
      <w:r w:rsidR="004F14C3" w:rsidRPr="00C6761E">
        <w:rPr>
          <w:lang w:eastAsia="zh-CN"/>
        </w:rPr>
        <w:t>15</w:t>
      </w:r>
      <w:r w:rsidRPr="00C6761E">
        <w:rPr>
          <w:lang w:eastAsia="zh-CN"/>
        </w:rPr>
        <w:tab/>
        <w:t>Group member discovery over PC5 interface</w:t>
      </w:r>
      <w:bookmarkEnd w:id="826"/>
    </w:p>
    <w:p w14:paraId="2A88B1D6" w14:textId="77777777" w:rsidR="00866C25" w:rsidRPr="00C6761E" w:rsidRDefault="00866C25" w:rsidP="00866C25">
      <w:pPr>
        <w:pStyle w:val="Heading4"/>
        <w:rPr>
          <w:lang w:eastAsia="zh-CN"/>
        </w:rPr>
      </w:pPr>
      <w:bookmarkStart w:id="827" w:name="_CR6_2_15_1"/>
      <w:bookmarkStart w:id="828" w:name="_Toc193394576"/>
      <w:bookmarkEnd w:id="827"/>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28"/>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lastRenderedPageBreak/>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29" w:name="_CR6_2_15_2"/>
      <w:bookmarkStart w:id="830" w:name="_Toc193394577"/>
      <w:bookmarkEnd w:id="829"/>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30"/>
    </w:p>
    <w:p w14:paraId="0730546B" w14:textId="4241A355" w:rsidR="00866C25" w:rsidRPr="00C6761E" w:rsidRDefault="00866C25" w:rsidP="00866C25">
      <w:pPr>
        <w:pStyle w:val="Heading5"/>
        <w:rPr>
          <w:lang w:eastAsia="zh-CN"/>
        </w:rPr>
      </w:pPr>
      <w:bookmarkStart w:id="831" w:name="_CR6_2_15_2_1"/>
      <w:bookmarkStart w:id="832" w:name="_Toc193394578"/>
      <w:bookmarkEnd w:id="831"/>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32"/>
    </w:p>
    <w:p w14:paraId="6A06E0AF" w14:textId="3201E34C" w:rsidR="009F1BE8" w:rsidRPr="00C6761E" w:rsidRDefault="009F1BE8" w:rsidP="00826ACB">
      <w:pPr>
        <w:pStyle w:val="Heading6"/>
        <w:rPr>
          <w:lang w:eastAsia="zh-CN"/>
        </w:rPr>
      </w:pPr>
      <w:bookmarkStart w:id="833" w:name="_CR6_2_15_2_1_1"/>
      <w:bookmarkStart w:id="834" w:name="_Toc193394579"/>
      <w:bookmarkEnd w:id="833"/>
      <w:r w:rsidRPr="00C6761E">
        <w:rPr>
          <w:lang w:eastAsia="zh-CN"/>
        </w:rPr>
        <w:t>6.2.15.2.1.1</w:t>
      </w:r>
      <w:r w:rsidRPr="00C6761E">
        <w:rPr>
          <w:lang w:eastAsia="zh-CN"/>
        </w:rPr>
        <w:tab/>
        <w:t>General</w:t>
      </w:r>
      <w:bookmarkEnd w:id="834"/>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35" w:name="_CR6_2_15_2_1_2"/>
      <w:bookmarkStart w:id="836" w:name="_Toc193394580"/>
      <w:bookmarkEnd w:id="835"/>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36"/>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04489C0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 xml:space="preserve">ProSe direct discovery using announcing in the PLMN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77777777" w:rsidR="00866C25" w:rsidRPr="00C6761E" w:rsidRDefault="004F14C3" w:rsidP="0037175B">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lastRenderedPageBreak/>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5.7pt;height:82.35pt" o:ole="">
            <v:imagedata r:id="rId46" o:title=""/>
          </v:shape>
          <o:OLEObject Type="Embed" ProgID="Visio.Drawing.15" ShapeID="_x0000_i1043" DrawAspect="Content" ObjectID="_1804007347" r:id="rId47"/>
        </w:object>
      </w:r>
    </w:p>
    <w:p w14:paraId="64A81FBE" w14:textId="7C347142" w:rsidR="00866C25" w:rsidRPr="00C6761E" w:rsidRDefault="00866C25" w:rsidP="0037175B">
      <w:pPr>
        <w:pStyle w:val="TF"/>
      </w:pPr>
      <w:bookmarkStart w:id="837" w:name="_CRFigure6_2_15_2_1_2_1"/>
      <w:r w:rsidRPr="00C6761E">
        <w:t>Figure</w:t>
      </w:r>
      <w:r w:rsidR="004F14C3" w:rsidRPr="00C6761E">
        <w:t> </w:t>
      </w:r>
      <w:bookmarkEnd w:id="837"/>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lastRenderedPageBreak/>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38" w:name="_CR6_2_15_2_1_3"/>
      <w:bookmarkStart w:id="839" w:name="_Toc193394581"/>
      <w:bookmarkEnd w:id="838"/>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39"/>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40" w:name="_CR6_2_15_2_1_4"/>
      <w:bookmarkStart w:id="841" w:name="_Toc193394582"/>
      <w:bookmarkEnd w:id="840"/>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41"/>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1588CF36"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77777777" w:rsidR="00866C25" w:rsidRPr="00C6761E" w:rsidRDefault="004F14C3" w:rsidP="00866C25">
      <w:pPr>
        <w:pStyle w:val="B4"/>
      </w:pPr>
      <w:r w:rsidRPr="00C6761E">
        <w:lastRenderedPageBreak/>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49.65pt;height:73.45pt" o:ole="">
            <v:imagedata r:id="rId48" o:title=""/>
          </v:shape>
          <o:OLEObject Type="Embed" ProgID="Visio.Drawing.15" ShapeID="_x0000_i1044" DrawAspect="Content" ObjectID="_1804007348" r:id="rId49"/>
        </w:object>
      </w:r>
    </w:p>
    <w:p w14:paraId="1C733B7E" w14:textId="18F0B36F" w:rsidR="00866C25" w:rsidRPr="00C6761E" w:rsidRDefault="00866C25" w:rsidP="0037175B">
      <w:pPr>
        <w:pStyle w:val="TF"/>
      </w:pPr>
      <w:bookmarkStart w:id="842" w:name="_CRFigure6_2_15_2_1_4_1"/>
      <w:r w:rsidRPr="00C6761E">
        <w:t>Figure</w:t>
      </w:r>
      <w:r w:rsidR="004F14C3" w:rsidRPr="00C6761E">
        <w:t> </w:t>
      </w:r>
      <w:bookmarkEnd w:id="842"/>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lastRenderedPageBreak/>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43" w:name="_CR6_2_15_2_1_5"/>
      <w:bookmarkStart w:id="844" w:name="_Toc193394583"/>
      <w:bookmarkEnd w:id="843"/>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44"/>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45" w:name="_CR6_2_15_2_2"/>
      <w:bookmarkStart w:id="846" w:name="_Toc193394584"/>
      <w:bookmarkEnd w:id="845"/>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46"/>
    </w:p>
    <w:p w14:paraId="0A645215" w14:textId="413A07AC" w:rsidR="009F1BE8" w:rsidRPr="00C6761E" w:rsidRDefault="009F1BE8" w:rsidP="00826ACB">
      <w:pPr>
        <w:pStyle w:val="Heading6"/>
        <w:rPr>
          <w:lang w:eastAsia="zh-CN"/>
        </w:rPr>
      </w:pPr>
      <w:bookmarkStart w:id="847" w:name="_CR6_2_15_2_2_1"/>
      <w:bookmarkStart w:id="848" w:name="_Toc193394585"/>
      <w:bookmarkEnd w:id="847"/>
      <w:r w:rsidRPr="00C6761E">
        <w:rPr>
          <w:lang w:eastAsia="zh-CN"/>
        </w:rPr>
        <w:t>6.2.15.2.2.1</w:t>
      </w:r>
      <w:r w:rsidRPr="00C6761E">
        <w:rPr>
          <w:lang w:eastAsia="zh-CN"/>
        </w:rPr>
        <w:tab/>
        <w:t>General</w:t>
      </w:r>
      <w:bookmarkEnd w:id="848"/>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49" w:name="_CR6_2_15_2_2_2"/>
      <w:bookmarkStart w:id="850" w:name="_Toc193394586"/>
      <w:bookmarkEnd w:id="849"/>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50"/>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8DB47CE"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lastRenderedPageBreak/>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2.95pt;height:112.3pt" o:ole="">
            <v:imagedata r:id="rId50" o:title=""/>
          </v:shape>
          <o:OLEObject Type="Embed" ProgID="Visio.Drawing.15" ShapeID="_x0000_i1045" DrawAspect="Content" ObjectID="_1804007349" r:id="rId51"/>
        </w:object>
      </w:r>
    </w:p>
    <w:p w14:paraId="15B5A5DC" w14:textId="23D8BB01" w:rsidR="00866C25" w:rsidRPr="00C6761E" w:rsidRDefault="00866C25" w:rsidP="00866C25">
      <w:pPr>
        <w:pStyle w:val="TF"/>
      </w:pPr>
      <w:bookmarkStart w:id="851" w:name="_CRFigure6_2_15_2_2_2_1"/>
      <w:r w:rsidRPr="00C6761E">
        <w:t>Figure</w:t>
      </w:r>
      <w:r w:rsidR="004F14C3" w:rsidRPr="00C6761E">
        <w:t> </w:t>
      </w:r>
      <w:bookmarkEnd w:id="851"/>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lastRenderedPageBreak/>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52" w:name="_CR6_2_15_2_2_3"/>
      <w:bookmarkStart w:id="853" w:name="_Toc193394587"/>
      <w:bookmarkEnd w:id="852"/>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53"/>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54" w:name="_CR6_2_15_2_2_4"/>
      <w:bookmarkStart w:id="855" w:name="_Toc193394588"/>
      <w:bookmarkEnd w:id="854"/>
      <w:r w:rsidRPr="00C6761E">
        <w:rPr>
          <w:lang w:eastAsia="zh-CN"/>
        </w:rPr>
        <w:lastRenderedPageBreak/>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55"/>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42CFB151"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9.3pt;height:121.2pt" o:ole="">
            <v:imagedata r:id="rId52" o:title=""/>
          </v:shape>
          <o:OLEObject Type="Embed" ProgID="Visio.Drawing.15" ShapeID="_x0000_i1046" DrawAspect="Content" ObjectID="_1804007350" r:id="rId53"/>
        </w:object>
      </w:r>
    </w:p>
    <w:p w14:paraId="202EBFF6" w14:textId="39CD2CA3" w:rsidR="00866C25" w:rsidRPr="00C6761E" w:rsidRDefault="00866C25" w:rsidP="00866C25">
      <w:pPr>
        <w:pStyle w:val="TF"/>
      </w:pPr>
      <w:bookmarkStart w:id="856" w:name="_CRFigure6_2_15_2_2_4_1"/>
      <w:r w:rsidRPr="00C6761E">
        <w:t>Figure</w:t>
      </w:r>
      <w:r w:rsidR="004F14C3" w:rsidRPr="00C6761E">
        <w:t> </w:t>
      </w:r>
      <w:bookmarkEnd w:id="856"/>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lastRenderedPageBreak/>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decrypt 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lastRenderedPageBreak/>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57" w:name="_CR6_2_15_2_2_5"/>
      <w:bookmarkStart w:id="858" w:name="_Toc193394589"/>
      <w:bookmarkEnd w:id="857"/>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58"/>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59" w:name="_CR6_2_16"/>
      <w:bookmarkStart w:id="860" w:name="_Toc193394590"/>
      <w:bookmarkEnd w:id="859"/>
      <w:r w:rsidRPr="00C6761E">
        <w:t>6.2.</w:t>
      </w:r>
      <w:r w:rsidR="004F1FC0" w:rsidRPr="00C6761E">
        <w:t>16</w:t>
      </w:r>
      <w:r w:rsidRPr="00C6761E">
        <w:tab/>
        <w:t>Procedure for UE to use provisioned radio resources for 5G ProSe direct discovery</w:t>
      </w:r>
      <w:bookmarkEnd w:id="860"/>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0F0DCD98"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direct discovery in this PLMN, the UE can use the radio parameters indicated by the cell as specified in 3GPP TS 38.331 [13].</w:t>
      </w:r>
    </w:p>
    <w:p w14:paraId="7D25CC81" w14:textId="7A8658A6" w:rsidR="00CC3C2E" w:rsidRPr="00C6761E" w:rsidRDefault="00CC3C2E" w:rsidP="00CC3C2E">
      <w:pPr>
        <w:pStyle w:val="B1"/>
      </w:pPr>
      <w:r w:rsidRPr="00C6761E">
        <w:t>b)</w:t>
      </w:r>
      <w:r w:rsidRPr="00C6761E">
        <w:tab/>
        <w:t>else if the lower layers report that one or more PLMNs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77777777" w:rsidR="00CC3C2E" w:rsidRPr="00C6761E" w:rsidRDefault="00CC3C2E" w:rsidP="00CC3C2E">
      <w:pPr>
        <w:pStyle w:val="B3"/>
      </w:pPr>
      <w:r w:rsidRPr="00C6761E">
        <w:t>i)</w:t>
      </w:r>
      <w:r w:rsidRPr="00C6761E">
        <w:tab/>
        <w:t>none of the PLMNs reported by the lower layers is the registered PLMN or equivalent to the registered PLMN;</w:t>
      </w:r>
    </w:p>
    <w:p w14:paraId="60F6D452" w14:textId="77777777"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77777777" w:rsidR="00CC3C2E" w:rsidRPr="00C6761E" w:rsidRDefault="00CC3C2E" w:rsidP="00CC3C2E">
      <w:pPr>
        <w:pStyle w:val="B3"/>
      </w:pPr>
      <w:r w:rsidRPr="00C6761E">
        <w:t>i)</w:t>
      </w:r>
      <w:r w:rsidRPr="00C6761E">
        <w:tab/>
        <w:t>if in 5GMM-IDLE mode, perform PLMN selection triggered by 5G ProSe direct discovery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4F3335D" w:rsidR="00CC3C2E" w:rsidRPr="00C6761E" w:rsidRDefault="00CC3C2E" w:rsidP="00CC3C2E">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direct discovery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77777777" w:rsidR="00CC3C2E" w:rsidRPr="00C6761E" w:rsidRDefault="00CC3C2E" w:rsidP="00CC3C2E">
      <w:pPr>
        <w:pStyle w:val="B3"/>
      </w:pPr>
      <w:r w:rsidRPr="00C6761E">
        <w:tab/>
        <w:t>Whether the UE performs i) or ii)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77777777" w:rsidR="00CC3C2E" w:rsidRPr="00C6761E" w:rsidRDefault="00CC3C2E" w:rsidP="00CC3C2E">
      <w:r w:rsidRPr="00C6761E">
        <w:t>If the registration to the selected PLMN 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61" w:name="_CR6_2_17"/>
      <w:bookmarkStart w:id="862" w:name="_Toc193394591"/>
      <w:bookmarkEnd w:id="861"/>
      <w:r w:rsidRPr="00C6761E">
        <w:t>6.2.17</w:t>
      </w:r>
      <w:r w:rsidRPr="00C6761E">
        <w:tab/>
        <w:t>5G PKMF address request procedure</w:t>
      </w:r>
      <w:bookmarkEnd w:id="862"/>
    </w:p>
    <w:p w14:paraId="6E6EAE3E" w14:textId="15318F72" w:rsidR="00651E8F" w:rsidRPr="00C6761E" w:rsidRDefault="00651E8F" w:rsidP="00651E8F">
      <w:pPr>
        <w:pStyle w:val="Heading4"/>
      </w:pPr>
      <w:bookmarkStart w:id="863" w:name="_CR6_2_17_1"/>
      <w:bookmarkStart w:id="864" w:name="_Toc193394592"/>
      <w:bookmarkEnd w:id="863"/>
      <w:r w:rsidRPr="00C6761E">
        <w:t>6.2.17.1</w:t>
      </w:r>
      <w:r w:rsidRPr="00C6761E">
        <w:tab/>
        <w:t>General</w:t>
      </w:r>
      <w:bookmarkEnd w:id="864"/>
    </w:p>
    <w:p w14:paraId="1C940670" w14:textId="62BB0CCE" w:rsidR="00651E8F" w:rsidRPr="00C6761E" w:rsidRDefault="00651E8F" w:rsidP="00651E8F">
      <w:r w:rsidRPr="00C6761E">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Pr="00C6761E" w:rsidRDefault="00651E8F" w:rsidP="007061FD">
      <w:pPr>
        <w:pStyle w:val="B1"/>
      </w:pPr>
      <w:r w:rsidRPr="00C6761E">
        <w:t>a)</w:t>
      </w:r>
      <w:r w:rsidRPr="00C6761E">
        <w:tab/>
        <w:t>when the UE needs to obtain a 5G PKMF address from the 5G DDNMF in HPLMN 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Pr="00C6761E">
        <w:rPr>
          <w:rFonts w:hint="eastAsia"/>
          <w:lang w:eastAsia="zh-CN"/>
        </w:rPr>
        <w:t xml:space="preserve"> or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865" w:name="_CR6_2_17_2"/>
      <w:bookmarkStart w:id="866" w:name="_Toc193394593"/>
      <w:bookmarkEnd w:id="865"/>
      <w:r w:rsidRPr="00C6761E">
        <w:t>6.2.17.2</w:t>
      </w:r>
      <w:r w:rsidRPr="00C6761E">
        <w:tab/>
        <w:t>5G PKMF address request procedure initiation by the UE</w:t>
      </w:r>
      <w:bookmarkEnd w:id="866"/>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4.05pt;height:277.3pt" o:ole="">
            <v:imagedata r:id="rId54" o:title=""/>
          </v:shape>
          <o:OLEObject Type="Embed" ProgID="Visio.Drawing.15" ShapeID="_x0000_i1047" DrawAspect="Content" ObjectID="_1804007351" r:id="rId55"/>
        </w:object>
      </w:r>
    </w:p>
    <w:p w14:paraId="5C0F59DC" w14:textId="4894A5E8" w:rsidR="00651E8F" w:rsidRPr="00C6761E" w:rsidRDefault="00651E8F" w:rsidP="00651E8F">
      <w:pPr>
        <w:pStyle w:val="TF"/>
      </w:pPr>
      <w:bookmarkStart w:id="867" w:name="_CRFigure6_2_17_2_1"/>
      <w:r w:rsidRPr="00C6761E">
        <w:t xml:space="preserve">Figure </w:t>
      </w:r>
      <w:bookmarkEnd w:id="867"/>
      <w:r w:rsidRPr="00C6761E">
        <w:t>6.2.17.2.1: 5G PKMF address request procedure</w:t>
      </w:r>
    </w:p>
    <w:p w14:paraId="1E828E00" w14:textId="77777777" w:rsidR="00651E8F" w:rsidRPr="00C6761E" w:rsidRDefault="00651E8F" w:rsidP="007061FD">
      <w:pPr>
        <w:pStyle w:val="Heading4"/>
      </w:pPr>
      <w:bookmarkStart w:id="868" w:name="_CR6_2_17_3"/>
      <w:bookmarkStart w:id="869" w:name="_Toc193394594"/>
      <w:bookmarkEnd w:id="868"/>
      <w:r w:rsidRPr="00C6761E">
        <w:t>6.2.17.3</w:t>
      </w:r>
      <w:r w:rsidRPr="00C6761E">
        <w:tab/>
        <w:t>5G PKMF address request procedure accepted by the 5G DDNMF</w:t>
      </w:r>
      <w:bookmarkEnd w:id="869"/>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 or 5G ProSe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77777777" w:rsidR="00651E8F" w:rsidRPr="00C6761E" w:rsidRDefault="00651E8F" w:rsidP="007061FD">
      <w:pPr>
        <w:pStyle w:val="B1"/>
      </w:pPr>
      <w:r w:rsidRPr="00C6761E">
        <w:t>b)</w:t>
      </w:r>
      <w:r w:rsidRPr="00C6761E">
        <w:tab/>
        <w:t>the PKMF address set to the value of the 5G PMKF address in the HPLMN of the UE.</w:t>
      </w:r>
    </w:p>
    <w:p w14:paraId="769114D8" w14:textId="77777777" w:rsidR="00651E8F" w:rsidRPr="00C6761E" w:rsidRDefault="00651E8F" w:rsidP="007061FD">
      <w:pPr>
        <w:pStyle w:val="Heading4"/>
      </w:pPr>
      <w:bookmarkStart w:id="870" w:name="_CR6_2_17_4"/>
      <w:bookmarkStart w:id="871" w:name="_Toc193394595"/>
      <w:bookmarkEnd w:id="870"/>
      <w:r w:rsidRPr="00C6761E">
        <w:t>6.2.17.4</w:t>
      </w:r>
      <w:r w:rsidRPr="00C6761E">
        <w:tab/>
        <w:t>5G PKMF address request procedure completed by the UE</w:t>
      </w:r>
      <w:bookmarkEnd w:id="871"/>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872" w:name="_CR6_2_17_5"/>
      <w:bookmarkStart w:id="873" w:name="_Toc193394596"/>
      <w:bookmarkEnd w:id="872"/>
      <w:r w:rsidRPr="00C6761E">
        <w:t>6.2.17.5</w:t>
      </w:r>
      <w:r w:rsidRPr="00C6761E">
        <w:tab/>
        <w:t>5G PKMF address request procedure not accepted by the 5G DDNMF</w:t>
      </w:r>
      <w:bookmarkEnd w:id="873"/>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5G ProSe UE-to-network relay or 5G ProSe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874" w:name="_CR6_2_17_6"/>
      <w:bookmarkStart w:id="875" w:name="_Toc193394597"/>
      <w:bookmarkEnd w:id="874"/>
      <w:r w:rsidRPr="00C6761E">
        <w:lastRenderedPageBreak/>
        <w:t>6.2.17.6</w:t>
      </w:r>
      <w:r w:rsidRPr="00C6761E">
        <w:tab/>
        <w:t>Abnormal cases</w:t>
      </w:r>
      <w:bookmarkEnd w:id="875"/>
    </w:p>
    <w:p w14:paraId="65600C52" w14:textId="77777777" w:rsidR="00651E8F" w:rsidRPr="00C6761E" w:rsidRDefault="00651E8F" w:rsidP="007061FD">
      <w:pPr>
        <w:pStyle w:val="Heading5"/>
      </w:pPr>
      <w:bookmarkStart w:id="876" w:name="_CR6_2_17_6_1"/>
      <w:bookmarkStart w:id="877" w:name="_Toc193394598"/>
      <w:bookmarkEnd w:id="876"/>
      <w:r w:rsidRPr="00C6761E">
        <w:t>6.2.17.6.1</w:t>
      </w:r>
      <w:r w:rsidRPr="00C6761E">
        <w:tab/>
        <w:t>Abnormal cases in the UE</w:t>
      </w:r>
      <w:bookmarkEnd w:id="877"/>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878" w:name="_CR6_2_17_6_2"/>
      <w:bookmarkStart w:id="879" w:name="_Toc193394599"/>
      <w:bookmarkEnd w:id="878"/>
      <w:r w:rsidRPr="00C6761E">
        <w:t>6.2.17.6.2</w:t>
      </w:r>
      <w:r w:rsidRPr="00C6761E">
        <w:tab/>
        <w:t>Abnormal cases in the 5G DDNMF</w:t>
      </w:r>
      <w:bookmarkEnd w:id="879"/>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880" w:name="_CR7"/>
      <w:bookmarkStart w:id="881" w:name="_Toc193394600"/>
      <w:bookmarkEnd w:id="880"/>
      <w:r w:rsidRPr="00C6761E">
        <w:t>7</w:t>
      </w:r>
      <w:r w:rsidR="00FF4F78" w:rsidRPr="00C6761E">
        <w:tab/>
        <w:t>5G ProSe direct communications</w:t>
      </w:r>
      <w:bookmarkEnd w:id="881"/>
    </w:p>
    <w:p w14:paraId="6B538434" w14:textId="77777777" w:rsidR="00FA6061" w:rsidRPr="00C6761E" w:rsidRDefault="00FD28BD" w:rsidP="006971BF">
      <w:pPr>
        <w:pStyle w:val="Heading2"/>
      </w:pPr>
      <w:bookmarkStart w:id="882" w:name="_CR7_1"/>
      <w:bookmarkStart w:id="883" w:name="_Toc193394601"/>
      <w:bookmarkEnd w:id="882"/>
      <w:r w:rsidRPr="00C6761E">
        <w:t>7</w:t>
      </w:r>
      <w:r w:rsidR="00CA1977" w:rsidRPr="00C6761E">
        <w:t>.1</w:t>
      </w:r>
      <w:r w:rsidR="00CA1977" w:rsidRPr="00C6761E">
        <w:tab/>
        <w:t>Overview</w:t>
      </w:r>
      <w:bookmarkEnd w:id="883"/>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w:t>
      </w:r>
      <w:r w:rsidRPr="00C6761E">
        <w:lastRenderedPageBreak/>
        <w:t xml:space="preserve">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77777777"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 xml:space="preserve">3GPP TS 23.304 [3]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bookmarkStart w:id="884" w:name="OLE_LINK4"/>
      <w:r w:rsidR="00090E17" w:rsidRPr="00C6761E">
        <w:t xml:space="preserve"> For transmitting and receiving direct communication request messages (i.e. the PROSE DIRECT LINK ESTABLISHMENT REQUEST message), the default </w:t>
      </w:r>
      <w:bookmarkStart w:id="885" w:name="OLE_LINK1"/>
      <w:r w:rsidR="00090E17" w:rsidRPr="00C6761E">
        <w:t>PC5 DRX</w:t>
      </w:r>
      <w:bookmarkEnd w:id="885"/>
      <w:r w:rsidR="00090E17" w:rsidRPr="00C6761E">
        <w:t xml:space="preserve"> configuration is used (see 3GPP TS 38.300 [21]).</w:t>
      </w:r>
      <w:bookmarkEnd w:id="884"/>
    </w:p>
    <w:p w14:paraId="18C0A992" w14:textId="579C9702" w:rsidR="001926D5" w:rsidRPr="00C6761E" w:rsidRDefault="00FD28BD" w:rsidP="00661A16">
      <w:pPr>
        <w:pStyle w:val="Heading2"/>
      </w:pPr>
      <w:bookmarkStart w:id="886" w:name="_CR7_2"/>
      <w:bookmarkStart w:id="887" w:name="_Toc193394602"/>
      <w:bookmarkEnd w:id="886"/>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887"/>
    </w:p>
    <w:p w14:paraId="323612FE" w14:textId="77777777" w:rsidR="0036233B" w:rsidRPr="00C6761E" w:rsidRDefault="0036233B" w:rsidP="006971BF">
      <w:pPr>
        <w:pStyle w:val="Heading3"/>
      </w:pPr>
      <w:bookmarkStart w:id="888" w:name="_CR7_2_1"/>
      <w:bookmarkStart w:id="889" w:name="_Toc193394603"/>
      <w:bookmarkEnd w:id="888"/>
      <w:r w:rsidRPr="00C6761E">
        <w:t>7.2.1</w:t>
      </w:r>
      <w:r w:rsidRPr="00C6761E">
        <w:tab/>
        <w:t>Overview</w:t>
      </w:r>
      <w:bookmarkEnd w:id="889"/>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3D53543D" w14:textId="77777777" w:rsidR="00D547BC" w:rsidRPr="00402853" w:rsidRDefault="00D547BC" w:rsidP="00D547BC">
      <w:r w:rsidRPr="00402853">
        <w:t xml:space="preserve">For 5G ProSe </w:t>
      </w:r>
      <w:r>
        <w:t xml:space="preserve">layer-2 </w:t>
      </w:r>
      <w:r w:rsidRPr="00402853">
        <w:t>UE-to-UE relay</w:t>
      </w:r>
      <w:r>
        <w:t xml:space="preserve"> over </w:t>
      </w:r>
      <w:r w:rsidRPr="00293C6C">
        <w:t>end-to-end 5G ProSe direct link</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40D36F6B" w14:textId="77777777" w:rsidR="00D547BC" w:rsidRPr="00402853" w:rsidRDefault="00D547BC" w:rsidP="00D547BC">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source </w:t>
      </w:r>
      <w:r w:rsidRPr="00402853">
        <w:t xml:space="preserve">5G ProSe </w:t>
      </w:r>
      <w:r w:rsidRPr="00402853">
        <w:rPr>
          <w:lang w:eastAsia="ko-KR"/>
        </w:rPr>
        <w:t>end UE;</w:t>
      </w:r>
    </w:p>
    <w:p w14:paraId="0A662BC0" w14:textId="77777777" w:rsidR="00D547BC" w:rsidRPr="00402853" w:rsidRDefault="00D547BC" w:rsidP="00D547BC">
      <w:pPr>
        <w:pStyle w:val="B1"/>
      </w:pPr>
      <w:r w:rsidRPr="00402853">
        <w:rPr>
          <w:rFonts w:eastAsia="Malgun Gothic"/>
          <w:lang w:eastAsia="ko-KR"/>
        </w:rPr>
        <w:t>b)</w:t>
      </w:r>
      <w:r w:rsidRPr="00402853">
        <w:rPr>
          <w:rFonts w:eastAsia="Malgun Gothic"/>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w:t>
      </w:r>
      <w:r w:rsidRPr="00402853">
        <w:rPr>
          <w:lang w:eastAsia="zh-CN"/>
        </w:rPr>
        <w:t xml:space="preserve"> </w:t>
      </w:r>
      <w:r w:rsidRPr="00402853">
        <w:rPr>
          <w:rFonts w:eastAsia="Malgun Gothic"/>
          <w:lang w:eastAsia="ko-KR"/>
        </w:rPr>
        <w:t>and layer-2 ID of target 5G ProSe end UE;</w:t>
      </w:r>
    </w:p>
    <w:p w14:paraId="4BF11350" w14:textId="77777777" w:rsidR="00D547BC" w:rsidRPr="00402853" w:rsidRDefault="00D547BC" w:rsidP="00D547BC">
      <w:pPr>
        <w:pStyle w:val="B1"/>
      </w:pPr>
      <w:r w:rsidRPr="00402853">
        <w:t>c)</w:t>
      </w:r>
      <w:r w:rsidRPr="00402853">
        <w:tab/>
        <w:t>relay service code; and</w:t>
      </w:r>
    </w:p>
    <w:p w14:paraId="7A7ECD2F" w14:textId="09317CC1" w:rsidR="00D547BC" w:rsidRPr="00402853" w:rsidRDefault="00D547BC" w:rsidP="00D547BC">
      <w:pPr>
        <w:pStyle w:val="B1"/>
        <w:rPr>
          <w:lang w:eastAsia="zh-CN"/>
        </w:rPr>
      </w:pPr>
      <w:r w:rsidRPr="00402853">
        <w:t>d)</w:t>
      </w:r>
      <w:r w:rsidRPr="00402853">
        <w:tab/>
      </w:r>
      <w:r w:rsidRPr="00402853">
        <w:rPr>
          <w:lang w:eastAsia="x-none"/>
        </w:rPr>
        <w:t>the information about PC5 QoS flow(s)</w:t>
      </w:r>
      <w:r w:rsidRPr="00402853">
        <w:rPr>
          <w:lang w:eastAsia="zh-CN"/>
        </w:rPr>
        <w:t>.</w:t>
      </w:r>
    </w:p>
    <w:p w14:paraId="6D927E34" w14:textId="77777777" w:rsidR="00D547BC" w:rsidRPr="00402853" w:rsidRDefault="00D547BC" w:rsidP="00D547BC">
      <w:r w:rsidRPr="00402853">
        <w:t>For</w:t>
      </w:r>
      <w:r>
        <w:t xml:space="preserve"> </w:t>
      </w:r>
      <w:r w:rsidRPr="00402853">
        <w:t>5G ProSe UE-to-UE relay</w:t>
      </w:r>
      <w:r>
        <w:t xml:space="preserve"> over each hop</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28009418" w14:textId="77777777" w:rsidR="00D547BC" w:rsidRPr="00402853" w:rsidRDefault="00D547BC" w:rsidP="00D547BC">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 xml:space="preserve">5G ProSe </w:t>
      </w:r>
      <w:r w:rsidRPr="00402853">
        <w:rPr>
          <w:lang w:eastAsia="ko-KR"/>
        </w:rPr>
        <w:t>end UE;</w:t>
      </w:r>
    </w:p>
    <w:p w14:paraId="393E124B" w14:textId="77777777" w:rsidR="00D547BC" w:rsidRPr="00402853" w:rsidRDefault="00D547BC" w:rsidP="00D547BC">
      <w:pPr>
        <w:pStyle w:val="B1"/>
        <w:rPr>
          <w:lang w:eastAsia="zh-CN"/>
        </w:rPr>
      </w:pPr>
      <w:r w:rsidRPr="00402853">
        <w:t>b)</w:t>
      </w:r>
      <w:r w:rsidRPr="00402853">
        <w:tab/>
      </w:r>
      <w:r w:rsidRPr="00402853">
        <w:rPr>
          <w:lang w:eastAsia="ko-KR"/>
        </w:rPr>
        <w:t xml:space="preserve">user info ID </w:t>
      </w:r>
      <w:r w:rsidRPr="00402853">
        <w:rPr>
          <w:rFonts w:hint="eastAsia"/>
          <w:lang w:eastAsia="zh-CN"/>
        </w:rPr>
        <w:t>(see clause</w:t>
      </w:r>
      <w:r w:rsidRPr="00402853">
        <w:t> </w:t>
      </w:r>
      <w:r w:rsidRPr="00402853">
        <w:rPr>
          <w:rFonts w:hint="eastAsia"/>
          <w:lang w:eastAsia="zh-CN"/>
        </w:rPr>
        <w:t>5.2.</w:t>
      </w:r>
      <w:r w:rsidRPr="00402853">
        <w:t>7</w:t>
      </w:r>
      <w:r w:rsidRPr="00402853">
        <w:rPr>
          <w:rFonts w:hint="eastAsia"/>
          <w:lang w:eastAsia="zh-CN"/>
        </w:rPr>
        <w:t>)</w:t>
      </w:r>
      <w:r w:rsidRPr="00402853">
        <w:rPr>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5G ProSe UE-to-UE relay UE</w:t>
      </w:r>
      <w:r w:rsidRPr="00402853">
        <w:rPr>
          <w:lang w:eastAsia="ko-KR"/>
        </w:rPr>
        <w:t>;</w:t>
      </w:r>
    </w:p>
    <w:p w14:paraId="1D509C38" w14:textId="77777777" w:rsidR="00D547BC" w:rsidRPr="00402853" w:rsidRDefault="00D547BC" w:rsidP="00D547BC">
      <w:pPr>
        <w:pStyle w:val="B1"/>
      </w:pPr>
      <w:r w:rsidRPr="00402853">
        <w:lastRenderedPageBreak/>
        <w:t>c)</w:t>
      </w:r>
      <w:r w:rsidRPr="00402853">
        <w:tab/>
        <w:t>relay service code; and</w:t>
      </w:r>
    </w:p>
    <w:p w14:paraId="3885C312" w14:textId="77777777" w:rsidR="00D547BC" w:rsidRPr="00C6761E" w:rsidRDefault="00D547BC" w:rsidP="00D547BC">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6B52A1A0" w:rsidR="002E3464" w:rsidRPr="00C6761E" w:rsidRDefault="002E3464" w:rsidP="0066566A">
      <w:r w:rsidRPr="00C6761E">
        <w:t xml:space="preserve">The 5G ProSe direct link context shall be created </w:t>
      </w:r>
      <w:r w:rsidRPr="00C6761E">
        <w:rPr>
          <w:lang w:eastAsia="zh-CN"/>
        </w:rPr>
        <w:t>during</w:t>
      </w:r>
      <w:r w:rsidRPr="00C6761E">
        <w:t xml:space="preserve"> a 5G ProSe direct link establishment procedure, be updated </w:t>
      </w:r>
      <w:r w:rsidRPr="00C6761E">
        <w:rPr>
          <w:lang w:eastAsia="ko-KR"/>
        </w:rPr>
        <w:t>accordingly</w:t>
      </w:r>
      <w:r w:rsidRPr="00C6761E">
        <w:t xml:space="preserve"> after a 5G ProSe direct link modification procedure or 5G ProSe direct link identifier update procedure</w:t>
      </w:r>
      <w:r w:rsidR="00C050AA" w:rsidRPr="00C6761E">
        <w:t xml:space="preserve"> and</w:t>
      </w:r>
      <w:r w:rsidRPr="00C6761E">
        <w:t xml:space="preserve"> 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890" w:name="_CR7_2_2"/>
      <w:bookmarkStart w:id="891" w:name="_Toc193394604"/>
      <w:bookmarkEnd w:id="890"/>
      <w:r w:rsidRPr="00C6761E">
        <w:t>7.2.2</w:t>
      </w:r>
      <w:r w:rsidRPr="00C6761E">
        <w:tab/>
      </w:r>
      <w:r w:rsidR="003708C3" w:rsidRPr="00C6761E">
        <w:t>5G ProSe</w:t>
      </w:r>
      <w:r w:rsidRPr="00C6761E">
        <w:t xml:space="preserve"> direct link establishment procedure</w:t>
      </w:r>
      <w:bookmarkEnd w:id="891"/>
    </w:p>
    <w:p w14:paraId="7F56177B" w14:textId="77777777" w:rsidR="0036233B" w:rsidRPr="00C6761E" w:rsidRDefault="0036233B" w:rsidP="006971BF">
      <w:pPr>
        <w:pStyle w:val="Heading4"/>
      </w:pPr>
      <w:bookmarkStart w:id="892" w:name="_CR7_2_2_1"/>
      <w:bookmarkStart w:id="893" w:name="_Toc68196212"/>
      <w:bookmarkStart w:id="894" w:name="_Toc59208884"/>
      <w:bookmarkStart w:id="895" w:name="_Toc51951130"/>
      <w:bookmarkStart w:id="896" w:name="_Toc45882580"/>
      <w:bookmarkStart w:id="897" w:name="_Toc45282194"/>
      <w:bookmarkStart w:id="898" w:name="_Toc34404366"/>
      <w:bookmarkStart w:id="899" w:name="_Toc34388595"/>
      <w:bookmarkStart w:id="900" w:name="_Toc25070680"/>
      <w:bookmarkStart w:id="901" w:name="_Toc22039970"/>
      <w:bookmarkStart w:id="902" w:name="_Toc193394605"/>
      <w:bookmarkEnd w:id="892"/>
      <w:r w:rsidRPr="00C6761E">
        <w:t>7.2.2.1</w:t>
      </w:r>
      <w:r w:rsidRPr="00C6761E">
        <w:tab/>
      </w:r>
      <w:bookmarkEnd w:id="893"/>
      <w:bookmarkEnd w:id="894"/>
      <w:bookmarkEnd w:id="895"/>
      <w:bookmarkEnd w:id="896"/>
      <w:bookmarkEnd w:id="897"/>
      <w:bookmarkEnd w:id="898"/>
      <w:bookmarkEnd w:id="899"/>
      <w:bookmarkEnd w:id="900"/>
      <w:bookmarkEnd w:id="901"/>
      <w:r w:rsidRPr="00C6761E">
        <w:t>General</w:t>
      </w:r>
      <w:bookmarkEnd w:id="902"/>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03" w:name="_Toc68196215"/>
      <w:bookmarkStart w:id="904" w:name="_Toc59208887"/>
      <w:bookmarkStart w:id="905" w:name="_Toc51951133"/>
      <w:bookmarkStart w:id="906" w:name="_Toc45882583"/>
      <w:bookmarkStart w:id="907" w:name="_Toc45282197"/>
      <w:bookmarkStart w:id="908" w:name="_Toc34404369"/>
      <w:bookmarkStart w:id="909" w:name="_Toc34388598"/>
      <w:bookmarkStart w:id="910" w:name="_Toc25070683"/>
      <w:bookmarkStart w:id="911"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Pr="00C6761E"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12" w:name="_CR7_2_2_2"/>
      <w:bookmarkStart w:id="913" w:name="_Toc193394606"/>
      <w:bookmarkEnd w:id="912"/>
      <w:r w:rsidRPr="00C6761E">
        <w:t>7.2.2.2</w:t>
      </w:r>
      <w:r w:rsidRPr="00C6761E">
        <w:tab/>
      </w:r>
      <w:r w:rsidR="00DC5171" w:rsidRPr="00C6761E">
        <w:t>5G ProSe</w:t>
      </w:r>
      <w:r w:rsidRPr="00C6761E">
        <w:t xml:space="preserve"> direct link establishment procedure initiation by initiating UE</w:t>
      </w:r>
      <w:bookmarkEnd w:id="903"/>
      <w:bookmarkEnd w:id="904"/>
      <w:bookmarkEnd w:id="905"/>
      <w:bookmarkEnd w:id="906"/>
      <w:bookmarkEnd w:id="907"/>
      <w:bookmarkEnd w:id="908"/>
      <w:bookmarkEnd w:id="909"/>
      <w:bookmarkEnd w:id="910"/>
      <w:bookmarkEnd w:id="911"/>
      <w:bookmarkEnd w:id="913"/>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Default="00976914" w:rsidP="00976914">
      <w:pPr>
        <w:ind w:left="568" w:hanging="284"/>
        <w:rPr>
          <w:lang w:eastAsia="zh-CN"/>
        </w:rPr>
      </w:pPr>
      <w:r w:rsidRPr="00C6761E">
        <w:t>a)</w:t>
      </w:r>
      <w:r w:rsidRPr="00C6761E">
        <w:tab/>
      </w:r>
      <w:r w:rsidRPr="00C6761E">
        <w:rPr>
          <w:rFonts w:hint="eastAsia"/>
          <w:lang w:eastAsia="zh-CN"/>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C6761E" w:rsidRDefault="00F05AB2" w:rsidP="00F05AB2">
      <w:pPr>
        <w:ind w:left="568" w:hanging="284"/>
      </w:pPr>
      <w:r w:rsidRPr="00C6761E">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is available to the initiating UE (e.g., pre-configured, obtained as specified in clause 5.2, known via prior ProSe direct communication or indicated by lower layers);</w:t>
      </w:r>
    </w:p>
    <w:p w14:paraId="2B4C3B5F" w14:textId="714DBA78" w:rsidR="0036233B" w:rsidRPr="00C6761E" w:rsidRDefault="0036233B" w:rsidP="006971BF">
      <w:pPr>
        <w:pStyle w:val="NO"/>
      </w:pPr>
      <w:r w:rsidRPr="00C6761E">
        <w:lastRenderedPageBreak/>
        <w:t>NOTE 1</w:t>
      </w:r>
      <w:r w:rsidR="00A9392B">
        <w:t>A</w:t>
      </w:r>
      <w:r w:rsidRPr="00C6761E">
        <w:t>:</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6C0C49F"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or is authorized to act as a 5G ProSe UE-to-UE relay UE.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77777777" w:rsidR="0036233B" w:rsidRPr="00C6761E" w:rsidRDefault="0036233B" w:rsidP="006971BF">
      <w:pPr>
        <w:pStyle w:val="B3"/>
      </w:pPr>
      <w:r w:rsidRPr="00C6761E">
        <w:t>i)</w:t>
      </w:r>
      <w:r w:rsidRPr="00C6761E">
        <w:tab/>
        <w:t>the UE is unable to find a suitable cell in the selected PLMN as specified in 3GPP TS 38.304 [</w:t>
      </w:r>
      <w:r w:rsidR="009F4F69" w:rsidRPr="00C6761E">
        <w:t>15</w:t>
      </w:r>
      <w:r w:rsidRPr="00C6761E">
        <w:t>];</w:t>
      </w:r>
    </w:p>
    <w:p w14:paraId="1E4FD818" w14:textId="6931D72A" w:rsidR="0036233B" w:rsidRPr="00C6761E" w:rsidRDefault="0036233B" w:rsidP="006971BF">
      <w:pPr>
        <w:pStyle w:val="B3"/>
      </w:pPr>
      <w:r w:rsidRPr="00C6761E">
        <w:t>ii)</w:t>
      </w:r>
      <w:r w:rsidRPr="00C6761E">
        <w:tab/>
        <w:t>the UE received a REGISTRATION REJECT message or a SERVICE REJECT message with the 5GMM cause #11 "PLMN not allowed" 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is established with a different RSC or </w:t>
      </w:r>
      <w:r w:rsidR="002A7D05" w:rsidRPr="00C6761E">
        <w:t>established not for direct communication between the 5G ProSe layer-3 remote UE and the 5G ProSe layer-3 UE-to-network relay UE;</w:t>
      </w:r>
    </w:p>
    <w:p w14:paraId="55E51927" w14:textId="5FBC500A" w:rsidR="00770E71" w:rsidRPr="00C6761E" w:rsidRDefault="00770E71" w:rsidP="00770E71">
      <w:pPr>
        <w:pStyle w:val="B2"/>
        <w:snapToGrid w:val="0"/>
        <w:spacing w:afterLines="50" w:after="120" w:line="240" w:lineRule="atLeast"/>
      </w:pPr>
      <w:r w:rsidRPr="00C6761E">
        <w:t>4)</w:t>
      </w:r>
      <w:r w:rsidRPr="00C6761E">
        <w:tab/>
        <w:t>i</w:t>
      </w:r>
      <w:r w:rsidR="00570F57">
        <w:t>f</w:t>
      </w:r>
      <w:r w:rsidRPr="00C6761E">
        <w:t xml:space="preserve"> the 5G ProSe direct link establishment procedure is for direct communication between the 5G ProSe layer-2 remote UE and the 5G ProSe layer-2 UE-to-network relay UE, the existing 5G ProSe direct link is established not for direct communication between the 5G ProSe layer-2 remote UE and the 5G ProSe layer-2 UE-to-network relay UE;</w:t>
      </w:r>
    </w:p>
    <w:p w14:paraId="21D019E5" w14:textId="725959EB" w:rsidR="00976914" w:rsidRPr="00C6761E" w:rsidRDefault="00976914" w:rsidP="00976914">
      <w:pPr>
        <w:pStyle w:val="B2"/>
        <w:snapToGrid w:val="0"/>
        <w:spacing w:afterLines="50" w:after="120" w:line="240" w:lineRule="atLeast"/>
      </w:pPr>
      <w:r w:rsidRPr="00C6761E">
        <w:rPr>
          <w:rFonts w:hint="eastAsia"/>
          <w:lang w:eastAsia="zh-CN"/>
        </w:rPr>
        <w:t>5</w:t>
      </w:r>
      <w:r w:rsidRPr="00C6761E">
        <w:rPr>
          <w:lang w:eastAsia="zh-CN"/>
        </w:rPr>
        <w:t>)</w:t>
      </w:r>
      <w:r w:rsidRPr="00C6761E">
        <w:rPr>
          <w:lang w:eastAsia="zh-CN"/>
        </w:rPr>
        <w:tab/>
      </w:r>
      <w:r w:rsidRPr="00C6761E">
        <w:t xml:space="preserve">if the 5G ProSe direct link establishment procedure is for direct communication between the </w:t>
      </w:r>
      <w:r w:rsidRPr="00C6761E">
        <w:rPr>
          <w:rFonts w:hint="eastAsia"/>
          <w:lang w:eastAsia="zh-CN"/>
        </w:rPr>
        <w:t xml:space="preserve">source </w:t>
      </w:r>
      <w:r w:rsidRPr="00C6761E">
        <w:t xml:space="preserve">5G ProSe layer-3 end UE and the 5G ProSe 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rPr>
          <w:rFonts w:hint="eastAsia"/>
          <w:lang w:eastAsia="zh-CN"/>
        </w:rPr>
        <w:t xml:space="preserve">source </w:t>
      </w:r>
      <w:r w:rsidRPr="00C6761E">
        <w:t xml:space="preserve">5G ProSe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is established with a different RSC or established not for direct communication between the </w:t>
      </w:r>
      <w:r w:rsidRPr="00C6761E">
        <w:rPr>
          <w:rFonts w:hint="eastAsia"/>
          <w:lang w:eastAsia="zh-CN"/>
        </w:rPr>
        <w:t xml:space="preserve">source </w:t>
      </w:r>
      <w:r w:rsidRPr="00C6761E">
        <w:t>5G ProSe layer-3 end UE and the 5G ProSe layer-3 UE-to-UE relay UE;</w:t>
      </w:r>
    </w:p>
    <w:p w14:paraId="28A37520" w14:textId="68DB8EF8" w:rsidR="00976914" w:rsidRPr="00C6761E" w:rsidRDefault="00976914" w:rsidP="00976914">
      <w:pPr>
        <w:pStyle w:val="B2"/>
        <w:snapToGrid w:val="0"/>
        <w:spacing w:afterLines="50" w:after="120" w:line="240" w:lineRule="atLeast"/>
        <w:rPr>
          <w:lang w:eastAsia="zh-CN"/>
        </w:rPr>
      </w:pPr>
      <w:r w:rsidRPr="00C6761E">
        <w:rPr>
          <w:rFonts w:hint="eastAsia"/>
          <w:lang w:eastAsia="zh-CN"/>
        </w:rPr>
        <w:t>6</w:t>
      </w:r>
      <w:r w:rsidRPr="00C6761E">
        <w:rPr>
          <w:lang w:eastAsia="zh-CN"/>
        </w:rPr>
        <w:t>)</w:t>
      </w:r>
      <w:r w:rsidRPr="00C6761E">
        <w:rPr>
          <w:lang w:eastAsia="zh-CN"/>
        </w:rPr>
        <w:tab/>
      </w:r>
      <w:r w:rsidRPr="00C6761E">
        <w:t>i</w:t>
      </w:r>
      <w:r w:rsidR="00570F57">
        <w:t>f</w:t>
      </w:r>
      <w:r w:rsidRPr="00C6761E">
        <w:rPr>
          <w:lang w:eastAsia="zh-CN"/>
        </w:rPr>
        <w:t xml:space="preserve"> the 5G ProSe direct link establishment procedure is for direct communication between the 5G ProSe UE-to-UE relay UE and the target 5G ProSe end UE without integrated discovery, the initiating UE act</w:t>
      </w:r>
      <w:r w:rsidRPr="00C6761E">
        <w:rPr>
          <w:rFonts w:hint="eastAsia"/>
          <w:lang w:eastAsia="zh-CN"/>
        </w:rPr>
        <w:t>s</w:t>
      </w:r>
      <w:r w:rsidRPr="00C6761E">
        <w:rPr>
          <w:lang w:eastAsia="zh-CN"/>
        </w:rPr>
        <w:t xml:space="preserve"> as the 5G ProSe UE-to-UE relay UE</w:t>
      </w:r>
      <w:r w:rsidRPr="00C6761E">
        <w:rPr>
          <w:rFonts w:hint="eastAsia"/>
          <w:lang w:eastAsia="zh-CN"/>
        </w:rPr>
        <w:t>,</w:t>
      </w:r>
      <w:r w:rsidRPr="00C6761E">
        <w:rPr>
          <w:lang w:eastAsia="zh-CN"/>
        </w:rPr>
        <w:t xml:space="preserve"> the 5G ProSe direct link security mode control procedure </w:t>
      </w:r>
      <w:r w:rsidRPr="00C6761E">
        <w:t xml:space="preserve">between </w:t>
      </w:r>
      <w:r w:rsidRPr="00C6761E">
        <w:rPr>
          <w:lang w:eastAsia="zh-CN"/>
        </w:rPr>
        <w:t>the source 5G ProSe end UE</w:t>
      </w:r>
      <w:r w:rsidRPr="00C6761E">
        <w:rPr>
          <w:rFonts w:hint="eastAsia"/>
          <w:lang w:eastAsia="zh-CN"/>
        </w:rPr>
        <w:t xml:space="preserve"> and </w:t>
      </w:r>
      <w:r w:rsidRPr="00C6761E">
        <w:t xml:space="preserve">the </w:t>
      </w:r>
      <w:r w:rsidRPr="00C6761E">
        <w:rPr>
          <w:rFonts w:hint="eastAsia"/>
          <w:lang w:eastAsia="zh-CN"/>
        </w:rPr>
        <w:t>initiating</w:t>
      </w:r>
      <w:r w:rsidRPr="00C6761E">
        <w:t xml:space="preserve"> UE</w:t>
      </w:r>
      <w:r w:rsidRPr="00C6761E">
        <w:rPr>
          <w:rFonts w:hint="eastAsia"/>
          <w:lang w:eastAsia="zh-CN"/>
        </w:rPr>
        <w:t xml:space="preserve"> has been su</w:t>
      </w:r>
      <w:r w:rsidR="0008154E" w:rsidRPr="00C6761E">
        <w:rPr>
          <w:lang w:eastAsia="zh-CN"/>
        </w:rPr>
        <w:t>c</w:t>
      </w:r>
      <w:r w:rsidRPr="00C6761E">
        <w:rPr>
          <w:rFonts w:hint="eastAsia"/>
          <w:lang w:eastAsia="zh-CN"/>
        </w:rPr>
        <w:t>cessfully completed</w:t>
      </w:r>
      <w:r w:rsidRPr="00C6761E">
        <w:rPr>
          <w:lang w:eastAsia="zh-CN"/>
        </w:rPr>
        <w:t xml:space="preserve">, </w:t>
      </w:r>
      <w:r w:rsidRPr="00C6761E">
        <w:rPr>
          <w:rFonts w:hint="eastAsia"/>
          <w:lang w:eastAsia="zh-CN"/>
        </w:rPr>
        <w:t xml:space="preserve">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PROSE DIRECT LINK ESTABLISHMENT REQUEST message</w:t>
      </w:r>
      <w:r w:rsidR="00570F57">
        <w:t xml:space="preserve"> </w:t>
      </w:r>
      <w:r w:rsidR="00570F57">
        <w:rPr>
          <w:rFonts w:hint="eastAsia"/>
          <w:lang w:eastAsia="zh-CN"/>
        </w:rPr>
        <w:t>from the source 5G ProSe end UE</w:t>
      </w:r>
      <w:r w:rsidRPr="00C6761E">
        <w:t xml:space="preserve"> </w:t>
      </w:r>
      <w:r w:rsidRPr="00C6761E">
        <w:rPr>
          <w:rFonts w:hint="eastAsia"/>
          <w:lang w:eastAsia="zh-CN"/>
        </w:rPr>
        <w:t xml:space="preserve">for 5G ProSe </w:t>
      </w:r>
      <w:r w:rsidRPr="00C6761E">
        <w:t>UE-to-UE relay</w:t>
      </w:r>
      <w:r w:rsidRPr="00C6761E">
        <w:rPr>
          <w:rFonts w:hint="eastAsia"/>
          <w:lang w:eastAsia="zh-CN"/>
        </w:rPr>
        <w:t>;</w:t>
      </w:r>
    </w:p>
    <w:p w14:paraId="21D12425" w14:textId="272B7B0B" w:rsidR="00976914" w:rsidRPr="00C6761E" w:rsidRDefault="00976914" w:rsidP="00976914">
      <w:pPr>
        <w:pStyle w:val="B2"/>
        <w:snapToGrid w:val="0"/>
        <w:spacing w:afterLines="50" w:after="120" w:line="240" w:lineRule="atLeast"/>
        <w:rPr>
          <w:lang w:eastAsia="zh-CN"/>
        </w:rPr>
      </w:pPr>
      <w:r w:rsidRPr="00C6761E">
        <w:rPr>
          <w:rFonts w:hint="eastAsia"/>
          <w:lang w:eastAsia="zh-CN"/>
        </w:rPr>
        <w:t>7</w:t>
      </w:r>
      <w:r w:rsidRPr="00C6761E">
        <w:rPr>
          <w:lang w:eastAsia="zh-CN"/>
        </w:rPr>
        <w:t>)</w:t>
      </w:r>
      <w:r w:rsidRPr="00C6761E">
        <w:rPr>
          <w:lang w:eastAsia="zh-CN"/>
        </w:rPr>
        <w:tab/>
      </w:r>
      <w:r w:rsidRPr="00C6761E">
        <w:t>if the 5G ProSe direct link establishment procedure is for direct communication between the 5G ProSe layer-3 UE-to-UE relay UE</w:t>
      </w:r>
      <w:r w:rsidRPr="00C6761E">
        <w:rPr>
          <w:rFonts w:hint="eastAsia"/>
          <w:lang w:eastAsia="zh-CN"/>
        </w:rPr>
        <w:t xml:space="preserve"> and</w:t>
      </w:r>
      <w:r w:rsidRPr="00C6761E">
        <w:t xml:space="preserve">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ProSe </w:t>
      </w:r>
      <w:r w:rsidRPr="00C6761E">
        <w:lastRenderedPageBreak/>
        <w:t>layer-3</w:t>
      </w:r>
      <w:r w:rsidRPr="00C6761E">
        <w:rPr>
          <w:rFonts w:hint="eastAsia"/>
          <w:lang w:eastAsia="zh-CN"/>
        </w:rPr>
        <w:t xml:space="preserve"> UE-to-UE relay</w:t>
      </w:r>
      <w:r w:rsidRPr="00C6761E">
        <w:t xml:space="preserve"> UE</w:t>
      </w:r>
      <w:r w:rsidRPr="00C6761E">
        <w:rPr>
          <w:rFonts w:hint="eastAsia"/>
          <w:lang w:eastAsia="zh-CN"/>
        </w:rPr>
        <w:t xml:space="preserve"> receives </w:t>
      </w:r>
      <w:r w:rsidRPr="00C6761E">
        <w:rPr>
          <w:lang w:eastAsia="zh-CN"/>
        </w:rPr>
        <w:t xml:space="preserve">a </w:t>
      </w:r>
      <w:r w:rsidRPr="00C6761E">
        <w:t>PROSE DIRECT LINK ESTABLISHMENT REQUEST message including the relay</w:t>
      </w:r>
      <w:r w:rsidRPr="00C6761E">
        <w:rPr>
          <w:rFonts w:hint="eastAsia"/>
          <w:lang w:eastAsia="zh-CN"/>
        </w:rPr>
        <w:t xml:space="preserve"> </w:t>
      </w:r>
      <w:r w:rsidRPr="00C6761E">
        <w:t>indication</w:t>
      </w:r>
      <w:r w:rsidR="00DF348B">
        <w:t xml:space="preserve"> set to 1</w:t>
      </w:r>
      <w:r w:rsidRPr="00C6761E">
        <w:rPr>
          <w:rFonts w:hint="eastAsia"/>
          <w:lang w:eastAsia="zh-CN"/>
        </w:rPr>
        <w:t xml:space="preserve">,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 xml:space="preserve"> or</w:t>
      </w:r>
    </w:p>
    <w:p w14:paraId="3A089829" w14:textId="4A7B8FAA" w:rsidR="00976914" w:rsidRDefault="00976914" w:rsidP="00976914">
      <w:pPr>
        <w:pStyle w:val="B2"/>
        <w:snapToGrid w:val="0"/>
        <w:spacing w:afterLines="50" w:after="120" w:line="240" w:lineRule="atLeast"/>
        <w:rPr>
          <w:lang w:eastAsia="zh-CN"/>
        </w:rPr>
      </w:pPr>
      <w:r w:rsidRPr="00C6761E">
        <w:rPr>
          <w:rFonts w:hint="eastAsia"/>
          <w:lang w:eastAsia="zh-CN"/>
        </w:rPr>
        <w:t>8</w:t>
      </w:r>
      <w:r w:rsidRPr="00C6761E">
        <w:rPr>
          <w:lang w:eastAsia="zh-CN"/>
        </w:rPr>
        <w:t>)</w:t>
      </w:r>
      <w:r w:rsidRPr="00C6761E">
        <w:rPr>
          <w:lang w:eastAsia="zh-CN"/>
        </w:rPr>
        <w:tab/>
      </w:r>
      <w:r w:rsidRPr="00C6761E">
        <w:t xml:space="preserve">if the 5G ProSe direct link establishment procedure is for direct communication between the 5G ProSe layer-3 UE-to-UE relay UE and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ProSe layer-3 </w:t>
      </w:r>
      <w:r w:rsidRPr="00C6761E">
        <w:rPr>
          <w:rFonts w:hint="eastAsia"/>
          <w:lang w:eastAsia="zh-CN"/>
        </w:rPr>
        <w:t>UE-to-UE relay</w:t>
      </w:r>
      <w:r w:rsidRPr="00C6761E">
        <w:t xml:space="preserve"> UE</w:t>
      </w:r>
      <w:r w:rsidRPr="00C6761E">
        <w:rPr>
          <w:rFonts w:hint="eastAsia"/>
          <w:lang w:eastAsia="zh-CN"/>
        </w:rPr>
        <w:t xml:space="preserve"> receives </w:t>
      </w:r>
      <w:r w:rsidRPr="00C6761E">
        <w:rPr>
          <w:lang w:eastAsia="zh-CN"/>
        </w:rPr>
        <w:t xml:space="preserve">a </w:t>
      </w:r>
      <w:r w:rsidRPr="00C6761E">
        <w:t xml:space="preserve">PROSE DIRECT LINK MODIFICATION REQUEST message to establish 5G ProSe UE-to-UE relay communication with </w:t>
      </w:r>
      <w:r w:rsidRPr="00C6761E">
        <w:rPr>
          <w:rFonts w:hint="eastAsia"/>
          <w:lang w:eastAsia="zh-CN"/>
        </w:rPr>
        <w:t>an additional</w:t>
      </w:r>
      <w:r w:rsidRPr="00C6761E">
        <w:t xml:space="preserve"> 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2,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additional</w:t>
      </w:r>
      <w:r w:rsidRPr="00C6761E">
        <w:t xml:space="preserv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MODIFICATION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ProSe end UE and the </w:t>
      </w:r>
      <w:r w:rsidRPr="00C6761E">
        <w:t xml:space="preserve">5G ProSe direct link establishment procedure is for direct communication between the </w:t>
      </w:r>
      <w:r w:rsidRPr="00C6761E">
        <w:rPr>
          <w:rFonts w:hint="eastAsia"/>
          <w:lang w:eastAsia="zh-CN"/>
        </w:rPr>
        <w:t xml:space="preserve">source </w:t>
      </w:r>
      <w:r w:rsidRPr="00C6761E">
        <w:t>5G ProSe end UE and the 5G ProSe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for communication with a new target 5G ProSe end UE, there is no ongoing 5G ProSe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ProSe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ProSe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ProSe </w:t>
      </w:r>
      <w:r w:rsidRPr="00A9392B">
        <w:rPr>
          <w:rFonts w:eastAsiaTheme="minorEastAsia" w:hint="eastAsia"/>
          <w:lang w:eastAsia="en-US"/>
        </w:rPr>
        <w:t>e</w:t>
      </w:r>
      <w:r w:rsidRPr="00A9392B">
        <w:rPr>
          <w:rFonts w:eastAsiaTheme="minorEastAsia"/>
          <w:lang w:eastAsia="en-US"/>
        </w:rPr>
        <w:t xml:space="preserve">nd UE does not initiate any 5G ProSe direct link establishment procedure towards the same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ProSe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ProSe direct link establishment or 5G ProSe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ProSe </w:t>
      </w:r>
      <w:r w:rsidRPr="00A9392B">
        <w:rPr>
          <w:rFonts w:eastAsiaTheme="minorEastAsia" w:hint="eastAsia"/>
          <w:lang w:eastAsia="en-US"/>
        </w:rPr>
        <w:t>e</w:t>
      </w:r>
      <w:r w:rsidRPr="00A9392B">
        <w:rPr>
          <w:rFonts w:eastAsiaTheme="minorEastAsia"/>
          <w:lang w:eastAsia="en-US"/>
        </w:rPr>
        <w:t xml:space="preserve">nd UE from the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f the initiating UE is not acting as a 5G ProSe UE-to-network relay UE or 5G ProSe UE-to-UE relay UE for the existing 5G ProSe direct link</w:t>
      </w:r>
      <w:r>
        <w:rPr>
          <w:rFonts w:hint="eastAsia"/>
          <w:lang w:eastAsia="zh-CN"/>
        </w:rPr>
        <w:t>,</w:t>
      </w:r>
      <w:r>
        <w:t xml:space="preserve"> a</w:t>
      </w:r>
      <w:r w:rsidR="0036233B" w:rsidRPr="00C6761E">
        <w:t xml:space="preserve">fter receiving the service data or request from the upper layers, the initiating UE shall 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lastRenderedPageBreak/>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0C6873B9" w:rsidR="008859E6" w:rsidRPr="00C6761E" w:rsidRDefault="008859E6" w:rsidP="008859E6">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of the source 5G ProSe end UE if the 5G ProSe direct link establishment procedure is for 5G ProSe direct communication between the 5G ProSe end UE and the 5G ProSe UE-to-UE relay UE;</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1E2C4179"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ProSe end UE</w:t>
      </w:r>
      <w:r w:rsidR="00976914" w:rsidRPr="00C6761E">
        <w:t xml:space="preserve"> if</w:t>
      </w:r>
      <w:r w:rsidRPr="00C6761E">
        <w:t>:</w:t>
      </w:r>
    </w:p>
    <w:p w14:paraId="1C78C8B3" w14:textId="22D885F4" w:rsidR="008859E6" w:rsidRPr="00C6761E" w:rsidRDefault="008859E6" w:rsidP="006F7EB8">
      <w:pPr>
        <w:ind w:left="851" w:hanging="284"/>
      </w:pPr>
      <w:r w:rsidRPr="00C6761E">
        <w:t>1)</w:t>
      </w:r>
      <w:r w:rsidRPr="00C6761E">
        <w:tab/>
        <w:t xml:space="preserve">the initiating UE is acting as the source 5G ProSe end UE and the </w:t>
      </w:r>
      <w:r w:rsidR="00892A20" w:rsidRPr="00C6761E">
        <w:t>application layer ID</w:t>
      </w:r>
      <w:r w:rsidRPr="00C6761E">
        <w:t xml:space="preserve"> of the target 5G ProSe end UE is obtained during the 5G ProSe UE-to-UE relay discovery procedure</w:t>
      </w:r>
      <w:r w:rsidR="006F7EB8" w:rsidRPr="00C6761E">
        <w:t xml:space="preserve"> </w:t>
      </w:r>
      <w:r w:rsidR="006F7EB8" w:rsidRPr="00C6761E">
        <w:rPr>
          <w:rFonts w:eastAsiaTheme="minorEastAsia"/>
        </w:rPr>
        <w:t>or received from upper layers in case of 5G ProSe direct link establishment with integrated discovery</w:t>
      </w:r>
      <w:r w:rsidR="006F7EB8" w:rsidRPr="00C6761E">
        <w:t>; or</w:t>
      </w:r>
    </w:p>
    <w:p w14:paraId="60B8335F" w14:textId="40BA198B" w:rsidR="008859E6" w:rsidRPr="00C6761E" w:rsidRDefault="008859E6" w:rsidP="008859E6">
      <w:pPr>
        <w:pStyle w:val="B2"/>
      </w:pPr>
      <w:r w:rsidRPr="00C6761E">
        <w:t>2)</w:t>
      </w:r>
      <w:r w:rsidRPr="00C6761E">
        <w:tab/>
        <w:t xml:space="preserve">the initiating UE is acting as the 5G ProSe UE-to-UE relay UE and the </w:t>
      </w:r>
      <w:r w:rsidR="00892A20" w:rsidRPr="00C6761E">
        <w:t>application layer ID</w:t>
      </w:r>
      <w:r w:rsidR="00892A20">
        <w:t xml:space="preserve"> </w:t>
      </w:r>
      <w:r w:rsidRPr="00C6761E">
        <w:t xml:space="preserve">of the target 5G ProSe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w:t>
      </w:r>
      <w:bookmarkStart w:id="914" w:name="_Hlk128574451"/>
      <w:r w:rsidRPr="00C6761E">
        <w:t>UE-to-UE relay UE user info</w:t>
      </w:r>
      <w:bookmarkEnd w:id="914"/>
      <w:r w:rsidRPr="00C6761E">
        <w:t xml:space="preserve">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 xml:space="preserve">if obtained during the 5G ProSe UE-to-UE relay discovery procedure and </w:t>
      </w:r>
      <w:bookmarkStart w:id="915" w:name="OLE_LINK3"/>
      <w:r w:rsidRPr="00C6761E">
        <w:t>the 5G ProSe direct link establishment procedure is for 5G ProSe direct communication between the source 5G ProSe end UE and the 5G ProSe UE-to-UE relay UE</w:t>
      </w:r>
      <w:bookmarkEnd w:id="915"/>
      <w:r w:rsidRPr="00C6761E">
        <w:t>;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Pr="00C6761E" w:rsidRDefault="008859E6" w:rsidP="008859E6">
      <w:pPr>
        <w:pStyle w:val="B1"/>
        <w:rPr>
          <w:lang w:eastAsia="zh-CN"/>
        </w:rPr>
      </w:pPr>
      <w:bookmarkStart w:id="916" w:name="_Hlk128595720"/>
      <w:r w:rsidRPr="00C6761E">
        <w:rPr>
          <w:rFonts w:hint="eastAsia"/>
          <w:lang w:eastAsia="zh-CN"/>
        </w:rPr>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bookmarkEnd w:id="916"/>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lastRenderedPageBreak/>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C6761E">
        <w:rPr>
          <w:vertAlign w:val="subscript"/>
        </w:rPr>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F2549F2" w:rsidR="00BB4B80" w:rsidRPr="00C6761E" w:rsidRDefault="00BB4B80" w:rsidP="00BB4B80">
      <w:pPr>
        <w:pStyle w:val="B1"/>
      </w:pPr>
      <w:r w:rsidRPr="00C6761E">
        <w:t>i)</w:t>
      </w:r>
      <w:r w:rsidRPr="00C6761E">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w:t>
      </w:r>
      <w:r w:rsidR="00D66282">
        <w:t xml:space="preserve">f </w:t>
      </w:r>
      <w:r w:rsidRPr="00C6761E">
        <w:t xml:space="preserve">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 xml:space="preserve">for emergency services, and </w:t>
      </w:r>
      <w:r w:rsidRPr="00C6761E">
        <w:lastRenderedPageBreak/>
        <w:t>the initiating UE has a valid USIM, the Signalling integrity protection policy shall be set to "Signalling integrity protection preferred".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084C1EEB" w:rsidR="00BD10A8" w:rsidRPr="00C6761E" w:rsidRDefault="00BD10A8" w:rsidP="00BD10A8">
      <w:pPr>
        <w:pStyle w:val="B1"/>
      </w:pPr>
      <w:r w:rsidRPr="00C6761E">
        <w:t>la)</w:t>
      </w:r>
      <w:r w:rsidRPr="00C6761E">
        <w:tab/>
        <w:t xml:space="preserve">shall include the UE identity IE set to the </w:t>
      </w:r>
      <w:r w:rsidR="00BA7E96">
        <w:t>IMEI or IMEISV</w:t>
      </w:r>
      <w:r w:rsidRPr="00C6761E">
        <w:t xml:space="preserve"> of the initiating UE if:</w:t>
      </w:r>
    </w:p>
    <w:p w14:paraId="5D6667B2" w14:textId="77777777" w:rsidR="00BD10A8" w:rsidRPr="00C6761E" w:rsidRDefault="00BD10A8" w:rsidP="00BD10A8">
      <w:pPr>
        <w:pStyle w:val="B2"/>
      </w:pPr>
      <w:r w:rsidRPr="00C6761E">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lastRenderedPageBreak/>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Pr="00C6761E"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6F84758C"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 and</w:t>
      </w:r>
    </w:p>
    <w:p w14:paraId="00A78AF9" w14:textId="4E6B4AEE" w:rsidR="00CE5B45" w:rsidRPr="00C6761E"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w:t>
      </w:r>
      <w:r w:rsidR="00DF348B" w:rsidRPr="00F93D60">
        <w:t xml:space="preserve">with required changes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lastRenderedPageBreak/>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422372E"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ProSe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4.05pt;height:289.8pt" o:ole="">
            <v:imagedata r:id="rId56" o:title=""/>
          </v:shape>
          <o:OLEObject Type="Embed" ProgID="Visio.Drawing.15" ShapeID="_x0000_i1048" DrawAspect="Content" ObjectID="_1804007352" r:id="rId57"/>
        </w:object>
      </w:r>
    </w:p>
    <w:p w14:paraId="5438B5D0" w14:textId="6053B7EA" w:rsidR="0036233B" w:rsidRPr="00C6761E" w:rsidRDefault="0036233B" w:rsidP="0037175B">
      <w:pPr>
        <w:pStyle w:val="TF"/>
      </w:pPr>
      <w:bookmarkStart w:id="917" w:name="_CRFigure7_2_2_2_1"/>
      <w:r w:rsidRPr="00C6761E">
        <w:t>Figure</w:t>
      </w:r>
      <w:r w:rsidRPr="00C6761E">
        <w:rPr>
          <w:rFonts w:cs="Arial"/>
        </w:rPr>
        <w:t> </w:t>
      </w:r>
      <w:bookmarkEnd w:id="917"/>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4.05pt;height:273.4pt" o:ole="">
            <v:imagedata r:id="rId58" o:title=""/>
          </v:shape>
          <o:OLEObject Type="Embed" ProgID="Visio.Drawing.15" ShapeID="_x0000_i1049" DrawAspect="Content" ObjectID="_1804007353" r:id="rId59"/>
        </w:object>
      </w:r>
    </w:p>
    <w:p w14:paraId="0F326A3C" w14:textId="77777777" w:rsidR="0036233B" w:rsidRPr="00C6761E" w:rsidRDefault="0036233B" w:rsidP="0037175B">
      <w:pPr>
        <w:pStyle w:val="TF"/>
      </w:pPr>
      <w:bookmarkStart w:id="918" w:name="_CRFigure7_2_2_2_2"/>
      <w:r w:rsidRPr="00C6761E">
        <w:t>Figure</w:t>
      </w:r>
      <w:r w:rsidRPr="00C6761E">
        <w:rPr>
          <w:rFonts w:cs="Arial"/>
        </w:rPr>
        <w:t> </w:t>
      </w:r>
      <w:bookmarkEnd w:id="918"/>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19" w:name="_CR7_2_2_3"/>
      <w:bookmarkStart w:id="920" w:name="_Toc68196216"/>
      <w:bookmarkStart w:id="921" w:name="_Toc59208888"/>
      <w:bookmarkStart w:id="922" w:name="_Toc51951134"/>
      <w:bookmarkStart w:id="923" w:name="_Toc45882584"/>
      <w:bookmarkStart w:id="924" w:name="_Toc45282198"/>
      <w:bookmarkStart w:id="925" w:name="_Toc34404370"/>
      <w:bookmarkStart w:id="926" w:name="_Toc34388599"/>
      <w:bookmarkStart w:id="927" w:name="_Toc25070684"/>
      <w:bookmarkStart w:id="928" w:name="_Toc22039974"/>
      <w:bookmarkStart w:id="929" w:name="_Toc193394607"/>
      <w:bookmarkEnd w:id="919"/>
      <w:r w:rsidRPr="00C6761E">
        <w:t>7.2.2.3</w:t>
      </w:r>
      <w:r w:rsidRPr="00C6761E">
        <w:tab/>
      </w:r>
      <w:r w:rsidR="00DC5171" w:rsidRPr="00C6761E">
        <w:t>5G ProSe</w:t>
      </w:r>
      <w:r w:rsidRPr="00C6761E">
        <w:t xml:space="preserve"> direct link establishment procedure accepted by the target UE</w:t>
      </w:r>
      <w:bookmarkEnd w:id="920"/>
      <w:bookmarkEnd w:id="921"/>
      <w:bookmarkEnd w:id="922"/>
      <w:bookmarkEnd w:id="923"/>
      <w:bookmarkEnd w:id="924"/>
      <w:bookmarkEnd w:id="925"/>
      <w:bookmarkEnd w:id="926"/>
      <w:bookmarkEnd w:id="927"/>
      <w:bookmarkEnd w:id="928"/>
      <w:bookmarkEnd w:id="929"/>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lastRenderedPageBreak/>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930"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930"/>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w:t>
      </w:r>
      <w:r w:rsidRPr="00C6761E">
        <w:lastRenderedPageBreak/>
        <w:t>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645EA8E0"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receiption of the </w:t>
      </w:r>
      <w:r w:rsidRPr="00C6761E">
        <w:rPr>
          <w:lang w:eastAsia="x-none"/>
        </w:rPr>
        <w:t xml:space="preserve">PROSE 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797021E"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A4408D">
        <w:t xml:space="preserve">, nor </w:t>
      </w:r>
      <w:r w:rsidR="00E11991" w:rsidRPr="00C6761E">
        <w:t xml:space="preserve">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lastRenderedPageBreak/>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C6761E">
        <w:rPr>
          <w:vertAlign w:val="subscript"/>
        </w:rPr>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6B4AE36D"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w:t>
      </w:r>
      <w:r w:rsidR="00BA7E96">
        <w:t>s</w:t>
      </w:r>
      <w:r w:rsidRPr="00C6761E">
        <w:t xml:space="preserve">,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 xml:space="preserve">the target UE shall perform the 5G ProSe direct link </w:t>
      </w:r>
      <w:r w:rsidR="00BA7E96">
        <w:t>identification</w:t>
      </w:r>
      <w:r w:rsidRPr="00C6761E">
        <w:t xml:space="preserve"> procedure to fetch </w:t>
      </w:r>
      <w:r w:rsidR="00BA7E96">
        <w:t xml:space="preserve">the </w:t>
      </w:r>
      <w:r w:rsidRPr="00C6761E">
        <w:t>PEI</w:t>
      </w:r>
      <w:r w:rsidR="00BA7E96">
        <w:t xml:space="preserve"> of the 5G ProSe remote UE</w:t>
      </w:r>
      <w:r w:rsidRPr="00C6761E">
        <w:t>.</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lastRenderedPageBreak/>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Pr="00C6761E"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lastRenderedPageBreak/>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EE5137">
      <w:pPr>
        <w:pStyle w:val="B1"/>
        <w:ind w:left="284" w:firstLine="0"/>
      </w:pPr>
      <w:r w:rsidRPr="00C6761E">
        <w:t>b)</w:t>
      </w:r>
      <w:r w:rsidRPr="00C6761E">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31" w:name="_CR7_2_2_4"/>
      <w:bookmarkStart w:id="932" w:name="_Toc68196217"/>
      <w:bookmarkStart w:id="933" w:name="_Toc59208889"/>
      <w:bookmarkStart w:id="934" w:name="_Toc51951135"/>
      <w:bookmarkStart w:id="935" w:name="_Toc45882585"/>
      <w:bookmarkStart w:id="936" w:name="_Toc45282199"/>
      <w:bookmarkStart w:id="937" w:name="_Toc193394608"/>
      <w:bookmarkEnd w:id="931"/>
      <w:r w:rsidRPr="00C6761E">
        <w:t>7.2.2.4</w:t>
      </w:r>
      <w:r w:rsidRPr="00C6761E">
        <w:tab/>
      </w:r>
      <w:r w:rsidR="00DC5171" w:rsidRPr="00C6761E">
        <w:t xml:space="preserve">5G ProSe </w:t>
      </w:r>
      <w:r w:rsidRPr="00C6761E">
        <w:t>direct link establishment procedure completion by the initiating UE</w:t>
      </w:r>
      <w:bookmarkEnd w:id="932"/>
      <w:bookmarkEnd w:id="933"/>
      <w:bookmarkEnd w:id="934"/>
      <w:bookmarkEnd w:id="935"/>
      <w:bookmarkEnd w:id="936"/>
      <w:bookmarkEnd w:id="937"/>
    </w:p>
    <w:p w14:paraId="568946C9" w14:textId="77777777" w:rsidR="00790731" w:rsidRDefault="00790731" w:rsidP="0036233B">
      <w:r>
        <w:rPr>
          <w:rFonts w:hint="eastAsia"/>
        </w:rPr>
        <w:t xml:space="preserve">If </w:t>
      </w:r>
      <w:r w:rsidRPr="00337369">
        <w:t xml:space="preserve">the 5G ProSe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ProSe </w:t>
      </w:r>
      <w:r>
        <w:t xml:space="preserve">end UE and the 5G ProSe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68762334"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DB572F" w:rsidRPr="00790731">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6509CDC4" w:rsidR="00790731" w:rsidRPr="00C6761E"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(i.e., the PROSE DIRECT LINK ESTABLISHMENT ACCEPT message) from multiple target UEs.</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 xml:space="preserve">5G </w:t>
      </w:r>
      <w:r w:rsidR="00014555" w:rsidRPr="00C6761E">
        <w:lastRenderedPageBreak/>
        <w:t>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000F35AB"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r w:rsidR="00D547BC" w:rsidRPr="00661B09">
        <w:rPr>
          <w:lang w:eastAsia="zh-CN"/>
        </w:rPr>
        <w:t xml:space="preserve"> </w:t>
      </w:r>
      <w:r w:rsidR="00D547BC" w:rsidRPr="00F21628">
        <w:rPr>
          <w:lang w:eastAsia="zh-CN"/>
        </w:rPr>
        <w:t>If the target user info IE is not included in the PROSE DIRECT LINK ESTABLISHMENT REQUEST message, the initiating UE acting as the 5G ProSe UE-to-UE relay UE may initiate the 5G ProSe direct link modification procedure to add additional target 5G ProSe end UE to the source 5G ProSe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5G ProSe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342A0140" w:rsidR="00D40849" w:rsidRPr="00C6761E" w:rsidRDefault="00D40849" w:rsidP="0036233B">
      <w:pPr>
        <w:rPr>
          <w:lang w:eastAsia="zh-CN"/>
        </w:rPr>
      </w:pPr>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 xml:space="preserve">5G </w:t>
      </w:r>
      <w:r w:rsidRPr="000606F7">
        <w:lastRenderedPageBreak/>
        <w:t>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38" w:name="_CR7_2_2_5"/>
      <w:bookmarkStart w:id="939" w:name="_Toc68196218"/>
      <w:bookmarkStart w:id="940" w:name="_Toc59208890"/>
      <w:bookmarkStart w:id="941" w:name="_Toc193394609"/>
      <w:bookmarkEnd w:id="938"/>
      <w:r w:rsidRPr="00C6761E">
        <w:t>7.2.2.5</w:t>
      </w:r>
      <w:r w:rsidRPr="00C6761E">
        <w:tab/>
      </w:r>
      <w:r w:rsidR="00DC5171" w:rsidRPr="00C6761E">
        <w:t xml:space="preserve">5G ProSe </w:t>
      </w:r>
      <w:r w:rsidRPr="00C6761E">
        <w:t>direct link establishment procedure not accepted by the target UE</w:t>
      </w:r>
      <w:bookmarkEnd w:id="939"/>
      <w:bookmarkEnd w:id="940"/>
      <w:bookmarkEnd w:id="941"/>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57D347E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lastRenderedPageBreak/>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19B5B567"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 xml:space="preserve">in the </w:t>
      </w:r>
      <w:r w:rsidR="00D40849" w:rsidRPr="00C6761E">
        <w:t xml:space="preserve">the </w:t>
      </w:r>
      <w:r w:rsidR="00D40849" w:rsidRPr="00C33F68">
        <w:t xml:space="preserve">PROSE DIRECT LINK SECURITY MODE COMPLETE </w:t>
      </w:r>
      <w:r w:rsidR="00D40849" w:rsidRPr="00C6761E">
        <w:t xml:space="preserve">message </w:t>
      </w:r>
      <w:r w:rsidRPr="00C6761E">
        <w:t>is not unique, i.e., the MAC address of the source 5G ProSe layer-3 end UE was also provided by another 5G ProSe layer-3 end UE in a</w:t>
      </w:r>
      <w:r w:rsidR="00D40849">
        <w:t>n existing</w:t>
      </w:r>
      <w:r w:rsidRPr="00C6761E">
        <w:t xml:space="preserve"> ProSe 5G direct link, the 5G ProSe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5G ProSe layer-3 end UE</w:t>
      </w:r>
      <w:r w:rsidRPr="00C6761E">
        <w:rPr>
          <w:lang w:eastAsia="zh-CN"/>
        </w:rPr>
        <w:t xml:space="preserve">. </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lastRenderedPageBreak/>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7777777" w:rsidR="00BB283B" w:rsidRPr="00C6761E" w:rsidRDefault="00BB283B" w:rsidP="00BB283B">
      <w:r w:rsidRPr="00C6761E">
        <w:rPr>
          <w:rStyle w:val="apple-converted-space"/>
        </w:rPr>
        <w:t xml:space="preserve">The UE acting as a source 5G ProSe end UE, upon reception of the </w:t>
      </w:r>
      <w:r w:rsidRPr="00C6761E">
        <w:t xml:space="preserve">PROSE DIRECT LINK ESTABLISHMENT REJECT message </w:t>
      </w:r>
      <w:r w:rsidRPr="00C6761E">
        <w:rPr>
          <w:rStyle w:val="apple-converted-space"/>
        </w:rPr>
        <w:t xml:space="preserve">from the initiating UE acting as a 5G ProSe UE-to-UE relay UE, shall not re-attempt for the 5G ProSe direct link establishment procedure to the same target 5G ProSe end UE until the backoff timer has expired. </w:t>
      </w:r>
    </w:p>
    <w:p w14:paraId="5F41E132" w14:textId="08E5119E" w:rsidR="00DA5A12" w:rsidRPr="00C6761E" w:rsidRDefault="00DA5A12" w:rsidP="00DA5A12">
      <w:pPr>
        <w:rPr>
          <w:lang w:eastAsia="zh-CN"/>
        </w:rPr>
      </w:pPr>
      <w:r w:rsidRPr="00C6761E">
        <w:rPr>
          <w:lang w:eastAsia="zh-CN"/>
        </w:rPr>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rPr>
          <w:rStyle w:val="apple-converted-space"/>
        </w:rPr>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rPr>
          <w:rStyle w:val="apple-converted-space"/>
        </w:rPr>
        <w:t>#</w:t>
      </w:r>
      <w:r w:rsidR="00C41ECE" w:rsidRPr="00C6761E">
        <w:rPr>
          <w:rStyle w:val="apple-converted-space"/>
        </w:rPr>
        <w:t>20</w:t>
      </w:r>
      <w:r w:rsidRPr="00C6761E">
        <w:rPr>
          <w:rStyle w:val="apple-converted-space"/>
        </w:rPr>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C6761E" w:rsidRDefault="0075615F" w:rsidP="00DA5A12">
      <w:pPr>
        <w:rPr>
          <w:lang w:eastAsia="zh-CN"/>
        </w:rPr>
      </w:pPr>
      <w:r w:rsidRPr="00C6761E">
        <w:rPr>
          <w:rStyle w:val="apple-converted-space"/>
        </w:rPr>
        <w:t xml:space="preserve">The UE acting as a source 5G ProSe end UE, upon </w:t>
      </w:r>
      <w:r w:rsidRPr="00C6761E">
        <w:t xml:space="preserve">reception of PROSE DIRECT LINK ESTABLISHMENT REJECT message from the initiating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007271EC" w14:textId="10446718" w:rsidR="009A1A08" w:rsidRPr="00C6761E" w:rsidRDefault="009A1A08" w:rsidP="009A1A08">
      <w:pPr>
        <w:rPr>
          <w:lang w:eastAsia="zh-CN"/>
        </w:rPr>
      </w:pPr>
      <w:r w:rsidRPr="00C6761E">
        <w:rPr>
          <w:lang w:eastAsia="zh-CN"/>
        </w:rPr>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lastRenderedPageBreak/>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pPr>
        <w:rPr>
          <w:rStyle w:val="apple-converted-space"/>
        </w:rPr>
      </w:pPr>
      <w:r w:rsidRPr="00C6761E">
        <w:t xml:space="preserve">The initiating UE acting as a </w:t>
      </w:r>
      <w:r w:rsidRPr="00C6761E">
        <w:rPr>
          <w:rStyle w:val="apple-converted-space"/>
        </w:rPr>
        <w:t xml:space="preserve">source 5G ProSe end UE, upon </w:t>
      </w:r>
      <w:r w:rsidRPr="00C6761E">
        <w:t xml:space="preserve">reception of PROSE DIRECT LINK ESTABLISHMENT REJECT message from the target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243423C9" w14:textId="77777777" w:rsidR="0082422F" w:rsidRDefault="0082422F" w:rsidP="0082422F">
      <w:pPr>
        <w:rPr>
          <w:lang w:eastAsia="zh-CN"/>
        </w:rPr>
      </w:pPr>
      <w:r>
        <w:rPr>
          <w:rStyle w:val="apple-converted-space"/>
        </w:rP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C6761E" w:rsidRDefault="0082422F" w:rsidP="0082422F">
      <w:pPr>
        <w:rPr>
          <w:lang w:eastAsia="zh-CN"/>
        </w:rPr>
      </w:pPr>
      <w:r>
        <w:rPr>
          <w:rStyle w:val="apple-converted-space"/>
        </w:rPr>
        <w:t xml:space="preserve">the 5G ProSe UE-to-UE relay UE </w:t>
      </w:r>
      <w:r>
        <w:rPr>
          <w:lang w:eastAsia="zh-CN"/>
        </w:rPr>
        <w:t xml:space="preserve">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C6761E" w:rsidRDefault="000477E1" w:rsidP="000477E1">
      <w:pPr>
        <w:overflowPunct/>
        <w:autoSpaceDE/>
        <w:autoSpaceDN/>
        <w:adjustRightInd/>
        <w:textAlignment w:val="auto"/>
        <w:rPr>
          <w:lang w:eastAsia="zh-CN"/>
        </w:rPr>
      </w:pPr>
      <w:r w:rsidRPr="008C5C6F">
        <w:rPr>
          <w:lang w:eastAsia="en-US"/>
        </w:rPr>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sidR="00975617">
        <w:rPr>
          <w:lang w:eastAsia="en-US"/>
        </w:rPr>
        <w:t>25</w:t>
      </w:r>
      <w:r w:rsidRPr="008C5C6F">
        <w:rPr>
          <w:lang w:eastAsia="en-US"/>
        </w:rPr>
        <w:t xml:space="preserve"> "</w:t>
      </w:r>
      <w:r w:rsidRPr="00FD6BEE">
        <w:rPr>
          <w:lang w:eastAsia="en-US"/>
        </w:rPr>
        <w:t>triggering security procedure not possible</w:t>
      </w:r>
      <w:r w:rsidRPr="008C5C6F">
        <w:rPr>
          <w:lang w:eastAsia="en-US"/>
        </w:rPr>
        <w:t>" to the source 5G ProSe end UE.</w:t>
      </w:r>
    </w:p>
    <w:p w14:paraId="5F25A5B5" w14:textId="3378937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 and target UE user info already exists and the data type unit is IP or Ethernet, the target UE</w:t>
      </w:r>
      <w:r w:rsidR="00536A2A">
        <w:t xml:space="preserve"> acting as a target 5G ProSe end UE</w:t>
      </w:r>
      <w:r w:rsidRPr="00C6761E">
        <w:t xml:space="preserve"> shall </w:t>
      </w:r>
      <w:r w:rsidRPr="00C6761E">
        <w:rPr>
          <w:lang w:eastAsia="zh-CN"/>
        </w:rPr>
        <w:t>send a PROSE DIRECT LINK ESTABLISHMENT REJECT message to the 5G ProSe UE-to-UE relay UE containing PC5 signalling protocol cause value #</w:t>
      </w:r>
      <w:r w:rsidR="00E824A9">
        <w:rPr>
          <w:lang w:eastAsia="zh-CN"/>
        </w:rPr>
        <w:t>21</w:t>
      </w:r>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 xml:space="preserve">If the target UE is acting as a 5G ProSe UE-to-UE relay UE, the 5G ProSe direct link establishment procedure is between the source 5G ProSe end UE and the 5G ProSe UE-to-UE relay UE, and the target 5G ProSe end UE has </w:t>
      </w:r>
      <w:r w:rsidRPr="00C6761E">
        <w:rPr>
          <w:lang w:eastAsia="zh-CN"/>
        </w:rPr>
        <w:lastRenderedPageBreak/>
        <w:t>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942" w:name="_Hlk125469626"/>
      <w:r w:rsidRPr="00C6761E">
        <w:rPr>
          <w:lang w:eastAsia="zh-CN"/>
        </w:rPr>
        <w:t>Failure from 5G ProSe end UE</w:t>
      </w:r>
      <w:bookmarkEnd w:id="942"/>
      <w:r w:rsidRPr="00C6761E">
        <w:rPr>
          <w:lang w:eastAsia="zh-CN"/>
        </w:rPr>
        <w:t xml:space="preserv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lastRenderedPageBreak/>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43" w:name="_CR7_2_2_6"/>
      <w:bookmarkStart w:id="944" w:name="_Toc68196219"/>
      <w:bookmarkStart w:id="945" w:name="_Toc59208891"/>
      <w:bookmarkStart w:id="946" w:name="_Toc193394610"/>
      <w:bookmarkEnd w:id="943"/>
      <w:r w:rsidRPr="00C6761E">
        <w:t>7.2.2.6</w:t>
      </w:r>
      <w:r w:rsidRPr="00C6761E">
        <w:tab/>
        <w:t>Abnormal cases</w:t>
      </w:r>
      <w:bookmarkEnd w:id="944"/>
      <w:bookmarkEnd w:id="945"/>
      <w:bookmarkEnd w:id="946"/>
    </w:p>
    <w:p w14:paraId="4445B6CE" w14:textId="77777777" w:rsidR="0036233B" w:rsidRPr="00C6761E" w:rsidRDefault="0036233B" w:rsidP="0037175B">
      <w:pPr>
        <w:pStyle w:val="Heading5"/>
      </w:pPr>
      <w:bookmarkStart w:id="947" w:name="_CR7_2_2_6_1"/>
      <w:bookmarkStart w:id="948" w:name="_Toc68196220"/>
      <w:bookmarkStart w:id="949" w:name="_Toc59208892"/>
      <w:bookmarkStart w:id="950" w:name="_Toc51951138"/>
      <w:bookmarkStart w:id="951" w:name="_Toc45882588"/>
      <w:bookmarkStart w:id="952" w:name="_Toc45282202"/>
      <w:bookmarkStart w:id="953" w:name="_Toc34404374"/>
      <w:bookmarkStart w:id="954" w:name="_Toc34388603"/>
      <w:bookmarkStart w:id="955" w:name="_Toc25070688"/>
      <w:bookmarkStart w:id="956" w:name="_Toc193394611"/>
      <w:bookmarkEnd w:id="947"/>
      <w:r w:rsidRPr="00C6761E">
        <w:t>7.2.2.6.1</w:t>
      </w:r>
      <w:r w:rsidRPr="00C6761E">
        <w:tab/>
        <w:t>Abnormal cases at the initiating UE</w:t>
      </w:r>
      <w:bookmarkEnd w:id="948"/>
      <w:bookmarkEnd w:id="949"/>
      <w:bookmarkEnd w:id="950"/>
      <w:bookmarkEnd w:id="951"/>
      <w:bookmarkEnd w:id="952"/>
      <w:bookmarkEnd w:id="953"/>
      <w:bookmarkEnd w:id="954"/>
      <w:bookmarkEnd w:id="955"/>
      <w:bookmarkEnd w:id="956"/>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C6761E" w:rsidRDefault="0036233B" w:rsidP="0036233B">
      <w:r w:rsidRPr="00C6761E">
        <w:t>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5G ProSe direct link</w:t>
      </w:r>
      <w:r w:rsidRPr="00C6761E">
        <w:t xml:space="preserve"> establishment procedure and may notify the upper layer that the target UE is unreachable.</w:t>
      </w:r>
      <w:r w:rsidR="00C602EE" w:rsidRPr="00C6761E">
        <w:t xml:space="preserve"> If</w:t>
      </w:r>
      <w:r w:rsidR="00790731">
        <w:t xml:space="preserve"> </w:t>
      </w:r>
      <w:r w:rsidR="00790731" w:rsidRPr="00337369">
        <w:t>the 5G ProSe direct link establishment procedure is</w:t>
      </w:r>
      <w:r w:rsidR="00790731">
        <w:rPr>
          <w:rFonts w:hint="eastAsia"/>
          <w:lang w:eastAsia="zh-CN"/>
        </w:rPr>
        <w:t xml:space="preserve"> </w:t>
      </w:r>
      <w:r w:rsidR="00790731" w:rsidRPr="00337369">
        <w:t xml:space="preserve">for direct communication between </w:t>
      </w:r>
      <w:r w:rsidR="00790731">
        <w:t xml:space="preserve">the 5G ProSe </w:t>
      </w:r>
      <w:r w:rsidR="00790731" w:rsidRPr="00337369">
        <w:t>UE-to-UE relay UE</w:t>
      </w:r>
      <w:r w:rsidR="00790731" w:rsidRPr="00FA14EA">
        <w:t xml:space="preserve"> </w:t>
      </w:r>
      <w:r w:rsidR="00790731">
        <w:rPr>
          <w:rFonts w:hint="eastAsia"/>
          <w:lang w:eastAsia="zh-CN"/>
        </w:rPr>
        <w:t xml:space="preserve">and </w:t>
      </w:r>
      <w:r w:rsidR="00790731" w:rsidRPr="00337369">
        <w:t xml:space="preserve">the </w:t>
      </w:r>
      <w:r w:rsidR="00790731">
        <w:rPr>
          <w:rFonts w:hint="eastAsia"/>
          <w:lang w:eastAsia="zh-CN"/>
        </w:rPr>
        <w:t xml:space="preserve">target </w:t>
      </w:r>
      <w:r w:rsidR="00790731" w:rsidRPr="00337369">
        <w:t xml:space="preserve">5G ProSe </w:t>
      </w:r>
      <w:r w:rsidR="00790731">
        <w:t>end UE</w:t>
      </w:r>
      <w:r w:rsidR="00790731">
        <w:rPr>
          <w:rFonts w:hint="eastAsia"/>
          <w:lang w:eastAsia="zh-CN"/>
        </w:rPr>
        <w:t>, and</w:t>
      </w:r>
      <w:r w:rsidR="00C602EE" w:rsidRPr="00C6761E">
        <w:t xml:space="preserve"> </w:t>
      </w:r>
      <w:r w:rsidR="00FA14EA" w:rsidRPr="00FA14EA">
        <w:rPr>
          <w:rFonts w:eastAsiaTheme="minorEastAsia"/>
        </w:rPr>
        <w:t>the initiating UE is acting as a 5G ProSe UE-to-UE relay UE, the initiating UE</w:t>
      </w:r>
      <w:r w:rsidR="00FA14EA" w:rsidRPr="00C6761E">
        <w:t xml:space="preserve"> </w:t>
      </w:r>
      <w:r w:rsidR="00C602EE" w:rsidRPr="00C6761E">
        <w:t>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the source 5G ProSe end UE</w:t>
      </w:r>
      <w:r w:rsidR="00C602EE" w:rsidRPr="00C6761E">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w:t>
      </w:r>
      <w:r w:rsidRPr="00C6761E">
        <w:lastRenderedPageBreak/>
        <w:t xml:space="preserve">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57" w:name="_CR7_2_2_6_2"/>
      <w:bookmarkStart w:id="958" w:name="_Toc68196221"/>
      <w:bookmarkStart w:id="959" w:name="_Toc59208893"/>
      <w:bookmarkStart w:id="960" w:name="_Toc51951139"/>
      <w:bookmarkStart w:id="961" w:name="_Toc45882589"/>
      <w:bookmarkStart w:id="962" w:name="_Toc45282203"/>
      <w:bookmarkStart w:id="963" w:name="_Toc34404375"/>
      <w:bookmarkStart w:id="964" w:name="_Toc34388604"/>
      <w:bookmarkStart w:id="965" w:name="_Toc25070689"/>
      <w:bookmarkStart w:id="966" w:name="_Toc193394612"/>
      <w:bookmarkEnd w:id="957"/>
      <w:r w:rsidRPr="00C6761E">
        <w:t>7.2.2.6.2</w:t>
      </w:r>
      <w:r w:rsidRPr="00C6761E">
        <w:tab/>
        <w:t>Abnormal cases at the target UE</w:t>
      </w:r>
      <w:bookmarkEnd w:id="958"/>
      <w:bookmarkEnd w:id="959"/>
      <w:bookmarkEnd w:id="960"/>
      <w:bookmarkEnd w:id="961"/>
      <w:bookmarkEnd w:id="962"/>
      <w:bookmarkEnd w:id="963"/>
      <w:bookmarkEnd w:id="964"/>
      <w:bookmarkEnd w:id="965"/>
      <w:bookmarkEnd w:id="966"/>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or</w:t>
      </w:r>
      <w:r w:rsidR="005E59B2" w:rsidRPr="00C6761E">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967" w:name="_CR7_2_3"/>
      <w:bookmarkStart w:id="968" w:name="_Toc193394613"/>
      <w:bookmarkEnd w:id="967"/>
      <w:r w:rsidRPr="00C6761E">
        <w:t>7.2.3</w:t>
      </w:r>
      <w:r w:rsidRPr="00C6761E">
        <w:tab/>
        <w:t>5G ProSe direct link modification procedure</w:t>
      </w:r>
      <w:bookmarkEnd w:id="968"/>
    </w:p>
    <w:p w14:paraId="7C10D81B" w14:textId="77777777" w:rsidR="00182478" w:rsidRPr="00C6761E" w:rsidRDefault="00182478" w:rsidP="00182478">
      <w:pPr>
        <w:pStyle w:val="Heading4"/>
      </w:pPr>
      <w:bookmarkStart w:id="969" w:name="_CR7_2_3_1"/>
      <w:bookmarkStart w:id="970" w:name="_Toc193394614"/>
      <w:bookmarkEnd w:id="969"/>
      <w:r w:rsidRPr="00C6761E">
        <w:t>7.2.</w:t>
      </w:r>
      <w:r w:rsidRPr="00C6761E">
        <w:rPr>
          <w:lang w:eastAsia="zh-CN"/>
        </w:rPr>
        <w:t>3</w:t>
      </w:r>
      <w:r w:rsidRPr="00C6761E">
        <w:t>.1</w:t>
      </w:r>
      <w:r w:rsidRPr="00C6761E">
        <w:tab/>
        <w:t>General</w:t>
      </w:r>
      <w:bookmarkEnd w:id="970"/>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3303C66F" w:rsidR="00B7207F" w:rsidRDefault="0028774B" w:rsidP="00182478">
      <w:pPr>
        <w:pStyle w:val="B1"/>
        <w:rPr>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w:t>
      </w:r>
    </w:p>
    <w:p w14:paraId="6760B594" w14:textId="32E0514A" w:rsidR="001A2C2A" w:rsidRDefault="001A2C2A" w:rsidP="00182478">
      <w:pPr>
        <w:pStyle w:val="B1"/>
        <w:rPr>
          <w:lang w:eastAsia="zh-CN"/>
        </w:rPr>
      </w:pPr>
      <w:r>
        <w:rPr>
          <w:lang w:eastAsia="zh-CN"/>
        </w:rPr>
        <w:lastRenderedPageBreak/>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00CA7BA7">
        <w:rPr>
          <w:lang w:eastAsia="zh-CN"/>
        </w:rPr>
        <w:t>; or</w:t>
      </w:r>
    </w:p>
    <w:p w14:paraId="39A6881F" w14:textId="26C8E37F" w:rsidR="00CA7BA7" w:rsidRPr="00C6761E" w:rsidRDefault="00CA7BA7" w:rsidP="00182478">
      <w:pPr>
        <w:pStyle w:val="B1"/>
        <w:rPr>
          <w:lang w:eastAsia="zh-CN"/>
        </w:rPr>
      </w:pPr>
      <w:r>
        <w:rPr>
          <w:lang w:eastAsia="zh-CN"/>
        </w:rPr>
        <w:t>j)</w:t>
      </w:r>
      <w:r>
        <w:rPr>
          <w:lang w:eastAsia="zh-CN"/>
        </w:rPr>
        <w:tab/>
      </w:r>
      <w:r w:rsidRPr="00CE6D99">
        <w:rPr>
          <w:lang w:eastAsia="zh-CN"/>
        </w:rPr>
        <w:t>for 5G ProSe layer-2 UE-to-UE relay</w:t>
      </w:r>
      <w:r>
        <w:rPr>
          <w:lang w:eastAsia="zh-CN"/>
        </w:rPr>
        <w:t xml:space="preserve">, </w:t>
      </w:r>
      <w:r w:rsidRPr="00430212">
        <w:rPr>
          <w:lang w:eastAsia="zh-CN"/>
        </w:rPr>
        <w:t>remove existing PC5 QoS flow(s) from the existing 5G ProSe direct link</w:t>
      </w:r>
      <w:r>
        <w:rPr>
          <w:lang w:eastAsia="zh-CN"/>
        </w:rPr>
        <w:t xml:space="preserve"> between the </w:t>
      </w:r>
      <w:r w:rsidRPr="006A7CD5">
        <w:rPr>
          <w:lang w:eastAsia="zh-CN"/>
        </w:rPr>
        <w:t xml:space="preserve">5G ProSe layer-2 </w:t>
      </w:r>
      <w:r>
        <w:rPr>
          <w:lang w:eastAsia="zh-CN"/>
        </w:rPr>
        <w:t xml:space="preserve">end UE and the </w:t>
      </w:r>
      <w:r w:rsidRPr="006A7CD5">
        <w:rPr>
          <w:lang w:eastAsia="zh-CN"/>
        </w:rPr>
        <w:t>5G ProSe layer-2 UE-to-UE relay</w:t>
      </w:r>
      <w:r>
        <w:rPr>
          <w:lang w:eastAsia="zh-CN"/>
        </w:rPr>
        <w:t xml:space="preserve"> UE, when the end-to-end </w:t>
      </w:r>
      <w:r w:rsidRPr="006808FD">
        <w:rPr>
          <w:lang w:eastAsia="zh-CN"/>
        </w:rPr>
        <w:t xml:space="preserve">5G ProSe direct link </w:t>
      </w:r>
      <w:r>
        <w:rPr>
          <w:lang w:eastAsia="zh-CN"/>
        </w:rPr>
        <w:t>is released.</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971" w:name="_CR7_2_3_2"/>
      <w:bookmarkStart w:id="972" w:name="_Toc193394615"/>
      <w:bookmarkEnd w:id="971"/>
      <w:r w:rsidRPr="00C6761E">
        <w:t>7.2.3.2</w:t>
      </w:r>
      <w:r w:rsidRPr="00C6761E">
        <w:tab/>
        <w:t>5G ProSe direct link modification procedure initiat</w:t>
      </w:r>
      <w:r w:rsidRPr="00C6761E">
        <w:rPr>
          <w:lang w:eastAsia="zh-CN"/>
        </w:rPr>
        <w:t>ed</w:t>
      </w:r>
      <w:r w:rsidRPr="00C6761E">
        <w:t xml:space="preserve"> by initiating UE</w:t>
      </w:r>
      <w:bookmarkEnd w:id="972"/>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00D66282">
        <w:rPr>
          <w:rFonts w:hint="eastAsia"/>
          <w:lang w:eastAsia="zh-CN"/>
        </w:rPr>
        <w:t xml:space="preserve">, if the initiating UE is not acting as </w:t>
      </w:r>
      <w:r w:rsidR="00D66282" w:rsidRPr="00C6761E">
        <w:t>a 5G ProSe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5G ProSe UE-to-UE relay UE</w:t>
      </w:r>
      <w:r w:rsidR="00D66282" w:rsidRPr="001810AD">
        <w:t xml:space="preserve"> </w:t>
      </w:r>
      <w:r w:rsidR="00D66282">
        <w:rPr>
          <w:rFonts w:hint="eastAsia"/>
          <w:lang w:eastAsia="zh-CN"/>
        </w:rPr>
        <w:t xml:space="preserve">for </w:t>
      </w:r>
      <w:r w:rsidR="00D66282" w:rsidRPr="00C6761E">
        <w:t>the existing 5G ProSe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C6761E" w:rsidRDefault="00D2355C" w:rsidP="00D2355C">
      <w:pPr>
        <w:ind w:left="568" w:hanging="284"/>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D2355C">
      <w:pPr>
        <w:ind w:left="568" w:hanging="284"/>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CN"/>
        </w:rPr>
        <w:t>.</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1D6D4F2C"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t>I</w:t>
      </w:r>
      <w:r w:rsidRPr="006A6493">
        <w:rPr>
          <w:lang w:eastAsia="zh-CN"/>
        </w:rPr>
        <w:t>f the initiating UE is not acting as a 5G ProSe UE-to-network relay UE or 5G ProSe UE-to-UE relay UE for the existing 5G ProSe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7.2.8. If there is no matched PC5 QoS flow, the initiating UE 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lastRenderedPageBreak/>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44CA2772"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 and</w:t>
      </w:r>
    </w:p>
    <w:p w14:paraId="56800200" w14:textId="1BA0C8AF" w:rsidR="00182478" w:rsidRPr="00C6761E"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lastRenderedPageBreak/>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lastRenderedPageBreak/>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C6761E" w:rsidRDefault="008C41B7" w:rsidP="008C41B7">
      <w:pPr>
        <w:ind w:left="568" w:hanging="284"/>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 of the source 5G ProSe </w:t>
      </w:r>
      <w:r w:rsidRPr="00C6761E">
        <w:rPr>
          <w:lang w:eastAsia="zh-CN"/>
        </w:rPr>
        <w:t xml:space="preserve">layer-3 </w:t>
      </w:r>
      <w:r w:rsidRPr="00C6761E">
        <w:t>end UE</w:t>
      </w:r>
      <w:r w:rsidRPr="00C6761E">
        <w:rPr>
          <w:lang w:eastAsia="zh-CN"/>
        </w:rPr>
        <w:t xml:space="preserve"> and </w:t>
      </w:r>
      <w:r w:rsidRPr="00C6761E">
        <w:t xml:space="preserve">the target end UE info set to the user info of the target 5G ProSe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Pr="00C6761E"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52E10BBB" w14:textId="20BA4963" w:rsidR="001C47A7" w:rsidRPr="00C6761E" w:rsidRDefault="001C47A7" w:rsidP="001C47A7">
      <w:pPr>
        <w:pStyle w:val="B1"/>
      </w:pPr>
      <w:r w:rsidRPr="00C6761E">
        <w:rPr>
          <w:lang w:eastAsia="zh-CN"/>
        </w:rPr>
        <w:t>c</w:t>
      </w:r>
      <w:r w:rsidRPr="00C6761E">
        <w:t>)</w:t>
      </w:r>
      <w:r w:rsidRPr="00C6761E">
        <w:tab/>
      </w:r>
      <w:r w:rsidRPr="00C6761E">
        <w:rPr>
          <w:lang w:eastAsia="zh-CN"/>
        </w:rPr>
        <w:t>shall</w:t>
      </w:r>
      <w:r w:rsidRPr="00C6761E">
        <w:t xml:space="preserve"> include the target end UE info set to the user info of the </w:t>
      </w:r>
      <w:r w:rsidRPr="00C6761E">
        <w:rPr>
          <w:lang w:eastAsia="zh-CN"/>
        </w:rPr>
        <w:t xml:space="preserve">additional </w:t>
      </w:r>
      <w:r w:rsidRPr="00C6761E">
        <w:t xml:space="preserve">target 5G ProSe </w:t>
      </w:r>
      <w:r w:rsidRPr="00C6761E">
        <w:rPr>
          <w:lang w:eastAsia="zh-CN"/>
        </w:rPr>
        <w:t xml:space="preserve">layer-3 </w:t>
      </w:r>
      <w:r w:rsidRPr="00C6761E">
        <w:t>end UE</w:t>
      </w:r>
      <w:r w:rsidRPr="00C6761E">
        <w:rPr>
          <w:lang w:eastAsia="zh-CN"/>
        </w:rPr>
        <w:t xml:space="preserve"> to which the 5G ProSe UE-to-UE relay communication is requested</w:t>
      </w:r>
      <w:r w:rsidRPr="00C6761E">
        <w:t>, if</w:t>
      </w:r>
      <w:r w:rsidRPr="00C6761E">
        <w:rPr>
          <w:lang w:eastAsia="zh-CN"/>
        </w:rPr>
        <w:t xml:space="preserve"> t</w:t>
      </w:r>
      <w:r w:rsidRPr="00C6761E">
        <w:t xml:space="preserve">he UE acts as a source 5G ProSe </w:t>
      </w:r>
      <w:r w:rsidRPr="00C6761E">
        <w:rPr>
          <w:lang w:eastAsia="zh-CN"/>
        </w:rPr>
        <w:t xml:space="preserve">layer-3 </w:t>
      </w:r>
      <w:r w:rsidRPr="00C6761E">
        <w:t xml:space="preserve">end UE </w:t>
      </w:r>
      <w:r w:rsidR="003B3428">
        <w:t>or a</w:t>
      </w:r>
      <w:r w:rsidR="003B3428" w:rsidRPr="00D26662">
        <w:t xml:space="preserve"> 5G ProSe </w:t>
      </w:r>
      <w:r w:rsidR="003B3428" w:rsidRPr="00D26662">
        <w:rPr>
          <w:lang w:eastAsia="zh-CN"/>
        </w:rPr>
        <w:t xml:space="preserve">layer-3 </w:t>
      </w:r>
      <w:r w:rsidR="003B3428" w:rsidRPr="00D26662">
        <w:t>UE-to-UE relay UE</w:t>
      </w:r>
      <w:r w:rsidR="003B3428">
        <w:t>,</w:t>
      </w:r>
      <w:r w:rsidR="003B3428">
        <w:rPr>
          <w:rFonts w:ascii="PMingLiU" w:hAnsi="PMingLiU" w:hint="eastAsia"/>
          <w:lang w:eastAsia="zh-TW"/>
        </w:rPr>
        <w:t xml:space="preserve"> </w:t>
      </w:r>
      <w:r w:rsidRPr="00C6761E">
        <w:t xml:space="preserve">and the 5G ProSe direct link is between the source 5G ProSe </w:t>
      </w:r>
      <w:r w:rsidRPr="00C6761E">
        <w:rPr>
          <w:lang w:eastAsia="zh-CN"/>
        </w:rPr>
        <w:t xml:space="preserve">layer-3 </w:t>
      </w:r>
      <w:r w:rsidRPr="00C6761E">
        <w:t xml:space="preserve">end UE and the 5G ProSe </w:t>
      </w:r>
      <w:r w:rsidRPr="00C6761E">
        <w:rPr>
          <w:lang w:eastAsia="zh-CN"/>
        </w:rPr>
        <w:t xml:space="preserve">layer-3 </w:t>
      </w:r>
      <w:r w:rsidRPr="00C6761E">
        <w:t xml:space="preserve">UE-to-UE relay UE; </w:t>
      </w:r>
    </w:p>
    <w:p w14:paraId="6B38995D" w14:textId="15AC6251" w:rsidR="00D818F6" w:rsidRPr="00C6761E" w:rsidRDefault="00D818F6" w:rsidP="001C47A7">
      <w:pPr>
        <w:pStyle w:val="B1"/>
      </w:pPr>
      <w:r w:rsidRPr="00C6761E">
        <w:rPr>
          <w:lang w:eastAsia="zh-CN"/>
        </w:rPr>
        <w:t>d</w:t>
      </w:r>
      <w:r w:rsidR="001C47A7" w:rsidRPr="00C6761E">
        <w:t>)</w:t>
      </w:r>
      <w:r w:rsidR="001C47A7" w:rsidRPr="00C6761E">
        <w:tab/>
        <w:t xml:space="preserve">shall include the link modification operation code set to "Add new </w:t>
      </w:r>
      <w:r w:rsidR="001C47A7" w:rsidRPr="00C6761E">
        <w:rPr>
          <w:lang w:eastAsia="zh-CN"/>
        </w:rPr>
        <w:t>5G ProSe layer-3 end UE</w:t>
      </w:r>
      <w:r w:rsidR="001C47A7" w:rsidRPr="00C6761E">
        <w:t xml:space="preserve"> to the existing 5G ProSe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Default="00D818F6" w:rsidP="001C47A7">
      <w:pPr>
        <w:pStyle w:val="B1"/>
        <w:rPr>
          <w:lang w:eastAsia="zh-CN"/>
        </w:rPr>
      </w:pPr>
      <w:r w:rsidRPr="00C6761E">
        <w:rPr>
          <w:lang w:eastAsia="zh-CN"/>
        </w:rPr>
        <w:t>g</w:t>
      </w:r>
      <w:r w:rsidR="001C47A7" w:rsidRPr="00C6761E">
        <w:t>)</w:t>
      </w:r>
      <w:r w:rsidR="001C47A7" w:rsidRPr="00C6761E">
        <w:tab/>
        <w:t xml:space="preserve">may include the target end UE layer-2 ID set to the layer-2 ID of the target 5G ProSe </w:t>
      </w:r>
      <w:r w:rsidR="001C47A7" w:rsidRPr="00C6761E">
        <w:rPr>
          <w:lang w:eastAsia="zh-CN"/>
        </w:rPr>
        <w:t>layer-3 e</w:t>
      </w:r>
      <w:r w:rsidR="001C47A7" w:rsidRPr="00C6761E">
        <w:t xml:space="preserve">nd UE, if the UE acts as a source 5G ProSe </w:t>
      </w:r>
      <w:r w:rsidR="001C47A7" w:rsidRPr="00C6761E">
        <w:rPr>
          <w:lang w:eastAsia="zh-CN"/>
        </w:rPr>
        <w:t xml:space="preserve">layer-3 </w:t>
      </w:r>
      <w:r w:rsidR="001C47A7" w:rsidRPr="00C6761E">
        <w:t xml:space="preserve">end UE and the 5G ProSe direct link is between the source 5G ProSe </w:t>
      </w:r>
      <w:r w:rsidR="001C47A7" w:rsidRPr="00C6761E">
        <w:rPr>
          <w:lang w:eastAsia="zh-CN"/>
        </w:rPr>
        <w:t xml:space="preserve">layer-3 </w:t>
      </w:r>
      <w:r w:rsidR="001C47A7" w:rsidRPr="00C6761E">
        <w:t xml:space="preserve">end UE and the 5G ProSe </w:t>
      </w:r>
      <w:r w:rsidR="001C47A7" w:rsidRPr="00C6761E">
        <w:rPr>
          <w:lang w:eastAsia="zh-CN"/>
        </w:rPr>
        <w:t xml:space="preserve">layer-3 </w:t>
      </w:r>
      <w:r w:rsidR="001C47A7" w:rsidRPr="00C6761E">
        <w:t>UE-to-UE relay UE</w:t>
      </w:r>
      <w:r w:rsidR="001C47A7" w:rsidRPr="00C6761E">
        <w:rPr>
          <w:lang w:eastAsia="zh-CN"/>
        </w:rPr>
        <w:t>.</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lastRenderedPageBreak/>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ProSe </w:t>
      </w:r>
      <w:r>
        <w:rPr>
          <w:rFonts w:hint="eastAsia"/>
          <w:lang w:eastAsia="zh-CN"/>
        </w:rPr>
        <w:t>end UE via</w:t>
      </w:r>
      <w:r>
        <w:rPr>
          <w:rFonts w:hint="eastAsia"/>
        </w:rPr>
        <w:t xml:space="preserve"> </w:t>
      </w:r>
      <w:r w:rsidRPr="00C6761E">
        <w:t xml:space="preserve">the same </w:t>
      </w:r>
      <w:r>
        <w:rPr>
          <w:rFonts w:hint="eastAsia"/>
        </w:rPr>
        <w:t xml:space="preserve">5G ProSe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ProSe direct link establishment or modification procedure between the initiating UE and the 5G ProSe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ProSe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ProSe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ProSe </w:t>
      </w:r>
      <w:r w:rsidRPr="00430443">
        <w:rPr>
          <w:rFonts w:eastAsiaTheme="minorEastAsia" w:hint="eastAsia"/>
          <w:lang w:eastAsia="en-US"/>
        </w:rPr>
        <w:t>e</w:t>
      </w:r>
      <w:r w:rsidRPr="00430443">
        <w:rPr>
          <w:rFonts w:eastAsiaTheme="minorEastAsia"/>
          <w:lang w:eastAsia="en-US"/>
        </w:rPr>
        <w:t xml:space="preserve">nd UE does not initiate any 5G ProSe direct link </w:t>
      </w:r>
      <w:r w:rsidRPr="00430443">
        <w:rPr>
          <w:rFonts w:eastAsiaTheme="minorEastAsia" w:hint="eastAsia"/>
          <w:lang w:eastAsia="en-US"/>
        </w:rPr>
        <w:t>modification</w:t>
      </w:r>
      <w:r w:rsidRPr="00430443">
        <w:rPr>
          <w:rFonts w:eastAsiaTheme="minorEastAsia"/>
          <w:lang w:eastAsia="en-US"/>
        </w:rPr>
        <w:t xml:space="preserve"> procedure towards the same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ProSe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ProSe direct link establishment or 5G ProSe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ProSe </w:t>
      </w:r>
      <w:r w:rsidRPr="00430443">
        <w:rPr>
          <w:rFonts w:eastAsiaTheme="minorEastAsia" w:hint="eastAsia"/>
          <w:lang w:eastAsia="en-US"/>
        </w:rPr>
        <w:t>e</w:t>
      </w:r>
      <w:r w:rsidRPr="00430443">
        <w:rPr>
          <w:rFonts w:eastAsiaTheme="minorEastAsia"/>
          <w:lang w:eastAsia="en-US"/>
        </w:rPr>
        <w:t xml:space="preserve">nd UE from the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 xml:space="preserve">PROSE </w:t>
      </w:r>
      <w:r w:rsidRPr="00C6761E">
        <w:lastRenderedPageBreak/>
        <w:t>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0D892FD4" w14:textId="666F9DD9" w:rsidR="00060449" w:rsidRPr="00C6761E" w:rsidRDefault="00060449" w:rsidP="00060449">
      <w:pPr>
        <w:pStyle w:val="B1"/>
        <w:ind w:left="0" w:firstLine="0"/>
      </w:pPr>
      <w:r>
        <w:rPr>
          <w:rFonts w:hint="eastAsia"/>
          <w:lang w:eastAsia="zh-TW"/>
        </w:rPr>
        <w:t>I</w:t>
      </w:r>
      <w:r>
        <w:rPr>
          <w:lang w:eastAsia="zh-TW"/>
        </w:rPr>
        <w:t xml:space="preserve">f the </w:t>
      </w:r>
      <w:r w:rsidRPr="00C6761E">
        <w:t>5G ProSe direct link modification procedure is to trigger the n</w:t>
      </w:r>
      <w:r w:rsidRPr="00603E35">
        <w:t>egotiated 5G ProSe UE-to-UE relay reselection, the initiating UE shall include the link modification operation code</w:t>
      </w:r>
      <w:r>
        <w:t xml:space="preserve"> IE</w:t>
      </w:r>
      <w:r w:rsidRPr="00603E35">
        <w:t xml:space="preserve"> set to a value</w:t>
      </w:r>
      <w:r>
        <w:t xml:space="preserve"> other than the reserved value </w:t>
      </w:r>
      <w:r w:rsidRPr="00C6761E">
        <w:t>as specified in clause 1</w:t>
      </w:r>
      <w:r w:rsidRPr="00C6761E">
        <w:rPr>
          <w:lang w:eastAsia="zh-CN"/>
        </w:rPr>
        <w:t>1</w:t>
      </w:r>
      <w:r w:rsidRPr="00C6761E">
        <w:t>.</w:t>
      </w:r>
      <w:r>
        <w:t>3</w:t>
      </w:r>
      <w:r w:rsidRPr="00C6761E">
        <w:t>.</w:t>
      </w:r>
      <w:r>
        <w:rPr>
          <w:lang w:eastAsia="zh-CN"/>
        </w:rPr>
        <w:t>19</w:t>
      </w:r>
      <w:r w:rsidRPr="00603E35">
        <w:t xml:space="preserve"> in </w:t>
      </w:r>
      <w:r w:rsidRPr="00603E35">
        <w:rPr>
          <w:lang w:eastAsia="zh-CN"/>
        </w:rPr>
        <w:t xml:space="preserve">the </w:t>
      </w:r>
      <w:r w:rsidRPr="00603E35">
        <w:t>PROSE DIRECT LINK MODIFICATION REQUEST message.</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4.05pt;height:289.8pt" o:ole="">
            <v:imagedata r:id="rId60" o:title=""/>
          </v:shape>
          <o:OLEObject Type="Embed" ProgID="Visio.Drawing.15" ShapeID="_x0000_i1050" DrawAspect="Content" ObjectID="_1804007354" r:id="rId61"/>
        </w:object>
      </w:r>
    </w:p>
    <w:p w14:paraId="5EE852F6" w14:textId="77777777" w:rsidR="00182478" w:rsidRPr="00C6761E" w:rsidRDefault="00182478" w:rsidP="00182478">
      <w:pPr>
        <w:pStyle w:val="TF"/>
      </w:pPr>
      <w:bookmarkStart w:id="973" w:name="_CRFigure7_2_3_2_1"/>
      <w:r w:rsidRPr="00C6761E">
        <w:t>Figure </w:t>
      </w:r>
      <w:bookmarkEnd w:id="973"/>
      <w:r w:rsidRPr="00C6761E">
        <w:t>7.2.3.2.1: 5G ProSe direct link modification procedure</w:t>
      </w:r>
    </w:p>
    <w:p w14:paraId="5108423B" w14:textId="6DA64ED1" w:rsidR="008A6E1F" w:rsidRPr="00C6761E" w:rsidRDefault="008A6E1F" w:rsidP="008A6E1F">
      <w:r w:rsidRPr="00C6761E">
        <w:object w:dxaOrig="9467" w:dyaOrig="5806" w14:anchorId="354563F3">
          <v:shape id="_x0000_i1051" type="#_x0000_t75" style="width:474.75pt;height:289.8pt" o:ole="">
            <v:imagedata r:id="rId62" o:title=""/>
          </v:shape>
          <o:OLEObject Type="Embed" ProgID="Visio.Drawing.15" ShapeID="_x0000_i1051" DrawAspect="Content" ObjectID="_1804007355" r:id="rId63"/>
        </w:object>
      </w:r>
    </w:p>
    <w:p w14:paraId="70F908B4" w14:textId="0AC24DDA" w:rsidR="008A6E1F" w:rsidRPr="00C6761E" w:rsidRDefault="008A6E1F" w:rsidP="00CF01E6">
      <w:pPr>
        <w:pStyle w:val="TF"/>
      </w:pPr>
      <w:bookmarkStart w:id="974" w:name="_CRFigure7_2_3_2_2"/>
      <w:r w:rsidRPr="00C6761E">
        <w:t>Figure </w:t>
      </w:r>
      <w:bookmarkEnd w:id="974"/>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975" w:name="_CR7_2_3_3"/>
      <w:bookmarkStart w:id="976" w:name="_Toc193394616"/>
      <w:bookmarkEnd w:id="975"/>
      <w:r w:rsidRPr="00C6761E">
        <w:t>7.2.3.3</w:t>
      </w:r>
      <w:r w:rsidRPr="00C6761E">
        <w:tab/>
        <w:t xml:space="preserve">5G ProSe direct link modification procedure accepted by the </w:t>
      </w:r>
      <w:r w:rsidRPr="00C6761E">
        <w:rPr>
          <w:lang w:eastAsia="zh-CN"/>
        </w:rPr>
        <w:t>target</w:t>
      </w:r>
      <w:r w:rsidRPr="00C6761E">
        <w:t xml:space="preserve"> UE</w:t>
      </w:r>
      <w:bookmarkEnd w:id="976"/>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lastRenderedPageBreak/>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lastRenderedPageBreak/>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Default="00182478" w:rsidP="00182478">
      <w:r w:rsidRPr="00C6761E">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15FF1609" w14:textId="2CC140BA" w:rsidR="00060449" w:rsidRPr="00C6761E" w:rsidRDefault="00060449" w:rsidP="00182478">
      <w:r>
        <w:t>T</w:t>
      </w:r>
      <w:r w:rsidRPr="00D33038">
        <w:t xml:space="preserve">he target UE shall ignore </w:t>
      </w:r>
      <w:r>
        <w:t>the value</w:t>
      </w:r>
      <w:r w:rsidRPr="00D33038">
        <w:t xml:space="preserve"> </w:t>
      </w:r>
      <w:r>
        <w:t xml:space="preserve">of the </w:t>
      </w:r>
      <w:r w:rsidRPr="00C6761E">
        <w:t>link modification operation code</w:t>
      </w:r>
      <w:r w:rsidRPr="00D33038">
        <w:t xml:space="preserve"> </w:t>
      </w:r>
      <w:r>
        <w:t xml:space="preserve">IE </w:t>
      </w:r>
      <w:r w:rsidRPr="00D33038">
        <w:t>if</w:t>
      </w:r>
      <w:r>
        <w:t xml:space="preserve"> the</w:t>
      </w:r>
      <w:r w:rsidRPr="00D33038">
        <w:t xml:space="preserve"> relay reselection indication is included</w:t>
      </w:r>
      <w:r>
        <w:t xml:space="preserve"> in this message</w:t>
      </w:r>
      <w:r w:rsidRPr="00D33038">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lastRenderedPageBreak/>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720C218E" w14:textId="629B49DD" w:rsidR="00060449" w:rsidRDefault="00060449" w:rsidP="00060449">
      <w:pPr>
        <w:pStyle w:val="B1"/>
        <w:numPr>
          <w:ilvl w:val="0"/>
          <w:numId w:val="43"/>
        </w:numPr>
      </w:pPr>
      <w:r>
        <w:rPr>
          <w:lang w:eastAsia="zh-TW"/>
        </w:rPr>
        <w:t xml:space="preserve">shall </w:t>
      </w:r>
      <w:r w:rsidRPr="00C6761E">
        <w:t>include the relay reselection indication;</w:t>
      </w:r>
    </w:p>
    <w:p w14:paraId="689AD607" w14:textId="32513FDF" w:rsidR="008A6E1F" w:rsidRPr="00C6761E" w:rsidRDefault="008A6E1F" w:rsidP="00060449">
      <w:pPr>
        <w:pStyle w:val="B1"/>
        <w:numPr>
          <w:ilvl w:val="0"/>
          <w:numId w:val="43"/>
        </w:numPr>
      </w:pPr>
      <w:r w:rsidRPr="00C6761E">
        <w:rPr>
          <w:lang w:eastAsia="zh-CN"/>
        </w:rPr>
        <w:t xml:space="preserve">shall include the </w:t>
      </w:r>
      <w:r w:rsidRPr="00C6761E">
        <w:t xml:space="preserve">new 5G ProSe </w:t>
      </w:r>
      <w:r w:rsidRPr="00C6761E">
        <w:rPr>
          <w:lang w:eastAsia="zh-CN"/>
        </w:rPr>
        <w:t xml:space="preserve">UE-to-UE </w:t>
      </w:r>
      <w:r w:rsidRPr="00C6761E">
        <w:t>relay UE user info ID</w:t>
      </w:r>
      <w:r w:rsidR="00BC0EFB" w:rsidRPr="00C6761E">
        <w:t>; and</w:t>
      </w:r>
    </w:p>
    <w:p w14:paraId="4749CA53" w14:textId="7A6D9626" w:rsidR="00BC0EFB" w:rsidRPr="00C6761E" w:rsidRDefault="00060449" w:rsidP="00C36452">
      <w:pPr>
        <w:pStyle w:val="B1"/>
        <w:ind w:left="644" w:hanging="360"/>
        <w:rPr>
          <w:lang w:eastAsia="zh-CN"/>
        </w:rPr>
      </w:pPr>
      <w:r>
        <w:rPr>
          <w:lang w:eastAsia="zh-CN"/>
        </w:rPr>
        <w:t>c</w:t>
      </w:r>
      <w:r w:rsidR="00C36452" w:rsidRPr="00C6761E">
        <w:rPr>
          <w:lang w:eastAsia="zh-CN"/>
        </w:rPr>
        <w:t>)</w:t>
      </w:r>
      <w:r w:rsidR="00C36452" w:rsidRPr="00C6761E">
        <w:rPr>
          <w:lang w:eastAsia="zh-CN"/>
        </w:rPr>
        <w:tab/>
      </w:r>
      <w:r w:rsidR="00643986" w:rsidRPr="00C6761E">
        <w:t>shall include the new LBSs of K</w:t>
      </w:r>
      <w:r w:rsidR="00643986" w:rsidRPr="00C6761E">
        <w:rPr>
          <w:vertAlign w:val="subscript"/>
          <w:lang w:eastAsia="ja-JP"/>
        </w:rPr>
        <w:t>NRP</w:t>
      </w:r>
      <w:r w:rsidR="00643986" w:rsidRPr="00C6761E">
        <w:t xml:space="preserve">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977" w:name="_CR7_2_3_4"/>
      <w:bookmarkStart w:id="978" w:name="_Toc193394617"/>
      <w:bookmarkEnd w:id="977"/>
      <w:r w:rsidRPr="00C6761E">
        <w:t>7.2.3.4</w:t>
      </w:r>
      <w:r w:rsidRPr="00C6761E">
        <w:tab/>
        <w:t>5G ProSe direct link modification procedure completion by the initiating UE</w:t>
      </w:r>
      <w:bookmarkEnd w:id="978"/>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w:t>
      </w:r>
      <w:r w:rsidRPr="00C6761E">
        <w:rPr>
          <w:lang w:eastAsia="zh-CN"/>
        </w:rPr>
        <w:lastRenderedPageBreak/>
        <w:t xml:space="preserve">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C6761E" w:rsidRDefault="00952116" w:rsidP="00952116">
      <w:pPr>
        <w:pStyle w:val="B2"/>
        <w:ind w:left="0" w:firstLine="0"/>
      </w:pPr>
      <w:r w:rsidRPr="00C6761E">
        <w:t xml:space="preserve">When the 5G ProSe direct link is between the 5G ProSe layer-3 UE-to-UE relay UE and the target 5G ProSe layer-3 end UE, and the 5G ProSe layer-3 UE-to-UE relay UE receives PROSE DIRECT LINK MODIFICATION ACK message from the source 5G ProSe end UE </w:t>
      </w:r>
      <w:r w:rsidRPr="00C6761E">
        <w:rPr>
          <w:rFonts w:hint="eastAsia"/>
          <w:lang w:eastAsia="zh-CN"/>
        </w:rPr>
        <w:t>which</w:t>
      </w:r>
      <w:r w:rsidRPr="00C6761E">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PROSE DIRECT LINK MODIFICATION 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20856C12" w:rsidR="00B050D9" w:rsidRPr="00C6761E"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979" w:name="_CR7_2_3_4a"/>
      <w:bookmarkStart w:id="980" w:name="_Toc193394618"/>
      <w:bookmarkEnd w:id="979"/>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980"/>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981" w:name="_CR7_2_3_5"/>
      <w:bookmarkStart w:id="982" w:name="_Toc193394619"/>
      <w:bookmarkEnd w:id="981"/>
      <w:r w:rsidRPr="00C6761E">
        <w:lastRenderedPageBreak/>
        <w:t>7.2.3.5</w:t>
      </w:r>
      <w:r w:rsidRPr="00C6761E">
        <w:tab/>
        <w:t>5G ProSe direct link modification procedure not accepted by the target UE</w:t>
      </w:r>
      <w:bookmarkEnd w:id="982"/>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lastRenderedPageBreak/>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i.e.,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Pr="00C6761E" w:rsidRDefault="00B050D9" w:rsidP="00B050D9">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983" w:name="_CR7_2_3_6"/>
      <w:bookmarkStart w:id="984" w:name="_Toc193394620"/>
      <w:bookmarkEnd w:id="983"/>
      <w:r w:rsidRPr="00C6761E">
        <w:t>7.2.3.6</w:t>
      </w:r>
      <w:r w:rsidRPr="00C6761E">
        <w:tab/>
        <w:t>Abnormal cases</w:t>
      </w:r>
      <w:bookmarkEnd w:id="984"/>
    </w:p>
    <w:p w14:paraId="14D1E007" w14:textId="77777777" w:rsidR="00182478" w:rsidRPr="00C6761E" w:rsidRDefault="00182478" w:rsidP="00182478">
      <w:pPr>
        <w:pStyle w:val="Heading5"/>
      </w:pPr>
      <w:bookmarkStart w:id="985" w:name="_CR7_2_3_6_1"/>
      <w:bookmarkStart w:id="986" w:name="_Toc193394621"/>
      <w:bookmarkEnd w:id="985"/>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986"/>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w:t>
      </w:r>
      <w:r w:rsidRPr="00C6761E">
        <w:rPr>
          <w:lang w:eastAsia="zh-CN"/>
        </w:rPr>
        <w:lastRenderedPageBreak/>
        <w:t>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987" w:name="_CR7_2_3_6_2"/>
      <w:bookmarkStart w:id="988" w:name="_Toc193394622"/>
      <w:bookmarkEnd w:id="987"/>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988"/>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989" w:name="_CR7_2_3_7"/>
      <w:bookmarkStart w:id="990" w:name="_Toc193394623"/>
      <w:bookmarkEnd w:id="989"/>
      <w:r w:rsidRPr="00C6761E">
        <w:t>7.2.3.</w:t>
      </w:r>
      <w:r w:rsidR="00182478" w:rsidRPr="00C6761E">
        <w:t>7</w:t>
      </w:r>
      <w:r w:rsidRPr="00C6761E">
        <w:tab/>
      </w:r>
      <w:r w:rsidR="008B7B2E" w:rsidRPr="00C6761E">
        <w:t>Void</w:t>
      </w:r>
      <w:bookmarkEnd w:id="990"/>
    </w:p>
    <w:p w14:paraId="0035B8ED" w14:textId="77777777" w:rsidR="00BB7313" w:rsidRPr="00C6761E" w:rsidRDefault="00BB7313" w:rsidP="0037175B">
      <w:pPr>
        <w:pStyle w:val="Heading3"/>
      </w:pPr>
      <w:bookmarkStart w:id="991" w:name="_CR7_2_4"/>
      <w:bookmarkStart w:id="992" w:name="_Toc59209179"/>
      <w:bookmarkStart w:id="993" w:name="_Toc59208908"/>
      <w:bookmarkStart w:id="994" w:name="_Toc51951154"/>
      <w:bookmarkStart w:id="995" w:name="_Toc45882604"/>
      <w:bookmarkStart w:id="996" w:name="_Toc45282218"/>
      <w:bookmarkStart w:id="997" w:name="_Toc34404390"/>
      <w:bookmarkStart w:id="998" w:name="_Toc34388619"/>
      <w:bookmarkStart w:id="999" w:name="_Toc193394624"/>
      <w:bookmarkEnd w:id="991"/>
      <w:r w:rsidRPr="00C6761E">
        <w:t>7.2.</w:t>
      </w:r>
      <w:r w:rsidR="00EB225A" w:rsidRPr="00C6761E">
        <w:t>4</w:t>
      </w:r>
      <w:r w:rsidRPr="00C6761E">
        <w:tab/>
        <w:t>5G ProSe direct link identifier update procedure</w:t>
      </w:r>
      <w:bookmarkEnd w:id="992"/>
      <w:bookmarkEnd w:id="993"/>
      <w:bookmarkEnd w:id="994"/>
      <w:bookmarkEnd w:id="995"/>
      <w:bookmarkEnd w:id="996"/>
      <w:bookmarkEnd w:id="997"/>
      <w:bookmarkEnd w:id="998"/>
      <w:bookmarkEnd w:id="999"/>
    </w:p>
    <w:p w14:paraId="28041EA3" w14:textId="77777777" w:rsidR="00BB7313" w:rsidRPr="00C6761E" w:rsidRDefault="00BB7313" w:rsidP="0037175B">
      <w:pPr>
        <w:pStyle w:val="Heading4"/>
      </w:pPr>
      <w:bookmarkStart w:id="1000" w:name="_CR7_2_4_1"/>
      <w:bookmarkStart w:id="1001" w:name="_Toc59209180"/>
      <w:bookmarkStart w:id="1002" w:name="_Toc59208909"/>
      <w:bookmarkStart w:id="1003" w:name="_Toc51951155"/>
      <w:bookmarkStart w:id="1004" w:name="_Toc45882605"/>
      <w:bookmarkStart w:id="1005" w:name="_Toc45282219"/>
      <w:bookmarkStart w:id="1006" w:name="_Toc34404391"/>
      <w:bookmarkStart w:id="1007" w:name="_Toc34388620"/>
      <w:bookmarkStart w:id="1008" w:name="_Toc193394625"/>
      <w:bookmarkEnd w:id="1000"/>
      <w:r w:rsidRPr="00C6761E">
        <w:t>7.2.</w:t>
      </w:r>
      <w:r w:rsidR="00EB225A" w:rsidRPr="00C6761E">
        <w:t>4</w:t>
      </w:r>
      <w:r w:rsidRPr="00C6761E">
        <w:t>.1</w:t>
      </w:r>
      <w:r w:rsidRPr="00C6761E">
        <w:tab/>
        <w:t>General</w:t>
      </w:r>
      <w:bookmarkEnd w:id="1001"/>
      <w:bookmarkEnd w:id="1002"/>
      <w:bookmarkEnd w:id="1003"/>
      <w:bookmarkEnd w:id="1004"/>
      <w:bookmarkEnd w:id="1005"/>
      <w:bookmarkEnd w:id="1006"/>
      <w:bookmarkEnd w:id="1007"/>
      <w:bookmarkEnd w:id="1008"/>
    </w:p>
    <w:p w14:paraId="220125B2" w14:textId="77777777" w:rsidR="00CC5D6B"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09" w:name="_Toc59209181"/>
      <w:bookmarkStart w:id="1010" w:name="_Toc59208910"/>
      <w:bookmarkStart w:id="1011" w:name="_Toc51951156"/>
      <w:bookmarkStart w:id="1012" w:name="_Toc45882606"/>
      <w:bookmarkStart w:id="1013" w:name="_Toc45282220"/>
      <w:bookmarkStart w:id="1014" w:name="_Toc34404392"/>
      <w:bookmarkStart w:id="1015" w:name="_Toc34388621"/>
    </w:p>
    <w:p w14:paraId="74BDBF9E" w14:textId="0187AFE8" w:rsidR="00D547BC" w:rsidRPr="00C6761E" w:rsidRDefault="00D547BC" w:rsidP="00D04FD8">
      <w:pPr>
        <w:rPr>
          <w:rFonts w:eastAsiaTheme="minorEastAsia"/>
          <w:lang w:eastAsia="en-US"/>
        </w:rPr>
      </w:pPr>
      <w:r>
        <w:rPr>
          <w:lang w:eastAsia="zh-CN"/>
        </w:rPr>
        <w:t>I</w:t>
      </w:r>
      <w:r w:rsidRPr="00041F51">
        <w:rPr>
          <w:lang w:eastAsia="zh-CN"/>
        </w:rPr>
        <w:t xml:space="preserve">n case of 5G ProSe </w:t>
      </w:r>
      <w:r>
        <w:rPr>
          <w:lang w:eastAsia="zh-CN"/>
        </w:rPr>
        <w:t xml:space="preserve">layer-2 </w:t>
      </w:r>
      <w:r w:rsidRPr="00041F51">
        <w:rPr>
          <w:lang w:eastAsia="zh-CN"/>
        </w:rPr>
        <w:t>UE-to-UE relay</w:t>
      </w:r>
      <w:r w:rsidRPr="0046607B">
        <w:rPr>
          <w:lang w:eastAsia="zh-CN"/>
        </w:rPr>
        <w:t xml:space="preserve">, the source 5G ProSe end UE and the target 5G ProSe end UE shall not update the associated </w:t>
      </w:r>
      <w:r>
        <w:rPr>
          <w:lang w:eastAsia="zh-CN"/>
        </w:rPr>
        <w:t xml:space="preserve">end-to-end </w:t>
      </w:r>
      <w:r w:rsidRPr="0046607B">
        <w:rPr>
          <w:lang w:eastAsia="zh-CN"/>
        </w:rPr>
        <w:t>5G ProSe direct link context with the new layer-2 IDs</w:t>
      </w:r>
      <w:r>
        <w:rPr>
          <w:lang w:eastAsia="zh-CN"/>
        </w:rPr>
        <w:t xml:space="preserve"> included in </w:t>
      </w:r>
      <w:r w:rsidRPr="0046607B">
        <w:rPr>
          <w:lang w:eastAsia="zh-CN"/>
        </w:rPr>
        <w:t>the 5G ProSe direct link identifier update procedure initiated between the source 5G ProSe end UE and the target 5G ProSe end UE via the 5G ProSe UE-to-UE relay UE.</w:t>
      </w:r>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16" w:name="_CR7_2_4_2"/>
      <w:bookmarkStart w:id="1017" w:name="_Toc193394626"/>
      <w:bookmarkEnd w:id="1016"/>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09"/>
      <w:bookmarkEnd w:id="1010"/>
      <w:bookmarkEnd w:id="1011"/>
      <w:bookmarkEnd w:id="1012"/>
      <w:bookmarkEnd w:id="1013"/>
      <w:bookmarkEnd w:id="1014"/>
      <w:bookmarkEnd w:id="1015"/>
      <w:bookmarkEnd w:id="1017"/>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48FB3D9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 or</w:t>
      </w:r>
    </w:p>
    <w:p w14:paraId="3E1C0F7B" w14:textId="15DBC1CB" w:rsidR="00DD0200" w:rsidRPr="00C6761E"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0F043F">
      <w:pPr>
        <w:pStyle w:val="B1"/>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F043F">
      <w:pPr>
        <w:pStyle w:val="B1"/>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23277EBA" w:rsidR="00DD0200" w:rsidRPr="00C6761E" w:rsidRDefault="00DD0200" w:rsidP="00DD0200">
      <w:pPr>
        <w:pStyle w:val="B1"/>
      </w:pPr>
      <w:r w:rsidRPr="00C6761E">
        <w:rPr>
          <w:lang w:eastAsia="zh-CN"/>
        </w:rPr>
        <w:t>a</w:t>
      </w:r>
      <w:r w:rsidRPr="00C6761E">
        <w:t>)</w:t>
      </w:r>
      <w:r w:rsidRPr="00C6761E">
        <w:tab/>
        <w:t>shall include the initiating UE</w:t>
      </w:r>
      <w:r w:rsidR="00CA51FE">
        <w:rPr>
          <w:rFonts w:hint="eastAsia"/>
          <w:lang w:eastAsia="zh-CN"/>
        </w:rPr>
        <w:t>'</w:t>
      </w:r>
      <w:r w:rsidRPr="00C6761E">
        <w:t>s new application layer ID received from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lastRenderedPageBreak/>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6A962207"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xml:space="preserve">, if IP communication is used, the initiating UE’s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Pr="00C6761E"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2pt;height:315.1pt" o:ole="">
            <v:imagedata r:id="rId64" o:title=""/>
          </v:shape>
          <o:OLEObject Type="Embed" ProgID="Visio.Drawing.15" ShapeID="_x0000_i1052" DrawAspect="Content" ObjectID="_1804007356" r:id="rId65"/>
        </w:object>
      </w:r>
    </w:p>
    <w:p w14:paraId="74DB2CE6" w14:textId="17A09E56" w:rsidR="00BB7313" w:rsidRPr="00C6761E" w:rsidRDefault="00BB7313" w:rsidP="0037175B">
      <w:pPr>
        <w:pStyle w:val="TF"/>
      </w:pPr>
      <w:bookmarkStart w:id="1018" w:name="_CRFigure7_2_4_2_1"/>
      <w:r w:rsidRPr="00C6761E">
        <w:t>Figure </w:t>
      </w:r>
      <w:bookmarkEnd w:id="1018"/>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19" w:name="_CR7_2_4_3"/>
      <w:bookmarkStart w:id="1020" w:name="_Toc59209182"/>
      <w:bookmarkStart w:id="1021" w:name="_Toc59208911"/>
      <w:bookmarkStart w:id="1022" w:name="_Toc51951157"/>
      <w:bookmarkStart w:id="1023" w:name="_Toc45882607"/>
      <w:bookmarkStart w:id="1024" w:name="_Toc45282221"/>
      <w:bookmarkStart w:id="1025" w:name="_Toc34404393"/>
      <w:bookmarkStart w:id="1026" w:name="_Toc34388622"/>
      <w:bookmarkStart w:id="1027" w:name="_Toc193394627"/>
      <w:bookmarkEnd w:id="1019"/>
      <w:r w:rsidRPr="00C6761E">
        <w:t>7.2.</w:t>
      </w:r>
      <w:r w:rsidR="005E1E7E" w:rsidRPr="00C6761E">
        <w:t>4</w:t>
      </w:r>
      <w:r w:rsidRPr="00C6761E">
        <w:t>.3</w:t>
      </w:r>
      <w:r w:rsidRPr="00C6761E">
        <w:tab/>
        <w:t>5G ProSe direct link identifier update procedure accepted by the target UE</w:t>
      </w:r>
      <w:bookmarkEnd w:id="1020"/>
      <w:bookmarkEnd w:id="1021"/>
      <w:bookmarkEnd w:id="1022"/>
      <w:bookmarkEnd w:id="1023"/>
      <w:bookmarkEnd w:id="1024"/>
      <w:bookmarkEnd w:id="1025"/>
      <w:bookmarkEnd w:id="1026"/>
      <w:bookmarkEnd w:id="1027"/>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38AC6967" w:rsidR="00DD0200" w:rsidRPr="00C6761E" w:rsidRDefault="00DD0200" w:rsidP="00BB7313">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 7.2.</w:t>
      </w:r>
      <w:r w:rsidR="009D772B" w:rsidRPr="00C6761E">
        <w:t>13</w:t>
      </w:r>
      <w:r w:rsidRPr="00C6761E">
        <w:rPr>
          <w:lang w:eastAsia="zh-CN"/>
        </w:rPr>
        <w:t>.</w:t>
      </w:r>
    </w:p>
    <w:p w14:paraId="20A1CC87" w14:textId="77777777" w:rsidR="00BB7313" w:rsidRPr="00C6761E" w:rsidRDefault="00BB7313" w:rsidP="00BB7313">
      <w:r w:rsidRPr="00C6761E">
        <w:t>The target UE shall create the PROSE DIRECT LINK IDENTIFIER UPDATE ACCEPT message. In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lastRenderedPageBreak/>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Pr="00C6761E"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28" w:name="_CR7_2_4_4"/>
      <w:bookmarkStart w:id="1029" w:name="_Toc59209183"/>
      <w:bookmarkStart w:id="1030" w:name="_Toc59208912"/>
      <w:bookmarkStart w:id="1031" w:name="_Toc51951158"/>
      <w:bookmarkStart w:id="1032" w:name="_Toc45882608"/>
      <w:bookmarkStart w:id="1033" w:name="_Toc45282222"/>
      <w:bookmarkStart w:id="1034" w:name="_Toc34404394"/>
      <w:bookmarkStart w:id="1035" w:name="_Toc34388623"/>
      <w:bookmarkStart w:id="1036" w:name="_Toc193394628"/>
      <w:bookmarkEnd w:id="1028"/>
      <w:r w:rsidRPr="00C6761E">
        <w:t>7.2.</w:t>
      </w:r>
      <w:r w:rsidR="005E1E7E" w:rsidRPr="00C6761E">
        <w:t>4</w:t>
      </w:r>
      <w:r w:rsidRPr="00C6761E">
        <w:t>.4</w:t>
      </w:r>
      <w:r w:rsidRPr="00C6761E">
        <w:tab/>
        <w:t>5G ProSe direct link identifier update procedure acknowledged by the initiating UE</w:t>
      </w:r>
      <w:bookmarkEnd w:id="1029"/>
      <w:bookmarkEnd w:id="1030"/>
      <w:bookmarkEnd w:id="1031"/>
      <w:bookmarkEnd w:id="1032"/>
      <w:bookmarkEnd w:id="1033"/>
      <w:bookmarkEnd w:id="1034"/>
      <w:bookmarkEnd w:id="1035"/>
      <w:bookmarkEnd w:id="1036"/>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Default="00BB7313" w:rsidP="00BB7313">
      <w:pPr>
        <w:rPr>
          <w:lang w:eastAsia="zh-CN"/>
        </w:rPr>
      </w:pPr>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32071B32" w14:textId="076A614C" w:rsidR="00D547BC" w:rsidRPr="00C6761E" w:rsidRDefault="00D547BC" w:rsidP="00D547BC">
      <w:pPr>
        <w:pStyle w:val="NO"/>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37" w:name="_CR7_2_4_5"/>
      <w:bookmarkStart w:id="1038" w:name="_Toc59209184"/>
      <w:bookmarkStart w:id="1039" w:name="_Toc59208913"/>
      <w:bookmarkStart w:id="1040" w:name="_Toc51951159"/>
      <w:bookmarkStart w:id="1041" w:name="_Toc45882609"/>
      <w:bookmarkStart w:id="1042" w:name="_Toc45282223"/>
      <w:bookmarkStart w:id="1043" w:name="_Toc34404395"/>
      <w:bookmarkStart w:id="1044" w:name="_Toc34388624"/>
      <w:bookmarkStart w:id="1045" w:name="_Toc193394629"/>
      <w:bookmarkEnd w:id="1037"/>
      <w:r w:rsidRPr="00C6761E">
        <w:lastRenderedPageBreak/>
        <w:t>7.2.</w:t>
      </w:r>
      <w:r w:rsidR="005E1E7E" w:rsidRPr="00C6761E">
        <w:t>4</w:t>
      </w:r>
      <w:r w:rsidRPr="00C6761E">
        <w:t>.5</w:t>
      </w:r>
      <w:r w:rsidRPr="00C6761E">
        <w:tab/>
        <w:t>5G ProSe direct link identifier update procedure completion by the target UE</w:t>
      </w:r>
      <w:bookmarkEnd w:id="1038"/>
      <w:bookmarkEnd w:id="1039"/>
      <w:bookmarkEnd w:id="1040"/>
      <w:bookmarkEnd w:id="1041"/>
      <w:bookmarkEnd w:id="1042"/>
      <w:bookmarkEnd w:id="1043"/>
      <w:bookmarkEnd w:id="1044"/>
      <w:bookmarkEnd w:id="1045"/>
    </w:p>
    <w:p w14:paraId="76B07F74" w14:textId="008B0C70" w:rsidR="00BB7313"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09C4E73C" w14:textId="110D0CA9" w:rsidR="00D547BC" w:rsidRPr="00C6761E" w:rsidRDefault="00D547BC" w:rsidP="00D547BC">
      <w:pPr>
        <w:pStyle w:val="NO"/>
        <w:rPr>
          <w:lang w:eastAsia="ko-KR"/>
        </w:rPr>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C166AE4" w14:textId="77777777" w:rsidR="00BB7313" w:rsidRPr="00C6761E" w:rsidRDefault="00BB7313" w:rsidP="0037175B">
      <w:pPr>
        <w:pStyle w:val="Heading4"/>
      </w:pPr>
      <w:bookmarkStart w:id="1046" w:name="_CR7_2_4_6"/>
      <w:bookmarkStart w:id="1047" w:name="_Toc59209185"/>
      <w:bookmarkStart w:id="1048" w:name="_Toc59208914"/>
      <w:bookmarkStart w:id="1049" w:name="_Toc51951160"/>
      <w:bookmarkStart w:id="1050" w:name="_Toc45882610"/>
      <w:bookmarkStart w:id="1051" w:name="_Toc45282224"/>
      <w:bookmarkStart w:id="1052" w:name="_Toc34404396"/>
      <w:bookmarkStart w:id="1053" w:name="_Toc34388625"/>
      <w:bookmarkStart w:id="1054" w:name="_Toc193394630"/>
      <w:bookmarkEnd w:id="1046"/>
      <w:r w:rsidRPr="00C6761E">
        <w:t>7.2.</w:t>
      </w:r>
      <w:r w:rsidR="005E1E7E" w:rsidRPr="00C6761E">
        <w:t>4</w:t>
      </w:r>
      <w:r w:rsidRPr="00C6761E">
        <w:t>.6</w:t>
      </w:r>
      <w:r w:rsidRPr="00C6761E">
        <w:tab/>
        <w:t>5G ProSe direct link identifier update procedure not accepted by the target UE</w:t>
      </w:r>
      <w:bookmarkEnd w:id="1047"/>
      <w:bookmarkEnd w:id="1048"/>
      <w:bookmarkEnd w:id="1049"/>
      <w:bookmarkEnd w:id="1050"/>
      <w:bookmarkEnd w:id="1051"/>
      <w:bookmarkEnd w:id="1052"/>
      <w:bookmarkEnd w:id="1053"/>
      <w:bookmarkEnd w:id="1054"/>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55" w:name="_CR7_2_4_7"/>
      <w:bookmarkStart w:id="1056" w:name="_Toc59209186"/>
      <w:bookmarkStart w:id="1057" w:name="_Toc59208915"/>
      <w:bookmarkStart w:id="1058" w:name="_Toc51951161"/>
      <w:bookmarkStart w:id="1059" w:name="_Toc45882611"/>
      <w:bookmarkStart w:id="1060" w:name="_Toc45282225"/>
      <w:bookmarkStart w:id="1061" w:name="_Toc34404397"/>
      <w:bookmarkStart w:id="1062" w:name="_Toc34388626"/>
      <w:bookmarkStart w:id="1063" w:name="_Toc193394631"/>
      <w:bookmarkEnd w:id="1055"/>
      <w:r w:rsidRPr="00C6761E">
        <w:t>7.2.</w:t>
      </w:r>
      <w:r w:rsidR="005E1E7E" w:rsidRPr="00C6761E">
        <w:t>4</w:t>
      </w:r>
      <w:r w:rsidRPr="00C6761E">
        <w:t>.7</w:t>
      </w:r>
      <w:r w:rsidRPr="00C6761E">
        <w:tab/>
        <w:t>Abnormal cases</w:t>
      </w:r>
      <w:bookmarkEnd w:id="1056"/>
      <w:bookmarkEnd w:id="1057"/>
      <w:bookmarkEnd w:id="1058"/>
      <w:bookmarkEnd w:id="1059"/>
      <w:bookmarkEnd w:id="1060"/>
      <w:bookmarkEnd w:id="1061"/>
      <w:bookmarkEnd w:id="1062"/>
      <w:bookmarkEnd w:id="1063"/>
    </w:p>
    <w:p w14:paraId="4392BB28" w14:textId="77777777" w:rsidR="00BB7313" w:rsidRPr="00C6761E" w:rsidRDefault="00BB7313" w:rsidP="0037175B">
      <w:pPr>
        <w:pStyle w:val="Heading5"/>
        <w:rPr>
          <w:lang w:eastAsia="zh-CN"/>
        </w:rPr>
      </w:pPr>
      <w:bookmarkStart w:id="1064" w:name="_CR7_2_4_7_1"/>
      <w:bookmarkStart w:id="1065" w:name="_Toc59209187"/>
      <w:bookmarkStart w:id="1066" w:name="_Toc59208916"/>
      <w:bookmarkStart w:id="1067" w:name="_Toc51951162"/>
      <w:bookmarkStart w:id="1068" w:name="_Toc45882612"/>
      <w:bookmarkStart w:id="1069" w:name="_Toc45282226"/>
      <w:bookmarkStart w:id="1070" w:name="_Toc34404398"/>
      <w:bookmarkStart w:id="1071" w:name="_Toc34388627"/>
      <w:bookmarkStart w:id="1072" w:name="_Toc193394632"/>
      <w:bookmarkEnd w:id="1064"/>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065"/>
      <w:bookmarkEnd w:id="1066"/>
      <w:bookmarkEnd w:id="1067"/>
      <w:bookmarkEnd w:id="1068"/>
      <w:bookmarkEnd w:id="1069"/>
      <w:bookmarkEnd w:id="1070"/>
      <w:bookmarkEnd w:id="1071"/>
      <w:bookmarkEnd w:id="1072"/>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lastRenderedPageBreak/>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073" w:name="_Toc34404399"/>
      <w:bookmarkStart w:id="1074"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075" w:name="_Toc51951163"/>
      <w:bookmarkStart w:id="1076" w:name="_Toc45882613"/>
      <w:bookmarkStart w:id="1077"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078" w:name="_Toc59209188"/>
      <w:bookmarkStart w:id="1079"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080" w:name="_CR7_2_4_7_2"/>
      <w:bookmarkStart w:id="1081" w:name="_Toc193394633"/>
      <w:bookmarkEnd w:id="1080"/>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073"/>
      <w:bookmarkEnd w:id="1074"/>
      <w:bookmarkEnd w:id="1075"/>
      <w:bookmarkEnd w:id="1076"/>
      <w:bookmarkEnd w:id="1077"/>
      <w:bookmarkEnd w:id="1078"/>
      <w:bookmarkEnd w:id="1079"/>
      <w:bookmarkEnd w:id="1081"/>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082" w:name="_CR7_2_5"/>
      <w:bookmarkStart w:id="1083" w:name="_Toc59209205"/>
      <w:bookmarkStart w:id="1084" w:name="_Toc59208934"/>
      <w:bookmarkStart w:id="1085" w:name="_Toc51951180"/>
      <w:bookmarkStart w:id="1086" w:name="_Toc45882630"/>
      <w:bookmarkStart w:id="1087" w:name="_Toc45282244"/>
      <w:bookmarkStart w:id="1088" w:name="_Toc34404414"/>
      <w:bookmarkStart w:id="1089" w:name="_Toc34388643"/>
      <w:bookmarkStart w:id="1090" w:name="_Toc193394634"/>
      <w:bookmarkEnd w:id="1082"/>
      <w:r w:rsidRPr="00C6761E">
        <w:lastRenderedPageBreak/>
        <w:t>7.2.</w:t>
      </w:r>
      <w:r w:rsidR="001F6881" w:rsidRPr="00C6761E">
        <w:rPr>
          <w:lang w:eastAsia="zh-CN"/>
        </w:rPr>
        <w:t>5</w:t>
      </w:r>
      <w:r w:rsidRPr="00C6761E">
        <w:tab/>
        <w:t>5G ProSe direct link keep-alive procedure</w:t>
      </w:r>
      <w:bookmarkEnd w:id="1083"/>
      <w:bookmarkEnd w:id="1084"/>
      <w:bookmarkEnd w:id="1085"/>
      <w:bookmarkEnd w:id="1086"/>
      <w:bookmarkEnd w:id="1087"/>
      <w:bookmarkEnd w:id="1088"/>
      <w:bookmarkEnd w:id="1089"/>
      <w:bookmarkEnd w:id="1090"/>
    </w:p>
    <w:p w14:paraId="2B518E26" w14:textId="77777777" w:rsidR="00866C25" w:rsidRPr="00C6761E" w:rsidRDefault="00866C25" w:rsidP="00866C25">
      <w:pPr>
        <w:pStyle w:val="Heading4"/>
      </w:pPr>
      <w:bookmarkStart w:id="1091" w:name="_CR7_2_5_1"/>
      <w:bookmarkStart w:id="1092" w:name="_Toc59209206"/>
      <w:bookmarkStart w:id="1093" w:name="_Toc59208935"/>
      <w:bookmarkStart w:id="1094" w:name="_Toc51951181"/>
      <w:bookmarkStart w:id="1095" w:name="_Toc45882631"/>
      <w:bookmarkStart w:id="1096" w:name="_Toc45282245"/>
      <w:bookmarkStart w:id="1097" w:name="_Toc34404415"/>
      <w:bookmarkStart w:id="1098" w:name="_Toc34388644"/>
      <w:bookmarkStart w:id="1099" w:name="_Toc193394635"/>
      <w:bookmarkEnd w:id="1091"/>
      <w:r w:rsidRPr="00C6761E">
        <w:t>7.2.</w:t>
      </w:r>
      <w:r w:rsidR="001F6881" w:rsidRPr="00C6761E">
        <w:t>5</w:t>
      </w:r>
      <w:r w:rsidRPr="00C6761E">
        <w:t>.1</w:t>
      </w:r>
      <w:r w:rsidRPr="00C6761E">
        <w:tab/>
        <w:t>General</w:t>
      </w:r>
      <w:bookmarkEnd w:id="1092"/>
      <w:bookmarkEnd w:id="1093"/>
      <w:bookmarkEnd w:id="1094"/>
      <w:bookmarkEnd w:id="1095"/>
      <w:bookmarkEnd w:id="1096"/>
      <w:bookmarkEnd w:id="1097"/>
      <w:bookmarkEnd w:id="1098"/>
      <w:bookmarkEnd w:id="1099"/>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100" w:name="_CR7_2_5_2"/>
      <w:bookmarkStart w:id="1101" w:name="_Toc59209207"/>
      <w:bookmarkStart w:id="1102" w:name="_Toc59208936"/>
      <w:bookmarkStart w:id="1103" w:name="_Toc51951182"/>
      <w:bookmarkStart w:id="1104" w:name="_Toc45882632"/>
      <w:bookmarkStart w:id="1105" w:name="_Toc45282246"/>
      <w:bookmarkStart w:id="1106" w:name="_Toc34404416"/>
      <w:bookmarkStart w:id="1107" w:name="_Toc34388645"/>
      <w:bookmarkStart w:id="1108" w:name="_Toc193394636"/>
      <w:bookmarkEnd w:id="1100"/>
      <w:r w:rsidRPr="00C6761E">
        <w:t>7.2.</w:t>
      </w:r>
      <w:r w:rsidR="001F6881" w:rsidRPr="00C6761E">
        <w:t>5</w:t>
      </w:r>
      <w:r w:rsidRPr="00C6761E">
        <w:t>.2</w:t>
      </w:r>
      <w:r w:rsidRPr="00C6761E">
        <w:tab/>
        <w:t>5G ProSe direct link keep-alive procedure initiation by the initiating UE</w:t>
      </w:r>
      <w:bookmarkEnd w:id="1101"/>
      <w:bookmarkEnd w:id="1102"/>
      <w:bookmarkEnd w:id="1103"/>
      <w:bookmarkEnd w:id="1104"/>
      <w:bookmarkEnd w:id="1105"/>
      <w:bookmarkEnd w:id="1106"/>
      <w:bookmarkEnd w:id="1107"/>
      <w:bookmarkEnd w:id="1108"/>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4.75pt;height:158.6pt" o:ole="">
            <v:imagedata r:id="rId66" o:title=""/>
          </v:shape>
          <o:OLEObject Type="Embed" ProgID="Visio.Drawing.15" ShapeID="_x0000_i1053" DrawAspect="Content" ObjectID="_1804007357" r:id="rId67"/>
        </w:object>
      </w:r>
    </w:p>
    <w:p w14:paraId="140F0F72" w14:textId="113D2574" w:rsidR="00866C25" w:rsidRPr="00C6761E" w:rsidRDefault="00866C25" w:rsidP="0037175B">
      <w:pPr>
        <w:pStyle w:val="TF"/>
      </w:pPr>
      <w:bookmarkStart w:id="1109" w:name="_CRFigure7_2_5_2_1"/>
      <w:r w:rsidRPr="00C6761E">
        <w:t>Figure </w:t>
      </w:r>
      <w:bookmarkEnd w:id="1109"/>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10" w:name="_CR7_2_5_3"/>
      <w:bookmarkStart w:id="1111" w:name="_Toc59209208"/>
      <w:bookmarkStart w:id="1112" w:name="_Toc59208937"/>
      <w:bookmarkStart w:id="1113" w:name="_Toc51951183"/>
      <w:bookmarkStart w:id="1114" w:name="_Toc45882633"/>
      <w:bookmarkStart w:id="1115" w:name="_Toc45282247"/>
      <w:bookmarkStart w:id="1116" w:name="_Toc34404417"/>
      <w:bookmarkStart w:id="1117" w:name="_Toc34388646"/>
      <w:bookmarkStart w:id="1118" w:name="_Toc193394637"/>
      <w:bookmarkEnd w:id="1110"/>
      <w:r w:rsidRPr="00C6761E">
        <w:t>7.2.</w:t>
      </w:r>
      <w:r w:rsidR="00F002E5" w:rsidRPr="00C6761E">
        <w:t>5</w:t>
      </w:r>
      <w:r w:rsidRPr="00C6761E">
        <w:t>.3</w:t>
      </w:r>
      <w:r w:rsidRPr="00C6761E">
        <w:tab/>
        <w:t>5G ProSe direct link keep-alive procedure accepted by the target UE</w:t>
      </w:r>
      <w:bookmarkEnd w:id="1111"/>
      <w:bookmarkEnd w:id="1112"/>
      <w:bookmarkEnd w:id="1113"/>
      <w:bookmarkEnd w:id="1114"/>
      <w:bookmarkEnd w:id="1115"/>
      <w:bookmarkEnd w:id="1116"/>
      <w:bookmarkEnd w:id="1117"/>
      <w:bookmarkEnd w:id="1118"/>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19" w:name="_CR7_2_5_4"/>
      <w:bookmarkStart w:id="1120" w:name="_Toc59209209"/>
      <w:bookmarkStart w:id="1121" w:name="_Toc59208938"/>
      <w:bookmarkStart w:id="1122" w:name="_Toc51951184"/>
      <w:bookmarkStart w:id="1123" w:name="_Toc45882634"/>
      <w:bookmarkStart w:id="1124" w:name="_Toc45282248"/>
      <w:bookmarkStart w:id="1125" w:name="_Toc34404418"/>
      <w:bookmarkStart w:id="1126" w:name="_Toc34388647"/>
      <w:bookmarkStart w:id="1127" w:name="_Toc193394638"/>
      <w:bookmarkEnd w:id="1119"/>
      <w:r w:rsidRPr="00C6761E">
        <w:t>7.2.</w:t>
      </w:r>
      <w:r w:rsidR="00182274" w:rsidRPr="00C6761E">
        <w:t>5</w:t>
      </w:r>
      <w:r w:rsidRPr="00C6761E">
        <w:t>.4</w:t>
      </w:r>
      <w:r w:rsidRPr="00C6761E">
        <w:tab/>
        <w:t>5G ProSe direct link keep-alive procedure completion by the initiating UE</w:t>
      </w:r>
      <w:bookmarkEnd w:id="1120"/>
      <w:bookmarkEnd w:id="1121"/>
      <w:bookmarkEnd w:id="1122"/>
      <w:bookmarkEnd w:id="1123"/>
      <w:bookmarkEnd w:id="1124"/>
      <w:bookmarkEnd w:id="1125"/>
      <w:bookmarkEnd w:id="1126"/>
      <w:bookmarkEnd w:id="1127"/>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28" w:name="_CR7_2_5_5"/>
      <w:bookmarkStart w:id="1129" w:name="_Toc59209210"/>
      <w:bookmarkStart w:id="1130" w:name="_Toc59208939"/>
      <w:bookmarkStart w:id="1131" w:name="_Toc51951185"/>
      <w:bookmarkStart w:id="1132" w:name="_Toc45882635"/>
      <w:bookmarkStart w:id="1133" w:name="_Toc45282249"/>
      <w:bookmarkStart w:id="1134" w:name="_Toc34404419"/>
      <w:bookmarkStart w:id="1135" w:name="_Toc34388648"/>
      <w:bookmarkStart w:id="1136" w:name="_Toc193394639"/>
      <w:bookmarkEnd w:id="1128"/>
      <w:r w:rsidRPr="00C6761E">
        <w:t>7.2.</w:t>
      </w:r>
      <w:r w:rsidR="00182274" w:rsidRPr="00C6761E">
        <w:t>5</w:t>
      </w:r>
      <w:r w:rsidRPr="00C6761E">
        <w:t>.5</w:t>
      </w:r>
      <w:r w:rsidRPr="00C6761E">
        <w:tab/>
        <w:t>Abnormal cases</w:t>
      </w:r>
      <w:bookmarkEnd w:id="1129"/>
      <w:bookmarkEnd w:id="1130"/>
      <w:bookmarkEnd w:id="1131"/>
      <w:bookmarkEnd w:id="1132"/>
      <w:bookmarkEnd w:id="1133"/>
      <w:bookmarkEnd w:id="1134"/>
      <w:bookmarkEnd w:id="1135"/>
      <w:bookmarkEnd w:id="1136"/>
    </w:p>
    <w:p w14:paraId="22D79B15" w14:textId="77777777" w:rsidR="00866C25" w:rsidRPr="00C6761E" w:rsidRDefault="00866C25" w:rsidP="00866C25">
      <w:pPr>
        <w:pStyle w:val="Heading5"/>
        <w:rPr>
          <w:lang w:eastAsia="zh-CN"/>
        </w:rPr>
      </w:pPr>
      <w:bookmarkStart w:id="1137" w:name="_CR7_2_5_5_1"/>
      <w:bookmarkStart w:id="1138" w:name="_Toc59209211"/>
      <w:bookmarkStart w:id="1139" w:name="_Toc59208940"/>
      <w:bookmarkStart w:id="1140" w:name="_Toc51951186"/>
      <w:bookmarkStart w:id="1141" w:name="_Toc45882636"/>
      <w:bookmarkStart w:id="1142" w:name="_Toc45282250"/>
      <w:bookmarkStart w:id="1143" w:name="_Toc34404420"/>
      <w:bookmarkStart w:id="1144" w:name="_Toc34388649"/>
      <w:bookmarkStart w:id="1145" w:name="_Toc193394640"/>
      <w:bookmarkEnd w:id="1137"/>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38"/>
      <w:bookmarkEnd w:id="1139"/>
      <w:bookmarkEnd w:id="1140"/>
      <w:bookmarkEnd w:id="1141"/>
      <w:bookmarkEnd w:id="1142"/>
      <w:bookmarkEnd w:id="1143"/>
      <w:bookmarkEnd w:id="1144"/>
      <w:bookmarkEnd w:id="1145"/>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lastRenderedPageBreak/>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46" w:name="_CR7_2_5_5_2"/>
      <w:bookmarkStart w:id="1147" w:name="_Toc59209212"/>
      <w:bookmarkStart w:id="1148" w:name="_Toc59208941"/>
      <w:bookmarkStart w:id="1149" w:name="_Toc51951187"/>
      <w:bookmarkStart w:id="1150" w:name="_Toc45882637"/>
      <w:bookmarkStart w:id="1151" w:name="_Toc45282251"/>
      <w:bookmarkStart w:id="1152" w:name="_Toc34404421"/>
      <w:bookmarkStart w:id="1153" w:name="_Toc34388650"/>
      <w:bookmarkStart w:id="1154" w:name="_Toc193394641"/>
      <w:bookmarkEnd w:id="1146"/>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47"/>
      <w:bookmarkEnd w:id="1148"/>
      <w:bookmarkEnd w:id="1149"/>
      <w:bookmarkEnd w:id="1150"/>
      <w:bookmarkEnd w:id="1151"/>
      <w:bookmarkEnd w:id="1152"/>
      <w:bookmarkEnd w:id="1153"/>
      <w:bookmarkEnd w:id="1154"/>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55" w:name="_CR7_2_6"/>
      <w:bookmarkStart w:id="1156" w:name="_Toc193394642"/>
      <w:bookmarkEnd w:id="1155"/>
      <w:r w:rsidRPr="00C6761E">
        <w:t>7.2.</w:t>
      </w:r>
      <w:r w:rsidR="002011B4" w:rsidRPr="00C6761E">
        <w:t>6</w:t>
      </w:r>
      <w:r w:rsidRPr="00C6761E">
        <w:tab/>
      </w:r>
      <w:r w:rsidR="003708C3" w:rsidRPr="00C6761E">
        <w:t>5G ProSe</w:t>
      </w:r>
      <w:r w:rsidRPr="00C6761E">
        <w:t xml:space="preserve"> direct link release procedure</w:t>
      </w:r>
      <w:bookmarkEnd w:id="1156"/>
    </w:p>
    <w:p w14:paraId="1B1FCDB9" w14:textId="77777777" w:rsidR="00AC7EE3" w:rsidRPr="00C6761E" w:rsidRDefault="00AC7EE3" w:rsidP="0037175B">
      <w:pPr>
        <w:pStyle w:val="Heading4"/>
      </w:pPr>
      <w:bookmarkStart w:id="1157" w:name="_CR7_2_6_1"/>
      <w:bookmarkStart w:id="1158" w:name="_Toc68196230"/>
      <w:bookmarkStart w:id="1159" w:name="_Toc59208902"/>
      <w:bookmarkStart w:id="1160" w:name="_Toc51951148"/>
      <w:bookmarkStart w:id="1161" w:name="_Toc45882598"/>
      <w:bookmarkStart w:id="1162" w:name="_Toc45282212"/>
      <w:bookmarkStart w:id="1163" w:name="_Toc34404384"/>
      <w:bookmarkStart w:id="1164" w:name="_Toc34388613"/>
      <w:bookmarkStart w:id="1165" w:name="_Toc193394643"/>
      <w:bookmarkEnd w:id="1157"/>
      <w:r w:rsidRPr="00C6761E">
        <w:t>7.2.</w:t>
      </w:r>
      <w:r w:rsidR="002011B4" w:rsidRPr="00C6761E">
        <w:t>6</w:t>
      </w:r>
      <w:r w:rsidRPr="00C6761E">
        <w:t>.1</w:t>
      </w:r>
      <w:r w:rsidRPr="00C6761E">
        <w:tab/>
        <w:t>General</w:t>
      </w:r>
      <w:bookmarkEnd w:id="1158"/>
      <w:bookmarkEnd w:id="1159"/>
      <w:bookmarkEnd w:id="1160"/>
      <w:bookmarkEnd w:id="1161"/>
      <w:bookmarkEnd w:id="1162"/>
      <w:bookmarkEnd w:id="1163"/>
      <w:bookmarkEnd w:id="1164"/>
      <w:bookmarkEnd w:id="1165"/>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166" w:name="_Toc45882599"/>
      <w:bookmarkStart w:id="1167" w:name="_Toc45282213"/>
      <w:bookmarkStart w:id="1168" w:name="_Toc34404385"/>
      <w:bookmarkStart w:id="1169"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Pr="00C6761E"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478C9D46" w14:textId="03FEF86E" w:rsidR="00AC7EE3" w:rsidRPr="00C6761E" w:rsidRDefault="00AC7EE3" w:rsidP="0037175B">
      <w:pPr>
        <w:pStyle w:val="Heading4"/>
      </w:pPr>
      <w:bookmarkStart w:id="1170" w:name="_CR7_2_6_2"/>
      <w:bookmarkStart w:id="1171" w:name="_Toc68196231"/>
      <w:bookmarkStart w:id="1172" w:name="_Toc59208903"/>
      <w:bookmarkStart w:id="1173" w:name="_Toc51951149"/>
      <w:bookmarkStart w:id="1174" w:name="_Toc193394644"/>
      <w:bookmarkEnd w:id="1170"/>
      <w:r w:rsidRPr="00C6761E">
        <w:lastRenderedPageBreak/>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166"/>
      <w:bookmarkEnd w:id="1167"/>
      <w:bookmarkEnd w:id="1168"/>
      <w:bookmarkEnd w:id="1169"/>
      <w:bookmarkEnd w:id="1171"/>
      <w:bookmarkEnd w:id="1172"/>
      <w:bookmarkEnd w:id="1173"/>
      <w:bookmarkEnd w:id="1174"/>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77777777" w:rsidR="007F4532" w:rsidRPr="00C6761E" w:rsidRDefault="007F4532" w:rsidP="001312EC">
      <w:pPr>
        <w:pStyle w:val="B1"/>
      </w:pPr>
      <w:r w:rsidRPr="00C6761E">
        <w:lastRenderedPageBreak/>
        <w:t>b)</w:t>
      </w:r>
      <w:r w:rsidRPr="00C6761E">
        <w:tab/>
        <w:t>the service authorization for the initiating UE to act as 5G ProSe layer-3 UE-to-network relay UE in the serving PLMN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59261B1A" w:rsidR="00DA3EA5" w:rsidRPr="00C6761E" w:rsidRDefault="00DA3EA5" w:rsidP="00DA3EA5">
      <w:pPr>
        <w:pStyle w:val="B1"/>
      </w:pPr>
      <w:r w:rsidRPr="00C6761E">
        <w:rPr>
          <w:rFonts w:hint="eastAsia"/>
          <w:lang w:eastAsia="zh-CN"/>
        </w:rPr>
        <w:t>c</w:t>
      </w:r>
      <w:r w:rsidRPr="00C6761E">
        <w:t>)</w:t>
      </w:r>
      <w:r w:rsidRPr="00C6761E">
        <w:tab/>
        <w:t xml:space="preserve">the </w:t>
      </w:r>
      <w:r w:rsidR="00CA7BA7">
        <w:t xml:space="preserve">5G ProSe </w:t>
      </w:r>
      <w:r w:rsidRPr="00C6761E">
        <w:t xml:space="preserve">direct link between the initiating UE and the </w:t>
      </w:r>
      <w:r w:rsidRPr="00C6761E">
        <w:rPr>
          <w:rFonts w:hint="eastAsia"/>
          <w:lang w:eastAsia="zh-CN"/>
        </w:rPr>
        <w:t xml:space="preserve">target </w:t>
      </w:r>
      <w:r w:rsidRPr="00C6761E">
        <w:t>peer 5G ProSe layer-3 end UE ha</w:t>
      </w:r>
      <w:r w:rsidR="00CA7BA7">
        <w:t>s</w:t>
      </w:r>
      <w:r w:rsidRPr="00C6761E">
        <w:t xml:space="preser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A9437D7" w14:textId="77777777" w:rsidR="00CA7BA7" w:rsidRPr="00C6761E" w:rsidRDefault="00CA7BA7" w:rsidP="00CA7BA7">
      <w:r>
        <w:t xml:space="preserve">For </w:t>
      </w:r>
      <w:r w:rsidRPr="002D04BB">
        <w:t>5G ProSe layer-</w:t>
      </w:r>
      <w:r>
        <w:t>2</w:t>
      </w:r>
      <w:r w:rsidRPr="002D04BB">
        <w:t xml:space="preserve"> UE-to-UE relay</w:t>
      </w:r>
      <w:r>
        <w:t>, i</w:t>
      </w:r>
      <w:r w:rsidRPr="00C6761E">
        <w:t>f:</w:t>
      </w:r>
    </w:p>
    <w:p w14:paraId="632F12A3" w14:textId="77777777" w:rsidR="00CA7BA7" w:rsidRPr="00C6761E" w:rsidRDefault="00CA7BA7" w:rsidP="00CA7BA7">
      <w:pPr>
        <w:pStyle w:val="B1"/>
      </w:pPr>
      <w:r w:rsidRPr="00C6761E">
        <w:t>a)</w:t>
      </w:r>
      <w:r w:rsidRPr="00C6761E">
        <w:tab/>
        <w:t>the initiating UE is acting as a 5G ProSe layer-</w:t>
      </w:r>
      <w:r>
        <w:t>2</w:t>
      </w:r>
      <w:r w:rsidRPr="00C6761E">
        <w:t xml:space="preserve"> </w:t>
      </w:r>
      <w:r>
        <w:t>end</w:t>
      </w:r>
      <w:r w:rsidRPr="00C6761E">
        <w:t xml:space="preserve"> UE;</w:t>
      </w:r>
    </w:p>
    <w:p w14:paraId="1FEAE7C2" w14:textId="77777777" w:rsidR="00CA7BA7" w:rsidRPr="00C6761E" w:rsidRDefault="00CA7BA7" w:rsidP="00CA7BA7">
      <w:pPr>
        <w:pStyle w:val="B1"/>
      </w:pPr>
      <w:r w:rsidRPr="00C6761E">
        <w:rPr>
          <w:rFonts w:hint="eastAsia"/>
          <w:lang w:eastAsia="zh-CN"/>
        </w:rPr>
        <w:t>b</w:t>
      </w:r>
      <w:r w:rsidRPr="00C6761E">
        <w:t>)</w:t>
      </w:r>
      <w:r w:rsidRPr="00C6761E">
        <w:tab/>
      </w:r>
      <w:r>
        <w:rPr>
          <w:lang w:eastAsia="zh-CN"/>
        </w:rPr>
        <w:t xml:space="preserve">the </w:t>
      </w:r>
      <w:r w:rsidRPr="003F4436">
        <w:rPr>
          <w:lang w:eastAsia="zh-CN"/>
        </w:rPr>
        <w:t xml:space="preserve">initiating UE </w:t>
      </w:r>
      <w:r>
        <w:rPr>
          <w:lang w:eastAsia="zh-CN"/>
        </w:rPr>
        <w:t xml:space="preserve">has released the </w:t>
      </w:r>
      <w:r w:rsidRPr="003F4436">
        <w:rPr>
          <w:lang w:eastAsia="zh-CN"/>
        </w:rPr>
        <w:t>end-to-end 5G ProSe direct link</w:t>
      </w:r>
      <w:r>
        <w:rPr>
          <w:lang w:eastAsia="zh-CN"/>
        </w:rPr>
        <w:t xml:space="preserve"> between the </w:t>
      </w:r>
      <w:r w:rsidRPr="003F4436">
        <w:rPr>
          <w:lang w:eastAsia="zh-CN"/>
        </w:rPr>
        <w:t xml:space="preserve">initiating UE </w:t>
      </w:r>
      <w:r>
        <w:rPr>
          <w:lang w:eastAsia="zh-CN"/>
        </w:rPr>
        <w:t xml:space="preserve">and its peer </w:t>
      </w:r>
      <w:r w:rsidRPr="003F4436">
        <w:rPr>
          <w:lang w:eastAsia="zh-CN"/>
        </w:rPr>
        <w:t>5G ProSe layer-2 end UE</w:t>
      </w:r>
      <w:r w:rsidRPr="00C6761E">
        <w:t>; and</w:t>
      </w:r>
    </w:p>
    <w:p w14:paraId="11C9D093" w14:textId="77777777" w:rsidR="00CA7BA7" w:rsidRPr="00C6761E" w:rsidRDefault="00CA7BA7" w:rsidP="00CA7BA7">
      <w:pPr>
        <w:pStyle w:val="B1"/>
      </w:pPr>
      <w:r w:rsidRPr="00C6761E">
        <w:rPr>
          <w:rFonts w:hint="eastAsia"/>
          <w:lang w:eastAsia="zh-CN"/>
        </w:rPr>
        <w:t>c</w:t>
      </w:r>
      <w:r w:rsidRPr="00C6761E">
        <w:t>)</w:t>
      </w:r>
      <w:r w:rsidRPr="00C6761E">
        <w:tab/>
        <w:t xml:space="preserve">the </w:t>
      </w:r>
      <w:r>
        <w:t xml:space="preserve">5G ProSe </w:t>
      </w:r>
      <w:r w:rsidRPr="00C6761E">
        <w:t xml:space="preserve">direct link between the initiating UE and the </w:t>
      </w:r>
      <w:r w:rsidRPr="00481CAA">
        <w:rPr>
          <w:lang w:eastAsia="zh-CN"/>
        </w:rPr>
        <w:t>5G ProSe layer-</w:t>
      </w:r>
      <w:r>
        <w:rPr>
          <w:lang w:eastAsia="zh-CN"/>
        </w:rPr>
        <w:t>2</w:t>
      </w:r>
      <w:r w:rsidRPr="00481CAA">
        <w:rPr>
          <w:lang w:eastAsia="zh-CN"/>
        </w:rPr>
        <w:t xml:space="preserve"> UE-to-UE relay UE</w:t>
      </w:r>
      <w:r>
        <w:rPr>
          <w:lang w:eastAsia="zh-CN"/>
        </w:rPr>
        <w:t xml:space="preserve"> has</w:t>
      </w:r>
      <w:r w:rsidRPr="008F3964">
        <w:rPr>
          <w:lang w:eastAsia="zh-CN"/>
        </w:rPr>
        <w:t xml:space="preserve"> PC5 QoS flow(s) only fo</w:t>
      </w:r>
      <w:r>
        <w:rPr>
          <w:lang w:eastAsia="zh-CN"/>
        </w:rPr>
        <w:t>r the e</w:t>
      </w:r>
      <w:r w:rsidRPr="00CC40D7">
        <w:rPr>
          <w:lang w:eastAsia="zh-CN"/>
        </w:rPr>
        <w:t xml:space="preserve">nd-to-end </w:t>
      </w:r>
      <w:r>
        <w:rPr>
          <w:lang w:eastAsia="zh-CN"/>
        </w:rPr>
        <w:t>communication</w:t>
      </w:r>
      <w:r w:rsidRPr="00CC40D7">
        <w:rPr>
          <w:lang w:eastAsia="zh-CN"/>
        </w:rPr>
        <w:t xml:space="preserve"> between the initiating UE and its peer 5G ProSe layer-2 end UE</w:t>
      </w:r>
      <w:r w:rsidRPr="00C6761E">
        <w:t>;</w:t>
      </w:r>
    </w:p>
    <w:p w14:paraId="4209101C" w14:textId="06535BBE" w:rsidR="00CA7BA7" w:rsidRDefault="00CA7BA7" w:rsidP="00CA7BA7">
      <w:r w:rsidRPr="00C6761E">
        <w:t xml:space="preserve">the initiating UE </w:t>
      </w:r>
      <w:r w:rsidRPr="0076239A">
        <w:rPr>
          <w:lang w:eastAsia="zh-CN"/>
        </w:rPr>
        <w:t xml:space="preserve">may initiate the 5G ProSe direct link release procedure toward </w:t>
      </w:r>
      <w:r>
        <w:rPr>
          <w:lang w:eastAsia="zh-CN"/>
        </w:rPr>
        <w:t xml:space="preserve">the </w:t>
      </w:r>
      <w:r w:rsidRPr="0076239A">
        <w:rPr>
          <w:lang w:eastAsia="zh-CN"/>
        </w:rPr>
        <w:t>5G ProSe layer-2 UE-to-UE relay UE</w:t>
      </w:r>
      <w:r>
        <w:t>.</w:t>
      </w:r>
    </w:p>
    <w:p w14:paraId="396A370C" w14:textId="66D2B3F5" w:rsidR="00B050D9" w:rsidRPr="00C6761E" w:rsidRDefault="00B050D9" w:rsidP="000622A4">
      <w:r w:rsidRPr="000606F7">
        <w:lastRenderedPageBreak/>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lastRenderedPageBreak/>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2pt;height:137.95pt" o:ole="">
            <v:imagedata r:id="rId68" o:title=""/>
          </v:shape>
          <o:OLEObject Type="Embed" ProgID="Visio.Drawing.15" ShapeID="_x0000_i1054" DrawAspect="Content" ObjectID="_1804007358" r:id="rId69"/>
        </w:object>
      </w:r>
    </w:p>
    <w:p w14:paraId="158F9948" w14:textId="143E4CC9" w:rsidR="00AC7EE3" w:rsidRPr="00C6761E" w:rsidRDefault="00AC7EE3" w:rsidP="0037175B">
      <w:pPr>
        <w:pStyle w:val="TF"/>
      </w:pPr>
      <w:bookmarkStart w:id="1175" w:name="_CRFigure7_2_6_2_1"/>
      <w:r w:rsidRPr="00C6761E">
        <w:t>Figure </w:t>
      </w:r>
      <w:bookmarkEnd w:id="1175"/>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176" w:name="_CR7_2_6_3"/>
      <w:bookmarkStart w:id="1177" w:name="_Toc68196232"/>
      <w:bookmarkStart w:id="1178" w:name="_Toc59208904"/>
      <w:bookmarkStart w:id="1179" w:name="_Toc51951150"/>
      <w:bookmarkStart w:id="1180" w:name="_Toc45882600"/>
      <w:bookmarkStart w:id="1181" w:name="_Toc45282214"/>
      <w:bookmarkStart w:id="1182" w:name="_Toc34404386"/>
      <w:bookmarkStart w:id="1183" w:name="_Toc34388615"/>
      <w:bookmarkStart w:id="1184" w:name="_Toc193394645"/>
      <w:bookmarkEnd w:id="1176"/>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177"/>
      <w:bookmarkEnd w:id="1178"/>
      <w:bookmarkEnd w:id="1179"/>
      <w:bookmarkEnd w:id="1180"/>
      <w:bookmarkEnd w:id="1181"/>
      <w:bookmarkEnd w:id="1182"/>
      <w:bookmarkEnd w:id="1183"/>
      <w:bookmarkEnd w:id="1184"/>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185" w:name="_Toc34404387"/>
      <w:bookmarkStart w:id="1186" w:name="_Toc34388616"/>
      <w:r w:rsidRPr="00C6761E">
        <w:lastRenderedPageBreak/>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187" w:name="_CR7_2_6_4"/>
      <w:bookmarkStart w:id="1188" w:name="_Toc68196233"/>
      <w:bookmarkStart w:id="1189" w:name="_Toc59208905"/>
      <w:bookmarkStart w:id="1190" w:name="_Toc51951151"/>
      <w:bookmarkStart w:id="1191" w:name="_Toc45882601"/>
      <w:bookmarkStart w:id="1192" w:name="_Toc45282215"/>
      <w:bookmarkStart w:id="1193" w:name="_Toc193394646"/>
      <w:bookmarkEnd w:id="1187"/>
      <w:r w:rsidRPr="00C6761E">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185"/>
      <w:bookmarkEnd w:id="1186"/>
      <w:bookmarkEnd w:id="1188"/>
      <w:bookmarkEnd w:id="1189"/>
      <w:bookmarkEnd w:id="1190"/>
      <w:bookmarkEnd w:id="1191"/>
      <w:bookmarkEnd w:id="1192"/>
      <w:bookmarkEnd w:id="1193"/>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194" w:name="_Toc34404388"/>
      <w:bookmarkStart w:id="1195"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196" w:name="_CR7_2_6_5"/>
      <w:bookmarkStart w:id="1197" w:name="_Toc68196234"/>
      <w:bookmarkStart w:id="1198" w:name="_Toc59208906"/>
      <w:bookmarkStart w:id="1199" w:name="_Toc51951152"/>
      <w:bookmarkStart w:id="1200" w:name="_Toc45882602"/>
      <w:bookmarkStart w:id="1201" w:name="_Toc45282216"/>
      <w:bookmarkStart w:id="1202" w:name="_Toc193394647"/>
      <w:bookmarkEnd w:id="1196"/>
      <w:r w:rsidRPr="00C6761E">
        <w:t>7.2.</w:t>
      </w:r>
      <w:r w:rsidR="002011B4" w:rsidRPr="00C6761E">
        <w:t>6</w:t>
      </w:r>
      <w:r w:rsidRPr="00C6761E">
        <w:t>.5</w:t>
      </w:r>
      <w:r w:rsidRPr="00C6761E">
        <w:tab/>
        <w:t>Abnormal cases</w:t>
      </w:r>
      <w:bookmarkEnd w:id="1194"/>
      <w:bookmarkEnd w:id="1195"/>
      <w:bookmarkEnd w:id="1197"/>
      <w:bookmarkEnd w:id="1198"/>
      <w:bookmarkEnd w:id="1199"/>
      <w:bookmarkEnd w:id="1200"/>
      <w:bookmarkEnd w:id="1201"/>
      <w:bookmarkEnd w:id="1202"/>
    </w:p>
    <w:p w14:paraId="4941F88A" w14:textId="77777777" w:rsidR="00AC7EE3" w:rsidRPr="00C6761E" w:rsidRDefault="00AC7EE3" w:rsidP="0037175B">
      <w:pPr>
        <w:pStyle w:val="Heading5"/>
      </w:pPr>
      <w:bookmarkStart w:id="1203" w:name="_CR7_2_6_5_1"/>
      <w:bookmarkStart w:id="1204" w:name="_Toc68196235"/>
      <w:bookmarkStart w:id="1205" w:name="_Toc59208907"/>
      <w:bookmarkStart w:id="1206" w:name="_Toc51951153"/>
      <w:bookmarkStart w:id="1207" w:name="_Toc45882603"/>
      <w:bookmarkStart w:id="1208" w:name="_Toc45282217"/>
      <w:bookmarkStart w:id="1209" w:name="_Toc34404389"/>
      <w:bookmarkStart w:id="1210" w:name="_Toc34388618"/>
      <w:bookmarkStart w:id="1211" w:name="_Toc193394648"/>
      <w:bookmarkEnd w:id="1203"/>
      <w:r w:rsidRPr="00C6761E">
        <w:t>7.2.</w:t>
      </w:r>
      <w:r w:rsidR="002011B4" w:rsidRPr="00C6761E">
        <w:t>6</w:t>
      </w:r>
      <w:r w:rsidRPr="00C6761E">
        <w:t>.5.1</w:t>
      </w:r>
      <w:r w:rsidRPr="00C6761E">
        <w:tab/>
        <w:t>Abnormal cases at the initiating UE</w:t>
      </w:r>
      <w:bookmarkEnd w:id="1204"/>
      <w:bookmarkEnd w:id="1205"/>
      <w:bookmarkEnd w:id="1206"/>
      <w:bookmarkEnd w:id="1207"/>
      <w:bookmarkEnd w:id="1208"/>
      <w:bookmarkEnd w:id="1209"/>
      <w:bookmarkEnd w:id="1210"/>
      <w:bookmarkEnd w:id="1211"/>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12" w:name="_CR7_2_7"/>
      <w:bookmarkStart w:id="1213" w:name="_Toc45282266"/>
      <w:bookmarkStart w:id="1214" w:name="_Toc45882652"/>
      <w:bookmarkStart w:id="1215" w:name="_Toc51951202"/>
      <w:bookmarkStart w:id="1216" w:name="_Toc59208958"/>
      <w:bookmarkStart w:id="1217" w:name="_Toc68196287"/>
      <w:bookmarkStart w:id="1218" w:name="_Toc193394649"/>
      <w:bookmarkEnd w:id="1212"/>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213"/>
      <w:bookmarkEnd w:id="1214"/>
      <w:bookmarkEnd w:id="1215"/>
      <w:bookmarkEnd w:id="1216"/>
      <w:bookmarkEnd w:id="1217"/>
      <w:bookmarkEnd w:id="1218"/>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lastRenderedPageBreak/>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19" w:name="_Toc59208959"/>
      <w:bookmarkStart w:id="1220" w:name="_Toc51951203"/>
      <w:bookmarkStart w:id="1221" w:name="_Toc45882653"/>
      <w:bookmarkStart w:id="1222"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23"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Pr="00C6761E"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2A7A4A7F" w14:textId="77777777" w:rsidR="00EF2DE5" w:rsidRPr="00C6761E" w:rsidRDefault="00EF2DE5" w:rsidP="0037175B">
      <w:pPr>
        <w:pStyle w:val="Heading3"/>
      </w:pPr>
      <w:bookmarkStart w:id="1224" w:name="_CR7_2_8"/>
      <w:bookmarkStart w:id="1225" w:name="_Toc193394650"/>
      <w:bookmarkEnd w:id="1224"/>
      <w:r w:rsidRPr="00C6761E">
        <w:t>7.2.</w:t>
      </w:r>
      <w:r w:rsidR="00053035" w:rsidRPr="00C6761E">
        <w:t>8</w:t>
      </w:r>
      <w:r w:rsidRPr="00C6761E">
        <w:tab/>
        <w:t xml:space="preserve">PC5 QoS flow match over </w:t>
      </w:r>
      <w:r w:rsidR="005806BA" w:rsidRPr="00C6761E">
        <w:t>5G ProSe direct</w:t>
      </w:r>
      <w:r w:rsidRPr="00C6761E">
        <w:t xml:space="preserve"> link</w:t>
      </w:r>
      <w:bookmarkEnd w:id="1219"/>
      <w:bookmarkEnd w:id="1220"/>
      <w:bookmarkEnd w:id="1221"/>
      <w:bookmarkEnd w:id="1222"/>
      <w:bookmarkEnd w:id="1223"/>
      <w:bookmarkEnd w:id="1225"/>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lastRenderedPageBreak/>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26" w:name="_CR7_2_9"/>
      <w:bookmarkStart w:id="1227" w:name="_Toc193394651"/>
      <w:bookmarkEnd w:id="1226"/>
      <w:r w:rsidRPr="00C6761E">
        <w:t>7.2.</w:t>
      </w:r>
      <w:r w:rsidR="00053035" w:rsidRPr="00C6761E">
        <w:t>9</w:t>
      </w:r>
      <w:r w:rsidRPr="00C6761E">
        <w:tab/>
        <w:t xml:space="preserve">Data transmission over </w:t>
      </w:r>
      <w:r w:rsidR="003708C3" w:rsidRPr="00C6761E">
        <w:t>5G ProSe direct</w:t>
      </w:r>
      <w:r w:rsidRPr="00C6761E">
        <w:t xml:space="preserve"> link</w:t>
      </w:r>
      <w:bookmarkEnd w:id="1227"/>
    </w:p>
    <w:p w14:paraId="0A82434A" w14:textId="77777777" w:rsidR="00EF2DE5" w:rsidRPr="00C6761E" w:rsidRDefault="00EF2DE5" w:rsidP="0037175B">
      <w:pPr>
        <w:pStyle w:val="Heading4"/>
      </w:pPr>
      <w:bookmarkStart w:id="1228" w:name="_CR7_2_9_1"/>
      <w:bookmarkStart w:id="1229" w:name="_Toc68196272"/>
      <w:bookmarkStart w:id="1230" w:name="_Toc59208943"/>
      <w:bookmarkStart w:id="1231" w:name="_Toc193394652"/>
      <w:bookmarkEnd w:id="1228"/>
      <w:r w:rsidRPr="00C6761E">
        <w:t>7.2.</w:t>
      </w:r>
      <w:r w:rsidR="00053035" w:rsidRPr="00C6761E">
        <w:t>9</w:t>
      </w:r>
      <w:r w:rsidRPr="00C6761E">
        <w:t>.1</w:t>
      </w:r>
      <w:r w:rsidRPr="00C6761E">
        <w:tab/>
        <w:t>Transmission</w:t>
      </w:r>
      <w:bookmarkEnd w:id="1229"/>
      <w:bookmarkEnd w:id="1230"/>
      <w:bookmarkEnd w:id="1231"/>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32" w:name="_Toc68196273"/>
      <w:bookmarkStart w:id="1233"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34" w:name="_CR7_2_9_2"/>
      <w:bookmarkStart w:id="1235" w:name="_Toc193394653"/>
      <w:bookmarkEnd w:id="1234"/>
      <w:r w:rsidRPr="00C6761E">
        <w:t>7.2.</w:t>
      </w:r>
      <w:r w:rsidR="00053035" w:rsidRPr="00C6761E">
        <w:t>9</w:t>
      </w:r>
      <w:r w:rsidRPr="00C6761E">
        <w:t>.2</w:t>
      </w:r>
      <w:r w:rsidRPr="00C6761E">
        <w:tab/>
        <w:t>Procedure for UE to use provisioned radio resources for ProSe communication over PC5</w:t>
      </w:r>
      <w:bookmarkEnd w:id="1232"/>
      <w:bookmarkEnd w:id="1233"/>
      <w:bookmarkEnd w:id="1235"/>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36" w:name="_CR7_2_10"/>
      <w:bookmarkStart w:id="1237" w:name="_Toc34388636"/>
      <w:bookmarkStart w:id="1238" w:name="_Toc34404407"/>
      <w:bookmarkStart w:id="1239" w:name="_Toc45282236"/>
      <w:bookmarkStart w:id="1240" w:name="_Toc45882622"/>
      <w:bookmarkStart w:id="1241" w:name="_Toc51951172"/>
      <w:bookmarkStart w:id="1242" w:name="_Toc59208926"/>
      <w:bookmarkStart w:id="1243" w:name="_Toc75734765"/>
      <w:bookmarkStart w:id="1244" w:name="_Toc82772102"/>
      <w:bookmarkStart w:id="1245" w:name="_Toc193394654"/>
      <w:bookmarkEnd w:id="1236"/>
      <w:r w:rsidRPr="00C6761E">
        <w:t>7.2.</w:t>
      </w:r>
      <w:r w:rsidR="00BC4895" w:rsidRPr="00C6761E">
        <w:t>10</w:t>
      </w:r>
      <w:r w:rsidRPr="00C6761E">
        <w:tab/>
        <w:t>5G ProSe direct link security mode control procedure</w:t>
      </w:r>
      <w:bookmarkEnd w:id="1237"/>
      <w:bookmarkEnd w:id="1238"/>
      <w:bookmarkEnd w:id="1239"/>
      <w:bookmarkEnd w:id="1240"/>
      <w:bookmarkEnd w:id="1241"/>
      <w:bookmarkEnd w:id="1242"/>
      <w:bookmarkEnd w:id="1243"/>
      <w:bookmarkEnd w:id="1244"/>
      <w:bookmarkEnd w:id="1245"/>
    </w:p>
    <w:p w14:paraId="1775E23D" w14:textId="7F64C706" w:rsidR="000306EC" w:rsidRPr="00C6761E" w:rsidRDefault="000306EC" w:rsidP="0066566A">
      <w:pPr>
        <w:pStyle w:val="Heading4"/>
      </w:pPr>
      <w:bookmarkStart w:id="1246" w:name="_CR7_2_10_1"/>
      <w:bookmarkStart w:id="1247" w:name="_Toc34388637"/>
      <w:bookmarkStart w:id="1248" w:name="_Toc34404408"/>
      <w:bookmarkStart w:id="1249" w:name="_Toc45282237"/>
      <w:bookmarkStart w:id="1250" w:name="_Toc45882623"/>
      <w:bookmarkStart w:id="1251" w:name="_Toc51951173"/>
      <w:bookmarkStart w:id="1252" w:name="_Toc59208927"/>
      <w:bookmarkStart w:id="1253" w:name="_Toc75734766"/>
      <w:bookmarkStart w:id="1254" w:name="_Toc82772103"/>
      <w:bookmarkStart w:id="1255" w:name="_Toc193394655"/>
      <w:bookmarkEnd w:id="1246"/>
      <w:r w:rsidRPr="00C6761E">
        <w:t>7.2.</w:t>
      </w:r>
      <w:r w:rsidR="00BC4895" w:rsidRPr="00C6761E">
        <w:t>10</w:t>
      </w:r>
      <w:r w:rsidRPr="00C6761E">
        <w:t>.1</w:t>
      </w:r>
      <w:r w:rsidRPr="00C6761E">
        <w:tab/>
        <w:t>General</w:t>
      </w:r>
      <w:bookmarkEnd w:id="1247"/>
      <w:bookmarkEnd w:id="1248"/>
      <w:bookmarkEnd w:id="1249"/>
      <w:bookmarkEnd w:id="1250"/>
      <w:bookmarkEnd w:id="1251"/>
      <w:bookmarkEnd w:id="1252"/>
      <w:bookmarkEnd w:id="1253"/>
      <w:bookmarkEnd w:id="1254"/>
      <w:bookmarkEnd w:id="1255"/>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 xml:space="preserve">keys are used to integrity protect and cipher all PC5 signalling messages exchanged over this 5G ProSe direct link between the UEs and the </w:t>
      </w:r>
      <w:r w:rsidRPr="00C6761E">
        <w:lastRenderedPageBreak/>
        <w:t>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56" w:name="_CR7_2_10_2"/>
      <w:bookmarkStart w:id="1257" w:name="_Toc34388638"/>
      <w:bookmarkStart w:id="1258" w:name="_Toc34404409"/>
      <w:bookmarkStart w:id="1259" w:name="_Toc45282238"/>
      <w:bookmarkStart w:id="1260" w:name="_Toc45882624"/>
      <w:bookmarkStart w:id="1261" w:name="_Toc51951174"/>
      <w:bookmarkStart w:id="1262" w:name="_Toc59208928"/>
      <w:bookmarkStart w:id="1263" w:name="_Toc75734767"/>
      <w:bookmarkStart w:id="1264" w:name="_Toc82772104"/>
      <w:bookmarkStart w:id="1265" w:name="_Toc193394656"/>
      <w:bookmarkEnd w:id="1256"/>
      <w:r w:rsidRPr="00C6761E">
        <w:t>7.2.</w:t>
      </w:r>
      <w:r w:rsidR="00BC4895" w:rsidRPr="00C6761E">
        <w:t>10</w:t>
      </w:r>
      <w:r w:rsidRPr="00C6761E">
        <w:t>.2</w:t>
      </w:r>
      <w:r w:rsidRPr="00C6761E">
        <w:tab/>
        <w:t>5G ProSe direct link security mode control procedure initiation by the initiating UE</w:t>
      </w:r>
      <w:bookmarkEnd w:id="1257"/>
      <w:bookmarkEnd w:id="1258"/>
      <w:bookmarkEnd w:id="1259"/>
      <w:bookmarkEnd w:id="1260"/>
      <w:bookmarkEnd w:id="1261"/>
      <w:bookmarkEnd w:id="1262"/>
      <w:bookmarkEnd w:id="1263"/>
      <w:bookmarkEnd w:id="1264"/>
      <w:bookmarkEnd w:id="1265"/>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lastRenderedPageBreak/>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266" w:name="_Hlk125392475"/>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bookmarkEnd w:id="1266"/>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lastRenderedPageBreak/>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lastRenderedPageBreak/>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the source layer-2 ID set to the source layer-2 ID used in PROSE AA MESSAGE TRANSPORT REQUEST message, and the destination layer-2 ID set to the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77777777" w:rsidR="007B32D0" w:rsidRPr="00C6761E" w:rsidRDefault="007B32D0" w:rsidP="004D4D9C">
      <w:pPr>
        <w:pStyle w:val="B1"/>
      </w:pPr>
      <w:r w:rsidRPr="00C6761E">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w:t>
      </w:r>
      <w:r w:rsidRPr="00C6761E">
        <w:rPr>
          <w:lang w:eastAsia="x-none"/>
        </w:rPr>
        <w:lastRenderedPageBreak/>
        <w:t xml:space="preserve">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69.8pt;height:213.5pt" o:ole="">
            <v:imagedata r:id="rId70" o:title=""/>
          </v:shape>
          <o:OLEObject Type="Embed" ProgID="Visio.Drawing.15" ShapeID="_x0000_i1055" DrawAspect="Content" ObjectID="_1804007359" r:id="rId71"/>
        </w:object>
      </w:r>
    </w:p>
    <w:p w14:paraId="1E58DFC6" w14:textId="0D570310" w:rsidR="000306EC" w:rsidRPr="00C6761E" w:rsidRDefault="000306EC" w:rsidP="000306EC">
      <w:pPr>
        <w:pStyle w:val="TF"/>
      </w:pPr>
      <w:bookmarkStart w:id="1267" w:name="_CRFigure7_2_10_2_1"/>
      <w:r w:rsidRPr="00C6761E">
        <w:t>Figure</w:t>
      </w:r>
      <w:r w:rsidRPr="00C6761E">
        <w:rPr>
          <w:rFonts w:cs="Arial"/>
        </w:rPr>
        <w:t> </w:t>
      </w:r>
      <w:bookmarkEnd w:id="1267"/>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268" w:name="_CR7_2_10_3"/>
      <w:bookmarkStart w:id="1269" w:name="_Toc34388639"/>
      <w:bookmarkStart w:id="1270" w:name="_Toc34404410"/>
      <w:bookmarkStart w:id="1271" w:name="_Toc45282239"/>
      <w:bookmarkStart w:id="1272" w:name="_Toc45882625"/>
      <w:bookmarkStart w:id="1273" w:name="_Toc51951175"/>
      <w:bookmarkStart w:id="1274" w:name="_Toc59208929"/>
      <w:bookmarkStart w:id="1275" w:name="_Toc75734768"/>
      <w:bookmarkStart w:id="1276" w:name="_Toc82772105"/>
      <w:bookmarkStart w:id="1277" w:name="_Toc193394657"/>
      <w:bookmarkEnd w:id="1268"/>
      <w:r w:rsidRPr="00C6761E">
        <w:t>7.2.</w:t>
      </w:r>
      <w:r w:rsidR="00BC4895" w:rsidRPr="00C6761E">
        <w:t>10</w:t>
      </w:r>
      <w:r w:rsidRPr="00C6761E">
        <w:t>.3</w:t>
      </w:r>
      <w:r w:rsidRPr="00C6761E">
        <w:tab/>
        <w:t>5G ProSe direct link security mode control procedure accepted by the target UE</w:t>
      </w:r>
      <w:bookmarkEnd w:id="1269"/>
      <w:bookmarkEnd w:id="1270"/>
      <w:bookmarkEnd w:id="1271"/>
      <w:bookmarkEnd w:id="1272"/>
      <w:bookmarkEnd w:id="1273"/>
      <w:bookmarkEnd w:id="1274"/>
      <w:bookmarkEnd w:id="1275"/>
      <w:bookmarkEnd w:id="1276"/>
      <w:bookmarkEnd w:id="1277"/>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lastRenderedPageBreak/>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w:t>
      </w:r>
      <w:r w:rsidRPr="00C6761E">
        <w:rPr>
          <w:lang w:val="en-US"/>
        </w:rPr>
        <w:lastRenderedPageBreak/>
        <w:t xml:space="preserve">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lastRenderedPageBreak/>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632502A"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278" w:name="_Toc34388640"/>
      <w:bookmarkStart w:id="1279" w:name="_Toc34404411"/>
      <w:bookmarkStart w:id="1280" w:name="_Toc45282240"/>
      <w:bookmarkStart w:id="1281" w:name="_Toc45882626"/>
      <w:bookmarkStart w:id="1282" w:name="_Toc51951176"/>
      <w:bookmarkStart w:id="1283"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284" w:name="_CR7_2_10_4"/>
      <w:bookmarkStart w:id="1285" w:name="_Toc75734769"/>
      <w:bookmarkStart w:id="1286" w:name="_Toc82772106"/>
      <w:bookmarkStart w:id="1287" w:name="_Toc193394658"/>
      <w:bookmarkEnd w:id="1284"/>
      <w:r w:rsidRPr="00C6761E">
        <w:t>7.2.</w:t>
      </w:r>
      <w:r w:rsidR="00BC4895" w:rsidRPr="00C6761E">
        <w:t>10</w:t>
      </w:r>
      <w:r w:rsidRPr="00C6761E">
        <w:t>.4</w:t>
      </w:r>
      <w:r w:rsidRPr="00C6761E">
        <w:tab/>
        <w:t>5G ProSe direct link security mode control procedure completion by the initiating UE</w:t>
      </w:r>
      <w:bookmarkEnd w:id="1278"/>
      <w:bookmarkEnd w:id="1279"/>
      <w:bookmarkEnd w:id="1280"/>
      <w:bookmarkEnd w:id="1281"/>
      <w:bookmarkEnd w:id="1282"/>
      <w:bookmarkEnd w:id="1283"/>
      <w:bookmarkEnd w:id="1285"/>
      <w:bookmarkEnd w:id="1286"/>
      <w:bookmarkEnd w:id="1287"/>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lastRenderedPageBreak/>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288" w:name="_CR7_2_10_5"/>
      <w:bookmarkStart w:id="1289" w:name="_Toc59208931"/>
      <w:bookmarkStart w:id="1290" w:name="_Toc34388641"/>
      <w:bookmarkStart w:id="1291" w:name="_Toc34404412"/>
      <w:bookmarkStart w:id="1292" w:name="_Toc45282241"/>
      <w:bookmarkStart w:id="1293" w:name="_Toc45882627"/>
      <w:bookmarkStart w:id="1294" w:name="_Toc51951177"/>
      <w:bookmarkStart w:id="1295" w:name="_Toc75734770"/>
      <w:bookmarkStart w:id="1296" w:name="_Toc82772107"/>
      <w:bookmarkStart w:id="1297" w:name="_Toc193394659"/>
      <w:bookmarkEnd w:id="1288"/>
      <w:r w:rsidRPr="00C6761E">
        <w:t>7.2.</w:t>
      </w:r>
      <w:r w:rsidR="00BC4895" w:rsidRPr="00C6761E">
        <w:t>10</w:t>
      </w:r>
      <w:r w:rsidRPr="00C6761E">
        <w:t>.5</w:t>
      </w:r>
      <w:r w:rsidRPr="00C6761E">
        <w:tab/>
        <w:t>5G ProSe direct link security mode control procedure not accepted by the target UE</w:t>
      </w:r>
      <w:bookmarkEnd w:id="1289"/>
      <w:bookmarkEnd w:id="1290"/>
      <w:bookmarkEnd w:id="1291"/>
      <w:bookmarkEnd w:id="1292"/>
      <w:bookmarkEnd w:id="1293"/>
      <w:bookmarkEnd w:id="1294"/>
      <w:bookmarkEnd w:id="1295"/>
      <w:bookmarkEnd w:id="1296"/>
      <w:bookmarkEnd w:id="1297"/>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xml:space="preserve">, if any, the target UE shall include PC5 signalling protocol cause #14 "Authentication synchronisation error" in the PROSE DIRECT LINK </w:t>
      </w:r>
      <w:r w:rsidRPr="00C6761E">
        <w:lastRenderedPageBreak/>
        <w:t>SECURITY MODE REJECT message and shall include the RAND and AUTS parameters in the PROSE DIRECT LINK SECURITY MODE REJECT message.</w:t>
      </w:r>
    </w:p>
    <w:p w14:paraId="2033D723" w14:textId="3E552C2C" w:rsidR="000306EC" w:rsidRPr="00C6761E" w:rsidRDefault="000306EC" w:rsidP="000306EC">
      <w:r w:rsidRPr="00C6761E">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298" w:name="_Toc34388642"/>
      <w:bookmarkStart w:id="1299" w:name="_Toc34404413"/>
      <w:bookmarkStart w:id="1300" w:name="_Toc45282242"/>
      <w:bookmarkStart w:id="1301" w:name="_Toc45882628"/>
      <w:bookmarkStart w:id="1302"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303" w:name="_CR7_2_10_6"/>
      <w:bookmarkStart w:id="1304" w:name="_Toc59208932"/>
      <w:bookmarkStart w:id="1305" w:name="_Toc75734771"/>
      <w:bookmarkStart w:id="1306" w:name="_Toc82772108"/>
      <w:bookmarkStart w:id="1307" w:name="_Toc193394660"/>
      <w:bookmarkEnd w:id="1303"/>
      <w:r w:rsidRPr="00C6761E">
        <w:t>7.2.</w:t>
      </w:r>
      <w:r w:rsidR="00900E72" w:rsidRPr="00C6761E">
        <w:t>10</w:t>
      </w:r>
      <w:r w:rsidRPr="00C6761E">
        <w:t>.6</w:t>
      </w:r>
      <w:r w:rsidRPr="00C6761E">
        <w:tab/>
        <w:t>Abnormal cases</w:t>
      </w:r>
      <w:bookmarkEnd w:id="1298"/>
      <w:bookmarkEnd w:id="1299"/>
      <w:bookmarkEnd w:id="1300"/>
      <w:bookmarkEnd w:id="1301"/>
      <w:bookmarkEnd w:id="1302"/>
      <w:bookmarkEnd w:id="1304"/>
      <w:bookmarkEnd w:id="1305"/>
      <w:bookmarkEnd w:id="1306"/>
      <w:bookmarkEnd w:id="1307"/>
    </w:p>
    <w:p w14:paraId="4E177AE0" w14:textId="1C7B60FE" w:rsidR="000306EC" w:rsidRPr="00C6761E" w:rsidRDefault="000306EC" w:rsidP="0066566A">
      <w:pPr>
        <w:pStyle w:val="Heading5"/>
        <w:rPr>
          <w:lang w:eastAsia="zh-CN"/>
        </w:rPr>
      </w:pPr>
      <w:bookmarkStart w:id="1308" w:name="_CR7_2_10_6_1"/>
      <w:bookmarkStart w:id="1309" w:name="_Toc45282243"/>
      <w:bookmarkStart w:id="1310" w:name="_Toc45882629"/>
      <w:bookmarkStart w:id="1311" w:name="_Toc51951179"/>
      <w:bookmarkStart w:id="1312" w:name="_Toc59208933"/>
      <w:bookmarkStart w:id="1313" w:name="_Toc75734772"/>
      <w:bookmarkStart w:id="1314" w:name="_Toc82772109"/>
      <w:bookmarkStart w:id="1315" w:name="_Toc193394661"/>
      <w:bookmarkEnd w:id="1308"/>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09"/>
      <w:bookmarkEnd w:id="1310"/>
      <w:bookmarkEnd w:id="1311"/>
      <w:bookmarkEnd w:id="1312"/>
      <w:bookmarkEnd w:id="1313"/>
      <w:bookmarkEnd w:id="1314"/>
      <w:bookmarkEnd w:id="1315"/>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16" w:name="_CR7_2_11"/>
      <w:bookmarkStart w:id="1317" w:name="_Toc193394662"/>
      <w:bookmarkEnd w:id="1316"/>
      <w:r w:rsidRPr="00C6761E">
        <w:lastRenderedPageBreak/>
        <w:t>7.2.11</w:t>
      </w:r>
      <w:r w:rsidR="005552EB" w:rsidRPr="00C6761E">
        <w:tab/>
        <w:t>5G ProSe direct link re-keying procedure</w:t>
      </w:r>
      <w:bookmarkEnd w:id="1317"/>
    </w:p>
    <w:p w14:paraId="2998639D" w14:textId="2622A7AC" w:rsidR="005552EB" w:rsidRPr="00C6761E" w:rsidRDefault="008E5DE9" w:rsidP="00B36149">
      <w:pPr>
        <w:pStyle w:val="Heading4"/>
      </w:pPr>
      <w:bookmarkStart w:id="1318" w:name="_CR7_2_11_1"/>
      <w:bookmarkStart w:id="1319" w:name="_Toc45282254"/>
      <w:bookmarkStart w:id="1320" w:name="_Toc45882640"/>
      <w:bookmarkStart w:id="1321" w:name="_Toc51951190"/>
      <w:bookmarkStart w:id="1322" w:name="_Toc59208946"/>
      <w:bookmarkStart w:id="1323" w:name="_Toc75734785"/>
      <w:bookmarkStart w:id="1324" w:name="_Toc92273877"/>
      <w:bookmarkStart w:id="1325" w:name="_Toc193394663"/>
      <w:bookmarkEnd w:id="1318"/>
      <w:r w:rsidRPr="00C6761E">
        <w:t>7.2.11</w:t>
      </w:r>
      <w:r w:rsidR="005552EB" w:rsidRPr="00C6761E">
        <w:t>.1</w:t>
      </w:r>
      <w:r w:rsidR="005552EB" w:rsidRPr="00C6761E">
        <w:tab/>
        <w:t>General</w:t>
      </w:r>
      <w:bookmarkEnd w:id="1319"/>
      <w:bookmarkEnd w:id="1320"/>
      <w:bookmarkEnd w:id="1321"/>
      <w:bookmarkEnd w:id="1322"/>
      <w:bookmarkEnd w:id="1323"/>
      <w:bookmarkEnd w:id="1324"/>
      <w:bookmarkEnd w:id="1325"/>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26" w:name="_CR7_2_11_2"/>
      <w:bookmarkStart w:id="1327" w:name="_Toc45282255"/>
      <w:bookmarkStart w:id="1328" w:name="_Toc45882641"/>
      <w:bookmarkStart w:id="1329" w:name="_Toc51951191"/>
      <w:bookmarkStart w:id="1330" w:name="_Toc59208947"/>
      <w:bookmarkStart w:id="1331" w:name="_Toc75734786"/>
      <w:bookmarkStart w:id="1332" w:name="_Toc92273878"/>
      <w:bookmarkStart w:id="1333" w:name="_Toc193394664"/>
      <w:bookmarkEnd w:id="1326"/>
      <w:r w:rsidRPr="00C6761E">
        <w:t>7.2.11</w:t>
      </w:r>
      <w:r w:rsidR="005552EB" w:rsidRPr="00C6761E">
        <w:t>.2</w:t>
      </w:r>
      <w:r w:rsidR="005552EB" w:rsidRPr="00C6761E">
        <w:tab/>
        <w:t>5G ProSe direct link re-keying procedure initiation by the initiating UE</w:t>
      </w:r>
      <w:bookmarkEnd w:id="1327"/>
      <w:bookmarkEnd w:id="1328"/>
      <w:bookmarkEnd w:id="1329"/>
      <w:bookmarkEnd w:id="1330"/>
      <w:bookmarkEnd w:id="1331"/>
      <w:bookmarkEnd w:id="1332"/>
      <w:bookmarkEnd w:id="1333"/>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C6761E">
        <w:rPr>
          <w:vertAlign w:val="subscript"/>
        </w:rPr>
        <w:t>NRP-sess</w:t>
      </w:r>
      <w:r w:rsidRPr="00C6761E">
        <w:t xml:space="preserve"> ID IE in the PROSE DIRECT LINK REKEYING REQUEST message is used to hold the value of MSB of K</w:t>
      </w:r>
      <w:r w:rsidRPr="00C6761E">
        <w:rPr>
          <w:vertAlign w:val="subscript"/>
        </w:rPr>
        <w:t>NRP-sess</w:t>
      </w:r>
      <w:r w:rsidRPr="00C6761E">
        <w:t xml:space="preserve"> ID or MSB of K</w:t>
      </w:r>
      <w:r w:rsidRPr="00C6761E">
        <w:rPr>
          <w:vertAlign w:val="subscript"/>
        </w:rPr>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w:t>
      </w:r>
      <w:r w:rsidR="002F48D8" w:rsidRPr="00C6761E">
        <w:lastRenderedPageBreak/>
        <w:t>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C6761E">
        <w:rPr>
          <w:vertAlign w:val="subscript"/>
        </w:rPr>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Pr="00C6761E"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3.3pt" o:ole="">
            <v:imagedata r:id="rId72" o:title=""/>
          </v:shape>
          <o:OLEObject Type="Embed" ProgID="Visio.Drawing.11" ShapeID="_x0000_i1056" DrawAspect="Content" ObjectID="_1804007360" r:id="rId73"/>
        </w:object>
      </w:r>
    </w:p>
    <w:p w14:paraId="3434B08A" w14:textId="2A3D9A57" w:rsidR="005552EB" w:rsidRPr="00C6761E" w:rsidRDefault="005552EB" w:rsidP="005552EB">
      <w:pPr>
        <w:pStyle w:val="TF"/>
      </w:pPr>
      <w:bookmarkStart w:id="1334" w:name="_CRFigure7_2_11_2_1"/>
      <w:r w:rsidRPr="00C6761E">
        <w:t>Figure </w:t>
      </w:r>
      <w:bookmarkEnd w:id="1334"/>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35" w:name="_CR7_2_11_3"/>
      <w:bookmarkStart w:id="1336" w:name="_Toc45282256"/>
      <w:bookmarkStart w:id="1337" w:name="_Toc45882642"/>
      <w:bookmarkStart w:id="1338" w:name="_Toc51951192"/>
      <w:bookmarkStart w:id="1339" w:name="_Toc59208948"/>
      <w:bookmarkStart w:id="1340" w:name="_Toc75734787"/>
      <w:bookmarkStart w:id="1341" w:name="_Toc92273879"/>
      <w:bookmarkStart w:id="1342" w:name="_Toc193394665"/>
      <w:bookmarkEnd w:id="1335"/>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36"/>
      <w:bookmarkEnd w:id="1337"/>
      <w:bookmarkEnd w:id="1338"/>
      <w:bookmarkEnd w:id="1339"/>
      <w:bookmarkEnd w:id="1340"/>
      <w:bookmarkEnd w:id="1341"/>
      <w:bookmarkEnd w:id="1342"/>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1B395A6A" w14:textId="63A95291" w:rsidR="007F5A55" w:rsidRPr="00C6761E" w:rsidRDefault="007F5A55" w:rsidP="007F5A55">
      <w:r w:rsidRPr="00C6761E">
        <w:rPr>
          <w:lang w:eastAsia="zh-CN"/>
        </w:rPr>
        <w:lastRenderedPageBreak/>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43" w:name="_CR7_2_11_4"/>
      <w:bookmarkStart w:id="1344" w:name="_Toc45282257"/>
      <w:bookmarkStart w:id="1345" w:name="_Toc45882643"/>
      <w:bookmarkStart w:id="1346" w:name="_Toc51951193"/>
      <w:bookmarkStart w:id="1347" w:name="_Toc59208949"/>
      <w:bookmarkStart w:id="1348" w:name="_Toc75734788"/>
      <w:bookmarkStart w:id="1349" w:name="_Toc92273880"/>
      <w:bookmarkStart w:id="1350" w:name="_Toc193394666"/>
      <w:bookmarkEnd w:id="1343"/>
      <w:r w:rsidRPr="00C6761E">
        <w:t>7.2.11</w:t>
      </w:r>
      <w:r w:rsidR="005552EB" w:rsidRPr="00C6761E">
        <w:t>.4</w:t>
      </w:r>
      <w:r w:rsidR="005552EB" w:rsidRPr="00C6761E">
        <w:tab/>
        <w:t>5G ProSe direct link re-keying procedure completion by the initiating UE</w:t>
      </w:r>
      <w:bookmarkEnd w:id="1344"/>
      <w:bookmarkEnd w:id="1345"/>
      <w:bookmarkEnd w:id="1346"/>
      <w:bookmarkEnd w:id="1347"/>
      <w:bookmarkEnd w:id="1348"/>
      <w:bookmarkEnd w:id="1349"/>
      <w:bookmarkEnd w:id="1350"/>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51" w:name="_Toc45282258"/>
      <w:bookmarkStart w:id="1352" w:name="_Toc45882644"/>
      <w:bookmarkStart w:id="1353" w:name="_Toc51951194"/>
      <w:bookmarkStart w:id="1354"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55" w:name="_CR7_2_11_5"/>
      <w:bookmarkStart w:id="1356" w:name="_Toc75734789"/>
      <w:bookmarkStart w:id="1357" w:name="_Toc92273881"/>
      <w:bookmarkStart w:id="1358" w:name="_Toc193394667"/>
      <w:bookmarkEnd w:id="1355"/>
      <w:r w:rsidRPr="00C6761E">
        <w:t>7.2.11</w:t>
      </w:r>
      <w:r w:rsidR="005552EB" w:rsidRPr="00C6761E">
        <w:t>.5</w:t>
      </w:r>
      <w:r w:rsidR="005552EB" w:rsidRPr="00C6761E">
        <w:tab/>
        <w:t xml:space="preserve">Abnormal cases </w:t>
      </w:r>
      <w:r w:rsidR="005552EB" w:rsidRPr="00C6761E">
        <w:rPr>
          <w:lang w:eastAsia="zh-CN"/>
        </w:rPr>
        <w:t>at the initiating UE</w:t>
      </w:r>
      <w:bookmarkEnd w:id="1351"/>
      <w:bookmarkEnd w:id="1352"/>
      <w:bookmarkEnd w:id="1353"/>
      <w:bookmarkEnd w:id="1354"/>
      <w:bookmarkEnd w:id="1356"/>
      <w:bookmarkEnd w:id="1357"/>
      <w:bookmarkEnd w:id="1358"/>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59" w:name="_CR7_2_12"/>
      <w:bookmarkStart w:id="1360" w:name="_Toc59208918"/>
      <w:bookmarkStart w:id="1361" w:name="_Toc75734756"/>
      <w:bookmarkStart w:id="1362" w:name="_Toc92273848"/>
      <w:bookmarkStart w:id="1363" w:name="_Toc193394668"/>
      <w:bookmarkEnd w:id="1359"/>
      <w:r w:rsidRPr="00C6761E">
        <w:t>7.2.12</w:t>
      </w:r>
      <w:r w:rsidR="00920A29" w:rsidRPr="00C6761E">
        <w:tab/>
      </w:r>
      <w:bookmarkEnd w:id="1360"/>
      <w:bookmarkEnd w:id="1361"/>
      <w:bookmarkEnd w:id="1362"/>
      <w:r w:rsidR="00920A29" w:rsidRPr="00C6761E">
        <w:t>5G ProSe direct link authentication procedure</w:t>
      </w:r>
      <w:bookmarkEnd w:id="1363"/>
    </w:p>
    <w:p w14:paraId="7E8110FD" w14:textId="0A037D67" w:rsidR="00920A29" w:rsidRPr="00C6761E" w:rsidRDefault="00BC760B" w:rsidP="00B36149">
      <w:pPr>
        <w:pStyle w:val="Heading4"/>
      </w:pPr>
      <w:bookmarkStart w:id="1364" w:name="_CR7_2_12_1"/>
      <w:bookmarkStart w:id="1365" w:name="_Toc34388630"/>
      <w:bookmarkStart w:id="1366" w:name="_Toc34404401"/>
      <w:bookmarkStart w:id="1367" w:name="_Toc45282229"/>
      <w:bookmarkStart w:id="1368" w:name="_Toc45882615"/>
      <w:bookmarkStart w:id="1369" w:name="_Toc51951165"/>
      <w:bookmarkStart w:id="1370" w:name="_Toc59208919"/>
      <w:bookmarkStart w:id="1371" w:name="_Toc75734757"/>
      <w:bookmarkStart w:id="1372" w:name="_Toc92273849"/>
      <w:bookmarkStart w:id="1373" w:name="_Toc193394669"/>
      <w:bookmarkEnd w:id="1364"/>
      <w:r w:rsidRPr="00C6761E">
        <w:t>7.2.12</w:t>
      </w:r>
      <w:r w:rsidR="00920A29" w:rsidRPr="00C6761E">
        <w:t>.1</w:t>
      </w:r>
      <w:r w:rsidR="00920A29" w:rsidRPr="00C6761E">
        <w:tab/>
        <w:t>General</w:t>
      </w:r>
      <w:bookmarkEnd w:id="1365"/>
      <w:bookmarkEnd w:id="1366"/>
      <w:bookmarkEnd w:id="1367"/>
      <w:bookmarkEnd w:id="1368"/>
      <w:bookmarkEnd w:id="1369"/>
      <w:bookmarkEnd w:id="1370"/>
      <w:bookmarkEnd w:id="1371"/>
      <w:bookmarkEnd w:id="1372"/>
      <w:bookmarkEnd w:id="1373"/>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lastRenderedPageBreak/>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374" w:name="_CR7_2_12_2"/>
      <w:bookmarkStart w:id="1375" w:name="_Toc34388631"/>
      <w:bookmarkStart w:id="1376" w:name="_Toc34404402"/>
      <w:bookmarkStart w:id="1377" w:name="_Toc45282230"/>
      <w:bookmarkStart w:id="1378" w:name="_Toc45882616"/>
      <w:bookmarkStart w:id="1379" w:name="_Toc51951166"/>
      <w:bookmarkStart w:id="1380" w:name="_Toc59208920"/>
      <w:bookmarkStart w:id="1381" w:name="_Toc75734758"/>
      <w:bookmarkStart w:id="1382" w:name="_Toc92273850"/>
      <w:bookmarkStart w:id="1383" w:name="_Toc193394670"/>
      <w:bookmarkEnd w:id="1374"/>
      <w:r w:rsidRPr="00C6761E">
        <w:t>7.2.12</w:t>
      </w:r>
      <w:r w:rsidR="00920A29" w:rsidRPr="00C6761E">
        <w:t>.2</w:t>
      </w:r>
      <w:r w:rsidR="00920A29" w:rsidRPr="00C6761E">
        <w:tab/>
        <w:t>5G ProSe direct link authentication procedure initiation by the initiating UE</w:t>
      </w:r>
      <w:bookmarkEnd w:id="1375"/>
      <w:bookmarkEnd w:id="1376"/>
      <w:bookmarkEnd w:id="1377"/>
      <w:bookmarkEnd w:id="1378"/>
      <w:bookmarkEnd w:id="1379"/>
      <w:bookmarkEnd w:id="1380"/>
      <w:bookmarkEnd w:id="1381"/>
      <w:bookmarkEnd w:id="1382"/>
      <w:bookmarkEnd w:id="1383"/>
    </w:p>
    <w:p w14:paraId="7A4ED31F" w14:textId="25DDBC1A" w:rsidR="00920A29" w:rsidRPr="00C6761E" w:rsidRDefault="00920A29" w:rsidP="00920A29">
      <w:bookmarkStart w:id="1384" w:name="_Toc34388632"/>
      <w:bookmarkStart w:id="1385"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45pt" o:ole="">
            <v:imagedata r:id="rId74" o:title=""/>
          </v:shape>
          <o:OLEObject Type="Embed" ProgID="Visio.Drawing.11" ShapeID="_x0000_i1057" DrawAspect="Content" ObjectID="_1804007361" r:id="rId75"/>
        </w:object>
      </w:r>
    </w:p>
    <w:p w14:paraId="5FB025A1" w14:textId="30B75D0B" w:rsidR="00920A29" w:rsidRPr="00C6761E" w:rsidRDefault="00920A29" w:rsidP="00920A29">
      <w:pPr>
        <w:pStyle w:val="TF"/>
      </w:pPr>
      <w:bookmarkStart w:id="1386" w:name="_CRFigure7_2_12_2_1"/>
      <w:r w:rsidRPr="00C6761E">
        <w:t>Figure</w:t>
      </w:r>
      <w:r w:rsidRPr="00C6761E">
        <w:rPr>
          <w:rFonts w:cs="Arial"/>
        </w:rPr>
        <w:t> </w:t>
      </w:r>
      <w:bookmarkEnd w:id="1386"/>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387" w:name="_CR7_2_12_3"/>
      <w:bookmarkStart w:id="1388" w:name="_Toc45282231"/>
      <w:bookmarkStart w:id="1389" w:name="_Toc45882617"/>
      <w:bookmarkStart w:id="1390" w:name="_Toc51951167"/>
      <w:bookmarkStart w:id="1391" w:name="_Toc59208921"/>
      <w:bookmarkStart w:id="1392" w:name="_Toc75734759"/>
      <w:bookmarkStart w:id="1393" w:name="_Toc92273851"/>
      <w:bookmarkStart w:id="1394" w:name="_Toc193394671"/>
      <w:bookmarkEnd w:id="1387"/>
      <w:r w:rsidRPr="00C6761E">
        <w:t>7.2.12</w:t>
      </w:r>
      <w:r w:rsidR="00920A29" w:rsidRPr="00C6761E">
        <w:t>.3</w:t>
      </w:r>
      <w:r w:rsidR="00920A29" w:rsidRPr="00C6761E">
        <w:tab/>
        <w:t>5G ProSe direct link authentication procedure accepted by the target UE</w:t>
      </w:r>
      <w:bookmarkEnd w:id="1384"/>
      <w:bookmarkEnd w:id="1385"/>
      <w:bookmarkEnd w:id="1388"/>
      <w:bookmarkEnd w:id="1389"/>
      <w:bookmarkEnd w:id="1390"/>
      <w:bookmarkEnd w:id="1391"/>
      <w:bookmarkEnd w:id="1392"/>
      <w:bookmarkEnd w:id="1393"/>
      <w:bookmarkEnd w:id="1394"/>
    </w:p>
    <w:p w14:paraId="3FA38043" w14:textId="7F3D591A" w:rsidR="00920A29" w:rsidRPr="00C6761E" w:rsidRDefault="00920A29" w:rsidP="00920A29">
      <w:bookmarkStart w:id="1395" w:name="_Toc34388633"/>
      <w:bookmarkStart w:id="1396"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397" w:name="_CR7_2_12_4"/>
      <w:bookmarkStart w:id="1398" w:name="_Toc45282232"/>
      <w:bookmarkStart w:id="1399" w:name="_Toc45882618"/>
      <w:bookmarkStart w:id="1400" w:name="_Toc51951168"/>
      <w:bookmarkStart w:id="1401" w:name="_Toc59208922"/>
      <w:bookmarkStart w:id="1402" w:name="_Toc75734760"/>
      <w:bookmarkStart w:id="1403" w:name="_Toc92273852"/>
      <w:bookmarkStart w:id="1404" w:name="_Toc193394672"/>
      <w:bookmarkEnd w:id="1397"/>
      <w:r w:rsidRPr="00C6761E">
        <w:t>7.2.12</w:t>
      </w:r>
      <w:r w:rsidR="00920A29" w:rsidRPr="00C6761E">
        <w:t>.4</w:t>
      </w:r>
      <w:r w:rsidR="00920A29" w:rsidRPr="00C6761E">
        <w:tab/>
        <w:t>5G ProSe direct link authentication procedure completion by the initiating UE</w:t>
      </w:r>
      <w:bookmarkEnd w:id="1395"/>
      <w:bookmarkEnd w:id="1396"/>
      <w:bookmarkEnd w:id="1398"/>
      <w:bookmarkEnd w:id="1399"/>
      <w:bookmarkEnd w:id="1400"/>
      <w:bookmarkEnd w:id="1401"/>
      <w:bookmarkEnd w:id="1402"/>
      <w:bookmarkEnd w:id="1403"/>
      <w:bookmarkEnd w:id="1404"/>
    </w:p>
    <w:p w14:paraId="360232D6" w14:textId="2FF9FE9C" w:rsidR="00920A29" w:rsidRPr="00C6761E" w:rsidRDefault="00920A29" w:rsidP="00920A29">
      <w:bookmarkStart w:id="1405" w:name="_Toc34388634"/>
      <w:bookmarkStart w:id="1406"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C6761E">
        <w:rPr>
          <w:vertAlign w:val="subscript"/>
        </w:rPr>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407" w:name="_CR7_2_12_5"/>
      <w:bookmarkStart w:id="1408" w:name="_Toc45282233"/>
      <w:bookmarkStart w:id="1409" w:name="_Toc45882619"/>
      <w:bookmarkStart w:id="1410" w:name="_Toc51951169"/>
      <w:bookmarkStart w:id="1411" w:name="_Toc59208923"/>
      <w:bookmarkStart w:id="1412" w:name="_Toc75734761"/>
      <w:bookmarkStart w:id="1413" w:name="_Toc92273853"/>
      <w:bookmarkStart w:id="1414" w:name="_Toc193394673"/>
      <w:bookmarkEnd w:id="1407"/>
      <w:r w:rsidRPr="00C6761E">
        <w:lastRenderedPageBreak/>
        <w:t>7.2.12</w:t>
      </w:r>
      <w:r w:rsidR="00920A29" w:rsidRPr="00C6761E">
        <w:t>.5</w:t>
      </w:r>
      <w:r w:rsidR="00920A29" w:rsidRPr="00C6761E">
        <w:tab/>
        <w:t>5G ProSe direct link authentication procedure not accepted by the target UE</w:t>
      </w:r>
      <w:bookmarkEnd w:id="1405"/>
      <w:bookmarkEnd w:id="1406"/>
      <w:bookmarkEnd w:id="1408"/>
      <w:bookmarkEnd w:id="1409"/>
      <w:bookmarkEnd w:id="1410"/>
      <w:bookmarkEnd w:id="1411"/>
      <w:bookmarkEnd w:id="1412"/>
      <w:bookmarkEnd w:id="1413"/>
      <w:bookmarkEnd w:id="1414"/>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15" w:name="_CR7_2_12_6"/>
      <w:bookmarkStart w:id="1416" w:name="_Toc75734762"/>
      <w:bookmarkStart w:id="1417" w:name="_Toc92273854"/>
      <w:bookmarkStart w:id="1418" w:name="_Toc34388635"/>
      <w:bookmarkStart w:id="1419" w:name="_Toc34404406"/>
      <w:bookmarkStart w:id="1420" w:name="_Toc45282234"/>
      <w:bookmarkStart w:id="1421" w:name="_Toc45882620"/>
      <w:bookmarkStart w:id="1422" w:name="_Toc51951170"/>
      <w:bookmarkStart w:id="1423" w:name="_Toc59208924"/>
      <w:bookmarkStart w:id="1424" w:name="_Toc193394674"/>
      <w:bookmarkEnd w:id="1415"/>
      <w:r w:rsidRPr="00C6761E">
        <w:t>7.2.12</w:t>
      </w:r>
      <w:r w:rsidR="00920A29" w:rsidRPr="00C6761E">
        <w:t>.6</w:t>
      </w:r>
      <w:r w:rsidR="00920A29" w:rsidRPr="00C6761E">
        <w:tab/>
        <w:t>5G ProSe direct link authentication procedure not accepted by the initiating UE</w:t>
      </w:r>
      <w:bookmarkEnd w:id="1416"/>
      <w:bookmarkEnd w:id="1417"/>
      <w:bookmarkEnd w:id="1424"/>
    </w:p>
    <w:p w14:paraId="57437494" w14:textId="77777777" w:rsidR="00E5189E" w:rsidRPr="00C6761E" w:rsidRDefault="00E5189E" w:rsidP="00E5189E">
      <w:bookmarkStart w:id="1425" w:name="_Toc75734763"/>
      <w:bookmarkStart w:id="1426"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27" w:name="_CR7_2_12_7"/>
      <w:bookmarkStart w:id="1428" w:name="_Toc193394675"/>
      <w:bookmarkEnd w:id="1427"/>
      <w:r w:rsidRPr="00C6761E">
        <w:t>7.2.12</w:t>
      </w:r>
      <w:r w:rsidR="00920A29" w:rsidRPr="00C6761E">
        <w:t>.7</w:t>
      </w:r>
      <w:r w:rsidR="00920A29" w:rsidRPr="00C6761E">
        <w:tab/>
        <w:t>Abnormal cases</w:t>
      </w:r>
      <w:bookmarkEnd w:id="1418"/>
      <w:bookmarkEnd w:id="1419"/>
      <w:bookmarkEnd w:id="1420"/>
      <w:bookmarkEnd w:id="1421"/>
      <w:bookmarkEnd w:id="1422"/>
      <w:bookmarkEnd w:id="1423"/>
      <w:bookmarkEnd w:id="1425"/>
      <w:bookmarkEnd w:id="1426"/>
      <w:bookmarkEnd w:id="1428"/>
    </w:p>
    <w:p w14:paraId="6C840C8B" w14:textId="3E74A743" w:rsidR="00920A29" w:rsidRPr="00C6761E" w:rsidRDefault="00BC760B" w:rsidP="00B36149">
      <w:pPr>
        <w:pStyle w:val="Heading5"/>
        <w:rPr>
          <w:lang w:eastAsia="zh-CN"/>
        </w:rPr>
      </w:pPr>
      <w:bookmarkStart w:id="1429" w:name="_CR7_2_12_7_1"/>
      <w:bookmarkStart w:id="1430" w:name="_Toc45282235"/>
      <w:bookmarkStart w:id="1431" w:name="_Toc45882621"/>
      <w:bookmarkStart w:id="1432" w:name="_Toc51951171"/>
      <w:bookmarkStart w:id="1433" w:name="_Toc59208925"/>
      <w:bookmarkStart w:id="1434" w:name="_Toc75734764"/>
      <w:bookmarkStart w:id="1435" w:name="_Toc92273856"/>
      <w:bookmarkStart w:id="1436" w:name="_Toc193394676"/>
      <w:bookmarkEnd w:id="1429"/>
      <w:r w:rsidRPr="00C6761E">
        <w:rPr>
          <w:lang w:eastAsia="zh-CN"/>
        </w:rPr>
        <w:t>7.2.12</w:t>
      </w:r>
      <w:r w:rsidR="00920A29" w:rsidRPr="00C6761E">
        <w:rPr>
          <w:lang w:eastAsia="zh-CN"/>
        </w:rPr>
        <w:t>.7.1</w:t>
      </w:r>
      <w:r w:rsidR="00920A29" w:rsidRPr="00C6761E">
        <w:rPr>
          <w:lang w:eastAsia="zh-CN"/>
        </w:rPr>
        <w:tab/>
        <w:t>Abnormal cases at the initiating UE</w:t>
      </w:r>
      <w:bookmarkEnd w:id="1430"/>
      <w:bookmarkEnd w:id="1431"/>
      <w:bookmarkEnd w:id="1432"/>
      <w:bookmarkEnd w:id="1433"/>
      <w:bookmarkEnd w:id="1434"/>
      <w:bookmarkEnd w:id="1435"/>
      <w:bookmarkEnd w:id="1436"/>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37" w:name="_Toc59209231"/>
      <w:bookmarkStart w:id="1438" w:name="_Toc59208960"/>
      <w:bookmarkStart w:id="1439" w:name="_Toc51951204"/>
      <w:bookmarkStart w:id="1440" w:name="_Toc45882654"/>
      <w:bookmarkStart w:id="1441" w:name="_Toc45282268"/>
      <w:r w:rsidRPr="00C6761E">
        <w:rPr>
          <w:rFonts w:hint="eastAsia"/>
          <w:lang w:eastAsia="zh-CN"/>
        </w:rPr>
        <w:lastRenderedPageBreak/>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6E2ACEDF" w:rsidR="000E0BD6" w:rsidRPr="00C6761E" w:rsidRDefault="000E0BD6" w:rsidP="0051002B">
      <w:pPr>
        <w:pStyle w:val="NO"/>
        <w:rPr>
          <w:lang w:eastAsia="zh-CN"/>
        </w:rPr>
      </w:pPr>
      <w:r w:rsidRPr="00C6761E">
        <w:t>NOTE </w:t>
      </w:r>
      <w:r w:rsidRPr="00C6761E">
        <w:rPr>
          <w:rFonts w:hint="eastAsia"/>
          <w:lang w:eastAsia="zh-CN"/>
        </w:rPr>
        <w:t>2</w:t>
      </w:r>
      <w:r w:rsidRPr="00C6761E">
        <w:t>:</w:t>
      </w:r>
      <w:r w:rsidRPr="00C6761E">
        <w:tab/>
        <w:t>The abnormal cases as described in bullet c)</w:t>
      </w:r>
      <w:r w:rsidRPr="00C6761E">
        <w:rPr>
          <w:rFonts w:hint="eastAsia"/>
          <w:lang w:eastAsia="zh-CN"/>
        </w:rPr>
        <w:t xml:space="preserve"> only happens when t</w:t>
      </w:r>
      <w:r w:rsidRPr="00C6761E">
        <w:t>he 5G ProSe direct link authentication procedure</w:t>
      </w:r>
      <w:r w:rsidRPr="00C6761E">
        <w:rPr>
          <w:rFonts w:hint="eastAsia"/>
          <w:lang w:eastAsia="zh-CN"/>
        </w:rPr>
        <w:t xml:space="preserve"> is </w:t>
      </w:r>
      <w:r w:rsidRPr="00C6761E">
        <w:t>used to perform mutual authentication of UEs during a 5G ProSe direct link re-keying procedure</w:t>
      </w:r>
      <w:r w:rsidRPr="00C6761E">
        <w:rPr>
          <w:rFonts w:hint="eastAsia"/>
          <w:lang w:eastAsia="zh-CN"/>
        </w:rPr>
        <w:t>.</w:t>
      </w:r>
    </w:p>
    <w:p w14:paraId="05E1B000" w14:textId="5E1CAB64" w:rsidR="00DB43E8" w:rsidRPr="00C6761E" w:rsidRDefault="00DB43E8" w:rsidP="00DB43E8">
      <w:pPr>
        <w:pStyle w:val="Heading3"/>
      </w:pPr>
      <w:bookmarkStart w:id="1442" w:name="_CR7_2_13"/>
      <w:bookmarkStart w:id="1443" w:name="_Toc193394677"/>
      <w:bookmarkEnd w:id="1442"/>
      <w:r w:rsidRPr="00C6761E">
        <w:t>7.2.13</w:t>
      </w:r>
      <w:r w:rsidRPr="00C6761E">
        <w:tab/>
        <w:t>5G ProSe UE</w:t>
      </w:r>
      <w:r w:rsidR="00430DA5" w:rsidRPr="00C6761E">
        <w:t>-</w:t>
      </w:r>
      <w:r w:rsidRPr="00C6761E">
        <w:t>to</w:t>
      </w:r>
      <w:r w:rsidR="00430DA5" w:rsidRPr="00C6761E">
        <w:t>-</w:t>
      </w:r>
      <w:r w:rsidRPr="00C6761E">
        <w:t>UE relay update procedure</w:t>
      </w:r>
      <w:bookmarkEnd w:id="1443"/>
    </w:p>
    <w:p w14:paraId="3E299E4E" w14:textId="65B633B4" w:rsidR="00DB43E8" w:rsidRPr="00C6761E" w:rsidRDefault="00DB43E8" w:rsidP="00DB43E8">
      <w:pPr>
        <w:pStyle w:val="Heading4"/>
      </w:pPr>
      <w:bookmarkStart w:id="1444" w:name="_CR7_2_13_1"/>
      <w:bookmarkStart w:id="1445" w:name="_Toc193394678"/>
      <w:bookmarkEnd w:id="1444"/>
      <w:r w:rsidRPr="00C6761E">
        <w:t>7.2.13.1</w:t>
      </w:r>
      <w:r w:rsidRPr="00C6761E">
        <w:tab/>
        <w:t>General</w:t>
      </w:r>
      <w:bookmarkEnd w:id="1445"/>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46" w:name="_CR7_2_13_2"/>
      <w:bookmarkStart w:id="1447" w:name="_Toc193394679"/>
      <w:bookmarkEnd w:id="1446"/>
      <w:r w:rsidRPr="00C6761E">
        <w:t>7.2.13.2</w:t>
      </w:r>
      <w:r w:rsidRPr="00C6761E">
        <w:tab/>
        <w:t>5G ProSe</w:t>
      </w:r>
      <w:r w:rsidR="00430DA5" w:rsidRPr="00C6761E">
        <w:t xml:space="preserve"> UE-to-UE</w:t>
      </w:r>
      <w:r w:rsidRPr="00C6761E">
        <w:t xml:space="preserve"> relay update procedure initiation by initiating UE</w:t>
      </w:r>
      <w:bookmarkEnd w:id="1447"/>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5980C72D" w14:textId="78FE64CC" w:rsidR="00430DA5" w:rsidRPr="00C6761E" w:rsidRDefault="00D422D1" w:rsidP="00C36452">
      <w:pPr>
        <w:pStyle w:val="B1"/>
        <w:overflowPunct/>
        <w:autoSpaceDE/>
        <w:autoSpaceDN/>
        <w:adjustRightInd/>
        <w:ind w:left="644" w:hanging="360"/>
        <w:textAlignment w:val="auto"/>
      </w:pPr>
      <w:r>
        <w:rPr>
          <w:rFonts w:hint="eastAsia"/>
          <w:lang w:eastAsia="zh-CN"/>
        </w:rPr>
        <w:t>c</w:t>
      </w:r>
      <w:r w:rsidRPr="00C6761E">
        <w:t>)</w:t>
      </w:r>
      <w:r w:rsidRPr="00C6761E">
        <w:tab/>
        <w:t>shall include the source 5G ProSe</w:t>
      </w:r>
      <w:r w:rsidRPr="00C6761E" w:rsidDel="00732286">
        <w:t xml:space="preserve"> </w:t>
      </w:r>
      <w:r w:rsidRPr="00C6761E">
        <w:t>end UE's old IP address/prefix, if the source 5G ProSe</w:t>
      </w:r>
      <w:r w:rsidRPr="00C6761E" w:rsidDel="00732286">
        <w:t xml:space="preserve"> </w:t>
      </w:r>
      <w:r w:rsidRPr="00C6761E">
        <w:t>end UE’s IP address/prefix has changed</w:t>
      </w:r>
      <w:r>
        <w:rPr>
          <w:rFonts w:hint="eastAsia"/>
          <w:lang w:eastAsia="zh-CN"/>
        </w:rPr>
        <w:t xml:space="preserve"> or is to be changed (i.e. allocated by the initiating UE)</w:t>
      </w:r>
      <w:r w:rsidRPr="00C6761E">
        <w:t>;</w:t>
      </w:r>
    </w:p>
    <w:p w14:paraId="3C65FD43" w14:textId="7F1D1861" w:rsidR="00430DA5" w:rsidRPr="00C6761E" w:rsidRDefault="00D422D1" w:rsidP="00C36452">
      <w:pPr>
        <w:pStyle w:val="B1"/>
        <w:overflowPunct/>
        <w:autoSpaceDE/>
        <w:autoSpaceDN/>
        <w:adjustRightInd/>
        <w:ind w:left="644" w:hanging="360"/>
        <w:textAlignment w:val="auto"/>
      </w:pPr>
      <w:r>
        <w:rPr>
          <w:rFonts w:hint="eastAsia"/>
          <w:lang w:eastAsia="zh-CN"/>
        </w:rPr>
        <w:t>d</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old </w:t>
      </w:r>
      <w:r w:rsidRPr="00C672E7">
        <w:t xml:space="preserve">application layer </w:t>
      </w:r>
      <w:r w:rsidRPr="00C6761E">
        <w:t>ID, if the source 5G ProSe</w:t>
      </w:r>
      <w:r w:rsidRPr="00C6761E" w:rsidDel="00732286">
        <w:t xml:space="preserve"> </w:t>
      </w:r>
      <w:r w:rsidRPr="00C6761E">
        <w:t xml:space="preserve">end UE’s </w:t>
      </w:r>
      <w:r w:rsidRPr="00C672E7">
        <w:t xml:space="preserve">application layer </w:t>
      </w:r>
      <w:r w:rsidRPr="00C6761E">
        <w:t xml:space="preserve">ID has changed; </w:t>
      </w:r>
    </w:p>
    <w:p w14:paraId="0E0DAB4F" w14:textId="494F5723" w:rsidR="00D422D1" w:rsidRPr="00C6761E" w:rsidRDefault="00D422D1" w:rsidP="00D422D1">
      <w:pPr>
        <w:pStyle w:val="B1"/>
        <w:ind w:left="644" w:hanging="360"/>
      </w:pPr>
      <w:r>
        <w:rPr>
          <w:rFonts w:hint="eastAsia"/>
          <w:lang w:eastAsia="zh-CN"/>
        </w:rPr>
        <w:t>e</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new </w:t>
      </w:r>
      <w:r w:rsidRPr="00C672E7">
        <w:t xml:space="preserve">application layer </w:t>
      </w:r>
      <w:r w:rsidRPr="00C6761E">
        <w:t xml:space="preserve">ID, if </w:t>
      </w:r>
      <w:r>
        <w:rPr>
          <w:rFonts w:hint="eastAsia"/>
          <w:lang w:eastAsia="zh-CN"/>
        </w:rPr>
        <w:t xml:space="preserve">the new </w:t>
      </w:r>
      <w:r w:rsidRPr="00C672E7">
        <w:t>application layer ID</w:t>
      </w:r>
      <w:r>
        <w:rPr>
          <w:rFonts w:hint="eastAsia"/>
          <w:lang w:eastAsia="zh-CN"/>
        </w:rPr>
        <w:t xml:space="preserve"> of the </w:t>
      </w:r>
      <w:r w:rsidRPr="00C6761E">
        <w:t>source 5G ProSe</w:t>
      </w:r>
      <w:r w:rsidRPr="00C6761E" w:rsidDel="00732286">
        <w:t xml:space="preserve"> </w:t>
      </w:r>
      <w:r w:rsidRPr="00C6761E">
        <w:t>end</w:t>
      </w:r>
      <w:r>
        <w:rPr>
          <w:rFonts w:hint="eastAsia"/>
          <w:lang w:eastAsia="zh-CN"/>
        </w:rPr>
        <w:t xml:space="preserve"> UE is received in the </w:t>
      </w:r>
      <w:r w:rsidRPr="00C6761E">
        <w:t>PROSE DIRECT LINK IDENTIFIER UPDATE REQUEST message; and</w:t>
      </w:r>
    </w:p>
    <w:p w14:paraId="53164F83" w14:textId="7EAC2DD1" w:rsidR="00430DA5" w:rsidRPr="00C6761E" w:rsidRDefault="00D422D1" w:rsidP="00C36452">
      <w:pPr>
        <w:pStyle w:val="B1"/>
        <w:overflowPunct/>
        <w:autoSpaceDE/>
        <w:autoSpaceDN/>
        <w:adjustRightInd/>
        <w:ind w:left="644" w:hanging="360"/>
        <w:textAlignment w:val="auto"/>
      </w:pPr>
      <w:r>
        <w:rPr>
          <w:rFonts w:hint="eastAsia"/>
          <w:lang w:eastAsia="zh-CN"/>
        </w:rPr>
        <w:t>f</w:t>
      </w:r>
      <w:r w:rsidRPr="00C6761E">
        <w:t>)</w:t>
      </w:r>
      <w:r w:rsidRPr="00C6761E">
        <w:tab/>
        <w:t>shall include the source 5G ProSe</w:t>
      </w:r>
      <w:r w:rsidRPr="00C6761E" w:rsidDel="00732286">
        <w:t xml:space="preserve"> </w:t>
      </w:r>
      <w:r w:rsidRPr="00C6761E">
        <w:t xml:space="preserve">end UE's new IP address/prefix, if </w:t>
      </w:r>
      <w:r>
        <w:rPr>
          <w:rFonts w:hint="eastAsia"/>
          <w:lang w:eastAsia="zh-CN"/>
        </w:rPr>
        <w:t xml:space="preserve">the </w:t>
      </w:r>
      <w:r w:rsidRPr="00C6761E">
        <w:t>new IP address/prefix</w:t>
      </w:r>
      <w:r w:rsidRPr="00C6761E" w:rsidDel="002C2C43">
        <w:t xml:space="preserve"> </w:t>
      </w:r>
      <w:r>
        <w:rPr>
          <w:rFonts w:hint="eastAsia"/>
          <w:lang w:eastAsia="zh-CN"/>
        </w:rPr>
        <w:t xml:space="preserve">of the </w:t>
      </w:r>
      <w:r w:rsidRPr="00C6761E">
        <w:t>source 5G ProSe</w:t>
      </w:r>
      <w:r w:rsidRPr="00C6761E" w:rsidDel="00732286">
        <w:t xml:space="preserve"> </w:t>
      </w:r>
      <w:r>
        <w:t>end UE</w:t>
      </w:r>
      <w:r>
        <w:rPr>
          <w:rFonts w:hint="eastAsia"/>
          <w:lang w:eastAsia="zh-CN"/>
        </w:rPr>
        <w:t xml:space="preserve"> is received in the </w:t>
      </w:r>
      <w:r w:rsidRPr="00C6761E">
        <w:t>PROSE DIRECT LINK IDENTIFIER UPDATE REQUEST message</w:t>
      </w:r>
      <w:r>
        <w:rPr>
          <w:rFonts w:hint="eastAsia"/>
          <w:lang w:eastAsia="zh-CN"/>
        </w:rPr>
        <w:t xml:space="preserve">, or if the </w:t>
      </w:r>
      <w:r w:rsidRPr="00C6761E">
        <w:rPr>
          <w:lang w:eastAsia="zh-CN"/>
        </w:rPr>
        <w:t>IP address/prefix needed indication</w:t>
      </w:r>
      <w:r>
        <w:rPr>
          <w:rFonts w:hint="eastAsia"/>
          <w:lang w:eastAsia="zh-CN"/>
        </w:rPr>
        <w:t xml:space="preserve"> is received in the </w:t>
      </w:r>
      <w:r w:rsidRPr="00C6761E">
        <w:t>PROSE DIRECT LINK IDENTIFIER UPDATE REQUEST message</w:t>
      </w:r>
      <w:r>
        <w:rPr>
          <w:rFonts w:hint="eastAsia"/>
          <w:lang w:eastAsia="zh-CN"/>
        </w:rPr>
        <w:t xml:space="preserve"> and </w:t>
      </w:r>
      <w:r w:rsidRPr="00C6761E">
        <w:t>new IP address/prefix</w:t>
      </w:r>
      <w:r>
        <w:rPr>
          <w:rFonts w:hint="eastAsia"/>
          <w:lang w:eastAsia="zh-CN"/>
        </w:rPr>
        <w:t xml:space="preserve"> of the </w:t>
      </w:r>
      <w:r w:rsidRPr="00C6761E">
        <w:t>source 5G ProSe</w:t>
      </w:r>
      <w:r w:rsidRPr="00C6761E" w:rsidDel="00732286">
        <w:t xml:space="preserve"> </w:t>
      </w:r>
      <w:r w:rsidRPr="00C6761E">
        <w:t>end UE</w:t>
      </w:r>
      <w:r>
        <w:rPr>
          <w:rFonts w:hint="eastAsia"/>
          <w:lang w:eastAsia="zh-CN"/>
        </w:rPr>
        <w:t xml:space="preserve"> is allocated by </w:t>
      </w:r>
      <w:r w:rsidRPr="00C6761E">
        <w:t>the initiating UE.</w:t>
      </w:r>
    </w:p>
    <w:p w14:paraId="02177A95" w14:textId="7789F520" w:rsidR="00DB43E8" w:rsidRPr="00C6761E" w:rsidRDefault="00430DA5" w:rsidP="00DB43E8">
      <w:r w:rsidRPr="00C6761E">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D422D1">
      <w:pPr>
        <w:rPr>
          <w:lang w:eastAsia="zh-CN"/>
        </w:rPr>
      </w:pPr>
      <w:r>
        <w:object w:dxaOrig="14584" w:dyaOrig="8318" w14:anchorId="6F198E04">
          <v:shape id="_x0000_i1058" type="#_x0000_t75" style="width:444.85pt;height:255.9pt" o:ole="">
            <v:imagedata r:id="rId76" o:title="" cropbottom="4467f" cropright="5095f"/>
          </v:shape>
          <o:OLEObject Type="Embed" ProgID="Visio.Drawing.11" ShapeID="_x0000_i1058" DrawAspect="Content" ObjectID="_1804007362" r:id="rId77"/>
        </w:object>
      </w:r>
    </w:p>
    <w:p w14:paraId="4BDC9C23" w14:textId="4D553360" w:rsidR="00DB43E8" w:rsidRPr="00C6761E" w:rsidRDefault="00D422D1" w:rsidP="00D422D1">
      <w:pPr>
        <w:pStyle w:val="TF"/>
      </w:pPr>
      <w:bookmarkStart w:id="1448" w:name="_CRFigure7_2_13_2_1"/>
      <w:r w:rsidRPr="00C6761E">
        <w:t>Figure </w:t>
      </w:r>
      <w:bookmarkEnd w:id="1448"/>
      <w:r w:rsidRPr="00C6761E">
        <w:t>7.2.13.2.1: 5G ProSe direct relay update procedure</w:t>
      </w:r>
    </w:p>
    <w:p w14:paraId="695EBFC2" w14:textId="4FA80531" w:rsidR="00DB43E8" w:rsidRPr="00C6761E" w:rsidRDefault="00DB43E8" w:rsidP="00DB43E8">
      <w:pPr>
        <w:pStyle w:val="Heading4"/>
      </w:pPr>
      <w:bookmarkStart w:id="1449" w:name="_CR7_2_13_3"/>
      <w:bookmarkStart w:id="1450" w:name="_Toc193394680"/>
      <w:bookmarkEnd w:id="1449"/>
      <w:r w:rsidRPr="00C6761E">
        <w:t>7.2.13.3</w:t>
      </w:r>
      <w:r w:rsidRPr="00C6761E">
        <w:tab/>
        <w:t xml:space="preserve">5G ProSe </w:t>
      </w:r>
      <w:r w:rsidR="00430DA5" w:rsidRPr="00C6761E">
        <w:t>UE-to-UE</w:t>
      </w:r>
      <w:r w:rsidRPr="00C6761E">
        <w:t xml:space="preserve"> relay update procedure accepted by the target UE</w:t>
      </w:r>
      <w:bookmarkEnd w:id="1450"/>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77777777"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2BF96182" w:rsidR="00DB43E8" w:rsidRPr="00C6761E" w:rsidRDefault="00D422D1" w:rsidP="00D422D1">
      <w:pPr>
        <w:rPr>
          <w:lang w:eastAsia="x-none"/>
        </w:rPr>
      </w:pPr>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 xml:space="preserve">target UE receives the traffic using the new IP address/prefixs, the target UE shall continue to receive the traffic with the old IP address/prefixs (i.e.,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51" w:name="_CR7_2_13_4"/>
      <w:bookmarkStart w:id="1452" w:name="_Toc193394681"/>
      <w:bookmarkEnd w:id="1451"/>
      <w:r w:rsidRPr="00C6761E">
        <w:lastRenderedPageBreak/>
        <w:t>7.2.13.4</w:t>
      </w:r>
      <w:r w:rsidRPr="00C6761E">
        <w:tab/>
        <w:t xml:space="preserve">5G ProSe </w:t>
      </w:r>
      <w:r w:rsidR="00430DA5" w:rsidRPr="00C6761E">
        <w:t>UE-to-UE relay update</w:t>
      </w:r>
      <w:r w:rsidRPr="00C6761E">
        <w:t xml:space="preserve"> procedure completion by the initiating UE</w:t>
      </w:r>
      <w:bookmarkEnd w:id="1452"/>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53" w:name="_CR7_2_13_5"/>
      <w:bookmarkStart w:id="1454" w:name="_Toc193394682"/>
      <w:bookmarkEnd w:id="1453"/>
      <w:r w:rsidRPr="00C6761E">
        <w:t>7.2.13.5</w:t>
      </w:r>
      <w:r w:rsidRPr="00C6761E">
        <w:tab/>
        <w:t xml:space="preserve">5G ProSe </w:t>
      </w:r>
      <w:r w:rsidR="00C54DE7" w:rsidRPr="00C6761E">
        <w:t xml:space="preserve">UE-to-UE </w:t>
      </w:r>
      <w:r w:rsidRPr="00C6761E">
        <w:t>relay update procedure not accepted by the target UE</w:t>
      </w:r>
      <w:bookmarkEnd w:id="1454"/>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C6761E" w:rsidRDefault="00DB43E8" w:rsidP="00360E25">
      <w:pPr>
        <w:pStyle w:val="Heading4"/>
        <w:ind w:left="0" w:firstLine="0"/>
      </w:pPr>
      <w:bookmarkStart w:id="1455" w:name="_CR7_2_13_6"/>
      <w:bookmarkStart w:id="1456" w:name="_Toc193394683"/>
      <w:bookmarkEnd w:id="1455"/>
      <w:r w:rsidRPr="00C6761E">
        <w:t>7.2.13.6</w:t>
      </w:r>
      <w:r w:rsidRPr="00C6761E">
        <w:tab/>
        <w:t>Abnormal cases</w:t>
      </w:r>
      <w:bookmarkEnd w:id="1456"/>
    </w:p>
    <w:p w14:paraId="2295E392" w14:textId="60C9D590" w:rsidR="00DB43E8" w:rsidRPr="00C6761E" w:rsidRDefault="00DB43E8" w:rsidP="00DB43E8">
      <w:pPr>
        <w:pStyle w:val="Heading5"/>
        <w:rPr>
          <w:lang w:eastAsia="zh-CN"/>
        </w:rPr>
      </w:pPr>
      <w:bookmarkStart w:id="1457" w:name="_CR7_2_13_6_1"/>
      <w:bookmarkStart w:id="1458" w:name="_Toc193394684"/>
      <w:bookmarkEnd w:id="1457"/>
      <w:r w:rsidRPr="00C6761E">
        <w:rPr>
          <w:lang w:eastAsia="zh-CN"/>
        </w:rPr>
        <w:t>7.2.13.6.1</w:t>
      </w:r>
      <w:r w:rsidRPr="00C6761E">
        <w:rPr>
          <w:lang w:eastAsia="zh-CN"/>
        </w:rPr>
        <w:tab/>
        <w:t>Abnormal cases at the initiating UE</w:t>
      </w:r>
      <w:bookmarkEnd w:id="1458"/>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59" w:name="_CR7_2_14"/>
      <w:bookmarkStart w:id="1460" w:name="_Toc36212912"/>
      <w:bookmarkStart w:id="1461" w:name="_Toc36657089"/>
      <w:bookmarkStart w:id="1462" w:name="_Toc51948022"/>
      <w:bookmarkStart w:id="1463" w:name="_Toc51949114"/>
      <w:bookmarkStart w:id="1464" w:name="_Toc131396036"/>
      <w:bookmarkStart w:id="1465" w:name="_Toc45286753"/>
      <w:bookmarkStart w:id="1466" w:name="_Toc20232637"/>
      <w:bookmarkStart w:id="1467" w:name="_Toc27746730"/>
      <w:bookmarkStart w:id="1468" w:name="_Toc193394685"/>
      <w:bookmarkEnd w:id="1459"/>
      <w:r w:rsidRPr="00C6761E">
        <w:t>7.2.14</w:t>
      </w:r>
      <w:r w:rsidRPr="00C6761E">
        <w:tab/>
      </w:r>
      <w:bookmarkEnd w:id="1460"/>
      <w:bookmarkEnd w:id="1461"/>
      <w:bookmarkEnd w:id="1462"/>
      <w:bookmarkEnd w:id="1463"/>
      <w:bookmarkEnd w:id="1464"/>
      <w:bookmarkEnd w:id="1465"/>
      <w:bookmarkEnd w:id="1466"/>
      <w:bookmarkEnd w:id="1467"/>
      <w:r w:rsidRPr="00C6761E">
        <w:t>5G ProSe direct link identification procedure</w:t>
      </w:r>
      <w:bookmarkEnd w:id="1468"/>
    </w:p>
    <w:p w14:paraId="27C483EC" w14:textId="77777777" w:rsidR="00B27AF1" w:rsidRPr="00C6761E" w:rsidRDefault="00B27AF1" w:rsidP="00B27AF1">
      <w:pPr>
        <w:pStyle w:val="Heading4"/>
      </w:pPr>
      <w:bookmarkStart w:id="1469" w:name="_CR7_2_14_1"/>
      <w:bookmarkStart w:id="1470" w:name="_Toc51949115"/>
      <w:bookmarkStart w:id="1471" w:name="_Toc20232638"/>
      <w:bookmarkStart w:id="1472" w:name="_Toc36212913"/>
      <w:bookmarkStart w:id="1473" w:name="_Toc36657090"/>
      <w:bookmarkStart w:id="1474" w:name="_Toc51948023"/>
      <w:bookmarkStart w:id="1475" w:name="_Toc45286754"/>
      <w:bookmarkStart w:id="1476" w:name="_Toc27746731"/>
      <w:bookmarkStart w:id="1477" w:name="_Toc131396037"/>
      <w:bookmarkStart w:id="1478" w:name="_Toc193394686"/>
      <w:bookmarkEnd w:id="1469"/>
      <w:r w:rsidRPr="00C6761E">
        <w:t>7.2.14.1</w:t>
      </w:r>
      <w:r w:rsidRPr="00C6761E">
        <w:tab/>
        <w:t>General</w:t>
      </w:r>
      <w:bookmarkEnd w:id="1470"/>
      <w:bookmarkEnd w:id="1471"/>
      <w:bookmarkEnd w:id="1472"/>
      <w:bookmarkEnd w:id="1473"/>
      <w:bookmarkEnd w:id="1474"/>
      <w:bookmarkEnd w:id="1475"/>
      <w:bookmarkEnd w:id="1476"/>
      <w:bookmarkEnd w:id="1477"/>
      <w:bookmarkEnd w:id="1478"/>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479" w:name="_CR7_2_14_2"/>
      <w:bookmarkStart w:id="1480" w:name="_Toc51949116"/>
      <w:bookmarkStart w:id="1481" w:name="_Toc131396038"/>
      <w:bookmarkStart w:id="1482" w:name="_Toc36212914"/>
      <w:bookmarkStart w:id="1483" w:name="_Toc27746732"/>
      <w:bookmarkStart w:id="1484" w:name="_Toc36657091"/>
      <w:bookmarkStart w:id="1485" w:name="_Toc20232639"/>
      <w:bookmarkStart w:id="1486" w:name="_Toc45286755"/>
      <w:bookmarkStart w:id="1487" w:name="_Toc51948024"/>
      <w:bookmarkStart w:id="1488" w:name="_Toc193394687"/>
      <w:bookmarkEnd w:id="1479"/>
      <w:r w:rsidRPr="00C6761E">
        <w:t>7.2.14.2</w:t>
      </w:r>
      <w:r w:rsidRPr="00C6761E">
        <w:tab/>
        <w:t>5G ProSe direct link identification</w:t>
      </w:r>
      <w:bookmarkEnd w:id="1480"/>
      <w:bookmarkEnd w:id="1481"/>
      <w:bookmarkEnd w:id="1482"/>
      <w:bookmarkEnd w:id="1483"/>
      <w:bookmarkEnd w:id="1484"/>
      <w:bookmarkEnd w:id="1485"/>
      <w:bookmarkEnd w:id="1486"/>
      <w:bookmarkEnd w:id="1487"/>
      <w:r w:rsidRPr="00C6761E">
        <w:t xml:space="preserve"> procedure initiated by initiating UE</w:t>
      </w:r>
      <w:bookmarkEnd w:id="1488"/>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65707B64" w:rsidR="00B27AF1" w:rsidRPr="00C6761E" w:rsidRDefault="00B27AF1" w:rsidP="00B27AF1">
      <w:pPr>
        <w:pStyle w:val="B1"/>
        <w:rPr>
          <w:lang w:val="en-US"/>
        </w:rPr>
      </w:pPr>
      <w:r w:rsidRPr="00C6761E">
        <w:t>a)</w:t>
      </w:r>
      <w:r w:rsidRPr="00C6761E">
        <w:tab/>
      </w:r>
      <w:r w:rsidRPr="00C6761E">
        <w:rPr>
          <w:lang w:eastAsia="zh-CN"/>
        </w:rPr>
        <w:t>fails when the 5G ProSe remote UE is attemp</w:t>
      </w:r>
      <w:r w:rsidR="00A4408D">
        <w:rPr>
          <w:lang w:eastAsia="zh-CN"/>
        </w:rPr>
        <w:t>t</w:t>
      </w:r>
      <w:r w:rsidRPr="00C6761E">
        <w:rPr>
          <w:lang w:eastAsia="zh-CN"/>
        </w:rPr>
        <w:t>ing for emergency services; or</w:t>
      </w:r>
    </w:p>
    <w:p w14:paraId="637E4654" w14:textId="0E7C50C5" w:rsidR="00B27AF1" w:rsidRPr="00C6761E" w:rsidRDefault="00B27AF1" w:rsidP="00B27AF1">
      <w:pPr>
        <w:pStyle w:val="B1"/>
        <w:rPr>
          <w:lang w:eastAsia="zh-CN"/>
        </w:rPr>
      </w:pPr>
      <w:r w:rsidRPr="00C6761E">
        <w:t>b)</w:t>
      </w:r>
      <w:r w:rsidRPr="00C6761E">
        <w:tab/>
      </w:r>
      <w:r w:rsidRPr="00C6761E">
        <w:rPr>
          <w:lang w:eastAsia="zh-CN"/>
        </w:rPr>
        <w:t>is not required and no PEI is received from the 5G ProSe remote UE when the 5G ProSe remote UE is attemp</w:t>
      </w:r>
      <w:r w:rsidR="00A4408D">
        <w:rPr>
          <w:lang w:eastAsia="zh-CN"/>
        </w:rPr>
        <w:t>t</w:t>
      </w:r>
      <w:r w:rsidRPr="00C6761E">
        <w:rPr>
          <w:lang w:eastAsia="zh-CN"/>
        </w:rPr>
        <w:t>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lastRenderedPageBreak/>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3D1A3B99" w:rsidR="003F64C1" w:rsidRPr="00C6761E" w:rsidRDefault="003F64C1" w:rsidP="003F64C1">
      <w:pPr>
        <w:pStyle w:val="TH"/>
      </w:pPr>
      <w:r w:rsidRPr="00C6761E">
        <w:object w:dxaOrig="9765" w:dyaOrig="2790" w14:anchorId="470E4958">
          <v:shape id="_x0000_i1059" type="#_x0000_t75" style="width:489.4pt;height:139.35pt" o:ole="">
            <v:imagedata r:id="rId78" o:title=""/>
          </v:shape>
          <o:OLEObject Type="Embed" ProgID="Visio.Drawing.11" ShapeID="_x0000_i1059" DrawAspect="Content" ObjectID="_1804007363" r:id="rId79"/>
        </w:object>
      </w:r>
    </w:p>
    <w:p w14:paraId="67D9A2C9" w14:textId="523AAC91" w:rsidR="00B27AF1" w:rsidRPr="00C6761E" w:rsidRDefault="003F64C1" w:rsidP="003F64C1">
      <w:pPr>
        <w:pStyle w:val="TF"/>
      </w:pPr>
      <w:bookmarkStart w:id="1489" w:name="_CRFigure7_2_14_2_1"/>
      <w:r w:rsidRPr="00C6761E">
        <w:t>Figure </w:t>
      </w:r>
      <w:bookmarkEnd w:id="1489"/>
      <w:r w:rsidRPr="00C6761E">
        <w:t>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490" w:name="_CR7_2_14_3"/>
      <w:bookmarkStart w:id="1491" w:name="_Toc20232640"/>
      <w:bookmarkStart w:id="1492" w:name="_Toc27746733"/>
      <w:bookmarkStart w:id="1493" w:name="_Toc36212915"/>
      <w:bookmarkStart w:id="1494" w:name="_Toc36657092"/>
      <w:bookmarkStart w:id="1495" w:name="_Toc45286756"/>
      <w:bookmarkStart w:id="1496" w:name="_Toc51948025"/>
      <w:bookmarkStart w:id="1497" w:name="_Toc51949117"/>
      <w:bookmarkStart w:id="1498" w:name="_Toc131396039"/>
      <w:bookmarkStart w:id="1499" w:name="_Toc193394688"/>
      <w:bookmarkEnd w:id="1490"/>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491"/>
      <w:bookmarkEnd w:id="1492"/>
      <w:bookmarkEnd w:id="1493"/>
      <w:bookmarkEnd w:id="1494"/>
      <w:bookmarkEnd w:id="1495"/>
      <w:bookmarkEnd w:id="1496"/>
      <w:bookmarkEnd w:id="1497"/>
      <w:bookmarkEnd w:id="1498"/>
      <w:bookmarkEnd w:id="1499"/>
    </w:p>
    <w:p w14:paraId="72ABEA35" w14:textId="5DAAC070" w:rsidR="00B27AF1" w:rsidRPr="00C6761E" w:rsidRDefault="00B27AF1" w:rsidP="00B27AF1">
      <w:r w:rsidRPr="00C6761E">
        <w:t>Upon receipt of the PROSE DIRECT LINK IDENTITY REQUEST message,</w:t>
      </w:r>
      <w:r w:rsidR="0050324D">
        <w:t xml:space="preserve"> if the </w:t>
      </w:r>
      <w:r w:rsidR="0050324D" w:rsidRPr="005944CB">
        <w:t xml:space="preserve">target UE </w:t>
      </w:r>
      <w:r w:rsidR="0050324D">
        <w:t xml:space="preserve">is </w:t>
      </w:r>
      <w:r w:rsidR="0050324D" w:rsidRPr="00F46781">
        <w:t>attempting</w:t>
      </w:r>
      <w:r w:rsidR="0050324D">
        <w:t xml:space="preserve"> to </w:t>
      </w:r>
      <w:r w:rsidR="0050324D" w:rsidRPr="00F46781">
        <w:t>establish a 5G ProSe direct link for emergency services</w:t>
      </w:r>
      <w:r w:rsidR="0050324D">
        <w:t>,</w:t>
      </w:r>
      <w:r w:rsidRPr="00C6761E">
        <w:t xml:space="preserv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500" w:name="_CR7_2_14_4"/>
      <w:bookmarkStart w:id="1501" w:name="_Toc36212916"/>
      <w:bookmarkStart w:id="1502" w:name="_Toc20232641"/>
      <w:bookmarkStart w:id="1503" w:name="_Toc51948026"/>
      <w:bookmarkStart w:id="1504" w:name="_Toc51949118"/>
      <w:bookmarkStart w:id="1505" w:name="_Toc131396040"/>
      <w:bookmarkStart w:id="1506" w:name="_Toc27746734"/>
      <w:bookmarkStart w:id="1507" w:name="_Toc36657093"/>
      <w:bookmarkStart w:id="1508" w:name="_Toc45286757"/>
      <w:bookmarkStart w:id="1509" w:name="_Toc193394689"/>
      <w:bookmarkEnd w:id="1500"/>
      <w:r w:rsidRPr="00C6761E">
        <w:t>7.2.14.4</w:t>
      </w:r>
      <w:r w:rsidRPr="00C6761E">
        <w:tab/>
        <w:t xml:space="preserve">5G ProSe direct link identification procedure completion by the </w:t>
      </w:r>
      <w:bookmarkEnd w:id="1501"/>
      <w:bookmarkEnd w:id="1502"/>
      <w:bookmarkEnd w:id="1503"/>
      <w:bookmarkEnd w:id="1504"/>
      <w:bookmarkEnd w:id="1505"/>
      <w:bookmarkEnd w:id="1506"/>
      <w:bookmarkEnd w:id="1507"/>
      <w:bookmarkEnd w:id="1508"/>
      <w:r w:rsidRPr="00C6761E">
        <w:t>initiating UE</w:t>
      </w:r>
      <w:bookmarkEnd w:id="1509"/>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510" w:name="_CR7_2_14_5"/>
      <w:bookmarkStart w:id="1511" w:name="_Toc20232642"/>
      <w:bookmarkStart w:id="1512" w:name="_Toc36657094"/>
      <w:bookmarkStart w:id="1513" w:name="_Toc51948027"/>
      <w:bookmarkStart w:id="1514" w:name="_Toc51949119"/>
      <w:bookmarkStart w:id="1515" w:name="_Toc27746735"/>
      <w:bookmarkStart w:id="1516" w:name="_Toc131396041"/>
      <w:bookmarkStart w:id="1517" w:name="_Toc45286758"/>
      <w:bookmarkStart w:id="1518" w:name="_Toc36212917"/>
      <w:bookmarkStart w:id="1519" w:name="_Toc193394690"/>
      <w:bookmarkEnd w:id="1510"/>
      <w:r w:rsidRPr="00C6761E">
        <w:rPr>
          <w:lang w:val="en-US"/>
        </w:rPr>
        <w:t>7.2.14.5</w:t>
      </w:r>
      <w:r w:rsidRPr="00C6761E">
        <w:rPr>
          <w:lang w:val="en-US"/>
        </w:rPr>
        <w:tab/>
        <w:t>Abnormal cases</w:t>
      </w:r>
      <w:bookmarkEnd w:id="1511"/>
      <w:bookmarkEnd w:id="1512"/>
      <w:bookmarkEnd w:id="1513"/>
      <w:bookmarkEnd w:id="1514"/>
      <w:bookmarkEnd w:id="1515"/>
      <w:bookmarkEnd w:id="1516"/>
      <w:bookmarkEnd w:id="1517"/>
      <w:bookmarkEnd w:id="1518"/>
      <w:bookmarkEnd w:id="1519"/>
    </w:p>
    <w:p w14:paraId="2468C6A1" w14:textId="77777777" w:rsidR="00B27AF1" w:rsidRPr="00C6761E" w:rsidRDefault="00B27AF1" w:rsidP="00B27AF1">
      <w:pPr>
        <w:pStyle w:val="Heading5"/>
        <w:rPr>
          <w:lang w:val="en-US"/>
        </w:rPr>
      </w:pPr>
      <w:bookmarkStart w:id="1520" w:name="_CR7_2_14_5_1"/>
      <w:bookmarkStart w:id="1521" w:name="_Toc193394691"/>
      <w:bookmarkEnd w:id="1520"/>
      <w:r w:rsidRPr="00C6761E">
        <w:rPr>
          <w:lang w:val="en-US"/>
        </w:rPr>
        <w:t>7.2.14.5.1</w:t>
      </w:r>
      <w:r w:rsidRPr="00C6761E">
        <w:rPr>
          <w:lang w:val="en-US"/>
        </w:rPr>
        <w:tab/>
        <w:t>Abnormal cases at the initiating UE</w:t>
      </w:r>
      <w:bookmarkEnd w:id="1521"/>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Default="00B27AF1" w:rsidP="00B27AF1">
      <w:pPr>
        <w:pStyle w:val="NO"/>
      </w:pPr>
      <w:r w:rsidRPr="00C6761E">
        <w:t>NOTE:</w:t>
      </w:r>
      <w:r w:rsidRPr="00C6761E">
        <w:tab/>
        <w:t>The maximum number of allowed retransmissions is UE implementation specific.</w:t>
      </w:r>
    </w:p>
    <w:p w14:paraId="482B0B28" w14:textId="77777777" w:rsidR="0050324D" w:rsidRPr="00C6761E" w:rsidRDefault="0050324D" w:rsidP="0050324D">
      <w:pPr>
        <w:pStyle w:val="Heading5"/>
        <w:rPr>
          <w:lang w:val="en-US"/>
        </w:rPr>
      </w:pPr>
      <w:bookmarkStart w:id="1522" w:name="_CR7_2_14_5_2"/>
      <w:bookmarkStart w:id="1523" w:name="_Toc162969088"/>
      <w:bookmarkStart w:id="1524" w:name="_Toc193394692"/>
      <w:bookmarkEnd w:id="1522"/>
      <w:r w:rsidRPr="00C6761E">
        <w:rPr>
          <w:lang w:val="en-US"/>
        </w:rPr>
        <w:t>7.2.14.5.</w:t>
      </w:r>
      <w:r>
        <w:rPr>
          <w:lang w:val="en-US"/>
        </w:rPr>
        <w:t>2</w:t>
      </w:r>
      <w:r w:rsidRPr="00C6761E">
        <w:rPr>
          <w:lang w:val="en-US"/>
        </w:rPr>
        <w:tab/>
        <w:t xml:space="preserve">Abnormal cases at the </w:t>
      </w:r>
      <w:r>
        <w:rPr>
          <w:lang w:val="en-US"/>
        </w:rPr>
        <w:t>target</w:t>
      </w:r>
      <w:r w:rsidRPr="00C6761E">
        <w:rPr>
          <w:lang w:val="en-US"/>
        </w:rPr>
        <w:t xml:space="preserve"> UE</w:t>
      </w:r>
      <w:bookmarkEnd w:id="1523"/>
      <w:bookmarkEnd w:id="1524"/>
    </w:p>
    <w:p w14:paraId="0EDB6FA1" w14:textId="3657D07A" w:rsidR="0050324D" w:rsidRPr="00C6761E" w:rsidRDefault="0050324D" w:rsidP="0050324D">
      <w:pPr>
        <w:overflowPunct/>
        <w:autoSpaceDE/>
        <w:autoSpaceDN/>
        <w:adjustRightInd/>
        <w:textAlignment w:val="auto"/>
      </w:pPr>
      <w:r w:rsidRPr="00F65127">
        <w:rPr>
          <w:lang w:eastAsia="en-US"/>
        </w:rPr>
        <w:t>Upon receipt of the PROSE DIRECT LINK IDENTITY REQUEST message</w:t>
      </w:r>
      <w:r>
        <w:rPr>
          <w:lang w:eastAsia="en-US"/>
        </w:rPr>
        <w:t xml:space="preserve"> and</w:t>
      </w:r>
      <w:r w:rsidRPr="00F65127">
        <w:rPr>
          <w:lang w:eastAsia="en-US"/>
        </w:rPr>
        <w:t xml:space="preserve"> if the target UE is</w:t>
      </w:r>
      <w:r>
        <w:rPr>
          <w:lang w:eastAsia="en-US"/>
        </w:rPr>
        <w:t xml:space="preserve"> not</w:t>
      </w:r>
      <w:r w:rsidRPr="00F65127">
        <w:rPr>
          <w:lang w:eastAsia="en-US"/>
        </w:rPr>
        <w:t xml:space="preserve"> attempting to establish a 5G ProSe direct link for emergency services</w:t>
      </w:r>
      <w:r>
        <w:rPr>
          <w:lang w:eastAsia="en-US"/>
        </w:rPr>
        <w:t xml:space="preserve">, the target UE shall ignore the </w:t>
      </w:r>
      <w:r w:rsidRPr="00681EEF">
        <w:rPr>
          <w:lang w:eastAsia="en-US"/>
        </w:rPr>
        <w:t>PROSE DIRECT LINK IDENTITY REQUEST message</w:t>
      </w:r>
      <w:r w:rsidRPr="0050324D">
        <w:rPr>
          <w:lang w:eastAsia="en-US"/>
        </w:rPr>
        <w:t>.</w:t>
      </w:r>
    </w:p>
    <w:p w14:paraId="3E36F099" w14:textId="2AD34E35" w:rsidR="00433536" w:rsidRPr="00C6761E" w:rsidRDefault="00433536" w:rsidP="00433536">
      <w:pPr>
        <w:pStyle w:val="Heading2"/>
      </w:pPr>
      <w:bookmarkStart w:id="1525" w:name="_CR7_3"/>
      <w:bookmarkStart w:id="1526" w:name="_Toc193394693"/>
      <w:bookmarkEnd w:id="1525"/>
      <w:r w:rsidRPr="00C6761E">
        <w:t>7.</w:t>
      </w:r>
      <w:r w:rsidR="00642AF3" w:rsidRPr="00C6761E">
        <w:t>3</w:t>
      </w:r>
      <w:r w:rsidRPr="00C6761E">
        <w:tab/>
        <w:t>Broadcast mode 5G ProSe direct communication over PC5</w:t>
      </w:r>
      <w:bookmarkEnd w:id="1437"/>
      <w:bookmarkEnd w:id="1438"/>
      <w:bookmarkEnd w:id="1439"/>
      <w:bookmarkEnd w:id="1440"/>
      <w:bookmarkEnd w:id="1441"/>
      <w:bookmarkEnd w:id="1526"/>
    </w:p>
    <w:p w14:paraId="5CB8E5A9" w14:textId="5F8169CE" w:rsidR="00433536" w:rsidRPr="00C6761E" w:rsidRDefault="00433536" w:rsidP="00433536">
      <w:pPr>
        <w:pStyle w:val="Heading3"/>
        <w:rPr>
          <w:noProof/>
        </w:rPr>
      </w:pPr>
      <w:bookmarkStart w:id="1527" w:name="_CR7_3_1"/>
      <w:bookmarkStart w:id="1528" w:name="_Toc59209232"/>
      <w:bookmarkStart w:id="1529" w:name="_Toc59208961"/>
      <w:bookmarkStart w:id="1530" w:name="_Toc51951205"/>
      <w:bookmarkStart w:id="1531" w:name="_Toc45882655"/>
      <w:bookmarkStart w:id="1532" w:name="_Toc45282269"/>
      <w:bookmarkStart w:id="1533" w:name="_Toc34404424"/>
      <w:bookmarkStart w:id="1534" w:name="_Toc34388653"/>
      <w:bookmarkStart w:id="1535" w:name="_Toc25070698"/>
      <w:bookmarkStart w:id="1536" w:name="_Toc22039984"/>
      <w:bookmarkStart w:id="1537" w:name="_Toc193394694"/>
      <w:bookmarkEnd w:id="1527"/>
      <w:r w:rsidRPr="00C6761E">
        <w:rPr>
          <w:noProof/>
        </w:rPr>
        <w:t>7.</w:t>
      </w:r>
      <w:r w:rsidR="00642AF3" w:rsidRPr="00C6761E">
        <w:rPr>
          <w:noProof/>
        </w:rPr>
        <w:t>3</w:t>
      </w:r>
      <w:r w:rsidRPr="00C6761E">
        <w:rPr>
          <w:noProof/>
        </w:rPr>
        <w:t>.1</w:t>
      </w:r>
      <w:r w:rsidRPr="00C6761E">
        <w:rPr>
          <w:noProof/>
        </w:rPr>
        <w:tab/>
        <w:t>Overview</w:t>
      </w:r>
      <w:bookmarkEnd w:id="1528"/>
      <w:bookmarkEnd w:id="1529"/>
      <w:bookmarkEnd w:id="1530"/>
      <w:bookmarkEnd w:id="1531"/>
      <w:bookmarkEnd w:id="1532"/>
      <w:bookmarkEnd w:id="1533"/>
      <w:bookmarkEnd w:id="1534"/>
      <w:bookmarkEnd w:id="1535"/>
      <w:bookmarkEnd w:id="1536"/>
      <w:bookmarkEnd w:id="1537"/>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38" w:name="_CR7_3_2"/>
      <w:bookmarkStart w:id="1539" w:name="_Toc59209233"/>
      <w:bookmarkStart w:id="1540" w:name="_Toc59208962"/>
      <w:bookmarkStart w:id="1541" w:name="_Toc51951206"/>
      <w:bookmarkStart w:id="1542" w:name="_Toc45882656"/>
      <w:bookmarkStart w:id="1543" w:name="_Toc45282270"/>
      <w:bookmarkStart w:id="1544" w:name="_Toc34404425"/>
      <w:bookmarkStart w:id="1545" w:name="_Toc34388654"/>
      <w:bookmarkStart w:id="1546" w:name="_Toc193394695"/>
      <w:bookmarkEnd w:id="1538"/>
      <w:r w:rsidRPr="00C6761E">
        <w:lastRenderedPageBreak/>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39"/>
      <w:bookmarkEnd w:id="1540"/>
      <w:bookmarkEnd w:id="1541"/>
      <w:bookmarkEnd w:id="1542"/>
      <w:bookmarkEnd w:id="1543"/>
      <w:bookmarkEnd w:id="1544"/>
      <w:bookmarkEnd w:id="1545"/>
      <w:bookmarkEnd w:id="1546"/>
    </w:p>
    <w:p w14:paraId="177430A8" w14:textId="66C05DC8" w:rsidR="00433536" w:rsidRPr="00C6761E" w:rsidRDefault="00433536" w:rsidP="00433536">
      <w:pPr>
        <w:pStyle w:val="Heading4"/>
        <w:rPr>
          <w:noProof/>
        </w:rPr>
      </w:pPr>
      <w:bookmarkStart w:id="1547" w:name="_CR7_3_2_1"/>
      <w:bookmarkStart w:id="1548" w:name="_Toc59209234"/>
      <w:bookmarkStart w:id="1549" w:name="_Toc59208963"/>
      <w:bookmarkStart w:id="1550" w:name="_Toc51951207"/>
      <w:bookmarkStart w:id="1551" w:name="_Toc45882657"/>
      <w:bookmarkStart w:id="1552" w:name="_Toc45282271"/>
      <w:bookmarkStart w:id="1553" w:name="_Toc34404426"/>
      <w:bookmarkStart w:id="1554" w:name="_Toc34388655"/>
      <w:bookmarkStart w:id="1555" w:name="_Toc193394696"/>
      <w:bookmarkEnd w:id="1547"/>
      <w:r w:rsidRPr="00C6761E">
        <w:rPr>
          <w:noProof/>
        </w:rPr>
        <w:t>7.</w:t>
      </w:r>
      <w:r w:rsidR="00642AF3" w:rsidRPr="00C6761E">
        <w:rPr>
          <w:noProof/>
        </w:rPr>
        <w:t>3</w:t>
      </w:r>
      <w:r w:rsidRPr="00C6761E">
        <w:rPr>
          <w:noProof/>
        </w:rPr>
        <w:t>.2.1</w:t>
      </w:r>
      <w:r w:rsidRPr="00C6761E">
        <w:rPr>
          <w:noProof/>
        </w:rPr>
        <w:tab/>
        <w:t>Initiation</w:t>
      </w:r>
      <w:bookmarkEnd w:id="1548"/>
      <w:bookmarkEnd w:id="1549"/>
      <w:bookmarkEnd w:id="1550"/>
      <w:bookmarkEnd w:id="1551"/>
      <w:bookmarkEnd w:id="1552"/>
      <w:bookmarkEnd w:id="1553"/>
      <w:bookmarkEnd w:id="1554"/>
      <w:bookmarkEnd w:id="1555"/>
    </w:p>
    <w:p w14:paraId="5F7B5F6B" w14:textId="4A3870BF" w:rsidR="00433536" w:rsidRPr="00C6761E" w:rsidRDefault="00433536" w:rsidP="00433536">
      <w:pPr>
        <w:pStyle w:val="Heading5"/>
        <w:rPr>
          <w:noProof/>
        </w:rPr>
      </w:pPr>
      <w:bookmarkStart w:id="1556" w:name="_CR7_3_2_1_1"/>
      <w:bookmarkStart w:id="1557" w:name="_Toc34388656"/>
      <w:bookmarkStart w:id="1558" w:name="_Toc34404427"/>
      <w:bookmarkStart w:id="1559" w:name="_Toc45282272"/>
      <w:bookmarkStart w:id="1560" w:name="_Toc45882658"/>
      <w:bookmarkStart w:id="1561" w:name="_Toc51951208"/>
      <w:bookmarkStart w:id="1562" w:name="_Toc59208964"/>
      <w:bookmarkStart w:id="1563" w:name="_Toc59209235"/>
      <w:bookmarkStart w:id="1564" w:name="_Toc193394697"/>
      <w:bookmarkEnd w:id="1556"/>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57"/>
      <w:bookmarkEnd w:id="1558"/>
      <w:bookmarkEnd w:id="1559"/>
      <w:bookmarkEnd w:id="1560"/>
      <w:bookmarkEnd w:id="1561"/>
      <w:bookmarkEnd w:id="1562"/>
      <w:bookmarkEnd w:id="1563"/>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564"/>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ProSe services </w:t>
      </w:r>
      <w:bookmarkStart w:id="1565" w:name="OLE_LINK8"/>
      <w:r w:rsidRPr="00C6761E">
        <w:t>the UE is interested in</w:t>
      </w:r>
      <w:bookmarkEnd w:id="1565"/>
      <w:r w:rsidRPr="00C6761E">
        <w:t>,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77777777"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007FFBF1" w14:textId="77777777" w:rsidR="00433536" w:rsidRPr="00C6761E" w:rsidRDefault="00433536" w:rsidP="00433536">
      <w:pPr>
        <w:pStyle w:val="B4"/>
      </w:pPr>
      <w:r w:rsidRPr="00C6761E">
        <w:lastRenderedPageBreak/>
        <w:t>B)</w:t>
      </w:r>
      <w:r w:rsidRPr="00C6761E">
        <w:tab/>
        <w:t>the UE received a REGISTRATION REJECT message or a SERVICE REJECT message with the 5GMM cause #11 "PLMN not allowed" 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566" w:name="_CR7_3_2_1_2"/>
      <w:bookmarkStart w:id="1567" w:name="_Toc59209236"/>
      <w:bookmarkStart w:id="1568" w:name="_Toc59208965"/>
      <w:bookmarkStart w:id="1569" w:name="_Toc51951209"/>
      <w:bookmarkStart w:id="1570" w:name="_Toc45882659"/>
      <w:bookmarkStart w:id="1571" w:name="_Toc45282273"/>
      <w:bookmarkStart w:id="1572" w:name="_Toc34404428"/>
      <w:bookmarkStart w:id="1573" w:name="_Toc34388657"/>
      <w:bookmarkStart w:id="1574" w:name="_Toc193394698"/>
      <w:bookmarkEnd w:id="1566"/>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567"/>
      <w:bookmarkEnd w:id="1568"/>
      <w:bookmarkEnd w:id="1569"/>
      <w:bookmarkEnd w:id="1570"/>
      <w:bookmarkEnd w:id="1571"/>
      <w:bookmarkEnd w:id="1572"/>
      <w:bookmarkEnd w:id="1573"/>
      <w:bookmarkEnd w:id="1574"/>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lastRenderedPageBreak/>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575" w:name="_Toc34404429"/>
      <w:bookmarkStart w:id="1576" w:name="_Toc34388658"/>
      <w:bookmarkStart w:id="1577"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578" w:name="_CR7_3_2_2"/>
      <w:bookmarkStart w:id="1579" w:name="_Toc59209237"/>
      <w:bookmarkStart w:id="1580" w:name="_Toc59208966"/>
      <w:bookmarkStart w:id="1581" w:name="_Toc51951210"/>
      <w:bookmarkStart w:id="1582" w:name="_Toc45882660"/>
      <w:bookmarkStart w:id="1583" w:name="_Toc45282274"/>
      <w:bookmarkStart w:id="1584" w:name="_Toc193394699"/>
      <w:bookmarkEnd w:id="1578"/>
      <w:r w:rsidRPr="00C6761E">
        <w:t>7.</w:t>
      </w:r>
      <w:r w:rsidR="00FF36C8" w:rsidRPr="00C6761E">
        <w:t>3</w:t>
      </w:r>
      <w:r w:rsidRPr="00C6761E">
        <w:t>.2.2</w:t>
      </w:r>
      <w:r w:rsidRPr="00C6761E">
        <w:tab/>
        <w:t>Transmission</w:t>
      </w:r>
      <w:bookmarkEnd w:id="1575"/>
      <w:bookmarkEnd w:id="1576"/>
      <w:bookmarkEnd w:id="1577"/>
      <w:bookmarkEnd w:id="1579"/>
      <w:bookmarkEnd w:id="1580"/>
      <w:bookmarkEnd w:id="1581"/>
      <w:bookmarkEnd w:id="1582"/>
      <w:bookmarkEnd w:id="1583"/>
      <w:bookmarkEnd w:id="1584"/>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lastRenderedPageBreak/>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585" w:name="_CR7_3_2_3"/>
      <w:bookmarkStart w:id="1586" w:name="_Toc59209238"/>
      <w:bookmarkStart w:id="1587" w:name="_Toc59208967"/>
      <w:bookmarkStart w:id="1588" w:name="_Toc51951211"/>
      <w:bookmarkStart w:id="1589" w:name="_Toc45882661"/>
      <w:bookmarkStart w:id="1590" w:name="_Toc45282275"/>
      <w:bookmarkStart w:id="1591" w:name="_Toc34404430"/>
      <w:bookmarkStart w:id="1592" w:name="_Toc34388659"/>
      <w:bookmarkStart w:id="1593" w:name="_Toc533170268"/>
      <w:bookmarkStart w:id="1594" w:name="_Toc193394700"/>
      <w:bookmarkEnd w:id="1585"/>
      <w:r w:rsidRPr="00C6761E">
        <w:t>7.</w:t>
      </w:r>
      <w:r w:rsidR="00F243C8" w:rsidRPr="00C6761E">
        <w:t>3</w:t>
      </w:r>
      <w:r w:rsidRPr="00C6761E">
        <w:t>.2.3</w:t>
      </w:r>
      <w:r w:rsidRPr="00C6761E">
        <w:tab/>
        <w:t>Procedure for UE to use provisioned radio resources for 5G ProSe communication over PC5</w:t>
      </w:r>
      <w:bookmarkEnd w:id="1586"/>
      <w:bookmarkEnd w:id="1587"/>
      <w:bookmarkEnd w:id="1588"/>
      <w:bookmarkEnd w:id="1589"/>
      <w:bookmarkEnd w:id="1590"/>
      <w:bookmarkEnd w:id="1591"/>
      <w:bookmarkEnd w:id="1592"/>
      <w:bookmarkEnd w:id="1594"/>
    </w:p>
    <w:bookmarkEnd w:id="1593"/>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01C96BBB"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communication over PC5 in this PLMN, the UE can use the radio parameters indicated by the cell as specified in 3GPP TS 38.331 [13].</w:t>
      </w:r>
    </w:p>
    <w:p w14:paraId="2BF55E5D" w14:textId="70E5CA2F" w:rsidR="00433536" w:rsidRPr="00C6761E" w:rsidRDefault="00433536" w:rsidP="00433536">
      <w:pPr>
        <w:pStyle w:val="B1"/>
      </w:pPr>
      <w:r w:rsidRPr="00C6761E">
        <w:t>b)</w:t>
      </w:r>
      <w:r w:rsidRPr="00C6761E">
        <w:tab/>
        <w:t>else if the lower layers report that one or more PLMNs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77777777" w:rsidR="00433536" w:rsidRPr="00C6761E" w:rsidRDefault="00433536" w:rsidP="00433536">
      <w:pPr>
        <w:pStyle w:val="B3"/>
      </w:pPr>
      <w:r w:rsidRPr="00C6761E">
        <w:t>i)</w:t>
      </w:r>
      <w:r w:rsidRPr="00C6761E">
        <w:tab/>
        <w:t>none of the PLMNs reported by the lower layers is the registered PLMN or equivalent to the registered PLMN;</w:t>
      </w:r>
    </w:p>
    <w:p w14:paraId="79269C13" w14:textId="77777777" w:rsidR="00433536" w:rsidRPr="00C6761E" w:rsidRDefault="00433536" w:rsidP="00433536">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77777777" w:rsidR="00433536" w:rsidRPr="00C6761E" w:rsidRDefault="00433536" w:rsidP="00433536">
      <w:pPr>
        <w:pStyle w:val="B3"/>
      </w:pPr>
      <w:r w:rsidRPr="00C6761E">
        <w:t>i)</w:t>
      </w:r>
      <w:r w:rsidRPr="00C6761E">
        <w:tab/>
        <w:t>if in 5GMM-IDLE mode, perform PLMN selection triggered by 5G ProSe communication over PC5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1B11FFF8" w:rsidR="00433536" w:rsidRPr="00C6761E" w:rsidRDefault="00433536" w:rsidP="00433536">
      <w:pPr>
        <w:pStyle w:val="B4"/>
      </w:pPr>
      <w:r w:rsidRPr="00C6761E">
        <w:t>A)</w:t>
      </w:r>
      <w:r w:rsidRPr="00C6761E">
        <w:tab/>
        <w:t>perform a De</w:t>
      </w:r>
      <w:r w:rsidR="00F74E80" w:rsidRPr="00C6761E">
        <w:t>-</w:t>
      </w:r>
      <w:r w:rsidRPr="00C6761E">
        <w:t>registration procedure as specified in 3GPP TS 24.501 [11] and then perform PLMN selection triggered by 5G ProSe communication over PC5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77777777" w:rsidR="00433536" w:rsidRPr="00C6761E" w:rsidRDefault="00433536" w:rsidP="00433536">
      <w:pPr>
        <w:pStyle w:val="B3"/>
      </w:pPr>
      <w:r w:rsidRPr="00C6761E">
        <w:tab/>
        <w:t>Whether the UE performs i) or ii) above is left up to UE implementation; or</w:t>
      </w:r>
    </w:p>
    <w:p w14:paraId="504AD727" w14:textId="77777777" w:rsidR="00433536" w:rsidRPr="00C6761E" w:rsidRDefault="00433536" w:rsidP="00433536">
      <w:pPr>
        <w:pStyle w:val="B2"/>
      </w:pPr>
      <w:r w:rsidRPr="00C6761E">
        <w:lastRenderedPageBreak/>
        <w:t>2)</w:t>
      </w:r>
      <w:r w:rsidRPr="00C6761E">
        <w:tab/>
        <w:t>else the UE shall not initiate 5G ProSe communication over PC5.</w:t>
      </w:r>
    </w:p>
    <w:p w14:paraId="622CDE3D" w14:textId="1E7BA157" w:rsidR="00433536" w:rsidRPr="00C6761E" w:rsidRDefault="00433536" w:rsidP="00433536">
      <w:r w:rsidRPr="00C6761E">
        <w:t>If the registration to the selected PLMN 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595" w:name="_CR7_3_2_4"/>
      <w:bookmarkStart w:id="1596" w:name="_Toc59209239"/>
      <w:bookmarkStart w:id="1597" w:name="_Toc59208968"/>
      <w:bookmarkStart w:id="1598" w:name="_Toc51951212"/>
      <w:bookmarkStart w:id="1599" w:name="_Toc45882662"/>
      <w:bookmarkStart w:id="1600" w:name="_Toc45282276"/>
      <w:bookmarkStart w:id="1601" w:name="_Toc34404431"/>
      <w:bookmarkStart w:id="1602" w:name="_Toc34388660"/>
      <w:bookmarkStart w:id="1603" w:name="_Toc193394701"/>
      <w:bookmarkEnd w:id="1595"/>
      <w:r w:rsidRPr="00C6761E">
        <w:t>7.</w:t>
      </w:r>
      <w:r w:rsidR="00A04218" w:rsidRPr="00C6761E">
        <w:t>3</w:t>
      </w:r>
      <w:r w:rsidRPr="00C6761E">
        <w:t>.2.4</w:t>
      </w:r>
      <w:r w:rsidRPr="00C6761E">
        <w:tab/>
        <w:t>Privacy of 5G ProSe transmission over PC5</w:t>
      </w:r>
      <w:bookmarkEnd w:id="1596"/>
      <w:bookmarkEnd w:id="1597"/>
      <w:bookmarkEnd w:id="1598"/>
      <w:bookmarkEnd w:id="1599"/>
      <w:bookmarkEnd w:id="1600"/>
      <w:bookmarkEnd w:id="1601"/>
      <w:bookmarkEnd w:id="1602"/>
      <w:bookmarkEnd w:id="1603"/>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604" w:name="_CR7_3_3"/>
      <w:bookmarkStart w:id="1605" w:name="_Toc59209240"/>
      <w:bookmarkStart w:id="1606" w:name="_Toc59208969"/>
      <w:bookmarkStart w:id="1607" w:name="_Toc51951213"/>
      <w:bookmarkStart w:id="1608" w:name="_Toc45882663"/>
      <w:bookmarkStart w:id="1609" w:name="_Toc45282277"/>
      <w:bookmarkStart w:id="1610" w:name="_Toc34404432"/>
      <w:bookmarkStart w:id="1611" w:name="_Toc34388661"/>
      <w:bookmarkStart w:id="1612" w:name="_Toc193394702"/>
      <w:bookmarkEnd w:id="1604"/>
      <w:r w:rsidRPr="00C6761E">
        <w:lastRenderedPageBreak/>
        <w:t>7.</w:t>
      </w:r>
      <w:r w:rsidR="00764899" w:rsidRPr="00C6761E">
        <w:t>3</w:t>
      </w:r>
      <w:r w:rsidRPr="00C6761E">
        <w:t>.3</w:t>
      </w:r>
      <w:r w:rsidRPr="00C6761E">
        <w:tab/>
        <w:t>Reception of broadcast mode 5G ProSe communication over PC5</w:t>
      </w:r>
      <w:bookmarkEnd w:id="1605"/>
      <w:bookmarkEnd w:id="1606"/>
      <w:bookmarkEnd w:id="1607"/>
      <w:bookmarkEnd w:id="1608"/>
      <w:bookmarkEnd w:id="1609"/>
      <w:bookmarkEnd w:id="1610"/>
      <w:bookmarkEnd w:id="1611"/>
      <w:bookmarkEnd w:id="1612"/>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bookmarkStart w:id="1613"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1613"/>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14" w:name="_CR7_3_4"/>
      <w:bookmarkStart w:id="1615" w:name="_Toc193394703"/>
      <w:bookmarkEnd w:id="1614"/>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15"/>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16" w:name="_CR7_4"/>
      <w:bookmarkStart w:id="1617" w:name="_Toc193394704"/>
      <w:bookmarkEnd w:id="1616"/>
      <w:r w:rsidRPr="00C6761E">
        <w:t>7.</w:t>
      </w:r>
      <w:r w:rsidR="00A57C3B" w:rsidRPr="00C6761E">
        <w:t>4</w:t>
      </w:r>
      <w:r w:rsidRPr="00C6761E">
        <w:tab/>
        <w:t>Groupcast mode 5G ProSe direct communication over PC5</w:t>
      </w:r>
      <w:bookmarkEnd w:id="1617"/>
    </w:p>
    <w:p w14:paraId="675012C5" w14:textId="02C1BF81" w:rsidR="00956ACD" w:rsidRPr="00C6761E" w:rsidRDefault="00956ACD" w:rsidP="00956ACD">
      <w:pPr>
        <w:pStyle w:val="Heading3"/>
        <w:rPr>
          <w:noProof/>
        </w:rPr>
      </w:pPr>
      <w:bookmarkStart w:id="1618" w:name="_CR7_4_1"/>
      <w:bookmarkStart w:id="1619" w:name="_Toc193394705"/>
      <w:bookmarkEnd w:id="1618"/>
      <w:r w:rsidRPr="00C6761E">
        <w:rPr>
          <w:noProof/>
        </w:rPr>
        <w:t>7.</w:t>
      </w:r>
      <w:r w:rsidR="00A57C3B" w:rsidRPr="00C6761E">
        <w:rPr>
          <w:noProof/>
        </w:rPr>
        <w:t>4</w:t>
      </w:r>
      <w:r w:rsidRPr="00C6761E">
        <w:rPr>
          <w:noProof/>
        </w:rPr>
        <w:t>.1</w:t>
      </w:r>
      <w:r w:rsidRPr="00C6761E">
        <w:rPr>
          <w:noProof/>
        </w:rPr>
        <w:tab/>
        <w:t>Overview</w:t>
      </w:r>
      <w:bookmarkEnd w:id="1619"/>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application layer 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20" w:name="_CR7_4_2"/>
      <w:bookmarkStart w:id="1621" w:name="_Toc193394706"/>
      <w:bookmarkEnd w:id="1620"/>
      <w:r w:rsidRPr="00C6761E">
        <w:lastRenderedPageBreak/>
        <w:t>7.</w:t>
      </w:r>
      <w:r w:rsidR="00EB5BD9" w:rsidRPr="00C6761E">
        <w:t>4</w:t>
      </w:r>
      <w:r w:rsidRPr="00C6761E">
        <w:t>.2</w:t>
      </w:r>
      <w:r w:rsidRPr="00C6761E">
        <w:tab/>
        <w:t>Transmission of groupcast mode 5G ProSe communication over PC5</w:t>
      </w:r>
      <w:bookmarkEnd w:id="1621"/>
    </w:p>
    <w:p w14:paraId="409E1C22" w14:textId="6B2DB1CA" w:rsidR="00956ACD" w:rsidRPr="00C6761E" w:rsidRDefault="00956ACD" w:rsidP="00956ACD">
      <w:pPr>
        <w:pStyle w:val="Heading4"/>
      </w:pPr>
      <w:bookmarkStart w:id="1622" w:name="_CR7_4_2_1"/>
      <w:bookmarkStart w:id="1623" w:name="_Toc34388665"/>
      <w:bookmarkStart w:id="1624" w:name="_Toc34404436"/>
      <w:bookmarkStart w:id="1625" w:name="_Toc45282281"/>
      <w:bookmarkStart w:id="1626" w:name="_Toc45882667"/>
      <w:bookmarkStart w:id="1627" w:name="_Toc51951217"/>
      <w:bookmarkStart w:id="1628" w:name="_Toc59208973"/>
      <w:bookmarkStart w:id="1629" w:name="_Toc75734812"/>
      <w:bookmarkStart w:id="1630" w:name="_Toc193394707"/>
      <w:bookmarkEnd w:id="1622"/>
      <w:r w:rsidRPr="00C6761E">
        <w:t>7.</w:t>
      </w:r>
      <w:r w:rsidR="00EB5BD9" w:rsidRPr="00C6761E">
        <w:t>4</w:t>
      </w:r>
      <w:r w:rsidRPr="00C6761E">
        <w:t>.2.1</w:t>
      </w:r>
      <w:r w:rsidRPr="00C6761E">
        <w:tab/>
        <w:t>Initiation</w:t>
      </w:r>
      <w:bookmarkEnd w:id="1623"/>
      <w:bookmarkEnd w:id="1624"/>
      <w:bookmarkEnd w:id="1625"/>
      <w:bookmarkEnd w:id="1626"/>
      <w:bookmarkEnd w:id="1627"/>
      <w:bookmarkEnd w:id="1628"/>
      <w:bookmarkEnd w:id="1629"/>
      <w:bookmarkEnd w:id="1630"/>
    </w:p>
    <w:p w14:paraId="0CAA161A" w14:textId="5C1E6D7C" w:rsidR="00956ACD" w:rsidRPr="00C6761E" w:rsidRDefault="00956ACD" w:rsidP="00956ACD">
      <w:pPr>
        <w:pStyle w:val="Heading5"/>
      </w:pPr>
      <w:bookmarkStart w:id="1631" w:name="_CR7_4_2_1_1"/>
      <w:bookmarkStart w:id="1632" w:name="_Toc193394708"/>
      <w:bookmarkEnd w:id="1631"/>
      <w:r w:rsidRPr="00C6761E">
        <w:t>7.</w:t>
      </w:r>
      <w:r w:rsidR="00EB5BD9" w:rsidRPr="00C6761E">
        <w:t>4</w:t>
      </w:r>
      <w:r w:rsidRPr="00C6761E">
        <w:t>.2.1.1</w:t>
      </w:r>
      <w:r w:rsidRPr="00C6761E">
        <w:tab/>
        <w:t>Initiation of forming a group</w:t>
      </w:r>
      <w:bookmarkEnd w:id="1632"/>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33" w:name="_CR7_4_2_1_2"/>
      <w:bookmarkStart w:id="1634" w:name="_Toc34388666"/>
      <w:bookmarkStart w:id="1635" w:name="_Toc34404437"/>
      <w:bookmarkStart w:id="1636" w:name="_Toc45282282"/>
      <w:bookmarkStart w:id="1637" w:name="_Toc45882668"/>
      <w:bookmarkStart w:id="1638" w:name="_Toc51951218"/>
      <w:bookmarkStart w:id="1639" w:name="_Toc59208974"/>
      <w:bookmarkStart w:id="1640" w:name="_Toc75734813"/>
      <w:bookmarkStart w:id="1641" w:name="_Toc193394709"/>
      <w:bookmarkEnd w:id="1633"/>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34"/>
      <w:bookmarkEnd w:id="1635"/>
      <w:bookmarkEnd w:id="1636"/>
      <w:bookmarkEnd w:id="1637"/>
      <w:bookmarkEnd w:id="1638"/>
      <w:bookmarkEnd w:id="1639"/>
      <w:bookmarkEnd w:id="1640"/>
      <w:bookmarkEnd w:id="1641"/>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42" w:name="_Toc34388667"/>
      <w:bookmarkStart w:id="1643"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44" w:name="_CR7_4_2_1_3"/>
      <w:bookmarkStart w:id="1645" w:name="_Toc45282283"/>
      <w:bookmarkStart w:id="1646" w:name="_Toc45882669"/>
      <w:bookmarkStart w:id="1647" w:name="_Toc51951219"/>
      <w:bookmarkStart w:id="1648" w:name="_Toc59208975"/>
      <w:bookmarkStart w:id="1649" w:name="_Toc75734814"/>
      <w:bookmarkStart w:id="1650" w:name="_Toc193394710"/>
      <w:bookmarkEnd w:id="1644"/>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42"/>
      <w:bookmarkEnd w:id="1643"/>
      <w:bookmarkEnd w:id="1645"/>
      <w:bookmarkEnd w:id="1646"/>
      <w:bookmarkEnd w:id="1647"/>
      <w:bookmarkEnd w:id="1648"/>
      <w:bookmarkEnd w:id="1649"/>
      <w:bookmarkEnd w:id="1650"/>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lastRenderedPageBreak/>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51" w:name="_CR7_4_2_2"/>
      <w:bookmarkStart w:id="1652" w:name="_Toc34388668"/>
      <w:bookmarkStart w:id="1653" w:name="_Toc34404439"/>
      <w:bookmarkStart w:id="1654" w:name="_Toc45282284"/>
      <w:bookmarkStart w:id="1655" w:name="_Toc45882670"/>
      <w:bookmarkStart w:id="1656" w:name="_Toc51951220"/>
      <w:bookmarkStart w:id="1657" w:name="_Toc59208976"/>
      <w:bookmarkStart w:id="1658" w:name="_Toc75734815"/>
      <w:bookmarkStart w:id="1659" w:name="_Toc193394711"/>
      <w:bookmarkEnd w:id="1651"/>
      <w:r w:rsidRPr="00C6761E">
        <w:t>7.</w:t>
      </w:r>
      <w:r w:rsidR="00907074" w:rsidRPr="00C6761E">
        <w:t>4</w:t>
      </w:r>
      <w:r w:rsidRPr="00C6761E">
        <w:t>.2.2</w:t>
      </w:r>
      <w:r w:rsidRPr="00C6761E">
        <w:tab/>
        <w:t>Transmission</w:t>
      </w:r>
      <w:bookmarkEnd w:id="1652"/>
      <w:bookmarkEnd w:id="1653"/>
      <w:bookmarkEnd w:id="1654"/>
      <w:bookmarkEnd w:id="1655"/>
      <w:bookmarkEnd w:id="1656"/>
      <w:bookmarkEnd w:id="1657"/>
      <w:bookmarkEnd w:id="1658"/>
      <w:bookmarkEnd w:id="1659"/>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60" w:name="_CR7_4_2_3"/>
      <w:bookmarkStart w:id="1661" w:name="_Toc34388669"/>
      <w:bookmarkStart w:id="1662" w:name="_Toc34404440"/>
      <w:bookmarkStart w:id="1663" w:name="_Toc45282285"/>
      <w:bookmarkStart w:id="1664" w:name="_Toc45882671"/>
      <w:bookmarkStart w:id="1665" w:name="_Toc51951221"/>
      <w:bookmarkStart w:id="1666" w:name="_Toc59208977"/>
      <w:bookmarkStart w:id="1667" w:name="_Toc75734816"/>
      <w:bookmarkStart w:id="1668" w:name="_Toc193394712"/>
      <w:bookmarkEnd w:id="1660"/>
      <w:r w:rsidRPr="00C6761E">
        <w:t>7.</w:t>
      </w:r>
      <w:r w:rsidR="00182D1F" w:rsidRPr="00C6761E">
        <w:t>4</w:t>
      </w:r>
      <w:r w:rsidRPr="00C6761E">
        <w:t>.2.3</w:t>
      </w:r>
      <w:r w:rsidRPr="00C6761E">
        <w:tab/>
        <w:t>Procedure for UE to use provisioned radio resources for 5G ProSe direct communication over PC5</w:t>
      </w:r>
      <w:bookmarkEnd w:id="1661"/>
      <w:bookmarkEnd w:id="1662"/>
      <w:bookmarkEnd w:id="1663"/>
      <w:bookmarkEnd w:id="1664"/>
      <w:bookmarkEnd w:id="1665"/>
      <w:bookmarkEnd w:id="1666"/>
      <w:bookmarkEnd w:id="1667"/>
      <w:bookmarkEnd w:id="1668"/>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669" w:name="_CR7_4_2_4"/>
      <w:bookmarkStart w:id="1670" w:name="_Toc34388670"/>
      <w:bookmarkStart w:id="1671" w:name="_Toc34404441"/>
      <w:bookmarkStart w:id="1672" w:name="_Toc45282286"/>
      <w:bookmarkStart w:id="1673" w:name="_Toc45882672"/>
      <w:bookmarkStart w:id="1674" w:name="_Toc51951222"/>
      <w:bookmarkStart w:id="1675" w:name="_Toc59208978"/>
      <w:bookmarkStart w:id="1676" w:name="_Toc75734817"/>
      <w:bookmarkStart w:id="1677" w:name="_Toc193394713"/>
      <w:bookmarkEnd w:id="1669"/>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670"/>
      <w:bookmarkEnd w:id="1671"/>
      <w:bookmarkEnd w:id="1672"/>
      <w:bookmarkEnd w:id="1673"/>
      <w:bookmarkEnd w:id="1674"/>
      <w:bookmarkEnd w:id="1675"/>
      <w:bookmarkEnd w:id="1676"/>
      <w:bookmarkEnd w:id="1677"/>
    </w:p>
    <w:p w14:paraId="6BC811A9" w14:textId="77777777" w:rsidR="00943ACC" w:rsidRPr="00C6761E" w:rsidRDefault="00943ACC" w:rsidP="00943ACC">
      <w:pPr>
        <w:rPr>
          <w:lang w:eastAsia="zh-CN"/>
        </w:rPr>
      </w:pPr>
      <w:bookmarkStart w:id="1678" w:name="_Toc34388671"/>
      <w:bookmarkStart w:id="1679" w:name="_Toc34404442"/>
      <w:bookmarkStart w:id="1680" w:name="_Toc45282287"/>
      <w:bookmarkStart w:id="1681" w:name="_Toc45882673"/>
      <w:bookmarkStart w:id="1682" w:name="_Toc51951223"/>
      <w:bookmarkStart w:id="1683" w:name="_Toc59208979"/>
      <w:bookmarkStart w:id="1684"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685" w:name="_CR7_4_3"/>
      <w:bookmarkStart w:id="1686" w:name="_Toc193394714"/>
      <w:bookmarkEnd w:id="1685"/>
      <w:r w:rsidRPr="00C6761E">
        <w:t>7.</w:t>
      </w:r>
      <w:r w:rsidR="00182D1F" w:rsidRPr="00C6761E">
        <w:t>4</w:t>
      </w:r>
      <w:r w:rsidRPr="00C6761E">
        <w:t>.3</w:t>
      </w:r>
      <w:r w:rsidRPr="00C6761E">
        <w:tab/>
        <w:t>Reception of groupcast mode 5G ProSe direct communication over PC5</w:t>
      </w:r>
      <w:bookmarkEnd w:id="1678"/>
      <w:bookmarkEnd w:id="1679"/>
      <w:bookmarkEnd w:id="1680"/>
      <w:bookmarkEnd w:id="1681"/>
      <w:bookmarkEnd w:id="1682"/>
      <w:bookmarkEnd w:id="1683"/>
      <w:bookmarkEnd w:id="1684"/>
      <w:bookmarkEnd w:id="1686"/>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687" w:name="_CR7_4_4"/>
      <w:bookmarkStart w:id="1688" w:name="_Toc193394715"/>
      <w:bookmarkEnd w:id="1687"/>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688"/>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689" w:name="_CR7_5"/>
      <w:bookmarkStart w:id="1690" w:name="_Toc193394716"/>
      <w:bookmarkEnd w:id="1689"/>
      <w:r w:rsidRPr="00C6761E">
        <w:lastRenderedPageBreak/>
        <w:t>7.5</w:t>
      </w:r>
      <w:r w:rsidRPr="00C6761E">
        <w:tab/>
      </w:r>
      <w:r w:rsidR="00426724" w:rsidRPr="00C6761E">
        <w:rPr>
          <w:noProof/>
        </w:rPr>
        <w:t>Void</w:t>
      </w:r>
      <w:bookmarkEnd w:id="1690"/>
    </w:p>
    <w:p w14:paraId="0C8B780C" w14:textId="6EC69918" w:rsidR="009D07DA" w:rsidRPr="00C6761E" w:rsidRDefault="009D07DA" w:rsidP="009D07DA">
      <w:pPr>
        <w:pStyle w:val="Heading3"/>
      </w:pPr>
      <w:bookmarkStart w:id="1691" w:name="_CR7_5_1"/>
      <w:bookmarkStart w:id="1692" w:name="_Toc75283012"/>
      <w:bookmarkStart w:id="1693" w:name="_Toc59198654"/>
      <w:bookmarkStart w:id="1694" w:name="_Toc525231254"/>
      <w:bookmarkStart w:id="1695" w:name="_Toc193394717"/>
      <w:bookmarkEnd w:id="1691"/>
      <w:r w:rsidRPr="00C6761E">
        <w:t>7.5.1</w:t>
      </w:r>
      <w:r w:rsidRPr="00C6761E">
        <w:tab/>
      </w:r>
      <w:bookmarkEnd w:id="1692"/>
      <w:bookmarkEnd w:id="1693"/>
      <w:bookmarkEnd w:id="1694"/>
      <w:r w:rsidR="00426724" w:rsidRPr="00C6761E">
        <w:t>Void</w:t>
      </w:r>
      <w:bookmarkEnd w:id="1695"/>
    </w:p>
    <w:p w14:paraId="0D7ED44C" w14:textId="7F1F68EC" w:rsidR="009D07DA" w:rsidRPr="00C6761E" w:rsidRDefault="009D07DA" w:rsidP="009D07DA">
      <w:pPr>
        <w:pStyle w:val="Heading3"/>
      </w:pPr>
      <w:bookmarkStart w:id="1696" w:name="_CR7_5_2"/>
      <w:bookmarkStart w:id="1697" w:name="_Toc75283013"/>
      <w:bookmarkStart w:id="1698" w:name="_Toc59198655"/>
      <w:bookmarkStart w:id="1699" w:name="_Toc525231255"/>
      <w:bookmarkStart w:id="1700" w:name="_Toc193394718"/>
      <w:bookmarkEnd w:id="1696"/>
      <w:r w:rsidRPr="00C6761E">
        <w:t>7.5.2</w:t>
      </w:r>
      <w:r w:rsidRPr="00C6761E">
        <w:tab/>
      </w:r>
      <w:bookmarkEnd w:id="1697"/>
      <w:bookmarkEnd w:id="1698"/>
      <w:bookmarkEnd w:id="1699"/>
      <w:r w:rsidR="00426724" w:rsidRPr="00C6761E">
        <w:t>Void</w:t>
      </w:r>
      <w:bookmarkEnd w:id="1700"/>
    </w:p>
    <w:p w14:paraId="6CDFF1D6" w14:textId="43B3B478" w:rsidR="009D07DA" w:rsidRPr="00C6761E" w:rsidRDefault="009D07DA" w:rsidP="009D07DA">
      <w:pPr>
        <w:pStyle w:val="Heading3"/>
      </w:pPr>
      <w:bookmarkStart w:id="1701" w:name="_CR7_5_3"/>
      <w:bookmarkStart w:id="1702" w:name="_Toc75283014"/>
      <w:bookmarkStart w:id="1703" w:name="_Toc59198656"/>
      <w:bookmarkStart w:id="1704" w:name="_Toc525231256"/>
      <w:bookmarkStart w:id="1705" w:name="_Toc193394719"/>
      <w:bookmarkEnd w:id="1701"/>
      <w:r w:rsidRPr="00C6761E">
        <w:t>7.5.3</w:t>
      </w:r>
      <w:r w:rsidRPr="00C6761E">
        <w:tab/>
      </w:r>
      <w:bookmarkEnd w:id="1702"/>
      <w:bookmarkEnd w:id="1703"/>
      <w:bookmarkEnd w:id="1704"/>
      <w:r w:rsidR="00426724" w:rsidRPr="00C6761E">
        <w:t>Void</w:t>
      </w:r>
      <w:bookmarkEnd w:id="1705"/>
    </w:p>
    <w:p w14:paraId="3820C566" w14:textId="77777777" w:rsidR="00E5189E" w:rsidRPr="00C6761E" w:rsidRDefault="00E5189E" w:rsidP="00E5189E">
      <w:pPr>
        <w:pStyle w:val="Heading2"/>
      </w:pPr>
      <w:bookmarkStart w:id="1706" w:name="_CR7_6"/>
      <w:bookmarkStart w:id="1707" w:name="_Toc193394720"/>
      <w:bookmarkEnd w:id="1706"/>
      <w:r w:rsidRPr="00C6761E">
        <w:t>7.6</w:t>
      </w:r>
      <w:r w:rsidRPr="00C6761E">
        <w:tab/>
        <w:t>PC3</w:t>
      </w:r>
      <w:r w:rsidRPr="00C6761E">
        <w:rPr>
          <w:rFonts w:hint="eastAsia"/>
          <w:lang w:eastAsia="zh-CN"/>
        </w:rPr>
        <w:t>a</w:t>
      </w:r>
      <w:r w:rsidRPr="00C6761E">
        <w:t>ch control protocol for 5G ProSe direct communication</w:t>
      </w:r>
      <w:bookmarkEnd w:id="1707"/>
    </w:p>
    <w:p w14:paraId="5C41B94A" w14:textId="77777777" w:rsidR="00E5189E" w:rsidRPr="00C6761E" w:rsidRDefault="00E5189E" w:rsidP="00E5189E">
      <w:pPr>
        <w:pStyle w:val="Heading3"/>
      </w:pPr>
      <w:bookmarkStart w:id="1708" w:name="_CR7_6_1"/>
      <w:bookmarkStart w:id="1709" w:name="_Toc193394721"/>
      <w:bookmarkEnd w:id="1708"/>
      <w:r w:rsidRPr="00C6761E">
        <w:t>7.6.1</w:t>
      </w:r>
      <w:r w:rsidRPr="00C6761E">
        <w:tab/>
        <w:t>Transport protocol for PC3</w:t>
      </w:r>
      <w:r w:rsidRPr="00C6761E">
        <w:rPr>
          <w:rFonts w:hint="eastAsia"/>
          <w:lang w:eastAsia="zh-CN"/>
        </w:rPr>
        <w:t>a</w:t>
      </w:r>
      <w:r w:rsidRPr="00C6761E">
        <w:t>ch control protocol for 5G ProSe direct communication</w:t>
      </w:r>
      <w:bookmarkEnd w:id="1709"/>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710" w:name="_CR7_6_2"/>
      <w:bookmarkStart w:id="1711" w:name="_Toc193394722"/>
      <w:bookmarkEnd w:id="1710"/>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711"/>
    </w:p>
    <w:p w14:paraId="3A6CE2EC" w14:textId="77777777" w:rsidR="007A448E" w:rsidRPr="00C6761E" w:rsidRDefault="007A448E" w:rsidP="00357014">
      <w:pPr>
        <w:pStyle w:val="Heading4"/>
      </w:pPr>
      <w:bookmarkStart w:id="1712" w:name="_CR7_6_2_1"/>
      <w:bookmarkStart w:id="1713" w:name="_Toc193394723"/>
      <w:bookmarkEnd w:id="1712"/>
      <w:r w:rsidRPr="00C6761E">
        <w:t>7.6.2.1</w:t>
      </w:r>
      <w:r w:rsidRPr="00C6761E">
        <w:tab/>
        <w:t>Usage information report list sending procedure</w:t>
      </w:r>
      <w:bookmarkEnd w:id="1713"/>
    </w:p>
    <w:p w14:paraId="03B82B1F" w14:textId="77777777" w:rsidR="007A448E" w:rsidRPr="00C6761E" w:rsidRDefault="007A448E" w:rsidP="00357014">
      <w:pPr>
        <w:pStyle w:val="Heading5"/>
      </w:pPr>
      <w:bookmarkStart w:id="1714" w:name="_CR7_6_2_1_1"/>
      <w:bookmarkStart w:id="1715" w:name="_Toc193394724"/>
      <w:bookmarkEnd w:id="1714"/>
      <w:r w:rsidRPr="00C6761E">
        <w:t>7.6.2.1.1</w:t>
      </w:r>
      <w:r w:rsidRPr="00C6761E">
        <w:tab/>
        <w:t>General</w:t>
      </w:r>
      <w:bookmarkEnd w:id="1715"/>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16" w:name="_CR7_6_2_1_2"/>
      <w:bookmarkStart w:id="1717" w:name="_Toc193394725"/>
      <w:bookmarkEnd w:id="1716"/>
      <w:r w:rsidRPr="00C6761E">
        <w:t>7.6.2.1.2</w:t>
      </w:r>
      <w:r w:rsidRPr="00C6761E">
        <w:tab/>
        <w:t>Usage information report list sending procedure initiation</w:t>
      </w:r>
      <w:bookmarkEnd w:id="1717"/>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lastRenderedPageBreak/>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lastRenderedPageBreak/>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lastRenderedPageBreak/>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lastRenderedPageBreak/>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lastRenderedPageBreak/>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lastRenderedPageBreak/>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lastRenderedPageBreak/>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85pt;height:4in" o:ole="">
            <v:imagedata r:id="rId80" o:title=""/>
          </v:shape>
          <o:OLEObject Type="Embed" ProgID="Visio.Drawing.11" ShapeID="_x0000_i1060" DrawAspect="Content" ObjectID="_1804007364" r:id="rId81"/>
        </w:object>
      </w:r>
    </w:p>
    <w:p w14:paraId="00B66B54" w14:textId="6AAAB38E" w:rsidR="00090F2F" w:rsidRPr="00C6761E" w:rsidRDefault="00090F2F" w:rsidP="00090F2F">
      <w:pPr>
        <w:pStyle w:val="TF"/>
      </w:pPr>
      <w:bookmarkStart w:id="1718" w:name="_CRFigure7_6_2_1_2_1"/>
      <w:r w:rsidRPr="00C6761E">
        <w:t xml:space="preserve">Figure </w:t>
      </w:r>
      <w:bookmarkEnd w:id="1718"/>
      <w:r w:rsidRPr="00C6761E">
        <w:t>7.6.2.1.2.1: Usage information report list sending procedure</w:t>
      </w:r>
    </w:p>
    <w:p w14:paraId="06732112" w14:textId="77777777" w:rsidR="00090F2F" w:rsidRPr="00C6761E" w:rsidRDefault="00090F2F" w:rsidP="00A44A48">
      <w:pPr>
        <w:pStyle w:val="Heading5"/>
      </w:pPr>
      <w:bookmarkStart w:id="1719" w:name="_CR7_6_2_1_3"/>
      <w:bookmarkStart w:id="1720" w:name="_Toc193394726"/>
      <w:bookmarkEnd w:id="1719"/>
      <w:r w:rsidRPr="00C6761E">
        <w:t>7.6.2.1.3</w:t>
      </w:r>
      <w:r w:rsidRPr="00C6761E">
        <w:tab/>
        <w:t>Usage information report list sending procedure accepted by the 5G DDNMF</w:t>
      </w:r>
      <w:bookmarkEnd w:id="1720"/>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21" w:name="_CR7_6_2_1_4"/>
      <w:bookmarkStart w:id="1722" w:name="_Toc193394727"/>
      <w:bookmarkEnd w:id="1721"/>
      <w:r w:rsidRPr="00C6761E">
        <w:t>7.6.2.1.4</w:t>
      </w:r>
      <w:r w:rsidRPr="00C6761E">
        <w:tab/>
        <w:t>Usage information report list sending procedure successful completion by the UE</w:t>
      </w:r>
      <w:bookmarkEnd w:id="1722"/>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23" w:name="_CR7_6_2_1_5"/>
      <w:bookmarkStart w:id="1724" w:name="_Toc193394728"/>
      <w:bookmarkEnd w:id="1723"/>
      <w:r w:rsidRPr="00C6761E">
        <w:t>7.6.2.1.5</w:t>
      </w:r>
      <w:r w:rsidRPr="00C6761E">
        <w:tab/>
        <w:t>Usage information report list sending procedure not accepted by the 5G DDNMF</w:t>
      </w:r>
      <w:bookmarkEnd w:id="1724"/>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lastRenderedPageBreak/>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25" w:name="_CR7_6_2_1_6"/>
      <w:bookmarkStart w:id="1726" w:name="_Toc193394729"/>
      <w:bookmarkEnd w:id="1725"/>
      <w:r w:rsidRPr="00C6761E">
        <w:t>7.6.2.1.6</w:t>
      </w:r>
      <w:r w:rsidRPr="00C6761E">
        <w:tab/>
        <w:t>Usage information report list sending procedure unsuccessful completion by the UE</w:t>
      </w:r>
      <w:bookmarkEnd w:id="1726"/>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27" w:name="_CR7_7"/>
      <w:bookmarkStart w:id="1728" w:name="_Toc193394730"/>
      <w:bookmarkEnd w:id="1727"/>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28"/>
      <w:r w:rsidRPr="00C6761E">
        <w:rPr>
          <w:noProof/>
          <w:lang w:eastAsia="zh-CN"/>
        </w:rPr>
        <w:t xml:space="preserve"> </w:t>
      </w:r>
    </w:p>
    <w:p w14:paraId="356C7B38" w14:textId="6011A26D" w:rsidR="006F2512" w:rsidRPr="00C6761E" w:rsidRDefault="006F2512" w:rsidP="006F2512">
      <w:pPr>
        <w:pStyle w:val="Heading3"/>
        <w:rPr>
          <w:lang w:eastAsia="zh-CN"/>
        </w:rPr>
      </w:pPr>
      <w:bookmarkStart w:id="1729" w:name="_CR7_7_1"/>
      <w:bookmarkStart w:id="1730" w:name="_Toc193394731"/>
      <w:bookmarkEnd w:id="1729"/>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30"/>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31" w:name="_CR7_7_2"/>
      <w:bookmarkStart w:id="1732" w:name="_Toc193394732"/>
      <w:bookmarkEnd w:id="1731"/>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32"/>
    </w:p>
    <w:p w14:paraId="6F7D2DAC" w14:textId="1DDB548E" w:rsidR="006F2512" w:rsidRPr="00C6761E" w:rsidRDefault="006F2512" w:rsidP="006F2512">
      <w:pPr>
        <w:pStyle w:val="Heading4"/>
        <w:rPr>
          <w:lang w:eastAsia="zh-CN"/>
        </w:rPr>
      </w:pPr>
      <w:bookmarkStart w:id="1733" w:name="_CR7_7_2_1"/>
      <w:bookmarkStart w:id="1734" w:name="_Toc193394733"/>
      <w:bookmarkEnd w:id="1733"/>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34"/>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lastRenderedPageBreak/>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35" w:name="_CR7_7_2_2"/>
      <w:bookmarkStart w:id="1736" w:name="_Toc193394734"/>
      <w:bookmarkEnd w:id="1735"/>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36"/>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promixity.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lastRenderedPageBreak/>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37" w:name="_CR7_7_2_3"/>
      <w:bookmarkStart w:id="1738" w:name="_Toc193394735"/>
      <w:bookmarkEnd w:id="1737"/>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38"/>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39" w:name="_CR7_7_2_4"/>
      <w:bookmarkStart w:id="1740" w:name="_Toc193394736"/>
      <w:bookmarkEnd w:id="1739"/>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40"/>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41" w:name="_CR7_7_2_5"/>
      <w:bookmarkStart w:id="1742" w:name="_Toc193394737"/>
      <w:bookmarkEnd w:id="1741"/>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42"/>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w:t>
      </w:r>
      <w:r w:rsidRPr="00C6761E">
        <w:lastRenderedPageBreak/>
        <w:t xml:space="preserve">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43" w:name="_CR7_7_2_6"/>
      <w:bookmarkStart w:id="1744" w:name="_Toc193394738"/>
      <w:bookmarkEnd w:id="1743"/>
      <w:r w:rsidRPr="00C6761E">
        <w:t>7.</w:t>
      </w:r>
      <w:r w:rsidR="00BC259D" w:rsidRPr="00C6761E">
        <w:t>7</w:t>
      </w:r>
      <w:r w:rsidRPr="00C6761E">
        <w:t>.2.6</w:t>
      </w:r>
      <w:r w:rsidRPr="00C6761E">
        <w:tab/>
        <w:t>Abnormal cases</w:t>
      </w:r>
      <w:bookmarkEnd w:id="1744"/>
    </w:p>
    <w:p w14:paraId="64B2C948" w14:textId="26751593" w:rsidR="006F2512" w:rsidRPr="00C6761E" w:rsidRDefault="006F2512" w:rsidP="006F2512">
      <w:pPr>
        <w:pStyle w:val="Heading5"/>
      </w:pPr>
      <w:bookmarkStart w:id="1745" w:name="_CR7_7_2_6_1"/>
      <w:bookmarkStart w:id="1746" w:name="_Toc193394739"/>
      <w:bookmarkEnd w:id="1745"/>
      <w:r w:rsidRPr="00C6761E">
        <w:t>7.</w:t>
      </w:r>
      <w:r w:rsidR="00BC259D" w:rsidRPr="00C6761E">
        <w:t>7</w:t>
      </w:r>
      <w:r w:rsidRPr="00C6761E">
        <w:t>.2.6.1</w:t>
      </w:r>
      <w:r w:rsidRPr="00C6761E">
        <w:tab/>
        <w:t>Abnormal cases at the initiating UE</w:t>
      </w:r>
      <w:bookmarkEnd w:id="1746"/>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47" w:name="_CR7_7_2_6_2"/>
      <w:bookmarkStart w:id="1748" w:name="_Toc193394740"/>
      <w:bookmarkEnd w:id="1747"/>
      <w:r w:rsidRPr="00C6761E">
        <w:t>7.</w:t>
      </w:r>
      <w:r w:rsidR="00BC259D" w:rsidRPr="00C6761E">
        <w:t>7</w:t>
      </w:r>
      <w:r w:rsidRPr="00C6761E">
        <w:t>.2.6.2</w:t>
      </w:r>
      <w:r w:rsidRPr="00C6761E">
        <w:tab/>
        <w:t>Abnormal cases at the target UE</w:t>
      </w:r>
      <w:bookmarkEnd w:id="1748"/>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49" w:name="_CR7_7_3"/>
      <w:bookmarkStart w:id="1750" w:name="_Toc193394741"/>
      <w:bookmarkEnd w:id="1749"/>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50"/>
    </w:p>
    <w:p w14:paraId="6A792EB1" w14:textId="279BCB16" w:rsidR="006F2512" w:rsidRPr="00C6761E" w:rsidRDefault="006F2512" w:rsidP="006F2512">
      <w:pPr>
        <w:pStyle w:val="Heading4"/>
        <w:rPr>
          <w:lang w:eastAsia="zh-CN"/>
        </w:rPr>
      </w:pPr>
      <w:bookmarkStart w:id="1751" w:name="_CR7_7_3_1General"/>
      <w:bookmarkStart w:id="1752" w:name="_Toc131695164"/>
      <w:bookmarkStart w:id="1753" w:name="_Toc193394742"/>
      <w:bookmarkEnd w:id="1751"/>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1752"/>
      <w:bookmarkEnd w:id="1753"/>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lastRenderedPageBreak/>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54" w:name="_CR7_7_3_2"/>
      <w:bookmarkStart w:id="1755" w:name="_Toc193394743"/>
      <w:bookmarkEnd w:id="1754"/>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55"/>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1756" w:name="_Hlk127130796"/>
      <w:r w:rsidRPr="00C6761E">
        <w:t>PROSE PATH SWITCHING REQUEST message</w:t>
      </w:r>
      <w:bookmarkEnd w:id="1756"/>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1757"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1757"/>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1" type="#_x0000_t75" style="width:474.05pt;height:291.2pt" o:ole="">
            <v:imagedata r:id="rId82" o:title=""/>
          </v:shape>
          <o:OLEObject Type="Embed" ProgID="Visio.Drawing.15" ShapeID="_x0000_i1061" DrawAspect="Content" ObjectID="_1804007365" r:id="rId83"/>
        </w:object>
      </w:r>
    </w:p>
    <w:p w14:paraId="5F889919" w14:textId="74114E72" w:rsidR="006F2512" w:rsidRPr="00C6761E" w:rsidRDefault="006F2512" w:rsidP="006F2512">
      <w:pPr>
        <w:pStyle w:val="TF"/>
      </w:pPr>
      <w:bookmarkStart w:id="1758" w:name="_CRFigure7_7_3_2_1"/>
      <w:r w:rsidRPr="00C6761E">
        <w:t>Figure</w:t>
      </w:r>
      <w:r w:rsidRPr="00C6761E">
        <w:rPr>
          <w:rFonts w:cs="Arial"/>
        </w:rPr>
        <w:t> </w:t>
      </w:r>
      <w:bookmarkEnd w:id="1758"/>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59" w:name="_CR7_7_3_3"/>
      <w:bookmarkStart w:id="1760" w:name="_Toc193394744"/>
      <w:bookmarkEnd w:id="1759"/>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60"/>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761" w:name="_CR7_7_3_4"/>
      <w:bookmarkStart w:id="1762" w:name="_Toc193394745"/>
      <w:bookmarkEnd w:id="1761"/>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762"/>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1763" w:name="_Hlk132727355"/>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bookmarkEnd w:id="1763"/>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764" w:name="_CR7_7_3_5"/>
      <w:bookmarkStart w:id="1765" w:name="_Toc193394746"/>
      <w:bookmarkEnd w:id="1764"/>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765"/>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1766" w:name="_Hlk127136656"/>
      <w:bookmarkStart w:id="1767" w:name="_Hlk127135953"/>
      <w:r w:rsidRPr="00C6761E">
        <w:rPr>
          <w:lang w:eastAsia="zh-CN"/>
        </w:rPr>
        <w:t>contains a PC5 signalling protocol cause IE</w:t>
      </w:r>
      <w:bookmarkEnd w:id="1766"/>
      <w:r w:rsidRPr="00C6761E">
        <w:rPr>
          <w:lang w:eastAsia="zh-CN"/>
        </w:rPr>
        <w:t xml:space="preserve"> </w:t>
      </w:r>
      <w:bookmarkEnd w:id="1767"/>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1768" w:name="_CR7_7_3_6"/>
      <w:bookmarkStart w:id="1769" w:name="_Toc193394747"/>
      <w:bookmarkEnd w:id="1768"/>
      <w:r w:rsidRPr="00C6761E">
        <w:lastRenderedPageBreak/>
        <w:t>7.</w:t>
      </w:r>
      <w:r w:rsidR="00BC259D" w:rsidRPr="00C6761E">
        <w:t>7</w:t>
      </w:r>
      <w:r w:rsidRPr="00C6761E">
        <w:t>.3.6</w:t>
      </w:r>
      <w:r w:rsidRPr="00C6761E">
        <w:tab/>
        <w:t>Abnormal cases</w:t>
      </w:r>
      <w:bookmarkEnd w:id="1769"/>
    </w:p>
    <w:p w14:paraId="25F1E312" w14:textId="0BB73E12" w:rsidR="006F2512" w:rsidRPr="00C6761E" w:rsidRDefault="006F2512" w:rsidP="006F2512">
      <w:pPr>
        <w:pStyle w:val="Heading5"/>
      </w:pPr>
      <w:bookmarkStart w:id="1770" w:name="_CR7_7_3_6_1"/>
      <w:bookmarkStart w:id="1771" w:name="_Toc193394748"/>
      <w:bookmarkEnd w:id="1770"/>
      <w:r w:rsidRPr="00C6761E">
        <w:t>7.</w:t>
      </w:r>
      <w:r w:rsidR="00BC259D" w:rsidRPr="00C6761E">
        <w:t>7</w:t>
      </w:r>
      <w:r w:rsidRPr="00C6761E">
        <w:t>.3.6.1</w:t>
      </w:r>
      <w:r w:rsidRPr="00C6761E">
        <w:tab/>
        <w:t>Abnormal cases at the initiating UE</w:t>
      </w:r>
      <w:bookmarkEnd w:id="1771"/>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whether the UE performs path switching procedure to the direct communication path over Uu is up to UE implementations.</w:t>
      </w:r>
    </w:p>
    <w:p w14:paraId="74DDA4BA" w14:textId="21FB73E6"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772" w:name="_CR7_7_3_6_2"/>
      <w:bookmarkStart w:id="1773" w:name="_Toc193394749"/>
      <w:bookmarkEnd w:id="1772"/>
      <w:r w:rsidRPr="00C6761E">
        <w:t>7.</w:t>
      </w:r>
      <w:r w:rsidR="00BC259D" w:rsidRPr="00C6761E">
        <w:t>7</w:t>
      </w:r>
      <w:r w:rsidRPr="00C6761E">
        <w:t>.3.6.2</w:t>
      </w:r>
      <w:r w:rsidRPr="00C6761E">
        <w:tab/>
        <w:t>Abnormal cases at the target UE</w:t>
      </w:r>
      <w:bookmarkEnd w:id="1773"/>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774" w:name="_CR7_7_4"/>
      <w:bookmarkStart w:id="1775" w:name="_Toc193394750"/>
      <w:bookmarkEnd w:id="1774"/>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775"/>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lastRenderedPageBreak/>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 xml:space="preserve">the network preference as decribed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decribed above.</w:t>
      </w:r>
    </w:p>
    <w:p w14:paraId="09F7F122" w14:textId="77777777" w:rsidR="00FD28BD" w:rsidRPr="00C6761E" w:rsidRDefault="00FD28BD" w:rsidP="00FD28BD">
      <w:pPr>
        <w:pStyle w:val="Heading1"/>
        <w:rPr>
          <w:lang w:eastAsia="zh-CN"/>
        </w:rPr>
      </w:pPr>
      <w:bookmarkStart w:id="1776" w:name="_CR8"/>
      <w:bookmarkStart w:id="1777" w:name="_Toc193394751"/>
      <w:bookmarkEnd w:id="1776"/>
      <w:r w:rsidRPr="00C6761E">
        <w:rPr>
          <w:lang w:eastAsia="zh-CN"/>
        </w:rPr>
        <w:lastRenderedPageBreak/>
        <w:t>8</w:t>
      </w:r>
      <w:r w:rsidRPr="00C6761E">
        <w:rPr>
          <w:lang w:eastAsia="zh-CN"/>
        </w:rPr>
        <w:tab/>
        <w:t>5G ProSe UE-to-network relay</w:t>
      </w:r>
      <w:bookmarkEnd w:id="1777"/>
    </w:p>
    <w:p w14:paraId="6708BA22" w14:textId="7E0A6094" w:rsidR="00B344EB" w:rsidRPr="00C6761E" w:rsidRDefault="00FD28BD" w:rsidP="00B344EB">
      <w:pPr>
        <w:pStyle w:val="Heading2"/>
      </w:pPr>
      <w:bookmarkStart w:id="1778" w:name="_CR8_1"/>
      <w:bookmarkStart w:id="1779" w:name="_Toc193394752"/>
      <w:bookmarkEnd w:id="1778"/>
      <w:r w:rsidRPr="00C6761E">
        <w:t>8.1</w:t>
      </w:r>
      <w:r w:rsidRPr="00C6761E">
        <w:tab/>
        <w:t>Overview</w:t>
      </w:r>
      <w:bookmarkEnd w:id="1779"/>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780" w:name="_CR8_2"/>
      <w:bookmarkStart w:id="1781" w:name="_Toc193394753"/>
      <w:bookmarkEnd w:id="1780"/>
      <w:r w:rsidRPr="00C6761E">
        <w:t>8.2</w:t>
      </w:r>
      <w:r w:rsidRPr="00C6761E">
        <w:tab/>
        <w:t>Procedures</w:t>
      </w:r>
      <w:bookmarkEnd w:id="1781"/>
    </w:p>
    <w:p w14:paraId="14AF247B" w14:textId="66BB067E" w:rsidR="00CC5EF2" w:rsidRPr="00C6761E" w:rsidRDefault="00CC5EF2" w:rsidP="00DF0AEF">
      <w:pPr>
        <w:pStyle w:val="Heading3"/>
      </w:pPr>
      <w:bookmarkStart w:id="1782" w:name="_CR8_2_1"/>
      <w:bookmarkStart w:id="1783" w:name="_Toc70428241"/>
      <w:bookmarkStart w:id="1784" w:name="_Toc193394754"/>
      <w:bookmarkEnd w:id="1782"/>
      <w:r w:rsidRPr="00C6761E">
        <w:t>8.2.</w:t>
      </w:r>
      <w:r w:rsidR="00764899" w:rsidRPr="00C6761E">
        <w:t>1</w:t>
      </w:r>
      <w:r w:rsidRPr="00C6761E">
        <w:tab/>
      </w:r>
      <w:r w:rsidR="00E44948" w:rsidRPr="00C6761E">
        <w:t>UE-to-network</w:t>
      </w:r>
      <w:r w:rsidRPr="00C6761E">
        <w:t xml:space="preserve"> relay discovery over PC5 interface</w:t>
      </w:r>
      <w:bookmarkEnd w:id="1783"/>
      <w:bookmarkEnd w:id="1784"/>
    </w:p>
    <w:p w14:paraId="1E174FDD" w14:textId="36CA08BC" w:rsidR="00CC5EF2" w:rsidRPr="00C6761E" w:rsidRDefault="00CC5EF2" w:rsidP="00CC5EF2">
      <w:pPr>
        <w:pStyle w:val="Heading4"/>
        <w:rPr>
          <w:lang w:eastAsia="zh-CN"/>
        </w:rPr>
      </w:pPr>
      <w:bookmarkStart w:id="1785" w:name="_CR8_2_1_1"/>
      <w:bookmarkStart w:id="1786" w:name="_Toc70428242"/>
      <w:bookmarkStart w:id="1787" w:name="_Toc193394755"/>
      <w:bookmarkEnd w:id="1785"/>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786"/>
      <w:bookmarkEnd w:id="1787"/>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645C65BD"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xml:space="preserve"> ,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lastRenderedPageBreak/>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1D22F4D8" w:rsidR="007B3CA5" w:rsidRPr="00C6761E" w:rsidRDefault="007B3CA5" w:rsidP="00CC5EF2">
      <w:r w:rsidRPr="00C6761E">
        <w:t>The 5G ProSe UE-to-network relay UE and 5G ProSe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lastRenderedPageBreak/>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788" w:name="_CR8_2_1_2"/>
      <w:bookmarkStart w:id="1789" w:name="_Toc70667729"/>
      <w:bookmarkStart w:id="1790" w:name="_Toc193394756"/>
      <w:bookmarkEnd w:id="1788"/>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789"/>
      <w:bookmarkEnd w:id="1790"/>
    </w:p>
    <w:p w14:paraId="59A62A13" w14:textId="7A62DCC8" w:rsidR="001312EC" w:rsidRPr="00C6761E" w:rsidRDefault="001312EC" w:rsidP="001312EC">
      <w:pPr>
        <w:pStyle w:val="Heading5"/>
        <w:rPr>
          <w:lang w:eastAsia="zh-CN"/>
        </w:rPr>
      </w:pPr>
      <w:bookmarkStart w:id="1791" w:name="_CR8_2_1_2_1"/>
      <w:bookmarkStart w:id="1792" w:name="_Toc193394757"/>
      <w:bookmarkEnd w:id="1791"/>
      <w:r w:rsidRPr="00C6761E">
        <w:rPr>
          <w:lang w:eastAsia="zh-CN"/>
        </w:rPr>
        <w:t>8.2.1.2.1</w:t>
      </w:r>
      <w:r w:rsidRPr="00C6761E">
        <w:rPr>
          <w:lang w:eastAsia="zh-CN"/>
        </w:rPr>
        <w:tab/>
        <w:t>General</w:t>
      </w:r>
      <w:bookmarkEnd w:id="1792"/>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793" w:name="_CR8_2_1_2_2"/>
      <w:bookmarkStart w:id="1794" w:name="_Toc193394758"/>
      <w:bookmarkEnd w:id="1793"/>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794"/>
    </w:p>
    <w:p w14:paraId="66AF26F3" w14:textId="6470158F" w:rsidR="00CC5EF2" w:rsidRPr="00C6761E" w:rsidRDefault="00CC5EF2" w:rsidP="00CC5EF2">
      <w:pPr>
        <w:pStyle w:val="Heading6"/>
        <w:rPr>
          <w:lang w:eastAsia="zh-CN"/>
        </w:rPr>
      </w:pPr>
      <w:bookmarkStart w:id="1795" w:name="_CR8_2_1_2_2_1"/>
      <w:bookmarkStart w:id="1796" w:name="_Toc193394759"/>
      <w:bookmarkEnd w:id="1795"/>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796"/>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797" w:name="_CR8_2_1_2_2_2"/>
      <w:bookmarkStart w:id="1798" w:name="_Toc70667730"/>
      <w:bookmarkStart w:id="1799" w:name="_Toc193394760"/>
      <w:bookmarkEnd w:id="1797"/>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798"/>
      <w:bookmarkEnd w:id="1799"/>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408887A9" w:rsidR="00CC5EF2" w:rsidRPr="00C6761E" w:rsidRDefault="00CC5EF2" w:rsidP="00CC5EF2">
      <w:pPr>
        <w:pStyle w:val="B1"/>
      </w:pPr>
      <w:r w:rsidRPr="00C6761E">
        <w:t>a)</w:t>
      </w:r>
      <w:r w:rsidRPr="00C6761E">
        <w:tab/>
        <w:t>the UE is authorised to act as a UE-to-network relay in the PLMN indicated by the serving cell as specified in clause 5</w:t>
      </w:r>
      <w:r w:rsidR="00764899" w:rsidRPr="00C6761E">
        <w:t>.2.5</w:t>
      </w:r>
      <w:r w:rsidR="00AB67A5" w:rsidRPr="00C6761E">
        <w:t>,</w:t>
      </w:r>
      <w:r w:rsidRPr="00C6761E">
        <w:t xml:space="preserve"> and</w:t>
      </w:r>
    </w:p>
    <w:p w14:paraId="33C43C9F" w14:textId="65D549F1"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ProSe direct discovery in the PLMN 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19.9pt;height:82.35pt" o:ole="">
            <v:imagedata r:id="rId84" o:title=""/>
          </v:shape>
          <o:OLEObject Type="Embed" ProgID="Visio.Drawing.11" ShapeID="_x0000_i1062" DrawAspect="Content" ObjectID="_1804007366" r:id="rId85"/>
        </w:object>
      </w:r>
    </w:p>
    <w:p w14:paraId="2E9E8581" w14:textId="64513DF3" w:rsidR="00CC5EF2" w:rsidRPr="00C6761E" w:rsidRDefault="00CC5EF2" w:rsidP="00CC5EF2">
      <w:pPr>
        <w:pStyle w:val="TF"/>
      </w:pPr>
      <w:bookmarkStart w:id="1800" w:name="_CRFigure8_2_1_2_2_2_1"/>
      <w:r w:rsidRPr="00C6761E">
        <w:t>Figure </w:t>
      </w:r>
      <w:bookmarkEnd w:id="1800"/>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801"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if security procedure over user plane for 5G ProSe UE-to-network relay is used</w:t>
      </w:r>
      <w:r w:rsidR="00FB4DC0">
        <w:t>,</w:t>
      </w:r>
      <w:r w:rsidR="00FB4DC0" w:rsidRPr="00BE5CBD">
        <w:t xml:space="preserve"> or the PROSE_SECURITY_MATERIAL_RESPONSE message</w:t>
      </w:r>
      <w:r w:rsidR="00FB4DC0">
        <w:t xml:space="preserve">, </w:t>
      </w:r>
      <w:r w:rsidR="00FB4DC0" w:rsidRPr="00BE5CBD">
        <w:t>if security procedure over control plane for 5G ProSe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5DFE7523"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p>
    <w:p w14:paraId="661F8467" w14:textId="5FED9BED" w:rsidR="00CD325D"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3B2CB490" w14:textId="77777777" w:rsidR="00EE5E83" w:rsidRDefault="00EE5E83" w:rsidP="00EE5E83">
      <w:pPr>
        <w:pStyle w:val="B2"/>
        <w:rPr>
          <w:lang w:eastAsia="zh-CN"/>
        </w:rPr>
      </w:pPr>
      <w:r>
        <w:rPr>
          <w:lang w:eastAsia="zh-CN"/>
        </w:rPr>
        <w:t>9)</w:t>
      </w:r>
      <w:r>
        <w:rPr>
          <w:lang w:eastAsia="zh-CN"/>
        </w:rPr>
        <w:tab/>
      </w:r>
      <w:r w:rsidRPr="00DB7B35">
        <w:rPr>
          <w:lang w:eastAsia="zh-CN"/>
        </w:rPr>
        <w:t>shall include the PLMN ID set to its HPLMN ID and in cleartext</w:t>
      </w:r>
      <w:r>
        <w:rPr>
          <w:lang w:eastAsia="zh-CN"/>
        </w:rPr>
        <w:t>;</w:t>
      </w:r>
    </w:p>
    <w:p w14:paraId="1EA54DD1" w14:textId="05E09570" w:rsidR="00EE5E83" w:rsidRPr="00C6761E" w:rsidRDefault="00EE5E83" w:rsidP="00EE5E83">
      <w:pPr>
        <w:pStyle w:val="NO"/>
        <w:overflowPunct/>
        <w:autoSpaceDE/>
        <w:autoSpaceDN/>
        <w:adjustRightInd/>
        <w:textAlignment w:val="auto"/>
        <w:rPr>
          <w:lang w:eastAsia="zh-CN"/>
        </w:rPr>
      </w:pPr>
      <w:r>
        <w:rPr>
          <w:lang w:eastAsia="en-US"/>
        </w:rPr>
        <w:lastRenderedPageBreak/>
        <w:t>NOTE </w:t>
      </w:r>
      <w:r w:rsidR="006E60E5">
        <w:rPr>
          <w:lang w:eastAsia="en-US"/>
        </w:rPr>
        <w:t>0</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5DAED08C" w:rsidR="007B32D0" w:rsidRPr="00C6761E" w:rsidRDefault="007B32D0" w:rsidP="00884B23">
      <w:pPr>
        <w:pStyle w:val="NO"/>
      </w:pPr>
      <w:r w:rsidRPr="00C6761E">
        <w:t>NOTE</w:t>
      </w:r>
      <w:r w:rsidR="001845AF" w:rsidRPr="00C6761E">
        <w:t> 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802" w:name="_CR8_2_1_2_2_3"/>
      <w:bookmarkStart w:id="1803" w:name="_Toc193394761"/>
      <w:bookmarkEnd w:id="1802"/>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801"/>
      <w:bookmarkEnd w:id="1803"/>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804" w:name="_CR8_2_1_2_3"/>
      <w:bookmarkStart w:id="1805" w:name="_Toc193394762"/>
      <w:bookmarkEnd w:id="1804"/>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805"/>
    </w:p>
    <w:p w14:paraId="35D9F8F8" w14:textId="12ED7B30" w:rsidR="00CC5EF2" w:rsidRPr="00C6761E" w:rsidRDefault="00CC5EF2" w:rsidP="00CC5EF2">
      <w:pPr>
        <w:pStyle w:val="Heading6"/>
        <w:rPr>
          <w:lang w:eastAsia="zh-CN"/>
        </w:rPr>
      </w:pPr>
      <w:bookmarkStart w:id="1806" w:name="_CR8_2_1_2_3_1"/>
      <w:bookmarkStart w:id="1807" w:name="_Toc193394763"/>
      <w:bookmarkEnd w:id="1806"/>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807"/>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808" w:name="_CR8_2_1_2_3_2"/>
      <w:bookmarkStart w:id="1809" w:name="_Toc70667732"/>
      <w:bookmarkStart w:id="1810" w:name="_Toc193394764"/>
      <w:bookmarkEnd w:id="1808"/>
      <w:r w:rsidRPr="00C6761E">
        <w:rPr>
          <w:lang w:eastAsia="zh-CN"/>
        </w:rPr>
        <w:lastRenderedPageBreak/>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809"/>
      <w:bookmarkEnd w:id="1810"/>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2812DA8B"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77777777" w:rsidR="00CC5EF2" w:rsidRPr="00C6761E" w:rsidRDefault="00CC5EF2" w:rsidP="00CC5EF2">
      <w:pPr>
        <w:pStyle w:val="B4"/>
      </w:pPr>
      <w:r w:rsidRPr="00C6761E">
        <w:t>A)</w:t>
      </w:r>
      <w:r w:rsidRPr="00C6761E">
        <w:tab/>
        <w:t>the UE is unable to find a suitable cell in the selected PLMN as specified in 3GPP TS 38.304 [15];</w:t>
      </w:r>
    </w:p>
    <w:p w14:paraId="04422B60" w14:textId="77777777"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19.9pt;height:82.35pt" o:ole="">
            <v:imagedata r:id="rId86" o:title=""/>
          </v:shape>
          <o:OLEObject Type="Embed" ProgID="Visio.Drawing.11" ShapeID="_x0000_i1063" DrawAspect="Content" ObjectID="_1804007367" r:id="rId87"/>
        </w:object>
      </w:r>
    </w:p>
    <w:p w14:paraId="2A7C0EBE" w14:textId="45A36832" w:rsidR="00CC5EF2" w:rsidRPr="00C6761E" w:rsidRDefault="00CC5EF2" w:rsidP="00CC5EF2">
      <w:pPr>
        <w:pStyle w:val="TF"/>
      </w:pPr>
      <w:bookmarkStart w:id="1811" w:name="_CRFigure8_2_1_2_3_2_1"/>
      <w:r w:rsidRPr="00C6761E">
        <w:t>Figure </w:t>
      </w:r>
      <w:bookmarkEnd w:id="1811"/>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 xml:space="preserve">5 which has not yet been </w:t>
      </w:r>
      <w:bookmarkStart w:id="1812" w:name="OLE_LINK13"/>
      <w:r w:rsidRPr="00C6761E">
        <w:rPr>
          <w:lang w:eastAsia="zh-CN"/>
        </w:rPr>
        <w:t>evaluated</w:t>
      </w:r>
      <w:bookmarkEnd w:id="1812"/>
      <w:r w:rsidRPr="00C6761E">
        <w:rPr>
          <w:lang w:eastAsia="zh-CN"/>
        </w:rPr>
        <w:t>,</w:t>
      </w:r>
    </w:p>
    <w:p w14:paraId="3FF5E0C7" w14:textId="77777777" w:rsidR="00C4376C" w:rsidRPr="00C6761E" w:rsidRDefault="00C4376C" w:rsidP="00C4376C">
      <w:pPr>
        <w:pStyle w:val="B2"/>
      </w:pPr>
      <w:r w:rsidRPr="00C6761E">
        <w:rPr>
          <w:lang w:eastAsia="zh-CN"/>
        </w:rPr>
        <w:lastRenderedPageBreak/>
        <w:t>1)</w:t>
      </w:r>
      <w:r w:rsidRPr="00C6761E">
        <w:rPr>
          <w:lang w:eastAsia="zh-CN"/>
        </w:rPr>
        <w:tab/>
        <w:t xml:space="preserve">if the </w:t>
      </w:r>
      <w:r w:rsidRPr="00C6761E">
        <w:t xml:space="preserve">ProSe application traffic descriptor matches </w:t>
      </w:r>
      <w:bookmarkStart w:id="1813" w:name="OLE_LINK6"/>
      <w:r w:rsidRPr="00C6761E">
        <w:t>upper layer application information</w:t>
      </w:r>
      <w:bookmarkEnd w:id="1813"/>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 xml:space="preserve">i) </w:t>
      </w:r>
      <w:bookmarkStart w:id="1814"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1814"/>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1815"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bookmarkEnd w:id="1815"/>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26AB8856"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w:t>
      </w:r>
      <w:r w:rsidR="00EE5E83">
        <w:t xml:space="preserve"> </w:t>
      </w:r>
      <w:r w:rsidR="00EE5E83" w:rsidRPr="00A90BD3">
        <w:t>if the received PLMN ID in the message is not associated with the target relay service code of the connectivity service which the UE is authorized to monitor, the UE</w:t>
      </w:r>
      <w:r w:rsidR="00EE5E83">
        <w:t xml:space="preserve"> shall</w:t>
      </w:r>
      <w:r w:rsidR="00EE5E83" w:rsidRPr="00A90BD3">
        <w:t xml:space="preserve"> ignore the message</w:t>
      </w:r>
      <w:r w:rsidR="00EE5E83">
        <w:t xml:space="preserve">. If </w:t>
      </w:r>
      <w:r w:rsidRPr="00C6761E">
        <w:t xml:space="preserve">the </w:t>
      </w:r>
      <w:r w:rsidR="00EE5E83">
        <w:t xml:space="preserve">received PLMN ID in the message is associated with the </w:t>
      </w:r>
      <w:r w:rsidRPr="00C6761E">
        <w:t xml:space="preserve">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Pr="00C6761E">
        <w:rPr>
          <w:rFonts w:hint="eastAsia"/>
          <w:lang w:eastAsia="zh-CN"/>
        </w:rPr>
        <w:t xml:space="preserve">annoucer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816" w:name="_CR8_2_1_2_3_3"/>
      <w:bookmarkStart w:id="1817" w:name="_Toc70667733"/>
      <w:bookmarkStart w:id="1818" w:name="_Toc193394765"/>
      <w:bookmarkEnd w:id="1816"/>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817"/>
      <w:bookmarkEnd w:id="1818"/>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lastRenderedPageBreak/>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819" w:name="_CR8_2_1_2_4"/>
      <w:bookmarkStart w:id="1820" w:name="_Toc68190845"/>
      <w:bookmarkStart w:id="1821" w:name="_Toc59198694"/>
      <w:bookmarkStart w:id="1822" w:name="_Toc525231294"/>
      <w:bookmarkStart w:id="1823" w:name="_Toc193394766"/>
      <w:bookmarkEnd w:id="1819"/>
      <w:r w:rsidRPr="00C6761E">
        <w:t>8.2.1.2.</w:t>
      </w:r>
      <w:r w:rsidR="00130DC2" w:rsidRPr="00C6761E">
        <w:t>4</w:t>
      </w:r>
      <w:r w:rsidRPr="00C6761E">
        <w:tab/>
      </w:r>
      <w:r w:rsidRPr="00C6761E">
        <w:rPr>
          <w:lang w:eastAsia="ko-KR"/>
        </w:rPr>
        <w:t>A</w:t>
      </w:r>
      <w:r w:rsidRPr="00C6761E">
        <w:t xml:space="preserve">nnouncing UE procedure for </w:t>
      </w:r>
      <w:bookmarkEnd w:id="1820"/>
      <w:bookmarkEnd w:id="1821"/>
      <w:bookmarkEnd w:id="1822"/>
      <w:r w:rsidR="00322EFA" w:rsidRPr="00C6761E">
        <w:t>relay discovery additional information</w:t>
      </w:r>
      <w:bookmarkEnd w:id="1823"/>
    </w:p>
    <w:p w14:paraId="0B6017D7" w14:textId="13B1FD79" w:rsidR="00673A58" w:rsidRPr="00C6761E" w:rsidRDefault="00673A58" w:rsidP="00826ACB">
      <w:pPr>
        <w:pStyle w:val="Heading6"/>
      </w:pPr>
      <w:bookmarkStart w:id="1824" w:name="_CR8_2_1_2_4_1"/>
      <w:bookmarkStart w:id="1825" w:name="_Toc68190846"/>
      <w:bookmarkStart w:id="1826" w:name="_Toc59198695"/>
      <w:bookmarkStart w:id="1827" w:name="_Toc525231295"/>
      <w:bookmarkStart w:id="1828" w:name="_Toc193394767"/>
      <w:bookmarkEnd w:id="1824"/>
      <w:r w:rsidRPr="00C6761E">
        <w:t>8.2.1.2.</w:t>
      </w:r>
      <w:r w:rsidR="00130DC2" w:rsidRPr="00C6761E">
        <w:t>4</w:t>
      </w:r>
      <w:r w:rsidRPr="00C6761E">
        <w:t>.1</w:t>
      </w:r>
      <w:r w:rsidRPr="00C6761E">
        <w:tab/>
        <w:t>General</w:t>
      </w:r>
      <w:bookmarkEnd w:id="1825"/>
      <w:bookmarkEnd w:id="1826"/>
      <w:bookmarkEnd w:id="1827"/>
      <w:bookmarkEnd w:id="1828"/>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21F3850" w:rsidR="00DF139D" w:rsidRPr="00C6761E" w:rsidRDefault="009B6826" w:rsidP="000F6577">
      <w:pPr>
        <w:pStyle w:val="B1"/>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29" w:name="_CR8_2_1_2_4_2"/>
      <w:bookmarkStart w:id="1830" w:name="_Toc68190847"/>
      <w:bookmarkStart w:id="1831" w:name="_Toc59198696"/>
      <w:bookmarkStart w:id="1832" w:name="_Toc525231296"/>
      <w:bookmarkStart w:id="1833" w:name="_Toc193394768"/>
      <w:bookmarkEnd w:id="1829"/>
      <w:r w:rsidRPr="00C6761E">
        <w:t>8.2.1.2.</w:t>
      </w:r>
      <w:r w:rsidR="00130DC2" w:rsidRPr="00C6761E">
        <w:t>4</w:t>
      </w:r>
      <w:r w:rsidRPr="00C6761E">
        <w:t>.2</w:t>
      </w:r>
      <w:r w:rsidRPr="00C6761E">
        <w:tab/>
        <w:t xml:space="preserve">Announcing procedure for </w:t>
      </w:r>
      <w:bookmarkEnd w:id="1830"/>
      <w:bookmarkEnd w:id="1831"/>
      <w:bookmarkEnd w:id="1832"/>
      <w:r w:rsidR="00322EFA" w:rsidRPr="00C6761E">
        <w:t>relay discovery additional information</w:t>
      </w:r>
      <w:bookmarkEnd w:id="1833"/>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62C02FCD"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5.95pt;height:141.15pt" o:ole="" fillcolor="window">
            <v:imagedata r:id="rId88" o:title=""/>
          </v:shape>
          <o:OLEObject Type="Embed" ProgID="Word.Picture.8" ShapeID="_x0000_i1064" DrawAspect="Content" ObjectID="_1804007368" r:id="rId89"/>
        </w:object>
      </w:r>
    </w:p>
    <w:p w14:paraId="5E33A3BA" w14:textId="1AF1E214" w:rsidR="00673A58" w:rsidRPr="00C6761E" w:rsidRDefault="00673A58" w:rsidP="00673A58">
      <w:pPr>
        <w:pStyle w:val="TF"/>
      </w:pPr>
      <w:bookmarkStart w:id="1834" w:name="_CRFigure8_2_1_2_4_2_1"/>
      <w:r w:rsidRPr="00C6761E">
        <w:t>Figure </w:t>
      </w:r>
      <w:bookmarkEnd w:id="1834"/>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01F6A40B"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ProSe direct discovery Model A announcing in the serving PLMN 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0C8B608D" w:rsidR="00673A58" w:rsidRPr="00C6761E" w:rsidRDefault="00673A58" w:rsidP="00673A58">
      <w:r w:rsidRPr="00C6761E">
        <w:lastRenderedPageBreak/>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set the Relay TAI parameter to the TAI of the cell serving the UE, if the UE acts as 5G ProSe layer-3 UE-to-network relay UE and the TAI is to be announced;</w:t>
      </w:r>
    </w:p>
    <w:p w14:paraId="0BCF9F92" w14:textId="70CB89C3"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if security procedure over user plane for 5G ProSe UE-to-network relay is used</w:t>
      </w:r>
      <w:r w:rsidR="00FB4DC0">
        <w:t>,</w:t>
      </w:r>
      <w:r w:rsidR="00FB4DC0" w:rsidRPr="00BD33E6">
        <w:t xml:space="preserve"> or the PROSE_SECURITY_MATERIAL_RESPONSE message</w:t>
      </w:r>
      <w:r w:rsidR="00FB4DC0">
        <w:t xml:space="preserve">, </w:t>
      </w:r>
      <w:r w:rsidR="00FB4DC0" w:rsidRPr="00BD33E6">
        <w:t>if security procedure over control plane for 5G ProSe UE-to-network relay is used</w:t>
      </w:r>
      <w:r w:rsidR="00FB4DC0" w:rsidRPr="00C6761E">
        <w:t>;</w:t>
      </w:r>
    </w:p>
    <w:p w14:paraId="139C55A6" w14:textId="1D9A059D"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p>
    <w:p w14:paraId="722C2A47" w14:textId="1A892DFD" w:rsidR="00F97478" w:rsidRDefault="0089219F" w:rsidP="00F97478">
      <w:pPr>
        <w:pStyle w:val="B2"/>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r w:rsidR="00EE5E83">
        <w:t xml:space="preserve"> and</w:t>
      </w:r>
    </w:p>
    <w:p w14:paraId="1D280D59" w14:textId="77777777" w:rsidR="00EE5E83" w:rsidRDefault="00EE5E83" w:rsidP="00EE5E83">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p>
    <w:p w14:paraId="6A2C7BF0" w14:textId="38D61E9E" w:rsidR="00EE5E83" w:rsidRPr="00C6761E" w:rsidRDefault="00EE5E83" w:rsidP="00EE5E83">
      <w:pPr>
        <w:pStyle w:val="NO"/>
        <w:overflowPunct/>
        <w:autoSpaceDE/>
        <w:autoSpaceDN/>
        <w:adjustRightInd/>
        <w:textAlignment w:val="auto"/>
        <w:rPr>
          <w:lang w:eastAsia="zh-CN"/>
        </w:rPr>
      </w:pPr>
      <w:r>
        <w:rPr>
          <w:lang w:eastAsia="en-US"/>
        </w:rPr>
        <w:t>NOTE </w:t>
      </w:r>
      <w:r w:rsidR="006E60E5">
        <w:rPr>
          <w:lang w:eastAsia="en-US"/>
        </w:rPr>
        <w:t>1A</w:t>
      </w:r>
      <w:r>
        <w:rPr>
          <w:lang w:eastAsia="en-US"/>
        </w:rPr>
        <w:t>:</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lastRenderedPageBreak/>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35" w:name="_CR8_2_1_2_5"/>
      <w:bookmarkStart w:id="1836" w:name="_Toc68190848"/>
      <w:bookmarkStart w:id="1837" w:name="_Toc59198697"/>
      <w:bookmarkStart w:id="1838" w:name="_Toc525231297"/>
      <w:bookmarkStart w:id="1839" w:name="_Toc193394769"/>
      <w:bookmarkEnd w:id="1835"/>
      <w:r w:rsidRPr="00C6761E">
        <w:t>8.2.</w:t>
      </w:r>
      <w:r w:rsidR="00B901C4" w:rsidRPr="00C6761E">
        <w:t>1.2.</w:t>
      </w:r>
      <w:r w:rsidR="00130DC2" w:rsidRPr="00C6761E">
        <w:t>5</w:t>
      </w:r>
      <w:r w:rsidRPr="00C6761E">
        <w:tab/>
        <w:t xml:space="preserve">Monitoring UE procedure for </w:t>
      </w:r>
      <w:bookmarkEnd w:id="1836"/>
      <w:bookmarkEnd w:id="1837"/>
      <w:bookmarkEnd w:id="1838"/>
      <w:r w:rsidR="00322EFA" w:rsidRPr="00C6761E">
        <w:t>relay discovery additional information</w:t>
      </w:r>
      <w:bookmarkEnd w:id="1839"/>
    </w:p>
    <w:p w14:paraId="6FBD833C" w14:textId="22256702" w:rsidR="00673A58" w:rsidRPr="00C6761E" w:rsidRDefault="00673A58" w:rsidP="00826ACB">
      <w:pPr>
        <w:pStyle w:val="Heading6"/>
      </w:pPr>
      <w:bookmarkStart w:id="1840" w:name="_CR8_2_1_2_5_1"/>
      <w:bookmarkStart w:id="1841" w:name="_Toc68190849"/>
      <w:bookmarkStart w:id="1842" w:name="_Toc59198698"/>
      <w:bookmarkStart w:id="1843" w:name="_Toc525231298"/>
      <w:bookmarkStart w:id="1844" w:name="_Toc193394770"/>
      <w:bookmarkEnd w:id="1840"/>
      <w:r w:rsidRPr="00C6761E">
        <w:t>8.2.</w:t>
      </w:r>
      <w:r w:rsidR="00B901C4" w:rsidRPr="00C6761E">
        <w:t>1.2.</w:t>
      </w:r>
      <w:r w:rsidR="00130DC2" w:rsidRPr="00C6761E">
        <w:t>5</w:t>
      </w:r>
      <w:r w:rsidRPr="00C6761E">
        <w:t>.1</w:t>
      </w:r>
      <w:r w:rsidRPr="00C6761E">
        <w:tab/>
        <w:t>General</w:t>
      </w:r>
      <w:bookmarkEnd w:id="1841"/>
      <w:bookmarkEnd w:id="1842"/>
      <w:bookmarkEnd w:id="1843"/>
      <w:bookmarkEnd w:id="1844"/>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45" w:name="_CR8_2_1_2_5_2"/>
      <w:bookmarkStart w:id="1846" w:name="_Toc68190850"/>
      <w:bookmarkStart w:id="1847" w:name="_Toc59198699"/>
      <w:bookmarkStart w:id="1848" w:name="_Toc525231299"/>
      <w:bookmarkStart w:id="1849" w:name="_Toc193394771"/>
      <w:bookmarkEnd w:id="1845"/>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46"/>
      <w:bookmarkEnd w:id="1847"/>
      <w:bookmarkEnd w:id="1848"/>
      <w:r w:rsidR="00322EFA" w:rsidRPr="00C6761E">
        <w:t>relay discovery additional information</w:t>
      </w:r>
      <w:bookmarkEnd w:id="1849"/>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31684DF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ProSe direct discovery Model A monitoring in at least one PLMN 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6D1A8150" w:rsidR="00673A58" w:rsidRPr="00C6761E" w:rsidRDefault="00B901C4" w:rsidP="00673A58">
      <w:pPr>
        <w:pStyle w:val="B4"/>
      </w:pPr>
      <w:r w:rsidRPr="00C6761E">
        <w:t>A</w:t>
      </w:r>
      <w:r w:rsidR="00673A58" w:rsidRPr="00C6761E">
        <w:t>)</w:t>
      </w:r>
      <w:r w:rsidR="00673A58" w:rsidRPr="00C6761E">
        <w:tab/>
        <w:t>the UE is unable to find a suitable cell in the selected PLMN 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0961714A"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w:t>
      </w:r>
      <w:r w:rsidR="00EE5E83" w:rsidRPr="00CE7C02">
        <w:t>if the received PLMN ID in the message is not associated with the target relay service code of the connectivity service which the UE is authorized to monitor, the UE</w:t>
      </w:r>
      <w:r w:rsidR="00EE5E83">
        <w:t xml:space="preserve"> shall</w:t>
      </w:r>
      <w:r w:rsidR="00EE5E83" w:rsidRPr="00CE7C02">
        <w:t xml:space="preserve"> ignore the message</w:t>
      </w:r>
      <w:r w:rsidR="00EE5E83">
        <w:t>. If</w:t>
      </w:r>
      <w:r w:rsidRPr="00C6761E">
        <w:t xml:space="preserve"> the </w:t>
      </w:r>
      <w:r w:rsidR="00EE5E83">
        <w:t xml:space="preserve">received PLMN </w:t>
      </w:r>
      <w:r w:rsidR="00EE5E83" w:rsidRPr="00CE7C02">
        <w:t xml:space="preserve">ID </w:t>
      </w:r>
      <w:r w:rsidR="00EE5E83" w:rsidRPr="00CE7C02">
        <w:lastRenderedPageBreak/>
        <w:t>in the message is associated with the</w:t>
      </w:r>
      <w:r w:rsidR="00EE5E83" w:rsidRPr="00C6761E">
        <w:t xml:space="preserve"> </w:t>
      </w:r>
      <w:r w:rsidRPr="00C6761E">
        <w:t xml:space="preserve">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50" w:name="_CR8_2_1_3"/>
      <w:bookmarkStart w:id="1851" w:name="_Toc502240217"/>
      <w:bookmarkStart w:id="1852" w:name="_Toc193394772"/>
      <w:bookmarkEnd w:id="1850"/>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52"/>
    </w:p>
    <w:p w14:paraId="223CDE01" w14:textId="65E2B2FA" w:rsidR="00433536" w:rsidRPr="00C6761E" w:rsidRDefault="00433536" w:rsidP="00826ACB">
      <w:pPr>
        <w:pStyle w:val="Heading5"/>
      </w:pPr>
      <w:bookmarkStart w:id="1853" w:name="_CR8_2_1_3_1"/>
      <w:bookmarkStart w:id="1854" w:name="_Toc193394773"/>
      <w:bookmarkEnd w:id="1853"/>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51"/>
      <w:bookmarkEnd w:id="1854"/>
    </w:p>
    <w:p w14:paraId="141D9738" w14:textId="412A357A" w:rsidR="00433536" w:rsidRPr="00C6761E" w:rsidRDefault="00433536" w:rsidP="00826ACB">
      <w:pPr>
        <w:pStyle w:val="Heading6"/>
      </w:pPr>
      <w:bookmarkStart w:id="1855" w:name="_CR8_2_1_3_1_1"/>
      <w:bookmarkStart w:id="1856" w:name="_Toc502240218"/>
      <w:bookmarkStart w:id="1857" w:name="_Toc193394774"/>
      <w:bookmarkEnd w:id="1855"/>
      <w:r w:rsidRPr="00C6761E">
        <w:t>8.2.</w:t>
      </w:r>
      <w:r w:rsidR="00230F50" w:rsidRPr="00C6761E">
        <w:t>1.3</w:t>
      </w:r>
      <w:r w:rsidRPr="00C6761E">
        <w:t>.1</w:t>
      </w:r>
      <w:r w:rsidR="00230F50" w:rsidRPr="00C6761E">
        <w:t>.1</w:t>
      </w:r>
      <w:r w:rsidRPr="00C6761E">
        <w:tab/>
        <w:t>General</w:t>
      </w:r>
      <w:bookmarkEnd w:id="1856"/>
      <w:bookmarkEnd w:id="1857"/>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58" w:name="_CR8_2_1_3_1_2"/>
      <w:bookmarkStart w:id="1859" w:name="_Toc502240219"/>
      <w:bookmarkStart w:id="1860" w:name="_Toc193394775"/>
      <w:bookmarkEnd w:id="1858"/>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59"/>
      <w:bookmarkEnd w:id="1860"/>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lastRenderedPageBreak/>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9.05pt;height:139.35pt" o:ole="">
            <v:imagedata r:id="rId90" o:title=""/>
          </v:shape>
          <o:OLEObject Type="Embed" ProgID="Visio.Drawing.15" ShapeID="_x0000_i1065" DrawAspect="Content" ObjectID="_1804007369" r:id="rId91"/>
        </w:object>
      </w:r>
    </w:p>
    <w:p w14:paraId="6E997D3F" w14:textId="633257F2" w:rsidR="00433536" w:rsidRPr="00C6761E" w:rsidRDefault="00433536" w:rsidP="00433536">
      <w:pPr>
        <w:pStyle w:val="TF"/>
      </w:pPr>
      <w:bookmarkStart w:id="1861" w:name="_CRFigure8_2_1_3_1_2_1"/>
      <w:r w:rsidRPr="00C6761E">
        <w:t xml:space="preserve">Figure </w:t>
      </w:r>
      <w:bookmarkEnd w:id="1861"/>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6761E">
        <w:lastRenderedPageBreak/>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63A1F816" w14:textId="02F4B4E6" w:rsidR="00EE5E83" w:rsidRPr="00C6761E" w:rsidRDefault="00EE5E83" w:rsidP="00EE5E83">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if security procedure over user plane for 5G ProSe UE-to-network relay is used</w:t>
      </w:r>
      <w:r w:rsidR="00FB4DC0">
        <w:t>,</w:t>
      </w:r>
      <w:r w:rsidR="00FB4DC0" w:rsidRPr="00A42ABE">
        <w:t xml:space="preserve"> or the PROSE_SECURITY_MATERIAL_RESPONSE message</w:t>
      </w:r>
      <w:r w:rsidR="00FB4DC0">
        <w:t xml:space="preserve">, </w:t>
      </w:r>
      <w:r w:rsidR="00FB4DC0" w:rsidRPr="00A42ABE">
        <w:t>if security procedure over control plane for 5G ProSe UE-to-network relay is used</w:t>
      </w:r>
      <w:r w:rsidR="00FB4DC0" w:rsidRPr="00C6761E">
        <w:t>;</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lastRenderedPageBreak/>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7A43C7D8"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w:t>
      </w:r>
      <w:r w:rsidR="00EE5E83" w:rsidRPr="0015278E">
        <w:t xml:space="preserve">if the received PLMN ID in the message is not associated with the target relay service code of the connectivity service which the UE is authorized to monitor, the UE </w:t>
      </w:r>
      <w:r w:rsidR="00EE5E83">
        <w:t xml:space="preserve">shall </w:t>
      </w:r>
      <w:r w:rsidR="00EE5E83" w:rsidRPr="0015278E">
        <w:t>ignore the message</w:t>
      </w:r>
      <w:r w:rsidR="00EE5E83">
        <w:t>. If</w:t>
      </w:r>
      <w:r w:rsidRPr="00C6761E">
        <w:t xml:space="preserve"> the </w:t>
      </w:r>
      <w:r w:rsidR="00EE5E83" w:rsidRPr="0015278E">
        <w:t>received PLMN ID in the message is associated with the</w:t>
      </w:r>
      <w:r w:rsidR="00EE5E83" w:rsidRPr="00C6761E">
        <w:t xml:space="preserve"> </w:t>
      </w:r>
      <w:r w:rsidRPr="00C6761E">
        <w:t xml:space="preserve">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w:t>
      </w:r>
      <w:r w:rsidR="00E44948" w:rsidRPr="00C6761E">
        <w:lastRenderedPageBreak/>
        <w:t>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862" w:name="_CR8_2_1_3_1_3"/>
      <w:bookmarkStart w:id="1863" w:name="_Toc502240220"/>
      <w:bookmarkStart w:id="1864" w:name="_Toc193394776"/>
      <w:bookmarkEnd w:id="1862"/>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863"/>
      <w:bookmarkEnd w:id="1864"/>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865" w:name="_CR8_2_1_3_2"/>
      <w:bookmarkStart w:id="1866" w:name="_Toc502240221"/>
      <w:bookmarkStart w:id="1867" w:name="_Toc193394777"/>
      <w:bookmarkEnd w:id="1865"/>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866"/>
      <w:bookmarkEnd w:id="1867"/>
    </w:p>
    <w:p w14:paraId="1465DC12" w14:textId="7266F50E" w:rsidR="00433536" w:rsidRPr="00C6761E" w:rsidRDefault="00433536" w:rsidP="00826ACB">
      <w:pPr>
        <w:pStyle w:val="Heading6"/>
      </w:pPr>
      <w:bookmarkStart w:id="1868" w:name="_CR8_2_1_3_2_1"/>
      <w:bookmarkStart w:id="1869" w:name="_Toc502240222"/>
      <w:bookmarkStart w:id="1870" w:name="_Toc193394778"/>
      <w:bookmarkEnd w:id="1868"/>
      <w:r w:rsidRPr="00C6761E">
        <w:t>8.2.</w:t>
      </w:r>
      <w:r w:rsidR="00117DC9" w:rsidRPr="00C6761E">
        <w:t>1.</w:t>
      </w:r>
      <w:r w:rsidR="00F901F5" w:rsidRPr="00C6761E">
        <w:t>3</w:t>
      </w:r>
      <w:r w:rsidRPr="00C6761E">
        <w:t>.</w:t>
      </w:r>
      <w:r w:rsidR="00F901F5" w:rsidRPr="00C6761E">
        <w:t>2.</w:t>
      </w:r>
      <w:r w:rsidRPr="00C6761E">
        <w:t>1</w:t>
      </w:r>
      <w:r w:rsidRPr="00C6761E">
        <w:tab/>
        <w:t>General</w:t>
      </w:r>
      <w:bookmarkEnd w:id="1869"/>
      <w:bookmarkEnd w:id="1870"/>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871" w:name="_CR8_2_1_3_2_2"/>
      <w:bookmarkStart w:id="1872" w:name="_Toc502240223"/>
      <w:bookmarkStart w:id="1873" w:name="_Toc193394779"/>
      <w:bookmarkEnd w:id="1871"/>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872"/>
      <w:bookmarkEnd w:id="1873"/>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17F6C18"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5.25pt;height:148.65pt" o:ole="">
            <v:imagedata r:id="rId92" o:title=""/>
          </v:shape>
          <o:OLEObject Type="Embed" ProgID="Visio.Drawing.15" ShapeID="_x0000_i1066" DrawAspect="Content" ObjectID="_1804007370" r:id="rId93"/>
        </w:object>
      </w:r>
    </w:p>
    <w:p w14:paraId="3FBED8E4" w14:textId="05705FD9" w:rsidR="00433536" w:rsidRPr="00C6761E" w:rsidRDefault="00433536" w:rsidP="0010363A">
      <w:pPr>
        <w:pStyle w:val="TF"/>
      </w:pPr>
      <w:bookmarkStart w:id="1874" w:name="_CRFigure8_2_1_3_2_2_1"/>
      <w:r w:rsidRPr="00C6761E">
        <w:t xml:space="preserve">Figure </w:t>
      </w:r>
      <w:bookmarkEnd w:id="1874"/>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lastRenderedPageBreak/>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if security procedure over user plane for 5G ProSe UE-to-network relay is used</w:t>
      </w:r>
      <w:r w:rsidR="00FB4DC0">
        <w:t>,</w:t>
      </w:r>
      <w:r w:rsidR="00FB4DC0" w:rsidRPr="00F814EF">
        <w:t xml:space="preserve"> or the PROSE_SECURITY_MATERIAL_RESPONSE message</w:t>
      </w:r>
      <w:r w:rsidR="00FB4DC0">
        <w:t xml:space="preserve">, </w:t>
      </w:r>
      <w:r w:rsidR="00FB4DC0" w:rsidRPr="00F814EF">
        <w:t>if security procedure over control plane for 5G ProSe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1556B0DE"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p>
    <w:p w14:paraId="5AF1CAA0" w14:textId="3286743A" w:rsidR="00CD325D"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06A8D7F4" w14:textId="77777777" w:rsidR="00EE5E83" w:rsidRDefault="00EE5E83" w:rsidP="00EE5E83">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FF97D8C" w14:textId="15E85906" w:rsidR="00EE5E83" w:rsidRPr="00C6761E" w:rsidRDefault="00EE5E83" w:rsidP="00EE5E83">
      <w:pPr>
        <w:pStyle w:val="NO"/>
        <w:overflowPunct/>
        <w:autoSpaceDE/>
        <w:autoSpaceDN/>
        <w:adjustRightInd/>
        <w:textAlignment w:val="auto"/>
        <w:rPr>
          <w:lang w:eastAsia="zh-CN"/>
        </w:rPr>
      </w:pPr>
      <w:r>
        <w:rPr>
          <w:lang w:eastAsia="en-US"/>
        </w:rPr>
        <w:t>NOTE </w:t>
      </w:r>
      <w:r w:rsidR="00BD5D85">
        <w:rPr>
          <w:lang w:eastAsia="en-US"/>
        </w:rPr>
        <w:t>1A</w:t>
      </w:r>
      <w:r>
        <w:rPr>
          <w:lang w:eastAsia="en-US"/>
        </w:rPr>
        <w:t>:</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875" w:name="_Toc502240224"/>
      <w:r w:rsidRPr="00C6761E">
        <w:lastRenderedPageBreak/>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876" w:name="_CR8_2_1_3_2_3"/>
      <w:bookmarkStart w:id="1877" w:name="_Toc193394780"/>
      <w:bookmarkEnd w:id="1876"/>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875"/>
      <w:bookmarkEnd w:id="1877"/>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878" w:name="_CR8_2_1_4"/>
      <w:bookmarkStart w:id="1879" w:name="_Toc193394781"/>
      <w:bookmarkEnd w:id="1878"/>
      <w:r w:rsidRPr="00C6761E">
        <w:t>8.2.1.</w:t>
      </w:r>
      <w:r w:rsidR="008E640B" w:rsidRPr="00C6761E">
        <w:t>4</w:t>
      </w:r>
      <w:r w:rsidRPr="00C6761E">
        <w:tab/>
        <w:t>Procedure for UE to use provisioned radio resources for 5G ProSe UE-to-network discovery</w:t>
      </w:r>
      <w:bookmarkEnd w:id="1879"/>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598BB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 relay discovery in this PLMN, the UE can use the radio parameters indicated by the cell as specified in 3GPP TS 38.331 [13].</w:t>
      </w:r>
    </w:p>
    <w:p w14:paraId="56EEC195" w14:textId="530C52FC"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62716DCC" w14:textId="77777777"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77777777" w:rsidR="000C19F1" w:rsidRPr="00C6761E" w:rsidRDefault="000C19F1" w:rsidP="000C19F1">
      <w:pPr>
        <w:pStyle w:val="B3"/>
      </w:pPr>
      <w:r w:rsidRPr="00C6761E">
        <w:t>i)</w:t>
      </w:r>
      <w:r w:rsidRPr="00C6761E">
        <w:tab/>
        <w:t>if in 5GMM-IDLE mode, perform PLMN selection triggered by 5G ProSe UE-to-network relay discovery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75803190" w:rsidR="000C19F1" w:rsidRPr="00C6761E" w:rsidRDefault="000C19F1" w:rsidP="000C19F1">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UE-to-network relay discovery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77777777" w:rsidR="000C19F1" w:rsidRPr="00C6761E" w:rsidRDefault="000C19F1" w:rsidP="000C19F1">
      <w:r w:rsidRPr="00C6761E">
        <w:t>If the registration to the selected PLMN 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880" w:name="_CR8_2_2"/>
      <w:bookmarkStart w:id="1881" w:name="_Toc68190851"/>
      <w:bookmarkStart w:id="1882" w:name="_Toc59198700"/>
      <w:bookmarkStart w:id="1883" w:name="_Toc525231300"/>
      <w:bookmarkStart w:id="1884" w:name="_Toc193394782"/>
      <w:bookmarkEnd w:id="1880"/>
      <w:r w:rsidRPr="00C6761E">
        <w:t>8.2.</w:t>
      </w:r>
      <w:r w:rsidR="00191A92" w:rsidRPr="00C6761E">
        <w:t>2</w:t>
      </w:r>
      <w:r w:rsidRPr="00C6761E">
        <w:tab/>
        <w:t>UE-to-network relay selection procedure</w:t>
      </w:r>
      <w:bookmarkEnd w:id="1881"/>
      <w:bookmarkEnd w:id="1882"/>
      <w:bookmarkEnd w:id="1883"/>
      <w:bookmarkEnd w:id="1884"/>
    </w:p>
    <w:p w14:paraId="342DC8DA" w14:textId="7ECD9975" w:rsidR="0065619A" w:rsidRPr="00C6761E" w:rsidRDefault="0065619A" w:rsidP="0065619A">
      <w:pPr>
        <w:pStyle w:val="Heading4"/>
      </w:pPr>
      <w:bookmarkStart w:id="1885" w:name="_CR8_2_2_1"/>
      <w:bookmarkStart w:id="1886" w:name="_Toc68190852"/>
      <w:bookmarkStart w:id="1887" w:name="_Toc59198701"/>
      <w:bookmarkStart w:id="1888" w:name="_Toc525231301"/>
      <w:bookmarkStart w:id="1889" w:name="_Toc193394783"/>
      <w:bookmarkEnd w:id="1885"/>
      <w:r w:rsidRPr="00C6761E">
        <w:t>8.2.</w:t>
      </w:r>
      <w:r w:rsidR="00191A92" w:rsidRPr="00C6761E">
        <w:t>2</w:t>
      </w:r>
      <w:r w:rsidRPr="00C6761E">
        <w:t>.1</w:t>
      </w:r>
      <w:r w:rsidRPr="00C6761E">
        <w:tab/>
        <w:t>General</w:t>
      </w:r>
      <w:bookmarkEnd w:id="1886"/>
      <w:bookmarkEnd w:id="1887"/>
      <w:bookmarkEnd w:id="1888"/>
      <w:bookmarkEnd w:id="1889"/>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890" w:name="_CR8_2_2_2"/>
      <w:bookmarkStart w:id="1891" w:name="_Toc68190853"/>
      <w:bookmarkStart w:id="1892" w:name="_Toc59198702"/>
      <w:bookmarkStart w:id="1893" w:name="_Toc525231302"/>
      <w:bookmarkStart w:id="1894" w:name="_Toc193394784"/>
      <w:bookmarkEnd w:id="1890"/>
      <w:r w:rsidRPr="00C6761E">
        <w:t>8.2.</w:t>
      </w:r>
      <w:r w:rsidR="00191A92" w:rsidRPr="00C6761E">
        <w:t>2</w:t>
      </w:r>
      <w:r w:rsidRPr="00C6761E">
        <w:t>.2</w:t>
      </w:r>
      <w:r w:rsidRPr="00C6761E">
        <w:tab/>
        <w:t>UE-to-network relay selection procedure initiation</w:t>
      </w:r>
      <w:bookmarkEnd w:id="1891"/>
      <w:bookmarkEnd w:id="1892"/>
      <w:bookmarkEnd w:id="1893"/>
      <w:bookmarkEnd w:id="1894"/>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04335D24" w:rsidR="00243397" w:rsidRPr="00C6761E" w:rsidRDefault="00243397" w:rsidP="00243397">
      <w:pPr>
        <w:pStyle w:val="B2"/>
      </w:pPr>
      <w:r w:rsidRPr="00C6761E">
        <w:rPr>
          <w:lang w:eastAsia="zh-CN"/>
        </w:rPr>
        <w:t>2</w:t>
      </w:r>
      <w:r w:rsidRPr="00C6761E">
        <w:t>)</w:t>
      </w:r>
      <w:r w:rsidRPr="00C6761E">
        <w:tab/>
      </w:r>
      <w:bookmarkStart w:id="1895" w:name="OLE_LINK2"/>
      <w:r w:rsidRPr="00C6761E">
        <w:t>if the</w:t>
      </w:r>
      <w:r w:rsidRPr="00C6761E">
        <w:rPr>
          <w:lang w:eastAsia="zh-CN"/>
        </w:rPr>
        <w:t xml:space="preserve"> 5G ProSe</w:t>
      </w:r>
      <w:r w:rsidRPr="00C6761E">
        <w:t xml:space="preserve"> </w:t>
      </w:r>
      <w:r w:rsidRPr="00C6761E">
        <w:rPr>
          <w:lang w:eastAsia="zh-CN"/>
        </w:rPr>
        <w:t>remote UE is expected to use 5G ProSe layer-2 UE-to-network relay,</w:t>
      </w:r>
      <w:bookmarkEnd w:id="1895"/>
      <w:r w:rsidRPr="00C6761E">
        <w:rPr>
          <w:lang w:eastAsia="zh-CN"/>
        </w:rPr>
        <w:t xml:space="preserve">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 and</w:t>
      </w:r>
    </w:p>
    <w:p w14:paraId="54FE1CA8" w14:textId="77777777" w:rsidR="00243397" w:rsidRPr="00C6761E" w:rsidRDefault="00243397" w:rsidP="00243397">
      <w:pPr>
        <w:pStyle w:val="B2"/>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896" w:name="_CR8_2_2_3"/>
      <w:bookmarkStart w:id="1897" w:name="_Toc68190854"/>
      <w:bookmarkStart w:id="1898" w:name="_Toc59198703"/>
      <w:bookmarkStart w:id="1899" w:name="_Toc525231303"/>
      <w:bookmarkStart w:id="1900" w:name="_Toc193394785"/>
      <w:bookmarkEnd w:id="1896"/>
      <w:r w:rsidRPr="00C6761E">
        <w:t>8.2.</w:t>
      </w:r>
      <w:r w:rsidR="00191A92" w:rsidRPr="00C6761E">
        <w:t>2</w:t>
      </w:r>
      <w:r w:rsidRPr="00C6761E">
        <w:t>.3</w:t>
      </w:r>
      <w:r w:rsidRPr="00C6761E">
        <w:tab/>
        <w:t>UE-to-network relay selection procedure completion</w:t>
      </w:r>
      <w:bookmarkEnd w:id="1897"/>
      <w:bookmarkEnd w:id="1898"/>
      <w:bookmarkEnd w:id="1899"/>
      <w:bookmarkEnd w:id="1900"/>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lastRenderedPageBreak/>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901" w:name="_CR8_2_3"/>
      <w:bookmarkStart w:id="1902" w:name="_Toc68190855"/>
      <w:bookmarkStart w:id="1903" w:name="_Toc59198704"/>
      <w:bookmarkStart w:id="1904" w:name="_Toc525231304"/>
      <w:bookmarkStart w:id="1905" w:name="_Toc193394786"/>
      <w:bookmarkEnd w:id="1901"/>
      <w:r w:rsidRPr="00C6761E">
        <w:t>8.2.</w:t>
      </w:r>
      <w:r w:rsidR="00191A92" w:rsidRPr="00C6761E">
        <w:t>3</w:t>
      </w:r>
      <w:r w:rsidRPr="00C6761E">
        <w:tab/>
        <w:t>UE-to-network relay reselection procedure</w:t>
      </w:r>
      <w:bookmarkEnd w:id="1902"/>
      <w:bookmarkEnd w:id="1903"/>
      <w:bookmarkEnd w:id="1904"/>
      <w:bookmarkEnd w:id="1905"/>
    </w:p>
    <w:p w14:paraId="2B386CCB" w14:textId="6B5B5C01" w:rsidR="0065619A" w:rsidRPr="00C6761E" w:rsidRDefault="0065619A" w:rsidP="0065619A">
      <w:pPr>
        <w:pStyle w:val="Heading4"/>
      </w:pPr>
      <w:bookmarkStart w:id="1906" w:name="_CR8_2_3_1"/>
      <w:bookmarkStart w:id="1907" w:name="_Toc68190856"/>
      <w:bookmarkStart w:id="1908" w:name="_Toc59198705"/>
      <w:bookmarkStart w:id="1909" w:name="_Toc525231305"/>
      <w:bookmarkStart w:id="1910" w:name="_Toc193394787"/>
      <w:bookmarkEnd w:id="1906"/>
      <w:r w:rsidRPr="00C6761E">
        <w:t>8.2.</w:t>
      </w:r>
      <w:r w:rsidR="00191A92" w:rsidRPr="00C6761E">
        <w:t>3</w:t>
      </w:r>
      <w:r w:rsidRPr="00C6761E">
        <w:t>.1</w:t>
      </w:r>
      <w:r w:rsidRPr="00C6761E">
        <w:tab/>
        <w:t>General</w:t>
      </w:r>
      <w:bookmarkEnd w:id="1907"/>
      <w:bookmarkEnd w:id="1908"/>
      <w:bookmarkEnd w:id="1909"/>
      <w:bookmarkEnd w:id="1910"/>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911" w:name="_CR8_2_3_2"/>
      <w:bookmarkStart w:id="1912" w:name="_Toc68190857"/>
      <w:bookmarkStart w:id="1913" w:name="_Toc59198706"/>
      <w:bookmarkStart w:id="1914" w:name="_Toc525231306"/>
      <w:bookmarkStart w:id="1915" w:name="_Toc193394788"/>
      <w:bookmarkEnd w:id="1911"/>
      <w:r w:rsidRPr="00C6761E">
        <w:t>8.2.</w:t>
      </w:r>
      <w:r w:rsidR="00191A92" w:rsidRPr="00C6761E">
        <w:t>3</w:t>
      </w:r>
      <w:r w:rsidRPr="00C6761E">
        <w:t>.2</w:t>
      </w:r>
      <w:r w:rsidRPr="00C6761E">
        <w:tab/>
        <w:t>UE-to-network relay reselection procedure initiation</w:t>
      </w:r>
      <w:bookmarkEnd w:id="1912"/>
      <w:bookmarkEnd w:id="1913"/>
      <w:bookmarkEnd w:id="1914"/>
      <w:bookmarkEnd w:id="1915"/>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6866E203" w14:textId="5E2455D1" w:rsidR="00F44AE1" w:rsidRPr="00C6761E" w:rsidRDefault="00F44AE1" w:rsidP="00F44AE1">
      <w:pPr>
        <w:pStyle w:val="B1"/>
        <w:rPr>
          <w:lang w:eastAsia="zh-CN"/>
        </w:rPr>
      </w:pPr>
      <w:r w:rsidRPr="00C6761E">
        <w:rPr>
          <w:lang w:eastAsia="zh-CN"/>
        </w:rPr>
        <w:t>h)</w:t>
      </w:r>
      <w:r w:rsidRPr="00C6761E">
        <w:rPr>
          <w:lang w:eastAsia="zh-CN"/>
        </w:rPr>
        <w:tab/>
        <w:t>the UE has received a PROSE DIRECT LINK ESTABLISHMENT REJECT message from the ProSe UE-to-network relay UE with the cause value #13 "congestion situation";</w:t>
      </w:r>
    </w:p>
    <w:p w14:paraId="7CF5F460" w14:textId="45DEACAB" w:rsidR="00F44AE1" w:rsidRPr="00C6761E" w:rsidRDefault="00F44AE1" w:rsidP="00F44AE1">
      <w:pPr>
        <w:pStyle w:val="B1"/>
      </w:pPr>
      <w:r w:rsidRPr="00C6761E">
        <w:rPr>
          <w:lang w:eastAsia="zh-CN"/>
        </w:rPr>
        <w:t>i)</w:t>
      </w:r>
      <w:r w:rsidRPr="00C6761E">
        <w:rPr>
          <w:lang w:eastAsia="zh-CN"/>
        </w:rPr>
        <w:tab/>
        <w:t>the UE has received a PROSE DIRECT LINK RELEASE REQUEST message from the ProSe UE-to-network relay UE with the cause value #13 "congestion situation"</w:t>
      </w:r>
      <w:r w:rsidR="00E86206" w:rsidRPr="00C6761E">
        <w:rPr>
          <w:lang w:eastAsia="zh-CN"/>
        </w:rPr>
        <w:t>; or</w:t>
      </w:r>
    </w:p>
    <w:p w14:paraId="394A9BE8" w14:textId="2AE426E6" w:rsidR="00E86206" w:rsidRPr="00C6761E" w:rsidRDefault="00E86206" w:rsidP="00E86206">
      <w:pPr>
        <w:pStyle w:val="B1"/>
      </w:pPr>
      <w:r w:rsidRPr="00C6761E">
        <w:t>j)</w:t>
      </w:r>
      <w:r w:rsidRPr="00C6761E">
        <w:tab/>
        <w:t>the UE has received a PROSE DIRECT LINK ESTABLISHMENT REJECT message from the 5G ProSe UE-to-network relay UE with the cause value #</w:t>
      </w:r>
      <w:r w:rsidR="0017074A" w:rsidRPr="00C6761E">
        <w:t xml:space="preserve">15 </w:t>
      </w:r>
      <w:r w:rsidRPr="00C6761E">
        <w:t>"security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lastRenderedPageBreak/>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916" w:name="_CR8_2_4"/>
      <w:bookmarkStart w:id="1917" w:name="_Toc193394789"/>
      <w:bookmarkEnd w:id="1916"/>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917"/>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01378B15"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 the UE can use the radio parameters indicated by the cell as specified in 3GPP TS 38.331 [13].</w:t>
      </w:r>
    </w:p>
    <w:p w14:paraId="38228660" w14:textId="1AD8619F"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3B0BC8E8" w14:textId="0DAFE57B"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7777777" w:rsidR="000C19F1" w:rsidRPr="00C6761E" w:rsidRDefault="000C19F1" w:rsidP="000C19F1">
      <w:pPr>
        <w:pStyle w:val="B3"/>
      </w:pPr>
      <w:r w:rsidRPr="00C6761E">
        <w:t>i)</w:t>
      </w:r>
      <w:r w:rsidRPr="00C6761E">
        <w:tab/>
        <w:t>if in 5GMM-IDLE mode, perform PLMN selection triggered by 5G ProSe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6B2E13E1"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discovery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lastRenderedPageBreak/>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7A25C80E" w:rsidR="000C19F1" w:rsidRPr="00C6761E" w:rsidRDefault="000C19F1" w:rsidP="000C19F1">
      <w:r w:rsidRPr="00C6761E">
        <w:t>If the registration to the selected PLMN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918" w:name="_CR8_2_5"/>
      <w:bookmarkStart w:id="1919" w:name="_Toc193394790"/>
      <w:bookmarkEnd w:id="1918"/>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919"/>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281666E3" w:rsidR="000E328F" w:rsidRPr="00C6761E" w:rsidRDefault="000E328F" w:rsidP="003A13E4">
      <w:pPr>
        <w:pStyle w:val="NO"/>
        <w:rPr>
          <w:lang w:eastAsia="zh-CN"/>
        </w:rPr>
      </w:pPr>
      <w:r w:rsidRPr="00C6761E">
        <w:rPr>
          <w:lang w:eastAsia="zh-CN"/>
        </w:rPr>
        <w:t>NOTE:</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1DDA0FDE" w:rsidR="001A78D3" w:rsidRPr="00C6761E" w:rsidRDefault="001A78D3" w:rsidP="001A78D3">
      <w:r w:rsidRPr="00C6761E">
        <w:t>the UE advertises new IP address to be used by the 5G ProSe remote UE as defined in RFC 4862 [25]. The two UEs shall select the IP version according to the rules above.</w:t>
      </w:r>
    </w:p>
    <w:p w14:paraId="0288473A" w14:textId="77777777" w:rsidR="00C71AE5" w:rsidRPr="00C6761E" w:rsidRDefault="00C71AE5" w:rsidP="00C71AE5">
      <w:pPr>
        <w:pStyle w:val="Heading3"/>
      </w:pPr>
      <w:bookmarkStart w:id="1920" w:name="_CR8_2_5a"/>
      <w:bookmarkStart w:id="1921" w:name="_Toc193394791"/>
      <w:bookmarkEnd w:id="1920"/>
      <w:r w:rsidRPr="00C6761E">
        <w:t>8.2.5a</w:t>
      </w:r>
      <w:r w:rsidRPr="00C6761E">
        <w:tab/>
        <w:t>IPv6 prefix delegation via DHCPv6 for 5G ProSe layer-3 UE-to-network relay</w:t>
      </w:r>
      <w:bookmarkEnd w:id="1921"/>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22" w:name="_CR8_2_6"/>
      <w:bookmarkStart w:id="1923" w:name="_Toc66692669"/>
      <w:bookmarkStart w:id="1924" w:name="_Toc66701848"/>
      <w:bookmarkStart w:id="1925" w:name="_Toc69883510"/>
      <w:bookmarkStart w:id="1926" w:name="_Toc73537274"/>
      <w:bookmarkStart w:id="1927" w:name="_Toc193394792"/>
      <w:bookmarkEnd w:id="1922"/>
      <w:r w:rsidRPr="00C6761E">
        <w:lastRenderedPageBreak/>
        <w:t>8.2.</w:t>
      </w:r>
      <w:r w:rsidR="00F71A6E" w:rsidRPr="00C6761E">
        <w:t>6</w:t>
      </w:r>
      <w:r w:rsidRPr="00C6761E">
        <w:tab/>
        <w:t>QoS handling for 5G ProSe UE-to-network relay</w:t>
      </w:r>
      <w:bookmarkEnd w:id="1927"/>
    </w:p>
    <w:p w14:paraId="360FC8B0" w14:textId="1AAC6284" w:rsidR="00657FEC" w:rsidRPr="00C6761E" w:rsidRDefault="00657FEC" w:rsidP="00657FEC">
      <w:pPr>
        <w:pStyle w:val="Heading4"/>
        <w:rPr>
          <w:lang w:eastAsia="zh-CN"/>
        </w:rPr>
      </w:pPr>
      <w:bookmarkStart w:id="1928" w:name="_CR8_2_6_1"/>
      <w:bookmarkStart w:id="1929" w:name="_Toc193394793"/>
      <w:bookmarkEnd w:id="1928"/>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29"/>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30" w:name="_CR8_2_6_2"/>
      <w:bookmarkStart w:id="1931" w:name="_Toc193394794"/>
      <w:bookmarkEnd w:id="1930"/>
      <w:r w:rsidRPr="00C6761E">
        <w:t>8.2.</w:t>
      </w:r>
      <w:r w:rsidR="00A61BAE" w:rsidRPr="00C6761E">
        <w:t>6</w:t>
      </w:r>
      <w:r w:rsidRPr="00C6761E">
        <w:t>.2</w:t>
      </w:r>
      <w:r w:rsidRPr="00C6761E">
        <w:tab/>
        <w:t>QoS handling for 5G ProSe layer-2 UE-to-network relay</w:t>
      </w:r>
      <w:bookmarkEnd w:id="1931"/>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32" w:name="_CR8_2_6_3"/>
      <w:bookmarkStart w:id="1933" w:name="_Toc193394795"/>
      <w:bookmarkEnd w:id="1932"/>
      <w:r w:rsidRPr="00C6761E">
        <w:t>8.2.</w:t>
      </w:r>
      <w:r w:rsidR="00A61BAE" w:rsidRPr="00C6761E">
        <w:t>6</w:t>
      </w:r>
      <w:r w:rsidRPr="00C6761E">
        <w:t>.3</w:t>
      </w:r>
      <w:r w:rsidRPr="00C6761E">
        <w:tab/>
        <w:t>QoS handling for 5G ProSe layer-3 UE-to-network relay without N3IWF</w:t>
      </w:r>
      <w:bookmarkEnd w:id="1933"/>
    </w:p>
    <w:p w14:paraId="36A5554D" w14:textId="3497F91C" w:rsidR="00657FEC" w:rsidRPr="00C6761E" w:rsidRDefault="00657FEC" w:rsidP="00657FEC">
      <w:pPr>
        <w:pStyle w:val="Heading5"/>
        <w:rPr>
          <w:lang w:eastAsia="zh-CN"/>
        </w:rPr>
      </w:pPr>
      <w:bookmarkStart w:id="1934" w:name="_CR8_2_6_3_1"/>
      <w:bookmarkStart w:id="1935" w:name="_Toc193394796"/>
      <w:bookmarkEnd w:id="1934"/>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35"/>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36" w:name="_CR8_2_6_3_2"/>
      <w:bookmarkStart w:id="1937" w:name="_Toc193394797"/>
      <w:bookmarkEnd w:id="1936"/>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37"/>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w:t>
      </w:r>
      <w:r w:rsidR="00A35B7B" w:rsidRPr="00C6761E">
        <w:lastRenderedPageBreak/>
        <w:t>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38" w:name="_CR8_2_6_3_3"/>
      <w:bookmarkStart w:id="1939" w:name="_Toc193394798"/>
      <w:bookmarkEnd w:id="1938"/>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39"/>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6761E" w:rsidRDefault="00E5189E" w:rsidP="00E5189E">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5.2.5</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 PC5 QoS control based on its implementation;</w:t>
      </w:r>
    </w:p>
    <w:p w14:paraId="37124133" w14:textId="0885667F" w:rsidR="00E5189E" w:rsidRPr="00C6761E" w:rsidRDefault="00E5189E" w:rsidP="00E5189E">
      <w:pPr>
        <w:pStyle w:val="B1"/>
        <w:snapToGrid w:val="0"/>
        <w:spacing w:afterLines="50" w:after="120"/>
        <w:rPr>
          <w:lang w:eastAsia="zh-CN"/>
        </w:rPr>
      </w:pPr>
      <w:r w:rsidRPr="00C6761E">
        <w:rPr>
          <w:lang w:eastAsia="zh-CN"/>
        </w:rPr>
        <w:t>b)</w:t>
      </w:r>
      <w:r w:rsidRPr="00C6761E">
        <w:rPr>
          <w:lang w:eastAsia="zh-CN"/>
        </w:rPr>
        <w:tab/>
        <w:t xml:space="preserve">optionally, derives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UE-to-network relay UE received PC5 QoS rule(s) from 5G</w:t>
      </w:r>
      <w:r w:rsidRPr="00C6761E">
        <w:rPr>
          <w:noProof/>
        </w:rPr>
        <w:t xml:space="preserve"> ProSe layer-3 </w:t>
      </w:r>
      <w:r w:rsidRPr="00C6761E">
        <w:rPr>
          <w:lang w:eastAsia="ko-KR"/>
        </w:rPr>
        <w:t>remote UE</w:t>
      </w:r>
      <w:r w:rsidRPr="00C6761E">
        <w:rPr>
          <w:lang w:eastAsia="zh-CN"/>
        </w:rPr>
        <w:t>;</w:t>
      </w:r>
    </w:p>
    <w:p w14:paraId="525C0B8E" w14:textId="74714570" w:rsidR="00E5189E" w:rsidRPr="00C6761E" w:rsidRDefault="00E5189E" w:rsidP="00E5189E">
      <w:pPr>
        <w:pStyle w:val="B1"/>
        <w:snapToGrid w:val="0"/>
        <w:spacing w:afterLines="50" w:after="120"/>
      </w:pPr>
      <w:r w:rsidRPr="00C6761E">
        <w:rPr>
          <w:lang w:eastAsia="zh-CN"/>
        </w:rPr>
        <w:t>c)</w:t>
      </w:r>
      <w:r w:rsidRPr="00C6761E">
        <w:rPr>
          <w:lang w:eastAsia="zh-CN"/>
        </w:rPr>
        <w:tab/>
        <w:t>if a new QoS flow needs to be established or the existing QoS flow(s) needs to be modified, perform</w:t>
      </w:r>
      <w:r w:rsidR="00A93706" w:rsidRPr="00C6761E">
        <w:rPr>
          <w:lang w:eastAsia="zh-CN"/>
        </w:rPr>
        <w:t>s</w:t>
      </w:r>
      <w:r w:rsidRPr="00C6761E">
        <w:rPr>
          <w:lang w:eastAsia="zh-CN"/>
        </w:rPr>
        <w:t xml:space="preserve"> UE-requested PDU session modification procedure</w:t>
      </w:r>
      <w:r w:rsidRPr="00C6761E">
        <w:t xml:space="preserve"> as specified in </w:t>
      </w:r>
      <w:r w:rsidRPr="00C6761E">
        <w:rPr>
          <w:lang w:eastAsia="ko-KR"/>
        </w:rPr>
        <w:t>clause 6.4.2 in 3GPP TS 24.501 [11]</w:t>
      </w:r>
      <w:r w:rsidRPr="00C6761E">
        <w:t xml:space="preserve"> providing:</w:t>
      </w:r>
    </w:p>
    <w:p w14:paraId="3034321C" w14:textId="77777777" w:rsidR="00E5189E" w:rsidRPr="00C6761E" w:rsidRDefault="00E5189E" w:rsidP="00E5189E">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5D7328BF" w14:textId="23D1A014" w:rsidR="00E5189E" w:rsidRPr="00C6761E" w:rsidRDefault="00E5189E" w:rsidP="00E5189E">
      <w:pPr>
        <w:pStyle w:val="B2"/>
        <w:snapToGrid w:val="0"/>
        <w:spacing w:afterLines="50" w:after="120"/>
        <w:rPr>
          <w:lang w:eastAsia="ko-KR"/>
        </w:rPr>
      </w:pPr>
      <w:r w:rsidRPr="00C6761E">
        <w:rPr>
          <w:lang w:eastAsia="ko-KR"/>
        </w:rPr>
        <w:lastRenderedPageBreak/>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25EF19A7" w14:textId="2D969CED" w:rsidR="00E5189E" w:rsidRPr="00C6761E" w:rsidRDefault="00E5189E" w:rsidP="00E5189E">
      <w:pPr>
        <w:pStyle w:val="B1"/>
        <w:snapToGrid w:val="0"/>
        <w:spacing w:afterLines="50" w:after="120"/>
        <w:rPr>
          <w:lang w:eastAsia="zh-CN"/>
        </w:rPr>
      </w:pPr>
      <w:r w:rsidRPr="00C6761E">
        <w:rPr>
          <w:lang w:eastAsia="zh-CN"/>
        </w:rPr>
        <w:t>d)</w:t>
      </w:r>
      <w:r w:rsidRPr="00C6761E">
        <w:rPr>
          <w:lang w:eastAsia="zh-CN"/>
        </w:rPr>
        <w:tab/>
      </w:r>
      <w:r w:rsidRPr="00C6761E">
        <w:rPr>
          <w:lang w:eastAsia="ko-KR"/>
        </w:rPr>
        <w:t>shall</w:t>
      </w:r>
      <w:r w:rsidRPr="00C6761E">
        <w:rPr>
          <w:lang w:eastAsia="zh-CN"/>
        </w:rPr>
        <w:t xml:space="preserve"> further update the corresponding PC5 QoS flow 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layer-3 UE-to-network relay UE as described in </w:t>
      </w:r>
      <w:r w:rsidRPr="00C6761E">
        <w:t>bullet c)</w:t>
      </w:r>
      <w:r w:rsidRPr="00C6761E">
        <w:rPr>
          <w:lang w:eastAsia="zh-CN"/>
        </w:rPr>
        <w:t>;</w:t>
      </w:r>
      <w:r w:rsidRPr="00C6761E">
        <w:t xml:space="preserve"> and</w:t>
      </w:r>
    </w:p>
    <w:p w14:paraId="60B7F595" w14:textId="325BDBBD" w:rsidR="00E5189E" w:rsidRPr="00C6761E" w:rsidRDefault="00E5189E" w:rsidP="00E5189E">
      <w:pPr>
        <w:pStyle w:val="B1"/>
        <w:snapToGrid w:val="0"/>
        <w:spacing w:afterLines="50" w:after="120"/>
        <w:rPr>
          <w:lang w:eastAsia="zh-CN"/>
        </w:rPr>
      </w:pPr>
      <w:r w:rsidRPr="00C6761E">
        <w:rPr>
          <w:lang w:eastAsia="ko-KR"/>
        </w:rPr>
        <w:t>e)</w:t>
      </w:r>
      <w:r w:rsidRPr="00C6761E">
        <w:rPr>
          <w:lang w:eastAsia="ko-KR"/>
        </w:rPr>
        <w:tab/>
        <w:t>shall provide the 5G ProSe layer-3 remote UE with</w:t>
      </w:r>
      <w:r w:rsidRPr="00C6761E">
        <w:t xml:space="preserve"> the PQI determined in bullet a) or the PQI updated in bullet d), the corresponding PC5 QoS parameters and the corresponding ProSe identifier(s)</w:t>
      </w:r>
      <w:r w:rsidR="00202AD6" w:rsidRPr="00C6761E">
        <w:rPr>
          <w:rFonts w:hint="eastAsia"/>
          <w:lang w:eastAsia="zh-CN"/>
        </w:rPr>
        <w:t xml:space="preserve"> as specified in clause</w:t>
      </w:r>
      <w:r w:rsidR="00202AD6" w:rsidRPr="00C6761E">
        <w:t> </w:t>
      </w:r>
      <w:r w:rsidR="00202AD6" w:rsidRPr="00C6761E">
        <w:rPr>
          <w:rFonts w:hint="eastAsia"/>
          <w:lang w:eastAsia="zh-CN"/>
        </w:rPr>
        <w:t xml:space="preserve">7.2.2.3 (if </w:t>
      </w:r>
      <w:r w:rsidR="00202AD6" w:rsidRPr="00C6761E">
        <w:t xml:space="preserve">5G ProSe direct link </w:t>
      </w:r>
      <w:r w:rsidR="00202AD6" w:rsidRPr="00C6761E">
        <w:rPr>
          <w:rFonts w:hint="eastAsia"/>
          <w:lang w:eastAsia="zh-CN"/>
        </w:rPr>
        <w:t>establishment</w:t>
      </w:r>
      <w:r w:rsidR="00202AD6" w:rsidRPr="00C6761E">
        <w:t xml:space="preserve">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 or clause</w:t>
      </w:r>
      <w:r w:rsidR="00202AD6" w:rsidRPr="00C6761E">
        <w:t> </w:t>
      </w:r>
      <w:r w:rsidR="00202AD6" w:rsidRPr="00C6761E">
        <w:rPr>
          <w:rFonts w:hint="eastAsia"/>
          <w:lang w:eastAsia="zh-CN"/>
        </w:rPr>
        <w:t xml:space="preserve">7.2.3.3 (if </w:t>
      </w:r>
      <w:r w:rsidR="00202AD6" w:rsidRPr="00C6761E">
        <w:t>5G ProSe direct link modification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w:t>
      </w:r>
      <w:r w:rsidRPr="00C6761E">
        <w:rPr>
          <w:lang w:eastAsia="ko-KR"/>
        </w:rPr>
        <w:t>.</w:t>
      </w:r>
    </w:p>
    <w:p w14:paraId="0C7CA8AD" w14:textId="04D972A6" w:rsidR="00657FEC" w:rsidRPr="00C6761E" w:rsidRDefault="00657FEC" w:rsidP="00657FEC">
      <w:pPr>
        <w:pStyle w:val="Heading4"/>
      </w:pPr>
      <w:bookmarkStart w:id="1940" w:name="_CR8_2_6_4"/>
      <w:bookmarkStart w:id="1941" w:name="_Toc193394799"/>
      <w:bookmarkEnd w:id="1940"/>
      <w:r w:rsidRPr="00C6761E">
        <w:t>8.2.</w:t>
      </w:r>
      <w:r w:rsidR="00E51E13" w:rsidRPr="00C6761E">
        <w:t>6</w:t>
      </w:r>
      <w:r w:rsidRPr="00C6761E">
        <w:t>.4</w:t>
      </w:r>
      <w:r w:rsidRPr="00C6761E">
        <w:tab/>
        <w:t>QoS handling for 5G ProSe layer-3 UE-to-network relay with N3IWF</w:t>
      </w:r>
      <w:bookmarkEnd w:id="1941"/>
    </w:p>
    <w:p w14:paraId="62FDCB24" w14:textId="77777777" w:rsidR="005B098F" w:rsidRPr="00C6761E" w:rsidRDefault="005B098F" w:rsidP="005B098F">
      <w:pPr>
        <w:pStyle w:val="Heading5"/>
        <w:rPr>
          <w:lang w:eastAsia="zh-CN"/>
        </w:rPr>
      </w:pPr>
      <w:bookmarkStart w:id="1942" w:name="_CR8_2_6_4_1"/>
      <w:bookmarkStart w:id="1943" w:name="_Toc193394800"/>
      <w:bookmarkEnd w:id="1942"/>
      <w:r w:rsidRPr="00C6761E">
        <w:rPr>
          <w:lang w:eastAsia="zh-CN"/>
        </w:rPr>
        <w:t>8.2.6.4.1</w:t>
      </w:r>
      <w:r w:rsidRPr="00C6761E">
        <w:rPr>
          <w:lang w:eastAsia="zh-CN"/>
        </w:rPr>
        <w:tab/>
        <w:t>General</w:t>
      </w:r>
      <w:bookmarkEnd w:id="1943"/>
    </w:p>
    <w:p w14:paraId="3D671332" w14:textId="77777777"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44" w:name="_CR8_2_6_4_2"/>
      <w:bookmarkStart w:id="1945" w:name="_Toc193394801"/>
      <w:bookmarkEnd w:id="1944"/>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45"/>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23"/>
    <w:bookmarkEnd w:id="1924"/>
    <w:bookmarkEnd w:id="1925"/>
    <w:bookmarkEnd w:id="1926"/>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46" w:name="_CR8_2_7"/>
      <w:bookmarkStart w:id="1947" w:name="_Toc193394802"/>
      <w:bookmarkEnd w:id="1946"/>
      <w:r w:rsidRPr="00C6761E">
        <w:lastRenderedPageBreak/>
        <w:t>8.2.</w:t>
      </w:r>
      <w:r w:rsidR="00425D7B" w:rsidRPr="00C6761E">
        <w:t>7</w:t>
      </w:r>
      <w:r w:rsidRPr="00C6761E">
        <w:tab/>
        <w:t xml:space="preserve">5G ProSe </w:t>
      </w:r>
      <w:r w:rsidR="00D126B0" w:rsidRPr="00C6761E">
        <w:t>layer-3</w:t>
      </w:r>
      <w:r w:rsidRPr="00C6761E">
        <w:t xml:space="preserve"> UE-to-network relay with N3IWF support</w:t>
      </w:r>
      <w:bookmarkEnd w:id="1947"/>
    </w:p>
    <w:p w14:paraId="6F3C23C3" w14:textId="7AA79D40" w:rsidR="00C86867" w:rsidRPr="00C6761E" w:rsidRDefault="00C86867" w:rsidP="00C86867">
      <w:pPr>
        <w:pStyle w:val="Heading4"/>
      </w:pPr>
      <w:bookmarkStart w:id="1948" w:name="_CR8_2_7_1"/>
      <w:bookmarkStart w:id="1949" w:name="_Toc193394803"/>
      <w:bookmarkEnd w:id="1948"/>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49"/>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50" w:name="_CR8_2_7_2"/>
      <w:bookmarkStart w:id="1951" w:name="_Toc193394804"/>
      <w:bookmarkEnd w:id="1950"/>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51"/>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1952" w:name="OLE_LINK11"/>
      <w:r w:rsidR="007121AB" w:rsidRPr="00C6761E">
        <w:t xml:space="preserve">The 5G ProSe layer-3 remote UE may change 5G ProSe layer-3 UE-to-network relay(s) while maintaining the PDU session(s) established via 5G ProSe layer-3 UE-to-network relay and N3IWF, when the 5G ProSe layer-3 remote UE and the N3IWF support </w:t>
      </w:r>
      <w:bookmarkStart w:id="1953" w:name="OLE_LINK21"/>
      <w:bookmarkStart w:id="1954" w:name="OLE_LINK22"/>
      <w:r w:rsidR="007121AB" w:rsidRPr="00C6761E">
        <w:t>MOBIKE</w:t>
      </w:r>
      <w:bookmarkEnd w:id="1953"/>
      <w:bookmarkEnd w:id="1954"/>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1952"/>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55" w:name="_CR8_2_7_3"/>
      <w:bookmarkStart w:id="1956" w:name="_Toc193394805"/>
      <w:bookmarkEnd w:id="1955"/>
      <w:r w:rsidRPr="00C6761E">
        <w:rPr>
          <w:noProof/>
          <w:lang w:eastAsia="zh-CN"/>
        </w:rPr>
        <w:lastRenderedPageBreak/>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56"/>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57" w:name="_CR8_2_8"/>
      <w:bookmarkStart w:id="1958" w:name="_Toc81899160"/>
      <w:bookmarkStart w:id="1959" w:name="_Toc193394806"/>
      <w:bookmarkEnd w:id="1957"/>
      <w:r w:rsidRPr="00C6761E">
        <w:t>8.2.8</w:t>
      </w:r>
      <w:r w:rsidR="005202BF" w:rsidRPr="00C6761E">
        <w:tab/>
      </w:r>
      <w:bookmarkEnd w:id="1958"/>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59"/>
    </w:p>
    <w:p w14:paraId="0B629747" w14:textId="4B09D5D0" w:rsidR="005202BF" w:rsidRPr="00C6761E" w:rsidRDefault="00C51968" w:rsidP="005202BF">
      <w:pPr>
        <w:pStyle w:val="Heading4"/>
        <w:rPr>
          <w:lang w:eastAsia="zh-CN"/>
        </w:rPr>
      </w:pPr>
      <w:bookmarkStart w:id="1960" w:name="_CR8_2_8_1"/>
      <w:bookmarkStart w:id="1961" w:name="_Toc81899161"/>
      <w:bookmarkStart w:id="1962" w:name="_Toc193394807"/>
      <w:bookmarkEnd w:id="1960"/>
      <w:r w:rsidRPr="00C6761E">
        <w:rPr>
          <w:lang w:eastAsia="zh-CN"/>
        </w:rPr>
        <w:t>8.2.8</w:t>
      </w:r>
      <w:r w:rsidR="005202BF" w:rsidRPr="00C6761E">
        <w:rPr>
          <w:lang w:eastAsia="zh-CN"/>
        </w:rPr>
        <w:t>.1</w:t>
      </w:r>
      <w:r w:rsidR="005202BF" w:rsidRPr="00C6761E">
        <w:rPr>
          <w:lang w:eastAsia="zh-CN"/>
        </w:rPr>
        <w:tab/>
        <w:t>General</w:t>
      </w:r>
      <w:bookmarkEnd w:id="1961"/>
      <w:bookmarkEnd w:id="1962"/>
    </w:p>
    <w:p w14:paraId="60523D82" w14:textId="783755E6"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p>
    <w:p w14:paraId="139A5F19" w14:textId="336858B9"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5G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1963" w:name="_CR8_2_8_2"/>
      <w:bookmarkStart w:id="1964" w:name="_Toc525231241"/>
      <w:bookmarkStart w:id="1965" w:name="_Toc59198641"/>
      <w:bookmarkStart w:id="1966" w:name="_Toc75282999"/>
      <w:bookmarkStart w:id="1967" w:name="_Toc193394808"/>
      <w:bookmarkEnd w:id="1963"/>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1964"/>
      <w:bookmarkEnd w:id="1965"/>
      <w:bookmarkEnd w:id="1966"/>
      <w:bookmarkEnd w:id="1967"/>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1968" w:name="_MON_1702990215"/>
    <w:bookmarkEnd w:id="1968"/>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5.95pt;height:197.1pt" o:ole="" fillcolor="window">
            <v:imagedata r:id="rId94" o:title=""/>
          </v:shape>
          <o:OLEObject Type="Embed" ProgID="Word.Picture.8" ShapeID="_x0000_i1067" DrawAspect="Content" ObjectID="_1804007371" r:id="rId95"/>
        </w:object>
      </w:r>
    </w:p>
    <w:p w14:paraId="71F30885" w14:textId="6A09CDA8" w:rsidR="005202BF" w:rsidRPr="00C6761E" w:rsidRDefault="005202BF" w:rsidP="005202BF">
      <w:pPr>
        <w:pStyle w:val="TF"/>
        <w:rPr>
          <w:lang w:eastAsia="zh-CN"/>
        </w:rPr>
      </w:pPr>
      <w:bookmarkStart w:id="1969" w:name="_CRFigure8_2_8_2_1"/>
      <w:r w:rsidRPr="00C6761E">
        <w:t xml:space="preserve">Figure </w:t>
      </w:r>
      <w:bookmarkEnd w:id="1969"/>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1970" w:name="_CR8_2_8_3"/>
      <w:bookmarkStart w:id="1971" w:name="_Toc525231242"/>
      <w:bookmarkStart w:id="1972" w:name="_Toc59198642"/>
      <w:bookmarkStart w:id="1973" w:name="_Toc75283000"/>
      <w:bookmarkStart w:id="1974" w:name="_Toc75283001"/>
      <w:bookmarkStart w:id="1975" w:name="_Toc59198643"/>
      <w:bookmarkStart w:id="1976" w:name="_Toc525231243"/>
      <w:bookmarkStart w:id="1977" w:name="_Toc193394809"/>
      <w:bookmarkEnd w:id="1970"/>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1971"/>
      <w:bookmarkEnd w:id="1972"/>
      <w:bookmarkEnd w:id="1973"/>
      <w:bookmarkEnd w:id="1977"/>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1978" w:name="_CR8_2_8_4"/>
      <w:bookmarkStart w:id="1979" w:name="_Toc193394810"/>
      <w:bookmarkEnd w:id="1978"/>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1974"/>
      <w:bookmarkEnd w:id="1975"/>
      <w:bookmarkEnd w:id="1976"/>
      <w:bookmarkEnd w:id="1979"/>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1980" w:name="_CR8_2_8_5"/>
      <w:bookmarkStart w:id="1981" w:name="_Toc75283002"/>
      <w:bookmarkStart w:id="1982" w:name="_Toc59198644"/>
      <w:bookmarkStart w:id="1983" w:name="_Toc525231244"/>
      <w:bookmarkStart w:id="1984" w:name="_Toc193394811"/>
      <w:bookmarkEnd w:id="1980"/>
      <w:r w:rsidRPr="00C6761E">
        <w:rPr>
          <w:lang w:eastAsia="zh-CN"/>
        </w:rPr>
        <w:t>8.2.8</w:t>
      </w:r>
      <w:r w:rsidR="005202BF" w:rsidRPr="00C6761E">
        <w:rPr>
          <w:lang w:eastAsia="zh-CN"/>
        </w:rPr>
        <w:t>.5</w:t>
      </w:r>
      <w:r w:rsidR="005202BF" w:rsidRPr="00C6761E">
        <w:rPr>
          <w:lang w:eastAsia="zh-CN"/>
        </w:rPr>
        <w:tab/>
        <w:t>Abnormal cases</w:t>
      </w:r>
      <w:bookmarkEnd w:id="1981"/>
      <w:bookmarkEnd w:id="1982"/>
      <w:bookmarkEnd w:id="1983"/>
      <w:bookmarkEnd w:id="1984"/>
    </w:p>
    <w:p w14:paraId="516781B5" w14:textId="5B64BD8F" w:rsidR="005202BF" w:rsidRPr="00C6761E" w:rsidRDefault="00C51968" w:rsidP="005202BF">
      <w:pPr>
        <w:pStyle w:val="Heading5"/>
        <w:rPr>
          <w:noProof/>
        </w:rPr>
      </w:pPr>
      <w:bookmarkStart w:id="1985" w:name="_CR8_2_8_5_1"/>
      <w:bookmarkStart w:id="1986" w:name="_Toc75283003"/>
      <w:bookmarkStart w:id="1987" w:name="_Toc59198645"/>
      <w:bookmarkStart w:id="1988" w:name="_Toc525231245"/>
      <w:bookmarkStart w:id="1989" w:name="_Toc193394812"/>
      <w:bookmarkEnd w:id="1985"/>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1986"/>
      <w:bookmarkEnd w:id="1987"/>
      <w:bookmarkEnd w:id="1988"/>
      <w:bookmarkEnd w:id="1989"/>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1990" w:name="_CR8_2_9"/>
      <w:bookmarkStart w:id="1991" w:name="_Toc193394813"/>
      <w:bookmarkEnd w:id="1990"/>
      <w:r w:rsidRPr="00C6761E">
        <w:t>8.2.9</w:t>
      </w:r>
      <w:r w:rsidRPr="00C6761E">
        <w:tab/>
        <w:t>5G ProSe AA message reliable transport procedure</w:t>
      </w:r>
      <w:bookmarkEnd w:id="1991"/>
    </w:p>
    <w:p w14:paraId="0FF0DE3F" w14:textId="2EA78CCD" w:rsidR="009F73A6" w:rsidRPr="00C6761E" w:rsidRDefault="009F73A6" w:rsidP="009F73A6">
      <w:pPr>
        <w:pStyle w:val="Heading4"/>
      </w:pPr>
      <w:bookmarkStart w:id="1992" w:name="_CR8_2_9_1"/>
      <w:bookmarkStart w:id="1993" w:name="_Toc193394814"/>
      <w:bookmarkEnd w:id="1992"/>
      <w:r w:rsidRPr="00C6761E">
        <w:t>8.2.9.1</w:t>
      </w:r>
      <w:r w:rsidRPr="00C6761E">
        <w:tab/>
        <w:t>General</w:t>
      </w:r>
      <w:bookmarkEnd w:id="1993"/>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lastRenderedPageBreak/>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1994" w:name="_CR8_2_9_2"/>
      <w:bookmarkStart w:id="1995" w:name="_Toc193394815"/>
      <w:bookmarkEnd w:id="1994"/>
      <w:r w:rsidRPr="00C6761E">
        <w:t>8.2.9.2</w:t>
      </w:r>
      <w:r w:rsidRPr="00C6761E">
        <w:tab/>
        <w:t>5G ProSe AA message reliable transport procedure initiation</w:t>
      </w:r>
      <w:bookmarkEnd w:id="1995"/>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3.1pt;height:133.3pt" o:ole="">
            <v:imagedata r:id="rId96" o:title=""/>
          </v:shape>
          <o:OLEObject Type="Embed" ProgID="Visio.Drawing.15" ShapeID="_x0000_i1068" DrawAspect="Content" ObjectID="_1804007372" r:id="rId97"/>
        </w:object>
      </w:r>
    </w:p>
    <w:p w14:paraId="398ADDE7" w14:textId="3BB718EE" w:rsidR="009F73A6" w:rsidRPr="00C6761E" w:rsidRDefault="009F73A6" w:rsidP="009F73A6">
      <w:pPr>
        <w:pStyle w:val="TF"/>
      </w:pPr>
      <w:bookmarkStart w:id="1996" w:name="_CRFigure8_2_9_2_1"/>
      <w:r w:rsidRPr="00C6761E">
        <w:t xml:space="preserve">Figure </w:t>
      </w:r>
      <w:bookmarkEnd w:id="1996"/>
      <w:r w:rsidRPr="00C6761E">
        <w:t>8.2.9.2.1: 5G ProSe AA message reliable transport procedure</w:t>
      </w:r>
    </w:p>
    <w:p w14:paraId="16140017" w14:textId="16E47638" w:rsidR="009F73A6" w:rsidRPr="00C6761E" w:rsidRDefault="009F73A6" w:rsidP="009F73A6">
      <w:pPr>
        <w:pStyle w:val="Heading4"/>
      </w:pPr>
      <w:bookmarkStart w:id="1997" w:name="_CR8_2_9_3"/>
      <w:bookmarkStart w:id="1998" w:name="_Toc193394816"/>
      <w:bookmarkEnd w:id="1997"/>
      <w:r w:rsidRPr="00C6761E">
        <w:t>8.2.9.3</w:t>
      </w:r>
      <w:r w:rsidRPr="00C6761E">
        <w:tab/>
        <w:t>5G ProSe AA message reliable transport procedure accepted by the target UE</w:t>
      </w:r>
      <w:bookmarkEnd w:id="1998"/>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1999" w:name="_CR8_2_9_4"/>
      <w:bookmarkStart w:id="2000" w:name="_Toc193394817"/>
      <w:bookmarkEnd w:id="1999"/>
      <w:r w:rsidRPr="00C6761E">
        <w:lastRenderedPageBreak/>
        <w:t>8.2.9.4</w:t>
      </w:r>
      <w:r w:rsidRPr="00C6761E">
        <w:tab/>
        <w:t>5G ProSe AA message reliable transport procedure completion by the initiating UE</w:t>
      </w:r>
      <w:bookmarkEnd w:id="2000"/>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2001" w:name="_CR8_2_9_5"/>
      <w:bookmarkStart w:id="2002" w:name="_Toc193394818"/>
      <w:bookmarkEnd w:id="2001"/>
      <w:r w:rsidRPr="00C6761E">
        <w:t>8.2.9.5</w:t>
      </w:r>
      <w:r w:rsidRPr="00C6761E">
        <w:tab/>
        <w:t>Abnormal cases</w:t>
      </w:r>
      <w:bookmarkEnd w:id="2002"/>
    </w:p>
    <w:p w14:paraId="4625ED9B" w14:textId="194B422F" w:rsidR="00C4376C" w:rsidRPr="00C6761E" w:rsidRDefault="00C4376C" w:rsidP="00C4376C">
      <w:pPr>
        <w:pStyle w:val="Heading5"/>
        <w:rPr>
          <w:lang w:eastAsia="zh-CN"/>
        </w:rPr>
      </w:pPr>
      <w:bookmarkStart w:id="2003" w:name="_CR8_2_9_5_1"/>
      <w:bookmarkStart w:id="2004" w:name="_Toc193394819"/>
      <w:bookmarkEnd w:id="2003"/>
      <w:r w:rsidRPr="00C6761E">
        <w:rPr>
          <w:lang w:eastAsia="zh-CN"/>
        </w:rPr>
        <w:t>8.2.9.5.1</w:t>
      </w:r>
      <w:r w:rsidRPr="00C6761E">
        <w:rPr>
          <w:lang w:eastAsia="zh-CN"/>
        </w:rPr>
        <w:tab/>
        <w:t>Abnormal cases at the initiating UE</w:t>
      </w:r>
      <w:bookmarkEnd w:id="2004"/>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2005" w:name="_CR8_2_10"/>
      <w:bookmarkStart w:id="2006" w:name="_Toc193394820"/>
      <w:bookmarkEnd w:id="2005"/>
      <w:r w:rsidRPr="00C6761E">
        <w:t>8.2.10</w:t>
      </w:r>
      <w:r w:rsidRPr="00C6761E">
        <w:tab/>
        <w:t>5G ProSe security procedures over PC8 interface</w:t>
      </w:r>
      <w:bookmarkEnd w:id="2006"/>
    </w:p>
    <w:p w14:paraId="6D0CA8EF" w14:textId="77777777" w:rsidR="00BB228F" w:rsidRPr="00C6761E" w:rsidRDefault="00BB228F" w:rsidP="00BB228F">
      <w:pPr>
        <w:pStyle w:val="Heading4"/>
      </w:pPr>
      <w:bookmarkStart w:id="2007" w:name="_CR8_2_10_1"/>
      <w:bookmarkStart w:id="2008" w:name="_Toc193394821"/>
      <w:bookmarkEnd w:id="2007"/>
      <w:r w:rsidRPr="00C6761E">
        <w:t>8.2.10.1</w:t>
      </w:r>
      <w:r w:rsidRPr="00C6761E">
        <w:tab/>
        <w:t>General</w:t>
      </w:r>
      <w:bookmarkEnd w:id="2008"/>
    </w:p>
    <w:p w14:paraId="06131DF9" w14:textId="77777777" w:rsidR="00BB228F" w:rsidRPr="00C6761E" w:rsidRDefault="00BB228F" w:rsidP="005D601E">
      <w:pPr>
        <w:pStyle w:val="Heading5"/>
      </w:pPr>
      <w:bookmarkStart w:id="2009" w:name="_CR8_2_10_1_1"/>
      <w:bookmarkStart w:id="2010" w:name="_Toc193394822"/>
      <w:bookmarkEnd w:id="2009"/>
      <w:r w:rsidRPr="00C6761E">
        <w:t>8.2.10.1.1</w:t>
      </w:r>
      <w:r w:rsidRPr="00C6761E">
        <w:tab/>
        <w:t>Transport protocol for PC8 messages</w:t>
      </w:r>
      <w:bookmarkEnd w:id="2010"/>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011" w:name="_CR8_2_10_1_2"/>
      <w:bookmarkStart w:id="2012" w:name="_Toc193394823"/>
      <w:bookmarkEnd w:id="2011"/>
      <w:r w:rsidRPr="00C6761E">
        <w:t>8.2.10.1.2</w:t>
      </w:r>
      <w:r w:rsidRPr="00C6761E">
        <w:tab/>
        <w:t>Handling of UE-initiated procedures</w:t>
      </w:r>
      <w:bookmarkEnd w:id="2012"/>
    </w:p>
    <w:p w14:paraId="71FC0EB2" w14:textId="77777777" w:rsidR="00BB228F" w:rsidRPr="00C6761E" w:rsidRDefault="00BB228F" w:rsidP="005D601E">
      <w:pPr>
        <w:pStyle w:val="Heading6"/>
      </w:pPr>
      <w:bookmarkStart w:id="2013" w:name="_CR8_2_10_1_2_1"/>
      <w:bookmarkStart w:id="2014" w:name="_Toc193394824"/>
      <w:bookmarkEnd w:id="2013"/>
      <w:r w:rsidRPr="00C6761E">
        <w:t>8.2.10.1.2.1</w:t>
      </w:r>
      <w:r w:rsidRPr="00C6761E">
        <w:tab/>
        <w:t>General</w:t>
      </w:r>
      <w:bookmarkEnd w:id="2014"/>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015" w:name="_CR8_2_10_1_2_2"/>
      <w:bookmarkStart w:id="2016" w:name="_Toc193394825"/>
      <w:bookmarkEnd w:id="2015"/>
      <w:r w:rsidRPr="00C6761E">
        <w:lastRenderedPageBreak/>
        <w:t>8.2.10.1.2.2</w:t>
      </w:r>
      <w:r w:rsidRPr="00C6761E">
        <w:tab/>
        <w:t>5G PKMF discovery</w:t>
      </w:r>
      <w:bookmarkEnd w:id="2016"/>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017" w:name="_CR8_2_10_2"/>
      <w:bookmarkStart w:id="2018" w:name="_Toc193394826"/>
      <w:bookmarkEnd w:id="2017"/>
      <w:r w:rsidRPr="00C6761E">
        <w:t>8.2.10.2</w:t>
      </w:r>
      <w:r w:rsidRPr="00C6761E">
        <w:tab/>
        <w:t>Procedures</w:t>
      </w:r>
      <w:bookmarkEnd w:id="2018"/>
    </w:p>
    <w:p w14:paraId="20D24593" w14:textId="77777777" w:rsidR="00BB228F" w:rsidRPr="00C6761E" w:rsidRDefault="00BB228F" w:rsidP="005D601E">
      <w:pPr>
        <w:pStyle w:val="Heading5"/>
      </w:pPr>
      <w:bookmarkStart w:id="2019" w:name="_CR8_2_10_2_1"/>
      <w:bookmarkStart w:id="2020" w:name="_Toc193394827"/>
      <w:bookmarkEnd w:id="2019"/>
      <w:r w:rsidRPr="00C6761E">
        <w:t>8.2.10.2.1</w:t>
      </w:r>
      <w:r w:rsidRPr="00C6761E">
        <w:tab/>
        <w:t>Types of 5G ProSe procedures over PC8 interface</w:t>
      </w:r>
      <w:bookmarkEnd w:id="2020"/>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2021" w:name="_CR8_2_10_2_2"/>
      <w:bookmarkStart w:id="2022" w:name="_Toc193394828"/>
      <w:bookmarkEnd w:id="2021"/>
      <w:r w:rsidRPr="00C6761E">
        <w:t>8.2.</w:t>
      </w:r>
      <w:r w:rsidR="00B11660" w:rsidRPr="00C6761E">
        <w:t>10</w:t>
      </w:r>
      <w:r w:rsidRPr="00C6761E">
        <w:t>.2.2</w:t>
      </w:r>
      <w:r w:rsidRPr="00C6761E">
        <w:tab/>
        <w:t>5G ProSe UE-to-network relay discovery security parameters request procedure</w:t>
      </w:r>
      <w:bookmarkEnd w:id="2022"/>
    </w:p>
    <w:p w14:paraId="363A8A57" w14:textId="2C407FC3" w:rsidR="005347D1" w:rsidRPr="00C6761E" w:rsidRDefault="005347D1" w:rsidP="005347D1">
      <w:pPr>
        <w:pStyle w:val="Heading6"/>
      </w:pPr>
      <w:bookmarkStart w:id="2023" w:name="_CR8_2_10_2_2_1"/>
      <w:bookmarkStart w:id="2024" w:name="_Toc193394829"/>
      <w:bookmarkEnd w:id="2023"/>
      <w:r w:rsidRPr="00C6761E">
        <w:t>8.2.</w:t>
      </w:r>
      <w:r w:rsidR="00B11660" w:rsidRPr="00C6761E">
        <w:t>10</w:t>
      </w:r>
      <w:r w:rsidRPr="00C6761E">
        <w:t>.2.2.1</w:t>
      </w:r>
      <w:r w:rsidRPr="00C6761E">
        <w:tab/>
        <w:t>General</w:t>
      </w:r>
      <w:bookmarkEnd w:id="2024"/>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025" w:name="_CR8_2_10_2_2_2"/>
      <w:bookmarkStart w:id="2026" w:name="_Toc193394830"/>
      <w:bookmarkEnd w:id="2025"/>
      <w:r w:rsidRPr="00C6761E">
        <w:t>8.2.</w:t>
      </w:r>
      <w:r w:rsidR="00B11660" w:rsidRPr="00C6761E">
        <w:t>10</w:t>
      </w:r>
      <w:r w:rsidRPr="00C6761E">
        <w:t>.2.2.2</w:t>
      </w:r>
      <w:r w:rsidRPr="00C6761E">
        <w:tab/>
        <w:t>5G ProSe UE-to-network relay discovery security parameters request procedure initiation</w:t>
      </w:r>
      <w:bookmarkEnd w:id="2026"/>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lastRenderedPageBreak/>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Pr="00C6761E"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77777777" w:rsidR="005347D1" w:rsidRPr="00C6761E" w:rsidRDefault="005347D1" w:rsidP="005347D1">
      <w:pPr>
        <w:pStyle w:val="NO"/>
      </w:pPr>
      <w:r w:rsidRPr="00C6761E">
        <w:t>NOTE:</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85pt;height:317.25pt" o:ole="">
            <v:imagedata r:id="rId98" o:title=""/>
          </v:shape>
          <o:OLEObject Type="Embed" ProgID="Visio.Drawing.11" ShapeID="_x0000_i1069" DrawAspect="Content" ObjectID="_1804007373" r:id="rId99"/>
        </w:object>
      </w:r>
    </w:p>
    <w:p w14:paraId="09264EBD" w14:textId="584E3604" w:rsidR="005347D1" w:rsidRPr="00C6761E" w:rsidRDefault="005347D1" w:rsidP="005347D1">
      <w:pPr>
        <w:pStyle w:val="TF"/>
      </w:pPr>
      <w:bookmarkStart w:id="2027" w:name="_CRFigure8_2_10_2_2_2_1"/>
      <w:r w:rsidRPr="00C6761E">
        <w:t xml:space="preserve">Figure </w:t>
      </w:r>
      <w:bookmarkEnd w:id="2027"/>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028" w:name="_CR8_2_10_2_2_3"/>
      <w:bookmarkStart w:id="2029" w:name="_Toc193394831"/>
      <w:bookmarkEnd w:id="2028"/>
      <w:r w:rsidRPr="00C6761E">
        <w:t>8.2.</w:t>
      </w:r>
      <w:r w:rsidR="00B11660" w:rsidRPr="00C6761E">
        <w:t>10.</w:t>
      </w:r>
      <w:r w:rsidRPr="00C6761E">
        <w:t>2.2.3</w:t>
      </w:r>
      <w:r w:rsidRPr="00C6761E">
        <w:tab/>
        <w:t>5G ProSe UE-to-network relay discovery security parameters request procedure accepted by the 5G PKMF</w:t>
      </w:r>
      <w:bookmarkEnd w:id="2029"/>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39CBF0D1" w:rsidR="005347D1" w:rsidRPr="00C6761E" w:rsidRDefault="005347D1" w:rsidP="005347D1">
      <w:pPr>
        <w:pStyle w:val="B2"/>
      </w:pPr>
      <w:r w:rsidRPr="00C6761E">
        <w:t>1)</w:t>
      </w:r>
      <w:r w:rsidRPr="00C6761E">
        <w:tab/>
        <w:t xml:space="preserve">shall include </w:t>
      </w:r>
      <w:r w:rsidR="00BD5D85">
        <w:t xml:space="preserve">zero or more </w:t>
      </w:r>
      <w:r w:rsidRPr="00C6761E">
        <w:t>5G ProSe UE-to-network relay discovery security parameters for 5G ProSe remote UE. In</w:t>
      </w:r>
      <w:r w:rsidR="00BD5D85">
        <w:t xml:space="preserve"> each of</w:t>
      </w:r>
      <w:r w:rsidRPr="00C6761E">
        <w:t xml:space="preserve">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lastRenderedPageBreak/>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5FE2564B"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rsidRPr="00C6761E">
        <w:t>iii)</w:t>
      </w:r>
      <w:r w:rsidRPr="00C6761E">
        <w:tab/>
        <w:t>shall include the selected ciphering algorithm; and</w:t>
      </w:r>
    </w:p>
    <w:p w14:paraId="6CC4F737" w14:textId="72A6C9F6" w:rsidR="00BD5D85" w:rsidRPr="00C6761E" w:rsidRDefault="00BD5D85" w:rsidP="005347D1">
      <w:pPr>
        <w:pStyle w:val="B4"/>
      </w:pPr>
      <w:r w:rsidRPr="00B34C4B">
        <w:t>iv)</w:t>
      </w:r>
      <w:r w:rsidRPr="00B34C4B">
        <w:tab/>
        <w:t>shall include the PLMN ID for which the security parameters are associated; and</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777777" w:rsidR="0007641C" w:rsidRPr="00C6761E" w:rsidRDefault="0007641C" w:rsidP="0007641C">
      <w:r w:rsidRPr="00C6761E">
        <w:t xml:space="preserve">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w:t>
      </w:r>
      <w:r w:rsidRPr="00C6761E">
        <w:lastRenderedPageBreak/>
        <w:t>the 5G PKMF may get the PLMN identities of potential 5G ProSe UE-to-network relay UEs through different means such as local configurations.</w:t>
      </w:r>
    </w:p>
    <w:p w14:paraId="3D8ADC6E" w14:textId="3FA85C01" w:rsidR="005347D1" w:rsidRPr="00C6761E" w:rsidRDefault="005347D1" w:rsidP="005347D1">
      <w:pPr>
        <w:pStyle w:val="Heading6"/>
      </w:pPr>
      <w:bookmarkStart w:id="2030" w:name="_CR8_2_10_2_2_4"/>
      <w:bookmarkStart w:id="2031" w:name="_Toc193394832"/>
      <w:bookmarkEnd w:id="2030"/>
      <w:r w:rsidRPr="00C6761E">
        <w:t>8.2.</w:t>
      </w:r>
      <w:r w:rsidR="00B11660" w:rsidRPr="00C6761E">
        <w:t>10</w:t>
      </w:r>
      <w:r w:rsidRPr="00C6761E">
        <w:t>.2.2.4</w:t>
      </w:r>
      <w:r w:rsidRPr="00C6761E">
        <w:tab/>
        <w:t>5G ProSe UE-to-network relay discovery security parameters request procedure completion by the UE</w:t>
      </w:r>
      <w:bookmarkEnd w:id="2031"/>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580FFC2B" w:rsidR="005347D1" w:rsidRPr="00C6761E" w:rsidRDefault="005347D1" w:rsidP="005347D1">
      <w:pPr>
        <w:pStyle w:val="B2"/>
      </w:pPr>
      <w:r w:rsidRPr="00C6761E">
        <w:t>1)</w:t>
      </w:r>
      <w:r w:rsidRPr="00C6761E">
        <w:tab/>
        <w:t xml:space="preserve">shall store the </w:t>
      </w:r>
      <w:r w:rsidR="00BD5D85">
        <w:t xml:space="preserve">one or more </w:t>
      </w:r>
      <w:r w:rsidRPr="00C6761E">
        <w:t xml:space="preserve">5G ProSe UE-to-network relay discovery security parameters for 5G ProSe remote UE, </w:t>
      </w:r>
      <w:r w:rsidR="00BD5D85" w:rsidRPr="00455699">
        <w:t>each associated with its received PLMN ID</w:t>
      </w:r>
      <w:r w:rsidR="00BD5D85">
        <w:t xml:space="preserve">, </w:t>
      </w:r>
      <w:r w:rsidRPr="00C6761E">
        <w:t xml:space="preserve">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32" w:name="_CR8_2_10_2_2_5"/>
      <w:bookmarkStart w:id="2033" w:name="_Toc193394833"/>
      <w:bookmarkEnd w:id="2032"/>
      <w:r w:rsidRPr="00C6761E">
        <w:t>8.2.</w:t>
      </w:r>
      <w:r w:rsidR="00B11660" w:rsidRPr="00C6761E">
        <w:t>10</w:t>
      </w:r>
      <w:r w:rsidRPr="00C6761E">
        <w:t>.2.2.5</w:t>
      </w:r>
      <w:r w:rsidRPr="00C6761E">
        <w:tab/>
        <w:t>5G ProSe UE-to-network relay discovery security parameters request procedure not accepted by the 5G PKMF</w:t>
      </w:r>
      <w:bookmarkEnd w:id="2033"/>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34" w:name="_CR8_2_10_2_2_6"/>
      <w:bookmarkStart w:id="2035" w:name="_Toc193394834"/>
      <w:bookmarkEnd w:id="2034"/>
      <w:r w:rsidRPr="00C6761E">
        <w:t>8.2.</w:t>
      </w:r>
      <w:r w:rsidR="00B11660" w:rsidRPr="00C6761E">
        <w:t>10</w:t>
      </w:r>
      <w:r w:rsidRPr="00C6761E">
        <w:t>.2.2.6</w:t>
      </w:r>
      <w:r w:rsidRPr="00C6761E">
        <w:tab/>
        <w:t>Abnormal cases in the UE</w:t>
      </w:r>
      <w:bookmarkEnd w:id="2035"/>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lastRenderedPageBreak/>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36" w:name="_CR8_2_10_2_2_7"/>
      <w:bookmarkStart w:id="2037" w:name="_Toc193394835"/>
      <w:bookmarkEnd w:id="2036"/>
      <w:r w:rsidRPr="00C6761E">
        <w:t>8.2.</w:t>
      </w:r>
      <w:r w:rsidR="00B11660" w:rsidRPr="00C6761E">
        <w:t>10</w:t>
      </w:r>
      <w:r w:rsidRPr="00C6761E">
        <w:t>.2.2.7</w:t>
      </w:r>
      <w:r w:rsidRPr="00C6761E">
        <w:tab/>
        <w:t>Abnormal cases in the 5G PKMF</w:t>
      </w:r>
      <w:bookmarkEnd w:id="2037"/>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38" w:name="_CR8_2_10_2_3"/>
      <w:bookmarkStart w:id="2039" w:name="_Toc193394836"/>
      <w:bookmarkEnd w:id="2038"/>
      <w:r w:rsidRPr="00C6761E">
        <w:t>8.2.</w:t>
      </w:r>
      <w:r w:rsidR="00B11660" w:rsidRPr="00C6761E">
        <w:t>10</w:t>
      </w:r>
      <w:r w:rsidRPr="00C6761E">
        <w:t>.2.3</w:t>
      </w:r>
      <w:r w:rsidRPr="00C6761E">
        <w:tab/>
        <w:t>5G ProSe remote user key request procedure</w:t>
      </w:r>
      <w:bookmarkEnd w:id="2039"/>
    </w:p>
    <w:p w14:paraId="173D52E2" w14:textId="72CAFA59" w:rsidR="005347D1" w:rsidRPr="00C6761E" w:rsidRDefault="005347D1" w:rsidP="005347D1">
      <w:pPr>
        <w:pStyle w:val="Heading6"/>
      </w:pPr>
      <w:bookmarkStart w:id="2040" w:name="_CR8_2_10_2_3_1"/>
      <w:bookmarkStart w:id="2041" w:name="_Toc193394837"/>
      <w:bookmarkEnd w:id="2040"/>
      <w:r w:rsidRPr="00C6761E">
        <w:t>8.2.</w:t>
      </w:r>
      <w:r w:rsidR="00B11660" w:rsidRPr="00C6761E">
        <w:t>10</w:t>
      </w:r>
      <w:r w:rsidRPr="00C6761E">
        <w:t>.2.3.1</w:t>
      </w:r>
      <w:r w:rsidRPr="00C6761E">
        <w:tab/>
        <w:t>General</w:t>
      </w:r>
      <w:bookmarkEnd w:id="2041"/>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42" w:name="_CR8_2_10_2_3_2"/>
      <w:bookmarkStart w:id="2043" w:name="_Toc193394838"/>
      <w:bookmarkEnd w:id="2042"/>
      <w:r w:rsidRPr="00C6761E">
        <w:t>8.2.</w:t>
      </w:r>
      <w:r w:rsidR="00B11660" w:rsidRPr="00C6761E">
        <w:t>10</w:t>
      </w:r>
      <w:r w:rsidRPr="00C6761E">
        <w:t>.2.3.2</w:t>
      </w:r>
      <w:r w:rsidRPr="00C6761E">
        <w:tab/>
        <w:t>5G ProSe remote user key request procedure initiation</w:t>
      </w:r>
      <w:bookmarkEnd w:id="2043"/>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70.15pt;height:284.8pt" o:ole="">
            <v:imagedata r:id="rId100" o:title=""/>
          </v:shape>
          <o:OLEObject Type="Embed" ProgID="Visio.Drawing.11" ShapeID="_x0000_i1070" DrawAspect="Content" ObjectID="_1804007374" r:id="rId101"/>
        </w:object>
      </w:r>
    </w:p>
    <w:p w14:paraId="3F3DBEC9" w14:textId="5297744E" w:rsidR="005347D1" w:rsidRPr="00C6761E" w:rsidRDefault="005347D1" w:rsidP="005347D1">
      <w:pPr>
        <w:pStyle w:val="TF"/>
      </w:pPr>
      <w:bookmarkStart w:id="2044" w:name="_CRFigure8_2_10_2_3_2_1"/>
      <w:r w:rsidRPr="00C6761E">
        <w:t xml:space="preserve">Figure </w:t>
      </w:r>
      <w:bookmarkEnd w:id="2044"/>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45" w:name="_CR8_2_10_2_3_3"/>
      <w:bookmarkStart w:id="2046" w:name="_Toc193394839"/>
      <w:bookmarkEnd w:id="2045"/>
      <w:r w:rsidRPr="00C6761E">
        <w:t>8.2.</w:t>
      </w:r>
      <w:r w:rsidR="00B11660" w:rsidRPr="00C6761E">
        <w:t>10</w:t>
      </w:r>
      <w:r w:rsidRPr="00C6761E">
        <w:t>.2.3.3</w:t>
      </w:r>
      <w:r w:rsidRPr="00C6761E">
        <w:tab/>
        <w:t>5G ProSe remote user key request procedure accepted by the 5G PKMF</w:t>
      </w:r>
      <w:bookmarkEnd w:id="2046"/>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47" w:name="_CR8_2_10_2_3_4"/>
      <w:bookmarkStart w:id="2048" w:name="_Toc193394840"/>
      <w:bookmarkEnd w:id="2047"/>
      <w:r w:rsidRPr="00C6761E">
        <w:t>8.2.</w:t>
      </w:r>
      <w:r w:rsidR="00B11660" w:rsidRPr="00C6761E">
        <w:t>10</w:t>
      </w:r>
      <w:r w:rsidRPr="00C6761E">
        <w:t>.2.3.4</w:t>
      </w:r>
      <w:r w:rsidRPr="00C6761E">
        <w:tab/>
        <w:t>5G ProSe remote user key request procedure completion by the UE</w:t>
      </w:r>
      <w:bookmarkEnd w:id="2048"/>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associtated </w:t>
      </w:r>
      <w:r w:rsidR="00C1000C" w:rsidRPr="00C6761E">
        <w:t>UP-</w:t>
      </w:r>
      <w:r w:rsidRPr="00C6761E">
        <w:t>PRUK ID.</w:t>
      </w:r>
    </w:p>
    <w:p w14:paraId="6BEE5E5E" w14:textId="1A4A5B5D" w:rsidR="005347D1" w:rsidRPr="00C6761E" w:rsidRDefault="005347D1" w:rsidP="005347D1">
      <w:pPr>
        <w:pStyle w:val="Heading6"/>
      </w:pPr>
      <w:bookmarkStart w:id="2049" w:name="_CR8_2_10_2_3_5"/>
      <w:bookmarkStart w:id="2050" w:name="_Toc193394841"/>
      <w:bookmarkEnd w:id="2049"/>
      <w:r w:rsidRPr="00C6761E">
        <w:t>8.2.</w:t>
      </w:r>
      <w:r w:rsidR="00B11660" w:rsidRPr="00C6761E">
        <w:t>10</w:t>
      </w:r>
      <w:r w:rsidRPr="00C6761E">
        <w:t>.2.3.5</w:t>
      </w:r>
      <w:r w:rsidRPr="00C6761E">
        <w:tab/>
        <w:t>5G ProSe remote user key request procedure not accepted by the 5G PKMF</w:t>
      </w:r>
      <w:bookmarkEnd w:id="2050"/>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51" w:name="_CR8_2_10_2_3_6"/>
      <w:bookmarkStart w:id="2052" w:name="_Toc193394842"/>
      <w:bookmarkEnd w:id="2051"/>
      <w:r w:rsidRPr="00C6761E">
        <w:lastRenderedPageBreak/>
        <w:t>8.2.</w:t>
      </w:r>
      <w:r w:rsidR="00B11660" w:rsidRPr="00C6761E">
        <w:t>10</w:t>
      </w:r>
      <w:r w:rsidRPr="00C6761E">
        <w:t>.2.3.6</w:t>
      </w:r>
      <w:r w:rsidRPr="00C6761E">
        <w:tab/>
        <w:t>Abnormal cases in the UE</w:t>
      </w:r>
      <w:bookmarkEnd w:id="2052"/>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53" w:name="_CR8_2_10_2_3_7"/>
      <w:bookmarkStart w:id="2054" w:name="_Toc193394843"/>
      <w:bookmarkEnd w:id="2053"/>
      <w:r w:rsidRPr="00C6761E">
        <w:t>8.2.</w:t>
      </w:r>
      <w:r w:rsidR="00B11660" w:rsidRPr="00C6761E">
        <w:t>10</w:t>
      </w:r>
      <w:r w:rsidRPr="00C6761E">
        <w:t>.2.3.7</w:t>
      </w:r>
      <w:r w:rsidRPr="00C6761E">
        <w:tab/>
        <w:t>Abnormal cases in the 5G PKMF</w:t>
      </w:r>
      <w:bookmarkEnd w:id="2054"/>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55" w:name="_CR8_2_10_2_4"/>
      <w:bookmarkStart w:id="2056" w:name="_Toc193394844"/>
      <w:bookmarkEnd w:id="2055"/>
      <w:r w:rsidRPr="00C6761E">
        <w:t>8.2.</w:t>
      </w:r>
      <w:r w:rsidR="00B11660" w:rsidRPr="00C6761E">
        <w:t>10</w:t>
      </w:r>
      <w:r w:rsidRPr="00C6761E">
        <w:t>.2.4</w:t>
      </w:r>
      <w:r w:rsidRPr="00C6761E">
        <w:tab/>
        <w:t>Key request procedure</w:t>
      </w:r>
      <w:bookmarkEnd w:id="2056"/>
    </w:p>
    <w:p w14:paraId="278B02C0" w14:textId="2F04E78C" w:rsidR="005347D1" w:rsidRPr="00C6761E" w:rsidRDefault="005347D1" w:rsidP="005347D1">
      <w:pPr>
        <w:pStyle w:val="Heading6"/>
      </w:pPr>
      <w:bookmarkStart w:id="2057" w:name="_CR8_2_10_2_4_1"/>
      <w:bookmarkStart w:id="2058" w:name="_Toc193394845"/>
      <w:bookmarkEnd w:id="2057"/>
      <w:r w:rsidRPr="00C6761E">
        <w:t>8.2.</w:t>
      </w:r>
      <w:r w:rsidR="00B11660" w:rsidRPr="00C6761E">
        <w:t>10</w:t>
      </w:r>
      <w:r w:rsidRPr="00C6761E">
        <w:t>.2.4.1</w:t>
      </w:r>
      <w:r w:rsidRPr="00C6761E">
        <w:tab/>
        <w:t>General</w:t>
      </w:r>
      <w:bookmarkEnd w:id="2058"/>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59" w:name="_CR8_2_10_2_4_2"/>
      <w:bookmarkStart w:id="2060" w:name="_Toc193394846"/>
      <w:bookmarkEnd w:id="2059"/>
      <w:r w:rsidRPr="00C6761E">
        <w:t>8.2.</w:t>
      </w:r>
      <w:r w:rsidR="00B11660" w:rsidRPr="00C6761E">
        <w:t>10</w:t>
      </w:r>
      <w:r w:rsidRPr="00C6761E">
        <w:t>.2.4.2</w:t>
      </w:r>
      <w:r w:rsidRPr="00C6761E">
        <w:tab/>
        <w:t>Key request procedure initiation</w:t>
      </w:r>
      <w:bookmarkEnd w:id="2060"/>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Pr="00C6761E" w:rsidRDefault="005347D1" w:rsidP="005347D1">
      <w:pPr>
        <w:pStyle w:val="B1"/>
      </w:pPr>
      <w:r w:rsidRPr="00C6761E">
        <w:t>e)</w:t>
      </w:r>
      <w:r w:rsidRPr="00C6761E">
        <w:tab/>
        <w:t>shall include the PLMN identity of the HPLMN of the 5G ProSe remote UE, if received from the 5G ProSe remote UE; and</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85pt;height:317.25pt" o:ole="">
            <v:imagedata r:id="rId102" o:title=""/>
          </v:shape>
          <o:OLEObject Type="Embed" ProgID="Visio.Drawing.11" ShapeID="_x0000_i1071" DrawAspect="Content" ObjectID="_1804007375" r:id="rId103"/>
        </w:object>
      </w:r>
    </w:p>
    <w:p w14:paraId="11FA5C49" w14:textId="6C36FFEB" w:rsidR="005347D1" w:rsidRPr="00C6761E" w:rsidRDefault="005347D1" w:rsidP="005347D1">
      <w:pPr>
        <w:pStyle w:val="TF"/>
      </w:pPr>
      <w:bookmarkStart w:id="2061" w:name="_CRFigure8_2_10_2_4_2_1"/>
      <w:r w:rsidRPr="00C6761E">
        <w:t xml:space="preserve">Figure </w:t>
      </w:r>
      <w:bookmarkEnd w:id="2061"/>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062" w:name="_CR8_2_10_2_4_3"/>
      <w:bookmarkStart w:id="2063" w:name="_Toc193394847"/>
      <w:bookmarkEnd w:id="2062"/>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063"/>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Pr="00C6761E"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 xml:space="preserve">remote </w:t>
      </w:r>
      <w:r w:rsidRPr="00C6761E">
        <w:lastRenderedPageBreak/>
        <w:t>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064" w:name="_CR8_2_10_2_4_4"/>
      <w:bookmarkStart w:id="2065" w:name="_Toc193394848"/>
      <w:bookmarkEnd w:id="2064"/>
      <w:r w:rsidRPr="00C6761E">
        <w:t>8.2.</w:t>
      </w:r>
      <w:r w:rsidR="00B11660" w:rsidRPr="00C6761E">
        <w:t>10</w:t>
      </w:r>
      <w:r w:rsidRPr="00C6761E">
        <w:t>.2.4.4</w:t>
      </w:r>
      <w:r w:rsidRPr="00C6761E">
        <w:tab/>
        <w:t>Key request procedure completion by the UE</w:t>
      </w:r>
      <w:bookmarkEnd w:id="2065"/>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066" w:name="_CR8_2_10_2_4_5"/>
      <w:bookmarkStart w:id="2067" w:name="_Toc193394849"/>
      <w:bookmarkEnd w:id="2066"/>
      <w:r w:rsidRPr="00C6761E">
        <w:t>8.2.</w:t>
      </w:r>
      <w:r w:rsidR="00B11660" w:rsidRPr="00C6761E">
        <w:t>10</w:t>
      </w:r>
      <w:r w:rsidRPr="00C6761E">
        <w:t>.2.4.5</w:t>
      </w:r>
      <w:r w:rsidRPr="00C6761E">
        <w:tab/>
        <w:t>Key request procedure not accepted by the 5G PKMF</w:t>
      </w:r>
      <w:bookmarkEnd w:id="2067"/>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068" w:name="_CR8_2_10_2_4_6"/>
      <w:bookmarkStart w:id="2069" w:name="_Toc193394850"/>
      <w:bookmarkEnd w:id="2068"/>
      <w:r w:rsidRPr="00C6761E">
        <w:t>8.2.</w:t>
      </w:r>
      <w:r w:rsidR="00B11660" w:rsidRPr="00C6761E">
        <w:t>10.</w:t>
      </w:r>
      <w:r w:rsidRPr="00C6761E">
        <w:t>2.4.6</w:t>
      </w:r>
      <w:r w:rsidRPr="00C6761E">
        <w:tab/>
        <w:t>Abnormal cases in the UE</w:t>
      </w:r>
      <w:bookmarkEnd w:id="2069"/>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070" w:name="_CR8_2_10_2_4_7"/>
      <w:bookmarkStart w:id="2071" w:name="_Toc193394851"/>
      <w:bookmarkEnd w:id="2070"/>
      <w:r w:rsidRPr="00C6761E">
        <w:t>8.2.</w:t>
      </w:r>
      <w:r w:rsidR="00B11660" w:rsidRPr="00C6761E">
        <w:t>10</w:t>
      </w:r>
      <w:r w:rsidRPr="00C6761E">
        <w:t>.2.4.7</w:t>
      </w:r>
      <w:r w:rsidRPr="00C6761E">
        <w:tab/>
        <w:t>Abnormal cases in the 5G PKMF</w:t>
      </w:r>
      <w:bookmarkEnd w:id="2071"/>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072" w:name="_CR8_2_11"/>
      <w:bookmarkStart w:id="2073" w:name="_Toc193394852"/>
      <w:bookmarkEnd w:id="2072"/>
      <w:r w:rsidRPr="00C6761E">
        <w:t>8.2.11</w:t>
      </w:r>
      <w:r w:rsidRPr="00C6761E">
        <w:tab/>
        <w:t>UE-to-network relay unicast direct communication over PC5 interface</w:t>
      </w:r>
      <w:bookmarkEnd w:id="2073"/>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074" w:name="_CR8_2_12"/>
      <w:bookmarkStart w:id="2075" w:name="_Toc193394853"/>
      <w:bookmarkEnd w:id="2074"/>
      <w:r w:rsidRPr="00C6761E">
        <w:lastRenderedPageBreak/>
        <w:t>8.2.12</w:t>
      </w:r>
      <w:r w:rsidRPr="00C6761E">
        <w:tab/>
        <w:t>5G ProSe security procedures over PC3a interface</w:t>
      </w:r>
      <w:bookmarkEnd w:id="2075"/>
    </w:p>
    <w:p w14:paraId="793AAAB0" w14:textId="3258C110" w:rsidR="002E1470" w:rsidRPr="00C6761E" w:rsidRDefault="002E1470" w:rsidP="002E1470">
      <w:pPr>
        <w:pStyle w:val="Heading4"/>
      </w:pPr>
      <w:bookmarkStart w:id="2076" w:name="_CR8_2_12_1"/>
      <w:bookmarkStart w:id="2077" w:name="_Toc193394854"/>
      <w:bookmarkEnd w:id="2076"/>
      <w:r w:rsidRPr="00C6761E">
        <w:t>8.2.12.1</w:t>
      </w:r>
      <w:r w:rsidRPr="00C6761E">
        <w:tab/>
        <w:t>General</w:t>
      </w:r>
      <w:bookmarkEnd w:id="2077"/>
    </w:p>
    <w:p w14:paraId="5AB31E64" w14:textId="70E160FB" w:rsidR="002E1470" w:rsidRPr="00C6761E" w:rsidRDefault="002E1470" w:rsidP="002E1470">
      <w:pPr>
        <w:pStyle w:val="Heading5"/>
      </w:pPr>
      <w:bookmarkStart w:id="2078" w:name="_CR8_2_12_1_1"/>
      <w:bookmarkStart w:id="2079" w:name="_Toc193394855"/>
      <w:bookmarkEnd w:id="2078"/>
      <w:r w:rsidRPr="00C6761E">
        <w:t>8.2.12.1.1</w:t>
      </w:r>
      <w:r w:rsidRPr="00C6761E">
        <w:tab/>
        <w:t>Transport protocol for PC3a messages</w:t>
      </w:r>
      <w:bookmarkEnd w:id="2079"/>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080" w:name="_CR8_2_12_1_2"/>
      <w:bookmarkStart w:id="2081" w:name="_Toc193394856"/>
      <w:bookmarkEnd w:id="2080"/>
      <w:r w:rsidRPr="00C6761E">
        <w:t>8.2.12.1.2</w:t>
      </w:r>
      <w:r w:rsidRPr="00C6761E">
        <w:tab/>
        <w:t>Handling of UE-initiated procedures</w:t>
      </w:r>
      <w:bookmarkEnd w:id="2081"/>
    </w:p>
    <w:p w14:paraId="2B63C60F" w14:textId="055D1787" w:rsidR="002E1470" w:rsidRPr="00C6761E" w:rsidRDefault="002E1470" w:rsidP="002E1470">
      <w:pPr>
        <w:pStyle w:val="Heading6"/>
      </w:pPr>
      <w:bookmarkStart w:id="2082" w:name="_CR8_2_12_1_2_1"/>
      <w:bookmarkStart w:id="2083" w:name="_Toc193394857"/>
      <w:bookmarkEnd w:id="2082"/>
      <w:r w:rsidRPr="00C6761E">
        <w:t>8.2.12.1.2.1</w:t>
      </w:r>
      <w:r w:rsidRPr="00C6761E">
        <w:tab/>
        <w:t>General</w:t>
      </w:r>
      <w:bookmarkEnd w:id="2083"/>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084" w:name="_CR8_2_12_1_2_2"/>
      <w:bookmarkStart w:id="2085" w:name="_Toc193394858"/>
      <w:bookmarkEnd w:id="2084"/>
      <w:r w:rsidRPr="00C6761E">
        <w:t>8.2.12.1.2.2</w:t>
      </w:r>
      <w:r w:rsidRPr="00C6761E">
        <w:tab/>
        <w:t>5G DDNMF discovery</w:t>
      </w:r>
      <w:bookmarkEnd w:id="2085"/>
    </w:p>
    <w:p w14:paraId="0B7CB974" w14:textId="466751CC" w:rsidR="002E1470" w:rsidRPr="00C6761E" w:rsidRDefault="001B20EE" w:rsidP="002E1470">
      <w:pPr>
        <w:pStyle w:val="Heading4"/>
      </w:pPr>
      <w:bookmarkStart w:id="2086" w:name="_CRThe5GDDNMFdiscoveryisthesameasdescri"/>
      <w:bookmarkStart w:id="2087" w:name="_Toc193394859"/>
      <w:bookmarkEnd w:id="2086"/>
      <w:r w:rsidRPr="00C6761E">
        <w:t>The 5G DDNMF discovery is the same as described in clause 6.1.2.2.</w:t>
      </w:r>
      <w:r w:rsidR="002E1470" w:rsidRPr="00C6761E">
        <w:t>8.2.12.2</w:t>
      </w:r>
      <w:r w:rsidR="002E1470" w:rsidRPr="00C6761E">
        <w:tab/>
        <w:t>Procedures</w:t>
      </w:r>
      <w:bookmarkEnd w:id="2087"/>
    </w:p>
    <w:p w14:paraId="4AE33BC8" w14:textId="6F18EE86" w:rsidR="002E1470" w:rsidRPr="00C6761E" w:rsidRDefault="002E1470" w:rsidP="002E1470">
      <w:pPr>
        <w:pStyle w:val="Heading5"/>
      </w:pPr>
      <w:bookmarkStart w:id="2088" w:name="_CR8_2_12_2_1"/>
      <w:bookmarkStart w:id="2089" w:name="_Toc193394860"/>
      <w:bookmarkEnd w:id="2088"/>
      <w:r w:rsidRPr="00C6761E">
        <w:t>8.2.12.2.1</w:t>
      </w:r>
      <w:r w:rsidRPr="00C6761E">
        <w:tab/>
        <w:t>Types of 5G ProSe security procedures over PC3a interface</w:t>
      </w:r>
      <w:bookmarkEnd w:id="2089"/>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090" w:name="_CR8_2_12_2_2"/>
      <w:bookmarkStart w:id="2091" w:name="_Toc193394861"/>
      <w:bookmarkEnd w:id="2090"/>
      <w:r w:rsidRPr="00C6761E">
        <w:lastRenderedPageBreak/>
        <w:t>8.2.12.2.2</w:t>
      </w:r>
      <w:r w:rsidRPr="00C6761E">
        <w:tab/>
        <w:t>5G ProSe UE-to-network relay discovery security material request procedure</w:t>
      </w:r>
      <w:bookmarkEnd w:id="2091"/>
    </w:p>
    <w:p w14:paraId="090925B2" w14:textId="6620B66B" w:rsidR="002E1470" w:rsidRPr="00C6761E" w:rsidRDefault="002E1470" w:rsidP="002E1470">
      <w:pPr>
        <w:pStyle w:val="Heading6"/>
      </w:pPr>
      <w:bookmarkStart w:id="2092" w:name="_CR8_2_12_2_2_1"/>
      <w:bookmarkStart w:id="2093" w:name="_Toc193394862"/>
      <w:bookmarkEnd w:id="2092"/>
      <w:r w:rsidRPr="00C6761E">
        <w:t>8.2.12.2.2.1</w:t>
      </w:r>
      <w:r w:rsidRPr="00C6761E">
        <w:tab/>
        <w:t>General</w:t>
      </w:r>
      <w:bookmarkEnd w:id="2093"/>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094" w:name="_CR8_2_12_2_2_2"/>
      <w:bookmarkStart w:id="2095" w:name="_Toc193394863"/>
      <w:bookmarkEnd w:id="2094"/>
      <w:r w:rsidRPr="00C6761E">
        <w:t>8.2.12.2.2.2</w:t>
      </w:r>
      <w:r w:rsidRPr="00C6761E">
        <w:tab/>
        <w:t>5G ProSe UE-to-network relay discovery security material request procedure initiation</w:t>
      </w:r>
      <w:bookmarkEnd w:id="2095"/>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Pr="00C6761E"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77777777" w:rsidR="002E1470" w:rsidRPr="00C6761E" w:rsidRDefault="002E1470" w:rsidP="002E1470">
      <w:pPr>
        <w:pStyle w:val="NO"/>
      </w:pPr>
      <w:r w:rsidRPr="00C6761E">
        <w:t>NOTE:</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55pt;height:312.6pt" o:ole="">
            <v:imagedata r:id="rId104" o:title=""/>
          </v:shape>
          <o:OLEObject Type="Embed" ProgID="Visio.Drawing.11" ShapeID="_x0000_i1072" DrawAspect="Content" ObjectID="_1804007376" r:id="rId105"/>
        </w:object>
      </w:r>
    </w:p>
    <w:p w14:paraId="75F2819D" w14:textId="41CC15D3" w:rsidR="002E1470" w:rsidRPr="00C6761E" w:rsidRDefault="002E1470" w:rsidP="002E1470">
      <w:pPr>
        <w:pStyle w:val="TF"/>
      </w:pPr>
      <w:bookmarkStart w:id="2096" w:name="_CRFigure8_2_12_2_2_2_1"/>
      <w:r w:rsidRPr="00C6761E">
        <w:t>Figure</w:t>
      </w:r>
      <w:r w:rsidR="009D156E" w:rsidRPr="00C6761E">
        <w:t> </w:t>
      </w:r>
      <w:bookmarkEnd w:id="2096"/>
      <w:r w:rsidRPr="00C6761E">
        <w:t>8.2.12.2.2.2.1: 5G ProSe UE-to-network relay discovery security material request procedure</w:t>
      </w:r>
    </w:p>
    <w:p w14:paraId="73636403" w14:textId="4D6EF91E" w:rsidR="002E1470" w:rsidRPr="00C6761E" w:rsidRDefault="002E1470" w:rsidP="002E1470">
      <w:pPr>
        <w:pStyle w:val="Heading6"/>
      </w:pPr>
      <w:bookmarkStart w:id="2097" w:name="_CR8_2_12_2_2_3"/>
      <w:bookmarkStart w:id="2098" w:name="_Toc193394864"/>
      <w:bookmarkEnd w:id="2097"/>
      <w:r w:rsidRPr="00C6761E">
        <w:t>8.2.12.2.2.3</w:t>
      </w:r>
      <w:r w:rsidRPr="00C6761E">
        <w:tab/>
        <w:t>5G ProSe UE-to-network relay discovery security material request procedure accepted by the 5G DDNMF</w:t>
      </w:r>
      <w:bookmarkEnd w:id="2098"/>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09156952" w:rsidR="002E1470" w:rsidRPr="00C6761E" w:rsidRDefault="002E1470" w:rsidP="002E1470">
      <w:pPr>
        <w:pStyle w:val="B2"/>
      </w:pPr>
      <w:r w:rsidRPr="00C6761E">
        <w:t>1)</w:t>
      </w:r>
      <w:r w:rsidRPr="00C6761E">
        <w:tab/>
        <w:t xml:space="preserve">shall include </w:t>
      </w:r>
      <w:r w:rsidR="00BD5D85" w:rsidRPr="00493E6D">
        <w:t>zero or more</w:t>
      </w:r>
      <w:r w:rsidRPr="00C6761E">
        <w:t xml:space="preserve"> 5G ProSe UE-to-network relay discovery security material for 5G ProSe remote UE. In </w:t>
      </w:r>
      <w:r w:rsidR="00BD5D85">
        <w:t xml:space="preserve">each of </w:t>
      </w:r>
      <w:r w:rsidRPr="00C6761E">
        <w:t>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lastRenderedPageBreak/>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15761BC0"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rsidRPr="00C6761E">
        <w:t>iii)</w:t>
      </w:r>
      <w:r w:rsidRPr="00C6761E">
        <w:tab/>
        <w:t>shall include the selected ciphering algorithm; and</w:t>
      </w:r>
    </w:p>
    <w:p w14:paraId="116EA8A0" w14:textId="63B38F9C" w:rsidR="00BD5D85" w:rsidRPr="00C6761E" w:rsidRDefault="00BD5D85" w:rsidP="002E1470">
      <w:pPr>
        <w:pStyle w:val="B4"/>
      </w:pPr>
      <w:r w:rsidRPr="00442594">
        <w:t>iv)</w:t>
      </w:r>
      <w:r w:rsidRPr="00442594">
        <w:tab/>
        <w:t>shall include the PLMN ID for which the security parameters are associated; and</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77777777" w:rsidR="0007641C" w:rsidRPr="00C6761E" w:rsidRDefault="0007641C" w:rsidP="0007641C">
      <w:r w:rsidRPr="00C6761E">
        <w:t xml:space="preserve">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w:t>
      </w:r>
      <w:r w:rsidRPr="00C6761E">
        <w:lastRenderedPageBreak/>
        <w:t>PLMNs, the 5G DDNMF may get the PLMN identities of potential 5G ProSe UE-to-network relay UEs through different means such as local configurations.</w:t>
      </w:r>
    </w:p>
    <w:p w14:paraId="47162AD9" w14:textId="0A3B6852" w:rsidR="002E1470" w:rsidRPr="00C6761E" w:rsidRDefault="002E1470" w:rsidP="002E1470">
      <w:pPr>
        <w:pStyle w:val="Heading6"/>
      </w:pPr>
      <w:bookmarkStart w:id="2099" w:name="_CR8_2_12_2_2_4"/>
      <w:bookmarkStart w:id="2100" w:name="_Toc193394865"/>
      <w:bookmarkEnd w:id="2099"/>
      <w:r w:rsidRPr="00C6761E">
        <w:t>8.2.12.2.2.4</w:t>
      </w:r>
      <w:r w:rsidRPr="00C6761E">
        <w:tab/>
        <w:t>5G ProSe UE-to-network relay discovery security material request procedure completion by the UE</w:t>
      </w:r>
      <w:bookmarkEnd w:id="2100"/>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51AFABC7" w:rsidR="002E1470" w:rsidRPr="00C6761E" w:rsidRDefault="002E1470" w:rsidP="002E1470">
      <w:pPr>
        <w:pStyle w:val="B1"/>
      </w:pPr>
      <w:r w:rsidRPr="00C6761E">
        <w:t>a)</w:t>
      </w:r>
      <w:r w:rsidRPr="00C6761E">
        <w:tab/>
        <w:t xml:space="preserve">if the PROSE_SECURITY_MATERIAL_RESPONSE message contains </w:t>
      </w:r>
      <w:r w:rsidR="004D4EC6">
        <w:t xml:space="preserve">one or more </w:t>
      </w:r>
      <w:r w:rsidRPr="00C6761E">
        <w:t>5G ProSe UE-to-network relay discovery security material for 5G ProSe remote UE:</w:t>
      </w:r>
    </w:p>
    <w:p w14:paraId="0D28D19B" w14:textId="49F784E3" w:rsidR="002E1470" w:rsidRPr="00C6761E" w:rsidRDefault="002E1470" w:rsidP="002E1470">
      <w:pPr>
        <w:pStyle w:val="B2"/>
      </w:pPr>
      <w:r w:rsidRPr="00C6761E">
        <w:t>1)</w:t>
      </w:r>
      <w:r w:rsidRPr="00C6761E">
        <w:tab/>
        <w:t xml:space="preserve">shall store the </w:t>
      </w:r>
      <w:r w:rsidR="004D4EC6">
        <w:t xml:space="preserve">one or more </w:t>
      </w:r>
      <w:r w:rsidRPr="00C6761E">
        <w:t xml:space="preserve">5G ProSe UE-to-network relay discovery security material for 5G ProSe remote UE, </w:t>
      </w:r>
      <w:r w:rsidR="004D4EC6" w:rsidRPr="00C900A9">
        <w:t>each associated with its received PLMN ID</w:t>
      </w:r>
      <w:r w:rsidR="004D4EC6">
        <w:t xml:space="preserve">, </w:t>
      </w:r>
      <w:r w:rsidRPr="00C6761E">
        <w:t>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101" w:name="_CR8_2_12_2_2_5"/>
      <w:bookmarkStart w:id="2102" w:name="_Toc193394866"/>
      <w:bookmarkEnd w:id="2101"/>
      <w:r w:rsidRPr="00C6761E">
        <w:t>8.2.12.2.2.5</w:t>
      </w:r>
      <w:r w:rsidRPr="00C6761E">
        <w:tab/>
        <w:t>5G ProSe UE-to-network relay discovery security material request procedure not accepted by the 5G DDNMF</w:t>
      </w:r>
      <w:bookmarkEnd w:id="2102"/>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103" w:name="_CR8_2_12_2_2_6"/>
      <w:bookmarkStart w:id="2104" w:name="_Toc193394867"/>
      <w:bookmarkEnd w:id="2103"/>
      <w:r w:rsidRPr="00C6761E">
        <w:t>8.2.12.2.2.6</w:t>
      </w:r>
      <w:r w:rsidRPr="00C6761E">
        <w:tab/>
        <w:t>Abnormal cases in the UE</w:t>
      </w:r>
      <w:bookmarkEnd w:id="2104"/>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lastRenderedPageBreak/>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105" w:name="_CR8_2_12_2_2_7"/>
      <w:bookmarkStart w:id="2106" w:name="_Toc193394868"/>
      <w:bookmarkEnd w:id="2105"/>
      <w:r w:rsidRPr="00C6761E">
        <w:t>8.2.12.2.2.7</w:t>
      </w:r>
      <w:r w:rsidRPr="00C6761E">
        <w:tab/>
        <w:t>Abnormal cases in the 5G DDNMF</w:t>
      </w:r>
      <w:bookmarkEnd w:id="2106"/>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107" w:name="_Toc115079210"/>
      <w:bookmarkStart w:id="2108" w:name="_Hlk131667734"/>
    </w:p>
    <w:p w14:paraId="150D98FF" w14:textId="721EDE27" w:rsidR="002E6D93" w:rsidRPr="00C6761E" w:rsidRDefault="002E6D93" w:rsidP="002E6D93">
      <w:pPr>
        <w:pStyle w:val="Heading3"/>
        <w:rPr>
          <w:lang w:val="en-US" w:eastAsia="zh-CN"/>
        </w:rPr>
      </w:pPr>
      <w:bookmarkStart w:id="2109" w:name="_CR8_2_13"/>
      <w:bookmarkStart w:id="2110" w:name="_Toc193394869"/>
      <w:bookmarkEnd w:id="2109"/>
      <w:r w:rsidRPr="00C6761E">
        <w:rPr>
          <w:lang w:val="en-US" w:eastAsia="zh-CN"/>
        </w:rPr>
        <w:t>8.2.13</w:t>
      </w:r>
      <w:r w:rsidRPr="00C6761E">
        <w:rPr>
          <w:lang w:val="en-US" w:eastAsia="zh-CN"/>
        </w:rPr>
        <w:tab/>
        <w:t>Communication path switching between 5G ProSe UE-to-network relays</w:t>
      </w:r>
      <w:bookmarkEnd w:id="2110"/>
    </w:p>
    <w:p w14:paraId="45B33239" w14:textId="7665CBE0" w:rsidR="002E6D93" w:rsidRPr="00C6761E" w:rsidRDefault="002E6D93" w:rsidP="002E6D93">
      <w:pPr>
        <w:pStyle w:val="Heading4"/>
        <w:rPr>
          <w:lang w:val="en-US" w:eastAsia="zh-CN"/>
        </w:rPr>
      </w:pPr>
      <w:bookmarkStart w:id="2111" w:name="_CR8_2_13_1"/>
      <w:bookmarkStart w:id="2112" w:name="_Toc193394870"/>
      <w:bookmarkEnd w:id="2111"/>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112"/>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113" w:name="_CR8_2_13_2"/>
      <w:bookmarkStart w:id="2114" w:name="_Toc193394871"/>
      <w:bookmarkEnd w:id="2113"/>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114"/>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lastRenderedPageBreak/>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115" w:name="_CR8_2_13_3"/>
      <w:bookmarkStart w:id="2116" w:name="_Toc193394872"/>
      <w:bookmarkEnd w:id="2115"/>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116"/>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117" w:name="_CR8_2_13_4"/>
      <w:bookmarkStart w:id="2118" w:name="_Toc193394873"/>
      <w:bookmarkEnd w:id="2117"/>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118"/>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119" w:name="_CR8_2_13_5"/>
      <w:bookmarkStart w:id="2120" w:name="_Toc193394874"/>
      <w:bookmarkEnd w:id="2119"/>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120"/>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lastRenderedPageBreak/>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121" w:name="_CR8_2_14"/>
      <w:bookmarkStart w:id="2122" w:name="_Toc193394875"/>
      <w:bookmarkEnd w:id="2121"/>
      <w:r w:rsidRPr="00C6761E">
        <w:rPr>
          <w:lang w:val="en-US" w:eastAsia="zh-CN"/>
        </w:rPr>
        <w:t>8.2.14</w:t>
      </w:r>
      <w:r w:rsidRPr="00C6761E">
        <w:rPr>
          <w:lang w:val="en-US" w:eastAsia="zh-CN"/>
        </w:rPr>
        <w:tab/>
        <w:t>5G ProSe public warning notification relay procedure</w:t>
      </w:r>
      <w:bookmarkEnd w:id="2122"/>
    </w:p>
    <w:p w14:paraId="6D0B14F2" w14:textId="1B8117A0" w:rsidR="00267038" w:rsidRPr="00C6761E" w:rsidRDefault="00267038" w:rsidP="00267038">
      <w:pPr>
        <w:pStyle w:val="Heading4"/>
        <w:rPr>
          <w:lang w:val="en-US" w:eastAsia="zh-CN"/>
        </w:rPr>
      </w:pPr>
      <w:bookmarkStart w:id="2123" w:name="_CR8_2_14_1"/>
      <w:bookmarkStart w:id="2124" w:name="_Toc193394876"/>
      <w:bookmarkEnd w:id="2123"/>
      <w:r w:rsidRPr="00C6761E">
        <w:rPr>
          <w:lang w:val="en-US" w:eastAsia="zh-CN"/>
        </w:rPr>
        <w:t>8.2.14.1</w:t>
      </w:r>
      <w:r w:rsidRPr="00C6761E">
        <w:rPr>
          <w:lang w:val="en-US" w:eastAsia="zh-CN"/>
        </w:rPr>
        <w:tab/>
        <w:t>General</w:t>
      </w:r>
      <w:bookmarkEnd w:id="2124"/>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125" w:name="_CR8_2_14_2"/>
      <w:bookmarkStart w:id="2126" w:name="_Toc193394877"/>
      <w:bookmarkEnd w:id="2125"/>
      <w:r w:rsidRPr="00C6761E">
        <w:rPr>
          <w:lang w:val="en-US"/>
        </w:rPr>
        <w:t>8.2.14.2</w:t>
      </w:r>
      <w:r w:rsidRPr="00C6761E">
        <w:rPr>
          <w:lang w:val="en-US"/>
        </w:rPr>
        <w:tab/>
        <w:t>5G ProSe public warning notification relay procedure initiation for 5G ProSe layer-3 UE-to-network relay</w:t>
      </w:r>
      <w:bookmarkEnd w:id="2126"/>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77777777" w:rsidR="00267038" w:rsidRPr="00C6761E" w:rsidRDefault="00267038" w:rsidP="00267038">
      <w:pPr>
        <w:pStyle w:val="B1"/>
      </w:pPr>
      <w:r w:rsidRPr="00C6761E">
        <w:t>c)</w:t>
      </w:r>
      <w:r w:rsidRPr="00C6761E">
        <w:tab/>
        <w:t>the registered PLMN is in the list of PLMNs in which the UE is authorized to use 5G ProSe communication over PC5 when the UE is served by NG-RAN for 5G ProSe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lastRenderedPageBreak/>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27" w:name="_CR8_2_14_3"/>
      <w:bookmarkStart w:id="2128" w:name="_Toc193394878"/>
      <w:bookmarkEnd w:id="2127"/>
      <w:r w:rsidRPr="00C6761E">
        <w:t>8.2.14.3</w:t>
      </w:r>
      <w:r w:rsidRPr="00C6761E">
        <w:tab/>
        <w:t xml:space="preserve">Reception of </w:t>
      </w:r>
      <w:r w:rsidRPr="00C6761E">
        <w:rPr>
          <w:lang w:val="en-US"/>
        </w:rPr>
        <w:t>5G ProSe public warning notification relay message</w:t>
      </w:r>
      <w:bookmarkEnd w:id="2128"/>
    </w:p>
    <w:p w14:paraId="059F7514" w14:textId="77777777" w:rsidR="00267038" w:rsidRPr="00C6761E" w:rsidRDefault="00267038" w:rsidP="00267038">
      <w:r w:rsidRPr="00C6761E">
        <w:t>The 5G ProSe remote UE is configured with a destination layer-2 ID(s) for reception of data unit(s) over PC5 carring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129" w:name="_CR8_2_15"/>
      <w:bookmarkStart w:id="2130" w:name="_Toc193394879"/>
      <w:bookmarkEnd w:id="2129"/>
      <w:r w:rsidRPr="00C6761E">
        <w:t>8.2.15</w:t>
      </w:r>
      <w:r w:rsidRPr="00C6761E">
        <w:tab/>
        <w:t>Multi-path communication via a PDU session and via 5G ProSe UE-to-network relay</w:t>
      </w:r>
      <w:bookmarkEnd w:id="2130"/>
    </w:p>
    <w:p w14:paraId="774AE8B4" w14:textId="3337DB07" w:rsidR="003C5441" w:rsidRPr="00C6761E" w:rsidRDefault="003C5441" w:rsidP="003C5441">
      <w:pPr>
        <w:pStyle w:val="Heading4"/>
        <w:rPr>
          <w:lang w:val="en-US" w:eastAsia="zh-CN"/>
        </w:rPr>
      </w:pPr>
      <w:bookmarkStart w:id="2131" w:name="_CR8_2_15_1"/>
      <w:bookmarkStart w:id="2132" w:name="_Toc193394880"/>
      <w:bookmarkEnd w:id="2131"/>
      <w:r w:rsidRPr="00C6761E">
        <w:rPr>
          <w:lang w:val="en-US" w:eastAsia="zh-CN"/>
        </w:rPr>
        <w:t>8.2.15.1</w:t>
      </w:r>
      <w:r w:rsidRPr="00C6761E">
        <w:rPr>
          <w:lang w:val="en-US" w:eastAsia="zh-CN"/>
        </w:rPr>
        <w:tab/>
        <w:t>General</w:t>
      </w:r>
      <w:bookmarkEnd w:id="2132"/>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33" w:name="_CR8_2_15_2"/>
      <w:bookmarkStart w:id="2134" w:name="_Toc193394881"/>
      <w:bookmarkEnd w:id="2133"/>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34"/>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35" w:name="_CR8_2_15_3"/>
      <w:bookmarkStart w:id="2136" w:name="_Toc193394882"/>
      <w:bookmarkEnd w:id="2135"/>
      <w:r w:rsidRPr="00C6761E">
        <w:rPr>
          <w:lang w:val="en-US" w:eastAsia="zh-CN"/>
        </w:rPr>
        <w:lastRenderedPageBreak/>
        <w:t>8.2.15.3</w:t>
      </w:r>
      <w:r w:rsidRPr="00C6761E">
        <w:rPr>
          <w:lang w:val="en-US" w:eastAsia="zh-CN"/>
        </w:rPr>
        <w:tab/>
      </w:r>
      <w:r w:rsidRPr="00C6761E">
        <w:rPr>
          <w:lang w:eastAsia="zh-CN"/>
        </w:rPr>
        <w:t>Multi-path communication via a PDU session and via 5G ProSe layer-2 UE-to-network relay</w:t>
      </w:r>
      <w:bookmarkEnd w:id="2136"/>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37" w:name="_CR8a"/>
      <w:bookmarkStart w:id="2138" w:name="_Toc193394883"/>
      <w:bookmarkEnd w:id="2137"/>
      <w:r w:rsidRPr="00C6761E">
        <w:rPr>
          <w:rFonts w:eastAsiaTheme="minorEastAsia"/>
          <w:lang w:eastAsia="zh-CN"/>
        </w:rPr>
        <w:t>8a</w:t>
      </w:r>
      <w:r w:rsidRPr="00C6761E">
        <w:rPr>
          <w:rFonts w:eastAsiaTheme="minorEastAsia"/>
          <w:lang w:eastAsia="zh-CN"/>
        </w:rPr>
        <w:tab/>
        <w:t>5G ProSe UE-to-UE relay</w:t>
      </w:r>
      <w:bookmarkEnd w:id="2107"/>
      <w:bookmarkEnd w:id="2138"/>
    </w:p>
    <w:p w14:paraId="2ACFAA3A" w14:textId="77777777" w:rsidR="00622273" w:rsidRPr="00C6761E" w:rsidRDefault="00622273" w:rsidP="00622273">
      <w:pPr>
        <w:pStyle w:val="Heading2"/>
      </w:pPr>
      <w:bookmarkStart w:id="2139" w:name="_CR8a_1"/>
      <w:bookmarkStart w:id="2140" w:name="_Toc115079211"/>
      <w:bookmarkStart w:id="2141" w:name="_Toc193394884"/>
      <w:bookmarkEnd w:id="2139"/>
      <w:r w:rsidRPr="00C6761E">
        <w:t>8a.1</w:t>
      </w:r>
      <w:r w:rsidRPr="00C6761E">
        <w:tab/>
        <w:t>Overview</w:t>
      </w:r>
      <w:bookmarkEnd w:id="2140"/>
      <w:bookmarkEnd w:id="2141"/>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42" w:name="_CR8a_2"/>
      <w:bookmarkStart w:id="2143" w:name="_Toc115079212"/>
      <w:bookmarkStart w:id="2144" w:name="_Toc193394885"/>
      <w:bookmarkEnd w:id="2142"/>
      <w:r w:rsidRPr="00C6761E">
        <w:t>8a.2</w:t>
      </w:r>
      <w:r w:rsidRPr="00C6761E">
        <w:tab/>
        <w:t>Procedures</w:t>
      </w:r>
      <w:bookmarkEnd w:id="2143"/>
      <w:bookmarkEnd w:id="2144"/>
    </w:p>
    <w:p w14:paraId="54090E84" w14:textId="77777777" w:rsidR="00622273" w:rsidRPr="00C6761E" w:rsidRDefault="00622273" w:rsidP="00622273">
      <w:pPr>
        <w:pStyle w:val="Heading3"/>
      </w:pPr>
      <w:bookmarkStart w:id="2145" w:name="_CR8a_2_1"/>
      <w:bookmarkStart w:id="2146" w:name="_Toc115079213"/>
      <w:bookmarkStart w:id="2147" w:name="_Toc193394886"/>
      <w:bookmarkEnd w:id="2145"/>
      <w:r w:rsidRPr="00C6761E">
        <w:t>8a.2.1</w:t>
      </w:r>
      <w:r w:rsidRPr="00C6761E">
        <w:tab/>
        <w:t>5G ProSe UE-to-UE relay discovery over PC5 interface</w:t>
      </w:r>
      <w:bookmarkEnd w:id="2146"/>
      <w:bookmarkEnd w:id="2147"/>
    </w:p>
    <w:p w14:paraId="7A7ECF64" w14:textId="77777777" w:rsidR="00622273" w:rsidRPr="00C6761E" w:rsidRDefault="00622273" w:rsidP="00622273">
      <w:pPr>
        <w:pStyle w:val="Heading4"/>
        <w:rPr>
          <w:lang w:eastAsia="zh-CN"/>
        </w:rPr>
      </w:pPr>
      <w:bookmarkStart w:id="2148" w:name="_CR8a_2_1_1"/>
      <w:bookmarkStart w:id="2149" w:name="_Toc115079214"/>
      <w:bookmarkStart w:id="2150" w:name="_Toc193394887"/>
      <w:bookmarkEnd w:id="2148"/>
      <w:r w:rsidRPr="00C6761E">
        <w:rPr>
          <w:lang w:eastAsia="zh-CN"/>
        </w:rPr>
        <w:t>8a.2.1.1</w:t>
      </w:r>
      <w:r w:rsidRPr="00C6761E">
        <w:rPr>
          <w:lang w:eastAsia="zh-CN"/>
        </w:rPr>
        <w:tab/>
        <w:t>General</w:t>
      </w:r>
      <w:bookmarkEnd w:id="2149"/>
      <w:bookmarkEnd w:id="2150"/>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6FCB7798" w:rsidR="00BF1414"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ProSe UE-to-UE relay discovery messages.</w:t>
      </w:r>
    </w:p>
    <w:p w14:paraId="1390AB20" w14:textId="6849540E" w:rsidR="001B0DDC" w:rsidRPr="00C6761E" w:rsidRDefault="001B0DDC" w:rsidP="00647E17">
      <w:r w:rsidRPr="00C6761E">
        <w:t>The 5G ProSe UE-to-</w:t>
      </w:r>
      <w:r>
        <w:rPr>
          <w:rFonts w:hint="eastAsia"/>
          <w:lang w:eastAsia="zh-CN"/>
        </w:rPr>
        <w:t>UE</w:t>
      </w:r>
      <w:r w:rsidRPr="00C6761E">
        <w:t xml:space="preserve"> relay UE and 5G ProSe</w:t>
      </w:r>
      <w:r>
        <w:rPr>
          <w:rFonts w:hint="eastAsia"/>
          <w:lang w:eastAsia="zh-CN"/>
        </w:rPr>
        <w:t xml:space="preserve"> end</w:t>
      </w:r>
      <w:r w:rsidRPr="00C6761E">
        <w:t xml:space="preserve"> UE may use the PC5 DRX mechanism to perform 5G ProSe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lastRenderedPageBreak/>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51" w:name="_CR8a_2_1_2"/>
      <w:bookmarkStart w:id="2152" w:name="_Toc193394888"/>
      <w:bookmarkEnd w:id="2151"/>
      <w:r w:rsidRPr="00C6761E">
        <w:rPr>
          <w:lang w:eastAsia="zh-CN"/>
        </w:rPr>
        <w:t>8a.2.1.2</w:t>
      </w:r>
      <w:r w:rsidRPr="00C6761E">
        <w:rPr>
          <w:lang w:eastAsia="zh-CN"/>
        </w:rPr>
        <w:tab/>
        <w:t>UE-to-UE relay discovery over PC5 interface with model A</w:t>
      </w:r>
      <w:bookmarkEnd w:id="2152"/>
    </w:p>
    <w:p w14:paraId="2BB08A74" w14:textId="77777777" w:rsidR="00C1267D" w:rsidRPr="00C6761E" w:rsidRDefault="00C1267D" w:rsidP="00C1267D">
      <w:pPr>
        <w:pStyle w:val="Heading5"/>
        <w:rPr>
          <w:lang w:eastAsia="zh-CN"/>
        </w:rPr>
      </w:pPr>
      <w:bookmarkStart w:id="2153" w:name="_CR8a_2_1_2_1"/>
      <w:bookmarkStart w:id="2154" w:name="_Toc193394889"/>
      <w:bookmarkEnd w:id="2153"/>
      <w:r w:rsidRPr="00C6761E">
        <w:rPr>
          <w:lang w:eastAsia="zh-CN"/>
        </w:rPr>
        <w:t>8a.2.1.2.1</w:t>
      </w:r>
      <w:r w:rsidRPr="00C6761E">
        <w:rPr>
          <w:lang w:eastAsia="zh-CN"/>
        </w:rPr>
        <w:tab/>
        <w:t>General</w:t>
      </w:r>
      <w:bookmarkEnd w:id="2154"/>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5G ProSe end UE and</w:t>
      </w:r>
      <w:r w:rsidR="00BF5DF9" w:rsidRPr="00C6761E">
        <w:rPr>
          <w:lang w:eastAsia="zh-CN"/>
        </w:rPr>
        <w:t xml:space="preserve"> </w:t>
      </w:r>
      <w:r w:rsidRPr="00C6761E">
        <w:rPr>
          <w:lang w:eastAsia="zh-CN"/>
        </w:rPr>
        <w:t xml:space="preserve">5G ProSe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155" w:name="_CR8a_2_1_2_2"/>
      <w:bookmarkStart w:id="2156" w:name="_Toc193394890"/>
      <w:bookmarkEnd w:id="2155"/>
      <w:r w:rsidRPr="00C6761E">
        <w:rPr>
          <w:lang w:eastAsia="zh-CN"/>
        </w:rPr>
        <w:t>8a.2.1.2.2</w:t>
      </w:r>
      <w:r w:rsidRPr="00C6761E">
        <w:rPr>
          <w:lang w:eastAsia="zh-CN"/>
        </w:rPr>
        <w:tab/>
        <w:t>Announcing UE relay discovery for UE-to-UE relay discovery</w:t>
      </w:r>
      <w:bookmarkEnd w:id="2156"/>
    </w:p>
    <w:p w14:paraId="79A32732" w14:textId="77777777" w:rsidR="00C1267D" w:rsidRPr="00C6761E" w:rsidRDefault="00C1267D" w:rsidP="00C1267D">
      <w:pPr>
        <w:pStyle w:val="Heading6"/>
        <w:rPr>
          <w:lang w:eastAsia="zh-CN"/>
        </w:rPr>
      </w:pPr>
      <w:bookmarkStart w:id="2157" w:name="_CR8a_2_1_2_2_1"/>
      <w:bookmarkStart w:id="2158" w:name="_Toc193394891"/>
      <w:bookmarkEnd w:id="2157"/>
      <w:r w:rsidRPr="00C6761E">
        <w:rPr>
          <w:lang w:eastAsia="zh-CN"/>
        </w:rPr>
        <w:t>8a.2.1.2.2.1</w:t>
      </w:r>
      <w:r w:rsidRPr="00C6761E">
        <w:rPr>
          <w:lang w:eastAsia="zh-CN"/>
        </w:rPr>
        <w:tab/>
        <w:t>General</w:t>
      </w:r>
      <w:bookmarkEnd w:id="2158"/>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159" w:name="_CR8a_2_1_2_2_2"/>
      <w:bookmarkStart w:id="2160" w:name="_Toc193394892"/>
      <w:bookmarkEnd w:id="2159"/>
      <w:r w:rsidRPr="00C6761E">
        <w:rPr>
          <w:lang w:eastAsia="zh-CN"/>
        </w:rPr>
        <w:t>8a.2.1.2.2.2</w:t>
      </w:r>
      <w:r w:rsidRPr="00C6761E">
        <w:rPr>
          <w:lang w:eastAsia="zh-CN"/>
        </w:rPr>
        <w:tab/>
        <w:t>Announcing UE procedure for UE-to-UE relay discovery initiation</w:t>
      </w:r>
      <w:bookmarkEnd w:id="2160"/>
    </w:p>
    <w:p w14:paraId="44A7451E" w14:textId="77777777" w:rsidR="00C1267D" w:rsidRPr="00C6761E" w:rsidRDefault="00C1267D" w:rsidP="00C1267D">
      <w:r w:rsidRPr="00C6761E">
        <w:t>The UE is authorised to perform the announcing UE procedure for UE-to-UE relay discovery if:</w:t>
      </w:r>
    </w:p>
    <w:p w14:paraId="60136C6F" w14:textId="09912C45"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indicated by the serving cell as specified in clause 5.2.</w:t>
      </w:r>
      <w:r w:rsidR="00436E1E" w:rsidRPr="00C6761E">
        <w:t>7</w:t>
      </w:r>
      <w:r w:rsidRPr="00C6761E">
        <w:t>, and</w:t>
      </w:r>
    </w:p>
    <w:p w14:paraId="6433C4AD" w14:textId="215BFF5A"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p>
    <w:p w14:paraId="664F1B0D" w14:textId="77777777" w:rsidR="00BF5DF9" w:rsidRPr="00C6761E" w:rsidRDefault="00BF5DF9" w:rsidP="00BF5DF9">
      <w:pPr>
        <w:pStyle w:val="B1"/>
      </w:pPr>
      <w:r w:rsidRPr="00C6761E">
        <w:t>b)</w:t>
      </w:r>
      <w:r w:rsidRPr="00C6761E">
        <w:tab/>
        <w:t xml:space="preserve">the UE is authorised to act as a 5G ProSe </w:t>
      </w:r>
      <w:r>
        <w:t>source end</w:t>
      </w:r>
      <w:r w:rsidRPr="00C6761E">
        <w:t xml:space="preserve"> UE in the PLMN indicated by the serving cell as specified in clause 5.2.7, and</w:t>
      </w:r>
    </w:p>
    <w:p w14:paraId="03CDA7DB" w14:textId="77777777"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and the UE is authorised to perform 5G ProSe UE-to-UE relay discovery in the PLMN as specified in clause 5; or</w:t>
      </w:r>
    </w:p>
    <w:p w14:paraId="3C23C526" w14:textId="03AD1FC7" w:rsidR="00BF5DF9" w:rsidRPr="00C6761E" w:rsidRDefault="00BF5DF9" w:rsidP="00BF5DF9">
      <w:pPr>
        <w:pStyle w:val="B2"/>
        <w:rPr>
          <w:lang w:eastAsia="zh-CN"/>
        </w:rPr>
      </w:pPr>
      <w:r w:rsidRPr="00C6761E">
        <w:t>2)</w:t>
      </w:r>
      <w:r w:rsidRPr="00C6761E">
        <w:tab/>
        <w:t>the UE is authori</w:t>
      </w:r>
      <w:r w:rsidRPr="00C6761E">
        <w:rPr>
          <w:lang w:eastAsia="ko-KR"/>
        </w:rPr>
        <w:t>s</w:t>
      </w:r>
      <w:r w:rsidRPr="00C6761E">
        <w:t xml:space="preserve">ed to perform 5G ProSe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ProSe UE-to-UE relay discovery;</w:t>
      </w:r>
      <w:r w:rsidRPr="004922A6">
        <w:rPr>
          <w:rFonts w:hint="eastAsia"/>
          <w:lang w:eastAsia="zh-CN"/>
        </w:rPr>
        <w:t xml:space="preserve"> and</w:t>
      </w:r>
    </w:p>
    <w:p w14:paraId="5AAC3B97" w14:textId="318685EF"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35058B">
      <w:pPr>
        <w:ind w:left="851" w:hanging="284"/>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lastRenderedPageBreak/>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00BF5DF9">
        <w:t xml:space="preserve">, if the UE is acting as </w:t>
      </w:r>
      <w:r w:rsidR="00BF5DF9" w:rsidRPr="00C6761E">
        <w:t>5G ProSe UE-to-UE relay UE;</w:t>
      </w:r>
    </w:p>
    <w:p w14:paraId="2DBDF144" w14:textId="77777777" w:rsidR="00C1267D" w:rsidRPr="00C6761E" w:rsidRDefault="00C1267D" w:rsidP="00C1267D">
      <w:r w:rsidRPr="00C6761E">
        <w:t>otherwise, the UE is not authorised to perform the announcing UE procedure for UE-to-UE relay discovery.</w:t>
      </w:r>
    </w:p>
    <w:p w14:paraId="4B2E82A4" w14:textId="6A18F4A6" w:rsidR="009D31CC" w:rsidRPr="00C6761E" w:rsidRDefault="00647E17" w:rsidP="009D31C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7E67450B" w14:textId="0DD43115" w:rsidR="009D31CC" w:rsidRPr="00C6761E" w:rsidRDefault="00647E17" w:rsidP="009D31CC">
      <w:pPr>
        <w:pStyle w:val="EditorsNote"/>
      </w:pPr>
      <w:r w:rsidRPr="00C6761E">
        <w:t>Editor's Note:</w:t>
      </w:r>
      <w:r w:rsidRPr="00C6761E">
        <w:tab/>
        <w:t xml:space="preserve">It is FFS whether and how to retrieve the </w:t>
      </w:r>
      <w:r>
        <w:rPr>
          <w:rFonts w:hint="eastAsia"/>
          <w:lang w:eastAsia="zh-CN"/>
        </w:rPr>
        <w:t>protected user info of 5G ProSe end UE</w:t>
      </w:r>
      <w:r w:rsidRPr="00C6761E">
        <w:t xml:space="preserve"> via the existing direct link between the end UE and the relay UE.</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1.3pt;height:82.35pt" o:ole="">
            <v:imagedata r:id="rId106" o:title=""/>
          </v:shape>
          <o:OLEObject Type="Embed" ProgID="Visio.Drawing.11" ShapeID="_x0000_i1073" DrawAspect="Content" ObjectID="_1804007377" r:id="rId107"/>
        </w:object>
      </w:r>
    </w:p>
    <w:p w14:paraId="1728EF27" w14:textId="77777777" w:rsidR="00C1267D" w:rsidRPr="00C6761E" w:rsidRDefault="00C1267D" w:rsidP="00C1267D">
      <w:pPr>
        <w:pStyle w:val="TF"/>
      </w:pPr>
      <w:bookmarkStart w:id="2161" w:name="_CRFigure8a_2_1_2_2_2_1"/>
      <w:r w:rsidRPr="00C6761E">
        <w:t>Figure </w:t>
      </w:r>
      <w:bookmarkEnd w:id="2161"/>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ProSe </w:t>
      </w:r>
      <w:r w:rsidRPr="00C6761E">
        <w:t>UE-to-UE relay discovery,</w:t>
      </w:r>
      <w:r w:rsidR="00BF5DF9">
        <w:t xml:space="preserve"> if the </w:t>
      </w:r>
      <w:r w:rsidR="00BF5DF9" w:rsidRPr="00C6761E">
        <w:t>5G ProSe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5G ProSe UE-to-UE relay</w:t>
      </w:r>
      <w:r w:rsidR="00BF5DF9">
        <w:t xml:space="preserve"> UE is acting as announcing UE;</w:t>
      </w:r>
    </w:p>
    <w:p w14:paraId="508F60BF" w14:textId="238297B6" w:rsidR="00E9507D" w:rsidRDefault="00E9507D" w:rsidP="00E9507D">
      <w:pPr>
        <w:pStyle w:val="NO"/>
      </w:pPr>
      <w:r w:rsidRPr="00C6761E">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5G ProSe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lastRenderedPageBreak/>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245DC3EA"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00BF5DF9">
        <w:t xml:space="preserve">, if the </w:t>
      </w:r>
      <w:r w:rsidR="00BF5DF9" w:rsidRPr="00C6761E">
        <w:t>5G ProSe UE-to-UE relay</w:t>
      </w:r>
      <w:r w:rsidR="00BF5DF9">
        <w:t xml:space="preserve"> UE is acting as announcing UE</w:t>
      </w:r>
      <w:r w:rsidR="00BF5DF9" w:rsidRPr="00C6761E">
        <w:rPr>
          <w:lang w:eastAsia="ko-KR"/>
        </w:rPr>
        <w:t>;</w:t>
      </w:r>
      <w:r w:rsidRPr="00C6761E">
        <w:rPr>
          <w:rFonts w:hint="eastAsia"/>
          <w:lang w:eastAsia="zh-CN"/>
        </w:rPr>
        <w:t xml:space="preserve"> and</w:t>
      </w:r>
    </w:p>
    <w:p w14:paraId="418DD242" w14:textId="77777777" w:rsidR="00C1267D" w:rsidRPr="00C6761E"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77777777" w:rsidR="00C1267D" w:rsidRPr="00C6761E" w:rsidRDefault="00C1267D" w:rsidP="00C1267D">
      <w:pPr>
        <w:pStyle w:val="NO"/>
      </w:pPr>
      <w:r w:rsidRPr="00C6761E">
        <w:t>NOTE 1:</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r w:rsidR="00BF5DF9">
        <w:t>, and</w:t>
      </w:r>
    </w:p>
    <w:p w14:paraId="5497AF0C" w14:textId="79EF3181"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5G ProSe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5G ProSe end UE</w:t>
      </w:r>
      <w:r w:rsidRPr="008242D1">
        <w:t>and pass the PROSE PC5 DISCOVERY message along with the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162" w:name="_CR8a_2_1_2_2_3"/>
      <w:bookmarkStart w:id="2163" w:name="_Toc193394893"/>
      <w:bookmarkEnd w:id="2162"/>
      <w:r w:rsidRPr="00C6761E">
        <w:rPr>
          <w:lang w:eastAsia="zh-CN"/>
        </w:rPr>
        <w:t>8a.2.1.2.2.3</w:t>
      </w:r>
      <w:r w:rsidRPr="00C6761E">
        <w:rPr>
          <w:lang w:eastAsia="zh-CN"/>
        </w:rPr>
        <w:tab/>
        <w:t>Announcing UE procedure for UE-to-UE relay discovery completion</w:t>
      </w:r>
      <w:bookmarkEnd w:id="2163"/>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lastRenderedPageBreak/>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164" w:name="_CR8a_2_1_2_3"/>
      <w:bookmarkStart w:id="2165" w:name="_Toc193394894"/>
      <w:bookmarkEnd w:id="2164"/>
      <w:r w:rsidRPr="00C6761E">
        <w:rPr>
          <w:lang w:eastAsia="zh-CN"/>
        </w:rPr>
        <w:t>8a.2.1.2.3</w:t>
      </w:r>
      <w:r w:rsidRPr="00C6761E">
        <w:rPr>
          <w:lang w:eastAsia="zh-CN"/>
        </w:rPr>
        <w:tab/>
        <w:t>Monitoring UE relay discovery for UE-to-UE relay discovery</w:t>
      </w:r>
      <w:bookmarkEnd w:id="2165"/>
    </w:p>
    <w:p w14:paraId="1DD50614" w14:textId="77777777" w:rsidR="00C1267D" w:rsidRPr="00C6761E" w:rsidRDefault="00C1267D" w:rsidP="00C1267D">
      <w:pPr>
        <w:pStyle w:val="Heading6"/>
        <w:rPr>
          <w:lang w:eastAsia="zh-CN"/>
        </w:rPr>
      </w:pPr>
      <w:bookmarkStart w:id="2166" w:name="_CR8a_2_1_2_3_1"/>
      <w:bookmarkStart w:id="2167" w:name="_Toc193394895"/>
      <w:bookmarkEnd w:id="2166"/>
      <w:r w:rsidRPr="00C6761E">
        <w:rPr>
          <w:lang w:eastAsia="zh-CN"/>
        </w:rPr>
        <w:t>8a.2.1.2.3.1</w:t>
      </w:r>
      <w:r w:rsidRPr="00C6761E">
        <w:rPr>
          <w:lang w:eastAsia="zh-CN"/>
        </w:rPr>
        <w:tab/>
        <w:t>General</w:t>
      </w:r>
      <w:bookmarkEnd w:id="2167"/>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168" w:name="_CR8a_2_1_2_3_2"/>
      <w:bookmarkStart w:id="2169" w:name="_Toc193394896"/>
      <w:bookmarkEnd w:id="2168"/>
      <w:r w:rsidRPr="00C6761E">
        <w:rPr>
          <w:lang w:eastAsia="zh-CN"/>
        </w:rPr>
        <w:t>8a.2.1.2.3.2</w:t>
      </w:r>
      <w:r w:rsidRPr="00C6761E">
        <w:rPr>
          <w:lang w:eastAsia="zh-CN"/>
        </w:rPr>
        <w:tab/>
        <w:t>Monitoring UE procedure for UE-to-UE relay discovery initiation</w:t>
      </w:r>
      <w:bookmarkEnd w:id="2169"/>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61137930"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77777777" w:rsidR="00C1267D" w:rsidRPr="00C6761E" w:rsidRDefault="00C1267D" w:rsidP="00C1267D">
      <w:pPr>
        <w:pStyle w:val="B4"/>
      </w:pPr>
      <w:r w:rsidRPr="00C6761E">
        <w:t>A)</w:t>
      </w:r>
      <w:r w:rsidRPr="00C6761E">
        <w:tab/>
        <w:t>the UE is unable to find a suitable cell in the selected PLMN as specified in 3GPP TS 38.304 [15];</w:t>
      </w:r>
    </w:p>
    <w:p w14:paraId="6DB26C6B" w14:textId="77777777"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1.3pt;height:82.35pt" o:ole="">
            <v:imagedata r:id="rId108" o:title=""/>
          </v:shape>
          <o:OLEObject Type="Embed" ProgID="Visio.Drawing.11" ShapeID="_x0000_i1074" DrawAspect="Content" ObjectID="_1804007378" r:id="rId109"/>
        </w:object>
      </w:r>
    </w:p>
    <w:p w14:paraId="737402FC" w14:textId="77777777" w:rsidR="00C1267D" w:rsidRPr="00C6761E" w:rsidRDefault="00C1267D" w:rsidP="00C1267D">
      <w:pPr>
        <w:pStyle w:val="TF"/>
      </w:pPr>
      <w:bookmarkStart w:id="2170" w:name="_CRFigure8a_2_1_2_3_2_1"/>
      <w:r w:rsidRPr="00C6761E">
        <w:t>Figure </w:t>
      </w:r>
      <w:bookmarkEnd w:id="2170"/>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ProSe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25EA927B" w:rsidR="00086969" w:rsidRPr="00C6761E" w:rsidRDefault="00086969" w:rsidP="00086969">
      <w:pPr>
        <w:rPr>
          <w:rFonts w:eastAsia="SimSun"/>
          <w:lang w:eastAsia="zh-CN"/>
        </w:rPr>
      </w:pPr>
      <w:bookmarkStart w:id="2171"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relay discovery announcement, for the 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77CD4605" w:rsidR="00086969" w:rsidRPr="00C6761E" w:rsidRDefault="006F3637" w:rsidP="00C1267D">
      <w:pPr>
        <w:rPr>
          <w:rFonts w:eastAsia="SimSun"/>
        </w:rPr>
      </w:pPr>
      <w:r>
        <w:rPr>
          <w:rFonts w:eastAsia="SimSun"/>
          <w:lang w:eastAsia="zh-CN"/>
        </w:rPr>
        <w:t>I</w:t>
      </w:r>
      <w:r w:rsidR="00086969" w:rsidRPr="00C6761E">
        <w:rPr>
          <w:rFonts w:eastAsia="SimSun"/>
          <w:lang w:eastAsia="zh-CN"/>
        </w:rPr>
        <w:t xml:space="preserve">f a </w:t>
      </w:r>
      <w:r w:rsidR="00086969" w:rsidRPr="00C6761E">
        <w:rPr>
          <w:rFonts w:eastAsia="SimSun"/>
        </w:rPr>
        <w:t>DUSK</w:t>
      </w:r>
      <w:r w:rsidR="00086969" w:rsidRPr="00C6761E">
        <w:rPr>
          <w:rFonts w:eastAsia="SimSun" w:hint="eastAsia"/>
          <w:lang w:eastAsia="zh-CN"/>
        </w:rPr>
        <w:t xml:space="preserve"> </w:t>
      </w:r>
      <w:r w:rsidR="00086969" w:rsidRPr="00C6761E">
        <w:rPr>
          <w:rFonts w:eastAsia="SimSun"/>
          <w:lang w:eastAsia="zh-CN"/>
        </w:rPr>
        <w:t>is included in the</w:t>
      </w:r>
      <w:r w:rsidR="00086969" w:rsidRPr="00C6761E">
        <w:rPr>
          <w:rFonts w:eastAsia="SimSun" w:hint="eastAsia"/>
          <w:lang w:eastAsia="zh-CN"/>
        </w:rPr>
        <w:t xml:space="preserv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for the </w:t>
      </w:r>
      <w:r w:rsidR="00086969" w:rsidRPr="00C6761E">
        <w:rPr>
          <w:rFonts w:eastAsia="SimSun" w:hint="eastAsia"/>
          <w:lang w:eastAsia="zh-CN"/>
        </w:rPr>
        <w:t>ProSe</w:t>
      </w:r>
      <w:r w:rsidR="00086969" w:rsidRPr="00C6761E">
        <w:rPr>
          <w:rFonts w:eastAsia="SimSun"/>
        </w:rPr>
        <w:t xml:space="preserve"> service which the UE is authorized to discover</w:t>
      </w:r>
      <w:r w:rsidR="00086969" w:rsidRPr="00C6761E">
        <w:rPr>
          <w:rFonts w:eastAsia="SimSun" w:hint="eastAsia"/>
          <w:lang w:eastAsia="zh-CN"/>
        </w:rPr>
        <w:t xml:space="preserve"> (see clause</w:t>
      </w:r>
      <w:r w:rsidR="00086969" w:rsidRPr="00C6761E">
        <w:rPr>
          <w:rFonts w:eastAsia="SimSun"/>
        </w:rPr>
        <w:t> </w:t>
      </w:r>
      <w:r w:rsidR="00086969" w:rsidRPr="00C6761E">
        <w:rPr>
          <w:rFonts w:eastAsia="SimSun" w:hint="eastAsia"/>
          <w:lang w:eastAsia="zh-CN"/>
        </w:rPr>
        <w:t>6.2.</w:t>
      </w:r>
      <w:r w:rsidR="00086969" w:rsidRPr="00C6761E">
        <w:rPr>
          <w:rFonts w:eastAsia="SimSun"/>
          <w:lang w:eastAsia="zh-CN"/>
        </w:rPr>
        <w:t>6</w:t>
      </w:r>
      <w:r w:rsidR="00086969" w:rsidRPr="00C6761E">
        <w:rPr>
          <w:rFonts w:eastAsia="SimSun" w:hint="eastAsia"/>
          <w:lang w:eastAsia="zh-CN"/>
        </w:rPr>
        <w:t>)</w:t>
      </w:r>
      <w:r w:rsidR="00086969" w:rsidRPr="00C6761E">
        <w:rPr>
          <w:rFonts w:eastAsia="SimSun"/>
          <w:lang w:eastAsia="zh-CN"/>
        </w:rPr>
        <w:t>, the UE shall use DUSK</w:t>
      </w:r>
      <w:r w:rsidR="00086969" w:rsidRPr="00C6761E">
        <w:rPr>
          <w:rFonts w:eastAsia="SimSun"/>
        </w:rPr>
        <w:t xml:space="preserve"> and the UTC-based counter associated with the direct discovery set, in order to unscramble the direct discovery set </w:t>
      </w:r>
      <w:r>
        <w:rPr>
          <w:rFonts w:eastAsia="SimSun"/>
        </w:rPr>
        <w:t xml:space="preserve">IE </w:t>
      </w:r>
      <w:r w:rsidR="00086969" w:rsidRPr="00C6761E">
        <w:rPr>
          <w:rFonts w:eastAsia="SimSun"/>
        </w:rPr>
        <w:t>as described in 3GPP TS 33.503 [34]</w:t>
      </w:r>
      <w:r w:rsidR="00086969" w:rsidRPr="00C6761E">
        <w:rPr>
          <w:rFonts w:eastAsia="SimSun" w:hint="eastAsia"/>
          <w:lang w:eastAsia="zh-CN"/>
        </w:rPr>
        <w:t xml:space="preserve">. Then </w:t>
      </w:r>
      <w:r w:rsidR="00086969" w:rsidRPr="00C6761E">
        <w:rPr>
          <w:rFonts w:eastAsia="SimSun"/>
        </w:rPr>
        <w:t xml:space="preserve">if a DUCK is </w:t>
      </w:r>
      <w:r w:rsidR="00086969" w:rsidRPr="00C6761E">
        <w:rPr>
          <w:rFonts w:eastAsia="SimSun" w:hint="eastAsia"/>
          <w:lang w:eastAsia="zh-CN"/>
        </w:rPr>
        <w:t xml:space="preserve">included in the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the UE shall use the DUCK and the UTC-based counter associated with the direct discovery set, in order to </w:t>
      </w:r>
      <w:r w:rsidR="00086969" w:rsidRPr="00C6761E">
        <w:rPr>
          <w:rFonts w:eastAsia="SimSun"/>
          <w:noProof/>
        </w:rPr>
        <w:t xml:space="preserve">decrypt </w:t>
      </w:r>
      <w:r w:rsidR="00086969" w:rsidRPr="00C6761E">
        <w:rPr>
          <w:rFonts w:eastAsia="SimSun"/>
        </w:rPr>
        <w:t>the direct discovery set</w:t>
      </w:r>
      <w:r>
        <w:rPr>
          <w:rFonts w:eastAsia="SimSun"/>
        </w:rPr>
        <w:t xml:space="preserve"> IE</w:t>
      </w:r>
      <w:r w:rsidR="00086969" w:rsidRPr="00C6761E">
        <w:rPr>
          <w:rFonts w:eastAsia="SimSun" w:hint="eastAsia"/>
          <w:lang w:eastAsia="zh-CN"/>
        </w:rPr>
        <w:t>,</w:t>
      </w:r>
      <w:r w:rsidR="00086969"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r>
        <w:rPr>
          <w:rFonts w:eastAsia="SimSun"/>
        </w:rPr>
        <w:t xml:space="preserve"> IE</w:t>
      </w:r>
      <w:r w:rsidR="00086969" w:rsidRPr="00C6761E">
        <w:rPr>
          <w:rFonts w:eastAsia="SimSun"/>
        </w:rPr>
        <w:t>.</w:t>
      </w:r>
      <w:bookmarkEnd w:id="2171"/>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6318E0F1" w:rsidR="00D45E22" w:rsidRPr="00C6761E" w:rsidRDefault="00D45E22" w:rsidP="005807AE">
      <w:pPr>
        <w:pStyle w:val="B2"/>
      </w:pPr>
      <w:r w:rsidRPr="00C6761E">
        <w:t>b)</w:t>
      </w:r>
      <w:r w:rsidRPr="00C6761E">
        <w:tab/>
        <w:t xml:space="preserve">at least one of the </w:t>
      </w:r>
      <w:r w:rsidR="006F3637">
        <w:rPr>
          <w:rFonts w:eastAsia="SimSun"/>
          <w:lang w:eastAsia="zh-CN"/>
        </w:rPr>
        <w:t>protected user info of 5G ProSe end UE</w:t>
      </w:r>
      <w:r w:rsidRPr="00C6761E">
        <w:rPr>
          <w:lang w:eastAsia="zh-CN"/>
        </w:rPr>
        <w:t xml:space="preserve">(s) from the direct discovery set </w:t>
      </w:r>
      <w:r w:rsidR="006F3637">
        <w:rPr>
          <w:lang w:eastAsia="zh-CN"/>
        </w:rPr>
        <w:t xml:space="preserve">IE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4C7A6A1F" w:rsidR="00BF5DF9" w:rsidRPr="00C6761E" w:rsidRDefault="00BF5DF9" w:rsidP="00C1267D">
      <w:r>
        <w:rPr>
          <w:noProof/>
          <w:lang w:eastAsia="zh-CN"/>
        </w:rPr>
        <w:t xml:space="preserve">The 5G ProSe UE-to-UE relay UE acting as monitoring UE upon </w:t>
      </w:r>
      <w:r w:rsidR="006F3637">
        <w:rPr>
          <w:noProof/>
          <w:lang w:eastAsia="zh-CN"/>
        </w:rPr>
        <w:t>receiving</w:t>
      </w:r>
      <w:r>
        <w:rPr>
          <w:noProof/>
          <w:lang w:eastAsia="zh-CN"/>
        </w:rPr>
        <w:t xml:space="preserve">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ProSe source end UE acting as an announcing UE, may include the received protected user info of the 5G ProSe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C1267D">
      <w:pPr>
        <w:pStyle w:val="Heading6"/>
        <w:rPr>
          <w:lang w:eastAsia="zh-CN"/>
        </w:rPr>
      </w:pPr>
      <w:bookmarkStart w:id="2172" w:name="_CR8a_2_1_2_3_3"/>
      <w:bookmarkStart w:id="2173" w:name="_Toc193394897"/>
      <w:bookmarkEnd w:id="2172"/>
      <w:r w:rsidRPr="00C6761E">
        <w:rPr>
          <w:lang w:eastAsia="zh-CN"/>
        </w:rPr>
        <w:lastRenderedPageBreak/>
        <w:t>8a.2.1.2.3.3</w:t>
      </w:r>
      <w:r w:rsidRPr="00C6761E">
        <w:rPr>
          <w:lang w:eastAsia="zh-CN"/>
        </w:rPr>
        <w:tab/>
        <w:t>Monitoring UE procedure for UE-to-UE relay discovery completion</w:t>
      </w:r>
      <w:bookmarkEnd w:id="2173"/>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174" w:name="_CR8a_2_1_3"/>
      <w:bookmarkStart w:id="2175" w:name="_Toc193394898"/>
      <w:bookmarkEnd w:id="2174"/>
      <w:r w:rsidRPr="00C6761E">
        <w:rPr>
          <w:rFonts w:eastAsiaTheme="minorEastAsia"/>
          <w:lang w:eastAsia="zh-CN"/>
        </w:rPr>
        <w:t>8a.2.1.3</w:t>
      </w:r>
      <w:r w:rsidRPr="00C6761E">
        <w:rPr>
          <w:rFonts w:eastAsiaTheme="minorEastAsia"/>
          <w:lang w:eastAsia="zh-CN"/>
        </w:rPr>
        <w:tab/>
        <w:t>UE-to-UE relay discovery over PC5 interface with model B</w:t>
      </w:r>
      <w:bookmarkEnd w:id="2175"/>
    </w:p>
    <w:p w14:paraId="5BCBAB91" w14:textId="77777777" w:rsidR="007D59CC" w:rsidRPr="00C6761E" w:rsidRDefault="007D59CC" w:rsidP="007D59CC">
      <w:pPr>
        <w:pStyle w:val="Heading5"/>
        <w:rPr>
          <w:lang w:eastAsia="zh-CN"/>
        </w:rPr>
      </w:pPr>
      <w:bookmarkStart w:id="2176" w:name="_CR8a_2_1_3_1"/>
      <w:bookmarkStart w:id="2177" w:name="_Toc193394899"/>
      <w:bookmarkEnd w:id="2176"/>
      <w:r w:rsidRPr="00C6761E">
        <w:t>8a.2.1.3.</w:t>
      </w:r>
      <w:r w:rsidRPr="00C6761E">
        <w:rPr>
          <w:rFonts w:hint="eastAsia"/>
          <w:lang w:eastAsia="zh-CN"/>
        </w:rPr>
        <w:t>1</w:t>
      </w:r>
      <w:r w:rsidRPr="00C6761E">
        <w:tab/>
      </w:r>
      <w:r w:rsidRPr="00C6761E">
        <w:rPr>
          <w:rFonts w:hint="eastAsia"/>
          <w:lang w:eastAsia="zh-CN"/>
        </w:rPr>
        <w:t>General</w:t>
      </w:r>
      <w:bookmarkEnd w:id="2177"/>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178" w:name="_CR8a_2_1_3_2"/>
      <w:bookmarkStart w:id="2179" w:name="_Toc193394900"/>
      <w:bookmarkEnd w:id="2178"/>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179"/>
    </w:p>
    <w:p w14:paraId="7B6E8ACB" w14:textId="77777777" w:rsidR="007D59CC" w:rsidRPr="00C6761E" w:rsidRDefault="007D59CC" w:rsidP="007D59CC">
      <w:pPr>
        <w:pStyle w:val="Heading6"/>
      </w:pPr>
      <w:bookmarkStart w:id="2180" w:name="_CR8a_2_1_3_2_1"/>
      <w:bookmarkStart w:id="2181" w:name="_Toc193394901"/>
      <w:bookmarkEnd w:id="2180"/>
      <w:r w:rsidRPr="00C6761E">
        <w:t>8a.2.1.3.</w:t>
      </w:r>
      <w:r w:rsidRPr="00C6761E">
        <w:rPr>
          <w:rFonts w:hint="eastAsia"/>
          <w:lang w:eastAsia="zh-CN"/>
        </w:rPr>
        <w:t>2</w:t>
      </w:r>
      <w:r w:rsidRPr="00C6761E">
        <w:t>.1</w:t>
      </w:r>
      <w:r w:rsidRPr="00C6761E">
        <w:tab/>
        <w:t>General</w:t>
      </w:r>
      <w:bookmarkEnd w:id="2181"/>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182" w:name="_CR8a_2_1_3_2_2"/>
      <w:bookmarkStart w:id="2183" w:name="_Toc193394902"/>
      <w:bookmarkEnd w:id="2182"/>
      <w:r w:rsidRPr="00C6761E">
        <w:t>8a.2.1.3.</w:t>
      </w:r>
      <w:r w:rsidRPr="00C6761E">
        <w:rPr>
          <w:rFonts w:hint="eastAsia"/>
          <w:lang w:eastAsia="zh-CN"/>
        </w:rPr>
        <w:t>2</w:t>
      </w:r>
      <w:r w:rsidRPr="00C6761E">
        <w:t>.2</w:t>
      </w:r>
      <w:r w:rsidRPr="00C6761E">
        <w:tab/>
        <w:t>Discoverer end UE procedure for UE-to-UE relay discovery initiation</w:t>
      </w:r>
      <w:bookmarkEnd w:id="2183"/>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7777777" w:rsidR="007D59CC" w:rsidRPr="00C6761E" w:rsidRDefault="007D59CC" w:rsidP="007D59CC">
      <w:pPr>
        <w:pStyle w:val="B4"/>
      </w:pPr>
      <w:r w:rsidRPr="00C6761E">
        <w:t>A)</w:t>
      </w:r>
      <w:r w:rsidRPr="00C6761E">
        <w:tab/>
        <w:t>the UE is unable to find a suitable cell in the selected PLMN 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lastRenderedPageBreak/>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6.95pt;height:124.4pt" o:ole="">
            <v:imagedata r:id="rId110" o:title=""/>
          </v:shape>
          <o:OLEObject Type="Embed" ProgID="Visio.Drawing.11" ShapeID="_x0000_i1075" DrawAspect="Content" ObjectID="_1804007379" r:id="rId111"/>
        </w:object>
      </w:r>
    </w:p>
    <w:p w14:paraId="3DDF8F61" w14:textId="77777777" w:rsidR="007D59CC" w:rsidRPr="00C6761E" w:rsidRDefault="007D59CC" w:rsidP="007D59CC">
      <w:pPr>
        <w:pStyle w:val="TF"/>
      </w:pPr>
      <w:bookmarkStart w:id="2184" w:name="_CRFigure8a_2_1_3_2_2_1"/>
      <w:r w:rsidRPr="00C6761E">
        <w:t xml:space="preserve">Figure </w:t>
      </w:r>
      <w:bookmarkEnd w:id="2184"/>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79F408AC" w14:textId="77777777" w:rsidR="003D5806" w:rsidRPr="00C6761E" w:rsidRDefault="003D5806" w:rsidP="003D5806">
      <w:pPr>
        <w:pStyle w:val="B1"/>
      </w:pPr>
      <w:r w:rsidRPr="00C6761E">
        <w:t>c)</w:t>
      </w:r>
      <w:r w:rsidRPr="00C6761E">
        <w:tab/>
        <w:t>shall generate a PROSE PC5 DISCOVERY message for UE-to-UE relay discovery solicitation. In the PROSE PC5 DISCOVERY message for UE-to-UE relay discovery solicitation, the UE:</w:t>
      </w:r>
    </w:p>
    <w:p w14:paraId="1AD8DB01" w14:textId="77777777" w:rsidR="003B3428" w:rsidRPr="00C6761E" w:rsidRDefault="003D5806" w:rsidP="003B3428">
      <w:pPr>
        <w:pStyle w:val="B2"/>
        <w:rPr>
          <w:lang w:eastAsia="zh-CN"/>
        </w:rPr>
      </w:pPr>
      <w:r w:rsidRPr="00C6761E">
        <w:t>1)</w:t>
      </w:r>
      <w:r w:rsidRPr="00C6761E">
        <w:tab/>
      </w:r>
      <w:r w:rsidR="003B3428" w:rsidRPr="00C6761E">
        <w:t xml:space="preserve">shall </w:t>
      </w:r>
      <w:r w:rsidR="003B3428" w:rsidRPr="00C6761E">
        <w:rPr>
          <w:rFonts w:hint="eastAsia"/>
        </w:rPr>
        <w:t>include</w:t>
      </w:r>
      <w:r w:rsidR="003B3428" w:rsidRPr="00C6761E">
        <w:t xml:space="preserve"> the</w:t>
      </w:r>
      <w:r w:rsidR="003B3428" w:rsidRPr="00C6761E">
        <w:rPr>
          <w:rFonts w:hint="eastAsia"/>
        </w:rPr>
        <w:t xml:space="preserve"> direct discovery set IE which contains</w:t>
      </w:r>
      <w:r w:rsidR="003B3428">
        <w:t xml:space="preserve"> the list of protected user infos as follows</w:t>
      </w:r>
      <w:r w:rsidR="003B3428" w:rsidRPr="00C6761E">
        <w:rPr>
          <w:rFonts w:hint="eastAsia"/>
          <w:lang w:eastAsia="zh-CN"/>
        </w:rPr>
        <w:t>:</w:t>
      </w:r>
    </w:p>
    <w:p w14:paraId="0C566745" w14:textId="1ACD03CC" w:rsidR="003B3428" w:rsidRPr="00C6761E" w:rsidRDefault="003B3428" w:rsidP="003B3428">
      <w:pPr>
        <w:pStyle w:val="B3"/>
      </w:pPr>
      <w:r w:rsidRPr="00C6761E">
        <w:rPr>
          <w:rFonts w:hint="eastAsia"/>
          <w:lang w:eastAsia="zh-CN"/>
        </w:rPr>
        <w:t>i</w:t>
      </w:r>
      <w:r w:rsidRPr="00C6761E">
        <w:t>)</w:t>
      </w:r>
      <w:r w:rsidRPr="00C6761E">
        <w:tab/>
      </w:r>
      <w:r>
        <w:t xml:space="preserve">set </w:t>
      </w:r>
      <w:r w:rsidRPr="00C6761E">
        <w:t xml:space="preserve">the </w:t>
      </w:r>
      <w:r>
        <w:t>"p</w:t>
      </w:r>
      <w:r w:rsidRPr="00374F48">
        <w:t>rotected user info 1</w:t>
      </w:r>
      <w:r>
        <w:t>" field to the protected</w:t>
      </w:r>
      <w:r w:rsidRPr="00220BDE">
        <w:t xml:space="preserve"> </w:t>
      </w:r>
      <w:r>
        <w:t>user info of the</w:t>
      </w:r>
      <w:r w:rsidRPr="00C6761E">
        <w:rPr>
          <w:lang w:eastAsia="zh-CN"/>
        </w:rPr>
        <w:t xml:space="preserve"> </w:t>
      </w:r>
      <w:r w:rsidRPr="00C6761E">
        <w:rPr>
          <w:lang w:eastAsia="zh-CN"/>
        </w:rPr>
        <w:t xml:space="preserve">discoveree </w:t>
      </w:r>
      <w:r>
        <w:rPr>
          <w:lang w:eastAsia="zh-CN"/>
        </w:rPr>
        <w:t xml:space="preserve">end UE as decribed in </w:t>
      </w:r>
      <w:r>
        <w:t>t</w:t>
      </w:r>
      <w:r w:rsidRPr="00C6761E">
        <w:t>able 11.</w:t>
      </w:r>
      <w:r w:rsidRPr="00C6761E">
        <w:rPr>
          <w:rFonts w:hint="eastAsia"/>
          <w:lang w:eastAsia="zh-CN"/>
        </w:rPr>
        <w:t>2</w:t>
      </w:r>
      <w:r w:rsidRPr="00C6761E">
        <w:t>.</w:t>
      </w:r>
      <w:r w:rsidRPr="00C6761E">
        <w:rPr>
          <w:lang w:eastAsia="zh-CN"/>
        </w:rPr>
        <w:t>17</w:t>
      </w:r>
      <w:r w:rsidRPr="00C6761E">
        <w:t>.1</w:t>
      </w:r>
      <w:r>
        <w:t xml:space="preserve">: the </w:t>
      </w:r>
      <w:r w:rsidRPr="00C6761E">
        <w:rPr>
          <w:lang w:eastAsia="zh-CN"/>
        </w:rPr>
        <w:t>user info</w:t>
      </w:r>
      <w:r w:rsidRPr="00C6761E">
        <w:rPr>
          <w:rFonts w:hint="eastAsia"/>
        </w:rPr>
        <w:t xml:space="preserve"> </w:t>
      </w:r>
      <w:r w:rsidRPr="00C6761E">
        <w:t xml:space="preserve">parameter </w:t>
      </w:r>
      <w:r w:rsidRPr="00C6761E">
        <w:rPr>
          <w:rFonts w:hint="eastAsia"/>
        </w:rPr>
        <w:t xml:space="preserve">set </w:t>
      </w:r>
      <w:r w:rsidRPr="00C6761E">
        <w:t>to the application layer ID of the discoveree end UE as provided by the upper layers</w:t>
      </w:r>
      <w:r>
        <w:t xml:space="preserve">, </w:t>
      </w:r>
      <w:r w:rsidRPr="00C6761E">
        <w:t>the</w:t>
      </w:r>
      <w:r>
        <w:t xml:space="preserve"> corresponding</w:t>
      </w:r>
      <w:r w:rsidRPr="00C6761E">
        <w:t xml:space="preserve"> MIC fie</w:t>
      </w:r>
      <w:r w:rsidRPr="00C6761E">
        <w:rPr>
          <w:rFonts w:hint="eastAsia"/>
          <w:lang w:eastAsia="zh-CN"/>
        </w:rPr>
        <w:t>l</w:t>
      </w:r>
      <w:r w:rsidRPr="00C6761E">
        <w:t>d computed as described in 3GPP TS 33.503 [34]</w:t>
      </w:r>
      <w:r w:rsidRPr="00C6761E">
        <w:rPr>
          <w:rFonts w:hint="eastAsia"/>
          <w:lang w:eastAsia="zh-CN"/>
        </w:rPr>
        <w:t xml:space="preserve"> for </w:t>
      </w:r>
      <w:r w:rsidRPr="00C6761E">
        <w:t>the</w:t>
      </w:r>
      <w:r w:rsidRPr="00C6761E">
        <w:rPr>
          <w:rFonts w:hint="eastAsia"/>
        </w:rPr>
        <w:t xml:space="preserve"> </w:t>
      </w:r>
      <w:r w:rsidRPr="00C6761E">
        <w:rPr>
          <w:lang w:eastAsia="zh-CN"/>
        </w:rPr>
        <w:t>discoveree user info</w:t>
      </w:r>
      <w:r>
        <w:t>,</w:t>
      </w:r>
      <w:r w:rsidRPr="00C6761E">
        <w:rPr>
          <w:rFonts w:hint="eastAsia"/>
          <w:lang w:eastAsia="zh-CN"/>
        </w:rPr>
        <w:t xml:space="preserve"> and</w:t>
      </w:r>
      <w:r w:rsidRPr="00794112">
        <w:t xml:space="preserve"> </w:t>
      </w:r>
      <w:r w:rsidRPr="00C6761E">
        <w:t>the</w:t>
      </w:r>
      <w:r w:rsidRPr="00794112">
        <w:t xml:space="preserve"> </w:t>
      </w:r>
      <w:r>
        <w:t>corresponding</w:t>
      </w:r>
      <w:r w:rsidRPr="00C6761E">
        <w:t xml:space="preserve"> UTC-based counter LSB parameter </w:t>
      </w:r>
      <w:r w:rsidRPr="00C6761E">
        <w:rPr>
          <w:rFonts w:hint="eastAsia"/>
          <w:lang w:eastAsia="zh-CN"/>
        </w:rPr>
        <w:t xml:space="preserve">set </w:t>
      </w:r>
      <w:r w:rsidRPr="00C6761E">
        <w:t>to the 4 least significant bits of the UTC-based counter;</w:t>
      </w:r>
      <w:r>
        <w:t xml:space="preserve"> and</w:t>
      </w:r>
    </w:p>
    <w:p w14:paraId="68E69CDC" w14:textId="69C4747E" w:rsidR="003D5806" w:rsidRPr="00C6761E" w:rsidRDefault="003B3428" w:rsidP="003B3428">
      <w:pPr>
        <w:pStyle w:val="B3"/>
        <w:rPr>
          <w:lang w:eastAsia="zh-CN"/>
        </w:rPr>
      </w:pPr>
      <w:r w:rsidRPr="00C6761E">
        <w:rPr>
          <w:rFonts w:hint="eastAsia"/>
          <w:lang w:eastAsia="zh-CN"/>
        </w:rPr>
        <w:t>ii</w:t>
      </w:r>
      <w:r w:rsidRPr="00C6761E">
        <w:rPr>
          <w:lang w:eastAsia="zh-CN"/>
        </w:rPr>
        <w:t>)</w:t>
      </w:r>
      <w:r w:rsidRPr="00C6761E">
        <w:rPr>
          <w:lang w:eastAsia="zh-CN"/>
        </w:rPr>
        <w:tab/>
      </w:r>
      <w:r>
        <w:rPr>
          <w:lang w:eastAsia="zh-CN"/>
        </w:rPr>
        <w:t xml:space="preserve">set </w:t>
      </w:r>
      <w:r w:rsidRPr="00C6761E">
        <w:rPr>
          <w:lang w:eastAsia="zh-CN"/>
        </w:rPr>
        <w:t xml:space="preserve">the </w:t>
      </w:r>
      <w:r>
        <w:t>"p</w:t>
      </w:r>
      <w:r w:rsidRPr="00374F48">
        <w:t xml:space="preserve">rotected user info </w:t>
      </w:r>
      <w:r>
        <w:t>2" field to the protected</w:t>
      </w:r>
      <w:r w:rsidRPr="00220BDE">
        <w:t xml:space="preserve"> </w:t>
      </w:r>
      <w:r>
        <w:t>user info of the</w:t>
      </w:r>
      <w:r>
        <w:rPr>
          <w:lang w:eastAsia="zh-CN"/>
        </w:rPr>
        <w:t xml:space="preserve"> </w:t>
      </w:r>
      <w:r w:rsidRPr="00C6761E">
        <w:rPr>
          <w:lang w:eastAsia="zh-CN"/>
        </w:rPr>
        <w:t xml:space="preserve">discoverer </w:t>
      </w:r>
      <w:r>
        <w:rPr>
          <w:lang w:eastAsia="zh-CN"/>
        </w:rPr>
        <w:t xml:space="preserve">end UE as decribed in </w:t>
      </w:r>
      <w:r>
        <w:t>t</w:t>
      </w:r>
      <w:r w:rsidRPr="00C6761E">
        <w:t>able 11.</w:t>
      </w:r>
      <w:r w:rsidRPr="00C6761E">
        <w:rPr>
          <w:rFonts w:hint="eastAsia"/>
          <w:lang w:eastAsia="zh-CN"/>
        </w:rPr>
        <w:t>2</w:t>
      </w:r>
      <w:r w:rsidRPr="00C6761E">
        <w:t>.</w:t>
      </w:r>
      <w:r w:rsidRPr="00C6761E">
        <w:rPr>
          <w:lang w:eastAsia="zh-CN"/>
        </w:rPr>
        <w:t>17</w:t>
      </w:r>
      <w:r w:rsidRPr="00C6761E">
        <w:t>.1</w:t>
      </w:r>
      <w:r>
        <w:t xml:space="preserve">: the </w:t>
      </w:r>
      <w:r w:rsidRPr="00C6761E">
        <w:rPr>
          <w:lang w:eastAsia="zh-CN"/>
        </w:rPr>
        <w:t xml:space="preserve">user info parameter set to the </w:t>
      </w:r>
      <w:r w:rsidRPr="00C6761E">
        <w:t>application layer ID</w:t>
      </w:r>
      <w:r w:rsidRPr="00C6761E">
        <w:rPr>
          <w:lang w:eastAsia="zh-CN"/>
        </w:rPr>
        <w:t xml:space="preserve"> of the discoverer </w:t>
      </w:r>
      <w:r w:rsidRPr="00C6761E">
        <w:rPr>
          <w:rFonts w:hint="eastAsia"/>
          <w:lang w:eastAsia="zh-CN"/>
        </w:rPr>
        <w:t>end UE</w:t>
      </w:r>
      <w:r w:rsidRPr="00C6761E">
        <w:rPr>
          <w:lang w:eastAsia="zh-CN"/>
        </w:rPr>
        <w:t xml:space="preserve"> as provided by the </w:t>
      </w:r>
      <w:r w:rsidRPr="00C6761E">
        <w:rPr>
          <w:rFonts w:hint="eastAsia"/>
          <w:lang w:eastAsia="zh-CN"/>
        </w:rPr>
        <w:t>upper</w:t>
      </w:r>
      <w:r w:rsidRPr="00C6761E">
        <w:rPr>
          <w:lang w:eastAsia="zh-CN"/>
        </w:rPr>
        <w:t xml:space="preserve"> layer</w:t>
      </w:r>
      <w:r w:rsidRPr="00C6761E">
        <w:rPr>
          <w:rFonts w:hint="eastAsia"/>
          <w:lang w:eastAsia="zh-CN"/>
        </w:rPr>
        <w:t>s</w:t>
      </w:r>
      <w:r>
        <w:t xml:space="preserve">, </w:t>
      </w:r>
      <w:r w:rsidRPr="00C6761E">
        <w:t>the</w:t>
      </w:r>
      <w:r>
        <w:t xml:space="preserve"> corresponding</w:t>
      </w:r>
      <w:r w:rsidRPr="00C6761E">
        <w:t xml:space="preserve"> MIC fie</w:t>
      </w:r>
      <w:r w:rsidRPr="00C6761E">
        <w:rPr>
          <w:rFonts w:hint="eastAsia"/>
          <w:lang w:eastAsia="zh-CN"/>
        </w:rPr>
        <w:t>l</w:t>
      </w:r>
      <w:r w:rsidRPr="00C6761E">
        <w:t>d computed as described in 3GPP TS 33.503 [34]</w:t>
      </w:r>
      <w:r w:rsidRPr="00C6761E">
        <w:rPr>
          <w:rFonts w:hint="eastAsia"/>
          <w:lang w:eastAsia="zh-CN"/>
        </w:rPr>
        <w:t xml:space="preserve"> for </w:t>
      </w:r>
      <w:r w:rsidRPr="00C6761E">
        <w:t>the</w:t>
      </w:r>
      <w:r w:rsidRPr="00C6761E">
        <w:rPr>
          <w:rFonts w:hint="eastAsia"/>
        </w:rPr>
        <w:t xml:space="preserve"> </w:t>
      </w:r>
      <w:r w:rsidRPr="00C6761E">
        <w:rPr>
          <w:lang w:eastAsia="zh-CN"/>
        </w:rPr>
        <w:t>discoveree user info</w:t>
      </w:r>
      <w:r>
        <w:t>,</w:t>
      </w:r>
      <w:r w:rsidRPr="00C6761E">
        <w:rPr>
          <w:rFonts w:hint="eastAsia"/>
          <w:lang w:eastAsia="zh-CN"/>
        </w:rPr>
        <w:t xml:space="preserve"> and</w:t>
      </w:r>
      <w:r w:rsidRPr="00794112">
        <w:t xml:space="preserve"> </w:t>
      </w:r>
      <w:r w:rsidRPr="00C6761E">
        <w:t>the</w:t>
      </w:r>
      <w:r w:rsidRPr="00794112">
        <w:t xml:space="preserve"> </w:t>
      </w:r>
      <w:r>
        <w:t>corresponding</w:t>
      </w:r>
      <w:r w:rsidRPr="00C6761E">
        <w:t xml:space="preserve"> UTC-based counter LSB parameter </w:t>
      </w:r>
      <w:r w:rsidRPr="00C6761E">
        <w:rPr>
          <w:rFonts w:hint="eastAsia"/>
          <w:lang w:eastAsia="zh-CN"/>
        </w:rPr>
        <w:t xml:space="preserve">set </w:t>
      </w:r>
      <w:r w:rsidRPr="00C6761E">
        <w:t>to the 4 least significant bits of the UTC-based counter</w:t>
      </w:r>
      <w:r w:rsidRPr="00C6761E">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lastRenderedPageBreak/>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41754CF6"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r w:rsidR="002E499F" w:rsidRPr="00C6761E">
        <w:t xml:space="preserve"> and</w:t>
      </w:r>
    </w:p>
    <w:p w14:paraId="274BC239" w14:textId="6FE60B52" w:rsidR="00AE0C6B" w:rsidRPr="00C6761E"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77777777"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 xml:space="preserve">use the associated DUSK, if received from the 5G DDNMF or 5G PKMF (if security </w:t>
      </w:r>
      <w:r w:rsidRPr="00C6761E">
        <w:lastRenderedPageBreak/>
        <w:t>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739CEB6D"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185" w:name="_Hlk151022677"/>
      <w:r w:rsidRPr="00C6761E">
        <w:t xml:space="preserve">associated with the direct discovery set </w:t>
      </w:r>
      <w:bookmarkEnd w:id="2185"/>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w:t>
      </w:r>
      <w:r w:rsidR="00656006">
        <w:t xml:space="preserve"> </w:t>
      </w:r>
      <w:r w:rsidR="00656006" w:rsidRPr="005D5F69">
        <w:t>PROSE PC5 DISCOVERY message</w:t>
      </w:r>
      <w:r w:rsidRPr="00C6761E">
        <w: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186" w:name="_CR8a_2_1_3_2_3"/>
      <w:bookmarkStart w:id="2187" w:name="_Toc193394903"/>
      <w:bookmarkEnd w:id="2186"/>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187"/>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188" w:name="_CR8a_2_1_3_3"/>
      <w:bookmarkStart w:id="2189" w:name="_Toc193394904"/>
      <w:bookmarkEnd w:id="2188"/>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189"/>
    </w:p>
    <w:p w14:paraId="2CC8F886" w14:textId="77777777" w:rsidR="007D59CC" w:rsidRPr="00C6761E" w:rsidRDefault="007D59CC" w:rsidP="007D59CC">
      <w:pPr>
        <w:pStyle w:val="Heading6"/>
      </w:pPr>
      <w:bookmarkStart w:id="2190" w:name="_CR8a_2_1_3_3_1"/>
      <w:bookmarkStart w:id="2191" w:name="_Toc193394905"/>
      <w:bookmarkEnd w:id="2190"/>
      <w:r w:rsidRPr="00C6761E">
        <w:t>8a.2.1.3.</w:t>
      </w:r>
      <w:r w:rsidRPr="00C6761E">
        <w:rPr>
          <w:rFonts w:hint="eastAsia"/>
          <w:lang w:eastAsia="zh-CN"/>
        </w:rPr>
        <w:t>3</w:t>
      </w:r>
      <w:r w:rsidRPr="00C6761E">
        <w:t>.1</w:t>
      </w:r>
      <w:r w:rsidRPr="00C6761E">
        <w:tab/>
        <w:t>General</w:t>
      </w:r>
      <w:bookmarkEnd w:id="2191"/>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192" w:name="_CR8a_2_1_3_3_2"/>
      <w:bookmarkStart w:id="2193" w:name="_Toc193394906"/>
      <w:bookmarkEnd w:id="2192"/>
      <w:r w:rsidRPr="00C6761E">
        <w:lastRenderedPageBreak/>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193"/>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7777777" w:rsidR="007D59CC" w:rsidRPr="00C6761E" w:rsidRDefault="007D59CC" w:rsidP="007D59CC">
      <w:pPr>
        <w:pStyle w:val="B1"/>
      </w:pPr>
      <w:r w:rsidRPr="00C6761E">
        <w:t>a)</w:t>
      </w:r>
      <w:r w:rsidRPr="00C6761E">
        <w:tab/>
        <w:t xml:space="preserve">the UE is authorised to act as a 5G ProSe UE-to-UE relay UE in the PLMN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31B991D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50.9pt;height:133.3pt" o:ole="">
            <v:imagedata r:id="rId112" o:title=""/>
          </v:shape>
          <o:OLEObject Type="Embed" ProgID="Visio.Drawing.11" ShapeID="_x0000_i1076" DrawAspect="Content" ObjectID="_1804007380" r:id="rId113"/>
        </w:object>
      </w:r>
    </w:p>
    <w:p w14:paraId="4FF560E2" w14:textId="10DDDD58" w:rsidR="00122892" w:rsidRPr="00C6761E" w:rsidRDefault="00122892" w:rsidP="002668EF">
      <w:pPr>
        <w:pStyle w:val="TF"/>
      </w:pPr>
      <w:bookmarkStart w:id="2194" w:name="_CRFigure8a_2_1_3_3_2_1"/>
      <w:r w:rsidRPr="00C6761E">
        <w:t xml:space="preserve">Figure </w:t>
      </w:r>
      <w:bookmarkEnd w:id="2194"/>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lastRenderedPageBreak/>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C6761E" w:rsidRDefault="00542D2C" w:rsidP="00542D2C">
      <w:pPr>
        <w:overflowPunct/>
        <w:autoSpaceDE/>
        <w:autoSpaceDN/>
        <w:adjustRightInd/>
        <w:ind w:left="568" w:hanging="284"/>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discoverer end UE</w:t>
      </w:r>
      <w:r w:rsidRPr="00542D2C">
        <w:rPr>
          <w:rFonts w:eastAsiaTheme="minorEastAsia" w:hint="eastAsia"/>
          <w:lang w:eastAsia="en-US"/>
        </w:rPr>
        <w:t xml:space="preserve">, </w:t>
      </w:r>
      <w:r w:rsidRPr="00542D2C">
        <w:rPr>
          <w:rFonts w:eastAsiaTheme="minorEastAsia"/>
          <w:lang w:eastAsia="en-US"/>
        </w:rPr>
        <w:t xml:space="preserve">its validity time </w:t>
      </w:r>
      <w:r w:rsidRPr="00542D2C">
        <w:rPr>
          <w:rFonts w:eastAsiaTheme="minorEastAsia" w:hint="eastAsia"/>
          <w:lang w:eastAsia="en-US"/>
        </w:rPr>
        <w:t xml:space="preserve">and the </w:t>
      </w:r>
      <w:r w:rsidRPr="00542D2C">
        <w:rPr>
          <w:rFonts w:eastAsiaTheme="minorEastAsia"/>
          <w:lang w:eastAsia="en-US"/>
        </w:rPr>
        <w:t>relay service code</w:t>
      </w:r>
      <w:r w:rsidRPr="00542D2C">
        <w:rPr>
          <w:rFonts w:eastAsiaTheme="minorEastAsia" w:hint="eastAsia"/>
          <w:lang w:eastAsia="en-US"/>
        </w:rPr>
        <w:t>,</w:t>
      </w:r>
      <w:r w:rsidRPr="00542D2C">
        <w:rPr>
          <w:rFonts w:eastAsiaTheme="minorEastAsia"/>
          <w:lang w:eastAsia="en-US"/>
        </w:rPr>
        <w:t xml:space="preserve"> if the announce prohibited indication is not included in the received PROSE PC5 DISCOVERY message for UE-to-UE relay discovery solicitation</w:t>
      </w:r>
      <w:r w:rsidRPr="00542D2C">
        <w:rPr>
          <w:rFonts w:eastAsiaTheme="minorEastAsia" w:hint="eastAsia"/>
          <w:lang w:eastAsia="en-US"/>
        </w:rPr>
        <w:t>,</w:t>
      </w:r>
      <w:r w:rsidRPr="00542D2C">
        <w:rPr>
          <w:rFonts w:eastAsiaTheme="minorEastAsia"/>
          <w:lang w:eastAsia="en-US"/>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58F60F66"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 and</w:t>
      </w:r>
    </w:p>
    <w:p w14:paraId="7740B285" w14:textId="72B994D8" w:rsidR="007D59CC" w:rsidRPr="00C6761E"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61E73AD6" w14:textId="5CD39B1C"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lastRenderedPageBreak/>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C6761E" w:rsidRDefault="00542D2C" w:rsidP="00542D2C">
      <w:pPr>
        <w:pStyle w:val="B1"/>
        <w:overflowPunct/>
        <w:autoSpaceDE/>
        <w:autoSpaceDN/>
        <w:adjustRightInd/>
        <w:ind w:left="644" w:hanging="360"/>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lastRenderedPageBreak/>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7C24E65F"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 and</w:t>
      </w:r>
    </w:p>
    <w:p w14:paraId="5240B5AC" w14:textId="2EA6C0FA" w:rsidR="007D59CC" w:rsidRPr="00C6761E"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560EB8E7" w14:textId="2D7A8452"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4.15pt;height:124.75pt" o:ole="">
            <v:imagedata r:id="rId114" o:title=""/>
          </v:shape>
          <o:OLEObject Type="Embed" ProgID="Visio.Drawing.11" ShapeID="_x0000_i1077" DrawAspect="Content" ObjectID="_1804007381" r:id="rId115"/>
        </w:object>
      </w:r>
    </w:p>
    <w:p w14:paraId="50E768AD" w14:textId="5B04533F" w:rsidR="007D59CC" w:rsidRPr="00C6761E" w:rsidRDefault="007D59CC" w:rsidP="007D59CC">
      <w:pPr>
        <w:pStyle w:val="TF"/>
      </w:pPr>
      <w:bookmarkStart w:id="2195" w:name="_CRFigure8a_2_1_3_3_2_2"/>
      <w:r w:rsidRPr="00C6761E">
        <w:t xml:space="preserve">Figure </w:t>
      </w:r>
      <w:bookmarkEnd w:id="2195"/>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196" w:name="_CR8a_2_1_3_3_3"/>
      <w:bookmarkStart w:id="2197" w:name="_Toc193394907"/>
      <w:bookmarkEnd w:id="2196"/>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197"/>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lastRenderedPageBreak/>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198" w:name="_CR8a_2_1_3_4"/>
      <w:bookmarkStart w:id="2199" w:name="_Toc193394908"/>
      <w:bookmarkEnd w:id="2198"/>
      <w:r w:rsidRPr="00C6761E">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199"/>
    </w:p>
    <w:p w14:paraId="246D70C1" w14:textId="77777777" w:rsidR="007D59CC" w:rsidRPr="00C6761E" w:rsidRDefault="007D59CC" w:rsidP="007D59CC">
      <w:pPr>
        <w:pStyle w:val="Heading6"/>
      </w:pPr>
      <w:bookmarkStart w:id="2200" w:name="_CR8a_2_1_3_4_1"/>
      <w:bookmarkStart w:id="2201" w:name="_Toc193394909"/>
      <w:bookmarkEnd w:id="2200"/>
      <w:r w:rsidRPr="00C6761E">
        <w:t>8a.2.1.3.</w:t>
      </w:r>
      <w:r w:rsidRPr="00C6761E">
        <w:rPr>
          <w:rFonts w:hint="eastAsia"/>
          <w:lang w:eastAsia="zh-CN"/>
        </w:rPr>
        <w:t>4</w:t>
      </w:r>
      <w:r w:rsidRPr="00C6761E">
        <w:t>.1</w:t>
      </w:r>
      <w:r w:rsidRPr="00C6761E">
        <w:tab/>
        <w:t>General</w:t>
      </w:r>
      <w:bookmarkEnd w:id="2201"/>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202" w:name="_CR8a_2_1_3_4_2"/>
      <w:bookmarkStart w:id="2203" w:name="_Toc193394910"/>
      <w:bookmarkEnd w:id="2202"/>
      <w:r w:rsidRPr="00C6761E">
        <w:t>8a.2.1.3.</w:t>
      </w:r>
      <w:r w:rsidRPr="00C6761E">
        <w:rPr>
          <w:rFonts w:hint="eastAsia"/>
          <w:lang w:eastAsia="zh-CN"/>
        </w:rPr>
        <w:t>4</w:t>
      </w:r>
      <w:r w:rsidRPr="00C6761E">
        <w:t>.2</w:t>
      </w:r>
      <w:r w:rsidRPr="00C6761E">
        <w:tab/>
        <w:t>Discoveree end UE procedure for UE-to-UE relay discovery initiation</w:t>
      </w:r>
      <w:bookmarkEnd w:id="2203"/>
    </w:p>
    <w:p w14:paraId="1D5EECEE" w14:textId="77777777" w:rsidR="007D59CC" w:rsidRPr="00C6761E" w:rsidRDefault="007D59CC" w:rsidP="007D59CC">
      <w:r w:rsidRPr="00C6761E">
        <w:t>The UE is authorised to perform the discoveree end UE procedure for UE-to-UE relay discovery if:</w:t>
      </w:r>
    </w:p>
    <w:p w14:paraId="5DB42A1F" w14:textId="77777777"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4.15pt;height:124.75pt" o:ole="">
            <v:imagedata r:id="rId116" o:title=""/>
          </v:shape>
          <o:OLEObject Type="Embed" ProgID="Visio.Drawing.11" ShapeID="_x0000_i1078" DrawAspect="Content" ObjectID="_1804007382" r:id="rId117"/>
        </w:object>
      </w:r>
    </w:p>
    <w:p w14:paraId="213A058E" w14:textId="2E0DBCFC" w:rsidR="007D59CC" w:rsidRPr="00C6761E" w:rsidRDefault="007D59CC" w:rsidP="007D59CC">
      <w:pPr>
        <w:pStyle w:val="TF"/>
      </w:pPr>
      <w:bookmarkStart w:id="2204" w:name="_CRFigure8a_2_1_3_4_2_1"/>
      <w:r w:rsidRPr="00C6761E">
        <w:t xml:space="preserve">Figure </w:t>
      </w:r>
      <w:bookmarkEnd w:id="2204"/>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77777777"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solicitation, for the relay service code of the connectivity service which the UE is authorized to respond, the UE shall </w:t>
      </w:r>
      <w:r w:rsidRPr="00C6761E">
        <w:rPr>
          <w:rFonts w:eastAsia="SimSun"/>
        </w:rPr>
        <w:t xml:space="preserve">obtain a valid UTC time from the lower layers and generate a UTC-based counter corresponding to this UTC time, and use it to recover the UTC-based counter associated with the PROSE PC5 DISCOVERY message and the UTC-based counter associated </w:t>
      </w:r>
      <w:r w:rsidRPr="00C6761E">
        <w:rPr>
          <w:rFonts w:eastAsia="SimSun"/>
        </w:rPr>
        <w:lastRenderedPageBreak/>
        <w:t>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6600B672"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00656006"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lastRenderedPageBreak/>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07C66794"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r w:rsidR="00355A56" w:rsidRPr="00C6761E">
        <w:t xml:space="preserve"> and</w:t>
      </w:r>
    </w:p>
    <w:p w14:paraId="5277622C" w14:textId="02A22DA7" w:rsidR="00355A56" w:rsidRPr="00C6761E" w:rsidRDefault="00355A56" w:rsidP="00355A56">
      <w:pPr>
        <w:pStyle w:val="B2"/>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205" w:name="_CR8a_2_1_3_4_3"/>
      <w:bookmarkStart w:id="2206" w:name="_Toc193394911"/>
      <w:bookmarkEnd w:id="2205"/>
      <w:r w:rsidRPr="00C6761E">
        <w:t>8a.2.1.3.</w:t>
      </w:r>
      <w:r w:rsidRPr="00C6761E">
        <w:rPr>
          <w:rFonts w:hint="eastAsia"/>
          <w:lang w:eastAsia="zh-CN"/>
        </w:rPr>
        <w:t>4</w:t>
      </w:r>
      <w:r w:rsidRPr="00C6761E">
        <w:t>.3</w:t>
      </w:r>
      <w:r w:rsidRPr="00C6761E">
        <w:tab/>
        <w:t>Discoveree end UE procedure for UE-to-UE relay discovery completion</w:t>
      </w:r>
      <w:bookmarkEnd w:id="2206"/>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207" w:name="_CR8a_2_2"/>
      <w:bookmarkStart w:id="2208" w:name="_Toc115079241"/>
      <w:bookmarkStart w:id="2209" w:name="_Toc193394912"/>
      <w:bookmarkEnd w:id="2207"/>
      <w:r w:rsidRPr="00C6761E">
        <w:t>8a.2.2</w:t>
      </w:r>
      <w:r w:rsidRPr="00C6761E">
        <w:tab/>
        <w:t>5G ProSe UE-to-UE relay selection procedure</w:t>
      </w:r>
      <w:bookmarkEnd w:id="2208"/>
      <w:bookmarkEnd w:id="2209"/>
    </w:p>
    <w:p w14:paraId="2CF402E9" w14:textId="77777777" w:rsidR="00622273" w:rsidRPr="00C6761E" w:rsidRDefault="00622273" w:rsidP="00622273">
      <w:pPr>
        <w:pStyle w:val="Heading4"/>
      </w:pPr>
      <w:bookmarkStart w:id="2210" w:name="_CR8a_2_2_1"/>
      <w:bookmarkStart w:id="2211" w:name="_Toc115079242"/>
      <w:bookmarkStart w:id="2212" w:name="_Toc193394913"/>
      <w:bookmarkEnd w:id="2210"/>
      <w:r w:rsidRPr="00C6761E">
        <w:t>8a.2.2.1</w:t>
      </w:r>
      <w:r w:rsidRPr="00C6761E">
        <w:tab/>
        <w:t>General</w:t>
      </w:r>
      <w:bookmarkEnd w:id="2211"/>
      <w:bookmarkEnd w:id="2212"/>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213" w:name="_CR8a_2_2_2"/>
      <w:bookmarkStart w:id="2214" w:name="_Toc193394914"/>
      <w:bookmarkEnd w:id="2213"/>
      <w:r w:rsidRPr="00C6761E">
        <w:t>8a.2.2.2</w:t>
      </w:r>
      <w:r w:rsidRPr="00C6761E">
        <w:tab/>
        <w:t>UE-to-UE relay selection procedure initiation</w:t>
      </w:r>
      <w:bookmarkEnd w:id="2214"/>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lastRenderedPageBreak/>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215" w:name="_CR8a_2_2_3"/>
      <w:bookmarkStart w:id="2216" w:name="_Toc193394915"/>
      <w:bookmarkEnd w:id="2215"/>
      <w:r w:rsidRPr="00C6761E">
        <w:t>8a.2.2.3</w:t>
      </w:r>
      <w:r w:rsidRPr="00C6761E">
        <w:tab/>
        <w:t>UE-to-UE relay selection procedure completion</w:t>
      </w:r>
      <w:bookmarkEnd w:id="2216"/>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217" w:name="_CR8a_2_3"/>
      <w:bookmarkStart w:id="2218" w:name="_Toc193394916"/>
      <w:bookmarkEnd w:id="2217"/>
      <w:r w:rsidRPr="00C6761E">
        <w:t>8a.2.3</w:t>
      </w:r>
      <w:r w:rsidRPr="00C6761E">
        <w:tab/>
        <w:t>5G ProSe UE-to-UE relay reselection procedure</w:t>
      </w:r>
      <w:bookmarkEnd w:id="2218"/>
    </w:p>
    <w:p w14:paraId="658A36A0" w14:textId="77777777" w:rsidR="00622273" w:rsidRPr="00C6761E" w:rsidRDefault="00622273" w:rsidP="00622273">
      <w:pPr>
        <w:pStyle w:val="Heading4"/>
      </w:pPr>
      <w:bookmarkStart w:id="2219" w:name="_CR8a_2_3_1"/>
      <w:bookmarkStart w:id="2220" w:name="_Toc115079246"/>
      <w:bookmarkStart w:id="2221" w:name="_Toc193394917"/>
      <w:bookmarkEnd w:id="2219"/>
      <w:r w:rsidRPr="00C6761E">
        <w:t>8a.2.3.1</w:t>
      </w:r>
      <w:r w:rsidRPr="00C6761E">
        <w:tab/>
        <w:t>General</w:t>
      </w:r>
      <w:bookmarkEnd w:id="2220"/>
      <w:bookmarkEnd w:id="2221"/>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222" w:name="_CR8a_2_3_2"/>
      <w:bookmarkStart w:id="2223" w:name="_Toc193394918"/>
      <w:bookmarkEnd w:id="2222"/>
      <w:r w:rsidRPr="00C6761E">
        <w:t>8a.2.3.2</w:t>
      </w:r>
      <w:r w:rsidRPr="00C6761E">
        <w:tab/>
        <w:t>UE-to-UE relay reselection procedure initiation</w:t>
      </w:r>
      <w:bookmarkEnd w:id="2223"/>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750A19BD"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lastRenderedPageBreak/>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224" w:name="_CR8a_2_3_3"/>
      <w:bookmarkStart w:id="2225" w:name="_Toc193394919"/>
      <w:bookmarkEnd w:id="2224"/>
      <w:r w:rsidRPr="00C6761E">
        <w:t>8a.2.3.3</w:t>
      </w:r>
      <w:r w:rsidRPr="00C6761E">
        <w:tab/>
        <w:t>Candidate 5G ProSe UE-to-UE relay discovery procedure</w:t>
      </w:r>
      <w:bookmarkEnd w:id="2225"/>
    </w:p>
    <w:p w14:paraId="521D7650" w14:textId="0F4608AC"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40F13596"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w:t>
      </w:r>
      <w:r w:rsidR="00060449" w:rsidRPr="00C6761E">
        <w:rPr>
          <w:lang w:val="en-US"/>
        </w:rPr>
        <w:t>soli</w:t>
      </w:r>
      <w:r w:rsidR="00060449">
        <w:rPr>
          <w:lang w:val="en-US"/>
        </w:rPr>
        <w:t>c</w:t>
      </w:r>
      <w:r w:rsidR="00060449" w:rsidRPr="00C6761E">
        <w:rPr>
          <w:lang w:val="en-US"/>
        </w:rPr>
        <w:t>i</w:t>
      </w:r>
      <w:r w:rsidR="00060449">
        <w:rPr>
          <w:lang w:val="en-US"/>
        </w:rPr>
        <w:t>t</w:t>
      </w:r>
      <w:r w:rsidR="00060449" w:rsidRPr="00C6761E">
        <w:rPr>
          <w:lang w:val="en-US"/>
        </w:rPr>
        <w:t>ation</w:t>
      </w:r>
      <w:r w:rsidRPr="00C6761E">
        <w:rPr>
          <w:lang w:val="en-US"/>
        </w:rPr>
        <w:t xml:space="preserve">,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61F3A013" w14:textId="4CC1D824" w:rsidR="003B3428" w:rsidRDefault="00C754B4" w:rsidP="003B3428">
      <w:pPr>
        <w:pStyle w:val="B2"/>
        <w:rPr>
          <w:lang w:val="en-US"/>
        </w:rPr>
      </w:pPr>
      <w:r w:rsidRPr="00C6761E">
        <w:rPr>
          <w:lang w:val="en-US"/>
        </w:rPr>
        <w:t>3)</w:t>
      </w:r>
      <w:r w:rsidRPr="00C6761E">
        <w:rPr>
          <w:lang w:val="en-US"/>
        </w:rPr>
        <w:tab/>
      </w:r>
      <w:r w:rsidR="003B3428">
        <w:rPr>
          <w:lang w:val="en-US"/>
        </w:rPr>
        <w:t xml:space="preserve">set </w:t>
      </w:r>
      <w:r w:rsidR="003B3428">
        <w:rPr>
          <w:lang w:val="en-US"/>
        </w:rPr>
        <w:t>the direct discovery set parameter</w:t>
      </w:r>
      <w:r w:rsidR="003B3428">
        <w:rPr>
          <w:lang w:val="en-US"/>
        </w:rPr>
        <w:t xml:space="preserve"> to include one protected user info</w:t>
      </w:r>
      <w:r w:rsidR="003B3428" w:rsidRPr="009C40AF">
        <w:t xml:space="preserve"> </w:t>
      </w:r>
      <w:r w:rsidR="003B3428">
        <w:t xml:space="preserve">as specified in </w:t>
      </w:r>
      <w:r w:rsidR="003B3428">
        <w:rPr>
          <w:lang w:val="en-US"/>
        </w:rPr>
        <w:t>clause 11.2.17</w:t>
      </w:r>
      <w:r w:rsidR="003B3428">
        <w:rPr>
          <w:lang w:val="en-US"/>
        </w:rPr>
        <w:t>,</w:t>
      </w:r>
    </w:p>
    <w:p w14:paraId="5A50F44F" w14:textId="77777777" w:rsidR="003B3428" w:rsidRDefault="003B3428" w:rsidP="003B3428">
      <w:pPr>
        <w:pStyle w:val="B1"/>
        <w:rPr>
          <w:lang w:val="en-US"/>
        </w:rPr>
      </w:pPr>
      <w:r>
        <w:rPr>
          <w:lang w:val="en-US"/>
        </w:rPr>
        <w:t xml:space="preserve">and shall set the destination layer-2 ID to the destination layer-2 ID of the candidate 5G ProSe UE-to-UE relay UE as received in the PROSE DIRECT LINK MODIFICATION REQUEST message during </w:t>
      </w:r>
      <w:r>
        <w:t>the negotiated 5G ProSe UE-to-UE relay reselection procedure. If there is no layer-2 ID of the candidate 5G ProSe UE-to-UE relay UE received in the PROSE DIRECT LINK MODIFICATION REQUEST message during the negotiated 5G ProSe UE-to-UE relay reselection procedure, the UE shall set the destination layer-2 ID to the default layer-2 ID for discovery as specified in clause 5.2.7</w:t>
      </w:r>
      <w:r>
        <w:rPr>
          <w:lang w:val="en-US"/>
        </w:rPr>
        <w:t>;</w:t>
      </w:r>
    </w:p>
    <w:p w14:paraId="6EB95AC1" w14:textId="77777777" w:rsidR="003B3428" w:rsidRDefault="003B3428" w:rsidP="003B3428">
      <w:pPr>
        <w:pStyle w:val="B1"/>
      </w:pPr>
      <w:r>
        <w:rPr>
          <w:lang w:val="en-US"/>
        </w:rPr>
        <w:t>b)</w:t>
      </w:r>
      <w:r>
        <w:rPr>
          <w:lang w:val="en-US"/>
        </w:rPr>
        <w:tab/>
        <w:t xml:space="preserve">when the 5G ProSe UE-to-UE relay UE receives the </w:t>
      </w:r>
      <w:r>
        <w:t>PROSE PC5 DISCOVERY message for UE-to-UE relay discovery solicitation, the 5G ProSe UE-to-UE relay does not perform the Relay UE procedure for UE-to-UE relay discovery if :</w:t>
      </w:r>
    </w:p>
    <w:p w14:paraId="57DB9912" w14:textId="2084F3B2" w:rsidR="003B3428" w:rsidRDefault="003B3428" w:rsidP="003B3428">
      <w:pPr>
        <w:pStyle w:val="B2"/>
      </w:pPr>
      <w:r>
        <w:t>1)</w:t>
      </w:r>
      <w:r>
        <w:tab/>
      </w:r>
      <w:r w:rsidRPr="00C6761E">
        <w:t xml:space="preserve">the direct discovery set parameter </w:t>
      </w:r>
      <w:r>
        <w:t xml:space="preserve">in </w:t>
      </w:r>
      <w:r>
        <w:t>the PROSE PC5 DISCOVERY message for UE-to-UE relay discovery solicitation include</w:t>
      </w:r>
      <w:r>
        <w:t>s</w:t>
      </w:r>
      <w:r>
        <w:t xml:space="preserve"> </w:t>
      </w:r>
      <w:r>
        <w:rPr>
          <w:lang w:val="en-US"/>
        </w:rPr>
        <w:t>one protected user info with application layer ID coded as zero</w:t>
      </w:r>
      <w:r>
        <w:t>; and</w:t>
      </w:r>
    </w:p>
    <w:p w14:paraId="1E8C243A" w14:textId="77777777" w:rsidR="003B3428" w:rsidRDefault="003B3428" w:rsidP="003B3428">
      <w:pPr>
        <w:pStyle w:val="B2"/>
        <w:rPr>
          <w:lang w:val="en-US"/>
        </w:rPr>
      </w:pPr>
      <w:r>
        <w:lastRenderedPageBreak/>
        <w:t>2)</w:t>
      </w:r>
      <w:r>
        <w:tab/>
        <w:t xml:space="preserve">the </w:t>
      </w:r>
      <w:r>
        <w:rPr>
          <w:lang w:val="en-US"/>
        </w:rPr>
        <w:t>UE-to-UE relay UE info parameter in the</w:t>
      </w:r>
      <w:r>
        <w:t xml:space="preserve"> PROSE PC5 DISCOVERY message for UE-to-UE relay discovery solicitation </w:t>
      </w:r>
      <w:r>
        <w:rPr>
          <w:lang w:val="en-US"/>
        </w:rPr>
        <w:t>matches with the user info ID for 5G ProSe UE-to-UE relay UE;</w:t>
      </w:r>
    </w:p>
    <w:p w14:paraId="01569300" w14:textId="77777777" w:rsidR="003B3428" w:rsidRDefault="003B3428" w:rsidP="003B3428">
      <w:pPr>
        <w:pStyle w:val="B1"/>
        <w:rPr>
          <w:lang w:val="en-US"/>
        </w:rPr>
      </w:pPr>
      <w:r>
        <w:rPr>
          <w:lang w:val="en-US"/>
        </w:rPr>
        <w:t>c)</w:t>
      </w:r>
      <w:r>
        <w:rPr>
          <w:lang w:val="en-US"/>
        </w:rPr>
        <w:tab/>
      </w:r>
      <w:r>
        <w:t>after</w:t>
      </w:r>
      <w:r>
        <w:rPr>
          <w:lang w:val="en-US"/>
        </w:rPr>
        <w:t xml:space="preserve"> b), the 5G ProSe UE-to-UE relay UE shall send the PROSE PC5 DISCOVERY message for UE-to-UE relay discovery response to the discoverer UE. In the </w:t>
      </w:r>
      <w:r>
        <w:t>PROSE PC5 DISCOVERY message for UE-to-UE relay discovery response</w:t>
      </w:r>
      <w:r>
        <w:rPr>
          <w:lang w:val="en-US"/>
        </w:rPr>
        <w:t>, the UE shall:</w:t>
      </w:r>
    </w:p>
    <w:p w14:paraId="715216E0" w14:textId="77777777" w:rsidR="003B3428" w:rsidRDefault="003B3428" w:rsidP="003B3428">
      <w:pPr>
        <w:pStyle w:val="B2"/>
        <w:rPr>
          <w:lang w:val="en-US"/>
        </w:rPr>
      </w:pPr>
      <w:r>
        <w:rPr>
          <w:lang w:val="en-US"/>
        </w:rPr>
        <w:t>1)</w:t>
      </w:r>
      <w:r>
        <w:rPr>
          <w:lang w:val="en-US"/>
        </w:rPr>
        <w:tab/>
        <w:t xml:space="preserve">set </w:t>
      </w:r>
      <w:r>
        <w:t>the</w:t>
      </w:r>
      <w:r>
        <w:rPr>
          <w:lang w:val="en-US"/>
        </w:rPr>
        <w:t xml:space="preserve"> relay service code parameter to the relay service code parameter of the PROSE PC5 DISCOVERY message for UE-to-UE relay discovery solicitation received from the target 5G ProSe end UE; and</w:t>
      </w:r>
    </w:p>
    <w:p w14:paraId="3F2CE0A7" w14:textId="429DE25B" w:rsidR="00C754B4" w:rsidRPr="00C6761E" w:rsidRDefault="003B3428" w:rsidP="003B3428">
      <w:pPr>
        <w:pStyle w:val="B2"/>
        <w:rPr>
          <w:lang w:val="en-US"/>
        </w:rPr>
      </w:pPr>
      <w:r>
        <w:rPr>
          <w:lang w:val="en-US"/>
        </w:rPr>
        <w:t>2)</w:t>
      </w:r>
      <w:r>
        <w:rPr>
          <w:lang w:val="en-US"/>
        </w:rPr>
        <w:tab/>
      </w:r>
      <w:r>
        <w:rPr>
          <w:lang w:val="en-US"/>
        </w:rPr>
        <w:t xml:space="preserve">set </w:t>
      </w:r>
      <w:r>
        <w:rPr>
          <w:lang w:val="en-US"/>
        </w:rPr>
        <w:t>the direct discovery set parameter</w:t>
      </w:r>
      <w:r w:rsidRPr="00AC14A5">
        <w:rPr>
          <w:lang w:val="en-US"/>
        </w:rPr>
        <w:t xml:space="preserve"> </w:t>
      </w:r>
      <w:r>
        <w:rPr>
          <w:lang w:val="en-US"/>
        </w:rPr>
        <w:t xml:space="preserve">to include one protected user info </w:t>
      </w:r>
      <w:r>
        <w:t xml:space="preserve">as specified in </w:t>
      </w:r>
      <w:r>
        <w:rPr>
          <w:lang w:val="en-US"/>
        </w:rPr>
        <w:t>clause 11.2.17</w:t>
      </w:r>
      <w:r>
        <w:rPr>
          <w:lang w:val="en-US"/>
        </w:rPr>
        <w:t>; and</w:t>
      </w:r>
    </w:p>
    <w:p w14:paraId="37B339C4" w14:textId="0254604D" w:rsidR="00C754B4" w:rsidRPr="00C6761E" w:rsidRDefault="00C754B4" w:rsidP="00C754B4">
      <w:pPr>
        <w:pStyle w:val="B1"/>
      </w:pPr>
      <w:r w:rsidRPr="00C6761E">
        <w:rPr>
          <w:lang w:val="en-US"/>
        </w:rPr>
        <w:t>d)</w:t>
      </w:r>
      <w:r w:rsidRPr="00C6761E">
        <w:rPr>
          <w:lang w:val="en-US"/>
        </w:rPr>
        <w:tab/>
      </w:r>
      <w:r w:rsidR="00DE06B9">
        <w:rPr>
          <w:lang w:val="en-US"/>
        </w:rPr>
        <w:t>a</w:t>
      </w:r>
      <w:r w:rsidRPr="00C6761E">
        <w:rPr>
          <w:lang w:val="en-US"/>
        </w:rPr>
        <w:t xml:space="preserve">fter c), when the target 5G ProSe end UE receives the </w:t>
      </w:r>
      <w:r w:rsidRPr="00C6761E">
        <w:t>PROSE PC5 DISCOVERY message for UE-to-UE relay discovery response and if</w:t>
      </w:r>
    </w:p>
    <w:p w14:paraId="71BBD889" w14:textId="77777777" w:rsidR="00C754B4" w:rsidRPr="00C6761E" w:rsidRDefault="00C754B4" w:rsidP="00C754B4">
      <w:pPr>
        <w:pStyle w:val="B2"/>
      </w:pPr>
      <w:r w:rsidRPr="00C6761E">
        <w:t>1)</w:t>
      </w:r>
      <w:r w:rsidRPr="00C6761E">
        <w:tab/>
        <w:t>the relay service code parameter of the PROSE PC5 DISCOVERY message for UE-to-UE relay discovery response is the same as the relay service code parameter of the PROSE PC5 DISCOVERY message for UE-to-UE relay discovery solicitation;</w:t>
      </w:r>
    </w:p>
    <w:p w14:paraId="4E6EF2C9" w14:textId="6C585870" w:rsidR="00C754B4" w:rsidRPr="00C6761E" w:rsidRDefault="00060449" w:rsidP="00C754B4">
      <w:pPr>
        <w:pStyle w:val="B2"/>
      </w:pPr>
      <w:r>
        <w:t>2</w:t>
      </w:r>
      <w:r w:rsidR="00C754B4" w:rsidRPr="00C6761E">
        <w:t>)</w:t>
      </w:r>
      <w:r w:rsidR="00C754B4" w:rsidRPr="00C6761E">
        <w:tab/>
      </w:r>
      <w:r w:rsidR="003B3428">
        <w:t>the direct discover set parameter of the PROSE PC5 DISCOVERY message for UE-to-UE relay discovery response include</w:t>
      </w:r>
      <w:r w:rsidR="003B3428">
        <w:t xml:space="preserve">s </w:t>
      </w:r>
      <w:r w:rsidR="003B3428">
        <w:rPr>
          <w:lang w:val="en-US"/>
        </w:rPr>
        <w:t>one protected user info with application layer ID coded as zero</w:t>
      </w:r>
      <w:r w:rsidR="003B3428">
        <w:t>; and</w:t>
      </w:r>
    </w:p>
    <w:p w14:paraId="1164DBF8" w14:textId="403B56AF" w:rsidR="00C754B4" w:rsidRPr="00C6761E" w:rsidRDefault="00060449" w:rsidP="00C754B4">
      <w:pPr>
        <w:pStyle w:val="B2"/>
      </w:pPr>
      <w:r>
        <w:t>3</w:t>
      </w:r>
      <w:r w:rsidR="00C754B4" w:rsidRPr="00C6761E">
        <w:t>)</w:t>
      </w:r>
      <w:r w:rsidR="00C754B4" w:rsidRPr="00C6761E">
        <w:tab/>
        <w:t xml:space="preserve">the UE-to-UE relay UE info parameter of the PROSE PC5 DISCOVERY message for UE-to-UE relay discovery response is the same as the </w:t>
      </w:r>
      <w:r w:rsidR="00C754B4" w:rsidRPr="00C6761E">
        <w:rPr>
          <w:lang w:val="en-US"/>
        </w:rPr>
        <w:t xml:space="preserve">user info ID for the candidate 5G ProSe UE-to-UE relay UE of the </w:t>
      </w:r>
      <w:r w:rsidR="00C754B4" w:rsidRPr="00C6761E">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226" w:name="_CR8a_2_4"/>
      <w:bookmarkStart w:id="2227" w:name="_Toc115079311"/>
      <w:bookmarkStart w:id="2228" w:name="_Toc193394920"/>
      <w:bookmarkEnd w:id="2226"/>
      <w:r w:rsidRPr="00C6761E">
        <w:t>8a.2.4</w:t>
      </w:r>
      <w:r w:rsidRPr="00C6761E">
        <w:tab/>
        <w:t>5G ProSe UE-to-UE relay unicast direct communication over PC5 interface</w:t>
      </w:r>
      <w:bookmarkEnd w:id="2227"/>
      <w:bookmarkEnd w:id="2228"/>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68ABA630" w14:textId="659D0F8F" w:rsidR="00CA7BA7" w:rsidRPr="00C6761E" w:rsidRDefault="00CA7BA7" w:rsidP="00CA7BA7">
      <w:pPr>
        <w:pStyle w:val="NO"/>
        <w:ind w:left="0" w:firstLine="0"/>
      </w:pPr>
      <w:r w:rsidRPr="008A69E6">
        <w:t>For 5G ProSe layer-2 UE-to-UE relay, the source 5G ProSe layer-2 end UE shall initiate the end-to-end 5G ProSe direct link establishment procedure with the target 5G ProSe layer-2 end UE only after the 5G ProSe direct link for the first hop and the 5G ProSe direct link for the second hop are established. The end-to-end 5G ProSe direct link establishment procedure follows the 5G ProSe direct link establishment procedure between the initiating UE and the target UE described in clause 7.2.2</w:t>
      </w:r>
      <w:r>
        <w:t>.</w:t>
      </w:r>
    </w:p>
    <w:p w14:paraId="714BB828" w14:textId="6663B3D2" w:rsidR="00391AD2" w:rsidRPr="00C6761E" w:rsidRDefault="00391AD2" w:rsidP="00391AD2">
      <w:pPr>
        <w:pStyle w:val="Heading3"/>
        <w:rPr>
          <w:lang w:eastAsia="zh-CN"/>
        </w:rPr>
      </w:pPr>
      <w:bookmarkStart w:id="2229" w:name="_CR8a_2_5"/>
      <w:bookmarkStart w:id="2230" w:name="_Toc193394921"/>
      <w:bookmarkEnd w:id="2229"/>
      <w:r w:rsidRPr="00C6761E">
        <w:t>8a.2.</w:t>
      </w:r>
      <w:r w:rsidRPr="00C6761E">
        <w:rPr>
          <w:lang w:eastAsia="zh-CN"/>
        </w:rPr>
        <w:t>5</w:t>
      </w:r>
      <w:r w:rsidRPr="00C6761E">
        <w:tab/>
        <w:t xml:space="preserve">IP address allocation for 5G ProSe </w:t>
      </w:r>
      <w:r w:rsidR="004035A1">
        <w:t xml:space="preserve">layer-3 </w:t>
      </w:r>
      <w:r w:rsidRPr="00C6761E">
        <w:t>end UE in 5G ProSe layer-3 UE-to-UE relay procedure</w:t>
      </w:r>
      <w:bookmarkEnd w:id="2230"/>
    </w:p>
    <w:p w14:paraId="44AF9691" w14:textId="0FAE85FD"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w:t>
      </w:r>
      <w:r w:rsidR="004035A1">
        <w:t xml:space="preserve"> layer-3</w:t>
      </w:r>
      <w:r w:rsidRPr="00C6761E">
        <w:t xml:space="preserve"> end UE</w:t>
      </w:r>
      <w:r w:rsidRPr="00C6761E">
        <w:rPr>
          <w:rFonts w:hint="eastAsia"/>
          <w:lang w:eastAsia="zh-CN"/>
        </w:rPr>
        <w:t xml:space="preserve"> and</w:t>
      </w:r>
      <w:r w:rsidRPr="00C6761E">
        <w:rPr>
          <w:lang w:eastAsia="zh-CN"/>
        </w:rPr>
        <w:t xml:space="preserve"> </w:t>
      </w:r>
      <w:r w:rsidRPr="00C6761E">
        <w:rPr>
          <w:rFonts w:hint="eastAsia"/>
          <w:lang w:eastAsia="zh-CN"/>
        </w:rPr>
        <w:t xml:space="preserve">5G ProSe UE-to-UE </w:t>
      </w:r>
      <w:r w:rsidR="004035A1">
        <w:t xml:space="preserve">layer-3 </w:t>
      </w:r>
      <w:r w:rsidRPr="00C6761E">
        <w:rPr>
          <w:rFonts w:hint="eastAsia"/>
          <w:lang w:eastAsia="zh-CN"/>
        </w:rPr>
        <w:t>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0B74ECF2"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w:t>
      </w:r>
      <w:r w:rsidR="004035A1">
        <w:t xml:space="preserve">layer-3 </w:t>
      </w:r>
      <w:r w:rsidR="00391AD2" w:rsidRPr="00B65823">
        <w:rPr>
          <w:rFonts w:eastAsiaTheme="minorEastAsia"/>
          <w:lang w:eastAsia="en-US"/>
        </w:rPr>
        <w:t xml:space="preserve">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5E7D51DD" w:rsidR="00391AD2" w:rsidRPr="00C6761E" w:rsidRDefault="004035A1" w:rsidP="00B65823">
      <w:pPr>
        <w:pStyle w:val="B1"/>
        <w:overflowPunct/>
        <w:autoSpaceDE/>
        <w:autoSpaceDN/>
        <w:adjustRightInd/>
        <w:textAlignment w:val="auto"/>
        <w:rPr>
          <w:lang w:eastAsia="zh-CN"/>
        </w:rPr>
      </w:pPr>
      <w:r>
        <w:t>b)</w:t>
      </w:r>
      <w:r>
        <w:rPr>
          <w:rFonts w:hint="eastAsia"/>
        </w:rPr>
        <w:tab/>
      </w:r>
      <w:r>
        <w:rPr>
          <w:rFonts w:hint="eastAsia"/>
          <w:lang w:eastAsia="zh-CN"/>
        </w:rPr>
        <w:t>t</w:t>
      </w:r>
      <w:r>
        <w:rPr>
          <w:lang w:eastAsia="zh-CN"/>
        </w:rPr>
        <w:t xml:space="preserve">he 5G ProSe </w:t>
      </w:r>
      <w:r>
        <w:rPr>
          <w:rFonts w:hint="eastAsia"/>
          <w:lang w:eastAsia="zh-CN"/>
        </w:rPr>
        <w:t>l</w:t>
      </w:r>
      <w:r>
        <w:rPr>
          <w:lang w:eastAsia="zh-CN"/>
        </w:rPr>
        <w:t xml:space="preserve">ayer-3 UE-to-UE </w:t>
      </w:r>
      <w:r>
        <w:rPr>
          <w:rFonts w:hint="eastAsia"/>
          <w:lang w:eastAsia="zh-CN"/>
        </w:rPr>
        <w:t>r</w:t>
      </w:r>
      <w:r>
        <w:rPr>
          <w:lang w:eastAsia="zh-CN"/>
        </w:rPr>
        <w:t xml:space="preserve">elay </w:t>
      </w:r>
      <w:r>
        <w:rPr>
          <w:rFonts w:hint="eastAsia"/>
          <w:lang w:eastAsia="zh-CN"/>
        </w:rPr>
        <w:t xml:space="preserve">UE </w:t>
      </w:r>
      <w:r>
        <w:rPr>
          <w:lang w:eastAsia="zh-CN"/>
        </w:rPr>
        <w:t xml:space="preserve">may act as a DNS server and store an association of </w:t>
      </w:r>
      <w:r>
        <w:rPr>
          <w:rFonts w:hint="eastAsia"/>
          <w:lang w:eastAsia="zh-CN"/>
        </w:rPr>
        <w:t>u</w:t>
      </w:r>
      <w:r>
        <w:rPr>
          <w:lang w:eastAsia="zh-CN"/>
        </w:rPr>
        <w:t xml:space="preserve">ser </w:t>
      </w:r>
      <w:r>
        <w:rPr>
          <w:rFonts w:hint="eastAsia"/>
          <w:lang w:eastAsia="zh-CN"/>
        </w:rPr>
        <w:t>i</w:t>
      </w:r>
      <w:r>
        <w:rPr>
          <w:lang w:eastAsia="zh-CN"/>
        </w:rPr>
        <w:t xml:space="preserve">nfo and the IP address of target 5G ProSe </w:t>
      </w:r>
      <w:r>
        <w:rPr>
          <w:rFonts w:hint="eastAsia"/>
          <w:lang w:eastAsia="zh-CN"/>
        </w:rPr>
        <w:t>l</w:t>
      </w:r>
      <w:r>
        <w:rPr>
          <w:lang w:eastAsia="zh-CN"/>
        </w:rPr>
        <w:t xml:space="preserve">ayer-3 </w:t>
      </w:r>
      <w:r>
        <w:rPr>
          <w:rFonts w:hint="eastAsia"/>
          <w:lang w:eastAsia="zh-CN"/>
        </w:rPr>
        <w:t>e</w:t>
      </w:r>
      <w:r>
        <w:rPr>
          <w:lang w:eastAsia="zh-CN"/>
        </w:rPr>
        <w:t>nd UE into its DNS entries</w:t>
      </w:r>
      <w:r>
        <w:t>. If the IP address of the target 5G ProSe layer-3 end UE is not received</w:t>
      </w:r>
      <w:r>
        <w:rPr>
          <w:lang w:eastAsia="zh-CN"/>
        </w:rPr>
        <w:t xml:space="preserve"> in </w:t>
      </w:r>
      <w:r>
        <w:rPr>
          <w:rFonts w:hint="eastAsia"/>
          <w:lang w:eastAsia="zh-CN"/>
        </w:rPr>
        <w:t xml:space="preserve">the </w:t>
      </w:r>
      <w:r>
        <w:t>PROSE DIRECT LINK ESTABLISHMENT ACCEPT</w:t>
      </w:r>
      <w:r>
        <w:rPr>
          <w:rFonts w:hint="eastAsia"/>
          <w:lang w:eastAsia="zh-CN"/>
        </w:rPr>
        <w:t xml:space="preserve"> message from the </w:t>
      </w:r>
      <w:r>
        <w:rPr>
          <w:lang w:eastAsia="zh-CN"/>
        </w:rPr>
        <w:t xml:space="preserve">5G ProSe </w:t>
      </w:r>
      <w:r>
        <w:rPr>
          <w:rFonts w:hint="eastAsia"/>
          <w:lang w:eastAsia="zh-CN"/>
        </w:rPr>
        <w:t>l</w:t>
      </w:r>
      <w:r>
        <w:rPr>
          <w:lang w:eastAsia="zh-CN"/>
        </w:rPr>
        <w:t xml:space="preserve">ayer-3 UE-to-UE </w:t>
      </w:r>
      <w:r>
        <w:rPr>
          <w:rFonts w:hint="eastAsia"/>
          <w:lang w:eastAsia="zh-CN"/>
        </w:rPr>
        <w:t>r</w:t>
      </w:r>
      <w:r>
        <w:rPr>
          <w:lang w:eastAsia="zh-CN"/>
        </w:rPr>
        <w:t>elay,</w:t>
      </w:r>
      <w:r>
        <w:t xml:space="preserve"> the source 5G ProSe layer-3 end UE may send the DNS query as specified in </w:t>
      </w:r>
      <w:r>
        <w:lastRenderedPageBreak/>
        <w:t>IETF RFC 1035 [</w:t>
      </w:r>
      <w:r>
        <w:rPr>
          <w:lang w:eastAsia="zh-CN"/>
        </w:rPr>
        <w:t>53</w:t>
      </w:r>
      <w:r>
        <w:t xml:space="preserve">] to the </w:t>
      </w:r>
      <w:r>
        <w:rPr>
          <w:lang w:eastAsia="zh-CN"/>
        </w:rPr>
        <w:t xml:space="preserve">5G ProSe </w:t>
      </w:r>
      <w:r>
        <w:rPr>
          <w:rFonts w:hint="eastAsia"/>
          <w:lang w:eastAsia="zh-CN"/>
        </w:rPr>
        <w:t>l</w:t>
      </w:r>
      <w:r>
        <w:rPr>
          <w:lang w:eastAsia="zh-CN"/>
        </w:rPr>
        <w:t xml:space="preserve">ayer-3 UE-to-UE </w:t>
      </w:r>
      <w:r>
        <w:rPr>
          <w:rFonts w:hint="eastAsia"/>
          <w:lang w:eastAsia="zh-CN"/>
        </w:rPr>
        <w:t>r</w:t>
      </w:r>
      <w:r>
        <w:rPr>
          <w:lang w:eastAsia="zh-CN"/>
        </w:rPr>
        <w:t xml:space="preserve">elay </w:t>
      </w:r>
      <w:r>
        <w:rPr>
          <w:rFonts w:hint="eastAsia"/>
          <w:lang w:eastAsia="zh-CN"/>
        </w:rPr>
        <w:t>UE</w:t>
      </w:r>
      <w:r>
        <w:rPr>
          <w:lang w:eastAsia="zh-CN"/>
        </w:rPr>
        <w:t xml:space="preserve"> to</w:t>
      </w:r>
      <w:r>
        <w:t xml:space="preserve"> obtain the IP address of the target 5G ProSe layer-3 end UE.</w:t>
      </w:r>
    </w:p>
    <w:p w14:paraId="54F52D4E" w14:textId="33167627" w:rsidR="00391AD2" w:rsidRPr="00C6761E" w:rsidRDefault="00391AD2" w:rsidP="00D04FD8">
      <w:pPr>
        <w:pStyle w:val="NO"/>
        <w:rPr>
          <w:lang w:eastAsia="zh-CN"/>
        </w:rPr>
      </w:pPr>
      <w:r w:rsidRPr="00C6761E">
        <w:rPr>
          <w:lang w:eastAsia="zh-CN"/>
        </w:rPr>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31" w:name="_CR8a_2_6"/>
      <w:bookmarkStart w:id="2232" w:name="_Toc115079250"/>
      <w:bookmarkStart w:id="2233" w:name="_Toc193394922"/>
      <w:bookmarkEnd w:id="2231"/>
      <w:r w:rsidRPr="00C6761E">
        <w:t>8a.2.6</w:t>
      </w:r>
      <w:r w:rsidRPr="00C6761E">
        <w:tab/>
      </w:r>
      <w:r w:rsidR="008A737A" w:rsidRPr="00C6761E">
        <w:t xml:space="preserve">Security procedures for 5G </w:t>
      </w:r>
      <w:r w:rsidR="008A737A" w:rsidRPr="00C6761E">
        <w:rPr>
          <w:lang w:eastAsia="zh-CN"/>
        </w:rPr>
        <w:t>ProSe layer-2 end UEs</w:t>
      </w:r>
      <w:bookmarkEnd w:id="2233"/>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bookmarkEnd w:id="2232"/>
    </w:p>
    <w:p w14:paraId="1082F955" w14:textId="5BB4D3B5" w:rsidR="00622273" w:rsidRPr="00C6761E" w:rsidRDefault="00622273" w:rsidP="00622273">
      <w:pPr>
        <w:pStyle w:val="Heading3"/>
      </w:pPr>
      <w:bookmarkStart w:id="2234" w:name="_CR8a_2_7"/>
      <w:bookmarkStart w:id="2235" w:name="_Toc115079251"/>
      <w:bookmarkStart w:id="2236" w:name="_Toc193394923"/>
      <w:bookmarkEnd w:id="2234"/>
      <w:r w:rsidRPr="00C6761E">
        <w:t>8a.2.7</w:t>
      </w:r>
      <w:r w:rsidRPr="00C6761E">
        <w:tab/>
        <w:t>QoS handling for 5G ProSe UE-to-UE relay</w:t>
      </w:r>
      <w:bookmarkEnd w:id="2235"/>
      <w:bookmarkEnd w:id="2236"/>
    </w:p>
    <w:p w14:paraId="0BA3FA7D" w14:textId="77777777" w:rsidR="00622273" w:rsidRPr="00C6761E" w:rsidRDefault="00622273" w:rsidP="00622273">
      <w:pPr>
        <w:pStyle w:val="Heading4"/>
        <w:rPr>
          <w:lang w:eastAsia="zh-CN"/>
        </w:rPr>
      </w:pPr>
      <w:bookmarkStart w:id="2237" w:name="_CR8a_2_7_1"/>
      <w:bookmarkStart w:id="2238" w:name="_Toc115079252"/>
      <w:bookmarkStart w:id="2239" w:name="_Toc193394924"/>
      <w:bookmarkEnd w:id="2237"/>
      <w:r w:rsidRPr="00C6761E">
        <w:rPr>
          <w:lang w:eastAsia="zh-CN"/>
        </w:rPr>
        <w:t>8a.2.7.1</w:t>
      </w:r>
      <w:r w:rsidRPr="00C6761E">
        <w:rPr>
          <w:lang w:eastAsia="zh-CN"/>
        </w:rPr>
        <w:tab/>
        <w:t>General</w:t>
      </w:r>
      <w:bookmarkEnd w:id="2238"/>
      <w:bookmarkEnd w:id="2239"/>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bookmarkEnd w:id="2108"/>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40" w:name="_CR8a_2_7_2"/>
      <w:bookmarkStart w:id="2241" w:name="_Toc193394925"/>
      <w:bookmarkEnd w:id="2240"/>
      <w:r w:rsidRPr="00C6761E">
        <w:rPr>
          <w:rFonts w:eastAsiaTheme="minorEastAsia"/>
          <w:lang w:eastAsia="en-US"/>
        </w:rPr>
        <w:t>8a.2.7.2</w:t>
      </w:r>
      <w:r w:rsidRPr="00C6761E">
        <w:rPr>
          <w:rFonts w:eastAsiaTheme="minorEastAsia"/>
          <w:lang w:eastAsia="en-US"/>
        </w:rPr>
        <w:tab/>
        <w:t>QoS handling for 5G ProSe layer-3 UE-to-UE relay</w:t>
      </w:r>
      <w:bookmarkEnd w:id="2241"/>
    </w:p>
    <w:p w14:paraId="177947E7" w14:textId="77777777" w:rsidR="005A2384" w:rsidRPr="00C6761E" w:rsidRDefault="005A2384" w:rsidP="005A2384">
      <w:pPr>
        <w:pStyle w:val="Heading5"/>
        <w:rPr>
          <w:lang w:eastAsia="zh-CN"/>
        </w:rPr>
      </w:pPr>
      <w:bookmarkStart w:id="2242" w:name="_CR8a_2_7_2_1"/>
      <w:bookmarkStart w:id="2243" w:name="_Toc193394926"/>
      <w:bookmarkEnd w:id="2242"/>
      <w:r w:rsidRPr="00C6761E">
        <w:rPr>
          <w:lang w:eastAsia="zh-CN"/>
        </w:rPr>
        <w:t>8a.2.7.2.1</w:t>
      </w:r>
      <w:r w:rsidRPr="00C6761E">
        <w:rPr>
          <w:lang w:eastAsia="zh-CN"/>
        </w:rPr>
        <w:tab/>
        <w:t>General</w:t>
      </w:r>
      <w:bookmarkEnd w:id="2243"/>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44" w:name="_CR8a_2_7_2_2"/>
      <w:bookmarkStart w:id="2245" w:name="_Toc193394927"/>
      <w:bookmarkEnd w:id="2244"/>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45"/>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lastRenderedPageBreak/>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77777777"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the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46" w:name="_CR8a_2_7_3"/>
      <w:bookmarkStart w:id="2247" w:name="_Toc193394928"/>
      <w:bookmarkEnd w:id="2246"/>
      <w:r w:rsidRPr="00C6761E">
        <w:t>8a.2.7.3</w:t>
      </w:r>
      <w:r w:rsidRPr="00C6761E">
        <w:tab/>
        <w:t>QoS handling for 5G ProSe layer-2 UE-to-UE relay</w:t>
      </w:r>
      <w:bookmarkEnd w:id="2247"/>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48" w:name="_CR8a_2_8"/>
      <w:bookmarkStart w:id="2249" w:name="_Toc193394929"/>
      <w:bookmarkEnd w:id="2248"/>
      <w:r w:rsidRPr="00C6761E">
        <w:t>8a.2.</w:t>
      </w:r>
      <w:r w:rsidRPr="00C6761E">
        <w:rPr>
          <w:lang w:eastAsia="zh-CN"/>
        </w:rPr>
        <w:t>8</w:t>
      </w:r>
      <w:r w:rsidRPr="00C6761E">
        <w:tab/>
        <w:t>Support for Ethernet traffic via 5G ProSe layer-3 UE-to-UE relay</w:t>
      </w:r>
      <w:bookmarkEnd w:id="2249"/>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lastRenderedPageBreak/>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w:t>
      </w:r>
      <w:bookmarkStart w:id="2250" w:name="OLE_LINK19"/>
      <w:r w:rsidRPr="00C6761E">
        <w:rPr>
          <w:lang w:eastAsia="zh-CN"/>
        </w:rPr>
        <w:t xml:space="preserve">if the MAC address of the </w:t>
      </w:r>
      <w:r w:rsidRPr="00C6761E">
        <w:rPr>
          <w:rFonts w:hint="eastAsia"/>
          <w:lang w:eastAsia="zh-CN"/>
        </w:rPr>
        <w:t xml:space="preserve">target </w:t>
      </w:r>
      <w:r w:rsidRPr="00C6761E">
        <w:rPr>
          <w:lang w:eastAsia="zh-CN"/>
        </w:rPr>
        <w:t>5G ProSe layer-3 end UE changed</w:t>
      </w:r>
      <w:bookmarkEnd w:id="2250"/>
      <w:r w:rsidRPr="00C6761E">
        <w:rPr>
          <w:lang w:eastAsia="zh-CN"/>
        </w:rPr>
        <w:t>.</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bookmarkStart w:id="2251" w:name="_Hlk162783342"/>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 xml:space="preserve">5G </w:t>
      </w:r>
      <w:bookmarkEnd w:id="2251"/>
      <w:r>
        <w:rPr>
          <w:rFonts w:hint="eastAsia"/>
          <w:lang w:eastAsia="zh-CN"/>
        </w:rPr>
        <w:t>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252" w:name="_CR8a_2_9"/>
      <w:bookmarkStart w:id="2253" w:name="_Toc138361195"/>
      <w:bookmarkStart w:id="2254" w:name="_Toc193394930"/>
      <w:bookmarkEnd w:id="2252"/>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253"/>
      <w:bookmarkEnd w:id="2254"/>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55" w:name="_CR8a_2_10"/>
      <w:bookmarkStart w:id="2256" w:name="_Toc193394931"/>
      <w:bookmarkEnd w:id="2255"/>
      <w:r w:rsidRPr="00C6761E">
        <w:rPr>
          <w:lang w:val="en-US" w:eastAsia="zh-CN"/>
        </w:rPr>
        <w:t>8a.2.</w:t>
      </w:r>
      <w:bookmarkStart w:id="2257" w:name="_Toc138361251"/>
      <w:r w:rsidRPr="00C6761E">
        <w:rPr>
          <w:lang w:val="en-US" w:eastAsia="zh-CN"/>
        </w:rPr>
        <w:t>10</w:t>
      </w:r>
      <w:r w:rsidRPr="00C6761E">
        <w:rPr>
          <w:lang w:val="en-US" w:eastAsia="zh-CN"/>
        </w:rPr>
        <w:tab/>
      </w:r>
      <w:bookmarkEnd w:id="2257"/>
      <w:r w:rsidRPr="00C6761E">
        <w:rPr>
          <w:lang w:val="en-US" w:eastAsia="zh-CN"/>
        </w:rPr>
        <w:t>5G ProSe UE-to-UE relay direct link security establishment procedure</w:t>
      </w:r>
      <w:bookmarkEnd w:id="2256"/>
    </w:p>
    <w:p w14:paraId="118BBA03" w14:textId="7B45E2C7" w:rsidR="00AF733C" w:rsidRPr="00C6761E" w:rsidRDefault="00AF733C" w:rsidP="00AF733C">
      <w:pPr>
        <w:pStyle w:val="Heading4"/>
        <w:rPr>
          <w:lang w:val="en-US" w:eastAsia="zh-CN"/>
        </w:rPr>
      </w:pPr>
      <w:bookmarkStart w:id="2258" w:name="_CR8a_2_10_1"/>
      <w:bookmarkStart w:id="2259" w:name="_Toc138361252"/>
      <w:bookmarkStart w:id="2260" w:name="_Toc193394932"/>
      <w:bookmarkEnd w:id="2258"/>
      <w:r w:rsidRPr="00C6761E">
        <w:rPr>
          <w:lang w:val="en-US" w:eastAsia="zh-CN"/>
        </w:rPr>
        <w:t>8a.2.10.1</w:t>
      </w:r>
      <w:r w:rsidRPr="00C6761E">
        <w:rPr>
          <w:lang w:val="en-US" w:eastAsia="zh-CN"/>
        </w:rPr>
        <w:tab/>
        <w:t>General</w:t>
      </w:r>
      <w:bookmarkEnd w:id="2259"/>
      <w:bookmarkEnd w:id="2260"/>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261" w:name="_CR8a_2_10_2"/>
      <w:bookmarkStart w:id="2262" w:name="_Toc193394933"/>
      <w:bookmarkEnd w:id="2261"/>
      <w:r w:rsidRPr="00C6761E">
        <w:rPr>
          <w:lang w:val="en-US" w:eastAsia="zh-CN"/>
        </w:rPr>
        <w:t>8a.2.10.2</w:t>
      </w:r>
      <w:r w:rsidRPr="00C6761E">
        <w:rPr>
          <w:lang w:val="en-US" w:eastAsia="zh-CN"/>
        </w:rPr>
        <w:tab/>
        <w:t>5G ProSe UE-to-UE relay direct link security establishment procedure initiation by initiating UE</w:t>
      </w:r>
      <w:bookmarkEnd w:id="2262"/>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C36452">
      <w:pPr>
        <w:overflowPunct/>
        <w:autoSpaceDE/>
        <w:autoSpaceDN/>
        <w:adjustRightInd/>
        <w:ind w:left="644" w:hanging="360"/>
        <w:textAlignment w:val="auto"/>
      </w:pPr>
      <w:r w:rsidRPr="00C6761E">
        <w:rPr>
          <w:rFonts w:eastAsia="SimSun"/>
          <w:lang w:eastAsia="zh-CN"/>
        </w:rPr>
        <w:t>a)</w:t>
      </w:r>
      <w:r w:rsidRPr="00C6761E">
        <w:rPr>
          <w:rFonts w:eastAsia="SimSun"/>
          <w:lang w:eastAsia="zh-CN"/>
        </w:rPr>
        <w:tab/>
      </w:r>
      <w:r w:rsidR="00AF733C" w:rsidRPr="00C36452">
        <w:rPr>
          <w:lang w:val="en-US"/>
        </w:rPr>
        <w:t>the PROSE DIRECT LINK ESTABLISHMENT REQUEST message is received</w:t>
      </w:r>
      <w:r w:rsidR="00AF733C" w:rsidRPr="00C6761E">
        <w:t>;</w:t>
      </w:r>
    </w:p>
    <w:p w14:paraId="1740B6FA" w14:textId="7C3C6CA7" w:rsidR="00AF733C" w:rsidRPr="00C6761E" w:rsidRDefault="00C36452" w:rsidP="00C36452">
      <w:pPr>
        <w:overflowPunct/>
        <w:autoSpaceDE/>
        <w:autoSpaceDN/>
        <w:adjustRightInd/>
        <w:ind w:left="644" w:hanging="360"/>
        <w:textAlignment w:val="auto"/>
      </w:pPr>
      <w:r w:rsidRPr="00C6761E">
        <w:rPr>
          <w:rFonts w:eastAsia="SimSun"/>
          <w:lang w:eastAsia="zh-CN"/>
        </w:rPr>
        <w:t>b)</w:t>
      </w:r>
      <w:r w:rsidRPr="00C6761E">
        <w:rPr>
          <w:rFonts w:eastAsia="SimSun"/>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ProSe</w:t>
      </w:r>
      <w:r w:rsidR="00AF733C" w:rsidRPr="00C6761E">
        <w:rPr>
          <w:rFonts w:hint="eastAsia"/>
        </w:rPr>
        <w:t xml:space="preserve"> </w:t>
      </w:r>
      <w:r w:rsidR="00AF733C" w:rsidRPr="00C6761E">
        <w:t>end UE</w:t>
      </w:r>
      <w:r w:rsidR="00AF733C" w:rsidRPr="00C36452">
        <w:rPr>
          <w:lang w:val="en-US"/>
        </w:rPr>
        <w:t xml:space="preserve"> is authorized to use a 5G ProSe UE-to-UE relay UE in the registered PLMN or local PLMN;</w:t>
      </w:r>
      <w:r w:rsidR="00DE06B9">
        <w:rPr>
          <w:lang w:val="en-US"/>
        </w:rPr>
        <w:t xml:space="preserve"> and</w:t>
      </w:r>
    </w:p>
    <w:p w14:paraId="28B85D21" w14:textId="42381775" w:rsidR="00AF733C" w:rsidRPr="00C36452" w:rsidRDefault="00C36452" w:rsidP="00C36452">
      <w:pPr>
        <w:overflowPunct/>
        <w:autoSpaceDE/>
        <w:autoSpaceDN/>
        <w:adjustRightInd/>
        <w:ind w:left="644" w:hanging="360"/>
        <w:textAlignment w:val="auto"/>
        <w:rPr>
          <w:lang w:val="en-US"/>
        </w:rPr>
      </w:pPr>
      <w:r w:rsidRPr="00C6761E">
        <w:rPr>
          <w:rFonts w:eastAsia="SimSun"/>
          <w:lang w:val="en-US" w:eastAsia="zh-CN"/>
        </w:rPr>
        <w:t>c)</w:t>
      </w:r>
      <w:r w:rsidRPr="00C6761E">
        <w:rPr>
          <w:rFonts w:eastAsia="SimSun"/>
          <w:lang w:val="en-US" w:eastAsia="zh-CN"/>
        </w:rPr>
        <w:tab/>
      </w:r>
      <w:r w:rsidR="00AF733C" w:rsidRPr="00C36452">
        <w:rPr>
          <w:lang w:val="en-US"/>
        </w:rPr>
        <w:t xml:space="preserve">the </w:t>
      </w:r>
      <w:r w:rsidR="00C801EE">
        <w:rPr>
          <w:lang w:val="en-US"/>
        </w:rPr>
        <w:t>n</w:t>
      </w:r>
      <w:r w:rsidR="00AF733C" w:rsidRPr="00C36452">
        <w:rPr>
          <w:lang w:val="en-US"/>
        </w:rPr>
        <w:t xml:space="preserve">etwork </w:t>
      </w:r>
      <w:r w:rsidR="00C801EE">
        <w:rPr>
          <w:lang w:val="en-US"/>
        </w:rPr>
        <w:t>a</w:t>
      </w:r>
      <w:r w:rsidR="00AF733C" w:rsidRPr="00C36452">
        <w:rPr>
          <w:lang w:val="en-US"/>
        </w:rPr>
        <w:t xml:space="preserve">ssistance </w:t>
      </w:r>
      <w:r w:rsidR="00C801EE">
        <w:rPr>
          <w:lang w:val="en-US"/>
        </w:rPr>
        <w:t>s</w:t>
      </w:r>
      <w:r w:rsidR="00AF733C" w:rsidRPr="00C36452">
        <w:rPr>
          <w:lang w:val="en-US"/>
        </w:rPr>
        <w:t xml:space="preserve">ecurity </w:t>
      </w:r>
      <w:r w:rsidR="00C801EE">
        <w:rPr>
          <w:lang w:val="en-US"/>
        </w:rPr>
        <w:t>i</w:t>
      </w:r>
      <w:r w:rsidR="00AF733C" w:rsidRPr="00C36452">
        <w:rPr>
          <w:lang w:val="en-US"/>
        </w:rPr>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lastRenderedPageBreak/>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Pr="00C6761E"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P</w:t>
      </w:r>
      <w:r>
        <w:rPr>
          <w:rFonts w:hint="eastAsia"/>
          <w:lang w:eastAsia="zh-CN"/>
        </w:rPr>
        <w:t>r</w:t>
      </w:r>
      <w:r>
        <w:rPr>
          <w:lang w:eastAsia="x-none"/>
        </w:rPr>
        <w:t>oSe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C801EE">
      <w:r w:rsidRPr="00C6761E">
        <w:object w:dxaOrig="9465" w:dyaOrig="5250" w14:anchorId="7DB1E9F4">
          <v:shape id="_x0000_i1079" type="#_x0000_t75" style="width:474.05pt;height:262.35pt" o:ole="">
            <v:imagedata r:id="rId118" o:title=""/>
          </v:shape>
          <o:OLEObject Type="Embed" ProgID="Visio.Drawing.15" ShapeID="_x0000_i1079" DrawAspect="Content" ObjectID="_1804007383" r:id="rId119"/>
        </w:object>
      </w:r>
    </w:p>
    <w:p w14:paraId="2BB5E4AA" w14:textId="454FB4A0" w:rsidR="00AF733C" w:rsidRPr="00C6761E" w:rsidRDefault="00C801EE" w:rsidP="00C801EE">
      <w:pPr>
        <w:pStyle w:val="TF"/>
      </w:pPr>
      <w:bookmarkStart w:id="2263" w:name="_CRFigure8a_2_10_2_1"/>
      <w:r w:rsidRPr="00C6761E">
        <w:t>Figure</w:t>
      </w:r>
      <w:r w:rsidRPr="00C6761E">
        <w:rPr>
          <w:rFonts w:cs="Arial"/>
        </w:rPr>
        <w:t> </w:t>
      </w:r>
      <w:bookmarkEnd w:id="2263"/>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264" w:name="_CR8a_2_10_3"/>
      <w:bookmarkStart w:id="2265" w:name="_Toc193394934"/>
      <w:bookmarkEnd w:id="2264"/>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265"/>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lastRenderedPageBreak/>
        <w:t>NOTE 2:</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C6761E" w:rsidRDefault="008B458B" w:rsidP="008B458B">
      <w:pPr>
        <w:pStyle w:val="B1"/>
        <w:rPr>
          <w:lang w:eastAsia="zh-CN"/>
        </w:rPr>
      </w:pPr>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r>
        <w:rPr>
          <w:rFonts w:asciiTheme="minorEastAsia" w:eastAsiaTheme="minorEastAsia" w:hAnsiTheme="minorEastAsia" w:hint="eastAsia"/>
          <w:lang w:eastAsia="zh-CN"/>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77777777" w:rsidR="008B458B" w:rsidRPr="00484AC1" w:rsidRDefault="008B458B" w:rsidP="008B458B">
      <w:pPr>
        <w:pStyle w:val="B2"/>
      </w:pPr>
      <w:r w:rsidRPr="00C6761E">
        <w:t>1)</w:t>
      </w:r>
      <w:r w:rsidRPr="00C6761E">
        <w:tab/>
        <w:t>"IPv6 router" if only IPv6 address allocation mechanism is supported by the target UE, i.e.,</w:t>
      </w:r>
      <w:r>
        <w:t xml:space="preserve"> acting as an IPv6 router;</w:t>
      </w:r>
    </w:p>
    <w:p w14:paraId="2835F75A" w14:textId="77777777" w:rsidR="008B458B" w:rsidRPr="00C6761E" w:rsidRDefault="008B458B" w:rsidP="008B458B">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14B86AFA" w:rsidR="008B458B" w:rsidRPr="00C6761E" w:rsidRDefault="008B458B" w:rsidP="008B458B">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004035A1">
        <w:rPr>
          <w:lang w:eastAsia="zh-CN"/>
        </w:rPr>
        <w:t>;</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266" w:name="_CR8a_2_10_4"/>
      <w:bookmarkStart w:id="2267" w:name="_Toc193394935"/>
      <w:bookmarkEnd w:id="2266"/>
      <w:r w:rsidRPr="00C6761E">
        <w:rPr>
          <w:lang w:val="en-US" w:eastAsia="zh-CN"/>
        </w:rPr>
        <w:t>8a.2.10.4</w:t>
      </w:r>
      <w:r w:rsidRPr="00C6761E">
        <w:rPr>
          <w:lang w:val="en-US" w:eastAsia="zh-CN"/>
        </w:rPr>
        <w:tab/>
        <w:t>5G ProSe UE-to-UE relay direct link security establishment procedure completion by the initiating UE</w:t>
      </w:r>
      <w:bookmarkEnd w:id="2267"/>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268" w:name="_CR8a_2_10_5"/>
      <w:bookmarkStart w:id="2269" w:name="_Toc193394936"/>
      <w:bookmarkEnd w:id="2268"/>
      <w:r w:rsidRPr="00C6761E">
        <w:rPr>
          <w:lang w:val="en-US" w:eastAsia="zh-CN"/>
        </w:rPr>
        <w:t>8a.2.10.5</w:t>
      </w:r>
      <w:r w:rsidRPr="00C6761E">
        <w:rPr>
          <w:lang w:val="en-US" w:eastAsia="zh-CN"/>
        </w:rPr>
        <w:tab/>
        <w:t>5G ProSe UE-to-UE relay direct link security establishment procedure not accepted by the target UE</w:t>
      </w:r>
      <w:bookmarkEnd w:id="2269"/>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01ECBA03" w:rsidR="00AF733C" w:rsidRDefault="00AF733C" w:rsidP="00AF733C">
      <w:pPr>
        <w:pStyle w:val="B1"/>
      </w:pPr>
      <w:r w:rsidRPr="00C6761E">
        <w:t>#</w:t>
      </w:r>
      <w:r w:rsidR="00AC1122">
        <w:t>22</w:t>
      </w:r>
      <w:r w:rsidRPr="00C6761E">
        <w:tab/>
        <w:t>security procedure failure of 5G ProSe UE-to-UE relay;</w:t>
      </w:r>
    </w:p>
    <w:p w14:paraId="6370A778" w14:textId="31F35112" w:rsidR="000477E1" w:rsidRPr="00C6761E" w:rsidRDefault="000477E1" w:rsidP="00AF733C">
      <w:pPr>
        <w:pStyle w:val="B1"/>
      </w:pPr>
      <w:r w:rsidRPr="00820743">
        <w:lastRenderedPageBreak/>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56E33348" w14:textId="71A8B99D" w:rsidR="00AC1122" w:rsidRDefault="00AF733C" w:rsidP="00AC1122">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w:t>
      </w:r>
      <w:r w:rsidR="00AC1122">
        <w:rPr>
          <w:lang w:eastAsia="zh-CN"/>
        </w:rPr>
        <w:t>22</w:t>
      </w:r>
      <w:r w:rsidRPr="00C6761E">
        <w:rPr>
          <w:lang w:eastAsia="zh-CN"/>
        </w:rPr>
        <w:t xml:space="preserve"> "security procedure failure of 5G ProSe UE-to-UE relay". The target UE shall provide the EAP message if received from the network according to the security procedure over control plane as specified in 3GPP TS 33.503 [34].</w:t>
      </w:r>
      <w:r w:rsidR="00AC1122">
        <w:rPr>
          <w:lang w:eastAsia="zh-CN"/>
        </w:rPr>
        <w:t xml:space="preserve"> </w:t>
      </w:r>
      <w:r w:rsidR="00AC1122" w:rsidRPr="00C6761E">
        <w:t xml:space="preserve">The target UE </w:t>
      </w:r>
      <w:r w:rsidR="00AC1122">
        <w:t xml:space="preserve">acting as the 5G ProSe UE-to-UE relay UE </w:t>
      </w:r>
      <w:r w:rsidR="00AC1122" w:rsidRPr="00C6761E">
        <w:t xml:space="preserve">shall </w:t>
      </w:r>
      <w:r w:rsidR="00AC1122">
        <w:t xml:space="preserve">further </w:t>
      </w:r>
      <w:r w:rsidR="00AC1122" w:rsidRPr="00C6761E">
        <w:t>abort the ongoing</w:t>
      </w:r>
      <w:r w:rsidR="00AC1122">
        <w:t xml:space="preserve"> direct link establishment </w:t>
      </w:r>
      <w:r w:rsidR="00AC1122" w:rsidRPr="00C6761E">
        <w:t>procedure</w:t>
      </w:r>
      <w:r w:rsidR="00AC1122">
        <w:t xml:space="preserve"> with the target 5G ProSe end UE</w:t>
      </w:r>
      <w:r w:rsidR="00AC1122">
        <w:rPr>
          <w:lang w:eastAsia="zh-CN"/>
        </w:rPr>
        <w:t xml:space="preserve">, and then send a </w:t>
      </w:r>
      <w:r w:rsidR="00AC1122" w:rsidRPr="00B35246">
        <w:rPr>
          <w:lang w:eastAsia="zh-CN"/>
        </w:rPr>
        <w:t>PROSE DIRECT LINK ESTABLISHMENT REJECT message containing PC5 signalling protocol cause value #</w:t>
      </w:r>
      <w:r w:rsidR="00AC1122">
        <w:rPr>
          <w:lang w:eastAsia="zh-CN"/>
        </w:rPr>
        <w:t>22</w:t>
      </w:r>
      <w:r w:rsidR="00AC1122" w:rsidRPr="00B35246">
        <w:rPr>
          <w:lang w:eastAsia="zh-CN"/>
        </w:rPr>
        <w:t xml:space="preserve"> "</w:t>
      </w:r>
      <w:r w:rsidR="00AC1122" w:rsidRPr="00C6761E">
        <w:rPr>
          <w:lang w:eastAsia="zh-CN"/>
        </w:rPr>
        <w:t>security procedure failure of 5G ProSe UE-to-UE relay</w:t>
      </w:r>
      <w:r w:rsidR="00AC1122" w:rsidRPr="00B35246">
        <w:rPr>
          <w:lang w:eastAsia="zh-CN"/>
        </w:rPr>
        <w:t xml:space="preserve">" to the </w:t>
      </w:r>
      <w:r w:rsidR="00AC1122">
        <w:rPr>
          <w:lang w:eastAsia="zh-CN"/>
        </w:rPr>
        <w:t>source</w:t>
      </w:r>
      <w:r w:rsidR="00AC1122" w:rsidRPr="00B35246">
        <w:rPr>
          <w:lang w:eastAsia="zh-CN"/>
        </w:rPr>
        <w:t xml:space="preserve"> 5G ProSe end UE</w:t>
      </w:r>
      <w:r w:rsidR="00AC1122" w:rsidRPr="008C5C6F">
        <w:rPr>
          <w:lang w:eastAsia="zh-CN"/>
        </w:rPr>
        <w:t>.</w:t>
      </w:r>
      <w:r w:rsidR="00AC1122">
        <w:rPr>
          <w:lang w:eastAsia="zh-CN"/>
        </w:rPr>
        <w:t xml:space="preserve"> </w:t>
      </w:r>
    </w:p>
    <w:p w14:paraId="7ABD9774" w14:textId="3BAB5B8C" w:rsidR="00AF733C" w:rsidRDefault="00AC1122" w:rsidP="00AF733C">
      <w:pPr>
        <w:rPr>
          <w:lang w:eastAsia="zh-CN"/>
        </w:rPr>
      </w:pPr>
      <w:r>
        <w:rPr>
          <w:lang w:eastAsia="zh-CN"/>
        </w:rPr>
        <w:t xml:space="preserve">Upon receipt of the </w:t>
      </w:r>
      <w:r w:rsidRPr="00C6761E">
        <w:rPr>
          <w:lang w:eastAsia="zh-CN"/>
        </w:rPr>
        <w:t>PROSE DIRECT LINK SECURITY ESTABLISHMENT REJECT message</w:t>
      </w:r>
      <w:r>
        <w:rPr>
          <w:lang w:eastAsia="zh-CN"/>
        </w:rPr>
        <w:t xml:space="preserve"> from the target UE, the initiating UE </w:t>
      </w:r>
      <w:r w:rsidRPr="00C6761E">
        <w:t xml:space="preserve">shall </w:t>
      </w:r>
      <w:r>
        <w:t xml:space="preserve">stop timer T5201 and </w:t>
      </w:r>
      <w:r w:rsidRPr="00C6761E">
        <w:t xml:space="preserve">abort the ongoing procedure that triggered the initiation of the 5G ProSe </w:t>
      </w:r>
      <w:r w:rsidRPr="00C6761E">
        <w:rPr>
          <w:lang w:eastAsia="zh-CN"/>
        </w:rPr>
        <w:t xml:space="preserve">direct link </w:t>
      </w:r>
      <w:r w:rsidRPr="00C6761E">
        <w:rPr>
          <w:rFonts w:hint="eastAsia"/>
          <w:lang w:eastAsia="zh-CN"/>
        </w:rPr>
        <w:t>security</w:t>
      </w:r>
      <w:r w:rsidRPr="00C6761E">
        <w:rPr>
          <w:lang w:eastAsia="zh-CN"/>
        </w:rPr>
        <w:t xml:space="preserve"> establishment procedure</w:t>
      </w:r>
      <w:r>
        <w:rPr>
          <w:lang w:eastAsia="zh-CN"/>
        </w:rPr>
        <w:t>.</w:t>
      </w:r>
    </w:p>
    <w:p w14:paraId="32C408D1" w14:textId="493CF58D" w:rsidR="00846E59" w:rsidRDefault="00846E59" w:rsidP="00AF733C">
      <w:pPr>
        <w:rPr>
          <w:lang w:eastAsia="zh-CN"/>
        </w:rPr>
      </w:pPr>
      <w:r w:rsidRPr="0018303A">
        <w:rPr>
          <w:lang w:eastAsia="zh-CN"/>
        </w:rPr>
        <w:t xml:space="preserve">If the 5G ProSe direct link </w:t>
      </w:r>
      <w:r w:rsidRPr="0018303A">
        <w:rPr>
          <w:rFonts w:hint="eastAsia"/>
          <w:lang w:eastAsia="zh-CN"/>
        </w:rPr>
        <w:t>security</w:t>
      </w:r>
      <w:r w:rsidRPr="0018303A">
        <w:rPr>
          <w:lang w:eastAsia="zh-CN"/>
        </w:rPr>
        <w:t xml:space="preserve"> establishment procedure fails due to a failure in verification of the MIC </w:t>
      </w:r>
      <w:r>
        <w:rPr>
          <w:lang w:eastAsia="zh-CN"/>
        </w:rPr>
        <w:t>IE</w:t>
      </w:r>
      <w:r w:rsidRPr="0018303A">
        <w:rPr>
          <w:lang w:eastAsia="zh-CN"/>
        </w:rPr>
        <w:t xml:space="preserv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C6761E" w:rsidRDefault="000477E1" w:rsidP="00AF733C">
      <w:pPr>
        <w:rPr>
          <w:lang w:eastAsia="zh-CN"/>
        </w:rPr>
      </w:pPr>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sidR="00975617">
        <w:rPr>
          <w:lang w:eastAsia="zh-CN"/>
        </w:rPr>
        <w:t>25</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rPr>
          <w:rStyle w:val="apple-converted-space"/>
        </w:rP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70E5A289" w:rsidR="0082422F" w:rsidRPr="00705B42" w:rsidRDefault="0082422F" w:rsidP="00705B42">
      <w:pPr>
        <w:rPr>
          <w:lang w:eastAsia="zh-CN"/>
        </w:rPr>
      </w:pPr>
      <w:r w:rsidRPr="00705B42">
        <w:rPr>
          <w:rStyle w:val="apple-converted-space"/>
        </w:rPr>
        <w:t xml:space="preserve">the target 5G ProSe end UE </w:t>
      </w:r>
      <w:r w:rsidRPr="00705B42">
        <w:rPr>
          <w:lang w:eastAsia="zh-CN"/>
        </w:rPr>
        <w:t>shall send a PROSE DIRECT LINK ESTABLISHMENT REJECT message containing PC5 signalling protocol cause value #</w:t>
      </w:r>
      <w:r w:rsidR="00975617">
        <w:rPr>
          <w:lang w:eastAsia="zh-CN"/>
        </w:rPr>
        <w:t>25</w:t>
      </w:r>
      <w:r w:rsidRPr="00705B42">
        <w:rPr>
          <w:lang w:eastAsia="zh-CN"/>
        </w:rPr>
        <w:t xml:space="preserve"> "triggering security procedure not possible" to the 5G ProSe UE-to-UE relay UE. The 5G ProSe UE-to-UE relay UE, upon receiving the PROSE DIRECT LINK ESTABLISHMENT REJECT message containing PC5 signalling protocol cause value #</w:t>
      </w:r>
      <w:r w:rsidR="00975617">
        <w:rPr>
          <w:lang w:eastAsia="zh-CN"/>
        </w:rPr>
        <w:t xml:space="preserve">25 </w:t>
      </w:r>
      <w:r w:rsidRPr="00705B42">
        <w:rPr>
          <w:lang w:eastAsia="zh-CN"/>
        </w:rPr>
        <w:t>"triggering security procedure not possible" from the target 5G ProSe end UE</w:t>
      </w:r>
      <w:r w:rsidR="00975617" w:rsidRPr="00975617">
        <w:rPr>
          <w:lang w:eastAsia="zh-CN"/>
        </w:rPr>
        <w:t>,</w:t>
      </w:r>
      <w:r w:rsidR="00975617">
        <w:rPr>
          <w:lang w:eastAsia="zh-CN"/>
        </w:rPr>
        <w:t xml:space="preserve"> </w:t>
      </w:r>
      <w:r w:rsidRPr="00975617">
        <w:rPr>
          <w:lang w:eastAsia="zh-CN"/>
        </w:rPr>
        <w:t>shall send a PROSE DIRECT LINK ESTABLISHMENT REJECT message containing PC5 signaling protocol cause value #20 "Failure from 5G ProSe end UE" and optionally the PC5 end UE failure cause IE set to #</w:t>
      </w:r>
      <w:r w:rsidR="00975617" w:rsidRPr="00975617">
        <w:rPr>
          <w:lang w:eastAsia="zh-CN"/>
        </w:rPr>
        <w:t>2</w:t>
      </w:r>
      <w:r w:rsidR="00AC1122">
        <w:rPr>
          <w:lang w:eastAsia="zh-CN"/>
        </w:rPr>
        <w:t>5</w:t>
      </w:r>
      <w:r w:rsidRPr="00975617">
        <w:rPr>
          <w:lang w:eastAsia="zh-CN"/>
        </w:rPr>
        <w:t xml:space="preserve">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lastRenderedPageBreak/>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270" w:name="_CR8a_2_10_6"/>
      <w:bookmarkStart w:id="2271" w:name="_Toc193394937"/>
      <w:bookmarkEnd w:id="2270"/>
      <w:r w:rsidRPr="00C6761E">
        <w:rPr>
          <w:lang w:val="en-US" w:eastAsia="zh-CN"/>
        </w:rPr>
        <w:t>8a.2.10.6</w:t>
      </w:r>
      <w:r w:rsidRPr="00C6761E">
        <w:rPr>
          <w:lang w:val="en-US" w:eastAsia="zh-CN"/>
        </w:rPr>
        <w:tab/>
        <w:t>Abnormal cases</w:t>
      </w:r>
      <w:bookmarkEnd w:id="2271"/>
    </w:p>
    <w:p w14:paraId="2599B772" w14:textId="58874A3A" w:rsidR="00AF733C" w:rsidRPr="00C6761E" w:rsidRDefault="00AF733C" w:rsidP="00AF733C">
      <w:pPr>
        <w:pStyle w:val="Heading5"/>
      </w:pPr>
      <w:bookmarkStart w:id="2272" w:name="_CR8a_2_10_6_1"/>
      <w:bookmarkStart w:id="2273" w:name="_Toc138361002"/>
      <w:bookmarkStart w:id="2274" w:name="_Toc193394938"/>
      <w:bookmarkEnd w:id="2272"/>
      <w:r w:rsidRPr="00C6761E">
        <w:t>8a.2.10.6.1</w:t>
      </w:r>
      <w:r w:rsidRPr="00C6761E">
        <w:tab/>
        <w:t>Abnormal cases at the initiating UE</w:t>
      </w:r>
      <w:bookmarkEnd w:id="2273"/>
      <w:bookmarkEnd w:id="2274"/>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77777777"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77777777" w:rsidR="00C801EE" w:rsidRPr="00C801EE" w:rsidRDefault="00C801EE" w:rsidP="00C801EE">
      <w:pPr>
        <w:pStyle w:val="B1"/>
        <w:overflowPunct/>
        <w:autoSpaceDE/>
        <w:autoSpaceDN/>
        <w:adjustRightInd/>
        <w:ind w:hanging="1"/>
        <w:textAlignment w:val="auto"/>
        <w:rPr>
          <w:rFonts w:eastAsiaTheme="minorEastAsia"/>
          <w:lang w:eastAsia="en-US"/>
        </w:rPr>
      </w:pPr>
      <w:r w:rsidRPr="00C801EE">
        <w:rPr>
          <w:rFonts w:eastAsiaTheme="minorEastAsia"/>
          <w:lang w:eastAsia="en-US"/>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90DFA">
      <w:pPr>
        <w:pStyle w:val="B2"/>
        <w:rPr>
          <w:rFonts w:eastAsiaTheme="minorEastAsia"/>
          <w:lang w:eastAsia="en-US"/>
        </w:rPr>
      </w:pPr>
      <w:r w:rsidRPr="00C90DFA">
        <w:rPr>
          <w:rFonts w:eastAsiaTheme="minorEastAsia"/>
          <w:lang w:eastAsia="en-US"/>
        </w:rPr>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053B04E8" w14:textId="0D408A99" w:rsidR="00AF733C" w:rsidRPr="00C6761E" w:rsidRDefault="00AF733C" w:rsidP="00C801EE">
      <w:pPr>
        <w:pStyle w:val="B1"/>
        <w:overflowPunct/>
        <w:autoSpaceDE/>
        <w:autoSpaceDN/>
        <w:adjustRightInd/>
        <w:ind w:hanging="1"/>
        <w:textAlignment w:val="auto"/>
      </w:pPr>
    </w:p>
    <w:p w14:paraId="4437FCFE" w14:textId="269E2374" w:rsidR="00AF733C" w:rsidRPr="00C6761E" w:rsidRDefault="00AF733C" w:rsidP="00AF733C">
      <w:pPr>
        <w:pStyle w:val="Heading5"/>
      </w:pPr>
      <w:bookmarkStart w:id="2275" w:name="_CR8a_2_10_6_2"/>
      <w:bookmarkStart w:id="2276" w:name="_Toc193394939"/>
      <w:bookmarkEnd w:id="2275"/>
      <w:r w:rsidRPr="00C6761E">
        <w:t>8a.2.10.6.2</w:t>
      </w:r>
      <w:r w:rsidRPr="00C6761E">
        <w:tab/>
        <w:t>Abnormal cases at the target UE</w:t>
      </w:r>
      <w:bookmarkEnd w:id="2276"/>
    </w:p>
    <w:p w14:paraId="090A2F71" w14:textId="177A7C6F" w:rsidR="00AF733C"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311F28E8" w14:textId="2124CD8D" w:rsidR="00384C28" w:rsidRPr="00C6761E" w:rsidRDefault="00384C28" w:rsidP="00384C28">
      <w:pPr>
        <w:pStyle w:val="Heading3"/>
      </w:pPr>
      <w:bookmarkStart w:id="2277" w:name="_CR8a_2_11"/>
      <w:bookmarkStart w:id="2278" w:name="_Toc138361235"/>
      <w:bookmarkStart w:id="2279" w:name="_Toc193394940"/>
      <w:bookmarkEnd w:id="2277"/>
      <w:r w:rsidRPr="00C6761E">
        <w:t>8a.2.11</w:t>
      </w:r>
      <w:r w:rsidRPr="00C6761E">
        <w:tab/>
        <w:t>5G ProSe security procedures over PC3a interface</w:t>
      </w:r>
      <w:bookmarkEnd w:id="2278"/>
      <w:r w:rsidRPr="00C6761E">
        <w:t xml:space="preserve"> for 5G ProSe UE-to-UE relay</w:t>
      </w:r>
      <w:bookmarkEnd w:id="2279"/>
    </w:p>
    <w:p w14:paraId="13712CDE" w14:textId="0F4C9436" w:rsidR="00384C28" w:rsidRPr="00C6761E" w:rsidRDefault="00384C28" w:rsidP="00384C28">
      <w:pPr>
        <w:pStyle w:val="Heading4"/>
      </w:pPr>
      <w:bookmarkStart w:id="2280" w:name="_CR8a_2_11_1"/>
      <w:bookmarkStart w:id="2281" w:name="_Toc138361236"/>
      <w:bookmarkStart w:id="2282" w:name="_Toc193394941"/>
      <w:bookmarkEnd w:id="2280"/>
      <w:r w:rsidRPr="00C6761E">
        <w:t>8a.2.11.1</w:t>
      </w:r>
      <w:r w:rsidRPr="00C6761E">
        <w:tab/>
        <w:t>General</w:t>
      </w:r>
      <w:bookmarkEnd w:id="2281"/>
      <w:bookmarkEnd w:id="2282"/>
    </w:p>
    <w:p w14:paraId="77D2F94B" w14:textId="3ED4EBF6" w:rsidR="00384C28" w:rsidRPr="00C6761E" w:rsidRDefault="00384C28" w:rsidP="00384C28">
      <w:pPr>
        <w:pStyle w:val="Heading5"/>
      </w:pPr>
      <w:bookmarkStart w:id="2283" w:name="_CR8a_2_11_1_1"/>
      <w:bookmarkStart w:id="2284" w:name="_Toc138361237"/>
      <w:bookmarkStart w:id="2285" w:name="_Toc193394942"/>
      <w:bookmarkEnd w:id="2283"/>
      <w:r w:rsidRPr="00C6761E">
        <w:t>8a.2.11.1.1</w:t>
      </w:r>
      <w:r w:rsidRPr="00C6761E">
        <w:tab/>
        <w:t>Transport protocol for PC3a messages</w:t>
      </w:r>
      <w:bookmarkEnd w:id="2284"/>
      <w:bookmarkEnd w:id="2285"/>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2286" w:name="_CR8a_2_11_1_2"/>
      <w:bookmarkStart w:id="2287" w:name="_Toc138361238"/>
      <w:bookmarkStart w:id="2288" w:name="_Toc193394943"/>
      <w:bookmarkEnd w:id="2286"/>
      <w:r w:rsidRPr="00C6761E">
        <w:t>8a.2.11.1.2</w:t>
      </w:r>
      <w:r w:rsidRPr="00C6761E">
        <w:tab/>
        <w:t>Handling of UE-initiated procedures</w:t>
      </w:r>
      <w:bookmarkEnd w:id="2287"/>
      <w:bookmarkEnd w:id="2288"/>
    </w:p>
    <w:p w14:paraId="15F97E2A" w14:textId="77777777" w:rsidR="00384C28" w:rsidRPr="00C6761E" w:rsidRDefault="00384C28" w:rsidP="00384C28">
      <w:bookmarkStart w:id="2289" w:name="_Hlk147905462"/>
      <w:r w:rsidRPr="00C6761E">
        <w:t>The handling of UE-initiated procedures are the same as described in clause 8.2.12.1.2.</w:t>
      </w:r>
    </w:p>
    <w:p w14:paraId="1F69D30C" w14:textId="5716BC67" w:rsidR="00384C28" w:rsidRPr="00C6761E" w:rsidRDefault="00384C28" w:rsidP="00384C28">
      <w:pPr>
        <w:pStyle w:val="Heading4"/>
      </w:pPr>
      <w:bookmarkStart w:id="2290" w:name="_CR8a_2_11_2"/>
      <w:bookmarkStart w:id="2291" w:name="_Toc138361241"/>
      <w:bookmarkStart w:id="2292" w:name="_Toc193394944"/>
      <w:bookmarkEnd w:id="2289"/>
      <w:bookmarkEnd w:id="2290"/>
      <w:r w:rsidRPr="00C6761E">
        <w:t>8a.2.11.2</w:t>
      </w:r>
      <w:r w:rsidRPr="00C6761E">
        <w:tab/>
        <w:t>Procedures</w:t>
      </w:r>
      <w:bookmarkEnd w:id="2291"/>
      <w:bookmarkEnd w:id="2292"/>
    </w:p>
    <w:p w14:paraId="39D23945" w14:textId="637F3026" w:rsidR="00384C28" w:rsidRPr="00C6761E" w:rsidRDefault="00384C28" w:rsidP="00384C28">
      <w:pPr>
        <w:pStyle w:val="Heading5"/>
      </w:pPr>
      <w:bookmarkStart w:id="2293" w:name="_CR8a_2_11_2_1"/>
      <w:bookmarkStart w:id="2294" w:name="_Toc138361242"/>
      <w:bookmarkStart w:id="2295" w:name="_Toc193394945"/>
      <w:bookmarkEnd w:id="2293"/>
      <w:r w:rsidRPr="00C6761E">
        <w:t>8a.2.11.2.1</w:t>
      </w:r>
      <w:r w:rsidRPr="00C6761E">
        <w:tab/>
        <w:t>Types of 5G ProSe security procedures over PC3a interface</w:t>
      </w:r>
      <w:bookmarkEnd w:id="2294"/>
      <w:r w:rsidRPr="00C6761E">
        <w:t xml:space="preserve"> for 5G ProSe UE-to-UE relay</w:t>
      </w:r>
      <w:bookmarkEnd w:id="2295"/>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lastRenderedPageBreak/>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296" w:name="_CR8a_2_11_2_2"/>
      <w:bookmarkStart w:id="2297" w:name="_Toc138361243"/>
      <w:bookmarkStart w:id="2298" w:name="_Toc193394946"/>
      <w:bookmarkEnd w:id="2296"/>
      <w:r w:rsidRPr="00C6761E">
        <w:t>8a.2.11.2.2</w:t>
      </w:r>
      <w:r w:rsidRPr="00C6761E">
        <w:tab/>
        <w:t>5G ProSe UE-to-UE relay discovery security material request procedure</w:t>
      </w:r>
      <w:bookmarkEnd w:id="2297"/>
      <w:bookmarkEnd w:id="2298"/>
    </w:p>
    <w:p w14:paraId="6428C186" w14:textId="15AC6631" w:rsidR="00384C28" w:rsidRPr="00C6761E" w:rsidRDefault="00384C28" w:rsidP="00384C28">
      <w:pPr>
        <w:pStyle w:val="Heading6"/>
      </w:pPr>
      <w:bookmarkStart w:id="2299" w:name="_CR8a_2_11_2_2_1"/>
      <w:bookmarkStart w:id="2300" w:name="_Toc138361244"/>
      <w:bookmarkStart w:id="2301" w:name="_Toc193394947"/>
      <w:bookmarkEnd w:id="2299"/>
      <w:r w:rsidRPr="00C6761E">
        <w:t>8a.2.11.2.2.1</w:t>
      </w:r>
      <w:r w:rsidRPr="00C6761E">
        <w:tab/>
        <w:t>General</w:t>
      </w:r>
      <w:bookmarkEnd w:id="2300"/>
      <w:bookmarkEnd w:id="2301"/>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302" w:name="_CR8a_2_11_2_2_2"/>
      <w:bookmarkStart w:id="2303" w:name="_Toc138361245"/>
      <w:bookmarkStart w:id="2304" w:name="_Toc193394948"/>
      <w:bookmarkEnd w:id="2302"/>
      <w:r w:rsidRPr="00C6761E">
        <w:t>8a.2.11.2.2.2</w:t>
      </w:r>
      <w:r w:rsidRPr="00C6761E">
        <w:tab/>
        <w:t>5G ProSe UE-to-UE relay discovery security material request procedure initiation</w:t>
      </w:r>
      <w:bookmarkEnd w:id="2303"/>
      <w:bookmarkEnd w:id="2304"/>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 xml:space="preserve">The UE shall initiate the 5G ProSe UE-to-UE relay discovery security material request procedure by sending a PROSE_SECURITY_MATERIAL_REQUEST message with the &lt;UUR-discovery-security-parameters-request&gt; element. In the </w:t>
      </w:r>
      <w:bookmarkStart w:id="2305" w:name="_Hlk145342226"/>
      <w:r w:rsidRPr="00C6761E">
        <w:t>&lt;</w:t>
      </w:r>
      <w:bookmarkEnd w:id="2305"/>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lastRenderedPageBreak/>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1.2pt;height:315.1pt" o:ole="">
            <v:imagedata r:id="rId120" o:title=""/>
          </v:shape>
          <o:OLEObject Type="Embed" ProgID="Visio.Drawing.11" ShapeID="_x0000_i1080" DrawAspect="Content" ObjectID="_1804007384" r:id="rId121"/>
        </w:object>
      </w:r>
    </w:p>
    <w:p w14:paraId="4145AB25" w14:textId="4410B2BE" w:rsidR="00384C28" w:rsidRPr="00C6761E" w:rsidRDefault="00384C28" w:rsidP="00384C28">
      <w:pPr>
        <w:pStyle w:val="TF"/>
      </w:pPr>
      <w:bookmarkStart w:id="2306" w:name="_CRFigure8a_2_11_2_2_2_1"/>
      <w:r w:rsidRPr="00C6761E">
        <w:t>Figure </w:t>
      </w:r>
      <w:bookmarkEnd w:id="2306"/>
      <w:r w:rsidRPr="00C6761E">
        <w:t>8a.2.11.2.2.2.1: 5G ProSe UE-to-UE relay discovery security material request procedure</w:t>
      </w:r>
    </w:p>
    <w:p w14:paraId="28C39178" w14:textId="6253C470" w:rsidR="00384C28" w:rsidRPr="00C6761E" w:rsidRDefault="00384C28" w:rsidP="00384C28">
      <w:pPr>
        <w:pStyle w:val="Heading6"/>
      </w:pPr>
      <w:bookmarkStart w:id="2307" w:name="_CR8a_2_11_2_2_3"/>
      <w:bookmarkStart w:id="2308" w:name="_Toc138361246"/>
      <w:bookmarkStart w:id="2309" w:name="_Toc193394949"/>
      <w:bookmarkEnd w:id="2307"/>
      <w:r w:rsidRPr="00C6761E">
        <w:t>8a.2.11.2.2.3</w:t>
      </w:r>
      <w:r w:rsidRPr="00C6761E">
        <w:tab/>
        <w:t>5G ProSe UE-to-UE relay discovery security material request procedure accepted by the 5G DDNMF</w:t>
      </w:r>
      <w:bookmarkEnd w:id="2308"/>
      <w:bookmarkEnd w:id="2309"/>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lastRenderedPageBreak/>
        <w:t>b)</w:t>
      </w:r>
      <w:r w:rsidRPr="00C6761E">
        <w:tab/>
        <w:t>if the UE requests the 5G ProSe UE-to-UE relay discovery security material for 5G ProSe end UE:</w:t>
      </w:r>
    </w:p>
    <w:p w14:paraId="45E9F508" w14:textId="77777777" w:rsidR="00384C28" w:rsidRPr="00C6761E" w:rsidRDefault="00384C28" w:rsidP="00384C28">
      <w:pPr>
        <w:pStyle w:val="B2"/>
      </w:pPr>
      <w:r w:rsidRPr="00C6761E">
        <w:t>1)</w:t>
      </w:r>
      <w:r w:rsidRPr="00C6761E">
        <w:tab/>
        <w:t>shall include the 5G ProSe UE-to-UE relay discovery security material for 5G ProSe end UE. In 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EB61721" w14:textId="77777777" w:rsidR="00384C28" w:rsidRPr="00C6761E" w:rsidRDefault="00384C28" w:rsidP="00384C28">
      <w:pPr>
        <w:pStyle w:val="B4"/>
      </w:pPr>
      <w:r w:rsidRPr="00C6761E">
        <w:t>iii)</w:t>
      </w:r>
      <w:r w:rsidRPr="00C6761E">
        <w:tab/>
        <w:t>shall include the selected ciphering algorithm;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lastRenderedPageBreak/>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310" w:name="_CR8a_2_11_2_2_4"/>
      <w:bookmarkStart w:id="2311" w:name="_Toc138361247"/>
      <w:bookmarkStart w:id="2312" w:name="_Toc193394950"/>
      <w:bookmarkEnd w:id="2310"/>
      <w:r w:rsidRPr="00C6761E">
        <w:t>8a.2.11.2.2.4</w:t>
      </w:r>
      <w:r w:rsidRPr="00C6761E">
        <w:tab/>
        <w:t>5G ProSe UE-to-UE relay discovery security material request procedure completion by the UE</w:t>
      </w:r>
      <w:bookmarkEnd w:id="2311"/>
      <w:bookmarkEnd w:id="2312"/>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77777777" w:rsidR="00384C28" w:rsidRPr="00C6761E" w:rsidRDefault="00384C28" w:rsidP="00384C28">
      <w:pPr>
        <w:pStyle w:val="B1"/>
      </w:pPr>
      <w:r w:rsidRPr="00C6761E">
        <w:t>a)</w:t>
      </w:r>
      <w:r w:rsidRPr="00C6761E">
        <w:tab/>
        <w:t>if the &lt;UUR-discovery-security-parameters-accept&gt; element contains the 5G ProSe UE-to-UE relay discovery security material for 5G ProSe end UE:</w:t>
      </w:r>
    </w:p>
    <w:p w14:paraId="70D5FAC8" w14:textId="326A8D27" w:rsidR="00384C28" w:rsidRPr="00C6761E" w:rsidRDefault="00384C28" w:rsidP="00384C28">
      <w:pPr>
        <w:pStyle w:val="B2"/>
      </w:pPr>
      <w:r w:rsidRPr="00C6761E">
        <w:t>1)</w:t>
      </w:r>
      <w:r w:rsidRPr="00C6761E">
        <w:tab/>
        <w:t xml:space="preserve">shall store the 5G ProSe UE-to-UE relay discovery security material for 5G ProSe end UE, shall stop timer </w:t>
      </w:r>
      <w:r w:rsidR="00316A96" w:rsidRPr="009B57CA">
        <w:t>T5103</w:t>
      </w:r>
      <w:r w:rsidRPr="00C6761E">
        <w:t xml:space="preserve">, if running and shall start timer </w:t>
      </w:r>
      <w:r w:rsidR="00316A96" w:rsidRPr="009B57CA">
        <w:t>T5103</w:t>
      </w:r>
      <w:r w:rsidRPr="00C6761E">
        <w:t xml:space="preserve">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268D455D" w:rsidR="00384C28" w:rsidRPr="00C6761E" w:rsidRDefault="00384C28" w:rsidP="00384C28">
      <w:pPr>
        <w:pStyle w:val="B2"/>
      </w:pPr>
      <w:r w:rsidRPr="00C6761E">
        <w:t>1)</w:t>
      </w:r>
      <w:r w:rsidRPr="00C6761E">
        <w:tab/>
        <w:t xml:space="preserve">shall store the 5G ProSe UE-to-UE relay discovery security material for 5G ProSe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313" w:name="_CR8a_2_11_2_2_5"/>
      <w:bookmarkStart w:id="2314" w:name="_Toc138361248"/>
      <w:bookmarkStart w:id="2315" w:name="_Toc193394951"/>
      <w:bookmarkEnd w:id="2313"/>
      <w:r w:rsidRPr="00C6761E">
        <w:t>8a.2.11.2.2.5</w:t>
      </w:r>
      <w:r w:rsidRPr="00C6761E">
        <w:tab/>
        <w:t>5G ProSe UE-to-UE relay discovery security material request procedure not accepted by the 5G DDNMF</w:t>
      </w:r>
      <w:bookmarkEnd w:id="2314"/>
      <w:bookmarkEnd w:id="2315"/>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316" w:name="_CR8a_2_11_2_2_6"/>
      <w:bookmarkStart w:id="2317" w:name="_Toc138361249"/>
      <w:bookmarkStart w:id="2318" w:name="_Toc193394952"/>
      <w:bookmarkEnd w:id="2316"/>
      <w:r w:rsidRPr="00C6761E">
        <w:t>8a.2.11.2.2.6</w:t>
      </w:r>
      <w:r w:rsidRPr="00C6761E">
        <w:tab/>
        <w:t>Abnormal cases in the UE</w:t>
      </w:r>
      <w:bookmarkEnd w:id="2317"/>
      <w:bookmarkEnd w:id="2318"/>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lastRenderedPageBreak/>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319" w:name="_CR8a_2_11_2_2_7"/>
      <w:bookmarkStart w:id="2320" w:name="_Toc138361250"/>
      <w:bookmarkStart w:id="2321" w:name="_Toc193394953"/>
      <w:bookmarkEnd w:id="2319"/>
      <w:r w:rsidRPr="00C6761E">
        <w:t>8a.2.11.2.2.7</w:t>
      </w:r>
      <w:r w:rsidRPr="00C6761E">
        <w:tab/>
        <w:t>Abnormal cases in the 5G DDNMF</w:t>
      </w:r>
      <w:bookmarkEnd w:id="2320"/>
      <w:bookmarkEnd w:id="2321"/>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322" w:name="_CR8a_2_12"/>
      <w:bookmarkStart w:id="2323" w:name="_Toc193394954"/>
      <w:bookmarkEnd w:id="2322"/>
      <w:r w:rsidRPr="00C6761E">
        <w:t>8a.2.</w:t>
      </w:r>
      <w:r w:rsidR="00280709" w:rsidRPr="00C6761E">
        <w:t>12</w:t>
      </w:r>
      <w:r w:rsidRPr="00C6761E">
        <w:tab/>
        <w:t>5G ProSe security procedures over PC8 interface for 5G ProSe UE-to-UE relay</w:t>
      </w:r>
      <w:bookmarkEnd w:id="2323"/>
    </w:p>
    <w:p w14:paraId="5FCA437C" w14:textId="4DB023D5" w:rsidR="006A0A58" w:rsidRPr="00C6761E" w:rsidRDefault="006A0A58" w:rsidP="006A0A58">
      <w:pPr>
        <w:pStyle w:val="Heading4"/>
      </w:pPr>
      <w:bookmarkStart w:id="2324" w:name="_CR8a_2_12_1"/>
      <w:bookmarkStart w:id="2325" w:name="_Toc193394955"/>
      <w:bookmarkEnd w:id="2324"/>
      <w:r w:rsidRPr="00C6761E">
        <w:t>8a.2.</w:t>
      </w:r>
      <w:r w:rsidR="00280709" w:rsidRPr="00C6761E">
        <w:t>12</w:t>
      </w:r>
      <w:r w:rsidRPr="00C6761E">
        <w:t>.1</w:t>
      </w:r>
      <w:r w:rsidRPr="00C6761E">
        <w:tab/>
        <w:t>General</w:t>
      </w:r>
      <w:bookmarkEnd w:id="2325"/>
    </w:p>
    <w:p w14:paraId="6D8BE3A1" w14:textId="0A0E346B" w:rsidR="006A0A58" w:rsidRPr="00C6761E" w:rsidRDefault="006A0A58" w:rsidP="006A0A58">
      <w:pPr>
        <w:pStyle w:val="Heading5"/>
      </w:pPr>
      <w:bookmarkStart w:id="2326" w:name="_CR8a_2_12_1_1"/>
      <w:bookmarkStart w:id="2327" w:name="_Toc193394956"/>
      <w:bookmarkEnd w:id="2326"/>
      <w:r w:rsidRPr="00C6761E">
        <w:t>8a.2.</w:t>
      </w:r>
      <w:r w:rsidR="00280709" w:rsidRPr="00C6761E">
        <w:t>12</w:t>
      </w:r>
      <w:r w:rsidRPr="00C6761E">
        <w:t>.1.1</w:t>
      </w:r>
      <w:r w:rsidRPr="00C6761E">
        <w:tab/>
        <w:t>Transport protocol for PC8 messages</w:t>
      </w:r>
      <w:bookmarkEnd w:id="2327"/>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2328" w:name="_CR8a_2_12_1_2"/>
      <w:bookmarkStart w:id="2329" w:name="_Toc193394957"/>
      <w:bookmarkEnd w:id="2328"/>
      <w:r w:rsidRPr="00C6761E">
        <w:t>8a.2.</w:t>
      </w:r>
      <w:r w:rsidR="00BA5CBF" w:rsidRPr="00C6761E">
        <w:t>12</w:t>
      </w:r>
      <w:r w:rsidRPr="00C6761E">
        <w:t>.1.2</w:t>
      </w:r>
      <w:r w:rsidRPr="00C6761E">
        <w:tab/>
        <w:t>Handling of UE-initiated procedures</w:t>
      </w:r>
      <w:bookmarkEnd w:id="2329"/>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2330" w:name="_CR8a_2_12_2"/>
      <w:bookmarkStart w:id="2331" w:name="_Toc193394958"/>
      <w:bookmarkEnd w:id="2330"/>
      <w:r w:rsidRPr="00C6761E">
        <w:t>8a.2.</w:t>
      </w:r>
      <w:r w:rsidR="00BA5CBF" w:rsidRPr="00C6761E">
        <w:t>12</w:t>
      </w:r>
      <w:r w:rsidRPr="00C6761E">
        <w:t>.2</w:t>
      </w:r>
      <w:r w:rsidRPr="00C6761E">
        <w:tab/>
        <w:t>Procedures</w:t>
      </w:r>
      <w:bookmarkEnd w:id="2331"/>
    </w:p>
    <w:p w14:paraId="5A40EE37" w14:textId="111FE20D" w:rsidR="006A0A58" w:rsidRPr="00C6761E" w:rsidRDefault="006A0A58" w:rsidP="006A0A58">
      <w:pPr>
        <w:pStyle w:val="Heading5"/>
      </w:pPr>
      <w:bookmarkStart w:id="2332" w:name="_CR8a_2_12_2_1"/>
      <w:bookmarkStart w:id="2333" w:name="_Toc193394959"/>
      <w:bookmarkEnd w:id="2332"/>
      <w:r w:rsidRPr="00C6761E">
        <w:t>8a.2.</w:t>
      </w:r>
      <w:r w:rsidR="002261EA" w:rsidRPr="00C6761E">
        <w:t>12</w:t>
      </w:r>
      <w:r w:rsidRPr="00C6761E">
        <w:t>.2.1</w:t>
      </w:r>
      <w:r w:rsidRPr="00C6761E">
        <w:tab/>
        <w:t>Types of 5G ProSe security procedures over PC8 interface for 5G ProSe UE-to-UE relay</w:t>
      </w:r>
      <w:bookmarkEnd w:id="2333"/>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5G ProSe UE-to-UE relay discovery security material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6A614CB0" w:rsidR="006A0A58" w:rsidRPr="00C6761E" w:rsidRDefault="006A0A58" w:rsidP="006A0A58">
      <w:pPr>
        <w:pStyle w:val="Heading5"/>
      </w:pPr>
      <w:bookmarkStart w:id="2334" w:name="_CR8a_2_12_2_2"/>
      <w:bookmarkStart w:id="2335" w:name="_Toc193394960"/>
      <w:bookmarkEnd w:id="2334"/>
      <w:r w:rsidRPr="00C6761E">
        <w:lastRenderedPageBreak/>
        <w:t>8a.2.</w:t>
      </w:r>
      <w:r w:rsidR="002261EA" w:rsidRPr="00C6761E">
        <w:t>12</w:t>
      </w:r>
      <w:r w:rsidRPr="00C6761E">
        <w:t>.2.2</w:t>
      </w:r>
      <w:r w:rsidRPr="00C6761E">
        <w:tab/>
        <w:t>5G ProSe UE-to-UE relay discovery security material request procedure</w:t>
      </w:r>
      <w:bookmarkEnd w:id="2335"/>
    </w:p>
    <w:p w14:paraId="3237C851" w14:textId="5DDBEA7E" w:rsidR="006A0A58" w:rsidRPr="00C6761E" w:rsidRDefault="006A0A58" w:rsidP="006A0A58">
      <w:pPr>
        <w:pStyle w:val="Heading6"/>
      </w:pPr>
      <w:bookmarkStart w:id="2336" w:name="_CR8a_2_12_2_2_1"/>
      <w:bookmarkStart w:id="2337" w:name="_Toc193394961"/>
      <w:bookmarkEnd w:id="2336"/>
      <w:r w:rsidRPr="00C6761E">
        <w:t>8a.2.</w:t>
      </w:r>
      <w:r w:rsidR="002261EA" w:rsidRPr="00C6761E">
        <w:t>12</w:t>
      </w:r>
      <w:r w:rsidRPr="00C6761E">
        <w:t>.2.2.1</w:t>
      </w:r>
      <w:r w:rsidRPr="00C6761E">
        <w:tab/>
        <w:t>General</w:t>
      </w:r>
      <w:bookmarkEnd w:id="2337"/>
    </w:p>
    <w:p w14:paraId="210C9828" w14:textId="77777777" w:rsidR="006A0A58" w:rsidRPr="00C6761E" w:rsidRDefault="006A0A58" w:rsidP="006A0A58">
      <w:r w:rsidRPr="00C6761E">
        <w:t>The purpose of the 5G ProSe UE-to-UE relay discovery security material request procedure is for the UE:</w:t>
      </w:r>
    </w:p>
    <w:p w14:paraId="7B35EA01" w14:textId="5CAACD04" w:rsidR="006A0A58" w:rsidRPr="00C6761E" w:rsidRDefault="006A0A58" w:rsidP="006A0A58">
      <w:pPr>
        <w:pStyle w:val="B1"/>
      </w:pPr>
      <w:r w:rsidRPr="00C6761E">
        <w:t>a)</w:t>
      </w:r>
      <w:r w:rsidRPr="00C6761E">
        <w:tab/>
        <w:t>to obtain the 5G ProSe UE-to-UE relay discovery security material for 5G ProSe end UE, applicable when the UE acts as a 5G ProSe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to obtain the 5G ProSe UE-to-UE relay discovery security material for 5G ProSe UE-to-UE relay UE, applicable when the UE acts as a 5G ProSe UE-to-UE relay UE and uses the security procedure over user plane as specified in 3GPP TS 33.503 [34].</w:t>
      </w:r>
    </w:p>
    <w:p w14:paraId="026AC299" w14:textId="10586CF5" w:rsidR="006A0A58" w:rsidRPr="00C6761E" w:rsidRDefault="006A0A58" w:rsidP="006A0A58">
      <w:pPr>
        <w:pStyle w:val="Heading6"/>
      </w:pPr>
      <w:bookmarkStart w:id="2338" w:name="_CR8a_2_12_2_2_2"/>
      <w:bookmarkStart w:id="2339" w:name="_Toc193394962"/>
      <w:bookmarkEnd w:id="2338"/>
      <w:r w:rsidRPr="00C6761E">
        <w:t>8a.2.</w:t>
      </w:r>
      <w:r w:rsidR="002261EA" w:rsidRPr="00C6761E">
        <w:t>12</w:t>
      </w:r>
      <w:r w:rsidRPr="00C6761E">
        <w:t>.2.2.2</w:t>
      </w:r>
      <w:r w:rsidRPr="00C6761E">
        <w:tab/>
        <w:t>5G ProSe UE-to-UE relay discovery security material request procedure initiation</w:t>
      </w:r>
      <w:bookmarkEnd w:id="2339"/>
    </w:p>
    <w:p w14:paraId="54B81D61" w14:textId="77777777" w:rsidR="006A0A58" w:rsidRPr="00C6761E" w:rsidRDefault="006A0A58" w:rsidP="006A0A58">
      <w:r w:rsidRPr="00C6761E">
        <w:t>The UE shall initiate the 5G ProSe UE-to-UE relay discovery security material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when the UE has no 5G ProSe UE-to-UE relay discovery security material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when the UE has no 5G ProSe UE-to-UE relay discovery security material for 5G ProSe UE-to-UE relay UE and the UE is in NG-RAN coverage; or</w:t>
      </w:r>
    </w:p>
    <w:p w14:paraId="64FA67C7" w14:textId="54816A67" w:rsidR="006A0A58" w:rsidRPr="00C6761E" w:rsidRDefault="006A0A58" w:rsidP="006A0A58">
      <w:pPr>
        <w:pStyle w:val="B2"/>
      </w:pPr>
      <w:r w:rsidRPr="00C6761E">
        <w:t>2)</w:t>
      </w:r>
      <w:r w:rsidRPr="00C6761E">
        <w:tab/>
        <w:t xml:space="preserve">after expiration of timer </w:t>
      </w:r>
      <w:r w:rsidR="005D459B" w:rsidRPr="00C6761E">
        <w:t>T</w:t>
      </w:r>
      <w:r w:rsidR="005D459B">
        <w:t>5106</w:t>
      </w:r>
      <w:r w:rsidRPr="00C6761E">
        <w:t>, when in NG-RAN coverage or when entering NG-RAN coverage.</w:t>
      </w:r>
    </w:p>
    <w:p w14:paraId="756C339A" w14:textId="77777777" w:rsidR="006A0A58" w:rsidRPr="00C6761E" w:rsidRDefault="006A0A58" w:rsidP="006A0A58">
      <w:r w:rsidRPr="00C6761E">
        <w:t>The UE shall initiate the 5G ProSe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77777777" w:rsidR="006A0A58" w:rsidRPr="00C6761E" w:rsidRDefault="006A0A58" w:rsidP="006A0A5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if the UE requests the 5G ProSe UE-to-UE relay discovery security material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.2.2.2.1 illustrates the interaction of the UE and the 5G PKMF in the 5G ProSe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2pt;height:315.1pt" o:ole="">
            <v:imagedata r:id="rId122" o:title=""/>
          </v:shape>
          <o:OLEObject Type="Embed" ProgID="Visio.Drawing.11" ShapeID="_x0000_i1081" DrawAspect="Content" ObjectID="_1804007385" r:id="rId123"/>
        </w:object>
      </w:r>
    </w:p>
    <w:p w14:paraId="01397806" w14:textId="2AA3C6B6" w:rsidR="006A0A58" w:rsidRPr="00C6761E" w:rsidRDefault="006A0A58" w:rsidP="006A0A58">
      <w:pPr>
        <w:pStyle w:val="TF"/>
      </w:pPr>
      <w:bookmarkStart w:id="2340" w:name="_CRFigure8a_2_12_2_2_2_1"/>
      <w:r w:rsidRPr="00C6761E">
        <w:t>Figure </w:t>
      </w:r>
      <w:bookmarkEnd w:id="2340"/>
      <w:r w:rsidRPr="00C6761E">
        <w:t>8a.2.</w:t>
      </w:r>
      <w:r w:rsidR="002107EC" w:rsidRPr="00C6761E">
        <w:t>12</w:t>
      </w:r>
      <w:r w:rsidRPr="00C6761E">
        <w:t>.2.2.2.1: 5G ProSe UE-to-UE relay discovery security material request procedure</w:t>
      </w:r>
    </w:p>
    <w:p w14:paraId="14BE38B4" w14:textId="373A8782" w:rsidR="006A0A58" w:rsidRPr="00C6761E" w:rsidRDefault="006A0A58" w:rsidP="006A0A58">
      <w:pPr>
        <w:pStyle w:val="Heading6"/>
      </w:pPr>
      <w:bookmarkStart w:id="2341" w:name="_CR8a_2_12_2_2_3"/>
      <w:bookmarkStart w:id="2342" w:name="_Toc193394963"/>
      <w:bookmarkEnd w:id="2341"/>
      <w:r w:rsidRPr="00C6761E">
        <w:t>8a.2.</w:t>
      </w:r>
      <w:r w:rsidR="002107EC" w:rsidRPr="00C6761E">
        <w:t>12</w:t>
      </w:r>
      <w:r w:rsidRPr="00C6761E">
        <w:t>.2.2.3</w:t>
      </w:r>
      <w:r w:rsidRPr="00C6761E">
        <w:tab/>
        <w:t>5G ProSe UE-to-UE relay discovery security material request procedure accepted by the 5G PKMF</w:t>
      </w:r>
      <w:bookmarkEnd w:id="2342"/>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the UE requests the 5G ProSe UE-to-UE relay discovery security material for 5G ProSe end UE only and the PROSE_SECURITY_PARAM_REQUEST message is received over a TLS tunnel established by a UE authorized to act as a 5G ProSe end UE;</w:t>
      </w:r>
    </w:p>
    <w:p w14:paraId="59E62320" w14:textId="77777777" w:rsidR="006A0A58" w:rsidRPr="00C6761E" w:rsidRDefault="006A0A58" w:rsidP="006A0A58">
      <w:pPr>
        <w:pStyle w:val="B1"/>
      </w:pPr>
      <w:r w:rsidRPr="00C6761E">
        <w:t>b)</w:t>
      </w:r>
      <w:r w:rsidRPr="00C6761E">
        <w:tab/>
        <w:t>the UE requests the 5G ProSe UE-to-UE relay discovery security material for 5G ProSe UE-to-UE relay UE only and the PROSE_SECURITY_PARAM_REQUEST message is received over a TLS tunnel established by a UE authorized to act as a 5G ProSe UE-to-UE relay UE; or</w:t>
      </w:r>
    </w:p>
    <w:p w14:paraId="6CDE73B0" w14:textId="77777777" w:rsidR="006A0A58" w:rsidRPr="00C6761E" w:rsidRDefault="006A0A58" w:rsidP="006A0A5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if the UE requests the 5G ProSe UE-to-UE relay discovery security material for 5G ProSe end UE:</w:t>
      </w:r>
    </w:p>
    <w:p w14:paraId="7236793C" w14:textId="77777777" w:rsidR="006A0A58" w:rsidRPr="00C6761E" w:rsidRDefault="006A0A58" w:rsidP="006A0A58">
      <w:pPr>
        <w:pStyle w:val="B2"/>
      </w:pPr>
      <w:r w:rsidRPr="00C6761E">
        <w:t>1)</w:t>
      </w:r>
      <w:r w:rsidRPr="00C6761E">
        <w:tab/>
        <w:t>shall include the 5G ProSe UE-to-UE relay discovery security material for 5G ProSe end UE. In the 5G ProSe UE-to-UE relay discovery security material for 5G ProSe end UE, the 5G PKMF:</w:t>
      </w:r>
    </w:p>
    <w:p w14:paraId="2ED5F83F" w14:textId="77777777" w:rsidR="006A0A58" w:rsidRPr="00C6761E" w:rsidRDefault="006A0A58" w:rsidP="006A0A58">
      <w:pPr>
        <w:pStyle w:val="B3"/>
      </w:pPr>
      <w:r w:rsidRPr="00C6761E">
        <w:t>A)</w:t>
      </w:r>
      <w:r w:rsidRPr="00C6761E">
        <w:tab/>
        <w:t>shall include the expiration timer of the 5G ProSe UE-to-UE relay discovery security material for 5G ProSe end UE; and</w:t>
      </w:r>
    </w:p>
    <w:p w14:paraId="61A14FB1" w14:textId="77777777" w:rsidR="006A0A58" w:rsidRPr="00C6761E" w:rsidRDefault="006A0A58" w:rsidP="006A0A58">
      <w:pPr>
        <w:pStyle w:val="B3"/>
      </w:pPr>
      <w:r w:rsidRPr="00C6761E">
        <w:lastRenderedPageBreak/>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50BE5BB" w14:textId="77777777" w:rsidR="006A0A58" w:rsidRPr="00C6761E" w:rsidRDefault="006A0A58" w:rsidP="006A0A58">
      <w:pPr>
        <w:pStyle w:val="B4"/>
      </w:pPr>
      <w:r w:rsidRPr="00C6761E">
        <w:t>iii)</w:t>
      </w:r>
      <w:r w:rsidRPr="00C6761E">
        <w:tab/>
        <w:t>shall include the selected ciphering algorithm;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77777777" w:rsidR="006A0A58" w:rsidRPr="00C6761E" w:rsidRDefault="006A0A58" w:rsidP="006A0A58">
      <w:pPr>
        <w:pStyle w:val="B1"/>
      </w:pPr>
      <w:r w:rsidRPr="00C6761E">
        <w:t>c)</w:t>
      </w:r>
      <w:r w:rsidRPr="00C6761E">
        <w:tab/>
        <w:t>if the UE requests the 5G ProSe UE-to-UE relay discovery security material for 5G ProSe UE-to-UE relay UE:</w:t>
      </w:r>
    </w:p>
    <w:p w14:paraId="2C54CAC1" w14:textId="77777777" w:rsidR="006A0A58" w:rsidRPr="00C6761E" w:rsidRDefault="006A0A58" w:rsidP="006A0A58">
      <w:pPr>
        <w:pStyle w:val="B2"/>
      </w:pPr>
      <w:r w:rsidRPr="00C6761E">
        <w:t>1)</w:t>
      </w:r>
      <w:r w:rsidRPr="00C6761E">
        <w:tab/>
        <w:t>shall include the 5G ProSe UE-to-UE relay discovery security material for 5G ProSe UE-to-UE relay UE. In the 5G ProSe UE-to-UE relay discovery security material for 5G ProSe UE-to-UE relay UE, the 5G PKMF:</w:t>
      </w:r>
    </w:p>
    <w:p w14:paraId="4BF318BE" w14:textId="77777777" w:rsidR="006A0A58" w:rsidRPr="00C6761E" w:rsidRDefault="006A0A58" w:rsidP="006A0A58">
      <w:pPr>
        <w:pStyle w:val="B3"/>
      </w:pPr>
      <w:r w:rsidRPr="00C6761E">
        <w:t>A)</w:t>
      </w:r>
      <w:r w:rsidRPr="00C6761E">
        <w:tab/>
        <w:t>shall include the expiration timer of the 5G ProSe UE-to-UE relay discovery security material 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If the UE requests the 5G ProSe UE-to-UE relay discovery security material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material for 5G ProSe end UE any information received from 5G PKMFs of potential 5G ProSe UE-to-UE relay UEs which can serve the UE.</w:t>
      </w:r>
    </w:p>
    <w:p w14:paraId="680C5625" w14:textId="01B17DBA" w:rsidR="006A0A58" w:rsidRPr="00C6761E" w:rsidRDefault="006A0A58" w:rsidP="006A0A58">
      <w:pPr>
        <w:pStyle w:val="Heading6"/>
      </w:pPr>
      <w:bookmarkStart w:id="2343" w:name="_CR8a_2_12_2_2_4"/>
      <w:bookmarkStart w:id="2344" w:name="_Toc193394964"/>
      <w:bookmarkEnd w:id="2343"/>
      <w:r w:rsidRPr="00C6761E">
        <w:lastRenderedPageBreak/>
        <w:t>8a.2.</w:t>
      </w:r>
      <w:r w:rsidR="002107EC" w:rsidRPr="00C6761E">
        <w:t>12</w:t>
      </w:r>
      <w:r w:rsidRPr="00C6761E">
        <w:t>.2.2.4</w:t>
      </w:r>
      <w:r w:rsidRPr="00C6761E">
        <w:tab/>
        <w:t>5G ProSe UE-to-UE relay discovery security material request procedure completion by the UE</w:t>
      </w:r>
      <w:bookmarkEnd w:id="2344"/>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77777777" w:rsidR="006A0A58" w:rsidRPr="00C6761E" w:rsidRDefault="006A0A58" w:rsidP="006A0A58">
      <w:pPr>
        <w:pStyle w:val="B1"/>
      </w:pPr>
      <w:r w:rsidRPr="00C6761E">
        <w:t>a)</w:t>
      </w:r>
      <w:r w:rsidRPr="00C6761E">
        <w:tab/>
        <w:t>if the &lt;UUR-discovery-security-parameters-accept&gt; element contains the 5G ProSe UE-to-UE relay discovery security material for 5G ProSe end UE:</w:t>
      </w:r>
    </w:p>
    <w:p w14:paraId="01FF23A2" w14:textId="74DD93FB" w:rsidR="006A0A58" w:rsidRPr="00C6761E" w:rsidRDefault="006A0A58" w:rsidP="006A0A58">
      <w:pPr>
        <w:pStyle w:val="B2"/>
      </w:pPr>
      <w:r w:rsidRPr="00C6761E">
        <w:t>1)</w:t>
      </w:r>
      <w:r w:rsidRPr="00C6761E">
        <w:tab/>
        <w:t xml:space="preserve">shall store the 5G ProSe UE-to-UE relay discovery security material for 5G ProSe end UE, shall stop timer </w:t>
      </w:r>
      <w:r w:rsidR="00316A96" w:rsidRPr="00663FCC">
        <w:rPr>
          <w:rFonts w:hint="eastAsia"/>
        </w:rPr>
        <w:t>T</w:t>
      </w:r>
      <w:r w:rsidR="00316A96" w:rsidRPr="00663FCC">
        <w:t>5105</w:t>
      </w:r>
      <w:r w:rsidRPr="00C6761E">
        <w:t xml:space="preserve">, if running and shall start timer </w:t>
      </w:r>
      <w:r w:rsidR="00316A96" w:rsidRPr="00663FCC">
        <w:rPr>
          <w:rFonts w:hint="eastAsia"/>
        </w:rPr>
        <w:t>T</w:t>
      </w:r>
      <w:r w:rsidR="00316A96" w:rsidRPr="00663FCC">
        <w:t>5105</w:t>
      </w:r>
      <w:r w:rsidRPr="00C6761E">
        <w:t xml:space="preserve"> with the value of the expiration timer indicated in the 5G ProSe UE-to-UE relay discovery security material 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7777777" w:rsidR="006A0A58" w:rsidRPr="00C6761E" w:rsidRDefault="006A0A58" w:rsidP="006A0A58">
      <w:pPr>
        <w:pStyle w:val="B1"/>
      </w:pPr>
      <w:r w:rsidRPr="00C6761E">
        <w:t>b)</w:t>
      </w:r>
      <w:r w:rsidRPr="00C6761E">
        <w:tab/>
        <w:t>if the &lt;UUR-discovery-security-parameters-accept&gt; element contains the 5G ProSe UE-to-UE relay discovery security material for 5G ProSe UE-to-UE relay UE:</w:t>
      </w:r>
    </w:p>
    <w:p w14:paraId="1BEA05CB" w14:textId="04493BEB" w:rsidR="006A0A58" w:rsidRPr="00C6761E" w:rsidRDefault="006A0A58" w:rsidP="006A0A58">
      <w:pPr>
        <w:pStyle w:val="B2"/>
      </w:pPr>
      <w:r w:rsidRPr="00C6761E">
        <w:t>1)</w:t>
      </w:r>
      <w:r w:rsidRPr="00C6761E">
        <w:tab/>
        <w:t xml:space="preserve">shall store the 5G ProSe UE-to-UE relay discovery security material for 5G ProSe UE-to-UE relay UE, shall stop timer </w:t>
      </w:r>
      <w:r w:rsidR="00316A96" w:rsidRPr="00043C22">
        <w:rPr>
          <w:rFonts w:hint="eastAsia"/>
        </w:rPr>
        <w:t>T</w:t>
      </w:r>
      <w:r w:rsidR="00316A96" w:rsidRPr="00043C22">
        <w:t>5106</w:t>
      </w:r>
      <w:r w:rsidRPr="00C6761E">
        <w:t xml:space="preserve">, if running and shall start timer </w:t>
      </w:r>
      <w:r w:rsidR="00316A96" w:rsidRPr="00043C22">
        <w:rPr>
          <w:rFonts w:hint="eastAsia"/>
        </w:rPr>
        <w:t>T</w:t>
      </w:r>
      <w:r w:rsidR="00316A96" w:rsidRPr="00043C22">
        <w:t>5106</w:t>
      </w:r>
      <w:r w:rsidRPr="00C6761E">
        <w:t xml:space="preserve"> with the value of the expiration timer indicated in the 5G ProSe UE-to-UE relay discovery security material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2345" w:name="_CR8a_2_12_2_2_5"/>
      <w:bookmarkStart w:id="2346" w:name="_Toc193394965"/>
      <w:bookmarkEnd w:id="2345"/>
      <w:r w:rsidRPr="00C6761E">
        <w:t>8a.2.</w:t>
      </w:r>
      <w:r w:rsidR="00405CC8" w:rsidRPr="00C6761E">
        <w:t>12</w:t>
      </w:r>
      <w:r w:rsidRPr="00C6761E">
        <w:t>.2.2.5</w:t>
      </w:r>
      <w:r w:rsidRPr="00C6761E">
        <w:tab/>
        <w:t>5G ProSe UE-to-UE relay discovery security material request procedure not accepted by the 5G PKMF</w:t>
      </w:r>
      <w:bookmarkEnd w:id="2346"/>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material request procedure as rejected.</w:t>
      </w:r>
    </w:p>
    <w:p w14:paraId="53263E58" w14:textId="7D16F40A" w:rsidR="006A0A58" w:rsidRPr="00C6761E" w:rsidRDefault="006A0A58" w:rsidP="006A0A58">
      <w:pPr>
        <w:pStyle w:val="Heading6"/>
      </w:pPr>
      <w:bookmarkStart w:id="2347" w:name="_CR8a_2_12_2_2_6"/>
      <w:bookmarkStart w:id="2348" w:name="_Toc193394966"/>
      <w:bookmarkEnd w:id="2347"/>
      <w:r w:rsidRPr="00C6761E">
        <w:t>8a.2.</w:t>
      </w:r>
      <w:r w:rsidR="00405CC8" w:rsidRPr="00C6761E">
        <w:t>12</w:t>
      </w:r>
      <w:r w:rsidRPr="00C6761E">
        <w:t>.2.2.6</w:t>
      </w:r>
      <w:r w:rsidRPr="00C6761E">
        <w:tab/>
        <w:t>Abnormal cases in the UE</w:t>
      </w:r>
      <w:bookmarkEnd w:id="2348"/>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The UE shall close the existing secure connection to the 5G PKMF, establish a new secure connection and then restart the 5G ProSe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349" w:name="_CR8a_2_12_2_2_7"/>
      <w:bookmarkStart w:id="2350" w:name="_Toc193394967"/>
      <w:bookmarkEnd w:id="2349"/>
      <w:r w:rsidRPr="00C6761E">
        <w:lastRenderedPageBreak/>
        <w:t>8a.2.</w:t>
      </w:r>
      <w:r w:rsidR="005E1570" w:rsidRPr="00C6761E">
        <w:t>12</w:t>
      </w:r>
      <w:r w:rsidRPr="00C6761E">
        <w:t>.2.2.7</w:t>
      </w:r>
      <w:r w:rsidRPr="00C6761E">
        <w:tab/>
        <w:t>Abnormal cases in the 5G PKMF</w:t>
      </w:r>
      <w:bookmarkEnd w:id="2350"/>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351" w:name="_CR8a_2_12_2_3"/>
      <w:bookmarkStart w:id="2352" w:name="_Toc193394968"/>
      <w:bookmarkEnd w:id="2351"/>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352"/>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353" w:name="_CR8a_2_12_2_4"/>
      <w:bookmarkStart w:id="2354" w:name="_Toc193394969"/>
      <w:bookmarkEnd w:id="2353"/>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354"/>
    </w:p>
    <w:p w14:paraId="2D8030B2" w14:textId="0BBDBC4D" w:rsidR="002C4BC0"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0F91D501" w14:textId="32594FE3" w:rsidR="00957FC6" w:rsidRPr="00C6761E" w:rsidRDefault="00957FC6" w:rsidP="00957FC6">
      <w:pPr>
        <w:pStyle w:val="Heading3"/>
        <w:rPr>
          <w:lang w:eastAsia="zh-CN"/>
        </w:rPr>
      </w:pPr>
      <w:bookmarkStart w:id="2355" w:name="_CR8a_2_13"/>
      <w:bookmarkStart w:id="2356" w:name="_Toc193394970"/>
      <w:bookmarkEnd w:id="2355"/>
      <w:r w:rsidRPr="00C6761E">
        <w:rPr>
          <w:lang w:val="en-US" w:eastAsia="zh-CN"/>
        </w:rPr>
        <w:t>8a.2.</w:t>
      </w:r>
      <w:r>
        <w:rPr>
          <w:lang w:val="en-US" w:eastAsia="zh-CN"/>
        </w:rPr>
        <w:t>13</w:t>
      </w:r>
      <w:r w:rsidRPr="00C6761E">
        <w:rPr>
          <w:lang w:val="en-US" w:eastAsia="zh-CN"/>
        </w:rPr>
        <w:tab/>
        <w:t xml:space="preserve">5G ProSe direct </w:t>
      </w:r>
      <w:r>
        <w:rPr>
          <w:lang w:val="en-US" w:eastAsia="zh-CN"/>
        </w:rPr>
        <w:t>discovery set transfer</w:t>
      </w:r>
      <w:r w:rsidRPr="00C6761E">
        <w:rPr>
          <w:lang w:val="en-US" w:eastAsia="zh-CN"/>
        </w:rPr>
        <w:t xml:space="preserve"> procedure</w:t>
      </w:r>
      <w:bookmarkEnd w:id="2356"/>
    </w:p>
    <w:p w14:paraId="68A546FA" w14:textId="7D001656" w:rsidR="00957FC6" w:rsidRPr="00C6761E" w:rsidRDefault="00957FC6" w:rsidP="00957FC6">
      <w:pPr>
        <w:pStyle w:val="Heading4"/>
        <w:rPr>
          <w:lang w:val="en-US" w:eastAsia="zh-CN"/>
        </w:rPr>
      </w:pPr>
      <w:bookmarkStart w:id="2357" w:name="_CR8a_2_13_1"/>
      <w:bookmarkStart w:id="2358" w:name="_Toc193394971"/>
      <w:bookmarkEnd w:id="2357"/>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358"/>
    </w:p>
    <w:p w14:paraId="27A0C6D4" w14:textId="77777777" w:rsidR="00957FC6" w:rsidRPr="00C6761E" w:rsidRDefault="00957FC6" w:rsidP="00957FC6">
      <w:r w:rsidRPr="00C6761E">
        <w:t xml:space="preserve">The purpose of the </w:t>
      </w:r>
      <w:r w:rsidRPr="00C6761E">
        <w:rPr>
          <w:lang w:val="en-US" w:eastAsia="zh-CN"/>
        </w:rPr>
        <w:t xml:space="preserve">5G ProSe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ProSe end UE to </w:t>
      </w:r>
      <w:r>
        <w:t>send</w:t>
      </w:r>
      <w:r w:rsidRPr="00C6761E">
        <w:t xml:space="preserve"> the </w:t>
      </w:r>
      <w:r>
        <w:t>protected user info to</w:t>
      </w:r>
      <w:r w:rsidRPr="00C6761E">
        <w:t xml:space="preserve"> the 5G ProSe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ProSe end UE </w:t>
      </w:r>
      <w:r>
        <w:t xml:space="preserve">has a direct link established with </w:t>
      </w:r>
      <w:r w:rsidRPr="00C6761E">
        <w:t>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ProSe end UE </w:t>
      </w:r>
      <w:r>
        <w:t xml:space="preserve">would like the </w:t>
      </w:r>
      <w:r w:rsidRPr="00C6761E">
        <w:t>5G ProSe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5G ProSe end UE</w:t>
      </w:r>
      <w:r w:rsidRPr="00557300">
        <w:t>.</w:t>
      </w:r>
    </w:p>
    <w:p w14:paraId="20DF1AA6" w14:textId="2EA0ED15" w:rsidR="00957FC6" w:rsidRPr="00C6761E" w:rsidRDefault="00957FC6" w:rsidP="00957FC6">
      <w:pPr>
        <w:pStyle w:val="Heading4"/>
        <w:rPr>
          <w:lang w:val="en-US" w:eastAsia="zh-CN"/>
        </w:rPr>
      </w:pPr>
      <w:bookmarkStart w:id="2359" w:name="_CR8a_2_13_2"/>
      <w:bookmarkStart w:id="2360" w:name="_Toc193394972"/>
      <w:bookmarkEnd w:id="2359"/>
      <w:r w:rsidRPr="00C6761E">
        <w:rPr>
          <w:lang w:val="en-US" w:eastAsia="zh-CN"/>
        </w:rPr>
        <w:t>8a.2.</w:t>
      </w:r>
      <w:r>
        <w:rPr>
          <w:lang w:val="en-US" w:eastAsia="zh-CN"/>
        </w:rPr>
        <w:t>13</w:t>
      </w:r>
      <w:r w:rsidRPr="00C6761E">
        <w:rPr>
          <w:lang w:val="en-US" w:eastAsia="zh-CN"/>
        </w:rPr>
        <w:t>.2</w:t>
      </w:r>
      <w:r w:rsidRPr="00C6761E">
        <w:rPr>
          <w:lang w:val="en-US" w:eastAsia="zh-CN"/>
        </w:rPr>
        <w:tab/>
        <w:t xml:space="preserve">5G ProSe </w:t>
      </w:r>
      <w:r>
        <w:rPr>
          <w:lang w:val="en-US" w:eastAsia="zh-CN"/>
        </w:rPr>
        <w:t>direct discovery set transfer</w:t>
      </w:r>
      <w:r w:rsidRPr="00C6761E">
        <w:rPr>
          <w:lang w:val="en-US" w:eastAsia="zh-CN"/>
        </w:rPr>
        <w:t xml:space="preserve"> procedure initiation by initiating UE</w:t>
      </w:r>
      <w:bookmarkEnd w:id="2360"/>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008A7A1B" w:rsidR="00957FC6" w:rsidRPr="00524AC3" w:rsidRDefault="00957FC6" w:rsidP="00524AC3">
      <w:pPr>
        <w:numPr>
          <w:ilvl w:val="0"/>
          <w:numId w:val="42"/>
        </w:numPr>
        <w:overflowPunct/>
        <w:autoSpaceDE/>
        <w:autoSpaceDN/>
        <w:adjustRightInd/>
        <w:textAlignment w:val="auto"/>
        <w:rPr>
          <w:rFonts w:eastAsia="SimSun"/>
          <w:lang w:eastAsia="zh-CN"/>
        </w:rPr>
      </w:pPr>
      <w:r w:rsidRPr="00524AC3">
        <w:rPr>
          <w:rFonts w:eastAsia="SimSun"/>
          <w:lang w:eastAsia="zh-CN"/>
        </w:rPr>
        <w:t>the 5G ProSe direct link is established between the source 5G ProSe end UE and 5G ProSe UE-to-UE relay UE</w:t>
      </w:r>
      <w:r w:rsidR="00524AC3" w:rsidRPr="00524AC3">
        <w:rPr>
          <w:rFonts w:eastAsia="SimSun"/>
          <w:lang w:eastAsia="zh-CN"/>
        </w:rPr>
        <w:t>;</w:t>
      </w:r>
    </w:p>
    <w:p w14:paraId="0026A16E" w14:textId="3661138B" w:rsidR="00524AC3" w:rsidRPr="00524AC3" w:rsidRDefault="00524AC3" w:rsidP="00524AC3">
      <w:pPr>
        <w:overflowPunct/>
        <w:autoSpaceDE/>
        <w:autoSpaceDN/>
        <w:adjustRightInd/>
        <w:ind w:left="284"/>
        <w:textAlignment w:val="auto"/>
        <w:rPr>
          <w:lang w:val="en-US"/>
        </w:rPr>
      </w:pPr>
      <w:r w:rsidRPr="00524AC3">
        <w:rPr>
          <w:rFonts w:eastAsia="SimSun"/>
          <w:lang w:eastAsia="zh-CN"/>
        </w:rPr>
        <w:t>b)</w:t>
      </w:r>
      <w:r w:rsidRPr="00524AC3">
        <w:rPr>
          <w:rFonts w:eastAsia="SimSun"/>
          <w:lang w:eastAsia="zh-CN"/>
        </w:rPr>
        <w:tab/>
        <w:t xml:space="preserve">the </w:t>
      </w:r>
      <w:r w:rsidRPr="00524AC3">
        <w:rPr>
          <w:rFonts w:eastAsia="SimSun" w:hint="eastAsia"/>
          <w:lang w:eastAsia="zh-CN"/>
        </w:rPr>
        <w:t xml:space="preserve">initiating UE </w:t>
      </w:r>
      <w:r w:rsidRPr="00524AC3">
        <w:rPr>
          <w:rFonts w:eastAsia="SimSun"/>
          <w:lang w:eastAsia="zh-CN"/>
        </w:rPr>
        <w:t>determines</w:t>
      </w:r>
      <w:r w:rsidRPr="00524AC3">
        <w:rPr>
          <w:rFonts w:eastAsia="SimSun" w:hint="eastAsia"/>
          <w:lang w:eastAsia="zh-CN"/>
        </w:rPr>
        <w:t xml:space="preserve"> to use </w:t>
      </w:r>
      <w:r w:rsidRPr="00524AC3">
        <w:rPr>
          <w:rFonts w:eastAsia="SimSun"/>
          <w:lang w:eastAsia="zh-CN"/>
        </w:rPr>
        <w:t>the 5G ProSe UE-to-UE relay UE to perform the announcing UE procedure for UE-to-UE relay discovery.</w:t>
      </w:r>
    </w:p>
    <w:p w14:paraId="6C991043" w14:textId="77777777" w:rsidR="00957FC6" w:rsidRPr="00C6761E" w:rsidRDefault="00957FC6" w:rsidP="00957FC6">
      <w:pPr>
        <w:rPr>
          <w:lang w:val="en-US" w:eastAsia="zh-CN"/>
        </w:rPr>
      </w:pPr>
      <w:r w:rsidRPr="00C6761E">
        <w:rPr>
          <w:lang w:val="en-US" w:eastAsia="zh-CN"/>
        </w:rPr>
        <w:t xml:space="preserve">The UE shall initiate the 5G ProSe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5G ProSe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1DA3E973"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5G P</w:t>
      </w:r>
      <w:r>
        <w:rPr>
          <w:rFonts w:hint="eastAsia"/>
          <w:lang w:eastAsia="zh-CN"/>
        </w:rPr>
        <w:t>r</w:t>
      </w:r>
      <w:r>
        <w:rPr>
          <w:lang w:eastAsia="x-none"/>
        </w:rPr>
        <w:t xml:space="preserve">oSe UE-to-UE relay UE </w:t>
      </w:r>
      <w:r w:rsidRPr="00C6761E">
        <w:rPr>
          <w:lang w:eastAsia="zh-CN"/>
        </w:rPr>
        <w:t xml:space="preserve">and start timer </w:t>
      </w:r>
      <w:r w:rsidR="00CA4321" w:rsidRPr="00B04396">
        <w:rPr>
          <w:lang w:eastAsia="zh-CN"/>
        </w:rPr>
        <w:t>T5202</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w:t>
      </w:r>
      <w:r w:rsidR="00CA4321" w:rsidRPr="00B04396">
        <w:rPr>
          <w:lang w:eastAsia="zh-CN"/>
        </w:rPr>
        <w:t>T5202</w:t>
      </w:r>
      <w:r w:rsidRPr="00C6761E">
        <w:t xml:space="preserve"> is running.</w:t>
      </w:r>
    </w:p>
    <w:p w14:paraId="1777CB98" w14:textId="556B27EE" w:rsidR="00CA4321" w:rsidRPr="00C6761E" w:rsidRDefault="00CA4321" w:rsidP="00CA4321">
      <w:r>
        <w:object w:dxaOrig="9901" w:dyaOrig="2629" w14:anchorId="023A73C4">
          <v:shape id="_x0000_i1082" type="#_x0000_t75" style="width:481.55pt;height:128.65pt" o:ole="">
            <v:imagedata r:id="rId124" o:title=""/>
          </v:shape>
          <o:OLEObject Type="Embed" ProgID="Visio.Drawing.15" ShapeID="_x0000_i1082" DrawAspect="Content" ObjectID="_1804007386" r:id="rId125"/>
        </w:object>
      </w:r>
    </w:p>
    <w:p w14:paraId="70ADF664" w14:textId="69CA5232" w:rsidR="00957FC6" w:rsidRPr="00C6761E" w:rsidRDefault="00CA4321" w:rsidP="00CA4321">
      <w:pPr>
        <w:pStyle w:val="TF"/>
      </w:pPr>
      <w:bookmarkStart w:id="2361" w:name="_CRFigure8a_2_13_2_1"/>
      <w:r w:rsidRPr="00C6761E">
        <w:t>Figure</w:t>
      </w:r>
      <w:r w:rsidRPr="00C6761E">
        <w:rPr>
          <w:rFonts w:cs="Arial"/>
        </w:rPr>
        <w:t> </w:t>
      </w:r>
      <w:bookmarkEnd w:id="2361"/>
      <w:r w:rsidRPr="00C6761E">
        <w:t>8a.2.</w:t>
      </w:r>
      <w:r>
        <w:t>13</w:t>
      </w:r>
      <w:r w:rsidRPr="00C6761E">
        <w:t xml:space="preserve">.2.1: 5G ProSe </w:t>
      </w:r>
      <w:r>
        <w:t>direct discovery set transfer</w:t>
      </w:r>
      <w:r w:rsidRPr="00C6761E">
        <w:t xml:space="preserve"> procedure</w:t>
      </w:r>
    </w:p>
    <w:p w14:paraId="5CD256A2" w14:textId="61738005" w:rsidR="00957FC6" w:rsidRPr="00C6761E" w:rsidRDefault="00957FC6" w:rsidP="00957FC6">
      <w:pPr>
        <w:pStyle w:val="Heading4"/>
      </w:pPr>
      <w:bookmarkStart w:id="2362" w:name="_CR8a_2_13_3"/>
      <w:bookmarkStart w:id="2363" w:name="_Toc193394973"/>
      <w:bookmarkEnd w:id="2362"/>
      <w:r w:rsidRPr="00C6761E">
        <w:rPr>
          <w:lang w:val="en-US" w:eastAsia="zh-CN"/>
        </w:rPr>
        <w:t>8a.2.</w:t>
      </w:r>
      <w:r>
        <w:rPr>
          <w:lang w:val="en-US" w:eastAsia="zh-CN"/>
        </w:rPr>
        <w:t>13</w:t>
      </w:r>
      <w:r w:rsidRPr="00C6761E">
        <w:rPr>
          <w:lang w:val="en-US" w:eastAsia="zh-CN"/>
        </w:rPr>
        <w:t>.3</w:t>
      </w:r>
      <w:r w:rsidRPr="00C6761E">
        <w:rPr>
          <w:lang w:val="en-US" w:eastAsia="zh-CN"/>
        </w:rPr>
        <w:tab/>
        <w:t xml:space="preserve">5G ProSe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363"/>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5G ProSe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a protected user info of 5G ProSe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364" w:name="_CR8a_2_13_4"/>
      <w:bookmarkStart w:id="2365" w:name="_Toc193394974"/>
      <w:bookmarkEnd w:id="2364"/>
      <w:r w:rsidRPr="00C6761E">
        <w:rPr>
          <w:lang w:val="en-US" w:eastAsia="zh-CN"/>
        </w:rPr>
        <w:t>8a.2.</w:t>
      </w:r>
      <w:r>
        <w:rPr>
          <w:lang w:val="en-US" w:eastAsia="zh-CN"/>
        </w:rPr>
        <w:t>13</w:t>
      </w:r>
      <w:r w:rsidRPr="00C6761E">
        <w:rPr>
          <w:lang w:val="en-US" w:eastAsia="zh-CN"/>
        </w:rPr>
        <w:t>.4</w:t>
      </w:r>
      <w:r w:rsidRPr="00C6761E">
        <w:rPr>
          <w:lang w:val="en-US" w:eastAsia="zh-CN"/>
        </w:rPr>
        <w:tab/>
        <w:t xml:space="preserve">5G ProSe </w:t>
      </w:r>
      <w:r>
        <w:rPr>
          <w:lang w:val="en-US" w:eastAsia="zh-CN"/>
        </w:rPr>
        <w:t xml:space="preserve">direct discovery set transfer </w:t>
      </w:r>
      <w:r w:rsidRPr="00C6761E">
        <w:rPr>
          <w:lang w:val="en-US" w:eastAsia="zh-CN"/>
        </w:rPr>
        <w:t>procedure completion by the initiating UE</w:t>
      </w:r>
      <w:bookmarkEnd w:id="2365"/>
    </w:p>
    <w:p w14:paraId="789D215B" w14:textId="77819485" w:rsid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rsidR="008F6205">
        <w:t>5202</w:t>
      </w:r>
      <w:r>
        <w:rPr>
          <w:lang w:eastAsia="zh-CN"/>
        </w:rPr>
        <w:t xml:space="preserve">. </w:t>
      </w:r>
    </w:p>
    <w:p w14:paraId="1BBD9BF8" w14:textId="77777777" w:rsidR="000105BF" w:rsidRPr="004B4FE3" w:rsidRDefault="000105BF" w:rsidP="000105BF">
      <w:pPr>
        <w:pStyle w:val="Heading4"/>
        <w:rPr>
          <w:lang w:val="en-US" w:eastAsia="zh-CN"/>
        </w:rPr>
      </w:pPr>
      <w:bookmarkStart w:id="2366" w:name="_CR8a_2_13_5"/>
      <w:bookmarkStart w:id="2367" w:name="OLE_LINK5"/>
      <w:bookmarkStart w:id="2368" w:name="OLE_LINK7"/>
      <w:bookmarkStart w:id="2369" w:name="_Toc193394975"/>
      <w:bookmarkEnd w:id="2366"/>
      <w:r w:rsidRPr="004B4FE3">
        <w:rPr>
          <w:lang w:val="en-US" w:eastAsia="zh-CN"/>
        </w:rPr>
        <w:t>8a.2.13.</w:t>
      </w:r>
      <w:r w:rsidRPr="004B4FE3">
        <w:rPr>
          <w:rFonts w:hint="eastAsia"/>
          <w:lang w:val="en-US" w:eastAsia="zh-CN"/>
        </w:rPr>
        <w:t>5</w:t>
      </w:r>
      <w:r w:rsidRPr="004B4FE3">
        <w:rPr>
          <w:lang w:val="en-US" w:eastAsia="zh-CN"/>
        </w:rPr>
        <w:tab/>
      </w:r>
      <w:bookmarkEnd w:id="2367"/>
      <w:bookmarkEnd w:id="2368"/>
      <w:r w:rsidRPr="004B4FE3">
        <w:rPr>
          <w:lang w:val="en-US" w:eastAsia="zh-CN"/>
        </w:rPr>
        <w:t>Abnormal cases</w:t>
      </w:r>
      <w:bookmarkEnd w:id="2369"/>
    </w:p>
    <w:p w14:paraId="54153A0E" w14:textId="77777777" w:rsidR="000105BF" w:rsidRPr="004B4FE3" w:rsidRDefault="000105BF" w:rsidP="000105BF">
      <w:pPr>
        <w:pStyle w:val="Heading5"/>
      </w:pPr>
      <w:bookmarkStart w:id="2370" w:name="_CR8a_2_13_5_1"/>
      <w:bookmarkStart w:id="2371" w:name="_Toc193394976"/>
      <w:bookmarkEnd w:id="2370"/>
      <w:r w:rsidRPr="004B4FE3">
        <w:t>8a.2.13.</w:t>
      </w:r>
      <w:r w:rsidRPr="004B4FE3">
        <w:rPr>
          <w:rFonts w:hint="eastAsia"/>
        </w:rPr>
        <w:t>5.1</w:t>
      </w:r>
      <w:r w:rsidRPr="004B4FE3">
        <w:tab/>
        <w:t>Abnormal cases at the initiating UE</w:t>
      </w:r>
      <w:bookmarkEnd w:id="2371"/>
    </w:p>
    <w:p w14:paraId="4D61176F" w14:textId="77777777" w:rsidR="000105BF" w:rsidRPr="00C6761E" w:rsidRDefault="000105BF" w:rsidP="000105BF">
      <w:r w:rsidRPr="00C6761E">
        <w:t>The following abnormal cases can be identified:</w:t>
      </w:r>
    </w:p>
    <w:p w14:paraId="20CCC9D4" w14:textId="77777777" w:rsidR="000105BF" w:rsidRPr="00C6761E" w:rsidRDefault="000105BF" w:rsidP="000105BF">
      <w:pPr>
        <w:pStyle w:val="B1"/>
      </w:pPr>
      <w:r w:rsidRPr="00C6761E">
        <w:t>a)</w:t>
      </w:r>
      <w:r w:rsidRPr="00C6761E">
        <w:tab/>
        <w:t>I</w:t>
      </w:r>
      <w:r>
        <w:t>f timer T</w:t>
      </w:r>
      <w:r>
        <w:rPr>
          <w:rFonts w:hint="eastAsia"/>
          <w:lang w:eastAsia="zh-CN"/>
        </w:rPr>
        <w:t>5202</w:t>
      </w:r>
      <w:r w:rsidRPr="00C6761E">
        <w:t xml:space="preserve"> expires, the initiating UE shall retransmit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and restart timer T</w:t>
      </w:r>
      <w:r>
        <w:rPr>
          <w:rFonts w:hint="eastAsia"/>
          <w:lang w:eastAsia="zh-CN"/>
        </w:rPr>
        <w:t>5202</w:t>
      </w:r>
      <w:r w:rsidRPr="00C6761E">
        <w:t xml:space="preserve">. After reaching the maximum number of allowed retransmissions, the initiating UE shall abort the </w:t>
      </w:r>
      <w:r w:rsidRPr="00265B35">
        <w:t>5G ProSe direct discovery set transfer procedure</w:t>
      </w:r>
      <w:r w:rsidRPr="00C6761E">
        <w:t xml:space="preserve"> and may notify the upper layer that the target UE is unreachable.</w:t>
      </w:r>
    </w:p>
    <w:p w14:paraId="6B678EF3" w14:textId="77777777" w:rsidR="000105BF" w:rsidRPr="00C6761E" w:rsidRDefault="000105BF" w:rsidP="000105BF">
      <w:pPr>
        <w:pStyle w:val="NO"/>
      </w:pPr>
      <w:r w:rsidRPr="00C6761E">
        <w:t>NOTE 1:</w:t>
      </w:r>
      <w:r w:rsidRPr="00C6761E">
        <w:tab/>
        <w:t>The maximum number of allowed retransmissions is UE implementation specific.</w:t>
      </w:r>
    </w:p>
    <w:p w14:paraId="7EE3DE4F" w14:textId="77777777" w:rsidR="000105BF" w:rsidRPr="00C6761E" w:rsidRDefault="000105BF" w:rsidP="000105BF">
      <w:pPr>
        <w:pStyle w:val="NO"/>
      </w:pPr>
      <w:r w:rsidRPr="00C6761E">
        <w:t>NOTE 2:</w:t>
      </w:r>
      <w:r w:rsidRPr="00C6761E">
        <w:tab/>
        <w:t>After reaching the maximum number of allowed retransmissions, whether the initiating UE releases this 5G ProSe direct link depends on its implementation.</w:t>
      </w:r>
    </w:p>
    <w:p w14:paraId="06D47B68" w14:textId="77777777" w:rsidR="000105BF" w:rsidRPr="00C6761E" w:rsidRDefault="000105BF" w:rsidP="000105BF">
      <w:pPr>
        <w:pStyle w:val="B1"/>
      </w:pPr>
      <w:r w:rsidRPr="00C6761E">
        <w:rPr>
          <w:lang w:eastAsia="zh-CN"/>
        </w:rPr>
        <w:t>b)</w:t>
      </w:r>
      <w:r w:rsidRPr="00C6761E">
        <w:rPr>
          <w:lang w:eastAsia="zh-CN"/>
        </w:rPr>
        <w:tab/>
        <w:t>For the same 5G ProSe direct link, if the initiating UE receives a PROSE DIRECT LINK RELEASE REQUEST message after the initiation of</w:t>
      </w:r>
      <w:r w:rsidRPr="00C6761E">
        <w:t xml:space="preserve"> </w:t>
      </w:r>
      <w:r w:rsidRPr="00265B35">
        <w:t>5G ProSe direct discovery set transfer</w:t>
      </w:r>
      <w:r w:rsidRPr="00C6761E">
        <w:rPr>
          <w:lang w:eastAsia="zh-CN"/>
        </w:rPr>
        <w:t xml:space="preserve"> procedure, the initiating UE shall stop the timer T</w:t>
      </w:r>
      <w:r>
        <w:rPr>
          <w:rFonts w:hint="eastAsia"/>
          <w:lang w:eastAsia="zh-CN"/>
        </w:rPr>
        <w:t>5202</w:t>
      </w:r>
      <w:r w:rsidRPr="00C6761E">
        <w:rPr>
          <w:lang w:eastAsia="zh-CN"/>
        </w:rPr>
        <w:t xml:space="preserve"> and 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208EFE41" w14:textId="77777777" w:rsidR="000105BF" w:rsidRPr="00C6761E" w:rsidRDefault="000105BF" w:rsidP="000105BF">
      <w:pPr>
        <w:pStyle w:val="NO"/>
      </w:pPr>
      <w:r w:rsidRPr="00C6761E">
        <w:t>NOTE 3:</w:t>
      </w:r>
      <w:r w:rsidRPr="00C6761E">
        <w:tab/>
        <w:t>The implementation dependent timer value needs to be set to avoid further collisions (e.g., random timer value).</w:t>
      </w:r>
    </w:p>
    <w:p w14:paraId="28BCC34E" w14:textId="77777777" w:rsidR="000105BF" w:rsidRPr="004B4FE3" w:rsidRDefault="000105BF" w:rsidP="000105BF">
      <w:pPr>
        <w:pStyle w:val="Heading5"/>
      </w:pPr>
      <w:bookmarkStart w:id="2372" w:name="_CR8a_2_13_5_2"/>
      <w:bookmarkStart w:id="2373" w:name="_Toc193394977"/>
      <w:bookmarkEnd w:id="2372"/>
      <w:r w:rsidRPr="004B4FE3">
        <w:lastRenderedPageBreak/>
        <w:t>8a.2.13.</w:t>
      </w:r>
      <w:r>
        <w:rPr>
          <w:rFonts w:hint="eastAsia"/>
          <w:lang w:eastAsia="zh-CN"/>
        </w:rPr>
        <w:t>5.2</w:t>
      </w:r>
      <w:r w:rsidRPr="004B4FE3">
        <w:tab/>
        <w:t xml:space="preserve">Abnormal cases at the </w:t>
      </w:r>
      <w:r w:rsidRPr="004B4FE3">
        <w:rPr>
          <w:rFonts w:hint="eastAsia"/>
        </w:rPr>
        <w:t>target</w:t>
      </w:r>
      <w:r w:rsidRPr="004B4FE3">
        <w:t xml:space="preserve"> UE</w:t>
      </w:r>
      <w:bookmarkEnd w:id="2373"/>
    </w:p>
    <w:p w14:paraId="6C9D49F2" w14:textId="77777777" w:rsidR="000105BF" w:rsidRPr="00C6761E" w:rsidRDefault="000105BF" w:rsidP="000105BF">
      <w:r w:rsidRPr="00C6761E">
        <w:t>The following abnormal cases can be identified:</w:t>
      </w:r>
    </w:p>
    <w:p w14:paraId="031E1B37" w14:textId="7A899B8E" w:rsidR="000105BF" w:rsidRPr="00957FC6" w:rsidRDefault="000105BF" w:rsidP="002C4BC0">
      <w:pPr>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w:t>
      </w:r>
      <w:r w:rsidRPr="00265B35">
        <w:t>5G ProSe direct discovery set transfer</w:t>
      </w:r>
      <w:r w:rsidRPr="00C6761E">
        <w:t xml:space="preserve">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3876EF43" w14:textId="70A78D83" w:rsidR="00FF4F78" w:rsidRPr="00C6761E" w:rsidRDefault="00AF026B" w:rsidP="00FF4F78">
      <w:pPr>
        <w:pStyle w:val="Heading1"/>
      </w:pPr>
      <w:bookmarkStart w:id="2374" w:name="_CR9"/>
      <w:bookmarkStart w:id="2375" w:name="_Toc193394978"/>
      <w:bookmarkEnd w:id="2374"/>
      <w:r w:rsidRPr="00C6761E">
        <w:t>9</w:t>
      </w:r>
      <w:r w:rsidR="00FF4F78" w:rsidRPr="00C6761E">
        <w:tab/>
        <w:t>Handling of unknown, unforeseen and erroneous protocol data</w:t>
      </w:r>
      <w:bookmarkEnd w:id="2375"/>
    </w:p>
    <w:p w14:paraId="45C5B694" w14:textId="1E6374DF" w:rsidR="00505CF9" w:rsidRPr="00C6761E" w:rsidRDefault="00AF026B" w:rsidP="00505CF9">
      <w:pPr>
        <w:pStyle w:val="Heading2"/>
      </w:pPr>
      <w:bookmarkStart w:id="2376" w:name="_CR9_1"/>
      <w:bookmarkStart w:id="2377" w:name="_Toc525231156"/>
      <w:bookmarkStart w:id="2378" w:name="_Toc59198556"/>
      <w:bookmarkStart w:id="2379" w:name="_Toc59199147"/>
      <w:bookmarkStart w:id="2380" w:name="_Toc193394979"/>
      <w:bookmarkEnd w:id="2376"/>
      <w:r w:rsidRPr="00C6761E">
        <w:t>9</w:t>
      </w:r>
      <w:r w:rsidR="00505CF9" w:rsidRPr="00C6761E">
        <w:t>.1</w:t>
      </w:r>
      <w:r w:rsidR="00505CF9" w:rsidRPr="00C6761E">
        <w:tab/>
        <w:t>General</w:t>
      </w:r>
      <w:bookmarkEnd w:id="2377"/>
      <w:bookmarkEnd w:id="2378"/>
      <w:bookmarkEnd w:id="2379"/>
      <w:bookmarkEnd w:id="2380"/>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5299D19E" w:rsidR="004D2A09" w:rsidRPr="004D2A09" w:rsidRDefault="004D2A09" w:rsidP="000B2E2B">
      <w:pPr>
        <w:rPr>
          <w:b/>
          <w:bCs/>
        </w:rPr>
      </w:pPr>
      <w:r w:rsidRPr="009779A7">
        <w:t>For definition of semantical and syntactical errors see 3GPP TS 24.007 [</w:t>
      </w:r>
      <w:r>
        <w:t>20</w:t>
      </w:r>
      <w:r w:rsidRPr="009779A7">
        <w:t>], subclause 11.4.2</w:t>
      </w:r>
      <w:r>
        <w:t>.</w:t>
      </w:r>
    </w:p>
    <w:p w14:paraId="4CFA326B" w14:textId="7DAFAAB5" w:rsidR="00505CF9" w:rsidRPr="00C6761E" w:rsidRDefault="00AF026B" w:rsidP="00505CF9">
      <w:pPr>
        <w:pStyle w:val="Heading2"/>
      </w:pPr>
      <w:bookmarkStart w:id="2381" w:name="_CR9_2"/>
      <w:bookmarkStart w:id="2382" w:name="_Toc193394980"/>
      <w:bookmarkEnd w:id="2381"/>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382"/>
    </w:p>
    <w:p w14:paraId="6512C8AA" w14:textId="77777777" w:rsidR="00396310" w:rsidRPr="00C6761E" w:rsidRDefault="00396310" w:rsidP="00396310">
      <w:pPr>
        <w:pStyle w:val="Heading3"/>
        <w:rPr>
          <w:noProof/>
        </w:rPr>
      </w:pPr>
      <w:bookmarkStart w:id="2383" w:name="_CR9_2_1"/>
      <w:bookmarkStart w:id="2384" w:name="_Toc525231162"/>
      <w:bookmarkStart w:id="2385" w:name="_Toc59198562"/>
      <w:bookmarkStart w:id="2386" w:name="_Toc59199153"/>
      <w:bookmarkStart w:id="2387" w:name="_Toc193394981"/>
      <w:bookmarkEnd w:id="2383"/>
      <w:r w:rsidRPr="00C6761E">
        <w:rPr>
          <w:noProof/>
        </w:rPr>
        <w:t>9.2.1</w:t>
      </w:r>
      <w:r w:rsidRPr="00C6761E">
        <w:rPr>
          <w:noProof/>
        </w:rPr>
        <w:tab/>
        <w:t>Unforeseen message type</w:t>
      </w:r>
      <w:bookmarkEnd w:id="2384"/>
      <w:bookmarkEnd w:id="2385"/>
      <w:bookmarkEnd w:id="2386"/>
      <w:bookmarkEnd w:id="2387"/>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192CEB74" w:rsidR="00396310" w:rsidRPr="00C6761E" w:rsidRDefault="00396310" w:rsidP="000B2E2B">
      <w:r w:rsidRPr="00C6761E">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388" w:name="_CR9_3"/>
      <w:bookmarkStart w:id="2389" w:name="_Toc525231160"/>
      <w:bookmarkStart w:id="2390" w:name="_Toc59198560"/>
      <w:bookmarkStart w:id="2391" w:name="_Toc59199151"/>
      <w:bookmarkStart w:id="2392" w:name="_Toc193394982"/>
      <w:bookmarkEnd w:id="2388"/>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389"/>
      <w:bookmarkEnd w:id="2390"/>
      <w:bookmarkEnd w:id="2391"/>
      <w:bookmarkEnd w:id="2392"/>
    </w:p>
    <w:p w14:paraId="0535AA04" w14:textId="77777777" w:rsidR="004D2A09" w:rsidRPr="00C6761E" w:rsidRDefault="004D2A09" w:rsidP="004D2A09">
      <w:pPr>
        <w:pStyle w:val="Heading3"/>
      </w:pPr>
      <w:bookmarkStart w:id="2393" w:name="_CR9_3_0"/>
      <w:bookmarkStart w:id="2394" w:name="_Toc193394983"/>
      <w:bookmarkEnd w:id="2393"/>
      <w:r w:rsidRPr="00C6761E">
        <w:t>9.3.</w:t>
      </w:r>
      <w:r>
        <w:t>0</w:t>
      </w:r>
      <w:r w:rsidRPr="00C6761E">
        <w:tab/>
      </w:r>
      <w:r>
        <w:t>General</w:t>
      </w:r>
      <w:bookmarkEnd w:id="2394"/>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395" w:name="_CR9_3_1"/>
      <w:bookmarkStart w:id="2396" w:name="_Toc33963259"/>
      <w:bookmarkStart w:id="2397" w:name="_Toc34393329"/>
      <w:bookmarkStart w:id="2398" w:name="_Toc45216145"/>
      <w:bookmarkStart w:id="2399" w:name="_Toc51931714"/>
      <w:bookmarkStart w:id="2400" w:name="_Toc59208990"/>
      <w:bookmarkStart w:id="2401" w:name="_Toc68196319"/>
      <w:bookmarkStart w:id="2402" w:name="_Toc193394984"/>
      <w:bookmarkEnd w:id="2395"/>
      <w:r w:rsidRPr="00C6761E">
        <w:lastRenderedPageBreak/>
        <w:t>9.3.1</w:t>
      </w:r>
      <w:r w:rsidRPr="00C6761E">
        <w:tab/>
        <w:t>Message too short or too long</w:t>
      </w:r>
      <w:bookmarkEnd w:id="2396"/>
      <w:bookmarkEnd w:id="2397"/>
      <w:bookmarkEnd w:id="2398"/>
      <w:bookmarkEnd w:id="2399"/>
      <w:bookmarkEnd w:id="2400"/>
      <w:bookmarkEnd w:id="2401"/>
      <w:bookmarkEnd w:id="2402"/>
    </w:p>
    <w:p w14:paraId="53128D33" w14:textId="77777777" w:rsidR="00396310" w:rsidRPr="00C6761E" w:rsidRDefault="00396310" w:rsidP="00396310">
      <w:pPr>
        <w:pStyle w:val="Heading4"/>
      </w:pPr>
      <w:bookmarkStart w:id="2403" w:name="_CR9_3_1_1"/>
      <w:bookmarkStart w:id="2404" w:name="_Toc33963260"/>
      <w:bookmarkStart w:id="2405" w:name="_Toc34393330"/>
      <w:bookmarkStart w:id="2406" w:name="_Toc45216146"/>
      <w:bookmarkStart w:id="2407" w:name="_Toc51931715"/>
      <w:bookmarkStart w:id="2408" w:name="_Toc59208991"/>
      <w:bookmarkStart w:id="2409" w:name="_Toc68196320"/>
      <w:bookmarkStart w:id="2410" w:name="_Toc193394985"/>
      <w:bookmarkEnd w:id="2403"/>
      <w:r w:rsidRPr="00C6761E">
        <w:t>9.3.1.1</w:t>
      </w:r>
      <w:r w:rsidRPr="00C6761E">
        <w:tab/>
        <w:t>Message too short</w:t>
      </w:r>
      <w:bookmarkEnd w:id="2404"/>
      <w:bookmarkEnd w:id="2405"/>
      <w:bookmarkEnd w:id="2406"/>
      <w:bookmarkEnd w:id="2407"/>
      <w:bookmarkEnd w:id="2408"/>
      <w:bookmarkEnd w:id="2409"/>
      <w:bookmarkEnd w:id="2410"/>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411" w:name="_CR9_3_1_2"/>
      <w:bookmarkStart w:id="2412" w:name="_Toc33963261"/>
      <w:bookmarkStart w:id="2413" w:name="_Toc34393331"/>
      <w:bookmarkStart w:id="2414" w:name="_Toc45216147"/>
      <w:bookmarkStart w:id="2415" w:name="_Toc51931716"/>
      <w:bookmarkStart w:id="2416" w:name="_Toc59208992"/>
      <w:bookmarkStart w:id="2417" w:name="_Toc68196321"/>
      <w:bookmarkStart w:id="2418" w:name="_Toc193394986"/>
      <w:bookmarkEnd w:id="2411"/>
      <w:r w:rsidRPr="00C6761E">
        <w:t>9.3.1.2</w:t>
      </w:r>
      <w:r w:rsidRPr="00C6761E">
        <w:tab/>
        <w:t>Message too long</w:t>
      </w:r>
      <w:bookmarkEnd w:id="2412"/>
      <w:bookmarkEnd w:id="2413"/>
      <w:bookmarkEnd w:id="2414"/>
      <w:bookmarkEnd w:id="2415"/>
      <w:bookmarkEnd w:id="2416"/>
      <w:bookmarkEnd w:id="2417"/>
      <w:bookmarkEnd w:id="2418"/>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419" w:name="_CR9_3_2"/>
      <w:bookmarkStart w:id="2420" w:name="_Toc33963262"/>
      <w:bookmarkStart w:id="2421" w:name="_Toc34393332"/>
      <w:bookmarkStart w:id="2422" w:name="_Toc45216148"/>
      <w:bookmarkStart w:id="2423" w:name="_Toc51931717"/>
      <w:bookmarkStart w:id="2424" w:name="_Toc59208993"/>
      <w:bookmarkStart w:id="2425" w:name="_Toc68196322"/>
      <w:bookmarkStart w:id="2426" w:name="_Toc193394987"/>
      <w:bookmarkEnd w:id="2419"/>
      <w:r w:rsidRPr="00C6761E">
        <w:t>9.3.2</w:t>
      </w:r>
      <w:r w:rsidRPr="00C6761E">
        <w:tab/>
        <w:t>Unknown or unforeseen message type</w:t>
      </w:r>
      <w:bookmarkEnd w:id="2420"/>
      <w:bookmarkEnd w:id="2421"/>
      <w:bookmarkEnd w:id="2422"/>
      <w:bookmarkEnd w:id="2423"/>
      <w:bookmarkEnd w:id="2424"/>
      <w:bookmarkEnd w:id="2425"/>
      <w:bookmarkEnd w:id="2426"/>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427" w:name="_CR9_3_3"/>
      <w:bookmarkStart w:id="2428" w:name="_Toc33963263"/>
      <w:bookmarkStart w:id="2429" w:name="_Toc34393333"/>
      <w:bookmarkStart w:id="2430" w:name="_Toc45216149"/>
      <w:bookmarkStart w:id="2431" w:name="_Toc51931718"/>
      <w:bookmarkStart w:id="2432" w:name="_Toc59208994"/>
      <w:bookmarkStart w:id="2433" w:name="_Toc68196323"/>
      <w:bookmarkStart w:id="2434" w:name="_Toc193394988"/>
      <w:bookmarkEnd w:id="2427"/>
      <w:r w:rsidRPr="00C6761E">
        <w:t>9.3.3</w:t>
      </w:r>
      <w:r w:rsidRPr="00C6761E">
        <w:tab/>
        <w:t>Non-semantical mandatory information element errors</w:t>
      </w:r>
      <w:bookmarkEnd w:id="2428"/>
      <w:bookmarkEnd w:id="2429"/>
      <w:bookmarkEnd w:id="2430"/>
      <w:bookmarkEnd w:id="2431"/>
      <w:bookmarkEnd w:id="2432"/>
      <w:bookmarkEnd w:id="2433"/>
      <w:bookmarkEnd w:id="2434"/>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435" w:name="_Toc33963264"/>
      <w:bookmarkStart w:id="2436" w:name="_Toc34393334"/>
      <w:bookmarkStart w:id="2437" w:name="_Toc45216150"/>
      <w:bookmarkStart w:id="2438" w:name="_Toc51931719"/>
      <w:r w:rsidRPr="00C6761E">
        <w:t>the UE shall ignore the PC5 signalling message.</w:t>
      </w:r>
    </w:p>
    <w:p w14:paraId="73819410" w14:textId="77777777" w:rsidR="00396310" w:rsidRPr="00C6761E" w:rsidRDefault="00396310" w:rsidP="00396310">
      <w:pPr>
        <w:pStyle w:val="Heading3"/>
      </w:pPr>
      <w:bookmarkStart w:id="2439" w:name="_CR9_3_4"/>
      <w:bookmarkStart w:id="2440" w:name="_Toc59208995"/>
      <w:bookmarkStart w:id="2441" w:name="_Toc68196324"/>
      <w:bookmarkStart w:id="2442" w:name="_Toc193394989"/>
      <w:bookmarkEnd w:id="2439"/>
      <w:r w:rsidRPr="00C6761E">
        <w:t>9.3.4</w:t>
      </w:r>
      <w:r w:rsidRPr="00C6761E">
        <w:tab/>
        <w:t>Unknown and unforeseen IEs in the non-imperative message part</w:t>
      </w:r>
      <w:bookmarkEnd w:id="2435"/>
      <w:bookmarkEnd w:id="2436"/>
      <w:bookmarkEnd w:id="2437"/>
      <w:bookmarkEnd w:id="2438"/>
      <w:bookmarkEnd w:id="2440"/>
      <w:bookmarkEnd w:id="2441"/>
      <w:bookmarkEnd w:id="2442"/>
    </w:p>
    <w:p w14:paraId="4D1A2691" w14:textId="77777777" w:rsidR="00396310" w:rsidRPr="00C6761E" w:rsidRDefault="00396310" w:rsidP="00396310">
      <w:pPr>
        <w:pStyle w:val="Heading4"/>
      </w:pPr>
      <w:bookmarkStart w:id="2443" w:name="_CR9_3_4_1"/>
      <w:bookmarkStart w:id="2444" w:name="_Toc33963265"/>
      <w:bookmarkStart w:id="2445" w:name="_Toc34393335"/>
      <w:bookmarkStart w:id="2446" w:name="_Toc45216151"/>
      <w:bookmarkStart w:id="2447" w:name="_Toc51931720"/>
      <w:bookmarkStart w:id="2448" w:name="_Toc59208996"/>
      <w:bookmarkStart w:id="2449" w:name="_Toc68196325"/>
      <w:bookmarkStart w:id="2450" w:name="_Toc193394990"/>
      <w:bookmarkEnd w:id="2443"/>
      <w:r w:rsidRPr="00C6761E">
        <w:t>9.3.4.1</w:t>
      </w:r>
      <w:r w:rsidRPr="00C6761E">
        <w:tab/>
        <w:t>IEIs unknown in the message</w:t>
      </w:r>
      <w:bookmarkEnd w:id="2444"/>
      <w:bookmarkEnd w:id="2445"/>
      <w:bookmarkEnd w:id="2446"/>
      <w:bookmarkEnd w:id="2447"/>
      <w:bookmarkEnd w:id="2448"/>
      <w:bookmarkEnd w:id="2449"/>
      <w:bookmarkEnd w:id="2450"/>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451" w:name="_CR9_3_4_2"/>
      <w:bookmarkStart w:id="2452" w:name="_Toc33963266"/>
      <w:bookmarkStart w:id="2453" w:name="_Toc34393336"/>
      <w:bookmarkStart w:id="2454" w:name="_Toc45216152"/>
      <w:bookmarkStart w:id="2455" w:name="_Toc51931721"/>
      <w:bookmarkStart w:id="2456" w:name="_Toc59208997"/>
      <w:bookmarkStart w:id="2457" w:name="_Toc68196326"/>
      <w:bookmarkStart w:id="2458" w:name="_Toc193394991"/>
      <w:bookmarkEnd w:id="2451"/>
      <w:r w:rsidRPr="00C6761E">
        <w:t>9.3.4.2</w:t>
      </w:r>
      <w:r w:rsidRPr="00C6761E">
        <w:tab/>
        <w:t>Out of sequence IEs</w:t>
      </w:r>
      <w:bookmarkEnd w:id="2452"/>
      <w:bookmarkEnd w:id="2453"/>
      <w:bookmarkEnd w:id="2454"/>
      <w:bookmarkEnd w:id="2455"/>
      <w:bookmarkEnd w:id="2456"/>
      <w:bookmarkEnd w:id="2457"/>
      <w:bookmarkEnd w:id="2458"/>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459" w:name="_CR9_3_4_3"/>
      <w:bookmarkStart w:id="2460" w:name="_Toc33963267"/>
      <w:bookmarkStart w:id="2461" w:name="_Toc34393337"/>
      <w:bookmarkStart w:id="2462" w:name="_Toc45216153"/>
      <w:bookmarkStart w:id="2463" w:name="_Toc51931722"/>
      <w:bookmarkStart w:id="2464" w:name="_Toc59208998"/>
      <w:bookmarkStart w:id="2465" w:name="_Toc68196327"/>
      <w:bookmarkStart w:id="2466" w:name="_Toc193394992"/>
      <w:bookmarkEnd w:id="2459"/>
      <w:r w:rsidRPr="00C6761E">
        <w:t>9.3.4.3</w:t>
      </w:r>
      <w:r w:rsidRPr="00C6761E">
        <w:tab/>
        <w:t>Repeated IEs</w:t>
      </w:r>
      <w:bookmarkEnd w:id="2460"/>
      <w:bookmarkEnd w:id="2461"/>
      <w:bookmarkEnd w:id="2462"/>
      <w:bookmarkEnd w:id="2463"/>
      <w:bookmarkEnd w:id="2464"/>
      <w:bookmarkEnd w:id="2465"/>
      <w:bookmarkEnd w:id="2466"/>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467" w:name="_CR9_3_5"/>
      <w:bookmarkStart w:id="2468" w:name="_Toc33963268"/>
      <w:bookmarkStart w:id="2469" w:name="_Toc34393338"/>
      <w:bookmarkStart w:id="2470" w:name="_Toc45216154"/>
      <w:bookmarkStart w:id="2471" w:name="_Toc51931723"/>
      <w:bookmarkStart w:id="2472" w:name="_Toc59208999"/>
      <w:bookmarkStart w:id="2473" w:name="_Toc68196328"/>
      <w:bookmarkStart w:id="2474" w:name="_Toc193394993"/>
      <w:bookmarkEnd w:id="2467"/>
      <w:r w:rsidRPr="00C6761E">
        <w:lastRenderedPageBreak/>
        <w:t>9.3.5</w:t>
      </w:r>
      <w:r w:rsidRPr="00C6761E">
        <w:tab/>
        <w:t>Non-imperative message part errors</w:t>
      </w:r>
      <w:bookmarkEnd w:id="2468"/>
      <w:bookmarkEnd w:id="2469"/>
      <w:bookmarkEnd w:id="2470"/>
      <w:bookmarkEnd w:id="2471"/>
      <w:bookmarkEnd w:id="2472"/>
      <w:bookmarkEnd w:id="2473"/>
      <w:bookmarkEnd w:id="2474"/>
    </w:p>
    <w:p w14:paraId="40DD5D35" w14:textId="77777777" w:rsidR="00396310" w:rsidRPr="00C6761E" w:rsidRDefault="00396310" w:rsidP="00396310">
      <w:pPr>
        <w:pStyle w:val="Heading4"/>
      </w:pPr>
      <w:bookmarkStart w:id="2475" w:name="_CR9_3_5_1"/>
      <w:bookmarkStart w:id="2476" w:name="_Toc33963269"/>
      <w:bookmarkStart w:id="2477" w:name="_Toc34393339"/>
      <w:bookmarkStart w:id="2478" w:name="_Toc45216155"/>
      <w:bookmarkStart w:id="2479" w:name="_Toc51931724"/>
      <w:bookmarkStart w:id="2480" w:name="_Toc59209000"/>
      <w:bookmarkStart w:id="2481" w:name="_Toc68196329"/>
      <w:bookmarkStart w:id="2482" w:name="_Toc193394994"/>
      <w:bookmarkEnd w:id="2475"/>
      <w:r w:rsidRPr="00C6761E">
        <w:t>9.3.5.1</w:t>
      </w:r>
      <w:r w:rsidRPr="00C6761E">
        <w:tab/>
        <w:t>General</w:t>
      </w:r>
      <w:bookmarkEnd w:id="2476"/>
      <w:bookmarkEnd w:id="2477"/>
      <w:bookmarkEnd w:id="2478"/>
      <w:bookmarkEnd w:id="2479"/>
      <w:bookmarkEnd w:id="2480"/>
      <w:bookmarkEnd w:id="2481"/>
      <w:bookmarkEnd w:id="2482"/>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483" w:name="_CR9_3_5_2"/>
      <w:bookmarkStart w:id="2484" w:name="_Toc33963270"/>
      <w:bookmarkStart w:id="2485" w:name="_Toc34393340"/>
      <w:bookmarkStart w:id="2486" w:name="_Toc45216156"/>
      <w:bookmarkStart w:id="2487" w:name="_Toc51931725"/>
      <w:bookmarkStart w:id="2488" w:name="_Toc59209001"/>
      <w:bookmarkStart w:id="2489" w:name="_Toc68196330"/>
      <w:bookmarkStart w:id="2490" w:name="_Toc193394995"/>
      <w:bookmarkEnd w:id="2483"/>
      <w:r w:rsidRPr="00C6761E">
        <w:t>9.3.5.2</w:t>
      </w:r>
      <w:r w:rsidRPr="00C6761E">
        <w:tab/>
        <w:t>Syntactically incorrect optional IEs</w:t>
      </w:r>
      <w:bookmarkEnd w:id="2484"/>
      <w:bookmarkEnd w:id="2485"/>
      <w:bookmarkEnd w:id="2486"/>
      <w:bookmarkEnd w:id="2487"/>
      <w:bookmarkEnd w:id="2488"/>
      <w:bookmarkEnd w:id="2489"/>
      <w:bookmarkEnd w:id="2490"/>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491" w:name="_CR9_3_5_3"/>
      <w:bookmarkStart w:id="2492" w:name="_Toc33963271"/>
      <w:bookmarkStart w:id="2493" w:name="_Toc34393341"/>
      <w:bookmarkStart w:id="2494" w:name="_Toc45216157"/>
      <w:bookmarkStart w:id="2495" w:name="_Toc51931726"/>
      <w:bookmarkStart w:id="2496" w:name="_Toc59209002"/>
      <w:bookmarkStart w:id="2497" w:name="_Toc68196331"/>
      <w:bookmarkStart w:id="2498" w:name="_Toc193394996"/>
      <w:bookmarkEnd w:id="2491"/>
      <w:r w:rsidRPr="00C6761E">
        <w:t>9.3.5.3</w:t>
      </w:r>
      <w:r w:rsidRPr="00C6761E">
        <w:tab/>
        <w:t>Conditional IE errors</w:t>
      </w:r>
      <w:bookmarkEnd w:id="2492"/>
      <w:bookmarkEnd w:id="2493"/>
      <w:bookmarkEnd w:id="2494"/>
      <w:bookmarkEnd w:id="2495"/>
      <w:bookmarkEnd w:id="2496"/>
      <w:bookmarkEnd w:id="2497"/>
      <w:bookmarkEnd w:id="2498"/>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499" w:name="_CR9_3_6"/>
      <w:bookmarkStart w:id="2500" w:name="_Toc33963272"/>
      <w:bookmarkStart w:id="2501" w:name="_Toc34393342"/>
      <w:bookmarkStart w:id="2502" w:name="_Toc45216158"/>
      <w:bookmarkStart w:id="2503" w:name="_Toc51931727"/>
      <w:bookmarkStart w:id="2504" w:name="_Toc59209003"/>
      <w:bookmarkStart w:id="2505" w:name="_Toc68196332"/>
      <w:bookmarkStart w:id="2506" w:name="_Toc193394997"/>
      <w:bookmarkEnd w:id="2499"/>
      <w:r w:rsidRPr="00C6761E">
        <w:t>9.3.6</w:t>
      </w:r>
      <w:r w:rsidRPr="00C6761E">
        <w:tab/>
        <w:t>Messages with semantically incorrect contents</w:t>
      </w:r>
      <w:bookmarkEnd w:id="2500"/>
      <w:bookmarkEnd w:id="2501"/>
      <w:bookmarkEnd w:id="2502"/>
      <w:bookmarkEnd w:id="2503"/>
      <w:bookmarkEnd w:id="2504"/>
      <w:bookmarkEnd w:id="2505"/>
      <w:bookmarkEnd w:id="2506"/>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507" w:name="_CR10"/>
      <w:bookmarkStart w:id="2508" w:name="_Toc193394998"/>
      <w:bookmarkEnd w:id="2507"/>
      <w:r w:rsidRPr="00C6761E">
        <w:t>10</w:t>
      </w:r>
      <w:r w:rsidR="00FF4F78" w:rsidRPr="00C6761E">
        <w:tab/>
        <w:t>Message functional definitions and contents</w:t>
      </w:r>
      <w:bookmarkEnd w:id="2508"/>
    </w:p>
    <w:p w14:paraId="3B2BA24D" w14:textId="6B62C4C7" w:rsidR="00661A16" w:rsidRPr="00C6761E" w:rsidRDefault="00AF026B" w:rsidP="00661A16">
      <w:pPr>
        <w:pStyle w:val="Heading2"/>
      </w:pPr>
      <w:bookmarkStart w:id="2509" w:name="_CR10_1"/>
      <w:bookmarkStart w:id="2510" w:name="_Toc525231308"/>
      <w:bookmarkStart w:id="2511" w:name="_Toc59198708"/>
      <w:bookmarkStart w:id="2512" w:name="_Toc59199299"/>
      <w:bookmarkStart w:id="2513" w:name="_Toc193394999"/>
      <w:bookmarkEnd w:id="2509"/>
      <w:r w:rsidRPr="00C6761E">
        <w:t>10.</w:t>
      </w:r>
      <w:r w:rsidR="00661A16" w:rsidRPr="00C6761E">
        <w:t>1</w:t>
      </w:r>
      <w:r w:rsidR="00661A16" w:rsidRPr="00C6761E">
        <w:tab/>
        <w:t>Overview</w:t>
      </w:r>
      <w:bookmarkEnd w:id="2510"/>
      <w:bookmarkEnd w:id="2511"/>
      <w:bookmarkEnd w:id="2512"/>
      <w:bookmarkEnd w:id="2513"/>
    </w:p>
    <w:p w14:paraId="4723E77A" w14:textId="661ACE45" w:rsidR="00CB3A44" w:rsidRPr="00C6761E" w:rsidRDefault="00CB3A44" w:rsidP="000B2E2B">
      <w:r w:rsidRPr="00C6761E">
        <w:t>This clause contains the definition and contents of the messages used in the procedures described in the present document.</w:t>
      </w:r>
      <w:r w:rsidR="005A01A6">
        <w:t xml:space="preserve"> In this clause, Length in the tables denotes the overall length of the IEs in octets.</w:t>
      </w:r>
    </w:p>
    <w:p w14:paraId="13FE3B58" w14:textId="541FEC24" w:rsidR="00661A16" w:rsidRPr="00C6761E" w:rsidRDefault="00AF026B" w:rsidP="00661A16">
      <w:pPr>
        <w:pStyle w:val="Heading2"/>
      </w:pPr>
      <w:bookmarkStart w:id="2514" w:name="_CR10_2"/>
      <w:bookmarkStart w:id="2515" w:name="_Toc193395000"/>
      <w:bookmarkEnd w:id="2514"/>
      <w:r w:rsidRPr="00C6761E">
        <w:t>10.</w:t>
      </w:r>
      <w:r w:rsidR="00661A16" w:rsidRPr="00C6761E">
        <w:t>2</w:t>
      </w:r>
      <w:r w:rsidR="00661A16" w:rsidRPr="00C6761E">
        <w:tab/>
        <w:t xml:space="preserve">5G ProSe </w:t>
      </w:r>
      <w:r w:rsidR="00CB3A44" w:rsidRPr="00C6761E">
        <w:t xml:space="preserve">direct </w:t>
      </w:r>
      <w:r w:rsidR="00661A16" w:rsidRPr="00C6761E">
        <w:t>discovery messages</w:t>
      </w:r>
      <w:bookmarkEnd w:id="2515"/>
    </w:p>
    <w:p w14:paraId="4D2C0543" w14:textId="77777777" w:rsidR="00CB3A44" w:rsidRPr="00C6761E" w:rsidRDefault="00CB3A44" w:rsidP="00CB3A44">
      <w:pPr>
        <w:pStyle w:val="Heading3"/>
      </w:pPr>
      <w:bookmarkStart w:id="2516" w:name="_CR10_2_1"/>
      <w:bookmarkStart w:id="2517" w:name="_Toc59199328"/>
      <w:bookmarkStart w:id="2518" w:name="_Toc59198737"/>
      <w:bookmarkStart w:id="2519" w:name="_Toc525231337"/>
      <w:bookmarkStart w:id="2520" w:name="_Toc193395001"/>
      <w:bookmarkEnd w:id="2516"/>
      <w:r w:rsidRPr="00C6761E">
        <w:t>10.2.1</w:t>
      </w:r>
      <w:r w:rsidRPr="00C6761E">
        <w:tab/>
        <w:t>Message definition</w:t>
      </w:r>
      <w:bookmarkEnd w:id="2517"/>
      <w:bookmarkEnd w:id="2518"/>
      <w:bookmarkEnd w:id="2519"/>
      <w:bookmarkEnd w:id="2520"/>
    </w:p>
    <w:p w14:paraId="07D3E887" w14:textId="354435EB"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and table 10.2.1.14.</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521" w:name="_CRTable10_2_1_1"/>
      <w:r w:rsidRPr="00C6761E">
        <w:lastRenderedPageBreak/>
        <w:t>Table </w:t>
      </w:r>
      <w:bookmarkEnd w:id="2521"/>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22360B">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22360B">
            <w:pPr>
              <w:pStyle w:val="TAL"/>
            </w:pPr>
            <w:r w:rsidRPr="00C6761E">
              <w:t>UTC-based counter LSB</w:t>
            </w:r>
          </w:p>
          <w:p w14:paraId="72E46FDB" w14:textId="77777777" w:rsidR="002475D9" w:rsidRPr="00C6761E" w:rsidRDefault="002475D9" w:rsidP="0022360B">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22360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22360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22360B">
            <w:pPr>
              <w:pStyle w:val="TAC"/>
              <w:rPr>
                <w:lang w:eastAsia="zh-CN"/>
              </w:rPr>
            </w:pPr>
            <w:r w:rsidRPr="00C6761E">
              <w:rPr>
                <w:lang w:eastAsia="zh-CN"/>
              </w:rPr>
              <w:t>1</w:t>
            </w:r>
          </w:p>
        </w:tc>
      </w:tr>
      <w:tr w:rsidR="002475D9" w:rsidRPr="00C6761E"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105222">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105222">
            <w:pPr>
              <w:pStyle w:val="TAL"/>
            </w:pPr>
            <w:r w:rsidRPr="00C6761E">
              <w:t>MIC</w:t>
            </w:r>
          </w:p>
          <w:p w14:paraId="60107E8C" w14:textId="77777777" w:rsidR="002475D9" w:rsidRPr="00C6761E" w:rsidRDefault="002475D9" w:rsidP="00105222">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105222">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105222">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105222">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r w:rsidRPr="00C6761E">
              <w:t xml:space="preserve">ProSe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r w:rsidRPr="00C6761E">
              <w:t xml:space="preserve">ProSe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522" w:name="_CRTable10_2_1_2"/>
      <w:r w:rsidRPr="00C6761E">
        <w:t>Table </w:t>
      </w:r>
      <w:bookmarkEnd w:id="2522"/>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432FFC">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432FFC">
            <w:pPr>
              <w:pStyle w:val="TAL"/>
            </w:pPr>
            <w:r w:rsidRPr="00C6761E">
              <w:t>UTC-based counter LSB</w:t>
            </w:r>
          </w:p>
          <w:p w14:paraId="490376B3" w14:textId="77777777" w:rsidR="002475D9" w:rsidRPr="00C6761E" w:rsidRDefault="002475D9" w:rsidP="00432FFC">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32FF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32FF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32FFC">
            <w:pPr>
              <w:pStyle w:val="TAC"/>
              <w:rPr>
                <w:lang w:eastAsia="zh-CN"/>
              </w:rPr>
            </w:pPr>
            <w:r w:rsidRPr="00C6761E">
              <w:rPr>
                <w:lang w:eastAsia="zh-CN"/>
              </w:rPr>
              <w:t>1</w:t>
            </w:r>
          </w:p>
        </w:tc>
      </w:tr>
      <w:tr w:rsidR="002475D9" w:rsidRPr="00C6761E"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FF40A3">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FF40A3">
            <w:pPr>
              <w:pStyle w:val="TAL"/>
            </w:pPr>
            <w:r w:rsidRPr="00C6761E">
              <w:t>MIC</w:t>
            </w:r>
          </w:p>
          <w:p w14:paraId="28D70074" w14:textId="77777777" w:rsidR="002475D9" w:rsidRPr="00C6761E" w:rsidRDefault="002475D9" w:rsidP="00FF40A3">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FF40A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FF40A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FF40A3">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r w:rsidRPr="00C6761E">
              <w:t xml:space="preserve">ProSe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r w:rsidRPr="00C6761E">
              <w:t xml:space="preserve">ProSe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523" w:name="_CRTable10_2_1_3"/>
      <w:r w:rsidRPr="00C6761E">
        <w:t>Table </w:t>
      </w:r>
      <w:bookmarkEnd w:id="2523"/>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337229">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337229">
            <w:pPr>
              <w:pStyle w:val="TAL"/>
            </w:pPr>
            <w:r w:rsidRPr="00C6761E">
              <w:t>UTC-based counter LSB</w:t>
            </w:r>
          </w:p>
          <w:p w14:paraId="116D9FE0" w14:textId="77777777" w:rsidR="002475D9" w:rsidRPr="00C6761E" w:rsidRDefault="002475D9" w:rsidP="00337229">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337229">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337229">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337229">
            <w:pPr>
              <w:pStyle w:val="TAC"/>
              <w:rPr>
                <w:lang w:eastAsia="zh-CN"/>
              </w:rPr>
            </w:pPr>
            <w:r w:rsidRPr="00C6761E">
              <w:rPr>
                <w:lang w:eastAsia="zh-CN"/>
              </w:rPr>
              <w:t>1</w:t>
            </w:r>
          </w:p>
        </w:tc>
      </w:tr>
      <w:tr w:rsidR="002475D9" w:rsidRPr="00C6761E"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DC26D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DC26DC">
            <w:pPr>
              <w:pStyle w:val="TAL"/>
            </w:pPr>
            <w:r w:rsidRPr="00C6761E">
              <w:t>MIC</w:t>
            </w:r>
          </w:p>
          <w:p w14:paraId="053683EB" w14:textId="77777777" w:rsidR="002475D9" w:rsidRPr="00C6761E" w:rsidRDefault="002475D9" w:rsidP="00DC26D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DC26D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DC26D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DC26DC">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r w:rsidRPr="00C6761E">
              <w:t xml:space="preserve">ProSe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r w:rsidRPr="00C6761E">
              <w:t xml:space="preserve">ProSe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2524" w:name="_Hlk127218295"/>
            <w:bookmarkStart w:id="2525" w:name="_Hlk127218218"/>
            <w:r w:rsidRPr="00C6761E">
              <w:t xml:space="preserve">Discoveree </w:t>
            </w:r>
            <w:bookmarkEnd w:id="2524"/>
            <w:r w:rsidRPr="00C6761E">
              <w:t>user info</w:t>
            </w:r>
            <w:bookmarkEnd w:id="2525"/>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526" w:name="_CRTable10_2_1_4"/>
      <w:r w:rsidRPr="00C6761E">
        <w:lastRenderedPageBreak/>
        <w:t>Table </w:t>
      </w:r>
      <w:bookmarkEnd w:id="2526"/>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8358E6">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8358E6">
            <w:pPr>
              <w:pStyle w:val="TAL"/>
            </w:pPr>
            <w:r w:rsidRPr="00C6761E">
              <w:t>UTC-based counter LSB</w:t>
            </w:r>
          </w:p>
          <w:p w14:paraId="13DD1742" w14:textId="77777777" w:rsidR="002475D9" w:rsidRPr="00C6761E" w:rsidRDefault="002475D9" w:rsidP="008358E6">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8358E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8358E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8358E6">
            <w:pPr>
              <w:pStyle w:val="TAC"/>
              <w:rPr>
                <w:lang w:eastAsia="zh-CN"/>
              </w:rPr>
            </w:pPr>
            <w:r w:rsidRPr="00C6761E">
              <w:rPr>
                <w:lang w:eastAsia="zh-CN"/>
              </w:rPr>
              <w:t>1</w:t>
            </w:r>
          </w:p>
        </w:tc>
      </w:tr>
      <w:tr w:rsidR="002475D9" w:rsidRPr="00C6761E"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CB6BB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CB6BBC">
            <w:pPr>
              <w:pStyle w:val="TAL"/>
            </w:pPr>
            <w:r w:rsidRPr="00C6761E">
              <w:t>MIC</w:t>
            </w:r>
          </w:p>
          <w:p w14:paraId="250C827C" w14:textId="77777777" w:rsidR="002475D9" w:rsidRPr="00C6761E" w:rsidRDefault="002475D9" w:rsidP="00CB6BB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CB6BB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CB6BB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CB6BBC">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r w:rsidRPr="00C6761E">
              <w:t xml:space="preserve">ProSe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r w:rsidRPr="00C6761E">
              <w:t xml:space="preserve">ProSe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527" w:name="_CRTable10_2_1_5"/>
      <w:r w:rsidRPr="00C6761E">
        <w:t>Table </w:t>
      </w:r>
      <w:bookmarkEnd w:id="2527"/>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CE3A9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CE3A95">
            <w:pPr>
              <w:pStyle w:val="TAL"/>
            </w:pPr>
            <w:r w:rsidRPr="00C6761E">
              <w:t>UTC-based counter LSB</w:t>
            </w:r>
          </w:p>
          <w:p w14:paraId="67960658" w14:textId="77777777" w:rsidR="002475D9" w:rsidRPr="00C6761E" w:rsidRDefault="002475D9" w:rsidP="00CE3A95">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CE3A9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CE3A9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CE3A95">
            <w:pPr>
              <w:pStyle w:val="TAC"/>
              <w:rPr>
                <w:lang w:eastAsia="zh-CN"/>
              </w:rPr>
            </w:pPr>
            <w:r w:rsidRPr="00C6761E">
              <w:rPr>
                <w:lang w:eastAsia="zh-CN"/>
              </w:rPr>
              <w:t>1</w:t>
            </w:r>
          </w:p>
        </w:tc>
      </w:tr>
      <w:tr w:rsidR="002475D9" w:rsidRPr="00C6761E"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1B69FA">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1B69FA">
            <w:pPr>
              <w:pStyle w:val="TAL"/>
            </w:pPr>
            <w:r w:rsidRPr="00C6761E">
              <w:t>MIC</w:t>
            </w:r>
          </w:p>
          <w:p w14:paraId="1B3D9233" w14:textId="77777777" w:rsidR="002475D9" w:rsidRPr="00C6761E" w:rsidRDefault="002475D9" w:rsidP="001B69FA">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1B69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1B69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1B69FA">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528" w:name="_CRTable10_2_1_6"/>
      <w:r w:rsidRPr="00C6761E">
        <w:t>Table </w:t>
      </w:r>
      <w:bookmarkEnd w:id="2528"/>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153987">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153987">
            <w:pPr>
              <w:pStyle w:val="TAL"/>
            </w:pPr>
            <w:r w:rsidRPr="00C6761E">
              <w:t>UTC-based counter LSB</w:t>
            </w:r>
          </w:p>
          <w:p w14:paraId="136B3E4D" w14:textId="77777777" w:rsidR="002475D9" w:rsidRPr="00C6761E" w:rsidRDefault="002475D9" w:rsidP="00153987">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1539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15398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153987">
            <w:pPr>
              <w:pStyle w:val="TAC"/>
              <w:rPr>
                <w:lang w:eastAsia="zh-CN"/>
              </w:rPr>
            </w:pPr>
            <w:r w:rsidRPr="00C6761E">
              <w:rPr>
                <w:lang w:eastAsia="zh-CN"/>
              </w:rPr>
              <w:t>1</w:t>
            </w:r>
          </w:p>
        </w:tc>
      </w:tr>
      <w:tr w:rsidR="002475D9" w:rsidRPr="00C6761E"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DD5ECD">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DD5ECD">
            <w:pPr>
              <w:pStyle w:val="TAL"/>
            </w:pPr>
            <w:r w:rsidRPr="00C6761E">
              <w:t>MIC</w:t>
            </w:r>
          </w:p>
          <w:p w14:paraId="6FD56453" w14:textId="77777777" w:rsidR="002475D9" w:rsidRPr="00C6761E" w:rsidRDefault="002475D9" w:rsidP="00DD5ECD">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DD5EC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DD5ECD">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DD5ECD">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529" w:name="_CRTable10_2_1_7"/>
      <w:r w:rsidRPr="00C6761E">
        <w:lastRenderedPageBreak/>
        <w:t>Table </w:t>
      </w:r>
      <w:bookmarkEnd w:id="2529"/>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4E173A">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4E173A">
            <w:pPr>
              <w:pStyle w:val="TAL"/>
            </w:pPr>
            <w:r w:rsidRPr="00C6761E">
              <w:t>UTC-based counter LSB</w:t>
            </w:r>
          </w:p>
          <w:p w14:paraId="5578E045" w14:textId="77777777" w:rsidR="002475D9" w:rsidRPr="00C6761E" w:rsidRDefault="002475D9" w:rsidP="004E173A">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E17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E17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E173A">
            <w:pPr>
              <w:pStyle w:val="TAC"/>
              <w:rPr>
                <w:lang w:eastAsia="zh-CN"/>
              </w:rPr>
            </w:pPr>
            <w:r w:rsidRPr="00C6761E">
              <w:rPr>
                <w:lang w:eastAsia="zh-CN"/>
              </w:rPr>
              <w:t>1</w:t>
            </w:r>
          </w:p>
        </w:tc>
      </w:tr>
      <w:tr w:rsidR="002475D9" w:rsidRPr="00C6761E"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836C05">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836C05">
            <w:pPr>
              <w:pStyle w:val="TAL"/>
            </w:pPr>
            <w:r w:rsidRPr="00C6761E">
              <w:t>MIC</w:t>
            </w:r>
          </w:p>
          <w:p w14:paraId="3B065D7E" w14:textId="77777777" w:rsidR="002475D9" w:rsidRPr="00C6761E" w:rsidRDefault="002475D9" w:rsidP="00836C05">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836C0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836C0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836C05">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r w:rsidRPr="00C6761E">
              <w:t xml:space="preserve">Discoveree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530" w:name="_CRTable10_2_1_8"/>
      <w:r w:rsidRPr="00C6761E">
        <w:t>Table </w:t>
      </w:r>
      <w:bookmarkEnd w:id="2530"/>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r w:rsidRPr="00C6761E">
              <w:t xml:space="preserve">ProSe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r w:rsidRPr="00C6761E">
              <w:t xml:space="preserve">ProSe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8C1A1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8C1A15">
            <w:pPr>
              <w:pStyle w:val="TAL"/>
              <w:rPr>
                <w:lang w:eastAsia="zh-CN"/>
              </w:rPr>
            </w:pPr>
            <w:r w:rsidRPr="00C6761E">
              <w:t>UTC-based counter LSB</w:t>
            </w:r>
          </w:p>
          <w:p w14:paraId="6772A3DC" w14:textId="77777777" w:rsidR="002475D9" w:rsidRPr="00C6761E" w:rsidRDefault="002475D9" w:rsidP="008C1A15">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8C1A1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8C1A1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8C1A15">
            <w:pPr>
              <w:pStyle w:val="TAC"/>
              <w:rPr>
                <w:lang w:eastAsia="zh-CN"/>
              </w:rPr>
            </w:pPr>
            <w:r w:rsidRPr="00C6761E">
              <w:rPr>
                <w:lang w:eastAsia="zh-CN"/>
              </w:rPr>
              <w:t>1</w:t>
            </w:r>
          </w:p>
        </w:tc>
      </w:tr>
      <w:tr w:rsidR="004D4EC6" w:rsidRPr="00C33F68" w14:paraId="3A890F0A"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E4911F" w14:textId="77777777" w:rsidR="004D4EC6" w:rsidRPr="00C33F68" w:rsidRDefault="004D4EC6" w:rsidP="00F37078">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5A015C6" w14:textId="77777777" w:rsidR="004D4EC6" w:rsidRPr="00C33F68" w:rsidRDefault="004D4EC6" w:rsidP="00F37078">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397019A9" w14:textId="77777777" w:rsidR="004D4EC6" w:rsidRPr="00C6761E" w:rsidRDefault="004D4EC6" w:rsidP="00F37078">
            <w:pPr>
              <w:pStyle w:val="TAL"/>
            </w:pPr>
            <w:r w:rsidRPr="00C6761E">
              <w:t>PLMN ID</w:t>
            </w:r>
          </w:p>
          <w:p w14:paraId="1C9532E0" w14:textId="5B5DC570" w:rsidR="004D4EC6" w:rsidRPr="00C33F68" w:rsidRDefault="004D4EC6" w:rsidP="00F37078">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22CD83FC" w14:textId="77777777" w:rsidR="004D4EC6" w:rsidRPr="00C33F68" w:rsidRDefault="004D4EC6" w:rsidP="00F3707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4D0E66" w14:textId="77777777" w:rsidR="004D4EC6" w:rsidRPr="00C33F68" w:rsidRDefault="004D4EC6" w:rsidP="00F3707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42E2D34" w14:textId="77777777" w:rsidR="004D4EC6" w:rsidRPr="00C33F68" w:rsidRDefault="004D4EC6" w:rsidP="00F37078">
            <w:pPr>
              <w:pStyle w:val="TAC"/>
              <w:rPr>
                <w:lang w:eastAsia="zh-CN"/>
              </w:rPr>
            </w:pPr>
            <w:r>
              <w:rPr>
                <w:lang w:eastAsia="zh-CN"/>
              </w:rPr>
              <w:t>3</w:t>
            </w:r>
          </w:p>
        </w:tc>
      </w:tr>
      <w:tr w:rsidR="002475D9" w:rsidRPr="00C6761E"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60A4E">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60A4E">
            <w:pPr>
              <w:pStyle w:val="TAL"/>
              <w:rPr>
                <w:lang w:eastAsia="zh-CN"/>
              </w:rPr>
            </w:pPr>
            <w:r w:rsidRPr="00C6761E">
              <w:rPr>
                <w:lang w:eastAsia="zh-CN"/>
              </w:rPr>
              <w:t>MIC</w:t>
            </w:r>
          </w:p>
          <w:p w14:paraId="5FF10D9A" w14:textId="77777777" w:rsidR="002475D9" w:rsidRPr="00C6761E" w:rsidRDefault="002475D9" w:rsidP="00560A4E">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60A4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60A4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60A4E">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531" w:name="_CRTable10_2_1_9"/>
      <w:r w:rsidRPr="00C6761E">
        <w:lastRenderedPageBreak/>
        <w:t>Table </w:t>
      </w:r>
      <w:bookmarkEnd w:id="2531"/>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r w:rsidRPr="00C6761E">
              <w:t>ProSe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r w:rsidRPr="00C6761E">
              <w:t>ProSe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AE5E6D">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AE5E6D">
            <w:pPr>
              <w:pStyle w:val="TAL"/>
              <w:rPr>
                <w:lang w:eastAsia="zh-CN"/>
              </w:rPr>
            </w:pPr>
            <w:r w:rsidRPr="00C6761E">
              <w:t>UTC-based counter LSB</w:t>
            </w:r>
          </w:p>
          <w:p w14:paraId="2375C154" w14:textId="77777777" w:rsidR="002475D9" w:rsidRPr="00C6761E" w:rsidRDefault="002475D9" w:rsidP="00AE5E6D">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AE5E6D">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AE5E6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AE5E6D">
            <w:pPr>
              <w:pStyle w:val="TAC"/>
              <w:rPr>
                <w:lang w:eastAsia="zh-CN"/>
              </w:rPr>
            </w:pPr>
            <w:r w:rsidRPr="00C6761E">
              <w:rPr>
                <w:lang w:eastAsia="zh-CN"/>
              </w:rPr>
              <w:t>1</w:t>
            </w:r>
          </w:p>
        </w:tc>
      </w:tr>
      <w:tr w:rsidR="002475D9" w:rsidRPr="00C6761E"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F779E2">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F779E2">
            <w:pPr>
              <w:pStyle w:val="TAL"/>
              <w:rPr>
                <w:lang w:eastAsia="zh-CN"/>
              </w:rPr>
            </w:pPr>
            <w:r w:rsidRPr="00C6761E">
              <w:rPr>
                <w:lang w:eastAsia="zh-CN"/>
              </w:rPr>
              <w:t>MIC</w:t>
            </w:r>
          </w:p>
          <w:p w14:paraId="4B08F506" w14:textId="77777777" w:rsidR="002475D9" w:rsidRPr="00C6761E" w:rsidRDefault="002475D9" w:rsidP="00F779E2">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F779E2">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F779E2">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F779E2">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7F628D">
            <w:pPr>
              <w:keepNext/>
              <w:keepLines/>
              <w:overflowPunct/>
              <w:autoSpaceDE/>
              <w:autoSpaceDN/>
              <w:adjustRightInd/>
              <w:spacing w:after="0"/>
              <w:textAlignment w:val="auto"/>
              <w:rPr>
                <w:rFonts w:ascii="Arial" w:hAnsi="Arial"/>
                <w:sz w:val="18"/>
              </w:rPr>
            </w:pPr>
            <w:r w:rsidRPr="007F628D">
              <w:rPr>
                <w:rFonts w:ascii="Arial" w:eastAsiaTheme="minorEastAsia"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532" w:name="_CRTable10_2_1_10"/>
      <w:r w:rsidRPr="00C6761E">
        <w:t>Table </w:t>
      </w:r>
      <w:bookmarkEnd w:id="2532"/>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r w:rsidRPr="00C6761E">
              <w:t>ProSe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r w:rsidRPr="00C6761E">
              <w:t>ProSe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6F47D3">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6F47D3">
            <w:pPr>
              <w:pStyle w:val="TAL"/>
              <w:rPr>
                <w:lang w:eastAsia="zh-CN"/>
              </w:rPr>
            </w:pPr>
            <w:r w:rsidRPr="00C6761E">
              <w:t>UTC-based counter LSB</w:t>
            </w:r>
          </w:p>
          <w:p w14:paraId="368EE2A7" w14:textId="77777777" w:rsidR="002475D9" w:rsidRPr="00C6761E" w:rsidRDefault="002475D9" w:rsidP="006F47D3">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6F47D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6F47D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6F47D3">
            <w:pPr>
              <w:pStyle w:val="TAC"/>
              <w:rPr>
                <w:lang w:eastAsia="zh-CN"/>
              </w:rPr>
            </w:pPr>
            <w:r w:rsidRPr="00C6761E">
              <w:rPr>
                <w:lang w:eastAsia="zh-CN"/>
              </w:rPr>
              <w:t>1</w:t>
            </w:r>
          </w:p>
        </w:tc>
      </w:tr>
      <w:tr w:rsidR="004D4EC6" w:rsidRPr="00772733" w14:paraId="7FB0C511"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EE25CB" w14:textId="77777777" w:rsidR="004D4EC6" w:rsidRPr="00772733" w:rsidRDefault="004D4EC6" w:rsidP="00F37078">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72CAF65" w14:textId="77777777" w:rsidR="004D4EC6" w:rsidRPr="00772733" w:rsidRDefault="004D4EC6" w:rsidP="00F37078">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28517695" w14:textId="77777777" w:rsidR="004D4EC6" w:rsidRPr="00C6761E" w:rsidRDefault="004D4EC6" w:rsidP="00F37078">
            <w:pPr>
              <w:pStyle w:val="TAL"/>
            </w:pPr>
            <w:r w:rsidRPr="00C6761E">
              <w:t>PLMN ID</w:t>
            </w:r>
          </w:p>
          <w:p w14:paraId="583EF124" w14:textId="376C32DA" w:rsidR="004D4EC6" w:rsidRPr="00772733" w:rsidRDefault="004D4EC6" w:rsidP="00F37078">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1B5E912" w14:textId="77777777" w:rsidR="004D4EC6" w:rsidRPr="00772733" w:rsidRDefault="004D4EC6" w:rsidP="00F3707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ABAF5BC" w14:textId="77777777" w:rsidR="004D4EC6" w:rsidRPr="00772733" w:rsidRDefault="004D4EC6" w:rsidP="00F3707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720EDB" w14:textId="77777777" w:rsidR="004D4EC6" w:rsidRPr="00772733" w:rsidRDefault="004D4EC6" w:rsidP="00F37078">
            <w:pPr>
              <w:pStyle w:val="TAC"/>
              <w:rPr>
                <w:lang w:eastAsia="zh-CN"/>
              </w:rPr>
            </w:pPr>
            <w:r>
              <w:rPr>
                <w:lang w:eastAsia="zh-CN"/>
              </w:rPr>
              <w:t>3</w:t>
            </w:r>
          </w:p>
        </w:tc>
      </w:tr>
      <w:tr w:rsidR="002475D9" w:rsidRPr="00C6761E"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A759A0">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A759A0">
            <w:pPr>
              <w:pStyle w:val="TAL"/>
              <w:rPr>
                <w:lang w:eastAsia="zh-CN"/>
              </w:rPr>
            </w:pPr>
            <w:r w:rsidRPr="00C6761E">
              <w:rPr>
                <w:lang w:eastAsia="zh-CN"/>
              </w:rPr>
              <w:t>MIC</w:t>
            </w:r>
          </w:p>
          <w:p w14:paraId="29E6BC5D" w14:textId="77777777" w:rsidR="002475D9" w:rsidRPr="00C6761E" w:rsidRDefault="002475D9" w:rsidP="00A759A0">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A759A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A759A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A759A0">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r w:rsidRPr="00C6761E">
              <w:t>Discover</w:t>
            </w:r>
            <w:r w:rsidRPr="00C6761E">
              <w:rPr>
                <w:lang w:eastAsia="zh-CN"/>
              </w:rPr>
              <w:t xml:space="preserve">ee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533" w:name="_CRTable10_2_1_11"/>
      <w:r w:rsidRPr="00C6761E">
        <w:lastRenderedPageBreak/>
        <w:t>Table </w:t>
      </w:r>
      <w:bookmarkEnd w:id="2533"/>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6761E"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6761E" w:rsidRDefault="00B9141F"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6761E" w:rsidRDefault="007F7B02" w:rsidP="0010363A">
            <w:pPr>
              <w:pStyle w:val="TAH"/>
            </w:pPr>
            <w:r w:rsidRPr="00C6761E">
              <w:t>I</w:t>
            </w:r>
            <w:r w:rsidR="003D75CD" w:rsidRPr="00C6761E">
              <w:t>nfo</w:t>
            </w:r>
            <w:r w:rsidR="00B9141F" w:rsidRPr="00C6761E">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6761E" w:rsidRDefault="00B9141F"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6761E" w:rsidRDefault="00B9141F"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6761E" w:rsidRDefault="00B9141F"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6761E" w:rsidRDefault="00B9141F" w:rsidP="0010363A">
            <w:pPr>
              <w:pStyle w:val="TAH"/>
            </w:pPr>
            <w:r w:rsidRPr="00C6761E">
              <w:t>Length</w:t>
            </w:r>
          </w:p>
        </w:tc>
      </w:tr>
      <w:tr w:rsidR="00B9141F" w:rsidRPr="00C6761E"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6761E" w:rsidRDefault="00B9141F" w:rsidP="0010363A">
            <w:pPr>
              <w:pStyle w:val="TAL"/>
            </w:pPr>
            <w:r w:rsidRPr="00C6761E">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6761E" w:rsidRDefault="00B9141F" w:rsidP="0010363A">
            <w:pPr>
              <w:pStyle w:val="TAL"/>
            </w:pPr>
            <w:r w:rsidRPr="00C6761E">
              <w:t>ProSe direct discovery PC5 message type</w:t>
            </w:r>
          </w:p>
          <w:p w14:paraId="36BAAA41" w14:textId="77777777" w:rsidR="00B9141F" w:rsidRPr="00C6761E" w:rsidRDefault="00B9141F"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6761E" w:rsidRDefault="00B9141F"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6761E" w:rsidRDefault="00B9141F"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6761E" w:rsidRDefault="00B9141F" w:rsidP="0010363A">
            <w:pPr>
              <w:pStyle w:val="TAC"/>
            </w:pPr>
            <w:r w:rsidRPr="00C6761E">
              <w:t>1</w:t>
            </w:r>
          </w:p>
        </w:tc>
      </w:tr>
      <w:tr w:rsidR="002475D9" w:rsidRPr="00C6761E"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6761E"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6761E" w:rsidRDefault="002475D9" w:rsidP="000D47FB">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6761E" w:rsidRDefault="002475D9" w:rsidP="000D47FB">
            <w:pPr>
              <w:pStyle w:val="TAL"/>
              <w:rPr>
                <w:lang w:eastAsia="zh-CN"/>
              </w:rPr>
            </w:pPr>
            <w:r w:rsidRPr="00C6761E">
              <w:t>UTC-based counter LSB</w:t>
            </w:r>
          </w:p>
          <w:p w14:paraId="567BF220" w14:textId="77777777" w:rsidR="002475D9" w:rsidRPr="00C6761E" w:rsidRDefault="002475D9" w:rsidP="000D47FB">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6761E" w:rsidRDefault="002475D9" w:rsidP="000D47F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6761E" w:rsidRDefault="002475D9" w:rsidP="000D47F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6761E" w:rsidRDefault="002475D9" w:rsidP="000D47FB">
            <w:pPr>
              <w:pStyle w:val="TAC"/>
              <w:rPr>
                <w:lang w:eastAsia="zh-CN"/>
              </w:rPr>
            </w:pPr>
            <w:r w:rsidRPr="00C6761E">
              <w:rPr>
                <w:lang w:eastAsia="zh-CN"/>
              </w:rPr>
              <w:t>1</w:t>
            </w:r>
          </w:p>
        </w:tc>
      </w:tr>
      <w:tr w:rsidR="004D4EC6" w:rsidRPr="00C6761E" w14:paraId="30B9C98F"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A11DB6"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6FD96C0" w14:textId="448F28C5" w:rsidR="004D4EC6" w:rsidRPr="00C6761E" w:rsidRDefault="004D4EC6" w:rsidP="004D4EC6">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431BE0BD" w14:textId="77777777" w:rsidR="004D4EC6" w:rsidRPr="00C6761E" w:rsidRDefault="004D4EC6" w:rsidP="004D4EC6">
            <w:pPr>
              <w:pStyle w:val="TAL"/>
            </w:pPr>
            <w:r w:rsidRPr="00C6761E">
              <w:t>PLMN ID</w:t>
            </w:r>
          </w:p>
          <w:p w14:paraId="098D101B" w14:textId="4CE7B4E1" w:rsidR="004D4EC6" w:rsidRPr="00C6761E" w:rsidRDefault="004D4EC6" w:rsidP="004D4EC6">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3AF92CF" w14:textId="7ADA1C6D" w:rsidR="004D4EC6" w:rsidRPr="00C6761E" w:rsidRDefault="004D4EC6" w:rsidP="004D4EC6">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19FCF1E" w14:textId="1C818998"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AD9630D" w14:textId="308859C5" w:rsidR="004D4EC6" w:rsidRPr="00C6761E" w:rsidRDefault="004D4EC6" w:rsidP="004D4EC6">
            <w:pPr>
              <w:pStyle w:val="TAC"/>
              <w:rPr>
                <w:lang w:eastAsia="zh-CN"/>
              </w:rPr>
            </w:pPr>
            <w:r>
              <w:rPr>
                <w:lang w:eastAsia="zh-CN"/>
              </w:rPr>
              <w:t>3</w:t>
            </w:r>
          </w:p>
        </w:tc>
      </w:tr>
      <w:tr w:rsidR="004D4EC6" w:rsidRPr="00C6761E"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4D4EC6" w:rsidRPr="00C6761E" w:rsidRDefault="004D4EC6" w:rsidP="004D4EC6">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4D4EC6" w:rsidRPr="00C6761E" w:rsidRDefault="004D4EC6" w:rsidP="004D4EC6">
            <w:pPr>
              <w:pStyle w:val="TAL"/>
              <w:rPr>
                <w:lang w:eastAsia="zh-CN"/>
              </w:rPr>
            </w:pPr>
            <w:r w:rsidRPr="00C6761E">
              <w:rPr>
                <w:lang w:eastAsia="zh-CN"/>
              </w:rPr>
              <w:t>MIC</w:t>
            </w:r>
          </w:p>
          <w:p w14:paraId="72ADCF3C" w14:textId="77777777" w:rsidR="004D4EC6" w:rsidRPr="00C6761E" w:rsidRDefault="004D4EC6" w:rsidP="004D4EC6">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4D4EC6" w:rsidRPr="00C6761E" w:rsidRDefault="004D4EC6" w:rsidP="004D4EC6">
            <w:pPr>
              <w:pStyle w:val="TAC"/>
              <w:rPr>
                <w:lang w:eastAsia="zh-CN"/>
              </w:rPr>
            </w:pPr>
            <w:r w:rsidRPr="00C6761E">
              <w:rPr>
                <w:lang w:eastAsia="zh-CN"/>
              </w:rPr>
              <w:t>4</w:t>
            </w:r>
          </w:p>
        </w:tc>
      </w:tr>
      <w:tr w:rsidR="004D4EC6" w:rsidRPr="00C6761E"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4D4EC6" w:rsidRPr="00C6761E" w:rsidRDefault="004D4EC6" w:rsidP="004D4EC6">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4D4EC6" w:rsidRPr="00C6761E" w:rsidRDefault="004D4EC6" w:rsidP="004D4EC6">
            <w:pPr>
              <w:pStyle w:val="TAL"/>
              <w:rPr>
                <w:lang w:eastAsia="zh-CN"/>
              </w:rPr>
            </w:pPr>
            <w:r w:rsidRPr="00C6761E">
              <w:rPr>
                <w:lang w:eastAsia="zh-CN"/>
              </w:rPr>
              <w:t>Relay service code</w:t>
            </w:r>
          </w:p>
          <w:p w14:paraId="64F97425" w14:textId="05C460EF" w:rsidR="004D4EC6" w:rsidRPr="00C6761E" w:rsidRDefault="004D4EC6" w:rsidP="004D4EC6">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4D4EC6" w:rsidRPr="00C6761E" w:rsidRDefault="004D4EC6" w:rsidP="004D4EC6">
            <w:pPr>
              <w:pStyle w:val="TAC"/>
              <w:rPr>
                <w:lang w:eastAsia="zh-CN"/>
              </w:rPr>
            </w:pPr>
            <w:r w:rsidRPr="00C6761E">
              <w:t>3</w:t>
            </w:r>
          </w:p>
        </w:tc>
      </w:tr>
      <w:tr w:rsidR="004D4EC6" w:rsidRPr="00C6761E"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4D4EC6" w:rsidRPr="00C6761E" w:rsidRDefault="004D4EC6" w:rsidP="004D4EC6">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4D4EC6" w:rsidRPr="00C6761E" w:rsidRDefault="004D4EC6" w:rsidP="004D4EC6">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4D4EC6" w:rsidRPr="00C6761E" w:rsidRDefault="004D4EC6" w:rsidP="004D4EC6">
            <w:pPr>
              <w:pStyle w:val="TAL"/>
              <w:rPr>
                <w:lang w:eastAsia="zh-CN"/>
              </w:rPr>
            </w:pPr>
            <w:r w:rsidRPr="00C6761E">
              <w:t>User info ID</w:t>
            </w:r>
          </w:p>
          <w:p w14:paraId="7E8F1BB8" w14:textId="0E5BE2AD" w:rsidR="004D4EC6" w:rsidRPr="00C6761E" w:rsidRDefault="004D4EC6" w:rsidP="004D4EC6">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2D236169" w:rsidR="004D4EC6" w:rsidRPr="00C6761E" w:rsidRDefault="004D4EC6" w:rsidP="004D4EC6">
            <w:pPr>
              <w:pStyle w:val="TAC"/>
              <w:rPr>
                <w:lang w:eastAsia="zh-CN"/>
              </w:rPr>
            </w:pPr>
            <w:r w:rsidRPr="00C6761E">
              <w:rPr>
                <w:lang w:eastAsia="zh-CN"/>
              </w:rPr>
              <w:t>6</w:t>
            </w:r>
          </w:p>
        </w:tc>
      </w:tr>
      <w:tr w:rsidR="004D4EC6" w:rsidRPr="00C6761E"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4D4EC6" w:rsidRPr="00C6761E" w:rsidRDefault="004D4EC6" w:rsidP="004D4EC6">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4D4EC6" w:rsidRPr="00C6761E" w:rsidRDefault="004D4EC6" w:rsidP="004D4EC6">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4D4EC6" w:rsidRPr="00C6761E" w:rsidRDefault="004D4EC6" w:rsidP="004D4EC6">
            <w:pPr>
              <w:pStyle w:val="TAL"/>
              <w:rPr>
                <w:lang w:eastAsia="zh-CN"/>
              </w:rPr>
            </w:pPr>
            <w:r w:rsidRPr="00C6761E">
              <w:rPr>
                <w:lang w:eastAsia="zh-CN"/>
              </w:rPr>
              <w:t>NCGI</w:t>
            </w:r>
          </w:p>
          <w:p w14:paraId="2CC5572B" w14:textId="72DFF7D2" w:rsidR="004D4EC6" w:rsidRPr="00C6761E" w:rsidRDefault="004D4EC6" w:rsidP="004D4EC6">
            <w:pPr>
              <w:pStyle w:val="TAL"/>
            </w:pPr>
            <w:r w:rsidRPr="00C6761E">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4D4EC6" w:rsidRPr="00C6761E" w:rsidRDefault="004D4EC6" w:rsidP="004D4EC6">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4D4EC6" w:rsidRPr="00C6761E" w:rsidRDefault="004D4EC6" w:rsidP="004D4EC6">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4D4EC6" w:rsidRPr="00C6761E" w:rsidRDefault="004D4EC6" w:rsidP="004D4EC6">
            <w:pPr>
              <w:pStyle w:val="TAC"/>
              <w:rPr>
                <w:lang w:eastAsia="zh-CN"/>
              </w:rPr>
            </w:pPr>
            <w:r w:rsidRPr="00C6761E">
              <w:rPr>
                <w:lang w:eastAsia="zh-CN"/>
              </w:rPr>
              <w:t>9</w:t>
            </w:r>
          </w:p>
        </w:tc>
      </w:tr>
      <w:tr w:rsidR="004D4EC6" w:rsidRPr="00C6761E"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4D4EC6" w:rsidRPr="00C6761E" w:rsidRDefault="004D4EC6" w:rsidP="004D4EC6">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4D4EC6" w:rsidRPr="00C6761E" w:rsidRDefault="004D4EC6" w:rsidP="004D4EC6">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4D4EC6" w:rsidRPr="00C6761E" w:rsidRDefault="004D4EC6" w:rsidP="004D4EC6">
            <w:pPr>
              <w:pStyle w:val="TAL"/>
              <w:rPr>
                <w:lang w:eastAsia="zh-CN"/>
              </w:rPr>
            </w:pPr>
            <w:r w:rsidRPr="00C6761E">
              <w:rPr>
                <w:lang w:eastAsia="zh-CN"/>
              </w:rPr>
              <w:t>TAI</w:t>
            </w:r>
          </w:p>
          <w:p w14:paraId="1AD5758F" w14:textId="69119185" w:rsidR="004D4EC6" w:rsidRPr="00C6761E" w:rsidRDefault="004D4EC6" w:rsidP="004D4EC6">
            <w:pPr>
              <w:pStyle w:val="TAL"/>
              <w:rPr>
                <w:lang w:eastAsia="zh-CN"/>
              </w:rPr>
            </w:pPr>
            <w:r w:rsidRPr="00C6761E">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4D4EC6" w:rsidRPr="00C6761E" w:rsidRDefault="004D4EC6" w:rsidP="004D4EC6">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4D4EC6" w:rsidRPr="00C6761E" w:rsidRDefault="004D4EC6" w:rsidP="004D4EC6">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4D4EC6" w:rsidRPr="00C6761E" w:rsidRDefault="004D4EC6" w:rsidP="004D4EC6">
            <w:pPr>
              <w:pStyle w:val="TAC"/>
              <w:rPr>
                <w:lang w:eastAsia="zh-CN"/>
              </w:rPr>
            </w:pPr>
            <w:r w:rsidRPr="00C6761E">
              <w:rPr>
                <w:lang w:eastAsia="zh-CN"/>
              </w:rPr>
              <w:t>4</w:t>
            </w:r>
          </w:p>
        </w:tc>
      </w:tr>
      <w:tr w:rsidR="004D4EC6" w:rsidRPr="00C6761E"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4D4EC6" w:rsidRPr="00C6761E" w:rsidRDefault="004D4EC6" w:rsidP="004D4EC6">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tbl>
    <w:p w14:paraId="381E0430" w14:textId="1B35A008" w:rsidR="00E84FE5" w:rsidRPr="00C6761E" w:rsidRDefault="00E84FE5" w:rsidP="00C50CDD"/>
    <w:p w14:paraId="5FE89C08" w14:textId="77777777" w:rsidR="00E20702" w:rsidRDefault="00E20702" w:rsidP="00E20702">
      <w:pPr>
        <w:pStyle w:val="TH"/>
        <w:rPr>
          <w:lang w:eastAsia="zh-CN"/>
        </w:rPr>
      </w:pPr>
      <w:bookmarkStart w:id="2534" w:name="_CRTable10_2_1_12"/>
      <w:r w:rsidRPr="00C6761E">
        <w:t>Table </w:t>
      </w:r>
      <w:bookmarkEnd w:id="2534"/>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E7570" w:rsidRPr="00C6761E" w14:paraId="1C4C0B13"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8592CC6" w14:textId="77777777" w:rsidR="00CE7570" w:rsidRPr="00C6761E" w:rsidRDefault="00CE7570" w:rsidP="00014A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0176932" w14:textId="77777777" w:rsidR="00CE7570" w:rsidRPr="00C6761E" w:rsidRDefault="00CE7570" w:rsidP="00014A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D2B5EA9" w14:textId="77777777" w:rsidR="00CE7570" w:rsidRPr="00C6761E" w:rsidRDefault="00CE7570" w:rsidP="00014A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DB3569" w14:textId="77777777" w:rsidR="00CE7570" w:rsidRPr="00C6761E" w:rsidRDefault="00CE7570" w:rsidP="00014A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B9CE9F1" w14:textId="77777777" w:rsidR="00CE7570" w:rsidRPr="00C6761E" w:rsidRDefault="00CE7570" w:rsidP="00014A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C7927F" w14:textId="77777777" w:rsidR="00CE7570" w:rsidRPr="00C6761E" w:rsidRDefault="00CE7570" w:rsidP="00014AFA">
            <w:pPr>
              <w:pStyle w:val="TAH"/>
            </w:pPr>
            <w:r w:rsidRPr="00C6761E">
              <w:t>Length</w:t>
            </w:r>
          </w:p>
        </w:tc>
      </w:tr>
      <w:tr w:rsidR="00CE7570" w:rsidRPr="00C6761E" w14:paraId="1BCD667D" w14:textId="77777777" w:rsidTr="00CE757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5191F9"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059CE87" w14:textId="48B280F6" w:rsidR="00CE7570" w:rsidRPr="00C6761E" w:rsidRDefault="00CE7570" w:rsidP="00CE7570">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030A2BD2" w14:textId="77777777" w:rsidR="00CE7570" w:rsidRPr="00C6761E" w:rsidRDefault="00CE7570" w:rsidP="00CE7570">
            <w:pPr>
              <w:pStyle w:val="TAL"/>
              <w:rPr>
                <w:lang w:eastAsia="zh-CN"/>
              </w:rPr>
            </w:pPr>
            <w:r w:rsidRPr="00C6761E">
              <w:t>ProSe direct discovery PC5 message type</w:t>
            </w:r>
          </w:p>
          <w:p w14:paraId="77D74E56" w14:textId="383FD196" w:rsidR="00CE7570" w:rsidRPr="00C6761E" w:rsidRDefault="00CE7570" w:rsidP="00CE7570">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tcPr>
          <w:p w14:paraId="19E5285D" w14:textId="0358271D" w:rsidR="00CE7570" w:rsidRPr="00C6761E" w:rsidRDefault="00CE7570" w:rsidP="00CE757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74A39A7" w14:textId="67E12FD1" w:rsidR="00CE7570" w:rsidRPr="00C6761E" w:rsidRDefault="00CE7570" w:rsidP="00CE757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4592622E" w14:textId="44F44C2D" w:rsidR="00CE7570" w:rsidRPr="00C6761E" w:rsidRDefault="00CE7570" w:rsidP="00CE7570">
            <w:pPr>
              <w:pStyle w:val="TAC"/>
            </w:pPr>
            <w:r w:rsidRPr="00C6761E">
              <w:t>1</w:t>
            </w:r>
          </w:p>
        </w:tc>
      </w:tr>
      <w:tr w:rsidR="00CE7570" w:rsidRPr="00C6761E" w14:paraId="3C6D435E" w14:textId="77777777" w:rsidTr="00CE757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1E192D7"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5CB1C3F" w14:textId="6B1B3FB9" w:rsidR="00CE7570" w:rsidRPr="00C6761E" w:rsidRDefault="00CE7570" w:rsidP="00CE7570">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F689332" w14:textId="77777777" w:rsidR="00CE7570" w:rsidRPr="00C6761E" w:rsidRDefault="00CE7570" w:rsidP="00CE7570">
            <w:pPr>
              <w:pStyle w:val="TAL"/>
              <w:rPr>
                <w:lang w:eastAsia="zh-CN"/>
              </w:rPr>
            </w:pPr>
            <w:r w:rsidRPr="00C6761E">
              <w:t>UTC-based counter LSB</w:t>
            </w:r>
          </w:p>
          <w:p w14:paraId="5296CF72" w14:textId="39E3A9B9" w:rsidR="00CE7570" w:rsidRPr="00C6761E" w:rsidRDefault="00CE7570" w:rsidP="00CE7570">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tcPr>
          <w:p w14:paraId="7EA11822" w14:textId="6DF2FFC3"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527DABF" w14:textId="1E4AC8B7"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4FF97BE" w14:textId="3602C51C" w:rsidR="00CE7570" w:rsidRPr="00C6761E" w:rsidRDefault="00CE7570" w:rsidP="00CE7570">
            <w:pPr>
              <w:pStyle w:val="TAC"/>
              <w:rPr>
                <w:lang w:eastAsia="zh-CN"/>
              </w:rPr>
            </w:pPr>
            <w:r w:rsidRPr="00C6761E">
              <w:rPr>
                <w:lang w:eastAsia="zh-CN"/>
              </w:rPr>
              <w:t>1</w:t>
            </w:r>
          </w:p>
        </w:tc>
      </w:tr>
      <w:tr w:rsidR="00CE7570" w:rsidRPr="00C6761E" w14:paraId="1261B464"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6BE43D7"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C3D6F04" w14:textId="23509898" w:rsidR="00CE7570" w:rsidRPr="00C6761E" w:rsidRDefault="00CE7570" w:rsidP="00CE7570">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5FAB564" w14:textId="77777777" w:rsidR="00CE7570" w:rsidRPr="00C6761E" w:rsidRDefault="00CE7570" w:rsidP="00CE7570">
            <w:pPr>
              <w:pStyle w:val="TAL"/>
              <w:rPr>
                <w:lang w:eastAsia="zh-CN"/>
              </w:rPr>
            </w:pPr>
            <w:r w:rsidRPr="00C6761E">
              <w:rPr>
                <w:lang w:eastAsia="zh-CN"/>
              </w:rPr>
              <w:t>MIC</w:t>
            </w:r>
          </w:p>
          <w:p w14:paraId="335C1E07" w14:textId="5E0DA3AE" w:rsidR="00CE7570" w:rsidRPr="00C6761E" w:rsidRDefault="00CE7570" w:rsidP="00CE7570">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6FF8B8C0" w14:textId="4C4D28B2"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D47F28" w14:textId="471F1060"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A1F0076" w14:textId="0DC4194E" w:rsidR="00CE7570" w:rsidRPr="00C6761E" w:rsidRDefault="00CE7570" w:rsidP="00CE7570">
            <w:pPr>
              <w:pStyle w:val="TAC"/>
              <w:rPr>
                <w:lang w:eastAsia="zh-CN"/>
              </w:rPr>
            </w:pPr>
            <w:r w:rsidRPr="00C6761E">
              <w:t>4</w:t>
            </w:r>
          </w:p>
        </w:tc>
      </w:tr>
      <w:tr w:rsidR="00CE7570" w:rsidRPr="00C6761E" w14:paraId="56434BCF"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9522E2E"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0C269FB" w14:textId="370B846D" w:rsidR="00CE7570" w:rsidRPr="00C6761E" w:rsidRDefault="00CE7570" w:rsidP="00CE7570">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4FE42130" w14:textId="77777777" w:rsidR="00CE7570" w:rsidRPr="00C6761E" w:rsidRDefault="00CE7570" w:rsidP="00CE7570">
            <w:pPr>
              <w:pStyle w:val="TAL"/>
              <w:rPr>
                <w:lang w:eastAsia="zh-CN"/>
              </w:rPr>
            </w:pPr>
            <w:r w:rsidRPr="00C6761E">
              <w:rPr>
                <w:lang w:eastAsia="zh-CN"/>
              </w:rPr>
              <w:t>Relay service code</w:t>
            </w:r>
          </w:p>
          <w:p w14:paraId="67F8D612" w14:textId="7DDA153C" w:rsidR="00CE7570" w:rsidRPr="00C6761E" w:rsidRDefault="00CE7570" w:rsidP="00CE7570">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0395DB5" w14:textId="326DA718"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3CCDB8B" w14:textId="33B006C8"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50F47D4" w14:textId="0300EFF1" w:rsidR="00CE7570" w:rsidRPr="00C6761E" w:rsidRDefault="00CE7570" w:rsidP="00CE7570">
            <w:pPr>
              <w:pStyle w:val="TAC"/>
              <w:rPr>
                <w:lang w:eastAsia="zh-CN"/>
              </w:rPr>
            </w:pPr>
            <w:r w:rsidRPr="00C6761E">
              <w:t>3</w:t>
            </w:r>
          </w:p>
        </w:tc>
      </w:tr>
      <w:tr w:rsidR="00CE7570" w:rsidRPr="00C6761E" w14:paraId="534EB027"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03C67F"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CE2FF42" w14:textId="56019663" w:rsidR="00CE7570" w:rsidRPr="00C6761E" w:rsidRDefault="00CE7570" w:rsidP="00CE7570">
            <w:pPr>
              <w:pStyle w:val="TAL"/>
              <w:rPr>
                <w:lang w:eastAsia="zh-CN"/>
              </w:rPr>
            </w:pPr>
            <w:r>
              <w:rPr>
                <w:lang w:eastAsia="zh-CN"/>
              </w:rPr>
              <w:t>D</w:t>
            </w:r>
            <w:r w:rsidRPr="00C6761E">
              <w:rPr>
                <w:rFonts w:hint="eastAsia"/>
                <w:lang w:eastAsia="zh-CN"/>
              </w:rPr>
              <w:t>irect discovery set</w:t>
            </w:r>
          </w:p>
        </w:tc>
        <w:tc>
          <w:tcPr>
            <w:tcW w:w="3120" w:type="dxa"/>
            <w:tcBorders>
              <w:top w:val="single" w:sz="6" w:space="0" w:color="000000"/>
              <w:left w:val="single" w:sz="6" w:space="0" w:color="000000"/>
              <w:bottom w:val="single" w:sz="6" w:space="0" w:color="000000"/>
              <w:right w:val="single" w:sz="6" w:space="0" w:color="000000"/>
            </w:tcBorders>
          </w:tcPr>
          <w:p w14:paraId="15F349C2" w14:textId="77777777" w:rsidR="00CE7570" w:rsidRPr="00C6761E" w:rsidRDefault="00CE7570" w:rsidP="00CE7570">
            <w:pPr>
              <w:pStyle w:val="TAL"/>
              <w:rPr>
                <w:lang w:eastAsia="zh-CN"/>
              </w:rPr>
            </w:pPr>
            <w:r>
              <w:rPr>
                <w:lang w:eastAsia="zh-CN"/>
              </w:rPr>
              <w:t>D</w:t>
            </w:r>
            <w:r w:rsidRPr="00C6761E">
              <w:rPr>
                <w:rFonts w:hint="eastAsia"/>
                <w:lang w:eastAsia="zh-CN"/>
              </w:rPr>
              <w:t>irect discovery set</w:t>
            </w:r>
          </w:p>
          <w:p w14:paraId="1B674A0A" w14:textId="31615046" w:rsidR="00CE7570" w:rsidRPr="00C6761E" w:rsidRDefault="00CE7570" w:rsidP="00CE7570">
            <w:pPr>
              <w:pStyle w:val="TAL"/>
              <w:rPr>
                <w:lang w:eastAsia="zh-CN"/>
              </w:rPr>
            </w:pPr>
            <w:r w:rsidRPr="00C6761E">
              <w:rPr>
                <w:rFonts w:hint="eastAsia"/>
                <w:lang w:eastAsia="zh-CN"/>
              </w:rPr>
              <w:t>11.2.</w:t>
            </w:r>
            <w:r w:rsidRPr="00C6761E">
              <w:rPr>
                <w:lang w:eastAsia="zh-CN"/>
              </w:rPr>
              <w:t>1</w:t>
            </w:r>
            <w:r>
              <w:rPr>
                <w:lang w:eastAsia="zh-CN"/>
              </w:rPr>
              <w:t>7</w:t>
            </w:r>
          </w:p>
        </w:tc>
        <w:tc>
          <w:tcPr>
            <w:tcW w:w="1134" w:type="dxa"/>
            <w:tcBorders>
              <w:top w:val="single" w:sz="6" w:space="0" w:color="000000"/>
              <w:left w:val="single" w:sz="6" w:space="0" w:color="000000"/>
              <w:bottom w:val="single" w:sz="6" w:space="0" w:color="000000"/>
              <w:right w:val="single" w:sz="6" w:space="0" w:color="000000"/>
            </w:tcBorders>
          </w:tcPr>
          <w:p w14:paraId="64902AE9" w14:textId="7D515B20"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9CB1F37" w14:textId="3521E8B1" w:rsidR="00CE7570" w:rsidRPr="00C6761E" w:rsidRDefault="00CE7570" w:rsidP="00CE7570">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50792A0A" w14:textId="70E890C2" w:rsidR="00CE7570" w:rsidRPr="00C6761E" w:rsidRDefault="00CE7570" w:rsidP="00CE7570">
            <w:pPr>
              <w:pStyle w:val="TAC"/>
              <w:rPr>
                <w:lang w:eastAsia="zh-CN"/>
              </w:rPr>
            </w:pPr>
            <w:r w:rsidRPr="00C6761E">
              <w:rPr>
                <w:rFonts w:hint="eastAsia"/>
                <w:lang w:eastAsia="zh-CN"/>
              </w:rPr>
              <w:t>15-8323</w:t>
            </w:r>
          </w:p>
        </w:tc>
      </w:tr>
      <w:tr w:rsidR="00CE7570" w:rsidRPr="00C6761E" w14:paraId="272CEA70"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BC973D9" w14:textId="34996545" w:rsidR="00CE7570" w:rsidRPr="00C6761E" w:rsidRDefault="00CE7570" w:rsidP="00CE7570">
            <w:pPr>
              <w:keepNext/>
              <w:keepLines/>
              <w:spacing w:after="0"/>
              <w:rPr>
                <w:rFonts w:ascii="Arial" w:hAnsi="Arial"/>
                <w:sz w:val="18"/>
              </w:rPr>
            </w:pPr>
            <w:r>
              <w:rPr>
                <w:rFonts w:ascii="Arial" w:hAnsi="Arial"/>
                <w:sz w:val="18"/>
              </w:rPr>
              <w:t>2D</w:t>
            </w:r>
          </w:p>
        </w:tc>
        <w:tc>
          <w:tcPr>
            <w:tcW w:w="2837" w:type="dxa"/>
            <w:tcBorders>
              <w:top w:val="single" w:sz="6" w:space="0" w:color="000000"/>
              <w:left w:val="single" w:sz="6" w:space="0" w:color="000000"/>
              <w:bottom w:val="single" w:sz="6" w:space="0" w:color="000000"/>
              <w:right w:val="single" w:sz="6" w:space="0" w:color="000000"/>
            </w:tcBorders>
          </w:tcPr>
          <w:p w14:paraId="7A6E3780" w14:textId="01AE1768" w:rsidR="00CE7570" w:rsidRPr="00C6761E" w:rsidRDefault="00CE7570" w:rsidP="00CE7570">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0EC4A4C9" w14:textId="77777777" w:rsidR="00CE7570" w:rsidRPr="00C6761E" w:rsidRDefault="00CE7570" w:rsidP="00CE7570">
            <w:pPr>
              <w:pStyle w:val="TAL"/>
              <w:rPr>
                <w:lang w:eastAsia="zh-CN"/>
              </w:rPr>
            </w:pPr>
            <w:r w:rsidRPr="00C6761E">
              <w:rPr>
                <w:lang w:eastAsia="zh-CN"/>
              </w:rPr>
              <w:t>Status indicator</w:t>
            </w:r>
          </w:p>
          <w:p w14:paraId="71542A73" w14:textId="28F268BF" w:rsidR="00CE7570" w:rsidRPr="00C6761E" w:rsidRDefault="00CE7570" w:rsidP="00CE7570">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44ED6ED8" w14:textId="76A93AEE" w:rsidR="00CE7570" w:rsidRPr="00C6761E" w:rsidRDefault="00CE7570" w:rsidP="00CE7570">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63C2320D" w14:textId="7BCED983" w:rsidR="00CE7570" w:rsidRPr="00C6761E" w:rsidRDefault="00CE7570" w:rsidP="00CE7570">
            <w:pPr>
              <w:pStyle w:val="TAC"/>
              <w:rPr>
                <w:lang w:eastAsia="zh-CN"/>
              </w:rPr>
            </w:pPr>
            <w:r>
              <w:t>T</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C0717E8" w14:textId="497B6170" w:rsidR="00CE7570" w:rsidRPr="00C6761E" w:rsidRDefault="00CE7570" w:rsidP="00CE7570">
            <w:pPr>
              <w:pStyle w:val="TAC"/>
              <w:rPr>
                <w:lang w:eastAsia="zh-CN"/>
              </w:rPr>
            </w:pPr>
            <w:r>
              <w:rPr>
                <w:lang w:eastAsia="zh-CN"/>
              </w:rPr>
              <w:t>2</w:t>
            </w:r>
          </w:p>
        </w:tc>
      </w:tr>
      <w:tr w:rsidR="00CE7570" w:rsidRPr="00C6761E" w14:paraId="54E119F8"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9CB831" w14:textId="1D55E06E" w:rsidR="00CE7570" w:rsidRPr="00C6761E" w:rsidRDefault="00CE7570" w:rsidP="00CE7570">
            <w:pPr>
              <w:keepNext/>
              <w:keepLines/>
              <w:spacing w:after="0"/>
              <w:rPr>
                <w:rFonts w:ascii="Arial" w:hAnsi="Arial"/>
                <w:sz w:val="18"/>
              </w:rPr>
            </w:pPr>
            <w:r>
              <w:rPr>
                <w:rFonts w:ascii="Arial" w:hAnsi="Arial"/>
                <w:sz w:val="18"/>
              </w:rPr>
              <w:t>2C</w:t>
            </w:r>
          </w:p>
        </w:tc>
        <w:tc>
          <w:tcPr>
            <w:tcW w:w="2837" w:type="dxa"/>
            <w:tcBorders>
              <w:top w:val="single" w:sz="6" w:space="0" w:color="000000"/>
              <w:left w:val="single" w:sz="6" w:space="0" w:color="000000"/>
              <w:bottom w:val="single" w:sz="6" w:space="0" w:color="000000"/>
              <w:right w:val="single" w:sz="6" w:space="0" w:color="000000"/>
            </w:tcBorders>
          </w:tcPr>
          <w:p w14:paraId="2F531FBF" w14:textId="7DC70DD5" w:rsidR="00CE7570" w:rsidRPr="00C6761E" w:rsidRDefault="00CE7570" w:rsidP="00CE7570">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586A9BF7" w14:textId="77777777" w:rsidR="00CE7570" w:rsidRPr="00C6761E" w:rsidRDefault="00CE7570" w:rsidP="00CE7570">
            <w:pPr>
              <w:pStyle w:val="TAL"/>
            </w:pPr>
            <w:r w:rsidRPr="00C6761E">
              <w:t>User info ID</w:t>
            </w:r>
          </w:p>
          <w:p w14:paraId="22F5A440" w14:textId="0CEE28AD" w:rsidR="00CE7570" w:rsidRPr="00C6761E" w:rsidRDefault="00CE7570" w:rsidP="00CE7570">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44AAF820" w14:textId="279B3570" w:rsidR="00CE7570" w:rsidRPr="00C6761E" w:rsidRDefault="00CE7570" w:rsidP="00CE7570">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DFDCB66" w14:textId="085DD332" w:rsidR="00CE7570" w:rsidRPr="00C6761E" w:rsidRDefault="00CE7570" w:rsidP="00CE7570">
            <w:pPr>
              <w:pStyle w:val="TAC"/>
              <w:rPr>
                <w:lang w:eastAsia="zh-CN"/>
              </w:rPr>
            </w:pPr>
            <w:r>
              <w:rPr>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C70F7D9" w14:textId="028F8E2B" w:rsidR="00CE7570" w:rsidRPr="00C6761E" w:rsidRDefault="00CE7570" w:rsidP="00CE7570">
            <w:pPr>
              <w:pStyle w:val="TAC"/>
              <w:rPr>
                <w:lang w:eastAsia="zh-CN"/>
              </w:rPr>
            </w:pPr>
            <w:r>
              <w:rPr>
                <w:lang w:eastAsia="zh-CN"/>
              </w:rPr>
              <w:t>7</w:t>
            </w:r>
          </w:p>
        </w:tc>
      </w:tr>
      <w:tr w:rsidR="00CE7570" w:rsidRPr="00C6761E" w14:paraId="5DCC596D" w14:textId="77777777" w:rsidTr="00014AFA">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15E6819" w14:textId="44894708" w:rsidR="00CE7570" w:rsidRPr="00C6761E" w:rsidRDefault="00CE7570" w:rsidP="00CE7570">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tbl>
    <w:p w14:paraId="6B6CF5CE" w14:textId="77777777" w:rsidR="00346178" w:rsidRPr="00C6761E" w:rsidRDefault="00346178" w:rsidP="00346178"/>
    <w:p w14:paraId="1436A77E" w14:textId="77777777" w:rsidR="00E20702" w:rsidRDefault="00E20702" w:rsidP="00E20702">
      <w:pPr>
        <w:pStyle w:val="TH"/>
        <w:rPr>
          <w:lang w:eastAsia="zh-CN"/>
        </w:rPr>
      </w:pPr>
      <w:bookmarkStart w:id="2535" w:name="_CRTable10_2_1_13"/>
      <w:r w:rsidRPr="00C6761E">
        <w:lastRenderedPageBreak/>
        <w:t>Table </w:t>
      </w:r>
      <w:bookmarkEnd w:id="2535"/>
      <w:r w:rsidRPr="00C6761E">
        <w:t xml:space="preserve">10.2.1.13: PROSE PC5 DISCOVERY message for </w:t>
      </w:r>
      <w:r w:rsidRPr="00C6761E">
        <w:rPr>
          <w:lang w:eastAsia="zh-CN"/>
        </w:rPr>
        <w:t>UE-to-UE 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E7570" w:rsidRPr="00C6761E" w14:paraId="30C2B2B4"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1ACA520" w14:textId="77777777" w:rsidR="00CE7570" w:rsidRPr="00C6761E" w:rsidRDefault="00CE7570" w:rsidP="00014A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7478FCB" w14:textId="77777777" w:rsidR="00CE7570" w:rsidRPr="00C6761E" w:rsidRDefault="00CE7570" w:rsidP="00014A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4506A" w14:textId="77777777" w:rsidR="00CE7570" w:rsidRPr="00C6761E" w:rsidRDefault="00CE7570" w:rsidP="00014A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66DBB1E" w14:textId="77777777" w:rsidR="00CE7570" w:rsidRPr="00C6761E" w:rsidRDefault="00CE7570" w:rsidP="00014A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B021C1" w14:textId="77777777" w:rsidR="00CE7570" w:rsidRPr="00C6761E" w:rsidRDefault="00CE7570" w:rsidP="00014A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20B90E7" w14:textId="77777777" w:rsidR="00CE7570" w:rsidRPr="00C6761E" w:rsidRDefault="00CE7570" w:rsidP="00014AFA">
            <w:pPr>
              <w:pStyle w:val="TAH"/>
            </w:pPr>
            <w:r w:rsidRPr="00C6761E">
              <w:t>Length</w:t>
            </w:r>
          </w:p>
        </w:tc>
      </w:tr>
      <w:tr w:rsidR="00CE7570" w:rsidRPr="00C6761E" w14:paraId="045A9EEF"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84E737D"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4B162EB" w14:textId="1774739A" w:rsidR="00CE7570" w:rsidRPr="00C6761E" w:rsidRDefault="00CE7570" w:rsidP="00CE7570">
            <w:pPr>
              <w:pStyle w:val="TAL"/>
            </w:pPr>
            <w:r w:rsidRPr="00C6761E">
              <w:t>ProSe direct discovery PC5 message type (NOTE</w:t>
            </w:r>
            <w:r w:rsidRPr="00C6761E">
              <w:rPr>
                <w:lang w:val="en-US"/>
              </w:rPr>
              <w:t> </w:t>
            </w:r>
            <w:r w:rsidRPr="00C6761E">
              <w:t>1)</w:t>
            </w:r>
          </w:p>
        </w:tc>
        <w:tc>
          <w:tcPr>
            <w:tcW w:w="3120" w:type="dxa"/>
            <w:tcBorders>
              <w:top w:val="single" w:sz="6" w:space="0" w:color="000000"/>
              <w:left w:val="single" w:sz="6" w:space="0" w:color="000000"/>
              <w:bottom w:val="single" w:sz="6" w:space="0" w:color="000000"/>
              <w:right w:val="single" w:sz="6" w:space="0" w:color="000000"/>
            </w:tcBorders>
          </w:tcPr>
          <w:p w14:paraId="6983A0A0" w14:textId="77777777" w:rsidR="00CE7570" w:rsidRPr="00C6761E" w:rsidRDefault="00CE7570" w:rsidP="00CE7570">
            <w:pPr>
              <w:pStyle w:val="TAL"/>
            </w:pPr>
            <w:r w:rsidRPr="00C6761E">
              <w:t>ProSe direct discovery PC5 message type</w:t>
            </w:r>
          </w:p>
          <w:p w14:paraId="142CA96A" w14:textId="79B6177A" w:rsidR="00CE7570" w:rsidRPr="00C6761E" w:rsidRDefault="00CE7570" w:rsidP="00CE7570">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tcPr>
          <w:p w14:paraId="106C0B65" w14:textId="59AF9F1A" w:rsidR="00CE7570" w:rsidRPr="00C6761E" w:rsidRDefault="00CE7570" w:rsidP="00CE757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BFDEAE6" w14:textId="417784FB" w:rsidR="00CE7570" w:rsidRPr="00C6761E" w:rsidRDefault="00CE7570" w:rsidP="00CE757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7293EC9" w14:textId="2135778A" w:rsidR="00CE7570" w:rsidRPr="00C6761E" w:rsidRDefault="00CE7570" w:rsidP="00CE7570">
            <w:pPr>
              <w:pStyle w:val="TAC"/>
            </w:pPr>
            <w:r w:rsidRPr="00C6761E">
              <w:t>1</w:t>
            </w:r>
          </w:p>
        </w:tc>
      </w:tr>
      <w:tr w:rsidR="00CE7570" w:rsidRPr="00C6761E" w14:paraId="45CC54B2"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8FD852"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06A7CAE" w14:textId="1B37A142" w:rsidR="00CE7570" w:rsidRPr="00C6761E" w:rsidRDefault="00CE7570" w:rsidP="00CE7570">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40321653" w14:textId="77777777" w:rsidR="00CE7570" w:rsidRPr="00C6761E" w:rsidRDefault="00CE7570" w:rsidP="00CE7570">
            <w:pPr>
              <w:pStyle w:val="TAL"/>
              <w:rPr>
                <w:lang w:eastAsia="zh-CN"/>
              </w:rPr>
            </w:pPr>
            <w:r w:rsidRPr="00C6761E">
              <w:t>UTC-based counter LSB</w:t>
            </w:r>
          </w:p>
          <w:p w14:paraId="703E1692" w14:textId="5C8F5494" w:rsidR="00CE7570" w:rsidRPr="00C6761E" w:rsidRDefault="00CE7570" w:rsidP="00CE7570">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tcPr>
          <w:p w14:paraId="18F4C671" w14:textId="01AC9739"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16DAA02" w14:textId="553216EF"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71FB0BE" w14:textId="7DA6B5A0" w:rsidR="00CE7570" w:rsidRPr="00C6761E" w:rsidRDefault="00CE7570" w:rsidP="00CE7570">
            <w:pPr>
              <w:pStyle w:val="TAC"/>
              <w:rPr>
                <w:lang w:eastAsia="zh-CN"/>
              </w:rPr>
            </w:pPr>
            <w:r w:rsidRPr="00C6761E">
              <w:rPr>
                <w:lang w:eastAsia="zh-CN"/>
              </w:rPr>
              <w:t>1</w:t>
            </w:r>
          </w:p>
        </w:tc>
      </w:tr>
      <w:tr w:rsidR="00CE7570" w:rsidRPr="00C6761E" w14:paraId="47D057BC"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ADA16A4"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BA37396" w14:textId="7F92B40E" w:rsidR="00CE7570" w:rsidRPr="00C6761E" w:rsidRDefault="00CE7570" w:rsidP="00CE7570">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1283E2" w14:textId="77777777" w:rsidR="00CE7570" w:rsidRPr="00C6761E" w:rsidRDefault="00CE7570" w:rsidP="00CE7570">
            <w:pPr>
              <w:pStyle w:val="TAL"/>
              <w:rPr>
                <w:lang w:eastAsia="zh-CN"/>
              </w:rPr>
            </w:pPr>
            <w:r w:rsidRPr="00C6761E">
              <w:rPr>
                <w:lang w:eastAsia="zh-CN"/>
              </w:rPr>
              <w:t>MIC</w:t>
            </w:r>
          </w:p>
          <w:p w14:paraId="38960B72" w14:textId="735A463F" w:rsidR="00CE7570" w:rsidRPr="00C6761E" w:rsidRDefault="00CE7570" w:rsidP="00CE7570">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6F41F8F7" w14:textId="6945D439"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0F912CA" w14:textId="36EB79EE"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E52C158" w14:textId="02B17688" w:rsidR="00CE7570" w:rsidRPr="00C6761E" w:rsidRDefault="00CE7570" w:rsidP="00CE7570">
            <w:pPr>
              <w:pStyle w:val="TAC"/>
              <w:rPr>
                <w:lang w:eastAsia="zh-CN"/>
              </w:rPr>
            </w:pPr>
            <w:r w:rsidRPr="00C6761E">
              <w:t>4</w:t>
            </w:r>
          </w:p>
        </w:tc>
      </w:tr>
      <w:tr w:rsidR="00CE7570" w:rsidRPr="00C6761E" w14:paraId="7F79542B"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EC2B06C"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DF6F301" w14:textId="6D1CF56D" w:rsidR="00CE7570" w:rsidRPr="00C6761E" w:rsidRDefault="00CE7570" w:rsidP="00CE7570">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0B005562" w14:textId="77777777" w:rsidR="00CE7570" w:rsidRPr="00C6761E" w:rsidRDefault="00CE7570" w:rsidP="00CE7570">
            <w:pPr>
              <w:pStyle w:val="TAL"/>
              <w:rPr>
                <w:lang w:eastAsia="zh-CN"/>
              </w:rPr>
            </w:pPr>
            <w:r w:rsidRPr="00C6761E">
              <w:rPr>
                <w:lang w:eastAsia="zh-CN"/>
              </w:rPr>
              <w:t>Relay service code</w:t>
            </w:r>
          </w:p>
          <w:p w14:paraId="75D54A0C" w14:textId="26D841AE" w:rsidR="00CE7570" w:rsidRPr="00C6761E" w:rsidRDefault="00CE7570" w:rsidP="00CE7570">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1286A2A7" w14:textId="515C8913"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1A908C" w14:textId="66038813"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0282752" w14:textId="30882981" w:rsidR="00CE7570" w:rsidRPr="00C6761E" w:rsidRDefault="00CE7570" w:rsidP="00CE7570">
            <w:pPr>
              <w:pStyle w:val="TAC"/>
              <w:rPr>
                <w:lang w:eastAsia="zh-CN"/>
              </w:rPr>
            </w:pPr>
            <w:r w:rsidRPr="00C6761E">
              <w:rPr>
                <w:lang w:eastAsia="zh-CN"/>
              </w:rPr>
              <w:t>3</w:t>
            </w:r>
          </w:p>
        </w:tc>
      </w:tr>
      <w:tr w:rsidR="00CE7570" w:rsidRPr="00C6761E" w14:paraId="10D0234B"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9EFE96"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A99C232" w14:textId="72AD0337" w:rsidR="00CE7570" w:rsidRPr="00C6761E" w:rsidRDefault="00CE7570" w:rsidP="00CE7570">
            <w:pPr>
              <w:pStyle w:val="TAL"/>
              <w:rPr>
                <w:lang w:eastAsia="zh-CN"/>
              </w:rPr>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72614E83" w14:textId="77777777" w:rsidR="00CE7570" w:rsidRPr="00C6761E" w:rsidRDefault="00CE7570" w:rsidP="00CE7570">
            <w:pPr>
              <w:pStyle w:val="TAL"/>
              <w:rPr>
                <w:lang w:eastAsia="zh-CN"/>
              </w:rPr>
            </w:pPr>
            <w:r w:rsidRPr="00C6761E">
              <w:rPr>
                <w:rFonts w:hint="eastAsia"/>
                <w:lang w:eastAsia="zh-CN"/>
              </w:rPr>
              <w:t>Direct discovery set</w:t>
            </w:r>
          </w:p>
          <w:p w14:paraId="67BBBBD2" w14:textId="1A0DE969" w:rsidR="00CE7570" w:rsidRPr="00C6761E" w:rsidRDefault="00CE7570" w:rsidP="00CE7570">
            <w:pPr>
              <w:pStyle w:val="TAL"/>
              <w:rPr>
                <w:lang w:eastAsia="zh-CN"/>
              </w:rPr>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8216851" w14:textId="22C01153"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4ABBD06" w14:textId="3D656F20" w:rsidR="00CE7570" w:rsidRPr="00C6761E" w:rsidRDefault="00CE7570" w:rsidP="00CE7570">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6B7F6199" w14:textId="7764ED85" w:rsidR="00CE7570" w:rsidRPr="00C6761E" w:rsidRDefault="00CE7570" w:rsidP="00CE7570">
            <w:pPr>
              <w:pStyle w:val="TAC"/>
              <w:rPr>
                <w:lang w:eastAsia="zh-CN"/>
              </w:rPr>
            </w:pPr>
            <w:r w:rsidRPr="00C6761E">
              <w:rPr>
                <w:rFonts w:hint="eastAsia"/>
                <w:lang w:eastAsia="zh-CN"/>
              </w:rPr>
              <w:t>12-520</w:t>
            </w:r>
          </w:p>
        </w:tc>
      </w:tr>
      <w:tr w:rsidR="00CE7570" w:rsidRPr="00C6761E" w14:paraId="39F93AF1"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BE6BFB4" w14:textId="75F911C8" w:rsidR="00CE7570" w:rsidRPr="00C6761E" w:rsidRDefault="00CE7570" w:rsidP="00CE7570">
            <w:pPr>
              <w:keepNext/>
              <w:keepLines/>
              <w:spacing w:after="0"/>
              <w:rPr>
                <w:rFonts w:ascii="Arial" w:hAnsi="Arial"/>
                <w:sz w:val="18"/>
              </w:rPr>
            </w:pPr>
            <w:r w:rsidRPr="00C6761E">
              <w:rPr>
                <w:rFonts w:ascii="Arial" w:hAnsi="Arial"/>
                <w:sz w:val="18"/>
              </w:rPr>
              <w:t>2C</w:t>
            </w:r>
          </w:p>
        </w:tc>
        <w:tc>
          <w:tcPr>
            <w:tcW w:w="2837" w:type="dxa"/>
            <w:tcBorders>
              <w:top w:val="single" w:sz="6" w:space="0" w:color="000000"/>
              <w:left w:val="single" w:sz="6" w:space="0" w:color="000000"/>
              <w:bottom w:val="single" w:sz="6" w:space="0" w:color="000000"/>
              <w:right w:val="single" w:sz="6" w:space="0" w:color="000000"/>
            </w:tcBorders>
          </w:tcPr>
          <w:p w14:paraId="7E550C7E" w14:textId="6F2C1945" w:rsidR="00CE7570" w:rsidRPr="00C6761E" w:rsidRDefault="00CE7570" w:rsidP="00CE7570">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09D25066" w14:textId="77777777" w:rsidR="00CE7570" w:rsidRPr="00C6761E" w:rsidRDefault="00CE7570" w:rsidP="00CE7570">
            <w:pPr>
              <w:pStyle w:val="TAL"/>
            </w:pPr>
            <w:r w:rsidRPr="00C6761E">
              <w:t>User info ID</w:t>
            </w:r>
          </w:p>
          <w:p w14:paraId="1FCD2F24" w14:textId="646314EC" w:rsidR="00CE7570" w:rsidRPr="00C6761E" w:rsidRDefault="00CE7570" w:rsidP="00CE7570">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1D964B2D" w14:textId="48268098" w:rsidR="00CE7570" w:rsidRPr="00C6761E" w:rsidRDefault="00CE7570" w:rsidP="00CE7570">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9CEC1AF" w14:textId="584DAF8F" w:rsidR="00CE7570" w:rsidRPr="00C6761E" w:rsidRDefault="00CE7570" w:rsidP="00CE7570">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BE92339" w14:textId="3754D3AC" w:rsidR="00CE7570" w:rsidRPr="00C6761E" w:rsidRDefault="00CE7570" w:rsidP="00CE7570">
            <w:pPr>
              <w:pStyle w:val="TAC"/>
              <w:rPr>
                <w:lang w:eastAsia="zh-CN"/>
              </w:rPr>
            </w:pPr>
            <w:r>
              <w:rPr>
                <w:lang w:eastAsia="zh-CN"/>
              </w:rPr>
              <w:t>7</w:t>
            </w:r>
          </w:p>
        </w:tc>
      </w:tr>
      <w:tr w:rsidR="00CE7570" w:rsidRPr="00C6761E" w14:paraId="7DB12AFA"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957057F" w14:textId="6A9A7B0E" w:rsidR="00CE7570" w:rsidRPr="00C6761E" w:rsidRDefault="00CE7570" w:rsidP="00CE7570">
            <w:pPr>
              <w:keepNext/>
              <w:keepLines/>
              <w:spacing w:after="0"/>
              <w:rPr>
                <w:rFonts w:ascii="Arial" w:hAnsi="Arial"/>
                <w:sz w:val="18"/>
              </w:rPr>
            </w:pPr>
            <w:r w:rsidRPr="008431D5">
              <w:rPr>
                <w:rFonts w:ascii="Arial" w:hAnsi="Arial"/>
                <w:sz w:val="18"/>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0A7A99BA" w14:textId="436FB46F" w:rsidR="00CE7570" w:rsidRPr="00C6761E" w:rsidRDefault="00CE7570" w:rsidP="00CE7570">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2F69D2D4" w14:textId="77777777" w:rsidR="00CE7570" w:rsidRPr="00C6761E" w:rsidRDefault="00CE7570" w:rsidP="00CE7570">
            <w:pPr>
              <w:pStyle w:val="TAL"/>
              <w:rPr>
                <w:lang w:eastAsia="zh-CN"/>
              </w:rPr>
            </w:pPr>
            <w:r w:rsidRPr="00C6761E">
              <w:rPr>
                <w:lang w:eastAsia="zh-CN"/>
              </w:rPr>
              <w:t>Status indicator</w:t>
            </w:r>
          </w:p>
          <w:p w14:paraId="1C683E14" w14:textId="09C9D3F4" w:rsidR="00CE7570" w:rsidRPr="00C6761E" w:rsidRDefault="00CE7570" w:rsidP="00CE7570">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66224002" w14:textId="1ED4EF51" w:rsidR="00CE7570" w:rsidRPr="00C6761E" w:rsidRDefault="00CE7570" w:rsidP="00CE7570">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AFE7626" w14:textId="69EDA853" w:rsidR="00CE7570" w:rsidRPr="00C6761E" w:rsidRDefault="00CE7570" w:rsidP="00CE7570">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F077F73" w14:textId="5D5F774E" w:rsidR="00CE7570" w:rsidRPr="00C6761E" w:rsidRDefault="00CE7570" w:rsidP="00CE7570">
            <w:pPr>
              <w:pStyle w:val="TAC"/>
              <w:rPr>
                <w:lang w:eastAsia="zh-CN"/>
              </w:rPr>
            </w:pPr>
            <w:r w:rsidRPr="00C6761E">
              <w:rPr>
                <w:lang w:eastAsia="zh-CN"/>
              </w:rPr>
              <w:t>2</w:t>
            </w:r>
          </w:p>
        </w:tc>
      </w:tr>
      <w:tr w:rsidR="00CE7570" w:rsidRPr="00C6761E" w14:paraId="08140E42"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CAAE9C" w14:textId="3270CE8B" w:rsidR="00CE7570" w:rsidRPr="00C6761E" w:rsidRDefault="00CE7570" w:rsidP="00CE7570">
            <w:pPr>
              <w:keepNext/>
              <w:keepLines/>
              <w:spacing w:after="0"/>
              <w:rPr>
                <w:rFonts w:ascii="Arial" w:hAnsi="Arial"/>
                <w:sz w:val="18"/>
              </w:rPr>
            </w:pPr>
            <w:r>
              <w:rPr>
                <w:rFonts w:ascii="Arial" w:hAnsi="Arial"/>
                <w:sz w:val="18"/>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4A995ED4" w14:textId="2CB070DB" w:rsidR="00CE7570" w:rsidRPr="00C6761E" w:rsidRDefault="00CE7570" w:rsidP="00CE7570">
            <w:pPr>
              <w:pStyle w:val="TAL"/>
              <w:rPr>
                <w:lang w:eastAsia="zh-CN"/>
              </w:rPr>
            </w:pPr>
            <w:r w:rsidRPr="00C6761E">
              <w:rPr>
                <w:lang w:eastAsia="zh-CN"/>
              </w:rPr>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07E64A8B" w14:textId="77777777" w:rsidR="00CE7570" w:rsidRPr="00C6761E" w:rsidRDefault="00CE7570" w:rsidP="00CE7570">
            <w:pPr>
              <w:pStyle w:val="TAL"/>
              <w:rPr>
                <w:lang w:eastAsia="zh-CN"/>
              </w:rPr>
            </w:pPr>
            <w:r w:rsidRPr="00C6761E">
              <w:rPr>
                <w:lang w:eastAsia="zh-CN"/>
              </w:rPr>
              <w:t>Announce prohibited indication</w:t>
            </w:r>
          </w:p>
          <w:p w14:paraId="78D7C1C8" w14:textId="28C666D4" w:rsidR="00CE7570" w:rsidRPr="00C6761E" w:rsidRDefault="00CE7570" w:rsidP="00CE7570">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6" w:space="0" w:color="000000"/>
              <w:left w:val="single" w:sz="6" w:space="0" w:color="000000"/>
              <w:bottom w:val="single" w:sz="6" w:space="0" w:color="000000"/>
              <w:right w:val="single" w:sz="6" w:space="0" w:color="000000"/>
            </w:tcBorders>
          </w:tcPr>
          <w:p w14:paraId="0831FC89" w14:textId="5E638C8F" w:rsidR="00CE7570" w:rsidRPr="00C6761E" w:rsidRDefault="00CE7570" w:rsidP="00CE7570">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0B1D663" w14:textId="2C1436F9" w:rsidR="00CE7570" w:rsidRPr="00C6761E" w:rsidRDefault="00CE7570" w:rsidP="00CE7570">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17A336F" w14:textId="1E8DACF3" w:rsidR="00CE7570" w:rsidRPr="00C6761E" w:rsidRDefault="00CE7570" w:rsidP="00CE7570">
            <w:pPr>
              <w:pStyle w:val="TAC"/>
              <w:rPr>
                <w:lang w:eastAsia="zh-CN"/>
              </w:rPr>
            </w:pPr>
            <w:r w:rsidRPr="00C6761E">
              <w:rPr>
                <w:lang w:eastAsia="zh-CN"/>
              </w:rPr>
              <w:t>1</w:t>
            </w:r>
          </w:p>
        </w:tc>
      </w:tr>
      <w:tr w:rsidR="00CE7570" w:rsidRPr="00C6761E" w14:paraId="1A9260A6" w14:textId="77777777" w:rsidTr="00014AFA">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564E42C" w14:textId="517D1837" w:rsidR="00CE7570" w:rsidRPr="00C6761E" w:rsidRDefault="00CE7570" w:rsidP="00CE7570">
            <w:pPr>
              <w:pStyle w:val="TAN"/>
              <w:rPr>
                <w:lang w:eastAsia="zh-CN"/>
              </w:rPr>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786673D1" w14:textId="77777777" w:rsidR="00647677" w:rsidRPr="00C6761E" w:rsidRDefault="00647677" w:rsidP="00647677"/>
    <w:p w14:paraId="1E61B59A" w14:textId="77777777" w:rsidR="00E20702" w:rsidRDefault="00E20702" w:rsidP="00E20702">
      <w:pPr>
        <w:pStyle w:val="TH"/>
        <w:rPr>
          <w:lang w:eastAsia="zh-CN"/>
        </w:rPr>
      </w:pPr>
      <w:bookmarkStart w:id="2536" w:name="_CRTable10_2_1_14"/>
      <w:r w:rsidRPr="00C6761E">
        <w:t>Table </w:t>
      </w:r>
      <w:bookmarkEnd w:id="2536"/>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E7570" w:rsidRPr="00C6761E" w14:paraId="3AF5BD95"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9757A01" w14:textId="77777777" w:rsidR="00CE7570" w:rsidRPr="00C6761E" w:rsidRDefault="00CE7570" w:rsidP="00014A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AD62C37" w14:textId="77777777" w:rsidR="00CE7570" w:rsidRPr="00C6761E" w:rsidRDefault="00CE7570" w:rsidP="00014A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56B0822" w14:textId="77777777" w:rsidR="00CE7570" w:rsidRPr="00C6761E" w:rsidRDefault="00CE7570" w:rsidP="00014A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23C523" w14:textId="77777777" w:rsidR="00CE7570" w:rsidRPr="00C6761E" w:rsidRDefault="00CE7570" w:rsidP="00014A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4E9FD0" w14:textId="77777777" w:rsidR="00CE7570" w:rsidRPr="00C6761E" w:rsidRDefault="00CE7570" w:rsidP="00014A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455CF13" w14:textId="77777777" w:rsidR="00CE7570" w:rsidRPr="00C6761E" w:rsidRDefault="00CE7570" w:rsidP="00014AFA">
            <w:pPr>
              <w:pStyle w:val="TAH"/>
            </w:pPr>
            <w:r w:rsidRPr="00C6761E">
              <w:t>Length</w:t>
            </w:r>
          </w:p>
        </w:tc>
      </w:tr>
      <w:tr w:rsidR="00CE7570" w:rsidRPr="00C6761E" w14:paraId="2ECB883C"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076C105"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6D77FA8" w14:textId="16CDA210" w:rsidR="00CE7570" w:rsidRPr="00C6761E" w:rsidRDefault="00CE7570" w:rsidP="00CE7570">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69CEFC34" w14:textId="77777777" w:rsidR="00CE7570" w:rsidRPr="00C6761E" w:rsidRDefault="00CE7570" w:rsidP="00CE7570">
            <w:pPr>
              <w:pStyle w:val="TAL"/>
            </w:pPr>
            <w:r w:rsidRPr="00C6761E">
              <w:t>ProSe direct discovery PC5 message type</w:t>
            </w:r>
          </w:p>
          <w:p w14:paraId="74493BA0" w14:textId="44AE402A" w:rsidR="00CE7570" w:rsidRPr="00C6761E" w:rsidRDefault="00CE7570" w:rsidP="00CE7570">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tcPr>
          <w:p w14:paraId="38816E80" w14:textId="6BE06CF6" w:rsidR="00CE7570" w:rsidRPr="00C6761E" w:rsidRDefault="00CE7570" w:rsidP="00CE757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5878E443" w14:textId="1BC1142D" w:rsidR="00CE7570" w:rsidRPr="00C6761E" w:rsidRDefault="00CE7570" w:rsidP="00CE757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0D9CE49" w14:textId="592FD119" w:rsidR="00CE7570" w:rsidRPr="00C6761E" w:rsidRDefault="00CE7570" w:rsidP="00CE7570">
            <w:pPr>
              <w:pStyle w:val="TAC"/>
            </w:pPr>
            <w:r w:rsidRPr="00C6761E">
              <w:t>1</w:t>
            </w:r>
          </w:p>
        </w:tc>
      </w:tr>
      <w:tr w:rsidR="00CE7570" w:rsidRPr="00C6761E" w14:paraId="076937B8"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13624BC"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52C3051" w14:textId="1A758241" w:rsidR="00CE7570" w:rsidRPr="00C6761E" w:rsidRDefault="00CE7570" w:rsidP="00CE7570">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2912A6BF" w14:textId="77777777" w:rsidR="00CE7570" w:rsidRPr="00C6761E" w:rsidRDefault="00CE7570" w:rsidP="00CE7570">
            <w:pPr>
              <w:pStyle w:val="TAL"/>
              <w:rPr>
                <w:lang w:eastAsia="zh-CN"/>
              </w:rPr>
            </w:pPr>
            <w:r w:rsidRPr="00C6761E">
              <w:t>UTC-based counter LSB</w:t>
            </w:r>
          </w:p>
          <w:p w14:paraId="2B465C1C" w14:textId="4B93AA87" w:rsidR="00CE7570" w:rsidRPr="00C6761E" w:rsidRDefault="00CE7570" w:rsidP="00CE7570">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tcPr>
          <w:p w14:paraId="454858FE" w14:textId="7B01DF45"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38AD24E" w14:textId="11DF5F4B"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FB2BF7E" w14:textId="41577239" w:rsidR="00CE7570" w:rsidRPr="00C6761E" w:rsidRDefault="00CE7570" w:rsidP="00CE7570">
            <w:pPr>
              <w:pStyle w:val="TAC"/>
              <w:rPr>
                <w:lang w:eastAsia="zh-CN"/>
              </w:rPr>
            </w:pPr>
            <w:r w:rsidRPr="00C6761E">
              <w:rPr>
                <w:lang w:eastAsia="zh-CN"/>
              </w:rPr>
              <w:t>1</w:t>
            </w:r>
          </w:p>
        </w:tc>
      </w:tr>
      <w:tr w:rsidR="00CE7570" w:rsidRPr="00C6761E" w14:paraId="0C7B3D0A"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8B3388"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944D041" w14:textId="52C5D477" w:rsidR="00CE7570" w:rsidRPr="00C6761E" w:rsidRDefault="00CE7570" w:rsidP="00CE7570">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A74B851" w14:textId="77777777" w:rsidR="00CE7570" w:rsidRPr="00C6761E" w:rsidRDefault="00CE7570" w:rsidP="00CE7570">
            <w:pPr>
              <w:pStyle w:val="TAL"/>
              <w:rPr>
                <w:lang w:eastAsia="zh-CN"/>
              </w:rPr>
            </w:pPr>
            <w:r w:rsidRPr="00C6761E">
              <w:rPr>
                <w:lang w:eastAsia="zh-CN"/>
              </w:rPr>
              <w:t>MIC</w:t>
            </w:r>
          </w:p>
          <w:p w14:paraId="5FF6445F" w14:textId="3ACFC229" w:rsidR="00CE7570" w:rsidRPr="00C6761E" w:rsidRDefault="00CE7570" w:rsidP="00CE7570">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05A9ECF9" w14:textId="4F58645A"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2F4B49E" w14:textId="0D0EB926"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0C1F906" w14:textId="08E1A23A" w:rsidR="00CE7570" w:rsidRPr="00C6761E" w:rsidRDefault="00CE7570" w:rsidP="00CE7570">
            <w:pPr>
              <w:pStyle w:val="TAC"/>
              <w:rPr>
                <w:lang w:eastAsia="zh-CN"/>
              </w:rPr>
            </w:pPr>
            <w:r w:rsidRPr="00C6761E">
              <w:rPr>
                <w:lang w:eastAsia="zh-CN"/>
              </w:rPr>
              <w:t>4</w:t>
            </w:r>
          </w:p>
        </w:tc>
      </w:tr>
      <w:tr w:rsidR="00CE7570" w:rsidRPr="00C6761E" w14:paraId="14755897"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EE164A6"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DF2119" w14:textId="5319401E" w:rsidR="00CE7570" w:rsidRPr="00C6761E" w:rsidRDefault="00CE7570" w:rsidP="00CE7570">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0ABDAFD2" w14:textId="77777777" w:rsidR="00CE7570" w:rsidRPr="00C6761E" w:rsidRDefault="00CE7570" w:rsidP="00CE7570">
            <w:pPr>
              <w:pStyle w:val="TAL"/>
              <w:rPr>
                <w:lang w:eastAsia="zh-CN"/>
              </w:rPr>
            </w:pPr>
            <w:r w:rsidRPr="00C6761E">
              <w:rPr>
                <w:lang w:eastAsia="zh-CN"/>
              </w:rPr>
              <w:t>Relay service code</w:t>
            </w:r>
          </w:p>
          <w:p w14:paraId="2605B265" w14:textId="2A0EB480" w:rsidR="00CE7570" w:rsidRPr="00C6761E" w:rsidRDefault="00CE7570" w:rsidP="00CE7570">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43999F43" w14:textId="112F6899"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77FAD9F" w14:textId="62CC5DBE"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8349642" w14:textId="553529A6" w:rsidR="00CE7570" w:rsidRPr="00C6761E" w:rsidRDefault="00CE7570" w:rsidP="00CE7570">
            <w:pPr>
              <w:pStyle w:val="TAC"/>
              <w:rPr>
                <w:lang w:eastAsia="zh-CN"/>
              </w:rPr>
            </w:pPr>
            <w:r w:rsidRPr="00C6761E">
              <w:rPr>
                <w:lang w:eastAsia="zh-CN"/>
              </w:rPr>
              <w:t>3</w:t>
            </w:r>
          </w:p>
        </w:tc>
      </w:tr>
      <w:tr w:rsidR="00CE7570" w:rsidRPr="00C6761E" w14:paraId="366045C9"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4D46102"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29A86DC" w14:textId="738BA729" w:rsidR="00CE7570" w:rsidRPr="00C6761E" w:rsidRDefault="00CE7570" w:rsidP="00CE7570">
            <w:pPr>
              <w:pStyle w:val="TAL"/>
              <w:rPr>
                <w:lang w:eastAsia="zh-CN"/>
              </w:rPr>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4F98B246" w14:textId="77777777" w:rsidR="00CE7570" w:rsidRPr="00C6761E" w:rsidRDefault="00CE7570" w:rsidP="00CE7570">
            <w:pPr>
              <w:pStyle w:val="TAL"/>
              <w:rPr>
                <w:lang w:eastAsia="zh-CN"/>
              </w:rPr>
            </w:pPr>
            <w:r w:rsidRPr="00C6761E">
              <w:rPr>
                <w:rFonts w:hint="eastAsia"/>
                <w:lang w:eastAsia="zh-CN"/>
              </w:rPr>
              <w:t>Direct discovery set</w:t>
            </w:r>
          </w:p>
          <w:p w14:paraId="4D346696" w14:textId="2FFC144D" w:rsidR="00CE7570" w:rsidRPr="00C6761E" w:rsidRDefault="00CE7570" w:rsidP="00CE7570">
            <w:pPr>
              <w:pStyle w:val="TAL"/>
              <w:rPr>
                <w:lang w:eastAsia="zh-CN"/>
              </w:rPr>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6E5058F6" w14:textId="74A3A4E3"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B71D8B8" w14:textId="44F98D47" w:rsidR="00CE7570" w:rsidRPr="00C6761E" w:rsidRDefault="00CE7570" w:rsidP="00CE7570">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7993CE5A" w14:textId="34ADBD87" w:rsidR="00CE7570" w:rsidRPr="00C6761E" w:rsidRDefault="00CE7570" w:rsidP="00CE7570">
            <w:pPr>
              <w:pStyle w:val="TAC"/>
              <w:rPr>
                <w:lang w:eastAsia="zh-CN"/>
              </w:rPr>
            </w:pPr>
            <w:r w:rsidRPr="00C6761E">
              <w:rPr>
                <w:rFonts w:hint="eastAsia"/>
                <w:lang w:eastAsia="zh-CN"/>
              </w:rPr>
              <w:t>12-520</w:t>
            </w:r>
          </w:p>
        </w:tc>
      </w:tr>
      <w:tr w:rsidR="00CE7570" w:rsidRPr="00C6761E" w14:paraId="046DFAE2"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66209DC" w14:textId="084CAAA1" w:rsidR="00CE7570" w:rsidRPr="00C6761E" w:rsidRDefault="00CE7570" w:rsidP="00CE7570">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1A210E99" w14:textId="003A9A04" w:rsidR="00CE7570" w:rsidRPr="00C6761E" w:rsidRDefault="00CE7570" w:rsidP="00CE7570">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63332F6B" w14:textId="77777777" w:rsidR="00CE7570" w:rsidRPr="00C6761E" w:rsidRDefault="00CE7570" w:rsidP="00CE7570">
            <w:pPr>
              <w:pStyle w:val="TAL"/>
            </w:pPr>
            <w:r w:rsidRPr="00C6761E">
              <w:t>User info ID</w:t>
            </w:r>
          </w:p>
          <w:p w14:paraId="0139B69D" w14:textId="3DAEFCE8" w:rsidR="00CE7570" w:rsidRPr="00C6761E" w:rsidRDefault="00CE7570" w:rsidP="00CE7570">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1E1F4CE6" w14:textId="7D291AC2" w:rsidR="00CE7570" w:rsidRPr="00C6761E" w:rsidRDefault="00CE7570" w:rsidP="00CE7570">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1D5DF4F" w14:textId="4C494C58" w:rsidR="00CE7570" w:rsidRPr="00C6761E" w:rsidRDefault="00CE7570" w:rsidP="00CE7570">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4E4B12D" w14:textId="3302A429" w:rsidR="00CE7570" w:rsidRPr="00C6761E" w:rsidRDefault="00CE7570" w:rsidP="00CE7570">
            <w:pPr>
              <w:pStyle w:val="TAC"/>
              <w:rPr>
                <w:lang w:eastAsia="zh-CN"/>
              </w:rPr>
            </w:pPr>
            <w:r>
              <w:rPr>
                <w:lang w:eastAsia="zh-CN"/>
              </w:rPr>
              <w:t>7</w:t>
            </w:r>
          </w:p>
        </w:tc>
      </w:tr>
      <w:tr w:rsidR="00CE7570" w:rsidRPr="00C6761E" w14:paraId="4389D7AF"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A3E5EC9" w14:textId="7856EC82" w:rsidR="00CE7570" w:rsidRPr="00C6761E" w:rsidRDefault="00CE7570" w:rsidP="00CE7570">
            <w:pPr>
              <w:pStyle w:val="TAL"/>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15C6FEB8" w14:textId="39BC1E41" w:rsidR="00CE7570" w:rsidRPr="00C6761E" w:rsidRDefault="00CE7570" w:rsidP="00CE7570">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00E1742A" w14:textId="77777777" w:rsidR="00CE7570" w:rsidRPr="00C6761E" w:rsidRDefault="00CE7570" w:rsidP="00CE7570">
            <w:pPr>
              <w:pStyle w:val="TAL"/>
              <w:rPr>
                <w:lang w:eastAsia="zh-CN"/>
              </w:rPr>
            </w:pPr>
            <w:r w:rsidRPr="00C6761E">
              <w:rPr>
                <w:lang w:eastAsia="zh-CN"/>
              </w:rPr>
              <w:t>Status indicator</w:t>
            </w:r>
          </w:p>
          <w:p w14:paraId="0E268714" w14:textId="64322CD9" w:rsidR="00CE7570" w:rsidRPr="00C6761E" w:rsidRDefault="00CE7570" w:rsidP="00CE7570">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7718C083" w14:textId="73EF6682" w:rsidR="00CE7570" w:rsidRPr="00C6761E" w:rsidRDefault="00CE7570" w:rsidP="00CE7570">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B9E4EEA" w14:textId="423C8130" w:rsidR="00CE7570" w:rsidRPr="00C6761E" w:rsidRDefault="00CE7570" w:rsidP="00CE7570">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53461B15" w14:textId="2634E0EF" w:rsidR="00CE7570" w:rsidRPr="00C6761E" w:rsidRDefault="00CE7570" w:rsidP="00CE7570">
            <w:pPr>
              <w:pStyle w:val="TAC"/>
              <w:rPr>
                <w:lang w:eastAsia="zh-CN"/>
              </w:rPr>
            </w:pPr>
            <w:r w:rsidRPr="00C6761E">
              <w:rPr>
                <w:lang w:eastAsia="zh-CN"/>
              </w:rPr>
              <w:t>2</w:t>
            </w:r>
          </w:p>
        </w:tc>
      </w:tr>
      <w:tr w:rsidR="00CE7570" w:rsidRPr="00C6761E" w14:paraId="72C98AFE" w14:textId="77777777" w:rsidTr="00014A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A24335C" w14:textId="55A60A23" w:rsidR="00CE7570" w:rsidRPr="00C6761E" w:rsidRDefault="00CE7570" w:rsidP="00CE7570">
            <w:pPr>
              <w:pStyle w:val="TAL"/>
            </w:pPr>
            <w:r>
              <w:rPr>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79D321A4" w14:textId="5DDFCE55" w:rsidR="00CE7570" w:rsidRPr="00C6761E" w:rsidRDefault="00CE7570" w:rsidP="00CE7570">
            <w:pPr>
              <w:pStyle w:val="TAL"/>
              <w:rPr>
                <w:lang w:eastAsia="zh-CN"/>
              </w:rPr>
            </w:pPr>
            <w:r w:rsidRPr="00C6761E">
              <w:rPr>
                <w:lang w:eastAsia="zh-CN"/>
              </w:rPr>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6DFB891D" w14:textId="77777777" w:rsidR="00CE7570" w:rsidRPr="00C6761E" w:rsidRDefault="00CE7570" w:rsidP="00CE7570">
            <w:pPr>
              <w:pStyle w:val="TAL"/>
              <w:rPr>
                <w:lang w:eastAsia="zh-CN"/>
              </w:rPr>
            </w:pPr>
            <w:r w:rsidRPr="00C6761E">
              <w:rPr>
                <w:lang w:eastAsia="zh-CN"/>
              </w:rPr>
              <w:t>Announce prohibited indication</w:t>
            </w:r>
          </w:p>
          <w:p w14:paraId="33BE8CE3" w14:textId="65C80F80" w:rsidR="00CE7570" w:rsidRPr="00C6761E" w:rsidRDefault="00CE7570" w:rsidP="00CE7570">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6" w:space="0" w:color="000000"/>
              <w:left w:val="single" w:sz="6" w:space="0" w:color="000000"/>
              <w:bottom w:val="single" w:sz="6" w:space="0" w:color="000000"/>
              <w:right w:val="single" w:sz="6" w:space="0" w:color="000000"/>
            </w:tcBorders>
          </w:tcPr>
          <w:p w14:paraId="302FA121" w14:textId="470785FB" w:rsidR="00CE7570" w:rsidRPr="00C6761E" w:rsidRDefault="00CE7570" w:rsidP="00CE7570">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453F76" w14:textId="06ABB7EB" w:rsidR="00CE7570" w:rsidRPr="00C6761E" w:rsidRDefault="00CE7570" w:rsidP="00CE7570">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A06EDB" w14:textId="04BB5BA9" w:rsidR="00CE7570" w:rsidRPr="00C6761E" w:rsidRDefault="00CE7570" w:rsidP="00CE7570">
            <w:pPr>
              <w:pStyle w:val="TAC"/>
              <w:rPr>
                <w:lang w:eastAsia="zh-CN"/>
              </w:rPr>
            </w:pPr>
            <w:r w:rsidRPr="00C6761E">
              <w:rPr>
                <w:lang w:eastAsia="zh-CN"/>
              </w:rPr>
              <w:t>1</w:t>
            </w:r>
          </w:p>
        </w:tc>
      </w:tr>
      <w:tr w:rsidR="00CE7570" w:rsidRPr="00C6761E" w14:paraId="397B1071" w14:textId="77777777" w:rsidTr="00014AFA">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61CC9EB" w14:textId="5C6C37BA" w:rsidR="00CE7570" w:rsidRPr="00C6761E" w:rsidRDefault="00CE7570" w:rsidP="00CE7570">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tbl>
    <w:p w14:paraId="4867BED4" w14:textId="77777777" w:rsidR="000D3FEE" w:rsidRPr="00C6761E" w:rsidRDefault="000D3FEE" w:rsidP="000D3FEE">
      <w:pPr>
        <w:rPr>
          <w:lang w:eastAsia="zh-CN"/>
        </w:rPr>
      </w:pPr>
    </w:p>
    <w:p w14:paraId="2BAEDB8B" w14:textId="456B5B92" w:rsidR="00236B88" w:rsidRPr="00C6761E" w:rsidRDefault="00236B88" w:rsidP="00236B88">
      <w:pPr>
        <w:pStyle w:val="Heading3"/>
      </w:pPr>
      <w:bookmarkStart w:id="2537" w:name="_CR10_2_2"/>
      <w:bookmarkStart w:id="2538" w:name="_Toc193395002"/>
      <w:bookmarkEnd w:id="2537"/>
      <w:r w:rsidRPr="00C6761E">
        <w:t>10.2.</w:t>
      </w:r>
      <w:r w:rsidR="0002230C" w:rsidRPr="00C6761E">
        <w:t>2</w:t>
      </w:r>
      <w:r w:rsidRPr="00C6761E">
        <w:tab/>
        <w:t>Relay TAI</w:t>
      </w:r>
      <w:bookmarkEnd w:id="2538"/>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2539" w:name="_CR10_2_3"/>
      <w:bookmarkStart w:id="2540" w:name="_Toc193395003"/>
      <w:bookmarkEnd w:id="2539"/>
      <w:r w:rsidRPr="00C6761E">
        <w:t>10.2.</w:t>
      </w:r>
      <w:r w:rsidR="00377A98" w:rsidRPr="00C6761E">
        <w:t>3</w:t>
      </w:r>
      <w:r w:rsidRPr="00C6761E">
        <w:tab/>
        <w:t>NCGI</w:t>
      </w:r>
      <w:bookmarkEnd w:id="2540"/>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lastRenderedPageBreak/>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2541" w:name="_CR10_2_4"/>
      <w:bookmarkStart w:id="2542" w:name="_Toc193395004"/>
      <w:bookmarkEnd w:id="2541"/>
      <w:r w:rsidRPr="00C6761E">
        <w:rPr>
          <w:lang w:eastAsia="zh-CN"/>
        </w:rPr>
        <w:t>10.2.</w:t>
      </w:r>
      <w:r w:rsidR="00731A0A" w:rsidRPr="00C6761E">
        <w:rPr>
          <w:lang w:eastAsia="zh-CN"/>
        </w:rPr>
        <w:t>4</w:t>
      </w:r>
      <w:r w:rsidRPr="00C6761E">
        <w:rPr>
          <w:lang w:eastAsia="zh-CN"/>
        </w:rPr>
        <w:tab/>
        <w:t>Target user info</w:t>
      </w:r>
      <w:bookmarkEnd w:id="2542"/>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2543" w:name="_CR10_2_5"/>
      <w:bookmarkStart w:id="2544" w:name="_Toc193395005"/>
      <w:bookmarkEnd w:id="2543"/>
      <w:r w:rsidRPr="00C6761E">
        <w:rPr>
          <w:lang w:eastAsia="zh-CN"/>
        </w:rPr>
        <w:t>10.2.</w:t>
      </w:r>
      <w:r w:rsidR="00731A0A" w:rsidRPr="00C6761E">
        <w:rPr>
          <w:lang w:eastAsia="zh-CN"/>
        </w:rPr>
        <w:t>5</w:t>
      </w:r>
      <w:r w:rsidRPr="00C6761E">
        <w:rPr>
          <w:lang w:eastAsia="zh-CN"/>
        </w:rPr>
        <w:tab/>
        <w:t>Metadata</w:t>
      </w:r>
      <w:bookmarkEnd w:id="2544"/>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2545" w:name="_CR10_2_6"/>
      <w:bookmarkStart w:id="2546" w:name="_Toc193395006"/>
      <w:bookmarkEnd w:id="2545"/>
      <w:r w:rsidRPr="00C6761E">
        <w:rPr>
          <w:lang w:eastAsia="zh-CN"/>
        </w:rPr>
        <w:t>10.2.6</w:t>
      </w:r>
      <w:r w:rsidRPr="00C6761E">
        <w:rPr>
          <w:lang w:eastAsia="zh-CN"/>
        </w:rPr>
        <w:tab/>
        <w:t>RRC container</w:t>
      </w:r>
      <w:bookmarkEnd w:id="2546"/>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to indicate the RRC container information if it is received from the lower layers and the UE acts as a 5G ProSe layer-2 UE-to-network relay UE.</w:t>
      </w:r>
    </w:p>
    <w:p w14:paraId="46C669E5" w14:textId="37D5E0FB" w:rsidR="00DA61EE" w:rsidRPr="00C6761E" w:rsidRDefault="00DA61EE" w:rsidP="00DA61EE">
      <w:pPr>
        <w:pStyle w:val="Heading3"/>
        <w:rPr>
          <w:lang w:eastAsia="zh-CN"/>
        </w:rPr>
      </w:pPr>
      <w:bookmarkStart w:id="2547" w:name="_CR10_2_7"/>
      <w:bookmarkStart w:id="2548" w:name="_Toc193395007"/>
      <w:bookmarkEnd w:id="2547"/>
      <w:r w:rsidRPr="00C6761E">
        <w:rPr>
          <w:lang w:eastAsia="zh-CN"/>
        </w:rPr>
        <w:t>10.2.7</w:t>
      </w:r>
      <w:r w:rsidRPr="00C6761E">
        <w:rPr>
          <w:lang w:eastAsia="zh-CN"/>
        </w:rPr>
        <w:tab/>
        <w:t>Target discoveree info</w:t>
      </w:r>
      <w:bookmarkEnd w:id="2548"/>
    </w:p>
    <w:p w14:paraId="2324BC20" w14:textId="34339238" w:rsidR="00DA61EE" w:rsidRPr="00C6761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02AC453B" w14:textId="3DBE7449" w:rsidR="003B3428" w:rsidRPr="00C6761E" w:rsidRDefault="003B3428" w:rsidP="000F043F">
      <w:pPr>
        <w:pStyle w:val="Heading3"/>
        <w:rPr>
          <w:lang w:eastAsia="zh-CN"/>
        </w:rPr>
      </w:pPr>
      <w:bookmarkStart w:id="2549" w:name="_Toc193395008"/>
      <w:r w:rsidRPr="00C6761E">
        <w:rPr>
          <w:lang w:eastAsia="zh-CN"/>
        </w:rPr>
        <w:lastRenderedPageBreak/>
        <w:t>10.2.8</w:t>
      </w:r>
      <w:r w:rsidRPr="00C6761E">
        <w:rPr>
          <w:lang w:eastAsia="zh-CN"/>
        </w:rPr>
        <w:tab/>
      </w:r>
      <w:r>
        <w:rPr>
          <w:lang w:eastAsia="zh-CN"/>
        </w:rPr>
        <w:t>Void</w:t>
      </w:r>
      <w:bookmarkEnd w:id="2549"/>
    </w:p>
    <w:p w14:paraId="478FEAC8" w14:textId="7230AABD" w:rsidR="003B3428" w:rsidRPr="00C6761E" w:rsidRDefault="003B3428" w:rsidP="000F043F">
      <w:pPr>
        <w:pStyle w:val="Heading3"/>
        <w:rPr>
          <w:lang w:eastAsia="zh-CN"/>
        </w:rPr>
      </w:pPr>
      <w:bookmarkStart w:id="2550" w:name="_Toc193395009"/>
      <w:r w:rsidRPr="00C6761E">
        <w:rPr>
          <w:lang w:eastAsia="zh-CN"/>
        </w:rPr>
        <w:t>10.2.8a</w:t>
      </w:r>
      <w:r w:rsidRPr="00C6761E">
        <w:rPr>
          <w:lang w:eastAsia="zh-CN"/>
        </w:rPr>
        <w:tab/>
      </w:r>
      <w:r>
        <w:rPr>
          <w:lang w:eastAsia="zh-CN"/>
        </w:rPr>
        <w:t>Void</w:t>
      </w:r>
      <w:bookmarkEnd w:id="2550"/>
    </w:p>
    <w:p w14:paraId="56ED8A3D" w14:textId="4445F96F" w:rsidR="001B242E" w:rsidRPr="00C6761E" w:rsidRDefault="001B242E" w:rsidP="000F043F">
      <w:pPr>
        <w:pStyle w:val="Heading3"/>
        <w:rPr>
          <w:rFonts w:eastAsiaTheme="minorEastAsia"/>
          <w:lang w:eastAsia="zh-CN"/>
        </w:rPr>
      </w:pPr>
      <w:bookmarkStart w:id="2551" w:name="_Toc193395010"/>
      <w:r w:rsidRPr="00C6761E">
        <w:rPr>
          <w:rFonts w:eastAsiaTheme="minorEastAsia"/>
          <w:lang w:eastAsia="zh-CN"/>
        </w:rPr>
        <w:t>10.2.9</w:t>
      </w:r>
      <w:r w:rsidRPr="00C6761E">
        <w:rPr>
          <w:rFonts w:eastAsiaTheme="minorEastAsia"/>
          <w:lang w:eastAsia="zh-CN"/>
        </w:rPr>
        <w:tab/>
        <w:t>UE-to-UE relay UE info</w:t>
      </w:r>
      <w:bookmarkEnd w:id="2551"/>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0A5F24" w:rsidR="001B242E" w:rsidRDefault="001B242E" w:rsidP="00772733">
      <w:pPr>
        <w:rPr>
          <w:lang w:eastAsia="zh-CN"/>
        </w:rPr>
      </w:pPr>
      <w:r w:rsidRPr="00C6761E">
        <w:rPr>
          <w:lang w:eastAsia="zh-CN"/>
        </w:rPr>
        <w:t xml:space="preserve">The UE-to-UE relay UE info IE may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6CE2189D" w14:textId="632C4CB7"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30796454" w14:textId="60B932B4" w:rsidR="001B242E" w:rsidRPr="00C6761E" w:rsidRDefault="001B242E" w:rsidP="000F043F">
      <w:pPr>
        <w:pStyle w:val="Heading3"/>
        <w:rPr>
          <w:rFonts w:eastAsiaTheme="minorEastAsia"/>
          <w:lang w:eastAsia="zh-CN"/>
        </w:rPr>
      </w:pPr>
      <w:bookmarkStart w:id="2552" w:name="_Toc193395011"/>
      <w:r w:rsidRPr="00C6761E">
        <w:rPr>
          <w:rFonts w:eastAsiaTheme="minorEastAsia"/>
          <w:lang w:eastAsia="zh-CN"/>
        </w:rPr>
        <w:t>10.2.10</w:t>
      </w:r>
      <w:r w:rsidRPr="00C6761E">
        <w:rPr>
          <w:rFonts w:eastAsiaTheme="minorEastAsia"/>
          <w:lang w:eastAsia="zh-CN"/>
        </w:rPr>
        <w:tab/>
        <w:t>Status indicator</w:t>
      </w:r>
      <w:bookmarkEnd w:id="2552"/>
    </w:p>
    <w:p w14:paraId="4320AE70" w14:textId="5D3697B1" w:rsidR="001B242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714BED81" w14:textId="329C40CC" w:rsidR="00BF5DF9" w:rsidRPr="00C6761E" w:rsidRDefault="00BF5DF9" w:rsidP="00772733">
      <w:pPr>
        <w:rPr>
          <w:rFonts w:eastAsiaTheme="minorEastAsia"/>
          <w:lang w:eastAsia="zh-CN"/>
        </w:rPr>
      </w:pPr>
      <w:r>
        <w:rPr>
          <w:lang w:eastAsia="zh-CN"/>
        </w:rPr>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2553" w:name="_Toc193395012"/>
      <w:r w:rsidRPr="00C6761E">
        <w:rPr>
          <w:lang w:eastAsia="zh-CN"/>
        </w:rPr>
        <w:t>10.2.11</w:t>
      </w:r>
      <w:r w:rsidRPr="00C6761E">
        <w:rPr>
          <w:lang w:eastAsia="zh-CN"/>
        </w:rPr>
        <w:tab/>
      </w:r>
      <w:r w:rsidRPr="00C6761E">
        <w:t>Announce prohibited indication</w:t>
      </w:r>
      <w:bookmarkEnd w:id="2553"/>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5E6EB8CA" w:rsidR="00A459AF" w:rsidRPr="00C6761E" w:rsidRDefault="00A459AF" w:rsidP="00A459AF">
      <w:pPr>
        <w:pStyle w:val="Heading3"/>
        <w:rPr>
          <w:lang w:eastAsia="zh-CN"/>
        </w:rPr>
      </w:pPr>
      <w:bookmarkStart w:id="2554" w:name="_CR10_2_11"/>
      <w:bookmarkStart w:id="2555" w:name="_Toc193395013"/>
      <w:bookmarkEnd w:id="2554"/>
      <w:r w:rsidRPr="00C6761E">
        <w:rPr>
          <w:lang w:eastAsia="zh-CN"/>
        </w:rPr>
        <w:t>10.2.11</w:t>
      </w:r>
      <w:r w:rsidRPr="00C6761E">
        <w:rPr>
          <w:lang w:eastAsia="zh-CN"/>
        </w:rPr>
        <w:tab/>
      </w:r>
      <w:r w:rsidRPr="00C6761E">
        <w:t>Discoveree user info</w:t>
      </w:r>
      <w:bookmarkEnd w:id="2555"/>
    </w:p>
    <w:p w14:paraId="12665897" w14:textId="2E757233" w:rsidR="00A459AF" w:rsidRPr="00C6761E"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1B374A81" w14:textId="77777777" w:rsidR="00661A16" w:rsidRPr="00C6761E" w:rsidRDefault="00AF026B" w:rsidP="00661A16">
      <w:pPr>
        <w:pStyle w:val="Heading2"/>
      </w:pPr>
      <w:bookmarkStart w:id="2556" w:name="_CR10_3"/>
      <w:bookmarkStart w:id="2557" w:name="_Toc193395014"/>
      <w:bookmarkEnd w:id="2556"/>
      <w:r w:rsidRPr="00C6761E">
        <w:t>10.</w:t>
      </w:r>
      <w:r w:rsidR="00661A16" w:rsidRPr="00C6761E">
        <w:t>3</w:t>
      </w:r>
      <w:r w:rsidR="00661A16" w:rsidRPr="00C6761E">
        <w:tab/>
        <w:t>PC5 signalling messages</w:t>
      </w:r>
      <w:bookmarkEnd w:id="2557"/>
    </w:p>
    <w:p w14:paraId="3331FECC" w14:textId="77777777" w:rsidR="0036233B" w:rsidRPr="00C6761E" w:rsidRDefault="00AF026B" w:rsidP="0037175B">
      <w:pPr>
        <w:pStyle w:val="Heading3"/>
      </w:pPr>
      <w:bookmarkStart w:id="2558" w:name="_CR10_3_1"/>
      <w:bookmarkStart w:id="2559" w:name="_Toc68196341"/>
      <w:bookmarkStart w:id="2560" w:name="_Toc59209012"/>
      <w:bookmarkStart w:id="2561" w:name="_Toc51951240"/>
      <w:bookmarkStart w:id="2562" w:name="_Toc45882690"/>
      <w:bookmarkStart w:id="2563" w:name="_Toc45282304"/>
      <w:bookmarkStart w:id="2564" w:name="_Toc34404459"/>
      <w:bookmarkStart w:id="2565" w:name="_Toc34388688"/>
      <w:bookmarkStart w:id="2566" w:name="_Toc25070711"/>
      <w:bookmarkStart w:id="2567" w:name="_Toc525231348"/>
      <w:bookmarkStart w:id="2568" w:name="_Toc193395015"/>
      <w:bookmarkEnd w:id="2558"/>
      <w:r w:rsidRPr="00C6761E">
        <w:t>10.</w:t>
      </w:r>
      <w:r w:rsidR="0036233B" w:rsidRPr="00C6761E">
        <w:t>3.1</w:t>
      </w:r>
      <w:r w:rsidR="0036233B" w:rsidRPr="00C6761E">
        <w:tab/>
        <w:t>ProSe direct link establishment request</w:t>
      </w:r>
      <w:bookmarkEnd w:id="2559"/>
      <w:bookmarkEnd w:id="2560"/>
      <w:bookmarkEnd w:id="2561"/>
      <w:bookmarkEnd w:id="2562"/>
      <w:bookmarkEnd w:id="2563"/>
      <w:bookmarkEnd w:id="2564"/>
      <w:bookmarkEnd w:id="2565"/>
      <w:bookmarkEnd w:id="2566"/>
      <w:bookmarkEnd w:id="2567"/>
      <w:bookmarkEnd w:id="2568"/>
    </w:p>
    <w:p w14:paraId="200899F9" w14:textId="77777777" w:rsidR="0036233B" w:rsidRPr="00C6761E" w:rsidRDefault="00AF026B" w:rsidP="0037175B">
      <w:pPr>
        <w:pStyle w:val="Heading4"/>
      </w:pPr>
      <w:bookmarkStart w:id="2569" w:name="_CR10_3_1_1"/>
      <w:bookmarkStart w:id="2570" w:name="_Toc68196342"/>
      <w:bookmarkStart w:id="2571" w:name="_Toc59209013"/>
      <w:bookmarkStart w:id="2572" w:name="_Toc51951241"/>
      <w:bookmarkStart w:id="2573" w:name="_Toc45882691"/>
      <w:bookmarkStart w:id="2574" w:name="_Toc45282305"/>
      <w:bookmarkStart w:id="2575" w:name="_Toc34404460"/>
      <w:bookmarkStart w:id="2576" w:name="_Toc34388689"/>
      <w:bookmarkStart w:id="2577" w:name="_Toc25070712"/>
      <w:bookmarkStart w:id="2578" w:name="_Toc525231349"/>
      <w:bookmarkStart w:id="2579" w:name="_Toc193395016"/>
      <w:bookmarkEnd w:id="2569"/>
      <w:r w:rsidRPr="00C6761E">
        <w:t>10.</w:t>
      </w:r>
      <w:r w:rsidR="0036233B" w:rsidRPr="00C6761E">
        <w:t>3.1.1</w:t>
      </w:r>
      <w:r w:rsidR="0036233B" w:rsidRPr="00C6761E">
        <w:tab/>
        <w:t>Message definition</w:t>
      </w:r>
      <w:bookmarkEnd w:id="2570"/>
      <w:bookmarkEnd w:id="2571"/>
      <w:bookmarkEnd w:id="2572"/>
      <w:bookmarkEnd w:id="2573"/>
      <w:bookmarkEnd w:id="2574"/>
      <w:bookmarkEnd w:id="2575"/>
      <w:bookmarkEnd w:id="2576"/>
      <w:bookmarkEnd w:id="2577"/>
      <w:bookmarkEnd w:id="2578"/>
      <w:bookmarkEnd w:id="2579"/>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lastRenderedPageBreak/>
        <w:t>Direction:</w:t>
      </w:r>
      <w:r w:rsidR="000D7A1B" w:rsidRPr="00C6761E">
        <w:tab/>
      </w:r>
      <w:r w:rsidRPr="00C6761E">
        <w:t>UE to peer UE</w:t>
      </w:r>
    </w:p>
    <w:p w14:paraId="0E6D84E9" w14:textId="77777777" w:rsidR="0036233B" w:rsidRPr="00C6761E" w:rsidRDefault="0036233B" w:rsidP="0037175B">
      <w:pPr>
        <w:pStyle w:val="TH"/>
      </w:pPr>
      <w:bookmarkStart w:id="2580" w:name="_CRTable10_3_1_1_1"/>
      <w:r w:rsidRPr="00C6761E">
        <w:t>Table </w:t>
      </w:r>
      <w:bookmarkEnd w:id="2580"/>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r w:rsidRPr="00C6761E">
              <w:t>ProSe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r w:rsidRPr="00C6761E">
              <w:t>ProSe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10363A">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10363A">
            <w:pPr>
              <w:pStyle w:val="TAC"/>
            </w:pPr>
            <w:r>
              <w:t>3</w:t>
            </w:r>
          </w:p>
        </w:tc>
      </w:tr>
      <w:tr w:rsidR="0036233B" w:rsidRPr="00C6761E"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B81915">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B81915">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B81915">
            <w:pPr>
              <w:pStyle w:val="TAL"/>
            </w:pPr>
            <w:r w:rsidRPr="00C6761E">
              <w:t>5GS mobile identity</w:t>
            </w:r>
          </w:p>
          <w:p w14:paraId="3145DC33" w14:textId="6A06587A" w:rsidR="00461327" w:rsidRPr="00C6761E" w:rsidRDefault="00461327" w:rsidP="00B81915">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B81915">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B81915">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B81915">
            <w:pPr>
              <w:pStyle w:val="TAC"/>
              <w:rPr>
                <w:lang w:eastAsia="zh-CN"/>
              </w:rPr>
            </w:pPr>
            <w:r w:rsidRPr="00C6761E">
              <w:rPr>
                <w:lang w:eastAsia="zh-CN"/>
              </w:rPr>
              <w:t>4-n</w:t>
            </w:r>
          </w:p>
        </w:tc>
      </w:tr>
      <w:tr w:rsidR="007F5A55" w:rsidRPr="00C6761E"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07608AB8" w:rsidR="005E51D1" w:rsidRPr="00C6761E" w:rsidRDefault="00A7611D" w:rsidP="005E51D1">
            <w:pPr>
              <w:pStyle w:val="TAL"/>
            </w:pPr>
            <w:r>
              <w:t>User info ID 2</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7BD24C2E" w:rsidR="005E51D1" w:rsidRPr="00C6761E" w:rsidRDefault="00A7611D" w:rsidP="005E51D1">
            <w:pPr>
              <w:pStyle w:val="TAC"/>
            </w:pPr>
            <w:r>
              <w:rPr>
                <w:lang w:eastAsia="zh-CN"/>
              </w:rPr>
              <w:t>8</w:t>
            </w:r>
          </w:p>
        </w:tc>
      </w:tr>
      <w:tr w:rsidR="005E51D1" w:rsidRPr="00C6761E" w14:paraId="784307D9"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r w:rsidR="005E571C" w:rsidRPr="00C6761E" w14:paraId="7DD4259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C6761E" w:rsidRDefault="00926A5F" w:rsidP="007B2DE9">
            <w:pPr>
              <w:pStyle w:val="TAL"/>
            </w:pPr>
            <w:r>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p w14:paraId="18D6F4FA" w14:textId="334848E7" w:rsidR="005E571C" w:rsidRPr="00C6761E" w:rsidRDefault="005E571C" w:rsidP="007B2DE9">
            <w:pPr>
              <w:pStyle w:val="TAL"/>
            </w:pPr>
            <w:r w:rsidRPr="00C6761E">
              <w:t>11.3.</w:t>
            </w:r>
            <w:r w:rsidR="0031798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7B2DE9">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7B2DE9">
            <w:pPr>
              <w:pStyle w:val="TAC"/>
            </w:pPr>
            <w:r>
              <w:t>3</w:t>
            </w:r>
          </w:p>
        </w:tc>
      </w:tr>
      <w:tr w:rsidR="005E571C" w:rsidRPr="00C6761E" w14:paraId="34C710C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C6761E" w:rsidRDefault="00926A5F" w:rsidP="007B2DE9">
            <w:pPr>
              <w:pStyle w:val="TAL"/>
              <w:rPr>
                <w:lang w:eastAsia="zh-CN"/>
              </w:rPr>
            </w:pPr>
            <w:r>
              <w:rPr>
                <w:lang w:eastAsia="zh-CN"/>
              </w:rPr>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7B2DE9">
            <w:pPr>
              <w:pStyle w:val="TAL"/>
              <w:rPr>
                <w:lang w:eastAsia="zh-CN"/>
              </w:rPr>
            </w:pPr>
            <w:r w:rsidRPr="00C6761E">
              <w:t>K</w:t>
            </w:r>
            <w:r>
              <w:rPr>
                <w:rFonts w:cs="Arial"/>
                <w:szCs w:val="18"/>
                <w:vertAlign w:val="subscript"/>
              </w:rPr>
              <w:t>SLP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7B2DE9">
            <w:pPr>
              <w:pStyle w:val="TAL"/>
            </w:pPr>
            <w:r w:rsidRPr="00C6761E">
              <w:t>K</w:t>
            </w:r>
            <w:r>
              <w:rPr>
                <w:rFonts w:cs="Arial"/>
                <w:szCs w:val="18"/>
                <w:vertAlign w:val="subscript"/>
              </w:rPr>
              <w:t>SLP</w:t>
            </w:r>
            <w:r w:rsidRPr="00C6761E">
              <w:t xml:space="preserve"> ID</w:t>
            </w:r>
          </w:p>
          <w:p w14:paraId="65A34D1F" w14:textId="3EF574D3" w:rsidR="005E571C" w:rsidRPr="00C6761E" w:rsidRDefault="005E571C" w:rsidP="007B2DE9">
            <w:pPr>
              <w:pStyle w:val="TAL"/>
              <w:rPr>
                <w:lang w:eastAsia="zh-CN"/>
              </w:rPr>
            </w:pPr>
            <w:r w:rsidRPr="00C6761E">
              <w:t>11.3.</w:t>
            </w:r>
            <w:r w:rsidR="0031798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7B2DE9">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7B2DE9">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7B2DE9">
            <w:pPr>
              <w:pStyle w:val="TAC"/>
              <w:rPr>
                <w:lang w:eastAsia="zh-CN"/>
              </w:rPr>
            </w:pPr>
            <w:r>
              <w:t>6</w:t>
            </w:r>
          </w:p>
        </w:tc>
      </w:tr>
      <w:tr w:rsidR="00F04988" w14:paraId="599D2406"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117BB9C7" w:rsidR="00F04988" w:rsidRDefault="00442EB7" w:rsidP="009B2188">
            <w:pPr>
              <w:pStyle w:val="TAL"/>
              <w:rPr>
                <w:lang w:eastAsia="zh-CN"/>
              </w:rPr>
            </w:pPr>
            <w:r>
              <w:rPr>
                <w:lang w:eastAsia="zh-CN"/>
              </w:rPr>
              <w:t>8</w:t>
            </w:r>
            <w:r w:rsidR="00136B54">
              <w:rPr>
                <w:lang w:eastAsia="zh-CN"/>
              </w:rPr>
              <w:t>-</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C6761E" w:rsidRDefault="00F04988" w:rsidP="009B2188">
            <w:pPr>
              <w:pStyle w:val="TAL"/>
            </w:pPr>
            <w:r>
              <w:rPr>
                <w:rFonts w:hint="eastAsia"/>
                <w:lang w:eastAsia="zh-CN"/>
              </w:rPr>
              <w:t>R</w:t>
            </w:r>
            <w:r>
              <w:rPr>
                <w:lang w:eastAsia="zh-CN"/>
              </w:rPr>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Default="00F04988" w:rsidP="009B2188">
            <w:pPr>
              <w:pStyle w:val="TAL"/>
              <w:rPr>
                <w:lang w:eastAsia="zh-CN"/>
              </w:rPr>
            </w:pPr>
            <w:r>
              <w:rPr>
                <w:rFonts w:hint="eastAsia"/>
                <w:lang w:eastAsia="zh-CN"/>
              </w:rPr>
              <w:t>R</w:t>
            </w:r>
            <w:r>
              <w:rPr>
                <w:lang w:eastAsia="zh-CN"/>
              </w:rPr>
              <w:t>elay indication</w:t>
            </w:r>
          </w:p>
          <w:p w14:paraId="2FD47781" w14:textId="618234C3" w:rsidR="00F04988" w:rsidRPr="00C6761E" w:rsidRDefault="00F04988" w:rsidP="009B2188">
            <w:pPr>
              <w:pStyle w:val="TAL"/>
            </w:pPr>
            <w:r>
              <w:rPr>
                <w:rFonts w:hint="eastAsia"/>
                <w:lang w:eastAsia="zh-CN"/>
              </w:rPr>
              <w:t>1</w:t>
            </w:r>
            <w:r>
              <w:rPr>
                <w:lang w:eastAsia="zh-CN"/>
              </w:rPr>
              <w:t>1.3.</w:t>
            </w:r>
            <w:r w:rsidR="00A4408D">
              <w:rPr>
                <w:lang w:eastAsia="zh-CN"/>
              </w:rPr>
              <w:t>56</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9B2188">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9B2188">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9B2188">
            <w:pPr>
              <w:pStyle w:val="TAC"/>
            </w:pPr>
            <w:r>
              <w:rPr>
                <w:lang w:eastAsia="zh-CN"/>
              </w:rPr>
              <w:t>1</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2581" w:name="_CR10_3_1_2"/>
      <w:bookmarkStart w:id="2582" w:name="_Toc68196343"/>
      <w:bookmarkStart w:id="2583" w:name="_Toc59209014"/>
      <w:bookmarkStart w:id="2584" w:name="_Toc51951242"/>
      <w:bookmarkStart w:id="2585" w:name="_Toc45882692"/>
      <w:bookmarkStart w:id="2586" w:name="_Toc45282306"/>
      <w:bookmarkStart w:id="2587" w:name="_Toc34404461"/>
      <w:bookmarkStart w:id="2588" w:name="_Toc34388690"/>
      <w:bookmarkStart w:id="2589" w:name="_Toc25070713"/>
      <w:bookmarkStart w:id="2590" w:name="_Toc193395017"/>
      <w:bookmarkEnd w:id="2581"/>
      <w:r w:rsidRPr="00C6761E">
        <w:t>10.</w:t>
      </w:r>
      <w:r w:rsidR="0036233B" w:rsidRPr="00C6761E">
        <w:t>3.1.2</w:t>
      </w:r>
      <w:r w:rsidR="0036233B" w:rsidRPr="00C6761E">
        <w:tab/>
        <w:t>Target user info</w:t>
      </w:r>
      <w:bookmarkEnd w:id="2582"/>
      <w:bookmarkEnd w:id="2583"/>
      <w:bookmarkEnd w:id="2584"/>
      <w:bookmarkEnd w:id="2585"/>
      <w:bookmarkEnd w:id="2586"/>
      <w:bookmarkEnd w:id="2587"/>
      <w:bookmarkEnd w:id="2588"/>
      <w:bookmarkEnd w:id="2590"/>
    </w:p>
    <w:p w14:paraId="1643E571" w14:textId="7777777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lastRenderedPageBreak/>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2591" w:name="_CR10_3_1_3"/>
      <w:bookmarkStart w:id="2592" w:name="_Toc68196344"/>
      <w:bookmarkStart w:id="2593" w:name="_Toc59209015"/>
      <w:bookmarkStart w:id="2594" w:name="_Toc51951243"/>
      <w:bookmarkStart w:id="2595" w:name="_Toc45882693"/>
      <w:bookmarkStart w:id="2596" w:name="_Toc45282307"/>
      <w:bookmarkStart w:id="2597" w:name="_Toc34404462"/>
      <w:bookmarkStart w:id="2598" w:name="_Toc34388691"/>
      <w:bookmarkStart w:id="2599" w:name="_Toc193395018"/>
      <w:bookmarkEnd w:id="2591"/>
      <w:r w:rsidRPr="00C6761E">
        <w:t>10.</w:t>
      </w:r>
      <w:r w:rsidR="0036233B" w:rsidRPr="00C6761E">
        <w:t>3.1.3</w:t>
      </w:r>
      <w:r w:rsidR="0036233B" w:rsidRPr="00C6761E">
        <w:tab/>
        <w:t>Key establishment information container</w:t>
      </w:r>
      <w:bookmarkEnd w:id="2592"/>
      <w:bookmarkEnd w:id="2593"/>
      <w:bookmarkEnd w:id="2594"/>
      <w:bookmarkEnd w:id="2595"/>
      <w:bookmarkEnd w:id="2596"/>
      <w:bookmarkEnd w:id="2599"/>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2600" w:name="_CR10_3_1_4"/>
      <w:bookmarkStart w:id="2601" w:name="_Toc68196345"/>
      <w:bookmarkStart w:id="2602" w:name="_Toc59209016"/>
      <w:bookmarkStart w:id="2603" w:name="_Toc51951244"/>
      <w:bookmarkStart w:id="2604" w:name="_Toc45882694"/>
      <w:bookmarkStart w:id="2605" w:name="_Toc45282308"/>
      <w:bookmarkStart w:id="2606" w:name="_Toc193395019"/>
      <w:bookmarkEnd w:id="2600"/>
      <w:r w:rsidRPr="00C6761E">
        <w:t>10.</w:t>
      </w:r>
      <w:r w:rsidR="0036233B" w:rsidRPr="00C6761E">
        <w:t>3.1.4</w:t>
      </w:r>
      <w:r w:rsidR="0036233B" w:rsidRPr="00C6761E">
        <w:tab/>
        <w:t>Nonce_1</w:t>
      </w:r>
      <w:bookmarkEnd w:id="2601"/>
      <w:bookmarkEnd w:id="2602"/>
      <w:bookmarkEnd w:id="2603"/>
      <w:bookmarkEnd w:id="2604"/>
      <w:bookmarkEnd w:id="2605"/>
      <w:bookmarkEnd w:id="2606"/>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C6761E">
        <w:rPr>
          <w:vertAlign w:val="subscript"/>
        </w:rPr>
        <w:t>NRP</w:t>
      </w:r>
      <w:r w:rsidRPr="00C6761E">
        <w:t xml:space="preserve"> freshness parameter 1" as specified in 3GPP TS 33.503 [34].</w:t>
      </w:r>
    </w:p>
    <w:p w14:paraId="3449D553" w14:textId="17061798" w:rsidR="0036233B" w:rsidRPr="00C6761E" w:rsidRDefault="00AF026B" w:rsidP="0037175B">
      <w:pPr>
        <w:pStyle w:val="Heading4"/>
      </w:pPr>
      <w:bookmarkStart w:id="2607" w:name="_CR10_3_1_5"/>
      <w:bookmarkStart w:id="2608" w:name="_Toc68196346"/>
      <w:bookmarkStart w:id="2609" w:name="_Toc59209017"/>
      <w:bookmarkStart w:id="2610" w:name="_Toc51951245"/>
      <w:bookmarkStart w:id="2611" w:name="_Toc45882695"/>
      <w:bookmarkStart w:id="2612" w:name="_Toc45282309"/>
      <w:bookmarkStart w:id="2613" w:name="_Toc193395020"/>
      <w:bookmarkEnd w:id="2607"/>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2608"/>
      <w:bookmarkEnd w:id="2609"/>
      <w:bookmarkEnd w:id="2610"/>
      <w:bookmarkEnd w:id="2611"/>
      <w:bookmarkEnd w:id="2612"/>
      <w:bookmarkEnd w:id="2613"/>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2614" w:name="_CR10_3_1_6"/>
      <w:bookmarkStart w:id="2615" w:name="_Toc68196347"/>
      <w:bookmarkStart w:id="2616" w:name="_Toc59209018"/>
      <w:bookmarkStart w:id="2617" w:name="_Toc51951246"/>
      <w:bookmarkStart w:id="2618" w:name="_Toc45882696"/>
      <w:bookmarkStart w:id="2619" w:name="_Toc45282310"/>
      <w:bookmarkStart w:id="2620" w:name="_Toc193395021"/>
      <w:bookmarkEnd w:id="2614"/>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2615"/>
      <w:bookmarkEnd w:id="2616"/>
      <w:bookmarkEnd w:id="2617"/>
      <w:bookmarkEnd w:id="2618"/>
      <w:bookmarkEnd w:id="2619"/>
      <w:bookmarkEnd w:id="2620"/>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2621" w:name="_CR10_3_1_7"/>
      <w:bookmarkStart w:id="2622" w:name="_Toc193395022"/>
      <w:bookmarkEnd w:id="2621"/>
      <w:r w:rsidRPr="00C6761E">
        <w:t>10.3.1.</w:t>
      </w:r>
      <w:r w:rsidR="002845FB" w:rsidRPr="00C6761E">
        <w:t>7</w:t>
      </w:r>
      <w:r w:rsidRPr="00C6761E">
        <w:tab/>
        <w:t>Relay service code</w:t>
      </w:r>
      <w:bookmarkEnd w:id="2622"/>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2623" w:name="_CR10_3_1_8"/>
      <w:bookmarkStart w:id="2624" w:name="_Toc193395023"/>
      <w:bookmarkEnd w:id="2623"/>
      <w:r w:rsidRPr="00C6761E">
        <w:t>10.3.1.</w:t>
      </w:r>
      <w:r w:rsidR="00377A98" w:rsidRPr="00C6761E">
        <w:t>8</w:t>
      </w:r>
      <w:r w:rsidRPr="00C6761E">
        <w:tab/>
        <w:t>ProSe identifiers</w:t>
      </w:r>
      <w:bookmarkEnd w:id="2624"/>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2625" w:name="_CR10_3_1_9"/>
      <w:bookmarkStart w:id="2626" w:name="_Toc193395024"/>
      <w:bookmarkEnd w:id="2625"/>
      <w:r w:rsidRPr="00C6761E">
        <w:t>10.3.1.</w:t>
      </w:r>
      <w:r w:rsidR="00E443DE" w:rsidRPr="00C6761E">
        <w:t>9</w:t>
      </w:r>
      <w:r w:rsidRPr="00C6761E">
        <w:tab/>
        <w:t>UE identity</w:t>
      </w:r>
      <w:bookmarkEnd w:id="2626"/>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2627" w:name="_CR10_3_1_10"/>
      <w:bookmarkStart w:id="2628" w:name="_Toc68196348"/>
      <w:bookmarkStart w:id="2629" w:name="_Toc59209019"/>
      <w:bookmarkStart w:id="2630" w:name="_Toc51951247"/>
      <w:bookmarkStart w:id="2631" w:name="_Toc45882697"/>
      <w:bookmarkStart w:id="2632" w:name="_Toc45282311"/>
      <w:bookmarkStart w:id="2633" w:name="_Toc193395025"/>
      <w:bookmarkEnd w:id="2627"/>
      <w:r w:rsidRPr="00C6761E">
        <w:t>10.3.1.10</w:t>
      </w:r>
      <w:r w:rsidRPr="00C6761E">
        <w:tab/>
        <w:t>User security key ID</w:t>
      </w:r>
      <w:bookmarkEnd w:id="2633"/>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lastRenderedPageBreak/>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2634" w:name="_CR10_3_1_11"/>
      <w:bookmarkStart w:id="2635" w:name="_Toc193395026"/>
      <w:bookmarkEnd w:id="2634"/>
      <w:r w:rsidRPr="00C6761E">
        <w:t>10.3.1.11</w:t>
      </w:r>
      <w:r w:rsidRPr="00C6761E">
        <w:tab/>
        <w:t>HPLMN ID</w:t>
      </w:r>
      <w:bookmarkEnd w:id="2635"/>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2636" w:name="_CR10_3_1_12"/>
      <w:bookmarkStart w:id="2637" w:name="_Toc193395027"/>
      <w:bookmarkEnd w:id="2636"/>
      <w:r w:rsidRPr="00C6761E">
        <w:t>10.3.1.12</w:t>
      </w:r>
      <w:r w:rsidRPr="00C6761E">
        <w:tab/>
        <w:t>UTC-based counter LSB</w:t>
      </w:r>
      <w:bookmarkEnd w:id="2637"/>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2638" w:name="_CR10_3_1_13"/>
      <w:bookmarkStart w:id="2639" w:name="_Toc193395028"/>
      <w:bookmarkEnd w:id="2638"/>
      <w:r w:rsidRPr="00C6761E">
        <w:t>10.3.1.13</w:t>
      </w:r>
      <w:r w:rsidRPr="00C6761E">
        <w:tab/>
        <w:t>MIC</w:t>
      </w:r>
      <w:bookmarkEnd w:id="2639"/>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2640" w:name="_CR10_3_1_14"/>
      <w:bookmarkStart w:id="2641" w:name="_Toc193395029"/>
      <w:bookmarkEnd w:id="2640"/>
      <w:r w:rsidRPr="00C6761E">
        <w:t>10.3.1.14</w:t>
      </w:r>
      <w:r w:rsidRPr="00C6761E">
        <w:tab/>
        <w:t>UE-to-UE relay UE user info</w:t>
      </w:r>
      <w:bookmarkEnd w:id="2641"/>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2642" w:name="_CR10_3_1_15"/>
      <w:bookmarkStart w:id="2643" w:name="_Toc193395030"/>
      <w:bookmarkEnd w:id="2642"/>
      <w:r w:rsidRPr="00C6761E">
        <w:t>10.3.1.15</w:t>
      </w:r>
      <w:r w:rsidRPr="00C6761E">
        <w:tab/>
        <w:t>Target end UE layer-2 ID</w:t>
      </w:r>
      <w:bookmarkEnd w:id="2643"/>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2644" w:name="_CR10_3_1_16"/>
      <w:bookmarkStart w:id="2645" w:name="_Toc193395031"/>
      <w:bookmarkEnd w:id="2644"/>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2645"/>
    </w:p>
    <w:p w14:paraId="170AA4CD" w14:textId="605ECBDE" w:rsidR="00CD4992" w:rsidRDefault="00CD4992" w:rsidP="00CD4992">
      <w:pPr>
        <w:rPr>
          <w:lang w:eastAsia="x-none"/>
        </w:rPr>
      </w:pPr>
      <w:r w:rsidRPr="00C6761E">
        <w:t>The UE shall include this IE if the UE PC5 unicast signalling security policy is set to "Signalling integrity protection required" or "Signalling integrity protection preferred"</w:t>
      </w:r>
      <w:r w:rsidRPr="00C6761E">
        <w:rPr>
          <w:lang w:eastAsia="x-none"/>
        </w:rPr>
        <w:t>.</w:t>
      </w:r>
    </w:p>
    <w:p w14:paraId="12623CDB" w14:textId="5C3FFC5B" w:rsidR="00CD4992" w:rsidRPr="00C6761E" w:rsidRDefault="00CD4992" w:rsidP="00CD4992">
      <w:pPr>
        <w:pStyle w:val="Heading4"/>
      </w:pPr>
      <w:bookmarkStart w:id="2646" w:name="_CR10_3_1_17"/>
      <w:bookmarkStart w:id="2647" w:name="_Toc193395032"/>
      <w:bookmarkEnd w:id="2646"/>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2647"/>
    </w:p>
    <w:p w14:paraId="385C908F" w14:textId="5DC54798" w:rsidR="00CD4992" w:rsidRDefault="00CD4992" w:rsidP="00CD4992">
      <w:r w:rsidRPr="00C6761E">
        <w:t>The UE may include this IE if it has an existing K</w:t>
      </w:r>
      <w:r>
        <w:rPr>
          <w:vertAlign w:val="subscript"/>
        </w:rPr>
        <w:t>SLP</w:t>
      </w:r>
      <w:r w:rsidRPr="00C6761E">
        <w:t xml:space="preserve"> for the target UE.</w:t>
      </w:r>
    </w:p>
    <w:p w14:paraId="1E38EC8D" w14:textId="03F2C230" w:rsidR="00F04988" w:rsidRPr="00C6761E" w:rsidRDefault="00F04988" w:rsidP="00F04988">
      <w:pPr>
        <w:pStyle w:val="Heading4"/>
      </w:pPr>
      <w:bookmarkStart w:id="2648" w:name="_CR10_3_1_18"/>
      <w:bookmarkStart w:id="2649" w:name="_Toc155372252"/>
      <w:bookmarkStart w:id="2650" w:name="_Toc193395033"/>
      <w:bookmarkEnd w:id="2648"/>
      <w:r w:rsidRPr="00C6761E">
        <w:t>10.3.1.</w:t>
      </w:r>
      <w:r>
        <w:t>18</w:t>
      </w:r>
      <w:r w:rsidRPr="00C6761E">
        <w:tab/>
      </w:r>
      <w:bookmarkEnd w:id="2649"/>
      <w:r>
        <w:t>Relay indication</w:t>
      </w:r>
      <w:bookmarkEnd w:id="2650"/>
    </w:p>
    <w:p w14:paraId="08580770" w14:textId="72F8AF9C" w:rsidR="00F04988" w:rsidRPr="00C6761E" w:rsidRDefault="00F04988" w:rsidP="00F04988">
      <w:pPr>
        <w:rPr>
          <w:lang w:eastAsia="zh-CN"/>
        </w:rPr>
      </w:pPr>
      <w:r w:rsidRPr="00C6761E">
        <w:t xml:space="preserve">The UE shall include this IE if </w:t>
      </w:r>
      <w:r>
        <w:t xml:space="preserve">the UE wants to </w:t>
      </w:r>
      <w:r w:rsidRPr="00C6761E">
        <w:t xml:space="preserve">indicate </w:t>
      </w:r>
      <w:r w:rsidRPr="00C6761E">
        <w:rPr>
          <w:rFonts w:hint="eastAsia"/>
          <w:lang w:eastAsia="zh-CN"/>
        </w:rPr>
        <w:t>that</w:t>
      </w:r>
      <w:r w:rsidRPr="00C6761E">
        <w:t xml:space="preserve"> 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Pr>
          <w:lang w:eastAsia="zh-CN"/>
        </w:rPr>
        <w:t xml:space="preserve"> 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 integrated discovery</w:t>
      </w:r>
      <w:r>
        <w:rPr>
          <w:lang w:eastAsia="zh-CN"/>
        </w:rPr>
        <w:t>.</w:t>
      </w:r>
    </w:p>
    <w:p w14:paraId="6D2B111F" w14:textId="03116074" w:rsidR="0036233B" w:rsidRPr="00C6761E" w:rsidRDefault="00AF026B" w:rsidP="004C079D">
      <w:pPr>
        <w:pStyle w:val="Heading3"/>
      </w:pPr>
      <w:bookmarkStart w:id="2651" w:name="_CR10_3_2"/>
      <w:bookmarkStart w:id="2652" w:name="_Toc193395034"/>
      <w:bookmarkEnd w:id="2651"/>
      <w:r w:rsidRPr="00C6761E">
        <w:lastRenderedPageBreak/>
        <w:t>10.</w:t>
      </w:r>
      <w:r w:rsidR="0036233B" w:rsidRPr="00C6761E">
        <w:t>3.2</w:t>
      </w:r>
      <w:r w:rsidR="0036233B" w:rsidRPr="00C6761E">
        <w:tab/>
        <w:t>ProSe direct link establishment accept</w:t>
      </w:r>
      <w:bookmarkEnd w:id="2589"/>
      <w:bookmarkEnd w:id="2597"/>
      <w:bookmarkEnd w:id="2598"/>
      <w:bookmarkEnd w:id="2628"/>
      <w:bookmarkEnd w:id="2629"/>
      <w:bookmarkEnd w:id="2630"/>
      <w:bookmarkEnd w:id="2631"/>
      <w:bookmarkEnd w:id="2632"/>
      <w:bookmarkEnd w:id="2652"/>
    </w:p>
    <w:p w14:paraId="283CC055" w14:textId="77777777" w:rsidR="0036233B" w:rsidRPr="00C6761E" w:rsidRDefault="00AF026B" w:rsidP="0037175B">
      <w:pPr>
        <w:pStyle w:val="Heading4"/>
      </w:pPr>
      <w:bookmarkStart w:id="2653" w:name="_CR10_3_2_1"/>
      <w:bookmarkStart w:id="2654" w:name="_Toc68196349"/>
      <w:bookmarkStart w:id="2655" w:name="_Toc59209020"/>
      <w:bookmarkStart w:id="2656" w:name="_Toc51951248"/>
      <w:bookmarkStart w:id="2657" w:name="_Toc45882698"/>
      <w:bookmarkStart w:id="2658" w:name="_Toc45282312"/>
      <w:bookmarkStart w:id="2659" w:name="_Toc34404463"/>
      <w:bookmarkStart w:id="2660" w:name="_Toc34388692"/>
      <w:bookmarkStart w:id="2661" w:name="_Toc25070714"/>
      <w:bookmarkStart w:id="2662" w:name="_Toc193395035"/>
      <w:bookmarkEnd w:id="2653"/>
      <w:r w:rsidRPr="00C6761E">
        <w:t>10.</w:t>
      </w:r>
      <w:r w:rsidR="0036233B" w:rsidRPr="00C6761E">
        <w:t>3.2.1</w:t>
      </w:r>
      <w:r w:rsidR="0036233B" w:rsidRPr="00C6761E">
        <w:tab/>
        <w:t>Message definition</w:t>
      </w:r>
      <w:bookmarkEnd w:id="2654"/>
      <w:bookmarkEnd w:id="2655"/>
      <w:bookmarkEnd w:id="2656"/>
      <w:bookmarkEnd w:id="2657"/>
      <w:bookmarkEnd w:id="2658"/>
      <w:bookmarkEnd w:id="2659"/>
      <w:bookmarkEnd w:id="2660"/>
      <w:bookmarkEnd w:id="2661"/>
      <w:bookmarkEnd w:id="2662"/>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2663" w:name="_CRTable10_3_2_1_1"/>
      <w:r w:rsidRPr="00C6761E">
        <w:t>Table </w:t>
      </w:r>
      <w:bookmarkEnd w:id="2663"/>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r w:rsidRPr="00C6761E">
              <w:t>ProSe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2CBE77A9" w:rsidR="00260579" w:rsidRPr="00C6761E" w:rsidRDefault="00A7611D" w:rsidP="00260579">
            <w:pPr>
              <w:pStyle w:val="TAL"/>
            </w:pPr>
            <w:r>
              <w:t>User info ID 2</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2AC67A72" w:rsidR="00260579" w:rsidRPr="00C6761E" w:rsidRDefault="00A7611D" w:rsidP="00260579">
            <w:pPr>
              <w:pStyle w:val="TAC"/>
              <w:rPr>
                <w:lang w:eastAsia="ja-JP"/>
              </w:rPr>
            </w:pPr>
            <w:r>
              <w:rPr>
                <w:lang w:eastAsia="zh-CN"/>
              </w:rPr>
              <w:t>8</w:t>
            </w:r>
          </w:p>
        </w:tc>
      </w:tr>
      <w:tr w:rsidR="0083029B" w:rsidRPr="00C6761E"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055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C6761E" w:rsidRDefault="007F628D" w:rsidP="008055DC">
            <w:pPr>
              <w:pStyle w:val="TAL"/>
              <w:rPr>
                <w:lang w:eastAsia="zh-CN"/>
              </w:rPr>
            </w:pPr>
            <w:r>
              <w:rPr>
                <w:lang w:eastAsia="zh-CN"/>
              </w:rPr>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8055DC">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8055DC">
            <w:pPr>
              <w:pStyle w:val="TAL"/>
              <w:rPr>
                <w:lang w:eastAsia="zh-CN"/>
              </w:rPr>
            </w:pPr>
            <w:r w:rsidRPr="00C6761E">
              <w:rPr>
                <w:rFonts w:hint="eastAsia"/>
                <w:lang w:eastAsia="zh-CN"/>
              </w:rPr>
              <w:t>UE</w:t>
            </w:r>
            <w:r w:rsidRPr="00C6761E">
              <w:t xml:space="preserve"> IP address</w:t>
            </w:r>
          </w:p>
          <w:p w14:paraId="3DCA6A36" w14:textId="39AD0B56" w:rsidR="003D00A8" w:rsidRPr="00C6761E" w:rsidRDefault="003D00A8" w:rsidP="008055DC">
            <w:pPr>
              <w:pStyle w:val="TAL"/>
            </w:pPr>
            <w:r w:rsidRPr="00C6761E">
              <w:rPr>
                <w:rFonts w:hint="eastAsia"/>
                <w:lang w:eastAsia="zh-CN"/>
              </w:rPr>
              <w:t>1</w:t>
            </w:r>
            <w:r w:rsidRPr="00C6761E">
              <w:rPr>
                <w:lang w:eastAsia="zh-CN"/>
              </w:rPr>
              <w:t>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8055DC">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8055DC">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8055DC">
            <w:pPr>
              <w:pStyle w:val="TAC"/>
            </w:pPr>
            <w:r w:rsidRPr="00C6761E">
              <w:rPr>
                <w:rFonts w:hint="eastAsia"/>
                <w:lang w:eastAsia="zh-CN"/>
              </w:rPr>
              <w:t>7-19</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2664" w:name="_CR10_3_2_2"/>
      <w:bookmarkStart w:id="2665" w:name="_Toc68196350"/>
      <w:bookmarkStart w:id="2666" w:name="_Toc59209021"/>
      <w:bookmarkStart w:id="2667" w:name="_Toc193395036"/>
      <w:bookmarkEnd w:id="2664"/>
      <w:r w:rsidRPr="00C6761E">
        <w:t>10.</w:t>
      </w:r>
      <w:r w:rsidR="0036233B" w:rsidRPr="00C6761E">
        <w:t>3.2.2</w:t>
      </w:r>
      <w:r w:rsidR="0036233B" w:rsidRPr="00C6761E">
        <w:tab/>
        <w:t>IP address configuration</w:t>
      </w:r>
      <w:bookmarkEnd w:id="2665"/>
      <w:bookmarkEnd w:id="2666"/>
      <w:bookmarkEnd w:id="2667"/>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2668" w:name="_CR10_3_2_3"/>
      <w:bookmarkStart w:id="2669" w:name="_Toc68196351"/>
      <w:bookmarkStart w:id="2670" w:name="_Toc59209022"/>
      <w:bookmarkStart w:id="2671" w:name="_Toc193395037"/>
      <w:bookmarkEnd w:id="2668"/>
      <w:r w:rsidRPr="00C6761E">
        <w:t>10.</w:t>
      </w:r>
      <w:r w:rsidR="0036233B" w:rsidRPr="00C6761E">
        <w:t>3.2.3</w:t>
      </w:r>
      <w:r w:rsidR="0036233B" w:rsidRPr="00C6761E">
        <w:tab/>
      </w:r>
      <w:r w:rsidR="00A07B13" w:rsidRPr="00C6761E">
        <w:t>Target l</w:t>
      </w:r>
      <w:r w:rsidR="0036233B" w:rsidRPr="00C6761E">
        <w:t>ink local IPv6 address</w:t>
      </w:r>
      <w:bookmarkEnd w:id="2669"/>
      <w:bookmarkEnd w:id="2670"/>
      <w:bookmarkEnd w:id="2671"/>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2672" w:name="_CR10_3_2_4"/>
      <w:bookmarkStart w:id="2673" w:name="_Toc193395038"/>
      <w:bookmarkEnd w:id="2672"/>
      <w:r w:rsidRPr="00C6761E">
        <w:t>10.3.2.</w:t>
      </w:r>
      <w:r w:rsidR="00A80C87" w:rsidRPr="00C6761E">
        <w:t>4</w:t>
      </w:r>
      <w:r w:rsidRPr="00C6761E">
        <w:tab/>
        <w:t>QoS flow descriptions</w:t>
      </w:r>
      <w:bookmarkEnd w:id="2673"/>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2674" w:name="_CR10_3_2_5"/>
      <w:bookmarkStart w:id="2675" w:name="_Toc193395039"/>
      <w:bookmarkEnd w:id="2674"/>
      <w:r w:rsidRPr="00C6761E">
        <w:lastRenderedPageBreak/>
        <w:t>10.3.2.</w:t>
      </w:r>
      <w:r w:rsidR="00301FA9" w:rsidRPr="00C6761E">
        <w:t>5</w:t>
      </w:r>
      <w:r w:rsidRPr="00C6761E">
        <w:tab/>
        <w:t>QoS rules</w:t>
      </w:r>
      <w:bookmarkEnd w:id="2675"/>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2676" w:name="_CR10_3_2_6"/>
      <w:bookmarkStart w:id="2677" w:name="_Toc193395040"/>
      <w:bookmarkEnd w:id="2676"/>
      <w:r w:rsidRPr="00C6761E">
        <w:t>10.3.2.6</w:t>
      </w:r>
      <w:r w:rsidRPr="00C6761E">
        <w:tab/>
        <w:t>UE-to-UE relay UE user info</w:t>
      </w:r>
      <w:bookmarkEnd w:id="2677"/>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2678" w:name="_CR10_3_2_7"/>
      <w:bookmarkStart w:id="2679" w:name="_Toc193395041"/>
      <w:bookmarkEnd w:id="2678"/>
      <w:r w:rsidRPr="00C6761E">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679"/>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2680" w:name="_CR10_3_2_8"/>
      <w:bookmarkStart w:id="2681" w:name="_Toc193395042"/>
      <w:bookmarkEnd w:id="2680"/>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2681"/>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Pr="00C6761E" w:rsidRDefault="003D00A8" w:rsidP="00FF2905">
      <w:pPr>
        <w:pStyle w:val="B1"/>
        <w:rPr>
          <w:lang w:eastAsia="zh-CN"/>
        </w:rPr>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58F4C3F9" w14:textId="77777777" w:rsidR="0036233B" w:rsidRPr="00C6761E" w:rsidRDefault="00AF026B" w:rsidP="0037175B">
      <w:pPr>
        <w:pStyle w:val="Heading3"/>
        <w:rPr>
          <w:lang w:eastAsia="zh-CN"/>
        </w:rPr>
      </w:pPr>
      <w:bookmarkStart w:id="2682" w:name="_CR10_3_3"/>
      <w:bookmarkStart w:id="2683" w:name="_Toc68196413"/>
      <w:bookmarkStart w:id="2684" w:name="_Toc59209084"/>
      <w:bookmarkStart w:id="2685" w:name="_Toc51951307"/>
      <w:bookmarkStart w:id="2686" w:name="_Toc193395043"/>
      <w:bookmarkEnd w:id="2682"/>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2683"/>
      <w:bookmarkEnd w:id="2684"/>
      <w:bookmarkEnd w:id="2685"/>
      <w:bookmarkEnd w:id="2686"/>
    </w:p>
    <w:p w14:paraId="410F08A4" w14:textId="77777777" w:rsidR="0036233B" w:rsidRPr="00C6761E" w:rsidRDefault="00AF026B" w:rsidP="0037175B">
      <w:pPr>
        <w:pStyle w:val="Heading4"/>
      </w:pPr>
      <w:bookmarkStart w:id="2687" w:name="_CR10_3_3_1"/>
      <w:bookmarkStart w:id="2688" w:name="_Toc68196414"/>
      <w:bookmarkStart w:id="2689" w:name="_Toc59209085"/>
      <w:bookmarkStart w:id="2690" w:name="_Toc51951308"/>
      <w:bookmarkStart w:id="2691" w:name="_Toc193395044"/>
      <w:bookmarkEnd w:id="2687"/>
      <w:r w:rsidRPr="00C6761E">
        <w:t>10.</w:t>
      </w:r>
      <w:r w:rsidR="0036233B" w:rsidRPr="00C6761E">
        <w:t>3.3.1</w:t>
      </w:r>
      <w:r w:rsidR="0036233B" w:rsidRPr="00C6761E">
        <w:tab/>
        <w:t>Message definition</w:t>
      </w:r>
      <w:bookmarkEnd w:id="2688"/>
      <w:bookmarkEnd w:id="2689"/>
      <w:bookmarkEnd w:id="2690"/>
      <w:bookmarkEnd w:id="2691"/>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2692" w:name="_CRTable10_3_3_1_1"/>
      <w:r w:rsidRPr="00C6761E">
        <w:t>Table </w:t>
      </w:r>
      <w:bookmarkEnd w:id="2692"/>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r w:rsidRPr="00C6761E">
              <w:t>ProSe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B65823">
            <w:pPr>
              <w:pStyle w:val="TAL"/>
            </w:pPr>
            <w:r>
              <w:t>Application layer ID</w:t>
            </w:r>
          </w:p>
          <w:p w14:paraId="29BBFAC3" w14:textId="74A3933B"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B65823">
            <w:pPr>
              <w:pStyle w:val="TAL"/>
            </w:pPr>
            <w:r>
              <w:t>Application layer ID</w:t>
            </w:r>
          </w:p>
          <w:p w14:paraId="3D916197" w14:textId="4AE671C2"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1B542C80" w:rsidR="00EF4CCC" w:rsidRPr="00C6761E" w:rsidRDefault="005F7D6E" w:rsidP="00EF4CCC">
            <w:pPr>
              <w:pStyle w:val="TAL"/>
              <w:rPr>
                <w:lang w:eastAsia="zh-CN"/>
              </w:rPr>
            </w:pPr>
            <w:r>
              <w:rPr>
                <w:lang w:eastAsia="zh-CN"/>
              </w:rPr>
              <w:t>User info ID 2</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073BF01D" w:rsidR="00EF4CCC" w:rsidRPr="00C6761E" w:rsidRDefault="005F7D6E" w:rsidP="00EF4CCC">
            <w:pPr>
              <w:pStyle w:val="TAC"/>
            </w:pPr>
            <w:r>
              <w:t>8</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2693" w:name="_CR10_3_3_2"/>
      <w:bookmarkStart w:id="2694" w:name="_Toc68203205"/>
      <w:bookmarkStart w:id="2695" w:name="_Toc51949470"/>
      <w:bookmarkStart w:id="2696" w:name="_Toc51948378"/>
      <w:bookmarkStart w:id="2697" w:name="_Toc45287108"/>
      <w:bookmarkStart w:id="2698" w:name="_Toc36657440"/>
      <w:bookmarkStart w:id="2699" w:name="_Toc36213263"/>
      <w:bookmarkStart w:id="2700" w:name="_Toc27747074"/>
      <w:bookmarkStart w:id="2701" w:name="_Toc20232966"/>
      <w:bookmarkStart w:id="2702" w:name="_Toc193395045"/>
      <w:bookmarkEnd w:id="2693"/>
      <w:r w:rsidRPr="00C6761E">
        <w:lastRenderedPageBreak/>
        <w:t>10.3.3.2</w:t>
      </w:r>
      <w:r w:rsidRPr="00C6761E">
        <w:rPr>
          <w:lang w:eastAsia="ko-KR"/>
        </w:rPr>
        <w:tab/>
      </w:r>
      <w:bookmarkEnd w:id="2694"/>
      <w:bookmarkEnd w:id="2695"/>
      <w:bookmarkEnd w:id="2696"/>
      <w:bookmarkEnd w:id="2697"/>
      <w:bookmarkEnd w:id="2698"/>
      <w:bookmarkEnd w:id="2699"/>
      <w:bookmarkEnd w:id="2700"/>
      <w:bookmarkEnd w:id="2701"/>
      <w:r w:rsidRPr="00C6761E">
        <w:t>Back-off value</w:t>
      </w:r>
      <w:bookmarkEnd w:id="2702"/>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2703" w:name="_CR10_3_3_3"/>
      <w:bookmarkStart w:id="2704" w:name="_Toc193395046"/>
      <w:bookmarkEnd w:id="2703"/>
      <w:r w:rsidRPr="00C6761E">
        <w:rPr>
          <w:lang w:eastAsia="zh-CN"/>
        </w:rPr>
        <w:t>10.3.3.3</w:t>
      </w:r>
      <w:r w:rsidRPr="00C6761E">
        <w:rPr>
          <w:lang w:eastAsia="zh-CN"/>
        </w:rPr>
        <w:tab/>
        <w:t>EAP message</w:t>
      </w:r>
      <w:bookmarkEnd w:id="2704"/>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2705" w:name="_CR10_3_3_4"/>
      <w:bookmarkStart w:id="2706" w:name="_Toc193395047"/>
      <w:bookmarkEnd w:id="2705"/>
      <w:r w:rsidRPr="00C6761E">
        <w:t>10.3.3.4</w:t>
      </w:r>
      <w:r w:rsidRPr="00C6761E">
        <w:tab/>
        <w:t>PC5 end UE failure cause</w:t>
      </w:r>
      <w:bookmarkEnd w:id="2706"/>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2707" w:name="_CR10_3_3_5"/>
      <w:bookmarkStart w:id="2708" w:name="_Toc193395048"/>
      <w:bookmarkEnd w:id="2707"/>
      <w:r w:rsidRPr="00C6761E">
        <w:t>10.3.3.5</w:t>
      </w:r>
      <w:r w:rsidRPr="00C6761E">
        <w:tab/>
        <w:t>Source end UE info</w:t>
      </w:r>
      <w:bookmarkEnd w:id="2708"/>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2709" w:name="_CR10_3_3_6"/>
      <w:bookmarkStart w:id="2710" w:name="_Toc193395049"/>
      <w:bookmarkEnd w:id="2709"/>
      <w:r w:rsidRPr="00C6761E">
        <w:t>10.3.3.6</w:t>
      </w:r>
      <w:r w:rsidRPr="00C6761E">
        <w:tab/>
        <w:t>Target end UE info</w:t>
      </w:r>
      <w:bookmarkEnd w:id="2710"/>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2711" w:name="_CR10_3_3_7"/>
      <w:bookmarkStart w:id="2712" w:name="_Toc193395050"/>
      <w:bookmarkEnd w:id="2711"/>
      <w:r w:rsidRPr="00C6761E">
        <w:t>10.3.3.7</w:t>
      </w:r>
      <w:r w:rsidRPr="00C6761E">
        <w:tab/>
        <w:t>UE-to-UE relay UE</w:t>
      </w:r>
      <w:r w:rsidR="007E3963" w:rsidRPr="00C6761E">
        <w:t xml:space="preserve"> user</w:t>
      </w:r>
      <w:r w:rsidRPr="00C6761E">
        <w:t xml:space="preserve"> info</w:t>
      </w:r>
      <w:bookmarkEnd w:id="2712"/>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21773233" w:rsidR="00F41F22" w:rsidRPr="00C6761E" w:rsidRDefault="00F41F22" w:rsidP="0037175B">
      <w:r w:rsidRPr="00C6761E">
        <w:t xml:space="preserve">to </w:t>
      </w:r>
      <w:r w:rsidR="005F7D6E">
        <w:t>convey</w:t>
      </w:r>
      <w:r w:rsidRPr="00C6761E">
        <w:t xml:space="preserve"> the user info ID of the 5G ProSe UE-to-UE relay UE.</w:t>
      </w:r>
    </w:p>
    <w:p w14:paraId="723ECD23" w14:textId="77777777" w:rsidR="00CE7C6B" w:rsidRPr="00C6761E" w:rsidRDefault="00AF026B" w:rsidP="0037175B">
      <w:pPr>
        <w:pStyle w:val="Heading3"/>
      </w:pPr>
      <w:bookmarkStart w:id="2713" w:name="_CR10_3_4"/>
      <w:bookmarkStart w:id="2714" w:name="_Toc68196358"/>
      <w:bookmarkStart w:id="2715" w:name="_Toc59209029"/>
      <w:bookmarkStart w:id="2716" w:name="_Toc193395051"/>
      <w:bookmarkEnd w:id="2713"/>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2714"/>
      <w:bookmarkEnd w:id="2715"/>
      <w:bookmarkEnd w:id="2716"/>
    </w:p>
    <w:p w14:paraId="6E50A179" w14:textId="77777777" w:rsidR="00CE7C6B" w:rsidRPr="00C6761E" w:rsidRDefault="00AF026B" w:rsidP="0037175B">
      <w:pPr>
        <w:pStyle w:val="Heading4"/>
      </w:pPr>
      <w:bookmarkStart w:id="2717" w:name="_CR10_3_4_1"/>
      <w:bookmarkStart w:id="2718" w:name="_Toc68196359"/>
      <w:bookmarkStart w:id="2719" w:name="_Toc59209030"/>
      <w:bookmarkStart w:id="2720" w:name="_Toc51951254"/>
      <w:bookmarkStart w:id="2721" w:name="_Toc45882704"/>
      <w:bookmarkStart w:id="2722" w:name="_Toc45282318"/>
      <w:bookmarkStart w:id="2723" w:name="_Toc34404469"/>
      <w:bookmarkStart w:id="2724" w:name="_Toc34388698"/>
      <w:bookmarkStart w:id="2725" w:name="_Toc525231360"/>
      <w:bookmarkStart w:id="2726" w:name="_Toc193395052"/>
      <w:bookmarkEnd w:id="2717"/>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2718"/>
      <w:bookmarkEnd w:id="2719"/>
      <w:bookmarkEnd w:id="2720"/>
      <w:bookmarkEnd w:id="2721"/>
      <w:bookmarkEnd w:id="2722"/>
      <w:bookmarkEnd w:id="2723"/>
      <w:bookmarkEnd w:id="2724"/>
      <w:bookmarkEnd w:id="2725"/>
      <w:bookmarkEnd w:id="2726"/>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lastRenderedPageBreak/>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2727" w:name="_CRTable10_3_4_1_1"/>
      <w:r w:rsidRPr="00C6761E">
        <w:t>Table</w:t>
      </w:r>
      <w:r w:rsidRPr="00C6761E">
        <w:rPr>
          <w:noProof/>
        </w:rPr>
        <w:t> </w:t>
      </w:r>
      <w:bookmarkEnd w:id="2727"/>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r w:rsidRPr="00C6761E">
              <w:rPr>
                <w:lang w:eastAsia="ja-JP"/>
              </w:rPr>
              <w:t>ProSe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FC453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C6761E" w:rsidRDefault="007F628D" w:rsidP="00FC4533">
            <w:pPr>
              <w:pStyle w:val="TAL"/>
            </w:pPr>
            <w:r>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FC4533">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FC4533">
            <w:pPr>
              <w:pStyle w:val="TAL"/>
              <w:rPr>
                <w:lang w:eastAsia="ja-JP"/>
              </w:rPr>
            </w:pPr>
            <w:r w:rsidRPr="00C6761E">
              <w:rPr>
                <w:lang w:eastAsia="ja-JP"/>
              </w:rPr>
              <w:t>PC5 signalling protocol cause 2</w:t>
            </w:r>
          </w:p>
          <w:p w14:paraId="37834188" w14:textId="77777777" w:rsidR="00B87C4A" w:rsidRPr="00C6761E" w:rsidRDefault="00B87C4A" w:rsidP="00FC4533">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C4533">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C4533">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C4533">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2728" w:name="_CR10_3_4_2"/>
      <w:bookmarkStart w:id="2729" w:name="_Toc193395053"/>
      <w:bookmarkEnd w:id="2728"/>
      <w:r w:rsidRPr="00C6761E">
        <w:t>10.3.4.2</w:t>
      </w:r>
      <w:r w:rsidRPr="00C6761E">
        <w:rPr>
          <w:lang w:eastAsia="ko-KR"/>
        </w:rPr>
        <w:tab/>
      </w:r>
      <w:r w:rsidRPr="00C6761E">
        <w:t>Back-off value</w:t>
      </w:r>
      <w:bookmarkEnd w:id="2729"/>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2730" w:name="_CR10_3_4_3"/>
      <w:bookmarkStart w:id="2731" w:name="_Toc193395054"/>
      <w:bookmarkEnd w:id="2730"/>
      <w:r w:rsidRPr="00C6761E">
        <w:t>10.3.4.3</w:t>
      </w:r>
      <w:r w:rsidRPr="00C6761E">
        <w:tab/>
        <w:t>PC5 end UE release cause</w:t>
      </w:r>
      <w:bookmarkEnd w:id="2731"/>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2732" w:name="_CR10_3_5"/>
      <w:bookmarkStart w:id="2733" w:name="_Toc525231361"/>
      <w:bookmarkStart w:id="2734" w:name="_Toc68196360"/>
      <w:bookmarkStart w:id="2735" w:name="_Toc59209031"/>
      <w:bookmarkStart w:id="2736" w:name="_Toc51951255"/>
      <w:bookmarkStart w:id="2737" w:name="_Toc45882705"/>
      <w:bookmarkStart w:id="2738" w:name="_Toc45282319"/>
      <w:bookmarkStart w:id="2739" w:name="_Toc34404470"/>
      <w:bookmarkStart w:id="2740" w:name="_Toc34388699"/>
      <w:bookmarkStart w:id="2741" w:name="_Toc193395055"/>
      <w:bookmarkEnd w:id="2732"/>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2733"/>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2734"/>
      <w:bookmarkEnd w:id="2735"/>
      <w:bookmarkEnd w:id="2736"/>
      <w:bookmarkEnd w:id="2737"/>
      <w:bookmarkEnd w:id="2738"/>
      <w:bookmarkEnd w:id="2739"/>
      <w:bookmarkEnd w:id="2740"/>
      <w:bookmarkEnd w:id="2741"/>
    </w:p>
    <w:p w14:paraId="36512287" w14:textId="77777777" w:rsidR="00CE7C6B" w:rsidRPr="00C6761E" w:rsidRDefault="00AF026B" w:rsidP="0037175B">
      <w:pPr>
        <w:pStyle w:val="Heading4"/>
      </w:pPr>
      <w:bookmarkStart w:id="2742" w:name="_CR10_3_5_1"/>
      <w:bookmarkStart w:id="2743" w:name="_Toc68196361"/>
      <w:bookmarkStart w:id="2744" w:name="_Toc59209032"/>
      <w:bookmarkStart w:id="2745" w:name="_Toc51951256"/>
      <w:bookmarkStart w:id="2746" w:name="_Toc45882706"/>
      <w:bookmarkStart w:id="2747" w:name="_Toc45282320"/>
      <w:bookmarkStart w:id="2748" w:name="_Toc34404471"/>
      <w:bookmarkStart w:id="2749" w:name="_Toc34388700"/>
      <w:bookmarkStart w:id="2750" w:name="_Toc525231362"/>
      <w:bookmarkStart w:id="2751" w:name="_Toc193395056"/>
      <w:bookmarkEnd w:id="2742"/>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2743"/>
      <w:bookmarkEnd w:id="2744"/>
      <w:bookmarkEnd w:id="2745"/>
      <w:bookmarkEnd w:id="2746"/>
      <w:bookmarkEnd w:id="2747"/>
      <w:bookmarkEnd w:id="2748"/>
      <w:bookmarkEnd w:id="2749"/>
      <w:bookmarkEnd w:id="2750"/>
      <w:bookmarkEnd w:id="2751"/>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2752" w:name="_CRTable10_3_5_1_1"/>
      <w:r w:rsidRPr="00C6761E">
        <w:t>Table</w:t>
      </w:r>
      <w:r w:rsidRPr="00C6761E">
        <w:rPr>
          <w:noProof/>
        </w:rPr>
        <w:t> </w:t>
      </w:r>
      <w:bookmarkEnd w:id="2752"/>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r w:rsidRPr="00C6761E">
              <w:rPr>
                <w:lang w:eastAsia="ja-JP"/>
              </w:rPr>
              <w:t>ProSe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2753" w:name="_Toc68196353"/>
      <w:bookmarkStart w:id="2754" w:name="_Toc59209024"/>
    </w:p>
    <w:p w14:paraId="1C3E037A" w14:textId="099CE129" w:rsidR="007E60DF" w:rsidRPr="00C6761E" w:rsidRDefault="007E60DF" w:rsidP="007E60DF">
      <w:pPr>
        <w:pStyle w:val="Heading3"/>
      </w:pPr>
      <w:bookmarkStart w:id="2755" w:name="_CR10_3_6"/>
      <w:bookmarkStart w:id="2756" w:name="_Toc193395057"/>
      <w:bookmarkEnd w:id="2755"/>
      <w:r w:rsidRPr="00C6761E">
        <w:lastRenderedPageBreak/>
        <w:t>10.3.6</w:t>
      </w:r>
      <w:r w:rsidRPr="00C6761E">
        <w:tab/>
        <w:t>ProSe direct link modification request</w:t>
      </w:r>
      <w:bookmarkEnd w:id="2753"/>
      <w:bookmarkEnd w:id="2754"/>
      <w:bookmarkEnd w:id="2756"/>
    </w:p>
    <w:p w14:paraId="12182262" w14:textId="77777777" w:rsidR="007E60DF" w:rsidRPr="00C6761E" w:rsidRDefault="007E60DF" w:rsidP="007E60DF">
      <w:pPr>
        <w:pStyle w:val="Heading4"/>
      </w:pPr>
      <w:bookmarkStart w:id="2757" w:name="_CR10_3_6_1"/>
      <w:bookmarkStart w:id="2758" w:name="_Toc68196354"/>
      <w:bookmarkStart w:id="2759" w:name="_Toc59209025"/>
      <w:bookmarkStart w:id="2760" w:name="_Toc51951250"/>
      <w:bookmarkStart w:id="2761" w:name="_Toc45882700"/>
      <w:bookmarkStart w:id="2762" w:name="_Toc45282314"/>
      <w:bookmarkStart w:id="2763" w:name="_Toc34404465"/>
      <w:bookmarkStart w:id="2764" w:name="_Toc34388694"/>
      <w:bookmarkStart w:id="2765" w:name="_Toc193395058"/>
      <w:bookmarkEnd w:id="2757"/>
      <w:r w:rsidRPr="00C6761E">
        <w:t>10.3.6.1</w:t>
      </w:r>
      <w:r w:rsidRPr="00C6761E">
        <w:tab/>
        <w:t>Message definition</w:t>
      </w:r>
      <w:bookmarkEnd w:id="2758"/>
      <w:bookmarkEnd w:id="2759"/>
      <w:bookmarkEnd w:id="2760"/>
      <w:bookmarkEnd w:id="2761"/>
      <w:bookmarkEnd w:id="2762"/>
      <w:bookmarkEnd w:id="2763"/>
      <w:bookmarkEnd w:id="2764"/>
      <w:bookmarkEnd w:id="2765"/>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2766" w:name="_CRTable10_3_6_1_1"/>
      <w:r w:rsidRPr="00C6761E">
        <w:t>Table </w:t>
      </w:r>
      <w:bookmarkEnd w:id="2766"/>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r w:rsidRPr="00C6761E">
              <w:t>ProSe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B65823">
            <w:pPr>
              <w:pStyle w:val="TAL"/>
            </w:pPr>
            <w:r>
              <w:t>Application layer ID</w:t>
            </w:r>
          </w:p>
          <w:p w14:paraId="0E3A5098" w14:textId="737D3A6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B65823">
            <w:pPr>
              <w:pStyle w:val="TAL"/>
            </w:pPr>
            <w:r>
              <w:t>Application layer ID</w:t>
            </w:r>
          </w:p>
          <w:p w14:paraId="1096DD6D" w14:textId="60208AB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74CD81B3" w:rsidR="00A31F77" w:rsidRPr="00C6761E" w:rsidRDefault="005F7D6E" w:rsidP="00A31F77">
            <w:pPr>
              <w:pStyle w:val="TAC"/>
              <w:rPr>
                <w:lang w:eastAsia="ja-JP"/>
              </w:rPr>
            </w:pPr>
            <w:r>
              <w:t>8</w:t>
            </w:r>
            <w:r w:rsidR="00A31F77" w:rsidRPr="00C6761E">
              <w:t>-257</w:t>
            </w:r>
          </w:p>
        </w:tc>
      </w:tr>
      <w:tr w:rsidR="00A31F77" w:rsidRPr="00C6761E" w14:paraId="1EB6BE8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2767" w:name="_Hlk131963863"/>
            <w:r w:rsidRPr="00C6761E">
              <w:rPr>
                <w:rFonts w:hint="eastAsia"/>
                <w:lang w:eastAsia="zh-CN"/>
              </w:rPr>
              <w:t>UE IP address</w:t>
            </w:r>
          </w:p>
          <w:p w14:paraId="12F59DC7" w14:textId="3E98A30E" w:rsidR="00A31F77" w:rsidRPr="00C6761E" w:rsidRDefault="00774BC5" w:rsidP="00A31F77">
            <w:pPr>
              <w:pStyle w:val="TAL"/>
              <w:rPr>
                <w:lang w:eastAsia="ja-JP"/>
              </w:rPr>
            </w:pPr>
            <w:r w:rsidRPr="00C6761E">
              <w:t>11.3.</w:t>
            </w:r>
            <w:r w:rsidR="008654F3">
              <w:rPr>
                <w:lang w:eastAsia="zh-CN"/>
              </w:rPr>
              <w:t>49</w:t>
            </w:r>
            <w:bookmarkEnd w:id="2767"/>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0AF5B28E" w:rsidR="00A31F77" w:rsidRPr="00C6761E" w:rsidRDefault="00774BC5" w:rsidP="00A31F77">
            <w:pPr>
              <w:pStyle w:val="TAL"/>
              <w:rPr>
                <w:lang w:eastAsia="ja-JP"/>
              </w:rPr>
            </w:pPr>
            <w:r w:rsidRPr="00C6761E">
              <w:t>11.3.</w:t>
            </w:r>
            <w:r w:rsidR="003B1348">
              <w:rPr>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0ECFB540" w:rsidR="00A31F77" w:rsidRPr="00C6761E" w:rsidRDefault="003B1348" w:rsidP="00A31F77">
            <w:pPr>
              <w:pStyle w:val="TAC"/>
              <w:rPr>
                <w:lang w:eastAsia="ja-JP"/>
              </w:rPr>
            </w:pPr>
            <w:r>
              <w:rPr>
                <w:rFonts w:cs="Arial"/>
                <w:szCs w:val="18"/>
                <w:lang w:eastAsia="zh-CN"/>
              </w:rPr>
              <w:t>7</w:t>
            </w:r>
            <w:r w:rsidR="00774BC5" w:rsidRPr="00C6761E">
              <w:rPr>
                <w:rFonts w:eastAsia="Arial" w:cs="Arial"/>
                <w:szCs w:val="18"/>
              </w:rPr>
              <w:t>-257</w:t>
            </w:r>
          </w:p>
        </w:tc>
      </w:tr>
      <w:tr w:rsidR="00A31F77" w:rsidRPr="00C6761E" w14:paraId="6F54361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563F4" w14:textId="0D195E82" w:rsidR="00351658" w:rsidRPr="00C6761E" w:rsidRDefault="007F628D" w:rsidP="001814EE">
            <w:pPr>
              <w:pStyle w:val="TAL"/>
              <w:rPr>
                <w:lang w:eastAsia="zh-CN"/>
              </w:rPr>
            </w:pPr>
            <w:r>
              <w:rPr>
                <w:lang w:eastAsia="zh-CN"/>
              </w:rPr>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1814EE">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1814EE">
            <w:pPr>
              <w:pStyle w:val="TAL"/>
            </w:pPr>
            <w:r w:rsidRPr="00C6761E">
              <w:t>MSBs of K</w:t>
            </w:r>
            <w:r w:rsidRPr="00C6761E">
              <w:rPr>
                <w:vertAlign w:val="subscript"/>
                <w:lang w:eastAsia="ja-JP"/>
              </w:rPr>
              <w:t>NRP</w:t>
            </w:r>
            <w:r w:rsidRPr="00C6761E">
              <w:t xml:space="preserve"> ID 2</w:t>
            </w:r>
          </w:p>
          <w:p w14:paraId="554D4D20" w14:textId="214B615E" w:rsidR="00351658" w:rsidRPr="00C6761E" w:rsidRDefault="00351658" w:rsidP="001814EE">
            <w:pPr>
              <w:pStyle w:val="TAL"/>
            </w:pPr>
            <w:r w:rsidRPr="00C6761E">
              <w:rPr>
                <w:lang w:eastAsia="ja-JP"/>
              </w:rPr>
              <w:t>11.3.</w:t>
            </w:r>
            <w:r w:rsidR="007F628D">
              <w:rPr>
                <w:lang w:eastAsia="ja-JP"/>
              </w:rPr>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1814EE">
            <w:pPr>
              <w:pStyle w:val="TAC"/>
            </w:pPr>
            <w:r w:rsidRPr="00C6761E">
              <w:t>4</w:t>
            </w:r>
          </w:p>
        </w:tc>
      </w:tr>
    </w:tbl>
    <w:p w14:paraId="23734787" w14:textId="77777777" w:rsidR="00FF3A35" w:rsidRPr="00C6761E" w:rsidRDefault="00FF3A35" w:rsidP="00351658">
      <w:pPr>
        <w:pStyle w:val="EditorsNote"/>
        <w:ind w:left="0" w:firstLine="0"/>
        <w:rPr>
          <w:lang w:eastAsia="zh-CN"/>
        </w:rPr>
      </w:pPr>
    </w:p>
    <w:p w14:paraId="58ED7F65" w14:textId="2CB16159" w:rsidR="004E2542" w:rsidRPr="00C6761E" w:rsidRDefault="004E2542" w:rsidP="004E2542">
      <w:pPr>
        <w:pStyle w:val="Heading4"/>
      </w:pPr>
      <w:bookmarkStart w:id="2768" w:name="_CR10_3_6_2"/>
      <w:bookmarkStart w:id="2769" w:name="_Toc193395059"/>
      <w:bookmarkEnd w:id="2768"/>
      <w:r w:rsidRPr="00C6761E">
        <w:t>10.3.6.</w:t>
      </w:r>
      <w:r w:rsidR="001D78D0" w:rsidRPr="00C6761E">
        <w:t>2</w:t>
      </w:r>
      <w:r w:rsidRPr="00C6761E">
        <w:tab/>
        <w:t>QoS rules</w:t>
      </w:r>
      <w:bookmarkEnd w:id="2769"/>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2770" w:name="_CR10_3_6_3"/>
      <w:bookmarkStart w:id="2771" w:name="_Toc193395060"/>
      <w:bookmarkEnd w:id="2770"/>
      <w:r w:rsidRPr="00C6761E">
        <w:t>10.3.6.3</w:t>
      </w:r>
      <w:r w:rsidRPr="00C6761E">
        <w:tab/>
        <w:t>Source end UE info</w:t>
      </w:r>
      <w:bookmarkEnd w:id="2771"/>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lastRenderedPageBreak/>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2772" w:name="_CR10_3_6_4"/>
      <w:bookmarkStart w:id="2773" w:name="_Toc193395061"/>
      <w:bookmarkEnd w:id="2772"/>
      <w:r w:rsidRPr="00C6761E">
        <w:t>10.3.6.4</w:t>
      </w:r>
      <w:r w:rsidRPr="00C6761E">
        <w:tab/>
        <w:t>Target end UE info</w:t>
      </w:r>
      <w:bookmarkEnd w:id="2773"/>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C6761E" w:rsidRDefault="00B86643" w:rsidP="00B86643">
      <w:pPr>
        <w:ind w:left="568" w:hanging="284"/>
      </w:pPr>
      <w:r w:rsidRPr="00C6761E">
        <w:t>a)</w:t>
      </w:r>
      <w:r w:rsidRPr="00C6761E">
        <w:tab/>
        <w:t xml:space="preserve">the UE acts as a source 5G ProSe end UE, the 5G ProSe direct link is between the source 5G ProSe end UE and the 5G ProSe UE-to-UE relay UE, </w:t>
      </w:r>
      <w:r w:rsidRPr="00C6761E">
        <w:rPr>
          <w:rFonts w:hint="eastAsia"/>
          <w:lang w:eastAsia="zh-CN"/>
        </w:rPr>
        <w:t xml:space="preserve">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C6761E" w:rsidRDefault="00B86643" w:rsidP="00B86643">
      <w:pPr>
        <w:ind w:left="568" w:hanging="284"/>
      </w:pPr>
      <w:r w:rsidRPr="00C6761E">
        <w:t>a)</w:t>
      </w:r>
      <w:r w:rsidRPr="00C6761E">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2774" w:name="_CR10_3_6_5"/>
      <w:bookmarkStart w:id="2775" w:name="_Toc193395062"/>
      <w:bookmarkEnd w:id="2774"/>
      <w:r w:rsidRPr="00C6761E">
        <w:t>10.3.6.5</w:t>
      </w:r>
      <w:r w:rsidRPr="00C6761E">
        <w:tab/>
        <w:t>Target end UE layer-2 ID</w:t>
      </w:r>
      <w:bookmarkEnd w:id="2775"/>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2776" w:name="_CR10_3_6_6"/>
      <w:bookmarkStart w:id="2777" w:name="_Toc193395063"/>
      <w:bookmarkEnd w:id="2776"/>
      <w:r w:rsidRPr="00C6761E">
        <w:lastRenderedPageBreak/>
        <w:t>10.3.</w:t>
      </w:r>
      <w:r w:rsidRPr="00C6761E">
        <w:rPr>
          <w:rFonts w:hint="eastAsia"/>
          <w:lang w:eastAsia="zh-CN"/>
        </w:rPr>
        <w:t>6</w:t>
      </w:r>
      <w:r w:rsidRPr="00C6761E">
        <w:t>.</w:t>
      </w:r>
      <w:r w:rsidRPr="00C6761E">
        <w:rPr>
          <w:lang w:eastAsia="zh-CN"/>
        </w:rPr>
        <w:t>6</w:t>
      </w:r>
      <w:r w:rsidRPr="00C6761E">
        <w:tab/>
      </w:r>
      <w:r w:rsidR="00D818F6" w:rsidRPr="00C6761E">
        <w:t>Void</w:t>
      </w:r>
      <w:bookmarkEnd w:id="2777"/>
    </w:p>
    <w:p w14:paraId="70F82159" w14:textId="4289AB55" w:rsidR="0000139E" w:rsidRPr="00C6761E" w:rsidRDefault="0000139E" w:rsidP="0000139E">
      <w:pPr>
        <w:pStyle w:val="Heading4"/>
      </w:pPr>
      <w:bookmarkStart w:id="2778" w:name="_CR10_3_6_7"/>
      <w:bookmarkStart w:id="2779" w:name="_Toc193395064"/>
      <w:bookmarkEnd w:id="2778"/>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2779"/>
    </w:p>
    <w:p w14:paraId="3B026BF6" w14:textId="0E8D0BDC"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Pr="00C6761E">
        <w:rPr>
          <w:lang w:eastAsia="zh-CN"/>
        </w:rPr>
        <w:t xml:space="preserve"> </w:t>
      </w:r>
      <w:r w:rsidRPr="00C6761E">
        <w:t>needs to be indicated.</w:t>
      </w:r>
    </w:p>
    <w:p w14:paraId="438622D9" w14:textId="5E9D40EC" w:rsidR="00A31F77" w:rsidRPr="00C6761E" w:rsidRDefault="00A31F77" w:rsidP="00A31F77">
      <w:pPr>
        <w:pStyle w:val="Heading4"/>
      </w:pPr>
      <w:bookmarkStart w:id="2780" w:name="_CR10_3_6_a"/>
      <w:bookmarkStart w:id="2781" w:name="_CR10_3_6_8"/>
      <w:bookmarkStart w:id="2782" w:name="_Toc193395065"/>
      <w:bookmarkEnd w:id="2780"/>
      <w:bookmarkEnd w:id="2781"/>
      <w:r w:rsidRPr="00C6761E">
        <w:t>10.3.6.</w:t>
      </w:r>
      <w:r w:rsidR="00975617">
        <w:t>8</w:t>
      </w:r>
      <w:r w:rsidRPr="00C6761E">
        <w:tab/>
      </w:r>
      <w:r w:rsidRPr="00C6761E">
        <w:rPr>
          <w:lang w:eastAsia="zh-CN"/>
        </w:rPr>
        <w:t>Relay reselection indication</w:t>
      </w:r>
      <w:bookmarkEnd w:id="2782"/>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2418412A" w:rsidR="00A31F77" w:rsidRPr="00C6761E" w:rsidRDefault="00A31F77" w:rsidP="00A31F77">
      <w:pPr>
        <w:pStyle w:val="Heading4"/>
      </w:pPr>
      <w:bookmarkStart w:id="2783" w:name="_CR10_3_6_b"/>
      <w:bookmarkStart w:id="2784" w:name="_CR10_3_6_9"/>
      <w:bookmarkStart w:id="2785" w:name="_Toc193395066"/>
      <w:bookmarkEnd w:id="2783"/>
      <w:bookmarkEnd w:id="2784"/>
      <w:r w:rsidRPr="00C6761E">
        <w:t>10.3.6.</w:t>
      </w:r>
      <w:r w:rsidR="00975617">
        <w:t>9</w:t>
      </w:r>
      <w:r w:rsidRPr="00C6761E">
        <w:tab/>
        <w:t>List of candidates U2U relay UE user info</w:t>
      </w:r>
      <w:bookmarkEnd w:id="2785"/>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7C201FDB" w:rsidR="00D17F1B" w:rsidRPr="00C6761E" w:rsidRDefault="00D17F1B" w:rsidP="00D17F1B">
      <w:pPr>
        <w:pStyle w:val="Heading4"/>
      </w:pPr>
      <w:bookmarkStart w:id="2786" w:name="_CR10_3_6_c"/>
      <w:bookmarkStart w:id="2787" w:name="_CR10_3_6_10"/>
      <w:bookmarkStart w:id="2788" w:name="_Toc193395067"/>
      <w:bookmarkEnd w:id="2786"/>
      <w:bookmarkEnd w:id="2787"/>
      <w:r w:rsidRPr="00C6761E">
        <w:t>10.3.6.</w:t>
      </w:r>
      <w:r w:rsidR="00975617">
        <w:t>10</w:t>
      </w:r>
      <w:r w:rsidRPr="00C6761E">
        <w:tab/>
      </w:r>
      <w:r w:rsidRPr="00C6761E">
        <w:rPr>
          <w:lang w:eastAsia="zh-CN"/>
        </w:rPr>
        <w:t>List of target UE IP address</w:t>
      </w:r>
      <w:r w:rsidRPr="00C6761E">
        <w:rPr>
          <w:rFonts w:hint="eastAsia"/>
          <w:lang w:eastAsia="zh-CN"/>
        </w:rPr>
        <w:t>es</w:t>
      </w:r>
      <w:bookmarkEnd w:id="2788"/>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5FE117C0" w:rsidR="00A31F77" w:rsidRPr="00C6761E" w:rsidRDefault="00A31F77" w:rsidP="00A31F77">
      <w:pPr>
        <w:pStyle w:val="Heading4"/>
      </w:pPr>
      <w:bookmarkStart w:id="2789" w:name="_CR10_3_6_d"/>
      <w:bookmarkStart w:id="2790" w:name="_CR10_3_6_11"/>
      <w:bookmarkStart w:id="2791" w:name="_Toc193395068"/>
      <w:bookmarkEnd w:id="2789"/>
      <w:bookmarkEnd w:id="2790"/>
      <w:r w:rsidRPr="00C6761E">
        <w:t>10.3.6.</w:t>
      </w:r>
      <w:r w:rsidR="00975617">
        <w:t>11</w:t>
      </w:r>
      <w:r w:rsidRPr="00C6761E">
        <w:tab/>
      </w:r>
      <w:r w:rsidRPr="00C6761E">
        <w:rPr>
          <w:lang w:eastAsia="zh-CN"/>
        </w:rPr>
        <w:t>List of candidates U2U relay UE layer-2 ID</w:t>
      </w:r>
      <w:r w:rsidR="00DF4855" w:rsidRPr="00C6761E">
        <w:rPr>
          <w:lang w:eastAsia="zh-CN"/>
        </w:rPr>
        <w:t>s</w:t>
      </w:r>
      <w:bookmarkEnd w:id="2791"/>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5C0CC2B0" w:rsidR="00D17F1B" w:rsidRPr="00C6761E" w:rsidRDefault="00D17F1B" w:rsidP="00D17F1B">
      <w:pPr>
        <w:pStyle w:val="Heading4"/>
      </w:pPr>
      <w:bookmarkStart w:id="2792" w:name="_CR10_3_6_e"/>
      <w:bookmarkStart w:id="2793" w:name="_CR10_3_6_12"/>
      <w:bookmarkStart w:id="2794" w:name="_Toc193395069"/>
      <w:bookmarkEnd w:id="2792"/>
      <w:bookmarkEnd w:id="2793"/>
      <w:r w:rsidRPr="00C6761E">
        <w:t>10.3.6.</w:t>
      </w:r>
      <w:r w:rsidR="00975617">
        <w:t>12</w:t>
      </w:r>
      <w:r w:rsidRPr="00C6761E">
        <w:tab/>
      </w:r>
      <w:r w:rsidRPr="00C6761E">
        <w:rPr>
          <w:rFonts w:hint="eastAsia"/>
          <w:lang w:eastAsia="zh-CN"/>
        </w:rPr>
        <w:t>Source</w:t>
      </w:r>
      <w:r w:rsidRPr="00C6761E">
        <w:t xml:space="preserve"> end UE IP address</w:t>
      </w:r>
      <w:bookmarkEnd w:id="2794"/>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6761E" w:rsidRDefault="00C36452" w:rsidP="00C36452">
      <w:pPr>
        <w:pStyle w:val="B1"/>
        <w:ind w:left="644" w:hanging="360"/>
      </w:pPr>
      <w:r w:rsidRPr="00C6761E">
        <w:t>a)</w:t>
      </w:r>
      <w:r w:rsidRPr="00C6761E">
        <w:tab/>
      </w:r>
      <w:r w:rsidR="00D17F1B" w:rsidRPr="00C6761E">
        <w:t xml:space="preserve">the UE acts as a 5G ProSe </w:t>
      </w:r>
      <w:r w:rsidR="00D17F1B" w:rsidRPr="00C6761E">
        <w:rPr>
          <w:rFonts w:hint="eastAsia"/>
          <w:lang w:eastAsia="zh-CN"/>
        </w:rPr>
        <w:t xml:space="preserve">layer-3 </w:t>
      </w:r>
      <w:r w:rsidR="00D17F1B" w:rsidRPr="00C6761E">
        <w:t>UE-to-UE relay UE</w:t>
      </w:r>
      <w:r w:rsidR="00D17F1B" w:rsidRPr="00C6761E">
        <w:rPr>
          <w:rFonts w:hint="eastAsia"/>
          <w:lang w:eastAsia="zh-CN"/>
        </w:rPr>
        <w:t>,</w:t>
      </w:r>
      <w:r w:rsidR="00D17F1B" w:rsidRPr="00C6761E">
        <w:t xml:space="preserve"> and the 5G ProSe direct link is between the 5G ProSe </w:t>
      </w:r>
      <w:r w:rsidR="00D17F1B" w:rsidRPr="00C6761E">
        <w:rPr>
          <w:rFonts w:hint="eastAsia"/>
          <w:lang w:eastAsia="zh-CN"/>
        </w:rPr>
        <w:t xml:space="preserve">layer-3 </w:t>
      </w:r>
      <w:r w:rsidR="00D17F1B" w:rsidRPr="00C6761E">
        <w:t xml:space="preserve">UE-to-UE relay UE and the target 5G ProSe </w:t>
      </w:r>
      <w:r w:rsidR="00D17F1B" w:rsidRPr="00C6761E">
        <w:rPr>
          <w:rFonts w:hint="eastAsia"/>
          <w:lang w:eastAsia="zh-CN"/>
        </w:rPr>
        <w:t xml:space="preserve">layer-3 </w:t>
      </w:r>
      <w:r w:rsidR="00D17F1B" w:rsidRPr="00C6761E">
        <w:t>end UE.</w:t>
      </w:r>
    </w:p>
    <w:p w14:paraId="7DC9B627" w14:textId="47211AF3" w:rsidR="00F675DE" w:rsidRPr="00C6761E" w:rsidRDefault="00F675DE" w:rsidP="00F675DE">
      <w:pPr>
        <w:pStyle w:val="Heading4"/>
      </w:pPr>
      <w:bookmarkStart w:id="2795" w:name="_CR10_3_6_13"/>
      <w:bookmarkStart w:id="2796" w:name="_Toc193395070"/>
      <w:bookmarkEnd w:id="2795"/>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2796"/>
    </w:p>
    <w:p w14:paraId="540CB004" w14:textId="305F0165" w:rsidR="00A31F77" w:rsidRPr="00C6761E" w:rsidRDefault="00F675DE" w:rsidP="0000139E">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42C6D38" w14:textId="77777777" w:rsidR="007E60DF" w:rsidRPr="00C6761E" w:rsidRDefault="007E60DF" w:rsidP="007E60DF">
      <w:pPr>
        <w:pStyle w:val="Heading3"/>
      </w:pPr>
      <w:bookmarkStart w:id="2797" w:name="_CR10_3_7"/>
      <w:bookmarkStart w:id="2798" w:name="_Toc68196355"/>
      <w:bookmarkStart w:id="2799" w:name="_Toc59209026"/>
      <w:bookmarkStart w:id="2800" w:name="_Toc51951251"/>
      <w:bookmarkStart w:id="2801" w:name="_Toc45882701"/>
      <w:bookmarkStart w:id="2802" w:name="_Toc45282315"/>
      <w:bookmarkStart w:id="2803" w:name="_Toc34404466"/>
      <w:bookmarkStart w:id="2804" w:name="_Toc34388695"/>
      <w:bookmarkStart w:id="2805" w:name="_Toc193395071"/>
      <w:bookmarkEnd w:id="2797"/>
      <w:r w:rsidRPr="00C6761E">
        <w:t>10.3.7</w:t>
      </w:r>
      <w:r w:rsidRPr="00C6761E">
        <w:tab/>
        <w:t>ProSe direct link modification accept</w:t>
      </w:r>
      <w:bookmarkEnd w:id="2798"/>
      <w:bookmarkEnd w:id="2799"/>
      <w:bookmarkEnd w:id="2800"/>
      <w:bookmarkEnd w:id="2801"/>
      <w:bookmarkEnd w:id="2802"/>
      <w:bookmarkEnd w:id="2803"/>
      <w:bookmarkEnd w:id="2804"/>
      <w:bookmarkEnd w:id="2805"/>
    </w:p>
    <w:p w14:paraId="5766B1DE" w14:textId="77777777" w:rsidR="007E60DF" w:rsidRPr="00C6761E" w:rsidRDefault="007E60DF" w:rsidP="007E60DF">
      <w:pPr>
        <w:pStyle w:val="Heading4"/>
      </w:pPr>
      <w:bookmarkStart w:id="2806" w:name="_CR10_3_7_1"/>
      <w:bookmarkStart w:id="2807" w:name="_Toc68196356"/>
      <w:bookmarkStart w:id="2808" w:name="_Toc59209027"/>
      <w:bookmarkStart w:id="2809" w:name="_Toc51951252"/>
      <w:bookmarkStart w:id="2810" w:name="_Toc45882702"/>
      <w:bookmarkStart w:id="2811" w:name="_Toc45282316"/>
      <w:bookmarkStart w:id="2812" w:name="_Toc34404467"/>
      <w:bookmarkStart w:id="2813" w:name="_Toc34388696"/>
      <w:bookmarkStart w:id="2814" w:name="_Toc193395072"/>
      <w:bookmarkEnd w:id="2806"/>
      <w:r w:rsidRPr="00C6761E">
        <w:t>10.3.7.1</w:t>
      </w:r>
      <w:r w:rsidRPr="00C6761E">
        <w:tab/>
        <w:t>Message definition</w:t>
      </w:r>
      <w:bookmarkEnd w:id="2807"/>
      <w:bookmarkEnd w:id="2808"/>
      <w:bookmarkEnd w:id="2809"/>
      <w:bookmarkEnd w:id="2810"/>
      <w:bookmarkEnd w:id="2811"/>
      <w:bookmarkEnd w:id="2812"/>
      <w:bookmarkEnd w:id="2813"/>
      <w:bookmarkEnd w:id="2814"/>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279B881C" w14:textId="77777777" w:rsidR="007E60DF" w:rsidRPr="00C6761E" w:rsidRDefault="007E60DF" w:rsidP="007E60DF">
      <w:pPr>
        <w:pStyle w:val="TH"/>
      </w:pPr>
      <w:bookmarkStart w:id="2815" w:name="_CRTable10_3_7_1_1"/>
      <w:r w:rsidRPr="00C6761E">
        <w:lastRenderedPageBreak/>
        <w:t>Table </w:t>
      </w:r>
      <w:bookmarkEnd w:id="2815"/>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6761E" w:rsidRDefault="007E60DF">
            <w:pPr>
              <w:pStyle w:val="TAH"/>
            </w:pPr>
            <w:r w:rsidRPr="00C6761E">
              <w:t>Length</w:t>
            </w:r>
          </w:p>
        </w:tc>
      </w:tr>
      <w:tr w:rsidR="007E60DF" w:rsidRPr="00C6761E"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6761E" w:rsidRDefault="007E60DF">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6761E" w:rsidRDefault="007E60DF">
            <w:pPr>
              <w:pStyle w:val="TAL"/>
            </w:pPr>
            <w:r w:rsidRPr="00C6761E">
              <w:t>ProSe PC5 signalling message type</w:t>
            </w:r>
          </w:p>
          <w:p w14:paraId="2B80C364"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6761E" w:rsidRDefault="007E60DF">
            <w:pPr>
              <w:pStyle w:val="TAC"/>
            </w:pPr>
            <w:r w:rsidRPr="00C6761E">
              <w:t>1</w:t>
            </w:r>
          </w:p>
        </w:tc>
      </w:tr>
      <w:tr w:rsidR="007E60DF" w:rsidRPr="00C6761E"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6761E" w:rsidRDefault="007E60DF">
            <w:pPr>
              <w:pStyle w:val="TAL"/>
            </w:pPr>
            <w:r w:rsidRPr="00C6761E">
              <w:t>Sequence number</w:t>
            </w:r>
          </w:p>
          <w:p w14:paraId="250DDEEC"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6761E" w:rsidRDefault="007E60DF">
            <w:pPr>
              <w:pStyle w:val="TAC"/>
              <w:rPr>
                <w:lang w:eastAsia="zh-CN"/>
              </w:rPr>
            </w:pPr>
            <w:r w:rsidRPr="00C6761E">
              <w:rPr>
                <w:lang w:eastAsia="zh-CN"/>
              </w:rPr>
              <w:t>1</w:t>
            </w:r>
          </w:p>
        </w:tc>
      </w:tr>
      <w:tr w:rsidR="007E60DF" w:rsidRPr="00C6761E"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6761E" w:rsidRDefault="007E60DF">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6761E" w:rsidRDefault="007E60DF">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6761E" w:rsidRDefault="007E60DF">
            <w:pPr>
              <w:pStyle w:val="TAL"/>
              <w:rPr>
                <w:lang w:eastAsia="zh-CN"/>
              </w:rPr>
            </w:pPr>
            <w:r w:rsidRPr="00C6761E">
              <w:rPr>
                <w:lang w:eastAsia="zh-CN"/>
              </w:rPr>
              <w:t>PC5 QoS flow descriptions</w:t>
            </w:r>
          </w:p>
          <w:p w14:paraId="059766CC"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6761E" w:rsidRDefault="007E60DF" w:rsidP="00123C9D">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6761E" w:rsidRDefault="007E60DF">
            <w:pPr>
              <w:pStyle w:val="TAC"/>
              <w:rPr>
                <w:rFonts w:eastAsiaTheme="minorEastAsia"/>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6761E" w:rsidRDefault="007E60DF">
            <w:pPr>
              <w:pStyle w:val="TAC"/>
            </w:pPr>
            <w:r w:rsidRPr="00C6761E">
              <w:t>6-65538</w:t>
            </w:r>
          </w:p>
        </w:tc>
      </w:tr>
      <w:tr w:rsidR="004E2542" w:rsidRPr="00C6761E"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6761E" w:rsidRDefault="000F6577" w:rsidP="00740BBF">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6761E" w:rsidRDefault="004E2542" w:rsidP="00740BBF">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6761E" w:rsidRDefault="004E2542" w:rsidP="00740BBF">
            <w:pPr>
              <w:pStyle w:val="TAL"/>
              <w:rPr>
                <w:lang w:eastAsia="zh-CN"/>
              </w:rPr>
            </w:pPr>
            <w:r w:rsidRPr="00C6761E">
              <w:rPr>
                <w:lang w:eastAsia="zh-CN"/>
              </w:rPr>
              <w:t>PC5 QoS rules</w:t>
            </w:r>
          </w:p>
          <w:p w14:paraId="0F00CC92" w14:textId="47359330"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6761E" w:rsidRDefault="004E2542" w:rsidP="00740BB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6761E" w:rsidRDefault="004E2542" w:rsidP="00740BBF">
            <w:pPr>
              <w:pStyle w:val="TAC"/>
            </w:pPr>
            <w:r w:rsidRPr="00C6761E">
              <w:t>7-65538</w:t>
            </w:r>
          </w:p>
        </w:tc>
      </w:tr>
      <w:tr w:rsidR="00EA1DB8" w:rsidRPr="00C6761E"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056EDEE5" w:rsidR="00EA1DB8" w:rsidRPr="00C6761E" w:rsidRDefault="006321DA" w:rsidP="00EA1DB8">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6761E" w:rsidRDefault="00EA1DB8" w:rsidP="00EA1DB8">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23351EBC" w14:textId="77777777" w:rsidR="00B65823" w:rsidRDefault="00B65823" w:rsidP="00B65823">
            <w:pPr>
              <w:pStyle w:val="TAL"/>
            </w:pPr>
            <w:r>
              <w:t>Application layer ID</w:t>
            </w:r>
          </w:p>
          <w:p w14:paraId="7DC45F6D" w14:textId="28C0EA4E" w:rsidR="00EA1DB8" w:rsidRPr="00C6761E" w:rsidRDefault="00B65823" w:rsidP="00EA1DB8">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6761E" w:rsidRDefault="00EA1DB8" w:rsidP="00EA1DB8">
            <w:pPr>
              <w:pStyle w:val="TAC"/>
            </w:pPr>
            <w:r w:rsidRPr="00C6761E">
              <w:t>3-257</w:t>
            </w:r>
          </w:p>
        </w:tc>
      </w:tr>
      <w:tr w:rsidR="00EA1DB8" w:rsidRPr="00C6761E"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370CE50D" w:rsidR="00EA1DB8" w:rsidRPr="00C6761E" w:rsidRDefault="006321DA" w:rsidP="00EA1DB8">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6761E" w:rsidRDefault="00EA1DB8" w:rsidP="00EA1DB8">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30E8498" w14:textId="77777777" w:rsidR="00B65823" w:rsidRDefault="00B65823" w:rsidP="00B65823">
            <w:pPr>
              <w:pStyle w:val="TAL"/>
            </w:pPr>
            <w:r>
              <w:t>Application layer ID</w:t>
            </w:r>
          </w:p>
          <w:p w14:paraId="27B7AF96" w14:textId="174FDA18" w:rsidR="00EA1DB8" w:rsidRPr="00C6761E" w:rsidRDefault="00B65823" w:rsidP="00B65823">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6761E" w:rsidRDefault="00EA1DB8" w:rsidP="00EA1DB8">
            <w:pPr>
              <w:pStyle w:val="TAC"/>
            </w:pPr>
            <w:r w:rsidRPr="00C6761E">
              <w:t>3-257</w:t>
            </w:r>
          </w:p>
        </w:tc>
      </w:tr>
      <w:tr w:rsidR="0000139E" w:rsidRPr="00C6761E" w14:paraId="01C4B10C"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691B2" w14:textId="205A7E94" w:rsidR="0000139E" w:rsidRPr="00C6761E" w:rsidRDefault="00E27F9F" w:rsidP="0000139E">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3C702F02" w14:textId="4FA260A8" w:rsidR="0000139E" w:rsidRPr="00C6761E" w:rsidRDefault="0000139E" w:rsidP="0000139E">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2362E945" w14:textId="77777777" w:rsidR="0000139E" w:rsidRPr="00C6761E" w:rsidRDefault="0000139E" w:rsidP="0000139E">
            <w:pPr>
              <w:pStyle w:val="TAL"/>
              <w:rPr>
                <w:lang w:eastAsia="ja-JP"/>
              </w:rPr>
            </w:pPr>
            <w:r w:rsidRPr="00C6761E">
              <w:rPr>
                <w:lang w:eastAsia="ja-JP"/>
              </w:rPr>
              <w:t>MAC address</w:t>
            </w:r>
          </w:p>
          <w:p w14:paraId="36C8354C" w14:textId="4AB6C656" w:rsidR="0000139E" w:rsidRPr="00C6761E" w:rsidRDefault="0000139E" w:rsidP="0000139E">
            <w:pPr>
              <w:pStyle w:val="TAL"/>
              <w:rPr>
                <w:lang w:eastAsia="zh-CN"/>
              </w:rPr>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39B168B8" w14:textId="071CB178" w:rsidR="0000139E" w:rsidRPr="00C6761E" w:rsidRDefault="0000139E" w:rsidP="0000139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660B38F4" w14:textId="60E3B186" w:rsidR="0000139E" w:rsidRPr="00C6761E" w:rsidRDefault="0000139E" w:rsidP="0000139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794C7E0" w14:textId="56716F90" w:rsidR="0000139E" w:rsidRPr="00C6761E" w:rsidRDefault="0000139E" w:rsidP="0000139E">
            <w:pPr>
              <w:pStyle w:val="TAC"/>
            </w:pPr>
            <w:r w:rsidRPr="00C6761E">
              <w:rPr>
                <w:lang w:eastAsia="ja-JP"/>
              </w:rPr>
              <w:t>8</w:t>
            </w:r>
          </w:p>
        </w:tc>
      </w:tr>
      <w:tr w:rsidR="00A31F77" w:rsidRPr="00C6761E" w14:paraId="571D1B7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5BC8D" w14:textId="1A1E4B2E" w:rsidR="00A31F77" w:rsidRPr="00C6761E" w:rsidRDefault="00E27F9F" w:rsidP="00A31F77">
            <w:pPr>
              <w:pStyle w:val="TAL"/>
              <w:rPr>
                <w:lang w:eastAsia="ja-JP"/>
              </w:rPr>
            </w:pPr>
            <w:r w:rsidRPr="00C6761E">
              <w:rPr>
                <w:lang w:eastAsia="zh-CN"/>
              </w:rPr>
              <w:t>9</w:t>
            </w:r>
          </w:p>
        </w:tc>
        <w:tc>
          <w:tcPr>
            <w:tcW w:w="2835" w:type="dxa"/>
            <w:tcBorders>
              <w:top w:val="single" w:sz="6" w:space="0" w:color="000000"/>
              <w:left w:val="single" w:sz="6" w:space="0" w:color="000000"/>
              <w:bottom w:val="single" w:sz="6" w:space="0" w:color="000000"/>
              <w:right w:val="single" w:sz="6" w:space="0" w:color="000000"/>
            </w:tcBorders>
          </w:tcPr>
          <w:p w14:paraId="654F54FF" w14:textId="3E0D92DA" w:rsidR="00A31F77" w:rsidRPr="00C6761E" w:rsidRDefault="00A31F77" w:rsidP="00A31F77">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29C7824C" w14:textId="77777777" w:rsidR="00A31F77" w:rsidRPr="00C6761E" w:rsidRDefault="00A31F77" w:rsidP="00A31F77">
            <w:pPr>
              <w:pStyle w:val="TAL"/>
              <w:rPr>
                <w:lang w:eastAsia="zh-CN"/>
              </w:rPr>
            </w:pPr>
            <w:r w:rsidRPr="00C6761E">
              <w:rPr>
                <w:lang w:eastAsia="zh-CN"/>
              </w:rPr>
              <w:t>Relay reselection indication</w:t>
            </w:r>
          </w:p>
          <w:p w14:paraId="2F7CAA6E" w14:textId="1736F3F6"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5CA31819" w14:textId="22122E88"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7E064A0" w14:textId="2E8FCC4F"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6813D64" w14:textId="5D9DAF51" w:rsidR="00A31F77" w:rsidRPr="00C6761E" w:rsidRDefault="00A31F77" w:rsidP="00A31F77">
            <w:pPr>
              <w:pStyle w:val="TAC"/>
              <w:rPr>
                <w:lang w:eastAsia="ja-JP"/>
              </w:rPr>
            </w:pPr>
            <w:r w:rsidRPr="00C6761E">
              <w:t>1</w:t>
            </w:r>
          </w:p>
        </w:tc>
      </w:tr>
      <w:tr w:rsidR="00A31F77" w:rsidRPr="00C6761E" w14:paraId="3AC97605"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B4757C" w14:textId="3239EC73" w:rsidR="00A31F77" w:rsidRPr="00C6761E" w:rsidRDefault="00E27F9F" w:rsidP="00A31F77">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300BDF2E" w14:textId="246CB5DE" w:rsidR="00A31F77" w:rsidRPr="00C6761E" w:rsidRDefault="00A31F77" w:rsidP="00A31F77">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7989DB37" w14:textId="46134ED2" w:rsidR="00A31F77" w:rsidRPr="00C6761E" w:rsidRDefault="005F7D6E" w:rsidP="00A31F77">
            <w:pPr>
              <w:pStyle w:val="TAL"/>
              <w:rPr>
                <w:lang w:eastAsia="zh-CN"/>
              </w:rPr>
            </w:pPr>
            <w:r>
              <w:rPr>
                <w:lang w:eastAsia="zh-CN"/>
              </w:rPr>
              <w:t>User info ID 2</w:t>
            </w:r>
          </w:p>
          <w:p w14:paraId="527DA5FA" w14:textId="7330C793" w:rsidR="00A31F77" w:rsidRPr="00C6761E" w:rsidRDefault="00A31F77" w:rsidP="00A31F77">
            <w:pPr>
              <w:pStyle w:val="TAL"/>
              <w:rPr>
                <w:lang w:eastAsia="ja-JP"/>
              </w:rPr>
            </w:pPr>
            <w:r w:rsidRPr="00C6761E">
              <w:rPr>
                <w:lang w:eastAsia="zh-CN"/>
              </w:rPr>
              <w:t>11.3.</w:t>
            </w:r>
            <w:r w:rsidR="004C7DAA"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39553F7D" w14:textId="2EA9BB5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67165D2" w14:textId="4084455B" w:rsidR="00A31F77" w:rsidRPr="00C6761E" w:rsidRDefault="00A31F77" w:rsidP="00A31F77">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75BE0BD" w14:textId="6DC3A0B5" w:rsidR="00A31F77" w:rsidRPr="00C6761E" w:rsidRDefault="005F7D6E" w:rsidP="00A31F77">
            <w:pPr>
              <w:pStyle w:val="TAC"/>
              <w:rPr>
                <w:lang w:eastAsia="ja-JP"/>
              </w:rPr>
            </w:pPr>
            <w:r>
              <w:t>8</w:t>
            </w:r>
          </w:p>
        </w:tc>
      </w:tr>
      <w:tr w:rsidR="00A31F77" w:rsidRPr="00C6761E" w14:paraId="28758F0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C182F8" w14:textId="31653D67" w:rsidR="00A31F77" w:rsidRPr="00C6761E" w:rsidRDefault="00E27F9F" w:rsidP="00A31F77">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63CA462C" w14:textId="78214BFA" w:rsidR="00A31F77" w:rsidRPr="00C6761E" w:rsidRDefault="00D17F1B" w:rsidP="00A31F77">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DBA003F" w14:textId="306C9DAC" w:rsidR="00D17F1B" w:rsidRPr="00C6761E" w:rsidRDefault="00D17F1B" w:rsidP="00D17F1B">
            <w:pPr>
              <w:pStyle w:val="TAL"/>
            </w:pPr>
            <w:r w:rsidRPr="00C6761E">
              <w:rPr>
                <w:rFonts w:hint="eastAsia"/>
                <w:lang w:eastAsia="zh-CN"/>
              </w:rPr>
              <w:t>UE IP address</w:t>
            </w:r>
          </w:p>
          <w:p w14:paraId="61F2FD45" w14:textId="7E8B321C" w:rsidR="00A31F77" w:rsidRPr="00C6761E" w:rsidRDefault="00D17F1B" w:rsidP="00D17F1B">
            <w:pPr>
              <w:pStyle w:val="TAL"/>
              <w:rPr>
                <w:lang w:eastAsia="ja-JP"/>
              </w:rPr>
            </w:pPr>
            <w:r w:rsidRPr="00C6761E">
              <w:t>11.3.</w:t>
            </w:r>
            <w:r w:rsidR="008654F3">
              <w:rPr>
                <w:lang w:eastAsia="zh-CN"/>
              </w:rPr>
              <w:t>49</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1EB2080" w14:textId="3F60D289"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44A9F92" w14:textId="0079B08F"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D89268" w14:textId="62E84272" w:rsidR="00A31F77" w:rsidRPr="00C6761E" w:rsidRDefault="00D17F1B" w:rsidP="00A31F77">
            <w:pPr>
              <w:pStyle w:val="TAC"/>
              <w:rPr>
                <w:lang w:eastAsia="ja-JP"/>
              </w:rPr>
            </w:pPr>
            <w:r w:rsidRPr="00C6761E">
              <w:rPr>
                <w:rFonts w:hint="eastAsia"/>
                <w:lang w:eastAsia="zh-CN"/>
              </w:rPr>
              <w:t>7-19</w:t>
            </w:r>
          </w:p>
        </w:tc>
      </w:tr>
      <w:tr w:rsidR="00A31F77" w:rsidRPr="00C6761E" w14:paraId="0933289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FDB586" w14:textId="0349EE34" w:rsidR="00A31F77" w:rsidRPr="00C6761E" w:rsidRDefault="00E27F9F" w:rsidP="00A31F77">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0299A50" w14:textId="260EE26B" w:rsidR="00A31F77" w:rsidRPr="00C6761E" w:rsidRDefault="00D17F1B" w:rsidP="00A31F77">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780A699" w14:textId="2410DE71" w:rsidR="00D17F1B" w:rsidRPr="00C6761E" w:rsidRDefault="00D17F1B" w:rsidP="00D17F1B">
            <w:pPr>
              <w:pStyle w:val="TAL"/>
              <w:rPr>
                <w:lang w:eastAsia="zh-CN"/>
              </w:rPr>
            </w:pPr>
            <w:r w:rsidRPr="00C6761E">
              <w:rPr>
                <w:rFonts w:hint="eastAsia"/>
                <w:lang w:eastAsia="zh-CN"/>
              </w:rPr>
              <w:t>UE IP address</w:t>
            </w:r>
          </w:p>
          <w:p w14:paraId="3711D797" w14:textId="3D0E5C00" w:rsidR="00A31F77" w:rsidRPr="00C6761E" w:rsidRDefault="00D17F1B" w:rsidP="00A31F77">
            <w:pPr>
              <w:pStyle w:val="TAL"/>
              <w:rPr>
                <w:lang w:eastAsia="ja-JP"/>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2887E3E" w14:textId="3F251AB3"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95FE7D2" w14:textId="0D7E29F6"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F4D07DB" w14:textId="14A13791" w:rsidR="00A31F77" w:rsidRPr="00C6761E" w:rsidRDefault="00D17F1B" w:rsidP="00A31F77">
            <w:pPr>
              <w:pStyle w:val="TAC"/>
              <w:rPr>
                <w:lang w:eastAsia="ja-JP"/>
              </w:rPr>
            </w:pPr>
            <w:r w:rsidRPr="00C6761E">
              <w:rPr>
                <w:rFonts w:hint="eastAsia"/>
                <w:lang w:eastAsia="zh-CN"/>
              </w:rPr>
              <w:t>7-19</w:t>
            </w:r>
          </w:p>
        </w:tc>
      </w:tr>
      <w:tr w:rsidR="00D17F1B" w:rsidRPr="00C6761E" w14:paraId="6321EB54" w14:textId="77777777" w:rsidTr="008055D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C27E2" w14:textId="6D6E792C" w:rsidR="00D17F1B" w:rsidRPr="00C6761E" w:rsidRDefault="007F628D" w:rsidP="008055DC">
            <w:pPr>
              <w:pStyle w:val="TAL"/>
              <w:rPr>
                <w:lang w:eastAsia="zh-CN"/>
              </w:rPr>
            </w:pPr>
            <w:r>
              <w:rPr>
                <w:lang w:eastAsia="zh-CN"/>
              </w:rPr>
              <w:t>53</w:t>
            </w:r>
          </w:p>
        </w:tc>
        <w:tc>
          <w:tcPr>
            <w:tcW w:w="2835" w:type="dxa"/>
            <w:tcBorders>
              <w:top w:val="single" w:sz="6" w:space="0" w:color="000000"/>
              <w:left w:val="single" w:sz="6" w:space="0" w:color="000000"/>
              <w:bottom w:val="single" w:sz="6" w:space="0" w:color="000000"/>
              <w:right w:val="single" w:sz="6" w:space="0" w:color="000000"/>
            </w:tcBorders>
          </w:tcPr>
          <w:p w14:paraId="1FA2F719" w14:textId="77777777" w:rsidR="00D17F1B" w:rsidRPr="00C6761E" w:rsidRDefault="00D17F1B" w:rsidP="008055DC">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49EE466F" w14:textId="77777777" w:rsidR="00D17F1B" w:rsidRPr="00C6761E" w:rsidRDefault="00D17F1B" w:rsidP="008055DC">
            <w:pPr>
              <w:pStyle w:val="TAL"/>
              <w:rPr>
                <w:lang w:eastAsia="zh-CN"/>
              </w:rPr>
            </w:pPr>
            <w:r w:rsidRPr="00C6761E">
              <w:rPr>
                <w:rFonts w:hint="eastAsia"/>
                <w:lang w:eastAsia="zh-CN"/>
              </w:rPr>
              <w:t>UE IP address</w:t>
            </w:r>
          </w:p>
          <w:p w14:paraId="5510EDAF" w14:textId="6AEC4157" w:rsidR="00D17F1B" w:rsidRPr="00C6761E" w:rsidRDefault="00D17F1B" w:rsidP="008055D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57B38DB" w14:textId="77777777" w:rsidR="00D17F1B" w:rsidRPr="00C6761E" w:rsidRDefault="00D17F1B" w:rsidP="008055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340DAB6" w14:textId="77777777" w:rsidR="00D17F1B" w:rsidRPr="00C6761E" w:rsidRDefault="00D17F1B" w:rsidP="008055D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A1357F3" w14:textId="77777777" w:rsidR="00D17F1B" w:rsidRPr="00C6761E" w:rsidRDefault="00D17F1B" w:rsidP="008055DC">
            <w:pPr>
              <w:pStyle w:val="TAC"/>
            </w:pPr>
            <w:r w:rsidRPr="00C6761E">
              <w:rPr>
                <w:rFonts w:hint="eastAsia"/>
                <w:lang w:eastAsia="zh-CN"/>
              </w:rPr>
              <w:t>7-19</w:t>
            </w:r>
          </w:p>
        </w:tc>
      </w:tr>
      <w:tr w:rsidR="00B90697" w:rsidRPr="00C6761E" w14:paraId="5EC52493" w14:textId="77777777" w:rsidTr="001814E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5CB056" w14:textId="1B5A11B8" w:rsidR="00B90697" w:rsidRPr="00C6761E" w:rsidRDefault="007F628D" w:rsidP="001814EE">
            <w:pPr>
              <w:pStyle w:val="TAL"/>
              <w:rPr>
                <w:lang w:eastAsia="zh-CN"/>
              </w:rPr>
            </w:pPr>
            <w:r>
              <w:rPr>
                <w:lang w:eastAsia="zh-CN"/>
              </w:rPr>
              <w:t>40</w:t>
            </w:r>
          </w:p>
        </w:tc>
        <w:tc>
          <w:tcPr>
            <w:tcW w:w="2835" w:type="dxa"/>
            <w:tcBorders>
              <w:top w:val="single" w:sz="6" w:space="0" w:color="000000"/>
              <w:left w:val="single" w:sz="6" w:space="0" w:color="000000"/>
              <w:bottom w:val="single" w:sz="6" w:space="0" w:color="000000"/>
              <w:right w:val="single" w:sz="6" w:space="0" w:color="000000"/>
            </w:tcBorders>
          </w:tcPr>
          <w:p w14:paraId="4DE5A01E" w14:textId="77777777" w:rsidR="00B90697" w:rsidRPr="00C6761E" w:rsidRDefault="00B90697" w:rsidP="001814EE">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7D3C86AC" w14:textId="77777777" w:rsidR="00B90697" w:rsidRPr="00C6761E" w:rsidRDefault="00B90697" w:rsidP="001814EE">
            <w:pPr>
              <w:pStyle w:val="TAL"/>
            </w:pPr>
            <w:r w:rsidRPr="00C6761E">
              <w:t>LSBs of K</w:t>
            </w:r>
            <w:r w:rsidRPr="00C6761E">
              <w:rPr>
                <w:vertAlign w:val="subscript"/>
                <w:lang w:eastAsia="ja-JP"/>
              </w:rPr>
              <w:t>NRP</w:t>
            </w:r>
            <w:r w:rsidRPr="00C6761E">
              <w:t xml:space="preserve"> ID 2</w:t>
            </w:r>
          </w:p>
          <w:p w14:paraId="16076448" w14:textId="47C55C87" w:rsidR="00B90697" w:rsidRPr="00C6761E" w:rsidRDefault="00B90697" w:rsidP="001814EE">
            <w:pPr>
              <w:pStyle w:val="TAL"/>
            </w:pPr>
            <w:r w:rsidRPr="00C6761E">
              <w:t>11.3.</w:t>
            </w:r>
            <w:r w:rsidR="004A5F41" w:rsidRPr="00C6761E">
              <w:t>53</w:t>
            </w:r>
          </w:p>
        </w:tc>
        <w:tc>
          <w:tcPr>
            <w:tcW w:w="1134" w:type="dxa"/>
            <w:tcBorders>
              <w:top w:val="single" w:sz="6" w:space="0" w:color="000000"/>
              <w:left w:val="single" w:sz="6" w:space="0" w:color="000000"/>
              <w:bottom w:val="single" w:sz="6" w:space="0" w:color="000000"/>
              <w:right w:val="single" w:sz="6" w:space="0" w:color="000000"/>
            </w:tcBorders>
          </w:tcPr>
          <w:p w14:paraId="349ED1EF" w14:textId="77777777" w:rsidR="00B90697" w:rsidRPr="00C6761E" w:rsidRDefault="00B90697"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BE88501" w14:textId="77777777" w:rsidR="00B90697" w:rsidRPr="00C6761E" w:rsidRDefault="00B90697"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24366A2" w14:textId="77777777" w:rsidR="00B90697" w:rsidRPr="00C6761E" w:rsidRDefault="00B90697" w:rsidP="001814EE">
            <w:pPr>
              <w:pStyle w:val="TAC"/>
            </w:pPr>
            <w:r w:rsidRPr="00C6761E">
              <w:t>4</w:t>
            </w:r>
          </w:p>
        </w:tc>
      </w:tr>
    </w:tbl>
    <w:p w14:paraId="1D3DF260" w14:textId="55A1186B" w:rsidR="007E60DF" w:rsidRPr="00C6761E" w:rsidRDefault="007E60DF" w:rsidP="00123C9D"/>
    <w:p w14:paraId="6C881BC6" w14:textId="77777777" w:rsidR="007E60DF" w:rsidRPr="00C6761E" w:rsidRDefault="007E60DF" w:rsidP="007E60DF">
      <w:pPr>
        <w:pStyle w:val="Heading4"/>
      </w:pPr>
      <w:bookmarkStart w:id="2816" w:name="_CR10_3_7_2"/>
      <w:bookmarkStart w:id="2817" w:name="_Toc68196357"/>
      <w:bookmarkStart w:id="2818" w:name="_Toc59209028"/>
      <w:bookmarkStart w:id="2819" w:name="_Toc51951253"/>
      <w:bookmarkStart w:id="2820" w:name="_Toc45882703"/>
      <w:bookmarkStart w:id="2821" w:name="_Toc45282317"/>
      <w:bookmarkStart w:id="2822" w:name="_Toc34404468"/>
      <w:bookmarkStart w:id="2823" w:name="_Toc34388697"/>
      <w:bookmarkStart w:id="2824" w:name="_Toc193395073"/>
      <w:bookmarkEnd w:id="2816"/>
      <w:r w:rsidRPr="00C6761E">
        <w:t>10.3.7.2</w:t>
      </w:r>
      <w:r w:rsidRPr="00C6761E">
        <w:tab/>
        <w:t>QoS flow descriptions</w:t>
      </w:r>
      <w:bookmarkEnd w:id="2817"/>
      <w:bookmarkEnd w:id="2818"/>
      <w:bookmarkEnd w:id="2824"/>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2825" w:name="_CR10_3_7_3"/>
      <w:bookmarkStart w:id="2826" w:name="_Toc193395074"/>
      <w:bookmarkEnd w:id="2825"/>
      <w:r w:rsidRPr="00C6761E">
        <w:t>10.3.7.</w:t>
      </w:r>
      <w:r w:rsidR="001D78D0" w:rsidRPr="00C6761E">
        <w:t>3</w:t>
      </w:r>
      <w:r w:rsidRPr="00C6761E">
        <w:tab/>
        <w:t>QoS rules</w:t>
      </w:r>
      <w:bookmarkEnd w:id="2826"/>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2827" w:name="_CR10_3_7_4"/>
      <w:bookmarkStart w:id="2828" w:name="_Toc193395075"/>
      <w:bookmarkEnd w:id="2827"/>
      <w:r w:rsidRPr="00C6761E">
        <w:t>10.3.7.4</w:t>
      </w:r>
      <w:r w:rsidRPr="00C6761E">
        <w:tab/>
        <w:t>Source end UE info</w:t>
      </w:r>
      <w:bookmarkEnd w:id="2828"/>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lastRenderedPageBreak/>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2829" w:name="_CR10_3_7_5"/>
      <w:bookmarkStart w:id="2830" w:name="_Toc193395076"/>
      <w:bookmarkEnd w:id="2829"/>
      <w:r w:rsidRPr="00C6761E">
        <w:t>10.3.7.5</w:t>
      </w:r>
      <w:r w:rsidRPr="00C6761E">
        <w:tab/>
        <w:t>Target end UE info</w:t>
      </w:r>
      <w:bookmarkEnd w:id="2830"/>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C6761E" w:rsidRDefault="00896759" w:rsidP="00896759">
      <w:pPr>
        <w:ind w:left="568" w:hanging="284"/>
      </w:pPr>
      <w:r w:rsidRPr="00C6761E">
        <w:t>a)</w:t>
      </w:r>
      <w:r w:rsidRPr="00C6761E">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2831" w:name="_CR10_3_7_6"/>
      <w:bookmarkStart w:id="2832" w:name="_Toc193395077"/>
      <w:bookmarkEnd w:id="2831"/>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832"/>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2833" w:name="_CR10_3_7_7"/>
      <w:bookmarkStart w:id="2834" w:name="_Toc193395078"/>
      <w:bookmarkEnd w:id="2833"/>
      <w:r w:rsidRPr="00C6761E">
        <w:t>10.3.7.</w:t>
      </w:r>
      <w:r w:rsidR="00677F22" w:rsidRPr="00C6761E">
        <w:t>7</w:t>
      </w:r>
      <w:r w:rsidRPr="00C6761E">
        <w:tab/>
      </w:r>
      <w:r w:rsidRPr="00C6761E">
        <w:rPr>
          <w:lang w:eastAsia="zh-CN"/>
        </w:rPr>
        <w:t>Relay reselection indication</w:t>
      </w:r>
      <w:bookmarkEnd w:id="2834"/>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2835" w:name="_CR10_3_7_8"/>
      <w:bookmarkStart w:id="2836" w:name="_Toc193395079"/>
      <w:bookmarkEnd w:id="2835"/>
      <w:r w:rsidRPr="00C6761E">
        <w:t>10.3.7.</w:t>
      </w:r>
      <w:r w:rsidR="00677F22" w:rsidRPr="00C6761E">
        <w:t>8</w:t>
      </w:r>
      <w:r w:rsidRPr="00C6761E">
        <w:tab/>
        <w:t>New 5G ProSe UE-to-UE relay UE info</w:t>
      </w:r>
      <w:bookmarkEnd w:id="2836"/>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2837" w:name="_CR10_3_7_9"/>
      <w:bookmarkStart w:id="2838" w:name="_Toc193395080"/>
      <w:bookmarkEnd w:id="2837"/>
      <w:r w:rsidRPr="00C6761E">
        <w:lastRenderedPageBreak/>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2838"/>
    </w:p>
    <w:p w14:paraId="624EDA8D" w14:textId="77777777" w:rsidR="00096E5B" w:rsidRPr="00C6761E" w:rsidRDefault="00096E5B" w:rsidP="00096E5B">
      <w:bookmarkStart w:id="2839" w:name="_Hlk142309834"/>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bookmarkEnd w:id="2839"/>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2840" w:name="_CR10_3_7_10"/>
      <w:bookmarkStart w:id="2841" w:name="_Toc193395081"/>
      <w:bookmarkEnd w:id="2840"/>
      <w:r w:rsidRPr="00C6761E">
        <w:t>10.3.7.</w:t>
      </w:r>
      <w:r w:rsidR="00677F22" w:rsidRPr="00C6761E">
        <w:t>10</w:t>
      </w:r>
      <w:r w:rsidRPr="00C6761E">
        <w:tab/>
      </w:r>
      <w:r w:rsidR="00096E5B" w:rsidRPr="00C6761E">
        <w:t>Target end UE IP address</w:t>
      </w:r>
      <w:bookmarkEnd w:id="2841"/>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2842" w:name="_CR10_3_7_11"/>
      <w:bookmarkStart w:id="2843" w:name="_Toc193395082"/>
      <w:bookmarkEnd w:id="2842"/>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2843"/>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2844" w:name="_CR10_3_7_12"/>
      <w:bookmarkStart w:id="2845" w:name="_Toc193395083"/>
      <w:bookmarkEnd w:id="2844"/>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845"/>
    </w:p>
    <w:p w14:paraId="71D07820" w14:textId="33B48990" w:rsidR="00652EBF" w:rsidRPr="00C6761E"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752087DB" w14:textId="744A4512" w:rsidR="00F94112" w:rsidRPr="00C6761E" w:rsidRDefault="00F94112" w:rsidP="00FF2905">
      <w:pPr>
        <w:pStyle w:val="Heading3"/>
      </w:pPr>
      <w:bookmarkStart w:id="2846" w:name="_CR10_3_7a"/>
      <w:bookmarkStart w:id="2847" w:name="_Toc193395084"/>
      <w:bookmarkEnd w:id="2846"/>
      <w:r w:rsidRPr="00C6761E">
        <w:t>10.3.7a</w:t>
      </w:r>
      <w:r w:rsidRPr="00C6761E">
        <w:tab/>
        <w:t>ProSe direct link modification ack</w:t>
      </w:r>
      <w:bookmarkEnd w:id="2847"/>
    </w:p>
    <w:p w14:paraId="1EE72DCE" w14:textId="6D56AD10" w:rsidR="005A5D2B" w:rsidRPr="00C6761E" w:rsidRDefault="005A5D2B" w:rsidP="005A5D2B">
      <w:pPr>
        <w:pStyle w:val="Heading4"/>
      </w:pPr>
      <w:bookmarkStart w:id="2848" w:name="_CR10_3_7a_1"/>
      <w:bookmarkStart w:id="2849" w:name="_Toc193395085"/>
      <w:bookmarkEnd w:id="2848"/>
      <w:r w:rsidRPr="00C6761E">
        <w:t>10.3.</w:t>
      </w:r>
      <w:r w:rsidR="00F94112" w:rsidRPr="00C6761E">
        <w:t>7a</w:t>
      </w:r>
      <w:r w:rsidRPr="00C6761E">
        <w:t>.1</w:t>
      </w:r>
      <w:r w:rsidRPr="00C6761E">
        <w:tab/>
        <w:t>Message definition</w:t>
      </w:r>
      <w:bookmarkEnd w:id="2849"/>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lastRenderedPageBreak/>
        <w:tab/>
        <w:t>UE to peer UE</w:t>
      </w:r>
    </w:p>
    <w:p w14:paraId="04BA3961" w14:textId="77777777" w:rsidR="00F94112" w:rsidRPr="00C6761E" w:rsidRDefault="00F94112" w:rsidP="00F94112">
      <w:pPr>
        <w:pStyle w:val="TH"/>
      </w:pPr>
      <w:bookmarkStart w:id="2850" w:name="_CRTable10_3_7a_1_1"/>
      <w:r w:rsidRPr="00C6761E">
        <w:t>Table </w:t>
      </w:r>
      <w:bookmarkEnd w:id="2850"/>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701A3C">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701A3C">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701A3C">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701A3C">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701A3C">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701A3C">
            <w:pPr>
              <w:pStyle w:val="TAH"/>
            </w:pPr>
            <w:r w:rsidRPr="00C6761E">
              <w:t>Length</w:t>
            </w:r>
          </w:p>
        </w:tc>
      </w:tr>
      <w:tr w:rsidR="00F94112" w:rsidRPr="00C6761E" w14:paraId="33C5645A"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701A3C">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701A3C">
            <w:pPr>
              <w:pStyle w:val="TAL"/>
            </w:pPr>
            <w:r w:rsidRPr="00C6761E">
              <w:t>ProSe PC5 signalling message type</w:t>
            </w:r>
          </w:p>
          <w:p w14:paraId="4ECF2E34" w14:textId="77777777" w:rsidR="00F94112" w:rsidRPr="00C6761E" w:rsidRDefault="00F94112" w:rsidP="00701A3C">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701A3C">
            <w:pPr>
              <w:pStyle w:val="TAC"/>
            </w:pPr>
            <w:r w:rsidRPr="00C6761E">
              <w:t>1</w:t>
            </w:r>
          </w:p>
        </w:tc>
      </w:tr>
      <w:tr w:rsidR="00F94112" w:rsidRPr="00C6761E" w14:paraId="4C298418"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701A3C">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701A3C">
            <w:pPr>
              <w:pStyle w:val="TAL"/>
            </w:pPr>
            <w:r w:rsidRPr="00C6761E">
              <w:t>Sequence number</w:t>
            </w:r>
          </w:p>
          <w:p w14:paraId="1B4DAD41" w14:textId="77777777" w:rsidR="00F94112" w:rsidRPr="00C6761E" w:rsidRDefault="00F94112" w:rsidP="00701A3C">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701A3C">
            <w:pPr>
              <w:pStyle w:val="TAC"/>
            </w:pPr>
            <w:r w:rsidRPr="00C6761E">
              <w:t>1</w:t>
            </w:r>
          </w:p>
        </w:tc>
      </w:tr>
      <w:tr w:rsidR="00F94112" w:rsidRPr="00C6761E" w14:paraId="2F3E212A"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701A3C">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701A3C">
            <w:pPr>
              <w:pStyle w:val="TAL"/>
              <w:rPr>
                <w:lang w:eastAsia="zh-CN"/>
              </w:rPr>
            </w:pPr>
            <w:r w:rsidRPr="00C6761E">
              <w:rPr>
                <w:lang w:eastAsia="zh-CN"/>
              </w:rPr>
              <w:t>Relay reselection indication</w:t>
            </w:r>
          </w:p>
          <w:p w14:paraId="4DBC0CC3" w14:textId="77777777" w:rsidR="00F94112" w:rsidRPr="00C6761E" w:rsidRDefault="00F94112" w:rsidP="00701A3C">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701A3C">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701A3C">
            <w:pPr>
              <w:pStyle w:val="TAL"/>
              <w:jc w:val="center"/>
            </w:pPr>
            <w:r w:rsidRPr="00C6761E">
              <w:t>1</w:t>
            </w:r>
          </w:p>
        </w:tc>
      </w:tr>
      <w:tr w:rsidR="00F94112" w:rsidRPr="00C6761E" w14:paraId="78177158"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701A3C">
            <w:pPr>
              <w:pStyle w:val="TAL"/>
              <w:rPr>
                <w:lang w:eastAsia="zh-CN"/>
              </w:rPr>
            </w:pPr>
            <w:r w:rsidRPr="00C6761E">
              <w:rPr>
                <w:rFonts w:hint="eastAsia"/>
                <w:lang w:eastAsia="zh-CN"/>
              </w:rPr>
              <w:t>UE IP address</w:t>
            </w:r>
          </w:p>
          <w:p w14:paraId="163D3ACF" w14:textId="0493A28A" w:rsidR="00F94112" w:rsidRPr="00C6761E" w:rsidRDefault="00F94112" w:rsidP="00701A3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701A3C">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701A3C">
            <w:pPr>
              <w:pStyle w:val="TAL"/>
              <w:jc w:val="center"/>
            </w:pPr>
            <w:r w:rsidRPr="00C6761E">
              <w:t>6</w:t>
            </w:r>
            <w:r w:rsidRPr="00C6761E">
              <w:rPr>
                <w:rFonts w:hint="eastAsia"/>
              </w:rPr>
              <w:t>-</w:t>
            </w:r>
            <w:r w:rsidRPr="00C6761E">
              <w:t>18</w:t>
            </w:r>
          </w:p>
        </w:tc>
      </w:tr>
      <w:tr w:rsidR="00F94112" w:rsidRPr="00C6761E" w14:paraId="73CB0D8E"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701A3C">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701A3C">
            <w:pPr>
              <w:pStyle w:val="TAL"/>
            </w:pPr>
            <w:r w:rsidRPr="00C6761E">
              <w:t>UE IP address</w:t>
            </w:r>
          </w:p>
          <w:p w14:paraId="655A0384" w14:textId="2ECF4C65"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701A3C">
            <w:pPr>
              <w:pStyle w:val="TAL"/>
              <w:jc w:val="center"/>
            </w:pPr>
            <w:r w:rsidRPr="00C6761E">
              <w:t>7-19</w:t>
            </w:r>
          </w:p>
        </w:tc>
      </w:tr>
      <w:tr w:rsidR="00F94112" w:rsidRPr="00C6761E" w14:paraId="51E364C9"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701A3C">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701A3C">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701A3C">
            <w:pPr>
              <w:pStyle w:val="TAL"/>
            </w:pPr>
            <w:r w:rsidRPr="00C6761E">
              <w:t>UE IP address</w:t>
            </w:r>
          </w:p>
          <w:p w14:paraId="046896C2" w14:textId="61B2845F"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701A3C">
            <w:pPr>
              <w:pStyle w:val="TAL"/>
              <w:jc w:val="center"/>
            </w:pPr>
            <w:r w:rsidRPr="00C6761E">
              <w:t>7-19</w:t>
            </w:r>
          </w:p>
        </w:tc>
      </w:tr>
    </w:tbl>
    <w:p w14:paraId="58A4D97D" w14:textId="77777777" w:rsidR="00F94112" w:rsidRPr="00C6761E" w:rsidRDefault="00F94112" w:rsidP="00F94112">
      <w:pPr>
        <w:pStyle w:val="Heading4"/>
      </w:pPr>
      <w:bookmarkStart w:id="2851" w:name="_CR10_3_7a_2"/>
      <w:bookmarkStart w:id="2852" w:name="_Toc193395086"/>
      <w:bookmarkEnd w:id="2851"/>
      <w:r w:rsidRPr="00C6761E">
        <w:t>10.3.7a.2</w:t>
      </w:r>
      <w:r w:rsidRPr="00C6761E">
        <w:tab/>
      </w:r>
      <w:r w:rsidRPr="00C6761E">
        <w:rPr>
          <w:rFonts w:hint="eastAsia"/>
          <w:lang w:eastAsia="zh-CN"/>
        </w:rPr>
        <w:t xml:space="preserve">Source </w:t>
      </w:r>
      <w:r w:rsidRPr="00C6761E">
        <w:t>end UE IP address</w:t>
      </w:r>
      <w:bookmarkEnd w:id="2852"/>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2853" w:name="_CR10_3_7a_3"/>
      <w:bookmarkStart w:id="2854" w:name="_Toc193395087"/>
      <w:bookmarkEnd w:id="2853"/>
      <w:r w:rsidRPr="00C6761E">
        <w:t>10.3.7a.3</w:t>
      </w:r>
      <w:r w:rsidRPr="00C6761E">
        <w:tab/>
        <w:t>Target end UE IP address</w:t>
      </w:r>
      <w:bookmarkEnd w:id="2854"/>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C6761E" w:rsidRDefault="00C36452" w:rsidP="00C36452">
      <w:pPr>
        <w:pStyle w:val="B1"/>
        <w:ind w:left="644" w:hanging="360"/>
      </w:pPr>
      <w:r w:rsidRPr="00C6761E">
        <w:t>a)</w:t>
      </w:r>
      <w:r w:rsidRPr="00C6761E">
        <w:tab/>
      </w:r>
      <w:r w:rsidR="00F94112" w:rsidRPr="00C6761E">
        <w:t xml:space="preserve">the UE acts as a </w:t>
      </w:r>
      <w:r w:rsidR="00F94112" w:rsidRPr="00C6761E">
        <w:rPr>
          <w:rFonts w:hint="eastAsia"/>
          <w:lang w:eastAsia="zh-CN"/>
        </w:rPr>
        <w:t xml:space="preserve">source </w:t>
      </w:r>
      <w:r w:rsidR="00F94112" w:rsidRPr="00C6761E">
        <w:t xml:space="preserve">5G ProSe </w:t>
      </w:r>
      <w:r w:rsidR="00F94112" w:rsidRPr="00C6761E">
        <w:rPr>
          <w:rFonts w:hint="eastAsia"/>
          <w:lang w:eastAsia="zh-CN"/>
        </w:rPr>
        <w:t>layer-3 end</w:t>
      </w:r>
      <w:r w:rsidR="00F94112" w:rsidRPr="00C6761E">
        <w:t xml:space="preserve"> UE</w:t>
      </w:r>
      <w:r w:rsidR="00F94112" w:rsidRPr="00C6761E">
        <w:rPr>
          <w:rFonts w:hint="eastAsia"/>
          <w:lang w:eastAsia="zh-CN"/>
        </w:rPr>
        <w:t>, and</w:t>
      </w:r>
      <w:r w:rsidR="00F94112" w:rsidRPr="00C6761E">
        <w:t xml:space="preserve"> the 5G ProSe direct link is between the 5G ProSe </w:t>
      </w:r>
      <w:r w:rsidR="00F94112" w:rsidRPr="00C6761E">
        <w:rPr>
          <w:rFonts w:hint="eastAsia"/>
          <w:lang w:eastAsia="zh-CN"/>
        </w:rPr>
        <w:t xml:space="preserve">layer-3 </w:t>
      </w:r>
      <w:r w:rsidR="00F94112" w:rsidRPr="00C6761E">
        <w:t xml:space="preserve">UE-to-UE relay UE and the source 5G ProSe </w:t>
      </w:r>
      <w:r w:rsidR="00F94112" w:rsidRPr="00C6761E">
        <w:rPr>
          <w:rFonts w:hint="eastAsia"/>
          <w:lang w:eastAsia="zh-CN"/>
        </w:rPr>
        <w:t xml:space="preserve">layer-3 </w:t>
      </w:r>
      <w:r w:rsidR="00F94112" w:rsidRPr="00C6761E">
        <w:t>end UE.</w:t>
      </w:r>
    </w:p>
    <w:p w14:paraId="08D3CBC0" w14:textId="188D2DDF" w:rsidR="00301CB0" w:rsidRPr="00C6761E" w:rsidRDefault="00301CB0" w:rsidP="00301CB0">
      <w:pPr>
        <w:pStyle w:val="Heading4"/>
      </w:pPr>
      <w:bookmarkStart w:id="2855" w:name="_CR10_3_7a_4"/>
      <w:bookmarkStart w:id="2856" w:name="_Toc193395088"/>
      <w:bookmarkEnd w:id="2855"/>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856"/>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2857" w:name="_CR10_3_8"/>
      <w:bookmarkStart w:id="2858" w:name="_Toc68196362"/>
      <w:bookmarkStart w:id="2859" w:name="_Toc59209033"/>
      <w:bookmarkStart w:id="2860" w:name="_Toc51951257"/>
      <w:bookmarkStart w:id="2861" w:name="_Toc45882707"/>
      <w:bookmarkStart w:id="2862" w:name="_Toc45282321"/>
      <w:bookmarkStart w:id="2863" w:name="_Toc34404472"/>
      <w:bookmarkStart w:id="2864" w:name="_Toc34388701"/>
      <w:bookmarkStart w:id="2865" w:name="_Toc193395089"/>
      <w:bookmarkEnd w:id="2819"/>
      <w:bookmarkEnd w:id="2820"/>
      <w:bookmarkEnd w:id="2821"/>
      <w:bookmarkEnd w:id="2822"/>
      <w:bookmarkEnd w:id="2823"/>
      <w:bookmarkEnd w:id="2857"/>
      <w:r w:rsidRPr="00C6761E">
        <w:t>10.3.8</w:t>
      </w:r>
      <w:r w:rsidRPr="00C6761E">
        <w:tab/>
        <w:t>ProSe direct link keepalive request</w:t>
      </w:r>
      <w:bookmarkEnd w:id="2858"/>
      <w:bookmarkEnd w:id="2859"/>
      <w:bookmarkEnd w:id="2860"/>
      <w:bookmarkEnd w:id="2861"/>
      <w:bookmarkEnd w:id="2862"/>
      <w:bookmarkEnd w:id="2863"/>
      <w:bookmarkEnd w:id="2864"/>
      <w:bookmarkEnd w:id="2865"/>
    </w:p>
    <w:p w14:paraId="0EE39E8A" w14:textId="77777777" w:rsidR="007E60DF" w:rsidRPr="00C6761E" w:rsidRDefault="007E60DF" w:rsidP="007E60DF">
      <w:pPr>
        <w:pStyle w:val="Heading4"/>
      </w:pPr>
      <w:bookmarkStart w:id="2866" w:name="_CR10_3_8_1"/>
      <w:bookmarkStart w:id="2867" w:name="_Toc68196363"/>
      <w:bookmarkStart w:id="2868" w:name="_Toc59209034"/>
      <w:bookmarkStart w:id="2869" w:name="_Toc51951258"/>
      <w:bookmarkStart w:id="2870" w:name="_Toc45882708"/>
      <w:bookmarkStart w:id="2871" w:name="_Toc45282322"/>
      <w:bookmarkStart w:id="2872" w:name="_Toc34404473"/>
      <w:bookmarkStart w:id="2873" w:name="_Toc34388702"/>
      <w:bookmarkStart w:id="2874" w:name="_Toc193395090"/>
      <w:bookmarkEnd w:id="2866"/>
      <w:r w:rsidRPr="00C6761E">
        <w:t>10.3.8.1</w:t>
      </w:r>
      <w:r w:rsidRPr="00C6761E">
        <w:tab/>
        <w:t>Message definition</w:t>
      </w:r>
      <w:bookmarkEnd w:id="2867"/>
      <w:bookmarkEnd w:id="2868"/>
      <w:bookmarkEnd w:id="2869"/>
      <w:bookmarkEnd w:id="2870"/>
      <w:bookmarkEnd w:id="2871"/>
      <w:bookmarkEnd w:id="2872"/>
      <w:bookmarkEnd w:id="2873"/>
      <w:bookmarkEnd w:id="2874"/>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2875" w:name="_CRTable10_3_8_1_1"/>
      <w:r w:rsidRPr="00C6761E">
        <w:lastRenderedPageBreak/>
        <w:t>Table </w:t>
      </w:r>
      <w:bookmarkEnd w:id="2875"/>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r w:rsidRPr="00C6761E">
              <w:t>ProSe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2876" w:name="_CR10_3_8_2"/>
      <w:bookmarkStart w:id="2877" w:name="_Toc68196364"/>
      <w:bookmarkStart w:id="2878" w:name="_Toc59209035"/>
      <w:bookmarkStart w:id="2879" w:name="_Toc51951259"/>
      <w:bookmarkStart w:id="2880" w:name="_Toc45882709"/>
      <w:bookmarkStart w:id="2881" w:name="_Toc45282323"/>
      <w:bookmarkStart w:id="2882" w:name="_Toc34404474"/>
      <w:bookmarkStart w:id="2883" w:name="_Toc34388703"/>
      <w:bookmarkStart w:id="2884" w:name="_Toc193395091"/>
      <w:bookmarkEnd w:id="2876"/>
      <w:r w:rsidRPr="00C6761E">
        <w:t>10.3.8.2</w:t>
      </w:r>
      <w:r w:rsidRPr="00C6761E">
        <w:tab/>
        <w:t>Maximum inactivity period</w:t>
      </w:r>
      <w:bookmarkEnd w:id="2877"/>
      <w:bookmarkEnd w:id="2878"/>
      <w:bookmarkEnd w:id="2879"/>
      <w:bookmarkEnd w:id="2880"/>
      <w:bookmarkEnd w:id="2881"/>
      <w:bookmarkEnd w:id="2882"/>
      <w:bookmarkEnd w:id="2883"/>
      <w:bookmarkEnd w:id="2884"/>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2885" w:name="_CR10_3_9"/>
      <w:bookmarkStart w:id="2886" w:name="_Toc68196365"/>
      <w:bookmarkStart w:id="2887" w:name="_Toc59209036"/>
      <w:bookmarkStart w:id="2888" w:name="_Toc51951260"/>
      <w:bookmarkStart w:id="2889" w:name="_Toc45882710"/>
      <w:bookmarkStart w:id="2890" w:name="_Toc45282324"/>
      <w:bookmarkStart w:id="2891" w:name="_Toc34404475"/>
      <w:bookmarkStart w:id="2892" w:name="_Toc34388704"/>
      <w:bookmarkStart w:id="2893" w:name="_Toc193395092"/>
      <w:bookmarkEnd w:id="2885"/>
      <w:r w:rsidRPr="00C6761E">
        <w:t>10.3.9</w:t>
      </w:r>
      <w:r w:rsidRPr="00C6761E">
        <w:tab/>
        <w:t>ProSe direct link keepalive response</w:t>
      </w:r>
      <w:bookmarkEnd w:id="2886"/>
      <w:bookmarkEnd w:id="2887"/>
      <w:bookmarkEnd w:id="2888"/>
      <w:bookmarkEnd w:id="2889"/>
      <w:bookmarkEnd w:id="2890"/>
      <w:bookmarkEnd w:id="2891"/>
      <w:bookmarkEnd w:id="2892"/>
      <w:bookmarkEnd w:id="2893"/>
    </w:p>
    <w:p w14:paraId="6ED0987E" w14:textId="77777777" w:rsidR="007E60DF" w:rsidRPr="00C6761E" w:rsidRDefault="007E60DF" w:rsidP="007E60DF">
      <w:pPr>
        <w:pStyle w:val="Heading4"/>
      </w:pPr>
      <w:bookmarkStart w:id="2894" w:name="_CR10_3_9_1"/>
      <w:bookmarkStart w:id="2895" w:name="_Toc68196366"/>
      <w:bookmarkStart w:id="2896" w:name="_Toc59209037"/>
      <w:bookmarkStart w:id="2897" w:name="_Toc51951261"/>
      <w:bookmarkStart w:id="2898" w:name="_Toc45882711"/>
      <w:bookmarkStart w:id="2899" w:name="_Toc45282325"/>
      <w:bookmarkStart w:id="2900" w:name="_Toc34404476"/>
      <w:bookmarkStart w:id="2901" w:name="_Toc34388705"/>
      <w:bookmarkStart w:id="2902" w:name="_Toc193395093"/>
      <w:bookmarkEnd w:id="2894"/>
      <w:r w:rsidRPr="00C6761E">
        <w:t>10.3.9.1</w:t>
      </w:r>
      <w:r w:rsidRPr="00C6761E">
        <w:tab/>
        <w:t>Message definition</w:t>
      </w:r>
      <w:bookmarkEnd w:id="2895"/>
      <w:bookmarkEnd w:id="2896"/>
      <w:bookmarkEnd w:id="2897"/>
      <w:bookmarkEnd w:id="2898"/>
      <w:bookmarkEnd w:id="2899"/>
      <w:bookmarkEnd w:id="2900"/>
      <w:bookmarkEnd w:id="2901"/>
      <w:bookmarkEnd w:id="2902"/>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2903" w:name="_CRTable10_3_9_1_1"/>
      <w:r w:rsidRPr="00C6761E">
        <w:t>Table </w:t>
      </w:r>
      <w:bookmarkEnd w:id="2903"/>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r w:rsidRPr="00C6761E">
              <w:t>ProSe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2904" w:name="_CR10_3_10"/>
      <w:bookmarkStart w:id="2905" w:name="_Toc68196367"/>
      <w:bookmarkStart w:id="2906" w:name="_Toc59209038"/>
      <w:bookmarkStart w:id="2907" w:name="_Toc51951262"/>
      <w:bookmarkStart w:id="2908" w:name="_Toc45882712"/>
      <w:bookmarkStart w:id="2909" w:name="_Toc45282326"/>
      <w:bookmarkStart w:id="2910" w:name="_Toc193395094"/>
      <w:bookmarkEnd w:id="2904"/>
      <w:r w:rsidRPr="00C6761E">
        <w:t>10.3.10</w:t>
      </w:r>
      <w:r w:rsidRPr="00C6761E">
        <w:tab/>
        <w:t>ProSe direct link authentication request</w:t>
      </w:r>
      <w:bookmarkEnd w:id="2905"/>
      <w:bookmarkEnd w:id="2906"/>
      <w:bookmarkEnd w:id="2907"/>
      <w:bookmarkEnd w:id="2908"/>
      <w:bookmarkEnd w:id="2909"/>
      <w:bookmarkEnd w:id="2910"/>
    </w:p>
    <w:p w14:paraId="04166AA6" w14:textId="77777777" w:rsidR="007E60DF" w:rsidRPr="00C6761E" w:rsidRDefault="007E60DF" w:rsidP="007E60DF">
      <w:pPr>
        <w:pStyle w:val="Heading4"/>
      </w:pPr>
      <w:bookmarkStart w:id="2911" w:name="_CR10_3_10_1"/>
      <w:bookmarkStart w:id="2912" w:name="_Toc68196368"/>
      <w:bookmarkStart w:id="2913" w:name="_Toc59209039"/>
      <w:bookmarkStart w:id="2914" w:name="_Toc51951263"/>
      <w:bookmarkStart w:id="2915" w:name="_Toc45882713"/>
      <w:bookmarkStart w:id="2916" w:name="_Toc45282327"/>
      <w:bookmarkStart w:id="2917" w:name="_Toc193395095"/>
      <w:bookmarkEnd w:id="2911"/>
      <w:r w:rsidRPr="00C6761E">
        <w:t>10.3.10.1</w:t>
      </w:r>
      <w:r w:rsidRPr="00C6761E">
        <w:tab/>
        <w:t>Message definition</w:t>
      </w:r>
      <w:bookmarkEnd w:id="2912"/>
      <w:bookmarkEnd w:id="2913"/>
      <w:bookmarkEnd w:id="2914"/>
      <w:bookmarkEnd w:id="2915"/>
      <w:bookmarkEnd w:id="2916"/>
      <w:bookmarkEnd w:id="2917"/>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2918" w:name="_CRTable10_3_10_1_1"/>
      <w:r w:rsidRPr="00C6761E">
        <w:lastRenderedPageBreak/>
        <w:t>Table </w:t>
      </w:r>
      <w:bookmarkEnd w:id="2918"/>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r w:rsidRPr="00C6761E">
              <w:t>ProSe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2919" w:name="_CR10_3_11"/>
      <w:bookmarkStart w:id="2920" w:name="_Toc68196369"/>
      <w:bookmarkStart w:id="2921" w:name="_Toc59209040"/>
      <w:bookmarkStart w:id="2922" w:name="_Toc51951264"/>
      <w:bookmarkStart w:id="2923" w:name="_Toc45882714"/>
      <w:bookmarkStart w:id="2924" w:name="_Toc45282328"/>
      <w:bookmarkStart w:id="2925" w:name="_Toc193395096"/>
      <w:bookmarkEnd w:id="2919"/>
      <w:r w:rsidRPr="00C6761E">
        <w:t>10.3.11</w:t>
      </w:r>
      <w:r w:rsidRPr="00C6761E">
        <w:tab/>
        <w:t>ProSe direct link authentication response</w:t>
      </w:r>
      <w:bookmarkEnd w:id="2920"/>
      <w:bookmarkEnd w:id="2921"/>
      <w:bookmarkEnd w:id="2922"/>
      <w:bookmarkEnd w:id="2923"/>
      <w:bookmarkEnd w:id="2924"/>
      <w:bookmarkEnd w:id="2925"/>
    </w:p>
    <w:p w14:paraId="54769B84" w14:textId="77777777" w:rsidR="007E60DF" w:rsidRPr="00C6761E" w:rsidRDefault="007E60DF" w:rsidP="007E60DF">
      <w:pPr>
        <w:pStyle w:val="Heading4"/>
      </w:pPr>
      <w:bookmarkStart w:id="2926" w:name="_CR10_3_11_1"/>
      <w:bookmarkStart w:id="2927" w:name="_Toc68196370"/>
      <w:bookmarkStart w:id="2928" w:name="_Toc59209041"/>
      <w:bookmarkStart w:id="2929" w:name="_Toc51951265"/>
      <w:bookmarkStart w:id="2930" w:name="_Toc45882715"/>
      <w:bookmarkStart w:id="2931" w:name="_Toc45282329"/>
      <w:bookmarkStart w:id="2932" w:name="_Toc193395097"/>
      <w:bookmarkEnd w:id="2926"/>
      <w:r w:rsidRPr="00C6761E">
        <w:t>10.3.11.1</w:t>
      </w:r>
      <w:r w:rsidRPr="00C6761E">
        <w:tab/>
        <w:t>Message definition</w:t>
      </w:r>
      <w:bookmarkEnd w:id="2927"/>
      <w:bookmarkEnd w:id="2928"/>
      <w:bookmarkEnd w:id="2929"/>
      <w:bookmarkEnd w:id="2930"/>
      <w:bookmarkEnd w:id="2931"/>
      <w:bookmarkEnd w:id="2932"/>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2933" w:name="_CRTable10_3_11_1_1"/>
      <w:r w:rsidRPr="00C6761E">
        <w:t>Table </w:t>
      </w:r>
      <w:bookmarkEnd w:id="2933"/>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2934" w:name="_CR10_3_12"/>
      <w:bookmarkStart w:id="2935" w:name="_Toc68196371"/>
      <w:bookmarkStart w:id="2936" w:name="_Toc59209042"/>
      <w:bookmarkStart w:id="2937" w:name="_Toc51951266"/>
      <w:bookmarkStart w:id="2938" w:name="_Toc45882716"/>
      <w:bookmarkStart w:id="2939" w:name="_Toc45282330"/>
      <w:bookmarkStart w:id="2940" w:name="_Toc193395098"/>
      <w:bookmarkEnd w:id="2934"/>
      <w:r w:rsidRPr="00C6761E">
        <w:t>10.3.12</w:t>
      </w:r>
      <w:r w:rsidRPr="00C6761E">
        <w:tab/>
        <w:t>ProSe direct link authentication reject</w:t>
      </w:r>
      <w:bookmarkEnd w:id="2935"/>
      <w:bookmarkEnd w:id="2936"/>
      <w:bookmarkEnd w:id="2937"/>
      <w:bookmarkEnd w:id="2938"/>
      <w:bookmarkEnd w:id="2939"/>
      <w:bookmarkEnd w:id="2940"/>
    </w:p>
    <w:p w14:paraId="67D48772" w14:textId="77777777" w:rsidR="007E60DF" w:rsidRPr="00C6761E" w:rsidRDefault="007E60DF" w:rsidP="007E60DF">
      <w:pPr>
        <w:pStyle w:val="Heading4"/>
      </w:pPr>
      <w:bookmarkStart w:id="2941" w:name="_CR10_3_12_1"/>
      <w:bookmarkStart w:id="2942" w:name="_Toc68196372"/>
      <w:bookmarkStart w:id="2943" w:name="_Toc59209043"/>
      <w:bookmarkStart w:id="2944" w:name="_Toc51951267"/>
      <w:bookmarkStart w:id="2945" w:name="_Toc45882717"/>
      <w:bookmarkStart w:id="2946" w:name="_Toc45282331"/>
      <w:bookmarkStart w:id="2947" w:name="_Toc193395099"/>
      <w:bookmarkEnd w:id="2941"/>
      <w:r w:rsidRPr="00C6761E">
        <w:t>10.3.12.1</w:t>
      </w:r>
      <w:r w:rsidRPr="00C6761E">
        <w:tab/>
        <w:t>Message definition</w:t>
      </w:r>
      <w:bookmarkEnd w:id="2942"/>
      <w:bookmarkEnd w:id="2943"/>
      <w:bookmarkEnd w:id="2944"/>
      <w:bookmarkEnd w:id="2945"/>
      <w:bookmarkEnd w:id="2946"/>
      <w:bookmarkEnd w:id="2947"/>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2948" w:name="_CRTable10_3_12_1_1"/>
      <w:r w:rsidRPr="00C6761E">
        <w:t>Table </w:t>
      </w:r>
      <w:bookmarkEnd w:id="2948"/>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2949" w:name="_CR10_3_13"/>
      <w:bookmarkStart w:id="2950" w:name="_Toc68196373"/>
      <w:bookmarkStart w:id="2951" w:name="_Toc59209044"/>
      <w:bookmarkStart w:id="2952" w:name="_Toc51951268"/>
      <w:bookmarkStart w:id="2953" w:name="_Toc45882718"/>
      <w:bookmarkStart w:id="2954" w:name="_Toc45282332"/>
      <w:bookmarkStart w:id="2955" w:name="_Toc193395100"/>
      <w:bookmarkEnd w:id="2949"/>
      <w:r w:rsidRPr="00C6761E">
        <w:lastRenderedPageBreak/>
        <w:t>10.3.13</w:t>
      </w:r>
      <w:r w:rsidRPr="00C6761E">
        <w:tab/>
        <w:t>ProSe direct link security mode command</w:t>
      </w:r>
      <w:bookmarkEnd w:id="2950"/>
      <w:bookmarkEnd w:id="2951"/>
      <w:bookmarkEnd w:id="2952"/>
      <w:bookmarkEnd w:id="2953"/>
      <w:bookmarkEnd w:id="2954"/>
      <w:bookmarkEnd w:id="2955"/>
    </w:p>
    <w:p w14:paraId="20BB6249" w14:textId="77777777" w:rsidR="007E60DF" w:rsidRPr="00C6761E" w:rsidRDefault="007E60DF" w:rsidP="007E60DF">
      <w:pPr>
        <w:pStyle w:val="Heading4"/>
      </w:pPr>
      <w:bookmarkStart w:id="2956" w:name="_CR10_3_13_1"/>
      <w:bookmarkStart w:id="2957" w:name="_Toc68196374"/>
      <w:bookmarkStart w:id="2958" w:name="_Toc59209045"/>
      <w:bookmarkStart w:id="2959" w:name="_Toc51951269"/>
      <w:bookmarkStart w:id="2960" w:name="_Toc45882719"/>
      <w:bookmarkStart w:id="2961" w:name="_Toc45282333"/>
      <w:bookmarkStart w:id="2962" w:name="_Toc26193713"/>
      <w:bookmarkStart w:id="2963" w:name="_Toc193395101"/>
      <w:bookmarkEnd w:id="2956"/>
      <w:r w:rsidRPr="00C6761E">
        <w:t>10.3.13.1</w:t>
      </w:r>
      <w:r w:rsidRPr="00C6761E">
        <w:tab/>
        <w:t>Message definition</w:t>
      </w:r>
      <w:bookmarkEnd w:id="2957"/>
      <w:bookmarkEnd w:id="2958"/>
      <w:bookmarkEnd w:id="2959"/>
      <w:bookmarkEnd w:id="2960"/>
      <w:bookmarkEnd w:id="2961"/>
      <w:bookmarkEnd w:id="2962"/>
      <w:bookmarkEnd w:id="2963"/>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2964" w:name="_CRTable10_3_13_1_1"/>
      <w:r w:rsidRPr="00C6761E">
        <w:t>Table </w:t>
      </w:r>
      <w:bookmarkEnd w:id="2964"/>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2965" w:name="_CR10_3_13_2"/>
      <w:bookmarkStart w:id="2966" w:name="_Toc68196375"/>
      <w:bookmarkStart w:id="2967" w:name="_Toc59209046"/>
      <w:bookmarkStart w:id="2968" w:name="_Toc51951270"/>
      <w:bookmarkStart w:id="2969" w:name="_Toc45882720"/>
      <w:bookmarkStart w:id="2970" w:name="_Toc45282334"/>
      <w:bookmarkStart w:id="2971" w:name="_Toc193395102"/>
      <w:bookmarkEnd w:id="2965"/>
      <w:r w:rsidRPr="00C6761E">
        <w:t>10.3.13.2</w:t>
      </w:r>
      <w:r w:rsidRPr="00C6761E">
        <w:tab/>
        <w:t>Nonce_2</w:t>
      </w:r>
      <w:bookmarkEnd w:id="2966"/>
      <w:bookmarkEnd w:id="2967"/>
      <w:bookmarkEnd w:id="2968"/>
      <w:bookmarkEnd w:id="2969"/>
      <w:bookmarkEnd w:id="2970"/>
      <w:bookmarkEnd w:id="2971"/>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2972" w:name="_Toc68196376"/>
      <w:bookmarkStart w:id="2973" w:name="_Toc59209047"/>
      <w:bookmarkStart w:id="2974" w:name="_Toc51951271"/>
      <w:bookmarkStart w:id="2975" w:name="_Toc45882721"/>
      <w:bookmarkStart w:id="2976"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C6761E">
        <w:rPr>
          <w:vertAlign w:val="subscript"/>
        </w:rPr>
        <w:t>NRP</w:t>
      </w:r>
      <w:r w:rsidRPr="00C6761E">
        <w:t xml:space="preserve"> freshness parameter 2" as specified in 3GPP TS 33.503 [34].</w:t>
      </w:r>
    </w:p>
    <w:p w14:paraId="3ECFEE7F" w14:textId="46E506B3" w:rsidR="007E60DF" w:rsidRPr="00C6761E" w:rsidRDefault="007E60DF" w:rsidP="007E60DF">
      <w:pPr>
        <w:pStyle w:val="Heading4"/>
      </w:pPr>
      <w:bookmarkStart w:id="2977" w:name="_CR10_3_13_3"/>
      <w:bookmarkStart w:id="2978" w:name="_Toc193395103"/>
      <w:bookmarkEnd w:id="2977"/>
      <w:r w:rsidRPr="00C6761E">
        <w:t>10.3.13.3</w:t>
      </w:r>
      <w:r w:rsidRPr="00C6761E">
        <w:tab/>
        <w:t>LSB of KNRP-sess ID</w:t>
      </w:r>
      <w:bookmarkEnd w:id="2972"/>
      <w:bookmarkEnd w:id="2973"/>
      <w:bookmarkEnd w:id="2974"/>
      <w:bookmarkEnd w:id="2975"/>
      <w:bookmarkEnd w:id="2976"/>
      <w:bookmarkEnd w:id="2978"/>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2979" w:name="_CR10_3_13_4"/>
      <w:bookmarkStart w:id="2980" w:name="_Toc68196377"/>
      <w:bookmarkStart w:id="2981" w:name="_Toc59209048"/>
      <w:bookmarkStart w:id="2982" w:name="_Toc51951272"/>
      <w:bookmarkStart w:id="2983" w:name="_Toc45882722"/>
      <w:bookmarkStart w:id="2984" w:name="_Toc45282336"/>
      <w:bookmarkStart w:id="2985" w:name="_Toc193395104"/>
      <w:bookmarkEnd w:id="2979"/>
      <w:r w:rsidRPr="00C6761E">
        <w:t>10.3.13.4</w:t>
      </w:r>
      <w:r w:rsidRPr="00C6761E">
        <w:tab/>
        <w:t>Key establishment information container</w:t>
      </w:r>
      <w:bookmarkEnd w:id="2980"/>
      <w:bookmarkEnd w:id="2981"/>
      <w:bookmarkEnd w:id="2982"/>
      <w:bookmarkEnd w:id="2983"/>
      <w:bookmarkEnd w:id="2984"/>
      <w:bookmarkEnd w:id="2985"/>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2986" w:name="_CR10_3_13_5"/>
      <w:bookmarkStart w:id="2987" w:name="_Toc68196378"/>
      <w:bookmarkStart w:id="2988" w:name="_Toc59209049"/>
      <w:bookmarkStart w:id="2989" w:name="_Toc51951273"/>
      <w:bookmarkStart w:id="2990" w:name="_Toc45882723"/>
      <w:bookmarkStart w:id="2991" w:name="_Toc45282337"/>
      <w:bookmarkStart w:id="2992" w:name="_Toc193395105"/>
      <w:bookmarkEnd w:id="2986"/>
      <w:r w:rsidRPr="00C6761E">
        <w:lastRenderedPageBreak/>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2987"/>
      <w:bookmarkEnd w:id="2988"/>
      <w:bookmarkEnd w:id="2989"/>
      <w:bookmarkEnd w:id="2990"/>
      <w:bookmarkEnd w:id="2991"/>
      <w:bookmarkEnd w:id="2992"/>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2993" w:name="_CR10_3_13_6"/>
      <w:bookmarkStart w:id="2994" w:name="_Toc68196379"/>
      <w:bookmarkStart w:id="2995" w:name="_Toc59209050"/>
      <w:bookmarkStart w:id="2996" w:name="_Toc51951274"/>
      <w:bookmarkStart w:id="2997" w:name="_Toc45882724"/>
      <w:bookmarkStart w:id="2998" w:name="_Toc45282338"/>
      <w:bookmarkStart w:id="2999" w:name="_Toc193395106"/>
      <w:bookmarkEnd w:id="2993"/>
      <w:r w:rsidRPr="00C6761E">
        <w:t>10.3.13.</w:t>
      </w:r>
      <w:r w:rsidRPr="00C6761E">
        <w:rPr>
          <w:lang w:eastAsia="zh-CN"/>
        </w:rPr>
        <w:t>6</w:t>
      </w:r>
      <w:r w:rsidRPr="00C6761E">
        <w:tab/>
      </w:r>
      <w:r w:rsidRPr="00C6761E">
        <w:rPr>
          <w:lang w:eastAsia="ja-JP"/>
        </w:rPr>
        <w:t>UE PC5 unicast signalling security policy</w:t>
      </w:r>
      <w:bookmarkEnd w:id="2994"/>
      <w:bookmarkEnd w:id="2995"/>
      <w:bookmarkEnd w:id="2999"/>
    </w:p>
    <w:p w14:paraId="1FC793DE" w14:textId="77777777" w:rsidR="007E60DF" w:rsidRPr="00C6761E" w:rsidRDefault="007E60DF" w:rsidP="007E60DF">
      <w:pPr>
        <w:rPr>
          <w:lang w:eastAsia="zh-CN"/>
        </w:rPr>
      </w:pPr>
      <w:bookmarkStart w:id="3000"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3001" w:name="_CR10_3_13_7"/>
      <w:bookmarkStart w:id="3002" w:name="_Toc68196380"/>
      <w:bookmarkStart w:id="3003" w:name="_Toc193395107"/>
      <w:bookmarkEnd w:id="3001"/>
      <w:r w:rsidRPr="00C6761E">
        <w:t>10.3.13.7</w:t>
      </w:r>
      <w:r w:rsidRPr="00C6761E">
        <w:tab/>
        <w:t>GPI</w:t>
      </w:r>
      <w:bookmarkEnd w:id="3003"/>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3004" w:name="_CR10_3_13_8"/>
      <w:bookmarkStart w:id="3005" w:name="_Toc193395108"/>
      <w:bookmarkEnd w:id="3004"/>
      <w:r w:rsidRPr="00C6761E">
        <w:rPr>
          <w:lang w:eastAsia="zh-CN"/>
        </w:rPr>
        <w:t>10.3.13.8</w:t>
      </w:r>
      <w:r w:rsidRPr="00C6761E">
        <w:rPr>
          <w:lang w:eastAsia="zh-CN"/>
        </w:rPr>
        <w:tab/>
        <w:t>EAP message</w:t>
      </w:r>
      <w:bookmarkEnd w:id="3005"/>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3006" w:name="_CR10_3_14"/>
      <w:bookmarkStart w:id="3007" w:name="_Toc193395109"/>
      <w:bookmarkEnd w:id="3006"/>
      <w:r w:rsidRPr="00C6761E">
        <w:t>10.3.14</w:t>
      </w:r>
      <w:r w:rsidRPr="00C6761E">
        <w:tab/>
        <w:t>ProSe direct link security mode complete</w:t>
      </w:r>
      <w:bookmarkEnd w:id="2996"/>
      <w:bookmarkEnd w:id="2997"/>
      <w:bookmarkEnd w:id="2998"/>
      <w:bookmarkEnd w:id="3000"/>
      <w:bookmarkEnd w:id="3002"/>
      <w:bookmarkEnd w:id="3007"/>
    </w:p>
    <w:p w14:paraId="0CF92D31" w14:textId="77777777" w:rsidR="007E60DF" w:rsidRPr="00C6761E" w:rsidRDefault="007E60DF" w:rsidP="007E60DF">
      <w:pPr>
        <w:pStyle w:val="Heading4"/>
      </w:pPr>
      <w:bookmarkStart w:id="3008" w:name="_CR10_3_14_1"/>
      <w:bookmarkStart w:id="3009" w:name="_Toc68196381"/>
      <w:bookmarkStart w:id="3010" w:name="_Toc59209052"/>
      <w:bookmarkStart w:id="3011" w:name="_Toc51951275"/>
      <w:bookmarkStart w:id="3012" w:name="_Toc45882725"/>
      <w:bookmarkStart w:id="3013" w:name="_Toc45282339"/>
      <w:bookmarkStart w:id="3014" w:name="_Toc193395110"/>
      <w:bookmarkEnd w:id="3008"/>
      <w:r w:rsidRPr="00C6761E">
        <w:t>10.3.14.1</w:t>
      </w:r>
      <w:r w:rsidRPr="00C6761E">
        <w:tab/>
        <w:t>Message definition</w:t>
      </w:r>
      <w:bookmarkEnd w:id="3009"/>
      <w:bookmarkEnd w:id="3010"/>
      <w:bookmarkEnd w:id="3011"/>
      <w:bookmarkEnd w:id="3012"/>
      <w:bookmarkEnd w:id="3013"/>
      <w:bookmarkEnd w:id="3014"/>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3015" w:name="_CRTable10_3_14_1_1"/>
      <w:r w:rsidRPr="00C6761E">
        <w:t>Table </w:t>
      </w:r>
      <w:bookmarkEnd w:id="3015"/>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7B2DE9">
            <w:pPr>
              <w:pStyle w:val="TAL"/>
              <w:rPr>
                <w:lang w:eastAsia="ja-JP"/>
              </w:rPr>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7B2DE9">
            <w:pPr>
              <w:pStyle w:val="TAL"/>
              <w:rPr>
                <w:lang w:eastAsia="ja-JP"/>
              </w:rPr>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7B2DE9">
            <w:pPr>
              <w:pStyle w:val="TAL"/>
              <w:rPr>
                <w:lang w:eastAsia="ja-JP"/>
              </w:rPr>
            </w:pPr>
            <w:r>
              <w:rPr>
                <w:lang w:eastAsia="ja-JP"/>
              </w:rPr>
              <w:t>MAC address</w:t>
            </w:r>
          </w:p>
          <w:p w14:paraId="716A0250" w14:textId="77777777" w:rsidR="008B458B" w:rsidRPr="00C6761E" w:rsidRDefault="008B458B" w:rsidP="007B2DE9">
            <w:pPr>
              <w:pStyle w:val="TAL"/>
              <w:rPr>
                <w:lang w:eastAsia="ja-JP"/>
              </w:rPr>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7B2DE9">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3016" w:name="_CR10_3_14_2"/>
      <w:bookmarkStart w:id="3017" w:name="_Toc68196382"/>
      <w:bookmarkStart w:id="3018" w:name="_Toc59209053"/>
      <w:bookmarkStart w:id="3019" w:name="_Toc51951276"/>
      <w:bookmarkStart w:id="3020" w:name="_Toc45882726"/>
      <w:bookmarkStart w:id="3021" w:name="_Toc45282340"/>
      <w:bookmarkStart w:id="3022" w:name="_Toc193395111"/>
      <w:bookmarkEnd w:id="3016"/>
      <w:r w:rsidRPr="00C6761E">
        <w:lastRenderedPageBreak/>
        <w:t>10.3.14.2</w:t>
      </w:r>
      <w:r w:rsidRPr="00C6761E">
        <w:tab/>
        <w:t>IP address configuration</w:t>
      </w:r>
      <w:bookmarkEnd w:id="3017"/>
      <w:bookmarkEnd w:id="3018"/>
      <w:bookmarkEnd w:id="3019"/>
      <w:bookmarkEnd w:id="3020"/>
      <w:bookmarkEnd w:id="3021"/>
      <w:bookmarkEnd w:id="3022"/>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3023" w:name="_CR10_3_14_3"/>
      <w:bookmarkStart w:id="3024" w:name="_Toc68196383"/>
      <w:bookmarkStart w:id="3025" w:name="_Toc59209054"/>
      <w:bookmarkStart w:id="3026" w:name="_Toc51951277"/>
      <w:bookmarkStart w:id="3027" w:name="_Toc45882727"/>
      <w:bookmarkStart w:id="3028" w:name="_Toc45282341"/>
      <w:bookmarkStart w:id="3029" w:name="_Toc193395112"/>
      <w:bookmarkEnd w:id="3023"/>
      <w:r w:rsidRPr="00C6761E">
        <w:t>10.3.14.3</w:t>
      </w:r>
      <w:r w:rsidRPr="00C6761E">
        <w:tab/>
      </w:r>
      <w:r w:rsidR="00D171CB" w:rsidRPr="00C6761E">
        <w:t>Target l</w:t>
      </w:r>
      <w:r w:rsidRPr="00C6761E">
        <w:t>ink local IPv6 address</w:t>
      </w:r>
      <w:bookmarkEnd w:id="3024"/>
      <w:bookmarkEnd w:id="3025"/>
      <w:bookmarkEnd w:id="3026"/>
      <w:bookmarkEnd w:id="3027"/>
      <w:bookmarkEnd w:id="3028"/>
      <w:bookmarkEnd w:id="3029"/>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3030" w:name="_CR10_3_14_4"/>
      <w:bookmarkStart w:id="3031" w:name="_Toc68196384"/>
      <w:bookmarkStart w:id="3032" w:name="_Toc59209055"/>
      <w:bookmarkStart w:id="3033" w:name="_Toc51951278"/>
      <w:bookmarkStart w:id="3034" w:name="_Toc45882728"/>
      <w:bookmarkStart w:id="3035" w:name="_Toc45282342"/>
      <w:bookmarkStart w:id="3036" w:name="_Toc193395113"/>
      <w:bookmarkEnd w:id="3030"/>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3031"/>
      <w:bookmarkEnd w:id="3032"/>
      <w:bookmarkEnd w:id="3033"/>
      <w:bookmarkEnd w:id="3034"/>
      <w:bookmarkEnd w:id="3035"/>
      <w:bookmarkEnd w:id="3036"/>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3037" w:name="_CR10_3_14_5"/>
      <w:bookmarkStart w:id="3038" w:name="_Toc193395114"/>
      <w:bookmarkEnd w:id="3037"/>
      <w:r w:rsidRPr="00C6761E">
        <w:t>10.3.14.</w:t>
      </w:r>
      <w:r w:rsidR="00D31878" w:rsidRPr="00C6761E">
        <w:t>5</w:t>
      </w:r>
      <w:r w:rsidRPr="00C6761E">
        <w:tab/>
        <w:t>QoS rules</w:t>
      </w:r>
      <w:bookmarkEnd w:id="3038"/>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3039" w:name="_CR10_3_14_6"/>
      <w:bookmarkStart w:id="3040" w:name="_Toc85471313"/>
      <w:bookmarkStart w:id="3041" w:name="_Toc193395115"/>
      <w:bookmarkEnd w:id="3039"/>
      <w:r w:rsidRPr="00C6761E">
        <w:t>10.3.14.</w:t>
      </w:r>
      <w:r w:rsidR="00D31878" w:rsidRPr="00C6761E">
        <w:t>6</w:t>
      </w:r>
      <w:r w:rsidRPr="00C6761E">
        <w:tab/>
      </w:r>
      <w:bookmarkEnd w:id="3040"/>
      <w:r w:rsidRPr="00C6761E">
        <w:t>QoS flow descriptions</w:t>
      </w:r>
      <w:bookmarkEnd w:id="3041"/>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3042" w:name="_CR10_3_14_7"/>
      <w:bookmarkStart w:id="3043" w:name="_Toc193395116"/>
      <w:bookmarkEnd w:id="3042"/>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043"/>
    </w:p>
    <w:p w14:paraId="4BDD0BE6" w14:textId="70C32008" w:rsidR="008B458B" w:rsidRPr="00C6761E" w:rsidRDefault="008B458B" w:rsidP="008B458B">
      <w:pPr>
        <w:pStyle w:val="B1"/>
      </w:pPr>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63366393" w14:textId="77777777" w:rsidR="007E60DF" w:rsidRPr="00C6761E" w:rsidRDefault="007E60DF" w:rsidP="007E60DF">
      <w:pPr>
        <w:pStyle w:val="Heading3"/>
      </w:pPr>
      <w:bookmarkStart w:id="3044" w:name="_CR10_3_15"/>
      <w:bookmarkStart w:id="3045" w:name="_Toc68196385"/>
      <w:bookmarkStart w:id="3046" w:name="_Toc59209056"/>
      <w:bookmarkStart w:id="3047" w:name="_Toc51951279"/>
      <w:bookmarkStart w:id="3048" w:name="_Toc45882729"/>
      <w:bookmarkStart w:id="3049" w:name="_Toc45282343"/>
      <w:bookmarkStart w:id="3050" w:name="_Toc193395117"/>
      <w:bookmarkEnd w:id="3044"/>
      <w:r w:rsidRPr="00C6761E">
        <w:t>10.3.15</w:t>
      </w:r>
      <w:r w:rsidRPr="00C6761E">
        <w:tab/>
        <w:t>ProSe direct link security mode reject</w:t>
      </w:r>
      <w:bookmarkEnd w:id="3045"/>
      <w:bookmarkEnd w:id="3046"/>
      <w:bookmarkEnd w:id="3047"/>
      <w:bookmarkEnd w:id="3048"/>
      <w:bookmarkEnd w:id="3049"/>
      <w:bookmarkEnd w:id="3050"/>
    </w:p>
    <w:p w14:paraId="106AF7BF" w14:textId="77777777" w:rsidR="007E60DF" w:rsidRPr="00C6761E" w:rsidRDefault="007E60DF" w:rsidP="007E60DF">
      <w:pPr>
        <w:pStyle w:val="Heading4"/>
      </w:pPr>
      <w:bookmarkStart w:id="3051" w:name="_CR10_3_15_1"/>
      <w:bookmarkStart w:id="3052" w:name="_Toc68196386"/>
      <w:bookmarkStart w:id="3053" w:name="_Toc59209057"/>
      <w:bookmarkStart w:id="3054" w:name="_Toc51951280"/>
      <w:bookmarkStart w:id="3055" w:name="_Toc45882730"/>
      <w:bookmarkStart w:id="3056" w:name="_Toc45282344"/>
      <w:bookmarkStart w:id="3057" w:name="_Toc193395118"/>
      <w:bookmarkEnd w:id="3051"/>
      <w:r w:rsidRPr="00C6761E">
        <w:t>10.3.15.1</w:t>
      </w:r>
      <w:r w:rsidRPr="00C6761E">
        <w:tab/>
        <w:t>Message definition</w:t>
      </w:r>
      <w:bookmarkEnd w:id="3052"/>
      <w:bookmarkEnd w:id="3053"/>
      <w:bookmarkEnd w:id="3054"/>
      <w:bookmarkEnd w:id="3055"/>
      <w:bookmarkEnd w:id="3056"/>
      <w:bookmarkEnd w:id="3057"/>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3058" w:name="_CRTable10_3_15_1_1"/>
      <w:r w:rsidRPr="00C6761E">
        <w:lastRenderedPageBreak/>
        <w:t>Table </w:t>
      </w:r>
      <w:bookmarkEnd w:id="3058"/>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3059" w:name="_CR10_3_15_2"/>
      <w:bookmarkStart w:id="3060" w:name="_Toc68196387"/>
      <w:bookmarkStart w:id="3061" w:name="_Toc59209058"/>
      <w:bookmarkStart w:id="3062" w:name="_Toc51951281"/>
      <w:bookmarkStart w:id="3063" w:name="_Toc45882731"/>
      <w:bookmarkStart w:id="3064" w:name="_Toc45282345"/>
      <w:bookmarkStart w:id="3065" w:name="_Toc193395119"/>
      <w:bookmarkEnd w:id="3059"/>
      <w:r w:rsidRPr="00C6761E">
        <w:t>10.3.15.2</w:t>
      </w:r>
      <w:r w:rsidRPr="00C6761E">
        <w:tab/>
        <w:t>RAND</w:t>
      </w:r>
      <w:bookmarkEnd w:id="3065"/>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3066" w:name="_CR10_3_15_3"/>
      <w:bookmarkStart w:id="3067" w:name="_Toc193395120"/>
      <w:bookmarkEnd w:id="3066"/>
      <w:r w:rsidRPr="00C6761E">
        <w:t>10.3.15.3</w:t>
      </w:r>
      <w:r w:rsidRPr="00C6761E">
        <w:tab/>
        <w:t>AUTS</w:t>
      </w:r>
      <w:bookmarkEnd w:id="3067"/>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3068" w:name="_CR10_3_16"/>
      <w:bookmarkStart w:id="3069" w:name="_Toc193395121"/>
      <w:bookmarkEnd w:id="3068"/>
      <w:r w:rsidRPr="00C6761E">
        <w:t>10.3.16</w:t>
      </w:r>
      <w:r w:rsidRPr="00C6761E">
        <w:tab/>
        <w:t>ProSe direct link rekeying request</w:t>
      </w:r>
      <w:bookmarkEnd w:id="3060"/>
      <w:bookmarkEnd w:id="3061"/>
      <w:bookmarkEnd w:id="3062"/>
      <w:bookmarkEnd w:id="3063"/>
      <w:bookmarkEnd w:id="3064"/>
      <w:bookmarkEnd w:id="3069"/>
    </w:p>
    <w:p w14:paraId="46C1F35C" w14:textId="77777777" w:rsidR="007E60DF" w:rsidRPr="00C6761E" w:rsidRDefault="007E60DF" w:rsidP="007E60DF">
      <w:pPr>
        <w:pStyle w:val="Heading4"/>
      </w:pPr>
      <w:bookmarkStart w:id="3070" w:name="_CR10_3_16_1"/>
      <w:bookmarkStart w:id="3071" w:name="_Toc68196388"/>
      <w:bookmarkStart w:id="3072" w:name="_Toc59209059"/>
      <w:bookmarkStart w:id="3073" w:name="_Toc51951282"/>
      <w:bookmarkStart w:id="3074" w:name="_Toc45882732"/>
      <w:bookmarkStart w:id="3075" w:name="_Toc45282346"/>
      <w:bookmarkStart w:id="3076" w:name="_Toc193395122"/>
      <w:bookmarkEnd w:id="3070"/>
      <w:r w:rsidRPr="00C6761E">
        <w:t>10.3.16.1</w:t>
      </w:r>
      <w:r w:rsidRPr="00C6761E">
        <w:tab/>
        <w:t>Message definition</w:t>
      </w:r>
      <w:bookmarkEnd w:id="3071"/>
      <w:bookmarkEnd w:id="3072"/>
      <w:bookmarkEnd w:id="3073"/>
      <w:bookmarkEnd w:id="3074"/>
      <w:bookmarkEnd w:id="3075"/>
      <w:bookmarkEnd w:id="3076"/>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3077" w:name="_CRTable10_3_16_1_1"/>
      <w:r w:rsidRPr="00C6761E">
        <w:lastRenderedPageBreak/>
        <w:t>Table </w:t>
      </w:r>
      <w:bookmarkEnd w:id="3077"/>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C6761E" w:rsidRDefault="004D774B" w:rsidP="004D774B">
            <w:pPr>
              <w:pStyle w:val="TAL"/>
            </w:pPr>
            <w:r w:rsidRPr="00C6761E">
              <w:t>PLMN ID</w:t>
            </w:r>
          </w:p>
          <w:p w14:paraId="63346EB9" w14:textId="0A52EDDF" w:rsidR="004D774B" w:rsidRPr="00C6761E" w:rsidRDefault="004D774B" w:rsidP="004D774B">
            <w:pPr>
              <w:pStyle w:val="TAL"/>
            </w:pPr>
            <w:r w:rsidRPr="00C6761E">
              <w:t>11.3.</w:t>
            </w:r>
            <w:r w:rsidR="006B017B">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3078" w:name="_CR10_3_16_2"/>
      <w:bookmarkStart w:id="3079" w:name="_Toc68196389"/>
      <w:bookmarkStart w:id="3080" w:name="_Toc59209060"/>
      <w:bookmarkStart w:id="3081" w:name="_Toc51951283"/>
      <w:bookmarkStart w:id="3082" w:name="_Toc45882733"/>
      <w:bookmarkStart w:id="3083" w:name="_Toc45282347"/>
      <w:bookmarkStart w:id="3084" w:name="_Toc193395123"/>
      <w:bookmarkEnd w:id="3078"/>
      <w:r w:rsidRPr="00C6761E">
        <w:t>10.3.16.2</w:t>
      </w:r>
      <w:r w:rsidRPr="00C6761E">
        <w:tab/>
        <w:t>Key establishment information container</w:t>
      </w:r>
      <w:bookmarkEnd w:id="3079"/>
      <w:bookmarkEnd w:id="3080"/>
      <w:bookmarkEnd w:id="3081"/>
      <w:bookmarkEnd w:id="3082"/>
      <w:bookmarkEnd w:id="3083"/>
      <w:bookmarkEnd w:id="3084"/>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3085" w:name="_CR10_3_16_3"/>
      <w:bookmarkStart w:id="3086" w:name="_Toc68196390"/>
      <w:bookmarkStart w:id="3087" w:name="_Toc59209061"/>
      <w:bookmarkStart w:id="3088" w:name="_Toc51951284"/>
      <w:bookmarkStart w:id="3089" w:name="_Toc45882734"/>
      <w:bookmarkStart w:id="3090" w:name="_Toc45282348"/>
      <w:bookmarkStart w:id="3091" w:name="_Toc193395124"/>
      <w:bookmarkEnd w:id="3085"/>
      <w:r w:rsidRPr="00C6761E">
        <w:t>10.3.16.3</w:t>
      </w:r>
      <w:r w:rsidRPr="00C6761E">
        <w:tab/>
        <w:t>Nonce_1</w:t>
      </w:r>
      <w:bookmarkEnd w:id="3086"/>
      <w:bookmarkEnd w:id="3087"/>
      <w:bookmarkEnd w:id="3088"/>
      <w:bookmarkEnd w:id="3089"/>
      <w:bookmarkEnd w:id="3090"/>
      <w:bookmarkEnd w:id="3091"/>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092" w:name="_Toc68196391"/>
      <w:bookmarkStart w:id="3093" w:name="_Toc59209062"/>
      <w:bookmarkStart w:id="3094" w:name="_Toc51951285"/>
      <w:bookmarkStart w:id="3095" w:name="_Toc45882735"/>
      <w:bookmarkStart w:id="3096"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C6761E">
        <w:rPr>
          <w:vertAlign w:val="subscript"/>
        </w:rPr>
        <w:t>NRP</w:t>
      </w:r>
      <w:r w:rsidRPr="00C6761E">
        <w:t xml:space="preserve"> freshness parameter 1" as specified in 3GPP TS 33.503 [34].</w:t>
      </w:r>
    </w:p>
    <w:p w14:paraId="058F568F" w14:textId="7D17A986" w:rsidR="007E60DF" w:rsidRPr="00C6761E" w:rsidRDefault="007E60DF" w:rsidP="007E60DF">
      <w:pPr>
        <w:pStyle w:val="Heading4"/>
      </w:pPr>
      <w:bookmarkStart w:id="3097" w:name="_CR10_3_16_4"/>
      <w:bookmarkStart w:id="3098" w:name="_Toc193395125"/>
      <w:bookmarkEnd w:id="3097"/>
      <w:r w:rsidRPr="00C6761E">
        <w:t>10.3.16.4</w:t>
      </w:r>
      <w:r w:rsidRPr="00C6761E">
        <w:tab/>
        <w:t>MSB of KNRP-sess ID</w:t>
      </w:r>
      <w:bookmarkEnd w:id="3092"/>
      <w:bookmarkEnd w:id="3093"/>
      <w:bookmarkEnd w:id="3094"/>
      <w:bookmarkEnd w:id="3095"/>
      <w:bookmarkEnd w:id="3096"/>
      <w:bookmarkEnd w:id="3098"/>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099" w:name="_CR10_3_16_5"/>
      <w:bookmarkStart w:id="3100" w:name="_Toc68196392"/>
      <w:bookmarkStart w:id="3101" w:name="_Toc59209063"/>
      <w:bookmarkStart w:id="3102" w:name="_Toc51951286"/>
      <w:bookmarkStart w:id="3103" w:name="_Toc45882736"/>
      <w:bookmarkStart w:id="3104" w:name="_Toc45282350"/>
      <w:bookmarkStart w:id="3105" w:name="_Toc193395126"/>
      <w:bookmarkEnd w:id="3099"/>
      <w:r w:rsidRPr="00C6761E">
        <w:t>10.3.16.5</w:t>
      </w:r>
      <w:r w:rsidRPr="00C6761E">
        <w:tab/>
        <w:t>Re-authentication indication</w:t>
      </w:r>
      <w:bookmarkEnd w:id="3100"/>
      <w:bookmarkEnd w:id="3101"/>
      <w:bookmarkEnd w:id="3102"/>
      <w:bookmarkEnd w:id="3103"/>
      <w:bookmarkEnd w:id="3104"/>
      <w:bookmarkEnd w:id="3105"/>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106" w:name="_CR10_3_16_6"/>
      <w:bookmarkStart w:id="3107" w:name="_Toc68196393"/>
      <w:bookmarkStart w:id="3108" w:name="_Toc59209064"/>
      <w:bookmarkStart w:id="3109" w:name="_Toc51951287"/>
      <w:bookmarkStart w:id="3110" w:name="_Toc45882737"/>
      <w:bookmarkStart w:id="3111" w:name="_Toc45282351"/>
      <w:bookmarkStart w:id="3112" w:name="_Toc193395127"/>
      <w:bookmarkEnd w:id="3106"/>
      <w:r w:rsidRPr="00C6761E">
        <w:t>10.3.16.6</w:t>
      </w:r>
      <w:r w:rsidRPr="00C6761E">
        <w:tab/>
        <w:t>User security key ID</w:t>
      </w:r>
      <w:bookmarkEnd w:id="3112"/>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113" w:name="_CR10_3_16_7"/>
      <w:bookmarkStart w:id="3114" w:name="_Toc193395128"/>
      <w:bookmarkEnd w:id="3113"/>
      <w:r w:rsidRPr="00C6761E">
        <w:t>10.3.16.7</w:t>
      </w:r>
      <w:r w:rsidRPr="00C6761E">
        <w:tab/>
        <w:t>HPLMN ID</w:t>
      </w:r>
      <w:bookmarkEnd w:id="3114"/>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115" w:name="_CR10_3_17"/>
      <w:bookmarkStart w:id="3116" w:name="_Toc193395129"/>
      <w:bookmarkEnd w:id="3115"/>
      <w:r w:rsidRPr="00C6761E">
        <w:lastRenderedPageBreak/>
        <w:t>10.3.17</w:t>
      </w:r>
      <w:r w:rsidRPr="00C6761E">
        <w:tab/>
        <w:t>ProSe direct link rekeying response</w:t>
      </w:r>
      <w:bookmarkEnd w:id="3107"/>
      <w:bookmarkEnd w:id="3108"/>
      <w:bookmarkEnd w:id="3109"/>
      <w:bookmarkEnd w:id="3110"/>
      <w:bookmarkEnd w:id="3111"/>
      <w:bookmarkEnd w:id="3116"/>
    </w:p>
    <w:p w14:paraId="06131AA8" w14:textId="77777777" w:rsidR="007E60DF" w:rsidRPr="00C6761E" w:rsidRDefault="007E60DF" w:rsidP="007E60DF">
      <w:pPr>
        <w:pStyle w:val="Heading4"/>
      </w:pPr>
      <w:bookmarkStart w:id="3117" w:name="_CR10_3_17_1"/>
      <w:bookmarkStart w:id="3118" w:name="_Toc68196394"/>
      <w:bookmarkStart w:id="3119" w:name="_Toc59209065"/>
      <w:bookmarkStart w:id="3120" w:name="_Toc51951288"/>
      <w:bookmarkStart w:id="3121" w:name="_Toc45882738"/>
      <w:bookmarkStart w:id="3122" w:name="_Toc45282352"/>
      <w:bookmarkStart w:id="3123" w:name="_Toc193395130"/>
      <w:bookmarkEnd w:id="3117"/>
      <w:r w:rsidRPr="00C6761E">
        <w:t>10.3.17.1</w:t>
      </w:r>
      <w:r w:rsidRPr="00C6761E">
        <w:tab/>
        <w:t>Message definition</w:t>
      </w:r>
      <w:bookmarkEnd w:id="3118"/>
      <w:bookmarkEnd w:id="3119"/>
      <w:bookmarkEnd w:id="3120"/>
      <w:bookmarkEnd w:id="3121"/>
      <w:bookmarkEnd w:id="3122"/>
      <w:bookmarkEnd w:id="3123"/>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124" w:name="_CRTable10_3_17_1_1"/>
      <w:r w:rsidRPr="00C6761E">
        <w:t>Table </w:t>
      </w:r>
      <w:bookmarkEnd w:id="3124"/>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125" w:name="_CR10_3_18"/>
      <w:bookmarkStart w:id="3126" w:name="_Toc68196395"/>
      <w:bookmarkStart w:id="3127" w:name="_Toc59209066"/>
      <w:bookmarkStart w:id="3128" w:name="_Toc51951289"/>
      <w:bookmarkStart w:id="3129" w:name="_Toc45882739"/>
      <w:bookmarkStart w:id="3130" w:name="_Toc45282353"/>
      <w:bookmarkStart w:id="3131" w:name="_Toc193395131"/>
      <w:bookmarkEnd w:id="3125"/>
      <w:r w:rsidRPr="00C6761E">
        <w:t>10.3.18</w:t>
      </w:r>
      <w:r w:rsidRPr="00C6761E">
        <w:tab/>
        <w:t>ProSe direct link identifier update request</w:t>
      </w:r>
      <w:bookmarkEnd w:id="3126"/>
      <w:bookmarkEnd w:id="3127"/>
      <w:bookmarkEnd w:id="3128"/>
      <w:bookmarkEnd w:id="3129"/>
      <w:bookmarkEnd w:id="3130"/>
      <w:bookmarkEnd w:id="3131"/>
    </w:p>
    <w:p w14:paraId="30749F6F" w14:textId="77777777" w:rsidR="007E60DF" w:rsidRPr="00C6761E" w:rsidRDefault="007E60DF" w:rsidP="007E60DF">
      <w:pPr>
        <w:pStyle w:val="Heading4"/>
      </w:pPr>
      <w:bookmarkStart w:id="3132" w:name="_CR10_3_18_1"/>
      <w:bookmarkStart w:id="3133" w:name="_Toc68196396"/>
      <w:bookmarkStart w:id="3134" w:name="_Toc59209067"/>
      <w:bookmarkStart w:id="3135" w:name="_Toc51951290"/>
      <w:bookmarkStart w:id="3136" w:name="_Toc45882740"/>
      <w:bookmarkStart w:id="3137" w:name="_Toc45282354"/>
      <w:bookmarkStart w:id="3138" w:name="_Toc193395132"/>
      <w:bookmarkEnd w:id="3132"/>
      <w:r w:rsidRPr="00C6761E">
        <w:t>10.3.18.1</w:t>
      </w:r>
      <w:r w:rsidRPr="00C6761E">
        <w:tab/>
        <w:t>Message definition</w:t>
      </w:r>
      <w:bookmarkEnd w:id="3133"/>
      <w:bookmarkEnd w:id="3134"/>
      <w:bookmarkEnd w:id="3135"/>
      <w:bookmarkEnd w:id="3136"/>
      <w:bookmarkEnd w:id="3137"/>
      <w:bookmarkEnd w:id="3138"/>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139" w:name="_CRTable10_3_18_1_1"/>
      <w:r w:rsidRPr="00C6761E">
        <w:t>Table </w:t>
      </w:r>
      <w:bookmarkEnd w:id="3139"/>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8B5A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CD7363">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CD7363">
            <w:pPr>
              <w:pStyle w:val="TAL"/>
              <w:rPr>
                <w:lang w:eastAsia="zh-CN"/>
              </w:rPr>
            </w:pPr>
            <w:r w:rsidRPr="00C6761E">
              <w:rPr>
                <w:lang w:eastAsia="zh-CN"/>
              </w:rPr>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CD7363">
            <w:pPr>
              <w:pStyle w:val="TAL"/>
              <w:rPr>
                <w:lang w:eastAsia="zh-CN"/>
              </w:rPr>
            </w:pPr>
            <w:r w:rsidRPr="00C6761E">
              <w:rPr>
                <w:rFonts w:hint="eastAsia"/>
                <w:lang w:eastAsia="zh-CN"/>
              </w:rPr>
              <w:t>UE IP address</w:t>
            </w:r>
          </w:p>
          <w:p w14:paraId="26BF26CD" w14:textId="77777777" w:rsidR="008B5AD9" w:rsidRPr="00C6761E" w:rsidRDefault="008B5AD9" w:rsidP="00CD7363">
            <w:pPr>
              <w:pStyle w:val="TAL"/>
              <w:rPr>
                <w:lang w:eastAsia="zh-CN"/>
              </w:rPr>
            </w:pPr>
            <w:r w:rsidRPr="00C6761E">
              <w:rPr>
                <w:lang w:eastAsia="zh-CN"/>
              </w:rPr>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CD736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CD736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CD7363">
            <w:pPr>
              <w:pStyle w:val="TAC"/>
              <w:rPr>
                <w:lang w:eastAsia="zh-CN"/>
              </w:rPr>
            </w:pPr>
            <w:r w:rsidRPr="00C6761E">
              <w:rPr>
                <w:rFonts w:hint="eastAsia"/>
                <w:lang w:eastAsia="zh-CN"/>
              </w:rPr>
              <w:t>7-19</w:t>
            </w:r>
          </w:p>
        </w:tc>
      </w:tr>
      <w:tr w:rsidR="0029089E" w:rsidRPr="00C6761E"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C04300" w:rsidRDefault="008B5AD9" w:rsidP="008B5AD9">
            <w:pPr>
              <w:pStyle w:val="TAL"/>
              <w:rPr>
                <w:rFonts w:cs="Arial"/>
                <w:szCs w:val="18"/>
                <w:lang w:eastAsia="zh-CN"/>
              </w:rPr>
            </w:pPr>
            <w:r>
              <w:rPr>
                <w:rFonts w:cs="Arial" w:hint="eastAsia"/>
                <w:szCs w:val="18"/>
                <w:lang w:eastAsia="zh-CN"/>
              </w:rPr>
              <w:t>List of application layer IDs</w:t>
            </w:r>
          </w:p>
          <w:p w14:paraId="73CED396" w14:textId="04F93878" w:rsidR="0029089E" w:rsidRPr="00C6761E" w:rsidRDefault="008B5AD9" w:rsidP="0029089E">
            <w:pPr>
              <w:pStyle w:val="TAL"/>
              <w:rPr>
                <w:lang w:eastAsia="zh-CN"/>
              </w:rPr>
            </w:pPr>
            <w:r w:rsidRPr="00C6761E">
              <w:rPr>
                <w:rFonts w:eastAsia="Arial" w:cs="Arial"/>
                <w:szCs w:val="18"/>
              </w:rPr>
              <w:t>11.3.</w:t>
            </w:r>
            <w:r w:rsidR="008654F3">
              <w:rPr>
                <w:rFonts w:eastAsia="Arial" w:cs="Arial"/>
                <w:szCs w:val="18"/>
              </w:rPr>
              <w:t>5</w:t>
            </w:r>
            <w:r w:rsidR="0006033C">
              <w:rPr>
                <w:rFonts w:eastAsia="Arial" w:cs="Arial"/>
                <w:szCs w:val="18"/>
              </w:rPr>
              <w:t>7</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r w:rsidR="008B5AD9">
              <w:rPr>
                <w:rFonts w:eastAsia="Arial" w:cs="Arial"/>
                <w:szCs w:val="18"/>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pPr>
            <w:r w:rsidRPr="00C6761E">
              <w:rPr>
                <w:rFonts w:hint="eastAsia"/>
                <w:lang w:eastAsia="zh-CN"/>
              </w:rPr>
              <w:t>List of UE IP addresses</w:t>
            </w:r>
          </w:p>
          <w:p w14:paraId="2D7A7BBE" w14:textId="39952BAB" w:rsidR="0029089E" w:rsidRPr="00C6761E" w:rsidRDefault="008B5AD9" w:rsidP="008B5AD9">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7F7F8AE" w:rsidR="0029089E" w:rsidRPr="00C6761E" w:rsidRDefault="0029089E" w:rsidP="0029089E">
            <w:pPr>
              <w:pStyle w:val="TAC"/>
              <w:rPr>
                <w:lang w:eastAsia="zh-CN"/>
              </w:rPr>
            </w:pPr>
            <w:r w:rsidRPr="00C6761E">
              <w:rPr>
                <w:rFonts w:eastAsia="Arial" w:cs="Arial"/>
                <w:szCs w:val="18"/>
              </w:rPr>
              <w:t>7-257</w:t>
            </w:r>
          </w:p>
        </w:tc>
      </w:tr>
    </w:tbl>
    <w:p w14:paraId="220B613F" w14:textId="77777777" w:rsidR="000D7A1B" w:rsidRPr="00C6761E" w:rsidRDefault="000D7A1B" w:rsidP="000D7A1B">
      <w:bookmarkStart w:id="3140" w:name="_Toc68196397"/>
      <w:bookmarkStart w:id="3141" w:name="_Toc59209068"/>
      <w:bookmarkStart w:id="3142" w:name="_Toc51951291"/>
      <w:bookmarkStart w:id="3143" w:name="_Toc45882741"/>
      <w:bookmarkStart w:id="3144" w:name="_Toc45282355"/>
    </w:p>
    <w:p w14:paraId="69A9AE53" w14:textId="08578EBB" w:rsidR="007E60DF" w:rsidRPr="00C6761E" w:rsidRDefault="007E60DF" w:rsidP="000D7A1B">
      <w:pPr>
        <w:pStyle w:val="Heading4"/>
      </w:pPr>
      <w:bookmarkStart w:id="3145" w:name="_CR10_3_18_2"/>
      <w:bookmarkStart w:id="3146" w:name="_Toc193395133"/>
      <w:bookmarkEnd w:id="3145"/>
      <w:r w:rsidRPr="00C6761E">
        <w:lastRenderedPageBreak/>
        <w:t>10.3.18.</w:t>
      </w:r>
      <w:r w:rsidRPr="00C6761E">
        <w:rPr>
          <w:lang w:eastAsia="zh-CN"/>
        </w:rPr>
        <w:t>2</w:t>
      </w:r>
      <w:r w:rsidRPr="00C6761E">
        <w:tab/>
      </w:r>
      <w:r w:rsidRPr="00C6761E">
        <w:rPr>
          <w:lang w:eastAsia="zh-CN"/>
        </w:rPr>
        <w:t>Source user info</w:t>
      </w:r>
      <w:bookmarkEnd w:id="3140"/>
      <w:bookmarkEnd w:id="3141"/>
      <w:bookmarkEnd w:id="3142"/>
      <w:bookmarkEnd w:id="3143"/>
      <w:bookmarkEnd w:id="3144"/>
      <w:bookmarkEnd w:id="3146"/>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147" w:name="_CR10_3_18_3"/>
      <w:bookmarkStart w:id="3148" w:name="_Toc68196398"/>
      <w:bookmarkStart w:id="3149" w:name="_Toc59209069"/>
      <w:bookmarkStart w:id="3150" w:name="_Toc51951292"/>
      <w:bookmarkStart w:id="3151" w:name="_Toc45882742"/>
      <w:bookmarkStart w:id="3152" w:name="_Toc45282356"/>
      <w:bookmarkStart w:id="3153" w:name="_Toc193395134"/>
      <w:bookmarkEnd w:id="3147"/>
      <w:r w:rsidRPr="00C6761E">
        <w:t>10.3.18.</w:t>
      </w:r>
      <w:r w:rsidRPr="00C6761E">
        <w:rPr>
          <w:lang w:eastAsia="zh-CN"/>
        </w:rPr>
        <w:t>3</w:t>
      </w:r>
      <w:r w:rsidRPr="00C6761E">
        <w:tab/>
        <w:t xml:space="preserve">Source </w:t>
      </w:r>
      <w:r w:rsidRPr="00C6761E">
        <w:rPr>
          <w:lang w:eastAsia="zh-CN"/>
        </w:rPr>
        <w:t>link local IPv6 address</w:t>
      </w:r>
      <w:bookmarkEnd w:id="3148"/>
      <w:bookmarkEnd w:id="3149"/>
      <w:bookmarkEnd w:id="3150"/>
      <w:bookmarkEnd w:id="3151"/>
      <w:bookmarkEnd w:id="3152"/>
      <w:bookmarkEnd w:id="3153"/>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154" w:name="_CR10_3_18_4"/>
      <w:bookmarkStart w:id="3155" w:name="_Toc193395135"/>
      <w:bookmarkEnd w:id="3154"/>
      <w:r w:rsidRPr="00C6761E">
        <w:t>10.3.18.4</w:t>
      </w:r>
      <w:r w:rsidRPr="00C6761E">
        <w:tab/>
        <w:t>IP address/prefix needed indication</w:t>
      </w:r>
      <w:bookmarkEnd w:id="3155"/>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156" w:name="_CR10_3_18_5"/>
      <w:bookmarkStart w:id="3157" w:name="_Toc193395136"/>
      <w:bookmarkEnd w:id="3156"/>
      <w:r w:rsidRPr="00C6761E">
        <w:t>10.3.18.5</w:t>
      </w:r>
      <w:r w:rsidRPr="00C6761E">
        <w:tab/>
      </w:r>
      <w:r w:rsidR="00000EFA" w:rsidRPr="00C6761E">
        <w:t>Void</w:t>
      </w:r>
      <w:bookmarkEnd w:id="3157"/>
    </w:p>
    <w:p w14:paraId="062350F7" w14:textId="77777777" w:rsidR="00C34AE4" w:rsidRPr="00C6761E" w:rsidRDefault="00C34AE4" w:rsidP="00C34AE4">
      <w:pPr>
        <w:pStyle w:val="Heading4"/>
      </w:pPr>
      <w:bookmarkStart w:id="3158" w:name="_CR10_3_18_6"/>
      <w:bookmarkStart w:id="3159" w:name="_Toc193395137"/>
      <w:bookmarkEnd w:id="3158"/>
      <w:r w:rsidRPr="00C6761E">
        <w:t>10.3.18.6</w:t>
      </w:r>
      <w:r w:rsidRPr="00C6761E">
        <w:tab/>
        <w:t>List of target End UE user info</w:t>
      </w:r>
      <w:bookmarkEnd w:id="3159"/>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71AAA754" w14:textId="3A7925F9" w:rsidR="00C34AE4" w:rsidRPr="00C6761E" w:rsidRDefault="00C34AE4" w:rsidP="00C34AE4">
      <w:pPr>
        <w:pStyle w:val="Heading4"/>
      </w:pPr>
      <w:bookmarkStart w:id="3160" w:name="_CR10_3_18_7"/>
      <w:bookmarkStart w:id="3161" w:name="_Toc193395138"/>
      <w:bookmarkEnd w:id="3160"/>
      <w:r w:rsidRPr="00C6761E">
        <w:t>10.3.18.7</w:t>
      </w:r>
      <w:r w:rsidRPr="00C6761E">
        <w:tab/>
        <w:t>List of target IP address</w:t>
      </w:r>
      <w:r w:rsidR="008B5AD9">
        <w:t>es</w:t>
      </w:r>
      <w:bookmarkEnd w:id="3161"/>
      <w:r w:rsidRPr="00C6761E">
        <w:t xml:space="preserve"> </w:t>
      </w:r>
    </w:p>
    <w:p w14:paraId="71B62E1E" w14:textId="56170882" w:rsidR="00C34AE4" w:rsidRDefault="00C34AE4" w:rsidP="007E60DF">
      <w:r w:rsidRPr="00C6761E">
        <w:t xml:space="preserve">This IE is included when the UE </w:t>
      </w:r>
      <w:r w:rsidR="00DA633F">
        <w:rPr>
          <w:rFonts w:hint="eastAsia"/>
          <w:lang w:eastAsia="zh-CN"/>
        </w:rPr>
        <w:t>acting as a 5G ProSe layer-3 end UE</w:t>
      </w:r>
      <w:r w:rsidR="00DA633F" w:rsidRPr="00C6761E">
        <w:t xml:space="preserve"> </w:t>
      </w:r>
      <w:r w:rsidRPr="00C6761E">
        <w:t>changes its IP address/prefix and its peer UE(s) (i.e. target</w:t>
      </w:r>
      <w:r w:rsidR="00DA633F">
        <w:t xml:space="preserve"> </w:t>
      </w:r>
      <w:r w:rsidR="00DA633F">
        <w:rPr>
          <w:rFonts w:hint="eastAsia"/>
          <w:lang w:eastAsia="zh-CN"/>
        </w:rPr>
        <w:t>5G ProSe</w:t>
      </w:r>
      <w:r w:rsidRPr="00C6761E">
        <w:t xml:space="preserve"> End UE</w:t>
      </w:r>
      <w:r w:rsidR="00DA633F">
        <w:t>(</w:t>
      </w:r>
      <w:r w:rsidRPr="00C6761E">
        <w:t>s</w:t>
      </w:r>
      <w:r w:rsidR="00DA633F">
        <w:t>)</w:t>
      </w:r>
      <w:r w:rsidRPr="00C6761E">
        <w:t>) need to be informed of this new IP address/prefix.</w:t>
      </w:r>
    </w:p>
    <w:p w14:paraId="72EAF81F" w14:textId="77777777" w:rsidR="00DA633F" w:rsidRPr="00C6761E" w:rsidRDefault="00DA633F" w:rsidP="00DA633F">
      <w:pPr>
        <w:pStyle w:val="Heading4"/>
      </w:pPr>
      <w:bookmarkStart w:id="3162" w:name="_CR10_3_18_8"/>
      <w:bookmarkStart w:id="3163" w:name="_Toc193395139"/>
      <w:bookmarkEnd w:id="3162"/>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163"/>
    </w:p>
    <w:p w14:paraId="7821634B" w14:textId="3B3DB55F" w:rsidR="00DA633F" w:rsidRPr="00C6761E"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EBB644C" w14:textId="77777777" w:rsidR="007E60DF" w:rsidRPr="00C6761E" w:rsidRDefault="007E60DF" w:rsidP="007E60DF">
      <w:pPr>
        <w:pStyle w:val="Heading3"/>
        <w:rPr>
          <w:lang w:eastAsia="zh-CN"/>
        </w:rPr>
      </w:pPr>
      <w:bookmarkStart w:id="3164" w:name="_CR10_3_19"/>
      <w:bookmarkStart w:id="3165" w:name="_Toc68196399"/>
      <w:bookmarkStart w:id="3166" w:name="_Toc59209070"/>
      <w:bookmarkStart w:id="3167" w:name="_Toc51951293"/>
      <w:bookmarkStart w:id="3168" w:name="_Toc45882743"/>
      <w:bookmarkStart w:id="3169" w:name="_Toc45282357"/>
      <w:bookmarkStart w:id="3170" w:name="_Toc193395140"/>
      <w:bookmarkEnd w:id="3164"/>
      <w:r w:rsidRPr="00C6761E">
        <w:rPr>
          <w:lang w:eastAsia="zh-CN"/>
        </w:rPr>
        <w:t>10.3.19</w:t>
      </w:r>
      <w:r w:rsidRPr="00C6761E">
        <w:tab/>
        <w:t xml:space="preserve">ProSe direct link </w:t>
      </w:r>
      <w:r w:rsidRPr="00C6761E">
        <w:rPr>
          <w:lang w:eastAsia="zh-CN"/>
        </w:rPr>
        <w:t>identifier update accept</w:t>
      </w:r>
      <w:bookmarkEnd w:id="3165"/>
      <w:bookmarkEnd w:id="3166"/>
      <w:bookmarkEnd w:id="3167"/>
      <w:bookmarkEnd w:id="3168"/>
      <w:bookmarkEnd w:id="3169"/>
      <w:bookmarkEnd w:id="3170"/>
    </w:p>
    <w:p w14:paraId="5603A215" w14:textId="77777777" w:rsidR="007E60DF" w:rsidRPr="00C6761E" w:rsidRDefault="007E60DF" w:rsidP="007E60DF">
      <w:pPr>
        <w:pStyle w:val="Heading4"/>
      </w:pPr>
      <w:bookmarkStart w:id="3171" w:name="_CR10_3_19_1"/>
      <w:bookmarkStart w:id="3172" w:name="_Toc68196400"/>
      <w:bookmarkStart w:id="3173" w:name="_Toc59209071"/>
      <w:bookmarkStart w:id="3174" w:name="_Toc51951294"/>
      <w:bookmarkStart w:id="3175" w:name="_Toc45882744"/>
      <w:bookmarkStart w:id="3176" w:name="_Toc45282358"/>
      <w:bookmarkStart w:id="3177" w:name="_Toc193395141"/>
      <w:bookmarkEnd w:id="3171"/>
      <w:r w:rsidRPr="00C6761E">
        <w:rPr>
          <w:lang w:eastAsia="zh-CN"/>
        </w:rPr>
        <w:t>10.3.19.1</w:t>
      </w:r>
      <w:r w:rsidRPr="00C6761E">
        <w:tab/>
        <w:t>Message definition</w:t>
      </w:r>
      <w:bookmarkEnd w:id="3172"/>
      <w:bookmarkEnd w:id="3173"/>
      <w:bookmarkEnd w:id="3174"/>
      <w:bookmarkEnd w:id="3175"/>
      <w:bookmarkEnd w:id="3176"/>
      <w:bookmarkEnd w:id="3177"/>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178" w:name="_CRTable10_3_19_1_1"/>
      <w:r w:rsidRPr="00C6761E">
        <w:lastRenderedPageBreak/>
        <w:t>Table </w:t>
      </w:r>
      <w:bookmarkEnd w:id="3178"/>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36"/>
        <w:gridCol w:w="531"/>
        <w:gridCol w:w="36"/>
        <w:gridCol w:w="2799"/>
        <w:gridCol w:w="36"/>
        <w:gridCol w:w="3083"/>
        <w:gridCol w:w="36"/>
        <w:gridCol w:w="1098"/>
        <w:gridCol w:w="36"/>
        <w:gridCol w:w="815"/>
        <w:gridCol w:w="36"/>
        <w:gridCol w:w="815"/>
        <w:gridCol w:w="36"/>
      </w:tblGrid>
      <w:tr w:rsidR="007E60DF" w:rsidRPr="00C6761E" w14:paraId="4ABCB1B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gridSpan w:val="2"/>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A633F" w:rsidRPr="00C6761E" w14:paraId="42B2997D" w14:textId="77777777" w:rsidTr="00DA633F">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DC02DB9" w14:textId="77777777" w:rsidR="00DA633F" w:rsidRPr="00C6761E" w:rsidRDefault="00DA633F" w:rsidP="00CD7363">
            <w:pPr>
              <w:pStyle w:val="TAL"/>
              <w:rPr>
                <w:lang w:eastAsia="zh-CN"/>
              </w:rPr>
            </w:pPr>
            <w:r w:rsidRPr="00C6761E">
              <w:rPr>
                <w:lang w:eastAsia="zh-CN"/>
              </w:rPr>
              <w:t>30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0A6CEF9" w14:textId="77777777" w:rsidR="00DA633F" w:rsidRPr="00C6761E" w:rsidRDefault="00DA633F" w:rsidP="00CD7363">
            <w:pPr>
              <w:pStyle w:val="TAL"/>
              <w:rPr>
                <w:lang w:eastAsia="zh-CN"/>
              </w:rPr>
            </w:pPr>
            <w:r w:rsidRPr="00C6761E">
              <w:rPr>
                <w:lang w:eastAsia="zh-CN"/>
              </w:rPr>
              <w:t>Source end UE IP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A5F0C35" w14:textId="77777777" w:rsidR="00DA633F" w:rsidRPr="00C6761E" w:rsidRDefault="00DA633F" w:rsidP="00CD7363">
            <w:pPr>
              <w:pStyle w:val="TAL"/>
            </w:pPr>
            <w:r w:rsidRPr="00C6761E">
              <w:rPr>
                <w:rFonts w:hint="eastAsia"/>
              </w:rPr>
              <w:t>UE IP address</w:t>
            </w:r>
          </w:p>
          <w:p w14:paraId="0B6440B9" w14:textId="77777777" w:rsidR="00DA633F" w:rsidRPr="00C6761E" w:rsidRDefault="00DA633F" w:rsidP="00CD7363">
            <w:pPr>
              <w:pStyle w:val="TAL"/>
              <w:rPr>
                <w:lang w:eastAsia="zh-CN"/>
              </w:rPr>
            </w:pPr>
            <w:r w:rsidRPr="00C6761E">
              <w:t>11.3.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13A92A" w14:textId="77777777" w:rsidR="00DA633F" w:rsidRPr="00C6761E" w:rsidRDefault="00DA633F" w:rsidP="00CD7363">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D4D6D53" w14:textId="77777777" w:rsidR="00DA633F" w:rsidRPr="00C6761E" w:rsidRDefault="00DA633F" w:rsidP="00CD7363">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67E46B" w14:textId="77777777" w:rsidR="00DA633F" w:rsidRPr="00C6761E" w:rsidRDefault="00DA633F" w:rsidP="00CD7363">
            <w:pPr>
              <w:pStyle w:val="TAC"/>
            </w:pPr>
            <w:r w:rsidRPr="00C6761E">
              <w:rPr>
                <w:rFonts w:hint="eastAsia"/>
              </w:rPr>
              <w:t>7-19</w:t>
            </w:r>
          </w:p>
        </w:tc>
      </w:tr>
    </w:tbl>
    <w:p w14:paraId="66007590" w14:textId="77777777" w:rsidR="007E60DF" w:rsidRPr="00C6761E" w:rsidRDefault="007E60DF" w:rsidP="00123C9D">
      <w:pPr>
        <w:rPr>
          <w:lang w:eastAsia="zh-CN"/>
        </w:rPr>
      </w:pPr>
      <w:bookmarkStart w:id="3179" w:name="_Toc45882745"/>
      <w:bookmarkStart w:id="3180" w:name="_Toc45282359"/>
    </w:p>
    <w:p w14:paraId="3AAB081A" w14:textId="77777777" w:rsidR="007E60DF" w:rsidRPr="00C6761E" w:rsidRDefault="007E60DF" w:rsidP="007E60DF">
      <w:pPr>
        <w:pStyle w:val="Heading4"/>
      </w:pPr>
      <w:bookmarkStart w:id="3181" w:name="_CR10_3_19_2"/>
      <w:bookmarkStart w:id="3182" w:name="_Toc68196401"/>
      <w:bookmarkStart w:id="3183" w:name="_Toc59209072"/>
      <w:bookmarkStart w:id="3184" w:name="_Toc51951295"/>
      <w:bookmarkStart w:id="3185" w:name="_Toc193395142"/>
      <w:bookmarkEnd w:id="3181"/>
      <w:r w:rsidRPr="00C6761E">
        <w:t>10.3.19.</w:t>
      </w:r>
      <w:r w:rsidRPr="00C6761E">
        <w:rPr>
          <w:lang w:eastAsia="zh-CN"/>
        </w:rPr>
        <w:t>2</w:t>
      </w:r>
      <w:r w:rsidRPr="00C6761E">
        <w:tab/>
      </w:r>
      <w:r w:rsidRPr="00C6761E">
        <w:rPr>
          <w:lang w:eastAsia="zh-CN"/>
        </w:rPr>
        <w:t>Target user info</w:t>
      </w:r>
      <w:bookmarkEnd w:id="3179"/>
      <w:bookmarkEnd w:id="3180"/>
      <w:bookmarkEnd w:id="3182"/>
      <w:bookmarkEnd w:id="3183"/>
      <w:bookmarkEnd w:id="3184"/>
      <w:bookmarkEnd w:id="3185"/>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186" w:name="_CR10_3_19_3"/>
      <w:bookmarkStart w:id="3187" w:name="_Toc68196402"/>
      <w:bookmarkStart w:id="3188" w:name="_Toc59209073"/>
      <w:bookmarkStart w:id="3189" w:name="_Toc51951296"/>
      <w:bookmarkStart w:id="3190" w:name="_Toc45882747"/>
      <w:bookmarkStart w:id="3191" w:name="_Toc45282361"/>
      <w:bookmarkStart w:id="3192" w:name="_Toc193395143"/>
      <w:bookmarkEnd w:id="3186"/>
      <w:r w:rsidRPr="00C6761E">
        <w:t>10.3.19.3</w:t>
      </w:r>
      <w:r w:rsidRPr="00C6761E">
        <w:tab/>
        <w:t xml:space="preserve">Target </w:t>
      </w:r>
      <w:r w:rsidRPr="00C6761E">
        <w:rPr>
          <w:lang w:eastAsia="zh-CN"/>
        </w:rPr>
        <w:t>link local IPv6 address</w:t>
      </w:r>
      <w:bookmarkEnd w:id="3187"/>
      <w:bookmarkEnd w:id="3188"/>
      <w:bookmarkEnd w:id="3189"/>
      <w:bookmarkEnd w:id="3190"/>
      <w:bookmarkEnd w:id="3191"/>
      <w:bookmarkEnd w:id="3192"/>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193" w:name="_CR10_3_19_4"/>
      <w:bookmarkStart w:id="3194" w:name="_Toc68196403"/>
      <w:bookmarkStart w:id="3195" w:name="_Toc59209074"/>
      <w:bookmarkStart w:id="3196" w:name="_Toc51951297"/>
      <w:bookmarkStart w:id="3197" w:name="_Toc45882748"/>
      <w:bookmarkStart w:id="3198" w:name="_Toc45282362"/>
      <w:bookmarkStart w:id="3199" w:name="_Toc193395144"/>
      <w:bookmarkEnd w:id="3193"/>
      <w:r w:rsidRPr="00C6761E">
        <w:t>10.3.19.4</w:t>
      </w:r>
      <w:r w:rsidRPr="00C6761E">
        <w:tab/>
        <w:t>Source user info</w:t>
      </w:r>
      <w:bookmarkEnd w:id="3194"/>
      <w:bookmarkEnd w:id="3195"/>
      <w:bookmarkEnd w:id="3196"/>
      <w:bookmarkEnd w:id="3197"/>
      <w:bookmarkEnd w:id="3198"/>
      <w:bookmarkEnd w:id="3199"/>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200" w:name="_CR10_3_19_5"/>
      <w:bookmarkStart w:id="3201" w:name="_Toc68196404"/>
      <w:bookmarkStart w:id="3202" w:name="_Toc59209075"/>
      <w:bookmarkStart w:id="3203" w:name="_Toc51951298"/>
      <w:bookmarkStart w:id="3204" w:name="_Toc45882749"/>
      <w:bookmarkStart w:id="3205" w:name="_Toc45282363"/>
      <w:bookmarkStart w:id="3206" w:name="_Toc193395145"/>
      <w:bookmarkEnd w:id="3200"/>
      <w:r w:rsidRPr="00C6761E">
        <w:t>10.3.19.5</w:t>
      </w:r>
      <w:r w:rsidRPr="00C6761E">
        <w:tab/>
        <w:t>Source link local IPv6 address</w:t>
      </w:r>
      <w:bookmarkEnd w:id="3201"/>
      <w:bookmarkEnd w:id="3202"/>
      <w:bookmarkEnd w:id="3203"/>
      <w:bookmarkEnd w:id="3204"/>
      <w:bookmarkEnd w:id="3205"/>
      <w:bookmarkEnd w:id="3206"/>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DA633F">
      <w:pPr>
        <w:keepNext/>
        <w:keepLines/>
        <w:overflowPunct/>
        <w:autoSpaceDE/>
        <w:autoSpaceDN/>
        <w:adjustRightInd/>
        <w:spacing w:before="120"/>
        <w:ind w:left="1418" w:hanging="1418"/>
        <w:textAlignment w:val="auto"/>
        <w:outlineLvl w:val="3"/>
        <w:rPr>
          <w:rFonts w:ascii="Arial" w:eastAsia="SimSun" w:hAnsi="Arial"/>
          <w:sz w:val="24"/>
          <w:lang w:eastAsia="en-US"/>
        </w:rPr>
      </w:pPr>
      <w:r w:rsidRPr="00DA633F">
        <w:rPr>
          <w:rFonts w:ascii="Arial" w:eastAsia="SimSun" w:hAnsi="Arial"/>
          <w:sz w:val="24"/>
          <w:lang w:eastAsia="en-US"/>
        </w:rPr>
        <w:t>10.3.19.</w:t>
      </w:r>
      <w:r w:rsidRPr="00DA633F">
        <w:rPr>
          <w:rFonts w:ascii="Arial" w:eastAsia="SimSun" w:hAnsi="Arial" w:hint="eastAsia"/>
          <w:sz w:val="24"/>
          <w:lang w:eastAsia="zh-CN"/>
        </w:rPr>
        <w:t>6</w:t>
      </w:r>
      <w:r w:rsidRPr="00DA633F">
        <w:rPr>
          <w:rFonts w:ascii="Arial" w:eastAsia="SimSun" w:hAnsi="Arial"/>
          <w:sz w:val="24"/>
          <w:lang w:eastAsia="en-US"/>
        </w:rPr>
        <w:tab/>
      </w:r>
      <w:r w:rsidRPr="00DA633F">
        <w:rPr>
          <w:rFonts w:ascii="Arial" w:eastAsia="SimSun" w:hAnsi="Arial"/>
          <w:sz w:val="24"/>
          <w:lang w:eastAsia="zh-CN"/>
        </w:rPr>
        <w:t>Source end UE IP address</w:t>
      </w:r>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207" w:name="_CR10_3_20"/>
      <w:bookmarkStart w:id="3208" w:name="_Toc68196405"/>
      <w:bookmarkStart w:id="3209" w:name="_Toc59209076"/>
      <w:bookmarkStart w:id="3210" w:name="_Toc51951299"/>
      <w:bookmarkStart w:id="3211" w:name="_Toc45882750"/>
      <w:bookmarkStart w:id="3212" w:name="_Toc45282364"/>
      <w:bookmarkStart w:id="3213" w:name="_Toc193395146"/>
      <w:bookmarkEnd w:id="3207"/>
      <w:r w:rsidRPr="00C6761E">
        <w:rPr>
          <w:lang w:eastAsia="zh-CN"/>
        </w:rPr>
        <w:t>10.3.20</w:t>
      </w:r>
      <w:r w:rsidRPr="00C6761E">
        <w:tab/>
        <w:t xml:space="preserve">ProSe direct link </w:t>
      </w:r>
      <w:r w:rsidRPr="00C6761E">
        <w:rPr>
          <w:lang w:eastAsia="zh-CN"/>
        </w:rPr>
        <w:t>identifier update ack</w:t>
      </w:r>
      <w:bookmarkEnd w:id="3208"/>
      <w:bookmarkEnd w:id="3209"/>
      <w:bookmarkEnd w:id="3210"/>
      <w:bookmarkEnd w:id="3211"/>
      <w:bookmarkEnd w:id="3212"/>
      <w:bookmarkEnd w:id="3213"/>
    </w:p>
    <w:p w14:paraId="496A3D08" w14:textId="77777777" w:rsidR="007E60DF" w:rsidRPr="00C6761E" w:rsidRDefault="007E60DF" w:rsidP="007E60DF">
      <w:pPr>
        <w:pStyle w:val="Heading4"/>
      </w:pPr>
      <w:bookmarkStart w:id="3214" w:name="_CR10_3_20_1"/>
      <w:bookmarkStart w:id="3215" w:name="_Toc68196406"/>
      <w:bookmarkStart w:id="3216" w:name="_Toc59209077"/>
      <w:bookmarkStart w:id="3217" w:name="_Toc51951300"/>
      <w:bookmarkStart w:id="3218" w:name="_Toc45882751"/>
      <w:bookmarkStart w:id="3219" w:name="_Toc45282365"/>
      <w:bookmarkStart w:id="3220" w:name="_Toc193395147"/>
      <w:bookmarkEnd w:id="3214"/>
      <w:r w:rsidRPr="00C6761E">
        <w:rPr>
          <w:lang w:eastAsia="zh-CN"/>
        </w:rPr>
        <w:t>10.3.20.1</w:t>
      </w:r>
      <w:r w:rsidRPr="00C6761E">
        <w:tab/>
        <w:t>Message definition</w:t>
      </w:r>
      <w:bookmarkEnd w:id="3215"/>
      <w:bookmarkEnd w:id="3216"/>
      <w:bookmarkEnd w:id="3217"/>
      <w:bookmarkEnd w:id="3218"/>
      <w:bookmarkEnd w:id="3219"/>
      <w:bookmarkEnd w:id="3220"/>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lastRenderedPageBreak/>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221" w:name="_CRTable10_3_20_1_1"/>
      <w:r w:rsidRPr="00C6761E">
        <w:t>Table </w:t>
      </w:r>
      <w:bookmarkEnd w:id="3221"/>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pPr>
            <w:r w:rsidRPr="00C6761E">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rFonts w:eastAsia="Arial" w:cs="Arial"/>
                <w:szCs w:val="18"/>
              </w:rPr>
            </w:pPr>
            <w:r w:rsidRPr="006E67CB">
              <w:rPr>
                <w:rFonts w:eastAsia="Arial" w:cs="Arial"/>
                <w:szCs w:val="18"/>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rFonts w:eastAsia="Arial" w:cs="Arial"/>
                <w:szCs w:val="18"/>
              </w:rPr>
            </w:pPr>
            <w:r w:rsidRPr="006E67CB">
              <w:rPr>
                <w:rFonts w:eastAsia="Arial" w:cs="Arial" w:hint="eastAsia"/>
                <w:szCs w:val="18"/>
              </w:rPr>
              <w:t>UE IP address</w:t>
            </w:r>
          </w:p>
          <w:p w14:paraId="18CFC6EA" w14:textId="40A64BC2" w:rsidR="00DA633F" w:rsidRPr="00C6761E" w:rsidDel="00DA633F" w:rsidRDefault="00DA633F" w:rsidP="00DA633F">
            <w:pPr>
              <w:pStyle w:val="TAL"/>
              <w:rPr>
                <w:rFonts w:eastAsia="Arial" w:cs="Arial"/>
                <w:szCs w:val="18"/>
              </w:rPr>
            </w:pPr>
            <w:r w:rsidRPr="006E67CB">
              <w:rPr>
                <w:rFonts w:eastAsia="Arial" w:cs="Arial"/>
                <w:szCs w:val="18"/>
              </w:rPr>
              <w:t>11.3.</w:t>
            </w:r>
            <w:r>
              <w:rPr>
                <w:rFonts w:cs="Arial" w:hint="eastAsia"/>
                <w:szCs w:val="18"/>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222" w:name="_Toc45882752"/>
      <w:bookmarkStart w:id="3223" w:name="_Toc45282366"/>
    </w:p>
    <w:p w14:paraId="4A23EC41" w14:textId="77777777" w:rsidR="007E60DF" w:rsidRPr="00C6761E" w:rsidRDefault="007E60DF" w:rsidP="007E60DF">
      <w:pPr>
        <w:pStyle w:val="Heading4"/>
      </w:pPr>
      <w:bookmarkStart w:id="3224" w:name="_CR10_3_20_2"/>
      <w:bookmarkStart w:id="3225" w:name="_Toc68196407"/>
      <w:bookmarkStart w:id="3226" w:name="_Toc59209078"/>
      <w:bookmarkStart w:id="3227" w:name="_Toc51951301"/>
      <w:bookmarkStart w:id="3228" w:name="_Toc45882753"/>
      <w:bookmarkStart w:id="3229" w:name="_Toc45282367"/>
      <w:bookmarkStart w:id="3230" w:name="_Toc193395148"/>
      <w:bookmarkEnd w:id="3222"/>
      <w:bookmarkEnd w:id="3223"/>
      <w:bookmarkEnd w:id="3224"/>
      <w:r w:rsidRPr="00C6761E">
        <w:t>10.3.20.</w:t>
      </w:r>
      <w:r w:rsidRPr="00C6761E">
        <w:rPr>
          <w:lang w:eastAsia="zh-CN"/>
        </w:rPr>
        <w:t>2</w:t>
      </w:r>
      <w:r w:rsidRPr="00C6761E">
        <w:tab/>
      </w:r>
      <w:r w:rsidRPr="00C6761E">
        <w:rPr>
          <w:lang w:eastAsia="zh-CN"/>
        </w:rPr>
        <w:t>Target user info</w:t>
      </w:r>
      <w:bookmarkEnd w:id="3225"/>
      <w:bookmarkEnd w:id="3226"/>
      <w:bookmarkEnd w:id="3227"/>
      <w:bookmarkEnd w:id="3228"/>
      <w:bookmarkEnd w:id="3229"/>
      <w:bookmarkEnd w:id="3230"/>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231" w:name="_CR10_3_20_3"/>
      <w:bookmarkStart w:id="3232" w:name="_Toc68196408"/>
      <w:bookmarkStart w:id="3233" w:name="_Toc59209079"/>
      <w:bookmarkStart w:id="3234" w:name="_Toc51951302"/>
      <w:bookmarkStart w:id="3235" w:name="_Toc45882754"/>
      <w:bookmarkStart w:id="3236" w:name="_Toc45282368"/>
      <w:bookmarkStart w:id="3237" w:name="_Toc193395149"/>
      <w:bookmarkEnd w:id="3231"/>
      <w:r w:rsidRPr="00C6761E">
        <w:t>10.3.20.3</w:t>
      </w:r>
      <w:r w:rsidRPr="00C6761E">
        <w:tab/>
      </w:r>
      <w:r w:rsidRPr="00C6761E">
        <w:rPr>
          <w:lang w:eastAsia="zh-CN"/>
        </w:rPr>
        <w:t>Target link local IPv6 address</w:t>
      </w:r>
      <w:bookmarkEnd w:id="3232"/>
      <w:bookmarkEnd w:id="3233"/>
      <w:bookmarkEnd w:id="3234"/>
      <w:bookmarkEnd w:id="3235"/>
      <w:bookmarkEnd w:id="3236"/>
      <w:bookmarkEnd w:id="3237"/>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238" w:name="_CR10_3_20_4"/>
      <w:bookmarkStart w:id="3239" w:name="_Toc193395150"/>
      <w:bookmarkEnd w:id="3238"/>
      <w:r w:rsidRPr="00C6761E">
        <w:rPr>
          <w:rFonts w:eastAsia="Arial" w:cs="Arial"/>
          <w:szCs w:val="24"/>
        </w:rPr>
        <w:t>10.3.20.4</w:t>
      </w:r>
      <w:r w:rsidRPr="00C6761E">
        <w:tab/>
      </w:r>
      <w:r w:rsidR="00DA633F" w:rsidRPr="00C6761E">
        <w:rPr>
          <w:lang w:eastAsia="zh-CN"/>
        </w:rPr>
        <w:t>Source end UE IP address</w:t>
      </w:r>
      <w:bookmarkEnd w:id="3239"/>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240" w:name="_CR10_3_21"/>
      <w:bookmarkStart w:id="3241" w:name="_Toc68196409"/>
      <w:bookmarkStart w:id="3242" w:name="_Toc59209080"/>
      <w:bookmarkStart w:id="3243" w:name="_Toc51951303"/>
      <w:bookmarkStart w:id="3244" w:name="_Toc45882755"/>
      <w:bookmarkStart w:id="3245" w:name="_Toc45282369"/>
      <w:bookmarkStart w:id="3246" w:name="_Toc193395151"/>
      <w:bookmarkEnd w:id="3240"/>
      <w:r w:rsidRPr="00C6761E">
        <w:rPr>
          <w:lang w:eastAsia="zh-CN"/>
        </w:rPr>
        <w:t>10.3.21</w:t>
      </w:r>
      <w:r w:rsidRPr="00C6761E">
        <w:tab/>
        <w:t xml:space="preserve">ProSe direct link </w:t>
      </w:r>
      <w:r w:rsidRPr="00C6761E">
        <w:rPr>
          <w:lang w:eastAsia="zh-CN"/>
        </w:rPr>
        <w:t>identifier update reject</w:t>
      </w:r>
      <w:bookmarkEnd w:id="3241"/>
      <w:bookmarkEnd w:id="3242"/>
      <w:bookmarkEnd w:id="3243"/>
      <w:bookmarkEnd w:id="3244"/>
      <w:bookmarkEnd w:id="3245"/>
      <w:bookmarkEnd w:id="3246"/>
    </w:p>
    <w:p w14:paraId="3C856DAA" w14:textId="77777777" w:rsidR="007E60DF" w:rsidRPr="00C6761E" w:rsidRDefault="007E60DF" w:rsidP="007E60DF">
      <w:pPr>
        <w:pStyle w:val="Heading4"/>
      </w:pPr>
      <w:bookmarkStart w:id="3247" w:name="_CR10_3_21_1"/>
      <w:bookmarkStart w:id="3248" w:name="_Toc68196410"/>
      <w:bookmarkStart w:id="3249" w:name="_Toc59209081"/>
      <w:bookmarkStart w:id="3250" w:name="_Toc51951304"/>
      <w:bookmarkStart w:id="3251" w:name="_Toc45882756"/>
      <w:bookmarkStart w:id="3252" w:name="_Toc45282370"/>
      <w:bookmarkStart w:id="3253" w:name="_Toc193395152"/>
      <w:bookmarkEnd w:id="3247"/>
      <w:r w:rsidRPr="00C6761E">
        <w:rPr>
          <w:lang w:eastAsia="zh-CN"/>
        </w:rPr>
        <w:t>10.3.21.1</w:t>
      </w:r>
      <w:r w:rsidRPr="00C6761E">
        <w:tab/>
        <w:t>Message definition</w:t>
      </w:r>
      <w:bookmarkEnd w:id="3248"/>
      <w:bookmarkEnd w:id="3249"/>
      <w:bookmarkEnd w:id="3250"/>
      <w:bookmarkEnd w:id="3251"/>
      <w:bookmarkEnd w:id="3252"/>
      <w:bookmarkEnd w:id="3253"/>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254" w:name="_CRTable10_3_21_1_1"/>
      <w:r w:rsidRPr="00C6761E">
        <w:lastRenderedPageBreak/>
        <w:t>Table </w:t>
      </w:r>
      <w:bookmarkEnd w:id="3254"/>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255" w:name="_CR10_3_22"/>
      <w:bookmarkStart w:id="3256" w:name="_Toc68196411"/>
      <w:bookmarkStart w:id="3257" w:name="_Toc59209082"/>
      <w:bookmarkStart w:id="3258" w:name="_Toc51951305"/>
      <w:bookmarkStart w:id="3259" w:name="_Toc45882757"/>
      <w:bookmarkStart w:id="3260" w:name="_Toc45282371"/>
      <w:bookmarkStart w:id="3261" w:name="_Toc193395153"/>
      <w:bookmarkEnd w:id="3255"/>
      <w:r w:rsidRPr="00C6761E">
        <w:t>10.3.22</w:t>
      </w:r>
      <w:r w:rsidRPr="00C6761E">
        <w:tab/>
        <w:t>ProSe direct link modification reject</w:t>
      </w:r>
      <w:bookmarkEnd w:id="3256"/>
      <w:bookmarkEnd w:id="3257"/>
      <w:bookmarkEnd w:id="3258"/>
      <w:bookmarkEnd w:id="3259"/>
      <w:bookmarkEnd w:id="3260"/>
      <w:bookmarkEnd w:id="3261"/>
    </w:p>
    <w:p w14:paraId="4459E6FF" w14:textId="77777777" w:rsidR="007E60DF" w:rsidRPr="00C6761E" w:rsidRDefault="007E60DF" w:rsidP="007E60DF">
      <w:pPr>
        <w:pStyle w:val="Heading4"/>
      </w:pPr>
      <w:bookmarkStart w:id="3262" w:name="_CR10_3_22_1"/>
      <w:bookmarkStart w:id="3263" w:name="_Toc68196412"/>
      <w:bookmarkStart w:id="3264" w:name="_Toc59209083"/>
      <w:bookmarkStart w:id="3265" w:name="_Toc51951306"/>
      <w:bookmarkStart w:id="3266" w:name="_Toc45882758"/>
      <w:bookmarkStart w:id="3267" w:name="_Toc45282372"/>
      <w:bookmarkStart w:id="3268" w:name="_Toc193395154"/>
      <w:bookmarkEnd w:id="3262"/>
      <w:r w:rsidRPr="00C6761E">
        <w:t>10.3.22.1</w:t>
      </w:r>
      <w:r w:rsidRPr="00C6761E">
        <w:tab/>
        <w:t>Message definition</w:t>
      </w:r>
      <w:bookmarkEnd w:id="3263"/>
      <w:bookmarkEnd w:id="3264"/>
      <w:bookmarkEnd w:id="3265"/>
      <w:bookmarkEnd w:id="3266"/>
      <w:bookmarkEnd w:id="3267"/>
      <w:bookmarkEnd w:id="3268"/>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269" w:name="_CRTable10_3_22_1_1"/>
      <w:r w:rsidRPr="00C6761E">
        <w:t>Table </w:t>
      </w:r>
      <w:bookmarkEnd w:id="3269"/>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pPr>
            <w:r>
              <w:t>Application layer ID</w:t>
            </w:r>
          </w:p>
          <w:p w14:paraId="03FF34B3" w14:textId="6F3B98BF"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pPr>
            <w:r>
              <w:t>Application layer ID</w:t>
            </w:r>
          </w:p>
          <w:p w14:paraId="0A4BB409" w14:textId="4A17C25D"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270" w:name="_CR10_3_22_2"/>
      <w:bookmarkStart w:id="3271" w:name="_Toc193395155"/>
      <w:bookmarkEnd w:id="3270"/>
      <w:r w:rsidRPr="00C6761E">
        <w:t>10.3.22.2</w:t>
      </w:r>
      <w:r w:rsidRPr="00C6761E">
        <w:tab/>
        <w:t>PC5 end UE failure cause</w:t>
      </w:r>
      <w:bookmarkEnd w:id="3271"/>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272" w:name="_CR10_3_22_3"/>
      <w:bookmarkStart w:id="3273" w:name="_Toc193395156"/>
      <w:bookmarkEnd w:id="3272"/>
      <w:r w:rsidRPr="00C6761E">
        <w:t>10.3.22.3</w:t>
      </w:r>
      <w:r w:rsidRPr="00C6761E">
        <w:tab/>
        <w:t>Source end UE info</w:t>
      </w:r>
      <w:bookmarkEnd w:id="3273"/>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274" w:name="_CR10_3_22_4"/>
      <w:bookmarkStart w:id="3275" w:name="_Toc193395157"/>
      <w:bookmarkEnd w:id="3274"/>
      <w:r w:rsidRPr="00C6761E">
        <w:t>10.3.22.4</w:t>
      </w:r>
      <w:r w:rsidRPr="00C6761E">
        <w:tab/>
        <w:t>Target end UE info</w:t>
      </w:r>
      <w:bookmarkEnd w:id="3275"/>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lastRenderedPageBreak/>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276" w:name="_CR10_3_23"/>
      <w:bookmarkStart w:id="3277" w:name="_Toc68196415"/>
      <w:bookmarkStart w:id="3278" w:name="_Toc193395158"/>
      <w:bookmarkEnd w:id="3276"/>
      <w:r w:rsidRPr="00C6761E">
        <w:t>10.3.23</w:t>
      </w:r>
      <w:r w:rsidRPr="00C6761E">
        <w:tab/>
        <w:t>ProSe direct link authentication failure</w:t>
      </w:r>
      <w:bookmarkEnd w:id="3277"/>
      <w:bookmarkEnd w:id="3278"/>
    </w:p>
    <w:p w14:paraId="4A95CD9B" w14:textId="77777777" w:rsidR="007E60DF" w:rsidRPr="00C6761E" w:rsidRDefault="007E60DF" w:rsidP="00DF0AEF">
      <w:pPr>
        <w:pStyle w:val="Heading4"/>
      </w:pPr>
      <w:bookmarkStart w:id="3279" w:name="_CR10_3_23_1"/>
      <w:bookmarkStart w:id="3280" w:name="_Toc68196416"/>
      <w:bookmarkStart w:id="3281" w:name="_Toc193395159"/>
      <w:bookmarkEnd w:id="3279"/>
      <w:r w:rsidRPr="00C6761E">
        <w:t>10.3.23.1</w:t>
      </w:r>
      <w:r w:rsidRPr="00C6761E">
        <w:tab/>
        <w:t>Message definition</w:t>
      </w:r>
      <w:bookmarkEnd w:id="3280"/>
      <w:bookmarkEnd w:id="3281"/>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282" w:name="_CRTable10_3_23_1_1"/>
      <w:r w:rsidRPr="00C6761E">
        <w:t>Table </w:t>
      </w:r>
      <w:bookmarkEnd w:id="3282"/>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283" w:name="_CR10_3_23_2"/>
      <w:bookmarkStart w:id="3284" w:name="_Toc59208725"/>
      <w:bookmarkStart w:id="3285" w:name="_Toc68196417"/>
      <w:bookmarkStart w:id="3286" w:name="_Toc193395160"/>
      <w:bookmarkEnd w:id="3283"/>
      <w:r w:rsidRPr="00C6761E">
        <w:t>10.3.23.2</w:t>
      </w:r>
      <w:r w:rsidRPr="00C6761E">
        <w:tab/>
      </w:r>
      <w:bookmarkEnd w:id="3284"/>
      <w:r w:rsidRPr="00C6761E">
        <w:t>Key establishment information container</w:t>
      </w:r>
      <w:bookmarkEnd w:id="3285"/>
      <w:bookmarkEnd w:id="3286"/>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287" w:name="_CR10_3_24"/>
      <w:bookmarkStart w:id="3288" w:name="_Toc75283125"/>
      <w:bookmarkStart w:id="3289" w:name="_Toc59198767"/>
      <w:bookmarkStart w:id="3290" w:name="_Toc525231367"/>
      <w:bookmarkStart w:id="3291" w:name="_Toc193395161"/>
      <w:bookmarkEnd w:id="3287"/>
      <w:r w:rsidRPr="00C6761E">
        <w:t>10.3.24</w:t>
      </w:r>
      <w:r w:rsidR="005202BF" w:rsidRPr="00C6761E">
        <w:tab/>
      </w:r>
      <w:bookmarkEnd w:id="3288"/>
      <w:bookmarkEnd w:id="3289"/>
      <w:bookmarkEnd w:id="3290"/>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291"/>
    </w:p>
    <w:p w14:paraId="2AF01311" w14:textId="6101D836" w:rsidR="005202BF" w:rsidRPr="00C6761E" w:rsidRDefault="00AD1200" w:rsidP="005202BF">
      <w:pPr>
        <w:pStyle w:val="Heading4"/>
        <w:rPr>
          <w:lang w:eastAsia="zh-CN"/>
        </w:rPr>
      </w:pPr>
      <w:bookmarkStart w:id="3292" w:name="_CR10_3_24_1"/>
      <w:bookmarkStart w:id="3293" w:name="_Toc75283126"/>
      <w:bookmarkStart w:id="3294" w:name="_Toc59198768"/>
      <w:bookmarkStart w:id="3295" w:name="_Toc525231368"/>
      <w:bookmarkStart w:id="3296" w:name="_Toc193395162"/>
      <w:bookmarkEnd w:id="3292"/>
      <w:r w:rsidRPr="00C6761E">
        <w:t>10.3.24</w:t>
      </w:r>
      <w:r w:rsidR="005202BF" w:rsidRPr="00C6761E">
        <w:t>.1</w:t>
      </w:r>
      <w:r w:rsidR="005202BF" w:rsidRPr="00C6761E">
        <w:tab/>
        <w:t>Message definition</w:t>
      </w:r>
      <w:bookmarkEnd w:id="3293"/>
      <w:bookmarkEnd w:id="3294"/>
      <w:bookmarkEnd w:id="3295"/>
      <w:bookmarkEnd w:id="3296"/>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297" w:name="_CRTable10_3_24_1_1"/>
      <w:r w:rsidRPr="00C6761E">
        <w:t>Table </w:t>
      </w:r>
      <w:bookmarkEnd w:id="3297"/>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298" w:name="_CR10_3_25"/>
      <w:bookmarkStart w:id="3299" w:name="_Toc75283127"/>
      <w:bookmarkStart w:id="3300" w:name="_Toc59198769"/>
      <w:bookmarkStart w:id="3301" w:name="_Toc525231369"/>
      <w:bookmarkStart w:id="3302" w:name="_Toc193395163"/>
      <w:bookmarkEnd w:id="3298"/>
      <w:r w:rsidRPr="00C6761E">
        <w:lastRenderedPageBreak/>
        <w:t>10.3.25</w:t>
      </w:r>
      <w:r w:rsidR="005202BF" w:rsidRPr="00C6761E">
        <w:tab/>
      </w:r>
      <w:bookmarkEnd w:id="3299"/>
      <w:bookmarkEnd w:id="3300"/>
      <w:bookmarkEnd w:id="3301"/>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302"/>
    </w:p>
    <w:p w14:paraId="597E0AD6" w14:textId="3364E8BA" w:rsidR="005202BF" w:rsidRPr="00C6761E" w:rsidRDefault="00AD1200" w:rsidP="005202BF">
      <w:pPr>
        <w:pStyle w:val="Heading4"/>
        <w:rPr>
          <w:lang w:eastAsia="zh-CN"/>
        </w:rPr>
      </w:pPr>
      <w:bookmarkStart w:id="3303" w:name="_CR10_3_25_1"/>
      <w:bookmarkStart w:id="3304" w:name="_Toc75283128"/>
      <w:bookmarkStart w:id="3305" w:name="_Toc59198770"/>
      <w:bookmarkStart w:id="3306" w:name="_Toc525231370"/>
      <w:bookmarkStart w:id="3307" w:name="_Toc193395164"/>
      <w:bookmarkEnd w:id="3303"/>
      <w:r w:rsidRPr="00C6761E">
        <w:t>10.3.25</w:t>
      </w:r>
      <w:r w:rsidR="005202BF" w:rsidRPr="00C6761E">
        <w:t>.1</w:t>
      </w:r>
      <w:r w:rsidR="005202BF" w:rsidRPr="00C6761E">
        <w:tab/>
        <w:t>Message definition</w:t>
      </w:r>
      <w:bookmarkEnd w:id="3304"/>
      <w:bookmarkEnd w:id="3305"/>
      <w:bookmarkEnd w:id="3306"/>
      <w:bookmarkEnd w:id="3307"/>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308" w:name="_CRTable10_3_25_1_1"/>
      <w:r w:rsidRPr="00C6761E">
        <w:t>Table </w:t>
      </w:r>
      <w:bookmarkEnd w:id="3308"/>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309" w:name="_CR10_3_26"/>
      <w:bookmarkStart w:id="3310" w:name="_Toc193395165"/>
      <w:bookmarkEnd w:id="3309"/>
      <w:r w:rsidRPr="00C6761E">
        <w:t>10.3.26</w:t>
      </w:r>
      <w:r w:rsidRPr="00C6761E">
        <w:tab/>
        <w:t>ProSe AA message transport request</w:t>
      </w:r>
      <w:bookmarkEnd w:id="3310"/>
    </w:p>
    <w:p w14:paraId="52B8FE40" w14:textId="6124769D" w:rsidR="00CE7C6B" w:rsidRPr="00C6761E" w:rsidRDefault="009F73A6" w:rsidP="00D61366">
      <w:pPr>
        <w:pStyle w:val="Heading4"/>
      </w:pPr>
      <w:bookmarkStart w:id="3311" w:name="_CR10_3_26_1"/>
      <w:bookmarkStart w:id="3312" w:name="_Toc193395166"/>
      <w:bookmarkEnd w:id="3311"/>
      <w:r w:rsidRPr="00C6761E">
        <w:t>10.3.26.1</w:t>
      </w:r>
      <w:r w:rsidRPr="00C6761E">
        <w:tab/>
        <w:t>Message definition</w:t>
      </w:r>
      <w:bookmarkEnd w:id="3312"/>
    </w:p>
    <w:p w14:paraId="426C58A0" w14:textId="77777777" w:rsidR="00D471F5" w:rsidRPr="00C6761E" w:rsidRDefault="009F73A6" w:rsidP="009F73A6">
      <w:pPr>
        <w:rPr>
          <w:lang w:eastAsia="zh-CN"/>
        </w:rPr>
      </w:pPr>
      <w:bookmarkStart w:id="3313" w:name="_Toc68196060"/>
      <w:bookmarkStart w:id="3314" w:name="_Toc51951234"/>
      <w:bookmarkStart w:id="3315" w:name="_Toc45882684"/>
      <w:bookmarkStart w:id="3316" w:name="_Toc45282298"/>
      <w:bookmarkStart w:id="3317" w:name="_Toc34404453"/>
      <w:bookmarkStart w:id="3318" w:name="_Toc34388682"/>
      <w:bookmarkStart w:id="3319"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320" w:name="_CRTable10_3_26_1_1"/>
      <w:r w:rsidRPr="00C6761E">
        <w:rPr>
          <w:lang w:eastAsia="zh-CN"/>
        </w:rPr>
        <w:t xml:space="preserve">Table </w:t>
      </w:r>
      <w:bookmarkEnd w:id="3320"/>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AF1D77">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AF1D77">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AF1D77">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AF1D77">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AF1D77">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AF1D77">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AF1D77">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AF1D77">
            <w:pPr>
              <w:pStyle w:val="TAL"/>
            </w:pPr>
            <w:r w:rsidRPr="00C6761E">
              <w:t>ProSe PC5 signalling message type</w:t>
            </w:r>
          </w:p>
          <w:p w14:paraId="32E59F69" w14:textId="68F7B9DD" w:rsidR="009F73A6" w:rsidRPr="00C6761E" w:rsidRDefault="009F73A6" w:rsidP="00AF1D77">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AF1D77">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AF1D77">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AF1D77">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6761E" w:rsidRDefault="009F73A6" w:rsidP="009F73A6">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6761E" w:rsidRDefault="009F73A6" w:rsidP="009F73A6">
            <w:pPr>
              <w:pStyle w:val="TAL"/>
              <w:rPr>
                <w:kern w:val="2"/>
              </w:rPr>
            </w:pPr>
            <w:r w:rsidRPr="00C6761E">
              <w:rPr>
                <w:kern w:val="2"/>
              </w:rPr>
              <w:t>EAP message</w:t>
            </w:r>
          </w:p>
          <w:p w14:paraId="1A6BDE10" w14:textId="40948AE9" w:rsidR="009F73A6" w:rsidRPr="00C6761E" w:rsidRDefault="009F73A6" w:rsidP="009F73A6">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321" w:name="_CR10_3_26_2"/>
      <w:bookmarkStart w:id="3322" w:name="_Toc193395167"/>
      <w:bookmarkEnd w:id="3321"/>
      <w:r w:rsidRPr="00C6761E">
        <w:rPr>
          <w:lang w:eastAsia="zh-CN"/>
        </w:rPr>
        <w:t>10.3.26.2</w:t>
      </w:r>
      <w:r w:rsidRPr="00C6761E">
        <w:rPr>
          <w:lang w:eastAsia="zh-CN"/>
        </w:rPr>
        <w:tab/>
        <w:t>EAP message</w:t>
      </w:r>
      <w:bookmarkEnd w:id="3322"/>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323" w:name="_CR10_3_27"/>
      <w:bookmarkStart w:id="3324" w:name="_Toc193395168"/>
      <w:bookmarkEnd w:id="3323"/>
      <w:r w:rsidRPr="00B1280E">
        <w:rPr>
          <w:lang w:eastAsia="zh-CN"/>
        </w:rPr>
        <w:lastRenderedPageBreak/>
        <w:t>10.3.27</w:t>
      </w:r>
      <w:r w:rsidRPr="00B1280E">
        <w:rPr>
          <w:lang w:eastAsia="zh-CN"/>
        </w:rPr>
        <w:tab/>
        <w:t>ProSe AA message transport response</w:t>
      </w:r>
      <w:bookmarkEnd w:id="3324"/>
    </w:p>
    <w:p w14:paraId="4D5C8D9B" w14:textId="704D36D0" w:rsidR="00E3299F" w:rsidRPr="00B1280E" w:rsidRDefault="00E3299F" w:rsidP="00E3299F">
      <w:pPr>
        <w:pStyle w:val="Heading4"/>
        <w:rPr>
          <w:lang w:eastAsia="zh-CN"/>
        </w:rPr>
      </w:pPr>
      <w:bookmarkStart w:id="3325" w:name="_CR10_3_27_1"/>
      <w:bookmarkStart w:id="3326" w:name="_Toc193395169"/>
      <w:bookmarkEnd w:id="3325"/>
      <w:r w:rsidRPr="00B1280E">
        <w:rPr>
          <w:lang w:eastAsia="zh-CN"/>
        </w:rPr>
        <w:t>10.3.27.1</w:t>
      </w:r>
      <w:r w:rsidRPr="00B1280E">
        <w:rPr>
          <w:lang w:eastAsia="zh-CN"/>
        </w:rPr>
        <w:tab/>
        <w:t>Message definition</w:t>
      </w:r>
      <w:bookmarkEnd w:id="3326"/>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327" w:name="_CRTable10_3_27_1_1"/>
      <w:r w:rsidRPr="00C6761E">
        <w:rPr>
          <w:lang w:eastAsia="zh-CN"/>
        </w:rPr>
        <w:t xml:space="preserve">Table </w:t>
      </w:r>
      <w:bookmarkEnd w:id="3327"/>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8A4B02">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8A4B02">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8A4B02">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8A4B02">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8A4B02">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8A4B02">
            <w:pPr>
              <w:pStyle w:val="TAH"/>
            </w:pPr>
            <w:r w:rsidRPr="00C6761E">
              <w:t>Length</w:t>
            </w:r>
          </w:p>
        </w:tc>
      </w:tr>
      <w:tr w:rsidR="00E3299F" w:rsidRPr="00C6761E"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8A4B02">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8A4B02">
            <w:pPr>
              <w:pStyle w:val="TAL"/>
            </w:pPr>
            <w:r w:rsidRPr="00C6761E">
              <w:t>ProSe PC5 signalling message type</w:t>
            </w:r>
          </w:p>
          <w:p w14:paraId="08C50FEC" w14:textId="688C3440" w:rsidR="00E3299F" w:rsidRPr="00C6761E" w:rsidRDefault="00E3299F" w:rsidP="008A4B02">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8A4B02">
            <w:pPr>
              <w:pStyle w:val="TAC"/>
            </w:pPr>
            <w:r w:rsidRPr="00C6761E">
              <w:t>1</w:t>
            </w:r>
          </w:p>
        </w:tc>
      </w:tr>
      <w:tr w:rsidR="00E3299F" w:rsidRPr="00C6761E"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8A4B02">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8A4B02">
            <w:pPr>
              <w:pStyle w:val="TAL"/>
            </w:pPr>
            <w:r w:rsidRPr="00C6761E">
              <w:t>Sequence number</w:t>
            </w:r>
          </w:p>
          <w:p w14:paraId="329E25FE" w14:textId="4336DDB3" w:rsidR="00E3299F" w:rsidRPr="00C6761E" w:rsidRDefault="00E3299F" w:rsidP="008A4B02">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8A4B02">
            <w:pPr>
              <w:pStyle w:val="TAC"/>
              <w:rPr>
                <w:lang w:eastAsia="zh-CN"/>
              </w:rPr>
            </w:pPr>
            <w:r w:rsidRPr="00C6761E">
              <w:t>1</w:t>
            </w:r>
          </w:p>
        </w:tc>
      </w:tr>
      <w:tr w:rsidR="00E3299F" w:rsidRPr="00C6761E"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8A4B02">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6761E" w:rsidRDefault="00E3299F" w:rsidP="008A4B02">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6761E" w:rsidRDefault="00E3299F" w:rsidP="008A4B02">
            <w:pPr>
              <w:pStyle w:val="TAL"/>
              <w:rPr>
                <w:kern w:val="2"/>
              </w:rPr>
            </w:pPr>
            <w:r w:rsidRPr="00C6761E">
              <w:rPr>
                <w:kern w:val="2"/>
              </w:rPr>
              <w:t>EAP message</w:t>
            </w:r>
          </w:p>
          <w:p w14:paraId="3C052BF4" w14:textId="77777777" w:rsidR="00E3299F" w:rsidRPr="00C6761E" w:rsidRDefault="00E3299F" w:rsidP="008A4B02">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8A4B02">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8A4B02">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8A4B02">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328" w:name="_CR10_3_27_2"/>
      <w:bookmarkStart w:id="3329" w:name="_Toc193395170"/>
      <w:bookmarkEnd w:id="3328"/>
      <w:r w:rsidRPr="00C6761E">
        <w:rPr>
          <w:lang w:eastAsia="zh-CN"/>
        </w:rPr>
        <w:t>10.3.27.2</w:t>
      </w:r>
      <w:r w:rsidRPr="00C6761E">
        <w:rPr>
          <w:lang w:eastAsia="zh-CN"/>
        </w:rPr>
        <w:tab/>
        <w:t>EAP message</w:t>
      </w:r>
      <w:bookmarkEnd w:id="3329"/>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330" w:name="_CR10_3_28"/>
      <w:bookmarkStart w:id="3331" w:name="_Toc193395171"/>
      <w:bookmarkEnd w:id="3330"/>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331"/>
    </w:p>
    <w:p w14:paraId="1A5D2A9E" w14:textId="718A8EE6" w:rsidR="00CC72C6" w:rsidRPr="00C6761E" w:rsidRDefault="00CC72C6" w:rsidP="00CC72C6">
      <w:pPr>
        <w:pStyle w:val="Heading4"/>
      </w:pPr>
      <w:bookmarkStart w:id="3332" w:name="_CR10_3_28_1"/>
      <w:bookmarkStart w:id="3333" w:name="_Toc193395172"/>
      <w:bookmarkEnd w:id="3332"/>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333"/>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C6761E" w:rsidRDefault="00CC72C6" w:rsidP="00CC72C6">
      <w:pPr>
        <w:ind w:left="284" w:hanging="284"/>
      </w:pPr>
      <w:r w:rsidRPr="00C6761E">
        <w:t>Message type:</w:t>
      </w:r>
      <w:r w:rsidRPr="00C6761E">
        <w:tab/>
        <w:t xml:space="preserve">PROSE </w:t>
      </w:r>
      <w:r w:rsidRPr="00C6761E">
        <w:rPr>
          <w:rFonts w:eastAsia="Arial" w:cs="Arial"/>
          <w:szCs w:val="28"/>
        </w:rPr>
        <w:t xml:space="preserve">UE </w:t>
      </w:r>
      <w:r w:rsidR="00B75C94" w:rsidRPr="00C6761E">
        <w:rPr>
          <w:rFonts w:eastAsia="Arial" w:cs="Arial"/>
          <w:szCs w:val="28"/>
        </w:rPr>
        <w:t>TO</w:t>
      </w:r>
      <w:r w:rsidRPr="00C6761E">
        <w:rPr>
          <w:rFonts w:eastAsia="Arial" w:cs="Arial"/>
          <w:szCs w:val="28"/>
        </w:rPr>
        <w:t xml:space="preserve"> UE </w:t>
      </w:r>
      <w:r w:rsidRPr="00C6761E">
        <w:t>RELAY UPDATE REQUEST</w:t>
      </w:r>
    </w:p>
    <w:p w14:paraId="2A584B44" w14:textId="77777777" w:rsidR="00CC72C6" w:rsidRPr="00C6761E" w:rsidRDefault="00CC72C6" w:rsidP="00CC72C6">
      <w:pPr>
        <w:ind w:left="284" w:hanging="284"/>
      </w:pPr>
      <w:r w:rsidRPr="00C6761E">
        <w:t>Significance:</w:t>
      </w:r>
      <w:r w:rsidRPr="00C6761E">
        <w:tab/>
        <w:t>dual</w:t>
      </w:r>
    </w:p>
    <w:p w14:paraId="184C4C51" w14:textId="338D2F79" w:rsidR="00CC72C6" w:rsidRPr="00C6761E" w:rsidRDefault="00CC72C6" w:rsidP="00CC72C6">
      <w:pPr>
        <w:ind w:left="284" w:hanging="284"/>
      </w:pPr>
      <w:r w:rsidRPr="00C6761E">
        <w:t>Direction:</w:t>
      </w:r>
      <w:r w:rsidRPr="00C6761E">
        <w:tab/>
      </w:r>
      <w:r w:rsidR="006321DA" w:rsidRPr="00C6761E">
        <w:t>UE to peer UE</w:t>
      </w:r>
      <w:r w:rsidR="006321DA" w:rsidRPr="00C6761E" w:rsidDel="006321DA">
        <w:t xml:space="preserve"> </w:t>
      </w:r>
    </w:p>
    <w:p w14:paraId="42188662" w14:textId="1A4CB099" w:rsidR="00CC72C6" w:rsidRPr="00C6761E" w:rsidRDefault="00CC72C6" w:rsidP="00CC72C6">
      <w:pPr>
        <w:jc w:val="center"/>
      </w:pPr>
      <w:r w:rsidRPr="00C6761E">
        <w:rPr>
          <w:rFonts w:ascii="Arial" w:eastAsia="Arial" w:hAnsi="Arial" w:cs="Arial"/>
          <w:b/>
          <w:bCs/>
        </w:rPr>
        <w:t>Table</w:t>
      </w:r>
      <w:r w:rsidR="00E27F9F" w:rsidRPr="00C6761E">
        <w:rPr>
          <w:rFonts w:ascii="Arial" w:eastAsia="Arial" w:hAnsi="Arial" w:cs="Arial"/>
          <w:b/>
          <w:bCs/>
        </w:rPr>
        <w:t> </w:t>
      </w:r>
      <w:r w:rsidRPr="00C6761E">
        <w:rPr>
          <w:rFonts w:ascii="Arial" w:eastAsia="Arial" w:hAnsi="Arial" w:cs="Arial"/>
          <w:b/>
          <w:bCs/>
        </w:rPr>
        <w:t>10.3.</w:t>
      </w:r>
      <w:r w:rsidR="00570459" w:rsidRPr="00C6761E">
        <w:rPr>
          <w:rFonts w:ascii="Arial" w:eastAsia="Arial" w:hAnsi="Arial" w:cs="Arial"/>
          <w:b/>
          <w:bCs/>
        </w:rPr>
        <w:t>28</w:t>
      </w:r>
      <w:r w:rsidRPr="00C6761E">
        <w:rPr>
          <w:rFonts w:ascii="Arial" w:eastAsia="Arial" w:hAnsi="Arial" w:cs="Arial"/>
          <w:b/>
          <w:bCs/>
        </w:rPr>
        <w:t xml:space="preserve">.1.1: PROSE UE </w:t>
      </w:r>
      <w:r w:rsidR="00822FEE" w:rsidRPr="00C6761E">
        <w:rPr>
          <w:rFonts w:ascii="Arial" w:eastAsia="Arial" w:hAnsi="Arial" w:cs="Arial"/>
          <w:b/>
          <w:bCs/>
        </w:rPr>
        <w:t>TO</w:t>
      </w:r>
      <w:r w:rsidRPr="00C6761E">
        <w:rPr>
          <w:rFonts w:ascii="Arial" w:eastAsia="Arial" w:hAnsi="Arial" w:cs="Arial"/>
          <w:b/>
          <w:bCs/>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03"/>
        <w:gridCol w:w="27"/>
        <w:gridCol w:w="3093"/>
        <w:gridCol w:w="27"/>
        <w:gridCol w:w="1107"/>
        <w:gridCol w:w="27"/>
        <w:gridCol w:w="824"/>
        <w:gridCol w:w="27"/>
        <w:gridCol w:w="860"/>
      </w:tblGrid>
      <w:tr w:rsidR="00CC72C6" w:rsidRPr="00C6761E" w14:paraId="7FD2835C"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225E5">
            <w:pPr>
              <w:pStyle w:val="TAH"/>
            </w:pPr>
            <w:r w:rsidRPr="00C6761E">
              <w:t>IEI</w:t>
            </w: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225E5">
            <w:pPr>
              <w:pStyle w:val="TAH"/>
            </w:pPr>
            <w:r w:rsidRPr="00C6761E">
              <w:t>Format</w:t>
            </w:r>
          </w:p>
        </w:tc>
        <w:tc>
          <w:tcPr>
            <w:tcW w:w="856"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225E5">
            <w:pPr>
              <w:pStyle w:val="TAH"/>
            </w:pPr>
            <w:r w:rsidRPr="00C6761E">
              <w:t>Length</w:t>
            </w:r>
          </w:p>
        </w:tc>
      </w:tr>
      <w:tr w:rsidR="00CC72C6" w:rsidRPr="00C6761E" w14:paraId="15985345"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0225E5">
            <w:pPr>
              <w:pStyle w:val="TAL"/>
            </w:pP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0225E5">
            <w:pPr>
              <w:pStyle w:val="TAL"/>
            </w:pPr>
            <w:r w:rsidRPr="00C6761E">
              <w:t>PROSE UE TO UE RELAY UPDATE REQUEST message 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0225E5">
            <w:pPr>
              <w:pStyle w:val="TAL"/>
            </w:pPr>
            <w:r w:rsidRPr="00C6761E">
              <w:t>ProSe PC5 signalling message type</w:t>
            </w:r>
          </w:p>
          <w:p w14:paraId="04482446" w14:textId="77777777" w:rsidR="00CC72C6" w:rsidRPr="00C6761E" w:rsidRDefault="00CC72C6" w:rsidP="000225E5">
            <w:pPr>
              <w:pStyle w:val="TAL"/>
            </w:pPr>
            <w:r w:rsidRPr="00C6761E">
              <w:t>11.3.1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225E5">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225E5">
            <w:pPr>
              <w:pStyle w:val="TAC"/>
            </w:pPr>
            <w:r w:rsidRPr="00C6761E">
              <w:t>1</w:t>
            </w:r>
          </w:p>
        </w:tc>
      </w:tr>
      <w:tr w:rsidR="00CC72C6" w:rsidRPr="00C6761E" w14:paraId="06C1B36D"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0225E5">
            <w:pPr>
              <w:pStyle w:val="TAL"/>
            </w:pP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0225E5">
            <w:pPr>
              <w:pStyle w:val="TAL"/>
            </w:pPr>
            <w:r w:rsidRPr="00C6761E">
              <w:t>Sequence number</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0225E5">
            <w:pPr>
              <w:pStyle w:val="TAL"/>
            </w:pPr>
            <w:r w:rsidRPr="00C6761E">
              <w:t>Sequence number</w:t>
            </w:r>
          </w:p>
          <w:p w14:paraId="40EBA1F8" w14:textId="77777777" w:rsidR="00CC72C6" w:rsidRPr="00C6761E" w:rsidRDefault="00CC72C6" w:rsidP="000225E5">
            <w:pPr>
              <w:pStyle w:val="TAL"/>
            </w:pPr>
            <w:r w:rsidRPr="00C6761E">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225E5">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225E5">
            <w:pPr>
              <w:pStyle w:val="TAC"/>
            </w:pPr>
            <w:r w:rsidRPr="00C6761E">
              <w:t>1</w:t>
            </w:r>
          </w:p>
        </w:tc>
      </w:tr>
      <w:tr w:rsidR="00D422D1" w:rsidRPr="00C6761E" w14:paraId="2ABC8235" w14:textId="77777777" w:rsidTr="006326AE">
        <w:trPr>
          <w:cantSplit/>
          <w:jc w:val="center"/>
        </w:trPr>
        <w:tc>
          <w:tcPr>
            <w:tcW w:w="572" w:type="dxa"/>
            <w:gridSpan w:val="2"/>
            <w:tcBorders>
              <w:top w:val="single" w:sz="6" w:space="0" w:color="000000"/>
              <w:left w:val="single" w:sz="6" w:space="0" w:color="000000"/>
              <w:bottom w:val="single" w:sz="6" w:space="0" w:color="000000"/>
              <w:right w:val="single" w:sz="6" w:space="0" w:color="000000"/>
            </w:tcBorders>
          </w:tcPr>
          <w:p w14:paraId="1501A62C" w14:textId="77777777" w:rsidR="00D422D1" w:rsidRPr="00C6761E" w:rsidRDefault="00D422D1" w:rsidP="00CD7363">
            <w:pPr>
              <w:pStyle w:val="TAL"/>
              <w:rPr>
                <w:lang w:eastAsia="zh-CN"/>
              </w:rPr>
            </w:pPr>
          </w:p>
        </w:tc>
        <w:tc>
          <w:tcPr>
            <w:tcW w:w="2803" w:type="dxa"/>
            <w:tcBorders>
              <w:top w:val="single" w:sz="6" w:space="0" w:color="000000"/>
              <w:left w:val="single" w:sz="6" w:space="0" w:color="000000"/>
              <w:bottom w:val="single" w:sz="6" w:space="0" w:color="000000"/>
              <w:right w:val="single" w:sz="6" w:space="0" w:color="000000"/>
            </w:tcBorders>
            <w:hideMark/>
          </w:tcPr>
          <w:p w14:paraId="7B50A0A6" w14:textId="77777777" w:rsidR="00D422D1" w:rsidRPr="00C6761E" w:rsidRDefault="00D422D1" w:rsidP="00CD7363">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F30091F" w14:textId="77777777" w:rsidR="00D422D1" w:rsidRPr="00C6761E" w:rsidRDefault="00D422D1" w:rsidP="00CD7363">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50DADE2D" w14:textId="77777777" w:rsidR="00D422D1" w:rsidRPr="00C6761E" w:rsidRDefault="00D422D1" w:rsidP="00CD7363">
            <w:pPr>
              <w:pStyle w:val="TAL"/>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78A3E1C" w14:textId="77777777" w:rsidR="00D422D1" w:rsidRPr="00C6761E" w:rsidRDefault="00D422D1" w:rsidP="00CD7363">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D7DA93E" w14:textId="77777777" w:rsidR="00D422D1" w:rsidRPr="00C6761E" w:rsidRDefault="00D422D1" w:rsidP="00CD7363">
            <w:pPr>
              <w:pStyle w:val="TAC"/>
            </w:pPr>
            <w:r w:rsidRPr="00C6761E">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28D266BF" w14:textId="77777777" w:rsidR="00D422D1" w:rsidRPr="00C6761E" w:rsidRDefault="00D422D1" w:rsidP="00CD7363">
            <w:pPr>
              <w:pStyle w:val="TAC"/>
            </w:pPr>
            <w:r w:rsidRPr="00C6761E">
              <w:t>1</w:t>
            </w:r>
          </w:p>
        </w:tc>
      </w:tr>
      <w:tr w:rsidR="00D422D1" w:rsidRPr="00C6761E" w14:paraId="098E9B73" w14:textId="77777777" w:rsidTr="006326AE">
        <w:trPr>
          <w:cantSplit/>
          <w:jc w:val="center"/>
        </w:trPr>
        <w:tc>
          <w:tcPr>
            <w:tcW w:w="572" w:type="dxa"/>
            <w:gridSpan w:val="2"/>
            <w:tcBorders>
              <w:top w:val="single" w:sz="6" w:space="0" w:color="000000"/>
              <w:left w:val="single" w:sz="6" w:space="0" w:color="000000"/>
              <w:bottom w:val="single" w:sz="6" w:space="0" w:color="000000"/>
              <w:right w:val="single" w:sz="6" w:space="0" w:color="000000"/>
            </w:tcBorders>
          </w:tcPr>
          <w:p w14:paraId="1CDBF669" w14:textId="77777777" w:rsidR="00D422D1" w:rsidRPr="00C6761E" w:rsidRDefault="00D422D1" w:rsidP="00CD7363">
            <w:pPr>
              <w:keepNext/>
              <w:keepLines/>
              <w:spacing w:after="0"/>
              <w:rPr>
                <w:rFonts w:ascii="Arial" w:hAnsi="Arial"/>
                <w:sz w:val="18"/>
                <w:lang w:eastAsia="zh-CN"/>
              </w:rPr>
            </w:pPr>
          </w:p>
        </w:tc>
        <w:tc>
          <w:tcPr>
            <w:tcW w:w="2803" w:type="dxa"/>
            <w:tcBorders>
              <w:top w:val="single" w:sz="6" w:space="0" w:color="000000"/>
              <w:left w:val="single" w:sz="6" w:space="0" w:color="000000"/>
              <w:bottom w:val="single" w:sz="6" w:space="0" w:color="000000"/>
              <w:right w:val="single" w:sz="6" w:space="0" w:color="000000"/>
            </w:tcBorders>
            <w:hideMark/>
          </w:tcPr>
          <w:p w14:paraId="3D88D4BD" w14:textId="77777777" w:rsidR="00D422D1" w:rsidRPr="00C6761E" w:rsidRDefault="00D422D1" w:rsidP="00CD7363">
            <w:pPr>
              <w:pStyle w:val="TAL"/>
              <w:rPr>
                <w:lang w:eastAsia="zh-CN"/>
              </w:rPr>
            </w:pPr>
            <w:r w:rsidRPr="00C6761E">
              <w:rPr>
                <w:lang w:eastAsia="zh-CN"/>
              </w:rPr>
              <w:t>Source layer-2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5563226" w14:textId="77777777" w:rsidR="00D422D1" w:rsidRPr="00C6761E" w:rsidRDefault="00D422D1" w:rsidP="00CD7363">
            <w:pPr>
              <w:pStyle w:val="TAL"/>
              <w:rPr>
                <w:lang w:eastAsia="zh-CN"/>
              </w:rPr>
            </w:pPr>
            <w:r w:rsidRPr="00C6761E">
              <w:rPr>
                <w:lang w:eastAsia="zh-CN"/>
              </w:rPr>
              <w:t>Layer-2 ID</w:t>
            </w:r>
          </w:p>
          <w:p w14:paraId="16CEAD54" w14:textId="77777777" w:rsidR="00D422D1" w:rsidRPr="00C6761E" w:rsidRDefault="00D422D1" w:rsidP="00CD7363">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DC3AF9" w14:textId="77777777" w:rsidR="00D422D1" w:rsidRPr="00C6761E" w:rsidRDefault="00D422D1" w:rsidP="00CD7363">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CF1290" w14:textId="77777777" w:rsidR="00D422D1" w:rsidRPr="00C6761E" w:rsidRDefault="00D422D1" w:rsidP="00CD7363">
            <w:pPr>
              <w:pStyle w:val="TAC"/>
              <w:rPr>
                <w:lang w:eastAsia="zh-CN"/>
              </w:rPr>
            </w:pPr>
            <w:r w:rsidRPr="00C6761E">
              <w:rPr>
                <w:lang w:eastAsia="zh-CN"/>
              </w:rPr>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4B07E951" w14:textId="77777777" w:rsidR="00D422D1" w:rsidRPr="00C6761E" w:rsidRDefault="00D422D1" w:rsidP="00CD7363">
            <w:pPr>
              <w:pStyle w:val="TAC"/>
              <w:rPr>
                <w:lang w:eastAsia="zh-CN"/>
              </w:rPr>
            </w:pPr>
            <w:r w:rsidRPr="00C6761E">
              <w:rPr>
                <w:lang w:eastAsia="zh-CN"/>
              </w:rPr>
              <w:t>3</w:t>
            </w:r>
          </w:p>
        </w:tc>
      </w:tr>
      <w:tr w:rsidR="00CC72C6" w:rsidRPr="00C6761E" w14:paraId="027E9B3D"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400792C3" w:rsidR="00CC72C6" w:rsidRPr="00C6761E" w:rsidRDefault="00E27F9F" w:rsidP="000225E5">
            <w:pPr>
              <w:pStyle w:val="TAL"/>
              <w:rPr>
                <w:lang w:eastAsia="zh-CN"/>
              </w:rPr>
            </w:pPr>
            <w:r w:rsidRPr="00C6761E">
              <w:rPr>
                <w:lang w:eastAsia="zh-CN"/>
              </w:rPr>
              <w:t>36</w:t>
            </w: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1DCD15FE" w14:textId="02BD112C" w:rsidR="00CC72C6" w:rsidRPr="00C6761E" w:rsidRDefault="00CC72C6" w:rsidP="000225E5">
            <w:pPr>
              <w:pStyle w:val="TAL"/>
            </w:pPr>
            <w:r w:rsidRPr="00C6761E">
              <w:t xml:space="preserve">Old </w:t>
            </w:r>
            <w:r w:rsidR="00C649A4" w:rsidRPr="00C6761E">
              <w:t>s</w:t>
            </w:r>
            <w:r w:rsidRPr="00C6761E">
              <w:t>ource end UE IP address</w:t>
            </w:r>
          </w:p>
          <w:p w14:paraId="5FD181F8" w14:textId="77777777" w:rsidR="00CC72C6" w:rsidRPr="00C6761E" w:rsidRDefault="00CC72C6" w:rsidP="000225E5">
            <w:pPr>
              <w:pStyle w:val="TAL"/>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37B3C060"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323B8FC" w14:textId="2397D67B"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7C626D" w14:textId="515EA645"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D8E95C" w14:textId="0E351326" w:rsidR="00CC72C6" w:rsidRPr="00C6761E" w:rsidRDefault="00CC72C6" w:rsidP="000225E5">
            <w:pPr>
              <w:pStyle w:val="TAC"/>
            </w:pPr>
            <w:r w:rsidRPr="00C6761E">
              <w:t>T</w:t>
            </w:r>
            <w:r w:rsidR="00D422D1">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5E7D2844" w14:textId="4C71F63C" w:rsidR="00CC72C6" w:rsidRPr="00C6761E" w:rsidRDefault="00D422D1" w:rsidP="000225E5">
            <w:pPr>
              <w:pStyle w:val="TAC"/>
            </w:pPr>
            <w:r>
              <w:rPr>
                <w:rFonts w:hint="eastAsia"/>
                <w:lang w:eastAsia="zh-CN"/>
              </w:rPr>
              <w:t>7-19</w:t>
            </w:r>
          </w:p>
        </w:tc>
      </w:tr>
      <w:tr w:rsidR="00CC72C6" w:rsidRPr="00C6761E" w14:paraId="0DA2811E"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4B003ABB" w:rsidR="00EF4BF4" w:rsidRPr="00C6761E" w:rsidRDefault="007F628D" w:rsidP="000622A4">
            <w:pPr>
              <w:rPr>
                <w:lang w:eastAsia="zh-CN"/>
              </w:rPr>
            </w:pPr>
            <w:r w:rsidRPr="002463D6">
              <w:rPr>
                <w:rFonts w:ascii="Arial" w:hAnsi="Arial"/>
                <w:sz w:val="18"/>
              </w:rPr>
              <w:t>37</w:t>
            </w:r>
          </w:p>
        </w:tc>
        <w:tc>
          <w:tcPr>
            <w:tcW w:w="2830" w:type="dxa"/>
            <w:gridSpan w:val="2"/>
            <w:tcBorders>
              <w:top w:val="single" w:sz="6" w:space="0" w:color="000000"/>
              <w:left w:val="single" w:sz="6" w:space="0" w:color="000000"/>
              <w:bottom w:val="single" w:sz="6" w:space="0" w:color="000000"/>
              <w:right w:val="single" w:sz="6" w:space="0" w:color="000000"/>
            </w:tcBorders>
          </w:tcPr>
          <w:p w14:paraId="42033654" w14:textId="62D9F717" w:rsidR="00CC72C6" w:rsidRPr="00C6761E" w:rsidRDefault="00CC72C6" w:rsidP="000225E5">
            <w:pPr>
              <w:pStyle w:val="TAL"/>
            </w:pPr>
            <w:r w:rsidRPr="00C6761E">
              <w:t xml:space="preserve">New </w:t>
            </w:r>
            <w:r w:rsidR="00C649A4" w:rsidRPr="00C6761E">
              <w:t>s</w:t>
            </w:r>
            <w:r w:rsidRPr="00C6761E">
              <w:t>ource end UE IP address</w:t>
            </w:r>
          </w:p>
          <w:p w14:paraId="10481ED8" w14:textId="77777777" w:rsidR="00CC72C6" w:rsidRPr="00C6761E" w:rsidRDefault="00CC72C6" w:rsidP="000225E5">
            <w:pPr>
              <w:pStyle w:val="TAL"/>
              <w:rPr>
                <w:lang w:eastAsia="zh-CN"/>
              </w:rPr>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6D15ED1"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2690146" w14:textId="47356AB5" w:rsidR="00CC72C6" w:rsidRPr="00C6761E" w:rsidRDefault="00D422D1" w:rsidP="00D422D1">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6287FC" w14:textId="01441FD6"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C07B92C" w14:textId="2ACDEC74" w:rsidR="00CC72C6" w:rsidRPr="00C6761E" w:rsidRDefault="00CC72C6" w:rsidP="000225E5">
            <w:pPr>
              <w:pStyle w:val="TAC"/>
            </w:pPr>
            <w:r w:rsidRPr="00C6761E">
              <w:t>T</w:t>
            </w:r>
            <w:r w:rsidR="00D422D1">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6F5792AA" w14:textId="536D0370" w:rsidR="00CC72C6" w:rsidRPr="00C6761E" w:rsidRDefault="00D422D1" w:rsidP="000225E5">
            <w:pPr>
              <w:pStyle w:val="TAC"/>
            </w:pPr>
            <w:r>
              <w:rPr>
                <w:rFonts w:hint="eastAsia"/>
                <w:lang w:eastAsia="zh-CN"/>
              </w:rPr>
              <w:t>7-19</w:t>
            </w:r>
          </w:p>
        </w:tc>
      </w:tr>
      <w:tr w:rsidR="00CC72C6" w:rsidRPr="00C6761E" w14:paraId="7862E2BD"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CC72C6" w:rsidRPr="00C6761E" w:rsidDel="00FA6DE3" w:rsidRDefault="002B047F" w:rsidP="000225E5">
            <w:pPr>
              <w:pStyle w:val="TAL"/>
            </w:pPr>
            <w:r w:rsidRPr="00C6761E">
              <w:lastRenderedPageBreak/>
              <w:t>6C</w:t>
            </w:r>
          </w:p>
        </w:tc>
        <w:tc>
          <w:tcPr>
            <w:tcW w:w="2830" w:type="dxa"/>
            <w:gridSpan w:val="2"/>
            <w:tcBorders>
              <w:top w:val="single" w:sz="6" w:space="0" w:color="000000"/>
              <w:left w:val="single" w:sz="6" w:space="0" w:color="000000"/>
              <w:bottom w:val="single" w:sz="6" w:space="0" w:color="000000"/>
              <w:right w:val="single" w:sz="6" w:space="0" w:color="000000"/>
            </w:tcBorders>
          </w:tcPr>
          <w:p w14:paraId="69F3EF0C" w14:textId="0B2C900E" w:rsidR="00CC72C6" w:rsidRPr="00C6761E" w:rsidRDefault="00CC72C6" w:rsidP="000225E5">
            <w:pPr>
              <w:pStyle w:val="TAL"/>
            </w:pPr>
            <w:r w:rsidRPr="00C6761E">
              <w:t xml:space="preserve">Old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4E268197" w14:textId="77777777" w:rsidR="00CC72C6" w:rsidRPr="00C6761E" w:rsidRDefault="00CC72C6" w:rsidP="000225E5">
            <w:pPr>
              <w:pStyle w:val="TAL"/>
            </w:pPr>
            <w:r w:rsidRPr="00C6761E">
              <w:t>Application layer ID</w:t>
            </w:r>
          </w:p>
          <w:p w14:paraId="36465C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445FB0AC"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2609884F" w14:textId="77777777" w:rsidR="00CC72C6" w:rsidRPr="00C6761E" w:rsidRDefault="00CC72C6" w:rsidP="000225E5">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56BEFFA9" w14:textId="77777777" w:rsidR="00CC72C6" w:rsidRPr="00C6761E" w:rsidRDefault="00CC72C6" w:rsidP="000225E5">
            <w:pPr>
              <w:pStyle w:val="TAC"/>
            </w:pPr>
            <w:r w:rsidRPr="00C6761E">
              <w:t>3-257</w:t>
            </w:r>
          </w:p>
        </w:tc>
      </w:tr>
      <w:tr w:rsidR="00CC72C6" w:rsidRPr="00C6761E" w14:paraId="67E5CEE2"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CC72C6" w:rsidRPr="00C6761E" w:rsidDel="00FA6DE3" w:rsidRDefault="002B047F" w:rsidP="000225E5">
            <w:pPr>
              <w:pStyle w:val="TAL"/>
            </w:pPr>
            <w:r w:rsidRPr="00C6761E">
              <w:t>6D</w:t>
            </w:r>
          </w:p>
        </w:tc>
        <w:tc>
          <w:tcPr>
            <w:tcW w:w="2830" w:type="dxa"/>
            <w:gridSpan w:val="2"/>
            <w:tcBorders>
              <w:top w:val="single" w:sz="6" w:space="0" w:color="000000"/>
              <w:left w:val="single" w:sz="6" w:space="0" w:color="000000"/>
              <w:bottom w:val="single" w:sz="6" w:space="0" w:color="000000"/>
              <w:right w:val="single" w:sz="6" w:space="0" w:color="000000"/>
            </w:tcBorders>
          </w:tcPr>
          <w:p w14:paraId="3DDA830D" w14:textId="3C4A36BE" w:rsidR="00CC72C6" w:rsidRPr="00C6761E" w:rsidRDefault="00CC72C6" w:rsidP="000225E5">
            <w:pPr>
              <w:pStyle w:val="TAL"/>
            </w:pPr>
            <w:r w:rsidRPr="00C6761E">
              <w:t xml:space="preserve">New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2E26EBB" w14:textId="77777777" w:rsidR="00CC72C6" w:rsidRPr="00C6761E" w:rsidRDefault="00CC72C6" w:rsidP="000225E5">
            <w:pPr>
              <w:pStyle w:val="TAL"/>
            </w:pPr>
            <w:r w:rsidRPr="00C6761E">
              <w:t>Application layer ID</w:t>
            </w:r>
          </w:p>
          <w:p w14:paraId="43BEA9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0481AAA7"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D7C72A0" w14:textId="77777777" w:rsidR="00CC72C6" w:rsidRPr="00C6761E" w:rsidRDefault="00CC72C6" w:rsidP="000225E5">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2A46598A" w14:textId="77777777" w:rsidR="00CC72C6" w:rsidRPr="00C6761E" w:rsidRDefault="00CC72C6" w:rsidP="000225E5">
            <w:pPr>
              <w:pStyle w:val="TAC"/>
            </w:pPr>
            <w:r w:rsidRPr="00C6761E">
              <w:t>3-257</w:t>
            </w:r>
          </w:p>
        </w:tc>
      </w:tr>
    </w:tbl>
    <w:p w14:paraId="222E1E83" w14:textId="77777777" w:rsidR="0084207C" w:rsidRPr="00C6761E" w:rsidRDefault="0084207C" w:rsidP="0084207C"/>
    <w:p w14:paraId="5E554AE0" w14:textId="1829B482" w:rsidR="0084207C" w:rsidRPr="00C6761E" w:rsidRDefault="0084207C" w:rsidP="0084207C">
      <w:pPr>
        <w:pStyle w:val="Heading4"/>
        <w:rPr>
          <w:lang w:val="en-US"/>
        </w:rPr>
      </w:pPr>
      <w:bookmarkStart w:id="3334" w:name="_CR10_3_28_2"/>
      <w:bookmarkStart w:id="3335" w:name="_Toc193395173"/>
      <w:bookmarkEnd w:id="3334"/>
      <w:r w:rsidRPr="00C6761E">
        <w:t xml:space="preserve">10.3.28.2 </w:t>
      </w:r>
      <w:r w:rsidRPr="00C6761E">
        <w:tab/>
        <w:t>Old source end UE IP address</w:t>
      </w:r>
      <w:bookmarkEnd w:id="3335"/>
    </w:p>
    <w:p w14:paraId="09265190" w14:textId="4EDB2C32" w:rsidR="0084207C" w:rsidRPr="00C6761E" w:rsidRDefault="0084207C" w:rsidP="0084207C">
      <w:r w:rsidRPr="00C6761E">
        <w:t>This IE shall be included if IP communication is used and the IP address changes at the source end UE.</w:t>
      </w:r>
    </w:p>
    <w:p w14:paraId="1E13C127" w14:textId="493B55A7" w:rsidR="0084207C" w:rsidRPr="00C6761E" w:rsidRDefault="0084207C" w:rsidP="0084207C">
      <w:pPr>
        <w:pStyle w:val="Heading4"/>
      </w:pPr>
      <w:bookmarkStart w:id="3336" w:name="_CR10_3_28_3"/>
      <w:bookmarkStart w:id="3337" w:name="_Toc193395174"/>
      <w:bookmarkEnd w:id="3336"/>
      <w:r w:rsidRPr="00C6761E">
        <w:t xml:space="preserve">10.3.28.3 </w:t>
      </w:r>
      <w:r w:rsidRPr="00C6761E">
        <w:tab/>
      </w:r>
      <w:r w:rsidRPr="00C6761E">
        <w:tab/>
        <w:t>New source end UE IP address</w:t>
      </w:r>
      <w:bookmarkEnd w:id="3337"/>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338" w:name="_CR10_3_28_4"/>
      <w:bookmarkStart w:id="3339" w:name="_Toc193395175"/>
      <w:bookmarkEnd w:id="3338"/>
      <w:r w:rsidRPr="00C6761E">
        <w:t>10.3.28.4</w:t>
      </w:r>
      <w:r w:rsidRPr="00C6761E">
        <w:tab/>
      </w:r>
      <w:r w:rsidRPr="00C6761E">
        <w:tab/>
        <w:t>Old source end UE user info</w:t>
      </w:r>
      <w:bookmarkEnd w:id="3339"/>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340" w:name="_CR10_3_28_5"/>
      <w:bookmarkStart w:id="3341" w:name="_Toc193395176"/>
      <w:bookmarkEnd w:id="3340"/>
      <w:r w:rsidRPr="00C6761E">
        <w:t>10.3.28.5</w:t>
      </w:r>
      <w:r w:rsidRPr="00C6761E">
        <w:tab/>
      </w:r>
      <w:r w:rsidRPr="00C6761E">
        <w:tab/>
        <w:t>New source end UE user info</w:t>
      </w:r>
      <w:bookmarkEnd w:id="3341"/>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342" w:name="_CR10_3_28_6"/>
      <w:bookmarkStart w:id="3343" w:name="_Toc193395177"/>
      <w:bookmarkEnd w:id="3342"/>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343"/>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344" w:name="_CR10_3_28_7"/>
      <w:bookmarkStart w:id="3345" w:name="_Toc193395178"/>
      <w:bookmarkEnd w:id="3344"/>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345"/>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346" w:name="_CR10_3_29"/>
      <w:bookmarkStart w:id="3347" w:name="_Toc193395179"/>
      <w:bookmarkEnd w:id="3346"/>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347"/>
    </w:p>
    <w:p w14:paraId="28029419" w14:textId="09146DDB" w:rsidR="00CC72C6" w:rsidRPr="00C6761E" w:rsidRDefault="00CC72C6" w:rsidP="00CC72C6">
      <w:pPr>
        <w:pStyle w:val="Heading4"/>
      </w:pPr>
      <w:bookmarkStart w:id="3348" w:name="_CR10_3_29_1"/>
      <w:bookmarkStart w:id="3349" w:name="_Toc193395180"/>
      <w:bookmarkEnd w:id="3348"/>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349"/>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C6761E" w:rsidRDefault="00CC72C6" w:rsidP="00CC72C6">
      <w:pPr>
        <w:ind w:left="284" w:hanging="284"/>
      </w:pPr>
      <w:r w:rsidRPr="00C6761E">
        <w:t>Message type:</w:t>
      </w:r>
      <w:r w:rsidRPr="00C6761E">
        <w:tab/>
        <w:t xml:space="preserve">PROSE UE </w:t>
      </w:r>
      <w:r w:rsidR="007A1A0E" w:rsidRPr="00C6761E">
        <w:t>TO</w:t>
      </w:r>
      <w:r w:rsidRPr="00C6761E">
        <w:t xml:space="preserve"> UE RELAY UPDATE ACCEPT</w:t>
      </w:r>
    </w:p>
    <w:p w14:paraId="6AEAE953" w14:textId="77777777" w:rsidR="00CC72C6" w:rsidRPr="00C6761E" w:rsidRDefault="00CC72C6" w:rsidP="00CC72C6">
      <w:pPr>
        <w:ind w:left="284" w:hanging="284"/>
      </w:pPr>
      <w:r w:rsidRPr="00C6761E">
        <w:t>Significance:</w:t>
      </w:r>
      <w:r w:rsidRPr="00C6761E">
        <w:tab/>
        <w:t>dual</w:t>
      </w:r>
    </w:p>
    <w:p w14:paraId="51060877" w14:textId="58C00BBB" w:rsidR="00CC72C6" w:rsidRPr="00C6761E" w:rsidRDefault="00CC72C6" w:rsidP="00CC72C6">
      <w:pPr>
        <w:ind w:left="284" w:hanging="284"/>
      </w:pPr>
      <w:r w:rsidRPr="00C6761E">
        <w:t>Direction:</w:t>
      </w:r>
      <w:r w:rsidRPr="00C6761E">
        <w:tab/>
      </w:r>
      <w:r w:rsidR="002B047F" w:rsidRPr="00C6761E">
        <w:t>UE to peer UE</w:t>
      </w:r>
    </w:p>
    <w:p w14:paraId="6F7FAC0C" w14:textId="7317B7EA" w:rsidR="00CC72C6" w:rsidRPr="00C6761E" w:rsidRDefault="00CC72C6" w:rsidP="00CC72C6">
      <w:pPr>
        <w:jc w:val="center"/>
      </w:pPr>
      <w:r w:rsidRPr="00C6761E">
        <w:rPr>
          <w:rFonts w:ascii="Arial" w:eastAsia="Arial" w:hAnsi="Arial" w:cs="Arial"/>
          <w:b/>
          <w:bCs/>
        </w:rPr>
        <w:t>Table 10.3.</w:t>
      </w:r>
      <w:r w:rsidR="00570459" w:rsidRPr="00C6761E">
        <w:rPr>
          <w:rFonts w:ascii="Arial" w:eastAsia="Arial" w:hAnsi="Arial" w:cs="Arial"/>
          <w:b/>
          <w:bCs/>
        </w:rPr>
        <w:t>29</w:t>
      </w:r>
      <w:r w:rsidRPr="00C6761E">
        <w:rPr>
          <w:rFonts w:ascii="Arial" w:eastAsia="Arial" w:hAnsi="Arial" w:cs="Arial"/>
          <w:b/>
          <w:bCs/>
        </w:rPr>
        <w:t xml:space="preserve">.1.1: PROSE UE </w:t>
      </w:r>
      <w:r w:rsidR="007766CE" w:rsidRPr="00C6761E">
        <w:rPr>
          <w:rFonts w:ascii="Arial" w:eastAsia="Arial" w:hAnsi="Arial" w:cs="Arial"/>
          <w:b/>
          <w:bCs/>
        </w:rPr>
        <w:t>TO</w:t>
      </w:r>
      <w:r w:rsidRPr="00C6761E">
        <w:rPr>
          <w:rFonts w:ascii="Arial" w:eastAsia="Arial" w:hAnsi="Arial" w:cs="Arial"/>
          <w:b/>
          <w:bCs/>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225E5">
            <w:pPr>
              <w:pStyle w:val="TAH"/>
            </w:pPr>
            <w:r w:rsidRPr="00C6761E">
              <w:lastRenderedPageBreak/>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225E5">
            <w:pPr>
              <w:pStyle w:val="TAH"/>
            </w:pPr>
            <w:r w:rsidRPr="00C6761E">
              <w:t>Length</w:t>
            </w:r>
          </w:p>
        </w:tc>
      </w:tr>
      <w:tr w:rsidR="00CC72C6" w:rsidRPr="00C6761E"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0225E5">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0225E5">
            <w:pPr>
              <w:pStyle w:val="TAL"/>
            </w:pPr>
            <w:r w:rsidRPr="00C6761E">
              <w:t>ProSe PC5 signalling message type</w:t>
            </w:r>
          </w:p>
          <w:p w14:paraId="1A89D2A2"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225E5">
            <w:pPr>
              <w:pStyle w:val="TAC"/>
            </w:pPr>
            <w:r w:rsidRPr="00C6761E">
              <w:t>1</w:t>
            </w:r>
          </w:p>
        </w:tc>
      </w:tr>
      <w:tr w:rsidR="00CC72C6" w:rsidRPr="00C6761E"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0225E5">
            <w:pPr>
              <w:pStyle w:val="TAL"/>
            </w:pPr>
            <w:r w:rsidRPr="00C6761E">
              <w:t>Sequence number</w:t>
            </w:r>
          </w:p>
          <w:p w14:paraId="2313A3E3"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225E5">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CD7363">
            <w:pPr>
              <w:pStyle w:val="TAL"/>
            </w:pPr>
            <w:r w:rsidRPr="00C6761E">
              <w:t>LSB of K</w:t>
            </w:r>
            <w:r w:rsidRPr="00D422D1">
              <w:t>NRP</w:t>
            </w:r>
            <w:r w:rsidRPr="00051B81">
              <w:t>-</w:t>
            </w:r>
            <w:r w:rsidRPr="00D422D1">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CD7363">
            <w:pPr>
              <w:pStyle w:val="TAL"/>
            </w:pPr>
            <w:r w:rsidRPr="00C6761E">
              <w:t>LSB of K</w:t>
            </w:r>
            <w:r w:rsidRPr="00D422D1">
              <w:t>NRP-sess</w:t>
            </w:r>
            <w:r w:rsidRPr="00051B81">
              <w:t xml:space="preserve"> </w:t>
            </w:r>
            <w:r w:rsidRPr="00C6761E">
              <w:t>ID</w:t>
            </w:r>
          </w:p>
          <w:p w14:paraId="3125AD37" w14:textId="77777777" w:rsidR="00D422D1" w:rsidRPr="00C6761E" w:rsidRDefault="00D422D1" w:rsidP="00CD7363">
            <w:pPr>
              <w:pStyle w:val="TAL"/>
            </w:pPr>
            <w:r w:rsidRPr="00C6761E">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CD7363">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CD7363">
            <w:pPr>
              <w:pStyle w:val="TAL"/>
            </w:pPr>
            <w:r w:rsidRPr="00C6761E">
              <w:t>MSB of K</w:t>
            </w:r>
            <w:r w:rsidRPr="00D422D1">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CD7363">
            <w:pPr>
              <w:pStyle w:val="TAL"/>
            </w:pPr>
            <w:r w:rsidRPr="00C6761E">
              <w:t>MSB of K</w:t>
            </w:r>
            <w:r w:rsidRPr="00D422D1">
              <w:t>NRP-sess</w:t>
            </w:r>
            <w:r w:rsidRPr="00051B81">
              <w:t xml:space="preserve"> </w:t>
            </w:r>
            <w:r w:rsidRPr="00C6761E">
              <w:t>ID</w:t>
            </w:r>
          </w:p>
          <w:p w14:paraId="511BDFB3" w14:textId="77777777" w:rsidR="00D422D1" w:rsidRPr="00C6761E" w:rsidRDefault="00D422D1" w:rsidP="00CD7363">
            <w:pPr>
              <w:pStyle w:val="TAL"/>
            </w:pPr>
            <w:r w:rsidRPr="00C6761E">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CD7363">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CD7363">
            <w:pPr>
              <w:pStyle w:val="TAL"/>
            </w:pPr>
            <w:r w:rsidRPr="00C6761E">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CD7363">
            <w:pPr>
              <w:pStyle w:val="TAL"/>
            </w:pPr>
            <w:r w:rsidRPr="00C6761E">
              <w:t>Layer-2 ID</w:t>
            </w:r>
          </w:p>
          <w:p w14:paraId="545E5877"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CD7363">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CD7363">
            <w:pPr>
              <w:pStyle w:val="TAL"/>
            </w:pPr>
            <w:r w:rsidRPr="00C6761E">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CD7363">
            <w:pPr>
              <w:pStyle w:val="TAL"/>
            </w:pPr>
            <w:r w:rsidRPr="00C6761E">
              <w:t>Layer-2 ID</w:t>
            </w:r>
          </w:p>
          <w:p w14:paraId="7DA65621"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CD7363">
            <w:pPr>
              <w:pStyle w:val="TAC"/>
            </w:pPr>
            <w:r w:rsidRPr="00C6761E">
              <w:t>3</w:t>
            </w:r>
          </w:p>
        </w:tc>
      </w:tr>
      <w:tr w:rsidR="00CC72C6" w:rsidRPr="00C6761E"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C6761E" w:rsidRDefault="00CC72C6" w:rsidP="000225E5">
            <w:pPr>
              <w:pStyle w:val="TAL"/>
            </w:pPr>
            <w:r w:rsidRPr="00C6761E">
              <w:t xml:space="preserve">Old </w:t>
            </w:r>
            <w:r w:rsidR="002B047F" w:rsidRPr="00C6761E">
              <w:t>s</w:t>
            </w:r>
            <w:r w:rsidRPr="00C6761E">
              <w:t>ource end UE IP address</w:t>
            </w:r>
          </w:p>
          <w:p w14:paraId="1A5C3FB3"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27E26269" w14:textId="5D9DD168"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0225E5">
            <w:pPr>
              <w:pStyle w:val="TAC"/>
            </w:pPr>
            <w:r>
              <w:rPr>
                <w:rFonts w:hint="eastAsia"/>
                <w:lang w:eastAsia="zh-CN"/>
              </w:rPr>
              <w:t>7-19</w:t>
            </w:r>
          </w:p>
        </w:tc>
      </w:tr>
      <w:tr w:rsidR="00CC72C6" w:rsidRPr="00C6761E"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0225E5">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C6761E" w:rsidRDefault="00CC72C6" w:rsidP="000225E5">
            <w:pPr>
              <w:pStyle w:val="TAL"/>
            </w:pPr>
            <w:r w:rsidRPr="00C6761E">
              <w:t xml:space="preserve">New </w:t>
            </w:r>
            <w:r w:rsidR="002B047F" w:rsidRPr="00C6761E">
              <w:t>s</w:t>
            </w:r>
            <w:r w:rsidRPr="00C6761E">
              <w:t>ource end UE IP address</w:t>
            </w:r>
          </w:p>
          <w:p w14:paraId="1A146A44"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7BF893B2" w14:textId="2799F98A" w:rsidR="00CC72C6" w:rsidRPr="00C6761E" w:rsidRDefault="00D422D1" w:rsidP="000225E5">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0225E5">
            <w:pPr>
              <w:pStyle w:val="TAC"/>
            </w:pPr>
            <w:r>
              <w:rPr>
                <w:rFonts w:hint="eastAsia"/>
                <w:lang w:eastAsia="zh-CN"/>
              </w:rPr>
              <w:t>7-19</w:t>
            </w:r>
          </w:p>
        </w:tc>
      </w:tr>
      <w:tr w:rsidR="00CC72C6" w:rsidRPr="00C6761E"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0225E5">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0225E5">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0225E5">
            <w:pPr>
              <w:pStyle w:val="TAL"/>
            </w:pPr>
            <w:r w:rsidRPr="00C6761E">
              <w:t>Application layer ID</w:t>
            </w:r>
          </w:p>
          <w:p w14:paraId="392A12ED"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225E5">
            <w:pPr>
              <w:pStyle w:val="TAC"/>
            </w:pPr>
            <w:r w:rsidRPr="00C6761E">
              <w:t>3-257</w:t>
            </w:r>
          </w:p>
        </w:tc>
      </w:tr>
      <w:tr w:rsidR="00CC72C6" w:rsidRPr="00C6761E"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0225E5">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0225E5">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0225E5">
            <w:pPr>
              <w:pStyle w:val="TAL"/>
            </w:pPr>
            <w:r w:rsidRPr="00C6761E">
              <w:t>Application layer ID</w:t>
            </w:r>
          </w:p>
          <w:p w14:paraId="7BECEB8B"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225E5">
            <w:pPr>
              <w:pStyle w:val="TAC"/>
            </w:pPr>
            <w:r w:rsidRPr="00C6761E">
              <w:t>3-257</w:t>
            </w:r>
          </w:p>
        </w:tc>
      </w:tr>
    </w:tbl>
    <w:p w14:paraId="1CF0CDCD" w14:textId="4B890ACC" w:rsidR="00F015CB" w:rsidRPr="00C6761E" w:rsidRDefault="00F015CB" w:rsidP="00F015CB">
      <w:pPr>
        <w:pStyle w:val="Heading4"/>
        <w:rPr>
          <w:lang w:val="en-US"/>
        </w:rPr>
      </w:pPr>
      <w:bookmarkStart w:id="3350" w:name="_CR10_3_29_2"/>
      <w:bookmarkStart w:id="3351" w:name="_Toc193395181"/>
      <w:bookmarkEnd w:id="3350"/>
      <w:r w:rsidRPr="00C6761E">
        <w:t>10.3.29.2</w:t>
      </w:r>
      <w:r w:rsidRPr="00C6761E">
        <w:tab/>
        <w:t>Old source end UE IP address</w:t>
      </w:r>
      <w:bookmarkEnd w:id="3351"/>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5E77A211" w:rsidR="00F015CB" w:rsidRPr="00C6761E" w:rsidRDefault="00F015CB" w:rsidP="00F015CB">
      <w:pPr>
        <w:pStyle w:val="Heading4"/>
      </w:pPr>
      <w:bookmarkStart w:id="3352" w:name="_CR10_3_29_3"/>
      <w:bookmarkStart w:id="3353" w:name="_Toc193395182"/>
      <w:bookmarkEnd w:id="3352"/>
      <w:r w:rsidRPr="00C6761E">
        <w:t>10.3.29.3</w:t>
      </w:r>
      <w:r w:rsidRPr="00C6761E">
        <w:tab/>
      </w:r>
      <w:r w:rsidRPr="00C6761E">
        <w:tab/>
        <w:t>New source end UE IP address</w:t>
      </w:r>
      <w:bookmarkEnd w:id="3353"/>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3354" w:name="_CR10_3_29_4"/>
      <w:bookmarkStart w:id="3355" w:name="_Toc193395183"/>
      <w:bookmarkEnd w:id="3354"/>
      <w:r w:rsidRPr="00C6761E">
        <w:t>10.3.29.4</w:t>
      </w:r>
      <w:r w:rsidRPr="00C6761E">
        <w:tab/>
      </w:r>
      <w:r w:rsidRPr="00C6761E">
        <w:tab/>
        <w:t>Old source end UE user info</w:t>
      </w:r>
      <w:bookmarkEnd w:id="3355"/>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3356" w:name="_CR10_3_29_5"/>
      <w:bookmarkStart w:id="3357" w:name="_Toc193395184"/>
      <w:bookmarkEnd w:id="3356"/>
      <w:r w:rsidRPr="00C6761E">
        <w:t>10.3.29.5</w:t>
      </w:r>
      <w:r w:rsidRPr="00C6761E">
        <w:tab/>
      </w:r>
      <w:r w:rsidRPr="00C6761E">
        <w:tab/>
        <w:t>New source end UE user info</w:t>
      </w:r>
      <w:bookmarkEnd w:id="3357"/>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358" w:name="_CR10_3_29_6"/>
      <w:bookmarkStart w:id="3359" w:name="_Toc193395185"/>
      <w:bookmarkEnd w:id="3358"/>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359"/>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360" w:name="_CR10_3_29_7"/>
      <w:bookmarkStart w:id="3361" w:name="_Toc193395186"/>
      <w:bookmarkEnd w:id="3360"/>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361"/>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362" w:name="_CR10_3_30"/>
      <w:bookmarkStart w:id="3363" w:name="_Toc193395187"/>
      <w:bookmarkEnd w:id="3362"/>
      <w:r w:rsidRPr="00C6761E">
        <w:rPr>
          <w:lang w:eastAsia="zh-CN"/>
        </w:rPr>
        <w:t>10.3.30</w:t>
      </w:r>
      <w:r w:rsidRPr="00C6761E">
        <w:rPr>
          <w:lang w:eastAsia="zh-CN"/>
        </w:rPr>
        <w:tab/>
        <w:t>ProSe path switching request</w:t>
      </w:r>
      <w:bookmarkEnd w:id="3363"/>
    </w:p>
    <w:p w14:paraId="489D7061" w14:textId="529E8353" w:rsidR="00A459AF" w:rsidRPr="00C6761E" w:rsidRDefault="00A459AF" w:rsidP="00A459AF">
      <w:pPr>
        <w:pStyle w:val="Heading4"/>
        <w:rPr>
          <w:lang w:eastAsia="zh-CN"/>
        </w:rPr>
      </w:pPr>
      <w:bookmarkStart w:id="3364" w:name="_CR10_3_30_1"/>
      <w:bookmarkStart w:id="3365" w:name="_Toc193395188"/>
      <w:bookmarkEnd w:id="3364"/>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365"/>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lastRenderedPageBreak/>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366" w:name="_CRTable10_3_30_1_1"/>
      <w:r w:rsidRPr="00C6761E">
        <w:rPr>
          <w:lang w:eastAsia="zh-CN"/>
        </w:rPr>
        <w:t xml:space="preserve">Table </w:t>
      </w:r>
      <w:bookmarkEnd w:id="3366"/>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225E5">
            <w:pPr>
              <w:pStyle w:val="TAH"/>
            </w:pPr>
            <w:r w:rsidRPr="00C6761E">
              <w:t>Length</w:t>
            </w:r>
          </w:p>
        </w:tc>
      </w:tr>
      <w:tr w:rsidR="00A459AF" w:rsidRPr="00C6761E"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0225E5">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0225E5">
            <w:pPr>
              <w:pStyle w:val="TAL"/>
            </w:pPr>
            <w:r w:rsidRPr="00C6761E">
              <w:t>ProSe PC5 signalling message type</w:t>
            </w:r>
          </w:p>
          <w:p w14:paraId="5363BBAF"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225E5">
            <w:pPr>
              <w:pStyle w:val="TAC"/>
            </w:pPr>
            <w:r w:rsidRPr="00C6761E">
              <w:t>1</w:t>
            </w:r>
          </w:p>
        </w:tc>
      </w:tr>
      <w:tr w:rsidR="00A459AF" w:rsidRPr="00C6761E"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0225E5">
            <w:pPr>
              <w:pStyle w:val="TAL"/>
            </w:pPr>
            <w:r w:rsidRPr="00C6761E">
              <w:t>Sequence number</w:t>
            </w:r>
          </w:p>
          <w:p w14:paraId="67EC50A7"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225E5">
            <w:pPr>
              <w:pStyle w:val="TAC"/>
              <w:rPr>
                <w:lang w:eastAsia="zh-CN"/>
              </w:rPr>
            </w:pPr>
            <w:r w:rsidRPr="00C6761E">
              <w:t>1</w:t>
            </w:r>
          </w:p>
        </w:tc>
      </w:tr>
      <w:tr w:rsidR="00A459AF" w:rsidRPr="00C6761E"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6761E" w:rsidRDefault="00A459AF" w:rsidP="000225E5">
            <w:pPr>
              <w:pStyle w:val="TAL"/>
              <w:rPr>
                <w:kern w:val="2"/>
                <w:lang w:eastAsia="zh-CN"/>
              </w:rPr>
            </w:pPr>
            <w:r w:rsidRPr="00C6761E">
              <w:rPr>
                <w:kern w:val="2"/>
                <w:lang w:eastAsia="zh-CN"/>
              </w:rPr>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0225E5">
            <w:pPr>
              <w:pStyle w:val="TAL"/>
            </w:pPr>
            <w:r w:rsidRPr="00C6761E">
              <w:t>ProSe identifier</w:t>
            </w:r>
          </w:p>
          <w:p w14:paraId="09C3DA85"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225E5">
            <w:pPr>
              <w:pStyle w:val="TAC"/>
              <w:rPr>
                <w:lang w:eastAsia="ja-JP"/>
              </w:rPr>
            </w:pPr>
            <w:r w:rsidRPr="00C6761E">
              <w:t>21-65538</w:t>
            </w:r>
          </w:p>
        </w:tc>
      </w:tr>
      <w:tr w:rsidR="00A459AF" w:rsidRPr="00C6761E"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0225E5">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0225E5">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0225E5">
            <w:pPr>
              <w:pStyle w:val="TAL"/>
            </w:pPr>
            <w:r w:rsidRPr="00C6761E">
              <w:t>QoS flow descriptions</w:t>
            </w:r>
          </w:p>
          <w:p w14:paraId="00D90F6A" w14:textId="2F0FD098" w:rsidR="00A459AF" w:rsidRPr="00C6761E" w:rsidRDefault="00A459AF" w:rsidP="000225E5">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225E5">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225E5">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225E5">
            <w:pPr>
              <w:pStyle w:val="TAC"/>
            </w:pPr>
            <w:r w:rsidRPr="00C6761E">
              <w:t>6-65538</w:t>
            </w:r>
          </w:p>
        </w:tc>
      </w:tr>
    </w:tbl>
    <w:p w14:paraId="39324ED3" w14:textId="55AC4A39" w:rsidR="00A459AF" w:rsidRPr="00C6761E" w:rsidRDefault="00A459AF" w:rsidP="00A459AF">
      <w:pPr>
        <w:pStyle w:val="Heading4"/>
        <w:rPr>
          <w:lang w:eastAsia="zh-CN"/>
        </w:rPr>
      </w:pPr>
      <w:bookmarkStart w:id="3367" w:name="_CR10_3_30_2"/>
      <w:bookmarkStart w:id="3368" w:name="_Toc193395189"/>
      <w:bookmarkEnd w:id="3367"/>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368"/>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369" w:name="_CR10_3_31"/>
      <w:bookmarkStart w:id="3370" w:name="_Toc193395190"/>
      <w:bookmarkEnd w:id="3369"/>
      <w:r w:rsidRPr="00C6761E">
        <w:rPr>
          <w:lang w:eastAsia="zh-CN"/>
        </w:rPr>
        <w:t>10.3.</w:t>
      </w:r>
      <w:r w:rsidR="00570459" w:rsidRPr="00C6761E">
        <w:rPr>
          <w:lang w:eastAsia="zh-CN"/>
        </w:rPr>
        <w:t>31</w:t>
      </w:r>
      <w:r w:rsidRPr="00C6761E">
        <w:rPr>
          <w:lang w:eastAsia="zh-CN"/>
        </w:rPr>
        <w:tab/>
        <w:t>ProSe path switching accept</w:t>
      </w:r>
      <w:bookmarkEnd w:id="3370"/>
    </w:p>
    <w:p w14:paraId="243E048D" w14:textId="4ADE0395" w:rsidR="00A459AF" w:rsidRPr="00C6761E" w:rsidRDefault="00A459AF" w:rsidP="00A459AF">
      <w:pPr>
        <w:pStyle w:val="Heading4"/>
        <w:rPr>
          <w:lang w:eastAsia="zh-CN"/>
        </w:rPr>
      </w:pPr>
      <w:bookmarkStart w:id="3371" w:name="_CR10_3_31_1"/>
      <w:bookmarkStart w:id="3372" w:name="_Toc193395191"/>
      <w:bookmarkEnd w:id="3371"/>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372"/>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373" w:name="_CRTable10_3_31_1_1"/>
      <w:r w:rsidRPr="00C6761E">
        <w:rPr>
          <w:lang w:eastAsia="zh-CN"/>
        </w:rPr>
        <w:t xml:space="preserve">Table </w:t>
      </w:r>
      <w:bookmarkEnd w:id="3373"/>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225E5">
            <w:pPr>
              <w:pStyle w:val="TAH"/>
            </w:pPr>
            <w:r w:rsidRPr="00C6761E">
              <w:t>Length</w:t>
            </w:r>
          </w:p>
        </w:tc>
      </w:tr>
      <w:tr w:rsidR="00A459AF" w:rsidRPr="00C6761E"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0225E5">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0225E5">
            <w:pPr>
              <w:pStyle w:val="TAL"/>
            </w:pPr>
            <w:r w:rsidRPr="00C6761E">
              <w:t>ProSe PC5 signalling message type</w:t>
            </w:r>
          </w:p>
          <w:p w14:paraId="502CEDFD"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225E5">
            <w:pPr>
              <w:pStyle w:val="TAC"/>
            </w:pPr>
            <w:r w:rsidRPr="00C6761E">
              <w:t>1</w:t>
            </w:r>
          </w:p>
        </w:tc>
      </w:tr>
      <w:tr w:rsidR="00A459AF" w:rsidRPr="00C6761E"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0225E5">
            <w:pPr>
              <w:pStyle w:val="TAL"/>
            </w:pPr>
            <w:r w:rsidRPr="00C6761E">
              <w:t>Sequence number</w:t>
            </w:r>
          </w:p>
          <w:p w14:paraId="1AA04573"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225E5">
            <w:pPr>
              <w:pStyle w:val="TAC"/>
              <w:rPr>
                <w:lang w:eastAsia="zh-CN"/>
              </w:rPr>
            </w:pPr>
            <w:r w:rsidRPr="00C6761E">
              <w:t>1</w:t>
            </w:r>
          </w:p>
        </w:tc>
      </w:tr>
      <w:tr w:rsidR="00A459AF" w:rsidRPr="00C6761E"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6761E" w:rsidRDefault="00A459AF" w:rsidP="000225E5">
            <w:pPr>
              <w:pStyle w:val="TAL"/>
              <w:rPr>
                <w:kern w:val="2"/>
                <w:lang w:eastAsia="zh-CN"/>
              </w:rPr>
            </w:pPr>
            <w:r w:rsidRPr="00C6761E">
              <w:t xml:space="preserve">Negotiated </w:t>
            </w:r>
            <w:r w:rsidRPr="00C6761E">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0225E5">
            <w:pPr>
              <w:pStyle w:val="TAL"/>
            </w:pPr>
            <w:r w:rsidRPr="00C6761E">
              <w:t>ProSe identifier</w:t>
            </w:r>
          </w:p>
          <w:p w14:paraId="36952D3B"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225E5">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3374" w:name="_CR10_3_32"/>
      <w:bookmarkStart w:id="3375" w:name="_Toc193395192"/>
      <w:bookmarkEnd w:id="3374"/>
      <w:r w:rsidRPr="00C6761E">
        <w:rPr>
          <w:lang w:eastAsia="zh-CN"/>
        </w:rPr>
        <w:t>10.3.</w:t>
      </w:r>
      <w:r w:rsidR="00570459" w:rsidRPr="00C6761E">
        <w:rPr>
          <w:lang w:eastAsia="zh-CN"/>
        </w:rPr>
        <w:t>32</w:t>
      </w:r>
      <w:r w:rsidRPr="00C6761E">
        <w:rPr>
          <w:lang w:eastAsia="zh-CN"/>
        </w:rPr>
        <w:tab/>
        <w:t>ProSe path switching reject</w:t>
      </w:r>
      <w:bookmarkEnd w:id="3375"/>
    </w:p>
    <w:p w14:paraId="4A90035C" w14:textId="0925C92B" w:rsidR="00D23139" w:rsidRPr="00C6761E" w:rsidRDefault="00D23139" w:rsidP="00D23139">
      <w:pPr>
        <w:pStyle w:val="Heading4"/>
        <w:rPr>
          <w:lang w:eastAsia="zh-CN"/>
        </w:rPr>
      </w:pPr>
      <w:bookmarkStart w:id="3376" w:name="_CR10_3_32_1"/>
      <w:bookmarkStart w:id="3377" w:name="_Toc193395193"/>
      <w:bookmarkEnd w:id="3376"/>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377"/>
    </w:p>
    <w:p w14:paraId="11DDD038" w14:textId="432BF61A"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378" w:name="_CRTable10_3_32_1_1"/>
      <w:r w:rsidRPr="00C6761E">
        <w:rPr>
          <w:lang w:eastAsia="zh-CN"/>
        </w:rPr>
        <w:lastRenderedPageBreak/>
        <w:t xml:space="preserve">Table </w:t>
      </w:r>
      <w:bookmarkEnd w:id="3378"/>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225E5">
            <w:pPr>
              <w:pStyle w:val="TAH"/>
            </w:pPr>
            <w:r w:rsidRPr="00C6761E">
              <w:t>Length</w:t>
            </w:r>
          </w:p>
        </w:tc>
      </w:tr>
      <w:tr w:rsidR="00D23139" w:rsidRPr="00C6761E"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0225E5">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0225E5">
            <w:pPr>
              <w:pStyle w:val="TAL"/>
            </w:pPr>
            <w:r w:rsidRPr="00C6761E">
              <w:t>ProSe PC5 signalling message type</w:t>
            </w:r>
          </w:p>
          <w:p w14:paraId="479C0980" w14:textId="77777777" w:rsidR="00D23139" w:rsidRPr="00C6761E" w:rsidRDefault="00D23139"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225E5">
            <w:pPr>
              <w:pStyle w:val="TAC"/>
            </w:pPr>
            <w:r w:rsidRPr="00C6761E">
              <w:t>1</w:t>
            </w:r>
          </w:p>
        </w:tc>
      </w:tr>
      <w:tr w:rsidR="00D23139" w:rsidRPr="00C6761E"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0225E5">
            <w:pPr>
              <w:pStyle w:val="TAL"/>
            </w:pPr>
            <w:r w:rsidRPr="00C6761E">
              <w:t>Sequence number</w:t>
            </w:r>
          </w:p>
          <w:p w14:paraId="76CC25BF" w14:textId="77777777" w:rsidR="00D23139" w:rsidRPr="00C6761E" w:rsidRDefault="00D23139"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225E5">
            <w:pPr>
              <w:pStyle w:val="TAC"/>
              <w:rPr>
                <w:lang w:eastAsia="zh-CN"/>
              </w:rPr>
            </w:pPr>
            <w:r w:rsidRPr="00C6761E">
              <w:t>1</w:t>
            </w:r>
          </w:p>
        </w:tc>
      </w:tr>
      <w:tr w:rsidR="00D23139" w:rsidRPr="00C6761E"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0225E5">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0225E5">
            <w:pPr>
              <w:pStyle w:val="TAL"/>
              <w:rPr>
                <w:lang w:eastAsia="zh-CN"/>
              </w:rPr>
            </w:pPr>
            <w:r w:rsidRPr="00C6761E">
              <w:rPr>
                <w:lang w:eastAsia="zh-CN"/>
              </w:rPr>
              <w:t>PC5 signalling protocol cause</w:t>
            </w:r>
          </w:p>
          <w:p w14:paraId="54F8E4F3" w14:textId="77777777" w:rsidR="00D23139" w:rsidRPr="00C6761E" w:rsidRDefault="00D23139" w:rsidP="000225E5">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225E5">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225E5">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379" w:name="_CR10_3_33"/>
      <w:bookmarkStart w:id="3380" w:name="_Toc193395194"/>
      <w:bookmarkEnd w:id="3379"/>
      <w:r w:rsidRPr="00C6761E">
        <w:rPr>
          <w:rFonts w:eastAsia="Arial" w:cs="Arial"/>
          <w:szCs w:val="28"/>
        </w:rPr>
        <w:t>10.3.33</w:t>
      </w:r>
      <w:r w:rsidRPr="00C6761E">
        <w:tab/>
      </w:r>
      <w:r w:rsidRPr="00C6761E">
        <w:rPr>
          <w:rFonts w:eastAsia="Arial" w:cs="Arial"/>
          <w:szCs w:val="28"/>
        </w:rPr>
        <w:t>ProSe UE to UE relay update reject</w:t>
      </w:r>
      <w:bookmarkEnd w:id="3380"/>
    </w:p>
    <w:p w14:paraId="64A3FD2F" w14:textId="5F9434E6" w:rsidR="00050F9A" w:rsidRPr="00C6761E" w:rsidRDefault="00050F9A" w:rsidP="00050F9A">
      <w:pPr>
        <w:pStyle w:val="Heading4"/>
      </w:pPr>
      <w:bookmarkStart w:id="3381" w:name="_CR10_3_33_1"/>
      <w:bookmarkStart w:id="3382" w:name="_Toc193395195"/>
      <w:bookmarkEnd w:id="3381"/>
      <w:r w:rsidRPr="00C6761E">
        <w:rPr>
          <w:rFonts w:eastAsia="Arial" w:cs="Arial"/>
          <w:szCs w:val="24"/>
        </w:rPr>
        <w:t>10.3.33.1</w:t>
      </w:r>
      <w:r w:rsidRPr="00C6761E">
        <w:tab/>
      </w:r>
      <w:r w:rsidRPr="00C6761E">
        <w:rPr>
          <w:rFonts w:eastAsia="Arial" w:cs="Arial"/>
          <w:szCs w:val="24"/>
        </w:rPr>
        <w:t>Message definition</w:t>
      </w:r>
      <w:bookmarkEnd w:id="3382"/>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C6761E" w:rsidRDefault="00050F9A" w:rsidP="00050F9A">
      <w:pPr>
        <w:ind w:left="284" w:hanging="284"/>
      </w:pPr>
      <w:r w:rsidRPr="00C6761E">
        <w:t>Message type:</w:t>
      </w:r>
      <w:r w:rsidRPr="00C6761E">
        <w:tab/>
        <w:t xml:space="preserve">PROSE UE </w:t>
      </w:r>
      <w:r w:rsidR="00410A6E" w:rsidRPr="00C6761E">
        <w:t>TO</w:t>
      </w:r>
      <w:r w:rsidRPr="00C6761E">
        <w:t xml:space="preserve"> UE RELAY UPDATE REJECT</w:t>
      </w:r>
    </w:p>
    <w:p w14:paraId="34A2D779" w14:textId="77777777" w:rsidR="00050F9A" w:rsidRPr="00C6761E" w:rsidRDefault="00050F9A" w:rsidP="00050F9A">
      <w:pPr>
        <w:ind w:left="284" w:hanging="284"/>
      </w:pPr>
      <w:r w:rsidRPr="00C6761E">
        <w:t>Significance:</w:t>
      </w:r>
      <w:r w:rsidRPr="00C6761E">
        <w:tab/>
        <w:t>dual</w:t>
      </w:r>
    </w:p>
    <w:p w14:paraId="663108A2" w14:textId="77777777" w:rsidR="00050F9A" w:rsidRPr="00C6761E" w:rsidRDefault="00050F9A" w:rsidP="00050F9A">
      <w:pPr>
        <w:ind w:left="284" w:hanging="284"/>
      </w:pPr>
      <w:r w:rsidRPr="00C6761E">
        <w:t>Direction:</w:t>
      </w:r>
      <w:r w:rsidRPr="00C6761E">
        <w:tab/>
        <w:t>UE to peer UE</w:t>
      </w:r>
    </w:p>
    <w:p w14:paraId="02251A3A" w14:textId="359F814D" w:rsidR="00050F9A" w:rsidRPr="00C6761E" w:rsidRDefault="00050F9A" w:rsidP="00050F9A">
      <w:pPr>
        <w:jc w:val="center"/>
      </w:pPr>
      <w:r w:rsidRPr="00C6761E">
        <w:rPr>
          <w:rFonts w:ascii="Arial" w:eastAsia="Arial" w:hAnsi="Arial" w:cs="Arial"/>
          <w:b/>
          <w:bCs/>
        </w:rPr>
        <w:t xml:space="preserve">Table 10.3.33.1.1: PROSE UE </w:t>
      </w:r>
      <w:r w:rsidR="00D915EB" w:rsidRPr="00C6761E">
        <w:rPr>
          <w:rFonts w:ascii="Arial" w:eastAsia="Arial" w:hAnsi="Arial" w:cs="Arial"/>
          <w:b/>
          <w:bCs/>
        </w:rPr>
        <w:t>TO</w:t>
      </w:r>
      <w:r w:rsidRPr="00C6761E">
        <w:rPr>
          <w:rFonts w:ascii="Arial" w:eastAsia="Arial" w:hAnsi="Arial" w:cs="Arial"/>
          <w:b/>
          <w:bCs/>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360540">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360540">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360540">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360540">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360540">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360540">
            <w:pPr>
              <w:pStyle w:val="TAH"/>
            </w:pPr>
            <w:r w:rsidRPr="00C6761E">
              <w:t>Length</w:t>
            </w:r>
          </w:p>
        </w:tc>
      </w:tr>
      <w:tr w:rsidR="00050F9A" w:rsidRPr="00C6761E"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360540">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360540">
            <w:pPr>
              <w:pStyle w:val="TAL"/>
            </w:pPr>
            <w:r w:rsidRPr="00C6761E">
              <w:t>ProSe PC5 signalling message type</w:t>
            </w:r>
          </w:p>
          <w:p w14:paraId="6C3BE04F" w14:textId="77777777" w:rsidR="00050F9A" w:rsidRPr="00C6761E" w:rsidRDefault="00050F9A" w:rsidP="00360540">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360540">
            <w:pPr>
              <w:pStyle w:val="TAC"/>
            </w:pPr>
            <w:r w:rsidRPr="00C6761E">
              <w:t>1</w:t>
            </w:r>
          </w:p>
        </w:tc>
      </w:tr>
      <w:tr w:rsidR="00050F9A" w:rsidRPr="00C6761E"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360540">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360540">
            <w:pPr>
              <w:pStyle w:val="TAL"/>
            </w:pPr>
            <w:r w:rsidRPr="00C6761E">
              <w:t>Sequence number</w:t>
            </w:r>
          </w:p>
          <w:p w14:paraId="282C1A2A" w14:textId="77777777" w:rsidR="00050F9A" w:rsidRPr="00C6761E" w:rsidRDefault="00050F9A" w:rsidP="00360540">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360540">
            <w:pPr>
              <w:pStyle w:val="TAC"/>
            </w:pPr>
            <w:r w:rsidRPr="00C6761E">
              <w:t>1</w:t>
            </w:r>
          </w:p>
        </w:tc>
      </w:tr>
      <w:tr w:rsidR="00050F9A" w:rsidRPr="00C6761E"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360540">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360540">
            <w:pPr>
              <w:pStyle w:val="TAL"/>
            </w:pPr>
            <w:r w:rsidRPr="00C6761E">
              <w:rPr>
                <w:lang w:eastAsia="zh-CN"/>
              </w:rPr>
              <w:t>PC5</w:t>
            </w:r>
            <w:r w:rsidRPr="00C6761E">
              <w:t xml:space="preserve"> signalling protocol cause</w:t>
            </w:r>
          </w:p>
          <w:p w14:paraId="5FE295C3" w14:textId="77777777" w:rsidR="00050F9A" w:rsidRPr="00C6761E" w:rsidRDefault="00050F9A" w:rsidP="00360540">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360540">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383" w:name="_CR10_3_34"/>
      <w:bookmarkStart w:id="3384" w:name="_Toc193395196"/>
      <w:bookmarkEnd w:id="3383"/>
      <w:r w:rsidRPr="00C6761E">
        <w:t>10.3.34</w:t>
      </w:r>
      <w:r w:rsidRPr="00C6761E">
        <w:tab/>
        <w:t>ProSe direct link identity request</w:t>
      </w:r>
      <w:bookmarkEnd w:id="3384"/>
    </w:p>
    <w:p w14:paraId="6C5847F8" w14:textId="49A4560F" w:rsidR="001A3631" w:rsidRPr="00C6761E" w:rsidRDefault="001A3631" w:rsidP="001A3631">
      <w:pPr>
        <w:pStyle w:val="Heading4"/>
      </w:pPr>
      <w:bookmarkStart w:id="3385" w:name="_CR10_3_34_1"/>
      <w:bookmarkStart w:id="3386" w:name="_Toc193395197"/>
      <w:bookmarkEnd w:id="3385"/>
      <w:r w:rsidRPr="00C6761E">
        <w:t>10.3.34.1</w:t>
      </w:r>
      <w:r w:rsidRPr="00C6761E">
        <w:tab/>
        <w:t>Message definition</w:t>
      </w:r>
      <w:bookmarkEnd w:id="3386"/>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bookmarkStart w:id="3387" w:name="_CRTable10_3_34_1_1"/>
      <w:r w:rsidRPr="00C6761E">
        <w:t>Table </w:t>
      </w:r>
      <w:bookmarkEnd w:id="3387"/>
      <w:r w:rsidRPr="00C6761E">
        <w:t>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1814EE">
            <w:pPr>
              <w:pStyle w:val="TAH"/>
            </w:pPr>
            <w:r w:rsidRPr="00C6761E">
              <w:t>Length</w:t>
            </w:r>
          </w:p>
        </w:tc>
      </w:tr>
      <w:tr w:rsidR="001A3631" w:rsidRPr="00C6761E" w14:paraId="4A79E05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1814EE">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1814EE">
            <w:pPr>
              <w:pStyle w:val="TAL"/>
            </w:pPr>
            <w:r w:rsidRPr="00C6761E">
              <w:t>ProSe PC5 signalling message type</w:t>
            </w:r>
          </w:p>
          <w:p w14:paraId="11E99A37"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1814EE">
            <w:pPr>
              <w:pStyle w:val="TAC"/>
            </w:pPr>
            <w:r w:rsidRPr="00C6761E">
              <w:t>1</w:t>
            </w:r>
          </w:p>
        </w:tc>
      </w:tr>
      <w:tr w:rsidR="001A3631" w:rsidRPr="00C6761E" w14:paraId="3212CF8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1814EE">
            <w:pPr>
              <w:pStyle w:val="TAL"/>
            </w:pPr>
            <w:r w:rsidRPr="00C6761E">
              <w:t>Sequence number</w:t>
            </w:r>
          </w:p>
          <w:p w14:paraId="375E1683"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1814EE">
            <w:pPr>
              <w:pStyle w:val="TAC"/>
            </w:pPr>
            <w:r w:rsidRPr="00C6761E">
              <w:t>1</w:t>
            </w:r>
          </w:p>
        </w:tc>
      </w:tr>
      <w:tr w:rsidR="001A3631" w:rsidRPr="00C6761E" w14:paraId="1534C1A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1814EE">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1814EE">
            <w:pPr>
              <w:pStyle w:val="TAL"/>
            </w:pPr>
            <w:r w:rsidRPr="00C6761E">
              <w:t>5GS identity type</w:t>
            </w:r>
          </w:p>
          <w:p w14:paraId="556234CF" w14:textId="351565CE" w:rsidR="001A3631" w:rsidRPr="00C6761E" w:rsidRDefault="001A3631" w:rsidP="001814EE">
            <w:pPr>
              <w:pStyle w:val="TAL"/>
            </w:pPr>
            <w:r w:rsidRPr="00C6761E">
              <w:t>11.3.</w:t>
            </w:r>
            <w:r w:rsidR="006B017B">
              <w:t>50</w:t>
            </w:r>
            <w:r w:rsidR="006F3637">
              <w:t>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1814EE">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1814EE">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1814EE">
            <w:pPr>
              <w:pStyle w:val="TAC"/>
            </w:pPr>
            <w:r w:rsidRPr="00C6761E">
              <w:rPr>
                <w:lang w:val="en-US"/>
              </w:rPr>
              <w:t>1/2</w:t>
            </w:r>
          </w:p>
        </w:tc>
      </w:tr>
      <w:tr w:rsidR="001A3631" w:rsidRPr="00C6761E" w14:paraId="6EFDE6B8"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1814EE">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1814EE">
            <w:pPr>
              <w:pStyle w:val="TAL"/>
            </w:pPr>
            <w:r w:rsidRPr="00C6761E">
              <w:t>Spare half octet</w:t>
            </w:r>
          </w:p>
          <w:p w14:paraId="2E3EDDB0" w14:textId="2AE83154" w:rsidR="001A3631" w:rsidRPr="00C6761E" w:rsidRDefault="001A3631" w:rsidP="001814EE">
            <w:pPr>
              <w:pStyle w:val="TAL"/>
            </w:pPr>
            <w:r w:rsidRPr="00C6761E">
              <w:t>11.3.</w:t>
            </w:r>
            <w:r w:rsidR="006B017B">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1814EE">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1814EE">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1814EE">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388" w:name="_CR10_3_35"/>
      <w:bookmarkStart w:id="3389" w:name="_Toc193395198"/>
      <w:bookmarkEnd w:id="3388"/>
      <w:r w:rsidRPr="00C6761E">
        <w:lastRenderedPageBreak/>
        <w:t>10.3.35</w:t>
      </w:r>
      <w:r w:rsidRPr="00C6761E">
        <w:tab/>
        <w:t>ProSe direct link identity response</w:t>
      </w:r>
      <w:bookmarkEnd w:id="3389"/>
    </w:p>
    <w:p w14:paraId="04A7492A" w14:textId="261AC0C8" w:rsidR="001A3631" w:rsidRPr="00C6761E" w:rsidRDefault="001A3631" w:rsidP="001A3631">
      <w:pPr>
        <w:pStyle w:val="Heading4"/>
      </w:pPr>
      <w:bookmarkStart w:id="3390" w:name="_CR10_3_35_1"/>
      <w:bookmarkStart w:id="3391" w:name="_Toc193395199"/>
      <w:bookmarkEnd w:id="3390"/>
      <w:r w:rsidRPr="00C6761E">
        <w:t>10.3.35.1</w:t>
      </w:r>
      <w:r w:rsidRPr="00C6761E">
        <w:tab/>
        <w:t>Message definition</w:t>
      </w:r>
      <w:bookmarkEnd w:id="3391"/>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bookmarkStart w:id="3392" w:name="_CRTable10_3_35_1_1"/>
      <w:r w:rsidRPr="00C6761E">
        <w:t>Table </w:t>
      </w:r>
      <w:bookmarkEnd w:id="3392"/>
      <w:r w:rsidRPr="00C6761E">
        <w:t>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1814EE">
            <w:pPr>
              <w:pStyle w:val="TAH"/>
            </w:pPr>
            <w:r w:rsidRPr="00C6761E">
              <w:t>Length</w:t>
            </w:r>
          </w:p>
        </w:tc>
      </w:tr>
      <w:tr w:rsidR="001A3631" w:rsidRPr="00C6761E" w14:paraId="7A9A510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1814EE">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1814EE">
            <w:pPr>
              <w:pStyle w:val="TAL"/>
            </w:pPr>
            <w:r w:rsidRPr="00C6761E">
              <w:t>ProSe PC5 signalling message type</w:t>
            </w:r>
          </w:p>
          <w:p w14:paraId="51B617F4"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1814EE">
            <w:pPr>
              <w:pStyle w:val="TAC"/>
            </w:pPr>
            <w:r w:rsidRPr="00C6761E">
              <w:t>1</w:t>
            </w:r>
          </w:p>
        </w:tc>
      </w:tr>
      <w:tr w:rsidR="001A3631" w:rsidRPr="00C6761E" w14:paraId="030F3C76"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1814EE">
            <w:pPr>
              <w:pStyle w:val="TAL"/>
            </w:pPr>
            <w:r w:rsidRPr="00C6761E">
              <w:t>Sequence number</w:t>
            </w:r>
          </w:p>
          <w:p w14:paraId="2829809F"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1814EE">
            <w:pPr>
              <w:pStyle w:val="TAC"/>
            </w:pPr>
            <w:r w:rsidRPr="00C6761E">
              <w:t>1</w:t>
            </w:r>
          </w:p>
        </w:tc>
      </w:tr>
      <w:tr w:rsidR="001A3631" w:rsidRPr="00C6761E" w14:paraId="579DE0D1"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1814EE">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1814EE">
            <w:pPr>
              <w:pStyle w:val="TAL"/>
            </w:pPr>
            <w:r w:rsidRPr="00C6761E">
              <w:t>5GS mobile identity</w:t>
            </w:r>
          </w:p>
          <w:p w14:paraId="451F99F0" w14:textId="77777777" w:rsidR="001A3631" w:rsidRPr="00C6761E" w:rsidRDefault="001A3631" w:rsidP="001814EE">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1814EE">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1814EE">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1814EE">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393" w:name="_CR10_3_36"/>
      <w:bookmarkStart w:id="3394" w:name="_Hlk162783578"/>
      <w:bookmarkStart w:id="3395" w:name="_Toc193395200"/>
      <w:bookmarkEnd w:id="3393"/>
      <w:r w:rsidRPr="00C33F68">
        <w:t>10.3.</w:t>
      </w:r>
      <w:r>
        <w:t>36</w:t>
      </w:r>
      <w:r w:rsidRPr="00C33F68">
        <w:tab/>
      </w:r>
      <w:r>
        <w:t>P</w:t>
      </w:r>
      <w:r w:rsidRPr="00327361">
        <w:t>ro</w:t>
      </w:r>
      <w:r>
        <w:t>S</w:t>
      </w:r>
      <w:r w:rsidRPr="00327361">
        <w:t>e direct link security establishment accept</w:t>
      </w:r>
      <w:bookmarkEnd w:id="3395"/>
    </w:p>
    <w:p w14:paraId="3C9CF7CC" w14:textId="1B124056" w:rsidR="00863645" w:rsidRPr="00C33F68" w:rsidRDefault="00863645" w:rsidP="00863645">
      <w:pPr>
        <w:pStyle w:val="Heading4"/>
      </w:pPr>
      <w:bookmarkStart w:id="3396" w:name="_CR10_3_36_1"/>
      <w:bookmarkStart w:id="3397" w:name="_Toc193395201"/>
      <w:bookmarkEnd w:id="3396"/>
      <w:r w:rsidRPr="00C33F68">
        <w:t>10.3.</w:t>
      </w:r>
      <w:r>
        <w:t>36</w:t>
      </w:r>
      <w:r w:rsidRPr="00C33F68">
        <w:t>.1</w:t>
      </w:r>
      <w:r w:rsidRPr="00C33F68">
        <w:tab/>
        <w:t>Message definition</w:t>
      </w:r>
      <w:bookmarkEnd w:id="3397"/>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bookmarkStart w:id="3398" w:name="_CRTable10_3_36_1_1"/>
      <w:r w:rsidRPr="00C33F68">
        <w:t>Table </w:t>
      </w:r>
      <w:bookmarkEnd w:id="3398"/>
      <w:r w:rsidRPr="00C33F68">
        <w:t>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7B2DE9">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7B2DE9">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7B2DE9">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7B2DE9">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7B2DE9">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7B2DE9">
            <w:pPr>
              <w:pStyle w:val="TAH"/>
            </w:pPr>
            <w:r w:rsidRPr="00C33F68">
              <w:t>Length</w:t>
            </w:r>
          </w:p>
        </w:tc>
      </w:tr>
      <w:tr w:rsidR="00863645" w:rsidRPr="00C33F68" w14:paraId="577AA88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7B2DE9">
            <w:pPr>
              <w:pStyle w:val="TAL"/>
            </w:pPr>
            <w:r w:rsidRPr="00327361">
              <w:t>PROSE DIRECT LINK SECURITY ESTABLISHMENT ACCEPT</w:t>
            </w:r>
            <w:r w:rsidRPr="00C33F6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7B2DE9">
            <w:pPr>
              <w:pStyle w:val="TAL"/>
            </w:pPr>
            <w:r w:rsidRPr="00C33F68">
              <w:t>ProSe PC5 signalling message type</w:t>
            </w:r>
          </w:p>
          <w:p w14:paraId="04022D56" w14:textId="77777777" w:rsidR="00863645" w:rsidRPr="00C33F68" w:rsidRDefault="00863645" w:rsidP="007B2DE9">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7B2DE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7B2DE9">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7B2DE9">
            <w:pPr>
              <w:pStyle w:val="TAC"/>
            </w:pPr>
            <w:r w:rsidRPr="00C33F68">
              <w:t>1</w:t>
            </w:r>
          </w:p>
        </w:tc>
      </w:tr>
      <w:tr w:rsidR="00863645" w:rsidRPr="00D61366" w14:paraId="41463DA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7B2DE9">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7B2DE9">
            <w:pPr>
              <w:pStyle w:val="TAL"/>
            </w:pPr>
            <w:r w:rsidRPr="00D61366">
              <w:t>Sequence number</w:t>
            </w:r>
          </w:p>
          <w:p w14:paraId="20B87E57" w14:textId="77777777" w:rsidR="00863645" w:rsidRPr="00D61366" w:rsidRDefault="00863645" w:rsidP="007B2DE9">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7B2DE9">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7B2DE9">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7B2DE9">
            <w:pPr>
              <w:pStyle w:val="TAC"/>
            </w:pPr>
            <w:r w:rsidRPr="00D61366">
              <w:t>1</w:t>
            </w:r>
          </w:p>
        </w:tc>
      </w:tr>
      <w:tr w:rsidR="00863645" w:rsidRPr="00D61366" w14:paraId="2213A114"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7B2DE9">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7B2DE9">
            <w:pPr>
              <w:pStyle w:val="TAL"/>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7B2DE9">
            <w:pPr>
              <w:pStyle w:val="TAL"/>
            </w:pPr>
            <w:r w:rsidRPr="00C6761E">
              <w:t>PC5 QoS flow descriptions</w:t>
            </w:r>
          </w:p>
          <w:p w14:paraId="089C59C2" w14:textId="77777777" w:rsidR="00863645" w:rsidRPr="00D61366" w:rsidRDefault="00863645" w:rsidP="007B2DE9">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7B2DE9">
            <w:pPr>
              <w:pStyle w:val="TAC"/>
            </w:pPr>
            <w:r w:rsidRPr="00C6761E">
              <w:t>6-65538</w:t>
            </w:r>
          </w:p>
        </w:tc>
      </w:tr>
      <w:tr w:rsidR="00863645" w:rsidRPr="00D61366" w14:paraId="449D817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7B2DE9">
            <w:pPr>
              <w:pStyle w:val="TAL"/>
            </w:pPr>
            <w:r w:rsidRPr="00C6761E">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7B2DE9">
            <w:pPr>
              <w:pStyle w:val="TAL"/>
            </w:pPr>
            <w:r w:rsidRPr="00C6761E">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7B2DE9">
            <w:pPr>
              <w:pStyle w:val="TAL"/>
            </w:pPr>
            <w:r w:rsidRPr="00C6761E">
              <w:t>PC5 QoS rules</w:t>
            </w:r>
          </w:p>
          <w:p w14:paraId="506AFB90" w14:textId="77777777" w:rsidR="00863645" w:rsidRPr="00D61366" w:rsidRDefault="00863645" w:rsidP="007B2DE9">
            <w:pPr>
              <w:pStyle w:val="TAL"/>
            </w:pPr>
            <w:r w:rsidRPr="00C6761E">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7B2DE9">
            <w:pPr>
              <w:pStyle w:val="TAC"/>
            </w:pPr>
            <w:r w:rsidRPr="00C6761E">
              <w:t>7-65538</w:t>
            </w:r>
          </w:p>
        </w:tc>
      </w:tr>
      <w:tr w:rsidR="00863645" w:rsidRPr="00D61366" w14:paraId="7478EAB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7B2DE9">
            <w:pPr>
              <w:pStyle w:val="TAL"/>
            </w:pPr>
            <w:r w:rsidRPr="00C6761E">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7B2DE9">
            <w:pPr>
              <w:pStyle w:val="TAL"/>
            </w:pPr>
            <w:r w:rsidRPr="00C6761E">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7B2DE9">
            <w:pPr>
              <w:pStyle w:val="TAL"/>
            </w:pPr>
            <w:r w:rsidRPr="00C6761E">
              <w:t>IP address configuration</w:t>
            </w:r>
          </w:p>
          <w:p w14:paraId="7111E336" w14:textId="77777777" w:rsidR="00863645" w:rsidRPr="00D61366" w:rsidRDefault="00863645" w:rsidP="007B2DE9">
            <w:pPr>
              <w:pStyle w:val="TAL"/>
            </w:pPr>
            <w:r w:rsidRPr="00C6761E">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7B2DE9">
            <w:pPr>
              <w:pStyle w:val="TAC"/>
            </w:pPr>
            <w:r w:rsidRPr="00C6761E">
              <w:t>2</w:t>
            </w:r>
          </w:p>
        </w:tc>
      </w:tr>
      <w:tr w:rsidR="00863645" w:rsidRPr="00D61366" w14:paraId="377EC1D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7B2DE9">
            <w:pPr>
              <w:pStyle w:val="TAL"/>
            </w:pPr>
            <w:r w:rsidRPr="00C6761E">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7B2DE9">
            <w:pPr>
              <w:pStyle w:val="TAL"/>
            </w:pPr>
            <w:r w:rsidRPr="00C6761E">
              <w:t>Target link local IPv6 address</w:t>
            </w:r>
          </w:p>
          <w:p w14:paraId="7D8E7790" w14:textId="77777777" w:rsidR="00863645" w:rsidRPr="00D61366" w:rsidRDefault="00863645" w:rsidP="007B2DE9">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7B2DE9">
            <w:pPr>
              <w:pStyle w:val="TAL"/>
            </w:pPr>
            <w:r w:rsidRPr="00C6761E">
              <w:t>Link local IPv6 address</w:t>
            </w:r>
          </w:p>
          <w:p w14:paraId="2641B6FA" w14:textId="77777777" w:rsidR="00863645" w:rsidRPr="00D61366" w:rsidRDefault="00863645" w:rsidP="007B2DE9">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7B2DE9">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D61366" w:rsidRDefault="00863645" w:rsidP="007B2DE9">
            <w:pPr>
              <w:pStyle w:val="TAL"/>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D61366" w:rsidRDefault="00863645" w:rsidP="007B2DE9">
            <w:pPr>
              <w:pStyle w:val="TAL"/>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Default="00863645" w:rsidP="007B2DE9">
            <w:pPr>
              <w:pStyle w:val="TAL"/>
              <w:rPr>
                <w:lang w:eastAsia="ja-JP"/>
              </w:rPr>
            </w:pPr>
            <w:r>
              <w:rPr>
                <w:lang w:eastAsia="ja-JP"/>
              </w:rPr>
              <w:t>MAC address</w:t>
            </w:r>
          </w:p>
          <w:p w14:paraId="25266E13" w14:textId="77777777" w:rsidR="00863645" w:rsidRPr="00D61366" w:rsidRDefault="00863645" w:rsidP="007B2DE9">
            <w:pPr>
              <w:pStyle w:val="TAL"/>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7B2DE9">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399" w:name="_CR10_3_36_2"/>
      <w:bookmarkStart w:id="3400" w:name="_Toc193395202"/>
      <w:bookmarkEnd w:id="3399"/>
      <w:r w:rsidRPr="00C6761E">
        <w:t>10.3.</w:t>
      </w:r>
      <w:r>
        <w:rPr>
          <w:rFonts w:eastAsiaTheme="minorEastAsia"/>
          <w:lang w:eastAsia="zh-CN"/>
        </w:rPr>
        <w:t>36</w:t>
      </w:r>
      <w:r w:rsidRPr="00C6761E">
        <w:t>.2</w:t>
      </w:r>
      <w:r w:rsidRPr="00C6761E">
        <w:tab/>
        <w:t>IP address configuration</w:t>
      </w:r>
      <w:bookmarkEnd w:id="3400"/>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401" w:name="_CR10_3_36_3"/>
      <w:bookmarkStart w:id="3402" w:name="_Toc193395203"/>
      <w:bookmarkEnd w:id="3401"/>
      <w:r w:rsidRPr="00C6761E">
        <w:lastRenderedPageBreak/>
        <w:t>10.3.</w:t>
      </w:r>
      <w:r>
        <w:rPr>
          <w:rFonts w:eastAsiaTheme="minorEastAsia"/>
          <w:lang w:eastAsia="zh-CN"/>
        </w:rPr>
        <w:t>36</w:t>
      </w:r>
      <w:r w:rsidRPr="00C6761E">
        <w:t>.3</w:t>
      </w:r>
      <w:r w:rsidRPr="00C6761E">
        <w:tab/>
        <w:t>Target link local IPv6 address</w:t>
      </w:r>
      <w:bookmarkEnd w:id="3402"/>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403" w:name="_CR10_3_36_4"/>
      <w:bookmarkStart w:id="3404" w:name="_Toc193395204"/>
      <w:bookmarkEnd w:id="3403"/>
      <w:r w:rsidRPr="00C6761E">
        <w:t>10.3.</w:t>
      </w:r>
      <w:r>
        <w:rPr>
          <w:rFonts w:eastAsiaTheme="minorEastAsia"/>
          <w:lang w:eastAsia="zh-CN"/>
        </w:rPr>
        <w:t>36</w:t>
      </w:r>
      <w:r w:rsidRPr="00C6761E">
        <w:t>.4</w:t>
      </w:r>
      <w:r w:rsidRPr="00C6761E">
        <w:tab/>
        <w:t>QoS flow descriptions</w:t>
      </w:r>
      <w:bookmarkEnd w:id="3404"/>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405" w:name="_CR10_3_36_5"/>
      <w:bookmarkStart w:id="3406" w:name="_Toc193395205"/>
      <w:bookmarkEnd w:id="3405"/>
      <w:r w:rsidRPr="00C6761E">
        <w:t>10.3.</w:t>
      </w:r>
      <w:r>
        <w:rPr>
          <w:rFonts w:eastAsiaTheme="minorEastAsia"/>
          <w:lang w:eastAsia="zh-CN"/>
        </w:rPr>
        <w:t>36</w:t>
      </w:r>
      <w:r w:rsidRPr="00C6761E">
        <w:t>.5</w:t>
      </w:r>
      <w:r w:rsidRPr="00C6761E">
        <w:tab/>
        <w:t>QoS rules</w:t>
      </w:r>
      <w:bookmarkEnd w:id="3406"/>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407" w:name="_CR10_3_36_6"/>
      <w:bookmarkStart w:id="3408" w:name="_Toc193395206"/>
      <w:bookmarkEnd w:id="3407"/>
      <w:r w:rsidRPr="00C33F68">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408"/>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bookmarkEnd w:id="3394"/>
    </w:p>
    <w:p w14:paraId="25B74A05" w14:textId="77777777" w:rsidR="006D2268" w:rsidRDefault="006D2268" w:rsidP="006D2268">
      <w:pPr>
        <w:rPr>
          <w:lang w:eastAsia="zh-CN"/>
        </w:rPr>
      </w:pPr>
    </w:p>
    <w:p w14:paraId="6187448C" w14:textId="180B2F4F" w:rsidR="000A0672" w:rsidRPr="000A0672" w:rsidRDefault="000A0672" w:rsidP="006D2268">
      <w:pPr>
        <w:pStyle w:val="Heading3"/>
        <w:rPr>
          <w:rFonts w:eastAsia="SimSun"/>
          <w:lang w:eastAsia="en-US"/>
        </w:rPr>
      </w:pPr>
      <w:bookmarkStart w:id="3409" w:name="_CR10_3_37"/>
      <w:bookmarkStart w:id="3410" w:name="_Toc193395207"/>
      <w:bookmarkEnd w:id="3409"/>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410"/>
    </w:p>
    <w:p w14:paraId="1D5D95D0" w14:textId="3721ECDB" w:rsidR="000A0672" w:rsidRPr="000A0672" w:rsidRDefault="000A0672" w:rsidP="006D2268">
      <w:pPr>
        <w:pStyle w:val="Heading4"/>
        <w:rPr>
          <w:rFonts w:eastAsia="SimSun"/>
          <w:lang w:eastAsia="en-US"/>
        </w:rPr>
      </w:pPr>
      <w:bookmarkStart w:id="3411" w:name="_CR10_3_37_1"/>
      <w:bookmarkStart w:id="3412" w:name="_Toc193395208"/>
      <w:bookmarkEnd w:id="3411"/>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412"/>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bookmarkStart w:id="3413" w:name="_CRTable10_3_37_1_1"/>
      <w:r w:rsidRPr="000A0672">
        <w:rPr>
          <w:rFonts w:eastAsia="SimSun"/>
          <w:lang w:eastAsia="en-US"/>
        </w:rPr>
        <w:t>Table </w:t>
      </w:r>
      <w:bookmarkEnd w:id="3413"/>
      <w:r w:rsidRPr="000A0672">
        <w:rPr>
          <w:rFonts w:eastAsia="SimSun"/>
          <w:lang w:eastAsia="en-US"/>
        </w:rPr>
        <w:t>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Length</w:t>
            </w:r>
          </w:p>
        </w:tc>
      </w:tr>
      <w:tr w:rsidR="000A0672" w:rsidRPr="000A0672" w14:paraId="4A9E79B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 xml:space="preserve">PROSE DIRECT LINK </w:t>
            </w:r>
            <w:r w:rsidRPr="000A0672">
              <w:rPr>
                <w:rFonts w:ascii="Arial" w:eastAsia="SimSun" w:hAnsi="Arial"/>
                <w:sz w:val="18"/>
                <w:lang w:val="en-US" w:eastAsia="zh-CN"/>
              </w:rPr>
              <w:t xml:space="preserve">SECURITY </w:t>
            </w:r>
            <w:r w:rsidRPr="000A0672">
              <w:rPr>
                <w:rFonts w:ascii="Arial" w:eastAsia="SimSun" w:hAnsi="Arial"/>
                <w:sz w:val="18"/>
                <w:lang w:eastAsia="en-US"/>
              </w:rPr>
              <w:t>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ProSe PC5 signalling message type</w:t>
            </w:r>
          </w:p>
          <w:p w14:paraId="325D21B4"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F1635E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p w14:paraId="2BA589B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79130D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p w14:paraId="0908507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3-9</w:t>
            </w:r>
          </w:p>
        </w:tc>
      </w:tr>
      <w:tr w:rsidR="000A0672" w:rsidRPr="000A0672" w14:paraId="7ACF37EA"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p w14:paraId="578C191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41EE82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w:t>
            </w:r>
          </w:p>
          <w:p w14:paraId="2B89946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en-US"/>
              </w:rPr>
              <w:t>1</w:t>
            </w:r>
            <w:r w:rsidRPr="000A0672">
              <w:rPr>
                <w:rFonts w:ascii="Arial" w:eastAsia="SimSun" w:hAnsi="Arial" w:hint="eastAsia"/>
                <w:sz w:val="18"/>
                <w:lang w:eastAsia="zh-CN"/>
              </w:rPr>
              <w:t>6</w:t>
            </w:r>
          </w:p>
        </w:tc>
      </w:tr>
      <w:tr w:rsidR="000A0672" w:rsidRPr="000A0672" w14:paraId="6E07007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p w14:paraId="4E8E7545"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en-US"/>
              </w:rPr>
              <w:t>11.2.1</w:t>
            </w:r>
            <w:r w:rsidRPr="000A0672">
              <w:rPr>
                <w:rFonts w:ascii="Arial" w:eastAsia="SimSun" w:hAnsi="Arial" w:hint="eastAsia"/>
                <w:sz w:val="18"/>
                <w:lang w:eastAsia="zh-CN"/>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1</w:t>
            </w:r>
          </w:p>
        </w:tc>
      </w:tr>
      <w:tr w:rsidR="000A0672" w:rsidRPr="000A0672" w14:paraId="78701BA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p w14:paraId="2445E12C"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3</w:t>
            </w:r>
          </w:p>
        </w:tc>
      </w:tr>
      <w:tr w:rsidR="000A0672" w:rsidRPr="000A0672" w14:paraId="6D184ED3"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p w14:paraId="0A0FB73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2</w:t>
            </w:r>
          </w:p>
        </w:tc>
      </w:tr>
      <w:tr w:rsidR="000A0672" w:rsidRPr="000A0672" w14:paraId="3F7393C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5GS mobile identity</w:t>
            </w:r>
          </w:p>
          <w:p w14:paraId="147A192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4-n</w:t>
            </w:r>
          </w:p>
        </w:tc>
      </w:tr>
      <w:tr w:rsidR="000A0672" w:rsidRPr="000A0672" w14:paraId="519E70F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p w14:paraId="61413C01"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3-n</w:t>
            </w:r>
          </w:p>
        </w:tc>
      </w:tr>
      <w:tr w:rsidR="000A0672" w:rsidRPr="000A0672" w14:paraId="2129D0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PLMN ID</w:t>
            </w:r>
          </w:p>
          <w:p w14:paraId="43110872"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5</w:t>
            </w:r>
          </w:p>
        </w:tc>
      </w:tr>
      <w:tr w:rsidR="000A0672" w:rsidRPr="000A0672" w14:paraId="41AB650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zh-C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p w14:paraId="1271C79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414" w:name="_CR10_3_37_2"/>
      <w:bookmarkStart w:id="3415" w:name="_Toc193395209"/>
      <w:bookmarkEnd w:id="3414"/>
      <w:r w:rsidRPr="000A0672">
        <w:rPr>
          <w:rFonts w:eastAsia="SimSun"/>
          <w:lang w:eastAsia="en-US"/>
        </w:rPr>
        <w:lastRenderedPageBreak/>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415"/>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416" w:name="_CR10_3_37_3"/>
      <w:bookmarkStart w:id="3417" w:name="_Toc193395210"/>
      <w:bookmarkEnd w:id="3416"/>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417"/>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418" w:name="_CR10_3_37_4"/>
      <w:bookmarkStart w:id="3419" w:name="_Toc193395211"/>
      <w:bookmarkEnd w:id="3418"/>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419"/>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420" w:name="_CR10_3_37_5"/>
      <w:bookmarkStart w:id="3421" w:name="_Toc193395212"/>
      <w:bookmarkEnd w:id="3420"/>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421"/>
    </w:p>
    <w:p w14:paraId="6D04884C"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422" w:name="_CR10_3_37_6"/>
      <w:bookmarkStart w:id="3423" w:name="_Toc193395213"/>
      <w:bookmarkEnd w:id="3422"/>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423"/>
    </w:p>
    <w:p w14:paraId="55C7255F" w14:textId="6F48CB8B" w:rsidR="000A0672" w:rsidRDefault="000A0672" w:rsidP="00B1280E">
      <w:pPr>
        <w:overflowPunct/>
        <w:autoSpaceDE/>
        <w:autoSpaceDN/>
        <w:adjustRightInd/>
        <w:textAlignment w:val="auto"/>
        <w:rPr>
          <w:rFonts w:eastAsia="SimSun"/>
          <w:lang w:eastAsia="en-US"/>
        </w:rPr>
      </w:pPr>
      <w:r w:rsidRPr="000A0672">
        <w:rPr>
          <w:rFonts w:eastAsia="SimSun"/>
          <w:lang w:eastAsia="en-US"/>
        </w:rPr>
        <w:t>The UE shall include this IE if the UE has the DUIK.</w:t>
      </w:r>
    </w:p>
    <w:p w14:paraId="595FF14E" w14:textId="4E5A3D55" w:rsidR="00AC1122" w:rsidRDefault="00AC1122" w:rsidP="00AC1122">
      <w:pPr>
        <w:pStyle w:val="Heading3"/>
        <w:overflowPunct/>
        <w:autoSpaceDE/>
        <w:autoSpaceDN/>
        <w:adjustRightInd/>
        <w:textAlignment w:val="auto"/>
      </w:pPr>
      <w:bookmarkStart w:id="3424" w:name="_CR10_3_38"/>
      <w:bookmarkStart w:id="3425" w:name="_Toc193395214"/>
      <w:bookmarkEnd w:id="3424"/>
      <w:r w:rsidRPr="000A0672">
        <w:rPr>
          <w:rFonts w:eastAsia="SimSun"/>
          <w:lang w:eastAsia="en-US"/>
        </w:rPr>
        <w:t>10.3.</w:t>
      </w:r>
      <w:r>
        <w:rPr>
          <w:rFonts w:eastAsia="SimSun"/>
          <w:lang w:eastAsia="en-US"/>
        </w:rPr>
        <w:t>38</w:t>
      </w:r>
      <w:r w:rsidRPr="000A0672">
        <w:rPr>
          <w:rFonts w:eastAsia="SimSun"/>
          <w:lang w:eastAsia="en-US"/>
        </w:rPr>
        <w:tab/>
        <w:t xml:space="preserve">ProSe direct link </w:t>
      </w:r>
      <w:r w:rsidRPr="00AC1122">
        <w:rPr>
          <w:rFonts w:eastAsia="SimSun"/>
          <w:lang w:eastAsia="en-US"/>
        </w:rPr>
        <w:t>security</w:t>
      </w:r>
      <w:r w:rsidRPr="000A0672">
        <w:rPr>
          <w:rFonts w:eastAsia="SimSun"/>
          <w:lang w:eastAsia="en-US"/>
        </w:rPr>
        <w:t xml:space="preserve"> establishment re</w:t>
      </w:r>
      <w:r>
        <w:rPr>
          <w:rFonts w:eastAsia="SimSun"/>
          <w:lang w:eastAsia="en-US"/>
        </w:rPr>
        <w:t>ject</w:t>
      </w:r>
      <w:bookmarkEnd w:id="3425"/>
    </w:p>
    <w:p w14:paraId="53F1A147" w14:textId="1E9698C0" w:rsidR="000A0672" w:rsidRDefault="000A0672" w:rsidP="000A0672">
      <w:pPr>
        <w:pStyle w:val="Heading4"/>
      </w:pPr>
      <w:bookmarkStart w:id="3426" w:name="_CR10_3_38_1"/>
      <w:bookmarkStart w:id="3427" w:name="_Toc193395215"/>
      <w:bookmarkEnd w:id="3426"/>
      <w:r>
        <w:t>10.3.38.1</w:t>
      </w:r>
      <w:r>
        <w:tab/>
        <w:t>Message definition</w:t>
      </w:r>
      <w:bookmarkEnd w:id="3427"/>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bookmarkStart w:id="3428" w:name="_CRTable10_3_38_1_1"/>
      <w:r>
        <w:t>Table </w:t>
      </w:r>
      <w:bookmarkEnd w:id="3428"/>
      <w:r>
        <w:t xml:space="preserve">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7B2DE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7B2DE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7B2DE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7B2DE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7B2DE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7B2DE9">
            <w:pPr>
              <w:pStyle w:val="TAH"/>
            </w:pPr>
            <w:r>
              <w:t>Length</w:t>
            </w:r>
          </w:p>
        </w:tc>
      </w:tr>
      <w:tr w:rsidR="000A0672" w14:paraId="4140EEA8"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56B59904" w:rsidR="000A0672" w:rsidRDefault="000A0672" w:rsidP="007B2DE9">
            <w:pPr>
              <w:pStyle w:val="TAL"/>
            </w:pPr>
            <w:r>
              <w:t xml:space="preserve">PROSE DIRECT LINK </w:t>
            </w:r>
            <w:r w:rsidRPr="00C6761E">
              <w:rPr>
                <w:lang w:val="en-US" w:eastAsia="zh-CN"/>
              </w:rPr>
              <w:t xml:space="preserve">SECURITY </w:t>
            </w:r>
            <w:r>
              <w:t xml:space="preserve">ESTABLISHMENT </w:t>
            </w:r>
            <w:r w:rsidR="00AC1122">
              <w:rPr>
                <w:lang w:val="en-US" w:eastAsia="zh-CN"/>
              </w:rPr>
              <w:t>REJECT</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7B2DE9">
            <w:pPr>
              <w:pStyle w:val="TAL"/>
            </w:pPr>
            <w:r>
              <w:t>ProSe PC5 signalling message type</w:t>
            </w:r>
          </w:p>
          <w:p w14:paraId="4AEDC7E2" w14:textId="77777777" w:rsidR="000A0672" w:rsidRDefault="000A0672" w:rsidP="007B2DE9">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7B2DE9">
            <w:pPr>
              <w:pStyle w:val="TAC"/>
            </w:pPr>
            <w:r>
              <w:t>1</w:t>
            </w:r>
          </w:p>
        </w:tc>
      </w:tr>
      <w:tr w:rsidR="000A0672" w14:paraId="5643DB7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7B2DE9">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7B2DE9">
            <w:pPr>
              <w:pStyle w:val="TAL"/>
            </w:pPr>
            <w:r>
              <w:t>Sequence number</w:t>
            </w:r>
          </w:p>
          <w:p w14:paraId="3860A18F" w14:textId="77777777" w:rsidR="000A0672" w:rsidRDefault="000A0672" w:rsidP="007B2DE9">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7B2DE9">
            <w:pPr>
              <w:pStyle w:val="TAC"/>
            </w:pPr>
            <w:r>
              <w:t>1</w:t>
            </w:r>
          </w:p>
        </w:tc>
      </w:tr>
      <w:tr w:rsidR="000A0672" w14:paraId="5FAB07D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7B2DE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7B2DE9">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7B2DE9">
            <w:pPr>
              <w:pStyle w:val="TAL"/>
              <w:rPr>
                <w:lang w:eastAsia="zh-CN"/>
              </w:rPr>
            </w:pPr>
            <w:r>
              <w:rPr>
                <w:lang w:eastAsia="zh-CN"/>
              </w:rPr>
              <w:t>PC5 signalling protocol cause</w:t>
            </w:r>
          </w:p>
          <w:p w14:paraId="75BE5CE6" w14:textId="77777777" w:rsidR="000A0672" w:rsidRDefault="000A0672" w:rsidP="007B2DE9">
            <w:pPr>
              <w:pStyle w:val="TAL"/>
              <w:rPr>
                <w:lang w:eastAsia="zh-CN"/>
              </w:rPr>
            </w:pPr>
            <w:r>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7B2DE9">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7B2DE9">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429" w:name="_CR10_3_39"/>
      <w:bookmarkStart w:id="3430" w:name="_Toc193395216"/>
      <w:bookmarkEnd w:id="3429"/>
      <w:r w:rsidRPr="00C6761E">
        <w:lastRenderedPageBreak/>
        <w:t>10.3.</w:t>
      </w:r>
      <w:r>
        <w:t>39</w:t>
      </w:r>
      <w:r w:rsidRPr="00C6761E">
        <w:tab/>
        <w:t xml:space="preserve">ProSe direct </w:t>
      </w:r>
      <w:r>
        <w:t>discovery set transfer ind</w:t>
      </w:r>
      <w:bookmarkEnd w:id="3430"/>
    </w:p>
    <w:p w14:paraId="54EC8242" w14:textId="6138C578" w:rsidR="00957FC6" w:rsidRPr="00C6761E" w:rsidRDefault="00957FC6" w:rsidP="00957FC6">
      <w:pPr>
        <w:pStyle w:val="Heading4"/>
      </w:pPr>
      <w:bookmarkStart w:id="3431" w:name="_CR10_3_39_1"/>
      <w:bookmarkStart w:id="3432" w:name="_Toc155372320"/>
      <w:bookmarkStart w:id="3433" w:name="_Toc193395217"/>
      <w:bookmarkEnd w:id="3431"/>
      <w:r w:rsidRPr="00C6761E">
        <w:t>10.3.</w:t>
      </w:r>
      <w:r>
        <w:t>39</w:t>
      </w:r>
      <w:r w:rsidRPr="00C6761E">
        <w:t>.1</w:t>
      </w:r>
      <w:r w:rsidRPr="00C6761E">
        <w:tab/>
        <w:t>Message definition</w:t>
      </w:r>
      <w:bookmarkEnd w:id="3432"/>
      <w:bookmarkEnd w:id="3433"/>
    </w:p>
    <w:p w14:paraId="104DFB31" w14:textId="52681646" w:rsidR="00957FC6" w:rsidRPr="00C6761E" w:rsidRDefault="00957FC6" w:rsidP="00957FC6">
      <w:r w:rsidRPr="00C6761E">
        <w:t xml:space="preserve">This message is sent by a UE to another peer UE when a 5G ProSe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bookmarkStart w:id="3434" w:name="_CRTable10_3_39_1_1"/>
      <w:r w:rsidRPr="00C6761E">
        <w:t>Table </w:t>
      </w:r>
      <w:bookmarkEnd w:id="3434"/>
      <w:r w:rsidRPr="00C6761E">
        <w:t>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9B2188">
            <w:pPr>
              <w:pStyle w:val="TAH"/>
            </w:pPr>
            <w:r w:rsidRPr="00C6761E">
              <w:t>Length</w:t>
            </w:r>
          </w:p>
        </w:tc>
      </w:tr>
      <w:tr w:rsidR="00957FC6" w:rsidRPr="00C6761E" w14:paraId="4BA16E6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C6761E" w:rsidRDefault="00957FC6" w:rsidP="009B2188">
            <w:pPr>
              <w:pStyle w:val="TAL"/>
            </w:pPr>
            <w:r w:rsidRPr="00FF2F7B">
              <w:t xml:space="preserve">PROSE DIRECT DISCOVERY SET TRANSFER IND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C6761E" w:rsidRDefault="00957FC6" w:rsidP="009B2188">
            <w:pPr>
              <w:pStyle w:val="TAL"/>
            </w:pPr>
            <w:r w:rsidRPr="00C6761E">
              <w:t>ProSe PC5 signalling message type</w:t>
            </w:r>
          </w:p>
          <w:p w14:paraId="7F38B6F2" w14:textId="77777777" w:rsidR="00957FC6" w:rsidRPr="00C6761E" w:rsidRDefault="00957FC6"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9B2188">
            <w:pPr>
              <w:pStyle w:val="TAC"/>
            </w:pPr>
            <w:r w:rsidRPr="00C6761E">
              <w:t>1</w:t>
            </w:r>
          </w:p>
        </w:tc>
      </w:tr>
      <w:tr w:rsidR="00957FC6" w:rsidRPr="00C6761E" w14:paraId="54B4F02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C6761E" w:rsidRDefault="00957FC6"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C6761E" w:rsidRDefault="00957FC6" w:rsidP="009B2188">
            <w:pPr>
              <w:pStyle w:val="TAL"/>
            </w:pPr>
            <w:r w:rsidRPr="00C6761E">
              <w:t>Sequence number</w:t>
            </w:r>
          </w:p>
          <w:p w14:paraId="2663BA2A" w14:textId="77777777" w:rsidR="00957FC6" w:rsidRPr="00C6761E" w:rsidRDefault="00957FC6"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9B2188">
            <w:pPr>
              <w:pStyle w:val="TAC"/>
            </w:pPr>
            <w:r w:rsidRPr="00C6761E">
              <w:t>1</w:t>
            </w:r>
          </w:p>
        </w:tc>
      </w:tr>
      <w:tr w:rsidR="00957FC6" w:rsidRPr="00C6761E" w14:paraId="2B1B524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C6761E" w:rsidRDefault="00957FC6" w:rsidP="009B2188">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C6761E" w:rsidRDefault="00957FC6" w:rsidP="009B2188">
            <w:pPr>
              <w:pStyle w:val="TAL"/>
            </w:pPr>
            <w:r w:rsidRPr="00C6761E">
              <w:t>Relay service code</w:t>
            </w:r>
          </w:p>
          <w:p w14:paraId="5A319525" w14:textId="77777777" w:rsidR="00957FC6" w:rsidRPr="00C6761E" w:rsidRDefault="00957FC6" w:rsidP="009B2188">
            <w:pPr>
              <w:pStyle w:val="TAL"/>
            </w:pPr>
            <w:r w:rsidRPr="00C6761E">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9B218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9B2188">
            <w:pPr>
              <w:pStyle w:val="TAC"/>
            </w:pPr>
            <w:r w:rsidRPr="00C6761E">
              <w:rPr>
                <w:lang w:eastAsia="zh-CN"/>
              </w:rPr>
              <w:t>4</w:t>
            </w:r>
          </w:p>
        </w:tc>
      </w:tr>
      <w:tr w:rsidR="00957FC6" w:rsidRPr="00C6761E" w14:paraId="627A5467"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C6761E" w:rsidRDefault="00957FC6" w:rsidP="009B2188">
            <w:pPr>
              <w:pStyle w:val="TAL"/>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C6761E" w:rsidRDefault="00957FC6" w:rsidP="009B2188">
            <w:pPr>
              <w:pStyle w:val="TAL"/>
              <w:rPr>
                <w:lang w:eastAsia="zh-CN"/>
              </w:rPr>
            </w:pPr>
            <w:r w:rsidRPr="00C6761E">
              <w:rPr>
                <w:rFonts w:hint="eastAsia"/>
                <w:lang w:eastAsia="zh-CN"/>
              </w:rPr>
              <w:t>Direct discovery set</w:t>
            </w:r>
          </w:p>
          <w:p w14:paraId="742AD5DB" w14:textId="77777777" w:rsidR="00957FC6" w:rsidRPr="00C6761E" w:rsidRDefault="00957FC6" w:rsidP="009B2188">
            <w:pPr>
              <w:pStyle w:val="TAL"/>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9B2188">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9B2188">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435" w:name="_CR10_3_40"/>
      <w:bookmarkStart w:id="3436" w:name="_Toc193395218"/>
      <w:bookmarkEnd w:id="3435"/>
      <w:r w:rsidRPr="00C6761E">
        <w:t>10.3.</w:t>
      </w:r>
      <w:r>
        <w:t>40</w:t>
      </w:r>
      <w:r w:rsidRPr="00C6761E">
        <w:tab/>
        <w:t xml:space="preserve">ProSe direct </w:t>
      </w:r>
      <w:r>
        <w:t>discovery set transfer ack</w:t>
      </w:r>
      <w:bookmarkEnd w:id="3436"/>
    </w:p>
    <w:p w14:paraId="2F4ED030" w14:textId="315AEBBA" w:rsidR="007F0373" w:rsidRPr="00C6761E" w:rsidRDefault="007F0373" w:rsidP="007F0373">
      <w:pPr>
        <w:pStyle w:val="Heading4"/>
      </w:pPr>
      <w:bookmarkStart w:id="3437" w:name="_CR10_3_40_1"/>
      <w:bookmarkStart w:id="3438" w:name="_Toc193395219"/>
      <w:bookmarkEnd w:id="3437"/>
      <w:r w:rsidRPr="00C6761E">
        <w:t>10.3.</w:t>
      </w:r>
      <w:r>
        <w:t>40</w:t>
      </w:r>
      <w:r w:rsidRPr="00C6761E">
        <w:t>.1</w:t>
      </w:r>
      <w:r w:rsidRPr="00C6761E">
        <w:tab/>
        <w:t>Message definition</w:t>
      </w:r>
      <w:bookmarkEnd w:id="3438"/>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t>Direction:</w:t>
      </w:r>
      <w:r w:rsidRPr="00C6761E">
        <w:tab/>
        <w:t>UE to peer UE</w:t>
      </w:r>
    </w:p>
    <w:p w14:paraId="0B5D6C8E" w14:textId="3DE5A38C" w:rsidR="007F0373" w:rsidRPr="00C6761E" w:rsidRDefault="007F0373" w:rsidP="007F0373">
      <w:pPr>
        <w:pStyle w:val="TH"/>
      </w:pPr>
      <w:bookmarkStart w:id="3439" w:name="_CRTable10_3_40_1_1"/>
      <w:r w:rsidRPr="00C6761E">
        <w:t>Table </w:t>
      </w:r>
      <w:bookmarkEnd w:id="3439"/>
      <w:r w:rsidRPr="00C6761E">
        <w:t>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9B2188">
            <w:pPr>
              <w:pStyle w:val="TAH"/>
            </w:pPr>
            <w:r w:rsidRPr="00C6761E">
              <w:t>Length</w:t>
            </w:r>
          </w:p>
        </w:tc>
      </w:tr>
      <w:tr w:rsidR="007F0373" w:rsidRPr="00C6761E" w14:paraId="1CA1EA0E"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C6761E" w:rsidRDefault="007F0373" w:rsidP="009B2188">
            <w:pPr>
              <w:pStyle w:val="TAL"/>
            </w:pPr>
            <w:r w:rsidRPr="00FF2F7B">
              <w:t xml:space="preserve">PROSE DIRECT DISCOVERY SET TRANSFER </w:t>
            </w:r>
            <w:r>
              <w:t>ACK</w:t>
            </w:r>
            <w:r w:rsidRPr="00FF2F7B">
              <w:t xml:space="preserve">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C6761E" w:rsidRDefault="007F0373" w:rsidP="009B2188">
            <w:pPr>
              <w:pStyle w:val="TAL"/>
            </w:pPr>
            <w:r w:rsidRPr="00C6761E">
              <w:t>ProSe PC5 signalling message type</w:t>
            </w:r>
          </w:p>
          <w:p w14:paraId="36E13FE7" w14:textId="77777777" w:rsidR="007F0373" w:rsidRPr="00C6761E" w:rsidRDefault="007F0373"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9B2188">
            <w:pPr>
              <w:pStyle w:val="TAC"/>
            </w:pPr>
            <w:r w:rsidRPr="00C6761E">
              <w:t>1</w:t>
            </w:r>
          </w:p>
        </w:tc>
      </w:tr>
      <w:tr w:rsidR="007F0373" w:rsidRPr="00C6761E" w14:paraId="06A9A283"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C6761E" w:rsidRDefault="007F0373"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C6761E" w:rsidRDefault="007F0373" w:rsidP="009B2188">
            <w:pPr>
              <w:pStyle w:val="TAL"/>
            </w:pPr>
            <w:r w:rsidRPr="00C6761E">
              <w:t>Sequence number</w:t>
            </w:r>
          </w:p>
          <w:p w14:paraId="1043A34B" w14:textId="77777777" w:rsidR="007F0373" w:rsidRPr="00C6761E" w:rsidRDefault="007F0373"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9B2188">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440" w:name="_CR10_4"/>
      <w:bookmarkStart w:id="3441" w:name="_Toc193395220"/>
      <w:bookmarkEnd w:id="3440"/>
      <w:r w:rsidRPr="00C6761E">
        <w:rPr>
          <w:lang w:eastAsia="zh-CN"/>
        </w:rPr>
        <w:t>10</w:t>
      </w:r>
      <w:r w:rsidRPr="00C6761E">
        <w:t>.</w:t>
      </w:r>
      <w:r w:rsidR="007864F0" w:rsidRPr="00C6761E">
        <w:rPr>
          <w:lang w:eastAsia="zh-CN"/>
        </w:rPr>
        <w:t>4</w:t>
      </w:r>
      <w:r w:rsidRPr="00C6761E">
        <w:tab/>
      </w:r>
      <w:bookmarkEnd w:id="3313"/>
      <w:bookmarkEnd w:id="3314"/>
      <w:bookmarkEnd w:id="3315"/>
      <w:bookmarkEnd w:id="3316"/>
      <w:bookmarkEnd w:id="3317"/>
      <w:bookmarkEnd w:id="3318"/>
      <w:bookmarkEnd w:id="3319"/>
      <w:r w:rsidRPr="00C6761E">
        <w:rPr>
          <w:noProof/>
        </w:rPr>
        <w:t>Provisioning of 5G ProSe configuration information signalling messages</w:t>
      </w:r>
      <w:bookmarkEnd w:id="3441"/>
    </w:p>
    <w:p w14:paraId="26B01B5D" w14:textId="3CC1290F" w:rsidR="004F314B" w:rsidRPr="00C6761E" w:rsidRDefault="004F314B" w:rsidP="004F314B">
      <w:pPr>
        <w:pStyle w:val="Heading3"/>
      </w:pPr>
      <w:bookmarkStart w:id="3442" w:name="_CR10_4_1"/>
      <w:bookmarkStart w:id="3443" w:name="_Toc68196061"/>
      <w:bookmarkStart w:id="3444" w:name="_Toc51951235"/>
      <w:bookmarkStart w:id="3445" w:name="_Toc45882685"/>
      <w:bookmarkStart w:id="3446" w:name="_Toc45282299"/>
      <w:bookmarkStart w:id="3447" w:name="_Toc34404454"/>
      <w:bookmarkStart w:id="3448" w:name="_Toc34388683"/>
      <w:bookmarkStart w:id="3449" w:name="_Toc25070706"/>
      <w:bookmarkStart w:id="3450" w:name="_Toc193395221"/>
      <w:bookmarkEnd w:id="3442"/>
      <w:r w:rsidRPr="00C6761E">
        <w:rPr>
          <w:lang w:eastAsia="zh-CN"/>
        </w:rPr>
        <w:t>10</w:t>
      </w:r>
      <w:r w:rsidRPr="00C6761E">
        <w:t>.</w:t>
      </w:r>
      <w:r w:rsidR="007864F0" w:rsidRPr="00C6761E">
        <w:rPr>
          <w:lang w:eastAsia="zh-CN"/>
        </w:rPr>
        <w:t>4</w:t>
      </w:r>
      <w:r w:rsidRPr="00C6761E">
        <w:t>.1</w:t>
      </w:r>
      <w:r w:rsidRPr="00C6761E">
        <w:tab/>
        <w:t>UE policy provisioning request</w:t>
      </w:r>
      <w:bookmarkEnd w:id="3443"/>
      <w:bookmarkEnd w:id="3444"/>
      <w:bookmarkEnd w:id="3445"/>
      <w:bookmarkEnd w:id="3446"/>
      <w:bookmarkEnd w:id="3447"/>
      <w:bookmarkEnd w:id="3448"/>
      <w:bookmarkEnd w:id="3449"/>
      <w:bookmarkEnd w:id="3450"/>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451" w:name="_CR10_4_2"/>
      <w:bookmarkStart w:id="3452" w:name="_Toc20233354"/>
      <w:bookmarkStart w:id="3453" w:name="_Toc68196063"/>
      <w:bookmarkStart w:id="3454" w:name="_Toc51951237"/>
      <w:bookmarkStart w:id="3455" w:name="_Toc45882687"/>
      <w:bookmarkStart w:id="3456" w:name="_Toc45282301"/>
      <w:bookmarkStart w:id="3457" w:name="_Toc34404456"/>
      <w:bookmarkStart w:id="3458" w:name="_Toc34388685"/>
      <w:bookmarkStart w:id="3459" w:name="_Toc25070708"/>
      <w:bookmarkStart w:id="3460" w:name="_Toc193395222"/>
      <w:bookmarkEnd w:id="3451"/>
      <w:r w:rsidRPr="00C6761E">
        <w:rPr>
          <w:lang w:eastAsia="zh-CN"/>
        </w:rPr>
        <w:lastRenderedPageBreak/>
        <w:t>10</w:t>
      </w:r>
      <w:r w:rsidRPr="00C6761E">
        <w:t>.</w:t>
      </w:r>
      <w:r w:rsidR="007864F0" w:rsidRPr="00C6761E">
        <w:rPr>
          <w:lang w:eastAsia="zh-CN"/>
        </w:rPr>
        <w:t>4</w:t>
      </w:r>
      <w:r w:rsidRPr="00C6761E">
        <w:t>.2</w:t>
      </w:r>
      <w:r w:rsidRPr="00C6761E">
        <w:tab/>
      </w:r>
      <w:bookmarkEnd w:id="3452"/>
      <w:r w:rsidRPr="00C6761E">
        <w:t>UE policy provisioning reject</w:t>
      </w:r>
      <w:bookmarkEnd w:id="3453"/>
      <w:bookmarkEnd w:id="3454"/>
      <w:bookmarkEnd w:id="3455"/>
      <w:bookmarkEnd w:id="3456"/>
      <w:bookmarkEnd w:id="3457"/>
      <w:bookmarkEnd w:id="3458"/>
      <w:bookmarkEnd w:id="3459"/>
      <w:bookmarkEnd w:id="3460"/>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461" w:name="_CR10_5"/>
      <w:bookmarkStart w:id="3462" w:name="_Toc525231309"/>
      <w:bookmarkStart w:id="3463" w:name="_Toc59198709"/>
      <w:bookmarkStart w:id="3464" w:name="_Toc75283067"/>
      <w:bookmarkStart w:id="3465" w:name="_Toc193395223"/>
      <w:bookmarkEnd w:id="3461"/>
      <w:r w:rsidRPr="00C6761E">
        <w:t>10.5</w:t>
      </w:r>
      <w:r w:rsidRPr="00C6761E">
        <w:tab/>
        <w:t>5G ProSe discovery</w:t>
      </w:r>
      <w:r w:rsidR="002E1470" w:rsidRPr="00C6761E">
        <w:t xml:space="preserve"> and security</w:t>
      </w:r>
      <w:r w:rsidRPr="00C6761E">
        <w:t xml:space="preserve"> messages</w:t>
      </w:r>
      <w:bookmarkEnd w:id="3462"/>
      <w:bookmarkEnd w:id="3463"/>
      <w:bookmarkEnd w:id="3464"/>
      <w:r w:rsidRPr="00C6761E">
        <w:t xml:space="preserve"> over PC3a</w:t>
      </w:r>
      <w:bookmarkEnd w:id="3465"/>
    </w:p>
    <w:p w14:paraId="6D54B388" w14:textId="77777777" w:rsidR="00F12D30" w:rsidRPr="00C6761E" w:rsidRDefault="00F12D30" w:rsidP="00F12D30">
      <w:pPr>
        <w:pStyle w:val="Heading3"/>
      </w:pPr>
      <w:bookmarkStart w:id="3466" w:name="_CR10_5_1"/>
      <w:bookmarkStart w:id="3467" w:name="_Toc525231310"/>
      <w:bookmarkStart w:id="3468" w:name="_Toc59198710"/>
      <w:bookmarkStart w:id="3469" w:name="_Toc75283068"/>
      <w:bookmarkStart w:id="3470" w:name="_Toc193395224"/>
      <w:bookmarkEnd w:id="3466"/>
      <w:r w:rsidRPr="00C6761E">
        <w:t>10.5.1</w:t>
      </w:r>
      <w:r w:rsidRPr="00C6761E">
        <w:tab/>
        <w:t>General</w:t>
      </w:r>
      <w:bookmarkEnd w:id="3467"/>
      <w:bookmarkEnd w:id="3468"/>
      <w:bookmarkEnd w:id="3469"/>
      <w:bookmarkEnd w:id="3470"/>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471" w:name="_CR10_5_2"/>
      <w:bookmarkStart w:id="3472" w:name="_Toc525231311"/>
      <w:bookmarkStart w:id="3473" w:name="_Toc59198711"/>
      <w:bookmarkStart w:id="3474" w:name="_Toc75283069"/>
      <w:bookmarkStart w:id="3475" w:name="_Toc193395225"/>
      <w:bookmarkEnd w:id="3471"/>
      <w:r w:rsidRPr="00C6761E">
        <w:t>10.5.2</w:t>
      </w:r>
      <w:r w:rsidRPr="00C6761E">
        <w:tab/>
        <w:t>application/</w:t>
      </w:r>
      <w:r w:rsidR="00520AA2" w:rsidRPr="00C6761E">
        <w:t>vnd.</w:t>
      </w:r>
      <w:r w:rsidRPr="00C6761E">
        <w:t>3gpp-prose</w:t>
      </w:r>
      <w:r w:rsidR="00520AA2" w:rsidRPr="00C6761E">
        <w:t>-pc3a</w:t>
      </w:r>
      <w:r w:rsidRPr="00C6761E">
        <w:t>+xml</w:t>
      </w:r>
      <w:bookmarkEnd w:id="3472"/>
      <w:bookmarkEnd w:id="3473"/>
      <w:bookmarkEnd w:id="3474"/>
      <w:bookmarkEnd w:id="3475"/>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476" w:name="_CR10_5_3"/>
      <w:bookmarkStart w:id="3477" w:name="_Toc525231312"/>
      <w:bookmarkStart w:id="3478" w:name="_Toc59198712"/>
      <w:bookmarkStart w:id="3479" w:name="_Toc75283070"/>
      <w:bookmarkStart w:id="3480" w:name="_Toc193395226"/>
      <w:bookmarkEnd w:id="3476"/>
      <w:r w:rsidRPr="00C6761E">
        <w:t>10.5.3</w:t>
      </w:r>
      <w:r w:rsidRPr="00C6761E">
        <w:tab/>
        <w:t>XML schema</w:t>
      </w:r>
      <w:bookmarkEnd w:id="3477"/>
      <w:bookmarkEnd w:id="3478"/>
      <w:bookmarkEnd w:id="3479"/>
      <w:bookmarkEnd w:id="3480"/>
    </w:p>
    <w:p w14:paraId="633B8784" w14:textId="77777777" w:rsidR="007F1363" w:rsidRPr="00C6761E" w:rsidRDefault="007F1363" w:rsidP="007F1363">
      <w:bookmarkStart w:id="3481" w:name="_Toc525231313"/>
      <w:bookmarkStart w:id="3482" w:name="_Toc59198713"/>
      <w:bookmarkStart w:id="3483" w:name="_Toc75283071"/>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lastRenderedPageBreak/>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012F3DA"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lastRenderedPageBreak/>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lastRenderedPageBreak/>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Default="007F1363" w:rsidP="007F1363">
      <w:pPr>
        <w:pStyle w:val="PL"/>
      </w:pPr>
      <w:r w:rsidRPr="00C6761E">
        <w:lastRenderedPageBreak/>
        <w:t xml:space="preserve">      &lt;xs:element name="selected-PC5-ciphering-algorithm" type="xs:integer"/&gt;</w:t>
      </w:r>
    </w:p>
    <w:p w14:paraId="737E3224" w14:textId="1D5D88A6" w:rsidR="004D4EC6" w:rsidRPr="00C6761E" w:rsidRDefault="004D4EC6" w:rsidP="007F1363">
      <w:pPr>
        <w:pStyle w:val="PL"/>
      </w:pPr>
      <w:r w:rsidRPr="000C4042">
        <w:t xml:space="preserve">      &lt;xs:element name="PLMN-ID" type="PLMN-info"/&gt;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lastRenderedPageBreak/>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lastRenderedPageBreak/>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lastRenderedPageBreak/>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lastRenderedPageBreak/>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019492C2" w:rsidR="007F1363" w:rsidRPr="00C6761E" w:rsidRDefault="007F1363" w:rsidP="007F1363">
      <w:pPr>
        <w:pStyle w:val="PL"/>
      </w:pPr>
      <w:r w:rsidRPr="00C6761E">
        <w:t xml:space="preserve">      &lt;xs:element name="security-parameters-for-remote-UE" type="security-parameters-for-remote-UE-type"  minOccurs="0"</w:t>
      </w:r>
      <w:r w:rsidR="004D4EC6">
        <w:t xml:space="preserve"> </w:t>
      </w:r>
      <w:r w:rsidR="004D4EC6" w:rsidRPr="009C2F41">
        <w:t>maxOccurs="unbounded"</w:t>
      </w:r>
      <w:r w:rsidRPr="00C6761E">
        <w:t>/&gt;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77777777" w:rsidR="00FE4B05" w:rsidRPr="00C6761E" w:rsidRDefault="00FE4B05" w:rsidP="00FE4B05">
      <w:pPr>
        <w:pStyle w:val="PL"/>
      </w:pPr>
      <w:r w:rsidRPr="00C6761E">
        <w:lastRenderedPageBreak/>
        <w:t xml:space="preserve">      &lt;xs:element name="security-parameters-for-</w:t>
      </w:r>
      <w:r>
        <w:t>end</w:t>
      </w:r>
      <w:r w:rsidRPr="00C6761E">
        <w:t>-UE" type="security-parameters-for-</w:t>
      </w:r>
      <w:r>
        <w:t>remote</w:t>
      </w:r>
      <w:r w:rsidRPr="00C6761E">
        <w:t>-UE-type"  minOccurs="0"/&gt;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lastRenderedPageBreak/>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484" w:name="_CR10_5_4"/>
      <w:bookmarkStart w:id="3485" w:name="_Toc193395227"/>
      <w:bookmarkEnd w:id="3484"/>
      <w:r w:rsidRPr="00C6761E">
        <w:lastRenderedPageBreak/>
        <w:t>10.5.4</w:t>
      </w:r>
      <w:r w:rsidRPr="00C6761E">
        <w:tab/>
        <w:t>Semantics</w:t>
      </w:r>
      <w:bookmarkEnd w:id="3481"/>
      <w:bookmarkEnd w:id="3482"/>
      <w:bookmarkEnd w:id="3483"/>
      <w:bookmarkEnd w:id="3485"/>
    </w:p>
    <w:p w14:paraId="35B5A8F5" w14:textId="77777777" w:rsidR="00F12D30" w:rsidRPr="00C6761E" w:rsidRDefault="00F12D30" w:rsidP="00F12D30">
      <w:pPr>
        <w:pStyle w:val="Heading4"/>
      </w:pPr>
      <w:bookmarkStart w:id="3486" w:name="_CR10_5_4_1"/>
      <w:bookmarkStart w:id="3487" w:name="_Toc525231314"/>
      <w:bookmarkStart w:id="3488" w:name="_Toc59198714"/>
      <w:bookmarkStart w:id="3489" w:name="_Toc75283072"/>
      <w:bookmarkStart w:id="3490" w:name="_Toc193395228"/>
      <w:bookmarkEnd w:id="3486"/>
      <w:r w:rsidRPr="00C6761E">
        <w:t>10.5.4.1</w:t>
      </w:r>
      <w:r w:rsidRPr="00C6761E">
        <w:tab/>
        <w:t>General</w:t>
      </w:r>
      <w:bookmarkEnd w:id="3487"/>
      <w:bookmarkEnd w:id="3488"/>
      <w:bookmarkEnd w:id="3489"/>
      <w:bookmarkEnd w:id="3490"/>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491" w:name="_Toc525231315"/>
      <w:bookmarkStart w:id="3492" w:name="_Toc59198715"/>
      <w:bookmarkStart w:id="3493"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494" w:name="_CR10_5_4_2"/>
      <w:bookmarkStart w:id="3495" w:name="_Toc193395229"/>
      <w:bookmarkEnd w:id="3494"/>
      <w:r w:rsidRPr="00C6761E">
        <w:t>10.5.4.2</w:t>
      </w:r>
      <w:r w:rsidRPr="00C6761E">
        <w:tab/>
        <w:t>Semantics of &lt;DISCOVERY_REQUEST&gt;</w:t>
      </w:r>
      <w:bookmarkEnd w:id="3491"/>
      <w:bookmarkEnd w:id="3492"/>
      <w:bookmarkEnd w:id="3493"/>
      <w:bookmarkEnd w:id="3495"/>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lastRenderedPageBreak/>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496" w:name="_CR10_5_4_3"/>
      <w:bookmarkStart w:id="3497" w:name="_Toc525231316"/>
      <w:bookmarkStart w:id="3498" w:name="_Toc59198716"/>
      <w:bookmarkStart w:id="3499" w:name="_Toc75283074"/>
      <w:bookmarkStart w:id="3500" w:name="_Toc193395230"/>
      <w:bookmarkEnd w:id="3496"/>
      <w:r w:rsidRPr="00C6761E">
        <w:t>1</w:t>
      </w:r>
      <w:r w:rsidR="00FE5D5E" w:rsidRPr="00C6761E">
        <w:t>0</w:t>
      </w:r>
      <w:r w:rsidRPr="00C6761E">
        <w:t>.</w:t>
      </w:r>
      <w:r w:rsidR="00AE5015" w:rsidRPr="00C6761E">
        <w:t>5</w:t>
      </w:r>
      <w:r w:rsidRPr="00C6761E">
        <w:t>.4.3</w:t>
      </w:r>
      <w:r w:rsidRPr="00C6761E">
        <w:tab/>
        <w:t>Semantics of &lt;DISCOVERY_RESPONSE&gt;</w:t>
      </w:r>
      <w:bookmarkEnd w:id="3497"/>
      <w:bookmarkEnd w:id="3498"/>
      <w:bookmarkEnd w:id="3499"/>
      <w:bookmarkEnd w:id="3500"/>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lastRenderedPageBreak/>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lastRenderedPageBreak/>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lastRenderedPageBreak/>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501" w:name="_CR10_5_4_4"/>
      <w:bookmarkStart w:id="3502" w:name="_Toc525231317"/>
      <w:bookmarkStart w:id="3503" w:name="_Toc59198717"/>
      <w:bookmarkStart w:id="3504" w:name="_Toc75283075"/>
      <w:bookmarkStart w:id="3505" w:name="_Toc193395231"/>
      <w:bookmarkEnd w:id="3501"/>
      <w:r w:rsidRPr="00C6761E">
        <w:t>1</w:t>
      </w:r>
      <w:r w:rsidR="00FE5D5E" w:rsidRPr="00C6761E">
        <w:t>0</w:t>
      </w:r>
      <w:r w:rsidRPr="00C6761E">
        <w:t>.</w:t>
      </w:r>
      <w:r w:rsidR="00AE5015" w:rsidRPr="00C6761E">
        <w:t>5</w:t>
      </w:r>
      <w:r w:rsidRPr="00C6761E">
        <w:t>.4.4</w:t>
      </w:r>
      <w:r w:rsidRPr="00C6761E">
        <w:tab/>
        <w:t>Semantics of &lt;MATCH_REPORT&gt;</w:t>
      </w:r>
      <w:bookmarkEnd w:id="3502"/>
      <w:bookmarkEnd w:id="3503"/>
      <w:bookmarkEnd w:id="3504"/>
      <w:bookmarkEnd w:id="3505"/>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lastRenderedPageBreak/>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3506" w:name="_CR10_5_4_5"/>
      <w:bookmarkStart w:id="3507" w:name="_Toc525231318"/>
      <w:bookmarkStart w:id="3508" w:name="_Toc59198718"/>
      <w:bookmarkStart w:id="3509" w:name="_Toc75283076"/>
      <w:bookmarkStart w:id="3510" w:name="_Toc193395232"/>
      <w:bookmarkEnd w:id="3506"/>
      <w:r w:rsidRPr="00C6761E">
        <w:t>1</w:t>
      </w:r>
      <w:r w:rsidR="00FE5D5E" w:rsidRPr="00C6761E">
        <w:t>0</w:t>
      </w:r>
      <w:r w:rsidRPr="00C6761E">
        <w:t>.</w:t>
      </w:r>
      <w:r w:rsidR="00AE5015" w:rsidRPr="00C6761E">
        <w:t>5</w:t>
      </w:r>
      <w:r w:rsidRPr="00C6761E">
        <w:t>.4.5</w:t>
      </w:r>
      <w:r w:rsidRPr="00C6761E">
        <w:tab/>
        <w:t>Semantics of &lt;MATCH_REPORT_ACK&gt;</w:t>
      </w:r>
      <w:bookmarkEnd w:id="3507"/>
      <w:bookmarkEnd w:id="3508"/>
      <w:bookmarkEnd w:id="3509"/>
      <w:bookmarkEnd w:id="3510"/>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lastRenderedPageBreak/>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3511" w:name="_CR10_5_4_6"/>
      <w:bookmarkStart w:id="3512" w:name="_Toc525231332"/>
      <w:bookmarkStart w:id="3513" w:name="_Toc59198732"/>
      <w:bookmarkStart w:id="3514" w:name="_Toc75283090"/>
      <w:bookmarkStart w:id="3515" w:name="_Toc193395233"/>
      <w:bookmarkEnd w:id="3511"/>
      <w:r w:rsidRPr="00C6761E">
        <w:t>10.5.4.6</w:t>
      </w:r>
      <w:r w:rsidRPr="00C6761E">
        <w:tab/>
        <w:t>Semantics of &lt; DISCOVERY_</w:t>
      </w:r>
      <w:r w:rsidRPr="00C6761E">
        <w:rPr>
          <w:lang w:eastAsia="zh-CN"/>
        </w:rPr>
        <w:t>UPDATE_</w:t>
      </w:r>
      <w:r w:rsidRPr="00C6761E">
        <w:t>REQUEST&gt;</w:t>
      </w:r>
      <w:bookmarkEnd w:id="3512"/>
      <w:bookmarkEnd w:id="3513"/>
      <w:bookmarkEnd w:id="3514"/>
      <w:bookmarkEnd w:id="3515"/>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3516" w:name="_CR10_5_4_7"/>
      <w:bookmarkStart w:id="3517" w:name="_Toc525231333"/>
      <w:bookmarkStart w:id="3518" w:name="_Toc59198733"/>
      <w:bookmarkStart w:id="3519" w:name="_Toc75283091"/>
      <w:bookmarkStart w:id="3520" w:name="_Toc193395234"/>
      <w:bookmarkEnd w:id="3516"/>
      <w:r w:rsidRPr="00C6761E">
        <w:t>10.5.4.7</w:t>
      </w:r>
      <w:r w:rsidRPr="00C6761E">
        <w:tab/>
        <w:t>Semantics of &lt; DISCOVERY_</w:t>
      </w:r>
      <w:r w:rsidRPr="00C6761E">
        <w:rPr>
          <w:lang w:eastAsia="zh-CN"/>
        </w:rPr>
        <w:t>UPDATE_</w:t>
      </w:r>
      <w:r w:rsidRPr="00C6761E">
        <w:t>RESPONSE&gt;</w:t>
      </w:r>
      <w:bookmarkEnd w:id="3517"/>
      <w:bookmarkEnd w:id="3518"/>
      <w:bookmarkEnd w:id="3519"/>
      <w:bookmarkEnd w:id="3520"/>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lastRenderedPageBreak/>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3521" w:name="_CR10_5_4_8"/>
      <w:bookmarkStart w:id="3522" w:name="_Toc525231334"/>
      <w:bookmarkStart w:id="3523" w:name="_Toc59198734"/>
      <w:bookmarkStart w:id="3524" w:name="_Toc75283092"/>
      <w:bookmarkStart w:id="3525" w:name="_Toc193395235"/>
      <w:bookmarkEnd w:id="3521"/>
      <w:r w:rsidRPr="00C6761E">
        <w:t>10.5.4.8</w:t>
      </w:r>
      <w:r w:rsidRPr="00C6761E">
        <w:tab/>
        <w:t>Semantics of &lt;ANNOUNCING_ALERT_REQUEST&gt;</w:t>
      </w:r>
      <w:bookmarkEnd w:id="3522"/>
      <w:bookmarkEnd w:id="3523"/>
      <w:bookmarkEnd w:id="3524"/>
      <w:bookmarkEnd w:id="3525"/>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3526" w:name="_CR10_5_4_9"/>
      <w:bookmarkStart w:id="3527" w:name="_Toc525231335"/>
      <w:bookmarkStart w:id="3528" w:name="_Toc59198735"/>
      <w:bookmarkStart w:id="3529" w:name="_Toc75283093"/>
      <w:bookmarkStart w:id="3530" w:name="_Toc193395236"/>
      <w:bookmarkEnd w:id="3526"/>
      <w:r w:rsidRPr="00C6761E">
        <w:t>10.5.4.</w:t>
      </w:r>
      <w:r w:rsidRPr="00C6761E">
        <w:rPr>
          <w:lang w:eastAsia="zh-CN"/>
        </w:rPr>
        <w:t>9</w:t>
      </w:r>
      <w:r w:rsidRPr="00C6761E">
        <w:tab/>
        <w:t>Semantics of &lt; ANNOUNCING_ALERT_RESPONSE &gt;</w:t>
      </w:r>
      <w:bookmarkEnd w:id="3527"/>
      <w:bookmarkEnd w:id="3528"/>
      <w:bookmarkEnd w:id="3529"/>
      <w:bookmarkEnd w:id="3530"/>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3531" w:name="_CR10_5_4_10"/>
      <w:bookmarkStart w:id="3532" w:name="_Toc193395237"/>
      <w:bookmarkEnd w:id="3531"/>
      <w:r w:rsidRPr="00C6761E">
        <w:rPr>
          <w:lang w:eastAsia="x-none"/>
        </w:rPr>
        <w:lastRenderedPageBreak/>
        <w:t>10.5.4.10</w:t>
      </w:r>
      <w:r w:rsidRPr="00C6761E">
        <w:rPr>
          <w:lang w:eastAsia="x-none"/>
        </w:rPr>
        <w:tab/>
        <w:t>Semantics of &lt;PROSE_5GPKMF_ADDRESS_REQUEST&gt;</w:t>
      </w:r>
      <w:bookmarkEnd w:id="3532"/>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3533" w:name="_CR10_5_4_11"/>
      <w:bookmarkStart w:id="3534" w:name="_Toc193395238"/>
      <w:bookmarkEnd w:id="3533"/>
      <w:r w:rsidRPr="00C6761E">
        <w:t>10.5.4.11</w:t>
      </w:r>
      <w:r w:rsidRPr="00C6761E">
        <w:tab/>
        <w:t>Semantics of &lt;PROSE_5GPKMF_ADDRESS_RESPONSE&gt;</w:t>
      </w:r>
      <w:bookmarkEnd w:id="3534"/>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3535" w:name="_CR10_5_4_12"/>
      <w:bookmarkStart w:id="3536" w:name="_Toc193395239"/>
      <w:bookmarkEnd w:id="3535"/>
      <w:r w:rsidRPr="00C6761E">
        <w:t>10.5.4.12</w:t>
      </w:r>
      <w:r w:rsidRPr="00C6761E">
        <w:tab/>
        <w:t>Semantics of &lt;PROSE_SECURITY_MATERIAL_REQUEST&gt;</w:t>
      </w:r>
      <w:bookmarkEnd w:id="3536"/>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3537" w:name="_CR10_5_4_13"/>
      <w:bookmarkStart w:id="3538" w:name="_Toc193395240"/>
      <w:bookmarkEnd w:id="3537"/>
      <w:r w:rsidRPr="00C6761E">
        <w:t>10.5.4.13</w:t>
      </w:r>
      <w:r w:rsidRPr="00C6761E">
        <w:tab/>
        <w:t>Semantics of &lt;PROSE_SECURITY_MATERIAL_RESPONSE&gt;</w:t>
      </w:r>
      <w:bookmarkEnd w:id="3538"/>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3539" w:name="_CR10_6"/>
      <w:bookmarkStart w:id="3540" w:name="_Toc193395241"/>
      <w:bookmarkEnd w:id="3539"/>
      <w:r w:rsidRPr="00C6761E">
        <w:lastRenderedPageBreak/>
        <w:t>10.6</w:t>
      </w:r>
      <w:r w:rsidRPr="00C6761E">
        <w:tab/>
        <w:t>5G ProSe security messages over PC8</w:t>
      </w:r>
      <w:bookmarkEnd w:id="3540"/>
    </w:p>
    <w:p w14:paraId="25217183" w14:textId="31253719" w:rsidR="008A4468" w:rsidRPr="00C6761E" w:rsidRDefault="008A4468" w:rsidP="008A4468">
      <w:pPr>
        <w:pStyle w:val="Heading3"/>
      </w:pPr>
      <w:bookmarkStart w:id="3541" w:name="_CR10_6_1"/>
      <w:bookmarkStart w:id="3542" w:name="_Toc193395242"/>
      <w:bookmarkEnd w:id="3541"/>
      <w:r w:rsidRPr="00C6761E">
        <w:t>10.6.1</w:t>
      </w:r>
      <w:r w:rsidRPr="00C6761E">
        <w:tab/>
        <w:t>General</w:t>
      </w:r>
      <w:bookmarkEnd w:id="3542"/>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3543" w:name="_CR10_6_2"/>
      <w:bookmarkStart w:id="3544" w:name="_Toc193395243"/>
      <w:bookmarkEnd w:id="3543"/>
      <w:r w:rsidRPr="00C6761E">
        <w:t>10.6.2</w:t>
      </w:r>
      <w:r w:rsidRPr="00C6761E">
        <w:tab/>
        <w:t>application/</w:t>
      </w:r>
      <w:r w:rsidR="00E007FD" w:rsidRPr="00C6761E">
        <w:t>vnd.</w:t>
      </w:r>
      <w:r w:rsidRPr="00C6761E">
        <w:t>3gpp-prose</w:t>
      </w:r>
      <w:r w:rsidR="00E007FD" w:rsidRPr="00C6761E">
        <w:t>-pc8</w:t>
      </w:r>
      <w:r w:rsidRPr="00C6761E">
        <w:t>+xml</w:t>
      </w:r>
      <w:bookmarkEnd w:id="3544"/>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3545" w:name="_CR10_6_3"/>
      <w:bookmarkStart w:id="3546" w:name="_Toc193395244"/>
      <w:bookmarkEnd w:id="3545"/>
      <w:r w:rsidRPr="00C6761E">
        <w:t>10.6.3</w:t>
      </w:r>
      <w:r w:rsidRPr="00C6761E">
        <w:tab/>
        <w:t>XML schema</w:t>
      </w:r>
      <w:bookmarkEnd w:id="3546"/>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lastRenderedPageBreak/>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628BA9C1" w14:textId="7580869E" w:rsidR="00AC5CA1" w:rsidRDefault="00AC5CA1" w:rsidP="00AC5CA1">
      <w:pPr>
        <w:pStyle w:val="PL"/>
      </w:pPr>
      <w:r w:rsidRPr="00C6761E">
        <w:t xml:space="preserve">  &lt;/xs:complexType&gt;</w:t>
      </w:r>
    </w:p>
    <w:p w14:paraId="5DE1B272" w14:textId="77777777" w:rsidR="004D4EC6" w:rsidRDefault="004D4EC6" w:rsidP="004D4EC6">
      <w:pPr>
        <w:pStyle w:val="PL"/>
      </w:pPr>
    </w:p>
    <w:p w14:paraId="3687BA39" w14:textId="77777777" w:rsidR="004D4EC6" w:rsidRPr="006C5350" w:rsidRDefault="004D4EC6" w:rsidP="004D4EC6">
      <w:pPr>
        <w:pStyle w:val="PL"/>
      </w:pPr>
      <w:r w:rsidRPr="006C5350">
        <w:t xml:space="preserve">  &lt;xs:complexType name="PLMN-info"&gt;</w:t>
      </w:r>
    </w:p>
    <w:p w14:paraId="0FFFEB63" w14:textId="77777777" w:rsidR="004D4EC6" w:rsidRPr="006C5350" w:rsidRDefault="004D4EC6" w:rsidP="004D4EC6">
      <w:pPr>
        <w:pStyle w:val="PL"/>
      </w:pPr>
      <w:r w:rsidRPr="006C5350">
        <w:t xml:space="preserve">      &lt;xs:sequence&gt;</w:t>
      </w:r>
    </w:p>
    <w:p w14:paraId="67F5DDCC" w14:textId="77777777" w:rsidR="004D4EC6" w:rsidRPr="006C5350" w:rsidRDefault="004D4EC6" w:rsidP="004D4EC6">
      <w:pPr>
        <w:pStyle w:val="PL"/>
      </w:pPr>
      <w:r w:rsidRPr="006C5350">
        <w:t xml:space="preserve">        &lt;xs:element name="mcc" type="xs:integer"/&gt;</w:t>
      </w:r>
    </w:p>
    <w:p w14:paraId="5E4ADB16" w14:textId="77777777" w:rsidR="004D4EC6" w:rsidRPr="006C5350" w:rsidRDefault="004D4EC6" w:rsidP="004D4EC6">
      <w:pPr>
        <w:pStyle w:val="PL"/>
      </w:pPr>
      <w:r w:rsidRPr="006C5350">
        <w:t xml:space="preserve">        &lt;xs:element name="mnc" type="xs:integer"/&gt;</w:t>
      </w:r>
    </w:p>
    <w:p w14:paraId="78C3BE1F" w14:textId="77777777" w:rsidR="004D4EC6" w:rsidRPr="006C5350" w:rsidRDefault="004D4EC6" w:rsidP="004D4EC6">
      <w:pPr>
        <w:pStyle w:val="PL"/>
      </w:pPr>
      <w:r w:rsidRPr="006C5350">
        <w:t xml:space="preserve">        &lt;xs:any namespace="##any" processContents="lax" minOccurs="0" maxOccurs="unbounded"/&gt;</w:t>
      </w:r>
    </w:p>
    <w:p w14:paraId="08619105" w14:textId="77777777" w:rsidR="004D4EC6" w:rsidRPr="006C5350" w:rsidRDefault="004D4EC6" w:rsidP="004D4EC6">
      <w:pPr>
        <w:pStyle w:val="PL"/>
      </w:pPr>
      <w:r w:rsidRPr="006C5350">
        <w:t xml:space="preserve">      &lt;/xs:sequence&gt;</w:t>
      </w:r>
    </w:p>
    <w:p w14:paraId="220513B5" w14:textId="77777777" w:rsidR="004D4EC6" w:rsidRPr="006C5350" w:rsidRDefault="004D4EC6" w:rsidP="004D4EC6">
      <w:pPr>
        <w:pStyle w:val="PL"/>
      </w:pPr>
      <w:r w:rsidRPr="006C5350">
        <w:t xml:space="preserve">      &lt;xs:anyAttribute namespace="##any" processContents="lax"/&gt;</w:t>
      </w:r>
    </w:p>
    <w:p w14:paraId="37D1C4A5" w14:textId="77777777" w:rsidR="004D4EC6" w:rsidRPr="00860E32" w:rsidRDefault="004D4EC6" w:rsidP="004D4EC6">
      <w:pPr>
        <w:pStyle w:val="PL"/>
      </w:pPr>
      <w:r w:rsidRPr="006C5350">
        <w:t xml:space="preserve">  &lt;/xs:complexType&gt;</w:t>
      </w:r>
    </w:p>
    <w:p w14:paraId="7C5F2960" w14:textId="77777777" w:rsidR="004D4EC6" w:rsidRPr="00C6761E" w:rsidRDefault="004D4EC6"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Default="00AC5CA1" w:rsidP="00AC5CA1">
      <w:pPr>
        <w:pStyle w:val="PL"/>
      </w:pPr>
      <w:r w:rsidRPr="00C6761E">
        <w:t xml:space="preserve">      &lt;xs:element name="selected-PC5-ciphering-algorithm" type="xs:integer"/&gt;</w:t>
      </w:r>
    </w:p>
    <w:p w14:paraId="61D4E54D" w14:textId="4EC61BB7" w:rsidR="004D4EC6" w:rsidRPr="00C6761E" w:rsidRDefault="004D4EC6" w:rsidP="00AC5CA1">
      <w:pPr>
        <w:pStyle w:val="PL"/>
      </w:pPr>
      <w:r w:rsidRPr="002D59D0">
        <w:t xml:space="preserve">      &lt;xs:element name="PLMN-ID" type="PLMN-info"/&gt;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5EB952AF" w:rsidR="00AC5CA1" w:rsidRPr="00C6761E" w:rsidRDefault="00AC5CA1" w:rsidP="00AC5CA1">
      <w:pPr>
        <w:pStyle w:val="PL"/>
      </w:pPr>
      <w:r w:rsidRPr="00C6761E">
        <w:t xml:space="preserve">      &lt;xs:element name="security-parameters-for-remote-UE" type="security-parameters-for-remote-UE-type" minOccurs="0"</w:t>
      </w:r>
      <w:r w:rsidR="004D4EC6">
        <w:t xml:space="preserve"> </w:t>
      </w:r>
      <w:r w:rsidR="004D4EC6" w:rsidRPr="0033675C">
        <w:t>maxOccurs="unbounded"</w:t>
      </w:r>
      <w:r w:rsidRPr="00C6761E">
        <w:t>/&gt;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7777777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minOccurs="0"/&gt;</w:t>
      </w:r>
    </w:p>
    <w:p w14:paraId="070A06AB" w14:textId="77777777" w:rsidR="00FE4B05" w:rsidRPr="00C6761E" w:rsidRDefault="00FE4B05" w:rsidP="00FE4B05">
      <w:pPr>
        <w:pStyle w:val="PL"/>
      </w:pPr>
      <w:r w:rsidRPr="00C6761E">
        <w:lastRenderedPageBreak/>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lastRenderedPageBreak/>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lastRenderedPageBreak/>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3547" w:name="_CR10_6_4"/>
      <w:bookmarkStart w:id="3548" w:name="_Toc193395245"/>
      <w:bookmarkEnd w:id="3547"/>
      <w:r w:rsidRPr="00C6761E">
        <w:t>10.6.4</w:t>
      </w:r>
      <w:r w:rsidRPr="00C6761E">
        <w:tab/>
        <w:t>Semantics</w:t>
      </w:r>
      <w:bookmarkEnd w:id="3548"/>
    </w:p>
    <w:p w14:paraId="0175A83B" w14:textId="2249DC31" w:rsidR="008A4468" w:rsidRPr="00C6761E" w:rsidRDefault="008A4468" w:rsidP="008A4468">
      <w:pPr>
        <w:pStyle w:val="Heading4"/>
      </w:pPr>
      <w:bookmarkStart w:id="3549" w:name="_CR10_6_4_1"/>
      <w:bookmarkStart w:id="3550" w:name="_Toc193395246"/>
      <w:bookmarkEnd w:id="3549"/>
      <w:r w:rsidRPr="00C6761E">
        <w:t>10.6.4.1</w:t>
      </w:r>
      <w:r w:rsidRPr="00C6761E">
        <w:tab/>
        <w:t>General</w:t>
      </w:r>
      <w:bookmarkEnd w:id="3550"/>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3551" w:name="_CR10_6_4_2"/>
      <w:bookmarkStart w:id="3552" w:name="_Toc193395247"/>
      <w:bookmarkEnd w:id="3551"/>
      <w:r w:rsidRPr="00C6761E">
        <w:t>10.6.4.2</w:t>
      </w:r>
      <w:r w:rsidRPr="00C6761E">
        <w:tab/>
        <w:t>Semantics of &lt;PROSE_SECURITY_PARAM_REQUEST&gt; element</w:t>
      </w:r>
      <w:bookmarkEnd w:id="3552"/>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lastRenderedPageBreak/>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lastRenderedPageBreak/>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3553" w:name="_CR10_6_4_3"/>
      <w:bookmarkStart w:id="3554" w:name="_Toc193395248"/>
      <w:bookmarkEnd w:id="3553"/>
      <w:r w:rsidRPr="00C6761E">
        <w:t>10.6.4.3</w:t>
      </w:r>
      <w:r w:rsidRPr="00C6761E">
        <w:tab/>
        <w:t>Semantics of &lt;PROSE_SECURITY_PARAM_RESPONSE&gt; element</w:t>
      </w:r>
      <w:bookmarkEnd w:id="3554"/>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06A5E403" w:rsidR="00E36C03" w:rsidRPr="00C6761E" w:rsidRDefault="00E36C03" w:rsidP="00E36C03">
      <w:pPr>
        <w:pStyle w:val="B1"/>
      </w:pPr>
      <w:r w:rsidRPr="00C6761E">
        <w:t>b)</w:t>
      </w:r>
      <w:r w:rsidRPr="00C6761E">
        <w:tab/>
        <w:t xml:space="preserve">zero or </w:t>
      </w:r>
      <w:r w:rsidR="004D4EC6">
        <w:t>more</w:t>
      </w:r>
      <w:r w:rsidRPr="00C6761E">
        <w:t xml:space="preserv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77777777"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lastRenderedPageBreak/>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77777777"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zero or one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Default="00E36C03" w:rsidP="00E36C03">
      <w:pPr>
        <w:pStyle w:val="B1"/>
      </w:pPr>
      <w:r w:rsidRPr="00C6761E">
        <w:t>e)</w:t>
      </w:r>
      <w:r w:rsidRPr="00C6761E">
        <w:tab/>
        <w:t>a &lt;selected-PC5-ciphering-algorithm&gt; element containing the parameter defined in clause 11.6.2.11;</w:t>
      </w:r>
    </w:p>
    <w:p w14:paraId="6F196F52" w14:textId="2528F1CD" w:rsidR="004D4EC6" w:rsidRPr="00C6761E" w:rsidRDefault="004D4EC6" w:rsidP="00E36C03">
      <w:pPr>
        <w:pStyle w:val="B1"/>
      </w:pPr>
      <w:r w:rsidRPr="002C2DEE">
        <w:t>e1)</w:t>
      </w:r>
      <w:r w:rsidRPr="002C2DEE">
        <w:tab/>
        <w:t>a &lt;PLMN-ID&gt; element, only for the case of &lt;security-parameters-for-remote-UE&gt;, containing the parameter defined in clause 11.6.2.</w:t>
      </w:r>
      <w:r w:rsidR="00D36C55">
        <w:t>27</w:t>
      </w:r>
      <w:r>
        <w:t>;</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lastRenderedPageBreak/>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3555" w:name="_CR10_6_4_4"/>
      <w:bookmarkStart w:id="3556" w:name="_Toc193395249"/>
      <w:bookmarkEnd w:id="3555"/>
      <w:r w:rsidRPr="00C6761E">
        <w:t>10.6.4.4</w:t>
      </w:r>
      <w:r w:rsidRPr="00C6761E">
        <w:tab/>
        <w:t>Semantics of &lt;PROSE_PRUK_REQUEST&gt;</w:t>
      </w:r>
      <w:r w:rsidR="00D3333F" w:rsidRPr="00C6761E">
        <w:t xml:space="preserve"> element</w:t>
      </w:r>
      <w:bookmarkEnd w:id="3556"/>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lastRenderedPageBreak/>
        <w:t>e)</w:t>
      </w:r>
      <w:r w:rsidRPr="00C6761E">
        <w:tab/>
        <w:t>zero or more attributes defined in future releases;</w:t>
      </w:r>
    </w:p>
    <w:p w14:paraId="13EE37D2" w14:textId="47055668" w:rsidR="008A4468" w:rsidRPr="00C6761E" w:rsidRDefault="008A4468" w:rsidP="008A4468">
      <w:pPr>
        <w:pStyle w:val="Heading4"/>
      </w:pPr>
      <w:bookmarkStart w:id="3557" w:name="_CR10_6_4_5"/>
      <w:bookmarkStart w:id="3558" w:name="_Toc193395250"/>
      <w:bookmarkEnd w:id="3557"/>
      <w:r w:rsidRPr="00C6761E">
        <w:t>10.6.4.5</w:t>
      </w:r>
      <w:r w:rsidRPr="00C6761E">
        <w:tab/>
        <w:t>Semantics of &lt;PROSE_PRUK_RESPONSE&gt;</w:t>
      </w:r>
      <w:r w:rsidR="001F71E3" w:rsidRPr="00C6761E">
        <w:t xml:space="preserve"> element</w:t>
      </w:r>
      <w:bookmarkEnd w:id="3558"/>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3559" w:name="_CR10_6_4_6"/>
      <w:bookmarkStart w:id="3560" w:name="_Toc193395251"/>
      <w:bookmarkEnd w:id="3559"/>
      <w:r w:rsidRPr="00C6761E">
        <w:t>10.6.4.6</w:t>
      </w:r>
      <w:r w:rsidRPr="00C6761E">
        <w:tab/>
        <w:t>Semantics of &lt;PROSE_KEY_REQUEST&gt; element</w:t>
      </w:r>
      <w:bookmarkEnd w:id="3560"/>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lastRenderedPageBreak/>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3561" w:name="_CR10_6_4_7"/>
      <w:bookmarkStart w:id="3562" w:name="_Toc193395252"/>
      <w:bookmarkEnd w:id="3561"/>
      <w:r w:rsidRPr="00C6761E">
        <w:t>10.6.4.7</w:t>
      </w:r>
      <w:r w:rsidRPr="00C6761E">
        <w:tab/>
        <w:t>Semantics of &lt;PROSE_KEY_RESPONSE&gt; element</w:t>
      </w:r>
      <w:bookmarkEnd w:id="3562"/>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3563" w:name="_CR10_7"/>
      <w:bookmarkStart w:id="3564" w:name="_Toc525231338"/>
      <w:bookmarkStart w:id="3565" w:name="_Toc59198738"/>
      <w:bookmarkStart w:id="3566" w:name="_Toc75283096"/>
      <w:bookmarkStart w:id="3567" w:name="_Toc193395253"/>
      <w:bookmarkEnd w:id="3563"/>
      <w:r w:rsidRPr="00C6761E">
        <w:lastRenderedPageBreak/>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3564"/>
      <w:bookmarkEnd w:id="3565"/>
      <w:bookmarkEnd w:id="3566"/>
      <w:bookmarkEnd w:id="3567"/>
    </w:p>
    <w:p w14:paraId="6BDE0283" w14:textId="77777777" w:rsidR="0086513B" w:rsidRPr="00C6761E" w:rsidRDefault="0086513B" w:rsidP="0086513B">
      <w:pPr>
        <w:pStyle w:val="Heading3"/>
      </w:pPr>
      <w:bookmarkStart w:id="3568" w:name="_CR10_7_1"/>
      <w:bookmarkStart w:id="3569" w:name="_Toc525231339"/>
      <w:bookmarkStart w:id="3570" w:name="_Toc59198739"/>
      <w:bookmarkStart w:id="3571" w:name="_Toc75283097"/>
      <w:bookmarkStart w:id="3572" w:name="_Toc193395254"/>
      <w:bookmarkEnd w:id="3568"/>
      <w:r w:rsidRPr="00C6761E">
        <w:t>10.7.1</w:t>
      </w:r>
      <w:r w:rsidRPr="00C6761E">
        <w:tab/>
        <w:t>General</w:t>
      </w:r>
      <w:bookmarkEnd w:id="3569"/>
      <w:bookmarkEnd w:id="3570"/>
      <w:bookmarkEnd w:id="3571"/>
      <w:bookmarkEnd w:id="3572"/>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3573" w:name="_CR10_7_2"/>
      <w:bookmarkStart w:id="3574" w:name="_Toc525231340"/>
      <w:bookmarkStart w:id="3575" w:name="_Toc59198740"/>
      <w:bookmarkStart w:id="3576" w:name="_Toc75283098"/>
      <w:bookmarkStart w:id="3577" w:name="_Toc193395255"/>
      <w:bookmarkEnd w:id="3573"/>
      <w:r w:rsidRPr="00C6761E">
        <w:t>10.7.2</w:t>
      </w:r>
      <w:r w:rsidRPr="00C6761E">
        <w:tab/>
        <w:t>application/</w:t>
      </w:r>
      <w:r w:rsidR="001C6941" w:rsidRPr="00C6761E">
        <w:t>vnd.</w:t>
      </w:r>
      <w:r w:rsidRPr="00C6761E">
        <w:t>3gpp-prose-pc3</w:t>
      </w:r>
      <w:r w:rsidR="00E5189E" w:rsidRPr="00C6761E">
        <w:t>a</w:t>
      </w:r>
      <w:r w:rsidRPr="00C6761E">
        <w:t>ch+xml</w:t>
      </w:r>
      <w:bookmarkEnd w:id="3574"/>
      <w:bookmarkEnd w:id="3575"/>
      <w:bookmarkEnd w:id="3576"/>
      <w:bookmarkEnd w:id="3577"/>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3578" w:name="_CR10_7_3"/>
      <w:bookmarkStart w:id="3579" w:name="_Toc525231341"/>
      <w:bookmarkStart w:id="3580" w:name="_Toc59198741"/>
      <w:bookmarkStart w:id="3581" w:name="_Toc75283099"/>
      <w:bookmarkStart w:id="3582" w:name="_Toc193395256"/>
      <w:bookmarkEnd w:id="3578"/>
      <w:r w:rsidRPr="00AD606A">
        <w:rPr>
          <w:lang w:val="de-DE"/>
        </w:rPr>
        <w:t>10.7.3</w:t>
      </w:r>
      <w:r w:rsidRPr="00AD606A">
        <w:rPr>
          <w:lang w:val="de-DE"/>
        </w:rPr>
        <w:tab/>
        <w:t>XML Schema</w:t>
      </w:r>
      <w:bookmarkEnd w:id="3579"/>
      <w:bookmarkEnd w:id="3580"/>
      <w:bookmarkEnd w:id="3581"/>
      <w:bookmarkEnd w:id="3582"/>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B1280E" w:rsidRDefault="0086513B" w:rsidP="0086513B">
      <w:pPr>
        <w:pStyle w:val="PL"/>
      </w:pPr>
      <w:r w:rsidRPr="00C6761E">
        <w:t xml:space="preserve">    </w:t>
      </w:r>
      <w:r w:rsidRPr="00B1280E">
        <w:t>&lt;xs:restriction base="xs:integer"/&gt;</w:t>
      </w:r>
    </w:p>
    <w:p w14:paraId="2FF1CF6E" w14:textId="77777777" w:rsidR="0086513B" w:rsidRPr="00C6761E" w:rsidRDefault="0086513B" w:rsidP="0086513B">
      <w:pPr>
        <w:pStyle w:val="PL"/>
      </w:pPr>
      <w:r w:rsidRPr="00B1280E">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lastRenderedPageBreak/>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lastRenderedPageBreak/>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lastRenderedPageBreak/>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7777777" w:rsidR="0086513B" w:rsidRPr="00C6761E" w:rsidRDefault="0086513B" w:rsidP="0086513B">
      <w:pPr>
        <w:pStyle w:val="PL"/>
        <w:ind w:firstLine="384"/>
        <w:rPr>
          <w:lang w:eastAsia="zh-CN"/>
        </w:rPr>
      </w:pPr>
      <w:r w:rsidRPr="00C6761E">
        <w:t>&lt;xs:attribute name="</w:t>
      </w:r>
      <w:r w:rsidRPr="00C6761E">
        <w:rPr>
          <w:rFonts w:hint="eastAsia"/>
          <w:lang w:eastAsia="zh-CN"/>
        </w:rPr>
        <w:t>gfbr</w:t>
      </w:r>
      <w:r w:rsidRPr="00C6761E">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3583" w:name="_CR10_7_4"/>
      <w:bookmarkStart w:id="3584" w:name="_Toc525231342"/>
      <w:bookmarkStart w:id="3585" w:name="_Toc59198742"/>
      <w:bookmarkStart w:id="3586" w:name="_Toc75283100"/>
      <w:bookmarkStart w:id="3587" w:name="_Toc193395257"/>
      <w:bookmarkEnd w:id="3583"/>
      <w:r w:rsidRPr="00C6761E">
        <w:t>10.7.4</w:t>
      </w:r>
      <w:r w:rsidRPr="00C6761E">
        <w:tab/>
        <w:t>Semantics</w:t>
      </w:r>
      <w:bookmarkEnd w:id="3584"/>
      <w:bookmarkEnd w:id="3585"/>
      <w:bookmarkEnd w:id="3586"/>
      <w:bookmarkEnd w:id="3587"/>
    </w:p>
    <w:p w14:paraId="284A6D87" w14:textId="77777777" w:rsidR="0086513B" w:rsidRPr="00C6761E" w:rsidRDefault="0086513B" w:rsidP="0086513B">
      <w:pPr>
        <w:pStyle w:val="Heading4"/>
      </w:pPr>
      <w:bookmarkStart w:id="3588" w:name="_CR10_7_4_1"/>
      <w:bookmarkStart w:id="3589" w:name="_Toc525231343"/>
      <w:bookmarkStart w:id="3590" w:name="_Toc59198743"/>
      <w:bookmarkStart w:id="3591" w:name="_Toc75283101"/>
      <w:bookmarkStart w:id="3592" w:name="_Toc193395258"/>
      <w:bookmarkEnd w:id="3588"/>
      <w:r w:rsidRPr="00C6761E">
        <w:t>10.7.4.1</w:t>
      </w:r>
      <w:r w:rsidRPr="00C6761E">
        <w:tab/>
        <w:t>General</w:t>
      </w:r>
      <w:bookmarkEnd w:id="3589"/>
      <w:bookmarkEnd w:id="3590"/>
      <w:bookmarkEnd w:id="3591"/>
      <w:bookmarkEnd w:id="3592"/>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3593" w:name="_CR10_7_4_2"/>
      <w:bookmarkStart w:id="3594" w:name="_Toc525231344"/>
      <w:bookmarkStart w:id="3595" w:name="_Toc59198744"/>
      <w:bookmarkStart w:id="3596" w:name="_Toc75283102"/>
      <w:bookmarkStart w:id="3597" w:name="_Toc193395259"/>
      <w:bookmarkEnd w:id="3593"/>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3594"/>
      <w:bookmarkEnd w:id="3595"/>
      <w:bookmarkEnd w:id="3596"/>
      <w:bookmarkEnd w:id="3597"/>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lastRenderedPageBreak/>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t>c)</w:t>
      </w:r>
      <w:r w:rsidRPr="00C6761E">
        <w:tab/>
        <w:t>an optional "first-transmission-timestamp" attribute containing the parameter defined in clause 11.</w:t>
      </w:r>
      <w:r w:rsidR="00EA2EED">
        <w:t>7</w:t>
      </w:r>
      <w:r w:rsidRPr="00C6761E">
        <w:t>.2.7 indicating date and time of the first transmission to the ProSe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.2.7 indicating date and time of the first reception from the ProSe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lastRenderedPageBreak/>
        <w:t>a)</w:t>
      </w:r>
      <w:r w:rsidRPr="00C6761E">
        <w:tab/>
        <w:t>an optional "first-transmission-timestamp" attribute containing the parameter defined in clause 11.</w:t>
      </w:r>
      <w:r w:rsidR="00EA2EED">
        <w:t>7</w:t>
      </w:r>
      <w:r w:rsidRPr="00C6761E">
        <w:t>.2.7 indicating date and time of the first transmission in the unicast mode 5G ProSe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.2.7 indicating date and time of the first reception in the unicast mode 5G ProSe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lastRenderedPageBreak/>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in NG-RAN coverage period: and</w:t>
      </w:r>
    </w:p>
    <w:p w14:paraId="6FD162DD" w14:textId="434E9880" w:rsidR="0086513B" w:rsidRPr="00C6761E" w:rsidRDefault="0086513B" w:rsidP="0086513B">
      <w:pPr>
        <w:pStyle w:val="B2"/>
      </w:pPr>
      <w:r w:rsidRPr="00C6761E">
        <w:lastRenderedPageBreak/>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.2.10, of the 5G ProSe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"radio-resources-ind"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55CAD61" w:rsidR="0086513B" w:rsidRPr="00C6761E" w:rsidRDefault="0086513B" w:rsidP="0086513B">
      <w:pPr>
        <w:pStyle w:val="B1"/>
      </w:pPr>
      <w:r w:rsidRPr="00C6761E">
        <w:lastRenderedPageBreak/>
        <w:t>a)</w:t>
      </w:r>
      <w:r w:rsidRPr="00C6761E">
        <w:tab/>
        <w:t>a mandatory "qos-flow-id"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5C2C518F"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r w:rsidRPr="00C6761E">
        <w:rPr>
          <w:rFonts w:hint="eastAsia"/>
          <w:lang w:eastAsia="zh-CN"/>
        </w:rPr>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3598" w:name="_CR10_7_4_3"/>
      <w:bookmarkStart w:id="3599" w:name="_Toc525231345"/>
      <w:bookmarkStart w:id="3600" w:name="_Toc59198745"/>
      <w:bookmarkStart w:id="3601" w:name="_Toc75283103"/>
      <w:bookmarkStart w:id="3602" w:name="_Toc193395260"/>
      <w:bookmarkEnd w:id="3598"/>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3599"/>
      <w:bookmarkEnd w:id="3600"/>
      <w:bookmarkEnd w:id="3601"/>
      <w:bookmarkEnd w:id="3602"/>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lastRenderedPageBreak/>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Pr="00C6761E"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4E80CD83" w14:textId="092EB34B" w:rsidR="00FF4F78" w:rsidRPr="00C6761E" w:rsidRDefault="00AF026B" w:rsidP="00FF4F78">
      <w:pPr>
        <w:pStyle w:val="Heading1"/>
      </w:pPr>
      <w:bookmarkStart w:id="3603" w:name="_CR11"/>
      <w:bookmarkStart w:id="3604" w:name="_Toc193395261"/>
      <w:bookmarkEnd w:id="3603"/>
      <w:r w:rsidRPr="00C6761E">
        <w:t>11</w:t>
      </w:r>
      <w:r w:rsidR="00FF4F78" w:rsidRPr="00C6761E">
        <w:tab/>
      </w:r>
      <w:r w:rsidR="00E33D70" w:rsidRPr="00C6761E">
        <w:t>I</w:t>
      </w:r>
      <w:r w:rsidR="00FF4F78" w:rsidRPr="00C6761E">
        <w:t>nformation elements coding</w:t>
      </w:r>
      <w:bookmarkEnd w:id="3604"/>
    </w:p>
    <w:p w14:paraId="3E58F52E" w14:textId="6CDD9745" w:rsidR="00C144F4" w:rsidRPr="00C6761E" w:rsidRDefault="00AF026B" w:rsidP="00C144F4">
      <w:pPr>
        <w:pStyle w:val="Heading2"/>
      </w:pPr>
      <w:bookmarkStart w:id="3605" w:name="_CR11_1"/>
      <w:bookmarkStart w:id="3606" w:name="_Toc193395262"/>
      <w:bookmarkEnd w:id="3605"/>
      <w:r w:rsidRPr="00C6761E">
        <w:t>11.</w:t>
      </w:r>
      <w:r w:rsidR="00C144F4" w:rsidRPr="00C6761E">
        <w:t>1</w:t>
      </w:r>
      <w:r w:rsidR="00C144F4" w:rsidRPr="00C6761E">
        <w:tab/>
        <w:t>Overview</w:t>
      </w:r>
      <w:bookmarkEnd w:id="3606"/>
    </w:p>
    <w:p w14:paraId="0C0113C7" w14:textId="6F760AB7" w:rsidR="00CB3A44" w:rsidRPr="00C6761E" w:rsidRDefault="00CB3A44" w:rsidP="00433536">
      <w:r w:rsidRPr="00C6761E">
        <w:t>This clause contains general message format and information elements coding for the messages used in the procedures described in the present document.</w:t>
      </w:r>
    </w:p>
    <w:p w14:paraId="75C2B056" w14:textId="1E86065E" w:rsidR="00C144F4" w:rsidRPr="00C6761E" w:rsidRDefault="00AF026B" w:rsidP="00C144F4">
      <w:pPr>
        <w:pStyle w:val="Heading2"/>
      </w:pPr>
      <w:bookmarkStart w:id="3607" w:name="_CR11_2"/>
      <w:bookmarkStart w:id="3608" w:name="_Toc193395263"/>
      <w:bookmarkEnd w:id="3607"/>
      <w:r w:rsidRPr="00C6761E">
        <w:t>11.</w:t>
      </w:r>
      <w:r w:rsidR="00C144F4" w:rsidRPr="00C6761E">
        <w:t>2</w:t>
      </w:r>
      <w:r w:rsidR="00C144F4" w:rsidRPr="00C6761E">
        <w:tab/>
        <w:t>5G ProSe direct discovery message formats</w:t>
      </w:r>
      <w:bookmarkEnd w:id="3608"/>
    </w:p>
    <w:p w14:paraId="09B68830" w14:textId="332630A8" w:rsidR="00CB3A44" w:rsidRPr="00C6761E" w:rsidRDefault="00CB3A44" w:rsidP="00CB3A44">
      <w:pPr>
        <w:pStyle w:val="Heading3"/>
      </w:pPr>
      <w:bookmarkStart w:id="3609" w:name="_CR11_2_1"/>
      <w:bookmarkStart w:id="3610" w:name="_Toc59199394"/>
      <w:bookmarkStart w:id="3611" w:name="_Toc59198803"/>
      <w:bookmarkStart w:id="3612" w:name="_Toc525231403"/>
      <w:bookmarkStart w:id="3613" w:name="_Toc193395264"/>
      <w:bookmarkEnd w:id="3609"/>
      <w:r w:rsidRPr="00C6761E">
        <w:t>11.2.1</w:t>
      </w:r>
      <w:r w:rsidRPr="00C6761E">
        <w:tab/>
      </w:r>
      <w:r w:rsidR="00B70707" w:rsidRPr="00C6761E">
        <w:t xml:space="preserve">ProSe </w:t>
      </w:r>
      <w:r w:rsidR="006E5116" w:rsidRPr="00C6761E">
        <w:t>direct discovery</w:t>
      </w:r>
      <w:r w:rsidR="00B70707" w:rsidRPr="00C6761E">
        <w:t xml:space="preserve"> PC5 </w:t>
      </w:r>
      <w:bookmarkEnd w:id="3610"/>
      <w:bookmarkEnd w:id="3611"/>
      <w:bookmarkEnd w:id="3612"/>
      <w:r w:rsidR="005808D1" w:rsidRPr="00C6761E">
        <w:t>message type</w:t>
      </w:r>
      <w:bookmarkEnd w:id="3613"/>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5F238A87" w:rsidR="00CB3A44" w:rsidRPr="00C6761E" w:rsidRDefault="00CB3A44" w:rsidP="00CB3A44">
      <w:r w:rsidRPr="00C6761E">
        <w:t>This parameter is coded as shown in figure 11.2.1.1 and table 11.2.1.1.</w:t>
      </w:r>
    </w:p>
    <w:p w14:paraId="718643D8" w14:textId="6E134470" w:rsidR="009944F6" w:rsidRPr="00C6761E" w:rsidRDefault="009944F6" w:rsidP="00CB3A44">
      <w:r w:rsidRPr="00C6761E">
        <w:t xml:space="preserve">The ProSe direct discovery PC5 message type is a type </w:t>
      </w:r>
      <w:r w:rsidR="00202ABF">
        <w:t>3</w:t>
      </w:r>
      <w:r w:rsidRPr="00C6761E">
        <w:t xml:space="preserve">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3614"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3615" w:name="_CRFigure11_2_1_1"/>
      <w:bookmarkEnd w:id="3614"/>
      <w:r w:rsidRPr="00C6761E">
        <w:t>Figure </w:t>
      </w:r>
      <w:bookmarkEnd w:id="3615"/>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3616" w:name="_CRTable11_2_1_1"/>
      <w:r w:rsidRPr="00C6761E">
        <w:lastRenderedPageBreak/>
        <w:t>Table </w:t>
      </w:r>
      <w:bookmarkEnd w:id="3616"/>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07"/>
        <w:gridCol w:w="33"/>
        <w:gridCol w:w="251"/>
        <w:gridCol w:w="33"/>
        <w:gridCol w:w="250"/>
        <w:gridCol w:w="33"/>
        <w:gridCol w:w="250"/>
        <w:gridCol w:w="33"/>
        <w:gridCol w:w="5745"/>
      </w:tblGrid>
      <w:tr w:rsidR="008D73E9" w:rsidRPr="00C6761E" w14:paraId="0E5FC716" w14:textId="77777777" w:rsidTr="000225E5">
        <w:trPr>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0225E5">
            <w:pPr>
              <w:pStyle w:val="TAL"/>
            </w:pPr>
            <w:r w:rsidRPr="00C6761E">
              <w:rPr>
                <w:lang w:eastAsia="zh-CN"/>
              </w:rPr>
              <w:t>Discovery type</w:t>
            </w:r>
            <w:r w:rsidRPr="00C6761E">
              <w:t xml:space="preserve"> value (octet 1):</w:t>
            </w:r>
          </w:p>
        </w:tc>
      </w:tr>
      <w:tr w:rsidR="008D73E9" w:rsidRPr="00C6761E" w14:paraId="4920012B"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C6761E" w:rsidRDefault="008D73E9" w:rsidP="000225E5">
            <w:pPr>
              <w:pStyle w:val="TAL"/>
            </w:pPr>
            <w:r w:rsidRPr="00C6761E">
              <w:t>Bit</w:t>
            </w:r>
          </w:p>
        </w:tc>
      </w:tr>
      <w:tr w:rsidR="008D73E9" w:rsidRPr="00C6761E" w14:paraId="78334211" w14:textId="77777777" w:rsidTr="000225E5">
        <w:trPr>
          <w:cantSplit/>
          <w:jc w:val="center"/>
        </w:trPr>
        <w:tc>
          <w:tcPr>
            <w:tcW w:w="307" w:type="dxa"/>
            <w:tcBorders>
              <w:top w:val="nil"/>
              <w:left w:val="single" w:sz="4" w:space="0" w:color="auto"/>
              <w:bottom w:val="nil"/>
              <w:right w:val="nil"/>
            </w:tcBorders>
            <w:hideMark/>
          </w:tcPr>
          <w:p w14:paraId="6BD9B32C" w14:textId="77777777" w:rsidR="008D73E9" w:rsidRPr="00C6761E" w:rsidRDefault="008D73E9" w:rsidP="000225E5">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0225E5">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0225E5">
            <w:pPr>
              <w:pStyle w:val="TAH"/>
            </w:pPr>
          </w:p>
        </w:tc>
        <w:tc>
          <w:tcPr>
            <w:tcW w:w="283" w:type="dxa"/>
            <w:gridSpan w:val="2"/>
            <w:tcBorders>
              <w:top w:val="nil"/>
              <w:left w:val="nil"/>
              <w:bottom w:val="nil"/>
              <w:right w:val="nil"/>
            </w:tcBorders>
          </w:tcPr>
          <w:p w14:paraId="35EF62C6" w14:textId="77777777" w:rsidR="008D73E9" w:rsidRPr="00C6761E"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0225E5">
            <w:pPr>
              <w:pStyle w:val="TAL"/>
            </w:pPr>
          </w:p>
        </w:tc>
      </w:tr>
      <w:tr w:rsidR="008D73E9" w:rsidRPr="00C6761E" w14:paraId="53365E9E" w14:textId="77777777" w:rsidTr="000225E5">
        <w:trPr>
          <w:cantSplit/>
          <w:jc w:val="center"/>
        </w:trPr>
        <w:tc>
          <w:tcPr>
            <w:tcW w:w="307" w:type="dxa"/>
            <w:tcBorders>
              <w:top w:val="nil"/>
              <w:left w:val="single" w:sz="4" w:space="0" w:color="auto"/>
              <w:bottom w:val="nil"/>
              <w:right w:val="nil"/>
            </w:tcBorders>
            <w:hideMark/>
          </w:tcPr>
          <w:p w14:paraId="617A8939" w14:textId="77777777" w:rsidR="008D73E9" w:rsidRPr="00C6761E" w:rsidRDefault="008D73E9" w:rsidP="000225E5">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0225E5">
            <w:pPr>
              <w:pStyle w:val="TAC"/>
            </w:pPr>
          </w:p>
        </w:tc>
        <w:tc>
          <w:tcPr>
            <w:tcW w:w="283" w:type="dxa"/>
            <w:gridSpan w:val="2"/>
            <w:tcBorders>
              <w:top w:val="nil"/>
              <w:left w:val="nil"/>
              <w:bottom w:val="nil"/>
              <w:right w:val="nil"/>
            </w:tcBorders>
          </w:tcPr>
          <w:p w14:paraId="301AF51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0225E5">
            <w:pPr>
              <w:pStyle w:val="TAL"/>
              <w:rPr>
                <w:lang w:eastAsia="zh-CN"/>
              </w:rPr>
            </w:pPr>
            <w:r w:rsidRPr="00C6761E">
              <w:rPr>
                <w:lang w:eastAsia="zh-CN"/>
              </w:rPr>
              <w:t>Reserved</w:t>
            </w:r>
          </w:p>
        </w:tc>
      </w:tr>
      <w:tr w:rsidR="008D73E9" w:rsidRPr="00C6761E" w14:paraId="0D09D964" w14:textId="77777777" w:rsidTr="000225E5">
        <w:trPr>
          <w:cantSplit/>
          <w:jc w:val="center"/>
        </w:trPr>
        <w:tc>
          <w:tcPr>
            <w:tcW w:w="307" w:type="dxa"/>
            <w:tcBorders>
              <w:top w:val="nil"/>
              <w:left w:val="single" w:sz="4" w:space="0" w:color="auto"/>
              <w:bottom w:val="nil"/>
              <w:right w:val="nil"/>
            </w:tcBorders>
            <w:hideMark/>
          </w:tcPr>
          <w:p w14:paraId="67D8C07E"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0225E5">
            <w:pPr>
              <w:pStyle w:val="TAC"/>
            </w:pPr>
          </w:p>
        </w:tc>
        <w:tc>
          <w:tcPr>
            <w:tcW w:w="283" w:type="dxa"/>
            <w:gridSpan w:val="2"/>
            <w:tcBorders>
              <w:top w:val="nil"/>
              <w:left w:val="nil"/>
              <w:bottom w:val="nil"/>
              <w:right w:val="nil"/>
            </w:tcBorders>
          </w:tcPr>
          <w:p w14:paraId="19A3C9E8"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0225E5">
            <w:pPr>
              <w:pStyle w:val="TAL"/>
              <w:rPr>
                <w:lang w:eastAsia="zh-CN"/>
              </w:rPr>
            </w:pPr>
            <w:r w:rsidRPr="00C6761E">
              <w:t>Open discovery</w:t>
            </w:r>
          </w:p>
        </w:tc>
      </w:tr>
      <w:tr w:rsidR="008D73E9" w:rsidRPr="00C6761E" w14:paraId="697093AD" w14:textId="77777777" w:rsidTr="000225E5">
        <w:trPr>
          <w:cantSplit/>
          <w:jc w:val="center"/>
        </w:trPr>
        <w:tc>
          <w:tcPr>
            <w:tcW w:w="307" w:type="dxa"/>
            <w:tcBorders>
              <w:top w:val="nil"/>
              <w:left w:val="single" w:sz="4" w:space="0" w:color="auto"/>
              <w:bottom w:val="nil"/>
              <w:right w:val="nil"/>
            </w:tcBorders>
            <w:hideMark/>
          </w:tcPr>
          <w:p w14:paraId="4DE587F3"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0225E5">
            <w:pPr>
              <w:pStyle w:val="TAC"/>
            </w:pPr>
          </w:p>
        </w:tc>
        <w:tc>
          <w:tcPr>
            <w:tcW w:w="283" w:type="dxa"/>
            <w:gridSpan w:val="2"/>
            <w:tcBorders>
              <w:top w:val="nil"/>
              <w:left w:val="nil"/>
              <w:bottom w:val="nil"/>
              <w:right w:val="nil"/>
            </w:tcBorders>
          </w:tcPr>
          <w:p w14:paraId="53B8EC3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0225E5">
            <w:pPr>
              <w:pStyle w:val="TAL"/>
            </w:pPr>
            <w:r w:rsidRPr="00C6761E">
              <w:rPr>
                <w:lang w:eastAsia="zh-CN"/>
              </w:rPr>
              <w:t>Restricted discovery</w:t>
            </w:r>
          </w:p>
        </w:tc>
      </w:tr>
      <w:tr w:rsidR="008D73E9" w:rsidRPr="00C6761E" w14:paraId="7A8E6F27" w14:textId="77777777" w:rsidTr="000225E5">
        <w:trPr>
          <w:cantSplit/>
          <w:jc w:val="center"/>
        </w:trPr>
        <w:tc>
          <w:tcPr>
            <w:tcW w:w="307" w:type="dxa"/>
            <w:tcBorders>
              <w:top w:val="nil"/>
              <w:left w:val="single" w:sz="4" w:space="0" w:color="auto"/>
              <w:bottom w:val="nil"/>
              <w:right w:val="nil"/>
            </w:tcBorders>
            <w:hideMark/>
          </w:tcPr>
          <w:p w14:paraId="1EDE3721"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0225E5">
            <w:pPr>
              <w:pStyle w:val="TAC"/>
            </w:pPr>
          </w:p>
        </w:tc>
        <w:tc>
          <w:tcPr>
            <w:tcW w:w="283" w:type="dxa"/>
            <w:gridSpan w:val="2"/>
            <w:tcBorders>
              <w:top w:val="nil"/>
              <w:left w:val="nil"/>
              <w:bottom w:val="nil"/>
              <w:right w:val="nil"/>
            </w:tcBorders>
          </w:tcPr>
          <w:p w14:paraId="0BD5199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0225E5">
            <w:pPr>
              <w:pStyle w:val="TAL"/>
            </w:pPr>
            <w:r w:rsidRPr="00C6761E">
              <w:rPr>
                <w:lang w:eastAsia="zh-CN"/>
              </w:rPr>
              <w:t>Reserved</w:t>
            </w:r>
          </w:p>
        </w:tc>
      </w:tr>
      <w:tr w:rsidR="008D73E9" w:rsidRPr="00C6761E" w14:paraId="6BFA593A" w14:textId="77777777" w:rsidTr="000225E5">
        <w:trPr>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C6761E" w:rsidRDefault="008D73E9" w:rsidP="000225E5">
            <w:pPr>
              <w:pStyle w:val="TAL"/>
            </w:pPr>
          </w:p>
        </w:tc>
      </w:tr>
      <w:tr w:rsidR="008D73E9" w:rsidRPr="00C6761E" w14:paraId="2AC0318F"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C6761E" w:rsidRDefault="008D73E9" w:rsidP="000225E5">
            <w:pPr>
              <w:pStyle w:val="TAL"/>
              <w:rPr>
                <w:lang w:eastAsia="zh-CN"/>
              </w:rPr>
            </w:pPr>
            <w:r w:rsidRPr="00C6761E">
              <w:t>Content type value (octet 1):</w:t>
            </w:r>
          </w:p>
        </w:tc>
      </w:tr>
      <w:tr w:rsidR="008D73E9" w:rsidRPr="00C6761E" w14:paraId="0CBE8ECA"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C6761E" w:rsidRDefault="008D73E9" w:rsidP="000225E5">
            <w:pPr>
              <w:pStyle w:val="TAL"/>
              <w:rPr>
                <w:lang w:eastAsia="zh-CN"/>
              </w:rPr>
            </w:pPr>
            <w:r w:rsidRPr="00C6761E">
              <w:t>Bit</w:t>
            </w:r>
          </w:p>
        </w:tc>
      </w:tr>
      <w:tr w:rsidR="008D73E9" w:rsidRPr="00C6761E" w14:paraId="21E670A1" w14:textId="77777777" w:rsidTr="000225E5">
        <w:trPr>
          <w:cantSplit/>
          <w:jc w:val="center"/>
        </w:trPr>
        <w:tc>
          <w:tcPr>
            <w:tcW w:w="340" w:type="dxa"/>
            <w:gridSpan w:val="2"/>
            <w:tcBorders>
              <w:top w:val="nil"/>
              <w:left w:val="single" w:sz="4" w:space="0" w:color="auto"/>
              <w:bottom w:val="nil"/>
              <w:right w:val="nil"/>
            </w:tcBorders>
            <w:hideMark/>
          </w:tcPr>
          <w:p w14:paraId="05788D37" w14:textId="77777777" w:rsidR="008D73E9" w:rsidRPr="00C6761E" w:rsidRDefault="008D73E9" w:rsidP="000225E5">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0225E5">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0225E5">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0225E5">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0225E5">
            <w:pPr>
              <w:rPr>
                <w:b/>
              </w:rPr>
            </w:pPr>
          </w:p>
        </w:tc>
      </w:tr>
      <w:tr w:rsidR="008D73E9" w:rsidRPr="00C6761E" w14:paraId="1644B8E0" w14:textId="77777777" w:rsidTr="000225E5">
        <w:trPr>
          <w:cantSplit/>
          <w:jc w:val="center"/>
        </w:trPr>
        <w:tc>
          <w:tcPr>
            <w:tcW w:w="340" w:type="dxa"/>
            <w:gridSpan w:val="2"/>
            <w:tcBorders>
              <w:top w:val="nil"/>
              <w:left w:val="single" w:sz="4" w:space="0" w:color="auto"/>
              <w:bottom w:val="nil"/>
              <w:right w:val="nil"/>
            </w:tcBorders>
            <w:hideMark/>
          </w:tcPr>
          <w:p w14:paraId="207B889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0225E5">
            <w:pPr>
              <w:pStyle w:val="TAL"/>
              <w:rPr>
                <w:lang w:eastAsia="zh-CN"/>
              </w:rPr>
            </w:pPr>
            <w:r w:rsidRPr="00C6761E">
              <w:rPr>
                <w:lang w:eastAsia="zh-CN"/>
              </w:rPr>
              <w:t>Announcement/response</w:t>
            </w:r>
          </w:p>
        </w:tc>
      </w:tr>
      <w:tr w:rsidR="008D73E9" w:rsidRPr="00C6761E" w14:paraId="4D47FCB8" w14:textId="77777777" w:rsidTr="000225E5">
        <w:trPr>
          <w:cantSplit/>
          <w:jc w:val="center"/>
        </w:trPr>
        <w:tc>
          <w:tcPr>
            <w:tcW w:w="340" w:type="dxa"/>
            <w:gridSpan w:val="2"/>
            <w:tcBorders>
              <w:top w:val="nil"/>
              <w:left w:val="single" w:sz="4" w:space="0" w:color="auto"/>
              <w:bottom w:val="nil"/>
              <w:right w:val="nil"/>
            </w:tcBorders>
            <w:hideMark/>
          </w:tcPr>
          <w:p w14:paraId="657524F1"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0225E5">
            <w:pPr>
              <w:pStyle w:val="TAL"/>
              <w:rPr>
                <w:lang w:eastAsia="zh-CN"/>
              </w:rPr>
            </w:pPr>
            <w:r w:rsidRPr="00C6761E">
              <w:rPr>
                <w:lang w:eastAsia="zh-CN"/>
              </w:rPr>
              <w:t>Solicitation</w:t>
            </w:r>
          </w:p>
        </w:tc>
      </w:tr>
      <w:tr w:rsidR="00876B5E" w:rsidRPr="00C6761E" w14:paraId="3ACBF289" w14:textId="77777777" w:rsidTr="004B01A0">
        <w:trPr>
          <w:cantSplit/>
          <w:jc w:val="center"/>
        </w:trPr>
        <w:tc>
          <w:tcPr>
            <w:tcW w:w="340" w:type="dxa"/>
            <w:gridSpan w:val="2"/>
            <w:tcBorders>
              <w:top w:val="nil"/>
              <w:left w:val="single" w:sz="4" w:space="0" w:color="auto"/>
              <w:bottom w:val="nil"/>
              <w:right w:val="nil"/>
            </w:tcBorders>
          </w:tcPr>
          <w:p w14:paraId="029C4880"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4B01A0">
        <w:trPr>
          <w:cantSplit/>
          <w:jc w:val="center"/>
        </w:trPr>
        <w:tc>
          <w:tcPr>
            <w:tcW w:w="340" w:type="dxa"/>
            <w:gridSpan w:val="2"/>
            <w:tcBorders>
              <w:top w:val="nil"/>
              <w:left w:val="single" w:sz="4" w:space="0" w:color="auto"/>
              <w:bottom w:val="nil"/>
              <w:right w:val="nil"/>
            </w:tcBorders>
          </w:tcPr>
          <w:p w14:paraId="3D2442E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0225E5">
        <w:trPr>
          <w:cantSplit/>
          <w:jc w:val="center"/>
        </w:trPr>
        <w:tc>
          <w:tcPr>
            <w:tcW w:w="340" w:type="dxa"/>
            <w:gridSpan w:val="2"/>
            <w:tcBorders>
              <w:top w:val="nil"/>
              <w:left w:val="single" w:sz="4" w:space="0" w:color="auto"/>
              <w:bottom w:val="nil"/>
              <w:right w:val="nil"/>
            </w:tcBorders>
            <w:hideMark/>
          </w:tcPr>
          <w:p w14:paraId="5DB70A37"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0225E5">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0225E5">
        <w:trPr>
          <w:cantSplit/>
          <w:jc w:val="center"/>
        </w:trPr>
        <w:tc>
          <w:tcPr>
            <w:tcW w:w="340" w:type="dxa"/>
            <w:gridSpan w:val="2"/>
            <w:tcBorders>
              <w:top w:val="nil"/>
              <w:left w:val="single" w:sz="4" w:space="0" w:color="auto"/>
              <w:bottom w:val="nil"/>
              <w:right w:val="nil"/>
            </w:tcBorders>
            <w:hideMark/>
          </w:tcPr>
          <w:p w14:paraId="24A2257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0225E5">
            <w:pPr>
              <w:pStyle w:val="TAL"/>
              <w:rPr>
                <w:lang w:eastAsia="zh-CN"/>
              </w:rPr>
            </w:pPr>
            <w:r w:rsidRPr="00C6761E">
              <w:rPr>
                <w:lang w:eastAsia="zh-CN"/>
              </w:rPr>
              <w:t>UE-to-network relay discovery solicitation</w:t>
            </w:r>
          </w:p>
        </w:tc>
      </w:tr>
      <w:tr w:rsidR="008D73E9" w:rsidRPr="00C6761E" w14:paraId="24D77C2C" w14:textId="77777777" w:rsidTr="000225E5">
        <w:trPr>
          <w:cantSplit/>
          <w:jc w:val="center"/>
        </w:trPr>
        <w:tc>
          <w:tcPr>
            <w:tcW w:w="340" w:type="dxa"/>
            <w:gridSpan w:val="2"/>
            <w:tcBorders>
              <w:top w:val="nil"/>
              <w:left w:val="single" w:sz="4" w:space="0" w:color="auto"/>
              <w:bottom w:val="nil"/>
              <w:right w:val="nil"/>
            </w:tcBorders>
            <w:hideMark/>
          </w:tcPr>
          <w:p w14:paraId="7B34092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0225E5">
            <w:pPr>
              <w:pStyle w:val="TAL"/>
              <w:rPr>
                <w:lang w:eastAsia="zh-CN"/>
              </w:rPr>
            </w:pPr>
            <w:r w:rsidRPr="00C6761E">
              <w:rPr>
                <w:lang w:eastAsia="zh-CN"/>
              </w:rPr>
              <w:t>Group member discovery announcement/group member discovery response</w:t>
            </w:r>
          </w:p>
        </w:tc>
      </w:tr>
      <w:tr w:rsidR="008D73E9" w:rsidRPr="00C6761E" w14:paraId="74AA4423" w14:textId="77777777" w:rsidTr="000225E5">
        <w:trPr>
          <w:cantSplit/>
          <w:jc w:val="center"/>
        </w:trPr>
        <w:tc>
          <w:tcPr>
            <w:tcW w:w="340" w:type="dxa"/>
            <w:gridSpan w:val="2"/>
            <w:tcBorders>
              <w:top w:val="nil"/>
              <w:left w:val="single" w:sz="4" w:space="0" w:color="auto"/>
              <w:bottom w:val="nil"/>
              <w:right w:val="nil"/>
            </w:tcBorders>
            <w:hideMark/>
          </w:tcPr>
          <w:p w14:paraId="79C37C8C"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0225E5">
            <w:pPr>
              <w:pStyle w:val="TAL"/>
              <w:rPr>
                <w:lang w:eastAsia="zh-CN"/>
              </w:rPr>
            </w:pPr>
            <w:r w:rsidRPr="00C6761E">
              <w:rPr>
                <w:lang w:eastAsia="zh-CN"/>
              </w:rPr>
              <w:t>Group member discovery solicitation</w:t>
            </w:r>
          </w:p>
        </w:tc>
      </w:tr>
      <w:tr w:rsidR="008D73E9" w:rsidRPr="00C6761E" w14:paraId="71B1794B" w14:textId="77777777" w:rsidTr="000225E5">
        <w:trPr>
          <w:cantSplit/>
          <w:jc w:val="center"/>
        </w:trPr>
        <w:tc>
          <w:tcPr>
            <w:tcW w:w="340" w:type="dxa"/>
            <w:gridSpan w:val="2"/>
            <w:tcBorders>
              <w:top w:val="nil"/>
              <w:left w:val="single" w:sz="4" w:space="0" w:color="auto"/>
              <w:bottom w:val="nil"/>
              <w:right w:val="nil"/>
            </w:tcBorders>
            <w:hideMark/>
          </w:tcPr>
          <w:p w14:paraId="4304D698"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0225E5">
            <w:pPr>
              <w:pStyle w:val="TAL"/>
              <w:rPr>
                <w:lang w:eastAsia="zh-CN"/>
              </w:rPr>
            </w:pPr>
            <w:r w:rsidRPr="00C6761E">
              <w:rPr>
                <w:lang w:eastAsia="zh-CN"/>
              </w:rPr>
              <w:t>Relay discovery additional information</w:t>
            </w:r>
          </w:p>
        </w:tc>
      </w:tr>
      <w:tr w:rsidR="003F4A86" w:rsidRPr="00C6761E" w14:paraId="6494E330" w14:textId="77777777" w:rsidTr="004B01A0">
        <w:trPr>
          <w:cantSplit/>
          <w:jc w:val="center"/>
        </w:trPr>
        <w:tc>
          <w:tcPr>
            <w:tcW w:w="340" w:type="dxa"/>
            <w:gridSpan w:val="2"/>
            <w:tcBorders>
              <w:top w:val="nil"/>
              <w:left w:val="single" w:sz="4" w:space="0" w:color="auto"/>
              <w:bottom w:val="nil"/>
              <w:right w:val="nil"/>
            </w:tcBorders>
          </w:tcPr>
          <w:p w14:paraId="78A31374"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announcement/Ranging and sidelink positioning UE discovery response</w:t>
            </w:r>
          </w:p>
        </w:tc>
      </w:tr>
      <w:tr w:rsidR="003F4A86" w:rsidRPr="00C6761E" w14:paraId="78B19CC8" w14:textId="77777777" w:rsidTr="004B01A0">
        <w:trPr>
          <w:cantSplit/>
          <w:jc w:val="center"/>
        </w:trPr>
        <w:tc>
          <w:tcPr>
            <w:tcW w:w="340" w:type="dxa"/>
            <w:gridSpan w:val="2"/>
            <w:tcBorders>
              <w:top w:val="nil"/>
              <w:left w:val="single" w:sz="4" w:space="0" w:color="auto"/>
              <w:bottom w:val="nil"/>
              <w:right w:val="nil"/>
            </w:tcBorders>
          </w:tcPr>
          <w:p w14:paraId="3EDC957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solicitation</w:t>
            </w:r>
          </w:p>
        </w:tc>
      </w:tr>
      <w:tr w:rsidR="003F4A86" w:rsidRPr="00C6761E" w14:paraId="6E70A533" w14:textId="77777777" w:rsidTr="004B01A0">
        <w:trPr>
          <w:cantSplit/>
          <w:jc w:val="center"/>
        </w:trPr>
        <w:tc>
          <w:tcPr>
            <w:tcW w:w="340" w:type="dxa"/>
            <w:gridSpan w:val="2"/>
            <w:tcBorders>
              <w:top w:val="nil"/>
              <w:left w:val="single" w:sz="4" w:space="0" w:color="auto"/>
              <w:bottom w:val="nil"/>
              <w:right w:val="nil"/>
            </w:tcBorders>
          </w:tcPr>
          <w:p w14:paraId="50D898B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announcement for ranging and sidelink positioning/group member discovery response for ranging and sidelink positioning</w:t>
            </w:r>
          </w:p>
        </w:tc>
      </w:tr>
      <w:tr w:rsidR="003F4A86" w:rsidRPr="00C6761E" w14:paraId="564158D9" w14:textId="77777777" w:rsidTr="004B01A0">
        <w:trPr>
          <w:cantSplit/>
          <w:jc w:val="center"/>
        </w:trPr>
        <w:tc>
          <w:tcPr>
            <w:tcW w:w="340" w:type="dxa"/>
            <w:gridSpan w:val="2"/>
            <w:tcBorders>
              <w:top w:val="nil"/>
              <w:left w:val="single" w:sz="4" w:space="0" w:color="auto"/>
              <w:bottom w:val="nil"/>
              <w:right w:val="nil"/>
            </w:tcBorders>
          </w:tcPr>
          <w:p w14:paraId="727E8B9D"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solicitation for ranging and sidelink positioning</w:t>
            </w:r>
          </w:p>
        </w:tc>
      </w:tr>
      <w:tr w:rsidR="008D73E9" w:rsidRPr="00C6761E" w14:paraId="286532C5" w14:textId="77777777" w:rsidTr="000225E5">
        <w:trPr>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C6761E" w:rsidRDefault="008D73E9" w:rsidP="000225E5">
            <w:pPr>
              <w:pStyle w:val="TAL"/>
              <w:rPr>
                <w:lang w:eastAsia="zh-CN"/>
              </w:rPr>
            </w:pPr>
          </w:p>
          <w:p w14:paraId="00F093DD" w14:textId="77777777" w:rsidR="008D73E9" w:rsidRPr="00C6761E" w:rsidRDefault="008D73E9" w:rsidP="000225E5">
            <w:pPr>
              <w:pStyle w:val="TAL"/>
              <w:rPr>
                <w:lang w:eastAsia="zh-CN"/>
              </w:rPr>
            </w:pPr>
            <w:r w:rsidRPr="00C6761E">
              <w:rPr>
                <w:lang w:eastAsia="zh-CN"/>
              </w:rPr>
              <w:t>The other values are reserved.</w:t>
            </w:r>
          </w:p>
        </w:tc>
      </w:tr>
      <w:tr w:rsidR="008D73E9" w:rsidRPr="00C6761E" w14:paraId="7AB20939" w14:textId="77777777" w:rsidTr="000225E5">
        <w:trPr>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C6761E" w:rsidRDefault="008D73E9" w:rsidP="000225E5">
            <w:pPr>
              <w:pStyle w:val="TAL"/>
              <w:rPr>
                <w:lang w:eastAsia="zh-CN"/>
              </w:rPr>
            </w:pPr>
          </w:p>
        </w:tc>
      </w:tr>
      <w:tr w:rsidR="008D73E9" w:rsidRPr="00C6761E" w14:paraId="23A4BB88"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C6761E" w:rsidRDefault="008D73E9" w:rsidP="000225E5">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C6761E" w:rsidRDefault="008D73E9" w:rsidP="000225E5">
            <w:pPr>
              <w:pStyle w:val="TAL"/>
              <w:rPr>
                <w:lang w:eastAsia="zh-CN"/>
              </w:rPr>
            </w:pPr>
            <w:r w:rsidRPr="00C6761E">
              <w:t>Bit</w:t>
            </w:r>
          </w:p>
        </w:tc>
      </w:tr>
      <w:tr w:rsidR="008D73E9" w:rsidRPr="00C6761E" w14:paraId="6240F05F" w14:textId="77777777" w:rsidTr="000225E5">
        <w:trPr>
          <w:cantSplit/>
          <w:jc w:val="center"/>
        </w:trPr>
        <w:tc>
          <w:tcPr>
            <w:tcW w:w="307" w:type="dxa"/>
            <w:tcBorders>
              <w:top w:val="nil"/>
              <w:left w:val="single" w:sz="4" w:space="0" w:color="auto"/>
              <w:bottom w:val="nil"/>
              <w:right w:val="nil"/>
            </w:tcBorders>
            <w:hideMark/>
          </w:tcPr>
          <w:p w14:paraId="7AFD8260" w14:textId="77777777" w:rsidR="008D73E9" w:rsidRPr="00C6761E" w:rsidRDefault="008D73E9" w:rsidP="000225E5">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0225E5">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0225E5">
            <w:pPr>
              <w:pStyle w:val="TAC"/>
            </w:pPr>
          </w:p>
        </w:tc>
        <w:tc>
          <w:tcPr>
            <w:tcW w:w="283" w:type="dxa"/>
            <w:gridSpan w:val="2"/>
            <w:tcBorders>
              <w:top w:val="nil"/>
              <w:left w:val="nil"/>
              <w:bottom w:val="nil"/>
              <w:right w:val="nil"/>
            </w:tcBorders>
          </w:tcPr>
          <w:p w14:paraId="1492475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0225E5"/>
        </w:tc>
      </w:tr>
      <w:tr w:rsidR="008D73E9" w:rsidRPr="00C6761E" w14:paraId="42B7A847" w14:textId="77777777" w:rsidTr="000225E5">
        <w:trPr>
          <w:cantSplit/>
          <w:jc w:val="center"/>
        </w:trPr>
        <w:tc>
          <w:tcPr>
            <w:tcW w:w="307" w:type="dxa"/>
            <w:tcBorders>
              <w:top w:val="nil"/>
              <w:left w:val="single" w:sz="4" w:space="0" w:color="auto"/>
              <w:bottom w:val="nil"/>
              <w:right w:val="nil"/>
            </w:tcBorders>
            <w:hideMark/>
          </w:tcPr>
          <w:p w14:paraId="70524CC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0225E5">
            <w:pPr>
              <w:pStyle w:val="TAC"/>
            </w:pPr>
          </w:p>
        </w:tc>
        <w:tc>
          <w:tcPr>
            <w:tcW w:w="283" w:type="dxa"/>
            <w:gridSpan w:val="2"/>
            <w:tcBorders>
              <w:top w:val="nil"/>
              <w:left w:val="nil"/>
              <w:bottom w:val="nil"/>
              <w:right w:val="nil"/>
            </w:tcBorders>
          </w:tcPr>
          <w:p w14:paraId="1E8FDCCC"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0225E5">
            <w:pPr>
              <w:pStyle w:val="TAL"/>
              <w:rPr>
                <w:lang w:eastAsia="zh-CN"/>
              </w:rPr>
            </w:pPr>
            <w:r w:rsidRPr="00C6761E">
              <w:rPr>
                <w:lang w:eastAsia="zh-CN"/>
              </w:rPr>
              <w:t>Reserved</w:t>
            </w:r>
          </w:p>
        </w:tc>
      </w:tr>
      <w:tr w:rsidR="008D73E9" w:rsidRPr="00C6761E" w14:paraId="2B34DDA5" w14:textId="77777777" w:rsidTr="000225E5">
        <w:trPr>
          <w:cantSplit/>
          <w:jc w:val="center"/>
        </w:trPr>
        <w:tc>
          <w:tcPr>
            <w:tcW w:w="307" w:type="dxa"/>
            <w:tcBorders>
              <w:top w:val="nil"/>
              <w:left w:val="single" w:sz="4" w:space="0" w:color="auto"/>
              <w:bottom w:val="nil"/>
              <w:right w:val="nil"/>
            </w:tcBorders>
            <w:hideMark/>
          </w:tcPr>
          <w:p w14:paraId="1ABF9452"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0225E5">
            <w:pPr>
              <w:pStyle w:val="TAC"/>
            </w:pPr>
          </w:p>
        </w:tc>
        <w:tc>
          <w:tcPr>
            <w:tcW w:w="283" w:type="dxa"/>
            <w:gridSpan w:val="2"/>
            <w:tcBorders>
              <w:top w:val="nil"/>
              <w:left w:val="nil"/>
              <w:bottom w:val="nil"/>
              <w:right w:val="nil"/>
            </w:tcBorders>
          </w:tcPr>
          <w:p w14:paraId="3F44CF82"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0225E5">
            <w:pPr>
              <w:pStyle w:val="TAL"/>
              <w:rPr>
                <w:lang w:eastAsia="zh-CN"/>
              </w:rPr>
            </w:pPr>
            <w:r w:rsidRPr="00C6761E">
              <w:rPr>
                <w:lang w:eastAsia="zh-CN"/>
              </w:rPr>
              <w:t>Model A</w:t>
            </w:r>
          </w:p>
        </w:tc>
      </w:tr>
      <w:tr w:rsidR="008D73E9" w:rsidRPr="00C6761E" w14:paraId="2C014C07" w14:textId="77777777" w:rsidTr="000225E5">
        <w:trPr>
          <w:cantSplit/>
          <w:jc w:val="center"/>
        </w:trPr>
        <w:tc>
          <w:tcPr>
            <w:tcW w:w="307" w:type="dxa"/>
            <w:tcBorders>
              <w:top w:val="nil"/>
              <w:left w:val="single" w:sz="4" w:space="0" w:color="auto"/>
              <w:bottom w:val="nil"/>
              <w:right w:val="nil"/>
            </w:tcBorders>
            <w:hideMark/>
          </w:tcPr>
          <w:p w14:paraId="2627D357"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0225E5">
            <w:pPr>
              <w:pStyle w:val="TAC"/>
            </w:pPr>
          </w:p>
        </w:tc>
        <w:tc>
          <w:tcPr>
            <w:tcW w:w="283" w:type="dxa"/>
            <w:gridSpan w:val="2"/>
            <w:tcBorders>
              <w:top w:val="nil"/>
              <w:left w:val="nil"/>
              <w:bottom w:val="nil"/>
              <w:right w:val="nil"/>
            </w:tcBorders>
          </w:tcPr>
          <w:p w14:paraId="72B951F4"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0225E5">
            <w:pPr>
              <w:pStyle w:val="TAL"/>
              <w:rPr>
                <w:lang w:eastAsia="zh-CN"/>
              </w:rPr>
            </w:pPr>
            <w:r w:rsidRPr="00C6761E">
              <w:rPr>
                <w:lang w:eastAsia="zh-CN"/>
              </w:rPr>
              <w:t>Model B</w:t>
            </w:r>
          </w:p>
        </w:tc>
      </w:tr>
      <w:tr w:rsidR="008D73E9" w:rsidRPr="00C6761E" w14:paraId="73EB4E6F" w14:textId="77777777" w:rsidTr="000225E5">
        <w:trPr>
          <w:cantSplit/>
          <w:jc w:val="center"/>
        </w:trPr>
        <w:tc>
          <w:tcPr>
            <w:tcW w:w="307" w:type="dxa"/>
            <w:tcBorders>
              <w:top w:val="nil"/>
              <w:left w:val="single" w:sz="4" w:space="0" w:color="auto"/>
              <w:bottom w:val="single" w:sz="4" w:space="0" w:color="auto"/>
              <w:right w:val="nil"/>
            </w:tcBorders>
            <w:hideMark/>
          </w:tcPr>
          <w:p w14:paraId="48CE6430"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0225E5">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Pr="00C6761E" w:rsidRDefault="00094C25" w:rsidP="00094C25">
      <w:pPr>
        <w:pStyle w:val="NO"/>
        <w:rPr>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07594A1A" w14:textId="407B48AE" w:rsidR="00CB3A44" w:rsidRPr="00C6761E" w:rsidRDefault="00CB3A44" w:rsidP="00CB3A44">
      <w:pPr>
        <w:pStyle w:val="Heading3"/>
      </w:pPr>
      <w:bookmarkStart w:id="3617" w:name="_CR11_2_2"/>
      <w:bookmarkStart w:id="3618" w:name="_Toc59199390"/>
      <w:bookmarkStart w:id="3619" w:name="_Toc59198799"/>
      <w:bookmarkStart w:id="3620" w:name="_Toc525231399"/>
      <w:bookmarkStart w:id="3621" w:name="_Toc193395265"/>
      <w:bookmarkEnd w:id="3617"/>
      <w:r w:rsidRPr="00C6761E">
        <w:t>11.2.2</w:t>
      </w:r>
      <w:r w:rsidRPr="00C6761E">
        <w:tab/>
        <w:t xml:space="preserve">ProSe </w:t>
      </w:r>
      <w:bookmarkEnd w:id="3618"/>
      <w:bookmarkEnd w:id="3619"/>
      <w:bookmarkEnd w:id="3620"/>
      <w:r w:rsidR="009C6B92" w:rsidRPr="00C6761E">
        <w:t>application code</w:t>
      </w:r>
      <w:bookmarkEnd w:id="3621"/>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lastRenderedPageBreak/>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3622" w:name="_CR11_2_3"/>
      <w:bookmarkStart w:id="3623" w:name="_Toc59199418"/>
      <w:bookmarkStart w:id="3624" w:name="_Toc59198827"/>
      <w:bookmarkStart w:id="3625" w:name="_Toc525231427"/>
      <w:bookmarkStart w:id="3626" w:name="_Toc193395266"/>
      <w:bookmarkEnd w:id="3622"/>
      <w:r w:rsidRPr="00C6761E">
        <w:t>11.2.3</w:t>
      </w:r>
      <w:r w:rsidRPr="00C6761E">
        <w:tab/>
        <w:t xml:space="preserve">ProSe </w:t>
      </w:r>
      <w:bookmarkEnd w:id="3623"/>
      <w:bookmarkEnd w:id="3624"/>
      <w:bookmarkEnd w:id="3625"/>
      <w:r w:rsidR="00E0517C" w:rsidRPr="00C6761E">
        <w:t>restricted code</w:t>
      </w:r>
      <w:bookmarkEnd w:id="3626"/>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3627" w:name="_CR11_2_4"/>
      <w:bookmarkStart w:id="3628" w:name="_Toc59199395"/>
      <w:bookmarkStart w:id="3629" w:name="_Toc59198804"/>
      <w:bookmarkStart w:id="3630" w:name="_Toc525231404"/>
      <w:bookmarkStart w:id="3631" w:name="_Toc193395267"/>
      <w:bookmarkEnd w:id="3627"/>
      <w:r w:rsidRPr="00C6761E">
        <w:t>11.2.4</w:t>
      </w:r>
      <w:r w:rsidRPr="00C6761E">
        <w:tab/>
        <w:t>MIC</w:t>
      </w:r>
      <w:bookmarkEnd w:id="3628"/>
      <w:bookmarkEnd w:id="3629"/>
      <w:bookmarkEnd w:id="3630"/>
      <w:bookmarkEnd w:id="3631"/>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3632" w:name="_CR11_2_5"/>
      <w:bookmarkStart w:id="3633" w:name="_Toc59199402"/>
      <w:bookmarkStart w:id="3634" w:name="_Toc59198811"/>
      <w:bookmarkStart w:id="3635" w:name="_Toc525231411"/>
      <w:bookmarkStart w:id="3636" w:name="_Toc193395268"/>
      <w:bookmarkEnd w:id="3632"/>
      <w:r w:rsidRPr="00C6761E">
        <w:t>11.2.5</w:t>
      </w:r>
      <w:r w:rsidRPr="00C6761E">
        <w:tab/>
        <w:t>UTC-based counter</w:t>
      </w:r>
      <w:bookmarkEnd w:id="3633"/>
      <w:bookmarkEnd w:id="3634"/>
      <w:bookmarkEnd w:id="3635"/>
      <w:bookmarkEnd w:id="3636"/>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3637" w:name="_CR11_2_6"/>
      <w:bookmarkStart w:id="3638" w:name="_Toc59199438"/>
      <w:bookmarkStart w:id="3639" w:name="_Toc59198847"/>
      <w:bookmarkStart w:id="3640" w:name="_Toc525231447"/>
      <w:bookmarkStart w:id="3641" w:name="_Toc193395269"/>
      <w:bookmarkEnd w:id="3637"/>
      <w:r w:rsidRPr="00C6761E">
        <w:t>11.2.6</w:t>
      </w:r>
      <w:r w:rsidRPr="00C6761E">
        <w:tab/>
      </w:r>
      <w:r w:rsidR="00AD7EDD" w:rsidRPr="00C6761E">
        <w:t>Application layer</w:t>
      </w:r>
      <w:r w:rsidRPr="00C6761E">
        <w:t xml:space="preserve"> </w:t>
      </w:r>
      <w:r w:rsidR="003E0B28" w:rsidRPr="00C6761E">
        <w:t>g</w:t>
      </w:r>
      <w:r w:rsidRPr="00C6761E">
        <w:t>roup ID</w:t>
      </w:r>
      <w:bookmarkEnd w:id="3638"/>
      <w:bookmarkEnd w:id="3639"/>
      <w:bookmarkEnd w:id="3640"/>
      <w:bookmarkEnd w:id="3641"/>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3642"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3643" w:name="_CRFigure11_2_6_1"/>
      <w:bookmarkEnd w:id="3642"/>
      <w:r w:rsidRPr="00C6761E">
        <w:t>Figure </w:t>
      </w:r>
      <w:bookmarkEnd w:id="3643"/>
      <w:r w:rsidRPr="00C6761E">
        <w:t>11.2.6.1: Application layer group ID information element</w:t>
      </w:r>
    </w:p>
    <w:p w14:paraId="24E1A1D0" w14:textId="77777777" w:rsidR="007B550E" w:rsidRPr="00C6761E" w:rsidRDefault="007B550E" w:rsidP="007B550E">
      <w:pPr>
        <w:pStyle w:val="TH"/>
      </w:pPr>
      <w:bookmarkStart w:id="3644" w:name="_CRTable11_2_6_1"/>
      <w:r w:rsidRPr="00C6761E">
        <w:lastRenderedPageBreak/>
        <w:t>Table </w:t>
      </w:r>
      <w:bookmarkEnd w:id="3644"/>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3645" w:name="_CR11_2_7"/>
      <w:bookmarkStart w:id="3646" w:name="_Toc59199434"/>
      <w:bookmarkStart w:id="3647" w:name="_Toc59198843"/>
      <w:bookmarkStart w:id="3648" w:name="_Toc193395270"/>
      <w:bookmarkEnd w:id="3645"/>
      <w:r w:rsidRPr="00C6761E">
        <w:t>11.2.7</w:t>
      </w:r>
      <w:r w:rsidRPr="00C6761E">
        <w:tab/>
        <w:t xml:space="preserve">User </w:t>
      </w:r>
      <w:r w:rsidR="003D75CD" w:rsidRPr="00C6761E">
        <w:t>info</w:t>
      </w:r>
      <w:r w:rsidRPr="00C6761E">
        <w:t xml:space="preserve"> ID</w:t>
      </w:r>
      <w:bookmarkEnd w:id="3646"/>
      <w:bookmarkEnd w:id="3647"/>
      <w:bookmarkEnd w:id="3648"/>
    </w:p>
    <w:p w14:paraId="7F484CAE" w14:textId="48426507" w:rsidR="00CB3A44" w:rsidRPr="00C6761E" w:rsidRDefault="00A7611D" w:rsidP="00CB3A44">
      <w:r w:rsidRPr="00C6761E">
        <w:t xml:space="preserve">The </w:t>
      </w:r>
      <w:r w:rsidRPr="00C6761E">
        <w:rPr>
          <w:lang w:eastAsia="zh-CN"/>
        </w:rPr>
        <w:t>u</w:t>
      </w:r>
      <w:r w:rsidRPr="00C6761E">
        <w:t xml:space="preserve">ser info ID parameter carries a user info ID as specified in 3GPP TS 23.304 [2]. The user info ID parameter </w:t>
      </w:r>
      <w:r>
        <w:t>contains</w:t>
      </w:r>
      <w:r w:rsidRPr="00C6761E">
        <w:t xml:space="preserve"> a 48-bit long bit string</w:t>
      </w:r>
      <w:r>
        <w:t xml:space="preserve"> (6 octets)</w:t>
      </w:r>
      <w:r w:rsidRPr="00C6761E">
        <w:t xml:space="preserve">. The </w:t>
      </w:r>
      <w:r>
        <w:t>composition of the contents</w:t>
      </w:r>
      <w:r w:rsidRPr="00C6761E">
        <w:t xml:space="preserve"> of the user info ID parameter is out of scope of this specification.</w:t>
      </w:r>
    </w:p>
    <w:p w14:paraId="13B2B111" w14:textId="3FDC60E9" w:rsidR="00CB3A44"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24AC3C5F" w14:textId="77777777" w:rsidR="00A7611D" w:rsidRDefault="00A7611D" w:rsidP="00A7611D">
      <w:pPr>
        <w:rPr>
          <w:lang w:eastAsia="zh-CN"/>
        </w:rPr>
      </w:pPr>
      <w:r w:rsidRPr="00C6761E">
        <w:rPr>
          <w:lang w:eastAsia="zh-CN"/>
        </w:rPr>
        <w:t xml:space="preserve">The </w:t>
      </w:r>
      <w:r>
        <w:rPr>
          <w:lang w:eastAsia="zh-CN"/>
        </w:rPr>
        <w:t>User info ID</w:t>
      </w:r>
      <w:r w:rsidRPr="00C6761E">
        <w:rPr>
          <w:lang w:eastAsia="zh-CN"/>
        </w:rPr>
        <w:t xml:space="preserve"> is a type 3 information element with a length of </w:t>
      </w:r>
      <w:r>
        <w:rPr>
          <w:lang w:eastAsia="zh-CN"/>
        </w:rPr>
        <w:t>7</w:t>
      </w:r>
      <w:r w:rsidRPr="00C6761E">
        <w:rPr>
          <w:lang w:eastAsia="zh-CN"/>
        </w:rPr>
        <w:t xml:space="preserve"> octets.</w:t>
      </w:r>
    </w:p>
    <w:p w14:paraId="7E94C4AD" w14:textId="77777777" w:rsidR="00A7611D" w:rsidRPr="00C6761E" w:rsidRDefault="00A7611D" w:rsidP="00A7611D">
      <w:r w:rsidRPr="00C6761E">
        <w:t xml:space="preserve">The </w:t>
      </w:r>
      <w:r>
        <w:rPr>
          <w:lang w:eastAsia="zh-CN"/>
        </w:rPr>
        <w:t>User info ID</w:t>
      </w:r>
      <w:r w:rsidRPr="00C6761E">
        <w:rPr>
          <w:lang w:eastAsia="zh-CN"/>
        </w:rPr>
        <w:t xml:space="preserve"> IE</w:t>
      </w:r>
      <w:r w:rsidRPr="00C6761E">
        <w:t xml:space="preserve"> is coded as shown in figure </w:t>
      </w:r>
      <w:r>
        <w:rPr>
          <w:lang w:eastAsia="zh-CN"/>
        </w:rPr>
        <w:t>11.2.7.1</w:t>
      </w:r>
      <w:r w:rsidRPr="00C6761E">
        <w:t xml:space="preserve"> and table </w:t>
      </w:r>
      <w:r>
        <w:t>11.2.7.1</w:t>
      </w:r>
      <w:r w:rsidRPr="00C6761E">
        <w:t>.</w:t>
      </w:r>
    </w:p>
    <w:p w14:paraId="2C4A1B95" w14:textId="77777777" w:rsidR="00A7611D" w:rsidRPr="00C6761E" w:rsidRDefault="00A7611D" w:rsidP="00A7611D">
      <w:pPr>
        <w:pStyle w:val="TAC"/>
        <w:overflowPunct/>
        <w:autoSpaceDE/>
        <w:autoSpaceDN/>
        <w:adjustRightInd/>
        <w:textAlignment w:val="auto"/>
        <w:rPr>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A7611D" w:rsidRPr="00C6761E" w14:paraId="6FCE0813" w14:textId="77777777" w:rsidTr="005661E8">
        <w:trPr>
          <w:cantSplit/>
          <w:jc w:val="center"/>
        </w:trPr>
        <w:tc>
          <w:tcPr>
            <w:tcW w:w="709" w:type="dxa"/>
            <w:tcBorders>
              <w:top w:val="nil"/>
              <w:left w:val="nil"/>
              <w:bottom w:val="nil"/>
              <w:right w:val="nil"/>
            </w:tcBorders>
          </w:tcPr>
          <w:p w14:paraId="3210EAFC" w14:textId="77777777" w:rsidR="00A7611D" w:rsidRPr="00C6761E" w:rsidRDefault="00A7611D" w:rsidP="00A7611D">
            <w:pPr>
              <w:pStyle w:val="TAC"/>
              <w:overflowPunct/>
              <w:autoSpaceDE/>
              <w:autoSpaceDN/>
              <w:adjustRightInd/>
              <w:textAlignment w:val="auto"/>
              <w:rPr>
                <w:lang w:eastAsia="en-US"/>
              </w:rPr>
            </w:pPr>
            <w:r w:rsidRPr="00C6761E">
              <w:rPr>
                <w:lang w:eastAsia="en-US"/>
              </w:rPr>
              <w:t>8</w:t>
            </w:r>
          </w:p>
        </w:tc>
        <w:tc>
          <w:tcPr>
            <w:tcW w:w="781" w:type="dxa"/>
            <w:tcBorders>
              <w:top w:val="nil"/>
              <w:left w:val="nil"/>
              <w:bottom w:val="nil"/>
              <w:right w:val="nil"/>
            </w:tcBorders>
          </w:tcPr>
          <w:p w14:paraId="4E13A6CE" w14:textId="77777777" w:rsidR="00A7611D" w:rsidRPr="00C6761E" w:rsidRDefault="00A7611D" w:rsidP="00A7611D">
            <w:pPr>
              <w:pStyle w:val="TAC"/>
              <w:overflowPunct/>
              <w:autoSpaceDE/>
              <w:autoSpaceDN/>
              <w:adjustRightInd/>
              <w:textAlignment w:val="auto"/>
              <w:rPr>
                <w:lang w:eastAsia="en-US"/>
              </w:rPr>
            </w:pPr>
            <w:r w:rsidRPr="00C6761E">
              <w:rPr>
                <w:lang w:eastAsia="en-US"/>
              </w:rPr>
              <w:t>7</w:t>
            </w:r>
          </w:p>
        </w:tc>
        <w:tc>
          <w:tcPr>
            <w:tcW w:w="780" w:type="dxa"/>
            <w:tcBorders>
              <w:top w:val="nil"/>
              <w:left w:val="nil"/>
              <w:bottom w:val="nil"/>
              <w:right w:val="nil"/>
            </w:tcBorders>
          </w:tcPr>
          <w:p w14:paraId="62F2FDD5" w14:textId="77777777" w:rsidR="00A7611D" w:rsidRPr="00C6761E" w:rsidRDefault="00A7611D" w:rsidP="00A7611D">
            <w:pPr>
              <w:pStyle w:val="TAC"/>
              <w:overflowPunct/>
              <w:autoSpaceDE/>
              <w:autoSpaceDN/>
              <w:adjustRightInd/>
              <w:textAlignment w:val="auto"/>
              <w:rPr>
                <w:lang w:eastAsia="en-US"/>
              </w:rPr>
            </w:pPr>
            <w:r w:rsidRPr="00C6761E">
              <w:rPr>
                <w:lang w:eastAsia="en-US"/>
              </w:rPr>
              <w:t>6</w:t>
            </w:r>
          </w:p>
        </w:tc>
        <w:tc>
          <w:tcPr>
            <w:tcW w:w="779" w:type="dxa"/>
            <w:tcBorders>
              <w:top w:val="nil"/>
              <w:left w:val="nil"/>
              <w:bottom w:val="nil"/>
              <w:right w:val="nil"/>
            </w:tcBorders>
          </w:tcPr>
          <w:p w14:paraId="1F00BBC8" w14:textId="77777777" w:rsidR="00A7611D" w:rsidRPr="00C6761E" w:rsidRDefault="00A7611D" w:rsidP="00A7611D">
            <w:pPr>
              <w:pStyle w:val="TAC"/>
              <w:overflowPunct/>
              <w:autoSpaceDE/>
              <w:autoSpaceDN/>
              <w:adjustRightInd/>
              <w:textAlignment w:val="auto"/>
              <w:rPr>
                <w:lang w:eastAsia="en-US"/>
              </w:rPr>
            </w:pPr>
            <w:r w:rsidRPr="00C6761E">
              <w:rPr>
                <w:lang w:eastAsia="en-US"/>
              </w:rPr>
              <w:t>5</w:t>
            </w:r>
          </w:p>
        </w:tc>
        <w:tc>
          <w:tcPr>
            <w:tcW w:w="496" w:type="dxa"/>
            <w:tcBorders>
              <w:top w:val="nil"/>
              <w:left w:val="nil"/>
              <w:bottom w:val="nil"/>
              <w:right w:val="nil"/>
            </w:tcBorders>
          </w:tcPr>
          <w:p w14:paraId="7A30B49B" w14:textId="77777777" w:rsidR="00A7611D" w:rsidRPr="00C6761E" w:rsidRDefault="00A7611D" w:rsidP="00A7611D">
            <w:pPr>
              <w:pStyle w:val="TAC"/>
              <w:overflowPunct/>
              <w:autoSpaceDE/>
              <w:autoSpaceDN/>
              <w:adjustRightInd/>
              <w:textAlignment w:val="auto"/>
              <w:rPr>
                <w:lang w:eastAsia="en-US"/>
              </w:rPr>
            </w:pPr>
            <w:r w:rsidRPr="00C6761E">
              <w:rPr>
                <w:lang w:eastAsia="en-US"/>
              </w:rPr>
              <w:t>4</w:t>
            </w:r>
          </w:p>
        </w:tc>
        <w:tc>
          <w:tcPr>
            <w:tcW w:w="709" w:type="dxa"/>
            <w:tcBorders>
              <w:top w:val="nil"/>
              <w:left w:val="nil"/>
              <w:bottom w:val="nil"/>
              <w:right w:val="nil"/>
            </w:tcBorders>
          </w:tcPr>
          <w:p w14:paraId="398D8D0E" w14:textId="77777777" w:rsidR="00A7611D" w:rsidRPr="00C6761E" w:rsidRDefault="00A7611D" w:rsidP="00A7611D">
            <w:pPr>
              <w:pStyle w:val="TAC"/>
              <w:overflowPunct/>
              <w:autoSpaceDE/>
              <w:autoSpaceDN/>
              <w:adjustRightInd/>
              <w:textAlignment w:val="auto"/>
              <w:rPr>
                <w:lang w:eastAsia="en-US"/>
              </w:rPr>
            </w:pPr>
            <w:r w:rsidRPr="00C6761E">
              <w:rPr>
                <w:lang w:eastAsia="en-US"/>
              </w:rPr>
              <w:t>3</w:t>
            </w:r>
          </w:p>
        </w:tc>
        <w:tc>
          <w:tcPr>
            <w:tcW w:w="993" w:type="dxa"/>
            <w:tcBorders>
              <w:top w:val="nil"/>
              <w:left w:val="nil"/>
              <w:bottom w:val="nil"/>
              <w:right w:val="nil"/>
            </w:tcBorders>
          </w:tcPr>
          <w:p w14:paraId="0669178C" w14:textId="77777777" w:rsidR="00A7611D" w:rsidRPr="00C6761E" w:rsidRDefault="00A7611D" w:rsidP="00A7611D">
            <w:pPr>
              <w:pStyle w:val="TAC"/>
              <w:overflowPunct/>
              <w:autoSpaceDE/>
              <w:autoSpaceDN/>
              <w:adjustRightInd/>
              <w:textAlignment w:val="auto"/>
              <w:rPr>
                <w:lang w:eastAsia="en-US"/>
              </w:rPr>
            </w:pPr>
            <w:r w:rsidRPr="00C6761E">
              <w:rPr>
                <w:lang w:eastAsia="en-US"/>
              </w:rPr>
              <w:t>2</w:t>
            </w:r>
          </w:p>
        </w:tc>
        <w:tc>
          <w:tcPr>
            <w:tcW w:w="708" w:type="dxa"/>
            <w:tcBorders>
              <w:top w:val="nil"/>
              <w:left w:val="nil"/>
              <w:bottom w:val="nil"/>
              <w:right w:val="nil"/>
            </w:tcBorders>
          </w:tcPr>
          <w:p w14:paraId="08B917F3" w14:textId="77777777" w:rsidR="00A7611D" w:rsidRPr="00C6761E" w:rsidRDefault="00A7611D" w:rsidP="00A7611D">
            <w:pPr>
              <w:pStyle w:val="TAC"/>
              <w:overflowPunct/>
              <w:autoSpaceDE/>
              <w:autoSpaceDN/>
              <w:adjustRightInd/>
              <w:textAlignment w:val="auto"/>
              <w:rPr>
                <w:lang w:eastAsia="en-US"/>
              </w:rPr>
            </w:pPr>
            <w:r w:rsidRPr="00C6761E">
              <w:rPr>
                <w:lang w:eastAsia="en-US"/>
              </w:rPr>
              <w:t>1</w:t>
            </w:r>
          </w:p>
        </w:tc>
        <w:tc>
          <w:tcPr>
            <w:tcW w:w="1560" w:type="dxa"/>
            <w:tcBorders>
              <w:top w:val="nil"/>
              <w:left w:val="nil"/>
              <w:bottom w:val="nil"/>
              <w:right w:val="nil"/>
            </w:tcBorders>
          </w:tcPr>
          <w:p w14:paraId="3FD880B2" w14:textId="77777777" w:rsidR="00A7611D" w:rsidRPr="00C6761E" w:rsidRDefault="00A7611D" w:rsidP="00A7611D">
            <w:pPr>
              <w:pStyle w:val="TAC"/>
              <w:overflowPunct/>
              <w:autoSpaceDE/>
              <w:autoSpaceDN/>
              <w:adjustRightInd/>
              <w:textAlignment w:val="auto"/>
              <w:rPr>
                <w:lang w:eastAsia="en-US"/>
              </w:rPr>
            </w:pPr>
          </w:p>
        </w:tc>
      </w:tr>
      <w:tr w:rsidR="00A7611D" w:rsidRPr="00C6761E" w14:paraId="27E09840" w14:textId="77777777" w:rsidTr="005661E8">
        <w:trPr>
          <w:cantSplit/>
          <w:jc w:val="center"/>
        </w:trPr>
        <w:tc>
          <w:tcPr>
            <w:tcW w:w="5955" w:type="dxa"/>
            <w:gridSpan w:val="8"/>
            <w:tcBorders>
              <w:top w:val="single" w:sz="4" w:space="0" w:color="auto"/>
              <w:right w:val="single" w:sz="4" w:space="0" w:color="auto"/>
            </w:tcBorders>
          </w:tcPr>
          <w:p w14:paraId="4E18B1D2" w14:textId="77777777" w:rsidR="00A7611D" w:rsidRPr="00C6761E" w:rsidRDefault="00A7611D" w:rsidP="00A7611D">
            <w:pPr>
              <w:pStyle w:val="TAC"/>
              <w:overflowPunct/>
              <w:autoSpaceDE/>
              <w:autoSpaceDN/>
              <w:adjustRightInd/>
              <w:textAlignment w:val="auto"/>
              <w:rPr>
                <w:lang w:eastAsia="en-US"/>
              </w:rPr>
            </w:pPr>
            <w:r>
              <w:rPr>
                <w:lang w:eastAsia="en-US"/>
              </w:rPr>
              <w:t>User info ID</w:t>
            </w:r>
            <w:r w:rsidRPr="00C6761E">
              <w:rPr>
                <w:lang w:eastAsia="en-US"/>
              </w:rPr>
              <w:t xml:space="preserve"> IEI</w:t>
            </w:r>
          </w:p>
        </w:tc>
        <w:tc>
          <w:tcPr>
            <w:tcW w:w="1560" w:type="dxa"/>
            <w:tcBorders>
              <w:top w:val="nil"/>
              <w:left w:val="nil"/>
              <w:bottom w:val="nil"/>
              <w:right w:val="nil"/>
            </w:tcBorders>
          </w:tcPr>
          <w:p w14:paraId="246A94F1"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1</w:t>
            </w:r>
          </w:p>
        </w:tc>
      </w:tr>
      <w:tr w:rsidR="00A7611D" w:rsidRPr="00C6761E" w14:paraId="36F68CA6" w14:textId="77777777" w:rsidTr="005661E8">
        <w:trPr>
          <w:cantSplit/>
          <w:jc w:val="center"/>
        </w:trPr>
        <w:tc>
          <w:tcPr>
            <w:tcW w:w="5955" w:type="dxa"/>
            <w:gridSpan w:val="8"/>
            <w:tcBorders>
              <w:top w:val="single" w:sz="4" w:space="0" w:color="auto"/>
              <w:right w:val="single" w:sz="4" w:space="0" w:color="auto"/>
            </w:tcBorders>
          </w:tcPr>
          <w:p w14:paraId="6E3D99A7" w14:textId="77777777" w:rsidR="00A7611D" w:rsidRPr="00C6761E" w:rsidRDefault="00A7611D" w:rsidP="00A7611D">
            <w:pPr>
              <w:pStyle w:val="TAC"/>
              <w:overflowPunct/>
              <w:autoSpaceDE/>
              <w:autoSpaceDN/>
              <w:adjustRightInd/>
              <w:textAlignment w:val="auto"/>
              <w:rPr>
                <w:lang w:eastAsia="en-US"/>
              </w:rPr>
            </w:pPr>
          </w:p>
          <w:p w14:paraId="4C3C83AB" w14:textId="77777777" w:rsidR="00A7611D" w:rsidRPr="00C6761E" w:rsidRDefault="00A7611D" w:rsidP="00A7611D">
            <w:pPr>
              <w:pStyle w:val="TAC"/>
              <w:overflowPunct/>
              <w:autoSpaceDE/>
              <w:autoSpaceDN/>
              <w:adjustRightInd/>
              <w:textAlignment w:val="auto"/>
              <w:rPr>
                <w:lang w:eastAsia="en-US"/>
              </w:rPr>
            </w:pPr>
            <w:r>
              <w:rPr>
                <w:lang w:eastAsia="en-US"/>
              </w:rPr>
              <w:t>User info ID</w:t>
            </w:r>
          </w:p>
        </w:tc>
        <w:tc>
          <w:tcPr>
            <w:tcW w:w="1560" w:type="dxa"/>
            <w:tcBorders>
              <w:top w:val="nil"/>
              <w:left w:val="nil"/>
              <w:bottom w:val="nil"/>
              <w:right w:val="nil"/>
            </w:tcBorders>
          </w:tcPr>
          <w:p w14:paraId="48941575"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2</w:t>
            </w:r>
          </w:p>
          <w:p w14:paraId="7407F747" w14:textId="77777777" w:rsidR="00A7611D" w:rsidRPr="00C6761E" w:rsidRDefault="00A7611D" w:rsidP="00A7611D">
            <w:pPr>
              <w:pStyle w:val="TAC"/>
              <w:overflowPunct/>
              <w:autoSpaceDE/>
              <w:autoSpaceDN/>
              <w:adjustRightInd/>
              <w:textAlignment w:val="auto"/>
              <w:rPr>
                <w:lang w:eastAsia="en-US"/>
              </w:rPr>
            </w:pPr>
          </w:p>
          <w:p w14:paraId="70A64D76" w14:textId="77777777" w:rsidR="00A7611D" w:rsidRPr="00C6761E" w:rsidRDefault="00A7611D" w:rsidP="00A7611D">
            <w:pPr>
              <w:pStyle w:val="TAC"/>
              <w:overflowPunct/>
              <w:autoSpaceDE/>
              <w:autoSpaceDN/>
              <w:adjustRightInd/>
              <w:textAlignment w:val="auto"/>
              <w:rPr>
                <w:lang w:eastAsia="en-US"/>
              </w:rPr>
            </w:pPr>
            <w:r w:rsidRPr="00C6761E">
              <w:rPr>
                <w:lang w:eastAsia="en-US"/>
              </w:rPr>
              <w:t xml:space="preserve">octet </w:t>
            </w:r>
            <w:r>
              <w:rPr>
                <w:lang w:eastAsia="en-US"/>
              </w:rPr>
              <w:t>7</w:t>
            </w:r>
          </w:p>
        </w:tc>
      </w:tr>
    </w:tbl>
    <w:p w14:paraId="2B7E7B9F" w14:textId="77777777" w:rsidR="00A7611D" w:rsidRDefault="00A7611D" w:rsidP="00A7611D">
      <w:pPr>
        <w:pStyle w:val="TF"/>
        <w:overflowPunct/>
        <w:autoSpaceDE/>
        <w:autoSpaceDN/>
        <w:adjustRightInd/>
        <w:textAlignment w:val="auto"/>
        <w:rPr>
          <w:lang w:eastAsia="en-US"/>
        </w:rPr>
      </w:pPr>
      <w:bookmarkStart w:id="3649" w:name="_CRFigure11_2_7_1"/>
      <w:r w:rsidRPr="00C6761E">
        <w:rPr>
          <w:lang w:eastAsia="en-US"/>
        </w:rPr>
        <w:t>Figure </w:t>
      </w:r>
      <w:bookmarkEnd w:id="3649"/>
      <w:r>
        <w:rPr>
          <w:lang w:eastAsia="en-US"/>
        </w:rPr>
        <w:t>11.2.7.1</w:t>
      </w:r>
      <w:r w:rsidRPr="00C6761E">
        <w:rPr>
          <w:lang w:eastAsia="en-US"/>
        </w:rPr>
        <w:t xml:space="preserve">: </w:t>
      </w:r>
      <w:r>
        <w:rPr>
          <w:lang w:eastAsia="en-US"/>
        </w:rPr>
        <w:t>User info ID</w:t>
      </w:r>
      <w:r w:rsidRPr="00C6761E">
        <w:rPr>
          <w:lang w:eastAsia="en-US"/>
        </w:rPr>
        <w:t xml:space="preserve"> information element</w:t>
      </w:r>
    </w:p>
    <w:p w14:paraId="0ED063F1" w14:textId="77777777" w:rsidR="00A7611D" w:rsidRPr="00C6761E" w:rsidRDefault="00A7611D" w:rsidP="00A7611D">
      <w:pPr>
        <w:pStyle w:val="TAC"/>
        <w:overflowPunct/>
        <w:autoSpaceDE/>
        <w:autoSpaceDN/>
        <w:adjustRightInd/>
        <w:textAlignment w:val="auto"/>
      </w:pPr>
    </w:p>
    <w:p w14:paraId="2E5948E5" w14:textId="77777777" w:rsidR="00A7611D" w:rsidRPr="00C6761E" w:rsidRDefault="00A7611D" w:rsidP="00A7611D">
      <w:pPr>
        <w:pStyle w:val="TH"/>
        <w:overflowPunct/>
        <w:autoSpaceDE/>
        <w:autoSpaceDN/>
        <w:adjustRightInd/>
        <w:textAlignment w:val="auto"/>
      </w:pPr>
      <w:bookmarkStart w:id="3650" w:name="_CRTable11_2_7_1"/>
      <w:r w:rsidRPr="00C6761E">
        <w:rPr>
          <w:lang w:eastAsia="en-US"/>
        </w:rPr>
        <w:t>Table </w:t>
      </w:r>
      <w:bookmarkEnd w:id="3650"/>
      <w:r>
        <w:rPr>
          <w:lang w:eastAsia="en-US"/>
        </w:rPr>
        <w:t>11.2.7.1</w:t>
      </w:r>
      <w:r w:rsidRPr="00C6761E">
        <w:rPr>
          <w:lang w:eastAsia="en-US"/>
        </w:rPr>
        <w:t xml:space="preserve">: </w:t>
      </w:r>
      <w:r>
        <w:rPr>
          <w:lang w:eastAsia="en-US"/>
        </w:rPr>
        <w:t>User info ID</w:t>
      </w:r>
      <w:r w:rsidRPr="00C6761E">
        <w:rPr>
          <w:lang w:eastAsia="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A7611D" w:rsidRPr="00C6761E" w14:paraId="6C8D9C61" w14:textId="77777777" w:rsidTr="005661E8">
        <w:trPr>
          <w:cantSplit/>
          <w:jc w:val="center"/>
        </w:trPr>
        <w:tc>
          <w:tcPr>
            <w:tcW w:w="7984" w:type="dxa"/>
            <w:tcBorders>
              <w:top w:val="single" w:sz="4" w:space="0" w:color="auto"/>
              <w:left w:val="single" w:sz="4" w:space="0" w:color="auto"/>
              <w:bottom w:val="single" w:sz="4" w:space="0" w:color="auto"/>
              <w:right w:val="single" w:sz="4" w:space="0" w:color="auto"/>
            </w:tcBorders>
          </w:tcPr>
          <w:p w14:paraId="324E53A2" w14:textId="77777777" w:rsidR="00A7611D" w:rsidRPr="00C6761E" w:rsidRDefault="00A7611D" w:rsidP="005661E8">
            <w:pPr>
              <w:pStyle w:val="TAL"/>
            </w:pPr>
            <w:r>
              <w:rPr>
                <w:lang w:eastAsia="zh-CN"/>
              </w:rPr>
              <w:t>User info ID</w:t>
            </w:r>
            <w:r w:rsidRPr="00C6761E">
              <w:t xml:space="preserve"> (octet </w:t>
            </w:r>
            <w:r w:rsidRPr="00C6761E">
              <w:rPr>
                <w:lang w:eastAsia="zh-CN"/>
              </w:rPr>
              <w:t>2</w:t>
            </w:r>
            <w:r w:rsidRPr="00C6761E">
              <w:t xml:space="preserve"> to </w:t>
            </w:r>
            <w:r>
              <w:rPr>
                <w:lang w:eastAsia="zh-CN"/>
              </w:rPr>
              <w:t>7</w:t>
            </w:r>
            <w:r w:rsidRPr="00C6761E">
              <w:t>)</w:t>
            </w:r>
          </w:p>
          <w:p w14:paraId="01EB2A8C" w14:textId="77777777" w:rsidR="00A7611D" w:rsidRPr="00C6761E" w:rsidRDefault="00A7611D" w:rsidP="005661E8">
            <w:pPr>
              <w:pStyle w:val="TAL"/>
            </w:pPr>
          </w:p>
          <w:p w14:paraId="35CBF548" w14:textId="77777777" w:rsidR="00A7611D" w:rsidRPr="00C6761E" w:rsidRDefault="00A7611D" w:rsidP="005661E8">
            <w:pPr>
              <w:pStyle w:val="TAL"/>
            </w:pPr>
            <w:r w:rsidRPr="00C6761E">
              <w:t>This field contains the 4</w:t>
            </w:r>
            <w:r>
              <w:t>8</w:t>
            </w:r>
            <w:r w:rsidRPr="00C6761E">
              <w:t xml:space="preserve">-bit </w:t>
            </w:r>
            <w:r>
              <w:rPr>
                <w:lang w:eastAsia="zh-CN"/>
              </w:rPr>
              <w:t>User info ID value</w:t>
            </w:r>
            <w:r w:rsidRPr="00C6761E">
              <w:t>.</w:t>
            </w:r>
            <w:r>
              <w:t xml:space="preserve"> </w:t>
            </w:r>
            <w:r w:rsidRPr="00C6761E">
              <w:t xml:space="preserve">The </w:t>
            </w:r>
            <w:r>
              <w:t>composition of the contents</w:t>
            </w:r>
            <w:r w:rsidRPr="00C6761E">
              <w:t xml:space="preserve"> of the user info ID parameter is out of scope of this specification.</w:t>
            </w:r>
          </w:p>
        </w:tc>
      </w:tr>
    </w:tbl>
    <w:p w14:paraId="2596E5FA" w14:textId="77777777" w:rsidR="00A7611D" w:rsidRPr="00C6761E" w:rsidRDefault="00A7611D" w:rsidP="00A7611D">
      <w:pPr>
        <w:pStyle w:val="NO"/>
        <w:ind w:left="0" w:firstLine="0"/>
        <w:rPr>
          <w:lang w:eastAsia="zh-TW"/>
        </w:rPr>
      </w:pPr>
    </w:p>
    <w:p w14:paraId="54BCFDD6" w14:textId="7710BD10" w:rsidR="005D428A" w:rsidRPr="00C6761E" w:rsidRDefault="005D428A" w:rsidP="000F6577">
      <w:pPr>
        <w:pStyle w:val="Heading3"/>
        <w:rPr>
          <w:lang w:eastAsia="zh-CN"/>
        </w:rPr>
      </w:pPr>
      <w:bookmarkStart w:id="3651" w:name="_CR11_2_8"/>
      <w:bookmarkStart w:id="3652" w:name="_Toc73378972"/>
      <w:bookmarkStart w:id="3653" w:name="_Toc193395271"/>
      <w:bookmarkEnd w:id="3651"/>
      <w:r w:rsidRPr="00C6761E">
        <w:t>11.2.</w:t>
      </w:r>
      <w:r w:rsidR="00B735B5" w:rsidRPr="00C6761E">
        <w:rPr>
          <w:lang w:eastAsia="zh-CN"/>
        </w:rPr>
        <w:t>8</w:t>
      </w:r>
      <w:r w:rsidRPr="00C6761E">
        <w:tab/>
      </w:r>
      <w:bookmarkEnd w:id="3652"/>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3653"/>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686A2FB7" w14:textId="5726FB1C" w:rsidR="005B4D58" w:rsidRPr="00C6761E" w:rsidRDefault="0005547E" w:rsidP="005B4D58">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3654" w:name="_CRFigure11_2_8_1"/>
      <w:r w:rsidRPr="00C6761E">
        <w:t>Figure </w:t>
      </w:r>
      <w:bookmarkEnd w:id="3654"/>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3655" w:name="_CRTable11_2_8_1"/>
      <w:r w:rsidRPr="00C6761E">
        <w:lastRenderedPageBreak/>
        <w:t>Table </w:t>
      </w:r>
      <w:bookmarkEnd w:id="3655"/>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3656" w:name="_CR11_2_9"/>
      <w:bookmarkStart w:id="3657" w:name="_Toc193395272"/>
      <w:bookmarkEnd w:id="3656"/>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3657"/>
    </w:p>
    <w:p w14:paraId="1E36E196" w14:textId="77777777" w:rsidR="009114D6" w:rsidRPr="00C6761E" w:rsidRDefault="009114D6"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 or 5G ProSe UE-to-UE relay UE.</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3658" w:name="_CRFigure11_2_9_1"/>
      <w:r w:rsidRPr="00C6761E">
        <w:t>Figure </w:t>
      </w:r>
      <w:bookmarkEnd w:id="3658"/>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3659" w:name="_CRTable11_2_9_1"/>
      <w:r w:rsidRPr="00C6761E">
        <w:t>Table </w:t>
      </w:r>
      <w:bookmarkEnd w:id="3659"/>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3660" w:name="_CR11_2_10"/>
      <w:bookmarkStart w:id="3661" w:name="_Toc193395273"/>
      <w:bookmarkEnd w:id="3660"/>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3661"/>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3662" w:name="_CR11_2_11"/>
      <w:bookmarkStart w:id="3663" w:name="_Toc525231415"/>
      <w:bookmarkStart w:id="3664" w:name="_Toc59198815"/>
      <w:bookmarkStart w:id="3665" w:name="_Toc75283173"/>
      <w:bookmarkStart w:id="3666" w:name="_Toc193395274"/>
      <w:bookmarkEnd w:id="3662"/>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3663"/>
      <w:bookmarkEnd w:id="3664"/>
      <w:bookmarkEnd w:id="3665"/>
      <w:bookmarkEnd w:id="3666"/>
    </w:p>
    <w:p w14:paraId="41B0F3A3" w14:textId="0740853D" w:rsidR="0089219F" w:rsidRPr="00C6761E" w:rsidRDefault="0089219F" w:rsidP="005D428A">
      <w:pPr>
        <w:rPr>
          <w:lang w:eastAsia="zh-CN"/>
        </w:rPr>
      </w:pPr>
      <w:r w:rsidRPr="00C6761E">
        <w:rPr>
          <w:lang w:eastAsia="zh-CN"/>
        </w:rPr>
        <w:t>This parameter is used to carrythe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3667"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3667"/>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479C0">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479C0">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479C0">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3668" w:name="_CRFigure11_2_11_1"/>
      <w:r w:rsidRPr="00C6761E">
        <w:rPr>
          <w:lang w:eastAsia="zh-CN"/>
        </w:rPr>
        <w:t>Figure </w:t>
      </w:r>
      <w:bookmarkEnd w:id="3668"/>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3669" w:name="_CRTable11_2_11_1"/>
      <w:r w:rsidRPr="00C6761E">
        <w:lastRenderedPageBreak/>
        <w:t>Table </w:t>
      </w:r>
      <w:bookmarkEnd w:id="3669"/>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3670" w:name="_CR11_2_12"/>
      <w:bookmarkStart w:id="3671" w:name="_Toc525231451"/>
      <w:bookmarkStart w:id="3672" w:name="_Toc59198851"/>
      <w:bookmarkStart w:id="3673" w:name="_Toc75283209"/>
      <w:bookmarkStart w:id="3674" w:name="_Toc193395275"/>
      <w:bookmarkEnd w:id="3670"/>
      <w:r w:rsidRPr="00C6761E">
        <w:t>11.2.</w:t>
      </w:r>
      <w:r w:rsidR="0033071C" w:rsidRPr="00C6761E">
        <w:t>1</w:t>
      </w:r>
      <w:r w:rsidR="00244331" w:rsidRPr="00C6761E">
        <w:t>2</w:t>
      </w:r>
      <w:r w:rsidRPr="00C6761E">
        <w:tab/>
        <w:t>NCGI</w:t>
      </w:r>
      <w:bookmarkEnd w:id="3671"/>
      <w:bookmarkEnd w:id="3672"/>
      <w:bookmarkEnd w:id="3673"/>
      <w:bookmarkEnd w:id="3674"/>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3675" w:name="_CRFigure11_2_12_1"/>
      <w:r w:rsidRPr="00C6761E">
        <w:t>Figure </w:t>
      </w:r>
      <w:bookmarkEnd w:id="3675"/>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3676" w:name="_CRTable11_2_12_1"/>
      <w:r w:rsidRPr="00C6761E">
        <w:t>Table </w:t>
      </w:r>
      <w:bookmarkEnd w:id="3676"/>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3677" w:name="_CR11_2_13"/>
      <w:bookmarkStart w:id="3678" w:name="_Toc193395276"/>
      <w:bookmarkEnd w:id="3677"/>
      <w:r w:rsidRPr="00C6761E">
        <w:t>11.2.</w:t>
      </w:r>
      <w:r w:rsidR="00A40FD2" w:rsidRPr="00C6761E">
        <w:t>13</w:t>
      </w:r>
      <w:r w:rsidRPr="00C6761E">
        <w:tab/>
        <w:t>Metadata</w:t>
      </w:r>
      <w:bookmarkEnd w:id="3678"/>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BF3F1A">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BF3F1A">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BF3F1A">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BF3F1A">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BF3F1A">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7C7A4B">
            <w:pPr>
              <w:pStyle w:val="TAC"/>
            </w:pPr>
          </w:p>
        </w:tc>
        <w:tc>
          <w:tcPr>
            <w:tcW w:w="1137" w:type="dxa"/>
            <w:gridSpan w:val="2"/>
            <w:tcBorders>
              <w:top w:val="nil"/>
              <w:left w:val="nil"/>
              <w:bottom w:val="nil"/>
              <w:right w:val="nil"/>
            </w:tcBorders>
          </w:tcPr>
          <w:p w14:paraId="7DA90EA4" w14:textId="6C679E97" w:rsidR="00941DE7" w:rsidRPr="00C6761E" w:rsidRDefault="00941DE7" w:rsidP="007C7A4B">
            <w:pPr>
              <w:pStyle w:val="TAL"/>
            </w:pPr>
            <w:r w:rsidRPr="00C6761E">
              <w:t>octet 3</w:t>
            </w:r>
          </w:p>
        </w:tc>
      </w:tr>
      <w:tr w:rsidR="00941DE7" w:rsidRPr="00C6761E"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BF3F1A">
            <w:pPr>
              <w:pStyle w:val="TAL"/>
            </w:pPr>
            <w:r w:rsidRPr="00C6761E">
              <w:t>octet 4</w:t>
            </w:r>
          </w:p>
          <w:p w14:paraId="64ADA138" w14:textId="77777777" w:rsidR="00941DE7" w:rsidRPr="00C6761E" w:rsidRDefault="00941DE7" w:rsidP="00BF3F1A">
            <w:pPr>
              <w:pStyle w:val="TAL"/>
            </w:pPr>
          </w:p>
          <w:p w14:paraId="740EBE41" w14:textId="77777777" w:rsidR="00941DE7" w:rsidRPr="00C6761E" w:rsidRDefault="00941DE7" w:rsidP="00BF3F1A">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3679" w:name="_CRFigure11_2_13_1"/>
      <w:r w:rsidRPr="00C6761E">
        <w:t>Figure </w:t>
      </w:r>
      <w:bookmarkEnd w:id="3679"/>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3680" w:name="_CRTable11_2_13_1"/>
      <w:r w:rsidRPr="00C6761E">
        <w:t>Table </w:t>
      </w:r>
      <w:bookmarkEnd w:id="3680"/>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3681" w:name="_CR11_2_14"/>
      <w:bookmarkStart w:id="3682" w:name="_Toc193395277"/>
      <w:bookmarkEnd w:id="3681"/>
      <w:r w:rsidRPr="00C6761E">
        <w:t>11.2.14</w:t>
      </w:r>
      <w:r w:rsidRPr="00C6761E">
        <w:tab/>
        <w:t>RRC container</w:t>
      </w:r>
      <w:bookmarkEnd w:id="3682"/>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BF3F1A">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BF3F1A">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BF3F1A">
            <w:pPr>
              <w:pStyle w:val="TAL"/>
            </w:pPr>
            <w:r w:rsidRPr="00C6761E">
              <w:t>octet 1</w:t>
            </w:r>
          </w:p>
        </w:tc>
      </w:tr>
      <w:tr w:rsidR="00941DE7" w:rsidRPr="00C6761E"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BF3F1A">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BF3F1A">
            <w:pPr>
              <w:pStyle w:val="TAL"/>
            </w:pPr>
            <w:r w:rsidRPr="00C6761E">
              <w:t>octet 2</w:t>
            </w:r>
          </w:p>
        </w:tc>
      </w:tr>
      <w:tr w:rsidR="00941DE7" w:rsidRPr="00C6761E"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BF3F1A">
            <w:pPr>
              <w:keepNext/>
              <w:keepLines/>
              <w:spacing w:after="0"/>
              <w:jc w:val="center"/>
              <w:rPr>
                <w:rFonts w:ascii="Arial" w:hAnsi="Arial"/>
                <w:sz w:val="18"/>
              </w:rPr>
            </w:pPr>
          </w:p>
          <w:p w14:paraId="4C94015F" w14:textId="77777777" w:rsidR="00941DE7" w:rsidRPr="00C6761E" w:rsidRDefault="00941DE7" w:rsidP="00BF3F1A">
            <w:pPr>
              <w:pStyle w:val="TAC"/>
            </w:pPr>
            <w:r w:rsidRPr="00C6761E">
              <w:t>RRC container contents</w:t>
            </w:r>
          </w:p>
          <w:p w14:paraId="65057260" w14:textId="77777777" w:rsidR="00941DE7" w:rsidRPr="00C6761E" w:rsidRDefault="00941DE7" w:rsidP="00BF3F1A">
            <w:pPr>
              <w:pStyle w:val="TAC"/>
            </w:pPr>
          </w:p>
        </w:tc>
        <w:tc>
          <w:tcPr>
            <w:tcW w:w="1137" w:type="dxa"/>
            <w:gridSpan w:val="2"/>
            <w:tcBorders>
              <w:top w:val="nil"/>
              <w:left w:val="nil"/>
              <w:bottom w:val="nil"/>
              <w:right w:val="nil"/>
            </w:tcBorders>
          </w:tcPr>
          <w:p w14:paraId="1D01B70D" w14:textId="77777777" w:rsidR="00941DE7" w:rsidRPr="00C6761E" w:rsidRDefault="00941DE7" w:rsidP="00BF3F1A">
            <w:pPr>
              <w:pStyle w:val="TAL"/>
            </w:pPr>
            <w:r w:rsidRPr="00C6761E">
              <w:t>octet 3</w:t>
            </w:r>
          </w:p>
          <w:p w14:paraId="65D82FF5" w14:textId="77777777" w:rsidR="00941DE7" w:rsidRPr="00C6761E" w:rsidRDefault="00941DE7" w:rsidP="00BF3F1A">
            <w:pPr>
              <w:pStyle w:val="TAL"/>
            </w:pPr>
          </w:p>
          <w:p w14:paraId="31B4B9B9" w14:textId="77777777" w:rsidR="00941DE7" w:rsidRPr="00C6761E" w:rsidRDefault="00941DE7" w:rsidP="00BF3F1A">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3683" w:name="_CRFigure11_2_14_1"/>
      <w:r w:rsidRPr="00C6761E">
        <w:t xml:space="preserve">Figure </w:t>
      </w:r>
      <w:bookmarkEnd w:id="3683"/>
      <w:r w:rsidRPr="00C6761E">
        <w:t>11.2.14.1: RRC container information element</w:t>
      </w:r>
    </w:p>
    <w:p w14:paraId="60CDCDB0" w14:textId="7695AEDF" w:rsidR="003371C3" w:rsidRPr="00C6761E" w:rsidRDefault="00941DE7" w:rsidP="003371C3">
      <w:pPr>
        <w:pStyle w:val="TH"/>
      </w:pPr>
      <w:bookmarkStart w:id="3684" w:name="_CRTable11_2_14_1"/>
      <w:r w:rsidRPr="00C6761E">
        <w:t xml:space="preserve">Table </w:t>
      </w:r>
      <w:bookmarkEnd w:id="3684"/>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69685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69685C">
            <w:pPr>
              <w:pStyle w:val="TAL"/>
            </w:pPr>
          </w:p>
          <w:p w14:paraId="6C2306A8" w14:textId="77777777" w:rsidR="00941DE7" w:rsidRPr="00C6761E" w:rsidRDefault="00941DE7" w:rsidP="0069685C">
            <w:pPr>
              <w:pStyle w:val="TAL"/>
            </w:pPr>
            <w:r w:rsidRPr="00C6761E">
              <w:t>RRC container contents (octet 3 to m)</w:t>
            </w:r>
          </w:p>
          <w:p w14:paraId="4E6430D8" w14:textId="436E6600" w:rsidR="003371C3" w:rsidRPr="00C6761E" w:rsidRDefault="00941DE7" w:rsidP="0069685C">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3685" w:name="_CR11_2_15"/>
      <w:bookmarkStart w:id="3686" w:name="_Toc193395278"/>
      <w:bookmarkEnd w:id="3685"/>
      <w:r w:rsidRPr="00C6761E">
        <w:rPr>
          <w:lang w:eastAsia="zh-CN"/>
        </w:rPr>
        <w:t>11.2.</w:t>
      </w:r>
      <w:r w:rsidR="00AC46E3" w:rsidRPr="00C6761E">
        <w:rPr>
          <w:lang w:eastAsia="zh-CN"/>
        </w:rPr>
        <w:t>15</w:t>
      </w:r>
      <w:r w:rsidRPr="00C6761E">
        <w:rPr>
          <w:lang w:eastAsia="zh-CN"/>
        </w:rPr>
        <w:tab/>
      </w:r>
      <w:r w:rsidRPr="00C6761E">
        <w:t>Application layer ID</w:t>
      </w:r>
      <w:bookmarkEnd w:id="3686"/>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0225E5">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0225E5">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0225E5">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0225E5">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0225E5">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0225E5">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0225E5">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0225E5">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0225E5">
            <w:pPr>
              <w:keepNext/>
              <w:keepLines/>
              <w:spacing w:after="0"/>
              <w:rPr>
                <w:rFonts w:ascii="Arial" w:hAnsi="Arial"/>
                <w:sz w:val="18"/>
              </w:rPr>
            </w:pPr>
          </w:p>
        </w:tc>
      </w:tr>
      <w:tr w:rsidR="00436F41" w:rsidRPr="00C6761E"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0225E5">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0225E5">
            <w:pPr>
              <w:pStyle w:val="TAL"/>
            </w:pPr>
            <w:r w:rsidRPr="00C6761E">
              <w:t>octet 1</w:t>
            </w:r>
          </w:p>
        </w:tc>
      </w:tr>
      <w:tr w:rsidR="00436F41" w:rsidRPr="00C6761E"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0225E5">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0225E5">
            <w:pPr>
              <w:pStyle w:val="TAL"/>
            </w:pPr>
            <w:r w:rsidRPr="00C6761E">
              <w:t>octet 2</w:t>
            </w:r>
          </w:p>
        </w:tc>
      </w:tr>
      <w:tr w:rsidR="00436F41" w:rsidRPr="00C6761E"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0225E5">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0225E5">
            <w:pPr>
              <w:pStyle w:val="TAL"/>
              <w:rPr>
                <w:lang w:eastAsia="zh-CN"/>
              </w:rPr>
            </w:pPr>
            <w:r w:rsidRPr="00C6761E">
              <w:rPr>
                <w:lang w:eastAsia="zh-CN"/>
              </w:rPr>
              <w:t>octet 3</w:t>
            </w:r>
          </w:p>
        </w:tc>
      </w:tr>
      <w:tr w:rsidR="00436F41" w:rsidRPr="00C6761E"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0225E5">
            <w:pPr>
              <w:pStyle w:val="TAL"/>
            </w:pPr>
          </w:p>
          <w:p w14:paraId="2DE7E7B7" w14:textId="77777777" w:rsidR="00436F41" w:rsidRPr="00C6761E" w:rsidRDefault="00436F41" w:rsidP="000225E5">
            <w:pPr>
              <w:pStyle w:val="TAL"/>
            </w:pPr>
            <w:r w:rsidRPr="00C6761E">
              <w:t>octet m</w:t>
            </w:r>
          </w:p>
        </w:tc>
      </w:tr>
    </w:tbl>
    <w:p w14:paraId="07F83F6E" w14:textId="3D1552DD" w:rsidR="00436F41" w:rsidRPr="00C6761E" w:rsidRDefault="00436F41" w:rsidP="00436F41">
      <w:pPr>
        <w:pStyle w:val="TF"/>
      </w:pPr>
      <w:bookmarkStart w:id="3687" w:name="_CRFigure11_2_15_1"/>
      <w:r w:rsidRPr="00C6761E">
        <w:t>Figure </w:t>
      </w:r>
      <w:bookmarkEnd w:id="3687"/>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3688" w:name="_CRTable11_2_15_1"/>
      <w:r w:rsidRPr="00C6761E">
        <w:t>Table </w:t>
      </w:r>
      <w:bookmarkEnd w:id="3688"/>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0225E5">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0225E5">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3689" w:name="_CR11_2_16"/>
      <w:bookmarkStart w:id="3690" w:name="_Toc193395279"/>
      <w:bookmarkEnd w:id="3689"/>
      <w:r w:rsidRPr="00C6761E">
        <w:t>11.2.16</w:t>
      </w:r>
      <w:r w:rsidRPr="00C6761E">
        <w:tab/>
      </w:r>
      <w:r w:rsidR="00D22A15" w:rsidRPr="00C6761E">
        <w:t>Void</w:t>
      </w:r>
      <w:bookmarkEnd w:id="3690"/>
    </w:p>
    <w:p w14:paraId="5B797DFE" w14:textId="5E95E1E0" w:rsidR="008320E9" w:rsidRPr="00C6761E" w:rsidRDefault="008320E9" w:rsidP="008320E9">
      <w:pPr>
        <w:pStyle w:val="Heading3"/>
        <w:rPr>
          <w:lang w:eastAsia="zh-CN"/>
        </w:rPr>
      </w:pPr>
      <w:bookmarkStart w:id="3691" w:name="_CR11_2_17"/>
      <w:bookmarkStart w:id="3692" w:name="_Toc193395280"/>
      <w:bookmarkEnd w:id="3691"/>
      <w:r w:rsidRPr="00C6761E">
        <w:t>11.2.</w:t>
      </w:r>
      <w:r w:rsidR="00B61698" w:rsidRPr="00C6761E">
        <w:rPr>
          <w:lang w:eastAsia="zh-CN"/>
        </w:rPr>
        <w:t>17</w:t>
      </w:r>
      <w:r w:rsidRPr="00C6761E">
        <w:tab/>
      </w:r>
      <w:r w:rsidRPr="00C6761E">
        <w:rPr>
          <w:rFonts w:hint="eastAsia"/>
          <w:lang w:eastAsia="zh-CN"/>
        </w:rPr>
        <w:t>Direct discovery set</w:t>
      </w:r>
      <w:bookmarkEnd w:id="3692"/>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60FBD52B" w14:textId="77777777" w:rsidR="003A632A" w:rsidRDefault="003A632A" w:rsidP="003A632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CD7363">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CD7363">
            <w:pPr>
              <w:pStyle w:val="TAC"/>
            </w:pPr>
            <w:r>
              <w:t>8</w:t>
            </w:r>
          </w:p>
        </w:tc>
        <w:tc>
          <w:tcPr>
            <w:tcW w:w="720" w:type="dxa"/>
            <w:tcBorders>
              <w:top w:val="nil"/>
              <w:left w:val="nil"/>
              <w:bottom w:val="nil"/>
              <w:right w:val="nil"/>
            </w:tcBorders>
            <w:hideMark/>
          </w:tcPr>
          <w:p w14:paraId="4BBF56B8" w14:textId="77777777" w:rsidR="003A632A" w:rsidRDefault="003A632A" w:rsidP="00CD7363">
            <w:pPr>
              <w:pStyle w:val="TAC"/>
            </w:pPr>
            <w:r>
              <w:t>7</w:t>
            </w:r>
          </w:p>
        </w:tc>
        <w:tc>
          <w:tcPr>
            <w:tcW w:w="720" w:type="dxa"/>
            <w:tcBorders>
              <w:top w:val="nil"/>
              <w:left w:val="nil"/>
              <w:bottom w:val="nil"/>
              <w:right w:val="nil"/>
            </w:tcBorders>
            <w:hideMark/>
          </w:tcPr>
          <w:p w14:paraId="066EB09B" w14:textId="77777777" w:rsidR="003A632A" w:rsidRDefault="003A632A" w:rsidP="00CD7363">
            <w:pPr>
              <w:pStyle w:val="TAC"/>
            </w:pPr>
            <w:r>
              <w:t>6</w:t>
            </w:r>
          </w:p>
        </w:tc>
        <w:tc>
          <w:tcPr>
            <w:tcW w:w="721" w:type="dxa"/>
            <w:tcBorders>
              <w:top w:val="nil"/>
              <w:left w:val="nil"/>
              <w:bottom w:val="nil"/>
              <w:right w:val="nil"/>
            </w:tcBorders>
            <w:hideMark/>
          </w:tcPr>
          <w:p w14:paraId="5F79E307" w14:textId="77777777" w:rsidR="003A632A" w:rsidRDefault="003A632A" w:rsidP="00CD7363">
            <w:pPr>
              <w:pStyle w:val="TAC"/>
            </w:pPr>
            <w:r>
              <w:t>5</w:t>
            </w:r>
          </w:p>
        </w:tc>
        <w:tc>
          <w:tcPr>
            <w:tcW w:w="720" w:type="dxa"/>
            <w:tcBorders>
              <w:top w:val="nil"/>
              <w:left w:val="nil"/>
              <w:bottom w:val="nil"/>
              <w:right w:val="nil"/>
            </w:tcBorders>
            <w:hideMark/>
          </w:tcPr>
          <w:p w14:paraId="620770A3" w14:textId="77777777" w:rsidR="003A632A" w:rsidRDefault="003A632A" w:rsidP="00CD7363">
            <w:pPr>
              <w:pStyle w:val="TAC"/>
            </w:pPr>
            <w:r>
              <w:t>4</w:t>
            </w:r>
          </w:p>
        </w:tc>
        <w:tc>
          <w:tcPr>
            <w:tcW w:w="720" w:type="dxa"/>
            <w:tcBorders>
              <w:top w:val="nil"/>
              <w:left w:val="nil"/>
              <w:bottom w:val="nil"/>
              <w:right w:val="nil"/>
            </w:tcBorders>
            <w:hideMark/>
          </w:tcPr>
          <w:p w14:paraId="52790909" w14:textId="77777777" w:rsidR="003A632A" w:rsidRDefault="003A632A" w:rsidP="00CD7363">
            <w:pPr>
              <w:pStyle w:val="TAC"/>
            </w:pPr>
            <w:r>
              <w:t>3</w:t>
            </w:r>
          </w:p>
        </w:tc>
        <w:tc>
          <w:tcPr>
            <w:tcW w:w="720" w:type="dxa"/>
            <w:tcBorders>
              <w:top w:val="nil"/>
              <w:left w:val="nil"/>
              <w:bottom w:val="nil"/>
              <w:right w:val="nil"/>
            </w:tcBorders>
            <w:hideMark/>
          </w:tcPr>
          <w:p w14:paraId="085C86B9" w14:textId="77777777" w:rsidR="003A632A" w:rsidRDefault="003A632A" w:rsidP="00CD7363">
            <w:pPr>
              <w:pStyle w:val="TAC"/>
            </w:pPr>
            <w:r>
              <w:t>2</w:t>
            </w:r>
          </w:p>
        </w:tc>
        <w:tc>
          <w:tcPr>
            <w:tcW w:w="534" w:type="dxa"/>
            <w:tcBorders>
              <w:top w:val="nil"/>
              <w:left w:val="nil"/>
              <w:bottom w:val="nil"/>
              <w:right w:val="nil"/>
            </w:tcBorders>
            <w:hideMark/>
          </w:tcPr>
          <w:p w14:paraId="60A922A0" w14:textId="77777777" w:rsidR="003A632A" w:rsidRDefault="003A632A" w:rsidP="00CD7363">
            <w:pPr>
              <w:pStyle w:val="TAC"/>
            </w:pPr>
            <w:r>
              <w:t>1</w:t>
            </w:r>
          </w:p>
        </w:tc>
        <w:tc>
          <w:tcPr>
            <w:tcW w:w="1773" w:type="dxa"/>
            <w:gridSpan w:val="3"/>
            <w:tcBorders>
              <w:top w:val="nil"/>
              <w:left w:val="nil"/>
              <w:bottom w:val="nil"/>
              <w:right w:val="nil"/>
            </w:tcBorders>
          </w:tcPr>
          <w:p w14:paraId="53A22F89" w14:textId="77777777" w:rsidR="003A632A" w:rsidRDefault="003A632A" w:rsidP="00CD7363">
            <w:pPr>
              <w:keepNext/>
              <w:keepLines/>
              <w:spacing w:after="0"/>
              <w:rPr>
                <w:rFonts w:ascii="Arial" w:hAnsi="Arial"/>
                <w:sz w:val="18"/>
              </w:rPr>
            </w:pPr>
          </w:p>
        </w:tc>
      </w:tr>
      <w:tr w:rsidR="003A632A" w14:paraId="15CBE11A"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CD7363">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CD7363">
            <w:pPr>
              <w:pStyle w:val="TAL"/>
            </w:pPr>
            <w:r>
              <w:t>octet 1</w:t>
            </w:r>
          </w:p>
        </w:tc>
      </w:tr>
      <w:tr w:rsidR="003A632A" w14:paraId="7A6048B6"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CD7363">
            <w:pPr>
              <w:pStyle w:val="TAC"/>
            </w:pPr>
          </w:p>
          <w:p w14:paraId="6A08F89C" w14:textId="77777777" w:rsidR="003A632A" w:rsidRDefault="003A632A" w:rsidP="00CD7363">
            <w:pPr>
              <w:pStyle w:val="TAC"/>
            </w:pPr>
            <w:r>
              <w:t xml:space="preserve">Length of </w:t>
            </w:r>
            <w:r>
              <w:rPr>
                <w:lang w:eastAsia="zh-CN"/>
              </w:rPr>
              <w:t xml:space="preserve">direct discovery set </w:t>
            </w:r>
            <w:r>
              <w:t>contents</w:t>
            </w:r>
          </w:p>
          <w:p w14:paraId="75365B0D" w14:textId="77777777" w:rsidR="003A632A" w:rsidRDefault="003A632A" w:rsidP="00CD7363">
            <w:pPr>
              <w:pStyle w:val="TAC"/>
            </w:pPr>
          </w:p>
        </w:tc>
        <w:tc>
          <w:tcPr>
            <w:tcW w:w="1137" w:type="dxa"/>
            <w:tcBorders>
              <w:top w:val="nil"/>
              <w:left w:val="nil"/>
              <w:bottom w:val="nil"/>
              <w:right w:val="nil"/>
            </w:tcBorders>
          </w:tcPr>
          <w:p w14:paraId="414FEE85" w14:textId="77777777" w:rsidR="003A632A" w:rsidRDefault="003A632A" w:rsidP="00CD7363">
            <w:pPr>
              <w:pStyle w:val="TAL"/>
            </w:pPr>
            <w:r>
              <w:t>octet 2</w:t>
            </w:r>
          </w:p>
          <w:p w14:paraId="327E3444" w14:textId="77777777" w:rsidR="003A632A" w:rsidRDefault="003A632A" w:rsidP="00CD7363">
            <w:pPr>
              <w:pStyle w:val="TAL"/>
            </w:pPr>
          </w:p>
          <w:p w14:paraId="2EA7E747" w14:textId="77777777" w:rsidR="003A632A" w:rsidRDefault="003A632A" w:rsidP="00CD7363">
            <w:pPr>
              <w:pStyle w:val="TAL"/>
            </w:pPr>
            <w:r>
              <w:t>octet 3</w:t>
            </w:r>
          </w:p>
        </w:tc>
      </w:tr>
      <w:tr w:rsidR="003A632A" w14:paraId="64566062"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CD7363">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CD7363">
            <w:pPr>
              <w:pStyle w:val="TAL"/>
              <w:rPr>
                <w:lang w:eastAsia="zh-CN"/>
              </w:rPr>
            </w:pPr>
            <w:r>
              <w:rPr>
                <w:lang w:eastAsia="zh-CN"/>
              </w:rPr>
              <w:t>octet 4</w:t>
            </w:r>
          </w:p>
        </w:tc>
      </w:tr>
      <w:tr w:rsidR="003A632A" w14:paraId="7F0CFF73" w14:textId="77777777" w:rsidTr="00CD7363">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CD7363">
            <w:pPr>
              <w:spacing w:after="0"/>
              <w:rPr>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CD7363">
            <w:pPr>
              <w:pStyle w:val="TAL"/>
            </w:pPr>
          </w:p>
          <w:p w14:paraId="17E31E45" w14:textId="77777777" w:rsidR="003A632A" w:rsidRDefault="003A632A" w:rsidP="00CD7363">
            <w:pPr>
              <w:pStyle w:val="TAL"/>
              <w:rPr>
                <w:lang w:eastAsia="zh-CN"/>
              </w:rPr>
            </w:pPr>
            <w:r>
              <w:t xml:space="preserve">octet </w:t>
            </w:r>
            <w:r>
              <w:rPr>
                <w:lang w:eastAsia="zh-CN"/>
              </w:rPr>
              <w:t>b</w:t>
            </w:r>
          </w:p>
        </w:tc>
      </w:tr>
    </w:tbl>
    <w:p w14:paraId="0C055955" w14:textId="77777777" w:rsidR="003A632A" w:rsidRDefault="003A632A" w:rsidP="003A632A">
      <w:pPr>
        <w:pStyle w:val="TF"/>
      </w:pPr>
      <w:bookmarkStart w:id="3693" w:name="_CRFigure11_2_17_1"/>
      <w:r w:rsidRPr="00C6761E">
        <w:t>Figure </w:t>
      </w:r>
      <w:bookmarkEnd w:id="3693"/>
      <w:r w:rsidRPr="00C6761E">
        <w:t>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F224E7" w:rsidRPr="00C6761E" w14:paraId="65C7B084" w14:textId="77777777" w:rsidTr="00397DD9">
        <w:trPr>
          <w:gridBefore w:val="1"/>
          <w:wBefore w:w="178" w:type="dxa"/>
          <w:cantSplit/>
          <w:jc w:val="center"/>
        </w:trPr>
        <w:tc>
          <w:tcPr>
            <w:tcW w:w="710" w:type="dxa"/>
            <w:tcBorders>
              <w:top w:val="nil"/>
              <w:left w:val="nil"/>
              <w:bottom w:val="nil"/>
              <w:right w:val="nil"/>
            </w:tcBorders>
            <w:hideMark/>
          </w:tcPr>
          <w:p w14:paraId="1B645060" w14:textId="77777777" w:rsidR="00F224E7" w:rsidRPr="00C6761E" w:rsidRDefault="00F224E7" w:rsidP="00397DD9">
            <w:pPr>
              <w:pStyle w:val="TAC"/>
            </w:pPr>
            <w:r w:rsidRPr="00C6761E">
              <w:t>8</w:t>
            </w:r>
          </w:p>
        </w:tc>
        <w:tc>
          <w:tcPr>
            <w:tcW w:w="720" w:type="dxa"/>
            <w:tcBorders>
              <w:top w:val="nil"/>
              <w:left w:val="nil"/>
              <w:bottom w:val="nil"/>
              <w:right w:val="nil"/>
            </w:tcBorders>
            <w:hideMark/>
          </w:tcPr>
          <w:p w14:paraId="726C303D" w14:textId="77777777" w:rsidR="00F224E7" w:rsidRPr="00C6761E" w:rsidRDefault="00F224E7" w:rsidP="00397DD9">
            <w:pPr>
              <w:pStyle w:val="TAC"/>
            </w:pPr>
            <w:r w:rsidRPr="00C6761E">
              <w:t>7</w:t>
            </w:r>
          </w:p>
        </w:tc>
        <w:tc>
          <w:tcPr>
            <w:tcW w:w="720" w:type="dxa"/>
            <w:tcBorders>
              <w:top w:val="nil"/>
              <w:left w:val="nil"/>
              <w:bottom w:val="nil"/>
              <w:right w:val="nil"/>
            </w:tcBorders>
            <w:hideMark/>
          </w:tcPr>
          <w:p w14:paraId="3B838B4C" w14:textId="77777777" w:rsidR="00F224E7" w:rsidRPr="00C6761E" w:rsidRDefault="00F224E7" w:rsidP="00397DD9">
            <w:pPr>
              <w:pStyle w:val="TAC"/>
            </w:pPr>
            <w:r w:rsidRPr="00C6761E">
              <w:t>6</w:t>
            </w:r>
          </w:p>
        </w:tc>
        <w:tc>
          <w:tcPr>
            <w:tcW w:w="721" w:type="dxa"/>
            <w:tcBorders>
              <w:top w:val="nil"/>
              <w:left w:val="nil"/>
              <w:bottom w:val="nil"/>
              <w:right w:val="nil"/>
            </w:tcBorders>
            <w:hideMark/>
          </w:tcPr>
          <w:p w14:paraId="4083B541" w14:textId="77777777" w:rsidR="00F224E7" w:rsidRPr="00C6761E" w:rsidRDefault="00F224E7" w:rsidP="00397DD9">
            <w:pPr>
              <w:pStyle w:val="TAC"/>
            </w:pPr>
            <w:r w:rsidRPr="00C6761E">
              <w:t>5</w:t>
            </w:r>
          </w:p>
        </w:tc>
        <w:tc>
          <w:tcPr>
            <w:tcW w:w="720" w:type="dxa"/>
            <w:tcBorders>
              <w:top w:val="nil"/>
              <w:left w:val="nil"/>
              <w:bottom w:val="nil"/>
              <w:right w:val="nil"/>
            </w:tcBorders>
            <w:hideMark/>
          </w:tcPr>
          <w:p w14:paraId="17CD65DE" w14:textId="77777777" w:rsidR="00F224E7" w:rsidRPr="00C6761E" w:rsidRDefault="00F224E7" w:rsidP="00397DD9">
            <w:pPr>
              <w:pStyle w:val="TAC"/>
            </w:pPr>
            <w:r w:rsidRPr="00C6761E">
              <w:t>4</w:t>
            </w:r>
          </w:p>
        </w:tc>
        <w:tc>
          <w:tcPr>
            <w:tcW w:w="720" w:type="dxa"/>
            <w:tcBorders>
              <w:top w:val="nil"/>
              <w:left w:val="nil"/>
              <w:bottom w:val="nil"/>
              <w:right w:val="nil"/>
            </w:tcBorders>
            <w:hideMark/>
          </w:tcPr>
          <w:p w14:paraId="3DC9B4AA" w14:textId="77777777" w:rsidR="00F224E7" w:rsidRPr="00C6761E" w:rsidRDefault="00F224E7" w:rsidP="00397DD9">
            <w:pPr>
              <w:pStyle w:val="TAC"/>
            </w:pPr>
            <w:r w:rsidRPr="00C6761E">
              <w:t>3</w:t>
            </w:r>
          </w:p>
        </w:tc>
        <w:tc>
          <w:tcPr>
            <w:tcW w:w="720" w:type="dxa"/>
            <w:tcBorders>
              <w:top w:val="nil"/>
              <w:left w:val="nil"/>
              <w:bottom w:val="nil"/>
              <w:right w:val="nil"/>
            </w:tcBorders>
            <w:hideMark/>
          </w:tcPr>
          <w:p w14:paraId="7E24AE61" w14:textId="77777777" w:rsidR="00F224E7" w:rsidRPr="00C6761E" w:rsidRDefault="00F224E7" w:rsidP="00397DD9">
            <w:pPr>
              <w:pStyle w:val="TAC"/>
            </w:pPr>
            <w:r w:rsidRPr="00C6761E">
              <w:t>2</w:t>
            </w:r>
          </w:p>
        </w:tc>
        <w:tc>
          <w:tcPr>
            <w:tcW w:w="534" w:type="dxa"/>
            <w:tcBorders>
              <w:top w:val="nil"/>
              <w:left w:val="nil"/>
              <w:bottom w:val="nil"/>
              <w:right w:val="nil"/>
            </w:tcBorders>
            <w:hideMark/>
          </w:tcPr>
          <w:p w14:paraId="6042AA29" w14:textId="77777777" w:rsidR="00F224E7" w:rsidRPr="00C6761E" w:rsidRDefault="00F224E7" w:rsidP="00397DD9">
            <w:pPr>
              <w:pStyle w:val="TAC"/>
            </w:pPr>
            <w:r w:rsidRPr="00C6761E">
              <w:t>1</w:t>
            </w:r>
          </w:p>
        </w:tc>
        <w:tc>
          <w:tcPr>
            <w:tcW w:w="1773" w:type="dxa"/>
            <w:gridSpan w:val="3"/>
            <w:tcBorders>
              <w:top w:val="nil"/>
              <w:left w:val="nil"/>
              <w:bottom w:val="nil"/>
              <w:right w:val="nil"/>
            </w:tcBorders>
          </w:tcPr>
          <w:p w14:paraId="7886C886" w14:textId="77777777" w:rsidR="00F224E7" w:rsidRPr="00C6761E" w:rsidRDefault="00F224E7" w:rsidP="00397DD9">
            <w:pPr>
              <w:keepNext/>
              <w:keepLines/>
              <w:spacing w:after="0"/>
              <w:rPr>
                <w:rFonts w:ascii="Arial" w:hAnsi="Arial"/>
                <w:sz w:val="18"/>
              </w:rPr>
            </w:pPr>
          </w:p>
        </w:tc>
      </w:tr>
      <w:tr w:rsidR="00F224E7" w:rsidRPr="00C6761E" w14:paraId="61479E56" w14:textId="77777777" w:rsidTr="00397DD9">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8CBB143" w14:textId="77777777" w:rsidR="00F224E7" w:rsidRPr="00C6761E" w:rsidRDefault="00F224E7" w:rsidP="00397DD9">
            <w:pPr>
              <w:pStyle w:val="TAC"/>
            </w:pPr>
            <w:r>
              <w:t>Protected</w:t>
            </w:r>
            <w:r w:rsidRPr="00220BDE">
              <w:t xml:space="preserve"> </w:t>
            </w:r>
            <w:r>
              <w:t>user info 1</w:t>
            </w:r>
          </w:p>
        </w:tc>
        <w:tc>
          <w:tcPr>
            <w:tcW w:w="1137" w:type="dxa"/>
            <w:tcBorders>
              <w:top w:val="nil"/>
              <w:left w:val="nil"/>
              <w:bottom w:val="nil"/>
              <w:right w:val="nil"/>
            </w:tcBorders>
            <w:hideMark/>
          </w:tcPr>
          <w:p w14:paraId="795C3419" w14:textId="77777777" w:rsidR="00F224E7" w:rsidRPr="00C6761E" w:rsidRDefault="00F224E7" w:rsidP="00397DD9">
            <w:pPr>
              <w:pStyle w:val="TAL"/>
              <w:rPr>
                <w:lang w:eastAsia="zh-CN"/>
              </w:rPr>
            </w:pPr>
            <w:r w:rsidRPr="00C6761E">
              <w:rPr>
                <w:lang w:eastAsia="zh-CN"/>
              </w:rPr>
              <w:t>octet 4</w:t>
            </w:r>
          </w:p>
        </w:tc>
      </w:tr>
      <w:tr w:rsidR="00F224E7" w:rsidRPr="00C6761E" w14:paraId="11F7C639" w14:textId="77777777" w:rsidTr="00397DD9">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139241CE" w14:textId="77777777" w:rsidR="00F224E7" w:rsidRPr="00C6761E" w:rsidRDefault="00F224E7" w:rsidP="00397DD9">
            <w:pPr>
              <w:pStyle w:val="TAC"/>
            </w:pPr>
          </w:p>
        </w:tc>
        <w:tc>
          <w:tcPr>
            <w:tcW w:w="1137" w:type="dxa"/>
            <w:tcBorders>
              <w:top w:val="nil"/>
              <w:left w:val="nil"/>
              <w:bottom w:val="nil"/>
              <w:right w:val="nil"/>
            </w:tcBorders>
          </w:tcPr>
          <w:p w14:paraId="6CF33946" w14:textId="77777777" w:rsidR="00F224E7" w:rsidRPr="00C6761E" w:rsidRDefault="00F224E7" w:rsidP="00397DD9">
            <w:pPr>
              <w:pStyle w:val="TAL"/>
            </w:pPr>
          </w:p>
          <w:p w14:paraId="49E93089" w14:textId="77777777" w:rsidR="00F224E7" w:rsidRPr="00C6761E" w:rsidRDefault="00F224E7" w:rsidP="00397DD9">
            <w:pPr>
              <w:pStyle w:val="TAL"/>
              <w:rPr>
                <w:lang w:eastAsia="zh-CN"/>
              </w:rPr>
            </w:pPr>
            <w:r w:rsidRPr="00C6761E">
              <w:t xml:space="preserve">octet </w:t>
            </w:r>
            <w:r w:rsidRPr="00C6761E">
              <w:rPr>
                <w:rFonts w:hint="eastAsia"/>
                <w:lang w:eastAsia="zh-CN"/>
              </w:rPr>
              <w:t>a</w:t>
            </w:r>
          </w:p>
        </w:tc>
      </w:tr>
      <w:tr w:rsidR="00F224E7" w:rsidRPr="00C6761E" w14:paraId="6A0A94D3" w14:textId="77777777" w:rsidTr="00397DD9">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97C3300" w14:textId="77777777" w:rsidR="00F224E7" w:rsidRPr="00C6761E" w:rsidRDefault="00F224E7" w:rsidP="00397DD9">
            <w:pPr>
              <w:pStyle w:val="TAC"/>
            </w:pPr>
            <w:r>
              <w:t>Protected</w:t>
            </w:r>
            <w:r w:rsidRPr="00220BDE">
              <w:t xml:space="preserve"> </w:t>
            </w:r>
            <w:r>
              <w:t>user info 2</w:t>
            </w:r>
          </w:p>
        </w:tc>
        <w:tc>
          <w:tcPr>
            <w:tcW w:w="1137" w:type="dxa"/>
            <w:tcBorders>
              <w:top w:val="nil"/>
              <w:left w:val="nil"/>
              <w:bottom w:val="nil"/>
              <w:right w:val="nil"/>
            </w:tcBorders>
            <w:hideMark/>
          </w:tcPr>
          <w:p w14:paraId="5CBD6CFA" w14:textId="77777777" w:rsidR="00F224E7" w:rsidRPr="00C6761E" w:rsidRDefault="00F224E7" w:rsidP="00397DD9">
            <w:pPr>
              <w:pStyle w:val="TAL"/>
              <w:rPr>
                <w:lang w:eastAsia="zh-CN"/>
              </w:rPr>
            </w:pPr>
            <w:r w:rsidRPr="00C6761E">
              <w:rPr>
                <w:lang w:eastAsia="zh-CN"/>
              </w:rPr>
              <w:t xml:space="preserve">octet </w:t>
            </w:r>
            <w:r w:rsidRPr="00C6761E">
              <w:rPr>
                <w:rFonts w:hint="eastAsia"/>
                <w:lang w:eastAsia="zh-CN"/>
              </w:rPr>
              <w:t>(a+1)</w:t>
            </w:r>
            <w:r>
              <w:rPr>
                <w:lang w:eastAsia="zh-CN"/>
              </w:rPr>
              <w:t>*</w:t>
            </w:r>
          </w:p>
        </w:tc>
      </w:tr>
      <w:tr w:rsidR="00F224E7" w:rsidRPr="00C6761E" w14:paraId="05A4D6E5" w14:textId="77777777" w:rsidTr="00397DD9">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32FC52F9" w14:textId="77777777" w:rsidR="00F224E7" w:rsidRPr="00C6761E" w:rsidRDefault="00F224E7" w:rsidP="00397DD9">
            <w:pPr>
              <w:pStyle w:val="TAC"/>
            </w:pPr>
          </w:p>
        </w:tc>
        <w:tc>
          <w:tcPr>
            <w:tcW w:w="1137" w:type="dxa"/>
            <w:tcBorders>
              <w:top w:val="nil"/>
              <w:left w:val="nil"/>
              <w:bottom w:val="nil"/>
              <w:right w:val="nil"/>
            </w:tcBorders>
          </w:tcPr>
          <w:p w14:paraId="1507D8A7" w14:textId="77777777" w:rsidR="00F224E7" w:rsidRPr="00C6761E" w:rsidRDefault="00F224E7" w:rsidP="00397DD9">
            <w:pPr>
              <w:pStyle w:val="TAL"/>
            </w:pPr>
          </w:p>
          <w:p w14:paraId="690F2900" w14:textId="77777777" w:rsidR="00F224E7" w:rsidRPr="00C6761E" w:rsidRDefault="00F224E7" w:rsidP="00397DD9">
            <w:pPr>
              <w:pStyle w:val="TAL"/>
              <w:rPr>
                <w:lang w:eastAsia="zh-CN"/>
              </w:rPr>
            </w:pPr>
            <w:r w:rsidRPr="00C6761E">
              <w:t xml:space="preserve">octet </w:t>
            </w:r>
            <w:r w:rsidRPr="00C6761E">
              <w:rPr>
                <w:rFonts w:hint="eastAsia"/>
                <w:lang w:eastAsia="zh-CN"/>
              </w:rPr>
              <w:t>b</w:t>
            </w:r>
            <w:r>
              <w:rPr>
                <w:lang w:eastAsia="zh-CN"/>
              </w:rPr>
              <w:t>*</w:t>
            </w:r>
          </w:p>
        </w:tc>
      </w:tr>
      <w:tr w:rsidR="00F224E7" w:rsidRPr="00C6761E" w14:paraId="28626B04" w14:textId="77777777" w:rsidTr="00397DD9">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FD4C644" w14:textId="77777777" w:rsidR="00F224E7" w:rsidRPr="00436797" w:rsidRDefault="00F224E7" w:rsidP="00397DD9">
            <w:pPr>
              <w:pStyle w:val="TAC"/>
            </w:pPr>
            <w:r w:rsidRPr="00436797">
              <w:t>…</w:t>
            </w:r>
          </w:p>
        </w:tc>
        <w:tc>
          <w:tcPr>
            <w:tcW w:w="1137" w:type="dxa"/>
            <w:tcBorders>
              <w:top w:val="nil"/>
              <w:left w:val="nil"/>
              <w:bottom w:val="nil"/>
              <w:right w:val="nil"/>
            </w:tcBorders>
          </w:tcPr>
          <w:p w14:paraId="40C6E596" w14:textId="77777777" w:rsidR="00F224E7" w:rsidRDefault="00F224E7" w:rsidP="00397DD9">
            <w:pPr>
              <w:pStyle w:val="TAL"/>
            </w:pPr>
            <w:r>
              <w:t>octet (b+1)*</w:t>
            </w:r>
          </w:p>
          <w:p w14:paraId="29627EE4" w14:textId="77777777" w:rsidR="00F224E7" w:rsidRDefault="00F224E7" w:rsidP="00397DD9">
            <w:pPr>
              <w:pStyle w:val="TAL"/>
            </w:pPr>
          </w:p>
          <w:p w14:paraId="42AAAAAC" w14:textId="77777777" w:rsidR="00F224E7" w:rsidRPr="00C6761E" w:rsidRDefault="00F224E7" w:rsidP="00397DD9">
            <w:pPr>
              <w:pStyle w:val="TAL"/>
            </w:pPr>
            <w:r w:rsidRPr="00C6761E">
              <w:t xml:space="preserve">octet </w:t>
            </w:r>
            <w:r>
              <w:rPr>
                <w:lang w:eastAsia="zh-CN"/>
              </w:rPr>
              <w:t>o*</w:t>
            </w:r>
          </w:p>
        </w:tc>
      </w:tr>
      <w:tr w:rsidR="00F224E7" w:rsidRPr="00C6761E" w14:paraId="0BD8246C" w14:textId="77777777" w:rsidTr="00397DD9">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2B04CD2" w14:textId="77777777" w:rsidR="00F224E7" w:rsidRPr="00436797" w:rsidRDefault="00F224E7" w:rsidP="00397DD9">
            <w:pPr>
              <w:pStyle w:val="TAC"/>
            </w:pPr>
            <w:r>
              <w:t>Protected</w:t>
            </w:r>
            <w:r w:rsidRPr="00220BDE">
              <w:t xml:space="preserve"> </w:t>
            </w:r>
            <w:r>
              <w:t>user info n</w:t>
            </w:r>
          </w:p>
          <w:p w14:paraId="2080025C" w14:textId="77777777" w:rsidR="00F224E7" w:rsidRPr="00436797" w:rsidRDefault="00F224E7" w:rsidP="00397DD9">
            <w:pPr>
              <w:pStyle w:val="TAC"/>
            </w:pPr>
          </w:p>
        </w:tc>
        <w:tc>
          <w:tcPr>
            <w:tcW w:w="1137" w:type="dxa"/>
            <w:tcBorders>
              <w:top w:val="nil"/>
              <w:left w:val="nil"/>
              <w:bottom w:val="nil"/>
              <w:right w:val="nil"/>
            </w:tcBorders>
          </w:tcPr>
          <w:p w14:paraId="69E756BD" w14:textId="77777777" w:rsidR="00F224E7" w:rsidRDefault="00F224E7" w:rsidP="00397DD9">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r>
              <w:rPr>
                <w:lang w:eastAsia="zh-CN"/>
              </w:rPr>
              <w:t>*</w:t>
            </w:r>
          </w:p>
          <w:p w14:paraId="6AF79043" w14:textId="77777777" w:rsidR="00F224E7" w:rsidRDefault="00F224E7" w:rsidP="00397DD9">
            <w:pPr>
              <w:pStyle w:val="TAL"/>
              <w:rPr>
                <w:rFonts w:eastAsiaTheme="minorEastAsia"/>
                <w:lang w:eastAsia="zh-CN"/>
              </w:rPr>
            </w:pPr>
          </w:p>
          <w:p w14:paraId="366640FE" w14:textId="77777777" w:rsidR="00F224E7" w:rsidRPr="004E6E61" w:rsidRDefault="00F224E7" w:rsidP="00397DD9">
            <w:pPr>
              <w:pStyle w:val="TAL"/>
              <w:rPr>
                <w:rFonts w:eastAsiaTheme="minorEastAsia"/>
              </w:rPr>
            </w:pPr>
            <w:r w:rsidRPr="00C6761E">
              <w:rPr>
                <w:lang w:eastAsia="zh-CN"/>
              </w:rPr>
              <w:t xml:space="preserve">octet </w:t>
            </w:r>
            <w:r>
              <w:rPr>
                <w:lang w:eastAsia="zh-CN"/>
              </w:rPr>
              <w:t>o1*</w:t>
            </w:r>
          </w:p>
        </w:tc>
      </w:tr>
    </w:tbl>
    <w:p w14:paraId="08026B60" w14:textId="0E72ACB7" w:rsidR="003A632A" w:rsidRDefault="00F224E7" w:rsidP="003A632A">
      <w:pPr>
        <w:pStyle w:val="TF"/>
        <w:rPr>
          <w:lang w:eastAsia="zh-CN"/>
        </w:rPr>
      </w:pPr>
      <w:bookmarkStart w:id="3694" w:name="_CRFigure11_2_17_2"/>
      <w:r w:rsidRPr="00C6761E">
        <w:t>Figure </w:t>
      </w:r>
      <w:bookmarkEnd w:id="3694"/>
      <w:r w:rsidRPr="00C6761E">
        <w:t>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infos</w:t>
      </w:r>
      <w:r w:rsidRPr="00C6761E" w:rsidDel="00F224E7">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CD7363">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CD7363">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CD7363">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CD7363">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CD7363">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CD7363">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CD7363">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CD7363">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CD7363">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CD7363">
            <w:pPr>
              <w:keepNext/>
              <w:keepLines/>
              <w:spacing w:after="0"/>
              <w:rPr>
                <w:rFonts w:ascii="Arial" w:hAnsi="Arial"/>
                <w:sz w:val="18"/>
              </w:rPr>
            </w:pPr>
          </w:p>
        </w:tc>
      </w:tr>
      <w:tr w:rsidR="003A632A" w:rsidRPr="00C6761E" w14:paraId="2CBC8A9F" w14:textId="77777777" w:rsidTr="00CD7363">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CD7363">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CD7363">
            <w:pPr>
              <w:pStyle w:val="TAL"/>
              <w:rPr>
                <w:lang w:eastAsia="zh-CN"/>
              </w:rPr>
            </w:pPr>
            <w:r w:rsidRPr="00C6761E">
              <w:rPr>
                <w:lang w:eastAsia="zh-CN"/>
              </w:rPr>
              <w:t>octet 4</w:t>
            </w:r>
          </w:p>
        </w:tc>
      </w:tr>
      <w:tr w:rsidR="003A632A" w:rsidRPr="00C6761E" w14:paraId="632798C7" w14:textId="77777777" w:rsidTr="00CD7363">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CD7363">
            <w:pPr>
              <w:spacing w:after="0"/>
              <w:rPr>
                <w:rFonts w:ascii="Arial" w:hAnsi="Arial"/>
                <w:sz w:val="18"/>
              </w:rPr>
            </w:pPr>
          </w:p>
        </w:tc>
        <w:tc>
          <w:tcPr>
            <w:tcW w:w="1137" w:type="dxa"/>
            <w:tcBorders>
              <w:top w:val="nil"/>
              <w:left w:val="nil"/>
              <w:bottom w:val="nil"/>
              <w:right w:val="nil"/>
            </w:tcBorders>
          </w:tcPr>
          <w:p w14:paraId="3020835A" w14:textId="77777777" w:rsidR="003A632A" w:rsidRPr="00C6761E" w:rsidRDefault="003A632A" w:rsidP="00CD7363">
            <w:pPr>
              <w:pStyle w:val="TAL"/>
            </w:pPr>
          </w:p>
          <w:p w14:paraId="6A5BE9DC" w14:textId="77777777" w:rsidR="003A632A" w:rsidRPr="00C6761E" w:rsidRDefault="003A632A" w:rsidP="00CD7363">
            <w:pPr>
              <w:pStyle w:val="TAL"/>
              <w:rPr>
                <w:lang w:eastAsia="zh-CN"/>
              </w:rPr>
            </w:pPr>
            <w:r w:rsidRPr="00C6761E">
              <w:t xml:space="preserve">octet </w:t>
            </w:r>
            <w:r>
              <w:rPr>
                <w:lang w:eastAsia="zh-CN"/>
              </w:rPr>
              <w:t>5</w:t>
            </w:r>
          </w:p>
        </w:tc>
      </w:tr>
      <w:tr w:rsidR="003A632A" w:rsidRPr="00C6761E" w14:paraId="3772B5E3" w14:textId="77777777" w:rsidTr="00CD7363">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CD7363">
            <w:pPr>
              <w:pStyle w:val="TAC"/>
              <w:rPr>
                <w:lang w:eastAsia="zh-CN"/>
              </w:rPr>
            </w:pPr>
            <w:r w:rsidRPr="00C6761E">
              <w:rPr>
                <w:lang w:eastAsia="zh-CN"/>
              </w:rPr>
              <w:lastRenderedPageBreak/>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6058AA4E" w:rsidR="003A632A" w:rsidRPr="00C6761E" w:rsidRDefault="003A632A" w:rsidP="00CD7363">
            <w:pPr>
              <w:pStyle w:val="TAC"/>
              <w:rPr>
                <w:lang w:eastAsia="zh-CN"/>
              </w:rPr>
            </w:pPr>
            <w:r w:rsidRPr="00C6761E">
              <w:rPr>
                <w:lang w:eastAsia="zh-CN"/>
              </w:rPr>
              <w:t>UTC-based counter LSB</w:t>
            </w:r>
          </w:p>
        </w:tc>
        <w:tc>
          <w:tcPr>
            <w:tcW w:w="1137" w:type="dxa"/>
            <w:tcBorders>
              <w:top w:val="nil"/>
              <w:left w:val="nil"/>
              <w:bottom w:val="nil"/>
              <w:right w:val="nil"/>
            </w:tcBorders>
          </w:tcPr>
          <w:p w14:paraId="7ACA2176" w14:textId="77777777" w:rsidR="003A632A" w:rsidRPr="00C6761E" w:rsidRDefault="003A632A" w:rsidP="00CD7363">
            <w:pPr>
              <w:pStyle w:val="TAL"/>
              <w:rPr>
                <w:lang w:eastAsia="zh-CN"/>
              </w:rPr>
            </w:pPr>
            <w:r w:rsidRPr="00C6761E">
              <w:t xml:space="preserve">octet </w:t>
            </w:r>
            <w:r>
              <w:t>6</w:t>
            </w:r>
          </w:p>
        </w:tc>
      </w:tr>
      <w:tr w:rsidR="003A632A" w:rsidRPr="00C6761E" w14:paraId="08B46527" w14:textId="77777777" w:rsidTr="00CD7363">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CD7363">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CD7363">
            <w:pPr>
              <w:pStyle w:val="TAL"/>
              <w:rPr>
                <w:lang w:eastAsia="zh-CN"/>
              </w:rPr>
            </w:pPr>
            <w:r w:rsidRPr="00C6761E">
              <w:t xml:space="preserve">octet </w:t>
            </w:r>
            <w:r>
              <w:rPr>
                <w:lang w:eastAsia="zh-CN"/>
              </w:rPr>
              <w:t>7</w:t>
            </w:r>
          </w:p>
          <w:p w14:paraId="3948864C" w14:textId="77777777" w:rsidR="003A632A" w:rsidRPr="00C6761E" w:rsidRDefault="003A632A" w:rsidP="00CD7363">
            <w:pPr>
              <w:pStyle w:val="TAL"/>
            </w:pPr>
          </w:p>
          <w:p w14:paraId="2E54DD23" w14:textId="77777777" w:rsidR="003A632A" w:rsidRPr="00C6761E" w:rsidRDefault="003A632A" w:rsidP="00CD7363">
            <w:pPr>
              <w:pStyle w:val="TAL"/>
            </w:pPr>
            <w:r w:rsidRPr="00C6761E">
              <w:t xml:space="preserve">octet </w:t>
            </w:r>
            <w:r>
              <w:rPr>
                <w:lang w:eastAsia="zh-CN"/>
              </w:rPr>
              <w:t>10</w:t>
            </w:r>
          </w:p>
        </w:tc>
      </w:tr>
      <w:tr w:rsidR="003A632A" w:rsidRPr="00C6761E" w14:paraId="53AF18F9" w14:textId="77777777" w:rsidTr="00CD7363">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CD7363">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CD7363">
            <w:pPr>
              <w:pStyle w:val="TAL"/>
            </w:pPr>
            <w:r w:rsidRPr="00C6761E">
              <w:rPr>
                <w:lang w:eastAsia="zh-CN"/>
              </w:rPr>
              <w:t xml:space="preserve">octet </w:t>
            </w:r>
            <w:r>
              <w:rPr>
                <w:lang w:eastAsia="zh-CN"/>
              </w:rPr>
              <w:t>11</w:t>
            </w:r>
          </w:p>
          <w:p w14:paraId="1C431D1C" w14:textId="77777777" w:rsidR="003A632A" w:rsidRPr="00C6761E" w:rsidRDefault="003A632A" w:rsidP="00CD7363">
            <w:pPr>
              <w:pStyle w:val="TAL"/>
            </w:pPr>
          </w:p>
          <w:p w14:paraId="55C07757" w14:textId="77777777" w:rsidR="003A632A" w:rsidRPr="00C6761E" w:rsidRDefault="003A632A" w:rsidP="00CD7363">
            <w:pPr>
              <w:pStyle w:val="TAL"/>
              <w:rPr>
                <w:lang w:eastAsia="zh-CN"/>
              </w:rPr>
            </w:pPr>
            <w:r w:rsidRPr="00C6761E">
              <w:t>octe</w:t>
            </w:r>
            <w:r>
              <w:t>t a</w:t>
            </w:r>
          </w:p>
        </w:tc>
      </w:tr>
    </w:tbl>
    <w:p w14:paraId="2729D3EC" w14:textId="1A9126E7" w:rsidR="008320E9" w:rsidRPr="00C6761E" w:rsidRDefault="003A632A" w:rsidP="008320E9">
      <w:pPr>
        <w:pStyle w:val="TF"/>
      </w:pPr>
      <w:bookmarkStart w:id="3695" w:name="_CRFigure11_2_17_3"/>
      <w:r w:rsidRPr="00C6761E">
        <w:t>Figure </w:t>
      </w:r>
      <w:bookmarkEnd w:id="3695"/>
      <w:r w:rsidRPr="00C6761E">
        <w:t>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bookmarkStart w:id="3696" w:name="_CRTable11_2_17_1"/>
      <w:r w:rsidRPr="00C6761E">
        <w:t>Table </w:t>
      </w:r>
      <w:bookmarkEnd w:id="3696"/>
      <w:r w:rsidRPr="00C6761E">
        <w:t>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1EB91AF0" w:rsidR="008320E9" w:rsidRPr="00C6761E" w:rsidRDefault="008320E9" w:rsidP="004B01A0">
            <w:pPr>
              <w:pStyle w:val="TAL"/>
              <w:rPr>
                <w:lang w:eastAsia="zh-CN"/>
              </w:rPr>
            </w:pPr>
            <w:r w:rsidRPr="00C6761E">
              <w:rPr>
                <w:lang w:eastAsia="zh-CN"/>
              </w:rPr>
              <w:t>UTC-based counter LSB</w:t>
            </w:r>
            <w:r w:rsidRPr="00C6761E">
              <w:rPr>
                <w:rFonts w:hint="eastAsia"/>
                <w:lang w:eastAsia="zh-CN"/>
              </w:rPr>
              <w:t xml:space="preserve"> </w:t>
            </w:r>
            <w:r w:rsidR="00F224E7" w:rsidRPr="00C6761E">
              <w:t xml:space="preserve">(bits 1 to 4 of octet </w:t>
            </w:r>
            <w:r w:rsidR="00F224E7">
              <w:rPr>
                <w:lang w:eastAsia="zh-CN"/>
              </w:rPr>
              <w:t>6</w:t>
            </w:r>
            <w:r w:rsidR="00F224E7" w:rsidRPr="00C6761E">
              <w:t>)</w:t>
            </w:r>
            <w:r w:rsidR="00F224E7" w:rsidRPr="00C6761E" w:rsidDel="00F224E7">
              <w:t xml:space="preserve"> </w:t>
            </w:r>
          </w:p>
          <w:p w14:paraId="2AD3EDD5" w14:textId="77777777" w:rsidR="008320E9" w:rsidRPr="00C6761E" w:rsidRDefault="008320E9" w:rsidP="004B01A0">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DE0294D" w14:textId="77777777" w:rsidR="00135D95" w:rsidRDefault="00135D95" w:rsidP="00135D95">
            <w:pPr>
              <w:pStyle w:val="TAL"/>
              <w:rPr>
                <w:lang w:eastAsia="zh-CN"/>
              </w:rPr>
            </w:pPr>
          </w:p>
          <w:p w14:paraId="1F57C7BE" w14:textId="3B9D4212" w:rsidR="008320E9" w:rsidRDefault="00135D95" w:rsidP="00135D95">
            <w:pPr>
              <w:pStyle w:val="TAL"/>
              <w:rPr>
                <w:lang w:eastAsia="zh-CN"/>
              </w:rPr>
            </w:pPr>
            <w:r w:rsidRPr="00412A9F">
              <w:rPr>
                <w:lang w:eastAsia="zh-CN"/>
              </w:rPr>
              <w:t>Bits 5 to 8 of octet 6 are spare and shall be coded as zero</w:t>
            </w:r>
            <w:r>
              <w:rPr>
                <w:lang w:eastAsia="zh-CN"/>
              </w:rPr>
              <w:t>.</w:t>
            </w:r>
          </w:p>
          <w:p w14:paraId="2DF7A537" w14:textId="77777777" w:rsidR="00135D95" w:rsidRDefault="00135D95" w:rsidP="00135D95">
            <w:pPr>
              <w:pStyle w:val="TAL"/>
              <w:rPr>
                <w:lang w:eastAsia="zh-CN"/>
              </w:rPr>
            </w:pPr>
          </w:p>
          <w:p w14:paraId="50626BD4" w14:textId="77777777" w:rsidR="003A632A" w:rsidRPr="00C6761E" w:rsidRDefault="003A632A" w:rsidP="003A632A">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3A632A">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3A632A">
            <w:pPr>
              <w:pStyle w:val="TAL"/>
              <w:rPr>
                <w:lang w:eastAsia="zh-CN"/>
              </w:rPr>
            </w:pPr>
          </w:p>
          <w:p w14:paraId="33BF7368" w14:textId="3E4B274E" w:rsidR="003A632A" w:rsidRPr="00C6761E" w:rsidRDefault="003A632A" w:rsidP="003A632A">
            <w:pPr>
              <w:pStyle w:val="TAL"/>
            </w:pPr>
            <w:r>
              <w:rPr>
                <w:lang w:eastAsia="zh-CN"/>
              </w:rPr>
              <w:t>User info</w:t>
            </w:r>
            <w:r w:rsidRPr="00C6761E">
              <w:t xml:space="preserve"> (octet </w:t>
            </w:r>
            <w:r w:rsidR="00135D95">
              <w:rPr>
                <w:lang w:eastAsia="zh-CN"/>
              </w:rPr>
              <w:t>11</w:t>
            </w:r>
            <w:r w:rsidRPr="00C6761E">
              <w:t xml:space="preserve"> to </w:t>
            </w:r>
            <w:r w:rsidRPr="00C6761E">
              <w:rPr>
                <w:rFonts w:hint="eastAsia"/>
                <w:lang w:eastAsia="zh-CN"/>
              </w:rPr>
              <w:t>a</w:t>
            </w:r>
            <w:r w:rsidRPr="00C6761E">
              <w:t>)</w:t>
            </w:r>
          </w:p>
          <w:p w14:paraId="52BB2DDA" w14:textId="703DA8F3" w:rsidR="003A632A" w:rsidRPr="00C6761E" w:rsidRDefault="003B3428" w:rsidP="003A632A">
            <w:pPr>
              <w:pStyle w:val="TAL"/>
              <w:rPr>
                <w:lang w:eastAsia="zh-CN"/>
              </w:rPr>
            </w:pPr>
            <w:r>
              <w:t>In case of the c</w:t>
            </w:r>
            <w:r w:rsidRPr="009C40AF">
              <w:t>andidate 5G ProSe UE-to-UE relay discovery procedure</w:t>
            </w:r>
            <w:r>
              <w:t>, the A</w:t>
            </w:r>
            <w:r w:rsidRPr="009C40AF">
              <w:t xml:space="preserve">pplication layer ID </w:t>
            </w:r>
            <w:r>
              <w:t xml:space="preserve">is </w:t>
            </w:r>
            <w:r w:rsidRPr="009C40AF">
              <w:t>coded as zero</w:t>
            </w:r>
            <w:r>
              <w:t>.</w:t>
            </w:r>
            <w:r w:rsidRPr="009C40AF">
              <w:t xml:space="preserve"> </w:t>
            </w:r>
            <w:r w:rsidRPr="009C40AF">
              <w:t xml:space="preserve">The </w:t>
            </w:r>
            <w:r w:rsidRPr="009C40AF">
              <w:rPr>
                <w:lang w:eastAsia="zh-CN"/>
              </w:rPr>
              <w:t>user info</w:t>
            </w:r>
            <w:r w:rsidRPr="009C40AF">
              <w:t xml:space="preserve"> field is coded as the length and value part of Application layer ID</w:t>
            </w:r>
            <w:r w:rsidRPr="009C40AF">
              <w:rPr>
                <w:rFonts w:hint="eastAsia"/>
                <w:lang w:eastAsia="zh-CN"/>
              </w:rPr>
              <w:t xml:space="preserve"> </w:t>
            </w:r>
            <w:r w:rsidRPr="009C40AF">
              <w:t>information element as specified in clause 11.</w:t>
            </w:r>
            <w:r w:rsidRPr="009C40AF">
              <w:rPr>
                <w:rFonts w:hint="eastAsia"/>
                <w:lang w:eastAsia="zh-CN"/>
              </w:rPr>
              <w:t>2.15</w:t>
            </w:r>
            <w:r w:rsidRPr="009C40AF">
              <w:t xml:space="preserve"> starting with the second octet</w:t>
            </w:r>
            <w:r w:rsidRPr="009C40AF">
              <w:rPr>
                <w:rFonts w:hint="eastAsia"/>
                <w:lang w:eastAsia="zh-CN"/>
              </w:rPr>
              <w:t>, and then is protected as specified in clause</w:t>
            </w:r>
            <w:r w:rsidRPr="009C40AF">
              <w:t> </w:t>
            </w:r>
            <w:r w:rsidRPr="009C40AF">
              <w:rPr>
                <w:lang w:eastAsia="zh-CN"/>
              </w:rPr>
              <w:t>6.1.3.2.3</w:t>
            </w:r>
            <w:r w:rsidRPr="009C40AF">
              <w:rPr>
                <w:rFonts w:hint="eastAsia"/>
                <w:lang w:eastAsia="zh-CN"/>
              </w:rPr>
              <w:t xml:space="preserve"> of </w:t>
            </w:r>
            <w:r w:rsidRPr="009C40AF">
              <w:t>3GPP TS </w:t>
            </w:r>
            <w:r w:rsidRPr="009C40AF">
              <w:rPr>
                <w:rFonts w:hint="eastAsia"/>
                <w:lang w:eastAsia="zh-CN"/>
              </w:rPr>
              <w:t>3</w:t>
            </w:r>
            <w:r w:rsidRPr="009C40AF">
              <w:t>3.</w:t>
            </w:r>
            <w:r w:rsidRPr="009C40AF">
              <w:rPr>
                <w:rFonts w:hint="eastAsia"/>
                <w:lang w:eastAsia="zh-CN"/>
              </w:rPr>
              <w:t>5</w:t>
            </w:r>
            <w:r w:rsidRPr="009C40AF">
              <w:t>0</w:t>
            </w:r>
            <w:r w:rsidRPr="009C40AF">
              <w:rPr>
                <w:rFonts w:hint="eastAsia"/>
                <w:lang w:eastAsia="zh-CN"/>
              </w:rPr>
              <w:t>3</w:t>
            </w:r>
            <w:r w:rsidRPr="009C40AF">
              <w:t> [</w:t>
            </w:r>
            <w:r w:rsidRPr="009C40AF">
              <w:rPr>
                <w:rFonts w:hint="eastAsia"/>
                <w:lang w:eastAsia="zh-CN"/>
              </w:rPr>
              <w:t>34</w:t>
            </w:r>
            <w:r w:rsidRPr="009C40AF">
              <w:t>]</w:t>
            </w:r>
            <w:r w:rsidR="00737EDB">
              <w:t xml:space="preserve"> and clause 8a.2.1.3.2.2</w:t>
            </w:r>
            <w:r w:rsidR="00737EDB">
              <w:rPr>
                <w:rFonts w:hint="eastAsia"/>
                <w:lang w:eastAsia="zh-CN"/>
              </w:rPr>
              <w:t>.</w:t>
            </w:r>
          </w:p>
          <w:p w14:paraId="059682D1" w14:textId="2CB1965D" w:rsidR="008320E9" w:rsidRPr="00C6761E" w:rsidRDefault="008320E9" w:rsidP="004B01A0">
            <w:pPr>
              <w:pStyle w:val="TAL"/>
              <w:rPr>
                <w:lang w:eastAsia="zh-CN"/>
              </w:rPr>
            </w:pP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3697" w:name="_CR11_2_18"/>
      <w:bookmarkStart w:id="3698" w:name="_Toc193395281"/>
      <w:bookmarkEnd w:id="3697"/>
      <w:r w:rsidRPr="00C6761E">
        <w:t>11.2.</w:t>
      </w:r>
      <w:r w:rsidR="00B61698" w:rsidRPr="00C6761E">
        <w:rPr>
          <w:lang w:eastAsia="zh-CN"/>
        </w:rPr>
        <w:t>18</w:t>
      </w:r>
      <w:r w:rsidRPr="00C6761E">
        <w:tab/>
      </w:r>
      <w:r w:rsidR="003A632A">
        <w:t>Void</w:t>
      </w:r>
      <w:bookmarkEnd w:id="3698"/>
    </w:p>
    <w:p w14:paraId="4DD778B5" w14:textId="7CBB0EFF" w:rsidR="00F43D8E" w:rsidRPr="00C6761E" w:rsidRDefault="00F43D8E" w:rsidP="00F43D8E">
      <w:pPr>
        <w:pStyle w:val="Heading3"/>
        <w:rPr>
          <w:lang w:eastAsia="zh-CN"/>
        </w:rPr>
      </w:pPr>
      <w:bookmarkStart w:id="3699" w:name="_CR11_2_19"/>
      <w:bookmarkStart w:id="3700" w:name="_Toc193395282"/>
      <w:bookmarkEnd w:id="3699"/>
      <w:r w:rsidRPr="00C6761E">
        <w:t>11.2.</w:t>
      </w:r>
      <w:r>
        <w:t>19</w:t>
      </w:r>
      <w:r w:rsidRPr="00C6761E">
        <w:tab/>
      </w:r>
      <w:r w:rsidRPr="00C6761E">
        <w:rPr>
          <w:lang w:eastAsia="zh-CN"/>
        </w:rPr>
        <w:t>Announce prohibited indication</w:t>
      </w:r>
      <w:bookmarkEnd w:id="3700"/>
    </w:p>
    <w:p w14:paraId="5E3E9EEE" w14:textId="77777777"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Pr="00C6761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7A7C97A8" w14:textId="77777777" w:rsidR="00F43D8E" w:rsidRPr="00C6761E" w:rsidRDefault="00F43D8E" w:rsidP="00F43D8E">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7B2DE9">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7B2DE9">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7B2DE9">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7B2DE9">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7B2DE9">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7B2DE9">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7B2DE9">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7B2DE9">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7B2DE9">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7B2DE9">
            <w:pPr>
              <w:pStyle w:val="TAL"/>
            </w:pPr>
          </w:p>
        </w:tc>
      </w:tr>
      <w:tr w:rsidR="00F43D8E" w:rsidRPr="00C6761E" w14:paraId="540F454F" w14:textId="77777777" w:rsidTr="007B2DE9">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7B2DE9">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7B2DE9">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7B2DE9">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7B2DE9">
            <w:pPr>
              <w:pStyle w:val="TAL"/>
            </w:pPr>
            <w:r w:rsidRPr="00C6761E">
              <w:t>octet 1</w:t>
            </w:r>
          </w:p>
        </w:tc>
      </w:tr>
    </w:tbl>
    <w:p w14:paraId="68E2C91B" w14:textId="038B04F3" w:rsidR="00F43D8E" w:rsidRPr="00C6761E" w:rsidRDefault="00F43D8E" w:rsidP="00F43D8E">
      <w:pPr>
        <w:pStyle w:val="TF"/>
      </w:pPr>
      <w:bookmarkStart w:id="3701" w:name="_CRFigure11_2_19_1"/>
      <w:r w:rsidRPr="00C6761E">
        <w:t>Figure </w:t>
      </w:r>
      <w:bookmarkEnd w:id="3701"/>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bookmarkStart w:id="3702" w:name="_CRTable11_2_19_1"/>
      <w:r w:rsidRPr="00C6761E">
        <w:lastRenderedPageBreak/>
        <w:t>Table </w:t>
      </w:r>
      <w:bookmarkEnd w:id="3702"/>
      <w:r w:rsidRPr="00C6761E">
        <w:t>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7B2DE9">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7B2DE9">
            <w:pPr>
              <w:pStyle w:val="TAL"/>
              <w:rPr>
                <w:lang w:eastAsia="zh-CN"/>
              </w:rPr>
            </w:pPr>
            <w:r w:rsidRPr="00C6761E">
              <w:rPr>
                <w:lang w:eastAsia="zh-CN"/>
              </w:rPr>
              <w:t>Announce prohibited indication (API) (octet 1, bit 1)</w:t>
            </w:r>
          </w:p>
          <w:p w14:paraId="53A877C6" w14:textId="77777777" w:rsidR="00F43D8E" w:rsidRPr="00C6761E" w:rsidRDefault="00F43D8E" w:rsidP="007B2DE9">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7B2DE9">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7B2DE9">
            <w:pPr>
              <w:pStyle w:val="TAL"/>
              <w:rPr>
                <w:lang w:eastAsia="zh-CN"/>
              </w:rPr>
            </w:pPr>
            <w:r w:rsidRPr="00C6761E">
              <w:rPr>
                <w:lang w:eastAsia="zh-CN"/>
              </w:rPr>
              <w:t>Bit</w:t>
            </w:r>
          </w:p>
        </w:tc>
      </w:tr>
      <w:tr w:rsidR="00F43D8E" w:rsidRPr="00C6761E" w14:paraId="05D7927C" w14:textId="77777777" w:rsidTr="007B2DE9">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7B2DE9">
            <w:pPr>
              <w:pStyle w:val="TAL"/>
              <w:rPr>
                <w:lang w:eastAsia="zh-CN"/>
              </w:rPr>
            </w:pPr>
          </w:p>
        </w:tc>
        <w:tc>
          <w:tcPr>
            <w:tcW w:w="316" w:type="dxa"/>
            <w:tcBorders>
              <w:top w:val="nil"/>
              <w:left w:val="nil"/>
              <w:bottom w:val="nil"/>
              <w:right w:val="nil"/>
            </w:tcBorders>
          </w:tcPr>
          <w:p w14:paraId="7F205F39" w14:textId="77777777" w:rsidR="00F43D8E" w:rsidRPr="00C6761E" w:rsidRDefault="00F43D8E" w:rsidP="007B2DE9">
            <w:pPr>
              <w:pStyle w:val="TAL"/>
              <w:rPr>
                <w:lang w:eastAsia="zh-CN"/>
              </w:rPr>
            </w:pPr>
          </w:p>
        </w:tc>
        <w:tc>
          <w:tcPr>
            <w:tcW w:w="316" w:type="dxa"/>
            <w:tcBorders>
              <w:top w:val="nil"/>
              <w:left w:val="nil"/>
              <w:bottom w:val="nil"/>
              <w:right w:val="nil"/>
            </w:tcBorders>
          </w:tcPr>
          <w:p w14:paraId="17F21422"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7B2DE9">
            <w:pPr>
              <w:pStyle w:val="TAL"/>
              <w:rPr>
                <w:lang w:eastAsia="zh-CN"/>
              </w:rPr>
            </w:pPr>
          </w:p>
        </w:tc>
      </w:tr>
      <w:tr w:rsidR="00F43D8E" w:rsidRPr="00C6761E" w14:paraId="4246B6C4" w14:textId="77777777" w:rsidTr="007B2DE9">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7B2DE9">
            <w:pPr>
              <w:pStyle w:val="TAL"/>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7B2DE9">
            <w:pPr>
              <w:pStyle w:val="TAL"/>
              <w:rPr>
                <w:lang w:eastAsia="zh-CN"/>
              </w:rPr>
            </w:pPr>
          </w:p>
        </w:tc>
        <w:tc>
          <w:tcPr>
            <w:tcW w:w="316" w:type="dxa"/>
            <w:tcBorders>
              <w:top w:val="nil"/>
              <w:left w:val="nil"/>
              <w:bottom w:val="nil"/>
              <w:right w:val="nil"/>
            </w:tcBorders>
          </w:tcPr>
          <w:p w14:paraId="6E7151AF" w14:textId="77777777" w:rsidR="00F43D8E" w:rsidRPr="00C6761E" w:rsidRDefault="00F43D8E" w:rsidP="007B2DE9">
            <w:pPr>
              <w:pStyle w:val="TAL"/>
              <w:rPr>
                <w:lang w:eastAsia="zh-CN"/>
              </w:rPr>
            </w:pPr>
          </w:p>
        </w:tc>
        <w:tc>
          <w:tcPr>
            <w:tcW w:w="316" w:type="dxa"/>
            <w:tcBorders>
              <w:top w:val="nil"/>
              <w:left w:val="nil"/>
              <w:bottom w:val="nil"/>
              <w:right w:val="nil"/>
            </w:tcBorders>
          </w:tcPr>
          <w:p w14:paraId="0C5786A3"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7B2DE9">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7B2DE9">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7B2DE9">
            <w:pPr>
              <w:pStyle w:val="TAL"/>
              <w:rPr>
                <w:lang w:eastAsia="zh-CN"/>
              </w:rPr>
            </w:pPr>
          </w:p>
        </w:tc>
        <w:tc>
          <w:tcPr>
            <w:tcW w:w="316" w:type="dxa"/>
            <w:tcBorders>
              <w:top w:val="nil"/>
              <w:left w:val="nil"/>
              <w:bottom w:val="nil"/>
              <w:right w:val="nil"/>
            </w:tcBorders>
          </w:tcPr>
          <w:p w14:paraId="45210F1C" w14:textId="77777777" w:rsidR="00F43D8E" w:rsidRPr="00C6761E" w:rsidRDefault="00F43D8E" w:rsidP="007B2DE9">
            <w:pPr>
              <w:pStyle w:val="TAL"/>
              <w:rPr>
                <w:lang w:eastAsia="zh-CN"/>
              </w:rPr>
            </w:pPr>
          </w:p>
        </w:tc>
        <w:tc>
          <w:tcPr>
            <w:tcW w:w="316" w:type="dxa"/>
            <w:tcBorders>
              <w:top w:val="nil"/>
              <w:left w:val="nil"/>
              <w:bottom w:val="nil"/>
              <w:right w:val="nil"/>
            </w:tcBorders>
          </w:tcPr>
          <w:p w14:paraId="204D853B"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7B2DE9">
            <w:pPr>
              <w:pStyle w:val="TAL"/>
              <w:rPr>
                <w:lang w:eastAsia="zh-CN"/>
              </w:rPr>
            </w:pPr>
            <w:r w:rsidRPr="00C6761E">
              <w:rPr>
                <w:lang w:eastAsia="zh-CN"/>
              </w:rPr>
              <w:t>It is prohibited to broadcast the user info.</w:t>
            </w:r>
          </w:p>
        </w:tc>
      </w:tr>
      <w:tr w:rsidR="00F43D8E" w:rsidRPr="00C6761E" w14:paraId="3E954FE3" w14:textId="77777777" w:rsidTr="007B2DE9">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7B2DE9">
            <w:pPr>
              <w:pStyle w:val="TAL"/>
              <w:rPr>
                <w:lang w:eastAsia="zh-CN"/>
              </w:rPr>
            </w:pPr>
          </w:p>
          <w:p w14:paraId="7DB908D8" w14:textId="77777777" w:rsidR="00F43D8E" w:rsidRPr="00C6761E" w:rsidRDefault="00F43D8E" w:rsidP="007B2DE9">
            <w:pPr>
              <w:pStyle w:val="TAL"/>
              <w:rPr>
                <w:lang w:eastAsia="zh-CN"/>
              </w:rPr>
            </w:pPr>
            <w:r w:rsidRPr="00C6761E">
              <w:rPr>
                <w:lang w:eastAsia="zh-CN"/>
              </w:rPr>
              <w:t>Bits 2 to 4 of octet 1 are spare and shall be coded as zero.</w:t>
            </w:r>
          </w:p>
        </w:tc>
      </w:tr>
    </w:tbl>
    <w:p w14:paraId="0B6EBE4E" w14:textId="77777777" w:rsidR="00F43D8E" w:rsidRDefault="00F43D8E" w:rsidP="003A632A"/>
    <w:p w14:paraId="07286DB7" w14:textId="52E5175C" w:rsidR="00B36B41" w:rsidRPr="00C6761E" w:rsidRDefault="00B36B41" w:rsidP="00B36B41">
      <w:pPr>
        <w:pStyle w:val="Heading3"/>
      </w:pPr>
      <w:bookmarkStart w:id="3703" w:name="_CR11_2_20"/>
      <w:bookmarkStart w:id="3704" w:name="_Toc193395283"/>
      <w:bookmarkEnd w:id="3703"/>
      <w:r w:rsidRPr="00C6761E">
        <w:t>11.2.</w:t>
      </w:r>
      <w:bookmarkStart w:id="3705" w:name="_Toc155372472"/>
      <w:r>
        <w:t>20</w:t>
      </w:r>
      <w:r w:rsidRPr="00C6761E">
        <w:tab/>
      </w:r>
      <w:bookmarkEnd w:id="3705"/>
      <w:r w:rsidRPr="008D60E9">
        <w:t>PLMN ID</w:t>
      </w:r>
      <w:bookmarkEnd w:id="3704"/>
    </w:p>
    <w:p w14:paraId="6F792F3B" w14:textId="3505B19D" w:rsidR="00B36B41" w:rsidRPr="00C6761E" w:rsidRDefault="00B36B41" w:rsidP="00B36B41">
      <w:r w:rsidRPr="00C6761E">
        <w:t xml:space="preserve">The </w:t>
      </w:r>
      <w:r w:rsidRPr="008D60E9">
        <w:t>PLMN ID</w:t>
      </w:r>
      <w:r>
        <w:t xml:space="preserve"> </w:t>
      </w:r>
      <w:r w:rsidRPr="00C6761E">
        <w:t xml:space="preserve">information element is used to indicate the </w:t>
      </w:r>
      <w:r w:rsidRPr="008D60E9">
        <w:t>HPLMN ID</w:t>
      </w:r>
      <w:r>
        <w:t xml:space="preserve"> of the 5G ProSe UE-to-network relay UE </w:t>
      </w:r>
      <w:r w:rsidRPr="008D60E9">
        <w:t xml:space="preserve">for which the </w:t>
      </w:r>
      <w:r>
        <w:t xml:space="preserve">relay service code is associated and is coded </w:t>
      </w:r>
      <w:r w:rsidRPr="00890D87">
        <w:t>as the PLMN identity information element specified in clause 9.11.3.85 of 3GPP TS 24.501 [11]</w:t>
      </w:r>
      <w:r>
        <w:t xml:space="preserve"> </w:t>
      </w:r>
      <w:bookmarkStart w:id="3706" w:name="_Hlk166749590"/>
      <w:r w:rsidRPr="002238E7">
        <w:t>starting from octet 3 to octet 5</w:t>
      </w:r>
      <w:bookmarkEnd w:id="3706"/>
      <w:r w:rsidRPr="00C6761E">
        <w:t>.</w:t>
      </w:r>
    </w:p>
    <w:p w14:paraId="48F3D026" w14:textId="77777777" w:rsidR="001926D5" w:rsidRPr="00C6761E" w:rsidRDefault="00AF026B" w:rsidP="00C144F4">
      <w:pPr>
        <w:pStyle w:val="Heading2"/>
      </w:pPr>
      <w:bookmarkStart w:id="3707" w:name="_CR11_3"/>
      <w:bookmarkStart w:id="3708" w:name="_Toc193395284"/>
      <w:bookmarkEnd w:id="3707"/>
      <w:r w:rsidRPr="00C6761E">
        <w:t>11.</w:t>
      </w:r>
      <w:r w:rsidR="00C144F4" w:rsidRPr="00C6761E">
        <w:t>3</w:t>
      </w:r>
      <w:r w:rsidR="00C144F4" w:rsidRPr="00C6761E">
        <w:tab/>
        <w:t xml:space="preserve">PC5 </w:t>
      </w:r>
      <w:r w:rsidR="0068406F" w:rsidRPr="00C6761E">
        <w:t>s</w:t>
      </w:r>
      <w:r w:rsidR="00C144F4" w:rsidRPr="00C6761E">
        <w:t>ignalling message formats</w:t>
      </w:r>
      <w:bookmarkEnd w:id="3708"/>
    </w:p>
    <w:p w14:paraId="28576811" w14:textId="77777777" w:rsidR="00CE7C6B" w:rsidRPr="00C6761E" w:rsidRDefault="00AF026B" w:rsidP="0037175B">
      <w:pPr>
        <w:pStyle w:val="Heading3"/>
      </w:pPr>
      <w:bookmarkStart w:id="3709" w:name="_CR11_3_1"/>
      <w:bookmarkStart w:id="3710" w:name="_Toc525231502"/>
      <w:bookmarkStart w:id="3711" w:name="_Toc68196425"/>
      <w:bookmarkStart w:id="3712" w:name="_Toc59209093"/>
      <w:bookmarkStart w:id="3713" w:name="_Toc51951316"/>
      <w:bookmarkStart w:id="3714" w:name="_Toc45882766"/>
      <w:bookmarkStart w:id="3715" w:name="_Toc45282380"/>
      <w:bookmarkStart w:id="3716" w:name="_Toc34404484"/>
      <w:bookmarkStart w:id="3717" w:name="_Toc34388713"/>
      <w:bookmarkStart w:id="3718" w:name="_Toc25070722"/>
      <w:bookmarkStart w:id="3719" w:name="_Toc193395285"/>
      <w:bookmarkEnd w:id="3709"/>
      <w:r w:rsidRPr="00C6761E">
        <w:t>11.</w:t>
      </w:r>
      <w:r w:rsidR="00CE7C6B" w:rsidRPr="00C6761E">
        <w:t>3.1</w:t>
      </w:r>
      <w:r w:rsidR="00CE7C6B" w:rsidRPr="00C6761E">
        <w:tab/>
      </w:r>
      <w:bookmarkEnd w:id="3710"/>
      <w:r w:rsidR="00CE7C6B" w:rsidRPr="00C6761E">
        <w:t>ProSe PC5 signalling message type</w:t>
      </w:r>
      <w:bookmarkEnd w:id="3711"/>
      <w:bookmarkEnd w:id="3712"/>
      <w:bookmarkEnd w:id="3713"/>
      <w:bookmarkEnd w:id="3714"/>
      <w:bookmarkEnd w:id="3715"/>
      <w:bookmarkEnd w:id="3716"/>
      <w:bookmarkEnd w:id="3717"/>
      <w:bookmarkEnd w:id="3718"/>
      <w:bookmarkEnd w:id="3719"/>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3720" w:name="_CRTable11_3_1_1"/>
      <w:r w:rsidRPr="00C6761E">
        <w:lastRenderedPageBreak/>
        <w:t>Table </w:t>
      </w:r>
      <w:bookmarkEnd w:id="3720"/>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1814EE">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1814EE">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1814EE">
            <w:pPr>
              <w:pStyle w:val="TAL"/>
              <w:rPr>
                <w:lang w:eastAsia="zh-CN"/>
              </w:rPr>
            </w:pPr>
            <w:r w:rsidRPr="00C6761E">
              <w:rPr>
                <w:lang w:eastAsia="zh-CN"/>
              </w:rPr>
              <w:t>PROSE DIRECT LINK MODIFICATION ACK</w:t>
            </w:r>
          </w:p>
        </w:tc>
      </w:tr>
      <w:tr w:rsidR="005D459B" w:rsidRPr="00C6761E" w14:paraId="561160FC" w14:textId="77777777" w:rsidTr="007B2DE9">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4D97DD4B" w14:textId="77777777" w:rsidR="005D459B" w:rsidRPr="00C6761E" w:rsidRDefault="005D459B" w:rsidP="007B2DE9">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7B2DE9">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7EC6D8BE" w14:textId="77777777" w:rsidR="005D459B" w:rsidRPr="00C6761E" w:rsidRDefault="005D459B" w:rsidP="007B2DE9">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7B2DE9">
            <w:pPr>
              <w:pStyle w:val="TAC"/>
            </w:pPr>
          </w:p>
        </w:tc>
        <w:tc>
          <w:tcPr>
            <w:tcW w:w="4805" w:type="dxa"/>
            <w:gridSpan w:val="2"/>
            <w:tcBorders>
              <w:top w:val="nil"/>
              <w:left w:val="nil"/>
              <w:bottom w:val="nil"/>
              <w:right w:val="single" w:sz="4" w:space="0" w:color="auto"/>
            </w:tcBorders>
          </w:tcPr>
          <w:p w14:paraId="0BF276EE"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7B2DE9">
            <w:pPr>
              <w:pStyle w:val="TAC"/>
            </w:pPr>
          </w:p>
        </w:tc>
        <w:tc>
          <w:tcPr>
            <w:tcW w:w="4805" w:type="dxa"/>
            <w:gridSpan w:val="2"/>
            <w:tcBorders>
              <w:top w:val="nil"/>
              <w:left w:val="nil"/>
              <w:bottom w:val="nil"/>
              <w:right w:val="single" w:sz="4" w:space="0" w:color="auto"/>
            </w:tcBorders>
          </w:tcPr>
          <w:p w14:paraId="014FA1C5"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7B2DE9">
            <w:pPr>
              <w:pStyle w:val="TAC"/>
            </w:pPr>
          </w:p>
        </w:tc>
        <w:tc>
          <w:tcPr>
            <w:tcW w:w="4805" w:type="dxa"/>
            <w:gridSpan w:val="2"/>
            <w:tcBorders>
              <w:top w:val="nil"/>
              <w:left w:val="nil"/>
              <w:bottom w:val="nil"/>
              <w:right w:val="single" w:sz="4" w:space="0" w:color="auto"/>
            </w:tcBorders>
          </w:tcPr>
          <w:p w14:paraId="4BD0CF09"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9B2188">
        <w:trPr>
          <w:cantSplit/>
          <w:jc w:val="center"/>
        </w:trPr>
        <w:tc>
          <w:tcPr>
            <w:tcW w:w="289" w:type="dxa"/>
            <w:tcBorders>
              <w:top w:val="nil"/>
              <w:left w:val="single" w:sz="4" w:space="0" w:color="auto"/>
              <w:bottom w:val="nil"/>
              <w:right w:val="nil"/>
            </w:tcBorders>
          </w:tcPr>
          <w:p w14:paraId="2326F899"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9B2188">
            <w:pPr>
              <w:pStyle w:val="TAC"/>
            </w:pPr>
          </w:p>
        </w:tc>
        <w:tc>
          <w:tcPr>
            <w:tcW w:w="4805" w:type="dxa"/>
            <w:gridSpan w:val="2"/>
            <w:tcBorders>
              <w:top w:val="nil"/>
              <w:left w:val="nil"/>
              <w:bottom w:val="nil"/>
              <w:right w:val="single" w:sz="4" w:space="0" w:color="auto"/>
            </w:tcBorders>
          </w:tcPr>
          <w:p w14:paraId="1E14C9E1"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9B2188">
        <w:trPr>
          <w:cantSplit/>
          <w:jc w:val="center"/>
        </w:trPr>
        <w:tc>
          <w:tcPr>
            <w:tcW w:w="289" w:type="dxa"/>
            <w:tcBorders>
              <w:top w:val="nil"/>
              <w:left w:val="single" w:sz="4" w:space="0" w:color="auto"/>
              <w:bottom w:val="nil"/>
              <w:right w:val="nil"/>
            </w:tcBorders>
          </w:tcPr>
          <w:p w14:paraId="511CAB04"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9B2188">
            <w:pPr>
              <w:pStyle w:val="TAC"/>
            </w:pPr>
          </w:p>
        </w:tc>
        <w:tc>
          <w:tcPr>
            <w:tcW w:w="4805" w:type="dxa"/>
            <w:gridSpan w:val="2"/>
            <w:tcBorders>
              <w:top w:val="nil"/>
              <w:left w:val="nil"/>
              <w:bottom w:val="nil"/>
              <w:right w:val="single" w:sz="4" w:space="0" w:color="auto"/>
            </w:tcBorders>
          </w:tcPr>
          <w:p w14:paraId="3EBCBF23"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3721" w:name="MCCQCTEMPBM_00000037"/>
          </w:p>
        </w:tc>
      </w:tr>
      <w:bookmarkEnd w:id="3721"/>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3722" w:name="_CR11_3_2"/>
      <w:bookmarkStart w:id="3723" w:name="_Toc68196426"/>
      <w:bookmarkStart w:id="3724" w:name="_Toc59209094"/>
      <w:bookmarkStart w:id="3725" w:name="_Toc51951317"/>
      <w:bookmarkStart w:id="3726" w:name="_Toc45882767"/>
      <w:bookmarkStart w:id="3727" w:name="_Toc45282381"/>
      <w:bookmarkStart w:id="3728" w:name="_Toc34404485"/>
      <w:bookmarkStart w:id="3729" w:name="_Toc34388714"/>
      <w:bookmarkStart w:id="3730" w:name="_Toc25070723"/>
      <w:bookmarkStart w:id="3731" w:name="_Toc525231504"/>
      <w:bookmarkStart w:id="3732" w:name="_Toc193395286"/>
      <w:bookmarkEnd w:id="3722"/>
      <w:r w:rsidRPr="00C6761E">
        <w:t>11.</w:t>
      </w:r>
      <w:r w:rsidR="00CE7C6B" w:rsidRPr="00C6761E">
        <w:t>3.2</w:t>
      </w:r>
      <w:r w:rsidR="00CE7C6B" w:rsidRPr="00C6761E">
        <w:tab/>
        <w:t>Sequence number</w:t>
      </w:r>
      <w:bookmarkEnd w:id="3723"/>
      <w:bookmarkEnd w:id="3724"/>
      <w:bookmarkEnd w:id="3725"/>
      <w:bookmarkEnd w:id="3726"/>
      <w:bookmarkEnd w:id="3727"/>
      <w:bookmarkEnd w:id="3728"/>
      <w:bookmarkEnd w:id="3729"/>
      <w:bookmarkEnd w:id="3730"/>
      <w:bookmarkEnd w:id="3731"/>
      <w:bookmarkEnd w:id="3732"/>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3733" w:name="_CR11_3_3"/>
      <w:bookmarkStart w:id="3734" w:name="_Toc68196427"/>
      <w:bookmarkStart w:id="3735" w:name="_Toc59209095"/>
      <w:bookmarkStart w:id="3736" w:name="_Toc51951318"/>
      <w:bookmarkStart w:id="3737" w:name="_Toc45882768"/>
      <w:bookmarkStart w:id="3738" w:name="_Toc45282382"/>
      <w:bookmarkStart w:id="3739" w:name="_Toc34404486"/>
      <w:bookmarkStart w:id="3740" w:name="_Toc34388715"/>
      <w:bookmarkStart w:id="3741" w:name="_Toc25070724"/>
      <w:bookmarkStart w:id="3742" w:name="_Toc193395287"/>
      <w:bookmarkEnd w:id="3733"/>
      <w:r w:rsidRPr="00C6761E">
        <w:t>11.</w:t>
      </w:r>
      <w:r w:rsidR="00CE7C6B" w:rsidRPr="00C6761E">
        <w:t>3.3</w:t>
      </w:r>
      <w:r w:rsidR="00CE7C6B" w:rsidRPr="00C6761E">
        <w:tab/>
      </w:r>
      <w:bookmarkEnd w:id="3734"/>
      <w:bookmarkEnd w:id="3735"/>
      <w:bookmarkEnd w:id="3736"/>
      <w:bookmarkEnd w:id="3737"/>
      <w:bookmarkEnd w:id="3738"/>
      <w:bookmarkEnd w:id="3739"/>
      <w:bookmarkEnd w:id="3740"/>
      <w:bookmarkEnd w:id="3741"/>
      <w:r w:rsidR="00735CF5" w:rsidRPr="00C6761E">
        <w:t>ProSe identifier</w:t>
      </w:r>
      <w:bookmarkEnd w:id="3742"/>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3743" w:name="_Toc525231443"/>
      <w:bookmarkStart w:id="3744" w:name="_Toc25070725"/>
      <w:r w:rsidRPr="00C6761E">
        <w:lastRenderedPageBreak/>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3745"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3746" w:name="_CRFigure11_3_3_1"/>
      <w:bookmarkEnd w:id="3745"/>
      <w:r w:rsidRPr="00C6761E">
        <w:t>Figure </w:t>
      </w:r>
      <w:bookmarkEnd w:id="3746"/>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3747" w:name="_CRTable11_3_3_1"/>
      <w:r w:rsidRPr="00C6761E">
        <w:t>Table </w:t>
      </w:r>
      <w:bookmarkEnd w:id="3747"/>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3748" w:name="_CR11_3_4"/>
      <w:bookmarkStart w:id="3749" w:name="_Toc68196428"/>
      <w:bookmarkStart w:id="3750" w:name="_Toc59209096"/>
      <w:bookmarkStart w:id="3751" w:name="_Toc51951319"/>
      <w:bookmarkStart w:id="3752" w:name="_Toc45882769"/>
      <w:bookmarkStart w:id="3753" w:name="_Toc45282383"/>
      <w:bookmarkStart w:id="3754" w:name="_Toc34404487"/>
      <w:bookmarkStart w:id="3755" w:name="_Toc34388716"/>
      <w:bookmarkStart w:id="3756" w:name="_Toc193395288"/>
      <w:bookmarkEnd w:id="3748"/>
      <w:r w:rsidRPr="00C6761E">
        <w:t>11.</w:t>
      </w:r>
      <w:r w:rsidR="00CE7C6B" w:rsidRPr="00C6761E">
        <w:t>3.4</w:t>
      </w:r>
      <w:r w:rsidR="00CE7C6B" w:rsidRPr="00C6761E">
        <w:tab/>
      </w:r>
      <w:bookmarkEnd w:id="3743"/>
      <w:r w:rsidR="00CE7C6B" w:rsidRPr="00C6761E">
        <w:t>Application layer ID</w:t>
      </w:r>
      <w:bookmarkEnd w:id="3744"/>
      <w:bookmarkEnd w:id="3749"/>
      <w:bookmarkEnd w:id="3750"/>
      <w:bookmarkEnd w:id="3751"/>
      <w:bookmarkEnd w:id="3752"/>
      <w:bookmarkEnd w:id="3753"/>
      <w:bookmarkEnd w:id="3754"/>
      <w:bookmarkEnd w:id="3755"/>
      <w:bookmarkEnd w:id="3756"/>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3757" w:name="_Toc25070726"/>
      <w:bookmarkStart w:id="3758"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3759"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3760" w:name="_CRFigure11_3_4_1"/>
      <w:bookmarkEnd w:id="3759"/>
      <w:r w:rsidRPr="00C6761E">
        <w:t>Figure </w:t>
      </w:r>
      <w:bookmarkEnd w:id="3760"/>
      <w:r w:rsidR="00AF026B" w:rsidRPr="00C6761E">
        <w:t>11.</w:t>
      </w:r>
      <w:r w:rsidRPr="00C6761E">
        <w:t>3.4.1: Application layer ID information element</w:t>
      </w:r>
    </w:p>
    <w:p w14:paraId="77C2DE5A" w14:textId="308CD0F0" w:rsidR="00CE7C6B" w:rsidRPr="00C6761E" w:rsidRDefault="00CE7C6B" w:rsidP="0037175B">
      <w:pPr>
        <w:pStyle w:val="TH"/>
      </w:pPr>
      <w:bookmarkStart w:id="3761" w:name="_CRTable11_3_4_1"/>
      <w:r w:rsidRPr="00C6761E">
        <w:lastRenderedPageBreak/>
        <w:t>Table </w:t>
      </w:r>
      <w:bookmarkEnd w:id="3761"/>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C6761E" w:rsidRDefault="00197191" w:rsidP="00197191">
            <w:pPr>
              <w:pStyle w:val="TAL"/>
            </w:pPr>
            <w:r w:rsidRPr="00C6761E">
              <w:rPr>
                <w:rFonts w:ascii="Times New Roman" w:hAnsi="Times New Roman"/>
                <w:sz w:val="20"/>
              </w:rPr>
              <w:t>NOTE:</w:t>
            </w:r>
            <w:r w:rsidRPr="00C6761E">
              <w:rPr>
                <w:rFonts w:ascii="Times New Roman" w:hAnsi="Times New Roman"/>
                <w:sz w:val="20"/>
              </w:rPr>
              <w:tab/>
            </w:r>
            <w:r w:rsidRPr="00C6761E">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3762" w:name="_CR11_3_5"/>
      <w:bookmarkStart w:id="3763" w:name="_Toc68196429"/>
      <w:bookmarkStart w:id="3764" w:name="_Toc59209097"/>
      <w:bookmarkStart w:id="3765" w:name="_Toc51951320"/>
      <w:bookmarkStart w:id="3766" w:name="_Toc45882770"/>
      <w:bookmarkStart w:id="3767" w:name="_Toc45282384"/>
      <w:bookmarkStart w:id="3768" w:name="_Toc34404488"/>
      <w:bookmarkStart w:id="3769" w:name="_Toc34388717"/>
      <w:bookmarkStart w:id="3770" w:name="_Toc193395289"/>
      <w:bookmarkEnd w:id="3762"/>
      <w:r w:rsidRPr="00C6761E">
        <w:t>11.</w:t>
      </w:r>
      <w:r w:rsidR="00CE7C6B" w:rsidRPr="00C6761E">
        <w:t>3.5</w:t>
      </w:r>
      <w:r w:rsidR="00CE7C6B" w:rsidRPr="00C6761E">
        <w:tab/>
        <w:t>PC5 QoS flow descriptions</w:t>
      </w:r>
      <w:bookmarkEnd w:id="3757"/>
      <w:bookmarkEnd w:id="3758"/>
      <w:bookmarkEnd w:id="3763"/>
      <w:bookmarkEnd w:id="3764"/>
      <w:bookmarkEnd w:id="3765"/>
      <w:bookmarkEnd w:id="3766"/>
      <w:bookmarkEnd w:id="3767"/>
      <w:bookmarkEnd w:id="3768"/>
      <w:bookmarkEnd w:id="3769"/>
      <w:bookmarkEnd w:id="3770"/>
    </w:p>
    <w:p w14:paraId="45D1AB05" w14:textId="580AA29C"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3771" w:name="_CRFigure11_3_5_1"/>
      <w:r w:rsidRPr="00C6761E">
        <w:t>Figure </w:t>
      </w:r>
      <w:bookmarkEnd w:id="3771"/>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3772" w:name="_CRFigure11_3_5_2"/>
      <w:r w:rsidRPr="00C6761E">
        <w:t>Figure </w:t>
      </w:r>
      <w:bookmarkEnd w:id="3772"/>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3773" w:name="_CRFigure11_3_5_3"/>
      <w:r w:rsidRPr="00C6761E">
        <w:t>Figure </w:t>
      </w:r>
      <w:bookmarkEnd w:id="3773"/>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3774" w:name="_CRFigure11_3_5_4"/>
      <w:r w:rsidRPr="00C6761E">
        <w:t>Figure </w:t>
      </w:r>
      <w:bookmarkEnd w:id="3774"/>
      <w:r w:rsidR="00AF026B" w:rsidRPr="00C6761E">
        <w:t>11.</w:t>
      </w:r>
      <w:r w:rsidRPr="00C6761E">
        <w:t>3.5.4: Parameter</w:t>
      </w:r>
    </w:p>
    <w:p w14:paraId="44C6A276" w14:textId="77777777" w:rsidR="00CE7C6B" w:rsidRPr="00C6761E" w:rsidRDefault="00CE7C6B" w:rsidP="0037175B">
      <w:pPr>
        <w:pStyle w:val="TH"/>
      </w:pPr>
      <w:bookmarkStart w:id="3775" w:name="_CRTable11_3_5_1"/>
      <w:r w:rsidRPr="00C6761E">
        <w:lastRenderedPageBreak/>
        <w:t>Table </w:t>
      </w:r>
      <w:bookmarkEnd w:id="3775"/>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lastRenderedPageBreak/>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3776" w:name="MCCQCTEMPBM_00000038"/>
          </w:p>
        </w:tc>
      </w:tr>
      <w:bookmarkEnd w:id="3776"/>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lastRenderedPageBreak/>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AD606A" w:rsidRDefault="00CE7C6B" w:rsidP="0010363A">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10363A">
            <w:pPr>
              <w:pStyle w:val="TAL"/>
              <w:rPr>
                <w:lang w:val="it-IT"/>
              </w:rPr>
            </w:pPr>
            <w:r w:rsidRPr="00AD606A">
              <w:rPr>
                <w:lang w:val="it-IT"/>
              </w:rPr>
              <w:t>0 0 0 1 1 0 1 1</w:t>
            </w:r>
          </w:p>
          <w:p w14:paraId="5557D391" w14:textId="1A618FB5" w:rsidR="00CE7C6B" w:rsidRPr="00AD606A" w:rsidRDefault="00CE7C6B" w:rsidP="0010363A">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10363A">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10363A">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10363A">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10363A">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10363A">
            <w:pPr>
              <w:pStyle w:val="TAL"/>
              <w:rPr>
                <w:lang w:val="it-IT" w:eastAsia="ja-JP"/>
              </w:rPr>
            </w:pPr>
            <w:r w:rsidRPr="00AD606A">
              <w:rPr>
                <w:lang w:val="it-IT" w:eastAsia="ja-JP"/>
              </w:rPr>
              <w:t>0 0 1 1 1 1 1 0</w:t>
            </w:r>
          </w:p>
          <w:p w14:paraId="4B7E6AAF" w14:textId="26E66C52"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10363A">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10363A">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10363A">
            <w:pPr>
              <w:pStyle w:val="TAL"/>
              <w:rPr>
                <w:lang w:val="it-IT" w:eastAsia="ja-JP"/>
              </w:rPr>
            </w:pPr>
            <w:r w:rsidRPr="00AD606A">
              <w:rPr>
                <w:lang w:val="it-IT" w:eastAsia="ja-JP"/>
              </w:rPr>
              <w:t>0 1 0 1 1 1 1 0</w:t>
            </w:r>
          </w:p>
          <w:p w14:paraId="75CE9EEF" w14:textId="2976FE5B"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lastRenderedPageBreak/>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3777" w:name="_Toc525231506"/>
    </w:p>
    <w:p w14:paraId="63FDF96C" w14:textId="77777777" w:rsidR="00CE7C6B" w:rsidRPr="00C6761E" w:rsidRDefault="00AF026B" w:rsidP="0037175B">
      <w:pPr>
        <w:pStyle w:val="Heading3"/>
      </w:pPr>
      <w:bookmarkStart w:id="3778" w:name="_CR11_3_6"/>
      <w:bookmarkStart w:id="3779" w:name="_Toc68196430"/>
      <w:bookmarkStart w:id="3780" w:name="_Toc59209098"/>
      <w:bookmarkStart w:id="3781" w:name="_Toc51951321"/>
      <w:bookmarkStart w:id="3782" w:name="_Toc45882771"/>
      <w:bookmarkStart w:id="3783" w:name="_Toc45282385"/>
      <w:bookmarkStart w:id="3784" w:name="_Toc34404489"/>
      <w:bookmarkStart w:id="3785" w:name="_Toc34388718"/>
      <w:bookmarkStart w:id="3786" w:name="_Toc25070727"/>
      <w:bookmarkStart w:id="3787" w:name="_Toc193395290"/>
      <w:bookmarkEnd w:id="3778"/>
      <w:r w:rsidRPr="00C6761E">
        <w:t>11.</w:t>
      </w:r>
      <w:r w:rsidR="00CE7C6B" w:rsidRPr="00C6761E">
        <w:t>3.6</w:t>
      </w:r>
      <w:r w:rsidR="00CE7C6B" w:rsidRPr="00C6761E">
        <w:tab/>
        <w:t>IP address config</w:t>
      </w:r>
      <w:bookmarkEnd w:id="3777"/>
      <w:r w:rsidR="00CE7C6B" w:rsidRPr="00C6761E">
        <w:t>uration</w:t>
      </w:r>
      <w:bookmarkEnd w:id="3779"/>
      <w:bookmarkEnd w:id="3780"/>
      <w:bookmarkEnd w:id="3781"/>
      <w:bookmarkEnd w:id="3782"/>
      <w:bookmarkEnd w:id="3783"/>
      <w:bookmarkEnd w:id="3784"/>
      <w:bookmarkEnd w:id="3785"/>
      <w:bookmarkEnd w:id="3786"/>
      <w:bookmarkEnd w:id="3787"/>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3788" w:name="_CRFigure11_3_6_1"/>
      <w:r w:rsidRPr="00C6761E">
        <w:t>Figure </w:t>
      </w:r>
      <w:bookmarkEnd w:id="3788"/>
      <w:r w:rsidR="00AF026B" w:rsidRPr="00C6761E">
        <w:t>11.</w:t>
      </w:r>
      <w:r w:rsidRPr="00C6761E">
        <w:t>3.6.1: IP address configuration information element</w:t>
      </w:r>
    </w:p>
    <w:p w14:paraId="010FEB79" w14:textId="77777777" w:rsidR="00CE7C6B" w:rsidRPr="00C6761E" w:rsidRDefault="00CE7C6B" w:rsidP="0037175B">
      <w:pPr>
        <w:pStyle w:val="TH"/>
      </w:pPr>
      <w:bookmarkStart w:id="3789" w:name="_CRTable11_3_6_1"/>
      <w:r w:rsidRPr="00C6761E">
        <w:lastRenderedPageBreak/>
        <w:t>Table </w:t>
      </w:r>
      <w:bookmarkEnd w:id="3789"/>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3790" w:name="MCCQCTEMPBM_00000039"/>
          </w:p>
        </w:tc>
      </w:tr>
      <w:bookmarkEnd w:id="3790"/>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3791" w:name="MCCQCTEMPBM_00000040"/>
          </w:p>
        </w:tc>
      </w:tr>
      <w:bookmarkEnd w:id="3791"/>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3792" w:name="_CR11_3_7"/>
      <w:bookmarkStart w:id="3793" w:name="_Toc68196431"/>
      <w:bookmarkStart w:id="3794" w:name="_Toc59209099"/>
      <w:bookmarkStart w:id="3795" w:name="_Toc51951322"/>
      <w:bookmarkStart w:id="3796" w:name="_Toc45882772"/>
      <w:bookmarkStart w:id="3797" w:name="_Toc45282386"/>
      <w:bookmarkStart w:id="3798" w:name="_Toc34404490"/>
      <w:bookmarkStart w:id="3799" w:name="_Toc34388719"/>
      <w:bookmarkStart w:id="3800" w:name="_Toc25070728"/>
      <w:bookmarkStart w:id="3801" w:name="_Toc525231507"/>
      <w:bookmarkStart w:id="3802" w:name="_Toc193395291"/>
      <w:bookmarkEnd w:id="3792"/>
      <w:r w:rsidRPr="00C6761E">
        <w:t>11.</w:t>
      </w:r>
      <w:r w:rsidR="00CE7C6B" w:rsidRPr="00C6761E">
        <w:t>3.7</w:t>
      </w:r>
      <w:r w:rsidR="00CE7C6B" w:rsidRPr="00C6761E">
        <w:tab/>
        <w:t>Link local IPv6 address</w:t>
      </w:r>
      <w:bookmarkEnd w:id="3793"/>
      <w:bookmarkEnd w:id="3794"/>
      <w:bookmarkEnd w:id="3795"/>
      <w:bookmarkEnd w:id="3796"/>
      <w:bookmarkEnd w:id="3797"/>
      <w:bookmarkEnd w:id="3798"/>
      <w:bookmarkEnd w:id="3799"/>
      <w:bookmarkEnd w:id="3800"/>
      <w:bookmarkEnd w:id="3801"/>
      <w:bookmarkEnd w:id="3802"/>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3803" w:name="_CRFigure11_3_7_1"/>
      <w:r w:rsidRPr="00C6761E">
        <w:t>Figure </w:t>
      </w:r>
      <w:bookmarkEnd w:id="3803"/>
      <w:r w:rsidR="00AF026B" w:rsidRPr="00C6761E">
        <w:t>11.</w:t>
      </w:r>
      <w:r w:rsidRPr="00C6761E">
        <w:t>3.7.1: Link local IPv6 address information element</w:t>
      </w:r>
    </w:p>
    <w:p w14:paraId="06383E80" w14:textId="77777777" w:rsidR="00CE7C6B" w:rsidRPr="00C6761E" w:rsidRDefault="00CE7C6B" w:rsidP="0037175B">
      <w:pPr>
        <w:pStyle w:val="TH"/>
      </w:pPr>
      <w:bookmarkStart w:id="3804" w:name="_CRTable11_3_7_1"/>
      <w:r w:rsidRPr="00C6761E">
        <w:t>Table </w:t>
      </w:r>
      <w:bookmarkEnd w:id="3804"/>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3805" w:name="_CR11_3_8"/>
      <w:bookmarkStart w:id="3806" w:name="_Toc68196433"/>
      <w:bookmarkStart w:id="3807" w:name="_Toc59209101"/>
      <w:bookmarkStart w:id="3808" w:name="_Toc51951324"/>
      <w:bookmarkStart w:id="3809" w:name="_Toc45882774"/>
      <w:bookmarkStart w:id="3810" w:name="_Toc45282388"/>
      <w:bookmarkStart w:id="3811" w:name="_Toc34404492"/>
      <w:bookmarkStart w:id="3812" w:name="_Toc34388721"/>
      <w:bookmarkStart w:id="3813" w:name="_Toc502240455"/>
      <w:bookmarkStart w:id="3814" w:name="_Toc193395292"/>
      <w:bookmarkEnd w:id="3805"/>
      <w:r w:rsidRPr="00C6761E">
        <w:t>11.</w:t>
      </w:r>
      <w:r w:rsidR="00CE7C6B" w:rsidRPr="00C6761E">
        <w:t>3.</w:t>
      </w:r>
      <w:r w:rsidR="006B6495" w:rsidRPr="00C6761E">
        <w:t>8</w:t>
      </w:r>
      <w:r w:rsidR="00CE7C6B" w:rsidRPr="00C6761E">
        <w:tab/>
        <w:t>PC5 signalling protocol cause</w:t>
      </w:r>
      <w:bookmarkEnd w:id="3806"/>
      <w:bookmarkEnd w:id="3807"/>
      <w:bookmarkEnd w:id="3808"/>
      <w:bookmarkEnd w:id="3809"/>
      <w:bookmarkEnd w:id="3810"/>
      <w:bookmarkEnd w:id="3811"/>
      <w:bookmarkEnd w:id="3812"/>
      <w:bookmarkEnd w:id="3813"/>
      <w:bookmarkEnd w:id="3814"/>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10363A">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3815" w:name="_CRFigure11_3_8_1"/>
      <w:r w:rsidRPr="00C6761E">
        <w:t>Figure </w:t>
      </w:r>
      <w:bookmarkEnd w:id="3815"/>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3816" w:name="_CRTable11_3_8_1"/>
      <w:r w:rsidRPr="00C6761E">
        <w:t>Table </w:t>
      </w:r>
      <w:bookmarkEnd w:id="3816"/>
      <w:r w:rsidRPr="00C6761E">
        <w:t>11.3.8.1: PC5 signalling protocol cause information element</w:t>
      </w:r>
    </w:p>
    <w:p w14:paraId="454CC500" w14:textId="780C005B" w:rsidR="00994E68" w:rsidRPr="00C6761E" w:rsidRDefault="00994E68" w:rsidP="00021BA6"/>
    <w:p w14:paraId="7F76897B" w14:textId="4C8CBF9B" w:rsidR="008733D7" w:rsidRPr="00C6761E"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66"/>
        <w:gridCol w:w="218"/>
        <w:gridCol w:w="66"/>
        <w:gridCol w:w="219"/>
        <w:gridCol w:w="66"/>
        <w:gridCol w:w="217"/>
        <w:gridCol w:w="66"/>
        <w:gridCol w:w="217"/>
        <w:gridCol w:w="66"/>
        <w:gridCol w:w="218"/>
        <w:gridCol w:w="66"/>
        <w:gridCol w:w="218"/>
        <w:gridCol w:w="66"/>
        <w:gridCol w:w="218"/>
        <w:gridCol w:w="66"/>
        <w:gridCol w:w="218"/>
        <w:gridCol w:w="66"/>
        <w:gridCol w:w="643"/>
        <w:gridCol w:w="66"/>
        <w:gridCol w:w="4045"/>
        <w:gridCol w:w="66"/>
      </w:tblGrid>
      <w:tr w:rsidR="008733D7" w:rsidRPr="00C6761E" w14:paraId="15C3B2E8" w14:textId="77777777" w:rsidTr="00C22FE2">
        <w:trPr>
          <w:gridBefore w:val="1"/>
          <w:wBefore w:w="66" w:type="dxa"/>
          <w:jc w:val="center"/>
        </w:trPr>
        <w:tc>
          <w:tcPr>
            <w:tcW w:w="7091" w:type="dxa"/>
            <w:gridSpan w:val="2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7C750D">
            <w:pPr>
              <w:pStyle w:val="TAL"/>
            </w:pPr>
            <w:r w:rsidRPr="00C6761E">
              <w:lastRenderedPageBreak/>
              <w:t>PC5 signalling protocol cause value (octet 2)</w:t>
            </w:r>
          </w:p>
        </w:tc>
      </w:tr>
      <w:tr w:rsidR="008733D7" w:rsidRPr="00C6761E" w14:paraId="696FFB20"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tcPr>
          <w:p w14:paraId="0FB337CA" w14:textId="77777777" w:rsidR="008733D7" w:rsidRPr="00C6761E" w:rsidRDefault="008733D7" w:rsidP="007C750D">
            <w:pPr>
              <w:pStyle w:val="TAL"/>
            </w:pPr>
          </w:p>
        </w:tc>
      </w:tr>
      <w:tr w:rsidR="008733D7" w:rsidRPr="00C6761E" w14:paraId="4B969001"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hideMark/>
          </w:tcPr>
          <w:p w14:paraId="0801E40E" w14:textId="77777777" w:rsidR="008733D7" w:rsidRPr="00C6761E" w:rsidRDefault="008733D7" w:rsidP="007C750D">
            <w:pPr>
              <w:pStyle w:val="TAL"/>
            </w:pPr>
            <w:r w:rsidRPr="00C6761E">
              <w:t>Bits</w:t>
            </w:r>
          </w:p>
        </w:tc>
      </w:tr>
      <w:tr w:rsidR="008733D7" w:rsidRPr="00C6761E" w14:paraId="08FB450D"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A1F4290" w14:textId="77777777" w:rsidR="008733D7" w:rsidRPr="00C6761E" w:rsidRDefault="008733D7" w:rsidP="007C750D">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7C750D">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7C750D">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7C750D">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7C750D">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7C750D">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7C750D">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7C750D">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7C750D">
            <w:pPr>
              <w:pStyle w:val="TAH"/>
            </w:pPr>
          </w:p>
        </w:tc>
        <w:tc>
          <w:tcPr>
            <w:tcW w:w="4111" w:type="dxa"/>
            <w:gridSpan w:val="2"/>
            <w:tcBorders>
              <w:top w:val="nil"/>
              <w:left w:val="nil"/>
              <w:bottom w:val="nil"/>
              <w:right w:val="single" w:sz="4" w:space="0" w:color="auto"/>
            </w:tcBorders>
          </w:tcPr>
          <w:p w14:paraId="45FFFF8B" w14:textId="77777777" w:rsidR="008733D7" w:rsidRPr="00C6761E" w:rsidRDefault="008733D7" w:rsidP="007C750D">
            <w:pPr>
              <w:pStyle w:val="TAL"/>
            </w:pPr>
          </w:p>
        </w:tc>
      </w:tr>
      <w:tr w:rsidR="008733D7" w:rsidRPr="00C6761E" w14:paraId="183D561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A94B720"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563944E" w14:textId="77777777" w:rsidR="008733D7" w:rsidRPr="00C6761E" w:rsidRDefault="008733D7" w:rsidP="007C750D">
            <w:pPr>
              <w:pStyle w:val="TAL"/>
            </w:pPr>
            <w:r w:rsidRPr="00C6761E">
              <w:t>Direct communication to the target UE not allowed</w:t>
            </w:r>
          </w:p>
        </w:tc>
      </w:tr>
      <w:tr w:rsidR="008733D7" w:rsidRPr="00C6761E" w14:paraId="0B692C5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41D985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6216D41" w14:textId="77777777" w:rsidR="008733D7" w:rsidRPr="00C6761E" w:rsidRDefault="008733D7" w:rsidP="007C750D">
            <w:pPr>
              <w:pStyle w:val="TAL"/>
            </w:pPr>
            <w:r w:rsidRPr="00C6761E">
              <w:t>Direct communication to the target UE no longer needed</w:t>
            </w:r>
          </w:p>
        </w:tc>
      </w:tr>
      <w:tr w:rsidR="008733D7" w:rsidRPr="00C6761E" w14:paraId="04CE02CA"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CD68AED"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5BF944B7" w14:textId="77777777" w:rsidR="008733D7" w:rsidRPr="00C6761E" w:rsidRDefault="008733D7" w:rsidP="007C750D">
            <w:pPr>
              <w:pStyle w:val="TAL"/>
            </w:pPr>
            <w:r w:rsidRPr="00C6761E">
              <w:t>Conflict of layer-2 ID for unicast communication is detected</w:t>
            </w:r>
          </w:p>
        </w:tc>
      </w:tr>
      <w:tr w:rsidR="008733D7" w:rsidRPr="00C6761E" w14:paraId="4149AAF1"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E4DBED8"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3A1CD32" w14:textId="77777777" w:rsidR="008733D7" w:rsidRPr="00C6761E" w:rsidRDefault="008733D7" w:rsidP="007C750D">
            <w:pPr>
              <w:pStyle w:val="TAL"/>
            </w:pPr>
            <w:r w:rsidRPr="00C6761E">
              <w:t>Direct connection is not available anymore</w:t>
            </w:r>
          </w:p>
        </w:tc>
      </w:tr>
      <w:tr w:rsidR="008733D7" w:rsidRPr="00C6761E" w14:paraId="3D9EAE5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422FA6BC"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B015821" w14:textId="77777777" w:rsidR="008733D7" w:rsidRPr="00C6761E" w:rsidRDefault="008733D7" w:rsidP="007C750D">
            <w:pPr>
              <w:pStyle w:val="TAL"/>
            </w:pPr>
            <w:r w:rsidRPr="00C6761E">
              <w:t>Lack of resources for 5G ProSe direct link</w:t>
            </w:r>
          </w:p>
        </w:tc>
      </w:tr>
      <w:tr w:rsidR="008733D7" w:rsidRPr="00C6761E" w14:paraId="48BAB2E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B9272CF"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5F31007" w14:textId="77777777" w:rsidR="008733D7" w:rsidRPr="00C6761E" w:rsidRDefault="008733D7" w:rsidP="007C750D">
            <w:pPr>
              <w:pStyle w:val="TAL"/>
            </w:pPr>
            <w:r w:rsidRPr="00C6761E">
              <w:t>Authentication failure</w:t>
            </w:r>
          </w:p>
        </w:tc>
      </w:tr>
      <w:tr w:rsidR="008733D7" w:rsidRPr="00C6761E" w14:paraId="702252E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3D6F6539"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7DCE3F6" w14:textId="77777777" w:rsidR="008733D7" w:rsidRPr="00C6761E" w:rsidRDefault="008733D7" w:rsidP="007C750D">
            <w:pPr>
              <w:pStyle w:val="TAL"/>
            </w:pPr>
            <w:r w:rsidRPr="00C6761E">
              <w:t>Integrity failure</w:t>
            </w:r>
          </w:p>
        </w:tc>
      </w:tr>
      <w:tr w:rsidR="008733D7" w:rsidRPr="00C6761E" w14:paraId="7D57309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FD3F9A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E8D49DB" w14:textId="77777777" w:rsidR="008733D7" w:rsidRPr="00C6761E" w:rsidRDefault="008733D7" w:rsidP="007C750D">
            <w:pPr>
              <w:pStyle w:val="TAL"/>
            </w:pPr>
            <w:r w:rsidRPr="00C6761E">
              <w:t>UE security capabilities mismatch</w:t>
            </w:r>
          </w:p>
        </w:tc>
      </w:tr>
      <w:tr w:rsidR="008733D7" w:rsidRPr="00C6761E" w14:paraId="1E75C7B9"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4F12A57"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0F85E383" w14:textId="77777777" w:rsidR="008733D7" w:rsidRPr="00C6761E" w:rsidRDefault="008733D7" w:rsidP="007C750D">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77BC15A"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B20D667" w14:textId="77777777" w:rsidR="008733D7" w:rsidRPr="00C6761E" w:rsidRDefault="008733D7" w:rsidP="007C750D">
            <w:pPr>
              <w:pStyle w:val="TAL"/>
            </w:pPr>
            <w:r w:rsidRPr="00C6761E">
              <w:t>UE PC5 unicast signalling security policy mismatch</w:t>
            </w:r>
          </w:p>
        </w:tc>
      </w:tr>
      <w:tr w:rsidR="008733D7" w:rsidRPr="00C6761E" w14:paraId="2C78363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66D408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A410C0D" w14:textId="77777777" w:rsidR="008733D7" w:rsidRPr="00C6761E" w:rsidRDefault="008733D7" w:rsidP="007C750D">
            <w:pPr>
              <w:pStyle w:val="TAL"/>
            </w:pPr>
            <w:r w:rsidRPr="00C6761E">
              <w:t>Required service not allowed</w:t>
            </w:r>
          </w:p>
        </w:tc>
      </w:tr>
      <w:tr w:rsidR="008733D7" w:rsidRPr="00C6761E" w14:paraId="6140759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AC4168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B5E71CC" w14:textId="77777777" w:rsidR="008733D7" w:rsidRPr="00C6761E" w:rsidRDefault="008733D7" w:rsidP="007C750D">
            <w:pPr>
              <w:pStyle w:val="TAL"/>
            </w:pPr>
            <w:r w:rsidRPr="00C6761E">
              <w:rPr>
                <w:lang w:eastAsia="zh-CN"/>
              </w:rPr>
              <w:t>Security policy not aligned</w:t>
            </w:r>
          </w:p>
        </w:tc>
      </w:tr>
      <w:tr w:rsidR="008733D7" w:rsidRPr="00C6761E" w14:paraId="4A39CCCC"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0EB79C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D81211" w14:textId="77777777" w:rsidR="008733D7" w:rsidRPr="00C6761E" w:rsidRDefault="008733D7" w:rsidP="007C750D">
            <w:pPr>
              <w:pStyle w:val="TAL"/>
            </w:pPr>
            <w:r w:rsidRPr="00C6761E">
              <w:t>Congestion situation</w:t>
            </w:r>
          </w:p>
        </w:tc>
      </w:tr>
      <w:tr w:rsidR="008733D7" w:rsidRPr="00C6761E" w14:paraId="364EE0F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67297E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3765F3" w14:textId="77777777" w:rsidR="008733D7" w:rsidRPr="00C6761E" w:rsidRDefault="008733D7" w:rsidP="007C750D">
            <w:pPr>
              <w:pStyle w:val="TAL"/>
            </w:pPr>
            <w:r w:rsidRPr="00C6761E">
              <w:t>Authentication synchronisation error</w:t>
            </w:r>
          </w:p>
        </w:tc>
      </w:tr>
      <w:tr w:rsidR="008733D7" w:rsidRPr="00C6761E" w14:paraId="50032F8F" w14:textId="77777777" w:rsidTr="00C22FE2">
        <w:trPr>
          <w:gridBefore w:val="1"/>
          <w:wBefore w:w="66" w:type="dxa"/>
          <w:jc w:val="center"/>
        </w:trPr>
        <w:tc>
          <w:tcPr>
            <w:tcW w:w="284" w:type="dxa"/>
            <w:gridSpan w:val="2"/>
            <w:tcBorders>
              <w:top w:val="nil"/>
              <w:left w:val="single" w:sz="4" w:space="0" w:color="auto"/>
              <w:bottom w:val="nil"/>
              <w:right w:val="nil"/>
            </w:tcBorders>
          </w:tcPr>
          <w:p w14:paraId="28A4D6AF"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334DF029" w14:textId="77777777" w:rsidR="008733D7" w:rsidRPr="00C6761E" w:rsidRDefault="008733D7" w:rsidP="007C750D">
            <w:pPr>
              <w:pStyle w:val="TAL"/>
            </w:pPr>
            <w:r w:rsidRPr="00C6761E">
              <w:t>Security procedure failure of 5G ProSe UE-to-network relay</w:t>
            </w:r>
          </w:p>
        </w:tc>
      </w:tr>
      <w:tr w:rsidR="008733D7" w:rsidRPr="00C6761E" w14:paraId="010C16F6" w14:textId="77777777" w:rsidTr="00C22FE2">
        <w:trPr>
          <w:gridBefore w:val="1"/>
          <w:wBefore w:w="66" w:type="dxa"/>
          <w:jc w:val="center"/>
        </w:trPr>
        <w:tc>
          <w:tcPr>
            <w:tcW w:w="284" w:type="dxa"/>
            <w:gridSpan w:val="2"/>
            <w:tcBorders>
              <w:top w:val="nil"/>
              <w:left w:val="single" w:sz="4" w:space="0" w:color="auto"/>
              <w:bottom w:val="nil"/>
              <w:right w:val="nil"/>
            </w:tcBorders>
          </w:tcPr>
          <w:p w14:paraId="2544528C"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7C750D">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7469270D" w14:textId="77777777" w:rsidR="008733D7" w:rsidRPr="00C6761E" w:rsidRDefault="008733D7" w:rsidP="007C750D">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1"/>
          <w:wBefore w:w="66" w:type="dxa"/>
          <w:jc w:val="center"/>
        </w:trPr>
        <w:tc>
          <w:tcPr>
            <w:tcW w:w="284" w:type="dxa"/>
            <w:gridSpan w:val="2"/>
            <w:tcBorders>
              <w:top w:val="nil"/>
              <w:left w:val="single" w:sz="4" w:space="0" w:color="auto"/>
              <w:bottom w:val="nil"/>
              <w:right w:val="nil"/>
            </w:tcBorders>
          </w:tcPr>
          <w:p w14:paraId="47D98AF2"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5753A51E" w14:textId="77777777" w:rsidR="008733D7" w:rsidRPr="00C6761E" w:rsidRDefault="008733D7" w:rsidP="007C750D">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1"/>
          <w:wBefore w:w="66" w:type="dxa"/>
          <w:jc w:val="center"/>
        </w:trPr>
        <w:tc>
          <w:tcPr>
            <w:tcW w:w="284" w:type="dxa"/>
            <w:gridSpan w:val="2"/>
            <w:tcBorders>
              <w:top w:val="nil"/>
              <w:left w:val="single" w:sz="4" w:space="0" w:color="auto"/>
              <w:bottom w:val="nil"/>
              <w:right w:val="nil"/>
            </w:tcBorders>
          </w:tcPr>
          <w:p w14:paraId="6F6B502F" w14:textId="77777777" w:rsidR="008733D7" w:rsidRPr="00C6761E" w:rsidRDefault="008733D7" w:rsidP="007C750D">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7C750D">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7C750D">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423ABF4F" w14:textId="77777777" w:rsidR="008733D7" w:rsidRPr="00C6761E" w:rsidRDefault="008733D7" w:rsidP="007C750D">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C22FE2">
        <w:trPr>
          <w:gridBefore w:val="1"/>
          <w:wBefore w:w="66" w:type="dxa"/>
          <w:jc w:val="center"/>
        </w:trPr>
        <w:tc>
          <w:tcPr>
            <w:tcW w:w="284" w:type="dxa"/>
            <w:gridSpan w:val="2"/>
            <w:tcBorders>
              <w:top w:val="nil"/>
              <w:left w:val="single" w:sz="4" w:space="0" w:color="auto"/>
              <w:bottom w:val="nil"/>
              <w:right w:val="nil"/>
            </w:tcBorders>
          </w:tcPr>
          <w:p w14:paraId="7C459359"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169F828C" w14:textId="77777777" w:rsidR="008733D7" w:rsidRPr="00C6761E" w:rsidRDefault="008733D7" w:rsidP="007C750D">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C22FE2">
        <w:trPr>
          <w:gridBefore w:val="1"/>
          <w:wBefore w:w="66" w:type="dxa"/>
          <w:jc w:val="center"/>
        </w:trPr>
        <w:tc>
          <w:tcPr>
            <w:tcW w:w="284" w:type="dxa"/>
            <w:gridSpan w:val="2"/>
          </w:tcPr>
          <w:p w14:paraId="7EADEB61" w14:textId="61651657" w:rsidR="008733D7" w:rsidRPr="00C6761E" w:rsidRDefault="008733D7" w:rsidP="007C750D">
            <w:pPr>
              <w:pStyle w:val="TAC"/>
              <w:rPr>
                <w:lang w:eastAsia="zh-CN"/>
              </w:rPr>
            </w:pPr>
            <w:r w:rsidRPr="00C6761E">
              <w:rPr>
                <w:lang w:eastAsia="zh-CN"/>
              </w:rPr>
              <w:t>0</w:t>
            </w:r>
          </w:p>
        </w:tc>
        <w:tc>
          <w:tcPr>
            <w:tcW w:w="285" w:type="dxa"/>
            <w:gridSpan w:val="2"/>
          </w:tcPr>
          <w:p w14:paraId="712BE285" w14:textId="7E16F67F" w:rsidR="008733D7" w:rsidRPr="00C6761E" w:rsidRDefault="008733D7" w:rsidP="007C750D">
            <w:pPr>
              <w:pStyle w:val="TAC"/>
              <w:rPr>
                <w:lang w:eastAsia="zh-CN"/>
              </w:rPr>
            </w:pPr>
            <w:r w:rsidRPr="00C6761E">
              <w:rPr>
                <w:lang w:eastAsia="zh-CN"/>
              </w:rPr>
              <w:t>0</w:t>
            </w:r>
          </w:p>
        </w:tc>
        <w:tc>
          <w:tcPr>
            <w:tcW w:w="283" w:type="dxa"/>
            <w:gridSpan w:val="2"/>
          </w:tcPr>
          <w:p w14:paraId="3B9E0154" w14:textId="51FB5FBF" w:rsidR="008733D7" w:rsidRPr="00C6761E" w:rsidRDefault="008733D7" w:rsidP="007C750D">
            <w:pPr>
              <w:pStyle w:val="TAC"/>
              <w:rPr>
                <w:lang w:eastAsia="zh-CN"/>
              </w:rPr>
            </w:pPr>
            <w:r w:rsidRPr="00C6761E">
              <w:rPr>
                <w:lang w:eastAsia="zh-CN"/>
              </w:rPr>
              <w:t>0</w:t>
            </w:r>
          </w:p>
        </w:tc>
        <w:tc>
          <w:tcPr>
            <w:tcW w:w="283" w:type="dxa"/>
            <w:gridSpan w:val="2"/>
          </w:tcPr>
          <w:p w14:paraId="37A5B47B" w14:textId="3394F4BC" w:rsidR="008733D7" w:rsidRPr="00C6761E" w:rsidRDefault="008733D7" w:rsidP="007C750D">
            <w:pPr>
              <w:pStyle w:val="TAC"/>
              <w:rPr>
                <w:lang w:eastAsia="zh-CN"/>
              </w:rPr>
            </w:pPr>
            <w:r w:rsidRPr="00C6761E">
              <w:rPr>
                <w:lang w:eastAsia="zh-CN"/>
              </w:rPr>
              <w:t>1</w:t>
            </w:r>
          </w:p>
        </w:tc>
        <w:tc>
          <w:tcPr>
            <w:tcW w:w="284" w:type="dxa"/>
            <w:gridSpan w:val="2"/>
          </w:tcPr>
          <w:p w14:paraId="6B0998AA" w14:textId="747D9BAC" w:rsidR="008733D7" w:rsidRPr="00C6761E" w:rsidRDefault="008733D7" w:rsidP="007C750D">
            <w:pPr>
              <w:pStyle w:val="TAC"/>
              <w:rPr>
                <w:lang w:eastAsia="zh-CN"/>
              </w:rPr>
            </w:pPr>
            <w:r w:rsidRPr="00C6761E">
              <w:rPr>
                <w:lang w:eastAsia="zh-CN"/>
              </w:rPr>
              <w:t>0</w:t>
            </w:r>
          </w:p>
        </w:tc>
        <w:tc>
          <w:tcPr>
            <w:tcW w:w="284" w:type="dxa"/>
            <w:gridSpan w:val="2"/>
          </w:tcPr>
          <w:p w14:paraId="6A32A49F" w14:textId="11CA0B5A" w:rsidR="008733D7" w:rsidRPr="00C6761E" w:rsidRDefault="008733D7" w:rsidP="007C750D">
            <w:pPr>
              <w:pStyle w:val="TAC"/>
              <w:rPr>
                <w:lang w:eastAsia="zh-CN"/>
              </w:rPr>
            </w:pPr>
            <w:r w:rsidRPr="00C6761E">
              <w:rPr>
                <w:lang w:eastAsia="zh-CN"/>
              </w:rPr>
              <w:t>1</w:t>
            </w:r>
          </w:p>
        </w:tc>
        <w:tc>
          <w:tcPr>
            <w:tcW w:w="284" w:type="dxa"/>
            <w:gridSpan w:val="2"/>
          </w:tcPr>
          <w:p w14:paraId="33E25323" w14:textId="0F222489" w:rsidR="008733D7" w:rsidRPr="00C6761E" w:rsidRDefault="008733D7" w:rsidP="007C750D">
            <w:pPr>
              <w:pStyle w:val="TAC"/>
              <w:rPr>
                <w:lang w:eastAsia="zh-CN"/>
              </w:rPr>
            </w:pPr>
            <w:r w:rsidRPr="00C6761E">
              <w:rPr>
                <w:lang w:eastAsia="zh-CN"/>
              </w:rPr>
              <w:t>0</w:t>
            </w:r>
          </w:p>
        </w:tc>
        <w:tc>
          <w:tcPr>
            <w:tcW w:w="284" w:type="dxa"/>
            <w:gridSpan w:val="2"/>
          </w:tcPr>
          <w:p w14:paraId="0C9C245C" w14:textId="2BE04F06" w:rsidR="008733D7" w:rsidRPr="00C6761E" w:rsidRDefault="008733D7" w:rsidP="007C750D">
            <w:pPr>
              <w:pStyle w:val="TAC"/>
              <w:rPr>
                <w:lang w:eastAsia="zh-CN"/>
              </w:rPr>
            </w:pPr>
            <w:r w:rsidRPr="00C6761E">
              <w:rPr>
                <w:lang w:eastAsia="zh-CN"/>
              </w:rPr>
              <w:t>0</w:t>
            </w:r>
          </w:p>
        </w:tc>
        <w:tc>
          <w:tcPr>
            <w:tcW w:w="709" w:type="dxa"/>
            <w:gridSpan w:val="2"/>
          </w:tcPr>
          <w:p w14:paraId="5D2B8B34" w14:textId="77777777" w:rsidR="008733D7" w:rsidRPr="00C6761E" w:rsidRDefault="008733D7" w:rsidP="007C750D">
            <w:pPr>
              <w:pStyle w:val="TAC"/>
            </w:pPr>
          </w:p>
        </w:tc>
        <w:tc>
          <w:tcPr>
            <w:tcW w:w="4111" w:type="dxa"/>
            <w:gridSpan w:val="2"/>
          </w:tcPr>
          <w:p w14:paraId="6A88230E" w14:textId="77777777" w:rsidR="008733D7" w:rsidRPr="00C6761E" w:rsidRDefault="008733D7" w:rsidP="007C750D">
            <w:pPr>
              <w:pStyle w:val="TAL"/>
            </w:pPr>
            <w:r w:rsidRPr="00C6761E">
              <w:t>Failure from 5G ProSe end UE</w:t>
            </w:r>
          </w:p>
        </w:tc>
      </w:tr>
      <w:tr w:rsidR="005D459B" w:rsidRPr="00C6761E" w14:paraId="354A90DD" w14:textId="77777777" w:rsidTr="005D459B">
        <w:trPr>
          <w:jc w:val="center"/>
        </w:trPr>
        <w:tc>
          <w:tcPr>
            <w:tcW w:w="284" w:type="dxa"/>
            <w:gridSpan w:val="2"/>
          </w:tcPr>
          <w:p w14:paraId="7F1E5629" w14:textId="77777777" w:rsidR="005D459B" w:rsidRPr="00C6761E" w:rsidRDefault="005D459B" w:rsidP="007B2DE9">
            <w:pPr>
              <w:pStyle w:val="TAC"/>
              <w:rPr>
                <w:lang w:eastAsia="zh-CN"/>
              </w:rPr>
            </w:pPr>
            <w:r>
              <w:rPr>
                <w:lang w:eastAsia="zh-CN"/>
              </w:rPr>
              <w:t>0</w:t>
            </w:r>
          </w:p>
        </w:tc>
        <w:tc>
          <w:tcPr>
            <w:tcW w:w="285" w:type="dxa"/>
            <w:gridSpan w:val="2"/>
          </w:tcPr>
          <w:p w14:paraId="49DC68A4" w14:textId="77777777" w:rsidR="005D459B" w:rsidRPr="00C6761E" w:rsidRDefault="005D459B" w:rsidP="007B2DE9">
            <w:pPr>
              <w:pStyle w:val="TAC"/>
              <w:rPr>
                <w:lang w:eastAsia="zh-CN"/>
              </w:rPr>
            </w:pPr>
            <w:r>
              <w:t>0</w:t>
            </w:r>
          </w:p>
        </w:tc>
        <w:tc>
          <w:tcPr>
            <w:tcW w:w="283" w:type="dxa"/>
            <w:gridSpan w:val="2"/>
          </w:tcPr>
          <w:p w14:paraId="27A73E43" w14:textId="77777777" w:rsidR="005D459B" w:rsidRPr="00C6761E" w:rsidRDefault="005D459B" w:rsidP="007B2DE9">
            <w:pPr>
              <w:pStyle w:val="TAC"/>
              <w:rPr>
                <w:lang w:eastAsia="zh-CN"/>
              </w:rPr>
            </w:pPr>
            <w:r>
              <w:t>0</w:t>
            </w:r>
          </w:p>
        </w:tc>
        <w:tc>
          <w:tcPr>
            <w:tcW w:w="283" w:type="dxa"/>
            <w:gridSpan w:val="2"/>
          </w:tcPr>
          <w:p w14:paraId="560C4C48" w14:textId="77777777" w:rsidR="005D459B" w:rsidRPr="00C6761E" w:rsidRDefault="005D459B" w:rsidP="007B2DE9">
            <w:pPr>
              <w:pStyle w:val="TAC"/>
              <w:rPr>
                <w:lang w:eastAsia="zh-CN"/>
              </w:rPr>
            </w:pPr>
            <w:r>
              <w:t>1</w:t>
            </w:r>
          </w:p>
        </w:tc>
        <w:tc>
          <w:tcPr>
            <w:tcW w:w="284" w:type="dxa"/>
            <w:gridSpan w:val="2"/>
          </w:tcPr>
          <w:p w14:paraId="30D74BFC" w14:textId="77777777" w:rsidR="005D459B" w:rsidRPr="00C6761E" w:rsidRDefault="005D459B" w:rsidP="007B2DE9">
            <w:pPr>
              <w:pStyle w:val="TAC"/>
              <w:rPr>
                <w:lang w:eastAsia="zh-CN"/>
              </w:rPr>
            </w:pPr>
            <w:r>
              <w:t>0</w:t>
            </w:r>
          </w:p>
        </w:tc>
        <w:tc>
          <w:tcPr>
            <w:tcW w:w="284" w:type="dxa"/>
            <w:gridSpan w:val="2"/>
          </w:tcPr>
          <w:p w14:paraId="4E8AD69E" w14:textId="77777777" w:rsidR="005D459B" w:rsidRPr="00C6761E" w:rsidRDefault="005D459B" w:rsidP="007B2DE9">
            <w:pPr>
              <w:pStyle w:val="TAC"/>
              <w:rPr>
                <w:lang w:eastAsia="zh-CN"/>
              </w:rPr>
            </w:pPr>
            <w:r>
              <w:t>1</w:t>
            </w:r>
          </w:p>
        </w:tc>
        <w:tc>
          <w:tcPr>
            <w:tcW w:w="284" w:type="dxa"/>
            <w:gridSpan w:val="2"/>
          </w:tcPr>
          <w:p w14:paraId="3F583D98" w14:textId="77777777" w:rsidR="005D459B" w:rsidRPr="00C6761E" w:rsidRDefault="005D459B" w:rsidP="007B2DE9">
            <w:pPr>
              <w:pStyle w:val="TAC"/>
              <w:rPr>
                <w:lang w:eastAsia="zh-CN"/>
              </w:rPr>
            </w:pPr>
            <w:r>
              <w:t>0</w:t>
            </w:r>
          </w:p>
        </w:tc>
        <w:tc>
          <w:tcPr>
            <w:tcW w:w="284" w:type="dxa"/>
            <w:gridSpan w:val="2"/>
          </w:tcPr>
          <w:p w14:paraId="373FD406" w14:textId="77777777" w:rsidR="005D459B" w:rsidRPr="00C6761E" w:rsidRDefault="005D459B" w:rsidP="007B2DE9">
            <w:pPr>
              <w:pStyle w:val="TAC"/>
              <w:rPr>
                <w:lang w:eastAsia="zh-CN"/>
              </w:rPr>
            </w:pPr>
            <w:r>
              <w:t>1</w:t>
            </w:r>
          </w:p>
        </w:tc>
        <w:tc>
          <w:tcPr>
            <w:tcW w:w="709" w:type="dxa"/>
            <w:gridSpan w:val="2"/>
          </w:tcPr>
          <w:p w14:paraId="26B5C1EC" w14:textId="77777777" w:rsidR="005D459B" w:rsidRPr="00C6761E" w:rsidRDefault="005D459B" w:rsidP="007B2DE9">
            <w:pPr>
              <w:pStyle w:val="TAC"/>
            </w:pPr>
          </w:p>
        </w:tc>
        <w:tc>
          <w:tcPr>
            <w:tcW w:w="4177" w:type="dxa"/>
            <w:gridSpan w:val="3"/>
          </w:tcPr>
          <w:p w14:paraId="25DD491C" w14:textId="77777777" w:rsidR="005D459B" w:rsidRPr="00C6761E" w:rsidRDefault="005D459B" w:rsidP="007B2DE9">
            <w:pPr>
              <w:pStyle w:val="TAL"/>
            </w:pPr>
            <w:r w:rsidRPr="00C6761E">
              <w:t>5G ProSe direct link already exists</w:t>
            </w:r>
          </w:p>
        </w:tc>
      </w:tr>
      <w:tr w:rsidR="005D459B" w:rsidRPr="00C6761E" w14:paraId="5F4FAF26" w14:textId="77777777" w:rsidTr="007B2DE9">
        <w:trPr>
          <w:gridAfter w:val="1"/>
          <w:wAfter w:w="66" w:type="dxa"/>
          <w:jc w:val="center"/>
        </w:trPr>
        <w:tc>
          <w:tcPr>
            <w:tcW w:w="284" w:type="dxa"/>
            <w:gridSpan w:val="2"/>
            <w:tcBorders>
              <w:top w:val="nil"/>
              <w:left w:val="single" w:sz="4" w:space="0" w:color="auto"/>
              <w:bottom w:val="nil"/>
              <w:right w:val="nil"/>
            </w:tcBorders>
          </w:tcPr>
          <w:p w14:paraId="08A43206" w14:textId="77777777" w:rsidR="005D459B" w:rsidRPr="00C6761E" w:rsidRDefault="005D459B" w:rsidP="007B2DE9">
            <w:pPr>
              <w:pStyle w:val="TAC"/>
            </w:pPr>
            <w:r>
              <w:rPr>
                <w:lang w:eastAsia="zh-CN"/>
              </w:rPr>
              <w:t>0</w:t>
            </w:r>
          </w:p>
        </w:tc>
        <w:tc>
          <w:tcPr>
            <w:tcW w:w="285" w:type="dxa"/>
            <w:gridSpan w:val="2"/>
            <w:tcBorders>
              <w:top w:val="nil"/>
              <w:left w:val="nil"/>
              <w:bottom w:val="nil"/>
              <w:right w:val="nil"/>
            </w:tcBorders>
          </w:tcPr>
          <w:p w14:paraId="1E1FCB73" w14:textId="77777777" w:rsidR="005D459B" w:rsidRPr="00C6761E" w:rsidRDefault="005D459B" w:rsidP="007B2DE9">
            <w:pPr>
              <w:pStyle w:val="TAC"/>
            </w:pPr>
            <w:r>
              <w:t>0</w:t>
            </w:r>
          </w:p>
        </w:tc>
        <w:tc>
          <w:tcPr>
            <w:tcW w:w="283" w:type="dxa"/>
            <w:gridSpan w:val="2"/>
            <w:tcBorders>
              <w:top w:val="nil"/>
              <w:left w:val="nil"/>
              <w:bottom w:val="nil"/>
              <w:right w:val="nil"/>
            </w:tcBorders>
          </w:tcPr>
          <w:p w14:paraId="44CCC841" w14:textId="77777777" w:rsidR="005D459B" w:rsidRPr="00C6761E" w:rsidRDefault="005D459B" w:rsidP="007B2DE9">
            <w:pPr>
              <w:pStyle w:val="TAC"/>
            </w:pPr>
            <w:r>
              <w:t>0</w:t>
            </w:r>
          </w:p>
        </w:tc>
        <w:tc>
          <w:tcPr>
            <w:tcW w:w="283" w:type="dxa"/>
            <w:gridSpan w:val="2"/>
            <w:tcBorders>
              <w:top w:val="nil"/>
              <w:left w:val="nil"/>
              <w:bottom w:val="nil"/>
              <w:right w:val="nil"/>
            </w:tcBorders>
          </w:tcPr>
          <w:p w14:paraId="7F2B3868" w14:textId="77777777" w:rsidR="005D459B" w:rsidRPr="00C6761E" w:rsidRDefault="005D459B" w:rsidP="007B2DE9">
            <w:pPr>
              <w:pStyle w:val="TAC"/>
            </w:pPr>
            <w:r>
              <w:t>1</w:t>
            </w:r>
          </w:p>
        </w:tc>
        <w:tc>
          <w:tcPr>
            <w:tcW w:w="284" w:type="dxa"/>
            <w:gridSpan w:val="2"/>
            <w:tcBorders>
              <w:top w:val="nil"/>
              <w:left w:val="nil"/>
              <w:bottom w:val="nil"/>
              <w:right w:val="nil"/>
            </w:tcBorders>
          </w:tcPr>
          <w:p w14:paraId="381FE2F8" w14:textId="77777777" w:rsidR="005D459B" w:rsidRPr="00C6761E" w:rsidRDefault="005D459B" w:rsidP="007B2DE9">
            <w:pPr>
              <w:pStyle w:val="TAC"/>
            </w:pPr>
            <w:r>
              <w:t>0</w:t>
            </w:r>
          </w:p>
        </w:tc>
        <w:tc>
          <w:tcPr>
            <w:tcW w:w="284" w:type="dxa"/>
            <w:gridSpan w:val="2"/>
            <w:tcBorders>
              <w:top w:val="nil"/>
              <w:left w:val="nil"/>
              <w:bottom w:val="nil"/>
              <w:right w:val="nil"/>
            </w:tcBorders>
          </w:tcPr>
          <w:p w14:paraId="3A53213B" w14:textId="77777777" w:rsidR="005D459B" w:rsidRPr="00C6761E" w:rsidRDefault="005D459B" w:rsidP="007B2DE9">
            <w:pPr>
              <w:pStyle w:val="TAC"/>
            </w:pPr>
            <w:r>
              <w:t>1</w:t>
            </w:r>
          </w:p>
        </w:tc>
        <w:tc>
          <w:tcPr>
            <w:tcW w:w="284" w:type="dxa"/>
            <w:gridSpan w:val="2"/>
            <w:tcBorders>
              <w:top w:val="nil"/>
              <w:left w:val="nil"/>
              <w:bottom w:val="nil"/>
              <w:right w:val="nil"/>
            </w:tcBorders>
          </w:tcPr>
          <w:p w14:paraId="222EA5CF" w14:textId="77777777" w:rsidR="005D459B" w:rsidRPr="00C6761E" w:rsidRDefault="005D459B" w:rsidP="007B2DE9">
            <w:pPr>
              <w:pStyle w:val="TAC"/>
            </w:pPr>
            <w:r>
              <w:t>1</w:t>
            </w:r>
          </w:p>
        </w:tc>
        <w:tc>
          <w:tcPr>
            <w:tcW w:w="284" w:type="dxa"/>
            <w:gridSpan w:val="2"/>
            <w:tcBorders>
              <w:top w:val="nil"/>
              <w:left w:val="nil"/>
              <w:bottom w:val="nil"/>
              <w:right w:val="nil"/>
            </w:tcBorders>
          </w:tcPr>
          <w:p w14:paraId="729BB3B6" w14:textId="77777777" w:rsidR="005D459B" w:rsidRPr="00C6761E" w:rsidRDefault="005D459B" w:rsidP="007B2DE9">
            <w:pPr>
              <w:pStyle w:val="TAC"/>
            </w:pPr>
            <w:r>
              <w:t>0</w:t>
            </w:r>
          </w:p>
        </w:tc>
        <w:tc>
          <w:tcPr>
            <w:tcW w:w="709" w:type="dxa"/>
            <w:gridSpan w:val="2"/>
            <w:tcBorders>
              <w:top w:val="nil"/>
              <w:left w:val="nil"/>
              <w:bottom w:val="nil"/>
              <w:right w:val="nil"/>
            </w:tcBorders>
          </w:tcPr>
          <w:p w14:paraId="5A4A5230" w14:textId="77777777" w:rsidR="005D459B" w:rsidRPr="00C6761E" w:rsidRDefault="005D459B" w:rsidP="007B2DE9">
            <w:pPr>
              <w:pStyle w:val="TAC"/>
            </w:pPr>
          </w:p>
        </w:tc>
        <w:tc>
          <w:tcPr>
            <w:tcW w:w="4111" w:type="dxa"/>
            <w:gridSpan w:val="2"/>
            <w:tcBorders>
              <w:top w:val="nil"/>
              <w:left w:val="nil"/>
              <w:bottom w:val="nil"/>
              <w:right w:val="single" w:sz="4" w:space="0" w:color="auto"/>
            </w:tcBorders>
          </w:tcPr>
          <w:p w14:paraId="703FEC0D" w14:textId="77777777" w:rsidR="005D459B" w:rsidRPr="00C6761E" w:rsidRDefault="005D459B" w:rsidP="007B2DE9">
            <w:pPr>
              <w:pStyle w:val="TAL"/>
              <w:rPr>
                <w:lang w:eastAsia="de-DE"/>
              </w:rPr>
            </w:pPr>
            <w:r w:rsidRPr="00C6761E">
              <w:t>security procedure failure of 5G ProSe UE-to-</w:t>
            </w:r>
            <w:r w:rsidRPr="00C6761E">
              <w:rPr>
                <w:rFonts w:hint="eastAsia"/>
                <w:lang w:eastAsia="zh-CN"/>
              </w:rPr>
              <w:t>UE</w:t>
            </w:r>
            <w:r w:rsidRPr="00C6761E">
              <w:t xml:space="preserve"> relay</w:t>
            </w:r>
          </w:p>
        </w:tc>
      </w:tr>
      <w:tr w:rsidR="005D459B" w:rsidRPr="00C6761E" w14:paraId="73E4F57D" w14:textId="77777777" w:rsidTr="007B2DE9">
        <w:trPr>
          <w:gridAfter w:val="1"/>
          <w:wAfter w:w="66" w:type="dxa"/>
          <w:jc w:val="center"/>
        </w:trPr>
        <w:tc>
          <w:tcPr>
            <w:tcW w:w="284" w:type="dxa"/>
            <w:gridSpan w:val="2"/>
          </w:tcPr>
          <w:p w14:paraId="0EFF2B89" w14:textId="77777777" w:rsidR="005D459B" w:rsidRPr="00C6761E" w:rsidRDefault="005D459B" w:rsidP="007B2DE9">
            <w:pPr>
              <w:pStyle w:val="TAC"/>
              <w:rPr>
                <w:lang w:eastAsia="zh-CN"/>
              </w:rPr>
            </w:pPr>
            <w:r>
              <w:rPr>
                <w:lang w:eastAsia="zh-CN"/>
              </w:rPr>
              <w:t>0</w:t>
            </w:r>
          </w:p>
        </w:tc>
        <w:tc>
          <w:tcPr>
            <w:tcW w:w="285" w:type="dxa"/>
            <w:gridSpan w:val="2"/>
          </w:tcPr>
          <w:p w14:paraId="6E35DB5E" w14:textId="77777777" w:rsidR="005D459B" w:rsidRPr="00C6761E" w:rsidRDefault="005D459B" w:rsidP="007B2DE9">
            <w:pPr>
              <w:pStyle w:val="TAC"/>
            </w:pPr>
            <w:r>
              <w:t>0</w:t>
            </w:r>
          </w:p>
        </w:tc>
        <w:tc>
          <w:tcPr>
            <w:tcW w:w="283" w:type="dxa"/>
            <w:gridSpan w:val="2"/>
          </w:tcPr>
          <w:p w14:paraId="232D929F" w14:textId="77777777" w:rsidR="005D459B" w:rsidRPr="00C6761E" w:rsidRDefault="005D459B" w:rsidP="007B2DE9">
            <w:pPr>
              <w:pStyle w:val="TAC"/>
            </w:pPr>
            <w:r>
              <w:t>0</w:t>
            </w:r>
          </w:p>
        </w:tc>
        <w:tc>
          <w:tcPr>
            <w:tcW w:w="283" w:type="dxa"/>
            <w:gridSpan w:val="2"/>
          </w:tcPr>
          <w:p w14:paraId="265E9FC7" w14:textId="77777777" w:rsidR="005D459B" w:rsidRPr="00C6761E" w:rsidRDefault="005D459B" w:rsidP="007B2DE9">
            <w:pPr>
              <w:pStyle w:val="TAC"/>
            </w:pPr>
            <w:r>
              <w:t>1</w:t>
            </w:r>
          </w:p>
        </w:tc>
        <w:tc>
          <w:tcPr>
            <w:tcW w:w="284" w:type="dxa"/>
            <w:gridSpan w:val="2"/>
          </w:tcPr>
          <w:p w14:paraId="172449BF" w14:textId="77777777" w:rsidR="005D459B" w:rsidRPr="00C6761E" w:rsidRDefault="005D459B" w:rsidP="007B2DE9">
            <w:pPr>
              <w:pStyle w:val="TAC"/>
            </w:pPr>
            <w:r>
              <w:t>0</w:t>
            </w:r>
          </w:p>
        </w:tc>
        <w:tc>
          <w:tcPr>
            <w:tcW w:w="284" w:type="dxa"/>
            <w:gridSpan w:val="2"/>
          </w:tcPr>
          <w:p w14:paraId="662DDD8E" w14:textId="77777777" w:rsidR="005D459B" w:rsidRPr="00C6761E" w:rsidRDefault="005D459B" w:rsidP="007B2DE9">
            <w:pPr>
              <w:pStyle w:val="TAC"/>
            </w:pPr>
            <w:r>
              <w:t>1</w:t>
            </w:r>
          </w:p>
        </w:tc>
        <w:tc>
          <w:tcPr>
            <w:tcW w:w="284" w:type="dxa"/>
            <w:gridSpan w:val="2"/>
          </w:tcPr>
          <w:p w14:paraId="08998122" w14:textId="77777777" w:rsidR="005D459B" w:rsidRPr="00C6761E" w:rsidRDefault="005D459B" w:rsidP="007B2DE9">
            <w:pPr>
              <w:pStyle w:val="TAC"/>
            </w:pPr>
            <w:r>
              <w:t>1</w:t>
            </w:r>
          </w:p>
        </w:tc>
        <w:tc>
          <w:tcPr>
            <w:tcW w:w="284" w:type="dxa"/>
            <w:gridSpan w:val="2"/>
          </w:tcPr>
          <w:p w14:paraId="03FBA216" w14:textId="77777777" w:rsidR="005D459B" w:rsidRPr="00C6761E" w:rsidRDefault="005D459B" w:rsidP="007B2DE9">
            <w:pPr>
              <w:pStyle w:val="TAC"/>
            </w:pPr>
            <w:r>
              <w:t>1</w:t>
            </w:r>
          </w:p>
        </w:tc>
        <w:tc>
          <w:tcPr>
            <w:tcW w:w="709" w:type="dxa"/>
            <w:gridSpan w:val="2"/>
          </w:tcPr>
          <w:p w14:paraId="6785EA53" w14:textId="77777777" w:rsidR="005D459B" w:rsidRPr="00C6761E" w:rsidRDefault="005D459B" w:rsidP="007B2DE9">
            <w:pPr>
              <w:pStyle w:val="TAC"/>
            </w:pPr>
          </w:p>
        </w:tc>
        <w:tc>
          <w:tcPr>
            <w:tcW w:w="4111" w:type="dxa"/>
            <w:gridSpan w:val="2"/>
          </w:tcPr>
          <w:p w14:paraId="177B652C" w14:textId="77777777" w:rsidR="005D459B" w:rsidRPr="00C6761E" w:rsidRDefault="005D459B" w:rsidP="007B2DE9">
            <w:pPr>
              <w:pStyle w:val="TAL"/>
            </w:pPr>
            <w:r w:rsidRPr="00C6761E">
              <w:rPr>
                <w:lang w:eastAsia="zh-CN"/>
              </w:rPr>
              <w:t>MAC address not unique</w:t>
            </w:r>
          </w:p>
        </w:tc>
      </w:tr>
      <w:tr w:rsidR="005D459B" w:rsidRPr="00C6761E" w:rsidDel="000B7336" w14:paraId="63F2B473" w14:textId="77777777" w:rsidTr="005D459B">
        <w:trPr>
          <w:jc w:val="center"/>
        </w:trPr>
        <w:tc>
          <w:tcPr>
            <w:tcW w:w="284" w:type="dxa"/>
            <w:gridSpan w:val="2"/>
          </w:tcPr>
          <w:p w14:paraId="31AAB891" w14:textId="77777777" w:rsidR="005D459B" w:rsidRPr="00C6761E" w:rsidDel="000B7336" w:rsidRDefault="005D459B" w:rsidP="007B2DE9">
            <w:pPr>
              <w:pStyle w:val="TAC"/>
              <w:rPr>
                <w:lang w:eastAsia="zh-CN"/>
              </w:rPr>
            </w:pPr>
            <w:r>
              <w:rPr>
                <w:rFonts w:hint="eastAsia"/>
                <w:lang w:eastAsia="zh-CN"/>
              </w:rPr>
              <w:t>0</w:t>
            </w:r>
          </w:p>
        </w:tc>
        <w:tc>
          <w:tcPr>
            <w:tcW w:w="285" w:type="dxa"/>
            <w:gridSpan w:val="2"/>
          </w:tcPr>
          <w:p w14:paraId="7D776BC3"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696E16EB"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3F72119C"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161A5827"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0BB498C7"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2A55BE25"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366C5F98" w14:textId="77777777" w:rsidR="005D459B" w:rsidRPr="00C6761E" w:rsidDel="000B7336" w:rsidRDefault="005D459B" w:rsidP="007B2DE9">
            <w:pPr>
              <w:pStyle w:val="TAC"/>
              <w:rPr>
                <w:lang w:eastAsia="zh-CN"/>
              </w:rPr>
            </w:pPr>
            <w:r>
              <w:rPr>
                <w:rFonts w:hint="eastAsia"/>
                <w:lang w:eastAsia="zh-CN"/>
              </w:rPr>
              <w:t>0</w:t>
            </w:r>
          </w:p>
        </w:tc>
        <w:tc>
          <w:tcPr>
            <w:tcW w:w="709" w:type="dxa"/>
            <w:gridSpan w:val="2"/>
          </w:tcPr>
          <w:p w14:paraId="769C0F00" w14:textId="77777777" w:rsidR="005D459B" w:rsidRPr="00C6761E" w:rsidDel="000B7336" w:rsidRDefault="005D459B" w:rsidP="007B2DE9">
            <w:pPr>
              <w:pStyle w:val="TAC"/>
            </w:pPr>
          </w:p>
        </w:tc>
        <w:tc>
          <w:tcPr>
            <w:tcW w:w="4177" w:type="dxa"/>
            <w:gridSpan w:val="3"/>
          </w:tcPr>
          <w:p w14:paraId="5BF86976" w14:textId="77777777" w:rsidR="005D459B" w:rsidRPr="00C6761E" w:rsidDel="000B7336" w:rsidRDefault="005D459B" w:rsidP="007B2DE9">
            <w:pPr>
              <w:pStyle w:val="TAL"/>
            </w:pPr>
            <w:r>
              <w:t>R</w:t>
            </w:r>
            <w:r w:rsidRPr="00C6761E">
              <w:t>elay UE is not selected for link setup with integrated discovery</w:t>
            </w:r>
          </w:p>
        </w:tc>
      </w:tr>
      <w:tr w:rsidR="000477E1" w:rsidRPr="00C6761E" w14:paraId="21406966" w14:textId="77777777" w:rsidTr="007B2DE9">
        <w:trPr>
          <w:gridAfter w:val="1"/>
          <w:wAfter w:w="66" w:type="dxa"/>
          <w:jc w:val="center"/>
        </w:trPr>
        <w:tc>
          <w:tcPr>
            <w:tcW w:w="284" w:type="dxa"/>
            <w:gridSpan w:val="2"/>
          </w:tcPr>
          <w:p w14:paraId="3B5D773B" w14:textId="7EA097CA" w:rsidR="000477E1" w:rsidRPr="00C6761E" w:rsidRDefault="006B017B" w:rsidP="007B2DE9">
            <w:pPr>
              <w:pStyle w:val="TAC"/>
              <w:rPr>
                <w:lang w:eastAsia="zh-CN"/>
              </w:rPr>
            </w:pPr>
            <w:r>
              <w:rPr>
                <w:lang w:eastAsia="zh-CN"/>
              </w:rPr>
              <w:t>0</w:t>
            </w:r>
          </w:p>
        </w:tc>
        <w:tc>
          <w:tcPr>
            <w:tcW w:w="285" w:type="dxa"/>
            <w:gridSpan w:val="2"/>
          </w:tcPr>
          <w:p w14:paraId="0BB3EF33" w14:textId="71EC0B3A" w:rsidR="000477E1" w:rsidRPr="00C6761E" w:rsidRDefault="006B017B" w:rsidP="007B2DE9">
            <w:pPr>
              <w:pStyle w:val="TAC"/>
            </w:pPr>
            <w:r>
              <w:t>0</w:t>
            </w:r>
          </w:p>
        </w:tc>
        <w:tc>
          <w:tcPr>
            <w:tcW w:w="283" w:type="dxa"/>
            <w:gridSpan w:val="2"/>
          </w:tcPr>
          <w:p w14:paraId="10EC2610" w14:textId="0777B12D" w:rsidR="000477E1" w:rsidRPr="00C6761E" w:rsidRDefault="006B017B" w:rsidP="007B2DE9">
            <w:pPr>
              <w:pStyle w:val="TAC"/>
            </w:pPr>
            <w:r>
              <w:t>0</w:t>
            </w:r>
          </w:p>
        </w:tc>
        <w:tc>
          <w:tcPr>
            <w:tcW w:w="283" w:type="dxa"/>
            <w:gridSpan w:val="2"/>
          </w:tcPr>
          <w:p w14:paraId="4E7CDF92" w14:textId="15D4BDA1" w:rsidR="000477E1" w:rsidRPr="00C6761E" w:rsidRDefault="006B017B" w:rsidP="007B2DE9">
            <w:pPr>
              <w:pStyle w:val="TAC"/>
            </w:pPr>
            <w:r>
              <w:t>1</w:t>
            </w:r>
          </w:p>
        </w:tc>
        <w:tc>
          <w:tcPr>
            <w:tcW w:w="284" w:type="dxa"/>
            <w:gridSpan w:val="2"/>
          </w:tcPr>
          <w:p w14:paraId="2799C0E1" w14:textId="1D7B7865" w:rsidR="000477E1" w:rsidRPr="00C6761E" w:rsidRDefault="006B017B" w:rsidP="007B2DE9">
            <w:pPr>
              <w:pStyle w:val="TAC"/>
            </w:pPr>
            <w:r>
              <w:t>1</w:t>
            </w:r>
          </w:p>
        </w:tc>
        <w:tc>
          <w:tcPr>
            <w:tcW w:w="284" w:type="dxa"/>
            <w:gridSpan w:val="2"/>
          </w:tcPr>
          <w:p w14:paraId="50892D3D" w14:textId="24C6894B" w:rsidR="000477E1" w:rsidRPr="00C6761E" w:rsidRDefault="006B017B" w:rsidP="007B2DE9">
            <w:pPr>
              <w:pStyle w:val="TAC"/>
            </w:pPr>
            <w:r>
              <w:t>0</w:t>
            </w:r>
          </w:p>
        </w:tc>
        <w:tc>
          <w:tcPr>
            <w:tcW w:w="284" w:type="dxa"/>
            <w:gridSpan w:val="2"/>
          </w:tcPr>
          <w:p w14:paraId="39994B29" w14:textId="6F8DCA79" w:rsidR="000477E1" w:rsidRPr="00C6761E" w:rsidRDefault="006B017B" w:rsidP="007B2DE9">
            <w:pPr>
              <w:pStyle w:val="TAC"/>
            </w:pPr>
            <w:r>
              <w:t>0</w:t>
            </w:r>
          </w:p>
        </w:tc>
        <w:tc>
          <w:tcPr>
            <w:tcW w:w="284" w:type="dxa"/>
            <w:gridSpan w:val="2"/>
          </w:tcPr>
          <w:p w14:paraId="48E5411B" w14:textId="2D9D880F" w:rsidR="000477E1" w:rsidRPr="00C6761E" w:rsidRDefault="006B017B" w:rsidP="007B2DE9">
            <w:pPr>
              <w:pStyle w:val="TAC"/>
            </w:pPr>
            <w:r>
              <w:t>1</w:t>
            </w:r>
          </w:p>
        </w:tc>
        <w:tc>
          <w:tcPr>
            <w:tcW w:w="709" w:type="dxa"/>
            <w:gridSpan w:val="2"/>
          </w:tcPr>
          <w:p w14:paraId="1DFF8127" w14:textId="77777777" w:rsidR="000477E1" w:rsidRPr="00C6761E" w:rsidRDefault="000477E1" w:rsidP="007B2DE9">
            <w:pPr>
              <w:pStyle w:val="TAC"/>
            </w:pPr>
          </w:p>
        </w:tc>
        <w:tc>
          <w:tcPr>
            <w:tcW w:w="4111" w:type="dxa"/>
            <w:gridSpan w:val="2"/>
          </w:tcPr>
          <w:p w14:paraId="6E0A6E90" w14:textId="77777777" w:rsidR="000477E1" w:rsidRPr="00C6761E" w:rsidRDefault="000477E1" w:rsidP="007B2DE9">
            <w:pPr>
              <w:pStyle w:val="TAL"/>
              <w:rPr>
                <w:lang w:eastAsia="zh-CN"/>
              </w:rPr>
            </w:pPr>
            <w:r w:rsidRPr="00FD6BEE">
              <w:rPr>
                <w:lang w:eastAsia="zh-CN"/>
              </w:rPr>
              <w:t>triggering security procedure not possible</w:t>
            </w:r>
          </w:p>
        </w:tc>
      </w:tr>
      <w:tr w:rsidR="008733D7" w:rsidRPr="00C6761E" w14:paraId="0864089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C24F0AE" w14:textId="77777777" w:rsidR="008733D7" w:rsidRPr="00C6761E" w:rsidRDefault="008733D7" w:rsidP="007C750D">
            <w:pPr>
              <w:pStyle w:val="TAC"/>
              <w:rPr>
                <w:lang w:eastAsia="zh-CN"/>
              </w:rPr>
            </w:pPr>
            <w:r w:rsidRPr="00C6761E">
              <w:t>0</w:t>
            </w:r>
          </w:p>
        </w:tc>
        <w:tc>
          <w:tcPr>
            <w:tcW w:w="285" w:type="dxa"/>
            <w:gridSpan w:val="2"/>
            <w:tcBorders>
              <w:top w:val="nil"/>
              <w:left w:val="nil"/>
              <w:bottom w:val="nil"/>
              <w:right w:val="nil"/>
            </w:tcBorders>
            <w:hideMark/>
          </w:tcPr>
          <w:p w14:paraId="6032346D"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01122520"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3026E2D7" w14:textId="77777777" w:rsidR="008733D7" w:rsidRPr="00C6761E" w:rsidRDefault="008733D7" w:rsidP="007C750D">
            <w:pPr>
              <w:pStyle w:val="TAC"/>
              <w:rPr>
                <w:lang w:eastAsia="zh-CN"/>
              </w:rPr>
            </w:pPr>
            <w:r w:rsidRPr="00C6761E">
              <w:t>0</w:t>
            </w:r>
          </w:p>
        </w:tc>
        <w:tc>
          <w:tcPr>
            <w:tcW w:w="284" w:type="dxa"/>
            <w:gridSpan w:val="2"/>
            <w:tcBorders>
              <w:top w:val="nil"/>
              <w:left w:val="nil"/>
              <w:bottom w:val="nil"/>
              <w:right w:val="nil"/>
            </w:tcBorders>
            <w:hideMark/>
          </w:tcPr>
          <w:p w14:paraId="5ED91E02"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4A611824"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09E80455"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24FAEFE5" w14:textId="77777777" w:rsidR="008733D7" w:rsidRPr="00C6761E" w:rsidRDefault="008733D7" w:rsidP="007C750D">
            <w:pPr>
              <w:pStyle w:val="TAC"/>
              <w:rPr>
                <w:lang w:eastAsia="zh-CN"/>
              </w:rPr>
            </w:pPr>
            <w:r w:rsidRPr="00C6761E">
              <w:t>1</w:t>
            </w:r>
          </w:p>
        </w:tc>
        <w:tc>
          <w:tcPr>
            <w:tcW w:w="709" w:type="dxa"/>
            <w:gridSpan w:val="2"/>
            <w:tcBorders>
              <w:top w:val="nil"/>
              <w:left w:val="nil"/>
              <w:bottom w:val="nil"/>
              <w:right w:val="nil"/>
            </w:tcBorders>
          </w:tcPr>
          <w:p w14:paraId="49D1F4D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6A9BA7D" w14:textId="77777777" w:rsidR="008733D7" w:rsidRPr="00C6761E" w:rsidRDefault="008733D7" w:rsidP="007C750D">
            <w:pPr>
              <w:pStyle w:val="TAL"/>
            </w:pPr>
            <w:r w:rsidRPr="00C6761E">
              <w:rPr>
                <w:lang w:eastAsia="de-DE"/>
              </w:rPr>
              <w:t>Protocol error, unspecified</w:t>
            </w:r>
          </w:p>
        </w:tc>
      </w:tr>
      <w:tr w:rsidR="008733D7" w:rsidRPr="00C6761E" w14:paraId="37B270D8" w14:textId="77777777" w:rsidTr="00C22FE2">
        <w:trPr>
          <w:gridBefore w:val="1"/>
          <w:wBefore w:w="66" w:type="dxa"/>
          <w:jc w:val="center"/>
        </w:trPr>
        <w:tc>
          <w:tcPr>
            <w:tcW w:w="7091" w:type="dxa"/>
            <w:gridSpan w:val="2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7C750D">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3817" w:name="_CR11_3_9"/>
      <w:bookmarkStart w:id="3818" w:name="_Toc68196436"/>
      <w:bookmarkStart w:id="3819" w:name="_Toc59209104"/>
      <w:bookmarkStart w:id="3820" w:name="_Toc51951327"/>
      <w:bookmarkStart w:id="3821" w:name="_Toc45882777"/>
      <w:bookmarkStart w:id="3822" w:name="_Toc45282391"/>
      <w:bookmarkStart w:id="3823" w:name="_Toc193395293"/>
      <w:bookmarkEnd w:id="3817"/>
      <w:r w:rsidRPr="00C6761E">
        <w:t>11.</w:t>
      </w:r>
      <w:r w:rsidR="00CE7C6B" w:rsidRPr="00C6761E">
        <w:t>3.</w:t>
      </w:r>
      <w:r w:rsidR="006B6495" w:rsidRPr="00C6761E">
        <w:t>9</w:t>
      </w:r>
      <w:r w:rsidR="00CE7C6B" w:rsidRPr="00C6761E">
        <w:tab/>
        <w:t>Key establishment information container</w:t>
      </w:r>
      <w:bookmarkEnd w:id="3818"/>
      <w:bookmarkEnd w:id="3819"/>
      <w:bookmarkEnd w:id="3820"/>
      <w:bookmarkEnd w:id="3821"/>
      <w:bookmarkEnd w:id="3822"/>
      <w:bookmarkEnd w:id="3823"/>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3824" w:name="_CRFigure11_3_9_1"/>
      <w:r w:rsidRPr="00C6761E">
        <w:t>Figure </w:t>
      </w:r>
      <w:bookmarkEnd w:id="3824"/>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3825" w:name="_CRTable11_3_9_1"/>
      <w:r w:rsidRPr="00C6761E">
        <w:lastRenderedPageBreak/>
        <w:t>Table </w:t>
      </w:r>
      <w:bookmarkEnd w:id="3825"/>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3826" w:name="_CR11_3_10"/>
      <w:bookmarkStart w:id="3827" w:name="_Toc68196437"/>
      <w:bookmarkStart w:id="3828" w:name="_Toc59209105"/>
      <w:bookmarkStart w:id="3829" w:name="_Toc51951328"/>
      <w:bookmarkStart w:id="3830" w:name="_Toc45882778"/>
      <w:bookmarkStart w:id="3831" w:name="_Toc45282392"/>
      <w:bookmarkStart w:id="3832" w:name="_Toc193395294"/>
      <w:bookmarkEnd w:id="3826"/>
      <w:r w:rsidRPr="00C6761E">
        <w:t>11.</w:t>
      </w:r>
      <w:r w:rsidR="00CE7C6B" w:rsidRPr="00C6761E">
        <w:t>3.1</w:t>
      </w:r>
      <w:r w:rsidR="006B6495" w:rsidRPr="00C6761E">
        <w:t>0</w:t>
      </w:r>
      <w:r w:rsidR="00CE7C6B" w:rsidRPr="00C6761E">
        <w:tab/>
        <w:t>Nonce</w:t>
      </w:r>
      <w:bookmarkEnd w:id="3827"/>
      <w:bookmarkEnd w:id="3828"/>
      <w:bookmarkEnd w:id="3829"/>
      <w:bookmarkEnd w:id="3830"/>
      <w:bookmarkEnd w:id="3831"/>
      <w:bookmarkEnd w:id="3832"/>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3833" w:name="_CRFigure11_3_10_1"/>
      <w:r w:rsidRPr="00C6761E">
        <w:t>Figure </w:t>
      </w:r>
      <w:bookmarkEnd w:id="3833"/>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3834" w:name="_CRTable11_3_10_1"/>
      <w:r w:rsidRPr="00C6761E">
        <w:t>Table </w:t>
      </w:r>
      <w:bookmarkEnd w:id="3834"/>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3835" w:name="_CR11_3_11"/>
      <w:bookmarkStart w:id="3836" w:name="_Toc68196438"/>
      <w:bookmarkStart w:id="3837" w:name="_Toc59209106"/>
      <w:bookmarkStart w:id="3838" w:name="_Toc51951329"/>
      <w:bookmarkStart w:id="3839" w:name="_Toc45882779"/>
      <w:bookmarkStart w:id="3840" w:name="_Toc45282393"/>
      <w:bookmarkStart w:id="3841" w:name="_Toc193395295"/>
      <w:bookmarkEnd w:id="3835"/>
      <w:r w:rsidRPr="00C6761E">
        <w:t>11.</w:t>
      </w:r>
      <w:r w:rsidR="00CE7C6B" w:rsidRPr="00C6761E">
        <w:t>3.1</w:t>
      </w:r>
      <w:r w:rsidR="006B6495" w:rsidRPr="00C6761E">
        <w:t>1</w:t>
      </w:r>
      <w:r w:rsidR="00CE7C6B" w:rsidRPr="00C6761E">
        <w:tab/>
        <w:t>UE security capabilities</w:t>
      </w:r>
      <w:bookmarkEnd w:id="3836"/>
      <w:bookmarkEnd w:id="3837"/>
      <w:bookmarkEnd w:id="3838"/>
      <w:bookmarkEnd w:id="3839"/>
      <w:bookmarkEnd w:id="3840"/>
      <w:bookmarkEnd w:id="3841"/>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3842" w:name="_CRFigure11_3_11_1"/>
      <w:r w:rsidRPr="00C6761E">
        <w:t>Figure </w:t>
      </w:r>
      <w:bookmarkEnd w:id="3842"/>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3843" w:name="_CRTable11_3_11_1"/>
      <w:r w:rsidRPr="00C6761E">
        <w:lastRenderedPageBreak/>
        <w:t>Table </w:t>
      </w:r>
      <w:bookmarkEnd w:id="3843"/>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lastRenderedPageBreak/>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3844" w:name="MCCQCTEMPBM_00000042"/>
          </w:p>
        </w:tc>
      </w:tr>
      <w:bookmarkEnd w:id="3844"/>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3845" w:name="MCCQCTEMPBM_00000043"/>
          </w:p>
        </w:tc>
      </w:tr>
      <w:bookmarkEnd w:id="3845"/>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3846" w:name="MCCQCTEMPBM_00000044"/>
          </w:p>
        </w:tc>
      </w:tr>
      <w:bookmarkEnd w:id="3846"/>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3847" w:name="MCCQCTEMPBM_00000045"/>
          </w:p>
        </w:tc>
      </w:tr>
      <w:bookmarkEnd w:id="3847"/>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3848" w:name="MCCQCTEMPBM_00000046"/>
          </w:p>
        </w:tc>
      </w:tr>
      <w:bookmarkEnd w:id="3848"/>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3849" w:name="MCCQCTEMPBM_00000047"/>
          </w:p>
        </w:tc>
      </w:tr>
      <w:bookmarkEnd w:id="3849"/>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3850" w:name="MCCQCTEMPBM_00000048"/>
          </w:p>
        </w:tc>
      </w:tr>
      <w:bookmarkEnd w:id="3850"/>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3851" w:name="MCCQCTEMPBM_00000049"/>
          </w:p>
        </w:tc>
      </w:tr>
      <w:bookmarkEnd w:id="3851"/>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3852" w:name="MCCQCTEMPBM_00000050"/>
          </w:p>
        </w:tc>
      </w:tr>
      <w:bookmarkEnd w:id="3852"/>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3853" w:name="MCCQCTEMPBM_00000051"/>
          </w:p>
        </w:tc>
      </w:tr>
      <w:bookmarkEnd w:id="3853"/>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3854" w:name="MCCQCTEMPBM_00000052"/>
          </w:p>
        </w:tc>
      </w:tr>
      <w:bookmarkEnd w:id="3854"/>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3855" w:name="MCCQCTEMPBM_00000053"/>
          </w:p>
        </w:tc>
      </w:tr>
      <w:bookmarkEnd w:id="3855"/>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3856" w:name="MCCQCTEMPBM_00000054"/>
          </w:p>
        </w:tc>
      </w:tr>
      <w:bookmarkEnd w:id="3856"/>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3857" w:name="MCCQCTEMPBM_00000055"/>
          </w:p>
        </w:tc>
      </w:tr>
      <w:bookmarkEnd w:id="3857"/>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3858" w:name="MCCQCTEMPBM_00000056"/>
          </w:p>
        </w:tc>
      </w:tr>
      <w:bookmarkEnd w:id="3858"/>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3859" w:name="MCCQCTEMPBM_00000057"/>
          </w:p>
        </w:tc>
      </w:tr>
      <w:bookmarkEnd w:id="3859"/>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3860" w:name="MCCQCTEMPBM_00000058"/>
          </w:p>
        </w:tc>
      </w:tr>
      <w:bookmarkEnd w:id="3860"/>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3861" w:name="_PERM_MCCTEMPBM_CRPT33550191___2"/>
            <w:bookmarkStart w:id="3862" w:name="MCCQCTEMPBM_00000059"/>
            <w:bookmarkEnd w:id="3861"/>
          </w:p>
        </w:tc>
      </w:tr>
      <w:bookmarkEnd w:id="3862"/>
    </w:tbl>
    <w:p w14:paraId="700D5141" w14:textId="77777777" w:rsidR="00CE7C6B" w:rsidRPr="00C6761E" w:rsidRDefault="00CE7C6B" w:rsidP="0037175B"/>
    <w:p w14:paraId="49F31430" w14:textId="77777777" w:rsidR="00CE7C6B" w:rsidRPr="00C6761E" w:rsidRDefault="00AF026B" w:rsidP="0037175B">
      <w:pPr>
        <w:pStyle w:val="Heading3"/>
      </w:pPr>
      <w:bookmarkStart w:id="3863" w:name="_CR11_3_12"/>
      <w:bookmarkStart w:id="3864" w:name="_Toc68196439"/>
      <w:bookmarkStart w:id="3865" w:name="_Toc59209107"/>
      <w:bookmarkStart w:id="3866" w:name="_Toc51951330"/>
      <w:bookmarkStart w:id="3867" w:name="_Toc45882780"/>
      <w:bookmarkStart w:id="3868" w:name="_Toc45282394"/>
      <w:bookmarkStart w:id="3869" w:name="_Toc193395296"/>
      <w:bookmarkEnd w:id="3863"/>
      <w:r w:rsidRPr="00C6761E">
        <w:t>11.</w:t>
      </w:r>
      <w:r w:rsidR="00CE7C6B" w:rsidRPr="00C6761E">
        <w:t>3.1</w:t>
      </w:r>
      <w:r w:rsidR="006B6495" w:rsidRPr="00C6761E">
        <w:t>2</w:t>
      </w:r>
      <w:r w:rsidR="00CE7C6B" w:rsidRPr="00C6761E">
        <w:tab/>
        <w:t>UE PC5 unicast signalling security policy</w:t>
      </w:r>
      <w:bookmarkEnd w:id="3864"/>
      <w:bookmarkEnd w:id="3865"/>
      <w:bookmarkEnd w:id="3866"/>
      <w:bookmarkEnd w:id="3867"/>
      <w:bookmarkEnd w:id="3868"/>
      <w:bookmarkEnd w:id="3869"/>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3870" w:name="_CRFigure11_3_12_1"/>
      <w:r w:rsidRPr="00C6761E">
        <w:t>Figure </w:t>
      </w:r>
      <w:bookmarkEnd w:id="3870"/>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3871" w:name="_CRTable11_3_12_1"/>
      <w:r w:rsidRPr="00C6761E">
        <w:t>Table </w:t>
      </w:r>
      <w:bookmarkEnd w:id="3871"/>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3872" w:name="MCCQCTEMPBM_00000060"/>
          </w:p>
        </w:tc>
      </w:tr>
      <w:bookmarkEnd w:id="3872"/>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3873" w:name="MCCQCTEMPBM_00000061"/>
          </w:p>
        </w:tc>
      </w:tr>
      <w:bookmarkEnd w:id="3873"/>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3874" w:name="MCCQCTEMPBM_00000062"/>
          </w:p>
        </w:tc>
      </w:tr>
      <w:bookmarkEnd w:id="3874"/>
    </w:tbl>
    <w:p w14:paraId="41588ABD" w14:textId="77777777" w:rsidR="00CE7C6B" w:rsidRPr="00C6761E" w:rsidRDefault="00CE7C6B" w:rsidP="0037175B"/>
    <w:p w14:paraId="7CCF492D" w14:textId="77777777" w:rsidR="00CE7C6B" w:rsidRPr="00C6761E" w:rsidRDefault="00AF026B" w:rsidP="0037175B">
      <w:pPr>
        <w:pStyle w:val="Heading3"/>
      </w:pPr>
      <w:bookmarkStart w:id="3875" w:name="_CR11_3_13"/>
      <w:bookmarkStart w:id="3876" w:name="_Toc68196440"/>
      <w:bookmarkStart w:id="3877" w:name="_Toc59209108"/>
      <w:bookmarkStart w:id="3878" w:name="_Toc51951331"/>
      <w:bookmarkStart w:id="3879" w:name="_Toc45882781"/>
      <w:bookmarkStart w:id="3880" w:name="_Toc45282395"/>
      <w:bookmarkStart w:id="3881" w:name="_Toc193395297"/>
      <w:bookmarkEnd w:id="3875"/>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3876"/>
      <w:bookmarkEnd w:id="3877"/>
      <w:bookmarkEnd w:id="3878"/>
      <w:bookmarkEnd w:id="3879"/>
      <w:bookmarkEnd w:id="3880"/>
      <w:bookmarkEnd w:id="3881"/>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3882" w:name="_CRFigure11_3_13_1"/>
      <w:r w:rsidRPr="00C6761E">
        <w:t>Figure </w:t>
      </w:r>
      <w:bookmarkEnd w:id="3882"/>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3883" w:name="_CRTable11_3_13_1"/>
      <w:r w:rsidRPr="00C6761E">
        <w:t>Table </w:t>
      </w:r>
      <w:bookmarkEnd w:id="3883"/>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3884" w:name="_CR11_3_14"/>
      <w:bookmarkStart w:id="3885" w:name="_Toc68196441"/>
      <w:bookmarkStart w:id="3886" w:name="_Toc59209109"/>
      <w:bookmarkStart w:id="3887" w:name="_Toc51951332"/>
      <w:bookmarkStart w:id="3888" w:name="_Toc45882782"/>
      <w:bookmarkStart w:id="3889" w:name="_Toc45282396"/>
      <w:bookmarkStart w:id="3890" w:name="_Toc502240469"/>
      <w:bookmarkStart w:id="3891" w:name="_Toc193395298"/>
      <w:bookmarkEnd w:id="3884"/>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3885"/>
      <w:bookmarkEnd w:id="3886"/>
      <w:bookmarkEnd w:id="3887"/>
      <w:bookmarkEnd w:id="3888"/>
      <w:bookmarkEnd w:id="3889"/>
      <w:bookmarkEnd w:id="3890"/>
      <w:bookmarkEnd w:id="3891"/>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3892" w:name="_CRFigure11_3_14_1"/>
      <w:r w:rsidRPr="00C6761E">
        <w:t>Figure </w:t>
      </w:r>
      <w:bookmarkEnd w:id="3892"/>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3893" w:name="_CRTable11_3_14_1"/>
      <w:r w:rsidRPr="00C6761E">
        <w:t>Table </w:t>
      </w:r>
      <w:bookmarkEnd w:id="3893"/>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3894" w:name="_CR11_3_15"/>
      <w:bookmarkStart w:id="3895" w:name="_Toc68196443"/>
      <w:bookmarkStart w:id="3896" w:name="_Toc59209111"/>
      <w:bookmarkStart w:id="3897" w:name="_Toc51951334"/>
      <w:bookmarkStart w:id="3898" w:name="_Toc45882784"/>
      <w:bookmarkStart w:id="3899" w:name="_Toc45282398"/>
      <w:bookmarkStart w:id="3900" w:name="_Toc502240465"/>
      <w:bookmarkStart w:id="3901" w:name="_Toc68196447"/>
      <w:bookmarkStart w:id="3902" w:name="_Toc59209115"/>
      <w:bookmarkStart w:id="3903" w:name="_Toc51951338"/>
      <w:bookmarkStart w:id="3904" w:name="_Toc45882788"/>
      <w:bookmarkStart w:id="3905" w:name="_Toc45282402"/>
      <w:bookmarkStart w:id="3906" w:name="_Toc193395299"/>
      <w:bookmarkEnd w:id="3894"/>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3895"/>
      <w:bookmarkEnd w:id="3896"/>
      <w:bookmarkEnd w:id="3897"/>
      <w:bookmarkEnd w:id="3898"/>
      <w:bookmarkEnd w:id="3899"/>
      <w:bookmarkEnd w:id="3900"/>
      <w:bookmarkEnd w:id="3906"/>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3907" w:name="_CRFigure11_3_15_1"/>
      <w:r w:rsidRPr="00C6761E">
        <w:t>Figure </w:t>
      </w:r>
      <w:bookmarkEnd w:id="3907"/>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3908" w:name="_CRTable11_3_15_1"/>
      <w:r w:rsidRPr="00C6761E">
        <w:t>Table </w:t>
      </w:r>
      <w:bookmarkEnd w:id="3908"/>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3909" w:name="_CR11_3_16"/>
      <w:bookmarkStart w:id="3910" w:name="_Toc68196444"/>
      <w:bookmarkStart w:id="3911" w:name="_Toc59209112"/>
      <w:bookmarkStart w:id="3912" w:name="_Toc51951335"/>
      <w:bookmarkStart w:id="3913" w:name="_Toc45882785"/>
      <w:bookmarkStart w:id="3914" w:name="_Toc45282399"/>
      <w:bookmarkStart w:id="3915" w:name="_Toc502240468"/>
      <w:bookmarkStart w:id="3916" w:name="_Toc502240467"/>
      <w:bookmarkStart w:id="3917" w:name="_Toc193395300"/>
      <w:bookmarkEnd w:id="3909"/>
      <w:r w:rsidRPr="00C6761E">
        <w:lastRenderedPageBreak/>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3910"/>
      <w:bookmarkEnd w:id="3911"/>
      <w:bookmarkEnd w:id="3912"/>
      <w:bookmarkEnd w:id="3913"/>
      <w:bookmarkEnd w:id="3914"/>
      <w:bookmarkEnd w:id="3915"/>
      <w:bookmarkEnd w:id="3917"/>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3918" w:name="_CRFigure11_3_16_1"/>
      <w:r w:rsidRPr="00C6761E">
        <w:t>Figure </w:t>
      </w:r>
      <w:bookmarkEnd w:id="3918"/>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3919" w:name="_CRTable11_3_16_1"/>
      <w:r w:rsidRPr="00C6761E">
        <w:t>Table </w:t>
      </w:r>
      <w:bookmarkEnd w:id="3919"/>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3920" w:name="_CR11_3_17"/>
      <w:bookmarkStart w:id="3921" w:name="_Toc68196445"/>
      <w:bookmarkStart w:id="3922" w:name="_Toc59209113"/>
      <w:bookmarkStart w:id="3923" w:name="_Toc51951336"/>
      <w:bookmarkStart w:id="3924" w:name="_Toc45882786"/>
      <w:bookmarkStart w:id="3925" w:name="_Toc45282400"/>
      <w:bookmarkStart w:id="3926" w:name="_Toc193395301"/>
      <w:bookmarkEnd w:id="3920"/>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3916"/>
      <w:bookmarkEnd w:id="3921"/>
      <w:bookmarkEnd w:id="3922"/>
      <w:bookmarkEnd w:id="3923"/>
      <w:bookmarkEnd w:id="3924"/>
      <w:bookmarkEnd w:id="3925"/>
      <w:bookmarkEnd w:id="3926"/>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3927" w:name="_CRFigure11_3_17_1"/>
      <w:r w:rsidRPr="00C6761E">
        <w:t>Figure </w:t>
      </w:r>
      <w:bookmarkEnd w:id="3927"/>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3928" w:name="_CRTable11_3_17_1"/>
      <w:r w:rsidRPr="00C6761E">
        <w:t>Table </w:t>
      </w:r>
      <w:bookmarkEnd w:id="3928"/>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3929" w:name="_CR11_3_18"/>
      <w:bookmarkStart w:id="3930" w:name="_Toc193395302"/>
      <w:bookmarkEnd w:id="3929"/>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3901"/>
      <w:bookmarkEnd w:id="3902"/>
      <w:bookmarkEnd w:id="3903"/>
      <w:bookmarkEnd w:id="3904"/>
      <w:bookmarkEnd w:id="3905"/>
      <w:bookmarkEnd w:id="3930"/>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3931" w:name="_CRFigure11_3_18_1"/>
      <w:r w:rsidRPr="00C6761E">
        <w:t>Figure </w:t>
      </w:r>
      <w:bookmarkEnd w:id="3931"/>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3932" w:name="_CRTable11_3_18_1"/>
      <w:r w:rsidRPr="00C6761E">
        <w:t>Table </w:t>
      </w:r>
      <w:bookmarkEnd w:id="3932"/>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3933" w:name="MCCQCTEMPBM_00000063"/>
          </w:p>
        </w:tc>
      </w:tr>
      <w:bookmarkEnd w:id="3933"/>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3934" w:name="MCCQCTEMPBM_00000064"/>
          </w:p>
        </w:tc>
      </w:tr>
      <w:bookmarkEnd w:id="3934"/>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3935" w:name="MCCQCTEMPBM_00000065"/>
          </w:p>
        </w:tc>
      </w:tr>
      <w:bookmarkEnd w:id="3935"/>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3936" w:name="_CR11_3_19"/>
      <w:bookmarkStart w:id="3937" w:name="_Toc525231510"/>
      <w:bookmarkStart w:id="3938" w:name="_Toc68196432"/>
      <w:bookmarkStart w:id="3939" w:name="_Toc59209100"/>
      <w:bookmarkStart w:id="3940" w:name="_Toc51951323"/>
      <w:bookmarkStart w:id="3941" w:name="_Toc45882773"/>
      <w:bookmarkStart w:id="3942" w:name="_Toc45282387"/>
      <w:bookmarkStart w:id="3943" w:name="_Toc34404491"/>
      <w:bookmarkStart w:id="3944" w:name="_Toc34388720"/>
      <w:bookmarkStart w:id="3945" w:name="_Toc193395303"/>
      <w:bookmarkEnd w:id="3936"/>
      <w:r w:rsidRPr="00C6761E">
        <w:rPr>
          <w:szCs w:val="22"/>
          <w:lang w:eastAsia="zh-CN"/>
        </w:rPr>
        <w:t>11.3.19</w:t>
      </w:r>
      <w:r w:rsidRPr="00C6761E">
        <w:rPr>
          <w:szCs w:val="22"/>
        </w:rPr>
        <w:tab/>
      </w:r>
      <w:bookmarkEnd w:id="3937"/>
      <w:r w:rsidRPr="00C6761E">
        <w:rPr>
          <w:szCs w:val="22"/>
        </w:rPr>
        <w:t>Link modification operation code</w:t>
      </w:r>
      <w:bookmarkEnd w:id="3938"/>
      <w:bookmarkEnd w:id="3939"/>
      <w:bookmarkEnd w:id="3940"/>
      <w:bookmarkEnd w:id="3941"/>
      <w:bookmarkEnd w:id="3942"/>
      <w:bookmarkEnd w:id="3943"/>
      <w:bookmarkEnd w:id="3944"/>
      <w:bookmarkEnd w:id="3945"/>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3946" w:name="_CRFigure11_3_19_1"/>
      <w:r w:rsidRPr="00C6761E">
        <w:t>Figure</w:t>
      </w:r>
      <w:r w:rsidRPr="00C6761E">
        <w:rPr>
          <w:noProof/>
        </w:rPr>
        <w:t> </w:t>
      </w:r>
      <w:bookmarkEnd w:id="3946"/>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bookmarkStart w:id="3947" w:name="_CRTable11_3_19_1"/>
      <w:r w:rsidRPr="00C6761E">
        <w:lastRenderedPageBreak/>
        <w:t>Table</w:t>
      </w:r>
      <w:r w:rsidRPr="00C6761E">
        <w:rPr>
          <w:noProof/>
        </w:rPr>
        <w:t> </w:t>
      </w:r>
      <w:bookmarkEnd w:id="3947"/>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7B2DE9">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7B2DE9">
            <w:pPr>
              <w:pStyle w:val="TAL"/>
            </w:pPr>
            <w:r w:rsidRPr="00C6761E">
              <w:t>Link modification operation code (octet 2)</w:t>
            </w:r>
          </w:p>
        </w:tc>
      </w:tr>
      <w:tr w:rsidR="0008191F" w:rsidRPr="00C6761E" w14:paraId="357D685E" w14:textId="77777777" w:rsidTr="007B2DE9">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7B2DE9">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7B2DE9">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7B2DE9">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7B2DE9">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7B2DE9">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7B2DE9">
            <w:pPr>
              <w:pStyle w:val="TAL"/>
            </w:pPr>
          </w:p>
        </w:tc>
        <w:tc>
          <w:tcPr>
            <w:tcW w:w="5947" w:type="dxa"/>
            <w:tcBorders>
              <w:top w:val="nil"/>
              <w:left w:val="nil"/>
              <w:bottom w:val="nil"/>
              <w:right w:val="single" w:sz="4" w:space="0" w:color="auto"/>
            </w:tcBorders>
          </w:tcPr>
          <w:p w14:paraId="2DE6B0AE" w14:textId="77777777" w:rsidR="0008191F" w:rsidRPr="00C6761E" w:rsidRDefault="0008191F" w:rsidP="007B2DE9">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7B2DE9">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7B2DE9">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7B2DE9">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7B2DE9">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7B2DE9">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7B2DE9">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7B2DE9">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7B2DE9">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7B2DE9">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7B2DE9">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7B2DE9">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7B2DE9">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7B2DE9">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7B2DE9">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7B2DE9">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7B2DE9">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7B2DE9">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7B2DE9">
            <w:pPr>
              <w:pStyle w:val="TAL"/>
            </w:pPr>
          </w:p>
        </w:tc>
        <w:tc>
          <w:tcPr>
            <w:tcW w:w="5947" w:type="dxa"/>
            <w:tcBorders>
              <w:top w:val="nil"/>
              <w:left w:val="nil"/>
              <w:bottom w:val="nil"/>
              <w:right w:val="single" w:sz="4" w:space="0" w:color="auto"/>
            </w:tcBorders>
          </w:tcPr>
          <w:p w14:paraId="6B98DBD4" w14:textId="77777777" w:rsidR="0008191F" w:rsidRPr="00C6761E" w:rsidRDefault="0008191F" w:rsidP="007B2DE9">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7B2DE9">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7B2DE9">
            <w:pPr>
              <w:pStyle w:val="TAL"/>
            </w:pPr>
          </w:p>
        </w:tc>
        <w:tc>
          <w:tcPr>
            <w:tcW w:w="5947" w:type="dxa"/>
            <w:tcBorders>
              <w:top w:val="nil"/>
              <w:left w:val="nil"/>
              <w:bottom w:val="nil"/>
              <w:right w:val="single" w:sz="4" w:space="0" w:color="auto"/>
            </w:tcBorders>
          </w:tcPr>
          <w:p w14:paraId="43BB81DE" w14:textId="77777777" w:rsidR="0008191F" w:rsidRPr="00C6761E" w:rsidRDefault="0008191F" w:rsidP="007B2DE9">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7B2DE9">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7B2DE9">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7B2DE9">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7B2DE9">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7B2DE9">
            <w:pPr>
              <w:pStyle w:val="TAL"/>
            </w:pPr>
          </w:p>
        </w:tc>
        <w:tc>
          <w:tcPr>
            <w:tcW w:w="5947" w:type="dxa"/>
            <w:tcBorders>
              <w:top w:val="nil"/>
              <w:left w:val="nil"/>
              <w:bottom w:val="nil"/>
              <w:right w:val="single" w:sz="4" w:space="0" w:color="auto"/>
            </w:tcBorders>
          </w:tcPr>
          <w:p w14:paraId="2B1A2774" w14:textId="77777777" w:rsidR="0008191F" w:rsidRPr="00C6761E" w:rsidRDefault="0008191F" w:rsidP="007B2DE9">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7B2DE9">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7B2DE9">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7B2DE9">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7B2DE9">
            <w:pPr>
              <w:pStyle w:val="TAL"/>
            </w:pPr>
          </w:p>
        </w:tc>
        <w:tc>
          <w:tcPr>
            <w:tcW w:w="5947" w:type="dxa"/>
            <w:tcBorders>
              <w:top w:val="nil"/>
              <w:left w:val="nil"/>
              <w:bottom w:val="nil"/>
              <w:right w:val="single" w:sz="4" w:space="0" w:color="auto"/>
            </w:tcBorders>
          </w:tcPr>
          <w:p w14:paraId="336D4E3A" w14:textId="77777777" w:rsidR="0008191F" w:rsidRPr="00C6761E" w:rsidRDefault="0008191F" w:rsidP="007B2DE9">
            <w:pPr>
              <w:pStyle w:val="TAL"/>
            </w:pPr>
          </w:p>
        </w:tc>
      </w:tr>
      <w:tr w:rsidR="0008191F" w:rsidRPr="00C6761E" w14:paraId="7886E481" w14:textId="77777777" w:rsidTr="007B2DE9">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7B2DE9">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7B2DE9">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7B2DE9">
            <w:pPr>
              <w:pStyle w:val="TAL"/>
            </w:pPr>
          </w:p>
        </w:tc>
        <w:tc>
          <w:tcPr>
            <w:tcW w:w="5947" w:type="dxa"/>
            <w:tcBorders>
              <w:top w:val="nil"/>
              <w:left w:val="nil"/>
              <w:bottom w:val="nil"/>
              <w:right w:val="single" w:sz="4" w:space="0" w:color="auto"/>
            </w:tcBorders>
          </w:tcPr>
          <w:p w14:paraId="2391C74D" w14:textId="77777777" w:rsidR="0008191F" w:rsidRPr="00C6761E" w:rsidRDefault="0008191F" w:rsidP="007B2DE9">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7B2DE9">
            <w:pPr>
              <w:pStyle w:val="TAL"/>
              <w:rPr>
                <w:lang w:eastAsia="ko-KR"/>
              </w:rPr>
            </w:pPr>
            <w:r w:rsidRPr="00C6761E">
              <w:rPr>
                <w:lang w:eastAsia="ko-KR"/>
              </w:rPr>
              <w:t>Reserved</w:t>
            </w:r>
          </w:p>
        </w:tc>
      </w:tr>
      <w:tr w:rsidR="0008191F" w:rsidRPr="00C6761E" w14:paraId="7A218232" w14:textId="77777777" w:rsidTr="007B2DE9">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7B2DE9">
            <w:pPr>
              <w:pStyle w:val="TAL"/>
              <w:rPr>
                <w:lang w:eastAsia="zh-CN"/>
              </w:rPr>
            </w:pPr>
          </w:p>
        </w:tc>
      </w:tr>
      <w:tr w:rsidR="0008191F" w:rsidRPr="00C6761E" w14:paraId="1C6715DD" w14:textId="77777777" w:rsidTr="007B2DE9">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7B2DE9">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3948" w:name="_CR11_3_20"/>
      <w:bookmarkStart w:id="3949" w:name="_Toc68196434"/>
      <w:bookmarkStart w:id="3950" w:name="_Toc59209102"/>
      <w:bookmarkStart w:id="3951" w:name="_Toc51951325"/>
      <w:bookmarkStart w:id="3952" w:name="_Toc45882775"/>
      <w:bookmarkStart w:id="3953" w:name="_Toc45282389"/>
      <w:bookmarkStart w:id="3954" w:name="_Toc34404493"/>
      <w:bookmarkStart w:id="3955" w:name="_Toc34388722"/>
      <w:bookmarkStart w:id="3956" w:name="_Toc193395304"/>
      <w:bookmarkEnd w:id="3948"/>
      <w:r w:rsidRPr="00C6761E">
        <w:t>11.3.20</w:t>
      </w:r>
      <w:r w:rsidRPr="00C6761E">
        <w:tab/>
        <w:t>Keep-alive counter</w:t>
      </w:r>
      <w:bookmarkEnd w:id="3949"/>
      <w:bookmarkEnd w:id="3950"/>
      <w:bookmarkEnd w:id="3951"/>
      <w:bookmarkEnd w:id="3952"/>
      <w:bookmarkEnd w:id="3953"/>
      <w:bookmarkEnd w:id="3954"/>
      <w:bookmarkEnd w:id="3955"/>
      <w:bookmarkEnd w:id="3956"/>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3957" w:name="_CRFigure11_3_20_1"/>
      <w:r w:rsidRPr="00C6761E">
        <w:t>Figure </w:t>
      </w:r>
      <w:bookmarkEnd w:id="3957"/>
      <w:r w:rsidRPr="00C6761E">
        <w:t>11.3.20.1: Keep-alive counter information element</w:t>
      </w:r>
    </w:p>
    <w:p w14:paraId="00C23673" w14:textId="77777777" w:rsidR="008B7C17" w:rsidRPr="00C6761E" w:rsidRDefault="008B7C17" w:rsidP="008B7C17">
      <w:pPr>
        <w:pStyle w:val="TH"/>
      </w:pPr>
      <w:bookmarkStart w:id="3958" w:name="_CRTable11_3_20_1"/>
      <w:r w:rsidRPr="00C6761E">
        <w:t>Table </w:t>
      </w:r>
      <w:bookmarkEnd w:id="3958"/>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3959" w:name="_CR11_3_21"/>
      <w:bookmarkStart w:id="3960" w:name="_Toc68196435"/>
      <w:bookmarkStart w:id="3961" w:name="_Toc59209103"/>
      <w:bookmarkStart w:id="3962" w:name="_Toc51951326"/>
      <w:bookmarkStart w:id="3963" w:name="_Toc45882776"/>
      <w:bookmarkStart w:id="3964" w:name="_Toc45282390"/>
      <w:bookmarkStart w:id="3965" w:name="_Toc34404494"/>
      <w:bookmarkStart w:id="3966" w:name="_Toc34388723"/>
      <w:bookmarkStart w:id="3967" w:name="_Toc193395305"/>
      <w:bookmarkEnd w:id="3959"/>
      <w:r w:rsidRPr="00C6761E">
        <w:t>11.3.21</w:t>
      </w:r>
      <w:r w:rsidRPr="00C6761E">
        <w:tab/>
        <w:t>Maximum inactivity period</w:t>
      </w:r>
      <w:bookmarkEnd w:id="3960"/>
      <w:bookmarkEnd w:id="3961"/>
      <w:bookmarkEnd w:id="3962"/>
      <w:bookmarkEnd w:id="3963"/>
      <w:bookmarkEnd w:id="3964"/>
      <w:bookmarkEnd w:id="3965"/>
      <w:bookmarkEnd w:id="3966"/>
      <w:bookmarkEnd w:id="3967"/>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3968" w:name="_CRFigure11_3_21_1"/>
      <w:r w:rsidRPr="00C6761E">
        <w:t>Figure </w:t>
      </w:r>
      <w:bookmarkEnd w:id="3968"/>
      <w:r w:rsidRPr="00C6761E">
        <w:t>11.3.21.1: Maximum inactivity period information element</w:t>
      </w:r>
    </w:p>
    <w:p w14:paraId="3C2E0242" w14:textId="77777777" w:rsidR="008B7C17" w:rsidRPr="00C6761E" w:rsidRDefault="008B7C17" w:rsidP="008B7C17">
      <w:pPr>
        <w:pStyle w:val="TH"/>
      </w:pPr>
      <w:bookmarkStart w:id="3969" w:name="_CRTable11_3_21_1"/>
      <w:r w:rsidRPr="00C6761E">
        <w:lastRenderedPageBreak/>
        <w:t>Table </w:t>
      </w:r>
      <w:bookmarkEnd w:id="3969"/>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3970" w:name="_Toc68196442"/>
      <w:bookmarkStart w:id="3971" w:name="_Toc59209110"/>
      <w:bookmarkStart w:id="3972" w:name="_Toc51951333"/>
      <w:bookmarkStart w:id="3973" w:name="_Toc45882783"/>
      <w:bookmarkStart w:id="3974" w:name="_Toc45282397"/>
    </w:p>
    <w:p w14:paraId="53248BBD" w14:textId="77777777" w:rsidR="008B7C17" w:rsidRPr="00C6761E" w:rsidRDefault="008B7C17" w:rsidP="008B7C17">
      <w:pPr>
        <w:pStyle w:val="Heading3"/>
      </w:pPr>
      <w:bookmarkStart w:id="3975" w:name="_CR11_3_22"/>
      <w:bookmarkStart w:id="3976" w:name="_Toc193395306"/>
      <w:bookmarkEnd w:id="3975"/>
      <w:r w:rsidRPr="00C6761E">
        <w:t>11.3.22</w:t>
      </w:r>
      <w:r w:rsidRPr="00C6761E">
        <w:tab/>
        <w:t>Selected security algorithms</w:t>
      </w:r>
      <w:bookmarkEnd w:id="3970"/>
      <w:bookmarkEnd w:id="3971"/>
      <w:bookmarkEnd w:id="3972"/>
      <w:bookmarkEnd w:id="3973"/>
      <w:bookmarkEnd w:id="3974"/>
      <w:bookmarkEnd w:id="3976"/>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3977" w:name="_CRFigure11_3_22_1"/>
      <w:r w:rsidRPr="00C6761E">
        <w:t>Figure </w:t>
      </w:r>
      <w:bookmarkEnd w:id="3977"/>
      <w:r w:rsidRPr="00C6761E">
        <w:t>11.3.22.1: Selected security algorithms information element</w:t>
      </w:r>
    </w:p>
    <w:p w14:paraId="14557358" w14:textId="77777777" w:rsidR="008B7C17" w:rsidRPr="00C6761E" w:rsidRDefault="008B7C17" w:rsidP="008B7C17">
      <w:pPr>
        <w:pStyle w:val="TH"/>
      </w:pPr>
      <w:bookmarkStart w:id="3978" w:name="_CRTable11_3_22_1"/>
      <w:r w:rsidRPr="00C6761E">
        <w:t>Table </w:t>
      </w:r>
      <w:bookmarkEnd w:id="3978"/>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3979" w:name="MCCQCTEMPBM_00000067"/>
          </w:p>
        </w:tc>
      </w:tr>
      <w:bookmarkEnd w:id="3979"/>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3980" w:name="MCCQCTEMPBM_00000068"/>
          </w:p>
        </w:tc>
      </w:tr>
      <w:bookmarkEnd w:id="3980"/>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3981" w:name="MCCQCTEMPBM_00000069"/>
          </w:p>
        </w:tc>
      </w:tr>
      <w:bookmarkEnd w:id="3981"/>
    </w:tbl>
    <w:p w14:paraId="44DFDB53" w14:textId="77777777" w:rsidR="008B7C17" w:rsidRPr="00C6761E" w:rsidRDefault="008B7C17" w:rsidP="00826ACB"/>
    <w:p w14:paraId="5AEDCE0D" w14:textId="77777777" w:rsidR="008B7C17" w:rsidRPr="00C6761E" w:rsidRDefault="008B7C17" w:rsidP="008B7C17">
      <w:pPr>
        <w:pStyle w:val="Heading3"/>
      </w:pPr>
      <w:bookmarkStart w:id="3982" w:name="_CR11_3_23"/>
      <w:bookmarkStart w:id="3983" w:name="_Toc68196446"/>
      <w:bookmarkStart w:id="3984" w:name="_Toc59209114"/>
      <w:bookmarkStart w:id="3985" w:name="_Toc51951337"/>
      <w:bookmarkStart w:id="3986" w:name="_Toc45882787"/>
      <w:bookmarkStart w:id="3987" w:name="_Toc45282401"/>
      <w:bookmarkStart w:id="3988" w:name="_Toc193395307"/>
      <w:bookmarkEnd w:id="3982"/>
      <w:r w:rsidRPr="00C6761E">
        <w:t>11.3.23</w:t>
      </w:r>
      <w:r w:rsidRPr="00C6761E">
        <w:tab/>
        <w:t>UE PC5 unicast user plane security policy</w:t>
      </w:r>
      <w:bookmarkEnd w:id="3983"/>
      <w:bookmarkEnd w:id="3984"/>
      <w:bookmarkEnd w:id="3985"/>
      <w:bookmarkEnd w:id="3986"/>
      <w:bookmarkEnd w:id="3987"/>
      <w:bookmarkEnd w:id="3988"/>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3989" w:name="_CRFigure11_3_23_1"/>
      <w:r w:rsidRPr="00C6761E">
        <w:t>Figure </w:t>
      </w:r>
      <w:bookmarkEnd w:id="3989"/>
      <w:r w:rsidRPr="00C6761E">
        <w:t>11.3.23.1: UE PC5 unicast user plane security policy information element</w:t>
      </w:r>
    </w:p>
    <w:p w14:paraId="74202F3B" w14:textId="77777777" w:rsidR="008B7C17" w:rsidRPr="00C6761E" w:rsidRDefault="008B7C17" w:rsidP="008B7C17">
      <w:pPr>
        <w:pStyle w:val="TH"/>
      </w:pPr>
      <w:bookmarkStart w:id="3990" w:name="_CRTable11_3_23_1"/>
      <w:r w:rsidRPr="00C6761E">
        <w:t>Table </w:t>
      </w:r>
      <w:bookmarkEnd w:id="3990"/>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3991" w:name="MCCQCTEMPBM_00000070"/>
          </w:p>
        </w:tc>
      </w:tr>
      <w:bookmarkEnd w:id="3991"/>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3992" w:name="MCCQCTEMPBM_00000071"/>
          </w:p>
        </w:tc>
      </w:tr>
      <w:bookmarkEnd w:id="3992"/>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3993" w:name="MCCQCTEMPBM_00000072"/>
          </w:p>
        </w:tc>
      </w:tr>
      <w:bookmarkEnd w:id="3993"/>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3994" w:name="_CR11_3_24"/>
      <w:bookmarkStart w:id="3995" w:name="_Toc68196448"/>
      <w:bookmarkStart w:id="3996" w:name="_Toc59209116"/>
      <w:bookmarkStart w:id="3997" w:name="_Toc51951339"/>
      <w:bookmarkStart w:id="3998" w:name="_Toc45882789"/>
      <w:bookmarkStart w:id="3999" w:name="_Toc45282403"/>
      <w:bookmarkStart w:id="4000" w:name="_Toc193395308"/>
      <w:bookmarkEnd w:id="3994"/>
      <w:r w:rsidRPr="00C6761E">
        <w:t>11.3.24</w:t>
      </w:r>
      <w:r w:rsidRPr="00C6761E">
        <w:tab/>
        <w:t>Re-authentication indication</w:t>
      </w:r>
      <w:bookmarkEnd w:id="3995"/>
      <w:bookmarkEnd w:id="3996"/>
      <w:bookmarkEnd w:id="3997"/>
      <w:bookmarkEnd w:id="3998"/>
      <w:bookmarkEnd w:id="3999"/>
      <w:bookmarkEnd w:id="4000"/>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4001" w:name="_CRFigure11_3_24_1"/>
      <w:r w:rsidRPr="00C6761E">
        <w:t>Figure </w:t>
      </w:r>
      <w:bookmarkEnd w:id="4001"/>
      <w:r w:rsidRPr="00C6761E">
        <w:t>11.3.24.1: Re-authentication indication information element</w:t>
      </w:r>
    </w:p>
    <w:p w14:paraId="32136684" w14:textId="77777777" w:rsidR="008B7C17" w:rsidRPr="00C6761E" w:rsidRDefault="008B7C17" w:rsidP="008B7C17">
      <w:pPr>
        <w:pStyle w:val="TH"/>
      </w:pPr>
      <w:bookmarkStart w:id="4002" w:name="_CRTable11_3_24_1"/>
      <w:r w:rsidRPr="00C6761E">
        <w:lastRenderedPageBreak/>
        <w:t>Table </w:t>
      </w:r>
      <w:bookmarkEnd w:id="4002"/>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4003" w:name="MCCQCTEMPBM_00000073"/>
          </w:p>
        </w:tc>
      </w:tr>
      <w:bookmarkEnd w:id="4003"/>
    </w:tbl>
    <w:p w14:paraId="4B3407F6" w14:textId="77777777" w:rsidR="008B7C17" w:rsidRPr="00C6761E" w:rsidRDefault="008B7C17" w:rsidP="00123C9D"/>
    <w:p w14:paraId="2622420F" w14:textId="77777777" w:rsidR="008B7C17" w:rsidRPr="00C6761E" w:rsidRDefault="008B7C17" w:rsidP="008B7C17">
      <w:pPr>
        <w:pStyle w:val="Heading3"/>
      </w:pPr>
      <w:bookmarkStart w:id="4004" w:name="_CR11_3_25"/>
      <w:bookmarkStart w:id="4005" w:name="_Toc68196449"/>
      <w:bookmarkStart w:id="4006" w:name="_Toc59209117"/>
      <w:bookmarkStart w:id="4007" w:name="_Toc51951340"/>
      <w:bookmarkStart w:id="4008" w:name="_Toc45882790"/>
      <w:bookmarkStart w:id="4009" w:name="_Toc45282404"/>
      <w:bookmarkStart w:id="4010" w:name="_Toc193395309"/>
      <w:bookmarkEnd w:id="4004"/>
      <w:r w:rsidRPr="00C6761E">
        <w:t>11.3.25</w:t>
      </w:r>
      <w:r w:rsidRPr="00C6761E">
        <w:tab/>
        <w:t>Layer-2 ID</w:t>
      </w:r>
      <w:bookmarkEnd w:id="4005"/>
      <w:bookmarkEnd w:id="4006"/>
      <w:bookmarkEnd w:id="4007"/>
      <w:bookmarkEnd w:id="4008"/>
      <w:bookmarkEnd w:id="4009"/>
      <w:bookmarkEnd w:id="4010"/>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4011" w:name="_CRFigure11_3_25_1"/>
      <w:r w:rsidRPr="00C6761E">
        <w:t>Figure </w:t>
      </w:r>
      <w:bookmarkEnd w:id="4011"/>
      <w:r w:rsidRPr="00C6761E">
        <w:t>11.3.25.1: Layer-2 ID information element</w:t>
      </w:r>
    </w:p>
    <w:p w14:paraId="4CE869B4" w14:textId="77777777" w:rsidR="008B7C17" w:rsidRPr="00C6761E" w:rsidRDefault="008B7C17" w:rsidP="008B7C17">
      <w:pPr>
        <w:pStyle w:val="TH"/>
      </w:pPr>
      <w:bookmarkStart w:id="4012" w:name="_CRTable11_3_25_1"/>
      <w:r w:rsidRPr="00C6761E">
        <w:t>Table </w:t>
      </w:r>
      <w:bookmarkEnd w:id="4012"/>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4013" w:name="_CR11_3_26"/>
      <w:bookmarkStart w:id="4014" w:name="_Toc193395310"/>
      <w:bookmarkEnd w:id="4013"/>
      <w:r w:rsidRPr="00C6761E">
        <w:t>11.3.</w:t>
      </w:r>
      <w:r w:rsidR="0096038B" w:rsidRPr="00C6761E">
        <w:t>26</w:t>
      </w:r>
      <w:r w:rsidRPr="00C6761E">
        <w:tab/>
        <w:t>Relay service code</w:t>
      </w:r>
      <w:bookmarkEnd w:id="4014"/>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4015" w:name="_CRFigure11_3_26_1"/>
      <w:r w:rsidRPr="00C6761E">
        <w:t>Figure</w:t>
      </w:r>
      <w:r w:rsidR="00417654" w:rsidRPr="00C6761E">
        <w:t> </w:t>
      </w:r>
      <w:bookmarkEnd w:id="4015"/>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4016" w:name="_CRTable11_3_26_1"/>
      <w:r w:rsidRPr="00C6761E">
        <w:t>Table</w:t>
      </w:r>
      <w:r w:rsidR="00417654" w:rsidRPr="00C6761E">
        <w:t> </w:t>
      </w:r>
      <w:bookmarkEnd w:id="4016"/>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4017" w:name="_Toc68203475"/>
      <w:bookmarkStart w:id="4018" w:name="_Toc51949739"/>
      <w:bookmarkStart w:id="4019" w:name="_Toc51948647"/>
      <w:bookmarkStart w:id="4020" w:name="_Toc45287372"/>
      <w:bookmarkStart w:id="4021" w:name="_Toc36657697"/>
      <w:bookmarkStart w:id="4022" w:name="_Toc36213520"/>
      <w:bookmarkStart w:id="4023" w:name="_Toc27747329"/>
      <w:bookmarkStart w:id="4024" w:name="_Toc20233205"/>
      <w:bookmarkStart w:id="4025" w:name="_Toc525231391"/>
      <w:bookmarkStart w:id="4026" w:name="_Toc59198791"/>
      <w:bookmarkStart w:id="4027" w:name="_Toc75283149"/>
    </w:p>
    <w:p w14:paraId="474BC830" w14:textId="32F3DC0C" w:rsidR="00F44AE1" w:rsidRPr="00C6761E" w:rsidRDefault="00953252" w:rsidP="00C7563C">
      <w:pPr>
        <w:pStyle w:val="Heading3"/>
      </w:pPr>
      <w:bookmarkStart w:id="4028" w:name="_CR11_3_27"/>
      <w:bookmarkStart w:id="4029" w:name="_Toc193395311"/>
      <w:bookmarkEnd w:id="4028"/>
      <w:r w:rsidRPr="00C6761E">
        <w:lastRenderedPageBreak/>
        <w:t>11.3.27</w:t>
      </w:r>
      <w:r w:rsidR="00F44AE1" w:rsidRPr="00C6761E">
        <w:tab/>
        <w:t>GPRS timer</w:t>
      </w:r>
      <w:bookmarkEnd w:id="4017"/>
      <w:bookmarkEnd w:id="4018"/>
      <w:bookmarkEnd w:id="4019"/>
      <w:bookmarkEnd w:id="4020"/>
      <w:bookmarkEnd w:id="4021"/>
      <w:bookmarkEnd w:id="4022"/>
      <w:bookmarkEnd w:id="4023"/>
      <w:bookmarkEnd w:id="4024"/>
      <w:bookmarkEnd w:id="4029"/>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77DDE483" w:rsidR="005202BF" w:rsidRPr="00C6761E" w:rsidRDefault="00953252" w:rsidP="005202BF">
      <w:pPr>
        <w:pStyle w:val="Heading3"/>
        <w:rPr>
          <w:lang w:eastAsia="zh-CN"/>
        </w:rPr>
      </w:pPr>
      <w:bookmarkStart w:id="4030" w:name="_CR11_3_28"/>
      <w:bookmarkStart w:id="4031" w:name="_Toc75283275"/>
      <w:bookmarkStart w:id="4032" w:name="_Toc59198917"/>
      <w:bookmarkStart w:id="4033" w:name="_Toc525231517"/>
      <w:bookmarkStart w:id="4034" w:name="_Toc193395312"/>
      <w:bookmarkEnd w:id="4030"/>
      <w:r w:rsidRPr="00C6761E">
        <w:t>11.3.28</w:t>
      </w:r>
      <w:r w:rsidR="005202BF" w:rsidRPr="00C6761E">
        <w:tab/>
      </w:r>
      <w:r w:rsidR="00E813B8" w:rsidRPr="00C6761E">
        <w:rPr>
          <w:lang w:eastAsia="zh-CN"/>
        </w:rPr>
        <w:t>Additional parameters</w:t>
      </w:r>
      <w:r w:rsidR="005202BF" w:rsidRPr="00C6761E">
        <w:t>announcement request refresh timer T</w:t>
      </w:r>
      <w:bookmarkEnd w:id="4031"/>
      <w:bookmarkEnd w:id="4032"/>
      <w:bookmarkEnd w:id="4033"/>
      <w:r w:rsidR="005202BF" w:rsidRPr="00C6761E">
        <w:rPr>
          <w:lang w:eastAsia="zh-CN"/>
        </w:rPr>
        <w:t>5106</w:t>
      </w:r>
      <w:bookmarkEnd w:id="4034"/>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4035" w:name="_CRFigure11_3_28_1"/>
      <w:r w:rsidRPr="00C6761E">
        <w:t>Figure </w:t>
      </w:r>
      <w:bookmarkEnd w:id="4035"/>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4036" w:name="_CRTable11_3_28_1"/>
      <w:r w:rsidRPr="00C6761E">
        <w:t>Table </w:t>
      </w:r>
      <w:bookmarkEnd w:id="4036"/>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4037" w:name="_CR11_3_29"/>
      <w:bookmarkStart w:id="4038" w:name="_Toc193395313"/>
      <w:bookmarkEnd w:id="4037"/>
      <w:r w:rsidRPr="00C6761E">
        <w:rPr>
          <w:lang w:eastAsia="zh-CN"/>
        </w:rPr>
        <w:t>11.3.</w:t>
      </w:r>
      <w:r w:rsidR="007E1AB9" w:rsidRPr="00C6761E">
        <w:rPr>
          <w:lang w:eastAsia="zh-CN"/>
        </w:rPr>
        <w:t>29</w:t>
      </w:r>
      <w:r w:rsidRPr="00C6761E">
        <w:rPr>
          <w:lang w:eastAsia="zh-CN"/>
        </w:rPr>
        <w:tab/>
        <w:t>PC5 QoS rules</w:t>
      </w:r>
      <w:bookmarkEnd w:id="4038"/>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4039"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4039"/>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4040"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4041" w:name="_CRFigure11_3_29_2"/>
      <w:bookmarkEnd w:id="4040"/>
      <w:r w:rsidRPr="00C6761E">
        <w:t>Figure </w:t>
      </w:r>
      <w:bookmarkEnd w:id="4041"/>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4042"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4043" w:name="_CRFigure11_3_29_3"/>
      <w:bookmarkEnd w:id="4042"/>
      <w:r w:rsidRPr="00C6761E">
        <w:t>Figure </w:t>
      </w:r>
      <w:bookmarkEnd w:id="4043"/>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4044"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4045" w:name="_CRFigure11_3_29_4"/>
      <w:bookmarkEnd w:id="4044"/>
      <w:r w:rsidRPr="00C6761E">
        <w:t>Figure </w:t>
      </w:r>
      <w:bookmarkEnd w:id="4045"/>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4046" w:name="_CRTable11_3_29_1"/>
      <w:r w:rsidRPr="00C6761E">
        <w:lastRenderedPageBreak/>
        <w:t>Table </w:t>
      </w:r>
      <w:bookmarkEnd w:id="4046"/>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BA52FA">
            <w:pPr>
              <w:pStyle w:val="TAL"/>
            </w:pPr>
            <w:r w:rsidRPr="00C6761E">
              <w:lastRenderedPageBreak/>
              <w:t>PC5 QoS rule identifier (octet 4)</w:t>
            </w:r>
          </w:p>
          <w:p w14:paraId="24E9F630" w14:textId="77777777" w:rsidR="00C74BEB" w:rsidRPr="00C6761E" w:rsidRDefault="00C74BEB" w:rsidP="00BA52FA">
            <w:pPr>
              <w:pStyle w:val="TAL"/>
            </w:pPr>
            <w:r w:rsidRPr="00C6761E">
              <w:t>The PC5 QoS rule identifier field is used to identify the PC5 QoS rule.</w:t>
            </w:r>
          </w:p>
          <w:p w14:paraId="3E965652" w14:textId="77777777" w:rsidR="00C74BEB" w:rsidRPr="00C6761E" w:rsidRDefault="00C74BEB" w:rsidP="00BA52FA">
            <w:pPr>
              <w:pStyle w:val="TAL"/>
            </w:pPr>
            <w:r w:rsidRPr="00C6761E">
              <w:t>Bits</w:t>
            </w:r>
          </w:p>
          <w:p w14:paraId="287A5B30" w14:textId="77777777" w:rsidR="00C74BEB" w:rsidRPr="00C6761E" w:rsidRDefault="00C74BEB" w:rsidP="00BA52FA">
            <w:pPr>
              <w:pStyle w:val="TAL"/>
            </w:pPr>
            <w:r w:rsidRPr="00C6761E">
              <w:t>8 7 6 5 4 3 2 1</w:t>
            </w:r>
          </w:p>
          <w:p w14:paraId="7908FA47" w14:textId="77777777" w:rsidR="00C74BEB" w:rsidRPr="00C6761E" w:rsidRDefault="00C74BEB" w:rsidP="00BA52FA">
            <w:pPr>
              <w:pStyle w:val="TAL"/>
            </w:pPr>
            <w:r w:rsidRPr="00C6761E">
              <w:t>0 0 0 0 0 0 0 0</w:t>
            </w:r>
            <w:r w:rsidRPr="00C6761E">
              <w:tab/>
              <w:t>no PC5 QoS rule identifier assigned</w:t>
            </w:r>
          </w:p>
          <w:p w14:paraId="68767EAF" w14:textId="77777777" w:rsidR="00C74BEB" w:rsidRPr="00C6761E" w:rsidRDefault="00C74BEB" w:rsidP="00BA52FA">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BA52FA">
            <w:pPr>
              <w:pStyle w:val="TAL"/>
            </w:pPr>
            <w:r w:rsidRPr="00C6761E">
              <w:tab/>
              <w:t>to</w:t>
            </w:r>
          </w:p>
          <w:p w14:paraId="4C205047" w14:textId="77777777" w:rsidR="00C74BEB" w:rsidRPr="00C6761E" w:rsidRDefault="00C74BEB" w:rsidP="00BA52FA">
            <w:pPr>
              <w:pStyle w:val="TAL"/>
            </w:pPr>
            <w:r w:rsidRPr="00C6761E">
              <w:t>1 1 1 1 1 1 1 1</w:t>
            </w:r>
            <w:r w:rsidRPr="00C6761E">
              <w:tab/>
              <w:t>PQRI 255</w:t>
            </w:r>
          </w:p>
          <w:p w14:paraId="0EB482FF" w14:textId="77777777" w:rsidR="00C74BEB" w:rsidRPr="00C6761E" w:rsidRDefault="00C74BEB" w:rsidP="00BA52FA">
            <w:pPr>
              <w:pStyle w:val="TAL"/>
            </w:pPr>
            <w:r w:rsidRPr="00C6761E">
              <w:t>The target UE shall not set the PQRI value to 0.</w:t>
            </w:r>
          </w:p>
          <w:p w14:paraId="3E1223E3" w14:textId="77777777" w:rsidR="00C74BEB" w:rsidRPr="00C6761E" w:rsidRDefault="00C74BEB" w:rsidP="00BA52FA">
            <w:pPr>
              <w:pStyle w:val="TAL"/>
            </w:pPr>
          </w:p>
          <w:p w14:paraId="58F79E98" w14:textId="77777777" w:rsidR="00C74BEB" w:rsidRPr="00C6761E" w:rsidRDefault="00C74BEB" w:rsidP="00BA52FA">
            <w:pPr>
              <w:pStyle w:val="TAL"/>
            </w:pPr>
          </w:p>
          <w:p w14:paraId="2E8C12F9" w14:textId="77777777" w:rsidR="00C74BEB" w:rsidRPr="00C6761E" w:rsidRDefault="00C74BEB" w:rsidP="00BA52FA">
            <w:pPr>
              <w:pStyle w:val="TAL"/>
            </w:pPr>
            <w:r w:rsidRPr="00C6761E">
              <w:t>PC5 QoS rule precedence (octet a+1)</w:t>
            </w:r>
          </w:p>
          <w:p w14:paraId="4EC0A78F" w14:textId="77777777" w:rsidR="00C74BEB" w:rsidRPr="00C6761E" w:rsidRDefault="00C74BEB" w:rsidP="00BA52FA">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BA52FA">
            <w:pPr>
              <w:pStyle w:val="TAL"/>
            </w:pPr>
          </w:p>
          <w:p w14:paraId="362FE722" w14:textId="77777777" w:rsidR="00C74BEB" w:rsidRPr="00C6761E" w:rsidRDefault="00C74BEB" w:rsidP="00BA52FA">
            <w:pPr>
              <w:pStyle w:val="TAL"/>
            </w:pPr>
            <w:r w:rsidRPr="00C6761E">
              <w:t>PC5 QoS flow identifier (PQFI) (bits 6 to 1 of octet a+2) (see NOTE 1)</w:t>
            </w:r>
          </w:p>
          <w:p w14:paraId="66C2DE9D" w14:textId="77777777" w:rsidR="00C74BEB" w:rsidRPr="00C6761E" w:rsidRDefault="00C74BEB" w:rsidP="00BA52FA">
            <w:pPr>
              <w:pStyle w:val="TAL"/>
            </w:pPr>
            <w:r w:rsidRPr="00C6761E">
              <w:t>The PC5 QoS flow identifier (PQFI) field contains the PC5 QoS flow identifier.</w:t>
            </w:r>
          </w:p>
          <w:p w14:paraId="5CE31004" w14:textId="77777777" w:rsidR="00C74BEB" w:rsidRPr="00C6761E" w:rsidRDefault="00C74BEB" w:rsidP="00BA52FA">
            <w:pPr>
              <w:pStyle w:val="TAL"/>
            </w:pPr>
            <w:r w:rsidRPr="00C6761E">
              <w:t>Bits</w:t>
            </w:r>
          </w:p>
          <w:p w14:paraId="0DEA4146" w14:textId="77777777" w:rsidR="00C74BEB" w:rsidRPr="00C6761E" w:rsidRDefault="00C74BEB" w:rsidP="00BA52FA">
            <w:pPr>
              <w:pStyle w:val="TAL"/>
            </w:pPr>
            <w:r w:rsidRPr="00C6761E">
              <w:t>6 5 4 3 2 1</w:t>
            </w:r>
          </w:p>
          <w:p w14:paraId="6ED6C968" w14:textId="77777777" w:rsidR="00C74BEB" w:rsidRPr="00C6761E" w:rsidRDefault="00C74BEB" w:rsidP="00BA52FA">
            <w:pPr>
              <w:pStyle w:val="TAL"/>
            </w:pPr>
            <w:r w:rsidRPr="00C6761E">
              <w:t>0 0 0 0 0 0</w:t>
            </w:r>
            <w:r w:rsidRPr="00C6761E">
              <w:tab/>
              <w:t>no PC5 QoS flow identifier assigned</w:t>
            </w:r>
          </w:p>
          <w:p w14:paraId="40F996B7" w14:textId="77777777" w:rsidR="00C74BEB" w:rsidRPr="00C6761E" w:rsidRDefault="00C74BEB" w:rsidP="00BA52FA">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BA52FA">
            <w:pPr>
              <w:pStyle w:val="TAL"/>
            </w:pPr>
            <w:r w:rsidRPr="00C6761E">
              <w:tab/>
              <w:t>to</w:t>
            </w:r>
          </w:p>
          <w:p w14:paraId="219774B5" w14:textId="77777777" w:rsidR="00C74BEB" w:rsidRPr="00C6761E" w:rsidRDefault="00C74BEB" w:rsidP="00BA52FA">
            <w:pPr>
              <w:pStyle w:val="TAL"/>
            </w:pPr>
            <w:r w:rsidRPr="00C6761E">
              <w:t>1 1 1 1 1 1</w:t>
            </w:r>
            <w:r w:rsidRPr="00C6761E">
              <w:tab/>
              <w:t>PQFI 63</w:t>
            </w:r>
          </w:p>
          <w:p w14:paraId="4A651ABF" w14:textId="77777777" w:rsidR="00C74BEB" w:rsidRPr="00C6761E" w:rsidRDefault="00C74BEB" w:rsidP="00BA52FA">
            <w:pPr>
              <w:pStyle w:val="TAL"/>
            </w:pPr>
            <w:r w:rsidRPr="00C6761E">
              <w:t>The target UE shall not set the PQFI value to 0.</w:t>
            </w:r>
          </w:p>
          <w:p w14:paraId="23BFE6CF" w14:textId="77777777" w:rsidR="00C74BEB" w:rsidRPr="00C6761E" w:rsidRDefault="00C74BEB" w:rsidP="00BA52FA">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BA52FA">
            <w:pPr>
              <w:pStyle w:val="TAL"/>
            </w:pPr>
            <w:r w:rsidRPr="00C6761E">
              <w:br/>
              <w:t>DQR bit (bit 5 of octet 7)</w:t>
            </w:r>
          </w:p>
          <w:p w14:paraId="5039A7DD" w14:textId="77777777" w:rsidR="00C74BEB" w:rsidRPr="00C6761E" w:rsidRDefault="00C74BEB" w:rsidP="00BA52FA">
            <w:pPr>
              <w:pStyle w:val="TAL"/>
            </w:pPr>
            <w:r w:rsidRPr="00C6761E">
              <w:t>The DQR bit indicates whether the PC5 QoS rule is the default PC5 QoS rule and it is encoded as follows:</w:t>
            </w:r>
          </w:p>
          <w:p w14:paraId="4EE9A7C5" w14:textId="77777777" w:rsidR="00C74BEB" w:rsidRPr="00C6761E" w:rsidRDefault="00C74BEB" w:rsidP="00BA52FA">
            <w:pPr>
              <w:pStyle w:val="TAL"/>
            </w:pPr>
            <w:r w:rsidRPr="00C6761E">
              <w:t>Bit</w:t>
            </w:r>
          </w:p>
          <w:p w14:paraId="74D60C47" w14:textId="77777777" w:rsidR="00C74BEB" w:rsidRPr="00C6761E" w:rsidRDefault="00C74BEB" w:rsidP="00BA52FA">
            <w:pPr>
              <w:pStyle w:val="TAL"/>
            </w:pPr>
            <w:r w:rsidRPr="00C6761E">
              <w:t>5</w:t>
            </w:r>
          </w:p>
          <w:p w14:paraId="52A1E638" w14:textId="77777777" w:rsidR="00C74BEB" w:rsidRPr="00C6761E" w:rsidRDefault="00C74BEB" w:rsidP="00BA52FA">
            <w:pPr>
              <w:pStyle w:val="TAL"/>
            </w:pPr>
            <w:r w:rsidRPr="00C6761E">
              <w:t>0</w:t>
            </w:r>
            <w:r w:rsidRPr="00C6761E">
              <w:tab/>
              <w:t>the PC5 QoS rule is not the default PC5 QoS rule.</w:t>
            </w:r>
          </w:p>
          <w:p w14:paraId="2809D7E0" w14:textId="77777777" w:rsidR="00C74BEB" w:rsidRPr="00C6761E" w:rsidRDefault="00C74BEB" w:rsidP="00BA52FA">
            <w:pPr>
              <w:pStyle w:val="TAL"/>
            </w:pPr>
            <w:r w:rsidRPr="00C6761E">
              <w:t>1</w:t>
            </w:r>
            <w:r w:rsidRPr="00C6761E">
              <w:tab/>
              <w:t>the PC5 QoS rule is the default PC5 QoS rule.</w:t>
            </w:r>
          </w:p>
          <w:p w14:paraId="1CAB6493" w14:textId="77777777" w:rsidR="00C74BEB" w:rsidRPr="00C6761E" w:rsidRDefault="00C74BEB" w:rsidP="00BA52FA">
            <w:pPr>
              <w:pStyle w:val="TAL"/>
            </w:pPr>
          </w:p>
          <w:p w14:paraId="763E17B7" w14:textId="77777777" w:rsidR="00C74BEB" w:rsidRPr="00C6761E" w:rsidRDefault="00C74BEB" w:rsidP="00BA52FA">
            <w:pPr>
              <w:pStyle w:val="TAL"/>
            </w:pPr>
            <w:r w:rsidRPr="00C6761E">
              <w:t>Rule operation code (bits 8 to 6 of octet 7)</w:t>
            </w:r>
            <w:r w:rsidRPr="00C6761E">
              <w:br/>
              <w:t>Bits</w:t>
            </w:r>
            <w:r w:rsidRPr="00C6761E">
              <w:br/>
              <w:t>8 7 6</w:t>
            </w:r>
          </w:p>
          <w:p w14:paraId="4720D026" w14:textId="77777777" w:rsidR="00C74BEB" w:rsidRPr="00C6761E" w:rsidRDefault="00C74BEB" w:rsidP="00BA52FA">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BA52FA">
            <w:pPr>
              <w:pStyle w:val="TAL"/>
            </w:pPr>
            <w:r w:rsidRPr="00C6761E">
              <w:t>0 1 0</w:t>
            </w:r>
            <w:r w:rsidRPr="00C6761E">
              <w:tab/>
              <w:t>Delete existing PC5 QoS rule</w:t>
            </w:r>
          </w:p>
          <w:p w14:paraId="75A345EB" w14:textId="77777777" w:rsidR="00C74BEB" w:rsidRPr="00C6761E" w:rsidRDefault="00C74BEB" w:rsidP="00BA52FA">
            <w:pPr>
              <w:pStyle w:val="TAL"/>
            </w:pPr>
            <w:r w:rsidRPr="00C6761E">
              <w:t>0 1 1</w:t>
            </w:r>
            <w:r w:rsidRPr="00C6761E">
              <w:tab/>
              <w:t>Modify existing PC5 QoS rule and add packet filters</w:t>
            </w:r>
          </w:p>
          <w:p w14:paraId="13BE40EF" w14:textId="77777777" w:rsidR="00C74BEB" w:rsidRPr="00C6761E" w:rsidRDefault="00C74BEB" w:rsidP="00BA52FA">
            <w:pPr>
              <w:pStyle w:val="TAL"/>
            </w:pPr>
            <w:r w:rsidRPr="00C6761E">
              <w:t>1 0 0</w:t>
            </w:r>
            <w:r w:rsidRPr="00C6761E">
              <w:tab/>
              <w:t>Modify existing PC5 QoS rule and replace all packet filters</w:t>
            </w:r>
          </w:p>
          <w:p w14:paraId="04CDCE58" w14:textId="77777777" w:rsidR="00C74BEB" w:rsidRPr="00C6761E" w:rsidRDefault="00C74BEB" w:rsidP="00BA52FA">
            <w:pPr>
              <w:pStyle w:val="TAL"/>
            </w:pPr>
            <w:r w:rsidRPr="00C6761E">
              <w:t>1 0 1</w:t>
            </w:r>
            <w:r w:rsidRPr="00C6761E">
              <w:tab/>
              <w:t>Modify existing PC5 QoS rule and delete packet filters</w:t>
            </w:r>
          </w:p>
          <w:p w14:paraId="6671BE50" w14:textId="77777777" w:rsidR="00C74BEB" w:rsidRPr="00C6761E" w:rsidRDefault="00C74BEB" w:rsidP="00BA52FA">
            <w:pPr>
              <w:pStyle w:val="TAL"/>
            </w:pPr>
            <w:r w:rsidRPr="00C6761E">
              <w:t>1 1 0</w:t>
            </w:r>
            <w:r w:rsidRPr="00C6761E">
              <w:tab/>
              <w:t>Modify existing PC5 QoS rule without modifying packet filters</w:t>
            </w:r>
          </w:p>
          <w:p w14:paraId="349EF3AE" w14:textId="77777777" w:rsidR="00C74BEB" w:rsidRPr="00C6761E" w:rsidRDefault="00C74BEB" w:rsidP="00BA52FA">
            <w:pPr>
              <w:pStyle w:val="TAL"/>
            </w:pPr>
            <w:r w:rsidRPr="00C6761E">
              <w:t>1 1 1</w:t>
            </w:r>
            <w:r w:rsidRPr="00C6761E">
              <w:tab/>
              <w:t>Reserved</w:t>
            </w:r>
          </w:p>
          <w:p w14:paraId="50F73446" w14:textId="77777777" w:rsidR="00C74BEB" w:rsidRPr="00C6761E" w:rsidRDefault="00C74BEB" w:rsidP="00BA52FA">
            <w:pPr>
              <w:pStyle w:val="TAL"/>
            </w:pPr>
          </w:p>
          <w:p w14:paraId="369D4802" w14:textId="77777777" w:rsidR="00C74BEB" w:rsidRPr="00C6761E" w:rsidRDefault="00C74BEB" w:rsidP="00BA52FA">
            <w:pPr>
              <w:pStyle w:val="TAL"/>
              <w:rPr>
                <w:lang w:eastAsia="zh-CN"/>
              </w:rPr>
            </w:pPr>
            <w:r w:rsidRPr="00C6761E">
              <w:rPr>
                <w:lang w:eastAsia="zh-CN"/>
              </w:rPr>
              <w:t>ProSe identifier (octets a+3 to b) (NOTE 2)</w:t>
            </w:r>
          </w:p>
          <w:p w14:paraId="4AE041C1" w14:textId="77777777" w:rsidR="00C74BEB" w:rsidRPr="00C6761E" w:rsidRDefault="00C74BEB" w:rsidP="00BA52FA">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BA52FA">
            <w:pPr>
              <w:pStyle w:val="TAL"/>
            </w:pPr>
            <w:r w:rsidRPr="00C6761E">
              <w:br/>
              <w:t>Number of packet filters (bits 4 to 1 of octet 7)</w:t>
            </w:r>
          </w:p>
          <w:p w14:paraId="04198E6C" w14:textId="77777777" w:rsidR="00C74BEB" w:rsidRPr="00C6761E" w:rsidRDefault="00C74BEB" w:rsidP="00BA52FA">
            <w:pPr>
              <w:pStyle w:val="TAL"/>
            </w:pPr>
            <w:r w:rsidRPr="00C6761E">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6761E">
              <w:lastRenderedPageBreak/>
              <w:t>15. For all other operations, the number of packet filters shall be greater than 0 and less than or equal to 15.</w:t>
            </w:r>
          </w:p>
          <w:p w14:paraId="637979C2" w14:textId="77777777" w:rsidR="00C74BEB" w:rsidRPr="00C6761E" w:rsidRDefault="00C74BEB" w:rsidP="00BA52FA">
            <w:pPr>
              <w:pStyle w:val="TAL"/>
            </w:pPr>
          </w:p>
          <w:p w14:paraId="4640EDFA" w14:textId="77777777" w:rsidR="00C74BEB" w:rsidRPr="00C6761E" w:rsidRDefault="00C74BEB" w:rsidP="00BA52FA">
            <w:pPr>
              <w:pStyle w:val="TAL"/>
            </w:pPr>
            <w:r w:rsidRPr="00C6761E">
              <w:t>Packet filter list (octets 8 to m)</w:t>
            </w:r>
          </w:p>
          <w:p w14:paraId="43F67C3E" w14:textId="77777777" w:rsidR="00C74BEB" w:rsidRPr="00C6761E" w:rsidRDefault="00C74BEB" w:rsidP="00BA52FA">
            <w:pPr>
              <w:pStyle w:val="TAL"/>
            </w:pPr>
            <w:r w:rsidRPr="00C6761E">
              <w:t>The packet filter list contains a variable number of packet filters.</w:t>
            </w:r>
          </w:p>
          <w:p w14:paraId="620929FE" w14:textId="77777777" w:rsidR="00C74BEB" w:rsidRPr="00C6761E" w:rsidRDefault="00C74BEB" w:rsidP="00BA52FA">
            <w:pPr>
              <w:pStyle w:val="TAL"/>
            </w:pPr>
          </w:p>
          <w:p w14:paraId="149CDC74" w14:textId="77777777" w:rsidR="00C74BEB" w:rsidRPr="00C6761E" w:rsidRDefault="00C74BEB" w:rsidP="00BA52FA">
            <w:pPr>
              <w:pStyle w:val="TAL"/>
            </w:pPr>
            <w:r w:rsidRPr="00C6761E">
              <w:t>For the "delete existing PC5 QoS rule" operation, the length of PC5 QoS rule field is set to one.</w:t>
            </w:r>
          </w:p>
          <w:p w14:paraId="60C2062F" w14:textId="77777777" w:rsidR="00C74BEB" w:rsidRPr="00C6761E" w:rsidRDefault="00C74BEB" w:rsidP="00BA52FA">
            <w:pPr>
              <w:pStyle w:val="TAL"/>
            </w:pPr>
          </w:p>
          <w:p w14:paraId="0E74342F" w14:textId="77777777" w:rsidR="00C74BEB" w:rsidRPr="00C6761E" w:rsidRDefault="00C74BEB" w:rsidP="00BA52FA">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BA52FA">
            <w:pPr>
              <w:pStyle w:val="TAL"/>
            </w:pPr>
          </w:p>
          <w:p w14:paraId="51A3D00E" w14:textId="77777777" w:rsidR="00C74BEB" w:rsidRPr="00C6761E" w:rsidRDefault="00C74BEB" w:rsidP="00BA52FA">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BA52FA">
            <w:pPr>
              <w:pStyle w:val="TAL"/>
            </w:pPr>
          </w:p>
          <w:p w14:paraId="61E96D92" w14:textId="77777777" w:rsidR="00C74BEB" w:rsidRPr="00C6761E" w:rsidRDefault="00C74BEB" w:rsidP="00BA52FA">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BA52FA">
            <w:pPr>
              <w:pStyle w:val="TAL"/>
            </w:pPr>
          </w:p>
          <w:p w14:paraId="281645AE" w14:textId="77777777" w:rsidR="00C74BEB" w:rsidRPr="00C6761E" w:rsidRDefault="00C74BEB" w:rsidP="00BA52FA">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BA52FA">
            <w:pPr>
              <w:pStyle w:val="TAL"/>
            </w:pPr>
          </w:p>
          <w:p w14:paraId="1F78A7D4" w14:textId="77777777" w:rsidR="00C74BEB" w:rsidRPr="00C6761E" w:rsidRDefault="00C74BEB" w:rsidP="00BA52FA">
            <w:pPr>
              <w:pStyle w:val="TAL"/>
            </w:pPr>
            <w:r w:rsidRPr="00C6761E">
              <w:t>Each packet filter is of variable length and consists of</w:t>
            </w:r>
          </w:p>
          <w:p w14:paraId="72CB2417" w14:textId="77777777" w:rsidR="00C74BEB" w:rsidRPr="00C6761E" w:rsidRDefault="00C74BEB" w:rsidP="00BA52FA">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BA52FA">
            <w:pPr>
              <w:pStyle w:val="TAL"/>
            </w:pPr>
          </w:p>
          <w:p w14:paraId="53BCC014" w14:textId="77777777" w:rsidR="00C74BEB" w:rsidRPr="00C6761E" w:rsidRDefault="00C74BEB" w:rsidP="00BA52FA">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BA52FA">
            <w:pPr>
              <w:pStyle w:val="TAL"/>
            </w:pPr>
          </w:p>
          <w:p w14:paraId="23CA692C" w14:textId="77777777" w:rsidR="00C74BEB" w:rsidRPr="00C6761E" w:rsidRDefault="00C74BEB" w:rsidP="00BA52FA">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BA52FA">
            <w:pPr>
              <w:pStyle w:val="TAL"/>
            </w:pPr>
          </w:p>
          <w:p w14:paraId="3029DFBA" w14:textId="77777777" w:rsidR="00C74BEB" w:rsidRPr="00C6761E" w:rsidRDefault="00C74BEB" w:rsidP="00BA52FA">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BA52FA">
            <w:pPr>
              <w:pStyle w:val="TAL"/>
            </w:pPr>
          </w:p>
          <w:p w14:paraId="20035844" w14:textId="77777777" w:rsidR="00C74BEB" w:rsidRPr="00C6761E" w:rsidRDefault="00C74BEB" w:rsidP="00BA52FA">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BA52FA">
            <w:pPr>
              <w:pStyle w:val="TAL"/>
            </w:pPr>
          </w:p>
          <w:p w14:paraId="1ED9B416" w14:textId="77777777" w:rsidR="00C74BEB" w:rsidRPr="00C6761E" w:rsidRDefault="00C74BEB" w:rsidP="00BA52FA">
            <w:pPr>
              <w:pStyle w:val="TAL"/>
            </w:pPr>
            <w:r w:rsidRPr="00C6761E">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6761E">
              <w:lastRenderedPageBreak/>
              <w:t>"Security parameter index type", "Type of service/Traffic class type" and "Flow label type".</w:t>
            </w:r>
          </w:p>
          <w:p w14:paraId="20DE77DA" w14:textId="77777777" w:rsidR="00C74BEB" w:rsidRPr="00C6761E" w:rsidRDefault="00C74BEB" w:rsidP="00BA52FA">
            <w:pPr>
              <w:pStyle w:val="TAL"/>
            </w:pPr>
          </w:p>
          <w:p w14:paraId="11A8A118" w14:textId="77777777" w:rsidR="00C74BEB" w:rsidRPr="00C6761E" w:rsidRDefault="00C74BEB" w:rsidP="00BA52FA">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BA52FA">
            <w:pPr>
              <w:pStyle w:val="TAL"/>
            </w:pPr>
          </w:p>
          <w:p w14:paraId="55382418" w14:textId="77777777" w:rsidR="00C74BEB" w:rsidRPr="00C6761E" w:rsidRDefault="00C74BEB" w:rsidP="00BA52FA">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BA52FA">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BA52FA">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BA52FA">
            <w:pPr>
              <w:pStyle w:val="TAL"/>
            </w:pPr>
            <w:r w:rsidRPr="00C6761E">
              <w:t>All other values are reserved.</w:t>
            </w:r>
          </w:p>
          <w:p w14:paraId="61881955" w14:textId="77777777" w:rsidR="00C74BEB" w:rsidRPr="00C6761E" w:rsidRDefault="00C74BEB" w:rsidP="00BA52FA">
            <w:pPr>
              <w:pStyle w:val="TAL"/>
            </w:pPr>
          </w:p>
          <w:p w14:paraId="3D40BBE7" w14:textId="77777777" w:rsidR="00C74BEB" w:rsidRPr="00C6761E" w:rsidRDefault="00C74BEB" w:rsidP="00BA52FA">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BA52FA">
            <w:pPr>
              <w:pStyle w:val="TAL"/>
            </w:pPr>
          </w:p>
          <w:p w14:paraId="6E1390B9" w14:textId="77777777" w:rsidR="00C74BEB" w:rsidRPr="00C6761E" w:rsidRDefault="00C74BEB" w:rsidP="00BA52FA">
            <w:pPr>
              <w:pStyle w:val="TAL"/>
            </w:pPr>
            <w:r w:rsidRPr="00C6761E">
              <w:t>For "match-all type", the packet filter component shall not include the packet filter component value field.</w:t>
            </w:r>
          </w:p>
          <w:p w14:paraId="7FA40210" w14:textId="77777777" w:rsidR="00C74BEB" w:rsidRPr="00C6761E" w:rsidRDefault="00C74BEB" w:rsidP="00BA52FA">
            <w:pPr>
              <w:pStyle w:val="TAL"/>
            </w:pPr>
          </w:p>
          <w:p w14:paraId="51F01F91" w14:textId="77777777" w:rsidR="00C74BEB" w:rsidRPr="00C6761E" w:rsidRDefault="00C74BEB" w:rsidP="00BA52FA">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BA52FA">
            <w:pPr>
              <w:pStyle w:val="TAL"/>
            </w:pPr>
          </w:p>
          <w:p w14:paraId="5459088A" w14:textId="77777777" w:rsidR="00C74BEB" w:rsidRPr="00C6761E" w:rsidRDefault="00C74BEB" w:rsidP="00BA52FA">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BA52FA">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BA52FA">
            <w:pPr>
              <w:pStyle w:val="TAL"/>
            </w:pPr>
          </w:p>
          <w:p w14:paraId="2B1FCECA" w14:textId="77777777" w:rsidR="00C74BEB" w:rsidRPr="00C6761E" w:rsidRDefault="00C74BEB" w:rsidP="00BA52FA">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BA52FA">
            <w:pPr>
              <w:pStyle w:val="TAL"/>
            </w:pPr>
          </w:p>
          <w:p w14:paraId="67C79021" w14:textId="77777777" w:rsidR="00C74BEB" w:rsidRPr="00C6761E" w:rsidRDefault="00C74BEB" w:rsidP="00BA52FA">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BA52FA">
            <w:pPr>
              <w:pStyle w:val="TAL"/>
            </w:pPr>
          </w:p>
          <w:p w14:paraId="5907002F" w14:textId="77777777" w:rsidR="00C74BEB" w:rsidRPr="00C6761E" w:rsidRDefault="00C74BEB" w:rsidP="00BA52FA">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BA52FA">
            <w:pPr>
              <w:pStyle w:val="TAL"/>
            </w:pPr>
          </w:p>
          <w:p w14:paraId="75CF418A" w14:textId="77777777" w:rsidR="00C74BEB" w:rsidRPr="00C6761E" w:rsidRDefault="00C74BEB" w:rsidP="00BA52FA">
            <w:pPr>
              <w:pStyle w:val="TAL"/>
            </w:pPr>
            <w:r w:rsidRPr="00C6761E">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BA52FA">
            <w:pPr>
              <w:pStyle w:val="TAL"/>
            </w:pPr>
          </w:p>
          <w:p w14:paraId="77F7F2F4" w14:textId="77777777" w:rsidR="00C74BEB" w:rsidRPr="00C6761E" w:rsidRDefault="00C74BEB" w:rsidP="00BA52FA">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BA52FA">
            <w:pPr>
              <w:pStyle w:val="TAL"/>
            </w:pPr>
          </w:p>
          <w:p w14:paraId="20EECFF2" w14:textId="77777777" w:rsidR="00C74BEB" w:rsidRPr="00C6761E" w:rsidRDefault="00C74BEB" w:rsidP="00BA52FA">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BA52FA">
            <w:pPr>
              <w:pStyle w:val="TAL"/>
            </w:pPr>
          </w:p>
          <w:p w14:paraId="5D757DE5" w14:textId="77777777" w:rsidR="00C74BEB" w:rsidRPr="00C6761E" w:rsidRDefault="00C74BEB" w:rsidP="00BA52FA">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BA52FA">
            <w:pPr>
              <w:pStyle w:val="TAL"/>
            </w:pPr>
          </w:p>
          <w:p w14:paraId="5CD00BF0" w14:textId="77777777" w:rsidR="00C74BEB" w:rsidRPr="00C6761E" w:rsidRDefault="00C74BEB" w:rsidP="00BA52FA">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BA52FA">
            <w:pPr>
              <w:pStyle w:val="TAL"/>
            </w:pPr>
          </w:p>
          <w:p w14:paraId="6BC53A7B" w14:textId="77777777" w:rsidR="00C74BEB" w:rsidRPr="00C6761E" w:rsidRDefault="00C74BEB" w:rsidP="00BA52FA">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BA52FA">
            <w:pPr>
              <w:pStyle w:val="TAL"/>
            </w:pPr>
          </w:p>
          <w:p w14:paraId="1FB714EC" w14:textId="77777777" w:rsidR="00C74BEB" w:rsidRPr="00C6761E" w:rsidRDefault="00C74BEB" w:rsidP="00BA52FA">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BA52FA">
            <w:pPr>
              <w:pStyle w:val="TAL"/>
            </w:pPr>
          </w:p>
          <w:p w14:paraId="1B20A3F4" w14:textId="77777777" w:rsidR="00C74BEB" w:rsidRPr="00C6761E" w:rsidRDefault="00C74BEB" w:rsidP="00BA52FA">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BA52FA">
            <w:pPr>
              <w:pStyle w:val="TAL"/>
            </w:pPr>
          </w:p>
          <w:p w14:paraId="52306F97" w14:textId="77777777" w:rsidR="00C74BEB" w:rsidRPr="00C6761E" w:rsidRDefault="00C74BEB" w:rsidP="00BA52FA">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BA52FA">
            <w:pPr>
              <w:pStyle w:val="TAL"/>
            </w:pPr>
          </w:p>
          <w:p w14:paraId="56E74E69" w14:textId="77777777" w:rsidR="00C74BEB" w:rsidRPr="00C6761E" w:rsidRDefault="00C74BEB" w:rsidP="00BA52FA">
            <w:pPr>
              <w:pStyle w:val="TAL"/>
            </w:pPr>
            <w:r w:rsidRPr="00C6761E">
              <w:t>For "Ethertype type", the packet filter component value field shall be encoded as two octets which specify an ethertype.</w:t>
            </w:r>
          </w:p>
          <w:p w14:paraId="02B80217" w14:textId="77777777" w:rsidR="00C74BEB" w:rsidRPr="00C6761E" w:rsidRDefault="00C74BEB" w:rsidP="00BA52FA">
            <w:pPr>
              <w:pStyle w:val="TAL"/>
            </w:pPr>
          </w:p>
          <w:p w14:paraId="6834EE11" w14:textId="77777777" w:rsidR="00C74BEB" w:rsidRPr="00C6761E" w:rsidRDefault="00C74BEB" w:rsidP="00BA52FA">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BA52FA">
            <w:pPr>
              <w:pStyle w:val="TAL"/>
            </w:pPr>
          </w:p>
          <w:p w14:paraId="31C63A58" w14:textId="77777777" w:rsidR="00C74BEB" w:rsidRPr="00C6761E" w:rsidRDefault="00C74BEB" w:rsidP="00BA52FA">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BA52FA">
            <w:pPr>
              <w:pStyle w:val="TAL"/>
              <w:rPr>
                <w:lang w:eastAsia="zh-CN"/>
              </w:rPr>
            </w:pPr>
          </w:p>
          <w:p w14:paraId="007E9324" w14:textId="77777777" w:rsidR="00C74BEB" w:rsidRPr="00C6761E" w:rsidRDefault="00C74BEB" w:rsidP="00BA52FA">
            <w:pPr>
              <w:pStyle w:val="TAL"/>
            </w:pPr>
            <w:r w:rsidRPr="00C6761E">
              <w:t>For "ProSe identifier", the packet filter component value field shall be encoded as defined in clause 11.3.3.</w:t>
            </w:r>
          </w:p>
          <w:p w14:paraId="12DF6FAC" w14:textId="77777777" w:rsidR="00C74BEB" w:rsidRPr="00C6761E" w:rsidRDefault="00C74BEB" w:rsidP="00BA52FA">
            <w:pPr>
              <w:pStyle w:val="TAL"/>
              <w:rPr>
                <w:lang w:eastAsia="zh-CN"/>
              </w:rPr>
            </w:pPr>
          </w:p>
          <w:p w14:paraId="20CBD7AE" w14:textId="77777777" w:rsidR="00C74BEB" w:rsidRPr="00C6761E" w:rsidRDefault="00C74BEB" w:rsidP="00BA52FA">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BA52FA">
            <w:pPr>
              <w:pStyle w:val="TAL"/>
            </w:pPr>
          </w:p>
          <w:p w14:paraId="60C27A89" w14:textId="77777777" w:rsidR="00C74BEB" w:rsidRPr="00C6761E" w:rsidRDefault="00C74BEB" w:rsidP="00BA52FA">
            <w:pPr>
              <w:pStyle w:val="TAL"/>
            </w:pPr>
            <w:r w:rsidRPr="00C6761E">
              <w:lastRenderedPageBreak/>
              <w:t>For "application layer ID", the packet filter component value field shall be encoded as defined in clause 11.3.4.</w:t>
            </w:r>
          </w:p>
          <w:p w14:paraId="1FE3B795" w14:textId="77777777" w:rsidR="00C74BEB" w:rsidRPr="00C6761E" w:rsidRDefault="00C74BEB" w:rsidP="00BA52FA">
            <w:pPr>
              <w:pStyle w:val="TAL"/>
            </w:pPr>
          </w:p>
        </w:tc>
      </w:tr>
      <w:tr w:rsidR="00C74BEB" w:rsidRPr="00C6761E"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BA52FA">
            <w:pPr>
              <w:pStyle w:val="TAN"/>
            </w:pPr>
            <w:r w:rsidRPr="00C6761E">
              <w:lastRenderedPageBreak/>
              <w:t>NOTE 1:</w:t>
            </w:r>
            <w:r w:rsidRPr="00C6761E">
              <w:tab/>
              <w:t>Octet a+2 shall not be included without octet a+1.</w:t>
            </w:r>
          </w:p>
          <w:p w14:paraId="6252388B" w14:textId="77777777" w:rsidR="00C74BEB" w:rsidRPr="00C6761E" w:rsidRDefault="00C74BEB" w:rsidP="00BA52FA">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4047" w:name="_CR11_3_30"/>
      <w:bookmarkStart w:id="4048" w:name="_Toc193395314"/>
      <w:bookmarkEnd w:id="4047"/>
      <w:r w:rsidRPr="00C6761E">
        <w:t>11.3.</w:t>
      </w:r>
      <w:r w:rsidR="00634B9A" w:rsidRPr="00C6761E">
        <w:t>30</w:t>
      </w:r>
      <w:r w:rsidRPr="00C6761E">
        <w:tab/>
        <w:t>5GS mobile identity</w:t>
      </w:r>
      <w:bookmarkEnd w:id="4048"/>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4049" w:name="_CR11_3_31"/>
      <w:bookmarkStart w:id="4050" w:name="_Toc193395315"/>
      <w:bookmarkEnd w:id="4049"/>
      <w:r w:rsidRPr="00C6761E">
        <w:t>11.3.31</w:t>
      </w:r>
      <w:r w:rsidRPr="00C6761E">
        <w:tab/>
        <w:t>EAP message</w:t>
      </w:r>
      <w:bookmarkEnd w:id="4050"/>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4051" w:name="_CR11_3_32"/>
      <w:bookmarkStart w:id="4052" w:name="_Toc193395316"/>
      <w:bookmarkEnd w:id="4051"/>
      <w:r w:rsidRPr="00C6761E">
        <w:t>11.3.32</w:t>
      </w:r>
      <w:r w:rsidRPr="00C6761E">
        <w:tab/>
        <w:t>User security key ID</w:t>
      </w:r>
      <w:bookmarkEnd w:id="4052"/>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C33084">
            <w:pPr>
              <w:pStyle w:val="TAC"/>
            </w:pPr>
            <w:r w:rsidRPr="00C6761E">
              <w:t>8</w:t>
            </w:r>
          </w:p>
        </w:tc>
        <w:tc>
          <w:tcPr>
            <w:tcW w:w="709" w:type="dxa"/>
            <w:tcBorders>
              <w:top w:val="nil"/>
              <w:left w:val="nil"/>
              <w:right w:val="nil"/>
            </w:tcBorders>
          </w:tcPr>
          <w:p w14:paraId="276CC771" w14:textId="77777777" w:rsidR="007F5A55" w:rsidRPr="00C6761E" w:rsidRDefault="007F5A55" w:rsidP="00C33084">
            <w:pPr>
              <w:pStyle w:val="TAC"/>
            </w:pPr>
            <w:r w:rsidRPr="00C6761E">
              <w:t>7</w:t>
            </w:r>
          </w:p>
        </w:tc>
        <w:tc>
          <w:tcPr>
            <w:tcW w:w="709" w:type="dxa"/>
            <w:tcBorders>
              <w:top w:val="nil"/>
              <w:left w:val="nil"/>
              <w:right w:val="nil"/>
            </w:tcBorders>
          </w:tcPr>
          <w:p w14:paraId="132C0E59" w14:textId="77777777" w:rsidR="007F5A55" w:rsidRPr="00C6761E" w:rsidRDefault="007F5A55" w:rsidP="00C33084">
            <w:pPr>
              <w:pStyle w:val="TAC"/>
            </w:pPr>
            <w:r w:rsidRPr="00C6761E">
              <w:t>6</w:t>
            </w:r>
          </w:p>
        </w:tc>
        <w:tc>
          <w:tcPr>
            <w:tcW w:w="708" w:type="dxa"/>
            <w:tcBorders>
              <w:top w:val="nil"/>
              <w:left w:val="nil"/>
              <w:right w:val="nil"/>
            </w:tcBorders>
          </w:tcPr>
          <w:p w14:paraId="1C2F2D13" w14:textId="77777777" w:rsidR="007F5A55" w:rsidRPr="00C6761E" w:rsidRDefault="007F5A55" w:rsidP="00C33084">
            <w:pPr>
              <w:pStyle w:val="TAC"/>
            </w:pPr>
            <w:r w:rsidRPr="00C6761E">
              <w:t>5</w:t>
            </w:r>
          </w:p>
        </w:tc>
        <w:tc>
          <w:tcPr>
            <w:tcW w:w="925" w:type="dxa"/>
            <w:tcBorders>
              <w:top w:val="nil"/>
              <w:left w:val="nil"/>
              <w:right w:val="nil"/>
            </w:tcBorders>
          </w:tcPr>
          <w:p w14:paraId="58E0E2FB" w14:textId="77777777" w:rsidR="007F5A55" w:rsidRPr="00C6761E" w:rsidRDefault="007F5A55" w:rsidP="00C33084">
            <w:pPr>
              <w:pStyle w:val="TAC"/>
            </w:pPr>
            <w:r w:rsidRPr="00C6761E">
              <w:t>4</w:t>
            </w:r>
          </w:p>
        </w:tc>
        <w:tc>
          <w:tcPr>
            <w:tcW w:w="635" w:type="dxa"/>
            <w:tcBorders>
              <w:top w:val="nil"/>
              <w:left w:val="nil"/>
              <w:right w:val="nil"/>
            </w:tcBorders>
          </w:tcPr>
          <w:p w14:paraId="4670900C" w14:textId="77777777" w:rsidR="007F5A55" w:rsidRPr="00C6761E" w:rsidRDefault="007F5A55" w:rsidP="00C33084">
            <w:pPr>
              <w:pStyle w:val="TAC"/>
            </w:pPr>
            <w:r w:rsidRPr="00C6761E">
              <w:t>3</w:t>
            </w:r>
          </w:p>
        </w:tc>
        <w:tc>
          <w:tcPr>
            <w:tcW w:w="782" w:type="dxa"/>
            <w:tcBorders>
              <w:top w:val="nil"/>
              <w:left w:val="nil"/>
              <w:right w:val="nil"/>
            </w:tcBorders>
          </w:tcPr>
          <w:p w14:paraId="67530688" w14:textId="77777777" w:rsidR="007F5A55" w:rsidRPr="00C6761E" w:rsidRDefault="007F5A55" w:rsidP="00C33084">
            <w:pPr>
              <w:pStyle w:val="TAC"/>
            </w:pPr>
            <w:r w:rsidRPr="00C6761E">
              <w:t>2</w:t>
            </w:r>
          </w:p>
        </w:tc>
        <w:tc>
          <w:tcPr>
            <w:tcW w:w="919" w:type="dxa"/>
            <w:tcBorders>
              <w:top w:val="nil"/>
              <w:left w:val="nil"/>
              <w:right w:val="nil"/>
            </w:tcBorders>
          </w:tcPr>
          <w:p w14:paraId="772E7801" w14:textId="77777777" w:rsidR="007F5A55" w:rsidRPr="00C6761E" w:rsidRDefault="007F5A55" w:rsidP="00C33084">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C33084">
            <w:pPr>
              <w:pStyle w:val="TAL"/>
            </w:pPr>
          </w:p>
        </w:tc>
      </w:tr>
      <w:tr w:rsidR="007F5A55" w:rsidRPr="00C6761E" w14:paraId="0A6D751B" w14:textId="77777777" w:rsidTr="00C33084">
        <w:trPr>
          <w:cantSplit/>
          <w:jc w:val="center"/>
        </w:trPr>
        <w:tc>
          <w:tcPr>
            <w:tcW w:w="6164" w:type="dxa"/>
            <w:gridSpan w:val="8"/>
          </w:tcPr>
          <w:p w14:paraId="28F819A6" w14:textId="18D16348" w:rsidR="007F5A55" w:rsidRPr="00C6761E" w:rsidRDefault="007F5A55" w:rsidP="00C33084">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C33084">
            <w:pPr>
              <w:pStyle w:val="TAL"/>
            </w:pPr>
            <w:r w:rsidRPr="00C6761E">
              <w:t>octet 1</w:t>
            </w:r>
          </w:p>
        </w:tc>
      </w:tr>
      <w:tr w:rsidR="007F5A55" w:rsidRPr="00C6761E" w14:paraId="7D80B35E" w14:textId="77777777" w:rsidTr="00C33084">
        <w:trPr>
          <w:cantSplit/>
          <w:jc w:val="center"/>
        </w:trPr>
        <w:tc>
          <w:tcPr>
            <w:tcW w:w="6164" w:type="dxa"/>
            <w:gridSpan w:val="8"/>
          </w:tcPr>
          <w:p w14:paraId="24323532" w14:textId="27031CBB" w:rsidR="007F5A55" w:rsidRPr="00C6761E" w:rsidRDefault="007F5A55" w:rsidP="00C33084">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C33084">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C33084">
            <w:pPr>
              <w:pStyle w:val="TAC"/>
            </w:pPr>
            <w:r w:rsidRPr="00C6761E">
              <w:t>0</w:t>
            </w:r>
          </w:p>
          <w:p w14:paraId="15DBA6B0" w14:textId="77777777" w:rsidR="007F5A55" w:rsidRPr="00C6761E" w:rsidRDefault="007F5A55" w:rsidP="00C33084">
            <w:pPr>
              <w:pStyle w:val="TAC"/>
            </w:pPr>
            <w:r w:rsidRPr="00C6761E">
              <w:t>Spare</w:t>
            </w:r>
          </w:p>
        </w:tc>
        <w:tc>
          <w:tcPr>
            <w:tcW w:w="709" w:type="dxa"/>
          </w:tcPr>
          <w:p w14:paraId="2696666F" w14:textId="77777777" w:rsidR="007F5A55" w:rsidRPr="00C6761E" w:rsidRDefault="007F5A55" w:rsidP="00C33084">
            <w:pPr>
              <w:pStyle w:val="TAC"/>
            </w:pPr>
            <w:r w:rsidRPr="00C6761E">
              <w:t>0</w:t>
            </w:r>
          </w:p>
          <w:p w14:paraId="72E48883" w14:textId="77777777" w:rsidR="007F5A55" w:rsidRPr="00C6761E" w:rsidRDefault="007F5A55" w:rsidP="00C33084">
            <w:pPr>
              <w:pStyle w:val="TAC"/>
            </w:pPr>
            <w:r w:rsidRPr="00C6761E">
              <w:t>Spare</w:t>
            </w:r>
          </w:p>
        </w:tc>
        <w:tc>
          <w:tcPr>
            <w:tcW w:w="709" w:type="dxa"/>
          </w:tcPr>
          <w:p w14:paraId="445601C6" w14:textId="77777777" w:rsidR="007F5A55" w:rsidRPr="00C6761E" w:rsidRDefault="007F5A55" w:rsidP="00C33084">
            <w:pPr>
              <w:pStyle w:val="TAC"/>
            </w:pPr>
            <w:r w:rsidRPr="00C6761E">
              <w:t>0</w:t>
            </w:r>
          </w:p>
          <w:p w14:paraId="328EF042" w14:textId="77777777" w:rsidR="007F5A55" w:rsidRPr="00C6761E" w:rsidRDefault="007F5A55" w:rsidP="00C33084">
            <w:pPr>
              <w:pStyle w:val="TAC"/>
            </w:pPr>
            <w:r w:rsidRPr="00C6761E">
              <w:t>Spare</w:t>
            </w:r>
          </w:p>
        </w:tc>
        <w:tc>
          <w:tcPr>
            <w:tcW w:w="708" w:type="dxa"/>
          </w:tcPr>
          <w:p w14:paraId="30A3D9F6" w14:textId="77777777" w:rsidR="007F5A55" w:rsidRPr="00C6761E" w:rsidRDefault="007F5A55" w:rsidP="00C33084">
            <w:pPr>
              <w:pStyle w:val="TAC"/>
            </w:pPr>
            <w:r w:rsidRPr="00C6761E">
              <w:t>0</w:t>
            </w:r>
          </w:p>
          <w:p w14:paraId="18ED7EDF" w14:textId="77777777" w:rsidR="007F5A55" w:rsidRPr="00C6761E" w:rsidRDefault="007F5A55" w:rsidP="00C33084">
            <w:pPr>
              <w:pStyle w:val="TAC"/>
            </w:pPr>
            <w:r w:rsidRPr="00C6761E">
              <w:t>Spare</w:t>
            </w:r>
          </w:p>
        </w:tc>
        <w:tc>
          <w:tcPr>
            <w:tcW w:w="925" w:type="dxa"/>
          </w:tcPr>
          <w:p w14:paraId="407022F3" w14:textId="17D4D053" w:rsidR="007F5A55" w:rsidRPr="00C6761E" w:rsidRDefault="007F5A55" w:rsidP="00C33084">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C33084">
            <w:pPr>
              <w:pStyle w:val="TAC"/>
            </w:pPr>
          </w:p>
          <w:p w14:paraId="1A4ACC72" w14:textId="1DC9C9F2" w:rsidR="007F5A55" w:rsidRPr="00C6761E" w:rsidRDefault="007F5A55" w:rsidP="00C33084">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C33084">
            <w:pPr>
              <w:pStyle w:val="TAL"/>
            </w:pPr>
            <w:r w:rsidRPr="00C6761E">
              <w:t>octet 3</w:t>
            </w:r>
          </w:p>
        </w:tc>
      </w:tr>
      <w:tr w:rsidR="007F5A55" w:rsidRPr="00C6761E" w14:paraId="732B82CC" w14:textId="77777777" w:rsidTr="00C33084">
        <w:trPr>
          <w:cantSplit/>
          <w:jc w:val="center"/>
        </w:trPr>
        <w:tc>
          <w:tcPr>
            <w:tcW w:w="6164" w:type="dxa"/>
            <w:gridSpan w:val="8"/>
          </w:tcPr>
          <w:p w14:paraId="72EC387B" w14:textId="77777777" w:rsidR="007F5A55" w:rsidRPr="00C6761E" w:rsidRDefault="007F5A55" w:rsidP="00C33084">
            <w:pPr>
              <w:pStyle w:val="TAC"/>
            </w:pPr>
          </w:p>
          <w:p w14:paraId="6B3FAB9C" w14:textId="5B21F5B0" w:rsidR="007F5A55" w:rsidRPr="00C6761E" w:rsidRDefault="007F5A55" w:rsidP="00C33084">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C33084">
            <w:pPr>
              <w:pStyle w:val="TAL"/>
            </w:pPr>
            <w:r w:rsidRPr="00C6761E">
              <w:t>octet 4</w:t>
            </w:r>
          </w:p>
          <w:p w14:paraId="26FE9BDA" w14:textId="77777777" w:rsidR="007F5A55" w:rsidRPr="00C6761E" w:rsidRDefault="007F5A55" w:rsidP="00C33084">
            <w:pPr>
              <w:pStyle w:val="TAL"/>
            </w:pPr>
          </w:p>
          <w:p w14:paraId="10ADB5FE" w14:textId="77777777" w:rsidR="007F5A55" w:rsidRPr="00C6761E" w:rsidRDefault="007F5A55" w:rsidP="00C33084">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4053" w:name="_CRFigure11_3_32_1"/>
      <w:r w:rsidRPr="00C6761E">
        <w:t xml:space="preserve">Figure </w:t>
      </w:r>
      <w:bookmarkEnd w:id="4053"/>
      <w:r w:rsidRPr="00C6761E">
        <w:t>11.3.32.1: User security key ID information element</w:t>
      </w:r>
    </w:p>
    <w:p w14:paraId="2A3CAE14" w14:textId="6064F0A6" w:rsidR="007F5A55" w:rsidRPr="00C6761E" w:rsidRDefault="007F5A55" w:rsidP="007F5A55">
      <w:pPr>
        <w:pStyle w:val="TH"/>
      </w:pPr>
      <w:bookmarkStart w:id="4054" w:name="_CRTable11_3_32_1"/>
      <w:r w:rsidRPr="00C6761E">
        <w:lastRenderedPageBreak/>
        <w:t xml:space="preserve">Table </w:t>
      </w:r>
      <w:bookmarkEnd w:id="4054"/>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C33084">
        <w:trPr>
          <w:cantSplit/>
          <w:jc w:val="center"/>
        </w:trPr>
        <w:tc>
          <w:tcPr>
            <w:tcW w:w="7051" w:type="dxa"/>
            <w:gridSpan w:val="5"/>
            <w:tcBorders>
              <w:bottom w:val="nil"/>
            </w:tcBorders>
          </w:tcPr>
          <w:p w14:paraId="74EF1000" w14:textId="77777777" w:rsidR="007F5A55" w:rsidRPr="00C6761E" w:rsidRDefault="007F5A55" w:rsidP="00C33084">
            <w:pPr>
              <w:pStyle w:val="TAL"/>
            </w:pPr>
            <w:r w:rsidRPr="00C6761E">
              <w:t>User security key ID type (bit 1 to 3 of octet 3)</w:t>
            </w:r>
          </w:p>
        </w:tc>
      </w:tr>
      <w:tr w:rsidR="007F5A55" w:rsidRPr="00C6761E" w14:paraId="4180214D" w14:textId="77777777" w:rsidTr="00C33084">
        <w:trPr>
          <w:cantSplit/>
          <w:jc w:val="center"/>
        </w:trPr>
        <w:tc>
          <w:tcPr>
            <w:tcW w:w="7051" w:type="dxa"/>
            <w:gridSpan w:val="5"/>
            <w:tcBorders>
              <w:bottom w:val="nil"/>
            </w:tcBorders>
          </w:tcPr>
          <w:p w14:paraId="1B204EEA" w14:textId="77777777" w:rsidR="007F5A55" w:rsidRPr="00C6761E" w:rsidRDefault="007F5A55" w:rsidP="00C33084">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C33084">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C33084">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C33084">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C33084">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C33084">
            <w:pPr>
              <w:pStyle w:val="TAL"/>
            </w:pPr>
          </w:p>
        </w:tc>
        <w:tc>
          <w:tcPr>
            <w:tcW w:w="5730" w:type="dxa"/>
            <w:tcBorders>
              <w:top w:val="nil"/>
              <w:left w:val="nil"/>
              <w:bottom w:val="nil"/>
              <w:right w:val="single" w:sz="4" w:space="0" w:color="auto"/>
            </w:tcBorders>
          </w:tcPr>
          <w:p w14:paraId="0DA38DE1" w14:textId="77777777" w:rsidR="007F5A55" w:rsidRPr="00C6761E" w:rsidRDefault="007F5A55" w:rsidP="00C33084">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C33084">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C33084">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C33084">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C33084">
            <w:pPr>
              <w:pStyle w:val="TAL"/>
            </w:pPr>
          </w:p>
        </w:tc>
        <w:tc>
          <w:tcPr>
            <w:tcW w:w="5730" w:type="dxa"/>
            <w:tcBorders>
              <w:top w:val="nil"/>
              <w:left w:val="nil"/>
              <w:bottom w:val="nil"/>
              <w:right w:val="single" w:sz="4" w:space="0" w:color="auto"/>
            </w:tcBorders>
          </w:tcPr>
          <w:p w14:paraId="59A37679" w14:textId="63A6C921" w:rsidR="007F5A55" w:rsidRPr="00C6761E" w:rsidRDefault="00445D7F" w:rsidP="00C33084">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C33084">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C33084">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C33084">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C33084">
            <w:pPr>
              <w:pStyle w:val="TAL"/>
            </w:pPr>
          </w:p>
        </w:tc>
        <w:tc>
          <w:tcPr>
            <w:tcW w:w="5730" w:type="dxa"/>
            <w:tcBorders>
              <w:top w:val="nil"/>
              <w:left w:val="nil"/>
              <w:bottom w:val="nil"/>
              <w:right w:val="single" w:sz="4" w:space="0" w:color="auto"/>
            </w:tcBorders>
          </w:tcPr>
          <w:p w14:paraId="58859AAC" w14:textId="3198BB46" w:rsidR="007F5A55" w:rsidRPr="00C6761E" w:rsidRDefault="00445D7F" w:rsidP="00C33084">
            <w:pPr>
              <w:pStyle w:val="TAL"/>
            </w:pPr>
            <w:r w:rsidRPr="00C6761E">
              <w:t>CP-</w:t>
            </w:r>
            <w:r w:rsidR="007F5A55" w:rsidRPr="00C6761E">
              <w:t>PRUK ID</w:t>
            </w:r>
          </w:p>
        </w:tc>
      </w:tr>
      <w:tr w:rsidR="000470ED" w:rsidRPr="00C6761E" w14:paraId="33CF58E1" w14:textId="77777777" w:rsidTr="007B2DE9">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7B2DE9">
            <w:pPr>
              <w:pStyle w:val="TAL"/>
            </w:pPr>
            <w:r w:rsidRPr="00C6761E">
              <w:t>0</w:t>
            </w:r>
          </w:p>
        </w:tc>
        <w:tc>
          <w:tcPr>
            <w:tcW w:w="276" w:type="dxa"/>
            <w:tcBorders>
              <w:top w:val="nil"/>
              <w:left w:val="nil"/>
              <w:bottom w:val="nil"/>
              <w:right w:val="nil"/>
            </w:tcBorders>
          </w:tcPr>
          <w:p w14:paraId="3E0CC97E" w14:textId="77777777" w:rsidR="000470ED" w:rsidRPr="00C6761E" w:rsidRDefault="000470ED" w:rsidP="007B2DE9">
            <w:pPr>
              <w:pStyle w:val="TAL"/>
            </w:pPr>
            <w:r w:rsidRPr="00C6761E">
              <w:t>1</w:t>
            </w:r>
          </w:p>
        </w:tc>
        <w:tc>
          <w:tcPr>
            <w:tcW w:w="288" w:type="dxa"/>
            <w:tcBorders>
              <w:top w:val="nil"/>
              <w:left w:val="nil"/>
              <w:bottom w:val="nil"/>
              <w:right w:val="nil"/>
            </w:tcBorders>
          </w:tcPr>
          <w:p w14:paraId="0B9ABB85" w14:textId="77777777" w:rsidR="000470ED" w:rsidRPr="00C6761E" w:rsidRDefault="000470ED" w:rsidP="007B2DE9">
            <w:pPr>
              <w:pStyle w:val="TAL"/>
            </w:pPr>
            <w:r>
              <w:t>1</w:t>
            </w:r>
          </w:p>
        </w:tc>
        <w:tc>
          <w:tcPr>
            <w:tcW w:w="336" w:type="dxa"/>
            <w:tcBorders>
              <w:top w:val="nil"/>
              <w:left w:val="nil"/>
              <w:bottom w:val="nil"/>
              <w:right w:val="nil"/>
            </w:tcBorders>
          </w:tcPr>
          <w:p w14:paraId="4A18A180" w14:textId="77777777" w:rsidR="000470ED" w:rsidRPr="00C6761E" w:rsidRDefault="000470ED" w:rsidP="007B2DE9">
            <w:pPr>
              <w:pStyle w:val="TAL"/>
            </w:pPr>
          </w:p>
        </w:tc>
        <w:tc>
          <w:tcPr>
            <w:tcW w:w="5730" w:type="dxa"/>
            <w:tcBorders>
              <w:top w:val="nil"/>
              <w:left w:val="nil"/>
              <w:bottom w:val="nil"/>
              <w:right w:val="single" w:sz="4" w:space="0" w:color="auto"/>
            </w:tcBorders>
          </w:tcPr>
          <w:p w14:paraId="2DF89094" w14:textId="77777777" w:rsidR="000470ED" w:rsidRPr="00C6761E" w:rsidRDefault="000470ED" w:rsidP="007B2DE9">
            <w:pPr>
              <w:pStyle w:val="TAL"/>
            </w:pPr>
            <w:r>
              <w:t>SLPK</w:t>
            </w:r>
            <w:r w:rsidRPr="00C6761E">
              <w:t xml:space="preserve"> ID</w:t>
            </w:r>
          </w:p>
        </w:tc>
      </w:tr>
      <w:tr w:rsidR="000470ED" w:rsidRPr="00C6761E" w14:paraId="66284902" w14:textId="77777777" w:rsidTr="007B2DE9">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7B2DE9">
            <w:pPr>
              <w:pStyle w:val="TAL"/>
            </w:pPr>
          </w:p>
        </w:tc>
        <w:tc>
          <w:tcPr>
            <w:tcW w:w="276" w:type="dxa"/>
            <w:tcBorders>
              <w:top w:val="nil"/>
              <w:left w:val="nil"/>
              <w:bottom w:val="nil"/>
              <w:right w:val="nil"/>
            </w:tcBorders>
          </w:tcPr>
          <w:p w14:paraId="4D9FCCB7" w14:textId="77777777" w:rsidR="000470ED" w:rsidRPr="00C6761E" w:rsidRDefault="000470ED" w:rsidP="007B2DE9">
            <w:pPr>
              <w:pStyle w:val="TAL"/>
            </w:pPr>
          </w:p>
        </w:tc>
        <w:tc>
          <w:tcPr>
            <w:tcW w:w="288" w:type="dxa"/>
            <w:tcBorders>
              <w:top w:val="nil"/>
              <w:left w:val="nil"/>
              <w:bottom w:val="nil"/>
              <w:right w:val="nil"/>
            </w:tcBorders>
          </w:tcPr>
          <w:p w14:paraId="067D5D14" w14:textId="77777777" w:rsidR="000470ED" w:rsidRPr="00C6761E" w:rsidRDefault="000470ED" w:rsidP="007B2DE9">
            <w:pPr>
              <w:pStyle w:val="TAL"/>
            </w:pPr>
          </w:p>
        </w:tc>
        <w:tc>
          <w:tcPr>
            <w:tcW w:w="336" w:type="dxa"/>
            <w:tcBorders>
              <w:top w:val="nil"/>
              <w:left w:val="nil"/>
              <w:bottom w:val="nil"/>
              <w:right w:val="nil"/>
            </w:tcBorders>
          </w:tcPr>
          <w:p w14:paraId="12687E84" w14:textId="77777777" w:rsidR="000470ED" w:rsidRPr="00C6761E" w:rsidRDefault="000470ED" w:rsidP="007B2DE9">
            <w:pPr>
              <w:pStyle w:val="TAL"/>
            </w:pPr>
          </w:p>
        </w:tc>
        <w:tc>
          <w:tcPr>
            <w:tcW w:w="5730" w:type="dxa"/>
            <w:tcBorders>
              <w:top w:val="nil"/>
              <w:left w:val="nil"/>
              <w:bottom w:val="nil"/>
              <w:right w:val="single" w:sz="4" w:space="0" w:color="auto"/>
            </w:tcBorders>
          </w:tcPr>
          <w:p w14:paraId="4DCA54E9" w14:textId="77777777" w:rsidR="000470ED" w:rsidRPr="00C6761E" w:rsidRDefault="000470ED" w:rsidP="007B2DE9">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C33084">
            <w:pPr>
              <w:pStyle w:val="TAL"/>
            </w:pPr>
            <w:r w:rsidRPr="00C6761E">
              <w:t>All other values are reserved.</w:t>
            </w:r>
          </w:p>
        </w:tc>
      </w:tr>
      <w:tr w:rsidR="007F5A55" w:rsidRPr="00C6761E"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C33084">
            <w:pPr>
              <w:pStyle w:val="TAL"/>
            </w:pPr>
            <w:bookmarkStart w:id="4055" w:name="MCCQCTEMPBM_00000074"/>
          </w:p>
        </w:tc>
      </w:tr>
      <w:bookmarkEnd w:id="4055"/>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C33084">
            <w:pPr>
              <w:pStyle w:val="TAL"/>
            </w:pPr>
            <w:r w:rsidRPr="00C6761E">
              <w:t>User security key ID format (bit 4 of octet 3) (NOTE)</w:t>
            </w:r>
          </w:p>
        </w:tc>
      </w:tr>
      <w:tr w:rsidR="007F5A55" w:rsidRPr="00C6761E" w14:paraId="69396168" w14:textId="77777777" w:rsidTr="00C33084">
        <w:trPr>
          <w:cantSplit/>
          <w:jc w:val="center"/>
        </w:trPr>
        <w:tc>
          <w:tcPr>
            <w:tcW w:w="7051" w:type="dxa"/>
            <w:gridSpan w:val="5"/>
            <w:tcBorders>
              <w:top w:val="nil"/>
              <w:bottom w:val="nil"/>
            </w:tcBorders>
          </w:tcPr>
          <w:p w14:paraId="59E960F4" w14:textId="77777777" w:rsidR="007F5A55" w:rsidRPr="00C6761E" w:rsidRDefault="007F5A55" w:rsidP="00C33084">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C33084">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C33084">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C33084">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C33084">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C33084">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C33084">
            <w:pPr>
              <w:pStyle w:val="TAL"/>
            </w:pPr>
            <w:r w:rsidRPr="00C6761E">
              <w:t>64-bit string</w:t>
            </w:r>
          </w:p>
        </w:tc>
      </w:tr>
      <w:tr w:rsidR="007F5A55" w:rsidRPr="00C6761E" w14:paraId="69BDEC4B" w14:textId="77777777" w:rsidTr="00C33084">
        <w:trPr>
          <w:cantSplit/>
          <w:jc w:val="center"/>
        </w:trPr>
        <w:tc>
          <w:tcPr>
            <w:tcW w:w="7051" w:type="dxa"/>
            <w:gridSpan w:val="5"/>
            <w:tcBorders>
              <w:top w:val="nil"/>
              <w:bottom w:val="nil"/>
            </w:tcBorders>
          </w:tcPr>
          <w:p w14:paraId="683DFC2A" w14:textId="77777777" w:rsidR="007F5A55" w:rsidRPr="00C6761E" w:rsidRDefault="007F5A55" w:rsidP="00C33084">
            <w:pPr>
              <w:pStyle w:val="TAL"/>
            </w:pPr>
          </w:p>
          <w:p w14:paraId="2CFFBB37" w14:textId="407C3B32" w:rsidR="007F5A55" w:rsidRPr="00C6761E" w:rsidRDefault="007F5A55" w:rsidP="00C33084">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C33084">
            <w:pPr>
              <w:pStyle w:val="TAL"/>
            </w:pPr>
          </w:p>
          <w:p w14:paraId="5A608476" w14:textId="6EF83ECD" w:rsidR="007F5A55" w:rsidRPr="00C6761E" w:rsidRDefault="007F5A55" w:rsidP="00C33084">
            <w:pPr>
              <w:pStyle w:val="TAL"/>
            </w:pPr>
            <w:r w:rsidRPr="00C6761E">
              <w:t>User security key ID (octet 4 to octet n)</w:t>
            </w:r>
          </w:p>
          <w:p w14:paraId="320C8D85" w14:textId="5B76A3FD" w:rsidR="007F5A55" w:rsidRPr="00C6761E" w:rsidRDefault="007F5A55" w:rsidP="00C33084">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C33084">
        <w:trPr>
          <w:cantSplit/>
          <w:jc w:val="center"/>
        </w:trPr>
        <w:tc>
          <w:tcPr>
            <w:tcW w:w="7051" w:type="dxa"/>
            <w:gridSpan w:val="5"/>
            <w:tcBorders>
              <w:top w:val="nil"/>
            </w:tcBorders>
          </w:tcPr>
          <w:p w14:paraId="15549C14" w14:textId="77777777" w:rsidR="007F5A55" w:rsidRPr="00C6761E" w:rsidRDefault="007F5A55" w:rsidP="007F5A55">
            <w:pPr>
              <w:pStyle w:val="TAL"/>
            </w:pPr>
            <w:bookmarkStart w:id="4056" w:name="MCCQCTEMPBM_00000075"/>
          </w:p>
        </w:tc>
      </w:tr>
      <w:bookmarkEnd w:id="4056"/>
    </w:tbl>
    <w:p w14:paraId="41F7BA09" w14:textId="77777777" w:rsidR="007F5A55" w:rsidRPr="00C6761E" w:rsidRDefault="007F5A55" w:rsidP="007F5A55"/>
    <w:p w14:paraId="31047D17" w14:textId="12BB9960" w:rsidR="00AB0D52" w:rsidRPr="00C6761E" w:rsidRDefault="00AB0D52" w:rsidP="00AB0D52">
      <w:pPr>
        <w:pStyle w:val="Heading3"/>
      </w:pPr>
      <w:bookmarkStart w:id="4057" w:name="_CR11_3_33"/>
      <w:bookmarkStart w:id="4058" w:name="_Toc193395317"/>
      <w:bookmarkEnd w:id="4057"/>
      <w:r w:rsidRPr="00C6761E">
        <w:t>11.3.33</w:t>
      </w:r>
      <w:r w:rsidRPr="00C6761E">
        <w:tab/>
        <w:t>PLMN ID</w:t>
      </w:r>
      <w:bookmarkEnd w:id="4058"/>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4059" w:name="_CR11_3_34"/>
      <w:bookmarkStart w:id="4060" w:name="_Toc193395318"/>
      <w:bookmarkEnd w:id="4059"/>
      <w:r w:rsidRPr="00C6761E">
        <w:t>11.3.34</w:t>
      </w:r>
      <w:r w:rsidRPr="00C6761E">
        <w:tab/>
      </w:r>
      <w:r w:rsidR="00DA2030">
        <w:rPr>
          <w:lang w:eastAsia="zh-CN"/>
        </w:rPr>
        <w:t>Void</w:t>
      </w:r>
      <w:bookmarkEnd w:id="4060"/>
    </w:p>
    <w:p w14:paraId="63756F80" w14:textId="77777777" w:rsidR="00DA633F" w:rsidRPr="00DA633F" w:rsidRDefault="00DA633F" w:rsidP="00DA2030">
      <w:pPr>
        <w:overflowPunct/>
        <w:autoSpaceDE/>
        <w:autoSpaceDN/>
        <w:adjustRightInd/>
        <w:textAlignment w:val="auto"/>
      </w:pPr>
    </w:p>
    <w:p w14:paraId="5D078598" w14:textId="7695D80B" w:rsidR="00134077" w:rsidRPr="00C6761E" w:rsidRDefault="00134077" w:rsidP="00134077">
      <w:pPr>
        <w:pStyle w:val="Heading3"/>
      </w:pPr>
      <w:bookmarkStart w:id="4061" w:name="_CR11_3_35"/>
      <w:bookmarkStart w:id="4062" w:name="_Toc193395319"/>
      <w:bookmarkEnd w:id="4061"/>
      <w:r w:rsidRPr="00C6761E">
        <w:t>11.3.35</w:t>
      </w:r>
      <w:r w:rsidRPr="00C6761E">
        <w:tab/>
        <w:t>GPI</w:t>
      </w:r>
      <w:bookmarkEnd w:id="4062"/>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48333D">
        <w:trPr>
          <w:cantSplit/>
          <w:jc w:val="center"/>
        </w:trPr>
        <w:tc>
          <w:tcPr>
            <w:tcW w:w="777" w:type="dxa"/>
            <w:tcBorders>
              <w:top w:val="nil"/>
              <w:left w:val="nil"/>
              <w:right w:val="nil"/>
            </w:tcBorders>
          </w:tcPr>
          <w:p w14:paraId="15B62D34" w14:textId="77777777" w:rsidR="00134077" w:rsidRPr="00C6761E" w:rsidRDefault="00134077" w:rsidP="0048333D">
            <w:pPr>
              <w:pStyle w:val="TAC"/>
            </w:pPr>
            <w:r w:rsidRPr="00C6761E">
              <w:t>8</w:t>
            </w:r>
          </w:p>
        </w:tc>
        <w:tc>
          <w:tcPr>
            <w:tcW w:w="709" w:type="dxa"/>
            <w:tcBorders>
              <w:top w:val="nil"/>
              <w:left w:val="nil"/>
              <w:right w:val="nil"/>
            </w:tcBorders>
          </w:tcPr>
          <w:p w14:paraId="08F0E77B" w14:textId="77777777" w:rsidR="00134077" w:rsidRPr="00C6761E" w:rsidRDefault="00134077" w:rsidP="0048333D">
            <w:pPr>
              <w:pStyle w:val="TAC"/>
            </w:pPr>
            <w:r w:rsidRPr="00C6761E">
              <w:t>7</w:t>
            </w:r>
          </w:p>
        </w:tc>
        <w:tc>
          <w:tcPr>
            <w:tcW w:w="709" w:type="dxa"/>
            <w:tcBorders>
              <w:top w:val="nil"/>
              <w:left w:val="nil"/>
              <w:right w:val="nil"/>
            </w:tcBorders>
          </w:tcPr>
          <w:p w14:paraId="1CED0705" w14:textId="77777777" w:rsidR="00134077" w:rsidRPr="00C6761E" w:rsidRDefault="00134077" w:rsidP="0048333D">
            <w:pPr>
              <w:pStyle w:val="TAC"/>
            </w:pPr>
            <w:r w:rsidRPr="00C6761E">
              <w:t>6</w:t>
            </w:r>
          </w:p>
        </w:tc>
        <w:tc>
          <w:tcPr>
            <w:tcW w:w="708" w:type="dxa"/>
            <w:tcBorders>
              <w:top w:val="nil"/>
              <w:left w:val="nil"/>
              <w:right w:val="nil"/>
            </w:tcBorders>
          </w:tcPr>
          <w:p w14:paraId="4C32FA2C" w14:textId="77777777" w:rsidR="00134077" w:rsidRPr="00C6761E" w:rsidRDefault="00134077" w:rsidP="0048333D">
            <w:pPr>
              <w:pStyle w:val="TAC"/>
            </w:pPr>
            <w:r w:rsidRPr="00C6761E">
              <w:t>5</w:t>
            </w:r>
          </w:p>
        </w:tc>
        <w:tc>
          <w:tcPr>
            <w:tcW w:w="709" w:type="dxa"/>
            <w:tcBorders>
              <w:top w:val="nil"/>
              <w:left w:val="nil"/>
              <w:right w:val="nil"/>
            </w:tcBorders>
          </w:tcPr>
          <w:p w14:paraId="5AB43C08" w14:textId="77777777" w:rsidR="00134077" w:rsidRPr="00C6761E" w:rsidRDefault="00134077" w:rsidP="0048333D">
            <w:pPr>
              <w:pStyle w:val="TAC"/>
            </w:pPr>
            <w:r w:rsidRPr="00C6761E">
              <w:t>4</w:t>
            </w:r>
          </w:p>
        </w:tc>
        <w:tc>
          <w:tcPr>
            <w:tcW w:w="851" w:type="dxa"/>
            <w:tcBorders>
              <w:top w:val="nil"/>
              <w:left w:val="nil"/>
              <w:right w:val="nil"/>
            </w:tcBorders>
          </w:tcPr>
          <w:p w14:paraId="4F6FD4C6" w14:textId="77777777" w:rsidR="00134077" w:rsidRPr="00C6761E" w:rsidRDefault="00134077" w:rsidP="0048333D">
            <w:pPr>
              <w:pStyle w:val="TAC"/>
            </w:pPr>
            <w:r w:rsidRPr="00C6761E">
              <w:t>3</w:t>
            </w:r>
          </w:p>
        </w:tc>
        <w:tc>
          <w:tcPr>
            <w:tcW w:w="708" w:type="dxa"/>
            <w:tcBorders>
              <w:top w:val="nil"/>
              <w:left w:val="nil"/>
              <w:right w:val="nil"/>
            </w:tcBorders>
          </w:tcPr>
          <w:p w14:paraId="10428FEB" w14:textId="77777777" w:rsidR="00134077" w:rsidRPr="00C6761E" w:rsidRDefault="00134077" w:rsidP="0048333D">
            <w:pPr>
              <w:pStyle w:val="TAC"/>
            </w:pPr>
            <w:r w:rsidRPr="00C6761E">
              <w:t>2</w:t>
            </w:r>
          </w:p>
        </w:tc>
        <w:tc>
          <w:tcPr>
            <w:tcW w:w="993" w:type="dxa"/>
            <w:tcBorders>
              <w:top w:val="nil"/>
              <w:left w:val="nil"/>
              <w:right w:val="nil"/>
            </w:tcBorders>
          </w:tcPr>
          <w:p w14:paraId="6497D1A2" w14:textId="77777777" w:rsidR="00134077" w:rsidRPr="00C6761E" w:rsidRDefault="00134077" w:rsidP="0048333D">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48333D">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48333D">
            <w:pPr>
              <w:pStyle w:val="TAC"/>
            </w:pPr>
            <w:r w:rsidRPr="00C6761E">
              <w:t>GPI IEI</w:t>
            </w:r>
          </w:p>
        </w:tc>
        <w:tc>
          <w:tcPr>
            <w:tcW w:w="1344" w:type="dxa"/>
            <w:tcBorders>
              <w:top w:val="nil"/>
              <w:bottom w:val="nil"/>
              <w:right w:val="nil"/>
            </w:tcBorders>
          </w:tcPr>
          <w:p w14:paraId="21C99ACA" w14:textId="77777777" w:rsidR="00134077" w:rsidRPr="00C6761E" w:rsidRDefault="00134077" w:rsidP="0048333D">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48333D">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48333D">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B6200C">
            <w:pPr>
              <w:pStyle w:val="TAC"/>
            </w:pPr>
          </w:p>
        </w:tc>
        <w:tc>
          <w:tcPr>
            <w:tcW w:w="1344" w:type="dxa"/>
            <w:tcBorders>
              <w:top w:val="nil"/>
              <w:bottom w:val="nil"/>
              <w:right w:val="nil"/>
            </w:tcBorders>
          </w:tcPr>
          <w:p w14:paraId="450B5A80" w14:textId="017C533C" w:rsidR="00134077" w:rsidRPr="00C6761E" w:rsidRDefault="00134077" w:rsidP="00B6200C">
            <w:pPr>
              <w:pStyle w:val="TAL"/>
            </w:pPr>
            <w:r w:rsidRPr="00C6761E">
              <w:t>octet 3</w:t>
            </w:r>
          </w:p>
        </w:tc>
      </w:tr>
      <w:tr w:rsidR="00134077" w:rsidRPr="00C6761E" w14:paraId="089172CA" w14:textId="77777777" w:rsidTr="0048333D">
        <w:trPr>
          <w:cantSplit/>
          <w:jc w:val="center"/>
        </w:trPr>
        <w:tc>
          <w:tcPr>
            <w:tcW w:w="6164" w:type="dxa"/>
            <w:gridSpan w:val="8"/>
          </w:tcPr>
          <w:p w14:paraId="47EB5305" w14:textId="77777777" w:rsidR="00274EC9" w:rsidRPr="00C6761E" w:rsidRDefault="00274EC9" w:rsidP="0048333D">
            <w:pPr>
              <w:pStyle w:val="TAC"/>
            </w:pPr>
          </w:p>
          <w:p w14:paraId="1E1E4E85" w14:textId="3E07AFAD" w:rsidR="00134077" w:rsidRPr="00C6761E" w:rsidRDefault="00134077" w:rsidP="0048333D">
            <w:pPr>
              <w:pStyle w:val="TAC"/>
            </w:pPr>
            <w:r w:rsidRPr="00C6761E">
              <w:t>GPI contents</w:t>
            </w:r>
          </w:p>
        </w:tc>
        <w:tc>
          <w:tcPr>
            <w:tcW w:w="1344" w:type="dxa"/>
            <w:tcBorders>
              <w:top w:val="nil"/>
              <w:bottom w:val="nil"/>
              <w:right w:val="nil"/>
            </w:tcBorders>
          </w:tcPr>
          <w:p w14:paraId="6B9D0E57" w14:textId="77777777" w:rsidR="00274EC9" w:rsidRPr="00C6761E" w:rsidRDefault="00134077" w:rsidP="0048333D">
            <w:pPr>
              <w:pStyle w:val="TAL"/>
            </w:pPr>
            <w:r w:rsidRPr="00C6761E">
              <w:t>octet 4</w:t>
            </w:r>
          </w:p>
          <w:p w14:paraId="751B9131" w14:textId="77777777" w:rsidR="00274EC9" w:rsidRPr="00C6761E" w:rsidRDefault="00274EC9" w:rsidP="0048333D">
            <w:pPr>
              <w:pStyle w:val="TAL"/>
            </w:pPr>
          </w:p>
          <w:p w14:paraId="0BB70D9A" w14:textId="2288706A" w:rsidR="00134077" w:rsidRPr="00C6761E" w:rsidRDefault="00274EC9" w:rsidP="0048333D">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4063" w:name="_CRFigure11_3_35_1"/>
      <w:r w:rsidRPr="00C6761E">
        <w:t xml:space="preserve">Figure </w:t>
      </w:r>
      <w:bookmarkEnd w:id="4063"/>
      <w:r w:rsidRPr="00C6761E">
        <w:t>11.3.35.1: GPI information element</w:t>
      </w:r>
    </w:p>
    <w:p w14:paraId="3E1C18CE" w14:textId="3D7BF35D" w:rsidR="00134077" w:rsidRPr="00C6761E" w:rsidRDefault="00134077" w:rsidP="00134077">
      <w:pPr>
        <w:pStyle w:val="TH"/>
      </w:pPr>
      <w:bookmarkStart w:id="4064" w:name="_CRTable11_3_35_1"/>
      <w:r w:rsidRPr="00C6761E">
        <w:lastRenderedPageBreak/>
        <w:t xml:space="preserve">Table </w:t>
      </w:r>
      <w:bookmarkEnd w:id="4064"/>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48333D">
        <w:trPr>
          <w:cantSplit/>
          <w:jc w:val="center"/>
        </w:trPr>
        <w:tc>
          <w:tcPr>
            <w:tcW w:w="7051" w:type="dxa"/>
            <w:tcBorders>
              <w:bottom w:val="nil"/>
            </w:tcBorders>
          </w:tcPr>
          <w:p w14:paraId="56F07DB7" w14:textId="3DE461AA" w:rsidR="00134077" w:rsidRPr="00C6761E" w:rsidRDefault="00134077" w:rsidP="0048333D">
            <w:pPr>
              <w:pStyle w:val="TAL"/>
            </w:pPr>
            <w:r w:rsidRPr="00C6761E">
              <w:t>GPI contents (octet 4 to n)</w:t>
            </w:r>
          </w:p>
        </w:tc>
      </w:tr>
      <w:tr w:rsidR="00134077" w:rsidRPr="00C6761E" w14:paraId="7580C805" w14:textId="77777777" w:rsidTr="0048333D">
        <w:trPr>
          <w:cantSplit/>
          <w:jc w:val="center"/>
        </w:trPr>
        <w:tc>
          <w:tcPr>
            <w:tcW w:w="7051" w:type="dxa"/>
            <w:tcBorders>
              <w:top w:val="nil"/>
            </w:tcBorders>
          </w:tcPr>
          <w:p w14:paraId="3CACD607" w14:textId="77777777" w:rsidR="00134077" w:rsidRPr="00C6761E" w:rsidRDefault="00134077" w:rsidP="0048333D">
            <w:pPr>
              <w:pStyle w:val="TAL"/>
            </w:pPr>
          </w:p>
          <w:p w14:paraId="683D26EB" w14:textId="2479FEE6" w:rsidR="00134077" w:rsidRPr="00C6761E" w:rsidRDefault="00134077" w:rsidP="0048333D">
            <w:pPr>
              <w:pStyle w:val="TAL"/>
            </w:pPr>
            <w:r w:rsidRPr="00C6761E">
              <w:t>This field contains the GPI which is encoded as specified in clause 5.3.5 of 3GPP TS 33.223 [44].</w:t>
            </w:r>
          </w:p>
          <w:p w14:paraId="0D0AE1B0" w14:textId="7AE969CC" w:rsidR="00134077" w:rsidRPr="00C6761E" w:rsidRDefault="00134077" w:rsidP="0048333D">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4065" w:name="_CR11_3_36"/>
      <w:bookmarkStart w:id="4066" w:name="_Toc193395320"/>
      <w:bookmarkEnd w:id="4065"/>
      <w:r w:rsidRPr="00C6761E">
        <w:t>11.3.36</w:t>
      </w:r>
      <w:r w:rsidRPr="00C6761E">
        <w:tab/>
        <w:t>RAND</w:t>
      </w:r>
      <w:bookmarkEnd w:id="4066"/>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123E81">
        <w:trPr>
          <w:cantSplit/>
          <w:jc w:val="center"/>
        </w:trPr>
        <w:tc>
          <w:tcPr>
            <w:tcW w:w="777" w:type="dxa"/>
            <w:tcBorders>
              <w:top w:val="nil"/>
              <w:left w:val="nil"/>
              <w:right w:val="nil"/>
            </w:tcBorders>
          </w:tcPr>
          <w:p w14:paraId="22147672" w14:textId="77777777" w:rsidR="00274EC9" w:rsidRPr="00C6761E" w:rsidRDefault="00274EC9" w:rsidP="00123E81">
            <w:pPr>
              <w:pStyle w:val="TAC"/>
            </w:pPr>
            <w:r w:rsidRPr="00C6761E">
              <w:t>8</w:t>
            </w:r>
          </w:p>
        </w:tc>
        <w:tc>
          <w:tcPr>
            <w:tcW w:w="709" w:type="dxa"/>
            <w:tcBorders>
              <w:top w:val="nil"/>
              <w:left w:val="nil"/>
              <w:right w:val="nil"/>
            </w:tcBorders>
          </w:tcPr>
          <w:p w14:paraId="0610C670" w14:textId="77777777" w:rsidR="00274EC9" w:rsidRPr="00C6761E" w:rsidRDefault="00274EC9" w:rsidP="00123E81">
            <w:pPr>
              <w:pStyle w:val="TAC"/>
            </w:pPr>
            <w:r w:rsidRPr="00C6761E">
              <w:t>7</w:t>
            </w:r>
          </w:p>
        </w:tc>
        <w:tc>
          <w:tcPr>
            <w:tcW w:w="709" w:type="dxa"/>
            <w:tcBorders>
              <w:top w:val="nil"/>
              <w:left w:val="nil"/>
              <w:right w:val="nil"/>
            </w:tcBorders>
          </w:tcPr>
          <w:p w14:paraId="4C99740E" w14:textId="77777777" w:rsidR="00274EC9" w:rsidRPr="00C6761E" w:rsidRDefault="00274EC9" w:rsidP="00123E81">
            <w:pPr>
              <w:pStyle w:val="TAC"/>
            </w:pPr>
            <w:r w:rsidRPr="00C6761E">
              <w:t>6</w:t>
            </w:r>
          </w:p>
        </w:tc>
        <w:tc>
          <w:tcPr>
            <w:tcW w:w="708" w:type="dxa"/>
            <w:tcBorders>
              <w:top w:val="nil"/>
              <w:left w:val="nil"/>
              <w:right w:val="nil"/>
            </w:tcBorders>
          </w:tcPr>
          <w:p w14:paraId="36060DDC" w14:textId="77777777" w:rsidR="00274EC9" w:rsidRPr="00C6761E" w:rsidRDefault="00274EC9" w:rsidP="00123E81">
            <w:pPr>
              <w:pStyle w:val="TAC"/>
            </w:pPr>
            <w:r w:rsidRPr="00C6761E">
              <w:t>5</w:t>
            </w:r>
          </w:p>
        </w:tc>
        <w:tc>
          <w:tcPr>
            <w:tcW w:w="709" w:type="dxa"/>
            <w:tcBorders>
              <w:top w:val="nil"/>
              <w:left w:val="nil"/>
              <w:right w:val="nil"/>
            </w:tcBorders>
          </w:tcPr>
          <w:p w14:paraId="214E836C" w14:textId="77777777" w:rsidR="00274EC9" w:rsidRPr="00C6761E" w:rsidRDefault="00274EC9" w:rsidP="00123E81">
            <w:pPr>
              <w:pStyle w:val="TAC"/>
            </w:pPr>
            <w:r w:rsidRPr="00C6761E">
              <w:t>4</w:t>
            </w:r>
          </w:p>
        </w:tc>
        <w:tc>
          <w:tcPr>
            <w:tcW w:w="851" w:type="dxa"/>
            <w:tcBorders>
              <w:top w:val="nil"/>
              <w:left w:val="nil"/>
              <w:right w:val="nil"/>
            </w:tcBorders>
          </w:tcPr>
          <w:p w14:paraId="5C14792F" w14:textId="77777777" w:rsidR="00274EC9" w:rsidRPr="00C6761E" w:rsidRDefault="00274EC9" w:rsidP="00123E81">
            <w:pPr>
              <w:pStyle w:val="TAC"/>
            </w:pPr>
            <w:r w:rsidRPr="00C6761E">
              <w:t>3</w:t>
            </w:r>
          </w:p>
        </w:tc>
        <w:tc>
          <w:tcPr>
            <w:tcW w:w="708" w:type="dxa"/>
            <w:tcBorders>
              <w:top w:val="nil"/>
              <w:left w:val="nil"/>
              <w:right w:val="nil"/>
            </w:tcBorders>
          </w:tcPr>
          <w:p w14:paraId="1879EDB2" w14:textId="77777777" w:rsidR="00274EC9" w:rsidRPr="00C6761E" w:rsidRDefault="00274EC9" w:rsidP="00123E81">
            <w:pPr>
              <w:pStyle w:val="TAC"/>
            </w:pPr>
            <w:r w:rsidRPr="00C6761E">
              <w:t>2</w:t>
            </w:r>
          </w:p>
        </w:tc>
        <w:tc>
          <w:tcPr>
            <w:tcW w:w="993" w:type="dxa"/>
            <w:tcBorders>
              <w:top w:val="nil"/>
              <w:left w:val="nil"/>
              <w:right w:val="nil"/>
            </w:tcBorders>
          </w:tcPr>
          <w:p w14:paraId="18A0958A" w14:textId="77777777" w:rsidR="00274EC9" w:rsidRPr="00C6761E" w:rsidRDefault="00274EC9" w:rsidP="00123E81">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123E81">
            <w:pPr>
              <w:pStyle w:val="TAL"/>
            </w:pPr>
          </w:p>
        </w:tc>
      </w:tr>
      <w:tr w:rsidR="00274EC9" w:rsidRPr="00C6761E" w14:paraId="2CC278BF" w14:textId="77777777" w:rsidTr="00123E81">
        <w:trPr>
          <w:cantSplit/>
          <w:jc w:val="center"/>
        </w:trPr>
        <w:tc>
          <w:tcPr>
            <w:tcW w:w="6164" w:type="dxa"/>
            <w:gridSpan w:val="8"/>
            <w:tcBorders>
              <w:bottom w:val="single" w:sz="4" w:space="0" w:color="auto"/>
            </w:tcBorders>
          </w:tcPr>
          <w:p w14:paraId="1A9A7628" w14:textId="62669CBD" w:rsidR="00274EC9" w:rsidRPr="00C6761E" w:rsidRDefault="00274EC9" w:rsidP="00123E81">
            <w:pPr>
              <w:pStyle w:val="TAC"/>
            </w:pPr>
            <w:r w:rsidRPr="00C6761E">
              <w:t>RAND IEI</w:t>
            </w:r>
          </w:p>
        </w:tc>
        <w:tc>
          <w:tcPr>
            <w:tcW w:w="1344" w:type="dxa"/>
            <w:tcBorders>
              <w:top w:val="nil"/>
              <w:bottom w:val="nil"/>
              <w:right w:val="nil"/>
            </w:tcBorders>
          </w:tcPr>
          <w:p w14:paraId="32B38A04" w14:textId="77777777" w:rsidR="00274EC9" w:rsidRPr="00C6761E" w:rsidRDefault="00274EC9" w:rsidP="00123E81">
            <w:pPr>
              <w:pStyle w:val="TAL"/>
            </w:pPr>
            <w:r w:rsidRPr="00C6761E">
              <w:t>octet 1</w:t>
            </w:r>
          </w:p>
        </w:tc>
      </w:tr>
      <w:tr w:rsidR="00274EC9" w:rsidRPr="00C6761E" w14:paraId="334387E6" w14:textId="77777777" w:rsidTr="00123E81">
        <w:trPr>
          <w:cantSplit/>
          <w:jc w:val="center"/>
        </w:trPr>
        <w:tc>
          <w:tcPr>
            <w:tcW w:w="6164" w:type="dxa"/>
            <w:gridSpan w:val="8"/>
          </w:tcPr>
          <w:p w14:paraId="042715CE" w14:textId="77777777" w:rsidR="00274EC9" w:rsidRPr="00C6761E" w:rsidRDefault="00274EC9" w:rsidP="00123E81">
            <w:pPr>
              <w:pStyle w:val="TAC"/>
            </w:pPr>
          </w:p>
          <w:p w14:paraId="6A7C3961" w14:textId="21FE10A5" w:rsidR="00274EC9" w:rsidRPr="00C6761E" w:rsidRDefault="00274EC9" w:rsidP="00123E81">
            <w:pPr>
              <w:pStyle w:val="TAC"/>
            </w:pPr>
            <w:r w:rsidRPr="00C6761E">
              <w:t>RAND value</w:t>
            </w:r>
          </w:p>
        </w:tc>
        <w:tc>
          <w:tcPr>
            <w:tcW w:w="1344" w:type="dxa"/>
            <w:tcBorders>
              <w:top w:val="nil"/>
              <w:bottom w:val="nil"/>
              <w:right w:val="nil"/>
            </w:tcBorders>
          </w:tcPr>
          <w:p w14:paraId="3AB22B42" w14:textId="0789BD52" w:rsidR="00274EC9" w:rsidRPr="00C6761E" w:rsidRDefault="00274EC9" w:rsidP="00123E81">
            <w:pPr>
              <w:pStyle w:val="TAL"/>
            </w:pPr>
            <w:r w:rsidRPr="00C6761E">
              <w:t>octet 2</w:t>
            </w:r>
          </w:p>
          <w:p w14:paraId="603267D4" w14:textId="77777777" w:rsidR="00274EC9" w:rsidRPr="00C6761E" w:rsidRDefault="00274EC9" w:rsidP="00123E81">
            <w:pPr>
              <w:pStyle w:val="TAL"/>
            </w:pPr>
          </w:p>
          <w:p w14:paraId="08C61C97" w14:textId="2D0A0157" w:rsidR="00274EC9" w:rsidRPr="00C6761E" w:rsidRDefault="00274EC9" w:rsidP="00123E81">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4067" w:name="_CRFigure11_3_36_1"/>
      <w:r w:rsidRPr="00C6761E">
        <w:t xml:space="preserve">Figure </w:t>
      </w:r>
      <w:bookmarkEnd w:id="4067"/>
      <w:r w:rsidRPr="00C6761E">
        <w:t>11.3.36.1: RAND information element</w:t>
      </w:r>
    </w:p>
    <w:p w14:paraId="21EBC9BE" w14:textId="46889E5E" w:rsidR="00274EC9" w:rsidRPr="00C6761E" w:rsidRDefault="00274EC9" w:rsidP="00274EC9">
      <w:pPr>
        <w:pStyle w:val="TH"/>
      </w:pPr>
      <w:bookmarkStart w:id="4068" w:name="_CRTable11_3_36_1"/>
      <w:r w:rsidRPr="00C6761E">
        <w:t xml:space="preserve">Table </w:t>
      </w:r>
      <w:bookmarkEnd w:id="4068"/>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123E81">
        <w:trPr>
          <w:cantSplit/>
          <w:jc w:val="center"/>
        </w:trPr>
        <w:tc>
          <w:tcPr>
            <w:tcW w:w="7051" w:type="dxa"/>
            <w:tcBorders>
              <w:bottom w:val="nil"/>
            </w:tcBorders>
          </w:tcPr>
          <w:p w14:paraId="6DA73F5C" w14:textId="58BB32F1" w:rsidR="00274EC9" w:rsidRPr="00C6761E" w:rsidRDefault="00274EC9" w:rsidP="00123E81">
            <w:pPr>
              <w:pStyle w:val="TAL"/>
            </w:pPr>
            <w:r w:rsidRPr="00C6761E">
              <w:t>RAND value (octet 2 to 17)</w:t>
            </w:r>
          </w:p>
        </w:tc>
      </w:tr>
      <w:tr w:rsidR="00274EC9" w:rsidRPr="00C6761E" w14:paraId="23B73224" w14:textId="77777777" w:rsidTr="00123E81">
        <w:trPr>
          <w:cantSplit/>
          <w:jc w:val="center"/>
        </w:trPr>
        <w:tc>
          <w:tcPr>
            <w:tcW w:w="7051" w:type="dxa"/>
            <w:tcBorders>
              <w:top w:val="nil"/>
            </w:tcBorders>
          </w:tcPr>
          <w:p w14:paraId="7D087038" w14:textId="77777777" w:rsidR="00274EC9" w:rsidRPr="00C6761E" w:rsidRDefault="00274EC9" w:rsidP="00123E81">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4069" w:name="_CR11_3_37"/>
      <w:bookmarkStart w:id="4070" w:name="_Toc193395321"/>
      <w:bookmarkEnd w:id="4069"/>
      <w:r w:rsidRPr="00C6761E">
        <w:t>11.3.37</w:t>
      </w:r>
      <w:r w:rsidRPr="00C6761E">
        <w:tab/>
        <w:t>AUTS</w:t>
      </w:r>
      <w:bookmarkEnd w:id="4070"/>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897CB6">
        <w:trPr>
          <w:cantSplit/>
          <w:jc w:val="center"/>
        </w:trPr>
        <w:tc>
          <w:tcPr>
            <w:tcW w:w="777" w:type="dxa"/>
            <w:tcBorders>
              <w:top w:val="nil"/>
              <w:left w:val="nil"/>
              <w:right w:val="nil"/>
            </w:tcBorders>
          </w:tcPr>
          <w:p w14:paraId="27C5C423" w14:textId="77777777" w:rsidR="00274EC9" w:rsidRPr="00C6761E" w:rsidRDefault="00274EC9" w:rsidP="00897CB6">
            <w:pPr>
              <w:pStyle w:val="TAC"/>
            </w:pPr>
            <w:r w:rsidRPr="00C6761E">
              <w:t>8</w:t>
            </w:r>
          </w:p>
        </w:tc>
        <w:tc>
          <w:tcPr>
            <w:tcW w:w="709" w:type="dxa"/>
            <w:tcBorders>
              <w:top w:val="nil"/>
              <w:left w:val="nil"/>
              <w:right w:val="nil"/>
            </w:tcBorders>
          </w:tcPr>
          <w:p w14:paraId="6902376C" w14:textId="77777777" w:rsidR="00274EC9" w:rsidRPr="00C6761E" w:rsidRDefault="00274EC9" w:rsidP="00897CB6">
            <w:pPr>
              <w:pStyle w:val="TAC"/>
            </w:pPr>
            <w:r w:rsidRPr="00C6761E">
              <w:t>7</w:t>
            </w:r>
          </w:p>
        </w:tc>
        <w:tc>
          <w:tcPr>
            <w:tcW w:w="709" w:type="dxa"/>
            <w:tcBorders>
              <w:top w:val="nil"/>
              <w:left w:val="nil"/>
              <w:right w:val="nil"/>
            </w:tcBorders>
          </w:tcPr>
          <w:p w14:paraId="151519BB" w14:textId="77777777" w:rsidR="00274EC9" w:rsidRPr="00C6761E" w:rsidRDefault="00274EC9" w:rsidP="00897CB6">
            <w:pPr>
              <w:pStyle w:val="TAC"/>
            </w:pPr>
            <w:r w:rsidRPr="00C6761E">
              <w:t>6</w:t>
            </w:r>
          </w:p>
        </w:tc>
        <w:tc>
          <w:tcPr>
            <w:tcW w:w="708" w:type="dxa"/>
            <w:tcBorders>
              <w:top w:val="nil"/>
              <w:left w:val="nil"/>
              <w:right w:val="nil"/>
            </w:tcBorders>
          </w:tcPr>
          <w:p w14:paraId="6588D932" w14:textId="77777777" w:rsidR="00274EC9" w:rsidRPr="00C6761E" w:rsidRDefault="00274EC9" w:rsidP="00897CB6">
            <w:pPr>
              <w:pStyle w:val="TAC"/>
            </w:pPr>
            <w:r w:rsidRPr="00C6761E">
              <w:t>5</w:t>
            </w:r>
          </w:p>
        </w:tc>
        <w:tc>
          <w:tcPr>
            <w:tcW w:w="709" w:type="dxa"/>
            <w:tcBorders>
              <w:top w:val="nil"/>
              <w:left w:val="nil"/>
              <w:right w:val="nil"/>
            </w:tcBorders>
          </w:tcPr>
          <w:p w14:paraId="4E015131" w14:textId="77777777" w:rsidR="00274EC9" w:rsidRPr="00C6761E" w:rsidRDefault="00274EC9" w:rsidP="00897CB6">
            <w:pPr>
              <w:pStyle w:val="TAC"/>
            </w:pPr>
            <w:r w:rsidRPr="00C6761E">
              <w:t>4</w:t>
            </w:r>
          </w:p>
        </w:tc>
        <w:tc>
          <w:tcPr>
            <w:tcW w:w="851" w:type="dxa"/>
            <w:tcBorders>
              <w:top w:val="nil"/>
              <w:left w:val="nil"/>
              <w:right w:val="nil"/>
            </w:tcBorders>
          </w:tcPr>
          <w:p w14:paraId="2394B293" w14:textId="77777777" w:rsidR="00274EC9" w:rsidRPr="00C6761E" w:rsidRDefault="00274EC9" w:rsidP="00897CB6">
            <w:pPr>
              <w:pStyle w:val="TAC"/>
            </w:pPr>
            <w:r w:rsidRPr="00C6761E">
              <w:t>3</w:t>
            </w:r>
          </w:p>
        </w:tc>
        <w:tc>
          <w:tcPr>
            <w:tcW w:w="708" w:type="dxa"/>
            <w:tcBorders>
              <w:top w:val="nil"/>
              <w:left w:val="nil"/>
              <w:right w:val="nil"/>
            </w:tcBorders>
          </w:tcPr>
          <w:p w14:paraId="1A9368DA" w14:textId="77777777" w:rsidR="00274EC9" w:rsidRPr="00C6761E" w:rsidRDefault="00274EC9" w:rsidP="00897CB6">
            <w:pPr>
              <w:pStyle w:val="TAC"/>
            </w:pPr>
            <w:r w:rsidRPr="00C6761E">
              <w:t>2</w:t>
            </w:r>
          </w:p>
        </w:tc>
        <w:tc>
          <w:tcPr>
            <w:tcW w:w="993" w:type="dxa"/>
            <w:tcBorders>
              <w:top w:val="nil"/>
              <w:left w:val="nil"/>
              <w:right w:val="nil"/>
            </w:tcBorders>
          </w:tcPr>
          <w:p w14:paraId="242A368F" w14:textId="77777777" w:rsidR="00274EC9" w:rsidRPr="00C6761E" w:rsidRDefault="00274EC9" w:rsidP="00897CB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897CB6">
            <w:pPr>
              <w:pStyle w:val="TAL"/>
            </w:pPr>
          </w:p>
        </w:tc>
      </w:tr>
      <w:tr w:rsidR="00274EC9" w:rsidRPr="00C6761E" w14:paraId="39D1F2B4" w14:textId="77777777" w:rsidTr="00897CB6">
        <w:trPr>
          <w:cantSplit/>
          <w:jc w:val="center"/>
        </w:trPr>
        <w:tc>
          <w:tcPr>
            <w:tcW w:w="6164" w:type="dxa"/>
            <w:gridSpan w:val="8"/>
            <w:tcBorders>
              <w:bottom w:val="single" w:sz="4" w:space="0" w:color="auto"/>
            </w:tcBorders>
          </w:tcPr>
          <w:p w14:paraId="242CC7F3" w14:textId="14909B56" w:rsidR="00274EC9" w:rsidRPr="00C6761E" w:rsidRDefault="00274EC9" w:rsidP="00897CB6">
            <w:pPr>
              <w:pStyle w:val="TAC"/>
            </w:pPr>
            <w:r w:rsidRPr="00C6761E">
              <w:t>AUTS IEI</w:t>
            </w:r>
          </w:p>
        </w:tc>
        <w:tc>
          <w:tcPr>
            <w:tcW w:w="1344" w:type="dxa"/>
            <w:tcBorders>
              <w:top w:val="nil"/>
              <w:bottom w:val="nil"/>
              <w:right w:val="nil"/>
            </w:tcBorders>
          </w:tcPr>
          <w:p w14:paraId="64FF8659" w14:textId="77777777" w:rsidR="00274EC9" w:rsidRPr="00C6761E" w:rsidRDefault="00274EC9" w:rsidP="00897CB6">
            <w:pPr>
              <w:pStyle w:val="TAL"/>
            </w:pPr>
            <w:r w:rsidRPr="00C6761E">
              <w:t>octet 1</w:t>
            </w:r>
          </w:p>
        </w:tc>
      </w:tr>
      <w:tr w:rsidR="00274EC9" w:rsidRPr="00C6761E" w14:paraId="0EE724DE" w14:textId="77777777" w:rsidTr="00897CB6">
        <w:trPr>
          <w:cantSplit/>
          <w:jc w:val="center"/>
        </w:trPr>
        <w:tc>
          <w:tcPr>
            <w:tcW w:w="6164" w:type="dxa"/>
            <w:gridSpan w:val="8"/>
          </w:tcPr>
          <w:p w14:paraId="4658AC39" w14:textId="77777777" w:rsidR="00274EC9" w:rsidRPr="00C6761E" w:rsidRDefault="00274EC9" w:rsidP="00897CB6">
            <w:pPr>
              <w:pStyle w:val="TAC"/>
            </w:pPr>
          </w:p>
          <w:p w14:paraId="52D3CF76" w14:textId="2D6D64AC" w:rsidR="00274EC9" w:rsidRPr="00C6761E" w:rsidRDefault="00274EC9" w:rsidP="00897CB6">
            <w:pPr>
              <w:pStyle w:val="TAC"/>
            </w:pPr>
            <w:r w:rsidRPr="00C6761E">
              <w:t>AUTS value</w:t>
            </w:r>
          </w:p>
        </w:tc>
        <w:tc>
          <w:tcPr>
            <w:tcW w:w="1344" w:type="dxa"/>
            <w:tcBorders>
              <w:top w:val="nil"/>
              <w:bottom w:val="nil"/>
              <w:right w:val="nil"/>
            </w:tcBorders>
          </w:tcPr>
          <w:p w14:paraId="22CACA05" w14:textId="77777777" w:rsidR="00274EC9" w:rsidRPr="00C6761E" w:rsidRDefault="00274EC9" w:rsidP="00897CB6">
            <w:pPr>
              <w:pStyle w:val="TAL"/>
            </w:pPr>
            <w:r w:rsidRPr="00C6761E">
              <w:t>octet 2</w:t>
            </w:r>
          </w:p>
          <w:p w14:paraId="58B4E7B9" w14:textId="77777777" w:rsidR="00274EC9" w:rsidRPr="00C6761E" w:rsidRDefault="00274EC9" w:rsidP="00897CB6">
            <w:pPr>
              <w:pStyle w:val="TAL"/>
            </w:pPr>
          </w:p>
          <w:p w14:paraId="2F2A901B" w14:textId="0FFF8B17" w:rsidR="00274EC9" w:rsidRPr="00C6761E" w:rsidRDefault="00274EC9" w:rsidP="00897CB6">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4071" w:name="_CRFigure11_3_37_1"/>
      <w:r w:rsidRPr="00C6761E">
        <w:t xml:space="preserve">Figure </w:t>
      </w:r>
      <w:bookmarkEnd w:id="4071"/>
      <w:r w:rsidRPr="00C6761E">
        <w:t>11.3.37.1: AUTS information element</w:t>
      </w:r>
    </w:p>
    <w:p w14:paraId="5FA6CA6C" w14:textId="479CF098" w:rsidR="00274EC9" w:rsidRPr="00C6761E" w:rsidRDefault="00274EC9" w:rsidP="00274EC9">
      <w:pPr>
        <w:pStyle w:val="TH"/>
      </w:pPr>
      <w:bookmarkStart w:id="4072" w:name="_CRTable11_3_37_1"/>
      <w:r w:rsidRPr="00C6761E">
        <w:t xml:space="preserve">Table </w:t>
      </w:r>
      <w:bookmarkEnd w:id="4072"/>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897CB6">
        <w:trPr>
          <w:cantSplit/>
          <w:jc w:val="center"/>
        </w:trPr>
        <w:tc>
          <w:tcPr>
            <w:tcW w:w="7051" w:type="dxa"/>
            <w:tcBorders>
              <w:bottom w:val="nil"/>
            </w:tcBorders>
          </w:tcPr>
          <w:p w14:paraId="1CB07292" w14:textId="4C4066AC" w:rsidR="00274EC9" w:rsidRPr="00C6761E" w:rsidRDefault="00274EC9" w:rsidP="00897CB6">
            <w:pPr>
              <w:pStyle w:val="TAL"/>
            </w:pPr>
            <w:r w:rsidRPr="00C6761E">
              <w:t>AUTS value (octet 2 to 15)</w:t>
            </w:r>
          </w:p>
        </w:tc>
      </w:tr>
      <w:tr w:rsidR="00274EC9" w:rsidRPr="00C6761E" w14:paraId="50125264" w14:textId="77777777" w:rsidTr="00897CB6">
        <w:trPr>
          <w:cantSplit/>
          <w:jc w:val="center"/>
        </w:trPr>
        <w:tc>
          <w:tcPr>
            <w:tcW w:w="7051" w:type="dxa"/>
            <w:tcBorders>
              <w:top w:val="nil"/>
            </w:tcBorders>
          </w:tcPr>
          <w:p w14:paraId="74867B27" w14:textId="77777777" w:rsidR="00274EC9" w:rsidRPr="00C6761E" w:rsidRDefault="00274EC9" w:rsidP="00897CB6">
            <w:pPr>
              <w:pStyle w:val="TAL"/>
            </w:pPr>
          </w:p>
          <w:p w14:paraId="662F7BAE" w14:textId="404A6430" w:rsidR="00274EC9" w:rsidRPr="00C6761E" w:rsidRDefault="00274EC9" w:rsidP="00897CB6">
            <w:pPr>
              <w:pStyle w:val="TAL"/>
            </w:pPr>
            <w:r w:rsidRPr="00C6761E">
              <w:t>This contains AUTS (see 3GPP TS 33.503 [34]).</w:t>
            </w:r>
          </w:p>
          <w:p w14:paraId="46A8AD6F" w14:textId="77777777" w:rsidR="00274EC9" w:rsidRPr="00C6761E" w:rsidRDefault="00274EC9" w:rsidP="00897CB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4073" w:name="_CR11_3_38"/>
      <w:bookmarkStart w:id="4074" w:name="_Toc193395322"/>
      <w:bookmarkEnd w:id="4073"/>
      <w:r w:rsidRPr="00C6761E">
        <w:lastRenderedPageBreak/>
        <w:t>11.3.38</w:t>
      </w:r>
      <w:r w:rsidRPr="00C6761E">
        <w:tab/>
        <w:t>MIC</w:t>
      </w:r>
      <w:bookmarkEnd w:id="4074"/>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C33084">
        <w:trPr>
          <w:cantSplit/>
          <w:jc w:val="center"/>
        </w:trPr>
        <w:tc>
          <w:tcPr>
            <w:tcW w:w="777" w:type="dxa"/>
            <w:tcBorders>
              <w:top w:val="nil"/>
              <w:left w:val="nil"/>
              <w:right w:val="nil"/>
            </w:tcBorders>
          </w:tcPr>
          <w:p w14:paraId="5A8D9617" w14:textId="77777777" w:rsidR="002620B2" w:rsidRPr="00C6761E" w:rsidRDefault="002620B2" w:rsidP="00C33084">
            <w:pPr>
              <w:pStyle w:val="TAC"/>
            </w:pPr>
            <w:r w:rsidRPr="00C6761E">
              <w:t>8</w:t>
            </w:r>
          </w:p>
        </w:tc>
        <w:tc>
          <w:tcPr>
            <w:tcW w:w="709" w:type="dxa"/>
            <w:tcBorders>
              <w:top w:val="nil"/>
              <w:left w:val="nil"/>
              <w:right w:val="nil"/>
            </w:tcBorders>
          </w:tcPr>
          <w:p w14:paraId="04C3CE2B" w14:textId="77777777" w:rsidR="002620B2" w:rsidRPr="00C6761E" w:rsidRDefault="002620B2" w:rsidP="00C33084">
            <w:pPr>
              <w:pStyle w:val="TAC"/>
            </w:pPr>
            <w:r w:rsidRPr="00C6761E">
              <w:t>7</w:t>
            </w:r>
          </w:p>
        </w:tc>
        <w:tc>
          <w:tcPr>
            <w:tcW w:w="709" w:type="dxa"/>
            <w:tcBorders>
              <w:top w:val="nil"/>
              <w:left w:val="nil"/>
              <w:right w:val="nil"/>
            </w:tcBorders>
          </w:tcPr>
          <w:p w14:paraId="66C90AFB" w14:textId="77777777" w:rsidR="002620B2" w:rsidRPr="00C6761E" w:rsidRDefault="002620B2" w:rsidP="00C33084">
            <w:pPr>
              <w:pStyle w:val="TAC"/>
            </w:pPr>
            <w:r w:rsidRPr="00C6761E">
              <w:t>6</w:t>
            </w:r>
          </w:p>
        </w:tc>
        <w:tc>
          <w:tcPr>
            <w:tcW w:w="708" w:type="dxa"/>
            <w:tcBorders>
              <w:top w:val="nil"/>
              <w:left w:val="nil"/>
              <w:right w:val="nil"/>
            </w:tcBorders>
          </w:tcPr>
          <w:p w14:paraId="49B72456" w14:textId="77777777" w:rsidR="002620B2" w:rsidRPr="00C6761E" w:rsidRDefault="002620B2" w:rsidP="00C33084">
            <w:pPr>
              <w:pStyle w:val="TAC"/>
            </w:pPr>
            <w:r w:rsidRPr="00C6761E">
              <w:t>5</w:t>
            </w:r>
          </w:p>
        </w:tc>
        <w:tc>
          <w:tcPr>
            <w:tcW w:w="709" w:type="dxa"/>
            <w:tcBorders>
              <w:top w:val="nil"/>
              <w:left w:val="nil"/>
              <w:right w:val="nil"/>
            </w:tcBorders>
          </w:tcPr>
          <w:p w14:paraId="11F9D954" w14:textId="77777777" w:rsidR="002620B2" w:rsidRPr="00C6761E" w:rsidRDefault="002620B2" w:rsidP="00C33084">
            <w:pPr>
              <w:pStyle w:val="TAC"/>
            </w:pPr>
            <w:r w:rsidRPr="00C6761E">
              <w:t>4</w:t>
            </w:r>
          </w:p>
        </w:tc>
        <w:tc>
          <w:tcPr>
            <w:tcW w:w="851" w:type="dxa"/>
            <w:tcBorders>
              <w:top w:val="nil"/>
              <w:left w:val="nil"/>
              <w:right w:val="nil"/>
            </w:tcBorders>
          </w:tcPr>
          <w:p w14:paraId="39131613" w14:textId="77777777" w:rsidR="002620B2" w:rsidRPr="00C6761E" w:rsidRDefault="002620B2" w:rsidP="00C33084">
            <w:pPr>
              <w:pStyle w:val="TAC"/>
            </w:pPr>
            <w:r w:rsidRPr="00C6761E">
              <w:t>3</w:t>
            </w:r>
          </w:p>
        </w:tc>
        <w:tc>
          <w:tcPr>
            <w:tcW w:w="708" w:type="dxa"/>
            <w:tcBorders>
              <w:top w:val="nil"/>
              <w:left w:val="nil"/>
              <w:right w:val="nil"/>
            </w:tcBorders>
          </w:tcPr>
          <w:p w14:paraId="2C42B756" w14:textId="77777777" w:rsidR="002620B2" w:rsidRPr="00C6761E" w:rsidRDefault="002620B2" w:rsidP="00C33084">
            <w:pPr>
              <w:pStyle w:val="TAC"/>
            </w:pPr>
            <w:r w:rsidRPr="00C6761E">
              <w:t>2</w:t>
            </w:r>
          </w:p>
        </w:tc>
        <w:tc>
          <w:tcPr>
            <w:tcW w:w="993" w:type="dxa"/>
            <w:tcBorders>
              <w:top w:val="nil"/>
              <w:left w:val="nil"/>
              <w:right w:val="nil"/>
            </w:tcBorders>
          </w:tcPr>
          <w:p w14:paraId="16802F51" w14:textId="77777777" w:rsidR="002620B2" w:rsidRPr="00C6761E" w:rsidRDefault="002620B2" w:rsidP="00C33084">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C33084">
            <w:pPr>
              <w:pStyle w:val="TAL"/>
            </w:pPr>
          </w:p>
        </w:tc>
      </w:tr>
      <w:tr w:rsidR="002620B2" w:rsidRPr="00C6761E" w14:paraId="37C8B865" w14:textId="77777777" w:rsidTr="00C33084">
        <w:trPr>
          <w:cantSplit/>
          <w:jc w:val="center"/>
        </w:trPr>
        <w:tc>
          <w:tcPr>
            <w:tcW w:w="6164" w:type="dxa"/>
            <w:gridSpan w:val="8"/>
            <w:tcBorders>
              <w:bottom w:val="single" w:sz="4" w:space="0" w:color="auto"/>
            </w:tcBorders>
          </w:tcPr>
          <w:p w14:paraId="25ED144A" w14:textId="77777777" w:rsidR="002620B2" w:rsidRPr="00C6761E" w:rsidRDefault="002620B2" w:rsidP="00C33084">
            <w:pPr>
              <w:pStyle w:val="TAC"/>
            </w:pPr>
            <w:r w:rsidRPr="00C6761E">
              <w:t>MIC IEI</w:t>
            </w:r>
          </w:p>
        </w:tc>
        <w:tc>
          <w:tcPr>
            <w:tcW w:w="1344" w:type="dxa"/>
            <w:tcBorders>
              <w:top w:val="nil"/>
              <w:bottom w:val="nil"/>
              <w:right w:val="nil"/>
            </w:tcBorders>
          </w:tcPr>
          <w:p w14:paraId="13301CAC" w14:textId="77777777" w:rsidR="002620B2" w:rsidRPr="00C6761E" w:rsidRDefault="002620B2" w:rsidP="00C33084">
            <w:pPr>
              <w:pStyle w:val="TAL"/>
            </w:pPr>
            <w:r w:rsidRPr="00C6761E">
              <w:t>octet 1</w:t>
            </w:r>
          </w:p>
        </w:tc>
      </w:tr>
      <w:tr w:rsidR="002620B2" w:rsidRPr="00C6761E" w14:paraId="2C01C344" w14:textId="77777777" w:rsidTr="00C33084">
        <w:trPr>
          <w:cantSplit/>
          <w:jc w:val="center"/>
        </w:trPr>
        <w:tc>
          <w:tcPr>
            <w:tcW w:w="6164" w:type="dxa"/>
            <w:gridSpan w:val="8"/>
          </w:tcPr>
          <w:p w14:paraId="2A56C03A" w14:textId="77777777" w:rsidR="002620B2" w:rsidRPr="00C6761E" w:rsidRDefault="002620B2" w:rsidP="00C33084">
            <w:pPr>
              <w:pStyle w:val="TAC"/>
            </w:pPr>
          </w:p>
          <w:p w14:paraId="5D193A20" w14:textId="77777777" w:rsidR="002620B2" w:rsidRPr="00C6761E" w:rsidRDefault="002620B2" w:rsidP="00C33084">
            <w:pPr>
              <w:pStyle w:val="TAC"/>
            </w:pPr>
            <w:r w:rsidRPr="00C6761E">
              <w:t>MIC value</w:t>
            </w:r>
          </w:p>
        </w:tc>
        <w:tc>
          <w:tcPr>
            <w:tcW w:w="1344" w:type="dxa"/>
            <w:tcBorders>
              <w:top w:val="nil"/>
              <w:bottom w:val="nil"/>
              <w:right w:val="nil"/>
            </w:tcBorders>
          </w:tcPr>
          <w:p w14:paraId="2BD7BB49" w14:textId="77777777" w:rsidR="002620B2" w:rsidRPr="00C6761E" w:rsidRDefault="002620B2" w:rsidP="00C33084">
            <w:pPr>
              <w:pStyle w:val="TAL"/>
            </w:pPr>
            <w:r w:rsidRPr="00C6761E">
              <w:t>octet 2</w:t>
            </w:r>
          </w:p>
          <w:p w14:paraId="0E38BB4F" w14:textId="77777777" w:rsidR="002620B2" w:rsidRPr="00C6761E" w:rsidRDefault="002620B2" w:rsidP="00C33084">
            <w:pPr>
              <w:pStyle w:val="TAL"/>
            </w:pPr>
          </w:p>
          <w:p w14:paraId="31768CBC" w14:textId="77777777" w:rsidR="002620B2" w:rsidRPr="00C6761E" w:rsidRDefault="002620B2" w:rsidP="00C33084">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4075" w:name="_CRFigure11_3_38_1"/>
      <w:r w:rsidRPr="00C6761E">
        <w:t>Figure </w:t>
      </w:r>
      <w:bookmarkEnd w:id="4075"/>
      <w:r w:rsidRPr="00C6761E">
        <w:t>11.3.38.1: MIC information element</w:t>
      </w:r>
    </w:p>
    <w:p w14:paraId="62E9EABE" w14:textId="5BBA9A88" w:rsidR="002620B2" w:rsidRPr="00C6761E" w:rsidRDefault="002620B2" w:rsidP="002620B2">
      <w:pPr>
        <w:pStyle w:val="TH"/>
      </w:pPr>
      <w:bookmarkStart w:id="4076" w:name="_CRTable11_3_38_1"/>
      <w:r w:rsidRPr="00C6761E">
        <w:t>Table </w:t>
      </w:r>
      <w:bookmarkEnd w:id="4076"/>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C33084">
        <w:trPr>
          <w:cantSplit/>
          <w:jc w:val="center"/>
        </w:trPr>
        <w:tc>
          <w:tcPr>
            <w:tcW w:w="7051" w:type="dxa"/>
            <w:tcBorders>
              <w:bottom w:val="single" w:sz="4" w:space="0" w:color="auto"/>
            </w:tcBorders>
          </w:tcPr>
          <w:p w14:paraId="42DF663F" w14:textId="77777777" w:rsidR="002620B2" w:rsidRPr="00C6761E" w:rsidRDefault="002620B2" w:rsidP="00C33084">
            <w:pPr>
              <w:pStyle w:val="TAL"/>
            </w:pPr>
            <w:r w:rsidRPr="00C6761E">
              <w:t>MIC value (octet 2 to 5)</w:t>
            </w:r>
          </w:p>
          <w:p w14:paraId="0F6255F5" w14:textId="77777777" w:rsidR="002620B2" w:rsidRPr="00C6761E" w:rsidRDefault="002620B2" w:rsidP="00C33084">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6BFADFD3" w:rsidR="00495533" w:rsidRDefault="00495533" w:rsidP="00495533">
      <w:pPr>
        <w:pStyle w:val="Heading3"/>
      </w:pPr>
      <w:bookmarkStart w:id="4077" w:name="_CR11_3_39"/>
      <w:bookmarkStart w:id="4078" w:name="_Toc193395323"/>
      <w:bookmarkEnd w:id="4077"/>
      <w:r w:rsidRPr="00C6761E">
        <w:t>11.3.39</w:t>
      </w:r>
      <w:r w:rsidRPr="00C6761E">
        <w:tab/>
      </w:r>
      <w:r w:rsidR="005F7D6E">
        <w:t>User info ID 2</w:t>
      </w:r>
      <w:bookmarkEnd w:id="4078"/>
    </w:p>
    <w:p w14:paraId="64A7C227" w14:textId="75B8CB3D" w:rsidR="005F7D6E" w:rsidRPr="00C6761E" w:rsidRDefault="005F7D6E" w:rsidP="005F7D6E">
      <w:r w:rsidRPr="00C6761E">
        <w:t xml:space="preserve">The purpose of the </w:t>
      </w:r>
      <w:r>
        <w:t>User info ID 2</w:t>
      </w:r>
      <w:r w:rsidRPr="00C6761E">
        <w:t xml:space="preserve"> information element is to carry a user info ID</w:t>
      </w:r>
      <w:r>
        <w:t xml:space="preserve"> value </w:t>
      </w:r>
      <w:r w:rsidRPr="00C6761E">
        <w:t>as specified in 3GPP TS 23.304 [2]. The user info ID parameter</w:t>
      </w:r>
      <w:r w:rsidRPr="00490EA4">
        <w:t xml:space="preserve"> </w:t>
      </w:r>
      <w:r>
        <w:t>contains</w:t>
      </w:r>
      <w:r w:rsidRPr="00C6761E">
        <w:t xml:space="preserve"> a 48-bit long bit string</w:t>
      </w:r>
      <w:r>
        <w:t xml:space="preserve"> (6 octets)</w:t>
      </w:r>
      <w:r w:rsidRPr="00C6761E">
        <w:t>.</w:t>
      </w:r>
      <w:r>
        <w:t xml:space="preserve"> </w:t>
      </w:r>
      <w:r w:rsidRPr="00C6761E">
        <w:t xml:space="preserve">The </w:t>
      </w:r>
      <w:r>
        <w:t>composition of the contents</w:t>
      </w:r>
      <w:r w:rsidRPr="00C6761E">
        <w:t xml:space="preserve"> of the user info ID is out of scope of this specification.</w:t>
      </w:r>
    </w:p>
    <w:p w14:paraId="12D0305B" w14:textId="4D59DCFE" w:rsidR="005F7D6E" w:rsidRDefault="005F7D6E" w:rsidP="005F7D6E">
      <w:r w:rsidRPr="00C6761E">
        <w:t xml:space="preserve">The </w:t>
      </w:r>
      <w:r>
        <w:t>User info ID 2</w:t>
      </w:r>
      <w:r w:rsidRPr="00C6761E">
        <w:t xml:space="preserve"> is a type 4 information element</w:t>
      </w:r>
      <w:r>
        <w:t xml:space="preserve"> </w:t>
      </w:r>
      <w:bookmarkStart w:id="4079" w:name="_Hlk180069340"/>
      <w:r>
        <w:t xml:space="preserve">with the length of </w:t>
      </w:r>
      <w:bookmarkEnd w:id="4079"/>
      <w:r>
        <w:t>8 octets</w:t>
      </w:r>
      <w:r w:rsidRPr="00C6761E">
        <w:t>.</w:t>
      </w:r>
    </w:p>
    <w:p w14:paraId="57DBD2E5" w14:textId="77777777" w:rsidR="005F7D6E" w:rsidRPr="00C6761E" w:rsidRDefault="005F7D6E" w:rsidP="005F7D6E">
      <w:pPr>
        <w:pStyle w:val="NO"/>
      </w:pPr>
      <w:bookmarkStart w:id="4080" w:name="_Hlk179898020"/>
      <w:r>
        <w:t>NOTE:</w:t>
      </w:r>
      <w:r>
        <w:tab/>
        <w:t>Semantically, the contents of the User info ID 2 is identical to the contents of the User info ID (see clause 11.2.7). Protocol-wise however the respective IE types and the IE formats are different.</w:t>
      </w:r>
    </w:p>
    <w:bookmarkEnd w:id="4080"/>
    <w:p w14:paraId="2736921B" w14:textId="0B7FE39A" w:rsidR="005F7D6E" w:rsidRPr="00C6761E" w:rsidRDefault="005F7D6E" w:rsidP="005F7D6E">
      <w:r w:rsidRPr="00C6761E">
        <w:t xml:space="preserve">The </w:t>
      </w:r>
      <w:r>
        <w:t>User info ID 2</w:t>
      </w:r>
      <w:r w:rsidRPr="00C6761E">
        <w:t xml:space="preserve"> information element is coded as shown in figure 11.3.39.1 and table 11.3.39.1.</w:t>
      </w:r>
    </w:p>
    <w:p w14:paraId="738FD366" w14:textId="77777777" w:rsidR="005F7D6E" w:rsidRPr="00C6761E" w:rsidRDefault="005F7D6E" w:rsidP="005F7D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5F7D6E" w:rsidRPr="00C6761E" w14:paraId="4400AA64" w14:textId="77777777" w:rsidTr="005661E8">
        <w:trPr>
          <w:gridBefore w:val="1"/>
          <w:wBefore w:w="178" w:type="dxa"/>
          <w:cantSplit/>
          <w:jc w:val="center"/>
        </w:trPr>
        <w:tc>
          <w:tcPr>
            <w:tcW w:w="710" w:type="dxa"/>
            <w:tcBorders>
              <w:top w:val="nil"/>
              <w:left w:val="nil"/>
              <w:bottom w:val="nil"/>
              <w:right w:val="nil"/>
            </w:tcBorders>
            <w:hideMark/>
          </w:tcPr>
          <w:p w14:paraId="6FADD5BB" w14:textId="77777777" w:rsidR="005F7D6E" w:rsidRPr="00C6761E" w:rsidRDefault="005F7D6E" w:rsidP="005661E8">
            <w:pPr>
              <w:pStyle w:val="TAC"/>
            </w:pPr>
            <w:r w:rsidRPr="00C6761E">
              <w:t>8</w:t>
            </w:r>
          </w:p>
        </w:tc>
        <w:tc>
          <w:tcPr>
            <w:tcW w:w="720" w:type="dxa"/>
            <w:tcBorders>
              <w:top w:val="nil"/>
              <w:left w:val="nil"/>
              <w:bottom w:val="nil"/>
              <w:right w:val="nil"/>
            </w:tcBorders>
            <w:hideMark/>
          </w:tcPr>
          <w:p w14:paraId="7AED5380" w14:textId="77777777" w:rsidR="005F7D6E" w:rsidRPr="00C6761E" w:rsidRDefault="005F7D6E" w:rsidP="005661E8">
            <w:pPr>
              <w:pStyle w:val="TAC"/>
            </w:pPr>
            <w:r w:rsidRPr="00C6761E">
              <w:t>7</w:t>
            </w:r>
          </w:p>
        </w:tc>
        <w:tc>
          <w:tcPr>
            <w:tcW w:w="720" w:type="dxa"/>
            <w:tcBorders>
              <w:top w:val="nil"/>
              <w:left w:val="nil"/>
              <w:bottom w:val="nil"/>
              <w:right w:val="nil"/>
            </w:tcBorders>
            <w:hideMark/>
          </w:tcPr>
          <w:p w14:paraId="7DA95D57" w14:textId="77777777" w:rsidR="005F7D6E" w:rsidRPr="00C6761E" w:rsidRDefault="005F7D6E" w:rsidP="005661E8">
            <w:pPr>
              <w:pStyle w:val="TAC"/>
            </w:pPr>
            <w:r w:rsidRPr="00C6761E">
              <w:t>6</w:t>
            </w:r>
          </w:p>
        </w:tc>
        <w:tc>
          <w:tcPr>
            <w:tcW w:w="720" w:type="dxa"/>
            <w:tcBorders>
              <w:top w:val="nil"/>
              <w:left w:val="nil"/>
              <w:bottom w:val="nil"/>
              <w:right w:val="nil"/>
            </w:tcBorders>
            <w:hideMark/>
          </w:tcPr>
          <w:p w14:paraId="656EDEF2" w14:textId="77777777" w:rsidR="005F7D6E" w:rsidRPr="00C6761E" w:rsidRDefault="005F7D6E" w:rsidP="005661E8">
            <w:pPr>
              <w:pStyle w:val="TAC"/>
            </w:pPr>
            <w:r w:rsidRPr="00C6761E">
              <w:t>5</w:t>
            </w:r>
          </w:p>
        </w:tc>
        <w:tc>
          <w:tcPr>
            <w:tcW w:w="720" w:type="dxa"/>
            <w:tcBorders>
              <w:top w:val="nil"/>
              <w:left w:val="nil"/>
              <w:bottom w:val="nil"/>
              <w:right w:val="nil"/>
            </w:tcBorders>
            <w:hideMark/>
          </w:tcPr>
          <w:p w14:paraId="696BCBFE" w14:textId="77777777" w:rsidR="005F7D6E" w:rsidRPr="00C6761E" w:rsidRDefault="005F7D6E" w:rsidP="005661E8">
            <w:pPr>
              <w:pStyle w:val="TAC"/>
            </w:pPr>
            <w:r w:rsidRPr="00C6761E">
              <w:t>4</w:t>
            </w:r>
          </w:p>
        </w:tc>
        <w:tc>
          <w:tcPr>
            <w:tcW w:w="720" w:type="dxa"/>
            <w:tcBorders>
              <w:top w:val="nil"/>
              <w:left w:val="nil"/>
              <w:bottom w:val="nil"/>
              <w:right w:val="nil"/>
            </w:tcBorders>
            <w:hideMark/>
          </w:tcPr>
          <w:p w14:paraId="677DC68F" w14:textId="77777777" w:rsidR="005F7D6E" w:rsidRPr="00C6761E" w:rsidRDefault="005F7D6E" w:rsidP="005661E8">
            <w:pPr>
              <w:pStyle w:val="TAC"/>
            </w:pPr>
            <w:r w:rsidRPr="00C6761E">
              <w:t>3</w:t>
            </w:r>
          </w:p>
        </w:tc>
        <w:tc>
          <w:tcPr>
            <w:tcW w:w="720" w:type="dxa"/>
            <w:tcBorders>
              <w:top w:val="nil"/>
              <w:left w:val="nil"/>
              <w:bottom w:val="nil"/>
              <w:right w:val="nil"/>
            </w:tcBorders>
            <w:hideMark/>
          </w:tcPr>
          <w:p w14:paraId="5F373C61" w14:textId="77777777" w:rsidR="005F7D6E" w:rsidRPr="00C6761E" w:rsidRDefault="005F7D6E" w:rsidP="005661E8">
            <w:pPr>
              <w:pStyle w:val="TAC"/>
            </w:pPr>
            <w:r w:rsidRPr="00C6761E">
              <w:t>2</w:t>
            </w:r>
          </w:p>
        </w:tc>
        <w:tc>
          <w:tcPr>
            <w:tcW w:w="730" w:type="dxa"/>
            <w:gridSpan w:val="2"/>
            <w:tcBorders>
              <w:top w:val="nil"/>
              <w:left w:val="nil"/>
              <w:bottom w:val="nil"/>
              <w:right w:val="nil"/>
            </w:tcBorders>
            <w:hideMark/>
          </w:tcPr>
          <w:p w14:paraId="65144CAC" w14:textId="77777777" w:rsidR="005F7D6E" w:rsidRPr="00C6761E" w:rsidRDefault="005F7D6E" w:rsidP="005661E8">
            <w:pPr>
              <w:pStyle w:val="TAC"/>
            </w:pPr>
            <w:r w:rsidRPr="00C6761E">
              <w:t>1</w:t>
            </w:r>
          </w:p>
        </w:tc>
        <w:tc>
          <w:tcPr>
            <w:tcW w:w="1161" w:type="dxa"/>
            <w:gridSpan w:val="2"/>
            <w:tcBorders>
              <w:top w:val="nil"/>
              <w:left w:val="nil"/>
              <w:bottom w:val="nil"/>
              <w:right w:val="nil"/>
            </w:tcBorders>
          </w:tcPr>
          <w:p w14:paraId="56CE50DA" w14:textId="77777777" w:rsidR="005F7D6E" w:rsidRPr="00C6761E" w:rsidRDefault="005F7D6E" w:rsidP="005661E8">
            <w:pPr>
              <w:keepNext/>
              <w:keepLines/>
              <w:spacing w:after="0"/>
              <w:rPr>
                <w:rFonts w:ascii="Arial" w:hAnsi="Arial"/>
                <w:sz w:val="18"/>
              </w:rPr>
            </w:pPr>
          </w:p>
        </w:tc>
      </w:tr>
      <w:tr w:rsidR="005F7D6E" w:rsidRPr="00C6761E" w14:paraId="0CFF7691" w14:textId="77777777" w:rsidTr="005661E8">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8958715" w14:textId="444B50EE" w:rsidR="005F7D6E" w:rsidRPr="00C6761E" w:rsidRDefault="005F7D6E" w:rsidP="005661E8">
            <w:pPr>
              <w:pStyle w:val="TAC"/>
            </w:pPr>
            <w:r>
              <w:t>User info ID 2</w:t>
            </w:r>
            <w:r w:rsidRPr="00C6761E">
              <w:t xml:space="preserve"> IEI</w:t>
            </w:r>
          </w:p>
        </w:tc>
        <w:tc>
          <w:tcPr>
            <w:tcW w:w="1137" w:type="dxa"/>
            <w:gridSpan w:val="2"/>
            <w:tcBorders>
              <w:top w:val="nil"/>
              <w:left w:val="nil"/>
              <w:bottom w:val="nil"/>
              <w:right w:val="nil"/>
            </w:tcBorders>
            <w:hideMark/>
          </w:tcPr>
          <w:p w14:paraId="4B6C18C7" w14:textId="77777777" w:rsidR="005F7D6E" w:rsidRPr="00C6761E" w:rsidRDefault="005F7D6E" w:rsidP="005661E8">
            <w:pPr>
              <w:pStyle w:val="TAL"/>
            </w:pPr>
            <w:r w:rsidRPr="00C6761E">
              <w:t>octet 1</w:t>
            </w:r>
          </w:p>
        </w:tc>
      </w:tr>
      <w:tr w:rsidR="005F7D6E" w:rsidRPr="00C6761E" w14:paraId="68BFD225" w14:textId="77777777" w:rsidTr="005661E8">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F745E36" w14:textId="186C86F7" w:rsidR="005F7D6E" w:rsidRPr="00C6761E" w:rsidRDefault="005F7D6E" w:rsidP="005661E8">
            <w:pPr>
              <w:pStyle w:val="TAC"/>
            </w:pPr>
            <w:r w:rsidRPr="00C6761E">
              <w:t xml:space="preserve">Length of </w:t>
            </w:r>
            <w:r>
              <w:t>User info ID 2</w:t>
            </w:r>
            <w:r w:rsidRPr="00C6761E">
              <w:t xml:space="preserve"> contents</w:t>
            </w:r>
          </w:p>
        </w:tc>
        <w:tc>
          <w:tcPr>
            <w:tcW w:w="1137" w:type="dxa"/>
            <w:gridSpan w:val="2"/>
            <w:tcBorders>
              <w:top w:val="nil"/>
              <w:left w:val="nil"/>
              <w:bottom w:val="nil"/>
              <w:right w:val="nil"/>
            </w:tcBorders>
          </w:tcPr>
          <w:p w14:paraId="6E4F06AB" w14:textId="77777777" w:rsidR="005F7D6E" w:rsidRPr="00C6761E" w:rsidRDefault="005F7D6E" w:rsidP="005661E8">
            <w:pPr>
              <w:pStyle w:val="TAL"/>
            </w:pPr>
            <w:r w:rsidRPr="00C6761E">
              <w:t>octet 2</w:t>
            </w:r>
          </w:p>
        </w:tc>
      </w:tr>
      <w:tr w:rsidR="005F7D6E" w:rsidRPr="00C6761E" w14:paraId="3246E958" w14:textId="77777777" w:rsidTr="005661E8">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1EDB161" w14:textId="77777777" w:rsidR="005F7D6E" w:rsidRPr="00C6761E" w:rsidRDefault="005F7D6E" w:rsidP="005661E8">
            <w:pPr>
              <w:pStyle w:val="TAC"/>
            </w:pPr>
            <w:r w:rsidRPr="00C6761E">
              <w:t>User info ID</w:t>
            </w:r>
            <w:r>
              <w:t xml:space="preserve"> 2 </w:t>
            </w:r>
            <w:r w:rsidRPr="00C6761E">
              <w:t>contents</w:t>
            </w:r>
          </w:p>
        </w:tc>
        <w:tc>
          <w:tcPr>
            <w:tcW w:w="1137" w:type="dxa"/>
            <w:gridSpan w:val="2"/>
            <w:tcBorders>
              <w:top w:val="nil"/>
              <w:left w:val="nil"/>
              <w:bottom w:val="nil"/>
              <w:right w:val="nil"/>
            </w:tcBorders>
            <w:hideMark/>
          </w:tcPr>
          <w:p w14:paraId="36BAAB35" w14:textId="77777777" w:rsidR="005F7D6E" w:rsidRPr="00C6761E" w:rsidRDefault="005F7D6E" w:rsidP="005661E8">
            <w:pPr>
              <w:pStyle w:val="TAL"/>
              <w:rPr>
                <w:lang w:eastAsia="zh-CN"/>
              </w:rPr>
            </w:pPr>
            <w:r w:rsidRPr="00C6761E">
              <w:rPr>
                <w:lang w:eastAsia="zh-CN"/>
              </w:rPr>
              <w:t>octet 3</w:t>
            </w:r>
          </w:p>
        </w:tc>
      </w:tr>
      <w:tr w:rsidR="005F7D6E" w:rsidRPr="00C6761E" w14:paraId="0120AAC1" w14:textId="77777777" w:rsidTr="005661E8">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6572ADAF" w14:textId="77777777" w:rsidR="005F7D6E" w:rsidRPr="00C6761E" w:rsidRDefault="005F7D6E" w:rsidP="005661E8">
            <w:pPr>
              <w:spacing w:after="0"/>
              <w:rPr>
                <w:rFonts w:ascii="Arial" w:eastAsiaTheme="minorEastAsia" w:hAnsi="Arial"/>
                <w:sz w:val="18"/>
              </w:rPr>
            </w:pPr>
          </w:p>
        </w:tc>
        <w:tc>
          <w:tcPr>
            <w:tcW w:w="1137" w:type="dxa"/>
            <w:gridSpan w:val="2"/>
            <w:tcBorders>
              <w:top w:val="nil"/>
              <w:left w:val="nil"/>
              <w:bottom w:val="nil"/>
              <w:right w:val="nil"/>
            </w:tcBorders>
          </w:tcPr>
          <w:p w14:paraId="7B7DEECF" w14:textId="77777777" w:rsidR="005F7D6E" w:rsidRPr="00C6761E" w:rsidRDefault="005F7D6E" w:rsidP="005661E8">
            <w:pPr>
              <w:pStyle w:val="TAL"/>
            </w:pPr>
          </w:p>
          <w:p w14:paraId="293F6C0B" w14:textId="168276AB" w:rsidR="005F7D6E" w:rsidRPr="00C6761E" w:rsidRDefault="005F7D6E" w:rsidP="005661E8">
            <w:pPr>
              <w:pStyle w:val="TAL"/>
            </w:pPr>
            <w:r w:rsidRPr="00C6761E">
              <w:t xml:space="preserve">octet </w:t>
            </w:r>
            <w:r>
              <w:t>8</w:t>
            </w:r>
          </w:p>
        </w:tc>
      </w:tr>
    </w:tbl>
    <w:p w14:paraId="5D436FE6" w14:textId="260F35CB" w:rsidR="005F7D6E" w:rsidRPr="00C6761E" w:rsidRDefault="005F7D6E" w:rsidP="005F7D6E">
      <w:pPr>
        <w:pStyle w:val="TF"/>
      </w:pPr>
      <w:bookmarkStart w:id="4081" w:name="_CRFigure11_3_39_1"/>
      <w:r w:rsidRPr="00C6761E">
        <w:t>Figure </w:t>
      </w:r>
      <w:bookmarkEnd w:id="4081"/>
      <w:r w:rsidRPr="00C6761E">
        <w:t xml:space="preserve">11.3.39.1: </w:t>
      </w:r>
      <w:r>
        <w:t>User info ID 2</w:t>
      </w:r>
      <w:r w:rsidRPr="00C6761E">
        <w:t xml:space="preserve"> information element</w:t>
      </w:r>
    </w:p>
    <w:p w14:paraId="7F28B6D3" w14:textId="308F8503" w:rsidR="005F7D6E" w:rsidRPr="00C6761E" w:rsidRDefault="005F7D6E" w:rsidP="005F7D6E">
      <w:pPr>
        <w:pStyle w:val="TH"/>
      </w:pPr>
      <w:bookmarkStart w:id="4082" w:name="_CRTable11_3_39_1"/>
      <w:r w:rsidRPr="00C6761E">
        <w:t>Table </w:t>
      </w:r>
      <w:bookmarkEnd w:id="4082"/>
      <w:r w:rsidRPr="00C6761E">
        <w:t xml:space="preserve">11.3.39.1: </w:t>
      </w:r>
      <w:r>
        <w:t>User info ID 2</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F7D6E" w:rsidRPr="00C6761E" w14:paraId="47D8BE91" w14:textId="77777777" w:rsidTr="005661E8">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7FAB403" w14:textId="2735DE69" w:rsidR="005F7D6E" w:rsidRPr="00C6761E" w:rsidRDefault="005F7D6E" w:rsidP="005661E8">
            <w:pPr>
              <w:pStyle w:val="TAL"/>
            </w:pPr>
            <w:r w:rsidRPr="00C6761E">
              <w:t xml:space="preserve">The </w:t>
            </w:r>
            <w:r>
              <w:t>User info ID 2</w:t>
            </w:r>
            <w:r w:rsidRPr="00C6761E">
              <w:t xml:space="preserve"> contents field contains the</w:t>
            </w:r>
            <w:r>
              <w:t xml:space="preserve"> value of</w:t>
            </w:r>
            <w:r w:rsidRPr="00C6761E">
              <w:t xml:space="preserve"> the User info ID. The </w:t>
            </w:r>
            <w:r>
              <w:t>composition of the contents</w:t>
            </w:r>
            <w:r w:rsidRPr="00C6761E">
              <w:t xml:space="preserve"> of the </w:t>
            </w:r>
            <w:r>
              <w:t>User info ID</w:t>
            </w:r>
            <w:r w:rsidRPr="00C6761E">
              <w:t xml:space="preserve"> is out of scope of this specification.</w:t>
            </w:r>
          </w:p>
        </w:tc>
      </w:tr>
    </w:tbl>
    <w:p w14:paraId="0D3CBE49" w14:textId="77777777" w:rsidR="005F7D6E" w:rsidRPr="005F7D6E" w:rsidRDefault="005F7D6E" w:rsidP="005F7D6E"/>
    <w:p w14:paraId="46089397" w14:textId="0D444476" w:rsidR="000E455A" w:rsidRPr="00C6761E" w:rsidRDefault="000E455A" w:rsidP="000E455A">
      <w:pPr>
        <w:pStyle w:val="Heading3"/>
      </w:pPr>
      <w:bookmarkStart w:id="4083" w:name="_CR11_3_40"/>
      <w:bookmarkStart w:id="4084" w:name="_Toc193395324"/>
      <w:bookmarkEnd w:id="4083"/>
      <w:r w:rsidRPr="00C6761E">
        <w:t>11.3.40</w:t>
      </w:r>
      <w:r w:rsidRPr="00C6761E">
        <w:tab/>
        <w:t>QoS flow descriptions</w:t>
      </w:r>
      <w:bookmarkEnd w:id="4084"/>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4085" w:name="_CR11_3_41"/>
      <w:bookmarkStart w:id="4086" w:name="_Toc193395325"/>
      <w:bookmarkEnd w:id="4085"/>
      <w:r w:rsidRPr="00C6761E">
        <w:t>11.3.41</w:t>
      </w:r>
      <w:r w:rsidRPr="00C6761E">
        <w:tab/>
        <w:t>PC5 signalling protocol cause 2</w:t>
      </w:r>
      <w:bookmarkEnd w:id="4086"/>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lastRenderedPageBreak/>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6761E" w:rsidRDefault="006D19FB" w:rsidP="000225E5">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0225E5">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0225E5">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0225E5">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0225E5">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0225E5">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0225E5">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0225E5">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0225E5">
            <w:pPr>
              <w:keepNext/>
              <w:keepLines/>
              <w:spacing w:after="0"/>
              <w:rPr>
                <w:rFonts w:ascii="Arial" w:hAnsi="Arial"/>
                <w:sz w:val="18"/>
              </w:rPr>
            </w:pPr>
          </w:p>
        </w:tc>
      </w:tr>
      <w:tr w:rsidR="006D19FB" w:rsidRPr="00C6761E"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0225E5">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0225E5">
            <w:pPr>
              <w:pStyle w:val="TAL"/>
            </w:pPr>
            <w:r w:rsidRPr="00C6761E">
              <w:t>octet 1</w:t>
            </w:r>
          </w:p>
        </w:tc>
      </w:tr>
      <w:tr w:rsidR="006D19FB" w:rsidRPr="00C6761E"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0225E5">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0225E5">
            <w:pPr>
              <w:pStyle w:val="TAL"/>
            </w:pPr>
            <w:r w:rsidRPr="00C6761E">
              <w:t>octet 2</w:t>
            </w:r>
          </w:p>
        </w:tc>
      </w:tr>
      <w:tr w:rsidR="006D19FB" w:rsidRPr="00C6761E"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0225E5">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0225E5">
            <w:pPr>
              <w:pStyle w:val="TAL"/>
            </w:pPr>
            <w:r w:rsidRPr="00C6761E">
              <w:t>octet 3</w:t>
            </w:r>
          </w:p>
        </w:tc>
      </w:tr>
    </w:tbl>
    <w:p w14:paraId="5A47D4DB" w14:textId="34928618" w:rsidR="006D19FB" w:rsidRPr="00C6761E" w:rsidRDefault="006D19FB" w:rsidP="006D19FB">
      <w:pPr>
        <w:pStyle w:val="TF"/>
      </w:pPr>
      <w:bookmarkStart w:id="4087" w:name="_CRFigure11_3_41_1"/>
      <w:r w:rsidRPr="00C6761E">
        <w:t>Figure </w:t>
      </w:r>
      <w:bookmarkEnd w:id="4087"/>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4088" w:name="_CRTable11_3_41_1"/>
      <w:r w:rsidRPr="00C6761E">
        <w:t>Table </w:t>
      </w:r>
      <w:bookmarkEnd w:id="4088"/>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0225E5">
            <w:pPr>
              <w:pStyle w:val="TAL"/>
            </w:pPr>
          </w:p>
          <w:p w14:paraId="5A0B543B" w14:textId="77777777" w:rsidR="006D19FB" w:rsidRPr="00C6761E" w:rsidRDefault="006D19FB" w:rsidP="000225E5">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0225E5">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4089" w:name="_CR11_3_42"/>
      <w:bookmarkStart w:id="4090" w:name="_Toc193395326"/>
      <w:bookmarkEnd w:id="4089"/>
      <w:r w:rsidRPr="00C6761E">
        <w:t>11.3.</w:t>
      </w:r>
      <w:bookmarkStart w:id="4091" w:name="_Toc123635160"/>
      <w:r w:rsidRPr="00C6761E">
        <w:t>42</w:t>
      </w:r>
      <w:r w:rsidRPr="00C6761E">
        <w:tab/>
      </w:r>
      <w:bookmarkEnd w:id="4091"/>
      <w:r w:rsidRPr="00C6761E">
        <w:t>IP address/prefix needed indication</w:t>
      </w:r>
      <w:bookmarkEnd w:id="4090"/>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7C750D">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7C750D">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7C750D">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7C750D">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7C750D">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7C750D">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7C750D">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7C750D">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7C750D">
            <w:pPr>
              <w:pStyle w:val="TAL"/>
            </w:pPr>
          </w:p>
        </w:tc>
      </w:tr>
      <w:tr w:rsidR="00892227" w:rsidRPr="00C6761E"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7C750D">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7C750D">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7C750D">
            <w:pPr>
              <w:pStyle w:val="TAL"/>
            </w:pPr>
            <w:r w:rsidRPr="00C6761E">
              <w:rPr>
                <w:lang w:eastAsia="zh-CN"/>
              </w:rPr>
              <w:t>octet 1</w:t>
            </w:r>
          </w:p>
        </w:tc>
      </w:tr>
    </w:tbl>
    <w:p w14:paraId="4A4B76A2" w14:textId="1D49BB96" w:rsidR="00892227" w:rsidRPr="00C6761E" w:rsidRDefault="00892227" w:rsidP="00892227">
      <w:pPr>
        <w:pStyle w:val="TF"/>
      </w:pPr>
      <w:bookmarkStart w:id="4092" w:name="_CRFigure11_3_42_1"/>
      <w:r w:rsidRPr="00C6761E">
        <w:t>Figure </w:t>
      </w:r>
      <w:bookmarkEnd w:id="4092"/>
      <w:r w:rsidRPr="00C6761E">
        <w:t>11.3.42.1: IP address/prefix needed indication information element</w:t>
      </w:r>
    </w:p>
    <w:p w14:paraId="4C12EFDB" w14:textId="39052582" w:rsidR="00892227" w:rsidRPr="00C6761E" w:rsidRDefault="00892227" w:rsidP="00892227">
      <w:pPr>
        <w:pStyle w:val="TH"/>
      </w:pPr>
      <w:bookmarkStart w:id="4093" w:name="_CRTable11_3_42_1"/>
      <w:r w:rsidRPr="00C6761E">
        <w:t>Table </w:t>
      </w:r>
      <w:bookmarkEnd w:id="4093"/>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7C750D">
            <w:pPr>
              <w:pStyle w:val="TAL"/>
            </w:pPr>
            <w:r w:rsidRPr="00C6761E">
              <w:t>IP address/prefix needed indication contents (octet 1)</w:t>
            </w:r>
          </w:p>
          <w:p w14:paraId="47604C7F" w14:textId="77777777" w:rsidR="00892227" w:rsidRPr="00C6761E" w:rsidRDefault="00892227" w:rsidP="007C750D">
            <w:pPr>
              <w:pStyle w:val="TAL"/>
            </w:pPr>
          </w:p>
          <w:p w14:paraId="546374E9" w14:textId="77777777" w:rsidR="00892227" w:rsidRPr="00C6761E" w:rsidRDefault="00892227" w:rsidP="007C750D">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7C750D">
              <w:tc>
                <w:tcPr>
                  <w:tcW w:w="432" w:type="dxa"/>
                </w:tcPr>
                <w:p w14:paraId="0688E125" w14:textId="77777777" w:rsidR="00892227" w:rsidRPr="00C6761E" w:rsidRDefault="00892227" w:rsidP="007C750D">
                  <w:pPr>
                    <w:pStyle w:val="TAH"/>
                    <w:jc w:val="left"/>
                  </w:pPr>
                  <w:r w:rsidRPr="00C6761E">
                    <w:t>4</w:t>
                  </w:r>
                </w:p>
              </w:tc>
              <w:tc>
                <w:tcPr>
                  <w:tcW w:w="432" w:type="dxa"/>
                </w:tcPr>
                <w:p w14:paraId="4C31FB64" w14:textId="77777777" w:rsidR="00892227" w:rsidRPr="00C6761E" w:rsidRDefault="00892227" w:rsidP="007C750D">
                  <w:pPr>
                    <w:pStyle w:val="TAH"/>
                    <w:jc w:val="left"/>
                  </w:pPr>
                  <w:r w:rsidRPr="00C6761E">
                    <w:t>3</w:t>
                  </w:r>
                </w:p>
              </w:tc>
              <w:tc>
                <w:tcPr>
                  <w:tcW w:w="432" w:type="dxa"/>
                </w:tcPr>
                <w:p w14:paraId="348618F3" w14:textId="77777777" w:rsidR="00892227" w:rsidRPr="00C6761E" w:rsidRDefault="00892227" w:rsidP="007C750D">
                  <w:pPr>
                    <w:pStyle w:val="TAH"/>
                    <w:jc w:val="left"/>
                  </w:pPr>
                  <w:r w:rsidRPr="00C6761E">
                    <w:t>2</w:t>
                  </w:r>
                </w:p>
              </w:tc>
              <w:tc>
                <w:tcPr>
                  <w:tcW w:w="432" w:type="dxa"/>
                </w:tcPr>
                <w:p w14:paraId="1777F227" w14:textId="77777777" w:rsidR="00892227" w:rsidRPr="00C6761E" w:rsidRDefault="00892227" w:rsidP="007C750D">
                  <w:pPr>
                    <w:pStyle w:val="TAH"/>
                    <w:jc w:val="left"/>
                  </w:pPr>
                  <w:r w:rsidRPr="00C6761E">
                    <w:t>1</w:t>
                  </w:r>
                </w:p>
              </w:tc>
              <w:tc>
                <w:tcPr>
                  <w:tcW w:w="5250" w:type="dxa"/>
                </w:tcPr>
                <w:p w14:paraId="6F918DC5" w14:textId="77777777" w:rsidR="00892227" w:rsidRPr="00C6761E" w:rsidRDefault="00892227" w:rsidP="007C750D">
                  <w:pPr>
                    <w:pStyle w:val="TAH"/>
                    <w:jc w:val="left"/>
                  </w:pPr>
                </w:p>
              </w:tc>
            </w:tr>
            <w:tr w:rsidR="00892227" w:rsidRPr="00C6761E" w14:paraId="0F1D7C5F" w14:textId="77777777" w:rsidTr="007C750D">
              <w:tc>
                <w:tcPr>
                  <w:tcW w:w="432" w:type="dxa"/>
                </w:tcPr>
                <w:p w14:paraId="0690ED39" w14:textId="77777777" w:rsidR="00892227" w:rsidRPr="00C6761E" w:rsidRDefault="00892227" w:rsidP="007C750D">
                  <w:pPr>
                    <w:pStyle w:val="TAL"/>
                  </w:pPr>
                  <w:r w:rsidRPr="00C6761E">
                    <w:t>0</w:t>
                  </w:r>
                </w:p>
              </w:tc>
              <w:tc>
                <w:tcPr>
                  <w:tcW w:w="432" w:type="dxa"/>
                </w:tcPr>
                <w:p w14:paraId="00E9511E" w14:textId="77777777" w:rsidR="00892227" w:rsidRPr="00C6761E" w:rsidRDefault="00892227" w:rsidP="007C750D">
                  <w:pPr>
                    <w:pStyle w:val="TAL"/>
                  </w:pPr>
                  <w:r w:rsidRPr="00C6761E">
                    <w:t>0</w:t>
                  </w:r>
                </w:p>
              </w:tc>
              <w:tc>
                <w:tcPr>
                  <w:tcW w:w="432" w:type="dxa"/>
                </w:tcPr>
                <w:p w14:paraId="11D9A239" w14:textId="77777777" w:rsidR="00892227" w:rsidRPr="00C6761E" w:rsidRDefault="00892227" w:rsidP="007C750D">
                  <w:pPr>
                    <w:pStyle w:val="TAL"/>
                  </w:pPr>
                  <w:r w:rsidRPr="00C6761E">
                    <w:t>0</w:t>
                  </w:r>
                </w:p>
              </w:tc>
              <w:tc>
                <w:tcPr>
                  <w:tcW w:w="432" w:type="dxa"/>
                </w:tcPr>
                <w:p w14:paraId="653132A2" w14:textId="77777777" w:rsidR="00892227" w:rsidRPr="00C6761E" w:rsidRDefault="00892227" w:rsidP="007C750D">
                  <w:pPr>
                    <w:pStyle w:val="TAL"/>
                  </w:pPr>
                  <w:r w:rsidRPr="00C6761E">
                    <w:t>0</w:t>
                  </w:r>
                </w:p>
              </w:tc>
              <w:tc>
                <w:tcPr>
                  <w:tcW w:w="5250" w:type="dxa"/>
                </w:tcPr>
                <w:p w14:paraId="2B705299" w14:textId="77777777" w:rsidR="00892227" w:rsidRPr="00C6761E" w:rsidRDefault="00892227" w:rsidP="007C750D">
                  <w:pPr>
                    <w:pStyle w:val="TAL"/>
                  </w:pPr>
                  <w:r w:rsidRPr="00C6761E">
                    <w:t>Reserved</w:t>
                  </w:r>
                </w:p>
              </w:tc>
            </w:tr>
            <w:tr w:rsidR="00892227" w:rsidRPr="00C6761E" w14:paraId="2F331064" w14:textId="77777777" w:rsidTr="007C750D">
              <w:tc>
                <w:tcPr>
                  <w:tcW w:w="432" w:type="dxa"/>
                </w:tcPr>
                <w:p w14:paraId="7938F23E" w14:textId="77777777" w:rsidR="00892227" w:rsidRPr="00C6761E" w:rsidRDefault="00892227" w:rsidP="007C750D">
                  <w:pPr>
                    <w:pStyle w:val="TAL"/>
                  </w:pPr>
                  <w:r w:rsidRPr="00C6761E">
                    <w:t>0</w:t>
                  </w:r>
                </w:p>
              </w:tc>
              <w:tc>
                <w:tcPr>
                  <w:tcW w:w="432" w:type="dxa"/>
                </w:tcPr>
                <w:p w14:paraId="18B23B66" w14:textId="77777777" w:rsidR="00892227" w:rsidRPr="00C6761E" w:rsidRDefault="00892227" w:rsidP="007C750D">
                  <w:pPr>
                    <w:pStyle w:val="TAL"/>
                  </w:pPr>
                  <w:r w:rsidRPr="00C6761E">
                    <w:t>0</w:t>
                  </w:r>
                </w:p>
              </w:tc>
              <w:tc>
                <w:tcPr>
                  <w:tcW w:w="432" w:type="dxa"/>
                </w:tcPr>
                <w:p w14:paraId="089D69BC" w14:textId="77777777" w:rsidR="00892227" w:rsidRPr="00C6761E" w:rsidRDefault="00892227" w:rsidP="007C750D">
                  <w:pPr>
                    <w:pStyle w:val="TAL"/>
                  </w:pPr>
                  <w:r w:rsidRPr="00C6761E">
                    <w:t>0</w:t>
                  </w:r>
                </w:p>
              </w:tc>
              <w:tc>
                <w:tcPr>
                  <w:tcW w:w="432" w:type="dxa"/>
                </w:tcPr>
                <w:p w14:paraId="19EE152F" w14:textId="77777777" w:rsidR="00892227" w:rsidRPr="00C6761E" w:rsidRDefault="00892227" w:rsidP="007C750D">
                  <w:pPr>
                    <w:pStyle w:val="TAL"/>
                  </w:pPr>
                  <w:r w:rsidRPr="00C6761E">
                    <w:t>1</w:t>
                  </w:r>
                </w:p>
              </w:tc>
              <w:tc>
                <w:tcPr>
                  <w:tcW w:w="5250" w:type="dxa"/>
                </w:tcPr>
                <w:p w14:paraId="5DAF7547" w14:textId="77777777" w:rsidR="00892227" w:rsidRPr="00C6761E" w:rsidRDefault="00892227" w:rsidP="007C750D">
                  <w:pPr>
                    <w:pStyle w:val="TAL"/>
                  </w:pPr>
                  <w:r w:rsidRPr="00C6761E">
                    <w:t>IP address/prefix needs to be changed and allocated by the 5G ProSe UE-to-UE relay UE</w:t>
                  </w:r>
                </w:p>
              </w:tc>
            </w:tr>
          </w:tbl>
          <w:p w14:paraId="55089FDF" w14:textId="77777777" w:rsidR="00892227" w:rsidRPr="00C6761E" w:rsidRDefault="00892227" w:rsidP="007C750D">
            <w:pPr>
              <w:pStyle w:val="TAL"/>
            </w:pPr>
          </w:p>
          <w:p w14:paraId="46EA1C28" w14:textId="77777777" w:rsidR="00892227" w:rsidRPr="00C6761E" w:rsidRDefault="00892227" w:rsidP="007C750D">
            <w:pPr>
              <w:pStyle w:val="TAL"/>
            </w:pPr>
            <w:r w:rsidRPr="00C6761E">
              <w:t>All other values are spare and shall be coded as zero.</w:t>
            </w:r>
          </w:p>
        </w:tc>
      </w:tr>
      <w:tr w:rsidR="00892227" w:rsidRPr="00C6761E"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7C750D">
            <w:pPr>
              <w:pStyle w:val="TAL"/>
            </w:pPr>
          </w:p>
        </w:tc>
      </w:tr>
    </w:tbl>
    <w:p w14:paraId="5D4F18DB" w14:textId="27FAFB6A" w:rsidR="00892227" w:rsidRPr="00C6761E" w:rsidRDefault="00892227" w:rsidP="00892227">
      <w:pPr>
        <w:pStyle w:val="Heading3"/>
      </w:pPr>
      <w:bookmarkStart w:id="4094" w:name="_CR11_3_43"/>
      <w:bookmarkStart w:id="4095" w:name="_Toc193395327"/>
      <w:bookmarkEnd w:id="4094"/>
      <w:r w:rsidRPr="00C6761E">
        <w:t>11.3.43</w:t>
      </w:r>
      <w:r w:rsidRPr="00C6761E">
        <w:tab/>
      </w:r>
      <w:r w:rsidR="00DF1C52" w:rsidRPr="00C6761E">
        <w:t>Void</w:t>
      </w:r>
      <w:bookmarkEnd w:id="4095"/>
    </w:p>
    <w:p w14:paraId="6AA33DA9" w14:textId="43BC5BF2" w:rsidR="00892227" w:rsidRPr="00C6761E" w:rsidRDefault="00892227" w:rsidP="00892227">
      <w:pPr>
        <w:pStyle w:val="Heading3"/>
      </w:pPr>
      <w:bookmarkStart w:id="4096" w:name="_CR11_3_44"/>
      <w:bookmarkStart w:id="4097" w:name="_Toc123635141"/>
      <w:bookmarkStart w:id="4098" w:name="_Toc193395328"/>
      <w:bookmarkEnd w:id="4096"/>
      <w:r w:rsidRPr="00C6761E">
        <w:t>11.3.44</w:t>
      </w:r>
      <w:r w:rsidRPr="00C6761E">
        <w:tab/>
        <w:t>List of Link local IPv6 address</w:t>
      </w:r>
      <w:bookmarkEnd w:id="4097"/>
      <w:bookmarkEnd w:id="4098"/>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23A71A78" w:rsidR="00892227" w:rsidRPr="00C6761E" w:rsidRDefault="00892227" w:rsidP="00892227">
      <w:r w:rsidRPr="00C6761E">
        <w:t>The list of Link local IPv6 addresses information element is coded as shown in figure 11.3.</w:t>
      </w:r>
      <w:r w:rsidR="006B017B">
        <w:t>44</w:t>
      </w:r>
      <w:r w:rsidRPr="00C6761E">
        <w:t>.1.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7C750D">
        <w:trPr>
          <w:cantSplit/>
          <w:jc w:val="center"/>
        </w:trPr>
        <w:tc>
          <w:tcPr>
            <w:tcW w:w="709" w:type="dxa"/>
            <w:tcBorders>
              <w:top w:val="nil"/>
              <w:left w:val="nil"/>
              <w:bottom w:val="nil"/>
              <w:right w:val="nil"/>
            </w:tcBorders>
            <w:hideMark/>
          </w:tcPr>
          <w:p w14:paraId="686980EF" w14:textId="77777777" w:rsidR="00892227" w:rsidRPr="00C6761E" w:rsidRDefault="00892227" w:rsidP="007C750D">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7C750D">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7C750D">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7C750D">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7C750D">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7C750D">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7C750D">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7C750D">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7C750D">
            <w:pPr>
              <w:keepNext/>
              <w:keepLines/>
              <w:spacing w:after="0"/>
              <w:rPr>
                <w:rFonts w:ascii="Arial" w:hAnsi="Arial"/>
                <w:sz w:val="18"/>
              </w:rPr>
            </w:pPr>
          </w:p>
        </w:tc>
      </w:tr>
      <w:tr w:rsidR="00892227" w:rsidRPr="00C6761E" w14:paraId="67BB518E"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7C750D">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7C750D">
            <w:pPr>
              <w:pStyle w:val="TAL"/>
            </w:pPr>
            <w:r w:rsidRPr="00C6761E">
              <w:t>octet 1</w:t>
            </w:r>
          </w:p>
        </w:tc>
      </w:tr>
      <w:tr w:rsidR="00892227" w:rsidRPr="00C6761E" w14:paraId="717214E0"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7C750D">
            <w:pPr>
              <w:pStyle w:val="TAC"/>
            </w:pPr>
          </w:p>
          <w:p w14:paraId="387301C8" w14:textId="77777777" w:rsidR="00892227" w:rsidRPr="00C6761E" w:rsidRDefault="00892227" w:rsidP="007C750D">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7C750D">
            <w:pPr>
              <w:pStyle w:val="TAL"/>
            </w:pPr>
            <w:r w:rsidRPr="00C6761E">
              <w:t>octet 2</w:t>
            </w:r>
          </w:p>
          <w:p w14:paraId="4B704900" w14:textId="77777777" w:rsidR="00892227" w:rsidRPr="00C6761E" w:rsidRDefault="00892227" w:rsidP="007C750D">
            <w:pPr>
              <w:pStyle w:val="TAL"/>
            </w:pPr>
          </w:p>
          <w:p w14:paraId="2DAD6E6D" w14:textId="77777777" w:rsidR="00892227" w:rsidRPr="00C6761E" w:rsidRDefault="00892227" w:rsidP="007C750D">
            <w:pPr>
              <w:pStyle w:val="TAL"/>
            </w:pPr>
          </w:p>
        </w:tc>
      </w:tr>
      <w:tr w:rsidR="00892227" w:rsidRPr="00C6761E" w14:paraId="774D8549"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7C750D">
            <w:pPr>
              <w:pStyle w:val="TAC"/>
            </w:pPr>
          </w:p>
          <w:p w14:paraId="19DE380D" w14:textId="77777777" w:rsidR="00892227" w:rsidRPr="00C6761E" w:rsidRDefault="00892227" w:rsidP="007C750D">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7C750D">
            <w:pPr>
              <w:pStyle w:val="TAL"/>
            </w:pPr>
            <w:r w:rsidRPr="00C6761E">
              <w:t>octet 3</w:t>
            </w:r>
          </w:p>
          <w:p w14:paraId="47016C7A" w14:textId="77777777" w:rsidR="00892227" w:rsidRPr="00C6761E" w:rsidRDefault="00892227" w:rsidP="007C750D">
            <w:pPr>
              <w:pStyle w:val="TAL"/>
            </w:pPr>
          </w:p>
          <w:p w14:paraId="1CAB6BA6" w14:textId="77777777" w:rsidR="00892227" w:rsidRPr="00C6761E" w:rsidRDefault="00892227" w:rsidP="007C750D">
            <w:pPr>
              <w:pStyle w:val="TAL"/>
            </w:pPr>
            <w:r w:rsidRPr="00C6761E">
              <w:t>octet u</w:t>
            </w:r>
          </w:p>
        </w:tc>
      </w:tr>
      <w:tr w:rsidR="00892227" w:rsidRPr="00C6761E" w14:paraId="0C804B81"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7C750D">
            <w:pPr>
              <w:pStyle w:val="TAC"/>
            </w:pPr>
          </w:p>
          <w:p w14:paraId="20897EFA" w14:textId="77777777" w:rsidR="00892227" w:rsidRPr="00C6761E" w:rsidRDefault="00892227" w:rsidP="007C750D">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7C750D">
            <w:pPr>
              <w:pStyle w:val="TAL"/>
            </w:pPr>
            <w:r w:rsidRPr="00C6761E">
              <w:t>octet u+1*</w:t>
            </w:r>
          </w:p>
          <w:p w14:paraId="003691E3" w14:textId="77777777" w:rsidR="00892227" w:rsidRPr="00C6761E" w:rsidRDefault="00892227" w:rsidP="007C750D">
            <w:pPr>
              <w:pStyle w:val="TAL"/>
            </w:pPr>
          </w:p>
          <w:p w14:paraId="48876025" w14:textId="77777777" w:rsidR="00892227" w:rsidRPr="00C6761E" w:rsidRDefault="00892227" w:rsidP="007C750D">
            <w:pPr>
              <w:pStyle w:val="TAL"/>
            </w:pPr>
            <w:r w:rsidRPr="00C6761E">
              <w:t>octet v*</w:t>
            </w:r>
          </w:p>
        </w:tc>
      </w:tr>
      <w:tr w:rsidR="00892227" w:rsidRPr="00C6761E" w14:paraId="73B630BD"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7C750D">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7C750D">
            <w:pPr>
              <w:pStyle w:val="TAL"/>
            </w:pPr>
            <w:r w:rsidRPr="00C6761E">
              <w:t>octet v+1*</w:t>
            </w:r>
          </w:p>
          <w:p w14:paraId="0BB441D9" w14:textId="77777777" w:rsidR="00892227" w:rsidRPr="00C6761E" w:rsidRDefault="00892227" w:rsidP="007C750D">
            <w:pPr>
              <w:pStyle w:val="TAL"/>
            </w:pPr>
          </w:p>
          <w:p w14:paraId="1D4ED10A" w14:textId="77777777" w:rsidR="00892227" w:rsidRPr="00C6761E" w:rsidRDefault="00892227" w:rsidP="007C750D">
            <w:pPr>
              <w:pStyle w:val="TAL"/>
            </w:pPr>
            <w:r w:rsidRPr="00C6761E">
              <w:t>octet w*</w:t>
            </w:r>
          </w:p>
        </w:tc>
      </w:tr>
      <w:tr w:rsidR="00892227" w:rsidRPr="00C6761E" w14:paraId="2D3D8D45"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7C750D">
            <w:pPr>
              <w:pStyle w:val="TAC"/>
            </w:pPr>
          </w:p>
          <w:p w14:paraId="477C4296" w14:textId="77777777" w:rsidR="00892227" w:rsidRPr="00C6761E" w:rsidRDefault="00892227" w:rsidP="007C750D">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7C750D">
            <w:pPr>
              <w:pStyle w:val="TAL"/>
            </w:pPr>
            <w:r w:rsidRPr="00C6761E">
              <w:t>octet w+1*</w:t>
            </w:r>
          </w:p>
          <w:p w14:paraId="4FEA8D79" w14:textId="77777777" w:rsidR="00892227" w:rsidRPr="00C6761E" w:rsidRDefault="00892227" w:rsidP="007C750D">
            <w:pPr>
              <w:pStyle w:val="TAL"/>
            </w:pPr>
          </w:p>
          <w:p w14:paraId="74424427" w14:textId="77777777" w:rsidR="00892227" w:rsidRPr="00C6761E" w:rsidRDefault="00892227" w:rsidP="007C750D">
            <w:pPr>
              <w:pStyle w:val="TAL"/>
            </w:pPr>
            <w:r w:rsidRPr="00C6761E">
              <w:t>octet x*</w:t>
            </w:r>
          </w:p>
        </w:tc>
      </w:tr>
    </w:tbl>
    <w:p w14:paraId="2D6168B5" w14:textId="21EA35DA" w:rsidR="00892227" w:rsidRPr="00C6761E" w:rsidRDefault="00892227" w:rsidP="00892227">
      <w:pPr>
        <w:pStyle w:val="TF"/>
      </w:pPr>
      <w:bookmarkStart w:id="4099" w:name="_CRFigure11_3_44_1"/>
      <w:r w:rsidRPr="00C6761E">
        <w:t>Figure </w:t>
      </w:r>
      <w:bookmarkEnd w:id="4099"/>
      <w:r w:rsidRPr="00C6761E">
        <w:t>11.3.44.1: List of Link local IPv6 addresses information element</w:t>
      </w:r>
    </w:p>
    <w:p w14:paraId="0CFABD07" w14:textId="00FD416E" w:rsidR="00892227" w:rsidRPr="00C6761E" w:rsidRDefault="00892227" w:rsidP="00892227">
      <w:pPr>
        <w:pStyle w:val="TH"/>
      </w:pPr>
      <w:bookmarkStart w:id="4100" w:name="_CRTable11_3_44_1"/>
      <w:r w:rsidRPr="00C6761E">
        <w:t>Table </w:t>
      </w:r>
      <w:bookmarkEnd w:id="4100"/>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7C750D">
        <w:trPr>
          <w:cantSplit/>
          <w:trHeight w:val="1488"/>
          <w:jc w:val="center"/>
        </w:trPr>
        <w:tc>
          <w:tcPr>
            <w:tcW w:w="7984" w:type="dxa"/>
            <w:tcBorders>
              <w:top w:val="single" w:sz="4" w:space="0" w:color="auto"/>
              <w:left w:val="single" w:sz="4" w:space="0" w:color="auto"/>
              <w:bottom w:val="nil"/>
              <w:right w:val="single" w:sz="4" w:space="0" w:color="auto"/>
            </w:tcBorders>
          </w:tcPr>
          <w:p w14:paraId="4A18DF45" w14:textId="77777777" w:rsidR="006B017B" w:rsidRDefault="006B017B" w:rsidP="007C750D">
            <w:pPr>
              <w:pStyle w:val="TAL"/>
            </w:pPr>
            <w:r w:rsidRPr="0022343C">
              <w:t>Link local IPv6 address</w:t>
            </w:r>
            <w:r>
              <w:t>:</w:t>
            </w:r>
          </w:p>
          <w:p w14:paraId="0A325DC8" w14:textId="5CAF33E0" w:rsidR="00892227" w:rsidRPr="00C6761E" w:rsidRDefault="006B017B" w:rsidP="007C750D">
            <w:pPr>
              <w:pStyle w:val="TAL"/>
            </w:pPr>
            <w:r>
              <w:t>The e</w:t>
            </w:r>
            <w:r w:rsidR="00892227" w:rsidRPr="00C6761E">
              <w:t>ncoding of Link local IPv6 address is defined in clause 11.3.7</w:t>
            </w:r>
          </w:p>
        </w:tc>
      </w:tr>
      <w:tr w:rsidR="00892227" w:rsidRPr="00C6761E" w14:paraId="479D3248" w14:textId="77777777" w:rsidTr="007C750D">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7C750D">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4101" w:name="_CR11_3_45"/>
      <w:bookmarkStart w:id="4102" w:name="_Toc20233312"/>
      <w:bookmarkStart w:id="4103" w:name="_Toc27747449"/>
      <w:bookmarkStart w:id="4104" w:name="_Toc36213643"/>
      <w:bookmarkStart w:id="4105" w:name="_Toc36657820"/>
      <w:bookmarkStart w:id="4106" w:name="_Toc45287497"/>
      <w:bookmarkStart w:id="4107" w:name="_Toc51948773"/>
      <w:bookmarkStart w:id="4108" w:name="_Toc51949865"/>
      <w:bookmarkStart w:id="4109" w:name="_Toc123902358"/>
      <w:bookmarkStart w:id="4110" w:name="_Toc193395329"/>
      <w:bookmarkEnd w:id="4101"/>
      <w:r w:rsidRPr="00C6761E">
        <w:t>11.3.45</w:t>
      </w:r>
      <w:r w:rsidRPr="00C6761E">
        <w:tab/>
        <w:t>MAC address</w:t>
      </w:r>
      <w:bookmarkEnd w:id="4102"/>
      <w:bookmarkEnd w:id="4103"/>
      <w:bookmarkEnd w:id="4104"/>
      <w:bookmarkEnd w:id="4105"/>
      <w:bookmarkEnd w:id="4106"/>
      <w:bookmarkEnd w:id="4107"/>
      <w:bookmarkEnd w:id="4108"/>
      <w:bookmarkEnd w:id="4109"/>
      <w:bookmarkEnd w:id="4110"/>
    </w:p>
    <w:p w14:paraId="3C34A29A" w14:textId="77777777" w:rsidR="00B63FC4" w:rsidRPr="00C6761E" w:rsidRDefault="00B63FC4" w:rsidP="00B63FC4">
      <w:r w:rsidRPr="00C6761E">
        <w:t>The purpose of the MAC address</w:t>
      </w:r>
      <w:r w:rsidRPr="00C6761E">
        <w:rPr>
          <w:i/>
        </w:rPr>
        <w:t xml:space="preserve"> </w:t>
      </w:r>
      <w:r w:rsidRPr="00C6761E">
        <w:t>information element is to signal the MAC address of the UE when the 5G ProSe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360540">
        <w:trPr>
          <w:cantSplit/>
          <w:jc w:val="center"/>
        </w:trPr>
        <w:tc>
          <w:tcPr>
            <w:tcW w:w="709" w:type="dxa"/>
            <w:tcBorders>
              <w:top w:val="nil"/>
              <w:left w:val="nil"/>
              <w:bottom w:val="nil"/>
              <w:right w:val="nil"/>
            </w:tcBorders>
          </w:tcPr>
          <w:p w14:paraId="53C16039" w14:textId="77777777" w:rsidR="00B63FC4" w:rsidRPr="00C6761E" w:rsidRDefault="00B63FC4" w:rsidP="00360540">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360540">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360540">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360540">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360540">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360540">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360540">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360540">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360540">
            <w:pPr>
              <w:pStyle w:val="TAL"/>
            </w:pPr>
          </w:p>
        </w:tc>
      </w:tr>
      <w:tr w:rsidR="00B63FC4" w:rsidRPr="00C6761E"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360540">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360540">
            <w:pPr>
              <w:pStyle w:val="TAL"/>
            </w:pPr>
            <w:r w:rsidRPr="00C6761E">
              <w:t>octet 1</w:t>
            </w:r>
          </w:p>
        </w:tc>
      </w:tr>
      <w:tr w:rsidR="00B63FC4" w:rsidRPr="00C6761E"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360540">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360540">
            <w:pPr>
              <w:pStyle w:val="TAL"/>
            </w:pPr>
            <w:r w:rsidRPr="00C6761E">
              <w:t>octet 2</w:t>
            </w:r>
          </w:p>
        </w:tc>
      </w:tr>
      <w:tr w:rsidR="00B63FC4" w:rsidRPr="00C6761E"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360540">
            <w:pPr>
              <w:pStyle w:val="TAL"/>
            </w:pPr>
            <w:r w:rsidRPr="00C6761E">
              <w:t>octet 3</w:t>
            </w:r>
          </w:p>
        </w:tc>
      </w:tr>
      <w:tr w:rsidR="00B63FC4" w:rsidRPr="00C6761E"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360540">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360540">
            <w:pPr>
              <w:pStyle w:val="TAL"/>
            </w:pPr>
          </w:p>
        </w:tc>
      </w:tr>
      <w:tr w:rsidR="00B63FC4" w:rsidRPr="00C6761E"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360540">
            <w:pPr>
              <w:pStyle w:val="TAC"/>
            </w:pPr>
          </w:p>
        </w:tc>
        <w:tc>
          <w:tcPr>
            <w:tcW w:w="1560" w:type="dxa"/>
            <w:tcBorders>
              <w:top w:val="nil"/>
              <w:left w:val="single" w:sz="4" w:space="0" w:color="auto"/>
              <w:bottom w:val="nil"/>
              <w:right w:val="nil"/>
            </w:tcBorders>
          </w:tcPr>
          <w:p w14:paraId="1D20F507" w14:textId="77777777" w:rsidR="00B63FC4" w:rsidRPr="00C6761E" w:rsidRDefault="00B63FC4" w:rsidP="00360540">
            <w:pPr>
              <w:pStyle w:val="TAL"/>
            </w:pPr>
            <w:r w:rsidRPr="00C6761E">
              <w:t>octet 8</w:t>
            </w:r>
          </w:p>
        </w:tc>
      </w:tr>
    </w:tbl>
    <w:p w14:paraId="79DD3C82" w14:textId="2F4FFB93" w:rsidR="00B63FC4" w:rsidRPr="00C6761E" w:rsidRDefault="00B63FC4" w:rsidP="00B63FC4">
      <w:pPr>
        <w:pStyle w:val="TF"/>
        <w:rPr>
          <w:lang w:val="fr-FR"/>
        </w:rPr>
      </w:pPr>
      <w:bookmarkStart w:id="4111" w:name="_CRFigure11_3_45_1"/>
      <w:r w:rsidRPr="00C6761E">
        <w:rPr>
          <w:lang w:val="fr-FR"/>
        </w:rPr>
        <w:t>Figure </w:t>
      </w:r>
      <w:bookmarkEnd w:id="4111"/>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4112" w:name="_CRTable11_3_45_1"/>
      <w:r w:rsidRPr="00C6761E">
        <w:rPr>
          <w:lang w:val="fr-FR"/>
        </w:rPr>
        <w:t>Table </w:t>
      </w:r>
      <w:bookmarkEnd w:id="4112"/>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360540">
        <w:trPr>
          <w:cantSplit/>
          <w:jc w:val="center"/>
        </w:trPr>
        <w:tc>
          <w:tcPr>
            <w:tcW w:w="7087" w:type="dxa"/>
          </w:tcPr>
          <w:p w14:paraId="107F74E3" w14:textId="77777777" w:rsidR="00B63FC4" w:rsidRPr="00C6761E" w:rsidRDefault="00B63FC4" w:rsidP="00360540">
            <w:pPr>
              <w:pStyle w:val="TAL"/>
            </w:pPr>
            <w:r w:rsidRPr="00C6761E">
              <w:t>MAC address (octets 3 to 8)</w:t>
            </w:r>
          </w:p>
          <w:p w14:paraId="04B3D713" w14:textId="77777777" w:rsidR="00B63FC4" w:rsidRPr="00C6761E" w:rsidRDefault="00B63FC4" w:rsidP="00360540">
            <w:pPr>
              <w:pStyle w:val="TAL"/>
            </w:pPr>
          </w:p>
          <w:p w14:paraId="024EA6A2" w14:textId="77777777" w:rsidR="00B63FC4" w:rsidRPr="00C6761E" w:rsidRDefault="00B63FC4" w:rsidP="00360540">
            <w:pPr>
              <w:pStyle w:val="TAL"/>
            </w:pPr>
            <w:r w:rsidRPr="00C6761E">
              <w:t>The MAC address field contains the binary representation of the MAC address of the UE, starting with the least significat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4113" w:name="_CR11_3_46"/>
      <w:bookmarkStart w:id="4114" w:name="_Toc131695581"/>
      <w:bookmarkStart w:id="4115" w:name="_Toc193395330"/>
      <w:bookmarkEnd w:id="4113"/>
      <w:r w:rsidRPr="00C6761E">
        <w:rPr>
          <w:lang w:eastAsia="zh-CN"/>
        </w:rPr>
        <w:t>11.3.46</w:t>
      </w:r>
      <w:r w:rsidRPr="00C6761E">
        <w:rPr>
          <w:lang w:eastAsia="zh-CN"/>
        </w:rPr>
        <w:tab/>
        <w:t>Relay reselection indication</w:t>
      </w:r>
      <w:bookmarkEnd w:id="4115"/>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lastRenderedPageBreak/>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FC4533">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FC4533">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FC4533">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FC4533">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FC4533">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FC4533">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FC4533">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FC4533">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FC4533">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FC4533">
            <w:pPr>
              <w:pStyle w:val="TAL"/>
            </w:pPr>
          </w:p>
        </w:tc>
      </w:tr>
      <w:tr w:rsidR="00DF4855" w:rsidRPr="00C6761E" w14:paraId="60601D78" w14:textId="77777777" w:rsidTr="00FC4533">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FC4533">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FC4533">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FC4533">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FC4533">
            <w:pPr>
              <w:pStyle w:val="TAL"/>
            </w:pPr>
            <w:r w:rsidRPr="00C6761E">
              <w:t>octet 1</w:t>
            </w:r>
          </w:p>
        </w:tc>
      </w:tr>
    </w:tbl>
    <w:p w14:paraId="62577942" w14:textId="77777777" w:rsidR="00DF4855" w:rsidRPr="00C6761E" w:rsidRDefault="00DF4855" w:rsidP="00DF4855">
      <w:pPr>
        <w:pStyle w:val="TF"/>
      </w:pPr>
      <w:bookmarkStart w:id="4116" w:name="_CRFigure11_3_46_1"/>
      <w:r w:rsidRPr="00C6761E">
        <w:t>Figure </w:t>
      </w:r>
      <w:bookmarkEnd w:id="4116"/>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4117" w:name="_CRTable11_3_46_1"/>
      <w:r w:rsidRPr="00C6761E">
        <w:t>Table </w:t>
      </w:r>
      <w:bookmarkEnd w:id="4117"/>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FC4533">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FC4533">
            <w:pPr>
              <w:pStyle w:val="TAL"/>
              <w:rPr>
                <w:lang w:eastAsia="zh-CN"/>
              </w:rPr>
            </w:pPr>
            <w:r w:rsidRPr="00C6761E">
              <w:rPr>
                <w:lang w:eastAsia="zh-CN"/>
              </w:rPr>
              <w:t>Relay reselection indication (RRI) (octet 1, bit 1)</w:t>
            </w:r>
          </w:p>
        </w:tc>
      </w:tr>
      <w:tr w:rsidR="00DF4855" w:rsidRPr="00C6761E" w14:paraId="21EDBC8E"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FC4533">
            <w:pPr>
              <w:pStyle w:val="TAL"/>
              <w:rPr>
                <w:lang w:eastAsia="zh-CN"/>
              </w:rPr>
            </w:pPr>
            <w:r w:rsidRPr="00C6761E">
              <w:rPr>
                <w:lang w:eastAsia="zh-CN"/>
              </w:rPr>
              <w:t>Bit</w:t>
            </w:r>
          </w:p>
        </w:tc>
      </w:tr>
      <w:tr w:rsidR="00DF4855" w:rsidRPr="00C6761E" w14:paraId="718D6F66"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FC4533">
            <w:pPr>
              <w:pStyle w:val="TAL"/>
              <w:rPr>
                <w:lang w:eastAsia="zh-CN"/>
              </w:rPr>
            </w:pPr>
            <w:r w:rsidRPr="00C6761E">
              <w:rPr>
                <w:b/>
                <w:bCs/>
                <w:lang w:eastAsia="zh-CN"/>
              </w:rPr>
              <w:t>1</w:t>
            </w:r>
          </w:p>
        </w:tc>
      </w:tr>
      <w:tr w:rsidR="00DF4855" w:rsidRPr="00C6761E" w14:paraId="4286C258" w14:textId="77777777" w:rsidTr="00FC4533">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FC4533">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FC4533">
            <w:pPr>
              <w:pStyle w:val="TAL"/>
              <w:rPr>
                <w:lang w:eastAsia="zh-CN"/>
              </w:rPr>
            </w:pPr>
            <w:r w:rsidRPr="00C6761E">
              <w:rPr>
                <w:lang w:eastAsia="zh-CN"/>
              </w:rPr>
              <w:t>1</w:t>
            </w:r>
            <w:r w:rsidRPr="00C6761E">
              <w:rPr>
                <w:lang w:eastAsia="zh-CN"/>
              </w:rPr>
              <w:tab/>
              <w:t>Due to 5G ProSe UE-to-UE relay reselection</w:t>
            </w:r>
          </w:p>
          <w:p w14:paraId="5E691183" w14:textId="77777777" w:rsidR="00DF4855" w:rsidRPr="00C6761E" w:rsidRDefault="00DF4855" w:rsidP="00FC4533">
            <w:pPr>
              <w:pStyle w:val="TAL"/>
              <w:rPr>
                <w:lang w:eastAsia="zh-CN"/>
              </w:rPr>
            </w:pPr>
          </w:p>
          <w:p w14:paraId="7FD1BADC" w14:textId="77777777" w:rsidR="00DF4855" w:rsidRPr="00C6761E" w:rsidRDefault="00DF4855" w:rsidP="00FC4533">
            <w:pPr>
              <w:pStyle w:val="TAL"/>
              <w:rPr>
                <w:lang w:eastAsia="zh-CN"/>
              </w:rPr>
            </w:pPr>
            <w:r w:rsidRPr="00C6761E">
              <w:rPr>
                <w:lang w:eastAsia="zh-CN"/>
              </w:rPr>
              <w:t>Bits 2 to 4 of octet 1 are spare and shall be coded as zero.</w:t>
            </w:r>
          </w:p>
          <w:p w14:paraId="2BFA75D2" w14:textId="77777777" w:rsidR="00DF4855" w:rsidRPr="00C6761E" w:rsidRDefault="00DF4855" w:rsidP="00FC4533">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4118" w:name="_CR11_3_47"/>
      <w:bookmarkStart w:id="4119" w:name="_Toc193395331"/>
      <w:bookmarkEnd w:id="4118"/>
      <w:r w:rsidRPr="00C6761E">
        <w:rPr>
          <w:lang w:eastAsia="zh-CN"/>
        </w:rPr>
        <w:t>11.3.47</w:t>
      </w:r>
      <w:r w:rsidRPr="00C6761E">
        <w:rPr>
          <w:lang w:eastAsia="zh-CN"/>
        </w:rPr>
        <w:tab/>
        <w:t>List of user info ID</w:t>
      </w:r>
      <w:bookmarkEnd w:id="4119"/>
    </w:p>
    <w:p w14:paraId="252DF5D4" w14:textId="48D2DBA0" w:rsidR="00DF4855" w:rsidRPr="00C6761E" w:rsidRDefault="00DF4855" w:rsidP="00DF4855">
      <w:pPr>
        <w:rPr>
          <w:lang w:eastAsia="zh-CN"/>
        </w:rPr>
      </w:pPr>
      <w:r w:rsidRPr="00C6761E">
        <w:rPr>
          <w:rFonts w:hint="eastAsia"/>
          <w:lang w:eastAsia="zh-CN"/>
        </w:rPr>
        <w:t>T</w:t>
      </w:r>
      <w:r w:rsidRPr="00C6761E">
        <w:rPr>
          <w:lang w:eastAsia="zh-CN"/>
        </w:rPr>
        <w:t>he list of user info ID parameter</w:t>
      </w:r>
      <w:r w:rsidR="005F7D6E">
        <w:rPr>
          <w:lang w:eastAsia="zh-CN"/>
        </w:rPr>
        <w:t xml:space="preserve"> contains</w:t>
      </w:r>
      <w:r w:rsidRPr="00C6761E">
        <w:rPr>
          <w:lang w:eastAsia="zh-CN"/>
        </w:rPr>
        <w:t xml:space="preserve"> a list of user info IDs.</w:t>
      </w:r>
    </w:p>
    <w:p w14:paraId="6F3C80FB" w14:textId="2D5DCCB0" w:rsidR="00DF4855" w:rsidRPr="00C6761E" w:rsidRDefault="00DF4855" w:rsidP="00DF4855">
      <w:pPr>
        <w:rPr>
          <w:lang w:eastAsia="zh-CN"/>
        </w:rPr>
      </w:pPr>
      <w:r w:rsidRPr="00C6761E">
        <w:rPr>
          <w:lang w:eastAsia="zh-CN"/>
        </w:rPr>
        <w:t xml:space="preserve">The list of user info ID information element is a type 4 information element with the minimum length of </w:t>
      </w:r>
      <w:r w:rsidR="005F7D6E">
        <w:rPr>
          <w:lang w:eastAsia="zh-CN"/>
        </w:rPr>
        <w:t>8</w:t>
      </w:r>
      <w:r w:rsidRPr="00C6761E">
        <w:rPr>
          <w:lang w:eastAsia="zh-CN"/>
        </w:rPr>
        <w:t xml:space="preserve"> octets and the maximum length of 257 </w:t>
      </w:r>
      <w:r w:rsidR="005F7D6E">
        <w:rPr>
          <w:lang w:eastAsia="zh-CN"/>
        </w:rPr>
        <w:t>octets</w:t>
      </w:r>
      <w:r w:rsidRPr="00C6761E">
        <w:rPr>
          <w:lang w:eastAsia="zh-CN"/>
        </w:rPr>
        <w:t>.</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FC4533">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FC4533">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FC4533">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FC4533">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FC4533">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FC4533">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FC4533">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FC4533">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FC4533">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FC4533">
            <w:pPr>
              <w:keepNext/>
              <w:keepLines/>
              <w:spacing w:after="0"/>
              <w:rPr>
                <w:rFonts w:ascii="Arial" w:hAnsi="Arial"/>
                <w:sz w:val="18"/>
              </w:rPr>
            </w:pPr>
          </w:p>
        </w:tc>
      </w:tr>
      <w:tr w:rsidR="00DF4855" w:rsidRPr="00C6761E" w14:paraId="4036E2A6"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02824B84" w:rsidR="00DF4855" w:rsidRPr="00C6761E" w:rsidRDefault="00DF4855" w:rsidP="00FC4533">
            <w:pPr>
              <w:pStyle w:val="TAC"/>
            </w:pPr>
            <w:r w:rsidRPr="00C6761E">
              <w:rPr>
                <w:rFonts w:hint="eastAsia"/>
                <w:lang w:eastAsia="zh-CN"/>
              </w:rPr>
              <w:t>List</w:t>
            </w:r>
            <w:r w:rsidRPr="00C6761E">
              <w:t xml:space="preserve"> o</w:t>
            </w:r>
            <w:r w:rsidR="005F7D6E">
              <w:t>f</w:t>
            </w:r>
            <w:r w:rsidRPr="00C6761E">
              <w:t xml:space="preserve"> user info ID IEI</w:t>
            </w:r>
          </w:p>
        </w:tc>
        <w:tc>
          <w:tcPr>
            <w:tcW w:w="1137" w:type="dxa"/>
            <w:gridSpan w:val="2"/>
            <w:tcBorders>
              <w:top w:val="nil"/>
              <w:left w:val="nil"/>
              <w:bottom w:val="nil"/>
              <w:right w:val="nil"/>
            </w:tcBorders>
            <w:hideMark/>
          </w:tcPr>
          <w:p w14:paraId="19612E38" w14:textId="77777777" w:rsidR="00DF4855" w:rsidRPr="00C6761E" w:rsidRDefault="00DF4855" w:rsidP="00FC4533">
            <w:pPr>
              <w:pStyle w:val="TAL"/>
            </w:pPr>
            <w:r w:rsidRPr="00C6761E">
              <w:t>octet 1</w:t>
            </w:r>
          </w:p>
        </w:tc>
      </w:tr>
      <w:tr w:rsidR="00DF4855" w:rsidRPr="00C6761E" w14:paraId="79006911"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FC4533">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FC4533">
            <w:pPr>
              <w:pStyle w:val="TAL"/>
            </w:pPr>
            <w:r w:rsidRPr="00C6761E">
              <w:t>octet 2</w:t>
            </w:r>
          </w:p>
        </w:tc>
      </w:tr>
      <w:tr w:rsidR="00DF4855" w:rsidRPr="00C6761E" w14:paraId="01EC67C1"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FC4533">
            <w:pPr>
              <w:pStyle w:val="TAC"/>
            </w:pPr>
          </w:p>
          <w:p w14:paraId="6507607B" w14:textId="53BAE2C6" w:rsidR="00DF4855" w:rsidRPr="00C6761E" w:rsidRDefault="00DF4855" w:rsidP="00FC4533">
            <w:pPr>
              <w:pStyle w:val="TAC"/>
            </w:pPr>
            <w:r w:rsidRPr="00C6761E">
              <w:t xml:space="preserve">User info ID </w:t>
            </w:r>
            <w:r w:rsidR="005F7D6E">
              <w:t>#</w:t>
            </w:r>
            <w:r w:rsidRPr="00C6761E">
              <w:t>1</w:t>
            </w:r>
          </w:p>
        </w:tc>
        <w:tc>
          <w:tcPr>
            <w:tcW w:w="1137" w:type="dxa"/>
            <w:gridSpan w:val="2"/>
            <w:tcBorders>
              <w:top w:val="nil"/>
              <w:left w:val="nil"/>
              <w:bottom w:val="nil"/>
              <w:right w:val="nil"/>
            </w:tcBorders>
            <w:hideMark/>
          </w:tcPr>
          <w:p w14:paraId="670D4C90" w14:textId="77777777" w:rsidR="00DF4855" w:rsidRPr="00C6761E" w:rsidRDefault="00DF4855" w:rsidP="00FC4533">
            <w:pPr>
              <w:pStyle w:val="TAL"/>
              <w:rPr>
                <w:lang w:eastAsia="zh-CN"/>
              </w:rPr>
            </w:pPr>
            <w:r w:rsidRPr="00C6761E">
              <w:rPr>
                <w:lang w:eastAsia="zh-CN"/>
              </w:rPr>
              <w:t>octet 3</w:t>
            </w:r>
          </w:p>
          <w:p w14:paraId="043F1026" w14:textId="77777777" w:rsidR="00DF4855" w:rsidRPr="00C6761E" w:rsidRDefault="00DF4855" w:rsidP="00FC4533">
            <w:pPr>
              <w:pStyle w:val="TAL"/>
            </w:pPr>
          </w:p>
          <w:p w14:paraId="025B417F" w14:textId="77777777" w:rsidR="00DF4855" w:rsidRPr="00C6761E" w:rsidRDefault="00DF4855" w:rsidP="00FC4533">
            <w:pPr>
              <w:pStyle w:val="TAL"/>
              <w:rPr>
                <w:lang w:eastAsia="zh-CN"/>
              </w:rPr>
            </w:pPr>
            <w:r w:rsidRPr="00C6761E">
              <w:t>octet a</w:t>
            </w:r>
          </w:p>
        </w:tc>
      </w:tr>
      <w:tr w:rsidR="00DF4855" w:rsidRPr="00C6761E" w14:paraId="31B1C890"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FC4533">
            <w:pPr>
              <w:pStyle w:val="TAC"/>
            </w:pPr>
          </w:p>
          <w:p w14:paraId="0784AE0F" w14:textId="6B74A0FB" w:rsidR="00DF4855" w:rsidRPr="00C6761E" w:rsidRDefault="00DF4855" w:rsidP="00FC4533">
            <w:pPr>
              <w:pStyle w:val="TAC"/>
            </w:pPr>
            <w:r w:rsidRPr="00C6761E">
              <w:t xml:space="preserve">User info ID </w:t>
            </w:r>
            <w:r w:rsidR="005F7D6E">
              <w:t>#</w:t>
            </w:r>
            <w:r w:rsidRPr="00C6761E">
              <w:t>2</w:t>
            </w:r>
          </w:p>
        </w:tc>
        <w:tc>
          <w:tcPr>
            <w:tcW w:w="1137" w:type="dxa"/>
            <w:gridSpan w:val="2"/>
            <w:tcBorders>
              <w:top w:val="nil"/>
              <w:left w:val="nil"/>
              <w:bottom w:val="nil"/>
              <w:right w:val="nil"/>
            </w:tcBorders>
            <w:hideMark/>
          </w:tcPr>
          <w:p w14:paraId="081631EC" w14:textId="77777777" w:rsidR="00DF4855" w:rsidRPr="00C6761E" w:rsidRDefault="00DF4855" w:rsidP="00FC4533">
            <w:pPr>
              <w:pStyle w:val="TAL"/>
              <w:rPr>
                <w:lang w:eastAsia="zh-CN"/>
              </w:rPr>
            </w:pPr>
            <w:r w:rsidRPr="00C6761E">
              <w:rPr>
                <w:lang w:eastAsia="zh-CN"/>
              </w:rPr>
              <w:t>octet (a+1)*</w:t>
            </w:r>
          </w:p>
          <w:p w14:paraId="5685CE40" w14:textId="77777777" w:rsidR="00DF4855" w:rsidRPr="00C6761E" w:rsidRDefault="00DF4855" w:rsidP="00FC4533">
            <w:pPr>
              <w:pStyle w:val="TAL"/>
            </w:pPr>
          </w:p>
          <w:p w14:paraId="66464AD5" w14:textId="77777777" w:rsidR="00DF4855" w:rsidRPr="00C6761E" w:rsidRDefault="00DF4855" w:rsidP="00FC4533">
            <w:pPr>
              <w:pStyle w:val="TAL"/>
              <w:rPr>
                <w:lang w:eastAsia="zh-CN"/>
              </w:rPr>
            </w:pPr>
            <w:r w:rsidRPr="00C6761E">
              <w:t>octet b</w:t>
            </w:r>
          </w:p>
        </w:tc>
      </w:tr>
      <w:tr w:rsidR="00DF4855" w:rsidRPr="00C6761E" w14:paraId="0F733138"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FC4533">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FC4533">
            <w:pPr>
              <w:pStyle w:val="TAL"/>
              <w:rPr>
                <w:lang w:eastAsia="zh-CN"/>
              </w:rPr>
            </w:pPr>
            <w:r w:rsidRPr="00C6761E">
              <w:rPr>
                <w:lang w:eastAsia="zh-CN"/>
              </w:rPr>
              <w:t>octet (b+1)*</w:t>
            </w:r>
          </w:p>
          <w:p w14:paraId="4818A9ED" w14:textId="77777777" w:rsidR="00DF4855" w:rsidRPr="00C6761E" w:rsidRDefault="00DF4855" w:rsidP="00FC4533">
            <w:pPr>
              <w:pStyle w:val="TAL"/>
            </w:pPr>
          </w:p>
          <w:p w14:paraId="753BBA9E" w14:textId="77777777" w:rsidR="00DF4855" w:rsidRPr="00C6761E" w:rsidRDefault="00DF4855" w:rsidP="00FC4533">
            <w:pPr>
              <w:pStyle w:val="TAL"/>
              <w:rPr>
                <w:lang w:eastAsia="zh-CN"/>
              </w:rPr>
            </w:pPr>
            <w:r w:rsidRPr="00C6761E">
              <w:t>octet c</w:t>
            </w:r>
          </w:p>
        </w:tc>
      </w:tr>
      <w:tr w:rsidR="00DF4855" w:rsidRPr="00C6761E" w14:paraId="0D99838A"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FC4533">
            <w:pPr>
              <w:pStyle w:val="TAC"/>
            </w:pPr>
          </w:p>
          <w:p w14:paraId="4E5FA3A7" w14:textId="6402EE0A" w:rsidR="00DF4855" w:rsidRPr="00C6761E" w:rsidRDefault="00DF4855" w:rsidP="00FC4533">
            <w:pPr>
              <w:pStyle w:val="TAC"/>
            </w:pPr>
            <w:r w:rsidRPr="00C6761E">
              <w:t xml:space="preserve">User info ID </w:t>
            </w:r>
            <w:r w:rsidR="005F7D6E">
              <w:t>#</w:t>
            </w:r>
            <w:r w:rsidRPr="00C6761E">
              <w:t>n</w:t>
            </w:r>
          </w:p>
        </w:tc>
        <w:tc>
          <w:tcPr>
            <w:tcW w:w="1137" w:type="dxa"/>
            <w:gridSpan w:val="2"/>
            <w:tcBorders>
              <w:top w:val="nil"/>
              <w:left w:val="nil"/>
              <w:bottom w:val="nil"/>
              <w:right w:val="nil"/>
            </w:tcBorders>
            <w:hideMark/>
          </w:tcPr>
          <w:p w14:paraId="46160C91" w14:textId="77777777" w:rsidR="00DF4855" w:rsidRPr="00C6761E" w:rsidRDefault="00DF4855" w:rsidP="00FC4533">
            <w:pPr>
              <w:pStyle w:val="TAL"/>
              <w:rPr>
                <w:lang w:eastAsia="zh-CN"/>
              </w:rPr>
            </w:pPr>
            <w:r w:rsidRPr="00C6761E">
              <w:rPr>
                <w:lang w:eastAsia="zh-CN"/>
              </w:rPr>
              <w:t>octet (c+1)*</w:t>
            </w:r>
          </w:p>
          <w:p w14:paraId="56ECFAC7" w14:textId="77777777" w:rsidR="00DF4855" w:rsidRPr="00C6761E" w:rsidRDefault="00DF4855" w:rsidP="00FC4533">
            <w:pPr>
              <w:pStyle w:val="TAL"/>
            </w:pPr>
          </w:p>
          <w:p w14:paraId="5C5D97E8" w14:textId="77777777" w:rsidR="00DF4855" w:rsidRPr="00C6761E" w:rsidRDefault="00DF4855" w:rsidP="00FC4533">
            <w:pPr>
              <w:pStyle w:val="TAL"/>
              <w:rPr>
                <w:lang w:eastAsia="zh-CN"/>
              </w:rPr>
            </w:pPr>
            <w:r w:rsidRPr="00C6761E">
              <w:t>octet d</w:t>
            </w:r>
          </w:p>
        </w:tc>
      </w:tr>
    </w:tbl>
    <w:p w14:paraId="5557F9F5" w14:textId="77777777" w:rsidR="00DF4855" w:rsidRPr="00C6761E" w:rsidRDefault="00DF4855" w:rsidP="00DF4855">
      <w:pPr>
        <w:pStyle w:val="TF"/>
      </w:pPr>
      <w:bookmarkStart w:id="4120" w:name="_CRFigure11_3_47_1"/>
      <w:r w:rsidRPr="00C6761E">
        <w:t>Figure </w:t>
      </w:r>
      <w:bookmarkEnd w:id="4120"/>
      <w:r w:rsidRPr="00C6761E">
        <w:t>11.3.47.1: List of user info ID information element</w:t>
      </w:r>
    </w:p>
    <w:p w14:paraId="2B1D0804" w14:textId="77777777" w:rsidR="00DF4855" w:rsidRPr="00C6761E" w:rsidRDefault="00DF4855" w:rsidP="00DF4855">
      <w:pPr>
        <w:pStyle w:val="TH"/>
      </w:pPr>
      <w:bookmarkStart w:id="4121" w:name="_CRTable11_3_47_1"/>
      <w:r w:rsidRPr="00C6761E">
        <w:t>Table </w:t>
      </w:r>
      <w:bookmarkEnd w:id="4121"/>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58FE9DE8" w:rsidR="00DF4855" w:rsidRPr="00C6761E" w:rsidRDefault="005F7D6E" w:rsidP="00FC4533">
            <w:pPr>
              <w:pStyle w:val="TAL"/>
            </w:pPr>
            <w:r>
              <w:t>Each</w:t>
            </w:r>
            <w:r w:rsidRPr="00C6761E">
              <w:t xml:space="preserve"> user info ID field is coded </w:t>
            </w:r>
            <w:r>
              <w:t xml:space="preserve">as specified </w:t>
            </w:r>
            <w:r w:rsidRPr="00C6761E">
              <w:t xml:space="preserve">in figure 11.3.39.1 </w:t>
            </w:r>
            <w:r>
              <w:t>(</w:t>
            </w:r>
            <w:r w:rsidRPr="00C6761E">
              <w:t>octet</w:t>
            </w:r>
            <w:r>
              <w:t>s</w:t>
            </w:r>
            <w:r w:rsidRPr="00C6761E">
              <w:t xml:space="preserve"> </w:t>
            </w:r>
            <w:r>
              <w:t>3 to 8)</w:t>
            </w:r>
            <w:r w:rsidRPr="00C6761E">
              <w:t xml:space="preserve"> and</w:t>
            </w:r>
            <w:r>
              <w:t xml:space="preserve"> in</w:t>
            </w:r>
            <w:r w:rsidRPr="00C6761E">
              <w:t xml:space="preserve"> table 11.3.39.1.</w:t>
            </w:r>
          </w:p>
          <w:p w14:paraId="2F109A4C" w14:textId="77777777" w:rsidR="00DF4855" w:rsidRPr="00C6761E" w:rsidRDefault="00DF4855" w:rsidP="00FC4533">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4122" w:name="_CR11_3_48"/>
      <w:bookmarkStart w:id="4123" w:name="_Toc193395332"/>
      <w:bookmarkEnd w:id="4122"/>
      <w:r w:rsidRPr="00C6761E">
        <w:t>11.3.48</w:t>
      </w:r>
      <w:r w:rsidRPr="00C6761E">
        <w:tab/>
        <w:t>List of candidates U2U relay UE layer-2 IDs</w:t>
      </w:r>
      <w:bookmarkEnd w:id="4123"/>
    </w:p>
    <w:p w14:paraId="10F9DED2" w14:textId="3AFCB090" w:rsidR="00DF4855" w:rsidRPr="00C6761E" w:rsidRDefault="00DF4855" w:rsidP="00DF4855">
      <w:r w:rsidRPr="00C6761E">
        <w:t xml:space="preserve">The list of candidates U2U relay UE layer-2 IDs parameter </w:t>
      </w:r>
      <w:r w:rsidR="005B1012">
        <w:t>contains</w:t>
      </w:r>
      <w:r w:rsidRPr="00C6761E">
        <w:t xml:space="preserve"> a list of the candidates 5G ProSe UE-to-UE relay UE user info ID</w:t>
      </w:r>
      <w:r w:rsidR="005B1012">
        <w:t>s</w:t>
      </w:r>
      <w:r w:rsidRPr="00C6761E">
        <w:t xml:space="preserve"> and the associated layer-2 ID</w:t>
      </w:r>
      <w:r w:rsidR="005B1012">
        <w:t>s</w:t>
      </w:r>
      <w:r w:rsidRPr="00C6761E">
        <w:t>.</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FC4533">
        <w:trPr>
          <w:cantSplit/>
          <w:jc w:val="center"/>
        </w:trPr>
        <w:tc>
          <w:tcPr>
            <w:tcW w:w="709" w:type="dxa"/>
            <w:tcBorders>
              <w:top w:val="nil"/>
              <w:left w:val="nil"/>
              <w:bottom w:val="nil"/>
              <w:right w:val="nil"/>
            </w:tcBorders>
            <w:hideMark/>
          </w:tcPr>
          <w:p w14:paraId="40F098EF" w14:textId="77777777" w:rsidR="00DF4855" w:rsidRPr="00C6761E" w:rsidRDefault="00DF4855" w:rsidP="00FC4533">
            <w:pPr>
              <w:pStyle w:val="TAC"/>
            </w:pPr>
            <w:r w:rsidRPr="00C6761E">
              <w:lastRenderedPageBreak/>
              <w:t>8</w:t>
            </w:r>
          </w:p>
        </w:tc>
        <w:tc>
          <w:tcPr>
            <w:tcW w:w="781" w:type="dxa"/>
            <w:tcBorders>
              <w:top w:val="nil"/>
              <w:left w:val="nil"/>
              <w:bottom w:val="nil"/>
              <w:right w:val="nil"/>
            </w:tcBorders>
            <w:hideMark/>
          </w:tcPr>
          <w:p w14:paraId="6927CDAE"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FC4533">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FC4533">
            <w:pPr>
              <w:keepNext/>
              <w:keepLines/>
              <w:spacing w:after="0"/>
              <w:rPr>
                <w:rFonts w:ascii="Arial" w:hAnsi="Arial"/>
                <w:sz w:val="18"/>
              </w:rPr>
            </w:pPr>
          </w:p>
        </w:tc>
      </w:tr>
      <w:tr w:rsidR="00DF4855" w:rsidRPr="00C6761E" w14:paraId="6DC962D3"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FC4533">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FC4533">
            <w:pPr>
              <w:pStyle w:val="TAL"/>
            </w:pPr>
            <w:r w:rsidRPr="00C6761E">
              <w:t>octet 1</w:t>
            </w:r>
          </w:p>
        </w:tc>
      </w:tr>
      <w:tr w:rsidR="00DF4855" w:rsidRPr="00C6761E" w14:paraId="1B7D4909"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FC4533">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FC4533">
            <w:pPr>
              <w:pStyle w:val="TAL"/>
            </w:pPr>
            <w:r w:rsidRPr="00C6761E">
              <w:t>octet 2</w:t>
            </w:r>
          </w:p>
        </w:tc>
      </w:tr>
      <w:tr w:rsidR="00DF4855" w:rsidRPr="00C6761E" w14:paraId="7C9577BD"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FC4533">
            <w:pPr>
              <w:pStyle w:val="TAC"/>
            </w:pPr>
          </w:p>
          <w:p w14:paraId="129983AE" w14:textId="5EE58B29" w:rsidR="00DF4855" w:rsidRPr="00C6761E" w:rsidRDefault="00DF4855" w:rsidP="00FC4533">
            <w:pPr>
              <w:pStyle w:val="TAC"/>
            </w:pPr>
            <w:r w:rsidRPr="00C6761E">
              <w:t xml:space="preserve">Candidate U2U relay UE layer-2 ID </w:t>
            </w:r>
            <w:r w:rsidR="005B1012">
              <w:t>#</w:t>
            </w:r>
            <w:r w:rsidRPr="00C6761E">
              <w:t>1</w:t>
            </w:r>
          </w:p>
        </w:tc>
        <w:tc>
          <w:tcPr>
            <w:tcW w:w="1560" w:type="dxa"/>
            <w:tcBorders>
              <w:top w:val="nil"/>
              <w:left w:val="nil"/>
              <w:bottom w:val="nil"/>
              <w:right w:val="nil"/>
            </w:tcBorders>
          </w:tcPr>
          <w:p w14:paraId="265D6089" w14:textId="77777777" w:rsidR="00DF4855" w:rsidRPr="00C6761E" w:rsidRDefault="00DF4855" w:rsidP="00FC4533">
            <w:pPr>
              <w:pStyle w:val="TAL"/>
            </w:pPr>
            <w:r w:rsidRPr="00C6761E">
              <w:t>octet 3</w:t>
            </w:r>
          </w:p>
          <w:p w14:paraId="674D35B1" w14:textId="77777777" w:rsidR="00DF4855" w:rsidRPr="00C6761E" w:rsidRDefault="00DF4855" w:rsidP="00FC4533">
            <w:pPr>
              <w:pStyle w:val="TAL"/>
            </w:pPr>
          </w:p>
          <w:p w14:paraId="1811C3E9" w14:textId="77777777" w:rsidR="00DF4855" w:rsidRPr="00C6761E" w:rsidRDefault="00DF4855" w:rsidP="00FC4533">
            <w:pPr>
              <w:pStyle w:val="TAL"/>
            </w:pPr>
            <w:r w:rsidRPr="00C6761E">
              <w:t>octet u</w:t>
            </w:r>
          </w:p>
        </w:tc>
      </w:tr>
      <w:tr w:rsidR="00DF4855" w:rsidRPr="00C6761E" w14:paraId="2D29A4EC"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FC4533">
            <w:pPr>
              <w:pStyle w:val="TAC"/>
            </w:pPr>
          </w:p>
          <w:p w14:paraId="0F66DF77" w14:textId="68B19B68" w:rsidR="00DF4855" w:rsidRPr="00C6761E" w:rsidRDefault="00DF4855" w:rsidP="00FC4533">
            <w:pPr>
              <w:pStyle w:val="TAC"/>
            </w:pPr>
            <w:r w:rsidRPr="00C6761E">
              <w:t xml:space="preserve">Candidate U2U relay UE layer-2 ID </w:t>
            </w:r>
            <w:r w:rsidR="005B1012">
              <w:t>#</w:t>
            </w:r>
            <w:r w:rsidRPr="00C6761E">
              <w:t>2</w:t>
            </w:r>
          </w:p>
        </w:tc>
        <w:tc>
          <w:tcPr>
            <w:tcW w:w="1560" w:type="dxa"/>
            <w:tcBorders>
              <w:top w:val="nil"/>
              <w:left w:val="nil"/>
              <w:bottom w:val="nil"/>
              <w:right w:val="nil"/>
            </w:tcBorders>
          </w:tcPr>
          <w:p w14:paraId="7897942C" w14:textId="77777777" w:rsidR="00DF4855" w:rsidRPr="00C6761E" w:rsidRDefault="00DF4855" w:rsidP="00FC4533">
            <w:pPr>
              <w:pStyle w:val="TAL"/>
            </w:pPr>
            <w:r w:rsidRPr="00C6761E">
              <w:t>octet (u+1)*</w:t>
            </w:r>
          </w:p>
          <w:p w14:paraId="6A1C41CF" w14:textId="77777777" w:rsidR="00DF4855" w:rsidRPr="00C6761E" w:rsidRDefault="00DF4855" w:rsidP="00FC4533">
            <w:pPr>
              <w:pStyle w:val="TAL"/>
            </w:pPr>
          </w:p>
          <w:p w14:paraId="59159CB5" w14:textId="77777777" w:rsidR="00DF4855" w:rsidRPr="00C6761E" w:rsidRDefault="00DF4855" w:rsidP="00FC4533">
            <w:pPr>
              <w:pStyle w:val="TAL"/>
            </w:pPr>
            <w:r w:rsidRPr="00C6761E">
              <w:t>octet v*</w:t>
            </w:r>
          </w:p>
        </w:tc>
      </w:tr>
      <w:tr w:rsidR="00DF4855" w:rsidRPr="00C6761E" w14:paraId="5C3D889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FC4533">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FC4533">
            <w:pPr>
              <w:pStyle w:val="TAL"/>
            </w:pPr>
            <w:r w:rsidRPr="00C6761E">
              <w:t>octet (v+1)*</w:t>
            </w:r>
          </w:p>
          <w:p w14:paraId="3FF565BF" w14:textId="77777777" w:rsidR="00DF4855" w:rsidRPr="00C6761E" w:rsidRDefault="00DF4855" w:rsidP="00FC4533">
            <w:pPr>
              <w:pStyle w:val="TAL"/>
            </w:pPr>
          </w:p>
          <w:p w14:paraId="444D1578" w14:textId="77777777" w:rsidR="00DF4855" w:rsidRPr="00C6761E" w:rsidRDefault="00DF4855" w:rsidP="00FC4533">
            <w:pPr>
              <w:pStyle w:val="TAL"/>
            </w:pPr>
            <w:r w:rsidRPr="00C6761E">
              <w:t>octet w*</w:t>
            </w:r>
          </w:p>
        </w:tc>
      </w:tr>
      <w:tr w:rsidR="00DF4855" w:rsidRPr="00C6761E" w14:paraId="73566E76"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FC4533">
            <w:pPr>
              <w:pStyle w:val="TAC"/>
            </w:pPr>
          </w:p>
          <w:p w14:paraId="68E79691" w14:textId="09E84B6E" w:rsidR="00DF4855" w:rsidRPr="00C6761E" w:rsidRDefault="00DF4855" w:rsidP="00FC4533">
            <w:pPr>
              <w:pStyle w:val="TAC"/>
            </w:pPr>
            <w:r w:rsidRPr="00C6761E">
              <w:t xml:space="preserve">Candidate U2U relay UE layer-2 ID </w:t>
            </w:r>
            <w:r w:rsidR="005B1012">
              <w:t>#</w:t>
            </w:r>
            <w:r w:rsidRPr="00C6761E">
              <w:t>n</w:t>
            </w:r>
          </w:p>
        </w:tc>
        <w:tc>
          <w:tcPr>
            <w:tcW w:w="1560" w:type="dxa"/>
            <w:tcBorders>
              <w:top w:val="nil"/>
              <w:left w:val="nil"/>
              <w:bottom w:val="nil"/>
              <w:right w:val="nil"/>
            </w:tcBorders>
          </w:tcPr>
          <w:p w14:paraId="178814D7" w14:textId="77777777" w:rsidR="00DF4855" w:rsidRPr="00C6761E" w:rsidRDefault="00DF4855" w:rsidP="00FC4533">
            <w:pPr>
              <w:pStyle w:val="TAL"/>
            </w:pPr>
            <w:r w:rsidRPr="00C6761E">
              <w:t>octet (w+1)*</w:t>
            </w:r>
          </w:p>
          <w:p w14:paraId="5A943F9D" w14:textId="77777777" w:rsidR="00DF4855" w:rsidRPr="00C6761E" w:rsidRDefault="00DF4855" w:rsidP="00FC4533">
            <w:pPr>
              <w:pStyle w:val="TAL"/>
            </w:pPr>
          </w:p>
          <w:p w14:paraId="04595D21" w14:textId="77777777" w:rsidR="00DF4855" w:rsidRPr="00C6761E" w:rsidRDefault="00DF4855" w:rsidP="00FC4533">
            <w:pPr>
              <w:pStyle w:val="TAL"/>
            </w:pPr>
            <w:r w:rsidRPr="00C6761E">
              <w:t>octet x*</w:t>
            </w:r>
          </w:p>
        </w:tc>
      </w:tr>
    </w:tbl>
    <w:p w14:paraId="55D89CE7" w14:textId="77777777" w:rsidR="00DF4855" w:rsidRPr="00C6761E" w:rsidRDefault="00DF4855" w:rsidP="00DF4855">
      <w:pPr>
        <w:pStyle w:val="TF"/>
      </w:pPr>
      <w:bookmarkStart w:id="4124" w:name="_CRFigure11_3_48_1"/>
      <w:r w:rsidRPr="00C6761E">
        <w:t>Figure </w:t>
      </w:r>
      <w:bookmarkEnd w:id="4124"/>
      <w:r w:rsidRPr="00C6761E">
        <w:t>11.3.48.1: List of candidates U2U relay UE layer-2 IDs information element</w:t>
      </w:r>
    </w:p>
    <w:p w14:paraId="72082374" w14:textId="77777777" w:rsidR="00DF4855" w:rsidRPr="00C6761E" w:rsidRDefault="00DF4855" w:rsidP="00DF4855">
      <w:pPr>
        <w:pStyle w:val="TH"/>
      </w:pPr>
      <w:bookmarkStart w:id="4125" w:name="_CRTable11_3_48_1"/>
      <w:r w:rsidRPr="00C6761E">
        <w:t>Table </w:t>
      </w:r>
      <w:bookmarkEnd w:id="4125"/>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FC4533">
            <w:pPr>
              <w:pStyle w:val="TAL"/>
              <w:rPr>
                <w:lang w:eastAsia="zh-CN"/>
              </w:rPr>
            </w:pPr>
            <w:r w:rsidRPr="00C6761E">
              <w:rPr>
                <w:rFonts w:hint="eastAsia"/>
                <w:lang w:eastAsia="zh-CN"/>
              </w:rPr>
              <w:t>C</w:t>
            </w:r>
            <w:r w:rsidRPr="00C6761E">
              <w:rPr>
                <w:lang w:eastAsia="zh-CN"/>
              </w:rPr>
              <w:t>andidate U2U relay UE layer-2 ID (octet 3 to u)</w:t>
            </w:r>
          </w:p>
          <w:p w14:paraId="1F4332C9" w14:textId="3A42E0E5" w:rsidR="00DF4855" w:rsidRPr="00C6761E" w:rsidRDefault="00DF4855" w:rsidP="00FC4533">
            <w:pPr>
              <w:pStyle w:val="TAL"/>
            </w:pPr>
            <w:r w:rsidRPr="00C6761E">
              <w:t>The candidate U2U relay UE layer-2 ID field contains the candidate 5G ProSe UE-to-UE relay UE user info with its layer-2 ID and is coded as</w:t>
            </w:r>
            <w:r w:rsidR="005B1012">
              <w:t xml:space="preserve"> in</w:t>
            </w:r>
            <w:r w:rsidRPr="00C6761E">
              <w:t xml:space="preserve"> figure 11.3.48.2 and </w:t>
            </w:r>
            <w:r w:rsidR="005B1012">
              <w:t xml:space="preserve">in </w:t>
            </w:r>
            <w:r w:rsidRPr="00C6761E">
              <w:t>table 11.3.48.2.</w:t>
            </w:r>
          </w:p>
          <w:p w14:paraId="6FFFFD51" w14:textId="77777777" w:rsidR="00DF4855" w:rsidRPr="00C6761E" w:rsidRDefault="00DF4855" w:rsidP="00FC4533">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FC4533">
        <w:trPr>
          <w:cantSplit/>
          <w:jc w:val="center"/>
        </w:trPr>
        <w:tc>
          <w:tcPr>
            <w:tcW w:w="709" w:type="dxa"/>
            <w:tcBorders>
              <w:top w:val="nil"/>
              <w:left w:val="nil"/>
              <w:bottom w:val="nil"/>
              <w:right w:val="nil"/>
            </w:tcBorders>
            <w:hideMark/>
          </w:tcPr>
          <w:p w14:paraId="3867B42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FC4533">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FC4533">
            <w:pPr>
              <w:keepNext/>
              <w:keepLines/>
              <w:spacing w:after="0"/>
              <w:rPr>
                <w:rFonts w:ascii="Arial" w:hAnsi="Arial"/>
                <w:sz w:val="18"/>
              </w:rPr>
            </w:pPr>
          </w:p>
        </w:tc>
      </w:tr>
      <w:tr w:rsidR="00DF4855" w:rsidRPr="00C6761E" w14:paraId="4A7EED7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FC4533">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FC4533">
            <w:pPr>
              <w:pStyle w:val="TAL"/>
            </w:pPr>
            <w:r w:rsidRPr="00C6761E">
              <w:t>octet 1</w:t>
            </w:r>
          </w:p>
        </w:tc>
      </w:tr>
      <w:tr w:rsidR="00DF4855" w:rsidRPr="00C6761E" w14:paraId="4C31ADC5"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FC4533">
            <w:pPr>
              <w:pStyle w:val="TAC"/>
            </w:pPr>
          </w:p>
          <w:p w14:paraId="63271DF8" w14:textId="77777777" w:rsidR="00DF4855" w:rsidRPr="00C6761E" w:rsidRDefault="00DF4855" w:rsidP="00FC4533">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FC4533">
            <w:pPr>
              <w:pStyle w:val="TAL"/>
            </w:pPr>
            <w:r w:rsidRPr="00C6761E">
              <w:t>octet 2</w:t>
            </w:r>
          </w:p>
          <w:p w14:paraId="478A82E0" w14:textId="77777777" w:rsidR="00DF4855" w:rsidRPr="00C6761E" w:rsidRDefault="00DF4855" w:rsidP="00FC4533">
            <w:pPr>
              <w:pStyle w:val="TAL"/>
            </w:pPr>
          </w:p>
          <w:p w14:paraId="27CBB028" w14:textId="0B0E51A4" w:rsidR="00DF4855" w:rsidRPr="00C6761E" w:rsidRDefault="00DF4855" w:rsidP="00FC4533">
            <w:pPr>
              <w:pStyle w:val="TAL"/>
            </w:pPr>
            <w:r w:rsidRPr="00C6761E">
              <w:t xml:space="preserve">octet </w:t>
            </w:r>
            <w:r w:rsidR="005B1012">
              <w:t>7</w:t>
            </w:r>
          </w:p>
        </w:tc>
      </w:tr>
      <w:tr w:rsidR="00DF4855" w:rsidRPr="00C6761E" w14:paraId="2F1152B1"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FC4533">
            <w:pPr>
              <w:pStyle w:val="TAC"/>
            </w:pPr>
          </w:p>
          <w:p w14:paraId="58152B47" w14:textId="77777777" w:rsidR="00DF4855" w:rsidRPr="00C6761E" w:rsidRDefault="00DF4855" w:rsidP="00FC4533">
            <w:pPr>
              <w:pStyle w:val="TAC"/>
            </w:pPr>
            <w:r w:rsidRPr="00C6761E">
              <w:t>Layer-2 ID</w:t>
            </w:r>
          </w:p>
        </w:tc>
        <w:tc>
          <w:tcPr>
            <w:tcW w:w="1560" w:type="dxa"/>
            <w:tcBorders>
              <w:top w:val="nil"/>
              <w:left w:val="nil"/>
              <w:bottom w:val="nil"/>
              <w:right w:val="nil"/>
            </w:tcBorders>
          </w:tcPr>
          <w:p w14:paraId="3F2A2579" w14:textId="3F5EC570" w:rsidR="00DF4855" w:rsidRPr="00C6761E" w:rsidRDefault="00DF4855" w:rsidP="00FC4533">
            <w:pPr>
              <w:pStyle w:val="TAL"/>
            </w:pPr>
            <w:r w:rsidRPr="00C6761E">
              <w:t>octet</w:t>
            </w:r>
            <w:r w:rsidR="005B1012">
              <w:t xml:space="preserve"> 8</w:t>
            </w:r>
          </w:p>
          <w:p w14:paraId="4EEC7543" w14:textId="77777777" w:rsidR="00DF4855" w:rsidRPr="00C6761E" w:rsidRDefault="00DF4855" w:rsidP="00FC4533">
            <w:pPr>
              <w:pStyle w:val="TAL"/>
            </w:pPr>
          </w:p>
          <w:p w14:paraId="605B712A" w14:textId="31C930C1" w:rsidR="00DF4855" w:rsidRPr="00C6761E" w:rsidRDefault="00DF4855" w:rsidP="00FC4533">
            <w:pPr>
              <w:pStyle w:val="TAL"/>
            </w:pPr>
            <w:r w:rsidRPr="00C6761E">
              <w:t xml:space="preserve">octet </w:t>
            </w:r>
            <w:r w:rsidR="005B1012">
              <w:t>10</w:t>
            </w:r>
          </w:p>
        </w:tc>
      </w:tr>
    </w:tbl>
    <w:p w14:paraId="469E227F" w14:textId="77777777" w:rsidR="00DF4855" w:rsidRPr="00C6761E" w:rsidRDefault="00DF4855" w:rsidP="00DF4855">
      <w:pPr>
        <w:pStyle w:val="TF"/>
      </w:pPr>
      <w:bookmarkStart w:id="4126" w:name="_CRFigure11_3_48_2"/>
      <w:r w:rsidRPr="00C6761E">
        <w:t>Figure </w:t>
      </w:r>
      <w:bookmarkEnd w:id="4126"/>
      <w:r w:rsidRPr="00C6761E">
        <w:t>11.3.48.2: Candidate U2U relay UE layer-2 ID</w:t>
      </w:r>
    </w:p>
    <w:p w14:paraId="26283967" w14:textId="77777777" w:rsidR="005B1012" w:rsidRPr="00C6761E" w:rsidRDefault="005B1012" w:rsidP="005B1012">
      <w:pPr>
        <w:pStyle w:val="TH"/>
      </w:pPr>
      <w:bookmarkStart w:id="4127" w:name="_CRTable11_3_48_2"/>
      <w:r w:rsidRPr="00C6761E">
        <w:t>Table </w:t>
      </w:r>
      <w:bookmarkEnd w:id="4127"/>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B1012" w:rsidRPr="00C6761E" w14:paraId="2B687EE1" w14:textId="77777777" w:rsidTr="005661E8">
        <w:trPr>
          <w:cantSplit/>
          <w:trHeight w:val="305"/>
          <w:jc w:val="center"/>
        </w:trPr>
        <w:tc>
          <w:tcPr>
            <w:tcW w:w="7094" w:type="dxa"/>
            <w:tcBorders>
              <w:top w:val="single" w:sz="4" w:space="0" w:color="auto"/>
              <w:left w:val="single" w:sz="4" w:space="0" w:color="auto"/>
              <w:bottom w:val="nil"/>
              <w:right w:val="single" w:sz="4" w:space="0" w:color="auto"/>
            </w:tcBorders>
            <w:hideMark/>
          </w:tcPr>
          <w:p w14:paraId="702EFE2E" w14:textId="0BF7A391" w:rsidR="005B1012" w:rsidRPr="00C6761E" w:rsidRDefault="005B1012" w:rsidP="005661E8">
            <w:pPr>
              <w:pStyle w:val="TAL"/>
              <w:rPr>
                <w:lang w:eastAsia="zh-CN"/>
              </w:rPr>
            </w:pPr>
            <w:r w:rsidRPr="00C6761E">
              <w:rPr>
                <w:lang w:eastAsia="zh-CN"/>
              </w:rPr>
              <w:t xml:space="preserve">User info ID (octet 2 to </w:t>
            </w:r>
            <w:r>
              <w:rPr>
                <w:lang w:eastAsia="zh-CN"/>
              </w:rPr>
              <w:t>octet 7</w:t>
            </w:r>
            <w:r w:rsidRPr="00C6761E">
              <w:rPr>
                <w:lang w:eastAsia="zh-CN"/>
              </w:rPr>
              <w:t>)</w:t>
            </w:r>
          </w:p>
          <w:p w14:paraId="55DA1BC7" w14:textId="364AA168" w:rsidR="005B1012" w:rsidRPr="00C6761E" w:rsidRDefault="005B1012" w:rsidP="005661E8">
            <w:pPr>
              <w:pStyle w:val="TAL"/>
            </w:pPr>
            <w:r w:rsidRPr="00C6761E">
              <w:t xml:space="preserve">The user info ID field contains the </w:t>
            </w:r>
            <w:r>
              <w:t xml:space="preserve">value of the </w:t>
            </w:r>
            <w:r w:rsidRPr="00C6761E">
              <w:t xml:space="preserve">user info ID of the candidate 5G ProSe UE-to-UE relay UE and is coded </w:t>
            </w:r>
            <w:r>
              <w:t xml:space="preserve">as specified </w:t>
            </w:r>
            <w:r w:rsidRPr="00C6761E">
              <w:t xml:space="preserve">in figure 11.3.39.1 from the octet </w:t>
            </w:r>
            <w:r>
              <w:t>3</w:t>
            </w:r>
            <w:r w:rsidRPr="00C6761E">
              <w:t xml:space="preserve"> and</w:t>
            </w:r>
            <w:r>
              <w:t xml:space="preserve"> in</w:t>
            </w:r>
            <w:r w:rsidRPr="00C6761E">
              <w:t xml:space="preserve"> table 11.3.39.1</w:t>
            </w:r>
            <w:r>
              <w:t>.</w:t>
            </w:r>
          </w:p>
        </w:tc>
      </w:tr>
      <w:tr w:rsidR="005B1012" w:rsidRPr="00C6761E" w14:paraId="0957DD68" w14:textId="77777777" w:rsidTr="005661E8">
        <w:trPr>
          <w:cantSplit/>
          <w:trHeight w:val="305"/>
          <w:jc w:val="center"/>
        </w:trPr>
        <w:tc>
          <w:tcPr>
            <w:tcW w:w="7094" w:type="dxa"/>
            <w:tcBorders>
              <w:top w:val="nil"/>
              <w:left w:val="single" w:sz="4" w:space="0" w:color="auto"/>
              <w:bottom w:val="single" w:sz="4" w:space="0" w:color="auto"/>
              <w:right w:val="single" w:sz="4" w:space="0" w:color="auto"/>
            </w:tcBorders>
          </w:tcPr>
          <w:p w14:paraId="62D8528E" w14:textId="03B654F7" w:rsidR="005B1012" w:rsidRPr="00C6761E" w:rsidRDefault="005B1012" w:rsidP="005661E8">
            <w:pPr>
              <w:pStyle w:val="TAL"/>
              <w:rPr>
                <w:lang w:eastAsia="zh-CN"/>
              </w:rPr>
            </w:pPr>
            <w:r w:rsidRPr="00C6761E">
              <w:rPr>
                <w:rFonts w:hint="eastAsia"/>
                <w:lang w:eastAsia="zh-CN"/>
              </w:rPr>
              <w:t>L</w:t>
            </w:r>
            <w:r w:rsidRPr="00C6761E">
              <w:rPr>
                <w:lang w:eastAsia="zh-CN"/>
              </w:rPr>
              <w:t xml:space="preserve">ayer-2 ID (octet </w:t>
            </w:r>
            <w:r>
              <w:rPr>
                <w:lang w:eastAsia="zh-CN"/>
              </w:rPr>
              <w:t>8</w:t>
            </w:r>
            <w:r w:rsidRPr="00C6761E">
              <w:rPr>
                <w:lang w:eastAsia="zh-CN"/>
              </w:rPr>
              <w:t xml:space="preserve"> to </w:t>
            </w:r>
            <w:r>
              <w:rPr>
                <w:lang w:eastAsia="zh-CN"/>
              </w:rPr>
              <w:t>10</w:t>
            </w:r>
            <w:r w:rsidRPr="00C6761E">
              <w:rPr>
                <w:lang w:eastAsia="zh-CN"/>
              </w:rPr>
              <w:t>)</w:t>
            </w:r>
          </w:p>
          <w:p w14:paraId="1FE4031B" w14:textId="04E6433A" w:rsidR="005B1012" w:rsidRPr="00C6761E" w:rsidRDefault="005B1012" w:rsidP="005661E8">
            <w:pPr>
              <w:pStyle w:val="TAL"/>
              <w:rPr>
                <w:lang w:val="en-US" w:eastAsia="zh-CN"/>
              </w:rPr>
            </w:pPr>
            <w:r w:rsidRPr="00C6761E">
              <w:rPr>
                <w:lang w:eastAsia="zh-CN"/>
              </w:rPr>
              <w:t xml:space="preserve">The layer-2 ID field contains the layer-2 ID of the candidate 5G ProSe UE-to-UE relay UE and is coded as </w:t>
            </w:r>
            <w:r>
              <w:rPr>
                <w:lang w:eastAsia="zh-CN"/>
              </w:rPr>
              <w:t xml:space="preserve">in </w:t>
            </w:r>
            <w:r w:rsidRPr="00C6761E">
              <w:rPr>
                <w:lang w:eastAsia="zh-CN"/>
              </w:rPr>
              <w:t>figure</w:t>
            </w:r>
            <w:r w:rsidRPr="00C6761E">
              <w:rPr>
                <w:lang w:val="en-US" w:eastAsia="zh-CN"/>
              </w:rPr>
              <w:t xml:space="preserve"> 11.3.25.1 </w:t>
            </w:r>
            <w:r>
              <w:rPr>
                <w:lang w:val="en-US" w:eastAsia="zh-CN"/>
              </w:rPr>
              <w:t>(</w:t>
            </w:r>
            <w:r w:rsidRPr="00C6761E">
              <w:rPr>
                <w:lang w:val="en-US" w:eastAsia="zh-CN"/>
              </w:rPr>
              <w:t>octet</w:t>
            </w:r>
            <w:r>
              <w:rPr>
                <w:lang w:val="en-US" w:eastAsia="zh-CN"/>
              </w:rPr>
              <w:t>s</w:t>
            </w:r>
            <w:r w:rsidRPr="00C6761E">
              <w:rPr>
                <w:lang w:val="en-US" w:eastAsia="zh-CN"/>
              </w:rPr>
              <w:t xml:space="preserve"> 2 </w:t>
            </w:r>
            <w:r>
              <w:rPr>
                <w:lang w:val="en-US" w:eastAsia="zh-CN"/>
              </w:rPr>
              <w:t xml:space="preserve">to 4) </w:t>
            </w:r>
            <w:r w:rsidRPr="00C6761E">
              <w:rPr>
                <w:lang w:val="en-US" w:eastAsia="zh-CN"/>
              </w:rPr>
              <w:t xml:space="preserve">and </w:t>
            </w:r>
            <w:r>
              <w:rPr>
                <w:lang w:val="en-US" w:eastAsia="zh-CN"/>
              </w:rPr>
              <w:t xml:space="preserve">in </w:t>
            </w:r>
            <w:r w:rsidRPr="00C6761E">
              <w:rPr>
                <w:lang w:val="en-US" w:eastAsia="zh-CN"/>
              </w:rPr>
              <w:t>table 11.3.25.1.</w:t>
            </w:r>
          </w:p>
        </w:tc>
      </w:tr>
    </w:tbl>
    <w:p w14:paraId="4ECBD563" w14:textId="502B2998" w:rsidR="00491891" w:rsidRPr="00C6761E" w:rsidRDefault="00491891" w:rsidP="00491891">
      <w:pPr>
        <w:pStyle w:val="Heading3"/>
      </w:pPr>
      <w:bookmarkStart w:id="4128" w:name="_CR11_3_49"/>
      <w:bookmarkStart w:id="4129" w:name="_Toc193395333"/>
      <w:bookmarkEnd w:id="4128"/>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4114"/>
      <w:bookmarkEnd w:id="4129"/>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8055DC">
        <w:trPr>
          <w:cantSplit/>
          <w:jc w:val="center"/>
        </w:trPr>
        <w:tc>
          <w:tcPr>
            <w:tcW w:w="709" w:type="dxa"/>
            <w:tcBorders>
              <w:top w:val="nil"/>
              <w:left w:val="nil"/>
              <w:bottom w:val="nil"/>
              <w:right w:val="nil"/>
            </w:tcBorders>
            <w:hideMark/>
          </w:tcPr>
          <w:p w14:paraId="51E9CB4F" w14:textId="77777777" w:rsidR="00491891" w:rsidRPr="00C6761E" w:rsidRDefault="00491891" w:rsidP="008055DC">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8055DC">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8055DC">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8055DC">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8055DC">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8055DC">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8055DC">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8055DC">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8055DC">
            <w:pPr>
              <w:keepNext/>
              <w:keepLines/>
              <w:spacing w:after="0"/>
              <w:rPr>
                <w:rFonts w:ascii="Arial" w:hAnsi="Arial"/>
                <w:sz w:val="18"/>
              </w:rPr>
            </w:pPr>
          </w:p>
        </w:tc>
      </w:tr>
      <w:tr w:rsidR="00491891" w:rsidRPr="00C6761E" w14:paraId="1A47F033"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8055DC">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8055DC">
            <w:pPr>
              <w:pStyle w:val="TAL"/>
            </w:pPr>
            <w:r w:rsidRPr="00C6761E">
              <w:t>octet 1</w:t>
            </w:r>
          </w:p>
        </w:tc>
      </w:tr>
      <w:tr w:rsidR="00491891" w:rsidRPr="00C6761E" w14:paraId="38BA94F9"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8055DC">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8055DC">
            <w:pPr>
              <w:pStyle w:val="TAL"/>
            </w:pPr>
            <w:r w:rsidRPr="00C6761E">
              <w:t>octet 2</w:t>
            </w:r>
          </w:p>
        </w:tc>
      </w:tr>
      <w:tr w:rsidR="00491891" w:rsidRPr="00C6761E" w14:paraId="65A114A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8055DC">
            <w:pPr>
              <w:pStyle w:val="TAC"/>
            </w:pPr>
            <w:r w:rsidRPr="00C6761E">
              <w:t>0</w:t>
            </w:r>
          </w:p>
          <w:p w14:paraId="257D7DB4"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8055DC">
            <w:pPr>
              <w:pStyle w:val="TAC"/>
            </w:pPr>
            <w:r w:rsidRPr="00C6761E">
              <w:t>0</w:t>
            </w:r>
          </w:p>
          <w:p w14:paraId="38032860"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8055DC">
            <w:pPr>
              <w:pStyle w:val="TAC"/>
            </w:pPr>
            <w:r w:rsidRPr="00C6761E">
              <w:t>0</w:t>
            </w:r>
          </w:p>
          <w:p w14:paraId="25EED28B"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8055DC">
            <w:pPr>
              <w:pStyle w:val="TAC"/>
            </w:pPr>
            <w:r w:rsidRPr="00C6761E">
              <w:t>0</w:t>
            </w:r>
          </w:p>
          <w:p w14:paraId="39C2FA70" w14:textId="77777777" w:rsidR="00491891" w:rsidRPr="00C6761E" w:rsidRDefault="00491891" w:rsidP="008055DC">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8055DC">
            <w:pPr>
              <w:pStyle w:val="TAC"/>
            </w:pPr>
            <w:r w:rsidRPr="00C6761E">
              <w:t>0</w:t>
            </w:r>
          </w:p>
          <w:p w14:paraId="2C73FDE8" w14:textId="77777777" w:rsidR="00491891" w:rsidRPr="00C6761E" w:rsidRDefault="00491891" w:rsidP="008055DC">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8055DC">
            <w:pPr>
              <w:pStyle w:val="TAC"/>
            </w:pPr>
            <w:r w:rsidRPr="00C6761E">
              <w:t>0</w:t>
            </w:r>
          </w:p>
          <w:p w14:paraId="585C058E" w14:textId="77777777" w:rsidR="00491891" w:rsidRPr="00C6761E" w:rsidRDefault="00491891" w:rsidP="008055DC">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8055DC">
            <w:pPr>
              <w:pStyle w:val="TAC"/>
            </w:pPr>
            <w:r w:rsidRPr="00C6761E">
              <w:t>0</w:t>
            </w:r>
          </w:p>
          <w:p w14:paraId="125A1146" w14:textId="77777777" w:rsidR="00491891" w:rsidRPr="00C6761E" w:rsidRDefault="00491891" w:rsidP="008055DC">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8055DC">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8055DC">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8055DC">
            <w:pPr>
              <w:pStyle w:val="TAC"/>
              <w:rPr>
                <w:lang w:eastAsia="zh-CN"/>
              </w:rPr>
            </w:pPr>
          </w:p>
          <w:p w14:paraId="6C0C24C2" w14:textId="77777777" w:rsidR="00491891" w:rsidRPr="00C6761E" w:rsidRDefault="00491891" w:rsidP="008055DC">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8055DC">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8055DC">
            <w:pPr>
              <w:pStyle w:val="TAL"/>
              <w:rPr>
                <w:lang w:eastAsia="zh-CN"/>
              </w:rPr>
            </w:pPr>
          </w:p>
          <w:p w14:paraId="69BDF6EB" w14:textId="77777777" w:rsidR="00491891" w:rsidRPr="00C6761E" w:rsidRDefault="00491891" w:rsidP="008055DC">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4130" w:name="_CRFigure11_3_49_1"/>
      <w:r w:rsidRPr="00C6761E">
        <w:t>Figure </w:t>
      </w:r>
      <w:bookmarkEnd w:id="4130"/>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4131" w:name="_CRTable11_3_49_1"/>
      <w:r w:rsidRPr="00C6761E">
        <w:lastRenderedPageBreak/>
        <w:t>Table </w:t>
      </w:r>
      <w:bookmarkEnd w:id="4131"/>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8055DC">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8055DC">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8055DC">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8055DC">
            <w:pPr>
              <w:pStyle w:val="TAL"/>
            </w:pPr>
            <w:r w:rsidRPr="00C6761E">
              <w:t>Bits</w:t>
            </w:r>
          </w:p>
          <w:p w14:paraId="6F13B2AF" w14:textId="77777777" w:rsidR="00491891" w:rsidRPr="00C6761E" w:rsidRDefault="00491891" w:rsidP="008055DC">
            <w:pPr>
              <w:pStyle w:val="TAL"/>
              <w:rPr>
                <w:b/>
              </w:rPr>
            </w:pPr>
            <w:r w:rsidRPr="00C6761E">
              <w:rPr>
                <w:b/>
              </w:rPr>
              <w:t>1</w:t>
            </w:r>
          </w:p>
          <w:p w14:paraId="61BAD949" w14:textId="77777777" w:rsidR="00491891" w:rsidRPr="00C6761E" w:rsidRDefault="00491891" w:rsidP="008055DC">
            <w:pPr>
              <w:pStyle w:val="TAL"/>
            </w:pPr>
            <w:r w:rsidRPr="00C6761E">
              <w:rPr>
                <w:rFonts w:hint="eastAsia"/>
                <w:lang w:eastAsia="zh-CN"/>
              </w:rPr>
              <w:t>0</w:t>
            </w:r>
            <w:r w:rsidRPr="00C6761E">
              <w:tab/>
              <w:t>IPv4</w:t>
            </w:r>
          </w:p>
          <w:p w14:paraId="582EAD25" w14:textId="77777777" w:rsidR="00491891" w:rsidRPr="00C6761E" w:rsidRDefault="00491891" w:rsidP="008055DC">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8055DC">
            <w:pPr>
              <w:pStyle w:val="TAL"/>
              <w:rPr>
                <w:noProof/>
              </w:rPr>
            </w:pPr>
          </w:p>
        </w:tc>
      </w:tr>
      <w:tr w:rsidR="00491891" w:rsidRPr="00C6761E" w14:paraId="0604C486" w14:textId="77777777" w:rsidTr="008055DC">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8055DC">
            <w:pPr>
              <w:pStyle w:val="TAL"/>
              <w:rPr>
                <w:lang w:eastAsia="zh-CN"/>
              </w:rPr>
            </w:pPr>
            <w:r w:rsidRPr="00C6761E">
              <w:rPr>
                <w:lang w:eastAsia="zh-CN"/>
              </w:rPr>
              <w:t>UE IP address information (octet 4 to n)</w:t>
            </w:r>
          </w:p>
          <w:p w14:paraId="5D9D38B3" w14:textId="77777777" w:rsidR="00491891" w:rsidRPr="00C6761E" w:rsidRDefault="00491891" w:rsidP="008055DC">
            <w:pPr>
              <w:pStyle w:val="TAL"/>
              <w:rPr>
                <w:lang w:eastAsia="zh-CN"/>
              </w:rPr>
            </w:pPr>
          </w:p>
          <w:p w14:paraId="739523F6" w14:textId="77777777" w:rsidR="00491891" w:rsidRPr="00C6761E" w:rsidRDefault="00491891" w:rsidP="008055DC">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8055DC">
            <w:pPr>
              <w:pStyle w:val="TAL"/>
              <w:rPr>
                <w:lang w:eastAsia="zh-CN"/>
              </w:rPr>
            </w:pPr>
          </w:p>
          <w:p w14:paraId="59A76619" w14:textId="29D7FA53" w:rsidR="00491891" w:rsidRPr="00C6761E" w:rsidRDefault="00491891" w:rsidP="008055DC">
            <w:pPr>
              <w:pStyle w:val="TAL"/>
              <w:rPr>
                <w:lang w:eastAsia="zh-CN"/>
              </w:rPr>
            </w:pPr>
            <w:r w:rsidRPr="00C6761E">
              <w:rPr>
                <w:lang w:eastAsia="zh-CN"/>
              </w:rPr>
              <w:t>If the AT value indicates IPv6, the UE IP address information in octet 4 to octet 1</w:t>
            </w:r>
            <w:r w:rsidRPr="00C6761E">
              <w:rPr>
                <w:rFonts w:hint="eastAsia"/>
                <w:lang w:eastAsia="zh-CN"/>
              </w:rPr>
              <w:t>9</w:t>
            </w:r>
            <w:r w:rsidRPr="00C6761E">
              <w:rPr>
                <w:lang w:eastAsia="zh-CN"/>
              </w:rPr>
              <w:t xml:space="preserve"> contains </w:t>
            </w:r>
            <w:r w:rsidRPr="00C6761E">
              <w:rPr>
                <w:rFonts w:hint="eastAsia"/>
                <w:lang w:eastAsia="zh-CN"/>
              </w:rPr>
              <w:t>a</w:t>
            </w:r>
            <w:r w:rsidRPr="00C6761E">
              <w:rPr>
                <w:lang w:eastAsia="zh-CN"/>
              </w:rPr>
              <w:t xml:space="preserve"> link local IPv6</w:t>
            </w:r>
            <w:r w:rsidRPr="00C6761E">
              <w:rPr>
                <w:rFonts w:hint="eastAsia"/>
                <w:lang w:eastAsia="zh-CN"/>
              </w:rPr>
              <w:t xml:space="preserve"> </w:t>
            </w:r>
            <w:r w:rsidRPr="00C6761E">
              <w:rPr>
                <w:lang w:eastAsia="zh-CN"/>
              </w:rPr>
              <w:t>address</w:t>
            </w:r>
            <w:r w:rsidRPr="00C6761E">
              <w:rPr>
                <w:rFonts w:hint="eastAsia"/>
                <w:lang w:eastAsia="zh-CN"/>
              </w:rPr>
              <w:t xml:space="preserve"> coded as defined in clause</w:t>
            </w:r>
            <w:r w:rsidRPr="00C6761E">
              <w:t> </w:t>
            </w:r>
            <w:r w:rsidRPr="00C6761E">
              <w:rPr>
                <w:rFonts w:hint="eastAsia"/>
                <w:lang w:eastAsia="zh-CN"/>
              </w:rPr>
              <w:t>11.3.7</w:t>
            </w:r>
            <w:r w:rsidRPr="00C6761E">
              <w:rPr>
                <w:lang w:eastAsia="zh-CN"/>
              </w:rPr>
              <w:t>.</w:t>
            </w:r>
          </w:p>
        </w:tc>
      </w:tr>
      <w:tr w:rsidR="00491891" w:rsidRPr="00C6761E" w14:paraId="4B713AFB" w14:textId="77777777" w:rsidTr="008055DC">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8055DC">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4132" w:name="_CR11_3_50"/>
      <w:bookmarkStart w:id="4133" w:name="_Toc193395334"/>
      <w:bookmarkEnd w:id="4132"/>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4133"/>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76825154"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003B1348">
        <w:rPr>
          <w:lang w:eastAsia="zh-CN"/>
        </w:rPr>
        <w:t>7</w:t>
      </w:r>
      <w:r w:rsidRPr="00C6761E">
        <w:t xml:space="preserve"> octets and a maximum length of </w:t>
      </w:r>
      <w:r w:rsidRPr="00C6761E">
        <w:rPr>
          <w:rFonts w:hint="eastAsia"/>
          <w:lang w:eastAsia="zh-CN"/>
        </w:rPr>
        <w:t>25</w:t>
      </w:r>
      <w:r w:rsidR="003B1348">
        <w:rPr>
          <w:lang w:eastAsia="zh-CN"/>
        </w:rPr>
        <w:t>7</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8055DC">
        <w:trPr>
          <w:cantSplit/>
          <w:jc w:val="center"/>
        </w:trPr>
        <w:tc>
          <w:tcPr>
            <w:tcW w:w="709" w:type="dxa"/>
            <w:tcBorders>
              <w:top w:val="nil"/>
              <w:left w:val="nil"/>
              <w:bottom w:val="nil"/>
              <w:right w:val="nil"/>
            </w:tcBorders>
            <w:hideMark/>
          </w:tcPr>
          <w:p w14:paraId="1EC875B3" w14:textId="77777777" w:rsidR="00491891" w:rsidRPr="00C6761E" w:rsidRDefault="00491891" w:rsidP="008055DC">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8055DC">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8055DC">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8055DC">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8055DC">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8055DC">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8055DC">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8055DC">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8055DC">
            <w:pPr>
              <w:keepNext/>
              <w:keepLines/>
              <w:spacing w:after="0"/>
              <w:rPr>
                <w:rFonts w:ascii="Arial" w:hAnsi="Arial"/>
                <w:sz w:val="18"/>
              </w:rPr>
            </w:pPr>
          </w:p>
        </w:tc>
      </w:tr>
      <w:tr w:rsidR="00491891" w:rsidRPr="00C6761E" w14:paraId="7A2DE400"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8055DC">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8055DC">
            <w:pPr>
              <w:pStyle w:val="TAL"/>
            </w:pPr>
            <w:r w:rsidRPr="00C6761E">
              <w:t>octet 1</w:t>
            </w:r>
          </w:p>
        </w:tc>
      </w:tr>
      <w:tr w:rsidR="00491891" w:rsidRPr="00C6761E" w14:paraId="489198D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8055DC">
            <w:pPr>
              <w:pStyle w:val="TAC"/>
            </w:pPr>
          </w:p>
          <w:p w14:paraId="49CD4DC1" w14:textId="77777777" w:rsidR="00491891" w:rsidRPr="00C6761E" w:rsidRDefault="00491891" w:rsidP="008055DC">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8055DC">
            <w:pPr>
              <w:pStyle w:val="TAL"/>
            </w:pPr>
            <w:r w:rsidRPr="00C6761E">
              <w:t>octet 2</w:t>
            </w:r>
          </w:p>
          <w:p w14:paraId="2672281D" w14:textId="77777777" w:rsidR="00491891" w:rsidRPr="00C6761E" w:rsidRDefault="00491891" w:rsidP="008055DC">
            <w:pPr>
              <w:pStyle w:val="TAL"/>
            </w:pPr>
          </w:p>
          <w:p w14:paraId="04799D3B" w14:textId="77777777" w:rsidR="00491891" w:rsidRPr="00C6761E" w:rsidRDefault="00491891" w:rsidP="008055DC">
            <w:pPr>
              <w:pStyle w:val="TAL"/>
            </w:pPr>
          </w:p>
        </w:tc>
      </w:tr>
      <w:tr w:rsidR="00491891" w:rsidRPr="00C6761E" w14:paraId="499E5432"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8055DC">
            <w:pPr>
              <w:pStyle w:val="TAC"/>
            </w:pPr>
          </w:p>
          <w:p w14:paraId="2053009A" w14:textId="77777777" w:rsidR="00491891" w:rsidRPr="00C6761E" w:rsidRDefault="00491891" w:rsidP="008055DC">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8055DC">
            <w:pPr>
              <w:pStyle w:val="TAL"/>
            </w:pPr>
            <w:r w:rsidRPr="00C6761E">
              <w:t>octet 3</w:t>
            </w:r>
          </w:p>
          <w:p w14:paraId="70C85546" w14:textId="77777777" w:rsidR="00491891" w:rsidRPr="00C6761E" w:rsidRDefault="00491891" w:rsidP="008055DC">
            <w:pPr>
              <w:pStyle w:val="TAL"/>
            </w:pPr>
          </w:p>
          <w:p w14:paraId="507C3F89" w14:textId="77777777" w:rsidR="00491891" w:rsidRPr="00C6761E" w:rsidRDefault="00491891" w:rsidP="008055DC">
            <w:pPr>
              <w:pStyle w:val="TAL"/>
            </w:pPr>
            <w:r w:rsidRPr="00C6761E">
              <w:t>octet u</w:t>
            </w:r>
          </w:p>
        </w:tc>
      </w:tr>
      <w:tr w:rsidR="00491891" w:rsidRPr="00C6761E" w14:paraId="69F17B7A"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8055DC">
            <w:pPr>
              <w:pStyle w:val="TAC"/>
            </w:pPr>
          </w:p>
          <w:p w14:paraId="5159A09E" w14:textId="77777777" w:rsidR="00491891" w:rsidRPr="00C6761E" w:rsidRDefault="00491891" w:rsidP="008055DC">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8055DC">
            <w:pPr>
              <w:pStyle w:val="TAL"/>
            </w:pPr>
            <w:r w:rsidRPr="00C6761E">
              <w:t>octet u+1*</w:t>
            </w:r>
          </w:p>
          <w:p w14:paraId="4C5412CF" w14:textId="77777777" w:rsidR="00491891" w:rsidRPr="00C6761E" w:rsidRDefault="00491891" w:rsidP="008055DC">
            <w:pPr>
              <w:pStyle w:val="TAL"/>
            </w:pPr>
          </w:p>
          <w:p w14:paraId="5062660A" w14:textId="77777777" w:rsidR="00491891" w:rsidRPr="00C6761E" w:rsidRDefault="00491891" w:rsidP="008055DC">
            <w:pPr>
              <w:pStyle w:val="TAL"/>
            </w:pPr>
            <w:r w:rsidRPr="00C6761E">
              <w:t>octet v*</w:t>
            </w:r>
          </w:p>
        </w:tc>
      </w:tr>
      <w:tr w:rsidR="00491891" w:rsidRPr="00C6761E" w14:paraId="49BB640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8055DC">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8055DC">
            <w:pPr>
              <w:pStyle w:val="TAL"/>
            </w:pPr>
            <w:r w:rsidRPr="00C6761E">
              <w:t>octet v+1*</w:t>
            </w:r>
          </w:p>
          <w:p w14:paraId="660D6F1A" w14:textId="77777777" w:rsidR="00491891" w:rsidRPr="00C6761E" w:rsidRDefault="00491891" w:rsidP="008055DC">
            <w:pPr>
              <w:pStyle w:val="TAL"/>
            </w:pPr>
          </w:p>
          <w:p w14:paraId="2C6C1702" w14:textId="77777777" w:rsidR="00491891" w:rsidRPr="00C6761E" w:rsidRDefault="00491891" w:rsidP="008055DC">
            <w:pPr>
              <w:pStyle w:val="TAL"/>
            </w:pPr>
            <w:r w:rsidRPr="00C6761E">
              <w:t>octet w*</w:t>
            </w:r>
          </w:p>
        </w:tc>
      </w:tr>
      <w:tr w:rsidR="00491891" w:rsidRPr="00C6761E" w14:paraId="035A9656"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8055DC">
            <w:pPr>
              <w:pStyle w:val="TAC"/>
            </w:pPr>
          </w:p>
          <w:p w14:paraId="70855BCC" w14:textId="77777777" w:rsidR="00491891" w:rsidRPr="00C6761E" w:rsidRDefault="00491891" w:rsidP="008055DC">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8055DC">
            <w:pPr>
              <w:pStyle w:val="TAL"/>
            </w:pPr>
            <w:r w:rsidRPr="00C6761E">
              <w:t>octet w+1*</w:t>
            </w:r>
          </w:p>
          <w:p w14:paraId="229EF5D8" w14:textId="77777777" w:rsidR="00491891" w:rsidRPr="00C6761E" w:rsidRDefault="00491891" w:rsidP="008055DC">
            <w:pPr>
              <w:pStyle w:val="TAL"/>
            </w:pPr>
          </w:p>
          <w:p w14:paraId="474A2AD9" w14:textId="77777777" w:rsidR="00491891" w:rsidRPr="00C6761E" w:rsidRDefault="00491891" w:rsidP="008055DC">
            <w:pPr>
              <w:pStyle w:val="TAL"/>
            </w:pPr>
            <w:r w:rsidRPr="00C6761E">
              <w:t>octet x*</w:t>
            </w:r>
          </w:p>
        </w:tc>
      </w:tr>
    </w:tbl>
    <w:p w14:paraId="45460A01" w14:textId="187ED1F4" w:rsidR="00491891" w:rsidRPr="00C6761E" w:rsidRDefault="00491891" w:rsidP="00491891">
      <w:pPr>
        <w:pStyle w:val="TF"/>
      </w:pPr>
      <w:bookmarkStart w:id="4134" w:name="_CRFigure11_3_50_1"/>
      <w:r w:rsidRPr="00C6761E">
        <w:t>Figure </w:t>
      </w:r>
      <w:bookmarkEnd w:id="4134"/>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4135" w:name="_CRTable11_3_50_1"/>
      <w:r w:rsidRPr="00C6761E">
        <w:t>Table </w:t>
      </w:r>
      <w:bookmarkEnd w:id="4135"/>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8055DC">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8055DC">
            <w:pPr>
              <w:pStyle w:val="TAL"/>
              <w:rPr>
                <w:lang w:eastAsia="zh-CN"/>
              </w:rPr>
            </w:pPr>
            <w:r w:rsidRPr="00C6761E">
              <w:rPr>
                <w:rFonts w:hint="eastAsia"/>
                <w:lang w:eastAsia="zh-CN"/>
              </w:rPr>
              <w:t>UE IP address (octets 3 to u)</w:t>
            </w:r>
          </w:p>
          <w:p w14:paraId="4CC29633" w14:textId="77777777" w:rsidR="00491891" w:rsidRPr="00C6761E" w:rsidRDefault="00491891" w:rsidP="008055DC">
            <w:pPr>
              <w:pStyle w:val="TAL"/>
              <w:rPr>
                <w:lang w:eastAsia="zh-CN"/>
              </w:rPr>
            </w:pPr>
          </w:p>
          <w:p w14:paraId="6008F339" w14:textId="5DAB1AF1" w:rsidR="00491891" w:rsidRPr="00C6761E" w:rsidRDefault="00491891" w:rsidP="008055DC">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8055DC">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803FE6B" w:rsidR="0083091A" w:rsidRPr="00C6761E" w:rsidRDefault="0083091A" w:rsidP="0083091A">
      <w:pPr>
        <w:pStyle w:val="Heading3"/>
        <w:rPr>
          <w:lang w:eastAsia="zh-CN"/>
        </w:rPr>
      </w:pPr>
      <w:bookmarkStart w:id="4136" w:name="_CR11_3_50A"/>
      <w:bookmarkStart w:id="4137" w:name="_Toc193395335"/>
      <w:bookmarkEnd w:id="4136"/>
      <w:r w:rsidRPr="00C6761E">
        <w:rPr>
          <w:rFonts w:hint="eastAsia"/>
          <w:lang w:eastAsia="zh-CN"/>
        </w:rPr>
        <w:t>1</w:t>
      </w:r>
      <w:r w:rsidRPr="00C6761E">
        <w:rPr>
          <w:lang w:eastAsia="zh-CN"/>
        </w:rPr>
        <w:t>1.3.50</w:t>
      </w:r>
      <w:r w:rsidR="006F3637">
        <w:rPr>
          <w:lang w:eastAsia="zh-CN"/>
        </w:rPr>
        <w:t>A</w:t>
      </w:r>
      <w:r w:rsidRPr="00C6761E">
        <w:rPr>
          <w:lang w:eastAsia="zh-CN"/>
        </w:rPr>
        <w:tab/>
        <w:t>5GS identity type</w:t>
      </w:r>
      <w:bookmarkEnd w:id="4137"/>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4138" w:name="_CR11_3_51"/>
      <w:bookmarkStart w:id="4139" w:name="_Toc193395336"/>
      <w:bookmarkEnd w:id="4138"/>
      <w:r w:rsidRPr="00C6761E">
        <w:rPr>
          <w:rFonts w:hint="eastAsia"/>
          <w:lang w:eastAsia="zh-CN"/>
        </w:rPr>
        <w:t>1</w:t>
      </w:r>
      <w:r w:rsidRPr="00C6761E">
        <w:rPr>
          <w:lang w:eastAsia="zh-CN"/>
        </w:rPr>
        <w:t>1.3.51</w:t>
      </w:r>
      <w:r w:rsidRPr="00C6761E">
        <w:rPr>
          <w:lang w:eastAsia="zh-CN"/>
        </w:rPr>
        <w:tab/>
      </w:r>
      <w:r w:rsidRPr="00C6761E">
        <w:t>Spare half octet</w:t>
      </w:r>
      <w:bookmarkEnd w:id="4139"/>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4140" w:name="_CR11_3_52"/>
      <w:bookmarkStart w:id="4141" w:name="_Toc193395337"/>
      <w:bookmarkEnd w:id="4140"/>
      <w:r w:rsidRPr="00C6761E">
        <w:lastRenderedPageBreak/>
        <w:t>11.3.52</w:t>
      </w:r>
      <w:r w:rsidRPr="00C6761E">
        <w:tab/>
        <w:t>MSBs of K</w:t>
      </w:r>
      <w:r w:rsidRPr="00C6761E">
        <w:rPr>
          <w:vertAlign w:val="subscript"/>
        </w:rPr>
        <w:t>NRP</w:t>
      </w:r>
      <w:r w:rsidRPr="00C6761E">
        <w:t xml:space="preserve"> ID 2</w:t>
      </w:r>
      <w:bookmarkEnd w:id="4141"/>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1814EE">
        <w:trPr>
          <w:cantSplit/>
          <w:jc w:val="center"/>
        </w:trPr>
        <w:tc>
          <w:tcPr>
            <w:tcW w:w="709" w:type="dxa"/>
            <w:tcBorders>
              <w:top w:val="nil"/>
              <w:left w:val="nil"/>
              <w:bottom w:val="nil"/>
              <w:right w:val="nil"/>
            </w:tcBorders>
            <w:hideMark/>
          </w:tcPr>
          <w:p w14:paraId="201AC130" w14:textId="77777777" w:rsidR="00DC1ECA" w:rsidRPr="00C6761E" w:rsidRDefault="00DC1ECA" w:rsidP="001814EE">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1814EE">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1814EE">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1814EE">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1814EE">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1814EE">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1814EE">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1814EE">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1814EE">
            <w:pPr>
              <w:keepNext/>
              <w:keepLines/>
              <w:spacing w:after="0"/>
              <w:rPr>
                <w:rFonts w:ascii="Arial" w:hAnsi="Arial"/>
                <w:sz w:val="18"/>
              </w:rPr>
            </w:pPr>
          </w:p>
        </w:tc>
      </w:tr>
      <w:tr w:rsidR="00DC1ECA" w:rsidRPr="00C6761E" w14:paraId="1A6EFA1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1814EE">
            <w:pPr>
              <w:pStyle w:val="TAL"/>
            </w:pPr>
            <w:r w:rsidRPr="00C6761E">
              <w:t>octet 1</w:t>
            </w:r>
          </w:p>
        </w:tc>
      </w:tr>
      <w:tr w:rsidR="00DC1ECA" w:rsidRPr="00C6761E" w14:paraId="51873368"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C6761E" w:rsidRDefault="00DC1ECA"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1814EE">
            <w:pPr>
              <w:pStyle w:val="TAL"/>
            </w:pPr>
            <w:r w:rsidRPr="00C6761E">
              <w:t>octet 2</w:t>
            </w:r>
          </w:p>
        </w:tc>
      </w:tr>
      <w:tr w:rsidR="00DC1ECA" w:rsidRPr="00C6761E" w14:paraId="4E3C0960"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1814EE">
            <w:pPr>
              <w:pStyle w:val="TAL"/>
            </w:pPr>
            <w:r w:rsidRPr="00C6761E">
              <w:t>octet 3</w:t>
            </w:r>
          </w:p>
        </w:tc>
      </w:tr>
      <w:tr w:rsidR="00DC1ECA" w:rsidRPr="00C6761E" w14:paraId="6519ECDD"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1814EE">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1814EE">
            <w:pPr>
              <w:pStyle w:val="TAL"/>
            </w:pPr>
            <w:r w:rsidRPr="00C6761E">
              <w:t>octet 4</w:t>
            </w:r>
          </w:p>
        </w:tc>
      </w:tr>
    </w:tbl>
    <w:p w14:paraId="2EA0C090" w14:textId="360C36B9" w:rsidR="00DC1ECA" w:rsidRPr="00C6761E" w:rsidRDefault="00DC1ECA" w:rsidP="00DC1ECA">
      <w:pPr>
        <w:pStyle w:val="TF"/>
      </w:pPr>
      <w:bookmarkStart w:id="4142" w:name="_CRFigure11_3_52_1"/>
      <w:r w:rsidRPr="00C6761E">
        <w:t>Figure </w:t>
      </w:r>
      <w:bookmarkEnd w:id="4142"/>
      <w:r w:rsidRPr="00C6761E">
        <w:t>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bookmarkStart w:id="4143" w:name="_CRTable11_3_52_1"/>
      <w:r w:rsidRPr="00C6761E">
        <w:t>Table </w:t>
      </w:r>
      <w:bookmarkEnd w:id="4143"/>
      <w:r w:rsidRPr="00C6761E">
        <w:t>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1814EE">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1814EE">
            <w:pPr>
              <w:pStyle w:val="TAL"/>
            </w:pPr>
          </w:p>
          <w:p w14:paraId="3A4BE414" w14:textId="77777777" w:rsidR="00DC1ECA" w:rsidRPr="00C6761E" w:rsidRDefault="00DC1ECA" w:rsidP="001814EE">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1814EE">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4144" w:name="_CR11_3_53"/>
      <w:bookmarkStart w:id="4145" w:name="_Toc193395338"/>
      <w:bookmarkEnd w:id="4144"/>
      <w:r w:rsidRPr="00C6761E">
        <w:t>11.3.53</w:t>
      </w:r>
      <w:r w:rsidRPr="00C6761E">
        <w:tab/>
        <w:t>LSBs of K</w:t>
      </w:r>
      <w:r w:rsidRPr="00C6761E">
        <w:rPr>
          <w:vertAlign w:val="subscript"/>
        </w:rPr>
        <w:t>NRP</w:t>
      </w:r>
      <w:r w:rsidRPr="00C6761E">
        <w:t xml:space="preserve"> ID 2</w:t>
      </w:r>
      <w:bookmarkEnd w:id="4145"/>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1814EE">
        <w:trPr>
          <w:cantSplit/>
          <w:jc w:val="center"/>
        </w:trPr>
        <w:tc>
          <w:tcPr>
            <w:tcW w:w="709" w:type="dxa"/>
            <w:tcBorders>
              <w:top w:val="nil"/>
              <w:left w:val="nil"/>
              <w:bottom w:val="nil"/>
              <w:right w:val="nil"/>
            </w:tcBorders>
            <w:hideMark/>
          </w:tcPr>
          <w:p w14:paraId="68808807" w14:textId="77777777" w:rsidR="009F3794" w:rsidRPr="00C6761E" w:rsidRDefault="009F3794" w:rsidP="001814EE">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1814EE">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1814EE">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1814EE">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1814EE">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1814EE">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1814EE">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1814EE">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1814EE">
            <w:pPr>
              <w:keepNext/>
              <w:keepLines/>
              <w:spacing w:after="0"/>
              <w:rPr>
                <w:rFonts w:ascii="Arial" w:hAnsi="Arial"/>
                <w:sz w:val="18"/>
              </w:rPr>
            </w:pPr>
          </w:p>
        </w:tc>
      </w:tr>
      <w:tr w:rsidR="009F3794" w:rsidRPr="00C6761E" w14:paraId="076B3BC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1814EE">
            <w:pPr>
              <w:pStyle w:val="TAL"/>
            </w:pPr>
            <w:r w:rsidRPr="00C6761E">
              <w:t>octet 1</w:t>
            </w:r>
          </w:p>
        </w:tc>
      </w:tr>
      <w:tr w:rsidR="009F3794" w:rsidRPr="00C6761E" w14:paraId="133C0E79"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C6761E" w:rsidRDefault="009F3794"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1814EE">
            <w:pPr>
              <w:pStyle w:val="TAL"/>
            </w:pPr>
            <w:r w:rsidRPr="00C6761E">
              <w:t>octet 2</w:t>
            </w:r>
          </w:p>
        </w:tc>
      </w:tr>
      <w:tr w:rsidR="009F3794" w:rsidRPr="00C6761E" w14:paraId="5BA40197"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1814EE">
            <w:pPr>
              <w:pStyle w:val="TAL"/>
            </w:pPr>
            <w:r w:rsidRPr="00C6761E">
              <w:t>octet 3</w:t>
            </w:r>
          </w:p>
        </w:tc>
      </w:tr>
      <w:tr w:rsidR="009F3794" w:rsidRPr="00C6761E" w14:paraId="305E76D4"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1814EE">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1814EE">
            <w:pPr>
              <w:pStyle w:val="TAL"/>
            </w:pPr>
            <w:r w:rsidRPr="00C6761E">
              <w:t>octet 4</w:t>
            </w:r>
          </w:p>
        </w:tc>
      </w:tr>
    </w:tbl>
    <w:p w14:paraId="330164F4" w14:textId="2C3DECA9" w:rsidR="009F3794" w:rsidRPr="00C6761E" w:rsidRDefault="009F3794" w:rsidP="009F3794">
      <w:pPr>
        <w:pStyle w:val="TF"/>
      </w:pPr>
      <w:bookmarkStart w:id="4146" w:name="_CRFigure11_3_53_1"/>
      <w:r w:rsidRPr="00C6761E">
        <w:t>Figure </w:t>
      </w:r>
      <w:bookmarkEnd w:id="4146"/>
      <w:r w:rsidRPr="00C6761E">
        <w:t>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bookmarkStart w:id="4147" w:name="_CRTable11_3_53_1"/>
      <w:r w:rsidRPr="00C6761E">
        <w:t>Table </w:t>
      </w:r>
      <w:bookmarkEnd w:id="4147"/>
      <w:r w:rsidRPr="00C6761E">
        <w:t>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1814EE">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1814EE">
            <w:pPr>
              <w:pStyle w:val="TAL"/>
            </w:pPr>
          </w:p>
          <w:p w14:paraId="2C3AFBDC" w14:textId="77777777" w:rsidR="009F3794" w:rsidRPr="00C6761E" w:rsidRDefault="009F3794" w:rsidP="001814EE">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1814EE">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4148" w:name="_CR11_3_54"/>
      <w:bookmarkStart w:id="4149" w:name="_Toc193395339"/>
      <w:bookmarkEnd w:id="4148"/>
      <w:r w:rsidRPr="00C6761E">
        <w:t>11.3.</w:t>
      </w:r>
      <w:r>
        <w:t>54</w:t>
      </w:r>
      <w:r w:rsidRPr="00C6761E">
        <w:tab/>
        <w:t>MSB of K</w:t>
      </w:r>
      <w:r>
        <w:rPr>
          <w:vertAlign w:val="subscript"/>
        </w:rPr>
        <w:t>SLP</w:t>
      </w:r>
      <w:r w:rsidRPr="00C6761E">
        <w:rPr>
          <w:vertAlign w:val="subscript"/>
        </w:rPr>
        <w:t>-sess</w:t>
      </w:r>
      <w:r w:rsidRPr="00C6761E">
        <w:t xml:space="preserve"> ID</w:t>
      </w:r>
      <w:bookmarkEnd w:id="4149"/>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77B9656C" w14:textId="77777777" w:rsidR="00F43D8E" w:rsidRPr="00C6761E" w:rsidRDefault="00F43D8E" w:rsidP="00F43D8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7B2DE9">
        <w:trPr>
          <w:cantSplit/>
          <w:jc w:val="center"/>
        </w:trPr>
        <w:tc>
          <w:tcPr>
            <w:tcW w:w="709" w:type="dxa"/>
            <w:tcBorders>
              <w:top w:val="nil"/>
              <w:left w:val="nil"/>
              <w:bottom w:val="nil"/>
              <w:right w:val="nil"/>
            </w:tcBorders>
            <w:hideMark/>
          </w:tcPr>
          <w:p w14:paraId="1E74E35C" w14:textId="77777777" w:rsidR="00F43D8E" w:rsidRPr="00C6761E" w:rsidRDefault="00F43D8E" w:rsidP="007B2DE9">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7B2DE9">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7B2DE9">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7B2DE9">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7B2DE9">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7B2DE9">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7B2DE9">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7B2DE9">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7B2DE9">
            <w:pPr>
              <w:pStyle w:val="TAC"/>
            </w:pPr>
          </w:p>
        </w:tc>
      </w:tr>
      <w:tr w:rsidR="00F43D8E" w:rsidRPr="00C6761E" w14:paraId="3009DCD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IEI</w:t>
            </w:r>
          </w:p>
        </w:tc>
        <w:tc>
          <w:tcPr>
            <w:tcW w:w="1134" w:type="dxa"/>
            <w:tcBorders>
              <w:top w:val="nil"/>
              <w:left w:val="nil"/>
              <w:bottom w:val="nil"/>
              <w:right w:val="nil"/>
            </w:tcBorders>
            <w:hideMark/>
          </w:tcPr>
          <w:p w14:paraId="1545C100" w14:textId="77777777" w:rsidR="00F43D8E" w:rsidRPr="00AA5751" w:rsidRDefault="00F43D8E" w:rsidP="007B2DE9">
            <w:pPr>
              <w:pStyle w:val="TAL"/>
              <w:rPr>
                <w:rFonts w:cs="Arial"/>
              </w:rPr>
            </w:pPr>
            <w:r w:rsidRPr="00AA5751">
              <w:rPr>
                <w:rFonts w:cs="Arial"/>
              </w:rPr>
              <w:t>octet 1</w:t>
            </w:r>
          </w:p>
        </w:tc>
      </w:tr>
      <w:tr w:rsidR="00F43D8E" w:rsidRPr="00C6761E" w14:paraId="1DFB4F71"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C6761E" w:rsidRDefault="00F43D8E"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tcPr>
          <w:p w14:paraId="4CDB8E9F" w14:textId="77777777" w:rsidR="00F43D8E" w:rsidRPr="00C6761E" w:rsidRDefault="00F43D8E" w:rsidP="007B2DE9">
            <w:pPr>
              <w:pStyle w:val="TAL"/>
            </w:pPr>
            <w:r w:rsidRPr="00C6761E">
              <w:t xml:space="preserve">octet </w:t>
            </w:r>
            <w:r>
              <w:t>2</w:t>
            </w:r>
          </w:p>
        </w:tc>
      </w:tr>
      <w:tr w:rsidR="00F43D8E" w:rsidRPr="00C6761E" w14:paraId="31ED5DA5"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hideMark/>
          </w:tcPr>
          <w:p w14:paraId="6260AD83" w14:textId="77777777" w:rsidR="00F43D8E" w:rsidRPr="00C6761E" w:rsidRDefault="00F43D8E" w:rsidP="007B2DE9">
            <w:pPr>
              <w:pStyle w:val="TAL"/>
            </w:pPr>
            <w:r w:rsidRPr="00C6761E">
              <w:t xml:space="preserve">octet </w:t>
            </w:r>
            <w:r>
              <w:t>3</w:t>
            </w:r>
          </w:p>
        </w:tc>
      </w:tr>
    </w:tbl>
    <w:p w14:paraId="7A2E61B9" w14:textId="676F0E11" w:rsidR="00F43D8E" w:rsidRPr="00C6761E" w:rsidRDefault="00F43D8E" w:rsidP="00F43D8E">
      <w:pPr>
        <w:pStyle w:val="TF"/>
      </w:pPr>
      <w:bookmarkStart w:id="4150" w:name="_CRFigure11_3_54_1"/>
      <w:r w:rsidRPr="00C6761E">
        <w:t>Figure </w:t>
      </w:r>
      <w:bookmarkEnd w:id="4150"/>
      <w:r w:rsidRPr="00C6761E">
        <w:t>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bookmarkStart w:id="4151" w:name="_CRTable11_3_54_1"/>
      <w:r w:rsidRPr="00C6761E">
        <w:t>Table </w:t>
      </w:r>
      <w:bookmarkEnd w:id="4151"/>
      <w:r w:rsidRPr="00C6761E">
        <w:t>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7B2DE9">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7B2DE9">
            <w:pPr>
              <w:pStyle w:val="TAL"/>
            </w:pPr>
          </w:p>
          <w:p w14:paraId="79FA0C54" w14:textId="77777777" w:rsidR="00F43D8E" w:rsidRPr="00C6761E" w:rsidRDefault="00F43D8E" w:rsidP="007B2DE9">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7B2DE9">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152" w:name="_CR11_3_55"/>
      <w:bookmarkStart w:id="4153" w:name="_Toc193395340"/>
      <w:bookmarkEnd w:id="4152"/>
      <w:r w:rsidRPr="00C6761E">
        <w:t>11.3.</w:t>
      </w:r>
      <w:r>
        <w:t>55</w:t>
      </w:r>
      <w:r w:rsidRPr="00C6761E">
        <w:tab/>
        <w:t>K</w:t>
      </w:r>
      <w:r>
        <w:rPr>
          <w:vertAlign w:val="subscript"/>
        </w:rPr>
        <w:t>SLP</w:t>
      </w:r>
      <w:r w:rsidRPr="00C6761E">
        <w:t xml:space="preserve"> ID</w:t>
      </w:r>
      <w:bookmarkEnd w:id="4153"/>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15907067" w:rsidR="007E7551" w:rsidRPr="00C6761E" w:rsidRDefault="007E7551" w:rsidP="007E7551">
      <w:r w:rsidRPr="00C6761E">
        <w:t>The K</w:t>
      </w:r>
      <w:r>
        <w:rPr>
          <w:vertAlign w:val="subscript"/>
        </w:rPr>
        <w:t>SLP</w:t>
      </w:r>
      <w:r w:rsidRPr="00C6761E">
        <w:t xml:space="preserve"> ID information element is coded as shown in figure 11.3.</w:t>
      </w:r>
      <w:r>
        <w:t>55</w:t>
      </w:r>
      <w:r w:rsidRPr="00C6761E">
        <w:t>.1 and table 11.3.</w:t>
      </w:r>
      <w:r>
        <w:t>55</w:t>
      </w:r>
      <w:r w:rsidRPr="00C6761E">
        <w:t>.1</w:t>
      </w:r>
    </w:p>
    <w:p w14:paraId="4D181A71" w14:textId="77777777" w:rsidR="007E7551" w:rsidRPr="00C6761E" w:rsidRDefault="007E7551" w:rsidP="007E75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7B2DE9">
        <w:trPr>
          <w:cantSplit/>
          <w:jc w:val="center"/>
        </w:trPr>
        <w:tc>
          <w:tcPr>
            <w:tcW w:w="709" w:type="dxa"/>
            <w:tcBorders>
              <w:top w:val="nil"/>
              <w:left w:val="nil"/>
              <w:bottom w:val="nil"/>
              <w:right w:val="nil"/>
            </w:tcBorders>
            <w:hideMark/>
          </w:tcPr>
          <w:p w14:paraId="30BB4395" w14:textId="77777777" w:rsidR="007E7551" w:rsidRPr="00C6761E" w:rsidRDefault="007E7551" w:rsidP="007B2DE9">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7B2DE9">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7B2DE9">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7B2DE9">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7B2DE9">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7B2DE9">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7B2DE9">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7B2DE9">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7B2DE9">
            <w:pPr>
              <w:keepNext/>
              <w:keepLines/>
              <w:spacing w:after="0"/>
              <w:rPr>
                <w:rFonts w:ascii="Arial" w:hAnsi="Arial"/>
                <w:sz w:val="18"/>
              </w:rPr>
            </w:pPr>
          </w:p>
        </w:tc>
      </w:tr>
      <w:tr w:rsidR="007E7551" w:rsidRPr="00C6761E" w14:paraId="7F94035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IEI</w:t>
            </w:r>
          </w:p>
        </w:tc>
        <w:tc>
          <w:tcPr>
            <w:tcW w:w="1134" w:type="dxa"/>
            <w:tcBorders>
              <w:top w:val="nil"/>
              <w:left w:val="nil"/>
              <w:bottom w:val="nil"/>
              <w:right w:val="nil"/>
            </w:tcBorders>
            <w:hideMark/>
          </w:tcPr>
          <w:p w14:paraId="2BF560EC" w14:textId="77777777" w:rsidR="007E7551" w:rsidRPr="00C6761E" w:rsidRDefault="007E7551" w:rsidP="007B2DE9">
            <w:pPr>
              <w:pStyle w:val="TAL"/>
            </w:pPr>
            <w:r w:rsidRPr="00C6761E">
              <w:t>octet 1</w:t>
            </w:r>
          </w:p>
        </w:tc>
      </w:tr>
      <w:tr w:rsidR="007E7551" w:rsidRPr="00C6761E" w14:paraId="5E28F2CC"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C6761E" w:rsidRDefault="007E7551"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7DEBE7CF" w14:textId="77777777" w:rsidR="007E7551" w:rsidRPr="00C6761E" w:rsidRDefault="007E7551" w:rsidP="007B2DE9">
            <w:pPr>
              <w:pStyle w:val="TAL"/>
            </w:pPr>
            <w:r w:rsidRPr="00C6761E">
              <w:t>octet 2</w:t>
            </w:r>
          </w:p>
        </w:tc>
      </w:tr>
      <w:tr w:rsidR="007E7551" w:rsidRPr="00C6761E" w14:paraId="38413FCD" w14:textId="77777777" w:rsidTr="007B2DE9">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261E751E" w14:textId="77777777" w:rsidR="007E7551" w:rsidRPr="00C6761E" w:rsidRDefault="007E7551" w:rsidP="007B2DE9">
            <w:pPr>
              <w:pStyle w:val="TAL"/>
            </w:pPr>
            <w:r w:rsidRPr="00C6761E">
              <w:t xml:space="preserve">octet </w:t>
            </w:r>
            <w:r>
              <w:t>3</w:t>
            </w:r>
          </w:p>
          <w:p w14:paraId="797FD5FD" w14:textId="77777777" w:rsidR="007E7551" w:rsidRPr="00C6761E" w:rsidRDefault="007E7551" w:rsidP="007B2DE9">
            <w:pPr>
              <w:pStyle w:val="TAL"/>
            </w:pPr>
          </w:p>
        </w:tc>
      </w:tr>
      <w:tr w:rsidR="007E7551" w:rsidRPr="00C6761E" w14:paraId="45060C8D" w14:textId="77777777" w:rsidTr="007B2DE9">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7B2DE9">
            <w:pPr>
              <w:keepNext/>
              <w:keepLines/>
              <w:spacing w:after="0"/>
              <w:jc w:val="center"/>
              <w:rPr>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7B2DE9">
            <w:pPr>
              <w:pStyle w:val="TAL"/>
            </w:pPr>
            <w:r w:rsidRPr="00C6761E">
              <w:t xml:space="preserve">octet </w:t>
            </w:r>
            <w:r>
              <w:t>6</w:t>
            </w:r>
          </w:p>
        </w:tc>
      </w:tr>
    </w:tbl>
    <w:p w14:paraId="141C43A9" w14:textId="213F9293" w:rsidR="007E7551" w:rsidRPr="00C6761E" w:rsidRDefault="007E7551" w:rsidP="007E7551">
      <w:pPr>
        <w:pStyle w:val="TF"/>
      </w:pPr>
      <w:bookmarkStart w:id="4154" w:name="_CRFigure11_3_55_1"/>
      <w:r w:rsidRPr="00C6761E">
        <w:t>Figure </w:t>
      </w:r>
      <w:bookmarkEnd w:id="4154"/>
      <w:r w:rsidRPr="00C6761E">
        <w:t>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bookmarkStart w:id="4155" w:name="_CRTable11_3_55_1"/>
      <w:r w:rsidRPr="00C6761E">
        <w:t>Table </w:t>
      </w:r>
      <w:bookmarkEnd w:id="4155"/>
      <w:r w:rsidRPr="00C6761E">
        <w:t>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7B2DE9">
            <w:pPr>
              <w:pStyle w:val="TAL"/>
            </w:pPr>
            <w:r w:rsidRPr="00C6761E">
              <w:t>K</w:t>
            </w:r>
            <w:r>
              <w:rPr>
                <w:vertAlign w:val="subscript"/>
              </w:rPr>
              <w:t>SLP</w:t>
            </w:r>
            <w:r w:rsidRPr="00C6761E">
              <w:t xml:space="preserve"> ID contents (octet 2 to 5)</w:t>
            </w:r>
          </w:p>
          <w:p w14:paraId="0ABA4A66" w14:textId="77777777" w:rsidR="007E7551" w:rsidRPr="00C6761E" w:rsidRDefault="007E7551" w:rsidP="007B2DE9">
            <w:pPr>
              <w:pStyle w:val="TAL"/>
            </w:pPr>
          </w:p>
          <w:p w14:paraId="27C4EE31" w14:textId="77777777" w:rsidR="007E7551" w:rsidRPr="00C6761E" w:rsidRDefault="007E7551" w:rsidP="007B2DE9">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7B2DE9">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156" w:name="_CR11_3_56"/>
      <w:bookmarkStart w:id="4157" w:name="_Toc193395341"/>
      <w:bookmarkEnd w:id="4156"/>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157"/>
    </w:p>
    <w:p w14:paraId="3A9D17BE" w14:textId="26841153"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Pr="00C6761E"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p w14:paraId="7A577D16" w14:textId="77777777" w:rsidR="00F04988" w:rsidRPr="00C6761E" w:rsidRDefault="00F04988" w:rsidP="00F04988">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9B2188">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9B2188">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9B2188">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9B2188">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9B2188">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9B2188">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9B2188">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9B2188">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9B2188">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9B2188">
            <w:pPr>
              <w:pStyle w:val="TAL"/>
            </w:pPr>
          </w:p>
        </w:tc>
      </w:tr>
      <w:tr w:rsidR="00F04988" w:rsidRPr="00C6761E" w14:paraId="1D49A43E" w14:textId="77777777" w:rsidTr="009B2188">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9B2188">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9B2188">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9B2188">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9B2188">
            <w:pPr>
              <w:pStyle w:val="TAL"/>
            </w:pPr>
            <w:r w:rsidRPr="00C6761E">
              <w:t>octet 1</w:t>
            </w:r>
          </w:p>
        </w:tc>
      </w:tr>
    </w:tbl>
    <w:p w14:paraId="2D2E9273" w14:textId="6AA57D89" w:rsidR="00F04988" w:rsidRPr="00C6761E" w:rsidRDefault="00F04988" w:rsidP="00F04988">
      <w:pPr>
        <w:pStyle w:val="TF"/>
      </w:pPr>
      <w:bookmarkStart w:id="4158" w:name="_CRFigure11_3_56_1"/>
      <w:r w:rsidRPr="00C6761E">
        <w:t>Figure </w:t>
      </w:r>
      <w:bookmarkEnd w:id="4158"/>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bookmarkStart w:id="4159" w:name="_CRTable11_3_56_1"/>
      <w:r w:rsidRPr="00C6761E">
        <w:lastRenderedPageBreak/>
        <w:t>Table </w:t>
      </w:r>
      <w:bookmarkEnd w:id="4159"/>
      <w:r w:rsidRPr="00C6761E">
        <w:t>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9B2188">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9B2188">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39726444" w:rsidR="00F04988" w:rsidRPr="00C6761E" w:rsidRDefault="00F04988" w:rsidP="009B2188">
            <w:pPr>
              <w:pStyle w:val="TAL"/>
              <w:rPr>
                <w:lang w:eastAsia="zh-CN"/>
              </w:rPr>
            </w:pPr>
            <w:r w:rsidRPr="00C6761E">
              <w:rPr>
                <w:lang w:eastAsia="zh-CN"/>
              </w:rPr>
              <w:t xml:space="preserve">The bit is used to indicate whether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9B2188">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9B2188">
            <w:pPr>
              <w:pStyle w:val="TAL"/>
              <w:rPr>
                <w:lang w:eastAsia="zh-CN"/>
              </w:rPr>
            </w:pPr>
            <w:r w:rsidRPr="00C6761E">
              <w:rPr>
                <w:lang w:eastAsia="zh-CN"/>
              </w:rPr>
              <w:t>Bit</w:t>
            </w:r>
          </w:p>
        </w:tc>
      </w:tr>
      <w:tr w:rsidR="00F04988" w:rsidRPr="00C6761E" w14:paraId="583848BF" w14:textId="77777777" w:rsidTr="009B2188">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CC729A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F96EFCB"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9B2188">
            <w:pPr>
              <w:pStyle w:val="TAL"/>
              <w:rPr>
                <w:lang w:eastAsia="zh-CN"/>
              </w:rPr>
            </w:pPr>
          </w:p>
        </w:tc>
      </w:tr>
      <w:tr w:rsidR="00F04988" w:rsidRPr="00C6761E" w14:paraId="083AF0EE" w14:textId="77777777" w:rsidTr="009B2188">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9B2188">
            <w:pPr>
              <w:pStyle w:val="TAL"/>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9B2188">
            <w:pPr>
              <w:pStyle w:val="TAL"/>
              <w:rPr>
                <w:lang w:eastAsia="zh-CN"/>
              </w:rPr>
            </w:pPr>
          </w:p>
        </w:tc>
        <w:tc>
          <w:tcPr>
            <w:tcW w:w="316" w:type="dxa"/>
            <w:tcBorders>
              <w:top w:val="nil"/>
              <w:left w:val="nil"/>
              <w:bottom w:val="nil"/>
              <w:right w:val="nil"/>
            </w:tcBorders>
          </w:tcPr>
          <w:p w14:paraId="19F6091B" w14:textId="77777777" w:rsidR="00F04988" w:rsidRPr="00C6761E" w:rsidRDefault="00F04988" w:rsidP="009B2188">
            <w:pPr>
              <w:pStyle w:val="TAL"/>
              <w:rPr>
                <w:lang w:eastAsia="zh-CN"/>
              </w:rPr>
            </w:pPr>
          </w:p>
        </w:tc>
        <w:tc>
          <w:tcPr>
            <w:tcW w:w="316" w:type="dxa"/>
            <w:tcBorders>
              <w:top w:val="nil"/>
              <w:left w:val="nil"/>
              <w:bottom w:val="nil"/>
              <w:right w:val="nil"/>
            </w:tcBorders>
          </w:tcPr>
          <w:p w14:paraId="0EC8073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9B2188">
            <w:pPr>
              <w:pStyle w:val="TAL"/>
              <w:rPr>
                <w:lang w:eastAsia="zh-CN"/>
              </w:rPr>
            </w:pPr>
            <w:r>
              <w:t>T</w:t>
            </w:r>
            <w:r w:rsidRPr="00C6761E">
              <w:t>he PROSE DIRECT LINK ESTABLISHMENT REQUEST message can</w:t>
            </w:r>
            <w:r>
              <w:t>not</w:t>
            </w:r>
            <w:r w:rsidRPr="00C6761E">
              <w:t xml:space="preserve">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9B2188">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69DFB9F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46ED096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9B2188">
            <w:pPr>
              <w:pStyle w:val="TAL"/>
              <w:rPr>
                <w:lang w:eastAsia="zh-CN"/>
              </w:rPr>
            </w:pPr>
            <w:r>
              <w:t>T</w:t>
            </w:r>
            <w:r w:rsidRPr="00C6761E">
              <w:t xml:space="preserve">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9B2188">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9B2188">
            <w:pPr>
              <w:pStyle w:val="TAL"/>
              <w:rPr>
                <w:lang w:eastAsia="zh-CN"/>
              </w:rPr>
            </w:pPr>
          </w:p>
          <w:p w14:paraId="7BE8E704" w14:textId="77777777" w:rsidR="00F04988" w:rsidRPr="00C6761E" w:rsidRDefault="00F04988" w:rsidP="009B2188">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160" w:name="_CR11_3_57"/>
      <w:bookmarkStart w:id="4161" w:name="_Toc193395342"/>
      <w:bookmarkEnd w:id="4160"/>
      <w:r w:rsidRPr="00C6761E">
        <w:t>11.3.</w:t>
      </w:r>
      <w:r>
        <w:t>57</w:t>
      </w:r>
      <w:r w:rsidRPr="00C6761E">
        <w:tab/>
      </w:r>
      <w:r>
        <w:rPr>
          <w:rFonts w:hint="eastAsia"/>
          <w:lang w:eastAsia="zh-CN"/>
        </w:rPr>
        <w:t>List of a</w:t>
      </w:r>
      <w:r w:rsidRPr="00C6761E">
        <w:t>pplication layer ID</w:t>
      </w:r>
      <w:r>
        <w:rPr>
          <w:rFonts w:hint="eastAsia"/>
          <w:lang w:eastAsia="zh-CN"/>
        </w:rPr>
        <w:t>s</w:t>
      </w:r>
      <w:bookmarkEnd w:id="4161"/>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6FC28801"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0006033C">
        <w:rPr>
          <w:rFonts w:eastAsia="SimSun"/>
          <w:lang w:eastAsia="zh-CN"/>
        </w:rPr>
        <w:t>3</w:t>
      </w:r>
      <w:r w:rsidRPr="00DA633F">
        <w:rPr>
          <w:rFonts w:eastAsia="SimSun"/>
        </w:rPr>
        <w:t xml:space="preserve"> octets and a maximum length of </w:t>
      </w:r>
      <w:r w:rsidRPr="00DA633F">
        <w:rPr>
          <w:rFonts w:eastAsia="SimSun" w:hint="eastAsia"/>
          <w:lang w:eastAsia="zh-CN"/>
        </w:rPr>
        <w:t>25</w:t>
      </w:r>
      <w:r w:rsidR="0006033C">
        <w:rPr>
          <w:rFonts w:eastAsia="SimSun"/>
          <w:lang w:eastAsia="zh-CN"/>
        </w:rPr>
        <w:t>7</w:t>
      </w:r>
      <w:r w:rsidRPr="00DA633F">
        <w:rPr>
          <w:rFonts w:eastAsia="SimSun"/>
        </w:rPr>
        <w:t xml:space="preserve"> octets.</w:t>
      </w:r>
    </w:p>
    <w:p w14:paraId="164A986D" w14:textId="756B68AA" w:rsidR="00DA2030" w:rsidRPr="00DA633F" w:rsidRDefault="00DA2030" w:rsidP="00DA2030">
      <w:pPr>
        <w:rPr>
          <w:rFonts w:eastAsia="SimSu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coded as shown in figure 11.3.</w:t>
      </w:r>
      <w:r>
        <w:rPr>
          <w:rFonts w:eastAsia="SimSun"/>
        </w:rPr>
        <w:t>57</w:t>
      </w:r>
      <w:r w:rsidRPr="00DA633F">
        <w:rPr>
          <w:rFonts w:eastAsia="SimSun"/>
        </w:rPr>
        <w:t>.1 and table 11.3.</w:t>
      </w:r>
      <w:r>
        <w:rPr>
          <w:rFonts w:eastAsia="SimSun"/>
        </w:rPr>
        <w:t>57</w:t>
      </w:r>
      <w:r w:rsidRPr="00DA633F">
        <w:rPr>
          <w:rFonts w:eastAsia="SimSun"/>
        </w:rPr>
        <w:t>.1.</w:t>
      </w:r>
    </w:p>
    <w:p w14:paraId="46C6500F" w14:textId="77777777" w:rsidR="00DA2030" w:rsidRPr="00DA633F" w:rsidRDefault="00DA2030" w:rsidP="00DA2030">
      <w:pPr>
        <w:keepNext/>
        <w:keepLines/>
        <w:spacing w:before="60"/>
        <w:jc w:val="center"/>
        <w:rPr>
          <w:rFonts w:ascii="Arial" w:eastAsia="SimSu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9B2188">
        <w:trPr>
          <w:cantSplit/>
          <w:jc w:val="center"/>
        </w:trPr>
        <w:tc>
          <w:tcPr>
            <w:tcW w:w="709" w:type="dxa"/>
            <w:tcBorders>
              <w:top w:val="nil"/>
              <w:left w:val="nil"/>
              <w:bottom w:val="nil"/>
              <w:right w:val="nil"/>
            </w:tcBorders>
            <w:hideMark/>
          </w:tcPr>
          <w:p w14:paraId="40FA393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8</w:t>
            </w:r>
          </w:p>
        </w:tc>
        <w:tc>
          <w:tcPr>
            <w:tcW w:w="781" w:type="dxa"/>
            <w:tcBorders>
              <w:top w:val="nil"/>
              <w:left w:val="nil"/>
              <w:bottom w:val="nil"/>
              <w:right w:val="nil"/>
            </w:tcBorders>
            <w:hideMark/>
          </w:tcPr>
          <w:p w14:paraId="5A71A209"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7</w:t>
            </w:r>
          </w:p>
        </w:tc>
        <w:tc>
          <w:tcPr>
            <w:tcW w:w="780" w:type="dxa"/>
            <w:tcBorders>
              <w:top w:val="nil"/>
              <w:left w:val="nil"/>
              <w:bottom w:val="nil"/>
              <w:right w:val="nil"/>
            </w:tcBorders>
            <w:hideMark/>
          </w:tcPr>
          <w:p w14:paraId="54620FC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6</w:t>
            </w:r>
          </w:p>
        </w:tc>
        <w:tc>
          <w:tcPr>
            <w:tcW w:w="779" w:type="dxa"/>
            <w:tcBorders>
              <w:top w:val="nil"/>
              <w:left w:val="nil"/>
              <w:bottom w:val="nil"/>
              <w:right w:val="nil"/>
            </w:tcBorders>
            <w:hideMark/>
          </w:tcPr>
          <w:p w14:paraId="51053830"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5</w:t>
            </w:r>
          </w:p>
        </w:tc>
        <w:tc>
          <w:tcPr>
            <w:tcW w:w="708" w:type="dxa"/>
            <w:tcBorders>
              <w:top w:val="nil"/>
              <w:left w:val="nil"/>
              <w:bottom w:val="nil"/>
              <w:right w:val="nil"/>
            </w:tcBorders>
            <w:hideMark/>
          </w:tcPr>
          <w:p w14:paraId="504967EC"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4</w:t>
            </w:r>
          </w:p>
        </w:tc>
        <w:tc>
          <w:tcPr>
            <w:tcW w:w="709" w:type="dxa"/>
            <w:tcBorders>
              <w:top w:val="nil"/>
              <w:left w:val="nil"/>
              <w:bottom w:val="nil"/>
              <w:right w:val="nil"/>
            </w:tcBorders>
            <w:hideMark/>
          </w:tcPr>
          <w:p w14:paraId="2B24A47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3</w:t>
            </w:r>
          </w:p>
        </w:tc>
        <w:tc>
          <w:tcPr>
            <w:tcW w:w="781" w:type="dxa"/>
            <w:tcBorders>
              <w:top w:val="nil"/>
              <w:left w:val="nil"/>
              <w:bottom w:val="nil"/>
              <w:right w:val="nil"/>
            </w:tcBorders>
            <w:hideMark/>
          </w:tcPr>
          <w:p w14:paraId="37C58FD8"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2</w:t>
            </w:r>
          </w:p>
        </w:tc>
        <w:tc>
          <w:tcPr>
            <w:tcW w:w="708" w:type="dxa"/>
            <w:tcBorders>
              <w:top w:val="nil"/>
              <w:left w:val="nil"/>
              <w:bottom w:val="nil"/>
              <w:right w:val="nil"/>
            </w:tcBorders>
            <w:hideMark/>
          </w:tcPr>
          <w:p w14:paraId="312C108F"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1</w:t>
            </w:r>
          </w:p>
        </w:tc>
        <w:tc>
          <w:tcPr>
            <w:tcW w:w="1560" w:type="dxa"/>
            <w:tcBorders>
              <w:top w:val="nil"/>
              <w:left w:val="nil"/>
              <w:bottom w:val="nil"/>
              <w:right w:val="nil"/>
            </w:tcBorders>
          </w:tcPr>
          <w:p w14:paraId="0284158B" w14:textId="77777777" w:rsidR="00DA2030" w:rsidRPr="00DA633F" w:rsidRDefault="00DA2030" w:rsidP="009B2188">
            <w:pPr>
              <w:keepNext/>
              <w:keepLines/>
              <w:spacing w:after="0"/>
              <w:rPr>
                <w:rFonts w:ascii="Arial" w:eastAsia="SimSun" w:hAnsi="Arial"/>
                <w:sz w:val="18"/>
              </w:rPr>
            </w:pPr>
          </w:p>
        </w:tc>
      </w:tr>
      <w:tr w:rsidR="00DA2030" w:rsidRPr="00DA633F" w14:paraId="5E973BD6"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List of Application layer IDs IEI</w:t>
            </w:r>
          </w:p>
        </w:tc>
        <w:tc>
          <w:tcPr>
            <w:tcW w:w="1560" w:type="dxa"/>
            <w:tcBorders>
              <w:top w:val="nil"/>
              <w:left w:val="nil"/>
              <w:bottom w:val="nil"/>
              <w:right w:val="nil"/>
            </w:tcBorders>
            <w:hideMark/>
          </w:tcPr>
          <w:p w14:paraId="45E433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1</w:t>
            </w:r>
          </w:p>
        </w:tc>
      </w:tr>
      <w:tr w:rsidR="00DA2030" w:rsidRPr="00DA633F" w14:paraId="3FB65C4D"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DA633F" w:rsidRDefault="00DA2030" w:rsidP="009B2188">
            <w:pPr>
              <w:keepNext/>
              <w:keepLines/>
              <w:spacing w:after="0"/>
              <w:jc w:val="center"/>
              <w:rPr>
                <w:rFonts w:ascii="Arial" w:eastAsia="SimSun" w:hAnsi="Arial"/>
                <w:sz w:val="18"/>
              </w:rPr>
            </w:pPr>
          </w:p>
          <w:p w14:paraId="1A152497"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Length of List of Application layer IDs contents</w:t>
            </w:r>
          </w:p>
        </w:tc>
        <w:tc>
          <w:tcPr>
            <w:tcW w:w="1560" w:type="dxa"/>
            <w:tcBorders>
              <w:top w:val="nil"/>
              <w:left w:val="nil"/>
              <w:bottom w:val="nil"/>
              <w:right w:val="nil"/>
            </w:tcBorders>
          </w:tcPr>
          <w:p w14:paraId="382979B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2</w:t>
            </w:r>
          </w:p>
          <w:p w14:paraId="2A2F388C" w14:textId="77777777" w:rsidR="00DA2030" w:rsidRPr="00DA633F" w:rsidRDefault="00DA2030" w:rsidP="009B2188">
            <w:pPr>
              <w:keepNext/>
              <w:keepLines/>
              <w:spacing w:after="0"/>
              <w:rPr>
                <w:rFonts w:ascii="Arial" w:eastAsia="SimSun" w:hAnsi="Arial"/>
                <w:sz w:val="18"/>
              </w:rPr>
            </w:pPr>
          </w:p>
          <w:p w14:paraId="70992F3E" w14:textId="77777777" w:rsidR="00DA2030" w:rsidRPr="00DA633F" w:rsidRDefault="00DA2030" w:rsidP="009B2188">
            <w:pPr>
              <w:keepNext/>
              <w:keepLines/>
              <w:spacing w:after="0"/>
              <w:rPr>
                <w:rFonts w:ascii="Arial" w:eastAsia="SimSun" w:hAnsi="Arial"/>
                <w:sz w:val="18"/>
              </w:rPr>
            </w:pPr>
          </w:p>
        </w:tc>
      </w:tr>
      <w:tr w:rsidR="00DA2030" w:rsidRPr="00DA633F" w14:paraId="57E10C79"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DA633F" w:rsidRDefault="00DA2030" w:rsidP="009B2188">
            <w:pPr>
              <w:keepNext/>
              <w:keepLines/>
              <w:spacing w:after="0"/>
              <w:jc w:val="center"/>
              <w:rPr>
                <w:rFonts w:ascii="Arial" w:eastAsia="SimSun" w:hAnsi="Arial"/>
                <w:sz w:val="18"/>
              </w:rPr>
            </w:pPr>
          </w:p>
          <w:p w14:paraId="5FC299FD"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1</w:t>
            </w:r>
          </w:p>
        </w:tc>
        <w:tc>
          <w:tcPr>
            <w:tcW w:w="1560" w:type="dxa"/>
            <w:tcBorders>
              <w:top w:val="nil"/>
              <w:left w:val="nil"/>
              <w:bottom w:val="nil"/>
              <w:right w:val="nil"/>
            </w:tcBorders>
          </w:tcPr>
          <w:p w14:paraId="479A6C6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3</w:t>
            </w:r>
          </w:p>
          <w:p w14:paraId="0A3CAD8B" w14:textId="77777777" w:rsidR="00DA2030" w:rsidRPr="00DA633F" w:rsidRDefault="00DA2030" w:rsidP="009B2188">
            <w:pPr>
              <w:keepNext/>
              <w:keepLines/>
              <w:spacing w:after="0"/>
              <w:rPr>
                <w:rFonts w:ascii="Arial" w:eastAsia="SimSun" w:hAnsi="Arial"/>
                <w:sz w:val="18"/>
              </w:rPr>
            </w:pPr>
          </w:p>
          <w:p w14:paraId="54DA5AFA"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w:t>
            </w:r>
          </w:p>
        </w:tc>
      </w:tr>
      <w:tr w:rsidR="00DA2030" w:rsidRPr="00DA633F" w14:paraId="1C60EEFC"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DA633F" w:rsidRDefault="00DA2030" w:rsidP="009B2188">
            <w:pPr>
              <w:keepNext/>
              <w:keepLines/>
              <w:spacing w:after="0"/>
              <w:jc w:val="center"/>
              <w:rPr>
                <w:rFonts w:ascii="Arial" w:eastAsia="SimSun" w:hAnsi="Arial"/>
                <w:sz w:val="18"/>
              </w:rPr>
            </w:pPr>
          </w:p>
          <w:p w14:paraId="2B95983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2</w:t>
            </w:r>
          </w:p>
        </w:tc>
        <w:tc>
          <w:tcPr>
            <w:tcW w:w="1560" w:type="dxa"/>
            <w:tcBorders>
              <w:top w:val="nil"/>
              <w:left w:val="nil"/>
              <w:bottom w:val="nil"/>
              <w:right w:val="nil"/>
            </w:tcBorders>
          </w:tcPr>
          <w:p w14:paraId="24FE5B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u+1*</w:t>
            </w:r>
          </w:p>
          <w:p w14:paraId="4D07AF02" w14:textId="77777777" w:rsidR="00DA2030" w:rsidRPr="00DA633F" w:rsidRDefault="00DA2030" w:rsidP="009B2188">
            <w:pPr>
              <w:keepNext/>
              <w:keepLines/>
              <w:spacing w:after="0"/>
              <w:rPr>
                <w:rFonts w:ascii="Arial" w:eastAsia="SimSun" w:hAnsi="Arial"/>
                <w:sz w:val="18"/>
              </w:rPr>
            </w:pPr>
          </w:p>
          <w:p w14:paraId="3AD1C435"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w:t>
            </w:r>
          </w:p>
        </w:tc>
      </w:tr>
      <w:tr w:rsidR="00DA2030" w:rsidRPr="00DA633F" w14:paraId="0AEB8D58"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w:t>
            </w:r>
          </w:p>
        </w:tc>
        <w:tc>
          <w:tcPr>
            <w:tcW w:w="1560" w:type="dxa"/>
            <w:tcBorders>
              <w:top w:val="nil"/>
              <w:left w:val="nil"/>
              <w:bottom w:val="nil"/>
              <w:right w:val="nil"/>
            </w:tcBorders>
          </w:tcPr>
          <w:p w14:paraId="6816A03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v+1*</w:t>
            </w:r>
          </w:p>
          <w:p w14:paraId="470D9B79" w14:textId="77777777" w:rsidR="00DA2030" w:rsidRPr="00DA633F" w:rsidRDefault="00DA2030" w:rsidP="009B2188">
            <w:pPr>
              <w:keepNext/>
              <w:keepLines/>
              <w:spacing w:after="0"/>
              <w:rPr>
                <w:rFonts w:ascii="Arial" w:eastAsia="SimSun" w:hAnsi="Arial"/>
                <w:sz w:val="18"/>
              </w:rPr>
            </w:pPr>
          </w:p>
          <w:p w14:paraId="701258F4"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w:t>
            </w:r>
          </w:p>
        </w:tc>
      </w:tr>
      <w:tr w:rsidR="00DA2030" w:rsidRPr="00DA633F" w14:paraId="63C49B67"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DA633F" w:rsidRDefault="00DA2030" w:rsidP="009B2188">
            <w:pPr>
              <w:keepNext/>
              <w:keepLines/>
              <w:spacing w:after="0"/>
              <w:jc w:val="center"/>
              <w:rPr>
                <w:rFonts w:ascii="Arial" w:eastAsia="SimSun" w:hAnsi="Arial"/>
                <w:sz w:val="18"/>
              </w:rPr>
            </w:pPr>
          </w:p>
          <w:p w14:paraId="767627C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n</w:t>
            </w:r>
          </w:p>
        </w:tc>
        <w:tc>
          <w:tcPr>
            <w:tcW w:w="1560" w:type="dxa"/>
            <w:tcBorders>
              <w:top w:val="nil"/>
              <w:left w:val="nil"/>
              <w:bottom w:val="nil"/>
              <w:right w:val="nil"/>
            </w:tcBorders>
          </w:tcPr>
          <w:p w14:paraId="2DE0DDE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w+1*</w:t>
            </w:r>
          </w:p>
          <w:p w14:paraId="26ACB976" w14:textId="77777777" w:rsidR="00DA2030" w:rsidRPr="00DA633F" w:rsidRDefault="00DA2030" w:rsidP="009B2188">
            <w:pPr>
              <w:keepNext/>
              <w:keepLines/>
              <w:spacing w:after="0"/>
              <w:rPr>
                <w:rFonts w:ascii="Arial" w:eastAsia="SimSun" w:hAnsi="Arial"/>
                <w:sz w:val="18"/>
              </w:rPr>
            </w:pPr>
          </w:p>
          <w:p w14:paraId="4B53AA9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x*</w:t>
            </w:r>
          </w:p>
        </w:tc>
      </w:tr>
    </w:tbl>
    <w:p w14:paraId="088AA6DF" w14:textId="32408669" w:rsidR="00DA2030" w:rsidRPr="00DA633F" w:rsidRDefault="00DA2030" w:rsidP="00DA2030">
      <w:pPr>
        <w:keepLines/>
        <w:spacing w:after="240"/>
        <w:jc w:val="center"/>
        <w:rPr>
          <w:rFonts w:ascii="Arial" w:eastAsia="SimSun" w:hAnsi="Arial"/>
          <w:b/>
        </w:rPr>
      </w:pPr>
      <w:r w:rsidRPr="00DA633F">
        <w:rPr>
          <w:rFonts w:ascii="Arial" w:eastAsia="SimSun" w:hAnsi="Arial"/>
          <w:b/>
        </w:rPr>
        <w:t>Figure 11.3.</w:t>
      </w:r>
      <w:r>
        <w:rPr>
          <w:rFonts w:ascii="Arial" w:eastAsia="SimSun" w:hAnsi="Arial"/>
          <w:b/>
        </w:rPr>
        <w:t>57</w:t>
      </w:r>
      <w:r w:rsidRPr="00DA633F">
        <w:rPr>
          <w:rFonts w:ascii="Arial" w:eastAsia="SimSun" w:hAnsi="Arial"/>
          <w:b/>
        </w:rPr>
        <w:t>.1: List of Application layer IDs information element</w:t>
      </w:r>
    </w:p>
    <w:p w14:paraId="4A30746E" w14:textId="65AFD00F" w:rsidR="00DA2030" w:rsidRPr="00DA633F" w:rsidRDefault="00DA2030" w:rsidP="00DA2030">
      <w:pPr>
        <w:keepNext/>
        <w:keepLines/>
        <w:spacing w:before="60"/>
        <w:jc w:val="center"/>
        <w:rPr>
          <w:rFonts w:ascii="Arial" w:eastAsia="SimSun" w:hAnsi="Arial"/>
          <w:b/>
          <w:lang w:eastAsia="zh-CN"/>
        </w:rPr>
      </w:pPr>
      <w:r w:rsidRPr="00DA633F">
        <w:rPr>
          <w:rFonts w:ascii="Arial" w:eastAsia="SimSun" w:hAnsi="Arial"/>
          <w:b/>
        </w:rPr>
        <w:t>Table 11.3.</w:t>
      </w:r>
      <w:r>
        <w:rPr>
          <w:rFonts w:ascii="Arial" w:eastAsia="SimSun" w:hAnsi="Arial"/>
          <w:b/>
        </w:rPr>
        <w:t>57</w:t>
      </w:r>
      <w:r w:rsidRPr="00DA633F">
        <w:rPr>
          <w:rFonts w:ascii="Arial" w:eastAsia="SimSun" w:hAnsi="Arial"/>
          <w:b/>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9B2188">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DA633F" w:rsidRDefault="00DA2030" w:rsidP="009B2188">
            <w:pPr>
              <w:keepNext/>
              <w:keepLines/>
              <w:spacing w:after="0"/>
              <w:rPr>
                <w:rFonts w:ascii="Arial" w:eastAsia="SimSun" w:hAnsi="Arial"/>
                <w:sz w:val="18"/>
                <w:lang w:eastAsia="zh-CN"/>
              </w:rPr>
            </w:pPr>
            <w:r w:rsidRPr="00DA633F">
              <w:rPr>
                <w:rFonts w:ascii="Arial" w:eastAsia="SimSun" w:hAnsi="Arial" w:hint="eastAsia"/>
                <w:sz w:val="18"/>
                <w:lang w:eastAsia="zh-CN"/>
              </w:rPr>
              <w:t>Application layer ID (octets 3 to u)</w:t>
            </w:r>
          </w:p>
          <w:p w14:paraId="615CDC6D" w14:textId="77777777" w:rsidR="00DA2030" w:rsidRPr="00DA633F" w:rsidRDefault="00DA2030" w:rsidP="009B2188">
            <w:pPr>
              <w:keepNext/>
              <w:keepLines/>
              <w:spacing w:after="0"/>
              <w:rPr>
                <w:rFonts w:ascii="Arial" w:eastAsia="SimSun" w:hAnsi="Arial"/>
                <w:sz w:val="18"/>
                <w:lang w:eastAsia="zh-CN"/>
              </w:rPr>
            </w:pPr>
          </w:p>
          <w:p w14:paraId="42813789" w14:textId="7FB398C7" w:rsidR="00DA2030" w:rsidRPr="00DA633F" w:rsidRDefault="00DA2030" w:rsidP="009B2188">
            <w:pPr>
              <w:keepNext/>
              <w:keepLines/>
              <w:spacing w:after="0"/>
              <w:rPr>
                <w:rFonts w:ascii="Arial" w:eastAsia="SimSun" w:hAnsi="Arial"/>
                <w:sz w:val="18"/>
              </w:rPr>
            </w:pPr>
            <w:r w:rsidRPr="00DA633F">
              <w:rPr>
                <w:rFonts w:ascii="Arial" w:eastAsia="SimSun" w:hAnsi="Arial" w:hint="eastAsia"/>
                <w:sz w:val="18"/>
                <w:lang w:eastAsia="zh-CN"/>
              </w:rPr>
              <w:t xml:space="preserve">The </w:t>
            </w:r>
            <w:r w:rsidRPr="00DA633F">
              <w:rPr>
                <w:rFonts w:ascii="Arial" w:eastAsia="SimSun" w:hAnsi="Arial"/>
                <w:sz w:val="18"/>
              </w:rPr>
              <w:t xml:space="preserve">Application layer ID is </w:t>
            </w:r>
            <w:r w:rsidRPr="00DA633F">
              <w:rPr>
                <w:rFonts w:ascii="Arial" w:eastAsia="SimSun" w:hAnsi="Arial" w:hint="eastAsia"/>
                <w:sz w:val="18"/>
                <w:lang w:eastAsia="zh-CN"/>
              </w:rPr>
              <w:t xml:space="preserve">encoded as </w:t>
            </w:r>
            <w:r w:rsidRPr="00DA633F">
              <w:rPr>
                <w:rFonts w:ascii="Arial" w:eastAsia="SimSun" w:hAnsi="Arial"/>
                <w:sz w:val="18"/>
              </w:rPr>
              <w:t xml:space="preserve">defined in </w:t>
            </w:r>
            <w:r w:rsidR="0006033C">
              <w:rPr>
                <w:rFonts w:ascii="Arial" w:eastAsia="SimSun" w:hAnsi="Arial"/>
                <w:sz w:val="18"/>
              </w:rPr>
              <w:t>f</w:t>
            </w:r>
            <w:r w:rsidRPr="00DA633F">
              <w:rPr>
                <w:rFonts w:ascii="Arial" w:eastAsia="SimSun" w:hAnsi="Arial"/>
                <w:sz w:val="18"/>
              </w:rPr>
              <w:t>igure 11.3.</w:t>
            </w:r>
            <w:r w:rsidRPr="00DA633F">
              <w:rPr>
                <w:rFonts w:ascii="Arial" w:eastAsia="SimSun" w:hAnsi="Arial" w:hint="eastAsia"/>
                <w:sz w:val="18"/>
                <w:lang w:eastAsia="zh-CN"/>
              </w:rPr>
              <w:t xml:space="preserve">4.1 from octet </w:t>
            </w:r>
            <w:r w:rsidR="0006033C">
              <w:rPr>
                <w:rFonts w:ascii="Arial" w:eastAsia="SimSun" w:hAnsi="Arial"/>
                <w:sz w:val="18"/>
                <w:lang w:eastAsia="zh-CN"/>
              </w:rPr>
              <w:t>2</w:t>
            </w:r>
            <w:r w:rsidRPr="00DA633F">
              <w:rPr>
                <w:rFonts w:ascii="Arial" w:eastAsia="SimSun" w:hAnsi="Arial" w:hint="eastAsia"/>
                <w:sz w:val="18"/>
                <w:lang w:eastAsia="zh-CN"/>
              </w:rPr>
              <w:t xml:space="preserve"> and </w:t>
            </w:r>
            <w:r w:rsidR="0006033C">
              <w:rPr>
                <w:rFonts w:ascii="Arial" w:eastAsia="SimSun" w:hAnsi="Arial"/>
                <w:sz w:val="18"/>
                <w:lang w:eastAsia="zh-CN"/>
              </w:rPr>
              <w:t>t</w:t>
            </w:r>
            <w:r w:rsidRPr="00DA633F">
              <w:rPr>
                <w:rFonts w:ascii="Arial" w:eastAsia="SimSun" w:hAnsi="Arial" w:hint="eastAsia"/>
                <w:sz w:val="18"/>
                <w:lang w:eastAsia="zh-CN"/>
              </w:rPr>
              <w:t>able</w:t>
            </w:r>
            <w:r w:rsidRPr="00DA633F">
              <w:rPr>
                <w:rFonts w:ascii="Arial" w:eastAsia="SimSun" w:hAnsi="Arial"/>
                <w:sz w:val="18"/>
              </w:rPr>
              <w:t> </w:t>
            </w:r>
            <w:r w:rsidRPr="00DA633F">
              <w:rPr>
                <w:rFonts w:ascii="Arial" w:eastAsia="SimSun" w:hAnsi="Arial" w:hint="eastAsia"/>
                <w:sz w:val="18"/>
                <w:lang w:eastAsia="zh-CN"/>
              </w:rPr>
              <w:t>11</w:t>
            </w:r>
            <w:r w:rsidRPr="00DA633F">
              <w:rPr>
                <w:rFonts w:ascii="Arial" w:eastAsia="SimSun" w:hAnsi="Arial"/>
                <w:sz w:val="18"/>
              </w:rPr>
              <w:t>.</w:t>
            </w:r>
            <w:r w:rsidRPr="00DA633F">
              <w:rPr>
                <w:rFonts w:ascii="Arial" w:eastAsia="SimSun" w:hAnsi="Arial" w:hint="eastAsia"/>
                <w:sz w:val="18"/>
                <w:lang w:eastAsia="zh-CN"/>
              </w:rPr>
              <w:t>3</w:t>
            </w:r>
            <w:r w:rsidRPr="00DA633F">
              <w:rPr>
                <w:rFonts w:ascii="Arial" w:eastAsia="SimSun" w:hAnsi="Arial"/>
                <w:sz w:val="18"/>
              </w:rPr>
              <w:t>.</w:t>
            </w:r>
            <w:r w:rsidRPr="00DA633F">
              <w:rPr>
                <w:rFonts w:ascii="Arial" w:eastAsia="SimSun" w:hAnsi="Arial" w:hint="eastAsia"/>
                <w:sz w:val="18"/>
                <w:lang w:eastAsia="zh-CN"/>
              </w:rPr>
              <w:t>4</w:t>
            </w:r>
            <w:r w:rsidRPr="00DA633F">
              <w:rPr>
                <w:rFonts w:ascii="Arial" w:eastAsia="SimSun" w:hAnsi="Arial"/>
                <w:sz w:val="18"/>
              </w:rPr>
              <w:t>.</w:t>
            </w:r>
            <w:r w:rsidRPr="00DA633F">
              <w:rPr>
                <w:rFonts w:ascii="Arial" w:eastAsia="SimSun" w:hAnsi="Arial" w:hint="eastAsia"/>
                <w:sz w:val="18"/>
                <w:lang w:eastAsia="zh-CN"/>
              </w:rPr>
              <w:t>1.</w:t>
            </w:r>
          </w:p>
        </w:tc>
      </w:tr>
    </w:tbl>
    <w:p w14:paraId="60DF00C3" w14:textId="77777777" w:rsidR="00DA2030" w:rsidRPr="00C6761E" w:rsidRDefault="00DA2030" w:rsidP="006A5FDE">
      <w:pPr>
        <w:rPr>
          <w:lang w:eastAsia="zh-CN"/>
        </w:rPr>
      </w:pPr>
    </w:p>
    <w:p w14:paraId="3F30355C" w14:textId="17624B3B" w:rsidR="00F12D30" w:rsidRPr="00C6761E" w:rsidRDefault="00F12D30" w:rsidP="00F12D30">
      <w:pPr>
        <w:pStyle w:val="Heading2"/>
        <w:rPr>
          <w:lang w:eastAsia="x-none"/>
        </w:rPr>
      </w:pPr>
      <w:bookmarkStart w:id="4162" w:name="_CR11_4"/>
      <w:bookmarkStart w:id="4163" w:name="_Toc193395343"/>
      <w:bookmarkEnd w:id="4162"/>
      <w:r w:rsidRPr="00C6761E">
        <w:t>11.4</w:t>
      </w:r>
      <w:r w:rsidRPr="00C6761E">
        <w:tab/>
        <w:t>5G ProSe direct discovery message over PC3a formats</w:t>
      </w:r>
      <w:bookmarkEnd w:id="4025"/>
      <w:bookmarkEnd w:id="4026"/>
      <w:bookmarkEnd w:id="4027"/>
      <w:bookmarkEnd w:id="4163"/>
    </w:p>
    <w:p w14:paraId="377BE84F" w14:textId="77777777" w:rsidR="00F12D30" w:rsidRPr="00C6761E" w:rsidRDefault="00F12D30" w:rsidP="00F12D30">
      <w:pPr>
        <w:pStyle w:val="Heading3"/>
      </w:pPr>
      <w:bookmarkStart w:id="4164" w:name="_CR11_4_1"/>
      <w:bookmarkStart w:id="4165" w:name="_Toc525231392"/>
      <w:bookmarkStart w:id="4166" w:name="_Toc59198792"/>
      <w:bookmarkStart w:id="4167" w:name="_Toc75283150"/>
      <w:bookmarkStart w:id="4168" w:name="_Toc193395344"/>
      <w:bookmarkEnd w:id="4164"/>
      <w:r w:rsidRPr="00C6761E">
        <w:t>11.4.1</w:t>
      </w:r>
      <w:r w:rsidRPr="00C6761E">
        <w:tab/>
        <w:t>Data types format in XML schema</w:t>
      </w:r>
      <w:bookmarkEnd w:id="4165"/>
      <w:bookmarkEnd w:id="4166"/>
      <w:bookmarkEnd w:id="4167"/>
      <w:bookmarkEnd w:id="4168"/>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4169" w:name="_CRTable11_4_1_1"/>
      <w:r w:rsidRPr="00C6761E">
        <w:lastRenderedPageBreak/>
        <w:t>Table </w:t>
      </w:r>
      <w:bookmarkEnd w:id="4169"/>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170" w:name="_CR11_4_2"/>
      <w:bookmarkStart w:id="4171" w:name="_Toc525231393"/>
      <w:bookmarkStart w:id="4172" w:name="_Toc59198793"/>
      <w:bookmarkStart w:id="4173" w:name="_Toc75283151"/>
      <w:bookmarkStart w:id="4174" w:name="_Toc193395345"/>
      <w:bookmarkEnd w:id="4170"/>
      <w:r w:rsidRPr="00C6761E">
        <w:t>11.4.2</w:t>
      </w:r>
      <w:r w:rsidRPr="00C6761E">
        <w:tab/>
        <w:t>Parameters in 5G ProSe direct discovery messages</w:t>
      </w:r>
      <w:bookmarkEnd w:id="4171"/>
      <w:bookmarkEnd w:id="4172"/>
      <w:bookmarkEnd w:id="4173"/>
      <w:r w:rsidRPr="00C6761E">
        <w:t xml:space="preserve"> over PC3a</w:t>
      </w:r>
      <w:bookmarkEnd w:id="4174"/>
    </w:p>
    <w:p w14:paraId="48AD17AB" w14:textId="0D39DC8F" w:rsidR="00F12D30" w:rsidRPr="00C6761E" w:rsidRDefault="00F12D30" w:rsidP="00F12D30">
      <w:pPr>
        <w:pStyle w:val="Heading4"/>
      </w:pPr>
      <w:bookmarkStart w:id="4175" w:name="_CR11_4_2_1"/>
      <w:bookmarkStart w:id="4176" w:name="_Toc525231394"/>
      <w:bookmarkStart w:id="4177" w:name="_Toc59198794"/>
      <w:bookmarkStart w:id="4178" w:name="_Toc75283152"/>
      <w:bookmarkStart w:id="4179" w:name="_Toc193395346"/>
      <w:bookmarkEnd w:id="4175"/>
      <w:r w:rsidRPr="00C6761E">
        <w:t>11.4.2.1</w:t>
      </w:r>
      <w:r w:rsidRPr="00C6761E">
        <w:tab/>
        <w:t>Transaction ID</w:t>
      </w:r>
      <w:bookmarkEnd w:id="4176"/>
      <w:bookmarkEnd w:id="4177"/>
      <w:bookmarkEnd w:id="4178"/>
      <w:bookmarkEnd w:id="4179"/>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180" w:name="_CR11_4_2_2"/>
      <w:bookmarkStart w:id="4181" w:name="_Toc525231395"/>
      <w:bookmarkStart w:id="4182" w:name="_Toc59198795"/>
      <w:bookmarkStart w:id="4183" w:name="_Toc75283153"/>
      <w:bookmarkStart w:id="4184" w:name="_Toc193395347"/>
      <w:bookmarkEnd w:id="4180"/>
      <w:r w:rsidRPr="00C6761E">
        <w:t>11.4.2.2</w:t>
      </w:r>
      <w:r w:rsidRPr="00C6761E">
        <w:tab/>
        <w:t>Command</w:t>
      </w:r>
      <w:bookmarkEnd w:id="4181"/>
      <w:bookmarkEnd w:id="4182"/>
      <w:bookmarkEnd w:id="4183"/>
      <w:bookmarkEnd w:id="4184"/>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185" w:name="_CRTable11_4_2_2_1"/>
      <w:r w:rsidRPr="00C6761E">
        <w:t>Table </w:t>
      </w:r>
      <w:bookmarkEnd w:id="4185"/>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186" w:name="_CR11_4_2_3"/>
      <w:bookmarkStart w:id="4187" w:name="_Toc525231396"/>
      <w:bookmarkStart w:id="4188" w:name="_Toc59198796"/>
      <w:bookmarkStart w:id="4189" w:name="_Toc75283154"/>
      <w:bookmarkStart w:id="4190" w:name="_Toc193395348"/>
      <w:bookmarkEnd w:id="4186"/>
      <w:r w:rsidRPr="00C6761E">
        <w:t>11.4.2.3</w:t>
      </w:r>
      <w:r w:rsidR="008D6E6C" w:rsidRPr="00C6761E">
        <w:tab/>
        <w:t>Void</w:t>
      </w:r>
      <w:bookmarkEnd w:id="4187"/>
      <w:bookmarkEnd w:id="4188"/>
      <w:bookmarkEnd w:id="4189"/>
      <w:bookmarkEnd w:id="4190"/>
    </w:p>
    <w:p w14:paraId="563C1386" w14:textId="5C0540F0" w:rsidR="00F12D30" w:rsidRPr="00C6761E" w:rsidRDefault="00F12D30" w:rsidP="00F12D30"/>
    <w:p w14:paraId="59C5DA03" w14:textId="7FCF18CF" w:rsidR="00F12D30" w:rsidRPr="00C6761E" w:rsidRDefault="00F12D30" w:rsidP="00F12D30">
      <w:pPr>
        <w:pStyle w:val="Heading4"/>
      </w:pPr>
      <w:bookmarkStart w:id="4191" w:name="_CR11_4_2_4"/>
      <w:bookmarkStart w:id="4192" w:name="_Toc525231397"/>
      <w:bookmarkStart w:id="4193" w:name="_Toc59198797"/>
      <w:bookmarkStart w:id="4194" w:name="_Toc75283155"/>
      <w:bookmarkStart w:id="4195" w:name="_Toc193395349"/>
      <w:bookmarkEnd w:id="4191"/>
      <w:r w:rsidRPr="00C6761E">
        <w:t>11.4.2.4</w:t>
      </w:r>
      <w:r w:rsidRPr="00C6761E">
        <w:tab/>
        <w:t>Prose application ID</w:t>
      </w:r>
      <w:bookmarkEnd w:id="4192"/>
      <w:bookmarkEnd w:id="4193"/>
      <w:bookmarkEnd w:id="4194"/>
      <w:bookmarkEnd w:id="4195"/>
    </w:p>
    <w:p w14:paraId="1649993B" w14:textId="7005B6CA" w:rsidR="00F12D30" w:rsidRPr="00C6761E"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08834BE" w14:textId="77777777" w:rsidR="00F12D30" w:rsidRPr="00C6761E" w:rsidRDefault="00F12D30" w:rsidP="00F12D30">
      <w:pPr>
        <w:pStyle w:val="Heading4"/>
      </w:pPr>
      <w:bookmarkStart w:id="4196" w:name="_CR11_4_2_5"/>
      <w:bookmarkStart w:id="4197" w:name="_Toc525231398"/>
      <w:bookmarkStart w:id="4198" w:name="_Toc59198798"/>
      <w:bookmarkStart w:id="4199" w:name="_Toc75283156"/>
      <w:bookmarkStart w:id="4200" w:name="_Toc193395350"/>
      <w:bookmarkEnd w:id="4196"/>
      <w:r w:rsidRPr="00C6761E">
        <w:t>11.4.2.5</w:t>
      </w:r>
      <w:r w:rsidRPr="00C6761E">
        <w:tab/>
        <w:t>Application identity</w:t>
      </w:r>
      <w:bookmarkEnd w:id="4197"/>
      <w:bookmarkEnd w:id="4198"/>
      <w:bookmarkEnd w:id="4199"/>
      <w:bookmarkEnd w:id="4200"/>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201" w:name="_CR11_4_2_6"/>
      <w:bookmarkStart w:id="4202" w:name="_Toc75283157"/>
      <w:bookmarkStart w:id="4203" w:name="_Toc193395351"/>
      <w:bookmarkEnd w:id="4201"/>
      <w:r w:rsidRPr="00C6761E">
        <w:t>11.4.2.6</w:t>
      </w:r>
      <w:r w:rsidRPr="00C6761E">
        <w:tab/>
      </w:r>
      <w:bookmarkEnd w:id="4202"/>
      <w:r w:rsidRPr="00C6761E">
        <w:t>ProSe application code</w:t>
      </w:r>
      <w:bookmarkEnd w:id="4203"/>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lastRenderedPageBreak/>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Pr="00C6761E" w:rsidRDefault="00F12D30" w:rsidP="00F12D30">
      <w:pPr>
        <w:pStyle w:val="B1"/>
      </w:pPr>
      <w:r w:rsidRPr="00C6761E">
        <w:t>b)</w:t>
      </w:r>
      <w:r w:rsidRPr="00C6761E">
        <w:tab/>
        <w:t>in all other cases, the ProSe application is encoded as a 184 bitstring as defined in 3GPP TS 23.003 [12].</w:t>
      </w:r>
    </w:p>
    <w:p w14:paraId="57B49020" w14:textId="0F48B495" w:rsidR="00F12D30" w:rsidRPr="00C6761E" w:rsidRDefault="00F12D30" w:rsidP="00F12D30">
      <w:pPr>
        <w:pStyle w:val="Heading4"/>
      </w:pPr>
      <w:bookmarkStart w:id="4204" w:name="_CR11_4_2_7"/>
      <w:bookmarkStart w:id="4205" w:name="_Toc525231400"/>
      <w:bookmarkStart w:id="4206" w:name="_Toc59198800"/>
      <w:bookmarkStart w:id="4207" w:name="_Toc75283158"/>
      <w:bookmarkStart w:id="4208" w:name="_Toc193395352"/>
      <w:bookmarkEnd w:id="4204"/>
      <w:r w:rsidRPr="00C6761E">
        <w:t>11.4.2.7</w:t>
      </w:r>
      <w:r w:rsidRPr="00C6761E">
        <w:tab/>
      </w:r>
      <w:r w:rsidR="00B80B02" w:rsidRPr="00C6761E">
        <w:t>V</w:t>
      </w:r>
      <w:r w:rsidRPr="00C6761E">
        <w:t xml:space="preserve">alidity timer </w:t>
      </w:r>
      <w:bookmarkEnd w:id="4205"/>
      <w:bookmarkEnd w:id="4206"/>
      <w:bookmarkEnd w:id="4207"/>
      <w:r w:rsidRPr="00C6761E">
        <w:t>T5060</w:t>
      </w:r>
      <w:bookmarkEnd w:id="4208"/>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209" w:name="_CR11_4_2_8"/>
      <w:bookmarkStart w:id="4210" w:name="_Toc525231401"/>
      <w:bookmarkStart w:id="4211" w:name="_Toc59198801"/>
      <w:bookmarkStart w:id="4212" w:name="_Toc75283159"/>
      <w:bookmarkStart w:id="4213" w:name="_Toc193395353"/>
      <w:bookmarkEnd w:id="4209"/>
      <w:r w:rsidRPr="00C6761E">
        <w:t>11.4.2.8</w:t>
      </w:r>
      <w:r w:rsidRPr="00C6761E">
        <w:tab/>
        <w:t>PC3a control protocol cause value</w:t>
      </w:r>
      <w:bookmarkEnd w:id="4210"/>
      <w:bookmarkEnd w:id="4211"/>
      <w:bookmarkEnd w:id="4212"/>
      <w:bookmarkEnd w:id="4213"/>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214" w:name="_CRTable11_4_2_8_1"/>
      <w:r w:rsidRPr="00C6761E">
        <w:t>Table </w:t>
      </w:r>
      <w:bookmarkEnd w:id="4214"/>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2507BC">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215" w:name="_CR11_4_2_9"/>
      <w:bookmarkStart w:id="4216" w:name="_Toc525231405"/>
      <w:bookmarkStart w:id="4217" w:name="_Toc59198805"/>
      <w:bookmarkStart w:id="4218" w:name="_Toc75283163"/>
      <w:bookmarkStart w:id="4219" w:name="_Toc193395354"/>
      <w:bookmarkEnd w:id="4215"/>
      <w:r w:rsidRPr="00C6761E">
        <w:t>11.4.2.9</w:t>
      </w:r>
      <w:r w:rsidRPr="00C6761E">
        <w:tab/>
      </w:r>
      <w:bookmarkEnd w:id="4216"/>
      <w:bookmarkEnd w:id="4217"/>
      <w:bookmarkEnd w:id="4218"/>
      <w:r w:rsidRPr="00C6761E">
        <w:t>Discovery filter</w:t>
      </w:r>
      <w:bookmarkEnd w:id="4219"/>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220" w:name="_CR11_4_2_10"/>
      <w:bookmarkStart w:id="4221" w:name="_Toc525231409"/>
      <w:bookmarkStart w:id="4222" w:name="_Toc59198809"/>
      <w:bookmarkStart w:id="4223" w:name="_Toc75283167"/>
      <w:bookmarkStart w:id="4224" w:name="_Toc193395355"/>
      <w:bookmarkEnd w:id="4220"/>
      <w:r w:rsidRPr="00C6761E">
        <w:lastRenderedPageBreak/>
        <w:t>11.4.2.10</w:t>
      </w:r>
      <w:r w:rsidRPr="00C6761E">
        <w:tab/>
        <w:t>Monitored PLMN ID</w:t>
      </w:r>
      <w:bookmarkEnd w:id="4221"/>
      <w:bookmarkEnd w:id="4222"/>
      <w:bookmarkEnd w:id="4223"/>
      <w:bookmarkEnd w:id="4224"/>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225" w:name="_CR11_4_2_11"/>
      <w:bookmarkStart w:id="4226" w:name="_Toc525231410"/>
      <w:bookmarkStart w:id="4227" w:name="_Toc59198810"/>
      <w:bookmarkStart w:id="4228" w:name="_Toc75283168"/>
      <w:bookmarkStart w:id="4229" w:name="_Toc193395356"/>
      <w:bookmarkEnd w:id="4225"/>
      <w:r w:rsidRPr="00C6761E">
        <w:t>11.4.2.11</w:t>
      </w:r>
      <w:r w:rsidRPr="00C6761E">
        <w:tab/>
        <w:t>VPLMN ID</w:t>
      </w:r>
      <w:bookmarkEnd w:id="4226"/>
      <w:bookmarkEnd w:id="4227"/>
      <w:bookmarkEnd w:id="4228"/>
      <w:bookmarkEnd w:id="4229"/>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230" w:name="_CR11_4_2_12"/>
      <w:bookmarkStart w:id="4231" w:name="_Toc75283169"/>
      <w:bookmarkStart w:id="4232" w:name="_Toc193395357"/>
      <w:bookmarkEnd w:id="4230"/>
      <w:r w:rsidRPr="00C6761E">
        <w:t>11.4.2.12</w:t>
      </w:r>
      <w:r w:rsidRPr="00C6761E">
        <w:tab/>
        <w:t>UTC-based counter</w:t>
      </w:r>
      <w:bookmarkEnd w:id="4231"/>
      <w:bookmarkEnd w:id="4232"/>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t>
      </w:r>
      <w:r w:rsidR="00990C71" w:rsidRPr="00CB0CEA">
        <w:t>or 5G ProSe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233" w:name="_CR11_4_2_13"/>
      <w:bookmarkStart w:id="4234" w:name="_Toc525231412"/>
      <w:bookmarkStart w:id="4235" w:name="_Toc59198812"/>
      <w:bookmarkStart w:id="4236" w:name="_Toc75283170"/>
      <w:bookmarkStart w:id="4237" w:name="_Toc193395358"/>
      <w:bookmarkEnd w:id="4233"/>
      <w:r w:rsidRPr="00C6761E">
        <w:t>11.4.2.13</w:t>
      </w:r>
      <w:r w:rsidRPr="00C6761E">
        <w:tab/>
        <w:t xml:space="preserve">Validity timer </w:t>
      </w:r>
      <w:bookmarkEnd w:id="4234"/>
      <w:bookmarkEnd w:id="4235"/>
      <w:bookmarkEnd w:id="4236"/>
      <w:r w:rsidRPr="00C6761E">
        <w:t>T5072</w:t>
      </w:r>
      <w:bookmarkEnd w:id="4237"/>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238" w:name="_CR11_4_2_14"/>
      <w:bookmarkStart w:id="4239" w:name="_Toc525231413"/>
      <w:bookmarkStart w:id="4240" w:name="_Toc59198813"/>
      <w:bookmarkStart w:id="4241" w:name="_Toc75283171"/>
      <w:bookmarkStart w:id="4242" w:name="_Toc193395359"/>
      <w:bookmarkEnd w:id="4238"/>
      <w:r w:rsidRPr="00C6761E">
        <w:t>11.4.2.14</w:t>
      </w:r>
      <w:r w:rsidRPr="00C6761E">
        <w:tab/>
        <w:t>Metadata flag</w:t>
      </w:r>
      <w:bookmarkEnd w:id="4239"/>
      <w:bookmarkEnd w:id="4240"/>
      <w:bookmarkEnd w:id="4241"/>
      <w:bookmarkEnd w:id="4242"/>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243" w:name="_CR11_4_2_15"/>
      <w:bookmarkStart w:id="4244" w:name="_Toc525231414"/>
      <w:bookmarkStart w:id="4245" w:name="_Toc59198814"/>
      <w:bookmarkStart w:id="4246" w:name="_Toc75283172"/>
      <w:bookmarkStart w:id="4247" w:name="_Toc193395360"/>
      <w:bookmarkEnd w:id="4243"/>
      <w:r w:rsidRPr="00C6761E">
        <w:t>11.4.2.15</w:t>
      </w:r>
      <w:r w:rsidRPr="00C6761E">
        <w:tab/>
        <w:t>Metadata</w:t>
      </w:r>
      <w:bookmarkEnd w:id="4244"/>
      <w:bookmarkEnd w:id="4245"/>
      <w:bookmarkEnd w:id="4246"/>
      <w:bookmarkEnd w:id="4247"/>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248" w:name="_CR11_4_2_16"/>
      <w:bookmarkStart w:id="4249" w:name="_Toc525231416"/>
      <w:bookmarkStart w:id="4250" w:name="_Toc59198816"/>
      <w:bookmarkStart w:id="4251" w:name="_Toc75283174"/>
      <w:bookmarkStart w:id="4252" w:name="_Toc193395361"/>
      <w:bookmarkEnd w:id="4248"/>
      <w:r w:rsidRPr="00C6761E">
        <w:t>11.4.2.16</w:t>
      </w:r>
      <w:r w:rsidRPr="00C6761E">
        <w:tab/>
        <w:t>Current time</w:t>
      </w:r>
      <w:bookmarkEnd w:id="4249"/>
      <w:bookmarkEnd w:id="4250"/>
      <w:bookmarkEnd w:id="4251"/>
      <w:bookmarkEnd w:id="4252"/>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253" w:name="_CR11_4_2_17"/>
      <w:bookmarkStart w:id="4254" w:name="_Toc525231417"/>
      <w:bookmarkStart w:id="4255" w:name="_Toc59198817"/>
      <w:bookmarkStart w:id="4256" w:name="_Toc75283175"/>
      <w:bookmarkStart w:id="4257" w:name="_Toc193395362"/>
      <w:bookmarkEnd w:id="4253"/>
      <w:r w:rsidRPr="00C6761E">
        <w:t>11.4.2.17</w:t>
      </w:r>
      <w:r w:rsidRPr="00C6761E">
        <w:tab/>
        <w:t>Max offset</w:t>
      </w:r>
      <w:bookmarkEnd w:id="4254"/>
      <w:bookmarkEnd w:id="4255"/>
      <w:bookmarkEnd w:id="4256"/>
      <w:bookmarkEnd w:id="4257"/>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258" w:name="_CR11_4_2_18"/>
      <w:bookmarkStart w:id="4259" w:name="_Toc525231418"/>
      <w:bookmarkStart w:id="4260" w:name="_Toc59198818"/>
      <w:bookmarkStart w:id="4261" w:name="_Toc75283176"/>
      <w:bookmarkStart w:id="4262" w:name="_Toc193395363"/>
      <w:bookmarkEnd w:id="4258"/>
      <w:r w:rsidRPr="00C6761E">
        <w:t>11.4.2.18</w:t>
      </w:r>
      <w:r w:rsidRPr="00C6761E">
        <w:tab/>
        <w:t>Discovery type</w:t>
      </w:r>
      <w:bookmarkEnd w:id="4259"/>
      <w:bookmarkEnd w:id="4260"/>
      <w:bookmarkEnd w:id="4261"/>
      <w:bookmarkEnd w:id="4262"/>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263" w:name="_CRTable11_4_2_18_1"/>
      <w:r w:rsidRPr="00C6761E">
        <w:lastRenderedPageBreak/>
        <w:t>Table </w:t>
      </w:r>
      <w:bookmarkEnd w:id="4263"/>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264" w:name="_CR11_4_2_19"/>
      <w:bookmarkStart w:id="4265" w:name="_Toc525231419"/>
      <w:bookmarkStart w:id="4266" w:name="_Toc59198819"/>
      <w:bookmarkStart w:id="4267" w:name="_Toc75283177"/>
      <w:bookmarkStart w:id="4268" w:name="_Toc193395364"/>
      <w:bookmarkEnd w:id="4264"/>
      <w:r w:rsidRPr="00C6761E">
        <w:t>11.4.2.19</w:t>
      </w:r>
      <w:r w:rsidRPr="00C6761E">
        <w:tab/>
        <w:t xml:space="preserve">Match report refresh timer </w:t>
      </w:r>
      <w:bookmarkEnd w:id="4265"/>
      <w:bookmarkEnd w:id="4266"/>
      <w:bookmarkEnd w:id="4267"/>
      <w:r w:rsidRPr="00C6761E">
        <w:t>T5074</w:t>
      </w:r>
      <w:bookmarkEnd w:id="4268"/>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269" w:name="_CR11_4_2_20"/>
      <w:bookmarkStart w:id="4270" w:name="_Toc525231420"/>
      <w:bookmarkStart w:id="4271" w:name="_Toc59198820"/>
      <w:bookmarkStart w:id="4272" w:name="_Toc75283178"/>
      <w:bookmarkStart w:id="4273" w:name="_Toc193395365"/>
      <w:bookmarkEnd w:id="4269"/>
      <w:r w:rsidRPr="00C6761E">
        <w:t>11.4.2.20</w:t>
      </w:r>
      <w:r w:rsidRPr="00C6761E">
        <w:tab/>
        <w:t>Requested timer</w:t>
      </w:r>
      <w:bookmarkEnd w:id="4270"/>
      <w:bookmarkEnd w:id="4271"/>
      <w:bookmarkEnd w:id="4272"/>
      <w:bookmarkEnd w:id="4273"/>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274" w:name="_CR11_4_2_21"/>
      <w:bookmarkStart w:id="4275" w:name="_Toc525231421"/>
      <w:bookmarkStart w:id="4276" w:name="_Toc59198821"/>
      <w:bookmarkStart w:id="4277" w:name="_Toc75283179"/>
      <w:bookmarkStart w:id="4278" w:name="_Toc193395366"/>
      <w:bookmarkEnd w:id="4274"/>
      <w:r w:rsidRPr="00C6761E">
        <w:t>11.4.2.21</w:t>
      </w:r>
      <w:r w:rsidRPr="00C6761E">
        <w:tab/>
      </w:r>
      <w:r w:rsidRPr="00C6761E">
        <w:rPr>
          <w:lang w:eastAsia="zh-CN"/>
        </w:rPr>
        <w:t xml:space="preserve">DDNMF </w:t>
      </w:r>
      <w:r w:rsidR="007829C6" w:rsidRPr="00C6761E">
        <w:t>t</w:t>
      </w:r>
      <w:r w:rsidRPr="00C6761E">
        <w:t>ransaction ID</w:t>
      </w:r>
      <w:bookmarkEnd w:id="4275"/>
      <w:bookmarkEnd w:id="4276"/>
      <w:bookmarkEnd w:id="4277"/>
      <w:bookmarkEnd w:id="4278"/>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279" w:name="_CR11_4_2_22"/>
      <w:bookmarkStart w:id="4280" w:name="_Toc525231422"/>
      <w:bookmarkStart w:id="4281" w:name="_Toc59198822"/>
      <w:bookmarkStart w:id="4282" w:name="_Toc75283180"/>
      <w:bookmarkStart w:id="4283" w:name="_Toc193395367"/>
      <w:bookmarkEnd w:id="4279"/>
      <w:r w:rsidRPr="00C6761E">
        <w:t>11.4.2.22</w:t>
      </w:r>
      <w:r w:rsidRPr="00C6761E">
        <w:tab/>
        <w:t>Update info</w:t>
      </w:r>
      <w:bookmarkEnd w:id="4280"/>
      <w:bookmarkEnd w:id="4281"/>
      <w:bookmarkEnd w:id="4282"/>
      <w:bookmarkEnd w:id="4283"/>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284" w:name="_CR11_4_2_23"/>
      <w:bookmarkStart w:id="4285" w:name="_Toc525231423"/>
      <w:bookmarkStart w:id="4286" w:name="_Toc59198823"/>
      <w:bookmarkStart w:id="4287" w:name="_Toc75283181"/>
      <w:bookmarkStart w:id="4288" w:name="_Toc193395368"/>
      <w:bookmarkEnd w:id="4284"/>
      <w:r w:rsidRPr="00C6761E">
        <w:lastRenderedPageBreak/>
        <w:t>11.4.2.23</w:t>
      </w:r>
      <w:r w:rsidRPr="00C6761E">
        <w:tab/>
        <w:t>RPAUID</w:t>
      </w:r>
      <w:bookmarkEnd w:id="4285"/>
      <w:bookmarkEnd w:id="4286"/>
      <w:bookmarkEnd w:id="4287"/>
      <w:bookmarkEnd w:id="4288"/>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289" w:name="_CR11_4_2_24"/>
      <w:bookmarkStart w:id="4290" w:name="_Toc525231424"/>
      <w:bookmarkStart w:id="4291" w:name="_Toc59198824"/>
      <w:bookmarkStart w:id="4292" w:name="_Toc75283182"/>
      <w:bookmarkStart w:id="4293" w:name="_Toc193395369"/>
      <w:bookmarkEnd w:id="4289"/>
      <w:r w:rsidRPr="00C6761E">
        <w:t>11.4.2.24</w:t>
      </w:r>
      <w:r w:rsidRPr="00C6761E">
        <w:tab/>
        <w:t>Announcing type</w:t>
      </w:r>
      <w:bookmarkEnd w:id="4290"/>
      <w:bookmarkEnd w:id="4291"/>
      <w:bookmarkEnd w:id="4292"/>
      <w:bookmarkEnd w:id="4293"/>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294" w:name="_CRTable11_4_2_24_1"/>
      <w:r w:rsidRPr="00C6761E">
        <w:t>Table </w:t>
      </w:r>
      <w:bookmarkEnd w:id="4294"/>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295" w:name="_CR11_4_2_25"/>
      <w:bookmarkStart w:id="4296" w:name="_Toc525231425"/>
      <w:bookmarkStart w:id="4297" w:name="_Toc59198825"/>
      <w:bookmarkStart w:id="4298" w:name="_Toc75283183"/>
      <w:bookmarkStart w:id="4299" w:name="_Toc193395370"/>
      <w:bookmarkEnd w:id="4295"/>
      <w:r w:rsidRPr="00C6761E">
        <w:t>11.4.2.25</w:t>
      </w:r>
      <w:r w:rsidRPr="00C6761E">
        <w:tab/>
        <w:t>Application level container</w:t>
      </w:r>
      <w:bookmarkEnd w:id="4296"/>
      <w:bookmarkEnd w:id="4297"/>
      <w:bookmarkEnd w:id="4298"/>
      <w:bookmarkEnd w:id="4299"/>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300" w:name="_CR11_4_2_26"/>
      <w:bookmarkStart w:id="4301" w:name="_Toc525231426"/>
      <w:bookmarkStart w:id="4302" w:name="_Toc59198826"/>
      <w:bookmarkStart w:id="4303" w:name="_Toc75283184"/>
      <w:bookmarkStart w:id="4304" w:name="_Toc193395371"/>
      <w:bookmarkEnd w:id="4300"/>
      <w:r w:rsidRPr="00C6761E">
        <w:t>11.4.2.26</w:t>
      </w:r>
      <w:r w:rsidRPr="00C6761E">
        <w:tab/>
        <w:t>Discovery entry ID</w:t>
      </w:r>
      <w:bookmarkEnd w:id="4301"/>
      <w:bookmarkEnd w:id="4302"/>
      <w:bookmarkEnd w:id="4303"/>
      <w:bookmarkEnd w:id="4304"/>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305" w:name="_CR11_4_2_27"/>
      <w:bookmarkStart w:id="4306" w:name="_Toc75283185"/>
      <w:bookmarkStart w:id="4307" w:name="_Toc193395372"/>
      <w:bookmarkEnd w:id="4305"/>
      <w:r w:rsidRPr="00C6761E">
        <w:t>11.4.2.27</w:t>
      </w:r>
      <w:r w:rsidRPr="00C6761E">
        <w:tab/>
        <w:t>ProSe restricted code</w:t>
      </w:r>
      <w:bookmarkEnd w:id="4306"/>
      <w:bookmarkEnd w:id="4307"/>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308" w:name="_CR11_4_2_28"/>
      <w:bookmarkStart w:id="4309" w:name="_Toc525231428"/>
      <w:bookmarkStart w:id="4310" w:name="_Toc59198828"/>
      <w:bookmarkStart w:id="4311" w:name="_Toc75283186"/>
      <w:bookmarkStart w:id="4312" w:name="_Toc193395373"/>
      <w:bookmarkEnd w:id="4308"/>
      <w:r w:rsidRPr="00C6761E">
        <w:t>11.4.2.28</w:t>
      </w:r>
      <w:r w:rsidRPr="00C6761E">
        <w:tab/>
      </w:r>
      <w:bookmarkEnd w:id="4309"/>
      <w:bookmarkEnd w:id="4310"/>
      <w:bookmarkEnd w:id="4311"/>
      <w:r w:rsidRPr="00C6761E">
        <w:t>ProSe restricted code suffix range</w:t>
      </w:r>
      <w:bookmarkEnd w:id="4312"/>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lastRenderedPageBreak/>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313" w:name="_CR11_4_2_29"/>
      <w:bookmarkStart w:id="4314" w:name="_Toc525231429"/>
      <w:bookmarkStart w:id="4315" w:name="_Toc59198829"/>
      <w:bookmarkStart w:id="4316" w:name="_Toc75283187"/>
      <w:bookmarkStart w:id="4317" w:name="_Toc193395374"/>
      <w:bookmarkEnd w:id="4313"/>
      <w:r w:rsidRPr="00C6761E">
        <w:t>11.4.2.29</w:t>
      </w:r>
      <w:r w:rsidRPr="00C6761E">
        <w:tab/>
        <w:t>On demand announcing enabled indicator</w:t>
      </w:r>
      <w:bookmarkEnd w:id="4314"/>
      <w:bookmarkEnd w:id="4315"/>
      <w:bookmarkEnd w:id="4316"/>
      <w:bookmarkEnd w:id="4317"/>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318" w:name="_CR11_4_2_30"/>
      <w:bookmarkStart w:id="4319" w:name="_Toc525231430"/>
      <w:bookmarkStart w:id="4320" w:name="_Toc59198830"/>
      <w:bookmarkStart w:id="4321" w:name="_Toc75283188"/>
      <w:bookmarkStart w:id="4322" w:name="_Toc193395375"/>
      <w:bookmarkEnd w:id="4318"/>
      <w:r w:rsidRPr="00C6761E">
        <w:t>11.4.2.30</w:t>
      </w:r>
      <w:r w:rsidRPr="00C6761E">
        <w:tab/>
        <w:t xml:space="preserve">Restricted </w:t>
      </w:r>
      <w:bookmarkEnd w:id="4319"/>
      <w:bookmarkEnd w:id="4320"/>
      <w:bookmarkEnd w:id="4321"/>
      <w:r w:rsidRPr="00C6761E">
        <w:t>discovery filter</w:t>
      </w:r>
      <w:bookmarkEnd w:id="4322"/>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323" w:name="_CR11_4_2_31"/>
      <w:bookmarkStart w:id="4324" w:name="_Toc525231431"/>
      <w:bookmarkStart w:id="4325" w:name="_Toc59198831"/>
      <w:bookmarkStart w:id="4326" w:name="_Toc75283189"/>
      <w:bookmarkStart w:id="4327" w:name="_Toc193395376"/>
      <w:bookmarkEnd w:id="4323"/>
      <w:r w:rsidRPr="00C6761E">
        <w:t>11.4.2.31</w:t>
      </w:r>
      <w:r w:rsidRPr="00C6761E">
        <w:tab/>
        <w:t>ACE enabled indicator</w:t>
      </w:r>
      <w:bookmarkEnd w:id="4324"/>
      <w:bookmarkEnd w:id="4325"/>
      <w:bookmarkEnd w:id="4326"/>
      <w:bookmarkEnd w:id="4327"/>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328" w:name="_CRTable11_4_2_31_1"/>
      <w:r w:rsidRPr="00C6761E">
        <w:t>Table </w:t>
      </w:r>
      <w:bookmarkEnd w:id="4328"/>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329" w:name="_CR11_4_2_32"/>
      <w:bookmarkStart w:id="4330" w:name="_Toc525231432"/>
      <w:bookmarkStart w:id="4331" w:name="_Toc59198832"/>
      <w:bookmarkStart w:id="4332" w:name="_Toc75283190"/>
      <w:bookmarkStart w:id="4333" w:name="_Toc193395377"/>
      <w:bookmarkEnd w:id="4329"/>
      <w:r w:rsidRPr="00C6761E">
        <w:t>11.4.2.32</w:t>
      </w:r>
      <w:r w:rsidRPr="00C6761E">
        <w:tab/>
        <w:t xml:space="preserve">Validity timer </w:t>
      </w:r>
      <w:bookmarkEnd w:id="4330"/>
      <w:bookmarkEnd w:id="4331"/>
      <w:bookmarkEnd w:id="4332"/>
      <w:r w:rsidRPr="00C6761E">
        <w:t>T5062</w:t>
      </w:r>
      <w:bookmarkEnd w:id="4333"/>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334" w:name="_CR11_4_2_33"/>
      <w:bookmarkStart w:id="4335" w:name="_Toc525231433"/>
      <w:bookmarkStart w:id="4336" w:name="_Toc59198833"/>
      <w:bookmarkStart w:id="4337" w:name="_Toc75283191"/>
      <w:bookmarkStart w:id="4338" w:name="_Toc193395378"/>
      <w:bookmarkEnd w:id="4334"/>
      <w:r w:rsidRPr="00C6761E">
        <w:t>11.4.2.33</w:t>
      </w:r>
      <w:r w:rsidRPr="00C6761E">
        <w:tab/>
      </w:r>
      <w:bookmarkEnd w:id="4335"/>
      <w:bookmarkEnd w:id="4336"/>
      <w:bookmarkEnd w:id="4337"/>
      <w:r w:rsidRPr="00C6761E">
        <w:t>Restricted code security material</w:t>
      </w:r>
      <w:bookmarkEnd w:id="4338"/>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lastRenderedPageBreak/>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r w:rsidR="00990C71">
        <w:rPr>
          <w:lang w:eastAsia="zh-CN"/>
        </w:rPr>
        <w:t xml:space="preserve">, </w:t>
      </w:r>
      <w:r w:rsidR="00990C71" w:rsidRPr="00AC174B">
        <w:rPr>
          <w:lang w:eastAsia="zh-CN"/>
        </w:rPr>
        <w:t>nor for 5G ProSe UE-to-UE relay discovery</w:t>
      </w:r>
      <w:r w:rsidRPr="00C6761E">
        <w:rPr>
          <w:lang w:eastAsia="zh-CN"/>
        </w:rPr>
        <w:t>.</w:t>
      </w:r>
    </w:p>
    <w:p w14:paraId="06A669E7" w14:textId="77777777" w:rsidR="00F12D30" w:rsidRPr="00C6761E" w:rsidRDefault="00F12D30" w:rsidP="00F12D30">
      <w:pPr>
        <w:pStyle w:val="Heading4"/>
      </w:pPr>
      <w:bookmarkStart w:id="4339" w:name="_CR11_4_2_34"/>
      <w:bookmarkStart w:id="4340" w:name="_Toc525231434"/>
      <w:bookmarkStart w:id="4341" w:name="_Toc59198834"/>
      <w:bookmarkStart w:id="4342" w:name="_Toc75283192"/>
      <w:bookmarkStart w:id="4343" w:name="_Toc193395379"/>
      <w:bookmarkEnd w:id="4339"/>
      <w:r w:rsidRPr="00C6761E">
        <w:t>11.4.2.34</w:t>
      </w:r>
      <w:r w:rsidRPr="00C6761E">
        <w:tab/>
        <w:t>Discovery model</w:t>
      </w:r>
      <w:bookmarkEnd w:id="4340"/>
      <w:bookmarkEnd w:id="4341"/>
      <w:bookmarkEnd w:id="4342"/>
      <w:bookmarkEnd w:id="4343"/>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344" w:name="_CRTable11_4_2_34_1"/>
      <w:r w:rsidRPr="00C6761E">
        <w:t>Table </w:t>
      </w:r>
      <w:bookmarkEnd w:id="4344"/>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345" w:name="_CR11_4_2_35"/>
      <w:bookmarkStart w:id="4346" w:name="_Toc525231435"/>
      <w:bookmarkStart w:id="4347" w:name="_Toc59198835"/>
      <w:bookmarkStart w:id="4348" w:name="_Toc75283193"/>
      <w:bookmarkStart w:id="4349" w:name="_Toc193395380"/>
      <w:bookmarkEnd w:id="4345"/>
      <w:r w:rsidRPr="00C6761E">
        <w:t>11.4.2.35</w:t>
      </w:r>
      <w:r w:rsidRPr="00C6761E">
        <w:tab/>
        <w:t>ProSe response code</w:t>
      </w:r>
      <w:bookmarkEnd w:id="4346"/>
      <w:bookmarkEnd w:id="4347"/>
      <w:bookmarkEnd w:id="4348"/>
      <w:bookmarkEnd w:id="4349"/>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350" w:name="_CR11_4_2_36"/>
      <w:bookmarkStart w:id="4351" w:name="_Toc525231436"/>
      <w:bookmarkStart w:id="4352" w:name="_Toc59198836"/>
      <w:bookmarkStart w:id="4353" w:name="_Toc75283194"/>
      <w:bookmarkStart w:id="4354" w:name="_Toc193395381"/>
      <w:bookmarkEnd w:id="4350"/>
      <w:r w:rsidRPr="00C6761E">
        <w:t>11.4.2.36</w:t>
      </w:r>
      <w:r w:rsidRPr="00C6761E">
        <w:tab/>
        <w:t>Discovery query filter</w:t>
      </w:r>
      <w:bookmarkEnd w:id="4351"/>
      <w:bookmarkEnd w:id="4352"/>
      <w:bookmarkEnd w:id="4353"/>
      <w:bookmarkEnd w:id="4354"/>
    </w:p>
    <w:p w14:paraId="4648E61B" w14:textId="0E674ED5" w:rsidR="00F12D30" w:rsidRPr="00C6761E" w:rsidRDefault="00F12D30" w:rsidP="00F12D30">
      <w:r w:rsidRPr="00C6761E">
        <w:t xml:space="preserve">This parameter is used to carry the discovery query filter </w:t>
      </w:r>
      <w:r w:rsidRPr="00C6761E">
        <w:rPr>
          <w:noProof/>
        </w:rPr>
        <w:t xml:space="preserve">that is allocated by the 5G DDNMF in the HPLMN 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355" w:name="_CR11_4_2_37"/>
      <w:bookmarkStart w:id="4356" w:name="_Toc525231437"/>
      <w:bookmarkStart w:id="4357" w:name="_Toc59198837"/>
      <w:bookmarkStart w:id="4358" w:name="_Toc75283195"/>
      <w:bookmarkStart w:id="4359" w:name="_Toc193395382"/>
      <w:bookmarkEnd w:id="4355"/>
      <w:r w:rsidRPr="00C6761E">
        <w:t>11.4.2.37</w:t>
      </w:r>
      <w:r w:rsidRPr="00C6761E">
        <w:tab/>
        <w:t xml:space="preserve">Validity timer </w:t>
      </w:r>
      <w:bookmarkEnd w:id="4356"/>
      <w:bookmarkEnd w:id="4357"/>
      <w:bookmarkEnd w:id="4358"/>
      <w:r w:rsidRPr="00C6761E">
        <w:t>T5068</w:t>
      </w:r>
      <w:bookmarkEnd w:id="4359"/>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360" w:name="_CR11_4_2_38"/>
      <w:bookmarkStart w:id="4361" w:name="_Toc525231438"/>
      <w:bookmarkStart w:id="4362" w:name="_Toc59198838"/>
      <w:bookmarkStart w:id="4363" w:name="_Toc75283196"/>
      <w:bookmarkStart w:id="4364" w:name="_Toc193395383"/>
      <w:bookmarkEnd w:id="4360"/>
      <w:r w:rsidRPr="00C6761E">
        <w:t>11.4.2.38</w:t>
      </w:r>
      <w:r w:rsidRPr="00C6761E">
        <w:tab/>
        <w:t>Subquery result</w:t>
      </w:r>
      <w:bookmarkEnd w:id="4361"/>
      <w:bookmarkEnd w:id="4362"/>
      <w:bookmarkEnd w:id="4363"/>
      <w:bookmarkEnd w:id="4364"/>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w:t>
      </w:r>
      <w:r w:rsidRPr="00C6761E">
        <w:lastRenderedPageBreak/>
        <w:t>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365" w:name="_CR11_4_2_39"/>
      <w:bookmarkStart w:id="4366" w:name="_Toc525231453"/>
      <w:bookmarkStart w:id="4367" w:name="_Toc59198853"/>
      <w:bookmarkStart w:id="4368" w:name="_Toc75283211"/>
      <w:bookmarkStart w:id="4369" w:name="_Toc193395384"/>
      <w:bookmarkEnd w:id="4365"/>
      <w:r w:rsidRPr="00C6761E">
        <w:t>11.4.2.39</w:t>
      </w:r>
      <w:r w:rsidRPr="00C6761E">
        <w:tab/>
        <w:t xml:space="preserve">Validity timer </w:t>
      </w:r>
      <w:bookmarkEnd w:id="4366"/>
      <w:bookmarkEnd w:id="4367"/>
      <w:bookmarkEnd w:id="4368"/>
      <w:r w:rsidRPr="00C6761E">
        <w:t>T5076</w:t>
      </w:r>
      <w:bookmarkEnd w:id="4369"/>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370" w:name="_CR11_4_2_40"/>
      <w:bookmarkStart w:id="4371" w:name="_Toc525231454"/>
      <w:bookmarkStart w:id="4372" w:name="_Toc59198854"/>
      <w:bookmarkStart w:id="4373" w:name="_Toc75283212"/>
      <w:bookmarkStart w:id="4374" w:name="_Toc193395385"/>
      <w:bookmarkEnd w:id="4370"/>
      <w:r w:rsidRPr="00C6761E">
        <w:t>11.4.2.40</w:t>
      </w:r>
      <w:r w:rsidRPr="00C6761E">
        <w:tab/>
        <w:t xml:space="preserve">Match report refresh timer </w:t>
      </w:r>
      <w:bookmarkEnd w:id="4371"/>
      <w:bookmarkEnd w:id="4372"/>
      <w:bookmarkEnd w:id="4373"/>
      <w:r w:rsidRPr="00C6761E">
        <w:t>T5077</w:t>
      </w:r>
      <w:bookmarkEnd w:id="4374"/>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375" w:name="_CR11_4_2_41"/>
      <w:bookmarkStart w:id="4376" w:name="_Toc75283213"/>
      <w:bookmarkStart w:id="4377" w:name="_Toc59198855"/>
      <w:bookmarkStart w:id="4378" w:name="_Toc525231455"/>
      <w:bookmarkStart w:id="4379" w:name="_Toc193395386"/>
      <w:bookmarkEnd w:id="4375"/>
      <w:r w:rsidRPr="00C6761E">
        <w:t>11.4.2.41</w:t>
      </w:r>
      <w:r w:rsidRPr="00C6761E">
        <w:tab/>
        <w:t>Metadata index mask</w:t>
      </w:r>
      <w:bookmarkEnd w:id="4376"/>
      <w:bookmarkEnd w:id="4377"/>
      <w:bookmarkEnd w:id="4378"/>
      <w:bookmarkEnd w:id="4379"/>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380" w:name="_CR11_4_2_42"/>
      <w:bookmarkStart w:id="4381" w:name="_Toc525231456"/>
      <w:bookmarkStart w:id="4382" w:name="_Toc59198856"/>
      <w:bookmarkStart w:id="4383" w:name="_Toc75283214"/>
      <w:bookmarkStart w:id="4384" w:name="_Toc193395387"/>
      <w:bookmarkEnd w:id="4380"/>
      <w:r w:rsidRPr="00C6761E">
        <w:t>11.4.2.42</w:t>
      </w:r>
      <w:r w:rsidRPr="00C6761E">
        <w:tab/>
      </w:r>
      <w:r w:rsidR="004152EF" w:rsidRPr="00C6761E">
        <w:t>Network-initiated transaction method</w:t>
      </w:r>
      <w:bookmarkEnd w:id="4381"/>
      <w:bookmarkEnd w:id="4382"/>
      <w:bookmarkEnd w:id="4383"/>
      <w:bookmarkEnd w:id="4384"/>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385" w:name="_CRTable11_4_2_42_1"/>
      <w:r w:rsidRPr="00C6761E">
        <w:t>Table </w:t>
      </w:r>
      <w:bookmarkEnd w:id="4385"/>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386" w:name="_CR11_4_2_43"/>
      <w:bookmarkStart w:id="4387" w:name="_Toc525231457"/>
      <w:bookmarkStart w:id="4388" w:name="_Toc59198857"/>
      <w:bookmarkStart w:id="4389" w:name="_Toc75283215"/>
      <w:bookmarkStart w:id="4390" w:name="_Toc193395388"/>
      <w:bookmarkEnd w:id="4386"/>
      <w:r w:rsidRPr="00C6761E">
        <w:t>11.4.2.43</w:t>
      </w:r>
      <w:r w:rsidRPr="00C6761E">
        <w:tab/>
        <w:t>Announcing PLMN ID</w:t>
      </w:r>
      <w:bookmarkEnd w:id="4387"/>
      <w:bookmarkEnd w:id="4388"/>
      <w:bookmarkEnd w:id="4389"/>
      <w:bookmarkEnd w:id="4390"/>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391" w:name="_CR11_4_2_44"/>
      <w:bookmarkStart w:id="4392" w:name="_Toc525231458"/>
      <w:bookmarkStart w:id="4393" w:name="_Toc59198858"/>
      <w:bookmarkStart w:id="4394" w:name="_Toc75283216"/>
      <w:bookmarkStart w:id="4395" w:name="_Toc193395389"/>
      <w:bookmarkEnd w:id="4391"/>
      <w:r w:rsidRPr="00C6761E">
        <w:t>11.4.2.44</w:t>
      </w:r>
      <w:r w:rsidRPr="00C6761E">
        <w:tab/>
        <w:t>Metadata Indicator</w:t>
      </w:r>
      <w:bookmarkEnd w:id="4392"/>
      <w:bookmarkEnd w:id="4393"/>
      <w:bookmarkEnd w:id="4394"/>
      <w:bookmarkEnd w:id="4395"/>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396" w:name="_CRTable11_4_2_44_1"/>
      <w:r w:rsidRPr="00C6761E">
        <w:lastRenderedPageBreak/>
        <w:t>Table </w:t>
      </w:r>
      <w:bookmarkEnd w:id="4396"/>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397" w:name="_CR11_4_2_45"/>
      <w:bookmarkStart w:id="4398" w:name="_Toc525231461"/>
      <w:bookmarkStart w:id="4399" w:name="_Toc59198861"/>
      <w:bookmarkStart w:id="4400" w:name="_Toc75283219"/>
      <w:bookmarkStart w:id="4401" w:name="_Toc525231463"/>
      <w:bookmarkStart w:id="4402" w:name="_Toc59198863"/>
      <w:bookmarkStart w:id="4403" w:name="_Toc75283221"/>
      <w:bookmarkStart w:id="4404" w:name="_Toc193395390"/>
      <w:bookmarkEnd w:id="4397"/>
      <w:r w:rsidRPr="00C6761E">
        <w:t>11.4.2.45</w:t>
      </w:r>
      <w:r w:rsidRPr="00C6761E">
        <w:tab/>
        <w:t>ProSe application code prefix</w:t>
      </w:r>
      <w:bookmarkEnd w:id="4398"/>
      <w:bookmarkEnd w:id="4399"/>
      <w:bookmarkEnd w:id="4400"/>
      <w:bookmarkEnd w:id="4404"/>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405" w:name="_CR11_4_2_46"/>
      <w:bookmarkStart w:id="4406" w:name="_Toc525231462"/>
      <w:bookmarkStart w:id="4407" w:name="_Toc59198862"/>
      <w:bookmarkStart w:id="4408" w:name="_Toc75283220"/>
      <w:bookmarkStart w:id="4409" w:name="_Toc193395391"/>
      <w:bookmarkEnd w:id="4405"/>
      <w:r w:rsidRPr="00C6761E">
        <w:t>11.4.2.46</w:t>
      </w:r>
      <w:r w:rsidRPr="00C6761E">
        <w:tab/>
        <w:t>ProSe application code suffix</w:t>
      </w:r>
      <w:bookmarkEnd w:id="4406"/>
      <w:bookmarkEnd w:id="4407"/>
      <w:bookmarkEnd w:id="4408"/>
      <w:bookmarkEnd w:id="4409"/>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410" w:name="_CR11_4_2_47"/>
      <w:bookmarkStart w:id="4411" w:name="_Toc193395392"/>
      <w:bookmarkEnd w:id="4410"/>
      <w:r w:rsidRPr="00C6761E">
        <w:t>11.4.2.47</w:t>
      </w:r>
      <w:r w:rsidRPr="00C6761E">
        <w:tab/>
        <w:t>ProSe application code ACE</w:t>
      </w:r>
      <w:bookmarkEnd w:id="4401"/>
      <w:bookmarkEnd w:id="4402"/>
      <w:bookmarkEnd w:id="4403"/>
      <w:bookmarkEnd w:id="4411"/>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412" w:name="_CR11_4_2_48"/>
      <w:bookmarkStart w:id="4413" w:name="_Toc89097585"/>
      <w:bookmarkStart w:id="4414" w:name="_Toc193395393"/>
      <w:bookmarkEnd w:id="4412"/>
      <w:r w:rsidRPr="00C6761E">
        <w:t>11.4.2.</w:t>
      </w:r>
      <w:r w:rsidR="00A16EAB" w:rsidRPr="00C6761E">
        <w:t>48</w:t>
      </w:r>
      <w:r w:rsidRPr="00C6761E">
        <w:tab/>
      </w:r>
      <w:bookmarkEnd w:id="4413"/>
      <w:r w:rsidRPr="00C6761E">
        <w:t>Discovery key</w:t>
      </w:r>
      <w:bookmarkEnd w:id="4414"/>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415" w:name="_CR11_4_2_49"/>
      <w:bookmarkStart w:id="4416" w:name="_Toc89097609"/>
      <w:bookmarkStart w:id="4417" w:name="_Toc193395394"/>
      <w:bookmarkEnd w:id="4415"/>
      <w:r w:rsidRPr="00C6761E">
        <w:t>11.4.2.</w:t>
      </w:r>
      <w:r w:rsidR="00A16EAB" w:rsidRPr="00C6761E">
        <w:t>49</w:t>
      </w:r>
      <w:r w:rsidRPr="00C6761E">
        <w:tab/>
      </w:r>
      <w:bookmarkEnd w:id="4416"/>
      <w:r w:rsidRPr="00C6761E">
        <w:t>PC5 security policies</w:t>
      </w:r>
      <w:bookmarkEnd w:id="4417"/>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418" w:name="_CR11_4_2_50"/>
      <w:bookmarkStart w:id="4419" w:name="_Toc193395395"/>
      <w:bookmarkEnd w:id="4418"/>
      <w:r w:rsidRPr="00C6761E">
        <w:t>11.4.2.50</w:t>
      </w:r>
      <w:r w:rsidRPr="00C6761E">
        <w:tab/>
        <w:t>PC5 UE ciphering algorithm capability</w:t>
      </w:r>
      <w:bookmarkEnd w:id="4419"/>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420" w:name="_CR11_4_2_51"/>
      <w:bookmarkStart w:id="4421" w:name="_Toc193395396"/>
      <w:bookmarkEnd w:id="4420"/>
      <w:r w:rsidRPr="00C6761E">
        <w:lastRenderedPageBreak/>
        <w:t>11.4.2.51</w:t>
      </w:r>
      <w:r w:rsidRPr="00C6761E">
        <w:tab/>
        <w:t>Selected PC5 ciphering algorithm</w:t>
      </w:r>
      <w:bookmarkEnd w:id="4421"/>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422" w:name="_CR11_4_2_52"/>
      <w:bookmarkStart w:id="4423" w:name="_Toc193395397"/>
      <w:bookmarkEnd w:id="4422"/>
      <w:r w:rsidRPr="00C6761E">
        <w:t>11.4.2.52</w:t>
      </w:r>
      <w:r w:rsidRPr="00C6761E">
        <w:tab/>
        <w:t>ProSe PC5 discovery message</w:t>
      </w:r>
      <w:bookmarkEnd w:id="4423"/>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424" w:name="_CR11_4_2_53"/>
      <w:bookmarkStart w:id="4425" w:name="_Toc193395398"/>
      <w:bookmarkEnd w:id="4424"/>
      <w:r w:rsidRPr="00C6761E">
        <w:t>11.4.2.53</w:t>
      </w:r>
      <w:r w:rsidRPr="00C6761E">
        <w:tab/>
        <w:t>PKMF address</w:t>
      </w:r>
      <w:bookmarkEnd w:id="4425"/>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48333D">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48333D">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48333D">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48333D">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48333D">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48333D">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48333D">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48333D">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48333D">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48333D">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48333D">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48333D">
            <w:pPr>
              <w:pStyle w:val="TAC"/>
            </w:pPr>
          </w:p>
        </w:tc>
        <w:tc>
          <w:tcPr>
            <w:tcW w:w="1137" w:type="dxa"/>
            <w:tcBorders>
              <w:top w:val="nil"/>
              <w:left w:val="nil"/>
              <w:bottom w:val="nil"/>
              <w:right w:val="nil"/>
            </w:tcBorders>
            <w:hideMark/>
          </w:tcPr>
          <w:p w14:paraId="59FEE944" w14:textId="77777777" w:rsidR="002913C3" w:rsidRPr="00C6761E" w:rsidRDefault="002913C3" w:rsidP="0048333D">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4426" w:name="_CRFigure11_4_2_53_1"/>
      <w:r w:rsidRPr="00C6761E">
        <w:t xml:space="preserve">Figure </w:t>
      </w:r>
      <w:bookmarkEnd w:id="4426"/>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4E2C76">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4E2C76">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4E2C76">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4E2C76">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4E2C76">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4E2C76">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4E2C76">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4E2C76">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4E2C76">
            <w:pPr>
              <w:keepNext/>
              <w:keepLines/>
              <w:spacing w:after="0"/>
              <w:rPr>
                <w:rFonts w:ascii="Arial" w:hAnsi="Arial"/>
                <w:sz w:val="18"/>
              </w:rPr>
            </w:pPr>
          </w:p>
        </w:tc>
      </w:tr>
      <w:tr w:rsidR="002913C3" w:rsidRPr="00C6761E"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4427" w:name="_CRFigure11_4_2_53_2"/>
      <w:r w:rsidRPr="00C6761E">
        <w:t xml:space="preserve">Figure </w:t>
      </w:r>
      <w:bookmarkEnd w:id="4427"/>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6A38F9">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6A38F9">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6A38F9">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6A38F9">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6A38F9">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6A38F9">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6A38F9">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6A38F9">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6A38F9">
            <w:pPr>
              <w:keepNext/>
              <w:keepLines/>
              <w:spacing w:after="0"/>
              <w:rPr>
                <w:rFonts w:ascii="Arial" w:hAnsi="Arial"/>
                <w:sz w:val="18"/>
              </w:rPr>
            </w:pPr>
          </w:p>
        </w:tc>
      </w:tr>
      <w:tr w:rsidR="002913C3" w:rsidRPr="00C6761E"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4428" w:name="_CRFigure11_4_2_53_3"/>
      <w:r w:rsidRPr="00C6761E">
        <w:t xml:space="preserve">Figure </w:t>
      </w:r>
      <w:bookmarkEnd w:id="4428"/>
      <w:r w:rsidRPr="00C6761E">
        <w:t>11.4.2.53.3: IPv6 address list</w:t>
      </w:r>
    </w:p>
    <w:p w14:paraId="31CA2BB2" w14:textId="5198EB1B" w:rsidR="002913C3" w:rsidRPr="00C6761E" w:rsidRDefault="002913C3" w:rsidP="00A41E47">
      <w:pPr>
        <w:pStyle w:val="TH"/>
      </w:pPr>
      <w:bookmarkStart w:id="4429" w:name="_CRTable11_4_2_53_1"/>
      <w:r w:rsidRPr="00C6761E">
        <w:t xml:space="preserve">Table </w:t>
      </w:r>
      <w:bookmarkEnd w:id="4429"/>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48333D">
        <w:trPr>
          <w:cantSplit/>
          <w:jc w:val="center"/>
        </w:trPr>
        <w:tc>
          <w:tcPr>
            <w:tcW w:w="7051" w:type="dxa"/>
            <w:gridSpan w:val="2"/>
            <w:tcBorders>
              <w:bottom w:val="nil"/>
            </w:tcBorders>
          </w:tcPr>
          <w:p w14:paraId="483EC0E8" w14:textId="44581190" w:rsidR="002913C3" w:rsidRPr="00C6761E" w:rsidRDefault="002913C3" w:rsidP="0048333D">
            <w:pPr>
              <w:pStyle w:val="TAL"/>
            </w:pPr>
            <w:r w:rsidRPr="00C6761E">
              <w:t>IPv4 addresses indicator (IPv4I) (octet 3 bit 1): (NOTE 1)</w:t>
            </w:r>
          </w:p>
        </w:tc>
      </w:tr>
      <w:tr w:rsidR="002913C3" w:rsidRPr="00C6761E" w14:paraId="5D7A9E7B" w14:textId="77777777" w:rsidTr="0048333D">
        <w:trPr>
          <w:cantSplit/>
          <w:jc w:val="center"/>
        </w:trPr>
        <w:tc>
          <w:tcPr>
            <w:tcW w:w="548" w:type="dxa"/>
            <w:tcBorders>
              <w:top w:val="nil"/>
              <w:bottom w:val="nil"/>
              <w:right w:val="nil"/>
            </w:tcBorders>
          </w:tcPr>
          <w:p w14:paraId="5AF61000" w14:textId="77777777" w:rsidR="002913C3" w:rsidRPr="00C6761E" w:rsidRDefault="002913C3" w:rsidP="0048333D">
            <w:pPr>
              <w:pStyle w:val="TAL"/>
            </w:pPr>
            <w:r w:rsidRPr="00C6761E">
              <w:t>Bit</w:t>
            </w:r>
          </w:p>
        </w:tc>
        <w:tc>
          <w:tcPr>
            <w:tcW w:w="6503" w:type="dxa"/>
            <w:tcBorders>
              <w:top w:val="nil"/>
              <w:left w:val="nil"/>
              <w:bottom w:val="nil"/>
            </w:tcBorders>
          </w:tcPr>
          <w:p w14:paraId="2CD0B348" w14:textId="77777777" w:rsidR="002913C3" w:rsidRPr="00C6761E" w:rsidRDefault="002913C3" w:rsidP="0048333D">
            <w:pPr>
              <w:pStyle w:val="TAL"/>
            </w:pPr>
          </w:p>
        </w:tc>
      </w:tr>
      <w:tr w:rsidR="002913C3" w:rsidRPr="00C6761E" w14:paraId="3C8E78B8" w14:textId="77777777" w:rsidTr="0048333D">
        <w:trPr>
          <w:cantSplit/>
          <w:jc w:val="center"/>
        </w:trPr>
        <w:tc>
          <w:tcPr>
            <w:tcW w:w="548" w:type="dxa"/>
            <w:tcBorders>
              <w:top w:val="nil"/>
              <w:bottom w:val="nil"/>
              <w:right w:val="nil"/>
            </w:tcBorders>
          </w:tcPr>
          <w:p w14:paraId="441EBFE8" w14:textId="77777777" w:rsidR="002913C3" w:rsidRPr="00C6761E" w:rsidRDefault="002913C3" w:rsidP="0048333D">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48333D">
            <w:pPr>
              <w:pStyle w:val="TAL"/>
            </w:pPr>
          </w:p>
        </w:tc>
      </w:tr>
      <w:tr w:rsidR="002913C3" w:rsidRPr="00C6761E" w14:paraId="37AE915B" w14:textId="77777777" w:rsidTr="0048333D">
        <w:trPr>
          <w:cantSplit/>
          <w:jc w:val="center"/>
        </w:trPr>
        <w:tc>
          <w:tcPr>
            <w:tcW w:w="548" w:type="dxa"/>
            <w:tcBorders>
              <w:top w:val="nil"/>
              <w:bottom w:val="nil"/>
              <w:right w:val="nil"/>
            </w:tcBorders>
          </w:tcPr>
          <w:p w14:paraId="40BA0342" w14:textId="77777777" w:rsidR="002913C3" w:rsidRPr="00C6761E" w:rsidRDefault="002913C3" w:rsidP="0048333D">
            <w:pPr>
              <w:pStyle w:val="TAL"/>
            </w:pPr>
            <w:r w:rsidRPr="00C6761E">
              <w:t>0</w:t>
            </w:r>
          </w:p>
        </w:tc>
        <w:tc>
          <w:tcPr>
            <w:tcW w:w="6503" w:type="dxa"/>
            <w:tcBorders>
              <w:top w:val="nil"/>
              <w:left w:val="nil"/>
              <w:bottom w:val="nil"/>
            </w:tcBorders>
          </w:tcPr>
          <w:p w14:paraId="3B1BE1B4" w14:textId="1AFE4A08" w:rsidR="002913C3" w:rsidRPr="00C6761E" w:rsidRDefault="002913C3" w:rsidP="0048333D">
            <w:pPr>
              <w:pStyle w:val="TAL"/>
            </w:pPr>
            <w:r w:rsidRPr="00C6761E">
              <w:t>IPv4 address list is not present</w:t>
            </w:r>
          </w:p>
        </w:tc>
      </w:tr>
      <w:tr w:rsidR="002913C3" w:rsidRPr="00C6761E" w14:paraId="235DD7CC" w14:textId="77777777" w:rsidTr="0048333D">
        <w:trPr>
          <w:cantSplit/>
          <w:jc w:val="center"/>
        </w:trPr>
        <w:tc>
          <w:tcPr>
            <w:tcW w:w="548" w:type="dxa"/>
            <w:tcBorders>
              <w:top w:val="nil"/>
              <w:bottom w:val="nil"/>
              <w:right w:val="nil"/>
            </w:tcBorders>
          </w:tcPr>
          <w:p w14:paraId="3F0B172A" w14:textId="77777777" w:rsidR="002913C3" w:rsidRPr="00C6761E" w:rsidRDefault="002913C3" w:rsidP="0048333D">
            <w:pPr>
              <w:pStyle w:val="TAL"/>
            </w:pPr>
            <w:r w:rsidRPr="00C6761E">
              <w:t>1</w:t>
            </w:r>
          </w:p>
        </w:tc>
        <w:tc>
          <w:tcPr>
            <w:tcW w:w="6503" w:type="dxa"/>
            <w:tcBorders>
              <w:top w:val="nil"/>
              <w:left w:val="nil"/>
              <w:bottom w:val="nil"/>
            </w:tcBorders>
          </w:tcPr>
          <w:p w14:paraId="27848E8F" w14:textId="0EEE5230" w:rsidR="002913C3" w:rsidRPr="00C6761E" w:rsidRDefault="002913C3" w:rsidP="0048333D">
            <w:pPr>
              <w:pStyle w:val="TAL"/>
            </w:pPr>
            <w:r w:rsidRPr="00C6761E">
              <w:t>IPv4 address list is present</w:t>
            </w:r>
          </w:p>
        </w:tc>
      </w:tr>
      <w:tr w:rsidR="002913C3" w:rsidRPr="00C6761E" w14:paraId="19ED5054" w14:textId="77777777" w:rsidTr="0048333D">
        <w:trPr>
          <w:cantSplit/>
          <w:jc w:val="center"/>
        </w:trPr>
        <w:tc>
          <w:tcPr>
            <w:tcW w:w="7051" w:type="dxa"/>
            <w:gridSpan w:val="2"/>
            <w:tcBorders>
              <w:top w:val="nil"/>
              <w:bottom w:val="nil"/>
            </w:tcBorders>
          </w:tcPr>
          <w:p w14:paraId="68DE10E5" w14:textId="77777777" w:rsidR="00857509" w:rsidRPr="00C6761E" w:rsidRDefault="00857509" w:rsidP="0048333D">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9933CD">
        <w:trPr>
          <w:cantSplit/>
          <w:jc w:val="center"/>
        </w:trPr>
        <w:tc>
          <w:tcPr>
            <w:tcW w:w="548" w:type="dxa"/>
            <w:tcBorders>
              <w:top w:val="nil"/>
              <w:bottom w:val="nil"/>
              <w:right w:val="nil"/>
            </w:tcBorders>
          </w:tcPr>
          <w:p w14:paraId="604E7FE7" w14:textId="77777777" w:rsidR="00857509" w:rsidRPr="00C6761E" w:rsidRDefault="00857509" w:rsidP="009933CD">
            <w:pPr>
              <w:pStyle w:val="TAL"/>
            </w:pPr>
            <w:r w:rsidRPr="00C6761E">
              <w:t>Bit</w:t>
            </w:r>
          </w:p>
        </w:tc>
        <w:tc>
          <w:tcPr>
            <w:tcW w:w="6503" w:type="dxa"/>
            <w:tcBorders>
              <w:top w:val="nil"/>
              <w:left w:val="nil"/>
              <w:bottom w:val="nil"/>
            </w:tcBorders>
          </w:tcPr>
          <w:p w14:paraId="3E8DA8EB" w14:textId="77777777" w:rsidR="00857509" w:rsidRPr="00C6761E" w:rsidRDefault="00857509" w:rsidP="009933CD">
            <w:pPr>
              <w:pStyle w:val="TAL"/>
            </w:pPr>
          </w:p>
        </w:tc>
      </w:tr>
      <w:tr w:rsidR="00857509" w:rsidRPr="00C6761E" w14:paraId="4726F8BA" w14:textId="77777777" w:rsidTr="00D449D6">
        <w:trPr>
          <w:cantSplit/>
          <w:jc w:val="center"/>
        </w:trPr>
        <w:tc>
          <w:tcPr>
            <w:tcW w:w="548" w:type="dxa"/>
            <w:tcBorders>
              <w:top w:val="nil"/>
              <w:bottom w:val="nil"/>
              <w:right w:val="nil"/>
            </w:tcBorders>
          </w:tcPr>
          <w:p w14:paraId="04F68168" w14:textId="3FF3A0AF" w:rsidR="00857509" w:rsidRPr="00C6761E" w:rsidRDefault="00857509" w:rsidP="00D449D6">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D449D6">
            <w:pPr>
              <w:pStyle w:val="TAL"/>
            </w:pPr>
          </w:p>
        </w:tc>
      </w:tr>
      <w:tr w:rsidR="00857509" w:rsidRPr="00C6761E" w14:paraId="1FF46154" w14:textId="77777777" w:rsidTr="00D449D6">
        <w:trPr>
          <w:cantSplit/>
          <w:jc w:val="center"/>
        </w:trPr>
        <w:tc>
          <w:tcPr>
            <w:tcW w:w="548" w:type="dxa"/>
            <w:tcBorders>
              <w:top w:val="nil"/>
              <w:bottom w:val="nil"/>
              <w:right w:val="nil"/>
            </w:tcBorders>
          </w:tcPr>
          <w:p w14:paraId="3D20E497" w14:textId="77777777" w:rsidR="00857509" w:rsidRPr="00C6761E" w:rsidRDefault="00857509" w:rsidP="00D449D6">
            <w:pPr>
              <w:pStyle w:val="TAL"/>
            </w:pPr>
            <w:r w:rsidRPr="00C6761E">
              <w:t>0</w:t>
            </w:r>
          </w:p>
        </w:tc>
        <w:tc>
          <w:tcPr>
            <w:tcW w:w="6503" w:type="dxa"/>
            <w:tcBorders>
              <w:top w:val="nil"/>
              <w:left w:val="nil"/>
              <w:bottom w:val="nil"/>
            </w:tcBorders>
          </w:tcPr>
          <w:p w14:paraId="31EE59B6" w14:textId="684F2D3A" w:rsidR="00857509" w:rsidRPr="00C6761E" w:rsidRDefault="00857509" w:rsidP="00D449D6">
            <w:pPr>
              <w:pStyle w:val="TAL"/>
            </w:pPr>
            <w:r w:rsidRPr="00C6761E">
              <w:t>IPv6 address list is not present</w:t>
            </w:r>
          </w:p>
        </w:tc>
      </w:tr>
      <w:tr w:rsidR="00857509" w:rsidRPr="00C6761E" w14:paraId="7327D755" w14:textId="77777777" w:rsidTr="00D449D6">
        <w:trPr>
          <w:cantSplit/>
          <w:jc w:val="center"/>
        </w:trPr>
        <w:tc>
          <w:tcPr>
            <w:tcW w:w="548" w:type="dxa"/>
            <w:tcBorders>
              <w:top w:val="nil"/>
              <w:bottom w:val="nil"/>
              <w:right w:val="nil"/>
            </w:tcBorders>
          </w:tcPr>
          <w:p w14:paraId="7D468E8E" w14:textId="77777777" w:rsidR="00857509" w:rsidRPr="00C6761E" w:rsidRDefault="00857509" w:rsidP="00D449D6">
            <w:pPr>
              <w:pStyle w:val="TAL"/>
            </w:pPr>
            <w:r w:rsidRPr="00C6761E">
              <w:t>1</w:t>
            </w:r>
          </w:p>
        </w:tc>
        <w:tc>
          <w:tcPr>
            <w:tcW w:w="6503" w:type="dxa"/>
            <w:tcBorders>
              <w:top w:val="nil"/>
              <w:left w:val="nil"/>
              <w:bottom w:val="nil"/>
            </w:tcBorders>
          </w:tcPr>
          <w:p w14:paraId="16D7E2E3" w14:textId="1DC491FA" w:rsidR="00857509" w:rsidRPr="00C6761E" w:rsidRDefault="00857509" w:rsidP="00D449D6">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48333D">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786F82">
        <w:trPr>
          <w:cantSplit/>
          <w:jc w:val="center"/>
        </w:trPr>
        <w:tc>
          <w:tcPr>
            <w:tcW w:w="548" w:type="dxa"/>
            <w:tcBorders>
              <w:top w:val="nil"/>
              <w:bottom w:val="nil"/>
              <w:right w:val="nil"/>
            </w:tcBorders>
          </w:tcPr>
          <w:p w14:paraId="444888A7" w14:textId="77777777" w:rsidR="00857509" w:rsidRPr="00C6761E" w:rsidRDefault="00857509" w:rsidP="00786F82">
            <w:pPr>
              <w:pStyle w:val="TAL"/>
            </w:pPr>
            <w:r w:rsidRPr="00C6761E">
              <w:t>Bit</w:t>
            </w:r>
          </w:p>
        </w:tc>
        <w:tc>
          <w:tcPr>
            <w:tcW w:w="6503" w:type="dxa"/>
            <w:tcBorders>
              <w:top w:val="nil"/>
              <w:left w:val="nil"/>
              <w:bottom w:val="nil"/>
            </w:tcBorders>
          </w:tcPr>
          <w:p w14:paraId="2DAF510D" w14:textId="77777777" w:rsidR="00857509" w:rsidRPr="00C6761E" w:rsidRDefault="00857509" w:rsidP="00786F82">
            <w:pPr>
              <w:pStyle w:val="TAL"/>
            </w:pPr>
          </w:p>
        </w:tc>
      </w:tr>
      <w:tr w:rsidR="00857509" w:rsidRPr="00C6761E" w14:paraId="677AB6E5" w14:textId="77777777" w:rsidTr="00786F82">
        <w:trPr>
          <w:cantSplit/>
          <w:jc w:val="center"/>
        </w:trPr>
        <w:tc>
          <w:tcPr>
            <w:tcW w:w="548" w:type="dxa"/>
            <w:tcBorders>
              <w:top w:val="nil"/>
              <w:bottom w:val="nil"/>
              <w:right w:val="nil"/>
            </w:tcBorders>
          </w:tcPr>
          <w:p w14:paraId="5B559C7A" w14:textId="3241671B" w:rsidR="00857509" w:rsidRPr="00C6761E" w:rsidRDefault="00857509" w:rsidP="00786F82">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786F82">
            <w:pPr>
              <w:pStyle w:val="TAL"/>
            </w:pPr>
          </w:p>
        </w:tc>
      </w:tr>
      <w:tr w:rsidR="00857509" w:rsidRPr="00C6761E" w14:paraId="1EF2A932" w14:textId="77777777" w:rsidTr="00786F82">
        <w:trPr>
          <w:cantSplit/>
          <w:jc w:val="center"/>
        </w:trPr>
        <w:tc>
          <w:tcPr>
            <w:tcW w:w="548" w:type="dxa"/>
            <w:tcBorders>
              <w:top w:val="nil"/>
              <w:bottom w:val="nil"/>
              <w:right w:val="nil"/>
            </w:tcBorders>
          </w:tcPr>
          <w:p w14:paraId="69C758C3" w14:textId="77777777" w:rsidR="00857509" w:rsidRPr="00C6761E" w:rsidRDefault="00857509" w:rsidP="00786F82">
            <w:pPr>
              <w:pStyle w:val="TAL"/>
            </w:pPr>
            <w:r w:rsidRPr="00C6761E">
              <w:t>0</w:t>
            </w:r>
          </w:p>
        </w:tc>
        <w:tc>
          <w:tcPr>
            <w:tcW w:w="6503" w:type="dxa"/>
            <w:tcBorders>
              <w:top w:val="nil"/>
              <w:left w:val="nil"/>
              <w:bottom w:val="nil"/>
            </w:tcBorders>
          </w:tcPr>
          <w:p w14:paraId="1FA52E6C" w14:textId="0119927E" w:rsidR="00857509" w:rsidRPr="00C6761E" w:rsidRDefault="00857509" w:rsidP="00786F82">
            <w:pPr>
              <w:pStyle w:val="TAL"/>
            </w:pPr>
            <w:r w:rsidRPr="00C6761E">
              <w:t>FQDN is not present</w:t>
            </w:r>
          </w:p>
        </w:tc>
      </w:tr>
      <w:tr w:rsidR="00857509" w:rsidRPr="00C6761E" w14:paraId="33CF53C4" w14:textId="77777777" w:rsidTr="00786F82">
        <w:trPr>
          <w:cantSplit/>
          <w:jc w:val="center"/>
        </w:trPr>
        <w:tc>
          <w:tcPr>
            <w:tcW w:w="548" w:type="dxa"/>
            <w:tcBorders>
              <w:top w:val="nil"/>
              <w:bottom w:val="nil"/>
              <w:right w:val="nil"/>
            </w:tcBorders>
          </w:tcPr>
          <w:p w14:paraId="5E51B356" w14:textId="77777777" w:rsidR="00857509" w:rsidRPr="00C6761E" w:rsidRDefault="00857509" w:rsidP="00786F82">
            <w:pPr>
              <w:pStyle w:val="TAL"/>
            </w:pPr>
            <w:r w:rsidRPr="00C6761E">
              <w:t>1</w:t>
            </w:r>
          </w:p>
        </w:tc>
        <w:tc>
          <w:tcPr>
            <w:tcW w:w="6503" w:type="dxa"/>
            <w:tcBorders>
              <w:top w:val="nil"/>
              <w:left w:val="nil"/>
              <w:bottom w:val="nil"/>
            </w:tcBorders>
          </w:tcPr>
          <w:p w14:paraId="7F59D1B7" w14:textId="58006000" w:rsidR="00857509" w:rsidRPr="00C6761E" w:rsidRDefault="00857509" w:rsidP="00786F82">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48333D">
            <w:pPr>
              <w:pStyle w:val="TAL"/>
            </w:pPr>
          </w:p>
          <w:p w14:paraId="5A31874E" w14:textId="7E99C637" w:rsidR="00857509" w:rsidRPr="00C6761E" w:rsidRDefault="00857509" w:rsidP="0048333D">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48333D">
            <w:pPr>
              <w:pStyle w:val="TAL"/>
            </w:pPr>
            <w:r w:rsidRPr="00C6761E">
              <w:t>IPv4 address list contains the IPv4 address(es) of the 5G PKMF and shall be encoded as defined in figure 11.4.2.53.2.</w:t>
            </w:r>
          </w:p>
          <w:p w14:paraId="7F18C86A" w14:textId="77777777" w:rsidR="00857509" w:rsidRPr="00C6761E" w:rsidRDefault="00857509" w:rsidP="0048333D">
            <w:pPr>
              <w:pStyle w:val="TAL"/>
            </w:pPr>
          </w:p>
          <w:p w14:paraId="0DE1A7C3" w14:textId="77777777" w:rsidR="00857509" w:rsidRPr="00C6761E" w:rsidRDefault="00857509" w:rsidP="0048333D">
            <w:pPr>
              <w:pStyle w:val="TAL"/>
            </w:pPr>
            <w:r w:rsidRPr="00C6761E">
              <w:t>IPv6 address list (octet o+1 to octet m)</w:t>
            </w:r>
          </w:p>
          <w:p w14:paraId="023A490A" w14:textId="77777777" w:rsidR="00857509" w:rsidRPr="00C6761E" w:rsidRDefault="00857509" w:rsidP="0048333D">
            <w:pPr>
              <w:pStyle w:val="TAL"/>
            </w:pPr>
            <w:r w:rsidRPr="00C6761E">
              <w:t>IPv6 address list contains the IPv6 address(es) of the 5G PKMF and shall be encoded as defined in figure 11.4.2.53.3.</w:t>
            </w:r>
          </w:p>
          <w:p w14:paraId="4B87A3EC" w14:textId="77777777" w:rsidR="00857509" w:rsidRPr="00C6761E" w:rsidRDefault="00857509" w:rsidP="0048333D">
            <w:pPr>
              <w:pStyle w:val="TAL"/>
            </w:pPr>
          </w:p>
          <w:p w14:paraId="300321F5" w14:textId="77777777" w:rsidR="00857509" w:rsidRPr="00C6761E" w:rsidRDefault="00857509" w:rsidP="0048333D">
            <w:pPr>
              <w:pStyle w:val="TAL"/>
            </w:pPr>
            <w:r w:rsidRPr="00C6761E">
              <w:t>FQDN (octet m+1 to n)</w:t>
            </w:r>
          </w:p>
          <w:p w14:paraId="767D7EDD" w14:textId="3A92C098" w:rsidR="00857509" w:rsidRPr="00C6761E" w:rsidRDefault="00857509" w:rsidP="0048333D">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48333D">
            <w:pPr>
              <w:pStyle w:val="TAL"/>
            </w:pPr>
          </w:p>
        </w:tc>
      </w:tr>
      <w:tr w:rsidR="00857509" w:rsidRPr="00C6761E" w14:paraId="69595B98" w14:textId="77777777" w:rsidTr="0048333D">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(i.e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430" w:name="_CR11_5"/>
      <w:bookmarkStart w:id="4431" w:name="_Toc193395399"/>
      <w:bookmarkEnd w:id="4430"/>
      <w:r w:rsidRPr="00C6761E">
        <w:rPr>
          <w:noProof/>
        </w:rPr>
        <w:t>11.5</w:t>
      </w:r>
      <w:r w:rsidRPr="00C6761E">
        <w:rPr>
          <w:noProof/>
        </w:rPr>
        <w:tab/>
      </w:r>
      <w:r w:rsidR="00426724" w:rsidRPr="00C6761E">
        <w:rPr>
          <w:noProof/>
        </w:rPr>
        <w:t>Void</w:t>
      </w:r>
      <w:bookmarkEnd w:id="4431"/>
    </w:p>
    <w:p w14:paraId="6D0254CA" w14:textId="575DDF19" w:rsidR="008A4468" w:rsidRPr="00C6761E" w:rsidRDefault="008A4468" w:rsidP="008A4468">
      <w:pPr>
        <w:pStyle w:val="Heading2"/>
        <w:rPr>
          <w:noProof/>
        </w:rPr>
      </w:pPr>
      <w:bookmarkStart w:id="4432" w:name="_CR11_6"/>
      <w:bookmarkStart w:id="4433" w:name="_Toc193395400"/>
      <w:bookmarkEnd w:id="4432"/>
      <w:r w:rsidRPr="00C6761E">
        <w:rPr>
          <w:noProof/>
        </w:rPr>
        <w:t>11.6</w:t>
      </w:r>
      <w:r w:rsidRPr="00C6761E">
        <w:rPr>
          <w:noProof/>
        </w:rPr>
        <w:tab/>
        <w:t>5G ProSe security message over PC8 formats</w:t>
      </w:r>
      <w:bookmarkEnd w:id="4433"/>
    </w:p>
    <w:p w14:paraId="4744A0DE" w14:textId="48A02077" w:rsidR="008A4468" w:rsidRPr="00C6761E" w:rsidRDefault="008A4468" w:rsidP="008A4468">
      <w:pPr>
        <w:pStyle w:val="Heading3"/>
      </w:pPr>
      <w:bookmarkStart w:id="4434" w:name="_CR11_6_1"/>
      <w:bookmarkStart w:id="4435" w:name="_Toc193395401"/>
      <w:bookmarkEnd w:id="4434"/>
      <w:r w:rsidRPr="00C6761E">
        <w:t>11.6.1</w:t>
      </w:r>
      <w:r w:rsidRPr="00C6761E">
        <w:tab/>
        <w:t>Data types format in XML schema</w:t>
      </w:r>
      <w:bookmarkEnd w:id="4435"/>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436" w:name="_CRTable11_6_1_1"/>
      <w:r w:rsidRPr="00C6761E">
        <w:lastRenderedPageBreak/>
        <w:t xml:space="preserve">Table </w:t>
      </w:r>
      <w:bookmarkEnd w:id="4436"/>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t>Message construction shall be compliant with W3C REC-xmlschema-2-20041028: "XML Schema Part 2: Datatypes" [29].</w:t>
      </w:r>
    </w:p>
    <w:p w14:paraId="062E9151" w14:textId="77777777" w:rsidR="005537E8" w:rsidRPr="00C6761E" w:rsidRDefault="005537E8" w:rsidP="006A5FDE">
      <w:pPr>
        <w:pStyle w:val="Heading3"/>
      </w:pPr>
      <w:bookmarkStart w:id="4437" w:name="_CR11_6_2"/>
      <w:bookmarkStart w:id="4438" w:name="_Toc193395402"/>
      <w:bookmarkEnd w:id="4437"/>
      <w:r w:rsidRPr="00C6761E">
        <w:t>11.6.2</w:t>
      </w:r>
      <w:r w:rsidRPr="00C6761E">
        <w:tab/>
        <w:t>Parameters in 5G ProSe security messages over PC8</w:t>
      </w:r>
      <w:bookmarkEnd w:id="4438"/>
    </w:p>
    <w:p w14:paraId="0E53BE0F" w14:textId="77777777" w:rsidR="005537E8" w:rsidRPr="00C6761E" w:rsidRDefault="005537E8" w:rsidP="006A5FDE">
      <w:pPr>
        <w:pStyle w:val="Heading4"/>
      </w:pPr>
      <w:bookmarkStart w:id="4439" w:name="_CR11_6_2_1"/>
      <w:bookmarkStart w:id="4440" w:name="_Toc193395403"/>
      <w:bookmarkEnd w:id="4439"/>
      <w:r w:rsidRPr="00C6761E">
        <w:t>11.6.2.1</w:t>
      </w:r>
      <w:r w:rsidRPr="00C6761E">
        <w:tab/>
        <w:t>Transaction ID</w:t>
      </w:r>
      <w:bookmarkEnd w:id="4440"/>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441" w:name="_CR11_6_2_2"/>
      <w:bookmarkStart w:id="4442" w:name="_Toc193395404"/>
      <w:bookmarkEnd w:id="4441"/>
      <w:r w:rsidRPr="00C6761E">
        <w:t>11.6.2.2</w:t>
      </w:r>
      <w:r w:rsidRPr="00C6761E">
        <w:tab/>
      </w:r>
      <w:r w:rsidR="00A06CA7" w:rsidRPr="00C6761E">
        <w:t>UP-</w:t>
      </w:r>
      <w:r w:rsidRPr="00C6761E">
        <w:t>PRUK</w:t>
      </w:r>
      <w:bookmarkEnd w:id="4442"/>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443" w:name="_CR11_6_2_3"/>
      <w:bookmarkStart w:id="4444" w:name="_Toc193395405"/>
      <w:bookmarkEnd w:id="4443"/>
      <w:r w:rsidRPr="00C6761E">
        <w:t>11.6.2.3</w:t>
      </w:r>
      <w:r w:rsidRPr="00C6761E">
        <w:tab/>
      </w:r>
      <w:r w:rsidR="00A06CA7" w:rsidRPr="00C6761E">
        <w:t>UP-</w:t>
      </w:r>
      <w:r w:rsidRPr="00C6761E">
        <w:t>PRUK ID</w:t>
      </w:r>
      <w:bookmarkEnd w:id="4444"/>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445" w:name="_CRTable11_6_2_3_1"/>
      <w:r w:rsidRPr="00C6761E">
        <w:t xml:space="preserve">Table </w:t>
      </w:r>
      <w:bookmarkEnd w:id="4445"/>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C33084">
            <w:pPr>
              <w:pStyle w:val="TAL"/>
            </w:pPr>
            <w:r w:rsidRPr="00C6761E">
              <w:t>ASCII character "0"</w:t>
            </w:r>
            <w:r w:rsidRPr="00C6761E">
              <w:tab/>
              <w:t>Reserved</w:t>
            </w:r>
          </w:p>
        </w:tc>
      </w:tr>
      <w:tr w:rsidR="00C4376C" w:rsidRPr="00C6761E"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C33084">
            <w:pPr>
              <w:pStyle w:val="TAL"/>
            </w:pPr>
            <w:r w:rsidRPr="00C6761E">
              <w:t>ASCII character "1"</w:t>
            </w:r>
            <w:r w:rsidRPr="00C6761E">
              <w:tab/>
              <w:t>NAI</w:t>
            </w:r>
          </w:p>
        </w:tc>
      </w:tr>
      <w:tr w:rsidR="00C4376C" w:rsidRPr="00C6761E"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C33084">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C33084">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446" w:name="_CR11_6_2_4"/>
      <w:bookmarkStart w:id="4447" w:name="_Toc193395406"/>
      <w:bookmarkEnd w:id="4446"/>
      <w:r w:rsidRPr="00C6761E">
        <w:t>11.6.2.4</w:t>
      </w:r>
      <w:r w:rsidRPr="00C6761E">
        <w:tab/>
        <w:t>PC5 UE security capabilities</w:t>
      </w:r>
      <w:bookmarkEnd w:id="4447"/>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448" w:name="_CR11_6_2_5"/>
      <w:bookmarkStart w:id="4449" w:name="_Toc193395407"/>
      <w:bookmarkEnd w:id="4448"/>
      <w:r w:rsidRPr="00C6761E">
        <w:t>11.6.2.5</w:t>
      </w:r>
      <w:r w:rsidRPr="00C6761E">
        <w:tab/>
        <w:t>MCC</w:t>
      </w:r>
      <w:bookmarkEnd w:id="4449"/>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450" w:name="_CR11_6_2_6"/>
      <w:bookmarkStart w:id="4451" w:name="_Toc193395408"/>
      <w:bookmarkEnd w:id="4450"/>
      <w:r w:rsidRPr="00C6761E">
        <w:lastRenderedPageBreak/>
        <w:t>11.6.2.6</w:t>
      </w:r>
      <w:r w:rsidRPr="00C6761E">
        <w:tab/>
        <w:t>MNC</w:t>
      </w:r>
      <w:bookmarkEnd w:id="4451"/>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452" w:name="_CR11_6_2_7"/>
      <w:bookmarkStart w:id="4453" w:name="_Toc193395409"/>
      <w:bookmarkEnd w:id="4452"/>
      <w:r w:rsidRPr="00C6761E">
        <w:t>11.6.2.7</w:t>
      </w:r>
      <w:r w:rsidRPr="00C6761E">
        <w:tab/>
        <w:t>Current time</w:t>
      </w:r>
      <w:bookmarkEnd w:id="4453"/>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454" w:name="_CR11_6_2_8"/>
      <w:bookmarkStart w:id="4455" w:name="_Toc193395410"/>
      <w:bookmarkEnd w:id="4454"/>
      <w:r w:rsidRPr="00C6761E">
        <w:t>11.6.2.8</w:t>
      </w:r>
      <w:r w:rsidRPr="00C6761E">
        <w:tab/>
        <w:t>Max offset</w:t>
      </w:r>
      <w:bookmarkEnd w:id="4455"/>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456" w:name="_CR11_6_2_9"/>
      <w:bookmarkStart w:id="4457" w:name="_Toc193395411"/>
      <w:bookmarkEnd w:id="4456"/>
      <w:r w:rsidRPr="00C6761E">
        <w:t>11.6.2.9</w:t>
      </w:r>
      <w:r w:rsidRPr="00C6761E">
        <w:tab/>
        <w:t>Expiration timer</w:t>
      </w:r>
      <w:bookmarkEnd w:id="4457"/>
    </w:p>
    <w:p w14:paraId="5A183844" w14:textId="1C8FB603" w:rsidR="00A70DB6" w:rsidRPr="00C6761E" w:rsidRDefault="00A70DB6" w:rsidP="00EE0470">
      <w:r w:rsidRPr="00C6761E">
        <w:t>This parameter is used to indicate the expiration timer of the 5G ProSe UE-to-network relay discovery security parameters for 5G ProSe remote UE</w:t>
      </w:r>
      <w:r w:rsidR="00990C71">
        <w:t xml:space="preserve">, </w:t>
      </w:r>
      <w:r w:rsidRPr="00C6761E">
        <w:t>the expiration timer of the 5G ProSe UE-to-network relay discovery security parameters for 5G ProSe UE-to-network relay UE</w:t>
      </w:r>
      <w:r w:rsidR="00990C71">
        <w:t xml:space="preserve">, </w:t>
      </w:r>
      <w:r w:rsidR="00990C71" w:rsidRPr="009C2133">
        <w:t>the expiration timer of the 5G ProSe UE-to-UE relay discovery security parameters for 5G ProSe end UE or the expiration timer of the 5G ProSe UE-to-UE relay discovery security parameters for 5G ProSe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458" w:name="_CR11_6_2_10"/>
      <w:bookmarkStart w:id="4459" w:name="_Toc193395412"/>
      <w:bookmarkEnd w:id="4458"/>
      <w:r w:rsidRPr="00C6761E">
        <w:t>11.6.2.10</w:t>
      </w:r>
      <w:r w:rsidRPr="00C6761E">
        <w:tab/>
        <w:t>Relay service code</w:t>
      </w:r>
      <w:bookmarkEnd w:id="4459"/>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5G ProSe</w:t>
      </w:r>
      <w:r w:rsidR="00990C71" w:rsidRPr="00C6761E">
        <w:t xml:space="preserve"> </w:t>
      </w:r>
      <w:r w:rsidRPr="00C6761E">
        <w:t>UE-to-</w:t>
      </w:r>
      <w:r w:rsidR="00990C71">
        <w:t>n</w:t>
      </w:r>
      <w:r w:rsidRPr="00C6761E">
        <w:t xml:space="preserve">etwork relay </w:t>
      </w:r>
      <w:r w:rsidR="00990C71" w:rsidRPr="00202340">
        <w:t>or the 5G ProSe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4460" w:name="_CR11_6_2_11"/>
      <w:bookmarkStart w:id="4461" w:name="_Toc193395413"/>
      <w:bookmarkEnd w:id="4460"/>
      <w:r w:rsidRPr="00C6761E">
        <w:t>11.6.2.11</w:t>
      </w:r>
      <w:r w:rsidRPr="00C6761E">
        <w:tab/>
        <w:t>Selected PC5 ciphering algorithm</w:t>
      </w:r>
      <w:bookmarkEnd w:id="4461"/>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4462" w:name="_CR11_6_2_12"/>
      <w:bookmarkStart w:id="4463" w:name="_Toc193395414"/>
      <w:bookmarkEnd w:id="4462"/>
      <w:r w:rsidRPr="00C6761E">
        <w:t>11.6.2.12</w:t>
      </w:r>
      <w:r w:rsidRPr="00C6761E">
        <w:tab/>
        <w:t>DUSK</w:t>
      </w:r>
      <w:bookmarkEnd w:id="4463"/>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4464" w:name="_CR11_6_2_13"/>
      <w:bookmarkStart w:id="4465" w:name="_Toc193395415"/>
      <w:bookmarkEnd w:id="4464"/>
      <w:r w:rsidRPr="00C6761E">
        <w:t>11.6.2.13</w:t>
      </w:r>
      <w:r w:rsidRPr="00C6761E">
        <w:tab/>
        <w:t>DUIK</w:t>
      </w:r>
      <w:bookmarkEnd w:id="4465"/>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4466" w:name="_CR11_6_2_14"/>
      <w:bookmarkStart w:id="4467" w:name="_Toc193395416"/>
      <w:bookmarkEnd w:id="4466"/>
      <w:r w:rsidRPr="00C6761E">
        <w:t>11.6.2.14</w:t>
      </w:r>
      <w:r w:rsidRPr="00C6761E">
        <w:tab/>
        <w:t>DUCK</w:t>
      </w:r>
      <w:bookmarkEnd w:id="4467"/>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4468" w:name="_CR11_6_2_15"/>
      <w:bookmarkStart w:id="4469" w:name="_Toc193395417"/>
      <w:bookmarkEnd w:id="4468"/>
      <w:r w:rsidRPr="00C6761E">
        <w:t>11.6.2.15</w:t>
      </w:r>
      <w:r w:rsidRPr="00C6761E">
        <w:tab/>
        <w:t>Encrypted bitmask</w:t>
      </w:r>
      <w:bookmarkEnd w:id="4469"/>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4470" w:name="_CR11_6_2_16"/>
      <w:bookmarkStart w:id="4471" w:name="_Toc193395418"/>
      <w:bookmarkEnd w:id="4470"/>
      <w:r w:rsidRPr="00C6761E">
        <w:t>11.6.2.16</w:t>
      </w:r>
      <w:r w:rsidRPr="00C6761E">
        <w:tab/>
        <w:t>GPI</w:t>
      </w:r>
      <w:bookmarkEnd w:id="4471"/>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4472" w:name="_CR11_6_2_17"/>
      <w:bookmarkStart w:id="4473" w:name="_Toc193395419"/>
      <w:bookmarkEnd w:id="4472"/>
      <w:r w:rsidRPr="00C6761E">
        <w:t>11.6.2.17</w:t>
      </w:r>
      <w:r w:rsidRPr="00C6761E">
        <w:tab/>
        <w:t>Signalling ciphering policy</w:t>
      </w:r>
      <w:bookmarkEnd w:id="4473"/>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4474" w:name="_CR11_6_2_18"/>
      <w:bookmarkStart w:id="4475" w:name="_Toc193395420"/>
      <w:bookmarkEnd w:id="4474"/>
      <w:r w:rsidRPr="00C6761E">
        <w:lastRenderedPageBreak/>
        <w:t>11.6.2.18</w:t>
      </w:r>
      <w:r w:rsidRPr="00C6761E">
        <w:tab/>
        <w:t>User plane integrity protection policy</w:t>
      </w:r>
      <w:bookmarkEnd w:id="4475"/>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4476" w:name="_CR11_6_2_19"/>
      <w:bookmarkStart w:id="4477" w:name="_Toc193395421"/>
      <w:bookmarkEnd w:id="4476"/>
      <w:r w:rsidRPr="00C6761E">
        <w:t>11.6.2.19</w:t>
      </w:r>
      <w:r w:rsidRPr="00C6761E">
        <w:tab/>
        <w:t>User plane ciphering policy</w:t>
      </w:r>
      <w:bookmarkEnd w:id="4477"/>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4478" w:name="_CR11_6_2_20"/>
      <w:bookmarkStart w:id="4479" w:name="_Toc193395422"/>
      <w:bookmarkEnd w:id="4478"/>
      <w:r w:rsidRPr="00C6761E">
        <w:t>11.6.2.20</w:t>
      </w:r>
      <w:r w:rsidRPr="00C6761E">
        <w:tab/>
        <w:t>PC8 control protocol cause value</w:t>
      </w:r>
      <w:bookmarkEnd w:id="4479"/>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4480" w:name="_CRTable11_6_2_20_1"/>
      <w:r w:rsidRPr="00C6761E">
        <w:t xml:space="preserve">Table </w:t>
      </w:r>
      <w:bookmarkEnd w:id="4480"/>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4481" w:name="_CR11_6_2_21"/>
      <w:bookmarkStart w:id="4482" w:name="_Toc193395423"/>
      <w:bookmarkEnd w:id="4481"/>
      <w:r w:rsidRPr="00C6761E">
        <w:t>11.6.2.21</w:t>
      </w:r>
      <w:r w:rsidRPr="00C6761E">
        <w:tab/>
        <w:t>SUCI</w:t>
      </w:r>
      <w:bookmarkEnd w:id="4482"/>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4483" w:name="_CR11_6_2_22"/>
      <w:bookmarkStart w:id="4484" w:name="_Toc193395424"/>
      <w:bookmarkEnd w:id="4483"/>
      <w:r w:rsidRPr="00C6761E">
        <w:t>11.6.2.22</w:t>
      </w:r>
      <w:r w:rsidRPr="00C6761E">
        <w:tab/>
        <w:t>K</w:t>
      </w:r>
      <w:r w:rsidRPr="00C6761E">
        <w:rPr>
          <w:vertAlign w:val="subscript"/>
        </w:rPr>
        <w:t>NRP</w:t>
      </w:r>
      <w:r w:rsidRPr="00C6761E">
        <w:t xml:space="preserve"> freshness parameter 1</w:t>
      </w:r>
      <w:bookmarkEnd w:id="4484"/>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4485" w:name="_CR11_6_2_23"/>
      <w:bookmarkStart w:id="4486" w:name="_Toc193395425"/>
      <w:bookmarkEnd w:id="4485"/>
      <w:r w:rsidRPr="00C6761E">
        <w:t>11.6.2.23</w:t>
      </w:r>
      <w:r w:rsidRPr="00C6761E">
        <w:tab/>
        <w:t>AUTS</w:t>
      </w:r>
      <w:bookmarkEnd w:id="4486"/>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4487" w:name="_CR11_6_2_24"/>
      <w:bookmarkStart w:id="4488" w:name="_Toc193395426"/>
      <w:bookmarkEnd w:id="4487"/>
      <w:r w:rsidRPr="00C6761E">
        <w:t>11.6.2.24</w:t>
      </w:r>
      <w:r w:rsidRPr="00C6761E">
        <w:tab/>
        <w:t>RAND</w:t>
      </w:r>
      <w:bookmarkEnd w:id="4488"/>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4489" w:name="_CR11_6_2_25"/>
      <w:bookmarkStart w:id="4490" w:name="_Toc193395427"/>
      <w:bookmarkEnd w:id="4489"/>
      <w:r w:rsidRPr="00C6761E">
        <w:t>11.6.2.25</w:t>
      </w:r>
      <w:r w:rsidRPr="00C6761E">
        <w:tab/>
        <w:t>K</w:t>
      </w:r>
      <w:r w:rsidRPr="00C6761E">
        <w:rPr>
          <w:vertAlign w:val="subscript"/>
        </w:rPr>
        <w:t>NRP</w:t>
      </w:r>
      <w:bookmarkEnd w:id="4490"/>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4491" w:name="_CR11_6_2_26"/>
      <w:bookmarkStart w:id="4492" w:name="_Toc193395428"/>
      <w:bookmarkEnd w:id="4491"/>
      <w:r w:rsidRPr="00C6761E">
        <w:t>11.6.2.26</w:t>
      </w:r>
      <w:r w:rsidRPr="00C6761E">
        <w:tab/>
        <w:t>K</w:t>
      </w:r>
      <w:r w:rsidRPr="00C6761E">
        <w:rPr>
          <w:vertAlign w:val="subscript"/>
        </w:rPr>
        <w:t>NRP</w:t>
      </w:r>
      <w:r w:rsidRPr="00C6761E">
        <w:t xml:space="preserve"> freshness parameter 2</w:t>
      </w:r>
      <w:bookmarkEnd w:id="4492"/>
    </w:p>
    <w:p w14:paraId="16D9BC40" w14:textId="3EF505D8" w:rsidR="00A70DB6"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3FEE6A22" w14:textId="2F7721BA" w:rsidR="006E789D" w:rsidRPr="00C6761E" w:rsidRDefault="006E789D" w:rsidP="006E789D">
      <w:pPr>
        <w:pStyle w:val="Heading4"/>
      </w:pPr>
      <w:bookmarkStart w:id="4493" w:name="_CR11_6_2_27"/>
      <w:bookmarkStart w:id="4494" w:name="_Toc155372608"/>
      <w:bookmarkStart w:id="4495" w:name="_Toc193395429"/>
      <w:bookmarkEnd w:id="4493"/>
      <w:r w:rsidRPr="00C6761E">
        <w:t>11.6.2.</w:t>
      </w:r>
      <w:r>
        <w:t>27</w:t>
      </w:r>
      <w:r w:rsidRPr="00C6761E">
        <w:tab/>
      </w:r>
      <w:bookmarkEnd w:id="4494"/>
      <w:r w:rsidRPr="00271BB9">
        <w:t>PLMN ID</w:t>
      </w:r>
      <w:bookmarkEnd w:id="4495"/>
    </w:p>
    <w:p w14:paraId="16CB7DF6" w14:textId="386A81E7" w:rsidR="006E789D" w:rsidRPr="00C6761E" w:rsidRDefault="006E789D" w:rsidP="006E789D">
      <w:r w:rsidRPr="00C6761E">
        <w:t>This parameter is used to provide</w:t>
      </w:r>
      <w:r>
        <w:t xml:space="preserve"> the </w:t>
      </w:r>
      <w:r w:rsidRPr="00271BB9">
        <w:t>HPLMN ID</w:t>
      </w:r>
      <w:r w:rsidRPr="00C6761E">
        <w:t xml:space="preserve"> </w:t>
      </w:r>
      <w:r w:rsidRPr="002563B4">
        <w:t xml:space="preserve">of the 5G ProSe UE-to-network relay UE </w:t>
      </w:r>
      <w:r>
        <w:t xml:space="preserve">for which the security parameters are associated. </w:t>
      </w:r>
      <w:r w:rsidRPr="00543E25">
        <w:t>It is coded as specified in 3GPP TS 23.003 [12]</w:t>
      </w:r>
      <w:r>
        <w:t>.</w:t>
      </w:r>
    </w:p>
    <w:p w14:paraId="4705F52F" w14:textId="43006222" w:rsidR="0086513B" w:rsidRPr="00C6761E" w:rsidRDefault="0086513B" w:rsidP="0086513B">
      <w:pPr>
        <w:pStyle w:val="Heading2"/>
      </w:pPr>
      <w:bookmarkStart w:id="4496" w:name="_CR11_7"/>
      <w:bookmarkStart w:id="4497" w:name="_Toc193395430"/>
      <w:bookmarkEnd w:id="4496"/>
      <w:r w:rsidRPr="00C6761E">
        <w:lastRenderedPageBreak/>
        <w:t>11.7</w:t>
      </w:r>
      <w:r w:rsidRPr="00C6761E">
        <w:tab/>
        <w:t>Formats for messages transmitted over the PC3</w:t>
      </w:r>
      <w:r w:rsidR="00E5189E" w:rsidRPr="00C6761E">
        <w:t>a</w:t>
      </w:r>
      <w:r w:rsidRPr="00C6761E">
        <w:t>ch interface</w:t>
      </w:r>
      <w:bookmarkEnd w:id="4497"/>
    </w:p>
    <w:p w14:paraId="66571104" w14:textId="776D1B30" w:rsidR="0086513B" w:rsidRPr="00C6761E" w:rsidRDefault="0086513B" w:rsidP="00637B8C">
      <w:pPr>
        <w:pStyle w:val="Heading3"/>
      </w:pPr>
      <w:bookmarkStart w:id="4498" w:name="_CR11_7_1"/>
      <w:bookmarkStart w:id="4499" w:name="_Toc193395431"/>
      <w:bookmarkEnd w:id="4498"/>
      <w:r w:rsidRPr="00C6761E">
        <w:t>11.7.1</w:t>
      </w:r>
      <w:r w:rsidRPr="00C6761E">
        <w:tab/>
        <w:t>Data types format in XML schema</w:t>
      </w:r>
      <w:bookmarkEnd w:id="4499"/>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4500" w:name="_CRTable11_7_1"/>
      <w:r w:rsidRPr="00C6761E">
        <w:t xml:space="preserve">Table </w:t>
      </w:r>
      <w:bookmarkEnd w:id="4500"/>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48333D">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48333D">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48333D">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48333D">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48333D">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48333D">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48333D">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4501" w:name="_CR11_7_2"/>
      <w:bookmarkStart w:id="4502" w:name="_Toc525231485"/>
      <w:bookmarkStart w:id="4503" w:name="_Toc59198885"/>
      <w:bookmarkStart w:id="4504" w:name="_Toc75283243"/>
      <w:bookmarkStart w:id="4505" w:name="_Toc193395432"/>
      <w:bookmarkEnd w:id="4501"/>
      <w:r w:rsidRPr="00C6761E">
        <w:t>11.7.2</w:t>
      </w:r>
      <w:r w:rsidRPr="00C6761E">
        <w:tab/>
        <w:t>Parameters in messages transmitted over the PC3</w:t>
      </w:r>
      <w:r w:rsidR="00E5189E" w:rsidRPr="00C6761E">
        <w:t>a</w:t>
      </w:r>
      <w:r w:rsidRPr="00C6761E">
        <w:t>ch interface</w:t>
      </w:r>
      <w:bookmarkEnd w:id="4502"/>
      <w:bookmarkEnd w:id="4503"/>
      <w:bookmarkEnd w:id="4504"/>
      <w:bookmarkEnd w:id="4505"/>
    </w:p>
    <w:p w14:paraId="79AC043C" w14:textId="77777777" w:rsidR="00DA4189" w:rsidRPr="00C6761E" w:rsidRDefault="00DA4189" w:rsidP="00DA4189">
      <w:pPr>
        <w:pStyle w:val="Heading4"/>
      </w:pPr>
      <w:bookmarkStart w:id="4506" w:name="_CR11_7_2_1"/>
      <w:bookmarkStart w:id="4507" w:name="_Toc525231486"/>
      <w:bookmarkStart w:id="4508" w:name="_Toc59198886"/>
      <w:bookmarkStart w:id="4509" w:name="_Toc75283244"/>
      <w:bookmarkStart w:id="4510" w:name="_Toc193395433"/>
      <w:bookmarkEnd w:id="4506"/>
      <w:r w:rsidRPr="00C6761E">
        <w:t>11.7.2.1</w:t>
      </w:r>
      <w:r w:rsidRPr="00C6761E">
        <w:tab/>
        <w:t>Transaction ID</w:t>
      </w:r>
      <w:bookmarkEnd w:id="4507"/>
      <w:bookmarkEnd w:id="4508"/>
      <w:bookmarkEnd w:id="4509"/>
      <w:bookmarkEnd w:id="4510"/>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4511" w:name="_CR11_7_2_2"/>
      <w:bookmarkStart w:id="4512" w:name="_Toc525231488"/>
      <w:bookmarkStart w:id="4513" w:name="_Toc59198888"/>
      <w:bookmarkStart w:id="4514" w:name="_Toc75283246"/>
      <w:bookmarkStart w:id="4515" w:name="_Toc193395434"/>
      <w:bookmarkEnd w:id="4511"/>
      <w:r w:rsidRPr="00C6761E">
        <w:t>11.7.2.</w:t>
      </w:r>
      <w:r w:rsidRPr="00C6761E">
        <w:rPr>
          <w:rFonts w:hint="eastAsia"/>
          <w:lang w:eastAsia="zh-CN"/>
        </w:rPr>
        <w:t>2</w:t>
      </w:r>
      <w:r w:rsidRPr="00C6761E">
        <w:tab/>
        <w:t>Sequence number</w:t>
      </w:r>
      <w:bookmarkEnd w:id="4512"/>
      <w:bookmarkEnd w:id="4513"/>
      <w:bookmarkEnd w:id="4514"/>
      <w:bookmarkEnd w:id="4515"/>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4516" w:name="_CR11_7_2_3"/>
      <w:bookmarkStart w:id="4517" w:name="_Toc525231489"/>
      <w:bookmarkStart w:id="4518" w:name="_Toc59198889"/>
      <w:bookmarkStart w:id="4519" w:name="_Toc75283247"/>
      <w:bookmarkStart w:id="4520" w:name="_Toc193395435"/>
      <w:bookmarkEnd w:id="4516"/>
      <w:r w:rsidRPr="00C6761E">
        <w:t>11.7.2.</w:t>
      </w:r>
      <w:r w:rsidRPr="00C6761E">
        <w:rPr>
          <w:rFonts w:hint="eastAsia"/>
          <w:lang w:eastAsia="zh-CN"/>
        </w:rPr>
        <w:t>3</w:t>
      </w:r>
      <w:r w:rsidRPr="00C6761E">
        <w:tab/>
        <w:t>In coverage</w:t>
      </w:r>
      <w:bookmarkEnd w:id="4517"/>
      <w:bookmarkEnd w:id="4518"/>
      <w:bookmarkEnd w:id="4519"/>
      <w:bookmarkEnd w:id="4520"/>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4521" w:name="_CR11_7_2_4"/>
      <w:bookmarkStart w:id="4522" w:name="_Toc525231490"/>
      <w:bookmarkStart w:id="4523" w:name="_Toc59198890"/>
      <w:bookmarkStart w:id="4524" w:name="_Toc75283248"/>
      <w:bookmarkStart w:id="4525" w:name="_Toc193395436"/>
      <w:bookmarkEnd w:id="4521"/>
      <w:r w:rsidRPr="00C6761E">
        <w:t>11.7.2.</w:t>
      </w:r>
      <w:r w:rsidRPr="00C6761E">
        <w:rPr>
          <w:rFonts w:hint="eastAsia"/>
          <w:lang w:eastAsia="zh-CN"/>
        </w:rPr>
        <w:t>4</w:t>
      </w:r>
      <w:r w:rsidRPr="00C6761E">
        <w:tab/>
      </w:r>
      <w:bookmarkEnd w:id="4522"/>
      <w:bookmarkEnd w:id="4523"/>
      <w:bookmarkEnd w:id="4524"/>
      <w:r w:rsidRPr="00C6761E">
        <w:t>NCGI</w:t>
      </w:r>
      <w:bookmarkEnd w:id="4525"/>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4526" w:name="_CR11_7_2_5"/>
      <w:bookmarkStart w:id="4527" w:name="_Toc525231491"/>
      <w:bookmarkStart w:id="4528" w:name="_Toc59198891"/>
      <w:bookmarkStart w:id="4529" w:name="_Toc75283249"/>
      <w:bookmarkStart w:id="4530" w:name="_Toc193395437"/>
      <w:bookmarkEnd w:id="4526"/>
      <w:r w:rsidRPr="00C6761E">
        <w:t>11.7.2.</w:t>
      </w:r>
      <w:r w:rsidRPr="00C6761E">
        <w:rPr>
          <w:rFonts w:hint="eastAsia"/>
          <w:lang w:eastAsia="zh-CN"/>
        </w:rPr>
        <w:t>5</w:t>
      </w:r>
      <w:r w:rsidRPr="00C6761E">
        <w:tab/>
        <w:t>5G ProSe direct communication radio parameters</w:t>
      </w:r>
      <w:bookmarkEnd w:id="4527"/>
      <w:bookmarkEnd w:id="4528"/>
      <w:bookmarkEnd w:id="4529"/>
      <w:bookmarkEnd w:id="4530"/>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4531" w:name="_CR11_7_2_6"/>
      <w:bookmarkStart w:id="4532" w:name="_Toc525231492"/>
      <w:bookmarkStart w:id="4533" w:name="_Toc59198892"/>
      <w:bookmarkStart w:id="4534" w:name="_Toc75283250"/>
      <w:bookmarkStart w:id="4535" w:name="_Toc193395438"/>
      <w:bookmarkEnd w:id="4531"/>
      <w:r w:rsidRPr="00C6761E">
        <w:lastRenderedPageBreak/>
        <w:t>11.7.2.</w:t>
      </w:r>
      <w:r w:rsidRPr="00C6761E">
        <w:rPr>
          <w:rFonts w:hint="eastAsia"/>
          <w:lang w:eastAsia="zh-CN"/>
        </w:rPr>
        <w:t>6</w:t>
      </w:r>
      <w:r w:rsidRPr="00C6761E">
        <w:tab/>
        <w:t>Cause value</w:t>
      </w:r>
      <w:bookmarkEnd w:id="4532"/>
      <w:bookmarkEnd w:id="4533"/>
      <w:bookmarkEnd w:id="4534"/>
      <w:bookmarkEnd w:id="4535"/>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4536" w:name="_CR11_7_2_7"/>
      <w:bookmarkStart w:id="4537" w:name="_Toc525231493"/>
      <w:bookmarkStart w:id="4538" w:name="_Toc59198893"/>
      <w:bookmarkStart w:id="4539" w:name="_Toc75283251"/>
      <w:bookmarkStart w:id="4540" w:name="_Toc193395439"/>
      <w:bookmarkEnd w:id="4536"/>
      <w:r w:rsidRPr="00C6761E">
        <w:t>11.7.2.</w:t>
      </w:r>
      <w:r w:rsidRPr="00C6761E">
        <w:rPr>
          <w:rFonts w:hint="eastAsia"/>
          <w:lang w:eastAsia="zh-CN"/>
        </w:rPr>
        <w:t>7</w:t>
      </w:r>
      <w:r w:rsidRPr="00C6761E">
        <w:tab/>
        <w:t>Timestamp</w:t>
      </w:r>
      <w:bookmarkEnd w:id="4537"/>
      <w:bookmarkEnd w:id="4538"/>
      <w:bookmarkEnd w:id="4539"/>
      <w:bookmarkEnd w:id="4540"/>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4541" w:name="_CR11_7_2_8"/>
      <w:bookmarkStart w:id="4542" w:name="_Toc525231494"/>
      <w:bookmarkStart w:id="4543" w:name="_Toc59198894"/>
      <w:bookmarkStart w:id="4544" w:name="_Toc75283252"/>
      <w:bookmarkStart w:id="4545" w:name="_Toc193395440"/>
      <w:bookmarkEnd w:id="4541"/>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4542"/>
      <w:bookmarkEnd w:id="4543"/>
      <w:bookmarkEnd w:id="4544"/>
      <w:bookmarkEnd w:id="4545"/>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4546" w:name="_CR11_7_2_9"/>
      <w:bookmarkStart w:id="4547" w:name="_Toc525231495"/>
      <w:bookmarkStart w:id="4548" w:name="_Toc59198895"/>
      <w:bookmarkStart w:id="4549" w:name="_Toc75283253"/>
      <w:bookmarkStart w:id="4550" w:name="_Toc193395441"/>
      <w:bookmarkEnd w:id="4546"/>
      <w:r w:rsidRPr="00C6761E">
        <w:t>11.7.2.</w:t>
      </w:r>
      <w:r w:rsidRPr="00C6761E">
        <w:rPr>
          <w:rFonts w:hint="eastAsia"/>
          <w:lang w:eastAsia="zh-CN"/>
        </w:rPr>
        <w:t>9</w:t>
      </w:r>
      <w:r w:rsidRPr="00C6761E">
        <w:tab/>
        <w:t xml:space="preserve">5G ProSe </w:t>
      </w:r>
      <w:r w:rsidR="0005547E">
        <w:t>g</w:t>
      </w:r>
      <w:r w:rsidRPr="00C6761E">
        <w:t>roup IP multicast address</w:t>
      </w:r>
      <w:bookmarkEnd w:id="4547"/>
      <w:bookmarkEnd w:id="4548"/>
      <w:bookmarkEnd w:id="4549"/>
      <w:bookmarkEnd w:id="4550"/>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4551" w:name="_CR11_7_2_10"/>
      <w:bookmarkStart w:id="4552" w:name="_Toc525231496"/>
      <w:bookmarkStart w:id="4553" w:name="_Toc59198896"/>
      <w:bookmarkStart w:id="4554" w:name="_Toc75283254"/>
      <w:bookmarkStart w:id="4555" w:name="_Toc193395442"/>
      <w:bookmarkEnd w:id="4551"/>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4552"/>
      <w:bookmarkEnd w:id="4553"/>
      <w:bookmarkEnd w:id="4554"/>
      <w:bookmarkEnd w:id="4555"/>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4556" w:name="_CR11_7_2_11"/>
      <w:bookmarkStart w:id="4557" w:name="_Toc525231497"/>
      <w:bookmarkStart w:id="4558" w:name="_Toc59198897"/>
      <w:bookmarkStart w:id="4559" w:name="_Toc75283255"/>
      <w:bookmarkStart w:id="4560" w:name="_Toc193395443"/>
      <w:bookmarkEnd w:id="4556"/>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4557"/>
      <w:bookmarkEnd w:id="4558"/>
      <w:bookmarkEnd w:id="4559"/>
      <w:bookmarkEnd w:id="4560"/>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4561" w:name="_CR11_7_2_12"/>
      <w:bookmarkStart w:id="4562" w:name="_Toc525231498"/>
      <w:bookmarkStart w:id="4563" w:name="_Toc59198898"/>
      <w:bookmarkStart w:id="4564" w:name="_Toc75283256"/>
      <w:bookmarkStart w:id="4565" w:name="_Toc193395444"/>
      <w:bookmarkEnd w:id="4561"/>
      <w:r w:rsidRPr="00C6761E">
        <w:t>11.7.2.</w:t>
      </w:r>
      <w:r w:rsidRPr="00C6761E">
        <w:rPr>
          <w:rFonts w:hint="eastAsia"/>
          <w:lang w:eastAsia="zh-CN"/>
        </w:rPr>
        <w:t>12</w:t>
      </w:r>
      <w:r w:rsidRPr="00C6761E">
        <w:tab/>
      </w:r>
      <w:r w:rsidRPr="00C6761E">
        <w:rPr>
          <w:rFonts w:hint="eastAsia"/>
          <w:lang w:eastAsia="zh-CN"/>
        </w:rPr>
        <w:t>D</w:t>
      </w:r>
      <w:r w:rsidRPr="00C6761E">
        <w:t>ata amount</w:t>
      </w:r>
      <w:bookmarkEnd w:id="4562"/>
      <w:bookmarkEnd w:id="4563"/>
      <w:bookmarkEnd w:id="4564"/>
      <w:bookmarkEnd w:id="4565"/>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4566" w:name="_CR11_7_2_13"/>
      <w:bookmarkStart w:id="4567" w:name="_Toc525231499"/>
      <w:bookmarkStart w:id="4568" w:name="_Toc59198899"/>
      <w:bookmarkStart w:id="4569" w:name="_Toc75283257"/>
      <w:bookmarkStart w:id="4570" w:name="_Toc193395445"/>
      <w:bookmarkEnd w:id="4566"/>
      <w:r w:rsidRPr="00C6761E">
        <w:t>11.7.2.</w:t>
      </w:r>
      <w:r w:rsidRPr="00C6761E">
        <w:rPr>
          <w:rFonts w:hint="eastAsia"/>
          <w:lang w:eastAsia="zh-CN"/>
        </w:rPr>
        <w:t>13</w:t>
      </w:r>
      <w:r w:rsidRPr="00C6761E">
        <w:tab/>
        <w:t>Radio resources indicator</w:t>
      </w:r>
      <w:bookmarkEnd w:id="4567"/>
      <w:bookmarkEnd w:id="4568"/>
      <w:bookmarkEnd w:id="4569"/>
      <w:bookmarkEnd w:id="4570"/>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4571" w:name="_CR11_7_2_14"/>
      <w:bookmarkStart w:id="4572" w:name="_Toc525231500"/>
      <w:bookmarkStart w:id="4573" w:name="_Toc59198900"/>
      <w:bookmarkStart w:id="4574" w:name="_Toc75283258"/>
      <w:bookmarkStart w:id="4575" w:name="_Toc193395446"/>
      <w:bookmarkEnd w:id="4571"/>
      <w:r w:rsidRPr="00C6761E">
        <w:lastRenderedPageBreak/>
        <w:t>11.7.2.</w:t>
      </w:r>
      <w:r w:rsidRPr="00C6761E">
        <w:rPr>
          <w:rFonts w:hint="eastAsia"/>
          <w:lang w:eastAsia="zh-CN"/>
        </w:rPr>
        <w:t>14</w:t>
      </w:r>
      <w:r w:rsidRPr="00C6761E">
        <w:tab/>
        <w:t>Radio frequency</w:t>
      </w:r>
      <w:bookmarkEnd w:id="4572"/>
      <w:bookmarkEnd w:id="4573"/>
      <w:bookmarkEnd w:id="4574"/>
      <w:bookmarkEnd w:id="4575"/>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4576" w:name="_CR11_7_2_15"/>
      <w:bookmarkStart w:id="4577" w:name="_Toc193395447"/>
      <w:bookmarkEnd w:id="4576"/>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4577"/>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bookmarkStart w:id="4578" w:name="_MCCTEMPBM_CRPT33550095___7"/>
      <w:bookmarkStart w:id="4579" w:name="_MCCTEMPBM_CRPT33550096___7"/>
      <w:bookmarkStart w:id="4580" w:name="_MCCTEMPBM_CRPT33550097___7"/>
      <w:bookmarkStart w:id="4581" w:name="_MCCTEMPBM_CRPT33550098___7"/>
      <w:bookmarkStart w:id="4582" w:name="_MCCTEMPBM_CRPT33550099___7"/>
      <w:bookmarkStart w:id="4583" w:name="_MCCTEMPBM_CRPT33550100___7"/>
      <w:bookmarkEnd w:id="4578"/>
      <w:bookmarkEnd w:id="4579"/>
      <w:bookmarkEnd w:id="4580"/>
      <w:bookmarkEnd w:id="4581"/>
      <w:bookmarkEnd w:id="4582"/>
      <w:bookmarkEnd w:id="4583"/>
    </w:p>
    <w:p w14:paraId="4543ECBE" w14:textId="77777777" w:rsidR="00DA4189" w:rsidRPr="00C6761E" w:rsidRDefault="00DA4189" w:rsidP="00DA4189">
      <w:pPr>
        <w:pStyle w:val="Heading4"/>
        <w:rPr>
          <w:lang w:eastAsia="zh-CN"/>
        </w:rPr>
      </w:pPr>
      <w:bookmarkStart w:id="4584" w:name="_CR11_7_2_16"/>
      <w:bookmarkStart w:id="4585" w:name="_Toc193395448"/>
      <w:bookmarkEnd w:id="4584"/>
      <w:r w:rsidRPr="00C6761E">
        <w:t>11.7.2.</w:t>
      </w:r>
      <w:r w:rsidRPr="00C6761E">
        <w:rPr>
          <w:rFonts w:hint="eastAsia"/>
          <w:lang w:eastAsia="zh-CN"/>
        </w:rPr>
        <w:t>16</w:t>
      </w:r>
      <w:r w:rsidRPr="00C6761E">
        <w:tab/>
      </w:r>
      <w:r w:rsidRPr="00C6761E">
        <w:rPr>
          <w:rFonts w:hint="eastAsia"/>
          <w:lang w:eastAsia="zh-CN"/>
        </w:rPr>
        <w:t>PQI</w:t>
      </w:r>
      <w:bookmarkEnd w:id="4585"/>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4586" w:name="_CR11_7_2_17"/>
      <w:bookmarkStart w:id="4587" w:name="_Toc193395449"/>
      <w:bookmarkEnd w:id="4586"/>
      <w:r w:rsidRPr="00C6761E">
        <w:t>11.7.2.</w:t>
      </w:r>
      <w:r w:rsidRPr="00C6761E">
        <w:rPr>
          <w:rFonts w:hint="eastAsia"/>
          <w:lang w:eastAsia="zh-CN"/>
        </w:rPr>
        <w:t>17</w:t>
      </w:r>
      <w:r w:rsidRPr="00C6761E">
        <w:tab/>
      </w:r>
      <w:r w:rsidRPr="00C6761E">
        <w:rPr>
          <w:lang w:val="en-US"/>
        </w:rPr>
        <w:t>GFBR</w:t>
      </w:r>
      <w:bookmarkEnd w:id="4587"/>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4588" w:name="_CR11_7_2_18"/>
      <w:bookmarkStart w:id="4589" w:name="_Toc193395450"/>
      <w:bookmarkEnd w:id="4588"/>
      <w:r w:rsidRPr="00C6761E">
        <w:t>11.7.2.</w:t>
      </w:r>
      <w:r w:rsidRPr="00C6761E">
        <w:rPr>
          <w:rFonts w:hint="eastAsia"/>
          <w:lang w:eastAsia="zh-CN"/>
        </w:rPr>
        <w:t>18</w:t>
      </w:r>
      <w:r w:rsidRPr="00C6761E">
        <w:tab/>
        <w:t>MFBR</w:t>
      </w:r>
      <w:bookmarkEnd w:id="4589"/>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4590" w:name="_CR11_7_2_19"/>
      <w:bookmarkStart w:id="4591" w:name="_Toc193395451"/>
      <w:bookmarkEnd w:id="4590"/>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4591"/>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4592" w:name="_CR11_7_2_20"/>
      <w:bookmarkStart w:id="4593" w:name="_Toc193395452"/>
      <w:bookmarkEnd w:id="4592"/>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4593"/>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4594" w:name="_CR11_7_2_21"/>
      <w:bookmarkStart w:id="4595" w:name="_Toc193395453"/>
      <w:bookmarkEnd w:id="4594"/>
      <w:r w:rsidRPr="00C6761E">
        <w:t>11.7.2.</w:t>
      </w:r>
      <w:r w:rsidRPr="00C6761E">
        <w:rPr>
          <w:rFonts w:hint="eastAsia"/>
          <w:lang w:eastAsia="zh-CN"/>
        </w:rPr>
        <w:t>21</w:t>
      </w:r>
      <w:r w:rsidRPr="00C6761E">
        <w:tab/>
        <w:t>Default priority level</w:t>
      </w:r>
      <w:bookmarkEnd w:id="4595"/>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4596" w:name="_CR11_7_2_22"/>
      <w:bookmarkStart w:id="4597" w:name="_Toc193395454"/>
      <w:bookmarkEnd w:id="4596"/>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4597"/>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4598" w:name="_CR11_7_2_23"/>
      <w:bookmarkStart w:id="4599" w:name="_Toc193395455"/>
      <w:bookmarkEnd w:id="4598"/>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4599"/>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4600" w:name="_CR11_7_2_24"/>
      <w:bookmarkStart w:id="4601" w:name="_Toc193395456"/>
      <w:bookmarkEnd w:id="4600"/>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4601"/>
    </w:p>
    <w:p w14:paraId="61E6997E"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6D9FE59" w14:textId="77777777" w:rsidR="00FF4F78" w:rsidRPr="00C6761E" w:rsidRDefault="00AF026B" w:rsidP="00FF4F78">
      <w:pPr>
        <w:pStyle w:val="Heading1"/>
      </w:pPr>
      <w:bookmarkStart w:id="4602" w:name="_CR12"/>
      <w:bookmarkStart w:id="4603" w:name="_Toc193395457"/>
      <w:bookmarkEnd w:id="4602"/>
      <w:r w:rsidRPr="00C6761E">
        <w:lastRenderedPageBreak/>
        <w:t>12</w:t>
      </w:r>
      <w:r w:rsidR="00FF4F78" w:rsidRPr="00C6761E">
        <w:tab/>
        <w:t>List of system parameters</w:t>
      </w:r>
      <w:bookmarkEnd w:id="4603"/>
    </w:p>
    <w:p w14:paraId="23FF9DF6" w14:textId="50C79471" w:rsidR="00A86B9A" w:rsidRPr="00C6761E" w:rsidRDefault="00AF026B" w:rsidP="00A86B9A">
      <w:pPr>
        <w:pStyle w:val="Heading2"/>
      </w:pPr>
      <w:bookmarkStart w:id="4604" w:name="_CR12_1"/>
      <w:bookmarkStart w:id="4605" w:name="_Toc193395458"/>
      <w:bookmarkEnd w:id="4604"/>
      <w:r w:rsidRPr="00C6761E">
        <w:t>12.</w:t>
      </w:r>
      <w:r w:rsidR="00A86B9A" w:rsidRPr="00C6761E">
        <w:t>1</w:t>
      </w:r>
      <w:r w:rsidR="00A86B9A" w:rsidRPr="00C6761E">
        <w:tab/>
        <w:t>Overview</w:t>
      </w:r>
      <w:bookmarkEnd w:id="4605"/>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77777777" w:rsidR="00A86B9A" w:rsidRPr="00C6761E" w:rsidRDefault="00AF026B" w:rsidP="00A86B9A">
      <w:pPr>
        <w:pStyle w:val="Heading2"/>
      </w:pPr>
      <w:bookmarkStart w:id="4606" w:name="_CR12_2"/>
      <w:bookmarkStart w:id="4607" w:name="_Toc25070731"/>
      <w:bookmarkStart w:id="4608" w:name="_Toc34388730"/>
      <w:bookmarkStart w:id="4609" w:name="_Toc34404501"/>
      <w:bookmarkStart w:id="4610" w:name="_Toc45282411"/>
      <w:bookmarkStart w:id="4611" w:name="_Toc45882797"/>
      <w:bookmarkStart w:id="4612" w:name="_Toc51951345"/>
      <w:bookmarkStart w:id="4613" w:name="_Toc59209123"/>
      <w:bookmarkStart w:id="4614" w:name="_Toc59209394"/>
      <w:bookmarkStart w:id="4615" w:name="_Toc193395459"/>
      <w:bookmarkEnd w:id="4606"/>
      <w:r w:rsidRPr="00C6761E">
        <w:t>12.</w:t>
      </w:r>
      <w:r w:rsidR="00A86B9A" w:rsidRPr="00C6761E">
        <w:t>2</w:t>
      </w:r>
      <w:r w:rsidR="00A86B9A" w:rsidRPr="00C6761E">
        <w:tab/>
        <w:t xml:space="preserve">Timers of </w:t>
      </w:r>
      <w:r w:rsidR="00A86B9A" w:rsidRPr="00C6761E">
        <w:rPr>
          <w:noProof/>
        </w:rPr>
        <w:t>provisioning</w:t>
      </w:r>
      <w:r w:rsidR="00A86B9A" w:rsidRPr="00C6761E">
        <w:t xml:space="preserve"> of parameters for 5G ProSe configuration procedures</w:t>
      </w:r>
      <w:bookmarkEnd w:id="4607"/>
      <w:bookmarkEnd w:id="4608"/>
      <w:bookmarkEnd w:id="4609"/>
      <w:bookmarkEnd w:id="4610"/>
      <w:bookmarkEnd w:id="4611"/>
      <w:bookmarkEnd w:id="4612"/>
      <w:bookmarkEnd w:id="4613"/>
      <w:bookmarkEnd w:id="4614"/>
      <w:bookmarkEnd w:id="4615"/>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77777777" w:rsidR="006F2E11" w:rsidRPr="00C6761E" w:rsidRDefault="006F2E11" w:rsidP="006F2E11">
      <w:pPr>
        <w:pStyle w:val="TH"/>
      </w:pPr>
      <w:bookmarkStart w:id="4616" w:name="_CRTable12_2_1"/>
      <w:r w:rsidRPr="00C6761E">
        <w:lastRenderedPageBreak/>
        <w:t>Table </w:t>
      </w:r>
      <w:bookmarkEnd w:id="4616"/>
      <w:r w:rsidR="00AF026B" w:rsidRPr="00C6761E">
        <w:t>12</w:t>
      </w:r>
      <w:r w:rsidRPr="00C6761E">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6761E"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1814EE">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1814EE">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1814EE">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1814EE">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46524F" w:rsidRPr="00C6761E"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6761E" w:rsidRDefault="0046524F" w:rsidP="0046524F">
            <w:pPr>
              <w:pStyle w:val="TAN"/>
            </w:pPr>
            <w:r w:rsidRPr="00C6761E">
              <w:t>NOTE 1:</w:t>
            </w:r>
            <w:r w:rsidRPr="00C6761E">
              <w:tab/>
              <w:t>The timers expire only once.</w:t>
            </w:r>
          </w:p>
        </w:tc>
      </w:tr>
    </w:tbl>
    <w:p w14:paraId="2345A2CD" w14:textId="77777777" w:rsidR="006F2E11" w:rsidRPr="00C6761E" w:rsidRDefault="006F2E11" w:rsidP="00021BA6"/>
    <w:p w14:paraId="1B4F68E6" w14:textId="569583EF" w:rsidR="00A86B9A" w:rsidRPr="00C6761E" w:rsidRDefault="00AF026B" w:rsidP="00A86B9A">
      <w:pPr>
        <w:pStyle w:val="Heading2"/>
      </w:pPr>
      <w:bookmarkStart w:id="4617" w:name="_CR12_3"/>
      <w:bookmarkStart w:id="4618" w:name="_Toc25070732"/>
      <w:bookmarkStart w:id="4619" w:name="_Toc34388731"/>
      <w:bookmarkStart w:id="4620" w:name="_Toc34404502"/>
      <w:bookmarkStart w:id="4621" w:name="_Toc45282412"/>
      <w:bookmarkStart w:id="4622" w:name="_Toc45882798"/>
      <w:bookmarkStart w:id="4623" w:name="_Toc51951346"/>
      <w:bookmarkStart w:id="4624" w:name="_Toc59209124"/>
      <w:bookmarkStart w:id="4625" w:name="_Toc59209395"/>
      <w:bookmarkStart w:id="4626" w:name="_Toc193395460"/>
      <w:bookmarkEnd w:id="4617"/>
      <w:r w:rsidRPr="00C6761E">
        <w:t>12.</w:t>
      </w:r>
      <w:r w:rsidR="00A86B9A" w:rsidRPr="00C6761E">
        <w:t>3</w:t>
      </w:r>
      <w:r w:rsidR="00A86B9A" w:rsidRPr="00C6761E">
        <w:tab/>
        <w:t xml:space="preserve">Timers of </w:t>
      </w:r>
      <w:r w:rsidR="00DC5171" w:rsidRPr="00C6761E">
        <w:t>5G ProSe direct</w:t>
      </w:r>
      <w:r w:rsidR="00A86B9A" w:rsidRPr="00C6761E">
        <w:t xml:space="preserve"> link management procedures</w:t>
      </w:r>
      <w:bookmarkEnd w:id="4618"/>
      <w:bookmarkEnd w:id="4619"/>
      <w:bookmarkEnd w:id="4620"/>
      <w:bookmarkEnd w:id="4621"/>
      <w:bookmarkEnd w:id="4622"/>
      <w:bookmarkEnd w:id="4623"/>
      <w:bookmarkEnd w:id="4624"/>
      <w:bookmarkEnd w:id="4625"/>
      <w:bookmarkEnd w:id="4626"/>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56851F9A" w:rsidR="0036233B" w:rsidRPr="00C6761E" w:rsidRDefault="0036233B" w:rsidP="0037175B">
      <w:pPr>
        <w:pStyle w:val="TH"/>
      </w:pPr>
      <w:bookmarkStart w:id="4627" w:name="_CRTable12_3_1"/>
      <w:r w:rsidRPr="00C6761E">
        <w:lastRenderedPageBreak/>
        <w:t>Table </w:t>
      </w:r>
      <w:bookmarkEnd w:id="4627"/>
      <w:r w:rsidR="00AF026B" w:rsidRPr="00C6761E">
        <w:t>12.</w:t>
      </w:r>
      <w:r w:rsidRPr="00C6761E">
        <w:t xml:space="preserve">3.1: </w:t>
      </w:r>
      <w:r w:rsidR="00DC5171" w:rsidRPr="00C6761E">
        <w:t>5G ProSe direct</w:t>
      </w:r>
      <w:r w:rsidRPr="00C6761E">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36"/>
        <w:gridCol w:w="867"/>
        <w:gridCol w:w="1417"/>
        <w:gridCol w:w="3574"/>
        <w:gridCol w:w="1701"/>
        <w:gridCol w:w="1864"/>
        <w:gridCol w:w="36"/>
      </w:tblGrid>
      <w:tr w:rsidR="0036233B" w:rsidRPr="00C6761E" w14:paraId="3A78C382" w14:textId="77777777" w:rsidTr="00A74EA2">
        <w:trPr>
          <w:gridBefore w:val="1"/>
          <w:gridAfter w:val="1"/>
          <w:wBefore w:w="36" w:type="dxa"/>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23606FA" w14:textId="77777777" w:rsidR="0036233B" w:rsidRPr="00C6761E" w:rsidRDefault="0036233B" w:rsidP="0010363A">
            <w:pPr>
              <w:pStyle w:val="TAL"/>
            </w:pPr>
            <w:r w:rsidRPr="00C6761E">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lastRenderedPageBreak/>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9B0AFB">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9B0AFB">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9B0AFB">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9B0AFB">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9B0AFB">
            <w:pPr>
              <w:pStyle w:val="TAL"/>
            </w:pPr>
            <w:r w:rsidRPr="00C6761E">
              <w:t xml:space="preserve">Retransmission of the PROSE DIRECT LINK  MODIFICATION ACCEPT message </w:t>
            </w:r>
          </w:p>
        </w:tc>
      </w:tr>
      <w:tr w:rsidR="00E73A63" w:rsidRPr="00C6761E" w14:paraId="6404FD87"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7B2DE9">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7B2DE9">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7B2DE9">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7B2DE9">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7B2DE9">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7B2DE9">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7B2DE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7B2DE9">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7B2DE9">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7B2DE9">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A74EA2" w:rsidRPr="00C6761E" w14:paraId="077F1497" w14:textId="77777777" w:rsidTr="00A74EA2">
        <w:trPr>
          <w:gridAfter w:val="1"/>
          <w:wAfter w:w="36" w:type="dxa"/>
          <w:cantSplit/>
          <w:jc w:val="center"/>
        </w:trPr>
        <w:tc>
          <w:tcPr>
            <w:tcW w:w="939" w:type="dxa"/>
            <w:gridSpan w:val="3"/>
            <w:tcBorders>
              <w:top w:val="single" w:sz="6" w:space="0" w:color="auto"/>
              <w:left w:val="single" w:sz="6" w:space="0" w:color="auto"/>
              <w:bottom w:val="single" w:sz="6" w:space="0" w:color="auto"/>
              <w:right w:val="single" w:sz="6" w:space="0" w:color="auto"/>
            </w:tcBorders>
          </w:tcPr>
          <w:p w14:paraId="69109D34" w14:textId="77777777" w:rsidR="00A74EA2" w:rsidRPr="00C6761E" w:rsidRDefault="00A74EA2" w:rsidP="00397DD9">
            <w:pPr>
              <w:pStyle w:val="TAC"/>
              <w:rPr>
                <w:lang w:eastAsia="zh-CN"/>
              </w:rPr>
            </w:pPr>
            <w:r w:rsidRPr="00381C41">
              <w:rPr>
                <w:lang w:eastAsia="zh-CN"/>
              </w:rPr>
              <w:t>T5202</w:t>
            </w:r>
          </w:p>
        </w:tc>
        <w:tc>
          <w:tcPr>
            <w:tcW w:w="1417" w:type="dxa"/>
            <w:tcBorders>
              <w:top w:val="single" w:sz="6" w:space="0" w:color="auto"/>
              <w:left w:val="single" w:sz="6" w:space="0" w:color="auto"/>
              <w:bottom w:val="single" w:sz="6" w:space="0" w:color="auto"/>
              <w:right w:val="single" w:sz="6" w:space="0" w:color="auto"/>
            </w:tcBorders>
          </w:tcPr>
          <w:p w14:paraId="3D6BB5E6" w14:textId="77777777" w:rsidR="00A74EA2" w:rsidRPr="00C6761E" w:rsidRDefault="00A74EA2" w:rsidP="00397DD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82E0282" w14:textId="77777777" w:rsidR="00A74EA2" w:rsidRPr="00C6761E" w:rsidRDefault="00A74EA2" w:rsidP="00397DD9">
            <w:pPr>
              <w:pStyle w:val="TAL"/>
            </w:pPr>
            <w:r w:rsidRPr="00C6761E">
              <w:t xml:space="preserve">Upon sending a </w:t>
            </w:r>
            <w:r w:rsidRPr="002B1637">
              <w:rPr>
                <w:lang w:val="en-US"/>
              </w:rPr>
              <w:t>PROSE DIRECT DISCOVERY SET TRANSFER IND</w:t>
            </w:r>
            <w:r>
              <w:rPr>
                <w:lang w:val="en-US"/>
              </w:rPr>
              <w:t xml:space="preserve"> </w:t>
            </w:r>
            <w:r w:rsidRPr="00C6761E">
              <w:t>message</w:t>
            </w:r>
          </w:p>
        </w:tc>
        <w:tc>
          <w:tcPr>
            <w:tcW w:w="1701" w:type="dxa"/>
            <w:tcBorders>
              <w:top w:val="single" w:sz="6" w:space="0" w:color="auto"/>
              <w:left w:val="single" w:sz="6" w:space="0" w:color="auto"/>
              <w:bottom w:val="single" w:sz="6" w:space="0" w:color="auto"/>
              <w:right w:val="single" w:sz="6" w:space="0" w:color="auto"/>
            </w:tcBorders>
          </w:tcPr>
          <w:p w14:paraId="482319C8" w14:textId="77777777" w:rsidR="00A74EA2" w:rsidRPr="00C6761E" w:rsidRDefault="00A74EA2" w:rsidP="00397DD9">
            <w:pPr>
              <w:pStyle w:val="TAL"/>
            </w:pPr>
            <w:r w:rsidRPr="00C6761E">
              <w:t xml:space="preserve">Upon receiving a </w:t>
            </w:r>
            <w:r w:rsidRPr="002B1637">
              <w:rPr>
                <w:lang w:val="en-US"/>
              </w:rPr>
              <w:t>PROSE DIRECT DISCOVERY SET TRANSFER ACK</w:t>
            </w:r>
            <w:r>
              <w:rPr>
                <w:lang w:val="en-US"/>
              </w:rPr>
              <w:t xml:space="preserve">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05A0DE5C" w14:textId="77777777" w:rsidR="00A74EA2" w:rsidRPr="00C6761E" w:rsidRDefault="00A74EA2" w:rsidP="00397DD9">
            <w:pPr>
              <w:pStyle w:val="TAL"/>
            </w:pPr>
            <w:r w:rsidRPr="00C6761E">
              <w:t xml:space="preserve">Retransmission of the </w:t>
            </w:r>
            <w:r w:rsidRPr="002B1637">
              <w:rPr>
                <w:lang w:val="en-US"/>
              </w:rPr>
              <w:t>PROSE DIRECT DISCOVERY SET TRANSFER IND</w:t>
            </w:r>
            <w:r>
              <w:rPr>
                <w:lang w:val="en-US"/>
              </w:rPr>
              <w:t xml:space="preserve"> </w:t>
            </w:r>
            <w:r w:rsidRPr="00C6761E">
              <w:t xml:space="preserve">message </w:t>
            </w:r>
          </w:p>
        </w:tc>
      </w:tr>
      <w:tr w:rsidR="00E73A63" w:rsidRPr="00C6761E" w14:paraId="7ADECAFC" w14:textId="77777777" w:rsidTr="00A74EA2">
        <w:trPr>
          <w:gridBefore w:val="2"/>
          <w:wBefore w:w="72"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E73A63" w:rsidRPr="00C6761E" w:rsidRDefault="00E73A63" w:rsidP="00E73A63">
            <w:pPr>
              <w:pStyle w:val="TAN"/>
            </w:pPr>
            <w:r w:rsidRPr="00C6761E">
              <w:t>NOTE 1:</w:t>
            </w:r>
            <w:r w:rsidRPr="00C6761E">
              <w:tab/>
              <w:t>If the Target user info</w:t>
            </w:r>
            <w:r w:rsidR="00F53FA3">
              <w:t xml:space="preserve"> </w:t>
            </w:r>
            <w:r w:rsidR="00F53FA3">
              <w:rPr>
                <w:rFonts w:hint="eastAsia"/>
                <w:lang w:eastAsia="zh-CN"/>
              </w:rPr>
              <w:t>IE or</w:t>
            </w:r>
            <w:r w:rsidR="00F53FA3" w:rsidRPr="00C6761E">
              <w:t xml:space="preserve"> UE-to-UE relay UE user info </w:t>
            </w:r>
            <w:r w:rsidR="00F53FA3">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r w:rsidRPr="00C6761E">
              <w:t>.</w:t>
            </w:r>
          </w:p>
          <w:p w14:paraId="70B56B35" w14:textId="08AC98E1" w:rsidR="00E73A63" w:rsidRPr="00C6761E" w:rsidRDefault="00E73A63" w:rsidP="00E73A63">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tc>
      </w:tr>
    </w:tbl>
    <w:p w14:paraId="501E2AB2" w14:textId="7666D5C7" w:rsidR="0036233B" w:rsidRPr="00C6761E" w:rsidRDefault="0036233B" w:rsidP="0037175B"/>
    <w:p w14:paraId="1B3AFC44" w14:textId="77777777" w:rsidR="00CB3A44" w:rsidRPr="00C6761E" w:rsidRDefault="00CB3A44" w:rsidP="00CB3A44">
      <w:pPr>
        <w:pStyle w:val="Heading2"/>
      </w:pPr>
      <w:bookmarkStart w:id="4628" w:name="_CR12_4"/>
      <w:bookmarkStart w:id="4629" w:name="_Toc193395461"/>
      <w:bookmarkEnd w:id="4628"/>
      <w:r w:rsidRPr="00C6761E">
        <w:lastRenderedPageBreak/>
        <w:t>12.4</w:t>
      </w:r>
      <w:r w:rsidRPr="00C6761E">
        <w:tab/>
        <w:t>Timers of 5G ProSe direct discovery procedures over PC3a</w:t>
      </w:r>
      <w:bookmarkEnd w:id="4629"/>
    </w:p>
    <w:p w14:paraId="4D445C18" w14:textId="77777777" w:rsidR="00CB3A44" w:rsidRPr="00C6761E" w:rsidRDefault="00CB3A44" w:rsidP="00CB3A44">
      <w:pPr>
        <w:pStyle w:val="TH"/>
      </w:pPr>
      <w:bookmarkStart w:id="4630" w:name="_CRTable12_4_1"/>
      <w:r w:rsidRPr="00C6761E">
        <w:t>Table </w:t>
      </w:r>
      <w:bookmarkEnd w:id="4630"/>
      <w:r w:rsidRPr="00C6761E">
        <w:t>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6761E"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6761E" w:rsidRDefault="00CB3A44">
            <w:pPr>
              <w:pStyle w:val="TAH"/>
              <w:rPr>
                <w:lang w:eastAsia="x-none"/>
              </w:rPr>
            </w:pPr>
            <w:r w:rsidRPr="00C6761E">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6761E" w:rsidRDefault="00CB3A44">
            <w:pPr>
              <w:pStyle w:val="TAH"/>
            </w:pPr>
            <w:r w:rsidRPr="00C6761E">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6761E" w:rsidRDefault="00CB3A44">
            <w:pPr>
              <w:pStyle w:val="TAH"/>
            </w:pPr>
            <w:r w:rsidRPr="00C6761E">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6761E" w:rsidRDefault="00CB3A44">
            <w:pPr>
              <w:pStyle w:val="TAH"/>
            </w:pPr>
            <w:r w:rsidRPr="00C6761E">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6761E" w:rsidRDefault="00CB3A44">
            <w:pPr>
              <w:pStyle w:val="TAH"/>
            </w:pPr>
            <w:r w:rsidRPr="00C6761E">
              <w:t>ON</w:t>
            </w:r>
            <w:r w:rsidRPr="00C6761E">
              <w:br/>
              <w:t>EXPIRY</w:t>
            </w:r>
          </w:p>
        </w:tc>
      </w:tr>
      <w:tr w:rsidR="00CB3A44" w:rsidRPr="00C6761E"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6761E" w:rsidRDefault="00CB3A44">
            <w:pPr>
              <w:pStyle w:val="TAC"/>
              <w:rPr>
                <w:lang w:eastAsia="x-none"/>
              </w:rPr>
            </w:pPr>
            <w:r w:rsidRPr="00C6761E">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6761E" w:rsidRDefault="00CB3A44">
            <w:pPr>
              <w:pStyle w:val="TAL"/>
            </w:pPr>
            <w:r w:rsidRPr="00C6761E">
              <w:t>NOTE</w:t>
            </w:r>
            <w:r w:rsidRPr="00C6761E">
              <w:rPr>
                <w:lang w:eastAsia="ja-JP"/>
              </w:rPr>
              <w:t> </w:t>
            </w:r>
            <w:r w:rsidRPr="00C6761E">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6761E" w:rsidRDefault="00CB3A44">
            <w:pPr>
              <w:pStyle w:val="TAL"/>
            </w:pPr>
            <w:r w:rsidRPr="00C6761E">
              <w:t xml:space="preserve">Upon receiving a ProSe </w:t>
            </w:r>
            <w:r w:rsidR="009C6B92" w:rsidRPr="00C6761E">
              <w:t>application code</w:t>
            </w:r>
            <w:r w:rsidRPr="00C6761E">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6761E" w:rsidRDefault="00CB3A44">
            <w:pPr>
              <w:pStyle w:val="TAL"/>
              <w:rPr>
                <w:lang w:eastAsia="zh-CN"/>
              </w:rPr>
            </w:pPr>
          </w:p>
          <w:p w14:paraId="4634A16E" w14:textId="7C07282D" w:rsidR="00CB3A44" w:rsidRPr="00C6761E" w:rsidRDefault="00CB3A44">
            <w:pPr>
              <w:pStyle w:val="TAL"/>
              <w:rPr>
                <w:lang w:eastAsia="x-none"/>
              </w:rPr>
            </w:pPr>
            <w:r w:rsidRPr="00C6761E">
              <w:t xml:space="preserve">Upon receiving a ProSe </w:t>
            </w:r>
            <w:r w:rsidR="009C6B92" w:rsidRPr="00C6761E">
              <w:t>application code</w:t>
            </w:r>
            <w:r w:rsidRPr="00C6761E">
              <w:t xml:space="preserve"> with an associated T5060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6761E" w:rsidRDefault="00CB3A44">
            <w:pPr>
              <w:pStyle w:val="TAL"/>
            </w:pPr>
            <w:r w:rsidRPr="00C6761E">
              <w:t xml:space="preserve">Upon receiving a new T5060 timer value for the same ProSe </w:t>
            </w:r>
            <w:r w:rsidR="009C6B92" w:rsidRPr="00C6761E">
              <w:t>application code</w:t>
            </w:r>
            <w:r w:rsidRPr="00C6761E">
              <w:t xml:space="preserve"> or receiving a new Timer associated with a new ProSe </w:t>
            </w:r>
            <w:r w:rsidR="009C6B92" w:rsidRPr="00C6761E">
              <w:t>application code</w:t>
            </w:r>
            <w:r w:rsidRPr="00C6761E">
              <w:t xml:space="preserve"> for the same ProSe </w:t>
            </w:r>
            <w:r w:rsidR="009C6B92" w:rsidRPr="00C6761E">
              <w:t>application ID</w:t>
            </w:r>
            <w:r w:rsidRPr="00C6761E">
              <w:t xml:space="preserve"> in a DISCOVERY_RESPONSE message.</w:t>
            </w:r>
          </w:p>
          <w:p w14:paraId="6605F225" w14:textId="77777777" w:rsidR="00CB3A44" w:rsidRPr="00C6761E" w:rsidRDefault="00CB3A44">
            <w:pPr>
              <w:pStyle w:val="TAL"/>
            </w:pPr>
          </w:p>
          <w:p w14:paraId="0D27725A" w14:textId="77777777" w:rsidR="00CB3A44" w:rsidRPr="00C6761E" w:rsidRDefault="00CB3A44">
            <w:pPr>
              <w:pStyle w:val="TAL"/>
            </w:pPr>
            <w:r w:rsidRPr="00C6761E">
              <w:t>When the UE selects a new PLMN.</w:t>
            </w:r>
          </w:p>
          <w:p w14:paraId="3D5A924E" w14:textId="77777777" w:rsidR="00CB3A44" w:rsidRPr="00C6761E" w:rsidRDefault="00CB3A44">
            <w:pPr>
              <w:pStyle w:val="TAL"/>
              <w:rPr>
                <w:lang w:eastAsia="zh-CN"/>
              </w:rPr>
            </w:pPr>
          </w:p>
          <w:p w14:paraId="56AB893C" w14:textId="65090F85"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6761E" w:rsidRDefault="00CB3A44">
            <w:pPr>
              <w:pStyle w:val="TAL"/>
            </w:pPr>
            <w:r w:rsidRPr="00C6761E">
              <w:t xml:space="preserve">Stop announcing the associated ProSe </w:t>
            </w:r>
            <w:r w:rsidR="009C6B92" w:rsidRPr="00C6761E">
              <w:t>application code</w:t>
            </w:r>
            <w:r w:rsidRPr="00C6761E">
              <w:t xml:space="preserve"> over the PC5 interface and re-initiate the announce request procedure if the request from upper layers to announce the ProSe </w:t>
            </w:r>
            <w:r w:rsidR="009C6B92" w:rsidRPr="00C6761E">
              <w:t>application ID</w:t>
            </w:r>
            <w:r w:rsidRPr="00C6761E">
              <w:t xml:space="preserve"> corresponding to the associated ProSe </w:t>
            </w:r>
            <w:r w:rsidR="009C6B92" w:rsidRPr="00C6761E">
              <w:t>application code</w:t>
            </w:r>
            <w:r w:rsidRPr="00C6761E">
              <w:t xml:space="preserve"> is still in place.</w:t>
            </w:r>
          </w:p>
        </w:tc>
      </w:tr>
      <w:tr w:rsidR="00CB3A44" w:rsidRPr="00C6761E"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6761E" w:rsidRDefault="00CB3A44">
            <w:pPr>
              <w:pStyle w:val="TAC"/>
            </w:pPr>
            <w:r w:rsidRPr="00C6761E">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6761E" w:rsidRDefault="00CB3A44">
            <w:pPr>
              <w:pStyle w:val="TAL"/>
            </w:pPr>
            <w:r w:rsidRPr="00C6761E">
              <w:t>NOTE</w:t>
            </w:r>
            <w:r w:rsidRPr="00C6761E">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6761E" w:rsidRDefault="00CB3A44">
            <w:pPr>
              <w:pStyle w:val="TAL"/>
              <w:rPr>
                <w:lang w:eastAsia="zh-CN"/>
              </w:rPr>
            </w:pPr>
            <w:r w:rsidRPr="00C6761E">
              <w:t xml:space="preserve">Upon receiving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6761E">
              <w:t>discovery type</w:t>
            </w:r>
            <w:r w:rsidRPr="00C6761E">
              <w:t xml:space="preserve"> set to "Restrict discovery", as described in clause 6.2.3.4.</w:t>
            </w:r>
          </w:p>
          <w:p w14:paraId="30875A09" w14:textId="77777777" w:rsidR="00CB3A44" w:rsidRPr="00C6761E" w:rsidRDefault="00CB3A44">
            <w:pPr>
              <w:pStyle w:val="TAL"/>
              <w:rPr>
                <w:lang w:eastAsia="zh-CN"/>
              </w:rPr>
            </w:pPr>
          </w:p>
          <w:p w14:paraId="5395E329" w14:textId="59169F5C"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6761E" w:rsidRDefault="00CB3A44">
            <w:pPr>
              <w:pStyle w:val="TAL"/>
            </w:pPr>
            <w:r w:rsidRPr="00C6761E">
              <w:t xml:space="preserve">Upon receiving a new T5062 timer value for the same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or upon receiving a new T5062 timer associated with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same RPAUID in a DISCOVERY_RESPONSE message.</w:t>
            </w:r>
          </w:p>
          <w:p w14:paraId="69685AB3" w14:textId="77777777" w:rsidR="00CB3A44" w:rsidRPr="00C6761E" w:rsidRDefault="00CB3A44">
            <w:pPr>
              <w:pStyle w:val="TAL"/>
            </w:pPr>
          </w:p>
          <w:p w14:paraId="636C6FE0" w14:textId="77777777" w:rsidR="00CB3A44" w:rsidRPr="00C6761E" w:rsidRDefault="00CB3A44">
            <w:pPr>
              <w:pStyle w:val="TAL"/>
              <w:rPr>
                <w:lang w:eastAsia="zh-CN"/>
              </w:rPr>
            </w:pPr>
            <w:r w:rsidRPr="00C6761E">
              <w:t>When the UE selects a new PLMN.</w:t>
            </w:r>
          </w:p>
          <w:p w14:paraId="520CBEF6" w14:textId="77777777" w:rsidR="00CB3A44" w:rsidRPr="00C6761E" w:rsidRDefault="00CB3A44">
            <w:pPr>
              <w:pStyle w:val="TAL"/>
              <w:rPr>
                <w:lang w:eastAsia="zh-CN"/>
              </w:rPr>
            </w:pPr>
          </w:p>
          <w:p w14:paraId="4E06D45C" w14:textId="0D2F0599"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6761E" w:rsidRDefault="00CB3A44">
            <w:pPr>
              <w:pStyle w:val="TAL"/>
            </w:pPr>
            <w:r w:rsidRPr="00C6761E">
              <w:t xml:space="preserve">Stop announcing the associated ProSe </w:t>
            </w:r>
            <w:r w:rsidR="00E0517C" w:rsidRPr="00C6761E">
              <w:t>restricted code</w:t>
            </w:r>
            <w:r w:rsidRPr="00C6761E">
              <w:t xml:space="preserve"> over the PC5 interface if the ProSe </w:t>
            </w:r>
            <w:r w:rsidR="00E0517C" w:rsidRPr="00C6761E">
              <w:t>restricted code</w:t>
            </w:r>
            <w:r w:rsidRPr="00C6761E">
              <w:t xml:space="preserve"> is already allocated; and re-initiate the announce request procedure if the request from upper layers to announce the RPAUID corresponding to the associated ProSe </w:t>
            </w:r>
            <w:r w:rsidR="00E0517C" w:rsidRPr="00C6761E">
              <w:t>restricted code</w:t>
            </w:r>
            <w:r w:rsidRPr="00C6761E">
              <w:t xml:space="preserve"> is still in place.</w:t>
            </w:r>
          </w:p>
        </w:tc>
      </w:tr>
      <w:tr w:rsidR="00CB3A44" w:rsidRPr="00C6761E"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6761E" w:rsidRDefault="00CB3A44">
            <w:pPr>
              <w:pStyle w:val="TAC"/>
            </w:pPr>
            <w:r w:rsidRPr="00C6761E">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6761E" w:rsidRDefault="00CB3A44">
            <w:pPr>
              <w:pStyle w:val="TAL"/>
            </w:pPr>
            <w:r w:rsidRPr="00C6761E">
              <w:t>NOTE</w:t>
            </w:r>
            <w:r w:rsidRPr="00C6761E">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6761E" w:rsidRDefault="00CB3A44">
            <w:pPr>
              <w:pStyle w:val="TAL"/>
            </w:pPr>
            <w:r w:rsidRPr="00C6761E">
              <w:t xml:space="preserve">Upon receiving a </w:t>
            </w:r>
            <w:r w:rsidR="00E0517C" w:rsidRPr="00C6761E">
              <w:t>discovery filter</w:t>
            </w:r>
            <w:r w:rsidRPr="00C6761E">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6761E" w:rsidRDefault="00CB3A44">
            <w:pPr>
              <w:pStyle w:val="TAL"/>
              <w:rPr>
                <w:lang w:eastAsia="zh-CN"/>
              </w:rPr>
            </w:pPr>
          </w:p>
          <w:p w14:paraId="138E75BC" w14:textId="293295B9" w:rsidR="00CB3A44" w:rsidRPr="00C6761E" w:rsidRDefault="00CB3A44">
            <w:pPr>
              <w:pStyle w:val="TAL"/>
              <w:rPr>
                <w:lang w:eastAsia="x-none"/>
              </w:rPr>
            </w:pPr>
            <w:r w:rsidRPr="00C6761E">
              <w:t xml:space="preserve">Upon receiving a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6761E" w:rsidRDefault="00CB3A44">
            <w:pPr>
              <w:pStyle w:val="TAL"/>
            </w:pPr>
            <w:r w:rsidRPr="00C6761E">
              <w:t xml:space="preserve">Upon receiving a new T5064 timer value for the same </w:t>
            </w:r>
            <w:r w:rsidR="00E0517C" w:rsidRPr="00C6761E">
              <w:t>discovery filter</w:t>
            </w:r>
            <w:r w:rsidRPr="00C6761E">
              <w:t xml:space="preserve"> in a DISCOVERY_RESPONSE message.</w:t>
            </w:r>
          </w:p>
          <w:p w14:paraId="5C3E7EC4" w14:textId="77777777" w:rsidR="00CB3A44" w:rsidRPr="00C6761E" w:rsidRDefault="00CB3A44">
            <w:pPr>
              <w:pStyle w:val="TAL"/>
              <w:rPr>
                <w:lang w:eastAsia="zh-CN"/>
              </w:rPr>
            </w:pPr>
          </w:p>
          <w:p w14:paraId="6491FD51" w14:textId="4AA89B4D"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6761E" w:rsidRDefault="00CB3A44">
            <w:pPr>
              <w:pStyle w:val="TAL"/>
              <w:rPr>
                <w:bCs/>
              </w:rPr>
            </w:pPr>
            <w:r w:rsidRPr="00C6761E">
              <w:t xml:space="preserve">Stop using the associated </w:t>
            </w:r>
            <w:r w:rsidR="00E0517C" w:rsidRPr="00C6761E">
              <w:t>discovery filter</w:t>
            </w:r>
            <w:r w:rsidRPr="00C6761E">
              <w:t xml:space="preserve"> for ProSe direct discovery monitoring over the PC5 interface and re-initiate the monitor request procedure, if the request from upper layers to monitor the ProSe </w:t>
            </w:r>
            <w:r w:rsidR="009C6B92" w:rsidRPr="00C6761E">
              <w:t>application ID</w:t>
            </w:r>
            <w:r w:rsidRPr="00C6761E">
              <w:t xml:space="preserve"> corresponding to the associated </w:t>
            </w:r>
            <w:r w:rsidR="00E0517C" w:rsidRPr="00C6761E">
              <w:t>discovery filter</w:t>
            </w:r>
            <w:r w:rsidRPr="00C6761E">
              <w:t xml:space="preserve"> is still in place.</w:t>
            </w:r>
          </w:p>
        </w:tc>
      </w:tr>
      <w:tr w:rsidR="00CB3A44" w:rsidRPr="00C6761E"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6761E" w:rsidRDefault="00CB3A44">
            <w:pPr>
              <w:pStyle w:val="TAC"/>
            </w:pPr>
            <w:r w:rsidRPr="00C6761E">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6761E" w:rsidRDefault="00CB3A44">
            <w:pPr>
              <w:pStyle w:val="TAL"/>
            </w:pPr>
            <w:r w:rsidRPr="00C6761E">
              <w:t>NOTE</w:t>
            </w:r>
            <w:r w:rsidRPr="00C6761E">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6761E" w:rsidRDefault="00CB3A44">
            <w:pPr>
              <w:pStyle w:val="TAL"/>
            </w:pPr>
            <w:r w:rsidRPr="00C6761E">
              <w:t xml:space="preserve">Upon receiving a Restricted </w:t>
            </w:r>
            <w:r w:rsidR="00E0517C" w:rsidRPr="00C6761E">
              <w:t>discovery filter</w:t>
            </w:r>
            <w:r w:rsidRPr="00C6761E">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6761E">
              <w:t>discovery type</w:t>
            </w:r>
            <w:r w:rsidRPr="00C6761E">
              <w:t xml:space="preserve"> set to "Restrict discovery", as described in clause 6.2.5.4.</w:t>
            </w:r>
          </w:p>
          <w:p w14:paraId="53279CC4" w14:textId="77777777" w:rsidR="00CB3A44" w:rsidRPr="00C6761E" w:rsidRDefault="00CB3A44">
            <w:pPr>
              <w:pStyle w:val="TAL"/>
              <w:rPr>
                <w:lang w:eastAsia="zh-CN"/>
              </w:rPr>
            </w:pPr>
          </w:p>
          <w:p w14:paraId="31B5F514" w14:textId="62403EF5" w:rsidR="00CB3A44" w:rsidRPr="00C6761E" w:rsidRDefault="00CB3A44">
            <w:pPr>
              <w:pStyle w:val="TAL"/>
              <w:rPr>
                <w:lang w:eastAsia="x-none"/>
              </w:rPr>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6761E" w:rsidRDefault="00CB3A44">
            <w:pPr>
              <w:pStyle w:val="TAL"/>
            </w:pPr>
            <w:r w:rsidRPr="00C6761E">
              <w:t>Upon receiving one or more new T5066 timer values for the same discovery entry in a DISCOVERY_RESPONSE message.</w:t>
            </w:r>
          </w:p>
          <w:p w14:paraId="70D0061C" w14:textId="77777777" w:rsidR="00CB3A44" w:rsidRPr="00C6761E" w:rsidRDefault="00CB3A44">
            <w:pPr>
              <w:pStyle w:val="TAL"/>
            </w:pPr>
          </w:p>
          <w:p w14:paraId="77875834" w14:textId="30C25C05" w:rsidR="00CB3A44" w:rsidRPr="00C6761E" w:rsidRDefault="00CB3A44">
            <w:pPr>
              <w:pStyle w:val="TAL"/>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6761E" w:rsidRDefault="00CB3A44">
            <w:pPr>
              <w:pStyle w:val="TAL"/>
            </w:pPr>
            <w:r w:rsidRPr="00C6761E">
              <w:t xml:space="preserve">Stop using the associated Restricted </w:t>
            </w:r>
            <w:r w:rsidR="00E0517C" w:rsidRPr="00C6761E">
              <w:t>discovery filter</w:t>
            </w:r>
            <w:r w:rsidRPr="00C6761E">
              <w:t xml:space="preserve"> for </w:t>
            </w:r>
            <w:r w:rsidR="00BD0B0D" w:rsidRPr="00C6761E">
              <w:t>restricted 5G ProSe</w:t>
            </w:r>
            <w:r w:rsidRPr="00C6761E">
              <w:t xml:space="preserve"> direct discovery monitoring over the PC5 interface and re-initiate the monitor request procedure, if the request from upper layers to monitor the corresponding discovery target is still in place.</w:t>
            </w:r>
          </w:p>
        </w:tc>
      </w:tr>
      <w:tr w:rsidR="00CB3A44" w:rsidRPr="00C6761E"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6761E" w:rsidRDefault="00CB3A44">
            <w:pPr>
              <w:pStyle w:val="TAC"/>
            </w:pPr>
            <w:r w:rsidRPr="00C6761E">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6761E" w:rsidRDefault="00CB3A44">
            <w:pPr>
              <w:pStyle w:val="TAL"/>
            </w:pPr>
            <w:r w:rsidRPr="00C6761E">
              <w:t>NOTE</w:t>
            </w:r>
            <w:r w:rsidRPr="00C6761E">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6761E" w:rsidRDefault="00CB3A44">
            <w:pPr>
              <w:pStyle w:val="TAL"/>
            </w:pPr>
            <w:r w:rsidRPr="00C6761E">
              <w:t xml:space="preserve">Upon receiving a ProSe </w:t>
            </w:r>
            <w:r w:rsidR="00492AD6" w:rsidRPr="00C6761E">
              <w:t>response code</w:t>
            </w:r>
            <w:r w:rsidRPr="00C6761E">
              <w:t xml:space="preserve"> and </w:t>
            </w:r>
            <w:r w:rsidR="00492AD6" w:rsidRPr="00C6761E">
              <w:t>discovery query filter</w:t>
            </w:r>
            <w:r w:rsidRPr="00C6761E">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6761E">
              <w:t>discovery type</w:t>
            </w:r>
            <w:r w:rsidRPr="00C6761E">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6761E" w:rsidRDefault="00CB3A44">
            <w:pPr>
              <w:pStyle w:val="TAL"/>
            </w:pPr>
            <w:r w:rsidRPr="00C6761E">
              <w:t>Upon receiving a new T5068 timer value for the same discovery entry in a DISCOVERY_RESPONSE message.</w:t>
            </w:r>
          </w:p>
          <w:p w14:paraId="4E447848" w14:textId="77777777" w:rsidR="00CB3A44" w:rsidRPr="00C6761E" w:rsidRDefault="00CB3A44">
            <w:pPr>
              <w:pStyle w:val="TAL"/>
            </w:pPr>
          </w:p>
          <w:p w14:paraId="33C75193" w14:textId="77777777" w:rsidR="00CB3A44" w:rsidRPr="00C6761E" w:rsidRDefault="00CB3A44">
            <w:pPr>
              <w:pStyle w:val="TAL"/>
            </w:pPr>
            <w:r w:rsidRPr="00C6761E">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6761E" w:rsidRDefault="00CB3A44">
            <w:pPr>
              <w:pStyle w:val="TAL"/>
            </w:pPr>
            <w:r w:rsidRPr="00C6761E">
              <w:t xml:space="preserve">Stop announcing the associated ProSe </w:t>
            </w:r>
            <w:r w:rsidR="00492AD6" w:rsidRPr="00C6761E">
              <w:t>response code</w:t>
            </w:r>
            <w:r w:rsidRPr="00C6761E">
              <w:t xml:space="preserve"> or monitoring with the associated </w:t>
            </w:r>
            <w:r w:rsidR="00492AD6" w:rsidRPr="00C6761E">
              <w:t>discovery query filter</w:t>
            </w:r>
            <w:r w:rsidRPr="00C6761E">
              <w:t>(s) over the PC5 interface and re-initiate the discoveree request procedure if the request from upper layers to announce the RPAUID in Model B is still in place.</w:t>
            </w:r>
          </w:p>
        </w:tc>
      </w:tr>
      <w:tr w:rsidR="00CB3A44" w:rsidRPr="00C6761E"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6761E" w:rsidRDefault="00CB3A44">
            <w:pPr>
              <w:pStyle w:val="TAC"/>
            </w:pPr>
            <w:r w:rsidRPr="00C6761E">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6761E" w:rsidRDefault="00CB3A44">
            <w:pPr>
              <w:pStyle w:val="TAL"/>
            </w:pPr>
            <w:r w:rsidRPr="00C6761E">
              <w:t>NOTE</w:t>
            </w:r>
            <w:r w:rsidRPr="00C6761E">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6761E" w:rsidRDefault="00CB3A44">
            <w:pPr>
              <w:pStyle w:val="TAL"/>
            </w:pPr>
            <w:r w:rsidRPr="00C6761E">
              <w:t xml:space="preserve">Upon receiving a ProSe </w:t>
            </w:r>
            <w:r w:rsidR="00AE5DC3" w:rsidRPr="00C6761E">
              <w:t>query code</w:t>
            </w:r>
            <w:r w:rsidRPr="00C6761E">
              <w:t xml:space="preserve"> and </w:t>
            </w:r>
            <w:r w:rsidR="00CC7415" w:rsidRPr="00C6761E">
              <w:t>d</w:t>
            </w:r>
            <w:r w:rsidRPr="00C6761E">
              <w:t xml:space="preserve">iscovery </w:t>
            </w:r>
            <w:r w:rsidR="00CC7415" w:rsidRPr="00C6761E">
              <w:t>r</w:t>
            </w:r>
            <w:r w:rsidRPr="00C6761E">
              <w:t xml:space="preserve">esponse </w:t>
            </w:r>
            <w:r w:rsidR="00CC7415" w:rsidRPr="00C6761E">
              <w:t>f</w:t>
            </w:r>
            <w:r w:rsidRPr="00C6761E">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6761E">
              <w:t>discovery type</w:t>
            </w:r>
            <w:r w:rsidRPr="00C6761E">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6761E" w:rsidRDefault="00CB3A44">
            <w:pPr>
              <w:pStyle w:val="TAL"/>
            </w:pPr>
            <w:r w:rsidRPr="00C6761E">
              <w:t>Upon receiving a new T5070 timer value for the same discovery entry in a DISCOVERY_RESPONSE message.</w:t>
            </w:r>
          </w:p>
          <w:p w14:paraId="558D2312" w14:textId="77777777" w:rsidR="00CB3A44" w:rsidRPr="00C6761E" w:rsidRDefault="00CB3A44">
            <w:pPr>
              <w:pStyle w:val="TAL"/>
            </w:pPr>
          </w:p>
          <w:p w14:paraId="22874EEB" w14:textId="77777777" w:rsidR="00CB3A44" w:rsidRPr="00C6761E"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6761E" w:rsidRDefault="00CB3A44">
            <w:pPr>
              <w:pStyle w:val="TAL"/>
            </w:pPr>
            <w:r w:rsidRPr="00C6761E">
              <w:t xml:space="preserve">Stop announcing the associated ProSe </w:t>
            </w:r>
            <w:r w:rsidR="00AE5DC3" w:rsidRPr="00C6761E">
              <w:t>query code</w:t>
            </w:r>
            <w:r w:rsidRPr="00C6761E">
              <w:t xml:space="preserve"> or monitoring with the associated </w:t>
            </w:r>
            <w:r w:rsidR="00B67825" w:rsidRPr="00C6761E">
              <w:t>d</w:t>
            </w:r>
            <w:r w:rsidRPr="00C6761E">
              <w:t xml:space="preserve">iscovery </w:t>
            </w:r>
            <w:r w:rsidR="00B67825" w:rsidRPr="00C6761E">
              <w:t>r</w:t>
            </w:r>
            <w:r w:rsidRPr="00C6761E">
              <w:t xml:space="preserve">esponse </w:t>
            </w:r>
            <w:r w:rsidR="00B67825" w:rsidRPr="00C6761E">
              <w:t>f</w:t>
            </w:r>
            <w:r w:rsidRPr="00C6761E">
              <w:t>ilter(s) over the PC5 interface and re-initiate the discoverer request procedure if the request from upper layers to query for the same targets in Model B is still in place.</w:t>
            </w:r>
          </w:p>
        </w:tc>
      </w:tr>
      <w:tr w:rsidR="00CB3A44" w:rsidRPr="00C6761E"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6761E" w:rsidRDefault="00CB3A44">
            <w:pPr>
              <w:pStyle w:val="TAC"/>
            </w:pPr>
            <w:r w:rsidRPr="00C6761E">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6761E" w:rsidRDefault="00CB3A44">
            <w:pPr>
              <w:pStyle w:val="TAL"/>
            </w:pPr>
            <w:r w:rsidRPr="00C6761E">
              <w:t>NOTE</w:t>
            </w:r>
            <w:r w:rsidRPr="00C6761E">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6761E" w:rsidRDefault="00CB3A44">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6761E" w:rsidRDefault="00CB3A44">
            <w:pPr>
              <w:pStyle w:val="TAL"/>
            </w:pPr>
            <w:r w:rsidRPr="00C6761E">
              <w:t xml:space="preserve">Upon receiving a new T5072 timer value for the same ProSe </w:t>
            </w:r>
            <w:r w:rsidR="009C6B92" w:rsidRPr="00C6761E">
              <w:t>application code</w:t>
            </w:r>
            <w:r w:rsidRPr="00C6761E">
              <w:t xml:space="preserve"> in a MATCH_REPORT_ACK message.</w:t>
            </w:r>
          </w:p>
          <w:p w14:paraId="4DC1A985" w14:textId="77777777" w:rsidR="00CB3A44" w:rsidRPr="00C6761E" w:rsidRDefault="00CB3A44">
            <w:pPr>
              <w:pStyle w:val="TAL"/>
            </w:pPr>
          </w:p>
          <w:p w14:paraId="1991394C" w14:textId="5761EADE"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6761E" w:rsidRDefault="00CB3A44">
            <w:pPr>
              <w:pStyle w:val="TAL"/>
            </w:pPr>
            <w:r w:rsidRPr="00C6761E">
              <w:t xml:space="preserve">The UE may inform the upper layers that the corresponding ProSe </w:t>
            </w:r>
            <w:r w:rsidR="009C6B92" w:rsidRPr="00C6761E">
              <w:t>application ID</w:t>
            </w:r>
            <w:r w:rsidRPr="00C6761E">
              <w:t xml:space="preserve"> is no longer matched.</w:t>
            </w:r>
          </w:p>
        </w:tc>
      </w:tr>
      <w:tr w:rsidR="00CB3A44" w:rsidRPr="00C6761E"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6761E" w:rsidRDefault="00CB3A44">
            <w:pPr>
              <w:pStyle w:val="TAC"/>
            </w:pPr>
            <w:r w:rsidRPr="00C6761E">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6761E" w:rsidRDefault="00CB3A44">
            <w:pPr>
              <w:pStyle w:val="TAL"/>
            </w:pPr>
            <w:r w:rsidRPr="00C6761E">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6761E" w:rsidRDefault="00CB3A44">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6761E" w:rsidRDefault="00CB3A44">
            <w:pPr>
              <w:pStyle w:val="TAL"/>
            </w:pPr>
            <w:r w:rsidRPr="00C6761E">
              <w:t xml:space="preserve">Upon receiving a new T5074 timer value for the same ProSe </w:t>
            </w:r>
            <w:r w:rsidR="009C6B92" w:rsidRPr="00C6761E">
              <w:t>application code</w:t>
            </w:r>
            <w:r w:rsidRPr="00C6761E">
              <w:t xml:space="preserve"> in a MATCH_REPORT_ACK message.</w:t>
            </w:r>
          </w:p>
          <w:p w14:paraId="1EE15262" w14:textId="77777777" w:rsidR="00CB3A44" w:rsidRPr="00C6761E" w:rsidRDefault="00CB3A44">
            <w:pPr>
              <w:pStyle w:val="TAL"/>
            </w:pPr>
          </w:p>
          <w:p w14:paraId="45223924" w14:textId="2BBEADE9" w:rsidR="00CB3A44" w:rsidRPr="00C6761E" w:rsidRDefault="00CB3A44">
            <w:pPr>
              <w:pStyle w:val="TAL"/>
            </w:pPr>
            <w:r w:rsidRPr="00C6761E">
              <w:t xml:space="preserve">When the corresponding T5074 timer for the ProSe </w:t>
            </w:r>
            <w:r w:rsidR="009C6B92" w:rsidRPr="00C6761E">
              <w:t>application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6761E" w:rsidRDefault="00CB3A44">
            <w:pPr>
              <w:pStyle w:val="TAL"/>
            </w:pPr>
            <w:r w:rsidRPr="00C6761E">
              <w:t>The UE needs to</w:t>
            </w:r>
          </w:p>
          <w:p w14:paraId="39264DF9" w14:textId="4D227CF7" w:rsidR="00CB3A44" w:rsidRPr="00C6761E" w:rsidRDefault="00CB3A44">
            <w:pPr>
              <w:pStyle w:val="TAL"/>
            </w:pPr>
            <w:r w:rsidRPr="00C6761E">
              <w:rPr>
                <w:noProof/>
              </w:rPr>
              <w:t xml:space="preserve">send a Match Report on next instance it detects the corresponding ProSe </w:t>
            </w:r>
            <w:r w:rsidR="009C6B92" w:rsidRPr="00C6761E">
              <w:rPr>
                <w:noProof/>
              </w:rPr>
              <w:t>application code</w:t>
            </w:r>
            <w:r w:rsidRPr="00C6761E">
              <w:rPr>
                <w:noProof/>
              </w:rPr>
              <w:t>.</w:t>
            </w:r>
          </w:p>
        </w:tc>
      </w:tr>
      <w:tr w:rsidR="00CB3A44" w:rsidRPr="00C6761E"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6761E" w:rsidRDefault="00CB3A44">
            <w:pPr>
              <w:pStyle w:val="TAC"/>
            </w:pPr>
            <w:r w:rsidRPr="00C6761E">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6761E" w:rsidRDefault="00CB3A44">
            <w:pPr>
              <w:pStyle w:val="TAL"/>
            </w:pPr>
            <w:r w:rsidRPr="00C6761E">
              <w:t>NOTE</w:t>
            </w:r>
            <w:r w:rsidRPr="00C6761E">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6761E" w:rsidRDefault="00CB3A44">
            <w:pPr>
              <w:pStyle w:val="TAL"/>
            </w:pPr>
            <w:r w:rsidRPr="00C6761E">
              <w:t>Upon receiving a T5076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6761E" w:rsidRDefault="00CB3A44">
            <w:pPr>
              <w:pStyle w:val="TAL"/>
            </w:pPr>
            <w:r w:rsidRPr="00C6761E">
              <w:t xml:space="preserve">Upon receiving a new T5076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F28388" w14:textId="77777777" w:rsidR="00CB3A44" w:rsidRPr="00C6761E" w:rsidRDefault="00CB3A44">
            <w:pPr>
              <w:pStyle w:val="TAL"/>
            </w:pPr>
          </w:p>
          <w:p w14:paraId="7AACAFDA" w14:textId="627C2C23"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6761E" w:rsidRDefault="00CB3A44">
            <w:pPr>
              <w:pStyle w:val="TAL"/>
            </w:pPr>
            <w:r w:rsidRPr="00C6761E">
              <w:t>The UE may inform the upper layers that the corresponding RPAUID is no longer matched.</w:t>
            </w:r>
          </w:p>
        </w:tc>
      </w:tr>
      <w:tr w:rsidR="00CB3A44" w:rsidRPr="00C6761E"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6761E" w:rsidRDefault="00CB3A44">
            <w:pPr>
              <w:pStyle w:val="TAC"/>
            </w:pPr>
            <w:r w:rsidRPr="00C6761E">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6761E" w:rsidRDefault="00CB3A44">
            <w:pPr>
              <w:pStyle w:val="TAL"/>
            </w:pPr>
            <w:r w:rsidRPr="00C6761E">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6761E" w:rsidRDefault="00CB3A44">
            <w:pPr>
              <w:pStyle w:val="TAL"/>
            </w:pPr>
            <w:r w:rsidRPr="00C6761E">
              <w:t>Upon receiving a T5077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6761E" w:rsidRDefault="00CB3A44">
            <w:pPr>
              <w:pStyle w:val="TAL"/>
            </w:pPr>
            <w:r w:rsidRPr="00C6761E">
              <w:t xml:space="preserve">Upon receiving a new T5077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CA14DA" w14:textId="77777777" w:rsidR="00CB3A44" w:rsidRPr="00C6761E" w:rsidRDefault="00CB3A44">
            <w:pPr>
              <w:pStyle w:val="TAL"/>
            </w:pPr>
          </w:p>
          <w:p w14:paraId="6B8EC0DD" w14:textId="28F43A1B" w:rsidR="00CB3A44" w:rsidRPr="00C6761E" w:rsidRDefault="00CB3A44">
            <w:pPr>
              <w:pStyle w:val="TAL"/>
            </w:pPr>
            <w:r w:rsidRPr="00C6761E">
              <w:t xml:space="preserve">When the corresponding T5076 timer for the ProSe </w:t>
            </w:r>
            <w:r w:rsidR="00E0517C" w:rsidRPr="00C6761E">
              <w:t>restricted code</w:t>
            </w:r>
            <w:r w:rsidRPr="00C6761E">
              <w:t xml:space="preserve"> or ProSe </w:t>
            </w:r>
            <w:r w:rsidR="00492AD6" w:rsidRPr="00C6761E">
              <w:t>response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6761E" w:rsidRDefault="00CB3A44">
            <w:pPr>
              <w:pStyle w:val="TAL"/>
            </w:pPr>
            <w:r w:rsidRPr="00C6761E">
              <w:t>The UE needs to</w:t>
            </w:r>
          </w:p>
          <w:p w14:paraId="6A17F3EE" w14:textId="299369C3" w:rsidR="00CB3A44" w:rsidRPr="00C6761E" w:rsidRDefault="00CB3A44">
            <w:pPr>
              <w:pStyle w:val="TAL"/>
            </w:pPr>
            <w:r w:rsidRPr="00C6761E">
              <w:rPr>
                <w:noProof/>
              </w:rPr>
              <w:t xml:space="preserve">send a Match Report on next instance it detects the corresponding ProSe </w:t>
            </w:r>
            <w:r w:rsidR="00E0517C" w:rsidRPr="00C6761E">
              <w:rPr>
                <w:noProof/>
              </w:rPr>
              <w:t>restricted code</w:t>
            </w:r>
            <w:r w:rsidRPr="00C6761E">
              <w:rPr>
                <w:noProof/>
              </w:rPr>
              <w:t xml:space="preserve"> or ProSe </w:t>
            </w:r>
            <w:r w:rsidR="00492AD6" w:rsidRPr="00C6761E">
              <w:rPr>
                <w:noProof/>
              </w:rPr>
              <w:t>response code</w:t>
            </w:r>
            <w:r w:rsidRPr="00C6761E">
              <w:rPr>
                <w:noProof/>
              </w:rPr>
              <w:t>.</w:t>
            </w:r>
          </w:p>
        </w:tc>
      </w:tr>
      <w:tr w:rsidR="00CB3A44" w:rsidRPr="00C6761E"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6761E" w:rsidRDefault="00CB3A44" w:rsidP="0010363A">
            <w:pPr>
              <w:pStyle w:val="TAN"/>
            </w:pPr>
            <w:r w:rsidRPr="00C6761E">
              <w:lastRenderedPageBreak/>
              <w:t>NOTE 1:</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690E81BC" w14:textId="4BF6FC83" w:rsidR="00CB3A44" w:rsidRPr="00C6761E" w:rsidRDefault="00CB3A44">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6C9400CE" w14:textId="5D421C7B" w:rsidR="00CB3A44" w:rsidRPr="00C6761E" w:rsidRDefault="00CB3A44">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04EFD42D" w14:textId="4C4B944B" w:rsidR="00CB3A44" w:rsidRPr="00C6761E" w:rsidRDefault="00CB3A44">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 xml:space="preserve">procedure for </w:t>
            </w:r>
            <w:r w:rsidR="00BD0B0D" w:rsidRPr="00C6761E">
              <w:t>restricted 5G ProSe</w:t>
            </w:r>
            <w:r w:rsidRPr="00C6761E">
              <w:t xml:space="preserve"> direct discovery model A.</w:t>
            </w:r>
          </w:p>
          <w:p w14:paraId="7FAB8734" w14:textId="0A84D385"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726ED351" w14:textId="24B359BA"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p w14:paraId="20ADCD54" w14:textId="0F860832" w:rsidR="00CB3A44" w:rsidRPr="00C6761E" w:rsidRDefault="00CB3A44">
            <w:pPr>
              <w:pStyle w:val="TAN"/>
            </w:pPr>
            <w:r w:rsidRPr="00C6761E">
              <w:t>NOTE 7:</w:t>
            </w:r>
            <w:r w:rsidRPr="00C6761E">
              <w:tab/>
              <w:t xml:space="preserve">The value of this timer is provided by the 5G DDNMF during the match report procedure for </w:t>
            </w:r>
            <w:r w:rsidR="00BD0B0D" w:rsidRPr="00C6761E">
              <w:t>open 5G ProSe</w:t>
            </w:r>
            <w:r w:rsidRPr="00C6761E">
              <w:t xml:space="preserve"> direct discovery.</w:t>
            </w:r>
          </w:p>
          <w:p w14:paraId="46AACF94" w14:textId="0B3C0D65" w:rsidR="00CB3A44" w:rsidRPr="00C6761E" w:rsidRDefault="00CB3A44">
            <w:pPr>
              <w:pStyle w:val="TAN"/>
            </w:pPr>
            <w:r w:rsidRPr="00C6761E">
              <w:t>NOTE 8:</w:t>
            </w:r>
            <w:r w:rsidRPr="00C6761E">
              <w:tab/>
              <w:t xml:space="preserve">The value of this timer is provided by the 5G DDNMF during the match report procedure for </w:t>
            </w:r>
            <w:r w:rsidR="00BD0B0D" w:rsidRPr="00C6761E">
              <w:t>restricted 5G ProSe</w:t>
            </w:r>
            <w:r w:rsidRPr="00C6761E">
              <w:t xml:space="preserve"> direct discovery model  A or match report procedure for </w:t>
            </w:r>
            <w:r w:rsidR="00BD0B0D" w:rsidRPr="00C6761E">
              <w:t>restricted 5G ProSe</w:t>
            </w:r>
            <w:r w:rsidRPr="00C6761E">
              <w:t xml:space="preserve"> direct discovery model B.</w:t>
            </w:r>
          </w:p>
        </w:tc>
      </w:tr>
    </w:tbl>
    <w:p w14:paraId="3394A9F0" w14:textId="77777777" w:rsidR="00CB3A44" w:rsidRPr="00C6761E" w:rsidRDefault="00CB3A44" w:rsidP="00CB3A44">
      <w:pPr>
        <w:rPr>
          <w:lang w:eastAsia="zh-CN"/>
        </w:rPr>
      </w:pPr>
    </w:p>
    <w:p w14:paraId="69481CA0" w14:textId="77777777" w:rsidR="00CB3A44" w:rsidRPr="00C6761E" w:rsidRDefault="00CB3A44" w:rsidP="00CB3A44">
      <w:pPr>
        <w:pStyle w:val="TH"/>
      </w:pPr>
      <w:bookmarkStart w:id="4631" w:name="_CRTable12_4_2"/>
      <w:r w:rsidRPr="00C6761E">
        <w:lastRenderedPageBreak/>
        <w:t>Table </w:t>
      </w:r>
      <w:bookmarkEnd w:id="4631"/>
      <w:r w:rsidRPr="00C6761E">
        <w:t xml:space="preserve">12.4.2: Timers of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3357C8C0" w14:textId="77777777" w:rsidR="00B404D3" w:rsidRDefault="00B404D3" w:rsidP="00433536">
      <w:pPr>
        <w:pStyle w:val="NO"/>
        <w:rPr>
          <w:lang w:eastAsia="zh-CN"/>
        </w:rPr>
      </w:pPr>
    </w:p>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21513A12" w:rsidR="00433536" w:rsidRPr="00C6761E" w:rsidRDefault="00433536" w:rsidP="00433536">
      <w:pPr>
        <w:pStyle w:val="Heading2"/>
      </w:pPr>
      <w:bookmarkStart w:id="4632" w:name="_CR12_5"/>
      <w:bookmarkStart w:id="4633" w:name="_Toc59209396"/>
      <w:bookmarkStart w:id="4634" w:name="_Toc59209125"/>
      <w:bookmarkStart w:id="4635" w:name="_Toc51951347"/>
      <w:bookmarkStart w:id="4636" w:name="_Toc45882799"/>
      <w:bookmarkStart w:id="4637" w:name="_Toc45282413"/>
      <w:bookmarkStart w:id="4638" w:name="_Toc193395462"/>
      <w:bookmarkEnd w:id="4632"/>
      <w:r w:rsidRPr="00C6761E">
        <w:t>12.</w:t>
      </w:r>
      <w:r w:rsidR="00F25CA8" w:rsidRPr="00C6761E">
        <w:t>5</w:t>
      </w:r>
      <w:r w:rsidRPr="00C6761E">
        <w:tab/>
        <w:t xml:space="preserve">Timers of </w:t>
      </w:r>
      <w:bookmarkEnd w:id="4633"/>
      <w:bookmarkEnd w:id="4634"/>
      <w:bookmarkEnd w:id="4635"/>
      <w:bookmarkEnd w:id="4636"/>
      <w:bookmarkEnd w:id="4637"/>
      <w:r w:rsidRPr="00C6761E">
        <w:t>broadcast mode 5G ProSe communication over PC5 interface</w:t>
      </w:r>
      <w:bookmarkEnd w:id="4638"/>
    </w:p>
    <w:p w14:paraId="6B7E55CF" w14:textId="2545ADCE" w:rsidR="00433536" w:rsidRPr="00C6761E" w:rsidRDefault="00433536" w:rsidP="00433536">
      <w:pPr>
        <w:pStyle w:val="TH"/>
      </w:pPr>
      <w:bookmarkStart w:id="4639" w:name="_CRTable12_5_1"/>
      <w:r w:rsidRPr="00C6761E">
        <w:t>Table </w:t>
      </w:r>
      <w:bookmarkEnd w:id="4639"/>
      <w:r w:rsidRPr="00C6761E">
        <w:t>12.</w:t>
      </w:r>
      <w:r w:rsidR="00F25CA8" w:rsidRPr="00C6761E">
        <w:t>5</w:t>
      </w:r>
      <w:r w:rsidRPr="00C6761E">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72C8DA54" w:rsidR="00956ACD" w:rsidRPr="00C6761E" w:rsidRDefault="00956ACD" w:rsidP="00956ACD">
      <w:pPr>
        <w:pStyle w:val="Heading2"/>
      </w:pPr>
      <w:bookmarkStart w:id="4640" w:name="_CR12_6"/>
      <w:bookmarkStart w:id="4641" w:name="_Toc193395463"/>
      <w:bookmarkEnd w:id="4640"/>
      <w:r w:rsidRPr="00C6761E">
        <w:lastRenderedPageBreak/>
        <w:t>12.</w:t>
      </w:r>
      <w:r w:rsidR="0002292F" w:rsidRPr="00C6761E">
        <w:t>6</w:t>
      </w:r>
      <w:r w:rsidRPr="00C6761E">
        <w:tab/>
        <w:t>Timers of groupcast mode 5G ProSe communication over PC5 interface</w:t>
      </w:r>
      <w:bookmarkEnd w:id="4641"/>
    </w:p>
    <w:p w14:paraId="41F14E97" w14:textId="31A2B941" w:rsidR="00956ACD" w:rsidRPr="00C6761E" w:rsidRDefault="00956ACD" w:rsidP="00956ACD">
      <w:pPr>
        <w:pStyle w:val="TH"/>
      </w:pPr>
      <w:bookmarkStart w:id="4642" w:name="_CRTable12_6_1"/>
      <w:r w:rsidRPr="00C6761E">
        <w:t>Table </w:t>
      </w:r>
      <w:bookmarkEnd w:id="4642"/>
      <w:r w:rsidRPr="00C6761E">
        <w:t>12.</w:t>
      </w:r>
      <w:r w:rsidR="0002292F" w:rsidRPr="00C6761E">
        <w:t>6</w:t>
      </w:r>
      <w:r w:rsidRPr="00C6761E">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230DF6EB" w:rsidR="005202BF" w:rsidRPr="00C6761E" w:rsidRDefault="005202BF" w:rsidP="005202BF">
      <w:pPr>
        <w:pStyle w:val="Heading2"/>
        <w:rPr>
          <w:lang w:eastAsia="zh-CN"/>
        </w:rPr>
      </w:pPr>
      <w:bookmarkStart w:id="4643" w:name="_CR12_7"/>
      <w:bookmarkStart w:id="4644" w:name="_Toc81899325"/>
      <w:bookmarkStart w:id="4645" w:name="_Toc193395464"/>
      <w:bookmarkEnd w:id="4643"/>
      <w:r w:rsidRPr="00C6761E">
        <w:t>12.</w:t>
      </w:r>
      <w:r w:rsidR="00C51968" w:rsidRPr="00C6761E">
        <w:rPr>
          <w:lang w:eastAsia="zh-CN"/>
        </w:rPr>
        <w:t>7</w:t>
      </w:r>
      <w:r w:rsidRPr="00C6761E">
        <w:tab/>
        <w:t xml:space="preserve">Timers of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4644"/>
      <w:bookmarkEnd w:id="4645"/>
    </w:p>
    <w:p w14:paraId="19AFCAB2" w14:textId="2739B57A" w:rsidR="005202BF" w:rsidRPr="00C6761E" w:rsidRDefault="005202BF" w:rsidP="005202BF">
      <w:pPr>
        <w:pStyle w:val="TH"/>
      </w:pPr>
      <w:bookmarkStart w:id="4646" w:name="_CRTable12_7"/>
      <w:r w:rsidRPr="00C6761E">
        <w:t>Table </w:t>
      </w:r>
      <w:bookmarkEnd w:id="4646"/>
      <w:r w:rsidRPr="00C6761E">
        <w:t>12.</w:t>
      </w:r>
      <w:r w:rsidR="00D86C98" w:rsidRPr="00C6761E">
        <w:rPr>
          <w:lang w:eastAsia="zh-CN"/>
        </w:rPr>
        <w:t>7</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6761E" w:rsidRDefault="005202BF" w:rsidP="0010363A">
            <w:pPr>
              <w:pStyle w:val="TAL"/>
            </w:pPr>
            <w:r w:rsidRPr="00C6761E">
              <w:t>Stop the cell ID</w:t>
            </w:r>
            <w:r w:rsidR="00ED3A33" w:rsidRPr="00C6761E">
              <w:t xml:space="preserve"> or TAI</w:t>
            </w:r>
            <w:r w:rsidRPr="00C6761E">
              <w:t xml:space="preserve"> announcement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5525A173"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4647" w:name="_CR12_8"/>
      <w:bookmarkStart w:id="4648" w:name="_Toc193395465"/>
      <w:bookmarkEnd w:id="4647"/>
      <w:r w:rsidRPr="00C6761E">
        <w:rPr>
          <w:lang w:eastAsia="zh-CN"/>
        </w:rPr>
        <w:lastRenderedPageBreak/>
        <w:t>12.8</w:t>
      </w:r>
      <w:r w:rsidRPr="00C6761E">
        <w:rPr>
          <w:lang w:eastAsia="zh-CN"/>
        </w:rPr>
        <w:tab/>
        <w:t>Timers for PC8 interface</w:t>
      </w:r>
      <w:bookmarkEnd w:id="4648"/>
    </w:p>
    <w:p w14:paraId="048D44FF" w14:textId="5B1DABBD" w:rsidR="003A34D6" w:rsidRPr="00C6761E" w:rsidRDefault="001F7AED" w:rsidP="003A34D6">
      <w:pPr>
        <w:pStyle w:val="TH"/>
      </w:pPr>
      <w:bookmarkStart w:id="4649" w:name="_CRTable12_8_1"/>
      <w:r w:rsidRPr="00C6761E">
        <w:t xml:space="preserve">Table </w:t>
      </w:r>
      <w:bookmarkEnd w:id="4649"/>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7B7398">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7B7398">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7B7398">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7B7398">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7B7398">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7B7398">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7B7398">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7B7398">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7B7398">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7B7398">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7B7398">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7B7398">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7B7398">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7B2DE9">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7B2DE9">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77777777" w:rsidR="005D459B" w:rsidRPr="00C6761E" w:rsidRDefault="005D459B" w:rsidP="007B2DE9">
            <w:pPr>
              <w:pStyle w:val="TAC"/>
            </w:pPr>
            <w:r>
              <w:rPr>
                <w:rFonts w:hint="eastAsia"/>
                <w:lang w:eastAsia="zh-CN"/>
              </w:rPr>
              <w:t>T</w:t>
            </w:r>
            <w:r>
              <w:t>5106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7B2DE9">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C6761E" w:rsidRDefault="003A34D6">
      <w:pPr>
        <w:overflowPunct/>
        <w:autoSpaceDE/>
        <w:autoSpaceDN/>
        <w:adjustRightInd/>
        <w:spacing w:after="0"/>
        <w:textAlignment w:val="auto"/>
      </w:pPr>
    </w:p>
    <w:p w14:paraId="65564E9F" w14:textId="7EC24D47" w:rsidR="00243397" w:rsidRPr="00C6761E" w:rsidRDefault="00243397" w:rsidP="00243397">
      <w:pPr>
        <w:pStyle w:val="Heading2"/>
      </w:pPr>
      <w:bookmarkStart w:id="4650" w:name="_CR12_9"/>
      <w:bookmarkStart w:id="4651" w:name="_Toc193395466"/>
      <w:bookmarkEnd w:id="4650"/>
      <w:r w:rsidRPr="00C6761E">
        <w:lastRenderedPageBreak/>
        <w:t>12.9</w:t>
      </w:r>
      <w:r w:rsidRPr="00C6761E">
        <w:tab/>
        <w:t>Timers of 5G ProSe UE-to-network relay with model B</w:t>
      </w:r>
      <w:bookmarkEnd w:id="4651"/>
    </w:p>
    <w:p w14:paraId="3B130AA5" w14:textId="1AB95748" w:rsidR="00243397" w:rsidRPr="00C6761E" w:rsidRDefault="00243397" w:rsidP="00243397">
      <w:pPr>
        <w:pStyle w:val="TH"/>
      </w:pPr>
      <w:bookmarkStart w:id="4652" w:name="_CRTable12_9_1"/>
      <w:r w:rsidRPr="00C6761E">
        <w:t>Table </w:t>
      </w:r>
      <w:bookmarkEnd w:id="4652"/>
      <w:r w:rsidRPr="00C6761E">
        <w:t>12.9.1: 5G ProSe UE-to-network relay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6761E"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C33084">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C33084">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C3308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C3308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C33084">
            <w:pPr>
              <w:pStyle w:val="TAH"/>
            </w:pPr>
            <w:r w:rsidRPr="00C6761E">
              <w:t>ON</w:t>
            </w:r>
            <w:r w:rsidRPr="00C6761E">
              <w:br/>
              <w:t>EXPIRY</w:t>
            </w:r>
          </w:p>
        </w:tc>
      </w:tr>
      <w:tr w:rsidR="00243397" w:rsidRPr="00C6761E"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C33084">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C33084">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6761E" w:rsidRDefault="00243397" w:rsidP="00C33084">
            <w:pPr>
              <w:pStyle w:val="TAL"/>
            </w:pPr>
            <w:r w:rsidRPr="00C6761E">
              <w:t xml:space="preserve">Upon sending </w:t>
            </w:r>
            <w:bookmarkStart w:id="4653" w:name="OLE_LINK146"/>
            <w:bookmarkStart w:id="4654" w:name="OLE_LINK150"/>
            <w:r w:rsidRPr="00C6761E">
              <w:rPr>
                <w:rFonts w:hint="eastAsia"/>
              </w:rPr>
              <w:t xml:space="preserve">the </w:t>
            </w:r>
            <w:r w:rsidRPr="00C6761E">
              <w:t>PROSE PC5 DISCOVERY message for 5G ProSe UE-to-network relay discovery solicitation</w:t>
            </w:r>
            <w:bookmarkEnd w:id="4653"/>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4654"/>
            <w:r w:rsidRPr="00C6761E">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6761E" w:rsidRDefault="00243397" w:rsidP="00C33084">
            <w:pPr>
              <w:pStyle w:val="TAL"/>
            </w:pPr>
            <w:r w:rsidRPr="00C6761E">
              <w:t xml:space="preserve">Upon receiving </w:t>
            </w:r>
            <w:bookmarkStart w:id="4655" w:name="OLE_LINK149"/>
            <w:r w:rsidRPr="00C6761E">
              <w:rPr>
                <w:iCs/>
                <w:lang w:eastAsia="zh-CN"/>
              </w:rPr>
              <w:t xml:space="preserve">the </w:t>
            </w:r>
            <w:r w:rsidRPr="00C6761E">
              <w:t>PROSE PC5 DISCOVERY message for 5G ProSe UE-to-network relay discovery response</w:t>
            </w:r>
            <w:r w:rsidRPr="00C6761E">
              <w:rPr>
                <w:lang w:eastAsia="zh-CN"/>
              </w:rPr>
              <w:t xml:space="preserve"> from the </w:t>
            </w:r>
            <w:bookmarkEnd w:id="4655"/>
            <w:r w:rsidRPr="00C6761E">
              <w:rPr>
                <w:lang w:eastAsia="zh-CN"/>
              </w:rPr>
              <w:t>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6761E" w:rsidRDefault="00243397" w:rsidP="00C33084">
            <w:pPr>
              <w:pStyle w:val="TAL"/>
            </w:pPr>
            <w:r w:rsidRPr="00C6761E">
              <w:t xml:space="preserve">Retransmission </w:t>
            </w:r>
            <w:r w:rsidRPr="00C6761E">
              <w:rPr>
                <w:lang w:eastAsia="zh-CN"/>
              </w:rPr>
              <w:t xml:space="preserve">the </w:t>
            </w:r>
            <w:r w:rsidRPr="00C6761E">
              <w:t>PROSE PC5 DISCOVERY message for 5G ProSe UE-to-network relay discovery solicitation</w:t>
            </w:r>
          </w:p>
        </w:tc>
      </w:tr>
      <w:tr w:rsidR="00243397" w:rsidRPr="00C6761E"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C33084">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C33084">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C6761E" w:rsidRDefault="00243397" w:rsidP="00C33084">
            <w:pPr>
              <w:pStyle w:val="TAL"/>
            </w:pPr>
            <w:r w:rsidRPr="00C6761E">
              <w:t>Upon receiving the PROSE PC5 DISCOVERY message for 5G ProSe UE-to-network relay discovery response used for the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C33084">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C6761E" w:rsidRDefault="00243397" w:rsidP="00C33084">
            <w:pPr>
              <w:pStyle w:val="TAL"/>
            </w:pPr>
            <w:r w:rsidRPr="00C6761E">
              <w:t xml:space="preserve">Sending </w:t>
            </w:r>
            <w:r w:rsidRPr="00C6761E">
              <w:rPr>
                <w:lang w:eastAsia="zh-CN"/>
              </w:rPr>
              <w:t xml:space="preserve">the </w:t>
            </w:r>
            <w:r w:rsidRPr="00C6761E">
              <w:t xml:space="preserve">PROSE PC5 DISCOVERY message for 5G ProSe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243397" w:rsidRPr="00C6761E"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C33084">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4656" w:name="_CR12_10"/>
      <w:bookmarkStart w:id="4657" w:name="_Toc193395467"/>
      <w:bookmarkEnd w:id="4656"/>
      <w:r w:rsidRPr="00C6761E">
        <w:rPr>
          <w:lang w:eastAsia="zh-CN"/>
        </w:rPr>
        <w:t>12.10</w:t>
      </w:r>
      <w:r w:rsidRPr="00C6761E">
        <w:rPr>
          <w:lang w:eastAsia="zh-CN"/>
        </w:rPr>
        <w:tab/>
        <w:t>Timers for 5G ProSe UE-to-network relay discovery security material request procedure over PC3a interface</w:t>
      </w:r>
      <w:bookmarkEnd w:id="4657"/>
    </w:p>
    <w:p w14:paraId="036F9C3B" w14:textId="574206AC" w:rsidR="002E1470" w:rsidRPr="00C6761E" w:rsidRDefault="002E1470" w:rsidP="002E1470">
      <w:pPr>
        <w:pStyle w:val="TH"/>
      </w:pPr>
      <w:bookmarkStart w:id="4658" w:name="_CRTable12_10_1"/>
      <w:r w:rsidRPr="00C6761E">
        <w:t xml:space="preserve">Table </w:t>
      </w:r>
      <w:bookmarkEnd w:id="4658"/>
      <w:r w:rsidRPr="00C6761E">
        <w:t>12.10.1: Timers for PC</w:t>
      </w:r>
      <w:r w:rsidR="005D459B">
        <w:t>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C33084">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C33084">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C33084">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C33084">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C33084">
            <w:pPr>
              <w:pStyle w:val="TAH"/>
            </w:pPr>
            <w:r w:rsidRPr="00C6761E">
              <w:t>ON</w:t>
            </w:r>
            <w:r w:rsidRPr="00C6761E">
              <w:br/>
              <w:t>EXPIRY</w:t>
            </w:r>
          </w:p>
        </w:tc>
      </w:tr>
      <w:tr w:rsidR="002E1470" w:rsidRPr="00C6761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C33084">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C33084">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C33084">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C33084">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C33084">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C33084">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77777777" w:rsidR="00122892" w:rsidRPr="00C6761E" w:rsidRDefault="005537E8" w:rsidP="00122892">
      <w:pPr>
        <w:pStyle w:val="Heading2"/>
      </w:pPr>
      <w:bookmarkStart w:id="4659" w:name="_CR12_11"/>
      <w:bookmarkEnd w:id="4659"/>
      <w:r w:rsidRPr="00C6761E">
        <w:rPr>
          <w:lang w:eastAsia="zh-CN"/>
        </w:rPr>
        <w:br w:type="page"/>
      </w:r>
      <w:bookmarkStart w:id="4660" w:name="_Toc193395468"/>
      <w:r w:rsidR="00122892" w:rsidRPr="00C6761E">
        <w:lastRenderedPageBreak/>
        <w:t>12.11</w:t>
      </w:r>
      <w:r w:rsidR="00122892" w:rsidRPr="00C6761E">
        <w:tab/>
        <w:t>Timers of 5G ProSe UE-to-UE relay discovery with model B</w:t>
      </w:r>
      <w:bookmarkEnd w:id="4660"/>
    </w:p>
    <w:p w14:paraId="73D1D612" w14:textId="77777777" w:rsidR="00122892" w:rsidRPr="00C6761E" w:rsidRDefault="00122892" w:rsidP="00122892">
      <w:pPr>
        <w:pStyle w:val="TH"/>
      </w:pPr>
      <w:bookmarkStart w:id="4661" w:name="_CRTable12_11_1"/>
      <w:r w:rsidRPr="00C6761E">
        <w:t>Table </w:t>
      </w:r>
      <w:bookmarkEnd w:id="4661"/>
      <w:r w:rsidRPr="00C6761E">
        <w:t>12.11.1: 5G ProSe UE-to-UE relay discovery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7C750D">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7C750D">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7C750D">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7C750D">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7C750D">
            <w:pPr>
              <w:pStyle w:val="TAH"/>
            </w:pPr>
            <w:r w:rsidRPr="00C6761E">
              <w:t>ON</w:t>
            </w:r>
            <w:r w:rsidRPr="00C6761E">
              <w:br/>
              <w:t>EXPIRY</w:t>
            </w:r>
          </w:p>
        </w:tc>
      </w:tr>
      <w:tr w:rsidR="00122892" w:rsidRPr="00C6761E"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7C750D">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7C750D">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7C750D">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7C750D">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7C750D">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264EFC83" w14:textId="27713DFF" w:rsidR="00912138" w:rsidRPr="00C6761E" w:rsidRDefault="00912138" w:rsidP="00912138">
      <w:pPr>
        <w:pStyle w:val="Heading2"/>
        <w:rPr>
          <w:lang w:eastAsia="zh-CN"/>
        </w:rPr>
      </w:pPr>
      <w:bookmarkStart w:id="4662" w:name="_CR12_12"/>
      <w:bookmarkStart w:id="4663" w:name="_Toc193395469"/>
      <w:bookmarkEnd w:id="4662"/>
      <w:r w:rsidRPr="00C6761E">
        <w:rPr>
          <w:lang w:eastAsia="zh-CN"/>
        </w:rPr>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4663"/>
    </w:p>
    <w:p w14:paraId="3F3A0329" w14:textId="26E37459" w:rsidR="00912138" w:rsidRPr="00C6761E" w:rsidRDefault="00912138" w:rsidP="00912138">
      <w:pPr>
        <w:pStyle w:val="TH"/>
      </w:pPr>
      <w:bookmarkStart w:id="4664" w:name="_CRTable12_12_1"/>
      <w:r w:rsidRPr="00C6761E">
        <w:lastRenderedPageBreak/>
        <w:t xml:space="preserve">Table </w:t>
      </w:r>
      <w:bookmarkEnd w:id="4664"/>
      <w:r w:rsidRPr="00C6761E">
        <w:t>12.</w:t>
      </w:r>
      <w:r>
        <w:t>12</w:t>
      </w:r>
      <w:r w:rsidRPr="00C6761E">
        <w:t xml:space="preserve">.1: Timers for </w:t>
      </w:r>
      <w:r>
        <w:t>PC3a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7B2DE9">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7B2DE9">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7B2DE9">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7B2DE9">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7B2DE9">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7B2DE9">
            <w:pPr>
              <w:pStyle w:val="TAH"/>
            </w:pPr>
            <w:r w:rsidRPr="00C6761E">
              <w:t>ON</w:t>
            </w:r>
            <w:r w:rsidRPr="00C6761E">
              <w:br/>
              <w:t>EXPIRY</w:t>
            </w:r>
          </w:p>
        </w:tc>
      </w:tr>
      <w:tr w:rsidR="00912138" w:rsidRPr="00C6761E" w14:paraId="1C4E1CAC"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7B2DE9">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7B2DE9">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7B2DE9">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7B2DE9">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7B2DE9">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7B2DE9">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6FD0139C" w14:textId="09628C59" w:rsidR="005537E8" w:rsidRPr="00C6761E" w:rsidRDefault="005537E8">
      <w:pPr>
        <w:overflowPunct/>
        <w:autoSpaceDE/>
        <w:autoSpaceDN/>
        <w:adjustRightInd/>
        <w:spacing w:after="0"/>
        <w:textAlignment w:val="auto"/>
        <w:rPr>
          <w:rFonts w:ascii="Arial" w:hAnsi="Arial"/>
          <w:sz w:val="36"/>
          <w:lang w:eastAsia="zh-CN"/>
        </w:rPr>
      </w:pPr>
    </w:p>
    <w:p w14:paraId="3EB662C1" w14:textId="65E3D0D9" w:rsidR="005537E8" w:rsidRPr="00C6761E" w:rsidRDefault="005537E8" w:rsidP="005537E8">
      <w:pPr>
        <w:pStyle w:val="Heading8"/>
        <w:rPr>
          <w:lang w:eastAsia="zh-CN"/>
        </w:rPr>
      </w:pPr>
      <w:bookmarkStart w:id="4665" w:name="_CRAnnexAinformative"/>
      <w:bookmarkStart w:id="4666" w:name="_Toc193395470"/>
      <w:bookmarkEnd w:id="4665"/>
      <w:r w:rsidRPr="00C6761E">
        <w:rPr>
          <w:lang w:eastAsia="zh-CN"/>
        </w:rPr>
        <w:t>Annex A (informative):</w:t>
      </w:r>
      <w:r w:rsidRPr="00C6761E">
        <w:rPr>
          <w:lang w:eastAsia="zh-CN"/>
        </w:rPr>
        <w:br/>
        <w:t>IANA registrations</w:t>
      </w:r>
      <w:bookmarkEnd w:id="4666"/>
    </w:p>
    <w:p w14:paraId="0685894E" w14:textId="0E46929F" w:rsidR="005202BF" w:rsidRPr="00C6761E" w:rsidRDefault="005537E8" w:rsidP="005537E8">
      <w:pPr>
        <w:pStyle w:val="Heading1"/>
        <w:rPr>
          <w:lang w:eastAsia="zh-CN"/>
        </w:rPr>
      </w:pPr>
      <w:bookmarkStart w:id="4667" w:name="_CRA_1"/>
      <w:bookmarkStart w:id="4668" w:name="_Toc193395471"/>
      <w:bookmarkEnd w:id="4667"/>
      <w:r w:rsidRPr="00C6761E">
        <w:rPr>
          <w:lang w:eastAsia="zh-CN"/>
        </w:rPr>
        <w:t>A.1</w:t>
      </w:r>
      <w:r w:rsidRPr="00C6761E">
        <w:rPr>
          <w:lang w:eastAsia="zh-CN"/>
        </w:rPr>
        <w:tab/>
        <w:t>IANA registrations for MIME types</w:t>
      </w:r>
      <w:bookmarkEnd w:id="4668"/>
    </w:p>
    <w:p w14:paraId="44739AD4" w14:textId="34492A30" w:rsidR="005537E8" w:rsidRPr="00C6761E" w:rsidRDefault="005537E8" w:rsidP="006A5FDE">
      <w:pPr>
        <w:pStyle w:val="Heading2"/>
        <w:rPr>
          <w:lang w:eastAsia="zh-CN"/>
        </w:rPr>
      </w:pPr>
      <w:bookmarkStart w:id="4669" w:name="_CRA_1_1"/>
      <w:bookmarkStart w:id="4670" w:name="_Toc193395472"/>
      <w:bookmarkEnd w:id="4669"/>
      <w:r w:rsidRPr="00C6761E">
        <w:rPr>
          <w:lang w:eastAsia="zh-CN"/>
        </w:rPr>
        <w:t>A.1.1</w:t>
      </w:r>
      <w:r w:rsidRPr="00C6761E">
        <w:rPr>
          <w:lang w:eastAsia="zh-CN"/>
        </w:rPr>
        <w:tab/>
        <w:t>General</w:t>
      </w:r>
      <w:bookmarkEnd w:id="4670"/>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4671" w:name="_CRA_1_2"/>
      <w:bookmarkStart w:id="4672" w:name="_Toc193395473"/>
      <w:bookmarkEnd w:id="4671"/>
      <w:r w:rsidRPr="00C6761E">
        <w:t>A.1.2</w:t>
      </w:r>
      <w:r w:rsidRPr="00C6761E">
        <w:tab/>
        <w:t>application/</w:t>
      </w:r>
      <w:r w:rsidR="00D3187E" w:rsidRPr="00C6761E">
        <w:t>vnd.</w:t>
      </w:r>
      <w:r w:rsidRPr="00C6761E">
        <w:t>3gpp-prose-pc3a+xml</w:t>
      </w:r>
      <w:bookmarkEnd w:id="4672"/>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lastRenderedPageBreak/>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lastRenderedPageBreak/>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4673" w:name="_CRA_1_2A"/>
      <w:bookmarkStart w:id="4674" w:name="_Toc193395474"/>
      <w:bookmarkEnd w:id="4673"/>
      <w:r w:rsidRPr="00C6761E">
        <w:t>A.1.2</w:t>
      </w:r>
      <w:r w:rsidR="00600FD4" w:rsidRPr="00C6761E">
        <w:t>A</w:t>
      </w:r>
      <w:r w:rsidRPr="00C6761E">
        <w:tab/>
        <w:t>application/</w:t>
      </w:r>
      <w:r w:rsidR="00600FD4" w:rsidRPr="00C6761E">
        <w:t>vnd.</w:t>
      </w:r>
      <w:r w:rsidRPr="00C6761E">
        <w:t>3gpp-prose-pc8+xml</w:t>
      </w:r>
      <w:bookmarkEnd w:id="4674"/>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26"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lastRenderedPageBreak/>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4675" w:name="_CRA_1_3"/>
      <w:bookmarkStart w:id="4676" w:name="_Toc193395475"/>
      <w:bookmarkEnd w:id="4675"/>
      <w:r w:rsidRPr="00C6761E">
        <w:t>A.1.3</w:t>
      </w:r>
      <w:r w:rsidRPr="00C6761E">
        <w:tab/>
        <w:t>application/</w:t>
      </w:r>
      <w:r w:rsidR="00E55C4F" w:rsidRPr="00C6761E">
        <w:t>vnd.</w:t>
      </w:r>
      <w:r w:rsidRPr="00C6761E">
        <w:t>3gpp-prose-pc3</w:t>
      </w:r>
      <w:r w:rsidR="00E5189E" w:rsidRPr="00C6761E">
        <w:t>a</w:t>
      </w:r>
      <w:r w:rsidRPr="00C6761E">
        <w:t>ch+xml</w:t>
      </w:r>
      <w:bookmarkEnd w:id="4676"/>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lastRenderedPageBreak/>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B1280E" w:rsidRDefault="002D60DD" w:rsidP="006A5FDE">
      <w:pPr>
        <w:pStyle w:val="B1"/>
      </w:pPr>
      <w:r w:rsidRPr="00C6761E">
        <w:tab/>
      </w:r>
      <w:r w:rsidRPr="00B1280E">
        <w:t>n/a</w:t>
      </w:r>
    </w:p>
    <w:p w14:paraId="09E63932" w14:textId="77777777" w:rsidR="002D60DD" w:rsidRPr="00B1280E" w:rsidRDefault="002D60DD" w:rsidP="002D60DD">
      <w:r w:rsidRPr="00B1280E">
        <w:t>Fragment identifier considerations:</w:t>
      </w:r>
    </w:p>
    <w:p w14:paraId="336E2C36" w14:textId="0D8C6F3D" w:rsidR="002D60DD" w:rsidRPr="00C6761E" w:rsidRDefault="002D60DD" w:rsidP="006A5FDE">
      <w:pPr>
        <w:pStyle w:val="B1"/>
      </w:pPr>
      <w:r w:rsidRPr="00B1280E">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lastRenderedPageBreak/>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4677" w:name="_CRAnnexBinformative"/>
      <w:bookmarkEnd w:id="4677"/>
      <w:r w:rsidRPr="00C6761E">
        <w:br w:type="page"/>
      </w:r>
      <w:bookmarkStart w:id="4678" w:name="_Toc193395476"/>
      <w:r w:rsidRPr="00C6761E">
        <w:lastRenderedPageBreak/>
        <w:t>Annex</w:t>
      </w:r>
      <w:r w:rsidR="00BB228F" w:rsidRPr="00C6761E">
        <w:t xml:space="preserve"> B</w:t>
      </w:r>
      <w:r w:rsidRPr="00C6761E">
        <w:t xml:space="preserve"> (informative):</w:t>
      </w:r>
      <w:r w:rsidRPr="00C6761E">
        <w:br/>
        <w:t>Change history</w:t>
      </w:r>
      <w:bookmarkStart w:id="4679" w:name="historyclause"/>
      <w:bookmarkEnd w:id="4678"/>
      <w:bookmarkEnd w:id="46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lastRenderedPageBreak/>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0F043F" w:rsidRDefault="00E57CD8" w:rsidP="000F043F">
            <w:pPr>
              <w:pStyle w:val="TAR"/>
              <w:rPr>
                <w:rFonts w:cs="Arial"/>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0F043F" w:rsidRDefault="00765D57" w:rsidP="000F043F">
            <w:pPr>
              <w:pStyle w:val="TAR"/>
              <w:rPr>
                <w:rFonts w:cs="Arial"/>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0F043F" w:rsidRDefault="00C33F68" w:rsidP="000F043F">
            <w:pPr>
              <w:pStyle w:val="TAR"/>
              <w:rPr>
                <w:rFonts w:cs="Arial"/>
                <w:sz w:val="16"/>
                <w:szCs w:val="16"/>
              </w:rPr>
            </w:pPr>
            <w:r w:rsidRPr="000F043F">
              <w:rPr>
                <w:rFonts w:cs="Arial"/>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0F043F" w:rsidRDefault="007B3CA5" w:rsidP="000F043F">
            <w:pPr>
              <w:pStyle w:val="TAR"/>
              <w:rPr>
                <w:rFonts w:cs="Arial"/>
                <w:sz w:val="16"/>
                <w:szCs w:val="16"/>
              </w:rPr>
            </w:pPr>
            <w:r w:rsidRPr="000F043F">
              <w:rPr>
                <w:rFonts w:cs="Arial"/>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0F043F" w:rsidRDefault="007707E3" w:rsidP="000F043F">
            <w:pPr>
              <w:pStyle w:val="TAR"/>
              <w:rPr>
                <w:rFonts w:cs="Arial"/>
                <w:sz w:val="16"/>
                <w:szCs w:val="16"/>
              </w:rPr>
            </w:pPr>
            <w:r w:rsidRPr="000F043F">
              <w:rPr>
                <w:rFonts w:cs="Arial"/>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0F043F" w:rsidRDefault="00CD325D" w:rsidP="000F043F">
            <w:pPr>
              <w:pStyle w:val="TAR"/>
              <w:rPr>
                <w:rFonts w:cs="Arial"/>
                <w:sz w:val="16"/>
                <w:szCs w:val="16"/>
              </w:rPr>
            </w:pPr>
            <w:r w:rsidRPr="000F043F">
              <w:rPr>
                <w:rFonts w:cs="Arial"/>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0F043F" w:rsidRDefault="001A19DF" w:rsidP="000F043F">
            <w:pPr>
              <w:pStyle w:val="TAR"/>
              <w:rPr>
                <w:rFonts w:cs="Arial"/>
                <w:sz w:val="16"/>
                <w:szCs w:val="16"/>
              </w:rPr>
            </w:pPr>
            <w:r w:rsidRPr="000F043F">
              <w:rPr>
                <w:rFonts w:cs="Arial"/>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0F043F" w:rsidRDefault="0086513B" w:rsidP="000F043F">
            <w:pPr>
              <w:pStyle w:val="TAR"/>
              <w:rPr>
                <w:rFonts w:cs="Arial"/>
                <w:sz w:val="16"/>
                <w:szCs w:val="16"/>
              </w:rPr>
            </w:pPr>
            <w:r w:rsidRPr="000F043F">
              <w:rPr>
                <w:rFonts w:cs="Arial"/>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0F043F" w:rsidRDefault="00243397" w:rsidP="000F043F">
            <w:pPr>
              <w:pStyle w:val="TAR"/>
              <w:rPr>
                <w:rFonts w:cs="Arial"/>
                <w:sz w:val="16"/>
                <w:szCs w:val="16"/>
              </w:rPr>
            </w:pPr>
            <w:r w:rsidRPr="000F043F">
              <w:rPr>
                <w:rFonts w:cs="Arial"/>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0F043F" w:rsidRDefault="00243397" w:rsidP="000F043F">
            <w:pPr>
              <w:pStyle w:val="TAR"/>
              <w:rPr>
                <w:rFonts w:cs="Arial"/>
                <w:sz w:val="16"/>
                <w:szCs w:val="16"/>
              </w:rPr>
            </w:pPr>
            <w:r w:rsidRPr="000F043F">
              <w:rPr>
                <w:rFonts w:cs="Arial"/>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0F043F" w:rsidRDefault="00243397" w:rsidP="000F043F">
            <w:pPr>
              <w:pStyle w:val="TAR"/>
              <w:rPr>
                <w:rFonts w:cs="Arial"/>
                <w:sz w:val="16"/>
                <w:szCs w:val="16"/>
              </w:rPr>
            </w:pPr>
            <w:r w:rsidRPr="000F043F">
              <w:rPr>
                <w:rFonts w:cs="Arial"/>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0F043F" w:rsidRDefault="00243397" w:rsidP="000F043F">
            <w:pPr>
              <w:pStyle w:val="TAR"/>
              <w:rPr>
                <w:rFonts w:cs="Arial"/>
                <w:sz w:val="16"/>
                <w:szCs w:val="16"/>
              </w:rPr>
            </w:pPr>
            <w:r w:rsidRPr="000F043F">
              <w:rPr>
                <w:rFonts w:cs="Arial"/>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0F043F" w:rsidRDefault="00243397" w:rsidP="000F043F">
            <w:pPr>
              <w:pStyle w:val="TAR"/>
              <w:rPr>
                <w:rFonts w:cs="Arial"/>
                <w:sz w:val="16"/>
                <w:szCs w:val="16"/>
              </w:rPr>
            </w:pPr>
            <w:r w:rsidRPr="000F043F">
              <w:rPr>
                <w:rFonts w:cs="Arial"/>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0F043F" w:rsidRDefault="00E5189E" w:rsidP="000F043F">
            <w:pPr>
              <w:pStyle w:val="TAR"/>
              <w:rPr>
                <w:rFonts w:cs="Arial"/>
                <w:sz w:val="16"/>
                <w:szCs w:val="16"/>
              </w:rPr>
            </w:pPr>
            <w:r w:rsidRPr="000F043F">
              <w:rPr>
                <w:rFonts w:cs="Arial"/>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0F043F" w:rsidRDefault="00E5189E" w:rsidP="000F043F">
            <w:pPr>
              <w:pStyle w:val="TAR"/>
              <w:rPr>
                <w:rFonts w:cs="Arial"/>
                <w:sz w:val="16"/>
                <w:szCs w:val="16"/>
              </w:rPr>
            </w:pPr>
            <w:r w:rsidRPr="000F043F">
              <w:rPr>
                <w:rFonts w:cs="Arial"/>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0F043F" w:rsidRDefault="00E5189E" w:rsidP="000F043F">
            <w:pPr>
              <w:pStyle w:val="TAR"/>
              <w:rPr>
                <w:rFonts w:cs="Arial"/>
                <w:sz w:val="16"/>
                <w:szCs w:val="16"/>
              </w:rPr>
            </w:pPr>
            <w:r w:rsidRPr="000F043F">
              <w:rPr>
                <w:rFonts w:cs="Arial"/>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0F043F" w:rsidRDefault="00E5189E" w:rsidP="000F043F">
            <w:pPr>
              <w:pStyle w:val="TAR"/>
              <w:rPr>
                <w:rFonts w:cs="Arial"/>
                <w:sz w:val="16"/>
                <w:szCs w:val="16"/>
              </w:rPr>
            </w:pPr>
            <w:r w:rsidRPr="000F043F">
              <w:rPr>
                <w:rFonts w:cs="Arial"/>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0F043F" w:rsidRDefault="00B029DC" w:rsidP="000F043F">
            <w:pPr>
              <w:pStyle w:val="TAR"/>
              <w:rPr>
                <w:rFonts w:cs="Arial"/>
                <w:sz w:val="16"/>
                <w:szCs w:val="16"/>
              </w:rPr>
            </w:pPr>
            <w:r w:rsidRPr="000F043F">
              <w:rPr>
                <w:rFonts w:cs="Arial"/>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0F043F" w:rsidRDefault="00B029DC" w:rsidP="000F043F">
            <w:pPr>
              <w:pStyle w:val="TAR"/>
              <w:rPr>
                <w:rFonts w:cs="Arial"/>
                <w:sz w:val="16"/>
                <w:szCs w:val="16"/>
              </w:rPr>
            </w:pPr>
            <w:r w:rsidRPr="000F043F">
              <w:rPr>
                <w:rFonts w:cs="Arial"/>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0F043F" w:rsidRDefault="00B029DC" w:rsidP="000F043F">
            <w:pPr>
              <w:pStyle w:val="TAR"/>
              <w:rPr>
                <w:rFonts w:cs="Arial"/>
                <w:sz w:val="16"/>
                <w:szCs w:val="16"/>
              </w:rPr>
            </w:pPr>
            <w:r w:rsidRPr="000F043F">
              <w:rPr>
                <w:rFonts w:cs="Arial"/>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0F043F" w:rsidRDefault="002E1470" w:rsidP="000F043F">
            <w:pPr>
              <w:pStyle w:val="TAR"/>
              <w:rPr>
                <w:rFonts w:cs="Arial"/>
                <w:sz w:val="16"/>
                <w:szCs w:val="16"/>
              </w:rPr>
            </w:pPr>
            <w:r w:rsidRPr="000F043F">
              <w:rPr>
                <w:rFonts w:cs="Arial"/>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0F043F" w:rsidRDefault="002E1470" w:rsidP="000F043F">
            <w:pPr>
              <w:pStyle w:val="TAR"/>
              <w:rPr>
                <w:rFonts w:cs="Arial"/>
                <w:sz w:val="16"/>
                <w:szCs w:val="16"/>
              </w:rPr>
            </w:pPr>
            <w:r w:rsidRPr="000F043F">
              <w:rPr>
                <w:rFonts w:cs="Arial"/>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lastRenderedPageBreak/>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0F043F" w:rsidRDefault="002620B2" w:rsidP="000F043F">
            <w:pPr>
              <w:pStyle w:val="TAR"/>
              <w:rPr>
                <w:rFonts w:cs="Arial"/>
                <w:sz w:val="16"/>
                <w:szCs w:val="16"/>
              </w:rPr>
            </w:pPr>
            <w:r w:rsidRPr="000F043F">
              <w:rPr>
                <w:rFonts w:cs="Arial"/>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0F043F" w:rsidRDefault="002620B2" w:rsidP="000F043F">
            <w:pPr>
              <w:pStyle w:val="TAR"/>
              <w:rPr>
                <w:rFonts w:cs="Arial"/>
                <w:sz w:val="16"/>
                <w:szCs w:val="16"/>
              </w:rPr>
            </w:pPr>
            <w:r w:rsidRPr="000F043F">
              <w:rPr>
                <w:rFonts w:cs="Arial"/>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0F043F" w:rsidRDefault="002620B2" w:rsidP="000F043F">
            <w:pPr>
              <w:pStyle w:val="TAR"/>
              <w:rPr>
                <w:rFonts w:cs="Arial"/>
                <w:sz w:val="16"/>
                <w:szCs w:val="16"/>
              </w:rPr>
            </w:pPr>
            <w:r w:rsidRPr="000F043F">
              <w:rPr>
                <w:rFonts w:cs="Arial"/>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0F043F" w:rsidRDefault="002620B2" w:rsidP="000F043F">
            <w:pPr>
              <w:pStyle w:val="TAR"/>
              <w:rPr>
                <w:rFonts w:cs="Arial"/>
                <w:sz w:val="16"/>
                <w:szCs w:val="16"/>
              </w:rPr>
            </w:pPr>
            <w:r w:rsidRPr="000F043F">
              <w:rPr>
                <w:rFonts w:cs="Arial"/>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0F043F" w:rsidRDefault="002620B2" w:rsidP="000F043F">
            <w:pPr>
              <w:pStyle w:val="TAR"/>
              <w:rPr>
                <w:rFonts w:cs="Arial"/>
                <w:sz w:val="16"/>
                <w:szCs w:val="16"/>
              </w:rPr>
            </w:pPr>
            <w:r w:rsidRPr="000F043F">
              <w:rPr>
                <w:rFonts w:cs="Arial"/>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0F043F" w:rsidRDefault="002620B2" w:rsidP="000F043F">
            <w:pPr>
              <w:pStyle w:val="TAR"/>
              <w:rPr>
                <w:rFonts w:cs="Arial"/>
                <w:sz w:val="16"/>
                <w:szCs w:val="16"/>
              </w:rPr>
            </w:pPr>
            <w:r w:rsidRPr="000F043F">
              <w:rPr>
                <w:rFonts w:cs="Arial"/>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0F043F" w:rsidRDefault="002620B2" w:rsidP="000F043F">
            <w:pPr>
              <w:pStyle w:val="TAR"/>
              <w:rPr>
                <w:rFonts w:cs="Arial"/>
                <w:sz w:val="16"/>
                <w:szCs w:val="16"/>
              </w:rPr>
            </w:pPr>
            <w:r w:rsidRPr="000F043F">
              <w:rPr>
                <w:rFonts w:cs="Arial"/>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0F043F" w:rsidRDefault="002620B2" w:rsidP="000F043F">
            <w:pPr>
              <w:pStyle w:val="TAR"/>
              <w:rPr>
                <w:rFonts w:cs="Arial"/>
                <w:sz w:val="16"/>
                <w:szCs w:val="16"/>
              </w:rPr>
            </w:pPr>
            <w:r w:rsidRPr="000F043F">
              <w:rPr>
                <w:rFonts w:cs="Arial"/>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0F043F" w:rsidRDefault="00F05AB2" w:rsidP="000F043F">
            <w:pPr>
              <w:pStyle w:val="TAR"/>
              <w:rPr>
                <w:rFonts w:cs="Arial"/>
                <w:sz w:val="16"/>
                <w:szCs w:val="16"/>
              </w:rPr>
            </w:pPr>
            <w:r w:rsidRPr="000F043F">
              <w:rPr>
                <w:rFonts w:cs="Arial"/>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0F043F" w:rsidRDefault="00C4376C" w:rsidP="000F043F">
            <w:pPr>
              <w:pStyle w:val="TAR"/>
              <w:rPr>
                <w:rFonts w:cs="Arial"/>
                <w:sz w:val="16"/>
                <w:szCs w:val="16"/>
              </w:rPr>
            </w:pPr>
            <w:r w:rsidRPr="000F043F">
              <w:rPr>
                <w:rFonts w:cs="Arial"/>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0F043F" w:rsidRDefault="00885F2F" w:rsidP="000F043F">
            <w:pPr>
              <w:pStyle w:val="TAR"/>
              <w:rPr>
                <w:rFonts w:cs="Arial"/>
                <w:sz w:val="16"/>
                <w:szCs w:val="16"/>
              </w:rPr>
            </w:pPr>
            <w:r w:rsidRPr="000F043F">
              <w:rPr>
                <w:rFonts w:cs="Arial"/>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0F043F" w:rsidRDefault="00885F2F" w:rsidP="000F043F">
            <w:pPr>
              <w:pStyle w:val="TAR"/>
              <w:rPr>
                <w:rFonts w:cs="Arial"/>
                <w:sz w:val="16"/>
                <w:szCs w:val="16"/>
              </w:rPr>
            </w:pPr>
            <w:r w:rsidRPr="000F043F">
              <w:rPr>
                <w:rFonts w:cs="Arial"/>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0F043F" w:rsidRDefault="00885F2F" w:rsidP="000F043F">
            <w:pPr>
              <w:pStyle w:val="TAR"/>
              <w:rPr>
                <w:rFonts w:cs="Arial"/>
                <w:sz w:val="16"/>
                <w:szCs w:val="16"/>
              </w:rPr>
            </w:pPr>
            <w:r w:rsidRPr="000F043F">
              <w:rPr>
                <w:rFonts w:cs="Arial"/>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0F043F" w:rsidRDefault="008127CB" w:rsidP="000F043F">
            <w:pPr>
              <w:pStyle w:val="TAR"/>
              <w:rPr>
                <w:rFonts w:cs="Arial"/>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0F043F" w:rsidRDefault="00073C95" w:rsidP="000F043F">
            <w:pPr>
              <w:pStyle w:val="TAR"/>
              <w:rPr>
                <w:rFonts w:cs="Arial"/>
                <w:sz w:val="16"/>
                <w:szCs w:val="16"/>
              </w:rPr>
            </w:pPr>
            <w:r w:rsidRPr="000F043F">
              <w:rPr>
                <w:rFonts w:cs="Arial"/>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0F043F" w:rsidRDefault="00EB5E1A" w:rsidP="000F043F">
            <w:pPr>
              <w:pStyle w:val="TAR"/>
              <w:rPr>
                <w:rFonts w:cs="Arial"/>
                <w:sz w:val="16"/>
                <w:szCs w:val="16"/>
              </w:rPr>
            </w:pPr>
            <w:r w:rsidRPr="000F043F">
              <w:rPr>
                <w:rFonts w:cs="Arial"/>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17F59BA" w14:textId="04D326E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DA1F7A1" w14:textId="242C1F7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9A5CB22" w14:textId="01B07B2C" w:rsidR="00EB5E1A" w:rsidRPr="00C6761E" w:rsidRDefault="00EB5E1A" w:rsidP="00EB5E1A">
            <w:pPr>
              <w:pStyle w:val="TAL"/>
              <w:rPr>
                <w:sz w:val="16"/>
                <w:szCs w:val="16"/>
              </w:rPr>
            </w:pPr>
            <w:r w:rsidRPr="00C6761E">
              <w:rPr>
                <w:sz w:val="16"/>
                <w:szCs w:val="16"/>
              </w:rPr>
              <w:t>0179</w:t>
            </w:r>
          </w:p>
        </w:tc>
        <w:tc>
          <w:tcPr>
            <w:tcW w:w="283" w:type="dxa"/>
            <w:shd w:val="solid" w:color="FFFFFF" w:fill="auto"/>
          </w:tcPr>
          <w:p w14:paraId="786EA3B3" w14:textId="1857A717"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78B0DC0" w14:textId="6D95C25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B652D" w14:textId="334D007F" w:rsidR="00EB5E1A" w:rsidRPr="00C6761E" w:rsidRDefault="00EB5E1A" w:rsidP="00EB5E1A">
            <w:pPr>
              <w:pStyle w:val="TAL"/>
              <w:rPr>
                <w:bCs/>
                <w:snapToGrid w:val="0"/>
                <w:sz w:val="16"/>
              </w:rPr>
            </w:pPr>
            <w:r w:rsidRPr="00C6761E">
              <w:rPr>
                <w:bCs/>
                <w:snapToGrid w:val="0"/>
                <w:sz w:val="16"/>
              </w:rPr>
              <w:t>Apply PC5 DRX to Layer-2 relay</w:t>
            </w:r>
          </w:p>
        </w:tc>
        <w:tc>
          <w:tcPr>
            <w:tcW w:w="708" w:type="dxa"/>
            <w:shd w:val="solid" w:color="FFFFFF" w:fill="auto"/>
          </w:tcPr>
          <w:p w14:paraId="308554CD" w14:textId="2B1D055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5E239E7" w14:textId="7EDA429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2D43CF1" w14:textId="4BC08408"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332C438" w14:textId="32CD82E9" w:rsidR="00EB5E1A" w:rsidRPr="00C6761E" w:rsidRDefault="00EB5E1A" w:rsidP="00EB5E1A">
            <w:pPr>
              <w:pStyle w:val="TAL"/>
              <w:rPr>
                <w:sz w:val="16"/>
                <w:szCs w:val="16"/>
              </w:rPr>
            </w:pPr>
            <w:r w:rsidRPr="00C6761E">
              <w:rPr>
                <w:sz w:val="16"/>
                <w:szCs w:val="16"/>
              </w:rPr>
              <w:t>0181</w:t>
            </w:r>
          </w:p>
        </w:tc>
        <w:tc>
          <w:tcPr>
            <w:tcW w:w="283" w:type="dxa"/>
            <w:shd w:val="solid" w:color="FFFFFF" w:fill="auto"/>
          </w:tcPr>
          <w:p w14:paraId="4D9E4394" w14:textId="4E07B93D"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B935730" w14:textId="74AE4E2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E84B5C9" w14:textId="33B35BDC" w:rsidR="00EB5E1A" w:rsidRPr="00C6761E" w:rsidRDefault="00EB5E1A" w:rsidP="00EB5E1A">
            <w:pPr>
              <w:pStyle w:val="TAL"/>
              <w:rPr>
                <w:bCs/>
                <w:snapToGrid w:val="0"/>
                <w:sz w:val="16"/>
              </w:rPr>
            </w:pPr>
            <w:r w:rsidRPr="00C6761E">
              <w:rPr>
                <w:bCs/>
                <w:snapToGrid w:val="0"/>
                <w:sz w:val="16"/>
              </w:rPr>
              <w:t>Some clarifications related to the security mode control procedure</w:t>
            </w:r>
          </w:p>
        </w:tc>
        <w:tc>
          <w:tcPr>
            <w:tcW w:w="708" w:type="dxa"/>
            <w:shd w:val="solid" w:color="FFFFFF" w:fill="auto"/>
          </w:tcPr>
          <w:p w14:paraId="743EC8B1" w14:textId="136235BE"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1CC1632" w14:textId="1E7C087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7C3915" w14:textId="3395F24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1A6A7F5" w14:textId="67E5F80D" w:rsidR="00EB5E1A" w:rsidRPr="00C6761E" w:rsidRDefault="00EB5E1A" w:rsidP="00EB5E1A">
            <w:pPr>
              <w:pStyle w:val="TAL"/>
              <w:rPr>
                <w:sz w:val="16"/>
                <w:szCs w:val="16"/>
              </w:rPr>
            </w:pPr>
            <w:r w:rsidRPr="00C6761E">
              <w:rPr>
                <w:sz w:val="16"/>
                <w:szCs w:val="16"/>
              </w:rPr>
              <w:t>0185</w:t>
            </w:r>
          </w:p>
        </w:tc>
        <w:tc>
          <w:tcPr>
            <w:tcW w:w="283" w:type="dxa"/>
            <w:shd w:val="solid" w:color="FFFFFF" w:fill="auto"/>
          </w:tcPr>
          <w:p w14:paraId="418626DD" w14:textId="517261C7"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528DC35A" w14:textId="73D2E9B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38C3015" w14:textId="298F61E5" w:rsidR="00EB5E1A" w:rsidRPr="00C6761E" w:rsidRDefault="00EB5E1A" w:rsidP="00EB5E1A">
            <w:pPr>
              <w:pStyle w:val="TAL"/>
              <w:rPr>
                <w:bCs/>
                <w:snapToGrid w:val="0"/>
                <w:sz w:val="16"/>
                <w:lang w:val="fr-FR"/>
              </w:rPr>
            </w:pPr>
            <w:r w:rsidRPr="00C6761E">
              <w:rPr>
                <w:lang w:val="fr-FR"/>
              </w:rPr>
              <w:t>Correction on cause value #14</w:t>
            </w:r>
          </w:p>
        </w:tc>
        <w:tc>
          <w:tcPr>
            <w:tcW w:w="708" w:type="dxa"/>
            <w:shd w:val="solid" w:color="FFFFFF" w:fill="auto"/>
          </w:tcPr>
          <w:p w14:paraId="541D6E0B" w14:textId="39B485C7" w:rsidR="00EB5E1A" w:rsidRPr="00C6761E" w:rsidRDefault="00EB5E1A" w:rsidP="00EB5E1A">
            <w:pPr>
              <w:pStyle w:val="TAC"/>
              <w:rPr>
                <w:sz w:val="16"/>
                <w:szCs w:val="16"/>
                <w:lang w:val="fr-FR" w:eastAsia="zh-CN"/>
              </w:rPr>
            </w:pPr>
            <w:r w:rsidRPr="00C6761E">
              <w:rPr>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CA42FF8" w14:textId="11EE881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1D11429" w14:textId="1A7CAA05"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CFF4548" w14:textId="2E9E2C00" w:rsidR="00EB5E1A" w:rsidRPr="00C6761E" w:rsidRDefault="00EB5E1A" w:rsidP="00EB5E1A">
            <w:pPr>
              <w:pStyle w:val="TAL"/>
              <w:rPr>
                <w:sz w:val="16"/>
                <w:szCs w:val="16"/>
              </w:rPr>
            </w:pPr>
            <w:r w:rsidRPr="00C6761E">
              <w:rPr>
                <w:sz w:val="16"/>
                <w:szCs w:val="16"/>
              </w:rPr>
              <w:t>0186</w:t>
            </w:r>
          </w:p>
        </w:tc>
        <w:tc>
          <w:tcPr>
            <w:tcW w:w="283" w:type="dxa"/>
            <w:shd w:val="solid" w:color="FFFFFF" w:fill="auto"/>
          </w:tcPr>
          <w:p w14:paraId="4811B392" w14:textId="6E651560" w:rsidR="00EB5E1A" w:rsidRPr="000F043F" w:rsidRDefault="00EB5E1A" w:rsidP="000F043F">
            <w:pPr>
              <w:pStyle w:val="TAR"/>
              <w:rPr>
                <w:rFonts w:cs="Arial"/>
                <w:sz w:val="16"/>
                <w:szCs w:val="16"/>
              </w:rPr>
            </w:pPr>
            <w:r w:rsidRPr="000F043F">
              <w:rPr>
                <w:rFonts w:cs="Arial"/>
                <w:sz w:val="16"/>
                <w:szCs w:val="16"/>
              </w:rPr>
              <w:t>2</w:t>
            </w:r>
          </w:p>
        </w:tc>
        <w:tc>
          <w:tcPr>
            <w:tcW w:w="284" w:type="dxa"/>
            <w:shd w:val="solid" w:color="FFFFFF" w:fill="auto"/>
          </w:tcPr>
          <w:p w14:paraId="6A22CEC3" w14:textId="4EFF32B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463102A" w14:textId="373DEADF" w:rsidR="00EB5E1A" w:rsidRPr="00C6761E" w:rsidRDefault="00EB5E1A" w:rsidP="00EB5E1A">
            <w:pPr>
              <w:pStyle w:val="TAL"/>
            </w:pPr>
            <w:r w:rsidRPr="00C6761E">
              <w:t>Aligninig the name of control plane security indication</w:t>
            </w:r>
          </w:p>
        </w:tc>
        <w:tc>
          <w:tcPr>
            <w:tcW w:w="708" w:type="dxa"/>
            <w:shd w:val="solid" w:color="FFFFFF" w:fill="auto"/>
          </w:tcPr>
          <w:p w14:paraId="777008BA" w14:textId="5D7CEF4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EB89B9A" w14:textId="6387F27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B36270E" w14:textId="3B9350F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7852231" w14:textId="37E997A0" w:rsidR="00EB5E1A" w:rsidRPr="00C6761E" w:rsidRDefault="00EB5E1A" w:rsidP="00EB5E1A">
            <w:pPr>
              <w:pStyle w:val="TAL"/>
              <w:rPr>
                <w:sz w:val="16"/>
                <w:szCs w:val="16"/>
              </w:rPr>
            </w:pPr>
            <w:r w:rsidRPr="00C6761E">
              <w:rPr>
                <w:sz w:val="16"/>
                <w:szCs w:val="16"/>
              </w:rPr>
              <w:t>0187</w:t>
            </w:r>
          </w:p>
        </w:tc>
        <w:tc>
          <w:tcPr>
            <w:tcW w:w="283" w:type="dxa"/>
            <w:shd w:val="solid" w:color="FFFFFF" w:fill="auto"/>
          </w:tcPr>
          <w:p w14:paraId="497DB766" w14:textId="70D13313"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6F198CC" w14:textId="39DFD6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7FB4A9" w14:textId="423BD8ED" w:rsidR="00EB5E1A" w:rsidRPr="00C6761E" w:rsidRDefault="00EB5E1A" w:rsidP="00EB5E1A">
            <w:pPr>
              <w:pStyle w:val="TAL"/>
            </w:pPr>
            <w:r w:rsidRPr="00C6761E">
              <w:t xml:space="preserve">Add broadcast communication security related content </w:t>
            </w:r>
          </w:p>
        </w:tc>
        <w:tc>
          <w:tcPr>
            <w:tcW w:w="708" w:type="dxa"/>
            <w:shd w:val="solid" w:color="FFFFFF" w:fill="auto"/>
          </w:tcPr>
          <w:p w14:paraId="17427643" w14:textId="1CF40AF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F844EA4" w14:textId="6D8B7A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C9BC74" w14:textId="1D950033"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34F5D92" w14:textId="0658683F" w:rsidR="00EB5E1A" w:rsidRPr="00C6761E" w:rsidRDefault="00EB5E1A" w:rsidP="00EB5E1A">
            <w:pPr>
              <w:pStyle w:val="TAL"/>
              <w:rPr>
                <w:sz w:val="16"/>
                <w:szCs w:val="16"/>
              </w:rPr>
            </w:pPr>
            <w:r w:rsidRPr="00C6761E">
              <w:rPr>
                <w:sz w:val="16"/>
                <w:szCs w:val="16"/>
              </w:rPr>
              <w:t>0188</w:t>
            </w:r>
          </w:p>
        </w:tc>
        <w:tc>
          <w:tcPr>
            <w:tcW w:w="283" w:type="dxa"/>
            <w:shd w:val="solid" w:color="FFFFFF" w:fill="auto"/>
          </w:tcPr>
          <w:p w14:paraId="06C5830F" w14:textId="08A10B90"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624198D5" w14:textId="55E262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991210A" w14:textId="02C8493D" w:rsidR="00EB5E1A" w:rsidRPr="00C6761E" w:rsidRDefault="00EB5E1A" w:rsidP="00EB5E1A">
            <w:pPr>
              <w:pStyle w:val="TAL"/>
            </w:pPr>
            <w:r w:rsidRPr="00C6761E">
              <w:t>Add groupcast communication security related content</w:t>
            </w:r>
          </w:p>
        </w:tc>
        <w:tc>
          <w:tcPr>
            <w:tcW w:w="708" w:type="dxa"/>
            <w:shd w:val="solid" w:color="FFFFFF" w:fill="auto"/>
          </w:tcPr>
          <w:p w14:paraId="1FAD2133" w14:textId="5954E0C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915D921" w14:textId="6342D7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378076" w14:textId="338078E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A47EE8F" w14:textId="7E5AA8E9" w:rsidR="00EB5E1A" w:rsidRPr="00C6761E" w:rsidRDefault="00EB5E1A" w:rsidP="00EB5E1A">
            <w:pPr>
              <w:pStyle w:val="TAL"/>
              <w:rPr>
                <w:sz w:val="16"/>
                <w:szCs w:val="16"/>
              </w:rPr>
            </w:pPr>
            <w:r w:rsidRPr="00C6761E">
              <w:rPr>
                <w:sz w:val="16"/>
                <w:szCs w:val="16"/>
              </w:rPr>
              <w:t>0190</w:t>
            </w:r>
          </w:p>
        </w:tc>
        <w:tc>
          <w:tcPr>
            <w:tcW w:w="283" w:type="dxa"/>
            <w:shd w:val="solid" w:color="FFFFFF" w:fill="auto"/>
          </w:tcPr>
          <w:p w14:paraId="7497A68F" w14:textId="48D270B1"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8DDA824" w14:textId="5D78758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A88785E" w14:textId="5C31E97A" w:rsidR="00EB5E1A" w:rsidRPr="00C6761E" w:rsidRDefault="00EB5E1A" w:rsidP="00EB5E1A">
            <w:pPr>
              <w:pStyle w:val="TAL"/>
            </w:pPr>
            <w:r w:rsidRPr="00C6761E">
              <w:t>Rename 5GPRUK ID and 5GPRUK in CP based solution and rename PRUK and PRUK ID in UP based solution</w:t>
            </w:r>
          </w:p>
        </w:tc>
        <w:tc>
          <w:tcPr>
            <w:tcW w:w="708" w:type="dxa"/>
            <w:shd w:val="solid" w:color="FFFFFF" w:fill="auto"/>
          </w:tcPr>
          <w:p w14:paraId="107EA1C4" w14:textId="2840C7C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985A32" w14:textId="151FE3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DC912A0" w14:textId="30AC60E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5DC2B29" w14:textId="7FF36514" w:rsidR="00EB5E1A" w:rsidRPr="00C6761E" w:rsidRDefault="00EB5E1A" w:rsidP="00EB5E1A">
            <w:pPr>
              <w:pStyle w:val="TAL"/>
              <w:rPr>
                <w:sz w:val="16"/>
                <w:szCs w:val="16"/>
              </w:rPr>
            </w:pPr>
            <w:r w:rsidRPr="00C6761E">
              <w:rPr>
                <w:sz w:val="16"/>
                <w:szCs w:val="16"/>
              </w:rPr>
              <w:t>0191</w:t>
            </w:r>
          </w:p>
        </w:tc>
        <w:tc>
          <w:tcPr>
            <w:tcW w:w="283" w:type="dxa"/>
            <w:shd w:val="solid" w:color="FFFFFF" w:fill="auto"/>
          </w:tcPr>
          <w:p w14:paraId="1A70B616" w14:textId="204CC18C"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1063CEF" w14:textId="3070593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75C9FF4" w14:textId="4317B1B7" w:rsidR="00EB5E1A" w:rsidRPr="00C6761E" w:rsidRDefault="00EB5E1A" w:rsidP="00EB5E1A">
            <w:pPr>
              <w:pStyle w:val="TAL"/>
            </w:pPr>
            <w:r w:rsidRPr="00C6761E">
              <w:t>MIME types used in PC3a and PC8 and PC3ach</w:t>
            </w:r>
          </w:p>
        </w:tc>
        <w:tc>
          <w:tcPr>
            <w:tcW w:w="708" w:type="dxa"/>
            <w:shd w:val="solid" w:color="FFFFFF" w:fill="auto"/>
          </w:tcPr>
          <w:p w14:paraId="57710252" w14:textId="583C023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1F9AF0F" w14:textId="3849BE8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2BDA792" w14:textId="28B57E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0D24CB3" w14:textId="2E118520" w:rsidR="00EB5E1A" w:rsidRPr="00C6761E" w:rsidRDefault="00EB5E1A" w:rsidP="00EB5E1A">
            <w:pPr>
              <w:pStyle w:val="TAL"/>
              <w:rPr>
                <w:sz w:val="16"/>
                <w:szCs w:val="16"/>
              </w:rPr>
            </w:pPr>
            <w:r w:rsidRPr="00C6761E">
              <w:rPr>
                <w:sz w:val="16"/>
                <w:szCs w:val="16"/>
              </w:rPr>
              <w:t>0192</w:t>
            </w:r>
          </w:p>
        </w:tc>
        <w:tc>
          <w:tcPr>
            <w:tcW w:w="283" w:type="dxa"/>
            <w:shd w:val="solid" w:color="FFFFFF" w:fill="auto"/>
          </w:tcPr>
          <w:p w14:paraId="7ED565DC" w14:textId="32858FF0"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5BB1AC45" w14:textId="325584C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A2ABCF1" w14:textId="37D90E39" w:rsidR="00EB5E1A" w:rsidRPr="00C6761E" w:rsidRDefault="00EB5E1A" w:rsidP="00EB5E1A">
            <w:pPr>
              <w:pStyle w:val="TAL"/>
            </w:pPr>
            <w:r w:rsidRPr="00C6761E">
              <w:t>Multiple corrections for 5G ProSe procedures</w:t>
            </w:r>
          </w:p>
        </w:tc>
        <w:tc>
          <w:tcPr>
            <w:tcW w:w="708" w:type="dxa"/>
            <w:shd w:val="solid" w:color="FFFFFF" w:fill="auto"/>
          </w:tcPr>
          <w:p w14:paraId="649F3647" w14:textId="112CEBC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58EEA" w14:textId="449EFE8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9288113" w14:textId="23622A4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EC761D" w14:textId="734099A2" w:rsidR="00EB5E1A" w:rsidRPr="00C6761E" w:rsidRDefault="00EB5E1A" w:rsidP="00EB5E1A">
            <w:pPr>
              <w:pStyle w:val="TAL"/>
              <w:rPr>
                <w:sz w:val="16"/>
                <w:szCs w:val="16"/>
              </w:rPr>
            </w:pPr>
            <w:r w:rsidRPr="00C6761E">
              <w:rPr>
                <w:sz w:val="16"/>
                <w:szCs w:val="16"/>
              </w:rPr>
              <w:t>0193</w:t>
            </w:r>
          </w:p>
        </w:tc>
        <w:tc>
          <w:tcPr>
            <w:tcW w:w="283" w:type="dxa"/>
            <w:shd w:val="solid" w:color="FFFFFF" w:fill="auto"/>
          </w:tcPr>
          <w:p w14:paraId="177C29ED" w14:textId="2EEFBA93"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1613873" w14:textId="37F4776F"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9BF54F7" w14:textId="155DCB5D" w:rsidR="00EB5E1A" w:rsidRPr="00C6761E" w:rsidRDefault="00EB5E1A" w:rsidP="00EB5E1A">
            <w:pPr>
              <w:pStyle w:val="TAL"/>
            </w:pPr>
            <w:r w:rsidRPr="00C6761E">
              <w:t>CP-PRUK is associated with the RSC</w:t>
            </w:r>
          </w:p>
        </w:tc>
        <w:tc>
          <w:tcPr>
            <w:tcW w:w="708" w:type="dxa"/>
            <w:shd w:val="solid" w:color="FFFFFF" w:fill="auto"/>
          </w:tcPr>
          <w:p w14:paraId="1C2B629F" w14:textId="035E83FF"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683EF" w14:textId="3683357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E021AC" w14:textId="36D89A3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A787FA8" w14:textId="540A6B72" w:rsidR="00EB5E1A" w:rsidRPr="00C6761E" w:rsidRDefault="00EB5E1A" w:rsidP="00EB5E1A">
            <w:pPr>
              <w:pStyle w:val="TAL"/>
              <w:rPr>
                <w:sz w:val="16"/>
                <w:szCs w:val="16"/>
              </w:rPr>
            </w:pPr>
            <w:r w:rsidRPr="00C6761E">
              <w:rPr>
                <w:sz w:val="16"/>
                <w:szCs w:val="16"/>
              </w:rPr>
              <w:t>0194</w:t>
            </w:r>
          </w:p>
        </w:tc>
        <w:tc>
          <w:tcPr>
            <w:tcW w:w="283" w:type="dxa"/>
            <w:shd w:val="solid" w:color="FFFFFF" w:fill="auto"/>
          </w:tcPr>
          <w:p w14:paraId="4BC5FE09" w14:textId="11CD4CB2"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05AF8D58" w14:textId="226E5DE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ACE15ED" w14:textId="76D60F3D" w:rsidR="00EB5E1A" w:rsidRPr="00C6761E" w:rsidRDefault="00EB5E1A" w:rsidP="00EB5E1A">
            <w:pPr>
              <w:pStyle w:val="TAL"/>
            </w:pPr>
            <w:r w:rsidRPr="00C6761E">
              <w:t>Corrections on UE-to-network relay discovery over PC5 interface</w:t>
            </w:r>
          </w:p>
        </w:tc>
        <w:tc>
          <w:tcPr>
            <w:tcW w:w="708" w:type="dxa"/>
            <w:shd w:val="solid" w:color="FFFFFF" w:fill="auto"/>
          </w:tcPr>
          <w:p w14:paraId="0F2BFE57" w14:textId="5BFA786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6BB3CC" w14:textId="404DC3E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4DD6D7B" w14:textId="7F31AFEF"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DBDCF63" w14:textId="256514A5" w:rsidR="00EB5E1A" w:rsidRPr="00C6761E" w:rsidRDefault="00EB5E1A" w:rsidP="00EB5E1A">
            <w:pPr>
              <w:pStyle w:val="TAL"/>
              <w:rPr>
                <w:sz w:val="16"/>
                <w:szCs w:val="16"/>
              </w:rPr>
            </w:pPr>
            <w:r w:rsidRPr="00C6761E">
              <w:rPr>
                <w:sz w:val="16"/>
                <w:szCs w:val="16"/>
              </w:rPr>
              <w:t>0195</w:t>
            </w:r>
          </w:p>
        </w:tc>
        <w:tc>
          <w:tcPr>
            <w:tcW w:w="283" w:type="dxa"/>
            <w:shd w:val="solid" w:color="FFFFFF" w:fill="auto"/>
          </w:tcPr>
          <w:p w14:paraId="55CA02A6" w14:textId="4D07E31E"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1D4738B" w14:textId="1741BAB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E618227" w14:textId="6DC806A3" w:rsidR="00EB5E1A" w:rsidRPr="00C6761E" w:rsidRDefault="00EB5E1A" w:rsidP="00EB5E1A">
            <w:pPr>
              <w:pStyle w:val="TAL"/>
            </w:pPr>
            <w:r w:rsidRPr="00C6761E">
              <w:t>Corrections on discoverer UE procedure for group member discovery</w:t>
            </w:r>
          </w:p>
        </w:tc>
        <w:tc>
          <w:tcPr>
            <w:tcW w:w="708" w:type="dxa"/>
            <w:shd w:val="solid" w:color="FFFFFF" w:fill="auto"/>
          </w:tcPr>
          <w:p w14:paraId="4DCABFCC" w14:textId="32EA963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6236972D" w14:textId="65F289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3527E59" w14:textId="385F781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EC616D6" w14:textId="08F9F71A" w:rsidR="00EB5E1A" w:rsidRPr="00C6761E" w:rsidRDefault="00EB5E1A" w:rsidP="00EB5E1A">
            <w:pPr>
              <w:pStyle w:val="TAL"/>
              <w:rPr>
                <w:sz w:val="16"/>
                <w:szCs w:val="16"/>
              </w:rPr>
            </w:pPr>
            <w:r w:rsidRPr="00C6761E">
              <w:rPr>
                <w:sz w:val="16"/>
                <w:szCs w:val="16"/>
              </w:rPr>
              <w:t>0196</w:t>
            </w:r>
          </w:p>
        </w:tc>
        <w:tc>
          <w:tcPr>
            <w:tcW w:w="283" w:type="dxa"/>
            <w:shd w:val="solid" w:color="FFFFFF" w:fill="auto"/>
          </w:tcPr>
          <w:p w14:paraId="40670F45" w14:textId="3AD7B7CC"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CC1A9E6" w14:textId="27AD8CBE"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FC29C" w14:textId="19FF8068" w:rsidR="00EB5E1A" w:rsidRPr="00C6761E" w:rsidRDefault="00EB5E1A" w:rsidP="00EB5E1A">
            <w:pPr>
              <w:pStyle w:val="TAL"/>
            </w:pPr>
            <w:r w:rsidRPr="00C6761E">
              <w:t>Corrections on discoveree UE procedures for group member discovery and U2N relay discovery</w:t>
            </w:r>
          </w:p>
        </w:tc>
        <w:tc>
          <w:tcPr>
            <w:tcW w:w="708" w:type="dxa"/>
            <w:shd w:val="solid" w:color="FFFFFF" w:fill="auto"/>
          </w:tcPr>
          <w:p w14:paraId="57F99D48" w14:textId="6C915A5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E6644AA" w14:textId="2881D19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46524AC" w14:textId="0871FE9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3C9814" w14:textId="3E19C042" w:rsidR="00EB5E1A" w:rsidRPr="00C6761E" w:rsidRDefault="00EB5E1A" w:rsidP="00EB5E1A">
            <w:pPr>
              <w:pStyle w:val="TAL"/>
              <w:rPr>
                <w:sz w:val="16"/>
                <w:szCs w:val="16"/>
              </w:rPr>
            </w:pPr>
            <w:r w:rsidRPr="00C6761E">
              <w:rPr>
                <w:sz w:val="16"/>
                <w:szCs w:val="16"/>
              </w:rPr>
              <w:t>0197</w:t>
            </w:r>
          </w:p>
        </w:tc>
        <w:tc>
          <w:tcPr>
            <w:tcW w:w="283" w:type="dxa"/>
            <w:shd w:val="solid" w:color="FFFFFF" w:fill="auto"/>
          </w:tcPr>
          <w:p w14:paraId="3AA2F695" w14:textId="1F82789F"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8DA7844" w14:textId="2082962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0447CC8" w14:textId="2D6A6A34" w:rsidR="00EB5E1A" w:rsidRPr="00C6761E" w:rsidRDefault="00EB5E1A" w:rsidP="00EB5E1A">
            <w:pPr>
              <w:pStyle w:val="TAL"/>
            </w:pPr>
            <w:r w:rsidRPr="00C6761E">
              <w:t>Configuration parameters for 5G ProSe remote UE using 5G ProSe layer-3 UE-to-network relay</w:t>
            </w:r>
          </w:p>
        </w:tc>
        <w:tc>
          <w:tcPr>
            <w:tcW w:w="708" w:type="dxa"/>
            <w:shd w:val="solid" w:color="FFFFFF" w:fill="auto"/>
          </w:tcPr>
          <w:p w14:paraId="2E73C159" w14:textId="1F4311A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EBA9C9" w14:textId="342EE29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6DD3339" w14:textId="520CC65D"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1F02FC2F" w14:textId="54C2515C" w:rsidR="00EB5E1A" w:rsidRPr="00C6761E" w:rsidRDefault="00EB5E1A" w:rsidP="00EB5E1A">
            <w:pPr>
              <w:pStyle w:val="TAL"/>
              <w:rPr>
                <w:sz w:val="16"/>
                <w:szCs w:val="16"/>
              </w:rPr>
            </w:pPr>
            <w:r w:rsidRPr="00C6761E">
              <w:rPr>
                <w:sz w:val="16"/>
                <w:szCs w:val="16"/>
              </w:rPr>
              <w:t>0198</w:t>
            </w:r>
          </w:p>
        </w:tc>
        <w:tc>
          <w:tcPr>
            <w:tcW w:w="283" w:type="dxa"/>
            <w:shd w:val="solid" w:color="FFFFFF" w:fill="auto"/>
          </w:tcPr>
          <w:p w14:paraId="50914EE5" w14:textId="48BB9AAE"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18C8D64" w14:textId="5C6068B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192C3D" w14:textId="2D4D2225" w:rsidR="00EB5E1A" w:rsidRPr="00C6761E" w:rsidRDefault="00EB5E1A" w:rsidP="00EB5E1A">
            <w:pPr>
              <w:pStyle w:val="TAL"/>
            </w:pPr>
            <w:r w:rsidRPr="00C6761E">
              <w:t>Clarification on implementation specific means of UE stopping direct discovery procedures</w:t>
            </w:r>
          </w:p>
        </w:tc>
        <w:tc>
          <w:tcPr>
            <w:tcW w:w="708" w:type="dxa"/>
            <w:shd w:val="solid" w:color="FFFFFF" w:fill="auto"/>
          </w:tcPr>
          <w:p w14:paraId="38C30431" w14:textId="6B08CB9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F0A525" w14:textId="478386F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0FC322B" w14:textId="66EDE6A7"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1D582A" w14:textId="61EE5DAE" w:rsidR="00EB5E1A" w:rsidRPr="00C6761E" w:rsidRDefault="00EB5E1A" w:rsidP="00EB5E1A">
            <w:pPr>
              <w:pStyle w:val="TAL"/>
              <w:rPr>
                <w:sz w:val="16"/>
                <w:szCs w:val="16"/>
              </w:rPr>
            </w:pPr>
            <w:r w:rsidRPr="00C6761E">
              <w:rPr>
                <w:sz w:val="16"/>
                <w:szCs w:val="16"/>
              </w:rPr>
              <w:t>0199</w:t>
            </w:r>
          </w:p>
        </w:tc>
        <w:tc>
          <w:tcPr>
            <w:tcW w:w="283" w:type="dxa"/>
            <w:shd w:val="solid" w:color="FFFFFF" w:fill="auto"/>
          </w:tcPr>
          <w:p w14:paraId="1ECC141C" w14:textId="4A906446"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62C2947" w14:textId="7E1A58E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73837A0" w14:textId="301967DE" w:rsidR="00EB5E1A" w:rsidRPr="00C6761E" w:rsidRDefault="00EB5E1A" w:rsidP="00EB5E1A">
            <w:pPr>
              <w:pStyle w:val="TAL"/>
            </w:pPr>
            <w:r w:rsidRPr="00C6761E">
              <w:t>Clarification on announcing procedure for relay discovery additional information</w:t>
            </w:r>
          </w:p>
        </w:tc>
        <w:tc>
          <w:tcPr>
            <w:tcW w:w="708" w:type="dxa"/>
            <w:shd w:val="solid" w:color="FFFFFF" w:fill="auto"/>
          </w:tcPr>
          <w:p w14:paraId="02BABCC3" w14:textId="4B7677B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2D16A7E" w14:textId="2E4BAD6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6EF1F1E" w14:textId="75D4E19B"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E899659" w14:textId="2ECC6B8D" w:rsidR="00EB5E1A" w:rsidRPr="00C6761E" w:rsidRDefault="00EB5E1A" w:rsidP="00EB5E1A">
            <w:pPr>
              <w:pStyle w:val="TAL"/>
              <w:rPr>
                <w:sz w:val="16"/>
                <w:szCs w:val="16"/>
              </w:rPr>
            </w:pPr>
            <w:r w:rsidRPr="00C6761E">
              <w:rPr>
                <w:sz w:val="16"/>
                <w:szCs w:val="16"/>
              </w:rPr>
              <w:t>0200</w:t>
            </w:r>
          </w:p>
        </w:tc>
        <w:tc>
          <w:tcPr>
            <w:tcW w:w="283" w:type="dxa"/>
            <w:shd w:val="solid" w:color="FFFFFF" w:fill="auto"/>
          </w:tcPr>
          <w:p w14:paraId="4F5993A5" w14:textId="500502FC"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3A820D70" w14:textId="30478DE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A4A5C21" w14:textId="630FF931" w:rsidR="00EB5E1A" w:rsidRPr="00C6761E" w:rsidRDefault="00EB5E1A" w:rsidP="00EB5E1A">
            <w:pPr>
              <w:pStyle w:val="TAL"/>
            </w:pPr>
            <w:r w:rsidRPr="00C6761E">
              <w:t>Miscellaneous corrections</w:t>
            </w:r>
          </w:p>
        </w:tc>
        <w:tc>
          <w:tcPr>
            <w:tcW w:w="708" w:type="dxa"/>
            <w:shd w:val="solid" w:color="FFFFFF" w:fill="auto"/>
          </w:tcPr>
          <w:p w14:paraId="01BD1AAF" w14:textId="1ADB225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8021C8" w14:textId="6664994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C9CC71A" w14:textId="725A4152"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58F1B4B" w14:textId="6F4E6523" w:rsidR="00EB5E1A" w:rsidRPr="00C6761E" w:rsidRDefault="00EB5E1A" w:rsidP="00EB5E1A">
            <w:pPr>
              <w:pStyle w:val="TAL"/>
              <w:rPr>
                <w:sz w:val="16"/>
                <w:szCs w:val="16"/>
              </w:rPr>
            </w:pPr>
            <w:r w:rsidRPr="00C6761E">
              <w:rPr>
                <w:sz w:val="16"/>
                <w:szCs w:val="16"/>
              </w:rPr>
              <w:t>0203</w:t>
            </w:r>
          </w:p>
        </w:tc>
        <w:tc>
          <w:tcPr>
            <w:tcW w:w="283" w:type="dxa"/>
            <w:shd w:val="solid" w:color="FFFFFF" w:fill="auto"/>
          </w:tcPr>
          <w:p w14:paraId="6E16E6FB" w14:textId="3A86344B"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FA82A1C" w14:textId="3E58D88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16468FB" w14:textId="02D5C689" w:rsidR="00EB5E1A" w:rsidRPr="00C6761E" w:rsidRDefault="00EB5E1A" w:rsidP="00EB5E1A">
            <w:pPr>
              <w:pStyle w:val="TAL"/>
            </w:pPr>
            <w:r w:rsidRPr="00C6761E">
              <w:t>IP address of the 5G DDNMF provisioned by the network</w:t>
            </w:r>
          </w:p>
        </w:tc>
        <w:tc>
          <w:tcPr>
            <w:tcW w:w="708" w:type="dxa"/>
            <w:shd w:val="solid" w:color="FFFFFF" w:fill="auto"/>
          </w:tcPr>
          <w:p w14:paraId="341C6C48" w14:textId="63C01C72"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7CFA6E3D" w14:textId="0EF53868"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2E640409" w14:textId="2F8B087E" w:rsidR="001B1E03" w:rsidRPr="00C6761E" w:rsidRDefault="001B1E0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DFB9A12" w14:textId="41FE9A99" w:rsidR="001B1E03" w:rsidRPr="00C6761E" w:rsidRDefault="001B1E03" w:rsidP="001B1E03">
            <w:pPr>
              <w:pStyle w:val="TAL"/>
              <w:rPr>
                <w:sz w:val="16"/>
                <w:szCs w:val="16"/>
              </w:rPr>
            </w:pPr>
            <w:r w:rsidRPr="00C6761E">
              <w:rPr>
                <w:sz w:val="16"/>
                <w:szCs w:val="16"/>
              </w:rPr>
              <w:t>0204</w:t>
            </w:r>
          </w:p>
        </w:tc>
        <w:tc>
          <w:tcPr>
            <w:tcW w:w="283" w:type="dxa"/>
            <w:shd w:val="solid" w:color="FFFFFF" w:fill="auto"/>
          </w:tcPr>
          <w:p w14:paraId="48528559" w14:textId="58A830E4" w:rsidR="001B1E03" w:rsidRPr="000F043F" w:rsidRDefault="001B1E03" w:rsidP="000F043F">
            <w:pPr>
              <w:pStyle w:val="TAR"/>
              <w:rPr>
                <w:rFonts w:cs="Arial"/>
                <w:sz w:val="16"/>
                <w:szCs w:val="16"/>
              </w:rPr>
            </w:pPr>
            <w:r w:rsidRPr="000F043F">
              <w:rPr>
                <w:rFonts w:cs="Arial"/>
                <w:sz w:val="16"/>
                <w:szCs w:val="16"/>
              </w:rPr>
              <w:t>2</w:t>
            </w:r>
          </w:p>
        </w:tc>
        <w:tc>
          <w:tcPr>
            <w:tcW w:w="284" w:type="dxa"/>
            <w:shd w:val="solid" w:color="FFFFFF" w:fill="auto"/>
          </w:tcPr>
          <w:p w14:paraId="20D274E3" w14:textId="6CC9E2BB" w:rsidR="001B1E03" w:rsidRPr="00C6761E" w:rsidRDefault="001B1E03" w:rsidP="001B1E03">
            <w:pPr>
              <w:pStyle w:val="TAC"/>
              <w:rPr>
                <w:sz w:val="16"/>
                <w:szCs w:val="16"/>
              </w:rPr>
            </w:pPr>
            <w:r w:rsidRPr="00C6761E">
              <w:rPr>
                <w:sz w:val="16"/>
                <w:szCs w:val="16"/>
              </w:rPr>
              <w:t>F</w:t>
            </w:r>
          </w:p>
        </w:tc>
        <w:tc>
          <w:tcPr>
            <w:tcW w:w="5151" w:type="dxa"/>
            <w:shd w:val="solid" w:color="FFFFFF" w:fill="auto"/>
          </w:tcPr>
          <w:p w14:paraId="44DADBDE" w14:textId="52976ED5" w:rsidR="001B1E03" w:rsidRPr="00C6761E" w:rsidRDefault="001B1E03" w:rsidP="001B1E03">
            <w:pPr>
              <w:pStyle w:val="TAL"/>
            </w:pPr>
            <w:r w:rsidRPr="00C6761E">
              <w:t>Correcting handling of authentication synchronisation error</w:t>
            </w:r>
          </w:p>
        </w:tc>
        <w:tc>
          <w:tcPr>
            <w:tcW w:w="708" w:type="dxa"/>
            <w:shd w:val="solid" w:color="FFFFFF" w:fill="auto"/>
          </w:tcPr>
          <w:p w14:paraId="1B319E5B" w14:textId="7389D546"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DF3B1BE" w14:textId="19921F2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8F6B0B8" w14:textId="7F587D2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AE675DB" w14:textId="2B66D4A3" w:rsidR="00EB5E1A" w:rsidRPr="00C6761E" w:rsidRDefault="00EB5E1A" w:rsidP="00EB5E1A">
            <w:pPr>
              <w:pStyle w:val="TAL"/>
              <w:rPr>
                <w:sz w:val="16"/>
                <w:szCs w:val="16"/>
              </w:rPr>
            </w:pPr>
            <w:r w:rsidRPr="00C6761E">
              <w:rPr>
                <w:sz w:val="16"/>
                <w:szCs w:val="16"/>
              </w:rPr>
              <w:t>0205</w:t>
            </w:r>
          </w:p>
        </w:tc>
        <w:tc>
          <w:tcPr>
            <w:tcW w:w="283" w:type="dxa"/>
            <w:shd w:val="solid" w:color="FFFFFF" w:fill="auto"/>
          </w:tcPr>
          <w:p w14:paraId="56444BCB" w14:textId="3F02545E"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51C808B" w14:textId="0FC2EB2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17C0727" w14:textId="29C173BB" w:rsidR="00EB5E1A" w:rsidRPr="00C6761E" w:rsidRDefault="00EB5E1A" w:rsidP="00EB5E1A">
            <w:pPr>
              <w:pStyle w:val="TAL"/>
            </w:pPr>
            <w:r w:rsidRPr="00C6761E">
              <w:t>Correction for &lt;key-request&gt; handling</w:t>
            </w:r>
          </w:p>
        </w:tc>
        <w:tc>
          <w:tcPr>
            <w:tcW w:w="708" w:type="dxa"/>
            <w:shd w:val="solid" w:color="FFFFFF" w:fill="auto"/>
          </w:tcPr>
          <w:p w14:paraId="0E2B0E8E" w14:textId="5C1022E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C6761E" w:rsidRDefault="00EB5E1A" w:rsidP="00EB5E1A">
            <w:pPr>
              <w:pStyle w:val="TAC"/>
              <w:rPr>
                <w:sz w:val="16"/>
                <w:szCs w:val="16"/>
                <w:lang w:eastAsia="zh-CN"/>
              </w:rPr>
            </w:pPr>
            <w:r w:rsidRPr="00C6761E">
              <w:rPr>
                <w:sz w:val="16"/>
                <w:szCs w:val="16"/>
                <w:lang w:eastAsia="zh-CN"/>
              </w:rPr>
              <w:lastRenderedPageBreak/>
              <w:t>2022-12</w:t>
            </w:r>
          </w:p>
        </w:tc>
        <w:tc>
          <w:tcPr>
            <w:tcW w:w="800" w:type="dxa"/>
            <w:shd w:val="solid" w:color="FFFFFF" w:fill="auto"/>
          </w:tcPr>
          <w:p w14:paraId="5312A17E" w14:textId="43220FA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CA522B" w14:textId="14DCF76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8BEE49B" w14:textId="54699498" w:rsidR="00EB5E1A" w:rsidRPr="00C6761E" w:rsidRDefault="00EB5E1A" w:rsidP="00EB5E1A">
            <w:pPr>
              <w:pStyle w:val="TAL"/>
              <w:rPr>
                <w:sz w:val="16"/>
                <w:szCs w:val="16"/>
              </w:rPr>
            </w:pPr>
            <w:r w:rsidRPr="00C6761E">
              <w:rPr>
                <w:sz w:val="16"/>
                <w:szCs w:val="16"/>
              </w:rPr>
              <w:t>0206</w:t>
            </w:r>
          </w:p>
        </w:tc>
        <w:tc>
          <w:tcPr>
            <w:tcW w:w="283" w:type="dxa"/>
            <w:shd w:val="solid" w:color="FFFFFF" w:fill="auto"/>
          </w:tcPr>
          <w:p w14:paraId="5E54F5DC" w14:textId="4DF62352" w:rsidR="00EB5E1A" w:rsidRPr="000F043F" w:rsidRDefault="00EB5E1A" w:rsidP="000F043F">
            <w:pPr>
              <w:pStyle w:val="TAR"/>
              <w:rPr>
                <w:rFonts w:cs="Arial"/>
                <w:sz w:val="16"/>
                <w:szCs w:val="16"/>
              </w:rPr>
            </w:pPr>
            <w:r w:rsidRPr="000F043F">
              <w:rPr>
                <w:rFonts w:cs="Arial"/>
                <w:sz w:val="16"/>
                <w:szCs w:val="16"/>
              </w:rPr>
              <w:t>2</w:t>
            </w:r>
          </w:p>
        </w:tc>
        <w:tc>
          <w:tcPr>
            <w:tcW w:w="284" w:type="dxa"/>
            <w:shd w:val="solid" w:color="FFFFFF" w:fill="auto"/>
          </w:tcPr>
          <w:p w14:paraId="7C68D3CE" w14:textId="7B5EA069"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9292B3" w14:textId="035807B5" w:rsidR="00EB5E1A" w:rsidRPr="00C6761E" w:rsidRDefault="00EB5E1A" w:rsidP="00EB5E1A">
            <w:pPr>
              <w:pStyle w:val="TAL"/>
            </w:pPr>
            <w:r w:rsidRPr="00C6761E">
              <w:rPr>
                <w:noProof/>
                <w:lang w:eastAsia="zh-CN"/>
              </w:rPr>
              <w:t>C</w:t>
            </w:r>
            <w:r w:rsidRPr="00C6761E">
              <w:rPr>
                <w:rFonts w:hint="eastAsia"/>
                <w:noProof/>
                <w:lang w:eastAsia="zh-CN"/>
              </w:rPr>
              <w:t>la</w:t>
            </w:r>
            <w:r w:rsidRPr="00C6761E">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257A77B" w14:textId="2446A4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7C0F3AD" w14:textId="1858E6B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050ED19" w14:textId="3548DBED" w:rsidR="00EB5E1A" w:rsidRPr="00C6761E" w:rsidRDefault="00EB5E1A" w:rsidP="00EB5E1A">
            <w:pPr>
              <w:pStyle w:val="TAL"/>
              <w:rPr>
                <w:sz w:val="16"/>
                <w:szCs w:val="16"/>
              </w:rPr>
            </w:pPr>
            <w:r w:rsidRPr="00C6761E">
              <w:rPr>
                <w:sz w:val="16"/>
                <w:szCs w:val="16"/>
              </w:rPr>
              <w:t>0207</w:t>
            </w:r>
          </w:p>
        </w:tc>
        <w:tc>
          <w:tcPr>
            <w:tcW w:w="283" w:type="dxa"/>
            <w:shd w:val="solid" w:color="FFFFFF" w:fill="auto"/>
          </w:tcPr>
          <w:p w14:paraId="0BA482DF" w14:textId="70077F3A"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13D4DA0" w14:textId="7CD4933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7D7B7D5" w14:textId="38190D7F" w:rsidR="00EB5E1A" w:rsidRPr="00C6761E" w:rsidRDefault="00EB5E1A" w:rsidP="00EB5E1A">
            <w:pPr>
              <w:pStyle w:val="TAL"/>
              <w:rPr>
                <w:noProof/>
                <w:lang w:eastAsia="zh-CN"/>
              </w:rPr>
            </w:pPr>
            <w:r w:rsidRPr="00C6761E">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40DB6F8" w14:textId="007A65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D311A5D" w14:textId="130B31E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FCD4C8F" w14:textId="0DE60D3F" w:rsidR="00EB5E1A" w:rsidRPr="00C6761E" w:rsidRDefault="00EB5E1A" w:rsidP="00EB5E1A">
            <w:pPr>
              <w:pStyle w:val="TAL"/>
              <w:rPr>
                <w:sz w:val="16"/>
                <w:szCs w:val="16"/>
              </w:rPr>
            </w:pPr>
            <w:r w:rsidRPr="00C6761E">
              <w:rPr>
                <w:sz w:val="16"/>
                <w:szCs w:val="16"/>
              </w:rPr>
              <w:t>0208</w:t>
            </w:r>
          </w:p>
        </w:tc>
        <w:tc>
          <w:tcPr>
            <w:tcW w:w="283" w:type="dxa"/>
            <w:shd w:val="solid" w:color="FFFFFF" w:fill="auto"/>
          </w:tcPr>
          <w:p w14:paraId="41FEDD92" w14:textId="21B4C2F2"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6986F8C9" w14:textId="170B8C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A03338C" w14:textId="116CDAC9" w:rsidR="00EB5E1A" w:rsidRPr="00C6761E" w:rsidRDefault="00EB5E1A" w:rsidP="00EB5E1A">
            <w:pPr>
              <w:pStyle w:val="TAL"/>
              <w:rPr>
                <w:noProof/>
                <w:lang w:eastAsia="zh-CN"/>
              </w:rPr>
            </w:pPr>
            <w:r w:rsidRPr="00C6761E">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253A99EB" w14:textId="6B91A4E4"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542F9341" w14:textId="0E9FD192" w:rsidR="001B1E03" w:rsidRPr="00C6761E" w:rsidRDefault="00400FFE"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030F802" w14:textId="019C1B32" w:rsidR="001B1E03" w:rsidRPr="00C6761E" w:rsidRDefault="00F80DDB" w:rsidP="001B1E03">
            <w:pPr>
              <w:pStyle w:val="TAL"/>
              <w:rPr>
                <w:sz w:val="16"/>
                <w:szCs w:val="16"/>
              </w:rPr>
            </w:pPr>
            <w:r w:rsidRPr="00C6761E">
              <w:rPr>
                <w:sz w:val="16"/>
                <w:szCs w:val="16"/>
              </w:rPr>
              <w:t>0209</w:t>
            </w:r>
          </w:p>
        </w:tc>
        <w:tc>
          <w:tcPr>
            <w:tcW w:w="283" w:type="dxa"/>
            <w:shd w:val="solid" w:color="FFFFFF" w:fill="auto"/>
          </w:tcPr>
          <w:p w14:paraId="31A744F0" w14:textId="648E19BC" w:rsidR="001B1E03" w:rsidRPr="000F043F" w:rsidRDefault="00F80DDB" w:rsidP="000F043F">
            <w:pPr>
              <w:pStyle w:val="TAR"/>
              <w:rPr>
                <w:rFonts w:cs="Arial"/>
                <w:sz w:val="16"/>
                <w:szCs w:val="16"/>
              </w:rPr>
            </w:pPr>
            <w:r w:rsidRPr="000F043F">
              <w:rPr>
                <w:rFonts w:cs="Arial"/>
                <w:sz w:val="16"/>
                <w:szCs w:val="16"/>
              </w:rPr>
              <w:t>1</w:t>
            </w:r>
          </w:p>
        </w:tc>
        <w:tc>
          <w:tcPr>
            <w:tcW w:w="284" w:type="dxa"/>
            <w:shd w:val="solid" w:color="FFFFFF" w:fill="auto"/>
          </w:tcPr>
          <w:p w14:paraId="790C675A" w14:textId="060A593F" w:rsidR="001B1E03" w:rsidRPr="00C6761E" w:rsidRDefault="00F80DDB" w:rsidP="001B1E03">
            <w:pPr>
              <w:pStyle w:val="TAC"/>
              <w:rPr>
                <w:sz w:val="16"/>
                <w:szCs w:val="16"/>
              </w:rPr>
            </w:pPr>
            <w:r w:rsidRPr="00C6761E">
              <w:rPr>
                <w:sz w:val="16"/>
                <w:szCs w:val="16"/>
              </w:rPr>
              <w:t>F</w:t>
            </w:r>
          </w:p>
        </w:tc>
        <w:tc>
          <w:tcPr>
            <w:tcW w:w="5151" w:type="dxa"/>
            <w:shd w:val="solid" w:color="FFFFFF" w:fill="auto"/>
          </w:tcPr>
          <w:p w14:paraId="6BE5E26D" w14:textId="64E46F6D" w:rsidR="001B1E03" w:rsidRPr="00C6761E" w:rsidRDefault="00400FFE" w:rsidP="001B1E03">
            <w:pPr>
              <w:pStyle w:val="TAL"/>
              <w:rPr>
                <w:noProof/>
                <w:lang w:eastAsia="zh-CN"/>
              </w:rPr>
            </w:pPr>
            <w:r w:rsidRPr="00C6761E">
              <w:rPr>
                <w:noProof/>
                <w:lang w:eastAsia="zh-CN"/>
              </w:rPr>
              <w:t>Default DRX for direct link establishment</w:t>
            </w:r>
          </w:p>
        </w:tc>
        <w:tc>
          <w:tcPr>
            <w:tcW w:w="708" w:type="dxa"/>
            <w:shd w:val="solid" w:color="FFFFFF" w:fill="auto"/>
          </w:tcPr>
          <w:p w14:paraId="6D2C5DD1" w14:textId="5C04C4F2" w:rsidR="001B1E03" w:rsidRPr="00C6761E" w:rsidRDefault="001B1E03" w:rsidP="001B1E03">
            <w:pPr>
              <w:pStyle w:val="TAC"/>
              <w:rPr>
                <w:sz w:val="16"/>
                <w:szCs w:val="16"/>
                <w:lang w:eastAsia="zh-CN"/>
              </w:rPr>
            </w:pPr>
            <w:r w:rsidRPr="00C6761E">
              <w:rPr>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00DBD356" w14:textId="500F4989"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0C4737F4" w14:textId="77F74F4F" w:rsidR="001B1E03" w:rsidRPr="00C6761E" w:rsidRDefault="0040375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233A377A" w14:textId="381447E9" w:rsidR="001B1E03" w:rsidRPr="00C6761E" w:rsidRDefault="006E4CD5" w:rsidP="001B1E03">
            <w:pPr>
              <w:pStyle w:val="TAL"/>
              <w:rPr>
                <w:sz w:val="16"/>
                <w:szCs w:val="16"/>
              </w:rPr>
            </w:pPr>
            <w:r w:rsidRPr="00C6761E">
              <w:rPr>
                <w:sz w:val="16"/>
                <w:szCs w:val="16"/>
              </w:rPr>
              <w:t>0210</w:t>
            </w:r>
          </w:p>
        </w:tc>
        <w:tc>
          <w:tcPr>
            <w:tcW w:w="283" w:type="dxa"/>
            <w:shd w:val="solid" w:color="FFFFFF" w:fill="auto"/>
          </w:tcPr>
          <w:p w14:paraId="0B6F0C44" w14:textId="208EB35C" w:rsidR="001B1E03" w:rsidRPr="000F043F" w:rsidRDefault="006E4CD5" w:rsidP="000F043F">
            <w:pPr>
              <w:pStyle w:val="TAR"/>
              <w:rPr>
                <w:rFonts w:cs="Arial"/>
                <w:sz w:val="16"/>
                <w:szCs w:val="16"/>
              </w:rPr>
            </w:pPr>
            <w:r w:rsidRPr="000F043F">
              <w:rPr>
                <w:rFonts w:cs="Arial"/>
                <w:sz w:val="16"/>
                <w:szCs w:val="16"/>
              </w:rPr>
              <w:t>2</w:t>
            </w:r>
          </w:p>
        </w:tc>
        <w:tc>
          <w:tcPr>
            <w:tcW w:w="284" w:type="dxa"/>
            <w:shd w:val="solid" w:color="FFFFFF" w:fill="auto"/>
          </w:tcPr>
          <w:p w14:paraId="3E364CBB" w14:textId="1503937C" w:rsidR="001B1E03" w:rsidRPr="00C6761E" w:rsidRDefault="006E4CD5" w:rsidP="001B1E03">
            <w:pPr>
              <w:pStyle w:val="TAC"/>
              <w:rPr>
                <w:sz w:val="16"/>
                <w:szCs w:val="16"/>
              </w:rPr>
            </w:pPr>
            <w:r w:rsidRPr="00C6761E">
              <w:rPr>
                <w:sz w:val="16"/>
                <w:szCs w:val="16"/>
              </w:rPr>
              <w:t>F</w:t>
            </w:r>
          </w:p>
        </w:tc>
        <w:tc>
          <w:tcPr>
            <w:tcW w:w="5151" w:type="dxa"/>
            <w:shd w:val="solid" w:color="FFFFFF" w:fill="auto"/>
          </w:tcPr>
          <w:p w14:paraId="442A70B9" w14:textId="60B63C15" w:rsidR="001B1E03" w:rsidRPr="00C6761E" w:rsidRDefault="00403753" w:rsidP="001B1E03">
            <w:pPr>
              <w:pStyle w:val="TAL"/>
              <w:rPr>
                <w:noProof/>
                <w:lang w:eastAsia="zh-CN"/>
              </w:rPr>
            </w:pPr>
            <w:r w:rsidRPr="00C6761E">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0A17155" w14:textId="4F4E935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C858DB1" w14:textId="0BAD5965"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A998189" w14:textId="06E9719D" w:rsidR="00EB5E1A" w:rsidRPr="00C6761E" w:rsidRDefault="00EB5E1A" w:rsidP="00EB5E1A">
            <w:pPr>
              <w:pStyle w:val="TAL"/>
              <w:rPr>
                <w:sz w:val="16"/>
                <w:szCs w:val="16"/>
              </w:rPr>
            </w:pPr>
            <w:r w:rsidRPr="00C6761E">
              <w:rPr>
                <w:sz w:val="16"/>
                <w:szCs w:val="16"/>
              </w:rPr>
              <w:t>0211</w:t>
            </w:r>
          </w:p>
        </w:tc>
        <w:tc>
          <w:tcPr>
            <w:tcW w:w="283" w:type="dxa"/>
            <w:shd w:val="solid" w:color="FFFFFF" w:fill="auto"/>
          </w:tcPr>
          <w:p w14:paraId="1E0B547D" w14:textId="2628DE35"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33B51295" w14:textId="27E1DB8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96A96F" w14:textId="33AF6FC8" w:rsidR="00EB5E1A" w:rsidRPr="00C6761E" w:rsidRDefault="00EB5E1A" w:rsidP="00EB5E1A">
            <w:pPr>
              <w:pStyle w:val="TAL"/>
              <w:rPr>
                <w:noProof/>
                <w:lang w:eastAsia="zh-CN"/>
              </w:rPr>
            </w:pPr>
            <w:r w:rsidRPr="00C6761E">
              <w:t>O</w:t>
            </w:r>
            <w:r w:rsidRPr="00C6761E">
              <w:rPr>
                <w:rFonts w:hint="eastAsia"/>
                <w:lang w:eastAsia="zh-CN"/>
              </w:rPr>
              <w:t>p</w:t>
            </w:r>
            <w:r w:rsidRPr="00C6761E">
              <w:rPr>
                <w:lang w:eastAsia="zh-CN"/>
              </w:rPr>
              <w:t>tional to provision N3IWF selection infomation to the UEt</w:t>
            </w:r>
          </w:p>
        </w:tc>
        <w:tc>
          <w:tcPr>
            <w:tcW w:w="708" w:type="dxa"/>
            <w:shd w:val="solid" w:color="FFFFFF" w:fill="auto"/>
          </w:tcPr>
          <w:p w14:paraId="62EECFDA" w14:textId="092A654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36E2613" w14:textId="1E5B861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3B77475" w14:textId="47699F9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2FFB5FE8" w14:textId="1D462D84" w:rsidR="00EB5E1A" w:rsidRPr="00C6761E" w:rsidRDefault="00EB5E1A" w:rsidP="00EB5E1A">
            <w:pPr>
              <w:pStyle w:val="TAL"/>
              <w:rPr>
                <w:sz w:val="16"/>
                <w:szCs w:val="16"/>
              </w:rPr>
            </w:pPr>
            <w:r w:rsidRPr="00C6761E">
              <w:rPr>
                <w:sz w:val="16"/>
                <w:szCs w:val="16"/>
              </w:rPr>
              <w:t>0213</w:t>
            </w:r>
          </w:p>
        </w:tc>
        <w:tc>
          <w:tcPr>
            <w:tcW w:w="283" w:type="dxa"/>
            <w:shd w:val="solid" w:color="FFFFFF" w:fill="auto"/>
          </w:tcPr>
          <w:p w14:paraId="599B11FC" w14:textId="4FE1E74E" w:rsidR="00EB5E1A" w:rsidRPr="000F043F" w:rsidRDefault="00EB5E1A" w:rsidP="000F043F">
            <w:pPr>
              <w:pStyle w:val="TAR"/>
              <w:rPr>
                <w:rFonts w:cs="Arial"/>
                <w:sz w:val="16"/>
                <w:szCs w:val="16"/>
              </w:rPr>
            </w:pPr>
            <w:r w:rsidRPr="000F043F">
              <w:rPr>
                <w:rFonts w:cs="Arial"/>
                <w:sz w:val="16"/>
                <w:szCs w:val="16"/>
              </w:rPr>
              <w:t>2</w:t>
            </w:r>
          </w:p>
        </w:tc>
        <w:tc>
          <w:tcPr>
            <w:tcW w:w="284" w:type="dxa"/>
            <w:shd w:val="solid" w:color="FFFFFF" w:fill="auto"/>
          </w:tcPr>
          <w:p w14:paraId="2D0DCE0F" w14:textId="738860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5A6E34E" w14:textId="4950FF70" w:rsidR="00EB5E1A" w:rsidRPr="00C6761E" w:rsidRDefault="00EB5E1A" w:rsidP="00EB5E1A">
            <w:pPr>
              <w:pStyle w:val="TAL"/>
            </w:pPr>
            <w:r w:rsidRPr="00C6761E">
              <w:t>Clarify on the MOBIKE</w:t>
            </w:r>
          </w:p>
        </w:tc>
        <w:tc>
          <w:tcPr>
            <w:tcW w:w="708" w:type="dxa"/>
            <w:shd w:val="solid" w:color="FFFFFF" w:fill="auto"/>
          </w:tcPr>
          <w:p w14:paraId="6E6AD03F" w14:textId="3A7BFE8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AF08702" w14:textId="2E6DCA7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8783E73" w14:textId="0259D79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00C32E" w14:textId="63E4652F" w:rsidR="00EB5E1A" w:rsidRPr="00C6761E" w:rsidRDefault="00EB5E1A" w:rsidP="00EB5E1A">
            <w:pPr>
              <w:pStyle w:val="TAL"/>
              <w:rPr>
                <w:sz w:val="16"/>
                <w:szCs w:val="16"/>
              </w:rPr>
            </w:pPr>
            <w:r w:rsidRPr="00C6761E">
              <w:rPr>
                <w:sz w:val="16"/>
                <w:szCs w:val="16"/>
              </w:rPr>
              <w:t>0214</w:t>
            </w:r>
          </w:p>
        </w:tc>
        <w:tc>
          <w:tcPr>
            <w:tcW w:w="283" w:type="dxa"/>
            <w:shd w:val="solid" w:color="FFFFFF" w:fill="auto"/>
          </w:tcPr>
          <w:p w14:paraId="104C89DD" w14:textId="77777777" w:rsidR="00EB5E1A" w:rsidRPr="000F043F" w:rsidRDefault="00EB5E1A" w:rsidP="000F043F">
            <w:pPr>
              <w:pStyle w:val="TAR"/>
              <w:rPr>
                <w:rFonts w:cs="Arial"/>
                <w:sz w:val="16"/>
                <w:szCs w:val="16"/>
              </w:rPr>
            </w:pPr>
          </w:p>
        </w:tc>
        <w:tc>
          <w:tcPr>
            <w:tcW w:w="284" w:type="dxa"/>
            <w:shd w:val="solid" w:color="FFFFFF" w:fill="auto"/>
          </w:tcPr>
          <w:p w14:paraId="6351A811" w14:textId="77BB3D0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A98AA3" w14:textId="42A326CA" w:rsidR="00EB5E1A" w:rsidRPr="00C6761E" w:rsidRDefault="00EB5E1A" w:rsidP="00EB5E1A">
            <w:pPr>
              <w:pStyle w:val="TAL"/>
            </w:pPr>
            <w:r w:rsidRPr="00C6761E">
              <w:t>Clarify on the ProSe restricted code suffix ranges</w:t>
            </w:r>
          </w:p>
        </w:tc>
        <w:tc>
          <w:tcPr>
            <w:tcW w:w="708" w:type="dxa"/>
            <w:shd w:val="solid" w:color="FFFFFF" w:fill="auto"/>
          </w:tcPr>
          <w:p w14:paraId="59386FB9" w14:textId="41E0618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8C275A0" w14:textId="4D25A62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7274467" w14:textId="7A96F69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7815FC" w14:textId="46A8A125" w:rsidR="00EB5E1A" w:rsidRPr="00C6761E" w:rsidRDefault="00EB5E1A" w:rsidP="00EB5E1A">
            <w:pPr>
              <w:pStyle w:val="TAL"/>
              <w:rPr>
                <w:sz w:val="16"/>
                <w:szCs w:val="16"/>
              </w:rPr>
            </w:pPr>
            <w:r w:rsidRPr="00C6761E">
              <w:rPr>
                <w:sz w:val="16"/>
                <w:szCs w:val="16"/>
              </w:rPr>
              <w:t>0215</w:t>
            </w:r>
          </w:p>
        </w:tc>
        <w:tc>
          <w:tcPr>
            <w:tcW w:w="283" w:type="dxa"/>
            <w:shd w:val="solid" w:color="FFFFFF" w:fill="auto"/>
          </w:tcPr>
          <w:p w14:paraId="71F0340B" w14:textId="77777777" w:rsidR="00EB5E1A" w:rsidRPr="000F043F" w:rsidRDefault="00EB5E1A" w:rsidP="000F043F">
            <w:pPr>
              <w:pStyle w:val="TAR"/>
              <w:rPr>
                <w:rFonts w:cs="Arial"/>
                <w:sz w:val="16"/>
                <w:szCs w:val="16"/>
              </w:rPr>
            </w:pPr>
          </w:p>
        </w:tc>
        <w:tc>
          <w:tcPr>
            <w:tcW w:w="284" w:type="dxa"/>
            <w:shd w:val="solid" w:color="FFFFFF" w:fill="auto"/>
          </w:tcPr>
          <w:p w14:paraId="27097F7C" w14:textId="234632A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6C8AB2" w14:textId="02F6D698" w:rsidR="00EB5E1A" w:rsidRPr="00C6761E" w:rsidRDefault="00EB5E1A" w:rsidP="00EB5E1A">
            <w:pPr>
              <w:pStyle w:val="TAL"/>
            </w:pPr>
            <w:r w:rsidRPr="00C6761E">
              <w:t>Clarify on the 5G ProSe direct link establishment procedure of unicast mode</w:t>
            </w:r>
          </w:p>
        </w:tc>
        <w:tc>
          <w:tcPr>
            <w:tcW w:w="708" w:type="dxa"/>
            <w:shd w:val="solid" w:color="FFFFFF" w:fill="auto"/>
          </w:tcPr>
          <w:p w14:paraId="09118F8E" w14:textId="580B364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E57778" w14:textId="084E7F4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251BC0" w14:textId="25B8DAA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8A65077" w14:textId="67902313" w:rsidR="00EB5E1A" w:rsidRPr="00C6761E" w:rsidRDefault="00EB5E1A" w:rsidP="00EB5E1A">
            <w:pPr>
              <w:pStyle w:val="TAL"/>
              <w:rPr>
                <w:sz w:val="16"/>
                <w:szCs w:val="16"/>
              </w:rPr>
            </w:pPr>
            <w:r w:rsidRPr="00C6761E">
              <w:rPr>
                <w:sz w:val="16"/>
                <w:szCs w:val="16"/>
              </w:rPr>
              <w:t>0217</w:t>
            </w:r>
          </w:p>
        </w:tc>
        <w:tc>
          <w:tcPr>
            <w:tcW w:w="283" w:type="dxa"/>
            <w:shd w:val="solid" w:color="FFFFFF" w:fill="auto"/>
          </w:tcPr>
          <w:p w14:paraId="1F69DC85" w14:textId="77777777" w:rsidR="00EB5E1A" w:rsidRPr="000F043F" w:rsidRDefault="00EB5E1A" w:rsidP="000F043F">
            <w:pPr>
              <w:pStyle w:val="TAR"/>
              <w:rPr>
                <w:rFonts w:cs="Arial"/>
                <w:sz w:val="16"/>
                <w:szCs w:val="16"/>
              </w:rPr>
            </w:pPr>
          </w:p>
        </w:tc>
        <w:tc>
          <w:tcPr>
            <w:tcW w:w="284" w:type="dxa"/>
            <w:shd w:val="solid" w:color="FFFFFF" w:fill="auto"/>
          </w:tcPr>
          <w:p w14:paraId="3B3D9463" w14:textId="0D6CDE9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726B0A" w14:textId="7379492E" w:rsidR="00EB5E1A" w:rsidRPr="00C6761E" w:rsidRDefault="00EB5E1A" w:rsidP="00EB5E1A">
            <w:pPr>
              <w:pStyle w:val="TAL"/>
            </w:pPr>
            <w:r w:rsidRPr="00C6761E">
              <w:t>Correction on the name of timer 5160</w:t>
            </w:r>
          </w:p>
        </w:tc>
        <w:tc>
          <w:tcPr>
            <w:tcW w:w="708" w:type="dxa"/>
            <w:shd w:val="solid" w:color="FFFFFF" w:fill="auto"/>
          </w:tcPr>
          <w:p w14:paraId="748126A3" w14:textId="412D929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108635A" w14:textId="43904DC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9D863F0" w14:textId="3DBDC427"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D7ECBC7" w14:textId="5F54B860" w:rsidR="00EB5E1A" w:rsidRPr="00C6761E" w:rsidRDefault="00EB5E1A" w:rsidP="00EB5E1A">
            <w:pPr>
              <w:pStyle w:val="TAL"/>
              <w:rPr>
                <w:sz w:val="16"/>
                <w:szCs w:val="16"/>
              </w:rPr>
            </w:pPr>
            <w:r w:rsidRPr="00C6761E">
              <w:rPr>
                <w:sz w:val="16"/>
                <w:szCs w:val="16"/>
              </w:rPr>
              <w:t>0218</w:t>
            </w:r>
          </w:p>
        </w:tc>
        <w:tc>
          <w:tcPr>
            <w:tcW w:w="283" w:type="dxa"/>
            <w:shd w:val="solid" w:color="FFFFFF" w:fill="auto"/>
          </w:tcPr>
          <w:p w14:paraId="545C3FBF" w14:textId="3462897B"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20673E6" w14:textId="52CB5CA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C9945DF" w14:textId="50ED7251" w:rsidR="00EB5E1A" w:rsidRPr="00C6761E" w:rsidRDefault="00EB5E1A" w:rsidP="00EB5E1A">
            <w:pPr>
              <w:pStyle w:val="TAL"/>
            </w:pPr>
            <w:r w:rsidRPr="00C6761E">
              <w:t>Correction on the Restricted discovery filters revocation procedure</w:t>
            </w:r>
          </w:p>
        </w:tc>
        <w:tc>
          <w:tcPr>
            <w:tcW w:w="708" w:type="dxa"/>
            <w:shd w:val="solid" w:color="FFFFFF" w:fill="auto"/>
          </w:tcPr>
          <w:p w14:paraId="1F1A7E04" w14:textId="0C5D741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163517C" w14:textId="5C19A32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A39ADF5" w14:textId="158455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D36B68" w14:textId="12F9FE43" w:rsidR="00EB5E1A" w:rsidRPr="00C6761E" w:rsidRDefault="00EB5E1A" w:rsidP="00EB5E1A">
            <w:pPr>
              <w:pStyle w:val="TAL"/>
              <w:rPr>
                <w:sz w:val="16"/>
                <w:szCs w:val="16"/>
              </w:rPr>
            </w:pPr>
            <w:r w:rsidRPr="00C6761E">
              <w:rPr>
                <w:sz w:val="16"/>
                <w:szCs w:val="16"/>
              </w:rPr>
              <w:t>0219</w:t>
            </w:r>
          </w:p>
        </w:tc>
        <w:tc>
          <w:tcPr>
            <w:tcW w:w="283" w:type="dxa"/>
            <w:shd w:val="solid" w:color="FFFFFF" w:fill="auto"/>
          </w:tcPr>
          <w:p w14:paraId="56CC78F4" w14:textId="23371724"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D49125C" w14:textId="7E53706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7525EEF" w14:textId="5809EA6A" w:rsidR="00EB5E1A" w:rsidRPr="00C6761E" w:rsidRDefault="00EB5E1A" w:rsidP="00EB5E1A">
            <w:pPr>
              <w:pStyle w:val="TAL"/>
            </w:pPr>
            <w:r w:rsidRPr="00C6761E">
              <w:t>PC5 QoS flow handling in unicast mode 5G ProSe direct communication for U2N relay</w:t>
            </w:r>
          </w:p>
        </w:tc>
        <w:tc>
          <w:tcPr>
            <w:tcW w:w="708" w:type="dxa"/>
            <w:shd w:val="solid" w:color="FFFFFF" w:fill="auto"/>
          </w:tcPr>
          <w:p w14:paraId="2E10FF6B" w14:textId="783A4F0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376F767" w14:textId="15145CDD"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5FDF053" w14:textId="72DB3DB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29F98C0D" w14:textId="3923E268" w:rsidR="00EB5E1A" w:rsidRPr="00C6761E" w:rsidRDefault="00EB5E1A" w:rsidP="00EB5E1A">
            <w:pPr>
              <w:pStyle w:val="TAL"/>
              <w:rPr>
                <w:sz w:val="16"/>
                <w:szCs w:val="16"/>
              </w:rPr>
            </w:pPr>
            <w:r w:rsidRPr="00C6761E">
              <w:rPr>
                <w:sz w:val="16"/>
                <w:szCs w:val="16"/>
              </w:rPr>
              <w:t>0220</w:t>
            </w:r>
          </w:p>
        </w:tc>
        <w:tc>
          <w:tcPr>
            <w:tcW w:w="283" w:type="dxa"/>
            <w:shd w:val="solid" w:color="FFFFFF" w:fill="auto"/>
          </w:tcPr>
          <w:p w14:paraId="657E97C7" w14:textId="3B700191"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4918AF4" w14:textId="22684984"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E8C8E6E" w14:textId="4FF97450" w:rsidR="00EB5E1A" w:rsidRPr="00C6761E" w:rsidRDefault="00EB5E1A" w:rsidP="00EB5E1A">
            <w:pPr>
              <w:pStyle w:val="TAL"/>
            </w:pPr>
            <w:r w:rsidRPr="00C6761E">
              <w:t>5G ProSe direct link modification procedure for U2N relay</w:t>
            </w:r>
          </w:p>
        </w:tc>
        <w:tc>
          <w:tcPr>
            <w:tcW w:w="708" w:type="dxa"/>
            <w:shd w:val="solid" w:color="FFFFFF" w:fill="auto"/>
          </w:tcPr>
          <w:p w14:paraId="1140D8FF" w14:textId="6FF752E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CBB212" w14:textId="009AB51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C7B0946" w14:textId="689C7F0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1F86C5" w14:textId="1E1057B4" w:rsidR="00EB5E1A" w:rsidRPr="00C6761E" w:rsidRDefault="00EB5E1A" w:rsidP="00EB5E1A">
            <w:pPr>
              <w:pStyle w:val="TAL"/>
              <w:rPr>
                <w:sz w:val="16"/>
                <w:szCs w:val="16"/>
              </w:rPr>
            </w:pPr>
            <w:r w:rsidRPr="00C6761E">
              <w:rPr>
                <w:sz w:val="16"/>
                <w:szCs w:val="16"/>
              </w:rPr>
              <w:t>0221</w:t>
            </w:r>
          </w:p>
        </w:tc>
        <w:tc>
          <w:tcPr>
            <w:tcW w:w="283" w:type="dxa"/>
            <w:shd w:val="solid" w:color="FFFFFF" w:fill="auto"/>
          </w:tcPr>
          <w:p w14:paraId="5F81D9DA" w14:textId="34B2E895"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38F796F" w14:textId="009491A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23246C2" w14:textId="0D2C69CD" w:rsidR="00EB5E1A" w:rsidRPr="00C6761E" w:rsidRDefault="00EB5E1A" w:rsidP="00EB5E1A">
            <w:pPr>
              <w:pStyle w:val="TAL"/>
            </w:pPr>
            <w:r w:rsidRPr="00C6761E">
              <w:t>PC5 QoS info provisioning during 5G ProSe direct link security mode control procedure</w:t>
            </w:r>
          </w:p>
        </w:tc>
        <w:tc>
          <w:tcPr>
            <w:tcW w:w="708" w:type="dxa"/>
            <w:shd w:val="solid" w:color="FFFFFF" w:fill="auto"/>
          </w:tcPr>
          <w:p w14:paraId="5DD13320" w14:textId="7E345622"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ED4169C" w14:textId="70BB05F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9745103" w14:textId="34F0A9C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E54C0F9" w14:textId="56A7271F" w:rsidR="00EB5E1A" w:rsidRPr="00C6761E" w:rsidRDefault="00EB5E1A" w:rsidP="00EB5E1A">
            <w:pPr>
              <w:pStyle w:val="TAL"/>
              <w:rPr>
                <w:sz w:val="16"/>
                <w:szCs w:val="16"/>
              </w:rPr>
            </w:pPr>
            <w:r w:rsidRPr="00C6761E">
              <w:rPr>
                <w:sz w:val="16"/>
                <w:szCs w:val="16"/>
              </w:rPr>
              <w:t>0222</w:t>
            </w:r>
          </w:p>
        </w:tc>
        <w:tc>
          <w:tcPr>
            <w:tcW w:w="283" w:type="dxa"/>
            <w:shd w:val="solid" w:color="FFFFFF" w:fill="auto"/>
          </w:tcPr>
          <w:p w14:paraId="547BE4FA" w14:textId="77777777" w:rsidR="00EB5E1A" w:rsidRPr="000F043F" w:rsidRDefault="00EB5E1A" w:rsidP="000F043F">
            <w:pPr>
              <w:pStyle w:val="TAR"/>
              <w:rPr>
                <w:rFonts w:cs="Arial"/>
                <w:sz w:val="16"/>
                <w:szCs w:val="16"/>
              </w:rPr>
            </w:pPr>
          </w:p>
        </w:tc>
        <w:tc>
          <w:tcPr>
            <w:tcW w:w="284" w:type="dxa"/>
            <w:shd w:val="solid" w:color="FFFFFF" w:fill="auto"/>
          </w:tcPr>
          <w:p w14:paraId="300C2077" w14:textId="0922933C"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46404F" w14:textId="33E3BCB8" w:rsidR="00EB5E1A" w:rsidRPr="00C6761E" w:rsidRDefault="00EB5E1A" w:rsidP="00EB5E1A">
            <w:pPr>
              <w:pStyle w:val="TAL"/>
            </w:pPr>
            <w:r w:rsidRPr="00C6761E">
              <w:t>Target user info for direct link establishment</w:t>
            </w:r>
          </w:p>
        </w:tc>
        <w:tc>
          <w:tcPr>
            <w:tcW w:w="708" w:type="dxa"/>
            <w:shd w:val="solid" w:color="FFFFFF" w:fill="auto"/>
          </w:tcPr>
          <w:p w14:paraId="0E1DF0B1" w14:textId="38D95E0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9FA40C" w14:textId="4505FF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F6548F6" w14:textId="40E7B91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BACCEB8" w14:textId="2108F980" w:rsidR="00EB5E1A" w:rsidRPr="00C6761E" w:rsidRDefault="00EB5E1A" w:rsidP="00EB5E1A">
            <w:pPr>
              <w:pStyle w:val="TAL"/>
              <w:rPr>
                <w:sz w:val="16"/>
                <w:szCs w:val="16"/>
              </w:rPr>
            </w:pPr>
            <w:r w:rsidRPr="00C6761E">
              <w:rPr>
                <w:sz w:val="16"/>
                <w:szCs w:val="16"/>
              </w:rPr>
              <w:t>0223</w:t>
            </w:r>
          </w:p>
        </w:tc>
        <w:tc>
          <w:tcPr>
            <w:tcW w:w="283" w:type="dxa"/>
            <w:shd w:val="solid" w:color="FFFFFF" w:fill="auto"/>
          </w:tcPr>
          <w:p w14:paraId="0F836261" w14:textId="73B2270B"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3E61EE8B" w14:textId="0A1A3F9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091307" w14:textId="77237A17" w:rsidR="00EB5E1A" w:rsidRPr="00C6761E" w:rsidRDefault="00EB5E1A" w:rsidP="00EB5E1A">
            <w:pPr>
              <w:pStyle w:val="TAL"/>
            </w:pPr>
            <w:r w:rsidRPr="00C6761E">
              <w:t>Clarifications on 5G ProSe U2N relay discovery</w:t>
            </w:r>
          </w:p>
        </w:tc>
        <w:tc>
          <w:tcPr>
            <w:tcW w:w="708" w:type="dxa"/>
            <w:shd w:val="solid" w:color="FFFFFF" w:fill="auto"/>
          </w:tcPr>
          <w:p w14:paraId="4D2BC6CA" w14:textId="05F9CA6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307283D" w14:textId="343B3F5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49F7789" w14:textId="0EFF4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4B9B8A1" w14:textId="49207BB1" w:rsidR="00EB5E1A" w:rsidRPr="00C6761E" w:rsidRDefault="00EB5E1A" w:rsidP="00EB5E1A">
            <w:pPr>
              <w:pStyle w:val="TAL"/>
              <w:rPr>
                <w:sz w:val="16"/>
                <w:szCs w:val="16"/>
              </w:rPr>
            </w:pPr>
            <w:r w:rsidRPr="00C6761E">
              <w:rPr>
                <w:sz w:val="16"/>
                <w:szCs w:val="16"/>
              </w:rPr>
              <w:t>0225</w:t>
            </w:r>
          </w:p>
        </w:tc>
        <w:tc>
          <w:tcPr>
            <w:tcW w:w="283" w:type="dxa"/>
            <w:shd w:val="solid" w:color="FFFFFF" w:fill="auto"/>
          </w:tcPr>
          <w:p w14:paraId="73ECEDF9" w14:textId="2CBA8F7E"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63726277" w14:textId="2B93F85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638568F" w14:textId="5020BB90" w:rsidR="00EB5E1A" w:rsidRPr="00C6761E" w:rsidRDefault="00EB5E1A" w:rsidP="00EB5E1A">
            <w:pPr>
              <w:pStyle w:val="TAL"/>
            </w:pPr>
            <w:r w:rsidRPr="00C6761E">
              <w:t>5G ProSe direct link establishment and release procedures for U2N relay</w:t>
            </w:r>
          </w:p>
        </w:tc>
        <w:tc>
          <w:tcPr>
            <w:tcW w:w="708" w:type="dxa"/>
            <w:shd w:val="solid" w:color="FFFFFF" w:fill="auto"/>
          </w:tcPr>
          <w:p w14:paraId="2A5D71EF" w14:textId="5AD6954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A32553" w14:textId="1828AB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CDBB452" w14:textId="5E080EF9"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3A19F74" w14:textId="13F22EEB" w:rsidR="00EB5E1A" w:rsidRPr="00C6761E" w:rsidRDefault="00EB5E1A" w:rsidP="00EB5E1A">
            <w:pPr>
              <w:pStyle w:val="TAL"/>
              <w:rPr>
                <w:sz w:val="16"/>
                <w:szCs w:val="16"/>
              </w:rPr>
            </w:pPr>
            <w:r w:rsidRPr="00C6761E">
              <w:rPr>
                <w:sz w:val="16"/>
                <w:szCs w:val="16"/>
              </w:rPr>
              <w:t>0226</w:t>
            </w:r>
          </w:p>
        </w:tc>
        <w:tc>
          <w:tcPr>
            <w:tcW w:w="283" w:type="dxa"/>
            <w:shd w:val="solid" w:color="FFFFFF" w:fill="auto"/>
          </w:tcPr>
          <w:p w14:paraId="1A6F140A" w14:textId="3CAA7BE5" w:rsidR="00EB5E1A" w:rsidRPr="000F043F" w:rsidRDefault="00EB5E1A" w:rsidP="000F043F">
            <w:pPr>
              <w:pStyle w:val="TAR"/>
              <w:rPr>
                <w:rFonts w:cs="Arial"/>
                <w:sz w:val="16"/>
                <w:szCs w:val="16"/>
              </w:rPr>
            </w:pPr>
          </w:p>
        </w:tc>
        <w:tc>
          <w:tcPr>
            <w:tcW w:w="284" w:type="dxa"/>
            <w:shd w:val="solid" w:color="FFFFFF" w:fill="auto"/>
          </w:tcPr>
          <w:p w14:paraId="32607084" w14:textId="6B18360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C94A3A" w14:textId="28E507EE" w:rsidR="00EB5E1A" w:rsidRPr="00C6761E" w:rsidRDefault="00EB5E1A" w:rsidP="00EB5E1A">
            <w:pPr>
              <w:pStyle w:val="TAL"/>
            </w:pPr>
            <w:r w:rsidRPr="00C6761E">
              <w:t>Adding the missing security parameters in the "restricted-discoverer-response"</w:t>
            </w:r>
          </w:p>
        </w:tc>
        <w:tc>
          <w:tcPr>
            <w:tcW w:w="708" w:type="dxa"/>
            <w:shd w:val="solid" w:color="FFFFFF" w:fill="auto"/>
          </w:tcPr>
          <w:p w14:paraId="1D31577B" w14:textId="752A9A8A"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5D3205C" w14:textId="6C5592F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F8D2E22" w14:textId="2673B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2F977C" w14:textId="3604208A" w:rsidR="00EB5E1A" w:rsidRPr="00C6761E" w:rsidRDefault="00EB5E1A" w:rsidP="00EB5E1A">
            <w:pPr>
              <w:pStyle w:val="TAL"/>
              <w:rPr>
                <w:sz w:val="16"/>
                <w:szCs w:val="16"/>
              </w:rPr>
            </w:pPr>
            <w:r w:rsidRPr="00C6761E">
              <w:rPr>
                <w:sz w:val="16"/>
                <w:szCs w:val="16"/>
              </w:rPr>
              <w:t>0227</w:t>
            </w:r>
          </w:p>
        </w:tc>
        <w:tc>
          <w:tcPr>
            <w:tcW w:w="283" w:type="dxa"/>
            <w:shd w:val="solid" w:color="FFFFFF" w:fill="auto"/>
          </w:tcPr>
          <w:p w14:paraId="5AD32E50" w14:textId="05C09081"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2A48ABA" w14:textId="026749C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6AEF57" w14:textId="3D04DD31" w:rsidR="00EB5E1A" w:rsidRPr="00C6761E" w:rsidRDefault="00EB5E1A" w:rsidP="00EB5E1A">
            <w:pPr>
              <w:pStyle w:val="TAL"/>
            </w:pPr>
            <w:r w:rsidRPr="00C6761E">
              <w:t>Clarification on the initiating of a discoveree request procedure.</w:t>
            </w:r>
          </w:p>
        </w:tc>
        <w:tc>
          <w:tcPr>
            <w:tcW w:w="708" w:type="dxa"/>
            <w:shd w:val="solid" w:color="FFFFFF" w:fill="auto"/>
          </w:tcPr>
          <w:p w14:paraId="7A6CBA7D" w14:textId="7E778BBA" w:rsidR="00EB5E1A" w:rsidRPr="00C6761E" w:rsidRDefault="00EB5E1A" w:rsidP="00EB5E1A">
            <w:pPr>
              <w:pStyle w:val="TAC"/>
              <w:rPr>
                <w:sz w:val="16"/>
                <w:szCs w:val="16"/>
                <w:lang w:eastAsia="zh-CN"/>
              </w:rPr>
            </w:pPr>
            <w:r w:rsidRPr="00C6761E">
              <w:rPr>
                <w:sz w:val="16"/>
                <w:szCs w:val="16"/>
                <w:lang w:eastAsia="zh-CN"/>
              </w:rPr>
              <w:t>17.3.0</w:t>
            </w:r>
          </w:p>
        </w:tc>
      </w:tr>
      <w:tr w:rsidR="000F043F" w:rsidRPr="00C6761E" w14:paraId="5E43916D" w14:textId="77777777" w:rsidTr="00F75D05">
        <w:tc>
          <w:tcPr>
            <w:tcW w:w="800" w:type="dxa"/>
            <w:shd w:val="solid" w:color="FFFFFF" w:fill="auto"/>
          </w:tcPr>
          <w:p w14:paraId="73C8A3C2" w14:textId="50DFD938"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33F3871" w14:textId="4071F41A"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B6547B4" w14:textId="524824EF" w:rsidR="000F043F" w:rsidRPr="000F043F" w:rsidRDefault="00000000" w:rsidP="000F043F">
            <w:pPr>
              <w:pStyle w:val="TAC"/>
            </w:pPr>
            <w:hyperlink r:id="rId127" w:history="1">
              <w:r w:rsidR="000F043F" w:rsidRPr="000F043F">
                <w:rPr>
                  <w:rStyle w:val="Hyperlink"/>
                  <w:rFonts w:cs="Arial"/>
                  <w:color w:val="auto"/>
                  <w:sz w:val="16"/>
                  <w:szCs w:val="16"/>
                  <w:u w:val="none"/>
                </w:rPr>
                <w:t>CP-230312</w:t>
              </w:r>
            </w:hyperlink>
          </w:p>
        </w:tc>
        <w:tc>
          <w:tcPr>
            <w:tcW w:w="567" w:type="dxa"/>
            <w:shd w:val="solid" w:color="FFFFFF" w:fill="auto"/>
          </w:tcPr>
          <w:p w14:paraId="577C9995" w14:textId="6A461614" w:rsidR="000F043F" w:rsidRPr="000F043F" w:rsidRDefault="000F043F" w:rsidP="000F043F">
            <w:pPr>
              <w:pStyle w:val="TAL"/>
              <w:rPr>
                <w:rFonts w:cs="Arial"/>
                <w:sz w:val="16"/>
                <w:szCs w:val="16"/>
              </w:rPr>
            </w:pPr>
            <w:r w:rsidRPr="000F043F">
              <w:rPr>
                <w:rFonts w:cs="Arial"/>
                <w:sz w:val="16"/>
                <w:szCs w:val="16"/>
              </w:rPr>
              <w:t>0266</w:t>
            </w:r>
          </w:p>
        </w:tc>
        <w:tc>
          <w:tcPr>
            <w:tcW w:w="283" w:type="dxa"/>
            <w:shd w:val="solid" w:color="FFFFFF" w:fill="auto"/>
          </w:tcPr>
          <w:p w14:paraId="621CD71F" w14:textId="6741CAF5"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0775B2FB" w14:textId="335ACE81"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495FFE2E" w14:textId="4725EC11" w:rsidR="000F043F" w:rsidRPr="000F043F" w:rsidRDefault="000F043F" w:rsidP="000F043F">
            <w:pPr>
              <w:pStyle w:val="TAL"/>
              <w:rPr>
                <w:rFonts w:cs="Arial"/>
                <w:sz w:val="16"/>
                <w:szCs w:val="16"/>
              </w:rPr>
            </w:pPr>
            <w:r w:rsidRPr="000F043F">
              <w:rPr>
                <w:rFonts w:cs="Arial"/>
                <w:sz w:val="16"/>
                <w:szCs w:val="16"/>
              </w:rPr>
              <w:t>Adding missing IEI for the EAP message IE</w:t>
            </w:r>
          </w:p>
        </w:tc>
        <w:tc>
          <w:tcPr>
            <w:tcW w:w="708" w:type="dxa"/>
            <w:shd w:val="solid" w:color="FFFFFF" w:fill="auto"/>
          </w:tcPr>
          <w:p w14:paraId="02A710FE" w14:textId="138C07BC"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0571504B" w14:textId="77777777" w:rsidTr="00F75D05">
        <w:tc>
          <w:tcPr>
            <w:tcW w:w="800" w:type="dxa"/>
            <w:shd w:val="solid" w:color="FFFFFF" w:fill="auto"/>
          </w:tcPr>
          <w:p w14:paraId="73EB0716" w14:textId="46B018CF"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1A7BDB3E" w14:textId="729BEBF1"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C96A3EE" w14:textId="25E843A9" w:rsidR="000F043F" w:rsidRPr="000F043F" w:rsidRDefault="00000000" w:rsidP="000F043F">
            <w:pPr>
              <w:pStyle w:val="TAC"/>
            </w:pPr>
            <w:hyperlink r:id="rId128" w:history="1">
              <w:r w:rsidR="000F043F" w:rsidRPr="000F043F">
                <w:rPr>
                  <w:rStyle w:val="Hyperlink"/>
                  <w:rFonts w:cs="Arial"/>
                  <w:color w:val="auto"/>
                  <w:sz w:val="16"/>
                  <w:szCs w:val="16"/>
                  <w:u w:val="none"/>
                </w:rPr>
                <w:t>CP-230312</w:t>
              </w:r>
            </w:hyperlink>
          </w:p>
        </w:tc>
        <w:tc>
          <w:tcPr>
            <w:tcW w:w="567" w:type="dxa"/>
            <w:shd w:val="solid" w:color="FFFFFF" w:fill="auto"/>
          </w:tcPr>
          <w:p w14:paraId="5A1BA319" w14:textId="7868A65F" w:rsidR="000F043F" w:rsidRPr="000F043F" w:rsidRDefault="000F043F" w:rsidP="000F043F">
            <w:pPr>
              <w:pStyle w:val="TAL"/>
              <w:rPr>
                <w:rFonts w:cs="Arial"/>
                <w:sz w:val="16"/>
                <w:szCs w:val="16"/>
              </w:rPr>
            </w:pPr>
            <w:r w:rsidRPr="000F043F">
              <w:rPr>
                <w:rFonts w:cs="Arial"/>
                <w:sz w:val="16"/>
                <w:szCs w:val="16"/>
              </w:rPr>
              <w:t>0267</w:t>
            </w:r>
          </w:p>
        </w:tc>
        <w:tc>
          <w:tcPr>
            <w:tcW w:w="283" w:type="dxa"/>
            <w:shd w:val="solid" w:color="FFFFFF" w:fill="auto"/>
          </w:tcPr>
          <w:p w14:paraId="714CD46A" w14:textId="626813B8"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2B7DDAA6" w14:textId="28AD8C17"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1639DAC3" w14:textId="0CF9F2FF" w:rsidR="000F043F" w:rsidRPr="000F043F" w:rsidRDefault="000F043F" w:rsidP="000F043F">
            <w:pPr>
              <w:pStyle w:val="TAL"/>
              <w:rPr>
                <w:rFonts w:cs="Arial"/>
                <w:sz w:val="16"/>
                <w:szCs w:val="16"/>
              </w:rPr>
            </w:pPr>
            <w:r w:rsidRPr="000F043F">
              <w:rPr>
                <w:rFonts w:cs="Arial"/>
                <w:sz w:val="16"/>
                <w:szCs w:val="16"/>
              </w:rPr>
              <w:t>Adding missing timers names</w:t>
            </w:r>
          </w:p>
        </w:tc>
        <w:tc>
          <w:tcPr>
            <w:tcW w:w="708" w:type="dxa"/>
            <w:shd w:val="solid" w:color="FFFFFF" w:fill="auto"/>
          </w:tcPr>
          <w:p w14:paraId="448A371E" w14:textId="356409DB"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17382AA2" w14:textId="77777777" w:rsidTr="00F75D05">
        <w:tc>
          <w:tcPr>
            <w:tcW w:w="800" w:type="dxa"/>
            <w:shd w:val="solid" w:color="FFFFFF" w:fill="auto"/>
          </w:tcPr>
          <w:p w14:paraId="4C5B5E67" w14:textId="68F056D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6841649D" w14:textId="21DF37B9"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2FBDDB04" w14:textId="30D71D09" w:rsidR="000F043F" w:rsidRPr="000F043F" w:rsidRDefault="00000000" w:rsidP="000F043F">
            <w:pPr>
              <w:pStyle w:val="TAC"/>
            </w:pPr>
            <w:hyperlink r:id="rId129" w:history="1">
              <w:r w:rsidR="000F043F" w:rsidRPr="000F043F">
                <w:rPr>
                  <w:rStyle w:val="Hyperlink"/>
                  <w:rFonts w:cs="Arial"/>
                  <w:color w:val="auto"/>
                  <w:sz w:val="16"/>
                  <w:szCs w:val="16"/>
                  <w:u w:val="none"/>
                </w:rPr>
                <w:t>CP-230312</w:t>
              </w:r>
            </w:hyperlink>
          </w:p>
        </w:tc>
        <w:tc>
          <w:tcPr>
            <w:tcW w:w="567" w:type="dxa"/>
            <w:shd w:val="solid" w:color="FFFFFF" w:fill="auto"/>
          </w:tcPr>
          <w:p w14:paraId="2187E539" w14:textId="34F3A45C" w:rsidR="000F043F" w:rsidRPr="000F043F" w:rsidRDefault="000F043F" w:rsidP="000F043F">
            <w:pPr>
              <w:pStyle w:val="TAL"/>
              <w:rPr>
                <w:rFonts w:cs="Arial"/>
                <w:sz w:val="16"/>
                <w:szCs w:val="16"/>
              </w:rPr>
            </w:pPr>
            <w:r w:rsidRPr="000F043F">
              <w:rPr>
                <w:rFonts w:cs="Arial"/>
                <w:sz w:val="16"/>
                <w:szCs w:val="16"/>
              </w:rPr>
              <w:t>0269</w:t>
            </w:r>
          </w:p>
        </w:tc>
        <w:tc>
          <w:tcPr>
            <w:tcW w:w="283" w:type="dxa"/>
            <w:shd w:val="solid" w:color="FFFFFF" w:fill="auto"/>
          </w:tcPr>
          <w:p w14:paraId="75717B18" w14:textId="62841290"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1D8C3B30" w14:textId="532EC55B"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27C75078" w14:textId="05F451E3" w:rsidR="000F043F" w:rsidRPr="000F043F" w:rsidRDefault="000F043F" w:rsidP="000F043F">
            <w:pPr>
              <w:pStyle w:val="TAL"/>
              <w:rPr>
                <w:rFonts w:cs="Arial"/>
                <w:sz w:val="16"/>
                <w:szCs w:val="16"/>
              </w:rPr>
            </w:pPr>
            <w:r w:rsidRPr="000F043F">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482964D7" w14:textId="77777777" w:rsidTr="00F75D05">
        <w:tc>
          <w:tcPr>
            <w:tcW w:w="800" w:type="dxa"/>
            <w:shd w:val="solid" w:color="FFFFFF" w:fill="auto"/>
          </w:tcPr>
          <w:p w14:paraId="5862273E" w14:textId="246E0075"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8884C4A" w14:textId="1F29CE21"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2FE399C3" w14:textId="081C07C1" w:rsidR="000F043F" w:rsidRPr="000F043F" w:rsidRDefault="00000000" w:rsidP="000F043F">
            <w:pPr>
              <w:pStyle w:val="TAC"/>
            </w:pPr>
            <w:hyperlink r:id="rId130" w:history="1">
              <w:r w:rsidR="000F043F" w:rsidRPr="000F043F">
                <w:rPr>
                  <w:rStyle w:val="Hyperlink"/>
                  <w:rFonts w:cs="Arial"/>
                  <w:color w:val="auto"/>
                  <w:sz w:val="16"/>
                  <w:szCs w:val="16"/>
                  <w:u w:val="none"/>
                </w:rPr>
                <w:t>CP-230312</w:t>
              </w:r>
            </w:hyperlink>
          </w:p>
        </w:tc>
        <w:tc>
          <w:tcPr>
            <w:tcW w:w="567" w:type="dxa"/>
            <w:shd w:val="solid" w:color="FFFFFF" w:fill="auto"/>
          </w:tcPr>
          <w:p w14:paraId="498E9060" w14:textId="2B6AB9C6" w:rsidR="000F043F" w:rsidRPr="000F043F" w:rsidRDefault="000F043F" w:rsidP="000F043F">
            <w:pPr>
              <w:pStyle w:val="TAL"/>
              <w:rPr>
                <w:rFonts w:cs="Arial"/>
                <w:sz w:val="16"/>
                <w:szCs w:val="16"/>
              </w:rPr>
            </w:pPr>
            <w:r w:rsidRPr="000F043F">
              <w:rPr>
                <w:rFonts w:cs="Arial"/>
                <w:sz w:val="16"/>
                <w:szCs w:val="16"/>
              </w:rPr>
              <w:t>0263</w:t>
            </w:r>
          </w:p>
        </w:tc>
        <w:tc>
          <w:tcPr>
            <w:tcW w:w="283" w:type="dxa"/>
            <w:shd w:val="solid" w:color="FFFFFF" w:fill="auto"/>
          </w:tcPr>
          <w:p w14:paraId="7D45981A" w14:textId="031747B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71E9067E" w14:textId="13469200"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13AB0317" w14:textId="2BD1F452" w:rsidR="000F043F" w:rsidRPr="000F043F" w:rsidRDefault="000F043F" w:rsidP="000F043F">
            <w:pPr>
              <w:pStyle w:val="TAL"/>
              <w:rPr>
                <w:rFonts w:cs="Arial"/>
                <w:sz w:val="16"/>
                <w:szCs w:val="16"/>
              </w:rPr>
            </w:pPr>
            <w:r w:rsidRPr="000F043F">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76CF2D49" w14:textId="77777777" w:rsidTr="00F75D05">
        <w:tc>
          <w:tcPr>
            <w:tcW w:w="800" w:type="dxa"/>
            <w:shd w:val="solid" w:color="FFFFFF" w:fill="auto"/>
          </w:tcPr>
          <w:p w14:paraId="13E3409D" w14:textId="449283BB"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103277D1" w14:textId="508F04C2"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B2B49EA" w14:textId="167C0FEA" w:rsidR="000F043F" w:rsidRPr="000F043F" w:rsidRDefault="00000000" w:rsidP="000F043F">
            <w:pPr>
              <w:pStyle w:val="TAC"/>
            </w:pPr>
            <w:hyperlink r:id="rId131" w:history="1">
              <w:r w:rsidR="000F043F" w:rsidRPr="000F043F">
                <w:rPr>
                  <w:rStyle w:val="Hyperlink"/>
                  <w:rFonts w:cs="Arial"/>
                  <w:color w:val="auto"/>
                  <w:sz w:val="16"/>
                  <w:szCs w:val="16"/>
                  <w:u w:val="none"/>
                </w:rPr>
                <w:t>CP-230312</w:t>
              </w:r>
            </w:hyperlink>
          </w:p>
        </w:tc>
        <w:tc>
          <w:tcPr>
            <w:tcW w:w="567" w:type="dxa"/>
            <w:shd w:val="solid" w:color="FFFFFF" w:fill="auto"/>
          </w:tcPr>
          <w:p w14:paraId="46BF90AA" w14:textId="646E88A6" w:rsidR="000F043F" w:rsidRPr="000F043F" w:rsidRDefault="000F043F" w:rsidP="000F043F">
            <w:pPr>
              <w:pStyle w:val="TAL"/>
              <w:rPr>
                <w:rFonts w:cs="Arial"/>
                <w:sz w:val="16"/>
                <w:szCs w:val="16"/>
              </w:rPr>
            </w:pPr>
            <w:r w:rsidRPr="000F043F">
              <w:rPr>
                <w:rFonts w:cs="Arial"/>
                <w:sz w:val="16"/>
                <w:szCs w:val="16"/>
              </w:rPr>
              <w:t>0264</w:t>
            </w:r>
          </w:p>
        </w:tc>
        <w:tc>
          <w:tcPr>
            <w:tcW w:w="283" w:type="dxa"/>
            <w:shd w:val="solid" w:color="FFFFFF" w:fill="auto"/>
          </w:tcPr>
          <w:p w14:paraId="3E1DB0EF" w14:textId="02200E40"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4199F3D" w14:textId="09038E25"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35FE958B" w14:textId="4BB36C65" w:rsidR="000F043F" w:rsidRPr="000F043F" w:rsidRDefault="000F043F" w:rsidP="000F043F">
            <w:pPr>
              <w:pStyle w:val="TAL"/>
              <w:rPr>
                <w:rFonts w:cs="Arial"/>
                <w:sz w:val="16"/>
                <w:szCs w:val="16"/>
              </w:rPr>
            </w:pPr>
            <w:r w:rsidRPr="000F043F">
              <w:rPr>
                <w:rFonts w:cs="Arial"/>
                <w:sz w:val="16"/>
                <w:szCs w:val="16"/>
              </w:rPr>
              <w:t>Relay UE reselection upon security failure of 5G ProSe UE-to-network relay</w:t>
            </w:r>
          </w:p>
        </w:tc>
        <w:tc>
          <w:tcPr>
            <w:tcW w:w="708" w:type="dxa"/>
            <w:shd w:val="solid" w:color="FFFFFF" w:fill="auto"/>
          </w:tcPr>
          <w:p w14:paraId="02BBB9AF" w14:textId="3627CD1F"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6D4174F3" w14:textId="77777777" w:rsidTr="00F75D05">
        <w:tc>
          <w:tcPr>
            <w:tcW w:w="800" w:type="dxa"/>
            <w:shd w:val="solid" w:color="FFFFFF" w:fill="auto"/>
          </w:tcPr>
          <w:p w14:paraId="3514B1C1" w14:textId="4A86C87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5F3FFEB" w14:textId="03E00103"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2CADCD2A" w14:textId="6C91966D" w:rsidR="000F043F" w:rsidRPr="000F043F" w:rsidRDefault="00000000" w:rsidP="000F043F">
            <w:pPr>
              <w:pStyle w:val="TAC"/>
            </w:pPr>
            <w:hyperlink r:id="rId132" w:history="1">
              <w:r w:rsidR="000F043F" w:rsidRPr="000F043F">
                <w:rPr>
                  <w:rStyle w:val="Hyperlink"/>
                  <w:rFonts w:cs="Arial"/>
                  <w:color w:val="auto"/>
                  <w:sz w:val="16"/>
                  <w:szCs w:val="16"/>
                  <w:u w:val="none"/>
                </w:rPr>
                <w:t>CP-230312</w:t>
              </w:r>
            </w:hyperlink>
          </w:p>
        </w:tc>
        <w:tc>
          <w:tcPr>
            <w:tcW w:w="567" w:type="dxa"/>
            <w:shd w:val="solid" w:color="FFFFFF" w:fill="auto"/>
          </w:tcPr>
          <w:p w14:paraId="22A4823A" w14:textId="49F7E1C3" w:rsidR="000F043F" w:rsidRPr="000F043F" w:rsidRDefault="000F043F" w:rsidP="000F043F">
            <w:pPr>
              <w:pStyle w:val="TAL"/>
              <w:rPr>
                <w:rFonts w:cs="Arial"/>
                <w:sz w:val="16"/>
                <w:szCs w:val="16"/>
              </w:rPr>
            </w:pPr>
            <w:r w:rsidRPr="000F043F">
              <w:rPr>
                <w:rFonts w:cs="Arial"/>
                <w:sz w:val="16"/>
                <w:szCs w:val="16"/>
              </w:rPr>
              <w:t>0252</w:t>
            </w:r>
          </w:p>
        </w:tc>
        <w:tc>
          <w:tcPr>
            <w:tcW w:w="283" w:type="dxa"/>
            <w:shd w:val="solid" w:color="FFFFFF" w:fill="auto"/>
          </w:tcPr>
          <w:p w14:paraId="1C24A6DE" w14:textId="396D6D4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4522442D" w14:textId="7E39B012"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4E9E4EA9" w14:textId="662FF208" w:rsidR="000F043F" w:rsidRPr="000F043F" w:rsidRDefault="000F043F" w:rsidP="000F043F">
            <w:pPr>
              <w:pStyle w:val="TAL"/>
              <w:rPr>
                <w:rFonts w:cs="Arial"/>
                <w:sz w:val="16"/>
                <w:szCs w:val="16"/>
              </w:rPr>
            </w:pPr>
            <w:r w:rsidRPr="000F043F">
              <w:rPr>
                <w:rFonts w:cs="Arial"/>
                <w:sz w:val="16"/>
                <w:szCs w:val="16"/>
              </w:rPr>
              <w:t>Update the xsd files of TS 24.554</w:t>
            </w:r>
          </w:p>
        </w:tc>
        <w:tc>
          <w:tcPr>
            <w:tcW w:w="708" w:type="dxa"/>
            <w:shd w:val="solid" w:color="FFFFFF" w:fill="auto"/>
          </w:tcPr>
          <w:p w14:paraId="2A3C7AD8" w14:textId="2620EE04"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470E8352" w14:textId="77777777" w:rsidTr="00F75D05">
        <w:tc>
          <w:tcPr>
            <w:tcW w:w="800" w:type="dxa"/>
            <w:shd w:val="solid" w:color="FFFFFF" w:fill="auto"/>
          </w:tcPr>
          <w:p w14:paraId="4F97BD04" w14:textId="3B6E9B7A"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B3B3060" w14:textId="4F3B55F8"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8BB9841" w14:textId="5ADA1F56" w:rsidR="000F043F" w:rsidRPr="000F043F" w:rsidRDefault="00000000" w:rsidP="000F043F">
            <w:pPr>
              <w:pStyle w:val="TAC"/>
            </w:pPr>
            <w:hyperlink r:id="rId133" w:history="1">
              <w:r w:rsidR="000F043F" w:rsidRPr="000F043F">
                <w:rPr>
                  <w:rStyle w:val="Hyperlink"/>
                  <w:rFonts w:cs="Arial"/>
                  <w:color w:val="auto"/>
                  <w:sz w:val="16"/>
                  <w:szCs w:val="16"/>
                  <w:u w:val="none"/>
                </w:rPr>
                <w:t>CP-230312</w:t>
              </w:r>
            </w:hyperlink>
          </w:p>
        </w:tc>
        <w:tc>
          <w:tcPr>
            <w:tcW w:w="567" w:type="dxa"/>
            <w:shd w:val="solid" w:color="FFFFFF" w:fill="auto"/>
          </w:tcPr>
          <w:p w14:paraId="4FCCFD75" w14:textId="3C4055DD" w:rsidR="000F043F" w:rsidRPr="000F043F" w:rsidRDefault="000F043F" w:rsidP="000F043F">
            <w:pPr>
              <w:pStyle w:val="TAL"/>
              <w:rPr>
                <w:rFonts w:cs="Arial"/>
                <w:sz w:val="16"/>
                <w:szCs w:val="16"/>
              </w:rPr>
            </w:pPr>
            <w:r w:rsidRPr="000F043F">
              <w:rPr>
                <w:rFonts w:cs="Arial"/>
                <w:sz w:val="16"/>
                <w:szCs w:val="16"/>
              </w:rPr>
              <w:t>0255</w:t>
            </w:r>
          </w:p>
        </w:tc>
        <w:tc>
          <w:tcPr>
            <w:tcW w:w="283" w:type="dxa"/>
            <w:shd w:val="solid" w:color="FFFFFF" w:fill="auto"/>
          </w:tcPr>
          <w:p w14:paraId="0624577C" w14:textId="48A78F28"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B3CEBB1" w14:textId="5CA6B2CA"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2B2AAF42" w14:textId="126971B4" w:rsidR="000F043F" w:rsidRPr="000F043F" w:rsidRDefault="000F043F" w:rsidP="000F043F">
            <w:pPr>
              <w:pStyle w:val="TAL"/>
              <w:rPr>
                <w:rFonts w:cs="Arial"/>
                <w:sz w:val="16"/>
                <w:szCs w:val="16"/>
              </w:rPr>
            </w:pPr>
            <w:r w:rsidRPr="000F043F">
              <w:rPr>
                <w:rFonts w:cs="Arial"/>
                <w:sz w:val="16"/>
                <w:szCs w:val="16"/>
              </w:rPr>
              <w:t>Mandate DNN parameter provisioning to L3 U2N relay</w:t>
            </w:r>
          </w:p>
        </w:tc>
        <w:tc>
          <w:tcPr>
            <w:tcW w:w="708" w:type="dxa"/>
            <w:shd w:val="solid" w:color="FFFFFF" w:fill="auto"/>
          </w:tcPr>
          <w:p w14:paraId="1F92352B" w14:textId="322BD854"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1FD14D03" w14:textId="77777777" w:rsidTr="00F75D05">
        <w:tc>
          <w:tcPr>
            <w:tcW w:w="800" w:type="dxa"/>
            <w:shd w:val="solid" w:color="FFFFFF" w:fill="auto"/>
          </w:tcPr>
          <w:p w14:paraId="77573552" w14:textId="0BFA0077"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67A5855F" w14:textId="7F273D1D"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3FA6DA5" w14:textId="2BCE391B" w:rsidR="000F043F" w:rsidRPr="000F043F" w:rsidRDefault="00000000" w:rsidP="000F043F">
            <w:pPr>
              <w:pStyle w:val="TAC"/>
            </w:pPr>
            <w:hyperlink r:id="rId134" w:history="1">
              <w:r w:rsidR="000F043F" w:rsidRPr="000F043F">
                <w:rPr>
                  <w:rStyle w:val="Hyperlink"/>
                  <w:rFonts w:cs="Arial"/>
                  <w:color w:val="auto"/>
                  <w:sz w:val="16"/>
                  <w:szCs w:val="16"/>
                  <w:u w:val="none"/>
                </w:rPr>
                <w:t>CP-230312</w:t>
              </w:r>
            </w:hyperlink>
          </w:p>
        </w:tc>
        <w:tc>
          <w:tcPr>
            <w:tcW w:w="567" w:type="dxa"/>
            <w:shd w:val="solid" w:color="FFFFFF" w:fill="auto"/>
          </w:tcPr>
          <w:p w14:paraId="494D2E81" w14:textId="2F9530AE" w:rsidR="000F043F" w:rsidRPr="000F043F" w:rsidRDefault="000F043F" w:rsidP="000F043F">
            <w:pPr>
              <w:pStyle w:val="TAL"/>
              <w:rPr>
                <w:rFonts w:cs="Arial"/>
                <w:sz w:val="16"/>
                <w:szCs w:val="16"/>
              </w:rPr>
            </w:pPr>
            <w:r w:rsidRPr="000F043F">
              <w:rPr>
                <w:rFonts w:cs="Arial"/>
                <w:sz w:val="16"/>
                <w:szCs w:val="16"/>
              </w:rPr>
              <w:t>0256</w:t>
            </w:r>
          </w:p>
        </w:tc>
        <w:tc>
          <w:tcPr>
            <w:tcW w:w="283" w:type="dxa"/>
            <w:shd w:val="solid" w:color="FFFFFF" w:fill="auto"/>
          </w:tcPr>
          <w:p w14:paraId="30FDE35B" w14:textId="45F4848C"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707E165" w14:textId="4B6BD8BF"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245E902C" w14:textId="193D6C67" w:rsidR="000F043F" w:rsidRPr="000F043F" w:rsidRDefault="000F043F" w:rsidP="000F043F">
            <w:pPr>
              <w:pStyle w:val="TAL"/>
              <w:rPr>
                <w:rFonts w:cs="Arial"/>
                <w:sz w:val="16"/>
                <w:szCs w:val="16"/>
              </w:rPr>
            </w:pPr>
            <w:r w:rsidRPr="000F043F">
              <w:rPr>
                <w:rFonts w:cs="Arial"/>
                <w:sz w:val="16"/>
                <w:szCs w:val="16"/>
              </w:rPr>
              <w:t>Clarification on 5G PKMF address request procedure</w:t>
            </w:r>
          </w:p>
        </w:tc>
        <w:tc>
          <w:tcPr>
            <w:tcW w:w="708" w:type="dxa"/>
            <w:shd w:val="solid" w:color="FFFFFF" w:fill="auto"/>
          </w:tcPr>
          <w:p w14:paraId="5ACDAF77" w14:textId="753A5544"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5D6B817F" w14:textId="77777777" w:rsidTr="00F75D05">
        <w:tc>
          <w:tcPr>
            <w:tcW w:w="800" w:type="dxa"/>
            <w:shd w:val="solid" w:color="FFFFFF" w:fill="auto"/>
          </w:tcPr>
          <w:p w14:paraId="7644D717" w14:textId="7914FE44"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9FC822B" w14:textId="14383B79"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71A8C5A" w14:textId="16ACF3C9" w:rsidR="000F043F" w:rsidRPr="000F043F" w:rsidRDefault="00000000" w:rsidP="000F043F">
            <w:pPr>
              <w:pStyle w:val="TAC"/>
            </w:pPr>
            <w:hyperlink r:id="rId135" w:history="1">
              <w:r w:rsidR="000F043F" w:rsidRPr="000F043F">
                <w:rPr>
                  <w:rStyle w:val="Hyperlink"/>
                  <w:rFonts w:cs="Arial"/>
                  <w:color w:val="auto"/>
                  <w:sz w:val="16"/>
                  <w:szCs w:val="16"/>
                  <w:u w:val="none"/>
                </w:rPr>
                <w:t>CP-230312</w:t>
              </w:r>
            </w:hyperlink>
          </w:p>
        </w:tc>
        <w:tc>
          <w:tcPr>
            <w:tcW w:w="567" w:type="dxa"/>
            <w:shd w:val="solid" w:color="FFFFFF" w:fill="auto"/>
          </w:tcPr>
          <w:p w14:paraId="508745A4" w14:textId="17BEC6A3" w:rsidR="000F043F" w:rsidRPr="000F043F" w:rsidRDefault="000F043F" w:rsidP="000F043F">
            <w:pPr>
              <w:pStyle w:val="TAL"/>
              <w:rPr>
                <w:rFonts w:cs="Arial"/>
                <w:sz w:val="16"/>
                <w:szCs w:val="16"/>
              </w:rPr>
            </w:pPr>
            <w:r w:rsidRPr="000F043F">
              <w:rPr>
                <w:rFonts w:cs="Arial"/>
                <w:sz w:val="16"/>
                <w:szCs w:val="16"/>
              </w:rPr>
              <w:t>0257</w:t>
            </w:r>
          </w:p>
        </w:tc>
        <w:tc>
          <w:tcPr>
            <w:tcW w:w="283" w:type="dxa"/>
            <w:shd w:val="solid" w:color="FFFFFF" w:fill="auto"/>
          </w:tcPr>
          <w:p w14:paraId="7087829C" w14:textId="6951DA02"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9AA994E" w14:textId="797F78DD"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40C7F7EA" w14:textId="0214926F" w:rsidR="000F043F" w:rsidRPr="000F043F" w:rsidRDefault="000F043F" w:rsidP="000F043F">
            <w:pPr>
              <w:pStyle w:val="TAL"/>
              <w:rPr>
                <w:rFonts w:cs="Arial"/>
                <w:sz w:val="16"/>
                <w:szCs w:val="16"/>
              </w:rPr>
            </w:pPr>
            <w:r w:rsidRPr="000F043F">
              <w:rPr>
                <w:rFonts w:cs="Arial"/>
                <w:sz w:val="16"/>
                <w:szCs w:val="16"/>
              </w:rPr>
              <w:t>Adding the mapping of ProSe identifiers to destination layer-2 ID(s) for groupcast</w:t>
            </w:r>
          </w:p>
        </w:tc>
        <w:tc>
          <w:tcPr>
            <w:tcW w:w="708" w:type="dxa"/>
            <w:shd w:val="solid" w:color="FFFFFF" w:fill="auto"/>
          </w:tcPr>
          <w:p w14:paraId="527E96C9" w14:textId="06283CF8"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58CE952B" w14:textId="77777777" w:rsidTr="00F75D05">
        <w:tc>
          <w:tcPr>
            <w:tcW w:w="800" w:type="dxa"/>
            <w:shd w:val="solid" w:color="FFFFFF" w:fill="auto"/>
          </w:tcPr>
          <w:p w14:paraId="106616CC" w14:textId="737619CA"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7853773" w14:textId="3E07FFF9"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CACF81E" w14:textId="4C2033FD" w:rsidR="000F043F" w:rsidRPr="000F043F" w:rsidRDefault="00000000" w:rsidP="000F043F">
            <w:pPr>
              <w:pStyle w:val="TAC"/>
            </w:pPr>
            <w:hyperlink r:id="rId136" w:history="1">
              <w:r w:rsidR="000F043F" w:rsidRPr="000F043F">
                <w:rPr>
                  <w:rStyle w:val="Hyperlink"/>
                  <w:rFonts w:cs="Arial"/>
                  <w:color w:val="auto"/>
                  <w:sz w:val="16"/>
                  <w:szCs w:val="16"/>
                  <w:u w:val="none"/>
                </w:rPr>
                <w:t>CP-230312</w:t>
              </w:r>
            </w:hyperlink>
          </w:p>
        </w:tc>
        <w:tc>
          <w:tcPr>
            <w:tcW w:w="567" w:type="dxa"/>
            <w:shd w:val="solid" w:color="FFFFFF" w:fill="auto"/>
          </w:tcPr>
          <w:p w14:paraId="62B7595C" w14:textId="574F62AB" w:rsidR="000F043F" w:rsidRPr="000F043F" w:rsidRDefault="000F043F" w:rsidP="000F043F">
            <w:pPr>
              <w:pStyle w:val="TAL"/>
              <w:rPr>
                <w:rFonts w:cs="Arial"/>
                <w:sz w:val="16"/>
                <w:szCs w:val="16"/>
              </w:rPr>
            </w:pPr>
            <w:r w:rsidRPr="000F043F">
              <w:rPr>
                <w:rFonts w:cs="Arial"/>
                <w:sz w:val="16"/>
                <w:szCs w:val="16"/>
              </w:rPr>
              <w:t>0265</w:t>
            </w:r>
          </w:p>
        </w:tc>
        <w:tc>
          <w:tcPr>
            <w:tcW w:w="283" w:type="dxa"/>
            <w:shd w:val="solid" w:color="FFFFFF" w:fill="auto"/>
          </w:tcPr>
          <w:p w14:paraId="2EEBFCAF" w14:textId="62D5A333"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E498C62" w14:textId="2D020CF3"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569B5807" w14:textId="0C153BBB" w:rsidR="000F043F" w:rsidRPr="000F043F" w:rsidRDefault="000F043F" w:rsidP="000F043F">
            <w:pPr>
              <w:pStyle w:val="TAL"/>
              <w:rPr>
                <w:rFonts w:cs="Arial"/>
                <w:sz w:val="16"/>
                <w:szCs w:val="16"/>
              </w:rPr>
            </w:pPr>
            <w:r w:rsidRPr="000F043F">
              <w:rPr>
                <w:rFonts w:cs="Arial"/>
                <w:sz w:val="16"/>
                <w:szCs w:val="16"/>
              </w:rPr>
              <w:t>Encryption of CP-PRUK or UP-PRUK in the PROSE DIRECT LINK ESTABLISHMENT REQUEST message</w:t>
            </w:r>
          </w:p>
        </w:tc>
        <w:tc>
          <w:tcPr>
            <w:tcW w:w="708" w:type="dxa"/>
            <w:shd w:val="solid" w:color="FFFFFF" w:fill="auto"/>
          </w:tcPr>
          <w:p w14:paraId="208CE8E0" w14:textId="28B78E32"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61C2BDF1" w14:textId="77777777" w:rsidTr="00F75D05">
        <w:tc>
          <w:tcPr>
            <w:tcW w:w="800" w:type="dxa"/>
            <w:shd w:val="solid" w:color="FFFFFF" w:fill="auto"/>
          </w:tcPr>
          <w:p w14:paraId="210436F0" w14:textId="629EBCF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9BC60B7" w14:textId="1BE2396D"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AD729EB" w14:textId="2E68ECC2" w:rsidR="000F043F" w:rsidRPr="000F043F" w:rsidRDefault="00000000" w:rsidP="000F043F">
            <w:pPr>
              <w:pStyle w:val="TAC"/>
            </w:pPr>
            <w:hyperlink r:id="rId137" w:history="1">
              <w:r w:rsidR="000F043F" w:rsidRPr="000F043F">
                <w:rPr>
                  <w:rStyle w:val="Hyperlink"/>
                  <w:rFonts w:cs="Arial"/>
                  <w:color w:val="auto"/>
                  <w:sz w:val="16"/>
                  <w:szCs w:val="16"/>
                  <w:u w:val="none"/>
                </w:rPr>
                <w:t>CP-230312</w:t>
              </w:r>
            </w:hyperlink>
          </w:p>
        </w:tc>
        <w:tc>
          <w:tcPr>
            <w:tcW w:w="567" w:type="dxa"/>
            <w:shd w:val="solid" w:color="FFFFFF" w:fill="auto"/>
          </w:tcPr>
          <w:p w14:paraId="7B6FE340" w14:textId="3CEEE28F" w:rsidR="000F043F" w:rsidRPr="000F043F" w:rsidRDefault="000F043F" w:rsidP="000F043F">
            <w:pPr>
              <w:pStyle w:val="TAL"/>
              <w:rPr>
                <w:rFonts w:cs="Arial"/>
                <w:sz w:val="16"/>
                <w:szCs w:val="16"/>
              </w:rPr>
            </w:pPr>
            <w:r w:rsidRPr="000F043F">
              <w:rPr>
                <w:rFonts w:cs="Arial"/>
                <w:sz w:val="16"/>
                <w:szCs w:val="16"/>
              </w:rPr>
              <w:t>0268</w:t>
            </w:r>
          </w:p>
        </w:tc>
        <w:tc>
          <w:tcPr>
            <w:tcW w:w="283" w:type="dxa"/>
            <w:shd w:val="solid" w:color="FFFFFF" w:fill="auto"/>
          </w:tcPr>
          <w:p w14:paraId="0E6E0803" w14:textId="053C742D"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E361503" w14:textId="4043F9DA"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6BD0D739" w14:textId="79BCF34A" w:rsidR="000F043F" w:rsidRPr="000F043F" w:rsidRDefault="000F043F" w:rsidP="000F043F">
            <w:pPr>
              <w:pStyle w:val="TAL"/>
              <w:rPr>
                <w:rFonts w:cs="Arial"/>
                <w:sz w:val="16"/>
                <w:szCs w:val="16"/>
              </w:rPr>
            </w:pPr>
            <w:r w:rsidRPr="000F043F">
              <w:rPr>
                <w:rFonts w:cs="Arial"/>
                <w:sz w:val="16"/>
                <w:szCs w:val="16"/>
              </w:rPr>
              <w:t>Miscellaneous corrections for ProSe</w:t>
            </w:r>
          </w:p>
        </w:tc>
        <w:tc>
          <w:tcPr>
            <w:tcW w:w="708" w:type="dxa"/>
            <w:shd w:val="solid" w:color="FFFFFF" w:fill="auto"/>
          </w:tcPr>
          <w:p w14:paraId="45DD9C52" w14:textId="0CC3C8FB"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397684FF" w14:textId="77777777" w:rsidTr="00F75D05">
        <w:tc>
          <w:tcPr>
            <w:tcW w:w="800" w:type="dxa"/>
            <w:shd w:val="solid" w:color="FFFFFF" w:fill="auto"/>
          </w:tcPr>
          <w:p w14:paraId="5092F21F" w14:textId="4564C441"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05F60DC" w14:textId="2C483A14"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613AA58" w14:textId="157586B4" w:rsidR="000F043F" w:rsidRPr="000F043F" w:rsidRDefault="00000000" w:rsidP="000F043F">
            <w:pPr>
              <w:pStyle w:val="TAC"/>
            </w:pPr>
            <w:hyperlink r:id="rId138" w:history="1">
              <w:r w:rsidR="000F043F" w:rsidRPr="000F043F">
                <w:rPr>
                  <w:rStyle w:val="Hyperlink"/>
                  <w:rFonts w:cs="Arial"/>
                  <w:color w:val="auto"/>
                  <w:sz w:val="16"/>
                  <w:szCs w:val="16"/>
                  <w:u w:val="none"/>
                </w:rPr>
                <w:t>CP-230312</w:t>
              </w:r>
            </w:hyperlink>
          </w:p>
        </w:tc>
        <w:tc>
          <w:tcPr>
            <w:tcW w:w="567" w:type="dxa"/>
            <w:shd w:val="solid" w:color="FFFFFF" w:fill="auto"/>
          </w:tcPr>
          <w:p w14:paraId="4B7AC451" w14:textId="6099C22A" w:rsidR="000F043F" w:rsidRPr="000F043F" w:rsidRDefault="000F043F" w:rsidP="000F043F">
            <w:pPr>
              <w:pStyle w:val="TAL"/>
              <w:rPr>
                <w:rFonts w:cs="Arial"/>
                <w:sz w:val="16"/>
                <w:szCs w:val="16"/>
              </w:rPr>
            </w:pPr>
            <w:r w:rsidRPr="000F043F">
              <w:rPr>
                <w:rFonts w:cs="Arial"/>
                <w:sz w:val="16"/>
                <w:szCs w:val="16"/>
              </w:rPr>
              <w:t>0258</w:t>
            </w:r>
          </w:p>
        </w:tc>
        <w:tc>
          <w:tcPr>
            <w:tcW w:w="283" w:type="dxa"/>
            <w:shd w:val="solid" w:color="FFFFFF" w:fill="auto"/>
          </w:tcPr>
          <w:p w14:paraId="3FCA22CE" w14:textId="66C64D9A"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48A60856" w14:textId="59A94AE7"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249A9A5E" w14:textId="21CCB48D" w:rsidR="000F043F" w:rsidRPr="000F043F" w:rsidRDefault="000F043F" w:rsidP="000F043F">
            <w:pPr>
              <w:pStyle w:val="TAL"/>
              <w:rPr>
                <w:rFonts w:cs="Arial"/>
                <w:sz w:val="16"/>
                <w:szCs w:val="16"/>
              </w:rPr>
            </w:pPr>
            <w:r w:rsidRPr="000F043F">
              <w:rPr>
                <w:rFonts w:cs="Arial"/>
                <w:sz w:val="16"/>
                <w:szCs w:val="16"/>
              </w:rPr>
              <w:t>Introducing the default mapping rules for 5G ProSe direct communication</w:t>
            </w:r>
          </w:p>
        </w:tc>
        <w:tc>
          <w:tcPr>
            <w:tcW w:w="708" w:type="dxa"/>
            <w:shd w:val="solid" w:color="FFFFFF" w:fill="auto"/>
          </w:tcPr>
          <w:p w14:paraId="5A20DACB" w14:textId="6C852FF2"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133A81EF" w14:textId="77777777" w:rsidTr="00F75D05">
        <w:tc>
          <w:tcPr>
            <w:tcW w:w="800" w:type="dxa"/>
            <w:shd w:val="solid" w:color="FFFFFF" w:fill="auto"/>
          </w:tcPr>
          <w:p w14:paraId="3BDAA6C9" w14:textId="6BEA97A7"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E3D33C0" w14:textId="42647E90"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CF73893" w14:textId="5A2A5A87" w:rsidR="000F043F" w:rsidRPr="000F043F" w:rsidRDefault="00000000" w:rsidP="000F043F">
            <w:pPr>
              <w:pStyle w:val="TAC"/>
            </w:pPr>
            <w:hyperlink r:id="rId139" w:history="1">
              <w:r w:rsidR="000F043F" w:rsidRPr="000F043F">
                <w:rPr>
                  <w:rStyle w:val="Hyperlink"/>
                  <w:rFonts w:cs="Arial"/>
                  <w:color w:val="auto"/>
                  <w:sz w:val="16"/>
                  <w:szCs w:val="16"/>
                  <w:u w:val="none"/>
                </w:rPr>
                <w:t>CP-230312</w:t>
              </w:r>
            </w:hyperlink>
          </w:p>
        </w:tc>
        <w:tc>
          <w:tcPr>
            <w:tcW w:w="567" w:type="dxa"/>
            <w:shd w:val="solid" w:color="FFFFFF" w:fill="auto"/>
          </w:tcPr>
          <w:p w14:paraId="5342217D" w14:textId="4F2EAF75" w:rsidR="000F043F" w:rsidRPr="000F043F" w:rsidRDefault="000F043F" w:rsidP="000F043F">
            <w:pPr>
              <w:pStyle w:val="TAL"/>
              <w:rPr>
                <w:rFonts w:cs="Arial"/>
                <w:sz w:val="16"/>
                <w:szCs w:val="16"/>
              </w:rPr>
            </w:pPr>
            <w:r w:rsidRPr="000F043F">
              <w:rPr>
                <w:rFonts w:cs="Arial"/>
                <w:sz w:val="16"/>
                <w:szCs w:val="16"/>
              </w:rPr>
              <w:t>0259</w:t>
            </w:r>
          </w:p>
        </w:tc>
        <w:tc>
          <w:tcPr>
            <w:tcW w:w="283" w:type="dxa"/>
            <w:shd w:val="solid" w:color="FFFFFF" w:fill="auto"/>
          </w:tcPr>
          <w:p w14:paraId="2B0B9A31" w14:textId="20A685F9"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77272536" w14:textId="3254CC9B"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33CB7989" w14:textId="447A3176" w:rsidR="000F043F" w:rsidRPr="000F043F" w:rsidRDefault="000F043F" w:rsidP="000F043F">
            <w:pPr>
              <w:pStyle w:val="TAL"/>
              <w:rPr>
                <w:rFonts w:cs="Arial"/>
                <w:sz w:val="16"/>
                <w:szCs w:val="16"/>
              </w:rPr>
            </w:pPr>
            <w:r w:rsidRPr="000F043F">
              <w:rPr>
                <w:rFonts w:cs="Arial"/>
                <w:sz w:val="16"/>
                <w:szCs w:val="16"/>
              </w:rPr>
              <w:t>Introducing the default mapping rule for 5G ProSe direct discovery</w:t>
            </w:r>
          </w:p>
        </w:tc>
        <w:tc>
          <w:tcPr>
            <w:tcW w:w="708" w:type="dxa"/>
            <w:shd w:val="solid" w:color="FFFFFF" w:fill="auto"/>
          </w:tcPr>
          <w:p w14:paraId="20024C6C" w14:textId="502D35C5"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41F9F1FC" w14:textId="77777777" w:rsidTr="00F75D05">
        <w:tc>
          <w:tcPr>
            <w:tcW w:w="800" w:type="dxa"/>
            <w:shd w:val="solid" w:color="FFFFFF" w:fill="auto"/>
          </w:tcPr>
          <w:p w14:paraId="607EAA7E" w14:textId="2F469F8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65F973C" w14:textId="5BAB208F"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4C39D57A" w14:textId="4B419C52" w:rsidR="000F043F" w:rsidRPr="000F043F" w:rsidRDefault="00000000" w:rsidP="000F043F">
            <w:pPr>
              <w:pStyle w:val="TAC"/>
            </w:pPr>
            <w:hyperlink r:id="rId140" w:history="1">
              <w:r w:rsidR="000F043F" w:rsidRPr="000F043F">
                <w:rPr>
                  <w:rStyle w:val="Hyperlink"/>
                  <w:rFonts w:cs="Arial"/>
                  <w:color w:val="auto"/>
                  <w:sz w:val="16"/>
                  <w:szCs w:val="16"/>
                  <w:u w:val="none"/>
                </w:rPr>
                <w:t>CP-230312</w:t>
              </w:r>
            </w:hyperlink>
          </w:p>
        </w:tc>
        <w:tc>
          <w:tcPr>
            <w:tcW w:w="567" w:type="dxa"/>
            <w:shd w:val="solid" w:color="FFFFFF" w:fill="auto"/>
          </w:tcPr>
          <w:p w14:paraId="61BF8CC0" w14:textId="5912177A" w:rsidR="000F043F" w:rsidRPr="000F043F" w:rsidRDefault="000F043F" w:rsidP="000F043F">
            <w:pPr>
              <w:pStyle w:val="TAL"/>
              <w:rPr>
                <w:rFonts w:cs="Arial"/>
                <w:sz w:val="16"/>
                <w:szCs w:val="16"/>
              </w:rPr>
            </w:pPr>
            <w:r w:rsidRPr="000F043F">
              <w:rPr>
                <w:rFonts w:cs="Arial"/>
                <w:sz w:val="16"/>
                <w:szCs w:val="16"/>
              </w:rPr>
              <w:t>0280</w:t>
            </w:r>
          </w:p>
        </w:tc>
        <w:tc>
          <w:tcPr>
            <w:tcW w:w="283" w:type="dxa"/>
            <w:shd w:val="solid" w:color="FFFFFF" w:fill="auto"/>
          </w:tcPr>
          <w:p w14:paraId="0C877D04" w14:textId="452E197D"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44D3BF12" w14:textId="272172AF"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0A55ED5C" w14:textId="5326EB56" w:rsidR="000F043F" w:rsidRPr="000F043F" w:rsidRDefault="000F043F" w:rsidP="000F043F">
            <w:pPr>
              <w:pStyle w:val="TAL"/>
              <w:rPr>
                <w:rFonts w:cs="Arial"/>
                <w:sz w:val="16"/>
                <w:szCs w:val="16"/>
              </w:rPr>
            </w:pPr>
            <w:r w:rsidRPr="000F043F">
              <w:rPr>
                <w:rFonts w:cs="Arial"/>
                <w:sz w:val="16"/>
                <w:szCs w:val="16"/>
              </w:rPr>
              <w:t xml:space="preserve">PC5 communication after L3 relay UE reactivates PDU session  </w:t>
            </w:r>
          </w:p>
        </w:tc>
        <w:tc>
          <w:tcPr>
            <w:tcW w:w="708" w:type="dxa"/>
            <w:shd w:val="solid" w:color="FFFFFF" w:fill="auto"/>
          </w:tcPr>
          <w:p w14:paraId="1D7F9168" w14:textId="56E929D2"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1D9C24A2" w14:textId="77777777" w:rsidTr="00F75D05">
        <w:tc>
          <w:tcPr>
            <w:tcW w:w="800" w:type="dxa"/>
            <w:shd w:val="solid" w:color="FFFFFF" w:fill="auto"/>
          </w:tcPr>
          <w:p w14:paraId="1AF3D440" w14:textId="3997CBA4"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17224A28" w14:textId="1DCAE223"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983AF22" w14:textId="3CAC10C2" w:rsidR="000F043F" w:rsidRPr="000F043F" w:rsidRDefault="00000000" w:rsidP="000F043F">
            <w:pPr>
              <w:pStyle w:val="TAC"/>
            </w:pPr>
            <w:hyperlink r:id="rId141" w:history="1">
              <w:r w:rsidR="000F043F" w:rsidRPr="000F043F">
                <w:rPr>
                  <w:rStyle w:val="Hyperlink"/>
                  <w:rFonts w:cs="Arial"/>
                  <w:color w:val="auto"/>
                  <w:sz w:val="16"/>
                  <w:szCs w:val="16"/>
                  <w:u w:val="none"/>
                </w:rPr>
                <w:t>CP-230312</w:t>
              </w:r>
            </w:hyperlink>
          </w:p>
        </w:tc>
        <w:tc>
          <w:tcPr>
            <w:tcW w:w="567" w:type="dxa"/>
            <w:shd w:val="solid" w:color="FFFFFF" w:fill="auto"/>
          </w:tcPr>
          <w:p w14:paraId="6BE27395" w14:textId="6200364B" w:rsidR="000F043F" w:rsidRPr="000F043F" w:rsidRDefault="000F043F" w:rsidP="000F043F">
            <w:pPr>
              <w:pStyle w:val="TAL"/>
              <w:rPr>
                <w:rFonts w:cs="Arial"/>
                <w:sz w:val="16"/>
                <w:szCs w:val="16"/>
              </w:rPr>
            </w:pPr>
            <w:r w:rsidRPr="000F043F">
              <w:rPr>
                <w:rFonts w:cs="Arial"/>
                <w:sz w:val="16"/>
                <w:szCs w:val="16"/>
              </w:rPr>
              <w:t>0253</w:t>
            </w:r>
          </w:p>
        </w:tc>
        <w:tc>
          <w:tcPr>
            <w:tcW w:w="283" w:type="dxa"/>
            <w:shd w:val="solid" w:color="FFFFFF" w:fill="auto"/>
          </w:tcPr>
          <w:p w14:paraId="6978F8DD" w14:textId="5AEC41FC"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60F0191D" w14:textId="22F0809F"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76005DC6" w14:textId="45056578" w:rsidR="000F043F" w:rsidRPr="000F043F" w:rsidRDefault="000F043F" w:rsidP="000F043F">
            <w:pPr>
              <w:pStyle w:val="TAL"/>
              <w:rPr>
                <w:rFonts w:cs="Arial"/>
                <w:sz w:val="16"/>
                <w:szCs w:val="16"/>
              </w:rPr>
            </w:pPr>
            <w:r w:rsidRPr="000F043F">
              <w:rPr>
                <w:rFonts w:cs="Arial"/>
                <w:sz w:val="16"/>
                <w:szCs w:val="16"/>
              </w:rPr>
              <w:t>U2N relay selection failure case</w:t>
            </w:r>
          </w:p>
        </w:tc>
        <w:tc>
          <w:tcPr>
            <w:tcW w:w="708" w:type="dxa"/>
            <w:shd w:val="solid" w:color="FFFFFF" w:fill="auto"/>
          </w:tcPr>
          <w:p w14:paraId="071A78E2" w14:textId="0DACEBD0"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5A2E9958" w14:textId="77777777" w:rsidTr="00F75D05">
        <w:tc>
          <w:tcPr>
            <w:tcW w:w="800" w:type="dxa"/>
            <w:shd w:val="solid" w:color="FFFFFF" w:fill="auto"/>
          </w:tcPr>
          <w:p w14:paraId="13ECEB76" w14:textId="40C35B24"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311D3A1" w14:textId="312592F9"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DF07F15" w14:textId="2E23BAC2" w:rsidR="000F043F" w:rsidRPr="000F043F" w:rsidRDefault="00000000" w:rsidP="000F043F">
            <w:pPr>
              <w:pStyle w:val="TAC"/>
            </w:pPr>
            <w:hyperlink r:id="rId142" w:history="1">
              <w:r w:rsidR="000F043F" w:rsidRPr="000F043F">
                <w:rPr>
                  <w:rStyle w:val="Hyperlink"/>
                  <w:rFonts w:cs="Arial"/>
                  <w:color w:val="auto"/>
                  <w:sz w:val="16"/>
                  <w:szCs w:val="16"/>
                  <w:u w:val="none"/>
                </w:rPr>
                <w:t>CP-230212</w:t>
              </w:r>
            </w:hyperlink>
          </w:p>
        </w:tc>
        <w:tc>
          <w:tcPr>
            <w:tcW w:w="567" w:type="dxa"/>
            <w:shd w:val="solid" w:color="FFFFFF" w:fill="auto"/>
          </w:tcPr>
          <w:p w14:paraId="6E48404A" w14:textId="47D4231B" w:rsidR="000F043F" w:rsidRPr="000F043F" w:rsidRDefault="000F043F" w:rsidP="000F043F">
            <w:pPr>
              <w:pStyle w:val="TAL"/>
              <w:rPr>
                <w:rFonts w:cs="Arial"/>
                <w:sz w:val="16"/>
                <w:szCs w:val="16"/>
              </w:rPr>
            </w:pPr>
            <w:r w:rsidRPr="000F043F">
              <w:rPr>
                <w:rFonts w:cs="Arial"/>
                <w:sz w:val="16"/>
                <w:szCs w:val="16"/>
              </w:rPr>
              <w:t>0247</w:t>
            </w:r>
          </w:p>
        </w:tc>
        <w:tc>
          <w:tcPr>
            <w:tcW w:w="283" w:type="dxa"/>
            <w:shd w:val="solid" w:color="FFFFFF" w:fill="auto"/>
          </w:tcPr>
          <w:p w14:paraId="64D74ACC" w14:textId="110C90BB"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25D4DF3" w14:textId="20C98D72"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408434F3" w14:textId="1EB5FD41" w:rsidR="000F043F" w:rsidRPr="000F043F" w:rsidRDefault="000F043F" w:rsidP="000F043F">
            <w:pPr>
              <w:pStyle w:val="TAL"/>
              <w:rPr>
                <w:rFonts w:cs="Arial"/>
                <w:sz w:val="16"/>
                <w:szCs w:val="16"/>
              </w:rPr>
            </w:pPr>
            <w:r w:rsidRPr="000F043F">
              <w:rPr>
                <w:rFonts w:cs="Arial"/>
                <w:sz w:val="16"/>
                <w:szCs w:val="16"/>
              </w:rPr>
              <w:t>Skeleton of U2U relay</w:t>
            </w:r>
          </w:p>
        </w:tc>
        <w:tc>
          <w:tcPr>
            <w:tcW w:w="708" w:type="dxa"/>
            <w:shd w:val="solid" w:color="FFFFFF" w:fill="auto"/>
          </w:tcPr>
          <w:p w14:paraId="2AF027AB" w14:textId="4A50E588"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89E7D0F" w14:textId="77777777" w:rsidTr="00F75D05">
        <w:tc>
          <w:tcPr>
            <w:tcW w:w="800" w:type="dxa"/>
            <w:shd w:val="solid" w:color="FFFFFF" w:fill="auto"/>
          </w:tcPr>
          <w:p w14:paraId="0BD9A8B8" w14:textId="20D2084F"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82A5344" w14:textId="54F7FA17"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4AC928ED" w14:textId="5BC9F6FF" w:rsidR="000F043F" w:rsidRPr="000F043F" w:rsidRDefault="00000000" w:rsidP="000F043F">
            <w:pPr>
              <w:pStyle w:val="TAC"/>
            </w:pPr>
            <w:hyperlink r:id="rId143" w:history="1">
              <w:r w:rsidR="000F043F" w:rsidRPr="000F043F">
                <w:rPr>
                  <w:rStyle w:val="Hyperlink"/>
                  <w:rFonts w:cs="Arial"/>
                  <w:color w:val="auto"/>
                  <w:sz w:val="16"/>
                  <w:szCs w:val="16"/>
                  <w:u w:val="none"/>
                </w:rPr>
                <w:t>CP-230212</w:t>
              </w:r>
            </w:hyperlink>
          </w:p>
        </w:tc>
        <w:tc>
          <w:tcPr>
            <w:tcW w:w="567" w:type="dxa"/>
            <w:shd w:val="solid" w:color="FFFFFF" w:fill="auto"/>
          </w:tcPr>
          <w:p w14:paraId="2233E20B" w14:textId="2D29C5E9" w:rsidR="000F043F" w:rsidRPr="000F043F" w:rsidRDefault="000F043F" w:rsidP="000F043F">
            <w:pPr>
              <w:pStyle w:val="TAL"/>
              <w:rPr>
                <w:rFonts w:cs="Arial"/>
                <w:sz w:val="16"/>
                <w:szCs w:val="16"/>
              </w:rPr>
            </w:pPr>
            <w:r w:rsidRPr="000F043F">
              <w:rPr>
                <w:rFonts w:cs="Arial"/>
                <w:sz w:val="16"/>
                <w:szCs w:val="16"/>
              </w:rPr>
              <w:t>0232</w:t>
            </w:r>
          </w:p>
        </w:tc>
        <w:tc>
          <w:tcPr>
            <w:tcW w:w="283" w:type="dxa"/>
            <w:shd w:val="solid" w:color="FFFFFF" w:fill="auto"/>
          </w:tcPr>
          <w:p w14:paraId="3B738096" w14:textId="573085DA"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5918C3FF" w14:textId="3EB8C7C7"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2623EEBF" w14:textId="723C2378" w:rsidR="000F043F" w:rsidRPr="000F043F" w:rsidRDefault="000F043F" w:rsidP="000F043F">
            <w:pPr>
              <w:pStyle w:val="TAL"/>
              <w:rPr>
                <w:rFonts w:cs="Arial"/>
                <w:sz w:val="16"/>
                <w:szCs w:val="16"/>
              </w:rPr>
            </w:pPr>
            <w:r w:rsidRPr="000F043F">
              <w:rPr>
                <w:rFonts w:cs="Arial"/>
                <w:sz w:val="16"/>
                <w:szCs w:val="16"/>
              </w:rPr>
              <w:t>5G ProSe U2U relay unicast direct communication over PC5</w:t>
            </w:r>
          </w:p>
        </w:tc>
        <w:tc>
          <w:tcPr>
            <w:tcW w:w="708" w:type="dxa"/>
            <w:shd w:val="solid" w:color="FFFFFF" w:fill="auto"/>
          </w:tcPr>
          <w:p w14:paraId="4B8AD872" w14:textId="6D1D455C"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721C9A2F" w14:textId="77777777" w:rsidTr="00F75D05">
        <w:tc>
          <w:tcPr>
            <w:tcW w:w="800" w:type="dxa"/>
            <w:shd w:val="solid" w:color="FFFFFF" w:fill="auto"/>
          </w:tcPr>
          <w:p w14:paraId="61906CEB" w14:textId="67CDB18A"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CAF4D22" w14:textId="07AC9898"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6C2F026A" w14:textId="48496E1E" w:rsidR="000F043F" w:rsidRPr="000F043F" w:rsidRDefault="00000000" w:rsidP="000F043F">
            <w:pPr>
              <w:pStyle w:val="TAC"/>
            </w:pPr>
            <w:hyperlink r:id="rId144" w:history="1">
              <w:r w:rsidR="000F043F" w:rsidRPr="000F043F">
                <w:rPr>
                  <w:rStyle w:val="Hyperlink"/>
                  <w:rFonts w:cs="Arial"/>
                  <w:color w:val="auto"/>
                  <w:sz w:val="16"/>
                  <w:szCs w:val="16"/>
                  <w:u w:val="none"/>
                </w:rPr>
                <w:t>CP-230213</w:t>
              </w:r>
            </w:hyperlink>
          </w:p>
        </w:tc>
        <w:tc>
          <w:tcPr>
            <w:tcW w:w="567" w:type="dxa"/>
            <w:shd w:val="solid" w:color="FFFFFF" w:fill="auto"/>
          </w:tcPr>
          <w:p w14:paraId="627CA074" w14:textId="6100EDB3" w:rsidR="000F043F" w:rsidRPr="000F043F" w:rsidRDefault="000F043F" w:rsidP="000F043F">
            <w:pPr>
              <w:pStyle w:val="TAL"/>
              <w:rPr>
                <w:rFonts w:cs="Arial"/>
                <w:sz w:val="16"/>
                <w:szCs w:val="16"/>
              </w:rPr>
            </w:pPr>
            <w:r w:rsidRPr="000F043F">
              <w:rPr>
                <w:rFonts w:cs="Arial"/>
                <w:sz w:val="16"/>
                <w:szCs w:val="16"/>
              </w:rPr>
              <w:t>0279</w:t>
            </w:r>
          </w:p>
        </w:tc>
        <w:tc>
          <w:tcPr>
            <w:tcW w:w="283" w:type="dxa"/>
            <w:shd w:val="solid" w:color="FFFFFF" w:fill="auto"/>
          </w:tcPr>
          <w:p w14:paraId="62247D65" w14:textId="08BE5CB8"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2CEB842D" w14:textId="7F89398F"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623A8F2F" w14:textId="0C5699EF" w:rsidR="000F043F" w:rsidRPr="000F043F" w:rsidRDefault="000F043F" w:rsidP="000F043F">
            <w:pPr>
              <w:pStyle w:val="TAL"/>
              <w:rPr>
                <w:rFonts w:cs="Arial"/>
                <w:sz w:val="16"/>
                <w:szCs w:val="16"/>
              </w:rPr>
            </w:pPr>
            <w:r w:rsidRPr="000F043F">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6CBB783A" w14:textId="77777777" w:rsidTr="00F75D05">
        <w:tc>
          <w:tcPr>
            <w:tcW w:w="800" w:type="dxa"/>
            <w:shd w:val="solid" w:color="FFFFFF" w:fill="auto"/>
          </w:tcPr>
          <w:p w14:paraId="3A3C1174" w14:textId="5DB0ADF2"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2D76708D" w14:textId="77082B32"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33C889CB" w14:textId="73E79804" w:rsidR="000F043F" w:rsidRPr="000F043F" w:rsidRDefault="00000000" w:rsidP="000F043F">
            <w:pPr>
              <w:pStyle w:val="TAC"/>
            </w:pPr>
            <w:hyperlink r:id="rId145" w:history="1">
              <w:r w:rsidR="000F043F" w:rsidRPr="000F043F">
                <w:rPr>
                  <w:rStyle w:val="Hyperlink"/>
                  <w:rFonts w:cs="Arial"/>
                  <w:color w:val="auto"/>
                  <w:sz w:val="16"/>
                  <w:szCs w:val="16"/>
                  <w:u w:val="none"/>
                </w:rPr>
                <w:t>CP-230212</w:t>
              </w:r>
            </w:hyperlink>
          </w:p>
        </w:tc>
        <w:tc>
          <w:tcPr>
            <w:tcW w:w="567" w:type="dxa"/>
            <w:shd w:val="solid" w:color="FFFFFF" w:fill="auto"/>
          </w:tcPr>
          <w:p w14:paraId="2F5B0FE8" w14:textId="0C54D16C" w:rsidR="000F043F" w:rsidRPr="000F043F" w:rsidRDefault="000F043F" w:rsidP="000F043F">
            <w:pPr>
              <w:pStyle w:val="TAL"/>
              <w:rPr>
                <w:rFonts w:cs="Arial"/>
                <w:sz w:val="16"/>
                <w:szCs w:val="16"/>
              </w:rPr>
            </w:pPr>
            <w:r w:rsidRPr="000F043F">
              <w:rPr>
                <w:rFonts w:cs="Arial"/>
                <w:sz w:val="16"/>
                <w:szCs w:val="16"/>
              </w:rPr>
              <w:t>0244</w:t>
            </w:r>
          </w:p>
        </w:tc>
        <w:tc>
          <w:tcPr>
            <w:tcW w:w="283" w:type="dxa"/>
            <w:shd w:val="solid" w:color="FFFFFF" w:fill="auto"/>
          </w:tcPr>
          <w:p w14:paraId="537E04FB" w14:textId="7A7346A6"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491F8E3" w14:textId="0DBD80B9"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F05DEEE" w14:textId="2972AF65" w:rsidR="000F043F" w:rsidRPr="000F043F" w:rsidRDefault="000F043F" w:rsidP="000F043F">
            <w:pPr>
              <w:pStyle w:val="TAL"/>
              <w:rPr>
                <w:rFonts w:cs="Arial"/>
                <w:sz w:val="16"/>
                <w:szCs w:val="16"/>
              </w:rPr>
            </w:pPr>
            <w:r w:rsidRPr="000F043F">
              <w:rPr>
                <w:rFonts w:cs="Arial"/>
                <w:sz w:val="16"/>
                <w:szCs w:val="16"/>
              </w:rPr>
              <w:t>Configuration parameter for 5G ProSe UE-to-UE relay</w:t>
            </w:r>
          </w:p>
        </w:tc>
        <w:tc>
          <w:tcPr>
            <w:tcW w:w="708" w:type="dxa"/>
            <w:shd w:val="solid" w:color="FFFFFF" w:fill="auto"/>
          </w:tcPr>
          <w:p w14:paraId="6F46085B" w14:textId="55A6DF11"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9C835B7" w14:textId="77777777" w:rsidTr="00F75D05">
        <w:tc>
          <w:tcPr>
            <w:tcW w:w="800" w:type="dxa"/>
            <w:shd w:val="solid" w:color="FFFFFF" w:fill="auto"/>
          </w:tcPr>
          <w:p w14:paraId="64D8508C" w14:textId="582D8261"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59970152" w14:textId="3B8265AF"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11A874D" w14:textId="0AB46509" w:rsidR="000F043F" w:rsidRPr="000F043F" w:rsidRDefault="00000000" w:rsidP="000F043F">
            <w:pPr>
              <w:pStyle w:val="TAC"/>
            </w:pPr>
            <w:hyperlink r:id="rId146" w:history="1">
              <w:r w:rsidR="000F043F" w:rsidRPr="000F043F">
                <w:rPr>
                  <w:rStyle w:val="Hyperlink"/>
                  <w:rFonts w:cs="Arial"/>
                  <w:color w:val="auto"/>
                  <w:sz w:val="16"/>
                  <w:szCs w:val="16"/>
                  <w:u w:val="none"/>
                </w:rPr>
                <w:t>CP-230212</w:t>
              </w:r>
            </w:hyperlink>
          </w:p>
        </w:tc>
        <w:tc>
          <w:tcPr>
            <w:tcW w:w="567" w:type="dxa"/>
            <w:shd w:val="solid" w:color="FFFFFF" w:fill="auto"/>
          </w:tcPr>
          <w:p w14:paraId="41C546A6" w14:textId="5D9D71C8" w:rsidR="000F043F" w:rsidRPr="000F043F" w:rsidRDefault="000F043F" w:rsidP="000F043F">
            <w:pPr>
              <w:pStyle w:val="TAL"/>
              <w:rPr>
                <w:rFonts w:cs="Arial"/>
                <w:sz w:val="16"/>
                <w:szCs w:val="16"/>
              </w:rPr>
            </w:pPr>
            <w:r w:rsidRPr="000F043F">
              <w:rPr>
                <w:rFonts w:cs="Arial"/>
                <w:sz w:val="16"/>
                <w:szCs w:val="16"/>
              </w:rPr>
              <w:t>0229</w:t>
            </w:r>
          </w:p>
        </w:tc>
        <w:tc>
          <w:tcPr>
            <w:tcW w:w="283" w:type="dxa"/>
            <w:shd w:val="solid" w:color="FFFFFF" w:fill="auto"/>
          </w:tcPr>
          <w:p w14:paraId="4834388E" w14:textId="615AB781"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66A68CB" w14:textId="325F8944"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B42F8FC" w14:textId="28CAE8B0" w:rsidR="000F043F" w:rsidRPr="000F043F" w:rsidRDefault="000F043F" w:rsidP="000F043F">
            <w:pPr>
              <w:pStyle w:val="TAL"/>
              <w:rPr>
                <w:rFonts w:cs="Arial"/>
                <w:sz w:val="16"/>
                <w:szCs w:val="16"/>
              </w:rPr>
            </w:pPr>
            <w:r w:rsidRPr="000F043F">
              <w:rPr>
                <w:rFonts w:cs="Arial"/>
                <w:sz w:val="16"/>
                <w:szCs w:val="16"/>
              </w:rPr>
              <w:t>5G ProSe U2U relay discovery over PC5 interface with model A</w:t>
            </w:r>
          </w:p>
        </w:tc>
        <w:tc>
          <w:tcPr>
            <w:tcW w:w="708" w:type="dxa"/>
            <w:shd w:val="solid" w:color="FFFFFF" w:fill="auto"/>
          </w:tcPr>
          <w:p w14:paraId="235688BB" w14:textId="24C2602F"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2E2DECC" w14:textId="77777777" w:rsidTr="00F75D05">
        <w:tc>
          <w:tcPr>
            <w:tcW w:w="800" w:type="dxa"/>
            <w:shd w:val="solid" w:color="FFFFFF" w:fill="auto"/>
          </w:tcPr>
          <w:p w14:paraId="714F90C8" w14:textId="5A18DB07"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14722C50" w14:textId="106682E0"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B1AC303" w14:textId="0FB70EB5" w:rsidR="000F043F" w:rsidRPr="000F043F" w:rsidRDefault="00000000" w:rsidP="000F043F">
            <w:pPr>
              <w:pStyle w:val="TAC"/>
            </w:pPr>
            <w:hyperlink r:id="rId147" w:history="1">
              <w:r w:rsidR="000F043F" w:rsidRPr="000F043F">
                <w:rPr>
                  <w:rStyle w:val="Hyperlink"/>
                  <w:rFonts w:cs="Arial"/>
                  <w:color w:val="auto"/>
                  <w:sz w:val="16"/>
                  <w:szCs w:val="16"/>
                  <w:u w:val="none"/>
                </w:rPr>
                <w:t>CP-230212</w:t>
              </w:r>
            </w:hyperlink>
          </w:p>
        </w:tc>
        <w:tc>
          <w:tcPr>
            <w:tcW w:w="567" w:type="dxa"/>
            <w:shd w:val="solid" w:color="FFFFFF" w:fill="auto"/>
          </w:tcPr>
          <w:p w14:paraId="4CB85502" w14:textId="7B8E46D1" w:rsidR="000F043F" w:rsidRPr="000F043F" w:rsidRDefault="000F043F" w:rsidP="000F043F">
            <w:pPr>
              <w:pStyle w:val="TAL"/>
              <w:rPr>
                <w:rFonts w:cs="Arial"/>
                <w:sz w:val="16"/>
                <w:szCs w:val="16"/>
              </w:rPr>
            </w:pPr>
            <w:r w:rsidRPr="000F043F">
              <w:rPr>
                <w:rFonts w:cs="Arial"/>
                <w:sz w:val="16"/>
                <w:szCs w:val="16"/>
              </w:rPr>
              <w:t>0230</w:t>
            </w:r>
          </w:p>
        </w:tc>
        <w:tc>
          <w:tcPr>
            <w:tcW w:w="283" w:type="dxa"/>
            <w:shd w:val="solid" w:color="FFFFFF" w:fill="auto"/>
          </w:tcPr>
          <w:p w14:paraId="56A1FE93" w14:textId="564A11D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FB026DE" w14:textId="3FB52436"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43CFE7D8" w14:textId="29B1F229" w:rsidR="000F043F" w:rsidRPr="000F043F" w:rsidRDefault="000F043F" w:rsidP="000F043F">
            <w:pPr>
              <w:pStyle w:val="TAL"/>
              <w:rPr>
                <w:rFonts w:cs="Arial"/>
                <w:sz w:val="16"/>
                <w:szCs w:val="16"/>
              </w:rPr>
            </w:pPr>
            <w:r w:rsidRPr="000F043F">
              <w:rPr>
                <w:rFonts w:cs="Arial"/>
                <w:sz w:val="16"/>
                <w:szCs w:val="16"/>
              </w:rPr>
              <w:t>5G ProSe U2U relay discovery over PC5 interface with model B</w:t>
            </w:r>
          </w:p>
        </w:tc>
        <w:tc>
          <w:tcPr>
            <w:tcW w:w="708" w:type="dxa"/>
            <w:shd w:val="solid" w:color="FFFFFF" w:fill="auto"/>
          </w:tcPr>
          <w:p w14:paraId="19FE111A" w14:textId="6BF2803C"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57A2261E" w14:textId="77777777" w:rsidTr="00F75D05">
        <w:tc>
          <w:tcPr>
            <w:tcW w:w="800" w:type="dxa"/>
            <w:shd w:val="solid" w:color="FFFFFF" w:fill="auto"/>
          </w:tcPr>
          <w:p w14:paraId="206BF471" w14:textId="7D4DCD73"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688D4E2B" w14:textId="61AD54CA"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FFCAD87" w14:textId="7F83BF85" w:rsidR="000F043F" w:rsidRPr="000F043F" w:rsidRDefault="00000000" w:rsidP="000F043F">
            <w:pPr>
              <w:pStyle w:val="TAC"/>
            </w:pPr>
            <w:hyperlink r:id="rId148" w:history="1">
              <w:r w:rsidR="000F043F" w:rsidRPr="000F043F">
                <w:rPr>
                  <w:rStyle w:val="Hyperlink"/>
                  <w:rFonts w:cs="Arial"/>
                  <w:color w:val="auto"/>
                  <w:sz w:val="16"/>
                  <w:szCs w:val="16"/>
                  <w:u w:val="none"/>
                </w:rPr>
                <w:t>CP-230213</w:t>
              </w:r>
            </w:hyperlink>
          </w:p>
        </w:tc>
        <w:tc>
          <w:tcPr>
            <w:tcW w:w="567" w:type="dxa"/>
            <w:shd w:val="solid" w:color="FFFFFF" w:fill="auto"/>
          </w:tcPr>
          <w:p w14:paraId="6B99C8B7" w14:textId="668E9B2F" w:rsidR="000F043F" w:rsidRPr="000F043F" w:rsidRDefault="000F043F" w:rsidP="000F043F">
            <w:pPr>
              <w:pStyle w:val="TAL"/>
              <w:rPr>
                <w:rFonts w:cs="Arial"/>
                <w:sz w:val="16"/>
                <w:szCs w:val="16"/>
              </w:rPr>
            </w:pPr>
            <w:r w:rsidRPr="000F043F">
              <w:rPr>
                <w:rFonts w:cs="Arial"/>
                <w:sz w:val="16"/>
                <w:szCs w:val="16"/>
              </w:rPr>
              <w:t>0278</w:t>
            </w:r>
          </w:p>
        </w:tc>
        <w:tc>
          <w:tcPr>
            <w:tcW w:w="283" w:type="dxa"/>
            <w:shd w:val="solid" w:color="FFFFFF" w:fill="auto"/>
          </w:tcPr>
          <w:p w14:paraId="05B608EC" w14:textId="5E54085E"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38103B3" w14:textId="09994592"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7777CC2E" w14:textId="4685D864" w:rsidR="000F043F" w:rsidRPr="000F043F" w:rsidRDefault="000F043F" w:rsidP="000F043F">
            <w:pPr>
              <w:pStyle w:val="TAL"/>
              <w:rPr>
                <w:rFonts w:cs="Arial"/>
                <w:sz w:val="16"/>
                <w:szCs w:val="16"/>
              </w:rPr>
            </w:pPr>
            <w:r w:rsidRPr="000F043F">
              <w:rPr>
                <w:rFonts w:cs="Arial"/>
                <w:sz w:val="16"/>
                <w:szCs w:val="16"/>
              </w:rPr>
              <w:t>UE-to-UE relay reselection procedure</w:t>
            </w:r>
          </w:p>
        </w:tc>
        <w:tc>
          <w:tcPr>
            <w:tcW w:w="708" w:type="dxa"/>
            <w:shd w:val="solid" w:color="FFFFFF" w:fill="auto"/>
          </w:tcPr>
          <w:p w14:paraId="49E0FEF7" w14:textId="2AD04C2B"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5D22874B" w14:textId="77777777" w:rsidTr="00F75D05">
        <w:tc>
          <w:tcPr>
            <w:tcW w:w="800" w:type="dxa"/>
            <w:shd w:val="solid" w:color="FFFFFF" w:fill="auto"/>
          </w:tcPr>
          <w:p w14:paraId="7FF1F62F" w14:textId="359B874F"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07E786B" w14:textId="61FDBE3E"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EDE406B" w14:textId="03B8E0A0" w:rsidR="000F043F" w:rsidRPr="000F043F" w:rsidRDefault="00000000" w:rsidP="000F043F">
            <w:pPr>
              <w:pStyle w:val="TAC"/>
            </w:pPr>
            <w:hyperlink r:id="rId149" w:history="1">
              <w:r w:rsidR="000F043F" w:rsidRPr="000F043F">
                <w:rPr>
                  <w:rStyle w:val="Hyperlink"/>
                  <w:rFonts w:cs="Arial"/>
                  <w:color w:val="auto"/>
                  <w:sz w:val="16"/>
                  <w:szCs w:val="16"/>
                  <w:u w:val="none"/>
                </w:rPr>
                <w:t>CP-230213</w:t>
              </w:r>
            </w:hyperlink>
          </w:p>
        </w:tc>
        <w:tc>
          <w:tcPr>
            <w:tcW w:w="567" w:type="dxa"/>
            <w:shd w:val="solid" w:color="FFFFFF" w:fill="auto"/>
          </w:tcPr>
          <w:p w14:paraId="7F5A0E67" w14:textId="4474527F" w:rsidR="000F043F" w:rsidRPr="000F043F" w:rsidRDefault="000F043F" w:rsidP="000F043F">
            <w:pPr>
              <w:pStyle w:val="TAL"/>
              <w:rPr>
                <w:rFonts w:cs="Arial"/>
                <w:sz w:val="16"/>
                <w:szCs w:val="16"/>
              </w:rPr>
            </w:pPr>
            <w:r w:rsidRPr="000F043F">
              <w:rPr>
                <w:rFonts w:cs="Arial"/>
                <w:sz w:val="16"/>
                <w:szCs w:val="16"/>
              </w:rPr>
              <w:t>0273</w:t>
            </w:r>
          </w:p>
        </w:tc>
        <w:tc>
          <w:tcPr>
            <w:tcW w:w="283" w:type="dxa"/>
            <w:shd w:val="solid" w:color="FFFFFF" w:fill="auto"/>
          </w:tcPr>
          <w:p w14:paraId="3CE78057" w14:textId="7F1F869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8334FAB" w14:textId="467118E7"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384003B" w14:textId="3C8A77AB" w:rsidR="000F043F" w:rsidRPr="000F043F" w:rsidRDefault="000F043F" w:rsidP="000F043F">
            <w:pPr>
              <w:pStyle w:val="TAL"/>
              <w:rPr>
                <w:rFonts w:cs="Arial"/>
                <w:sz w:val="16"/>
                <w:szCs w:val="16"/>
              </w:rPr>
            </w:pPr>
            <w:r w:rsidRPr="000F043F">
              <w:rPr>
                <w:rFonts w:cs="Arial"/>
                <w:sz w:val="16"/>
                <w:szCs w:val="16"/>
              </w:rPr>
              <w:t>Using the 5G ProSe direct link modification procedure for UE-to-UE relay</w:t>
            </w:r>
          </w:p>
        </w:tc>
        <w:tc>
          <w:tcPr>
            <w:tcW w:w="708" w:type="dxa"/>
            <w:shd w:val="solid" w:color="FFFFFF" w:fill="auto"/>
          </w:tcPr>
          <w:p w14:paraId="7A09983E" w14:textId="2DD880F9"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6D6EA373" w14:textId="77777777" w:rsidTr="00F75D05">
        <w:tc>
          <w:tcPr>
            <w:tcW w:w="800" w:type="dxa"/>
            <w:shd w:val="solid" w:color="FFFFFF" w:fill="auto"/>
          </w:tcPr>
          <w:p w14:paraId="76DFF6D3" w14:textId="41408073"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90D0686" w14:textId="2602F404"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3BFFE8C" w14:textId="25FCEE8B" w:rsidR="000F043F" w:rsidRPr="000F043F" w:rsidRDefault="00000000" w:rsidP="000F043F">
            <w:pPr>
              <w:pStyle w:val="TAC"/>
            </w:pPr>
            <w:hyperlink r:id="rId150" w:history="1">
              <w:r w:rsidR="000F043F" w:rsidRPr="000F043F">
                <w:rPr>
                  <w:rStyle w:val="Hyperlink"/>
                  <w:rFonts w:cs="Arial"/>
                  <w:color w:val="auto"/>
                  <w:sz w:val="16"/>
                  <w:szCs w:val="16"/>
                  <w:u w:val="none"/>
                </w:rPr>
                <w:t>CP-230212</w:t>
              </w:r>
            </w:hyperlink>
          </w:p>
        </w:tc>
        <w:tc>
          <w:tcPr>
            <w:tcW w:w="567" w:type="dxa"/>
            <w:shd w:val="solid" w:color="FFFFFF" w:fill="auto"/>
          </w:tcPr>
          <w:p w14:paraId="07951FB9" w14:textId="60588280" w:rsidR="000F043F" w:rsidRPr="000F043F" w:rsidRDefault="000F043F" w:rsidP="000F043F">
            <w:pPr>
              <w:pStyle w:val="TAL"/>
              <w:rPr>
                <w:rFonts w:cs="Arial"/>
                <w:sz w:val="16"/>
                <w:szCs w:val="16"/>
              </w:rPr>
            </w:pPr>
            <w:r w:rsidRPr="000F043F">
              <w:rPr>
                <w:rFonts w:cs="Arial"/>
                <w:sz w:val="16"/>
                <w:szCs w:val="16"/>
              </w:rPr>
              <w:t>0238</w:t>
            </w:r>
          </w:p>
        </w:tc>
        <w:tc>
          <w:tcPr>
            <w:tcW w:w="283" w:type="dxa"/>
            <w:shd w:val="solid" w:color="FFFFFF" w:fill="auto"/>
          </w:tcPr>
          <w:p w14:paraId="7EEEAE08" w14:textId="369AC4C8"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5976118" w14:textId="315FFB57"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3B7496AF" w14:textId="2C564577" w:rsidR="000F043F" w:rsidRPr="000F043F" w:rsidRDefault="000F043F" w:rsidP="000F043F">
            <w:pPr>
              <w:pStyle w:val="TAL"/>
              <w:rPr>
                <w:rFonts w:cs="Arial"/>
                <w:sz w:val="16"/>
                <w:szCs w:val="16"/>
              </w:rPr>
            </w:pPr>
            <w:r w:rsidRPr="000F043F">
              <w:rPr>
                <w:rFonts w:cs="Arial"/>
                <w:sz w:val="16"/>
                <w:szCs w:val="16"/>
              </w:rPr>
              <w:t xml:space="preserve">5G ProSe direct link identifier update via 5G ProSe U2U relay UE </w:t>
            </w:r>
          </w:p>
        </w:tc>
        <w:tc>
          <w:tcPr>
            <w:tcW w:w="708" w:type="dxa"/>
            <w:shd w:val="solid" w:color="FFFFFF" w:fill="auto"/>
          </w:tcPr>
          <w:p w14:paraId="02C57D90" w14:textId="25B546D9"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13FA8474" w14:textId="77777777" w:rsidTr="00F75D05">
        <w:tc>
          <w:tcPr>
            <w:tcW w:w="800" w:type="dxa"/>
            <w:shd w:val="solid" w:color="FFFFFF" w:fill="auto"/>
          </w:tcPr>
          <w:p w14:paraId="7B57C6E6" w14:textId="46B37BCD"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1764C81" w14:textId="0BA64074"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6261E0E1" w14:textId="59533991" w:rsidR="000F043F" w:rsidRPr="000F043F" w:rsidRDefault="00000000" w:rsidP="000F043F">
            <w:pPr>
              <w:pStyle w:val="TAC"/>
            </w:pPr>
            <w:hyperlink r:id="rId151" w:history="1">
              <w:r w:rsidR="000F043F" w:rsidRPr="000F043F">
                <w:rPr>
                  <w:rStyle w:val="Hyperlink"/>
                  <w:rFonts w:cs="Arial"/>
                  <w:color w:val="auto"/>
                  <w:sz w:val="16"/>
                  <w:szCs w:val="16"/>
                  <w:u w:val="none"/>
                </w:rPr>
                <w:t>CP-230212</w:t>
              </w:r>
            </w:hyperlink>
          </w:p>
        </w:tc>
        <w:tc>
          <w:tcPr>
            <w:tcW w:w="567" w:type="dxa"/>
            <w:shd w:val="solid" w:color="FFFFFF" w:fill="auto"/>
          </w:tcPr>
          <w:p w14:paraId="5FFD06DB" w14:textId="59FD4321" w:rsidR="000F043F" w:rsidRPr="000F043F" w:rsidRDefault="000F043F" w:rsidP="000F043F">
            <w:pPr>
              <w:pStyle w:val="TAL"/>
              <w:rPr>
                <w:rFonts w:cs="Arial"/>
                <w:sz w:val="16"/>
                <w:szCs w:val="16"/>
              </w:rPr>
            </w:pPr>
            <w:r w:rsidRPr="000F043F">
              <w:rPr>
                <w:rFonts w:cs="Arial"/>
                <w:sz w:val="16"/>
                <w:szCs w:val="16"/>
              </w:rPr>
              <w:t>0249</w:t>
            </w:r>
          </w:p>
        </w:tc>
        <w:tc>
          <w:tcPr>
            <w:tcW w:w="283" w:type="dxa"/>
            <w:shd w:val="solid" w:color="FFFFFF" w:fill="auto"/>
          </w:tcPr>
          <w:p w14:paraId="08FCE7B6" w14:textId="36AE09D1"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6951F706" w14:textId="2A85E504"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87E8D15" w14:textId="02F188F2" w:rsidR="000F043F" w:rsidRPr="000F043F" w:rsidRDefault="000F043F" w:rsidP="000F043F">
            <w:pPr>
              <w:pStyle w:val="TAL"/>
              <w:rPr>
                <w:rFonts w:cs="Arial"/>
                <w:sz w:val="16"/>
                <w:szCs w:val="16"/>
              </w:rPr>
            </w:pPr>
            <w:r w:rsidRPr="000F043F">
              <w:rPr>
                <w:rFonts w:cs="Arial"/>
                <w:sz w:val="16"/>
                <w:szCs w:val="16"/>
              </w:rPr>
              <w:t>U2U link establishment without integrated discovery</w:t>
            </w:r>
          </w:p>
        </w:tc>
        <w:tc>
          <w:tcPr>
            <w:tcW w:w="708" w:type="dxa"/>
            <w:shd w:val="solid" w:color="FFFFFF" w:fill="auto"/>
          </w:tcPr>
          <w:p w14:paraId="79F70151" w14:textId="4EF75D00"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6D89D840" w14:textId="77777777" w:rsidTr="00F75D05">
        <w:tc>
          <w:tcPr>
            <w:tcW w:w="800" w:type="dxa"/>
            <w:shd w:val="solid" w:color="FFFFFF" w:fill="auto"/>
          </w:tcPr>
          <w:p w14:paraId="34E133F3" w14:textId="3DDFEE61"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E92CEA3" w14:textId="3889DCD2"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210E297F" w14:textId="3188DE1D" w:rsidR="000F043F" w:rsidRPr="000F043F" w:rsidRDefault="00000000" w:rsidP="000F043F">
            <w:pPr>
              <w:pStyle w:val="TAC"/>
            </w:pPr>
            <w:hyperlink r:id="rId152" w:history="1">
              <w:r w:rsidR="000F043F" w:rsidRPr="000F043F">
                <w:rPr>
                  <w:rStyle w:val="Hyperlink"/>
                  <w:rFonts w:cs="Arial"/>
                  <w:color w:val="auto"/>
                  <w:sz w:val="16"/>
                  <w:szCs w:val="16"/>
                  <w:u w:val="none"/>
                </w:rPr>
                <w:t>CP-230212</w:t>
              </w:r>
            </w:hyperlink>
          </w:p>
        </w:tc>
        <w:tc>
          <w:tcPr>
            <w:tcW w:w="567" w:type="dxa"/>
            <w:shd w:val="solid" w:color="FFFFFF" w:fill="auto"/>
          </w:tcPr>
          <w:p w14:paraId="375A9E4A" w14:textId="45FE6C48" w:rsidR="000F043F" w:rsidRPr="000F043F" w:rsidRDefault="000F043F" w:rsidP="000F043F">
            <w:pPr>
              <w:pStyle w:val="TAL"/>
              <w:rPr>
                <w:rFonts w:cs="Arial"/>
                <w:sz w:val="16"/>
                <w:szCs w:val="16"/>
              </w:rPr>
            </w:pPr>
            <w:r w:rsidRPr="000F043F">
              <w:rPr>
                <w:rFonts w:cs="Arial"/>
                <w:sz w:val="16"/>
                <w:szCs w:val="16"/>
              </w:rPr>
              <w:t>0243</w:t>
            </w:r>
          </w:p>
        </w:tc>
        <w:tc>
          <w:tcPr>
            <w:tcW w:w="283" w:type="dxa"/>
            <w:shd w:val="solid" w:color="FFFFFF" w:fill="auto"/>
          </w:tcPr>
          <w:p w14:paraId="2A775CB8" w14:textId="53716BB2"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402CBE88" w14:textId="6D34E2F8"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F965062" w14:textId="5565CF5C" w:rsidR="000F043F" w:rsidRPr="000F043F" w:rsidRDefault="000F043F" w:rsidP="000F043F">
            <w:pPr>
              <w:pStyle w:val="TAL"/>
              <w:rPr>
                <w:rFonts w:cs="Arial"/>
                <w:sz w:val="16"/>
                <w:szCs w:val="16"/>
              </w:rPr>
            </w:pPr>
            <w:r w:rsidRPr="000F043F">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397E8C27" w14:textId="77777777" w:rsidTr="00F75D05">
        <w:tc>
          <w:tcPr>
            <w:tcW w:w="800" w:type="dxa"/>
            <w:shd w:val="solid" w:color="FFFFFF" w:fill="auto"/>
          </w:tcPr>
          <w:p w14:paraId="0761195B" w14:textId="7BF8000F"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3166DB5" w14:textId="3C9CD8AB"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E7B94B0" w14:textId="0D774BFF" w:rsidR="000F043F" w:rsidRPr="000F043F" w:rsidRDefault="00000000" w:rsidP="000F043F">
            <w:pPr>
              <w:pStyle w:val="TAC"/>
            </w:pPr>
            <w:hyperlink r:id="rId153" w:history="1">
              <w:r w:rsidR="000F043F" w:rsidRPr="000F043F">
                <w:rPr>
                  <w:rStyle w:val="Hyperlink"/>
                  <w:rFonts w:cs="Arial"/>
                  <w:color w:val="auto"/>
                  <w:sz w:val="16"/>
                  <w:szCs w:val="16"/>
                  <w:u w:val="none"/>
                </w:rPr>
                <w:t>CP-230212</w:t>
              </w:r>
            </w:hyperlink>
          </w:p>
        </w:tc>
        <w:tc>
          <w:tcPr>
            <w:tcW w:w="567" w:type="dxa"/>
            <w:shd w:val="solid" w:color="FFFFFF" w:fill="auto"/>
          </w:tcPr>
          <w:p w14:paraId="66041F44" w14:textId="71A1246D" w:rsidR="000F043F" w:rsidRPr="000F043F" w:rsidRDefault="000F043F" w:rsidP="000F043F">
            <w:pPr>
              <w:pStyle w:val="TAL"/>
              <w:rPr>
                <w:rFonts w:cs="Arial"/>
                <w:sz w:val="16"/>
                <w:szCs w:val="16"/>
              </w:rPr>
            </w:pPr>
            <w:r w:rsidRPr="000F043F">
              <w:rPr>
                <w:rFonts w:cs="Arial"/>
                <w:sz w:val="16"/>
                <w:szCs w:val="16"/>
              </w:rPr>
              <w:t>0242</w:t>
            </w:r>
          </w:p>
        </w:tc>
        <w:tc>
          <w:tcPr>
            <w:tcW w:w="283" w:type="dxa"/>
            <w:shd w:val="solid" w:color="FFFFFF" w:fill="auto"/>
          </w:tcPr>
          <w:p w14:paraId="4730734E" w14:textId="590C607E"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8C45DFD" w14:textId="5CB09D6A"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105686E8" w14:textId="0AFA5FFA" w:rsidR="000F043F" w:rsidRPr="000F043F" w:rsidRDefault="000F043F" w:rsidP="000F043F">
            <w:pPr>
              <w:pStyle w:val="TAL"/>
              <w:rPr>
                <w:rFonts w:cs="Arial"/>
                <w:sz w:val="16"/>
                <w:szCs w:val="16"/>
              </w:rPr>
            </w:pPr>
            <w:r w:rsidRPr="000F043F">
              <w:rPr>
                <w:rFonts w:cs="Arial"/>
                <w:sz w:val="16"/>
                <w:szCs w:val="16"/>
              </w:rPr>
              <w:t>Relay update messages for link identifier update via 5G ProSe UE-to-UE relay UE</w:t>
            </w:r>
          </w:p>
        </w:tc>
        <w:tc>
          <w:tcPr>
            <w:tcW w:w="708" w:type="dxa"/>
            <w:shd w:val="solid" w:color="FFFFFF" w:fill="auto"/>
          </w:tcPr>
          <w:p w14:paraId="62823D82" w14:textId="7B3AC157"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C255496" w14:textId="77777777" w:rsidTr="00F75D05">
        <w:tc>
          <w:tcPr>
            <w:tcW w:w="800" w:type="dxa"/>
            <w:shd w:val="solid" w:color="FFFFFF" w:fill="auto"/>
          </w:tcPr>
          <w:p w14:paraId="624375E9" w14:textId="1EF5D01C" w:rsidR="000F043F" w:rsidRPr="000F043F" w:rsidRDefault="000F043F" w:rsidP="000F043F">
            <w:pPr>
              <w:pStyle w:val="TAC"/>
              <w:rPr>
                <w:sz w:val="16"/>
                <w:szCs w:val="16"/>
                <w:lang w:eastAsia="zh-CN"/>
              </w:rPr>
            </w:pPr>
            <w:r w:rsidRPr="000F043F">
              <w:rPr>
                <w:sz w:val="16"/>
                <w:szCs w:val="16"/>
                <w:lang w:eastAsia="zh-CN"/>
              </w:rPr>
              <w:lastRenderedPageBreak/>
              <w:t>2023-03</w:t>
            </w:r>
          </w:p>
        </w:tc>
        <w:tc>
          <w:tcPr>
            <w:tcW w:w="800" w:type="dxa"/>
            <w:shd w:val="solid" w:color="FFFFFF" w:fill="auto"/>
          </w:tcPr>
          <w:p w14:paraId="510F5AEA" w14:textId="18B75231"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51F92BB" w14:textId="4E18A478" w:rsidR="000F043F" w:rsidRPr="000F043F" w:rsidRDefault="00000000" w:rsidP="000F043F">
            <w:pPr>
              <w:pStyle w:val="TAC"/>
            </w:pPr>
            <w:hyperlink r:id="rId154" w:history="1">
              <w:r w:rsidR="000F043F" w:rsidRPr="000F043F">
                <w:rPr>
                  <w:rStyle w:val="Hyperlink"/>
                  <w:rFonts w:cs="Arial"/>
                  <w:color w:val="auto"/>
                  <w:sz w:val="16"/>
                  <w:szCs w:val="16"/>
                  <w:u w:val="none"/>
                </w:rPr>
                <w:t>CP-230212</w:t>
              </w:r>
            </w:hyperlink>
          </w:p>
        </w:tc>
        <w:tc>
          <w:tcPr>
            <w:tcW w:w="567" w:type="dxa"/>
            <w:shd w:val="solid" w:color="FFFFFF" w:fill="auto"/>
          </w:tcPr>
          <w:p w14:paraId="374CF3F7" w14:textId="2E68C03A" w:rsidR="000F043F" w:rsidRPr="000F043F" w:rsidRDefault="000F043F" w:rsidP="000F043F">
            <w:pPr>
              <w:pStyle w:val="TAL"/>
              <w:rPr>
                <w:rFonts w:cs="Arial"/>
                <w:sz w:val="16"/>
                <w:szCs w:val="16"/>
              </w:rPr>
            </w:pPr>
            <w:r w:rsidRPr="000F043F">
              <w:rPr>
                <w:rFonts w:cs="Arial"/>
                <w:sz w:val="16"/>
                <w:szCs w:val="16"/>
              </w:rPr>
              <w:t>0234</w:t>
            </w:r>
          </w:p>
        </w:tc>
        <w:tc>
          <w:tcPr>
            <w:tcW w:w="283" w:type="dxa"/>
            <w:shd w:val="solid" w:color="FFFFFF" w:fill="auto"/>
          </w:tcPr>
          <w:p w14:paraId="1E381104" w14:textId="2A863DEE"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67F18876" w14:textId="2ED3AAC3"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380D180B" w14:textId="131F134E" w:rsidR="000F043F" w:rsidRPr="000F043F" w:rsidRDefault="000F043F" w:rsidP="000F043F">
            <w:pPr>
              <w:pStyle w:val="TAL"/>
              <w:rPr>
                <w:rFonts w:cs="Arial"/>
                <w:sz w:val="16"/>
                <w:szCs w:val="16"/>
              </w:rPr>
            </w:pPr>
            <w:r w:rsidRPr="000F043F">
              <w:rPr>
                <w:rFonts w:cs="Arial"/>
                <w:sz w:val="16"/>
                <w:szCs w:val="16"/>
              </w:rPr>
              <w:t>Procedures for path switching between 5G ProSe UE-to-network relays</w:t>
            </w:r>
          </w:p>
        </w:tc>
        <w:tc>
          <w:tcPr>
            <w:tcW w:w="708" w:type="dxa"/>
            <w:shd w:val="solid" w:color="FFFFFF" w:fill="auto"/>
          </w:tcPr>
          <w:p w14:paraId="69603D87" w14:textId="71A4AAA4"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357B59FB" w14:textId="77777777" w:rsidTr="00F75D05">
        <w:tc>
          <w:tcPr>
            <w:tcW w:w="800" w:type="dxa"/>
            <w:shd w:val="solid" w:color="FFFFFF" w:fill="auto"/>
          </w:tcPr>
          <w:p w14:paraId="2976A19B" w14:textId="6DE81B2E"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7227C3E" w14:textId="6C7BB7CD"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1053490" w14:textId="1E7F91A0" w:rsidR="000F043F" w:rsidRPr="000F043F" w:rsidRDefault="00000000" w:rsidP="000F043F">
            <w:pPr>
              <w:pStyle w:val="TAC"/>
            </w:pPr>
            <w:hyperlink r:id="rId155" w:history="1">
              <w:r w:rsidR="000F043F" w:rsidRPr="000F043F">
                <w:rPr>
                  <w:rStyle w:val="Hyperlink"/>
                  <w:rFonts w:cs="Arial"/>
                  <w:color w:val="auto"/>
                  <w:sz w:val="16"/>
                  <w:szCs w:val="16"/>
                  <w:u w:val="none"/>
                </w:rPr>
                <w:t>CP-230213</w:t>
              </w:r>
            </w:hyperlink>
          </w:p>
        </w:tc>
        <w:tc>
          <w:tcPr>
            <w:tcW w:w="567" w:type="dxa"/>
            <w:shd w:val="solid" w:color="FFFFFF" w:fill="auto"/>
          </w:tcPr>
          <w:p w14:paraId="0FBE2A38" w14:textId="3752D7BE" w:rsidR="000F043F" w:rsidRPr="000F043F" w:rsidRDefault="000F043F" w:rsidP="000F043F">
            <w:pPr>
              <w:pStyle w:val="TAL"/>
              <w:rPr>
                <w:rFonts w:cs="Arial"/>
                <w:sz w:val="16"/>
                <w:szCs w:val="16"/>
              </w:rPr>
            </w:pPr>
            <w:r w:rsidRPr="000F043F">
              <w:rPr>
                <w:rFonts w:cs="Arial"/>
                <w:sz w:val="16"/>
                <w:szCs w:val="16"/>
              </w:rPr>
              <w:t>0260</w:t>
            </w:r>
          </w:p>
        </w:tc>
        <w:tc>
          <w:tcPr>
            <w:tcW w:w="283" w:type="dxa"/>
            <w:shd w:val="solid" w:color="FFFFFF" w:fill="auto"/>
          </w:tcPr>
          <w:p w14:paraId="0D6658C6" w14:textId="1BEEF6CC"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A6860C6" w14:textId="4D1C919B"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155524B" w14:textId="25866A9F" w:rsidR="000F043F" w:rsidRPr="000F043F" w:rsidRDefault="000F043F" w:rsidP="000F043F">
            <w:pPr>
              <w:pStyle w:val="TAL"/>
              <w:rPr>
                <w:rFonts w:cs="Arial"/>
                <w:sz w:val="16"/>
                <w:szCs w:val="16"/>
              </w:rPr>
            </w:pPr>
            <w:r w:rsidRPr="000F043F">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2C6255E" w14:textId="77777777" w:rsidTr="00F75D05">
        <w:tc>
          <w:tcPr>
            <w:tcW w:w="800" w:type="dxa"/>
            <w:shd w:val="solid" w:color="FFFFFF" w:fill="auto"/>
          </w:tcPr>
          <w:p w14:paraId="03159EDD" w14:textId="2CF5DD3A"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6F7C2972" w14:textId="4451277B"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94EFE38" w14:textId="4098913C" w:rsidR="000F043F" w:rsidRPr="000F043F" w:rsidRDefault="00000000" w:rsidP="000F043F">
            <w:pPr>
              <w:pStyle w:val="TAC"/>
            </w:pPr>
            <w:hyperlink r:id="rId156" w:history="1">
              <w:r w:rsidR="000F043F" w:rsidRPr="000F043F">
                <w:rPr>
                  <w:rStyle w:val="Hyperlink"/>
                  <w:rFonts w:cs="Arial"/>
                  <w:color w:val="auto"/>
                  <w:sz w:val="16"/>
                  <w:szCs w:val="16"/>
                  <w:u w:val="none"/>
                </w:rPr>
                <w:t>CP-230212</w:t>
              </w:r>
            </w:hyperlink>
          </w:p>
        </w:tc>
        <w:tc>
          <w:tcPr>
            <w:tcW w:w="567" w:type="dxa"/>
            <w:shd w:val="solid" w:color="FFFFFF" w:fill="auto"/>
          </w:tcPr>
          <w:p w14:paraId="367B61DE" w14:textId="1CC3A624" w:rsidR="000F043F" w:rsidRPr="000F043F" w:rsidRDefault="000F043F" w:rsidP="000F043F">
            <w:pPr>
              <w:pStyle w:val="TAL"/>
              <w:rPr>
                <w:rFonts w:cs="Arial"/>
                <w:sz w:val="16"/>
                <w:szCs w:val="16"/>
              </w:rPr>
            </w:pPr>
            <w:r w:rsidRPr="000F043F">
              <w:rPr>
                <w:rFonts w:cs="Arial"/>
                <w:sz w:val="16"/>
                <w:szCs w:val="16"/>
              </w:rPr>
              <w:t>0251</w:t>
            </w:r>
          </w:p>
        </w:tc>
        <w:tc>
          <w:tcPr>
            <w:tcW w:w="283" w:type="dxa"/>
            <w:shd w:val="solid" w:color="FFFFFF" w:fill="auto"/>
          </w:tcPr>
          <w:p w14:paraId="36664BFA" w14:textId="02561CEA"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0D7D96DB" w14:textId="611E3C98"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26110BA7" w14:textId="1D0B8F48" w:rsidR="000F043F" w:rsidRPr="000F043F" w:rsidRDefault="000F043F" w:rsidP="000F043F">
            <w:pPr>
              <w:pStyle w:val="TAL"/>
              <w:rPr>
                <w:rFonts w:cs="Arial"/>
                <w:sz w:val="16"/>
                <w:szCs w:val="16"/>
              </w:rPr>
            </w:pPr>
            <w:r w:rsidRPr="000F043F">
              <w:rPr>
                <w:rFonts w:cs="Arial"/>
                <w:sz w:val="16"/>
                <w:szCs w:val="16"/>
              </w:rPr>
              <w:t>U2U link release procedure</w:t>
            </w:r>
          </w:p>
        </w:tc>
        <w:tc>
          <w:tcPr>
            <w:tcW w:w="708" w:type="dxa"/>
            <w:shd w:val="solid" w:color="FFFFFF" w:fill="auto"/>
          </w:tcPr>
          <w:p w14:paraId="76F8D311" w14:textId="631A02BE"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644B24A" w14:textId="77777777" w:rsidTr="00F75D05">
        <w:tc>
          <w:tcPr>
            <w:tcW w:w="800" w:type="dxa"/>
            <w:shd w:val="solid" w:color="FFFFFF" w:fill="auto"/>
          </w:tcPr>
          <w:p w14:paraId="36197598" w14:textId="5845283B"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9C127AF" w14:textId="2F565997"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21C186C" w14:textId="07517309" w:rsidR="000F043F" w:rsidRPr="000F043F" w:rsidRDefault="00000000" w:rsidP="000F043F">
            <w:pPr>
              <w:pStyle w:val="TAC"/>
            </w:pPr>
            <w:hyperlink r:id="rId157" w:history="1">
              <w:r w:rsidR="000F043F" w:rsidRPr="000F043F">
                <w:rPr>
                  <w:rStyle w:val="Hyperlink"/>
                  <w:rFonts w:cs="Arial"/>
                  <w:color w:val="auto"/>
                  <w:sz w:val="16"/>
                  <w:szCs w:val="16"/>
                  <w:u w:val="none"/>
                </w:rPr>
                <w:t>CP-230212</w:t>
              </w:r>
            </w:hyperlink>
          </w:p>
        </w:tc>
        <w:tc>
          <w:tcPr>
            <w:tcW w:w="567" w:type="dxa"/>
            <w:shd w:val="solid" w:color="FFFFFF" w:fill="auto"/>
          </w:tcPr>
          <w:p w14:paraId="1AE1DBC0" w14:textId="6134C399" w:rsidR="000F043F" w:rsidRPr="000F043F" w:rsidRDefault="000F043F" w:rsidP="000F043F">
            <w:pPr>
              <w:pStyle w:val="TAL"/>
              <w:rPr>
                <w:rFonts w:cs="Arial"/>
                <w:sz w:val="16"/>
                <w:szCs w:val="16"/>
              </w:rPr>
            </w:pPr>
            <w:r w:rsidRPr="000F043F">
              <w:rPr>
                <w:rFonts w:cs="Arial"/>
                <w:sz w:val="16"/>
                <w:szCs w:val="16"/>
              </w:rPr>
              <w:t>0248</w:t>
            </w:r>
          </w:p>
        </w:tc>
        <w:tc>
          <w:tcPr>
            <w:tcW w:w="283" w:type="dxa"/>
            <w:shd w:val="solid" w:color="FFFFFF" w:fill="auto"/>
          </w:tcPr>
          <w:p w14:paraId="65B81988" w14:textId="0CDBE673"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62B86CDE" w14:textId="720B569A"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58356128" w14:textId="63346873" w:rsidR="000F043F" w:rsidRPr="000F043F" w:rsidRDefault="000F043F" w:rsidP="000F043F">
            <w:pPr>
              <w:pStyle w:val="TAL"/>
              <w:rPr>
                <w:rFonts w:cs="Arial"/>
                <w:sz w:val="16"/>
                <w:szCs w:val="16"/>
              </w:rPr>
            </w:pPr>
            <w:r w:rsidRPr="000F043F">
              <w:rPr>
                <w:rFonts w:cs="Arial"/>
                <w:sz w:val="16"/>
                <w:szCs w:val="16"/>
              </w:rPr>
              <w:t>General introduction of U2U relay</w:t>
            </w:r>
          </w:p>
        </w:tc>
        <w:tc>
          <w:tcPr>
            <w:tcW w:w="708" w:type="dxa"/>
            <w:shd w:val="solid" w:color="FFFFFF" w:fill="auto"/>
          </w:tcPr>
          <w:p w14:paraId="12DD1393" w14:textId="7B6ED205"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7641E42D" w14:textId="77777777" w:rsidTr="00F75D05">
        <w:tc>
          <w:tcPr>
            <w:tcW w:w="800" w:type="dxa"/>
            <w:shd w:val="solid" w:color="FFFFFF" w:fill="auto"/>
          </w:tcPr>
          <w:p w14:paraId="493637C0" w14:textId="5F7A7F72"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005A3F5" w14:textId="7BB44FD4"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336FB45D" w14:textId="2983DBCE" w:rsidR="000F043F" w:rsidRPr="000F043F" w:rsidRDefault="00000000" w:rsidP="000F043F">
            <w:pPr>
              <w:pStyle w:val="TAC"/>
            </w:pPr>
            <w:hyperlink r:id="rId158" w:history="1">
              <w:r w:rsidR="000F043F" w:rsidRPr="000F043F">
                <w:rPr>
                  <w:rStyle w:val="Hyperlink"/>
                  <w:rFonts w:cs="Arial"/>
                  <w:color w:val="auto"/>
                  <w:sz w:val="16"/>
                  <w:szCs w:val="16"/>
                  <w:u w:val="none"/>
                </w:rPr>
                <w:t>CP-230213</w:t>
              </w:r>
            </w:hyperlink>
          </w:p>
        </w:tc>
        <w:tc>
          <w:tcPr>
            <w:tcW w:w="567" w:type="dxa"/>
            <w:shd w:val="solid" w:color="FFFFFF" w:fill="auto"/>
          </w:tcPr>
          <w:p w14:paraId="5F671CC4" w14:textId="35878063" w:rsidR="000F043F" w:rsidRPr="000F043F" w:rsidRDefault="000F043F" w:rsidP="000F043F">
            <w:pPr>
              <w:pStyle w:val="TAL"/>
              <w:rPr>
                <w:rFonts w:cs="Arial"/>
                <w:sz w:val="16"/>
                <w:szCs w:val="16"/>
              </w:rPr>
            </w:pPr>
            <w:r w:rsidRPr="000F043F">
              <w:rPr>
                <w:rFonts w:cs="Arial"/>
                <w:sz w:val="16"/>
                <w:szCs w:val="16"/>
              </w:rPr>
              <w:t>0262</w:t>
            </w:r>
          </w:p>
        </w:tc>
        <w:tc>
          <w:tcPr>
            <w:tcW w:w="283" w:type="dxa"/>
            <w:shd w:val="solid" w:color="FFFFFF" w:fill="auto"/>
          </w:tcPr>
          <w:p w14:paraId="11C761E6" w14:textId="1D8B6C61"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9036E1A" w14:textId="33C71A8D"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3A3A21B" w14:textId="0B1DE849" w:rsidR="000F043F" w:rsidRPr="000F043F" w:rsidRDefault="000F043F" w:rsidP="000F043F">
            <w:pPr>
              <w:pStyle w:val="TAL"/>
              <w:rPr>
                <w:rFonts w:cs="Arial"/>
                <w:sz w:val="16"/>
                <w:szCs w:val="16"/>
              </w:rPr>
            </w:pPr>
            <w:r w:rsidRPr="000F043F">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8B722B2" w14:textId="77777777" w:rsidTr="00F75D05">
        <w:tc>
          <w:tcPr>
            <w:tcW w:w="800" w:type="dxa"/>
            <w:shd w:val="solid" w:color="FFFFFF" w:fill="auto"/>
          </w:tcPr>
          <w:p w14:paraId="11964531" w14:textId="0F191103"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CE91CCD" w14:textId="5B0AE2AC"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2602C090" w14:textId="1C808DA5" w:rsidR="000F043F" w:rsidRPr="000F043F" w:rsidRDefault="00000000" w:rsidP="000F043F">
            <w:pPr>
              <w:pStyle w:val="TAC"/>
            </w:pPr>
            <w:hyperlink r:id="rId159" w:history="1">
              <w:r w:rsidR="000F043F" w:rsidRPr="000F043F">
                <w:rPr>
                  <w:rStyle w:val="Hyperlink"/>
                  <w:rFonts w:cs="Arial"/>
                  <w:color w:val="auto"/>
                  <w:sz w:val="16"/>
                  <w:szCs w:val="16"/>
                  <w:u w:val="none"/>
                </w:rPr>
                <w:t>CP-230213</w:t>
              </w:r>
            </w:hyperlink>
          </w:p>
        </w:tc>
        <w:tc>
          <w:tcPr>
            <w:tcW w:w="567" w:type="dxa"/>
            <w:shd w:val="solid" w:color="FFFFFF" w:fill="auto"/>
          </w:tcPr>
          <w:p w14:paraId="52A210DB" w14:textId="101A6591" w:rsidR="000F043F" w:rsidRPr="000F043F" w:rsidRDefault="000F043F" w:rsidP="000F043F">
            <w:pPr>
              <w:pStyle w:val="TAL"/>
              <w:rPr>
                <w:rFonts w:cs="Arial"/>
                <w:sz w:val="16"/>
                <w:szCs w:val="16"/>
              </w:rPr>
            </w:pPr>
            <w:r w:rsidRPr="000F043F">
              <w:rPr>
                <w:rFonts w:cs="Arial"/>
                <w:sz w:val="16"/>
                <w:szCs w:val="16"/>
              </w:rPr>
              <w:t>0276</w:t>
            </w:r>
          </w:p>
        </w:tc>
        <w:tc>
          <w:tcPr>
            <w:tcW w:w="283" w:type="dxa"/>
            <w:shd w:val="solid" w:color="FFFFFF" w:fill="auto"/>
          </w:tcPr>
          <w:p w14:paraId="2E6D7268" w14:textId="0FB726E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7CAD93F" w14:textId="5DF2B8B0"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7BFD1B14" w14:textId="0AA68432" w:rsidR="000F043F" w:rsidRPr="000F043F" w:rsidRDefault="000F043F" w:rsidP="000F043F">
            <w:pPr>
              <w:pStyle w:val="TAL"/>
              <w:rPr>
                <w:rFonts w:cs="Arial"/>
                <w:sz w:val="16"/>
                <w:szCs w:val="16"/>
              </w:rPr>
            </w:pPr>
            <w:r w:rsidRPr="000F043F">
              <w:rPr>
                <w:rFonts w:cs="Arial"/>
                <w:sz w:val="16"/>
                <w:szCs w:val="16"/>
              </w:rPr>
              <w:t>Updating the description of different parameters to consider the 5G ProSe UE-to-UE relay case</w:t>
            </w:r>
          </w:p>
        </w:tc>
        <w:tc>
          <w:tcPr>
            <w:tcW w:w="708" w:type="dxa"/>
            <w:shd w:val="solid" w:color="FFFFFF" w:fill="auto"/>
          </w:tcPr>
          <w:p w14:paraId="3804BC43" w14:textId="66CFBD05"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CF8C734" w14:textId="77777777" w:rsidTr="00F75D05">
        <w:tc>
          <w:tcPr>
            <w:tcW w:w="800" w:type="dxa"/>
            <w:shd w:val="solid" w:color="FFFFFF" w:fill="auto"/>
          </w:tcPr>
          <w:p w14:paraId="5BC3E7EA" w14:textId="6E752B9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5A4D0FB" w14:textId="17DA8C9B"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EF1DFEA" w14:textId="31513BD9" w:rsidR="000F043F" w:rsidRPr="000F043F" w:rsidRDefault="00000000" w:rsidP="000F043F">
            <w:pPr>
              <w:pStyle w:val="TAC"/>
            </w:pPr>
            <w:hyperlink r:id="rId160" w:history="1">
              <w:r w:rsidR="000F043F" w:rsidRPr="000F043F">
                <w:rPr>
                  <w:rStyle w:val="Hyperlink"/>
                  <w:rFonts w:cs="Arial"/>
                  <w:color w:val="auto"/>
                  <w:sz w:val="16"/>
                  <w:szCs w:val="16"/>
                  <w:u w:val="none"/>
                </w:rPr>
                <w:t>CP-230213</w:t>
              </w:r>
            </w:hyperlink>
          </w:p>
        </w:tc>
        <w:tc>
          <w:tcPr>
            <w:tcW w:w="567" w:type="dxa"/>
            <w:shd w:val="solid" w:color="FFFFFF" w:fill="auto"/>
          </w:tcPr>
          <w:p w14:paraId="4027C65C" w14:textId="6E02126F" w:rsidR="000F043F" w:rsidRPr="000F043F" w:rsidRDefault="000F043F" w:rsidP="000F043F">
            <w:pPr>
              <w:pStyle w:val="TAL"/>
              <w:rPr>
                <w:rFonts w:cs="Arial"/>
                <w:sz w:val="16"/>
                <w:szCs w:val="16"/>
              </w:rPr>
            </w:pPr>
            <w:r w:rsidRPr="000F043F">
              <w:rPr>
                <w:rFonts w:cs="Arial"/>
                <w:sz w:val="16"/>
                <w:szCs w:val="16"/>
              </w:rPr>
              <w:t>0270</w:t>
            </w:r>
          </w:p>
        </w:tc>
        <w:tc>
          <w:tcPr>
            <w:tcW w:w="283" w:type="dxa"/>
            <w:shd w:val="solid" w:color="FFFFFF" w:fill="auto"/>
          </w:tcPr>
          <w:p w14:paraId="50F193A8" w14:textId="2C0C948F"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5EBA84DF" w14:textId="54E05D80"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34884DFB" w14:textId="61549892" w:rsidR="000F043F" w:rsidRPr="000F043F" w:rsidRDefault="000F043F" w:rsidP="000F043F">
            <w:pPr>
              <w:pStyle w:val="TAL"/>
              <w:rPr>
                <w:rFonts w:cs="Arial"/>
                <w:sz w:val="16"/>
                <w:szCs w:val="16"/>
              </w:rPr>
            </w:pPr>
            <w:r w:rsidRPr="000F043F">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66EC664" w14:textId="77777777" w:rsidTr="00F75D05">
        <w:tc>
          <w:tcPr>
            <w:tcW w:w="800" w:type="dxa"/>
            <w:shd w:val="solid" w:color="FFFFFF" w:fill="auto"/>
          </w:tcPr>
          <w:p w14:paraId="66007D37" w14:textId="0843F1AD"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BD08CF5" w14:textId="41A33F41"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4ABC7503" w14:textId="6DDCE233" w:rsidR="000F043F" w:rsidRPr="000F043F" w:rsidRDefault="00000000" w:rsidP="000F043F">
            <w:pPr>
              <w:pStyle w:val="TAC"/>
            </w:pPr>
            <w:hyperlink r:id="rId161" w:history="1">
              <w:r w:rsidR="000F043F" w:rsidRPr="000F043F">
                <w:rPr>
                  <w:rStyle w:val="Hyperlink"/>
                  <w:rFonts w:cs="Arial"/>
                  <w:color w:val="auto"/>
                  <w:sz w:val="16"/>
                  <w:szCs w:val="16"/>
                  <w:u w:val="none"/>
                </w:rPr>
                <w:t>CP-230213</w:t>
              </w:r>
            </w:hyperlink>
          </w:p>
        </w:tc>
        <w:tc>
          <w:tcPr>
            <w:tcW w:w="567" w:type="dxa"/>
            <w:shd w:val="solid" w:color="FFFFFF" w:fill="auto"/>
          </w:tcPr>
          <w:p w14:paraId="3AE1BE0B" w14:textId="175B4838" w:rsidR="000F043F" w:rsidRPr="000F043F" w:rsidRDefault="000F043F" w:rsidP="000F043F">
            <w:pPr>
              <w:pStyle w:val="TAL"/>
              <w:rPr>
                <w:rFonts w:cs="Arial"/>
                <w:sz w:val="16"/>
                <w:szCs w:val="16"/>
              </w:rPr>
            </w:pPr>
            <w:r w:rsidRPr="000F043F">
              <w:rPr>
                <w:rFonts w:cs="Arial"/>
                <w:sz w:val="16"/>
                <w:szCs w:val="16"/>
              </w:rPr>
              <w:t>0271</w:t>
            </w:r>
          </w:p>
        </w:tc>
        <w:tc>
          <w:tcPr>
            <w:tcW w:w="283" w:type="dxa"/>
            <w:shd w:val="solid" w:color="FFFFFF" w:fill="auto"/>
          </w:tcPr>
          <w:p w14:paraId="0144908E" w14:textId="070A61D8"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E6A41EC" w14:textId="39697C24"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D6FC644" w14:textId="1CE1BC60" w:rsidR="000F043F" w:rsidRPr="000F043F" w:rsidRDefault="000F043F" w:rsidP="000F043F">
            <w:pPr>
              <w:pStyle w:val="TAL"/>
              <w:rPr>
                <w:rFonts w:cs="Arial"/>
                <w:sz w:val="16"/>
                <w:szCs w:val="16"/>
              </w:rPr>
            </w:pPr>
            <w:r w:rsidRPr="000F043F">
              <w:rPr>
                <w:rFonts w:cs="Arial"/>
                <w:sz w:val="16"/>
                <w:szCs w:val="16"/>
              </w:rPr>
              <w:t>Introducing the User info ID information element for PC5 signalling messages</w:t>
            </w:r>
          </w:p>
        </w:tc>
        <w:tc>
          <w:tcPr>
            <w:tcW w:w="708" w:type="dxa"/>
            <w:shd w:val="solid" w:color="FFFFFF" w:fill="auto"/>
          </w:tcPr>
          <w:p w14:paraId="1415E13E" w14:textId="328D5EF8"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053EC3DA" w14:textId="77777777" w:rsidTr="00F75D05">
        <w:tc>
          <w:tcPr>
            <w:tcW w:w="800" w:type="dxa"/>
            <w:shd w:val="solid" w:color="FFFFFF" w:fill="auto"/>
          </w:tcPr>
          <w:p w14:paraId="395F6518" w14:textId="2AE9E68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1BB62F2D" w14:textId="2A29BE42"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373C8E0A" w14:textId="1D10DEEA" w:rsidR="000F043F" w:rsidRPr="000F043F" w:rsidRDefault="00000000" w:rsidP="000F043F">
            <w:pPr>
              <w:pStyle w:val="TAC"/>
            </w:pPr>
            <w:hyperlink r:id="rId162" w:history="1">
              <w:r w:rsidR="000F043F" w:rsidRPr="000F043F">
                <w:rPr>
                  <w:rStyle w:val="Hyperlink"/>
                  <w:rFonts w:cs="Arial"/>
                  <w:color w:val="auto"/>
                  <w:sz w:val="16"/>
                  <w:szCs w:val="16"/>
                  <w:u w:val="none"/>
                </w:rPr>
                <w:t>CP-230213</w:t>
              </w:r>
            </w:hyperlink>
          </w:p>
        </w:tc>
        <w:tc>
          <w:tcPr>
            <w:tcW w:w="567" w:type="dxa"/>
            <w:shd w:val="solid" w:color="FFFFFF" w:fill="auto"/>
          </w:tcPr>
          <w:p w14:paraId="2921F46B" w14:textId="4E74B736" w:rsidR="000F043F" w:rsidRPr="000F043F" w:rsidRDefault="000F043F" w:rsidP="000F043F">
            <w:pPr>
              <w:pStyle w:val="TAL"/>
              <w:rPr>
                <w:rFonts w:cs="Arial"/>
                <w:sz w:val="16"/>
                <w:szCs w:val="16"/>
              </w:rPr>
            </w:pPr>
            <w:r w:rsidRPr="000F043F">
              <w:rPr>
                <w:rFonts w:cs="Arial"/>
                <w:sz w:val="16"/>
                <w:szCs w:val="16"/>
              </w:rPr>
              <w:t>0254</w:t>
            </w:r>
          </w:p>
        </w:tc>
        <w:tc>
          <w:tcPr>
            <w:tcW w:w="283" w:type="dxa"/>
            <w:shd w:val="solid" w:color="FFFFFF" w:fill="auto"/>
          </w:tcPr>
          <w:p w14:paraId="16AA7E19" w14:textId="5BCE4FB5"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25B434AA" w14:textId="417A6C06"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D551E59" w14:textId="58A65AA4" w:rsidR="000F043F" w:rsidRPr="000F043F" w:rsidRDefault="000F043F" w:rsidP="000F043F">
            <w:pPr>
              <w:pStyle w:val="TAL"/>
              <w:rPr>
                <w:rFonts w:cs="Arial"/>
                <w:sz w:val="16"/>
                <w:szCs w:val="16"/>
              </w:rPr>
            </w:pPr>
            <w:r w:rsidRPr="000F043F">
              <w:rPr>
                <w:rFonts w:cs="Arial"/>
                <w:sz w:val="16"/>
                <w:szCs w:val="16"/>
              </w:rPr>
              <w:t>IP address allocation for 5G ProSe end UE in 5G ProSe layer-3 UE-to-UE relay procedure</w:t>
            </w:r>
          </w:p>
        </w:tc>
        <w:tc>
          <w:tcPr>
            <w:tcW w:w="708" w:type="dxa"/>
            <w:shd w:val="solid" w:color="FFFFFF" w:fill="auto"/>
          </w:tcPr>
          <w:p w14:paraId="157A05D7" w14:textId="3CBB060A"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1519CE4E" w14:textId="77777777" w:rsidTr="00F75D05">
        <w:tc>
          <w:tcPr>
            <w:tcW w:w="800" w:type="dxa"/>
            <w:shd w:val="solid" w:color="FFFFFF" w:fill="auto"/>
          </w:tcPr>
          <w:p w14:paraId="7E8C2B09" w14:textId="4ED4260E"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625C000A" w14:textId="6562AC15"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E7A5E90" w14:textId="1C9B7099" w:rsidR="000F043F" w:rsidRPr="000F043F" w:rsidRDefault="00000000" w:rsidP="000F043F">
            <w:pPr>
              <w:pStyle w:val="TAC"/>
            </w:pPr>
            <w:hyperlink r:id="rId163" w:history="1">
              <w:r w:rsidR="000F043F" w:rsidRPr="000F043F">
                <w:rPr>
                  <w:rStyle w:val="Hyperlink"/>
                  <w:rFonts w:cs="Arial"/>
                  <w:color w:val="auto"/>
                  <w:sz w:val="16"/>
                  <w:szCs w:val="16"/>
                  <w:u w:val="none"/>
                </w:rPr>
                <w:t>CP-230212</w:t>
              </w:r>
            </w:hyperlink>
          </w:p>
        </w:tc>
        <w:tc>
          <w:tcPr>
            <w:tcW w:w="567" w:type="dxa"/>
            <w:shd w:val="solid" w:color="FFFFFF" w:fill="auto"/>
          </w:tcPr>
          <w:p w14:paraId="378ABFD6" w14:textId="7CDF6E98" w:rsidR="000F043F" w:rsidRPr="000F043F" w:rsidRDefault="000F043F" w:rsidP="000F043F">
            <w:pPr>
              <w:pStyle w:val="TAL"/>
              <w:rPr>
                <w:rFonts w:cs="Arial"/>
                <w:sz w:val="16"/>
                <w:szCs w:val="16"/>
              </w:rPr>
            </w:pPr>
            <w:r w:rsidRPr="000F043F">
              <w:rPr>
                <w:rFonts w:cs="Arial"/>
                <w:sz w:val="16"/>
                <w:szCs w:val="16"/>
              </w:rPr>
              <w:t>0250</w:t>
            </w:r>
          </w:p>
        </w:tc>
        <w:tc>
          <w:tcPr>
            <w:tcW w:w="283" w:type="dxa"/>
            <w:shd w:val="solid" w:color="FFFFFF" w:fill="auto"/>
          </w:tcPr>
          <w:p w14:paraId="60EE4297" w14:textId="5638C1C7"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2F7D907F" w14:textId="66C8134A"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7F1D125A" w14:textId="19A96293" w:rsidR="000F043F" w:rsidRPr="000F043F" w:rsidRDefault="000F043F" w:rsidP="000F043F">
            <w:pPr>
              <w:pStyle w:val="TAL"/>
              <w:rPr>
                <w:rFonts w:cs="Arial"/>
                <w:sz w:val="16"/>
                <w:szCs w:val="16"/>
              </w:rPr>
            </w:pPr>
            <w:r w:rsidRPr="000F043F">
              <w:rPr>
                <w:rFonts w:cs="Arial"/>
                <w:sz w:val="16"/>
                <w:szCs w:val="16"/>
              </w:rPr>
              <w:t>QoS handling for U2U relay</w:t>
            </w:r>
          </w:p>
        </w:tc>
        <w:tc>
          <w:tcPr>
            <w:tcW w:w="708" w:type="dxa"/>
            <w:shd w:val="solid" w:color="FFFFFF" w:fill="auto"/>
          </w:tcPr>
          <w:p w14:paraId="19560C12" w14:textId="43F71B1F"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0561D9D3" w14:textId="77777777" w:rsidTr="00F75D05">
        <w:tc>
          <w:tcPr>
            <w:tcW w:w="800" w:type="dxa"/>
            <w:shd w:val="solid" w:color="FFFFFF" w:fill="auto"/>
          </w:tcPr>
          <w:p w14:paraId="0CA87DD1" w14:textId="076EE729"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6EF6975" w14:textId="6D3784F5"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9AD7FA1" w14:textId="26390C9A" w:rsidR="000F043F" w:rsidRPr="000F043F" w:rsidRDefault="00000000" w:rsidP="000F043F">
            <w:pPr>
              <w:pStyle w:val="TAC"/>
            </w:pPr>
            <w:hyperlink r:id="rId164" w:history="1">
              <w:r w:rsidR="000F043F" w:rsidRPr="000F043F">
                <w:rPr>
                  <w:rStyle w:val="Hyperlink"/>
                  <w:rFonts w:cs="Arial"/>
                  <w:color w:val="auto"/>
                  <w:sz w:val="16"/>
                  <w:szCs w:val="16"/>
                  <w:u w:val="none"/>
                </w:rPr>
                <w:t>CP-230213</w:t>
              </w:r>
            </w:hyperlink>
          </w:p>
        </w:tc>
        <w:tc>
          <w:tcPr>
            <w:tcW w:w="567" w:type="dxa"/>
            <w:shd w:val="solid" w:color="FFFFFF" w:fill="auto"/>
          </w:tcPr>
          <w:p w14:paraId="3005F9F6" w14:textId="66858B17" w:rsidR="000F043F" w:rsidRPr="000F043F" w:rsidRDefault="000F043F" w:rsidP="000F043F">
            <w:pPr>
              <w:pStyle w:val="TAL"/>
              <w:rPr>
                <w:rFonts w:cs="Arial"/>
                <w:sz w:val="16"/>
                <w:szCs w:val="16"/>
              </w:rPr>
            </w:pPr>
            <w:r w:rsidRPr="000F043F">
              <w:rPr>
                <w:rFonts w:cs="Arial"/>
                <w:sz w:val="16"/>
                <w:szCs w:val="16"/>
              </w:rPr>
              <w:t>0277</w:t>
            </w:r>
          </w:p>
        </w:tc>
        <w:tc>
          <w:tcPr>
            <w:tcW w:w="283" w:type="dxa"/>
            <w:shd w:val="solid" w:color="FFFFFF" w:fill="auto"/>
          </w:tcPr>
          <w:p w14:paraId="70532E3A" w14:textId="27620798"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42215B6F" w14:textId="44E0CEEF"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14BD8E9D" w14:textId="70BC6D0D" w:rsidR="000F043F" w:rsidRPr="000F043F" w:rsidRDefault="000F043F" w:rsidP="000F043F">
            <w:pPr>
              <w:pStyle w:val="TAL"/>
              <w:rPr>
                <w:rFonts w:cs="Arial"/>
                <w:sz w:val="16"/>
                <w:szCs w:val="16"/>
              </w:rPr>
            </w:pPr>
            <w:r w:rsidRPr="000F043F">
              <w:rPr>
                <w:rFonts w:cs="Arial"/>
                <w:sz w:val="16"/>
                <w:szCs w:val="16"/>
              </w:rPr>
              <w:t>UE-to-UE relay selection procedure</w:t>
            </w:r>
          </w:p>
        </w:tc>
        <w:tc>
          <w:tcPr>
            <w:tcW w:w="708" w:type="dxa"/>
            <w:shd w:val="solid" w:color="FFFFFF" w:fill="auto"/>
          </w:tcPr>
          <w:p w14:paraId="4714D5FB" w14:textId="7F18F60D"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0D60884" w14:textId="77777777" w:rsidTr="00F75D05">
        <w:tc>
          <w:tcPr>
            <w:tcW w:w="800" w:type="dxa"/>
            <w:shd w:val="solid" w:color="FFFFFF" w:fill="auto"/>
          </w:tcPr>
          <w:p w14:paraId="08BAC14B" w14:textId="4BC48F24"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F9619C8" w14:textId="0E53AB4A"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3C680F0F" w14:textId="2B6BBD89" w:rsidR="000F043F" w:rsidRPr="000F043F" w:rsidRDefault="00000000" w:rsidP="000F043F">
            <w:pPr>
              <w:pStyle w:val="TAC"/>
            </w:pPr>
            <w:hyperlink r:id="rId165" w:history="1">
              <w:r w:rsidR="000F043F" w:rsidRPr="000F043F">
                <w:rPr>
                  <w:rStyle w:val="Hyperlink"/>
                  <w:rFonts w:cs="Arial"/>
                  <w:color w:val="auto"/>
                  <w:sz w:val="16"/>
                  <w:szCs w:val="16"/>
                  <w:u w:val="none"/>
                </w:rPr>
                <w:t>CP-230212</w:t>
              </w:r>
            </w:hyperlink>
          </w:p>
        </w:tc>
        <w:tc>
          <w:tcPr>
            <w:tcW w:w="567" w:type="dxa"/>
            <w:shd w:val="solid" w:color="FFFFFF" w:fill="auto"/>
          </w:tcPr>
          <w:p w14:paraId="7F168099" w14:textId="3D3D0CFB" w:rsidR="000F043F" w:rsidRPr="000F043F" w:rsidRDefault="000F043F" w:rsidP="000F043F">
            <w:pPr>
              <w:pStyle w:val="TAL"/>
              <w:rPr>
                <w:rFonts w:cs="Arial"/>
                <w:sz w:val="16"/>
                <w:szCs w:val="16"/>
              </w:rPr>
            </w:pPr>
            <w:r w:rsidRPr="000F043F">
              <w:rPr>
                <w:rFonts w:cs="Arial"/>
                <w:sz w:val="16"/>
                <w:szCs w:val="16"/>
              </w:rPr>
              <w:t>0245</w:t>
            </w:r>
          </w:p>
        </w:tc>
        <w:tc>
          <w:tcPr>
            <w:tcW w:w="283" w:type="dxa"/>
            <w:shd w:val="solid" w:color="FFFFFF" w:fill="auto"/>
          </w:tcPr>
          <w:p w14:paraId="1D5058BB" w14:textId="11C98208"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2E68CE2F" w14:textId="3AADD391"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5BAA929" w14:textId="6A9FA301" w:rsidR="000F043F" w:rsidRPr="000F043F" w:rsidRDefault="000F043F" w:rsidP="000F043F">
            <w:pPr>
              <w:pStyle w:val="TAL"/>
              <w:rPr>
                <w:rFonts w:cs="Arial"/>
                <w:sz w:val="16"/>
                <w:szCs w:val="16"/>
              </w:rPr>
            </w:pPr>
            <w:r w:rsidRPr="000F043F">
              <w:rPr>
                <w:rFonts w:cs="Arial"/>
                <w:sz w:val="16"/>
                <w:szCs w:val="16"/>
              </w:rPr>
              <w:t>Discovery message encoding for UE-to-UE relay discovery</w:t>
            </w:r>
          </w:p>
        </w:tc>
        <w:tc>
          <w:tcPr>
            <w:tcW w:w="708" w:type="dxa"/>
            <w:shd w:val="solid" w:color="FFFFFF" w:fill="auto"/>
          </w:tcPr>
          <w:p w14:paraId="64F83354" w14:textId="78583C42"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05DF1E1" w14:textId="77777777" w:rsidTr="00F75D05">
        <w:tc>
          <w:tcPr>
            <w:tcW w:w="800" w:type="dxa"/>
            <w:shd w:val="solid" w:color="FFFFFF" w:fill="auto"/>
          </w:tcPr>
          <w:p w14:paraId="6A17CA76" w14:textId="736A24D7"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2DBEFBA4" w14:textId="7243EA7F"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2C89634" w14:textId="332256B4" w:rsidR="000F043F" w:rsidRPr="000F043F" w:rsidRDefault="00000000" w:rsidP="000F043F">
            <w:pPr>
              <w:pStyle w:val="TAC"/>
            </w:pPr>
            <w:hyperlink r:id="rId166" w:history="1">
              <w:r w:rsidR="000F043F" w:rsidRPr="000F043F">
                <w:rPr>
                  <w:rStyle w:val="Hyperlink"/>
                  <w:rFonts w:cs="Arial"/>
                  <w:color w:val="auto"/>
                  <w:sz w:val="16"/>
                  <w:szCs w:val="16"/>
                  <w:u w:val="none"/>
                </w:rPr>
                <w:t>CP-230213</w:t>
              </w:r>
            </w:hyperlink>
          </w:p>
        </w:tc>
        <w:tc>
          <w:tcPr>
            <w:tcW w:w="567" w:type="dxa"/>
            <w:shd w:val="solid" w:color="FFFFFF" w:fill="auto"/>
          </w:tcPr>
          <w:p w14:paraId="3436F147" w14:textId="0032CA5F" w:rsidR="000F043F" w:rsidRPr="000F043F" w:rsidRDefault="000F043F" w:rsidP="000F043F">
            <w:pPr>
              <w:pStyle w:val="TAL"/>
              <w:rPr>
                <w:rFonts w:cs="Arial"/>
                <w:sz w:val="16"/>
                <w:szCs w:val="16"/>
              </w:rPr>
            </w:pPr>
            <w:r w:rsidRPr="000F043F">
              <w:rPr>
                <w:rFonts w:cs="Arial"/>
                <w:sz w:val="16"/>
                <w:szCs w:val="16"/>
              </w:rPr>
              <w:t>0261</w:t>
            </w:r>
          </w:p>
        </w:tc>
        <w:tc>
          <w:tcPr>
            <w:tcW w:w="283" w:type="dxa"/>
            <w:shd w:val="solid" w:color="FFFFFF" w:fill="auto"/>
          </w:tcPr>
          <w:p w14:paraId="3AD306F6" w14:textId="5227552F"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4CBEE0DC" w14:textId="5C546320"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51C53B6D" w14:textId="38BD0320" w:rsidR="000F043F" w:rsidRPr="000F043F" w:rsidRDefault="000F043F" w:rsidP="000F043F">
            <w:pPr>
              <w:pStyle w:val="TAL"/>
              <w:rPr>
                <w:rFonts w:cs="Arial"/>
                <w:sz w:val="16"/>
                <w:szCs w:val="16"/>
              </w:rPr>
            </w:pPr>
            <w:r w:rsidRPr="000F043F">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38EA207" w14:textId="77777777" w:rsidTr="00F75D05">
        <w:tc>
          <w:tcPr>
            <w:tcW w:w="800" w:type="dxa"/>
            <w:shd w:val="solid" w:color="FFFFFF" w:fill="auto"/>
          </w:tcPr>
          <w:p w14:paraId="27937A54" w14:textId="06087850"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5FC8C32D" w14:textId="1228EC36"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33F48D4F" w14:textId="1E9AF74A" w:rsidR="000F043F" w:rsidRPr="000F043F" w:rsidRDefault="00000000" w:rsidP="000F043F">
            <w:pPr>
              <w:pStyle w:val="TAC"/>
            </w:pPr>
            <w:hyperlink r:id="rId167" w:history="1">
              <w:r w:rsidR="000F043F" w:rsidRPr="000F043F">
                <w:rPr>
                  <w:rStyle w:val="Hyperlink"/>
                  <w:rFonts w:cs="Arial"/>
                  <w:color w:val="auto"/>
                  <w:sz w:val="16"/>
                  <w:szCs w:val="16"/>
                  <w:u w:val="none"/>
                </w:rPr>
                <w:t>CP-230213</w:t>
              </w:r>
            </w:hyperlink>
          </w:p>
        </w:tc>
        <w:tc>
          <w:tcPr>
            <w:tcW w:w="567" w:type="dxa"/>
            <w:shd w:val="solid" w:color="FFFFFF" w:fill="auto"/>
          </w:tcPr>
          <w:p w14:paraId="47DDE21F" w14:textId="0C986D2E" w:rsidR="000F043F" w:rsidRPr="000F043F" w:rsidRDefault="000F043F" w:rsidP="000F043F">
            <w:pPr>
              <w:pStyle w:val="TAL"/>
              <w:rPr>
                <w:rFonts w:cs="Arial"/>
                <w:sz w:val="16"/>
                <w:szCs w:val="16"/>
              </w:rPr>
            </w:pPr>
            <w:r w:rsidRPr="000F043F">
              <w:rPr>
                <w:rFonts w:cs="Arial"/>
                <w:sz w:val="16"/>
                <w:szCs w:val="16"/>
              </w:rPr>
              <w:t>0272</w:t>
            </w:r>
          </w:p>
        </w:tc>
        <w:tc>
          <w:tcPr>
            <w:tcW w:w="283" w:type="dxa"/>
            <w:shd w:val="solid" w:color="FFFFFF" w:fill="auto"/>
          </w:tcPr>
          <w:p w14:paraId="2638919C" w14:textId="1C24AADE"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6336D90C" w14:textId="4E2AEBEF"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4A319739" w14:textId="1A610380" w:rsidR="000F043F" w:rsidRPr="000F043F" w:rsidRDefault="000F043F" w:rsidP="000F043F">
            <w:pPr>
              <w:pStyle w:val="TAL"/>
              <w:rPr>
                <w:rFonts w:cs="Arial"/>
                <w:sz w:val="16"/>
                <w:szCs w:val="16"/>
              </w:rPr>
            </w:pPr>
            <w:r w:rsidRPr="000F043F">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3FB4872" w14:textId="77777777" w:rsidTr="00F75D05">
        <w:tc>
          <w:tcPr>
            <w:tcW w:w="800" w:type="dxa"/>
            <w:shd w:val="solid" w:color="FFFFFF" w:fill="auto"/>
          </w:tcPr>
          <w:p w14:paraId="00DDBCF7" w14:textId="213E55E7"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55A712CA" w14:textId="018DD9AE"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588BF08" w14:textId="2B89343E" w:rsidR="000F043F" w:rsidRPr="000F043F" w:rsidRDefault="00000000" w:rsidP="000F043F">
            <w:pPr>
              <w:pStyle w:val="TAC"/>
            </w:pPr>
            <w:hyperlink r:id="rId168" w:history="1">
              <w:r w:rsidR="000F043F" w:rsidRPr="000F043F">
                <w:rPr>
                  <w:rStyle w:val="Hyperlink"/>
                  <w:rFonts w:cs="Arial"/>
                  <w:color w:val="auto"/>
                  <w:sz w:val="16"/>
                  <w:szCs w:val="16"/>
                  <w:u w:val="none"/>
                </w:rPr>
                <w:t>CP-230213</w:t>
              </w:r>
            </w:hyperlink>
          </w:p>
        </w:tc>
        <w:tc>
          <w:tcPr>
            <w:tcW w:w="567" w:type="dxa"/>
            <w:shd w:val="solid" w:color="FFFFFF" w:fill="auto"/>
          </w:tcPr>
          <w:p w14:paraId="6A154735" w14:textId="69BA21D1" w:rsidR="000F043F" w:rsidRPr="000F043F" w:rsidRDefault="000F043F" w:rsidP="000F043F">
            <w:pPr>
              <w:pStyle w:val="TAL"/>
              <w:rPr>
                <w:rFonts w:cs="Arial"/>
                <w:sz w:val="16"/>
                <w:szCs w:val="16"/>
              </w:rPr>
            </w:pPr>
            <w:r w:rsidRPr="000F043F">
              <w:rPr>
                <w:rFonts w:cs="Arial"/>
                <w:sz w:val="16"/>
                <w:szCs w:val="16"/>
              </w:rPr>
              <w:t>0275</w:t>
            </w:r>
          </w:p>
        </w:tc>
        <w:tc>
          <w:tcPr>
            <w:tcW w:w="283" w:type="dxa"/>
            <w:shd w:val="solid" w:color="FFFFFF" w:fill="auto"/>
          </w:tcPr>
          <w:p w14:paraId="4D59AA06" w14:textId="174EFF67" w:rsidR="000F043F" w:rsidRPr="000F043F" w:rsidRDefault="000F043F" w:rsidP="000F043F">
            <w:pPr>
              <w:pStyle w:val="TAR"/>
              <w:rPr>
                <w:rFonts w:cs="Arial"/>
                <w:sz w:val="16"/>
                <w:szCs w:val="16"/>
              </w:rPr>
            </w:pPr>
            <w:r w:rsidRPr="000F043F">
              <w:rPr>
                <w:rFonts w:cs="Arial"/>
                <w:sz w:val="16"/>
                <w:szCs w:val="16"/>
              </w:rPr>
              <w:t>3</w:t>
            </w:r>
          </w:p>
        </w:tc>
        <w:tc>
          <w:tcPr>
            <w:tcW w:w="284" w:type="dxa"/>
            <w:shd w:val="solid" w:color="FFFFFF" w:fill="auto"/>
          </w:tcPr>
          <w:p w14:paraId="03DC85FE" w14:textId="00BCDF61"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3E0D24A2" w14:textId="624B1F07" w:rsidR="000F043F" w:rsidRPr="000F043F" w:rsidRDefault="000F043F" w:rsidP="000F043F">
            <w:pPr>
              <w:pStyle w:val="TAL"/>
              <w:rPr>
                <w:rFonts w:cs="Arial"/>
                <w:sz w:val="16"/>
                <w:szCs w:val="16"/>
              </w:rPr>
            </w:pPr>
            <w:r w:rsidRPr="000F043F">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58728C81" w14:textId="77777777" w:rsidTr="00F75D05">
        <w:tc>
          <w:tcPr>
            <w:tcW w:w="800" w:type="dxa"/>
            <w:shd w:val="solid" w:color="FFFFFF" w:fill="auto"/>
          </w:tcPr>
          <w:p w14:paraId="192F4890" w14:textId="0F065032"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5FF7B54" w14:textId="362613F9"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52B1623" w14:textId="2B6945E3" w:rsidR="000F043F" w:rsidRPr="000F043F" w:rsidRDefault="00000000" w:rsidP="000F043F">
            <w:pPr>
              <w:pStyle w:val="TAC"/>
            </w:pPr>
            <w:hyperlink r:id="rId169" w:history="1">
              <w:r w:rsidR="000F043F" w:rsidRPr="000F043F">
                <w:rPr>
                  <w:rStyle w:val="Hyperlink"/>
                  <w:rFonts w:cs="Arial"/>
                  <w:color w:val="auto"/>
                  <w:sz w:val="16"/>
                  <w:szCs w:val="16"/>
                  <w:u w:val="none"/>
                </w:rPr>
                <w:t>CP-230213</w:t>
              </w:r>
            </w:hyperlink>
          </w:p>
        </w:tc>
        <w:tc>
          <w:tcPr>
            <w:tcW w:w="567" w:type="dxa"/>
            <w:shd w:val="solid" w:color="FFFFFF" w:fill="auto"/>
          </w:tcPr>
          <w:p w14:paraId="10FD27A4" w14:textId="448706ED" w:rsidR="000F043F" w:rsidRPr="000F043F" w:rsidRDefault="000F043F" w:rsidP="000F043F">
            <w:pPr>
              <w:pStyle w:val="TAL"/>
              <w:rPr>
                <w:rFonts w:cs="Arial"/>
                <w:sz w:val="16"/>
                <w:szCs w:val="16"/>
              </w:rPr>
            </w:pPr>
            <w:r w:rsidRPr="000F043F">
              <w:rPr>
                <w:rFonts w:cs="Arial"/>
                <w:sz w:val="16"/>
                <w:szCs w:val="16"/>
              </w:rPr>
              <w:t>0274</w:t>
            </w:r>
          </w:p>
        </w:tc>
        <w:tc>
          <w:tcPr>
            <w:tcW w:w="283" w:type="dxa"/>
            <w:shd w:val="solid" w:color="FFFFFF" w:fill="auto"/>
          </w:tcPr>
          <w:p w14:paraId="5AE679D8" w14:textId="20922CE8" w:rsidR="000F043F" w:rsidRPr="000F043F" w:rsidRDefault="000F043F" w:rsidP="000F043F">
            <w:pPr>
              <w:pStyle w:val="TAR"/>
              <w:rPr>
                <w:rFonts w:cs="Arial"/>
                <w:sz w:val="16"/>
                <w:szCs w:val="16"/>
              </w:rPr>
            </w:pPr>
            <w:r w:rsidRPr="000F043F">
              <w:rPr>
                <w:rFonts w:cs="Arial"/>
                <w:sz w:val="16"/>
                <w:szCs w:val="16"/>
              </w:rPr>
              <w:t>3</w:t>
            </w:r>
          </w:p>
        </w:tc>
        <w:tc>
          <w:tcPr>
            <w:tcW w:w="284" w:type="dxa"/>
            <w:shd w:val="solid" w:color="FFFFFF" w:fill="auto"/>
          </w:tcPr>
          <w:p w14:paraId="56DD474F" w14:textId="59583F61"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2057480" w14:textId="53BA90D7" w:rsidR="000F043F" w:rsidRPr="000F043F" w:rsidRDefault="000F043F" w:rsidP="000F043F">
            <w:pPr>
              <w:pStyle w:val="TAL"/>
              <w:rPr>
                <w:rFonts w:cs="Arial"/>
                <w:sz w:val="16"/>
                <w:szCs w:val="16"/>
              </w:rPr>
            </w:pPr>
            <w:r w:rsidRPr="000F043F">
              <w:rPr>
                <w:rFonts w:cs="Arial"/>
                <w:sz w:val="16"/>
                <w:szCs w:val="16"/>
              </w:rPr>
              <w:t>Using the 5G ProSe direct link modification procedure for UE-to-UE relay - Rejection scenarios</w:t>
            </w:r>
          </w:p>
        </w:tc>
        <w:tc>
          <w:tcPr>
            <w:tcW w:w="708" w:type="dxa"/>
            <w:shd w:val="solid" w:color="FFFFFF" w:fill="auto"/>
          </w:tcPr>
          <w:p w14:paraId="2652FAF7" w14:textId="684DC5B8"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723BC311" w:rsidR="00D113BD" w:rsidRPr="000F043F" w:rsidRDefault="00D113BD" w:rsidP="000F043F">
            <w:pPr>
              <w:pStyle w:val="TAC"/>
              <w:rPr>
                <w:sz w:val="16"/>
                <w:szCs w:val="16"/>
                <w:lang w:eastAsia="zh-CN"/>
              </w:rPr>
            </w:pPr>
            <w:r w:rsidRPr="000F043F">
              <w:rPr>
                <w:sz w:val="16"/>
                <w:szCs w:val="16"/>
                <w:lang w:eastAsia="zh-CN"/>
              </w:rPr>
              <w:t>2023-</w:t>
            </w:r>
            <w:r w:rsidR="000F043F" w:rsidRPr="000F043F">
              <w:rPr>
                <w:sz w:val="16"/>
                <w:szCs w:val="16"/>
                <w:lang w:eastAsia="zh-CN"/>
              </w:rPr>
              <w:t>03</w:t>
            </w:r>
          </w:p>
        </w:tc>
        <w:tc>
          <w:tcPr>
            <w:tcW w:w="800" w:type="dxa"/>
            <w:shd w:val="solid" w:color="FFFFFF" w:fill="auto"/>
          </w:tcPr>
          <w:p w14:paraId="6FE103EB" w14:textId="372F9621" w:rsidR="00D113BD" w:rsidRPr="000F043F" w:rsidRDefault="00D113BD" w:rsidP="000F043F">
            <w:pPr>
              <w:pStyle w:val="TAC"/>
              <w:rPr>
                <w:lang w:eastAsia="zh-CN"/>
              </w:rPr>
            </w:pPr>
            <w:r w:rsidRPr="000F043F">
              <w:rPr>
                <w:lang w:eastAsia="zh-CN"/>
              </w:rPr>
              <w:t>CT#99</w:t>
            </w:r>
          </w:p>
        </w:tc>
        <w:tc>
          <w:tcPr>
            <w:tcW w:w="1046" w:type="dxa"/>
            <w:shd w:val="solid" w:color="FFFFFF" w:fill="auto"/>
          </w:tcPr>
          <w:p w14:paraId="266053E5" w14:textId="67A3F72F" w:rsidR="00D113BD" w:rsidRPr="000F043F" w:rsidRDefault="00000000" w:rsidP="000F043F">
            <w:pPr>
              <w:pStyle w:val="TAC"/>
            </w:pPr>
            <w:hyperlink r:id="rId170" w:history="1">
              <w:r w:rsidR="00D113BD" w:rsidRPr="000F043F">
                <w:rPr>
                  <w:rStyle w:val="Hyperlink"/>
                  <w:rFonts w:cs="Arial"/>
                  <w:color w:val="auto"/>
                  <w:sz w:val="16"/>
                  <w:szCs w:val="16"/>
                  <w:u w:val="none"/>
                </w:rPr>
                <w:t>CP-230212</w:t>
              </w:r>
            </w:hyperlink>
          </w:p>
        </w:tc>
        <w:tc>
          <w:tcPr>
            <w:tcW w:w="567" w:type="dxa"/>
            <w:shd w:val="solid" w:color="FFFFFF" w:fill="auto"/>
          </w:tcPr>
          <w:p w14:paraId="587F460A" w14:textId="713E2510" w:rsidR="00D113BD" w:rsidRPr="000F043F" w:rsidRDefault="00D113BD" w:rsidP="000F043F">
            <w:pPr>
              <w:pStyle w:val="TAL"/>
              <w:rPr>
                <w:rFonts w:cs="Arial"/>
                <w:sz w:val="16"/>
                <w:szCs w:val="16"/>
              </w:rPr>
            </w:pPr>
            <w:r w:rsidRPr="000F043F">
              <w:rPr>
                <w:rFonts w:cs="Arial"/>
                <w:sz w:val="16"/>
                <w:szCs w:val="16"/>
              </w:rPr>
              <w:t>0241</w:t>
            </w:r>
          </w:p>
        </w:tc>
        <w:tc>
          <w:tcPr>
            <w:tcW w:w="283" w:type="dxa"/>
            <w:shd w:val="solid" w:color="FFFFFF" w:fill="auto"/>
          </w:tcPr>
          <w:p w14:paraId="25AEE346" w14:textId="1E168F84" w:rsidR="00D113BD" w:rsidRPr="000F043F" w:rsidRDefault="00D113BD" w:rsidP="000F043F">
            <w:pPr>
              <w:pStyle w:val="TAR"/>
              <w:rPr>
                <w:rFonts w:cs="Arial"/>
                <w:sz w:val="16"/>
                <w:szCs w:val="16"/>
              </w:rPr>
            </w:pPr>
            <w:r w:rsidRPr="000F043F">
              <w:rPr>
                <w:rFonts w:cs="Arial"/>
                <w:sz w:val="16"/>
                <w:szCs w:val="16"/>
              </w:rPr>
              <w:t>1</w:t>
            </w:r>
          </w:p>
        </w:tc>
        <w:tc>
          <w:tcPr>
            <w:tcW w:w="284" w:type="dxa"/>
            <w:shd w:val="solid" w:color="FFFFFF" w:fill="auto"/>
          </w:tcPr>
          <w:p w14:paraId="4151AEA6" w14:textId="3FEB49D7" w:rsidR="00D113BD" w:rsidRPr="000F043F" w:rsidRDefault="00D113BD" w:rsidP="000F043F">
            <w:pPr>
              <w:pStyle w:val="TAC"/>
              <w:rPr>
                <w:rFonts w:cs="Arial"/>
                <w:sz w:val="16"/>
                <w:szCs w:val="16"/>
              </w:rPr>
            </w:pPr>
            <w:r w:rsidRPr="000F043F">
              <w:rPr>
                <w:rFonts w:cs="Arial"/>
                <w:sz w:val="16"/>
                <w:szCs w:val="16"/>
              </w:rPr>
              <w:t>B</w:t>
            </w:r>
          </w:p>
        </w:tc>
        <w:tc>
          <w:tcPr>
            <w:tcW w:w="5151" w:type="dxa"/>
            <w:shd w:val="solid" w:color="FFFFFF" w:fill="auto"/>
          </w:tcPr>
          <w:p w14:paraId="75A5F550" w14:textId="078C4A05" w:rsidR="00D113BD" w:rsidRPr="000F043F" w:rsidRDefault="00D113BD" w:rsidP="000F043F">
            <w:pPr>
              <w:pStyle w:val="TAL"/>
              <w:rPr>
                <w:rFonts w:cs="Arial"/>
                <w:sz w:val="16"/>
                <w:szCs w:val="16"/>
              </w:rPr>
            </w:pPr>
            <w:r w:rsidRPr="000F043F">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0F043F" w:rsidRDefault="00D113BD" w:rsidP="000F043F">
            <w:pPr>
              <w:pStyle w:val="TAC"/>
              <w:rPr>
                <w:rFonts w:cs="Arial"/>
                <w:sz w:val="16"/>
                <w:szCs w:val="16"/>
                <w:lang w:eastAsia="zh-CN"/>
              </w:rPr>
            </w:pPr>
            <w:r w:rsidRPr="000F043F">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0F043F" w:rsidRDefault="00117FE7" w:rsidP="000F043F">
            <w:pPr>
              <w:pStyle w:val="TAC"/>
              <w:rPr>
                <w:sz w:val="16"/>
                <w:szCs w:val="16"/>
                <w:lang w:eastAsia="zh-CN"/>
              </w:rPr>
            </w:pPr>
            <w:r w:rsidRPr="000F043F">
              <w:rPr>
                <w:sz w:val="16"/>
                <w:szCs w:val="16"/>
                <w:lang w:eastAsia="zh-CN"/>
              </w:rPr>
              <w:t>2023-06</w:t>
            </w:r>
          </w:p>
        </w:tc>
        <w:tc>
          <w:tcPr>
            <w:tcW w:w="800" w:type="dxa"/>
            <w:shd w:val="solid" w:color="FFFFFF" w:fill="auto"/>
          </w:tcPr>
          <w:p w14:paraId="056865F9" w14:textId="21B2D9BB" w:rsidR="00117FE7" w:rsidRPr="000F043F" w:rsidRDefault="00117FE7" w:rsidP="000F043F">
            <w:pPr>
              <w:pStyle w:val="TAC"/>
              <w:rPr>
                <w:lang w:eastAsia="zh-CN"/>
              </w:rPr>
            </w:pPr>
            <w:r w:rsidRPr="000F043F">
              <w:rPr>
                <w:lang w:eastAsia="zh-CN"/>
              </w:rPr>
              <w:t>CT#100</w:t>
            </w:r>
          </w:p>
        </w:tc>
        <w:tc>
          <w:tcPr>
            <w:tcW w:w="1046" w:type="dxa"/>
            <w:shd w:val="solid" w:color="FFFFFF" w:fill="auto"/>
          </w:tcPr>
          <w:p w14:paraId="111CB576" w14:textId="7AC04561" w:rsidR="00117FE7" w:rsidRPr="000F043F" w:rsidRDefault="00117FE7" w:rsidP="000F043F">
            <w:pPr>
              <w:pStyle w:val="TAC"/>
            </w:pPr>
            <w:r w:rsidRPr="000F043F">
              <w:t>CP-231208</w:t>
            </w:r>
          </w:p>
        </w:tc>
        <w:tc>
          <w:tcPr>
            <w:tcW w:w="567" w:type="dxa"/>
            <w:shd w:val="solid" w:color="FFFFFF" w:fill="auto"/>
          </w:tcPr>
          <w:p w14:paraId="156A2598" w14:textId="270A3B44" w:rsidR="00117FE7" w:rsidRPr="000F043F" w:rsidRDefault="00117FE7" w:rsidP="000F043F">
            <w:pPr>
              <w:pStyle w:val="TAL"/>
              <w:rPr>
                <w:rFonts w:cs="Arial"/>
                <w:sz w:val="16"/>
                <w:szCs w:val="16"/>
              </w:rPr>
            </w:pPr>
            <w:r w:rsidRPr="000F043F">
              <w:rPr>
                <w:rFonts w:cs="Arial"/>
                <w:sz w:val="16"/>
                <w:szCs w:val="16"/>
              </w:rPr>
              <w:t>0290</w:t>
            </w:r>
          </w:p>
        </w:tc>
        <w:tc>
          <w:tcPr>
            <w:tcW w:w="283" w:type="dxa"/>
            <w:shd w:val="solid" w:color="FFFFFF" w:fill="auto"/>
          </w:tcPr>
          <w:p w14:paraId="2430F4C3" w14:textId="124C97F4" w:rsidR="00117FE7" w:rsidRPr="000F043F" w:rsidRDefault="00117FE7" w:rsidP="000F043F">
            <w:pPr>
              <w:pStyle w:val="TAR"/>
              <w:rPr>
                <w:rFonts w:cs="Arial"/>
                <w:sz w:val="16"/>
                <w:szCs w:val="16"/>
              </w:rPr>
            </w:pPr>
            <w:r w:rsidRPr="000F043F">
              <w:rPr>
                <w:rFonts w:cs="Arial"/>
                <w:sz w:val="16"/>
                <w:szCs w:val="16"/>
              </w:rPr>
              <w:t>-</w:t>
            </w:r>
          </w:p>
        </w:tc>
        <w:tc>
          <w:tcPr>
            <w:tcW w:w="284" w:type="dxa"/>
            <w:shd w:val="solid" w:color="FFFFFF" w:fill="auto"/>
          </w:tcPr>
          <w:p w14:paraId="052AADB1" w14:textId="6169F403" w:rsidR="00117FE7" w:rsidRPr="000F043F" w:rsidRDefault="00117FE7" w:rsidP="000F043F">
            <w:pPr>
              <w:pStyle w:val="TAC"/>
              <w:rPr>
                <w:rFonts w:cs="Arial"/>
                <w:sz w:val="16"/>
                <w:szCs w:val="16"/>
              </w:rPr>
            </w:pPr>
            <w:r w:rsidRPr="000F043F">
              <w:rPr>
                <w:rFonts w:cs="Arial"/>
                <w:sz w:val="16"/>
                <w:szCs w:val="16"/>
              </w:rPr>
              <w:t>F</w:t>
            </w:r>
          </w:p>
        </w:tc>
        <w:tc>
          <w:tcPr>
            <w:tcW w:w="5151" w:type="dxa"/>
            <w:shd w:val="solid" w:color="FFFFFF" w:fill="auto"/>
          </w:tcPr>
          <w:p w14:paraId="51561267" w14:textId="2E19B8AA" w:rsidR="00117FE7" w:rsidRPr="000F043F" w:rsidRDefault="00117FE7" w:rsidP="000F043F">
            <w:pPr>
              <w:pStyle w:val="TAL"/>
              <w:rPr>
                <w:rFonts w:cs="Arial"/>
                <w:sz w:val="16"/>
                <w:szCs w:val="16"/>
              </w:rPr>
            </w:pPr>
            <w:r w:rsidRPr="000F043F">
              <w:rPr>
                <w:rFonts w:cs="Arial"/>
                <w:sz w:val="16"/>
                <w:szCs w:val="16"/>
              </w:rPr>
              <w:t>Replace non-IP with Ethernet or Unstructured</w:t>
            </w:r>
          </w:p>
        </w:tc>
        <w:tc>
          <w:tcPr>
            <w:tcW w:w="708" w:type="dxa"/>
            <w:shd w:val="solid" w:color="FFFFFF" w:fill="auto"/>
          </w:tcPr>
          <w:p w14:paraId="6E0CCE9C" w14:textId="0F08CCAC" w:rsidR="00117FE7" w:rsidRPr="000F043F" w:rsidRDefault="00117FE7" w:rsidP="000F043F">
            <w:pPr>
              <w:pStyle w:val="TAC"/>
              <w:rPr>
                <w:rFonts w:cs="Arial"/>
                <w:sz w:val="16"/>
                <w:szCs w:val="16"/>
                <w:lang w:eastAsia="zh-CN"/>
              </w:rPr>
            </w:pPr>
            <w:r w:rsidRPr="000F043F">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0F043F" w:rsidRDefault="006321DA" w:rsidP="000F043F">
            <w:pPr>
              <w:pStyle w:val="TAC"/>
              <w:rPr>
                <w:sz w:val="16"/>
                <w:szCs w:val="16"/>
                <w:lang w:eastAsia="zh-CN"/>
              </w:rPr>
            </w:pPr>
            <w:r w:rsidRPr="000F043F">
              <w:rPr>
                <w:sz w:val="16"/>
                <w:szCs w:val="16"/>
                <w:lang w:eastAsia="zh-CN"/>
              </w:rPr>
              <w:t>2023-06</w:t>
            </w:r>
          </w:p>
        </w:tc>
        <w:tc>
          <w:tcPr>
            <w:tcW w:w="800" w:type="dxa"/>
            <w:shd w:val="solid" w:color="FFFFFF" w:fill="auto"/>
          </w:tcPr>
          <w:p w14:paraId="49917C1A" w14:textId="40AF4E0D" w:rsidR="006321DA" w:rsidRPr="000F043F" w:rsidRDefault="006321DA" w:rsidP="000F043F">
            <w:pPr>
              <w:pStyle w:val="TAC"/>
              <w:rPr>
                <w:lang w:eastAsia="zh-CN"/>
              </w:rPr>
            </w:pPr>
            <w:r w:rsidRPr="000F043F">
              <w:rPr>
                <w:lang w:eastAsia="zh-CN"/>
              </w:rPr>
              <w:t>CT#100</w:t>
            </w:r>
          </w:p>
        </w:tc>
        <w:tc>
          <w:tcPr>
            <w:tcW w:w="1046" w:type="dxa"/>
            <w:shd w:val="solid" w:color="FFFFFF" w:fill="auto"/>
          </w:tcPr>
          <w:p w14:paraId="6D52CF67" w14:textId="3DE71E01" w:rsidR="006321DA" w:rsidRPr="000F043F" w:rsidRDefault="006321DA" w:rsidP="000F043F">
            <w:pPr>
              <w:pStyle w:val="TAC"/>
            </w:pPr>
            <w:r w:rsidRPr="000F043F">
              <w:t>CP-231209</w:t>
            </w:r>
          </w:p>
        </w:tc>
        <w:tc>
          <w:tcPr>
            <w:tcW w:w="567" w:type="dxa"/>
            <w:shd w:val="solid" w:color="FFFFFF" w:fill="auto"/>
          </w:tcPr>
          <w:p w14:paraId="1CEB9A15" w14:textId="16D1EB46" w:rsidR="006321DA" w:rsidRPr="000F043F" w:rsidRDefault="006321DA" w:rsidP="000F043F">
            <w:pPr>
              <w:pStyle w:val="TAL"/>
              <w:rPr>
                <w:rFonts w:cs="Arial"/>
                <w:sz w:val="16"/>
                <w:szCs w:val="16"/>
              </w:rPr>
            </w:pPr>
            <w:r w:rsidRPr="000F043F">
              <w:rPr>
                <w:rFonts w:cs="Arial"/>
                <w:sz w:val="16"/>
                <w:szCs w:val="16"/>
              </w:rPr>
              <w:t>0299</w:t>
            </w:r>
          </w:p>
        </w:tc>
        <w:tc>
          <w:tcPr>
            <w:tcW w:w="283" w:type="dxa"/>
            <w:shd w:val="solid" w:color="FFFFFF" w:fill="auto"/>
          </w:tcPr>
          <w:p w14:paraId="1582CE41" w14:textId="04A63ADB" w:rsidR="006321DA" w:rsidRPr="000F043F" w:rsidRDefault="006321DA" w:rsidP="000F043F">
            <w:pPr>
              <w:pStyle w:val="TAR"/>
              <w:rPr>
                <w:rFonts w:cs="Arial"/>
                <w:sz w:val="16"/>
                <w:szCs w:val="16"/>
              </w:rPr>
            </w:pPr>
            <w:r w:rsidRPr="000F043F">
              <w:rPr>
                <w:rFonts w:cs="Arial"/>
                <w:sz w:val="16"/>
                <w:szCs w:val="16"/>
              </w:rPr>
              <w:t>-</w:t>
            </w:r>
          </w:p>
        </w:tc>
        <w:tc>
          <w:tcPr>
            <w:tcW w:w="284" w:type="dxa"/>
            <w:shd w:val="solid" w:color="FFFFFF" w:fill="auto"/>
          </w:tcPr>
          <w:p w14:paraId="562F570C" w14:textId="010D5D95" w:rsidR="006321DA" w:rsidRPr="000F043F" w:rsidRDefault="006321DA" w:rsidP="000F043F">
            <w:pPr>
              <w:pStyle w:val="TAC"/>
              <w:rPr>
                <w:rFonts w:cs="Arial"/>
                <w:sz w:val="16"/>
                <w:szCs w:val="16"/>
              </w:rPr>
            </w:pPr>
            <w:r w:rsidRPr="000F043F">
              <w:rPr>
                <w:rFonts w:cs="Arial"/>
                <w:sz w:val="16"/>
                <w:szCs w:val="16"/>
              </w:rPr>
              <w:t>F</w:t>
            </w:r>
          </w:p>
        </w:tc>
        <w:tc>
          <w:tcPr>
            <w:tcW w:w="5151" w:type="dxa"/>
            <w:shd w:val="solid" w:color="FFFFFF" w:fill="auto"/>
          </w:tcPr>
          <w:p w14:paraId="712B537A" w14:textId="73EDA388" w:rsidR="006321DA" w:rsidRPr="000F043F" w:rsidRDefault="006321DA" w:rsidP="000F043F">
            <w:pPr>
              <w:pStyle w:val="TAL"/>
              <w:rPr>
                <w:rFonts w:cs="Arial"/>
                <w:sz w:val="16"/>
                <w:szCs w:val="16"/>
              </w:rPr>
            </w:pPr>
            <w:r w:rsidRPr="000F043F">
              <w:rPr>
                <w:rFonts w:cs="Arial"/>
                <w:sz w:val="16"/>
                <w:szCs w:val="16"/>
              </w:rPr>
              <w:t>IEI allocation</w:t>
            </w:r>
          </w:p>
        </w:tc>
        <w:tc>
          <w:tcPr>
            <w:tcW w:w="708" w:type="dxa"/>
            <w:shd w:val="solid" w:color="FFFFFF" w:fill="auto"/>
          </w:tcPr>
          <w:p w14:paraId="262E73A5" w14:textId="25E2448C" w:rsidR="006321DA" w:rsidRPr="000F043F" w:rsidRDefault="006321DA" w:rsidP="000F043F">
            <w:pPr>
              <w:pStyle w:val="TAC"/>
              <w:rPr>
                <w:rFonts w:cs="Arial"/>
                <w:sz w:val="16"/>
                <w:szCs w:val="16"/>
                <w:lang w:eastAsia="zh-CN"/>
              </w:rPr>
            </w:pPr>
            <w:r w:rsidRPr="000F043F">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0F043F" w:rsidRDefault="00770E3A" w:rsidP="000F043F">
            <w:pPr>
              <w:pStyle w:val="TAC"/>
              <w:rPr>
                <w:sz w:val="16"/>
                <w:szCs w:val="16"/>
                <w:lang w:eastAsia="zh-CN"/>
              </w:rPr>
            </w:pPr>
            <w:r w:rsidRPr="000F043F">
              <w:rPr>
                <w:sz w:val="16"/>
                <w:szCs w:val="16"/>
                <w:lang w:eastAsia="zh-CN"/>
              </w:rPr>
              <w:t>2023-06</w:t>
            </w:r>
          </w:p>
        </w:tc>
        <w:tc>
          <w:tcPr>
            <w:tcW w:w="800" w:type="dxa"/>
            <w:shd w:val="solid" w:color="FFFFFF" w:fill="auto"/>
          </w:tcPr>
          <w:p w14:paraId="03D171AB" w14:textId="75060157" w:rsidR="00770E3A" w:rsidRPr="000F043F" w:rsidRDefault="00770E3A" w:rsidP="000F043F">
            <w:pPr>
              <w:pStyle w:val="TAC"/>
              <w:rPr>
                <w:lang w:eastAsia="zh-CN"/>
              </w:rPr>
            </w:pPr>
            <w:r w:rsidRPr="000F043F">
              <w:rPr>
                <w:lang w:eastAsia="zh-CN"/>
              </w:rPr>
              <w:t>CT#100</w:t>
            </w:r>
          </w:p>
        </w:tc>
        <w:tc>
          <w:tcPr>
            <w:tcW w:w="1046" w:type="dxa"/>
            <w:shd w:val="solid" w:color="FFFFFF" w:fill="auto"/>
          </w:tcPr>
          <w:p w14:paraId="15025403" w14:textId="2A0EB1A7" w:rsidR="00770E3A" w:rsidRPr="000F043F" w:rsidRDefault="00770E3A" w:rsidP="000F043F">
            <w:pPr>
              <w:pStyle w:val="TAC"/>
            </w:pPr>
            <w:r w:rsidRPr="000F043F">
              <w:t>CP-231209</w:t>
            </w:r>
          </w:p>
        </w:tc>
        <w:tc>
          <w:tcPr>
            <w:tcW w:w="567" w:type="dxa"/>
            <w:shd w:val="solid" w:color="FFFFFF" w:fill="auto"/>
          </w:tcPr>
          <w:p w14:paraId="155DB4FC" w14:textId="7B42835E" w:rsidR="00770E3A" w:rsidRPr="000F043F" w:rsidRDefault="00770E3A" w:rsidP="000F043F">
            <w:pPr>
              <w:pStyle w:val="TAL"/>
              <w:rPr>
                <w:rFonts w:cs="Arial"/>
                <w:sz w:val="16"/>
                <w:szCs w:val="16"/>
              </w:rPr>
            </w:pPr>
            <w:r w:rsidRPr="000F043F">
              <w:rPr>
                <w:rFonts w:cs="Arial"/>
                <w:sz w:val="16"/>
                <w:szCs w:val="16"/>
              </w:rPr>
              <w:t>0304</w:t>
            </w:r>
          </w:p>
        </w:tc>
        <w:tc>
          <w:tcPr>
            <w:tcW w:w="283" w:type="dxa"/>
            <w:shd w:val="solid" w:color="FFFFFF" w:fill="auto"/>
          </w:tcPr>
          <w:p w14:paraId="46F4DC5F" w14:textId="7E8F260A" w:rsidR="00770E3A" w:rsidRPr="000F043F" w:rsidRDefault="00770E3A" w:rsidP="000F043F">
            <w:pPr>
              <w:pStyle w:val="TAR"/>
              <w:rPr>
                <w:rFonts w:cs="Arial"/>
                <w:sz w:val="16"/>
                <w:szCs w:val="16"/>
              </w:rPr>
            </w:pPr>
            <w:r w:rsidRPr="000F043F">
              <w:rPr>
                <w:rFonts w:cs="Arial"/>
                <w:sz w:val="16"/>
                <w:szCs w:val="16"/>
              </w:rPr>
              <w:t>-</w:t>
            </w:r>
          </w:p>
        </w:tc>
        <w:tc>
          <w:tcPr>
            <w:tcW w:w="284" w:type="dxa"/>
            <w:shd w:val="solid" w:color="FFFFFF" w:fill="auto"/>
          </w:tcPr>
          <w:p w14:paraId="3AB70486" w14:textId="132A321D" w:rsidR="00770E3A" w:rsidRPr="000F043F" w:rsidRDefault="00770E3A" w:rsidP="000F043F">
            <w:pPr>
              <w:pStyle w:val="TAC"/>
              <w:rPr>
                <w:rFonts w:cs="Arial"/>
                <w:sz w:val="16"/>
                <w:szCs w:val="16"/>
              </w:rPr>
            </w:pPr>
            <w:r w:rsidRPr="000F043F">
              <w:rPr>
                <w:rFonts w:cs="Arial"/>
                <w:sz w:val="16"/>
                <w:szCs w:val="16"/>
              </w:rPr>
              <w:t>F</w:t>
            </w:r>
          </w:p>
        </w:tc>
        <w:tc>
          <w:tcPr>
            <w:tcW w:w="5151" w:type="dxa"/>
            <w:shd w:val="solid" w:color="FFFFFF" w:fill="auto"/>
          </w:tcPr>
          <w:p w14:paraId="1A35649F" w14:textId="2A323705" w:rsidR="00770E3A" w:rsidRPr="000F043F" w:rsidRDefault="00770E3A" w:rsidP="000F043F">
            <w:pPr>
              <w:pStyle w:val="TAL"/>
              <w:rPr>
                <w:rFonts w:cs="Arial"/>
                <w:sz w:val="16"/>
                <w:szCs w:val="16"/>
              </w:rPr>
            </w:pPr>
            <w:r w:rsidRPr="000F043F">
              <w:rPr>
                <w:rFonts w:cs="Arial"/>
                <w:sz w:val="16"/>
                <w:szCs w:val="16"/>
              </w:rPr>
              <w:t>PC5 signalling message type update</w:t>
            </w:r>
          </w:p>
        </w:tc>
        <w:tc>
          <w:tcPr>
            <w:tcW w:w="708" w:type="dxa"/>
            <w:shd w:val="solid" w:color="FFFFFF" w:fill="auto"/>
          </w:tcPr>
          <w:p w14:paraId="0D61D65F" w14:textId="55341D2B" w:rsidR="00770E3A" w:rsidRPr="000F043F" w:rsidRDefault="00770E3A" w:rsidP="000F043F">
            <w:pPr>
              <w:pStyle w:val="TAC"/>
              <w:rPr>
                <w:rFonts w:cs="Arial"/>
                <w:sz w:val="16"/>
                <w:szCs w:val="16"/>
                <w:lang w:eastAsia="zh-CN"/>
              </w:rPr>
            </w:pPr>
            <w:r w:rsidRPr="000F043F">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0F043F" w:rsidRDefault="00DA3EA5" w:rsidP="000F043F">
            <w:pPr>
              <w:pStyle w:val="TAC"/>
              <w:rPr>
                <w:sz w:val="16"/>
                <w:szCs w:val="16"/>
                <w:lang w:eastAsia="zh-CN"/>
              </w:rPr>
            </w:pPr>
            <w:r w:rsidRPr="000F043F">
              <w:rPr>
                <w:sz w:val="16"/>
                <w:szCs w:val="16"/>
                <w:lang w:eastAsia="zh-CN"/>
              </w:rPr>
              <w:t>2023-06</w:t>
            </w:r>
          </w:p>
        </w:tc>
        <w:tc>
          <w:tcPr>
            <w:tcW w:w="800" w:type="dxa"/>
            <w:shd w:val="solid" w:color="FFFFFF" w:fill="auto"/>
          </w:tcPr>
          <w:p w14:paraId="13E95A0C" w14:textId="0A1BB04D" w:rsidR="00DA3EA5" w:rsidRPr="000F043F" w:rsidRDefault="00DA3EA5" w:rsidP="000F043F">
            <w:pPr>
              <w:pStyle w:val="TAC"/>
              <w:rPr>
                <w:lang w:eastAsia="zh-CN"/>
              </w:rPr>
            </w:pPr>
            <w:r w:rsidRPr="000F043F">
              <w:rPr>
                <w:lang w:eastAsia="zh-CN"/>
              </w:rPr>
              <w:t>CT#100</w:t>
            </w:r>
          </w:p>
        </w:tc>
        <w:tc>
          <w:tcPr>
            <w:tcW w:w="1046" w:type="dxa"/>
            <w:shd w:val="solid" w:color="FFFFFF" w:fill="auto"/>
          </w:tcPr>
          <w:p w14:paraId="7A302ACA" w14:textId="0B2364B0" w:rsidR="00DA3EA5" w:rsidRPr="000F043F" w:rsidRDefault="00DA3EA5" w:rsidP="000F043F">
            <w:pPr>
              <w:pStyle w:val="TAC"/>
            </w:pPr>
            <w:r w:rsidRPr="000F043F">
              <w:t>CP-231209</w:t>
            </w:r>
          </w:p>
        </w:tc>
        <w:tc>
          <w:tcPr>
            <w:tcW w:w="567" w:type="dxa"/>
            <w:shd w:val="solid" w:color="FFFFFF" w:fill="auto"/>
          </w:tcPr>
          <w:p w14:paraId="24E67C93" w14:textId="10899DDA" w:rsidR="00DA3EA5" w:rsidRPr="000F043F" w:rsidRDefault="00DA3EA5" w:rsidP="000F043F">
            <w:pPr>
              <w:pStyle w:val="TAL"/>
              <w:rPr>
                <w:rFonts w:cs="Arial"/>
                <w:sz w:val="16"/>
                <w:szCs w:val="16"/>
              </w:rPr>
            </w:pPr>
            <w:r w:rsidRPr="000F043F">
              <w:rPr>
                <w:rFonts w:cs="Arial"/>
                <w:sz w:val="16"/>
                <w:szCs w:val="16"/>
              </w:rPr>
              <w:t>0313</w:t>
            </w:r>
          </w:p>
        </w:tc>
        <w:tc>
          <w:tcPr>
            <w:tcW w:w="283" w:type="dxa"/>
            <w:shd w:val="solid" w:color="FFFFFF" w:fill="auto"/>
          </w:tcPr>
          <w:p w14:paraId="3945CA2D" w14:textId="6AF0DD4B" w:rsidR="00DA3EA5" w:rsidRPr="000F043F" w:rsidRDefault="00DA3EA5" w:rsidP="000F043F">
            <w:pPr>
              <w:pStyle w:val="TAR"/>
              <w:rPr>
                <w:rFonts w:cs="Arial"/>
                <w:sz w:val="16"/>
                <w:szCs w:val="16"/>
              </w:rPr>
            </w:pPr>
            <w:r w:rsidRPr="000F043F">
              <w:rPr>
                <w:rFonts w:cs="Arial"/>
                <w:sz w:val="16"/>
                <w:szCs w:val="16"/>
              </w:rPr>
              <w:t>-</w:t>
            </w:r>
          </w:p>
        </w:tc>
        <w:tc>
          <w:tcPr>
            <w:tcW w:w="284" w:type="dxa"/>
            <w:shd w:val="solid" w:color="FFFFFF" w:fill="auto"/>
          </w:tcPr>
          <w:p w14:paraId="4569F1B8" w14:textId="36B67E68" w:rsidR="00DA3EA5" w:rsidRPr="000F043F" w:rsidRDefault="00DA3EA5" w:rsidP="000F043F">
            <w:pPr>
              <w:pStyle w:val="TAC"/>
              <w:rPr>
                <w:rFonts w:cs="Arial"/>
                <w:sz w:val="16"/>
                <w:szCs w:val="16"/>
              </w:rPr>
            </w:pPr>
            <w:r w:rsidRPr="000F043F">
              <w:rPr>
                <w:rFonts w:cs="Arial"/>
                <w:sz w:val="16"/>
                <w:szCs w:val="16"/>
              </w:rPr>
              <w:t>B</w:t>
            </w:r>
          </w:p>
        </w:tc>
        <w:tc>
          <w:tcPr>
            <w:tcW w:w="5151" w:type="dxa"/>
            <w:shd w:val="solid" w:color="FFFFFF" w:fill="auto"/>
          </w:tcPr>
          <w:p w14:paraId="0C6B03BA" w14:textId="16E7CDA3" w:rsidR="00DA3EA5" w:rsidRPr="000F043F" w:rsidRDefault="00DA3EA5" w:rsidP="000F043F">
            <w:pPr>
              <w:pStyle w:val="TAL"/>
              <w:rPr>
                <w:rFonts w:cs="Arial"/>
                <w:sz w:val="16"/>
                <w:szCs w:val="16"/>
              </w:rPr>
            </w:pPr>
            <w:r w:rsidRPr="000F043F">
              <w:rPr>
                <w:rFonts w:cs="Arial"/>
                <w:sz w:val="16"/>
                <w:szCs w:val="16"/>
              </w:rPr>
              <w:t>Update to 5G ProSe direct link release procedure for U2U relay</w:t>
            </w:r>
          </w:p>
        </w:tc>
        <w:tc>
          <w:tcPr>
            <w:tcW w:w="708" w:type="dxa"/>
            <w:shd w:val="solid" w:color="FFFFFF" w:fill="auto"/>
          </w:tcPr>
          <w:p w14:paraId="007AAEEC" w14:textId="13688634" w:rsidR="00DA3EA5" w:rsidRPr="000F043F" w:rsidRDefault="00DA3EA5" w:rsidP="000F043F">
            <w:pPr>
              <w:pStyle w:val="TAC"/>
              <w:rPr>
                <w:rFonts w:cs="Arial"/>
                <w:sz w:val="16"/>
                <w:szCs w:val="16"/>
                <w:lang w:eastAsia="zh-CN"/>
              </w:rPr>
            </w:pPr>
            <w:r w:rsidRPr="000F043F">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0F043F" w:rsidRDefault="00B662D1" w:rsidP="000F043F">
            <w:pPr>
              <w:pStyle w:val="TAC"/>
              <w:rPr>
                <w:sz w:val="16"/>
                <w:szCs w:val="16"/>
                <w:lang w:eastAsia="zh-CN"/>
              </w:rPr>
            </w:pPr>
            <w:r w:rsidRPr="000F043F">
              <w:rPr>
                <w:sz w:val="16"/>
                <w:szCs w:val="16"/>
                <w:lang w:eastAsia="zh-CN"/>
              </w:rPr>
              <w:t>2023-06</w:t>
            </w:r>
          </w:p>
        </w:tc>
        <w:tc>
          <w:tcPr>
            <w:tcW w:w="800" w:type="dxa"/>
            <w:shd w:val="solid" w:color="FFFFFF" w:fill="auto"/>
          </w:tcPr>
          <w:p w14:paraId="07226DF8" w14:textId="611705FA" w:rsidR="00B662D1" w:rsidRPr="000F043F" w:rsidRDefault="00B662D1" w:rsidP="000F043F">
            <w:pPr>
              <w:pStyle w:val="TAC"/>
              <w:rPr>
                <w:lang w:eastAsia="zh-CN"/>
              </w:rPr>
            </w:pPr>
            <w:r w:rsidRPr="000F043F">
              <w:rPr>
                <w:lang w:eastAsia="zh-CN"/>
              </w:rPr>
              <w:t>CT#100</w:t>
            </w:r>
          </w:p>
        </w:tc>
        <w:tc>
          <w:tcPr>
            <w:tcW w:w="1046" w:type="dxa"/>
            <w:shd w:val="solid" w:color="FFFFFF" w:fill="auto"/>
          </w:tcPr>
          <w:p w14:paraId="4EE1788E" w14:textId="593A5A66" w:rsidR="00B662D1" w:rsidRPr="000F043F" w:rsidRDefault="00B662D1" w:rsidP="000F043F">
            <w:pPr>
              <w:pStyle w:val="TAC"/>
            </w:pPr>
            <w:r w:rsidRPr="000F043F">
              <w:t>CP-231209</w:t>
            </w:r>
          </w:p>
        </w:tc>
        <w:tc>
          <w:tcPr>
            <w:tcW w:w="567" w:type="dxa"/>
            <w:shd w:val="solid" w:color="FFFFFF" w:fill="auto"/>
          </w:tcPr>
          <w:p w14:paraId="3ADABD49" w14:textId="14ACF49E" w:rsidR="00B662D1" w:rsidRPr="000F043F" w:rsidRDefault="00B662D1" w:rsidP="000F043F">
            <w:pPr>
              <w:pStyle w:val="TAL"/>
              <w:rPr>
                <w:rFonts w:cs="Arial"/>
                <w:sz w:val="16"/>
                <w:szCs w:val="16"/>
              </w:rPr>
            </w:pPr>
            <w:r w:rsidRPr="000F043F">
              <w:rPr>
                <w:rFonts w:cs="Arial"/>
                <w:sz w:val="16"/>
                <w:szCs w:val="16"/>
              </w:rPr>
              <w:t>0336</w:t>
            </w:r>
          </w:p>
        </w:tc>
        <w:tc>
          <w:tcPr>
            <w:tcW w:w="283" w:type="dxa"/>
            <w:shd w:val="solid" w:color="FFFFFF" w:fill="auto"/>
          </w:tcPr>
          <w:p w14:paraId="749C65A5" w14:textId="2D05B39F" w:rsidR="00B662D1" w:rsidRPr="000F043F" w:rsidRDefault="00B662D1" w:rsidP="000F043F">
            <w:pPr>
              <w:pStyle w:val="TAR"/>
              <w:rPr>
                <w:rFonts w:cs="Arial"/>
                <w:sz w:val="16"/>
                <w:szCs w:val="16"/>
              </w:rPr>
            </w:pPr>
            <w:r w:rsidRPr="000F043F">
              <w:rPr>
                <w:rFonts w:cs="Arial"/>
                <w:sz w:val="16"/>
                <w:szCs w:val="16"/>
              </w:rPr>
              <w:t>-</w:t>
            </w:r>
          </w:p>
        </w:tc>
        <w:tc>
          <w:tcPr>
            <w:tcW w:w="284" w:type="dxa"/>
            <w:shd w:val="solid" w:color="FFFFFF" w:fill="auto"/>
          </w:tcPr>
          <w:p w14:paraId="2EF459C3" w14:textId="234EA57B" w:rsidR="00B662D1" w:rsidRPr="000F043F" w:rsidRDefault="00B662D1" w:rsidP="000F043F">
            <w:pPr>
              <w:pStyle w:val="TAC"/>
              <w:rPr>
                <w:rFonts w:cs="Arial"/>
                <w:sz w:val="16"/>
                <w:szCs w:val="16"/>
              </w:rPr>
            </w:pPr>
            <w:r w:rsidRPr="000F043F">
              <w:rPr>
                <w:rFonts w:cs="Arial"/>
                <w:sz w:val="16"/>
                <w:szCs w:val="16"/>
              </w:rPr>
              <w:t>F</w:t>
            </w:r>
          </w:p>
        </w:tc>
        <w:tc>
          <w:tcPr>
            <w:tcW w:w="5151" w:type="dxa"/>
            <w:shd w:val="solid" w:color="FFFFFF" w:fill="auto"/>
          </w:tcPr>
          <w:p w14:paraId="6F245A30" w14:textId="275F6DBE" w:rsidR="00B662D1" w:rsidRPr="000F043F" w:rsidRDefault="00B662D1" w:rsidP="000F043F">
            <w:pPr>
              <w:pStyle w:val="TAL"/>
              <w:rPr>
                <w:rFonts w:cs="Arial"/>
                <w:sz w:val="16"/>
                <w:szCs w:val="16"/>
              </w:rPr>
            </w:pPr>
            <w:r w:rsidRPr="000F043F">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0F043F" w:rsidRDefault="00B662D1" w:rsidP="000F043F">
            <w:pPr>
              <w:pStyle w:val="TAC"/>
              <w:rPr>
                <w:rFonts w:cs="Arial"/>
                <w:sz w:val="16"/>
                <w:szCs w:val="16"/>
                <w:lang w:eastAsia="zh-CN"/>
              </w:rPr>
            </w:pPr>
            <w:r w:rsidRPr="000F043F">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0F043F" w:rsidRDefault="00BC3A45" w:rsidP="000F043F">
            <w:pPr>
              <w:pStyle w:val="TAC"/>
              <w:rPr>
                <w:sz w:val="16"/>
                <w:szCs w:val="16"/>
                <w:lang w:eastAsia="zh-CN"/>
              </w:rPr>
            </w:pPr>
            <w:r w:rsidRPr="000F043F">
              <w:rPr>
                <w:sz w:val="16"/>
                <w:szCs w:val="16"/>
                <w:lang w:eastAsia="zh-CN"/>
              </w:rPr>
              <w:t>2023-06</w:t>
            </w:r>
          </w:p>
        </w:tc>
        <w:tc>
          <w:tcPr>
            <w:tcW w:w="800" w:type="dxa"/>
            <w:shd w:val="solid" w:color="FFFFFF" w:fill="auto"/>
          </w:tcPr>
          <w:p w14:paraId="08BBC6E9" w14:textId="23C1A6E4" w:rsidR="00BC3A45" w:rsidRPr="000F043F" w:rsidRDefault="00BC3A45" w:rsidP="000F043F">
            <w:pPr>
              <w:pStyle w:val="TAC"/>
              <w:rPr>
                <w:lang w:eastAsia="zh-CN"/>
              </w:rPr>
            </w:pPr>
            <w:r w:rsidRPr="000F043F">
              <w:rPr>
                <w:lang w:eastAsia="zh-CN"/>
              </w:rPr>
              <w:t>CT#100</w:t>
            </w:r>
          </w:p>
        </w:tc>
        <w:tc>
          <w:tcPr>
            <w:tcW w:w="1046" w:type="dxa"/>
            <w:shd w:val="solid" w:color="FFFFFF" w:fill="auto"/>
          </w:tcPr>
          <w:p w14:paraId="26CA8574" w14:textId="5F6FA380" w:rsidR="00BC3A45" w:rsidRPr="000F043F" w:rsidRDefault="00BC3A45" w:rsidP="000F043F">
            <w:pPr>
              <w:pStyle w:val="TAC"/>
            </w:pPr>
            <w:r w:rsidRPr="000F043F">
              <w:t>CP-231209</w:t>
            </w:r>
          </w:p>
        </w:tc>
        <w:tc>
          <w:tcPr>
            <w:tcW w:w="567" w:type="dxa"/>
            <w:shd w:val="solid" w:color="FFFFFF" w:fill="auto"/>
          </w:tcPr>
          <w:p w14:paraId="426E7E72" w14:textId="79579C88" w:rsidR="00BC3A45" w:rsidRPr="000F043F" w:rsidRDefault="00BC3A45" w:rsidP="000F043F">
            <w:pPr>
              <w:pStyle w:val="TAL"/>
              <w:rPr>
                <w:rFonts w:cs="Arial"/>
                <w:sz w:val="16"/>
                <w:szCs w:val="16"/>
              </w:rPr>
            </w:pPr>
            <w:r w:rsidRPr="000F043F">
              <w:rPr>
                <w:rFonts w:cs="Arial"/>
                <w:sz w:val="16"/>
                <w:szCs w:val="16"/>
              </w:rPr>
              <w:t>0298</w:t>
            </w:r>
          </w:p>
        </w:tc>
        <w:tc>
          <w:tcPr>
            <w:tcW w:w="283" w:type="dxa"/>
            <w:shd w:val="solid" w:color="FFFFFF" w:fill="auto"/>
          </w:tcPr>
          <w:p w14:paraId="23F5A3F2" w14:textId="20E8D974" w:rsidR="00BC3A45" w:rsidRPr="000F043F" w:rsidRDefault="00BC3A45" w:rsidP="000F043F">
            <w:pPr>
              <w:pStyle w:val="TAR"/>
              <w:rPr>
                <w:rFonts w:cs="Arial"/>
                <w:sz w:val="16"/>
                <w:szCs w:val="16"/>
              </w:rPr>
            </w:pPr>
            <w:r w:rsidRPr="000F043F">
              <w:rPr>
                <w:rFonts w:cs="Arial"/>
                <w:sz w:val="16"/>
                <w:szCs w:val="16"/>
              </w:rPr>
              <w:t>1</w:t>
            </w:r>
          </w:p>
        </w:tc>
        <w:tc>
          <w:tcPr>
            <w:tcW w:w="284" w:type="dxa"/>
            <w:shd w:val="solid" w:color="FFFFFF" w:fill="auto"/>
          </w:tcPr>
          <w:p w14:paraId="219F4E29" w14:textId="70C2B9E7" w:rsidR="00BC3A45" w:rsidRPr="000F043F" w:rsidRDefault="00BC3A45" w:rsidP="000F043F">
            <w:pPr>
              <w:pStyle w:val="TAC"/>
              <w:rPr>
                <w:rFonts w:cs="Arial"/>
                <w:sz w:val="16"/>
                <w:szCs w:val="16"/>
              </w:rPr>
            </w:pPr>
            <w:r w:rsidRPr="000F043F">
              <w:rPr>
                <w:rFonts w:cs="Arial"/>
                <w:sz w:val="16"/>
                <w:szCs w:val="16"/>
              </w:rPr>
              <w:t>F</w:t>
            </w:r>
          </w:p>
        </w:tc>
        <w:tc>
          <w:tcPr>
            <w:tcW w:w="5151" w:type="dxa"/>
            <w:shd w:val="solid" w:color="FFFFFF" w:fill="auto"/>
          </w:tcPr>
          <w:p w14:paraId="77864D2A" w14:textId="764A557B" w:rsidR="00BC3A45" w:rsidRPr="000F043F" w:rsidRDefault="00BC3A45" w:rsidP="000F043F">
            <w:pPr>
              <w:pStyle w:val="TAL"/>
              <w:rPr>
                <w:rFonts w:cs="Arial"/>
                <w:sz w:val="16"/>
                <w:szCs w:val="16"/>
              </w:rPr>
            </w:pPr>
            <w:r w:rsidRPr="000F043F">
              <w:rPr>
                <w:rFonts w:cs="Arial"/>
                <w:sz w:val="16"/>
                <w:szCs w:val="16"/>
              </w:rPr>
              <w:t>Timer allocation</w:t>
            </w:r>
          </w:p>
        </w:tc>
        <w:tc>
          <w:tcPr>
            <w:tcW w:w="708" w:type="dxa"/>
            <w:shd w:val="solid" w:color="FFFFFF" w:fill="auto"/>
          </w:tcPr>
          <w:p w14:paraId="764B2F07" w14:textId="63908A79" w:rsidR="00BC3A45" w:rsidRPr="000F043F" w:rsidRDefault="00BC3A45" w:rsidP="000F043F">
            <w:pPr>
              <w:pStyle w:val="TAC"/>
              <w:rPr>
                <w:rFonts w:cs="Arial"/>
                <w:sz w:val="16"/>
                <w:szCs w:val="16"/>
                <w:lang w:eastAsia="zh-CN"/>
              </w:rPr>
            </w:pPr>
            <w:r w:rsidRPr="000F043F">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0F043F" w:rsidRDefault="00CC5D6B" w:rsidP="000F043F">
            <w:pPr>
              <w:pStyle w:val="TAC"/>
              <w:rPr>
                <w:sz w:val="16"/>
                <w:szCs w:val="16"/>
                <w:lang w:eastAsia="zh-CN"/>
              </w:rPr>
            </w:pPr>
            <w:r w:rsidRPr="000F043F">
              <w:rPr>
                <w:sz w:val="16"/>
                <w:szCs w:val="16"/>
                <w:lang w:eastAsia="zh-CN"/>
              </w:rPr>
              <w:t>2023-06</w:t>
            </w:r>
          </w:p>
        </w:tc>
        <w:tc>
          <w:tcPr>
            <w:tcW w:w="800" w:type="dxa"/>
            <w:shd w:val="solid" w:color="FFFFFF" w:fill="auto"/>
          </w:tcPr>
          <w:p w14:paraId="4940AE1D" w14:textId="3ECBCAC3" w:rsidR="00CC5D6B" w:rsidRPr="000F043F" w:rsidRDefault="00CC5D6B" w:rsidP="000F043F">
            <w:pPr>
              <w:pStyle w:val="TAC"/>
              <w:rPr>
                <w:lang w:eastAsia="zh-CN"/>
              </w:rPr>
            </w:pPr>
            <w:r w:rsidRPr="000F043F">
              <w:rPr>
                <w:lang w:eastAsia="zh-CN"/>
              </w:rPr>
              <w:t>CT#100</w:t>
            </w:r>
          </w:p>
        </w:tc>
        <w:tc>
          <w:tcPr>
            <w:tcW w:w="1046" w:type="dxa"/>
            <w:shd w:val="solid" w:color="FFFFFF" w:fill="auto"/>
          </w:tcPr>
          <w:p w14:paraId="516462D4" w14:textId="27394CC2" w:rsidR="00CC5D6B" w:rsidRPr="000F043F" w:rsidRDefault="00CC5D6B" w:rsidP="000F043F">
            <w:pPr>
              <w:pStyle w:val="TAC"/>
            </w:pPr>
            <w:r w:rsidRPr="000F043F">
              <w:t>CP-231209</w:t>
            </w:r>
          </w:p>
        </w:tc>
        <w:tc>
          <w:tcPr>
            <w:tcW w:w="567" w:type="dxa"/>
            <w:shd w:val="solid" w:color="FFFFFF" w:fill="auto"/>
          </w:tcPr>
          <w:p w14:paraId="1330461F" w14:textId="7DAEE301" w:rsidR="00CC5D6B" w:rsidRPr="000F043F" w:rsidRDefault="00CC5D6B" w:rsidP="000F043F">
            <w:pPr>
              <w:pStyle w:val="TAL"/>
              <w:rPr>
                <w:rFonts w:cs="Arial"/>
                <w:sz w:val="16"/>
                <w:szCs w:val="16"/>
              </w:rPr>
            </w:pPr>
            <w:r w:rsidRPr="000F043F">
              <w:rPr>
                <w:rFonts w:cs="Arial"/>
                <w:sz w:val="16"/>
                <w:szCs w:val="16"/>
              </w:rPr>
              <w:t>0300</w:t>
            </w:r>
          </w:p>
        </w:tc>
        <w:tc>
          <w:tcPr>
            <w:tcW w:w="283" w:type="dxa"/>
            <w:shd w:val="solid" w:color="FFFFFF" w:fill="auto"/>
          </w:tcPr>
          <w:p w14:paraId="3DFEC457" w14:textId="7D608805" w:rsidR="00CC5D6B" w:rsidRPr="000F043F" w:rsidRDefault="00CC5D6B" w:rsidP="000F043F">
            <w:pPr>
              <w:pStyle w:val="TAR"/>
              <w:rPr>
                <w:rFonts w:cs="Arial"/>
                <w:sz w:val="16"/>
                <w:szCs w:val="16"/>
              </w:rPr>
            </w:pPr>
            <w:r w:rsidRPr="000F043F">
              <w:rPr>
                <w:rFonts w:cs="Arial"/>
                <w:sz w:val="16"/>
                <w:szCs w:val="16"/>
              </w:rPr>
              <w:t>1</w:t>
            </w:r>
          </w:p>
        </w:tc>
        <w:tc>
          <w:tcPr>
            <w:tcW w:w="284" w:type="dxa"/>
            <w:shd w:val="solid" w:color="FFFFFF" w:fill="auto"/>
          </w:tcPr>
          <w:p w14:paraId="71BF1678" w14:textId="68C97EC6" w:rsidR="00CC5D6B" w:rsidRPr="000F043F" w:rsidRDefault="00CC5D6B" w:rsidP="000F043F">
            <w:pPr>
              <w:pStyle w:val="TAC"/>
              <w:rPr>
                <w:rFonts w:cs="Arial"/>
                <w:sz w:val="16"/>
                <w:szCs w:val="16"/>
              </w:rPr>
            </w:pPr>
            <w:r w:rsidRPr="000F043F">
              <w:rPr>
                <w:rFonts w:cs="Arial"/>
                <w:sz w:val="16"/>
                <w:szCs w:val="16"/>
              </w:rPr>
              <w:t>F</w:t>
            </w:r>
          </w:p>
        </w:tc>
        <w:tc>
          <w:tcPr>
            <w:tcW w:w="5151" w:type="dxa"/>
            <w:shd w:val="solid" w:color="FFFFFF" w:fill="auto"/>
          </w:tcPr>
          <w:p w14:paraId="4ACDE3C4" w14:textId="3670D969" w:rsidR="00CC5D6B" w:rsidRPr="000F043F" w:rsidRDefault="00CC5D6B" w:rsidP="000F043F">
            <w:pPr>
              <w:pStyle w:val="TAL"/>
              <w:rPr>
                <w:rFonts w:cs="Arial"/>
                <w:sz w:val="16"/>
                <w:szCs w:val="16"/>
              </w:rPr>
            </w:pPr>
            <w:r w:rsidRPr="000F043F">
              <w:rPr>
                <w:rFonts w:cs="Arial"/>
                <w:sz w:val="16"/>
                <w:szCs w:val="16"/>
              </w:rPr>
              <w:t>Term alignment and editorial correction</w:t>
            </w:r>
          </w:p>
        </w:tc>
        <w:tc>
          <w:tcPr>
            <w:tcW w:w="708" w:type="dxa"/>
            <w:shd w:val="solid" w:color="FFFFFF" w:fill="auto"/>
          </w:tcPr>
          <w:p w14:paraId="57A7BEE0" w14:textId="5E9C4C4A" w:rsidR="00CC5D6B" w:rsidRPr="000F043F" w:rsidRDefault="00CC5D6B" w:rsidP="000F043F">
            <w:pPr>
              <w:pStyle w:val="TAC"/>
              <w:rPr>
                <w:rFonts w:cs="Arial"/>
                <w:sz w:val="16"/>
                <w:szCs w:val="16"/>
                <w:lang w:eastAsia="zh-CN"/>
              </w:rPr>
            </w:pPr>
            <w:r w:rsidRPr="000F043F">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0F043F" w:rsidRDefault="008733D7" w:rsidP="000F043F">
            <w:pPr>
              <w:pStyle w:val="TAC"/>
              <w:rPr>
                <w:sz w:val="16"/>
                <w:szCs w:val="16"/>
                <w:lang w:eastAsia="zh-CN"/>
              </w:rPr>
            </w:pPr>
            <w:r w:rsidRPr="000F043F">
              <w:rPr>
                <w:sz w:val="16"/>
                <w:szCs w:val="16"/>
                <w:lang w:eastAsia="zh-CN"/>
              </w:rPr>
              <w:t>2023-06</w:t>
            </w:r>
          </w:p>
        </w:tc>
        <w:tc>
          <w:tcPr>
            <w:tcW w:w="800" w:type="dxa"/>
            <w:shd w:val="solid" w:color="FFFFFF" w:fill="auto"/>
          </w:tcPr>
          <w:p w14:paraId="43E22C41" w14:textId="6CF68A68" w:rsidR="008733D7" w:rsidRPr="000F043F" w:rsidRDefault="008733D7" w:rsidP="000F043F">
            <w:pPr>
              <w:pStyle w:val="TAC"/>
              <w:rPr>
                <w:lang w:eastAsia="zh-CN"/>
              </w:rPr>
            </w:pPr>
            <w:r w:rsidRPr="000F043F">
              <w:rPr>
                <w:lang w:eastAsia="zh-CN"/>
              </w:rPr>
              <w:t>CT#100</w:t>
            </w:r>
          </w:p>
        </w:tc>
        <w:tc>
          <w:tcPr>
            <w:tcW w:w="1046" w:type="dxa"/>
            <w:shd w:val="solid" w:color="FFFFFF" w:fill="auto"/>
          </w:tcPr>
          <w:p w14:paraId="56C8A00A" w14:textId="32D9F6F0" w:rsidR="008733D7" w:rsidRPr="000F043F" w:rsidRDefault="008733D7" w:rsidP="000F043F">
            <w:pPr>
              <w:pStyle w:val="TAC"/>
            </w:pPr>
            <w:r w:rsidRPr="000F043F">
              <w:t>CP-231209</w:t>
            </w:r>
          </w:p>
        </w:tc>
        <w:tc>
          <w:tcPr>
            <w:tcW w:w="567" w:type="dxa"/>
            <w:shd w:val="solid" w:color="FFFFFF" w:fill="auto"/>
          </w:tcPr>
          <w:p w14:paraId="69B08515" w14:textId="78BF2B86" w:rsidR="008733D7" w:rsidRPr="000F043F" w:rsidRDefault="008733D7" w:rsidP="000F043F">
            <w:pPr>
              <w:pStyle w:val="TAL"/>
              <w:rPr>
                <w:rFonts w:cs="Arial"/>
                <w:sz w:val="16"/>
                <w:szCs w:val="16"/>
              </w:rPr>
            </w:pPr>
            <w:r w:rsidRPr="000F043F">
              <w:rPr>
                <w:rFonts w:cs="Arial"/>
                <w:sz w:val="16"/>
                <w:szCs w:val="16"/>
              </w:rPr>
              <w:t>0305</w:t>
            </w:r>
          </w:p>
        </w:tc>
        <w:tc>
          <w:tcPr>
            <w:tcW w:w="283" w:type="dxa"/>
            <w:shd w:val="solid" w:color="FFFFFF" w:fill="auto"/>
          </w:tcPr>
          <w:p w14:paraId="33EE7496" w14:textId="20B80F6E" w:rsidR="008733D7" w:rsidRPr="000F043F" w:rsidRDefault="008733D7" w:rsidP="000F043F">
            <w:pPr>
              <w:pStyle w:val="TAR"/>
              <w:rPr>
                <w:rFonts w:cs="Arial"/>
                <w:sz w:val="16"/>
                <w:szCs w:val="16"/>
              </w:rPr>
            </w:pPr>
            <w:r w:rsidRPr="000F043F">
              <w:rPr>
                <w:rFonts w:cs="Arial"/>
                <w:sz w:val="16"/>
                <w:szCs w:val="16"/>
              </w:rPr>
              <w:t>1</w:t>
            </w:r>
          </w:p>
        </w:tc>
        <w:tc>
          <w:tcPr>
            <w:tcW w:w="284" w:type="dxa"/>
            <w:shd w:val="solid" w:color="FFFFFF" w:fill="auto"/>
          </w:tcPr>
          <w:p w14:paraId="5DFB5EEE" w14:textId="4CAACF80" w:rsidR="008733D7" w:rsidRPr="000F043F" w:rsidRDefault="008733D7" w:rsidP="000F043F">
            <w:pPr>
              <w:pStyle w:val="TAC"/>
              <w:rPr>
                <w:rFonts w:cs="Arial"/>
                <w:sz w:val="16"/>
                <w:szCs w:val="16"/>
              </w:rPr>
            </w:pPr>
            <w:r w:rsidRPr="000F043F">
              <w:rPr>
                <w:rFonts w:cs="Arial"/>
                <w:sz w:val="16"/>
                <w:szCs w:val="16"/>
              </w:rPr>
              <w:t>F</w:t>
            </w:r>
          </w:p>
        </w:tc>
        <w:tc>
          <w:tcPr>
            <w:tcW w:w="5151" w:type="dxa"/>
            <w:shd w:val="solid" w:color="FFFFFF" w:fill="auto"/>
          </w:tcPr>
          <w:p w14:paraId="0F75B265" w14:textId="3C879667" w:rsidR="008733D7" w:rsidRPr="000F043F" w:rsidRDefault="008733D7" w:rsidP="000F043F">
            <w:pPr>
              <w:pStyle w:val="TAL"/>
              <w:rPr>
                <w:rFonts w:cs="Arial"/>
                <w:sz w:val="16"/>
                <w:szCs w:val="16"/>
              </w:rPr>
            </w:pPr>
            <w:r w:rsidRPr="000F043F">
              <w:rPr>
                <w:rFonts w:cs="Arial"/>
                <w:sz w:val="16"/>
                <w:szCs w:val="16"/>
              </w:rPr>
              <w:t>PC5 signalling protocol cause update</w:t>
            </w:r>
          </w:p>
        </w:tc>
        <w:tc>
          <w:tcPr>
            <w:tcW w:w="708" w:type="dxa"/>
            <w:shd w:val="solid" w:color="FFFFFF" w:fill="auto"/>
          </w:tcPr>
          <w:p w14:paraId="31498FAE" w14:textId="006B32A8" w:rsidR="008733D7" w:rsidRPr="000F043F" w:rsidRDefault="008733D7" w:rsidP="000F043F">
            <w:pPr>
              <w:pStyle w:val="TAC"/>
              <w:rPr>
                <w:rFonts w:cs="Arial"/>
                <w:sz w:val="16"/>
                <w:szCs w:val="16"/>
                <w:lang w:eastAsia="zh-CN"/>
              </w:rPr>
            </w:pPr>
            <w:r w:rsidRPr="000F043F">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0F043F" w:rsidRDefault="00991316" w:rsidP="000F043F">
            <w:pPr>
              <w:pStyle w:val="TAC"/>
              <w:rPr>
                <w:sz w:val="16"/>
                <w:szCs w:val="16"/>
                <w:lang w:eastAsia="zh-CN"/>
              </w:rPr>
            </w:pPr>
            <w:r w:rsidRPr="000F043F">
              <w:rPr>
                <w:sz w:val="16"/>
                <w:szCs w:val="16"/>
                <w:lang w:eastAsia="zh-CN"/>
              </w:rPr>
              <w:t>2023-06</w:t>
            </w:r>
          </w:p>
        </w:tc>
        <w:tc>
          <w:tcPr>
            <w:tcW w:w="800" w:type="dxa"/>
            <w:shd w:val="solid" w:color="FFFFFF" w:fill="auto"/>
          </w:tcPr>
          <w:p w14:paraId="792F982B" w14:textId="37A65CF1" w:rsidR="00991316" w:rsidRPr="000F043F" w:rsidRDefault="00991316" w:rsidP="000F043F">
            <w:pPr>
              <w:pStyle w:val="TAC"/>
              <w:rPr>
                <w:lang w:eastAsia="zh-CN"/>
              </w:rPr>
            </w:pPr>
            <w:r w:rsidRPr="000F043F">
              <w:rPr>
                <w:lang w:eastAsia="zh-CN"/>
              </w:rPr>
              <w:t>CT#100</w:t>
            </w:r>
          </w:p>
        </w:tc>
        <w:tc>
          <w:tcPr>
            <w:tcW w:w="1046" w:type="dxa"/>
            <w:shd w:val="solid" w:color="FFFFFF" w:fill="auto"/>
          </w:tcPr>
          <w:p w14:paraId="31ED8FD3" w14:textId="5DED109A" w:rsidR="00991316" w:rsidRPr="000F043F" w:rsidRDefault="00991316" w:rsidP="000F043F">
            <w:pPr>
              <w:pStyle w:val="TAC"/>
            </w:pPr>
            <w:r w:rsidRPr="000F043F">
              <w:t>CP-231209</w:t>
            </w:r>
          </w:p>
        </w:tc>
        <w:tc>
          <w:tcPr>
            <w:tcW w:w="567" w:type="dxa"/>
            <w:shd w:val="solid" w:color="FFFFFF" w:fill="auto"/>
          </w:tcPr>
          <w:p w14:paraId="01B36234" w14:textId="0E76CF9C" w:rsidR="00991316" w:rsidRPr="000F043F" w:rsidRDefault="00991316" w:rsidP="000F043F">
            <w:pPr>
              <w:pStyle w:val="TAL"/>
              <w:rPr>
                <w:rFonts w:cs="Arial"/>
                <w:sz w:val="16"/>
                <w:szCs w:val="16"/>
              </w:rPr>
            </w:pPr>
            <w:r w:rsidRPr="000F043F">
              <w:rPr>
                <w:rFonts w:cs="Arial"/>
                <w:sz w:val="16"/>
                <w:szCs w:val="16"/>
              </w:rPr>
              <w:t>0329</w:t>
            </w:r>
          </w:p>
        </w:tc>
        <w:tc>
          <w:tcPr>
            <w:tcW w:w="283" w:type="dxa"/>
            <w:shd w:val="solid" w:color="FFFFFF" w:fill="auto"/>
          </w:tcPr>
          <w:p w14:paraId="59CB227B" w14:textId="2CA3ABEB" w:rsidR="00991316" w:rsidRPr="000F043F" w:rsidRDefault="00991316" w:rsidP="000F043F">
            <w:pPr>
              <w:pStyle w:val="TAR"/>
              <w:rPr>
                <w:rFonts w:cs="Arial"/>
                <w:sz w:val="16"/>
                <w:szCs w:val="16"/>
              </w:rPr>
            </w:pPr>
            <w:r w:rsidRPr="000F043F">
              <w:rPr>
                <w:rFonts w:cs="Arial"/>
                <w:sz w:val="16"/>
                <w:szCs w:val="16"/>
              </w:rPr>
              <w:t>1</w:t>
            </w:r>
          </w:p>
        </w:tc>
        <w:tc>
          <w:tcPr>
            <w:tcW w:w="284" w:type="dxa"/>
            <w:shd w:val="solid" w:color="FFFFFF" w:fill="auto"/>
          </w:tcPr>
          <w:p w14:paraId="60F6AE5D" w14:textId="05EC2432" w:rsidR="00991316" w:rsidRPr="000F043F" w:rsidRDefault="00991316" w:rsidP="000F043F">
            <w:pPr>
              <w:pStyle w:val="TAC"/>
              <w:rPr>
                <w:rFonts w:cs="Arial"/>
                <w:sz w:val="16"/>
                <w:szCs w:val="16"/>
              </w:rPr>
            </w:pPr>
            <w:r w:rsidRPr="000F043F">
              <w:rPr>
                <w:rFonts w:cs="Arial"/>
                <w:sz w:val="16"/>
                <w:szCs w:val="16"/>
              </w:rPr>
              <w:t>F</w:t>
            </w:r>
          </w:p>
        </w:tc>
        <w:tc>
          <w:tcPr>
            <w:tcW w:w="5151" w:type="dxa"/>
            <w:shd w:val="solid" w:color="FFFFFF" w:fill="auto"/>
          </w:tcPr>
          <w:p w14:paraId="728C02EB" w14:textId="6834787F" w:rsidR="00991316" w:rsidRPr="000F043F" w:rsidRDefault="00991316" w:rsidP="000F043F">
            <w:pPr>
              <w:pStyle w:val="TAL"/>
              <w:rPr>
                <w:rFonts w:cs="Arial"/>
                <w:sz w:val="16"/>
                <w:szCs w:val="16"/>
              </w:rPr>
            </w:pPr>
            <w:r w:rsidRPr="000F043F">
              <w:rPr>
                <w:rFonts w:cs="Arial"/>
                <w:sz w:val="16"/>
                <w:szCs w:val="16"/>
              </w:rPr>
              <w:t>Update target discoveree end UE in UE-to-UR relay discovery procedure</w:t>
            </w:r>
          </w:p>
        </w:tc>
        <w:tc>
          <w:tcPr>
            <w:tcW w:w="708" w:type="dxa"/>
            <w:shd w:val="solid" w:color="FFFFFF" w:fill="auto"/>
          </w:tcPr>
          <w:p w14:paraId="0058E91C" w14:textId="780010BB" w:rsidR="00991316" w:rsidRPr="000F043F" w:rsidRDefault="00991316" w:rsidP="000F043F">
            <w:pPr>
              <w:pStyle w:val="TAC"/>
              <w:rPr>
                <w:rFonts w:cs="Arial"/>
                <w:sz w:val="16"/>
                <w:szCs w:val="16"/>
                <w:lang w:eastAsia="zh-CN"/>
              </w:rPr>
            </w:pPr>
            <w:r w:rsidRPr="000F043F">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0F043F" w:rsidRDefault="00E7583C" w:rsidP="000F043F">
            <w:pPr>
              <w:pStyle w:val="TAC"/>
              <w:rPr>
                <w:sz w:val="16"/>
                <w:szCs w:val="16"/>
                <w:lang w:eastAsia="zh-CN"/>
              </w:rPr>
            </w:pPr>
            <w:r w:rsidRPr="000F043F">
              <w:rPr>
                <w:sz w:val="16"/>
                <w:szCs w:val="16"/>
                <w:lang w:eastAsia="zh-CN"/>
              </w:rPr>
              <w:t>2023-06</w:t>
            </w:r>
          </w:p>
        </w:tc>
        <w:tc>
          <w:tcPr>
            <w:tcW w:w="800" w:type="dxa"/>
            <w:shd w:val="solid" w:color="FFFFFF" w:fill="auto"/>
          </w:tcPr>
          <w:p w14:paraId="7C41AE28" w14:textId="0D7E0D09" w:rsidR="00E7583C" w:rsidRPr="000F043F" w:rsidRDefault="00E7583C" w:rsidP="000F043F">
            <w:pPr>
              <w:pStyle w:val="TAC"/>
              <w:rPr>
                <w:lang w:eastAsia="zh-CN"/>
              </w:rPr>
            </w:pPr>
            <w:r w:rsidRPr="000F043F">
              <w:rPr>
                <w:lang w:eastAsia="zh-CN"/>
              </w:rPr>
              <w:t>CT#100</w:t>
            </w:r>
          </w:p>
        </w:tc>
        <w:tc>
          <w:tcPr>
            <w:tcW w:w="1046" w:type="dxa"/>
            <w:shd w:val="solid" w:color="FFFFFF" w:fill="auto"/>
          </w:tcPr>
          <w:p w14:paraId="7EC33B40" w14:textId="60C7E79E" w:rsidR="00E7583C" w:rsidRPr="000F043F" w:rsidRDefault="00E7583C" w:rsidP="000F043F">
            <w:pPr>
              <w:pStyle w:val="TAC"/>
            </w:pPr>
            <w:r w:rsidRPr="000F043F">
              <w:t>CP-231209</w:t>
            </w:r>
          </w:p>
        </w:tc>
        <w:tc>
          <w:tcPr>
            <w:tcW w:w="567" w:type="dxa"/>
            <w:shd w:val="solid" w:color="FFFFFF" w:fill="auto"/>
          </w:tcPr>
          <w:p w14:paraId="22C4F6DF" w14:textId="0AE30A7B" w:rsidR="00E7583C" w:rsidRPr="000F043F" w:rsidRDefault="00E7583C" w:rsidP="000F043F">
            <w:pPr>
              <w:pStyle w:val="TAL"/>
              <w:rPr>
                <w:rFonts w:cs="Arial"/>
                <w:sz w:val="16"/>
                <w:szCs w:val="16"/>
              </w:rPr>
            </w:pPr>
            <w:r w:rsidRPr="000F043F">
              <w:rPr>
                <w:rFonts w:cs="Arial"/>
                <w:sz w:val="16"/>
                <w:szCs w:val="16"/>
              </w:rPr>
              <w:t>0330</w:t>
            </w:r>
          </w:p>
        </w:tc>
        <w:tc>
          <w:tcPr>
            <w:tcW w:w="283" w:type="dxa"/>
            <w:shd w:val="solid" w:color="FFFFFF" w:fill="auto"/>
          </w:tcPr>
          <w:p w14:paraId="793F7CC9" w14:textId="432F528E" w:rsidR="00E7583C" w:rsidRPr="000F043F" w:rsidRDefault="00E7583C" w:rsidP="000F043F">
            <w:pPr>
              <w:pStyle w:val="TAR"/>
              <w:rPr>
                <w:rFonts w:cs="Arial"/>
                <w:sz w:val="16"/>
                <w:szCs w:val="16"/>
              </w:rPr>
            </w:pPr>
            <w:r w:rsidRPr="000F043F">
              <w:rPr>
                <w:rFonts w:cs="Arial"/>
                <w:sz w:val="16"/>
                <w:szCs w:val="16"/>
              </w:rPr>
              <w:t>1</w:t>
            </w:r>
          </w:p>
        </w:tc>
        <w:tc>
          <w:tcPr>
            <w:tcW w:w="284" w:type="dxa"/>
            <w:shd w:val="solid" w:color="FFFFFF" w:fill="auto"/>
          </w:tcPr>
          <w:p w14:paraId="13A31891" w14:textId="52DD5DCD" w:rsidR="00E7583C" w:rsidRPr="000F043F" w:rsidRDefault="00E7583C" w:rsidP="000F043F">
            <w:pPr>
              <w:pStyle w:val="TAC"/>
              <w:rPr>
                <w:rFonts w:cs="Arial"/>
                <w:sz w:val="16"/>
                <w:szCs w:val="16"/>
              </w:rPr>
            </w:pPr>
            <w:r w:rsidRPr="000F043F">
              <w:rPr>
                <w:rFonts w:cs="Arial"/>
                <w:sz w:val="16"/>
                <w:szCs w:val="16"/>
              </w:rPr>
              <w:t>C</w:t>
            </w:r>
          </w:p>
        </w:tc>
        <w:tc>
          <w:tcPr>
            <w:tcW w:w="5151" w:type="dxa"/>
            <w:shd w:val="solid" w:color="FFFFFF" w:fill="auto"/>
          </w:tcPr>
          <w:p w14:paraId="72F23BBA" w14:textId="04902F21" w:rsidR="00E7583C" w:rsidRPr="000F043F" w:rsidRDefault="00E7583C" w:rsidP="000F043F">
            <w:pPr>
              <w:pStyle w:val="TAL"/>
              <w:rPr>
                <w:rFonts w:cs="Arial"/>
                <w:sz w:val="16"/>
                <w:szCs w:val="16"/>
              </w:rPr>
            </w:pPr>
            <w:r w:rsidRPr="000F043F">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0F043F" w:rsidRDefault="00E7583C" w:rsidP="000F043F">
            <w:pPr>
              <w:pStyle w:val="TAC"/>
              <w:rPr>
                <w:rFonts w:cs="Arial"/>
                <w:sz w:val="16"/>
                <w:szCs w:val="16"/>
                <w:lang w:eastAsia="zh-CN"/>
              </w:rPr>
            </w:pPr>
            <w:r w:rsidRPr="000F043F">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0F043F" w:rsidRDefault="00892227" w:rsidP="000F043F">
            <w:pPr>
              <w:pStyle w:val="TAC"/>
              <w:rPr>
                <w:sz w:val="16"/>
                <w:szCs w:val="16"/>
                <w:lang w:eastAsia="zh-CN"/>
              </w:rPr>
            </w:pPr>
            <w:r w:rsidRPr="000F043F">
              <w:rPr>
                <w:sz w:val="16"/>
                <w:szCs w:val="16"/>
                <w:lang w:eastAsia="zh-CN"/>
              </w:rPr>
              <w:t>2023-06</w:t>
            </w:r>
          </w:p>
        </w:tc>
        <w:tc>
          <w:tcPr>
            <w:tcW w:w="800" w:type="dxa"/>
            <w:shd w:val="solid" w:color="FFFFFF" w:fill="auto"/>
          </w:tcPr>
          <w:p w14:paraId="5D7E6B16" w14:textId="4F37241C" w:rsidR="00892227" w:rsidRPr="000F043F" w:rsidRDefault="00892227" w:rsidP="000F043F">
            <w:pPr>
              <w:pStyle w:val="TAC"/>
              <w:rPr>
                <w:lang w:eastAsia="zh-CN"/>
              </w:rPr>
            </w:pPr>
            <w:r w:rsidRPr="000F043F">
              <w:rPr>
                <w:lang w:eastAsia="zh-CN"/>
              </w:rPr>
              <w:t>CT#100</w:t>
            </w:r>
          </w:p>
        </w:tc>
        <w:tc>
          <w:tcPr>
            <w:tcW w:w="1046" w:type="dxa"/>
            <w:shd w:val="solid" w:color="FFFFFF" w:fill="auto"/>
          </w:tcPr>
          <w:p w14:paraId="55DF152A" w14:textId="6F8AF946" w:rsidR="00892227" w:rsidRPr="000F043F" w:rsidRDefault="00892227" w:rsidP="000F043F">
            <w:pPr>
              <w:pStyle w:val="TAC"/>
            </w:pPr>
            <w:r w:rsidRPr="000F043F">
              <w:t>CP-231209</w:t>
            </w:r>
          </w:p>
        </w:tc>
        <w:tc>
          <w:tcPr>
            <w:tcW w:w="567" w:type="dxa"/>
            <w:shd w:val="solid" w:color="FFFFFF" w:fill="auto"/>
          </w:tcPr>
          <w:p w14:paraId="6A3BD4DB" w14:textId="4AF41EE5" w:rsidR="00892227" w:rsidRPr="000F043F" w:rsidRDefault="00892227" w:rsidP="000F043F">
            <w:pPr>
              <w:pStyle w:val="TAL"/>
              <w:rPr>
                <w:rFonts w:cs="Arial"/>
                <w:sz w:val="16"/>
                <w:szCs w:val="16"/>
              </w:rPr>
            </w:pPr>
            <w:r w:rsidRPr="000F043F">
              <w:rPr>
                <w:rFonts w:cs="Arial"/>
                <w:sz w:val="16"/>
                <w:szCs w:val="16"/>
              </w:rPr>
              <w:t>0295</w:t>
            </w:r>
          </w:p>
        </w:tc>
        <w:tc>
          <w:tcPr>
            <w:tcW w:w="283" w:type="dxa"/>
            <w:shd w:val="solid" w:color="FFFFFF" w:fill="auto"/>
          </w:tcPr>
          <w:p w14:paraId="1461C548" w14:textId="2D3B67DE" w:rsidR="00892227" w:rsidRPr="000F043F" w:rsidRDefault="00892227" w:rsidP="000F043F">
            <w:pPr>
              <w:pStyle w:val="TAR"/>
              <w:rPr>
                <w:rFonts w:cs="Arial"/>
                <w:sz w:val="16"/>
                <w:szCs w:val="16"/>
              </w:rPr>
            </w:pPr>
            <w:r w:rsidRPr="000F043F">
              <w:rPr>
                <w:rFonts w:cs="Arial"/>
                <w:sz w:val="16"/>
                <w:szCs w:val="16"/>
              </w:rPr>
              <w:t>1</w:t>
            </w:r>
          </w:p>
        </w:tc>
        <w:tc>
          <w:tcPr>
            <w:tcW w:w="284" w:type="dxa"/>
            <w:shd w:val="solid" w:color="FFFFFF" w:fill="auto"/>
          </w:tcPr>
          <w:p w14:paraId="05DA07F8" w14:textId="7E116C52" w:rsidR="00892227" w:rsidRPr="000F043F" w:rsidRDefault="00892227" w:rsidP="000F043F">
            <w:pPr>
              <w:pStyle w:val="TAC"/>
              <w:rPr>
                <w:rFonts w:cs="Arial"/>
                <w:sz w:val="16"/>
                <w:szCs w:val="16"/>
              </w:rPr>
            </w:pPr>
            <w:r w:rsidRPr="000F043F">
              <w:rPr>
                <w:rFonts w:cs="Arial"/>
                <w:sz w:val="16"/>
                <w:szCs w:val="16"/>
              </w:rPr>
              <w:t>B</w:t>
            </w:r>
          </w:p>
        </w:tc>
        <w:tc>
          <w:tcPr>
            <w:tcW w:w="5151" w:type="dxa"/>
            <w:shd w:val="solid" w:color="FFFFFF" w:fill="auto"/>
          </w:tcPr>
          <w:p w14:paraId="18705A09" w14:textId="29CD2C9F" w:rsidR="00892227" w:rsidRPr="000F043F" w:rsidRDefault="00892227" w:rsidP="000F043F">
            <w:pPr>
              <w:pStyle w:val="TAL"/>
              <w:rPr>
                <w:rFonts w:cs="Arial"/>
                <w:sz w:val="16"/>
                <w:szCs w:val="16"/>
              </w:rPr>
            </w:pPr>
            <w:r w:rsidRPr="000F043F">
              <w:rPr>
                <w:rFonts w:cs="Arial"/>
                <w:sz w:val="16"/>
                <w:szCs w:val="16"/>
              </w:rPr>
              <w:t>Encoding of IEs for link identifier update via 5G ProSe UE-to-UE relay UE</w:t>
            </w:r>
          </w:p>
        </w:tc>
        <w:tc>
          <w:tcPr>
            <w:tcW w:w="708" w:type="dxa"/>
            <w:shd w:val="solid" w:color="FFFFFF" w:fill="auto"/>
          </w:tcPr>
          <w:p w14:paraId="293AD3CD" w14:textId="4278AED8" w:rsidR="00892227" w:rsidRPr="000F043F" w:rsidRDefault="00892227" w:rsidP="000F043F">
            <w:pPr>
              <w:pStyle w:val="TAC"/>
              <w:rPr>
                <w:rFonts w:cs="Arial"/>
                <w:sz w:val="16"/>
                <w:szCs w:val="16"/>
                <w:lang w:eastAsia="zh-CN"/>
              </w:rPr>
            </w:pPr>
            <w:r w:rsidRPr="000F043F">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0F043F" w:rsidRDefault="00481B0B" w:rsidP="000F043F">
            <w:pPr>
              <w:pStyle w:val="TAC"/>
              <w:rPr>
                <w:sz w:val="16"/>
                <w:szCs w:val="16"/>
                <w:lang w:eastAsia="zh-CN"/>
              </w:rPr>
            </w:pPr>
            <w:r w:rsidRPr="000F043F">
              <w:rPr>
                <w:sz w:val="16"/>
                <w:szCs w:val="16"/>
                <w:lang w:eastAsia="zh-CN"/>
              </w:rPr>
              <w:t>2023-06</w:t>
            </w:r>
          </w:p>
        </w:tc>
        <w:tc>
          <w:tcPr>
            <w:tcW w:w="800" w:type="dxa"/>
            <w:shd w:val="solid" w:color="FFFFFF" w:fill="auto"/>
          </w:tcPr>
          <w:p w14:paraId="2E900B42" w14:textId="745FAF2E" w:rsidR="00481B0B" w:rsidRPr="000F043F" w:rsidRDefault="00481B0B" w:rsidP="000F043F">
            <w:pPr>
              <w:pStyle w:val="TAC"/>
              <w:rPr>
                <w:lang w:eastAsia="zh-CN"/>
              </w:rPr>
            </w:pPr>
            <w:r w:rsidRPr="000F043F">
              <w:rPr>
                <w:lang w:eastAsia="zh-CN"/>
              </w:rPr>
              <w:t>CT#100</w:t>
            </w:r>
          </w:p>
        </w:tc>
        <w:tc>
          <w:tcPr>
            <w:tcW w:w="1046" w:type="dxa"/>
            <w:shd w:val="solid" w:color="FFFFFF" w:fill="auto"/>
          </w:tcPr>
          <w:p w14:paraId="670CA4FD" w14:textId="6C856843" w:rsidR="00481B0B" w:rsidRPr="000F043F" w:rsidRDefault="00481B0B" w:rsidP="000F043F">
            <w:pPr>
              <w:pStyle w:val="TAC"/>
            </w:pPr>
            <w:r w:rsidRPr="000F043F">
              <w:t>CP-231209</w:t>
            </w:r>
          </w:p>
        </w:tc>
        <w:tc>
          <w:tcPr>
            <w:tcW w:w="567" w:type="dxa"/>
            <w:shd w:val="solid" w:color="FFFFFF" w:fill="auto"/>
          </w:tcPr>
          <w:p w14:paraId="6B2258B9" w14:textId="7B016624" w:rsidR="00481B0B" w:rsidRPr="000F043F" w:rsidRDefault="00481B0B" w:rsidP="000F043F">
            <w:pPr>
              <w:pStyle w:val="TAL"/>
              <w:rPr>
                <w:rFonts w:cs="Arial"/>
                <w:sz w:val="16"/>
                <w:szCs w:val="16"/>
              </w:rPr>
            </w:pPr>
            <w:r w:rsidRPr="000F043F">
              <w:rPr>
                <w:rFonts w:cs="Arial"/>
                <w:sz w:val="16"/>
                <w:szCs w:val="16"/>
              </w:rPr>
              <w:t>0296</w:t>
            </w:r>
          </w:p>
        </w:tc>
        <w:tc>
          <w:tcPr>
            <w:tcW w:w="283" w:type="dxa"/>
            <w:shd w:val="solid" w:color="FFFFFF" w:fill="auto"/>
          </w:tcPr>
          <w:p w14:paraId="1FB290BE" w14:textId="3B2511D8" w:rsidR="00481B0B" w:rsidRPr="000F043F" w:rsidRDefault="00481B0B" w:rsidP="000F043F">
            <w:pPr>
              <w:pStyle w:val="TAR"/>
              <w:rPr>
                <w:rFonts w:cs="Arial"/>
                <w:sz w:val="16"/>
                <w:szCs w:val="16"/>
              </w:rPr>
            </w:pPr>
            <w:r w:rsidRPr="000F043F">
              <w:rPr>
                <w:rFonts w:cs="Arial"/>
                <w:sz w:val="16"/>
                <w:szCs w:val="16"/>
              </w:rPr>
              <w:t>1</w:t>
            </w:r>
          </w:p>
        </w:tc>
        <w:tc>
          <w:tcPr>
            <w:tcW w:w="284" w:type="dxa"/>
            <w:shd w:val="solid" w:color="FFFFFF" w:fill="auto"/>
          </w:tcPr>
          <w:p w14:paraId="20679348" w14:textId="28B52E57" w:rsidR="00481B0B" w:rsidRPr="000F043F" w:rsidRDefault="00481B0B" w:rsidP="000F043F">
            <w:pPr>
              <w:pStyle w:val="TAC"/>
              <w:rPr>
                <w:rFonts w:cs="Arial"/>
                <w:sz w:val="16"/>
                <w:szCs w:val="16"/>
              </w:rPr>
            </w:pPr>
            <w:r w:rsidRPr="000F043F">
              <w:rPr>
                <w:rFonts w:cs="Arial"/>
                <w:sz w:val="16"/>
                <w:szCs w:val="16"/>
              </w:rPr>
              <w:t>B</w:t>
            </w:r>
          </w:p>
        </w:tc>
        <w:tc>
          <w:tcPr>
            <w:tcW w:w="5151" w:type="dxa"/>
            <w:shd w:val="solid" w:color="FFFFFF" w:fill="auto"/>
          </w:tcPr>
          <w:p w14:paraId="4089E4DB" w14:textId="3BCF4D60" w:rsidR="00481B0B" w:rsidRPr="000F043F" w:rsidRDefault="00481B0B" w:rsidP="000F043F">
            <w:pPr>
              <w:pStyle w:val="TAL"/>
              <w:rPr>
                <w:rFonts w:cs="Arial"/>
                <w:sz w:val="16"/>
                <w:szCs w:val="16"/>
              </w:rPr>
            </w:pPr>
            <w:r w:rsidRPr="000F043F">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0F043F" w:rsidRDefault="00481B0B" w:rsidP="000F043F">
            <w:pPr>
              <w:pStyle w:val="TAC"/>
              <w:rPr>
                <w:rFonts w:cs="Arial"/>
                <w:sz w:val="16"/>
                <w:szCs w:val="16"/>
                <w:lang w:eastAsia="zh-CN"/>
              </w:rPr>
            </w:pPr>
            <w:r w:rsidRPr="000F043F">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0F043F" w:rsidRDefault="00543C7A" w:rsidP="000F043F">
            <w:pPr>
              <w:pStyle w:val="TAC"/>
              <w:rPr>
                <w:sz w:val="16"/>
                <w:szCs w:val="16"/>
                <w:lang w:eastAsia="zh-CN"/>
              </w:rPr>
            </w:pPr>
            <w:r w:rsidRPr="000F043F">
              <w:rPr>
                <w:sz w:val="16"/>
                <w:szCs w:val="16"/>
                <w:lang w:eastAsia="zh-CN"/>
              </w:rPr>
              <w:t>2023-06</w:t>
            </w:r>
          </w:p>
        </w:tc>
        <w:tc>
          <w:tcPr>
            <w:tcW w:w="800" w:type="dxa"/>
            <w:shd w:val="solid" w:color="FFFFFF" w:fill="auto"/>
          </w:tcPr>
          <w:p w14:paraId="52393F8E" w14:textId="1B168262" w:rsidR="00543C7A" w:rsidRPr="000F043F" w:rsidRDefault="00543C7A" w:rsidP="000F043F">
            <w:pPr>
              <w:pStyle w:val="TAC"/>
              <w:rPr>
                <w:lang w:eastAsia="zh-CN"/>
              </w:rPr>
            </w:pPr>
            <w:r w:rsidRPr="000F043F">
              <w:rPr>
                <w:lang w:eastAsia="zh-CN"/>
              </w:rPr>
              <w:t>CT#100</w:t>
            </w:r>
          </w:p>
        </w:tc>
        <w:tc>
          <w:tcPr>
            <w:tcW w:w="1046" w:type="dxa"/>
            <w:shd w:val="solid" w:color="FFFFFF" w:fill="auto"/>
          </w:tcPr>
          <w:p w14:paraId="79481162" w14:textId="53461C85" w:rsidR="00543C7A" w:rsidRPr="000F043F" w:rsidRDefault="00543C7A" w:rsidP="000F043F">
            <w:pPr>
              <w:pStyle w:val="TAC"/>
            </w:pPr>
            <w:r w:rsidRPr="000F043F">
              <w:t>CP-231209</w:t>
            </w:r>
          </w:p>
        </w:tc>
        <w:tc>
          <w:tcPr>
            <w:tcW w:w="567" w:type="dxa"/>
            <w:shd w:val="solid" w:color="FFFFFF" w:fill="auto"/>
          </w:tcPr>
          <w:p w14:paraId="5CCFE4E5" w14:textId="5AB6CF32" w:rsidR="00543C7A" w:rsidRPr="000F043F" w:rsidRDefault="00543C7A" w:rsidP="000F043F">
            <w:pPr>
              <w:pStyle w:val="TAL"/>
              <w:rPr>
                <w:rFonts w:cs="Arial"/>
                <w:sz w:val="16"/>
                <w:szCs w:val="16"/>
              </w:rPr>
            </w:pPr>
            <w:r w:rsidRPr="000F043F">
              <w:rPr>
                <w:rFonts w:cs="Arial"/>
                <w:sz w:val="16"/>
                <w:szCs w:val="16"/>
              </w:rPr>
              <w:t>0310</w:t>
            </w:r>
          </w:p>
        </w:tc>
        <w:tc>
          <w:tcPr>
            <w:tcW w:w="283" w:type="dxa"/>
            <w:shd w:val="solid" w:color="FFFFFF" w:fill="auto"/>
          </w:tcPr>
          <w:p w14:paraId="2E8D0E9E" w14:textId="20391259" w:rsidR="00543C7A" w:rsidRPr="000F043F" w:rsidRDefault="00543C7A" w:rsidP="000F043F">
            <w:pPr>
              <w:pStyle w:val="TAR"/>
              <w:rPr>
                <w:rFonts w:cs="Arial"/>
                <w:sz w:val="16"/>
                <w:szCs w:val="16"/>
              </w:rPr>
            </w:pPr>
            <w:r w:rsidRPr="000F043F">
              <w:rPr>
                <w:rFonts w:cs="Arial"/>
                <w:sz w:val="16"/>
                <w:szCs w:val="16"/>
              </w:rPr>
              <w:t>1</w:t>
            </w:r>
          </w:p>
        </w:tc>
        <w:tc>
          <w:tcPr>
            <w:tcW w:w="284" w:type="dxa"/>
            <w:shd w:val="solid" w:color="FFFFFF" w:fill="auto"/>
          </w:tcPr>
          <w:p w14:paraId="74768CAD" w14:textId="7AE145F1" w:rsidR="00543C7A" w:rsidRPr="000F043F" w:rsidRDefault="00543C7A" w:rsidP="000F043F">
            <w:pPr>
              <w:pStyle w:val="TAC"/>
              <w:rPr>
                <w:rFonts w:cs="Arial"/>
                <w:sz w:val="16"/>
                <w:szCs w:val="16"/>
              </w:rPr>
            </w:pPr>
            <w:r w:rsidRPr="000F043F">
              <w:rPr>
                <w:rFonts w:cs="Arial"/>
                <w:sz w:val="16"/>
                <w:szCs w:val="16"/>
              </w:rPr>
              <w:t>B</w:t>
            </w:r>
          </w:p>
        </w:tc>
        <w:tc>
          <w:tcPr>
            <w:tcW w:w="5151" w:type="dxa"/>
            <w:shd w:val="solid" w:color="FFFFFF" w:fill="auto"/>
          </w:tcPr>
          <w:p w14:paraId="02FFBB6B" w14:textId="176F7FA9" w:rsidR="00543C7A" w:rsidRPr="000F043F" w:rsidRDefault="00543C7A" w:rsidP="000F043F">
            <w:pPr>
              <w:pStyle w:val="TAL"/>
              <w:rPr>
                <w:rFonts w:cs="Arial"/>
                <w:sz w:val="16"/>
                <w:szCs w:val="16"/>
              </w:rPr>
            </w:pPr>
            <w:r w:rsidRPr="000F043F">
              <w:rPr>
                <w:rFonts w:cs="Arial"/>
                <w:sz w:val="16"/>
                <w:szCs w:val="16"/>
              </w:rPr>
              <w:t>Update to U2U relay discovery procedures</w:t>
            </w:r>
          </w:p>
        </w:tc>
        <w:tc>
          <w:tcPr>
            <w:tcW w:w="708" w:type="dxa"/>
            <w:shd w:val="solid" w:color="FFFFFF" w:fill="auto"/>
          </w:tcPr>
          <w:p w14:paraId="27C5A102" w14:textId="4186F239" w:rsidR="00543C7A" w:rsidRPr="000F043F" w:rsidRDefault="00543C7A" w:rsidP="000F043F">
            <w:pPr>
              <w:pStyle w:val="TAC"/>
              <w:rPr>
                <w:rFonts w:cs="Arial"/>
                <w:sz w:val="16"/>
                <w:szCs w:val="16"/>
                <w:lang w:eastAsia="zh-CN"/>
              </w:rPr>
            </w:pPr>
            <w:r w:rsidRPr="000F043F">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0F043F" w:rsidRDefault="00CE57C3" w:rsidP="000F043F">
            <w:pPr>
              <w:pStyle w:val="TAC"/>
              <w:rPr>
                <w:sz w:val="16"/>
                <w:szCs w:val="16"/>
                <w:lang w:eastAsia="zh-CN"/>
              </w:rPr>
            </w:pPr>
            <w:r w:rsidRPr="000F043F">
              <w:rPr>
                <w:sz w:val="16"/>
                <w:szCs w:val="16"/>
                <w:lang w:eastAsia="zh-CN"/>
              </w:rPr>
              <w:t>2023-06</w:t>
            </w:r>
          </w:p>
        </w:tc>
        <w:tc>
          <w:tcPr>
            <w:tcW w:w="800" w:type="dxa"/>
            <w:shd w:val="solid" w:color="FFFFFF" w:fill="auto"/>
          </w:tcPr>
          <w:p w14:paraId="347C471D" w14:textId="2E54322F" w:rsidR="00CE57C3" w:rsidRPr="000F043F" w:rsidRDefault="00CE57C3" w:rsidP="000F043F">
            <w:pPr>
              <w:pStyle w:val="TAC"/>
              <w:rPr>
                <w:lang w:eastAsia="zh-CN"/>
              </w:rPr>
            </w:pPr>
            <w:r w:rsidRPr="000F043F">
              <w:rPr>
                <w:lang w:eastAsia="zh-CN"/>
              </w:rPr>
              <w:t>CT#100</w:t>
            </w:r>
          </w:p>
        </w:tc>
        <w:tc>
          <w:tcPr>
            <w:tcW w:w="1046" w:type="dxa"/>
            <w:shd w:val="solid" w:color="FFFFFF" w:fill="auto"/>
          </w:tcPr>
          <w:p w14:paraId="1EC0E0FB" w14:textId="4AA713D2" w:rsidR="00CE57C3" w:rsidRPr="000F043F" w:rsidRDefault="00CE57C3" w:rsidP="000F043F">
            <w:pPr>
              <w:pStyle w:val="TAC"/>
            </w:pPr>
            <w:r w:rsidRPr="000F043F">
              <w:t>CP-231209</w:t>
            </w:r>
          </w:p>
        </w:tc>
        <w:tc>
          <w:tcPr>
            <w:tcW w:w="567" w:type="dxa"/>
            <w:shd w:val="solid" w:color="FFFFFF" w:fill="auto"/>
          </w:tcPr>
          <w:p w14:paraId="6883AE8F" w14:textId="22BDCFD3" w:rsidR="00CE57C3" w:rsidRPr="000F043F" w:rsidRDefault="00CE57C3" w:rsidP="000F043F">
            <w:pPr>
              <w:pStyle w:val="TAL"/>
              <w:rPr>
                <w:rFonts w:cs="Arial"/>
                <w:sz w:val="16"/>
                <w:szCs w:val="16"/>
              </w:rPr>
            </w:pPr>
            <w:r w:rsidRPr="000F043F">
              <w:rPr>
                <w:rFonts w:cs="Arial"/>
                <w:sz w:val="16"/>
                <w:szCs w:val="16"/>
              </w:rPr>
              <w:t>0311</w:t>
            </w:r>
          </w:p>
        </w:tc>
        <w:tc>
          <w:tcPr>
            <w:tcW w:w="283" w:type="dxa"/>
            <w:shd w:val="solid" w:color="FFFFFF" w:fill="auto"/>
          </w:tcPr>
          <w:p w14:paraId="1ECC98B1" w14:textId="6B3A31BD" w:rsidR="00CE57C3" w:rsidRPr="000F043F" w:rsidRDefault="00CE57C3" w:rsidP="000F043F">
            <w:pPr>
              <w:pStyle w:val="TAR"/>
              <w:rPr>
                <w:rFonts w:cs="Arial"/>
                <w:sz w:val="16"/>
                <w:szCs w:val="16"/>
              </w:rPr>
            </w:pPr>
            <w:r w:rsidRPr="000F043F">
              <w:rPr>
                <w:rFonts w:cs="Arial"/>
                <w:sz w:val="16"/>
                <w:szCs w:val="16"/>
              </w:rPr>
              <w:t>1</w:t>
            </w:r>
          </w:p>
        </w:tc>
        <w:tc>
          <w:tcPr>
            <w:tcW w:w="284" w:type="dxa"/>
            <w:shd w:val="solid" w:color="FFFFFF" w:fill="auto"/>
          </w:tcPr>
          <w:p w14:paraId="2A0A71A1" w14:textId="51233411" w:rsidR="00CE57C3" w:rsidRPr="000F043F" w:rsidRDefault="00CE57C3" w:rsidP="000F043F">
            <w:pPr>
              <w:pStyle w:val="TAC"/>
              <w:rPr>
                <w:rFonts w:cs="Arial"/>
                <w:sz w:val="16"/>
                <w:szCs w:val="16"/>
              </w:rPr>
            </w:pPr>
            <w:r w:rsidRPr="000F043F">
              <w:rPr>
                <w:rFonts w:cs="Arial"/>
                <w:sz w:val="16"/>
                <w:szCs w:val="16"/>
              </w:rPr>
              <w:t>B</w:t>
            </w:r>
          </w:p>
        </w:tc>
        <w:tc>
          <w:tcPr>
            <w:tcW w:w="5151" w:type="dxa"/>
            <w:shd w:val="solid" w:color="FFFFFF" w:fill="auto"/>
          </w:tcPr>
          <w:p w14:paraId="6DB5F139" w14:textId="36FC6B30" w:rsidR="00CE57C3" w:rsidRPr="000F043F" w:rsidRDefault="00CE57C3" w:rsidP="000F043F">
            <w:pPr>
              <w:pStyle w:val="TAL"/>
              <w:rPr>
                <w:rFonts w:cs="Arial"/>
                <w:sz w:val="16"/>
                <w:szCs w:val="16"/>
              </w:rPr>
            </w:pPr>
            <w:r w:rsidRPr="000F043F">
              <w:rPr>
                <w:rFonts w:cs="Arial"/>
                <w:sz w:val="16"/>
                <w:szCs w:val="16"/>
              </w:rPr>
              <w:t>Update to 5G ProSe direct link establishment procedure for U2U relay</w:t>
            </w:r>
          </w:p>
        </w:tc>
        <w:tc>
          <w:tcPr>
            <w:tcW w:w="708" w:type="dxa"/>
            <w:shd w:val="solid" w:color="FFFFFF" w:fill="auto"/>
          </w:tcPr>
          <w:p w14:paraId="77F3F956" w14:textId="4BD195AC" w:rsidR="00CE57C3" w:rsidRPr="000F043F" w:rsidRDefault="00CE57C3" w:rsidP="000F043F">
            <w:pPr>
              <w:pStyle w:val="TAC"/>
              <w:rPr>
                <w:rFonts w:cs="Arial"/>
                <w:sz w:val="16"/>
                <w:szCs w:val="16"/>
                <w:lang w:eastAsia="zh-CN"/>
              </w:rPr>
            </w:pPr>
            <w:r w:rsidRPr="000F043F">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0F043F" w:rsidRDefault="00180720" w:rsidP="000F043F">
            <w:pPr>
              <w:pStyle w:val="TAC"/>
              <w:rPr>
                <w:sz w:val="16"/>
                <w:szCs w:val="16"/>
                <w:lang w:eastAsia="zh-CN"/>
              </w:rPr>
            </w:pPr>
            <w:r w:rsidRPr="000F043F">
              <w:rPr>
                <w:sz w:val="16"/>
                <w:szCs w:val="16"/>
                <w:lang w:eastAsia="zh-CN"/>
              </w:rPr>
              <w:t>2023-06</w:t>
            </w:r>
          </w:p>
        </w:tc>
        <w:tc>
          <w:tcPr>
            <w:tcW w:w="800" w:type="dxa"/>
            <w:shd w:val="solid" w:color="FFFFFF" w:fill="auto"/>
          </w:tcPr>
          <w:p w14:paraId="1720985D" w14:textId="3AE41AE3" w:rsidR="00180720" w:rsidRPr="000F043F" w:rsidRDefault="00180720" w:rsidP="000F043F">
            <w:pPr>
              <w:pStyle w:val="TAC"/>
              <w:rPr>
                <w:lang w:eastAsia="zh-CN"/>
              </w:rPr>
            </w:pPr>
            <w:r w:rsidRPr="000F043F">
              <w:rPr>
                <w:lang w:eastAsia="zh-CN"/>
              </w:rPr>
              <w:t>CT#100</w:t>
            </w:r>
          </w:p>
        </w:tc>
        <w:tc>
          <w:tcPr>
            <w:tcW w:w="1046" w:type="dxa"/>
            <w:shd w:val="solid" w:color="FFFFFF" w:fill="auto"/>
          </w:tcPr>
          <w:p w14:paraId="5881E945" w14:textId="7C079763" w:rsidR="00180720" w:rsidRPr="000F043F" w:rsidRDefault="00B8300D" w:rsidP="000F043F">
            <w:pPr>
              <w:pStyle w:val="TAC"/>
            </w:pPr>
            <w:r w:rsidRPr="000F043F">
              <w:t>CP-231209</w:t>
            </w:r>
          </w:p>
        </w:tc>
        <w:tc>
          <w:tcPr>
            <w:tcW w:w="567" w:type="dxa"/>
            <w:shd w:val="solid" w:color="FFFFFF" w:fill="auto"/>
          </w:tcPr>
          <w:p w14:paraId="0ADEF2D5" w14:textId="6D2CDF45" w:rsidR="00180720" w:rsidRPr="000F043F" w:rsidRDefault="00180720" w:rsidP="000F043F">
            <w:pPr>
              <w:pStyle w:val="TAL"/>
              <w:rPr>
                <w:rFonts w:cs="Arial"/>
                <w:sz w:val="16"/>
                <w:szCs w:val="16"/>
              </w:rPr>
            </w:pPr>
            <w:r w:rsidRPr="000F043F">
              <w:rPr>
                <w:rFonts w:cs="Arial"/>
                <w:sz w:val="16"/>
                <w:szCs w:val="16"/>
              </w:rPr>
              <w:t>0314</w:t>
            </w:r>
          </w:p>
        </w:tc>
        <w:tc>
          <w:tcPr>
            <w:tcW w:w="283" w:type="dxa"/>
            <w:shd w:val="solid" w:color="FFFFFF" w:fill="auto"/>
          </w:tcPr>
          <w:p w14:paraId="26168509" w14:textId="0D010776" w:rsidR="00180720" w:rsidRPr="000F043F" w:rsidRDefault="00180720" w:rsidP="000F043F">
            <w:pPr>
              <w:pStyle w:val="TAR"/>
              <w:rPr>
                <w:rFonts w:cs="Arial"/>
                <w:sz w:val="16"/>
                <w:szCs w:val="16"/>
              </w:rPr>
            </w:pPr>
            <w:r w:rsidRPr="000F043F">
              <w:rPr>
                <w:rFonts w:cs="Arial"/>
                <w:sz w:val="16"/>
                <w:szCs w:val="16"/>
              </w:rPr>
              <w:t>1</w:t>
            </w:r>
          </w:p>
        </w:tc>
        <w:tc>
          <w:tcPr>
            <w:tcW w:w="284" w:type="dxa"/>
            <w:shd w:val="solid" w:color="FFFFFF" w:fill="auto"/>
          </w:tcPr>
          <w:p w14:paraId="48FA71D3" w14:textId="67B5FF73" w:rsidR="00180720" w:rsidRPr="000F043F" w:rsidRDefault="00180720" w:rsidP="000F043F">
            <w:pPr>
              <w:pStyle w:val="TAC"/>
              <w:rPr>
                <w:rFonts w:cs="Arial"/>
                <w:sz w:val="16"/>
                <w:szCs w:val="16"/>
              </w:rPr>
            </w:pPr>
            <w:r w:rsidRPr="000F043F">
              <w:rPr>
                <w:rFonts w:cs="Arial"/>
                <w:sz w:val="16"/>
                <w:szCs w:val="16"/>
              </w:rPr>
              <w:t>D</w:t>
            </w:r>
          </w:p>
        </w:tc>
        <w:tc>
          <w:tcPr>
            <w:tcW w:w="5151" w:type="dxa"/>
            <w:shd w:val="solid" w:color="FFFFFF" w:fill="auto"/>
          </w:tcPr>
          <w:p w14:paraId="4AED9766" w14:textId="0E8AF8D0" w:rsidR="00180720" w:rsidRPr="000F043F" w:rsidRDefault="00180720" w:rsidP="000F043F">
            <w:pPr>
              <w:pStyle w:val="TAL"/>
              <w:rPr>
                <w:rFonts w:cs="Arial"/>
                <w:sz w:val="16"/>
                <w:szCs w:val="16"/>
              </w:rPr>
            </w:pPr>
            <w:r w:rsidRPr="000F043F">
              <w:rPr>
                <w:rFonts w:cs="Arial"/>
                <w:sz w:val="16"/>
                <w:szCs w:val="16"/>
              </w:rPr>
              <w:t>Editorial modification to U2U relay selection and reselection procedures</w:t>
            </w:r>
          </w:p>
        </w:tc>
        <w:tc>
          <w:tcPr>
            <w:tcW w:w="708" w:type="dxa"/>
            <w:shd w:val="solid" w:color="FFFFFF" w:fill="auto"/>
          </w:tcPr>
          <w:p w14:paraId="17D6058A" w14:textId="7B1B69D9" w:rsidR="00180720" w:rsidRPr="000F043F" w:rsidRDefault="00180720" w:rsidP="000F043F">
            <w:pPr>
              <w:pStyle w:val="TAC"/>
              <w:rPr>
                <w:rFonts w:cs="Arial"/>
                <w:sz w:val="16"/>
                <w:szCs w:val="16"/>
                <w:lang w:eastAsia="zh-CN"/>
              </w:rPr>
            </w:pPr>
            <w:r w:rsidRPr="000F043F">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0F043F" w:rsidRDefault="00985374" w:rsidP="000F043F">
            <w:pPr>
              <w:pStyle w:val="TAC"/>
              <w:rPr>
                <w:sz w:val="16"/>
                <w:szCs w:val="16"/>
                <w:lang w:eastAsia="zh-CN"/>
              </w:rPr>
            </w:pPr>
            <w:r w:rsidRPr="000F043F">
              <w:rPr>
                <w:sz w:val="16"/>
                <w:szCs w:val="16"/>
                <w:lang w:eastAsia="zh-CN"/>
              </w:rPr>
              <w:t>2023-06</w:t>
            </w:r>
          </w:p>
        </w:tc>
        <w:tc>
          <w:tcPr>
            <w:tcW w:w="800" w:type="dxa"/>
            <w:shd w:val="solid" w:color="FFFFFF" w:fill="auto"/>
          </w:tcPr>
          <w:p w14:paraId="3379D123" w14:textId="6BC31BB9" w:rsidR="00985374" w:rsidRPr="000F043F" w:rsidRDefault="00985374" w:rsidP="000F043F">
            <w:pPr>
              <w:pStyle w:val="TAC"/>
              <w:rPr>
                <w:lang w:eastAsia="zh-CN"/>
              </w:rPr>
            </w:pPr>
            <w:r w:rsidRPr="000F043F">
              <w:rPr>
                <w:lang w:eastAsia="zh-CN"/>
              </w:rPr>
              <w:t>CT#100</w:t>
            </w:r>
          </w:p>
        </w:tc>
        <w:tc>
          <w:tcPr>
            <w:tcW w:w="1046" w:type="dxa"/>
            <w:shd w:val="solid" w:color="FFFFFF" w:fill="auto"/>
          </w:tcPr>
          <w:p w14:paraId="63590DB8" w14:textId="6743F912" w:rsidR="00985374" w:rsidRPr="000F043F" w:rsidRDefault="00985374" w:rsidP="000F043F">
            <w:pPr>
              <w:pStyle w:val="TAC"/>
            </w:pPr>
            <w:r w:rsidRPr="000F043F">
              <w:t>CP-231209</w:t>
            </w:r>
          </w:p>
        </w:tc>
        <w:tc>
          <w:tcPr>
            <w:tcW w:w="567" w:type="dxa"/>
            <w:shd w:val="solid" w:color="FFFFFF" w:fill="auto"/>
          </w:tcPr>
          <w:p w14:paraId="6A703C29" w14:textId="6E1EFF39" w:rsidR="00985374" w:rsidRPr="000F043F" w:rsidRDefault="00985374" w:rsidP="000F043F">
            <w:pPr>
              <w:pStyle w:val="TAL"/>
              <w:rPr>
                <w:rFonts w:cs="Arial"/>
                <w:sz w:val="16"/>
                <w:szCs w:val="16"/>
              </w:rPr>
            </w:pPr>
            <w:r w:rsidRPr="000F043F">
              <w:rPr>
                <w:rFonts w:cs="Arial"/>
                <w:sz w:val="16"/>
                <w:szCs w:val="16"/>
              </w:rPr>
              <w:t>0332</w:t>
            </w:r>
          </w:p>
        </w:tc>
        <w:tc>
          <w:tcPr>
            <w:tcW w:w="283" w:type="dxa"/>
            <w:shd w:val="solid" w:color="FFFFFF" w:fill="auto"/>
          </w:tcPr>
          <w:p w14:paraId="6EC0D572" w14:textId="65B9D9E0" w:rsidR="00985374" w:rsidRPr="000F043F" w:rsidRDefault="00985374" w:rsidP="000F043F">
            <w:pPr>
              <w:pStyle w:val="TAR"/>
              <w:rPr>
                <w:rFonts w:cs="Arial"/>
                <w:sz w:val="16"/>
                <w:szCs w:val="16"/>
              </w:rPr>
            </w:pPr>
            <w:r w:rsidRPr="000F043F">
              <w:rPr>
                <w:rFonts w:cs="Arial"/>
                <w:sz w:val="16"/>
                <w:szCs w:val="16"/>
              </w:rPr>
              <w:t>1</w:t>
            </w:r>
          </w:p>
        </w:tc>
        <w:tc>
          <w:tcPr>
            <w:tcW w:w="284" w:type="dxa"/>
            <w:shd w:val="solid" w:color="FFFFFF" w:fill="auto"/>
          </w:tcPr>
          <w:p w14:paraId="76C96D79" w14:textId="0CFB5576" w:rsidR="00985374" w:rsidRPr="000F043F" w:rsidRDefault="00985374" w:rsidP="000F043F">
            <w:pPr>
              <w:pStyle w:val="TAC"/>
              <w:rPr>
                <w:rFonts w:cs="Arial"/>
                <w:sz w:val="16"/>
                <w:szCs w:val="16"/>
              </w:rPr>
            </w:pPr>
            <w:r w:rsidRPr="000F043F">
              <w:rPr>
                <w:rFonts w:cs="Arial"/>
                <w:sz w:val="16"/>
                <w:szCs w:val="16"/>
              </w:rPr>
              <w:t>B</w:t>
            </w:r>
          </w:p>
        </w:tc>
        <w:tc>
          <w:tcPr>
            <w:tcW w:w="5151" w:type="dxa"/>
            <w:shd w:val="solid" w:color="FFFFFF" w:fill="auto"/>
          </w:tcPr>
          <w:p w14:paraId="2879ACED" w14:textId="765181E3" w:rsidR="00985374" w:rsidRPr="000F043F" w:rsidRDefault="00985374" w:rsidP="000F043F">
            <w:pPr>
              <w:pStyle w:val="TAL"/>
              <w:rPr>
                <w:rFonts w:cs="Arial"/>
                <w:sz w:val="16"/>
                <w:szCs w:val="16"/>
              </w:rPr>
            </w:pPr>
            <w:r w:rsidRPr="000F043F">
              <w:rPr>
                <w:rFonts w:cs="Arial"/>
                <w:sz w:val="16"/>
                <w:szCs w:val="16"/>
              </w:rPr>
              <w:t>Update to ProSe direct link modification messages for U2U relay</w:t>
            </w:r>
          </w:p>
        </w:tc>
        <w:tc>
          <w:tcPr>
            <w:tcW w:w="708" w:type="dxa"/>
            <w:shd w:val="solid" w:color="FFFFFF" w:fill="auto"/>
          </w:tcPr>
          <w:p w14:paraId="5EEBBE36" w14:textId="315B27E0" w:rsidR="00985374" w:rsidRPr="000F043F" w:rsidRDefault="00985374" w:rsidP="000F043F">
            <w:pPr>
              <w:pStyle w:val="TAC"/>
              <w:rPr>
                <w:rFonts w:cs="Arial"/>
                <w:sz w:val="16"/>
                <w:szCs w:val="16"/>
                <w:lang w:eastAsia="zh-CN"/>
              </w:rPr>
            </w:pPr>
            <w:r w:rsidRPr="000F043F">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0F043F" w:rsidRDefault="00050F9A" w:rsidP="000F043F">
            <w:pPr>
              <w:pStyle w:val="TAC"/>
              <w:rPr>
                <w:sz w:val="16"/>
                <w:szCs w:val="16"/>
                <w:lang w:eastAsia="zh-CN"/>
              </w:rPr>
            </w:pPr>
            <w:r w:rsidRPr="000F043F">
              <w:rPr>
                <w:sz w:val="16"/>
                <w:szCs w:val="16"/>
                <w:lang w:eastAsia="zh-CN"/>
              </w:rPr>
              <w:t>2023-06</w:t>
            </w:r>
          </w:p>
        </w:tc>
        <w:tc>
          <w:tcPr>
            <w:tcW w:w="800" w:type="dxa"/>
            <w:shd w:val="solid" w:color="FFFFFF" w:fill="auto"/>
          </w:tcPr>
          <w:p w14:paraId="4B3F2D8B" w14:textId="7236B1E8" w:rsidR="00050F9A" w:rsidRPr="000F043F" w:rsidRDefault="00050F9A" w:rsidP="000F043F">
            <w:pPr>
              <w:pStyle w:val="TAC"/>
              <w:rPr>
                <w:lang w:eastAsia="zh-CN"/>
              </w:rPr>
            </w:pPr>
            <w:r w:rsidRPr="000F043F">
              <w:rPr>
                <w:lang w:eastAsia="zh-CN"/>
              </w:rPr>
              <w:t>CT#100</w:t>
            </w:r>
          </w:p>
        </w:tc>
        <w:tc>
          <w:tcPr>
            <w:tcW w:w="1046" w:type="dxa"/>
            <w:shd w:val="solid" w:color="FFFFFF" w:fill="auto"/>
          </w:tcPr>
          <w:p w14:paraId="51C30D67" w14:textId="6A5206BC" w:rsidR="00050F9A" w:rsidRPr="000F043F" w:rsidRDefault="00050F9A" w:rsidP="000F043F">
            <w:pPr>
              <w:pStyle w:val="TAC"/>
            </w:pPr>
            <w:r w:rsidRPr="000F043F">
              <w:t>CP-231209</w:t>
            </w:r>
          </w:p>
        </w:tc>
        <w:tc>
          <w:tcPr>
            <w:tcW w:w="567" w:type="dxa"/>
            <w:shd w:val="solid" w:color="FFFFFF" w:fill="auto"/>
          </w:tcPr>
          <w:p w14:paraId="42E61570" w14:textId="3515AEBC" w:rsidR="00050F9A" w:rsidRPr="000F043F" w:rsidRDefault="00050F9A" w:rsidP="000F043F">
            <w:pPr>
              <w:pStyle w:val="TAL"/>
              <w:rPr>
                <w:rFonts w:cs="Arial"/>
                <w:sz w:val="16"/>
                <w:szCs w:val="16"/>
              </w:rPr>
            </w:pPr>
            <w:r w:rsidRPr="000F043F">
              <w:rPr>
                <w:rFonts w:cs="Arial"/>
                <w:sz w:val="16"/>
                <w:szCs w:val="16"/>
              </w:rPr>
              <w:t>0306</w:t>
            </w:r>
          </w:p>
        </w:tc>
        <w:tc>
          <w:tcPr>
            <w:tcW w:w="283" w:type="dxa"/>
            <w:shd w:val="solid" w:color="FFFFFF" w:fill="auto"/>
          </w:tcPr>
          <w:p w14:paraId="0FD14E8B" w14:textId="2E1BBBE6" w:rsidR="00050F9A" w:rsidRPr="000F043F" w:rsidRDefault="00050F9A" w:rsidP="000F043F">
            <w:pPr>
              <w:pStyle w:val="TAR"/>
              <w:rPr>
                <w:rFonts w:cs="Arial"/>
                <w:sz w:val="16"/>
                <w:szCs w:val="16"/>
              </w:rPr>
            </w:pPr>
            <w:r w:rsidRPr="000F043F">
              <w:rPr>
                <w:rFonts w:cs="Arial"/>
                <w:sz w:val="16"/>
                <w:szCs w:val="16"/>
              </w:rPr>
              <w:t>2</w:t>
            </w:r>
          </w:p>
        </w:tc>
        <w:tc>
          <w:tcPr>
            <w:tcW w:w="284" w:type="dxa"/>
            <w:shd w:val="solid" w:color="FFFFFF" w:fill="auto"/>
          </w:tcPr>
          <w:p w14:paraId="6BBEF0B4" w14:textId="246136C5" w:rsidR="00050F9A" w:rsidRPr="000F043F" w:rsidRDefault="00050F9A" w:rsidP="000F043F">
            <w:pPr>
              <w:pStyle w:val="TAC"/>
              <w:rPr>
                <w:rFonts w:cs="Arial"/>
                <w:sz w:val="16"/>
                <w:szCs w:val="16"/>
              </w:rPr>
            </w:pPr>
            <w:r w:rsidRPr="000F043F">
              <w:rPr>
                <w:rFonts w:cs="Arial"/>
                <w:sz w:val="16"/>
                <w:szCs w:val="16"/>
              </w:rPr>
              <w:t>F</w:t>
            </w:r>
          </w:p>
        </w:tc>
        <w:tc>
          <w:tcPr>
            <w:tcW w:w="5151" w:type="dxa"/>
            <w:shd w:val="solid" w:color="FFFFFF" w:fill="auto"/>
          </w:tcPr>
          <w:p w14:paraId="17250ACD" w14:textId="77B5A43E" w:rsidR="00050F9A" w:rsidRPr="000F043F" w:rsidRDefault="00050F9A" w:rsidP="000F043F">
            <w:pPr>
              <w:pStyle w:val="TAL"/>
              <w:rPr>
                <w:rFonts w:cs="Arial"/>
                <w:sz w:val="16"/>
                <w:szCs w:val="16"/>
              </w:rPr>
            </w:pPr>
            <w:r w:rsidRPr="000F043F">
              <w:rPr>
                <w:rFonts w:cs="Arial"/>
                <w:sz w:val="16"/>
                <w:szCs w:val="16"/>
              </w:rPr>
              <w:t>Add PROSE UE TO UE RELAY UPDATE REJECT message</w:t>
            </w:r>
          </w:p>
        </w:tc>
        <w:tc>
          <w:tcPr>
            <w:tcW w:w="708" w:type="dxa"/>
            <w:shd w:val="solid" w:color="FFFFFF" w:fill="auto"/>
          </w:tcPr>
          <w:p w14:paraId="031C130C" w14:textId="5F53C1A9" w:rsidR="00050F9A" w:rsidRPr="000F043F" w:rsidRDefault="00050F9A" w:rsidP="000F043F">
            <w:pPr>
              <w:pStyle w:val="TAC"/>
              <w:rPr>
                <w:rFonts w:cs="Arial"/>
                <w:sz w:val="16"/>
                <w:szCs w:val="16"/>
                <w:lang w:eastAsia="zh-CN"/>
              </w:rPr>
            </w:pPr>
            <w:r w:rsidRPr="000F043F">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0F043F" w:rsidRDefault="00342A03" w:rsidP="000F043F">
            <w:pPr>
              <w:pStyle w:val="TAC"/>
              <w:rPr>
                <w:sz w:val="16"/>
                <w:szCs w:val="16"/>
                <w:lang w:eastAsia="zh-CN"/>
              </w:rPr>
            </w:pPr>
            <w:r w:rsidRPr="000F043F">
              <w:rPr>
                <w:sz w:val="16"/>
                <w:szCs w:val="16"/>
                <w:lang w:eastAsia="zh-CN"/>
              </w:rPr>
              <w:t>2023-06</w:t>
            </w:r>
          </w:p>
        </w:tc>
        <w:tc>
          <w:tcPr>
            <w:tcW w:w="800" w:type="dxa"/>
            <w:shd w:val="solid" w:color="FFFFFF" w:fill="auto"/>
          </w:tcPr>
          <w:p w14:paraId="0D0642BD" w14:textId="39A8DDC3" w:rsidR="00342A03" w:rsidRPr="000F043F" w:rsidRDefault="00342A03" w:rsidP="000F043F">
            <w:pPr>
              <w:pStyle w:val="TAC"/>
              <w:rPr>
                <w:lang w:eastAsia="zh-CN"/>
              </w:rPr>
            </w:pPr>
            <w:r w:rsidRPr="000F043F">
              <w:rPr>
                <w:lang w:eastAsia="zh-CN"/>
              </w:rPr>
              <w:t>CT#100</w:t>
            </w:r>
          </w:p>
        </w:tc>
        <w:tc>
          <w:tcPr>
            <w:tcW w:w="1046" w:type="dxa"/>
            <w:shd w:val="solid" w:color="FFFFFF" w:fill="auto"/>
          </w:tcPr>
          <w:p w14:paraId="443AF472" w14:textId="6D37B755" w:rsidR="00342A03" w:rsidRPr="000F043F" w:rsidRDefault="00342A03" w:rsidP="000F043F">
            <w:pPr>
              <w:pStyle w:val="TAC"/>
            </w:pPr>
            <w:r w:rsidRPr="000F043F">
              <w:t>CP-231209</w:t>
            </w:r>
          </w:p>
        </w:tc>
        <w:tc>
          <w:tcPr>
            <w:tcW w:w="567" w:type="dxa"/>
            <w:shd w:val="solid" w:color="FFFFFF" w:fill="auto"/>
          </w:tcPr>
          <w:p w14:paraId="24C0A490" w14:textId="229E15E7" w:rsidR="00342A03" w:rsidRPr="000F043F" w:rsidRDefault="00342A03" w:rsidP="000F043F">
            <w:pPr>
              <w:pStyle w:val="TAL"/>
              <w:rPr>
                <w:rFonts w:cs="Arial"/>
                <w:sz w:val="16"/>
                <w:szCs w:val="16"/>
              </w:rPr>
            </w:pPr>
            <w:r w:rsidRPr="000F043F">
              <w:rPr>
                <w:rFonts w:cs="Arial"/>
                <w:sz w:val="16"/>
                <w:szCs w:val="16"/>
              </w:rPr>
              <w:t>0334</w:t>
            </w:r>
          </w:p>
        </w:tc>
        <w:tc>
          <w:tcPr>
            <w:tcW w:w="283" w:type="dxa"/>
            <w:shd w:val="solid" w:color="FFFFFF" w:fill="auto"/>
          </w:tcPr>
          <w:p w14:paraId="0D75F86A" w14:textId="4A7B5927" w:rsidR="00342A03" w:rsidRPr="000F043F" w:rsidRDefault="00342A03" w:rsidP="000F043F">
            <w:pPr>
              <w:pStyle w:val="TAR"/>
              <w:rPr>
                <w:rFonts w:cs="Arial"/>
                <w:sz w:val="16"/>
                <w:szCs w:val="16"/>
              </w:rPr>
            </w:pPr>
            <w:r w:rsidRPr="000F043F">
              <w:rPr>
                <w:rFonts w:cs="Arial"/>
                <w:sz w:val="16"/>
                <w:szCs w:val="16"/>
              </w:rPr>
              <w:t>1</w:t>
            </w:r>
          </w:p>
        </w:tc>
        <w:tc>
          <w:tcPr>
            <w:tcW w:w="284" w:type="dxa"/>
            <w:shd w:val="solid" w:color="FFFFFF" w:fill="auto"/>
          </w:tcPr>
          <w:p w14:paraId="01C7B4A8" w14:textId="48F6DB57" w:rsidR="00342A03" w:rsidRPr="000F043F" w:rsidRDefault="00342A03" w:rsidP="000F043F">
            <w:pPr>
              <w:pStyle w:val="TAC"/>
              <w:rPr>
                <w:rFonts w:cs="Arial"/>
                <w:sz w:val="16"/>
                <w:szCs w:val="16"/>
              </w:rPr>
            </w:pPr>
            <w:r w:rsidRPr="000F043F">
              <w:rPr>
                <w:rFonts w:cs="Arial"/>
                <w:sz w:val="16"/>
                <w:szCs w:val="16"/>
              </w:rPr>
              <w:t>B</w:t>
            </w:r>
          </w:p>
        </w:tc>
        <w:tc>
          <w:tcPr>
            <w:tcW w:w="5151" w:type="dxa"/>
            <w:shd w:val="solid" w:color="FFFFFF" w:fill="auto"/>
          </w:tcPr>
          <w:p w14:paraId="656A42B5" w14:textId="2EED7A6C" w:rsidR="00342A03" w:rsidRPr="000F043F" w:rsidRDefault="00342A03" w:rsidP="000F043F">
            <w:pPr>
              <w:pStyle w:val="TAL"/>
              <w:rPr>
                <w:rFonts w:cs="Arial"/>
                <w:sz w:val="16"/>
                <w:szCs w:val="16"/>
              </w:rPr>
            </w:pPr>
            <w:r w:rsidRPr="000F043F">
              <w:rPr>
                <w:rFonts w:cs="Arial"/>
                <w:sz w:val="16"/>
                <w:szCs w:val="16"/>
              </w:rPr>
              <w:t>Provisioning RSC dedicated for emergency service</w:t>
            </w:r>
          </w:p>
        </w:tc>
        <w:tc>
          <w:tcPr>
            <w:tcW w:w="708" w:type="dxa"/>
            <w:shd w:val="solid" w:color="FFFFFF" w:fill="auto"/>
          </w:tcPr>
          <w:p w14:paraId="388E0401" w14:textId="00F09C14" w:rsidR="00342A03" w:rsidRPr="000F043F" w:rsidRDefault="00342A03" w:rsidP="000F043F">
            <w:pPr>
              <w:pStyle w:val="TAC"/>
              <w:rPr>
                <w:rFonts w:cs="Arial"/>
                <w:sz w:val="16"/>
                <w:szCs w:val="16"/>
                <w:lang w:eastAsia="zh-CN"/>
              </w:rPr>
            </w:pPr>
            <w:r w:rsidRPr="000F043F">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0F043F" w:rsidRDefault="00117801" w:rsidP="000F043F">
            <w:pPr>
              <w:pStyle w:val="TAC"/>
              <w:rPr>
                <w:sz w:val="16"/>
                <w:szCs w:val="16"/>
                <w:lang w:eastAsia="zh-CN"/>
              </w:rPr>
            </w:pPr>
            <w:r w:rsidRPr="000F043F">
              <w:rPr>
                <w:sz w:val="16"/>
                <w:szCs w:val="16"/>
                <w:lang w:eastAsia="zh-CN"/>
              </w:rPr>
              <w:t>2023-06</w:t>
            </w:r>
          </w:p>
        </w:tc>
        <w:tc>
          <w:tcPr>
            <w:tcW w:w="800" w:type="dxa"/>
            <w:shd w:val="solid" w:color="FFFFFF" w:fill="auto"/>
          </w:tcPr>
          <w:p w14:paraId="728A1CF2" w14:textId="56A2B30E" w:rsidR="00117801" w:rsidRPr="000F043F" w:rsidRDefault="00117801" w:rsidP="000F043F">
            <w:pPr>
              <w:pStyle w:val="TAC"/>
              <w:rPr>
                <w:lang w:eastAsia="zh-CN"/>
              </w:rPr>
            </w:pPr>
            <w:r w:rsidRPr="000F043F">
              <w:rPr>
                <w:lang w:eastAsia="zh-CN"/>
              </w:rPr>
              <w:t>CT#100</w:t>
            </w:r>
          </w:p>
        </w:tc>
        <w:tc>
          <w:tcPr>
            <w:tcW w:w="1046" w:type="dxa"/>
            <w:shd w:val="solid" w:color="FFFFFF" w:fill="auto"/>
          </w:tcPr>
          <w:p w14:paraId="37855C56" w14:textId="32BC93B2" w:rsidR="00117801" w:rsidRPr="000F043F" w:rsidRDefault="00117801" w:rsidP="000F043F">
            <w:pPr>
              <w:pStyle w:val="TAC"/>
            </w:pPr>
            <w:r w:rsidRPr="000F043F">
              <w:t>CP-231209</w:t>
            </w:r>
          </w:p>
        </w:tc>
        <w:tc>
          <w:tcPr>
            <w:tcW w:w="567" w:type="dxa"/>
            <w:shd w:val="solid" w:color="FFFFFF" w:fill="auto"/>
          </w:tcPr>
          <w:p w14:paraId="123422CA" w14:textId="0F7A3F5A" w:rsidR="00117801" w:rsidRPr="000F043F" w:rsidRDefault="00117801" w:rsidP="000F043F">
            <w:pPr>
              <w:pStyle w:val="TAL"/>
              <w:rPr>
                <w:rFonts w:cs="Arial"/>
                <w:sz w:val="16"/>
                <w:szCs w:val="16"/>
              </w:rPr>
            </w:pPr>
            <w:r w:rsidRPr="000F043F">
              <w:rPr>
                <w:rFonts w:cs="Arial"/>
                <w:sz w:val="16"/>
                <w:szCs w:val="16"/>
              </w:rPr>
              <w:t>0289</w:t>
            </w:r>
          </w:p>
        </w:tc>
        <w:tc>
          <w:tcPr>
            <w:tcW w:w="283" w:type="dxa"/>
            <w:shd w:val="solid" w:color="FFFFFF" w:fill="auto"/>
          </w:tcPr>
          <w:p w14:paraId="75276729" w14:textId="7D25A8FE" w:rsidR="00117801" w:rsidRPr="000F043F" w:rsidRDefault="00117801" w:rsidP="000F043F">
            <w:pPr>
              <w:pStyle w:val="TAR"/>
              <w:rPr>
                <w:rFonts w:cs="Arial"/>
                <w:sz w:val="16"/>
                <w:szCs w:val="16"/>
              </w:rPr>
            </w:pPr>
            <w:r w:rsidRPr="000F043F">
              <w:rPr>
                <w:rFonts w:cs="Arial"/>
                <w:sz w:val="16"/>
                <w:szCs w:val="16"/>
              </w:rPr>
              <w:t>1</w:t>
            </w:r>
          </w:p>
        </w:tc>
        <w:tc>
          <w:tcPr>
            <w:tcW w:w="284" w:type="dxa"/>
            <w:shd w:val="solid" w:color="FFFFFF" w:fill="auto"/>
          </w:tcPr>
          <w:p w14:paraId="03AD908D" w14:textId="4AA4F3A8" w:rsidR="00117801" w:rsidRPr="000F043F" w:rsidRDefault="00117801" w:rsidP="000F043F">
            <w:pPr>
              <w:pStyle w:val="TAC"/>
              <w:rPr>
                <w:rFonts w:cs="Arial"/>
                <w:sz w:val="16"/>
                <w:szCs w:val="16"/>
              </w:rPr>
            </w:pPr>
            <w:r w:rsidRPr="000F043F">
              <w:rPr>
                <w:rFonts w:cs="Arial"/>
                <w:sz w:val="16"/>
                <w:szCs w:val="16"/>
              </w:rPr>
              <w:t>F</w:t>
            </w:r>
          </w:p>
        </w:tc>
        <w:tc>
          <w:tcPr>
            <w:tcW w:w="5151" w:type="dxa"/>
            <w:shd w:val="solid" w:color="FFFFFF" w:fill="auto"/>
          </w:tcPr>
          <w:p w14:paraId="348F200E" w14:textId="42DAE3D5" w:rsidR="00117801" w:rsidRPr="000F043F" w:rsidRDefault="00117801" w:rsidP="000F043F">
            <w:pPr>
              <w:pStyle w:val="TAL"/>
              <w:rPr>
                <w:rFonts w:cs="Arial"/>
                <w:sz w:val="16"/>
                <w:szCs w:val="16"/>
              </w:rPr>
            </w:pPr>
            <w:r w:rsidRPr="000F043F">
              <w:rPr>
                <w:rFonts w:cs="Arial"/>
                <w:sz w:val="16"/>
                <w:szCs w:val="16"/>
              </w:rPr>
              <w:t>Cause value failure from 5G ProSe end UE</w:t>
            </w:r>
          </w:p>
        </w:tc>
        <w:tc>
          <w:tcPr>
            <w:tcW w:w="708" w:type="dxa"/>
            <w:shd w:val="solid" w:color="FFFFFF" w:fill="auto"/>
          </w:tcPr>
          <w:p w14:paraId="71CD80B7" w14:textId="2AC592AA" w:rsidR="00117801" w:rsidRPr="000F043F" w:rsidRDefault="00117801" w:rsidP="000F043F">
            <w:pPr>
              <w:pStyle w:val="TAC"/>
              <w:rPr>
                <w:rFonts w:cs="Arial"/>
                <w:sz w:val="16"/>
                <w:szCs w:val="16"/>
                <w:lang w:eastAsia="zh-CN"/>
              </w:rPr>
            </w:pPr>
            <w:r w:rsidRPr="000F043F">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0F043F" w:rsidRDefault="003D6E30" w:rsidP="000F043F">
            <w:pPr>
              <w:pStyle w:val="TAC"/>
              <w:rPr>
                <w:sz w:val="16"/>
                <w:szCs w:val="16"/>
                <w:lang w:eastAsia="zh-CN"/>
              </w:rPr>
            </w:pPr>
            <w:r w:rsidRPr="000F043F">
              <w:rPr>
                <w:sz w:val="16"/>
                <w:szCs w:val="16"/>
                <w:lang w:eastAsia="zh-CN"/>
              </w:rPr>
              <w:t>2023-06</w:t>
            </w:r>
          </w:p>
        </w:tc>
        <w:tc>
          <w:tcPr>
            <w:tcW w:w="800" w:type="dxa"/>
            <w:shd w:val="solid" w:color="FFFFFF" w:fill="auto"/>
          </w:tcPr>
          <w:p w14:paraId="6247F045" w14:textId="0315AA3D" w:rsidR="003D6E30" w:rsidRPr="000F043F" w:rsidRDefault="003D6E30" w:rsidP="000F043F">
            <w:pPr>
              <w:pStyle w:val="TAC"/>
              <w:rPr>
                <w:lang w:eastAsia="zh-CN"/>
              </w:rPr>
            </w:pPr>
            <w:r w:rsidRPr="000F043F">
              <w:rPr>
                <w:lang w:eastAsia="zh-CN"/>
              </w:rPr>
              <w:t>CT#100</w:t>
            </w:r>
          </w:p>
        </w:tc>
        <w:tc>
          <w:tcPr>
            <w:tcW w:w="1046" w:type="dxa"/>
            <w:shd w:val="solid" w:color="FFFFFF" w:fill="auto"/>
          </w:tcPr>
          <w:p w14:paraId="7CD984B8" w14:textId="54A86B3D" w:rsidR="003D6E30" w:rsidRPr="000F043F" w:rsidRDefault="003D6E30" w:rsidP="000F043F">
            <w:pPr>
              <w:pStyle w:val="TAC"/>
            </w:pPr>
            <w:r w:rsidRPr="000F043F">
              <w:t>CP-231209</w:t>
            </w:r>
          </w:p>
        </w:tc>
        <w:tc>
          <w:tcPr>
            <w:tcW w:w="567" w:type="dxa"/>
            <w:shd w:val="solid" w:color="FFFFFF" w:fill="auto"/>
          </w:tcPr>
          <w:p w14:paraId="3FC57823" w14:textId="2F1C08D2" w:rsidR="003D6E30" w:rsidRPr="000F043F" w:rsidRDefault="003D6E30" w:rsidP="000F043F">
            <w:pPr>
              <w:pStyle w:val="TAL"/>
              <w:rPr>
                <w:rFonts w:cs="Arial"/>
                <w:sz w:val="16"/>
                <w:szCs w:val="16"/>
              </w:rPr>
            </w:pPr>
            <w:r w:rsidRPr="000F043F">
              <w:rPr>
                <w:rFonts w:cs="Arial"/>
                <w:sz w:val="16"/>
                <w:szCs w:val="16"/>
              </w:rPr>
              <w:t>0288</w:t>
            </w:r>
          </w:p>
        </w:tc>
        <w:tc>
          <w:tcPr>
            <w:tcW w:w="283" w:type="dxa"/>
            <w:shd w:val="solid" w:color="FFFFFF" w:fill="auto"/>
          </w:tcPr>
          <w:p w14:paraId="159EA2C5" w14:textId="52884B22" w:rsidR="003D6E30" w:rsidRPr="000F043F" w:rsidRDefault="003D6E30" w:rsidP="000F043F">
            <w:pPr>
              <w:pStyle w:val="TAR"/>
              <w:rPr>
                <w:rFonts w:cs="Arial"/>
                <w:sz w:val="16"/>
                <w:szCs w:val="16"/>
              </w:rPr>
            </w:pPr>
            <w:r w:rsidRPr="000F043F">
              <w:rPr>
                <w:rFonts w:cs="Arial"/>
                <w:sz w:val="16"/>
                <w:szCs w:val="16"/>
              </w:rPr>
              <w:t>1</w:t>
            </w:r>
          </w:p>
        </w:tc>
        <w:tc>
          <w:tcPr>
            <w:tcW w:w="284" w:type="dxa"/>
            <w:shd w:val="solid" w:color="FFFFFF" w:fill="auto"/>
          </w:tcPr>
          <w:p w14:paraId="01D7210F" w14:textId="3D8E2167" w:rsidR="003D6E30" w:rsidRPr="000F043F" w:rsidRDefault="003D6E30" w:rsidP="000F043F">
            <w:pPr>
              <w:pStyle w:val="TAC"/>
              <w:rPr>
                <w:rFonts w:cs="Arial"/>
                <w:sz w:val="16"/>
                <w:szCs w:val="16"/>
              </w:rPr>
            </w:pPr>
            <w:r w:rsidRPr="000F043F">
              <w:rPr>
                <w:rFonts w:cs="Arial"/>
                <w:sz w:val="16"/>
                <w:szCs w:val="16"/>
              </w:rPr>
              <w:t>B</w:t>
            </w:r>
          </w:p>
        </w:tc>
        <w:tc>
          <w:tcPr>
            <w:tcW w:w="5151" w:type="dxa"/>
            <w:shd w:val="solid" w:color="FFFFFF" w:fill="auto"/>
          </w:tcPr>
          <w:p w14:paraId="351BE67C" w14:textId="5487A501" w:rsidR="003D6E30" w:rsidRPr="000F043F" w:rsidRDefault="003D6E30" w:rsidP="000F043F">
            <w:pPr>
              <w:pStyle w:val="TAL"/>
              <w:rPr>
                <w:rFonts w:cs="Arial"/>
                <w:sz w:val="16"/>
                <w:szCs w:val="16"/>
              </w:rPr>
            </w:pPr>
            <w:r w:rsidRPr="000F043F">
              <w:rPr>
                <w:rFonts w:cs="Arial"/>
                <w:sz w:val="16"/>
                <w:szCs w:val="16"/>
              </w:rPr>
              <w:t>Updates on path switching procedure between Uu and PC5</w:t>
            </w:r>
          </w:p>
        </w:tc>
        <w:tc>
          <w:tcPr>
            <w:tcW w:w="708" w:type="dxa"/>
            <w:shd w:val="solid" w:color="FFFFFF" w:fill="auto"/>
          </w:tcPr>
          <w:p w14:paraId="0A65F912" w14:textId="77B4BD14" w:rsidR="003D6E30" w:rsidRPr="000F043F" w:rsidRDefault="003D6E30" w:rsidP="000F043F">
            <w:pPr>
              <w:pStyle w:val="TAC"/>
              <w:rPr>
                <w:rFonts w:cs="Arial"/>
                <w:sz w:val="16"/>
                <w:szCs w:val="16"/>
                <w:lang w:eastAsia="zh-CN"/>
              </w:rPr>
            </w:pPr>
            <w:r w:rsidRPr="000F043F">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0F043F" w:rsidRDefault="00960DB6" w:rsidP="000F043F">
            <w:pPr>
              <w:pStyle w:val="TAC"/>
              <w:rPr>
                <w:sz w:val="16"/>
                <w:szCs w:val="16"/>
                <w:lang w:eastAsia="zh-CN"/>
              </w:rPr>
            </w:pPr>
            <w:r w:rsidRPr="000F043F">
              <w:rPr>
                <w:sz w:val="16"/>
                <w:szCs w:val="16"/>
                <w:lang w:eastAsia="zh-CN"/>
              </w:rPr>
              <w:t>2023-06</w:t>
            </w:r>
          </w:p>
        </w:tc>
        <w:tc>
          <w:tcPr>
            <w:tcW w:w="800" w:type="dxa"/>
            <w:shd w:val="solid" w:color="FFFFFF" w:fill="auto"/>
          </w:tcPr>
          <w:p w14:paraId="2BD91B9D" w14:textId="4F9B595D" w:rsidR="00960DB6" w:rsidRPr="000F043F" w:rsidRDefault="00960DB6" w:rsidP="000F043F">
            <w:pPr>
              <w:pStyle w:val="TAC"/>
              <w:rPr>
                <w:lang w:eastAsia="zh-CN"/>
              </w:rPr>
            </w:pPr>
            <w:r w:rsidRPr="000F043F">
              <w:rPr>
                <w:lang w:eastAsia="zh-CN"/>
              </w:rPr>
              <w:t>CT#100</w:t>
            </w:r>
          </w:p>
        </w:tc>
        <w:tc>
          <w:tcPr>
            <w:tcW w:w="1046" w:type="dxa"/>
            <w:shd w:val="solid" w:color="FFFFFF" w:fill="auto"/>
          </w:tcPr>
          <w:p w14:paraId="430523D0" w14:textId="32033814" w:rsidR="00960DB6" w:rsidRPr="000F043F" w:rsidRDefault="00960DB6" w:rsidP="000F043F">
            <w:pPr>
              <w:pStyle w:val="TAC"/>
            </w:pPr>
            <w:r w:rsidRPr="000F043F">
              <w:t>CP-231209</w:t>
            </w:r>
          </w:p>
        </w:tc>
        <w:tc>
          <w:tcPr>
            <w:tcW w:w="567" w:type="dxa"/>
            <w:shd w:val="solid" w:color="FFFFFF" w:fill="auto"/>
          </w:tcPr>
          <w:p w14:paraId="373BAADF" w14:textId="722FDF80" w:rsidR="00960DB6" w:rsidRPr="000F043F" w:rsidRDefault="00960DB6" w:rsidP="000F043F">
            <w:pPr>
              <w:pStyle w:val="TAL"/>
              <w:rPr>
                <w:rFonts w:cs="Arial"/>
                <w:sz w:val="16"/>
                <w:szCs w:val="16"/>
              </w:rPr>
            </w:pPr>
            <w:r w:rsidRPr="000F043F">
              <w:rPr>
                <w:rFonts w:cs="Arial"/>
                <w:sz w:val="16"/>
                <w:szCs w:val="16"/>
              </w:rPr>
              <w:t>0286</w:t>
            </w:r>
          </w:p>
        </w:tc>
        <w:tc>
          <w:tcPr>
            <w:tcW w:w="283" w:type="dxa"/>
            <w:shd w:val="solid" w:color="FFFFFF" w:fill="auto"/>
          </w:tcPr>
          <w:p w14:paraId="0716EB5B" w14:textId="5E650D01" w:rsidR="00960DB6" w:rsidRPr="000F043F" w:rsidRDefault="00960DB6" w:rsidP="000F043F">
            <w:pPr>
              <w:pStyle w:val="TAR"/>
              <w:rPr>
                <w:rFonts w:cs="Arial"/>
                <w:sz w:val="16"/>
                <w:szCs w:val="16"/>
              </w:rPr>
            </w:pPr>
            <w:r w:rsidRPr="000F043F">
              <w:rPr>
                <w:rFonts w:cs="Arial"/>
                <w:sz w:val="16"/>
                <w:szCs w:val="16"/>
              </w:rPr>
              <w:t>1</w:t>
            </w:r>
          </w:p>
        </w:tc>
        <w:tc>
          <w:tcPr>
            <w:tcW w:w="284" w:type="dxa"/>
            <w:shd w:val="solid" w:color="FFFFFF" w:fill="auto"/>
          </w:tcPr>
          <w:p w14:paraId="154FBA55" w14:textId="14492754" w:rsidR="00960DB6" w:rsidRPr="000F043F" w:rsidRDefault="00960DB6" w:rsidP="000F043F">
            <w:pPr>
              <w:pStyle w:val="TAC"/>
              <w:rPr>
                <w:rFonts w:cs="Arial"/>
                <w:sz w:val="16"/>
                <w:szCs w:val="16"/>
              </w:rPr>
            </w:pPr>
            <w:r w:rsidRPr="000F043F">
              <w:rPr>
                <w:rFonts w:cs="Arial"/>
                <w:sz w:val="16"/>
                <w:szCs w:val="16"/>
              </w:rPr>
              <w:t>B</w:t>
            </w:r>
          </w:p>
        </w:tc>
        <w:tc>
          <w:tcPr>
            <w:tcW w:w="5151" w:type="dxa"/>
            <w:shd w:val="solid" w:color="FFFFFF" w:fill="auto"/>
          </w:tcPr>
          <w:p w14:paraId="2EAC122A" w14:textId="7EDA1AC9" w:rsidR="00960DB6" w:rsidRPr="000F043F" w:rsidRDefault="00960DB6" w:rsidP="000F043F">
            <w:pPr>
              <w:pStyle w:val="TAL"/>
              <w:rPr>
                <w:rFonts w:cs="Arial"/>
                <w:sz w:val="16"/>
                <w:szCs w:val="16"/>
              </w:rPr>
            </w:pPr>
            <w:r w:rsidRPr="000F043F">
              <w:rPr>
                <w:rFonts w:cs="Arial"/>
                <w:sz w:val="16"/>
                <w:szCs w:val="16"/>
              </w:rPr>
              <w:t>Support for Ethernet traffic via 5G ProSe layer-3 UE-to-UE relay</w:t>
            </w:r>
          </w:p>
        </w:tc>
        <w:tc>
          <w:tcPr>
            <w:tcW w:w="708" w:type="dxa"/>
            <w:shd w:val="solid" w:color="FFFFFF" w:fill="auto"/>
          </w:tcPr>
          <w:p w14:paraId="1A41B372" w14:textId="24B8FB8D" w:rsidR="00960DB6" w:rsidRPr="000F043F" w:rsidRDefault="00960DB6" w:rsidP="000F043F">
            <w:pPr>
              <w:pStyle w:val="TAC"/>
              <w:rPr>
                <w:rFonts w:cs="Arial"/>
                <w:sz w:val="16"/>
                <w:szCs w:val="16"/>
                <w:lang w:eastAsia="zh-CN"/>
              </w:rPr>
            </w:pPr>
            <w:r w:rsidRPr="000F043F">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0F043F" w:rsidRDefault="00393BA4" w:rsidP="000F043F">
            <w:pPr>
              <w:pStyle w:val="TAC"/>
              <w:rPr>
                <w:sz w:val="16"/>
                <w:szCs w:val="16"/>
                <w:lang w:eastAsia="zh-CN"/>
              </w:rPr>
            </w:pPr>
            <w:r w:rsidRPr="000F043F">
              <w:rPr>
                <w:sz w:val="16"/>
                <w:szCs w:val="16"/>
                <w:lang w:eastAsia="zh-CN"/>
              </w:rPr>
              <w:t>2023-06</w:t>
            </w:r>
          </w:p>
        </w:tc>
        <w:tc>
          <w:tcPr>
            <w:tcW w:w="800" w:type="dxa"/>
            <w:shd w:val="solid" w:color="FFFFFF" w:fill="auto"/>
          </w:tcPr>
          <w:p w14:paraId="2B4D716E" w14:textId="0D1EB5F5" w:rsidR="00393BA4" w:rsidRPr="000F043F" w:rsidRDefault="00393BA4" w:rsidP="000F043F">
            <w:pPr>
              <w:pStyle w:val="TAC"/>
              <w:rPr>
                <w:lang w:eastAsia="zh-CN"/>
              </w:rPr>
            </w:pPr>
            <w:r w:rsidRPr="000F043F">
              <w:rPr>
                <w:lang w:eastAsia="zh-CN"/>
              </w:rPr>
              <w:t>CT#100</w:t>
            </w:r>
          </w:p>
        </w:tc>
        <w:tc>
          <w:tcPr>
            <w:tcW w:w="1046" w:type="dxa"/>
            <w:shd w:val="solid" w:color="FFFFFF" w:fill="auto"/>
          </w:tcPr>
          <w:p w14:paraId="55054AF9" w14:textId="2F29FE30" w:rsidR="00393BA4" w:rsidRPr="000F043F" w:rsidRDefault="00B827FD" w:rsidP="000F043F">
            <w:pPr>
              <w:pStyle w:val="TAC"/>
            </w:pPr>
            <w:r w:rsidRPr="000F043F">
              <w:t>CP-231209</w:t>
            </w:r>
          </w:p>
        </w:tc>
        <w:tc>
          <w:tcPr>
            <w:tcW w:w="567" w:type="dxa"/>
            <w:shd w:val="solid" w:color="FFFFFF" w:fill="auto"/>
          </w:tcPr>
          <w:p w14:paraId="471A0D45" w14:textId="5C37B85F" w:rsidR="00393BA4" w:rsidRPr="000F043F" w:rsidRDefault="00393BA4" w:rsidP="000F043F">
            <w:pPr>
              <w:pStyle w:val="TAL"/>
              <w:rPr>
                <w:rFonts w:cs="Arial"/>
                <w:sz w:val="16"/>
                <w:szCs w:val="16"/>
              </w:rPr>
            </w:pPr>
            <w:r w:rsidRPr="000F043F">
              <w:rPr>
                <w:rFonts w:cs="Arial"/>
                <w:sz w:val="16"/>
                <w:szCs w:val="16"/>
              </w:rPr>
              <w:t>0317</w:t>
            </w:r>
          </w:p>
        </w:tc>
        <w:tc>
          <w:tcPr>
            <w:tcW w:w="283" w:type="dxa"/>
            <w:shd w:val="solid" w:color="FFFFFF" w:fill="auto"/>
          </w:tcPr>
          <w:p w14:paraId="4D7BEF99" w14:textId="2BEAD443" w:rsidR="00393BA4" w:rsidRPr="000F043F" w:rsidRDefault="00393BA4" w:rsidP="000F043F">
            <w:pPr>
              <w:pStyle w:val="TAR"/>
              <w:rPr>
                <w:rFonts w:cs="Arial"/>
                <w:sz w:val="16"/>
                <w:szCs w:val="16"/>
              </w:rPr>
            </w:pPr>
            <w:r w:rsidRPr="000F043F">
              <w:rPr>
                <w:rFonts w:cs="Arial"/>
                <w:sz w:val="16"/>
                <w:szCs w:val="16"/>
              </w:rPr>
              <w:t>1</w:t>
            </w:r>
          </w:p>
        </w:tc>
        <w:tc>
          <w:tcPr>
            <w:tcW w:w="284" w:type="dxa"/>
            <w:shd w:val="solid" w:color="FFFFFF" w:fill="auto"/>
          </w:tcPr>
          <w:p w14:paraId="26A3B120" w14:textId="5725D005" w:rsidR="00393BA4" w:rsidRPr="000F043F" w:rsidRDefault="00393BA4" w:rsidP="000F043F">
            <w:pPr>
              <w:pStyle w:val="TAC"/>
              <w:rPr>
                <w:rFonts w:cs="Arial"/>
                <w:sz w:val="16"/>
                <w:szCs w:val="16"/>
              </w:rPr>
            </w:pPr>
            <w:r w:rsidRPr="000F043F">
              <w:rPr>
                <w:rFonts w:cs="Arial"/>
                <w:sz w:val="16"/>
                <w:szCs w:val="16"/>
              </w:rPr>
              <w:t>F</w:t>
            </w:r>
          </w:p>
        </w:tc>
        <w:tc>
          <w:tcPr>
            <w:tcW w:w="5151" w:type="dxa"/>
            <w:shd w:val="solid" w:color="FFFFFF" w:fill="auto"/>
          </w:tcPr>
          <w:p w14:paraId="70CEEBB8" w14:textId="79B20E28" w:rsidR="00393BA4" w:rsidRPr="000F043F" w:rsidRDefault="00393BA4" w:rsidP="000F043F">
            <w:pPr>
              <w:pStyle w:val="TAL"/>
              <w:rPr>
                <w:rFonts w:cs="Arial"/>
                <w:sz w:val="16"/>
                <w:szCs w:val="16"/>
              </w:rPr>
            </w:pPr>
            <w:r w:rsidRPr="000F043F">
              <w:rPr>
                <w:rFonts w:cs="Arial"/>
                <w:sz w:val="16"/>
                <w:szCs w:val="16"/>
              </w:rPr>
              <w:t>Correcting references to different clauses</w:t>
            </w:r>
          </w:p>
        </w:tc>
        <w:tc>
          <w:tcPr>
            <w:tcW w:w="708" w:type="dxa"/>
            <w:shd w:val="solid" w:color="FFFFFF" w:fill="auto"/>
          </w:tcPr>
          <w:p w14:paraId="4D35DC8B" w14:textId="5E230317" w:rsidR="00393BA4" w:rsidRPr="000F043F" w:rsidRDefault="00393BA4" w:rsidP="000F043F">
            <w:pPr>
              <w:pStyle w:val="TAC"/>
              <w:rPr>
                <w:rFonts w:cs="Arial"/>
                <w:sz w:val="16"/>
                <w:szCs w:val="16"/>
                <w:lang w:eastAsia="zh-CN"/>
              </w:rPr>
            </w:pPr>
            <w:r w:rsidRPr="000F043F">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0F043F" w:rsidRDefault="004E43BE" w:rsidP="000F043F">
            <w:pPr>
              <w:pStyle w:val="TAC"/>
              <w:rPr>
                <w:sz w:val="16"/>
                <w:szCs w:val="16"/>
                <w:lang w:eastAsia="zh-CN"/>
              </w:rPr>
            </w:pPr>
            <w:r w:rsidRPr="000F043F">
              <w:rPr>
                <w:sz w:val="16"/>
                <w:szCs w:val="16"/>
                <w:lang w:eastAsia="zh-CN"/>
              </w:rPr>
              <w:t>2023-06</w:t>
            </w:r>
          </w:p>
        </w:tc>
        <w:tc>
          <w:tcPr>
            <w:tcW w:w="800" w:type="dxa"/>
            <w:shd w:val="solid" w:color="FFFFFF" w:fill="auto"/>
          </w:tcPr>
          <w:p w14:paraId="224C5295" w14:textId="278E2F27" w:rsidR="004E43BE" w:rsidRPr="000F043F" w:rsidRDefault="004E43BE" w:rsidP="000F043F">
            <w:pPr>
              <w:pStyle w:val="TAC"/>
              <w:rPr>
                <w:lang w:eastAsia="zh-CN"/>
              </w:rPr>
            </w:pPr>
            <w:r w:rsidRPr="000F043F">
              <w:rPr>
                <w:lang w:eastAsia="zh-CN"/>
              </w:rPr>
              <w:t>CT#100</w:t>
            </w:r>
          </w:p>
        </w:tc>
        <w:tc>
          <w:tcPr>
            <w:tcW w:w="1046" w:type="dxa"/>
            <w:shd w:val="solid" w:color="FFFFFF" w:fill="auto"/>
          </w:tcPr>
          <w:p w14:paraId="6508E708" w14:textId="7755A585" w:rsidR="004E43BE" w:rsidRPr="000F043F" w:rsidRDefault="00B827FD" w:rsidP="000F043F">
            <w:pPr>
              <w:pStyle w:val="TAC"/>
            </w:pPr>
            <w:r w:rsidRPr="000F043F">
              <w:t>CP-231209</w:t>
            </w:r>
          </w:p>
        </w:tc>
        <w:tc>
          <w:tcPr>
            <w:tcW w:w="567" w:type="dxa"/>
            <w:shd w:val="solid" w:color="FFFFFF" w:fill="auto"/>
          </w:tcPr>
          <w:p w14:paraId="219413FF" w14:textId="207DA9A1" w:rsidR="004E43BE" w:rsidRPr="000F043F" w:rsidRDefault="004E43BE" w:rsidP="000F043F">
            <w:pPr>
              <w:pStyle w:val="TAL"/>
              <w:rPr>
                <w:rFonts w:cs="Arial"/>
                <w:sz w:val="16"/>
                <w:szCs w:val="16"/>
              </w:rPr>
            </w:pPr>
            <w:r w:rsidRPr="000F043F">
              <w:rPr>
                <w:rFonts w:cs="Arial"/>
                <w:sz w:val="16"/>
                <w:szCs w:val="16"/>
              </w:rPr>
              <w:t>0320</w:t>
            </w:r>
          </w:p>
        </w:tc>
        <w:tc>
          <w:tcPr>
            <w:tcW w:w="283" w:type="dxa"/>
            <w:shd w:val="solid" w:color="FFFFFF" w:fill="auto"/>
          </w:tcPr>
          <w:p w14:paraId="48CFDB4D" w14:textId="751687CD" w:rsidR="004E43BE" w:rsidRPr="000F043F" w:rsidRDefault="004E43BE" w:rsidP="000F043F">
            <w:pPr>
              <w:pStyle w:val="TAR"/>
              <w:rPr>
                <w:rFonts w:cs="Arial"/>
                <w:sz w:val="16"/>
                <w:szCs w:val="16"/>
              </w:rPr>
            </w:pPr>
            <w:r w:rsidRPr="000F043F">
              <w:rPr>
                <w:rFonts w:cs="Arial"/>
                <w:sz w:val="16"/>
                <w:szCs w:val="16"/>
              </w:rPr>
              <w:t>1</w:t>
            </w:r>
          </w:p>
        </w:tc>
        <w:tc>
          <w:tcPr>
            <w:tcW w:w="284" w:type="dxa"/>
            <w:shd w:val="solid" w:color="FFFFFF" w:fill="auto"/>
          </w:tcPr>
          <w:p w14:paraId="691D059E" w14:textId="2A80BB93" w:rsidR="004E43BE" w:rsidRPr="000F043F" w:rsidRDefault="004E43BE" w:rsidP="000F043F">
            <w:pPr>
              <w:pStyle w:val="TAC"/>
              <w:rPr>
                <w:rFonts w:cs="Arial"/>
                <w:sz w:val="16"/>
                <w:szCs w:val="16"/>
              </w:rPr>
            </w:pPr>
            <w:r w:rsidRPr="000F043F">
              <w:rPr>
                <w:rFonts w:cs="Arial"/>
                <w:sz w:val="16"/>
                <w:szCs w:val="16"/>
              </w:rPr>
              <w:t>F</w:t>
            </w:r>
          </w:p>
        </w:tc>
        <w:tc>
          <w:tcPr>
            <w:tcW w:w="5151" w:type="dxa"/>
            <w:shd w:val="solid" w:color="FFFFFF" w:fill="auto"/>
          </w:tcPr>
          <w:p w14:paraId="196D66C7" w14:textId="750B133C" w:rsidR="004E43BE" w:rsidRPr="000F043F" w:rsidRDefault="004E43BE" w:rsidP="000F043F">
            <w:pPr>
              <w:pStyle w:val="TAL"/>
              <w:rPr>
                <w:rFonts w:cs="Arial"/>
                <w:sz w:val="16"/>
                <w:szCs w:val="16"/>
              </w:rPr>
            </w:pPr>
            <w:r w:rsidRPr="000F043F">
              <w:rPr>
                <w:rFonts w:cs="Arial"/>
                <w:sz w:val="16"/>
                <w:szCs w:val="16"/>
              </w:rPr>
              <w:t xml:space="preserve">Clean-up ENs in existing procedure  </w:t>
            </w:r>
          </w:p>
        </w:tc>
        <w:tc>
          <w:tcPr>
            <w:tcW w:w="708" w:type="dxa"/>
            <w:shd w:val="solid" w:color="FFFFFF" w:fill="auto"/>
          </w:tcPr>
          <w:p w14:paraId="150C94BF" w14:textId="66A51001" w:rsidR="004E43BE" w:rsidRPr="000F043F" w:rsidRDefault="004E43BE" w:rsidP="000F043F">
            <w:pPr>
              <w:pStyle w:val="TAC"/>
              <w:rPr>
                <w:rFonts w:cs="Arial"/>
                <w:sz w:val="16"/>
                <w:szCs w:val="16"/>
                <w:lang w:eastAsia="zh-CN"/>
              </w:rPr>
            </w:pPr>
            <w:r w:rsidRPr="000F043F">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0F043F" w:rsidRDefault="00B827FD" w:rsidP="000F043F">
            <w:pPr>
              <w:pStyle w:val="TAC"/>
              <w:rPr>
                <w:sz w:val="16"/>
                <w:szCs w:val="16"/>
                <w:lang w:eastAsia="zh-CN"/>
              </w:rPr>
            </w:pPr>
            <w:r w:rsidRPr="000F043F">
              <w:rPr>
                <w:sz w:val="16"/>
                <w:szCs w:val="16"/>
                <w:lang w:eastAsia="zh-CN"/>
              </w:rPr>
              <w:t>2023-06</w:t>
            </w:r>
          </w:p>
        </w:tc>
        <w:tc>
          <w:tcPr>
            <w:tcW w:w="800" w:type="dxa"/>
            <w:shd w:val="solid" w:color="FFFFFF" w:fill="auto"/>
          </w:tcPr>
          <w:p w14:paraId="373C543D" w14:textId="38035C1D" w:rsidR="00B827FD" w:rsidRPr="000F043F" w:rsidRDefault="00B827FD" w:rsidP="000F043F">
            <w:pPr>
              <w:pStyle w:val="TAC"/>
              <w:rPr>
                <w:lang w:eastAsia="zh-CN"/>
              </w:rPr>
            </w:pPr>
            <w:r w:rsidRPr="000F043F">
              <w:rPr>
                <w:lang w:eastAsia="zh-CN"/>
              </w:rPr>
              <w:t>CT#100</w:t>
            </w:r>
          </w:p>
        </w:tc>
        <w:tc>
          <w:tcPr>
            <w:tcW w:w="1046" w:type="dxa"/>
            <w:shd w:val="solid" w:color="FFFFFF" w:fill="auto"/>
          </w:tcPr>
          <w:p w14:paraId="20786E5F" w14:textId="48762A18" w:rsidR="00B827FD" w:rsidRPr="000F043F" w:rsidRDefault="00B827FD" w:rsidP="000F043F">
            <w:pPr>
              <w:pStyle w:val="TAC"/>
            </w:pPr>
            <w:r w:rsidRPr="000F043F">
              <w:t>CP-231209</w:t>
            </w:r>
          </w:p>
        </w:tc>
        <w:tc>
          <w:tcPr>
            <w:tcW w:w="567" w:type="dxa"/>
            <w:shd w:val="solid" w:color="FFFFFF" w:fill="auto"/>
          </w:tcPr>
          <w:p w14:paraId="472EED8E" w14:textId="1BEE40B1" w:rsidR="00B827FD" w:rsidRPr="000F043F" w:rsidRDefault="00B827FD" w:rsidP="000F043F">
            <w:pPr>
              <w:pStyle w:val="TAL"/>
              <w:rPr>
                <w:rFonts w:cs="Arial"/>
                <w:sz w:val="16"/>
                <w:szCs w:val="16"/>
              </w:rPr>
            </w:pPr>
            <w:r w:rsidRPr="000F043F">
              <w:rPr>
                <w:rFonts w:cs="Arial"/>
                <w:sz w:val="16"/>
                <w:szCs w:val="16"/>
              </w:rPr>
              <w:t>0322</w:t>
            </w:r>
          </w:p>
        </w:tc>
        <w:tc>
          <w:tcPr>
            <w:tcW w:w="283" w:type="dxa"/>
            <w:shd w:val="solid" w:color="FFFFFF" w:fill="auto"/>
          </w:tcPr>
          <w:p w14:paraId="6E5C3F85" w14:textId="31D918FA" w:rsidR="00B827FD" w:rsidRPr="000F043F" w:rsidRDefault="00B827FD" w:rsidP="000F043F">
            <w:pPr>
              <w:pStyle w:val="TAR"/>
              <w:rPr>
                <w:rFonts w:cs="Arial"/>
                <w:sz w:val="16"/>
                <w:szCs w:val="16"/>
              </w:rPr>
            </w:pPr>
            <w:r w:rsidRPr="000F043F">
              <w:rPr>
                <w:rFonts w:cs="Arial"/>
                <w:sz w:val="16"/>
                <w:szCs w:val="16"/>
              </w:rPr>
              <w:t>1</w:t>
            </w:r>
          </w:p>
        </w:tc>
        <w:tc>
          <w:tcPr>
            <w:tcW w:w="284" w:type="dxa"/>
            <w:shd w:val="solid" w:color="FFFFFF" w:fill="auto"/>
          </w:tcPr>
          <w:p w14:paraId="63FDB079" w14:textId="42D181F6" w:rsidR="00B827FD" w:rsidRPr="000F043F" w:rsidRDefault="00B827FD" w:rsidP="000F043F">
            <w:pPr>
              <w:pStyle w:val="TAC"/>
              <w:rPr>
                <w:rFonts w:cs="Arial"/>
                <w:sz w:val="16"/>
                <w:szCs w:val="16"/>
              </w:rPr>
            </w:pPr>
            <w:r w:rsidRPr="000F043F">
              <w:rPr>
                <w:rFonts w:cs="Arial"/>
                <w:sz w:val="16"/>
                <w:szCs w:val="16"/>
              </w:rPr>
              <w:t>F</w:t>
            </w:r>
          </w:p>
        </w:tc>
        <w:tc>
          <w:tcPr>
            <w:tcW w:w="5151" w:type="dxa"/>
            <w:shd w:val="solid" w:color="FFFFFF" w:fill="auto"/>
          </w:tcPr>
          <w:p w14:paraId="1668062C" w14:textId="24D5DD2F" w:rsidR="00B827FD" w:rsidRPr="000F043F" w:rsidRDefault="00B827FD" w:rsidP="000F043F">
            <w:pPr>
              <w:pStyle w:val="TAL"/>
              <w:rPr>
                <w:rFonts w:cs="Arial"/>
                <w:sz w:val="16"/>
                <w:szCs w:val="16"/>
              </w:rPr>
            </w:pPr>
            <w:r w:rsidRPr="000F043F">
              <w:rPr>
                <w:rFonts w:cs="Arial"/>
                <w:sz w:val="16"/>
                <w:szCs w:val="16"/>
              </w:rPr>
              <w:t>Handling of collision of PROSE PATH SWITCHING REQUEST message</w:t>
            </w:r>
          </w:p>
        </w:tc>
        <w:tc>
          <w:tcPr>
            <w:tcW w:w="708" w:type="dxa"/>
            <w:shd w:val="solid" w:color="FFFFFF" w:fill="auto"/>
          </w:tcPr>
          <w:p w14:paraId="2FC19543" w14:textId="178D4478" w:rsidR="00B827FD" w:rsidRPr="000F043F" w:rsidRDefault="00B827FD" w:rsidP="000F043F">
            <w:pPr>
              <w:pStyle w:val="TAC"/>
              <w:rPr>
                <w:rFonts w:cs="Arial"/>
                <w:sz w:val="16"/>
                <w:szCs w:val="16"/>
                <w:lang w:eastAsia="zh-CN"/>
              </w:rPr>
            </w:pPr>
            <w:r w:rsidRPr="000F043F">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0F043F" w:rsidRDefault="001D445A" w:rsidP="000F043F">
            <w:pPr>
              <w:pStyle w:val="TAC"/>
              <w:rPr>
                <w:sz w:val="16"/>
                <w:szCs w:val="16"/>
                <w:lang w:eastAsia="zh-CN"/>
              </w:rPr>
            </w:pPr>
            <w:r w:rsidRPr="000F043F">
              <w:rPr>
                <w:sz w:val="16"/>
                <w:szCs w:val="16"/>
                <w:lang w:eastAsia="zh-CN"/>
              </w:rPr>
              <w:t>2023-06</w:t>
            </w:r>
          </w:p>
        </w:tc>
        <w:tc>
          <w:tcPr>
            <w:tcW w:w="800" w:type="dxa"/>
            <w:shd w:val="solid" w:color="FFFFFF" w:fill="auto"/>
          </w:tcPr>
          <w:p w14:paraId="315F924B" w14:textId="16852556" w:rsidR="001D445A" w:rsidRPr="000F043F" w:rsidRDefault="001D445A" w:rsidP="000F043F">
            <w:pPr>
              <w:pStyle w:val="TAC"/>
              <w:rPr>
                <w:lang w:eastAsia="zh-CN"/>
              </w:rPr>
            </w:pPr>
            <w:r w:rsidRPr="000F043F">
              <w:rPr>
                <w:lang w:eastAsia="zh-CN"/>
              </w:rPr>
              <w:t>CT#100</w:t>
            </w:r>
          </w:p>
        </w:tc>
        <w:tc>
          <w:tcPr>
            <w:tcW w:w="1046" w:type="dxa"/>
            <w:shd w:val="solid" w:color="FFFFFF" w:fill="auto"/>
          </w:tcPr>
          <w:p w14:paraId="3A7C0E5B" w14:textId="0005C3E3" w:rsidR="001D445A" w:rsidRPr="000F043F" w:rsidRDefault="001D445A" w:rsidP="000F043F">
            <w:pPr>
              <w:pStyle w:val="TAC"/>
            </w:pPr>
            <w:r w:rsidRPr="000F043F">
              <w:t>CP-231208</w:t>
            </w:r>
          </w:p>
        </w:tc>
        <w:tc>
          <w:tcPr>
            <w:tcW w:w="567" w:type="dxa"/>
            <w:shd w:val="solid" w:color="FFFFFF" w:fill="auto"/>
          </w:tcPr>
          <w:p w14:paraId="443F7AFF" w14:textId="0E71ADFF" w:rsidR="001D445A" w:rsidRPr="000F043F" w:rsidRDefault="001D445A" w:rsidP="000F043F">
            <w:pPr>
              <w:pStyle w:val="TAL"/>
              <w:rPr>
                <w:rFonts w:cs="Arial"/>
                <w:sz w:val="16"/>
                <w:szCs w:val="16"/>
              </w:rPr>
            </w:pPr>
            <w:r w:rsidRPr="000F043F">
              <w:rPr>
                <w:rFonts w:cs="Arial"/>
                <w:sz w:val="16"/>
                <w:szCs w:val="16"/>
              </w:rPr>
              <w:t>0321</w:t>
            </w:r>
          </w:p>
        </w:tc>
        <w:tc>
          <w:tcPr>
            <w:tcW w:w="283" w:type="dxa"/>
            <w:shd w:val="solid" w:color="FFFFFF" w:fill="auto"/>
          </w:tcPr>
          <w:p w14:paraId="525E5C7B" w14:textId="6B27A18F" w:rsidR="001D445A" w:rsidRPr="000F043F" w:rsidRDefault="001D445A" w:rsidP="000F043F">
            <w:pPr>
              <w:pStyle w:val="TAR"/>
              <w:rPr>
                <w:rFonts w:cs="Arial"/>
                <w:sz w:val="16"/>
                <w:szCs w:val="16"/>
              </w:rPr>
            </w:pPr>
            <w:r w:rsidRPr="000F043F">
              <w:rPr>
                <w:rFonts w:cs="Arial"/>
                <w:sz w:val="16"/>
                <w:szCs w:val="16"/>
              </w:rPr>
              <w:t>2</w:t>
            </w:r>
          </w:p>
        </w:tc>
        <w:tc>
          <w:tcPr>
            <w:tcW w:w="284" w:type="dxa"/>
            <w:shd w:val="solid" w:color="FFFFFF" w:fill="auto"/>
          </w:tcPr>
          <w:p w14:paraId="090EBE58" w14:textId="1DFB7632" w:rsidR="001D445A" w:rsidRPr="000F043F" w:rsidRDefault="001D445A" w:rsidP="000F043F">
            <w:pPr>
              <w:pStyle w:val="TAC"/>
              <w:rPr>
                <w:rFonts w:cs="Arial"/>
                <w:sz w:val="16"/>
                <w:szCs w:val="16"/>
              </w:rPr>
            </w:pPr>
            <w:r w:rsidRPr="000F043F">
              <w:rPr>
                <w:rFonts w:cs="Arial"/>
                <w:sz w:val="16"/>
                <w:szCs w:val="16"/>
              </w:rPr>
              <w:t>F</w:t>
            </w:r>
          </w:p>
        </w:tc>
        <w:tc>
          <w:tcPr>
            <w:tcW w:w="5151" w:type="dxa"/>
            <w:shd w:val="solid" w:color="FFFFFF" w:fill="auto"/>
          </w:tcPr>
          <w:p w14:paraId="15A8D96A" w14:textId="29552AB9" w:rsidR="001D445A" w:rsidRPr="000F043F" w:rsidRDefault="001D445A" w:rsidP="000F043F">
            <w:pPr>
              <w:pStyle w:val="TAL"/>
              <w:rPr>
                <w:rFonts w:cs="Arial"/>
                <w:sz w:val="16"/>
                <w:szCs w:val="16"/>
              </w:rPr>
            </w:pPr>
            <w:r w:rsidRPr="000F043F">
              <w:rPr>
                <w:rFonts w:cs="Arial"/>
                <w:sz w:val="16"/>
                <w:szCs w:val="16"/>
              </w:rPr>
              <w:t>Clarification for 5G ProSe link release procedure</w:t>
            </w:r>
          </w:p>
        </w:tc>
        <w:tc>
          <w:tcPr>
            <w:tcW w:w="708" w:type="dxa"/>
            <w:shd w:val="solid" w:color="FFFFFF" w:fill="auto"/>
          </w:tcPr>
          <w:p w14:paraId="09A967C4" w14:textId="4C8D5EAF" w:rsidR="001D445A" w:rsidRPr="000F043F" w:rsidRDefault="001D445A" w:rsidP="000F043F">
            <w:pPr>
              <w:pStyle w:val="TAC"/>
              <w:rPr>
                <w:rFonts w:cs="Arial"/>
                <w:sz w:val="16"/>
                <w:szCs w:val="16"/>
                <w:lang w:eastAsia="zh-CN"/>
              </w:rPr>
            </w:pPr>
            <w:r w:rsidRPr="000F043F">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0F043F" w:rsidRDefault="004F66B6" w:rsidP="000F043F">
            <w:pPr>
              <w:pStyle w:val="TAC"/>
              <w:rPr>
                <w:sz w:val="16"/>
                <w:szCs w:val="16"/>
                <w:lang w:eastAsia="zh-CN"/>
              </w:rPr>
            </w:pPr>
            <w:r w:rsidRPr="000F043F">
              <w:rPr>
                <w:sz w:val="16"/>
                <w:szCs w:val="16"/>
                <w:lang w:eastAsia="zh-CN"/>
              </w:rPr>
              <w:t>2023-06</w:t>
            </w:r>
          </w:p>
        </w:tc>
        <w:tc>
          <w:tcPr>
            <w:tcW w:w="800" w:type="dxa"/>
            <w:shd w:val="solid" w:color="FFFFFF" w:fill="auto"/>
          </w:tcPr>
          <w:p w14:paraId="3A02ED8C" w14:textId="0341F9BD" w:rsidR="004F66B6" w:rsidRPr="000F043F" w:rsidRDefault="004F66B6" w:rsidP="000F043F">
            <w:pPr>
              <w:pStyle w:val="TAC"/>
              <w:rPr>
                <w:lang w:eastAsia="zh-CN"/>
              </w:rPr>
            </w:pPr>
            <w:r w:rsidRPr="000F043F">
              <w:rPr>
                <w:lang w:eastAsia="zh-CN"/>
              </w:rPr>
              <w:t>CT#100</w:t>
            </w:r>
          </w:p>
        </w:tc>
        <w:tc>
          <w:tcPr>
            <w:tcW w:w="1046" w:type="dxa"/>
            <w:shd w:val="solid" w:color="FFFFFF" w:fill="auto"/>
          </w:tcPr>
          <w:p w14:paraId="1D5FECE0" w14:textId="40790951" w:rsidR="004F66B6" w:rsidRPr="000F043F" w:rsidRDefault="004F66B6" w:rsidP="000F043F">
            <w:pPr>
              <w:pStyle w:val="TAC"/>
            </w:pPr>
            <w:r w:rsidRPr="000F043F">
              <w:t>CP-231209</w:t>
            </w:r>
          </w:p>
        </w:tc>
        <w:tc>
          <w:tcPr>
            <w:tcW w:w="567" w:type="dxa"/>
            <w:shd w:val="solid" w:color="FFFFFF" w:fill="auto"/>
          </w:tcPr>
          <w:p w14:paraId="040F1F20" w14:textId="4F85F9E7" w:rsidR="004F66B6" w:rsidRPr="000F043F" w:rsidRDefault="004F66B6" w:rsidP="000F043F">
            <w:pPr>
              <w:pStyle w:val="TAL"/>
              <w:rPr>
                <w:rFonts w:cs="Arial"/>
                <w:sz w:val="16"/>
                <w:szCs w:val="16"/>
              </w:rPr>
            </w:pPr>
            <w:r w:rsidRPr="000F043F">
              <w:rPr>
                <w:rFonts w:cs="Arial"/>
                <w:sz w:val="16"/>
                <w:szCs w:val="16"/>
              </w:rPr>
              <w:t>0315</w:t>
            </w:r>
          </w:p>
        </w:tc>
        <w:tc>
          <w:tcPr>
            <w:tcW w:w="283" w:type="dxa"/>
            <w:shd w:val="solid" w:color="FFFFFF" w:fill="auto"/>
          </w:tcPr>
          <w:p w14:paraId="5329C89E" w14:textId="0908B443" w:rsidR="004F66B6" w:rsidRPr="000F043F" w:rsidRDefault="004F66B6" w:rsidP="000F043F">
            <w:pPr>
              <w:pStyle w:val="TAR"/>
              <w:rPr>
                <w:rFonts w:cs="Arial"/>
                <w:sz w:val="16"/>
                <w:szCs w:val="16"/>
              </w:rPr>
            </w:pPr>
            <w:r w:rsidRPr="000F043F">
              <w:rPr>
                <w:rFonts w:cs="Arial"/>
                <w:sz w:val="16"/>
                <w:szCs w:val="16"/>
              </w:rPr>
              <w:t>2</w:t>
            </w:r>
          </w:p>
        </w:tc>
        <w:tc>
          <w:tcPr>
            <w:tcW w:w="284" w:type="dxa"/>
            <w:shd w:val="solid" w:color="FFFFFF" w:fill="auto"/>
          </w:tcPr>
          <w:p w14:paraId="050245DF" w14:textId="33DD3AC7" w:rsidR="004F66B6" w:rsidRPr="000F043F" w:rsidRDefault="004F66B6" w:rsidP="000F043F">
            <w:pPr>
              <w:pStyle w:val="TAC"/>
              <w:rPr>
                <w:rFonts w:cs="Arial"/>
                <w:sz w:val="16"/>
                <w:szCs w:val="16"/>
              </w:rPr>
            </w:pPr>
            <w:r w:rsidRPr="000F043F">
              <w:rPr>
                <w:rFonts w:cs="Arial"/>
                <w:sz w:val="16"/>
                <w:szCs w:val="16"/>
              </w:rPr>
              <w:t>B</w:t>
            </w:r>
          </w:p>
        </w:tc>
        <w:tc>
          <w:tcPr>
            <w:tcW w:w="5151" w:type="dxa"/>
            <w:shd w:val="solid" w:color="FFFFFF" w:fill="auto"/>
          </w:tcPr>
          <w:p w14:paraId="433F21C7" w14:textId="25AA2FA1" w:rsidR="004F66B6" w:rsidRPr="000F043F" w:rsidRDefault="004F66B6" w:rsidP="000F043F">
            <w:pPr>
              <w:pStyle w:val="TAL"/>
              <w:rPr>
                <w:rFonts w:cs="Arial"/>
                <w:sz w:val="16"/>
                <w:szCs w:val="16"/>
              </w:rPr>
            </w:pPr>
            <w:r w:rsidRPr="000F043F">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0F043F" w:rsidRDefault="004F66B6" w:rsidP="000F043F">
            <w:pPr>
              <w:pStyle w:val="TAC"/>
              <w:rPr>
                <w:rFonts w:cs="Arial"/>
                <w:sz w:val="16"/>
                <w:szCs w:val="16"/>
                <w:lang w:eastAsia="zh-CN"/>
              </w:rPr>
            </w:pPr>
            <w:r w:rsidRPr="000F043F">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0F043F" w:rsidRDefault="001838C8" w:rsidP="000F043F">
            <w:pPr>
              <w:pStyle w:val="TAC"/>
              <w:rPr>
                <w:sz w:val="16"/>
                <w:szCs w:val="16"/>
                <w:lang w:eastAsia="zh-CN"/>
              </w:rPr>
            </w:pPr>
            <w:r w:rsidRPr="000F043F">
              <w:rPr>
                <w:sz w:val="16"/>
                <w:szCs w:val="16"/>
                <w:lang w:eastAsia="zh-CN"/>
              </w:rPr>
              <w:t>2023-06</w:t>
            </w:r>
          </w:p>
        </w:tc>
        <w:tc>
          <w:tcPr>
            <w:tcW w:w="800" w:type="dxa"/>
            <w:shd w:val="solid" w:color="FFFFFF" w:fill="auto"/>
          </w:tcPr>
          <w:p w14:paraId="23AFAEB9" w14:textId="27AC3338" w:rsidR="001838C8" w:rsidRPr="000F043F" w:rsidRDefault="001838C8" w:rsidP="000F043F">
            <w:pPr>
              <w:pStyle w:val="TAC"/>
              <w:rPr>
                <w:lang w:eastAsia="zh-CN"/>
              </w:rPr>
            </w:pPr>
            <w:r w:rsidRPr="000F043F">
              <w:rPr>
                <w:lang w:eastAsia="zh-CN"/>
              </w:rPr>
              <w:t>CT#100</w:t>
            </w:r>
          </w:p>
        </w:tc>
        <w:tc>
          <w:tcPr>
            <w:tcW w:w="1046" w:type="dxa"/>
            <w:shd w:val="solid" w:color="FFFFFF" w:fill="auto"/>
          </w:tcPr>
          <w:p w14:paraId="25CEC0CE" w14:textId="6FC0CBDF" w:rsidR="001838C8" w:rsidRPr="000F043F" w:rsidRDefault="001838C8" w:rsidP="000F043F">
            <w:pPr>
              <w:pStyle w:val="TAC"/>
            </w:pPr>
            <w:r w:rsidRPr="000F043F">
              <w:t>CP-231210</w:t>
            </w:r>
          </w:p>
        </w:tc>
        <w:tc>
          <w:tcPr>
            <w:tcW w:w="567" w:type="dxa"/>
            <w:shd w:val="solid" w:color="FFFFFF" w:fill="auto"/>
          </w:tcPr>
          <w:p w14:paraId="07C77143" w14:textId="0388C776" w:rsidR="001838C8" w:rsidRPr="000F043F" w:rsidRDefault="001838C8" w:rsidP="000F043F">
            <w:pPr>
              <w:pStyle w:val="TAL"/>
              <w:rPr>
                <w:rFonts w:cs="Arial"/>
                <w:sz w:val="16"/>
                <w:szCs w:val="16"/>
              </w:rPr>
            </w:pPr>
            <w:r w:rsidRPr="000F043F">
              <w:rPr>
                <w:rFonts w:cs="Arial"/>
                <w:sz w:val="16"/>
                <w:szCs w:val="16"/>
              </w:rPr>
              <w:t>0316</w:t>
            </w:r>
          </w:p>
        </w:tc>
        <w:tc>
          <w:tcPr>
            <w:tcW w:w="283" w:type="dxa"/>
            <w:shd w:val="solid" w:color="FFFFFF" w:fill="auto"/>
          </w:tcPr>
          <w:p w14:paraId="0950C354" w14:textId="3D3122BE" w:rsidR="001838C8" w:rsidRPr="000F043F" w:rsidRDefault="001838C8" w:rsidP="000F043F">
            <w:pPr>
              <w:pStyle w:val="TAR"/>
              <w:rPr>
                <w:rFonts w:cs="Arial"/>
                <w:sz w:val="16"/>
                <w:szCs w:val="16"/>
              </w:rPr>
            </w:pPr>
            <w:r w:rsidRPr="000F043F">
              <w:rPr>
                <w:rFonts w:cs="Arial"/>
                <w:sz w:val="16"/>
                <w:szCs w:val="16"/>
              </w:rPr>
              <w:t>2</w:t>
            </w:r>
          </w:p>
        </w:tc>
        <w:tc>
          <w:tcPr>
            <w:tcW w:w="284" w:type="dxa"/>
            <w:shd w:val="solid" w:color="FFFFFF" w:fill="auto"/>
          </w:tcPr>
          <w:p w14:paraId="7A621287" w14:textId="2EB40FC5" w:rsidR="001838C8" w:rsidRPr="000F043F" w:rsidRDefault="001838C8" w:rsidP="000F043F">
            <w:pPr>
              <w:pStyle w:val="TAC"/>
              <w:rPr>
                <w:rFonts w:cs="Arial"/>
                <w:sz w:val="16"/>
                <w:szCs w:val="16"/>
              </w:rPr>
            </w:pPr>
            <w:r w:rsidRPr="000F043F">
              <w:rPr>
                <w:rFonts w:cs="Arial"/>
                <w:sz w:val="16"/>
                <w:szCs w:val="16"/>
              </w:rPr>
              <w:t>B</w:t>
            </w:r>
          </w:p>
        </w:tc>
        <w:tc>
          <w:tcPr>
            <w:tcW w:w="5151" w:type="dxa"/>
            <w:shd w:val="solid" w:color="FFFFFF" w:fill="auto"/>
          </w:tcPr>
          <w:p w14:paraId="1F6DBAE8" w14:textId="6565F0FD" w:rsidR="001838C8" w:rsidRPr="000F043F" w:rsidRDefault="001838C8" w:rsidP="000F043F">
            <w:pPr>
              <w:pStyle w:val="TAL"/>
              <w:rPr>
                <w:rFonts w:cs="Arial"/>
                <w:sz w:val="16"/>
                <w:szCs w:val="16"/>
              </w:rPr>
            </w:pPr>
            <w:r w:rsidRPr="000F043F">
              <w:rPr>
                <w:rFonts w:cs="Arial"/>
                <w:sz w:val="16"/>
                <w:szCs w:val="16"/>
              </w:rPr>
              <w:t>Releasing 5G ProSe direct link due to starting emergency service</w:t>
            </w:r>
          </w:p>
        </w:tc>
        <w:tc>
          <w:tcPr>
            <w:tcW w:w="708" w:type="dxa"/>
            <w:shd w:val="solid" w:color="FFFFFF" w:fill="auto"/>
          </w:tcPr>
          <w:p w14:paraId="4FA8257B" w14:textId="07F5F83F" w:rsidR="001838C8" w:rsidRPr="000F043F" w:rsidRDefault="001838C8" w:rsidP="000F043F">
            <w:pPr>
              <w:pStyle w:val="TAC"/>
              <w:rPr>
                <w:rFonts w:cs="Arial"/>
                <w:sz w:val="16"/>
                <w:szCs w:val="16"/>
                <w:lang w:eastAsia="zh-CN"/>
              </w:rPr>
            </w:pPr>
            <w:r w:rsidRPr="000F043F">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0F043F" w:rsidRDefault="00F87433" w:rsidP="000F043F">
            <w:pPr>
              <w:pStyle w:val="TAC"/>
              <w:rPr>
                <w:sz w:val="16"/>
                <w:szCs w:val="16"/>
                <w:lang w:eastAsia="zh-CN"/>
              </w:rPr>
            </w:pPr>
            <w:r w:rsidRPr="000F043F">
              <w:rPr>
                <w:sz w:val="16"/>
                <w:szCs w:val="16"/>
                <w:lang w:eastAsia="zh-CN"/>
              </w:rPr>
              <w:t>2023-06</w:t>
            </w:r>
          </w:p>
        </w:tc>
        <w:tc>
          <w:tcPr>
            <w:tcW w:w="800" w:type="dxa"/>
            <w:shd w:val="solid" w:color="FFFFFF" w:fill="auto"/>
          </w:tcPr>
          <w:p w14:paraId="75F8B715" w14:textId="4073D8F9" w:rsidR="00F87433" w:rsidRPr="000F043F" w:rsidRDefault="00F87433" w:rsidP="000F043F">
            <w:pPr>
              <w:pStyle w:val="TAC"/>
              <w:rPr>
                <w:lang w:eastAsia="zh-CN"/>
              </w:rPr>
            </w:pPr>
            <w:r w:rsidRPr="000F043F">
              <w:rPr>
                <w:lang w:eastAsia="zh-CN"/>
              </w:rPr>
              <w:t>CT#100</w:t>
            </w:r>
          </w:p>
        </w:tc>
        <w:tc>
          <w:tcPr>
            <w:tcW w:w="1046" w:type="dxa"/>
            <w:shd w:val="solid" w:color="FFFFFF" w:fill="auto"/>
          </w:tcPr>
          <w:p w14:paraId="61948628" w14:textId="11974959" w:rsidR="00F87433" w:rsidRPr="000F043F" w:rsidRDefault="00F87433" w:rsidP="000F043F">
            <w:pPr>
              <w:pStyle w:val="TAC"/>
            </w:pPr>
            <w:r w:rsidRPr="000F043F">
              <w:t>CP-231210</w:t>
            </w:r>
          </w:p>
        </w:tc>
        <w:tc>
          <w:tcPr>
            <w:tcW w:w="567" w:type="dxa"/>
            <w:shd w:val="solid" w:color="FFFFFF" w:fill="auto"/>
          </w:tcPr>
          <w:p w14:paraId="19EB8B2B" w14:textId="3D96D331" w:rsidR="00F87433" w:rsidRPr="000F043F" w:rsidRDefault="00F87433" w:rsidP="000F043F">
            <w:pPr>
              <w:pStyle w:val="TAL"/>
              <w:rPr>
                <w:rFonts w:cs="Arial"/>
                <w:sz w:val="16"/>
                <w:szCs w:val="16"/>
              </w:rPr>
            </w:pPr>
            <w:r w:rsidRPr="000F043F">
              <w:rPr>
                <w:rFonts w:cs="Arial"/>
                <w:sz w:val="16"/>
                <w:szCs w:val="16"/>
              </w:rPr>
              <w:t>0362</w:t>
            </w:r>
          </w:p>
        </w:tc>
        <w:tc>
          <w:tcPr>
            <w:tcW w:w="283" w:type="dxa"/>
            <w:shd w:val="solid" w:color="FFFFFF" w:fill="auto"/>
          </w:tcPr>
          <w:p w14:paraId="7C46B3E7" w14:textId="54EDD0BD" w:rsidR="00F87433" w:rsidRPr="000F043F" w:rsidRDefault="00F87433" w:rsidP="000F043F">
            <w:pPr>
              <w:pStyle w:val="TAR"/>
              <w:rPr>
                <w:rFonts w:cs="Arial"/>
                <w:sz w:val="16"/>
                <w:szCs w:val="16"/>
              </w:rPr>
            </w:pPr>
            <w:r w:rsidRPr="000F043F">
              <w:rPr>
                <w:rFonts w:cs="Arial"/>
                <w:sz w:val="16"/>
                <w:szCs w:val="16"/>
              </w:rPr>
              <w:t>-</w:t>
            </w:r>
          </w:p>
        </w:tc>
        <w:tc>
          <w:tcPr>
            <w:tcW w:w="284" w:type="dxa"/>
            <w:shd w:val="solid" w:color="FFFFFF" w:fill="auto"/>
          </w:tcPr>
          <w:p w14:paraId="3F70A977" w14:textId="76E93A98" w:rsidR="00F87433" w:rsidRPr="000F043F" w:rsidRDefault="00F87433" w:rsidP="000F043F">
            <w:pPr>
              <w:pStyle w:val="TAC"/>
              <w:rPr>
                <w:rFonts w:cs="Arial"/>
                <w:sz w:val="16"/>
                <w:szCs w:val="16"/>
              </w:rPr>
            </w:pPr>
            <w:r w:rsidRPr="000F043F">
              <w:rPr>
                <w:rFonts w:cs="Arial"/>
                <w:sz w:val="16"/>
                <w:szCs w:val="16"/>
              </w:rPr>
              <w:t>F</w:t>
            </w:r>
          </w:p>
        </w:tc>
        <w:tc>
          <w:tcPr>
            <w:tcW w:w="5151" w:type="dxa"/>
            <w:shd w:val="solid" w:color="FFFFFF" w:fill="auto"/>
          </w:tcPr>
          <w:p w14:paraId="60222082" w14:textId="2CDFCE26" w:rsidR="00F87433" w:rsidRPr="000F043F" w:rsidRDefault="00F87433" w:rsidP="000F043F">
            <w:pPr>
              <w:pStyle w:val="TAL"/>
              <w:rPr>
                <w:rFonts w:cs="Arial"/>
                <w:sz w:val="16"/>
                <w:szCs w:val="16"/>
              </w:rPr>
            </w:pPr>
            <w:r w:rsidRPr="000F043F">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0F043F" w:rsidRDefault="00F87433" w:rsidP="000F043F">
            <w:pPr>
              <w:pStyle w:val="TAC"/>
              <w:rPr>
                <w:rFonts w:cs="Arial"/>
                <w:sz w:val="16"/>
                <w:szCs w:val="16"/>
                <w:lang w:eastAsia="zh-CN"/>
              </w:rPr>
            </w:pPr>
            <w:r w:rsidRPr="000F043F">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0F043F" w:rsidRDefault="00B52EEA" w:rsidP="000F043F">
            <w:pPr>
              <w:pStyle w:val="TAC"/>
              <w:rPr>
                <w:sz w:val="16"/>
                <w:szCs w:val="16"/>
                <w:lang w:eastAsia="zh-CN"/>
              </w:rPr>
            </w:pPr>
            <w:r w:rsidRPr="000F043F">
              <w:rPr>
                <w:sz w:val="16"/>
                <w:szCs w:val="16"/>
                <w:lang w:eastAsia="zh-CN"/>
              </w:rPr>
              <w:t>2023-06</w:t>
            </w:r>
          </w:p>
        </w:tc>
        <w:tc>
          <w:tcPr>
            <w:tcW w:w="800" w:type="dxa"/>
            <w:shd w:val="solid" w:color="FFFFFF" w:fill="auto"/>
          </w:tcPr>
          <w:p w14:paraId="6996AB59" w14:textId="610C6E0F" w:rsidR="00B52EEA" w:rsidRPr="000F043F" w:rsidRDefault="00B52EEA" w:rsidP="000F043F">
            <w:pPr>
              <w:pStyle w:val="TAC"/>
              <w:rPr>
                <w:lang w:eastAsia="zh-CN"/>
              </w:rPr>
            </w:pPr>
            <w:r w:rsidRPr="000F043F">
              <w:rPr>
                <w:lang w:eastAsia="zh-CN"/>
              </w:rPr>
              <w:t>CT#100</w:t>
            </w:r>
          </w:p>
        </w:tc>
        <w:tc>
          <w:tcPr>
            <w:tcW w:w="1046" w:type="dxa"/>
            <w:shd w:val="solid" w:color="FFFFFF" w:fill="auto"/>
          </w:tcPr>
          <w:p w14:paraId="54386799" w14:textId="0DDB6EFD" w:rsidR="00B52EEA" w:rsidRPr="000F043F" w:rsidRDefault="00B52EEA" w:rsidP="000F043F">
            <w:pPr>
              <w:pStyle w:val="TAC"/>
            </w:pPr>
            <w:r w:rsidRPr="000F043F">
              <w:t>CP-231210</w:t>
            </w:r>
          </w:p>
        </w:tc>
        <w:tc>
          <w:tcPr>
            <w:tcW w:w="567" w:type="dxa"/>
            <w:shd w:val="solid" w:color="FFFFFF" w:fill="auto"/>
          </w:tcPr>
          <w:p w14:paraId="12EB3280" w14:textId="154C61E4" w:rsidR="00B52EEA" w:rsidRPr="000F043F" w:rsidRDefault="00B52EEA" w:rsidP="000F043F">
            <w:pPr>
              <w:pStyle w:val="TAL"/>
              <w:rPr>
                <w:rFonts w:cs="Arial"/>
                <w:sz w:val="16"/>
                <w:szCs w:val="16"/>
              </w:rPr>
            </w:pPr>
            <w:r w:rsidRPr="000F043F">
              <w:rPr>
                <w:rFonts w:cs="Arial"/>
                <w:sz w:val="16"/>
                <w:szCs w:val="16"/>
              </w:rPr>
              <w:t>0319</w:t>
            </w:r>
          </w:p>
        </w:tc>
        <w:tc>
          <w:tcPr>
            <w:tcW w:w="283" w:type="dxa"/>
            <w:shd w:val="solid" w:color="FFFFFF" w:fill="auto"/>
          </w:tcPr>
          <w:p w14:paraId="63FD0AC6" w14:textId="4FD34C1F" w:rsidR="00B52EEA" w:rsidRPr="000F043F" w:rsidRDefault="00B52EEA" w:rsidP="000F043F">
            <w:pPr>
              <w:pStyle w:val="TAR"/>
              <w:rPr>
                <w:rFonts w:cs="Arial"/>
                <w:sz w:val="16"/>
                <w:szCs w:val="16"/>
              </w:rPr>
            </w:pPr>
            <w:r w:rsidRPr="000F043F">
              <w:rPr>
                <w:rFonts w:cs="Arial"/>
                <w:sz w:val="16"/>
                <w:szCs w:val="16"/>
              </w:rPr>
              <w:t>2</w:t>
            </w:r>
          </w:p>
        </w:tc>
        <w:tc>
          <w:tcPr>
            <w:tcW w:w="284" w:type="dxa"/>
            <w:shd w:val="solid" w:color="FFFFFF" w:fill="auto"/>
          </w:tcPr>
          <w:p w14:paraId="7D93498F" w14:textId="77BC0569" w:rsidR="00B52EEA" w:rsidRPr="000F043F" w:rsidRDefault="00B52EEA" w:rsidP="000F043F">
            <w:pPr>
              <w:pStyle w:val="TAC"/>
              <w:rPr>
                <w:rFonts w:cs="Arial"/>
                <w:sz w:val="16"/>
                <w:szCs w:val="16"/>
              </w:rPr>
            </w:pPr>
            <w:r w:rsidRPr="000F043F">
              <w:rPr>
                <w:rFonts w:cs="Arial"/>
                <w:sz w:val="16"/>
                <w:szCs w:val="16"/>
              </w:rPr>
              <w:t>B</w:t>
            </w:r>
          </w:p>
        </w:tc>
        <w:tc>
          <w:tcPr>
            <w:tcW w:w="5151" w:type="dxa"/>
            <w:shd w:val="solid" w:color="FFFFFF" w:fill="auto"/>
          </w:tcPr>
          <w:p w14:paraId="1679E7EA" w14:textId="549DFBF2" w:rsidR="00B52EEA" w:rsidRPr="000F043F" w:rsidRDefault="00B52EEA" w:rsidP="000F043F">
            <w:pPr>
              <w:pStyle w:val="TAL"/>
              <w:rPr>
                <w:rFonts w:cs="Arial"/>
                <w:sz w:val="16"/>
                <w:szCs w:val="16"/>
              </w:rPr>
            </w:pPr>
            <w:r w:rsidRPr="000F043F">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0F043F" w:rsidRDefault="00B52EEA" w:rsidP="000F043F">
            <w:pPr>
              <w:pStyle w:val="TAC"/>
              <w:rPr>
                <w:rFonts w:cs="Arial"/>
                <w:sz w:val="16"/>
                <w:szCs w:val="16"/>
                <w:lang w:eastAsia="zh-CN"/>
              </w:rPr>
            </w:pPr>
            <w:r w:rsidRPr="000F043F">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0F043F" w:rsidRDefault="002A2A08" w:rsidP="000F043F">
            <w:pPr>
              <w:pStyle w:val="TAC"/>
              <w:rPr>
                <w:sz w:val="16"/>
                <w:szCs w:val="16"/>
                <w:lang w:eastAsia="zh-CN"/>
              </w:rPr>
            </w:pPr>
            <w:r w:rsidRPr="000F043F">
              <w:rPr>
                <w:sz w:val="16"/>
                <w:szCs w:val="16"/>
                <w:lang w:eastAsia="zh-CN"/>
              </w:rPr>
              <w:t>2023-06</w:t>
            </w:r>
          </w:p>
        </w:tc>
        <w:tc>
          <w:tcPr>
            <w:tcW w:w="800" w:type="dxa"/>
            <w:shd w:val="solid" w:color="FFFFFF" w:fill="auto"/>
          </w:tcPr>
          <w:p w14:paraId="36BA5B0D" w14:textId="277AE153" w:rsidR="002A2A08" w:rsidRPr="000F043F" w:rsidRDefault="002A2A08" w:rsidP="000F043F">
            <w:pPr>
              <w:pStyle w:val="TAC"/>
              <w:rPr>
                <w:lang w:eastAsia="zh-CN"/>
              </w:rPr>
            </w:pPr>
            <w:r w:rsidRPr="000F043F">
              <w:rPr>
                <w:lang w:eastAsia="zh-CN"/>
              </w:rPr>
              <w:t>CT#100</w:t>
            </w:r>
          </w:p>
        </w:tc>
        <w:tc>
          <w:tcPr>
            <w:tcW w:w="1046" w:type="dxa"/>
            <w:shd w:val="solid" w:color="FFFFFF" w:fill="auto"/>
          </w:tcPr>
          <w:p w14:paraId="2643C96E" w14:textId="7F8CACB6" w:rsidR="002A2A08" w:rsidRPr="000F043F" w:rsidRDefault="00CC69B5" w:rsidP="000F043F">
            <w:pPr>
              <w:pStyle w:val="TAC"/>
            </w:pPr>
            <w:r w:rsidRPr="000F043F">
              <w:t>CP-231208</w:t>
            </w:r>
          </w:p>
        </w:tc>
        <w:tc>
          <w:tcPr>
            <w:tcW w:w="567" w:type="dxa"/>
            <w:shd w:val="solid" w:color="FFFFFF" w:fill="auto"/>
          </w:tcPr>
          <w:p w14:paraId="11935449" w14:textId="512496F3" w:rsidR="002A2A08" w:rsidRPr="000F043F" w:rsidRDefault="002A2A08" w:rsidP="000F043F">
            <w:pPr>
              <w:pStyle w:val="TAL"/>
              <w:rPr>
                <w:rFonts w:cs="Arial"/>
                <w:sz w:val="16"/>
                <w:szCs w:val="16"/>
              </w:rPr>
            </w:pPr>
            <w:r w:rsidRPr="000F043F">
              <w:rPr>
                <w:rFonts w:cs="Arial"/>
                <w:sz w:val="16"/>
                <w:szCs w:val="16"/>
              </w:rPr>
              <w:t>0346</w:t>
            </w:r>
          </w:p>
        </w:tc>
        <w:tc>
          <w:tcPr>
            <w:tcW w:w="283" w:type="dxa"/>
            <w:shd w:val="solid" w:color="FFFFFF" w:fill="auto"/>
          </w:tcPr>
          <w:p w14:paraId="5C152765" w14:textId="5B8A708A" w:rsidR="002A2A08" w:rsidRPr="000F043F" w:rsidRDefault="002A2A08" w:rsidP="000F043F">
            <w:pPr>
              <w:pStyle w:val="TAR"/>
              <w:rPr>
                <w:rFonts w:cs="Arial"/>
                <w:sz w:val="16"/>
                <w:szCs w:val="16"/>
              </w:rPr>
            </w:pPr>
            <w:r w:rsidRPr="000F043F">
              <w:rPr>
                <w:rFonts w:cs="Arial"/>
                <w:sz w:val="16"/>
                <w:szCs w:val="16"/>
              </w:rPr>
              <w:t>1</w:t>
            </w:r>
          </w:p>
        </w:tc>
        <w:tc>
          <w:tcPr>
            <w:tcW w:w="284" w:type="dxa"/>
            <w:shd w:val="solid" w:color="FFFFFF" w:fill="auto"/>
          </w:tcPr>
          <w:p w14:paraId="32953458" w14:textId="0F8E6096" w:rsidR="002A2A08" w:rsidRPr="000F043F" w:rsidRDefault="002A2A08" w:rsidP="000F043F">
            <w:pPr>
              <w:pStyle w:val="TAC"/>
              <w:rPr>
                <w:rFonts w:cs="Arial"/>
                <w:sz w:val="16"/>
                <w:szCs w:val="16"/>
              </w:rPr>
            </w:pPr>
            <w:r w:rsidRPr="000F043F">
              <w:rPr>
                <w:rFonts w:cs="Arial"/>
                <w:sz w:val="16"/>
                <w:szCs w:val="16"/>
              </w:rPr>
              <w:t>A</w:t>
            </w:r>
          </w:p>
        </w:tc>
        <w:tc>
          <w:tcPr>
            <w:tcW w:w="5151" w:type="dxa"/>
            <w:shd w:val="solid" w:color="FFFFFF" w:fill="auto"/>
          </w:tcPr>
          <w:p w14:paraId="2105E7F7" w14:textId="522BFA6E" w:rsidR="002A2A08" w:rsidRPr="000F043F" w:rsidRDefault="002A2A08" w:rsidP="000F043F">
            <w:pPr>
              <w:pStyle w:val="TAL"/>
              <w:rPr>
                <w:rFonts w:cs="Arial"/>
                <w:sz w:val="16"/>
                <w:szCs w:val="16"/>
              </w:rPr>
            </w:pPr>
            <w:r w:rsidRPr="000F043F">
              <w:rPr>
                <w:rFonts w:cs="Arial"/>
                <w:sz w:val="16"/>
                <w:szCs w:val="16"/>
              </w:rPr>
              <w:t>IPv4 address configuration in security procedure</w:t>
            </w:r>
          </w:p>
        </w:tc>
        <w:tc>
          <w:tcPr>
            <w:tcW w:w="708" w:type="dxa"/>
            <w:shd w:val="solid" w:color="FFFFFF" w:fill="auto"/>
          </w:tcPr>
          <w:p w14:paraId="7AA0B9F5" w14:textId="3C79DDF4" w:rsidR="002A2A08" w:rsidRPr="000F043F" w:rsidRDefault="002A2A08" w:rsidP="000F043F">
            <w:pPr>
              <w:pStyle w:val="TAC"/>
              <w:rPr>
                <w:rFonts w:cs="Arial"/>
                <w:sz w:val="16"/>
                <w:szCs w:val="16"/>
                <w:lang w:eastAsia="zh-CN"/>
              </w:rPr>
            </w:pPr>
            <w:r w:rsidRPr="000F043F">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0F043F" w:rsidRDefault="00D2355C" w:rsidP="000F043F">
            <w:pPr>
              <w:pStyle w:val="TAC"/>
              <w:rPr>
                <w:sz w:val="16"/>
                <w:szCs w:val="16"/>
                <w:lang w:eastAsia="zh-CN"/>
              </w:rPr>
            </w:pPr>
            <w:r w:rsidRPr="000F043F">
              <w:rPr>
                <w:sz w:val="16"/>
                <w:szCs w:val="16"/>
                <w:lang w:eastAsia="zh-CN"/>
              </w:rPr>
              <w:t>2023-06</w:t>
            </w:r>
          </w:p>
        </w:tc>
        <w:tc>
          <w:tcPr>
            <w:tcW w:w="800" w:type="dxa"/>
            <w:shd w:val="solid" w:color="FFFFFF" w:fill="auto"/>
          </w:tcPr>
          <w:p w14:paraId="391F91CE" w14:textId="2B24E626" w:rsidR="00D2355C" w:rsidRPr="000F043F" w:rsidRDefault="00D2355C" w:rsidP="000F043F">
            <w:pPr>
              <w:pStyle w:val="TAC"/>
              <w:rPr>
                <w:lang w:eastAsia="zh-CN"/>
              </w:rPr>
            </w:pPr>
            <w:r w:rsidRPr="000F043F">
              <w:rPr>
                <w:lang w:eastAsia="zh-CN"/>
              </w:rPr>
              <w:t>CT#100</w:t>
            </w:r>
          </w:p>
        </w:tc>
        <w:tc>
          <w:tcPr>
            <w:tcW w:w="1046" w:type="dxa"/>
            <w:shd w:val="solid" w:color="FFFFFF" w:fill="auto"/>
          </w:tcPr>
          <w:p w14:paraId="0B296F7E" w14:textId="0D9CDDFD" w:rsidR="00D2355C" w:rsidRPr="000F043F" w:rsidRDefault="00D2355C" w:rsidP="000F043F">
            <w:pPr>
              <w:pStyle w:val="TAC"/>
            </w:pPr>
            <w:r w:rsidRPr="000F043F">
              <w:t>CP-231208</w:t>
            </w:r>
          </w:p>
        </w:tc>
        <w:tc>
          <w:tcPr>
            <w:tcW w:w="567" w:type="dxa"/>
            <w:shd w:val="solid" w:color="FFFFFF" w:fill="auto"/>
          </w:tcPr>
          <w:p w14:paraId="4FA6FE94" w14:textId="1B816B06" w:rsidR="00D2355C" w:rsidRPr="000F043F" w:rsidRDefault="00D2355C" w:rsidP="000F043F">
            <w:pPr>
              <w:pStyle w:val="TAL"/>
              <w:rPr>
                <w:rFonts w:cs="Arial"/>
                <w:sz w:val="16"/>
                <w:szCs w:val="16"/>
              </w:rPr>
            </w:pPr>
            <w:r w:rsidRPr="000F043F">
              <w:rPr>
                <w:rFonts w:cs="Arial"/>
                <w:sz w:val="16"/>
                <w:szCs w:val="16"/>
              </w:rPr>
              <w:t>0366</w:t>
            </w:r>
          </w:p>
        </w:tc>
        <w:tc>
          <w:tcPr>
            <w:tcW w:w="283" w:type="dxa"/>
            <w:shd w:val="solid" w:color="FFFFFF" w:fill="auto"/>
          </w:tcPr>
          <w:p w14:paraId="54814A62" w14:textId="709BD1D8" w:rsidR="00D2355C" w:rsidRPr="000F043F" w:rsidRDefault="00D2355C" w:rsidP="000F043F">
            <w:pPr>
              <w:pStyle w:val="TAR"/>
              <w:rPr>
                <w:rFonts w:cs="Arial"/>
                <w:sz w:val="16"/>
                <w:szCs w:val="16"/>
              </w:rPr>
            </w:pPr>
            <w:r w:rsidRPr="000F043F">
              <w:rPr>
                <w:rFonts w:cs="Arial"/>
                <w:sz w:val="16"/>
                <w:szCs w:val="16"/>
              </w:rPr>
              <w:t>-</w:t>
            </w:r>
          </w:p>
        </w:tc>
        <w:tc>
          <w:tcPr>
            <w:tcW w:w="284" w:type="dxa"/>
            <w:shd w:val="solid" w:color="FFFFFF" w:fill="auto"/>
          </w:tcPr>
          <w:p w14:paraId="7F0F6A8A" w14:textId="159F20D3" w:rsidR="00D2355C" w:rsidRPr="000F043F" w:rsidRDefault="00D2355C" w:rsidP="000F043F">
            <w:pPr>
              <w:pStyle w:val="TAC"/>
              <w:rPr>
                <w:rFonts w:cs="Arial"/>
                <w:sz w:val="16"/>
                <w:szCs w:val="16"/>
              </w:rPr>
            </w:pPr>
            <w:r w:rsidRPr="000F043F">
              <w:rPr>
                <w:rFonts w:cs="Arial"/>
                <w:sz w:val="16"/>
                <w:szCs w:val="16"/>
              </w:rPr>
              <w:t>A</w:t>
            </w:r>
          </w:p>
        </w:tc>
        <w:tc>
          <w:tcPr>
            <w:tcW w:w="5151" w:type="dxa"/>
            <w:shd w:val="solid" w:color="FFFFFF" w:fill="auto"/>
          </w:tcPr>
          <w:p w14:paraId="0D772147" w14:textId="61F358A7" w:rsidR="00D2355C" w:rsidRPr="000F043F" w:rsidRDefault="00D2355C" w:rsidP="000F043F">
            <w:pPr>
              <w:pStyle w:val="TAL"/>
              <w:rPr>
                <w:rFonts w:cs="Arial"/>
                <w:sz w:val="16"/>
                <w:szCs w:val="16"/>
              </w:rPr>
            </w:pPr>
            <w:r w:rsidRPr="000F043F">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0F043F" w:rsidRDefault="00D2355C" w:rsidP="000F043F">
            <w:pPr>
              <w:pStyle w:val="TAC"/>
              <w:rPr>
                <w:rFonts w:cs="Arial"/>
                <w:sz w:val="16"/>
                <w:szCs w:val="16"/>
                <w:lang w:eastAsia="zh-CN"/>
              </w:rPr>
            </w:pPr>
            <w:r w:rsidRPr="000F043F">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0F043F" w:rsidRDefault="00DB6044" w:rsidP="000F043F">
            <w:pPr>
              <w:pStyle w:val="TAC"/>
              <w:rPr>
                <w:sz w:val="16"/>
                <w:szCs w:val="16"/>
                <w:lang w:eastAsia="zh-CN"/>
              </w:rPr>
            </w:pPr>
            <w:r w:rsidRPr="000F043F">
              <w:rPr>
                <w:sz w:val="16"/>
                <w:szCs w:val="16"/>
                <w:lang w:eastAsia="zh-CN"/>
              </w:rPr>
              <w:lastRenderedPageBreak/>
              <w:t>2023-06</w:t>
            </w:r>
          </w:p>
        </w:tc>
        <w:tc>
          <w:tcPr>
            <w:tcW w:w="800" w:type="dxa"/>
            <w:shd w:val="solid" w:color="FFFFFF" w:fill="auto"/>
          </w:tcPr>
          <w:p w14:paraId="293C6BA9" w14:textId="10C0DF01" w:rsidR="00DB6044" w:rsidRPr="000F043F" w:rsidRDefault="00DB6044" w:rsidP="000F043F">
            <w:pPr>
              <w:pStyle w:val="TAC"/>
              <w:rPr>
                <w:lang w:eastAsia="zh-CN"/>
              </w:rPr>
            </w:pPr>
            <w:r w:rsidRPr="000F043F">
              <w:rPr>
                <w:lang w:eastAsia="zh-CN"/>
              </w:rPr>
              <w:t>CT#100</w:t>
            </w:r>
          </w:p>
        </w:tc>
        <w:tc>
          <w:tcPr>
            <w:tcW w:w="1046" w:type="dxa"/>
            <w:shd w:val="solid" w:color="FFFFFF" w:fill="auto"/>
          </w:tcPr>
          <w:p w14:paraId="0DFAEC51" w14:textId="71DB82D1" w:rsidR="00DB6044" w:rsidRPr="000F043F" w:rsidRDefault="00DB6044" w:rsidP="000F043F">
            <w:pPr>
              <w:pStyle w:val="TAC"/>
            </w:pPr>
            <w:r w:rsidRPr="000F043F">
              <w:t>CP-231208</w:t>
            </w:r>
          </w:p>
        </w:tc>
        <w:tc>
          <w:tcPr>
            <w:tcW w:w="567" w:type="dxa"/>
            <w:shd w:val="solid" w:color="FFFFFF" w:fill="auto"/>
          </w:tcPr>
          <w:p w14:paraId="6E48A28F" w14:textId="073E2839" w:rsidR="00DB6044" w:rsidRPr="000F043F" w:rsidRDefault="00DB6044" w:rsidP="000F043F">
            <w:pPr>
              <w:pStyle w:val="TAL"/>
              <w:rPr>
                <w:rFonts w:cs="Arial"/>
                <w:sz w:val="16"/>
                <w:szCs w:val="16"/>
              </w:rPr>
            </w:pPr>
            <w:r w:rsidRPr="000F043F">
              <w:rPr>
                <w:rFonts w:cs="Arial"/>
                <w:sz w:val="16"/>
                <w:szCs w:val="16"/>
              </w:rPr>
              <w:t>0355</w:t>
            </w:r>
          </w:p>
        </w:tc>
        <w:tc>
          <w:tcPr>
            <w:tcW w:w="283" w:type="dxa"/>
            <w:shd w:val="solid" w:color="FFFFFF" w:fill="auto"/>
          </w:tcPr>
          <w:p w14:paraId="73913E8F" w14:textId="0CA6F53C" w:rsidR="00DB6044" w:rsidRPr="000F043F" w:rsidRDefault="00DB6044" w:rsidP="000F043F">
            <w:pPr>
              <w:pStyle w:val="TAR"/>
              <w:rPr>
                <w:rFonts w:cs="Arial"/>
                <w:sz w:val="16"/>
                <w:szCs w:val="16"/>
              </w:rPr>
            </w:pPr>
            <w:r w:rsidRPr="000F043F">
              <w:rPr>
                <w:rFonts w:cs="Arial"/>
                <w:sz w:val="16"/>
                <w:szCs w:val="16"/>
              </w:rPr>
              <w:t>1</w:t>
            </w:r>
          </w:p>
        </w:tc>
        <w:tc>
          <w:tcPr>
            <w:tcW w:w="284" w:type="dxa"/>
            <w:shd w:val="solid" w:color="FFFFFF" w:fill="auto"/>
          </w:tcPr>
          <w:p w14:paraId="2619E278" w14:textId="13CB8BEE" w:rsidR="00DB6044" w:rsidRPr="000F043F" w:rsidRDefault="00DB6044" w:rsidP="000F043F">
            <w:pPr>
              <w:pStyle w:val="TAC"/>
              <w:rPr>
                <w:rFonts w:cs="Arial"/>
                <w:sz w:val="16"/>
                <w:szCs w:val="16"/>
              </w:rPr>
            </w:pPr>
            <w:r w:rsidRPr="000F043F">
              <w:rPr>
                <w:rFonts w:cs="Arial"/>
                <w:sz w:val="16"/>
                <w:szCs w:val="16"/>
              </w:rPr>
              <w:t>F</w:t>
            </w:r>
          </w:p>
        </w:tc>
        <w:tc>
          <w:tcPr>
            <w:tcW w:w="5151" w:type="dxa"/>
            <w:shd w:val="solid" w:color="FFFFFF" w:fill="auto"/>
          </w:tcPr>
          <w:p w14:paraId="4A11EC6F" w14:textId="1010150E" w:rsidR="00DB6044" w:rsidRPr="000F043F" w:rsidRDefault="00DB6044" w:rsidP="000F043F">
            <w:pPr>
              <w:pStyle w:val="TAL"/>
              <w:rPr>
                <w:rFonts w:cs="Arial"/>
                <w:sz w:val="16"/>
                <w:szCs w:val="16"/>
              </w:rPr>
            </w:pPr>
            <w:r w:rsidRPr="000F043F">
              <w:rPr>
                <w:rFonts w:cs="Arial"/>
                <w:sz w:val="16"/>
                <w:szCs w:val="16"/>
              </w:rPr>
              <w:t>Correcting wrong definitions for 5G ProSe UE-to-network relay</w:t>
            </w:r>
          </w:p>
        </w:tc>
        <w:tc>
          <w:tcPr>
            <w:tcW w:w="708" w:type="dxa"/>
            <w:shd w:val="solid" w:color="FFFFFF" w:fill="auto"/>
          </w:tcPr>
          <w:p w14:paraId="2CA84C2C" w14:textId="336B618F" w:rsidR="00DB6044" w:rsidRPr="000F043F" w:rsidRDefault="00DB6044" w:rsidP="000F043F">
            <w:pPr>
              <w:pStyle w:val="TAC"/>
              <w:rPr>
                <w:rFonts w:cs="Arial"/>
                <w:sz w:val="16"/>
                <w:szCs w:val="16"/>
                <w:lang w:eastAsia="zh-CN"/>
              </w:rPr>
            </w:pPr>
            <w:r w:rsidRPr="000F043F">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0F043F" w:rsidRDefault="00330ADE" w:rsidP="000F043F">
            <w:pPr>
              <w:pStyle w:val="TAC"/>
              <w:rPr>
                <w:sz w:val="16"/>
                <w:szCs w:val="16"/>
                <w:lang w:eastAsia="zh-CN"/>
              </w:rPr>
            </w:pPr>
            <w:r w:rsidRPr="000F043F">
              <w:rPr>
                <w:sz w:val="16"/>
                <w:szCs w:val="16"/>
                <w:lang w:eastAsia="zh-CN"/>
              </w:rPr>
              <w:t>2023-06</w:t>
            </w:r>
          </w:p>
        </w:tc>
        <w:tc>
          <w:tcPr>
            <w:tcW w:w="800" w:type="dxa"/>
            <w:shd w:val="solid" w:color="FFFFFF" w:fill="auto"/>
          </w:tcPr>
          <w:p w14:paraId="1EF3A64B" w14:textId="4B9C6F21" w:rsidR="00330ADE" w:rsidRPr="000F043F" w:rsidRDefault="00330ADE" w:rsidP="000F043F">
            <w:pPr>
              <w:pStyle w:val="TAC"/>
              <w:rPr>
                <w:lang w:eastAsia="zh-CN"/>
              </w:rPr>
            </w:pPr>
            <w:r w:rsidRPr="000F043F">
              <w:rPr>
                <w:lang w:eastAsia="zh-CN"/>
              </w:rPr>
              <w:t>CT#100</w:t>
            </w:r>
          </w:p>
        </w:tc>
        <w:tc>
          <w:tcPr>
            <w:tcW w:w="1046" w:type="dxa"/>
            <w:shd w:val="solid" w:color="FFFFFF" w:fill="auto"/>
          </w:tcPr>
          <w:p w14:paraId="043F4ADD" w14:textId="3DE86147" w:rsidR="00330ADE" w:rsidRPr="000F043F" w:rsidRDefault="00330ADE" w:rsidP="000F043F">
            <w:pPr>
              <w:pStyle w:val="TAC"/>
            </w:pPr>
            <w:r w:rsidRPr="000F043F">
              <w:t>CP-231210</w:t>
            </w:r>
          </w:p>
        </w:tc>
        <w:tc>
          <w:tcPr>
            <w:tcW w:w="567" w:type="dxa"/>
            <w:shd w:val="solid" w:color="FFFFFF" w:fill="auto"/>
          </w:tcPr>
          <w:p w14:paraId="0B27BBEE" w14:textId="24D650C7" w:rsidR="00330ADE" w:rsidRPr="000F043F" w:rsidRDefault="00330ADE" w:rsidP="000F043F">
            <w:pPr>
              <w:pStyle w:val="TAL"/>
              <w:rPr>
                <w:rFonts w:cs="Arial"/>
                <w:sz w:val="16"/>
                <w:szCs w:val="16"/>
              </w:rPr>
            </w:pPr>
            <w:r w:rsidRPr="000F043F">
              <w:rPr>
                <w:rFonts w:cs="Arial"/>
                <w:sz w:val="16"/>
                <w:szCs w:val="16"/>
              </w:rPr>
              <w:t>0340</w:t>
            </w:r>
          </w:p>
        </w:tc>
        <w:tc>
          <w:tcPr>
            <w:tcW w:w="283" w:type="dxa"/>
            <w:shd w:val="solid" w:color="FFFFFF" w:fill="auto"/>
          </w:tcPr>
          <w:p w14:paraId="0E61636B" w14:textId="3A55925D" w:rsidR="00330ADE" w:rsidRPr="000F043F" w:rsidRDefault="00330ADE" w:rsidP="000F043F">
            <w:pPr>
              <w:pStyle w:val="TAR"/>
              <w:rPr>
                <w:rFonts w:cs="Arial"/>
                <w:sz w:val="16"/>
                <w:szCs w:val="16"/>
              </w:rPr>
            </w:pPr>
            <w:r w:rsidRPr="000F043F">
              <w:rPr>
                <w:rFonts w:cs="Arial"/>
                <w:sz w:val="16"/>
                <w:szCs w:val="16"/>
              </w:rPr>
              <w:t>1</w:t>
            </w:r>
          </w:p>
        </w:tc>
        <w:tc>
          <w:tcPr>
            <w:tcW w:w="284" w:type="dxa"/>
            <w:shd w:val="solid" w:color="FFFFFF" w:fill="auto"/>
          </w:tcPr>
          <w:p w14:paraId="492FBE10" w14:textId="75BB19FE" w:rsidR="00330ADE" w:rsidRPr="000F043F" w:rsidRDefault="00330ADE" w:rsidP="000F043F">
            <w:pPr>
              <w:pStyle w:val="TAC"/>
              <w:rPr>
                <w:rFonts w:cs="Arial"/>
                <w:sz w:val="16"/>
                <w:szCs w:val="16"/>
              </w:rPr>
            </w:pPr>
            <w:r w:rsidRPr="000F043F">
              <w:rPr>
                <w:rFonts w:cs="Arial"/>
                <w:sz w:val="16"/>
                <w:szCs w:val="16"/>
              </w:rPr>
              <w:t>F</w:t>
            </w:r>
          </w:p>
        </w:tc>
        <w:tc>
          <w:tcPr>
            <w:tcW w:w="5151" w:type="dxa"/>
            <w:shd w:val="solid" w:color="FFFFFF" w:fill="auto"/>
          </w:tcPr>
          <w:p w14:paraId="479B3C83" w14:textId="5FBB9298" w:rsidR="00330ADE" w:rsidRPr="000F043F" w:rsidRDefault="00330ADE" w:rsidP="000F043F">
            <w:pPr>
              <w:pStyle w:val="TAL"/>
              <w:rPr>
                <w:rFonts w:cs="Arial"/>
                <w:sz w:val="16"/>
                <w:szCs w:val="16"/>
              </w:rPr>
            </w:pPr>
            <w:r w:rsidRPr="000F043F">
              <w:rPr>
                <w:rFonts w:cs="Arial"/>
                <w:sz w:val="16"/>
                <w:szCs w:val="16"/>
              </w:rPr>
              <w:t>RSC to traffic type mapping rule for U2U relay</w:t>
            </w:r>
          </w:p>
        </w:tc>
        <w:tc>
          <w:tcPr>
            <w:tcW w:w="708" w:type="dxa"/>
            <w:shd w:val="solid" w:color="FFFFFF" w:fill="auto"/>
          </w:tcPr>
          <w:p w14:paraId="296D391F" w14:textId="10831838" w:rsidR="00330ADE" w:rsidRPr="000F043F" w:rsidRDefault="00330ADE" w:rsidP="000F043F">
            <w:pPr>
              <w:pStyle w:val="TAC"/>
              <w:rPr>
                <w:rFonts w:cs="Arial"/>
                <w:sz w:val="16"/>
                <w:szCs w:val="16"/>
                <w:lang w:eastAsia="zh-CN"/>
              </w:rPr>
            </w:pPr>
            <w:r w:rsidRPr="000F043F">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0F043F" w:rsidRDefault="00134C61" w:rsidP="000F043F">
            <w:pPr>
              <w:pStyle w:val="TAC"/>
              <w:rPr>
                <w:sz w:val="16"/>
                <w:szCs w:val="16"/>
                <w:lang w:eastAsia="zh-CN"/>
              </w:rPr>
            </w:pPr>
            <w:r w:rsidRPr="000F043F">
              <w:rPr>
                <w:sz w:val="16"/>
                <w:szCs w:val="16"/>
                <w:lang w:eastAsia="zh-CN"/>
              </w:rPr>
              <w:t>2023-06</w:t>
            </w:r>
          </w:p>
        </w:tc>
        <w:tc>
          <w:tcPr>
            <w:tcW w:w="800" w:type="dxa"/>
            <w:shd w:val="solid" w:color="FFFFFF" w:fill="auto"/>
          </w:tcPr>
          <w:p w14:paraId="6A30325F" w14:textId="624F4658" w:rsidR="00134C61" w:rsidRPr="000F043F" w:rsidRDefault="00134C61" w:rsidP="000F043F">
            <w:pPr>
              <w:pStyle w:val="TAC"/>
              <w:rPr>
                <w:lang w:eastAsia="zh-CN"/>
              </w:rPr>
            </w:pPr>
            <w:r w:rsidRPr="000F043F">
              <w:rPr>
                <w:lang w:eastAsia="zh-CN"/>
              </w:rPr>
              <w:t>CT#100</w:t>
            </w:r>
          </w:p>
        </w:tc>
        <w:tc>
          <w:tcPr>
            <w:tcW w:w="1046" w:type="dxa"/>
            <w:shd w:val="solid" w:color="FFFFFF" w:fill="auto"/>
          </w:tcPr>
          <w:p w14:paraId="56094FDC" w14:textId="51CC652D" w:rsidR="00134C61" w:rsidRPr="000F043F" w:rsidRDefault="00134C61" w:rsidP="000F043F">
            <w:pPr>
              <w:pStyle w:val="TAC"/>
            </w:pPr>
            <w:r w:rsidRPr="000F043F">
              <w:t>CP-231210</w:t>
            </w:r>
          </w:p>
        </w:tc>
        <w:tc>
          <w:tcPr>
            <w:tcW w:w="567" w:type="dxa"/>
            <w:shd w:val="solid" w:color="FFFFFF" w:fill="auto"/>
          </w:tcPr>
          <w:p w14:paraId="3E499399" w14:textId="4E89C16F" w:rsidR="00134C61" w:rsidRPr="000F043F" w:rsidRDefault="00134C61" w:rsidP="000F043F">
            <w:pPr>
              <w:pStyle w:val="TAL"/>
              <w:rPr>
                <w:rFonts w:cs="Arial"/>
                <w:sz w:val="16"/>
                <w:szCs w:val="16"/>
              </w:rPr>
            </w:pPr>
            <w:r w:rsidRPr="000F043F">
              <w:rPr>
                <w:rFonts w:cs="Arial"/>
                <w:sz w:val="16"/>
                <w:szCs w:val="16"/>
              </w:rPr>
              <w:t>0358</w:t>
            </w:r>
          </w:p>
        </w:tc>
        <w:tc>
          <w:tcPr>
            <w:tcW w:w="283" w:type="dxa"/>
            <w:shd w:val="solid" w:color="FFFFFF" w:fill="auto"/>
          </w:tcPr>
          <w:p w14:paraId="27B024E8" w14:textId="472EDBED" w:rsidR="00134C61" w:rsidRPr="000F043F" w:rsidRDefault="00134C61" w:rsidP="000F043F">
            <w:pPr>
              <w:pStyle w:val="TAR"/>
              <w:rPr>
                <w:rFonts w:cs="Arial"/>
                <w:sz w:val="16"/>
                <w:szCs w:val="16"/>
              </w:rPr>
            </w:pPr>
            <w:r w:rsidRPr="000F043F">
              <w:rPr>
                <w:rFonts w:cs="Arial"/>
                <w:sz w:val="16"/>
                <w:szCs w:val="16"/>
              </w:rPr>
              <w:t>1</w:t>
            </w:r>
          </w:p>
        </w:tc>
        <w:tc>
          <w:tcPr>
            <w:tcW w:w="284" w:type="dxa"/>
            <w:shd w:val="solid" w:color="FFFFFF" w:fill="auto"/>
          </w:tcPr>
          <w:p w14:paraId="2B84A755" w14:textId="5C6CC7FE" w:rsidR="00134C61" w:rsidRPr="000F043F" w:rsidRDefault="00134C61" w:rsidP="000F043F">
            <w:pPr>
              <w:pStyle w:val="TAC"/>
              <w:rPr>
                <w:rFonts w:cs="Arial"/>
                <w:sz w:val="16"/>
                <w:szCs w:val="16"/>
              </w:rPr>
            </w:pPr>
            <w:r w:rsidRPr="000F043F">
              <w:rPr>
                <w:rFonts w:cs="Arial"/>
                <w:sz w:val="16"/>
                <w:szCs w:val="16"/>
              </w:rPr>
              <w:t>F</w:t>
            </w:r>
          </w:p>
        </w:tc>
        <w:tc>
          <w:tcPr>
            <w:tcW w:w="5151" w:type="dxa"/>
            <w:shd w:val="solid" w:color="FFFFFF" w:fill="auto"/>
          </w:tcPr>
          <w:p w14:paraId="1B14338F" w14:textId="0332B6A9" w:rsidR="00134C61" w:rsidRPr="000F043F" w:rsidRDefault="00134C61" w:rsidP="000F043F">
            <w:pPr>
              <w:pStyle w:val="TAL"/>
              <w:rPr>
                <w:rFonts w:cs="Arial"/>
                <w:sz w:val="16"/>
                <w:szCs w:val="16"/>
              </w:rPr>
            </w:pPr>
            <w:r w:rsidRPr="000F043F">
              <w:rPr>
                <w:rFonts w:cs="Arial"/>
                <w:sz w:val="16"/>
                <w:szCs w:val="16"/>
              </w:rPr>
              <w:t>Update default destination layer-2 ID(s) for U2U relay</w:t>
            </w:r>
          </w:p>
        </w:tc>
        <w:tc>
          <w:tcPr>
            <w:tcW w:w="708" w:type="dxa"/>
            <w:shd w:val="solid" w:color="FFFFFF" w:fill="auto"/>
          </w:tcPr>
          <w:p w14:paraId="710AB9F5" w14:textId="6CB6DA21" w:rsidR="00134C61" w:rsidRPr="000F043F" w:rsidRDefault="00134C61" w:rsidP="000F043F">
            <w:pPr>
              <w:pStyle w:val="TAC"/>
              <w:rPr>
                <w:rFonts w:cs="Arial"/>
                <w:sz w:val="16"/>
                <w:szCs w:val="16"/>
                <w:lang w:eastAsia="zh-CN"/>
              </w:rPr>
            </w:pPr>
            <w:r w:rsidRPr="000F043F">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0F043F" w:rsidRDefault="001507C6" w:rsidP="000F043F">
            <w:pPr>
              <w:pStyle w:val="TAC"/>
              <w:rPr>
                <w:sz w:val="16"/>
                <w:szCs w:val="16"/>
                <w:lang w:eastAsia="zh-CN"/>
              </w:rPr>
            </w:pPr>
            <w:r w:rsidRPr="000F043F">
              <w:rPr>
                <w:sz w:val="16"/>
                <w:szCs w:val="16"/>
                <w:lang w:eastAsia="zh-CN"/>
              </w:rPr>
              <w:t>2023-06</w:t>
            </w:r>
          </w:p>
        </w:tc>
        <w:tc>
          <w:tcPr>
            <w:tcW w:w="800" w:type="dxa"/>
            <w:shd w:val="solid" w:color="FFFFFF" w:fill="auto"/>
          </w:tcPr>
          <w:p w14:paraId="0C108BD7" w14:textId="00517451" w:rsidR="001507C6" w:rsidRPr="000F043F" w:rsidRDefault="001507C6" w:rsidP="000F043F">
            <w:pPr>
              <w:pStyle w:val="TAC"/>
              <w:rPr>
                <w:lang w:eastAsia="zh-CN"/>
              </w:rPr>
            </w:pPr>
            <w:r w:rsidRPr="000F043F">
              <w:rPr>
                <w:lang w:eastAsia="zh-CN"/>
              </w:rPr>
              <w:t>CT#100</w:t>
            </w:r>
          </w:p>
        </w:tc>
        <w:tc>
          <w:tcPr>
            <w:tcW w:w="1046" w:type="dxa"/>
            <w:shd w:val="solid" w:color="FFFFFF" w:fill="auto"/>
          </w:tcPr>
          <w:p w14:paraId="71D17CA3" w14:textId="392C1F6A" w:rsidR="001507C6" w:rsidRPr="000F043F" w:rsidRDefault="001507C6" w:rsidP="000F043F">
            <w:pPr>
              <w:pStyle w:val="TAC"/>
            </w:pPr>
            <w:r w:rsidRPr="000F043F">
              <w:t>CP-231210</w:t>
            </w:r>
          </w:p>
        </w:tc>
        <w:tc>
          <w:tcPr>
            <w:tcW w:w="567" w:type="dxa"/>
            <w:shd w:val="solid" w:color="FFFFFF" w:fill="auto"/>
          </w:tcPr>
          <w:p w14:paraId="0CA768A3" w14:textId="2586369D" w:rsidR="001507C6" w:rsidRPr="000F043F" w:rsidRDefault="001507C6" w:rsidP="000F043F">
            <w:pPr>
              <w:pStyle w:val="TAL"/>
              <w:rPr>
                <w:rFonts w:cs="Arial"/>
                <w:sz w:val="16"/>
                <w:szCs w:val="16"/>
              </w:rPr>
            </w:pPr>
            <w:r w:rsidRPr="000F043F">
              <w:rPr>
                <w:rFonts w:cs="Arial"/>
                <w:sz w:val="16"/>
                <w:szCs w:val="16"/>
              </w:rPr>
              <w:t>0347</w:t>
            </w:r>
          </w:p>
        </w:tc>
        <w:tc>
          <w:tcPr>
            <w:tcW w:w="283" w:type="dxa"/>
            <w:shd w:val="solid" w:color="FFFFFF" w:fill="auto"/>
          </w:tcPr>
          <w:p w14:paraId="0D65EC97" w14:textId="32635B45" w:rsidR="001507C6" w:rsidRPr="000F043F" w:rsidRDefault="001507C6" w:rsidP="000F043F">
            <w:pPr>
              <w:pStyle w:val="TAR"/>
              <w:rPr>
                <w:rFonts w:cs="Arial"/>
                <w:sz w:val="16"/>
                <w:szCs w:val="16"/>
              </w:rPr>
            </w:pPr>
            <w:r w:rsidRPr="000F043F">
              <w:rPr>
                <w:rFonts w:cs="Arial"/>
                <w:sz w:val="16"/>
                <w:szCs w:val="16"/>
              </w:rPr>
              <w:t>1</w:t>
            </w:r>
          </w:p>
        </w:tc>
        <w:tc>
          <w:tcPr>
            <w:tcW w:w="284" w:type="dxa"/>
            <w:shd w:val="solid" w:color="FFFFFF" w:fill="auto"/>
          </w:tcPr>
          <w:p w14:paraId="1A321940" w14:textId="092C90C8" w:rsidR="001507C6" w:rsidRPr="000F043F" w:rsidRDefault="001507C6" w:rsidP="000F043F">
            <w:pPr>
              <w:pStyle w:val="TAC"/>
              <w:rPr>
                <w:rFonts w:cs="Arial"/>
                <w:sz w:val="16"/>
                <w:szCs w:val="16"/>
              </w:rPr>
            </w:pPr>
            <w:r w:rsidRPr="000F043F">
              <w:rPr>
                <w:rFonts w:cs="Arial"/>
                <w:sz w:val="16"/>
                <w:szCs w:val="16"/>
              </w:rPr>
              <w:t>B</w:t>
            </w:r>
          </w:p>
        </w:tc>
        <w:tc>
          <w:tcPr>
            <w:tcW w:w="5151" w:type="dxa"/>
            <w:shd w:val="solid" w:color="FFFFFF" w:fill="auto"/>
          </w:tcPr>
          <w:p w14:paraId="0EFF6F2A" w14:textId="302EB117" w:rsidR="001507C6" w:rsidRPr="000F043F" w:rsidRDefault="001507C6" w:rsidP="000F043F">
            <w:pPr>
              <w:pStyle w:val="TAL"/>
              <w:rPr>
                <w:rFonts w:cs="Arial"/>
                <w:sz w:val="16"/>
                <w:szCs w:val="16"/>
              </w:rPr>
            </w:pPr>
            <w:r w:rsidRPr="000F043F">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0F043F" w:rsidRDefault="001507C6" w:rsidP="000F043F">
            <w:pPr>
              <w:pStyle w:val="TAC"/>
              <w:rPr>
                <w:rFonts w:cs="Arial"/>
                <w:sz w:val="16"/>
                <w:szCs w:val="16"/>
                <w:lang w:eastAsia="zh-CN"/>
              </w:rPr>
            </w:pPr>
            <w:r w:rsidRPr="000F043F">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0F043F" w:rsidRDefault="00197C3C" w:rsidP="000F043F">
            <w:pPr>
              <w:pStyle w:val="TAC"/>
              <w:rPr>
                <w:sz w:val="16"/>
                <w:szCs w:val="16"/>
                <w:lang w:eastAsia="zh-CN"/>
              </w:rPr>
            </w:pPr>
            <w:r w:rsidRPr="000F043F">
              <w:rPr>
                <w:sz w:val="16"/>
                <w:szCs w:val="16"/>
                <w:lang w:eastAsia="zh-CN"/>
              </w:rPr>
              <w:t>2023-06</w:t>
            </w:r>
          </w:p>
        </w:tc>
        <w:tc>
          <w:tcPr>
            <w:tcW w:w="800" w:type="dxa"/>
            <w:shd w:val="solid" w:color="FFFFFF" w:fill="auto"/>
          </w:tcPr>
          <w:p w14:paraId="063AE6E3" w14:textId="11F89331" w:rsidR="00197C3C" w:rsidRPr="000F043F" w:rsidRDefault="00197C3C" w:rsidP="000F043F">
            <w:pPr>
              <w:pStyle w:val="TAC"/>
              <w:rPr>
                <w:lang w:eastAsia="zh-CN"/>
              </w:rPr>
            </w:pPr>
            <w:r w:rsidRPr="000F043F">
              <w:rPr>
                <w:lang w:eastAsia="zh-CN"/>
              </w:rPr>
              <w:t>CT#100</w:t>
            </w:r>
          </w:p>
        </w:tc>
        <w:tc>
          <w:tcPr>
            <w:tcW w:w="1046" w:type="dxa"/>
            <w:shd w:val="solid" w:color="FFFFFF" w:fill="auto"/>
          </w:tcPr>
          <w:p w14:paraId="1CB85108" w14:textId="221541C2" w:rsidR="00197C3C" w:rsidRPr="000F043F" w:rsidRDefault="00197C3C" w:rsidP="000F043F">
            <w:pPr>
              <w:pStyle w:val="TAC"/>
            </w:pPr>
            <w:r w:rsidRPr="000F043F">
              <w:t>CP-231210</w:t>
            </w:r>
          </w:p>
        </w:tc>
        <w:tc>
          <w:tcPr>
            <w:tcW w:w="567" w:type="dxa"/>
            <w:shd w:val="solid" w:color="FFFFFF" w:fill="auto"/>
          </w:tcPr>
          <w:p w14:paraId="66096D15" w14:textId="1F19E9D5" w:rsidR="00197C3C" w:rsidRPr="000F043F" w:rsidRDefault="00197C3C" w:rsidP="000F043F">
            <w:pPr>
              <w:pStyle w:val="TAL"/>
              <w:rPr>
                <w:rFonts w:cs="Arial"/>
                <w:sz w:val="16"/>
                <w:szCs w:val="16"/>
              </w:rPr>
            </w:pPr>
            <w:r w:rsidRPr="000F043F">
              <w:rPr>
                <w:rFonts w:cs="Arial"/>
                <w:sz w:val="16"/>
                <w:szCs w:val="16"/>
              </w:rPr>
              <w:t>0303</w:t>
            </w:r>
          </w:p>
        </w:tc>
        <w:tc>
          <w:tcPr>
            <w:tcW w:w="283" w:type="dxa"/>
            <w:shd w:val="solid" w:color="FFFFFF" w:fill="auto"/>
          </w:tcPr>
          <w:p w14:paraId="12AA9BEB" w14:textId="365B905B" w:rsidR="00197C3C" w:rsidRPr="000F043F" w:rsidRDefault="00197C3C" w:rsidP="000F043F">
            <w:pPr>
              <w:pStyle w:val="TAR"/>
              <w:rPr>
                <w:rFonts w:cs="Arial"/>
                <w:sz w:val="16"/>
                <w:szCs w:val="16"/>
              </w:rPr>
            </w:pPr>
            <w:r w:rsidRPr="000F043F">
              <w:rPr>
                <w:rFonts w:cs="Arial"/>
                <w:sz w:val="16"/>
                <w:szCs w:val="16"/>
              </w:rPr>
              <w:t>3</w:t>
            </w:r>
          </w:p>
        </w:tc>
        <w:tc>
          <w:tcPr>
            <w:tcW w:w="284" w:type="dxa"/>
            <w:shd w:val="solid" w:color="FFFFFF" w:fill="auto"/>
          </w:tcPr>
          <w:p w14:paraId="362C3F51" w14:textId="750D2E99" w:rsidR="00197C3C" w:rsidRPr="000F043F" w:rsidRDefault="00197C3C" w:rsidP="000F043F">
            <w:pPr>
              <w:pStyle w:val="TAC"/>
              <w:rPr>
                <w:rFonts w:cs="Arial"/>
                <w:sz w:val="16"/>
                <w:szCs w:val="16"/>
              </w:rPr>
            </w:pPr>
            <w:r w:rsidRPr="000F043F">
              <w:rPr>
                <w:rFonts w:cs="Arial"/>
                <w:sz w:val="16"/>
                <w:szCs w:val="16"/>
              </w:rPr>
              <w:t>F</w:t>
            </w:r>
          </w:p>
        </w:tc>
        <w:tc>
          <w:tcPr>
            <w:tcW w:w="5151" w:type="dxa"/>
            <w:shd w:val="solid" w:color="FFFFFF" w:fill="auto"/>
          </w:tcPr>
          <w:p w14:paraId="5A85E210" w14:textId="63A8075B" w:rsidR="00197C3C" w:rsidRPr="000F043F" w:rsidRDefault="00197C3C" w:rsidP="000F043F">
            <w:pPr>
              <w:pStyle w:val="TAL"/>
              <w:rPr>
                <w:rFonts w:cs="Arial"/>
                <w:sz w:val="16"/>
                <w:szCs w:val="16"/>
              </w:rPr>
            </w:pPr>
            <w:r w:rsidRPr="000F043F">
              <w:rPr>
                <w:rFonts w:cs="Arial"/>
                <w:sz w:val="16"/>
                <w:szCs w:val="16"/>
              </w:rPr>
              <w:t>L2 U2U relay selection correction</w:t>
            </w:r>
          </w:p>
        </w:tc>
        <w:tc>
          <w:tcPr>
            <w:tcW w:w="708" w:type="dxa"/>
            <w:shd w:val="solid" w:color="FFFFFF" w:fill="auto"/>
          </w:tcPr>
          <w:p w14:paraId="5D3E5F45" w14:textId="16B71B38" w:rsidR="00197C3C" w:rsidRPr="000F043F" w:rsidRDefault="00197C3C" w:rsidP="000F043F">
            <w:pPr>
              <w:pStyle w:val="TAC"/>
              <w:rPr>
                <w:rFonts w:cs="Arial"/>
                <w:sz w:val="16"/>
                <w:szCs w:val="16"/>
                <w:lang w:eastAsia="zh-CN"/>
              </w:rPr>
            </w:pPr>
            <w:r w:rsidRPr="000F043F">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0F043F" w:rsidRDefault="00F31B1F" w:rsidP="000F043F">
            <w:pPr>
              <w:pStyle w:val="TAC"/>
              <w:rPr>
                <w:sz w:val="16"/>
                <w:szCs w:val="16"/>
                <w:lang w:eastAsia="zh-CN"/>
              </w:rPr>
            </w:pPr>
            <w:r w:rsidRPr="000F043F">
              <w:rPr>
                <w:sz w:val="16"/>
                <w:szCs w:val="16"/>
                <w:lang w:eastAsia="zh-CN"/>
              </w:rPr>
              <w:t>2023-06</w:t>
            </w:r>
          </w:p>
        </w:tc>
        <w:tc>
          <w:tcPr>
            <w:tcW w:w="800" w:type="dxa"/>
            <w:shd w:val="solid" w:color="FFFFFF" w:fill="auto"/>
          </w:tcPr>
          <w:p w14:paraId="14C41345" w14:textId="43AA5426" w:rsidR="00F31B1F" w:rsidRPr="000F043F" w:rsidRDefault="00F31B1F" w:rsidP="000F043F">
            <w:pPr>
              <w:pStyle w:val="TAC"/>
              <w:rPr>
                <w:lang w:eastAsia="zh-CN"/>
              </w:rPr>
            </w:pPr>
            <w:r w:rsidRPr="000F043F">
              <w:rPr>
                <w:lang w:eastAsia="zh-CN"/>
              </w:rPr>
              <w:t>CT#100</w:t>
            </w:r>
          </w:p>
        </w:tc>
        <w:tc>
          <w:tcPr>
            <w:tcW w:w="1046" w:type="dxa"/>
            <w:shd w:val="solid" w:color="FFFFFF" w:fill="auto"/>
          </w:tcPr>
          <w:p w14:paraId="4123ED46" w14:textId="07590434" w:rsidR="00F31B1F" w:rsidRPr="000F043F" w:rsidRDefault="00F31B1F" w:rsidP="000F043F">
            <w:pPr>
              <w:pStyle w:val="TAC"/>
            </w:pPr>
            <w:r w:rsidRPr="000F043F">
              <w:t>CP-231210</w:t>
            </w:r>
          </w:p>
        </w:tc>
        <w:tc>
          <w:tcPr>
            <w:tcW w:w="567" w:type="dxa"/>
            <w:shd w:val="solid" w:color="FFFFFF" w:fill="auto"/>
          </w:tcPr>
          <w:p w14:paraId="1A525A8B" w14:textId="00AAE073" w:rsidR="00F31B1F" w:rsidRPr="000F043F" w:rsidRDefault="00F31B1F" w:rsidP="000F043F">
            <w:pPr>
              <w:pStyle w:val="TAL"/>
              <w:rPr>
                <w:rFonts w:cs="Arial"/>
                <w:sz w:val="16"/>
                <w:szCs w:val="16"/>
              </w:rPr>
            </w:pPr>
            <w:r w:rsidRPr="000F043F">
              <w:rPr>
                <w:rFonts w:cs="Arial"/>
                <w:sz w:val="16"/>
                <w:szCs w:val="16"/>
              </w:rPr>
              <w:t>0348</w:t>
            </w:r>
          </w:p>
        </w:tc>
        <w:tc>
          <w:tcPr>
            <w:tcW w:w="283" w:type="dxa"/>
            <w:shd w:val="solid" w:color="FFFFFF" w:fill="auto"/>
          </w:tcPr>
          <w:p w14:paraId="64683E3E" w14:textId="74EC9FAB" w:rsidR="00F31B1F" w:rsidRPr="000F043F" w:rsidRDefault="00F31B1F" w:rsidP="000F043F">
            <w:pPr>
              <w:pStyle w:val="TAR"/>
              <w:rPr>
                <w:rFonts w:cs="Arial"/>
                <w:sz w:val="16"/>
                <w:szCs w:val="16"/>
              </w:rPr>
            </w:pPr>
            <w:r w:rsidRPr="000F043F">
              <w:rPr>
                <w:rFonts w:cs="Arial"/>
                <w:sz w:val="16"/>
                <w:szCs w:val="16"/>
              </w:rPr>
              <w:t>1</w:t>
            </w:r>
          </w:p>
        </w:tc>
        <w:tc>
          <w:tcPr>
            <w:tcW w:w="284" w:type="dxa"/>
            <w:shd w:val="solid" w:color="FFFFFF" w:fill="auto"/>
          </w:tcPr>
          <w:p w14:paraId="0E28AFC3" w14:textId="627E859A" w:rsidR="00F31B1F" w:rsidRPr="000F043F" w:rsidRDefault="00F31B1F" w:rsidP="000F043F">
            <w:pPr>
              <w:pStyle w:val="TAC"/>
              <w:rPr>
                <w:rFonts w:cs="Arial"/>
                <w:sz w:val="16"/>
                <w:szCs w:val="16"/>
              </w:rPr>
            </w:pPr>
            <w:r w:rsidRPr="000F043F">
              <w:rPr>
                <w:rFonts w:cs="Arial"/>
                <w:sz w:val="16"/>
                <w:szCs w:val="16"/>
              </w:rPr>
              <w:t>F</w:t>
            </w:r>
          </w:p>
        </w:tc>
        <w:tc>
          <w:tcPr>
            <w:tcW w:w="5151" w:type="dxa"/>
            <w:shd w:val="solid" w:color="FFFFFF" w:fill="auto"/>
          </w:tcPr>
          <w:p w14:paraId="49EB7A25" w14:textId="33BCAFB1" w:rsidR="00F31B1F" w:rsidRPr="000F043F" w:rsidRDefault="00F31B1F" w:rsidP="000F043F">
            <w:pPr>
              <w:pStyle w:val="TAL"/>
              <w:rPr>
                <w:rFonts w:cs="Arial"/>
                <w:sz w:val="16"/>
                <w:szCs w:val="16"/>
              </w:rPr>
            </w:pPr>
            <w:r w:rsidRPr="000F043F">
              <w:rPr>
                <w:rFonts w:cs="Arial"/>
                <w:sz w:val="16"/>
                <w:szCs w:val="16"/>
              </w:rPr>
              <w:t>Source layer-2 ID for 5G ProSe layer-3 UE-to-UE relay</w:t>
            </w:r>
          </w:p>
        </w:tc>
        <w:tc>
          <w:tcPr>
            <w:tcW w:w="708" w:type="dxa"/>
            <w:shd w:val="solid" w:color="FFFFFF" w:fill="auto"/>
          </w:tcPr>
          <w:p w14:paraId="69B9C105" w14:textId="741F923C" w:rsidR="00F31B1F" w:rsidRPr="000F043F" w:rsidRDefault="00F31B1F" w:rsidP="000F043F">
            <w:pPr>
              <w:pStyle w:val="TAC"/>
              <w:rPr>
                <w:rFonts w:cs="Arial"/>
                <w:sz w:val="16"/>
                <w:szCs w:val="16"/>
                <w:lang w:eastAsia="zh-CN"/>
              </w:rPr>
            </w:pPr>
            <w:r w:rsidRPr="000F043F">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0F043F" w:rsidRDefault="0032744A" w:rsidP="000F043F">
            <w:pPr>
              <w:pStyle w:val="TAC"/>
              <w:rPr>
                <w:sz w:val="16"/>
                <w:szCs w:val="16"/>
                <w:lang w:eastAsia="zh-CN"/>
              </w:rPr>
            </w:pPr>
            <w:r w:rsidRPr="000F043F">
              <w:rPr>
                <w:sz w:val="16"/>
                <w:szCs w:val="16"/>
                <w:lang w:eastAsia="zh-CN"/>
              </w:rPr>
              <w:t>2023-06</w:t>
            </w:r>
          </w:p>
        </w:tc>
        <w:tc>
          <w:tcPr>
            <w:tcW w:w="800" w:type="dxa"/>
            <w:shd w:val="solid" w:color="FFFFFF" w:fill="auto"/>
          </w:tcPr>
          <w:p w14:paraId="02DF0789" w14:textId="2FB8D23E" w:rsidR="0032744A" w:rsidRPr="000F043F" w:rsidRDefault="0032744A" w:rsidP="000F043F">
            <w:pPr>
              <w:pStyle w:val="TAC"/>
              <w:rPr>
                <w:lang w:eastAsia="zh-CN"/>
              </w:rPr>
            </w:pPr>
            <w:r w:rsidRPr="000F043F">
              <w:rPr>
                <w:lang w:eastAsia="zh-CN"/>
              </w:rPr>
              <w:t>CT#100</w:t>
            </w:r>
          </w:p>
        </w:tc>
        <w:tc>
          <w:tcPr>
            <w:tcW w:w="1046" w:type="dxa"/>
            <w:shd w:val="solid" w:color="FFFFFF" w:fill="auto"/>
          </w:tcPr>
          <w:p w14:paraId="4130B4A3" w14:textId="40E7CD9B" w:rsidR="0032744A" w:rsidRPr="000F043F" w:rsidRDefault="0032744A" w:rsidP="000F043F">
            <w:pPr>
              <w:pStyle w:val="TAC"/>
            </w:pPr>
            <w:r w:rsidRPr="000F043F">
              <w:t>CP-231210</w:t>
            </w:r>
          </w:p>
        </w:tc>
        <w:tc>
          <w:tcPr>
            <w:tcW w:w="567" w:type="dxa"/>
            <w:shd w:val="solid" w:color="FFFFFF" w:fill="auto"/>
          </w:tcPr>
          <w:p w14:paraId="048EAEF5" w14:textId="438F642B" w:rsidR="0032744A" w:rsidRPr="000F043F" w:rsidRDefault="0032744A" w:rsidP="000F043F">
            <w:pPr>
              <w:pStyle w:val="TAL"/>
              <w:rPr>
                <w:rFonts w:cs="Arial"/>
                <w:sz w:val="16"/>
                <w:szCs w:val="16"/>
              </w:rPr>
            </w:pPr>
            <w:r w:rsidRPr="000F043F">
              <w:rPr>
                <w:rFonts w:cs="Arial"/>
                <w:sz w:val="16"/>
                <w:szCs w:val="16"/>
              </w:rPr>
              <w:t>0302</w:t>
            </w:r>
          </w:p>
        </w:tc>
        <w:tc>
          <w:tcPr>
            <w:tcW w:w="283" w:type="dxa"/>
            <w:shd w:val="solid" w:color="FFFFFF" w:fill="auto"/>
          </w:tcPr>
          <w:p w14:paraId="70DA9A08" w14:textId="61374369" w:rsidR="0032744A" w:rsidRPr="000F043F" w:rsidRDefault="0032744A" w:rsidP="000F043F">
            <w:pPr>
              <w:pStyle w:val="TAR"/>
              <w:rPr>
                <w:rFonts w:cs="Arial"/>
                <w:sz w:val="16"/>
                <w:szCs w:val="16"/>
              </w:rPr>
            </w:pPr>
            <w:r w:rsidRPr="000F043F">
              <w:rPr>
                <w:rFonts w:cs="Arial"/>
                <w:sz w:val="16"/>
                <w:szCs w:val="16"/>
              </w:rPr>
              <w:t>3</w:t>
            </w:r>
          </w:p>
        </w:tc>
        <w:tc>
          <w:tcPr>
            <w:tcW w:w="284" w:type="dxa"/>
            <w:shd w:val="solid" w:color="FFFFFF" w:fill="auto"/>
          </w:tcPr>
          <w:p w14:paraId="0D542B7B" w14:textId="5971D311" w:rsidR="0032744A" w:rsidRPr="000F043F" w:rsidRDefault="0032744A" w:rsidP="000F043F">
            <w:pPr>
              <w:pStyle w:val="TAC"/>
              <w:rPr>
                <w:rFonts w:cs="Arial"/>
                <w:sz w:val="16"/>
                <w:szCs w:val="16"/>
              </w:rPr>
            </w:pPr>
            <w:r w:rsidRPr="000F043F">
              <w:rPr>
                <w:rFonts w:cs="Arial"/>
                <w:sz w:val="16"/>
                <w:szCs w:val="16"/>
              </w:rPr>
              <w:t>F</w:t>
            </w:r>
          </w:p>
        </w:tc>
        <w:tc>
          <w:tcPr>
            <w:tcW w:w="5151" w:type="dxa"/>
            <w:shd w:val="solid" w:color="FFFFFF" w:fill="auto"/>
          </w:tcPr>
          <w:p w14:paraId="7114C9D9" w14:textId="204ADC09" w:rsidR="0032744A" w:rsidRPr="000F043F" w:rsidRDefault="0032744A" w:rsidP="000F043F">
            <w:pPr>
              <w:pStyle w:val="TAL"/>
              <w:rPr>
                <w:rFonts w:cs="Arial"/>
                <w:sz w:val="16"/>
                <w:szCs w:val="16"/>
              </w:rPr>
            </w:pPr>
            <w:r w:rsidRPr="000F043F">
              <w:rPr>
                <w:rFonts w:cs="Arial"/>
                <w:sz w:val="16"/>
                <w:szCs w:val="16"/>
              </w:rPr>
              <w:t>Establishment reject for U2U relay congestion</w:t>
            </w:r>
          </w:p>
        </w:tc>
        <w:tc>
          <w:tcPr>
            <w:tcW w:w="708" w:type="dxa"/>
            <w:shd w:val="solid" w:color="FFFFFF" w:fill="auto"/>
          </w:tcPr>
          <w:p w14:paraId="45908491" w14:textId="4F031297" w:rsidR="0032744A" w:rsidRPr="000F043F" w:rsidRDefault="0032744A" w:rsidP="000F043F">
            <w:pPr>
              <w:pStyle w:val="TAC"/>
              <w:rPr>
                <w:rFonts w:cs="Arial"/>
                <w:sz w:val="16"/>
                <w:szCs w:val="16"/>
                <w:lang w:eastAsia="zh-CN"/>
              </w:rPr>
            </w:pPr>
            <w:r w:rsidRPr="000F043F">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0F043F" w:rsidRDefault="00DA5A12" w:rsidP="000F043F">
            <w:pPr>
              <w:pStyle w:val="TAC"/>
              <w:rPr>
                <w:sz w:val="16"/>
                <w:szCs w:val="16"/>
                <w:lang w:eastAsia="zh-CN"/>
              </w:rPr>
            </w:pPr>
            <w:r w:rsidRPr="000F043F">
              <w:rPr>
                <w:sz w:val="16"/>
                <w:szCs w:val="16"/>
                <w:lang w:eastAsia="zh-CN"/>
              </w:rPr>
              <w:t>2023-06</w:t>
            </w:r>
          </w:p>
        </w:tc>
        <w:tc>
          <w:tcPr>
            <w:tcW w:w="800" w:type="dxa"/>
            <w:shd w:val="solid" w:color="FFFFFF" w:fill="auto"/>
          </w:tcPr>
          <w:p w14:paraId="25D7869D" w14:textId="2BF85FE3" w:rsidR="00DA5A12" w:rsidRPr="000F043F" w:rsidRDefault="00DA5A12" w:rsidP="000F043F">
            <w:pPr>
              <w:pStyle w:val="TAC"/>
              <w:rPr>
                <w:lang w:eastAsia="zh-CN"/>
              </w:rPr>
            </w:pPr>
            <w:r w:rsidRPr="000F043F">
              <w:rPr>
                <w:lang w:eastAsia="zh-CN"/>
              </w:rPr>
              <w:t>CT#100</w:t>
            </w:r>
          </w:p>
        </w:tc>
        <w:tc>
          <w:tcPr>
            <w:tcW w:w="1046" w:type="dxa"/>
            <w:shd w:val="solid" w:color="FFFFFF" w:fill="auto"/>
          </w:tcPr>
          <w:p w14:paraId="5853FB2B" w14:textId="19AF5EB8" w:rsidR="00DA5A12" w:rsidRPr="000F043F" w:rsidRDefault="00DA5A12" w:rsidP="000F043F">
            <w:pPr>
              <w:pStyle w:val="TAC"/>
            </w:pPr>
            <w:r w:rsidRPr="000F043F">
              <w:t>CP-231210</w:t>
            </w:r>
          </w:p>
        </w:tc>
        <w:tc>
          <w:tcPr>
            <w:tcW w:w="567" w:type="dxa"/>
            <w:shd w:val="solid" w:color="FFFFFF" w:fill="auto"/>
          </w:tcPr>
          <w:p w14:paraId="28D77B10" w14:textId="6A78DDBC" w:rsidR="00DA5A12" w:rsidRPr="000F043F" w:rsidRDefault="00DA5A12" w:rsidP="000F043F">
            <w:pPr>
              <w:pStyle w:val="TAL"/>
              <w:rPr>
                <w:rFonts w:cs="Arial"/>
                <w:sz w:val="16"/>
                <w:szCs w:val="16"/>
              </w:rPr>
            </w:pPr>
            <w:r w:rsidRPr="000F043F">
              <w:rPr>
                <w:rFonts w:cs="Arial"/>
                <w:sz w:val="16"/>
                <w:szCs w:val="16"/>
              </w:rPr>
              <w:t>0341</w:t>
            </w:r>
          </w:p>
        </w:tc>
        <w:tc>
          <w:tcPr>
            <w:tcW w:w="283" w:type="dxa"/>
            <w:shd w:val="solid" w:color="FFFFFF" w:fill="auto"/>
          </w:tcPr>
          <w:p w14:paraId="6D98D181" w14:textId="3639A459" w:rsidR="00DA5A12" w:rsidRPr="000F043F" w:rsidRDefault="00DA5A12" w:rsidP="000F043F">
            <w:pPr>
              <w:pStyle w:val="TAR"/>
              <w:rPr>
                <w:rFonts w:cs="Arial"/>
                <w:sz w:val="16"/>
                <w:szCs w:val="16"/>
              </w:rPr>
            </w:pPr>
            <w:r w:rsidRPr="000F043F">
              <w:rPr>
                <w:rFonts w:cs="Arial"/>
                <w:sz w:val="16"/>
                <w:szCs w:val="16"/>
              </w:rPr>
              <w:t>1</w:t>
            </w:r>
          </w:p>
        </w:tc>
        <w:tc>
          <w:tcPr>
            <w:tcW w:w="284" w:type="dxa"/>
            <w:shd w:val="solid" w:color="FFFFFF" w:fill="auto"/>
          </w:tcPr>
          <w:p w14:paraId="1AAA20A6" w14:textId="192D7B6E" w:rsidR="00DA5A12" w:rsidRPr="000F043F" w:rsidRDefault="00DA5A12" w:rsidP="000F043F">
            <w:pPr>
              <w:pStyle w:val="TAC"/>
              <w:rPr>
                <w:rFonts w:cs="Arial"/>
                <w:sz w:val="16"/>
                <w:szCs w:val="16"/>
              </w:rPr>
            </w:pPr>
            <w:r w:rsidRPr="000F043F">
              <w:rPr>
                <w:rFonts w:cs="Arial"/>
                <w:sz w:val="16"/>
                <w:szCs w:val="16"/>
              </w:rPr>
              <w:t>B</w:t>
            </w:r>
          </w:p>
        </w:tc>
        <w:tc>
          <w:tcPr>
            <w:tcW w:w="5151" w:type="dxa"/>
            <w:shd w:val="solid" w:color="FFFFFF" w:fill="auto"/>
          </w:tcPr>
          <w:p w14:paraId="0BB3519B" w14:textId="3E2A2AA4" w:rsidR="00DA5A12" w:rsidRPr="000F043F" w:rsidRDefault="00DA5A12" w:rsidP="000F043F">
            <w:pPr>
              <w:pStyle w:val="TAL"/>
              <w:rPr>
                <w:rFonts w:cs="Arial"/>
                <w:sz w:val="16"/>
                <w:szCs w:val="16"/>
              </w:rPr>
            </w:pPr>
            <w:r w:rsidRPr="000F043F">
              <w:rPr>
                <w:rFonts w:cs="Arial"/>
                <w:sz w:val="16"/>
                <w:szCs w:val="16"/>
              </w:rPr>
              <w:t xml:space="preserve">Link Establishment not accepted when using U2U relay </w:t>
            </w:r>
          </w:p>
        </w:tc>
        <w:tc>
          <w:tcPr>
            <w:tcW w:w="708" w:type="dxa"/>
            <w:shd w:val="solid" w:color="FFFFFF" w:fill="auto"/>
          </w:tcPr>
          <w:p w14:paraId="794E5DDA" w14:textId="3DF56CC3" w:rsidR="00DA5A12" w:rsidRPr="000F043F" w:rsidRDefault="00DA5A12" w:rsidP="000F043F">
            <w:pPr>
              <w:pStyle w:val="TAC"/>
              <w:rPr>
                <w:rFonts w:cs="Arial"/>
                <w:sz w:val="16"/>
                <w:szCs w:val="16"/>
                <w:lang w:eastAsia="zh-CN"/>
              </w:rPr>
            </w:pPr>
            <w:r w:rsidRPr="000F043F">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0F043F" w:rsidRDefault="00CE5B45" w:rsidP="000F043F">
            <w:pPr>
              <w:pStyle w:val="TAC"/>
              <w:rPr>
                <w:sz w:val="16"/>
                <w:szCs w:val="16"/>
                <w:lang w:eastAsia="zh-CN"/>
              </w:rPr>
            </w:pPr>
            <w:r w:rsidRPr="000F043F">
              <w:rPr>
                <w:sz w:val="16"/>
                <w:szCs w:val="16"/>
                <w:lang w:eastAsia="zh-CN"/>
              </w:rPr>
              <w:t>2023-06</w:t>
            </w:r>
          </w:p>
        </w:tc>
        <w:tc>
          <w:tcPr>
            <w:tcW w:w="800" w:type="dxa"/>
            <w:shd w:val="solid" w:color="FFFFFF" w:fill="auto"/>
          </w:tcPr>
          <w:p w14:paraId="3BEEDC89" w14:textId="398EC578" w:rsidR="00CE5B45" w:rsidRPr="000F043F" w:rsidRDefault="00CE5B45" w:rsidP="000F043F">
            <w:pPr>
              <w:pStyle w:val="TAC"/>
              <w:rPr>
                <w:lang w:eastAsia="zh-CN"/>
              </w:rPr>
            </w:pPr>
            <w:r w:rsidRPr="000F043F">
              <w:rPr>
                <w:lang w:eastAsia="zh-CN"/>
              </w:rPr>
              <w:t>CT#100</w:t>
            </w:r>
          </w:p>
        </w:tc>
        <w:tc>
          <w:tcPr>
            <w:tcW w:w="1046" w:type="dxa"/>
            <w:shd w:val="solid" w:color="FFFFFF" w:fill="auto"/>
          </w:tcPr>
          <w:p w14:paraId="558F3C00" w14:textId="413B6B3D" w:rsidR="00CE5B45" w:rsidRPr="000F043F" w:rsidRDefault="00CE5B45" w:rsidP="000F043F">
            <w:pPr>
              <w:pStyle w:val="TAC"/>
            </w:pPr>
            <w:r w:rsidRPr="000F043F">
              <w:t>CP-231210</w:t>
            </w:r>
          </w:p>
        </w:tc>
        <w:tc>
          <w:tcPr>
            <w:tcW w:w="567" w:type="dxa"/>
            <w:shd w:val="solid" w:color="FFFFFF" w:fill="auto"/>
          </w:tcPr>
          <w:p w14:paraId="72FDA9BC" w14:textId="2F7C3AE2" w:rsidR="00CE5B45" w:rsidRPr="000F043F" w:rsidRDefault="00CE5B45" w:rsidP="000F043F">
            <w:pPr>
              <w:pStyle w:val="TAL"/>
              <w:rPr>
                <w:rFonts w:cs="Arial"/>
                <w:sz w:val="16"/>
                <w:szCs w:val="16"/>
              </w:rPr>
            </w:pPr>
            <w:r w:rsidRPr="000F043F">
              <w:rPr>
                <w:rFonts w:cs="Arial"/>
                <w:sz w:val="16"/>
                <w:szCs w:val="16"/>
              </w:rPr>
              <w:t>0292</w:t>
            </w:r>
          </w:p>
        </w:tc>
        <w:tc>
          <w:tcPr>
            <w:tcW w:w="283" w:type="dxa"/>
            <w:shd w:val="solid" w:color="FFFFFF" w:fill="auto"/>
          </w:tcPr>
          <w:p w14:paraId="0865740E" w14:textId="4887D713" w:rsidR="00CE5B45" w:rsidRPr="000F043F" w:rsidRDefault="00CE5B45" w:rsidP="000F043F">
            <w:pPr>
              <w:pStyle w:val="TAR"/>
              <w:rPr>
                <w:rFonts w:cs="Arial"/>
                <w:sz w:val="16"/>
                <w:szCs w:val="16"/>
              </w:rPr>
            </w:pPr>
            <w:r w:rsidRPr="000F043F">
              <w:rPr>
                <w:rFonts w:cs="Arial"/>
                <w:sz w:val="16"/>
                <w:szCs w:val="16"/>
              </w:rPr>
              <w:t>3</w:t>
            </w:r>
          </w:p>
        </w:tc>
        <w:tc>
          <w:tcPr>
            <w:tcW w:w="284" w:type="dxa"/>
            <w:shd w:val="solid" w:color="FFFFFF" w:fill="auto"/>
          </w:tcPr>
          <w:p w14:paraId="37220026" w14:textId="171ED341" w:rsidR="00CE5B45" w:rsidRPr="000F043F" w:rsidRDefault="00CE5B45" w:rsidP="000F043F">
            <w:pPr>
              <w:pStyle w:val="TAC"/>
              <w:rPr>
                <w:rFonts w:cs="Arial"/>
                <w:sz w:val="16"/>
                <w:szCs w:val="16"/>
              </w:rPr>
            </w:pPr>
            <w:r w:rsidRPr="000F043F">
              <w:rPr>
                <w:rFonts w:cs="Arial"/>
                <w:sz w:val="16"/>
                <w:szCs w:val="16"/>
              </w:rPr>
              <w:t>B</w:t>
            </w:r>
          </w:p>
        </w:tc>
        <w:tc>
          <w:tcPr>
            <w:tcW w:w="5151" w:type="dxa"/>
            <w:shd w:val="solid" w:color="FFFFFF" w:fill="auto"/>
          </w:tcPr>
          <w:p w14:paraId="2E6C7B16" w14:textId="2CDB399C" w:rsidR="00CE5B45" w:rsidRPr="000F043F" w:rsidRDefault="00CE5B45" w:rsidP="000F043F">
            <w:pPr>
              <w:pStyle w:val="TAL"/>
              <w:rPr>
                <w:rFonts w:cs="Arial"/>
                <w:sz w:val="16"/>
                <w:szCs w:val="16"/>
              </w:rPr>
            </w:pPr>
            <w:r w:rsidRPr="000F043F">
              <w:rPr>
                <w:rFonts w:cs="Arial"/>
                <w:sz w:val="16"/>
                <w:szCs w:val="16"/>
              </w:rPr>
              <w:t>U2U link establishment with integrated discovery</w:t>
            </w:r>
          </w:p>
        </w:tc>
        <w:tc>
          <w:tcPr>
            <w:tcW w:w="708" w:type="dxa"/>
            <w:shd w:val="solid" w:color="FFFFFF" w:fill="auto"/>
          </w:tcPr>
          <w:p w14:paraId="12BAC733" w14:textId="18902242" w:rsidR="00CE5B45" w:rsidRPr="000F043F" w:rsidRDefault="00CE5B45" w:rsidP="000F043F">
            <w:pPr>
              <w:pStyle w:val="TAC"/>
              <w:rPr>
                <w:rFonts w:cs="Arial"/>
                <w:sz w:val="16"/>
                <w:szCs w:val="16"/>
                <w:lang w:eastAsia="zh-CN"/>
              </w:rPr>
            </w:pPr>
            <w:r w:rsidRPr="000F043F">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0F043F" w:rsidRDefault="00A21E41" w:rsidP="000F043F">
            <w:pPr>
              <w:pStyle w:val="TAC"/>
              <w:rPr>
                <w:sz w:val="16"/>
                <w:szCs w:val="16"/>
                <w:lang w:eastAsia="zh-CN"/>
              </w:rPr>
            </w:pPr>
            <w:r w:rsidRPr="000F043F">
              <w:rPr>
                <w:sz w:val="16"/>
                <w:szCs w:val="16"/>
                <w:lang w:eastAsia="zh-CN"/>
              </w:rPr>
              <w:t>2023-06</w:t>
            </w:r>
          </w:p>
        </w:tc>
        <w:tc>
          <w:tcPr>
            <w:tcW w:w="800" w:type="dxa"/>
            <w:shd w:val="solid" w:color="FFFFFF" w:fill="auto"/>
          </w:tcPr>
          <w:p w14:paraId="3C960CC4" w14:textId="4CE492F5" w:rsidR="00A21E41" w:rsidRPr="000F043F" w:rsidRDefault="00A21E41" w:rsidP="000F043F">
            <w:pPr>
              <w:pStyle w:val="TAC"/>
              <w:rPr>
                <w:lang w:eastAsia="zh-CN"/>
              </w:rPr>
            </w:pPr>
            <w:r w:rsidRPr="000F043F">
              <w:rPr>
                <w:lang w:eastAsia="zh-CN"/>
              </w:rPr>
              <w:t>CT#100</w:t>
            </w:r>
          </w:p>
        </w:tc>
        <w:tc>
          <w:tcPr>
            <w:tcW w:w="1046" w:type="dxa"/>
            <w:shd w:val="solid" w:color="FFFFFF" w:fill="auto"/>
          </w:tcPr>
          <w:p w14:paraId="6374812F" w14:textId="5DBFD302" w:rsidR="00A21E41" w:rsidRPr="000F043F" w:rsidRDefault="00766BA6" w:rsidP="000F043F">
            <w:pPr>
              <w:pStyle w:val="TAC"/>
            </w:pPr>
            <w:r w:rsidRPr="000F043F">
              <w:t>CP-231210</w:t>
            </w:r>
          </w:p>
        </w:tc>
        <w:tc>
          <w:tcPr>
            <w:tcW w:w="567" w:type="dxa"/>
            <w:shd w:val="solid" w:color="FFFFFF" w:fill="auto"/>
          </w:tcPr>
          <w:p w14:paraId="078CDAF1" w14:textId="33EA7887" w:rsidR="00A21E41" w:rsidRPr="000F043F" w:rsidRDefault="00A21E41" w:rsidP="000F043F">
            <w:pPr>
              <w:pStyle w:val="TAL"/>
              <w:rPr>
                <w:rFonts w:cs="Arial"/>
                <w:sz w:val="16"/>
                <w:szCs w:val="16"/>
              </w:rPr>
            </w:pPr>
            <w:r w:rsidRPr="000F043F">
              <w:rPr>
                <w:rFonts w:cs="Arial"/>
                <w:sz w:val="16"/>
                <w:szCs w:val="16"/>
              </w:rPr>
              <w:t>0343</w:t>
            </w:r>
          </w:p>
        </w:tc>
        <w:tc>
          <w:tcPr>
            <w:tcW w:w="283" w:type="dxa"/>
            <w:shd w:val="solid" w:color="FFFFFF" w:fill="auto"/>
          </w:tcPr>
          <w:p w14:paraId="41B8147C" w14:textId="07241A09" w:rsidR="00A21E41" w:rsidRPr="000F043F" w:rsidRDefault="00A21E41" w:rsidP="000F043F">
            <w:pPr>
              <w:pStyle w:val="TAR"/>
              <w:rPr>
                <w:rFonts w:cs="Arial"/>
                <w:sz w:val="16"/>
                <w:szCs w:val="16"/>
              </w:rPr>
            </w:pPr>
            <w:r w:rsidRPr="000F043F">
              <w:rPr>
                <w:rFonts w:cs="Arial"/>
                <w:sz w:val="16"/>
                <w:szCs w:val="16"/>
              </w:rPr>
              <w:t>1</w:t>
            </w:r>
          </w:p>
        </w:tc>
        <w:tc>
          <w:tcPr>
            <w:tcW w:w="284" w:type="dxa"/>
            <w:shd w:val="solid" w:color="FFFFFF" w:fill="auto"/>
          </w:tcPr>
          <w:p w14:paraId="4DF6B715" w14:textId="6FC8C471" w:rsidR="00A21E41" w:rsidRPr="000F043F" w:rsidRDefault="00A21E41" w:rsidP="000F043F">
            <w:pPr>
              <w:pStyle w:val="TAC"/>
              <w:rPr>
                <w:rFonts w:cs="Arial"/>
                <w:sz w:val="16"/>
                <w:szCs w:val="16"/>
              </w:rPr>
            </w:pPr>
            <w:r w:rsidRPr="000F043F">
              <w:rPr>
                <w:rFonts w:cs="Arial"/>
                <w:sz w:val="16"/>
                <w:szCs w:val="16"/>
              </w:rPr>
              <w:t>B</w:t>
            </w:r>
          </w:p>
        </w:tc>
        <w:tc>
          <w:tcPr>
            <w:tcW w:w="5151" w:type="dxa"/>
            <w:shd w:val="solid" w:color="FFFFFF" w:fill="auto"/>
          </w:tcPr>
          <w:p w14:paraId="0CDA78E6" w14:textId="35851426" w:rsidR="00A21E41" w:rsidRPr="000F043F" w:rsidRDefault="00A21E41" w:rsidP="000F043F">
            <w:pPr>
              <w:pStyle w:val="TAL"/>
              <w:rPr>
                <w:rFonts w:cs="Arial"/>
                <w:sz w:val="16"/>
                <w:szCs w:val="16"/>
              </w:rPr>
            </w:pPr>
            <w:r w:rsidRPr="000F043F">
              <w:rPr>
                <w:rFonts w:cs="Arial"/>
                <w:sz w:val="16"/>
                <w:szCs w:val="16"/>
              </w:rPr>
              <w:t>Clarification on IP address allocation for U2U relay</w:t>
            </w:r>
          </w:p>
        </w:tc>
        <w:tc>
          <w:tcPr>
            <w:tcW w:w="708" w:type="dxa"/>
            <w:shd w:val="solid" w:color="FFFFFF" w:fill="auto"/>
          </w:tcPr>
          <w:p w14:paraId="345CC1FC" w14:textId="3DF793F8" w:rsidR="00A21E41" w:rsidRPr="000F043F" w:rsidRDefault="00A21E41" w:rsidP="000F043F">
            <w:pPr>
              <w:pStyle w:val="TAC"/>
              <w:rPr>
                <w:rFonts w:cs="Arial"/>
                <w:sz w:val="16"/>
                <w:szCs w:val="16"/>
                <w:lang w:eastAsia="zh-CN"/>
              </w:rPr>
            </w:pPr>
            <w:r w:rsidRPr="000F043F">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0F043F" w:rsidRDefault="001B1800" w:rsidP="000F043F">
            <w:pPr>
              <w:pStyle w:val="TAC"/>
              <w:rPr>
                <w:sz w:val="16"/>
                <w:szCs w:val="16"/>
                <w:lang w:eastAsia="zh-CN"/>
              </w:rPr>
            </w:pPr>
            <w:r w:rsidRPr="000F043F">
              <w:rPr>
                <w:sz w:val="16"/>
                <w:szCs w:val="16"/>
                <w:lang w:eastAsia="zh-CN"/>
              </w:rPr>
              <w:t>2023-06</w:t>
            </w:r>
          </w:p>
        </w:tc>
        <w:tc>
          <w:tcPr>
            <w:tcW w:w="800" w:type="dxa"/>
            <w:shd w:val="solid" w:color="FFFFFF" w:fill="auto"/>
          </w:tcPr>
          <w:p w14:paraId="61CF5EF9" w14:textId="65D84749" w:rsidR="001B1800" w:rsidRPr="000F043F" w:rsidRDefault="001B1800" w:rsidP="000F043F">
            <w:pPr>
              <w:pStyle w:val="TAC"/>
              <w:rPr>
                <w:lang w:eastAsia="zh-CN"/>
              </w:rPr>
            </w:pPr>
            <w:r w:rsidRPr="000F043F">
              <w:rPr>
                <w:lang w:eastAsia="zh-CN"/>
              </w:rPr>
              <w:t>CT#100</w:t>
            </w:r>
          </w:p>
        </w:tc>
        <w:tc>
          <w:tcPr>
            <w:tcW w:w="1046" w:type="dxa"/>
            <w:shd w:val="solid" w:color="FFFFFF" w:fill="auto"/>
          </w:tcPr>
          <w:p w14:paraId="6B7B5C48" w14:textId="0AC8FBAE" w:rsidR="001B1800" w:rsidRPr="000F043F" w:rsidRDefault="001B1800" w:rsidP="000F043F">
            <w:pPr>
              <w:pStyle w:val="TAC"/>
            </w:pPr>
            <w:r w:rsidRPr="000F043F">
              <w:t>CP-231210</w:t>
            </w:r>
          </w:p>
        </w:tc>
        <w:tc>
          <w:tcPr>
            <w:tcW w:w="567" w:type="dxa"/>
            <w:shd w:val="solid" w:color="FFFFFF" w:fill="auto"/>
          </w:tcPr>
          <w:p w14:paraId="76903096" w14:textId="0C3D35C8" w:rsidR="001B1800" w:rsidRPr="000F043F" w:rsidRDefault="001B1800" w:rsidP="000F043F">
            <w:pPr>
              <w:pStyle w:val="TAL"/>
              <w:rPr>
                <w:rFonts w:cs="Arial"/>
                <w:sz w:val="16"/>
                <w:szCs w:val="16"/>
              </w:rPr>
            </w:pPr>
            <w:r w:rsidRPr="000F043F">
              <w:rPr>
                <w:rFonts w:cs="Arial"/>
                <w:sz w:val="16"/>
                <w:szCs w:val="16"/>
              </w:rPr>
              <w:t>0344</w:t>
            </w:r>
          </w:p>
        </w:tc>
        <w:tc>
          <w:tcPr>
            <w:tcW w:w="283" w:type="dxa"/>
            <w:shd w:val="solid" w:color="FFFFFF" w:fill="auto"/>
          </w:tcPr>
          <w:p w14:paraId="14A4E334" w14:textId="4C813ECB" w:rsidR="001B1800" w:rsidRPr="000F043F" w:rsidRDefault="001B1800" w:rsidP="000F043F">
            <w:pPr>
              <w:pStyle w:val="TAR"/>
              <w:rPr>
                <w:rFonts w:cs="Arial"/>
                <w:sz w:val="16"/>
                <w:szCs w:val="16"/>
              </w:rPr>
            </w:pPr>
            <w:r w:rsidRPr="000F043F">
              <w:rPr>
                <w:rFonts w:cs="Arial"/>
                <w:sz w:val="16"/>
                <w:szCs w:val="16"/>
              </w:rPr>
              <w:t>1</w:t>
            </w:r>
          </w:p>
        </w:tc>
        <w:tc>
          <w:tcPr>
            <w:tcW w:w="284" w:type="dxa"/>
            <w:shd w:val="solid" w:color="FFFFFF" w:fill="auto"/>
          </w:tcPr>
          <w:p w14:paraId="14AD0D59" w14:textId="7A4A386C" w:rsidR="001B1800" w:rsidRPr="000F043F" w:rsidRDefault="001B1800" w:rsidP="000F043F">
            <w:pPr>
              <w:pStyle w:val="TAC"/>
              <w:rPr>
                <w:rFonts w:cs="Arial"/>
                <w:sz w:val="16"/>
                <w:szCs w:val="16"/>
              </w:rPr>
            </w:pPr>
            <w:r w:rsidRPr="000F043F">
              <w:rPr>
                <w:rFonts w:cs="Arial"/>
                <w:sz w:val="16"/>
                <w:szCs w:val="16"/>
              </w:rPr>
              <w:t>B</w:t>
            </w:r>
          </w:p>
        </w:tc>
        <w:tc>
          <w:tcPr>
            <w:tcW w:w="5151" w:type="dxa"/>
            <w:shd w:val="solid" w:color="FFFFFF" w:fill="auto"/>
          </w:tcPr>
          <w:p w14:paraId="4DE5BF6F" w14:textId="3841FA97" w:rsidR="001B1800" w:rsidRPr="000F043F" w:rsidRDefault="001B1800" w:rsidP="000F043F">
            <w:pPr>
              <w:pStyle w:val="TAL"/>
              <w:rPr>
                <w:rFonts w:cs="Arial"/>
                <w:sz w:val="16"/>
                <w:szCs w:val="16"/>
              </w:rPr>
            </w:pPr>
            <w:r w:rsidRPr="000F043F">
              <w:rPr>
                <w:rFonts w:cs="Arial"/>
                <w:sz w:val="16"/>
                <w:szCs w:val="16"/>
              </w:rPr>
              <w:t>Clarification on configuration parameters for 5G ProSe UE-to-UE relay</w:t>
            </w:r>
          </w:p>
        </w:tc>
        <w:tc>
          <w:tcPr>
            <w:tcW w:w="708" w:type="dxa"/>
            <w:shd w:val="solid" w:color="FFFFFF" w:fill="auto"/>
          </w:tcPr>
          <w:p w14:paraId="01EDF6B2" w14:textId="4AD79A0A" w:rsidR="001B1800" w:rsidRPr="000F043F" w:rsidRDefault="001B1800" w:rsidP="000F043F">
            <w:pPr>
              <w:pStyle w:val="TAC"/>
              <w:rPr>
                <w:rFonts w:cs="Arial"/>
                <w:sz w:val="16"/>
                <w:szCs w:val="16"/>
                <w:lang w:eastAsia="zh-CN"/>
              </w:rPr>
            </w:pPr>
            <w:r w:rsidRPr="000F043F">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0F043F" w:rsidRDefault="00705102" w:rsidP="000F043F">
            <w:pPr>
              <w:pStyle w:val="TAC"/>
              <w:rPr>
                <w:sz w:val="16"/>
                <w:szCs w:val="16"/>
                <w:lang w:eastAsia="zh-CN"/>
              </w:rPr>
            </w:pPr>
            <w:r w:rsidRPr="000F043F">
              <w:rPr>
                <w:sz w:val="16"/>
                <w:szCs w:val="16"/>
                <w:lang w:eastAsia="zh-CN"/>
              </w:rPr>
              <w:t>2023-06</w:t>
            </w:r>
          </w:p>
        </w:tc>
        <w:tc>
          <w:tcPr>
            <w:tcW w:w="800" w:type="dxa"/>
            <w:shd w:val="solid" w:color="FFFFFF" w:fill="auto"/>
          </w:tcPr>
          <w:p w14:paraId="2F06C8A9" w14:textId="3125E1FE" w:rsidR="00705102" w:rsidRPr="000F043F" w:rsidRDefault="00705102" w:rsidP="000F043F">
            <w:pPr>
              <w:pStyle w:val="TAC"/>
              <w:rPr>
                <w:lang w:eastAsia="zh-CN"/>
              </w:rPr>
            </w:pPr>
            <w:r w:rsidRPr="000F043F">
              <w:rPr>
                <w:lang w:eastAsia="zh-CN"/>
              </w:rPr>
              <w:t>CT#100</w:t>
            </w:r>
          </w:p>
        </w:tc>
        <w:tc>
          <w:tcPr>
            <w:tcW w:w="1046" w:type="dxa"/>
            <w:shd w:val="solid" w:color="FFFFFF" w:fill="auto"/>
          </w:tcPr>
          <w:p w14:paraId="324CCEA4" w14:textId="48DEF6C3" w:rsidR="00705102" w:rsidRPr="000F043F" w:rsidRDefault="00705102" w:rsidP="000F043F">
            <w:pPr>
              <w:pStyle w:val="TAC"/>
            </w:pPr>
            <w:r w:rsidRPr="000F043F">
              <w:t>CP-231210</w:t>
            </w:r>
          </w:p>
        </w:tc>
        <w:tc>
          <w:tcPr>
            <w:tcW w:w="567" w:type="dxa"/>
            <w:shd w:val="solid" w:color="FFFFFF" w:fill="auto"/>
          </w:tcPr>
          <w:p w14:paraId="47A03BD9" w14:textId="07FA6A1C" w:rsidR="00705102" w:rsidRPr="000F043F" w:rsidRDefault="00705102" w:rsidP="000F043F">
            <w:pPr>
              <w:pStyle w:val="TAL"/>
              <w:rPr>
                <w:rFonts w:cs="Arial"/>
                <w:sz w:val="16"/>
                <w:szCs w:val="16"/>
              </w:rPr>
            </w:pPr>
            <w:r w:rsidRPr="000F043F">
              <w:rPr>
                <w:rFonts w:cs="Arial"/>
                <w:sz w:val="16"/>
                <w:szCs w:val="16"/>
              </w:rPr>
              <w:t>0312</w:t>
            </w:r>
          </w:p>
        </w:tc>
        <w:tc>
          <w:tcPr>
            <w:tcW w:w="283" w:type="dxa"/>
            <w:shd w:val="solid" w:color="FFFFFF" w:fill="auto"/>
          </w:tcPr>
          <w:p w14:paraId="6924DE9A" w14:textId="425BBC5F" w:rsidR="00705102" w:rsidRPr="000F043F" w:rsidRDefault="00705102" w:rsidP="000F043F">
            <w:pPr>
              <w:pStyle w:val="TAR"/>
              <w:rPr>
                <w:rFonts w:cs="Arial"/>
                <w:sz w:val="16"/>
                <w:szCs w:val="16"/>
              </w:rPr>
            </w:pPr>
            <w:r w:rsidRPr="000F043F">
              <w:rPr>
                <w:rFonts w:cs="Arial"/>
                <w:sz w:val="16"/>
                <w:szCs w:val="16"/>
              </w:rPr>
              <w:t>3</w:t>
            </w:r>
          </w:p>
        </w:tc>
        <w:tc>
          <w:tcPr>
            <w:tcW w:w="284" w:type="dxa"/>
            <w:shd w:val="solid" w:color="FFFFFF" w:fill="auto"/>
          </w:tcPr>
          <w:p w14:paraId="467CB3EE" w14:textId="25D19AC1" w:rsidR="00705102" w:rsidRPr="000F043F" w:rsidRDefault="00705102" w:rsidP="000F043F">
            <w:pPr>
              <w:pStyle w:val="TAC"/>
              <w:rPr>
                <w:rFonts w:cs="Arial"/>
                <w:sz w:val="16"/>
                <w:szCs w:val="16"/>
              </w:rPr>
            </w:pPr>
            <w:r w:rsidRPr="000F043F">
              <w:rPr>
                <w:rFonts w:cs="Arial"/>
                <w:sz w:val="16"/>
                <w:szCs w:val="16"/>
              </w:rPr>
              <w:t>B</w:t>
            </w:r>
          </w:p>
        </w:tc>
        <w:tc>
          <w:tcPr>
            <w:tcW w:w="5151" w:type="dxa"/>
            <w:shd w:val="solid" w:color="FFFFFF" w:fill="auto"/>
          </w:tcPr>
          <w:p w14:paraId="390F8036" w14:textId="0FC0D18D" w:rsidR="00705102" w:rsidRPr="000F043F" w:rsidRDefault="00705102" w:rsidP="000F043F">
            <w:pPr>
              <w:pStyle w:val="TAL"/>
              <w:rPr>
                <w:rFonts w:cs="Arial"/>
                <w:sz w:val="16"/>
                <w:szCs w:val="16"/>
              </w:rPr>
            </w:pPr>
            <w:r w:rsidRPr="000F043F">
              <w:rPr>
                <w:rFonts w:cs="Arial"/>
                <w:sz w:val="16"/>
                <w:szCs w:val="16"/>
              </w:rPr>
              <w:t>5G ProSe direct link modification for U2U relay over shared PC5 link</w:t>
            </w:r>
          </w:p>
        </w:tc>
        <w:tc>
          <w:tcPr>
            <w:tcW w:w="708" w:type="dxa"/>
            <w:shd w:val="solid" w:color="FFFFFF" w:fill="auto"/>
          </w:tcPr>
          <w:p w14:paraId="22B66DC9" w14:textId="44C20D90" w:rsidR="00705102" w:rsidRPr="000F043F" w:rsidRDefault="00705102" w:rsidP="000F043F">
            <w:pPr>
              <w:pStyle w:val="TAC"/>
              <w:rPr>
                <w:rFonts w:cs="Arial"/>
                <w:sz w:val="16"/>
                <w:szCs w:val="16"/>
                <w:lang w:eastAsia="zh-CN"/>
              </w:rPr>
            </w:pPr>
            <w:r w:rsidRPr="000F043F">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0F043F" w:rsidRDefault="008277FD" w:rsidP="000F043F">
            <w:pPr>
              <w:pStyle w:val="TAC"/>
              <w:rPr>
                <w:sz w:val="16"/>
                <w:szCs w:val="16"/>
                <w:lang w:eastAsia="zh-CN"/>
              </w:rPr>
            </w:pPr>
            <w:r w:rsidRPr="000F043F">
              <w:rPr>
                <w:sz w:val="16"/>
                <w:szCs w:val="16"/>
                <w:lang w:eastAsia="zh-CN"/>
              </w:rPr>
              <w:t>2023-06</w:t>
            </w:r>
          </w:p>
        </w:tc>
        <w:tc>
          <w:tcPr>
            <w:tcW w:w="800" w:type="dxa"/>
            <w:shd w:val="solid" w:color="FFFFFF" w:fill="auto"/>
          </w:tcPr>
          <w:p w14:paraId="2A6F50A3" w14:textId="7C0A345E" w:rsidR="008277FD" w:rsidRPr="000F043F" w:rsidRDefault="008277FD" w:rsidP="000F043F">
            <w:pPr>
              <w:pStyle w:val="TAC"/>
              <w:rPr>
                <w:lang w:eastAsia="zh-CN"/>
              </w:rPr>
            </w:pPr>
            <w:r w:rsidRPr="000F043F">
              <w:rPr>
                <w:lang w:eastAsia="zh-CN"/>
              </w:rPr>
              <w:t>CT#100</w:t>
            </w:r>
          </w:p>
        </w:tc>
        <w:tc>
          <w:tcPr>
            <w:tcW w:w="1046" w:type="dxa"/>
            <w:shd w:val="solid" w:color="FFFFFF" w:fill="auto"/>
          </w:tcPr>
          <w:p w14:paraId="0B754C31" w14:textId="2EC4C828" w:rsidR="008277FD" w:rsidRPr="000F043F" w:rsidRDefault="008277FD" w:rsidP="000F043F">
            <w:pPr>
              <w:pStyle w:val="TAC"/>
            </w:pPr>
            <w:r w:rsidRPr="000F043F">
              <w:t>CP-231210</w:t>
            </w:r>
          </w:p>
        </w:tc>
        <w:tc>
          <w:tcPr>
            <w:tcW w:w="567" w:type="dxa"/>
            <w:shd w:val="solid" w:color="FFFFFF" w:fill="auto"/>
          </w:tcPr>
          <w:p w14:paraId="2DF8B883" w14:textId="32EAC8D0" w:rsidR="008277FD" w:rsidRPr="000F043F" w:rsidRDefault="008277FD" w:rsidP="000F043F">
            <w:pPr>
              <w:pStyle w:val="TAL"/>
              <w:rPr>
                <w:rFonts w:cs="Arial"/>
                <w:sz w:val="16"/>
                <w:szCs w:val="16"/>
              </w:rPr>
            </w:pPr>
            <w:r w:rsidRPr="000F043F">
              <w:rPr>
                <w:rFonts w:cs="Arial"/>
                <w:sz w:val="16"/>
                <w:szCs w:val="16"/>
              </w:rPr>
              <w:t>0342</w:t>
            </w:r>
          </w:p>
        </w:tc>
        <w:tc>
          <w:tcPr>
            <w:tcW w:w="283" w:type="dxa"/>
            <w:shd w:val="solid" w:color="FFFFFF" w:fill="auto"/>
          </w:tcPr>
          <w:p w14:paraId="39CB42B8" w14:textId="669918AD" w:rsidR="008277FD" w:rsidRPr="000F043F" w:rsidRDefault="008277FD" w:rsidP="000F043F">
            <w:pPr>
              <w:pStyle w:val="TAR"/>
              <w:rPr>
                <w:rFonts w:cs="Arial"/>
                <w:sz w:val="16"/>
                <w:szCs w:val="16"/>
              </w:rPr>
            </w:pPr>
            <w:r w:rsidRPr="000F043F">
              <w:rPr>
                <w:rFonts w:cs="Arial"/>
                <w:sz w:val="16"/>
                <w:szCs w:val="16"/>
              </w:rPr>
              <w:t>1</w:t>
            </w:r>
          </w:p>
        </w:tc>
        <w:tc>
          <w:tcPr>
            <w:tcW w:w="284" w:type="dxa"/>
            <w:shd w:val="solid" w:color="FFFFFF" w:fill="auto"/>
          </w:tcPr>
          <w:p w14:paraId="45CB7179" w14:textId="0D7C2236" w:rsidR="008277FD" w:rsidRPr="000F043F" w:rsidRDefault="008277FD" w:rsidP="000F043F">
            <w:pPr>
              <w:pStyle w:val="TAC"/>
              <w:rPr>
                <w:rFonts w:cs="Arial"/>
                <w:sz w:val="16"/>
                <w:szCs w:val="16"/>
              </w:rPr>
            </w:pPr>
            <w:r w:rsidRPr="000F043F">
              <w:rPr>
                <w:rFonts w:cs="Arial"/>
                <w:sz w:val="16"/>
                <w:szCs w:val="16"/>
              </w:rPr>
              <w:t>B</w:t>
            </w:r>
          </w:p>
        </w:tc>
        <w:tc>
          <w:tcPr>
            <w:tcW w:w="5151" w:type="dxa"/>
            <w:shd w:val="solid" w:color="FFFFFF" w:fill="auto"/>
          </w:tcPr>
          <w:p w14:paraId="28CD06A0" w14:textId="6B623256" w:rsidR="008277FD" w:rsidRPr="000F043F" w:rsidRDefault="008277FD" w:rsidP="000F043F">
            <w:pPr>
              <w:pStyle w:val="TAL"/>
              <w:rPr>
                <w:rFonts w:cs="Arial"/>
                <w:sz w:val="16"/>
                <w:szCs w:val="16"/>
              </w:rPr>
            </w:pPr>
            <w:r w:rsidRPr="000F043F">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0F043F" w:rsidRDefault="008277FD" w:rsidP="000F043F">
            <w:pPr>
              <w:pStyle w:val="TAC"/>
              <w:rPr>
                <w:rFonts w:cs="Arial"/>
                <w:sz w:val="16"/>
                <w:szCs w:val="16"/>
                <w:lang w:eastAsia="zh-CN"/>
              </w:rPr>
            </w:pPr>
            <w:r w:rsidRPr="000F043F">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0F043F" w:rsidRDefault="008F565D" w:rsidP="000F043F">
            <w:pPr>
              <w:pStyle w:val="TAC"/>
              <w:rPr>
                <w:sz w:val="16"/>
                <w:szCs w:val="16"/>
                <w:lang w:eastAsia="zh-CN"/>
              </w:rPr>
            </w:pPr>
            <w:r w:rsidRPr="000F043F">
              <w:rPr>
                <w:sz w:val="16"/>
                <w:szCs w:val="16"/>
                <w:lang w:eastAsia="zh-CN"/>
              </w:rPr>
              <w:t>2023-06</w:t>
            </w:r>
          </w:p>
        </w:tc>
        <w:tc>
          <w:tcPr>
            <w:tcW w:w="800" w:type="dxa"/>
            <w:shd w:val="solid" w:color="FFFFFF" w:fill="auto"/>
          </w:tcPr>
          <w:p w14:paraId="5C49B469" w14:textId="1A36AD8D" w:rsidR="008F565D" w:rsidRPr="000F043F" w:rsidRDefault="008F565D" w:rsidP="000F043F">
            <w:pPr>
              <w:pStyle w:val="TAC"/>
              <w:rPr>
                <w:sz w:val="16"/>
                <w:szCs w:val="16"/>
                <w:lang w:eastAsia="zh-CN"/>
              </w:rPr>
            </w:pPr>
            <w:r w:rsidRPr="000F043F">
              <w:rPr>
                <w:sz w:val="16"/>
                <w:szCs w:val="16"/>
                <w:lang w:eastAsia="zh-CN"/>
              </w:rPr>
              <w:t>CT#100</w:t>
            </w:r>
          </w:p>
        </w:tc>
        <w:tc>
          <w:tcPr>
            <w:tcW w:w="1046" w:type="dxa"/>
            <w:shd w:val="solid" w:color="FFFFFF" w:fill="auto"/>
          </w:tcPr>
          <w:p w14:paraId="129B02FA" w14:textId="2D6E05A1" w:rsidR="008F565D" w:rsidRPr="000F043F" w:rsidRDefault="008F565D" w:rsidP="000F043F">
            <w:pPr>
              <w:pStyle w:val="TAC"/>
              <w:rPr>
                <w:sz w:val="16"/>
                <w:szCs w:val="16"/>
              </w:rPr>
            </w:pPr>
            <w:r w:rsidRPr="000F043F">
              <w:rPr>
                <w:sz w:val="16"/>
                <w:szCs w:val="16"/>
              </w:rPr>
              <w:t>CP-231210</w:t>
            </w:r>
          </w:p>
        </w:tc>
        <w:tc>
          <w:tcPr>
            <w:tcW w:w="567" w:type="dxa"/>
            <w:shd w:val="solid" w:color="FFFFFF" w:fill="auto"/>
          </w:tcPr>
          <w:p w14:paraId="5FCDFAB3" w14:textId="77734F64" w:rsidR="008F565D" w:rsidRPr="000F043F" w:rsidRDefault="008F565D" w:rsidP="000F043F">
            <w:pPr>
              <w:pStyle w:val="TAL"/>
              <w:rPr>
                <w:rFonts w:cs="Arial"/>
                <w:sz w:val="16"/>
                <w:szCs w:val="16"/>
              </w:rPr>
            </w:pPr>
            <w:r w:rsidRPr="000F043F">
              <w:rPr>
                <w:rFonts w:cs="Arial"/>
                <w:sz w:val="16"/>
                <w:szCs w:val="16"/>
              </w:rPr>
              <w:t>0308</w:t>
            </w:r>
          </w:p>
        </w:tc>
        <w:tc>
          <w:tcPr>
            <w:tcW w:w="283" w:type="dxa"/>
            <w:shd w:val="solid" w:color="FFFFFF" w:fill="auto"/>
          </w:tcPr>
          <w:p w14:paraId="7C17829C" w14:textId="6617CD6C" w:rsidR="008F565D" w:rsidRPr="000F043F" w:rsidRDefault="008F565D" w:rsidP="000F043F">
            <w:pPr>
              <w:pStyle w:val="TAR"/>
              <w:rPr>
                <w:rFonts w:cs="Arial"/>
                <w:sz w:val="16"/>
                <w:szCs w:val="16"/>
              </w:rPr>
            </w:pPr>
            <w:r w:rsidRPr="000F043F">
              <w:rPr>
                <w:rFonts w:cs="Arial"/>
                <w:sz w:val="16"/>
                <w:szCs w:val="16"/>
              </w:rPr>
              <w:t>3</w:t>
            </w:r>
          </w:p>
        </w:tc>
        <w:tc>
          <w:tcPr>
            <w:tcW w:w="284" w:type="dxa"/>
            <w:shd w:val="solid" w:color="FFFFFF" w:fill="auto"/>
          </w:tcPr>
          <w:p w14:paraId="2CFA95DB" w14:textId="21211C14" w:rsidR="008F565D" w:rsidRPr="000F043F" w:rsidRDefault="008F565D" w:rsidP="000F043F">
            <w:pPr>
              <w:pStyle w:val="TAC"/>
              <w:rPr>
                <w:rFonts w:cs="Arial"/>
                <w:sz w:val="16"/>
                <w:szCs w:val="16"/>
              </w:rPr>
            </w:pPr>
            <w:r w:rsidRPr="000F043F">
              <w:rPr>
                <w:rFonts w:cs="Arial"/>
                <w:sz w:val="16"/>
                <w:szCs w:val="16"/>
              </w:rPr>
              <w:t>B</w:t>
            </w:r>
          </w:p>
        </w:tc>
        <w:tc>
          <w:tcPr>
            <w:tcW w:w="5151" w:type="dxa"/>
            <w:shd w:val="solid" w:color="FFFFFF" w:fill="auto"/>
          </w:tcPr>
          <w:p w14:paraId="2453BDB7" w14:textId="289C62CF" w:rsidR="008F565D" w:rsidRPr="000F043F" w:rsidRDefault="008F565D" w:rsidP="000F043F">
            <w:pPr>
              <w:pStyle w:val="TAL"/>
              <w:rPr>
                <w:rFonts w:cs="Arial"/>
                <w:sz w:val="16"/>
                <w:szCs w:val="16"/>
              </w:rPr>
            </w:pPr>
            <w:r w:rsidRPr="000F043F">
              <w:rPr>
                <w:rFonts w:cs="Arial"/>
                <w:sz w:val="16"/>
                <w:szCs w:val="16"/>
              </w:rPr>
              <w:t>U2N relay emergency for discovery</w:t>
            </w:r>
          </w:p>
        </w:tc>
        <w:tc>
          <w:tcPr>
            <w:tcW w:w="708" w:type="dxa"/>
            <w:shd w:val="solid" w:color="FFFFFF" w:fill="auto"/>
          </w:tcPr>
          <w:p w14:paraId="3BA1D013" w14:textId="3C8FB99E" w:rsidR="008F565D" w:rsidRPr="000F043F" w:rsidRDefault="008F565D" w:rsidP="000F043F">
            <w:pPr>
              <w:pStyle w:val="TAC"/>
              <w:rPr>
                <w:rFonts w:cs="Arial"/>
                <w:sz w:val="16"/>
                <w:szCs w:val="16"/>
                <w:lang w:eastAsia="zh-CN"/>
              </w:rPr>
            </w:pPr>
            <w:r w:rsidRPr="000F043F">
              <w:rPr>
                <w:rFonts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0F043F" w:rsidRDefault="006D593F" w:rsidP="000F043F">
            <w:pPr>
              <w:pStyle w:val="TAC"/>
              <w:rPr>
                <w:sz w:val="16"/>
                <w:szCs w:val="16"/>
                <w:lang w:eastAsia="zh-CN"/>
              </w:rPr>
            </w:pPr>
            <w:r w:rsidRPr="000F043F">
              <w:rPr>
                <w:sz w:val="16"/>
                <w:szCs w:val="16"/>
                <w:lang w:eastAsia="zh-CN"/>
              </w:rPr>
              <w:t>2023-06</w:t>
            </w:r>
          </w:p>
        </w:tc>
        <w:tc>
          <w:tcPr>
            <w:tcW w:w="800" w:type="dxa"/>
            <w:shd w:val="solid" w:color="FFFFFF" w:fill="auto"/>
          </w:tcPr>
          <w:p w14:paraId="27B11121" w14:textId="6E82F32B" w:rsidR="006D593F" w:rsidRPr="000F043F" w:rsidRDefault="006D593F" w:rsidP="000F043F">
            <w:pPr>
              <w:pStyle w:val="TAC"/>
              <w:rPr>
                <w:sz w:val="16"/>
                <w:szCs w:val="16"/>
                <w:lang w:eastAsia="zh-CN"/>
              </w:rPr>
            </w:pPr>
            <w:r w:rsidRPr="000F043F">
              <w:rPr>
                <w:sz w:val="16"/>
                <w:szCs w:val="16"/>
                <w:lang w:eastAsia="zh-CN"/>
              </w:rPr>
              <w:t>CT#100</w:t>
            </w:r>
          </w:p>
        </w:tc>
        <w:tc>
          <w:tcPr>
            <w:tcW w:w="1046" w:type="dxa"/>
            <w:shd w:val="solid" w:color="FFFFFF" w:fill="auto"/>
          </w:tcPr>
          <w:p w14:paraId="4EEAE2A6" w14:textId="259ED43B" w:rsidR="006D593F" w:rsidRPr="000F043F" w:rsidRDefault="006D593F" w:rsidP="000F043F">
            <w:pPr>
              <w:pStyle w:val="TAC"/>
              <w:rPr>
                <w:sz w:val="16"/>
                <w:szCs w:val="16"/>
              </w:rPr>
            </w:pPr>
            <w:r w:rsidRPr="000F043F">
              <w:rPr>
                <w:sz w:val="16"/>
                <w:szCs w:val="16"/>
              </w:rPr>
              <w:t>CP-231210</w:t>
            </w:r>
          </w:p>
        </w:tc>
        <w:tc>
          <w:tcPr>
            <w:tcW w:w="567" w:type="dxa"/>
            <w:shd w:val="solid" w:color="FFFFFF" w:fill="auto"/>
          </w:tcPr>
          <w:p w14:paraId="2405D4F8" w14:textId="4F3F18D1" w:rsidR="006D593F" w:rsidRPr="000F043F" w:rsidRDefault="006D593F" w:rsidP="000F043F">
            <w:pPr>
              <w:pStyle w:val="TAL"/>
              <w:rPr>
                <w:rFonts w:cs="Arial"/>
                <w:sz w:val="16"/>
                <w:szCs w:val="16"/>
              </w:rPr>
            </w:pPr>
            <w:r w:rsidRPr="000F043F">
              <w:rPr>
                <w:rFonts w:cs="Arial"/>
                <w:sz w:val="16"/>
                <w:szCs w:val="16"/>
              </w:rPr>
              <w:t>0351</w:t>
            </w:r>
          </w:p>
        </w:tc>
        <w:tc>
          <w:tcPr>
            <w:tcW w:w="283" w:type="dxa"/>
            <w:shd w:val="solid" w:color="FFFFFF" w:fill="auto"/>
          </w:tcPr>
          <w:p w14:paraId="0EC7FFB2" w14:textId="012B9F2D" w:rsidR="006D593F" w:rsidRPr="000F043F" w:rsidRDefault="006D593F" w:rsidP="000F043F">
            <w:pPr>
              <w:pStyle w:val="TAR"/>
              <w:rPr>
                <w:rFonts w:cs="Arial"/>
                <w:sz w:val="16"/>
                <w:szCs w:val="16"/>
              </w:rPr>
            </w:pPr>
            <w:r w:rsidRPr="000F043F">
              <w:rPr>
                <w:rFonts w:cs="Arial"/>
                <w:sz w:val="16"/>
                <w:szCs w:val="16"/>
              </w:rPr>
              <w:t>1</w:t>
            </w:r>
          </w:p>
        </w:tc>
        <w:tc>
          <w:tcPr>
            <w:tcW w:w="284" w:type="dxa"/>
            <w:shd w:val="solid" w:color="FFFFFF" w:fill="auto"/>
          </w:tcPr>
          <w:p w14:paraId="29A8FBB9" w14:textId="49BCD0FC" w:rsidR="006D593F" w:rsidRPr="000F043F" w:rsidRDefault="006D593F" w:rsidP="000F043F">
            <w:pPr>
              <w:pStyle w:val="TAC"/>
              <w:rPr>
                <w:rFonts w:cs="Arial"/>
                <w:sz w:val="16"/>
                <w:szCs w:val="16"/>
              </w:rPr>
            </w:pPr>
            <w:r w:rsidRPr="000F043F">
              <w:rPr>
                <w:rFonts w:cs="Arial"/>
                <w:sz w:val="16"/>
                <w:szCs w:val="16"/>
              </w:rPr>
              <w:t>F</w:t>
            </w:r>
          </w:p>
        </w:tc>
        <w:tc>
          <w:tcPr>
            <w:tcW w:w="5151" w:type="dxa"/>
            <w:shd w:val="solid" w:color="FFFFFF" w:fill="auto"/>
          </w:tcPr>
          <w:p w14:paraId="52CDBA8D" w14:textId="7029B255" w:rsidR="006D593F" w:rsidRPr="000F043F" w:rsidRDefault="006D593F" w:rsidP="000F043F">
            <w:pPr>
              <w:pStyle w:val="TAL"/>
              <w:rPr>
                <w:rFonts w:cs="Arial"/>
                <w:sz w:val="16"/>
                <w:szCs w:val="16"/>
              </w:rPr>
            </w:pPr>
            <w:r w:rsidRPr="000F043F">
              <w:rPr>
                <w:rFonts w:cs="Arial"/>
                <w:sz w:val="16"/>
                <w:szCs w:val="16"/>
              </w:rPr>
              <w:t>Update to path switching procedure</w:t>
            </w:r>
          </w:p>
        </w:tc>
        <w:tc>
          <w:tcPr>
            <w:tcW w:w="708" w:type="dxa"/>
            <w:shd w:val="solid" w:color="FFFFFF" w:fill="auto"/>
          </w:tcPr>
          <w:p w14:paraId="397AA4F7" w14:textId="0AD82042" w:rsidR="006D593F" w:rsidRPr="000F043F" w:rsidRDefault="006D593F" w:rsidP="000F043F">
            <w:pPr>
              <w:pStyle w:val="TAC"/>
              <w:rPr>
                <w:rFonts w:cs="Arial"/>
                <w:sz w:val="16"/>
                <w:szCs w:val="16"/>
                <w:lang w:eastAsia="zh-CN"/>
              </w:rPr>
            </w:pPr>
            <w:r w:rsidRPr="000F043F">
              <w:rPr>
                <w:rFonts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0F043F" w:rsidRDefault="001E7005" w:rsidP="000F043F">
            <w:pPr>
              <w:pStyle w:val="TAC"/>
              <w:rPr>
                <w:sz w:val="16"/>
                <w:szCs w:val="16"/>
                <w:lang w:eastAsia="zh-CN"/>
              </w:rPr>
            </w:pPr>
            <w:r w:rsidRPr="000F043F">
              <w:rPr>
                <w:sz w:val="16"/>
                <w:szCs w:val="16"/>
                <w:lang w:eastAsia="zh-CN"/>
              </w:rPr>
              <w:t>2023-06</w:t>
            </w:r>
          </w:p>
        </w:tc>
        <w:tc>
          <w:tcPr>
            <w:tcW w:w="800" w:type="dxa"/>
            <w:shd w:val="solid" w:color="FFFFFF" w:fill="auto"/>
          </w:tcPr>
          <w:p w14:paraId="2AA1A75B" w14:textId="2F12E258" w:rsidR="001E7005" w:rsidRPr="000F043F" w:rsidRDefault="001E7005" w:rsidP="000F043F">
            <w:pPr>
              <w:pStyle w:val="TAC"/>
              <w:rPr>
                <w:sz w:val="16"/>
                <w:szCs w:val="16"/>
                <w:lang w:eastAsia="zh-CN"/>
              </w:rPr>
            </w:pPr>
            <w:r w:rsidRPr="000F043F">
              <w:rPr>
                <w:sz w:val="16"/>
                <w:szCs w:val="16"/>
                <w:lang w:eastAsia="zh-CN"/>
              </w:rPr>
              <w:t>CT#100</w:t>
            </w:r>
          </w:p>
        </w:tc>
        <w:tc>
          <w:tcPr>
            <w:tcW w:w="1046" w:type="dxa"/>
            <w:shd w:val="solid" w:color="FFFFFF" w:fill="auto"/>
          </w:tcPr>
          <w:p w14:paraId="169E2A26" w14:textId="485F69F9" w:rsidR="001E7005" w:rsidRPr="000F043F" w:rsidRDefault="001E7005" w:rsidP="000F043F">
            <w:pPr>
              <w:pStyle w:val="TAC"/>
              <w:rPr>
                <w:sz w:val="16"/>
                <w:szCs w:val="16"/>
              </w:rPr>
            </w:pPr>
            <w:r w:rsidRPr="000F043F">
              <w:rPr>
                <w:sz w:val="16"/>
                <w:szCs w:val="16"/>
              </w:rPr>
              <w:t>CP-231210</w:t>
            </w:r>
          </w:p>
        </w:tc>
        <w:tc>
          <w:tcPr>
            <w:tcW w:w="567" w:type="dxa"/>
            <w:shd w:val="solid" w:color="FFFFFF" w:fill="auto"/>
          </w:tcPr>
          <w:p w14:paraId="4CC3B059" w14:textId="3CDBACDF" w:rsidR="001E7005" w:rsidRPr="000F043F" w:rsidRDefault="001E7005" w:rsidP="000F043F">
            <w:pPr>
              <w:pStyle w:val="TAL"/>
              <w:rPr>
                <w:rFonts w:cs="Arial"/>
                <w:sz w:val="16"/>
                <w:szCs w:val="16"/>
              </w:rPr>
            </w:pPr>
            <w:r w:rsidRPr="000F043F">
              <w:rPr>
                <w:rFonts w:cs="Arial"/>
                <w:sz w:val="16"/>
                <w:szCs w:val="16"/>
              </w:rPr>
              <w:t>0361</w:t>
            </w:r>
          </w:p>
        </w:tc>
        <w:tc>
          <w:tcPr>
            <w:tcW w:w="283" w:type="dxa"/>
            <w:shd w:val="solid" w:color="FFFFFF" w:fill="auto"/>
          </w:tcPr>
          <w:p w14:paraId="0A51172F" w14:textId="2128D849" w:rsidR="001E7005" w:rsidRPr="000F043F" w:rsidRDefault="001E7005" w:rsidP="000F043F">
            <w:pPr>
              <w:pStyle w:val="TAR"/>
              <w:rPr>
                <w:rFonts w:cs="Arial"/>
                <w:sz w:val="16"/>
                <w:szCs w:val="16"/>
              </w:rPr>
            </w:pPr>
            <w:r w:rsidRPr="000F043F">
              <w:rPr>
                <w:rFonts w:cs="Arial"/>
                <w:sz w:val="16"/>
                <w:szCs w:val="16"/>
              </w:rPr>
              <w:t>1</w:t>
            </w:r>
          </w:p>
        </w:tc>
        <w:tc>
          <w:tcPr>
            <w:tcW w:w="284" w:type="dxa"/>
            <w:shd w:val="solid" w:color="FFFFFF" w:fill="auto"/>
          </w:tcPr>
          <w:p w14:paraId="63F3192C" w14:textId="51E5E4DF" w:rsidR="001E7005" w:rsidRPr="000F043F" w:rsidRDefault="001E7005" w:rsidP="000F043F">
            <w:pPr>
              <w:pStyle w:val="TAC"/>
              <w:rPr>
                <w:rFonts w:cs="Arial"/>
                <w:sz w:val="16"/>
                <w:szCs w:val="16"/>
              </w:rPr>
            </w:pPr>
            <w:r w:rsidRPr="000F043F">
              <w:rPr>
                <w:rFonts w:cs="Arial"/>
                <w:sz w:val="16"/>
                <w:szCs w:val="16"/>
              </w:rPr>
              <w:t>B</w:t>
            </w:r>
          </w:p>
        </w:tc>
        <w:tc>
          <w:tcPr>
            <w:tcW w:w="5151" w:type="dxa"/>
            <w:shd w:val="solid" w:color="FFFFFF" w:fill="auto"/>
          </w:tcPr>
          <w:p w14:paraId="0019A88C" w14:textId="7C722EA8" w:rsidR="001E7005" w:rsidRPr="000F043F" w:rsidRDefault="001E7005" w:rsidP="000F043F">
            <w:pPr>
              <w:pStyle w:val="TAL"/>
              <w:rPr>
                <w:rFonts w:cs="Arial"/>
                <w:sz w:val="16"/>
                <w:szCs w:val="16"/>
              </w:rPr>
            </w:pPr>
            <w:r w:rsidRPr="000F043F">
              <w:rPr>
                <w:rFonts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0F043F" w:rsidRDefault="001E7005" w:rsidP="000F043F">
            <w:pPr>
              <w:pStyle w:val="TAC"/>
              <w:rPr>
                <w:rFonts w:cs="Arial"/>
                <w:sz w:val="16"/>
                <w:szCs w:val="16"/>
                <w:lang w:eastAsia="zh-CN"/>
              </w:rPr>
            </w:pPr>
            <w:r w:rsidRPr="000F043F">
              <w:rPr>
                <w:rFonts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0F043F" w:rsidRDefault="00EB7EFF" w:rsidP="000F043F">
            <w:pPr>
              <w:pStyle w:val="TAC"/>
              <w:rPr>
                <w:sz w:val="16"/>
                <w:szCs w:val="16"/>
                <w:lang w:eastAsia="zh-CN"/>
              </w:rPr>
            </w:pPr>
            <w:r w:rsidRPr="000F043F">
              <w:rPr>
                <w:sz w:val="16"/>
                <w:szCs w:val="16"/>
                <w:lang w:eastAsia="zh-CN"/>
              </w:rPr>
              <w:t>2023-06</w:t>
            </w:r>
          </w:p>
        </w:tc>
        <w:tc>
          <w:tcPr>
            <w:tcW w:w="800" w:type="dxa"/>
            <w:shd w:val="solid" w:color="FFFFFF" w:fill="auto"/>
          </w:tcPr>
          <w:p w14:paraId="267A52F4" w14:textId="0E656A96" w:rsidR="00EB7EFF" w:rsidRPr="000F043F" w:rsidRDefault="00EB7EFF" w:rsidP="000F043F">
            <w:pPr>
              <w:pStyle w:val="TAC"/>
              <w:rPr>
                <w:sz w:val="16"/>
                <w:szCs w:val="16"/>
                <w:lang w:eastAsia="zh-CN"/>
              </w:rPr>
            </w:pPr>
            <w:r w:rsidRPr="000F043F">
              <w:rPr>
                <w:sz w:val="16"/>
                <w:szCs w:val="16"/>
                <w:lang w:eastAsia="zh-CN"/>
              </w:rPr>
              <w:t>CT#100</w:t>
            </w:r>
          </w:p>
        </w:tc>
        <w:tc>
          <w:tcPr>
            <w:tcW w:w="1046" w:type="dxa"/>
            <w:shd w:val="solid" w:color="FFFFFF" w:fill="auto"/>
          </w:tcPr>
          <w:p w14:paraId="3DCD256B" w14:textId="7AC489C3" w:rsidR="00EB7EFF" w:rsidRPr="000F043F" w:rsidRDefault="00EB7EFF" w:rsidP="000F043F">
            <w:pPr>
              <w:pStyle w:val="TAC"/>
              <w:rPr>
                <w:sz w:val="16"/>
                <w:szCs w:val="16"/>
              </w:rPr>
            </w:pPr>
            <w:r w:rsidRPr="000F043F">
              <w:rPr>
                <w:sz w:val="16"/>
                <w:szCs w:val="16"/>
              </w:rPr>
              <w:t>CP-231210</w:t>
            </w:r>
          </w:p>
        </w:tc>
        <w:tc>
          <w:tcPr>
            <w:tcW w:w="567" w:type="dxa"/>
            <w:shd w:val="solid" w:color="FFFFFF" w:fill="auto"/>
          </w:tcPr>
          <w:p w14:paraId="02215E5B" w14:textId="4606BF45" w:rsidR="00EB7EFF" w:rsidRPr="000F043F" w:rsidRDefault="00EB7EFF" w:rsidP="000F043F">
            <w:pPr>
              <w:pStyle w:val="TAL"/>
              <w:rPr>
                <w:rFonts w:cs="Arial"/>
                <w:sz w:val="16"/>
                <w:szCs w:val="16"/>
              </w:rPr>
            </w:pPr>
            <w:r w:rsidRPr="000F043F">
              <w:rPr>
                <w:rFonts w:cs="Arial"/>
                <w:sz w:val="16"/>
                <w:szCs w:val="16"/>
              </w:rPr>
              <w:t>0365</w:t>
            </w:r>
          </w:p>
        </w:tc>
        <w:tc>
          <w:tcPr>
            <w:tcW w:w="283" w:type="dxa"/>
            <w:shd w:val="solid" w:color="FFFFFF" w:fill="auto"/>
          </w:tcPr>
          <w:p w14:paraId="552D6C6C" w14:textId="79C9B3F7" w:rsidR="00EB7EFF" w:rsidRPr="000F043F" w:rsidRDefault="00EB7EFF" w:rsidP="000F043F">
            <w:pPr>
              <w:pStyle w:val="TAR"/>
              <w:rPr>
                <w:rFonts w:cs="Arial"/>
                <w:sz w:val="16"/>
                <w:szCs w:val="16"/>
              </w:rPr>
            </w:pPr>
            <w:r w:rsidRPr="000F043F">
              <w:rPr>
                <w:rFonts w:cs="Arial"/>
                <w:sz w:val="16"/>
                <w:szCs w:val="16"/>
              </w:rPr>
              <w:t>1</w:t>
            </w:r>
          </w:p>
        </w:tc>
        <w:tc>
          <w:tcPr>
            <w:tcW w:w="284" w:type="dxa"/>
            <w:shd w:val="solid" w:color="FFFFFF" w:fill="auto"/>
          </w:tcPr>
          <w:p w14:paraId="4AA56140" w14:textId="58FA9968" w:rsidR="00EB7EFF" w:rsidRPr="000F043F" w:rsidRDefault="00EB7EFF" w:rsidP="000F043F">
            <w:pPr>
              <w:pStyle w:val="TAC"/>
              <w:rPr>
                <w:rFonts w:cs="Arial"/>
                <w:sz w:val="16"/>
                <w:szCs w:val="16"/>
              </w:rPr>
            </w:pPr>
            <w:r w:rsidRPr="000F043F">
              <w:rPr>
                <w:rFonts w:cs="Arial"/>
                <w:sz w:val="16"/>
                <w:szCs w:val="16"/>
              </w:rPr>
              <w:t>B</w:t>
            </w:r>
          </w:p>
        </w:tc>
        <w:tc>
          <w:tcPr>
            <w:tcW w:w="5151" w:type="dxa"/>
            <w:shd w:val="solid" w:color="FFFFFF" w:fill="auto"/>
          </w:tcPr>
          <w:p w14:paraId="4590A1F3" w14:textId="17894950" w:rsidR="00EB7EFF" w:rsidRPr="000F043F" w:rsidRDefault="00EB7EFF" w:rsidP="000F043F">
            <w:pPr>
              <w:pStyle w:val="TAL"/>
              <w:rPr>
                <w:rFonts w:cs="Arial"/>
                <w:sz w:val="16"/>
                <w:szCs w:val="16"/>
              </w:rPr>
            </w:pPr>
            <w:r w:rsidRPr="000F043F">
              <w:rPr>
                <w:rFonts w:cs="Arial"/>
                <w:sz w:val="16"/>
                <w:szCs w:val="16"/>
              </w:rPr>
              <w:t>Support of Public Warning Notification Relaying by 5G ProSe UE-to-Network Relay</w:t>
            </w:r>
          </w:p>
        </w:tc>
        <w:tc>
          <w:tcPr>
            <w:tcW w:w="708" w:type="dxa"/>
            <w:shd w:val="solid" w:color="FFFFFF" w:fill="auto"/>
          </w:tcPr>
          <w:p w14:paraId="58A1CEFA" w14:textId="31B4E24D" w:rsidR="00EB7EFF" w:rsidRPr="000F043F" w:rsidRDefault="00EB7EFF" w:rsidP="000F043F">
            <w:pPr>
              <w:pStyle w:val="TAC"/>
              <w:rPr>
                <w:rFonts w:cs="Arial"/>
                <w:sz w:val="16"/>
                <w:szCs w:val="16"/>
                <w:lang w:eastAsia="zh-CN"/>
              </w:rPr>
            </w:pPr>
            <w:r w:rsidRPr="000F043F">
              <w:rPr>
                <w:rFonts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0F043F" w:rsidRDefault="009E2D1F" w:rsidP="000F043F">
            <w:pPr>
              <w:pStyle w:val="TAC"/>
              <w:rPr>
                <w:sz w:val="16"/>
                <w:szCs w:val="16"/>
                <w:lang w:eastAsia="zh-CN"/>
              </w:rPr>
            </w:pPr>
            <w:r w:rsidRPr="000F043F">
              <w:rPr>
                <w:sz w:val="16"/>
                <w:szCs w:val="16"/>
                <w:lang w:eastAsia="zh-CN"/>
              </w:rPr>
              <w:t>2023-06</w:t>
            </w:r>
          </w:p>
        </w:tc>
        <w:tc>
          <w:tcPr>
            <w:tcW w:w="800" w:type="dxa"/>
            <w:shd w:val="solid" w:color="FFFFFF" w:fill="auto"/>
          </w:tcPr>
          <w:p w14:paraId="781ADE2B" w14:textId="5F4777E5" w:rsidR="009E2D1F" w:rsidRPr="000F043F" w:rsidRDefault="009E2D1F" w:rsidP="000F043F">
            <w:pPr>
              <w:pStyle w:val="TAC"/>
              <w:rPr>
                <w:sz w:val="16"/>
                <w:szCs w:val="16"/>
                <w:lang w:eastAsia="zh-CN"/>
              </w:rPr>
            </w:pPr>
            <w:r w:rsidRPr="000F043F">
              <w:rPr>
                <w:sz w:val="16"/>
                <w:szCs w:val="16"/>
                <w:lang w:eastAsia="zh-CN"/>
              </w:rPr>
              <w:t>CT#100</w:t>
            </w:r>
          </w:p>
        </w:tc>
        <w:tc>
          <w:tcPr>
            <w:tcW w:w="1046" w:type="dxa"/>
            <w:shd w:val="solid" w:color="FFFFFF" w:fill="auto"/>
          </w:tcPr>
          <w:p w14:paraId="39CA1F04" w14:textId="1DD699AA" w:rsidR="009E2D1F" w:rsidRPr="000F043F" w:rsidRDefault="009E2D1F" w:rsidP="000F043F">
            <w:pPr>
              <w:pStyle w:val="TAC"/>
              <w:rPr>
                <w:sz w:val="16"/>
                <w:szCs w:val="16"/>
              </w:rPr>
            </w:pPr>
            <w:r w:rsidRPr="000F043F">
              <w:rPr>
                <w:sz w:val="16"/>
                <w:szCs w:val="16"/>
              </w:rPr>
              <w:t>CP-231208</w:t>
            </w:r>
          </w:p>
        </w:tc>
        <w:tc>
          <w:tcPr>
            <w:tcW w:w="567" w:type="dxa"/>
            <w:shd w:val="solid" w:color="FFFFFF" w:fill="auto"/>
          </w:tcPr>
          <w:p w14:paraId="1A14BEFD" w14:textId="2BB6BC17" w:rsidR="009E2D1F" w:rsidRPr="000F043F" w:rsidRDefault="009E2D1F" w:rsidP="000F043F">
            <w:pPr>
              <w:pStyle w:val="TAL"/>
              <w:rPr>
                <w:rFonts w:cs="Arial"/>
                <w:sz w:val="16"/>
                <w:szCs w:val="16"/>
              </w:rPr>
            </w:pPr>
            <w:r w:rsidRPr="000F043F">
              <w:rPr>
                <w:rFonts w:cs="Arial"/>
                <w:sz w:val="16"/>
                <w:szCs w:val="16"/>
              </w:rPr>
              <w:t>0350</w:t>
            </w:r>
          </w:p>
        </w:tc>
        <w:tc>
          <w:tcPr>
            <w:tcW w:w="283" w:type="dxa"/>
            <w:shd w:val="solid" w:color="FFFFFF" w:fill="auto"/>
          </w:tcPr>
          <w:p w14:paraId="28EF9DEB" w14:textId="03C15834" w:rsidR="009E2D1F" w:rsidRPr="000F043F" w:rsidRDefault="009E2D1F" w:rsidP="000F043F">
            <w:pPr>
              <w:pStyle w:val="TAR"/>
              <w:rPr>
                <w:rFonts w:cs="Arial"/>
                <w:sz w:val="16"/>
                <w:szCs w:val="16"/>
              </w:rPr>
            </w:pPr>
            <w:r w:rsidRPr="000F043F">
              <w:rPr>
                <w:rFonts w:cs="Arial"/>
                <w:sz w:val="16"/>
                <w:szCs w:val="16"/>
              </w:rPr>
              <w:t>2</w:t>
            </w:r>
          </w:p>
        </w:tc>
        <w:tc>
          <w:tcPr>
            <w:tcW w:w="284" w:type="dxa"/>
            <w:shd w:val="solid" w:color="FFFFFF" w:fill="auto"/>
          </w:tcPr>
          <w:p w14:paraId="0B8A0815" w14:textId="45EE496D" w:rsidR="009E2D1F" w:rsidRPr="000F043F" w:rsidRDefault="009E2D1F" w:rsidP="000F043F">
            <w:pPr>
              <w:pStyle w:val="TAC"/>
              <w:rPr>
                <w:rFonts w:cs="Arial"/>
                <w:sz w:val="16"/>
                <w:szCs w:val="16"/>
              </w:rPr>
            </w:pPr>
            <w:r w:rsidRPr="000F043F">
              <w:rPr>
                <w:rFonts w:cs="Arial"/>
                <w:sz w:val="16"/>
                <w:szCs w:val="16"/>
              </w:rPr>
              <w:t>F</w:t>
            </w:r>
          </w:p>
        </w:tc>
        <w:tc>
          <w:tcPr>
            <w:tcW w:w="5151" w:type="dxa"/>
            <w:shd w:val="solid" w:color="FFFFFF" w:fill="auto"/>
          </w:tcPr>
          <w:p w14:paraId="4964BA96" w14:textId="38E86D55" w:rsidR="009E2D1F" w:rsidRPr="000F043F" w:rsidRDefault="009E2D1F" w:rsidP="000F043F">
            <w:pPr>
              <w:pStyle w:val="TAL"/>
              <w:rPr>
                <w:rFonts w:cs="Arial"/>
                <w:sz w:val="16"/>
                <w:szCs w:val="16"/>
              </w:rPr>
            </w:pPr>
            <w:r w:rsidRPr="000F043F">
              <w:rPr>
                <w:rFonts w:cs="Arial"/>
                <w:sz w:val="16"/>
                <w:szCs w:val="16"/>
              </w:rPr>
              <w:t>Clarification on 5G ProSe additional parameters announcement procedure</w:t>
            </w:r>
          </w:p>
        </w:tc>
        <w:tc>
          <w:tcPr>
            <w:tcW w:w="708" w:type="dxa"/>
            <w:shd w:val="solid" w:color="FFFFFF" w:fill="auto"/>
          </w:tcPr>
          <w:p w14:paraId="3856E5BC" w14:textId="16277B9D" w:rsidR="009E2D1F" w:rsidRPr="000F043F" w:rsidRDefault="009E2D1F" w:rsidP="000F043F">
            <w:pPr>
              <w:pStyle w:val="TAC"/>
              <w:rPr>
                <w:rFonts w:cs="Arial"/>
                <w:sz w:val="16"/>
                <w:szCs w:val="16"/>
                <w:lang w:eastAsia="zh-CN"/>
              </w:rPr>
            </w:pPr>
            <w:r w:rsidRPr="000F043F">
              <w:rPr>
                <w:rFonts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0F043F" w:rsidRDefault="002E6AA5" w:rsidP="000F043F">
            <w:pPr>
              <w:pStyle w:val="TAC"/>
              <w:rPr>
                <w:sz w:val="16"/>
                <w:szCs w:val="16"/>
                <w:lang w:eastAsia="zh-CN"/>
              </w:rPr>
            </w:pPr>
            <w:r w:rsidRPr="000F043F">
              <w:rPr>
                <w:sz w:val="16"/>
                <w:szCs w:val="16"/>
                <w:lang w:eastAsia="zh-CN"/>
              </w:rPr>
              <w:t>2023-06</w:t>
            </w:r>
          </w:p>
        </w:tc>
        <w:tc>
          <w:tcPr>
            <w:tcW w:w="800" w:type="dxa"/>
            <w:shd w:val="solid" w:color="FFFFFF" w:fill="auto"/>
          </w:tcPr>
          <w:p w14:paraId="650271B6" w14:textId="7E1690F3" w:rsidR="002E6AA5" w:rsidRPr="000F043F" w:rsidRDefault="002E6AA5" w:rsidP="000F043F">
            <w:pPr>
              <w:pStyle w:val="TAC"/>
              <w:rPr>
                <w:sz w:val="16"/>
                <w:szCs w:val="16"/>
                <w:lang w:eastAsia="zh-CN"/>
              </w:rPr>
            </w:pPr>
            <w:r w:rsidRPr="000F043F">
              <w:rPr>
                <w:sz w:val="16"/>
                <w:szCs w:val="16"/>
                <w:lang w:eastAsia="zh-CN"/>
              </w:rPr>
              <w:t>CT#100</w:t>
            </w:r>
          </w:p>
        </w:tc>
        <w:tc>
          <w:tcPr>
            <w:tcW w:w="1046" w:type="dxa"/>
            <w:shd w:val="solid" w:color="FFFFFF" w:fill="auto"/>
          </w:tcPr>
          <w:p w14:paraId="29D14A54" w14:textId="3B37E406" w:rsidR="002E6AA5" w:rsidRPr="000F043F" w:rsidRDefault="002E6AA5" w:rsidP="000F043F">
            <w:pPr>
              <w:pStyle w:val="TAC"/>
              <w:rPr>
                <w:sz w:val="16"/>
                <w:szCs w:val="16"/>
              </w:rPr>
            </w:pPr>
            <w:r w:rsidRPr="000F043F">
              <w:rPr>
                <w:sz w:val="16"/>
                <w:szCs w:val="16"/>
              </w:rPr>
              <w:t>CP-231210</w:t>
            </w:r>
          </w:p>
        </w:tc>
        <w:tc>
          <w:tcPr>
            <w:tcW w:w="567" w:type="dxa"/>
            <w:shd w:val="solid" w:color="FFFFFF" w:fill="auto"/>
          </w:tcPr>
          <w:p w14:paraId="5D1D51FB" w14:textId="637333EA" w:rsidR="002E6AA5" w:rsidRPr="000F043F" w:rsidRDefault="002E6AA5" w:rsidP="000F043F">
            <w:pPr>
              <w:pStyle w:val="TAL"/>
              <w:rPr>
                <w:rFonts w:cs="Arial"/>
                <w:sz w:val="16"/>
                <w:szCs w:val="16"/>
              </w:rPr>
            </w:pPr>
            <w:r w:rsidRPr="000F043F">
              <w:rPr>
                <w:rFonts w:cs="Arial"/>
                <w:sz w:val="16"/>
                <w:szCs w:val="16"/>
              </w:rPr>
              <w:t>0353</w:t>
            </w:r>
          </w:p>
        </w:tc>
        <w:tc>
          <w:tcPr>
            <w:tcW w:w="283" w:type="dxa"/>
            <w:shd w:val="solid" w:color="FFFFFF" w:fill="auto"/>
          </w:tcPr>
          <w:p w14:paraId="48DEDF60" w14:textId="2BDCBD25" w:rsidR="002E6AA5" w:rsidRPr="000F043F" w:rsidRDefault="002E6AA5" w:rsidP="000F043F">
            <w:pPr>
              <w:pStyle w:val="TAR"/>
              <w:rPr>
                <w:rFonts w:cs="Arial"/>
                <w:sz w:val="16"/>
                <w:szCs w:val="16"/>
              </w:rPr>
            </w:pPr>
            <w:r w:rsidRPr="000F043F">
              <w:rPr>
                <w:rFonts w:cs="Arial"/>
                <w:sz w:val="16"/>
                <w:szCs w:val="16"/>
              </w:rPr>
              <w:t>2</w:t>
            </w:r>
          </w:p>
        </w:tc>
        <w:tc>
          <w:tcPr>
            <w:tcW w:w="284" w:type="dxa"/>
            <w:shd w:val="solid" w:color="FFFFFF" w:fill="auto"/>
          </w:tcPr>
          <w:p w14:paraId="292C53DF" w14:textId="5AC2E97A" w:rsidR="002E6AA5" w:rsidRPr="000F043F" w:rsidRDefault="002E6AA5" w:rsidP="000F043F">
            <w:pPr>
              <w:pStyle w:val="TAC"/>
              <w:rPr>
                <w:rFonts w:cs="Arial"/>
                <w:sz w:val="16"/>
                <w:szCs w:val="16"/>
              </w:rPr>
            </w:pPr>
            <w:r w:rsidRPr="000F043F">
              <w:rPr>
                <w:rFonts w:cs="Arial"/>
                <w:sz w:val="16"/>
                <w:szCs w:val="16"/>
              </w:rPr>
              <w:t>F</w:t>
            </w:r>
          </w:p>
        </w:tc>
        <w:tc>
          <w:tcPr>
            <w:tcW w:w="5151" w:type="dxa"/>
            <w:shd w:val="solid" w:color="FFFFFF" w:fill="auto"/>
          </w:tcPr>
          <w:p w14:paraId="249A5E5E" w14:textId="0784003B" w:rsidR="002E6AA5" w:rsidRPr="000F043F" w:rsidRDefault="002E6AA5" w:rsidP="000F043F">
            <w:pPr>
              <w:pStyle w:val="TAL"/>
              <w:rPr>
                <w:rFonts w:cs="Arial"/>
                <w:sz w:val="16"/>
                <w:szCs w:val="16"/>
              </w:rPr>
            </w:pPr>
            <w:r w:rsidRPr="000F043F">
              <w:rPr>
                <w:rFonts w:cs="Arial"/>
                <w:sz w:val="16"/>
                <w:szCs w:val="16"/>
              </w:rPr>
              <w:t>Clarification on seting emergency RSC</w:t>
            </w:r>
          </w:p>
        </w:tc>
        <w:tc>
          <w:tcPr>
            <w:tcW w:w="708" w:type="dxa"/>
            <w:shd w:val="solid" w:color="FFFFFF" w:fill="auto"/>
          </w:tcPr>
          <w:p w14:paraId="5122F325" w14:textId="052E6A27" w:rsidR="002E6AA5" w:rsidRPr="000F043F" w:rsidRDefault="002E6AA5" w:rsidP="000F043F">
            <w:pPr>
              <w:pStyle w:val="TAC"/>
              <w:rPr>
                <w:rFonts w:cs="Arial"/>
                <w:sz w:val="16"/>
                <w:szCs w:val="16"/>
                <w:lang w:eastAsia="zh-CN"/>
              </w:rPr>
            </w:pPr>
            <w:r w:rsidRPr="000F043F">
              <w:rPr>
                <w:rFonts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0F043F" w:rsidRDefault="00E12BFE" w:rsidP="000F043F">
            <w:pPr>
              <w:pStyle w:val="TAC"/>
              <w:rPr>
                <w:sz w:val="16"/>
                <w:szCs w:val="16"/>
                <w:lang w:eastAsia="zh-CN"/>
              </w:rPr>
            </w:pPr>
            <w:r w:rsidRPr="000F043F">
              <w:rPr>
                <w:sz w:val="16"/>
                <w:szCs w:val="16"/>
                <w:lang w:eastAsia="zh-CN"/>
              </w:rPr>
              <w:t>2023-06</w:t>
            </w:r>
          </w:p>
        </w:tc>
        <w:tc>
          <w:tcPr>
            <w:tcW w:w="800" w:type="dxa"/>
            <w:shd w:val="solid" w:color="FFFFFF" w:fill="auto"/>
          </w:tcPr>
          <w:p w14:paraId="34534C3B" w14:textId="5306188C" w:rsidR="00E12BFE" w:rsidRPr="000F043F" w:rsidRDefault="00E12BFE" w:rsidP="000F043F">
            <w:pPr>
              <w:pStyle w:val="TAC"/>
              <w:rPr>
                <w:sz w:val="16"/>
                <w:szCs w:val="16"/>
                <w:lang w:eastAsia="zh-CN"/>
              </w:rPr>
            </w:pPr>
            <w:r w:rsidRPr="000F043F">
              <w:rPr>
                <w:sz w:val="16"/>
                <w:szCs w:val="16"/>
                <w:lang w:eastAsia="zh-CN"/>
              </w:rPr>
              <w:t>CT#100</w:t>
            </w:r>
          </w:p>
        </w:tc>
        <w:tc>
          <w:tcPr>
            <w:tcW w:w="1046" w:type="dxa"/>
            <w:shd w:val="solid" w:color="FFFFFF" w:fill="auto"/>
          </w:tcPr>
          <w:p w14:paraId="7AA03631" w14:textId="39996326" w:rsidR="00E12BFE" w:rsidRPr="000F043F" w:rsidRDefault="00E12BFE" w:rsidP="000F043F">
            <w:pPr>
              <w:pStyle w:val="TAC"/>
              <w:rPr>
                <w:sz w:val="16"/>
                <w:szCs w:val="16"/>
              </w:rPr>
            </w:pPr>
            <w:r w:rsidRPr="000F043F">
              <w:rPr>
                <w:sz w:val="16"/>
                <w:szCs w:val="16"/>
              </w:rPr>
              <w:t>CP-231210</w:t>
            </w:r>
          </w:p>
        </w:tc>
        <w:tc>
          <w:tcPr>
            <w:tcW w:w="567" w:type="dxa"/>
            <w:shd w:val="solid" w:color="FFFFFF" w:fill="auto"/>
          </w:tcPr>
          <w:p w14:paraId="6F4BEFEE" w14:textId="7A477845" w:rsidR="00E12BFE" w:rsidRPr="000F043F" w:rsidRDefault="00E12BFE" w:rsidP="000F043F">
            <w:pPr>
              <w:pStyle w:val="TAL"/>
              <w:rPr>
                <w:rFonts w:cs="Arial"/>
                <w:sz w:val="16"/>
                <w:szCs w:val="16"/>
              </w:rPr>
            </w:pPr>
            <w:r w:rsidRPr="000F043F">
              <w:rPr>
                <w:rFonts w:cs="Arial"/>
                <w:sz w:val="16"/>
                <w:szCs w:val="16"/>
              </w:rPr>
              <w:t>0352</w:t>
            </w:r>
          </w:p>
        </w:tc>
        <w:tc>
          <w:tcPr>
            <w:tcW w:w="283" w:type="dxa"/>
            <w:shd w:val="solid" w:color="FFFFFF" w:fill="auto"/>
          </w:tcPr>
          <w:p w14:paraId="4F4080A9" w14:textId="577C97C4" w:rsidR="00E12BFE" w:rsidRPr="000F043F" w:rsidRDefault="00E12BFE" w:rsidP="000F043F">
            <w:pPr>
              <w:pStyle w:val="TAR"/>
              <w:rPr>
                <w:rFonts w:cs="Arial"/>
                <w:sz w:val="16"/>
                <w:szCs w:val="16"/>
              </w:rPr>
            </w:pPr>
            <w:r w:rsidRPr="000F043F">
              <w:rPr>
                <w:rFonts w:cs="Arial"/>
                <w:sz w:val="16"/>
                <w:szCs w:val="16"/>
              </w:rPr>
              <w:t>2</w:t>
            </w:r>
          </w:p>
        </w:tc>
        <w:tc>
          <w:tcPr>
            <w:tcW w:w="284" w:type="dxa"/>
            <w:shd w:val="solid" w:color="FFFFFF" w:fill="auto"/>
          </w:tcPr>
          <w:p w14:paraId="7894AF54" w14:textId="52DCD7DE" w:rsidR="00E12BFE" w:rsidRPr="000F043F" w:rsidRDefault="00E12BFE" w:rsidP="000F043F">
            <w:pPr>
              <w:pStyle w:val="TAC"/>
              <w:rPr>
                <w:rFonts w:cs="Arial"/>
                <w:sz w:val="16"/>
                <w:szCs w:val="16"/>
              </w:rPr>
            </w:pPr>
            <w:r w:rsidRPr="000F043F">
              <w:rPr>
                <w:rFonts w:cs="Arial"/>
                <w:sz w:val="16"/>
                <w:szCs w:val="16"/>
              </w:rPr>
              <w:t>F</w:t>
            </w:r>
          </w:p>
        </w:tc>
        <w:tc>
          <w:tcPr>
            <w:tcW w:w="5151" w:type="dxa"/>
            <w:shd w:val="solid" w:color="FFFFFF" w:fill="auto"/>
          </w:tcPr>
          <w:p w14:paraId="7B1724D8" w14:textId="0709E564" w:rsidR="00E12BFE" w:rsidRPr="000F043F" w:rsidRDefault="00E12BFE" w:rsidP="000F043F">
            <w:pPr>
              <w:pStyle w:val="TAL"/>
              <w:rPr>
                <w:rFonts w:cs="Arial"/>
                <w:sz w:val="16"/>
                <w:szCs w:val="16"/>
              </w:rPr>
            </w:pPr>
            <w:r w:rsidRPr="000F043F">
              <w:rPr>
                <w:rFonts w:cs="Arial"/>
                <w:sz w:val="16"/>
                <w:szCs w:val="16"/>
              </w:rPr>
              <w:t>Clarification on U2U relay discovery procedure</w:t>
            </w:r>
          </w:p>
        </w:tc>
        <w:tc>
          <w:tcPr>
            <w:tcW w:w="708" w:type="dxa"/>
            <w:shd w:val="solid" w:color="FFFFFF" w:fill="auto"/>
          </w:tcPr>
          <w:p w14:paraId="41ED7212" w14:textId="445B6D89" w:rsidR="00E12BFE" w:rsidRPr="000F043F" w:rsidRDefault="00E12BFE" w:rsidP="000F043F">
            <w:pPr>
              <w:pStyle w:val="TAC"/>
              <w:rPr>
                <w:rFonts w:cs="Arial"/>
                <w:sz w:val="16"/>
                <w:szCs w:val="16"/>
                <w:lang w:eastAsia="zh-CN"/>
              </w:rPr>
            </w:pPr>
            <w:r w:rsidRPr="000F043F">
              <w:rPr>
                <w:rFonts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0F043F" w:rsidRDefault="00FC387C" w:rsidP="000F043F">
            <w:pPr>
              <w:pStyle w:val="TAC"/>
              <w:rPr>
                <w:sz w:val="16"/>
                <w:szCs w:val="16"/>
                <w:lang w:eastAsia="zh-CN"/>
              </w:rPr>
            </w:pPr>
            <w:r w:rsidRPr="000F043F">
              <w:rPr>
                <w:sz w:val="16"/>
                <w:szCs w:val="16"/>
                <w:lang w:eastAsia="zh-CN"/>
              </w:rPr>
              <w:t>2023-06</w:t>
            </w:r>
          </w:p>
        </w:tc>
        <w:tc>
          <w:tcPr>
            <w:tcW w:w="800" w:type="dxa"/>
            <w:shd w:val="solid" w:color="FFFFFF" w:fill="auto"/>
          </w:tcPr>
          <w:p w14:paraId="51EB7B79" w14:textId="141E198D" w:rsidR="00FC387C" w:rsidRPr="000F043F" w:rsidRDefault="00FC387C" w:rsidP="000F043F">
            <w:pPr>
              <w:pStyle w:val="TAC"/>
              <w:rPr>
                <w:sz w:val="16"/>
                <w:szCs w:val="16"/>
                <w:lang w:eastAsia="zh-CN"/>
              </w:rPr>
            </w:pPr>
            <w:r w:rsidRPr="000F043F">
              <w:rPr>
                <w:sz w:val="16"/>
                <w:szCs w:val="16"/>
                <w:lang w:eastAsia="zh-CN"/>
              </w:rPr>
              <w:t>CT#100</w:t>
            </w:r>
          </w:p>
        </w:tc>
        <w:tc>
          <w:tcPr>
            <w:tcW w:w="1046" w:type="dxa"/>
            <w:shd w:val="solid" w:color="FFFFFF" w:fill="auto"/>
          </w:tcPr>
          <w:p w14:paraId="51ECAEFE" w14:textId="718B82B5" w:rsidR="00FC387C" w:rsidRPr="000F043F" w:rsidRDefault="00FC387C" w:rsidP="000F043F">
            <w:pPr>
              <w:pStyle w:val="TAC"/>
              <w:rPr>
                <w:sz w:val="16"/>
                <w:szCs w:val="16"/>
              </w:rPr>
            </w:pPr>
            <w:r w:rsidRPr="000F043F">
              <w:rPr>
                <w:sz w:val="16"/>
                <w:szCs w:val="16"/>
              </w:rPr>
              <w:t>CP-231210</w:t>
            </w:r>
          </w:p>
        </w:tc>
        <w:tc>
          <w:tcPr>
            <w:tcW w:w="567" w:type="dxa"/>
            <w:shd w:val="solid" w:color="FFFFFF" w:fill="auto"/>
          </w:tcPr>
          <w:p w14:paraId="00021E8B" w14:textId="0A884F98" w:rsidR="00FC387C" w:rsidRPr="000F043F" w:rsidRDefault="00FC387C" w:rsidP="000F043F">
            <w:pPr>
              <w:pStyle w:val="TAL"/>
              <w:rPr>
                <w:rFonts w:cs="Arial"/>
                <w:sz w:val="16"/>
                <w:szCs w:val="16"/>
              </w:rPr>
            </w:pPr>
            <w:r w:rsidRPr="000F043F">
              <w:rPr>
                <w:rFonts w:cs="Arial"/>
                <w:sz w:val="16"/>
                <w:szCs w:val="16"/>
              </w:rPr>
              <w:t>0297</w:t>
            </w:r>
          </w:p>
        </w:tc>
        <w:tc>
          <w:tcPr>
            <w:tcW w:w="283" w:type="dxa"/>
            <w:shd w:val="solid" w:color="FFFFFF" w:fill="auto"/>
          </w:tcPr>
          <w:p w14:paraId="6C5A6CEC" w14:textId="7BCE8B3B" w:rsidR="00FC387C" w:rsidRPr="000F043F" w:rsidRDefault="00FC387C" w:rsidP="000F043F">
            <w:pPr>
              <w:pStyle w:val="TAR"/>
              <w:rPr>
                <w:rFonts w:cs="Arial"/>
                <w:sz w:val="16"/>
                <w:szCs w:val="16"/>
              </w:rPr>
            </w:pPr>
            <w:r w:rsidRPr="000F043F">
              <w:rPr>
                <w:rFonts w:cs="Arial"/>
                <w:sz w:val="16"/>
                <w:szCs w:val="16"/>
              </w:rPr>
              <w:t>4</w:t>
            </w:r>
          </w:p>
        </w:tc>
        <w:tc>
          <w:tcPr>
            <w:tcW w:w="284" w:type="dxa"/>
            <w:shd w:val="solid" w:color="FFFFFF" w:fill="auto"/>
          </w:tcPr>
          <w:p w14:paraId="64117CF0" w14:textId="3FD19368" w:rsidR="00FC387C" w:rsidRPr="000F043F" w:rsidRDefault="00FC387C" w:rsidP="000F043F">
            <w:pPr>
              <w:pStyle w:val="TAC"/>
              <w:rPr>
                <w:rFonts w:cs="Arial"/>
                <w:sz w:val="16"/>
                <w:szCs w:val="16"/>
              </w:rPr>
            </w:pPr>
            <w:r w:rsidRPr="000F043F">
              <w:rPr>
                <w:rFonts w:cs="Arial"/>
                <w:sz w:val="16"/>
                <w:szCs w:val="16"/>
              </w:rPr>
              <w:t>B</w:t>
            </w:r>
          </w:p>
        </w:tc>
        <w:tc>
          <w:tcPr>
            <w:tcW w:w="5151" w:type="dxa"/>
            <w:shd w:val="solid" w:color="FFFFFF" w:fill="auto"/>
          </w:tcPr>
          <w:p w14:paraId="0DF2FDD9" w14:textId="20E3BF95" w:rsidR="00FC387C" w:rsidRPr="000F043F" w:rsidRDefault="00FC387C" w:rsidP="000F043F">
            <w:pPr>
              <w:pStyle w:val="TAL"/>
              <w:rPr>
                <w:rFonts w:cs="Arial"/>
                <w:sz w:val="16"/>
                <w:szCs w:val="16"/>
              </w:rPr>
            </w:pPr>
            <w:r w:rsidRPr="000F043F">
              <w:rPr>
                <w:rFonts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0F043F" w:rsidRDefault="00FC387C" w:rsidP="000F043F">
            <w:pPr>
              <w:pStyle w:val="TAC"/>
              <w:rPr>
                <w:rFonts w:cs="Arial"/>
                <w:sz w:val="16"/>
                <w:szCs w:val="16"/>
                <w:lang w:eastAsia="zh-CN"/>
              </w:rPr>
            </w:pPr>
            <w:r w:rsidRPr="000F043F">
              <w:rPr>
                <w:rFonts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0F043F" w:rsidRDefault="00EF272C" w:rsidP="000F043F">
            <w:pPr>
              <w:pStyle w:val="TAC"/>
              <w:rPr>
                <w:sz w:val="16"/>
                <w:szCs w:val="16"/>
                <w:lang w:eastAsia="zh-CN"/>
              </w:rPr>
            </w:pPr>
            <w:r w:rsidRPr="000F043F">
              <w:rPr>
                <w:sz w:val="16"/>
                <w:szCs w:val="16"/>
                <w:lang w:eastAsia="zh-CN"/>
              </w:rPr>
              <w:t>2023-06</w:t>
            </w:r>
          </w:p>
        </w:tc>
        <w:tc>
          <w:tcPr>
            <w:tcW w:w="800" w:type="dxa"/>
            <w:shd w:val="solid" w:color="FFFFFF" w:fill="auto"/>
          </w:tcPr>
          <w:p w14:paraId="036F1092" w14:textId="439560F1" w:rsidR="00EF272C" w:rsidRPr="000F043F" w:rsidRDefault="00EF272C" w:rsidP="000F043F">
            <w:pPr>
              <w:pStyle w:val="TAC"/>
              <w:rPr>
                <w:sz w:val="16"/>
                <w:szCs w:val="16"/>
                <w:lang w:eastAsia="zh-CN"/>
              </w:rPr>
            </w:pPr>
            <w:r w:rsidRPr="000F043F">
              <w:rPr>
                <w:sz w:val="16"/>
                <w:szCs w:val="16"/>
                <w:lang w:eastAsia="zh-CN"/>
              </w:rPr>
              <w:t>CT#100</w:t>
            </w:r>
          </w:p>
        </w:tc>
        <w:tc>
          <w:tcPr>
            <w:tcW w:w="1046" w:type="dxa"/>
            <w:shd w:val="solid" w:color="FFFFFF" w:fill="auto"/>
          </w:tcPr>
          <w:p w14:paraId="56DB59E0" w14:textId="2C1CD022" w:rsidR="00EF272C" w:rsidRPr="000F043F" w:rsidRDefault="00EF272C" w:rsidP="000F043F">
            <w:pPr>
              <w:pStyle w:val="TAC"/>
              <w:rPr>
                <w:sz w:val="16"/>
                <w:szCs w:val="16"/>
              </w:rPr>
            </w:pPr>
            <w:r w:rsidRPr="000F043F">
              <w:rPr>
                <w:sz w:val="16"/>
                <w:szCs w:val="16"/>
              </w:rPr>
              <w:t>CP-231210</w:t>
            </w:r>
          </w:p>
        </w:tc>
        <w:tc>
          <w:tcPr>
            <w:tcW w:w="567" w:type="dxa"/>
            <w:shd w:val="solid" w:color="FFFFFF" w:fill="auto"/>
          </w:tcPr>
          <w:p w14:paraId="3813BFFD" w14:textId="7A4CE500" w:rsidR="00EF272C" w:rsidRPr="000F043F" w:rsidRDefault="00EF272C" w:rsidP="000F043F">
            <w:pPr>
              <w:pStyle w:val="TAL"/>
              <w:rPr>
                <w:rFonts w:cs="Arial"/>
                <w:sz w:val="16"/>
                <w:szCs w:val="16"/>
              </w:rPr>
            </w:pPr>
            <w:r w:rsidRPr="000F043F">
              <w:rPr>
                <w:rFonts w:cs="Arial"/>
                <w:sz w:val="16"/>
                <w:szCs w:val="16"/>
              </w:rPr>
              <w:t>0294</w:t>
            </w:r>
          </w:p>
        </w:tc>
        <w:tc>
          <w:tcPr>
            <w:tcW w:w="283" w:type="dxa"/>
            <w:shd w:val="solid" w:color="FFFFFF" w:fill="auto"/>
          </w:tcPr>
          <w:p w14:paraId="68B9300A" w14:textId="71E73FDC" w:rsidR="00EF272C" w:rsidRPr="000F043F" w:rsidRDefault="00EF272C" w:rsidP="000F043F">
            <w:pPr>
              <w:pStyle w:val="TAR"/>
              <w:rPr>
                <w:rFonts w:cs="Arial"/>
                <w:sz w:val="16"/>
                <w:szCs w:val="16"/>
              </w:rPr>
            </w:pPr>
            <w:r w:rsidRPr="000F043F">
              <w:rPr>
                <w:rFonts w:cs="Arial"/>
                <w:sz w:val="16"/>
                <w:szCs w:val="16"/>
              </w:rPr>
              <w:t>4</w:t>
            </w:r>
          </w:p>
        </w:tc>
        <w:tc>
          <w:tcPr>
            <w:tcW w:w="284" w:type="dxa"/>
            <w:shd w:val="solid" w:color="FFFFFF" w:fill="auto"/>
          </w:tcPr>
          <w:p w14:paraId="2374D563" w14:textId="5EB77C33" w:rsidR="00EF272C" w:rsidRPr="000F043F" w:rsidRDefault="00EF272C" w:rsidP="000F043F">
            <w:pPr>
              <w:pStyle w:val="TAC"/>
              <w:rPr>
                <w:rFonts w:cs="Arial"/>
                <w:sz w:val="16"/>
                <w:szCs w:val="16"/>
              </w:rPr>
            </w:pPr>
            <w:r w:rsidRPr="000F043F">
              <w:rPr>
                <w:rFonts w:cs="Arial"/>
                <w:sz w:val="16"/>
                <w:szCs w:val="16"/>
              </w:rPr>
              <w:t>F</w:t>
            </w:r>
          </w:p>
        </w:tc>
        <w:tc>
          <w:tcPr>
            <w:tcW w:w="5151" w:type="dxa"/>
            <w:shd w:val="solid" w:color="FFFFFF" w:fill="auto"/>
          </w:tcPr>
          <w:p w14:paraId="542B0411" w14:textId="4A87176C" w:rsidR="00EF272C" w:rsidRPr="000F043F" w:rsidRDefault="00EF272C" w:rsidP="000F043F">
            <w:pPr>
              <w:pStyle w:val="TAL"/>
              <w:rPr>
                <w:rFonts w:cs="Arial"/>
                <w:sz w:val="16"/>
                <w:szCs w:val="16"/>
              </w:rPr>
            </w:pPr>
            <w:r w:rsidRPr="000F043F">
              <w:rPr>
                <w:rFonts w:cs="Arial"/>
                <w:sz w:val="16"/>
                <w:szCs w:val="16"/>
              </w:rPr>
              <w:t>Fix Relay update messages for link identifier update via 5G ProSe UE-to-UE relay UE</w:t>
            </w:r>
          </w:p>
        </w:tc>
        <w:tc>
          <w:tcPr>
            <w:tcW w:w="708" w:type="dxa"/>
            <w:shd w:val="solid" w:color="FFFFFF" w:fill="auto"/>
          </w:tcPr>
          <w:p w14:paraId="1147D67F" w14:textId="0EED5DD6" w:rsidR="00EF272C" w:rsidRPr="000F043F" w:rsidRDefault="00EF272C" w:rsidP="000F043F">
            <w:pPr>
              <w:pStyle w:val="TAC"/>
              <w:rPr>
                <w:rFonts w:cs="Arial"/>
                <w:sz w:val="16"/>
                <w:szCs w:val="16"/>
                <w:lang w:eastAsia="zh-CN"/>
              </w:rPr>
            </w:pPr>
            <w:r w:rsidRPr="000F043F">
              <w:rPr>
                <w:rFonts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0F043F" w:rsidRDefault="00A15AFF" w:rsidP="000F043F">
            <w:pPr>
              <w:pStyle w:val="TAC"/>
              <w:rPr>
                <w:sz w:val="16"/>
                <w:szCs w:val="16"/>
                <w:lang w:eastAsia="zh-CN"/>
              </w:rPr>
            </w:pPr>
            <w:r w:rsidRPr="000F043F">
              <w:rPr>
                <w:sz w:val="16"/>
                <w:szCs w:val="16"/>
                <w:lang w:eastAsia="zh-CN"/>
              </w:rPr>
              <w:t>2023-09</w:t>
            </w:r>
          </w:p>
        </w:tc>
        <w:tc>
          <w:tcPr>
            <w:tcW w:w="800" w:type="dxa"/>
            <w:shd w:val="solid" w:color="FFFFFF" w:fill="auto"/>
          </w:tcPr>
          <w:p w14:paraId="73F0137D" w14:textId="2248B977" w:rsidR="00A15AFF" w:rsidRPr="000F043F" w:rsidRDefault="00A15AFF" w:rsidP="000F043F">
            <w:pPr>
              <w:pStyle w:val="TAC"/>
              <w:rPr>
                <w:sz w:val="16"/>
                <w:szCs w:val="16"/>
                <w:lang w:eastAsia="zh-CN"/>
              </w:rPr>
            </w:pPr>
            <w:r w:rsidRPr="000F043F">
              <w:rPr>
                <w:sz w:val="16"/>
                <w:szCs w:val="16"/>
                <w:lang w:eastAsia="zh-CN"/>
              </w:rPr>
              <w:t>CT#101</w:t>
            </w:r>
          </w:p>
        </w:tc>
        <w:tc>
          <w:tcPr>
            <w:tcW w:w="1046" w:type="dxa"/>
            <w:shd w:val="solid" w:color="FFFFFF" w:fill="auto"/>
          </w:tcPr>
          <w:p w14:paraId="5C28A41C" w14:textId="426DF2EF" w:rsidR="00A15AFF" w:rsidRPr="000F043F" w:rsidRDefault="00A15AFF" w:rsidP="000F043F">
            <w:pPr>
              <w:pStyle w:val="TAC"/>
              <w:rPr>
                <w:sz w:val="16"/>
                <w:szCs w:val="16"/>
              </w:rPr>
            </w:pPr>
            <w:r w:rsidRPr="000F043F">
              <w:rPr>
                <w:sz w:val="16"/>
                <w:szCs w:val="16"/>
              </w:rPr>
              <w:t>CP-232193</w:t>
            </w:r>
          </w:p>
        </w:tc>
        <w:tc>
          <w:tcPr>
            <w:tcW w:w="567" w:type="dxa"/>
            <w:shd w:val="solid" w:color="FFFFFF" w:fill="auto"/>
          </w:tcPr>
          <w:p w14:paraId="1E2CB033" w14:textId="39C61F51" w:rsidR="00A15AFF" w:rsidRPr="000F043F" w:rsidRDefault="00A15AFF" w:rsidP="000F043F">
            <w:pPr>
              <w:pStyle w:val="TAL"/>
              <w:rPr>
                <w:rFonts w:cs="Arial"/>
                <w:sz w:val="16"/>
                <w:szCs w:val="16"/>
              </w:rPr>
            </w:pPr>
            <w:r w:rsidRPr="000F043F">
              <w:rPr>
                <w:rFonts w:cs="Arial"/>
                <w:sz w:val="16"/>
                <w:szCs w:val="16"/>
              </w:rPr>
              <w:t>0395</w:t>
            </w:r>
          </w:p>
        </w:tc>
        <w:tc>
          <w:tcPr>
            <w:tcW w:w="283" w:type="dxa"/>
            <w:shd w:val="solid" w:color="FFFFFF" w:fill="auto"/>
          </w:tcPr>
          <w:p w14:paraId="337048D4" w14:textId="6ABA276B" w:rsidR="00A15AFF" w:rsidRPr="000F043F" w:rsidRDefault="00A15AFF" w:rsidP="000F043F">
            <w:pPr>
              <w:pStyle w:val="TAR"/>
              <w:rPr>
                <w:rFonts w:cs="Arial"/>
                <w:sz w:val="16"/>
                <w:szCs w:val="16"/>
              </w:rPr>
            </w:pPr>
            <w:r w:rsidRPr="000F043F">
              <w:rPr>
                <w:rFonts w:cs="Arial"/>
                <w:sz w:val="16"/>
                <w:szCs w:val="16"/>
              </w:rPr>
              <w:t>-</w:t>
            </w:r>
          </w:p>
        </w:tc>
        <w:tc>
          <w:tcPr>
            <w:tcW w:w="284" w:type="dxa"/>
            <w:shd w:val="solid" w:color="FFFFFF" w:fill="auto"/>
          </w:tcPr>
          <w:p w14:paraId="75A6BE9C" w14:textId="132B707D" w:rsidR="00A15AFF" w:rsidRPr="000F043F" w:rsidRDefault="00A15AFF" w:rsidP="000F043F">
            <w:pPr>
              <w:pStyle w:val="TAC"/>
              <w:rPr>
                <w:rFonts w:cs="Arial"/>
                <w:sz w:val="16"/>
                <w:szCs w:val="16"/>
              </w:rPr>
            </w:pPr>
            <w:r w:rsidRPr="000F043F">
              <w:rPr>
                <w:rFonts w:cs="Arial"/>
                <w:sz w:val="16"/>
                <w:szCs w:val="16"/>
              </w:rPr>
              <w:t>F</w:t>
            </w:r>
          </w:p>
        </w:tc>
        <w:tc>
          <w:tcPr>
            <w:tcW w:w="5151" w:type="dxa"/>
            <w:shd w:val="solid" w:color="FFFFFF" w:fill="auto"/>
          </w:tcPr>
          <w:p w14:paraId="18EB5F76" w14:textId="4EBE92E1" w:rsidR="00A15AFF" w:rsidRPr="000F043F" w:rsidRDefault="00A15AFF" w:rsidP="000F043F">
            <w:pPr>
              <w:pStyle w:val="TAL"/>
              <w:rPr>
                <w:rFonts w:cs="Arial"/>
                <w:sz w:val="16"/>
                <w:szCs w:val="16"/>
              </w:rPr>
            </w:pPr>
            <w:r w:rsidRPr="000F043F">
              <w:rPr>
                <w:rFonts w:cs="Arial"/>
                <w:sz w:val="16"/>
                <w:szCs w:val="16"/>
              </w:rPr>
              <w:t>Resolving the EN related to QoS forwarding for 5G ProSe layer-3 UE-to-UE-relay</w:t>
            </w:r>
          </w:p>
        </w:tc>
        <w:tc>
          <w:tcPr>
            <w:tcW w:w="708" w:type="dxa"/>
            <w:shd w:val="solid" w:color="FFFFFF" w:fill="auto"/>
          </w:tcPr>
          <w:p w14:paraId="18B9DDDA" w14:textId="1EF4A8F4" w:rsidR="00A15AFF" w:rsidRPr="000F043F" w:rsidRDefault="00A15AFF" w:rsidP="000F043F">
            <w:pPr>
              <w:pStyle w:val="TAC"/>
              <w:rPr>
                <w:rFonts w:cs="Arial"/>
                <w:sz w:val="16"/>
                <w:szCs w:val="16"/>
                <w:lang w:eastAsia="zh-CN"/>
              </w:rPr>
            </w:pPr>
            <w:r w:rsidRPr="000F043F">
              <w:rPr>
                <w:rFonts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0F043F" w:rsidRDefault="00802A6C" w:rsidP="000F043F">
            <w:pPr>
              <w:pStyle w:val="TAC"/>
              <w:rPr>
                <w:sz w:val="16"/>
                <w:szCs w:val="16"/>
                <w:lang w:eastAsia="zh-CN"/>
              </w:rPr>
            </w:pPr>
            <w:r w:rsidRPr="000F043F">
              <w:rPr>
                <w:sz w:val="16"/>
                <w:szCs w:val="16"/>
                <w:lang w:eastAsia="zh-CN"/>
              </w:rPr>
              <w:t>2023-09</w:t>
            </w:r>
          </w:p>
        </w:tc>
        <w:tc>
          <w:tcPr>
            <w:tcW w:w="800" w:type="dxa"/>
            <w:shd w:val="solid" w:color="FFFFFF" w:fill="auto"/>
          </w:tcPr>
          <w:p w14:paraId="516BAD20" w14:textId="4E6D4E5B" w:rsidR="00802A6C" w:rsidRPr="000F043F" w:rsidRDefault="00802A6C" w:rsidP="000F043F">
            <w:pPr>
              <w:pStyle w:val="TAC"/>
              <w:rPr>
                <w:sz w:val="16"/>
                <w:szCs w:val="16"/>
                <w:lang w:eastAsia="zh-CN"/>
              </w:rPr>
            </w:pPr>
            <w:r w:rsidRPr="000F043F">
              <w:rPr>
                <w:sz w:val="16"/>
                <w:szCs w:val="16"/>
                <w:lang w:eastAsia="zh-CN"/>
              </w:rPr>
              <w:t>CT#101</w:t>
            </w:r>
          </w:p>
        </w:tc>
        <w:tc>
          <w:tcPr>
            <w:tcW w:w="1046" w:type="dxa"/>
            <w:shd w:val="solid" w:color="FFFFFF" w:fill="auto"/>
          </w:tcPr>
          <w:p w14:paraId="2ADD8DE7" w14:textId="0828540A" w:rsidR="00802A6C" w:rsidRPr="000F043F" w:rsidRDefault="00802A6C" w:rsidP="000F043F">
            <w:pPr>
              <w:pStyle w:val="TAC"/>
              <w:rPr>
                <w:sz w:val="16"/>
                <w:szCs w:val="16"/>
              </w:rPr>
            </w:pPr>
            <w:r w:rsidRPr="000F043F">
              <w:rPr>
                <w:sz w:val="16"/>
                <w:szCs w:val="16"/>
              </w:rPr>
              <w:t>CP-232193</w:t>
            </w:r>
          </w:p>
        </w:tc>
        <w:tc>
          <w:tcPr>
            <w:tcW w:w="567" w:type="dxa"/>
            <w:shd w:val="solid" w:color="FFFFFF" w:fill="auto"/>
          </w:tcPr>
          <w:p w14:paraId="10999244" w14:textId="499F539A" w:rsidR="00802A6C" w:rsidRPr="000F043F" w:rsidRDefault="00802A6C" w:rsidP="000F043F">
            <w:pPr>
              <w:pStyle w:val="TAL"/>
              <w:rPr>
                <w:rFonts w:cs="Arial"/>
                <w:sz w:val="16"/>
                <w:szCs w:val="16"/>
              </w:rPr>
            </w:pPr>
            <w:r w:rsidRPr="000F043F">
              <w:rPr>
                <w:rFonts w:cs="Arial"/>
                <w:sz w:val="16"/>
                <w:szCs w:val="16"/>
              </w:rPr>
              <w:t>0397</w:t>
            </w:r>
          </w:p>
        </w:tc>
        <w:tc>
          <w:tcPr>
            <w:tcW w:w="283" w:type="dxa"/>
            <w:shd w:val="solid" w:color="FFFFFF" w:fill="auto"/>
          </w:tcPr>
          <w:p w14:paraId="6E8CE8C8" w14:textId="29912000" w:rsidR="00802A6C" w:rsidRPr="000F043F" w:rsidRDefault="00802A6C" w:rsidP="000F043F">
            <w:pPr>
              <w:pStyle w:val="TAR"/>
              <w:rPr>
                <w:rFonts w:cs="Arial"/>
                <w:sz w:val="16"/>
                <w:szCs w:val="16"/>
              </w:rPr>
            </w:pPr>
            <w:r w:rsidRPr="000F043F">
              <w:rPr>
                <w:rFonts w:cs="Arial"/>
                <w:sz w:val="16"/>
                <w:szCs w:val="16"/>
              </w:rPr>
              <w:t>-</w:t>
            </w:r>
          </w:p>
        </w:tc>
        <w:tc>
          <w:tcPr>
            <w:tcW w:w="284" w:type="dxa"/>
            <w:shd w:val="solid" w:color="FFFFFF" w:fill="auto"/>
          </w:tcPr>
          <w:p w14:paraId="2ECB35B2" w14:textId="7D7ADA5A" w:rsidR="00802A6C" w:rsidRPr="000F043F" w:rsidRDefault="00802A6C" w:rsidP="000F043F">
            <w:pPr>
              <w:pStyle w:val="TAC"/>
              <w:rPr>
                <w:rFonts w:cs="Arial"/>
                <w:sz w:val="16"/>
                <w:szCs w:val="16"/>
              </w:rPr>
            </w:pPr>
            <w:r w:rsidRPr="000F043F">
              <w:rPr>
                <w:rFonts w:cs="Arial"/>
                <w:sz w:val="16"/>
                <w:szCs w:val="16"/>
              </w:rPr>
              <w:t>F</w:t>
            </w:r>
          </w:p>
        </w:tc>
        <w:tc>
          <w:tcPr>
            <w:tcW w:w="5151" w:type="dxa"/>
            <w:shd w:val="solid" w:color="FFFFFF" w:fill="auto"/>
          </w:tcPr>
          <w:p w14:paraId="44D7BD03" w14:textId="3F950B33" w:rsidR="00802A6C" w:rsidRPr="000F043F" w:rsidRDefault="00802A6C" w:rsidP="000F043F">
            <w:pPr>
              <w:pStyle w:val="TAL"/>
              <w:rPr>
                <w:rFonts w:cs="Arial"/>
                <w:sz w:val="16"/>
                <w:szCs w:val="16"/>
              </w:rPr>
            </w:pPr>
            <w:r w:rsidRPr="000F043F">
              <w:rPr>
                <w:rFonts w:cs="Arial"/>
                <w:sz w:val="16"/>
                <w:szCs w:val="16"/>
              </w:rPr>
              <w:t>Miscellaneous corrections for 5G ProSe</w:t>
            </w:r>
          </w:p>
        </w:tc>
        <w:tc>
          <w:tcPr>
            <w:tcW w:w="708" w:type="dxa"/>
            <w:shd w:val="solid" w:color="FFFFFF" w:fill="auto"/>
          </w:tcPr>
          <w:p w14:paraId="237B03A5" w14:textId="40A75B7A" w:rsidR="00802A6C" w:rsidRPr="000F043F" w:rsidRDefault="00802A6C" w:rsidP="000F043F">
            <w:pPr>
              <w:pStyle w:val="TAC"/>
              <w:rPr>
                <w:rFonts w:cs="Arial"/>
                <w:sz w:val="16"/>
                <w:szCs w:val="16"/>
                <w:lang w:eastAsia="zh-CN"/>
              </w:rPr>
            </w:pPr>
            <w:r w:rsidRPr="000F043F">
              <w:rPr>
                <w:rFonts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0F043F" w:rsidRDefault="00D818F6" w:rsidP="000F043F">
            <w:pPr>
              <w:pStyle w:val="TAC"/>
              <w:rPr>
                <w:sz w:val="16"/>
                <w:szCs w:val="16"/>
                <w:lang w:eastAsia="zh-CN"/>
              </w:rPr>
            </w:pPr>
            <w:r w:rsidRPr="000F043F">
              <w:rPr>
                <w:sz w:val="16"/>
                <w:szCs w:val="16"/>
                <w:lang w:eastAsia="zh-CN"/>
              </w:rPr>
              <w:t>2023-09</w:t>
            </w:r>
          </w:p>
        </w:tc>
        <w:tc>
          <w:tcPr>
            <w:tcW w:w="800" w:type="dxa"/>
            <w:shd w:val="solid" w:color="FFFFFF" w:fill="auto"/>
          </w:tcPr>
          <w:p w14:paraId="41335763" w14:textId="06D02F3A" w:rsidR="00D818F6" w:rsidRPr="000F043F" w:rsidRDefault="00D818F6" w:rsidP="000F043F">
            <w:pPr>
              <w:pStyle w:val="TAC"/>
              <w:rPr>
                <w:sz w:val="16"/>
                <w:szCs w:val="16"/>
                <w:lang w:eastAsia="zh-CN"/>
              </w:rPr>
            </w:pPr>
            <w:r w:rsidRPr="000F043F">
              <w:rPr>
                <w:sz w:val="16"/>
                <w:szCs w:val="16"/>
                <w:lang w:eastAsia="zh-CN"/>
              </w:rPr>
              <w:t>CT#101</w:t>
            </w:r>
          </w:p>
        </w:tc>
        <w:tc>
          <w:tcPr>
            <w:tcW w:w="1046" w:type="dxa"/>
            <w:shd w:val="solid" w:color="FFFFFF" w:fill="auto"/>
          </w:tcPr>
          <w:p w14:paraId="69AC3B4B" w14:textId="468652AE" w:rsidR="00D818F6" w:rsidRPr="000F043F" w:rsidRDefault="00D818F6" w:rsidP="000F043F">
            <w:pPr>
              <w:pStyle w:val="TAC"/>
              <w:rPr>
                <w:sz w:val="16"/>
                <w:szCs w:val="16"/>
              </w:rPr>
            </w:pPr>
            <w:r w:rsidRPr="000F043F">
              <w:rPr>
                <w:sz w:val="16"/>
                <w:szCs w:val="16"/>
              </w:rPr>
              <w:t>CP-232193</w:t>
            </w:r>
          </w:p>
        </w:tc>
        <w:tc>
          <w:tcPr>
            <w:tcW w:w="567" w:type="dxa"/>
            <w:shd w:val="solid" w:color="FFFFFF" w:fill="auto"/>
          </w:tcPr>
          <w:p w14:paraId="0F6BA449" w14:textId="1E4B0562" w:rsidR="00D818F6" w:rsidRPr="000F043F" w:rsidRDefault="00D818F6" w:rsidP="000F043F">
            <w:pPr>
              <w:pStyle w:val="TAL"/>
              <w:rPr>
                <w:rFonts w:cs="Arial"/>
                <w:sz w:val="16"/>
                <w:szCs w:val="16"/>
              </w:rPr>
            </w:pPr>
            <w:r w:rsidRPr="000F043F">
              <w:rPr>
                <w:rFonts w:cs="Arial"/>
                <w:sz w:val="16"/>
                <w:szCs w:val="16"/>
              </w:rPr>
              <w:t>0405</w:t>
            </w:r>
          </w:p>
        </w:tc>
        <w:tc>
          <w:tcPr>
            <w:tcW w:w="283" w:type="dxa"/>
            <w:shd w:val="solid" w:color="FFFFFF" w:fill="auto"/>
          </w:tcPr>
          <w:p w14:paraId="2F8A378C" w14:textId="6F99A367" w:rsidR="00D818F6" w:rsidRPr="000F043F" w:rsidRDefault="00D818F6" w:rsidP="000F043F">
            <w:pPr>
              <w:pStyle w:val="TAR"/>
              <w:rPr>
                <w:rFonts w:cs="Arial"/>
                <w:sz w:val="16"/>
                <w:szCs w:val="16"/>
              </w:rPr>
            </w:pPr>
            <w:r w:rsidRPr="000F043F">
              <w:rPr>
                <w:rFonts w:cs="Arial"/>
                <w:sz w:val="16"/>
                <w:szCs w:val="16"/>
              </w:rPr>
              <w:t>-</w:t>
            </w:r>
          </w:p>
        </w:tc>
        <w:tc>
          <w:tcPr>
            <w:tcW w:w="284" w:type="dxa"/>
            <w:shd w:val="solid" w:color="FFFFFF" w:fill="auto"/>
          </w:tcPr>
          <w:p w14:paraId="6481C415" w14:textId="5607DDA6" w:rsidR="00D818F6" w:rsidRPr="000F043F" w:rsidRDefault="00D818F6" w:rsidP="000F043F">
            <w:pPr>
              <w:pStyle w:val="TAC"/>
              <w:rPr>
                <w:rFonts w:cs="Arial"/>
                <w:sz w:val="16"/>
                <w:szCs w:val="16"/>
              </w:rPr>
            </w:pPr>
            <w:r w:rsidRPr="000F043F">
              <w:rPr>
                <w:rFonts w:cs="Arial"/>
                <w:sz w:val="16"/>
                <w:szCs w:val="16"/>
              </w:rPr>
              <w:t>F</w:t>
            </w:r>
          </w:p>
        </w:tc>
        <w:tc>
          <w:tcPr>
            <w:tcW w:w="5151" w:type="dxa"/>
            <w:shd w:val="solid" w:color="FFFFFF" w:fill="auto"/>
          </w:tcPr>
          <w:p w14:paraId="614C4BBE" w14:textId="5175D48F" w:rsidR="00D818F6" w:rsidRPr="000F043F" w:rsidRDefault="00D818F6" w:rsidP="000F043F">
            <w:pPr>
              <w:pStyle w:val="TAL"/>
              <w:rPr>
                <w:rFonts w:cs="Arial"/>
                <w:sz w:val="16"/>
                <w:szCs w:val="16"/>
              </w:rPr>
            </w:pPr>
            <w:r w:rsidRPr="000F043F">
              <w:rPr>
                <w:rFonts w:cs="Arial"/>
                <w:sz w:val="16"/>
                <w:szCs w:val="16"/>
              </w:rPr>
              <w:t>Clarification on QoS handling for U2U relay over shared PC5 link</w:t>
            </w:r>
          </w:p>
        </w:tc>
        <w:tc>
          <w:tcPr>
            <w:tcW w:w="708" w:type="dxa"/>
            <w:shd w:val="solid" w:color="FFFFFF" w:fill="auto"/>
          </w:tcPr>
          <w:p w14:paraId="4702AA5D" w14:textId="3C672B74" w:rsidR="00D818F6" w:rsidRPr="000F043F" w:rsidRDefault="00D818F6" w:rsidP="000F043F">
            <w:pPr>
              <w:pStyle w:val="TAC"/>
              <w:rPr>
                <w:rFonts w:cs="Arial"/>
                <w:sz w:val="16"/>
                <w:szCs w:val="16"/>
                <w:lang w:eastAsia="zh-CN"/>
              </w:rPr>
            </w:pPr>
            <w:r w:rsidRPr="000F043F">
              <w:rPr>
                <w:rFonts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0F043F" w:rsidRDefault="004B2350" w:rsidP="000F043F">
            <w:pPr>
              <w:pStyle w:val="TAC"/>
              <w:rPr>
                <w:sz w:val="16"/>
                <w:szCs w:val="16"/>
                <w:lang w:eastAsia="zh-CN"/>
              </w:rPr>
            </w:pPr>
            <w:r w:rsidRPr="000F043F">
              <w:rPr>
                <w:sz w:val="16"/>
                <w:szCs w:val="16"/>
                <w:lang w:eastAsia="zh-CN"/>
              </w:rPr>
              <w:t>2023-09</w:t>
            </w:r>
          </w:p>
        </w:tc>
        <w:tc>
          <w:tcPr>
            <w:tcW w:w="800" w:type="dxa"/>
            <w:shd w:val="solid" w:color="FFFFFF" w:fill="auto"/>
          </w:tcPr>
          <w:p w14:paraId="46CA9077" w14:textId="191C5649" w:rsidR="004B2350" w:rsidRPr="000F043F" w:rsidRDefault="004B2350" w:rsidP="000F043F">
            <w:pPr>
              <w:pStyle w:val="TAC"/>
              <w:rPr>
                <w:sz w:val="16"/>
                <w:szCs w:val="16"/>
                <w:lang w:eastAsia="zh-CN"/>
              </w:rPr>
            </w:pPr>
            <w:r w:rsidRPr="000F043F">
              <w:rPr>
                <w:sz w:val="16"/>
                <w:szCs w:val="16"/>
                <w:lang w:eastAsia="zh-CN"/>
              </w:rPr>
              <w:t>CT#101</w:t>
            </w:r>
          </w:p>
        </w:tc>
        <w:tc>
          <w:tcPr>
            <w:tcW w:w="1046" w:type="dxa"/>
            <w:shd w:val="solid" w:color="FFFFFF" w:fill="auto"/>
          </w:tcPr>
          <w:p w14:paraId="6414F361" w14:textId="43DC7B2F" w:rsidR="004B2350" w:rsidRPr="000F043F" w:rsidRDefault="004B2350" w:rsidP="000F043F">
            <w:pPr>
              <w:pStyle w:val="TAC"/>
              <w:rPr>
                <w:sz w:val="16"/>
                <w:szCs w:val="16"/>
              </w:rPr>
            </w:pPr>
            <w:r w:rsidRPr="000F043F">
              <w:rPr>
                <w:sz w:val="16"/>
                <w:szCs w:val="16"/>
              </w:rPr>
              <w:t>CP-232202</w:t>
            </w:r>
          </w:p>
        </w:tc>
        <w:tc>
          <w:tcPr>
            <w:tcW w:w="567" w:type="dxa"/>
            <w:shd w:val="solid" w:color="FFFFFF" w:fill="auto"/>
          </w:tcPr>
          <w:p w14:paraId="12C9BB64" w14:textId="0D518B61" w:rsidR="004B2350" w:rsidRPr="000F043F" w:rsidRDefault="004B2350" w:rsidP="000F043F">
            <w:pPr>
              <w:pStyle w:val="TAL"/>
              <w:rPr>
                <w:rFonts w:cs="Arial"/>
                <w:sz w:val="16"/>
                <w:szCs w:val="16"/>
              </w:rPr>
            </w:pPr>
            <w:r w:rsidRPr="000F043F">
              <w:rPr>
                <w:rFonts w:cs="Arial"/>
                <w:sz w:val="16"/>
                <w:szCs w:val="16"/>
              </w:rPr>
              <w:t>0373</w:t>
            </w:r>
          </w:p>
        </w:tc>
        <w:tc>
          <w:tcPr>
            <w:tcW w:w="283" w:type="dxa"/>
            <w:shd w:val="solid" w:color="FFFFFF" w:fill="auto"/>
          </w:tcPr>
          <w:p w14:paraId="60269510" w14:textId="5C411129" w:rsidR="004B2350" w:rsidRPr="000F043F" w:rsidRDefault="004B2350" w:rsidP="000F043F">
            <w:pPr>
              <w:pStyle w:val="TAR"/>
              <w:rPr>
                <w:rFonts w:cs="Arial"/>
                <w:sz w:val="16"/>
                <w:szCs w:val="16"/>
              </w:rPr>
            </w:pPr>
            <w:r w:rsidRPr="000F043F">
              <w:rPr>
                <w:rFonts w:cs="Arial"/>
                <w:sz w:val="16"/>
                <w:szCs w:val="16"/>
              </w:rPr>
              <w:t>1</w:t>
            </w:r>
          </w:p>
        </w:tc>
        <w:tc>
          <w:tcPr>
            <w:tcW w:w="284" w:type="dxa"/>
            <w:shd w:val="solid" w:color="FFFFFF" w:fill="auto"/>
          </w:tcPr>
          <w:p w14:paraId="43316752" w14:textId="6C3B27E3" w:rsidR="004B2350" w:rsidRPr="000F043F" w:rsidRDefault="004B2350" w:rsidP="000F043F">
            <w:pPr>
              <w:pStyle w:val="TAC"/>
              <w:rPr>
                <w:rFonts w:cs="Arial"/>
                <w:sz w:val="16"/>
                <w:szCs w:val="16"/>
              </w:rPr>
            </w:pPr>
            <w:r w:rsidRPr="000F043F">
              <w:rPr>
                <w:rFonts w:cs="Arial"/>
                <w:sz w:val="16"/>
                <w:szCs w:val="16"/>
              </w:rPr>
              <w:t>A</w:t>
            </w:r>
          </w:p>
        </w:tc>
        <w:tc>
          <w:tcPr>
            <w:tcW w:w="5151" w:type="dxa"/>
            <w:shd w:val="solid" w:color="FFFFFF" w:fill="auto"/>
          </w:tcPr>
          <w:p w14:paraId="59558CD4" w14:textId="32100753" w:rsidR="004B2350" w:rsidRPr="000F043F" w:rsidRDefault="004B2350" w:rsidP="000F043F">
            <w:pPr>
              <w:pStyle w:val="TAL"/>
              <w:rPr>
                <w:rFonts w:cs="Arial"/>
                <w:sz w:val="16"/>
                <w:szCs w:val="16"/>
              </w:rPr>
            </w:pPr>
            <w:r w:rsidRPr="000F043F">
              <w:rPr>
                <w:rFonts w:cs="Arial"/>
                <w:sz w:val="16"/>
                <w:szCs w:val="16"/>
              </w:rPr>
              <w:t>Security related correction</w:t>
            </w:r>
          </w:p>
        </w:tc>
        <w:tc>
          <w:tcPr>
            <w:tcW w:w="708" w:type="dxa"/>
            <w:shd w:val="solid" w:color="FFFFFF" w:fill="auto"/>
          </w:tcPr>
          <w:p w14:paraId="42088B44" w14:textId="1DEACFC6" w:rsidR="004B2350" w:rsidRPr="000F043F" w:rsidRDefault="004B2350" w:rsidP="000F043F">
            <w:pPr>
              <w:pStyle w:val="TAC"/>
              <w:rPr>
                <w:rFonts w:cs="Arial"/>
                <w:sz w:val="16"/>
                <w:szCs w:val="16"/>
                <w:lang w:eastAsia="zh-CN"/>
              </w:rPr>
            </w:pPr>
            <w:r w:rsidRPr="000F043F">
              <w:rPr>
                <w:rFonts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0F043F" w:rsidRDefault="00DB6798" w:rsidP="000F043F">
            <w:pPr>
              <w:pStyle w:val="TAC"/>
              <w:rPr>
                <w:sz w:val="16"/>
                <w:szCs w:val="16"/>
                <w:lang w:eastAsia="zh-CN"/>
              </w:rPr>
            </w:pPr>
            <w:r w:rsidRPr="000F043F">
              <w:rPr>
                <w:sz w:val="16"/>
                <w:szCs w:val="16"/>
                <w:lang w:eastAsia="zh-CN"/>
              </w:rPr>
              <w:t>2023-09</w:t>
            </w:r>
          </w:p>
        </w:tc>
        <w:tc>
          <w:tcPr>
            <w:tcW w:w="800" w:type="dxa"/>
            <w:shd w:val="solid" w:color="FFFFFF" w:fill="auto"/>
          </w:tcPr>
          <w:p w14:paraId="7C5B0FA5" w14:textId="7A50A887" w:rsidR="00DB6798" w:rsidRPr="000F043F" w:rsidRDefault="00DB6798" w:rsidP="000F043F">
            <w:pPr>
              <w:pStyle w:val="TAC"/>
              <w:rPr>
                <w:sz w:val="16"/>
                <w:szCs w:val="16"/>
                <w:lang w:eastAsia="zh-CN"/>
              </w:rPr>
            </w:pPr>
            <w:r w:rsidRPr="000F043F">
              <w:rPr>
                <w:sz w:val="16"/>
                <w:szCs w:val="16"/>
                <w:lang w:eastAsia="zh-CN"/>
              </w:rPr>
              <w:t>CT#101</w:t>
            </w:r>
          </w:p>
        </w:tc>
        <w:tc>
          <w:tcPr>
            <w:tcW w:w="1046" w:type="dxa"/>
            <w:shd w:val="solid" w:color="FFFFFF" w:fill="auto"/>
          </w:tcPr>
          <w:p w14:paraId="4C743A41" w14:textId="5AD5235F" w:rsidR="00DB6798" w:rsidRPr="000F043F" w:rsidRDefault="00DB6798" w:rsidP="000F043F">
            <w:pPr>
              <w:pStyle w:val="TAC"/>
              <w:rPr>
                <w:sz w:val="16"/>
                <w:szCs w:val="16"/>
              </w:rPr>
            </w:pPr>
            <w:r w:rsidRPr="000F043F">
              <w:rPr>
                <w:sz w:val="16"/>
                <w:szCs w:val="16"/>
              </w:rPr>
              <w:t>CP-232202</w:t>
            </w:r>
          </w:p>
        </w:tc>
        <w:tc>
          <w:tcPr>
            <w:tcW w:w="567" w:type="dxa"/>
            <w:shd w:val="solid" w:color="FFFFFF" w:fill="auto"/>
          </w:tcPr>
          <w:p w14:paraId="21EBBFA2" w14:textId="51CF5C73" w:rsidR="00DB6798" w:rsidRPr="000F043F" w:rsidRDefault="00DB6798" w:rsidP="000F043F">
            <w:pPr>
              <w:pStyle w:val="TAL"/>
              <w:rPr>
                <w:rFonts w:cs="Arial"/>
                <w:sz w:val="16"/>
                <w:szCs w:val="16"/>
              </w:rPr>
            </w:pPr>
            <w:r w:rsidRPr="000F043F">
              <w:rPr>
                <w:rFonts w:cs="Arial"/>
                <w:sz w:val="16"/>
                <w:szCs w:val="16"/>
              </w:rPr>
              <w:t>0376</w:t>
            </w:r>
          </w:p>
        </w:tc>
        <w:tc>
          <w:tcPr>
            <w:tcW w:w="283" w:type="dxa"/>
            <w:shd w:val="solid" w:color="FFFFFF" w:fill="auto"/>
          </w:tcPr>
          <w:p w14:paraId="6C237288" w14:textId="655DFFE0" w:rsidR="00DB6798" w:rsidRPr="000F043F" w:rsidRDefault="00DB6798" w:rsidP="000F043F">
            <w:pPr>
              <w:pStyle w:val="TAR"/>
              <w:rPr>
                <w:rFonts w:cs="Arial"/>
                <w:sz w:val="16"/>
                <w:szCs w:val="16"/>
              </w:rPr>
            </w:pPr>
            <w:r w:rsidRPr="000F043F">
              <w:rPr>
                <w:rFonts w:cs="Arial"/>
                <w:sz w:val="16"/>
                <w:szCs w:val="16"/>
              </w:rPr>
              <w:t>1</w:t>
            </w:r>
          </w:p>
        </w:tc>
        <w:tc>
          <w:tcPr>
            <w:tcW w:w="284" w:type="dxa"/>
            <w:shd w:val="solid" w:color="FFFFFF" w:fill="auto"/>
          </w:tcPr>
          <w:p w14:paraId="26EDAC97" w14:textId="1F2B7FE4" w:rsidR="00DB6798" w:rsidRPr="000F043F" w:rsidRDefault="00DB6798" w:rsidP="000F043F">
            <w:pPr>
              <w:pStyle w:val="TAC"/>
              <w:rPr>
                <w:rFonts w:cs="Arial"/>
                <w:sz w:val="16"/>
                <w:szCs w:val="16"/>
              </w:rPr>
            </w:pPr>
            <w:r w:rsidRPr="000F043F">
              <w:rPr>
                <w:rFonts w:cs="Arial"/>
                <w:sz w:val="16"/>
                <w:szCs w:val="16"/>
              </w:rPr>
              <w:t>A</w:t>
            </w:r>
          </w:p>
        </w:tc>
        <w:tc>
          <w:tcPr>
            <w:tcW w:w="5151" w:type="dxa"/>
            <w:shd w:val="solid" w:color="FFFFFF" w:fill="auto"/>
          </w:tcPr>
          <w:p w14:paraId="0702E6F7" w14:textId="4A8EF5E2" w:rsidR="00DB6798" w:rsidRPr="000F043F" w:rsidRDefault="00DB6798" w:rsidP="000F043F">
            <w:pPr>
              <w:pStyle w:val="TAL"/>
              <w:rPr>
                <w:rFonts w:cs="Arial"/>
                <w:sz w:val="16"/>
                <w:szCs w:val="16"/>
              </w:rPr>
            </w:pPr>
            <w:r w:rsidRPr="000F043F">
              <w:rPr>
                <w:rFonts w:cs="Arial"/>
                <w:sz w:val="16"/>
                <w:szCs w:val="16"/>
              </w:rPr>
              <w:t>Correction of erroneous length of a mandatory information element</w:t>
            </w:r>
          </w:p>
        </w:tc>
        <w:tc>
          <w:tcPr>
            <w:tcW w:w="708" w:type="dxa"/>
            <w:shd w:val="solid" w:color="FFFFFF" w:fill="auto"/>
          </w:tcPr>
          <w:p w14:paraId="1563377F" w14:textId="33E2BDC1" w:rsidR="00DB6798" w:rsidRPr="000F043F" w:rsidRDefault="00DB6798" w:rsidP="000F043F">
            <w:pPr>
              <w:pStyle w:val="TAC"/>
              <w:rPr>
                <w:rFonts w:cs="Arial"/>
                <w:sz w:val="16"/>
                <w:szCs w:val="16"/>
                <w:lang w:eastAsia="zh-CN"/>
              </w:rPr>
            </w:pPr>
            <w:r w:rsidRPr="000F043F">
              <w:rPr>
                <w:rFonts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0F043F" w:rsidRDefault="00A9516A" w:rsidP="000F043F">
            <w:pPr>
              <w:pStyle w:val="TAC"/>
              <w:rPr>
                <w:sz w:val="16"/>
                <w:szCs w:val="16"/>
                <w:lang w:eastAsia="zh-CN"/>
              </w:rPr>
            </w:pPr>
            <w:r w:rsidRPr="000F043F">
              <w:rPr>
                <w:sz w:val="16"/>
                <w:szCs w:val="16"/>
                <w:lang w:eastAsia="zh-CN"/>
              </w:rPr>
              <w:t>2023-09</w:t>
            </w:r>
          </w:p>
        </w:tc>
        <w:tc>
          <w:tcPr>
            <w:tcW w:w="800" w:type="dxa"/>
            <w:shd w:val="solid" w:color="FFFFFF" w:fill="auto"/>
          </w:tcPr>
          <w:p w14:paraId="7CE9250D" w14:textId="4E26D176" w:rsidR="00A9516A" w:rsidRPr="000F043F" w:rsidRDefault="00A9516A" w:rsidP="000F043F">
            <w:pPr>
              <w:pStyle w:val="TAC"/>
              <w:rPr>
                <w:sz w:val="16"/>
                <w:szCs w:val="16"/>
                <w:lang w:eastAsia="zh-CN"/>
              </w:rPr>
            </w:pPr>
            <w:r w:rsidRPr="000F043F">
              <w:rPr>
                <w:sz w:val="16"/>
                <w:szCs w:val="16"/>
                <w:lang w:eastAsia="zh-CN"/>
              </w:rPr>
              <w:t>CT#101</w:t>
            </w:r>
          </w:p>
        </w:tc>
        <w:tc>
          <w:tcPr>
            <w:tcW w:w="1046" w:type="dxa"/>
            <w:shd w:val="solid" w:color="FFFFFF" w:fill="auto"/>
          </w:tcPr>
          <w:p w14:paraId="173F6906" w14:textId="3B383B0F" w:rsidR="00A9516A" w:rsidRPr="000F043F" w:rsidRDefault="00A9516A" w:rsidP="000F043F">
            <w:pPr>
              <w:pStyle w:val="TAC"/>
              <w:rPr>
                <w:sz w:val="16"/>
                <w:szCs w:val="16"/>
              </w:rPr>
            </w:pPr>
            <w:r w:rsidRPr="000F043F">
              <w:rPr>
                <w:sz w:val="16"/>
                <w:szCs w:val="16"/>
              </w:rPr>
              <w:t>CP-232193</w:t>
            </w:r>
          </w:p>
        </w:tc>
        <w:tc>
          <w:tcPr>
            <w:tcW w:w="567" w:type="dxa"/>
            <w:shd w:val="solid" w:color="FFFFFF" w:fill="auto"/>
          </w:tcPr>
          <w:p w14:paraId="76ACC40C" w14:textId="19FE98DD" w:rsidR="00A9516A" w:rsidRPr="000F043F" w:rsidRDefault="00A9516A" w:rsidP="000F043F">
            <w:pPr>
              <w:pStyle w:val="TAL"/>
              <w:rPr>
                <w:rFonts w:cs="Arial"/>
                <w:sz w:val="16"/>
                <w:szCs w:val="16"/>
              </w:rPr>
            </w:pPr>
            <w:r w:rsidRPr="000F043F">
              <w:rPr>
                <w:rFonts w:cs="Arial"/>
                <w:sz w:val="16"/>
                <w:szCs w:val="16"/>
              </w:rPr>
              <w:t>0369</w:t>
            </w:r>
          </w:p>
        </w:tc>
        <w:tc>
          <w:tcPr>
            <w:tcW w:w="283" w:type="dxa"/>
            <w:shd w:val="solid" w:color="FFFFFF" w:fill="auto"/>
          </w:tcPr>
          <w:p w14:paraId="5CE9FB64" w14:textId="0ECFD111" w:rsidR="00A9516A" w:rsidRPr="000F043F" w:rsidRDefault="00A9516A" w:rsidP="000F043F">
            <w:pPr>
              <w:pStyle w:val="TAR"/>
              <w:rPr>
                <w:rFonts w:cs="Arial"/>
                <w:sz w:val="16"/>
                <w:szCs w:val="16"/>
              </w:rPr>
            </w:pPr>
            <w:r w:rsidRPr="000F043F">
              <w:rPr>
                <w:rFonts w:cs="Arial"/>
                <w:sz w:val="16"/>
                <w:szCs w:val="16"/>
              </w:rPr>
              <w:t>1</w:t>
            </w:r>
          </w:p>
        </w:tc>
        <w:tc>
          <w:tcPr>
            <w:tcW w:w="284" w:type="dxa"/>
            <w:shd w:val="solid" w:color="FFFFFF" w:fill="auto"/>
          </w:tcPr>
          <w:p w14:paraId="175E0F0F" w14:textId="321A01FA" w:rsidR="00A9516A" w:rsidRPr="000F043F" w:rsidRDefault="00A9516A" w:rsidP="000F043F">
            <w:pPr>
              <w:pStyle w:val="TAC"/>
              <w:rPr>
                <w:rFonts w:cs="Arial"/>
                <w:sz w:val="16"/>
                <w:szCs w:val="16"/>
              </w:rPr>
            </w:pPr>
            <w:r w:rsidRPr="000F043F">
              <w:rPr>
                <w:rFonts w:cs="Arial"/>
                <w:sz w:val="16"/>
                <w:szCs w:val="16"/>
              </w:rPr>
              <w:t>B</w:t>
            </w:r>
          </w:p>
        </w:tc>
        <w:tc>
          <w:tcPr>
            <w:tcW w:w="5151" w:type="dxa"/>
            <w:shd w:val="solid" w:color="FFFFFF" w:fill="auto"/>
          </w:tcPr>
          <w:p w14:paraId="0E74833A" w14:textId="3AEE0FA8" w:rsidR="00A9516A" w:rsidRPr="000F043F" w:rsidRDefault="00A9516A" w:rsidP="000F043F">
            <w:pPr>
              <w:pStyle w:val="TAL"/>
              <w:rPr>
                <w:rFonts w:cs="Arial"/>
                <w:sz w:val="16"/>
                <w:szCs w:val="16"/>
              </w:rPr>
            </w:pPr>
            <w:r w:rsidRPr="000F043F">
              <w:rPr>
                <w:rFonts w:cs="Arial"/>
                <w:sz w:val="16"/>
                <w:szCs w:val="16"/>
              </w:rPr>
              <w:t>5G ProSe public warning notification relay procedure</w:t>
            </w:r>
          </w:p>
        </w:tc>
        <w:tc>
          <w:tcPr>
            <w:tcW w:w="708" w:type="dxa"/>
            <w:shd w:val="solid" w:color="FFFFFF" w:fill="auto"/>
          </w:tcPr>
          <w:p w14:paraId="26DAF434" w14:textId="361FFF28" w:rsidR="00A9516A" w:rsidRPr="000F043F" w:rsidRDefault="00A9516A" w:rsidP="000F043F">
            <w:pPr>
              <w:pStyle w:val="TAC"/>
              <w:rPr>
                <w:rFonts w:cs="Arial"/>
                <w:sz w:val="16"/>
                <w:szCs w:val="16"/>
                <w:lang w:eastAsia="zh-CN"/>
              </w:rPr>
            </w:pPr>
            <w:r w:rsidRPr="000F043F">
              <w:rPr>
                <w:rFonts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0F043F" w:rsidRDefault="00096E5B" w:rsidP="000F043F">
            <w:pPr>
              <w:pStyle w:val="TAC"/>
              <w:rPr>
                <w:sz w:val="16"/>
                <w:szCs w:val="16"/>
                <w:lang w:eastAsia="zh-CN"/>
              </w:rPr>
            </w:pPr>
            <w:r w:rsidRPr="000F043F">
              <w:rPr>
                <w:sz w:val="16"/>
                <w:szCs w:val="16"/>
                <w:lang w:eastAsia="zh-CN"/>
              </w:rPr>
              <w:t>2023-09</w:t>
            </w:r>
          </w:p>
        </w:tc>
        <w:tc>
          <w:tcPr>
            <w:tcW w:w="800" w:type="dxa"/>
            <w:shd w:val="solid" w:color="FFFFFF" w:fill="auto"/>
          </w:tcPr>
          <w:p w14:paraId="0B58F336" w14:textId="171A0EC7" w:rsidR="00096E5B" w:rsidRPr="000F043F" w:rsidRDefault="00096E5B" w:rsidP="000F043F">
            <w:pPr>
              <w:pStyle w:val="TAC"/>
              <w:rPr>
                <w:sz w:val="16"/>
                <w:szCs w:val="16"/>
                <w:lang w:eastAsia="zh-CN"/>
              </w:rPr>
            </w:pPr>
            <w:r w:rsidRPr="000F043F">
              <w:rPr>
                <w:sz w:val="16"/>
                <w:szCs w:val="16"/>
                <w:lang w:eastAsia="zh-CN"/>
              </w:rPr>
              <w:t>CT#101</w:t>
            </w:r>
          </w:p>
        </w:tc>
        <w:tc>
          <w:tcPr>
            <w:tcW w:w="1046" w:type="dxa"/>
            <w:shd w:val="solid" w:color="FFFFFF" w:fill="auto"/>
          </w:tcPr>
          <w:p w14:paraId="6E771024" w14:textId="0FE950A4" w:rsidR="00096E5B" w:rsidRPr="000F043F" w:rsidRDefault="00096E5B" w:rsidP="000F043F">
            <w:pPr>
              <w:pStyle w:val="TAC"/>
              <w:rPr>
                <w:sz w:val="16"/>
                <w:szCs w:val="16"/>
              </w:rPr>
            </w:pPr>
            <w:r w:rsidRPr="000F043F">
              <w:rPr>
                <w:sz w:val="16"/>
                <w:szCs w:val="16"/>
              </w:rPr>
              <w:t>CP-232193</w:t>
            </w:r>
          </w:p>
        </w:tc>
        <w:tc>
          <w:tcPr>
            <w:tcW w:w="567" w:type="dxa"/>
            <w:shd w:val="solid" w:color="FFFFFF" w:fill="auto"/>
          </w:tcPr>
          <w:p w14:paraId="68B337C0" w14:textId="25D2AAD7" w:rsidR="00096E5B" w:rsidRPr="000F043F" w:rsidRDefault="00096E5B" w:rsidP="000F043F">
            <w:pPr>
              <w:pStyle w:val="TAL"/>
              <w:rPr>
                <w:rFonts w:cs="Arial"/>
                <w:sz w:val="16"/>
                <w:szCs w:val="16"/>
              </w:rPr>
            </w:pPr>
            <w:r w:rsidRPr="000F043F">
              <w:rPr>
                <w:rFonts w:cs="Arial"/>
                <w:sz w:val="16"/>
                <w:szCs w:val="16"/>
              </w:rPr>
              <w:t>0378</w:t>
            </w:r>
          </w:p>
        </w:tc>
        <w:tc>
          <w:tcPr>
            <w:tcW w:w="283" w:type="dxa"/>
            <w:shd w:val="solid" w:color="FFFFFF" w:fill="auto"/>
          </w:tcPr>
          <w:p w14:paraId="3E6EB890" w14:textId="39C94A8E" w:rsidR="00096E5B" w:rsidRPr="000F043F" w:rsidRDefault="00096E5B" w:rsidP="000F043F">
            <w:pPr>
              <w:pStyle w:val="TAR"/>
              <w:rPr>
                <w:rFonts w:cs="Arial"/>
                <w:sz w:val="16"/>
                <w:szCs w:val="16"/>
              </w:rPr>
            </w:pPr>
            <w:r w:rsidRPr="000F043F">
              <w:rPr>
                <w:rFonts w:cs="Arial"/>
                <w:sz w:val="16"/>
                <w:szCs w:val="16"/>
              </w:rPr>
              <w:t>1</w:t>
            </w:r>
          </w:p>
        </w:tc>
        <w:tc>
          <w:tcPr>
            <w:tcW w:w="284" w:type="dxa"/>
            <w:shd w:val="solid" w:color="FFFFFF" w:fill="auto"/>
          </w:tcPr>
          <w:p w14:paraId="38AB30CC" w14:textId="35BA996E" w:rsidR="00096E5B" w:rsidRPr="000F043F" w:rsidRDefault="00096E5B" w:rsidP="000F043F">
            <w:pPr>
              <w:pStyle w:val="TAC"/>
              <w:rPr>
                <w:rFonts w:cs="Arial"/>
                <w:sz w:val="16"/>
                <w:szCs w:val="16"/>
              </w:rPr>
            </w:pPr>
            <w:r w:rsidRPr="000F043F">
              <w:rPr>
                <w:rFonts w:cs="Arial"/>
                <w:sz w:val="16"/>
                <w:szCs w:val="16"/>
              </w:rPr>
              <w:t>F</w:t>
            </w:r>
          </w:p>
        </w:tc>
        <w:tc>
          <w:tcPr>
            <w:tcW w:w="5151" w:type="dxa"/>
            <w:shd w:val="solid" w:color="FFFFFF" w:fill="auto"/>
          </w:tcPr>
          <w:p w14:paraId="1A7BDCB3" w14:textId="664DAA25" w:rsidR="00096E5B" w:rsidRPr="000F043F" w:rsidRDefault="00096E5B" w:rsidP="000F043F">
            <w:pPr>
              <w:pStyle w:val="TAL"/>
              <w:rPr>
                <w:rFonts w:cs="Arial"/>
                <w:sz w:val="16"/>
                <w:szCs w:val="16"/>
              </w:rPr>
            </w:pPr>
            <w:r w:rsidRPr="000F043F">
              <w:rPr>
                <w:rFonts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0F043F" w:rsidRDefault="00096E5B" w:rsidP="000F043F">
            <w:pPr>
              <w:pStyle w:val="TAC"/>
              <w:rPr>
                <w:rFonts w:cs="Arial"/>
                <w:sz w:val="16"/>
                <w:szCs w:val="16"/>
                <w:lang w:eastAsia="zh-CN"/>
              </w:rPr>
            </w:pPr>
            <w:r w:rsidRPr="000F043F">
              <w:rPr>
                <w:rFonts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0F043F" w:rsidRDefault="00FF45C0" w:rsidP="000F043F">
            <w:pPr>
              <w:pStyle w:val="TAC"/>
              <w:rPr>
                <w:sz w:val="16"/>
                <w:szCs w:val="16"/>
                <w:lang w:eastAsia="zh-CN"/>
              </w:rPr>
            </w:pPr>
            <w:r w:rsidRPr="000F043F">
              <w:rPr>
                <w:sz w:val="16"/>
                <w:szCs w:val="16"/>
                <w:lang w:eastAsia="zh-CN"/>
              </w:rPr>
              <w:t>2023-09</w:t>
            </w:r>
          </w:p>
        </w:tc>
        <w:tc>
          <w:tcPr>
            <w:tcW w:w="800" w:type="dxa"/>
            <w:shd w:val="solid" w:color="FFFFFF" w:fill="auto"/>
          </w:tcPr>
          <w:p w14:paraId="2C8ADF79" w14:textId="638516B2" w:rsidR="00FF45C0" w:rsidRPr="000F043F" w:rsidRDefault="00FF45C0" w:rsidP="000F043F">
            <w:pPr>
              <w:pStyle w:val="TAC"/>
              <w:rPr>
                <w:sz w:val="16"/>
                <w:szCs w:val="16"/>
                <w:lang w:eastAsia="zh-CN"/>
              </w:rPr>
            </w:pPr>
            <w:r w:rsidRPr="000F043F">
              <w:rPr>
                <w:sz w:val="16"/>
                <w:szCs w:val="16"/>
                <w:lang w:eastAsia="zh-CN"/>
              </w:rPr>
              <w:t>CT#101</w:t>
            </w:r>
          </w:p>
        </w:tc>
        <w:tc>
          <w:tcPr>
            <w:tcW w:w="1046" w:type="dxa"/>
            <w:shd w:val="solid" w:color="FFFFFF" w:fill="auto"/>
          </w:tcPr>
          <w:p w14:paraId="66ABF581" w14:textId="2FD9F843" w:rsidR="00FF45C0" w:rsidRPr="000F043F" w:rsidRDefault="00FF45C0" w:rsidP="000F043F">
            <w:pPr>
              <w:pStyle w:val="TAC"/>
              <w:rPr>
                <w:sz w:val="16"/>
                <w:szCs w:val="16"/>
              </w:rPr>
            </w:pPr>
            <w:r w:rsidRPr="000F043F">
              <w:rPr>
                <w:sz w:val="16"/>
                <w:szCs w:val="16"/>
              </w:rPr>
              <w:t>CP-232193</w:t>
            </w:r>
          </w:p>
        </w:tc>
        <w:tc>
          <w:tcPr>
            <w:tcW w:w="567" w:type="dxa"/>
            <w:shd w:val="solid" w:color="FFFFFF" w:fill="auto"/>
          </w:tcPr>
          <w:p w14:paraId="6DF639D1" w14:textId="00E7E7BD" w:rsidR="00FF45C0" w:rsidRPr="000F043F" w:rsidRDefault="00FF45C0" w:rsidP="000F043F">
            <w:pPr>
              <w:pStyle w:val="TAL"/>
              <w:rPr>
                <w:rFonts w:cs="Arial"/>
                <w:sz w:val="16"/>
                <w:szCs w:val="16"/>
              </w:rPr>
            </w:pPr>
            <w:r w:rsidRPr="000F043F">
              <w:rPr>
                <w:rFonts w:cs="Arial"/>
                <w:sz w:val="16"/>
                <w:szCs w:val="16"/>
              </w:rPr>
              <w:t>0380</w:t>
            </w:r>
          </w:p>
        </w:tc>
        <w:tc>
          <w:tcPr>
            <w:tcW w:w="283" w:type="dxa"/>
            <w:shd w:val="solid" w:color="FFFFFF" w:fill="auto"/>
          </w:tcPr>
          <w:p w14:paraId="1A14EC9B" w14:textId="54DB791F" w:rsidR="00FF45C0" w:rsidRPr="000F043F" w:rsidRDefault="00FF45C0" w:rsidP="000F043F">
            <w:pPr>
              <w:pStyle w:val="TAR"/>
              <w:rPr>
                <w:rFonts w:cs="Arial"/>
                <w:sz w:val="16"/>
                <w:szCs w:val="16"/>
              </w:rPr>
            </w:pPr>
            <w:r w:rsidRPr="000F043F">
              <w:rPr>
                <w:rFonts w:cs="Arial"/>
                <w:sz w:val="16"/>
                <w:szCs w:val="16"/>
              </w:rPr>
              <w:t>1</w:t>
            </w:r>
          </w:p>
        </w:tc>
        <w:tc>
          <w:tcPr>
            <w:tcW w:w="284" w:type="dxa"/>
            <w:shd w:val="solid" w:color="FFFFFF" w:fill="auto"/>
          </w:tcPr>
          <w:p w14:paraId="2FC5BC85" w14:textId="77716C2F" w:rsidR="00FF45C0" w:rsidRPr="000F043F" w:rsidRDefault="00FF45C0" w:rsidP="000F043F">
            <w:pPr>
              <w:pStyle w:val="TAC"/>
              <w:rPr>
                <w:rFonts w:cs="Arial"/>
                <w:sz w:val="16"/>
                <w:szCs w:val="16"/>
              </w:rPr>
            </w:pPr>
            <w:r w:rsidRPr="000F043F">
              <w:rPr>
                <w:rFonts w:cs="Arial"/>
                <w:sz w:val="16"/>
                <w:szCs w:val="16"/>
              </w:rPr>
              <w:t>B</w:t>
            </w:r>
          </w:p>
        </w:tc>
        <w:tc>
          <w:tcPr>
            <w:tcW w:w="5151" w:type="dxa"/>
            <w:shd w:val="solid" w:color="FFFFFF" w:fill="auto"/>
          </w:tcPr>
          <w:p w14:paraId="4FDDF55C" w14:textId="04C28C5A" w:rsidR="00FF45C0" w:rsidRPr="000F043F" w:rsidRDefault="00FF45C0" w:rsidP="000F043F">
            <w:pPr>
              <w:pStyle w:val="TAL"/>
              <w:rPr>
                <w:rFonts w:cs="Arial"/>
                <w:sz w:val="16"/>
                <w:szCs w:val="16"/>
              </w:rPr>
            </w:pPr>
            <w:r w:rsidRPr="000F043F">
              <w:rPr>
                <w:rFonts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0F043F" w:rsidRDefault="00FF45C0" w:rsidP="000F043F">
            <w:pPr>
              <w:pStyle w:val="TAC"/>
              <w:rPr>
                <w:rFonts w:cs="Arial"/>
                <w:sz w:val="16"/>
                <w:szCs w:val="16"/>
                <w:lang w:eastAsia="zh-CN"/>
              </w:rPr>
            </w:pPr>
            <w:r w:rsidRPr="000F043F">
              <w:rPr>
                <w:rFonts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0F043F" w:rsidRDefault="003D00A8" w:rsidP="000F043F">
            <w:pPr>
              <w:pStyle w:val="TAC"/>
              <w:rPr>
                <w:sz w:val="16"/>
                <w:szCs w:val="16"/>
                <w:lang w:eastAsia="zh-CN"/>
              </w:rPr>
            </w:pPr>
            <w:r w:rsidRPr="000F043F">
              <w:rPr>
                <w:sz w:val="16"/>
                <w:szCs w:val="16"/>
                <w:lang w:eastAsia="zh-CN"/>
              </w:rPr>
              <w:t>2023-09</w:t>
            </w:r>
          </w:p>
        </w:tc>
        <w:tc>
          <w:tcPr>
            <w:tcW w:w="800" w:type="dxa"/>
            <w:shd w:val="solid" w:color="FFFFFF" w:fill="auto"/>
          </w:tcPr>
          <w:p w14:paraId="36AC54D9" w14:textId="40DD2D98" w:rsidR="003D00A8" w:rsidRPr="000F043F" w:rsidRDefault="003D00A8" w:rsidP="000F043F">
            <w:pPr>
              <w:pStyle w:val="TAC"/>
              <w:rPr>
                <w:sz w:val="16"/>
                <w:szCs w:val="16"/>
                <w:lang w:eastAsia="zh-CN"/>
              </w:rPr>
            </w:pPr>
            <w:r w:rsidRPr="000F043F">
              <w:rPr>
                <w:sz w:val="16"/>
                <w:szCs w:val="16"/>
                <w:lang w:eastAsia="zh-CN"/>
              </w:rPr>
              <w:t>CT#101</w:t>
            </w:r>
          </w:p>
        </w:tc>
        <w:tc>
          <w:tcPr>
            <w:tcW w:w="1046" w:type="dxa"/>
            <w:shd w:val="solid" w:color="FFFFFF" w:fill="auto"/>
          </w:tcPr>
          <w:p w14:paraId="0C3FD4F6" w14:textId="398B24F9" w:rsidR="003D00A8" w:rsidRPr="000F043F" w:rsidRDefault="003D00A8" w:rsidP="000F043F">
            <w:pPr>
              <w:pStyle w:val="TAC"/>
              <w:rPr>
                <w:sz w:val="16"/>
                <w:szCs w:val="16"/>
              </w:rPr>
            </w:pPr>
            <w:r w:rsidRPr="000F043F">
              <w:rPr>
                <w:sz w:val="16"/>
                <w:szCs w:val="16"/>
              </w:rPr>
              <w:t>CP-232193</w:t>
            </w:r>
          </w:p>
        </w:tc>
        <w:tc>
          <w:tcPr>
            <w:tcW w:w="567" w:type="dxa"/>
            <w:shd w:val="solid" w:color="FFFFFF" w:fill="auto"/>
          </w:tcPr>
          <w:p w14:paraId="07D9A9D4" w14:textId="15DCD41E" w:rsidR="003D00A8" w:rsidRPr="000F043F" w:rsidRDefault="003D00A8" w:rsidP="000F043F">
            <w:pPr>
              <w:pStyle w:val="TAL"/>
              <w:rPr>
                <w:rFonts w:cs="Arial"/>
                <w:sz w:val="16"/>
                <w:szCs w:val="16"/>
              </w:rPr>
            </w:pPr>
            <w:r w:rsidRPr="000F043F">
              <w:rPr>
                <w:rFonts w:cs="Arial"/>
                <w:sz w:val="16"/>
                <w:szCs w:val="16"/>
              </w:rPr>
              <w:t>0408</w:t>
            </w:r>
          </w:p>
        </w:tc>
        <w:tc>
          <w:tcPr>
            <w:tcW w:w="283" w:type="dxa"/>
            <w:shd w:val="solid" w:color="FFFFFF" w:fill="auto"/>
          </w:tcPr>
          <w:p w14:paraId="4454CFEE" w14:textId="5E61BEE3" w:rsidR="003D00A8" w:rsidRPr="000F043F" w:rsidRDefault="003D00A8" w:rsidP="000F043F">
            <w:pPr>
              <w:pStyle w:val="TAR"/>
              <w:rPr>
                <w:rFonts w:cs="Arial"/>
                <w:sz w:val="16"/>
                <w:szCs w:val="16"/>
              </w:rPr>
            </w:pPr>
            <w:r w:rsidRPr="000F043F">
              <w:rPr>
                <w:rFonts w:cs="Arial"/>
                <w:sz w:val="16"/>
                <w:szCs w:val="16"/>
              </w:rPr>
              <w:t>1</w:t>
            </w:r>
          </w:p>
        </w:tc>
        <w:tc>
          <w:tcPr>
            <w:tcW w:w="284" w:type="dxa"/>
            <w:shd w:val="solid" w:color="FFFFFF" w:fill="auto"/>
          </w:tcPr>
          <w:p w14:paraId="04B9B3DB" w14:textId="79E2EA4B" w:rsidR="003D00A8" w:rsidRPr="000F043F" w:rsidRDefault="003D00A8" w:rsidP="000F043F">
            <w:pPr>
              <w:pStyle w:val="TAC"/>
              <w:rPr>
                <w:rFonts w:cs="Arial"/>
                <w:sz w:val="16"/>
                <w:szCs w:val="16"/>
              </w:rPr>
            </w:pPr>
            <w:r w:rsidRPr="000F043F">
              <w:rPr>
                <w:rFonts w:cs="Arial"/>
                <w:sz w:val="16"/>
                <w:szCs w:val="16"/>
              </w:rPr>
              <w:t>F</w:t>
            </w:r>
          </w:p>
        </w:tc>
        <w:tc>
          <w:tcPr>
            <w:tcW w:w="5151" w:type="dxa"/>
            <w:shd w:val="solid" w:color="FFFFFF" w:fill="auto"/>
          </w:tcPr>
          <w:p w14:paraId="63359C97" w14:textId="5A0E85BB" w:rsidR="003D00A8" w:rsidRPr="000F043F" w:rsidRDefault="003D00A8" w:rsidP="000F043F">
            <w:pPr>
              <w:pStyle w:val="TAL"/>
              <w:rPr>
                <w:rFonts w:cs="Arial"/>
                <w:sz w:val="16"/>
                <w:szCs w:val="16"/>
              </w:rPr>
            </w:pPr>
            <w:r w:rsidRPr="000F043F">
              <w:rPr>
                <w:rFonts w:cs="Arial"/>
                <w:sz w:val="16"/>
                <w:szCs w:val="16"/>
              </w:rPr>
              <w:t>Clarification on end UE IP address</w:t>
            </w:r>
          </w:p>
        </w:tc>
        <w:tc>
          <w:tcPr>
            <w:tcW w:w="708" w:type="dxa"/>
            <w:shd w:val="solid" w:color="FFFFFF" w:fill="auto"/>
          </w:tcPr>
          <w:p w14:paraId="1AC54A5D" w14:textId="6D731D4B" w:rsidR="003D00A8" w:rsidRPr="000F043F" w:rsidRDefault="003D00A8" w:rsidP="000F043F">
            <w:pPr>
              <w:pStyle w:val="TAC"/>
              <w:rPr>
                <w:rFonts w:cs="Arial"/>
                <w:sz w:val="16"/>
                <w:szCs w:val="16"/>
                <w:lang w:eastAsia="zh-CN"/>
              </w:rPr>
            </w:pPr>
            <w:r w:rsidRPr="000F043F">
              <w:rPr>
                <w:rFonts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0F043F" w:rsidRDefault="00E27F9F" w:rsidP="000F043F">
            <w:pPr>
              <w:pStyle w:val="TAC"/>
              <w:rPr>
                <w:sz w:val="16"/>
                <w:szCs w:val="16"/>
                <w:lang w:eastAsia="zh-CN"/>
              </w:rPr>
            </w:pPr>
            <w:r w:rsidRPr="000F043F">
              <w:rPr>
                <w:sz w:val="16"/>
                <w:szCs w:val="16"/>
                <w:lang w:eastAsia="zh-CN"/>
              </w:rPr>
              <w:t>2023-09</w:t>
            </w:r>
          </w:p>
        </w:tc>
        <w:tc>
          <w:tcPr>
            <w:tcW w:w="800" w:type="dxa"/>
            <w:shd w:val="solid" w:color="FFFFFF" w:fill="auto"/>
          </w:tcPr>
          <w:p w14:paraId="0B704F67" w14:textId="518D8CEB" w:rsidR="00E27F9F" w:rsidRPr="000F043F" w:rsidRDefault="00E27F9F" w:rsidP="000F043F">
            <w:pPr>
              <w:pStyle w:val="TAC"/>
              <w:rPr>
                <w:sz w:val="16"/>
                <w:szCs w:val="16"/>
                <w:lang w:eastAsia="zh-CN"/>
              </w:rPr>
            </w:pPr>
            <w:r w:rsidRPr="000F043F">
              <w:rPr>
                <w:sz w:val="16"/>
                <w:szCs w:val="16"/>
                <w:lang w:eastAsia="zh-CN"/>
              </w:rPr>
              <w:t>CT#101</w:t>
            </w:r>
          </w:p>
        </w:tc>
        <w:tc>
          <w:tcPr>
            <w:tcW w:w="1046" w:type="dxa"/>
            <w:shd w:val="solid" w:color="FFFFFF" w:fill="auto"/>
          </w:tcPr>
          <w:p w14:paraId="6EA2CCE6" w14:textId="5D03146F" w:rsidR="00E27F9F" w:rsidRPr="000F043F" w:rsidRDefault="00E27F9F" w:rsidP="000F043F">
            <w:pPr>
              <w:pStyle w:val="TAC"/>
              <w:rPr>
                <w:sz w:val="16"/>
                <w:szCs w:val="16"/>
              </w:rPr>
            </w:pPr>
            <w:r w:rsidRPr="000F043F">
              <w:rPr>
                <w:sz w:val="16"/>
                <w:szCs w:val="16"/>
              </w:rPr>
              <w:t>CP-232193</w:t>
            </w:r>
          </w:p>
        </w:tc>
        <w:tc>
          <w:tcPr>
            <w:tcW w:w="567" w:type="dxa"/>
            <w:shd w:val="solid" w:color="FFFFFF" w:fill="auto"/>
          </w:tcPr>
          <w:p w14:paraId="769B9361" w14:textId="4E03B60B" w:rsidR="00E27F9F" w:rsidRPr="000F043F" w:rsidRDefault="00E27F9F" w:rsidP="000F043F">
            <w:pPr>
              <w:pStyle w:val="TAL"/>
              <w:rPr>
                <w:rFonts w:cs="Arial"/>
                <w:sz w:val="16"/>
                <w:szCs w:val="16"/>
              </w:rPr>
            </w:pPr>
            <w:r w:rsidRPr="000F043F">
              <w:rPr>
                <w:rFonts w:cs="Arial"/>
                <w:sz w:val="16"/>
                <w:szCs w:val="16"/>
              </w:rPr>
              <w:t>0383</w:t>
            </w:r>
          </w:p>
        </w:tc>
        <w:tc>
          <w:tcPr>
            <w:tcW w:w="283" w:type="dxa"/>
            <w:shd w:val="solid" w:color="FFFFFF" w:fill="auto"/>
          </w:tcPr>
          <w:p w14:paraId="4971EBF2" w14:textId="6047D8C1" w:rsidR="00E27F9F" w:rsidRPr="000F043F" w:rsidRDefault="00E27F9F" w:rsidP="000F043F">
            <w:pPr>
              <w:pStyle w:val="TAR"/>
              <w:rPr>
                <w:rFonts w:cs="Arial"/>
                <w:sz w:val="16"/>
                <w:szCs w:val="16"/>
              </w:rPr>
            </w:pPr>
            <w:r w:rsidRPr="000F043F">
              <w:rPr>
                <w:rFonts w:cs="Arial"/>
                <w:sz w:val="16"/>
                <w:szCs w:val="16"/>
              </w:rPr>
              <w:t>1</w:t>
            </w:r>
          </w:p>
        </w:tc>
        <w:tc>
          <w:tcPr>
            <w:tcW w:w="284" w:type="dxa"/>
            <w:shd w:val="solid" w:color="FFFFFF" w:fill="auto"/>
          </w:tcPr>
          <w:p w14:paraId="3275788F" w14:textId="7B4DDF57" w:rsidR="00E27F9F" w:rsidRPr="000F043F" w:rsidRDefault="00E27F9F" w:rsidP="000F043F">
            <w:pPr>
              <w:pStyle w:val="TAC"/>
              <w:rPr>
                <w:rFonts w:cs="Arial"/>
                <w:sz w:val="16"/>
                <w:szCs w:val="16"/>
              </w:rPr>
            </w:pPr>
            <w:r w:rsidRPr="000F043F">
              <w:rPr>
                <w:rFonts w:cs="Arial"/>
                <w:sz w:val="16"/>
                <w:szCs w:val="16"/>
              </w:rPr>
              <w:t>F</w:t>
            </w:r>
          </w:p>
        </w:tc>
        <w:tc>
          <w:tcPr>
            <w:tcW w:w="5151" w:type="dxa"/>
            <w:shd w:val="solid" w:color="FFFFFF" w:fill="auto"/>
          </w:tcPr>
          <w:p w14:paraId="5F9ED107" w14:textId="7CAA9661" w:rsidR="00E27F9F" w:rsidRPr="000F043F" w:rsidRDefault="00E27F9F" w:rsidP="000F043F">
            <w:pPr>
              <w:pStyle w:val="TAL"/>
              <w:rPr>
                <w:rFonts w:cs="Arial"/>
                <w:sz w:val="16"/>
                <w:szCs w:val="16"/>
              </w:rPr>
            </w:pPr>
            <w:r w:rsidRPr="000F043F">
              <w:rPr>
                <w:rFonts w:cs="Arial"/>
                <w:sz w:val="16"/>
                <w:szCs w:val="16"/>
              </w:rPr>
              <w:t>IEI allocation</w:t>
            </w:r>
          </w:p>
        </w:tc>
        <w:tc>
          <w:tcPr>
            <w:tcW w:w="708" w:type="dxa"/>
            <w:shd w:val="solid" w:color="FFFFFF" w:fill="auto"/>
          </w:tcPr>
          <w:p w14:paraId="6AC5D388" w14:textId="0A9B30A8" w:rsidR="00E27F9F" w:rsidRPr="000F043F" w:rsidRDefault="00E27F9F" w:rsidP="000F043F">
            <w:pPr>
              <w:pStyle w:val="TAC"/>
              <w:rPr>
                <w:rFonts w:cs="Arial"/>
                <w:sz w:val="16"/>
                <w:szCs w:val="16"/>
                <w:lang w:eastAsia="zh-CN"/>
              </w:rPr>
            </w:pPr>
            <w:r w:rsidRPr="000F043F">
              <w:rPr>
                <w:rFonts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0F043F" w:rsidRDefault="00477D1C" w:rsidP="000F043F">
            <w:pPr>
              <w:pStyle w:val="TAC"/>
              <w:rPr>
                <w:sz w:val="16"/>
                <w:szCs w:val="16"/>
                <w:lang w:eastAsia="zh-CN"/>
              </w:rPr>
            </w:pPr>
            <w:r w:rsidRPr="000F043F">
              <w:rPr>
                <w:sz w:val="16"/>
                <w:szCs w:val="16"/>
                <w:lang w:eastAsia="zh-CN"/>
              </w:rPr>
              <w:t>2023-09</w:t>
            </w:r>
          </w:p>
        </w:tc>
        <w:tc>
          <w:tcPr>
            <w:tcW w:w="800" w:type="dxa"/>
            <w:shd w:val="solid" w:color="FFFFFF" w:fill="auto"/>
          </w:tcPr>
          <w:p w14:paraId="3748BF91" w14:textId="6CA3E8F7" w:rsidR="00477D1C" w:rsidRPr="000F043F" w:rsidRDefault="00477D1C" w:rsidP="000F043F">
            <w:pPr>
              <w:pStyle w:val="TAC"/>
              <w:rPr>
                <w:sz w:val="16"/>
                <w:szCs w:val="16"/>
                <w:lang w:eastAsia="zh-CN"/>
              </w:rPr>
            </w:pPr>
            <w:r w:rsidRPr="000F043F">
              <w:rPr>
                <w:sz w:val="16"/>
                <w:szCs w:val="16"/>
                <w:lang w:eastAsia="zh-CN"/>
              </w:rPr>
              <w:t>CT#101</w:t>
            </w:r>
          </w:p>
        </w:tc>
        <w:tc>
          <w:tcPr>
            <w:tcW w:w="1046" w:type="dxa"/>
            <w:shd w:val="solid" w:color="FFFFFF" w:fill="auto"/>
          </w:tcPr>
          <w:p w14:paraId="7CEA00F4" w14:textId="5CEBA351" w:rsidR="00477D1C" w:rsidRPr="000F043F" w:rsidRDefault="00477D1C" w:rsidP="000F043F">
            <w:pPr>
              <w:pStyle w:val="TAC"/>
              <w:rPr>
                <w:sz w:val="16"/>
                <w:szCs w:val="16"/>
              </w:rPr>
            </w:pPr>
            <w:r w:rsidRPr="000F043F">
              <w:rPr>
                <w:sz w:val="16"/>
                <w:szCs w:val="16"/>
              </w:rPr>
              <w:t>CP-232193</w:t>
            </w:r>
          </w:p>
        </w:tc>
        <w:tc>
          <w:tcPr>
            <w:tcW w:w="567" w:type="dxa"/>
            <w:shd w:val="solid" w:color="FFFFFF" w:fill="auto"/>
          </w:tcPr>
          <w:p w14:paraId="38338455" w14:textId="15413151" w:rsidR="00477D1C" w:rsidRPr="000F043F" w:rsidRDefault="00477D1C" w:rsidP="000F043F">
            <w:pPr>
              <w:pStyle w:val="TAL"/>
              <w:rPr>
                <w:rFonts w:cs="Arial"/>
                <w:sz w:val="16"/>
                <w:szCs w:val="16"/>
              </w:rPr>
            </w:pPr>
            <w:r w:rsidRPr="000F043F">
              <w:rPr>
                <w:rFonts w:cs="Arial"/>
                <w:sz w:val="16"/>
                <w:szCs w:val="16"/>
              </w:rPr>
              <w:t>0404</w:t>
            </w:r>
          </w:p>
        </w:tc>
        <w:tc>
          <w:tcPr>
            <w:tcW w:w="283" w:type="dxa"/>
            <w:shd w:val="solid" w:color="FFFFFF" w:fill="auto"/>
          </w:tcPr>
          <w:p w14:paraId="2B6875BD" w14:textId="04EDD43B" w:rsidR="00477D1C" w:rsidRPr="000F043F" w:rsidRDefault="00477D1C" w:rsidP="000F043F">
            <w:pPr>
              <w:pStyle w:val="TAR"/>
              <w:rPr>
                <w:rFonts w:cs="Arial"/>
                <w:sz w:val="16"/>
                <w:szCs w:val="16"/>
              </w:rPr>
            </w:pPr>
            <w:r w:rsidRPr="000F043F">
              <w:rPr>
                <w:rFonts w:cs="Arial"/>
                <w:sz w:val="16"/>
                <w:szCs w:val="16"/>
              </w:rPr>
              <w:t>1</w:t>
            </w:r>
          </w:p>
        </w:tc>
        <w:tc>
          <w:tcPr>
            <w:tcW w:w="284" w:type="dxa"/>
            <w:shd w:val="solid" w:color="FFFFFF" w:fill="auto"/>
          </w:tcPr>
          <w:p w14:paraId="6179AABA" w14:textId="43376F67" w:rsidR="00477D1C" w:rsidRPr="000F043F" w:rsidRDefault="00477D1C" w:rsidP="000F043F">
            <w:pPr>
              <w:pStyle w:val="TAC"/>
              <w:rPr>
                <w:rFonts w:cs="Arial"/>
                <w:sz w:val="16"/>
                <w:szCs w:val="16"/>
              </w:rPr>
            </w:pPr>
            <w:r w:rsidRPr="000F043F">
              <w:rPr>
                <w:rFonts w:cs="Arial"/>
                <w:sz w:val="16"/>
                <w:szCs w:val="16"/>
              </w:rPr>
              <w:t>F</w:t>
            </w:r>
          </w:p>
        </w:tc>
        <w:tc>
          <w:tcPr>
            <w:tcW w:w="5151" w:type="dxa"/>
            <w:shd w:val="solid" w:color="FFFFFF" w:fill="auto"/>
          </w:tcPr>
          <w:p w14:paraId="13977DF6" w14:textId="2A69003D" w:rsidR="00477D1C" w:rsidRPr="000F043F" w:rsidRDefault="00477D1C" w:rsidP="000F043F">
            <w:pPr>
              <w:pStyle w:val="TAL"/>
              <w:rPr>
                <w:rFonts w:cs="Arial"/>
                <w:sz w:val="16"/>
                <w:szCs w:val="16"/>
              </w:rPr>
            </w:pPr>
            <w:r w:rsidRPr="000F043F">
              <w:rPr>
                <w:rFonts w:cs="Arial"/>
                <w:sz w:val="16"/>
                <w:szCs w:val="16"/>
              </w:rPr>
              <w:t>Corrections on 5G ProSe direct link establishment procedure for U2U relay</w:t>
            </w:r>
          </w:p>
        </w:tc>
        <w:tc>
          <w:tcPr>
            <w:tcW w:w="708" w:type="dxa"/>
            <w:shd w:val="solid" w:color="FFFFFF" w:fill="auto"/>
          </w:tcPr>
          <w:p w14:paraId="35C7F86C" w14:textId="30D0171C" w:rsidR="00477D1C" w:rsidRPr="000F043F" w:rsidRDefault="00477D1C" w:rsidP="000F043F">
            <w:pPr>
              <w:pStyle w:val="TAC"/>
              <w:rPr>
                <w:rFonts w:cs="Arial"/>
                <w:sz w:val="16"/>
                <w:szCs w:val="16"/>
                <w:lang w:eastAsia="zh-CN"/>
              </w:rPr>
            </w:pPr>
            <w:r w:rsidRPr="000F043F">
              <w:rPr>
                <w:rFonts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0F043F" w:rsidRDefault="00A32D4C" w:rsidP="000F043F">
            <w:pPr>
              <w:pStyle w:val="TAC"/>
              <w:rPr>
                <w:sz w:val="16"/>
                <w:szCs w:val="16"/>
                <w:lang w:eastAsia="zh-CN"/>
              </w:rPr>
            </w:pPr>
            <w:r w:rsidRPr="000F043F">
              <w:rPr>
                <w:sz w:val="16"/>
                <w:szCs w:val="16"/>
                <w:lang w:eastAsia="zh-CN"/>
              </w:rPr>
              <w:t>2023-09</w:t>
            </w:r>
          </w:p>
        </w:tc>
        <w:tc>
          <w:tcPr>
            <w:tcW w:w="800" w:type="dxa"/>
            <w:shd w:val="solid" w:color="FFFFFF" w:fill="auto"/>
          </w:tcPr>
          <w:p w14:paraId="481C89A2" w14:textId="374A9A58" w:rsidR="00A32D4C" w:rsidRPr="000F043F" w:rsidRDefault="00A32D4C" w:rsidP="000F043F">
            <w:pPr>
              <w:pStyle w:val="TAC"/>
              <w:rPr>
                <w:sz w:val="16"/>
                <w:szCs w:val="16"/>
                <w:lang w:eastAsia="zh-CN"/>
              </w:rPr>
            </w:pPr>
            <w:r w:rsidRPr="000F043F">
              <w:rPr>
                <w:sz w:val="16"/>
                <w:szCs w:val="16"/>
                <w:lang w:eastAsia="zh-CN"/>
              </w:rPr>
              <w:t>CT#101</w:t>
            </w:r>
          </w:p>
        </w:tc>
        <w:tc>
          <w:tcPr>
            <w:tcW w:w="1046" w:type="dxa"/>
            <w:shd w:val="solid" w:color="FFFFFF" w:fill="auto"/>
          </w:tcPr>
          <w:p w14:paraId="09D8D7C2" w14:textId="1971FB06" w:rsidR="00A32D4C" w:rsidRPr="000F043F" w:rsidRDefault="00A32D4C" w:rsidP="000F043F">
            <w:pPr>
              <w:pStyle w:val="TAC"/>
              <w:rPr>
                <w:sz w:val="16"/>
                <w:szCs w:val="16"/>
              </w:rPr>
            </w:pPr>
            <w:r w:rsidRPr="000F043F">
              <w:rPr>
                <w:sz w:val="16"/>
                <w:szCs w:val="16"/>
              </w:rPr>
              <w:t>CP-232193</w:t>
            </w:r>
          </w:p>
        </w:tc>
        <w:tc>
          <w:tcPr>
            <w:tcW w:w="567" w:type="dxa"/>
            <w:shd w:val="solid" w:color="FFFFFF" w:fill="auto"/>
          </w:tcPr>
          <w:p w14:paraId="5ED9E107" w14:textId="10089FAF" w:rsidR="00A32D4C" w:rsidRPr="000F043F" w:rsidRDefault="00A32D4C" w:rsidP="000F043F">
            <w:pPr>
              <w:pStyle w:val="TAL"/>
              <w:rPr>
                <w:rFonts w:cs="Arial"/>
                <w:sz w:val="16"/>
                <w:szCs w:val="16"/>
              </w:rPr>
            </w:pPr>
            <w:r w:rsidRPr="000F043F">
              <w:rPr>
                <w:rFonts w:cs="Arial"/>
                <w:sz w:val="16"/>
                <w:szCs w:val="16"/>
              </w:rPr>
              <w:t>0402</w:t>
            </w:r>
          </w:p>
        </w:tc>
        <w:tc>
          <w:tcPr>
            <w:tcW w:w="283" w:type="dxa"/>
            <w:shd w:val="solid" w:color="FFFFFF" w:fill="auto"/>
          </w:tcPr>
          <w:p w14:paraId="679AA22E" w14:textId="52A00A61" w:rsidR="00A32D4C" w:rsidRPr="000F043F" w:rsidRDefault="00A32D4C" w:rsidP="000F043F">
            <w:pPr>
              <w:pStyle w:val="TAR"/>
              <w:rPr>
                <w:rFonts w:cs="Arial"/>
                <w:sz w:val="16"/>
                <w:szCs w:val="16"/>
              </w:rPr>
            </w:pPr>
            <w:r w:rsidRPr="000F043F">
              <w:rPr>
                <w:rFonts w:cs="Arial"/>
                <w:sz w:val="16"/>
                <w:szCs w:val="16"/>
              </w:rPr>
              <w:t>1</w:t>
            </w:r>
          </w:p>
        </w:tc>
        <w:tc>
          <w:tcPr>
            <w:tcW w:w="284" w:type="dxa"/>
            <w:shd w:val="solid" w:color="FFFFFF" w:fill="auto"/>
          </w:tcPr>
          <w:p w14:paraId="324CBA58" w14:textId="032E9163" w:rsidR="00A32D4C" w:rsidRPr="000F043F" w:rsidRDefault="00A32D4C" w:rsidP="000F043F">
            <w:pPr>
              <w:pStyle w:val="TAC"/>
              <w:rPr>
                <w:rFonts w:cs="Arial"/>
                <w:sz w:val="16"/>
                <w:szCs w:val="16"/>
              </w:rPr>
            </w:pPr>
            <w:r w:rsidRPr="000F043F">
              <w:rPr>
                <w:rFonts w:cs="Arial"/>
                <w:sz w:val="16"/>
                <w:szCs w:val="16"/>
              </w:rPr>
              <w:t>F</w:t>
            </w:r>
          </w:p>
        </w:tc>
        <w:tc>
          <w:tcPr>
            <w:tcW w:w="5151" w:type="dxa"/>
            <w:shd w:val="solid" w:color="FFFFFF" w:fill="auto"/>
          </w:tcPr>
          <w:p w14:paraId="44959092" w14:textId="1B700EF3" w:rsidR="00A32D4C" w:rsidRPr="000F043F" w:rsidRDefault="00A32D4C" w:rsidP="000F043F">
            <w:pPr>
              <w:pStyle w:val="TAL"/>
              <w:rPr>
                <w:rFonts w:cs="Arial"/>
                <w:sz w:val="16"/>
                <w:szCs w:val="16"/>
              </w:rPr>
            </w:pPr>
            <w:r w:rsidRPr="000F043F">
              <w:rPr>
                <w:rFonts w:cs="Arial"/>
                <w:sz w:val="16"/>
                <w:szCs w:val="16"/>
              </w:rPr>
              <w:t>Clarification on QoS handling for 5G ProSe Layer-3 UE-to-UE relay</w:t>
            </w:r>
          </w:p>
        </w:tc>
        <w:tc>
          <w:tcPr>
            <w:tcW w:w="708" w:type="dxa"/>
            <w:shd w:val="solid" w:color="FFFFFF" w:fill="auto"/>
          </w:tcPr>
          <w:p w14:paraId="38D7F945" w14:textId="21098171" w:rsidR="00A32D4C" w:rsidRPr="000F043F" w:rsidRDefault="00A32D4C" w:rsidP="000F043F">
            <w:pPr>
              <w:pStyle w:val="TAC"/>
              <w:rPr>
                <w:rFonts w:cs="Arial"/>
                <w:sz w:val="16"/>
                <w:szCs w:val="16"/>
                <w:lang w:eastAsia="zh-CN"/>
              </w:rPr>
            </w:pPr>
            <w:r w:rsidRPr="000F043F">
              <w:rPr>
                <w:rFonts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0F043F" w:rsidRDefault="001903DC" w:rsidP="000F043F">
            <w:pPr>
              <w:pStyle w:val="TAC"/>
              <w:rPr>
                <w:sz w:val="16"/>
                <w:szCs w:val="16"/>
                <w:lang w:eastAsia="zh-CN"/>
              </w:rPr>
            </w:pPr>
            <w:r w:rsidRPr="000F043F">
              <w:rPr>
                <w:sz w:val="16"/>
                <w:szCs w:val="16"/>
                <w:lang w:eastAsia="zh-CN"/>
              </w:rPr>
              <w:t>2023-09</w:t>
            </w:r>
          </w:p>
        </w:tc>
        <w:tc>
          <w:tcPr>
            <w:tcW w:w="800" w:type="dxa"/>
            <w:shd w:val="solid" w:color="FFFFFF" w:fill="auto"/>
          </w:tcPr>
          <w:p w14:paraId="743C3589" w14:textId="229C92F9" w:rsidR="001903DC" w:rsidRPr="000F043F" w:rsidRDefault="001903DC" w:rsidP="000F043F">
            <w:pPr>
              <w:pStyle w:val="TAC"/>
              <w:rPr>
                <w:sz w:val="16"/>
                <w:szCs w:val="16"/>
                <w:lang w:eastAsia="zh-CN"/>
              </w:rPr>
            </w:pPr>
            <w:r w:rsidRPr="000F043F">
              <w:rPr>
                <w:sz w:val="16"/>
                <w:szCs w:val="16"/>
                <w:lang w:eastAsia="zh-CN"/>
              </w:rPr>
              <w:t>CT#101</w:t>
            </w:r>
          </w:p>
        </w:tc>
        <w:tc>
          <w:tcPr>
            <w:tcW w:w="1046" w:type="dxa"/>
            <w:shd w:val="solid" w:color="FFFFFF" w:fill="auto"/>
          </w:tcPr>
          <w:p w14:paraId="44DEC12E" w14:textId="37E72E65" w:rsidR="001903DC" w:rsidRPr="000F043F" w:rsidRDefault="001903DC" w:rsidP="000F043F">
            <w:pPr>
              <w:pStyle w:val="TAC"/>
              <w:rPr>
                <w:sz w:val="16"/>
                <w:szCs w:val="16"/>
              </w:rPr>
            </w:pPr>
            <w:r w:rsidRPr="000F043F">
              <w:rPr>
                <w:sz w:val="16"/>
                <w:szCs w:val="16"/>
              </w:rPr>
              <w:t>CP-232193</w:t>
            </w:r>
          </w:p>
        </w:tc>
        <w:tc>
          <w:tcPr>
            <w:tcW w:w="567" w:type="dxa"/>
            <w:shd w:val="solid" w:color="FFFFFF" w:fill="auto"/>
          </w:tcPr>
          <w:p w14:paraId="30A5D7A8" w14:textId="3A29219B" w:rsidR="001903DC" w:rsidRPr="000F043F" w:rsidRDefault="001903DC" w:rsidP="000F043F">
            <w:pPr>
              <w:pStyle w:val="TAL"/>
              <w:rPr>
                <w:rFonts w:cs="Arial"/>
                <w:sz w:val="16"/>
                <w:szCs w:val="16"/>
              </w:rPr>
            </w:pPr>
            <w:r w:rsidRPr="000F043F">
              <w:rPr>
                <w:rFonts w:cs="Arial"/>
                <w:sz w:val="16"/>
                <w:szCs w:val="16"/>
              </w:rPr>
              <w:t>0396</w:t>
            </w:r>
          </w:p>
        </w:tc>
        <w:tc>
          <w:tcPr>
            <w:tcW w:w="283" w:type="dxa"/>
            <w:shd w:val="solid" w:color="FFFFFF" w:fill="auto"/>
          </w:tcPr>
          <w:p w14:paraId="654F089E" w14:textId="78EA6F2E" w:rsidR="001903DC" w:rsidRPr="000F043F" w:rsidRDefault="001903DC" w:rsidP="000F043F">
            <w:pPr>
              <w:pStyle w:val="TAR"/>
              <w:rPr>
                <w:rFonts w:cs="Arial"/>
                <w:sz w:val="16"/>
                <w:szCs w:val="16"/>
              </w:rPr>
            </w:pPr>
            <w:r w:rsidRPr="000F043F">
              <w:rPr>
                <w:rFonts w:cs="Arial"/>
                <w:sz w:val="16"/>
                <w:szCs w:val="16"/>
              </w:rPr>
              <w:t>1</w:t>
            </w:r>
          </w:p>
        </w:tc>
        <w:tc>
          <w:tcPr>
            <w:tcW w:w="284" w:type="dxa"/>
            <w:shd w:val="solid" w:color="FFFFFF" w:fill="auto"/>
          </w:tcPr>
          <w:p w14:paraId="240A8545" w14:textId="39C76372" w:rsidR="001903DC" w:rsidRPr="000F043F" w:rsidRDefault="001903DC" w:rsidP="000F043F">
            <w:pPr>
              <w:pStyle w:val="TAC"/>
              <w:rPr>
                <w:rFonts w:cs="Arial"/>
                <w:sz w:val="16"/>
                <w:szCs w:val="16"/>
              </w:rPr>
            </w:pPr>
            <w:r w:rsidRPr="000F043F">
              <w:rPr>
                <w:rFonts w:cs="Arial"/>
                <w:sz w:val="16"/>
                <w:szCs w:val="16"/>
              </w:rPr>
              <w:t>F</w:t>
            </w:r>
          </w:p>
        </w:tc>
        <w:tc>
          <w:tcPr>
            <w:tcW w:w="5151" w:type="dxa"/>
            <w:shd w:val="solid" w:color="FFFFFF" w:fill="auto"/>
          </w:tcPr>
          <w:p w14:paraId="42A762CF" w14:textId="547BC423" w:rsidR="001903DC" w:rsidRPr="000F043F" w:rsidRDefault="001903DC" w:rsidP="000F043F">
            <w:pPr>
              <w:pStyle w:val="TAL"/>
              <w:rPr>
                <w:rFonts w:cs="Arial"/>
                <w:sz w:val="16"/>
                <w:szCs w:val="16"/>
              </w:rPr>
            </w:pPr>
            <w:r w:rsidRPr="000F043F">
              <w:rPr>
                <w:rFonts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0F043F" w:rsidRDefault="001903DC" w:rsidP="000F043F">
            <w:pPr>
              <w:pStyle w:val="TAC"/>
              <w:rPr>
                <w:rFonts w:cs="Arial"/>
                <w:sz w:val="16"/>
                <w:szCs w:val="16"/>
                <w:lang w:eastAsia="zh-CN"/>
              </w:rPr>
            </w:pPr>
            <w:r w:rsidRPr="000F043F">
              <w:rPr>
                <w:rFonts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0F043F" w:rsidRDefault="00DE0C75" w:rsidP="000F043F">
            <w:pPr>
              <w:pStyle w:val="TAC"/>
              <w:rPr>
                <w:sz w:val="16"/>
                <w:szCs w:val="16"/>
                <w:lang w:eastAsia="zh-CN"/>
              </w:rPr>
            </w:pPr>
            <w:r w:rsidRPr="000F043F">
              <w:rPr>
                <w:sz w:val="16"/>
                <w:szCs w:val="16"/>
                <w:lang w:eastAsia="zh-CN"/>
              </w:rPr>
              <w:t>2023-09</w:t>
            </w:r>
          </w:p>
        </w:tc>
        <w:tc>
          <w:tcPr>
            <w:tcW w:w="800" w:type="dxa"/>
            <w:shd w:val="solid" w:color="FFFFFF" w:fill="auto"/>
          </w:tcPr>
          <w:p w14:paraId="3D2CDB99" w14:textId="2175F037" w:rsidR="00DE0C75" w:rsidRPr="000F043F" w:rsidRDefault="00DE0C75" w:rsidP="000F043F">
            <w:pPr>
              <w:pStyle w:val="TAC"/>
              <w:rPr>
                <w:sz w:val="16"/>
                <w:szCs w:val="16"/>
                <w:lang w:eastAsia="zh-CN"/>
              </w:rPr>
            </w:pPr>
            <w:r w:rsidRPr="000F043F">
              <w:rPr>
                <w:sz w:val="16"/>
                <w:szCs w:val="16"/>
                <w:lang w:eastAsia="zh-CN"/>
              </w:rPr>
              <w:t>CT#101</w:t>
            </w:r>
          </w:p>
        </w:tc>
        <w:tc>
          <w:tcPr>
            <w:tcW w:w="1046" w:type="dxa"/>
            <w:shd w:val="solid" w:color="FFFFFF" w:fill="auto"/>
          </w:tcPr>
          <w:p w14:paraId="7CF16029" w14:textId="76535528" w:rsidR="00DE0C75" w:rsidRPr="000F043F" w:rsidRDefault="00DE0C75" w:rsidP="000F043F">
            <w:pPr>
              <w:pStyle w:val="TAC"/>
              <w:rPr>
                <w:sz w:val="16"/>
                <w:szCs w:val="16"/>
              </w:rPr>
            </w:pPr>
            <w:r w:rsidRPr="000F043F">
              <w:rPr>
                <w:sz w:val="16"/>
                <w:szCs w:val="16"/>
              </w:rPr>
              <w:t>CP-232193</w:t>
            </w:r>
          </w:p>
        </w:tc>
        <w:tc>
          <w:tcPr>
            <w:tcW w:w="567" w:type="dxa"/>
            <w:shd w:val="solid" w:color="FFFFFF" w:fill="auto"/>
          </w:tcPr>
          <w:p w14:paraId="5302EE18" w14:textId="1952D55C" w:rsidR="00DE0C75" w:rsidRPr="000F043F" w:rsidRDefault="00DE0C75" w:rsidP="000F043F">
            <w:pPr>
              <w:pStyle w:val="TAL"/>
              <w:rPr>
                <w:rFonts w:cs="Arial"/>
                <w:sz w:val="16"/>
                <w:szCs w:val="16"/>
              </w:rPr>
            </w:pPr>
            <w:r w:rsidRPr="000F043F">
              <w:rPr>
                <w:rFonts w:cs="Arial"/>
                <w:sz w:val="16"/>
                <w:szCs w:val="16"/>
              </w:rPr>
              <w:t>0399</w:t>
            </w:r>
          </w:p>
        </w:tc>
        <w:tc>
          <w:tcPr>
            <w:tcW w:w="283" w:type="dxa"/>
            <w:shd w:val="solid" w:color="FFFFFF" w:fill="auto"/>
          </w:tcPr>
          <w:p w14:paraId="3274E975" w14:textId="58E1F6CF" w:rsidR="00DE0C75" w:rsidRPr="000F043F" w:rsidRDefault="00DE0C75" w:rsidP="000F043F">
            <w:pPr>
              <w:pStyle w:val="TAR"/>
              <w:rPr>
                <w:rFonts w:cs="Arial"/>
                <w:sz w:val="16"/>
                <w:szCs w:val="16"/>
              </w:rPr>
            </w:pPr>
            <w:r w:rsidRPr="000F043F">
              <w:rPr>
                <w:rFonts w:cs="Arial"/>
                <w:sz w:val="16"/>
                <w:szCs w:val="16"/>
              </w:rPr>
              <w:t>1</w:t>
            </w:r>
          </w:p>
        </w:tc>
        <w:tc>
          <w:tcPr>
            <w:tcW w:w="284" w:type="dxa"/>
            <w:shd w:val="solid" w:color="FFFFFF" w:fill="auto"/>
          </w:tcPr>
          <w:p w14:paraId="4A2D0612" w14:textId="245CAC15" w:rsidR="00DE0C75" w:rsidRPr="000F043F" w:rsidRDefault="00DE0C75" w:rsidP="000F043F">
            <w:pPr>
              <w:pStyle w:val="TAC"/>
              <w:rPr>
                <w:rFonts w:cs="Arial"/>
                <w:sz w:val="16"/>
                <w:szCs w:val="16"/>
              </w:rPr>
            </w:pPr>
            <w:r w:rsidRPr="000F043F">
              <w:rPr>
                <w:rFonts w:cs="Arial"/>
                <w:sz w:val="16"/>
                <w:szCs w:val="16"/>
              </w:rPr>
              <w:t>F</w:t>
            </w:r>
          </w:p>
        </w:tc>
        <w:tc>
          <w:tcPr>
            <w:tcW w:w="5151" w:type="dxa"/>
            <w:shd w:val="solid" w:color="FFFFFF" w:fill="auto"/>
          </w:tcPr>
          <w:p w14:paraId="3C4EAED7" w14:textId="16C4B31A" w:rsidR="00DE0C75" w:rsidRPr="000F043F" w:rsidRDefault="00DE0C75" w:rsidP="000F043F">
            <w:pPr>
              <w:pStyle w:val="TAL"/>
              <w:rPr>
                <w:rFonts w:cs="Arial"/>
                <w:sz w:val="16"/>
                <w:szCs w:val="16"/>
              </w:rPr>
            </w:pPr>
            <w:r w:rsidRPr="000F043F">
              <w:rPr>
                <w:rFonts w:cs="Arial"/>
                <w:sz w:val="16"/>
                <w:szCs w:val="16"/>
              </w:rPr>
              <w:t>Clarification on QoS handling for 5G ProSe Layer-2 UE-to-UE relay</w:t>
            </w:r>
          </w:p>
        </w:tc>
        <w:tc>
          <w:tcPr>
            <w:tcW w:w="708" w:type="dxa"/>
            <w:shd w:val="solid" w:color="FFFFFF" w:fill="auto"/>
          </w:tcPr>
          <w:p w14:paraId="319640D4" w14:textId="41B772A4" w:rsidR="00DE0C75" w:rsidRPr="000F043F" w:rsidRDefault="00DE0C75" w:rsidP="000F043F">
            <w:pPr>
              <w:pStyle w:val="TAC"/>
              <w:rPr>
                <w:rFonts w:cs="Arial"/>
                <w:sz w:val="16"/>
                <w:szCs w:val="16"/>
                <w:lang w:eastAsia="zh-CN"/>
              </w:rPr>
            </w:pPr>
            <w:r w:rsidRPr="000F043F">
              <w:rPr>
                <w:rFonts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0F043F" w:rsidRDefault="00DD057B" w:rsidP="000F043F">
            <w:pPr>
              <w:pStyle w:val="TAC"/>
              <w:rPr>
                <w:sz w:val="16"/>
                <w:szCs w:val="16"/>
                <w:lang w:eastAsia="zh-CN"/>
              </w:rPr>
            </w:pPr>
            <w:r w:rsidRPr="000F043F">
              <w:rPr>
                <w:sz w:val="16"/>
                <w:szCs w:val="16"/>
                <w:lang w:eastAsia="zh-CN"/>
              </w:rPr>
              <w:t>2023-09</w:t>
            </w:r>
          </w:p>
        </w:tc>
        <w:tc>
          <w:tcPr>
            <w:tcW w:w="800" w:type="dxa"/>
            <w:shd w:val="solid" w:color="FFFFFF" w:fill="auto"/>
          </w:tcPr>
          <w:p w14:paraId="2E63549A" w14:textId="42AA0FA4" w:rsidR="00DD057B" w:rsidRPr="000F043F" w:rsidRDefault="00DD057B" w:rsidP="000F043F">
            <w:pPr>
              <w:pStyle w:val="TAC"/>
              <w:rPr>
                <w:sz w:val="16"/>
                <w:szCs w:val="16"/>
                <w:lang w:eastAsia="zh-CN"/>
              </w:rPr>
            </w:pPr>
            <w:r w:rsidRPr="000F043F">
              <w:rPr>
                <w:sz w:val="16"/>
                <w:szCs w:val="16"/>
                <w:lang w:eastAsia="zh-CN"/>
              </w:rPr>
              <w:t>CT#101</w:t>
            </w:r>
          </w:p>
        </w:tc>
        <w:tc>
          <w:tcPr>
            <w:tcW w:w="1046" w:type="dxa"/>
            <w:shd w:val="solid" w:color="FFFFFF" w:fill="auto"/>
          </w:tcPr>
          <w:p w14:paraId="33B163C6" w14:textId="74C637FD" w:rsidR="00DD057B" w:rsidRPr="000F043F" w:rsidRDefault="00DD057B" w:rsidP="000F043F">
            <w:pPr>
              <w:pStyle w:val="TAC"/>
              <w:rPr>
                <w:sz w:val="16"/>
                <w:szCs w:val="16"/>
              </w:rPr>
            </w:pPr>
            <w:r w:rsidRPr="000F043F">
              <w:rPr>
                <w:sz w:val="16"/>
                <w:szCs w:val="16"/>
              </w:rPr>
              <w:t>CP-232193</w:t>
            </w:r>
          </w:p>
        </w:tc>
        <w:tc>
          <w:tcPr>
            <w:tcW w:w="567" w:type="dxa"/>
            <w:shd w:val="solid" w:color="FFFFFF" w:fill="auto"/>
          </w:tcPr>
          <w:p w14:paraId="374D75E0" w14:textId="2CEDDF9B" w:rsidR="00DD057B" w:rsidRPr="000F043F" w:rsidRDefault="00DD057B" w:rsidP="000F043F">
            <w:pPr>
              <w:pStyle w:val="TAL"/>
              <w:rPr>
                <w:rFonts w:cs="Arial"/>
                <w:sz w:val="16"/>
                <w:szCs w:val="16"/>
              </w:rPr>
            </w:pPr>
            <w:r w:rsidRPr="000F043F">
              <w:rPr>
                <w:rFonts w:cs="Arial"/>
                <w:sz w:val="16"/>
                <w:szCs w:val="16"/>
              </w:rPr>
              <w:t>0400</w:t>
            </w:r>
          </w:p>
        </w:tc>
        <w:tc>
          <w:tcPr>
            <w:tcW w:w="283" w:type="dxa"/>
            <w:shd w:val="solid" w:color="FFFFFF" w:fill="auto"/>
          </w:tcPr>
          <w:p w14:paraId="31AFEF23" w14:textId="17C93BC3" w:rsidR="00DD057B" w:rsidRPr="000F043F" w:rsidRDefault="00DD057B" w:rsidP="000F043F">
            <w:pPr>
              <w:pStyle w:val="TAR"/>
              <w:rPr>
                <w:rFonts w:cs="Arial"/>
                <w:sz w:val="16"/>
                <w:szCs w:val="16"/>
              </w:rPr>
            </w:pPr>
            <w:r w:rsidRPr="000F043F">
              <w:rPr>
                <w:rFonts w:cs="Arial"/>
                <w:sz w:val="16"/>
                <w:szCs w:val="16"/>
              </w:rPr>
              <w:t>1</w:t>
            </w:r>
          </w:p>
        </w:tc>
        <w:tc>
          <w:tcPr>
            <w:tcW w:w="284" w:type="dxa"/>
            <w:shd w:val="solid" w:color="FFFFFF" w:fill="auto"/>
          </w:tcPr>
          <w:p w14:paraId="4575E69C" w14:textId="791FF399" w:rsidR="00DD057B" w:rsidRPr="000F043F" w:rsidRDefault="00DD057B" w:rsidP="000F043F">
            <w:pPr>
              <w:pStyle w:val="TAC"/>
              <w:rPr>
                <w:rFonts w:cs="Arial"/>
                <w:sz w:val="16"/>
                <w:szCs w:val="16"/>
              </w:rPr>
            </w:pPr>
            <w:r w:rsidRPr="000F043F">
              <w:rPr>
                <w:rFonts w:cs="Arial"/>
                <w:sz w:val="16"/>
                <w:szCs w:val="16"/>
              </w:rPr>
              <w:t>F</w:t>
            </w:r>
          </w:p>
        </w:tc>
        <w:tc>
          <w:tcPr>
            <w:tcW w:w="5151" w:type="dxa"/>
            <w:shd w:val="solid" w:color="FFFFFF" w:fill="auto"/>
          </w:tcPr>
          <w:p w14:paraId="571CC0CB" w14:textId="4830C838" w:rsidR="00DD057B" w:rsidRPr="000F043F" w:rsidRDefault="00DD057B" w:rsidP="000F043F">
            <w:pPr>
              <w:pStyle w:val="TAL"/>
              <w:rPr>
                <w:rFonts w:cs="Arial"/>
                <w:sz w:val="16"/>
                <w:szCs w:val="16"/>
              </w:rPr>
            </w:pPr>
            <w:r w:rsidRPr="000F043F">
              <w:rPr>
                <w:rFonts w:cs="Arial"/>
                <w:sz w:val="16"/>
                <w:szCs w:val="16"/>
              </w:rPr>
              <w:t>Update on the functionality of 5G ProSe Layer-3 UE-to-UE Relay for Ethernet communication</w:t>
            </w:r>
          </w:p>
        </w:tc>
        <w:tc>
          <w:tcPr>
            <w:tcW w:w="708" w:type="dxa"/>
            <w:shd w:val="solid" w:color="FFFFFF" w:fill="auto"/>
          </w:tcPr>
          <w:p w14:paraId="051D0896" w14:textId="0BABBFAD" w:rsidR="00DD057B" w:rsidRPr="000F043F" w:rsidRDefault="00DD057B" w:rsidP="000F043F">
            <w:pPr>
              <w:pStyle w:val="TAC"/>
              <w:rPr>
                <w:rFonts w:cs="Arial"/>
                <w:sz w:val="16"/>
                <w:szCs w:val="16"/>
                <w:lang w:eastAsia="zh-CN"/>
              </w:rPr>
            </w:pPr>
            <w:r w:rsidRPr="000F043F">
              <w:rPr>
                <w:rFonts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0F043F" w:rsidRDefault="00147D4D" w:rsidP="000F043F">
            <w:pPr>
              <w:pStyle w:val="TAC"/>
              <w:rPr>
                <w:sz w:val="16"/>
                <w:szCs w:val="16"/>
                <w:lang w:eastAsia="zh-CN"/>
              </w:rPr>
            </w:pPr>
            <w:r w:rsidRPr="000F043F">
              <w:rPr>
                <w:sz w:val="16"/>
                <w:szCs w:val="16"/>
                <w:lang w:eastAsia="zh-CN"/>
              </w:rPr>
              <w:t>2023-09</w:t>
            </w:r>
          </w:p>
        </w:tc>
        <w:tc>
          <w:tcPr>
            <w:tcW w:w="800" w:type="dxa"/>
            <w:shd w:val="solid" w:color="FFFFFF" w:fill="auto"/>
          </w:tcPr>
          <w:p w14:paraId="285AACBD" w14:textId="1089701D" w:rsidR="00147D4D" w:rsidRPr="000F043F" w:rsidRDefault="00147D4D" w:rsidP="000F043F">
            <w:pPr>
              <w:pStyle w:val="TAC"/>
              <w:rPr>
                <w:sz w:val="16"/>
                <w:szCs w:val="16"/>
                <w:lang w:eastAsia="zh-CN"/>
              </w:rPr>
            </w:pPr>
            <w:r w:rsidRPr="000F043F">
              <w:rPr>
                <w:sz w:val="16"/>
                <w:szCs w:val="16"/>
                <w:lang w:eastAsia="zh-CN"/>
              </w:rPr>
              <w:t>CT#101</w:t>
            </w:r>
          </w:p>
        </w:tc>
        <w:tc>
          <w:tcPr>
            <w:tcW w:w="1046" w:type="dxa"/>
            <w:shd w:val="solid" w:color="FFFFFF" w:fill="auto"/>
          </w:tcPr>
          <w:p w14:paraId="39A1A222" w14:textId="4AF03DE6" w:rsidR="00147D4D" w:rsidRPr="000F043F" w:rsidRDefault="00147D4D" w:rsidP="000F043F">
            <w:pPr>
              <w:pStyle w:val="TAC"/>
              <w:rPr>
                <w:sz w:val="16"/>
                <w:szCs w:val="16"/>
              </w:rPr>
            </w:pPr>
            <w:r w:rsidRPr="000F043F">
              <w:rPr>
                <w:sz w:val="16"/>
                <w:szCs w:val="16"/>
              </w:rPr>
              <w:t>CP-232202</w:t>
            </w:r>
          </w:p>
        </w:tc>
        <w:tc>
          <w:tcPr>
            <w:tcW w:w="567" w:type="dxa"/>
            <w:shd w:val="solid" w:color="FFFFFF" w:fill="auto"/>
          </w:tcPr>
          <w:p w14:paraId="08D5B32B" w14:textId="6C449A00" w:rsidR="00147D4D" w:rsidRPr="000F043F" w:rsidRDefault="00147D4D" w:rsidP="000F043F">
            <w:pPr>
              <w:pStyle w:val="TAL"/>
              <w:rPr>
                <w:rFonts w:cs="Arial"/>
                <w:sz w:val="16"/>
                <w:szCs w:val="16"/>
              </w:rPr>
            </w:pPr>
            <w:r w:rsidRPr="000F043F">
              <w:rPr>
                <w:rFonts w:cs="Arial"/>
                <w:sz w:val="16"/>
                <w:szCs w:val="16"/>
              </w:rPr>
              <w:t>0390</w:t>
            </w:r>
          </w:p>
        </w:tc>
        <w:tc>
          <w:tcPr>
            <w:tcW w:w="283" w:type="dxa"/>
            <w:shd w:val="solid" w:color="FFFFFF" w:fill="auto"/>
          </w:tcPr>
          <w:p w14:paraId="094730AC" w14:textId="6AD54134" w:rsidR="00147D4D" w:rsidRPr="000F043F" w:rsidRDefault="00147D4D" w:rsidP="000F043F">
            <w:pPr>
              <w:pStyle w:val="TAR"/>
              <w:rPr>
                <w:rFonts w:cs="Arial"/>
                <w:sz w:val="16"/>
                <w:szCs w:val="16"/>
              </w:rPr>
            </w:pPr>
            <w:r w:rsidRPr="000F043F">
              <w:rPr>
                <w:rFonts w:cs="Arial"/>
                <w:sz w:val="16"/>
                <w:szCs w:val="16"/>
              </w:rPr>
              <w:t>2</w:t>
            </w:r>
          </w:p>
        </w:tc>
        <w:tc>
          <w:tcPr>
            <w:tcW w:w="284" w:type="dxa"/>
            <w:shd w:val="solid" w:color="FFFFFF" w:fill="auto"/>
          </w:tcPr>
          <w:p w14:paraId="0B22E4DE" w14:textId="57362906" w:rsidR="00147D4D" w:rsidRPr="000F043F" w:rsidRDefault="00147D4D" w:rsidP="000F043F">
            <w:pPr>
              <w:pStyle w:val="TAC"/>
              <w:rPr>
                <w:rFonts w:cs="Arial"/>
                <w:sz w:val="16"/>
                <w:szCs w:val="16"/>
              </w:rPr>
            </w:pPr>
            <w:r w:rsidRPr="000F043F">
              <w:rPr>
                <w:rFonts w:cs="Arial"/>
                <w:sz w:val="16"/>
                <w:szCs w:val="16"/>
              </w:rPr>
              <w:t>F</w:t>
            </w:r>
          </w:p>
        </w:tc>
        <w:tc>
          <w:tcPr>
            <w:tcW w:w="5151" w:type="dxa"/>
            <w:shd w:val="solid" w:color="FFFFFF" w:fill="auto"/>
          </w:tcPr>
          <w:p w14:paraId="54B2DCD5" w14:textId="051E3097" w:rsidR="00147D4D" w:rsidRPr="000F043F" w:rsidRDefault="00147D4D" w:rsidP="000F043F">
            <w:pPr>
              <w:pStyle w:val="TAL"/>
              <w:rPr>
                <w:rFonts w:cs="Arial"/>
                <w:sz w:val="16"/>
                <w:szCs w:val="16"/>
              </w:rPr>
            </w:pPr>
            <w:r w:rsidRPr="000F043F">
              <w:rPr>
                <w:rFonts w:cs="Arial"/>
                <w:sz w:val="16"/>
                <w:szCs w:val="16"/>
              </w:rPr>
              <w:t>Provisioning DNN for emergency and non-emergency services</w:t>
            </w:r>
          </w:p>
        </w:tc>
        <w:tc>
          <w:tcPr>
            <w:tcW w:w="708" w:type="dxa"/>
            <w:shd w:val="solid" w:color="FFFFFF" w:fill="auto"/>
          </w:tcPr>
          <w:p w14:paraId="6CCEBC74" w14:textId="6C78FE30" w:rsidR="00147D4D" w:rsidRPr="000F043F" w:rsidRDefault="00147D4D" w:rsidP="000F043F">
            <w:pPr>
              <w:pStyle w:val="TAC"/>
              <w:rPr>
                <w:rFonts w:cs="Arial"/>
                <w:sz w:val="16"/>
                <w:szCs w:val="16"/>
                <w:lang w:eastAsia="zh-CN"/>
              </w:rPr>
            </w:pPr>
            <w:r w:rsidRPr="000F043F">
              <w:rPr>
                <w:rFonts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0F043F" w:rsidRDefault="0007641C" w:rsidP="000F043F">
            <w:pPr>
              <w:pStyle w:val="TAC"/>
              <w:rPr>
                <w:sz w:val="16"/>
                <w:szCs w:val="16"/>
                <w:lang w:eastAsia="zh-CN"/>
              </w:rPr>
            </w:pPr>
            <w:r w:rsidRPr="000F043F">
              <w:rPr>
                <w:sz w:val="16"/>
                <w:szCs w:val="16"/>
                <w:lang w:eastAsia="zh-CN"/>
              </w:rPr>
              <w:t>2023-09</w:t>
            </w:r>
          </w:p>
        </w:tc>
        <w:tc>
          <w:tcPr>
            <w:tcW w:w="800" w:type="dxa"/>
            <w:shd w:val="solid" w:color="FFFFFF" w:fill="auto"/>
          </w:tcPr>
          <w:p w14:paraId="4D86B93F" w14:textId="72340306" w:rsidR="0007641C" w:rsidRPr="000F043F" w:rsidRDefault="0007641C" w:rsidP="000F043F">
            <w:pPr>
              <w:pStyle w:val="TAC"/>
              <w:rPr>
                <w:sz w:val="16"/>
                <w:szCs w:val="16"/>
                <w:lang w:eastAsia="zh-CN"/>
              </w:rPr>
            </w:pPr>
            <w:r w:rsidRPr="000F043F">
              <w:rPr>
                <w:sz w:val="16"/>
                <w:szCs w:val="16"/>
                <w:lang w:eastAsia="zh-CN"/>
              </w:rPr>
              <w:t>CT#101</w:t>
            </w:r>
          </w:p>
        </w:tc>
        <w:tc>
          <w:tcPr>
            <w:tcW w:w="1046" w:type="dxa"/>
            <w:shd w:val="solid" w:color="FFFFFF" w:fill="auto"/>
          </w:tcPr>
          <w:p w14:paraId="447D9382" w14:textId="0D5B3C93" w:rsidR="0007641C" w:rsidRPr="000F043F" w:rsidRDefault="0007641C" w:rsidP="000F043F">
            <w:pPr>
              <w:pStyle w:val="TAC"/>
              <w:rPr>
                <w:sz w:val="16"/>
                <w:szCs w:val="16"/>
              </w:rPr>
            </w:pPr>
            <w:r w:rsidRPr="000F043F">
              <w:rPr>
                <w:sz w:val="16"/>
                <w:szCs w:val="16"/>
              </w:rPr>
              <w:t>CP-232195</w:t>
            </w:r>
          </w:p>
        </w:tc>
        <w:tc>
          <w:tcPr>
            <w:tcW w:w="567" w:type="dxa"/>
            <w:shd w:val="solid" w:color="FFFFFF" w:fill="auto"/>
          </w:tcPr>
          <w:p w14:paraId="2090B21A" w14:textId="341C3209" w:rsidR="0007641C" w:rsidRPr="000F043F" w:rsidRDefault="0007641C" w:rsidP="000F043F">
            <w:pPr>
              <w:pStyle w:val="TAL"/>
              <w:rPr>
                <w:rFonts w:cs="Arial"/>
                <w:sz w:val="16"/>
                <w:szCs w:val="16"/>
              </w:rPr>
            </w:pPr>
            <w:r w:rsidRPr="000F043F">
              <w:rPr>
                <w:rFonts w:cs="Arial"/>
                <w:sz w:val="16"/>
                <w:szCs w:val="16"/>
              </w:rPr>
              <w:t>0392</w:t>
            </w:r>
          </w:p>
        </w:tc>
        <w:tc>
          <w:tcPr>
            <w:tcW w:w="283" w:type="dxa"/>
            <w:shd w:val="solid" w:color="FFFFFF" w:fill="auto"/>
          </w:tcPr>
          <w:p w14:paraId="6A0D5B0C" w14:textId="133DAAD5" w:rsidR="0007641C" w:rsidRPr="000F043F" w:rsidRDefault="0007641C" w:rsidP="000F043F">
            <w:pPr>
              <w:pStyle w:val="TAR"/>
              <w:rPr>
                <w:rFonts w:cs="Arial"/>
                <w:sz w:val="16"/>
                <w:szCs w:val="16"/>
              </w:rPr>
            </w:pPr>
            <w:r w:rsidRPr="000F043F">
              <w:rPr>
                <w:rFonts w:cs="Arial"/>
                <w:sz w:val="16"/>
                <w:szCs w:val="16"/>
              </w:rPr>
              <w:t>2</w:t>
            </w:r>
          </w:p>
        </w:tc>
        <w:tc>
          <w:tcPr>
            <w:tcW w:w="284" w:type="dxa"/>
            <w:shd w:val="solid" w:color="FFFFFF" w:fill="auto"/>
          </w:tcPr>
          <w:p w14:paraId="1D6ABFC4" w14:textId="14F0FEA2" w:rsidR="0007641C" w:rsidRPr="000F043F" w:rsidRDefault="0007641C" w:rsidP="000F043F">
            <w:pPr>
              <w:pStyle w:val="TAC"/>
              <w:rPr>
                <w:rFonts w:cs="Arial"/>
                <w:sz w:val="16"/>
                <w:szCs w:val="16"/>
              </w:rPr>
            </w:pPr>
            <w:r w:rsidRPr="000F043F">
              <w:rPr>
                <w:rFonts w:cs="Arial"/>
                <w:sz w:val="16"/>
                <w:szCs w:val="16"/>
              </w:rPr>
              <w:t>F</w:t>
            </w:r>
          </w:p>
        </w:tc>
        <w:tc>
          <w:tcPr>
            <w:tcW w:w="5151" w:type="dxa"/>
            <w:shd w:val="solid" w:color="FFFFFF" w:fill="auto"/>
          </w:tcPr>
          <w:p w14:paraId="234B84F7" w14:textId="56C2E142" w:rsidR="0007641C" w:rsidRPr="000F043F" w:rsidRDefault="0007641C" w:rsidP="000F043F">
            <w:pPr>
              <w:pStyle w:val="TAL"/>
              <w:rPr>
                <w:rFonts w:cs="Arial"/>
                <w:sz w:val="16"/>
                <w:szCs w:val="16"/>
              </w:rPr>
            </w:pPr>
            <w:r w:rsidRPr="000F043F">
              <w:rPr>
                <w:rFonts w:cs="Arial"/>
                <w:sz w:val="16"/>
                <w:szCs w:val="16"/>
              </w:rPr>
              <w:t>Using the VPLMN IDs to obtain discovery security parameters</w:t>
            </w:r>
          </w:p>
        </w:tc>
        <w:tc>
          <w:tcPr>
            <w:tcW w:w="708" w:type="dxa"/>
            <w:shd w:val="solid" w:color="FFFFFF" w:fill="auto"/>
          </w:tcPr>
          <w:p w14:paraId="2338CB81" w14:textId="608FAC06" w:rsidR="0007641C" w:rsidRPr="000F043F" w:rsidRDefault="0007641C" w:rsidP="000F043F">
            <w:pPr>
              <w:pStyle w:val="TAC"/>
              <w:rPr>
                <w:rFonts w:cs="Arial"/>
                <w:sz w:val="16"/>
                <w:szCs w:val="16"/>
                <w:lang w:eastAsia="zh-CN"/>
              </w:rPr>
            </w:pPr>
            <w:r w:rsidRPr="000F043F">
              <w:rPr>
                <w:rFonts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0F043F" w:rsidRDefault="008A6E1F" w:rsidP="000F043F">
            <w:pPr>
              <w:pStyle w:val="TAC"/>
              <w:rPr>
                <w:sz w:val="16"/>
                <w:szCs w:val="16"/>
                <w:lang w:eastAsia="zh-CN"/>
              </w:rPr>
            </w:pPr>
            <w:r w:rsidRPr="000F043F">
              <w:rPr>
                <w:sz w:val="16"/>
                <w:szCs w:val="16"/>
                <w:lang w:eastAsia="zh-CN"/>
              </w:rPr>
              <w:t>2023-09</w:t>
            </w:r>
          </w:p>
        </w:tc>
        <w:tc>
          <w:tcPr>
            <w:tcW w:w="800" w:type="dxa"/>
            <w:shd w:val="solid" w:color="FFFFFF" w:fill="auto"/>
          </w:tcPr>
          <w:p w14:paraId="641316E6" w14:textId="60EC6C1A" w:rsidR="008A6E1F" w:rsidRPr="000F043F" w:rsidRDefault="008A6E1F" w:rsidP="000F043F">
            <w:pPr>
              <w:pStyle w:val="TAC"/>
              <w:rPr>
                <w:sz w:val="16"/>
                <w:szCs w:val="16"/>
                <w:lang w:eastAsia="zh-CN"/>
              </w:rPr>
            </w:pPr>
            <w:r w:rsidRPr="000F043F">
              <w:rPr>
                <w:sz w:val="16"/>
                <w:szCs w:val="16"/>
                <w:lang w:eastAsia="zh-CN"/>
              </w:rPr>
              <w:t>CT#101</w:t>
            </w:r>
          </w:p>
        </w:tc>
        <w:tc>
          <w:tcPr>
            <w:tcW w:w="1046" w:type="dxa"/>
            <w:shd w:val="solid" w:color="FFFFFF" w:fill="auto"/>
          </w:tcPr>
          <w:p w14:paraId="4B626F8A" w14:textId="2479B7AD" w:rsidR="008A6E1F" w:rsidRPr="000F043F" w:rsidRDefault="008A6E1F" w:rsidP="000F043F">
            <w:pPr>
              <w:pStyle w:val="TAC"/>
              <w:rPr>
                <w:sz w:val="16"/>
                <w:szCs w:val="16"/>
              </w:rPr>
            </w:pPr>
            <w:r w:rsidRPr="000F043F">
              <w:rPr>
                <w:sz w:val="16"/>
                <w:szCs w:val="16"/>
              </w:rPr>
              <w:t>CP-232193</w:t>
            </w:r>
          </w:p>
        </w:tc>
        <w:tc>
          <w:tcPr>
            <w:tcW w:w="567" w:type="dxa"/>
            <w:shd w:val="solid" w:color="FFFFFF" w:fill="auto"/>
          </w:tcPr>
          <w:p w14:paraId="1A5DCFE3" w14:textId="5385BEF3" w:rsidR="008A6E1F" w:rsidRPr="000F043F" w:rsidRDefault="008A6E1F" w:rsidP="000F043F">
            <w:pPr>
              <w:pStyle w:val="TAL"/>
              <w:rPr>
                <w:rFonts w:cs="Arial"/>
                <w:sz w:val="16"/>
                <w:szCs w:val="16"/>
              </w:rPr>
            </w:pPr>
            <w:r w:rsidRPr="000F043F">
              <w:rPr>
                <w:rFonts w:cs="Arial"/>
                <w:sz w:val="16"/>
                <w:szCs w:val="16"/>
              </w:rPr>
              <w:t>0385</w:t>
            </w:r>
          </w:p>
        </w:tc>
        <w:tc>
          <w:tcPr>
            <w:tcW w:w="283" w:type="dxa"/>
            <w:shd w:val="solid" w:color="FFFFFF" w:fill="auto"/>
          </w:tcPr>
          <w:p w14:paraId="1BFCE746" w14:textId="5F0C75EE" w:rsidR="008A6E1F" w:rsidRPr="000F043F" w:rsidRDefault="008A6E1F" w:rsidP="000F043F">
            <w:pPr>
              <w:pStyle w:val="TAR"/>
              <w:rPr>
                <w:rFonts w:cs="Arial"/>
                <w:sz w:val="16"/>
                <w:szCs w:val="16"/>
              </w:rPr>
            </w:pPr>
            <w:r w:rsidRPr="000F043F">
              <w:rPr>
                <w:rFonts w:cs="Arial"/>
                <w:sz w:val="16"/>
                <w:szCs w:val="16"/>
              </w:rPr>
              <w:t>2</w:t>
            </w:r>
          </w:p>
        </w:tc>
        <w:tc>
          <w:tcPr>
            <w:tcW w:w="284" w:type="dxa"/>
            <w:shd w:val="solid" w:color="FFFFFF" w:fill="auto"/>
          </w:tcPr>
          <w:p w14:paraId="5041178F" w14:textId="51F6F8EA" w:rsidR="008A6E1F" w:rsidRPr="000F043F" w:rsidRDefault="008A6E1F" w:rsidP="000F043F">
            <w:pPr>
              <w:pStyle w:val="TAC"/>
              <w:rPr>
                <w:rFonts w:cs="Arial"/>
                <w:sz w:val="16"/>
                <w:szCs w:val="16"/>
              </w:rPr>
            </w:pPr>
            <w:r w:rsidRPr="000F043F">
              <w:rPr>
                <w:rFonts w:cs="Arial"/>
                <w:sz w:val="16"/>
                <w:szCs w:val="16"/>
              </w:rPr>
              <w:t>F</w:t>
            </w:r>
          </w:p>
        </w:tc>
        <w:tc>
          <w:tcPr>
            <w:tcW w:w="5151" w:type="dxa"/>
            <w:shd w:val="solid" w:color="FFFFFF" w:fill="auto"/>
          </w:tcPr>
          <w:p w14:paraId="6C31AC74" w14:textId="50748EF4" w:rsidR="008A6E1F" w:rsidRPr="000F043F" w:rsidRDefault="008A6E1F" w:rsidP="000F043F">
            <w:pPr>
              <w:pStyle w:val="TAL"/>
              <w:rPr>
                <w:rFonts w:cs="Arial"/>
                <w:sz w:val="16"/>
                <w:szCs w:val="16"/>
              </w:rPr>
            </w:pPr>
            <w:r w:rsidRPr="000F043F">
              <w:rPr>
                <w:rFonts w:cs="Arial"/>
                <w:sz w:val="16"/>
                <w:szCs w:val="16"/>
              </w:rPr>
              <w:t>Distinguish L3 and L2 for negotiated relay reselection</w:t>
            </w:r>
          </w:p>
        </w:tc>
        <w:tc>
          <w:tcPr>
            <w:tcW w:w="708" w:type="dxa"/>
            <w:shd w:val="solid" w:color="FFFFFF" w:fill="auto"/>
          </w:tcPr>
          <w:p w14:paraId="48B1C05F" w14:textId="6802778F" w:rsidR="008A6E1F" w:rsidRPr="000F043F" w:rsidRDefault="008A6E1F" w:rsidP="000F043F">
            <w:pPr>
              <w:pStyle w:val="TAC"/>
              <w:rPr>
                <w:rFonts w:cs="Arial"/>
                <w:sz w:val="16"/>
                <w:szCs w:val="16"/>
                <w:lang w:eastAsia="zh-CN"/>
              </w:rPr>
            </w:pPr>
            <w:r w:rsidRPr="000F043F">
              <w:rPr>
                <w:rFonts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0F043F" w:rsidRDefault="005D5AB0" w:rsidP="000F043F">
            <w:pPr>
              <w:pStyle w:val="TAC"/>
              <w:rPr>
                <w:sz w:val="16"/>
                <w:szCs w:val="16"/>
                <w:lang w:eastAsia="zh-CN"/>
              </w:rPr>
            </w:pPr>
            <w:r w:rsidRPr="000F043F">
              <w:rPr>
                <w:sz w:val="16"/>
                <w:szCs w:val="16"/>
                <w:lang w:eastAsia="zh-CN"/>
              </w:rPr>
              <w:t>2023-09</w:t>
            </w:r>
          </w:p>
        </w:tc>
        <w:tc>
          <w:tcPr>
            <w:tcW w:w="800" w:type="dxa"/>
            <w:shd w:val="solid" w:color="FFFFFF" w:fill="auto"/>
          </w:tcPr>
          <w:p w14:paraId="0C728BAD" w14:textId="52BFCDE8" w:rsidR="005D5AB0" w:rsidRPr="000F043F" w:rsidRDefault="005D5AB0" w:rsidP="000F043F">
            <w:pPr>
              <w:pStyle w:val="TAC"/>
              <w:rPr>
                <w:sz w:val="16"/>
                <w:szCs w:val="16"/>
                <w:lang w:eastAsia="zh-CN"/>
              </w:rPr>
            </w:pPr>
            <w:r w:rsidRPr="000F043F">
              <w:rPr>
                <w:sz w:val="16"/>
                <w:szCs w:val="16"/>
                <w:lang w:eastAsia="zh-CN"/>
              </w:rPr>
              <w:t>CT#101</w:t>
            </w:r>
          </w:p>
        </w:tc>
        <w:tc>
          <w:tcPr>
            <w:tcW w:w="1046" w:type="dxa"/>
            <w:shd w:val="solid" w:color="FFFFFF" w:fill="auto"/>
          </w:tcPr>
          <w:p w14:paraId="21651596" w14:textId="490E19AE" w:rsidR="005D5AB0" w:rsidRPr="000F043F" w:rsidRDefault="005D5AB0" w:rsidP="000F043F">
            <w:pPr>
              <w:pStyle w:val="TAC"/>
              <w:rPr>
                <w:sz w:val="16"/>
                <w:szCs w:val="16"/>
              </w:rPr>
            </w:pPr>
            <w:r w:rsidRPr="000F043F">
              <w:rPr>
                <w:sz w:val="16"/>
                <w:szCs w:val="16"/>
              </w:rPr>
              <w:t>CP-232194</w:t>
            </w:r>
          </w:p>
        </w:tc>
        <w:tc>
          <w:tcPr>
            <w:tcW w:w="567" w:type="dxa"/>
            <w:shd w:val="solid" w:color="FFFFFF" w:fill="auto"/>
          </w:tcPr>
          <w:p w14:paraId="3DF9D5A3" w14:textId="27D39FF6" w:rsidR="005D5AB0" w:rsidRPr="000F043F" w:rsidRDefault="005D5AB0" w:rsidP="000F043F">
            <w:pPr>
              <w:pStyle w:val="TAL"/>
              <w:rPr>
                <w:rFonts w:cs="Arial"/>
                <w:sz w:val="16"/>
                <w:szCs w:val="16"/>
              </w:rPr>
            </w:pPr>
            <w:r w:rsidRPr="000F043F">
              <w:rPr>
                <w:rFonts w:cs="Arial"/>
                <w:sz w:val="16"/>
                <w:szCs w:val="16"/>
              </w:rPr>
              <w:t>0410</w:t>
            </w:r>
          </w:p>
        </w:tc>
        <w:tc>
          <w:tcPr>
            <w:tcW w:w="283" w:type="dxa"/>
            <w:shd w:val="solid" w:color="FFFFFF" w:fill="auto"/>
          </w:tcPr>
          <w:p w14:paraId="3485A642" w14:textId="7F187D96" w:rsidR="005D5AB0" w:rsidRPr="000F043F" w:rsidRDefault="005D5AB0" w:rsidP="000F043F">
            <w:pPr>
              <w:pStyle w:val="TAR"/>
              <w:rPr>
                <w:rFonts w:cs="Arial"/>
                <w:sz w:val="16"/>
                <w:szCs w:val="16"/>
              </w:rPr>
            </w:pPr>
            <w:r w:rsidRPr="000F043F">
              <w:rPr>
                <w:rFonts w:cs="Arial"/>
                <w:sz w:val="16"/>
                <w:szCs w:val="16"/>
              </w:rPr>
              <w:t>2</w:t>
            </w:r>
          </w:p>
        </w:tc>
        <w:tc>
          <w:tcPr>
            <w:tcW w:w="284" w:type="dxa"/>
            <w:shd w:val="solid" w:color="FFFFFF" w:fill="auto"/>
          </w:tcPr>
          <w:p w14:paraId="0647F5DE" w14:textId="5DBDE8FE" w:rsidR="005D5AB0" w:rsidRPr="000F043F" w:rsidRDefault="005D5AB0" w:rsidP="000F043F">
            <w:pPr>
              <w:pStyle w:val="TAC"/>
              <w:rPr>
                <w:rFonts w:cs="Arial"/>
                <w:sz w:val="16"/>
                <w:szCs w:val="16"/>
              </w:rPr>
            </w:pPr>
            <w:r w:rsidRPr="000F043F">
              <w:rPr>
                <w:rFonts w:cs="Arial"/>
                <w:sz w:val="16"/>
                <w:szCs w:val="16"/>
              </w:rPr>
              <w:t>F</w:t>
            </w:r>
          </w:p>
        </w:tc>
        <w:tc>
          <w:tcPr>
            <w:tcW w:w="5151" w:type="dxa"/>
            <w:shd w:val="solid" w:color="FFFFFF" w:fill="auto"/>
          </w:tcPr>
          <w:p w14:paraId="11AFE87E" w14:textId="769D3B6E" w:rsidR="005D5AB0" w:rsidRPr="000F043F" w:rsidRDefault="005D5AB0" w:rsidP="000F043F">
            <w:pPr>
              <w:pStyle w:val="TAL"/>
              <w:rPr>
                <w:rFonts w:cs="Arial"/>
                <w:sz w:val="16"/>
                <w:szCs w:val="16"/>
              </w:rPr>
            </w:pPr>
            <w:r w:rsidRPr="000F043F">
              <w:rPr>
                <w:rFonts w:cs="Arial"/>
                <w:sz w:val="16"/>
                <w:szCs w:val="16"/>
              </w:rPr>
              <w:t>EN clean-up on notifying the peer 5G ProSe layer-3 end UE</w:t>
            </w:r>
          </w:p>
        </w:tc>
        <w:tc>
          <w:tcPr>
            <w:tcW w:w="708" w:type="dxa"/>
            <w:shd w:val="solid" w:color="FFFFFF" w:fill="auto"/>
          </w:tcPr>
          <w:p w14:paraId="2476EF02" w14:textId="539CEE0A" w:rsidR="005D5AB0" w:rsidRPr="000F043F" w:rsidRDefault="005D5AB0" w:rsidP="000F043F">
            <w:pPr>
              <w:pStyle w:val="TAC"/>
              <w:rPr>
                <w:rFonts w:cs="Arial"/>
                <w:sz w:val="16"/>
                <w:szCs w:val="16"/>
                <w:lang w:eastAsia="zh-CN"/>
              </w:rPr>
            </w:pPr>
            <w:r w:rsidRPr="000F043F">
              <w:rPr>
                <w:rFonts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0F043F" w:rsidRDefault="00163EA1" w:rsidP="000F043F">
            <w:pPr>
              <w:pStyle w:val="TAC"/>
              <w:rPr>
                <w:sz w:val="16"/>
                <w:szCs w:val="16"/>
                <w:lang w:eastAsia="zh-CN"/>
              </w:rPr>
            </w:pPr>
            <w:r w:rsidRPr="000F043F">
              <w:rPr>
                <w:sz w:val="16"/>
                <w:szCs w:val="16"/>
                <w:lang w:eastAsia="zh-CN"/>
              </w:rPr>
              <w:t>2023-09</w:t>
            </w:r>
          </w:p>
        </w:tc>
        <w:tc>
          <w:tcPr>
            <w:tcW w:w="800" w:type="dxa"/>
            <w:shd w:val="solid" w:color="FFFFFF" w:fill="auto"/>
          </w:tcPr>
          <w:p w14:paraId="3CCEDFA7" w14:textId="038ABA64" w:rsidR="00163EA1" w:rsidRPr="000F043F" w:rsidRDefault="00163EA1" w:rsidP="000F043F">
            <w:pPr>
              <w:pStyle w:val="TAC"/>
              <w:rPr>
                <w:sz w:val="16"/>
                <w:szCs w:val="16"/>
                <w:lang w:eastAsia="zh-CN"/>
              </w:rPr>
            </w:pPr>
            <w:r w:rsidRPr="000F043F">
              <w:rPr>
                <w:sz w:val="16"/>
                <w:szCs w:val="16"/>
                <w:lang w:eastAsia="zh-CN"/>
              </w:rPr>
              <w:t>CT#101</w:t>
            </w:r>
          </w:p>
        </w:tc>
        <w:tc>
          <w:tcPr>
            <w:tcW w:w="1046" w:type="dxa"/>
            <w:shd w:val="solid" w:color="FFFFFF" w:fill="auto"/>
          </w:tcPr>
          <w:p w14:paraId="6766E36E" w14:textId="77230252" w:rsidR="00163EA1" w:rsidRPr="000F043F" w:rsidRDefault="00163EA1" w:rsidP="000F043F">
            <w:pPr>
              <w:pStyle w:val="TAC"/>
              <w:rPr>
                <w:sz w:val="16"/>
                <w:szCs w:val="16"/>
              </w:rPr>
            </w:pPr>
            <w:r w:rsidRPr="000F043F">
              <w:rPr>
                <w:sz w:val="16"/>
                <w:szCs w:val="16"/>
              </w:rPr>
              <w:t>CP-232194</w:t>
            </w:r>
          </w:p>
        </w:tc>
        <w:tc>
          <w:tcPr>
            <w:tcW w:w="567" w:type="dxa"/>
            <w:shd w:val="solid" w:color="FFFFFF" w:fill="auto"/>
          </w:tcPr>
          <w:p w14:paraId="712FE406" w14:textId="1B647764" w:rsidR="00163EA1" w:rsidRPr="000F043F" w:rsidRDefault="00163EA1" w:rsidP="000F043F">
            <w:pPr>
              <w:pStyle w:val="TAL"/>
              <w:rPr>
                <w:rFonts w:cs="Arial"/>
                <w:sz w:val="16"/>
                <w:szCs w:val="16"/>
              </w:rPr>
            </w:pPr>
            <w:r w:rsidRPr="000F043F">
              <w:rPr>
                <w:rFonts w:cs="Arial"/>
                <w:sz w:val="16"/>
                <w:szCs w:val="16"/>
              </w:rPr>
              <w:t>0407</w:t>
            </w:r>
          </w:p>
        </w:tc>
        <w:tc>
          <w:tcPr>
            <w:tcW w:w="283" w:type="dxa"/>
            <w:shd w:val="solid" w:color="FFFFFF" w:fill="auto"/>
          </w:tcPr>
          <w:p w14:paraId="554BBE0D" w14:textId="0AB3A730" w:rsidR="00163EA1" w:rsidRPr="000F043F" w:rsidRDefault="00163EA1" w:rsidP="000F043F">
            <w:pPr>
              <w:pStyle w:val="TAR"/>
              <w:rPr>
                <w:rFonts w:cs="Arial"/>
                <w:sz w:val="16"/>
                <w:szCs w:val="16"/>
              </w:rPr>
            </w:pPr>
            <w:r w:rsidRPr="000F043F">
              <w:rPr>
                <w:rFonts w:cs="Arial"/>
                <w:sz w:val="16"/>
                <w:szCs w:val="16"/>
              </w:rPr>
              <w:t>2</w:t>
            </w:r>
          </w:p>
        </w:tc>
        <w:tc>
          <w:tcPr>
            <w:tcW w:w="284" w:type="dxa"/>
            <w:shd w:val="solid" w:color="FFFFFF" w:fill="auto"/>
          </w:tcPr>
          <w:p w14:paraId="55C6ECEF" w14:textId="07A0956D" w:rsidR="00163EA1" w:rsidRPr="000F043F" w:rsidRDefault="00163EA1" w:rsidP="000F043F">
            <w:pPr>
              <w:pStyle w:val="TAC"/>
              <w:rPr>
                <w:rFonts w:cs="Arial"/>
                <w:sz w:val="16"/>
                <w:szCs w:val="16"/>
              </w:rPr>
            </w:pPr>
            <w:r w:rsidRPr="000F043F">
              <w:rPr>
                <w:rFonts w:cs="Arial"/>
                <w:sz w:val="16"/>
                <w:szCs w:val="16"/>
              </w:rPr>
              <w:t>F</w:t>
            </w:r>
          </w:p>
        </w:tc>
        <w:tc>
          <w:tcPr>
            <w:tcW w:w="5151" w:type="dxa"/>
            <w:shd w:val="solid" w:color="FFFFFF" w:fill="auto"/>
          </w:tcPr>
          <w:p w14:paraId="4B7C8276" w14:textId="78BA7B93" w:rsidR="00163EA1" w:rsidRPr="000F043F" w:rsidRDefault="00163EA1" w:rsidP="000F043F">
            <w:pPr>
              <w:pStyle w:val="TAL"/>
              <w:rPr>
                <w:rFonts w:cs="Arial"/>
                <w:sz w:val="16"/>
                <w:szCs w:val="16"/>
              </w:rPr>
            </w:pPr>
            <w:r w:rsidRPr="000F043F">
              <w:rPr>
                <w:rFonts w:cs="Arial"/>
                <w:sz w:val="16"/>
                <w:szCs w:val="16"/>
              </w:rPr>
              <w:t>Clarification on path switching from PC5 to Uu</w:t>
            </w:r>
          </w:p>
        </w:tc>
        <w:tc>
          <w:tcPr>
            <w:tcW w:w="708" w:type="dxa"/>
            <w:shd w:val="solid" w:color="FFFFFF" w:fill="auto"/>
          </w:tcPr>
          <w:p w14:paraId="02A5C974" w14:textId="6211603A" w:rsidR="00163EA1" w:rsidRPr="000F043F" w:rsidRDefault="00163EA1" w:rsidP="000F043F">
            <w:pPr>
              <w:pStyle w:val="TAC"/>
              <w:rPr>
                <w:rFonts w:cs="Arial"/>
                <w:sz w:val="16"/>
                <w:szCs w:val="16"/>
                <w:lang w:eastAsia="zh-CN"/>
              </w:rPr>
            </w:pPr>
            <w:r w:rsidRPr="000F043F">
              <w:rPr>
                <w:rFonts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0F043F" w:rsidRDefault="003C5441" w:rsidP="000F043F">
            <w:pPr>
              <w:pStyle w:val="TAC"/>
              <w:rPr>
                <w:sz w:val="16"/>
                <w:szCs w:val="16"/>
                <w:lang w:eastAsia="zh-CN"/>
              </w:rPr>
            </w:pPr>
            <w:r w:rsidRPr="000F043F">
              <w:rPr>
                <w:sz w:val="16"/>
                <w:szCs w:val="16"/>
                <w:lang w:eastAsia="zh-CN"/>
              </w:rPr>
              <w:t>2023-09</w:t>
            </w:r>
          </w:p>
        </w:tc>
        <w:tc>
          <w:tcPr>
            <w:tcW w:w="800" w:type="dxa"/>
            <w:shd w:val="solid" w:color="FFFFFF" w:fill="auto"/>
          </w:tcPr>
          <w:p w14:paraId="22D6CB85" w14:textId="00617FB5" w:rsidR="003C5441" w:rsidRPr="000F043F" w:rsidRDefault="003C5441" w:rsidP="000F043F">
            <w:pPr>
              <w:pStyle w:val="TAC"/>
              <w:rPr>
                <w:sz w:val="16"/>
                <w:szCs w:val="16"/>
                <w:lang w:eastAsia="zh-CN"/>
              </w:rPr>
            </w:pPr>
            <w:r w:rsidRPr="000F043F">
              <w:rPr>
                <w:sz w:val="16"/>
                <w:szCs w:val="16"/>
                <w:lang w:eastAsia="zh-CN"/>
              </w:rPr>
              <w:t>CT#101</w:t>
            </w:r>
          </w:p>
        </w:tc>
        <w:tc>
          <w:tcPr>
            <w:tcW w:w="1046" w:type="dxa"/>
            <w:shd w:val="solid" w:color="FFFFFF" w:fill="auto"/>
          </w:tcPr>
          <w:p w14:paraId="254A6E48" w14:textId="302CDC40" w:rsidR="003C5441" w:rsidRPr="000F043F" w:rsidRDefault="003C5441" w:rsidP="000F043F">
            <w:pPr>
              <w:pStyle w:val="TAC"/>
              <w:rPr>
                <w:sz w:val="16"/>
                <w:szCs w:val="16"/>
              </w:rPr>
            </w:pPr>
            <w:r w:rsidRPr="000F043F">
              <w:rPr>
                <w:sz w:val="16"/>
                <w:szCs w:val="16"/>
              </w:rPr>
              <w:t>CP-232194</w:t>
            </w:r>
          </w:p>
        </w:tc>
        <w:tc>
          <w:tcPr>
            <w:tcW w:w="567" w:type="dxa"/>
            <w:shd w:val="solid" w:color="FFFFFF" w:fill="auto"/>
          </w:tcPr>
          <w:p w14:paraId="33758624" w14:textId="5992A81A" w:rsidR="003C5441" w:rsidRPr="000F043F" w:rsidRDefault="003C5441" w:rsidP="000F043F">
            <w:pPr>
              <w:pStyle w:val="TAL"/>
              <w:rPr>
                <w:rFonts w:cs="Arial"/>
                <w:sz w:val="16"/>
                <w:szCs w:val="16"/>
              </w:rPr>
            </w:pPr>
            <w:r w:rsidRPr="000F043F">
              <w:rPr>
                <w:rFonts w:cs="Arial"/>
                <w:sz w:val="16"/>
                <w:szCs w:val="16"/>
              </w:rPr>
              <w:t>0393</w:t>
            </w:r>
          </w:p>
        </w:tc>
        <w:tc>
          <w:tcPr>
            <w:tcW w:w="283" w:type="dxa"/>
            <w:shd w:val="solid" w:color="FFFFFF" w:fill="auto"/>
          </w:tcPr>
          <w:p w14:paraId="3EA7DF95" w14:textId="5EC08CAC" w:rsidR="003C5441" w:rsidRPr="000F043F" w:rsidRDefault="003C5441" w:rsidP="000F043F">
            <w:pPr>
              <w:pStyle w:val="TAR"/>
              <w:rPr>
                <w:rFonts w:cs="Arial"/>
                <w:sz w:val="16"/>
                <w:szCs w:val="16"/>
              </w:rPr>
            </w:pPr>
            <w:r w:rsidRPr="000F043F">
              <w:rPr>
                <w:rFonts w:cs="Arial"/>
                <w:sz w:val="16"/>
                <w:szCs w:val="16"/>
              </w:rPr>
              <w:t>3</w:t>
            </w:r>
          </w:p>
        </w:tc>
        <w:tc>
          <w:tcPr>
            <w:tcW w:w="284" w:type="dxa"/>
            <w:shd w:val="solid" w:color="FFFFFF" w:fill="auto"/>
          </w:tcPr>
          <w:p w14:paraId="49391C10" w14:textId="37A168D6" w:rsidR="003C5441" w:rsidRPr="000F043F" w:rsidRDefault="003C5441" w:rsidP="000F043F">
            <w:pPr>
              <w:pStyle w:val="TAC"/>
              <w:rPr>
                <w:rFonts w:cs="Arial"/>
                <w:sz w:val="16"/>
                <w:szCs w:val="16"/>
              </w:rPr>
            </w:pPr>
            <w:r w:rsidRPr="000F043F">
              <w:rPr>
                <w:rFonts w:cs="Arial"/>
                <w:sz w:val="16"/>
                <w:szCs w:val="16"/>
              </w:rPr>
              <w:t>B</w:t>
            </w:r>
          </w:p>
        </w:tc>
        <w:tc>
          <w:tcPr>
            <w:tcW w:w="5151" w:type="dxa"/>
            <w:shd w:val="solid" w:color="FFFFFF" w:fill="auto"/>
          </w:tcPr>
          <w:p w14:paraId="2EF66FD9" w14:textId="16601B37" w:rsidR="003C5441" w:rsidRPr="000F043F" w:rsidRDefault="003C5441" w:rsidP="000F043F">
            <w:pPr>
              <w:pStyle w:val="TAL"/>
              <w:rPr>
                <w:rFonts w:cs="Arial"/>
                <w:sz w:val="16"/>
                <w:szCs w:val="16"/>
              </w:rPr>
            </w:pPr>
            <w:r w:rsidRPr="000F043F">
              <w:rPr>
                <w:rFonts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0F043F" w:rsidRDefault="003C5441" w:rsidP="000F043F">
            <w:pPr>
              <w:pStyle w:val="TAC"/>
              <w:rPr>
                <w:rFonts w:cs="Arial"/>
                <w:sz w:val="16"/>
                <w:szCs w:val="16"/>
                <w:lang w:eastAsia="zh-CN"/>
              </w:rPr>
            </w:pPr>
            <w:r w:rsidRPr="000F043F">
              <w:rPr>
                <w:rFonts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0F043F" w:rsidRDefault="00EA2EAF" w:rsidP="000F043F">
            <w:pPr>
              <w:pStyle w:val="TAC"/>
              <w:rPr>
                <w:sz w:val="16"/>
                <w:szCs w:val="16"/>
                <w:lang w:eastAsia="zh-CN"/>
              </w:rPr>
            </w:pPr>
            <w:r w:rsidRPr="000F043F">
              <w:rPr>
                <w:sz w:val="16"/>
                <w:szCs w:val="16"/>
                <w:lang w:eastAsia="zh-CN"/>
              </w:rPr>
              <w:t>2023-09</w:t>
            </w:r>
          </w:p>
        </w:tc>
        <w:tc>
          <w:tcPr>
            <w:tcW w:w="800" w:type="dxa"/>
            <w:shd w:val="solid" w:color="FFFFFF" w:fill="auto"/>
          </w:tcPr>
          <w:p w14:paraId="1378BEC6" w14:textId="315D74DA" w:rsidR="00EA2EAF" w:rsidRPr="000F043F" w:rsidRDefault="00EA2EAF" w:rsidP="000F043F">
            <w:pPr>
              <w:pStyle w:val="TAC"/>
              <w:rPr>
                <w:sz w:val="16"/>
                <w:szCs w:val="16"/>
                <w:lang w:eastAsia="zh-CN"/>
              </w:rPr>
            </w:pPr>
            <w:r w:rsidRPr="000F043F">
              <w:rPr>
                <w:sz w:val="16"/>
                <w:szCs w:val="16"/>
                <w:lang w:eastAsia="zh-CN"/>
              </w:rPr>
              <w:t>CT#101</w:t>
            </w:r>
          </w:p>
        </w:tc>
        <w:tc>
          <w:tcPr>
            <w:tcW w:w="1046" w:type="dxa"/>
            <w:shd w:val="solid" w:color="FFFFFF" w:fill="auto"/>
          </w:tcPr>
          <w:p w14:paraId="1A3B80C2" w14:textId="7995748D" w:rsidR="00EA2EAF" w:rsidRPr="000F043F" w:rsidRDefault="00EA2EAF" w:rsidP="000F043F">
            <w:pPr>
              <w:pStyle w:val="TAC"/>
              <w:rPr>
                <w:sz w:val="16"/>
                <w:szCs w:val="16"/>
              </w:rPr>
            </w:pPr>
            <w:r w:rsidRPr="000F043F">
              <w:rPr>
                <w:sz w:val="16"/>
                <w:szCs w:val="16"/>
              </w:rPr>
              <w:t>CP-232194</w:t>
            </w:r>
          </w:p>
        </w:tc>
        <w:tc>
          <w:tcPr>
            <w:tcW w:w="567" w:type="dxa"/>
            <w:shd w:val="solid" w:color="FFFFFF" w:fill="auto"/>
          </w:tcPr>
          <w:p w14:paraId="77C7493F" w14:textId="37344C39" w:rsidR="00EA2EAF" w:rsidRPr="000F043F" w:rsidRDefault="00EA2EAF" w:rsidP="000F043F">
            <w:pPr>
              <w:pStyle w:val="TAL"/>
              <w:rPr>
                <w:rFonts w:cs="Arial"/>
                <w:sz w:val="16"/>
                <w:szCs w:val="16"/>
              </w:rPr>
            </w:pPr>
            <w:r w:rsidRPr="000F043F">
              <w:rPr>
                <w:rFonts w:cs="Arial"/>
                <w:sz w:val="16"/>
                <w:szCs w:val="16"/>
              </w:rPr>
              <w:t>0401</w:t>
            </w:r>
          </w:p>
        </w:tc>
        <w:tc>
          <w:tcPr>
            <w:tcW w:w="283" w:type="dxa"/>
            <w:shd w:val="solid" w:color="FFFFFF" w:fill="auto"/>
          </w:tcPr>
          <w:p w14:paraId="3351EDA0" w14:textId="47E4E148" w:rsidR="00EA2EAF" w:rsidRPr="000F043F" w:rsidRDefault="00EA2EAF" w:rsidP="000F043F">
            <w:pPr>
              <w:pStyle w:val="TAR"/>
              <w:rPr>
                <w:rFonts w:cs="Arial"/>
                <w:sz w:val="16"/>
                <w:szCs w:val="16"/>
              </w:rPr>
            </w:pPr>
            <w:r w:rsidRPr="000F043F">
              <w:rPr>
                <w:rFonts w:cs="Arial"/>
                <w:sz w:val="16"/>
                <w:szCs w:val="16"/>
              </w:rPr>
              <w:t>2</w:t>
            </w:r>
          </w:p>
        </w:tc>
        <w:tc>
          <w:tcPr>
            <w:tcW w:w="284" w:type="dxa"/>
            <w:shd w:val="solid" w:color="FFFFFF" w:fill="auto"/>
          </w:tcPr>
          <w:p w14:paraId="6915D0CA" w14:textId="3EC1BFD9" w:rsidR="00EA2EAF" w:rsidRPr="000F043F" w:rsidRDefault="00EA2EAF" w:rsidP="000F043F">
            <w:pPr>
              <w:pStyle w:val="TAC"/>
              <w:rPr>
                <w:rFonts w:cs="Arial"/>
                <w:sz w:val="16"/>
                <w:szCs w:val="16"/>
              </w:rPr>
            </w:pPr>
            <w:r w:rsidRPr="000F043F">
              <w:rPr>
                <w:rFonts w:cs="Arial"/>
                <w:sz w:val="16"/>
                <w:szCs w:val="16"/>
              </w:rPr>
              <w:t>F</w:t>
            </w:r>
          </w:p>
        </w:tc>
        <w:tc>
          <w:tcPr>
            <w:tcW w:w="5151" w:type="dxa"/>
            <w:shd w:val="solid" w:color="FFFFFF" w:fill="auto"/>
          </w:tcPr>
          <w:p w14:paraId="04F7C208" w14:textId="051153AE" w:rsidR="00EA2EAF" w:rsidRPr="000F043F" w:rsidRDefault="00EA2EAF" w:rsidP="000F043F">
            <w:pPr>
              <w:pStyle w:val="TAL"/>
              <w:rPr>
                <w:rFonts w:cs="Arial"/>
                <w:sz w:val="16"/>
                <w:szCs w:val="16"/>
              </w:rPr>
            </w:pPr>
            <w:r w:rsidRPr="000F043F">
              <w:rPr>
                <w:rFonts w:cs="Arial"/>
                <w:sz w:val="16"/>
                <w:szCs w:val="16"/>
              </w:rPr>
              <w:t>Clarification on procedures for Ethernet traffic</w:t>
            </w:r>
          </w:p>
        </w:tc>
        <w:tc>
          <w:tcPr>
            <w:tcW w:w="708" w:type="dxa"/>
            <w:shd w:val="solid" w:color="FFFFFF" w:fill="auto"/>
          </w:tcPr>
          <w:p w14:paraId="2FDB6EEB" w14:textId="76CD36D5" w:rsidR="00EA2EAF" w:rsidRPr="000F043F" w:rsidRDefault="00EA2EAF" w:rsidP="000F043F">
            <w:pPr>
              <w:pStyle w:val="TAC"/>
              <w:rPr>
                <w:rFonts w:cs="Arial"/>
                <w:sz w:val="16"/>
                <w:szCs w:val="16"/>
                <w:lang w:eastAsia="zh-CN"/>
              </w:rPr>
            </w:pPr>
            <w:r w:rsidRPr="000F043F">
              <w:rPr>
                <w:rFonts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0F043F" w:rsidRDefault="00DF4855" w:rsidP="000F043F">
            <w:pPr>
              <w:pStyle w:val="TAC"/>
              <w:rPr>
                <w:sz w:val="16"/>
                <w:szCs w:val="16"/>
                <w:lang w:eastAsia="zh-CN"/>
              </w:rPr>
            </w:pPr>
            <w:r w:rsidRPr="000F043F">
              <w:rPr>
                <w:sz w:val="16"/>
                <w:szCs w:val="16"/>
                <w:lang w:eastAsia="zh-CN"/>
              </w:rPr>
              <w:t>2023-09</w:t>
            </w:r>
          </w:p>
        </w:tc>
        <w:tc>
          <w:tcPr>
            <w:tcW w:w="800" w:type="dxa"/>
            <w:shd w:val="solid" w:color="FFFFFF" w:fill="auto"/>
          </w:tcPr>
          <w:p w14:paraId="42A66A7A" w14:textId="735A88AB" w:rsidR="00DF4855" w:rsidRPr="000F043F" w:rsidRDefault="00DF4855" w:rsidP="000F043F">
            <w:pPr>
              <w:pStyle w:val="TAC"/>
              <w:rPr>
                <w:sz w:val="16"/>
                <w:szCs w:val="16"/>
                <w:lang w:eastAsia="zh-CN"/>
              </w:rPr>
            </w:pPr>
            <w:r w:rsidRPr="000F043F">
              <w:rPr>
                <w:sz w:val="16"/>
                <w:szCs w:val="16"/>
                <w:lang w:eastAsia="zh-CN"/>
              </w:rPr>
              <w:t>CT#101</w:t>
            </w:r>
          </w:p>
        </w:tc>
        <w:tc>
          <w:tcPr>
            <w:tcW w:w="1046" w:type="dxa"/>
            <w:shd w:val="solid" w:color="FFFFFF" w:fill="auto"/>
          </w:tcPr>
          <w:p w14:paraId="054F92DB" w14:textId="37CEEAB6" w:rsidR="00DF4855" w:rsidRPr="000F043F" w:rsidRDefault="00DF4855" w:rsidP="000F043F">
            <w:pPr>
              <w:pStyle w:val="TAC"/>
              <w:rPr>
                <w:sz w:val="16"/>
                <w:szCs w:val="16"/>
              </w:rPr>
            </w:pPr>
            <w:r w:rsidRPr="000F043F">
              <w:rPr>
                <w:sz w:val="16"/>
                <w:szCs w:val="16"/>
              </w:rPr>
              <w:t>CP-232194</w:t>
            </w:r>
          </w:p>
        </w:tc>
        <w:tc>
          <w:tcPr>
            <w:tcW w:w="567" w:type="dxa"/>
            <w:shd w:val="solid" w:color="FFFFFF" w:fill="auto"/>
          </w:tcPr>
          <w:p w14:paraId="58C18871" w14:textId="286DEC34" w:rsidR="00DF4855" w:rsidRPr="000F043F" w:rsidRDefault="00DF4855" w:rsidP="000F043F">
            <w:pPr>
              <w:pStyle w:val="TAL"/>
              <w:rPr>
                <w:rFonts w:cs="Arial"/>
                <w:sz w:val="16"/>
                <w:szCs w:val="16"/>
              </w:rPr>
            </w:pPr>
            <w:r w:rsidRPr="000F043F">
              <w:rPr>
                <w:rFonts w:cs="Arial"/>
                <w:sz w:val="16"/>
                <w:szCs w:val="16"/>
              </w:rPr>
              <w:t>0386</w:t>
            </w:r>
          </w:p>
        </w:tc>
        <w:tc>
          <w:tcPr>
            <w:tcW w:w="283" w:type="dxa"/>
            <w:shd w:val="solid" w:color="FFFFFF" w:fill="auto"/>
          </w:tcPr>
          <w:p w14:paraId="139C2953" w14:textId="7B11FD09" w:rsidR="00DF4855" w:rsidRPr="000F043F" w:rsidRDefault="00DF4855" w:rsidP="000F043F">
            <w:pPr>
              <w:pStyle w:val="TAR"/>
              <w:rPr>
                <w:rFonts w:cs="Arial"/>
                <w:sz w:val="16"/>
                <w:szCs w:val="16"/>
              </w:rPr>
            </w:pPr>
            <w:r w:rsidRPr="000F043F">
              <w:rPr>
                <w:rFonts w:cs="Arial"/>
                <w:sz w:val="16"/>
                <w:szCs w:val="16"/>
              </w:rPr>
              <w:t>2</w:t>
            </w:r>
          </w:p>
        </w:tc>
        <w:tc>
          <w:tcPr>
            <w:tcW w:w="284" w:type="dxa"/>
            <w:shd w:val="solid" w:color="FFFFFF" w:fill="auto"/>
          </w:tcPr>
          <w:p w14:paraId="68EA198F" w14:textId="39940ED0" w:rsidR="00DF4855" w:rsidRPr="000F043F" w:rsidRDefault="00DF4855" w:rsidP="000F043F">
            <w:pPr>
              <w:pStyle w:val="TAC"/>
              <w:rPr>
                <w:rFonts w:cs="Arial"/>
                <w:sz w:val="16"/>
                <w:szCs w:val="16"/>
              </w:rPr>
            </w:pPr>
            <w:r w:rsidRPr="000F043F">
              <w:rPr>
                <w:rFonts w:cs="Arial"/>
                <w:sz w:val="16"/>
                <w:szCs w:val="16"/>
              </w:rPr>
              <w:t>F</w:t>
            </w:r>
          </w:p>
        </w:tc>
        <w:tc>
          <w:tcPr>
            <w:tcW w:w="5151" w:type="dxa"/>
            <w:shd w:val="solid" w:color="FFFFFF" w:fill="auto"/>
          </w:tcPr>
          <w:p w14:paraId="77E37CEE" w14:textId="768A25D0" w:rsidR="00DF4855" w:rsidRPr="000F043F" w:rsidRDefault="00DF4855" w:rsidP="000F043F">
            <w:pPr>
              <w:pStyle w:val="TAL"/>
              <w:rPr>
                <w:rFonts w:cs="Arial"/>
                <w:sz w:val="16"/>
                <w:szCs w:val="16"/>
              </w:rPr>
            </w:pPr>
            <w:r w:rsidRPr="000F043F">
              <w:rPr>
                <w:rFonts w:cs="Arial"/>
                <w:sz w:val="16"/>
                <w:szCs w:val="16"/>
              </w:rPr>
              <w:t>IE condition and definition for relay reselection</w:t>
            </w:r>
          </w:p>
        </w:tc>
        <w:tc>
          <w:tcPr>
            <w:tcW w:w="708" w:type="dxa"/>
            <w:shd w:val="solid" w:color="FFFFFF" w:fill="auto"/>
          </w:tcPr>
          <w:p w14:paraId="6D3CAB92" w14:textId="1475626F" w:rsidR="00DF4855" w:rsidRPr="000F043F" w:rsidRDefault="00DF4855" w:rsidP="000F043F">
            <w:pPr>
              <w:pStyle w:val="TAC"/>
              <w:rPr>
                <w:rFonts w:cs="Arial"/>
                <w:sz w:val="16"/>
                <w:szCs w:val="16"/>
                <w:lang w:eastAsia="zh-CN"/>
              </w:rPr>
            </w:pPr>
            <w:r w:rsidRPr="000F043F">
              <w:rPr>
                <w:rFonts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0F043F" w:rsidRDefault="00C973FF" w:rsidP="000F043F">
            <w:pPr>
              <w:pStyle w:val="TAC"/>
              <w:rPr>
                <w:sz w:val="16"/>
                <w:szCs w:val="16"/>
                <w:lang w:eastAsia="zh-CN"/>
              </w:rPr>
            </w:pPr>
            <w:r w:rsidRPr="000F043F">
              <w:rPr>
                <w:sz w:val="16"/>
                <w:szCs w:val="16"/>
                <w:lang w:eastAsia="zh-CN"/>
              </w:rPr>
              <w:t>2023-09</w:t>
            </w:r>
          </w:p>
        </w:tc>
        <w:tc>
          <w:tcPr>
            <w:tcW w:w="800" w:type="dxa"/>
            <w:shd w:val="solid" w:color="FFFFFF" w:fill="auto"/>
          </w:tcPr>
          <w:p w14:paraId="76F28838" w14:textId="2D14C420" w:rsidR="00C973FF" w:rsidRPr="000F043F" w:rsidRDefault="00C973FF" w:rsidP="000F043F">
            <w:pPr>
              <w:pStyle w:val="TAC"/>
              <w:rPr>
                <w:sz w:val="16"/>
                <w:szCs w:val="16"/>
                <w:lang w:eastAsia="zh-CN"/>
              </w:rPr>
            </w:pPr>
            <w:r w:rsidRPr="000F043F">
              <w:rPr>
                <w:sz w:val="16"/>
                <w:szCs w:val="16"/>
                <w:lang w:eastAsia="zh-CN"/>
              </w:rPr>
              <w:t>CT#101</w:t>
            </w:r>
          </w:p>
        </w:tc>
        <w:tc>
          <w:tcPr>
            <w:tcW w:w="1046" w:type="dxa"/>
            <w:shd w:val="solid" w:color="FFFFFF" w:fill="auto"/>
          </w:tcPr>
          <w:p w14:paraId="5160C128" w14:textId="3FF60D74" w:rsidR="00C973FF" w:rsidRPr="000F043F" w:rsidRDefault="00C973FF" w:rsidP="000F043F">
            <w:pPr>
              <w:pStyle w:val="TAC"/>
              <w:rPr>
                <w:sz w:val="16"/>
                <w:szCs w:val="16"/>
              </w:rPr>
            </w:pPr>
            <w:r w:rsidRPr="000F043F">
              <w:rPr>
                <w:sz w:val="16"/>
                <w:szCs w:val="16"/>
              </w:rPr>
              <w:t>CP-232196</w:t>
            </w:r>
          </w:p>
        </w:tc>
        <w:tc>
          <w:tcPr>
            <w:tcW w:w="567" w:type="dxa"/>
            <w:shd w:val="solid" w:color="FFFFFF" w:fill="auto"/>
          </w:tcPr>
          <w:p w14:paraId="07DEFC44" w14:textId="12738CD4" w:rsidR="00C973FF" w:rsidRPr="000F043F" w:rsidRDefault="00C973FF" w:rsidP="000F043F">
            <w:pPr>
              <w:pStyle w:val="TAL"/>
              <w:rPr>
                <w:rFonts w:cs="Arial"/>
                <w:sz w:val="16"/>
                <w:szCs w:val="16"/>
              </w:rPr>
            </w:pPr>
            <w:r w:rsidRPr="000F043F">
              <w:rPr>
                <w:rFonts w:cs="Arial"/>
                <w:sz w:val="16"/>
                <w:szCs w:val="16"/>
              </w:rPr>
              <w:t>0377</w:t>
            </w:r>
          </w:p>
        </w:tc>
        <w:tc>
          <w:tcPr>
            <w:tcW w:w="283" w:type="dxa"/>
            <w:shd w:val="solid" w:color="FFFFFF" w:fill="auto"/>
          </w:tcPr>
          <w:p w14:paraId="1080834A" w14:textId="53AD91A0" w:rsidR="00C973FF" w:rsidRPr="000F043F" w:rsidRDefault="00C973FF" w:rsidP="000F043F">
            <w:pPr>
              <w:pStyle w:val="TAR"/>
              <w:rPr>
                <w:rFonts w:cs="Arial"/>
                <w:sz w:val="16"/>
                <w:szCs w:val="16"/>
              </w:rPr>
            </w:pPr>
            <w:r w:rsidRPr="000F043F">
              <w:rPr>
                <w:rFonts w:cs="Arial"/>
                <w:sz w:val="16"/>
                <w:szCs w:val="16"/>
              </w:rPr>
              <w:t>2</w:t>
            </w:r>
          </w:p>
        </w:tc>
        <w:tc>
          <w:tcPr>
            <w:tcW w:w="284" w:type="dxa"/>
            <w:shd w:val="solid" w:color="FFFFFF" w:fill="auto"/>
          </w:tcPr>
          <w:p w14:paraId="2D396568" w14:textId="761E4B0E" w:rsidR="00C973FF" w:rsidRPr="000F043F" w:rsidRDefault="00C973FF" w:rsidP="000F043F">
            <w:pPr>
              <w:pStyle w:val="TAC"/>
              <w:rPr>
                <w:rFonts w:cs="Arial"/>
                <w:sz w:val="16"/>
                <w:szCs w:val="16"/>
              </w:rPr>
            </w:pPr>
            <w:r w:rsidRPr="000F043F">
              <w:rPr>
                <w:rFonts w:cs="Arial"/>
                <w:sz w:val="16"/>
                <w:szCs w:val="16"/>
              </w:rPr>
              <w:t>F</w:t>
            </w:r>
          </w:p>
        </w:tc>
        <w:tc>
          <w:tcPr>
            <w:tcW w:w="5151" w:type="dxa"/>
            <w:shd w:val="solid" w:color="FFFFFF" w:fill="auto"/>
          </w:tcPr>
          <w:p w14:paraId="0DF4111D" w14:textId="39F6C8B9" w:rsidR="00C973FF" w:rsidRPr="000F043F" w:rsidRDefault="00C973FF" w:rsidP="000F043F">
            <w:pPr>
              <w:pStyle w:val="TAL"/>
              <w:rPr>
                <w:rFonts w:cs="Arial"/>
                <w:sz w:val="16"/>
                <w:szCs w:val="16"/>
              </w:rPr>
            </w:pPr>
            <w:r w:rsidRPr="000F043F">
              <w:rPr>
                <w:rFonts w:cs="Arial"/>
                <w:sz w:val="16"/>
                <w:szCs w:val="16"/>
              </w:rPr>
              <w:t>L3 relay out of LADN service area</w:t>
            </w:r>
          </w:p>
        </w:tc>
        <w:tc>
          <w:tcPr>
            <w:tcW w:w="708" w:type="dxa"/>
            <w:shd w:val="solid" w:color="FFFFFF" w:fill="auto"/>
          </w:tcPr>
          <w:p w14:paraId="67414034" w14:textId="2C8F823A" w:rsidR="00C973FF" w:rsidRPr="000F043F" w:rsidRDefault="00C973FF" w:rsidP="000F043F">
            <w:pPr>
              <w:pStyle w:val="TAC"/>
              <w:rPr>
                <w:rFonts w:cs="Arial"/>
                <w:sz w:val="16"/>
                <w:szCs w:val="16"/>
                <w:lang w:eastAsia="zh-CN"/>
              </w:rPr>
            </w:pPr>
            <w:r w:rsidRPr="000F043F">
              <w:rPr>
                <w:rFonts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0F043F" w:rsidRDefault="00F21598" w:rsidP="000F043F">
            <w:pPr>
              <w:pStyle w:val="TAC"/>
              <w:rPr>
                <w:sz w:val="16"/>
                <w:szCs w:val="16"/>
                <w:lang w:eastAsia="zh-CN"/>
              </w:rPr>
            </w:pPr>
            <w:r w:rsidRPr="000F043F">
              <w:rPr>
                <w:sz w:val="16"/>
                <w:szCs w:val="16"/>
                <w:lang w:eastAsia="zh-CN"/>
              </w:rPr>
              <w:t>2023-12</w:t>
            </w:r>
          </w:p>
        </w:tc>
        <w:tc>
          <w:tcPr>
            <w:tcW w:w="800" w:type="dxa"/>
            <w:shd w:val="solid" w:color="FFFFFF" w:fill="auto"/>
          </w:tcPr>
          <w:p w14:paraId="7388E25C" w14:textId="6D3132E0" w:rsidR="005226CE" w:rsidRPr="000F043F" w:rsidRDefault="00F21598" w:rsidP="000F043F">
            <w:pPr>
              <w:pStyle w:val="TAC"/>
              <w:rPr>
                <w:sz w:val="16"/>
                <w:szCs w:val="16"/>
                <w:lang w:eastAsia="zh-CN"/>
              </w:rPr>
            </w:pPr>
            <w:r w:rsidRPr="000F043F">
              <w:rPr>
                <w:sz w:val="16"/>
                <w:szCs w:val="16"/>
                <w:lang w:eastAsia="zh-CN"/>
              </w:rPr>
              <w:t>CT#102</w:t>
            </w:r>
          </w:p>
        </w:tc>
        <w:tc>
          <w:tcPr>
            <w:tcW w:w="1046" w:type="dxa"/>
            <w:shd w:val="solid" w:color="FFFFFF" w:fill="auto"/>
          </w:tcPr>
          <w:p w14:paraId="6560DE74" w14:textId="48173657" w:rsidR="005226CE" w:rsidRPr="000F043F" w:rsidRDefault="00446B42" w:rsidP="000F043F">
            <w:pPr>
              <w:pStyle w:val="TAC"/>
              <w:rPr>
                <w:sz w:val="16"/>
                <w:szCs w:val="16"/>
              </w:rPr>
            </w:pPr>
            <w:r w:rsidRPr="000F043F">
              <w:rPr>
                <w:sz w:val="16"/>
                <w:szCs w:val="16"/>
              </w:rPr>
              <w:t>CP-233130</w:t>
            </w:r>
          </w:p>
        </w:tc>
        <w:tc>
          <w:tcPr>
            <w:tcW w:w="567" w:type="dxa"/>
            <w:shd w:val="solid" w:color="FFFFFF" w:fill="auto"/>
          </w:tcPr>
          <w:p w14:paraId="5042EBDF" w14:textId="1379A361" w:rsidR="005226CE" w:rsidRPr="000F043F" w:rsidRDefault="00F21598" w:rsidP="000F043F">
            <w:pPr>
              <w:pStyle w:val="TAL"/>
              <w:rPr>
                <w:rFonts w:cs="Arial"/>
                <w:sz w:val="16"/>
                <w:szCs w:val="16"/>
              </w:rPr>
            </w:pPr>
            <w:r w:rsidRPr="000F043F">
              <w:rPr>
                <w:rFonts w:cs="Arial"/>
                <w:sz w:val="16"/>
                <w:szCs w:val="16"/>
              </w:rPr>
              <w:t>0423</w:t>
            </w:r>
          </w:p>
        </w:tc>
        <w:tc>
          <w:tcPr>
            <w:tcW w:w="283" w:type="dxa"/>
            <w:shd w:val="solid" w:color="FFFFFF" w:fill="auto"/>
          </w:tcPr>
          <w:p w14:paraId="325F9AC9" w14:textId="3C7D7836" w:rsidR="005226CE" w:rsidRPr="000F043F" w:rsidRDefault="00F21598" w:rsidP="000F043F">
            <w:pPr>
              <w:pStyle w:val="TAR"/>
              <w:rPr>
                <w:rFonts w:cs="Arial"/>
                <w:sz w:val="16"/>
                <w:szCs w:val="16"/>
              </w:rPr>
            </w:pPr>
            <w:r w:rsidRPr="000F043F">
              <w:rPr>
                <w:rFonts w:cs="Arial"/>
                <w:sz w:val="16"/>
                <w:szCs w:val="16"/>
              </w:rPr>
              <w:t>-</w:t>
            </w:r>
          </w:p>
        </w:tc>
        <w:tc>
          <w:tcPr>
            <w:tcW w:w="284" w:type="dxa"/>
            <w:shd w:val="solid" w:color="FFFFFF" w:fill="auto"/>
          </w:tcPr>
          <w:p w14:paraId="18C1E385" w14:textId="34797D65" w:rsidR="005226CE" w:rsidRPr="000F043F" w:rsidRDefault="00F21598" w:rsidP="000F043F">
            <w:pPr>
              <w:pStyle w:val="TAC"/>
              <w:rPr>
                <w:rFonts w:cs="Arial"/>
                <w:sz w:val="16"/>
                <w:szCs w:val="16"/>
              </w:rPr>
            </w:pPr>
            <w:r w:rsidRPr="000F043F">
              <w:rPr>
                <w:rFonts w:cs="Arial"/>
                <w:sz w:val="16"/>
                <w:szCs w:val="16"/>
              </w:rPr>
              <w:t>F</w:t>
            </w:r>
          </w:p>
        </w:tc>
        <w:tc>
          <w:tcPr>
            <w:tcW w:w="5151" w:type="dxa"/>
            <w:shd w:val="solid" w:color="FFFFFF" w:fill="auto"/>
          </w:tcPr>
          <w:p w14:paraId="61421844" w14:textId="33CC5400" w:rsidR="005226CE" w:rsidRPr="000F043F" w:rsidRDefault="00F21598" w:rsidP="000F043F">
            <w:pPr>
              <w:pStyle w:val="TAL"/>
              <w:rPr>
                <w:rFonts w:cs="Arial"/>
                <w:sz w:val="16"/>
                <w:szCs w:val="16"/>
              </w:rPr>
            </w:pPr>
            <w:r w:rsidRPr="000F043F">
              <w:rPr>
                <w:rFonts w:cs="Arial"/>
                <w:sz w:val="16"/>
                <w:szCs w:val="16"/>
              </w:rPr>
              <w:t>Resolving ENs related to RAN</w:t>
            </w:r>
          </w:p>
        </w:tc>
        <w:tc>
          <w:tcPr>
            <w:tcW w:w="708" w:type="dxa"/>
            <w:shd w:val="solid" w:color="FFFFFF" w:fill="auto"/>
          </w:tcPr>
          <w:p w14:paraId="3FA9D653" w14:textId="40BF4257" w:rsidR="005226CE" w:rsidRPr="000F043F" w:rsidRDefault="00F21598" w:rsidP="000F043F">
            <w:pPr>
              <w:pStyle w:val="TAC"/>
              <w:rPr>
                <w:rFonts w:cs="Arial"/>
                <w:sz w:val="16"/>
                <w:szCs w:val="16"/>
                <w:lang w:eastAsia="zh-CN"/>
              </w:rPr>
            </w:pPr>
            <w:r w:rsidRPr="000F043F">
              <w:rPr>
                <w:rFonts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0F043F" w:rsidRDefault="00F75D05" w:rsidP="000F043F">
            <w:pPr>
              <w:pStyle w:val="TAC"/>
              <w:rPr>
                <w:sz w:val="16"/>
                <w:szCs w:val="16"/>
                <w:lang w:eastAsia="zh-CN"/>
              </w:rPr>
            </w:pPr>
            <w:r w:rsidRPr="000F043F">
              <w:rPr>
                <w:sz w:val="16"/>
                <w:szCs w:val="16"/>
                <w:lang w:eastAsia="zh-CN"/>
              </w:rPr>
              <w:t>2023-12</w:t>
            </w:r>
          </w:p>
        </w:tc>
        <w:tc>
          <w:tcPr>
            <w:tcW w:w="800" w:type="dxa"/>
            <w:shd w:val="solid" w:color="FFFFFF" w:fill="auto"/>
          </w:tcPr>
          <w:p w14:paraId="58077FAD" w14:textId="02B06FBC" w:rsidR="00FE6865" w:rsidRPr="000F043F" w:rsidRDefault="00F75D05" w:rsidP="000F043F">
            <w:pPr>
              <w:pStyle w:val="TAC"/>
              <w:rPr>
                <w:sz w:val="16"/>
                <w:szCs w:val="16"/>
                <w:lang w:eastAsia="zh-CN"/>
              </w:rPr>
            </w:pPr>
            <w:r w:rsidRPr="000F043F">
              <w:rPr>
                <w:sz w:val="16"/>
                <w:szCs w:val="16"/>
                <w:lang w:eastAsia="zh-CN"/>
              </w:rPr>
              <w:t>CT#102</w:t>
            </w:r>
          </w:p>
        </w:tc>
        <w:tc>
          <w:tcPr>
            <w:tcW w:w="1046" w:type="dxa"/>
            <w:shd w:val="solid" w:color="FFFFFF" w:fill="auto"/>
          </w:tcPr>
          <w:p w14:paraId="32B9E45E" w14:textId="71CD8350" w:rsidR="00FE6865" w:rsidRPr="000F043F" w:rsidRDefault="00DE47FB" w:rsidP="000F043F">
            <w:pPr>
              <w:pStyle w:val="TAC"/>
              <w:rPr>
                <w:sz w:val="16"/>
                <w:szCs w:val="16"/>
              </w:rPr>
            </w:pPr>
            <w:r w:rsidRPr="000F043F">
              <w:rPr>
                <w:sz w:val="16"/>
                <w:szCs w:val="16"/>
              </w:rPr>
              <w:t>CP-233129</w:t>
            </w:r>
          </w:p>
        </w:tc>
        <w:tc>
          <w:tcPr>
            <w:tcW w:w="567" w:type="dxa"/>
            <w:shd w:val="solid" w:color="FFFFFF" w:fill="auto"/>
          </w:tcPr>
          <w:p w14:paraId="207ABFCB" w14:textId="45BB3A91" w:rsidR="00FE6865" w:rsidRPr="000F043F" w:rsidRDefault="00F75D05" w:rsidP="000F043F">
            <w:pPr>
              <w:pStyle w:val="TAL"/>
              <w:rPr>
                <w:rFonts w:cs="Arial"/>
                <w:sz w:val="16"/>
                <w:szCs w:val="16"/>
              </w:rPr>
            </w:pPr>
            <w:r w:rsidRPr="000F043F">
              <w:rPr>
                <w:rFonts w:cs="Arial"/>
                <w:sz w:val="16"/>
                <w:szCs w:val="16"/>
              </w:rPr>
              <w:t>0425</w:t>
            </w:r>
          </w:p>
        </w:tc>
        <w:tc>
          <w:tcPr>
            <w:tcW w:w="283" w:type="dxa"/>
            <w:shd w:val="solid" w:color="FFFFFF" w:fill="auto"/>
          </w:tcPr>
          <w:p w14:paraId="201C99D4" w14:textId="3AC29A28" w:rsidR="00FE6865" w:rsidRPr="000F043F" w:rsidRDefault="00F75D05" w:rsidP="000F043F">
            <w:pPr>
              <w:pStyle w:val="TAR"/>
              <w:rPr>
                <w:rFonts w:cs="Arial"/>
                <w:sz w:val="16"/>
                <w:szCs w:val="16"/>
              </w:rPr>
            </w:pPr>
            <w:r w:rsidRPr="000F043F">
              <w:rPr>
                <w:rFonts w:cs="Arial"/>
                <w:sz w:val="16"/>
                <w:szCs w:val="16"/>
              </w:rPr>
              <w:t>-</w:t>
            </w:r>
          </w:p>
        </w:tc>
        <w:tc>
          <w:tcPr>
            <w:tcW w:w="284" w:type="dxa"/>
            <w:shd w:val="solid" w:color="FFFFFF" w:fill="auto"/>
          </w:tcPr>
          <w:p w14:paraId="04460DA5" w14:textId="56A0B3F7" w:rsidR="00FE6865" w:rsidRPr="000F043F" w:rsidRDefault="00F75D05" w:rsidP="000F043F">
            <w:pPr>
              <w:pStyle w:val="TAC"/>
              <w:rPr>
                <w:rFonts w:cs="Arial"/>
                <w:sz w:val="16"/>
                <w:szCs w:val="16"/>
              </w:rPr>
            </w:pPr>
            <w:r w:rsidRPr="000F043F">
              <w:rPr>
                <w:rFonts w:cs="Arial"/>
                <w:sz w:val="16"/>
                <w:szCs w:val="16"/>
              </w:rPr>
              <w:t>A</w:t>
            </w:r>
          </w:p>
        </w:tc>
        <w:tc>
          <w:tcPr>
            <w:tcW w:w="5151" w:type="dxa"/>
            <w:shd w:val="solid" w:color="FFFFFF" w:fill="auto"/>
          </w:tcPr>
          <w:p w14:paraId="0E862C31" w14:textId="6E24F6D9" w:rsidR="00FE6865" w:rsidRPr="000F043F" w:rsidRDefault="00F75D05" w:rsidP="000F043F">
            <w:pPr>
              <w:pStyle w:val="TAL"/>
              <w:rPr>
                <w:rFonts w:cs="Arial"/>
                <w:sz w:val="16"/>
                <w:szCs w:val="16"/>
              </w:rPr>
            </w:pPr>
            <w:r w:rsidRPr="000F043F">
              <w:rPr>
                <w:rFonts w:cs="Arial"/>
                <w:sz w:val="16"/>
                <w:szCs w:val="16"/>
              </w:rPr>
              <w:t>5G ProSe AA message reliable transport procedure applied to L2 U2N relay</w:t>
            </w:r>
          </w:p>
        </w:tc>
        <w:tc>
          <w:tcPr>
            <w:tcW w:w="708" w:type="dxa"/>
            <w:shd w:val="solid" w:color="FFFFFF" w:fill="auto"/>
          </w:tcPr>
          <w:p w14:paraId="4C59FE96" w14:textId="1B1EE728" w:rsidR="00FE6865" w:rsidRPr="000F043F" w:rsidRDefault="00F75D05" w:rsidP="000F043F">
            <w:pPr>
              <w:pStyle w:val="TAC"/>
              <w:rPr>
                <w:rFonts w:cs="Arial"/>
                <w:sz w:val="16"/>
                <w:szCs w:val="16"/>
                <w:lang w:eastAsia="zh-CN"/>
              </w:rPr>
            </w:pPr>
            <w:r w:rsidRPr="000F043F">
              <w:rPr>
                <w:rFonts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0F043F" w:rsidRDefault="0043109B" w:rsidP="000F043F">
            <w:pPr>
              <w:pStyle w:val="TAC"/>
              <w:rPr>
                <w:sz w:val="16"/>
                <w:szCs w:val="16"/>
                <w:lang w:eastAsia="zh-CN"/>
              </w:rPr>
            </w:pPr>
            <w:r w:rsidRPr="000F043F">
              <w:rPr>
                <w:sz w:val="16"/>
                <w:szCs w:val="16"/>
                <w:lang w:eastAsia="zh-CN"/>
              </w:rPr>
              <w:t>2023-12</w:t>
            </w:r>
          </w:p>
        </w:tc>
        <w:tc>
          <w:tcPr>
            <w:tcW w:w="800" w:type="dxa"/>
            <w:shd w:val="solid" w:color="FFFFFF" w:fill="auto"/>
          </w:tcPr>
          <w:p w14:paraId="1993D698" w14:textId="6259F884" w:rsidR="006154B4" w:rsidRPr="000F043F" w:rsidRDefault="0043109B" w:rsidP="000F043F">
            <w:pPr>
              <w:pStyle w:val="TAC"/>
              <w:rPr>
                <w:sz w:val="16"/>
                <w:szCs w:val="16"/>
                <w:lang w:eastAsia="zh-CN"/>
              </w:rPr>
            </w:pPr>
            <w:r w:rsidRPr="000F043F">
              <w:rPr>
                <w:sz w:val="16"/>
                <w:szCs w:val="16"/>
                <w:lang w:eastAsia="zh-CN"/>
              </w:rPr>
              <w:t>CT#102</w:t>
            </w:r>
          </w:p>
        </w:tc>
        <w:tc>
          <w:tcPr>
            <w:tcW w:w="1046" w:type="dxa"/>
            <w:shd w:val="solid" w:color="FFFFFF" w:fill="auto"/>
          </w:tcPr>
          <w:p w14:paraId="579C34B9" w14:textId="411446E7" w:rsidR="006154B4" w:rsidRPr="000F043F" w:rsidRDefault="00787EC7" w:rsidP="000F043F">
            <w:pPr>
              <w:pStyle w:val="TAC"/>
              <w:rPr>
                <w:sz w:val="16"/>
                <w:szCs w:val="16"/>
              </w:rPr>
            </w:pPr>
            <w:r w:rsidRPr="000F043F">
              <w:rPr>
                <w:sz w:val="16"/>
                <w:szCs w:val="16"/>
              </w:rPr>
              <w:t>CP-233129</w:t>
            </w:r>
          </w:p>
        </w:tc>
        <w:tc>
          <w:tcPr>
            <w:tcW w:w="567" w:type="dxa"/>
            <w:shd w:val="solid" w:color="FFFFFF" w:fill="auto"/>
          </w:tcPr>
          <w:p w14:paraId="1E9F7D31" w14:textId="309FDB96" w:rsidR="006154B4" w:rsidRPr="000F043F" w:rsidRDefault="0043109B" w:rsidP="000F043F">
            <w:pPr>
              <w:pStyle w:val="TAL"/>
              <w:rPr>
                <w:rFonts w:cs="Arial"/>
                <w:sz w:val="16"/>
                <w:szCs w:val="16"/>
              </w:rPr>
            </w:pPr>
            <w:r w:rsidRPr="000F043F">
              <w:rPr>
                <w:rFonts w:cs="Arial"/>
                <w:sz w:val="16"/>
                <w:szCs w:val="16"/>
              </w:rPr>
              <w:t>0427</w:t>
            </w:r>
          </w:p>
        </w:tc>
        <w:tc>
          <w:tcPr>
            <w:tcW w:w="283" w:type="dxa"/>
            <w:shd w:val="solid" w:color="FFFFFF" w:fill="auto"/>
          </w:tcPr>
          <w:p w14:paraId="67928E6D" w14:textId="7FB7D817" w:rsidR="006154B4" w:rsidRPr="000F043F" w:rsidRDefault="0043109B" w:rsidP="000F043F">
            <w:pPr>
              <w:pStyle w:val="TAR"/>
              <w:rPr>
                <w:rFonts w:cs="Arial"/>
                <w:sz w:val="16"/>
                <w:szCs w:val="16"/>
              </w:rPr>
            </w:pPr>
            <w:r w:rsidRPr="000F043F">
              <w:rPr>
                <w:rFonts w:cs="Arial"/>
                <w:sz w:val="16"/>
                <w:szCs w:val="16"/>
              </w:rPr>
              <w:t>-</w:t>
            </w:r>
          </w:p>
        </w:tc>
        <w:tc>
          <w:tcPr>
            <w:tcW w:w="284" w:type="dxa"/>
            <w:shd w:val="solid" w:color="FFFFFF" w:fill="auto"/>
          </w:tcPr>
          <w:p w14:paraId="7C6ECC54" w14:textId="4AE9D8F3" w:rsidR="006154B4" w:rsidRPr="000F043F" w:rsidRDefault="0043109B" w:rsidP="000F043F">
            <w:pPr>
              <w:pStyle w:val="TAC"/>
              <w:rPr>
                <w:rFonts w:cs="Arial"/>
                <w:sz w:val="16"/>
                <w:szCs w:val="16"/>
              </w:rPr>
            </w:pPr>
            <w:r w:rsidRPr="000F043F">
              <w:rPr>
                <w:rFonts w:cs="Arial"/>
                <w:sz w:val="16"/>
                <w:szCs w:val="16"/>
              </w:rPr>
              <w:t>A</w:t>
            </w:r>
          </w:p>
        </w:tc>
        <w:tc>
          <w:tcPr>
            <w:tcW w:w="5151" w:type="dxa"/>
            <w:shd w:val="solid" w:color="FFFFFF" w:fill="auto"/>
          </w:tcPr>
          <w:p w14:paraId="41A19F76" w14:textId="0834C004" w:rsidR="006154B4" w:rsidRPr="000F043F" w:rsidRDefault="0043109B" w:rsidP="000F043F">
            <w:pPr>
              <w:pStyle w:val="TAL"/>
              <w:rPr>
                <w:rFonts w:cs="Arial"/>
                <w:sz w:val="16"/>
                <w:szCs w:val="16"/>
              </w:rPr>
            </w:pPr>
            <w:r w:rsidRPr="000F043F">
              <w:rPr>
                <w:rFonts w:cs="Arial"/>
                <w:sz w:val="16"/>
                <w:szCs w:val="16"/>
              </w:rPr>
              <w:t>Correction on discovery procedure over PC3a and direct link establishment procedure</w:t>
            </w:r>
          </w:p>
        </w:tc>
        <w:tc>
          <w:tcPr>
            <w:tcW w:w="708" w:type="dxa"/>
            <w:shd w:val="solid" w:color="FFFFFF" w:fill="auto"/>
          </w:tcPr>
          <w:p w14:paraId="706F4FE6" w14:textId="6AB715D8" w:rsidR="006154B4" w:rsidRPr="000F043F" w:rsidRDefault="0043109B" w:rsidP="000F043F">
            <w:pPr>
              <w:pStyle w:val="TAC"/>
              <w:rPr>
                <w:rFonts w:cs="Arial"/>
                <w:sz w:val="16"/>
                <w:szCs w:val="16"/>
                <w:lang w:eastAsia="zh-CN"/>
              </w:rPr>
            </w:pPr>
            <w:r w:rsidRPr="000F043F">
              <w:rPr>
                <w:rFonts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0F043F" w:rsidRDefault="002104D0" w:rsidP="000F043F">
            <w:pPr>
              <w:pStyle w:val="TAC"/>
              <w:rPr>
                <w:sz w:val="16"/>
                <w:szCs w:val="16"/>
                <w:lang w:eastAsia="zh-CN"/>
              </w:rPr>
            </w:pPr>
            <w:r w:rsidRPr="000F043F">
              <w:rPr>
                <w:sz w:val="16"/>
                <w:szCs w:val="16"/>
                <w:lang w:eastAsia="zh-CN"/>
              </w:rPr>
              <w:t>2023-12</w:t>
            </w:r>
          </w:p>
        </w:tc>
        <w:tc>
          <w:tcPr>
            <w:tcW w:w="800" w:type="dxa"/>
            <w:shd w:val="solid" w:color="FFFFFF" w:fill="auto"/>
          </w:tcPr>
          <w:p w14:paraId="704EB49B" w14:textId="46854BAC" w:rsidR="003C046B" w:rsidRPr="000F043F" w:rsidRDefault="002104D0" w:rsidP="000F043F">
            <w:pPr>
              <w:pStyle w:val="TAC"/>
              <w:rPr>
                <w:sz w:val="16"/>
                <w:szCs w:val="16"/>
                <w:lang w:eastAsia="zh-CN"/>
              </w:rPr>
            </w:pPr>
            <w:r w:rsidRPr="000F043F">
              <w:rPr>
                <w:sz w:val="16"/>
                <w:szCs w:val="16"/>
                <w:lang w:eastAsia="zh-CN"/>
              </w:rPr>
              <w:t>CT#102</w:t>
            </w:r>
          </w:p>
        </w:tc>
        <w:tc>
          <w:tcPr>
            <w:tcW w:w="1046" w:type="dxa"/>
            <w:shd w:val="solid" w:color="FFFFFF" w:fill="auto"/>
          </w:tcPr>
          <w:p w14:paraId="16738B55" w14:textId="70183D2B" w:rsidR="003C046B" w:rsidRPr="000F043F" w:rsidRDefault="007376E7" w:rsidP="000F043F">
            <w:pPr>
              <w:pStyle w:val="TAC"/>
              <w:rPr>
                <w:sz w:val="16"/>
                <w:szCs w:val="16"/>
              </w:rPr>
            </w:pPr>
            <w:r w:rsidRPr="000F043F">
              <w:rPr>
                <w:sz w:val="16"/>
                <w:szCs w:val="16"/>
              </w:rPr>
              <w:t>CP-233130</w:t>
            </w:r>
          </w:p>
        </w:tc>
        <w:tc>
          <w:tcPr>
            <w:tcW w:w="567" w:type="dxa"/>
            <w:shd w:val="solid" w:color="FFFFFF" w:fill="auto"/>
          </w:tcPr>
          <w:p w14:paraId="69B4FA71" w14:textId="02B4DF67" w:rsidR="003C046B" w:rsidRPr="000F043F" w:rsidRDefault="002104D0" w:rsidP="000F043F">
            <w:pPr>
              <w:pStyle w:val="TAL"/>
              <w:rPr>
                <w:rFonts w:cs="Arial"/>
                <w:sz w:val="16"/>
                <w:szCs w:val="16"/>
              </w:rPr>
            </w:pPr>
            <w:r w:rsidRPr="000F043F">
              <w:rPr>
                <w:rFonts w:cs="Arial"/>
                <w:sz w:val="16"/>
                <w:szCs w:val="16"/>
              </w:rPr>
              <w:t>0446</w:t>
            </w:r>
          </w:p>
        </w:tc>
        <w:tc>
          <w:tcPr>
            <w:tcW w:w="283" w:type="dxa"/>
            <w:shd w:val="solid" w:color="FFFFFF" w:fill="auto"/>
          </w:tcPr>
          <w:p w14:paraId="5EF8B497" w14:textId="6FEB24B1" w:rsidR="003C046B" w:rsidRPr="000F043F" w:rsidRDefault="002104D0" w:rsidP="000F043F">
            <w:pPr>
              <w:pStyle w:val="TAR"/>
              <w:rPr>
                <w:rFonts w:cs="Arial"/>
                <w:sz w:val="16"/>
                <w:szCs w:val="16"/>
              </w:rPr>
            </w:pPr>
            <w:r w:rsidRPr="000F043F">
              <w:rPr>
                <w:rFonts w:cs="Arial"/>
                <w:sz w:val="16"/>
                <w:szCs w:val="16"/>
              </w:rPr>
              <w:t>-</w:t>
            </w:r>
          </w:p>
        </w:tc>
        <w:tc>
          <w:tcPr>
            <w:tcW w:w="284" w:type="dxa"/>
            <w:shd w:val="solid" w:color="FFFFFF" w:fill="auto"/>
          </w:tcPr>
          <w:p w14:paraId="0634E225" w14:textId="2AEB95F0" w:rsidR="003C046B" w:rsidRPr="000F043F" w:rsidRDefault="002104D0" w:rsidP="000F043F">
            <w:pPr>
              <w:pStyle w:val="TAC"/>
              <w:rPr>
                <w:rFonts w:cs="Arial"/>
                <w:sz w:val="16"/>
                <w:szCs w:val="16"/>
              </w:rPr>
            </w:pPr>
            <w:r w:rsidRPr="000F043F">
              <w:rPr>
                <w:rFonts w:cs="Arial"/>
                <w:sz w:val="16"/>
                <w:szCs w:val="16"/>
              </w:rPr>
              <w:t>F</w:t>
            </w:r>
          </w:p>
        </w:tc>
        <w:tc>
          <w:tcPr>
            <w:tcW w:w="5151" w:type="dxa"/>
            <w:shd w:val="solid" w:color="FFFFFF" w:fill="auto"/>
          </w:tcPr>
          <w:p w14:paraId="35D45E63" w14:textId="2AE3D781" w:rsidR="003C046B" w:rsidRPr="000F043F" w:rsidRDefault="002104D0" w:rsidP="000F043F">
            <w:pPr>
              <w:pStyle w:val="TAL"/>
              <w:rPr>
                <w:rFonts w:cs="Arial"/>
                <w:sz w:val="16"/>
                <w:szCs w:val="16"/>
              </w:rPr>
            </w:pPr>
            <w:r w:rsidRPr="000F043F">
              <w:rPr>
                <w:rFonts w:cs="Arial"/>
                <w:sz w:val="16"/>
                <w:szCs w:val="16"/>
              </w:rPr>
              <w:t>Resolve EN on 5G ProSe U2N relay discovery security requirement for emergency services</w:t>
            </w:r>
          </w:p>
        </w:tc>
        <w:tc>
          <w:tcPr>
            <w:tcW w:w="708" w:type="dxa"/>
            <w:shd w:val="solid" w:color="FFFFFF" w:fill="auto"/>
          </w:tcPr>
          <w:p w14:paraId="2F35D79A" w14:textId="01CF3600" w:rsidR="003C046B" w:rsidRPr="000F043F" w:rsidRDefault="002104D0" w:rsidP="000F043F">
            <w:pPr>
              <w:pStyle w:val="TAC"/>
              <w:rPr>
                <w:rFonts w:cs="Arial"/>
                <w:sz w:val="16"/>
                <w:szCs w:val="16"/>
                <w:lang w:eastAsia="zh-CN"/>
              </w:rPr>
            </w:pPr>
            <w:r w:rsidRPr="000F043F">
              <w:rPr>
                <w:rFonts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0F043F" w:rsidRDefault="004110EB" w:rsidP="000F043F">
            <w:pPr>
              <w:pStyle w:val="TAC"/>
              <w:rPr>
                <w:sz w:val="16"/>
                <w:szCs w:val="16"/>
                <w:lang w:eastAsia="zh-CN"/>
              </w:rPr>
            </w:pPr>
            <w:r w:rsidRPr="000F043F">
              <w:rPr>
                <w:sz w:val="16"/>
                <w:szCs w:val="16"/>
                <w:lang w:eastAsia="zh-CN"/>
              </w:rPr>
              <w:t>2023-12</w:t>
            </w:r>
          </w:p>
        </w:tc>
        <w:tc>
          <w:tcPr>
            <w:tcW w:w="800" w:type="dxa"/>
            <w:shd w:val="solid" w:color="FFFFFF" w:fill="auto"/>
          </w:tcPr>
          <w:p w14:paraId="4157C83E" w14:textId="35718661" w:rsidR="009639E1" w:rsidRPr="000F043F" w:rsidRDefault="004110EB" w:rsidP="000F043F">
            <w:pPr>
              <w:pStyle w:val="TAC"/>
              <w:rPr>
                <w:sz w:val="16"/>
                <w:szCs w:val="16"/>
                <w:lang w:eastAsia="zh-CN"/>
              </w:rPr>
            </w:pPr>
            <w:r w:rsidRPr="000F043F">
              <w:rPr>
                <w:sz w:val="16"/>
                <w:szCs w:val="16"/>
                <w:lang w:eastAsia="zh-CN"/>
              </w:rPr>
              <w:t>CT#102</w:t>
            </w:r>
          </w:p>
        </w:tc>
        <w:tc>
          <w:tcPr>
            <w:tcW w:w="1046" w:type="dxa"/>
            <w:shd w:val="solid" w:color="FFFFFF" w:fill="auto"/>
          </w:tcPr>
          <w:p w14:paraId="5FA9D0DB" w14:textId="3B1E9400" w:rsidR="009639E1" w:rsidRPr="000F043F" w:rsidRDefault="00496C22" w:rsidP="000F043F">
            <w:pPr>
              <w:pStyle w:val="TAC"/>
              <w:rPr>
                <w:sz w:val="16"/>
                <w:szCs w:val="16"/>
              </w:rPr>
            </w:pPr>
            <w:r w:rsidRPr="000F043F">
              <w:rPr>
                <w:sz w:val="16"/>
                <w:szCs w:val="16"/>
              </w:rPr>
              <w:t>CP-233129</w:t>
            </w:r>
          </w:p>
        </w:tc>
        <w:tc>
          <w:tcPr>
            <w:tcW w:w="567" w:type="dxa"/>
            <w:shd w:val="solid" w:color="FFFFFF" w:fill="auto"/>
          </w:tcPr>
          <w:p w14:paraId="10BE55B3" w14:textId="5F3CFFFE" w:rsidR="009639E1" w:rsidRPr="000F043F" w:rsidRDefault="004110EB" w:rsidP="000F043F">
            <w:pPr>
              <w:pStyle w:val="TAL"/>
              <w:rPr>
                <w:rFonts w:cs="Arial"/>
                <w:sz w:val="16"/>
                <w:szCs w:val="16"/>
              </w:rPr>
            </w:pPr>
            <w:r w:rsidRPr="000F043F">
              <w:rPr>
                <w:rFonts w:cs="Arial"/>
                <w:sz w:val="16"/>
                <w:szCs w:val="16"/>
              </w:rPr>
              <w:t>0456</w:t>
            </w:r>
          </w:p>
        </w:tc>
        <w:tc>
          <w:tcPr>
            <w:tcW w:w="283" w:type="dxa"/>
            <w:shd w:val="solid" w:color="FFFFFF" w:fill="auto"/>
          </w:tcPr>
          <w:p w14:paraId="70EA7C55" w14:textId="42359B6D" w:rsidR="009639E1" w:rsidRPr="000F043F" w:rsidRDefault="004110EB" w:rsidP="000F043F">
            <w:pPr>
              <w:pStyle w:val="TAR"/>
              <w:rPr>
                <w:rFonts w:cs="Arial"/>
                <w:sz w:val="16"/>
                <w:szCs w:val="16"/>
              </w:rPr>
            </w:pPr>
            <w:r w:rsidRPr="000F043F">
              <w:rPr>
                <w:rFonts w:cs="Arial"/>
                <w:sz w:val="16"/>
                <w:szCs w:val="16"/>
              </w:rPr>
              <w:t>-</w:t>
            </w:r>
          </w:p>
        </w:tc>
        <w:tc>
          <w:tcPr>
            <w:tcW w:w="284" w:type="dxa"/>
            <w:shd w:val="solid" w:color="FFFFFF" w:fill="auto"/>
          </w:tcPr>
          <w:p w14:paraId="6EB0AD94" w14:textId="1D986A82" w:rsidR="009639E1" w:rsidRPr="000F043F" w:rsidRDefault="004110EB" w:rsidP="000F043F">
            <w:pPr>
              <w:pStyle w:val="TAC"/>
              <w:rPr>
                <w:rFonts w:cs="Arial"/>
                <w:sz w:val="16"/>
                <w:szCs w:val="16"/>
              </w:rPr>
            </w:pPr>
            <w:r w:rsidRPr="000F043F">
              <w:rPr>
                <w:rFonts w:cs="Arial"/>
                <w:sz w:val="16"/>
                <w:szCs w:val="16"/>
              </w:rPr>
              <w:t>F</w:t>
            </w:r>
          </w:p>
        </w:tc>
        <w:tc>
          <w:tcPr>
            <w:tcW w:w="5151" w:type="dxa"/>
            <w:shd w:val="solid" w:color="FFFFFF" w:fill="auto"/>
          </w:tcPr>
          <w:p w14:paraId="0B000BC4" w14:textId="7B3AC2C2" w:rsidR="009639E1" w:rsidRPr="000F043F" w:rsidRDefault="004110EB" w:rsidP="000F043F">
            <w:pPr>
              <w:pStyle w:val="TAL"/>
              <w:rPr>
                <w:rFonts w:cs="Arial"/>
                <w:sz w:val="16"/>
                <w:szCs w:val="16"/>
              </w:rPr>
            </w:pPr>
            <w:r w:rsidRPr="000F043F">
              <w:rPr>
                <w:rFonts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0F043F" w:rsidRDefault="004110EB" w:rsidP="000F043F">
            <w:pPr>
              <w:pStyle w:val="TAC"/>
              <w:rPr>
                <w:rFonts w:cs="Arial"/>
                <w:sz w:val="16"/>
                <w:szCs w:val="16"/>
                <w:lang w:eastAsia="zh-CN"/>
              </w:rPr>
            </w:pPr>
            <w:r w:rsidRPr="000F043F">
              <w:rPr>
                <w:rFonts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0F043F" w:rsidRDefault="000F088A" w:rsidP="000F043F">
            <w:pPr>
              <w:pStyle w:val="TAC"/>
              <w:rPr>
                <w:sz w:val="16"/>
                <w:szCs w:val="16"/>
                <w:lang w:eastAsia="zh-CN"/>
              </w:rPr>
            </w:pPr>
            <w:r w:rsidRPr="000F043F">
              <w:rPr>
                <w:sz w:val="16"/>
                <w:szCs w:val="16"/>
                <w:lang w:eastAsia="zh-CN"/>
              </w:rPr>
              <w:lastRenderedPageBreak/>
              <w:t>2023-12</w:t>
            </w:r>
          </w:p>
        </w:tc>
        <w:tc>
          <w:tcPr>
            <w:tcW w:w="800" w:type="dxa"/>
            <w:shd w:val="solid" w:color="FFFFFF" w:fill="auto"/>
          </w:tcPr>
          <w:p w14:paraId="26B4DD9A" w14:textId="176D1002" w:rsidR="005843C7" w:rsidRPr="000F043F" w:rsidRDefault="000F088A" w:rsidP="000F043F">
            <w:pPr>
              <w:pStyle w:val="TAC"/>
              <w:rPr>
                <w:sz w:val="16"/>
                <w:szCs w:val="16"/>
                <w:lang w:eastAsia="zh-CN"/>
              </w:rPr>
            </w:pPr>
            <w:r w:rsidRPr="000F043F">
              <w:rPr>
                <w:sz w:val="16"/>
                <w:szCs w:val="16"/>
                <w:lang w:eastAsia="zh-CN"/>
              </w:rPr>
              <w:t>CT#102</w:t>
            </w:r>
          </w:p>
        </w:tc>
        <w:tc>
          <w:tcPr>
            <w:tcW w:w="1046" w:type="dxa"/>
            <w:shd w:val="solid" w:color="FFFFFF" w:fill="auto"/>
          </w:tcPr>
          <w:p w14:paraId="03A6348A" w14:textId="7016CF35" w:rsidR="005843C7" w:rsidRPr="000F043F" w:rsidRDefault="00C44C91" w:rsidP="000F043F">
            <w:pPr>
              <w:pStyle w:val="TAC"/>
              <w:rPr>
                <w:sz w:val="16"/>
                <w:szCs w:val="16"/>
              </w:rPr>
            </w:pPr>
            <w:r w:rsidRPr="000F043F">
              <w:rPr>
                <w:sz w:val="16"/>
                <w:szCs w:val="16"/>
              </w:rPr>
              <w:t>CP-233130</w:t>
            </w:r>
          </w:p>
        </w:tc>
        <w:tc>
          <w:tcPr>
            <w:tcW w:w="567" w:type="dxa"/>
            <w:shd w:val="solid" w:color="FFFFFF" w:fill="auto"/>
          </w:tcPr>
          <w:p w14:paraId="1A3A5293" w14:textId="4E0BDB5E" w:rsidR="005843C7" w:rsidRPr="000F043F" w:rsidRDefault="000F088A" w:rsidP="000F043F">
            <w:pPr>
              <w:pStyle w:val="TAL"/>
              <w:rPr>
                <w:rFonts w:cs="Arial"/>
                <w:sz w:val="16"/>
                <w:szCs w:val="16"/>
              </w:rPr>
            </w:pPr>
            <w:r w:rsidRPr="000F043F">
              <w:rPr>
                <w:rFonts w:cs="Arial"/>
                <w:sz w:val="16"/>
                <w:szCs w:val="16"/>
              </w:rPr>
              <w:t>0459</w:t>
            </w:r>
          </w:p>
        </w:tc>
        <w:tc>
          <w:tcPr>
            <w:tcW w:w="283" w:type="dxa"/>
            <w:shd w:val="solid" w:color="FFFFFF" w:fill="auto"/>
          </w:tcPr>
          <w:p w14:paraId="4A7E8CF8" w14:textId="37EB794B" w:rsidR="005843C7" w:rsidRPr="000F043F" w:rsidRDefault="000F088A" w:rsidP="000F043F">
            <w:pPr>
              <w:pStyle w:val="TAR"/>
              <w:rPr>
                <w:rFonts w:cs="Arial"/>
                <w:sz w:val="16"/>
                <w:szCs w:val="16"/>
              </w:rPr>
            </w:pPr>
            <w:r w:rsidRPr="000F043F">
              <w:rPr>
                <w:rFonts w:cs="Arial"/>
                <w:sz w:val="16"/>
                <w:szCs w:val="16"/>
              </w:rPr>
              <w:t>-</w:t>
            </w:r>
          </w:p>
        </w:tc>
        <w:tc>
          <w:tcPr>
            <w:tcW w:w="284" w:type="dxa"/>
            <w:shd w:val="solid" w:color="FFFFFF" w:fill="auto"/>
          </w:tcPr>
          <w:p w14:paraId="73F2EF71" w14:textId="5F990B69" w:rsidR="005843C7" w:rsidRPr="000F043F" w:rsidRDefault="000F088A" w:rsidP="000F043F">
            <w:pPr>
              <w:pStyle w:val="TAC"/>
              <w:rPr>
                <w:rFonts w:cs="Arial"/>
                <w:sz w:val="16"/>
                <w:szCs w:val="16"/>
              </w:rPr>
            </w:pPr>
            <w:r w:rsidRPr="000F043F">
              <w:rPr>
                <w:rFonts w:cs="Arial"/>
                <w:sz w:val="16"/>
                <w:szCs w:val="16"/>
              </w:rPr>
              <w:t>B</w:t>
            </w:r>
          </w:p>
        </w:tc>
        <w:tc>
          <w:tcPr>
            <w:tcW w:w="5151" w:type="dxa"/>
            <w:shd w:val="solid" w:color="FFFFFF" w:fill="auto"/>
          </w:tcPr>
          <w:p w14:paraId="49D8AABA" w14:textId="0D579AD5" w:rsidR="005843C7" w:rsidRPr="000F043F" w:rsidRDefault="000F088A" w:rsidP="000F043F">
            <w:pPr>
              <w:pStyle w:val="TAL"/>
              <w:rPr>
                <w:rFonts w:cs="Arial"/>
                <w:sz w:val="16"/>
                <w:szCs w:val="16"/>
              </w:rPr>
            </w:pPr>
            <w:r w:rsidRPr="000F043F">
              <w:rPr>
                <w:rFonts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0F043F" w:rsidRDefault="000F088A" w:rsidP="000F043F">
            <w:pPr>
              <w:pStyle w:val="TAC"/>
              <w:rPr>
                <w:rFonts w:cs="Arial"/>
                <w:sz w:val="16"/>
                <w:szCs w:val="16"/>
                <w:lang w:eastAsia="zh-CN"/>
              </w:rPr>
            </w:pPr>
            <w:r w:rsidRPr="000F043F">
              <w:rPr>
                <w:rFonts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0F043F" w:rsidRDefault="00A32973" w:rsidP="000F043F">
            <w:pPr>
              <w:pStyle w:val="TAC"/>
              <w:rPr>
                <w:sz w:val="16"/>
                <w:szCs w:val="16"/>
                <w:lang w:eastAsia="zh-CN"/>
              </w:rPr>
            </w:pPr>
            <w:r w:rsidRPr="000F043F">
              <w:rPr>
                <w:sz w:val="16"/>
                <w:szCs w:val="16"/>
                <w:lang w:eastAsia="zh-CN"/>
              </w:rPr>
              <w:t>2023-12</w:t>
            </w:r>
          </w:p>
        </w:tc>
        <w:tc>
          <w:tcPr>
            <w:tcW w:w="800" w:type="dxa"/>
            <w:shd w:val="solid" w:color="FFFFFF" w:fill="auto"/>
          </w:tcPr>
          <w:p w14:paraId="4D47DFBB" w14:textId="3EF5790F" w:rsidR="00235790" w:rsidRPr="000F043F" w:rsidRDefault="00A32973" w:rsidP="000F043F">
            <w:pPr>
              <w:pStyle w:val="TAC"/>
              <w:rPr>
                <w:sz w:val="16"/>
                <w:szCs w:val="16"/>
                <w:lang w:eastAsia="zh-CN"/>
              </w:rPr>
            </w:pPr>
            <w:r w:rsidRPr="000F043F">
              <w:rPr>
                <w:sz w:val="16"/>
                <w:szCs w:val="16"/>
                <w:lang w:eastAsia="zh-CN"/>
              </w:rPr>
              <w:t>CT#102</w:t>
            </w:r>
          </w:p>
        </w:tc>
        <w:tc>
          <w:tcPr>
            <w:tcW w:w="1046" w:type="dxa"/>
            <w:shd w:val="solid" w:color="FFFFFF" w:fill="auto"/>
          </w:tcPr>
          <w:p w14:paraId="595EE77E" w14:textId="6EA05694" w:rsidR="00235790" w:rsidRPr="000F043F" w:rsidRDefault="006025B8" w:rsidP="000F043F">
            <w:pPr>
              <w:pStyle w:val="TAC"/>
              <w:rPr>
                <w:sz w:val="16"/>
                <w:szCs w:val="16"/>
              </w:rPr>
            </w:pPr>
            <w:r w:rsidRPr="000F043F">
              <w:rPr>
                <w:sz w:val="16"/>
                <w:szCs w:val="16"/>
              </w:rPr>
              <w:t>CP-233130</w:t>
            </w:r>
          </w:p>
        </w:tc>
        <w:tc>
          <w:tcPr>
            <w:tcW w:w="567" w:type="dxa"/>
            <w:shd w:val="solid" w:color="FFFFFF" w:fill="auto"/>
          </w:tcPr>
          <w:p w14:paraId="28E3AF75" w14:textId="6A320C30" w:rsidR="00235790" w:rsidRPr="000F043F" w:rsidRDefault="00A32973" w:rsidP="000F043F">
            <w:pPr>
              <w:pStyle w:val="TAL"/>
              <w:rPr>
                <w:rFonts w:cs="Arial"/>
                <w:sz w:val="16"/>
                <w:szCs w:val="16"/>
              </w:rPr>
            </w:pPr>
            <w:r w:rsidRPr="000F043F">
              <w:rPr>
                <w:rFonts w:cs="Arial"/>
                <w:sz w:val="16"/>
                <w:szCs w:val="16"/>
              </w:rPr>
              <w:t>0460</w:t>
            </w:r>
          </w:p>
        </w:tc>
        <w:tc>
          <w:tcPr>
            <w:tcW w:w="283" w:type="dxa"/>
            <w:shd w:val="solid" w:color="FFFFFF" w:fill="auto"/>
          </w:tcPr>
          <w:p w14:paraId="41CED772" w14:textId="1D0A822E" w:rsidR="00235790" w:rsidRPr="000F043F" w:rsidRDefault="00A32973" w:rsidP="000F043F">
            <w:pPr>
              <w:pStyle w:val="TAR"/>
              <w:rPr>
                <w:rFonts w:cs="Arial"/>
                <w:sz w:val="16"/>
                <w:szCs w:val="16"/>
              </w:rPr>
            </w:pPr>
            <w:r w:rsidRPr="000F043F">
              <w:rPr>
                <w:rFonts w:cs="Arial"/>
                <w:sz w:val="16"/>
                <w:szCs w:val="16"/>
              </w:rPr>
              <w:t>-</w:t>
            </w:r>
          </w:p>
        </w:tc>
        <w:tc>
          <w:tcPr>
            <w:tcW w:w="284" w:type="dxa"/>
            <w:shd w:val="solid" w:color="FFFFFF" w:fill="auto"/>
          </w:tcPr>
          <w:p w14:paraId="372C163E" w14:textId="3730D20A" w:rsidR="00235790" w:rsidRPr="000F043F" w:rsidRDefault="00A32973" w:rsidP="000F043F">
            <w:pPr>
              <w:pStyle w:val="TAC"/>
              <w:rPr>
                <w:rFonts w:cs="Arial"/>
                <w:sz w:val="16"/>
                <w:szCs w:val="16"/>
              </w:rPr>
            </w:pPr>
            <w:r w:rsidRPr="000F043F">
              <w:rPr>
                <w:rFonts w:cs="Arial"/>
                <w:sz w:val="16"/>
                <w:szCs w:val="16"/>
              </w:rPr>
              <w:t>F</w:t>
            </w:r>
          </w:p>
        </w:tc>
        <w:tc>
          <w:tcPr>
            <w:tcW w:w="5151" w:type="dxa"/>
            <w:shd w:val="solid" w:color="FFFFFF" w:fill="auto"/>
          </w:tcPr>
          <w:p w14:paraId="315E1C98" w14:textId="66F68D5E" w:rsidR="00235790" w:rsidRPr="000F043F" w:rsidRDefault="00A32973" w:rsidP="000F043F">
            <w:pPr>
              <w:pStyle w:val="TAL"/>
              <w:rPr>
                <w:rFonts w:cs="Arial"/>
                <w:sz w:val="16"/>
                <w:szCs w:val="16"/>
              </w:rPr>
            </w:pPr>
            <w:r w:rsidRPr="000F043F">
              <w:rPr>
                <w:rFonts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0F043F" w:rsidRDefault="00A32973" w:rsidP="000F043F">
            <w:pPr>
              <w:pStyle w:val="TAC"/>
              <w:rPr>
                <w:rFonts w:cs="Arial"/>
                <w:sz w:val="16"/>
                <w:szCs w:val="16"/>
                <w:lang w:eastAsia="zh-CN"/>
              </w:rPr>
            </w:pPr>
            <w:r w:rsidRPr="000F043F">
              <w:rPr>
                <w:rFonts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0F043F" w:rsidRDefault="006263A1" w:rsidP="000F043F">
            <w:pPr>
              <w:pStyle w:val="TAC"/>
              <w:rPr>
                <w:sz w:val="16"/>
                <w:szCs w:val="16"/>
                <w:lang w:eastAsia="zh-CN"/>
              </w:rPr>
            </w:pPr>
            <w:r w:rsidRPr="000F043F">
              <w:rPr>
                <w:sz w:val="16"/>
                <w:szCs w:val="16"/>
                <w:lang w:eastAsia="zh-CN"/>
              </w:rPr>
              <w:t>2023-12</w:t>
            </w:r>
          </w:p>
        </w:tc>
        <w:tc>
          <w:tcPr>
            <w:tcW w:w="800" w:type="dxa"/>
            <w:shd w:val="solid" w:color="FFFFFF" w:fill="auto"/>
          </w:tcPr>
          <w:p w14:paraId="687A570B" w14:textId="17741C5A" w:rsidR="004F52CC" w:rsidRPr="000F043F" w:rsidRDefault="006263A1" w:rsidP="000F043F">
            <w:pPr>
              <w:pStyle w:val="TAC"/>
              <w:rPr>
                <w:sz w:val="16"/>
                <w:szCs w:val="16"/>
                <w:lang w:eastAsia="zh-CN"/>
              </w:rPr>
            </w:pPr>
            <w:r w:rsidRPr="000F043F">
              <w:rPr>
                <w:sz w:val="16"/>
                <w:szCs w:val="16"/>
                <w:lang w:eastAsia="zh-CN"/>
              </w:rPr>
              <w:t>CT#102</w:t>
            </w:r>
          </w:p>
        </w:tc>
        <w:tc>
          <w:tcPr>
            <w:tcW w:w="1046" w:type="dxa"/>
            <w:shd w:val="solid" w:color="FFFFFF" w:fill="auto"/>
          </w:tcPr>
          <w:p w14:paraId="386A33F0" w14:textId="3FB084DA" w:rsidR="004F52CC" w:rsidRPr="000F043F" w:rsidRDefault="009414D6" w:rsidP="000F043F">
            <w:pPr>
              <w:pStyle w:val="TAC"/>
              <w:rPr>
                <w:sz w:val="16"/>
                <w:szCs w:val="16"/>
              </w:rPr>
            </w:pPr>
            <w:r w:rsidRPr="000F043F">
              <w:rPr>
                <w:sz w:val="16"/>
                <w:szCs w:val="16"/>
              </w:rPr>
              <w:t>CP-233130</w:t>
            </w:r>
          </w:p>
        </w:tc>
        <w:tc>
          <w:tcPr>
            <w:tcW w:w="567" w:type="dxa"/>
            <w:shd w:val="solid" w:color="FFFFFF" w:fill="auto"/>
          </w:tcPr>
          <w:p w14:paraId="5D576117" w14:textId="5C705AF9" w:rsidR="004F52CC" w:rsidRPr="000F043F" w:rsidRDefault="006263A1" w:rsidP="000F043F">
            <w:pPr>
              <w:pStyle w:val="TAL"/>
              <w:rPr>
                <w:rFonts w:cs="Arial"/>
                <w:sz w:val="16"/>
                <w:szCs w:val="16"/>
              </w:rPr>
            </w:pPr>
            <w:r w:rsidRPr="000F043F">
              <w:rPr>
                <w:rFonts w:cs="Arial"/>
                <w:sz w:val="16"/>
                <w:szCs w:val="16"/>
              </w:rPr>
              <w:t>0461</w:t>
            </w:r>
          </w:p>
        </w:tc>
        <w:tc>
          <w:tcPr>
            <w:tcW w:w="283" w:type="dxa"/>
            <w:shd w:val="solid" w:color="FFFFFF" w:fill="auto"/>
          </w:tcPr>
          <w:p w14:paraId="7C34A690" w14:textId="5D5ED7B9" w:rsidR="004F52CC" w:rsidRPr="000F043F" w:rsidRDefault="006263A1" w:rsidP="000F043F">
            <w:pPr>
              <w:pStyle w:val="TAR"/>
              <w:rPr>
                <w:rFonts w:cs="Arial"/>
                <w:sz w:val="16"/>
                <w:szCs w:val="16"/>
              </w:rPr>
            </w:pPr>
            <w:r w:rsidRPr="000F043F">
              <w:rPr>
                <w:rFonts w:cs="Arial"/>
                <w:sz w:val="16"/>
                <w:szCs w:val="16"/>
              </w:rPr>
              <w:t>-</w:t>
            </w:r>
          </w:p>
        </w:tc>
        <w:tc>
          <w:tcPr>
            <w:tcW w:w="284" w:type="dxa"/>
            <w:shd w:val="solid" w:color="FFFFFF" w:fill="auto"/>
          </w:tcPr>
          <w:p w14:paraId="0AE6E225" w14:textId="1A86C92C" w:rsidR="004F52CC" w:rsidRPr="000F043F" w:rsidRDefault="006263A1" w:rsidP="000F043F">
            <w:pPr>
              <w:pStyle w:val="TAC"/>
              <w:rPr>
                <w:rFonts w:cs="Arial"/>
                <w:sz w:val="16"/>
                <w:szCs w:val="16"/>
              </w:rPr>
            </w:pPr>
            <w:r w:rsidRPr="000F043F">
              <w:rPr>
                <w:rFonts w:cs="Arial"/>
                <w:sz w:val="16"/>
                <w:szCs w:val="16"/>
              </w:rPr>
              <w:t>F</w:t>
            </w:r>
          </w:p>
        </w:tc>
        <w:tc>
          <w:tcPr>
            <w:tcW w:w="5151" w:type="dxa"/>
            <w:shd w:val="solid" w:color="FFFFFF" w:fill="auto"/>
          </w:tcPr>
          <w:p w14:paraId="567E546C" w14:textId="3FE06537" w:rsidR="004F52CC" w:rsidRPr="000F043F" w:rsidRDefault="006263A1" w:rsidP="000F043F">
            <w:pPr>
              <w:pStyle w:val="TAL"/>
              <w:rPr>
                <w:rFonts w:cs="Arial"/>
                <w:sz w:val="16"/>
                <w:szCs w:val="16"/>
              </w:rPr>
            </w:pPr>
            <w:r w:rsidRPr="000F043F">
              <w:rPr>
                <w:rFonts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0F043F" w:rsidRDefault="006263A1" w:rsidP="000F043F">
            <w:pPr>
              <w:pStyle w:val="TAC"/>
              <w:rPr>
                <w:rFonts w:cs="Arial"/>
                <w:sz w:val="16"/>
                <w:szCs w:val="16"/>
                <w:lang w:eastAsia="zh-CN"/>
              </w:rPr>
            </w:pPr>
            <w:r w:rsidRPr="000F043F">
              <w:rPr>
                <w:rFonts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0F043F" w:rsidRDefault="00075100" w:rsidP="000F043F">
            <w:pPr>
              <w:pStyle w:val="TAC"/>
              <w:rPr>
                <w:sz w:val="16"/>
                <w:szCs w:val="16"/>
                <w:lang w:eastAsia="zh-CN"/>
              </w:rPr>
            </w:pPr>
            <w:r w:rsidRPr="000F043F">
              <w:rPr>
                <w:sz w:val="16"/>
                <w:szCs w:val="16"/>
                <w:lang w:eastAsia="zh-CN"/>
              </w:rPr>
              <w:t>2023-12</w:t>
            </w:r>
          </w:p>
        </w:tc>
        <w:tc>
          <w:tcPr>
            <w:tcW w:w="800" w:type="dxa"/>
            <w:shd w:val="solid" w:color="FFFFFF" w:fill="auto"/>
          </w:tcPr>
          <w:p w14:paraId="0B78D0E3" w14:textId="1BAE88FE" w:rsidR="00B5180B" w:rsidRPr="000F043F" w:rsidRDefault="00075100" w:rsidP="000F043F">
            <w:pPr>
              <w:pStyle w:val="TAC"/>
              <w:rPr>
                <w:sz w:val="16"/>
                <w:szCs w:val="16"/>
                <w:lang w:eastAsia="zh-CN"/>
              </w:rPr>
            </w:pPr>
            <w:r w:rsidRPr="000F043F">
              <w:rPr>
                <w:sz w:val="16"/>
                <w:szCs w:val="16"/>
                <w:lang w:eastAsia="zh-CN"/>
              </w:rPr>
              <w:t>CT#102</w:t>
            </w:r>
          </w:p>
        </w:tc>
        <w:tc>
          <w:tcPr>
            <w:tcW w:w="1046" w:type="dxa"/>
            <w:shd w:val="solid" w:color="FFFFFF" w:fill="auto"/>
          </w:tcPr>
          <w:p w14:paraId="34F23C11" w14:textId="67BD8696" w:rsidR="00B5180B" w:rsidRPr="000F043F" w:rsidRDefault="003000D9" w:rsidP="000F043F">
            <w:pPr>
              <w:pStyle w:val="TAC"/>
              <w:rPr>
                <w:sz w:val="16"/>
                <w:szCs w:val="16"/>
              </w:rPr>
            </w:pPr>
            <w:r w:rsidRPr="000F043F">
              <w:rPr>
                <w:sz w:val="16"/>
                <w:szCs w:val="16"/>
              </w:rPr>
              <w:t>CP-233130</w:t>
            </w:r>
          </w:p>
        </w:tc>
        <w:tc>
          <w:tcPr>
            <w:tcW w:w="567" w:type="dxa"/>
            <w:shd w:val="solid" w:color="FFFFFF" w:fill="auto"/>
          </w:tcPr>
          <w:p w14:paraId="4BF71EB8" w14:textId="11CA3199" w:rsidR="00B5180B" w:rsidRPr="000F043F" w:rsidRDefault="00075100" w:rsidP="000F043F">
            <w:pPr>
              <w:pStyle w:val="TAL"/>
              <w:rPr>
                <w:rFonts w:cs="Arial"/>
                <w:sz w:val="16"/>
                <w:szCs w:val="16"/>
              </w:rPr>
            </w:pPr>
            <w:r w:rsidRPr="000F043F">
              <w:rPr>
                <w:rFonts w:cs="Arial"/>
                <w:sz w:val="16"/>
                <w:szCs w:val="16"/>
              </w:rPr>
              <w:t>0462</w:t>
            </w:r>
          </w:p>
        </w:tc>
        <w:tc>
          <w:tcPr>
            <w:tcW w:w="283" w:type="dxa"/>
            <w:shd w:val="solid" w:color="FFFFFF" w:fill="auto"/>
          </w:tcPr>
          <w:p w14:paraId="6262666D" w14:textId="14DD6C56" w:rsidR="00B5180B" w:rsidRPr="000F043F" w:rsidRDefault="00075100" w:rsidP="000F043F">
            <w:pPr>
              <w:pStyle w:val="TAR"/>
              <w:rPr>
                <w:rFonts w:cs="Arial"/>
                <w:sz w:val="16"/>
                <w:szCs w:val="16"/>
              </w:rPr>
            </w:pPr>
            <w:r w:rsidRPr="000F043F">
              <w:rPr>
                <w:rFonts w:cs="Arial"/>
                <w:sz w:val="16"/>
                <w:szCs w:val="16"/>
              </w:rPr>
              <w:t>-</w:t>
            </w:r>
          </w:p>
        </w:tc>
        <w:tc>
          <w:tcPr>
            <w:tcW w:w="284" w:type="dxa"/>
            <w:shd w:val="solid" w:color="FFFFFF" w:fill="auto"/>
          </w:tcPr>
          <w:p w14:paraId="74004334" w14:textId="0D91EA19" w:rsidR="00B5180B" w:rsidRPr="000F043F" w:rsidRDefault="00075100" w:rsidP="000F043F">
            <w:pPr>
              <w:pStyle w:val="TAC"/>
              <w:rPr>
                <w:rFonts w:cs="Arial"/>
                <w:sz w:val="16"/>
                <w:szCs w:val="16"/>
              </w:rPr>
            </w:pPr>
            <w:r w:rsidRPr="000F043F">
              <w:rPr>
                <w:rFonts w:cs="Arial"/>
                <w:sz w:val="16"/>
                <w:szCs w:val="16"/>
              </w:rPr>
              <w:t>B</w:t>
            </w:r>
          </w:p>
        </w:tc>
        <w:tc>
          <w:tcPr>
            <w:tcW w:w="5151" w:type="dxa"/>
            <w:shd w:val="solid" w:color="FFFFFF" w:fill="auto"/>
          </w:tcPr>
          <w:p w14:paraId="491F1967" w14:textId="31CE862B" w:rsidR="00B5180B" w:rsidRPr="000F043F" w:rsidRDefault="00075100" w:rsidP="000F043F">
            <w:pPr>
              <w:pStyle w:val="TAL"/>
              <w:rPr>
                <w:rFonts w:cs="Arial"/>
                <w:sz w:val="16"/>
                <w:szCs w:val="16"/>
              </w:rPr>
            </w:pPr>
            <w:r w:rsidRPr="000F043F">
              <w:rPr>
                <w:rFonts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0F043F" w:rsidRDefault="00075100" w:rsidP="000F043F">
            <w:pPr>
              <w:pStyle w:val="TAC"/>
              <w:rPr>
                <w:rFonts w:cs="Arial"/>
                <w:sz w:val="16"/>
                <w:szCs w:val="16"/>
                <w:lang w:eastAsia="zh-CN"/>
              </w:rPr>
            </w:pPr>
            <w:r w:rsidRPr="000F043F">
              <w:rPr>
                <w:rFonts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0F043F" w:rsidRDefault="001D0F86" w:rsidP="000F043F">
            <w:pPr>
              <w:pStyle w:val="TAC"/>
              <w:rPr>
                <w:sz w:val="16"/>
                <w:szCs w:val="16"/>
                <w:lang w:eastAsia="zh-CN"/>
              </w:rPr>
            </w:pPr>
            <w:r w:rsidRPr="000F043F">
              <w:rPr>
                <w:sz w:val="16"/>
                <w:szCs w:val="16"/>
                <w:lang w:eastAsia="zh-CN"/>
              </w:rPr>
              <w:t>2023-12</w:t>
            </w:r>
          </w:p>
        </w:tc>
        <w:tc>
          <w:tcPr>
            <w:tcW w:w="800" w:type="dxa"/>
            <w:shd w:val="solid" w:color="FFFFFF" w:fill="auto"/>
          </w:tcPr>
          <w:p w14:paraId="53B0C925" w14:textId="6E8B45E8" w:rsidR="00D001A4" w:rsidRPr="000F043F" w:rsidRDefault="001D0F86" w:rsidP="000F043F">
            <w:pPr>
              <w:pStyle w:val="TAC"/>
              <w:rPr>
                <w:sz w:val="16"/>
                <w:szCs w:val="16"/>
                <w:lang w:eastAsia="zh-CN"/>
              </w:rPr>
            </w:pPr>
            <w:r w:rsidRPr="000F043F">
              <w:rPr>
                <w:sz w:val="16"/>
                <w:szCs w:val="16"/>
                <w:lang w:eastAsia="zh-CN"/>
              </w:rPr>
              <w:t>CT#102</w:t>
            </w:r>
          </w:p>
        </w:tc>
        <w:tc>
          <w:tcPr>
            <w:tcW w:w="1046" w:type="dxa"/>
            <w:shd w:val="solid" w:color="FFFFFF" w:fill="auto"/>
          </w:tcPr>
          <w:p w14:paraId="40217FF0" w14:textId="23EDCDAD" w:rsidR="00D001A4" w:rsidRPr="000F043F" w:rsidRDefault="00667A39" w:rsidP="000F043F">
            <w:pPr>
              <w:pStyle w:val="TAC"/>
              <w:rPr>
                <w:sz w:val="16"/>
                <w:szCs w:val="16"/>
              </w:rPr>
            </w:pPr>
            <w:r w:rsidRPr="000F043F">
              <w:rPr>
                <w:sz w:val="16"/>
                <w:szCs w:val="16"/>
              </w:rPr>
              <w:t>CP-233130</w:t>
            </w:r>
          </w:p>
        </w:tc>
        <w:tc>
          <w:tcPr>
            <w:tcW w:w="567" w:type="dxa"/>
            <w:shd w:val="solid" w:color="FFFFFF" w:fill="auto"/>
          </w:tcPr>
          <w:p w14:paraId="6035EF74" w14:textId="7005CAC4" w:rsidR="00D001A4" w:rsidRPr="000F043F" w:rsidRDefault="001D0F86" w:rsidP="000F043F">
            <w:pPr>
              <w:pStyle w:val="TAL"/>
              <w:rPr>
                <w:rFonts w:cs="Arial"/>
                <w:sz w:val="16"/>
                <w:szCs w:val="16"/>
              </w:rPr>
            </w:pPr>
            <w:r w:rsidRPr="000F043F">
              <w:rPr>
                <w:rFonts w:cs="Arial"/>
                <w:sz w:val="16"/>
                <w:szCs w:val="16"/>
              </w:rPr>
              <w:t>0463</w:t>
            </w:r>
          </w:p>
        </w:tc>
        <w:tc>
          <w:tcPr>
            <w:tcW w:w="283" w:type="dxa"/>
            <w:shd w:val="solid" w:color="FFFFFF" w:fill="auto"/>
          </w:tcPr>
          <w:p w14:paraId="10302A1B" w14:textId="2940BA37" w:rsidR="00D001A4" w:rsidRPr="000F043F" w:rsidRDefault="001D0F86" w:rsidP="000F043F">
            <w:pPr>
              <w:pStyle w:val="TAR"/>
              <w:rPr>
                <w:rFonts w:cs="Arial"/>
                <w:sz w:val="16"/>
                <w:szCs w:val="16"/>
              </w:rPr>
            </w:pPr>
            <w:r w:rsidRPr="000F043F">
              <w:rPr>
                <w:rFonts w:cs="Arial"/>
                <w:sz w:val="16"/>
                <w:szCs w:val="16"/>
              </w:rPr>
              <w:t>-</w:t>
            </w:r>
          </w:p>
        </w:tc>
        <w:tc>
          <w:tcPr>
            <w:tcW w:w="284" w:type="dxa"/>
            <w:shd w:val="solid" w:color="FFFFFF" w:fill="auto"/>
          </w:tcPr>
          <w:p w14:paraId="22CC160B" w14:textId="333490F2" w:rsidR="00D001A4" w:rsidRPr="000F043F" w:rsidRDefault="001D0F86" w:rsidP="000F043F">
            <w:pPr>
              <w:pStyle w:val="TAC"/>
              <w:rPr>
                <w:rFonts w:cs="Arial"/>
                <w:sz w:val="16"/>
                <w:szCs w:val="16"/>
              </w:rPr>
            </w:pPr>
            <w:r w:rsidRPr="000F043F">
              <w:rPr>
                <w:rFonts w:cs="Arial"/>
                <w:sz w:val="16"/>
                <w:szCs w:val="16"/>
              </w:rPr>
              <w:t>F</w:t>
            </w:r>
          </w:p>
        </w:tc>
        <w:tc>
          <w:tcPr>
            <w:tcW w:w="5151" w:type="dxa"/>
            <w:shd w:val="solid" w:color="FFFFFF" w:fill="auto"/>
          </w:tcPr>
          <w:p w14:paraId="0A765B5F" w14:textId="02A959E7" w:rsidR="00D001A4" w:rsidRPr="000F043F" w:rsidRDefault="001D0F86" w:rsidP="000F043F">
            <w:pPr>
              <w:pStyle w:val="TAL"/>
              <w:rPr>
                <w:rFonts w:cs="Arial"/>
                <w:sz w:val="16"/>
                <w:szCs w:val="16"/>
              </w:rPr>
            </w:pPr>
            <w:r w:rsidRPr="000F043F">
              <w:rPr>
                <w:rFonts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0F043F" w:rsidRDefault="001D0F86" w:rsidP="000F043F">
            <w:pPr>
              <w:pStyle w:val="TAC"/>
              <w:rPr>
                <w:rFonts w:cs="Arial"/>
                <w:sz w:val="16"/>
                <w:szCs w:val="16"/>
                <w:lang w:eastAsia="zh-CN"/>
              </w:rPr>
            </w:pPr>
            <w:r w:rsidRPr="000F043F">
              <w:rPr>
                <w:rFonts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0F043F" w:rsidRDefault="00980689" w:rsidP="000F043F">
            <w:pPr>
              <w:pStyle w:val="TAC"/>
              <w:rPr>
                <w:sz w:val="16"/>
                <w:szCs w:val="16"/>
                <w:lang w:eastAsia="zh-CN"/>
              </w:rPr>
            </w:pPr>
            <w:r w:rsidRPr="000F043F">
              <w:rPr>
                <w:sz w:val="16"/>
                <w:szCs w:val="16"/>
                <w:lang w:eastAsia="zh-CN"/>
              </w:rPr>
              <w:t>2023-12</w:t>
            </w:r>
          </w:p>
        </w:tc>
        <w:tc>
          <w:tcPr>
            <w:tcW w:w="800" w:type="dxa"/>
            <w:shd w:val="solid" w:color="FFFFFF" w:fill="auto"/>
          </w:tcPr>
          <w:p w14:paraId="6071AC13" w14:textId="2178F3F5" w:rsidR="0012368C" w:rsidRPr="000F043F" w:rsidRDefault="00980689" w:rsidP="000F043F">
            <w:pPr>
              <w:pStyle w:val="TAC"/>
              <w:rPr>
                <w:sz w:val="16"/>
                <w:szCs w:val="16"/>
                <w:lang w:eastAsia="zh-CN"/>
              </w:rPr>
            </w:pPr>
            <w:r w:rsidRPr="000F043F">
              <w:rPr>
                <w:sz w:val="16"/>
                <w:szCs w:val="16"/>
                <w:lang w:eastAsia="zh-CN"/>
              </w:rPr>
              <w:t>CT#102</w:t>
            </w:r>
          </w:p>
        </w:tc>
        <w:tc>
          <w:tcPr>
            <w:tcW w:w="1046" w:type="dxa"/>
            <w:shd w:val="solid" w:color="FFFFFF" w:fill="auto"/>
          </w:tcPr>
          <w:p w14:paraId="03E34CF1" w14:textId="192D81BD" w:rsidR="0012368C" w:rsidRPr="000F043F" w:rsidRDefault="00F6333A" w:rsidP="000F043F">
            <w:pPr>
              <w:pStyle w:val="TAC"/>
              <w:rPr>
                <w:sz w:val="16"/>
                <w:szCs w:val="16"/>
              </w:rPr>
            </w:pPr>
            <w:r w:rsidRPr="000F043F">
              <w:rPr>
                <w:sz w:val="16"/>
                <w:szCs w:val="16"/>
              </w:rPr>
              <w:t>CP-233130</w:t>
            </w:r>
          </w:p>
        </w:tc>
        <w:tc>
          <w:tcPr>
            <w:tcW w:w="567" w:type="dxa"/>
            <w:shd w:val="solid" w:color="FFFFFF" w:fill="auto"/>
          </w:tcPr>
          <w:p w14:paraId="420B780B" w14:textId="3833B8E6" w:rsidR="0012368C" w:rsidRPr="000F043F" w:rsidRDefault="00980689" w:rsidP="000F043F">
            <w:pPr>
              <w:pStyle w:val="TAL"/>
              <w:rPr>
                <w:rFonts w:cs="Arial"/>
                <w:sz w:val="16"/>
                <w:szCs w:val="16"/>
              </w:rPr>
            </w:pPr>
            <w:r w:rsidRPr="000F043F">
              <w:rPr>
                <w:rFonts w:cs="Arial"/>
                <w:sz w:val="16"/>
                <w:szCs w:val="16"/>
              </w:rPr>
              <w:t>0466</w:t>
            </w:r>
          </w:p>
        </w:tc>
        <w:tc>
          <w:tcPr>
            <w:tcW w:w="283" w:type="dxa"/>
            <w:shd w:val="solid" w:color="FFFFFF" w:fill="auto"/>
          </w:tcPr>
          <w:p w14:paraId="4D090434" w14:textId="3349208E" w:rsidR="0012368C" w:rsidRPr="000F043F" w:rsidRDefault="00980689" w:rsidP="000F043F">
            <w:pPr>
              <w:pStyle w:val="TAR"/>
              <w:rPr>
                <w:rFonts w:cs="Arial"/>
                <w:sz w:val="16"/>
                <w:szCs w:val="16"/>
              </w:rPr>
            </w:pPr>
            <w:r w:rsidRPr="000F043F">
              <w:rPr>
                <w:rFonts w:cs="Arial"/>
                <w:sz w:val="16"/>
                <w:szCs w:val="16"/>
              </w:rPr>
              <w:t>-</w:t>
            </w:r>
          </w:p>
        </w:tc>
        <w:tc>
          <w:tcPr>
            <w:tcW w:w="284" w:type="dxa"/>
            <w:shd w:val="solid" w:color="FFFFFF" w:fill="auto"/>
          </w:tcPr>
          <w:p w14:paraId="6DF3204C" w14:textId="1772A8A0" w:rsidR="0012368C" w:rsidRPr="000F043F" w:rsidRDefault="00980689" w:rsidP="000F043F">
            <w:pPr>
              <w:pStyle w:val="TAC"/>
              <w:rPr>
                <w:rFonts w:cs="Arial"/>
                <w:sz w:val="16"/>
                <w:szCs w:val="16"/>
              </w:rPr>
            </w:pPr>
            <w:r w:rsidRPr="000F043F">
              <w:rPr>
                <w:rFonts w:cs="Arial"/>
                <w:sz w:val="16"/>
                <w:szCs w:val="16"/>
              </w:rPr>
              <w:t>F</w:t>
            </w:r>
          </w:p>
        </w:tc>
        <w:tc>
          <w:tcPr>
            <w:tcW w:w="5151" w:type="dxa"/>
            <w:shd w:val="solid" w:color="FFFFFF" w:fill="auto"/>
          </w:tcPr>
          <w:p w14:paraId="232AE28C" w14:textId="24BBCF14" w:rsidR="0012368C" w:rsidRPr="000F043F" w:rsidRDefault="00980689" w:rsidP="000F043F">
            <w:pPr>
              <w:pStyle w:val="TAL"/>
              <w:rPr>
                <w:rFonts w:cs="Arial"/>
                <w:sz w:val="16"/>
                <w:szCs w:val="16"/>
              </w:rPr>
            </w:pPr>
            <w:r w:rsidRPr="000F043F">
              <w:rPr>
                <w:rFonts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0F043F" w:rsidRDefault="00980689" w:rsidP="000F043F">
            <w:pPr>
              <w:pStyle w:val="TAC"/>
              <w:rPr>
                <w:rFonts w:cs="Arial"/>
                <w:sz w:val="16"/>
                <w:szCs w:val="16"/>
                <w:lang w:eastAsia="zh-CN"/>
              </w:rPr>
            </w:pPr>
            <w:r w:rsidRPr="000F043F">
              <w:rPr>
                <w:rFonts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0F043F" w:rsidRDefault="00EE0721" w:rsidP="000F043F">
            <w:pPr>
              <w:pStyle w:val="TAC"/>
              <w:rPr>
                <w:sz w:val="16"/>
                <w:szCs w:val="16"/>
                <w:lang w:eastAsia="zh-CN"/>
              </w:rPr>
            </w:pPr>
            <w:r w:rsidRPr="000F043F">
              <w:rPr>
                <w:sz w:val="16"/>
                <w:szCs w:val="16"/>
                <w:lang w:eastAsia="zh-CN"/>
              </w:rPr>
              <w:t>2023-12</w:t>
            </w:r>
          </w:p>
        </w:tc>
        <w:tc>
          <w:tcPr>
            <w:tcW w:w="800" w:type="dxa"/>
            <w:shd w:val="solid" w:color="FFFFFF" w:fill="auto"/>
          </w:tcPr>
          <w:p w14:paraId="67D9B1A4" w14:textId="20A552F7" w:rsidR="008C5E93" w:rsidRPr="000F043F" w:rsidRDefault="00EE0721" w:rsidP="000F043F">
            <w:pPr>
              <w:pStyle w:val="TAC"/>
              <w:rPr>
                <w:sz w:val="16"/>
                <w:szCs w:val="16"/>
                <w:lang w:eastAsia="zh-CN"/>
              </w:rPr>
            </w:pPr>
            <w:r w:rsidRPr="000F043F">
              <w:rPr>
                <w:sz w:val="16"/>
                <w:szCs w:val="16"/>
                <w:lang w:eastAsia="zh-CN"/>
              </w:rPr>
              <w:t>CT#102</w:t>
            </w:r>
          </w:p>
        </w:tc>
        <w:tc>
          <w:tcPr>
            <w:tcW w:w="1046" w:type="dxa"/>
            <w:shd w:val="solid" w:color="FFFFFF" w:fill="auto"/>
          </w:tcPr>
          <w:p w14:paraId="2580DAF0" w14:textId="6717349F" w:rsidR="008C5E93" w:rsidRPr="000F043F" w:rsidRDefault="00C20A18" w:rsidP="000F043F">
            <w:pPr>
              <w:pStyle w:val="TAC"/>
              <w:rPr>
                <w:sz w:val="16"/>
                <w:szCs w:val="16"/>
              </w:rPr>
            </w:pPr>
            <w:r w:rsidRPr="000F043F">
              <w:rPr>
                <w:sz w:val="16"/>
                <w:szCs w:val="16"/>
              </w:rPr>
              <w:t>CP-233130</w:t>
            </w:r>
          </w:p>
        </w:tc>
        <w:tc>
          <w:tcPr>
            <w:tcW w:w="567" w:type="dxa"/>
            <w:shd w:val="solid" w:color="FFFFFF" w:fill="auto"/>
          </w:tcPr>
          <w:p w14:paraId="5B5BF46A" w14:textId="016C85B5" w:rsidR="008C5E93" w:rsidRPr="000F043F" w:rsidRDefault="00EE0721" w:rsidP="000F043F">
            <w:pPr>
              <w:pStyle w:val="TAL"/>
              <w:rPr>
                <w:rFonts w:cs="Arial"/>
                <w:sz w:val="16"/>
                <w:szCs w:val="16"/>
              </w:rPr>
            </w:pPr>
            <w:r w:rsidRPr="000F043F">
              <w:rPr>
                <w:rFonts w:cs="Arial"/>
                <w:sz w:val="16"/>
                <w:szCs w:val="16"/>
              </w:rPr>
              <w:t>0379</w:t>
            </w:r>
          </w:p>
        </w:tc>
        <w:tc>
          <w:tcPr>
            <w:tcW w:w="283" w:type="dxa"/>
            <w:shd w:val="solid" w:color="FFFFFF" w:fill="auto"/>
          </w:tcPr>
          <w:p w14:paraId="71BC6E6E" w14:textId="3B52182B" w:rsidR="008C5E93" w:rsidRPr="000F043F" w:rsidRDefault="00EE0721" w:rsidP="000F043F">
            <w:pPr>
              <w:pStyle w:val="TAR"/>
              <w:rPr>
                <w:rFonts w:cs="Arial"/>
                <w:sz w:val="16"/>
                <w:szCs w:val="16"/>
              </w:rPr>
            </w:pPr>
            <w:r w:rsidRPr="000F043F">
              <w:rPr>
                <w:rFonts w:cs="Arial"/>
                <w:sz w:val="16"/>
                <w:szCs w:val="16"/>
              </w:rPr>
              <w:t>5</w:t>
            </w:r>
          </w:p>
        </w:tc>
        <w:tc>
          <w:tcPr>
            <w:tcW w:w="284" w:type="dxa"/>
            <w:shd w:val="solid" w:color="FFFFFF" w:fill="auto"/>
          </w:tcPr>
          <w:p w14:paraId="64E56FB0" w14:textId="5775F1ED" w:rsidR="008C5E93" w:rsidRPr="000F043F" w:rsidRDefault="00EE0721" w:rsidP="000F043F">
            <w:pPr>
              <w:pStyle w:val="TAC"/>
              <w:rPr>
                <w:rFonts w:cs="Arial"/>
                <w:sz w:val="16"/>
                <w:szCs w:val="16"/>
              </w:rPr>
            </w:pPr>
            <w:r w:rsidRPr="000F043F">
              <w:rPr>
                <w:rFonts w:cs="Arial"/>
                <w:sz w:val="16"/>
                <w:szCs w:val="16"/>
              </w:rPr>
              <w:t>F</w:t>
            </w:r>
          </w:p>
        </w:tc>
        <w:tc>
          <w:tcPr>
            <w:tcW w:w="5151" w:type="dxa"/>
            <w:shd w:val="solid" w:color="FFFFFF" w:fill="auto"/>
          </w:tcPr>
          <w:p w14:paraId="50FAAB59" w14:textId="62CF0143" w:rsidR="008C5E93" w:rsidRPr="000F043F" w:rsidRDefault="00EE0721" w:rsidP="000F043F">
            <w:pPr>
              <w:pStyle w:val="TAL"/>
              <w:rPr>
                <w:rFonts w:cs="Arial"/>
                <w:sz w:val="16"/>
                <w:szCs w:val="16"/>
              </w:rPr>
            </w:pPr>
            <w:r w:rsidRPr="000F043F">
              <w:rPr>
                <w:rFonts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0F043F" w:rsidRDefault="00EE0721" w:rsidP="000F043F">
            <w:pPr>
              <w:pStyle w:val="TAC"/>
              <w:rPr>
                <w:rFonts w:cs="Arial"/>
                <w:sz w:val="16"/>
                <w:szCs w:val="16"/>
                <w:lang w:eastAsia="zh-CN"/>
              </w:rPr>
            </w:pPr>
            <w:r w:rsidRPr="000F043F">
              <w:rPr>
                <w:rFonts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0F043F" w:rsidRDefault="00E6072C" w:rsidP="000F043F">
            <w:pPr>
              <w:pStyle w:val="TAC"/>
              <w:rPr>
                <w:sz w:val="16"/>
                <w:szCs w:val="16"/>
                <w:lang w:eastAsia="zh-CN"/>
              </w:rPr>
            </w:pPr>
            <w:r w:rsidRPr="000F043F">
              <w:rPr>
                <w:sz w:val="16"/>
                <w:szCs w:val="16"/>
                <w:lang w:eastAsia="zh-CN"/>
              </w:rPr>
              <w:t>2023-12</w:t>
            </w:r>
          </w:p>
        </w:tc>
        <w:tc>
          <w:tcPr>
            <w:tcW w:w="800" w:type="dxa"/>
            <w:shd w:val="solid" w:color="FFFFFF" w:fill="auto"/>
          </w:tcPr>
          <w:p w14:paraId="7C9EED68" w14:textId="4FF9FD32" w:rsidR="00732341" w:rsidRPr="000F043F" w:rsidRDefault="00E6072C" w:rsidP="000F043F">
            <w:pPr>
              <w:pStyle w:val="TAC"/>
              <w:rPr>
                <w:sz w:val="16"/>
                <w:szCs w:val="16"/>
                <w:lang w:eastAsia="zh-CN"/>
              </w:rPr>
            </w:pPr>
            <w:r w:rsidRPr="000F043F">
              <w:rPr>
                <w:sz w:val="16"/>
                <w:szCs w:val="16"/>
                <w:lang w:eastAsia="zh-CN"/>
              </w:rPr>
              <w:t>CT#102</w:t>
            </w:r>
          </w:p>
        </w:tc>
        <w:tc>
          <w:tcPr>
            <w:tcW w:w="1046" w:type="dxa"/>
            <w:shd w:val="solid" w:color="FFFFFF" w:fill="auto"/>
          </w:tcPr>
          <w:p w14:paraId="7806997A" w14:textId="1C5AE74D" w:rsidR="00732341" w:rsidRPr="000F043F" w:rsidRDefault="002025A1" w:rsidP="000F043F">
            <w:pPr>
              <w:pStyle w:val="TAC"/>
              <w:rPr>
                <w:sz w:val="16"/>
                <w:szCs w:val="16"/>
              </w:rPr>
            </w:pPr>
            <w:r w:rsidRPr="000F043F">
              <w:rPr>
                <w:sz w:val="16"/>
                <w:szCs w:val="16"/>
              </w:rPr>
              <w:t>CP-233130</w:t>
            </w:r>
          </w:p>
        </w:tc>
        <w:tc>
          <w:tcPr>
            <w:tcW w:w="567" w:type="dxa"/>
            <w:shd w:val="solid" w:color="FFFFFF" w:fill="auto"/>
          </w:tcPr>
          <w:p w14:paraId="303AD056" w14:textId="447352FC" w:rsidR="00732341" w:rsidRPr="000F043F" w:rsidRDefault="00E6072C" w:rsidP="000F043F">
            <w:pPr>
              <w:pStyle w:val="TAL"/>
              <w:rPr>
                <w:rFonts w:cs="Arial"/>
                <w:sz w:val="16"/>
                <w:szCs w:val="16"/>
              </w:rPr>
            </w:pPr>
            <w:r w:rsidRPr="000F043F">
              <w:rPr>
                <w:rFonts w:cs="Arial"/>
                <w:sz w:val="16"/>
                <w:szCs w:val="16"/>
              </w:rPr>
              <w:t>0411</w:t>
            </w:r>
          </w:p>
        </w:tc>
        <w:tc>
          <w:tcPr>
            <w:tcW w:w="283" w:type="dxa"/>
            <w:shd w:val="solid" w:color="FFFFFF" w:fill="auto"/>
          </w:tcPr>
          <w:p w14:paraId="5B574630" w14:textId="17437600" w:rsidR="00732341" w:rsidRPr="000F043F" w:rsidRDefault="00E6072C" w:rsidP="000F043F">
            <w:pPr>
              <w:pStyle w:val="TAR"/>
              <w:rPr>
                <w:rFonts w:cs="Arial"/>
                <w:sz w:val="16"/>
                <w:szCs w:val="16"/>
              </w:rPr>
            </w:pPr>
            <w:r w:rsidRPr="000F043F">
              <w:rPr>
                <w:rFonts w:cs="Arial"/>
                <w:sz w:val="16"/>
                <w:szCs w:val="16"/>
              </w:rPr>
              <w:t>1</w:t>
            </w:r>
          </w:p>
        </w:tc>
        <w:tc>
          <w:tcPr>
            <w:tcW w:w="284" w:type="dxa"/>
            <w:shd w:val="solid" w:color="FFFFFF" w:fill="auto"/>
          </w:tcPr>
          <w:p w14:paraId="3E2C7C33" w14:textId="1212996C" w:rsidR="00732341" w:rsidRPr="000F043F" w:rsidRDefault="00E6072C" w:rsidP="000F043F">
            <w:pPr>
              <w:pStyle w:val="TAC"/>
              <w:rPr>
                <w:rFonts w:cs="Arial"/>
                <w:sz w:val="16"/>
                <w:szCs w:val="16"/>
              </w:rPr>
            </w:pPr>
            <w:r w:rsidRPr="000F043F">
              <w:rPr>
                <w:rFonts w:cs="Arial"/>
                <w:sz w:val="16"/>
                <w:szCs w:val="16"/>
              </w:rPr>
              <w:t>B</w:t>
            </w:r>
          </w:p>
        </w:tc>
        <w:tc>
          <w:tcPr>
            <w:tcW w:w="5151" w:type="dxa"/>
            <w:shd w:val="solid" w:color="FFFFFF" w:fill="auto"/>
          </w:tcPr>
          <w:p w14:paraId="4BA5856C" w14:textId="6E947948" w:rsidR="00732341" w:rsidRPr="000F043F" w:rsidRDefault="00E6072C" w:rsidP="000F043F">
            <w:pPr>
              <w:pStyle w:val="TAL"/>
              <w:rPr>
                <w:rFonts w:cs="Arial"/>
                <w:sz w:val="16"/>
                <w:szCs w:val="16"/>
              </w:rPr>
            </w:pPr>
            <w:r w:rsidRPr="000F043F">
              <w:rPr>
                <w:rFonts w:cs="Arial"/>
                <w:sz w:val="16"/>
                <w:szCs w:val="16"/>
              </w:rPr>
              <w:t>Security for emergency services via U2N relay</w:t>
            </w:r>
          </w:p>
        </w:tc>
        <w:tc>
          <w:tcPr>
            <w:tcW w:w="708" w:type="dxa"/>
            <w:shd w:val="solid" w:color="FFFFFF" w:fill="auto"/>
          </w:tcPr>
          <w:p w14:paraId="27FC525C" w14:textId="50FDB013" w:rsidR="00732341" w:rsidRPr="000F043F" w:rsidRDefault="00E6072C" w:rsidP="000F043F">
            <w:pPr>
              <w:pStyle w:val="TAC"/>
              <w:rPr>
                <w:rFonts w:cs="Arial"/>
                <w:sz w:val="16"/>
                <w:szCs w:val="16"/>
                <w:lang w:eastAsia="zh-CN"/>
              </w:rPr>
            </w:pPr>
            <w:r w:rsidRPr="000F043F">
              <w:rPr>
                <w:rFonts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0F043F" w:rsidRDefault="003968B5" w:rsidP="000F043F">
            <w:pPr>
              <w:pStyle w:val="TAC"/>
              <w:rPr>
                <w:sz w:val="16"/>
                <w:szCs w:val="16"/>
                <w:lang w:eastAsia="zh-CN"/>
              </w:rPr>
            </w:pPr>
            <w:r w:rsidRPr="000F043F">
              <w:rPr>
                <w:sz w:val="16"/>
                <w:szCs w:val="16"/>
                <w:lang w:eastAsia="zh-CN"/>
              </w:rPr>
              <w:t>2023-12</w:t>
            </w:r>
          </w:p>
        </w:tc>
        <w:tc>
          <w:tcPr>
            <w:tcW w:w="800" w:type="dxa"/>
            <w:shd w:val="solid" w:color="FFFFFF" w:fill="auto"/>
          </w:tcPr>
          <w:p w14:paraId="4458E2F6" w14:textId="3FAFE4C0" w:rsidR="00BB6038" w:rsidRPr="000F043F" w:rsidRDefault="003968B5" w:rsidP="000F043F">
            <w:pPr>
              <w:pStyle w:val="TAC"/>
              <w:rPr>
                <w:sz w:val="16"/>
                <w:szCs w:val="16"/>
                <w:lang w:eastAsia="zh-CN"/>
              </w:rPr>
            </w:pPr>
            <w:r w:rsidRPr="000F043F">
              <w:rPr>
                <w:sz w:val="16"/>
                <w:szCs w:val="16"/>
                <w:lang w:eastAsia="zh-CN"/>
              </w:rPr>
              <w:t>CT#102</w:t>
            </w:r>
          </w:p>
        </w:tc>
        <w:tc>
          <w:tcPr>
            <w:tcW w:w="1046" w:type="dxa"/>
            <w:shd w:val="solid" w:color="FFFFFF" w:fill="auto"/>
          </w:tcPr>
          <w:p w14:paraId="2107BEB3" w14:textId="4F335C22" w:rsidR="00BB6038" w:rsidRPr="000F043F" w:rsidRDefault="00795166" w:rsidP="000F043F">
            <w:pPr>
              <w:pStyle w:val="TAC"/>
              <w:rPr>
                <w:sz w:val="16"/>
                <w:szCs w:val="16"/>
              </w:rPr>
            </w:pPr>
            <w:r w:rsidRPr="000F043F">
              <w:rPr>
                <w:sz w:val="16"/>
                <w:szCs w:val="16"/>
              </w:rPr>
              <w:t>CP-233130</w:t>
            </w:r>
          </w:p>
        </w:tc>
        <w:tc>
          <w:tcPr>
            <w:tcW w:w="567" w:type="dxa"/>
            <w:shd w:val="solid" w:color="FFFFFF" w:fill="auto"/>
          </w:tcPr>
          <w:p w14:paraId="412BAFDF" w14:textId="59E7661A" w:rsidR="00BB6038" w:rsidRPr="000F043F" w:rsidRDefault="003968B5" w:rsidP="000F043F">
            <w:pPr>
              <w:pStyle w:val="TAL"/>
              <w:rPr>
                <w:rFonts w:cs="Arial"/>
                <w:sz w:val="16"/>
                <w:szCs w:val="16"/>
              </w:rPr>
            </w:pPr>
            <w:r w:rsidRPr="000F043F">
              <w:rPr>
                <w:rFonts w:cs="Arial"/>
                <w:sz w:val="16"/>
                <w:szCs w:val="16"/>
              </w:rPr>
              <w:t>0448</w:t>
            </w:r>
          </w:p>
        </w:tc>
        <w:tc>
          <w:tcPr>
            <w:tcW w:w="283" w:type="dxa"/>
            <w:shd w:val="solid" w:color="FFFFFF" w:fill="auto"/>
          </w:tcPr>
          <w:p w14:paraId="4406C57E" w14:textId="1D44D0CF" w:rsidR="00BB6038" w:rsidRPr="000F043F" w:rsidRDefault="003968B5" w:rsidP="000F043F">
            <w:pPr>
              <w:pStyle w:val="TAR"/>
              <w:rPr>
                <w:rFonts w:cs="Arial"/>
                <w:sz w:val="16"/>
                <w:szCs w:val="16"/>
              </w:rPr>
            </w:pPr>
            <w:r w:rsidRPr="000F043F">
              <w:rPr>
                <w:rFonts w:cs="Arial"/>
                <w:sz w:val="16"/>
                <w:szCs w:val="16"/>
              </w:rPr>
              <w:t>1</w:t>
            </w:r>
          </w:p>
        </w:tc>
        <w:tc>
          <w:tcPr>
            <w:tcW w:w="284" w:type="dxa"/>
            <w:shd w:val="solid" w:color="FFFFFF" w:fill="auto"/>
          </w:tcPr>
          <w:p w14:paraId="52D3578D" w14:textId="740B551C" w:rsidR="00BB6038" w:rsidRPr="000F043F" w:rsidRDefault="003968B5" w:rsidP="000F043F">
            <w:pPr>
              <w:pStyle w:val="TAC"/>
              <w:rPr>
                <w:rFonts w:cs="Arial"/>
                <w:sz w:val="16"/>
                <w:szCs w:val="16"/>
              </w:rPr>
            </w:pPr>
            <w:r w:rsidRPr="000F043F">
              <w:rPr>
                <w:rFonts w:cs="Arial"/>
                <w:sz w:val="16"/>
                <w:szCs w:val="16"/>
              </w:rPr>
              <w:t>B</w:t>
            </w:r>
          </w:p>
        </w:tc>
        <w:tc>
          <w:tcPr>
            <w:tcW w:w="5151" w:type="dxa"/>
            <w:shd w:val="solid" w:color="FFFFFF" w:fill="auto"/>
          </w:tcPr>
          <w:p w14:paraId="10D2A1D4" w14:textId="71CD110C" w:rsidR="00BB6038" w:rsidRPr="000F043F" w:rsidRDefault="003968B5" w:rsidP="000F043F">
            <w:pPr>
              <w:pStyle w:val="TAL"/>
              <w:rPr>
                <w:rFonts w:cs="Arial"/>
                <w:sz w:val="16"/>
                <w:szCs w:val="16"/>
              </w:rPr>
            </w:pPr>
            <w:r w:rsidRPr="000F043F">
              <w:rPr>
                <w:rFonts w:cs="Arial"/>
                <w:sz w:val="16"/>
                <w:szCs w:val="16"/>
              </w:rPr>
              <w:t>Introduction of 5G ProSe direct link identification procedure</w:t>
            </w:r>
          </w:p>
        </w:tc>
        <w:tc>
          <w:tcPr>
            <w:tcW w:w="708" w:type="dxa"/>
            <w:shd w:val="solid" w:color="FFFFFF" w:fill="auto"/>
          </w:tcPr>
          <w:p w14:paraId="7B97012D" w14:textId="6313FF8E" w:rsidR="00BB6038" w:rsidRPr="000F043F" w:rsidRDefault="003968B5" w:rsidP="000F043F">
            <w:pPr>
              <w:pStyle w:val="TAC"/>
              <w:rPr>
                <w:rFonts w:cs="Arial"/>
                <w:sz w:val="16"/>
                <w:szCs w:val="16"/>
                <w:lang w:eastAsia="zh-CN"/>
              </w:rPr>
            </w:pPr>
            <w:r w:rsidRPr="000F043F">
              <w:rPr>
                <w:rFonts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0F043F" w:rsidRDefault="007F722D" w:rsidP="000F043F">
            <w:pPr>
              <w:pStyle w:val="TAC"/>
              <w:rPr>
                <w:sz w:val="16"/>
                <w:szCs w:val="16"/>
                <w:lang w:eastAsia="zh-CN"/>
              </w:rPr>
            </w:pPr>
            <w:r w:rsidRPr="000F043F">
              <w:rPr>
                <w:sz w:val="16"/>
                <w:szCs w:val="16"/>
                <w:lang w:eastAsia="zh-CN"/>
              </w:rPr>
              <w:t>2023-12</w:t>
            </w:r>
          </w:p>
        </w:tc>
        <w:tc>
          <w:tcPr>
            <w:tcW w:w="800" w:type="dxa"/>
            <w:shd w:val="solid" w:color="FFFFFF" w:fill="auto"/>
          </w:tcPr>
          <w:p w14:paraId="245A45C1" w14:textId="4F150EF0" w:rsidR="004D0F26" w:rsidRPr="000F043F" w:rsidRDefault="007F722D" w:rsidP="000F043F">
            <w:pPr>
              <w:pStyle w:val="TAC"/>
              <w:rPr>
                <w:sz w:val="16"/>
                <w:szCs w:val="16"/>
                <w:lang w:eastAsia="zh-CN"/>
              </w:rPr>
            </w:pPr>
            <w:r w:rsidRPr="000F043F">
              <w:rPr>
                <w:sz w:val="16"/>
                <w:szCs w:val="16"/>
                <w:lang w:eastAsia="zh-CN"/>
              </w:rPr>
              <w:t>CT#102</w:t>
            </w:r>
          </w:p>
        </w:tc>
        <w:tc>
          <w:tcPr>
            <w:tcW w:w="1046" w:type="dxa"/>
            <w:shd w:val="solid" w:color="FFFFFF" w:fill="auto"/>
          </w:tcPr>
          <w:p w14:paraId="3632BA1B" w14:textId="1D760A54" w:rsidR="004D0F26" w:rsidRPr="000F043F" w:rsidRDefault="00C72747" w:rsidP="000F043F">
            <w:pPr>
              <w:pStyle w:val="TAC"/>
              <w:rPr>
                <w:sz w:val="16"/>
                <w:szCs w:val="16"/>
              </w:rPr>
            </w:pPr>
            <w:r w:rsidRPr="000F043F">
              <w:rPr>
                <w:sz w:val="16"/>
                <w:szCs w:val="16"/>
              </w:rPr>
              <w:t>CP-233130</w:t>
            </w:r>
          </w:p>
        </w:tc>
        <w:tc>
          <w:tcPr>
            <w:tcW w:w="567" w:type="dxa"/>
            <w:shd w:val="solid" w:color="FFFFFF" w:fill="auto"/>
          </w:tcPr>
          <w:p w14:paraId="531A721A" w14:textId="75EAFF00" w:rsidR="004D0F26" w:rsidRPr="000F043F" w:rsidRDefault="007F722D" w:rsidP="000F043F">
            <w:pPr>
              <w:pStyle w:val="TAL"/>
              <w:rPr>
                <w:rFonts w:cs="Arial"/>
                <w:sz w:val="16"/>
                <w:szCs w:val="16"/>
              </w:rPr>
            </w:pPr>
            <w:r w:rsidRPr="000F043F">
              <w:rPr>
                <w:rFonts w:cs="Arial"/>
                <w:sz w:val="16"/>
                <w:szCs w:val="16"/>
              </w:rPr>
              <w:t>0447</w:t>
            </w:r>
          </w:p>
        </w:tc>
        <w:tc>
          <w:tcPr>
            <w:tcW w:w="283" w:type="dxa"/>
            <w:shd w:val="solid" w:color="FFFFFF" w:fill="auto"/>
          </w:tcPr>
          <w:p w14:paraId="3898368C" w14:textId="53459FD4" w:rsidR="004D0F26" w:rsidRPr="000F043F" w:rsidRDefault="007F722D" w:rsidP="000F043F">
            <w:pPr>
              <w:pStyle w:val="TAR"/>
              <w:rPr>
                <w:rFonts w:cs="Arial"/>
                <w:sz w:val="16"/>
                <w:szCs w:val="16"/>
              </w:rPr>
            </w:pPr>
            <w:r w:rsidRPr="000F043F">
              <w:rPr>
                <w:rFonts w:cs="Arial"/>
                <w:sz w:val="16"/>
                <w:szCs w:val="16"/>
              </w:rPr>
              <w:t>1</w:t>
            </w:r>
          </w:p>
        </w:tc>
        <w:tc>
          <w:tcPr>
            <w:tcW w:w="284" w:type="dxa"/>
            <w:shd w:val="solid" w:color="FFFFFF" w:fill="auto"/>
          </w:tcPr>
          <w:p w14:paraId="4271704D" w14:textId="31117989" w:rsidR="004D0F26" w:rsidRPr="000F043F" w:rsidRDefault="007F722D" w:rsidP="000F043F">
            <w:pPr>
              <w:pStyle w:val="TAC"/>
              <w:rPr>
                <w:rFonts w:cs="Arial"/>
                <w:sz w:val="16"/>
                <w:szCs w:val="16"/>
              </w:rPr>
            </w:pPr>
            <w:r w:rsidRPr="000F043F">
              <w:rPr>
                <w:rFonts w:cs="Arial"/>
                <w:sz w:val="16"/>
                <w:szCs w:val="16"/>
              </w:rPr>
              <w:t>F</w:t>
            </w:r>
          </w:p>
        </w:tc>
        <w:tc>
          <w:tcPr>
            <w:tcW w:w="5151" w:type="dxa"/>
            <w:shd w:val="solid" w:color="FFFFFF" w:fill="auto"/>
          </w:tcPr>
          <w:p w14:paraId="14EE12D7" w14:textId="0670375E" w:rsidR="004D0F26" w:rsidRPr="000F043F" w:rsidRDefault="007F722D" w:rsidP="000F043F">
            <w:pPr>
              <w:pStyle w:val="TAL"/>
              <w:rPr>
                <w:rFonts w:cs="Arial"/>
                <w:sz w:val="16"/>
                <w:szCs w:val="16"/>
              </w:rPr>
            </w:pPr>
            <w:r w:rsidRPr="000F043F">
              <w:rPr>
                <w:rFonts w:cs="Arial"/>
                <w:sz w:val="16"/>
                <w:szCs w:val="16"/>
              </w:rPr>
              <w:t>Add the case when L3 relay UE not indicate support of emergency services for discovery</w:t>
            </w:r>
          </w:p>
        </w:tc>
        <w:tc>
          <w:tcPr>
            <w:tcW w:w="708" w:type="dxa"/>
            <w:shd w:val="solid" w:color="FFFFFF" w:fill="auto"/>
          </w:tcPr>
          <w:p w14:paraId="0C5585EB" w14:textId="1A08C646" w:rsidR="004D0F26" w:rsidRPr="000F043F" w:rsidRDefault="007F722D" w:rsidP="000F043F">
            <w:pPr>
              <w:pStyle w:val="TAC"/>
              <w:rPr>
                <w:rFonts w:cs="Arial"/>
                <w:sz w:val="16"/>
                <w:szCs w:val="16"/>
                <w:lang w:eastAsia="zh-CN"/>
              </w:rPr>
            </w:pPr>
            <w:r w:rsidRPr="000F043F">
              <w:rPr>
                <w:rFonts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0F043F" w:rsidRDefault="00EA7F57" w:rsidP="000F043F">
            <w:pPr>
              <w:pStyle w:val="TAC"/>
              <w:rPr>
                <w:sz w:val="16"/>
                <w:szCs w:val="16"/>
                <w:lang w:eastAsia="zh-CN"/>
              </w:rPr>
            </w:pPr>
            <w:r w:rsidRPr="000F043F">
              <w:rPr>
                <w:sz w:val="16"/>
                <w:szCs w:val="16"/>
                <w:lang w:eastAsia="zh-CN"/>
              </w:rPr>
              <w:t>2023-12</w:t>
            </w:r>
          </w:p>
        </w:tc>
        <w:tc>
          <w:tcPr>
            <w:tcW w:w="800" w:type="dxa"/>
            <w:shd w:val="solid" w:color="FFFFFF" w:fill="auto"/>
          </w:tcPr>
          <w:p w14:paraId="15E00DAA" w14:textId="4DABA698" w:rsidR="00BA62A1" w:rsidRPr="000F043F" w:rsidRDefault="00EA7F57" w:rsidP="000F043F">
            <w:pPr>
              <w:pStyle w:val="TAC"/>
              <w:rPr>
                <w:sz w:val="16"/>
                <w:szCs w:val="16"/>
                <w:lang w:eastAsia="zh-CN"/>
              </w:rPr>
            </w:pPr>
            <w:r w:rsidRPr="000F043F">
              <w:rPr>
                <w:sz w:val="16"/>
                <w:szCs w:val="16"/>
                <w:lang w:eastAsia="zh-CN"/>
              </w:rPr>
              <w:t>CT#102</w:t>
            </w:r>
          </w:p>
        </w:tc>
        <w:tc>
          <w:tcPr>
            <w:tcW w:w="1046" w:type="dxa"/>
            <w:shd w:val="solid" w:color="FFFFFF" w:fill="auto"/>
          </w:tcPr>
          <w:p w14:paraId="4F79021B" w14:textId="7BEE8BF2" w:rsidR="00BA62A1" w:rsidRPr="000F043F" w:rsidRDefault="004352FC" w:rsidP="000F043F">
            <w:pPr>
              <w:pStyle w:val="TAC"/>
              <w:rPr>
                <w:sz w:val="16"/>
                <w:szCs w:val="16"/>
              </w:rPr>
            </w:pPr>
            <w:r w:rsidRPr="000F043F">
              <w:rPr>
                <w:sz w:val="16"/>
                <w:szCs w:val="16"/>
              </w:rPr>
              <w:t>CP-233130</w:t>
            </w:r>
          </w:p>
        </w:tc>
        <w:tc>
          <w:tcPr>
            <w:tcW w:w="567" w:type="dxa"/>
            <w:shd w:val="solid" w:color="FFFFFF" w:fill="auto"/>
          </w:tcPr>
          <w:p w14:paraId="7052AD5B" w14:textId="4D22EF5B" w:rsidR="00BA62A1" w:rsidRPr="000F043F" w:rsidRDefault="00EA7F57" w:rsidP="000F043F">
            <w:pPr>
              <w:pStyle w:val="TAL"/>
              <w:rPr>
                <w:rFonts w:cs="Arial"/>
                <w:sz w:val="16"/>
                <w:szCs w:val="16"/>
              </w:rPr>
            </w:pPr>
            <w:r w:rsidRPr="000F043F">
              <w:rPr>
                <w:rFonts w:cs="Arial"/>
                <w:sz w:val="16"/>
                <w:szCs w:val="16"/>
              </w:rPr>
              <w:t>0419</w:t>
            </w:r>
          </w:p>
        </w:tc>
        <w:tc>
          <w:tcPr>
            <w:tcW w:w="283" w:type="dxa"/>
            <w:shd w:val="solid" w:color="FFFFFF" w:fill="auto"/>
          </w:tcPr>
          <w:p w14:paraId="2ED17D50" w14:textId="5045639A" w:rsidR="00BA62A1" w:rsidRPr="000F043F" w:rsidRDefault="00EA7F57" w:rsidP="000F043F">
            <w:pPr>
              <w:pStyle w:val="TAR"/>
              <w:rPr>
                <w:rFonts w:cs="Arial"/>
                <w:sz w:val="16"/>
                <w:szCs w:val="16"/>
              </w:rPr>
            </w:pPr>
            <w:r w:rsidRPr="000F043F">
              <w:rPr>
                <w:rFonts w:cs="Arial"/>
                <w:sz w:val="16"/>
                <w:szCs w:val="16"/>
              </w:rPr>
              <w:t>1</w:t>
            </w:r>
          </w:p>
        </w:tc>
        <w:tc>
          <w:tcPr>
            <w:tcW w:w="284" w:type="dxa"/>
            <w:shd w:val="solid" w:color="FFFFFF" w:fill="auto"/>
          </w:tcPr>
          <w:p w14:paraId="35C12647" w14:textId="110AFA38" w:rsidR="00BA62A1" w:rsidRPr="000F043F" w:rsidRDefault="00EA7F57" w:rsidP="000F043F">
            <w:pPr>
              <w:pStyle w:val="TAC"/>
              <w:rPr>
                <w:rFonts w:cs="Arial"/>
                <w:sz w:val="16"/>
                <w:szCs w:val="16"/>
              </w:rPr>
            </w:pPr>
            <w:r w:rsidRPr="000F043F">
              <w:rPr>
                <w:rFonts w:cs="Arial"/>
                <w:sz w:val="16"/>
                <w:szCs w:val="16"/>
              </w:rPr>
              <w:t>B</w:t>
            </w:r>
          </w:p>
        </w:tc>
        <w:tc>
          <w:tcPr>
            <w:tcW w:w="5151" w:type="dxa"/>
            <w:shd w:val="solid" w:color="FFFFFF" w:fill="auto"/>
          </w:tcPr>
          <w:p w14:paraId="4DE63ED2" w14:textId="6D2DDFB4" w:rsidR="00BA62A1" w:rsidRPr="000F043F" w:rsidRDefault="00EA7F57" w:rsidP="000F043F">
            <w:pPr>
              <w:pStyle w:val="TAL"/>
              <w:rPr>
                <w:rFonts w:cs="Arial"/>
                <w:sz w:val="16"/>
                <w:szCs w:val="16"/>
              </w:rPr>
            </w:pPr>
            <w:r w:rsidRPr="000F043F">
              <w:rPr>
                <w:rFonts w:cs="Arial"/>
                <w:sz w:val="16"/>
                <w:szCs w:val="16"/>
              </w:rPr>
              <w:t>5G PKMF address request procedure for U2U relay</w:t>
            </w:r>
          </w:p>
        </w:tc>
        <w:tc>
          <w:tcPr>
            <w:tcW w:w="708" w:type="dxa"/>
            <w:shd w:val="solid" w:color="FFFFFF" w:fill="auto"/>
          </w:tcPr>
          <w:p w14:paraId="1504CDA4" w14:textId="13EBE06C" w:rsidR="00BA62A1" w:rsidRPr="000F043F" w:rsidRDefault="00EA7F57" w:rsidP="000F043F">
            <w:pPr>
              <w:pStyle w:val="TAC"/>
              <w:rPr>
                <w:rFonts w:cs="Arial"/>
                <w:sz w:val="16"/>
                <w:szCs w:val="16"/>
                <w:lang w:eastAsia="zh-CN"/>
              </w:rPr>
            </w:pPr>
            <w:r w:rsidRPr="000F043F">
              <w:rPr>
                <w:rFonts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0F043F" w:rsidRDefault="000C65B9" w:rsidP="000F043F">
            <w:pPr>
              <w:pStyle w:val="TAC"/>
              <w:rPr>
                <w:sz w:val="16"/>
                <w:szCs w:val="16"/>
                <w:lang w:eastAsia="zh-CN"/>
              </w:rPr>
            </w:pPr>
            <w:r w:rsidRPr="000F043F">
              <w:rPr>
                <w:sz w:val="16"/>
                <w:szCs w:val="16"/>
                <w:lang w:eastAsia="zh-CN"/>
              </w:rPr>
              <w:t>2023-12</w:t>
            </w:r>
          </w:p>
        </w:tc>
        <w:tc>
          <w:tcPr>
            <w:tcW w:w="800" w:type="dxa"/>
            <w:shd w:val="solid" w:color="FFFFFF" w:fill="auto"/>
          </w:tcPr>
          <w:p w14:paraId="477AFCF4" w14:textId="63E38C29" w:rsidR="00153FC0" w:rsidRPr="000F043F" w:rsidRDefault="000C65B9" w:rsidP="000F043F">
            <w:pPr>
              <w:pStyle w:val="TAC"/>
              <w:rPr>
                <w:sz w:val="16"/>
                <w:szCs w:val="16"/>
                <w:lang w:eastAsia="zh-CN"/>
              </w:rPr>
            </w:pPr>
            <w:r w:rsidRPr="000F043F">
              <w:rPr>
                <w:sz w:val="16"/>
                <w:szCs w:val="16"/>
                <w:lang w:eastAsia="zh-CN"/>
              </w:rPr>
              <w:t>CT#102</w:t>
            </w:r>
          </w:p>
        </w:tc>
        <w:tc>
          <w:tcPr>
            <w:tcW w:w="1046" w:type="dxa"/>
            <w:shd w:val="solid" w:color="FFFFFF" w:fill="auto"/>
          </w:tcPr>
          <w:p w14:paraId="5446EB04" w14:textId="2FC474A2" w:rsidR="00153FC0" w:rsidRPr="000F043F" w:rsidRDefault="00F1186E" w:rsidP="000F043F">
            <w:pPr>
              <w:pStyle w:val="TAC"/>
              <w:rPr>
                <w:sz w:val="16"/>
                <w:szCs w:val="16"/>
              </w:rPr>
            </w:pPr>
            <w:r w:rsidRPr="000F043F">
              <w:rPr>
                <w:sz w:val="16"/>
                <w:szCs w:val="16"/>
              </w:rPr>
              <w:t>CP-233130</w:t>
            </w:r>
          </w:p>
        </w:tc>
        <w:tc>
          <w:tcPr>
            <w:tcW w:w="567" w:type="dxa"/>
            <w:shd w:val="solid" w:color="FFFFFF" w:fill="auto"/>
          </w:tcPr>
          <w:p w14:paraId="3FB2D225" w14:textId="2B84F449" w:rsidR="00153FC0" w:rsidRPr="000F043F" w:rsidRDefault="000C65B9" w:rsidP="000F043F">
            <w:pPr>
              <w:pStyle w:val="TAL"/>
              <w:rPr>
                <w:rFonts w:cs="Arial"/>
                <w:sz w:val="16"/>
                <w:szCs w:val="16"/>
              </w:rPr>
            </w:pPr>
            <w:r w:rsidRPr="000F043F">
              <w:rPr>
                <w:rFonts w:cs="Arial"/>
                <w:sz w:val="16"/>
                <w:szCs w:val="16"/>
              </w:rPr>
              <w:t>0420</w:t>
            </w:r>
          </w:p>
        </w:tc>
        <w:tc>
          <w:tcPr>
            <w:tcW w:w="283" w:type="dxa"/>
            <w:shd w:val="solid" w:color="FFFFFF" w:fill="auto"/>
          </w:tcPr>
          <w:p w14:paraId="4A34992D" w14:textId="269C63DF" w:rsidR="00153FC0" w:rsidRPr="000F043F" w:rsidRDefault="000C65B9" w:rsidP="000F043F">
            <w:pPr>
              <w:pStyle w:val="TAR"/>
              <w:rPr>
                <w:rFonts w:cs="Arial"/>
                <w:sz w:val="16"/>
                <w:szCs w:val="16"/>
              </w:rPr>
            </w:pPr>
            <w:r w:rsidRPr="000F043F">
              <w:rPr>
                <w:rFonts w:cs="Arial"/>
                <w:sz w:val="16"/>
                <w:szCs w:val="16"/>
              </w:rPr>
              <w:t>1</w:t>
            </w:r>
          </w:p>
        </w:tc>
        <w:tc>
          <w:tcPr>
            <w:tcW w:w="284" w:type="dxa"/>
            <w:shd w:val="solid" w:color="FFFFFF" w:fill="auto"/>
          </w:tcPr>
          <w:p w14:paraId="5EE534FA" w14:textId="58B02333" w:rsidR="00153FC0" w:rsidRPr="000F043F" w:rsidRDefault="000C65B9" w:rsidP="000F043F">
            <w:pPr>
              <w:pStyle w:val="TAC"/>
              <w:rPr>
                <w:rFonts w:cs="Arial"/>
                <w:sz w:val="16"/>
                <w:szCs w:val="16"/>
              </w:rPr>
            </w:pPr>
            <w:r w:rsidRPr="000F043F">
              <w:rPr>
                <w:rFonts w:cs="Arial"/>
                <w:sz w:val="16"/>
                <w:szCs w:val="16"/>
              </w:rPr>
              <w:t>B</w:t>
            </w:r>
          </w:p>
        </w:tc>
        <w:tc>
          <w:tcPr>
            <w:tcW w:w="5151" w:type="dxa"/>
            <w:shd w:val="solid" w:color="FFFFFF" w:fill="auto"/>
          </w:tcPr>
          <w:p w14:paraId="1A2E4EA9" w14:textId="7843366A" w:rsidR="00153FC0" w:rsidRPr="000F043F" w:rsidRDefault="000C65B9" w:rsidP="000F043F">
            <w:pPr>
              <w:pStyle w:val="TAL"/>
              <w:rPr>
                <w:rFonts w:cs="Arial"/>
                <w:sz w:val="16"/>
                <w:szCs w:val="16"/>
              </w:rPr>
            </w:pPr>
            <w:r w:rsidRPr="000F043F">
              <w:rPr>
                <w:rFonts w:cs="Arial"/>
                <w:sz w:val="16"/>
                <w:szCs w:val="16"/>
              </w:rPr>
              <w:t>5G ProSe AA message reliable transport procedure for U2U relay</w:t>
            </w:r>
          </w:p>
        </w:tc>
        <w:tc>
          <w:tcPr>
            <w:tcW w:w="708" w:type="dxa"/>
            <w:shd w:val="solid" w:color="FFFFFF" w:fill="auto"/>
          </w:tcPr>
          <w:p w14:paraId="7D8C7C30" w14:textId="458B6702" w:rsidR="00153FC0" w:rsidRPr="000F043F" w:rsidRDefault="000C65B9" w:rsidP="000F043F">
            <w:pPr>
              <w:pStyle w:val="TAC"/>
              <w:rPr>
                <w:rFonts w:cs="Arial"/>
                <w:sz w:val="16"/>
                <w:szCs w:val="16"/>
                <w:lang w:eastAsia="zh-CN"/>
              </w:rPr>
            </w:pPr>
            <w:r w:rsidRPr="000F043F">
              <w:rPr>
                <w:rFonts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0F043F" w:rsidRDefault="008B1029" w:rsidP="000F043F">
            <w:pPr>
              <w:pStyle w:val="TAC"/>
              <w:rPr>
                <w:sz w:val="16"/>
                <w:szCs w:val="16"/>
                <w:lang w:eastAsia="zh-CN"/>
              </w:rPr>
            </w:pPr>
            <w:r w:rsidRPr="000F043F">
              <w:rPr>
                <w:sz w:val="16"/>
                <w:szCs w:val="16"/>
                <w:lang w:eastAsia="zh-CN"/>
              </w:rPr>
              <w:t>2023-12</w:t>
            </w:r>
          </w:p>
        </w:tc>
        <w:tc>
          <w:tcPr>
            <w:tcW w:w="800" w:type="dxa"/>
            <w:shd w:val="solid" w:color="FFFFFF" w:fill="auto"/>
          </w:tcPr>
          <w:p w14:paraId="1A7066F2" w14:textId="17AFABD4" w:rsidR="000874DE" w:rsidRPr="000F043F" w:rsidRDefault="008B1029" w:rsidP="000F043F">
            <w:pPr>
              <w:pStyle w:val="TAC"/>
              <w:rPr>
                <w:sz w:val="16"/>
                <w:szCs w:val="16"/>
                <w:lang w:eastAsia="zh-CN"/>
              </w:rPr>
            </w:pPr>
            <w:r w:rsidRPr="000F043F">
              <w:rPr>
                <w:sz w:val="16"/>
                <w:szCs w:val="16"/>
                <w:lang w:eastAsia="zh-CN"/>
              </w:rPr>
              <w:t>CT#102</w:t>
            </w:r>
          </w:p>
        </w:tc>
        <w:tc>
          <w:tcPr>
            <w:tcW w:w="1046" w:type="dxa"/>
            <w:shd w:val="solid" w:color="FFFFFF" w:fill="auto"/>
          </w:tcPr>
          <w:p w14:paraId="652A19FE" w14:textId="2BC9ACCF" w:rsidR="000874DE" w:rsidRPr="000F043F" w:rsidRDefault="00092783" w:rsidP="000F043F">
            <w:pPr>
              <w:pStyle w:val="TAC"/>
              <w:rPr>
                <w:sz w:val="16"/>
                <w:szCs w:val="16"/>
              </w:rPr>
            </w:pPr>
            <w:r w:rsidRPr="000F043F">
              <w:rPr>
                <w:sz w:val="16"/>
                <w:szCs w:val="16"/>
              </w:rPr>
              <w:t>CP-233130</w:t>
            </w:r>
          </w:p>
        </w:tc>
        <w:tc>
          <w:tcPr>
            <w:tcW w:w="567" w:type="dxa"/>
            <w:shd w:val="solid" w:color="FFFFFF" w:fill="auto"/>
          </w:tcPr>
          <w:p w14:paraId="1B341B70" w14:textId="495FB05E" w:rsidR="000874DE" w:rsidRPr="000F043F" w:rsidRDefault="008B1029" w:rsidP="000F043F">
            <w:pPr>
              <w:pStyle w:val="TAL"/>
              <w:rPr>
                <w:rFonts w:cs="Arial"/>
                <w:sz w:val="16"/>
                <w:szCs w:val="16"/>
              </w:rPr>
            </w:pPr>
            <w:r w:rsidRPr="000F043F">
              <w:rPr>
                <w:rFonts w:cs="Arial"/>
                <w:sz w:val="16"/>
                <w:szCs w:val="16"/>
              </w:rPr>
              <w:t>0421</w:t>
            </w:r>
          </w:p>
        </w:tc>
        <w:tc>
          <w:tcPr>
            <w:tcW w:w="283" w:type="dxa"/>
            <w:shd w:val="solid" w:color="FFFFFF" w:fill="auto"/>
          </w:tcPr>
          <w:p w14:paraId="390D5C53" w14:textId="76FDE382" w:rsidR="000874DE" w:rsidRPr="000F043F" w:rsidRDefault="008B1029" w:rsidP="000F043F">
            <w:pPr>
              <w:pStyle w:val="TAR"/>
              <w:rPr>
                <w:rFonts w:cs="Arial"/>
                <w:sz w:val="16"/>
                <w:szCs w:val="16"/>
              </w:rPr>
            </w:pPr>
            <w:r w:rsidRPr="000F043F">
              <w:rPr>
                <w:rFonts w:cs="Arial"/>
                <w:sz w:val="16"/>
                <w:szCs w:val="16"/>
              </w:rPr>
              <w:t>1</w:t>
            </w:r>
          </w:p>
        </w:tc>
        <w:tc>
          <w:tcPr>
            <w:tcW w:w="284" w:type="dxa"/>
            <w:shd w:val="solid" w:color="FFFFFF" w:fill="auto"/>
          </w:tcPr>
          <w:p w14:paraId="509B9E50" w14:textId="050DD882" w:rsidR="000874DE" w:rsidRPr="000F043F" w:rsidRDefault="008B1029" w:rsidP="000F043F">
            <w:pPr>
              <w:pStyle w:val="TAC"/>
              <w:rPr>
                <w:rFonts w:cs="Arial"/>
                <w:sz w:val="16"/>
                <w:szCs w:val="16"/>
              </w:rPr>
            </w:pPr>
            <w:r w:rsidRPr="000F043F">
              <w:rPr>
                <w:rFonts w:cs="Arial"/>
                <w:sz w:val="16"/>
                <w:szCs w:val="16"/>
              </w:rPr>
              <w:t>B</w:t>
            </w:r>
          </w:p>
        </w:tc>
        <w:tc>
          <w:tcPr>
            <w:tcW w:w="5151" w:type="dxa"/>
            <w:shd w:val="solid" w:color="FFFFFF" w:fill="auto"/>
          </w:tcPr>
          <w:p w14:paraId="7D154BCF" w14:textId="7F37A473" w:rsidR="000874DE" w:rsidRPr="000F043F" w:rsidRDefault="008B1029" w:rsidP="000F043F">
            <w:pPr>
              <w:pStyle w:val="TAL"/>
              <w:rPr>
                <w:rFonts w:cs="Arial"/>
                <w:sz w:val="16"/>
                <w:szCs w:val="16"/>
              </w:rPr>
            </w:pPr>
            <w:r w:rsidRPr="000F043F">
              <w:rPr>
                <w:rFonts w:cs="Arial"/>
                <w:sz w:val="16"/>
                <w:szCs w:val="16"/>
              </w:rPr>
              <w:t>Security mode control procedure for U2U relay</w:t>
            </w:r>
          </w:p>
        </w:tc>
        <w:tc>
          <w:tcPr>
            <w:tcW w:w="708" w:type="dxa"/>
            <w:shd w:val="solid" w:color="FFFFFF" w:fill="auto"/>
          </w:tcPr>
          <w:p w14:paraId="350A41DB" w14:textId="14ACDCF2" w:rsidR="000874DE" w:rsidRPr="000F043F" w:rsidRDefault="008B1029" w:rsidP="000F043F">
            <w:pPr>
              <w:pStyle w:val="TAC"/>
              <w:rPr>
                <w:rFonts w:cs="Arial"/>
                <w:sz w:val="16"/>
                <w:szCs w:val="16"/>
                <w:lang w:eastAsia="zh-CN"/>
              </w:rPr>
            </w:pPr>
            <w:r w:rsidRPr="000F043F">
              <w:rPr>
                <w:rFonts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0F043F" w:rsidRDefault="000C7F9C" w:rsidP="000F043F">
            <w:pPr>
              <w:pStyle w:val="TAC"/>
              <w:rPr>
                <w:sz w:val="16"/>
                <w:szCs w:val="16"/>
                <w:lang w:eastAsia="zh-CN"/>
              </w:rPr>
            </w:pPr>
            <w:r w:rsidRPr="000F043F">
              <w:rPr>
                <w:sz w:val="16"/>
                <w:szCs w:val="16"/>
                <w:lang w:eastAsia="zh-CN"/>
              </w:rPr>
              <w:t>2023-12</w:t>
            </w:r>
          </w:p>
        </w:tc>
        <w:tc>
          <w:tcPr>
            <w:tcW w:w="800" w:type="dxa"/>
            <w:shd w:val="solid" w:color="FFFFFF" w:fill="auto"/>
          </w:tcPr>
          <w:p w14:paraId="5A9733E4" w14:textId="1B688EEE" w:rsidR="00E4114F" w:rsidRPr="000F043F" w:rsidRDefault="000C7F9C" w:rsidP="000F043F">
            <w:pPr>
              <w:pStyle w:val="TAC"/>
              <w:rPr>
                <w:sz w:val="16"/>
                <w:szCs w:val="16"/>
                <w:lang w:eastAsia="zh-CN"/>
              </w:rPr>
            </w:pPr>
            <w:r w:rsidRPr="000F043F">
              <w:rPr>
                <w:sz w:val="16"/>
                <w:szCs w:val="16"/>
                <w:lang w:eastAsia="zh-CN"/>
              </w:rPr>
              <w:t>CT#102</w:t>
            </w:r>
          </w:p>
        </w:tc>
        <w:tc>
          <w:tcPr>
            <w:tcW w:w="1046" w:type="dxa"/>
            <w:shd w:val="solid" w:color="FFFFFF" w:fill="auto"/>
          </w:tcPr>
          <w:p w14:paraId="75AE88AB" w14:textId="22BE98FD" w:rsidR="00E4114F" w:rsidRPr="000F043F" w:rsidRDefault="0025366D" w:rsidP="000F043F">
            <w:pPr>
              <w:pStyle w:val="TAC"/>
              <w:rPr>
                <w:sz w:val="16"/>
                <w:szCs w:val="16"/>
              </w:rPr>
            </w:pPr>
            <w:r w:rsidRPr="000F043F">
              <w:rPr>
                <w:sz w:val="16"/>
                <w:szCs w:val="16"/>
              </w:rPr>
              <w:t>CP-233130</w:t>
            </w:r>
          </w:p>
        </w:tc>
        <w:tc>
          <w:tcPr>
            <w:tcW w:w="567" w:type="dxa"/>
            <w:shd w:val="solid" w:color="FFFFFF" w:fill="auto"/>
          </w:tcPr>
          <w:p w14:paraId="43BDF5F7" w14:textId="153FFE0E" w:rsidR="00E4114F" w:rsidRPr="000F043F" w:rsidRDefault="000C7F9C" w:rsidP="000F043F">
            <w:pPr>
              <w:pStyle w:val="TAL"/>
              <w:rPr>
                <w:rFonts w:cs="Arial"/>
                <w:sz w:val="16"/>
                <w:szCs w:val="16"/>
              </w:rPr>
            </w:pPr>
            <w:r w:rsidRPr="000F043F">
              <w:rPr>
                <w:rFonts w:cs="Arial"/>
                <w:sz w:val="16"/>
                <w:szCs w:val="16"/>
              </w:rPr>
              <w:t>0422</w:t>
            </w:r>
          </w:p>
        </w:tc>
        <w:tc>
          <w:tcPr>
            <w:tcW w:w="283" w:type="dxa"/>
            <w:shd w:val="solid" w:color="FFFFFF" w:fill="auto"/>
          </w:tcPr>
          <w:p w14:paraId="6991E9A8" w14:textId="53021E66" w:rsidR="00E4114F" w:rsidRPr="000F043F" w:rsidRDefault="000C7F9C" w:rsidP="000F043F">
            <w:pPr>
              <w:pStyle w:val="TAR"/>
              <w:rPr>
                <w:rFonts w:cs="Arial"/>
                <w:sz w:val="16"/>
                <w:szCs w:val="16"/>
              </w:rPr>
            </w:pPr>
            <w:r w:rsidRPr="000F043F">
              <w:rPr>
                <w:rFonts w:cs="Arial"/>
                <w:sz w:val="16"/>
                <w:szCs w:val="16"/>
              </w:rPr>
              <w:t>1</w:t>
            </w:r>
          </w:p>
        </w:tc>
        <w:tc>
          <w:tcPr>
            <w:tcW w:w="284" w:type="dxa"/>
            <w:shd w:val="solid" w:color="FFFFFF" w:fill="auto"/>
          </w:tcPr>
          <w:p w14:paraId="1DBDC593" w14:textId="13551B8E" w:rsidR="00E4114F" w:rsidRPr="000F043F" w:rsidRDefault="000C7F9C" w:rsidP="000F043F">
            <w:pPr>
              <w:pStyle w:val="TAC"/>
              <w:rPr>
                <w:rFonts w:cs="Arial"/>
                <w:sz w:val="16"/>
                <w:szCs w:val="16"/>
              </w:rPr>
            </w:pPr>
            <w:r w:rsidRPr="000F043F">
              <w:rPr>
                <w:rFonts w:cs="Arial"/>
                <w:sz w:val="16"/>
                <w:szCs w:val="16"/>
              </w:rPr>
              <w:t>B</w:t>
            </w:r>
          </w:p>
        </w:tc>
        <w:tc>
          <w:tcPr>
            <w:tcW w:w="5151" w:type="dxa"/>
            <w:shd w:val="solid" w:color="FFFFFF" w:fill="auto"/>
          </w:tcPr>
          <w:p w14:paraId="14514F54" w14:textId="430ECAA9" w:rsidR="00E4114F" w:rsidRPr="000F043F" w:rsidRDefault="000C7F9C" w:rsidP="000F043F">
            <w:pPr>
              <w:pStyle w:val="TAL"/>
              <w:rPr>
                <w:rFonts w:cs="Arial"/>
                <w:sz w:val="16"/>
                <w:szCs w:val="16"/>
              </w:rPr>
            </w:pPr>
            <w:r w:rsidRPr="000F043F">
              <w:rPr>
                <w:rFonts w:cs="Arial"/>
                <w:sz w:val="16"/>
                <w:szCs w:val="16"/>
              </w:rPr>
              <w:t>Security for 5G ProSe U2U relay communication during direct link establishment</w:t>
            </w:r>
          </w:p>
        </w:tc>
        <w:tc>
          <w:tcPr>
            <w:tcW w:w="708" w:type="dxa"/>
            <w:shd w:val="solid" w:color="FFFFFF" w:fill="auto"/>
          </w:tcPr>
          <w:p w14:paraId="0E5D0277" w14:textId="29819874" w:rsidR="00E4114F" w:rsidRPr="000F043F" w:rsidRDefault="000C7F9C" w:rsidP="000F043F">
            <w:pPr>
              <w:pStyle w:val="TAC"/>
              <w:rPr>
                <w:rFonts w:cs="Arial"/>
                <w:sz w:val="16"/>
                <w:szCs w:val="16"/>
                <w:lang w:eastAsia="zh-CN"/>
              </w:rPr>
            </w:pPr>
            <w:r w:rsidRPr="000F043F">
              <w:rPr>
                <w:rFonts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0F043F" w:rsidRDefault="000B54EF" w:rsidP="000F043F">
            <w:pPr>
              <w:pStyle w:val="TAC"/>
              <w:rPr>
                <w:sz w:val="16"/>
                <w:szCs w:val="16"/>
                <w:lang w:eastAsia="zh-CN"/>
              </w:rPr>
            </w:pPr>
            <w:r w:rsidRPr="000F043F">
              <w:rPr>
                <w:sz w:val="16"/>
                <w:szCs w:val="16"/>
                <w:lang w:eastAsia="zh-CN"/>
              </w:rPr>
              <w:t>2023-12</w:t>
            </w:r>
          </w:p>
        </w:tc>
        <w:tc>
          <w:tcPr>
            <w:tcW w:w="800" w:type="dxa"/>
            <w:shd w:val="solid" w:color="FFFFFF" w:fill="auto"/>
          </w:tcPr>
          <w:p w14:paraId="03D67050" w14:textId="673B0C5E" w:rsidR="00D83A99" w:rsidRPr="000F043F" w:rsidRDefault="000B54EF" w:rsidP="000F043F">
            <w:pPr>
              <w:pStyle w:val="TAC"/>
              <w:rPr>
                <w:sz w:val="16"/>
                <w:szCs w:val="16"/>
                <w:lang w:eastAsia="zh-CN"/>
              </w:rPr>
            </w:pPr>
            <w:r w:rsidRPr="000F043F">
              <w:rPr>
                <w:sz w:val="16"/>
                <w:szCs w:val="16"/>
                <w:lang w:eastAsia="zh-CN"/>
              </w:rPr>
              <w:t>CT#102</w:t>
            </w:r>
          </w:p>
        </w:tc>
        <w:tc>
          <w:tcPr>
            <w:tcW w:w="1046" w:type="dxa"/>
            <w:shd w:val="solid" w:color="FFFFFF" w:fill="auto"/>
          </w:tcPr>
          <w:p w14:paraId="549F573F" w14:textId="704B9375" w:rsidR="00D83A99" w:rsidRPr="000F043F" w:rsidRDefault="00976885" w:rsidP="000F043F">
            <w:pPr>
              <w:pStyle w:val="TAC"/>
              <w:rPr>
                <w:sz w:val="16"/>
                <w:szCs w:val="16"/>
              </w:rPr>
            </w:pPr>
            <w:r w:rsidRPr="000F043F">
              <w:rPr>
                <w:sz w:val="16"/>
                <w:szCs w:val="16"/>
              </w:rPr>
              <w:t>CP-233130</w:t>
            </w:r>
          </w:p>
        </w:tc>
        <w:tc>
          <w:tcPr>
            <w:tcW w:w="567" w:type="dxa"/>
            <w:shd w:val="solid" w:color="FFFFFF" w:fill="auto"/>
          </w:tcPr>
          <w:p w14:paraId="7FE2EFD6" w14:textId="5F56562D" w:rsidR="00D83A99" w:rsidRPr="000F043F" w:rsidRDefault="000B54EF" w:rsidP="000F043F">
            <w:pPr>
              <w:pStyle w:val="TAL"/>
              <w:rPr>
                <w:rFonts w:cs="Arial"/>
                <w:sz w:val="16"/>
                <w:szCs w:val="16"/>
              </w:rPr>
            </w:pPr>
            <w:r w:rsidRPr="000F043F">
              <w:rPr>
                <w:rFonts w:cs="Arial"/>
                <w:sz w:val="16"/>
                <w:szCs w:val="16"/>
              </w:rPr>
              <w:t>0452</w:t>
            </w:r>
          </w:p>
        </w:tc>
        <w:tc>
          <w:tcPr>
            <w:tcW w:w="283" w:type="dxa"/>
            <w:shd w:val="solid" w:color="FFFFFF" w:fill="auto"/>
          </w:tcPr>
          <w:p w14:paraId="4017F0C9" w14:textId="0E34E8FF" w:rsidR="00D83A99" w:rsidRPr="000F043F" w:rsidRDefault="000B54EF" w:rsidP="000F043F">
            <w:pPr>
              <w:pStyle w:val="TAR"/>
              <w:rPr>
                <w:rFonts w:cs="Arial"/>
                <w:sz w:val="16"/>
                <w:szCs w:val="16"/>
              </w:rPr>
            </w:pPr>
            <w:r w:rsidRPr="000F043F">
              <w:rPr>
                <w:rFonts w:cs="Arial"/>
                <w:sz w:val="16"/>
                <w:szCs w:val="16"/>
              </w:rPr>
              <w:t>1</w:t>
            </w:r>
          </w:p>
        </w:tc>
        <w:tc>
          <w:tcPr>
            <w:tcW w:w="284" w:type="dxa"/>
            <w:shd w:val="solid" w:color="FFFFFF" w:fill="auto"/>
          </w:tcPr>
          <w:p w14:paraId="717D153A" w14:textId="1EDB40A7" w:rsidR="00D83A99" w:rsidRPr="000F043F" w:rsidRDefault="000B54EF" w:rsidP="000F043F">
            <w:pPr>
              <w:pStyle w:val="TAC"/>
              <w:rPr>
                <w:rFonts w:cs="Arial"/>
                <w:sz w:val="16"/>
                <w:szCs w:val="16"/>
              </w:rPr>
            </w:pPr>
            <w:r w:rsidRPr="000F043F">
              <w:rPr>
                <w:rFonts w:cs="Arial"/>
                <w:sz w:val="16"/>
                <w:szCs w:val="16"/>
              </w:rPr>
              <w:t>B</w:t>
            </w:r>
          </w:p>
        </w:tc>
        <w:tc>
          <w:tcPr>
            <w:tcW w:w="5151" w:type="dxa"/>
            <w:shd w:val="solid" w:color="FFFFFF" w:fill="auto"/>
          </w:tcPr>
          <w:p w14:paraId="66A4337A" w14:textId="5C4BFB1E" w:rsidR="00D83A99" w:rsidRPr="000F043F" w:rsidRDefault="000B54EF" w:rsidP="000F043F">
            <w:pPr>
              <w:pStyle w:val="TAL"/>
              <w:rPr>
                <w:rFonts w:cs="Arial"/>
                <w:sz w:val="16"/>
                <w:szCs w:val="16"/>
              </w:rPr>
            </w:pPr>
            <w:r w:rsidRPr="000F043F">
              <w:rPr>
                <w:rFonts w:cs="Arial"/>
                <w:sz w:val="16"/>
                <w:szCs w:val="16"/>
              </w:rPr>
              <w:t xml:space="preserve">5G ProSe UE-to-UE relay direct link security establishment procedure </w:t>
            </w:r>
          </w:p>
        </w:tc>
        <w:tc>
          <w:tcPr>
            <w:tcW w:w="708" w:type="dxa"/>
            <w:shd w:val="solid" w:color="FFFFFF" w:fill="auto"/>
          </w:tcPr>
          <w:p w14:paraId="4457AE41" w14:textId="69ED8D6E" w:rsidR="00D83A99" w:rsidRPr="000F043F" w:rsidRDefault="000B54EF" w:rsidP="000F043F">
            <w:pPr>
              <w:pStyle w:val="TAC"/>
              <w:rPr>
                <w:rFonts w:cs="Arial"/>
                <w:sz w:val="16"/>
                <w:szCs w:val="16"/>
                <w:lang w:eastAsia="zh-CN"/>
              </w:rPr>
            </w:pPr>
            <w:r w:rsidRPr="000F043F">
              <w:rPr>
                <w:rFonts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0F043F" w:rsidRDefault="00505179" w:rsidP="000F043F">
            <w:pPr>
              <w:pStyle w:val="TAC"/>
              <w:rPr>
                <w:sz w:val="16"/>
                <w:szCs w:val="16"/>
                <w:lang w:eastAsia="zh-CN"/>
              </w:rPr>
            </w:pPr>
            <w:r w:rsidRPr="000F043F">
              <w:rPr>
                <w:sz w:val="16"/>
                <w:szCs w:val="16"/>
                <w:lang w:eastAsia="zh-CN"/>
              </w:rPr>
              <w:t>2023-12</w:t>
            </w:r>
          </w:p>
        </w:tc>
        <w:tc>
          <w:tcPr>
            <w:tcW w:w="800" w:type="dxa"/>
            <w:shd w:val="solid" w:color="FFFFFF" w:fill="auto"/>
          </w:tcPr>
          <w:p w14:paraId="2BA347D0" w14:textId="1EE94E5B" w:rsidR="00237B5E" w:rsidRPr="000F043F" w:rsidRDefault="00505179" w:rsidP="000F043F">
            <w:pPr>
              <w:pStyle w:val="TAC"/>
              <w:rPr>
                <w:sz w:val="16"/>
                <w:szCs w:val="16"/>
                <w:lang w:eastAsia="zh-CN"/>
              </w:rPr>
            </w:pPr>
            <w:r w:rsidRPr="000F043F">
              <w:rPr>
                <w:sz w:val="16"/>
                <w:szCs w:val="16"/>
                <w:lang w:eastAsia="zh-CN"/>
              </w:rPr>
              <w:t>CT#102</w:t>
            </w:r>
          </w:p>
        </w:tc>
        <w:tc>
          <w:tcPr>
            <w:tcW w:w="1046" w:type="dxa"/>
            <w:shd w:val="solid" w:color="FFFFFF" w:fill="auto"/>
          </w:tcPr>
          <w:p w14:paraId="3206CDEE" w14:textId="62B4B7F6" w:rsidR="00237B5E" w:rsidRPr="000F043F" w:rsidRDefault="00982B39" w:rsidP="000F043F">
            <w:pPr>
              <w:pStyle w:val="TAC"/>
              <w:rPr>
                <w:sz w:val="16"/>
                <w:szCs w:val="16"/>
              </w:rPr>
            </w:pPr>
            <w:r w:rsidRPr="000F043F">
              <w:rPr>
                <w:sz w:val="16"/>
                <w:szCs w:val="16"/>
              </w:rPr>
              <w:t>CP-233130</w:t>
            </w:r>
          </w:p>
        </w:tc>
        <w:tc>
          <w:tcPr>
            <w:tcW w:w="567" w:type="dxa"/>
            <w:shd w:val="solid" w:color="FFFFFF" w:fill="auto"/>
          </w:tcPr>
          <w:p w14:paraId="4A16F55B" w14:textId="776FB9DE" w:rsidR="00237B5E" w:rsidRPr="000F043F" w:rsidRDefault="00505179" w:rsidP="000F043F">
            <w:pPr>
              <w:pStyle w:val="TAL"/>
              <w:rPr>
                <w:rFonts w:cs="Arial"/>
                <w:sz w:val="16"/>
                <w:szCs w:val="16"/>
              </w:rPr>
            </w:pPr>
            <w:r w:rsidRPr="000F043F">
              <w:rPr>
                <w:rFonts w:cs="Arial"/>
                <w:sz w:val="16"/>
                <w:szCs w:val="16"/>
              </w:rPr>
              <w:t>0434</w:t>
            </w:r>
          </w:p>
        </w:tc>
        <w:tc>
          <w:tcPr>
            <w:tcW w:w="283" w:type="dxa"/>
            <w:shd w:val="solid" w:color="FFFFFF" w:fill="auto"/>
          </w:tcPr>
          <w:p w14:paraId="6DCF925A" w14:textId="143A7E6D" w:rsidR="00237B5E" w:rsidRPr="000F043F" w:rsidRDefault="00505179" w:rsidP="000F043F">
            <w:pPr>
              <w:pStyle w:val="TAR"/>
              <w:rPr>
                <w:rFonts w:cs="Arial"/>
                <w:sz w:val="16"/>
                <w:szCs w:val="16"/>
              </w:rPr>
            </w:pPr>
            <w:r w:rsidRPr="000F043F">
              <w:rPr>
                <w:rFonts w:cs="Arial"/>
                <w:sz w:val="16"/>
                <w:szCs w:val="16"/>
              </w:rPr>
              <w:t>1</w:t>
            </w:r>
          </w:p>
        </w:tc>
        <w:tc>
          <w:tcPr>
            <w:tcW w:w="284" w:type="dxa"/>
            <w:shd w:val="solid" w:color="FFFFFF" w:fill="auto"/>
          </w:tcPr>
          <w:p w14:paraId="4F2E6EEC" w14:textId="2310C9FB" w:rsidR="00237B5E" w:rsidRPr="000F043F" w:rsidRDefault="00505179" w:rsidP="000F043F">
            <w:pPr>
              <w:pStyle w:val="TAC"/>
              <w:rPr>
                <w:rFonts w:cs="Arial"/>
                <w:sz w:val="16"/>
                <w:szCs w:val="16"/>
              </w:rPr>
            </w:pPr>
            <w:r w:rsidRPr="000F043F">
              <w:rPr>
                <w:rFonts w:cs="Arial"/>
                <w:sz w:val="16"/>
                <w:szCs w:val="16"/>
              </w:rPr>
              <w:t>B</w:t>
            </w:r>
          </w:p>
        </w:tc>
        <w:tc>
          <w:tcPr>
            <w:tcW w:w="5151" w:type="dxa"/>
            <w:shd w:val="solid" w:color="FFFFFF" w:fill="auto"/>
          </w:tcPr>
          <w:p w14:paraId="436220B0" w14:textId="5621665E" w:rsidR="00237B5E" w:rsidRPr="000F043F" w:rsidRDefault="00505179" w:rsidP="000F043F">
            <w:pPr>
              <w:pStyle w:val="TAL"/>
              <w:rPr>
                <w:rFonts w:cs="Arial"/>
                <w:sz w:val="16"/>
                <w:szCs w:val="16"/>
              </w:rPr>
            </w:pPr>
            <w:r w:rsidRPr="000F043F">
              <w:rPr>
                <w:rFonts w:cs="Arial"/>
                <w:sz w:val="16"/>
                <w:szCs w:val="16"/>
              </w:rPr>
              <w:t>U2U discovery security procedure with DDNMF</w:t>
            </w:r>
          </w:p>
        </w:tc>
        <w:tc>
          <w:tcPr>
            <w:tcW w:w="708" w:type="dxa"/>
            <w:shd w:val="solid" w:color="FFFFFF" w:fill="auto"/>
          </w:tcPr>
          <w:p w14:paraId="268CC852" w14:textId="5A61093A" w:rsidR="00237B5E" w:rsidRPr="000F043F" w:rsidRDefault="00505179" w:rsidP="000F043F">
            <w:pPr>
              <w:pStyle w:val="TAC"/>
              <w:rPr>
                <w:rFonts w:cs="Arial"/>
                <w:sz w:val="16"/>
                <w:szCs w:val="16"/>
                <w:lang w:eastAsia="zh-CN"/>
              </w:rPr>
            </w:pPr>
            <w:r w:rsidRPr="000F043F">
              <w:rPr>
                <w:rFonts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0F043F" w:rsidRDefault="00467D97" w:rsidP="000F043F">
            <w:pPr>
              <w:pStyle w:val="TAC"/>
              <w:rPr>
                <w:sz w:val="16"/>
                <w:szCs w:val="16"/>
                <w:lang w:eastAsia="zh-CN"/>
              </w:rPr>
            </w:pPr>
            <w:r w:rsidRPr="000F043F">
              <w:rPr>
                <w:sz w:val="16"/>
                <w:szCs w:val="16"/>
                <w:lang w:eastAsia="zh-CN"/>
              </w:rPr>
              <w:t>2023-12</w:t>
            </w:r>
          </w:p>
        </w:tc>
        <w:tc>
          <w:tcPr>
            <w:tcW w:w="800" w:type="dxa"/>
            <w:shd w:val="solid" w:color="FFFFFF" w:fill="auto"/>
          </w:tcPr>
          <w:p w14:paraId="36B4DF29" w14:textId="3ADE7AFD" w:rsidR="009009DB" w:rsidRPr="000F043F" w:rsidRDefault="00467D97" w:rsidP="000F043F">
            <w:pPr>
              <w:pStyle w:val="TAC"/>
              <w:rPr>
                <w:sz w:val="16"/>
                <w:szCs w:val="16"/>
                <w:lang w:eastAsia="zh-CN"/>
              </w:rPr>
            </w:pPr>
            <w:r w:rsidRPr="000F043F">
              <w:rPr>
                <w:sz w:val="16"/>
                <w:szCs w:val="16"/>
                <w:lang w:eastAsia="zh-CN"/>
              </w:rPr>
              <w:t>CT#102</w:t>
            </w:r>
          </w:p>
        </w:tc>
        <w:tc>
          <w:tcPr>
            <w:tcW w:w="1046" w:type="dxa"/>
            <w:shd w:val="solid" w:color="FFFFFF" w:fill="auto"/>
          </w:tcPr>
          <w:p w14:paraId="53E1F153" w14:textId="256D57E9" w:rsidR="009009DB" w:rsidRPr="000F043F" w:rsidRDefault="001348E5" w:rsidP="000F043F">
            <w:pPr>
              <w:pStyle w:val="TAC"/>
              <w:rPr>
                <w:sz w:val="16"/>
                <w:szCs w:val="16"/>
              </w:rPr>
            </w:pPr>
            <w:r w:rsidRPr="000F043F">
              <w:rPr>
                <w:sz w:val="16"/>
                <w:szCs w:val="16"/>
              </w:rPr>
              <w:t>CP-233130</w:t>
            </w:r>
          </w:p>
        </w:tc>
        <w:tc>
          <w:tcPr>
            <w:tcW w:w="567" w:type="dxa"/>
            <w:shd w:val="solid" w:color="FFFFFF" w:fill="auto"/>
          </w:tcPr>
          <w:p w14:paraId="1DF3D74B" w14:textId="04211FDE" w:rsidR="009009DB" w:rsidRPr="000F043F" w:rsidRDefault="00467D97" w:rsidP="000F043F">
            <w:pPr>
              <w:pStyle w:val="TAL"/>
              <w:rPr>
                <w:rFonts w:cs="Arial"/>
                <w:sz w:val="16"/>
                <w:szCs w:val="16"/>
              </w:rPr>
            </w:pPr>
            <w:r w:rsidRPr="000F043F">
              <w:rPr>
                <w:rFonts w:cs="Arial"/>
                <w:sz w:val="16"/>
                <w:szCs w:val="16"/>
              </w:rPr>
              <w:t>0435</w:t>
            </w:r>
          </w:p>
        </w:tc>
        <w:tc>
          <w:tcPr>
            <w:tcW w:w="283" w:type="dxa"/>
            <w:shd w:val="solid" w:color="FFFFFF" w:fill="auto"/>
          </w:tcPr>
          <w:p w14:paraId="2E971F6E" w14:textId="05D046F7" w:rsidR="009009DB" w:rsidRPr="000F043F" w:rsidRDefault="00467D97" w:rsidP="000F043F">
            <w:pPr>
              <w:pStyle w:val="TAR"/>
              <w:rPr>
                <w:rFonts w:cs="Arial"/>
                <w:sz w:val="16"/>
                <w:szCs w:val="16"/>
              </w:rPr>
            </w:pPr>
            <w:r w:rsidRPr="000F043F">
              <w:rPr>
                <w:rFonts w:cs="Arial"/>
                <w:sz w:val="16"/>
                <w:szCs w:val="16"/>
              </w:rPr>
              <w:t>1</w:t>
            </w:r>
          </w:p>
        </w:tc>
        <w:tc>
          <w:tcPr>
            <w:tcW w:w="284" w:type="dxa"/>
            <w:shd w:val="solid" w:color="FFFFFF" w:fill="auto"/>
          </w:tcPr>
          <w:p w14:paraId="769D87DD" w14:textId="223F37DE" w:rsidR="009009DB" w:rsidRPr="000F043F" w:rsidRDefault="00467D97" w:rsidP="000F043F">
            <w:pPr>
              <w:pStyle w:val="TAC"/>
              <w:rPr>
                <w:rFonts w:cs="Arial"/>
                <w:sz w:val="16"/>
                <w:szCs w:val="16"/>
              </w:rPr>
            </w:pPr>
            <w:r w:rsidRPr="000F043F">
              <w:rPr>
                <w:rFonts w:cs="Arial"/>
                <w:sz w:val="16"/>
                <w:szCs w:val="16"/>
              </w:rPr>
              <w:t>B</w:t>
            </w:r>
          </w:p>
        </w:tc>
        <w:tc>
          <w:tcPr>
            <w:tcW w:w="5151" w:type="dxa"/>
            <w:shd w:val="solid" w:color="FFFFFF" w:fill="auto"/>
          </w:tcPr>
          <w:p w14:paraId="14721F60" w14:textId="6E4EF3B9" w:rsidR="009009DB" w:rsidRPr="000F043F" w:rsidRDefault="00467D97" w:rsidP="000F043F">
            <w:pPr>
              <w:pStyle w:val="TAL"/>
              <w:rPr>
                <w:rFonts w:cs="Arial"/>
                <w:sz w:val="16"/>
                <w:szCs w:val="16"/>
              </w:rPr>
            </w:pPr>
            <w:r w:rsidRPr="000F043F">
              <w:rPr>
                <w:rFonts w:cs="Arial"/>
                <w:sz w:val="16"/>
                <w:szCs w:val="16"/>
              </w:rPr>
              <w:t>U2U discovery security procedure with PKMF</w:t>
            </w:r>
          </w:p>
        </w:tc>
        <w:tc>
          <w:tcPr>
            <w:tcW w:w="708" w:type="dxa"/>
            <w:shd w:val="solid" w:color="FFFFFF" w:fill="auto"/>
          </w:tcPr>
          <w:p w14:paraId="792A638A" w14:textId="65E8E343" w:rsidR="009009DB" w:rsidRPr="000F043F" w:rsidRDefault="00467D97" w:rsidP="000F043F">
            <w:pPr>
              <w:pStyle w:val="TAC"/>
              <w:rPr>
                <w:rFonts w:cs="Arial"/>
                <w:sz w:val="16"/>
                <w:szCs w:val="16"/>
                <w:lang w:eastAsia="zh-CN"/>
              </w:rPr>
            </w:pPr>
            <w:r w:rsidRPr="000F043F">
              <w:rPr>
                <w:rFonts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0F043F" w:rsidRDefault="003279B7" w:rsidP="000F043F">
            <w:pPr>
              <w:pStyle w:val="TAC"/>
              <w:rPr>
                <w:sz w:val="16"/>
                <w:szCs w:val="16"/>
                <w:lang w:eastAsia="zh-CN"/>
              </w:rPr>
            </w:pPr>
            <w:r w:rsidRPr="000F043F">
              <w:rPr>
                <w:sz w:val="16"/>
                <w:szCs w:val="16"/>
                <w:lang w:eastAsia="zh-CN"/>
              </w:rPr>
              <w:t>2023-12</w:t>
            </w:r>
          </w:p>
        </w:tc>
        <w:tc>
          <w:tcPr>
            <w:tcW w:w="800" w:type="dxa"/>
            <w:shd w:val="solid" w:color="FFFFFF" w:fill="auto"/>
          </w:tcPr>
          <w:p w14:paraId="4BD7079B" w14:textId="4E540480" w:rsidR="005820BD" w:rsidRPr="000F043F" w:rsidRDefault="003279B7" w:rsidP="000F043F">
            <w:pPr>
              <w:pStyle w:val="TAC"/>
              <w:rPr>
                <w:sz w:val="16"/>
                <w:szCs w:val="16"/>
                <w:lang w:eastAsia="zh-CN"/>
              </w:rPr>
            </w:pPr>
            <w:r w:rsidRPr="000F043F">
              <w:rPr>
                <w:sz w:val="16"/>
                <w:szCs w:val="16"/>
                <w:lang w:eastAsia="zh-CN"/>
              </w:rPr>
              <w:t>CT#102</w:t>
            </w:r>
          </w:p>
        </w:tc>
        <w:tc>
          <w:tcPr>
            <w:tcW w:w="1046" w:type="dxa"/>
            <w:shd w:val="solid" w:color="FFFFFF" w:fill="auto"/>
          </w:tcPr>
          <w:p w14:paraId="134BA42C" w14:textId="74105F6A" w:rsidR="005820BD" w:rsidRPr="000F043F" w:rsidRDefault="00E0285C" w:rsidP="000F043F">
            <w:pPr>
              <w:pStyle w:val="TAC"/>
              <w:rPr>
                <w:sz w:val="16"/>
                <w:szCs w:val="16"/>
              </w:rPr>
            </w:pPr>
            <w:r w:rsidRPr="000F043F">
              <w:rPr>
                <w:sz w:val="16"/>
                <w:szCs w:val="16"/>
              </w:rPr>
              <w:t>CP-233131</w:t>
            </w:r>
          </w:p>
        </w:tc>
        <w:tc>
          <w:tcPr>
            <w:tcW w:w="567" w:type="dxa"/>
            <w:shd w:val="solid" w:color="FFFFFF" w:fill="auto"/>
          </w:tcPr>
          <w:p w14:paraId="57E5DDD0" w14:textId="083D802A" w:rsidR="005820BD" w:rsidRPr="000F043F" w:rsidRDefault="003279B7" w:rsidP="000F043F">
            <w:pPr>
              <w:pStyle w:val="TAL"/>
              <w:rPr>
                <w:rFonts w:cs="Arial"/>
                <w:sz w:val="16"/>
                <w:szCs w:val="16"/>
              </w:rPr>
            </w:pPr>
            <w:r w:rsidRPr="000F043F">
              <w:rPr>
                <w:rFonts w:cs="Arial"/>
                <w:sz w:val="16"/>
                <w:szCs w:val="16"/>
              </w:rPr>
              <w:t>0439</w:t>
            </w:r>
          </w:p>
        </w:tc>
        <w:tc>
          <w:tcPr>
            <w:tcW w:w="283" w:type="dxa"/>
            <w:shd w:val="solid" w:color="FFFFFF" w:fill="auto"/>
          </w:tcPr>
          <w:p w14:paraId="287B4663" w14:textId="3A6A80AF" w:rsidR="005820BD" w:rsidRPr="000F043F" w:rsidRDefault="003279B7" w:rsidP="000F043F">
            <w:pPr>
              <w:pStyle w:val="TAR"/>
              <w:rPr>
                <w:rFonts w:cs="Arial"/>
                <w:sz w:val="16"/>
                <w:szCs w:val="16"/>
              </w:rPr>
            </w:pPr>
            <w:r w:rsidRPr="000F043F">
              <w:rPr>
                <w:rFonts w:cs="Arial"/>
                <w:sz w:val="16"/>
                <w:szCs w:val="16"/>
              </w:rPr>
              <w:t>1</w:t>
            </w:r>
          </w:p>
        </w:tc>
        <w:tc>
          <w:tcPr>
            <w:tcW w:w="284" w:type="dxa"/>
            <w:shd w:val="solid" w:color="FFFFFF" w:fill="auto"/>
          </w:tcPr>
          <w:p w14:paraId="1C4804EE" w14:textId="22D7809C" w:rsidR="005820BD" w:rsidRPr="000F043F" w:rsidRDefault="003279B7" w:rsidP="000F043F">
            <w:pPr>
              <w:pStyle w:val="TAC"/>
              <w:rPr>
                <w:rFonts w:cs="Arial"/>
                <w:sz w:val="16"/>
                <w:szCs w:val="16"/>
              </w:rPr>
            </w:pPr>
            <w:r w:rsidRPr="000F043F">
              <w:rPr>
                <w:rFonts w:cs="Arial"/>
                <w:sz w:val="16"/>
                <w:szCs w:val="16"/>
              </w:rPr>
              <w:t>B</w:t>
            </w:r>
          </w:p>
        </w:tc>
        <w:tc>
          <w:tcPr>
            <w:tcW w:w="5151" w:type="dxa"/>
            <w:shd w:val="solid" w:color="FFFFFF" w:fill="auto"/>
          </w:tcPr>
          <w:p w14:paraId="11F1E472" w14:textId="406D9BA4" w:rsidR="005820BD" w:rsidRPr="000F043F" w:rsidRDefault="003279B7" w:rsidP="000F043F">
            <w:pPr>
              <w:pStyle w:val="TAL"/>
              <w:rPr>
                <w:rFonts w:cs="Arial"/>
                <w:sz w:val="16"/>
                <w:szCs w:val="16"/>
              </w:rPr>
            </w:pPr>
            <w:r w:rsidRPr="000F043F">
              <w:rPr>
                <w:rFonts w:cs="Arial"/>
                <w:sz w:val="16"/>
                <w:szCs w:val="16"/>
              </w:rPr>
              <w:t>Security for L2 U2U relay</w:t>
            </w:r>
          </w:p>
        </w:tc>
        <w:tc>
          <w:tcPr>
            <w:tcW w:w="708" w:type="dxa"/>
            <w:shd w:val="solid" w:color="FFFFFF" w:fill="auto"/>
          </w:tcPr>
          <w:p w14:paraId="07D5B5EB" w14:textId="47F8BA8B" w:rsidR="005820BD" w:rsidRPr="000F043F" w:rsidRDefault="003279B7" w:rsidP="000F043F">
            <w:pPr>
              <w:pStyle w:val="TAC"/>
              <w:rPr>
                <w:rFonts w:cs="Arial"/>
                <w:sz w:val="16"/>
                <w:szCs w:val="16"/>
                <w:lang w:eastAsia="zh-CN"/>
              </w:rPr>
            </w:pPr>
            <w:r w:rsidRPr="000F043F">
              <w:rPr>
                <w:rFonts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0F043F" w:rsidRDefault="000F2B12" w:rsidP="000F043F">
            <w:pPr>
              <w:pStyle w:val="TAC"/>
              <w:rPr>
                <w:sz w:val="16"/>
                <w:szCs w:val="16"/>
                <w:lang w:eastAsia="zh-CN"/>
              </w:rPr>
            </w:pPr>
            <w:r w:rsidRPr="000F043F">
              <w:rPr>
                <w:sz w:val="16"/>
                <w:szCs w:val="16"/>
                <w:lang w:eastAsia="zh-CN"/>
              </w:rPr>
              <w:t>2023-12</w:t>
            </w:r>
          </w:p>
        </w:tc>
        <w:tc>
          <w:tcPr>
            <w:tcW w:w="800" w:type="dxa"/>
            <w:shd w:val="solid" w:color="FFFFFF" w:fill="auto"/>
          </w:tcPr>
          <w:p w14:paraId="5302B1D2" w14:textId="6DC67840" w:rsidR="00F350B7" w:rsidRPr="000F043F" w:rsidRDefault="000F2B12" w:rsidP="000F043F">
            <w:pPr>
              <w:pStyle w:val="TAC"/>
              <w:rPr>
                <w:sz w:val="16"/>
                <w:szCs w:val="16"/>
                <w:lang w:eastAsia="zh-CN"/>
              </w:rPr>
            </w:pPr>
            <w:r w:rsidRPr="000F043F">
              <w:rPr>
                <w:sz w:val="16"/>
                <w:szCs w:val="16"/>
                <w:lang w:eastAsia="zh-CN"/>
              </w:rPr>
              <w:t>CT#102</w:t>
            </w:r>
          </w:p>
        </w:tc>
        <w:tc>
          <w:tcPr>
            <w:tcW w:w="1046" w:type="dxa"/>
            <w:shd w:val="solid" w:color="FFFFFF" w:fill="auto"/>
          </w:tcPr>
          <w:p w14:paraId="296CA4D3" w14:textId="05D4CCB8" w:rsidR="00F350B7" w:rsidRPr="000F043F" w:rsidRDefault="00B47B1A" w:rsidP="000F043F">
            <w:pPr>
              <w:pStyle w:val="TAC"/>
              <w:rPr>
                <w:sz w:val="16"/>
                <w:szCs w:val="16"/>
              </w:rPr>
            </w:pPr>
            <w:r w:rsidRPr="000F043F">
              <w:rPr>
                <w:sz w:val="16"/>
                <w:szCs w:val="16"/>
              </w:rPr>
              <w:t>CP-233131</w:t>
            </w:r>
          </w:p>
        </w:tc>
        <w:tc>
          <w:tcPr>
            <w:tcW w:w="567" w:type="dxa"/>
            <w:shd w:val="solid" w:color="FFFFFF" w:fill="auto"/>
          </w:tcPr>
          <w:p w14:paraId="47FBFCD5" w14:textId="720021E3" w:rsidR="00F350B7" w:rsidRPr="000F043F" w:rsidRDefault="000F2B12" w:rsidP="000F043F">
            <w:pPr>
              <w:pStyle w:val="TAL"/>
              <w:rPr>
                <w:rFonts w:cs="Arial"/>
                <w:sz w:val="16"/>
                <w:szCs w:val="16"/>
              </w:rPr>
            </w:pPr>
            <w:r w:rsidRPr="000F043F">
              <w:rPr>
                <w:rFonts w:cs="Arial"/>
                <w:sz w:val="16"/>
                <w:szCs w:val="16"/>
              </w:rPr>
              <w:t>0440</w:t>
            </w:r>
          </w:p>
        </w:tc>
        <w:tc>
          <w:tcPr>
            <w:tcW w:w="283" w:type="dxa"/>
            <w:shd w:val="solid" w:color="FFFFFF" w:fill="auto"/>
          </w:tcPr>
          <w:p w14:paraId="291F4A7A" w14:textId="0A20FE60" w:rsidR="00F350B7" w:rsidRPr="000F043F" w:rsidRDefault="000F2B12" w:rsidP="000F043F">
            <w:pPr>
              <w:pStyle w:val="TAR"/>
              <w:rPr>
                <w:rFonts w:cs="Arial"/>
                <w:sz w:val="16"/>
                <w:szCs w:val="16"/>
              </w:rPr>
            </w:pPr>
            <w:r w:rsidRPr="000F043F">
              <w:rPr>
                <w:rFonts w:cs="Arial"/>
                <w:sz w:val="16"/>
                <w:szCs w:val="16"/>
              </w:rPr>
              <w:t>1</w:t>
            </w:r>
          </w:p>
        </w:tc>
        <w:tc>
          <w:tcPr>
            <w:tcW w:w="284" w:type="dxa"/>
            <w:shd w:val="solid" w:color="FFFFFF" w:fill="auto"/>
          </w:tcPr>
          <w:p w14:paraId="3078EEA8" w14:textId="2ECB548F" w:rsidR="00F350B7" w:rsidRPr="000F043F" w:rsidRDefault="000F2B12" w:rsidP="000F043F">
            <w:pPr>
              <w:pStyle w:val="TAC"/>
              <w:rPr>
                <w:rFonts w:cs="Arial"/>
                <w:sz w:val="16"/>
                <w:szCs w:val="16"/>
              </w:rPr>
            </w:pPr>
            <w:r w:rsidRPr="000F043F">
              <w:rPr>
                <w:rFonts w:cs="Arial"/>
                <w:sz w:val="16"/>
                <w:szCs w:val="16"/>
              </w:rPr>
              <w:t>B</w:t>
            </w:r>
          </w:p>
        </w:tc>
        <w:tc>
          <w:tcPr>
            <w:tcW w:w="5151" w:type="dxa"/>
            <w:shd w:val="solid" w:color="FFFFFF" w:fill="auto"/>
          </w:tcPr>
          <w:p w14:paraId="2A686FAF" w14:textId="4977C7D1" w:rsidR="00F350B7" w:rsidRPr="000F043F" w:rsidRDefault="000F2B12" w:rsidP="000F043F">
            <w:pPr>
              <w:pStyle w:val="TAL"/>
              <w:rPr>
                <w:rFonts w:cs="Arial"/>
                <w:sz w:val="16"/>
                <w:szCs w:val="16"/>
              </w:rPr>
            </w:pPr>
            <w:r w:rsidRPr="000F043F">
              <w:rPr>
                <w:rFonts w:cs="Arial"/>
                <w:sz w:val="16"/>
                <w:szCs w:val="16"/>
              </w:rPr>
              <w:t>Security of L2 end UE for relay reselection</w:t>
            </w:r>
          </w:p>
        </w:tc>
        <w:tc>
          <w:tcPr>
            <w:tcW w:w="708" w:type="dxa"/>
            <w:shd w:val="solid" w:color="FFFFFF" w:fill="auto"/>
          </w:tcPr>
          <w:p w14:paraId="03915F73" w14:textId="13397CE9" w:rsidR="00F350B7" w:rsidRPr="000F043F" w:rsidRDefault="000F2B12" w:rsidP="000F043F">
            <w:pPr>
              <w:pStyle w:val="TAC"/>
              <w:rPr>
                <w:rFonts w:cs="Arial"/>
                <w:sz w:val="16"/>
                <w:szCs w:val="16"/>
                <w:lang w:eastAsia="zh-CN"/>
              </w:rPr>
            </w:pPr>
            <w:r w:rsidRPr="000F043F">
              <w:rPr>
                <w:rFonts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0F043F" w:rsidRDefault="00EF34C0" w:rsidP="000F043F">
            <w:pPr>
              <w:pStyle w:val="TAC"/>
              <w:rPr>
                <w:sz w:val="16"/>
                <w:szCs w:val="16"/>
                <w:lang w:eastAsia="zh-CN"/>
              </w:rPr>
            </w:pPr>
            <w:r w:rsidRPr="000F043F">
              <w:rPr>
                <w:sz w:val="16"/>
                <w:szCs w:val="16"/>
                <w:lang w:eastAsia="zh-CN"/>
              </w:rPr>
              <w:t>2023-12</w:t>
            </w:r>
          </w:p>
        </w:tc>
        <w:tc>
          <w:tcPr>
            <w:tcW w:w="800" w:type="dxa"/>
            <w:shd w:val="solid" w:color="FFFFFF" w:fill="auto"/>
          </w:tcPr>
          <w:p w14:paraId="3C435563" w14:textId="6BEE2B86" w:rsidR="00920863" w:rsidRPr="000F043F" w:rsidRDefault="00EF34C0" w:rsidP="000F043F">
            <w:pPr>
              <w:pStyle w:val="TAC"/>
              <w:rPr>
                <w:sz w:val="16"/>
                <w:szCs w:val="16"/>
                <w:lang w:eastAsia="zh-CN"/>
              </w:rPr>
            </w:pPr>
            <w:r w:rsidRPr="000F043F">
              <w:rPr>
                <w:sz w:val="16"/>
                <w:szCs w:val="16"/>
                <w:lang w:eastAsia="zh-CN"/>
              </w:rPr>
              <w:t>CT#102</w:t>
            </w:r>
          </w:p>
        </w:tc>
        <w:tc>
          <w:tcPr>
            <w:tcW w:w="1046" w:type="dxa"/>
            <w:shd w:val="solid" w:color="FFFFFF" w:fill="auto"/>
          </w:tcPr>
          <w:p w14:paraId="7E2F85F0" w14:textId="693030F0" w:rsidR="00920863" w:rsidRPr="000F043F" w:rsidRDefault="003C64AA" w:rsidP="000F043F">
            <w:pPr>
              <w:pStyle w:val="TAC"/>
              <w:rPr>
                <w:sz w:val="16"/>
                <w:szCs w:val="16"/>
              </w:rPr>
            </w:pPr>
            <w:r w:rsidRPr="000F043F">
              <w:rPr>
                <w:sz w:val="16"/>
                <w:szCs w:val="16"/>
              </w:rPr>
              <w:t>CP-233131</w:t>
            </w:r>
          </w:p>
        </w:tc>
        <w:tc>
          <w:tcPr>
            <w:tcW w:w="567" w:type="dxa"/>
            <w:shd w:val="solid" w:color="FFFFFF" w:fill="auto"/>
          </w:tcPr>
          <w:p w14:paraId="00323344" w14:textId="2B08AA25" w:rsidR="00920863" w:rsidRPr="000F043F" w:rsidRDefault="00EF34C0" w:rsidP="000F043F">
            <w:pPr>
              <w:pStyle w:val="TAL"/>
              <w:rPr>
                <w:rFonts w:cs="Arial"/>
                <w:sz w:val="16"/>
                <w:szCs w:val="16"/>
              </w:rPr>
            </w:pPr>
            <w:r w:rsidRPr="000F043F">
              <w:rPr>
                <w:rFonts w:cs="Arial"/>
                <w:sz w:val="16"/>
                <w:szCs w:val="16"/>
              </w:rPr>
              <w:t>0437</w:t>
            </w:r>
          </w:p>
        </w:tc>
        <w:tc>
          <w:tcPr>
            <w:tcW w:w="283" w:type="dxa"/>
            <w:shd w:val="solid" w:color="FFFFFF" w:fill="auto"/>
          </w:tcPr>
          <w:p w14:paraId="20E55A8C" w14:textId="067407AA" w:rsidR="00920863" w:rsidRPr="000F043F" w:rsidRDefault="00EF34C0" w:rsidP="000F043F">
            <w:pPr>
              <w:pStyle w:val="TAR"/>
              <w:rPr>
                <w:rFonts w:cs="Arial"/>
                <w:sz w:val="16"/>
                <w:szCs w:val="16"/>
              </w:rPr>
            </w:pPr>
            <w:r w:rsidRPr="000F043F">
              <w:rPr>
                <w:rFonts w:cs="Arial"/>
                <w:sz w:val="16"/>
                <w:szCs w:val="16"/>
              </w:rPr>
              <w:t>1</w:t>
            </w:r>
          </w:p>
        </w:tc>
        <w:tc>
          <w:tcPr>
            <w:tcW w:w="284" w:type="dxa"/>
            <w:shd w:val="solid" w:color="FFFFFF" w:fill="auto"/>
          </w:tcPr>
          <w:p w14:paraId="19CF7219" w14:textId="2C56BD68" w:rsidR="00920863" w:rsidRPr="000F043F" w:rsidRDefault="00EF34C0" w:rsidP="000F043F">
            <w:pPr>
              <w:pStyle w:val="TAC"/>
              <w:rPr>
                <w:rFonts w:cs="Arial"/>
                <w:sz w:val="16"/>
                <w:szCs w:val="16"/>
              </w:rPr>
            </w:pPr>
            <w:r w:rsidRPr="000F043F">
              <w:rPr>
                <w:rFonts w:cs="Arial"/>
                <w:sz w:val="16"/>
                <w:szCs w:val="16"/>
              </w:rPr>
              <w:t>F</w:t>
            </w:r>
          </w:p>
        </w:tc>
        <w:tc>
          <w:tcPr>
            <w:tcW w:w="5151" w:type="dxa"/>
            <w:shd w:val="solid" w:color="FFFFFF" w:fill="auto"/>
          </w:tcPr>
          <w:p w14:paraId="4658E4A6" w14:textId="16ACFE8C" w:rsidR="00920863" w:rsidRPr="000F043F" w:rsidRDefault="00EF34C0" w:rsidP="000F043F">
            <w:pPr>
              <w:pStyle w:val="TAL"/>
              <w:rPr>
                <w:rFonts w:cs="Arial"/>
                <w:sz w:val="16"/>
                <w:szCs w:val="16"/>
              </w:rPr>
            </w:pPr>
            <w:r w:rsidRPr="000F043F">
              <w:rPr>
                <w:rFonts w:cs="Arial"/>
                <w:sz w:val="16"/>
                <w:szCs w:val="16"/>
              </w:rPr>
              <w:t>Direct link establishment retransmission timer for U2U</w:t>
            </w:r>
          </w:p>
        </w:tc>
        <w:tc>
          <w:tcPr>
            <w:tcW w:w="708" w:type="dxa"/>
            <w:shd w:val="solid" w:color="FFFFFF" w:fill="auto"/>
          </w:tcPr>
          <w:p w14:paraId="5B489DA7" w14:textId="05AE0A71" w:rsidR="00920863" w:rsidRPr="000F043F" w:rsidRDefault="00EF34C0" w:rsidP="000F043F">
            <w:pPr>
              <w:pStyle w:val="TAC"/>
              <w:rPr>
                <w:rFonts w:cs="Arial"/>
                <w:sz w:val="16"/>
                <w:szCs w:val="16"/>
                <w:lang w:eastAsia="zh-CN"/>
              </w:rPr>
            </w:pPr>
            <w:r w:rsidRPr="000F043F">
              <w:rPr>
                <w:rFonts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0F043F" w:rsidRDefault="00031951" w:rsidP="000F043F">
            <w:pPr>
              <w:pStyle w:val="TAC"/>
              <w:rPr>
                <w:sz w:val="16"/>
                <w:szCs w:val="16"/>
                <w:lang w:eastAsia="zh-CN"/>
              </w:rPr>
            </w:pPr>
            <w:r w:rsidRPr="000F043F">
              <w:rPr>
                <w:sz w:val="16"/>
                <w:szCs w:val="16"/>
                <w:lang w:eastAsia="zh-CN"/>
              </w:rPr>
              <w:t>2023-12</w:t>
            </w:r>
          </w:p>
        </w:tc>
        <w:tc>
          <w:tcPr>
            <w:tcW w:w="800" w:type="dxa"/>
            <w:shd w:val="solid" w:color="FFFFFF" w:fill="auto"/>
          </w:tcPr>
          <w:p w14:paraId="559BCDA0" w14:textId="07268A10" w:rsidR="00A80DE1" w:rsidRPr="000F043F" w:rsidRDefault="00031951" w:rsidP="000F043F">
            <w:pPr>
              <w:pStyle w:val="TAC"/>
              <w:rPr>
                <w:sz w:val="16"/>
                <w:szCs w:val="16"/>
                <w:lang w:eastAsia="zh-CN"/>
              </w:rPr>
            </w:pPr>
            <w:r w:rsidRPr="000F043F">
              <w:rPr>
                <w:sz w:val="16"/>
                <w:szCs w:val="16"/>
                <w:lang w:eastAsia="zh-CN"/>
              </w:rPr>
              <w:t>CT#102</w:t>
            </w:r>
          </w:p>
        </w:tc>
        <w:tc>
          <w:tcPr>
            <w:tcW w:w="1046" w:type="dxa"/>
            <w:shd w:val="solid" w:color="FFFFFF" w:fill="auto"/>
          </w:tcPr>
          <w:p w14:paraId="552C4ED6" w14:textId="2229B40F" w:rsidR="00A80DE1" w:rsidRPr="000F043F" w:rsidRDefault="001760B3" w:rsidP="000F043F">
            <w:pPr>
              <w:pStyle w:val="TAC"/>
              <w:rPr>
                <w:sz w:val="16"/>
                <w:szCs w:val="16"/>
              </w:rPr>
            </w:pPr>
            <w:r w:rsidRPr="000F043F">
              <w:rPr>
                <w:sz w:val="16"/>
                <w:szCs w:val="16"/>
              </w:rPr>
              <w:t>CP-233131</w:t>
            </w:r>
          </w:p>
        </w:tc>
        <w:tc>
          <w:tcPr>
            <w:tcW w:w="567" w:type="dxa"/>
            <w:shd w:val="solid" w:color="FFFFFF" w:fill="auto"/>
          </w:tcPr>
          <w:p w14:paraId="1FD94E2C" w14:textId="6C8B3524" w:rsidR="00A80DE1" w:rsidRPr="000F043F" w:rsidRDefault="00031951" w:rsidP="000F043F">
            <w:pPr>
              <w:pStyle w:val="TAL"/>
              <w:rPr>
                <w:rFonts w:cs="Arial"/>
                <w:sz w:val="16"/>
                <w:szCs w:val="16"/>
              </w:rPr>
            </w:pPr>
            <w:r w:rsidRPr="000F043F">
              <w:rPr>
                <w:rFonts w:cs="Arial"/>
                <w:sz w:val="16"/>
                <w:szCs w:val="16"/>
              </w:rPr>
              <w:t>0433</w:t>
            </w:r>
          </w:p>
        </w:tc>
        <w:tc>
          <w:tcPr>
            <w:tcW w:w="283" w:type="dxa"/>
            <w:shd w:val="solid" w:color="FFFFFF" w:fill="auto"/>
          </w:tcPr>
          <w:p w14:paraId="6E98AD12" w14:textId="3382A229" w:rsidR="00A80DE1" w:rsidRPr="000F043F" w:rsidRDefault="00031951" w:rsidP="000F043F">
            <w:pPr>
              <w:pStyle w:val="TAR"/>
              <w:rPr>
                <w:rFonts w:cs="Arial"/>
                <w:sz w:val="16"/>
                <w:szCs w:val="16"/>
              </w:rPr>
            </w:pPr>
            <w:r w:rsidRPr="000F043F">
              <w:rPr>
                <w:rFonts w:cs="Arial"/>
                <w:sz w:val="16"/>
                <w:szCs w:val="16"/>
              </w:rPr>
              <w:t>1</w:t>
            </w:r>
          </w:p>
        </w:tc>
        <w:tc>
          <w:tcPr>
            <w:tcW w:w="284" w:type="dxa"/>
            <w:shd w:val="solid" w:color="FFFFFF" w:fill="auto"/>
          </w:tcPr>
          <w:p w14:paraId="7234897E" w14:textId="3593D0F1" w:rsidR="00A80DE1" w:rsidRPr="000F043F" w:rsidRDefault="00031951" w:rsidP="000F043F">
            <w:pPr>
              <w:pStyle w:val="TAC"/>
              <w:rPr>
                <w:rFonts w:cs="Arial"/>
                <w:sz w:val="16"/>
                <w:szCs w:val="16"/>
              </w:rPr>
            </w:pPr>
            <w:r w:rsidRPr="000F043F">
              <w:rPr>
                <w:rFonts w:cs="Arial"/>
                <w:sz w:val="16"/>
                <w:szCs w:val="16"/>
              </w:rPr>
              <w:t>F</w:t>
            </w:r>
          </w:p>
        </w:tc>
        <w:tc>
          <w:tcPr>
            <w:tcW w:w="5151" w:type="dxa"/>
            <w:shd w:val="solid" w:color="FFFFFF" w:fill="auto"/>
          </w:tcPr>
          <w:p w14:paraId="648B8DA6" w14:textId="02C3836C" w:rsidR="00A80DE1" w:rsidRPr="000F043F" w:rsidRDefault="00031951" w:rsidP="000F043F">
            <w:pPr>
              <w:pStyle w:val="TAL"/>
              <w:rPr>
                <w:rFonts w:cs="Arial"/>
                <w:sz w:val="16"/>
                <w:szCs w:val="16"/>
              </w:rPr>
            </w:pPr>
            <w:r w:rsidRPr="000F043F">
              <w:rPr>
                <w:rFonts w:cs="Arial"/>
                <w:sz w:val="16"/>
                <w:szCs w:val="16"/>
              </w:rPr>
              <w:t>Correct the RFC number</w:t>
            </w:r>
          </w:p>
        </w:tc>
        <w:tc>
          <w:tcPr>
            <w:tcW w:w="708" w:type="dxa"/>
            <w:shd w:val="solid" w:color="FFFFFF" w:fill="auto"/>
          </w:tcPr>
          <w:p w14:paraId="58C60247" w14:textId="21957FDB" w:rsidR="00A80DE1" w:rsidRPr="000F043F" w:rsidRDefault="00031951" w:rsidP="000F043F">
            <w:pPr>
              <w:pStyle w:val="TAC"/>
              <w:rPr>
                <w:rFonts w:cs="Arial"/>
                <w:sz w:val="16"/>
                <w:szCs w:val="16"/>
                <w:lang w:eastAsia="zh-CN"/>
              </w:rPr>
            </w:pPr>
            <w:r w:rsidRPr="000F043F">
              <w:rPr>
                <w:rFonts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0F043F" w:rsidRDefault="00B95EDC" w:rsidP="000F043F">
            <w:pPr>
              <w:pStyle w:val="TAC"/>
              <w:rPr>
                <w:sz w:val="16"/>
                <w:szCs w:val="16"/>
                <w:lang w:eastAsia="zh-CN"/>
              </w:rPr>
            </w:pPr>
            <w:r w:rsidRPr="000F043F">
              <w:rPr>
                <w:sz w:val="16"/>
                <w:szCs w:val="16"/>
                <w:lang w:eastAsia="zh-CN"/>
              </w:rPr>
              <w:t>2023-12</w:t>
            </w:r>
          </w:p>
        </w:tc>
        <w:tc>
          <w:tcPr>
            <w:tcW w:w="800" w:type="dxa"/>
            <w:shd w:val="solid" w:color="FFFFFF" w:fill="auto"/>
          </w:tcPr>
          <w:p w14:paraId="07635913" w14:textId="78869FC1" w:rsidR="0046447B" w:rsidRPr="000F043F" w:rsidRDefault="00B95EDC" w:rsidP="000F043F">
            <w:pPr>
              <w:pStyle w:val="TAC"/>
              <w:rPr>
                <w:sz w:val="16"/>
                <w:szCs w:val="16"/>
                <w:lang w:eastAsia="zh-CN"/>
              </w:rPr>
            </w:pPr>
            <w:r w:rsidRPr="000F043F">
              <w:rPr>
                <w:sz w:val="16"/>
                <w:szCs w:val="16"/>
                <w:lang w:eastAsia="zh-CN"/>
              </w:rPr>
              <w:t>CT#102</w:t>
            </w:r>
          </w:p>
        </w:tc>
        <w:tc>
          <w:tcPr>
            <w:tcW w:w="1046" w:type="dxa"/>
            <w:shd w:val="solid" w:color="FFFFFF" w:fill="auto"/>
          </w:tcPr>
          <w:p w14:paraId="095CDD43" w14:textId="2F72CCBE" w:rsidR="0046447B" w:rsidRPr="000F043F" w:rsidRDefault="00182EE8" w:rsidP="000F043F">
            <w:pPr>
              <w:pStyle w:val="TAC"/>
              <w:rPr>
                <w:sz w:val="16"/>
                <w:szCs w:val="16"/>
              </w:rPr>
            </w:pPr>
            <w:r w:rsidRPr="000F043F">
              <w:rPr>
                <w:sz w:val="16"/>
                <w:szCs w:val="16"/>
              </w:rPr>
              <w:t>CP-233131</w:t>
            </w:r>
          </w:p>
        </w:tc>
        <w:tc>
          <w:tcPr>
            <w:tcW w:w="567" w:type="dxa"/>
            <w:shd w:val="solid" w:color="FFFFFF" w:fill="auto"/>
          </w:tcPr>
          <w:p w14:paraId="4AA0FF06" w14:textId="5FAB9EC1" w:rsidR="0046447B" w:rsidRPr="000F043F" w:rsidRDefault="00B95EDC" w:rsidP="000F043F">
            <w:pPr>
              <w:pStyle w:val="TAL"/>
              <w:rPr>
                <w:rFonts w:cs="Arial"/>
                <w:sz w:val="16"/>
                <w:szCs w:val="16"/>
              </w:rPr>
            </w:pPr>
            <w:r w:rsidRPr="000F043F">
              <w:rPr>
                <w:rFonts w:cs="Arial"/>
                <w:sz w:val="16"/>
                <w:szCs w:val="16"/>
              </w:rPr>
              <w:t>0442</w:t>
            </w:r>
          </w:p>
        </w:tc>
        <w:tc>
          <w:tcPr>
            <w:tcW w:w="283" w:type="dxa"/>
            <w:shd w:val="solid" w:color="FFFFFF" w:fill="auto"/>
          </w:tcPr>
          <w:p w14:paraId="1D645F0D" w14:textId="55F644D4" w:rsidR="0046447B" w:rsidRPr="000F043F" w:rsidRDefault="00B95EDC" w:rsidP="000F043F">
            <w:pPr>
              <w:pStyle w:val="TAR"/>
              <w:rPr>
                <w:rFonts w:cs="Arial"/>
                <w:sz w:val="16"/>
                <w:szCs w:val="16"/>
              </w:rPr>
            </w:pPr>
            <w:r w:rsidRPr="000F043F">
              <w:rPr>
                <w:rFonts w:cs="Arial"/>
                <w:sz w:val="16"/>
                <w:szCs w:val="16"/>
              </w:rPr>
              <w:t>1</w:t>
            </w:r>
          </w:p>
        </w:tc>
        <w:tc>
          <w:tcPr>
            <w:tcW w:w="284" w:type="dxa"/>
            <w:shd w:val="solid" w:color="FFFFFF" w:fill="auto"/>
          </w:tcPr>
          <w:p w14:paraId="2E9F2F58" w14:textId="63BB5660" w:rsidR="0046447B" w:rsidRPr="000F043F" w:rsidRDefault="00B95EDC" w:rsidP="000F043F">
            <w:pPr>
              <w:pStyle w:val="TAC"/>
              <w:rPr>
                <w:rFonts w:cs="Arial"/>
                <w:sz w:val="16"/>
                <w:szCs w:val="16"/>
              </w:rPr>
            </w:pPr>
            <w:r w:rsidRPr="000F043F">
              <w:rPr>
                <w:rFonts w:cs="Arial"/>
                <w:sz w:val="16"/>
                <w:szCs w:val="16"/>
              </w:rPr>
              <w:t>F</w:t>
            </w:r>
          </w:p>
        </w:tc>
        <w:tc>
          <w:tcPr>
            <w:tcW w:w="5151" w:type="dxa"/>
            <w:shd w:val="solid" w:color="FFFFFF" w:fill="auto"/>
          </w:tcPr>
          <w:p w14:paraId="2BE81099" w14:textId="24ED8727" w:rsidR="0046447B" w:rsidRPr="000F043F" w:rsidRDefault="00B95EDC" w:rsidP="000F043F">
            <w:pPr>
              <w:pStyle w:val="TAL"/>
              <w:rPr>
                <w:rFonts w:cs="Arial"/>
                <w:sz w:val="16"/>
                <w:szCs w:val="16"/>
              </w:rPr>
            </w:pPr>
            <w:r w:rsidRPr="000F043F">
              <w:rPr>
                <w:rFonts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0F043F" w:rsidRDefault="00B95EDC" w:rsidP="000F043F">
            <w:pPr>
              <w:pStyle w:val="TAC"/>
              <w:rPr>
                <w:rFonts w:cs="Arial"/>
                <w:sz w:val="16"/>
                <w:szCs w:val="16"/>
                <w:lang w:eastAsia="zh-CN"/>
              </w:rPr>
            </w:pPr>
            <w:r w:rsidRPr="000F043F">
              <w:rPr>
                <w:rFonts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0F043F" w:rsidRDefault="005F7A93" w:rsidP="000F043F">
            <w:pPr>
              <w:pStyle w:val="TAC"/>
              <w:rPr>
                <w:sz w:val="16"/>
                <w:szCs w:val="16"/>
                <w:lang w:eastAsia="zh-CN"/>
              </w:rPr>
            </w:pPr>
            <w:r w:rsidRPr="000F043F">
              <w:rPr>
                <w:sz w:val="16"/>
                <w:szCs w:val="16"/>
                <w:lang w:eastAsia="zh-CN"/>
              </w:rPr>
              <w:t>2023-12</w:t>
            </w:r>
          </w:p>
        </w:tc>
        <w:tc>
          <w:tcPr>
            <w:tcW w:w="800" w:type="dxa"/>
            <w:shd w:val="solid" w:color="FFFFFF" w:fill="auto"/>
          </w:tcPr>
          <w:p w14:paraId="25AA556C" w14:textId="6BE46F3C" w:rsidR="007C2FD5" w:rsidRPr="000F043F" w:rsidRDefault="005F7A93" w:rsidP="000F043F">
            <w:pPr>
              <w:pStyle w:val="TAC"/>
              <w:rPr>
                <w:sz w:val="16"/>
                <w:szCs w:val="16"/>
                <w:lang w:eastAsia="zh-CN"/>
              </w:rPr>
            </w:pPr>
            <w:r w:rsidRPr="000F043F">
              <w:rPr>
                <w:sz w:val="16"/>
                <w:szCs w:val="16"/>
                <w:lang w:eastAsia="zh-CN"/>
              </w:rPr>
              <w:t>CT#102</w:t>
            </w:r>
          </w:p>
        </w:tc>
        <w:tc>
          <w:tcPr>
            <w:tcW w:w="1046" w:type="dxa"/>
            <w:shd w:val="solid" w:color="FFFFFF" w:fill="auto"/>
          </w:tcPr>
          <w:p w14:paraId="129BCD01" w14:textId="13C270AD" w:rsidR="007C2FD5" w:rsidRPr="000F043F" w:rsidRDefault="00121A6F" w:rsidP="000F043F">
            <w:pPr>
              <w:pStyle w:val="TAC"/>
              <w:rPr>
                <w:sz w:val="16"/>
                <w:szCs w:val="16"/>
              </w:rPr>
            </w:pPr>
            <w:r w:rsidRPr="000F043F">
              <w:rPr>
                <w:sz w:val="16"/>
                <w:szCs w:val="16"/>
              </w:rPr>
              <w:t>CP-233131</w:t>
            </w:r>
          </w:p>
        </w:tc>
        <w:tc>
          <w:tcPr>
            <w:tcW w:w="567" w:type="dxa"/>
            <w:shd w:val="solid" w:color="FFFFFF" w:fill="auto"/>
          </w:tcPr>
          <w:p w14:paraId="7E145EC0" w14:textId="358C45FC" w:rsidR="007C2FD5" w:rsidRPr="000F043F" w:rsidRDefault="005F7A93" w:rsidP="000F043F">
            <w:pPr>
              <w:pStyle w:val="TAL"/>
              <w:rPr>
                <w:rFonts w:cs="Arial"/>
                <w:sz w:val="16"/>
                <w:szCs w:val="16"/>
              </w:rPr>
            </w:pPr>
            <w:r w:rsidRPr="000F043F">
              <w:rPr>
                <w:rFonts w:cs="Arial"/>
                <w:sz w:val="16"/>
                <w:szCs w:val="16"/>
              </w:rPr>
              <w:t>0450</w:t>
            </w:r>
          </w:p>
        </w:tc>
        <w:tc>
          <w:tcPr>
            <w:tcW w:w="283" w:type="dxa"/>
            <w:shd w:val="solid" w:color="FFFFFF" w:fill="auto"/>
          </w:tcPr>
          <w:p w14:paraId="6E83DF36" w14:textId="6165B1AE" w:rsidR="007C2FD5" w:rsidRPr="000F043F" w:rsidRDefault="005F7A93" w:rsidP="000F043F">
            <w:pPr>
              <w:pStyle w:val="TAR"/>
              <w:rPr>
                <w:rFonts w:cs="Arial"/>
                <w:sz w:val="16"/>
                <w:szCs w:val="16"/>
              </w:rPr>
            </w:pPr>
            <w:r w:rsidRPr="000F043F">
              <w:rPr>
                <w:rFonts w:cs="Arial"/>
                <w:sz w:val="16"/>
                <w:szCs w:val="16"/>
              </w:rPr>
              <w:t>1</w:t>
            </w:r>
          </w:p>
        </w:tc>
        <w:tc>
          <w:tcPr>
            <w:tcW w:w="284" w:type="dxa"/>
            <w:shd w:val="solid" w:color="FFFFFF" w:fill="auto"/>
          </w:tcPr>
          <w:p w14:paraId="5417175F" w14:textId="155E57F3" w:rsidR="007C2FD5" w:rsidRPr="000F043F" w:rsidRDefault="005F7A93" w:rsidP="000F043F">
            <w:pPr>
              <w:pStyle w:val="TAC"/>
              <w:rPr>
                <w:rFonts w:cs="Arial"/>
                <w:sz w:val="16"/>
                <w:szCs w:val="16"/>
              </w:rPr>
            </w:pPr>
            <w:r w:rsidRPr="000F043F">
              <w:rPr>
                <w:rFonts w:cs="Arial"/>
                <w:sz w:val="16"/>
                <w:szCs w:val="16"/>
              </w:rPr>
              <w:t>F</w:t>
            </w:r>
          </w:p>
        </w:tc>
        <w:tc>
          <w:tcPr>
            <w:tcW w:w="5151" w:type="dxa"/>
            <w:shd w:val="solid" w:color="FFFFFF" w:fill="auto"/>
          </w:tcPr>
          <w:p w14:paraId="14E881FD" w14:textId="5F60C2CB" w:rsidR="007C2FD5" w:rsidRPr="000F043F" w:rsidRDefault="005F7A93" w:rsidP="000F043F">
            <w:pPr>
              <w:pStyle w:val="TAL"/>
              <w:rPr>
                <w:rFonts w:cs="Arial"/>
                <w:sz w:val="16"/>
                <w:szCs w:val="16"/>
              </w:rPr>
            </w:pPr>
            <w:r w:rsidRPr="000F043F">
              <w:rPr>
                <w:rFonts w:cs="Arial"/>
                <w:sz w:val="16"/>
                <w:szCs w:val="16"/>
              </w:rPr>
              <w:t>Clarification on authorisation policy for U2U relay</w:t>
            </w:r>
          </w:p>
        </w:tc>
        <w:tc>
          <w:tcPr>
            <w:tcW w:w="708" w:type="dxa"/>
            <w:shd w:val="solid" w:color="FFFFFF" w:fill="auto"/>
          </w:tcPr>
          <w:p w14:paraId="36CF7EA8" w14:textId="1E1DC475" w:rsidR="007C2FD5" w:rsidRPr="000F043F" w:rsidRDefault="005F7A93" w:rsidP="000F043F">
            <w:pPr>
              <w:pStyle w:val="TAC"/>
              <w:rPr>
                <w:rFonts w:cs="Arial"/>
                <w:sz w:val="16"/>
                <w:szCs w:val="16"/>
                <w:lang w:eastAsia="zh-CN"/>
              </w:rPr>
            </w:pPr>
            <w:r w:rsidRPr="000F043F">
              <w:rPr>
                <w:rFonts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0F043F" w:rsidRDefault="00BA483B" w:rsidP="000F043F">
            <w:pPr>
              <w:pStyle w:val="TAC"/>
              <w:rPr>
                <w:sz w:val="16"/>
                <w:szCs w:val="16"/>
                <w:lang w:eastAsia="zh-CN"/>
              </w:rPr>
            </w:pPr>
            <w:r w:rsidRPr="000F043F">
              <w:rPr>
                <w:sz w:val="16"/>
                <w:szCs w:val="16"/>
                <w:lang w:eastAsia="zh-CN"/>
              </w:rPr>
              <w:t>2023-12</w:t>
            </w:r>
          </w:p>
        </w:tc>
        <w:tc>
          <w:tcPr>
            <w:tcW w:w="800" w:type="dxa"/>
            <w:shd w:val="solid" w:color="FFFFFF" w:fill="auto"/>
          </w:tcPr>
          <w:p w14:paraId="0DB92591" w14:textId="1F584B42" w:rsidR="00B865C8" w:rsidRPr="000F043F" w:rsidRDefault="00BA483B" w:rsidP="000F043F">
            <w:pPr>
              <w:pStyle w:val="TAC"/>
              <w:rPr>
                <w:sz w:val="16"/>
                <w:szCs w:val="16"/>
                <w:lang w:eastAsia="zh-CN"/>
              </w:rPr>
            </w:pPr>
            <w:r w:rsidRPr="000F043F">
              <w:rPr>
                <w:sz w:val="16"/>
                <w:szCs w:val="16"/>
                <w:lang w:eastAsia="zh-CN"/>
              </w:rPr>
              <w:t>CT#102</w:t>
            </w:r>
          </w:p>
        </w:tc>
        <w:tc>
          <w:tcPr>
            <w:tcW w:w="1046" w:type="dxa"/>
            <w:shd w:val="solid" w:color="FFFFFF" w:fill="auto"/>
          </w:tcPr>
          <w:p w14:paraId="12E2F4A9" w14:textId="459DAB10" w:rsidR="00B865C8" w:rsidRPr="000F043F" w:rsidRDefault="007D35E7" w:rsidP="000F043F">
            <w:pPr>
              <w:pStyle w:val="TAC"/>
              <w:rPr>
                <w:sz w:val="16"/>
                <w:szCs w:val="16"/>
              </w:rPr>
            </w:pPr>
            <w:r w:rsidRPr="000F043F">
              <w:rPr>
                <w:sz w:val="16"/>
                <w:szCs w:val="16"/>
              </w:rPr>
              <w:t>CP-233131</w:t>
            </w:r>
          </w:p>
        </w:tc>
        <w:tc>
          <w:tcPr>
            <w:tcW w:w="567" w:type="dxa"/>
            <w:shd w:val="solid" w:color="FFFFFF" w:fill="auto"/>
          </w:tcPr>
          <w:p w14:paraId="27D0A7BA" w14:textId="194BE9C9" w:rsidR="00B865C8" w:rsidRPr="000F043F" w:rsidRDefault="00BA483B" w:rsidP="000F043F">
            <w:pPr>
              <w:pStyle w:val="TAL"/>
              <w:rPr>
                <w:rFonts w:cs="Arial"/>
                <w:sz w:val="16"/>
                <w:szCs w:val="16"/>
              </w:rPr>
            </w:pPr>
            <w:r w:rsidRPr="000F043F">
              <w:rPr>
                <w:rFonts w:cs="Arial"/>
                <w:sz w:val="16"/>
                <w:szCs w:val="16"/>
              </w:rPr>
              <w:t>0412</w:t>
            </w:r>
          </w:p>
        </w:tc>
        <w:tc>
          <w:tcPr>
            <w:tcW w:w="283" w:type="dxa"/>
            <w:shd w:val="solid" w:color="FFFFFF" w:fill="auto"/>
          </w:tcPr>
          <w:p w14:paraId="0ABF441E" w14:textId="10549073" w:rsidR="00B865C8" w:rsidRPr="000F043F" w:rsidRDefault="00BA483B" w:rsidP="000F043F">
            <w:pPr>
              <w:pStyle w:val="TAR"/>
              <w:rPr>
                <w:rFonts w:cs="Arial"/>
                <w:sz w:val="16"/>
                <w:szCs w:val="16"/>
              </w:rPr>
            </w:pPr>
            <w:r w:rsidRPr="000F043F">
              <w:rPr>
                <w:rFonts w:cs="Arial"/>
                <w:sz w:val="16"/>
                <w:szCs w:val="16"/>
              </w:rPr>
              <w:t>1</w:t>
            </w:r>
          </w:p>
        </w:tc>
        <w:tc>
          <w:tcPr>
            <w:tcW w:w="284" w:type="dxa"/>
            <w:shd w:val="solid" w:color="FFFFFF" w:fill="auto"/>
          </w:tcPr>
          <w:p w14:paraId="66A4F98E" w14:textId="173649BF" w:rsidR="00B865C8" w:rsidRPr="000F043F" w:rsidRDefault="00BA483B" w:rsidP="000F043F">
            <w:pPr>
              <w:pStyle w:val="TAC"/>
              <w:rPr>
                <w:rFonts w:cs="Arial"/>
                <w:sz w:val="16"/>
                <w:szCs w:val="16"/>
              </w:rPr>
            </w:pPr>
            <w:r w:rsidRPr="000F043F">
              <w:rPr>
                <w:rFonts w:cs="Arial"/>
                <w:sz w:val="16"/>
                <w:szCs w:val="16"/>
              </w:rPr>
              <w:t>F</w:t>
            </w:r>
          </w:p>
        </w:tc>
        <w:tc>
          <w:tcPr>
            <w:tcW w:w="5151" w:type="dxa"/>
            <w:shd w:val="solid" w:color="FFFFFF" w:fill="auto"/>
          </w:tcPr>
          <w:p w14:paraId="6206A170" w14:textId="18B7E02F" w:rsidR="00B865C8" w:rsidRPr="000F043F" w:rsidRDefault="00BA483B" w:rsidP="000F043F">
            <w:pPr>
              <w:pStyle w:val="TAL"/>
              <w:rPr>
                <w:rFonts w:cs="Arial"/>
                <w:sz w:val="16"/>
                <w:szCs w:val="16"/>
              </w:rPr>
            </w:pPr>
            <w:r w:rsidRPr="000F043F">
              <w:rPr>
                <w:rFonts w:cs="Arial"/>
                <w:sz w:val="16"/>
                <w:szCs w:val="16"/>
              </w:rPr>
              <w:t>Clarification on link modification procedure for U2U Relay</w:t>
            </w:r>
          </w:p>
        </w:tc>
        <w:tc>
          <w:tcPr>
            <w:tcW w:w="708" w:type="dxa"/>
            <w:shd w:val="solid" w:color="FFFFFF" w:fill="auto"/>
          </w:tcPr>
          <w:p w14:paraId="336C3242" w14:textId="61201C9A" w:rsidR="00B865C8" w:rsidRPr="000F043F" w:rsidRDefault="00BA483B" w:rsidP="000F043F">
            <w:pPr>
              <w:pStyle w:val="TAC"/>
              <w:rPr>
                <w:rFonts w:cs="Arial"/>
                <w:sz w:val="16"/>
                <w:szCs w:val="16"/>
                <w:lang w:eastAsia="zh-CN"/>
              </w:rPr>
            </w:pPr>
            <w:r w:rsidRPr="000F043F">
              <w:rPr>
                <w:rFonts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0F043F" w:rsidRDefault="00C872ED" w:rsidP="000F043F">
            <w:pPr>
              <w:pStyle w:val="TAC"/>
              <w:rPr>
                <w:sz w:val="16"/>
                <w:szCs w:val="16"/>
                <w:lang w:eastAsia="zh-CN"/>
              </w:rPr>
            </w:pPr>
            <w:r w:rsidRPr="000F043F">
              <w:rPr>
                <w:sz w:val="16"/>
                <w:szCs w:val="16"/>
                <w:lang w:eastAsia="zh-CN"/>
              </w:rPr>
              <w:t>2023-12</w:t>
            </w:r>
          </w:p>
        </w:tc>
        <w:tc>
          <w:tcPr>
            <w:tcW w:w="800" w:type="dxa"/>
            <w:shd w:val="solid" w:color="FFFFFF" w:fill="auto"/>
          </w:tcPr>
          <w:p w14:paraId="68F7F39A" w14:textId="051E49CD" w:rsidR="00DA2628" w:rsidRPr="000F043F" w:rsidRDefault="00C872ED" w:rsidP="000F043F">
            <w:pPr>
              <w:pStyle w:val="TAC"/>
              <w:rPr>
                <w:sz w:val="16"/>
                <w:szCs w:val="16"/>
                <w:lang w:eastAsia="zh-CN"/>
              </w:rPr>
            </w:pPr>
            <w:r w:rsidRPr="000F043F">
              <w:rPr>
                <w:sz w:val="16"/>
                <w:szCs w:val="16"/>
                <w:lang w:eastAsia="zh-CN"/>
              </w:rPr>
              <w:t>CT#102</w:t>
            </w:r>
          </w:p>
        </w:tc>
        <w:tc>
          <w:tcPr>
            <w:tcW w:w="1046" w:type="dxa"/>
            <w:shd w:val="solid" w:color="FFFFFF" w:fill="auto"/>
          </w:tcPr>
          <w:p w14:paraId="0B493730" w14:textId="0DA11800" w:rsidR="00DA2628" w:rsidRPr="000F043F" w:rsidRDefault="00A9010B" w:rsidP="000F043F">
            <w:pPr>
              <w:pStyle w:val="TAC"/>
              <w:rPr>
                <w:sz w:val="16"/>
                <w:szCs w:val="16"/>
              </w:rPr>
            </w:pPr>
            <w:r w:rsidRPr="000F043F">
              <w:rPr>
                <w:sz w:val="16"/>
                <w:szCs w:val="16"/>
              </w:rPr>
              <w:t>CP-233131</w:t>
            </w:r>
          </w:p>
        </w:tc>
        <w:tc>
          <w:tcPr>
            <w:tcW w:w="567" w:type="dxa"/>
            <w:shd w:val="solid" w:color="FFFFFF" w:fill="auto"/>
          </w:tcPr>
          <w:p w14:paraId="12D6D08E" w14:textId="7601E1E3" w:rsidR="00DA2628" w:rsidRPr="000F043F" w:rsidRDefault="00C872ED" w:rsidP="000F043F">
            <w:pPr>
              <w:pStyle w:val="TAL"/>
              <w:rPr>
                <w:rFonts w:cs="Arial"/>
                <w:sz w:val="16"/>
                <w:szCs w:val="16"/>
              </w:rPr>
            </w:pPr>
            <w:r w:rsidRPr="000F043F">
              <w:rPr>
                <w:rFonts w:cs="Arial"/>
                <w:sz w:val="16"/>
                <w:szCs w:val="16"/>
              </w:rPr>
              <w:t>0468</w:t>
            </w:r>
          </w:p>
        </w:tc>
        <w:tc>
          <w:tcPr>
            <w:tcW w:w="283" w:type="dxa"/>
            <w:shd w:val="solid" w:color="FFFFFF" w:fill="auto"/>
          </w:tcPr>
          <w:p w14:paraId="560BA031" w14:textId="4143A5F2" w:rsidR="00DA2628" w:rsidRPr="000F043F" w:rsidRDefault="00C872ED" w:rsidP="000F043F">
            <w:pPr>
              <w:pStyle w:val="TAR"/>
              <w:rPr>
                <w:rFonts w:cs="Arial"/>
                <w:sz w:val="16"/>
                <w:szCs w:val="16"/>
              </w:rPr>
            </w:pPr>
            <w:r w:rsidRPr="000F043F">
              <w:rPr>
                <w:rFonts w:cs="Arial"/>
                <w:sz w:val="16"/>
                <w:szCs w:val="16"/>
              </w:rPr>
              <w:t>1</w:t>
            </w:r>
          </w:p>
        </w:tc>
        <w:tc>
          <w:tcPr>
            <w:tcW w:w="284" w:type="dxa"/>
            <w:shd w:val="solid" w:color="FFFFFF" w:fill="auto"/>
          </w:tcPr>
          <w:p w14:paraId="170D5204" w14:textId="5B41FEB8" w:rsidR="00DA2628" w:rsidRPr="000F043F" w:rsidRDefault="00C872ED" w:rsidP="000F043F">
            <w:pPr>
              <w:pStyle w:val="TAC"/>
              <w:rPr>
                <w:rFonts w:cs="Arial"/>
                <w:sz w:val="16"/>
                <w:szCs w:val="16"/>
              </w:rPr>
            </w:pPr>
            <w:r w:rsidRPr="000F043F">
              <w:rPr>
                <w:rFonts w:cs="Arial"/>
                <w:sz w:val="16"/>
                <w:szCs w:val="16"/>
              </w:rPr>
              <w:t>F</w:t>
            </w:r>
          </w:p>
        </w:tc>
        <w:tc>
          <w:tcPr>
            <w:tcW w:w="5151" w:type="dxa"/>
            <w:shd w:val="solid" w:color="FFFFFF" w:fill="auto"/>
          </w:tcPr>
          <w:p w14:paraId="7510319A" w14:textId="0DD5AF77" w:rsidR="00DA2628" w:rsidRPr="000F043F" w:rsidRDefault="00C872ED" w:rsidP="000F043F">
            <w:pPr>
              <w:pStyle w:val="TAL"/>
              <w:rPr>
                <w:rFonts w:cs="Arial"/>
                <w:sz w:val="16"/>
                <w:szCs w:val="16"/>
              </w:rPr>
            </w:pPr>
            <w:r w:rsidRPr="000F043F">
              <w:rPr>
                <w:rFonts w:cs="Arial"/>
                <w:sz w:val="16"/>
                <w:szCs w:val="16"/>
              </w:rPr>
              <w:t>Correcting mixed up timers usage and values</w:t>
            </w:r>
          </w:p>
        </w:tc>
        <w:tc>
          <w:tcPr>
            <w:tcW w:w="708" w:type="dxa"/>
            <w:shd w:val="solid" w:color="FFFFFF" w:fill="auto"/>
          </w:tcPr>
          <w:p w14:paraId="094BCC19" w14:textId="59B91ACE" w:rsidR="00DA2628" w:rsidRPr="000F043F" w:rsidRDefault="00C872ED" w:rsidP="000F043F">
            <w:pPr>
              <w:pStyle w:val="TAC"/>
              <w:rPr>
                <w:rFonts w:cs="Arial"/>
                <w:sz w:val="16"/>
                <w:szCs w:val="16"/>
                <w:lang w:eastAsia="zh-CN"/>
              </w:rPr>
            </w:pPr>
            <w:r w:rsidRPr="000F043F">
              <w:rPr>
                <w:rFonts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0F043F" w:rsidRDefault="00444B8D" w:rsidP="000F043F">
            <w:pPr>
              <w:pStyle w:val="TAC"/>
              <w:rPr>
                <w:sz w:val="16"/>
                <w:szCs w:val="16"/>
                <w:lang w:eastAsia="zh-CN"/>
              </w:rPr>
            </w:pPr>
            <w:r w:rsidRPr="000F043F">
              <w:rPr>
                <w:sz w:val="16"/>
                <w:szCs w:val="16"/>
                <w:lang w:eastAsia="zh-CN"/>
              </w:rPr>
              <w:t>2023-12</w:t>
            </w:r>
          </w:p>
        </w:tc>
        <w:tc>
          <w:tcPr>
            <w:tcW w:w="800" w:type="dxa"/>
            <w:shd w:val="solid" w:color="FFFFFF" w:fill="auto"/>
          </w:tcPr>
          <w:p w14:paraId="05502242" w14:textId="503D2522" w:rsidR="00827357" w:rsidRPr="000F043F" w:rsidRDefault="00444B8D" w:rsidP="000F043F">
            <w:pPr>
              <w:pStyle w:val="TAC"/>
              <w:rPr>
                <w:sz w:val="16"/>
                <w:szCs w:val="16"/>
                <w:lang w:eastAsia="zh-CN"/>
              </w:rPr>
            </w:pPr>
            <w:r w:rsidRPr="000F043F">
              <w:rPr>
                <w:sz w:val="16"/>
                <w:szCs w:val="16"/>
                <w:lang w:eastAsia="zh-CN"/>
              </w:rPr>
              <w:t>CT#102</w:t>
            </w:r>
          </w:p>
        </w:tc>
        <w:tc>
          <w:tcPr>
            <w:tcW w:w="1046" w:type="dxa"/>
            <w:shd w:val="solid" w:color="FFFFFF" w:fill="auto"/>
          </w:tcPr>
          <w:p w14:paraId="6E3EFA84" w14:textId="0671D5E2" w:rsidR="00827357" w:rsidRPr="000F043F" w:rsidRDefault="009669F9" w:rsidP="000F043F">
            <w:pPr>
              <w:pStyle w:val="TAC"/>
              <w:rPr>
                <w:sz w:val="16"/>
                <w:szCs w:val="16"/>
              </w:rPr>
            </w:pPr>
            <w:r w:rsidRPr="000F043F">
              <w:rPr>
                <w:sz w:val="16"/>
                <w:szCs w:val="16"/>
              </w:rPr>
              <w:t>CP-233131</w:t>
            </w:r>
          </w:p>
        </w:tc>
        <w:tc>
          <w:tcPr>
            <w:tcW w:w="567" w:type="dxa"/>
            <w:shd w:val="solid" w:color="FFFFFF" w:fill="auto"/>
          </w:tcPr>
          <w:p w14:paraId="011D912B" w14:textId="54C66B6F" w:rsidR="00827357" w:rsidRPr="000F043F" w:rsidRDefault="00444B8D" w:rsidP="000F043F">
            <w:pPr>
              <w:pStyle w:val="TAL"/>
              <w:rPr>
                <w:rFonts w:cs="Arial"/>
                <w:sz w:val="16"/>
                <w:szCs w:val="16"/>
              </w:rPr>
            </w:pPr>
            <w:r w:rsidRPr="000F043F">
              <w:rPr>
                <w:rFonts w:cs="Arial"/>
                <w:sz w:val="16"/>
                <w:szCs w:val="16"/>
              </w:rPr>
              <w:t>0414</w:t>
            </w:r>
          </w:p>
        </w:tc>
        <w:tc>
          <w:tcPr>
            <w:tcW w:w="283" w:type="dxa"/>
            <w:shd w:val="solid" w:color="FFFFFF" w:fill="auto"/>
          </w:tcPr>
          <w:p w14:paraId="6656D1CC" w14:textId="5B14523F" w:rsidR="00827357" w:rsidRPr="000F043F" w:rsidRDefault="00444B8D" w:rsidP="000F043F">
            <w:pPr>
              <w:pStyle w:val="TAR"/>
              <w:rPr>
                <w:rFonts w:cs="Arial"/>
                <w:sz w:val="16"/>
                <w:szCs w:val="16"/>
              </w:rPr>
            </w:pPr>
            <w:r w:rsidRPr="000F043F">
              <w:rPr>
                <w:rFonts w:cs="Arial"/>
                <w:sz w:val="16"/>
                <w:szCs w:val="16"/>
              </w:rPr>
              <w:t>1</w:t>
            </w:r>
          </w:p>
        </w:tc>
        <w:tc>
          <w:tcPr>
            <w:tcW w:w="284" w:type="dxa"/>
            <w:shd w:val="solid" w:color="FFFFFF" w:fill="auto"/>
          </w:tcPr>
          <w:p w14:paraId="2BBB5B46" w14:textId="35A41B52" w:rsidR="00827357" w:rsidRPr="000F043F" w:rsidRDefault="00444B8D" w:rsidP="000F043F">
            <w:pPr>
              <w:pStyle w:val="TAC"/>
              <w:rPr>
                <w:rFonts w:cs="Arial"/>
                <w:sz w:val="16"/>
                <w:szCs w:val="16"/>
              </w:rPr>
            </w:pPr>
            <w:r w:rsidRPr="000F043F">
              <w:rPr>
                <w:rFonts w:cs="Arial"/>
                <w:sz w:val="16"/>
                <w:szCs w:val="16"/>
              </w:rPr>
              <w:t>F</w:t>
            </w:r>
          </w:p>
        </w:tc>
        <w:tc>
          <w:tcPr>
            <w:tcW w:w="5151" w:type="dxa"/>
            <w:shd w:val="solid" w:color="FFFFFF" w:fill="auto"/>
          </w:tcPr>
          <w:p w14:paraId="4DA95B67" w14:textId="73B8E9DC" w:rsidR="00827357" w:rsidRPr="000F043F" w:rsidRDefault="00444B8D" w:rsidP="000F043F">
            <w:pPr>
              <w:pStyle w:val="TAL"/>
              <w:rPr>
                <w:rFonts w:cs="Arial"/>
                <w:sz w:val="16"/>
                <w:szCs w:val="16"/>
              </w:rPr>
            </w:pPr>
            <w:r w:rsidRPr="000F043F">
              <w:rPr>
                <w:rFonts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0F043F" w:rsidRDefault="00444B8D" w:rsidP="000F043F">
            <w:pPr>
              <w:pStyle w:val="TAC"/>
              <w:rPr>
                <w:rFonts w:cs="Arial"/>
                <w:sz w:val="16"/>
                <w:szCs w:val="16"/>
                <w:lang w:eastAsia="zh-CN"/>
              </w:rPr>
            </w:pPr>
            <w:r w:rsidRPr="000F043F">
              <w:rPr>
                <w:rFonts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0F043F" w:rsidRDefault="001B6F0A" w:rsidP="000F043F">
            <w:pPr>
              <w:pStyle w:val="TAC"/>
              <w:rPr>
                <w:sz w:val="16"/>
                <w:szCs w:val="16"/>
                <w:lang w:eastAsia="zh-CN"/>
              </w:rPr>
            </w:pPr>
            <w:r w:rsidRPr="000F043F">
              <w:rPr>
                <w:sz w:val="16"/>
                <w:szCs w:val="16"/>
                <w:lang w:eastAsia="zh-CN"/>
              </w:rPr>
              <w:t>2023-12</w:t>
            </w:r>
          </w:p>
        </w:tc>
        <w:tc>
          <w:tcPr>
            <w:tcW w:w="800" w:type="dxa"/>
            <w:shd w:val="solid" w:color="FFFFFF" w:fill="auto"/>
          </w:tcPr>
          <w:p w14:paraId="6405B493" w14:textId="33422045" w:rsidR="0097705A" w:rsidRPr="000F043F" w:rsidRDefault="001B6F0A" w:rsidP="000F043F">
            <w:pPr>
              <w:pStyle w:val="TAC"/>
              <w:rPr>
                <w:sz w:val="16"/>
                <w:szCs w:val="16"/>
                <w:lang w:eastAsia="zh-CN"/>
              </w:rPr>
            </w:pPr>
            <w:r w:rsidRPr="000F043F">
              <w:rPr>
                <w:sz w:val="16"/>
                <w:szCs w:val="16"/>
                <w:lang w:eastAsia="zh-CN"/>
              </w:rPr>
              <w:t>CT#102</w:t>
            </w:r>
          </w:p>
        </w:tc>
        <w:tc>
          <w:tcPr>
            <w:tcW w:w="1046" w:type="dxa"/>
            <w:shd w:val="solid" w:color="FFFFFF" w:fill="auto"/>
          </w:tcPr>
          <w:p w14:paraId="49ED58B9" w14:textId="074BDECD" w:rsidR="0097705A" w:rsidRPr="000F043F" w:rsidRDefault="00312A5A" w:rsidP="000F043F">
            <w:pPr>
              <w:pStyle w:val="TAC"/>
              <w:rPr>
                <w:sz w:val="16"/>
                <w:szCs w:val="16"/>
              </w:rPr>
            </w:pPr>
            <w:r w:rsidRPr="000F043F">
              <w:rPr>
                <w:sz w:val="16"/>
                <w:szCs w:val="16"/>
              </w:rPr>
              <w:t>CP-233131</w:t>
            </w:r>
          </w:p>
        </w:tc>
        <w:tc>
          <w:tcPr>
            <w:tcW w:w="567" w:type="dxa"/>
            <w:shd w:val="solid" w:color="FFFFFF" w:fill="auto"/>
          </w:tcPr>
          <w:p w14:paraId="31718B92" w14:textId="0ADCD122" w:rsidR="0097705A" w:rsidRPr="000F043F" w:rsidRDefault="001B6F0A" w:rsidP="000F043F">
            <w:pPr>
              <w:pStyle w:val="TAL"/>
              <w:rPr>
                <w:rFonts w:cs="Arial"/>
                <w:sz w:val="16"/>
                <w:szCs w:val="16"/>
              </w:rPr>
            </w:pPr>
            <w:r w:rsidRPr="000F043F">
              <w:rPr>
                <w:rFonts w:cs="Arial"/>
                <w:sz w:val="16"/>
                <w:szCs w:val="16"/>
              </w:rPr>
              <w:t>0415</w:t>
            </w:r>
          </w:p>
        </w:tc>
        <w:tc>
          <w:tcPr>
            <w:tcW w:w="283" w:type="dxa"/>
            <w:shd w:val="solid" w:color="FFFFFF" w:fill="auto"/>
          </w:tcPr>
          <w:p w14:paraId="6C043C20" w14:textId="544FC590" w:rsidR="0097705A" w:rsidRPr="000F043F" w:rsidRDefault="001B6F0A" w:rsidP="000F043F">
            <w:pPr>
              <w:pStyle w:val="TAR"/>
              <w:rPr>
                <w:rFonts w:cs="Arial"/>
                <w:sz w:val="16"/>
                <w:szCs w:val="16"/>
              </w:rPr>
            </w:pPr>
            <w:r w:rsidRPr="000F043F">
              <w:rPr>
                <w:rFonts w:cs="Arial"/>
                <w:sz w:val="16"/>
                <w:szCs w:val="16"/>
              </w:rPr>
              <w:t>1</w:t>
            </w:r>
          </w:p>
        </w:tc>
        <w:tc>
          <w:tcPr>
            <w:tcW w:w="284" w:type="dxa"/>
            <w:shd w:val="solid" w:color="FFFFFF" w:fill="auto"/>
          </w:tcPr>
          <w:p w14:paraId="79837A87" w14:textId="135B18B5" w:rsidR="0097705A" w:rsidRPr="000F043F" w:rsidRDefault="001B6F0A" w:rsidP="000F043F">
            <w:pPr>
              <w:pStyle w:val="TAC"/>
              <w:rPr>
                <w:rFonts w:cs="Arial"/>
                <w:sz w:val="16"/>
                <w:szCs w:val="16"/>
              </w:rPr>
            </w:pPr>
            <w:r w:rsidRPr="000F043F">
              <w:rPr>
                <w:rFonts w:cs="Arial"/>
                <w:sz w:val="16"/>
                <w:szCs w:val="16"/>
              </w:rPr>
              <w:t>F</w:t>
            </w:r>
          </w:p>
        </w:tc>
        <w:tc>
          <w:tcPr>
            <w:tcW w:w="5151" w:type="dxa"/>
            <w:shd w:val="solid" w:color="FFFFFF" w:fill="auto"/>
          </w:tcPr>
          <w:p w14:paraId="44008441" w14:textId="28CF80BE" w:rsidR="0097705A" w:rsidRPr="000F043F" w:rsidRDefault="001B6F0A" w:rsidP="000F043F">
            <w:pPr>
              <w:pStyle w:val="TAL"/>
              <w:rPr>
                <w:rFonts w:cs="Arial"/>
                <w:sz w:val="16"/>
                <w:szCs w:val="16"/>
              </w:rPr>
            </w:pPr>
            <w:r w:rsidRPr="000F043F">
              <w:rPr>
                <w:rFonts w:cs="Arial"/>
                <w:sz w:val="16"/>
                <w:szCs w:val="16"/>
              </w:rPr>
              <w:t>Clarification on direct link establishment for unreachable target end UE</w:t>
            </w:r>
          </w:p>
        </w:tc>
        <w:tc>
          <w:tcPr>
            <w:tcW w:w="708" w:type="dxa"/>
            <w:shd w:val="solid" w:color="FFFFFF" w:fill="auto"/>
          </w:tcPr>
          <w:p w14:paraId="62DE8B27" w14:textId="3B8ABA36" w:rsidR="0097705A" w:rsidRPr="000F043F" w:rsidRDefault="001B6F0A" w:rsidP="000F043F">
            <w:pPr>
              <w:pStyle w:val="TAC"/>
              <w:rPr>
                <w:rFonts w:cs="Arial"/>
                <w:sz w:val="16"/>
                <w:szCs w:val="16"/>
                <w:lang w:eastAsia="zh-CN"/>
              </w:rPr>
            </w:pPr>
            <w:r w:rsidRPr="000F043F">
              <w:rPr>
                <w:rFonts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0F043F" w:rsidRDefault="006D338B" w:rsidP="000F043F">
            <w:pPr>
              <w:pStyle w:val="TAC"/>
              <w:rPr>
                <w:sz w:val="16"/>
                <w:szCs w:val="16"/>
                <w:lang w:eastAsia="zh-CN"/>
              </w:rPr>
            </w:pPr>
            <w:r w:rsidRPr="000F043F">
              <w:rPr>
                <w:sz w:val="16"/>
                <w:szCs w:val="16"/>
                <w:lang w:eastAsia="zh-CN"/>
              </w:rPr>
              <w:t>2023-12</w:t>
            </w:r>
          </w:p>
        </w:tc>
        <w:tc>
          <w:tcPr>
            <w:tcW w:w="800" w:type="dxa"/>
            <w:shd w:val="solid" w:color="FFFFFF" w:fill="auto"/>
          </w:tcPr>
          <w:p w14:paraId="4DD4621D" w14:textId="591F18D1" w:rsidR="00083920" w:rsidRPr="000F043F" w:rsidRDefault="006D338B" w:rsidP="000F043F">
            <w:pPr>
              <w:pStyle w:val="TAC"/>
              <w:rPr>
                <w:sz w:val="16"/>
                <w:szCs w:val="16"/>
                <w:lang w:eastAsia="zh-CN"/>
              </w:rPr>
            </w:pPr>
            <w:r w:rsidRPr="000F043F">
              <w:rPr>
                <w:sz w:val="16"/>
                <w:szCs w:val="16"/>
                <w:lang w:eastAsia="zh-CN"/>
              </w:rPr>
              <w:t>CT#102</w:t>
            </w:r>
          </w:p>
        </w:tc>
        <w:tc>
          <w:tcPr>
            <w:tcW w:w="1046" w:type="dxa"/>
            <w:shd w:val="solid" w:color="FFFFFF" w:fill="auto"/>
          </w:tcPr>
          <w:p w14:paraId="67C4E459" w14:textId="51C0D69B" w:rsidR="00083920" w:rsidRPr="000F043F" w:rsidRDefault="00F565C3" w:rsidP="000F043F">
            <w:pPr>
              <w:pStyle w:val="TAC"/>
              <w:rPr>
                <w:sz w:val="16"/>
                <w:szCs w:val="16"/>
              </w:rPr>
            </w:pPr>
            <w:r w:rsidRPr="000F043F">
              <w:rPr>
                <w:sz w:val="16"/>
                <w:szCs w:val="16"/>
              </w:rPr>
              <w:t>CP-233131</w:t>
            </w:r>
          </w:p>
        </w:tc>
        <w:tc>
          <w:tcPr>
            <w:tcW w:w="567" w:type="dxa"/>
            <w:shd w:val="solid" w:color="FFFFFF" w:fill="auto"/>
          </w:tcPr>
          <w:p w14:paraId="0779272B" w14:textId="1907F84C" w:rsidR="00083920" w:rsidRPr="000F043F" w:rsidRDefault="006D338B" w:rsidP="000F043F">
            <w:pPr>
              <w:pStyle w:val="TAL"/>
              <w:rPr>
                <w:rFonts w:cs="Arial"/>
                <w:sz w:val="16"/>
                <w:szCs w:val="16"/>
              </w:rPr>
            </w:pPr>
            <w:r w:rsidRPr="000F043F">
              <w:rPr>
                <w:rFonts w:cs="Arial"/>
                <w:sz w:val="16"/>
                <w:szCs w:val="16"/>
              </w:rPr>
              <w:t>0416</w:t>
            </w:r>
          </w:p>
        </w:tc>
        <w:tc>
          <w:tcPr>
            <w:tcW w:w="283" w:type="dxa"/>
            <w:shd w:val="solid" w:color="FFFFFF" w:fill="auto"/>
          </w:tcPr>
          <w:p w14:paraId="4DE04143" w14:textId="61CD4470" w:rsidR="00083920" w:rsidRPr="000F043F" w:rsidRDefault="006D338B" w:rsidP="000F043F">
            <w:pPr>
              <w:pStyle w:val="TAR"/>
              <w:rPr>
                <w:rFonts w:cs="Arial"/>
                <w:sz w:val="16"/>
                <w:szCs w:val="16"/>
              </w:rPr>
            </w:pPr>
            <w:r w:rsidRPr="000F043F">
              <w:rPr>
                <w:rFonts w:cs="Arial"/>
                <w:sz w:val="16"/>
                <w:szCs w:val="16"/>
              </w:rPr>
              <w:t>1</w:t>
            </w:r>
          </w:p>
        </w:tc>
        <w:tc>
          <w:tcPr>
            <w:tcW w:w="284" w:type="dxa"/>
            <w:shd w:val="solid" w:color="FFFFFF" w:fill="auto"/>
          </w:tcPr>
          <w:p w14:paraId="2F347A5D" w14:textId="1AC76BCF" w:rsidR="00083920" w:rsidRPr="000F043F" w:rsidRDefault="006D338B" w:rsidP="000F043F">
            <w:pPr>
              <w:pStyle w:val="TAC"/>
              <w:rPr>
                <w:rFonts w:cs="Arial"/>
                <w:sz w:val="16"/>
                <w:szCs w:val="16"/>
              </w:rPr>
            </w:pPr>
            <w:r w:rsidRPr="000F043F">
              <w:rPr>
                <w:rFonts w:cs="Arial"/>
                <w:sz w:val="16"/>
                <w:szCs w:val="16"/>
              </w:rPr>
              <w:t>F</w:t>
            </w:r>
          </w:p>
        </w:tc>
        <w:tc>
          <w:tcPr>
            <w:tcW w:w="5151" w:type="dxa"/>
            <w:shd w:val="solid" w:color="FFFFFF" w:fill="auto"/>
          </w:tcPr>
          <w:p w14:paraId="0B46FF28" w14:textId="6F7FA5FC" w:rsidR="00083920" w:rsidRPr="000F043F" w:rsidRDefault="006D338B" w:rsidP="000F043F">
            <w:pPr>
              <w:pStyle w:val="TAL"/>
              <w:rPr>
                <w:rFonts w:cs="Arial"/>
                <w:sz w:val="16"/>
                <w:szCs w:val="16"/>
              </w:rPr>
            </w:pPr>
            <w:r w:rsidRPr="000F043F">
              <w:rPr>
                <w:rFonts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0F043F" w:rsidRDefault="006D338B" w:rsidP="000F043F">
            <w:pPr>
              <w:pStyle w:val="TAC"/>
              <w:rPr>
                <w:rFonts w:cs="Arial"/>
                <w:sz w:val="16"/>
                <w:szCs w:val="16"/>
                <w:lang w:eastAsia="zh-CN"/>
              </w:rPr>
            </w:pPr>
            <w:r w:rsidRPr="000F043F">
              <w:rPr>
                <w:rFonts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0F043F" w:rsidRDefault="00796A65" w:rsidP="000F043F">
            <w:pPr>
              <w:pStyle w:val="TAC"/>
              <w:rPr>
                <w:sz w:val="16"/>
                <w:szCs w:val="16"/>
                <w:lang w:eastAsia="zh-CN"/>
              </w:rPr>
            </w:pPr>
            <w:r w:rsidRPr="000F043F">
              <w:rPr>
                <w:sz w:val="16"/>
                <w:szCs w:val="16"/>
                <w:lang w:eastAsia="zh-CN"/>
              </w:rPr>
              <w:t>2023-12</w:t>
            </w:r>
          </w:p>
        </w:tc>
        <w:tc>
          <w:tcPr>
            <w:tcW w:w="800" w:type="dxa"/>
            <w:shd w:val="solid" w:color="FFFFFF" w:fill="auto"/>
          </w:tcPr>
          <w:p w14:paraId="2F95E054" w14:textId="582136C3" w:rsidR="00AE653F" w:rsidRPr="000F043F" w:rsidRDefault="00796A65" w:rsidP="000F043F">
            <w:pPr>
              <w:pStyle w:val="TAC"/>
              <w:rPr>
                <w:sz w:val="16"/>
                <w:szCs w:val="16"/>
                <w:lang w:eastAsia="zh-CN"/>
              </w:rPr>
            </w:pPr>
            <w:r w:rsidRPr="000F043F">
              <w:rPr>
                <w:sz w:val="16"/>
                <w:szCs w:val="16"/>
                <w:lang w:eastAsia="zh-CN"/>
              </w:rPr>
              <w:t>CT#102</w:t>
            </w:r>
          </w:p>
        </w:tc>
        <w:tc>
          <w:tcPr>
            <w:tcW w:w="1046" w:type="dxa"/>
            <w:shd w:val="solid" w:color="FFFFFF" w:fill="auto"/>
          </w:tcPr>
          <w:p w14:paraId="23CBB11D" w14:textId="0FFAFBF8" w:rsidR="00AE653F" w:rsidRPr="000F043F" w:rsidRDefault="00E309AA" w:rsidP="000F043F">
            <w:pPr>
              <w:pStyle w:val="TAC"/>
              <w:rPr>
                <w:sz w:val="16"/>
                <w:szCs w:val="16"/>
              </w:rPr>
            </w:pPr>
            <w:r w:rsidRPr="000F043F">
              <w:rPr>
                <w:sz w:val="16"/>
                <w:szCs w:val="16"/>
              </w:rPr>
              <w:t>CP-233131</w:t>
            </w:r>
          </w:p>
        </w:tc>
        <w:tc>
          <w:tcPr>
            <w:tcW w:w="567" w:type="dxa"/>
            <w:shd w:val="solid" w:color="FFFFFF" w:fill="auto"/>
          </w:tcPr>
          <w:p w14:paraId="58565AA8" w14:textId="0D3EC8F6" w:rsidR="00AE653F" w:rsidRPr="000F043F" w:rsidRDefault="00796A65" w:rsidP="000F043F">
            <w:pPr>
              <w:pStyle w:val="TAL"/>
              <w:rPr>
                <w:rFonts w:cs="Arial"/>
                <w:sz w:val="16"/>
                <w:szCs w:val="16"/>
              </w:rPr>
            </w:pPr>
            <w:r w:rsidRPr="000F043F">
              <w:rPr>
                <w:rFonts w:cs="Arial"/>
                <w:sz w:val="16"/>
                <w:szCs w:val="16"/>
              </w:rPr>
              <w:t>0443</w:t>
            </w:r>
          </w:p>
        </w:tc>
        <w:tc>
          <w:tcPr>
            <w:tcW w:w="283" w:type="dxa"/>
            <w:shd w:val="solid" w:color="FFFFFF" w:fill="auto"/>
          </w:tcPr>
          <w:p w14:paraId="03E0D6EC" w14:textId="3CB02AFB" w:rsidR="00AE653F" w:rsidRPr="000F043F" w:rsidRDefault="00796A65" w:rsidP="000F043F">
            <w:pPr>
              <w:pStyle w:val="TAR"/>
              <w:rPr>
                <w:rFonts w:cs="Arial"/>
                <w:sz w:val="16"/>
                <w:szCs w:val="16"/>
              </w:rPr>
            </w:pPr>
            <w:r w:rsidRPr="000F043F">
              <w:rPr>
                <w:rFonts w:cs="Arial"/>
                <w:sz w:val="16"/>
                <w:szCs w:val="16"/>
              </w:rPr>
              <w:t>1</w:t>
            </w:r>
          </w:p>
        </w:tc>
        <w:tc>
          <w:tcPr>
            <w:tcW w:w="284" w:type="dxa"/>
            <w:shd w:val="solid" w:color="FFFFFF" w:fill="auto"/>
          </w:tcPr>
          <w:p w14:paraId="63A1C0D2" w14:textId="4D6DC011" w:rsidR="00AE653F" w:rsidRPr="000F043F" w:rsidRDefault="00796A65" w:rsidP="000F043F">
            <w:pPr>
              <w:pStyle w:val="TAC"/>
              <w:rPr>
                <w:rFonts w:cs="Arial"/>
                <w:sz w:val="16"/>
                <w:szCs w:val="16"/>
              </w:rPr>
            </w:pPr>
            <w:r w:rsidRPr="000F043F">
              <w:rPr>
                <w:rFonts w:cs="Arial"/>
                <w:sz w:val="16"/>
                <w:szCs w:val="16"/>
              </w:rPr>
              <w:t>F</w:t>
            </w:r>
          </w:p>
        </w:tc>
        <w:tc>
          <w:tcPr>
            <w:tcW w:w="5151" w:type="dxa"/>
            <w:shd w:val="solid" w:color="FFFFFF" w:fill="auto"/>
          </w:tcPr>
          <w:p w14:paraId="4F6F351E" w14:textId="066E20B3" w:rsidR="00AE653F" w:rsidRPr="000F043F" w:rsidRDefault="00796A65" w:rsidP="000F043F">
            <w:pPr>
              <w:pStyle w:val="TAL"/>
              <w:rPr>
                <w:rFonts w:cs="Arial"/>
                <w:sz w:val="16"/>
                <w:szCs w:val="16"/>
              </w:rPr>
            </w:pPr>
            <w:r w:rsidRPr="000F043F">
              <w:rPr>
                <w:rFonts w:cs="Arial"/>
                <w:sz w:val="16"/>
                <w:szCs w:val="16"/>
              </w:rPr>
              <w:t>Clarification on how 5G ProSe UE-to-UE relay determines 5G ProSe end UE list</w:t>
            </w:r>
          </w:p>
        </w:tc>
        <w:tc>
          <w:tcPr>
            <w:tcW w:w="708" w:type="dxa"/>
            <w:shd w:val="solid" w:color="FFFFFF" w:fill="auto"/>
          </w:tcPr>
          <w:p w14:paraId="7855B143" w14:textId="49E9224F" w:rsidR="00AE653F" w:rsidRPr="000F043F" w:rsidRDefault="00796A65" w:rsidP="000F043F">
            <w:pPr>
              <w:pStyle w:val="TAC"/>
              <w:rPr>
                <w:rFonts w:cs="Arial"/>
                <w:sz w:val="16"/>
                <w:szCs w:val="16"/>
                <w:lang w:eastAsia="zh-CN"/>
              </w:rPr>
            </w:pPr>
            <w:r w:rsidRPr="000F043F">
              <w:rPr>
                <w:rFonts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0F043F" w:rsidRDefault="00BF0E18" w:rsidP="000F043F">
            <w:pPr>
              <w:pStyle w:val="TAC"/>
              <w:rPr>
                <w:sz w:val="16"/>
                <w:szCs w:val="16"/>
                <w:lang w:eastAsia="zh-CN"/>
              </w:rPr>
            </w:pPr>
            <w:r w:rsidRPr="000F043F">
              <w:rPr>
                <w:sz w:val="16"/>
                <w:szCs w:val="16"/>
                <w:lang w:eastAsia="zh-CN"/>
              </w:rPr>
              <w:t>2023-12</w:t>
            </w:r>
          </w:p>
        </w:tc>
        <w:tc>
          <w:tcPr>
            <w:tcW w:w="800" w:type="dxa"/>
            <w:shd w:val="solid" w:color="FFFFFF" w:fill="auto"/>
          </w:tcPr>
          <w:p w14:paraId="1D23FE0C" w14:textId="096A08C2" w:rsidR="005635F7" w:rsidRPr="000F043F" w:rsidRDefault="00BF0E18" w:rsidP="000F043F">
            <w:pPr>
              <w:pStyle w:val="TAC"/>
              <w:rPr>
                <w:sz w:val="16"/>
                <w:szCs w:val="16"/>
                <w:lang w:eastAsia="zh-CN"/>
              </w:rPr>
            </w:pPr>
            <w:r w:rsidRPr="000F043F">
              <w:rPr>
                <w:sz w:val="16"/>
                <w:szCs w:val="16"/>
                <w:lang w:eastAsia="zh-CN"/>
              </w:rPr>
              <w:t>CT#102</w:t>
            </w:r>
          </w:p>
        </w:tc>
        <w:tc>
          <w:tcPr>
            <w:tcW w:w="1046" w:type="dxa"/>
            <w:shd w:val="solid" w:color="FFFFFF" w:fill="auto"/>
          </w:tcPr>
          <w:p w14:paraId="08D5E35C" w14:textId="48D30A41" w:rsidR="005635F7" w:rsidRPr="000F043F" w:rsidRDefault="00315FEE" w:rsidP="000F043F">
            <w:pPr>
              <w:pStyle w:val="TAC"/>
              <w:rPr>
                <w:sz w:val="16"/>
                <w:szCs w:val="16"/>
              </w:rPr>
            </w:pPr>
            <w:r w:rsidRPr="000F043F">
              <w:rPr>
                <w:sz w:val="16"/>
                <w:szCs w:val="16"/>
              </w:rPr>
              <w:t>CP-233131</w:t>
            </w:r>
          </w:p>
        </w:tc>
        <w:tc>
          <w:tcPr>
            <w:tcW w:w="567" w:type="dxa"/>
            <w:shd w:val="solid" w:color="FFFFFF" w:fill="auto"/>
          </w:tcPr>
          <w:p w14:paraId="10800176" w14:textId="43DEAA81" w:rsidR="005635F7" w:rsidRPr="000F043F" w:rsidRDefault="00BF0E18" w:rsidP="000F043F">
            <w:pPr>
              <w:pStyle w:val="TAL"/>
              <w:rPr>
                <w:rFonts w:cs="Arial"/>
                <w:sz w:val="16"/>
                <w:szCs w:val="16"/>
              </w:rPr>
            </w:pPr>
            <w:r w:rsidRPr="000F043F">
              <w:rPr>
                <w:rFonts w:cs="Arial"/>
                <w:sz w:val="16"/>
                <w:szCs w:val="16"/>
              </w:rPr>
              <w:t>0464</w:t>
            </w:r>
          </w:p>
        </w:tc>
        <w:tc>
          <w:tcPr>
            <w:tcW w:w="283" w:type="dxa"/>
            <w:shd w:val="solid" w:color="FFFFFF" w:fill="auto"/>
          </w:tcPr>
          <w:p w14:paraId="19C4D8D2" w14:textId="50400143" w:rsidR="005635F7" w:rsidRPr="000F043F" w:rsidRDefault="00BF0E18" w:rsidP="000F043F">
            <w:pPr>
              <w:pStyle w:val="TAR"/>
              <w:rPr>
                <w:rFonts w:cs="Arial"/>
                <w:sz w:val="16"/>
                <w:szCs w:val="16"/>
              </w:rPr>
            </w:pPr>
            <w:r w:rsidRPr="000F043F">
              <w:rPr>
                <w:rFonts w:cs="Arial"/>
                <w:sz w:val="16"/>
                <w:szCs w:val="16"/>
              </w:rPr>
              <w:t>1</w:t>
            </w:r>
          </w:p>
        </w:tc>
        <w:tc>
          <w:tcPr>
            <w:tcW w:w="284" w:type="dxa"/>
            <w:shd w:val="solid" w:color="FFFFFF" w:fill="auto"/>
          </w:tcPr>
          <w:p w14:paraId="2FBEB8AC" w14:textId="427D3E7B" w:rsidR="005635F7" w:rsidRPr="000F043F" w:rsidRDefault="00BF0E18" w:rsidP="000F043F">
            <w:pPr>
              <w:pStyle w:val="TAC"/>
              <w:rPr>
                <w:rFonts w:cs="Arial"/>
                <w:sz w:val="16"/>
                <w:szCs w:val="16"/>
              </w:rPr>
            </w:pPr>
            <w:r w:rsidRPr="000F043F">
              <w:rPr>
                <w:rFonts w:cs="Arial"/>
                <w:sz w:val="16"/>
                <w:szCs w:val="16"/>
              </w:rPr>
              <w:t>F</w:t>
            </w:r>
          </w:p>
        </w:tc>
        <w:tc>
          <w:tcPr>
            <w:tcW w:w="5151" w:type="dxa"/>
            <w:shd w:val="solid" w:color="FFFFFF" w:fill="auto"/>
          </w:tcPr>
          <w:p w14:paraId="42BF63CB" w14:textId="59D2D80A" w:rsidR="005635F7" w:rsidRPr="000F043F" w:rsidRDefault="00BF0E18" w:rsidP="000F043F">
            <w:pPr>
              <w:pStyle w:val="TAL"/>
              <w:rPr>
                <w:rFonts w:cs="Arial"/>
                <w:sz w:val="16"/>
                <w:szCs w:val="16"/>
              </w:rPr>
            </w:pPr>
            <w:r w:rsidRPr="000F043F">
              <w:rPr>
                <w:rFonts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0F043F" w:rsidRDefault="00BF0E18" w:rsidP="000F043F">
            <w:pPr>
              <w:pStyle w:val="TAC"/>
              <w:rPr>
                <w:rFonts w:cs="Arial"/>
                <w:sz w:val="16"/>
                <w:szCs w:val="16"/>
                <w:lang w:eastAsia="zh-CN"/>
              </w:rPr>
            </w:pPr>
            <w:r w:rsidRPr="000F043F">
              <w:rPr>
                <w:rFonts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0F043F" w:rsidRDefault="001D6AA3" w:rsidP="000F043F">
            <w:pPr>
              <w:pStyle w:val="TAC"/>
              <w:rPr>
                <w:sz w:val="16"/>
                <w:szCs w:val="16"/>
                <w:lang w:eastAsia="zh-CN"/>
              </w:rPr>
            </w:pPr>
            <w:r w:rsidRPr="000F043F">
              <w:rPr>
                <w:sz w:val="16"/>
                <w:szCs w:val="16"/>
                <w:lang w:eastAsia="zh-CN"/>
              </w:rPr>
              <w:t>2023-12</w:t>
            </w:r>
          </w:p>
        </w:tc>
        <w:tc>
          <w:tcPr>
            <w:tcW w:w="800" w:type="dxa"/>
            <w:shd w:val="solid" w:color="FFFFFF" w:fill="auto"/>
          </w:tcPr>
          <w:p w14:paraId="6BFC2D70" w14:textId="5AD6CA31" w:rsidR="005B5521" w:rsidRPr="000F043F" w:rsidRDefault="001D6AA3" w:rsidP="000F043F">
            <w:pPr>
              <w:pStyle w:val="TAC"/>
              <w:rPr>
                <w:sz w:val="16"/>
                <w:szCs w:val="16"/>
                <w:lang w:eastAsia="zh-CN"/>
              </w:rPr>
            </w:pPr>
            <w:r w:rsidRPr="000F043F">
              <w:rPr>
                <w:sz w:val="16"/>
                <w:szCs w:val="16"/>
                <w:lang w:eastAsia="zh-CN"/>
              </w:rPr>
              <w:t>CT#102</w:t>
            </w:r>
          </w:p>
        </w:tc>
        <w:tc>
          <w:tcPr>
            <w:tcW w:w="1046" w:type="dxa"/>
            <w:shd w:val="solid" w:color="FFFFFF" w:fill="auto"/>
          </w:tcPr>
          <w:p w14:paraId="446813A7" w14:textId="7C746D5E" w:rsidR="005B5521" w:rsidRPr="000F043F" w:rsidRDefault="00550B25" w:rsidP="000F043F">
            <w:pPr>
              <w:pStyle w:val="TAC"/>
              <w:rPr>
                <w:sz w:val="16"/>
                <w:szCs w:val="16"/>
              </w:rPr>
            </w:pPr>
            <w:r w:rsidRPr="000F043F">
              <w:rPr>
                <w:sz w:val="16"/>
                <w:szCs w:val="16"/>
              </w:rPr>
              <w:t>CP-233131</w:t>
            </w:r>
          </w:p>
        </w:tc>
        <w:tc>
          <w:tcPr>
            <w:tcW w:w="567" w:type="dxa"/>
            <w:shd w:val="solid" w:color="FFFFFF" w:fill="auto"/>
          </w:tcPr>
          <w:p w14:paraId="67C6D225" w14:textId="7D1797FB" w:rsidR="005B5521" w:rsidRPr="000F043F" w:rsidRDefault="001D6AA3" w:rsidP="000F043F">
            <w:pPr>
              <w:pStyle w:val="TAL"/>
              <w:rPr>
                <w:rFonts w:cs="Arial"/>
                <w:sz w:val="16"/>
                <w:szCs w:val="16"/>
              </w:rPr>
            </w:pPr>
            <w:r w:rsidRPr="000F043F">
              <w:rPr>
                <w:rFonts w:cs="Arial"/>
                <w:sz w:val="16"/>
                <w:szCs w:val="16"/>
              </w:rPr>
              <w:t>0465</w:t>
            </w:r>
          </w:p>
        </w:tc>
        <w:tc>
          <w:tcPr>
            <w:tcW w:w="283" w:type="dxa"/>
            <w:shd w:val="solid" w:color="FFFFFF" w:fill="auto"/>
          </w:tcPr>
          <w:p w14:paraId="5178C589" w14:textId="0D2E84C1" w:rsidR="005B5521" w:rsidRPr="000F043F" w:rsidRDefault="001D6AA3" w:rsidP="000F043F">
            <w:pPr>
              <w:pStyle w:val="TAR"/>
              <w:rPr>
                <w:rFonts w:cs="Arial"/>
                <w:sz w:val="16"/>
                <w:szCs w:val="16"/>
              </w:rPr>
            </w:pPr>
            <w:r w:rsidRPr="000F043F">
              <w:rPr>
                <w:rFonts w:cs="Arial"/>
                <w:sz w:val="16"/>
                <w:szCs w:val="16"/>
              </w:rPr>
              <w:t>1</w:t>
            </w:r>
          </w:p>
        </w:tc>
        <w:tc>
          <w:tcPr>
            <w:tcW w:w="284" w:type="dxa"/>
            <w:shd w:val="solid" w:color="FFFFFF" w:fill="auto"/>
          </w:tcPr>
          <w:p w14:paraId="213EE86C" w14:textId="4CA78A4C" w:rsidR="005B5521" w:rsidRPr="000F043F" w:rsidRDefault="001D6AA3" w:rsidP="000F043F">
            <w:pPr>
              <w:pStyle w:val="TAC"/>
              <w:rPr>
                <w:rFonts w:cs="Arial"/>
                <w:sz w:val="16"/>
                <w:szCs w:val="16"/>
              </w:rPr>
            </w:pPr>
            <w:r w:rsidRPr="000F043F">
              <w:rPr>
                <w:rFonts w:cs="Arial"/>
                <w:sz w:val="16"/>
                <w:szCs w:val="16"/>
              </w:rPr>
              <w:t>F</w:t>
            </w:r>
          </w:p>
        </w:tc>
        <w:tc>
          <w:tcPr>
            <w:tcW w:w="5151" w:type="dxa"/>
            <w:shd w:val="solid" w:color="FFFFFF" w:fill="auto"/>
          </w:tcPr>
          <w:p w14:paraId="05672DF0" w14:textId="52716990" w:rsidR="005B5521" w:rsidRPr="000F043F" w:rsidRDefault="001D6AA3" w:rsidP="000F043F">
            <w:pPr>
              <w:pStyle w:val="TAL"/>
              <w:rPr>
                <w:rFonts w:cs="Arial"/>
                <w:sz w:val="16"/>
                <w:szCs w:val="16"/>
              </w:rPr>
            </w:pPr>
            <w:r w:rsidRPr="000F043F">
              <w:rPr>
                <w:rFonts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0F043F" w:rsidRDefault="001D6AA3" w:rsidP="000F043F">
            <w:pPr>
              <w:pStyle w:val="TAC"/>
              <w:rPr>
                <w:rFonts w:cs="Arial"/>
                <w:sz w:val="16"/>
                <w:szCs w:val="16"/>
                <w:lang w:eastAsia="zh-CN"/>
              </w:rPr>
            </w:pPr>
            <w:r w:rsidRPr="000F043F">
              <w:rPr>
                <w:rFonts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0F043F" w:rsidRDefault="005E1761" w:rsidP="000F043F">
            <w:pPr>
              <w:pStyle w:val="TAC"/>
              <w:rPr>
                <w:sz w:val="16"/>
                <w:szCs w:val="16"/>
                <w:lang w:eastAsia="zh-CN"/>
              </w:rPr>
            </w:pPr>
            <w:r w:rsidRPr="000F043F">
              <w:rPr>
                <w:sz w:val="16"/>
                <w:szCs w:val="16"/>
                <w:lang w:eastAsia="zh-CN"/>
              </w:rPr>
              <w:t>2023-12</w:t>
            </w:r>
          </w:p>
        </w:tc>
        <w:tc>
          <w:tcPr>
            <w:tcW w:w="800" w:type="dxa"/>
            <w:shd w:val="solid" w:color="FFFFFF" w:fill="auto"/>
          </w:tcPr>
          <w:p w14:paraId="7826BCA5" w14:textId="56118B58" w:rsidR="00C26EEF" w:rsidRPr="000F043F" w:rsidRDefault="005E1761" w:rsidP="000F043F">
            <w:pPr>
              <w:pStyle w:val="TAC"/>
              <w:rPr>
                <w:sz w:val="16"/>
                <w:szCs w:val="16"/>
                <w:lang w:eastAsia="zh-CN"/>
              </w:rPr>
            </w:pPr>
            <w:r w:rsidRPr="000F043F">
              <w:rPr>
                <w:sz w:val="16"/>
                <w:szCs w:val="16"/>
                <w:lang w:eastAsia="zh-CN"/>
              </w:rPr>
              <w:t>CT#102</w:t>
            </w:r>
          </w:p>
        </w:tc>
        <w:tc>
          <w:tcPr>
            <w:tcW w:w="1046" w:type="dxa"/>
            <w:shd w:val="solid" w:color="FFFFFF" w:fill="auto"/>
          </w:tcPr>
          <w:p w14:paraId="011FFC7B" w14:textId="4C3E5A94" w:rsidR="00C26EEF" w:rsidRPr="000F043F" w:rsidRDefault="00792C97" w:rsidP="000F043F">
            <w:pPr>
              <w:pStyle w:val="TAC"/>
              <w:rPr>
                <w:sz w:val="16"/>
                <w:szCs w:val="16"/>
              </w:rPr>
            </w:pPr>
            <w:r w:rsidRPr="000F043F">
              <w:rPr>
                <w:sz w:val="16"/>
                <w:szCs w:val="16"/>
              </w:rPr>
              <w:t>CP-233129</w:t>
            </w:r>
          </w:p>
        </w:tc>
        <w:tc>
          <w:tcPr>
            <w:tcW w:w="567" w:type="dxa"/>
            <w:shd w:val="solid" w:color="FFFFFF" w:fill="auto"/>
          </w:tcPr>
          <w:p w14:paraId="4325BBF2" w14:textId="7A1B897B" w:rsidR="00C26EEF" w:rsidRPr="000F043F" w:rsidRDefault="005E1761" w:rsidP="000F043F">
            <w:pPr>
              <w:pStyle w:val="TAL"/>
              <w:rPr>
                <w:rFonts w:cs="Arial"/>
                <w:sz w:val="16"/>
                <w:szCs w:val="16"/>
              </w:rPr>
            </w:pPr>
            <w:r w:rsidRPr="000F043F">
              <w:rPr>
                <w:rFonts w:cs="Arial"/>
                <w:sz w:val="16"/>
                <w:szCs w:val="16"/>
              </w:rPr>
              <w:t>0445</w:t>
            </w:r>
          </w:p>
        </w:tc>
        <w:tc>
          <w:tcPr>
            <w:tcW w:w="283" w:type="dxa"/>
            <w:shd w:val="solid" w:color="FFFFFF" w:fill="auto"/>
          </w:tcPr>
          <w:p w14:paraId="19A814C6" w14:textId="0D761DB6" w:rsidR="00C26EEF" w:rsidRPr="000F043F" w:rsidRDefault="005E1761" w:rsidP="000F043F">
            <w:pPr>
              <w:pStyle w:val="TAR"/>
              <w:rPr>
                <w:rFonts w:cs="Arial"/>
                <w:sz w:val="16"/>
                <w:szCs w:val="16"/>
              </w:rPr>
            </w:pPr>
            <w:r w:rsidRPr="000F043F">
              <w:rPr>
                <w:rFonts w:cs="Arial"/>
                <w:sz w:val="16"/>
                <w:szCs w:val="16"/>
              </w:rPr>
              <w:t>2</w:t>
            </w:r>
          </w:p>
        </w:tc>
        <w:tc>
          <w:tcPr>
            <w:tcW w:w="284" w:type="dxa"/>
            <w:shd w:val="solid" w:color="FFFFFF" w:fill="auto"/>
          </w:tcPr>
          <w:p w14:paraId="6031B769" w14:textId="075E837F" w:rsidR="00C26EEF" w:rsidRPr="000F043F" w:rsidRDefault="005E1761" w:rsidP="000F043F">
            <w:pPr>
              <w:pStyle w:val="TAC"/>
              <w:rPr>
                <w:rFonts w:cs="Arial"/>
                <w:sz w:val="16"/>
                <w:szCs w:val="16"/>
              </w:rPr>
            </w:pPr>
            <w:r w:rsidRPr="000F043F">
              <w:rPr>
                <w:rFonts w:cs="Arial"/>
                <w:sz w:val="16"/>
                <w:szCs w:val="16"/>
              </w:rPr>
              <w:t>A</w:t>
            </w:r>
          </w:p>
        </w:tc>
        <w:tc>
          <w:tcPr>
            <w:tcW w:w="5151" w:type="dxa"/>
            <w:shd w:val="solid" w:color="FFFFFF" w:fill="auto"/>
          </w:tcPr>
          <w:p w14:paraId="6E561BEC" w14:textId="4FE75157" w:rsidR="00C26EEF" w:rsidRPr="000F043F" w:rsidRDefault="005E1761" w:rsidP="000F043F">
            <w:pPr>
              <w:pStyle w:val="TAL"/>
              <w:rPr>
                <w:rFonts w:cs="Arial"/>
                <w:sz w:val="16"/>
                <w:szCs w:val="16"/>
              </w:rPr>
            </w:pPr>
            <w:r w:rsidRPr="000F043F">
              <w:rPr>
                <w:rFonts w:cs="Arial"/>
                <w:sz w:val="16"/>
                <w:szCs w:val="16"/>
              </w:rPr>
              <w:t>Correction to mobility restrictions for 5G ProSe UE-to-network relaying</w:t>
            </w:r>
          </w:p>
        </w:tc>
        <w:tc>
          <w:tcPr>
            <w:tcW w:w="708" w:type="dxa"/>
            <w:shd w:val="solid" w:color="FFFFFF" w:fill="auto"/>
          </w:tcPr>
          <w:p w14:paraId="787A1256" w14:textId="782844E7" w:rsidR="00C26EEF" w:rsidRPr="000F043F" w:rsidRDefault="005E1761" w:rsidP="000F043F">
            <w:pPr>
              <w:pStyle w:val="TAC"/>
              <w:rPr>
                <w:rFonts w:cs="Arial"/>
                <w:sz w:val="16"/>
                <w:szCs w:val="16"/>
                <w:lang w:eastAsia="zh-CN"/>
              </w:rPr>
            </w:pPr>
            <w:r w:rsidRPr="000F043F">
              <w:rPr>
                <w:rFonts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0F043F" w:rsidRDefault="007D66FC" w:rsidP="000F043F">
            <w:pPr>
              <w:pStyle w:val="TAC"/>
              <w:rPr>
                <w:sz w:val="16"/>
                <w:szCs w:val="16"/>
                <w:lang w:eastAsia="zh-CN"/>
              </w:rPr>
            </w:pPr>
            <w:r w:rsidRPr="000F043F">
              <w:rPr>
                <w:sz w:val="16"/>
                <w:szCs w:val="16"/>
                <w:lang w:eastAsia="zh-CN"/>
              </w:rPr>
              <w:t>2023-12</w:t>
            </w:r>
          </w:p>
        </w:tc>
        <w:tc>
          <w:tcPr>
            <w:tcW w:w="800" w:type="dxa"/>
            <w:shd w:val="solid" w:color="FFFFFF" w:fill="auto"/>
          </w:tcPr>
          <w:p w14:paraId="563BA4C4" w14:textId="0F575D72" w:rsidR="00D63CD7" w:rsidRPr="000F043F" w:rsidRDefault="007D66FC" w:rsidP="000F043F">
            <w:pPr>
              <w:pStyle w:val="TAC"/>
              <w:rPr>
                <w:sz w:val="16"/>
                <w:szCs w:val="16"/>
                <w:lang w:eastAsia="zh-CN"/>
              </w:rPr>
            </w:pPr>
            <w:r w:rsidRPr="000F043F">
              <w:rPr>
                <w:sz w:val="16"/>
                <w:szCs w:val="16"/>
                <w:lang w:eastAsia="zh-CN"/>
              </w:rPr>
              <w:t>CT#102</w:t>
            </w:r>
          </w:p>
        </w:tc>
        <w:tc>
          <w:tcPr>
            <w:tcW w:w="1046" w:type="dxa"/>
            <w:shd w:val="solid" w:color="FFFFFF" w:fill="auto"/>
          </w:tcPr>
          <w:p w14:paraId="492CD2AA" w14:textId="2AF0CC7A" w:rsidR="00D63CD7" w:rsidRPr="000F043F" w:rsidRDefault="00E72063" w:rsidP="000F043F">
            <w:pPr>
              <w:pStyle w:val="TAC"/>
              <w:rPr>
                <w:sz w:val="16"/>
                <w:szCs w:val="16"/>
              </w:rPr>
            </w:pPr>
            <w:r w:rsidRPr="000F043F">
              <w:rPr>
                <w:sz w:val="16"/>
                <w:szCs w:val="16"/>
              </w:rPr>
              <w:t>CP-233131</w:t>
            </w:r>
          </w:p>
        </w:tc>
        <w:tc>
          <w:tcPr>
            <w:tcW w:w="567" w:type="dxa"/>
            <w:shd w:val="solid" w:color="FFFFFF" w:fill="auto"/>
          </w:tcPr>
          <w:p w14:paraId="579A955B" w14:textId="25A8A586" w:rsidR="00D63CD7" w:rsidRPr="000F043F" w:rsidRDefault="007D66FC" w:rsidP="000F043F">
            <w:pPr>
              <w:pStyle w:val="TAL"/>
              <w:rPr>
                <w:rFonts w:cs="Arial"/>
                <w:sz w:val="16"/>
                <w:szCs w:val="16"/>
              </w:rPr>
            </w:pPr>
            <w:r w:rsidRPr="000F043F">
              <w:rPr>
                <w:rFonts w:cs="Arial"/>
                <w:sz w:val="16"/>
                <w:szCs w:val="16"/>
              </w:rPr>
              <w:t>0417</w:t>
            </w:r>
          </w:p>
        </w:tc>
        <w:tc>
          <w:tcPr>
            <w:tcW w:w="283" w:type="dxa"/>
            <w:shd w:val="solid" w:color="FFFFFF" w:fill="auto"/>
          </w:tcPr>
          <w:p w14:paraId="6060967A" w14:textId="51E2C79E" w:rsidR="00D63CD7" w:rsidRPr="000F043F" w:rsidRDefault="007D66FC" w:rsidP="000F043F">
            <w:pPr>
              <w:pStyle w:val="TAR"/>
              <w:rPr>
                <w:rFonts w:cs="Arial"/>
                <w:sz w:val="16"/>
                <w:szCs w:val="16"/>
              </w:rPr>
            </w:pPr>
            <w:r w:rsidRPr="000F043F">
              <w:rPr>
                <w:rFonts w:cs="Arial"/>
                <w:sz w:val="16"/>
                <w:szCs w:val="16"/>
              </w:rPr>
              <w:t>2</w:t>
            </w:r>
          </w:p>
        </w:tc>
        <w:tc>
          <w:tcPr>
            <w:tcW w:w="284" w:type="dxa"/>
            <w:shd w:val="solid" w:color="FFFFFF" w:fill="auto"/>
          </w:tcPr>
          <w:p w14:paraId="7479BF07" w14:textId="0410CC3F" w:rsidR="00D63CD7" w:rsidRPr="000F043F" w:rsidRDefault="007D66FC" w:rsidP="000F043F">
            <w:pPr>
              <w:pStyle w:val="TAC"/>
              <w:rPr>
                <w:rFonts w:cs="Arial"/>
                <w:sz w:val="16"/>
                <w:szCs w:val="16"/>
              </w:rPr>
            </w:pPr>
            <w:r w:rsidRPr="000F043F">
              <w:rPr>
                <w:rFonts w:cs="Arial"/>
                <w:sz w:val="16"/>
                <w:szCs w:val="16"/>
              </w:rPr>
              <w:t>B</w:t>
            </w:r>
          </w:p>
        </w:tc>
        <w:tc>
          <w:tcPr>
            <w:tcW w:w="5151" w:type="dxa"/>
            <w:shd w:val="solid" w:color="FFFFFF" w:fill="auto"/>
          </w:tcPr>
          <w:p w14:paraId="7DA26148" w14:textId="13784A2E" w:rsidR="00D63CD7" w:rsidRPr="000F043F" w:rsidRDefault="007D66FC" w:rsidP="000F043F">
            <w:pPr>
              <w:pStyle w:val="TAL"/>
              <w:rPr>
                <w:rFonts w:cs="Arial"/>
                <w:sz w:val="16"/>
                <w:szCs w:val="16"/>
              </w:rPr>
            </w:pPr>
            <w:r w:rsidRPr="000F043F">
              <w:rPr>
                <w:rFonts w:cs="Arial"/>
                <w:sz w:val="16"/>
                <w:szCs w:val="16"/>
              </w:rPr>
              <w:t>Update to configuration parameters for U2U relay</w:t>
            </w:r>
          </w:p>
        </w:tc>
        <w:tc>
          <w:tcPr>
            <w:tcW w:w="708" w:type="dxa"/>
            <w:shd w:val="solid" w:color="FFFFFF" w:fill="auto"/>
          </w:tcPr>
          <w:p w14:paraId="597AFD2B" w14:textId="08C29085" w:rsidR="00D63CD7" w:rsidRPr="000F043F" w:rsidRDefault="007D66FC" w:rsidP="000F043F">
            <w:pPr>
              <w:pStyle w:val="TAC"/>
              <w:rPr>
                <w:rFonts w:cs="Arial"/>
                <w:sz w:val="16"/>
                <w:szCs w:val="16"/>
                <w:lang w:eastAsia="zh-CN"/>
              </w:rPr>
            </w:pPr>
            <w:r w:rsidRPr="000F043F">
              <w:rPr>
                <w:rFonts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0F043F" w:rsidRDefault="006F1DF5" w:rsidP="000F043F">
            <w:pPr>
              <w:pStyle w:val="TAC"/>
              <w:rPr>
                <w:sz w:val="16"/>
                <w:szCs w:val="16"/>
                <w:lang w:eastAsia="zh-CN"/>
              </w:rPr>
            </w:pPr>
            <w:r w:rsidRPr="000F043F">
              <w:rPr>
                <w:sz w:val="16"/>
                <w:szCs w:val="16"/>
                <w:lang w:eastAsia="zh-CN"/>
              </w:rPr>
              <w:t>2023-12</w:t>
            </w:r>
          </w:p>
        </w:tc>
        <w:tc>
          <w:tcPr>
            <w:tcW w:w="800" w:type="dxa"/>
            <w:shd w:val="solid" w:color="FFFFFF" w:fill="auto"/>
          </w:tcPr>
          <w:p w14:paraId="1EF12022" w14:textId="66D6E2DC" w:rsidR="00ED101A" w:rsidRPr="000F043F" w:rsidRDefault="006F1DF5" w:rsidP="000F043F">
            <w:pPr>
              <w:pStyle w:val="TAC"/>
              <w:rPr>
                <w:sz w:val="16"/>
                <w:szCs w:val="16"/>
                <w:lang w:eastAsia="zh-CN"/>
              </w:rPr>
            </w:pPr>
            <w:r w:rsidRPr="000F043F">
              <w:rPr>
                <w:sz w:val="16"/>
                <w:szCs w:val="16"/>
                <w:lang w:eastAsia="zh-CN"/>
              </w:rPr>
              <w:t>CT#102</w:t>
            </w:r>
          </w:p>
        </w:tc>
        <w:tc>
          <w:tcPr>
            <w:tcW w:w="1046" w:type="dxa"/>
            <w:shd w:val="solid" w:color="FFFFFF" w:fill="auto"/>
          </w:tcPr>
          <w:p w14:paraId="236A8874" w14:textId="7F44C331" w:rsidR="00ED101A" w:rsidRPr="000F043F" w:rsidRDefault="0054309D" w:rsidP="000F043F">
            <w:pPr>
              <w:pStyle w:val="TAC"/>
              <w:rPr>
                <w:sz w:val="16"/>
                <w:szCs w:val="16"/>
              </w:rPr>
            </w:pPr>
            <w:r w:rsidRPr="000F043F">
              <w:rPr>
                <w:sz w:val="16"/>
                <w:szCs w:val="16"/>
              </w:rPr>
              <w:t>CP-233131</w:t>
            </w:r>
          </w:p>
        </w:tc>
        <w:tc>
          <w:tcPr>
            <w:tcW w:w="567" w:type="dxa"/>
            <w:shd w:val="solid" w:color="FFFFFF" w:fill="auto"/>
          </w:tcPr>
          <w:p w14:paraId="49018FC9" w14:textId="5CCA04A3" w:rsidR="00ED101A" w:rsidRPr="000F043F" w:rsidRDefault="006F1DF5" w:rsidP="000F043F">
            <w:pPr>
              <w:pStyle w:val="TAL"/>
              <w:rPr>
                <w:rFonts w:cs="Arial"/>
                <w:sz w:val="16"/>
                <w:szCs w:val="16"/>
              </w:rPr>
            </w:pPr>
            <w:r w:rsidRPr="000F043F">
              <w:rPr>
                <w:rFonts w:cs="Arial"/>
                <w:sz w:val="16"/>
                <w:szCs w:val="16"/>
              </w:rPr>
              <w:t>0382</w:t>
            </w:r>
          </w:p>
        </w:tc>
        <w:tc>
          <w:tcPr>
            <w:tcW w:w="283" w:type="dxa"/>
            <w:shd w:val="solid" w:color="FFFFFF" w:fill="auto"/>
          </w:tcPr>
          <w:p w14:paraId="5BF5F8B5" w14:textId="4D20BE93" w:rsidR="00ED101A" w:rsidRPr="000F043F" w:rsidRDefault="006F1DF5" w:rsidP="000F043F">
            <w:pPr>
              <w:pStyle w:val="TAR"/>
              <w:rPr>
                <w:rFonts w:cs="Arial"/>
                <w:sz w:val="16"/>
                <w:szCs w:val="16"/>
              </w:rPr>
            </w:pPr>
            <w:r w:rsidRPr="000F043F">
              <w:rPr>
                <w:rFonts w:cs="Arial"/>
                <w:sz w:val="16"/>
                <w:szCs w:val="16"/>
              </w:rPr>
              <w:t>5</w:t>
            </w:r>
          </w:p>
        </w:tc>
        <w:tc>
          <w:tcPr>
            <w:tcW w:w="284" w:type="dxa"/>
            <w:shd w:val="solid" w:color="FFFFFF" w:fill="auto"/>
          </w:tcPr>
          <w:p w14:paraId="06532275" w14:textId="7C3BF3AD" w:rsidR="00ED101A" w:rsidRPr="000F043F" w:rsidRDefault="006F1DF5" w:rsidP="000F043F">
            <w:pPr>
              <w:pStyle w:val="TAC"/>
              <w:rPr>
                <w:rFonts w:cs="Arial"/>
                <w:sz w:val="16"/>
                <w:szCs w:val="16"/>
              </w:rPr>
            </w:pPr>
            <w:r w:rsidRPr="000F043F">
              <w:rPr>
                <w:rFonts w:cs="Arial"/>
                <w:sz w:val="16"/>
                <w:szCs w:val="16"/>
              </w:rPr>
              <w:t>F</w:t>
            </w:r>
          </w:p>
        </w:tc>
        <w:tc>
          <w:tcPr>
            <w:tcW w:w="5151" w:type="dxa"/>
            <w:shd w:val="solid" w:color="FFFFFF" w:fill="auto"/>
          </w:tcPr>
          <w:p w14:paraId="3E5D88CB" w14:textId="230031BB" w:rsidR="00ED101A" w:rsidRPr="000F043F" w:rsidRDefault="006F1DF5" w:rsidP="000F043F">
            <w:pPr>
              <w:pStyle w:val="TAL"/>
              <w:rPr>
                <w:rFonts w:cs="Arial"/>
                <w:sz w:val="16"/>
                <w:szCs w:val="16"/>
              </w:rPr>
            </w:pPr>
            <w:r w:rsidRPr="000F043F">
              <w:rPr>
                <w:rFonts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0F043F" w:rsidRDefault="006F1DF5" w:rsidP="000F043F">
            <w:pPr>
              <w:pStyle w:val="TAC"/>
              <w:rPr>
                <w:rFonts w:cs="Arial"/>
                <w:sz w:val="16"/>
                <w:szCs w:val="16"/>
                <w:lang w:eastAsia="zh-CN"/>
              </w:rPr>
            </w:pPr>
            <w:r w:rsidRPr="000F043F">
              <w:rPr>
                <w:rFonts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0F043F" w:rsidRDefault="006F2477" w:rsidP="000F043F">
            <w:pPr>
              <w:pStyle w:val="TAC"/>
              <w:rPr>
                <w:sz w:val="16"/>
                <w:szCs w:val="16"/>
                <w:lang w:eastAsia="zh-CN"/>
              </w:rPr>
            </w:pPr>
            <w:r w:rsidRPr="000F043F">
              <w:rPr>
                <w:sz w:val="16"/>
                <w:szCs w:val="16"/>
                <w:lang w:eastAsia="zh-CN"/>
              </w:rPr>
              <w:t>2023-12</w:t>
            </w:r>
          </w:p>
        </w:tc>
        <w:tc>
          <w:tcPr>
            <w:tcW w:w="800" w:type="dxa"/>
            <w:shd w:val="solid" w:color="FFFFFF" w:fill="auto"/>
          </w:tcPr>
          <w:p w14:paraId="0847F908" w14:textId="7CD86D00" w:rsidR="00012AA3" w:rsidRPr="000F043F" w:rsidRDefault="006F2477" w:rsidP="000F043F">
            <w:pPr>
              <w:pStyle w:val="TAC"/>
              <w:rPr>
                <w:sz w:val="16"/>
                <w:szCs w:val="16"/>
                <w:lang w:eastAsia="zh-CN"/>
              </w:rPr>
            </w:pPr>
            <w:r w:rsidRPr="000F043F">
              <w:rPr>
                <w:sz w:val="16"/>
                <w:szCs w:val="16"/>
                <w:lang w:eastAsia="zh-CN"/>
              </w:rPr>
              <w:t>CT#102</w:t>
            </w:r>
          </w:p>
        </w:tc>
        <w:tc>
          <w:tcPr>
            <w:tcW w:w="1046" w:type="dxa"/>
            <w:shd w:val="solid" w:color="FFFFFF" w:fill="auto"/>
          </w:tcPr>
          <w:p w14:paraId="4C294C3F" w14:textId="182076F6" w:rsidR="00012AA3" w:rsidRPr="000F043F" w:rsidRDefault="00F10985" w:rsidP="000F043F">
            <w:pPr>
              <w:pStyle w:val="TAC"/>
              <w:rPr>
                <w:sz w:val="16"/>
                <w:szCs w:val="16"/>
              </w:rPr>
            </w:pPr>
            <w:r w:rsidRPr="000F043F">
              <w:rPr>
                <w:sz w:val="16"/>
                <w:szCs w:val="16"/>
              </w:rPr>
              <w:t>CP-233132</w:t>
            </w:r>
          </w:p>
        </w:tc>
        <w:tc>
          <w:tcPr>
            <w:tcW w:w="567" w:type="dxa"/>
            <w:shd w:val="solid" w:color="FFFFFF" w:fill="auto"/>
          </w:tcPr>
          <w:p w14:paraId="675EEA65" w14:textId="15DA8BCB" w:rsidR="00012AA3" w:rsidRPr="000F043F" w:rsidRDefault="006F2477" w:rsidP="000F043F">
            <w:pPr>
              <w:pStyle w:val="TAL"/>
              <w:rPr>
                <w:rFonts w:cs="Arial"/>
                <w:sz w:val="16"/>
                <w:szCs w:val="16"/>
              </w:rPr>
            </w:pPr>
            <w:r w:rsidRPr="000F043F">
              <w:rPr>
                <w:rFonts w:cs="Arial"/>
                <w:sz w:val="16"/>
                <w:szCs w:val="16"/>
              </w:rPr>
              <w:t>0467</w:t>
            </w:r>
          </w:p>
        </w:tc>
        <w:tc>
          <w:tcPr>
            <w:tcW w:w="283" w:type="dxa"/>
            <w:shd w:val="solid" w:color="FFFFFF" w:fill="auto"/>
          </w:tcPr>
          <w:p w14:paraId="3F5318E8" w14:textId="7C31A8B5" w:rsidR="00012AA3" w:rsidRPr="000F043F" w:rsidRDefault="006F2477" w:rsidP="000F043F">
            <w:pPr>
              <w:pStyle w:val="TAR"/>
              <w:rPr>
                <w:rFonts w:cs="Arial"/>
                <w:sz w:val="16"/>
                <w:szCs w:val="16"/>
              </w:rPr>
            </w:pPr>
            <w:r w:rsidRPr="000F043F">
              <w:rPr>
                <w:rFonts w:cs="Arial"/>
                <w:sz w:val="16"/>
                <w:szCs w:val="16"/>
              </w:rPr>
              <w:t>1</w:t>
            </w:r>
          </w:p>
        </w:tc>
        <w:tc>
          <w:tcPr>
            <w:tcW w:w="284" w:type="dxa"/>
            <w:shd w:val="solid" w:color="FFFFFF" w:fill="auto"/>
          </w:tcPr>
          <w:p w14:paraId="71EF4B8D" w14:textId="18223047" w:rsidR="00012AA3" w:rsidRPr="000F043F" w:rsidRDefault="006F2477" w:rsidP="000F043F">
            <w:pPr>
              <w:pStyle w:val="TAC"/>
              <w:rPr>
                <w:rFonts w:cs="Arial"/>
                <w:sz w:val="16"/>
                <w:szCs w:val="16"/>
              </w:rPr>
            </w:pPr>
            <w:r w:rsidRPr="000F043F">
              <w:rPr>
                <w:rFonts w:cs="Arial"/>
                <w:sz w:val="16"/>
                <w:szCs w:val="16"/>
              </w:rPr>
              <w:t>F</w:t>
            </w:r>
          </w:p>
        </w:tc>
        <w:tc>
          <w:tcPr>
            <w:tcW w:w="5151" w:type="dxa"/>
            <w:shd w:val="solid" w:color="FFFFFF" w:fill="auto"/>
          </w:tcPr>
          <w:p w14:paraId="0432672C" w14:textId="72A2C578" w:rsidR="00012AA3" w:rsidRPr="000F043F" w:rsidRDefault="006F2477" w:rsidP="000F043F">
            <w:pPr>
              <w:pStyle w:val="TAL"/>
              <w:rPr>
                <w:rFonts w:cs="Arial"/>
                <w:sz w:val="16"/>
                <w:szCs w:val="16"/>
              </w:rPr>
            </w:pPr>
            <w:r w:rsidRPr="000F043F">
              <w:rPr>
                <w:rFonts w:cs="Arial"/>
                <w:sz w:val="16"/>
                <w:szCs w:val="16"/>
              </w:rPr>
              <w:t>Correcting multiple signalling messages and information elements</w:t>
            </w:r>
          </w:p>
        </w:tc>
        <w:tc>
          <w:tcPr>
            <w:tcW w:w="708" w:type="dxa"/>
            <w:shd w:val="solid" w:color="FFFFFF" w:fill="auto"/>
          </w:tcPr>
          <w:p w14:paraId="1CACBBB5" w14:textId="697E76D7" w:rsidR="00012AA3" w:rsidRPr="000F043F" w:rsidRDefault="006F2477" w:rsidP="000F043F">
            <w:pPr>
              <w:pStyle w:val="TAC"/>
              <w:rPr>
                <w:rFonts w:cs="Arial"/>
                <w:sz w:val="16"/>
                <w:szCs w:val="16"/>
                <w:lang w:eastAsia="zh-CN"/>
              </w:rPr>
            </w:pPr>
            <w:r w:rsidRPr="000F043F">
              <w:rPr>
                <w:rFonts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0F043F" w:rsidRDefault="00F65D77" w:rsidP="000F043F">
            <w:pPr>
              <w:pStyle w:val="TAC"/>
              <w:rPr>
                <w:sz w:val="16"/>
                <w:szCs w:val="16"/>
                <w:lang w:eastAsia="zh-CN"/>
              </w:rPr>
            </w:pPr>
            <w:r w:rsidRPr="000F043F">
              <w:rPr>
                <w:sz w:val="16"/>
                <w:szCs w:val="16"/>
                <w:lang w:eastAsia="zh-CN"/>
              </w:rPr>
              <w:t>2023-12</w:t>
            </w:r>
          </w:p>
        </w:tc>
        <w:tc>
          <w:tcPr>
            <w:tcW w:w="800" w:type="dxa"/>
            <w:shd w:val="solid" w:color="FFFFFF" w:fill="auto"/>
          </w:tcPr>
          <w:p w14:paraId="72195876" w14:textId="5F7BC1E5" w:rsidR="0071209F" w:rsidRPr="000F043F" w:rsidRDefault="00F65D77" w:rsidP="000F043F">
            <w:pPr>
              <w:pStyle w:val="TAC"/>
              <w:rPr>
                <w:sz w:val="16"/>
                <w:szCs w:val="16"/>
                <w:lang w:eastAsia="zh-CN"/>
              </w:rPr>
            </w:pPr>
            <w:r w:rsidRPr="000F043F">
              <w:rPr>
                <w:sz w:val="16"/>
                <w:szCs w:val="16"/>
                <w:lang w:eastAsia="zh-CN"/>
              </w:rPr>
              <w:t>CT#102</w:t>
            </w:r>
          </w:p>
        </w:tc>
        <w:tc>
          <w:tcPr>
            <w:tcW w:w="1046" w:type="dxa"/>
            <w:shd w:val="solid" w:color="FFFFFF" w:fill="auto"/>
          </w:tcPr>
          <w:p w14:paraId="5163ACFD" w14:textId="5069FEA0" w:rsidR="0071209F" w:rsidRPr="000F043F" w:rsidRDefault="00BD0DCD" w:rsidP="000F043F">
            <w:pPr>
              <w:pStyle w:val="TAC"/>
              <w:rPr>
                <w:sz w:val="16"/>
                <w:szCs w:val="16"/>
              </w:rPr>
            </w:pPr>
            <w:r w:rsidRPr="000F043F">
              <w:rPr>
                <w:sz w:val="16"/>
                <w:szCs w:val="16"/>
              </w:rPr>
              <w:t>CP-233132</w:t>
            </w:r>
          </w:p>
        </w:tc>
        <w:tc>
          <w:tcPr>
            <w:tcW w:w="567" w:type="dxa"/>
            <w:shd w:val="solid" w:color="FFFFFF" w:fill="auto"/>
          </w:tcPr>
          <w:p w14:paraId="77F04524" w14:textId="29CA4B07" w:rsidR="0071209F" w:rsidRPr="000F043F" w:rsidRDefault="00F65D77" w:rsidP="000F043F">
            <w:pPr>
              <w:pStyle w:val="TAL"/>
              <w:rPr>
                <w:rFonts w:cs="Arial"/>
                <w:sz w:val="16"/>
                <w:szCs w:val="16"/>
              </w:rPr>
            </w:pPr>
            <w:r w:rsidRPr="000F043F">
              <w:rPr>
                <w:rFonts w:cs="Arial"/>
                <w:sz w:val="16"/>
                <w:szCs w:val="16"/>
              </w:rPr>
              <w:t>0492</w:t>
            </w:r>
          </w:p>
        </w:tc>
        <w:tc>
          <w:tcPr>
            <w:tcW w:w="283" w:type="dxa"/>
            <w:shd w:val="solid" w:color="FFFFFF" w:fill="auto"/>
          </w:tcPr>
          <w:p w14:paraId="5799711C" w14:textId="50AD2768" w:rsidR="0071209F" w:rsidRPr="000F043F" w:rsidRDefault="00F65D77" w:rsidP="000F043F">
            <w:pPr>
              <w:pStyle w:val="TAR"/>
              <w:rPr>
                <w:rFonts w:cs="Arial"/>
                <w:sz w:val="16"/>
                <w:szCs w:val="16"/>
              </w:rPr>
            </w:pPr>
            <w:r w:rsidRPr="000F043F">
              <w:rPr>
                <w:rFonts w:cs="Arial"/>
                <w:sz w:val="16"/>
                <w:szCs w:val="16"/>
              </w:rPr>
              <w:t>-</w:t>
            </w:r>
          </w:p>
        </w:tc>
        <w:tc>
          <w:tcPr>
            <w:tcW w:w="284" w:type="dxa"/>
            <w:shd w:val="solid" w:color="FFFFFF" w:fill="auto"/>
          </w:tcPr>
          <w:p w14:paraId="349522E7" w14:textId="1DCD8EC9" w:rsidR="0071209F" w:rsidRPr="000F043F" w:rsidRDefault="00F65D77" w:rsidP="000F043F">
            <w:pPr>
              <w:pStyle w:val="TAC"/>
              <w:rPr>
                <w:rFonts w:cs="Arial"/>
                <w:sz w:val="16"/>
                <w:szCs w:val="16"/>
              </w:rPr>
            </w:pPr>
            <w:r w:rsidRPr="000F043F">
              <w:rPr>
                <w:rFonts w:cs="Arial"/>
                <w:sz w:val="16"/>
                <w:szCs w:val="16"/>
              </w:rPr>
              <w:t>F</w:t>
            </w:r>
          </w:p>
        </w:tc>
        <w:tc>
          <w:tcPr>
            <w:tcW w:w="5151" w:type="dxa"/>
            <w:shd w:val="solid" w:color="FFFFFF" w:fill="auto"/>
          </w:tcPr>
          <w:p w14:paraId="5868C8B1" w14:textId="71EB6BDD" w:rsidR="0071209F" w:rsidRPr="000F043F" w:rsidRDefault="00F65D77" w:rsidP="000F043F">
            <w:pPr>
              <w:pStyle w:val="TAL"/>
              <w:rPr>
                <w:rFonts w:cs="Arial"/>
                <w:sz w:val="16"/>
                <w:szCs w:val="16"/>
              </w:rPr>
            </w:pPr>
            <w:r w:rsidRPr="000F043F">
              <w:rPr>
                <w:rFonts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0F043F" w:rsidRDefault="00F65D77" w:rsidP="000F043F">
            <w:pPr>
              <w:pStyle w:val="TAC"/>
              <w:rPr>
                <w:rFonts w:cs="Arial"/>
                <w:sz w:val="16"/>
                <w:szCs w:val="16"/>
                <w:lang w:eastAsia="zh-CN"/>
              </w:rPr>
            </w:pPr>
            <w:r w:rsidRPr="000F043F">
              <w:rPr>
                <w:rFonts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0F043F" w:rsidRDefault="00BF0EDE" w:rsidP="000F043F">
            <w:pPr>
              <w:pStyle w:val="TAC"/>
              <w:rPr>
                <w:sz w:val="16"/>
                <w:szCs w:val="16"/>
                <w:lang w:eastAsia="zh-CN"/>
              </w:rPr>
            </w:pPr>
            <w:r w:rsidRPr="000F043F">
              <w:rPr>
                <w:sz w:val="16"/>
                <w:szCs w:val="16"/>
                <w:lang w:eastAsia="zh-CN"/>
              </w:rPr>
              <w:t>2023-12</w:t>
            </w:r>
          </w:p>
        </w:tc>
        <w:tc>
          <w:tcPr>
            <w:tcW w:w="800" w:type="dxa"/>
            <w:shd w:val="solid" w:color="FFFFFF" w:fill="auto"/>
          </w:tcPr>
          <w:p w14:paraId="2E750FB4" w14:textId="4F6017E1" w:rsidR="007A690B" w:rsidRPr="000F043F" w:rsidRDefault="00BF0EDE" w:rsidP="000F043F">
            <w:pPr>
              <w:pStyle w:val="TAC"/>
              <w:rPr>
                <w:sz w:val="16"/>
                <w:szCs w:val="16"/>
                <w:lang w:eastAsia="zh-CN"/>
              </w:rPr>
            </w:pPr>
            <w:r w:rsidRPr="000F043F">
              <w:rPr>
                <w:sz w:val="16"/>
                <w:szCs w:val="16"/>
                <w:lang w:eastAsia="zh-CN"/>
              </w:rPr>
              <w:t>CT#102</w:t>
            </w:r>
          </w:p>
        </w:tc>
        <w:tc>
          <w:tcPr>
            <w:tcW w:w="1046" w:type="dxa"/>
            <w:shd w:val="solid" w:color="FFFFFF" w:fill="auto"/>
          </w:tcPr>
          <w:p w14:paraId="5BE83F8F" w14:textId="14BC1DCB" w:rsidR="007A690B" w:rsidRPr="000F043F" w:rsidRDefault="0064190B" w:rsidP="000F043F">
            <w:pPr>
              <w:pStyle w:val="TAC"/>
              <w:rPr>
                <w:sz w:val="16"/>
                <w:szCs w:val="16"/>
              </w:rPr>
            </w:pPr>
            <w:r w:rsidRPr="000F043F">
              <w:rPr>
                <w:sz w:val="16"/>
                <w:szCs w:val="16"/>
              </w:rPr>
              <w:t>CP-233132</w:t>
            </w:r>
          </w:p>
        </w:tc>
        <w:tc>
          <w:tcPr>
            <w:tcW w:w="567" w:type="dxa"/>
            <w:shd w:val="solid" w:color="FFFFFF" w:fill="auto"/>
          </w:tcPr>
          <w:p w14:paraId="77DB429D" w14:textId="3480E4A3" w:rsidR="007A690B" w:rsidRPr="000F043F" w:rsidRDefault="00BF0EDE" w:rsidP="000F043F">
            <w:pPr>
              <w:pStyle w:val="TAL"/>
              <w:rPr>
                <w:rFonts w:cs="Arial"/>
                <w:sz w:val="16"/>
                <w:szCs w:val="16"/>
              </w:rPr>
            </w:pPr>
            <w:r w:rsidRPr="000F043F">
              <w:rPr>
                <w:rFonts w:cs="Arial"/>
                <w:sz w:val="16"/>
                <w:szCs w:val="16"/>
              </w:rPr>
              <w:t>0493</w:t>
            </w:r>
          </w:p>
        </w:tc>
        <w:tc>
          <w:tcPr>
            <w:tcW w:w="283" w:type="dxa"/>
            <w:shd w:val="solid" w:color="FFFFFF" w:fill="auto"/>
          </w:tcPr>
          <w:p w14:paraId="31976FEE" w14:textId="4FD00925" w:rsidR="007A690B" w:rsidRPr="000F043F" w:rsidRDefault="00BF0EDE" w:rsidP="000F043F">
            <w:pPr>
              <w:pStyle w:val="TAR"/>
              <w:rPr>
                <w:rFonts w:cs="Arial"/>
                <w:sz w:val="16"/>
                <w:szCs w:val="16"/>
              </w:rPr>
            </w:pPr>
            <w:r w:rsidRPr="000F043F">
              <w:rPr>
                <w:rFonts w:cs="Arial"/>
                <w:sz w:val="16"/>
                <w:szCs w:val="16"/>
              </w:rPr>
              <w:t>-</w:t>
            </w:r>
          </w:p>
        </w:tc>
        <w:tc>
          <w:tcPr>
            <w:tcW w:w="284" w:type="dxa"/>
            <w:shd w:val="solid" w:color="FFFFFF" w:fill="auto"/>
          </w:tcPr>
          <w:p w14:paraId="19ADD0B5" w14:textId="7AFBB8AA" w:rsidR="007A690B" w:rsidRPr="000F043F" w:rsidRDefault="00BF0EDE" w:rsidP="000F043F">
            <w:pPr>
              <w:pStyle w:val="TAC"/>
              <w:rPr>
                <w:rFonts w:cs="Arial"/>
                <w:sz w:val="16"/>
                <w:szCs w:val="16"/>
              </w:rPr>
            </w:pPr>
            <w:r w:rsidRPr="000F043F">
              <w:rPr>
                <w:rFonts w:cs="Arial"/>
                <w:sz w:val="16"/>
                <w:szCs w:val="16"/>
              </w:rPr>
              <w:t>F</w:t>
            </w:r>
          </w:p>
        </w:tc>
        <w:tc>
          <w:tcPr>
            <w:tcW w:w="5151" w:type="dxa"/>
            <w:shd w:val="solid" w:color="FFFFFF" w:fill="auto"/>
          </w:tcPr>
          <w:p w14:paraId="3C2C8207" w14:textId="25E84500" w:rsidR="007A690B" w:rsidRPr="000F043F" w:rsidRDefault="00BF0EDE" w:rsidP="000F043F">
            <w:pPr>
              <w:pStyle w:val="TAL"/>
              <w:rPr>
                <w:rFonts w:cs="Arial"/>
                <w:sz w:val="16"/>
                <w:szCs w:val="16"/>
              </w:rPr>
            </w:pPr>
            <w:r w:rsidRPr="000F043F">
              <w:rPr>
                <w:rFonts w:cs="Arial"/>
                <w:sz w:val="16"/>
                <w:szCs w:val="16"/>
              </w:rPr>
              <w:t>Correcting some wrong messages and duplicated clauses</w:t>
            </w:r>
          </w:p>
        </w:tc>
        <w:tc>
          <w:tcPr>
            <w:tcW w:w="708" w:type="dxa"/>
            <w:shd w:val="solid" w:color="FFFFFF" w:fill="auto"/>
          </w:tcPr>
          <w:p w14:paraId="12850AF5" w14:textId="5AABD290" w:rsidR="007A690B" w:rsidRPr="000F043F" w:rsidRDefault="00BF0EDE" w:rsidP="000F043F">
            <w:pPr>
              <w:pStyle w:val="TAC"/>
              <w:rPr>
                <w:rFonts w:cs="Arial"/>
                <w:sz w:val="16"/>
                <w:szCs w:val="16"/>
                <w:lang w:eastAsia="zh-CN"/>
              </w:rPr>
            </w:pPr>
            <w:r w:rsidRPr="000F043F">
              <w:rPr>
                <w:rFonts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0F043F" w:rsidRDefault="001A1457" w:rsidP="000F043F">
            <w:pPr>
              <w:pStyle w:val="TAC"/>
              <w:rPr>
                <w:sz w:val="16"/>
                <w:szCs w:val="16"/>
                <w:lang w:eastAsia="zh-CN"/>
              </w:rPr>
            </w:pPr>
            <w:r w:rsidRPr="000F043F">
              <w:rPr>
                <w:sz w:val="16"/>
                <w:szCs w:val="16"/>
                <w:lang w:eastAsia="zh-CN"/>
              </w:rPr>
              <w:t>2023-12</w:t>
            </w:r>
          </w:p>
        </w:tc>
        <w:tc>
          <w:tcPr>
            <w:tcW w:w="800" w:type="dxa"/>
            <w:shd w:val="solid" w:color="FFFFFF" w:fill="auto"/>
          </w:tcPr>
          <w:p w14:paraId="62897A89" w14:textId="50D1906E" w:rsidR="008004AD" w:rsidRPr="000F043F" w:rsidRDefault="001A1457" w:rsidP="000F043F">
            <w:pPr>
              <w:pStyle w:val="TAC"/>
              <w:rPr>
                <w:sz w:val="16"/>
                <w:szCs w:val="16"/>
                <w:lang w:eastAsia="zh-CN"/>
              </w:rPr>
            </w:pPr>
            <w:r w:rsidRPr="000F043F">
              <w:rPr>
                <w:sz w:val="16"/>
                <w:szCs w:val="16"/>
                <w:lang w:eastAsia="zh-CN"/>
              </w:rPr>
              <w:t>CT#102</w:t>
            </w:r>
          </w:p>
        </w:tc>
        <w:tc>
          <w:tcPr>
            <w:tcW w:w="1046" w:type="dxa"/>
            <w:shd w:val="solid" w:color="FFFFFF" w:fill="auto"/>
          </w:tcPr>
          <w:p w14:paraId="4F2EB34F" w14:textId="57B650F8" w:rsidR="008004AD" w:rsidRPr="000F043F" w:rsidRDefault="00494550" w:rsidP="000F043F">
            <w:pPr>
              <w:pStyle w:val="TAC"/>
              <w:rPr>
                <w:sz w:val="16"/>
                <w:szCs w:val="16"/>
              </w:rPr>
            </w:pPr>
            <w:r w:rsidRPr="000F043F">
              <w:rPr>
                <w:sz w:val="16"/>
                <w:szCs w:val="16"/>
              </w:rPr>
              <w:t>CP-233132</w:t>
            </w:r>
          </w:p>
        </w:tc>
        <w:tc>
          <w:tcPr>
            <w:tcW w:w="567" w:type="dxa"/>
            <w:shd w:val="solid" w:color="FFFFFF" w:fill="auto"/>
          </w:tcPr>
          <w:p w14:paraId="4DA1B9DC" w14:textId="129EA61A" w:rsidR="008004AD" w:rsidRPr="000F043F" w:rsidRDefault="001A1457" w:rsidP="000F043F">
            <w:pPr>
              <w:pStyle w:val="TAL"/>
              <w:rPr>
                <w:rFonts w:cs="Arial"/>
                <w:sz w:val="16"/>
                <w:szCs w:val="16"/>
              </w:rPr>
            </w:pPr>
            <w:r w:rsidRPr="000F043F">
              <w:rPr>
                <w:rFonts w:cs="Arial"/>
                <w:sz w:val="16"/>
                <w:szCs w:val="16"/>
              </w:rPr>
              <w:t>0494</w:t>
            </w:r>
          </w:p>
        </w:tc>
        <w:tc>
          <w:tcPr>
            <w:tcW w:w="283" w:type="dxa"/>
            <w:shd w:val="solid" w:color="FFFFFF" w:fill="auto"/>
          </w:tcPr>
          <w:p w14:paraId="506416CB" w14:textId="6B56FAA0" w:rsidR="008004AD" w:rsidRPr="000F043F" w:rsidRDefault="001A1457" w:rsidP="000F043F">
            <w:pPr>
              <w:pStyle w:val="TAR"/>
              <w:rPr>
                <w:rFonts w:cs="Arial"/>
                <w:sz w:val="16"/>
                <w:szCs w:val="16"/>
              </w:rPr>
            </w:pPr>
            <w:r w:rsidRPr="000F043F">
              <w:rPr>
                <w:rFonts w:cs="Arial"/>
                <w:sz w:val="16"/>
                <w:szCs w:val="16"/>
              </w:rPr>
              <w:t>-</w:t>
            </w:r>
          </w:p>
        </w:tc>
        <w:tc>
          <w:tcPr>
            <w:tcW w:w="284" w:type="dxa"/>
            <w:shd w:val="solid" w:color="FFFFFF" w:fill="auto"/>
          </w:tcPr>
          <w:p w14:paraId="2ACB5CD6" w14:textId="02D9BB66" w:rsidR="008004AD" w:rsidRPr="000F043F" w:rsidRDefault="001A1457" w:rsidP="000F043F">
            <w:pPr>
              <w:pStyle w:val="TAC"/>
              <w:rPr>
                <w:rFonts w:cs="Arial"/>
                <w:sz w:val="16"/>
                <w:szCs w:val="16"/>
              </w:rPr>
            </w:pPr>
            <w:r w:rsidRPr="000F043F">
              <w:rPr>
                <w:rFonts w:cs="Arial"/>
                <w:sz w:val="16"/>
                <w:szCs w:val="16"/>
              </w:rPr>
              <w:t>F</w:t>
            </w:r>
          </w:p>
        </w:tc>
        <w:tc>
          <w:tcPr>
            <w:tcW w:w="5151" w:type="dxa"/>
            <w:shd w:val="solid" w:color="FFFFFF" w:fill="auto"/>
          </w:tcPr>
          <w:p w14:paraId="56B55795" w14:textId="75F6E17D" w:rsidR="008004AD" w:rsidRPr="000F043F" w:rsidRDefault="001A1457" w:rsidP="000F043F">
            <w:pPr>
              <w:pStyle w:val="TAL"/>
              <w:rPr>
                <w:rFonts w:cs="Arial"/>
                <w:sz w:val="16"/>
                <w:szCs w:val="16"/>
              </w:rPr>
            </w:pPr>
            <w:r w:rsidRPr="000F043F">
              <w:rPr>
                <w:rFonts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0F043F" w:rsidRDefault="001A1457" w:rsidP="000F043F">
            <w:pPr>
              <w:pStyle w:val="TAC"/>
              <w:rPr>
                <w:rFonts w:cs="Arial"/>
                <w:sz w:val="16"/>
                <w:szCs w:val="16"/>
                <w:lang w:eastAsia="zh-CN"/>
              </w:rPr>
            </w:pPr>
            <w:r w:rsidRPr="000F043F">
              <w:rPr>
                <w:rFonts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0F043F" w:rsidRDefault="00D51E25" w:rsidP="000F043F">
            <w:pPr>
              <w:pStyle w:val="TAC"/>
              <w:rPr>
                <w:sz w:val="16"/>
                <w:szCs w:val="16"/>
                <w:lang w:eastAsia="zh-CN"/>
              </w:rPr>
            </w:pPr>
            <w:r w:rsidRPr="000F043F">
              <w:rPr>
                <w:sz w:val="16"/>
                <w:szCs w:val="16"/>
                <w:lang w:eastAsia="zh-CN"/>
              </w:rPr>
              <w:t>2023-12</w:t>
            </w:r>
          </w:p>
        </w:tc>
        <w:tc>
          <w:tcPr>
            <w:tcW w:w="800" w:type="dxa"/>
            <w:shd w:val="solid" w:color="FFFFFF" w:fill="auto"/>
          </w:tcPr>
          <w:p w14:paraId="7828779C" w14:textId="428D3021" w:rsidR="00D94EEC" w:rsidRPr="000F043F" w:rsidRDefault="00D51E25" w:rsidP="000F043F">
            <w:pPr>
              <w:pStyle w:val="TAC"/>
              <w:rPr>
                <w:sz w:val="16"/>
                <w:szCs w:val="16"/>
                <w:lang w:eastAsia="zh-CN"/>
              </w:rPr>
            </w:pPr>
            <w:r w:rsidRPr="000F043F">
              <w:rPr>
                <w:sz w:val="16"/>
                <w:szCs w:val="16"/>
                <w:lang w:eastAsia="zh-CN"/>
              </w:rPr>
              <w:t>CT#102</w:t>
            </w:r>
          </w:p>
        </w:tc>
        <w:tc>
          <w:tcPr>
            <w:tcW w:w="1046" w:type="dxa"/>
            <w:shd w:val="solid" w:color="FFFFFF" w:fill="auto"/>
          </w:tcPr>
          <w:p w14:paraId="43819E92" w14:textId="5025BE7C" w:rsidR="00D94EEC" w:rsidRPr="000F043F" w:rsidRDefault="00E532E6" w:rsidP="000F043F">
            <w:pPr>
              <w:pStyle w:val="TAC"/>
              <w:rPr>
                <w:sz w:val="16"/>
                <w:szCs w:val="16"/>
              </w:rPr>
            </w:pPr>
            <w:r w:rsidRPr="000F043F">
              <w:rPr>
                <w:sz w:val="16"/>
                <w:szCs w:val="16"/>
              </w:rPr>
              <w:t>CP-233129</w:t>
            </w:r>
          </w:p>
        </w:tc>
        <w:tc>
          <w:tcPr>
            <w:tcW w:w="567" w:type="dxa"/>
            <w:shd w:val="solid" w:color="FFFFFF" w:fill="auto"/>
          </w:tcPr>
          <w:p w14:paraId="5EAD2D77" w14:textId="3D7C3B27" w:rsidR="00D94EEC" w:rsidRPr="000F043F" w:rsidRDefault="00D51E25" w:rsidP="000F043F">
            <w:pPr>
              <w:pStyle w:val="TAL"/>
              <w:rPr>
                <w:rFonts w:cs="Arial"/>
                <w:sz w:val="16"/>
                <w:szCs w:val="16"/>
              </w:rPr>
            </w:pPr>
            <w:r w:rsidRPr="000F043F">
              <w:rPr>
                <w:rFonts w:cs="Arial"/>
                <w:sz w:val="16"/>
                <w:szCs w:val="16"/>
              </w:rPr>
              <w:t>0501</w:t>
            </w:r>
          </w:p>
        </w:tc>
        <w:tc>
          <w:tcPr>
            <w:tcW w:w="283" w:type="dxa"/>
            <w:shd w:val="solid" w:color="FFFFFF" w:fill="auto"/>
          </w:tcPr>
          <w:p w14:paraId="34B613AF" w14:textId="61F626DA" w:rsidR="00D94EEC" w:rsidRPr="000F043F" w:rsidRDefault="00D51E25" w:rsidP="000F043F">
            <w:pPr>
              <w:pStyle w:val="TAR"/>
              <w:rPr>
                <w:rFonts w:cs="Arial"/>
                <w:sz w:val="16"/>
                <w:szCs w:val="16"/>
              </w:rPr>
            </w:pPr>
            <w:r w:rsidRPr="000F043F">
              <w:rPr>
                <w:rFonts w:cs="Arial"/>
                <w:sz w:val="16"/>
                <w:szCs w:val="16"/>
              </w:rPr>
              <w:t>-</w:t>
            </w:r>
          </w:p>
        </w:tc>
        <w:tc>
          <w:tcPr>
            <w:tcW w:w="284" w:type="dxa"/>
            <w:shd w:val="solid" w:color="FFFFFF" w:fill="auto"/>
          </w:tcPr>
          <w:p w14:paraId="481DF82A" w14:textId="3B3D5150" w:rsidR="00D94EEC" w:rsidRPr="000F043F" w:rsidRDefault="00D51E25" w:rsidP="000F043F">
            <w:pPr>
              <w:pStyle w:val="TAC"/>
              <w:rPr>
                <w:rFonts w:cs="Arial"/>
                <w:sz w:val="16"/>
                <w:szCs w:val="16"/>
              </w:rPr>
            </w:pPr>
            <w:r w:rsidRPr="000F043F">
              <w:rPr>
                <w:rFonts w:cs="Arial"/>
                <w:sz w:val="16"/>
                <w:szCs w:val="16"/>
              </w:rPr>
              <w:t>F</w:t>
            </w:r>
          </w:p>
        </w:tc>
        <w:tc>
          <w:tcPr>
            <w:tcW w:w="5151" w:type="dxa"/>
            <w:shd w:val="solid" w:color="FFFFFF" w:fill="auto"/>
          </w:tcPr>
          <w:p w14:paraId="40C64A0F" w14:textId="3A6534EB" w:rsidR="00D94EEC" w:rsidRPr="000F043F" w:rsidRDefault="00D51E25" w:rsidP="000F043F">
            <w:pPr>
              <w:pStyle w:val="TAL"/>
              <w:rPr>
                <w:rFonts w:cs="Arial"/>
                <w:sz w:val="16"/>
                <w:szCs w:val="16"/>
              </w:rPr>
            </w:pPr>
            <w:r w:rsidRPr="000F043F">
              <w:rPr>
                <w:rFonts w:cs="Arial"/>
                <w:sz w:val="16"/>
                <w:szCs w:val="16"/>
              </w:rPr>
              <w:t>Reference to obsoleted IETF HTTP/1.1 RFCs</w:t>
            </w:r>
          </w:p>
        </w:tc>
        <w:tc>
          <w:tcPr>
            <w:tcW w:w="708" w:type="dxa"/>
            <w:shd w:val="solid" w:color="FFFFFF" w:fill="auto"/>
          </w:tcPr>
          <w:p w14:paraId="12140362" w14:textId="57ABE074" w:rsidR="00D94EEC" w:rsidRPr="000F043F" w:rsidRDefault="00D51E25" w:rsidP="000F043F">
            <w:pPr>
              <w:pStyle w:val="TAC"/>
              <w:rPr>
                <w:rFonts w:cs="Arial"/>
                <w:sz w:val="16"/>
                <w:szCs w:val="16"/>
                <w:lang w:eastAsia="zh-CN"/>
              </w:rPr>
            </w:pPr>
            <w:r w:rsidRPr="000F043F">
              <w:rPr>
                <w:rFonts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0F043F" w:rsidRDefault="00BB4924" w:rsidP="000F043F">
            <w:pPr>
              <w:pStyle w:val="TAC"/>
              <w:rPr>
                <w:sz w:val="16"/>
                <w:szCs w:val="16"/>
                <w:lang w:eastAsia="zh-CN"/>
              </w:rPr>
            </w:pPr>
            <w:r w:rsidRPr="000F043F">
              <w:rPr>
                <w:sz w:val="16"/>
                <w:szCs w:val="16"/>
                <w:lang w:eastAsia="zh-CN"/>
              </w:rPr>
              <w:t>2023-12</w:t>
            </w:r>
          </w:p>
        </w:tc>
        <w:tc>
          <w:tcPr>
            <w:tcW w:w="800" w:type="dxa"/>
            <w:shd w:val="solid" w:color="FFFFFF" w:fill="auto"/>
          </w:tcPr>
          <w:p w14:paraId="2ADD6E3E" w14:textId="319F5840" w:rsidR="002E2E0E" w:rsidRPr="000F043F" w:rsidRDefault="00BB4924" w:rsidP="000F043F">
            <w:pPr>
              <w:pStyle w:val="TAC"/>
              <w:rPr>
                <w:sz w:val="16"/>
                <w:szCs w:val="16"/>
                <w:lang w:eastAsia="zh-CN"/>
              </w:rPr>
            </w:pPr>
            <w:r w:rsidRPr="000F043F">
              <w:rPr>
                <w:sz w:val="16"/>
                <w:szCs w:val="16"/>
                <w:lang w:eastAsia="zh-CN"/>
              </w:rPr>
              <w:t>CT#102</w:t>
            </w:r>
          </w:p>
        </w:tc>
        <w:tc>
          <w:tcPr>
            <w:tcW w:w="1046" w:type="dxa"/>
            <w:shd w:val="solid" w:color="FFFFFF" w:fill="auto"/>
          </w:tcPr>
          <w:p w14:paraId="0BDAF91A" w14:textId="1FDE2902" w:rsidR="002E2E0E" w:rsidRPr="000F043F" w:rsidRDefault="005D0CB9" w:rsidP="000F043F">
            <w:pPr>
              <w:pStyle w:val="TAC"/>
              <w:rPr>
                <w:sz w:val="16"/>
                <w:szCs w:val="16"/>
              </w:rPr>
            </w:pPr>
            <w:r w:rsidRPr="000F043F">
              <w:rPr>
                <w:sz w:val="16"/>
                <w:szCs w:val="16"/>
              </w:rPr>
              <w:t>CP-233132</w:t>
            </w:r>
          </w:p>
        </w:tc>
        <w:tc>
          <w:tcPr>
            <w:tcW w:w="567" w:type="dxa"/>
            <w:shd w:val="solid" w:color="FFFFFF" w:fill="auto"/>
          </w:tcPr>
          <w:p w14:paraId="6A9303E1" w14:textId="49096125" w:rsidR="002E2E0E" w:rsidRPr="000F043F" w:rsidRDefault="00BB4924" w:rsidP="000F043F">
            <w:pPr>
              <w:pStyle w:val="TAL"/>
              <w:rPr>
                <w:rFonts w:cs="Arial"/>
                <w:sz w:val="16"/>
                <w:szCs w:val="16"/>
              </w:rPr>
            </w:pPr>
            <w:r w:rsidRPr="000F043F">
              <w:rPr>
                <w:rFonts w:cs="Arial"/>
                <w:sz w:val="16"/>
                <w:szCs w:val="16"/>
              </w:rPr>
              <w:t>0477</w:t>
            </w:r>
          </w:p>
        </w:tc>
        <w:tc>
          <w:tcPr>
            <w:tcW w:w="283" w:type="dxa"/>
            <w:shd w:val="solid" w:color="FFFFFF" w:fill="auto"/>
          </w:tcPr>
          <w:p w14:paraId="2508B9BD" w14:textId="07E0B6BD" w:rsidR="002E2E0E" w:rsidRPr="000F043F" w:rsidRDefault="00BB4924" w:rsidP="000F043F">
            <w:pPr>
              <w:pStyle w:val="TAR"/>
              <w:rPr>
                <w:rFonts w:cs="Arial"/>
                <w:sz w:val="16"/>
                <w:szCs w:val="16"/>
              </w:rPr>
            </w:pPr>
            <w:r w:rsidRPr="000F043F">
              <w:rPr>
                <w:rFonts w:cs="Arial"/>
                <w:sz w:val="16"/>
                <w:szCs w:val="16"/>
              </w:rPr>
              <w:t>1</w:t>
            </w:r>
          </w:p>
        </w:tc>
        <w:tc>
          <w:tcPr>
            <w:tcW w:w="284" w:type="dxa"/>
            <w:shd w:val="solid" w:color="FFFFFF" w:fill="auto"/>
          </w:tcPr>
          <w:p w14:paraId="5ACA49D2" w14:textId="52CF3285" w:rsidR="002E2E0E" w:rsidRPr="000F043F" w:rsidRDefault="00BB4924" w:rsidP="000F043F">
            <w:pPr>
              <w:pStyle w:val="TAC"/>
              <w:rPr>
                <w:rFonts w:cs="Arial"/>
                <w:sz w:val="16"/>
                <w:szCs w:val="16"/>
              </w:rPr>
            </w:pPr>
            <w:r w:rsidRPr="000F043F">
              <w:rPr>
                <w:rFonts w:cs="Arial"/>
                <w:sz w:val="16"/>
                <w:szCs w:val="16"/>
              </w:rPr>
              <w:t>F</w:t>
            </w:r>
          </w:p>
        </w:tc>
        <w:tc>
          <w:tcPr>
            <w:tcW w:w="5151" w:type="dxa"/>
            <w:shd w:val="solid" w:color="FFFFFF" w:fill="auto"/>
          </w:tcPr>
          <w:p w14:paraId="1D7EE60B" w14:textId="71D20B8E" w:rsidR="002E2E0E" w:rsidRPr="000F043F" w:rsidRDefault="00BB4924" w:rsidP="000F043F">
            <w:pPr>
              <w:pStyle w:val="TAL"/>
              <w:rPr>
                <w:rFonts w:cs="Arial"/>
                <w:sz w:val="16"/>
                <w:szCs w:val="16"/>
              </w:rPr>
            </w:pPr>
            <w:r w:rsidRPr="000F043F">
              <w:rPr>
                <w:rFonts w:cs="Arial"/>
                <w:sz w:val="16"/>
                <w:szCs w:val="16"/>
              </w:rPr>
              <w:t>Remove relay indication in direct discovery</w:t>
            </w:r>
          </w:p>
        </w:tc>
        <w:tc>
          <w:tcPr>
            <w:tcW w:w="708" w:type="dxa"/>
            <w:shd w:val="solid" w:color="FFFFFF" w:fill="auto"/>
          </w:tcPr>
          <w:p w14:paraId="284BE4ED" w14:textId="22122E5D" w:rsidR="002E2E0E" w:rsidRPr="000F043F" w:rsidRDefault="00BB4924" w:rsidP="000F043F">
            <w:pPr>
              <w:pStyle w:val="TAC"/>
              <w:rPr>
                <w:rFonts w:cs="Arial"/>
                <w:sz w:val="16"/>
                <w:szCs w:val="16"/>
                <w:lang w:eastAsia="zh-CN"/>
              </w:rPr>
            </w:pPr>
            <w:r w:rsidRPr="000F043F">
              <w:rPr>
                <w:rFonts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0F043F" w:rsidRDefault="003E2205" w:rsidP="000F043F">
            <w:pPr>
              <w:pStyle w:val="TAC"/>
              <w:rPr>
                <w:sz w:val="16"/>
                <w:szCs w:val="16"/>
                <w:lang w:eastAsia="zh-CN"/>
              </w:rPr>
            </w:pPr>
            <w:r w:rsidRPr="000F043F">
              <w:rPr>
                <w:sz w:val="16"/>
                <w:szCs w:val="16"/>
                <w:lang w:eastAsia="zh-CN"/>
              </w:rPr>
              <w:t>2023-12</w:t>
            </w:r>
          </w:p>
        </w:tc>
        <w:tc>
          <w:tcPr>
            <w:tcW w:w="800" w:type="dxa"/>
            <w:shd w:val="solid" w:color="FFFFFF" w:fill="auto"/>
          </w:tcPr>
          <w:p w14:paraId="75BE8276" w14:textId="3E6DD760" w:rsidR="00B01BC6" w:rsidRPr="000F043F" w:rsidRDefault="003E2205" w:rsidP="000F043F">
            <w:pPr>
              <w:pStyle w:val="TAC"/>
              <w:rPr>
                <w:sz w:val="16"/>
                <w:szCs w:val="16"/>
                <w:lang w:eastAsia="zh-CN"/>
              </w:rPr>
            </w:pPr>
            <w:r w:rsidRPr="000F043F">
              <w:rPr>
                <w:sz w:val="16"/>
                <w:szCs w:val="16"/>
                <w:lang w:eastAsia="zh-CN"/>
              </w:rPr>
              <w:t>CT#102</w:t>
            </w:r>
          </w:p>
        </w:tc>
        <w:tc>
          <w:tcPr>
            <w:tcW w:w="1046" w:type="dxa"/>
            <w:shd w:val="solid" w:color="FFFFFF" w:fill="auto"/>
          </w:tcPr>
          <w:p w14:paraId="289FEB78" w14:textId="0FD50F84" w:rsidR="00B01BC6" w:rsidRPr="000F043F" w:rsidRDefault="00C94EBF" w:rsidP="000F043F">
            <w:pPr>
              <w:pStyle w:val="TAC"/>
              <w:rPr>
                <w:sz w:val="16"/>
                <w:szCs w:val="16"/>
              </w:rPr>
            </w:pPr>
            <w:r w:rsidRPr="000F043F">
              <w:rPr>
                <w:sz w:val="16"/>
                <w:szCs w:val="16"/>
              </w:rPr>
              <w:t>CP-233132</w:t>
            </w:r>
          </w:p>
        </w:tc>
        <w:tc>
          <w:tcPr>
            <w:tcW w:w="567" w:type="dxa"/>
            <w:shd w:val="solid" w:color="FFFFFF" w:fill="auto"/>
          </w:tcPr>
          <w:p w14:paraId="1A192526" w14:textId="16EC523F" w:rsidR="00B01BC6" w:rsidRPr="000F043F" w:rsidRDefault="003E2205" w:rsidP="000F043F">
            <w:pPr>
              <w:pStyle w:val="TAL"/>
              <w:rPr>
                <w:rFonts w:cs="Arial"/>
                <w:sz w:val="16"/>
                <w:szCs w:val="16"/>
              </w:rPr>
            </w:pPr>
            <w:r w:rsidRPr="000F043F">
              <w:rPr>
                <w:rFonts w:cs="Arial"/>
                <w:sz w:val="16"/>
                <w:szCs w:val="16"/>
              </w:rPr>
              <w:t>0471</w:t>
            </w:r>
          </w:p>
        </w:tc>
        <w:tc>
          <w:tcPr>
            <w:tcW w:w="283" w:type="dxa"/>
            <w:shd w:val="solid" w:color="FFFFFF" w:fill="auto"/>
          </w:tcPr>
          <w:p w14:paraId="51B2F261" w14:textId="031C0299" w:rsidR="00B01BC6" w:rsidRPr="000F043F" w:rsidRDefault="003E2205" w:rsidP="000F043F">
            <w:pPr>
              <w:pStyle w:val="TAR"/>
              <w:rPr>
                <w:rFonts w:cs="Arial"/>
                <w:sz w:val="16"/>
                <w:szCs w:val="16"/>
              </w:rPr>
            </w:pPr>
            <w:r w:rsidRPr="000F043F">
              <w:rPr>
                <w:rFonts w:cs="Arial"/>
                <w:sz w:val="16"/>
                <w:szCs w:val="16"/>
              </w:rPr>
              <w:t>1</w:t>
            </w:r>
          </w:p>
        </w:tc>
        <w:tc>
          <w:tcPr>
            <w:tcW w:w="284" w:type="dxa"/>
            <w:shd w:val="solid" w:color="FFFFFF" w:fill="auto"/>
          </w:tcPr>
          <w:p w14:paraId="59094954" w14:textId="649C5489" w:rsidR="00B01BC6" w:rsidRPr="000F043F" w:rsidRDefault="003E2205" w:rsidP="000F043F">
            <w:pPr>
              <w:pStyle w:val="TAC"/>
              <w:rPr>
                <w:rFonts w:cs="Arial"/>
                <w:sz w:val="16"/>
                <w:szCs w:val="16"/>
              </w:rPr>
            </w:pPr>
            <w:r w:rsidRPr="000F043F">
              <w:rPr>
                <w:rFonts w:cs="Arial"/>
                <w:sz w:val="16"/>
                <w:szCs w:val="16"/>
              </w:rPr>
              <w:t>F</w:t>
            </w:r>
          </w:p>
        </w:tc>
        <w:tc>
          <w:tcPr>
            <w:tcW w:w="5151" w:type="dxa"/>
            <w:shd w:val="solid" w:color="FFFFFF" w:fill="auto"/>
          </w:tcPr>
          <w:p w14:paraId="544F1067" w14:textId="5C640B60" w:rsidR="00B01BC6" w:rsidRPr="000F043F" w:rsidRDefault="003E2205" w:rsidP="000F043F">
            <w:pPr>
              <w:pStyle w:val="TAL"/>
              <w:rPr>
                <w:rFonts w:cs="Arial"/>
                <w:sz w:val="16"/>
                <w:szCs w:val="16"/>
              </w:rPr>
            </w:pPr>
            <w:r w:rsidRPr="000F043F">
              <w:rPr>
                <w:rFonts w:cs="Arial"/>
                <w:sz w:val="16"/>
                <w:szCs w:val="16"/>
              </w:rPr>
              <w:t>Candidate 5G ProSe UE-to-UE relay discovey procedure</w:t>
            </w:r>
          </w:p>
        </w:tc>
        <w:tc>
          <w:tcPr>
            <w:tcW w:w="708" w:type="dxa"/>
            <w:shd w:val="solid" w:color="FFFFFF" w:fill="auto"/>
          </w:tcPr>
          <w:p w14:paraId="7835270A" w14:textId="0515392C" w:rsidR="00B01BC6" w:rsidRPr="000F043F" w:rsidRDefault="003E2205" w:rsidP="000F043F">
            <w:pPr>
              <w:pStyle w:val="TAC"/>
              <w:rPr>
                <w:rFonts w:cs="Arial"/>
                <w:sz w:val="16"/>
                <w:szCs w:val="16"/>
                <w:lang w:eastAsia="zh-CN"/>
              </w:rPr>
            </w:pPr>
            <w:r w:rsidRPr="000F043F">
              <w:rPr>
                <w:rFonts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0F043F" w:rsidRDefault="00A074BC" w:rsidP="000F043F">
            <w:pPr>
              <w:pStyle w:val="TAC"/>
              <w:rPr>
                <w:sz w:val="16"/>
                <w:szCs w:val="16"/>
                <w:lang w:eastAsia="zh-CN"/>
              </w:rPr>
            </w:pPr>
            <w:r w:rsidRPr="000F043F">
              <w:rPr>
                <w:sz w:val="16"/>
                <w:szCs w:val="16"/>
                <w:lang w:eastAsia="zh-CN"/>
              </w:rPr>
              <w:t>2023-12</w:t>
            </w:r>
          </w:p>
        </w:tc>
        <w:tc>
          <w:tcPr>
            <w:tcW w:w="800" w:type="dxa"/>
            <w:shd w:val="solid" w:color="FFFFFF" w:fill="auto"/>
          </w:tcPr>
          <w:p w14:paraId="3E5BC9AA" w14:textId="1F3FA11E" w:rsidR="00621200" w:rsidRPr="000F043F" w:rsidRDefault="00A074BC" w:rsidP="000F043F">
            <w:pPr>
              <w:pStyle w:val="TAC"/>
              <w:rPr>
                <w:sz w:val="16"/>
                <w:szCs w:val="16"/>
                <w:lang w:eastAsia="zh-CN"/>
              </w:rPr>
            </w:pPr>
            <w:r w:rsidRPr="000F043F">
              <w:rPr>
                <w:sz w:val="16"/>
                <w:szCs w:val="16"/>
                <w:lang w:eastAsia="zh-CN"/>
              </w:rPr>
              <w:t>CT#102</w:t>
            </w:r>
          </w:p>
        </w:tc>
        <w:tc>
          <w:tcPr>
            <w:tcW w:w="1046" w:type="dxa"/>
            <w:shd w:val="solid" w:color="FFFFFF" w:fill="auto"/>
          </w:tcPr>
          <w:p w14:paraId="62544E8E" w14:textId="36835687" w:rsidR="00621200" w:rsidRPr="000F043F" w:rsidRDefault="00B72E52" w:rsidP="000F043F">
            <w:pPr>
              <w:pStyle w:val="TAC"/>
              <w:rPr>
                <w:sz w:val="16"/>
                <w:szCs w:val="16"/>
              </w:rPr>
            </w:pPr>
            <w:r w:rsidRPr="000F043F">
              <w:rPr>
                <w:sz w:val="16"/>
                <w:szCs w:val="16"/>
              </w:rPr>
              <w:t>CP-233132</w:t>
            </w:r>
          </w:p>
        </w:tc>
        <w:tc>
          <w:tcPr>
            <w:tcW w:w="567" w:type="dxa"/>
            <w:shd w:val="solid" w:color="FFFFFF" w:fill="auto"/>
          </w:tcPr>
          <w:p w14:paraId="57568895" w14:textId="6714C686" w:rsidR="00621200" w:rsidRPr="000F043F" w:rsidRDefault="00A074BC" w:rsidP="000F043F">
            <w:pPr>
              <w:pStyle w:val="TAL"/>
              <w:rPr>
                <w:rFonts w:cs="Arial"/>
                <w:sz w:val="16"/>
                <w:szCs w:val="16"/>
              </w:rPr>
            </w:pPr>
            <w:r w:rsidRPr="000F043F">
              <w:rPr>
                <w:rFonts w:cs="Arial"/>
                <w:sz w:val="16"/>
                <w:szCs w:val="16"/>
              </w:rPr>
              <w:t>0481</w:t>
            </w:r>
          </w:p>
        </w:tc>
        <w:tc>
          <w:tcPr>
            <w:tcW w:w="283" w:type="dxa"/>
            <w:shd w:val="solid" w:color="FFFFFF" w:fill="auto"/>
          </w:tcPr>
          <w:p w14:paraId="2DC2A4A8" w14:textId="2310FF96" w:rsidR="00621200" w:rsidRPr="000F043F" w:rsidRDefault="00A074BC" w:rsidP="000F043F">
            <w:pPr>
              <w:pStyle w:val="TAR"/>
              <w:rPr>
                <w:rFonts w:cs="Arial"/>
                <w:sz w:val="16"/>
                <w:szCs w:val="16"/>
              </w:rPr>
            </w:pPr>
            <w:r w:rsidRPr="000F043F">
              <w:rPr>
                <w:rFonts w:cs="Arial"/>
                <w:sz w:val="16"/>
                <w:szCs w:val="16"/>
              </w:rPr>
              <w:t>1</w:t>
            </w:r>
          </w:p>
        </w:tc>
        <w:tc>
          <w:tcPr>
            <w:tcW w:w="284" w:type="dxa"/>
            <w:shd w:val="solid" w:color="FFFFFF" w:fill="auto"/>
          </w:tcPr>
          <w:p w14:paraId="1F33836C" w14:textId="5E29EF76" w:rsidR="00621200" w:rsidRPr="000F043F" w:rsidRDefault="00A074BC" w:rsidP="000F043F">
            <w:pPr>
              <w:pStyle w:val="TAC"/>
              <w:rPr>
                <w:rFonts w:cs="Arial"/>
                <w:sz w:val="16"/>
                <w:szCs w:val="16"/>
              </w:rPr>
            </w:pPr>
            <w:r w:rsidRPr="000F043F">
              <w:rPr>
                <w:rFonts w:cs="Arial"/>
                <w:sz w:val="16"/>
                <w:szCs w:val="16"/>
              </w:rPr>
              <w:t>F</w:t>
            </w:r>
          </w:p>
        </w:tc>
        <w:tc>
          <w:tcPr>
            <w:tcW w:w="5151" w:type="dxa"/>
            <w:shd w:val="solid" w:color="FFFFFF" w:fill="auto"/>
          </w:tcPr>
          <w:p w14:paraId="1645772A" w14:textId="09D47722" w:rsidR="00621200" w:rsidRPr="000F043F" w:rsidRDefault="00A074BC" w:rsidP="000F043F">
            <w:pPr>
              <w:pStyle w:val="TAL"/>
              <w:rPr>
                <w:rFonts w:cs="Arial"/>
                <w:sz w:val="16"/>
                <w:szCs w:val="16"/>
              </w:rPr>
            </w:pPr>
            <w:r w:rsidRPr="000F043F">
              <w:rPr>
                <w:rFonts w:cs="Arial"/>
                <w:sz w:val="16"/>
                <w:szCs w:val="16"/>
              </w:rPr>
              <w:t>U2U discovery with network assistance</w:t>
            </w:r>
          </w:p>
        </w:tc>
        <w:tc>
          <w:tcPr>
            <w:tcW w:w="708" w:type="dxa"/>
            <w:shd w:val="solid" w:color="FFFFFF" w:fill="auto"/>
          </w:tcPr>
          <w:p w14:paraId="01F95131" w14:textId="36EB1118" w:rsidR="00621200" w:rsidRPr="000F043F" w:rsidRDefault="00A074BC" w:rsidP="000F043F">
            <w:pPr>
              <w:pStyle w:val="TAC"/>
              <w:rPr>
                <w:rFonts w:cs="Arial"/>
                <w:sz w:val="16"/>
                <w:szCs w:val="16"/>
                <w:lang w:eastAsia="zh-CN"/>
              </w:rPr>
            </w:pPr>
            <w:r w:rsidRPr="000F043F">
              <w:rPr>
                <w:rFonts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0F043F" w:rsidRDefault="003037A3" w:rsidP="000F043F">
            <w:pPr>
              <w:pStyle w:val="TAC"/>
              <w:rPr>
                <w:sz w:val="16"/>
                <w:szCs w:val="16"/>
                <w:lang w:eastAsia="zh-CN"/>
              </w:rPr>
            </w:pPr>
            <w:r w:rsidRPr="000F043F">
              <w:rPr>
                <w:sz w:val="16"/>
                <w:szCs w:val="16"/>
                <w:lang w:eastAsia="zh-CN"/>
              </w:rPr>
              <w:t>2023-12</w:t>
            </w:r>
          </w:p>
        </w:tc>
        <w:tc>
          <w:tcPr>
            <w:tcW w:w="800" w:type="dxa"/>
            <w:shd w:val="solid" w:color="FFFFFF" w:fill="auto"/>
          </w:tcPr>
          <w:p w14:paraId="378EE131" w14:textId="61C9CC2E" w:rsidR="0018605B" w:rsidRPr="000F043F" w:rsidRDefault="003037A3" w:rsidP="000F043F">
            <w:pPr>
              <w:pStyle w:val="TAC"/>
              <w:rPr>
                <w:sz w:val="16"/>
                <w:szCs w:val="16"/>
                <w:lang w:eastAsia="zh-CN"/>
              </w:rPr>
            </w:pPr>
            <w:r w:rsidRPr="000F043F">
              <w:rPr>
                <w:sz w:val="16"/>
                <w:szCs w:val="16"/>
                <w:lang w:eastAsia="zh-CN"/>
              </w:rPr>
              <w:t>CT#102</w:t>
            </w:r>
          </w:p>
        </w:tc>
        <w:tc>
          <w:tcPr>
            <w:tcW w:w="1046" w:type="dxa"/>
            <w:shd w:val="solid" w:color="FFFFFF" w:fill="auto"/>
          </w:tcPr>
          <w:p w14:paraId="7F61D948" w14:textId="6D893E55" w:rsidR="0018605B" w:rsidRPr="000F043F" w:rsidRDefault="00F65194" w:rsidP="000F043F">
            <w:pPr>
              <w:pStyle w:val="TAC"/>
              <w:rPr>
                <w:sz w:val="16"/>
                <w:szCs w:val="16"/>
              </w:rPr>
            </w:pPr>
            <w:r w:rsidRPr="000F043F">
              <w:rPr>
                <w:sz w:val="16"/>
                <w:szCs w:val="16"/>
              </w:rPr>
              <w:t>CP-233132</w:t>
            </w:r>
          </w:p>
        </w:tc>
        <w:tc>
          <w:tcPr>
            <w:tcW w:w="567" w:type="dxa"/>
            <w:shd w:val="solid" w:color="FFFFFF" w:fill="auto"/>
          </w:tcPr>
          <w:p w14:paraId="67D9ADBE" w14:textId="15AAE99D" w:rsidR="0018605B" w:rsidRPr="000F043F" w:rsidRDefault="003037A3" w:rsidP="000F043F">
            <w:pPr>
              <w:pStyle w:val="TAL"/>
              <w:rPr>
                <w:rFonts w:cs="Arial"/>
                <w:sz w:val="16"/>
                <w:szCs w:val="16"/>
              </w:rPr>
            </w:pPr>
            <w:r w:rsidRPr="000F043F">
              <w:rPr>
                <w:rFonts w:cs="Arial"/>
                <w:sz w:val="16"/>
                <w:szCs w:val="16"/>
              </w:rPr>
              <w:t>0476</w:t>
            </w:r>
          </w:p>
        </w:tc>
        <w:tc>
          <w:tcPr>
            <w:tcW w:w="283" w:type="dxa"/>
            <w:shd w:val="solid" w:color="FFFFFF" w:fill="auto"/>
          </w:tcPr>
          <w:p w14:paraId="24EB4557" w14:textId="58D0EAE6" w:rsidR="0018605B" w:rsidRPr="000F043F" w:rsidRDefault="003037A3" w:rsidP="000F043F">
            <w:pPr>
              <w:pStyle w:val="TAR"/>
              <w:rPr>
                <w:rFonts w:cs="Arial"/>
                <w:sz w:val="16"/>
                <w:szCs w:val="16"/>
              </w:rPr>
            </w:pPr>
            <w:r w:rsidRPr="000F043F">
              <w:rPr>
                <w:rFonts w:cs="Arial"/>
                <w:sz w:val="16"/>
                <w:szCs w:val="16"/>
              </w:rPr>
              <w:t>1</w:t>
            </w:r>
          </w:p>
        </w:tc>
        <w:tc>
          <w:tcPr>
            <w:tcW w:w="284" w:type="dxa"/>
            <w:shd w:val="solid" w:color="FFFFFF" w:fill="auto"/>
          </w:tcPr>
          <w:p w14:paraId="70CFE2FC" w14:textId="61D0629A" w:rsidR="0018605B" w:rsidRPr="000F043F" w:rsidRDefault="003037A3" w:rsidP="000F043F">
            <w:pPr>
              <w:pStyle w:val="TAC"/>
              <w:rPr>
                <w:rFonts w:cs="Arial"/>
                <w:sz w:val="16"/>
                <w:szCs w:val="16"/>
              </w:rPr>
            </w:pPr>
            <w:r w:rsidRPr="000F043F">
              <w:rPr>
                <w:rFonts w:cs="Arial"/>
                <w:sz w:val="16"/>
                <w:szCs w:val="16"/>
              </w:rPr>
              <w:t>F</w:t>
            </w:r>
          </w:p>
        </w:tc>
        <w:tc>
          <w:tcPr>
            <w:tcW w:w="5151" w:type="dxa"/>
            <w:shd w:val="solid" w:color="FFFFFF" w:fill="auto"/>
          </w:tcPr>
          <w:p w14:paraId="7243C937" w14:textId="1263A11D" w:rsidR="0018605B" w:rsidRPr="000F043F" w:rsidRDefault="003037A3" w:rsidP="000F043F">
            <w:pPr>
              <w:pStyle w:val="TAL"/>
              <w:rPr>
                <w:rFonts w:cs="Arial"/>
                <w:sz w:val="16"/>
                <w:szCs w:val="16"/>
              </w:rPr>
            </w:pPr>
            <w:r w:rsidRPr="000F043F">
              <w:rPr>
                <w:rFonts w:cs="Arial"/>
                <w:sz w:val="16"/>
                <w:szCs w:val="16"/>
              </w:rPr>
              <w:t xml:space="preserve">Direct link security over PC8 for U2U relay </w:t>
            </w:r>
          </w:p>
        </w:tc>
        <w:tc>
          <w:tcPr>
            <w:tcW w:w="708" w:type="dxa"/>
            <w:shd w:val="solid" w:color="FFFFFF" w:fill="auto"/>
          </w:tcPr>
          <w:p w14:paraId="2D8B43EF" w14:textId="13288FFB" w:rsidR="0018605B" w:rsidRPr="000F043F" w:rsidRDefault="003037A3" w:rsidP="000F043F">
            <w:pPr>
              <w:pStyle w:val="TAC"/>
              <w:rPr>
                <w:rFonts w:cs="Arial"/>
                <w:sz w:val="16"/>
                <w:szCs w:val="16"/>
                <w:lang w:eastAsia="zh-CN"/>
              </w:rPr>
            </w:pPr>
            <w:r w:rsidRPr="000F043F">
              <w:rPr>
                <w:rFonts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0F043F" w:rsidRDefault="00255D20" w:rsidP="000F043F">
            <w:pPr>
              <w:pStyle w:val="TAC"/>
              <w:rPr>
                <w:sz w:val="16"/>
                <w:szCs w:val="16"/>
                <w:lang w:eastAsia="zh-CN"/>
              </w:rPr>
            </w:pPr>
            <w:r w:rsidRPr="000F043F">
              <w:rPr>
                <w:sz w:val="16"/>
                <w:szCs w:val="16"/>
                <w:lang w:eastAsia="zh-CN"/>
              </w:rPr>
              <w:t>2023-12</w:t>
            </w:r>
          </w:p>
        </w:tc>
        <w:tc>
          <w:tcPr>
            <w:tcW w:w="800" w:type="dxa"/>
            <w:shd w:val="solid" w:color="FFFFFF" w:fill="auto"/>
          </w:tcPr>
          <w:p w14:paraId="56C31929" w14:textId="6585B29E" w:rsidR="00CF03D5" w:rsidRPr="000F043F" w:rsidRDefault="00255D20" w:rsidP="000F043F">
            <w:pPr>
              <w:pStyle w:val="TAC"/>
              <w:rPr>
                <w:sz w:val="16"/>
                <w:szCs w:val="16"/>
                <w:lang w:eastAsia="zh-CN"/>
              </w:rPr>
            </w:pPr>
            <w:r w:rsidRPr="000F043F">
              <w:rPr>
                <w:sz w:val="16"/>
                <w:szCs w:val="16"/>
                <w:lang w:eastAsia="zh-CN"/>
              </w:rPr>
              <w:t>CT#102</w:t>
            </w:r>
          </w:p>
        </w:tc>
        <w:tc>
          <w:tcPr>
            <w:tcW w:w="1046" w:type="dxa"/>
            <w:shd w:val="solid" w:color="FFFFFF" w:fill="auto"/>
          </w:tcPr>
          <w:p w14:paraId="15A911CA" w14:textId="4D7256D2" w:rsidR="00CF03D5" w:rsidRPr="000F043F" w:rsidRDefault="00255D20" w:rsidP="000F043F">
            <w:pPr>
              <w:pStyle w:val="TAC"/>
              <w:rPr>
                <w:sz w:val="16"/>
                <w:szCs w:val="16"/>
              </w:rPr>
            </w:pPr>
            <w:r w:rsidRPr="000F043F">
              <w:rPr>
                <w:sz w:val="16"/>
                <w:szCs w:val="16"/>
              </w:rPr>
              <w:t>CP-233132</w:t>
            </w:r>
          </w:p>
        </w:tc>
        <w:tc>
          <w:tcPr>
            <w:tcW w:w="567" w:type="dxa"/>
            <w:shd w:val="solid" w:color="FFFFFF" w:fill="auto"/>
          </w:tcPr>
          <w:p w14:paraId="121C2856" w14:textId="552250B5" w:rsidR="00CF03D5" w:rsidRPr="000F043F" w:rsidRDefault="00255D20" w:rsidP="000F043F">
            <w:pPr>
              <w:pStyle w:val="TAL"/>
              <w:rPr>
                <w:rFonts w:cs="Arial"/>
                <w:sz w:val="16"/>
                <w:szCs w:val="16"/>
              </w:rPr>
            </w:pPr>
            <w:r w:rsidRPr="000F043F">
              <w:rPr>
                <w:rFonts w:cs="Arial"/>
                <w:sz w:val="16"/>
                <w:szCs w:val="16"/>
              </w:rPr>
              <w:t>0490</w:t>
            </w:r>
          </w:p>
        </w:tc>
        <w:tc>
          <w:tcPr>
            <w:tcW w:w="283" w:type="dxa"/>
            <w:shd w:val="solid" w:color="FFFFFF" w:fill="auto"/>
          </w:tcPr>
          <w:p w14:paraId="5D441653" w14:textId="207F0C84" w:rsidR="00CF03D5" w:rsidRPr="000F043F" w:rsidRDefault="00255D20" w:rsidP="000F043F">
            <w:pPr>
              <w:pStyle w:val="TAR"/>
              <w:rPr>
                <w:rFonts w:cs="Arial"/>
                <w:sz w:val="16"/>
                <w:szCs w:val="16"/>
              </w:rPr>
            </w:pPr>
            <w:r w:rsidRPr="000F043F">
              <w:rPr>
                <w:rFonts w:cs="Arial"/>
                <w:sz w:val="16"/>
                <w:szCs w:val="16"/>
              </w:rPr>
              <w:t>1</w:t>
            </w:r>
          </w:p>
        </w:tc>
        <w:tc>
          <w:tcPr>
            <w:tcW w:w="284" w:type="dxa"/>
            <w:shd w:val="solid" w:color="FFFFFF" w:fill="auto"/>
          </w:tcPr>
          <w:p w14:paraId="18195901" w14:textId="450FF8D9" w:rsidR="00CF03D5" w:rsidRPr="000F043F" w:rsidRDefault="00255D20" w:rsidP="000F043F">
            <w:pPr>
              <w:pStyle w:val="TAC"/>
              <w:rPr>
                <w:rFonts w:cs="Arial"/>
                <w:sz w:val="16"/>
                <w:szCs w:val="16"/>
              </w:rPr>
            </w:pPr>
            <w:r w:rsidRPr="000F043F">
              <w:rPr>
                <w:rFonts w:cs="Arial"/>
                <w:sz w:val="16"/>
                <w:szCs w:val="16"/>
              </w:rPr>
              <w:t>B</w:t>
            </w:r>
          </w:p>
        </w:tc>
        <w:tc>
          <w:tcPr>
            <w:tcW w:w="5151" w:type="dxa"/>
            <w:shd w:val="solid" w:color="FFFFFF" w:fill="auto"/>
          </w:tcPr>
          <w:p w14:paraId="1F782F97" w14:textId="10CA6EF5" w:rsidR="00CF03D5" w:rsidRPr="000F043F" w:rsidRDefault="00255D20" w:rsidP="000F043F">
            <w:pPr>
              <w:pStyle w:val="TAL"/>
              <w:rPr>
                <w:rFonts w:cs="Arial"/>
                <w:sz w:val="16"/>
                <w:szCs w:val="16"/>
              </w:rPr>
            </w:pPr>
            <w:r w:rsidRPr="000F043F">
              <w:rPr>
                <w:rFonts w:cs="Arial"/>
                <w:sz w:val="16"/>
                <w:szCs w:val="16"/>
              </w:rPr>
              <w:t>The impact of security procedure failure at the 5G ProSe end UE</w:t>
            </w:r>
          </w:p>
        </w:tc>
        <w:tc>
          <w:tcPr>
            <w:tcW w:w="708" w:type="dxa"/>
            <w:shd w:val="solid" w:color="FFFFFF" w:fill="auto"/>
          </w:tcPr>
          <w:p w14:paraId="60C67E7B" w14:textId="410F637A" w:rsidR="00CF03D5" w:rsidRPr="000F043F" w:rsidRDefault="00255D20" w:rsidP="000F043F">
            <w:pPr>
              <w:pStyle w:val="TAC"/>
              <w:rPr>
                <w:rFonts w:cs="Arial"/>
                <w:sz w:val="16"/>
                <w:szCs w:val="16"/>
                <w:lang w:eastAsia="zh-CN"/>
              </w:rPr>
            </w:pPr>
            <w:r w:rsidRPr="000F043F">
              <w:rPr>
                <w:rFonts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0F043F" w:rsidRDefault="00DF5AE1" w:rsidP="000F043F">
            <w:pPr>
              <w:pStyle w:val="TAC"/>
              <w:rPr>
                <w:sz w:val="16"/>
                <w:szCs w:val="16"/>
                <w:lang w:eastAsia="zh-CN"/>
              </w:rPr>
            </w:pPr>
            <w:r w:rsidRPr="000F043F">
              <w:rPr>
                <w:sz w:val="16"/>
                <w:szCs w:val="16"/>
                <w:lang w:eastAsia="zh-CN"/>
              </w:rPr>
              <w:t>2023-12</w:t>
            </w:r>
          </w:p>
        </w:tc>
        <w:tc>
          <w:tcPr>
            <w:tcW w:w="800" w:type="dxa"/>
            <w:shd w:val="solid" w:color="FFFFFF" w:fill="auto"/>
          </w:tcPr>
          <w:p w14:paraId="0B4F9710" w14:textId="50D55FDA" w:rsidR="004961F8" w:rsidRPr="000F043F" w:rsidRDefault="00DF5AE1" w:rsidP="000F043F">
            <w:pPr>
              <w:pStyle w:val="TAC"/>
              <w:rPr>
                <w:sz w:val="16"/>
                <w:szCs w:val="16"/>
                <w:lang w:eastAsia="zh-CN"/>
              </w:rPr>
            </w:pPr>
            <w:r w:rsidRPr="000F043F">
              <w:rPr>
                <w:sz w:val="16"/>
                <w:szCs w:val="16"/>
                <w:lang w:eastAsia="zh-CN"/>
              </w:rPr>
              <w:t>CT#102</w:t>
            </w:r>
          </w:p>
        </w:tc>
        <w:tc>
          <w:tcPr>
            <w:tcW w:w="1046" w:type="dxa"/>
            <w:shd w:val="solid" w:color="FFFFFF" w:fill="auto"/>
          </w:tcPr>
          <w:p w14:paraId="0762E59B" w14:textId="04A97720" w:rsidR="004961F8" w:rsidRPr="000F043F" w:rsidRDefault="00A519A3" w:rsidP="000F043F">
            <w:pPr>
              <w:pStyle w:val="TAC"/>
              <w:rPr>
                <w:sz w:val="16"/>
                <w:szCs w:val="16"/>
              </w:rPr>
            </w:pPr>
            <w:r w:rsidRPr="000F043F">
              <w:rPr>
                <w:sz w:val="16"/>
                <w:szCs w:val="16"/>
              </w:rPr>
              <w:t>CP-233132</w:t>
            </w:r>
          </w:p>
        </w:tc>
        <w:tc>
          <w:tcPr>
            <w:tcW w:w="567" w:type="dxa"/>
            <w:shd w:val="solid" w:color="FFFFFF" w:fill="auto"/>
          </w:tcPr>
          <w:p w14:paraId="780F25E6" w14:textId="24CB0471" w:rsidR="004961F8" w:rsidRPr="000F043F" w:rsidRDefault="00DF5AE1" w:rsidP="000F043F">
            <w:pPr>
              <w:pStyle w:val="TAL"/>
              <w:rPr>
                <w:rFonts w:cs="Arial"/>
                <w:sz w:val="16"/>
                <w:szCs w:val="16"/>
              </w:rPr>
            </w:pPr>
            <w:r w:rsidRPr="000F043F">
              <w:rPr>
                <w:rFonts w:cs="Arial"/>
                <w:sz w:val="16"/>
                <w:szCs w:val="16"/>
              </w:rPr>
              <w:t>0491</w:t>
            </w:r>
          </w:p>
        </w:tc>
        <w:tc>
          <w:tcPr>
            <w:tcW w:w="283" w:type="dxa"/>
            <w:shd w:val="solid" w:color="FFFFFF" w:fill="auto"/>
          </w:tcPr>
          <w:p w14:paraId="782DEA67" w14:textId="1B761927" w:rsidR="004961F8" w:rsidRPr="000F043F" w:rsidRDefault="00DF5AE1" w:rsidP="000F043F">
            <w:pPr>
              <w:pStyle w:val="TAR"/>
              <w:rPr>
                <w:rFonts w:cs="Arial"/>
                <w:sz w:val="16"/>
                <w:szCs w:val="16"/>
              </w:rPr>
            </w:pPr>
            <w:r w:rsidRPr="000F043F">
              <w:rPr>
                <w:rFonts w:cs="Arial"/>
                <w:sz w:val="16"/>
                <w:szCs w:val="16"/>
              </w:rPr>
              <w:t>1</w:t>
            </w:r>
          </w:p>
        </w:tc>
        <w:tc>
          <w:tcPr>
            <w:tcW w:w="284" w:type="dxa"/>
            <w:shd w:val="solid" w:color="FFFFFF" w:fill="auto"/>
          </w:tcPr>
          <w:p w14:paraId="14866962" w14:textId="1CAFA631" w:rsidR="004961F8" w:rsidRPr="000F043F" w:rsidRDefault="00DF5AE1" w:rsidP="000F043F">
            <w:pPr>
              <w:pStyle w:val="TAC"/>
              <w:rPr>
                <w:rFonts w:cs="Arial"/>
                <w:sz w:val="16"/>
                <w:szCs w:val="16"/>
              </w:rPr>
            </w:pPr>
            <w:r w:rsidRPr="000F043F">
              <w:rPr>
                <w:rFonts w:cs="Arial"/>
                <w:sz w:val="16"/>
                <w:szCs w:val="16"/>
              </w:rPr>
              <w:t>F</w:t>
            </w:r>
          </w:p>
        </w:tc>
        <w:tc>
          <w:tcPr>
            <w:tcW w:w="5151" w:type="dxa"/>
            <w:shd w:val="solid" w:color="FFFFFF" w:fill="auto"/>
          </w:tcPr>
          <w:p w14:paraId="038580BD" w14:textId="1987620C" w:rsidR="004961F8" w:rsidRPr="000F043F" w:rsidRDefault="00DF5AE1" w:rsidP="000F043F">
            <w:pPr>
              <w:pStyle w:val="TAL"/>
              <w:rPr>
                <w:rFonts w:cs="Arial"/>
                <w:sz w:val="16"/>
                <w:szCs w:val="16"/>
              </w:rPr>
            </w:pPr>
            <w:r w:rsidRPr="000F043F">
              <w:rPr>
                <w:rFonts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0F043F" w:rsidRDefault="00DF5AE1" w:rsidP="000F043F">
            <w:pPr>
              <w:pStyle w:val="TAC"/>
              <w:rPr>
                <w:rFonts w:cs="Arial"/>
                <w:sz w:val="16"/>
                <w:szCs w:val="16"/>
                <w:lang w:eastAsia="zh-CN"/>
              </w:rPr>
            </w:pPr>
            <w:r w:rsidRPr="000F043F">
              <w:rPr>
                <w:rFonts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0F043F" w:rsidRDefault="003E3293" w:rsidP="000F043F">
            <w:pPr>
              <w:pStyle w:val="TAC"/>
              <w:rPr>
                <w:sz w:val="16"/>
                <w:szCs w:val="16"/>
                <w:lang w:eastAsia="zh-CN"/>
              </w:rPr>
            </w:pPr>
            <w:r w:rsidRPr="000F043F">
              <w:rPr>
                <w:sz w:val="16"/>
                <w:szCs w:val="16"/>
                <w:lang w:eastAsia="zh-CN"/>
              </w:rPr>
              <w:t>2023-12</w:t>
            </w:r>
          </w:p>
        </w:tc>
        <w:tc>
          <w:tcPr>
            <w:tcW w:w="800" w:type="dxa"/>
            <w:shd w:val="solid" w:color="FFFFFF" w:fill="auto"/>
          </w:tcPr>
          <w:p w14:paraId="1D9A1FC2" w14:textId="27E2C0FF" w:rsidR="00034B24" w:rsidRPr="000F043F" w:rsidRDefault="003E3293" w:rsidP="000F043F">
            <w:pPr>
              <w:pStyle w:val="TAC"/>
              <w:rPr>
                <w:sz w:val="16"/>
                <w:szCs w:val="16"/>
                <w:lang w:eastAsia="zh-CN"/>
              </w:rPr>
            </w:pPr>
            <w:r w:rsidRPr="000F043F">
              <w:rPr>
                <w:sz w:val="16"/>
                <w:szCs w:val="16"/>
                <w:lang w:eastAsia="zh-CN"/>
              </w:rPr>
              <w:t>CT#102</w:t>
            </w:r>
          </w:p>
        </w:tc>
        <w:tc>
          <w:tcPr>
            <w:tcW w:w="1046" w:type="dxa"/>
            <w:shd w:val="solid" w:color="FFFFFF" w:fill="auto"/>
          </w:tcPr>
          <w:p w14:paraId="3CC115FE" w14:textId="4A9D3726" w:rsidR="00034B24" w:rsidRPr="000F043F" w:rsidRDefault="003A6E8D" w:rsidP="000F043F">
            <w:pPr>
              <w:pStyle w:val="TAC"/>
              <w:rPr>
                <w:sz w:val="16"/>
                <w:szCs w:val="16"/>
              </w:rPr>
            </w:pPr>
            <w:r w:rsidRPr="000F043F">
              <w:rPr>
                <w:sz w:val="16"/>
                <w:szCs w:val="16"/>
              </w:rPr>
              <w:t>CP-233182</w:t>
            </w:r>
          </w:p>
        </w:tc>
        <w:tc>
          <w:tcPr>
            <w:tcW w:w="567" w:type="dxa"/>
            <w:shd w:val="solid" w:color="FFFFFF" w:fill="auto"/>
          </w:tcPr>
          <w:p w14:paraId="567573CF" w14:textId="4112C47D" w:rsidR="00034B24" w:rsidRPr="000F043F" w:rsidRDefault="003E3293" w:rsidP="000F043F">
            <w:pPr>
              <w:pStyle w:val="TAL"/>
              <w:rPr>
                <w:rFonts w:cs="Arial"/>
                <w:sz w:val="16"/>
                <w:szCs w:val="16"/>
              </w:rPr>
            </w:pPr>
            <w:r w:rsidRPr="000F043F">
              <w:rPr>
                <w:rFonts w:cs="Arial"/>
                <w:sz w:val="16"/>
                <w:szCs w:val="16"/>
              </w:rPr>
              <w:t>0469</w:t>
            </w:r>
          </w:p>
        </w:tc>
        <w:tc>
          <w:tcPr>
            <w:tcW w:w="283" w:type="dxa"/>
            <w:shd w:val="solid" w:color="FFFFFF" w:fill="auto"/>
          </w:tcPr>
          <w:p w14:paraId="72E8B16D" w14:textId="0808BEB0" w:rsidR="00034B24" w:rsidRPr="000F043F" w:rsidRDefault="003E3293" w:rsidP="000F043F">
            <w:pPr>
              <w:pStyle w:val="TAR"/>
              <w:rPr>
                <w:rFonts w:cs="Arial"/>
                <w:sz w:val="16"/>
                <w:szCs w:val="16"/>
              </w:rPr>
            </w:pPr>
            <w:r w:rsidRPr="000F043F">
              <w:rPr>
                <w:rFonts w:cs="Arial"/>
                <w:sz w:val="16"/>
                <w:szCs w:val="16"/>
              </w:rPr>
              <w:t>1</w:t>
            </w:r>
          </w:p>
        </w:tc>
        <w:tc>
          <w:tcPr>
            <w:tcW w:w="284" w:type="dxa"/>
            <w:shd w:val="solid" w:color="FFFFFF" w:fill="auto"/>
          </w:tcPr>
          <w:p w14:paraId="63EB8BA5" w14:textId="52882028" w:rsidR="00034B24" w:rsidRPr="000F043F" w:rsidRDefault="003E3293" w:rsidP="000F043F">
            <w:pPr>
              <w:pStyle w:val="TAC"/>
              <w:rPr>
                <w:rFonts w:cs="Arial"/>
                <w:sz w:val="16"/>
                <w:szCs w:val="16"/>
              </w:rPr>
            </w:pPr>
            <w:r w:rsidRPr="000F043F">
              <w:rPr>
                <w:rFonts w:cs="Arial"/>
                <w:sz w:val="16"/>
                <w:szCs w:val="16"/>
              </w:rPr>
              <w:t>B</w:t>
            </w:r>
          </w:p>
        </w:tc>
        <w:tc>
          <w:tcPr>
            <w:tcW w:w="5151" w:type="dxa"/>
            <w:shd w:val="solid" w:color="FFFFFF" w:fill="auto"/>
          </w:tcPr>
          <w:p w14:paraId="5E592C41" w14:textId="4B467D8A" w:rsidR="00034B24" w:rsidRPr="000F043F" w:rsidRDefault="003E3293" w:rsidP="000F043F">
            <w:pPr>
              <w:pStyle w:val="TAL"/>
              <w:rPr>
                <w:rFonts w:cs="Arial"/>
                <w:sz w:val="16"/>
                <w:szCs w:val="16"/>
              </w:rPr>
            </w:pPr>
            <w:r w:rsidRPr="000F043F">
              <w:rPr>
                <w:rFonts w:cs="Arial"/>
                <w:sz w:val="16"/>
                <w:szCs w:val="16"/>
              </w:rPr>
              <w:t>Direct discovery PC5 message type extension</w:t>
            </w:r>
          </w:p>
        </w:tc>
        <w:tc>
          <w:tcPr>
            <w:tcW w:w="708" w:type="dxa"/>
            <w:shd w:val="solid" w:color="FFFFFF" w:fill="auto"/>
          </w:tcPr>
          <w:p w14:paraId="1E03A85C" w14:textId="6A4AFD42" w:rsidR="00034B24" w:rsidRPr="000F043F" w:rsidRDefault="003E3293" w:rsidP="000F043F">
            <w:pPr>
              <w:pStyle w:val="TAC"/>
              <w:rPr>
                <w:rFonts w:cs="Arial"/>
                <w:sz w:val="16"/>
                <w:szCs w:val="16"/>
                <w:lang w:eastAsia="zh-CN"/>
              </w:rPr>
            </w:pPr>
            <w:r w:rsidRPr="000F043F">
              <w:rPr>
                <w:rFonts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0F043F" w:rsidRDefault="008A6EBB" w:rsidP="000F043F">
            <w:pPr>
              <w:pStyle w:val="TAC"/>
              <w:rPr>
                <w:sz w:val="16"/>
                <w:szCs w:val="16"/>
                <w:lang w:eastAsia="zh-CN"/>
              </w:rPr>
            </w:pPr>
            <w:r w:rsidRPr="000F043F">
              <w:rPr>
                <w:sz w:val="16"/>
                <w:szCs w:val="16"/>
                <w:lang w:eastAsia="zh-CN"/>
              </w:rPr>
              <w:t>2023-12</w:t>
            </w:r>
          </w:p>
        </w:tc>
        <w:tc>
          <w:tcPr>
            <w:tcW w:w="800" w:type="dxa"/>
            <w:shd w:val="solid" w:color="FFFFFF" w:fill="auto"/>
          </w:tcPr>
          <w:p w14:paraId="5CB7E955" w14:textId="1AAE9EB9" w:rsidR="00553988" w:rsidRPr="000F043F" w:rsidRDefault="008A6EBB" w:rsidP="000F043F">
            <w:pPr>
              <w:pStyle w:val="TAC"/>
              <w:rPr>
                <w:sz w:val="16"/>
                <w:szCs w:val="16"/>
                <w:lang w:eastAsia="zh-CN"/>
              </w:rPr>
            </w:pPr>
            <w:r w:rsidRPr="000F043F">
              <w:rPr>
                <w:sz w:val="16"/>
                <w:szCs w:val="16"/>
                <w:lang w:eastAsia="zh-CN"/>
              </w:rPr>
              <w:t>CT#102</w:t>
            </w:r>
          </w:p>
        </w:tc>
        <w:tc>
          <w:tcPr>
            <w:tcW w:w="1046" w:type="dxa"/>
            <w:shd w:val="solid" w:color="FFFFFF" w:fill="auto"/>
          </w:tcPr>
          <w:p w14:paraId="167F538C" w14:textId="46EA6493" w:rsidR="00553988" w:rsidRPr="000F043F" w:rsidRDefault="00E56157" w:rsidP="000F043F">
            <w:pPr>
              <w:pStyle w:val="TAC"/>
              <w:rPr>
                <w:sz w:val="16"/>
                <w:szCs w:val="16"/>
              </w:rPr>
            </w:pPr>
            <w:r w:rsidRPr="000F043F">
              <w:rPr>
                <w:sz w:val="16"/>
                <w:szCs w:val="16"/>
              </w:rPr>
              <w:t>CP-233182</w:t>
            </w:r>
          </w:p>
        </w:tc>
        <w:tc>
          <w:tcPr>
            <w:tcW w:w="567" w:type="dxa"/>
            <w:shd w:val="solid" w:color="FFFFFF" w:fill="auto"/>
          </w:tcPr>
          <w:p w14:paraId="2DB4EA64" w14:textId="380BE724" w:rsidR="00553988" w:rsidRPr="000F043F" w:rsidRDefault="008A6EBB" w:rsidP="000F043F">
            <w:pPr>
              <w:pStyle w:val="TAL"/>
              <w:rPr>
                <w:rFonts w:cs="Arial"/>
                <w:sz w:val="16"/>
                <w:szCs w:val="16"/>
              </w:rPr>
            </w:pPr>
            <w:r w:rsidRPr="000F043F">
              <w:rPr>
                <w:rFonts w:cs="Arial"/>
                <w:sz w:val="16"/>
                <w:szCs w:val="16"/>
              </w:rPr>
              <w:t>0485</w:t>
            </w:r>
          </w:p>
        </w:tc>
        <w:tc>
          <w:tcPr>
            <w:tcW w:w="283" w:type="dxa"/>
            <w:shd w:val="solid" w:color="FFFFFF" w:fill="auto"/>
          </w:tcPr>
          <w:p w14:paraId="1090D194" w14:textId="3BAF11F1" w:rsidR="00553988" w:rsidRPr="000F043F" w:rsidRDefault="008A6EBB" w:rsidP="000F043F">
            <w:pPr>
              <w:pStyle w:val="TAR"/>
              <w:rPr>
                <w:rFonts w:cs="Arial"/>
                <w:sz w:val="16"/>
                <w:szCs w:val="16"/>
              </w:rPr>
            </w:pPr>
            <w:r w:rsidRPr="000F043F">
              <w:rPr>
                <w:rFonts w:cs="Arial"/>
                <w:sz w:val="16"/>
                <w:szCs w:val="16"/>
              </w:rPr>
              <w:t>1</w:t>
            </w:r>
          </w:p>
        </w:tc>
        <w:tc>
          <w:tcPr>
            <w:tcW w:w="284" w:type="dxa"/>
            <w:shd w:val="solid" w:color="FFFFFF" w:fill="auto"/>
          </w:tcPr>
          <w:p w14:paraId="1EC4C6AD" w14:textId="4650176D" w:rsidR="00553988" w:rsidRPr="000F043F" w:rsidRDefault="008A6EBB" w:rsidP="000F043F">
            <w:pPr>
              <w:pStyle w:val="TAC"/>
              <w:rPr>
                <w:rFonts w:cs="Arial"/>
                <w:sz w:val="16"/>
                <w:szCs w:val="16"/>
              </w:rPr>
            </w:pPr>
            <w:r w:rsidRPr="000F043F">
              <w:rPr>
                <w:rFonts w:cs="Arial"/>
                <w:sz w:val="16"/>
                <w:szCs w:val="16"/>
              </w:rPr>
              <w:t>B</w:t>
            </w:r>
          </w:p>
        </w:tc>
        <w:tc>
          <w:tcPr>
            <w:tcW w:w="5151" w:type="dxa"/>
            <w:shd w:val="solid" w:color="FFFFFF" w:fill="auto"/>
          </w:tcPr>
          <w:p w14:paraId="7E069F41" w14:textId="099F9861" w:rsidR="00553988" w:rsidRPr="000F043F" w:rsidRDefault="008A6EBB" w:rsidP="000F043F">
            <w:pPr>
              <w:pStyle w:val="TAL"/>
              <w:rPr>
                <w:rFonts w:cs="Arial"/>
                <w:sz w:val="16"/>
                <w:szCs w:val="16"/>
              </w:rPr>
            </w:pPr>
            <w:r w:rsidRPr="000F043F">
              <w:rPr>
                <w:rFonts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0F043F" w:rsidRDefault="008A6EBB" w:rsidP="000F043F">
            <w:pPr>
              <w:pStyle w:val="TAC"/>
              <w:rPr>
                <w:rFonts w:cs="Arial"/>
                <w:sz w:val="16"/>
                <w:szCs w:val="16"/>
                <w:lang w:eastAsia="zh-CN"/>
              </w:rPr>
            </w:pPr>
            <w:r w:rsidRPr="000F043F">
              <w:rPr>
                <w:rFonts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0F043F" w:rsidRDefault="008C115E" w:rsidP="000F043F">
            <w:pPr>
              <w:pStyle w:val="TAC"/>
              <w:rPr>
                <w:sz w:val="16"/>
                <w:szCs w:val="16"/>
                <w:lang w:eastAsia="zh-CN"/>
              </w:rPr>
            </w:pPr>
            <w:r w:rsidRPr="000F043F">
              <w:rPr>
                <w:sz w:val="16"/>
                <w:szCs w:val="16"/>
                <w:lang w:eastAsia="zh-CN"/>
              </w:rPr>
              <w:t>2023-12</w:t>
            </w:r>
          </w:p>
        </w:tc>
        <w:tc>
          <w:tcPr>
            <w:tcW w:w="800" w:type="dxa"/>
            <w:shd w:val="solid" w:color="FFFFFF" w:fill="auto"/>
          </w:tcPr>
          <w:p w14:paraId="0B427E9D" w14:textId="0618FDCB" w:rsidR="006407BC" w:rsidRPr="000F043F" w:rsidRDefault="008C115E" w:rsidP="000F043F">
            <w:pPr>
              <w:pStyle w:val="TAC"/>
              <w:rPr>
                <w:sz w:val="16"/>
                <w:szCs w:val="16"/>
                <w:lang w:eastAsia="zh-CN"/>
              </w:rPr>
            </w:pPr>
            <w:r w:rsidRPr="000F043F">
              <w:rPr>
                <w:sz w:val="16"/>
                <w:szCs w:val="16"/>
                <w:lang w:eastAsia="zh-CN"/>
              </w:rPr>
              <w:t>CT#102</w:t>
            </w:r>
          </w:p>
        </w:tc>
        <w:tc>
          <w:tcPr>
            <w:tcW w:w="1046" w:type="dxa"/>
            <w:shd w:val="solid" w:color="FFFFFF" w:fill="auto"/>
          </w:tcPr>
          <w:p w14:paraId="11000409" w14:textId="0AC74F30" w:rsidR="006407BC" w:rsidRPr="000F043F" w:rsidRDefault="008C115E" w:rsidP="000F043F">
            <w:pPr>
              <w:pStyle w:val="TAC"/>
              <w:rPr>
                <w:sz w:val="16"/>
                <w:szCs w:val="16"/>
              </w:rPr>
            </w:pPr>
            <w:r w:rsidRPr="000F043F">
              <w:rPr>
                <w:sz w:val="16"/>
                <w:szCs w:val="16"/>
              </w:rPr>
              <w:t>CP-233132</w:t>
            </w:r>
          </w:p>
        </w:tc>
        <w:tc>
          <w:tcPr>
            <w:tcW w:w="567" w:type="dxa"/>
            <w:shd w:val="solid" w:color="FFFFFF" w:fill="auto"/>
          </w:tcPr>
          <w:p w14:paraId="48A78D2F" w14:textId="07CD0FB8" w:rsidR="006407BC" w:rsidRPr="000F043F" w:rsidRDefault="008C115E" w:rsidP="000F043F">
            <w:pPr>
              <w:pStyle w:val="TAL"/>
              <w:rPr>
                <w:rFonts w:cs="Arial"/>
                <w:sz w:val="16"/>
                <w:szCs w:val="16"/>
              </w:rPr>
            </w:pPr>
            <w:r w:rsidRPr="000F043F">
              <w:rPr>
                <w:rFonts w:cs="Arial"/>
                <w:sz w:val="16"/>
                <w:szCs w:val="16"/>
              </w:rPr>
              <w:t>0479</w:t>
            </w:r>
          </w:p>
        </w:tc>
        <w:tc>
          <w:tcPr>
            <w:tcW w:w="283" w:type="dxa"/>
            <w:shd w:val="solid" w:color="FFFFFF" w:fill="auto"/>
          </w:tcPr>
          <w:p w14:paraId="5EE01B97" w14:textId="60E0B772" w:rsidR="006407BC" w:rsidRPr="000F043F" w:rsidRDefault="008C115E" w:rsidP="000F043F">
            <w:pPr>
              <w:pStyle w:val="TAR"/>
              <w:rPr>
                <w:rFonts w:cs="Arial"/>
                <w:sz w:val="16"/>
                <w:szCs w:val="16"/>
              </w:rPr>
            </w:pPr>
            <w:r w:rsidRPr="000F043F">
              <w:rPr>
                <w:rFonts w:cs="Arial"/>
                <w:sz w:val="16"/>
                <w:szCs w:val="16"/>
              </w:rPr>
              <w:t>1</w:t>
            </w:r>
          </w:p>
        </w:tc>
        <w:tc>
          <w:tcPr>
            <w:tcW w:w="284" w:type="dxa"/>
            <w:shd w:val="solid" w:color="FFFFFF" w:fill="auto"/>
          </w:tcPr>
          <w:p w14:paraId="568F4FB0" w14:textId="27EA73B2" w:rsidR="006407BC" w:rsidRPr="000F043F" w:rsidRDefault="008C115E" w:rsidP="000F043F">
            <w:pPr>
              <w:pStyle w:val="TAC"/>
              <w:rPr>
                <w:rFonts w:cs="Arial"/>
                <w:sz w:val="16"/>
                <w:szCs w:val="16"/>
              </w:rPr>
            </w:pPr>
            <w:r w:rsidRPr="000F043F">
              <w:rPr>
                <w:rFonts w:cs="Arial"/>
                <w:sz w:val="16"/>
                <w:szCs w:val="16"/>
              </w:rPr>
              <w:t>F</w:t>
            </w:r>
          </w:p>
        </w:tc>
        <w:tc>
          <w:tcPr>
            <w:tcW w:w="5151" w:type="dxa"/>
            <w:shd w:val="solid" w:color="FFFFFF" w:fill="auto"/>
          </w:tcPr>
          <w:p w14:paraId="52F0F8FD" w14:textId="686540FD" w:rsidR="006407BC" w:rsidRPr="000F043F" w:rsidRDefault="008C115E" w:rsidP="000F043F">
            <w:pPr>
              <w:pStyle w:val="TAL"/>
              <w:rPr>
                <w:rFonts w:cs="Arial"/>
                <w:sz w:val="16"/>
                <w:szCs w:val="16"/>
              </w:rPr>
            </w:pPr>
            <w:r w:rsidRPr="000F043F">
              <w:rPr>
                <w:rFonts w:cs="Arial"/>
                <w:sz w:val="16"/>
                <w:szCs w:val="16"/>
              </w:rPr>
              <w:t>Miscellaneous changes</w:t>
            </w:r>
          </w:p>
        </w:tc>
        <w:tc>
          <w:tcPr>
            <w:tcW w:w="708" w:type="dxa"/>
            <w:shd w:val="solid" w:color="FFFFFF" w:fill="auto"/>
          </w:tcPr>
          <w:p w14:paraId="018CEAE4" w14:textId="0F7B1523" w:rsidR="006407BC" w:rsidRPr="000F043F" w:rsidRDefault="008C115E" w:rsidP="000F043F">
            <w:pPr>
              <w:pStyle w:val="TAC"/>
              <w:rPr>
                <w:rFonts w:cs="Arial"/>
                <w:sz w:val="16"/>
                <w:szCs w:val="16"/>
                <w:lang w:eastAsia="zh-CN"/>
              </w:rPr>
            </w:pPr>
            <w:r w:rsidRPr="000F043F">
              <w:rPr>
                <w:rFonts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0F043F" w:rsidRDefault="007B6C60" w:rsidP="000F043F">
            <w:pPr>
              <w:pStyle w:val="TAC"/>
              <w:rPr>
                <w:sz w:val="16"/>
                <w:szCs w:val="16"/>
                <w:lang w:eastAsia="zh-CN"/>
              </w:rPr>
            </w:pPr>
            <w:r w:rsidRPr="000F043F">
              <w:rPr>
                <w:sz w:val="16"/>
                <w:szCs w:val="16"/>
                <w:lang w:eastAsia="zh-CN"/>
              </w:rPr>
              <w:t>2023-12</w:t>
            </w:r>
          </w:p>
        </w:tc>
        <w:tc>
          <w:tcPr>
            <w:tcW w:w="800" w:type="dxa"/>
            <w:shd w:val="solid" w:color="FFFFFF" w:fill="auto"/>
          </w:tcPr>
          <w:p w14:paraId="11B029FF" w14:textId="3DD3907A" w:rsidR="005911D0" w:rsidRPr="000F043F" w:rsidRDefault="007B6C60" w:rsidP="000F043F">
            <w:pPr>
              <w:pStyle w:val="TAC"/>
              <w:rPr>
                <w:sz w:val="16"/>
                <w:szCs w:val="16"/>
                <w:lang w:eastAsia="zh-CN"/>
              </w:rPr>
            </w:pPr>
            <w:r w:rsidRPr="000F043F">
              <w:rPr>
                <w:sz w:val="16"/>
                <w:szCs w:val="16"/>
                <w:lang w:eastAsia="zh-CN"/>
              </w:rPr>
              <w:t>CT#102</w:t>
            </w:r>
          </w:p>
        </w:tc>
        <w:tc>
          <w:tcPr>
            <w:tcW w:w="1046" w:type="dxa"/>
            <w:shd w:val="solid" w:color="FFFFFF" w:fill="auto"/>
          </w:tcPr>
          <w:p w14:paraId="2E47D901" w14:textId="4428AE5E" w:rsidR="005911D0" w:rsidRPr="000F043F" w:rsidRDefault="00C8176D" w:rsidP="000F043F">
            <w:pPr>
              <w:pStyle w:val="TAC"/>
              <w:rPr>
                <w:sz w:val="16"/>
                <w:szCs w:val="16"/>
              </w:rPr>
            </w:pPr>
            <w:r w:rsidRPr="000F043F">
              <w:rPr>
                <w:sz w:val="16"/>
                <w:szCs w:val="16"/>
              </w:rPr>
              <w:t>CP-233129</w:t>
            </w:r>
          </w:p>
        </w:tc>
        <w:tc>
          <w:tcPr>
            <w:tcW w:w="567" w:type="dxa"/>
            <w:shd w:val="solid" w:color="FFFFFF" w:fill="auto"/>
          </w:tcPr>
          <w:p w14:paraId="155CCC24" w14:textId="785A74DB" w:rsidR="005911D0" w:rsidRPr="000F043F" w:rsidRDefault="007B6C60" w:rsidP="000F043F">
            <w:pPr>
              <w:pStyle w:val="TAL"/>
              <w:rPr>
                <w:rFonts w:cs="Arial"/>
                <w:sz w:val="16"/>
                <w:szCs w:val="16"/>
              </w:rPr>
            </w:pPr>
            <w:r w:rsidRPr="000F043F">
              <w:rPr>
                <w:rFonts w:cs="Arial"/>
                <w:sz w:val="16"/>
                <w:szCs w:val="16"/>
              </w:rPr>
              <w:t>0339</w:t>
            </w:r>
          </w:p>
        </w:tc>
        <w:tc>
          <w:tcPr>
            <w:tcW w:w="283" w:type="dxa"/>
            <w:shd w:val="solid" w:color="FFFFFF" w:fill="auto"/>
          </w:tcPr>
          <w:p w14:paraId="24102D37" w14:textId="4141DBE9" w:rsidR="005911D0" w:rsidRPr="000F043F" w:rsidRDefault="007B6C60" w:rsidP="000F043F">
            <w:pPr>
              <w:pStyle w:val="TAR"/>
              <w:rPr>
                <w:rFonts w:cs="Arial"/>
                <w:sz w:val="16"/>
                <w:szCs w:val="16"/>
              </w:rPr>
            </w:pPr>
            <w:r w:rsidRPr="000F043F">
              <w:rPr>
                <w:rFonts w:cs="Arial"/>
                <w:sz w:val="16"/>
                <w:szCs w:val="16"/>
              </w:rPr>
              <w:t>5</w:t>
            </w:r>
          </w:p>
        </w:tc>
        <w:tc>
          <w:tcPr>
            <w:tcW w:w="284" w:type="dxa"/>
            <w:shd w:val="solid" w:color="FFFFFF" w:fill="auto"/>
          </w:tcPr>
          <w:p w14:paraId="1BA349EF" w14:textId="169E5848" w:rsidR="005911D0" w:rsidRPr="000F043F" w:rsidRDefault="007B6C60" w:rsidP="000F043F">
            <w:pPr>
              <w:pStyle w:val="TAC"/>
              <w:rPr>
                <w:rFonts w:cs="Arial"/>
                <w:sz w:val="16"/>
                <w:szCs w:val="16"/>
              </w:rPr>
            </w:pPr>
            <w:r w:rsidRPr="000F043F">
              <w:rPr>
                <w:rFonts w:cs="Arial"/>
                <w:sz w:val="16"/>
                <w:szCs w:val="16"/>
              </w:rPr>
              <w:t>F</w:t>
            </w:r>
          </w:p>
        </w:tc>
        <w:tc>
          <w:tcPr>
            <w:tcW w:w="5151" w:type="dxa"/>
            <w:shd w:val="solid" w:color="FFFFFF" w:fill="auto"/>
          </w:tcPr>
          <w:p w14:paraId="62581D14" w14:textId="53AD8571" w:rsidR="005911D0" w:rsidRPr="000F043F" w:rsidRDefault="007B6C60" w:rsidP="000F043F">
            <w:pPr>
              <w:pStyle w:val="TAL"/>
              <w:rPr>
                <w:rFonts w:cs="Arial"/>
                <w:sz w:val="16"/>
                <w:szCs w:val="16"/>
              </w:rPr>
            </w:pPr>
            <w:r w:rsidRPr="000F043F">
              <w:rPr>
                <w:rFonts w:cs="Arial"/>
                <w:sz w:val="16"/>
                <w:szCs w:val="16"/>
              </w:rPr>
              <w:t>L3 U2N relay reactivation request handling</w:t>
            </w:r>
          </w:p>
        </w:tc>
        <w:tc>
          <w:tcPr>
            <w:tcW w:w="708" w:type="dxa"/>
            <w:shd w:val="solid" w:color="FFFFFF" w:fill="auto"/>
          </w:tcPr>
          <w:p w14:paraId="69607E80" w14:textId="42E51E3C" w:rsidR="005911D0" w:rsidRPr="000F043F" w:rsidRDefault="007B6C60" w:rsidP="000F043F">
            <w:pPr>
              <w:pStyle w:val="TAC"/>
              <w:rPr>
                <w:rFonts w:cs="Arial"/>
                <w:sz w:val="16"/>
                <w:szCs w:val="16"/>
                <w:lang w:eastAsia="zh-CN"/>
              </w:rPr>
            </w:pPr>
            <w:r w:rsidRPr="000F043F">
              <w:rPr>
                <w:rFonts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0F043F" w:rsidRDefault="00A51F54" w:rsidP="000F043F">
            <w:pPr>
              <w:pStyle w:val="TAC"/>
              <w:rPr>
                <w:sz w:val="16"/>
                <w:szCs w:val="16"/>
                <w:lang w:eastAsia="zh-CN"/>
              </w:rPr>
            </w:pPr>
            <w:r w:rsidRPr="000F043F">
              <w:rPr>
                <w:sz w:val="16"/>
                <w:szCs w:val="16"/>
                <w:lang w:eastAsia="zh-CN"/>
              </w:rPr>
              <w:t>2023-12</w:t>
            </w:r>
          </w:p>
        </w:tc>
        <w:tc>
          <w:tcPr>
            <w:tcW w:w="800" w:type="dxa"/>
            <w:shd w:val="solid" w:color="FFFFFF" w:fill="auto"/>
          </w:tcPr>
          <w:p w14:paraId="213EB5B7" w14:textId="01827C7D" w:rsidR="00784112" w:rsidRPr="000F043F" w:rsidRDefault="00A51F54" w:rsidP="000F043F">
            <w:pPr>
              <w:pStyle w:val="TAC"/>
              <w:rPr>
                <w:sz w:val="16"/>
                <w:szCs w:val="16"/>
                <w:lang w:eastAsia="zh-CN"/>
              </w:rPr>
            </w:pPr>
            <w:r w:rsidRPr="000F043F">
              <w:rPr>
                <w:sz w:val="16"/>
                <w:szCs w:val="16"/>
                <w:lang w:eastAsia="zh-CN"/>
              </w:rPr>
              <w:t>CT#102</w:t>
            </w:r>
          </w:p>
        </w:tc>
        <w:tc>
          <w:tcPr>
            <w:tcW w:w="1046" w:type="dxa"/>
            <w:shd w:val="solid" w:color="FFFFFF" w:fill="auto"/>
          </w:tcPr>
          <w:p w14:paraId="7DCDE5C0" w14:textId="5D494BF1" w:rsidR="00784112" w:rsidRPr="000F043F" w:rsidRDefault="007E06C4" w:rsidP="000F043F">
            <w:pPr>
              <w:pStyle w:val="TAC"/>
              <w:rPr>
                <w:sz w:val="16"/>
                <w:szCs w:val="16"/>
              </w:rPr>
            </w:pPr>
            <w:r w:rsidRPr="000F043F">
              <w:rPr>
                <w:sz w:val="16"/>
                <w:szCs w:val="16"/>
              </w:rPr>
              <w:t>CP-233132</w:t>
            </w:r>
          </w:p>
        </w:tc>
        <w:tc>
          <w:tcPr>
            <w:tcW w:w="567" w:type="dxa"/>
            <w:shd w:val="solid" w:color="FFFFFF" w:fill="auto"/>
          </w:tcPr>
          <w:p w14:paraId="5EF3E066" w14:textId="05EE7B7D" w:rsidR="00784112" w:rsidRPr="000F043F" w:rsidRDefault="00A51F54" w:rsidP="000F043F">
            <w:pPr>
              <w:pStyle w:val="TAL"/>
              <w:rPr>
                <w:rFonts w:cs="Arial"/>
                <w:sz w:val="16"/>
                <w:szCs w:val="16"/>
              </w:rPr>
            </w:pPr>
            <w:r w:rsidRPr="000F043F">
              <w:rPr>
                <w:rFonts w:cs="Arial"/>
                <w:sz w:val="16"/>
                <w:szCs w:val="16"/>
              </w:rPr>
              <w:t>0488</w:t>
            </w:r>
          </w:p>
        </w:tc>
        <w:tc>
          <w:tcPr>
            <w:tcW w:w="283" w:type="dxa"/>
            <w:shd w:val="solid" w:color="FFFFFF" w:fill="auto"/>
          </w:tcPr>
          <w:p w14:paraId="4CF48764" w14:textId="2904271B" w:rsidR="00784112" w:rsidRPr="000F043F" w:rsidRDefault="00A51F54" w:rsidP="000F043F">
            <w:pPr>
              <w:pStyle w:val="TAR"/>
              <w:rPr>
                <w:rFonts w:cs="Arial"/>
                <w:sz w:val="16"/>
                <w:szCs w:val="16"/>
              </w:rPr>
            </w:pPr>
            <w:r w:rsidRPr="000F043F">
              <w:rPr>
                <w:rFonts w:cs="Arial"/>
                <w:sz w:val="16"/>
                <w:szCs w:val="16"/>
              </w:rPr>
              <w:t>1</w:t>
            </w:r>
          </w:p>
        </w:tc>
        <w:tc>
          <w:tcPr>
            <w:tcW w:w="284" w:type="dxa"/>
            <w:shd w:val="solid" w:color="FFFFFF" w:fill="auto"/>
          </w:tcPr>
          <w:p w14:paraId="5BFAD51A" w14:textId="1F5CFABB" w:rsidR="00784112" w:rsidRPr="000F043F" w:rsidRDefault="00A51F54" w:rsidP="000F043F">
            <w:pPr>
              <w:pStyle w:val="TAC"/>
              <w:rPr>
                <w:rFonts w:cs="Arial"/>
                <w:sz w:val="16"/>
                <w:szCs w:val="16"/>
              </w:rPr>
            </w:pPr>
            <w:r w:rsidRPr="000F043F">
              <w:rPr>
                <w:rFonts w:cs="Arial"/>
                <w:sz w:val="16"/>
                <w:szCs w:val="16"/>
              </w:rPr>
              <w:t>F</w:t>
            </w:r>
          </w:p>
        </w:tc>
        <w:tc>
          <w:tcPr>
            <w:tcW w:w="5151" w:type="dxa"/>
            <w:shd w:val="solid" w:color="FFFFFF" w:fill="auto"/>
          </w:tcPr>
          <w:p w14:paraId="40CE351D" w14:textId="4D0B89CC" w:rsidR="00784112" w:rsidRPr="000F043F" w:rsidRDefault="00A51F54" w:rsidP="000F043F">
            <w:pPr>
              <w:pStyle w:val="TAL"/>
              <w:rPr>
                <w:rFonts w:cs="Arial"/>
                <w:sz w:val="16"/>
                <w:szCs w:val="16"/>
              </w:rPr>
            </w:pPr>
            <w:r w:rsidRPr="000F043F">
              <w:rPr>
                <w:rFonts w:cs="Arial"/>
                <w:sz w:val="16"/>
                <w:szCs w:val="16"/>
              </w:rPr>
              <w:t>Removing peer update indication from link identifier update procedure</w:t>
            </w:r>
          </w:p>
        </w:tc>
        <w:tc>
          <w:tcPr>
            <w:tcW w:w="708" w:type="dxa"/>
            <w:shd w:val="solid" w:color="FFFFFF" w:fill="auto"/>
          </w:tcPr>
          <w:p w14:paraId="41D87E3D" w14:textId="4EB23F99" w:rsidR="00784112" w:rsidRPr="000F043F" w:rsidRDefault="00A51F54" w:rsidP="000F043F">
            <w:pPr>
              <w:pStyle w:val="TAC"/>
              <w:rPr>
                <w:rFonts w:cs="Arial"/>
                <w:sz w:val="16"/>
                <w:szCs w:val="16"/>
                <w:lang w:eastAsia="zh-CN"/>
              </w:rPr>
            </w:pPr>
            <w:r w:rsidRPr="000F043F">
              <w:rPr>
                <w:rFonts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0F043F" w:rsidRDefault="00FC15E8" w:rsidP="000F043F">
            <w:pPr>
              <w:pStyle w:val="TAC"/>
              <w:rPr>
                <w:sz w:val="16"/>
                <w:szCs w:val="16"/>
                <w:lang w:eastAsia="zh-CN"/>
              </w:rPr>
            </w:pPr>
            <w:r w:rsidRPr="000F043F">
              <w:rPr>
                <w:sz w:val="16"/>
                <w:szCs w:val="16"/>
                <w:lang w:eastAsia="zh-CN"/>
              </w:rPr>
              <w:t>2023-12</w:t>
            </w:r>
          </w:p>
        </w:tc>
        <w:tc>
          <w:tcPr>
            <w:tcW w:w="800" w:type="dxa"/>
            <w:shd w:val="solid" w:color="FFFFFF" w:fill="auto"/>
          </w:tcPr>
          <w:p w14:paraId="0F3AD864" w14:textId="690998A8" w:rsidR="00EF294A" w:rsidRPr="000F043F" w:rsidRDefault="00FC15E8" w:rsidP="000F043F">
            <w:pPr>
              <w:pStyle w:val="TAC"/>
              <w:rPr>
                <w:sz w:val="16"/>
                <w:szCs w:val="16"/>
                <w:lang w:eastAsia="zh-CN"/>
              </w:rPr>
            </w:pPr>
            <w:r w:rsidRPr="000F043F">
              <w:rPr>
                <w:sz w:val="16"/>
                <w:szCs w:val="16"/>
                <w:lang w:eastAsia="zh-CN"/>
              </w:rPr>
              <w:t>CT#102</w:t>
            </w:r>
          </w:p>
        </w:tc>
        <w:tc>
          <w:tcPr>
            <w:tcW w:w="1046" w:type="dxa"/>
            <w:shd w:val="solid" w:color="FFFFFF" w:fill="auto"/>
          </w:tcPr>
          <w:p w14:paraId="5F8C2FAB" w14:textId="478496D1" w:rsidR="00EF294A" w:rsidRPr="000F043F" w:rsidRDefault="00863182" w:rsidP="000F043F">
            <w:pPr>
              <w:pStyle w:val="TAC"/>
              <w:rPr>
                <w:sz w:val="16"/>
                <w:szCs w:val="16"/>
              </w:rPr>
            </w:pPr>
            <w:r w:rsidRPr="000F043F">
              <w:rPr>
                <w:sz w:val="16"/>
                <w:szCs w:val="16"/>
              </w:rPr>
              <w:t>CP-233132</w:t>
            </w:r>
          </w:p>
        </w:tc>
        <w:tc>
          <w:tcPr>
            <w:tcW w:w="567" w:type="dxa"/>
            <w:shd w:val="solid" w:color="FFFFFF" w:fill="auto"/>
          </w:tcPr>
          <w:p w14:paraId="200DADEE" w14:textId="30324F22" w:rsidR="00EF294A" w:rsidRPr="000F043F" w:rsidRDefault="00FC15E8" w:rsidP="000F043F">
            <w:pPr>
              <w:pStyle w:val="TAL"/>
              <w:rPr>
                <w:rFonts w:cs="Arial"/>
                <w:sz w:val="16"/>
                <w:szCs w:val="16"/>
              </w:rPr>
            </w:pPr>
            <w:r w:rsidRPr="000F043F">
              <w:rPr>
                <w:rFonts w:cs="Arial"/>
                <w:sz w:val="16"/>
                <w:szCs w:val="16"/>
              </w:rPr>
              <w:t>0489</w:t>
            </w:r>
          </w:p>
        </w:tc>
        <w:tc>
          <w:tcPr>
            <w:tcW w:w="283" w:type="dxa"/>
            <w:shd w:val="solid" w:color="FFFFFF" w:fill="auto"/>
          </w:tcPr>
          <w:p w14:paraId="47D65223" w14:textId="1512869F" w:rsidR="00EF294A" w:rsidRPr="000F043F" w:rsidRDefault="00FC15E8" w:rsidP="000F043F">
            <w:pPr>
              <w:pStyle w:val="TAR"/>
              <w:rPr>
                <w:rFonts w:cs="Arial"/>
                <w:sz w:val="16"/>
                <w:szCs w:val="16"/>
              </w:rPr>
            </w:pPr>
            <w:r w:rsidRPr="000F043F">
              <w:rPr>
                <w:rFonts w:cs="Arial"/>
                <w:sz w:val="16"/>
                <w:szCs w:val="16"/>
              </w:rPr>
              <w:t>1</w:t>
            </w:r>
          </w:p>
        </w:tc>
        <w:tc>
          <w:tcPr>
            <w:tcW w:w="284" w:type="dxa"/>
            <w:shd w:val="solid" w:color="FFFFFF" w:fill="auto"/>
          </w:tcPr>
          <w:p w14:paraId="0419D7EB" w14:textId="02C34F3E" w:rsidR="00EF294A" w:rsidRPr="000F043F" w:rsidRDefault="00FC15E8" w:rsidP="000F043F">
            <w:pPr>
              <w:pStyle w:val="TAC"/>
              <w:rPr>
                <w:rFonts w:cs="Arial"/>
                <w:sz w:val="16"/>
                <w:szCs w:val="16"/>
              </w:rPr>
            </w:pPr>
            <w:r w:rsidRPr="000F043F">
              <w:rPr>
                <w:rFonts w:cs="Arial"/>
                <w:sz w:val="16"/>
                <w:szCs w:val="16"/>
              </w:rPr>
              <w:t>B</w:t>
            </w:r>
          </w:p>
        </w:tc>
        <w:tc>
          <w:tcPr>
            <w:tcW w:w="5151" w:type="dxa"/>
            <w:shd w:val="solid" w:color="FFFFFF" w:fill="auto"/>
          </w:tcPr>
          <w:p w14:paraId="6E7D059F" w14:textId="19C3A9F5" w:rsidR="00EF294A" w:rsidRPr="000F043F" w:rsidRDefault="00FC15E8" w:rsidP="000F043F">
            <w:pPr>
              <w:pStyle w:val="TAL"/>
              <w:rPr>
                <w:rFonts w:cs="Arial"/>
                <w:sz w:val="16"/>
                <w:szCs w:val="16"/>
              </w:rPr>
            </w:pPr>
            <w:r w:rsidRPr="000F043F">
              <w:rPr>
                <w:rFonts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0F043F" w:rsidRDefault="00FC15E8" w:rsidP="000F043F">
            <w:pPr>
              <w:pStyle w:val="TAC"/>
              <w:rPr>
                <w:rFonts w:cs="Arial"/>
                <w:sz w:val="16"/>
                <w:szCs w:val="16"/>
                <w:lang w:eastAsia="zh-CN"/>
              </w:rPr>
            </w:pPr>
            <w:r w:rsidRPr="000F043F">
              <w:rPr>
                <w:rFonts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0F043F" w:rsidRDefault="00161969" w:rsidP="000F043F">
            <w:pPr>
              <w:pStyle w:val="TAC"/>
              <w:rPr>
                <w:sz w:val="16"/>
                <w:szCs w:val="16"/>
                <w:lang w:eastAsia="zh-CN"/>
              </w:rPr>
            </w:pPr>
            <w:r w:rsidRPr="000F043F">
              <w:rPr>
                <w:sz w:val="16"/>
                <w:szCs w:val="16"/>
                <w:lang w:eastAsia="zh-CN"/>
              </w:rPr>
              <w:lastRenderedPageBreak/>
              <w:t>2023-12</w:t>
            </w:r>
          </w:p>
        </w:tc>
        <w:tc>
          <w:tcPr>
            <w:tcW w:w="800" w:type="dxa"/>
            <w:shd w:val="solid" w:color="FFFFFF" w:fill="auto"/>
          </w:tcPr>
          <w:p w14:paraId="27420689" w14:textId="46C34BF4" w:rsidR="00D53DF9" w:rsidRPr="000F043F" w:rsidRDefault="00161969" w:rsidP="000F043F">
            <w:pPr>
              <w:pStyle w:val="TAC"/>
              <w:rPr>
                <w:sz w:val="16"/>
                <w:szCs w:val="16"/>
                <w:lang w:eastAsia="zh-CN"/>
              </w:rPr>
            </w:pPr>
            <w:r w:rsidRPr="000F043F">
              <w:rPr>
                <w:sz w:val="16"/>
                <w:szCs w:val="16"/>
                <w:lang w:eastAsia="zh-CN"/>
              </w:rPr>
              <w:t>CT#102</w:t>
            </w:r>
          </w:p>
        </w:tc>
        <w:tc>
          <w:tcPr>
            <w:tcW w:w="1046" w:type="dxa"/>
            <w:shd w:val="solid" w:color="FFFFFF" w:fill="auto"/>
          </w:tcPr>
          <w:p w14:paraId="2B017E9A" w14:textId="1E67D2F0" w:rsidR="00D53DF9" w:rsidRPr="000F043F" w:rsidRDefault="00D64EFE" w:rsidP="000F043F">
            <w:pPr>
              <w:pStyle w:val="TAC"/>
              <w:rPr>
                <w:sz w:val="16"/>
                <w:szCs w:val="16"/>
              </w:rPr>
            </w:pPr>
            <w:r w:rsidRPr="000F043F">
              <w:rPr>
                <w:sz w:val="16"/>
                <w:szCs w:val="16"/>
              </w:rPr>
              <w:t>CP-233132</w:t>
            </w:r>
          </w:p>
        </w:tc>
        <w:tc>
          <w:tcPr>
            <w:tcW w:w="567" w:type="dxa"/>
            <w:shd w:val="solid" w:color="FFFFFF" w:fill="auto"/>
          </w:tcPr>
          <w:p w14:paraId="7362A2B3" w14:textId="4D45AE20" w:rsidR="00D53DF9" w:rsidRPr="000F043F" w:rsidRDefault="00161969" w:rsidP="000F043F">
            <w:pPr>
              <w:pStyle w:val="TAL"/>
              <w:rPr>
                <w:rFonts w:cs="Arial"/>
                <w:sz w:val="16"/>
                <w:szCs w:val="16"/>
              </w:rPr>
            </w:pPr>
            <w:r w:rsidRPr="000F043F">
              <w:rPr>
                <w:rFonts w:cs="Arial"/>
                <w:sz w:val="16"/>
                <w:szCs w:val="16"/>
              </w:rPr>
              <w:t>0497</w:t>
            </w:r>
          </w:p>
        </w:tc>
        <w:tc>
          <w:tcPr>
            <w:tcW w:w="283" w:type="dxa"/>
            <w:shd w:val="solid" w:color="FFFFFF" w:fill="auto"/>
          </w:tcPr>
          <w:p w14:paraId="2A08952E" w14:textId="0535DD57" w:rsidR="00D53DF9" w:rsidRPr="000F043F" w:rsidRDefault="00161969" w:rsidP="000F043F">
            <w:pPr>
              <w:pStyle w:val="TAR"/>
              <w:rPr>
                <w:rFonts w:cs="Arial"/>
                <w:sz w:val="16"/>
                <w:szCs w:val="16"/>
              </w:rPr>
            </w:pPr>
            <w:r w:rsidRPr="000F043F">
              <w:rPr>
                <w:rFonts w:cs="Arial"/>
                <w:sz w:val="16"/>
                <w:szCs w:val="16"/>
              </w:rPr>
              <w:t>1</w:t>
            </w:r>
          </w:p>
        </w:tc>
        <w:tc>
          <w:tcPr>
            <w:tcW w:w="284" w:type="dxa"/>
            <w:shd w:val="solid" w:color="FFFFFF" w:fill="auto"/>
          </w:tcPr>
          <w:p w14:paraId="264FCBC5" w14:textId="7E7912AA" w:rsidR="00D53DF9" w:rsidRPr="000F043F" w:rsidRDefault="00161969" w:rsidP="000F043F">
            <w:pPr>
              <w:pStyle w:val="TAC"/>
              <w:rPr>
                <w:rFonts w:cs="Arial"/>
                <w:sz w:val="16"/>
                <w:szCs w:val="16"/>
              </w:rPr>
            </w:pPr>
            <w:r w:rsidRPr="000F043F">
              <w:rPr>
                <w:rFonts w:cs="Arial"/>
                <w:sz w:val="16"/>
                <w:szCs w:val="16"/>
              </w:rPr>
              <w:t>F</w:t>
            </w:r>
          </w:p>
        </w:tc>
        <w:tc>
          <w:tcPr>
            <w:tcW w:w="5151" w:type="dxa"/>
            <w:shd w:val="solid" w:color="FFFFFF" w:fill="auto"/>
          </w:tcPr>
          <w:p w14:paraId="5E491809" w14:textId="05CE0F94" w:rsidR="00D53DF9" w:rsidRPr="000F043F" w:rsidRDefault="00161969" w:rsidP="000F043F">
            <w:pPr>
              <w:pStyle w:val="TAL"/>
              <w:rPr>
                <w:rFonts w:cs="Arial"/>
                <w:sz w:val="16"/>
                <w:szCs w:val="16"/>
              </w:rPr>
            </w:pPr>
            <w:r w:rsidRPr="000F043F">
              <w:rPr>
                <w:rFonts w:cs="Arial"/>
                <w:sz w:val="16"/>
                <w:szCs w:val="16"/>
              </w:rPr>
              <w:t>Resolve EN on abnormal case for path switching procedure from Uu to PC5</w:t>
            </w:r>
          </w:p>
        </w:tc>
        <w:tc>
          <w:tcPr>
            <w:tcW w:w="708" w:type="dxa"/>
            <w:shd w:val="solid" w:color="FFFFFF" w:fill="auto"/>
          </w:tcPr>
          <w:p w14:paraId="352BF872" w14:textId="4D385225" w:rsidR="00D53DF9" w:rsidRPr="000F043F" w:rsidRDefault="00161969" w:rsidP="000F043F">
            <w:pPr>
              <w:pStyle w:val="TAC"/>
              <w:rPr>
                <w:rFonts w:cs="Arial"/>
                <w:sz w:val="16"/>
                <w:szCs w:val="16"/>
                <w:lang w:eastAsia="zh-CN"/>
              </w:rPr>
            </w:pPr>
            <w:r w:rsidRPr="000F043F">
              <w:rPr>
                <w:rFonts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0F043F" w:rsidRDefault="00027B1C" w:rsidP="000F043F">
            <w:pPr>
              <w:pStyle w:val="TAC"/>
              <w:rPr>
                <w:sz w:val="16"/>
                <w:szCs w:val="16"/>
                <w:lang w:eastAsia="zh-CN"/>
              </w:rPr>
            </w:pPr>
            <w:r w:rsidRPr="000F043F">
              <w:rPr>
                <w:sz w:val="16"/>
                <w:szCs w:val="16"/>
                <w:lang w:eastAsia="zh-CN"/>
              </w:rPr>
              <w:t>2023-12</w:t>
            </w:r>
          </w:p>
        </w:tc>
        <w:tc>
          <w:tcPr>
            <w:tcW w:w="800" w:type="dxa"/>
            <w:shd w:val="solid" w:color="FFFFFF" w:fill="auto"/>
          </w:tcPr>
          <w:p w14:paraId="7AB70ECC" w14:textId="0FB31BDB" w:rsidR="00254C6E" w:rsidRPr="000F043F" w:rsidRDefault="00027B1C" w:rsidP="000F043F">
            <w:pPr>
              <w:pStyle w:val="TAC"/>
              <w:rPr>
                <w:sz w:val="16"/>
                <w:szCs w:val="16"/>
                <w:lang w:eastAsia="zh-CN"/>
              </w:rPr>
            </w:pPr>
            <w:r w:rsidRPr="000F043F">
              <w:rPr>
                <w:sz w:val="16"/>
                <w:szCs w:val="16"/>
                <w:lang w:eastAsia="zh-CN"/>
              </w:rPr>
              <w:t>CT#102</w:t>
            </w:r>
          </w:p>
        </w:tc>
        <w:tc>
          <w:tcPr>
            <w:tcW w:w="1046" w:type="dxa"/>
            <w:shd w:val="solid" w:color="FFFFFF" w:fill="auto"/>
          </w:tcPr>
          <w:p w14:paraId="5BBFA11E" w14:textId="6940AA9D" w:rsidR="00254C6E" w:rsidRPr="000F043F" w:rsidRDefault="00A563EC" w:rsidP="000F043F">
            <w:pPr>
              <w:pStyle w:val="TAC"/>
              <w:rPr>
                <w:sz w:val="16"/>
                <w:szCs w:val="16"/>
              </w:rPr>
            </w:pPr>
            <w:r w:rsidRPr="000F043F">
              <w:rPr>
                <w:sz w:val="16"/>
                <w:szCs w:val="16"/>
              </w:rPr>
              <w:t>CP-233132</w:t>
            </w:r>
          </w:p>
        </w:tc>
        <w:tc>
          <w:tcPr>
            <w:tcW w:w="567" w:type="dxa"/>
            <w:shd w:val="solid" w:color="FFFFFF" w:fill="auto"/>
          </w:tcPr>
          <w:p w14:paraId="6194E339" w14:textId="654047D2" w:rsidR="00254C6E" w:rsidRPr="000F043F" w:rsidRDefault="00027B1C" w:rsidP="000F043F">
            <w:pPr>
              <w:pStyle w:val="TAL"/>
              <w:rPr>
                <w:rFonts w:cs="Arial"/>
                <w:sz w:val="16"/>
                <w:szCs w:val="16"/>
              </w:rPr>
            </w:pPr>
            <w:r w:rsidRPr="000F043F">
              <w:rPr>
                <w:rFonts w:cs="Arial"/>
                <w:sz w:val="16"/>
                <w:szCs w:val="16"/>
              </w:rPr>
              <w:t>0487</w:t>
            </w:r>
          </w:p>
        </w:tc>
        <w:tc>
          <w:tcPr>
            <w:tcW w:w="283" w:type="dxa"/>
            <w:shd w:val="solid" w:color="FFFFFF" w:fill="auto"/>
          </w:tcPr>
          <w:p w14:paraId="27DDEE0E" w14:textId="6E102405" w:rsidR="00254C6E" w:rsidRPr="000F043F" w:rsidRDefault="00027B1C" w:rsidP="000F043F">
            <w:pPr>
              <w:pStyle w:val="TAR"/>
              <w:rPr>
                <w:rFonts w:cs="Arial"/>
                <w:sz w:val="16"/>
                <w:szCs w:val="16"/>
              </w:rPr>
            </w:pPr>
            <w:r w:rsidRPr="000F043F">
              <w:rPr>
                <w:rFonts w:cs="Arial"/>
                <w:sz w:val="16"/>
                <w:szCs w:val="16"/>
              </w:rPr>
              <w:t>2</w:t>
            </w:r>
          </w:p>
        </w:tc>
        <w:tc>
          <w:tcPr>
            <w:tcW w:w="284" w:type="dxa"/>
            <w:shd w:val="solid" w:color="FFFFFF" w:fill="auto"/>
          </w:tcPr>
          <w:p w14:paraId="08025B97" w14:textId="7C42C0C2" w:rsidR="00254C6E" w:rsidRPr="000F043F" w:rsidRDefault="00027B1C" w:rsidP="000F043F">
            <w:pPr>
              <w:pStyle w:val="TAC"/>
              <w:rPr>
                <w:rFonts w:cs="Arial"/>
                <w:sz w:val="16"/>
                <w:szCs w:val="16"/>
              </w:rPr>
            </w:pPr>
            <w:r w:rsidRPr="000F043F">
              <w:rPr>
                <w:rFonts w:cs="Arial"/>
                <w:sz w:val="16"/>
                <w:szCs w:val="16"/>
              </w:rPr>
              <w:t>B</w:t>
            </w:r>
          </w:p>
        </w:tc>
        <w:tc>
          <w:tcPr>
            <w:tcW w:w="5151" w:type="dxa"/>
            <w:shd w:val="solid" w:color="FFFFFF" w:fill="auto"/>
          </w:tcPr>
          <w:p w14:paraId="5D8074CA" w14:textId="27E9D6E0" w:rsidR="00254C6E" w:rsidRPr="000F043F" w:rsidRDefault="00027B1C" w:rsidP="000F043F">
            <w:pPr>
              <w:pStyle w:val="TAL"/>
              <w:rPr>
                <w:rFonts w:cs="Arial"/>
                <w:sz w:val="16"/>
                <w:szCs w:val="16"/>
              </w:rPr>
            </w:pPr>
            <w:r w:rsidRPr="000F043F">
              <w:rPr>
                <w:rFonts w:cs="Arial"/>
                <w:sz w:val="16"/>
                <w:szCs w:val="16"/>
              </w:rPr>
              <w:t>Security related updates to messages for 5G ProSe UE-to-UE relay discovery</w:t>
            </w:r>
          </w:p>
        </w:tc>
        <w:tc>
          <w:tcPr>
            <w:tcW w:w="708" w:type="dxa"/>
            <w:shd w:val="solid" w:color="FFFFFF" w:fill="auto"/>
          </w:tcPr>
          <w:p w14:paraId="240D476B" w14:textId="50E527B7" w:rsidR="00254C6E" w:rsidRPr="000F043F" w:rsidRDefault="00027B1C" w:rsidP="000F043F">
            <w:pPr>
              <w:pStyle w:val="TAC"/>
              <w:rPr>
                <w:rFonts w:cs="Arial"/>
                <w:sz w:val="16"/>
                <w:szCs w:val="16"/>
                <w:lang w:eastAsia="zh-CN"/>
              </w:rPr>
            </w:pPr>
            <w:r w:rsidRPr="000F043F">
              <w:rPr>
                <w:rFonts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0F043F" w:rsidRDefault="00030C4D" w:rsidP="000F043F">
            <w:pPr>
              <w:pStyle w:val="TAC"/>
              <w:rPr>
                <w:sz w:val="16"/>
                <w:szCs w:val="16"/>
                <w:lang w:eastAsia="zh-CN"/>
              </w:rPr>
            </w:pPr>
            <w:r w:rsidRPr="000F043F">
              <w:rPr>
                <w:sz w:val="16"/>
                <w:szCs w:val="16"/>
                <w:lang w:eastAsia="zh-CN"/>
              </w:rPr>
              <w:t>2023-12</w:t>
            </w:r>
          </w:p>
        </w:tc>
        <w:tc>
          <w:tcPr>
            <w:tcW w:w="800" w:type="dxa"/>
            <w:shd w:val="solid" w:color="FFFFFF" w:fill="auto"/>
          </w:tcPr>
          <w:p w14:paraId="4D19E30F" w14:textId="314BC07E" w:rsidR="00D30B8B" w:rsidRPr="000F043F" w:rsidRDefault="00030C4D" w:rsidP="000F043F">
            <w:pPr>
              <w:pStyle w:val="TAC"/>
              <w:rPr>
                <w:sz w:val="16"/>
                <w:szCs w:val="16"/>
                <w:lang w:eastAsia="zh-CN"/>
              </w:rPr>
            </w:pPr>
            <w:r w:rsidRPr="000F043F">
              <w:rPr>
                <w:sz w:val="16"/>
                <w:szCs w:val="16"/>
                <w:lang w:eastAsia="zh-CN"/>
              </w:rPr>
              <w:t>CT#102</w:t>
            </w:r>
          </w:p>
        </w:tc>
        <w:tc>
          <w:tcPr>
            <w:tcW w:w="1046" w:type="dxa"/>
            <w:shd w:val="solid" w:color="FFFFFF" w:fill="auto"/>
          </w:tcPr>
          <w:p w14:paraId="75289F45" w14:textId="4A2634B4" w:rsidR="00D30B8B" w:rsidRPr="000F043F" w:rsidRDefault="004F5FFE" w:rsidP="000F043F">
            <w:pPr>
              <w:pStyle w:val="TAC"/>
              <w:rPr>
                <w:sz w:val="16"/>
                <w:szCs w:val="16"/>
              </w:rPr>
            </w:pPr>
            <w:r w:rsidRPr="000F043F">
              <w:rPr>
                <w:sz w:val="16"/>
                <w:szCs w:val="16"/>
              </w:rPr>
              <w:t>CP-233132</w:t>
            </w:r>
          </w:p>
        </w:tc>
        <w:tc>
          <w:tcPr>
            <w:tcW w:w="567" w:type="dxa"/>
            <w:shd w:val="solid" w:color="FFFFFF" w:fill="auto"/>
          </w:tcPr>
          <w:p w14:paraId="32731EB1" w14:textId="422481FB" w:rsidR="00D30B8B" w:rsidRPr="000F043F" w:rsidRDefault="00030C4D" w:rsidP="000F043F">
            <w:pPr>
              <w:pStyle w:val="TAL"/>
              <w:rPr>
                <w:rFonts w:cs="Arial"/>
                <w:sz w:val="16"/>
                <w:szCs w:val="16"/>
              </w:rPr>
            </w:pPr>
            <w:r w:rsidRPr="000F043F">
              <w:rPr>
                <w:rFonts w:cs="Arial"/>
                <w:sz w:val="16"/>
                <w:szCs w:val="16"/>
              </w:rPr>
              <w:t>0418</w:t>
            </w:r>
          </w:p>
        </w:tc>
        <w:tc>
          <w:tcPr>
            <w:tcW w:w="283" w:type="dxa"/>
            <w:shd w:val="solid" w:color="FFFFFF" w:fill="auto"/>
          </w:tcPr>
          <w:p w14:paraId="056D3343" w14:textId="0D9B5CB8" w:rsidR="00D30B8B" w:rsidRPr="000F043F" w:rsidRDefault="00030C4D" w:rsidP="000F043F">
            <w:pPr>
              <w:pStyle w:val="TAR"/>
              <w:rPr>
                <w:rFonts w:cs="Arial"/>
                <w:sz w:val="16"/>
                <w:szCs w:val="16"/>
              </w:rPr>
            </w:pPr>
            <w:r w:rsidRPr="000F043F">
              <w:rPr>
                <w:rFonts w:cs="Arial"/>
                <w:sz w:val="16"/>
                <w:szCs w:val="16"/>
              </w:rPr>
              <w:t>4</w:t>
            </w:r>
          </w:p>
        </w:tc>
        <w:tc>
          <w:tcPr>
            <w:tcW w:w="284" w:type="dxa"/>
            <w:shd w:val="solid" w:color="FFFFFF" w:fill="auto"/>
          </w:tcPr>
          <w:p w14:paraId="49544557" w14:textId="1C40ACDA" w:rsidR="00D30B8B" w:rsidRPr="000F043F" w:rsidRDefault="00030C4D" w:rsidP="000F043F">
            <w:pPr>
              <w:pStyle w:val="TAC"/>
              <w:rPr>
                <w:rFonts w:cs="Arial"/>
                <w:sz w:val="16"/>
                <w:szCs w:val="16"/>
              </w:rPr>
            </w:pPr>
            <w:r w:rsidRPr="000F043F">
              <w:rPr>
                <w:rFonts w:cs="Arial"/>
                <w:sz w:val="16"/>
                <w:szCs w:val="16"/>
              </w:rPr>
              <w:t>B</w:t>
            </w:r>
          </w:p>
        </w:tc>
        <w:tc>
          <w:tcPr>
            <w:tcW w:w="5151" w:type="dxa"/>
            <w:shd w:val="solid" w:color="FFFFFF" w:fill="auto"/>
          </w:tcPr>
          <w:p w14:paraId="40F4F6B1" w14:textId="7833EEE6" w:rsidR="00D30B8B" w:rsidRPr="000F043F" w:rsidRDefault="00030C4D" w:rsidP="000F043F">
            <w:pPr>
              <w:pStyle w:val="TAL"/>
              <w:rPr>
                <w:rFonts w:cs="Arial"/>
                <w:sz w:val="16"/>
                <w:szCs w:val="16"/>
              </w:rPr>
            </w:pPr>
            <w:r w:rsidRPr="000F043F">
              <w:rPr>
                <w:rFonts w:cs="Arial"/>
                <w:sz w:val="16"/>
                <w:szCs w:val="16"/>
              </w:rPr>
              <w:t>Security for 5G ProSe UE-to-UE relay discovery - Model B</w:t>
            </w:r>
          </w:p>
        </w:tc>
        <w:tc>
          <w:tcPr>
            <w:tcW w:w="708" w:type="dxa"/>
            <w:shd w:val="solid" w:color="FFFFFF" w:fill="auto"/>
          </w:tcPr>
          <w:p w14:paraId="10A8C736" w14:textId="7B60E73C" w:rsidR="00D30B8B" w:rsidRPr="000F043F" w:rsidRDefault="00030C4D" w:rsidP="000F043F">
            <w:pPr>
              <w:pStyle w:val="TAC"/>
              <w:rPr>
                <w:rFonts w:cs="Arial"/>
                <w:sz w:val="16"/>
                <w:szCs w:val="16"/>
                <w:lang w:eastAsia="zh-CN"/>
              </w:rPr>
            </w:pPr>
            <w:r w:rsidRPr="000F043F">
              <w:rPr>
                <w:rFonts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0F043F" w:rsidRDefault="003D1CB5" w:rsidP="000F043F">
            <w:pPr>
              <w:pStyle w:val="TAC"/>
              <w:rPr>
                <w:sz w:val="16"/>
                <w:szCs w:val="16"/>
                <w:lang w:eastAsia="zh-CN"/>
              </w:rPr>
            </w:pPr>
            <w:r w:rsidRPr="000F043F">
              <w:rPr>
                <w:sz w:val="16"/>
                <w:szCs w:val="16"/>
                <w:lang w:eastAsia="zh-CN"/>
              </w:rPr>
              <w:t>2023-12</w:t>
            </w:r>
          </w:p>
        </w:tc>
        <w:tc>
          <w:tcPr>
            <w:tcW w:w="800" w:type="dxa"/>
            <w:shd w:val="solid" w:color="FFFFFF" w:fill="auto"/>
          </w:tcPr>
          <w:p w14:paraId="0CECA8F4" w14:textId="37161812" w:rsidR="00404383" w:rsidRPr="000F043F" w:rsidRDefault="003D1CB5" w:rsidP="000F043F">
            <w:pPr>
              <w:pStyle w:val="TAC"/>
              <w:rPr>
                <w:sz w:val="16"/>
                <w:szCs w:val="16"/>
                <w:lang w:eastAsia="zh-CN"/>
              </w:rPr>
            </w:pPr>
            <w:r w:rsidRPr="000F043F">
              <w:rPr>
                <w:sz w:val="16"/>
                <w:szCs w:val="16"/>
                <w:lang w:eastAsia="zh-CN"/>
              </w:rPr>
              <w:t>CT#102</w:t>
            </w:r>
          </w:p>
        </w:tc>
        <w:tc>
          <w:tcPr>
            <w:tcW w:w="1046" w:type="dxa"/>
            <w:shd w:val="solid" w:color="FFFFFF" w:fill="auto"/>
          </w:tcPr>
          <w:p w14:paraId="6E1A5D33" w14:textId="7B5D4DB8" w:rsidR="00404383" w:rsidRPr="000F043F" w:rsidRDefault="00EE3166" w:rsidP="000F043F">
            <w:pPr>
              <w:pStyle w:val="TAC"/>
              <w:rPr>
                <w:sz w:val="16"/>
                <w:szCs w:val="16"/>
              </w:rPr>
            </w:pPr>
            <w:r w:rsidRPr="000F043F">
              <w:rPr>
                <w:sz w:val="16"/>
                <w:szCs w:val="16"/>
              </w:rPr>
              <w:t>CP-233132</w:t>
            </w:r>
          </w:p>
        </w:tc>
        <w:tc>
          <w:tcPr>
            <w:tcW w:w="567" w:type="dxa"/>
            <w:shd w:val="solid" w:color="FFFFFF" w:fill="auto"/>
          </w:tcPr>
          <w:p w14:paraId="04764F17" w14:textId="65A63D42" w:rsidR="00404383" w:rsidRPr="000F043F" w:rsidRDefault="003D1CB5" w:rsidP="000F043F">
            <w:pPr>
              <w:pStyle w:val="TAL"/>
              <w:rPr>
                <w:rFonts w:cs="Arial"/>
                <w:sz w:val="16"/>
                <w:szCs w:val="16"/>
              </w:rPr>
            </w:pPr>
            <w:r w:rsidRPr="000F043F">
              <w:rPr>
                <w:rFonts w:cs="Arial"/>
                <w:sz w:val="16"/>
                <w:szCs w:val="16"/>
              </w:rPr>
              <w:t>0470</w:t>
            </w:r>
          </w:p>
        </w:tc>
        <w:tc>
          <w:tcPr>
            <w:tcW w:w="283" w:type="dxa"/>
            <w:shd w:val="solid" w:color="FFFFFF" w:fill="auto"/>
          </w:tcPr>
          <w:p w14:paraId="49C4C5A6" w14:textId="3588FB32" w:rsidR="00404383" w:rsidRPr="000F043F" w:rsidRDefault="003D1CB5" w:rsidP="000F043F">
            <w:pPr>
              <w:pStyle w:val="TAR"/>
              <w:rPr>
                <w:rFonts w:cs="Arial"/>
                <w:sz w:val="16"/>
                <w:szCs w:val="16"/>
              </w:rPr>
            </w:pPr>
            <w:r w:rsidRPr="000F043F">
              <w:rPr>
                <w:rFonts w:cs="Arial"/>
                <w:sz w:val="16"/>
                <w:szCs w:val="16"/>
              </w:rPr>
              <w:t>3</w:t>
            </w:r>
          </w:p>
        </w:tc>
        <w:tc>
          <w:tcPr>
            <w:tcW w:w="284" w:type="dxa"/>
            <w:shd w:val="solid" w:color="FFFFFF" w:fill="auto"/>
          </w:tcPr>
          <w:p w14:paraId="1CDF5629" w14:textId="63198E6B" w:rsidR="00404383" w:rsidRPr="000F043F" w:rsidRDefault="003D1CB5" w:rsidP="000F043F">
            <w:pPr>
              <w:pStyle w:val="TAC"/>
              <w:rPr>
                <w:rFonts w:cs="Arial"/>
                <w:sz w:val="16"/>
                <w:szCs w:val="16"/>
              </w:rPr>
            </w:pPr>
            <w:r w:rsidRPr="000F043F">
              <w:rPr>
                <w:rFonts w:cs="Arial"/>
                <w:sz w:val="16"/>
                <w:szCs w:val="16"/>
              </w:rPr>
              <w:t>F</w:t>
            </w:r>
          </w:p>
        </w:tc>
        <w:tc>
          <w:tcPr>
            <w:tcW w:w="5151" w:type="dxa"/>
            <w:shd w:val="solid" w:color="FFFFFF" w:fill="auto"/>
          </w:tcPr>
          <w:p w14:paraId="3EF9291A" w14:textId="6679963B" w:rsidR="00404383" w:rsidRPr="000F043F" w:rsidRDefault="003D1CB5" w:rsidP="000F043F">
            <w:pPr>
              <w:pStyle w:val="TAL"/>
              <w:rPr>
                <w:rFonts w:cs="Arial"/>
                <w:sz w:val="16"/>
                <w:szCs w:val="16"/>
              </w:rPr>
            </w:pPr>
            <w:r w:rsidRPr="000F043F">
              <w:rPr>
                <w:rFonts w:cs="Arial"/>
                <w:sz w:val="16"/>
                <w:szCs w:val="16"/>
              </w:rPr>
              <w:t>Security aspect for UE-to-UE relay discovery model A</w:t>
            </w:r>
          </w:p>
        </w:tc>
        <w:tc>
          <w:tcPr>
            <w:tcW w:w="708" w:type="dxa"/>
            <w:shd w:val="solid" w:color="FFFFFF" w:fill="auto"/>
          </w:tcPr>
          <w:p w14:paraId="77AAABD9" w14:textId="61853CD5" w:rsidR="00404383" w:rsidRPr="000F043F" w:rsidRDefault="003D1CB5" w:rsidP="000F043F">
            <w:pPr>
              <w:pStyle w:val="TAC"/>
              <w:rPr>
                <w:rFonts w:cs="Arial"/>
                <w:sz w:val="16"/>
                <w:szCs w:val="16"/>
                <w:lang w:eastAsia="zh-CN"/>
              </w:rPr>
            </w:pPr>
            <w:r w:rsidRPr="000F043F">
              <w:rPr>
                <w:rFonts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0F043F" w:rsidRDefault="006D7F06" w:rsidP="000F043F">
            <w:pPr>
              <w:pStyle w:val="TAC"/>
              <w:rPr>
                <w:sz w:val="16"/>
                <w:szCs w:val="16"/>
                <w:lang w:eastAsia="zh-CN"/>
              </w:rPr>
            </w:pPr>
            <w:r w:rsidRPr="000F043F">
              <w:rPr>
                <w:sz w:val="16"/>
                <w:szCs w:val="16"/>
                <w:lang w:eastAsia="zh-CN"/>
              </w:rPr>
              <w:t>2023-12</w:t>
            </w:r>
          </w:p>
        </w:tc>
        <w:tc>
          <w:tcPr>
            <w:tcW w:w="800" w:type="dxa"/>
            <w:shd w:val="solid" w:color="FFFFFF" w:fill="auto"/>
          </w:tcPr>
          <w:p w14:paraId="10756854" w14:textId="11B769D5" w:rsidR="00FA0BEB" w:rsidRPr="000F043F" w:rsidRDefault="006D7F06" w:rsidP="000F043F">
            <w:pPr>
              <w:pStyle w:val="TAC"/>
              <w:rPr>
                <w:sz w:val="16"/>
                <w:szCs w:val="16"/>
                <w:lang w:eastAsia="zh-CN"/>
              </w:rPr>
            </w:pPr>
            <w:r w:rsidRPr="000F043F">
              <w:rPr>
                <w:sz w:val="16"/>
                <w:szCs w:val="16"/>
                <w:lang w:eastAsia="zh-CN"/>
              </w:rPr>
              <w:t>CT#102</w:t>
            </w:r>
          </w:p>
        </w:tc>
        <w:tc>
          <w:tcPr>
            <w:tcW w:w="1046" w:type="dxa"/>
            <w:shd w:val="solid" w:color="FFFFFF" w:fill="auto"/>
          </w:tcPr>
          <w:p w14:paraId="03302ADF" w14:textId="24BA196D" w:rsidR="00FA0BEB" w:rsidRPr="000F043F" w:rsidRDefault="00C9494A" w:rsidP="000F043F">
            <w:pPr>
              <w:pStyle w:val="TAC"/>
              <w:rPr>
                <w:sz w:val="16"/>
                <w:szCs w:val="16"/>
              </w:rPr>
            </w:pPr>
            <w:r w:rsidRPr="000F043F">
              <w:rPr>
                <w:sz w:val="16"/>
                <w:szCs w:val="16"/>
              </w:rPr>
              <w:t>CP-233132</w:t>
            </w:r>
          </w:p>
        </w:tc>
        <w:tc>
          <w:tcPr>
            <w:tcW w:w="567" w:type="dxa"/>
            <w:shd w:val="solid" w:color="FFFFFF" w:fill="auto"/>
          </w:tcPr>
          <w:p w14:paraId="69E96402" w14:textId="4463D0F8" w:rsidR="00FA0BEB" w:rsidRPr="000F043F" w:rsidRDefault="006D7F06" w:rsidP="000F043F">
            <w:pPr>
              <w:pStyle w:val="TAL"/>
              <w:rPr>
                <w:rFonts w:cs="Arial"/>
                <w:sz w:val="16"/>
                <w:szCs w:val="16"/>
              </w:rPr>
            </w:pPr>
            <w:r w:rsidRPr="000F043F">
              <w:rPr>
                <w:rFonts w:cs="Arial"/>
                <w:sz w:val="16"/>
                <w:szCs w:val="16"/>
              </w:rPr>
              <w:t>0483</w:t>
            </w:r>
          </w:p>
        </w:tc>
        <w:tc>
          <w:tcPr>
            <w:tcW w:w="283" w:type="dxa"/>
            <w:shd w:val="solid" w:color="FFFFFF" w:fill="auto"/>
          </w:tcPr>
          <w:p w14:paraId="39AE8702" w14:textId="44548399" w:rsidR="00FA0BEB" w:rsidRPr="000F043F" w:rsidRDefault="006D7F06" w:rsidP="000F043F">
            <w:pPr>
              <w:pStyle w:val="TAR"/>
              <w:rPr>
                <w:rFonts w:cs="Arial"/>
                <w:sz w:val="16"/>
                <w:szCs w:val="16"/>
              </w:rPr>
            </w:pPr>
            <w:r w:rsidRPr="000F043F">
              <w:rPr>
                <w:rFonts w:cs="Arial"/>
                <w:sz w:val="16"/>
                <w:szCs w:val="16"/>
              </w:rPr>
              <w:t>2</w:t>
            </w:r>
          </w:p>
        </w:tc>
        <w:tc>
          <w:tcPr>
            <w:tcW w:w="284" w:type="dxa"/>
            <w:shd w:val="solid" w:color="FFFFFF" w:fill="auto"/>
          </w:tcPr>
          <w:p w14:paraId="777E1FE1" w14:textId="794965B0" w:rsidR="00FA0BEB" w:rsidRPr="000F043F" w:rsidRDefault="006D7F06" w:rsidP="000F043F">
            <w:pPr>
              <w:pStyle w:val="TAC"/>
              <w:rPr>
                <w:rFonts w:cs="Arial"/>
                <w:sz w:val="16"/>
                <w:szCs w:val="16"/>
              </w:rPr>
            </w:pPr>
            <w:r w:rsidRPr="000F043F">
              <w:rPr>
                <w:rFonts w:cs="Arial"/>
                <w:sz w:val="16"/>
                <w:szCs w:val="16"/>
              </w:rPr>
              <w:t>F</w:t>
            </w:r>
          </w:p>
        </w:tc>
        <w:tc>
          <w:tcPr>
            <w:tcW w:w="5151" w:type="dxa"/>
            <w:shd w:val="solid" w:color="FFFFFF" w:fill="auto"/>
          </w:tcPr>
          <w:p w14:paraId="3C99F7DE" w14:textId="0FCEFA5D" w:rsidR="00FA0BEB" w:rsidRPr="000F043F" w:rsidRDefault="006D7F06" w:rsidP="000F043F">
            <w:pPr>
              <w:pStyle w:val="TAL"/>
              <w:rPr>
                <w:rFonts w:cs="Arial"/>
                <w:sz w:val="16"/>
                <w:szCs w:val="16"/>
              </w:rPr>
            </w:pPr>
            <w:r w:rsidRPr="000F043F">
              <w:rPr>
                <w:rFonts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0F043F" w:rsidRDefault="006D7F06" w:rsidP="000F043F">
            <w:pPr>
              <w:pStyle w:val="TAC"/>
              <w:rPr>
                <w:rFonts w:cs="Arial"/>
                <w:sz w:val="16"/>
                <w:szCs w:val="16"/>
                <w:lang w:eastAsia="zh-CN"/>
              </w:rPr>
            </w:pPr>
            <w:r w:rsidRPr="000F043F">
              <w:rPr>
                <w:rFonts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0F043F" w:rsidRDefault="00904199" w:rsidP="000F043F">
            <w:pPr>
              <w:pStyle w:val="TAC"/>
              <w:rPr>
                <w:sz w:val="16"/>
                <w:szCs w:val="16"/>
                <w:lang w:eastAsia="zh-CN"/>
              </w:rPr>
            </w:pPr>
            <w:r w:rsidRPr="000F043F">
              <w:rPr>
                <w:sz w:val="16"/>
                <w:szCs w:val="16"/>
                <w:lang w:eastAsia="zh-CN"/>
              </w:rPr>
              <w:t>2023-12</w:t>
            </w:r>
          </w:p>
        </w:tc>
        <w:tc>
          <w:tcPr>
            <w:tcW w:w="800" w:type="dxa"/>
            <w:shd w:val="solid" w:color="FFFFFF" w:fill="auto"/>
          </w:tcPr>
          <w:p w14:paraId="13334B3B" w14:textId="6628954E" w:rsidR="00471665" w:rsidRPr="000F043F" w:rsidRDefault="00904199" w:rsidP="000F043F">
            <w:pPr>
              <w:pStyle w:val="TAC"/>
              <w:rPr>
                <w:sz w:val="16"/>
                <w:szCs w:val="16"/>
                <w:lang w:eastAsia="zh-CN"/>
              </w:rPr>
            </w:pPr>
            <w:r w:rsidRPr="000F043F">
              <w:rPr>
                <w:sz w:val="16"/>
                <w:szCs w:val="16"/>
                <w:lang w:eastAsia="zh-CN"/>
              </w:rPr>
              <w:t>CT#102</w:t>
            </w:r>
          </w:p>
        </w:tc>
        <w:tc>
          <w:tcPr>
            <w:tcW w:w="1046" w:type="dxa"/>
            <w:shd w:val="solid" w:color="FFFFFF" w:fill="auto"/>
          </w:tcPr>
          <w:p w14:paraId="31D9C9C3" w14:textId="3759338E" w:rsidR="00471665" w:rsidRPr="000F043F" w:rsidRDefault="00EE78D4" w:rsidP="000F043F">
            <w:pPr>
              <w:pStyle w:val="TAC"/>
              <w:rPr>
                <w:sz w:val="16"/>
                <w:szCs w:val="16"/>
              </w:rPr>
            </w:pPr>
            <w:r w:rsidRPr="000F043F">
              <w:rPr>
                <w:sz w:val="16"/>
                <w:szCs w:val="16"/>
              </w:rPr>
              <w:t>CP-233132</w:t>
            </w:r>
          </w:p>
        </w:tc>
        <w:tc>
          <w:tcPr>
            <w:tcW w:w="567" w:type="dxa"/>
            <w:shd w:val="solid" w:color="FFFFFF" w:fill="auto"/>
          </w:tcPr>
          <w:p w14:paraId="0B1E0194" w14:textId="3DF4C70C" w:rsidR="00471665" w:rsidRPr="000F043F" w:rsidRDefault="00904199" w:rsidP="000F043F">
            <w:pPr>
              <w:pStyle w:val="TAL"/>
              <w:rPr>
                <w:rFonts w:cs="Arial"/>
                <w:sz w:val="16"/>
                <w:szCs w:val="16"/>
              </w:rPr>
            </w:pPr>
            <w:r w:rsidRPr="000F043F">
              <w:rPr>
                <w:rFonts w:cs="Arial"/>
                <w:sz w:val="16"/>
                <w:szCs w:val="16"/>
              </w:rPr>
              <w:t>0480</w:t>
            </w:r>
          </w:p>
        </w:tc>
        <w:tc>
          <w:tcPr>
            <w:tcW w:w="283" w:type="dxa"/>
            <w:shd w:val="solid" w:color="FFFFFF" w:fill="auto"/>
          </w:tcPr>
          <w:p w14:paraId="192F4609" w14:textId="7284FEE8" w:rsidR="00471665" w:rsidRPr="000F043F" w:rsidRDefault="00904199" w:rsidP="000F043F">
            <w:pPr>
              <w:pStyle w:val="TAR"/>
              <w:rPr>
                <w:rFonts w:cs="Arial"/>
                <w:sz w:val="16"/>
                <w:szCs w:val="16"/>
              </w:rPr>
            </w:pPr>
            <w:r w:rsidRPr="000F043F">
              <w:rPr>
                <w:rFonts w:cs="Arial"/>
                <w:sz w:val="16"/>
                <w:szCs w:val="16"/>
              </w:rPr>
              <w:t>2</w:t>
            </w:r>
          </w:p>
        </w:tc>
        <w:tc>
          <w:tcPr>
            <w:tcW w:w="284" w:type="dxa"/>
            <w:shd w:val="solid" w:color="FFFFFF" w:fill="auto"/>
          </w:tcPr>
          <w:p w14:paraId="459E94BF" w14:textId="73340B88" w:rsidR="00471665" w:rsidRPr="000F043F" w:rsidRDefault="00904199" w:rsidP="000F043F">
            <w:pPr>
              <w:pStyle w:val="TAC"/>
              <w:rPr>
                <w:rFonts w:cs="Arial"/>
                <w:sz w:val="16"/>
                <w:szCs w:val="16"/>
              </w:rPr>
            </w:pPr>
            <w:r w:rsidRPr="000F043F">
              <w:rPr>
                <w:rFonts w:cs="Arial"/>
                <w:sz w:val="16"/>
                <w:szCs w:val="16"/>
              </w:rPr>
              <w:t>F</w:t>
            </w:r>
          </w:p>
        </w:tc>
        <w:tc>
          <w:tcPr>
            <w:tcW w:w="5151" w:type="dxa"/>
            <w:shd w:val="solid" w:color="FFFFFF" w:fill="auto"/>
          </w:tcPr>
          <w:p w14:paraId="6FBD362E" w14:textId="2EAB46FC" w:rsidR="00471665" w:rsidRPr="000F043F" w:rsidRDefault="00904199" w:rsidP="000F043F">
            <w:pPr>
              <w:pStyle w:val="TAL"/>
              <w:rPr>
                <w:rFonts w:cs="Arial"/>
                <w:sz w:val="16"/>
                <w:szCs w:val="16"/>
              </w:rPr>
            </w:pPr>
            <w:r w:rsidRPr="000F043F">
              <w:rPr>
                <w:rFonts w:cs="Arial"/>
                <w:sz w:val="16"/>
                <w:szCs w:val="16"/>
              </w:rPr>
              <w:t>Providing emergency info to AS layers</w:t>
            </w:r>
          </w:p>
        </w:tc>
        <w:tc>
          <w:tcPr>
            <w:tcW w:w="708" w:type="dxa"/>
            <w:shd w:val="solid" w:color="FFFFFF" w:fill="auto"/>
          </w:tcPr>
          <w:p w14:paraId="48D477E6" w14:textId="7BCEFEA5" w:rsidR="00471665" w:rsidRPr="000F043F" w:rsidRDefault="00904199" w:rsidP="000F043F">
            <w:pPr>
              <w:pStyle w:val="TAC"/>
              <w:rPr>
                <w:rFonts w:cs="Arial"/>
                <w:sz w:val="16"/>
                <w:szCs w:val="16"/>
                <w:lang w:eastAsia="zh-CN"/>
              </w:rPr>
            </w:pPr>
            <w:r w:rsidRPr="000F043F">
              <w:rPr>
                <w:rFonts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0F043F" w:rsidRDefault="00CE5114" w:rsidP="000F043F">
            <w:pPr>
              <w:pStyle w:val="TAC"/>
              <w:rPr>
                <w:sz w:val="16"/>
                <w:szCs w:val="16"/>
                <w:lang w:eastAsia="zh-CN"/>
              </w:rPr>
            </w:pPr>
            <w:r w:rsidRPr="000F043F">
              <w:rPr>
                <w:sz w:val="16"/>
                <w:szCs w:val="16"/>
                <w:lang w:eastAsia="zh-CN"/>
              </w:rPr>
              <w:t>2023-12</w:t>
            </w:r>
          </w:p>
        </w:tc>
        <w:tc>
          <w:tcPr>
            <w:tcW w:w="800" w:type="dxa"/>
            <w:shd w:val="solid" w:color="FFFFFF" w:fill="auto"/>
          </w:tcPr>
          <w:p w14:paraId="325B8F8D" w14:textId="64E9CBEF" w:rsidR="00BA7430" w:rsidRPr="000F043F" w:rsidRDefault="00CE5114" w:rsidP="000F043F">
            <w:pPr>
              <w:pStyle w:val="TAC"/>
              <w:rPr>
                <w:sz w:val="16"/>
                <w:szCs w:val="16"/>
                <w:lang w:eastAsia="zh-CN"/>
              </w:rPr>
            </w:pPr>
            <w:r w:rsidRPr="000F043F">
              <w:rPr>
                <w:sz w:val="16"/>
                <w:szCs w:val="16"/>
                <w:lang w:eastAsia="zh-CN"/>
              </w:rPr>
              <w:t>CT#102</w:t>
            </w:r>
          </w:p>
        </w:tc>
        <w:tc>
          <w:tcPr>
            <w:tcW w:w="1046" w:type="dxa"/>
            <w:shd w:val="solid" w:color="FFFFFF" w:fill="auto"/>
          </w:tcPr>
          <w:p w14:paraId="7D9EDA5A" w14:textId="27A9D769" w:rsidR="00BA7430" w:rsidRPr="000F043F" w:rsidRDefault="005C4D95" w:rsidP="000F043F">
            <w:pPr>
              <w:pStyle w:val="TAC"/>
              <w:rPr>
                <w:sz w:val="16"/>
                <w:szCs w:val="16"/>
              </w:rPr>
            </w:pPr>
            <w:r w:rsidRPr="000F043F">
              <w:rPr>
                <w:sz w:val="16"/>
                <w:szCs w:val="16"/>
              </w:rPr>
              <w:t>CP-233132</w:t>
            </w:r>
          </w:p>
        </w:tc>
        <w:tc>
          <w:tcPr>
            <w:tcW w:w="567" w:type="dxa"/>
            <w:shd w:val="solid" w:color="FFFFFF" w:fill="auto"/>
          </w:tcPr>
          <w:p w14:paraId="522BAF7F" w14:textId="78417D24" w:rsidR="00BA7430" w:rsidRPr="000F043F" w:rsidRDefault="00CE5114" w:rsidP="000F043F">
            <w:pPr>
              <w:pStyle w:val="TAL"/>
              <w:rPr>
                <w:rFonts w:cs="Arial"/>
                <w:sz w:val="16"/>
                <w:szCs w:val="16"/>
              </w:rPr>
            </w:pPr>
            <w:r w:rsidRPr="000F043F">
              <w:rPr>
                <w:rFonts w:cs="Arial"/>
                <w:sz w:val="16"/>
                <w:szCs w:val="16"/>
              </w:rPr>
              <w:t>0486</w:t>
            </w:r>
          </w:p>
        </w:tc>
        <w:tc>
          <w:tcPr>
            <w:tcW w:w="283" w:type="dxa"/>
            <w:shd w:val="solid" w:color="FFFFFF" w:fill="auto"/>
          </w:tcPr>
          <w:p w14:paraId="70F87E44" w14:textId="036ACECF" w:rsidR="00BA7430" w:rsidRPr="000F043F" w:rsidRDefault="00CE5114" w:rsidP="000F043F">
            <w:pPr>
              <w:pStyle w:val="TAR"/>
              <w:rPr>
                <w:rFonts w:cs="Arial"/>
                <w:sz w:val="16"/>
                <w:szCs w:val="16"/>
              </w:rPr>
            </w:pPr>
            <w:r w:rsidRPr="000F043F">
              <w:rPr>
                <w:rFonts w:cs="Arial"/>
                <w:sz w:val="16"/>
                <w:szCs w:val="16"/>
              </w:rPr>
              <w:t>3</w:t>
            </w:r>
          </w:p>
        </w:tc>
        <w:tc>
          <w:tcPr>
            <w:tcW w:w="284" w:type="dxa"/>
            <w:shd w:val="solid" w:color="FFFFFF" w:fill="auto"/>
          </w:tcPr>
          <w:p w14:paraId="0810DC76" w14:textId="338C9113" w:rsidR="00BA7430" w:rsidRPr="000F043F" w:rsidRDefault="00CE5114" w:rsidP="000F043F">
            <w:pPr>
              <w:pStyle w:val="TAC"/>
              <w:rPr>
                <w:rFonts w:cs="Arial"/>
                <w:sz w:val="16"/>
                <w:szCs w:val="16"/>
              </w:rPr>
            </w:pPr>
            <w:r w:rsidRPr="000F043F">
              <w:rPr>
                <w:rFonts w:cs="Arial"/>
                <w:sz w:val="16"/>
                <w:szCs w:val="16"/>
              </w:rPr>
              <w:t>B</w:t>
            </w:r>
          </w:p>
        </w:tc>
        <w:tc>
          <w:tcPr>
            <w:tcW w:w="5151" w:type="dxa"/>
            <w:shd w:val="solid" w:color="FFFFFF" w:fill="auto"/>
          </w:tcPr>
          <w:p w14:paraId="09E641C2" w14:textId="32A65062" w:rsidR="00BA7430" w:rsidRPr="000F043F" w:rsidRDefault="00CE5114" w:rsidP="000F043F">
            <w:pPr>
              <w:pStyle w:val="TAL"/>
              <w:rPr>
                <w:rFonts w:cs="Arial"/>
                <w:sz w:val="16"/>
                <w:szCs w:val="16"/>
              </w:rPr>
            </w:pPr>
            <w:r w:rsidRPr="000F043F">
              <w:rPr>
                <w:rFonts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0F043F" w:rsidRDefault="00CE5114" w:rsidP="000F043F">
            <w:pPr>
              <w:pStyle w:val="TAC"/>
              <w:rPr>
                <w:rFonts w:cs="Arial"/>
                <w:sz w:val="16"/>
                <w:szCs w:val="16"/>
                <w:lang w:eastAsia="zh-CN"/>
              </w:rPr>
            </w:pPr>
            <w:r w:rsidRPr="000F043F">
              <w:rPr>
                <w:rFonts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0F043F" w:rsidRDefault="00A825B8" w:rsidP="000F043F">
            <w:pPr>
              <w:pStyle w:val="TAC"/>
              <w:rPr>
                <w:sz w:val="16"/>
                <w:szCs w:val="16"/>
                <w:lang w:eastAsia="zh-CN"/>
              </w:rPr>
            </w:pPr>
            <w:r w:rsidRPr="000F043F">
              <w:rPr>
                <w:sz w:val="16"/>
                <w:szCs w:val="16"/>
                <w:lang w:eastAsia="zh-CN"/>
              </w:rPr>
              <w:t>2023-12</w:t>
            </w:r>
          </w:p>
        </w:tc>
        <w:tc>
          <w:tcPr>
            <w:tcW w:w="800" w:type="dxa"/>
            <w:shd w:val="solid" w:color="FFFFFF" w:fill="auto"/>
          </w:tcPr>
          <w:p w14:paraId="5E03D325" w14:textId="2C00973A" w:rsidR="00594976" w:rsidRPr="000F043F" w:rsidRDefault="00A825B8" w:rsidP="000F043F">
            <w:pPr>
              <w:pStyle w:val="TAC"/>
              <w:rPr>
                <w:sz w:val="16"/>
                <w:szCs w:val="16"/>
                <w:lang w:eastAsia="zh-CN"/>
              </w:rPr>
            </w:pPr>
            <w:r w:rsidRPr="000F043F">
              <w:rPr>
                <w:sz w:val="16"/>
                <w:szCs w:val="16"/>
                <w:lang w:eastAsia="zh-CN"/>
              </w:rPr>
              <w:t>CT#102</w:t>
            </w:r>
          </w:p>
        </w:tc>
        <w:tc>
          <w:tcPr>
            <w:tcW w:w="1046" w:type="dxa"/>
            <w:shd w:val="solid" w:color="FFFFFF" w:fill="auto"/>
          </w:tcPr>
          <w:p w14:paraId="53C81246" w14:textId="697E60F1" w:rsidR="00594976" w:rsidRPr="000F043F" w:rsidRDefault="005A3341" w:rsidP="000F043F">
            <w:pPr>
              <w:pStyle w:val="TAC"/>
              <w:rPr>
                <w:sz w:val="16"/>
                <w:szCs w:val="16"/>
              </w:rPr>
            </w:pPr>
            <w:r w:rsidRPr="000F043F">
              <w:rPr>
                <w:sz w:val="16"/>
                <w:szCs w:val="16"/>
              </w:rPr>
              <w:t>CP-233313</w:t>
            </w:r>
          </w:p>
        </w:tc>
        <w:tc>
          <w:tcPr>
            <w:tcW w:w="567" w:type="dxa"/>
            <w:shd w:val="solid" w:color="FFFFFF" w:fill="auto"/>
          </w:tcPr>
          <w:p w14:paraId="3D71ED7C" w14:textId="2DB650B5" w:rsidR="00594976" w:rsidRPr="000F043F" w:rsidRDefault="00A825B8" w:rsidP="000F043F">
            <w:pPr>
              <w:pStyle w:val="TAL"/>
              <w:rPr>
                <w:rFonts w:cs="Arial"/>
                <w:sz w:val="16"/>
                <w:szCs w:val="16"/>
              </w:rPr>
            </w:pPr>
            <w:r w:rsidRPr="000F043F">
              <w:rPr>
                <w:rFonts w:cs="Arial"/>
                <w:sz w:val="16"/>
                <w:szCs w:val="16"/>
              </w:rPr>
              <w:t>0432</w:t>
            </w:r>
          </w:p>
        </w:tc>
        <w:tc>
          <w:tcPr>
            <w:tcW w:w="283" w:type="dxa"/>
            <w:shd w:val="solid" w:color="FFFFFF" w:fill="auto"/>
          </w:tcPr>
          <w:p w14:paraId="56B070A8" w14:textId="4642F1EA" w:rsidR="00594976" w:rsidRPr="000F043F" w:rsidRDefault="00A825B8" w:rsidP="000F043F">
            <w:pPr>
              <w:pStyle w:val="TAR"/>
              <w:rPr>
                <w:rFonts w:cs="Arial"/>
                <w:sz w:val="16"/>
                <w:szCs w:val="16"/>
              </w:rPr>
            </w:pPr>
            <w:r w:rsidRPr="000F043F">
              <w:rPr>
                <w:rFonts w:cs="Arial"/>
                <w:sz w:val="16"/>
                <w:szCs w:val="16"/>
              </w:rPr>
              <w:t>7</w:t>
            </w:r>
          </w:p>
        </w:tc>
        <w:tc>
          <w:tcPr>
            <w:tcW w:w="284" w:type="dxa"/>
            <w:shd w:val="solid" w:color="FFFFFF" w:fill="auto"/>
          </w:tcPr>
          <w:p w14:paraId="49DEC93A" w14:textId="114786C3" w:rsidR="00594976" w:rsidRPr="000F043F" w:rsidRDefault="00A825B8" w:rsidP="000F043F">
            <w:pPr>
              <w:pStyle w:val="TAC"/>
              <w:rPr>
                <w:rFonts w:cs="Arial"/>
                <w:sz w:val="16"/>
                <w:szCs w:val="16"/>
              </w:rPr>
            </w:pPr>
            <w:r w:rsidRPr="000F043F">
              <w:rPr>
                <w:rFonts w:cs="Arial"/>
                <w:sz w:val="16"/>
                <w:szCs w:val="16"/>
              </w:rPr>
              <w:t>A</w:t>
            </w:r>
          </w:p>
        </w:tc>
        <w:tc>
          <w:tcPr>
            <w:tcW w:w="5151" w:type="dxa"/>
            <w:shd w:val="solid" w:color="FFFFFF" w:fill="auto"/>
          </w:tcPr>
          <w:p w14:paraId="02DA9B01" w14:textId="000997C6" w:rsidR="00594976" w:rsidRPr="000F043F" w:rsidRDefault="00A825B8" w:rsidP="000F043F">
            <w:pPr>
              <w:pStyle w:val="TAL"/>
              <w:rPr>
                <w:rFonts w:cs="Arial"/>
                <w:sz w:val="16"/>
                <w:szCs w:val="16"/>
              </w:rPr>
            </w:pPr>
            <w:r w:rsidRPr="000F043F">
              <w:rPr>
                <w:rFonts w:cs="Arial"/>
                <w:sz w:val="16"/>
                <w:szCs w:val="16"/>
              </w:rPr>
              <w:t>Adding RSC in the U2N relay discovery</w:t>
            </w:r>
          </w:p>
        </w:tc>
        <w:tc>
          <w:tcPr>
            <w:tcW w:w="708" w:type="dxa"/>
            <w:shd w:val="solid" w:color="FFFFFF" w:fill="auto"/>
          </w:tcPr>
          <w:p w14:paraId="17791C2E" w14:textId="0B102B80" w:rsidR="00594976" w:rsidRPr="000F043F" w:rsidRDefault="00A825B8" w:rsidP="000F043F">
            <w:pPr>
              <w:pStyle w:val="TAC"/>
              <w:rPr>
                <w:rFonts w:cs="Arial"/>
                <w:sz w:val="16"/>
                <w:szCs w:val="16"/>
                <w:lang w:eastAsia="zh-CN"/>
              </w:rPr>
            </w:pPr>
            <w:r w:rsidRPr="000F043F">
              <w:rPr>
                <w:rFonts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0F043F" w:rsidRDefault="00B771E1" w:rsidP="000F043F">
            <w:pPr>
              <w:pStyle w:val="TAC"/>
              <w:rPr>
                <w:sz w:val="16"/>
                <w:szCs w:val="16"/>
                <w:lang w:eastAsia="zh-CN"/>
              </w:rPr>
            </w:pPr>
            <w:r w:rsidRPr="000F043F">
              <w:rPr>
                <w:sz w:val="16"/>
                <w:szCs w:val="16"/>
                <w:lang w:eastAsia="zh-CN"/>
              </w:rPr>
              <w:t>2024-03</w:t>
            </w:r>
          </w:p>
        </w:tc>
        <w:tc>
          <w:tcPr>
            <w:tcW w:w="800" w:type="dxa"/>
            <w:shd w:val="solid" w:color="FFFFFF" w:fill="auto"/>
          </w:tcPr>
          <w:p w14:paraId="26DC212C" w14:textId="5F9CB4DC" w:rsidR="00B771E1" w:rsidRPr="000F043F" w:rsidRDefault="00B771E1" w:rsidP="000F043F">
            <w:pPr>
              <w:pStyle w:val="TAC"/>
              <w:rPr>
                <w:sz w:val="16"/>
                <w:szCs w:val="16"/>
                <w:lang w:eastAsia="zh-CN"/>
              </w:rPr>
            </w:pPr>
            <w:r w:rsidRPr="000F043F">
              <w:rPr>
                <w:sz w:val="16"/>
                <w:szCs w:val="16"/>
                <w:lang w:eastAsia="zh-CN"/>
              </w:rPr>
              <w:t>CT#103</w:t>
            </w:r>
          </w:p>
        </w:tc>
        <w:tc>
          <w:tcPr>
            <w:tcW w:w="1046" w:type="dxa"/>
            <w:shd w:val="solid" w:color="FFFFFF" w:fill="auto"/>
          </w:tcPr>
          <w:p w14:paraId="65F15DF6" w14:textId="0FB249C3" w:rsidR="00B771E1" w:rsidRPr="000F043F" w:rsidRDefault="00B771E1" w:rsidP="000F043F">
            <w:pPr>
              <w:pStyle w:val="TAC"/>
              <w:rPr>
                <w:sz w:val="16"/>
                <w:szCs w:val="16"/>
              </w:rPr>
            </w:pPr>
            <w:r w:rsidRPr="000F043F">
              <w:rPr>
                <w:sz w:val="16"/>
                <w:szCs w:val="16"/>
              </w:rPr>
              <w:t>CP-240120</w:t>
            </w:r>
          </w:p>
        </w:tc>
        <w:tc>
          <w:tcPr>
            <w:tcW w:w="567" w:type="dxa"/>
            <w:shd w:val="solid" w:color="FFFFFF" w:fill="auto"/>
          </w:tcPr>
          <w:p w14:paraId="77AEA36B" w14:textId="19D34905" w:rsidR="00B771E1" w:rsidRPr="000F043F" w:rsidRDefault="00B771E1" w:rsidP="000F043F">
            <w:pPr>
              <w:pStyle w:val="TAL"/>
              <w:rPr>
                <w:rFonts w:cs="Arial"/>
                <w:sz w:val="16"/>
                <w:szCs w:val="16"/>
              </w:rPr>
            </w:pPr>
            <w:r w:rsidRPr="000F043F">
              <w:rPr>
                <w:rFonts w:cs="Arial"/>
                <w:sz w:val="16"/>
                <w:szCs w:val="16"/>
              </w:rPr>
              <w:t>0503</w:t>
            </w:r>
          </w:p>
        </w:tc>
        <w:tc>
          <w:tcPr>
            <w:tcW w:w="283" w:type="dxa"/>
            <w:shd w:val="solid" w:color="FFFFFF" w:fill="auto"/>
          </w:tcPr>
          <w:p w14:paraId="01C04626" w14:textId="59A50A46" w:rsidR="00B771E1" w:rsidRPr="000F043F" w:rsidRDefault="00B771E1" w:rsidP="000F043F">
            <w:pPr>
              <w:pStyle w:val="TAR"/>
              <w:rPr>
                <w:rFonts w:cs="Arial"/>
                <w:sz w:val="16"/>
                <w:szCs w:val="16"/>
              </w:rPr>
            </w:pPr>
            <w:r w:rsidRPr="000F043F">
              <w:rPr>
                <w:rFonts w:cs="Arial"/>
                <w:sz w:val="16"/>
                <w:szCs w:val="16"/>
              </w:rPr>
              <w:t>-</w:t>
            </w:r>
          </w:p>
        </w:tc>
        <w:tc>
          <w:tcPr>
            <w:tcW w:w="284" w:type="dxa"/>
            <w:shd w:val="solid" w:color="FFFFFF" w:fill="auto"/>
          </w:tcPr>
          <w:p w14:paraId="484FC019" w14:textId="2B8807E2" w:rsidR="00B771E1" w:rsidRPr="000F043F" w:rsidRDefault="00B771E1" w:rsidP="000F043F">
            <w:pPr>
              <w:pStyle w:val="TAC"/>
              <w:rPr>
                <w:rFonts w:cs="Arial"/>
                <w:sz w:val="16"/>
                <w:szCs w:val="16"/>
              </w:rPr>
            </w:pPr>
            <w:r w:rsidRPr="000F043F">
              <w:rPr>
                <w:rFonts w:cs="Arial"/>
                <w:sz w:val="16"/>
                <w:szCs w:val="16"/>
              </w:rPr>
              <w:t>F</w:t>
            </w:r>
          </w:p>
        </w:tc>
        <w:tc>
          <w:tcPr>
            <w:tcW w:w="5151" w:type="dxa"/>
            <w:shd w:val="solid" w:color="FFFFFF" w:fill="auto"/>
          </w:tcPr>
          <w:p w14:paraId="368963F0" w14:textId="1CA32486" w:rsidR="00B771E1" w:rsidRPr="000F043F" w:rsidRDefault="00B771E1" w:rsidP="000F043F">
            <w:pPr>
              <w:pStyle w:val="TAL"/>
              <w:rPr>
                <w:rFonts w:cs="Arial"/>
                <w:sz w:val="16"/>
                <w:szCs w:val="16"/>
              </w:rPr>
            </w:pPr>
            <w:r w:rsidRPr="000F043F">
              <w:rPr>
                <w:rFonts w:cs="Arial"/>
                <w:sz w:val="16"/>
                <w:szCs w:val="16"/>
              </w:rPr>
              <w:t>Clarification on content type for ranging and sidelink positioning in discovery message</w:t>
            </w:r>
          </w:p>
        </w:tc>
        <w:tc>
          <w:tcPr>
            <w:tcW w:w="708" w:type="dxa"/>
            <w:shd w:val="solid" w:color="FFFFFF" w:fill="auto"/>
          </w:tcPr>
          <w:p w14:paraId="4FCBCB66" w14:textId="39BCDDBB" w:rsidR="00B771E1" w:rsidRPr="000F043F" w:rsidRDefault="00B771E1" w:rsidP="000F043F">
            <w:pPr>
              <w:pStyle w:val="TAC"/>
              <w:rPr>
                <w:rFonts w:cs="Arial"/>
                <w:sz w:val="16"/>
                <w:szCs w:val="16"/>
                <w:lang w:eastAsia="zh-CN"/>
              </w:rPr>
            </w:pPr>
            <w:r w:rsidRPr="000F043F">
              <w:rPr>
                <w:rFonts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Pr="000F043F" w:rsidRDefault="00C85F96" w:rsidP="000F043F">
            <w:pPr>
              <w:pStyle w:val="TAC"/>
              <w:rPr>
                <w:sz w:val="16"/>
                <w:szCs w:val="16"/>
                <w:lang w:eastAsia="zh-CN"/>
              </w:rPr>
            </w:pPr>
            <w:r w:rsidRPr="000F043F">
              <w:rPr>
                <w:sz w:val="16"/>
                <w:szCs w:val="16"/>
                <w:lang w:eastAsia="zh-CN"/>
              </w:rPr>
              <w:t>2024-03</w:t>
            </w:r>
          </w:p>
        </w:tc>
        <w:tc>
          <w:tcPr>
            <w:tcW w:w="800" w:type="dxa"/>
            <w:shd w:val="solid" w:color="FFFFFF" w:fill="auto"/>
          </w:tcPr>
          <w:p w14:paraId="1C11E464" w14:textId="2BCDE5E6" w:rsidR="00C85F96" w:rsidRPr="000F043F" w:rsidRDefault="00C85F96" w:rsidP="000F043F">
            <w:pPr>
              <w:pStyle w:val="TAC"/>
              <w:rPr>
                <w:sz w:val="16"/>
                <w:szCs w:val="16"/>
                <w:lang w:eastAsia="zh-CN"/>
              </w:rPr>
            </w:pPr>
            <w:r w:rsidRPr="000F043F">
              <w:rPr>
                <w:sz w:val="16"/>
                <w:szCs w:val="16"/>
                <w:lang w:eastAsia="zh-CN"/>
              </w:rPr>
              <w:t>CT#103</w:t>
            </w:r>
          </w:p>
        </w:tc>
        <w:tc>
          <w:tcPr>
            <w:tcW w:w="1046" w:type="dxa"/>
            <w:shd w:val="solid" w:color="FFFFFF" w:fill="auto"/>
          </w:tcPr>
          <w:p w14:paraId="7573A00D" w14:textId="178D7FE7" w:rsidR="00C85F96" w:rsidRPr="000F043F" w:rsidRDefault="00C85F96" w:rsidP="000F043F">
            <w:pPr>
              <w:pStyle w:val="TAC"/>
              <w:rPr>
                <w:sz w:val="16"/>
                <w:szCs w:val="16"/>
              </w:rPr>
            </w:pPr>
            <w:r w:rsidRPr="000F043F">
              <w:rPr>
                <w:sz w:val="16"/>
                <w:szCs w:val="16"/>
              </w:rPr>
              <w:t>CP-240089</w:t>
            </w:r>
          </w:p>
        </w:tc>
        <w:tc>
          <w:tcPr>
            <w:tcW w:w="567" w:type="dxa"/>
            <w:shd w:val="solid" w:color="FFFFFF" w:fill="auto"/>
          </w:tcPr>
          <w:p w14:paraId="6FCFF6C0" w14:textId="14F96C71" w:rsidR="00C85F96" w:rsidRPr="000F043F" w:rsidRDefault="00C85F96" w:rsidP="000F043F">
            <w:pPr>
              <w:pStyle w:val="TAL"/>
              <w:rPr>
                <w:rFonts w:cs="Arial"/>
                <w:sz w:val="16"/>
                <w:szCs w:val="16"/>
              </w:rPr>
            </w:pPr>
            <w:r w:rsidRPr="000F043F">
              <w:rPr>
                <w:rFonts w:cs="Arial"/>
                <w:sz w:val="16"/>
                <w:szCs w:val="16"/>
              </w:rPr>
              <w:t>0512</w:t>
            </w:r>
          </w:p>
        </w:tc>
        <w:tc>
          <w:tcPr>
            <w:tcW w:w="283" w:type="dxa"/>
            <w:shd w:val="solid" w:color="FFFFFF" w:fill="auto"/>
          </w:tcPr>
          <w:p w14:paraId="183A1079" w14:textId="3FC1F442" w:rsidR="00C85F96" w:rsidRPr="000F043F" w:rsidRDefault="00C85F96" w:rsidP="000F043F">
            <w:pPr>
              <w:pStyle w:val="TAR"/>
              <w:rPr>
                <w:rFonts w:cs="Arial"/>
                <w:sz w:val="16"/>
                <w:szCs w:val="16"/>
              </w:rPr>
            </w:pPr>
            <w:r w:rsidRPr="000F043F">
              <w:rPr>
                <w:rFonts w:cs="Arial"/>
                <w:sz w:val="16"/>
                <w:szCs w:val="16"/>
              </w:rPr>
              <w:t>-</w:t>
            </w:r>
          </w:p>
        </w:tc>
        <w:tc>
          <w:tcPr>
            <w:tcW w:w="284" w:type="dxa"/>
            <w:shd w:val="solid" w:color="FFFFFF" w:fill="auto"/>
          </w:tcPr>
          <w:p w14:paraId="0696BB04" w14:textId="0EC44D37" w:rsidR="00C85F96" w:rsidRPr="000F043F" w:rsidRDefault="00C85F96" w:rsidP="000F043F">
            <w:pPr>
              <w:pStyle w:val="TAC"/>
              <w:rPr>
                <w:rFonts w:cs="Arial"/>
                <w:sz w:val="16"/>
                <w:szCs w:val="16"/>
              </w:rPr>
            </w:pPr>
            <w:r w:rsidRPr="000F043F">
              <w:rPr>
                <w:rFonts w:cs="Arial"/>
                <w:sz w:val="16"/>
                <w:szCs w:val="16"/>
              </w:rPr>
              <w:t>F</w:t>
            </w:r>
          </w:p>
        </w:tc>
        <w:tc>
          <w:tcPr>
            <w:tcW w:w="5151" w:type="dxa"/>
            <w:shd w:val="solid" w:color="FFFFFF" w:fill="auto"/>
          </w:tcPr>
          <w:p w14:paraId="5F913FC0" w14:textId="1BD2E42A" w:rsidR="00C85F96" w:rsidRPr="000F043F" w:rsidRDefault="00C85F96" w:rsidP="000F043F">
            <w:pPr>
              <w:pStyle w:val="TAL"/>
              <w:rPr>
                <w:rFonts w:cs="Arial"/>
                <w:sz w:val="16"/>
                <w:szCs w:val="16"/>
              </w:rPr>
            </w:pPr>
            <w:r w:rsidRPr="000F043F">
              <w:rPr>
                <w:rFonts w:cs="Arial"/>
                <w:sz w:val="16"/>
                <w:szCs w:val="16"/>
              </w:rPr>
              <w:t>IEI allocation</w:t>
            </w:r>
          </w:p>
        </w:tc>
        <w:tc>
          <w:tcPr>
            <w:tcW w:w="708" w:type="dxa"/>
            <w:shd w:val="solid" w:color="FFFFFF" w:fill="auto"/>
          </w:tcPr>
          <w:p w14:paraId="62478489" w14:textId="0487E70B" w:rsidR="00C85F96" w:rsidRPr="000F043F" w:rsidRDefault="00C85F96" w:rsidP="000F043F">
            <w:pPr>
              <w:pStyle w:val="TAC"/>
              <w:rPr>
                <w:rFonts w:cs="Arial"/>
                <w:sz w:val="16"/>
                <w:szCs w:val="16"/>
                <w:lang w:eastAsia="zh-CN"/>
              </w:rPr>
            </w:pPr>
            <w:r w:rsidRPr="000F043F">
              <w:rPr>
                <w:rFonts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Pr="000F043F" w:rsidRDefault="0098001F" w:rsidP="000F043F">
            <w:pPr>
              <w:pStyle w:val="TAC"/>
              <w:rPr>
                <w:sz w:val="16"/>
                <w:szCs w:val="16"/>
                <w:lang w:eastAsia="zh-CN"/>
              </w:rPr>
            </w:pPr>
            <w:r w:rsidRPr="000F043F">
              <w:rPr>
                <w:sz w:val="16"/>
                <w:szCs w:val="16"/>
                <w:lang w:eastAsia="zh-CN"/>
              </w:rPr>
              <w:t>2024-03</w:t>
            </w:r>
          </w:p>
        </w:tc>
        <w:tc>
          <w:tcPr>
            <w:tcW w:w="800" w:type="dxa"/>
            <w:shd w:val="solid" w:color="FFFFFF" w:fill="auto"/>
          </w:tcPr>
          <w:p w14:paraId="5C0702CD" w14:textId="30DE69A2" w:rsidR="0098001F" w:rsidRPr="000F043F" w:rsidRDefault="0098001F" w:rsidP="000F043F">
            <w:pPr>
              <w:pStyle w:val="TAC"/>
              <w:rPr>
                <w:sz w:val="16"/>
                <w:szCs w:val="16"/>
                <w:lang w:eastAsia="zh-CN"/>
              </w:rPr>
            </w:pPr>
            <w:r w:rsidRPr="000F043F">
              <w:rPr>
                <w:sz w:val="16"/>
                <w:szCs w:val="16"/>
                <w:lang w:eastAsia="zh-CN"/>
              </w:rPr>
              <w:t>CT#103</w:t>
            </w:r>
          </w:p>
        </w:tc>
        <w:tc>
          <w:tcPr>
            <w:tcW w:w="1046" w:type="dxa"/>
            <w:shd w:val="solid" w:color="FFFFFF" w:fill="auto"/>
          </w:tcPr>
          <w:p w14:paraId="14035DC6" w14:textId="151D414A" w:rsidR="0098001F" w:rsidRPr="000F043F" w:rsidRDefault="0098001F" w:rsidP="000F043F">
            <w:pPr>
              <w:pStyle w:val="TAC"/>
              <w:rPr>
                <w:sz w:val="16"/>
                <w:szCs w:val="16"/>
              </w:rPr>
            </w:pPr>
            <w:r w:rsidRPr="000F043F">
              <w:rPr>
                <w:sz w:val="16"/>
                <w:szCs w:val="16"/>
              </w:rPr>
              <w:t>CP-240089</w:t>
            </w:r>
          </w:p>
        </w:tc>
        <w:tc>
          <w:tcPr>
            <w:tcW w:w="567" w:type="dxa"/>
            <w:shd w:val="solid" w:color="FFFFFF" w:fill="auto"/>
          </w:tcPr>
          <w:p w14:paraId="60312C9A" w14:textId="5F873282" w:rsidR="0098001F" w:rsidRPr="000F043F" w:rsidRDefault="0098001F" w:rsidP="000F043F">
            <w:pPr>
              <w:pStyle w:val="TAL"/>
              <w:rPr>
                <w:rFonts w:cs="Arial"/>
                <w:sz w:val="16"/>
                <w:szCs w:val="16"/>
              </w:rPr>
            </w:pPr>
            <w:r w:rsidRPr="000F043F">
              <w:rPr>
                <w:rFonts w:cs="Arial"/>
                <w:sz w:val="16"/>
                <w:szCs w:val="16"/>
              </w:rPr>
              <w:t>0515</w:t>
            </w:r>
          </w:p>
        </w:tc>
        <w:tc>
          <w:tcPr>
            <w:tcW w:w="283" w:type="dxa"/>
            <w:shd w:val="solid" w:color="FFFFFF" w:fill="auto"/>
          </w:tcPr>
          <w:p w14:paraId="5988E836" w14:textId="60A98A14" w:rsidR="0098001F" w:rsidRPr="000F043F" w:rsidRDefault="0098001F" w:rsidP="000F043F">
            <w:pPr>
              <w:pStyle w:val="TAR"/>
              <w:rPr>
                <w:rFonts w:cs="Arial"/>
                <w:sz w:val="16"/>
                <w:szCs w:val="16"/>
              </w:rPr>
            </w:pPr>
            <w:r w:rsidRPr="000F043F">
              <w:rPr>
                <w:rFonts w:cs="Arial"/>
                <w:sz w:val="16"/>
                <w:szCs w:val="16"/>
              </w:rPr>
              <w:t>-</w:t>
            </w:r>
          </w:p>
        </w:tc>
        <w:tc>
          <w:tcPr>
            <w:tcW w:w="284" w:type="dxa"/>
            <w:shd w:val="solid" w:color="FFFFFF" w:fill="auto"/>
          </w:tcPr>
          <w:p w14:paraId="74413868" w14:textId="63230DD6" w:rsidR="0098001F" w:rsidRPr="000F043F" w:rsidRDefault="0098001F" w:rsidP="000F043F">
            <w:pPr>
              <w:pStyle w:val="TAC"/>
              <w:rPr>
                <w:rFonts w:cs="Arial"/>
                <w:sz w:val="16"/>
                <w:szCs w:val="16"/>
              </w:rPr>
            </w:pPr>
            <w:r w:rsidRPr="000F043F">
              <w:rPr>
                <w:rFonts w:cs="Arial"/>
                <w:sz w:val="16"/>
                <w:szCs w:val="16"/>
              </w:rPr>
              <w:t>F</w:t>
            </w:r>
          </w:p>
        </w:tc>
        <w:tc>
          <w:tcPr>
            <w:tcW w:w="5151" w:type="dxa"/>
            <w:shd w:val="solid" w:color="FFFFFF" w:fill="auto"/>
          </w:tcPr>
          <w:p w14:paraId="051DD0FD" w14:textId="52D6AC26" w:rsidR="0098001F" w:rsidRPr="000F043F" w:rsidRDefault="0098001F" w:rsidP="000F043F">
            <w:pPr>
              <w:pStyle w:val="TAL"/>
              <w:rPr>
                <w:rFonts w:cs="Arial"/>
                <w:sz w:val="16"/>
                <w:szCs w:val="16"/>
                <w:lang w:val="nl-NL"/>
              </w:rPr>
            </w:pPr>
            <w:r w:rsidRPr="000F043F">
              <w:rPr>
                <w:rFonts w:cs="Arial"/>
                <w:sz w:val="16"/>
                <w:szCs w:val="16"/>
                <w:lang w:val="nl-NL"/>
              </w:rPr>
              <w:t xml:space="preserve">EN removal for L2 U2U </w:t>
            </w:r>
          </w:p>
        </w:tc>
        <w:tc>
          <w:tcPr>
            <w:tcW w:w="708" w:type="dxa"/>
            <w:shd w:val="solid" w:color="FFFFFF" w:fill="auto"/>
          </w:tcPr>
          <w:p w14:paraId="63E74044" w14:textId="10970CBE" w:rsidR="0098001F" w:rsidRPr="000F043F" w:rsidRDefault="0098001F" w:rsidP="000F043F">
            <w:pPr>
              <w:pStyle w:val="TAC"/>
              <w:rPr>
                <w:rFonts w:cs="Arial"/>
                <w:sz w:val="16"/>
                <w:szCs w:val="16"/>
                <w:lang w:eastAsia="zh-CN"/>
              </w:rPr>
            </w:pPr>
            <w:r w:rsidRPr="000F043F">
              <w:rPr>
                <w:rFonts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Pr="000F043F" w:rsidRDefault="006F3AEB" w:rsidP="000F043F">
            <w:pPr>
              <w:pStyle w:val="TAC"/>
              <w:rPr>
                <w:sz w:val="16"/>
                <w:szCs w:val="16"/>
                <w:lang w:eastAsia="zh-CN"/>
              </w:rPr>
            </w:pPr>
            <w:r w:rsidRPr="000F043F">
              <w:rPr>
                <w:sz w:val="16"/>
                <w:szCs w:val="16"/>
                <w:lang w:eastAsia="zh-CN"/>
              </w:rPr>
              <w:t>2024-03</w:t>
            </w:r>
          </w:p>
        </w:tc>
        <w:tc>
          <w:tcPr>
            <w:tcW w:w="800" w:type="dxa"/>
            <w:shd w:val="solid" w:color="FFFFFF" w:fill="auto"/>
          </w:tcPr>
          <w:p w14:paraId="78682DB9" w14:textId="7C096AC4" w:rsidR="006F3AEB" w:rsidRPr="000F043F" w:rsidRDefault="006F3AEB" w:rsidP="000F043F">
            <w:pPr>
              <w:pStyle w:val="TAC"/>
              <w:rPr>
                <w:sz w:val="16"/>
                <w:szCs w:val="16"/>
                <w:lang w:eastAsia="zh-CN"/>
              </w:rPr>
            </w:pPr>
            <w:r w:rsidRPr="000F043F">
              <w:rPr>
                <w:sz w:val="16"/>
                <w:szCs w:val="16"/>
                <w:lang w:eastAsia="zh-CN"/>
              </w:rPr>
              <w:t>CT#103</w:t>
            </w:r>
          </w:p>
        </w:tc>
        <w:tc>
          <w:tcPr>
            <w:tcW w:w="1046" w:type="dxa"/>
            <w:shd w:val="solid" w:color="FFFFFF" w:fill="auto"/>
          </w:tcPr>
          <w:p w14:paraId="4FAF0BF7" w14:textId="65A3474F" w:rsidR="006F3AEB" w:rsidRPr="000F043F" w:rsidRDefault="006F3AEB" w:rsidP="000F043F">
            <w:pPr>
              <w:pStyle w:val="TAC"/>
              <w:rPr>
                <w:sz w:val="16"/>
                <w:szCs w:val="16"/>
              </w:rPr>
            </w:pPr>
            <w:r w:rsidRPr="000F043F">
              <w:rPr>
                <w:sz w:val="16"/>
                <w:szCs w:val="16"/>
              </w:rPr>
              <w:t>CP-240089</w:t>
            </w:r>
          </w:p>
        </w:tc>
        <w:tc>
          <w:tcPr>
            <w:tcW w:w="567" w:type="dxa"/>
            <w:shd w:val="solid" w:color="FFFFFF" w:fill="auto"/>
          </w:tcPr>
          <w:p w14:paraId="096AE304" w14:textId="1051DEDC" w:rsidR="006F3AEB" w:rsidRPr="000F043F" w:rsidRDefault="006F3AEB" w:rsidP="000F043F">
            <w:pPr>
              <w:pStyle w:val="TAL"/>
              <w:rPr>
                <w:rFonts w:cs="Arial"/>
                <w:sz w:val="16"/>
                <w:szCs w:val="16"/>
              </w:rPr>
            </w:pPr>
            <w:r w:rsidRPr="000F043F">
              <w:rPr>
                <w:rFonts w:cs="Arial"/>
                <w:sz w:val="16"/>
                <w:szCs w:val="16"/>
              </w:rPr>
              <w:t>0516</w:t>
            </w:r>
          </w:p>
        </w:tc>
        <w:tc>
          <w:tcPr>
            <w:tcW w:w="283" w:type="dxa"/>
            <w:shd w:val="solid" w:color="FFFFFF" w:fill="auto"/>
          </w:tcPr>
          <w:p w14:paraId="6493D396" w14:textId="2FDF68ED" w:rsidR="006F3AEB" w:rsidRPr="000F043F" w:rsidRDefault="006F3AEB" w:rsidP="000F043F">
            <w:pPr>
              <w:pStyle w:val="TAR"/>
              <w:rPr>
                <w:rFonts w:cs="Arial"/>
                <w:sz w:val="16"/>
                <w:szCs w:val="16"/>
              </w:rPr>
            </w:pPr>
            <w:r w:rsidRPr="000F043F">
              <w:rPr>
                <w:rFonts w:cs="Arial"/>
                <w:sz w:val="16"/>
                <w:szCs w:val="16"/>
              </w:rPr>
              <w:t>-</w:t>
            </w:r>
          </w:p>
        </w:tc>
        <w:tc>
          <w:tcPr>
            <w:tcW w:w="284" w:type="dxa"/>
            <w:shd w:val="solid" w:color="FFFFFF" w:fill="auto"/>
          </w:tcPr>
          <w:p w14:paraId="1629181B" w14:textId="28C91F1F" w:rsidR="006F3AEB" w:rsidRPr="000F043F" w:rsidRDefault="006F3AEB" w:rsidP="000F043F">
            <w:pPr>
              <w:pStyle w:val="TAC"/>
              <w:rPr>
                <w:rFonts w:cs="Arial"/>
                <w:sz w:val="16"/>
                <w:szCs w:val="16"/>
              </w:rPr>
            </w:pPr>
            <w:r w:rsidRPr="000F043F">
              <w:rPr>
                <w:rFonts w:cs="Arial"/>
                <w:sz w:val="16"/>
                <w:szCs w:val="16"/>
              </w:rPr>
              <w:t>F</w:t>
            </w:r>
          </w:p>
        </w:tc>
        <w:tc>
          <w:tcPr>
            <w:tcW w:w="5151" w:type="dxa"/>
            <w:shd w:val="solid" w:color="FFFFFF" w:fill="auto"/>
          </w:tcPr>
          <w:p w14:paraId="418E8BE4" w14:textId="46BBA5A1" w:rsidR="006F3AEB" w:rsidRPr="000F043F" w:rsidRDefault="006F3AEB" w:rsidP="000F043F">
            <w:pPr>
              <w:pStyle w:val="TAL"/>
              <w:rPr>
                <w:rFonts w:cs="Arial"/>
                <w:sz w:val="16"/>
                <w:szCs w:val="16"/>
              </w:rPr>
            </w:pPr>
            <w:r w:rsidRPr="000F043F">
              <w:rPr>
                <w:rFonts w:cs="Arial"/>
                <w:sz w:val="16"/>
                <w:szCs w:val="16"/>
              </w:rPr>
              <w:t xml:space="preserve">Rekeying for U2U </w:t>
            </w:r>
          </w:p>
        </w:tc>
        <w:tc>
          <w:tcPr>
            <w:tcW w:w="708" w:type="dxa"/>
            <w:shd w:val="solid" w:color="FFFFFF" w:fill="auto"/>
          </w:tcPr>
          <w:p w14:paraId="149979A1" w14:textId="27CDE243" w:rsidR="006F3AEB" w:rsidRPr="000F043F" w:rsidRDefault="006F3AEB" w:rsidP="000F043F">
            <w:pPr>
              <w:pStyle w:val="TAC"/>
              <w:rPr>
                <w:rFonts w:cs="Arial"/>
                <w:sz w:val="16"/>
                <w:szCs w:val="16"/>
                <w:lang w:eastAsia="zh-CN"/>
              </w:rPr>
            </w:pPr>
            <w:r w:rsidRPr="000F043F">
              <w:rPr>
                <w:rFonts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Pr="000F043F" w:rsidRDefault="001C4E14" w:rsidP="000F043F">
            <w:pPr>
              <w:pStyle w:val="TAC"/>
              <w:rPr>
                <w:sz w:val="16"/>
                <w:szCs w:val="16"/>
                <w:lang w:eastAsia="zh-CN"/>
              </w:rPr>
            </w:pPr>
            <w:r w:rsidRPr="000F043F">
              <w:rPr>
                <w:sz w:val="16"/>
                <w:szCs w:val="16"/>
                <w:lang w:eastAsia="zh-CN"/>
              </w:rPr>
              <w:t>2024-03</w:t>
            </w:r>
          </w:p>
        </w:tc>
        <w:tc>
          <w:tcPr>
            <w:tcW w:w="800" w:type="dxa"/>
            <w:shd w:val="solid" w:color="FFFFFF" w:fill="auto"/>
          </w:tcPr>
          <w:p w14:paraId="0BCFE00D" w14:textId="13ED76C0" w:rsidR="001C4E14" w:rsidRPr="000F043F" w:rsidRDefault="001C4E14" w:rsidP="000F043F">
            <w:pPr>
              <w:pStyle w:val="TAC"/>
              <w:rPr>
                <w:sz w:val="16"/>
                <w:szCs w:val="16"/>
                <w:lang w:eastAsia="zh-CN"/>
              </w:rPr>
            </w:pPr>
            <w:r w:rsidRPr="000F043F">
              <w:rPr>
                <w:sz w:val="16"/>
                <w:szCs w:val="16"/>
                <w:lang w:eastAsia="zh-CN"/>
              </w:rPr>
              <w:t>CT#103</w:t>
            </w:r>
          </w:p>
        </w:tc>
        <w:tc>
          <w:tcPr>
            <w:tcW w:w="1046" w:type="dxa"/>
            <w:shd w:val="solid" w:color="FFFFFF" w:fill="auto"/>
          </w:tcPr>
          <w:p w14:paraId="40D30A2B" w14:textId="37756B3D" w:rsidR="001C4E14" w:rsidRPr="000F043F" w:rsidRDefault="001C4E14" w:rsidP="000F043F">
            <w:pPr>
              <w:pStyle w:val="TAC"/>
              <w:rPr>
                <w:sz w:val="16"/>
                <w:szCs w:val="16"/>
              </w:rPr>
            </w:pPr>
            <w:r w:rsidRPr="000F043F">
              <w:rPr>
                <w:sz w:val="16"/>
                <w:szCs w:val="16"/>
              </w:rPr>
              <w:t>CP-240089</w:t>
            </w:r>
          </w:p>
        </w:tc>
        <w:tc>
          <w:tcPr>
            <w:tcW w:w="567" w:type="dxa"/>
            <w:shd w:val="solid" w:color="FFFFFF" w:fill="auto"/>
          </w:tcPr>
          <w:p w14:paraId="7B39FD57" w14:textId="17F15C66" w:rsidR="001C4E14" w:rsidRPr="000F043F" w:rsidRDefault="001C4E14" w:rsidP="000F043F">
            <w:pPr>
              <w:pStyle w:val="TAL"/>
              <w:rPr>
                <w:rFonts w:cs="Arial"/>
                <w:sz w:val="16"/>
                <w:szCs w:val="16"/>
              </w:rPr>
            </w:pPr>
            <w:r w:rsidRPr="000F043F">
              <w:rPr>
                <w:rFonts w:cs="Arial"/>
                <w:sz w:val="16"/>
                <w:szCs w:val="16"/>
              </w:rPr>
              <w:t>0528</w:t>
            </w:r>
          </w:p>
        </w:tc>
        <w:tc>
          <w:tcPr>
            <w:tcW w:w="283" w:type="dxa"/>
            <w:shd w:val="solid" w:color="FFFFFF" w:fill="auto"/>
          </w:tcPr>
          <w:p w14:paraId="7AB8FE1E" w14:textId="217274D2" w:rsidR="001C4E14" w:rsidRPr="000F043F" w:rsidRDefault="001C4E14" w:rsidP="000F043F">
            <w:pPr>
              <w:pStyle w:val="TAR"/>
              <w:rPr>
                <w:rFonts w:cs="Arial"/>
                <w:sz w:val="16"/>
                <w:szCs w:val="16"/>
              </w:rPr>
            </w:pPr>
            <w:r w:rsidRPr="000F043F">
              <w:rPr>
                <w:rFonts w:cs="Arial"/>
                <w:sz w:val="16"/>
                <w:szCs w:val="16"/>
              </w:rPr>
              <w:t>-</w:t>
            </w:r>
          </w:p>
        </w:tc>
        <w:tc>
          <w:tcPr>
            <w:tcW w:w="284" w:type="dxa"/>
            <w:shd w:val="solid" w:color="FFFFFF" w:fill="auto"/>
          </w:tcPr>
          <w:p w14:paraId="25F9CD7F" w14:textId="3EF865DE" w:rsidR="001C4E14" w:rsidRPr="000F043F" w:rsidRDefault="001C4E14" w:rsidP="000F043F">
            <w:pPr>
              <w:pStyle w:val="TAC"/>
              <w:rPr>
                <w:rFonts w:cs="Arial"/>
                <w:sz w:val="16"/>
                <w:szCs w:val="16"/>
              </w:rPr>
            </w:pPr>
            <w:r w:rsidRPr="000F043F">
              <w:rPr>
                <w:rFonts w:cs="Arial"/>
                <w:sz w:val="16"/>
                <w:szCs w:val="16"/>
              </w:rPr>
              <w:t>F</w:t>
            </w:r>
          </w:p>
        </w:tc>
        <w:tc>
          <w:tcPr>
            <w:tcW w:w="5151" w:type="dxa"/>
            <w:shd w:val="solid" w:color="FFFFFF" w:fill="auto"/>
          </w:tcPr>
          <w:p w14:paraId="7B4D39B4" w14:textId="5A68DDB9" w:rsidR="001C4E14" w:rsidRPr="000F043F" w:rsidRDefault="001C4E14" w:rsidP="000F043F">
            <w:pPr>
              <w:pStyle w:val="TAL"/>
              <w:rPr>
                <w:rFonts w:cs="Arial"/>
                <w:sz w:val="16"/>
                <w:szCs w:val="16"/>
              </w:rPr>
            </w:pPr>
            <w:r w:rsidRPr="000F043F">
              <w:rPr>
                <w:rFonts w:cs="Arial"/>
                <w:sz w:val="16"/>
                <w:szCs w:val="16"/>
              </w:rPr>
              <w:t>Resolving the EN related to path switching between two 5G ProSe Layer-2 UE-to-Network Relays</w:t>
            </w:r>
          </w:p>
        </w:tc>
        <w:tc>
          <w:tcPr>
            <w:tcW w:w="708" w:type="dxa"/>
            <w:shd w:val="solid" w:color="FFFFFF" w:fill="auto"/>
          </w:tcPr>
          <w:p w14:paraId="5CABB3E9" w14:textId="040EE784" w:rsidR="001C4E14" w:rsidRPr="000F043F" w:rsidRDefault="001C4E14" w:rsidP="000F043F">
            <w:pPr>
              <w:pStyle w:val="TAC"/>
              <w:rPr>
                <w:rFonts w:cs="Arial"/>
                <w:sz w:val="16"/>
                <w:szCs w:val="16"/>
                <w:lang w:eastAsia="zh-CN"/>
              </w:rPr>
            </w:pPr>
            <w:r w:rsidRPr="000F043F">
              <w:rPr>
                <w:rFonts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Pr="000F043F" w:rsidRDefault="006B5F85" w:rsidP="000F043F">
            <w:pPr>
              <w:pStyle w:val="TAC"/>
              <w:rPr>
                <w:sz w:val="16"/>
                <w:szCs w:val="16"/>
                <w:lang w:eastAsia="zh-CN"/>
              </w:rPr>
            </w:pPr>
            <w:r w:rsidRPr="000F043F">
              <w:rPr>
                <w:sz w:val="16"/>
                <w:szCs w:val="16"/>
                <w:lang w:eastAsia="zh-CN"/>
              </w:rPr>
              <w:t>2024-03</w:t>
            </w:r>
          </w:p>
        </w:tc>
        <w:tc>
          <w:tcPr>
            <w:tcW w:w="800" w:type="dxa"/>
            <w:shd w:val="solid" w:color="FFFFFF" w:fill="auto"/>
          </w:tcPr>
          <w:p w14:paraId="4EFE6C93" w14:textId="1D8CF009" w:rsidR="006B5F85" w:rsidRPr="000F043F" w:rsidRDefault="006B5F85" w:rsidP="000F043F">
            <w:pPr>
              <w:pStyle w:val="TAC"/>
              <w:rPr>
                <w:sz w:val="16"/>
                <w:szCs w:val="16"/>
                <w:lang w:eastAsia="zh-CN"/>
              </w:rPr>
            </w:pPr>
            <w:r w:rsidRPr="000F043F">
              <w:rPr>
                <w:sz w:val="16"/>
                <w:szCs w:val="16"/>
                <w:lang w:eastAsia="zh-CN"/>
              </w:rPr>
              <w:t>CT#103</w:t>
            </w:r>
          </w:p>
        </w:tc>
        <w:tc>
          <w:tcPr>
            <w:tcW w:w="1046" w:type="dxa"/>
            <w:shd w:val="solid" w:color="FFFFFF" w:fill="auto"/>
          </w:tcPr>
          <w:p w14:paraId="11983166" w14:textId="36394662" w:rsidR="006B5F85" w:rsidRPr="000F043F" w:rsidRDefault="006B5F85" w:rsidP="000F043F">
            <w:pPr>
              <w:pStyle w:val="TAC"/>
              <w:rPr>
                <w:sz w:val="16"/>
                <w:szCs w:val="16"/>
              </w:rPr>
            </w:pPr>
            <w:r w:rsidRPr="000F043F">
              <w:rPr>
                <w:sz w:val="16"/>
                <w:szCs w:val="16"/>
              </w:rPr>
              <w:t>CP-240089</w:t>
            </w:r>
          </w:p>
        </w:tc>
        <w:tc>
          <w:tcPr>
            <w:tcW w:w="567" w:type="dxa"/>
            <w:shd w:val="solid" w:color="FFFFFF" w:fill="auto"/>
          </w:tcPr>
          <w:p w14:paraId="16ABE269" w14:textId="42E147D6" w:rsidR="006B5F85" w:rsidRPr="000F043F" w:rsidRDefault="006B5F85" w:rsidP="000F043F">
            <w:pPr>
              <w:pStyle w:val="TAL"/>
              <w:rPr>
                <w:rFonts w:cs="Arial"/>
                <w:sz w:val="16"/>
                <w:szCs w:val="16"/>
              </w:rPr>
            </w:pPr>
            <w:r w:rsidRPr="000F043F">
              <w:rPr>
                <w:rFonts w:cs="Arial"/>
                <w:sz w:val="16"/>
                <w:szCs w:val="16"/>
              </w:rPr>
              <w:t>0544</w:t>
            </w:r>
          </w:p>
        </w:tc>
        <w:tc>
          <w:tcPr>
            <w:tcW w:w="283" w:type="dxa"/>
            <w:shd w:val="solid" w:color="FFFFFF" w:fill="auto"/>
          </w:tcPr>
          <w:p w14:paraId="5B198D24" w14:textId="578DA9EB" w:rsidR="006B5F85" w:rsidRPr="000F043F" w:rsidRDefault="006B5F85" w:rsidP="000F043F">
            <w:pPr>
              <w:pStyle w:val="TAR"/>
              <w:rPr>
                <w:rFonts w:cs="Arial"/>
                <w:sz w:val="16"/>
                <w:szCs w:val="16"/>
              </w:rPr>
            </w:pPr>
            <w:r w:rsidRPr="000F043F">
              <w:rPr>
                <w:rFonts w:cs="Arial"/>
                <w:sz w:val="16"/>
                <w:szCs w:val="16"/>
              </w:rPr>
              <w:t>-</w:t>
            </w:r>
          </w:p>
        </w:tc>
        <w:tc>
          <w:tcPr>
            <w:tcW w:w="284" w:type="dxa"/>
            <w:shd w:val="solid" w:color="FFFFFF" w:fill="auto"/>
          </w:tcPr>
          <w:p w14:paraId="7E48845A" w14:textId="70BC79A7" w:rsidR="006B5F85" w:rsidRPr="000F043F" w:rsidRDefault="006B5F85" w:rsidP="000F043F">
            <w:pPr>
              <w:pStyle w:val="TAC"/>
              <w:rPr>
                <w:rFonts w:cs="Arial"/>
                <w:sz w:val="16"/>
                <w:szCs w:val="16"/>
              </w:rPr>
            </w:pPr>
            <w:r w:rsidRPr="000F043F">
              <w:rPr>
                <w:rFonts w:cs="Arial"/>
                <w:sz w:val="16"/>
                <w:szCs w:val="16"/>
              </w:rPr>
              <w:t>F</w:t>
            </w:r>
          </w:p>
        </w:tc>
        <w:tc>
          <w:tcPr>
            <w:tcW w:w="5151" w:type="dxa"/>
            <w:shd w:val="solid" w:color="FFFFFF" w:fill="auto"/>
          </w:tcPr>
          <w:p w14:paraId="3F0A6E93" w14:textId="09940158" w:rsidR="006B5F85" w:rsidRPr="000F043F" w:rsidRDefault="006B5F85" w:rsidP="000F043F">
            <w:pPr>
              <w:pStyle w:val="TAL"/>
              <w:rPr>
                <w:rFonts w:cs="Arial"/>
                <w:sz w:val="16"/>
                <w:szCs w:val="16"/>
              </w:rPr>
            </w:pPr>
            <w:r w:rsidRPr="000F043F">
              <w:rPr>
                <w:rFonts w:cs="Arial"/>
                <w:sz w:val="16"/>
                <w:szCs w:val="16"/>
              </w:rPr>
              <w:t>Resolving editor's note on source layer-2 ID setting by U2U relay UE in security procedures</w:t>
            </w:r>
          </w:p>
        </w:tc>
        <w:tc>
          <w:tcPr>
            <w:tcW w:w="708" w:type="dxa"/>
            <w:shd w:val="solid" w:color="FFFFFF" w:fill="auto"/>
          </w:tcPr>
          <w:p w14:paraId="0E40DD3D" w14:textId="0E04423F" w:rsidR="006B5F85" w:rsidRPr="000F043F" w:rsidRDefault="006B5F85" w:rsidP="000F043F">
            <w:pPr>
              <w:pStyle w:val="TAC"/>
              <w:rPr>
                <w:rFonts w:cs="Arial"/>
                <w:sz w:val="16"/>
                <w:szCs w:val="16"/>
                <w:lang w:eastAsia="zh-CN"/>
              </w:rPr>
            </w:pPr>
            <w:r w:rsidRPr="000F043F">
              <w:rPr>
                <w:rFonts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Pr="000F043F" w:rsidRDefault="00622018" w:rsidP="000F043F">
            <w:pPr>
              <w:pStyle w:val="TAC"/>
              <w:rPr>
                <w:sz w:val="16"/>
                <w:szCs w:val="16"/>
                <w:lang w:eastAsia="zh-CN"/>
              </w:rPr>
            </w:pPr>
            <w:r w:rsidRPr="000F043F">
              <w:rPr>
                <w:sz w:val="16"/>
                <w:szCs w:val="16"/>
                <w:lang w:eastAsia="zh-CN"/>
              </w:rPr>
              <w:t>2024-03</w:t>
            </w:r>
          </w:p>
        </w:tc>
        <w:tc>
          <w:tcPr>
            <w:tcW w:w="800" w:type="dxa"/>
            <w:shd w:val="solid" w:color="FFFFFF" w:fill="auto"/>
          </w:tcPr>
          <w:p w14:paraId="3E16E849" w14:textId="001E388C" w:rsidR="00622018" w:rsidRPr="000F043F" w:rsidRDefault="00622018" w:rsidP="000F043F">
            <w:pPr>
              <w:pStyle w:val="TAC"/>
              <w:rPr>
                <w:sz w:val="16"/>
                <w:szCs w:val="16"/>
                <w:lang w:eastAsia="zh-CN"/>
              </w:rPr>
            </w:pPr>
            <w:r w:rsidRPr="000F043F">
              <w:rPr>
                <w:sz w:val="16"/>
                <w:szCs w:val="16"/>
                <w:lang w:eastAsia="zh-CN"/>
              </w:rPr>
              <w:t>CT#103</w:t>
            </w:r>
          </w:p>
        </w:tc>
        <w:tc>
          <w:tcPr>
            <w:tcW w:w="1046" w:type="dxa"/>
            <w:shd w:val="solid" w:color="FFFFFF" w:fill="auto"/>
          </w:tcPr>
          <w:p w14:paraId="0FDA095F" w14:textId="190D8A6C" w:rsidR="00622018" w:rsidRPr="000F043F" w:rsidRDefault="00622018" w:rsidP="000F043F">
            <w:pPr>
              <w:pStyle w:val="TAC"/>
              <w:rPr>
                <w:sz w:val="16"/>
                <w:szCs w:val="16"/>
              </w:rPr>
            </w:pPr>
            <w:r w:rsidRPr="000F043F">
              <w:rPr>
                <w:sz w:val="16"/>
                <w:szCs w:val="16"/>
              </w:rPr>
              <w:t>CP-240089</w:t>
            </w:r>
          </w:p>
        </w:tc>
        <w:tc>
          <w:tcPr>
            <w:tcW w:w="567" w:type="dxa"/>
            <w:shd w:val="solid" w:color="FFFFFF" w:fill="auto"/>
          </w:tcPr>
          <w:p w14:paraId="3AA6349D" w14:textId="226C128D" w:rsidR="00622018" w:rsidRPr="000F043F" w:rsidRDefault="00622018" w:rsidP="000F043F">
            <w:pPr>
              <w:pStyle w:val="TAL"/>
              <w:rPr>
                <w:rFonts w:cs="Arial"/>
                <w:sz w:val="16"/>
                <w:szCs w:val="16"/>
              </w:rPr>
            </w:pPr>
            <w:r w:rsidRPr="000F043F">
              <w:rPr>
                <w:rFonts w:cs="Arial"/>
                <w:sz w:val="16"/>
                <w:szCs w:val="16"/>
              </w:rPr>
              <w:t>0546</w:t>
            </w:r>
          </w:p>
        </w:tc>
        <w:tc>
          <w:tcPr>
            <w:tcW w:w="283" w:type="dxa"/>
            <w:shd w:val="solid" w:color="FFFFFF" w:fill="auto"/>
          </w:tcPr>
          <w:p w14:paraId="153D403B" w14:textId="27106DD6" w:rsidR="00622018" w:rsidRPr="000F043F" w:rsidRDefault="00622018" w:rsidP="000F043F">
            <w:pPr>
              <w:pStyle w:val="TAR"/>
              <w:rPr>
                <w:rFonts w:cs="Arial"/>
                <w:sz w:val="16"/>
                <w:szCs w:val="16"/>
              </w:rPr>
            </w:pPr>
            <w:r w:rsidRPr="000F043F">
              <w:rPr>
                <w:rFonts w:cs="Arial"/>
                <w:sz w:val="16"/>
                <w:szCs w:val="16"/>
              </w:rPr>
              <w:t>1</w:t>
            </w:r>
          </w:p>
        </w:tc>
        <w:tc>
          <w:tcPr>
            <w:tcW w:w="284" w:type="dxa"/>
            <w:shd w:val="solid" w:color="FFFFFF" w:fill="auto"/>
          </w:tcPr>
          <w:p w14:paraId="69D5DF10" w14:textId="3C527EF6" w:rsidR="00622018" w:rsidRPr="000F043F" w:rsidRDefault="00622018" w:rsidP="000F043F">
            <w:pPr>
              <w:pStyle w:val="TAC"/>
              <w:rPr>
                <w:rFonts w:cs="Arial"/>
                <w:sz w:val="16"/>
                <w:szCs w:val="16"/>
              </w:rPr>
            </w:pPr>
            <w:r w:rsidRPr="000F043F">
              <w:rPr>
                <w:rFonts w:cs="Arial"/>
                <w:sz w:val="16"/>
                <w:szCs w:val="16"/>
              </w:rPr>
              <w:t>F</w:t>
            </w:r>
          </w:p>
        </w:tc>
        <w:tc>
          <w:tcPr>
            <w:tcW w:w="5151" w:type="dxa"/>
            <w:shd w:val="solid" w:color="FFFFFF" w:fill="auto"/>
          </w:tcPr>
          <w:p w14:paraId="4CDB5B87" w14:textId="43DD8380" w:rsidR="00622018" w:rsidRPr="000F043F" w:rsidRDefault="00622018" w:rsidP="000F043F">
            <w:pPr>
              <w:pStyle w:val="TAL"/>
              <w:rPr>
                <w:rFonts w:cs="Arial"/>
                <w:sz w:val="16"/>
                <w:szCs w:val="16"/>
              </w:rPr>
            </w:pPr>
            <w:r w:rsidRPr="000F043F">
              <w:rPr>
                <w:rFonts w:cs="Arial"/>
                <w:sz w:val="16"/>
                <w:szCs w:val="16"/>
              </w:rPr>
              <w:t>Clarification on Layer-2 ID for UE-to-UE Relay Discovery with model B</w:t>
            </w:r>
          </w:p>
        </w:tc>
        <w:tc>
          <w:tcPr>
            <w:tcW w:w="708" w:type="dxa"/>
            <w:shd w:val="solid" w:color="FFFFFF" w:fill="auto"/>
          </w:tcPr>
          <w:p w14:paraId="16532768" w14:textId="240AA110" w:rsidR="00622018" w:rsidRPr="000F043F" w:rsidRDefault="00622018" w:rsidP="000F043F">
            <w:pPr>
              <w:pStyle w:val="TAC"/>
              <w:rPr>
                <w:rFonts w:cs="Arial"/>
                <w:sz w:val="16"/>
                <w:szCs w:val="16"/>
                <w:lang w:eastAsia="zh-CN"/>
              </w:rPr>
            </w:pPr>
            <w:r w:rsidRPr="000F043F">
              <w:rPr>
                <w:rFonts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Pr="000F043F" w:rsidRDefault="00D3085F" w:rsidP="000F043F">
            <w:pPr>
              <w:pStyle w:val="TAC"/>
              <w:rPr>
                <w:sz w:val="16"/>
                <w:szCs w:val="16"/>
                <w:lang w:eastAsia="zh-CN"/>
              </w:rPr>
            </w:pPr>
            <w:r w:rsidRPr="000F043F">
              <w:rPr>
                <w:sz w:val="16"/>
                <w:szCs w:val="16"/>
                <w:lang w:eastAsia="zh-CN"/>
              </w:rPr>
              <w:t>2024-03</w:t>
            </w:r>
          </w:p>
        </w:tc>
        <w:tc>
          <w:tcPr>
            <w:tcW w:w="800" w:type="dxa"/>
            <w:shd w:val="solid" w:color="FFFFFF" w:fill="auto"/>
          </w:tcPr>
          <w:p w14:paraId="3F08F04A" w14:textId="76250C31" w:rsidR="00D3085F" w:rsidRPr="000F043F" w:rsidRDefault="00D3085F" w:rsidP="000F043F">
            <w:pPr>
              <w:pStyle w:val="TAC"/>
              <w:rPr>
                <w:sz w:val="16"/>
                <w:szCs w:val="16"/>
                <w:lang w:eastAsia="zh-CN"/>
              </w:rPr>
            </w:pPr>
            <w:r w:rsidRPr="000F043F">
              <w:rPr>
                <w:sz w:val="16"/>
                <w:szCs w:val="16"/>
                <w:lang w:eastAsia="zh-CN"/>
              </w:rPr>
              <w:t>CT#103</w:t>
            </w:r>
          </w:p>
        </w:tc>
        <w:tc>
          <w:tcPr>
            <w:tcW w:w="1046" w:type="dxa"/>
            <w:shd w:val="solid" w:color="FFFFFF" w:fill="auto"/>
          </w:tcPr>
          <w:p w14:paraId="54F726DD" w14:textId="63CA5925" w:rsidR="00D3085F" w:rsidRPr="000F043F" w:rsidRDefault="005C36B8" w:rsidP="000F043F">
            <w:pPr>
              <w:pStyle w:val="TAC"/>
              <w:rPr>
                <w:sz w:val="16"/>
                <w:szCs w:val="16"/>
              </w:rPr>
            </w:pPr>
            <w:r w:rsidRPr="000F043F">
              <w:rPr>
                <w:sz w:val="16"/>
                <w:szCs w:val="16"/>
              </w:rPr>
              <w:t>CP-240089</w:t>
            </w:r>
          </w:p>
        </w:tc>
        <w:tc>
          <w:tcPr>
            <w:tcW w:w="567" w:type="dxa"/>
            <w:shd w:val="solid" w:color="FFFFFF" w:fill="auto"/>
          </w:tcPr>
          <w:p w14:paraId="289AE047" w14:textId="0651A5FF" w:rsidR="00D3085F" w:rsidRPr="000F043F" w:rsidRDefault="00D3085F" w:rsidP="000F043F">
            <w:pPr>
              <w:pStyle w:val="TAL"/>
              <w:rPr>
                <w:rFonts w:cs="Arial"/>
                <w:sz w:val="16"/>
                <w:szCs w:val="16"/>
              </w:rPr>
            </w:pPr>
            <w:r w:rsidRPr="000F043F">
              <w:rPr>
                <w:rFonts w:cs="Arial"/>
                <w:sz w:val="16"/>
                <w:szCs w:val="16"/>
              </w:rPr>
              <w:t>0533</w:t>
            </w:r>
          </w:p>
        </w:tc>
        <w:tc>
          <w:tcPr>
            <w:tcW w:w="283" w:type="dxa"/>
            <w:shd w:val="solid" w:color="FFFFFF" w:fill="auto"/>
          </w:tcPr>
          <w:p w14:paraId="589ABE29" w14:textId="0559D439" w:rsidR="00D3085F" w:rsidRPr="000F043F" w:rsidRDefault="00D3085F" w:rsidP="000F043F">
            <w:pPr>
              <w:pStyle w:val="TAR"/>
              <w:rPr>
                <w:rFonts w:cs="Arial"/>
                <w:sz w:val="16"/>
                <w:szCs w:val="16"/>
              </w:rPr>
            </w:pPr>
            <w:r w:rsidRPr="000F043F">
              <w:rPr>
                <w:rFonts w:cs="Arial"/>
                <w:sz w:val="16"/>
                <w:szCs w:val="16"/>
              </w:rPr>
              <w:t>1</w:t>
            </w:r>
          </w:p>
        </w:tc>
        <w:tc>
          <w:tcPr>
            <w:tcW w:w="284" w:type="dxa"/>
            <w:shd w:val="solid" w:color="FFFFFF" w:fill="auto"/>
          </w:tcPr>
          <w:p w14:paraId="437E17D7" w14:textId="622F451A" w:rsidR="00D3085F" w:rsidRPr="000F043F" w:rsidRDefault="00D3085F" w:rsidP="000F043F">
            <w:pPr>
              <w:pStyle w:val="TAC"/>
              <w:rPr>
                <w:rFonts w:cs="Arial"/>
                <w:sz w:val="16"/>
                <w:szCs w:val="16"/>
              </w:rPr>
            </w:pPr>
            <w:r w:rsidRPr="000F043F">
              <w:rPr>
                <w:rFonts w:cs="Arial"/>
                <w:sz w:val="16"/>
                <w:szCs w:val="16"/>
              </w:rPr>
              <w:t>C</w:t>
            </w:r>
          </w:p>
        </w:tc>
        <w:tc>
          <w:tcPr>
            <w:tcW w:w="5151" w:type="dxa"/>
            <w:shd w:val="solid" w:color="FFFFFF" w:fill="auto"/>
          </w:tcPr>
          <w:p w14:paraId="576570FD" w14:textId="4A7AF1B4" w:rsidR="00D3085F" w:rsidRPr="000F043F" w:rsidRDefault="00D3085F" w:rsidP="000F043F">
            <w:pPr>
              <w:pStyle w:val="TAL"/>
              <w:rPr>
                <w:rFonts w:cs="Arial"/>
                <w:sz w:val="16"/>
                <w:szCs w:val="16"/>
              </w:rPr>
            </w:pPr>
            <w:r w:rsidRPr="000F043F">
              <w:rPr>
                <w:rFonts w:cs="Arial"/>
                <w:sz w:val="16"/>
                <w:szCs w:val="16"/>
              </w:rPr>
              <w:t>Update direct discovery set for U2U relay discovery</w:t>
            </w:r>
          </w:p>
        </w:tc>
        <w:tc>
          <w:tcPr>
            <w:tcW w:w="708" w:type="dxa"/>
            <w:shd w:val="solid" w:color="FFFFFF" w:fill="auto"/>
          </w:tcPr>
          <w:p w14:paraId="69AC8A9A" w14:textId="69975883" w:rsidR="00D3085F" w:rsidRPr="000F043F" w:rsidRDefault="00D3085F" w:rsidP="000F043F">
            <w:pPr>
              <w:pStyle w:val="TAC"/>
              <w:rPr>
                <w:rFonts w:cs="Arial"/>
                <w:sz w:val="16"/>
                <w:szCs w:val="16"/>
                <w:lang w:eastAsia="zh-CN"/>
              </w:rPr>
            </w:pPr>
            <w:r w:rsidRPr="000F043F">
              <w:rPr>
                <w:rFonts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Pr="000F043F" w:rsidRDefault="00A03030" w:rsidP="000F043F">
            <w:pPr>
              <w:pStyle w:val="TAC"/>
              <w:rPr>
                <w:sz w:val="16"/>
                <w:szCs w:val="16"/>
                <w:lang w:eastAsia="zh-CN"/>
              </w:rPr>
            </w:pPr>
            <w:r w:rsidRPr="000F043F">
              <w:rPr>
                <w:sz w:val="16"/>
                <w:szCs w:val="16"/>
                <w:lang w:eastAsia="zh-CN"/>
              </w:rPr>
              <w:t>2024-03</w:t>
            </w:r>
          </w:p>
        </w:tc>
        <w:tc>
          <w:tcPr>
            <w:tcW w:w="800" w:type="dxa"/>
            <w:shd w:val="solid" w:color="FFFFFF" w:fill="auto"/>
          </w:tcPr>
          <w:p w14:paraId="6A070366" w14:textId="61F6337A" w:rsidR="00A03030" w:rsidRPr="000F043F" w:rsidRDefault="00A03030" w:rsidP="000F043F">
            <w:pPr>
              <w:pStyle w:val="TAC"/>
              <w:rPr>
                <w:sz w:val="16"/>
                <w:szCs w:val="16"/>
                <w:lang w:eastAsia="zh-CN"/>
              </w:rPr>
            </w:pPr>
            <w:r w:rsidRPr="000F043F">
              <w:rPr>
                <w:sz w:val="16"/>
                <w:szCs w:val="16"/>
                <w:lang w:eastAsia="zh-CN"/>
              </w:rPr>
              <w:t>CT#103</w:t>
            </w:r>
          </w:p>
        </w:tc>
        <w:tc>
          <w:tcPr>
            <w:tcW w:w="1046" w:type="dxa"/>
            <w:shd w:val="solid" w:color="FFFFFF" w:fill="auto"/>
          </w:tcPr>
          <w:p w14:paraId="2A1A467C" w14:textId="74AE9757" w:rsidR="00A03030" w:rsidRPr="000F043F" w:rsidRDefault="00A03030" w:rsidP="000F043F">
            <w:pPr>
              <w:pStyle w:val="TAC"/>
              <w:rPr>
                <w:sz w:val="16"/>
                <w:szCs w:val="16"/>
              </w:rPr>
            </w:pPr>
            <w:r w:rsidRPr="000F043F">
              <w:rPr>
                <w:sz w:val="16"/>
                <w:szCs w:val="16"/>
              </w:rPr>
              <w:t>CP-240089</w:t>
            </w:r>
          </w:p>
        </w:tc>
        <w:tc>
          <w:tcPr>
            <w:tcW w:w="567" w:type="dxa"/>
            <w:shd w:val="solid" w:color="FFFFFF" w:fill="auto"/>
          </w:tcPr>
          <w:p w14:paraId="4D0EC223" w14:textId="3D21C15D" w:rsidR="00A03030" w:rsidRPr="000F043F" w:rsidRDefault="00A03030" w:rsidP="000F043F">
            <w:pPr>
              <w:pStyle w:val="TAL"/>
              <w:rPr>
                <w:rFonts w:cs="Arial"/>
                <w:sz w:val="16"/>
                <w:szCs w:val="16"/>
              </w:rPr>
            </w:pPr>
            <w:r w:rsidRPr="000F043F">
              <w:rPr>
                <w:rFonts w:cs="Arial"/>
                <w:sz w:val="16"/>
                <w:szCs w:val="16"/>
              </w:rPr>
              <w:t>0508</w:t>
            </w:r>
          </w:p>
        </w:tc>
        <w:tc>
          <w:tcPr>
            <w:tcW w:w="283" w:type="dxa"/>
            <w:shd w:val="solid" w:color="FFFFFF" w:fill="auto"/>
          </w:tcPr>
          <w:p w14:paraId="4A3A904E" w14:textId="5303D1CB" w:rsidR="00A03030" w:rsidRPr="000F043F" w:rsidRDefault="00A03030" w:rsidP="000F043F">
            <w:pPr>
              <w:pStyle w:val="TAR"/>
              <w:rPr>
                <w:rFonts w:cs="Arial"/>
                <w:sz w:val="16"/>
                <w:szCs w:val="16"/>
              </w:rPr>
            </w:pPr>
            <w:r w:rsidRPr="000F043F">
              <w:rPr>
                <w:rFonts w:cs="Arial"/>
                <w:sz w:val="16"/>
                <w:szCs w:val="16"/>
              </w:rPr>
              <w:t>3</w:t>
            </w:r>
          </w:p>
        </w:tc>
        <w:tc>
          <w:tcPr>
            <w:tcW w:w="284" w:type="dxa"/>
            <w:shd w:val="solid" w:color="FFFFFF" w:fill="auto"/>
          </w:tcPr>
          <w:p w14:paraId="43BEE723" w14:textId="54943DC0" w:rsidR="00A03030" w:rsidRPr="000F043F" w:rsidRDefault="00A03030" w:rsidP="000F043F">
            <w:pPr>
              <w:pStyle w:val="TAC"/>
              <w:rPr>
                <w:rFonts w:cs="Arial"/>
                <w:sz w:val="16"/>
                <w:szCs w:val="16"/>
              </w:rPr>
            </w:pPr>
            <w:r w:rsidRPr="000F043F">
              <w:rPr>
                <w:rFonts w:cs="Arial"/>
                <w:sz w:val="16"/>
                <w:szCs w:val="16"/>
              </w:rPr>
              <w:t>B</w:t>
            </w:r>
          </w:p>
        </w:tc>
        <w:tc>
          <w:tcPr>
            <w:tcW w:w="5151" w:type="dxa"/>
            <w:shd w:val="solid" w:color="FFFFFF" w:fill="auto"/>
          </w:tcPr>
          <w:p w14:paraId="0DB60BA6" w14:textId="5611C2E5" w:rsidR="00A03030" w:rsidRPr="000F043F" w:rsidRDefault="00A03030" w:rsidP="000F043F">
            <w:pPr>
              <w:pStyle w:val="TAL"/>
              <w:rPr>
                <w:rFonts w:cs="Arial"/>
                <w:sz w:val="16"/>
                <w:szCs w:val="16"/>
              </w:rPr>
            </w:pPr>
            <w:r w:rsidRPr="000F043F">
              <w:rPr>
                <w:rFonts w:cs="Arial"/>
                <w:sz w:val="16"/>
                <w:szCs w:val="16"/>
              </w:rPr>
              <w:t>Announce prohibited indication handling at UE-to-UE relay</w:t>
            </w:r>
          </w:p>
        </w:tc>
        <w:tc>
          <w:tcPr>
            <w:tcW w:w="708" w:type="dxa"/>
            <w:shd w:val="solid" w:color="FFFFFF" w:fill="auto"/>
          </w:tcPr>
          <w:p w14:paraId="1BE9A24B" w14:textId="026EA45C" w:rsidR="00A03030" w:rsidRPr="000F043F" w:rsidRDefault="00A03030" w:rsidP="000F043F">
            <w:pPr>
              <w:pStyle w:val="TAC"/>
              <w:rPr>
                <w:rFonts w:cs="Arial"/>
                <w:sz w:val="16"/>
                <w:szCs w:val="16"/>
                <w:lang w:eastAsia="zh-CN"/>
              </w:rPr>
            </w:pPr>
            <w:r w:rsidRPr="000F043F">
              <w:rPr>
                <w:rFonts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Pr="000F043F" w:rsidRDefault="00B765B9" w:rsidP="000F043F">
            <w:pPr>
              <w:pStyle w:val="TAC"/>
              <w:rPr>
                <w:sz w:val="16"/>
                <w:szCs w:val="16"/>
                <w:lang w:eastAsia="zh-CN"/>
              </w:rPr>
            </w:pPr>
            <w:r w:rsidRPr="000F043F">
              <w:rPr>
                <w:sz w:val="16"/>
                <w:szCs w:val="16"/>
                <w:lang w:eastAsia="zh-CN"/>
              </w:rPr>
              <w:t>2024-03</w:t>
            </w:r>
          </w:p>
        </w:tc>
        <w:tc>
          <w:tcPr>
            <w:tcW w:w="800" w:type="dxa"/>
            <w:shd w:val="solid" w:color="FFFFFF" w:fill="auto"/>
          </w:tcPr>
          <w:p w14:paraId="0D77E76E" w14:textId="6711C036" w:rsidR="00B765B9" w:rsidRPr="000F043F" w:rsidRDefault="00B765B9" w:rsidP="000F043F">
            <w:pPr>
              <w:pStyle w:val="TAC"/>
              <w:rPr>
                <w:sz w:val="16"/>
                <w:szCs w:val="16"/>
                <w:lang w:eastAsia="zh-CN"/>
              </w:rPr>
            </w:pPr>
            <w:r w:rsidRPr="000F043F">
              <w:rPr>
                <w:sz w:val="16"/>
                <w:szCs w:val="16"/>
                <w:lang w:eastAsia="zh-CN"/>
              </w:rPr>
              <w:t>CT#103</w:t>
            </w:r>
          </w:p>
        </w:tc>
        <w:tc>
          <w:tcPr>
            <w:tcW w:w="1046" w:type="dxa"/>
            <w:shd w:val="solid" w:color="FFFFFF" w:fill="auto"/>
          </w:tcPr>
          <w:p w14:paraId="4BF61C3C" w14:textId="7A0C61C8" w:rsidR="00B765B9" w:rsidRPr="000F043F" w:rsidRDefault="00B765B9" w:rsidP="000F043F">
            <w:pPr>
              <w:pStyle w:val="TAC"/>
              <w:rPr>
                <w:sz w:val="16"/>
                <w:szCs w:val="16"/>
              </w:rPr>
            </w:pPr>
            <w:r w:rsidRPr="000F043F">
              <w:rPr>
                <w:sz w:val="16"/>
                <w:szCs w:val="16"/>
              </w:rPr>
              <w:t>CP-240089</w:t>
            </w:r>
          </w:p>
        </w:tc>
        <w:tc>
          <w:tcPr>
            <w:tcW w:w="567" w:type="dxa"/>
            <w:shd w:val="solid" w:color="FFFFFF" w:fill="auto"/>
          </w:tcPr>
          <w:p w14:paraId="3BA60942" w14:textId="2F07C025" w:rsidR="00B765B9" w:rsidRPr="000F043F" w:rsidRDefault="00B765B9" w:rsidP="000F043F">
            <w:pPr>
              <w:pStyle w:val="TAL"/>
              <w:rPr>
                <w:rFonts w:cs="Arial"/>
                <w:sz w:val="16"/>
                <w:szCs w:val="16"/>
              </w:rPr>
            </w:pPr>
            <w:r w:rsidRPr="000F043F">
              <w:rPr>
                <w:rFonts w:cs="Arial"/>
                <w:sz w:val="16"/>
                <w:szCs w:val="16"/>
              </w:rPr>
              <w:t>0514</w:t>
            </w:r>
          </w:p>
        </w:tc>
        <w:tc>
          <w:tcPr>
            <w:tcW w:w="283" w:type="dxa"/>
            <w:shd w:val="solid" w:color="FFFFFF" w:fill="auto"/>
          </w:tcPr>
          <w:p w14:paraId="6BBDEC2F" w14:textId="57630DD4" w:rsidR="00B765B9" w:rsidRPr="000F043F" w:rsidRDefault="00B765B9" w:rsidP="000F043F">
            <w:pPr>
              <w:pStyle w:val="TAR"/>
              <w:rPr>
                <w:rFonts w:cs="Arial"/>
                <w:sz w:val="16"/>
                <w:szCs w:val="16"/>
              </w:rPr>
            </w:pPr>
            <w:r w:rsidRPr="000F043F">
              <w:rPr>
                <w:rFonts w:cs="Arial"/>
                <w:sz w:val="16"/>
                <w:szCs w:val="16"/>
              </w:rPr>
              <w:t>1</w:t>
            </w:r>
          </w:p>
        </w:tc>
        <w:tc>
          <w:tcPr>
            <w:tcW w:w="284" w:type="dxa"/>
            <w:shd w:val="solid" w:color="FFFFFF" w:fill="auto"/>
          </w:tcPr>
          <w:p w14:paraId="701AC4A7" w14:textId="0E16554F" w:rsidR="00B765B9" w:rsidRPr="000F043F" w:rsidRDefault="00B765B9" w:rsidP="000F043F">
            <w:pPr>
              <w:pStyle w:val="TAC"/>
              <w:rPr>
                <w:rFonts w:cs="Arial"/>
                <w:sz w:val="16"/>
                <w:szCs w:val="16"/>
              </w:rPr>
            </w:pPr>
            <w:r w:rsidRPr="000F043F">
              <w:rPr>
                <w:rFonts w:cs="Arial"/>
                <w:sz w:val="16"/>
                <w:szCs w:val="16"/>
              </w:rPr>
              <w:t>F</w:t>
            </w:r>
          </w:p>
        </w:tc>
        <w:tc>
          <w:tcPr>
            <w:tcW w:w="5151" w:type="dxa"/>
            <w:shd w:val="solid" w:color="FFFFFF" w:fill="auto"/>
          </w:tcPr>
          <w:p w14:paraId="4DF724FE" w14:textId="09D382A2" w:rsidR="00B765B9" w:rsidRPr="000F043F" w:rsidRDefault="00B765B9" w:rsidP="000F043F">
            <w:pPr>
              <w:pStyle w:val="TAL"/>
              <w:rPr>
                <w:rFonts w:cs="Arial"/>
                <w:sz w:val="16"/>
                <w:szCs w:val="16"/>
              </w:rPr>
            </w:pPr>
            <w:r w:rsidRPr="000F043F">
              <w:rPr>
                <w:rFonts w:cs="Arial"/>
                <w:sz w:val="16"/>
                <w:szCs w:val="16"/>
              </w:rPr>
              <w:t>PC3a and PC8 coding for U2U discovery security parameters</w:t>
            </w:r>
          </w:p>
        </w:tc>
        <w:tc>
          <w:tcPr>
            <w:tcW w:w="708" w:type="dxa"/>
            <w:shd w:val="solid" w:color="FFFFFF" w:fill="auto"/>
          </w:tcPr>
          <w:p w14:paraId="1D52F486" w14:textId="1247268B" w:rsidR="00B765B9" w:rsidRPr="000F043F" w:rsidRDefault="00B765B9" w:rsidP="000F043F">
            <w:pPr>
              <w:pStyle w:val="TAC"/>
              <w:rPr>
                <w:rFonts w:cs="Arial"/>
                <w:sz w:val="16"/>
                <w:szCs w:val="16"/>
                <w:lang w:eastAsia="zh-CN"/>
              </w:rPr>
            </w:pPr>
            <w:r w:rsidRPr="000F043F">
              <w:rPr>
                <w:rFonts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Pr="000F043F" w:rsidRDefault="00AE5B6C" w:rsidP="000F043F">
            <w:pPr>
              <w:pStyle w:val="TAC"/>
              <w:rPr>
                <w:sz w:val="16"/>
                <w:szCs w:val="16"/>
                <w:lang w:eastAsia="zh-CN"/>
              </w:rPr>
            </w:pPr>
            <w:r w:rsidRPr="000F043F">
              <w:rPr>
                <w:sz w:val="16"/>
                <w:szCs w:val="16"/>
                <w:lang w:eastAsia="zh-CN"/>
              </w:rPr>
              <w:t>2024-03</w:t>
            </w:r>
          </w:p>
        </w:tc>
        <w:tc>
          <w:tcPr>
            <w:tcW w:w="800" w:type="dxa"/>
            <w:shd w:val="solid" w:color="FFFFFF" w:fill="auto"/>
          </w:tcPr>
          <w:p w14:paraId="1610B606" w14:textId="70DF7033" w:rsidR="00AE5B6C" w:rsidRPr="000F043F" w:rsidRDefault="00AE5B6C" w:rsidP="000F043F">
            <w:pPr>
              <w:pStyle w:val="TAC"/>
              <w:rPr>
                <w:sz w:val="16"/>
                <w:szCs w:val="16"/>
                <w:lang w:eastAsia="zh-CN"/>
              </w:rPr>
            </w:pPr>
            <w:r w:rsidRPr="000F043F">
              <w:rPr>
                <w:sz w:val="16"/>
                <w:szCs w:val="16"/>
                <w:lang w:eastAsia="zh-CN"/>
              </w:rPr>
              <w:t>CT#103</w:t>
            </w:r>
          </w:p>
        </w:tc>
        <w:tc>
          <w:tcPr>
            <w:tcW w:w="1046" w:type="dxa"/>
            <w:shd w:val="solid" w:color="FFFFFF" w:fill="auto"/>
          </w:tcPr>
          <w:p w14:paraId="1A23B7F5" w14:textId="3FC0F2FA" w:rsidR="00AE5B6C" w:rsidRPr="000F043F" w:rsidRDefault="00AE5B6C" w:rsidP="000F043F">
            <w:pPr>
              <w:pStyle w:val="TAC"/>
              <w:rPr>
                <w:sz w:val="16"/>
                <w:szCs w:val="16"/>
              </w:rPr>
            </w:pPr>
            <w:r w:rsidRPr="000F043F">
              <w:rPr>
                <w:sz w:val="16"/>
                <w:szCs w:val="16"/>
              </w:rPr>
              <w:t>CP-240089</w:t>
            </w:r>
          </w:p>
        </w:tc>
        <w:tc>
          <w:tcPr>
            <w:tcW w:w="567" w:type="dxa"/>
            <w:shd w:val="solid" w:color="FFFFFF" w:fill="auto"/>
          </w:tcPr>
          <w:p w14:paraId="6754F92F" w14:textId="46E053D5" w:rsidR="00AE5B6C" w:rsidRPr="000F043F" w:rsidRDefault="00AE5B6C" w:rsidP="000F043F">
            <w:pPr>
              <w:pStyle w:val="TAL"/>
              <w:rPr>
                <w:rFonts w:cs="Arial"/>
                <w:sz w:val="16"/>
                <w:szCs w:val="16"/>
              </w:rPr>
            </w:pPr>
            <w:r w:rsidRPr="000F043F">
              <w:rPr>
                <w:rFonts w:cs="Arial"/>
                <w:sz w:val="16"/>
                <w:szCs w:val="16"/>
              </w:rPr>
              <w:t>0539</w:t>
            </w:r>
          </w:p>
        </w:tc>
        <w:tc>
          <w:tcPr>
            <w:tcW w:w="283" w:type="dxa"/>
            <w:shd w:val="solid" w:color="FFFFFF" w:fill="auto"/>
          </w:tcPr>
          <w:p w14:paraId="41E86F58" w14:textId="26FCDD3C" w:rsidR="00AE5B6C" w:rsidRPr="000F043F" w:rsidRDefault="00AE5B6C" w:rsidP="000F043F">
            <w:pPr>
              <w:pStyle w:val="TAR"/>
              <w:rPr>
                <w:rFonts w:cs="Arial"/>
                <w:sz w:val="16"/>
                <w:szCs w:val="16"/>
              </w:rPr>
            </w:pPr>
            <w:r w:rsidRPr="000F043F">
              <w:rPr>
                <w:rFonts w:cs="Arial"/>
                <w:sz w:val="16"/>
                <w:szCs w:val="16"/>
              </w:rPr>
              <w:t>1</w:t>
            </w:r>
          </w:p>
        </w:tc>
        <w:tc>
          <w:tcPr>
            <w:tcW w:w="284" w:type="dxa"/>
            <w:shd w:val="solid" w:color="FFFFFF" w:fill="auto"/>
          </w:tcPr>
          <w:p w14:paraId="0D0452B2" w14:textId="4DC00BE1" w:rsidR="00AE5B6C" w:rsidRPr="000F043F" w:rsidRDefault="00AE5B6C" w:rsidP="000F043F">
            <w:pPr>
              <w:pStyle w:val="TAC"/>
              <w:rPr>
                <w:rFonts w:cs="Arial"/>
                <w:sz w:val="16"/>
                <w:szCs w:val="16"/>
              </w:rPr>
            </w:pPr>
            <w:r w:rsidRPr="000F043F">
              <w:rPr>
                <w:rFonts w:cs="Arial"/>
                <w:sz w:val="16"/>
                <w:szCs w:val="16"/>
              </w:rPr>
              <w:t>F</w:t>
            </w:r>
          </w:p>
        </w:tc>
        <w:tc>
          <w:tcPr>
            <w:tcW w:w="5151" w:type="dxa"/>
            <w:shd w:val="solid" w:color="FFFFFF" w:fill="auto"/>
          </w:tcPr>
          <w:p w14:paraId="79E53454" w14:textId="5B94A2B5" w:rsidR="00AE5B6C" w:rsidRPr="000F043F" w:rsidRDefault="00AE5B6C" w:rsidP="000F043F">
            <w:pPr>
              <w:pStyle w:val="TAL"/>
              <w:rPr>
                <w:rFonts w:cs="Arial"/>
                <w:sz w:val="16"/>
                <w:szCs w:val="16"/>
              </w:rPr>
            </w:pPr>
            <w:r w:rsidRPr="000F043F">
              <w:rPr>
                <w:rFonts w:cs="Arial"/>
                <w:sz w:val="16"/>
                <w:szCs w:val="16"/>
              </w:rPr>
              <w:t>Clarification to U2U relay communication</w:t>
            </w:r>
          </w:p>
        </w:tc>
        <w:tc>
          <w:tcPr>
            <w:tcW w:w="708" w:type="dxa"/>
            <w:shd w:val="solid" w:color="FFFFFF" w:fill="auto"/>
          </w:tcPr>
          <w:p w14:paraId="69156729" w14:textId="7032F023" w:rsidR="00AE5B6C" w:rsidRPr="000F043F" w:rsidRDefault="00AE5B6C" w:rsidP="000F043F">
            <w:pPr>
              <w:pStyle w:val="TAC"/>
              <w:rPr>
                <w:rFonts w:cs="Arial"/>
                <w:sz w:val="16"/>
                <w:szCs w:val="16"/>
                <w:lang w:eastAsia="zh-CN"/>
              </w:rPr>
            </w:pPr>
            <w:r w:rsidRPr="000F043F">
              <w:rPr>
                <w:rFonts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Pr="000F043F" w:rsidRDefault="00913ED1" w:rsidP="000F043F">
            <w:pPr>
              <w:pStyle w:val="TAC"/>
              <w:rPr>
                <w:sz w:val="16"/>
                <w:szCs w:val="16"/>
                <w:lang w:eastAsia="zh-CN"/>
              </w:rPr>
            </w:pPr>
            <w:r w:rsidRPr="000F043F">
              <w:rPr>
                <w:sz w:val="16"/>
                <w:szCs w:val="16"/>
                <w:lang w:eastAsia="zh-CN"/>
              </w:rPr>
              <w:t>2024-03</w:t>
            </w:r>
          </w:p>
        </w:tc>
        <w:tc>
          <w:tcPr>
            <w:tcW w:w="800" w:type="dxa"/>
            <w:shd w:val="solid" w:color="FFFFFF" w:fill="auto"/>
          </w:tcPr>
          <w:p w14:paraId="5D14CF89" w14:textId="6F65D6AF" w:rsidR="00913ED1" w:rsidRPr="000F043F" w:rsidRDefault="00913ED1" w:rsidP="000F043F">
            <w:pPr>
              <w:pStyle w:val="TAC"/>
              <w:rPr>
                <w:sz w:val="16"/>
                <w:szCs w:val="16"/>
                <w:lang w:eastAsia="zh-CN"/>
              </w:rPr>
            </w:pPr>
            <w:r w:rsidRPr="000F043F">
              <w:rPr>
                <w:sz w:val="16"/>
                <w:szCs w:val="16"/>
                <w:lang w:eastAsia="zh-CN"/>
              </w:rPr>
              <w:t>CT#103</w:t>
            </w:r>
          </w:p>
        </w:tc>
        <w:tc>
          <w:tcPr>
            <w:tcW w:w="1046" w:type="dxa"/>
            <w:shd w:val="solid" w:color="FFFFFF" w:fill="auto"/>
          </w:tcPr>
          <w:p w14:paraId="026A9FC7" w14:textId="4B97F333" w:rsidR="00913ED1" w:rsidRPr="000F043F" w:rsidRDefault="00092266" w:rsidP="000F043F">
            <w:pPr>
              <w:pStyle w:val="TAC"/>
              <w:rPr>
                <w:sz w:val="16"/>
                <w:szCs w:val="16"/>
              </w:rPr>
            </w:pPr>
            <w:r w:rsidRPr="000F043F">
              <w:rPr>
                <w:sz w:val="16"/>
                <w:szCs w:val="16"/>
              </w:rPr>
              <w:t>CP-240089</w:t>
            </w:r>
          </w:p>
        </w:tc>
        <w:tc>
          <w:tcPr>
            <w:tcW w:w="567" w:type="dxa"/>
            <w:shd w:val="solid" w:color="FFFFFF" w:fill="auto"/>
          </w:tcPr>
          <w:p w14:paraId="4F804313" w14:textId="30E9F71A" w:rsidR="00913ED1" w:rsidRPr="000F043F" w:rsidRDefault="00913ED1" w:rsidP="000F043F">
            <w:pPr>
              <w:pStyle w:val="TAL"/>
              <w:rPr>
                <w:rFonts w:cs="Arial"/>
                <w:sz w:val="16"/>
                <w:szCs w:val="16"/>
              </w:rPr>
            </w:pPr>
            <w:r w:rsidRPr="000F043F">
              <w:rPr>
                <w:rFonts w:cs="Arial"/>
                <w:sz w:val="16"/>
                <w:szCs w:val="16"/>
              </w:rPr>
              <w:t>0529</w:t>
            </w:r>
          </w:p>
        </w:tc>
        <w:tc>
          <w:tcPr>
            <w:tcW w:w="283" w:type="dxa"/>
            <w:shd w:val="solid" w:color="FFFFFF" w:fill="auto"/>
          </w:tcPr>
          <w:p w14:paraId="069A0913" w14:textId="1AB98048" w:rsidR="00913ED1" w:rsidRPr="000F043F" w:rsidRDefault="00913ED1" w:rsidP="000F043F">
            <w:pPr>
              <w:pStyle w:val="TAR"/>
              <w:rPr>
                <w:rFonts w:cs="Arial"/>
                <w:sz w:val="16"/>
                <w:szCs w:val="16"/>
              </w:rPr>
            </w:pPr>
            <w:r w:rsidRPr="000F043F">
              <w:rPr>
                <w:rFonts w:cs="Arial"/>
                <w:sz w:val="16"/>
                <w:szCs w:val="16"/>
              </w:rPr>
              <w:t>1</w:t>
            </w:r>
          </w:p>
        </w:tc>
        <w:tc>
          <w:tcPr>
            <w:tcW w:w="284" w:type="dxa"/>
            <w:shd w:val="solid" w:color="FFFFFF" w:fill="auto"/>
          </w:tcPr>
          <w:p w14:paraId="5E5AC7DC" w14:textId="597B09D8" w:rsidR="00913ED1" w:rsidRPr="000F043F" w:rsidRDefault="00913ED1" w:rsidP="000F043F">
            <w:pPr>
              <w:pStyle w:val="TAC"/>
              <w:rPr>
                <w:rFonts w:cs="Arial"/>
                <w:sz w:val="16"/>
                <w:szCs w:val="16"/>
              </w:rPr>
            </w:pPr>
            <w:r w:rsidRPr="000F043F">
              <w:rPr>
                <w:rFonts w:cs="Arial"/>
                <w:sz w:val="16"/>
                <w:szCs w:val="16"/>
              </w:rPr>
              <w:t>F</w:t>
            </w:r>
          </w:p>
        </w:tc>
        <w:tc>
          <w:tcPr>
            <w:tcW w:w="5151" w:type="dxa"/>
            <w:shd w:val="solid" w:color="FFFFFF" w:fill="auto"/>
          </w:tcPr>
          <w:p w14:paraId="5BB23855" w14:textId="60358C71" w:rsidR="00913ED1" w:rsidRPr="000F043F" w:rsidRDefault="00913ED1" w:rsidP="000F043F">
            <w:pPr>
              <w:pStyle w:val="TAL"/>
              <w:rPr>
                <w:rFonts w:cs="Arial"/>
                <w:sz w:val="16"/>
                <w:szCs w:val="16"/>
              </w:rPr>
            </w:pPr>
            <w:r w:rsidRPr="000F043F">
              <w:rPr>
                <w:rFonts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Pr="000F043F" w:rsidRDefault="00913ED1" w:rsidP="000F043F">
            <w:pPr>
              <w:pStyle w:val="TAC"/>
              <w:rPr>
                <w:rFonts w:cs="Arial"/>
                <w:sz w:val="16"/>
                <w:szCs w:val="16"/>
                <w:lang w:eastAsia="zh-CN"/>
              </w:rPr>
            </w:pPr>
            <w:r w:rsidRPr="000F043F">
              <w:rPr>
                <w:rFonts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Pr="000F043F" w:rsidRDefault="003F51CD" w:rsidP="000F043F">
            <w:pPr>
              <w:pStyle w:val="TAC"/>
              <w:rPr>
                <w:sz w:val="16"/>
                <w:szCs w:val="16"/>
                <w:lang w:eastAsia="zh-CN"/>
              </w:rPr>
            </w:pPr>
            <w:r w:rsidRPr="000F043F">
              <w:rPr>
                <w:sz w:val="16"/>
                <w:szCs w:val="16"/>
                <w:lang w:eastAsia="zh-CN"/>
              </w:rPr>
              <w:t>2024-03</w:t>
            </w:r>
          </w:p>
        </w:tc>
        <w:tc>
          <w:tcPr>
            <w:tcW w:w="800" w:type="dxa"/>
            <w:shd w:val="solid" w:color="FFFFFF" w:fill="auto"/>
          </w:tcPr>
          <w:p w14:paraId="60535E03" w14:textId="6C9E8A63" w:rsidR="003F51CD" w:rsidRPr="000F043F" w:rsidRDefault="003F51CD" w:rsidP="000F043F">
            <w:pPr>
              <w:pStyle w:val="TAC"/>
              <w:rPr>
                <w:sz w:val="16"/>
                <w:szCs w:val="16"/>
                <w:lang w:eastAsia="zh-CN"/>
              </w:rPr>
            </w:pPr>
            <w:r w:rsidRPr="000F043F">
              <w:rPr>
                <w:sz w:val="16"/>
                <w:szCs w:val="16"/>
                <w:lang w:eastAsia="zh-CN"/>
              </w:rPr>
              <w:t>CT#103</w:t>
            </w:r>
          </w:p>
        </w:tc>
        <w:tc>
          <w:tcPr>
            <w:tcW w:w="1046" w:type="dxa"/>
            <w:shd w:val="solid" w:color="FFFFFF" w:fill="auto"/>
          </w:tcPr>
          <w:p w14:paraId="794A89DB" w14:textId="016F447C" w:rsidR="003F51CD" w:rsidRPr="000F043F" w:rsidRDefault="003F51CD" w:rsidP="000F043F">
            <w:pPr>
              <w:pStyle w:val="TAC"/>
              <w:rPr>
                <w:sz w:val="16"/>
                <w:szCs w:val="16"/>
              </w:rPr>
            </w:pPr>
            <w:r w:rsidRPr="000F043F">
              <w:rPr>
                <w:sz w:val="16"/>
                <w:szCs w:val="16"/>
              </w:rPr>
              <w:t>CP-240089</w:t>
            </w:r>
          </w:p>
        </w:tc>
        <w:tc>
          <w:tcPr>
            <w:tcW w:w="567" w:type="dxa"/>
            <w:shd w:val="solid" w:color="FFFFFF" w:fill="auto"/>
          </w:tcPr>
          <w:p w14:paraId="3B977E8F" w14:textId="192FEC1B" w:rsidR="003F51CD" w:rsidRPr="000F043F" w:rsidRDefault="003F51CD" w:rsidP="000F043F">
            <w:pPr>
              <w:pStyle w:val="TAL"/>
              <w:rPr>
                <w:rFonts w:cs="Arial"/>
                <w:sz w:val="16"/>
                <w:szCs w:val="16"/>
              </w:rPr>
            </w:pPr>
            <w:r w:rsidRPr="000F043F">
              <w:rPr>
                <w:rFonts w:cs="Arial"/>
                <w:sz w:val="16"/>
                <w:szCs w:val="16"/>
              </w:rPr>
              <w:t>0540</w:t>
            </w:r>
          </w:p>
        </w:tc>
        <w:tc>
          <w:tcPr>
            <w:tcW w:w="283" w:type="dxa"/>
            <w:shd w:val="solid" w:color="FFFFFF" w:fill="auto"/>
          </w:tcPr>
          <w:p w14:paraId="3DDF1249" w14:textId="5E819043" w:rsidR="003F51CD" w:rsidRPr="000F043F" w:rsidRDefault="003F51CD" w:rsidP="000F043F">
            <w:pPr>
              <w:pStyle w:val="TAR"/>
              <w:rPr>
                <w:rFonts w:cs="Arial"/>
                <w:sz w:val="16"/>
                <w:szCs w:val="16"/>
              </w:rPr>
            </w:pPr>
            <w:r w:rsidRPr="000F043F">
              <w:rPr>
                <w:rFonts w:cs="Arial"/>
                <w:sz w:val="16"/>
                <w:szCs w:val="16"/>
              </w:rPr>
              <w:t>1</w:t>
            </w:r>
          </w:p>
        </w:tc>
        <w:tc>
          <w:tcPr>
            <w:tcW w:w="284" w:type="dxa"/>
            <w:shd w:val="solid" w:color="FFFFFF" w:fill="auto"/>
          </w:tcPr>
          <w:p w14:paraId="31CD484C" w14:textId="2B884CFB" w:rsidR="003F51CD" w:rsidRPr="000F043F" w:rsidRDefault="003F51CD" w:rsidP="000F043F">
            <w:pPr>
              <w:pStyle w:val="TAC"/>
              <w:rPr>
                <w:rFonts w:cs="Arial"/>
                <w:sz w:val="16"/>
                <w:szCs w:val="16"/>
              </w:rPr>
            </w:pPr>
            <w:r w:rsidRPr="000F043F">
              <w:rPr>
                <w:rFonts w:cs="Arial"/>
                <w:sz w:val="16"/>
                <w:szCs w:val="16"/>
              </w:rPr>
              <w:t>F</w:t>
            </w:r>
          </w:p>
        </w:tc>
        <w:tc>
          <w:tcPr>
            <w:tcW w:w="5151" w:type="dxa"/>
            <w:shd w:val="solid" w:color="FFFFFF" w:fill="auto"/>
          </w:tcPr>
          <w:p w14:paraId="2B5B53EB" w14:textId="26FE0F94" w:rsidR="003F51CD" w:rsidRPr="000F043F" w:rsidRDefault="003F51CD" w:rsidP="000F043F">
            <w:pPr>
              <w:pStyle w:val="TAL"/>
              <w:rPr>
                <w:rFonts w:cs="Arial"/>
                <w:sz w:val="16"/>
                <w:szCs w:val="16"/>
              </w:rPr>
            </w:pPr>
            <w:r w:rsidRPr="000F043F">
              <w:rPr>
                <w:rFonts w:cs="Arial"/>
                <w:sz w:val="16"/>
                <w:szCs w:val="16"/>
              </w:rPr>
              <w:t>Clarifications on ProSe UE to UE relay update</w:t>
            </w:r>
          </w:p>
        </w:tc>
        <w:tc>
          <w:tcPr>
            <w:tcW w:w="708" w:type="dxa"/>
            <w:shd w:val="solid" w:color="FFFFFF" w:fill="auto"/>
          </w:tcPr>
          <w:p w14:paraId="69AF1CB6" w14:textId="7BA864CC" w:rsidR="003F51CD" w:rsidRPr="000F043F" w:rsidRDefault="003F51CD" w:rsidP="000F043F">
            <w:pPr>
              <w:pStyle w:val="TAC"/>
              <w:rPr>
                <w:rFonts w:cs="Arial"/>
                <w:sz w:val="16"/>
                <w:szCs w:val="16"/>
                <w:lang w:eastAsia="zh-CN"/>
              </w:rPr>
            </w:pPr>
            <w:r w:rsidRPr="000F043F">
              <w:rPr>
                <w:rFonts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Pr="000F043F" w:rsidRDefault="00CA51FE" w:rsidP="000F043F">
            <w:pPr>
              <w:pStyle w:val="TAC"/>
              <w:rPr>
                <w:sz w:val="16"/>
                <w:szCs w:val="16"/>
                <w:lang w:eastAsia="zh-CN"/>
              </w:rPr>
            </w:pPr>
            <w:r w:rsidRPr="000F043F">
              <w:rPr>
                <w:sz w:val="16"/>
                <w:szCs w:val="16"/>
                <w:lang w:eastAsia="zh-CN"/>
              </w:rPr>
              <w:t>2024-03</w:t>
            </w:r>
          </w:p>
        </w:tc>
        <w:tc>
          <w:tcPr>
            <w:tcW w:w="800" w:type="dxa"/>
            <w:shd w:val="solid" w:color="FFFFFF" w:fill="auto"/>
          </w:tcPr>
          <w:p w14:paraId="03D2A1D9" w14:textId="16558676" w:rsidR="00CA51FE" w:rsidRPr="000F043F" w:rsidRDefault="00CA51FE" w:rsidP="000F043F">
            <w:pPr>
              <w:pStyle w:val="TAC"/>
              <w:rPr>
                <w:sz w:val="16"/>
                <w:szCs w:val="16"/>
                <w:lang w:eastAsia="zh-CN"/>
              </w:rPr>
            </w:pPr>
            <w:r w:rsidRPr="000F043F">
              <w:rPr>
                <w:sz w:val="16"/>
                <w:szCs w:val="16"/>
                <w:lang w:eastAsia="zh-CN"/>
              </w:rPr>
              <w:t>CT#103</w:t>
            </w:r>
          </w:p>
        </w:tc>
        <w:tc>
          <w:tcPr>
            <w:tcW w:w="1046" w:type="dxa"/>
            <w:shd w:val="solid" w:color="FFFFFF" w:fill="auto"/>
          </w:tcPr>
          <w:p w14:paraId="4297ADF7" w14:textId="54ACADC0" w:rsidR="00CA51FE" w:rsidRPr="000F043F" w:rsidRDefault="00CA51FE" w:rsidP="000F043F">
            <w:pPr>
              <w:pStyle w:val="TAC"/>
              <w:rPr>
                <w:sz w:val="16"/>
                <w:szCs w:val="16"/>
              </w:rPr>
            </w:pPr>
            <w:r w:rsidRPr="000F043F">
              <w:rPr>
                <w:sz w:val="16"/>
                <w:szCs w:val="16"/>
              </w:rPr>
              <w:t>CP-240089</w:t>
            </w:r>
          </w:p>
        </w:tc>
        <w:tc>
          <w:tcPr>
            <w:tcW w:w="567" w:type="dxa"/>
            <w:shd w:val="solid" w:color="FFFFFF" w:fill="auto"/>
          </w:tcPr>
          <w:p w14:paraId="4FF9B60B" w14:textId="6A1429BE" w:rsidR="00CA51FE" w:rsidRPr="000F043F" w:rsidRDefault="00CA51FE" w:rsidP="000F043F">
            <w:pPr>
              <w:pStyle w:val="TAL"/>
              <w:rPr>
                <w:rFonts w:cs="Arial"/>
                <w:sz w:val="16"/>
                <w:szCs w:val="16"/>
              </w:rPr>
            </w:pPr>
            <w:r w:rsidRPr="000F043F">
              <w:rPr>
                <w:rFonts w:cs="Arial"/>
                <w:sz w:val="16"/>
                <w:szCs w:val="16"/>
              </w:rPr>
              <w:t>0541</w:t>
            </w:r>
          </w:p>
        </w:tc>
        <w:tc>
          <w:tcPr>
            <w:tcW w:w="283" w:type="dxa"/>
            <w:shd w:val="solid" w:color="FFFFFF" w:fill="auto"/>
          </w:tcPr>
          <w:p w14:paraId="39C9B19E" w14:textId="229245CD" w:rsidR="00CA51FE" w:rsidRPr="000F043F" w:rsidRDefault="00CA51FE" w:rsidP="000F043F">
            <w:pPr>
              <w:pStyle w:val="TAR"/>
              <w:rPr>
                <w:rFonts w:cs="Arial"/>
                <w:sz w:val="16"/>
                <w:szCs w:val="16"/>
              </w:rPr>
            </w:pPr>
            <w:r w:rsidRPr="000F043F">
              <w:rPr>
                <w:rFonts w:cs="Arial"/>
                <w:sz w:val="16"/>
                <w:szCs w:val="16"/>
              </w:rPr>
              <w:t>1</w:t>
            </w:r>
          </w:p>
        </w:tc>
        <w:tc>
          <w:tcPr>
            <w:tcW w:w="284" w:type="dxa"/>
            <w:shd w:val="solid" w:color="FFFFFF" w:fill="auto"/>
          </w:tcPr>
          <w:p w14:paraId="09AFCA47" w14:textId="608C92E7" w:rsidR="00CA51FE" w:rsidRPr="000F043F" w:rsidRDefault="00CA51FE" w:rsidP="000F043F">
            <w:pPr>
              <w:pStyle w:val="TAC"/>
              <w:rPr>
                <w:rFonts w:cs="Arial"/>
                <w:sz w:val="16"/>
                <w:szCs w:val="16"/>
              </w:rPr>
            </w:pPr>
            <w:r w:rsidRPr="000F043F">
              <w:rPr>
                <w:rFonts w:cs="Arial"/>
                <w:sz w:val="16"/>
                <w:szCs w:val="16"/>
              </w:rPr>
              <w:t>F</w:t>
            </w:r>
          </w:p>
        </w:tc>
        <w:tc>
          <w:tcPr>
            <w:tcW w:w="5151" w:type="dxa"/>
            <w:shd w:val="solid" w:color="FFFFFF" w:fill="auto"/>
          </w:tcPr>
          <w:p w14:paraId="37EFAB08" w14:textId="0BEC820F" w:rsidR="00CA51FE" w:rsidRPr="000F043F" w:rsidRDefault="00CA51FE" w:rsidP="000F043F">
            <w:pPr>
              <w:pStyle w:val="TAL"/>
              <w:rPr>
                <w:rFonts w:cs="Arial"/>
                <w:sz w:val="16"/>
                <w:szCs w:val="16"/>
              </w:rPr>
            </w:pPr>
            <w:r w:rsidRPr="000F043F">
              <w:rPr>
                <w:rFonts w:cs="Arial"/>
                <w:sz w:val="16"/>
                <w:szCs w:val="16"/>
              </w:rPr>
              <w:t>Clarification on 5G ProSe direct link identifier update for U2U relay</w:t>
            </w:r>
          </w:p>
        </w:tc>
        <w:tc>
          <w:tcPr>
            <w:tcW w:w="708" w:type="dxa"/>
            <w:shd w:val="solid" w:color="FFFFFF" w:fill="auto"/>
          </w:tcPr>
          <w:p w14:paraId="00813650" w14:textId="0B4640A2" w:rsidR="00CA51FE" w:rsidRPr="000F043F" w:rsidRDefault="00CA51FE" w:rsidP="000F043F">
            <w:pPr>
              <w:pStyle w:val="TAC"/>
              <w:rPr>
                <w:rFonts w:cs="Arial"/>
                <w:sz w:val="16"/>
                <w:szCs w:val="16"/>
                <w:lang w:eastAsia="zh-CN"/>
              </w:rPr>
            </w:pPr>
            <w:r w:rsidRPr="000F043F">
              <w:rPr>
                <w:rFonts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Pr="000F043F" w:rsidRDefault="00790657" w:rsidP="000F043F">
            <w:pPr>
              <w:pStyle w:val="TAC"/>
              <w:rPr>
                <w:sz w:val="16"/>
                <w:szCs w:val="16"/>
                <w:lang w:eastAsia="zh-CN"/>
              </w:rPr>
            </w:pPr>
            <w:r w:rsidRPr="000F043F">
              <w:rPr>
                <w:sz w:val="16"/>
                <w:szCs w:val="16"/>
                <w:lang w:eastAsia="zh-CN"/>
              </w:rPr>
              <w:t>2024-03</w:t>
            </w:r>
          </w:p>
        </w:tc>
        <w:tc>
          <w:tcPr>
            <w:tcW w:w="800" w:type="dxa"/>
            <w:shd w:val="solid" w:color="FFFFFF" w:fill="auto"/>
          </w:tcPr>
          <w:p w14:paraId="6959AD0F" w14:textId="4615B001" w:rsidR="00790657" w:rsidRPr="000F043F" w:rsidRDefault="00790657" w:rsidP="000F043F">
            <w:pPr>
              <w:pStyle w:val="TAC"/>
              <w:rPr>
                <w:sz w:val="16"/>
                <w:szCs w:val="16"/>
                <w:lang w:eastAsia="zh-CN"/>
              </w:rPr>
            </w:pPr>
            <w:r w:rsidRPr="000F043F">
              <w:rPr>
                <w:sz w:val="16"/>
                <w:szCs w:val="16"/>
                <w:lang w:eastAsia="zh-CN"/>
              </w:rPr>
              <w:t>CT#103</w:t>
            </w:r>
          </w:p>
        </w:tc>
        <w:tc>
          <w:tcPr>
            <w:tcW w:w="1046" w:type="dxa"/>
            <w:shd w:val="solid" w:color="FFFFFF" w:fill="auto"/>
          </w:tcPr>
          <w:p w14:paraId="30510CBD" w14:textId="40F54DE5" w:rsidR="00790657" w:rsidRPr="000F043F" w:rsidRDefault="00790657" w:rsidP="000F043F">
            <w:pPr>
              <w:pStyle w:val="TAC"/>
              <w:rPr>
                <w:sz w:val="16"/>
                <w:szCs w:val="16"/>
              </w:rPr>
            </w:pPr>
            <w:r w:rsidRPr="000F043F">
              <w:rPr>
                <w:sz w:val="16"/>
                <w:szCs w:val="16"/>
              </w:rPr>
              <w:t>CP-240089</w:t>
            </w:r>
          </w:p>
        </w:tc>
        <w:tc>
          <w:tcPr>
            <w:tcW w:w="567" w:type="dxa"/>
            <w:shd w:val="solid" w:color="FFFFFF" w:fill="auto"/>
          </w:tcPr>
          <w:p w14:paraId="306284E7" w14:textId="490DEF27" w:rsidR="00790657" w:rsidRPr="000F043F" w:rsidRDefault="00790657" w:rsidP="000F043F">
            <w:pPr>
              <w:pStyle w:val="TAL"/>
              <w:rPr>
                <w:rFonts w:cs="Arial"/>
                <w:sz w:val="16"/>
                <w:szCs w:val="16"/>
              </w:rPr>
            </w:pPr>
            <w:r w:rsidRPr="000F043F">
              <w:rPr>
                <w:rFonts w:cs="Arial"/>
                <w:sz w:val="16"/>
                <w:szCs w:val="16"/>
              </w:rPr>
              <w:t>0519</w:t>
            </w:r>
          </w:p>
        </w:tc>
        <w:tc>
          <w:tcPr>
            <w:tcW w:w="283" w:type="dxa"/>
            <w:shd w:val="solid" w:color="FFFFFF" w:fill="auto"/>
          </w:tcPr>
          <w:p w14:paraId="4E916E61" w14:textId="369C8E60" w:rsidR="00790657" w:rsidRPr="000F043F" w:rsidRDefault="00790657" w:rsidP="000F043F">
            <w:pPr>
              <w:pStyle w:val="TAR"/>
              <w:rPr>
                <w:rFonts w:cs="Arial"/>
                <w:sz w:val="16"/>
                <w:szCs w:val="16"/>
              </w:rPr>
            </w:pPr>
            <w:r w:rsidRPr="000F043F">
              <w:rPr>
                <w:rFonts w:cs="Arial"/>
                <w:sz w:val="16"/>
                <w:szCs w:val="16"/>
              </w:rPr>
              <w:t>1</w:t>
            </w:r>
          </w:p>
        </w:tc>
        <w:tc>
          <w:tcPr>
            <w:tcW w:w="284" w:type="dxa"/>
            <w:shd w:val="solid" w:color="FFFFFF" w:fill="auto"/>
          </w:tcPr>
          <w:p w14:paraId="3C445E9F" w14:textId="2F0EBF3C" w:rsidR="00790657" w:rsidRPr="000F043F" w:rsidRDefault="00790657" w:rsidP="000F043F">
            <w:pPr>
              <w:pStyle w:val="TAC"/>
              <w:rPr>
                <w:rFonts w:cs="Arial"/>
                <w:sz w:val="16"/>
                <w:szCs w:val="16"/>
              </w:rPr>
            </w:pPr>
            <w:r w:rsidRPr="000F043F">
              <w:rPr>
                <w:rFonts w:cs="Arial"/>
                <w:sz w:val="16"/>
                <w:szCs w:val="16"/>
              </w:rPr>
              <w:t>F</w:t>
            </w:r>
          </w:p>
        </w:tc>
        <w:tc>
          <w:tcPr>
            <w:tcW w:w="5151" w:type="dxa"/>
            <w:shd w:val="solid" w:color="FFFFFF" w:fill="auto"/>
          </w:tcPr>
          <w:p w14:paraId="25EEDC5F" w14:textId="63CB29C6" w:rsidR="00790657" w:rsidRPr="000F043F" w:rsidRDefault="00790657" w:rsidP="000F043F">
            <w:pPr>
              <w:pStyle w:val="TAL"/>
              <w:rPr>
                <w:rFonts w:cs="Arial"/>
                <w:sz w:val="16"/>
                <w:szCs w:val="16"/>
              </w:rPr>
            </w:pPr>
            <w:r w:rsidRPr="000F043F">
              <w:rPr>
                <w:rFonts w:cs="Arial"/>
                <w:sz w:val="16"/>
                <w:szCs w:val="16"/>
              </w:rPr>
              <w:t>Ethernet traffic - resolution of editor's note</w:t>
            </w:r>
          </w:p>
        </w:tc>
        <w:tc>
          <w:tcPr>
            <w:tcW w:w="708" w:type="dxa"/>
            <w:shd w:val="solid" w:color="FFFFFF" w:fill="auto"/>
          </w:tcPr>
          <w:p w14:paraId="5788DD7C" w14:textId="040E8DFD" w:rsidR="00790657" w:rsidRPr="000F043F" w:rsidRDefault="00790657" w:rsidP="000F043F">
            <w:pPr>
              <w:pStyle w:val="TAC"/>
              <w:rPr>
                <w:rFonts w:cs="Arial"/>
                <w:sz w:val="16"/>
                <w:szCs w:val="16"/>
                <w:lang w:eastAsia="zh-CN"/>
              </w:rPr>
            </w:pPr>
            <w:r w:rsidRPr="000F043F">
              <w:rPr>
                <w:rFonts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Pr="000F043F" w:rsidRDefault="00EC5A25" w:rsidP="000F043F">
            <w:pPr>
              <w:pStyle w:val="TAC"/>
              <w:rPr>
                <w:sz w:val="16"/>
                <w:szCs w:val="16"/>
                <w:lang w:eastAsia="zh-CN"/>
              </w:rPr>
            </w:pPr>
            <w:r w:rsidRPr="000F043F">
              <w:rPr>
                <w:sz w:val="16"/>
                <w:szCs w:val="16"/>
                <w:lang w:eastAsia="zh-CN"/>
              </w:rPr>
              <w:t>2024-03</w:t>
            </w:r>
          </w:p>
        </w:tc>
        <w:tc>
          <w:tcPr>
            <w:tcW w:w="800" w:type="dxa"/>
            <w:shd w:val="solid" w:color="FFFFFF" w:fill="auto"/>
          </w:tcPr>
          <w:p w14:paraId="40B3279F" w14:textId="57F1E8C2" w:rsidR="00EC5A25" w:rsidRPr="000F043F" w:rsidRDefault="00EC5A25" w:rsidP="000F043F">
            <w:pPr>
              <w:pStyle w:val="TAC"/>
              <w:rPr>
                <w:sz w:val="16"/>
                <w:szCs w:val="16"/>
                <w:lang w:eastAsia="zh-CN"/>
              </w:rPr>
            </w:pPr>
            <w:r w:rsidRPr="000F043F">
              <w:rPr>
                <w:sz w:val="16"/>
                <w:szCs w:val="16"/>
                <w:lang w:eastAsia="zh-CN"/>
              </w:rPr>
              <w:t>CT#103</w:t>
            </w:r>
          </w:p>
        </w:tc>
        <w:tc>
          <w:tcPr>
            <w:tcW w:w="1046" w:type="dxa"/>
            <w:shd w:val="solid" w:color="FFFFFF" w:fill="auto"/>
          </w:tcPr>
          <w:p w14:paraId="3403E8C9" w14:textId="29B64303" w:rsidR="00EC5A25" w:rsidRPr="000F043F" w:rsidRDefault="00EC5A25" w:rsidP="000F043F">
            <w:pPr>
              <w:pStyle w:val="TAC"/>
              <w:rPr>
                <w:sz w:val="16"/>
                <w:szCs w:val="16"/>
              </w:rPr>
            </w:pPr>
            <w:r w:rsidRPr="000F043F">
              <w:rPr>
                <w:sz w:val="16"/>
                <w:szCs w:val="16"/>
              </w:rPr>
              <w:t>CP-240089</w:t>
            </w:r>
          </w:p>
        </w:tc>
        <w:tc>
          <w:tcPr>
            <w:tcW w:w="567" w:type="dxa"/>
            <w:shd w:val="solid" w:color="FFFFFF" w:fill="auto"/>
          </w:tcPr>
          <w:p w14:paraId="150641B0" w14:textId="14402A4B" w:rsidR="00EC5A25" w:rsidRPr="000F043F" w:rsidRDefault="00EC5A25" w:rsidP="000F043F">
            <w:pPr>
              <w:pStyle w:val="TAL"/>
              <w:rPr>
                <w:rFonts w:cs="Arial"/>
                <w:sz w:val="16"/>
                <w:szCs w:val="16"/>
              </w:rPr>
            </w:pPr>
            <w:r w:rsidRPr="000F043F">
              <w:rPr>
                <w:rFonts w:cs="Arial"/>
                <w:sz w:val="16"/>
                <w:szCs w:val="16"/>
              </w:rPr>
              <w:t>0517</w:t>
            </w:r>
          </w:p>
        </w:tc>
        <w:tc>
          <w:tcPr>
            <w:tcW w:w="283" w:type="dxa"/>
            <w:shd w:val="solid" w:color="FFFFFF" w:fill="auto"/>
          </w:tcPr>
          <w:p w14:paraId="2C12A82C" w14:textId="40504A63" w:rsidR="00EC5A25" w:rsidRPr="000F043F" w:rsidRDefault="00EC5A25" w:rsidP="000F043F">
            <w:pPr>
              <w:pStyle w:val="TAR"/>
              <w:rPr>
                <w:rFonts w:cs="Arial"/>
                <w:sz w:val="16"/>
                <w:szCs w:val="16"/>
              </w:rPr>
            </w:pPr>
            <w:r w:rsidRPr="000F043F">
              <w:rPr>
                <w:rFonts w:cs="Arial"/>
                <w:sz w:val="16"/>
                <w:szCs w:val="16"/>
              </w:rPr>
              <w:t>1</w:t>
            </w:r>
          </w:p>
        </w:tc>
        <w:tc>
          <w:tcPr>
            <w:tcW w:w="284" w:type="dxa"/>
            <w:shd w:val="solid" w:color="FFFFFF" w:fill="auto"/>
          </w:tcPr>
          <w:p w14:paraId="62CA7267" w14:textId="49807D0A" w:rsidR="00EC5A25" w:rsidRPr="000F043F" w:rsidRDefault="00EC5A25" w:rsidP="000F043F">
            <w:pPr>
              <w:pStyle w:val="TAC"/>
              <w:rPr>
                <w:rFonts w:cs="Arial"/>
                <w:sz w:val="16"/>
                <w:szCs w:val="16"/>
              </w:rPr>
            </w:pPr>
            <w:r w:rsidRPr="000F043F">
              <w:rPr>
                <w:rFonts w:cs="Arial"/>
                <w:sz w:val="16"/>
                <w:szCs w:val="16"/>
              </w:rPr>
              <w:t>F</w:t>
            </w:r>
          </w:p>
        </w:tc>
        <w:tc>
          <w:tcPr>
            <w:tcW w:w="5151" w:type="dxa"/>
            <w:shd w:val="solid" w:color="FFFFFF" w:fill="auto"/>
          </w:tcPr>
          <w:p w14:paraId="0B93D222" w14:textId="5AEE8DF5" w:rsidR="00EC5A25" w:rsidRPr="000F043F" w:rsidRDefault="00EC5A25" w:rsidP="000F043F">
            <w:pPr>
              <w:pStyle w:val="TAL"/>
              <w:rPr>
                <w:rFonts w:cs="Arial"/>
                <w:sz w:val="16"/>
                <w:szCs w:val="16"/>
              </w:rPr>
            </w:pPr>
            <w:r w:rsidRPr="000F043F">
              <w:rPr>
                <w:rFonts w:cs="Arial"/>
                <w:sz w:val="16"/>
                <w:szCs w:val="16"/>
              </w:rPr>
              <w:t>Link establishment request from the U2U relay UE for security</w:t>
            </w:r>
          </w:p>
        </w:tc>
        <w:tc>
          <w:tcPr>
            <w:tcW w:w="708" w:type="dxa"/>
            <w:shd w:val="solid" w:color="FFFFFF" w:fill="auto"/>
          </w:tcPr>
          <w:p w14:paraId="40F1075E" w14:textId="24AFDF59" w:rsidR="00EC5A25" w:rsidRPr="000F043F" w:rsidRDefault="00EC5A25" w:rsidP="000F043F">
            <w:pPr>
              <w:pStyle w:val="TAC"/>
              <w:rPr>
                <w:rFonts w:cs="Arial"/>
                <w:sz w:val="16"/>
                <w:szCs w:val="16"/>
                <w:lang w:eastAsia="zh-CN"/>
              </w:rPr>
            </w:pPr>
            <w:r w:rsidRPr="000F043F">
              <w:rPr>
                <w:rFonts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Pr="000F043F" w:rsidRDefault="00070225" w:rsidP="000F043F">
            <w:pPr>
              <w:pStyle w:val="TAC"/>
              <w:rPr>
                <w:sz w:val="16"/>
                <w:szCs w:val="16"/>
                <w:lang w:eastAsia="zh-CN"/>
              </w:rPr>
            </w:pPr>
            <w:r w:rsidRPr="000F043F">
              <w:rPr>
                <w:sz w:val="16"/>
                <w:szCs w:val="16"/>
                <w:lang w:eastAsia="zh-CN"/>
              </w:rPr>
              <w:t>2024-03</w:t>
            </w:r>
          </w:p>
        </w:tc>
        <w:tc>
          <w:tcPr>
            <w:tcW w:w="800" w:type="dxa"/>
            <w:shd w:val="solid" w:color="FFFFFF" w:fill="auto"/>
          </w:tcPr>
          <w:p w14:paraId="1BE99C3B" w14:textId="24002A11" w:rsidR="00070225" w:rsidRPr="000F043F" w:rsidRDefault="00070225" w:rsidP="000F043F">
            <w:pPr>
              <w:pStyle w:val="TAC"/>
              <w:rPr>
                <w:sz w:val="16"/>
                <w:szCs w:val="16"/>
                <w:lang w:eastAsia="zh-CN"/>
              </w:rPr>
            </w:pPr>
            <w:r w:rsidRPr="000F043F">
              <w:rPr>
                <w:sz w:val="16"/>
                <w:szCs w:val="16"/>
                <w:lang w:eastAsia="zh-CN"/>
              </w:rPr>
              <w:t>CT#103</w:t>
            </w:r>
          </w:p>
        </w:tc>
        <w:tc>
          <w:tcPr>
            <w:tcW w:w="1046" w:type="dxa"/>
            <w:shd w:val="solid" w:color="FFFFFF" w:fill="auto"/>
          </w:tcPr>
          <w:p w14:paraId="6C1B43CB" w14:textId="523FD828" w:rsidR="00070225" w:rsidRPr="000F043F" w:rsidRDefault="00070225" w:rsidP="000F043F">
            <w:pPr>
              <w:pStyle w:val="TAC"/>
              <w:rPr>
                <w:sz w:val="16"/>
                <w:szCs w:val="16"/>
              </w:rPr>
            </w:pPr>
            <w:r w:rsidRPr="000F043F">
              <w:rPr>
                <w:sz w:val="16"/>
                <w:szCs w:val="16"/>
              </w:rPr>
              <w:t>CP-240089</w:t>
            </w:r>
          </w:p>
        </w:tc>
        <w:tc>
          <w:tcPr>
            <w:tcW w:w="567" w:type="dxa"/>
            <w:shd w:val="solid" w:color="FFFFFF" w:fill="auto"/>
          </w:tcPr>
          <w:p w14:paraId="6D04C412" w14:textId="41F1C4EE" w:rsidR="00070225" w:rsidRPr="000F043F" w:rsidRDefault="00070225" w:rsidP="000F043F">
            <w:pPr>
              <w:pStyle w:val="TAL"/>
              <w:rPr>
                <w:rFonts w:cs="Arial"/>
                <w:sz w:val="16"/>
                <w:szCs w:val="16"/>
              </w:rPr>
            </w:pPr>
            <w:r w:rsidRPr="000F043F">
              <w:rPr>
                <w:rFonts w:cs="Arial"/>
                <w:sz w:val="16"/>
                <w:szCs w:val="16"/>
              </w:rPr>
              <w:t>0504</w:t>
            </w:r>
          </w:p>
        </w:tc>
        <w:tc>
          <w:tcPr>
            <w:tcW w:w="283" w:type="dxa"/>
            <w:shd w:val="solid" w:color="FFFFFF" w:fill="auto"/>
          </w:tcPr>
          <w:p w14:paraId="6AE2D428" w14:textId="24DA1AA1" w:rsidR="00070225" w:rsidRPr="000F043F" w:rsidRDefault="00070225" w:rsidP="000F043F">
            <w:pPr>
              <w:pStyle w:val="TAR"/>
              <w:rPr>
                <w:rFonts w:cs="Arial"/>
                <w:sz w:val="16"/>
                <w:szCs w:val="16"/>
              </w:rPr>
            </w:pPr>
            <w:r w:rsidRPr="000F043F">
              <w:rPr>
                <w:rFonts w:cs="Arial"/>
                <w:sz w:val="16"/>
                <w:szCs w:val="16"/>
              </w:rPr>
              <w:t>1</w:t>
            </w:r>
          </w:p>
        </w:tc>
        <w:tc>
          <w:tcPr>
            <w:tcW w:w="284" w:type="dxa"/>
            <w:shd w:val="solid" w:color="FFFFFF" w:fill="auto"/>
          </w:tcPr>
          <w:p w14:paraId="1AF1F8D8" w14:textId="2DF25A54" w:rsidR="00070225" w:rsidRPr="000F043F" w:rsidRDefault="00070225" w:rsidP="000F043F">
            <w:pPr>
              <w:pStyle w:val="TAC"/>
              <w:rPr>
                <w:rFonts w:cs="Arial"/>
                <w:sz w:val="16"/>
                <w:szCs w:val="16"/>
              </w:rPr>
            </w:pPr>
            <w:r w:rsidRPr="000F043F">
              <w:rPr>
                <w:rFonts w:cs="Arial"/>
                <w:sz w:val="16"/>
                <w:szCs w:val="16"/>
              </w:rPr>
              <w:t>F</w:t>
            </w:r>
          </w:p>
        </w:tc>
        <w:tc>
          <w:tcPr>
            <w:tcW w:w="5151" w:type="dxa"/>
            <w:shd w:val="solid" w:color="FFFFFF" w:fill="auto"/>
          </w:tcPr>
          <w:p w14:paraId="4FE4491D" w14:textId="24535840" w:rsidR="00070225" w:rsidRPr="000F043F" w:rsidRDefault="00070225" w:rsidP="000F043F">
            <w:pPr>
              <w:pStyle w:val="TAL"/>
              <w:rPr>
                <w:rFonts w:cs="Arial"/>
                <w:sz w:val="16"/>
                <w:szCs w:val="16"/>
              </w:rPr>
            </w:pPr>
            <w:r w:rsidRPr="000F043F">
              <w:rPr>
                <w:rFonts w:cs="Arial"/>
                <w:sz w:val="16"/>
                <w:szCs w:val="16"/>
              </w:rPr>
              <w:t>Corrections on ProSe Direct Link Modificaiton for Layer 2 UE-to-UE Relay</w:t>
            </w:r>
          </w:p>
        </w:tc>
        <w:tc>
          <w:tcPr>
            <w:tcW w:w="708" w:type="dxa"/>
            <w:shd w:val="solid" w:color="FFFFFF" w:fill="auto"/>
          </w:tcPr>
          <w:p w14:paraId="03D5C4CA" w14:textId="758DC977" w:rsidR="00070225" w:rsidRPr="000F043F" w:rsidRDefault="00070225" w:rsidP="000F043F">
            <w:pPr>
              <w:pStyle w:val="TAC"/>
              <w:rPr>
                <w:rFonts w:cs="Arial"/>
                <w:sz w:val="16"/>
                <w:szCs w:val="16"/>
                <w:lang w:eastAsia="zh-CN"/>
              </w:rPr>
            </w:pPr>
            <w:r w:rsidRPr="000F043F">
              <w:rPr>
                <w:rFonts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Pr="000F043F" w:rsidRDefault="00752C1A" w:rsidP="000F043F">
            <w:pPr>
              <w:pStyle w:val="TAC"/>
              <w:rPr>
                <w:sz w:val="16"/>
                <w:szCs w:val="16"/>
                <w:lang w:eastAsia="zh-CN"/>
              </w:rPr>
            </w:pPr>
            <w:r w:rsidRPr="000F043F">
              <w:rPr>
                <w:sz w:val="16"/>
                <w:szCs w:val="16"/>
                <w:lang w:eastAsia="zh-CN"/>
              </w:rPr>
              <w:t>2024-03</w:t>
            </w:r>
          </w:p>
        </w:tc>
        <w:tc>
          <w:tcPr>
            <w:tcW w:w="800" w:type="dxa"/>
            <w:shd w:val="solid" w:color="FFFFFF" w:fill="auto"/>
          </w:tcPr>
          <w:p w14:paraId="18DF4FDD" w14:textId="65F9EFEC" w:rsidR="00752C1A" w:rsidRPr="000F043F" w:rsidRDefault="00752C1A" w:rsidP="000F043F">
            <w:pPr>
              <w:pStyle w:val="TAC"/>
              <w:rPr>
                <w:sz w:val="16"/>
                <w:szCs w:val="16"/>
                <w:lang w:eastAsia="zh-CN"/>
              </w:rPr>
            </w:pPr>
            <w:r w:rsidRPr="000F043F">
              <w:rPr>
                <w:sz w:val="16"/>
                <w:szCs w:val="16"/>
                <w:lang w:eastAsia="zh-CN"/>
              </w:rPr>
              <w:t>CT#103</w:t>
            </w:r>
          </w:p>
        </w:tc>
        <w:tc>
          <w:tcPr>
            <w:tcW w:w="1046" w:type="dxa"/>
            <w:shd w:val="solid" w:color="FFFFFF" w:fill="auto"/>
          </w:tcPr>
          <w:p w14:paraId="4A07A009" w14:textId="4A0B7E79" w:rsidR="00752C1A" w:rsidRPr="000F043F" w:rsidRDefault="00752C1A" w:rsidP="000F043F">
            <w:pPr>
              <w:pStyle w:val="TAC"/>
              <w:rPr>
                <w:sz w:val="16"/>
                <w:szCs w:val="16"/>
              </w:rPr>
            </w:pPr>
            <w:r w:rsidRPr="000F043F">
              <w:rPr>
                <w:sz w:val="16"/>
                <w:szCs w:val="16"/>
              </w:rPr>
              <w:t>CP-240089</w:t>
            </w:r>
          </w:p>
        </w:tc>
        <w:tc>
          <w:tcPr>
            <w:tcW w:w="567" w:type="dxa"/>
            <w:shd w:val="solid" w:color="FFFFFF" w:fill="auto"/>
          </w:tcPr>
          <w:p w14:paraId="21934F70" w14:textId="4F150CD4" w:rsidR="00752C1A" w:rsidRPr="000F043F" w:rsidRDefault="00752C1A" w:rsidP="000F043F">
            <w:pPr>
              <w:pStyle w:val="TAL"/>
              <w:rPr>
                <w:rFonts w:cs="Arial"/>
                <w:sz w:val="16"/>
                <w:szCs w:val="16"/>
              </w:rPr>
            </w:pPr>
            <w:r w:rsidRPr="000F043F">
              <w:rPr>
                <w:rFonts w:cs="Arial"/>
                <w:sz w:val="16"/>
                <w:szCs w:val="16"/>
              </w:rPr>
              <w:t>0542</w:t>
            </w:r>
          </w:p>
        </w:tc>
        <w:tc>
          <w:tcPr>
            <w:tcW w:w="283" w:type="dxa"/>
            <w:shd w:val="solid" w:color="FFFFFF" w:fill="auto"/>
          </w:tcPr>
          <w:p w14:paraId="2B5B512F" w14:textId="181043AD" w:rsidR="00752C1A" w:rsidRPr="000F043F" w:rsidRDefault="00752C1A" w:rsidP="000F043F">
            <w:pPr>
              <w:pStyle w:val="TAR"/>
              <w:rPr>
                <w:rFonts w:cs="Arial"/>
                <w:sz w:val="16"/>
                <w:szCs w:val="16"/>
              </w:rPr>
            </w:pPr>
            <w:r w:rsidRPr="000F043F">
              <w:rPr>
                <w:rFonts w:cs="Arial"/>
                <w:sz w:val="16"/>
                <w:szCs w:val="16"/>
              </w:rPr>
              <w:t>1</w:t>
            </w:r>
          </w:p>
        </w:tc>
        <w:tc>
          <w:tcPr>
            <w:tcW w:w="284" w:type="dxa"/>
            <w:shd w:val="solid" w:color="FFFFFF" w:fill="auto"/>
          </w:tcPr>
          <w:p w14:paraId="69463537" w14:textId="0CD081D4" w:rsidR="00752C1A" w:rsidRPr="000F043F" w:rsidRDefault="00752C1A" w:rsidP="000F043F">
            <w:pPr>
              <w:pStyle w:val="TAC"/>
              <w:rPr>
                <w:rFonts w:cs="Arial"/>
                <w:sz w:val="16"/>
                <w:szCs w:val="16"/>
              </w:rPr>
            </w:pPr>
            <w:r w:rsidRPr="000F043F">
              <w:rPr>
                <w:rFonts w:cs="Arial"/>
                <w:sz w:val="16"/>
                <w:szCs w:val="16"/>
              </w:rPr>
              <w:t>F</w:t>
            </w:r>
          </w:p>
        </w:tc>
        <w:tc>
          <w:tcPr>
            <w:tcW w:w="5151" w:type="dxa"/>
            <w:shd w:val="solid" w:color="FFFFFF" w:fill="auto"/>
          </w:tcPr>
          <w:p w14:paraId="45746136" w14:textId="3651E07B" w:rsidR="00752C1A" w:rsidRPr="000F043F" w:rsidRDefault="00752C1A" w:rsidP="000F043F">
            <w:pPr>
              <w:pStyle w:val="TAL"/>
              <w:rPr>
                <w:rFonts w:cs="Arial"/>
                <w:sz w:val="16"/>
                <w:szCs w:val="16"/>
              </w:rPr>
            </w:pPr>
            <w:r w:rsidRPr="000F043F">
              <w:rPr>
                <w:rFonts w:cs="Arial"/>
                <w:sz w:val="16"/>
                <w:szCs w:val="16"/>
              </w:rPr>
              <w:t>Clarification on 5G ProSe UE-to-UE relay direct link security establishment procedure</w:t>
            </w:r>
          </w:p>
        </w:tc>
        <w:tc>
          <w:tcPr>
            <w:tcW w:w="708" w:type="dxa"/>
            <w:shd w:val="solid" w:color="FFFFFF" w:fill="auto"/>
          </w:tcPr>
          <w:p w14:paraId="1CC2337B" w14:textId="6EDAD6FF" w:rsidR="00752C1A" w:rsidRPr="000F043F" w:rsidRDefault="00752C1A" w:rsidP="000F043F">
            <w:pPr>
              <w:pStyle w:val="TAC"/>
              <w:rPr>
                <w:rFonts w:cs="Arial"/>
                <w:sz w:val="16"/>
                <w:szCs w:val="16"/>
                <w:lang w:eastAsia="zh-CN"/>
              </w:rPr>
            </w:pPr>
            <w:r w:rsidRPr="000F043F">
              <w:rPr>
                <w:rFonts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Pr="000F043F" w:rsidRDefault="000A0672" w:rsidP="000F043F">
            <w:pPr>
              <w:pStyle w:val="TAC"/>
              <w:rPr>
                <w:sz w:val="16"/>
                <w:szCs w:val="16"/>
                <w:lang w:eastAsia="zh-CN"/>
              </w:rPr>
            </w:pPr>
            <w:r w:rsidRPr="000F043F">
              <w:rPr>
                <w:sz w:val="16"/>
                <w:szCs w:val="16"/>
                <w:lang w:eastAsia="zh-CN"/>
              </w:rPr>
              <w:t>2024-03</w:t>
            </w:r>
          </w:p>
        </w:tc>
        <w:tc>
          <w:tcPr>
            <w:tcW w:w="800" w:type="dxa"/>
            <w:shd w:val="solid" w:color="FFFFFF" w:fill="auto"/>
          </w:tcPr>
          <w:p w14:paraId="6D667013" w14:textId="460235E7" w:rsidR="000A0672" w:rsidRPr="000F043F" w:rsidRDefault="000A0672" w:rsidP="000F043F">
            <w:pPr>
              <w:pStyle w:val="TAC"/>
              <w:rPr>
                <w:sz w:val="16"/>
                <w:szCs w:val="16"/>
                <w:lang w:eastAsia="zh-CN"/>
              </w:rPr>
            </w:pPr>
            <w:r w:rsidRPr="000F043F">
              <w:rPr>
                <w:sz w:val="16"/>
                <w:szCs w:val="16"/>
                <w:lang w:eastAsia="zh-CN"/>
              </w:rPr>
              <w:t>CT#103</w:t>
            </w:r>
          </w:p>
        </w:tc>
        <w:tc>
          <w:tcPr>
            <w:tcW w:w="1046" w:type="dxa"/>
            <w:shd w:val="solid" w:color="FFFFFF" w:fill="auto"/>
          </w:tcPr>
          <w:p w14:paraId="0DE68031" w14:textId="7BD7D0EA" w:rsidR="000A0672" w:rsidRPr="000F043F" w:rsidRDefault="000A0672" w:rsidP="000F043F">
            <w:pPr>
              <w:pStyle w:val="TAC"/>
              <w:rPr>
                <w:sz w:val="16"/>
                <w:szCs w:val="16"/>
              </w:rPr>
            </w:pPr>
            <w:r w:rsidRPr="000F043F">
              <w:rPr>
                <w:sz w:val="16"/>
                <w:szCs w:val="16"/>
              </w:rPr>
              <w:t>CP-240089</w:t>
            </w:r>
          </w:p>
        </w:tc>
        <w:tc>
          <w:tcPr>
            <w:tcW w:w="567" w:type="dxa"/>
            <w:shd w:val="solid" w:color="FFFFFF" w:fill="auto"/>
          </w:tcPr>
          <w:p w14:paraId="5ED091DE" w14:textId="1763691E" w:rsidR="000A0672" w:rsidRPr="000F043F" w:rsidRDefault="000A0672" w:rsidP="000F043F">
            <w:pPr>
              <w:pStyle w:val="TAL"/>
              <w:rPr>
                <w:rFonts w:cs="Arial"/>
                <w:sz w:val="16"/>
                <w:szCs w:val="16"/>
              </w:rPr>
            </w:pPr>
            <w:r w:rsidRPr="000F043F">
              <w:rPr>
                <w:rFonts w:cs="Arial"/>
                <w:sz w:val="16"/>
                <w:szCs w:val="16"/>
              </w:rPr>
              <w:t>0543</w:t>
            </w:r>
          </w:p>
        </w:tc>
        <w:tc>
          <w:tcPr>
            <w:tcW w:w="283" w:type="dxa"/>
            <w:shd w:val="solid" w:color="FFFFFF" w:fill="auto"/>
          </w:tcPr>
          <w:p w14:paraId="0278E917" w14:textId="2B972A7A" w:rsidR="000A0672" w:rsidRPr="000F043F" w:rsidRDefault="000A0672" w:rsidP="000F043F">
            <w:pPr>
              <w:pStyle w:val="TAR"/>
              <w:rPr>
                <w:rFonts w:cs="Arial"/>
                <w:sz w:val="16"/>
                <w:szCs w:val="16"/>
              </w:rPr>
            </w:pPr>
            <w:r w:rsidRPr="000F043F">
              <w:rPr>
                <w:rFonts w:cs="Arial"/>
                <w:sz w:val="16"/>
                <w:szCs w:val="16"/>
              </w:rPr>
              <w:t>1</w:t>
            </w:r>
          </w:p>
        </w:tc>
        <w:tc>
          <w:tcPr>
            <w:tcW w:w="284" w:type="dxa"/>
            <w:shd w:val="solid" w:color="FFFFFF" w:fill="auto"/>
          </w:tcPr>
          <w:p w14:paraId="7392B8FF" w14:textId="27A090EB" w:rsidR="000A0672" w:rsidRPr="000F043F" w:rsidRDefault="000A0672" w:rsidP="000F043F">
            <w:pPr>
              <w:pStyle w:val="TAC"/>
              <w:rPr>
                <w:rFonts w:cs="Arial"/>
                <w:sz w:val="16"/>
                <w:szCs w:val="16"/>
              </w:rPr>
            </w:pPr>
            <w:r w:rsidRPr="000F043F">
              <w:rPr>
                <w:rFonts w:cs="Arial"/>
                <w:sz w:val="16"/>
                <w:szCs w:val="16"/>
              </w:rPr>
              <w:t>F</w:t>
            </w:r>
          </w:p>
        </w:tc>
        <w:tc>
          <w:tcPr>
            <w:tcW w:w="5151" w:type="dxa"/>
            <w:shd w:val="solid" w:color="FFFFFF" w:fill="auto"/>
          </w:tcPr>
          <w:p w14:paraId="5ECFFDD5" w14:textId="000AAD11" w:rsidR="000A0672" w:rsidRPr="000F043F" w:rsidRDefault="000A0672" w:rsidP="000F043F">
            <w:pPr>
              <w:pStyle w:val="TAL"/>
              <w:rPr>
                <w:rFonts w:cs="Arial"/>
                <w:sz w:val="16"/>
                <w:szCs w:val="16"/>
              </w:rPr>
            </w:pPr>
            <w:r w:rsidRPr="000F043F">
              <w:rPr>
                <w:rFonts w:cs="Arial"/>
                <w:sz w:val="16"/>
                <w:szCs w:val="16"/>
              </w:rPr>
              <w:t>Message definitions for U2U relay direct link security establishment procedure</w:t>
            </w:r>
          </w:p>
        </w:tc>
        <w:tc>
          <w:tcPr>
            <w:tcW w:w="708" w:type="dxa"/>
            <w:shd w:val="solid" w:color="FFFFFF" w:fill="auto"/>
          </w:tcPr>
          <w:p w14:paraId="6C49B436" w14:textId="0B620053" w:rsidR="000A0672" w:rsidRPr="000F043F" w:rsidRDefault="000A0672" w:rsidP="000F043F">
            <w:pPr>
              <w:pStyle w:val="TAC"/>
              <w:rPr>
                <w:rFonts w:cs="Arial"/>
                <w:sz w:val="16"/>
                <w:szCs w:val="16"/>
                <w:lang w:eastAsia="zh-CN"/>
              </w:rPr>
            </w:pPr>
            <w:r w:rsidRPr="000F043F">
              <w:rPr>
                <w:rFonts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Pr="000F043F" w:rsidRDefault="00C61F41" w:rsidP="000F043F">
            <w:pPr>
              <w:pStyle w:val="TAC"/>
              <w:rPr>
                <w:sz w:val="16"/>
                <w:szCs w:val="16"/>
                <w:lang w:eastAsia="zh-CN"/>
              </w:rPr>
            </w:pPr>
            <w:r w:rsidRPr="000F043F">
              <w:rPr>
                <w:sz w:val="16"/>
                <w:szCs w:val="16"/>
                <w:lang w:eastAsia="zh-CN"/>
              </w:rPr>
              <w:t>2024-03</w:t>
            </w:r>
          </w:p>
        </w:tc>
        <w:tc>
          <w:tcPr>
            <w:tcW w:w="800" w:type="dxa"/>
            <w:shd w:val="solid" w:color="FFFFFF" w:fill="auto"/>
          </w:tcPr>
          <w:p w14:paraId="613E495D" w14:textId="0328C85E" w:rsidR="00C61F41" w:rsidRPr="000F043F" w:rsidRDefault="00C61F41" w:rsidP="000F043F">
            <w:pPr>
              <w:pStyle w:val="TAC"/>
              <w:rPr>
                <w:sz w:val="16"/>
                <w:szCs w:val="16"/>
                <w:lang w:eastAsia="zh-CN"/>
              </w:rPr>
            </w:pPr>
            <w:r w:rsidRPr="000F043F">
              <w:rPr>
                <w:sz w:val="16"/>
                <w:szCs w:val="16"/>
                <w:lang w:eastAsia="zh-CN"/>
              </w:rPr>
              <w:t>CT#103</w:t>
            </w:r>
          </w:p>
        </w:tc>
        <w:tc>
          <w:tcPr>
            <w:tcW w:w="1046" w:type="dxa"/>
            <w:shd w:val="solid" w:color="FFFFFF" w:fill="auto"/>
          </w:tcPr>
          <w:p w14:paraId="2D9156B8" w14:textId="7A2CE994" w:rsidR="00C61F41" w:rsidRPr="000F043F" w:rsidRDefault="00332F45" w:rsidP="000F043F">
            <w:pPr>
              <w:pStyle w:val="TAC"/>
              <w:rPr>
                <w:sz w:val="16"/>
                <w:szCs w:val="16"/>
              </w:rPr>
            </w:pPr>
            <w:r w:rsidRPr="000F043F">
              <w:rPr>
                <w:sz w:val="16"/>
                <w:szCs w:val="16"/>
              </w:rPr>
              <w:t>CP-240090</w:t>
            </w:r>
          </w:p>
        </w:tc>
        <w:tc>
          <w:tcPr>
            <w:tcW w:w="567" w:type="dxa"/>
            <w:shd w:val="solid" w:color="FFFFFF" w:fill="auto"/>
          </w:tcPr>
          <w:p w14:paraId="3BB893D5" w14:textId="20B377F0" w:rsidR="00C61F41" w:rsidRPr="000F043F" w:rsidRDefault="00C61F41" w:rsidP="000F043F">
            <w:pPr>
              <w:pStyle w:val="TAL"/>
              <w:rPr>
                <w:rFonts w:cs="Arial"/>
                <w:sz w:val="16"/>
                <w:szCs w:val="16"/>
              </w:rPr>
            </w:pPr>
            <w:r w:rsidRPr="000F043F">
              <w:rPr>
                <w:rFonts w:cs="Arial"/>
                <w:sz w:val="16"/>
                <w:szCs w:val="16"/>
              </w:rPr>
              <w:t>0513</w:t>
            </w:r>
          </w:p>
        </w:tc>
        <w:tc>
          <w:tcPr>
            <w:tcW w:w="283" w:type="dxa"/>
            <w:shd w:val="solid" w:color="FFFFFF" w:fill="auto"/>
          </w:tcPr>
          <w:p w14:paraId="330C14B1" w14:textId="77F1FFF5" w:rsidR="00C61F41" w:rsidRPr="000F043F" w:rsidRDefault="00C61F41" w:rsidP="000F043F">
            <w:pPr>
              <w:pStyle w:val="TAR"/>
              <w:rPr>
                <w:rFonts w:cs="Arial"/>
                <w:sz w:val="16"/>
                <w:szCs w:val="16"/>
              </w:rPr>
            </w:pPr>
            <w:r w:rsidRPr="000F043F">
              <w:rPr>
                <w:rFonts w:cs="Arial"/>
                <w:sz w:val="16"/>
                <w:szCs w:val="16"/>
              </w:rPr>
              <w:t>1</w:t>
            </w:r>
          </w:p>
        </w:tc>
        <w:tc>
          <w:tcPr>
            <w:tcW w:w="284" w:type="dxa"/>
            <w:shd w:val="solid" w:color="FFFFFF" w:fill="auto"/>
          </w:tcPr>
          <w:p w14:paraId="71829A9F" w14:textId="44CF0597" w:rsidR="00C61F41" w:rsidRPr="000F043F" w:rsidRDefault="00C61F41" w:rsidP="000F043F">
            <w:pPr>
              <w:pStyle w:val="TAC"/>
              <w:rPr>
                <w:rFonts w:cs="Arial"/>
                <w:sz w:val="16"/>
                <w:szCs w:val="16"/>
              </w:rPr>
            </w:pPr>
            <w:r w:rsidRPr="000F043F">
              <w:rPr>
                <w:rFonts w:cs="Arial"/>
                <w:sz w:val="16"/>
                <w:szCs w:val="16"/>
              </w:rPr>
              <w:t>F</w:t>
            </w:r>
          </w:p>
        </w:tc>
        <w:tc>
          <w:tcPr>
            <w:tcW w:w="5151" w:type="dxa"/>
            <w:shd w:val="solid" w:color="FFFFFF" w:fill="auto"/>
          </w:tcPr>
          <w:p w14:paraId="3A72BB2D" w14:textId="43F02DDB" w:rsidR="00C61F41" w:rsidRPr="000F043F" w:rsidRDefault="00C61F41" w:rsidP="000F043F">
            <w:pPr>
              <w:pStyle w:val="TAL"/>
              <w:rPr>
                <w:rFonts w:cs="Arial"/>
                <w:sz w:val="16"/>
                <w:szCs w:val="16"/>
              </w:rPr>
            </w:pPr>
            <w:r w:rsidRPr="000F043F">
              <w:rPr>
                <w:rFonts w:cs="Arial"/>
                <w:sz w:val="16"/>
                <w:szCs w:val="16"/>
              </w:rPr>
              <w:t>Message type, CV and timers</w:t>
            </w:r>
          </w:p>
        </w:tc>
        <w:tc>
          <w:tcPr>
            <w:tcW w:w="708" w:type="dxa"/>
            <w:shd w:val="solid" w:color="FFFFFF" w:fill="auto"/>
          </w:tcPr>
          <w:p w14:paraId="5E837919" w14:textId="4BF4D4F6" w:rsidR="00C61F41" w:rsidRPr="000F043F" w:rsidRDefault="00C61F41" w:rsidP="000F043F">
            <w:pPr>
              <w:pStyle w:val="TAC"/>
              <w:rPr>
                <w:rFonts w:cs="Arial"/>
                <w:sz w:val="16"/>
                <w:szCs w:val="16"/>
                <w:lang w:eastAsia="zh-CN"/>
              </w:rPr>
            </w:pPr>
            <w:r w:rsidRPr="000F043F">
              <w:rPr>
                <w:rFonts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Pr="000F043F" w:rsidRDefault="0095378E" w:rsidP="000F043F">
            <w:pPr>
              <w:pStyle w:val="TAC"/>
              <w:rPr>
                <w:sz w:val="16"/>
                <w:szCs w:val="16"/>
                <w:lang w:eastAsia="zh-CN"/>
              </w:rPr>
            </w:pPr>
            <w:r w:rsidRPr="000F043F">
              <w:rPr>
                <w:sz w:val="16"/>
                <w:szCs w:val="16"/>
                <w:lang w:eastAsia="zh-CN"/>
              </w:rPr>
              <w:t>2024-03</w:t>
            </w:r>
          </w:p>
        </w:tc>
        <w:tc>
          <w:tcPr>
            <w:tcW w:w="800" w:type="dxa"/>
            <w:shd w:val="solid" w:color="FFFFFF" w:fill="auto"/>
          </w:tcPr>
          <w:p w14:paraId="1D4234C7" w14:textId="5AFC959E" w:rsidR="0095378E" w:rsidRPr="000F043F" w:rsidRDefault="0095378E" w:rsidP="000F043F">
            <w:pPr>
              <w:pStyle w:val="TAC"/>
              <w:rPr>
                <w:sz w:val="16"/>
                <w:szCs w:val="16"/>
                <w:lang w:eastAsia="zh-CN"/>
              </w:rPr>
            </w:pPr>
            <w:r w:rsidRPr="000F043F">
              <w:rPr>
                <w:sz w:val="16"/>
                <w:szCs w:val="16"/>
                <w:lang w:eastAsia="zh-CN"/>
              </w:rPr>
              <w:t>CT#103</w:t>
            </w:r>
          </w:p>
        </w:tc>
        <w:tc>
          <w:tcPr>
            <w:tcW w:w="1046" w:type="dxa"/>
            <w:shd w:val="solid" w:color="FFFFFF" w:fill="auto"/>
          </w:tcPr>
          <w:p w14:paraId="0FEF7A7B" w14:textId="51663C5D" w:rsidR="0095378E" w:rsidRPr="000F043F" w:rsidRDefault="0095378E" w:rsidP="000F043F">
            <w:pPr>
              <w:pStyle w:val="TAC"/>
              <w:rPr>
                <w:sz w:val="16"/>
                <w:szCs w:val="16"/>
              </w:rPr>
            </w:pPr>
            <w:r w:rsidRPr="000F043F">
              <w:rPr>
                <w:sz w:val="16"/>
                <w:szCs w:val="16"/>
              </w:rPr>
              <w:t>CP-240090</w:t>
            </w:r>
          </w:p>
        </w:tc>
        <w:tc>
          <w:tcPr>
            <w:tcW w:w="567" w:type="dxa"/>
            <w:shd w:val="solid" w:color="FFFFFF" w:fill="auto"/>
          </w:tcPr>
          <w:p w14:paraId="713A7F65" w14:textId="1344DE28" w:rsidR="0095378E" w:rsidRPr="000F043F" w:rsidRDefault="0095378E" w:rsidP="000F043F">
            <w:pPr>
              <w:pStyle w:val="TAL"/>
              <w:rPr>
                <w:rFonts w:cs="Arial"/>
                <w:sz w:val="16"/>
                <w:szCs w:val="16"/>
              </w:rPr>
            </w:pPr>
            <w:r w:rsidRPr="000F043F">
              <w:rPr>
                <w:rFonts w:cs="Arial"/>
                <w:sz w:val="16"/>
                <w:szCs w:val="16"/>
              </w:rPr>
              <w:t>0510</w:t>
            </w:r>
          </w:p>
        </w:tc>
        <w:tc>
          <w:tcPr>
            <w:tcW w:w="283" w:type="dxa"/>
            <w:shd w:val="solid" w:color="FFFFFF" w:fill="auto"/>
          </w:tcPr>
          <w:p w14:paraId="6C36472A" w14:textId="392FBC44" w:rsidR="0095378E" w:rsidRPr="000F043F" w:rsidRDefault="0095378E" w:rsidP="000F043F">
            <w:pPr>
              <w:pStyle w:val="TAR"/>
              <w:rPr>
                <w:rFonts w:cs="Arial"/>
                <w:sz w:val="16"/>
                <w:szCs w:val="16"/>
              </w:rPr>
            </w:pPr>
            <w:r w:rsidRPr="000F043F">
              <w:rPr>
                <w:rFonts w:cs="Arial"/>
                <w:sz w:val="16"/>
                <w:szCs w:val="16"/>
              </w:rPr>
              <w:t>1</w:t>
            </w:r>
          </w:p>
        </w:tc>
        <w:tc>
          <w:tcPr>
            <w:tcW w:w="284" w:type="dxa"/>
            <w:shd w:val="solid" w:color="FFFFFF" w:fill="auto"/>
          </w:tcPr>
          <w:p w14:paraId="795511A9" w14:textId="59B1C90D" w:rsidR="0095378E" w:rsidRPr="000F043F" w:rsidRDefault="0095378E" w:rsidP="000F043F">
            <w:pPr>
              <w:pStyle w:val="TAC"/>
              <w:rPr>
                <w:rFonts w:cs="Arial"/>
                <w:sz w:val="16"/>
                <w:szCs w:val="16"/>
              </w:rPr>
            </w:pPr>
            <w:r w:rsidRPr="000F043F">
              <w:rPr>
                <w:rFonts w:cs="Arial"/>
                <w:sz w:val="16"/>
                <w:szCs w:val="16"/>
              </w:rPr>
              <w:t>B</w:t>
            </w:r>
          </w:p>
        </w:tc>
        <w:tc>
          <w:tcPr>
            <w:tcW w:w="5151" w:type="dxa"/>
            <w:shd w:val="solid" w:color="FFFFFF" w:fill="auto"/>
          </w:tcPr>
          <w:p w14:paraId="4F9386E4" w14:textId="0B6748F7" w:rsidR="0095378E" w:rsidRPr="000F043F" w:rsidRDefault="0095378E" w:rsidP="000F043F">
            <w:pPr>
              <w:pStyle w:val="TAL"/>
              <w:rPr>
                <w:rFonts w:cs="Arial"/>
                <w:sz w:val="16"/>
                <w:szCs w:val="16"/>
              </w:rPr>
            </w:pPr>
            <w:r w:rsidRPr="000F043F">
              <w:rPr>
                <w:rFonts w:cs="Arial"/>
                <w:sz w:val="16"/>
                <w:szCs w:val="16"/>
              </w:rPr>
              <w:t>Unsupported security procedure rejection messages</w:t>
            </w:r>
          </w:p>
        </w:tc>
        <w:tc>
          <w:tcPr>
            <w:tcW w:w="708" w:type="dxa"/>
            <w:shd w:val="solid" w:color="FFFFFF" w:fill="auto"/>
          </w:tcPr>
          <w:p w14:paraId="69AAB477" w14:textId="11991D9B" w:rsidR="0095378E" w:rsidRPr="000F043F" w:rsidRDefault="0095378E" w:rsidP="000F043F">
            <w:pPr>
              <w:pStyle w:val="TAC"/>
              <w:rPr>
                <w:rFonts w:cs="Arial"/>
                <w:sz w:val="16"/>
                <w:szCs w:val="16"/>
                <w:lang w:eastAsia="zh-CN"/>
              </w:rPr>
            </w:pPr>
            <w:r w:rsidRPr="000F043F">
              <w:rPr>
                <w:rFonts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Pr="000F043F" w:rsidRDefault="000477E1" w:rsidP="000F043F">
            <w:pPr>
              <w:pStyle w:val="TAC"/>
              <w:rPr>
                <w:sz w:val="16"/>
                <w:szCs w:val="16"/>
                <w:lang w:eastAsia="zh-CN"/>
              </w:rPr>
            </w:pPr>
            <w:r w:rsidRPr="000F043F">
              <w:rPr>
                <w:sz w:val="16"/>
                <w:szCs w:val="16"/>
                <w:lang w:eastAsia="zh-CN"/>
              </w:rPr>
              <w:t>2024-03</w:t>
            </w:r>
          </w:p>
        </w:tc>
        <w:tc>
          <w:tcPr>
            <w:tcW w:w="800" w:type="dxa"/>
            <w:shd w:val="solid" w:color="FFFFFF" w:fill="auto"/>
          </w:tcPr>
          <w:p w14:paraId="499AA225" w14:textId="2E0EAF1D" w:rsidR="000477E1" w:rsidRPr="000F043F" w:rsidRDefault="000477E1" w:rsidP="000F043F">
            <w:pPr>
              <w:pStyle w:val="TAC"/>
              <w:rPr>
                <w:sz w:val="16"/>
                <w:szCs w:val="16"/>
                <w:lang w:eastAsia="zh-CN"/>
              </w:rPr>
            </w:pPr>
            <w:r w:rsidRPr="000F043F">
              <w:rPr>
                <w:sz w:val="16"/>
                <w:szCs w:val="16"/>
                <w:lang w:eastAsia="zh-CN"/>
              </w:rPr>
              <w:t>CT#103</w:t>
            </w:r>
          </w:p>
        </w:tc>
        <w:tc>
          <w:tcPr>
            <w:tcW w:w="1046" w:type="dxa"/>
            <w:shd w:val="solid" w:color="FFFFFF" w:fill="auto"/>
          </w:tcPr>
          <w:p w14:paraId="4C4B480C" w14:textId="121A790B" w:rsidR="000477E1" w:rsidRPr="000F043F" w:rsidRDefault="000477E1" w:rsidP="000F043F">
            <w:pPr>
              <w:pStyle w:val="TAC"/>
              <w:rPr>
                <w:sz w:val="16"/>
                <w:szCs w:val="16"/>
              </w:rPr>
            </w:pPr>
            <w:r w:rsidRPr="000F043F">
              <w:rPr>
                <w:sz w:val="16"/>
                <w:szCs w:val="16"/>
              </w:rPr>
              <w:t>CP-240090</w:t>
            </w:r>
          </w:p>
        </w:tc>
        <w:tc>
          <w:tcPr>
            <w:tcW w:w="567" w:type="dxa"/>
            <w:shd w:val="solid" w:color="FFFFFF" w:fill="auto"/>
          </w:tcPr>
          <w:p w14:paraId="7F17CFB2" w14:textId="4EE5D91B" w:rsidR="000477E1" w:rsidRPr="000F043F" w:rsidRDefault="000477E1" w:rsidP="000F043F">
            <w:pPr>
              <w:pStyle w:val="TAL"/>
              <w:rPr>
                <w:rFonts w:cs="Arial"/>
                <w:sz w:val="16"/>
                <w:szCs w:val="16"/>
              </w:rPr>
            </w:pPr>
            <w:r w:rsidRPr="000F043F">
              <w:rPr>
                <w:rFonts w:cs="Arial"/>
                <w:sz w:val="16"/>
                <w:szCs w:val="16"/>
              </w:rPr>
              <w:t>0523</w:t>
            </w:r>
          </w:p>
        </w:tc>
        <w:tc>
          <w:tcPr>
            <w:tcW w:w="283" w:type="dxa"/>
            <w:shd w:val="solid" w:color="FFFFFF" w:fill="auto"/>
          </w:tcPr>
          <w:p w14:paraId="4F87C99D" w14:textId="7B60404B" w:rsidR="000477E1" w:rsidRPr="000F043F" w:rsidRDefault="000477E1" w:rsidP="000F043F">
            <w:pPr>
              <w:pStyle w:val="TAR"/>
              <w:rPr>
                <w:rFonts w:cs="Arial"/>
                <w:sz w:val="16"/>
                <w:szCs w:val="16"/>
              </w:rPr>
            </w:pPr>
            <w:r w:rsidRPr="000F043F">
              <w:rPr>
                <w:rFonts w:cs="Arial"/>
                <w:sz w:val="16"/>
                <w:szCs w:val="16"/>
              </w:rPr>
              <w:t>1</w:t>
            </w:r>
          </w:p>
        </w:tc>
        <w:tc>
          <w:tcPr>
            <w:tcW w:w="284" w:type="dxa"/>
            <w:shd w:val="solid" w:color="FFFFFF" w:fill="auto"/>
          </w:tcPr>
          <w:p w14:paraId="274E5FE2" w14:textId="7F98FE6D" w:rsidR="000477E1" w:rsidRPr="000F043F" w:rsidRDefault="000477E1" w:rsidP="000F043F">
            <w:pPr>
              <w:pStyle w:val="TAC"/>
              <w:rPr>
                <w:rFonts w:cs="Arial"/>
                <w:sz w:val="16"/>
                <w:szCs w:val="16"/>
              </w:rPr>
            </w:pPr>
            <w:r w:rsidRPr="000F043F">
              <w:rPr>
                <w:rFonts w:cs="Arial"/>
                <w:sz w:val="16"/>
                <w:szCs w:val="16"/>
              </w:rPr>
              <w:t>F</w:t>
            </w:r>
          </w:p>
        </w:tc>
        <w:tc>
          <w:tcPr>
            <w:tcW w:w="5151" w:type="dxa"/>
            <w:shd w:val="solid" w:color="FFFFFF" w:fill="auto"/>
          </w:tcPr>
          <w:p w14:paraId="04C11E66" w14:textId="5C2DD694" w:rsidR="000477E1" w:rsidRPr="000F043F" w:rsidRDefault="000477E1" w:rsidP="000F043F">
            <w:pPr>
              <w:pStyle w:val="TAL"/>
              <w:rPr>
                <w:rFonts w:cs="Arial"/>
                <w:sz w:val="16"/>
                <w:szCs w:val="16"/>
              </w:rPr>
            </w:pPr>
            <w:r w:rsidRPr="000F043F">
              <w:rPr>
                <w:rFonts w:cs="Arial"/>
                <w:sz w:val="16"/>
                <w:szCs w:val="16"/>
              </w:rPr>
              <w:t>Rejection scenarios from the 5G ProSe UE-to-UE relay UE when it is not in network coverage</w:t>
            </w:r>
          </w:p>
        </w:tc>
        <w:tc>
          <w:tcPr>
            <w:tcW w:w="708" w:type="dxa"/>
            <w:shd w:val="solid" w:color="FFFFFF" w:fill="auto"/>
          </w:tcPr>
          <w:p w14:paraId="7FB7D27E" w14:textId="19366755" w:rsidR="000477E1" w:rsidRPr="000F043F" w:rsidRDefault="000477E1" w:rsidP="000F043F">
            <w:pPr>
              <w:pStyle w:val="TAC"/>
              <w:rPr>
                <w:rFonts w:cs="Arial"/>
                <w:sz w:val="16"/>
                <w:szCs w:val="16"/>
                <w:lang w:eastAsia="zh-CN"/>
              </w:rPr>
            </w:pPr>
            <w:r w:rsidRPr="000F043F">
              <w:rPr>
                <w:rFonts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Pr="000F043F" w:rsidRDefault="00EF7A86" w:rsidP="000F043F">
            <w:pPr>
              <w:pStyle w:val="TAC"/>
              <w:rPr>
                <w:sz w:val="16"/>
                <w:szCs w:val="16"/>
                <w:lang w:eastAsia="zh-CN"/>
              </w:rPr>
            </w:pPr>
            <w:r w:rsidRPr="000F043F">
              <w:rPr>
                <w:sz w:val="16"/>
                <w:szCs w:val="16"/>
                <w:lang w:eastAsia="zh-CN"/>
              </w:rPr>
              <w:t>2024-03</w:t>
            </w:r>
          </w:p>
        </w:tc>
        <w:tc>
          <w:tcPr>
            <w:tcW w:w="800" w:type="dxa"/>
            <w:shd w:val="solid" w:color="FFFFFF" w:fill="auto"/>
          </w:tcPr>
          <w:p w14:paraId="7DCCB640" w14:textId="124B3630" w:rsidR="00EF7A86" w:rsidRPr="000F043F" w:rsidRDefault="00EF7A86" w:rsidP="000F043F">
            <w:pPr>
              <w:pStyle w:val="TAC"/>
              <w:rPr>
                <w:sz w:val="16"/>
                <w:szCs w:val="16"/>
                <w:lang w:eastAsia="zh-CN"/>
              </w:rPr>
            </w:pPr>
            <w:r w:rsidRPr="000F043F">
              <w:rPr>
                <w:sz w:val="16"/>
                <w:szCs w:val="16"/>
                <w:lang w:eastAsia="zh-CN"/>
              </w:rPr>
              <w:t>CT#103</w:t>
            </w:r>
          </w:p>
        </w:tc>
        <w:tc>
          <w:tcPr>
            <w:tcW w:w="1046" w:type="dxa"/>
            <w:shd w:val="solid" w:color="FFFFFF" w:fill="auto"/>
          </w:tcPr>
          <w:p w14:paraId="3178A44C" w14:textId="67AB12DF" w:rsidR="00EF7A86" w:rsidRPr="000F043F" w:rsidRDefault="00EF7A86" w:rsidP="000F043F">
            <w:pPr>
              <w:pStyle w:val="TAC"/>
              <w:rPr>
                <w:sz w:val="16"/>
                <w:szCs w:val="16"/>
              </w:rPr>
            </w:pPr>
            <w:r w:rsidRPr="000F043F">
              <w:rPr>
                <w:sz w:val="16"/>
                <w:szCs w:val="16"/>
              </w:rPr>
              <w:t>CP-240120</w:t>
            </w:r>
          </w:p>
        </w:tc>
        <w:tc>
          <w:tcPr>
            <w:tcW w:w="567" w:type="dxa"/>
            <w:shd w:val="solid" w:color="FFFFFF" w:fill="auto"/>
          </w:tcPr>
          <w:p w14:paraId="7C43B293" w14:textId="239FAF9F" w:rsidR="00EF7A86" w:rsidRPr="000F043F" w:rsidRDefault="00EF7A86" w:rsidP="000F043F">
            <w:pPr>
              <w:pStyle w:val="TAL"/>
              <w:rPr>
                <w:rFonts w:cs="Arial"/>
                <w:sz w:val="16"/>
                <w:szCs w:val="16"/>
              </w:rPr>
            </w:pPr>
            <w:r w:rsidRPr="000F043F">
              <w:rPr>
                <w:rFonts w:cs="Arial"/>
                <w:sz w:val="16"/>
                <w:szCs w:val="16"/>
              </w:rPr>
              <w:t>0532</w:t>
            </w:r>
          </w:p>
        </w:tc>
        <w:tc>
          <w:tcPr>
            <w:tcW w:w="283" w:type="dxa"/>
            <w:shd w:val="solid" w:color="FFFFFF" w:fill="auto"/>
          </w:tcPr>
          <w:p w14:paraId="4C26AFBB" w14:textId="68A9A086" w:rsidR="00EF7A86" w:rsidRPr="000F043F" w:rsidRDefault="00EF7A86" w:rsidP="000F043F">
            <w:pPr>
              <w:pStyle w:val="TAR"/>
              <w:rPr>
                <w:rFonts w:cs="Arial"/>
                <w:sz w:val="16"/>
                <w:szCs w:val="16"/>
              </w:rPr>
            </w:pPr>
            <w:r w:rsidRPr="000F043F">
              <w:rPr>
                <w:rFonts w:cs="Arial"/>
                <w:sz w:val="16"/>
                <w:szCs w:val="16"/>
              </w:rPr>
              <w:t>-</w:t>
            </w:r>
          </w:p>
        </w:tc>
        <w:tc>
          <w:tcPr>
            <w:tcW w:w="284" w:type="dxa"/>
            <w:shd w:val="solid" w:color="FFFFFF" w:fill="auto"/>
          </w:tcPr>
          <w:p w14:paraId="03307C5E" w14:textId="42509DB1" w:rsidR="00EF7A86" w:rsidRPr="000F043F" w:rsidRDefault="00EF7A86" w:rsidP="000F043F">
            <w:pPr>
              <w:pStyle w:val="TAC"/>
              <w:rPr>
                <w:rFonts w:cs="Arial"/>
                <w:sz w:val="16"/>
                <w:szCs w:val="16"/>
              </w:rPr>
            </w:pPr>
            <w:r w:rsidRPr="000F043F">
              <w:rPr>
                <w:rFonts w:cs="Arial"/>
                <w:sz w:val="16"/>
                <w:szCs w:val="16"/>
              </w:rPr>
              <w:t>C</w:t>
            </w:r>
          </w:p>
        </w:tc>
        <w:tc>
          <w:tcPr>
            <w:tcW w:w="5151" w:type="dxa"/>
            <w:shd w:val="solid" w:color="FFFFFF" w:fill="auto"/>
          </w:tcPr>
          <w:p w14:paraId="761FD70B" w14:textId="7B9C091E" w:rsidR="00EF7A86" w:rsidRPr="000F043F" w:rsidRDefault="00EF7A86" w:rsidP="000F043F">
            <w:pPr>
              <w:pStyle w:val="TAL"/>
              <w:rPr>
                <w:rFonts w:cs="Arial"/>
                <w:sz w:val="16"/>
                <w:szCs w:val="16"/>
              </w:rPr>
            </w:pPr>
            <w:r w:rsidRPr="000F043F">
              <w:rPr>
                <w:rFonts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Pr="000F043F" w:rsidRDefault="00EF7A86" w:rsidP="000F043F">
            <w:pPr>
              <w:pStyle w:val="TAC"/>
              <w:rPr>
                <w:rFonts w:cs="Arial"/>
                <w:sz w:val="16"/>
                <w:szCs w:val="16"/>
                <w:lang w:eastAsia="zh-CN"/>
              </w:rPr>
            </w:pPr>
            <w:r w:rsidRPr="000F043F">
              <w:rPr>
                <w:rFonts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Pr="000F043F" w:rsidRDefault="009F2C03" w:rsidP="000F043F">
            <w:pPr>
              <w:pStyle w:val="TAC"/>
              <w:rPr>
                <w:sz w:val="16"/>
                <w:szCs w:val="16"/>
                <w:lang w:eastAsia="zh-CN"/>
              </w:rPr>
            </w:pPr>
            <w:r w:rsidRPr="000F043F">
              <w:rPr>
                <w:sz w:val="16"/>
                <w:szCs w:val="16"/>
                <w:lang w:eastAsia="zh-CN"/>
              </w:rPr>
              <w:t>2024-03</w:t>
            </w:r>
          </w:p>
        </w:tc>
        <w:tc>
          <w:tcPr>
            <w:tcW w:w="800" w:type="dxa"/>
            <w:shd w:val="solid" w:color="FFFFFF" w:fill="auto"/>
          </w:tcPr>
          <w:p w14:paraId="64F9D92F" w14:textId="481CE294" w:rsidR="009F2C03" w:rsidRPr="000F043F" w:rsidRDefault="009F2C03" w:rsidP="000F043F">
            <w:pPr>
              <w:pStyle w:val="TAC"/>
              <w:rPr>
                <w:sz w:val="16"/>
                <w:szCs w:val="16"/>
                <w:lang w:eastAsia="zh-CN"/>
              </w:rPr>
            </w:pPr>
            <w:r w:rsidRPr="000F043F">
              <w:rPr>
                <w:sz w:val="16"/>
                <w:szCs w:val="16"/>
                <w:lang w:eastAsia="zh-CN"/>
              </w:rPr>
              <w:t>CT#103</w:t>
            </w:r>
          </w:p>
        </w:tc>
        <w:tc>
          <w:tcPr>
            <w:tcW w:w="1046" w:type="dxa"/>
            <w:shd w:val="solid" w:color="FFFFFF" w:fill="auto"/>
          </w:tcPr>
          <w:p w14:paraId="600DC800" w14:textId="671AAA88" w:rsidR="009F2C03" w:rsidRPr="000F043F" w:rsidRDefault="009F2C03" w:rsidP="000F043F">
            <w:pPr>
              <w:pStyle w:val="TAC"/>
              <w:rPr>
                <w:sz w:val="16"/>
                <w:szCs w:val="16"/>
              </w:rPr>
            </w:pPr>
            <w:r w:rsidRPr="000F043F">
              <w:rPr>
                <w:sz w:val="16"/>
                <w:szCs w:val="16"/>
              </w:rPr>
              <w:t>CP-240090</w:t>
            </w:r>
          </w:p>
        </w:tc>
        <w:tc>
          <w:tcPr>
            <w:tcW w:w="567" w:type="dxa"/>
            <w:shd w:val="solid" w:color="FFFFFF" w:fill="auto"/>
          </w:tcPr>
          <w:p w14:paraId="0BBE7F5F" w14:textId="172D3550" w:rsidR="009F2C03" w:rsidRPr="000F043F" w:rsidRDefault="009F2C03" w:rsidP="000F043F">
            <w:pPr>
              <w:pStyle w:val="TAL"/>
              <w:rPr>
                <w:rFonts w:cs="Arial"/>
                <w:sz w:val="16"/>
                <w:szCs w:val="16"/>
              </w:rPr>
            </w:pPr>
            <w:r w:rsidRPr="000F043F">
              <w:rPr>
                <w:rFonts w:cs="Arial"/>
                <w:sz w:val="16"/>
                <w:szCs w:val="16"/>
              </w:rPr>
              <w:t>0526</w:t>
            </w:r>
          </w:p>
        </w:tc>
        <w:tc>
          <w:tcPr>
            <w:tcW w:w="283" w:type="dxa"/>
            <w:shd w:val="solid" w:color="FFFFFF" w:fill="auto"/>
          </w:tcPr>
          <w:p w14:paraId="26290B0C" w14:textId="3C6306F8" w:rsidR="009F2C03" w:rsidRPr="000F043F" w:rsidRDefault="009F2C03" w:rsidP="000F043F">
            <w:pPr>
              <w:pStyle w:val="TAR"/>
              <w:rPr>
                <w:rFonts w:cs="Arial"/>
                <w:sz w:val="16"/>
                <w:szCs w:val="16"/>
              </w:rPr>
            </w:pPr>
            <w:r w:rsidRPr="000F043F">
              <w:rPr>
                <w:rFonts w:cs="Arial"/>
                <w:sz w:val="16"/>
                <w:szCs w:val="16"/>
              </w:rPr>
              <w:t>1</w:t>
            </w:r>
          </w:p>
        </w:tc>
        <w:tc>
          <w:tcPr>
            <w:tcW w:w="284" w:type="dxa"/>
            <w:shd w:val="solid" w:color="FFFFFF" w:fill="auto"/>
          </w:tcPr>
          <w:p w14:paraId="0F99934B" w14:textId="3E0F27D1" w:rsidR="009F2C03" w:rsidRPr="000F043F" w:rsidRDefault="009F2C03" w:rsidP="000F043F">
            <w:pPr>
              <w:pStyle w:val="TAC"/>
              <w:rPr>
                <w:rFonts w:cs="Arial"/>
                <w:sz w:val="16"/>
                <w:szCs w:val="16"/>
              </w:rPr>
            </w:pPr>
            <w:r w:rsidRPr="000F043F">
              <w:rPr>
                <w:rFonts w:cs="Arial"/>
                <w:sz w:val="16"/>
                <w:szCs w:val="16"/>
              </w:rPr>
              <w:t>F</w:t>
            </w:r>
          </w:p>
        </w:tc>
        <w:tc>
          <w:tcPr>
            <w:tcW w:w="5151" w:type="dxa"/>
            <w:shd w:val="solid" w:color="FFFFFF" w:fill="auto"/>
          </w:tcPr>
          <w:p w14:paraId="11B4661C" w14:textId="667760F4" w:rsidR="009F2C03" w:rsidRPr="000F043F" w:rsidRDefault="009F2C03" w:rsidP="000F043F">
            <w:pPr>
              <w:pStyle w:val="TAL"/>
              <w:rPr>
                <w:rFonts w:cs="Arial"/>
                <w:sz w:val="16"/>
                <w:szCs w:val="16"/>
              </w:rPr>
            </w:pPr>
            <w:r w:rsidRPr="000F043F">
              <w:rPr>
                <w:rFonts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Pr="000F043F" w:rsidRDefault="009F2C03" w:rsidP="000F043F">
            <w:pPr>
              <w:pStyle w:val="TAC"/>
              <w:rPr>
                <w:rFonts w:cs="Arial"/>
                <w:sz w:val="16"/>
                <w:szCs w:val="16"/>
                <w:lang w:eastAsia="zh-CN"/>
              </w:rPr>
            </w:pPr>
            <w:r w:rsidRPr="000F043F">
              <w:rPr>
                <w:rFonts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Pr="000F043F" w:rsidRDefault="00722EB7" w:rsidP="000F043F">
            <w:pPr>
              <w:pStyle w:val="TAC"/>
              <w:rPr>
                <w:sz w:val="16"/>
                <w:szCs w:val="16"/>
                <w:lang w:eastAsia="zh-CN"/>
              </w:rPr>
            </w:pPr>
            <w:r w:rsidRPr="000F043F">
              <w:rPr>
                <w:sz w:val="16"/>
                <w:szCs w:val="16"/>
                <w:lang w:eastAsia="zh-CN"/>
              </w:rPr>
              <w:t>2024-03</w:t>
            </w:r>
          </w:p>
        </w:tc>
        <w:tc>
          <w:tcPr>
            <w:tcW w:w="800" w:type="dxa"/>
            <w:shd w:val="solid" w:color="FFFFFF" w:fill="auto"/>
          </w:tcPr>
          <w:p w14:paraId="19FC72BF" w14:textId="2B876B19" w:rsidR="00722EB7" w:rsidRPr="000F043F" w:rsidRDefault="00722EB7" w:rsidP="000F043F">
            <w:pPr>
              <w:pStyle w:val="TAC"/>
              <w:rPr>
                <w:sz w:val="16"/>
                <w:szCs w:val="16"/>
                <w:lang w:eastAsia="zh-CN"/>
              </w:rPr>
            </w:pPr>
            <w:r w:rsidRPr="000F043F">
              <w:rPr>
                <w:sz w:val="16"/>
                <w:szCs w:val="16"/>
                <w:lang w:eastAsia="zh-CN"/>
              </w:rPr>
              <w:t>CT#103</w:t>
            </w:r>
          </w:p>
        </w:tc>
        <w:tc>
          <w:tcPr>
            <w:tcW w:w="1046" w:type="dxa"/>
            <w:shd w:val="solid" w:color="FFFFFF" w:fill="auto"/>
          </w:tcPr>
          <w:p w14:paraId="04CACB67" w14:textId="63FF744A" w:rsidR="00722EB7" w:rsidRPr="000F043F" w:rsidRDefault="00722EB7" w:rsidP="000F043F">
            <w:pPr>
              <w:pStyle w:val="TAC"/>
              <w:rPr>
                <w:sz w:val="16"/>
                <w:szCs w:val="16"/>
              </w:rPr>
            </w:pPr>
            <w:r w:rsidRPr="000F043F">
              <w:rPr>
                <w:sz w:val="16"/>
                <w:szCs w:val="16"/>
              </w:rPr>
              <w:t>CP-240090</w:t>
            </w:r>
          </w:p>
        </w:tc>
        <w:tc>
          <w:tcPr>
            <w:tcW w:w="567" w:type="dxa"/>
            <w:shd w:val="solid" w:color="FFFFFF" w:fill="auto"/>
          </w:tcPr>
          <w:p w14:paraId="72E9E2DD" w14:textId="052478F9" w:rsidR="00722EB7" w:rsidRPr="000F043F" w:rsidRDefault="00722EB7" w:rsidP="000F043F">
            <w:pPr>
              <w:pStyle w:val="TAL"/>
              <w:rPr>
                <w:rFonts w:cs="Arial"/>
                <w:sz w:val="16"/>
                <w:szCs w:val="16"/>
              </w:rPr>
            </w:pPr>
            <w:r w:rsidRPr="000F043F">
              <w:rPr>
                <w:rFonts w:cs="Arial"/>
                <w:sz w:val="16"/>
                <w:szCs w:val="16"/>
              </w:rPr>
              <w:t>0525</w:t>
            </w:r>
          </w:p>
        </w:tc>
        <w:tc>
          <w:tcPr>
            <w:tcW w:w="283" w:type="dxa"/>
            <w:shd w:val="solid" w:color="FFFFFF" w:fill="auto"/>
          </w:tcPr>
          <w:p w14:paraId="11B13E2F" w14:textId="6341A898" w:rsidR="00722EB7" w:rsidRPr="000F043F" w:rsidRDefault="00722EB7" w:rsidP="000F043F">
            <w:pPr>
              <w:pStyle w:val="TAR"/>
              <w:rPr>
                <w:rFonts w:cs="Arial"/>
                <w:sz w:val="16"/>
                <w:szCs w:val="16"/>
              </w:rPr>
            </w:pPr>
            <w:r w:rsidRPr="000F043F">
              <w:rPr>
                <w:rFonts w:cs="Arial"/>
                <w:sz w:val="16"/>
                <w:szCs w:val="16"/>
              </w:rPr>
              <w:t>1</w:t>
            </w:r>
          </w:p>
        </w:tc>
        <w:tc>
          <w:tcPr>
            <w:tcW w:w="284" w:type="dxa"/>
            <w:shd w:val="solid" w:color="FFFFFF" w:fill="auto"/>
          </w:tcPr>
          <w:p w14:paraId="57AB5B54" w14:textId="68EDBBA3" w:rsidR="00722EB7" w:rsidRPr="000F043F" w:rsidRDefault="00722EB7" w:rsidP="000F043F">
            <w:pPr>
              <w:pStyle w:val="TAC"/>
              <w:rPr>
                <w:rFonts w:cs="Arial"/>
                <w:sz w:val="16"/>
                <w:szCs w:val="16"/>
              </w:rPr>
            </w:pPr>
            <w:r w:rsidRPr="000F043F">
              <w:rPr>
                <w:rFonts w:cs="Arial"/>
                <w:sz w:val="16"/>
                <w:szCs w:val="16"/>
              </w:rPr>
              <w:t>F</w:t>
            </w:r>
          </w:p>
        </w:tc>
        <w:tc>
          <w:tcPr>
            <w:tcW w:w="5151" w:type="dxa"/>
            <w:shd w:val="solid" w:color="FFFFFF" w:fill="auto"/>
          </w:tcPr>
          <w:p w14:paraId="63DB7F94" w14:textId="0344560D" w:rsidR="00722EB7" w:rsidRPr="000F043F" w:rsidRDefault="00722EB7" w:rsidP="000F043F">
            <w:pPr>
              <w:pStyle w:val="TAL"/>
              <w:rPr>
                <w:rFonts w:cs="Arial"/>
                <w:sz w:val="16"/>
                <w:szCs w:val="16"/>
              </w:rPr>
            </w:pPr>
            <w:r w:rsidRPr="000F043F">
              <w:rPr>
                <w:rFonts w:cs="Arial"/>
                <w:sz w:val="16"/>
                <w:szCs w:val="16"/>
              </w:rPr>
              <w:t>Clarification for path switching between 5G ProSe UE-to-network relays</w:t>
            </w:r>
          </w:p>
        </w:tc>
        <w:tc>
          <w:tcPr>
            <w:tcW w:w="708" w:type="dxa"/>
            <w:shd w:val="solid" w:color="FFFFFF" w:fill="auto"/>
          </w:tcPr>
          <w:p w14:paraId="76BA3757" w14:textId="6FA5F188" w:rsidR="00722EB7" w:rsidRPr="000F043F" w:rsidRDefault="00722EB7" w:rsidP="000F043F">
            <w:pPr>
              <w:pStyle w:val="TAC"/>
              <w:rPr>
                <w:rFonts w:cs="Arial"/>
                <w:sz w:val="16"/>
                <w:szCs w:val="16"/>
                <w:lang w:eastAsia="zh-CN"/>
              </w:rPr>
            </w:pPr>
            <w:r w:rsidRPr="000F043F">
              <w:rPr>
                <w:rFonts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Pr="000F043F" w:rsidRDefault="00F41BB4" w:rsidP="000F043F">
            <w:pPr>
              <w:pStyle w:val="TAC"/>
              <w:rPr>
                <w:sz w:val="16"/>
                <w:szCs w:val="16"/>
                <w:lang w:eastAsia="zh-CN"/>
              </w:rPr>
            </w:pPr>
            <w:r w:rsidRPr="000F043F">
              <w:rPr>
                <w:sz w:val="16"/>
                <w:szCs w:val="16"/>
                <w:lang w:eastAsia="zh-CN"/>
              </w:rPr>
              <w:t>2024-03</w:t>
            </w:r>
          </w:p>
        </w:tc>
        <w:tc>
          <w:tcPr>
            <w:tcW w:w="800" w:type="dxa"/>
            <w:shd w:val="solid" w:color="FFFFFF" w:fill="auto"/>
          </w:tcPr>
          <w:p w14:paraId="08B180E1" w14:textId="6D076E36" w:rsidR="00F41BB4" w:rsidRPr="000F043F" w:rsidRDefault="00F41BB4" w:rsidP="000F043F">
            <w:pPr>
              <w:pStyle w:val="TAC"/>
              <w:rPr>
                <w:sz w:val="16"/>
                <w:szCs w:val="16"/>
                <w:lang w:eastAsia="zh-CN"/>
              </w:rPr>
            </w:pPr>
            <w:r w:rsidRPr="000F043F">
              <w:rPr>
                <w:sz w:val="16"/>
                <w:szCs w:val="16"/>
                <w:lang w:eastAsia="zh-CN"/>
              </w:rPr>
              <w:t>CT#103</w:t>
            </w:r>
          </w:p>
        </w:tc>
        <w:tc>
          <w:tcPr>
            <w:tcW w:w="1046" w:type="dxa"/>
            <w:shd w:val="solid" w:color="FFFFFF" w:fill="auto"/>
          </w:tcPr>
          <w:p w14:paraId="1CA9EBBE" w14:textId="25A41369" w:rsidR="00F41BB4" w:rsidRPr="000F043F" w:rsidRDefault="00F41BB4" w:rsidP="000F043F">
            <w:pPr>
              <w:pStyle w:val="TAC"/>
              <w:rPr>
                <w:sz w:val="16"/>
                <w:szCs w:val="16"/>
              </w:rPr>
            </w:pPr>
            <w:r w:rsidRPr="000F043F">
              <w:rPr>
                <w:sz w:val="16"/>
                <w:szCs w:val="16"/>
              </w:rPr>
              <w:t>CP-240090</w:t>
            </w:r>
          </w:p>
        </w:tc>
        <w:tc>
          <w:tcPr>
            <w:tcW w:w="567" w:type="dxa"/>
            <w:shd w:val="solid" w:color="FFFFFF" w:fill="auto"/>
          </w:tcPr>
          <w:p w14:paraId="3DC58DBF" w14:textId="511BF9D0" w:rsidR="00F41BB4" w:rsidRPr="000F043F" w:rsidRDefault="00F41BB4" w:rsidP="000F043F">
            <w:pPr>
              <w:pStyle w:val="TAL"/>
              <w:rPr>
                <w:rFonts w:cs="Arial"/>
                <w:sz w:val="16"/>
                <w:szCs w:val="16"/>
              </w:rPr>
            </w:pPr>
            <w:r w:rsidRPr="000F043F">
              <w:rPr>
                <w:rFonts w:cs="Arial"/>
                <w:sz w:val="16"/>
                <w:szCs w:val="16"/>
              </w:rPr>
              <w:t>0518</w:t>
            </w:r>
          </w:p>
        </w:tc>
        <w:tc>
          <w:tcPr>
            <w:tcW w:w="283" w:type="dxa"/>
            <w:shd w:val="solid" w:color="FFFFFF" w:fill="auto"/>
          </w:tcPr>
          <w:p w14:paraId="5EDBBB4A" w14:textId="394B857E" w:rsidR="00F41BB4" w:rsidRPr="000F043F" w:rsidRDefault="00F41BB4" w:rsidP="000F043F">
            <w:pPr>
              <w:pStyle w:val="TAR"/>
              <w:rPr>
                <w:rFonts w:cs="Arial"/>
                <w:sz w:val="16"/>
                <w:szCs w:val="16"/>
              </w:rPr>
            </w:pPr>
            <w:r w:rsidRPr="000F043F">
              <w:rPr>
                <w:rFonts w:cs="Arial"/>
                <w:sz w:val="16"/>
                <w:szCs w:val="16"/>
              </w:rPr>
              <w:t>1</w:t>
            </w:r>
          </w:p>
        </w:tc>
        <w:tc>
          <w:tcPr>
            <w:tcW w:w="284" w:type="dxa"/>
            <w:shd w:val="solid" w:color="FFFFFF" w:fill="auto"/>
          </w:tcPr>
          <w:p w14:paraId="2EACFD18" w14:textId="214CFFF4" w:rsidR="00F41BB4" w:rsidRPr="000F043F" w:rsidRDefault="00F41BB4" w:rsidP="000F043F">
            <w:pPr>
              <w:pStyle w:val="TAC"/>
              <w:rPr>
                <w:rFonts w:cs="Arial"/>
                <w:sz w:val="16"/>
                <w:szCs w:val="16"/>
              </w:rPr>
            </w:pPr>
            <w:r w:rsidRPr="000F043F">
              <w:rPr>
                <w:rFonts w:cs="Arial"/>
                <w:sz w:val="16"/>
                <w:szCs w:val="16"/>
              </w:rPr>
              <w:t>D</w:t>
            </w:r>
          </w:p>
        </w:tc>
        <w:tc>
          <w:tcPr>
            <w:tcW w:w="5151" w:type="dxa"/>
            <w:shd w:val="solid" w:color="FFFFFF" w:fill="auto"/>
          </w:tcPr>
          <w:p w14:paraId="3D765B2F" w14:textId="2203EA91" w:rsidR="00F41BB4" w:rsidRPr="000F043F" w:rsidRDefault="00F41BB4" w:rsidP="000F043F">
            <w:pPr>
              <w:pStyle w:val="TAL"/>
              <w:rPr>
                <w:rFonts w:cs="Arial"/>
                <w:sz w:val="16"/>
                <w:szCs w:val="16"/>
              </w:rPr>
            </w:pPr>
            <w:r w:rsidRPr="000F043F">
              <w:rPr>
                <w:rFonts w:cs="Arial"/>
                <w:sz w:val="16"/>
                <w:szCs w:val="16"/>
              </w:rPr>
              <w:t>Editorial changes</w:t>
            </w:r>
          </w:p>
        </w:tc>
        <w:tc>
          <w:tcPr>
            <w:tcW w:w="708" w:type="dxa"/>
            <w:shd w:val="solid" w:color="FFFFFF" w:fill="auto"/>
          </w:tcPr>
          <w:p w14:paraId="0094EF46" w14:textId="0B4A75A0" w:rsidR="00F41BB4" w:rsidRPr="000F043F" w:rsidRDefault="00F41BB4" w:rsidP="000F043F">
            <w:pPr>
              <w:pStyle w:val="TAC"/>
              <w:rPr>
                <w:rFonts w:cs="Arial"/>
                <w:sz w:val="16"/>
                <w:szCs w:val="16"/>
                <w:lang w:eastAsia="zh-CN"/>
              </w:rPr>
            </w:pPr>
            <w:r w:rsidRPr="000F043F">
              <w:rPr>
                <w:rFonts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Pr="000F043F" w:rsidRDefault="0063136F" w:rsidP="000F043F">
            <w:pPr>
              <w:pStyle w:val="TAC"/>
              <w:rPr>
                <w:sz w:val="16"/>
                <w:szCs w:val="16"/>
                <w:lang w:eastAsia="zh-CN"/>
              </w:rPr>
            </w:pPr>
            <w:r w:rsidRPr="000F043F">
              <w:rPr>
                <w:sz w:val="16"/>
                <w:szCs w:val="16"/>
                <w:lang w:eastAsia="zh-CN"/>
              </w:rPr>
              <w:t>2024-03</w:t>
            </w:r>
          </w:p>
        </w:tc>
        <w:tc>
          <w:tcPr>
            <w:tcW w:w="800" w:type="dxa"/>
            <w:shd w:val="solid" w:color="FFFFFF" w:fill="auto"/>
          </w:tcPr>
          <w:p w14:paraId="5E621270" w14:textId="4995894E" w:rsidR="0063136F" w:rsidRPr="000F043F" w:rsidRDefault="0063136F" w:rsidP="000F043F">
            <w:pPr>
              <w:pStyle w:val="TAC"/>
              <w:rPr>
                <w:sz w:val="16"/>
                <w:szCs w:val="16"/>
                <w:lang w:eastAsia="zh-CN"/>
              </w:rPr>
            </w:pPr>
            <w:r w:rsidRPr="000F043F">
              <w:rPr>
                <w:sz w:val="16"/>
                <w:szCs w:val="16"/>
                <w:lang w:eastAsia="zh-CN"/>
              </w:rPr>
              <w:t>CT#103</w:t>
            </w:r>
          </w:p>
        </w:tc>
        <w:tc>
          <w:tcPr>
            <w:tcW w:w="1046" w:type="dxa"/>
            <w:shd w:val="solid" w:color="FFFFFF" w:fill="auto"/>
          </w:tcPr>
          <w:p w14:paraId="736A46C0" w14:textId="056F08A0" w:rsidR="0063136F" w:rsidRPr="000F043F" w:rsidRDefault="0063136F" w:rsidP="000F043F">
            <w:pPr>
              <w:pStyle w:val="TAC"/>
              <w:rPr>
                <w:sz w:val="16"/>
                <w:szCs w:val="16"/>
              </w:rPr>
            </w:pPr>
            <w:r w:rsidRPr="000F043F">
              <w:rPr>
                <w:sz w:val="16"/>
                <w:szCs w:val="16"/>
              </w:rPr>
              <w:t>CP-240090</w:t>
            </w:r>
          </w:p>
        </w:tc>
        <w:tc>
          <w:tcPr>
            <w:tcW w:w="567" w:type="dxa"/>
            <w:shd w:val="solid" w:color="FFFFFF" w:fill="auto"/>
          </w:tcPr>
          <w:p w14:paraId="4F291B73" w14:textId="08C14ECE" w:rsidR="0063136F" w:rsidRPr="000F043F" w:rsidRDefault="0063136F" w:rsidP="000F043F">
            <w:pPr>
              <w:pStyle w:val="TAL"/>
              <w:rPr>
                <w:rFonts w:cs="Arial"/>
                <w:sz w:val="16"/>
                <w:szCs w:val="16"/>
              </w:rPr>
            </w:pPr>
            <w:r w:rsidRPr="000F043F">
              <w:rPr>
                <w:rFonts w:cs="Arial"/>
                <w:sz w:val="16"/>
                <w:szCs w:val="16"/>
              </w:rPr>
              <w:t>0537</w:t>
            </w:r>
          </w:p>
        </w:tc>
        <w:tc>
          <w:tcPr>
            <w:tcW w:w="283" w:type="dxa"/>
            <w:shd w:val="solid" w:color="FFFFFF" w:fill="auto"/>
          </w:tcPr>
          <w:p w14:paraId="770EF399" w14:textId="7AF8E3AA" w:rsidR="0063136F" w:rsidRPr="000F043F" w:rsidRDefault="0063136F" w:rsidP="000F043F">
            <w:pPr>
              <w:pStyle w:val="TAR"/>
              <w:rPr>
                <w:rFonts w:cs="Arial"/>
                <w:sz w:val="16"/>
                <w:szCs w:val="16"/>
              </w:rPr>
            </w:pPr>
            <w:r w:rsidRPr="000F043F">
              <w:rPr>
                <w:rFonts w:cs="Arial"/>
                <w:sz w:val="16"/>
                <w:szCs w:val="16"/>
              </w:rPr>
              <w:t>2</w:t>
            </w:r>
          </w:p>
        </w:tc>
        <w:tc>
          <w:tcPr>
            <w:tcW w:w="284" w:type="dxa"/>
            <w:shd w:val="solid" w:color="FFFFFF" w:fill="auto"/>
          </w:tcPr>
          <w:p w14:paraId="13A43935" w14:textId="3942DEC1" w:rsidR="0063136F" w:rsidRPr="000F043F" w:rsidRDefault="0063136F" w:rsidP="000F043F">
            <w:pPr>
              <w:pStyle w:val="TAC"/>
              <w:rPr>
                <w:rFonts w:cs="Arial"/>
                <w:sz w:val="16"/>
                <w:szCs w:val="16"/>
              </w:rPr>
            </w:pPr>
            <w:r w:rsidRPr="000F043F">
              <w:rPr>
                <w:rFonts w:cs="Arial"/>
                <w:sz w:val="16"/>
                <w:szCs w:val="16"/>
              </w:rPr>
              <w:t>F</w:t>
            </w:r>
          </w:p>
        </w:tc>
        <w:tc>
          <w:tcPr>
            <w:tcW w:w="5151" w:type="dxa"/>
            <w:shd w:val="solid" w:color="FFFFFF" w:fill="auto"/>
          </w:tcPr>
          <w:p w14:paraId="1E336D37" w14:textId="55685E77" w:rsidR="0063136F" w:rsidRPr="000F043F" w:rsidRDefault="0063136F" w:rsidP="000F043F">
            <w:pPr>
              <w:pStyle w:val="TAL"/>
              <w:rPr>
                <w:rFonts w:cs="Arial"/>
                <w:sz w:val="16"/>
                <w:szCs w:val="16"/>
              </w:rPr>
            </w:pPr>
            <w:r w:rsidRPr="000F043F">
              <w:rPr>
                <w:rFonts w:cs="Arial"/>
                <w:sz w:val="16"/>
                <w:szCs w:val="16"/>
              </w:rPr>
              <w:t>Removal of User info ID of end UE from U2U relay discovery set</w:t>
            </w:r>
          </w:p>
        </w:tc>
        <w:tc>
          <w:tcPr>
            <w:tcW w:w="708" w:type="dxa"/>
            <w:shd w:val="solid" w:color="FFFFFF" w:fill="auto"/>
          </w:tcPr>
          <w:p w14:paraId="35F18AFB" w14:textId="1FFCD898" w:rsidR="0063136F" w:rsidRPr="000F043F" w:rsidRDefault="0063136F" w:rsidP="000F043F">
            <w:pPr>
              <w:pStyle w:val="TAC"/>
              <w:rPr>
                <w:rFonts w:cs="Arial"/>
                <w:sz w:val="16"/>
                <w:szCs w:val="16"/>
                <w:lang w:eastAsia="zh-CN"/>
              </w:rPr>
            </w:pPr>
            <w:r w:rsidRPr="000F043F">
              <w:rPr>
                <w:rFonts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Pr="000F043F" w:rsidRDefault="008D5185" w:rsidP="000F043F">
            <w:pPr>
              <w:pStyle w:val="TAC"/>
              <w:rPr>
                <w:sz w:val="16"/>
                <w:szCs w:val="16"/>
                <w:lang w:eastAsia="zh-CN"/>
              </w:rPr>
            </w:pPr>
            <w:r w:rsidRPr="000F043F">
              <w:rPr>
                <w:sz w:val="16"/>
                <w:szCs w:val="16"/>
                <w:lang w:eastAsia="zh-CN"/>
              </w:rPr>
              <w:t>2024-03</w:t>
            </w:r>
          </w:p>
        </w:tc>
        <w:tc>
          <w:tcPr>
            <w:tcW w:w="800" w:type="dxa"/>
            <w:shd w:val="solid" w:color="FFFFFF" w:fill="auto"/>
          </w:tcPr>
          <w:p w14:paraId="27359704" w14:textId="0384F674" w:rsidR="008D5185" w:rsidRPr="000F043F" w:rsidRDefault="008D5185" w:rsidP="000F043F">
            <w:pPr>
              <w:pStyle w:val="TAC"/>
              <w:rPr>
                <w:sz w:val="16"/>
                <w:szCs w:val="16"/>
                <w:lang w:eastAsia="zh-CN"/>
              </w:rPr>
            </w:pPr>
            <w:r w:rsidRPr="000F043F">
              <w:rPr>
                <w:sz w:val="16"/>
                <w:szCs w:val="16"/>
                <w:lang w:eastAsia="zh-CN"/>
              </w:rPr>
              <w:t>CT#103</w:t>
            </w:r>
          </w:p>
        </w:tc>
        <w:tc>
          <w:tcPr>
            <w:tcW w:w="1046" w:type="dxa"/>
            <w:shd w:val="solid" w:color="FFFFFF" w:fill="auto"/>
          </w:tcPr>
          <w:p w14:paraId="4DEF345E" w14:textId="25390646" w:rsidR="008D5185" w:rsidRPr="000F043F" w:rsidRDefault="008D5185" w:rsidP="000F043F">
            <w:pPr>
              <w:pStyle w:val="TAC"/>
              <w:rPr>
                <w:sz w:val="16"/>
                <w:szCs w:val="16"/>
              </w:rPr>
            </w:pPr>
            <w:r w:rsidRPr="000F043F">
              <w:rPr>
                <w:sz w:val="16"/>
                <w:szCs w:val="16"/>
              </w:rPr>
              <w:t>CP-240090</w:t>
            </w:r>
          </w:p>
        </w:tc>
        <w:tc>
          <w:tcPr>
            <w:tcW w:w="567" w:type="dxa"/>
            <w:shd w:val="solid" w:color="FFFFFF" w:fill="auto"/>
          </w:tcPr>
          <w:p w14:paraId="6CB8D1AA" w14:textId="1EEF7AF6" w:rsidR="008D5185" w:rsidRPr="000F043F" w:rsidRDefault="008D5185" w:rsidP="000F043F">
            <w:pPr>
              <w:pStyle w:val="TAL"/>
              <w:rPr>
                <w:rFonts w:cs="Arial"/>
                <w:sz w:val="16"/>
                <w:szCs w:val="16"/>
              </w:rPr>
            </w:pPr>
            <w:r w:rsidRPr="000F043F">
              <w:rPr>
                <w:rFonts w:cs="Arial"/>
                <w:sz w:val="16"/>
                <w:szCs w:val="16"/>
              </w:rPr>
              <w:t>0520</w:t>
            </w:r>
          </w:p>
        </w:tc>
        <w:tc>
          <w:tcPr>
            <w:tcW w:w="283" w:type="dxa"/>
            <w:shd w:val="solid" w:color="FFFFFF" w:fill="auto"/>
          </w:tcPr>
          <w:p w14:paraId="09504698" w14:textId="644CF965" w:rsidR="008D5185" w:rsidRPr="000F043F" w:rsidRDefault="008D5185" w:rsidP="000F043F">
            <w:pPr>
              <w:pStyle w:val="TAR"/>
              <w:rPr>
                <w:rFonts w:cs="Arial"/>
                <w:sz w:val="16"/>
                <w:szCs w:val="16"/>
              </w:rPr>
            </w:pPr>
            <w:r w:rsidRPr="000F043F">
              <w:rPr>
                <w:rFonts w:cs="Arial"/>
                <w:sz w:val="16"/>
                <w:szCs w:val="16"/>
              </w:rPr>
              <w:t>2</w:t>
            </w:r>
          </w:p>
        </w:tc>
        <w:tc>
          <w:tcPr>
            <w:tcW w:w="284" w:type="dxa"/>
            <w:shd w:val="solid" w:color="FFFFFF" w:fill="auto"/>
          </w:tcPr>
          <w:p w14:paraId="67B0F4FB" w14:textId="78088336" w:rsidR="008D5185" w:rsidRPr="000F043F" w:rsidRDefault="008D5185" w:rsidP="000F043F">
            <w:pPr>
              <w:pStyle w:val="TAC"/>
              <w:rPr>
                <w:rFonts w:cs="Arial"/>
                <w:sz w:val="16"/>
                <w:szCs w:val="16"/>
              </w:rPr>
            </w:pPr>
            <w:r w:rsidRPr="000F043F">
              <w:rPr>
                <w:rFonts w:cs="Arial"/>
                <w:sz w:val="16"/>
                <w:szCs w:val="16"/>
              </w:rPr>
              <w:t>F</w:t>
            </w:r>
          </w:p>
        </w:tc>
        <w:tc>
          <w:tcPr>
            <w:tcW w:w="5151" w:type="dxa"/>
            <w:shd w:val="solid" w:color="FFFFFF" w:fill="auto"/>
          </w:tcPr>
          <w:p w14:paraId="0AB33121" w14:textId="799EA18E" w:rsidR="008D5185" w:rsidRPr="000F043F" w:rsidRDefault="008D5185" w:rsidP="000F043F">
            <w:pPr>
              <w:pStyle w:val="TAL"/>
              <w:rPr>
                <w:rFonts w:cs="Arial"/>
                <w:sz w:val="16"/>
                <w:szCs w:val="16"/>
              </w:rPr>
            </w:pPr>
            <w:r w:rsidRPr="000F043F">
              <w:rPr>
                <w:rFonts w:cs="Arial"/>
                <w:sz w:val="16"/>
                <w:szCs w:val="16"/>
              </w:rPr>
              <w:t>Completion of MAC address uniqueness</w:t>
            </w:r>
          </w:p>
        </w:tc>
        <w:tc>
          <w:tcPr>
            <w:tcW w:w="708" w:type="dxa"/>
            <w:shd w:val="solid" w:color="FFFFFF" w:fill="auto"/>
          </w:tcPr>
          <w:p w14:paraId="177080B4" w14:textId="55A8B700" w:rsidR="008D5185" w:rsidRPr="000F043F" w:rsidRDefault="008D5185" w:rsidP="000F043F">
            <w:pPr>
              <w:pStyle w:val="TAC"/>
              <w:rPr>
                <w:rFonts w:cs="Arial"/>
                <w:sz w:val="16"/>
                <w:szCs w:val="16"/>
                <w:lang w:eastAsia="zh-CN"/>
              </w:rPr>
            </w:pPr>
            <w:r w:rsidRPr="000F043F">
              <w:rPr>
                <w:rFonts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Pr="000F043F" w:rsidRDefault="00EF3846" w:rsidP="000F043F">
            <w:pPr>
              <w:pStyle w:val="TAC"/>
              <w:rPr>
                <w:sz w:val="16"/>
                <w:szCs w:val="16"/>
                <w:lang w:eastAsia="zh-CN"/>
              </w:rPr>
            </w:pPr>
            <w:r w:rsidRPr="000F043F">
              <w:rPr>
                <w:sz w:val="16"/>
                <w:szCs w:val="16"/>
                <w:lang w:eastAsia="zh-CN"/>
              </w:rPr>
              <w:t>2024-03</w:t>
            </w:r>
          </w:p>
        </w:tc>
        <w:tc>
          <w:tcPr>
            <w:tcW w:w="800" w:type="dxa"/>
            <w:shd w:val="solid" w:color="FFFFFF" w:fill="auto"/>
          </w:tcPr>
          <w:p w14:paraId="4253DC01" w14:textId="54A47CF1" w:rsidR="00EF3846" w:rsidRPr="000F043F" w:rsidRDefault="00EF3846" w:rsidP="000F043F">
            <w:pPr>
              <w:pStyle w:val="TAC"/>
              <w:rPr>
                <w:sz w:val="16"/>
                <w:szCs w:val="16"/>
                <w:lang w:eastAsia="zh-CN"/>
              </w:rPr>
            </w:pPr>
            <w:r w:rsidRPr="000F043F">
              <w:rPr>
                <w:sz w:val="16"/>
                <w:szCs w:val="16"/>
                <w:lang w:eastAsia="zh-CN"/>
              </w:rPr>
              <w:t>CT#103</w:t>
            </w:r>
          </w:p>
        </w:tc>
        <w:tc>
          <w:tcPr>
            <w:tcW w:w="1046" w:type="dxa"/>
            <w:shd w:val="solid" w:color="FFFFFF" w:fill="auto"/>
          </w:tcPr>
          <w:p w14:paraId="262BD799" w14:textId="5B516587" w:rsidR="00EF3846" w:rsidRPr="000F043F" w:rsidRDefault="00EF3846" w:rsidP="000F043F">
            <w:pPr>
              <w:pStyle w:val="TAC"/>
              <w:rPr>
                <w:sz w:val="16"/>
                <w:szCs w:val="16"/>
              </w:rPr>
            </w:pPr>
            <w:r w:rsidRPr="000F043F">
              <w:rPr>
                <w:sz w:val="16"/>
                <w:szCs w:val="16"/>
              </w:rPr>
              <w:t>CP-240090</w:t>
            </w:r>
          </w:p>
        </w:tc>
        <w:tc>
          <w:tcPr>
            <w:tcW w:w="567" w:type="dxa"/>
            <w:shd w:val="solid" w:color="FFFFFF" w:fill="auto"/>
          </w:tcPr>
          <w:p w14:paraId="7AFADC20" w14:textId="455A1260" w:rsidR="00EF3846" w:rsidRPr="000F043F" w:rsidRDefault="00EF3846" w:rsidP="000F043F">
            <w:pPr>
              <w:pStyle w:val="TAL"/>
              <w:rPr>
                <w:rFonts w:cs="Arial"/>
                <w:sz w:val="16"/>
                <w:szCs w:val="16"/>
              </w:rPr>
            </w:pPr>
            <w:r w:rsidRPr="000F043F">
              <w:rPr>
                <w:rFonts w:cs="Arial"/>
                <w:sz w:val="16"/>
                <w:szCs w:val="16"/>
              </w:rPr>
              <w:t>0509</w:t>
            </w:r>
          </w:p>
        </w:tc>
        <w:tc>
          <w:tcPr>
            <w:tcW w:w="283" w:type="dxa"/>
            <w:shd w:val="solid" w:color="FFFFFF" w:fill="auto"/>
          </w:tcPr>
          <w:p w14:paraId="04DBA5C6" w14:textId="2B7FCB23" w:rsidR="00EF3846" w:rsidRPr="000F043F" w:rsidRDefault="00EF3846" w:rsidP="000F043F">
            <w:pPr>
              <w:pStyle w:val="TAR"/>
              <w:rPr>
                <w:rFonts w:cs="Arial"/>
                <w:sz w:val="16"/>
                <w:szCs w:val="16"/>
              </w:rPr>
            </w:pPr>
            <w:r w:rsidRPr="000F043F">
              <w:rPr>
                <w:rFonts w:cs="Arial"/>
                <w:sz w:val="16"/>
                <w:szCs w:val="16"/>
              </w:rPr>
              <w:t>1</w:t>
            </w:r>
          </w:p>
        </w:tc>
        <w:tc>
          <w:tcPr>
            <w:tcW w:w="284" w:type="dxa"/>
            <w:shd w:val="solid" w:color="FFFFFF" w:fill="auto"/>
          </w:tcPr>
          <w:p w14:paraId="79735100" w14:textId="60A0C485" w:rsidR="00EF3846" w:rsidRPr="000F043F" w:rsidRDefault="00EF3846" w:rsidP="000F043F">
            <w:pPr>
              <w:pStyle w:val="TAC"/>
              <w:rPr>
                <w:rFonts w:cs="Arial"/>
                <w:sz w:val="16"/>
                <w:szCs w:val="16"/>
              </w:rPr>
            </w:pPr>
            <w:r w:rsidRPr="000F043F">
              <w:rPr>
                <w:rFonts w:cs="Arial"/>
                <w:sz w:val="16"/>
                <w:szCs w:val="16"/>
              </w:rPr>
              <w:t>B</w:t>
            </w:r>
          </w:p>
        </w:tc>
        <w:tc>
          <w:tcPr>
            <w:tcW w:w="5151" w:type="dxa"/>
            <w:shd w:val="solid" w:color="FFFFFF" w:fill="auto"/>
          </w:tcPr>
          <w:p w14:paraId="57F7766B" w14:textId="12A0151C" w:rsidR="00EF3846" w:rsidRPr="000F043F" w:rsidRDefault="00EF3846" w:rsidP="000F043F">
            <w:pPr>
              <w:pStyle w:val="TAL"/>
              <w:rPr>
                <w:rFonts w:cs="Arial"/>
                <w:sz w:val="16"/>
                <w:szCs w:val="16"/>
              </w:rPr>
            </w:pPr>
            <w:r w:rsidRPr="000F043F">
              <w:rPr>
                <w:rFonts w:cs="Arial"/>
                <w:sz w:val="16"/>
                <w:szCs w:val="16"/>
              </w:rPr>
              <w:t>Selection of security procedures - clarifications</w:t>
            </w:r>
          </w:p>
        </w:tc>
        <w:tc>
          <w:tcPr>
            <w:tcW w:w="708" w:type="dxa"/>
            <w:shd w:val="solid" w:color="FFFFFF" w:fill="auto"/>
          </w:tcPr>
          <w:p w14:paraId="4B86C5CE" w14:textId="22569124" w:rsidR="00EF3846" w:rsidRPr="000F043F" w:rsidRDefault="00EF3846" w:rsidP="000F043F">
            <w:pPr>
              <w:pStyle w:val="TAC"/>
              <w:rPr>
                <w:rFonts w:cs="Arial"/>
                <w:sz w:val="16"/>
                <w:szCs w:val="16"/>
                <w:lang w:eastAsia="zh-CN"/>
              </w:rPr>
            </w:pPr>
            <w:r w:rsidRPr="000F043F">
              <w:rPr>
                <w:rFonts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Pr="000F043F" w:rsidRDefault="0081465B" w:rsidP="000F043F">
            <w:pPr>
              <w:pStyle w:val="TAC"/>
              <w:rPr>
                <w:sz w:val="16"/>
                <w:szCs w:val="16"/>
                <w:lang w:eastAsia="zh-CN"/>
              </w:rPr>
            </w:pPr>
            <w:r w:rsidRPr="000F043F">
              <w:rPr>
                <w:sz w:val="16"/>
                <w:szCs w:val="16"/>
                <w:lang w:eastAsia="zh-CN"/>
              </w:rPr>
              <w:t>2024-03</w:t>
            </w:r>
          </w:p>
        </w:tc>
        <w:tc>
          <w:tcPr>
            <w:tcW w:w="800" w:type="dxa"/>
            <w:shd w:val="solid" w:color="FFFFFF" w:fill="auto"/>
          </w:tcPr>
          <w:p w14:paraId="76E6F6A0" w14:textId="334A76E4" w:rsidR="0081465B" w:rsidRPr="000F043F" w:rsidRDefault="0081465B" w:rsidP="000F043F">
            <w:pPr>
              <w:pStyle w:val="TAC"/>
              <w:rPr>
                <w:sz w:val="16"/>
                <w:szCs w:val="16"/>
                <w:lang w:eastAsia="zh-CN"/>
              </w:rPr>
            </w:pPr>
            <w:r w:rsidRPr="000F043F">
              <w:rPr>
                <w:sz w:val="16"/>
                <w:szCs w:val="16"/>
                <w:lang w:eastAsia="zh-CN"/>
              </w:rPr>
              <w:t>CT#103</w:t>
            </w:r>
          </w:p>
        </w:tc>
        <w:tc>
          <w:tcPr>
            <w:tcW w:w="1046" w:type="dxa"/>
            <w:shd w:val="solid" w:color="FFFFFF" w:fill="auto"/>
          </w:tcPr>
          <w:p w14:paraId="15905363" w14:textId="3B77B7C9" w:rsidR="0081465B" w:rsidRPr="000F043F" w:rsidRDefault="0081465B" w:rsidP="000F043F">
            <w:pPr>
              <w:pStyle w:val="TAC"/>
              <w:rPr>
                <w:sz w:val="16"/>
                <w:szCs w:val="16"/>
              </w:rPr>
            </w:pPr>
            <w:r w:rsidRPr="000F043F">
              <w:rPr>
                <w:sz w:val="16"/>
                <w:szCs w:val="16"/>
              </w:rPr>
              <w:t>CP-240088</w:t>
            </w:r>
          </w:p>
        </w:tc>
        <w:tc>
          <w:tcPr>
            <w:tcW w:w="567" w:type="dxa"/>
            <w:shd w:val="solid" w:color="FFFFFF" w:fill="auto"/>
          </w:tcPr>
          <w:p w14:paraId="5CDBA8CC" w14:textId="4ABFC718" w:rsidR="0081465B" w:rsidRPr="000F043F" w:rsidRDefault="0081465B" w:rsidP="000F043F">
            <w:pPr>
              <w:pStyle w:val="TAL"/>
              <w:rPr>
                <w:rFonts w:cs="Arial"/>
                <w:sz w:val="16"/>
                <w:szCs w:val="16"/>
              </w:rPr>
            </w:pPr>
            <w:r w:rsidRPr="000F043F">
              <w:rPr>
                <w:rFonts w:cs="Arial"/>
                <w:sz w:val="16"/>
                <w:szCs w:val="16"/>
              </w:rPr>
              <w:t>0535</w:t>
            </w:r>
          </w:p>
        </w:tc>
        <w:tc>
          <w:tcPr>
            <w:tcW w:w="283" w:type="dxa"/>
            <w:shd w:val="solid" w:color="FFFFFF" w:fill="auto"/>
          </w:tcPr>
          <w:p w14:paraId="71E77DE9" w14:textId="3A45BB63" w:rsidR="0081465B" w:rsidRPr="000F043F" w:rsidRDefault="0081465B" w:rsidP="000F043F">
            <w:pPr>
              <w:pStyle w:val="TAR"/>
              <w:rPr>
                <w:rFonts w:cs="Arial"/>
                <w:sz w:val="16"/>
                <w:szCs w:val="16"/>
              </w:rPr>
            </w:pPr>
            <w:r w:rsidRPr="000F043F">
              <w:rPr>
                <w:rFonts w:cs="Arial"/>
                <w:sz w:val="16"/>
                <w:szCs w:val="16"/>
              </w:rPr>
              <w:t>3</w:t>
            </w:r>
          </w:p>
        </w:tc>
        <w:tc>
          <w:tcPr>
            <w:tcW w:w="284" w:type="dxa"/>
            <w:shd w:val="solid" w:color="FFFFFF" w:fill="auto"/>
          </w:tcPr>
          <w:p w14:paraId="58D651BF" w14:textId="20328C60" w:rsidR="0081465B" w:rsidRPr="000F043F" w:rsidRDefault="0081465B" w:rsidP="000F043F">
            <w:pPr>
              <w:pStyle w:val="TAC"/>
              <w:rPr>
                <w:rFonts w:cs="Arial"/>
                <w:sz w:val="16"/>
                <w:szCs w:val="16"/>
              </w:rPr>
            </w:pPr>
            <w:r w:rsidRPr="000F043F">
              <w:rPr>
                <w:rFonts w:cs="Arial"/>
                <w:sz w:val="16"/>
                <w:szCs w:val="16"/>
              </w:rPr>
              <w:t>A</w:t>
            </w:r>
          </w:p>
        </w:tc>
        <w:tc>
          <w:tcPr>
            <w:tcW w:w="5151" w:type="dxa"/>
            <w:shd w:val="solid" w:color="FFFFFF" w:fill="auto"/>
          </w:tcPr>
          <w:p w14:paraId="310B0133" w14:textId="4E3FF652" w:rsidR="0081465B" w:rsidRPr="000F043F" w:rsidRDefault="0081465B" w:rsidP="000F043F">
            <w:pPr>
              <w:pStyle w:val="TAL"/>
              <w:rPr>
                <w:rFonts w:cs="Arial"/>
                <w:sz w:val="16"/>
                <w:szCs w:val="16"/>
              </w:rPr>
            </w:pPr>
            <w:r w:rsidRPr="000F043F">
              <w:rPr>
                <w:rFonts w:cs="Arial"/>
                <w:sz w:val="16"/>
                <w:szCs w:val="16"/>
              </w:rPr>
              <w:t>Retrieving keys for decryption of protected IEs for U2N</w:t>
            </w:r>
          </w:p>
        </w:tc>
        <w:tc>
          <w:tcPr>
            <w:tcW w:w="708" w:type="dxa"/>
            <w:shd w:val="solid" w:color="FFFFFF" w:fill="auto"/>
          </w:tcPr>
          <w:p w14:paraId="0E39E230" w14:textId="06D99184" w:rsidR="0081465B" w:rsidRPr="000F043F" w:rsidRDefault="0081465B" w:rsidP="000F043F">
            <w:pPr>
              <w:pStyle w:val="TAC"/>
              <w:rPr>
                <w:rFonts w:cs="Arial"/>
                <w:sz w:val="16"/>
                <w:szCs w:val="16"/>
                <w:lang w:eastAsia="zh-CN"/>
              </w:rPr>
            </w:pPr>
            <w:r w:rsidRPr="000F043F">
              <w:rPr>
                <w:rFonts w:cs="Arial"/>
                <w:sz w:val="16"/>
                <w:szCs w:val="16"/>
                <w:lang w:eastAsia="zh-CN"/>
              </w:rPr>
              <w:t>18.4.0</w:t>
            </w:r>
          </w:p>
        </w:tc>
      </w:tr>
      <w:tr w:rsidR="000F2117" w:rsidRPr="00011EE0" w14:paraId="0AD26451" w14:textId="77777777" w:rsidTr="00F75D05">
        <w:tc>
          <w:tcPr>
            <w:tcW w:w="800" w:type="dxa"/>
            <w:shd w:val="solid" w:color="FFFFFF" w:fill="auto"/>
          </w:tcPr>
          <w:p w14:paraId="37AD27CA" w14:textId="445F2F9F" w:rsidR="000F2117" w:rsidRPr="000F043F" w:rsidRDefault="000F2117" w:rsidP="000F043F">
            <w:pPr>
              <w:pStyle w:val="TAC"/>
              <w:rPr>
                <w:sz w:val="16"/>
                <w:szCs w:val="16"/>
                <w:lang w:eastAsia="zh-CN"/>
              </w:rPr>
            </w:pPr>
            <w:r w:rsidRPr="000F043F">
              <w:rPr>
                <w:sz w:val="16"/>
                <w:szCs w:val="16"/>
                <w:lang w:eastAsia="zh-CN"/>
              </w:rPr>
              <w:t>2024-06</w:t>
            </w:r>
          </w:p>
        </w:tc>
        <w:tc>
          <w:tcPr>
            <w:tcW w:w="800" w:type="dxa"/>
            <w:shd w:val="solid" w:color="FFFFFF" w:fill="auto"/>
          </w:tcPr>
          <w:p w14:paraId="08DC4BF3" w14:textId="12B2C972" w:rsidR="000F2117" w:rsidRPr="000F043F" w:rsidRDefault="000F2117" w:rsidP="000F043F">
            <w:pPr>
              <w:pStyle w:val="TAC"/>
              <w:rPr>
                <w:sz w:val="16"/>
                <w:szCs w:val="16"/>
                <w:lang w:eastAsia="zh-CN"/>
              </w:rPr>
            </w:pPr>
            <w:r w:rsidRPr="000F043F">
              <w:rPr>
                <w:sz w:val="16"/>
                <w:szCs w:val="16"/>
                <w:lang w:eastAsia="zh-CN"/>
              </w:rPr>
              <w:t>CT#104</w:t>
            </w:r>
          </w:p>
        </w:tc>
        <w:tc>
          <w:tcPr>
            <w:tcW w:w="1046" w:type="dxa"/>
            <w:shd w:val="solid" w:color="FFFFFF" w:fill="auto"/>
          </w:tcPr>
          <w:p w14:paraId="065A5B69" w14:textId="0B7CB342" w:rsidR="000F2117" w:rsidRPr="000F043F" w:rsidRDefault="000F2117" w:rsidP="000F043F">
            <w:pPr>
              <w:pStyle w:val="TAC"/>
              <w:rPr>
                <w:sz w:val="16"/>
                <w:szCs w:val="16"/>
              </w:rPr>
            </w:pPr>
            <w:r w:rsidRPr="000F043F">
              <w:rPr>
                <w:sz w:val="16"/>
                <w:szCs w:val="16"/>
              </w:rPr>
              <w:t>CP-241156</w:t>
            </w:r>
          </w:p>
        </w:tc>
        <w:tc>
          <w:tcPr>
            <w:tcW w:w="567" w:type="dxa"/>
            <w:shd w:val="solid" w:color="FFFFFF" w:fill="auto"/>
          </w:tcPr>
          <w:p w14:paraId="53716C1D" w14:textId="6FE6D65B" w:rsidR="000F2117" w:rsidRPr="000F043F" w:rsidRDefault="000F2117" w:rsidP="000F043F">
            <w:pPr>
              <w:pStyle w:val="TAL"/>
              <w:rPr>
                <w:rFonts w:cs="Arial"/>
                <w:sz w:val="16"/>
                <w:szCs w:val="16"/>
              </w:rPr>
            </w:pPr>
            <w:r w:rsidRPr="000F043F">
              <w:rPr>
                <w:rFonts w:cs="Arial"/>
                <w:sz w:val="16"/>
                <w:szCs w:val="16"/>
              </w:rPr>
              <w:t>0553</w:t>
            </w:r>
          </w:p>
        </w:tc>
        <w:tc>
          <w:tcPr>
            <w:tcW w:w="283" w:type="dxa"/>
            <w:shd w:val="solid" w:color="FFFFFF" w:fill="auto"/>
          </w:tcPr>
          <w:p w14:paraId="414D6B61" w14:textId="05BA46E4" w:rsidR="000F2117" w:rsidRPr="000F043F" w:rsidRDefault="000F2117" w:rsidP="000F043F">
            <w:pPr>
              <w:pStyle w:val="TAR"/>
              <w:rPr>
                <w:rFonts w:cs="Arial"/>
                <w:sz w:val="16"/>
                <w:szCs w:val="16"/>
              </w:rPr>
            </w:pPr>
            <w:r w:rsidRPr="000F043F">
              <w:rPr>
                <w:rFonts w:cs="Arial"/>
                <w:sz w:val="16"/>
                <w:szCs w:val="16"/>
              </w:rPr>
              <w:t>-</w:t>
            </w:r>
          </w:p>
        </w:tc>
        <w:tc>
          <w:tcPr>
            <w:tcW w:w="284" w:type="dxa"/>
            <w:shd w:val="solid" w:color="FFFFFF" w:fill="auto"/>
          </w:tcPr>
          <w:p w14:paraId="521D2FB8" w14:textId="563E469C" w:rsidR="000F2117" w:rsidRPr="000F043F" w:rsidRDefault="000F2117" w:rsidP="000F043F">
            <w:pPr>
              <w:pStyle w:val="TAC"/>
              <w:rPr>
                <w:rFonts w:cs="Arial"/>
                <w:sz w:val="16"/>
                <w:szCs w:val="16"/>
              </w:rPr>
            </w:pPr>
            <w:r w:rsidRPr="000F043F">
              <w:rPr>
                <w:rFonts w:cs="Arial"/>
                <w:sz w:val="16"/>
                <w:szCs w:val="16"/>
              </w:rPr>
              <w:t>F</w:t>
            </w:r>
          </w:p>
        </w:tc>
        <w:tc>
          <w:tcPr>
            <w:tcW w:w="5151" w:type="dxa"/>
            <w:shd w:val="solid" w:color="FFFFFF" w:fill="auto"/>
          </w:tcPr>
          <w:p w14:paraId="44BC8A9F" w14:textId="2E27A7D7" w:rsidR="000F2117" w:rsidRPr="000F043F" w:rsidRDefault="000F2117" w:rsidP="000F043F">
            <w:pPr>
              <w:pStyle w:val="TAL"/>
              <w:rPr>
                <w:rFonts w:cs="Arial"/>
                <w:sz w:val="16"/>
                <w:szCs w:val="16"/>
              </w:rPr>
            </w:pPr>
            <w:r w:rsidRPr="000F043F">
              <w:rPr>
                <w:rFonts w:cs="Arial"/>
                <w:sz w:val="16"/>
                <w:szCs w:val="16"/>
              </w:rPr>
              <w:t>Relay Indication IE missing in PROSE DIRECT LINK ESTABLISHMENT REQUEST</w:t>
            </w:r>
          </w:p>
        </w:tc>
        <w:tc>
          <w:tcPr>
            <w:tcW w:w="708" w:type="dxa"/>
            <w:shd w:val="solid" w:color="FFFFFF" w:fill="auto"/>
          </w:tcPr>
          <w:p w14:paraId="101EDB5E" w14:textId="425E9C6D" w:rsidR="000F2117" w:rsidRPr="000F043F" w:rsidRDefault="000F2117" w:rsidP="000F043F">
            <w:pPr>
              <w:pStyle w:val="TAC"/>
              <w:rPr>
                <w:rFonts w:cs="Arial"/>
                <w:sz w:val="16"/>
                <w:szCs w:val="16"/>
                <w:lang w:eastAsia="zh-CN"/>
              </w:rPr>
            </w:pPr>
            <w:r w:rsidRPr="000F043F">
              <w:rPr>
                <w:rFonts w:cs="Arial"/>
                <w:sz w:val="16"/>
                <w:szCs w:val="16"/>
                <w:lang w:eastAsia="zh-CN"/>
              </w:rPr>
              <w:t>18.5.0</w:t>
            </w:r>
          </w:p>
        </w:tc>
      </w:tr>
      <w:tr w:rsidR="00504E1D" w:rsidRPr="00011EE0" w14:paraId="269F0A9C" w14:textId="77777777" w:rsidTr="00F75D05">
        <w:tc>
          <w:tcPr>
            <w:tcW w:w="800" w:type="dxa"/>
            <w:shd w:val="solid" w:color="FFFFFF" w:fill="auto"/>
          </w:tcPr>
          <w:p w14:paraId="54E451F6" w14:textId="3E66C788" w:rsidR="00504E1D" w:rsidRPr="000F043F" w:rsidRDefault="00504E1D" w:rsidP="000F043F">
            <w:pPr>
              <w:pStyle w:val="TAC"/>
              <w:rPr>
                <w:sz w:val="16"/>
                <w:szCs w:val="16"/>
                <w:lang w:eastAsia="zh-CN"/>
              </w:rPr>
            </w:pPr>
            <w:r w:rsidRPr="000F043F">
              <w:rPr>
                <w:sz w:val="16"/>
                <w:szCs w:val="16"/>
                <w:lang w:eastAsia="zh-CN"/>
              </w:rPr>
              <w:t>2024-06</w:t>
            </w:r>
          </w:p>
        </w:tc>
        <w:tc>
          <w:tcPr>
            <w:tcW w:w="800" w:type="dxa"/>
            <w:shd w:val="solid" w:color="FFFFFF" w:fill="auto"/>
          </w:tcPr>
          <w:p w14:paraId="562939C9" w14:textId="0801837A" w:rsidR="00504E1D" w:rsidRPr="000F043F" w:rsidRDefault="00504E1D" w:rsidP="000F043F">
            <w:pPr>
              <w:pStyle w:val="TAC"/>
              <w:rPr>
                <w:sz w:val="16"/>
                <w:szCs w:val="16"/>
                <w:lang w:eastAsia="zh-CN"/>
              </w:rPr>
            </w:pPr>
            <w:r w:rsidRPr="000F043F">
              <w:rPr>
                <w:sz w:val="16"/>
                <w:szCs w:val="16"/>
                <w:lang w:eastAsia="zh-CN"/>
              </w:rPr>
              <w:t>CT#104</w:t>
            </w:r>
          </w:p>
        </w:tc>
        <w:tc>
          <w:tcPr>
            <w:tcW w:w="1046" w:type="dxa"/>
            <w:shd w:val="solid" w:color="FFFFFF" w:fill="auto"/>
          </w:tcPr>
          <w:p w14:paraId="069AB1AF" w14:textId="26832D79" w:rsidR="00504E1D" w:rsidRPr="000F043F" w:rsidRDefault="00504E1D" w:rsidP="000F043F">
            <w:pPr>
              <w:pStyle w:val="TAC"/>
              <w:rPr>
                <w:sz w:val="16"/>
                <w:szCs w:val="16"/>
              </w:rPr>
            </w:pPr>
            <w:r w:rsidRPr="000F043F">
              <w:rPr>
                <w:sz w:val="16"/>
                <w:szCs w:val="16"/>
              </w:rPr>
              <w:t>CP-241156</w:t>
            </w:r>
          </w:p>
        </w:tc>
        <w:tc>
          <w:tcPr>
            <w:tcW w:w="567" w:type="dxa"/>
            <w:shd w:val="solid" w:color="FFFFFF" w:fill="auto"/>
          </w:tcPr>
          <w:p w14:paraId="779F3BFF" w14:textId="3D1D9558" w:rsidR="00504E1D" w:rsidRPr="000F043F" w:rsidRDefault="00504E1D" w:rsidP="000F043F">
            <w:pPr>
              <w:pStyle w:val="TAL"/>
              <w:rPr>
                <w:rFonts w:cs="Arial"/>
                <w:sz w:val="16"/>
                <w:szCs w:val="16"/>
              </w:rPr>
            </w:pPr>
            <w:r w:rsidRPr="000F043F">
              <w:rPr>
                <w:rFonts w:cs="Arial"/>
                <w:sz w:val="16"/>
                <w:szCs w:val="16"/>
              </w:rPr>
              <w:t>0564</w:t>
            </w:r>
          </w:p>
        </w:tc>
        <w:tc>
          <w:tcPr>
            <w:tcW w:w="283" w:type="dxa"/>
            <w:shd w:val="solid" w:color="FFFFFF" w:fill="auto"/>
          </w:tcPr>
          <w:p w14:paraId="32CD9308" w14:textId="32F72963" w:rsidR="00504E1D" w:rsidRPr="000F043F" w:rsidRDefault="00504E1D" w:rsidP="000F043F">
            <w:pPr>
              <w:pStyle w:val="TAR"/>
              <w:rPr>
                <w:rFonts w:cs="Arial"/>
                <w:sz w:val="16"/>
                <w:szCs w:val="16"/>
              </w:rPr>
            </w:pPr>
            <w:r w:rsidRPr="000F043F">
              <w:rPr>
                <w:rFonts w:cs="Arial"/>
                <w:sz w:val="16"/>
                <w:szCs w:val="16"/>
              </w:rPr>
              <w:t>-</w:t>
            </w:r>
          </w:p>
        </w:tc>
        <w:tc>
          <w:tcPr>
            <w:tcW w:w="284" w:type="dxa"/>
            <w:shd w:val="solid" w:color="FFFFFF" w:fill="auto"/>
          </w:tcPr>
          <w:p w14:paraId="138E7B3E" w14:textId="4EFB7B54" w:rsidR="00504E1D" w:rsidRPr="000F043F" w:rsidRDefault="00504E1D" w:rsidP="000F043F">
            <w:pPr>
              <w:pStyle w:val="TAC"/>
              <w:rPr>
                <w:rFonts w:cs="Arial"/>
                <w:sz w:val="16"/>
                <w:szCs w:val="16"/>
              </w:rPr>
            </w:pPr>
            <w:r w:rsidRPr="000F043F">
              <w:rPr>
                <w:rFonts w:cs="Arial"/>
                <w:sz w:val="16"/>
                <w:szCs w:val="16"/>
              </w:rPr>
              <w:t>F</w:t>
            </w:r>
          </w:p>
        </w:tc>
        <w:tc>
          <w:tcPr>
            <w:tcW w:w="5151" w:type="dxa"/>
            <w:shd w:val="solid" w:color="FFFFFF" w:fill="auto"/>
          </w:tcPr>
          <w:p w14:paraId="5C1AAB20" w14:textId="20B7207B" w:rsidR="00504E1D" w:rsidRPr="000F043F" w:rsidRDefault="00504E1D" w:rsidP="000F043F">
            <w:pPr>
              <w:pStyle w:val="TAL"/>
              <w:rPr>
                <w:rFonts w:cs="Arial"/>
                <w:sz w:val="16"/>
                <w:szCs w:val="16"/>
              </w:rPr>
            </w:pPr>
            <w:r w:rsidRPr="000F043F">
              <w:rPr>
                <w:rFonts w:cs="Arial"/>
                <w:sz w:val="16"/>
                <w:szCs w:val="16"/>
              </w:rPr>
              <w:t>Correction for supporting PC5 DRX mechanism to UE-to-network relay discovery procedure</w:t>
            </w:r>
          </w:p>
        </w:tc>
        <w:tc>
          <w:tcPr>
            <w:tcW w:w="708" w:type="dxa"/>
            <w:shd w:val="solid" w:color="FFFFFF" w:fill="auto"/>
          </w:tcPr>
          <w:p w14:paraId="0623CDE9" w14:textId="2C65D5CB" w:rsidR="00504E1D" w:rsidRPr="000F043F" w:rsidRDefault="00504E1D" w:rsidP="000F043F">
            <w:pPr>
              <w:pStyle w:val="TAC"/>
              <w:rPr>
                <w:rFonts w:cs="Arial"/>
                <w:sz w:val="16"/>
                <w:szCs w:val="16"/>
                <w:lang w:eastAsia="zh-CN"/>
              </w:rPr>
            </w:pPr>
            <w:r w:rsidRPr="000F043F">
              <w:rPr>
                <w:rFonts w:cs="Arial"/>
                <w:sz w:val="16"/>
                <w:szCs w:val="16"/>
                <w:lang w:eastAsia="zh-CN"/>
              </w:rPr>
              <w:t>18.5.0</w:t>
            </w:r>
          </w:p>
        </w:tc>
      </w:tr>
      <w:tr w:rsidR="00574F1A" w:rsidRPr="00011EE0" w14:paraId="76006FEF" w14:textId="77777777" w:rsidTr="00F75D05">
        <w:tc>
          <w:tcPr>
            <w:tcW w:w="800" w:type="dxa"/>
            <w:shd w:val="solid" w:color="FFFFFF" w:fill="auto"/>
          </w:tcPr>
          <w:p w14:paraId="2FD73A13" w14:textId="09D30B74" w:rsidR="00574F1A" w:rsidRPr="000F043F" w:rsidRDefault="00574F1A" w:rsidP="000F043F">
            <w:pPr>
              <w:pStyle w:val="TAC"/>
              <w:rPr>
                <w:sz w:val="16"/>
                <w:szCs w:val="16"/>
                <w:lang w:eastAsia="zh-CN"/>
              </w:rPr>
            </w:pPr>
            <w:r w:rsidRPr="000F043F">
              <w:rPr>
                <w:sz w:val="16"/>
                <w:szCs w:val="16"/>
                <w:lang w:eastAsia="zh-CN"/>
              </w:rPr>
              <w:t>2024-06</w:t>
            </w:r>
          </w:p>
        </w:tc>
        <w:tc>
          <w:tcPr>
            <w:tcW w:w="800" w:type="dxa"/>
            <w:shd w:val="solid" w:color="FFFFFF" w:fill="auto"/>
          </w:tcPr>
          <w:p w14:paraId="6EDBB6CD" w14:textId="006B1CB6" w:rsidR="00574F1A" w:rsidRPr="000F043F" w:rsidRDefault="00574F1A" w:rsidP="000F043F">
            <w:pPr>
              <w:pStyle w:val="TAC"/>
              <w:rPr>
                <w:sz w:val="16"/>
                <w:szCs w:val="16"/>
                <w:lang w:eastAsia="zh-CN"/>
              </w:rPr>
            </w:pPr>
            <w:r w:rsidRPr="000F043F">
              <w:rPr>
                <w:sz w:val="16"/>
                <w:szCs w:val="16"/>
                <w:lang w:eastAsia="zh-CN"/>
              </w:rPr>
              <w:t>CT#104</w:t>
            </w:r>
          </w:p>
        </w:tc>
        <w:tc>
          <w:tcPr>
            <w:tcW w:w="1046" w:type="dxa"/>
            <w:shd w:val="solid" w:color="FFFFFF" w:fill="auto"/>
          </w:tcPr>
          <w:p w14:paraId="7E00D6BF" w14:textId="4AEC90C5" w:rsidR="00574F1A" w:rsidRPr="000F043F" w:rsidRDefault="00574F1A" w:rsidP="000F043F">
            <w:pPr>
              <w:pStyle w:val="TAC"/>
              <w:rPr>
                <w:sz w:val="16"/>
                <w:szCs w:val="16"/>
              </w:rPr>
            </w:pPr>
            <w:r w:rsidRPr="000F043F">
              <w:rPr>
                <w:sz w:val="16"/>
                <w:szCs w:val="16"/>
              </w:rPr>
              <w:t>CP-241156</w:t>
            </w:r>
          </w:p>
        </w:tc>
        <w:tc>
          <w:tcPr>
            <w:tcW w:w="567" w:type="dxa"/>
            <w:shd w:val="solid" w:color="FFFFFF" w:fill="auto"/>
          </w:tcPr>
          <w:p w14:paraId="013B5C65" w14:textId="2839351B" w:rsidR="00574F1A" w:rsidRPr="000F043F" w:rsidRDefault="00574F1A" w:rsidP="000F043F">
            <w:pPr>
              <w:pStyle w:val="TAL"/>
              <w:rPr>
                <w:rFonts w:cs="Arial"/>
                <w:sz w:val="16"/>
                <w:szCs w:val="16"/>
              </w:rPr>
            </w:pPr>
            <w:r w:rsidRPr="000F043F">
              <w:rPr>
                <w:rFonts w:cs="Arial"/>
                <w:sz w:val="16"/>
                <w:szCs w:val="16"/>
              </w:rPr>
              <w:t>0566</w:t>
            </w:r>
          </w:p>
        </w:tc>
        <w:tc>
          <w:tcPr>
            <w:tcW w:w="283" w:type="dxa"/>
            <w:shd w:val="solid" w:color="FFFFFF" w:fill="auto"/>
          </w:tcPr>
          <w:p w14:paraId="5D543DAC" w14:textId="35B70F1F" w:rsidR="00574F1A" w:rsidRPr="000F043F" w:rsidRDefault="00574F1A" w:rsidP="000F043F">
            <w:pPr>
              <w:pStyle w:val="TAR"/>
              <w:rPr>
                <w:rFonts w:cs="Arial"/>
                <w:sz w:val="16"/>
                <w:szCs w:val="16"/>
              </w:rPr>
            </w:pPr>
            <w:r w:rsidRPr="000F043F">
              <w:rPr>
                <w:rFonts w:cs="Arial"/>
                <w:sz w:val="16"/>
                <w:szCs w:val="16"/>
              </w:rPr>
              <w:t>-</w:t>
            </w:r>
          </w:p>
        </w:tc>
        <w:tc>
          <w:tcPr>
            <w:tcW w:w="284" w:type="dxa"/>
            <w:shd w:val="solid" w:color="FFFFFF" w:fill="auto"/>
          </w:tcPr>
          <w:p w14:paraId="03CEC50F" w14:textId="4ACBF416" w:rsidR="00574F1A" w:rsidRPr="000F043F" w:rsidRDefault="00574F1A" w:rsidP="000F043F">
            <w:pPr>
              <w:pStyle w:val="TAC"/>
              <w:rPr>
                <w:rFonts w:cs="Arial"/>
                <w:sz w:val="16"/>
                <w:szCs w:val="16"/>
              </w:rPr>
            </w:pPr>
            <w:r w:rsidRPr="000F043F">
              <w:rPr>
                <w:rFonts w:cs="Arial"/>
                <w:sz w:val="16"/>
                <w:szCs w:val="16"/>
              </w:rPr>
              <w:t>F</w:t>
            </w:r>
          </w:p>
        </w:tc>
        <w:tc>
          <w:tcPr>
            <w:tcW w:w="5151" w:type="dxa"/>
            <w:shd w:val="solid" w:color="FFFFFF" w:fill="auto"/>
          </w:tcPr>
          <w:p w14:paraId="2E6A79A9" w14:textId="0D5FCDA8" w:rsidR="00574F1A" w:rsidRPr="000F043F" w:rsidRDefault="00574F1A" w:rsidP="000F043F">
            <w:pPr>
              <w:pStyle w:val="TAL"/>
              <w:rPr>
                <w:rFonts w:cs="Arial"/>
                <w:sz w:val="16"/>
                <w:szCs w:val="16"/>
              </w:rPr>
            </w:pPr>
            <w:r w:rsidRPr="000F043F">
              <w:rPr>
                <w:rFonts w:cs="Arial"/>
                <w:sz w:val="16"/>
                <w:szCs w:val="16"/>
              </w:rPr>
              <w:t>Adding the support of 5G ProSe UE-to-UE relay to multiple information elements</w:t>
            </w:r>
          </w:p>
        </w:tc>
        <w:tc>
          <w:tcPr>
            <w:tcW w:w="708" w:type="dxa"/>
            <w:shd w:val="solid" w:color="FFFFFF" w:fill="auto"/>
          </w:tcPr>
          <w:p w14:paraId="45CA1E7D" w14:textId="2F615B75" w:rsidR="00574F1A" w:rsidRPr="000F043F" w:rsidRDefault="00574F1A" w:rsidP="000F043F">
            <w:pPr>
              <w:pStyle w:val="TAC"/>
              <w:rPr>
                <w:rFonts w:cs="Arial"/>
                <w:sz w:val="16"/>
                <w:szCs w:val="16"/>
                <w:lang w:eastAsia="zh-CN"/>
              </w:rPr>
            </w:pPr>
            <w:r w:rsidRPr="000F043F">
              <w:rPr>
                <w:rFonts w:cs="Arial"/>
                <w:sz w:val="16"/>
                <w:szCs w:val="16"/>
                <w:lang w:eastAsia="zh-CN"/>
              </w:rPr>
              <w:t>18.5.0</w:t>
            </w:r>
          </w:p>
        </w:tc>
      </w:tr>
      <w:tr w:rsidR="00E95E53" w:rsidRPr="00011EE0" w14:paraId="6F484F2A" w14:textId="77777777" w:rsidTr="00F75D05">
        <w:tc>
          <w:tcPr>
            <w:tcW w:w="800" w:type="dxa"/>
            <w:shd w:val="solid" w:color="FFFFFF" w:fill="auto"/>
          </w:tcPr>
          <w:p w14:paraId="4932250B" w14:textId="4411E775" w:rsidR="00E95E53" w:rsidRPr="000F043F" w:rsidRDefault="00E95E53" w:rsidP="000F043F">
            <w:pPr>
              <w:pStyle w:val="TAC"/>
              <w:rPr>
                <w:sz w:val="16"/>
                <w:szCs w:val="16"/>
                <w:lang w:eastAsia="zh-CN"/>
              </w:rPr>
            </w:pPr>
            <w:r w:rsidRPr="000F043F">
              <w:rPr>
                <w:sz w:val="16"/>
                <w:szCs w:val="16"/>
                <w:lang w:eastAsia="zh-CN"/>
              </w:rPr>
              <w:t>2024-06</w:t>
            </w:r>
          </w:p>
        </w:tc>
        <w:tc>
          <w:tcPr>
            <w:tcW w:w="800" w:type="dxa"/>
            <w:shd w:val="solid" w:color="FFFFFF" w:fill="auto"/>
          </w:tcPr>
          <w:p w14:paraId="23C40405" w14:textId="7DE94E3D" w:rsidR="00E95E53" w:rsidRPr="000F043F" w:rsidRDefault="00E95E53" w:rsidP="000F043F">
            <w:pPr>
              <w:pStyle w:val="TAC"/>
              <w:rPr>
                <w:sz w:val="16"/>
                <w:szCs w:val="16"/>
                <w:lang w:eastAsia="zh-CN"/>
              </w:rPr>
            </w:pPr>
            <w:r w:rsidRPr="000F043F">
              <w:rPr>
                <w:sz w:val="16"/>
                <w:szCs w:val="16"/>
                <w:lang w:eastAsia="zh-CN"/>
              </w:rPr>
              <w:t>CT#104</w:t>
            </w:r>
          </w:p>
        </w:tc>
        <w:tc>
          <w:tcPr>
            <w:tcW w:w="1046" w:type="dxa"/>
            <w:shd w:val="solid" w:color="FFFFFF" w:fill="auto"/>
          </w:tcPr>
          <w:p w14:paraId="31DAF24F" w14:textId="567DE9D2" w:rsidR="00E95E53" w:rsidRPr="000F043F" w:rsidRDefault="00E95E53" w:rsidP="000F043F">
            <w:pPr>
              <w:pStyle w:val="TAC"/>
              <w:rPr>
                <w:sz w:val="16"/>
                <w:szCs w:val="16"/>
              </w:rPr>
            </w:pPr>
            <w:r w:rsidRPr="000F043F">
              <w:rPr>
                <w:sz w:val="16"/>
                <w:szCs w:val="16"/>
              </w:rPr>
              <w:t>CP-241156</w:t>
            </w:r>
          </w:p>
        </w:tc>
        <w:tc>
          <w:tcPr>
            <w:tcW w:w="567" w:type="dxa"/>
            <w:shd w:val="solid" w:color="FFFFFF" w:fill="auto"/>
          </w:tcPr>
          <w:p w14:paraId="378E86E8" w14:textId="7A6B7916" w:rsidR="00E95E53" w:rsidRPr="000F043F" w:rsidRDefault="00E95E53" w:rsidP="000F043F">
            <w:pPr>
              <w:pStyle w:val="TAL"/>
              <w:rPr>
                <w:rFonts w:cs="Arial"/>
                <w:sz w:val="16"/>
                <w:szCs w:val="16"/>
              </w:rPr>
            </w:pPr>
            <w:r w:rsidRPr="000F043F">
              <w:rPr>
                <w:rFonts w:cs="Arial"/>
                <w:sz w:val="16"/>
                <w:szCs w:val="16"/>
              </w:rPr>
              <w:t>0567</w:t>
            </w:r>
          </w:p>
        </w:tc>
        <w:tc>
          <w:tcPr>
            <w:tcW w:w="283" w:type="dxa"/>
            <w:shd w:val="solid" w:color="FFFFFF" w:fill="auto"/>
          </w:tcPr>
          <w:p w14:paraId="71DA53AF" w14:textId="081135CF" w:rsidR="00E95E53" w:rsidRPr="000F043F" w:rsidRDefault="00E95E53" w:rsidP="000F043F">
            <w:pPr>
              <w:pStyle w:val="TAR"/>
              <w:rPr>
                <w:rFonts w:cs="Arial"/>
                <w:sz w:val="16"/>
                <w:szCs w:val="16"/>
              </w:rPr>
            </w:pPr>
            <w:r w:rsidRPr="000F043F">
              <w:rPr>
                <w:rFonts w:cs="Arial"/>
                <w:sz w:val="16"/>
                <w:szCs w:val="16"/>
              </w:rPr>
              <w:t>-</w:t>
            </w:r>
          </w:p>
        </w:tc>
        <w:tc>
          <w:tcPr>
            <w:tcW w:w="284" w:type="dxa"/>
            <w:shd w:val="solid" w:color="FFFFFF" w:fill="auto"/>
          </w:tcPr>
          <w:p w14:paraId="5FC965DF" w14:textId="174A0092" w:rsidR="00E95E53" w:rsidRPr="000F043F" w:rsidRDefault="00E95E53" w:rsidP="000F043F">
            <w:pPr>
              <w:pStyle w:val="TAC"/>
              <w:rPr>
                <w:rFonts w:cs="Arial"/>
                <w:sz w:val="16"/>
                <w:szCs w:val="16"/>
              </w:rPr>
            </w:pPr>
            <w:r w:rsidRPr="000F043F">
              <w:rPr>
                <w:rFonts w:cs="Arial"/>
                <w:sz w:val="16"/>
                <w:szCs w:val="16"/>
              </w:rPr>
              <w:t>F</w:t>
            </w:r>
          </w:p>
        </w:tc>
        <w:tc>
          <w:tcPr>
            <w:tcW w:w="5151" w:type="dxa"/>
            <w:shd w:val="solid" w:color="FFFFFF" w:fill="auto"/>
          </w:tcPr>
          <w:p w14:paraId="4C55FB3F" w14:textId="0D04A7A0" w:rsidR="00E95E53" w:rsidRPr="000F043F" w:rsidRDefault="00E95E53" w:rsidP="000F043F">
            <w:pPr>
              <w:pStyle w:val="TAL"/>
              <w:rPr>
                <w:rFonts w:cs="Arial"/>
                <w:sz w:val="16"/>
                <w:szCs w:val="16"/>
              </w:rPr>
            </w:pPr>
            <w:r w:rsidRPr="000F043F">
              <w:rPr>
                <w:rFonts w:cs="Arial"/>
                <w:sz w:val="16"/>
                <w:szCs w:val="16"/>
              </w:rPr>
              <w:t>Correcting wrong timers</w:t>
            </w:r>
          </w:p>
        </w:tc>
        <w:tc>
          <w:tcPr>
            <w:tcW w:w="708" w:type="dxa"/>
            <w:shd w:val="solid" w:color="FFFFFF" w:fill="auto"/>
          </w:tcPr>
          <w:p w14:paraId="1994748F" w14:textId="069F5CA7" w:rsidR="00E95E53" w:rsidRPr="000F043F" w:rsidRDefault="00E95E53" w:rsidP="000F043F">
            <w:pPr>
              <w:pStyle w:val="TAC"/>
              <w:rPr>
                <w:rFonts w:cs="Arial"/>
                <w:sz w:val="16"/>
                <w:szCs w:val="16"/>
                <w:lang w:eastAsia="zh-CN"/>
              </w:rPr>
            </w:pPr>
            <w:r w:rsidRPr="000F043F">
              <w:rPr>
                <w:rFonts w:cs="Arial"/>
                <w:sz w:val="16"/>
                <w:szCs w:val="16"/>
                <w:lang w:eastAsia="zh-CN"/>
              </w:rPr>
              <w:t>18.5.0</w:t>
            </w:r>
          </w:p>
        </w:tc>
      </w:tr>
      <w:tr w:rsidR="00792B56" w:rsidRPr="00011EE0" w14:paraId="41324C5E" w14:textId="77777777" w:rsidTr="00F75D05">
        <w:tc>
          <w:tcPr>
            <w:tcW w:w="800" w:type="dxa"/>
            <w:shd w:val="solid" w:color="FFFFFF" w:fill="auto"/>
          </w:tcPr>
          <w:p w14:paraId="777F7D87" w14:textId="41A898CD" w:rsidR="00792B56" w:rsidRPr="000F043F" w:rsidRDefault="00792B56" w:rsidP="000F043F">
            <w:pPr>
              <w:pStyle w:val="TAC"/>
              <w:rPr>
                <w:sz w:val="16"/>
                <w:szCs w:val="16"/>
                <w:lang w:eastAsia="zh-CN"/>
              </w:rPr>
            </w:pPr>
            <w:r w:rsidRPr="000F043F">
              <w:rPr>
                <w:sz w:val="16"/>
                <w:szCs w:val="16"/>
                <w:lang w:eastAsia="zh-CN"/>
              </w:rPr>
              <w:t>2024-06</w:t>
            </w:r>
          </w:p>
        </w:tc>
        <w:tc>
          <w:tcPr>
            <w:tcW w:w="800" w:type="dxa"/>
            <w:shd w:val="solid" w:color="FFFFFF" w:fill="auto"/>
          </w:tcPr>
          <w:p w14:paraId="70FF9D6D" w14:textId="7BFAC477" w:rsidR="00792B56" w:rsidRPr="000F043F" w:rsidRDefault="00792B56" w:rsidP="000F043F">
            <w:pPr>
              <w:pStyle w:val="TAC"/>
              <w:rPr>
                <w:sz w:val="16"/>
                <w:szCs w:val="16"/>
                <w:lang w:eastAsia="zh-CN"/>
              </w:rPr>
            </w:pPr>
            <w:r w:rsidRPr="000F043F">
              <w:rPr>
                <w:sz w:val="16"/>
                <w:szCs w:val="16"/>
                <w:lang w:eastAsia="zh-CN"/>
              </w:rPr>
              <w:t>CT#104</w:t>
            </w:r>
          </w:p>
        </w:tc>
        <w:tc>
          <w:tcPr>
            <w:tcW w:w="1046" w:type="dxa"/>
            <w:shd w:val="solid" w:color="FFFFFF" w:fill="auto"/>
          </w:tcPr>
          <w:p w14:paraId="19474254" w14:textId="123E5D4D" w:rsidR="00792B56" w:rsidRPr="000F043F" w:rsidRDefault="00792B56" w:rsidP="000F043F">
            <w:pPr>
              <w:pStyle w:val="TAC"/>
              <w:rPr>
                <w:sz w:val="16"/>
                <w:szCs w:val="16"/>
              </w:rPr>
            </w:pPr>
            <w:r w:rsidRPr="000F043F">
              <w:rPr>
                <w:sz w:val="16"/>
                <w:szCs w:val="16"/>
              </w:rPr>
              <w:t>CP-241156</w:t>
            </w:r>
          </w:p>
        </w:tc>
        <w:tc>
          <w:tcPr>
            <w:tcW w:w="567" w:type="dxa"/>
            <w:shd w:val="solid" w:color="FFFFFF" w:fill="auto"/>
          </w:tcPr>
          <w:p w14:paraId="5DC8615D" w14:textId="5E4FFAD2" w:rsidR="00792B56" w:rsidRPr="000F043F" w:rsidRDefault="00792B56" w:rsidP="000F043F">
            <w:pPr>
              <w:pStyle w:val="TAL"/>
              <w:rPr>
                <w:rFonts w:cs="Arial"/>
                <w:sz w:val="16"/>
                <w:szCs w:val="16"/>
              </w:rPr>
            </w:pPr>
            <w:r w:rsidRPr="000F043F">
              <w:rPr>
                <w:rFonts w:cs="Arial"/>
                <w:sz w:val="16"/>
                <w:szCs w:val="16"/>
              </w:rPr>
              <w:t>0568</w:t>
            </w:r>
          </w:p>
        </w:tc>
        <w:tc>
          <w:tcPr>
            <w:tcW w:w="283" w:type="dxa"/>
            <w:shd w:val="solid" w:color="FFFFFF" w:fill="auto"/>
          </w:tcPr>
          <w:p w14:paraId="6B4C063F" w14:textId="3D563237" w:rsidR="00792B56" w:rsidRPr="000F043F" w:rsidRDefault="00792B56" w:rsidP="000F043F">
            <w:pPr>
              <w:pStyle w:val="TAR"/>
              <w:rPr>
                <w:rFonts w:cs="Arial"/>
                <w:sz w:val="16"/>
                <w:szCs w:val="16"/>
              </w:rPr>
            </w:pPr>
            <w:r w:rsidRPr="000F043F">
              <w:rPr>
                <w:rFonts w:cs="Arial"/>
                <w:sz w:val="16"/>
                <w:szCs w:val="16"/>
              </w:rPr>
              <w:t>-</w:t>
            </w:r>
          </w:p>
        </w:tc>
        <w:tc>
          <w:tcPr>
            <w:tcW w:w="284" w:type="dxa"/>
            <w:shd w:val="solid" w:color="FFFFFF" w:fill="auto"/>
          </w:tcPr>
          <w:p w14:paraId="5E989A71" w14:textId="2ED13F59" w:rsidR="00792B56" w:rsidRPr="000F043F" w:rsidRDefault="00792B56" w:rsidP="000F043F">
            <w:pPr>
              <w:pStyle w:val="TAC"/>
              <w:rPr>
                <w:rFonts w:cs="Arial"/>
                <w:sz w:val="16"/>
                <w:szCs w:val="16"/>
              </w:rPr>
            </w:pPr>
            <w:r w:rsidRPr="000F043F">
              <w:rPr>
                <w:rFonts w:cs="Arial"/>
                <w:sz w:val="16"/>
                <w:szCs w:val="16"/>
              </w:rPr>
              <w:t>F</w:t>
            </w:r>
          </w:p>
        </w:tc>
        <w:tc>
          <w:tcPr>
            <w:tcW w:w="5151" w:type="dxa"/>
            <w:shd w:val="solid" w:color="FFFFFF" w:fill="auto"/>
          </w:tcPr>
          <w:p w14:paraId="1F69CF1F" w14:textId="2C780B3B" w:rsidR="00792B56" w:rsidRPr="000F043F" w:rsidRDefault="00792B56" w:rsidP="000F043F">
            <w:pPr>
              <w:pStyle w:val="TAL"/>
              <w:rPr>
                <w:rFonts w:cs="Arial"/>
                <w:sz w:val="16"/>
                <w:szCs w:val="16"/>
              </w:rPr>
            </w:pPr>
            <w:r w:rsidRPr="000F043F">
              <w:rPr>
                <w:rFonts w:cs="Arial"/>
                <w:sz w:val="16"/>
                <w:szCs w:val="16"/>
              </w:rPr>
              <w:t>Defining missing semantics for some elements used for UE-to-UE relay</w:t>
            </w:r>
          </w:p>
        </w:tc>
        <w:tc>
          <w:tcPr>
            <w:tcW w:w="708" w:type="dxa"/>
            <w:shd w:val="solid" w:color="FFFFFF" w:fill="auto"/>
          </w:tcPr>
          <w:p w14:paraId="393BAB95" w14:textId="14539E5E" w:rsidR="00792B56" w:rsidRPr="000F043F" w:rsidRDefault="00792B56" w:rsidP="000F043F">
            <w:pPr>
              <w:pStyle w:val="TAC"/>
              <w:rPr>
                <w:rFonts w:cs="Arial"/>
                <w:sz w:val="16"/>
                <w:szCs w:val="16"/>
                <w:lang w:eastAsia="zh-CN"/>
              </w:rPr>
            </w:pPr>
            <w:r w:rsidRPr="000F043F">
              <w:rPr>
                <w:rFonts w:cs="Arial"/>
                <w:sz w:val="16"/>
                <w:szCs w:val="16"/>
                <w:lang w:eastAsia="zh-CN"/>
              </w:rPr>
              <w:t>18.5.0</w:t>
            </w:r>
          </w:p>
        </w:tc>
      </w:tr>
      <w:tr w:rsidR="00492AFB" w:rsidRPr="00011EE0" w14:paraId="59C46E8B" w14:textId="77777777" w:rsidTr="00F75D05">
        <w:tc>
          <w:tcPr>
            <w:tcW w:w="800" w:type="dxa"/>
            <w:shd w:val="solid" w:color="FFFFFF" w:fill="auto"/>
          </w:tcPr>
          <w:p w14:paraId="590C77B9" w14:textId="5FD1AE86" w:rsidR="00492AFB" w:rsidRPr="000F043F" w:rsidRDefault="00492AFB" w:rsidP="000F043F">
            <w:pPr>
              <w:pStyle w:val="TAC"/>
              <w:rPr>
                <w:sz w:val="16"/>
                <w:szCs w:val="16"/>
                <w:lang w:eastAsia="zh-CN"/>
              </w:rPr>
            </w:pPr>
            <w:r w:rsidRPr="000F043F">
              <w:rPr>
                <w:sz w:val="16"/>
                <w:szCs w:val="16"/>
                <w:lang w:eastAsia="zh-CN"/>
              </w:rPr>
              <w:t>2024-06</w:t>
            </w:r>
          </w:p>
        </w:tc>
        <w:tc>
          <w:tcPr>
            <w:tcW w:w="800" w:type="dxa"/>
            <w:shd w:val="solid" w:color="FFFFFF" w:fill="auto"/>
          </w:tcPr>
          <w:p w14:paraId="4E59CDE5" w14:textId="0A213754" w:rsidR="00492AFB" w:rsidRPr="000F043F" w:rsidRDefault="00492AFB" w:rsidP="000F043F">
            <w:pPr>
              <w:pStyle w:val="TAC"/>
              <w:rPr>
                <w:sz w:val="16"/>
                <w:szCs w:val="16"/>
                <w:lang w:eastAsia="zh-CN"/>
              </w:rPr>
            </w:pPr>
            <w:r w:rsidRPr="000F043F">
              <w:rPr>
                <w:sz w:val="16"/>
                <w:szCs w:val="16"/>
                <w:lang w:eastAsia="zh-CN"/>
              </w:rPr>
              <w:t>CT#104</w:t>
            </w:r>
          </w:p>
        </w:tc>
        <w:tc>
          <w:tcPr>
            <w:tcW w:w="1046" w:type="dxa"/>
            <w:shd w:val="solid" w:color="FFFFFF" w:fill="auto"/>
          </w:tcPr>
          <w:p w14:paraId="663CB44A" w14:textId="051603F4" w:rsidR="00492AFB" w:rsidRPr="000F043F" w:rsidRDefault="00492AFB" w:rsidP="000F043F">
            <w:pPr>
              <w:pStyle w:val="TAC"/>
              <w:rPr>
                <w:sz w:val="16"/>
                <w:szCs w:val="16"/>
              </w:rPr>
            </w:pPr>
            <w:r w:rsidRPr="000F043F">
              <w:rPr>
                <w:sz w:val="16"/>
                <w:szCs w:val="16"/>
              </w:rPr>
              <w:t>CP-241156</w:t>
            </w:r>
          </w:p>
        </w:tc>
        <w:tc>
          <w:tcPr>
            <w:tcW w:w="567" w:type="dxa"/>
            <w:shd w:val="solid" w:color="FFFFFF" w:fill="auto"/>
          </w:tcPr>
          <w:p w14:paraId="41DD5C84" w14:textId="37545387" w:rsidR="00492AFB" w:rsidRPr="000F043F" w:rsidRDefault="00492AFB" w:rsidP="000F043F">
            <w:pPr>
              <w:pStyle w:val="TAL"/>
              <w:rPr>
                <w:rFonts w:cs="Arial"/>
                <w:sz w:val="16"/>
                <w:szCs w:val="16"/>
              </w:rPr>
            </w:pPr>
            <w:r w:rsidRPr="000F043F">
              <w:rPr>
                <w:rFonts w:cs="Arial"/>
                <w:sz w:val="16"/>
                <w:szCs w:val="16"/>
              </w:rPr>
              <w:t>0507</w:t>
            </w:r>
          </w:p>
        </w:tc>
        <w:tc>
          <w:tcPr>
            <w:tcW w:w="283" w:type="dxa"/>
            <w:shd w:val="solid" w:color="FFFFFF" w:fill="auto"/>
          </w:tcPr>
          <w:p w14:paraId="6433016D" w14:textId="39153CDB" w:rsidR="00492AFB" w:rsidRPr="000F043F" w:rsidRDefault="00492AFB" w:rsidP="000F043F">
            <w:pPr>
              <w:pStyle w:val="TAR"/>
              <w:rPr>
                <w:rFonts w:cs="Arial"/>
                <w:sz w:val="16"/>
                <w:szCs w:val="16"/>
              </w:rPr>
            </w:pPr>
            <w:r w:rsidRPr="000F043F">
              <w:rPr>
                <w:rFonts w:cs="Arial"/>
                <w:sz w:val="16"/>
                <w:szCs w:val="16"/>
              </w:rPr>
              <w:t>3</w:t>
            </w:r>
          </w:p>
        </w:tc>
        <w:tc>
          <w:tcPr>
            <w:tcW w:w="284" w:type="dxa"/>
            <w:shd w:val="solid" w:color="FFFFFF" w:fill="auto"/>
          </w:tcPr>
          <w:p w14:paraId="13CAABC2" w14:textId="7ECC7D17" w:rsidR="00492AFB" w:rsidRPr="000F043F" w:rsidRDefault="00492AFB" w:rsidP="000F043F">
            <w:pPr>
              <w:pStyle w:val="TAC"/>
              <w:rPr>
                <w:rFonts w:cs="Arial"/>
                <w:sz w:val="16"/>
                <w:szCs w:val="16"/>
              </w:rPr>
            </w:pPr>
            <w:r w:rsidRPr="000F043F">
              <w:rPr>
                <w:rFonts w:cs="Arial"/>
                <w:sz w:val="16"/>
                <w:szCs w:val="16"/>
              </w:rPr>
              <w:t>B</w:t>
            </w:r>
          </w:p>
        </w:tc>
        <w:tc>
          <w:tcPr>
            <w:tcW w:w="5151" w:type="dxa"/>
            <w:shd w:val="solid" w:color="FFFFFF" w:fill="auto"/>
          </w:tcPr>
          <w:p w14:paraId="612C004D" w14:textId="05E7CBE7" w:rsidR="00492AFB" w:rsidRPr="000F043F" w:rsidRDefault="00492AFB" w:rsidP="000F043F">
            <w:pPr>
              <w:pStyle w:val="TAL"/>
              <w:rPr>
                <w:rFonts w:cs="Arial"/>
                <w:sz w:val="16"/>
                <w:szCs w:val="16"/>
              </w:rPr>
            </w:pPr>
            <w:r w:rsidRPr="000F043F">
              <w:rPr>
                <w:rFonts w:cs="Arial"/>
                <w:sz w:val="16"/>
                <w:szCs w:val="16"/>
              </w:rPr>
              <w:t>Retrieving the Direct discovery set from other UEs when a PC5 unicast link is already established between the 5G ProSe U2U Relay and a 5G ProSe End UE</w:t>
            </w:r>
          </w:p>
        </w:tc>
        <w:tc>
          <w:tcPr>
            <w:tcW w:w="708" w:type="dxa"/>
            <w:shd w:val="solid" w:color="FFFFFF" w:fill="auto"/>
          </w:tcPr>
          <w:p w14:paraId="7014671B" w14:textId="288609CD" w:rsidR="00492AFB" w:rsidRPr="000F043F" w:rsidRDefault="00492AFB" w:rsidP="000F043F">
            <w:pPr>
              <w:pStyle w:val="TAC"/>
              <w:rPr>
                <w:rFonts w:cs="Arial"/>
                <w:sz w:val="16"/>
                <w:szCs w:val="16"/>
                <w:lang w:eastAsia="zh-CN"/>
              </w:rPr>
            </w:pPr>
            <w:r w:rsidRPr="000F043F">
              <w:rPr>
                <w:rFonts w:cs="Arial"/>
                <w:sz w:val="16"/>
                <w:szCs w:val="16"/>
                <w:lang w:eastAsia="zh-CN"/>
              </w:rPr>
              <w:t>18.5.0</w:t>
            </w:r>
          </w:p>
        </w:tc>
      </w:tr>
      <w:tr w:rsidR="00214779" w:rsidRPr="00011EE0" w14:paraId="72558BBD" w14:textId="77777777" w:rsidTr="00F75D05">
        <w:tc>
          <w:tcPr>
            <w:tcW w:w="800" w:type="dxa"/>
            <w:shd w:val="solid" w:color="FFFFFF" w:fill="auto"/>
          </w:tcPr>
          <w:p w14:paraId="3A9B635B" w14:textId="56DED65B" w:rsidR="00214779" w:rsidRPr="000F043F" w:rsidRDefault="00214779" w:rsidP="000F043F">
            <w:pPr>
              <w:pStyle w:val="TAC"/>
              <w:rPr>
                <w:sz w:val="16"/>
                <w:szCs w:val="16"/>
                <w:lang w:eastAsia="zh-CN"/>
              </w:rPr>
            </w:pPr>
            <w:r w:rsidRPr="000F043F">
              <w:rPr>
                <w:sz w:val="16"/>
                <w:szCs w:val="16"/>
                <w:lang w:eastAsia="zh-CN"/>
              </w:rPr>
              <w:t>2024-06</w:t>
            </w:r>
          </w:p>
        </w:tc>
        <w:tc>
          <w:tcPr>
            <w:tcW w:w="800" w:type="dxa"/>
            <w:shd w:val="solid" w:color="FFFFFF" w:fill="auto"/>
          </w:tcPr>
          <w:p w14:paraId="763F5B8B" w14:textId="3DD25546" w:rsidR="00214779" w:rsidRPr="000F043F" w:rsidRDefault="00214779" w:rsidP="000F043F">
            <w:pPr>
              <w:pStyle w:val="TAC"/>
              <w:rPr>
                <w:sz w:val="16"/>
                <w:szCs w:val="16"/>
                <w:lang w:eastAsia="zh-CN"/>
              </w:rPr>
            </w:pPr>
            <w:r w:rsidRPr="000F043F">
              <w:rPr>
                <w:sz w:val="16"/>
                <w:szCs w:val="16"/>
                <w:lang w:eastAsia="zh-CN"/>
              </w:rPr>
              <w:t>CT#104</w:t>
            </w:r>
          </w:p>
        </w:tc>
        <w:tc>
          <w:tcPr>
            <w:tcW w:w="1046" w:type="dxa"/>
            <w:shd w:val="solid" w:color="FFFFFF" w:fill="auto"/>
          </w:tcPr>
          <w:p w14:paraId="77A7DA41" w14:textId="6E23A2E3" w:rsidR="00214779" w:rsidRPr="000F043F" w:rsidRDefault="00214779" w:rsidP="000F043F">
            <w:pPr>
              <w:pStyle w:val="TAC"/>
              <w:rPr>
                <w:sz w:val="16"/>
                <w:szCs w:val="16"/>
              </w:rPr>
            </w:pPr>
            <w:r w:rsidRPr="000F043F">
              <w:rPr>
                <w:sz w:val="16"/>
                <w:szCs w:val="16"/>
              </w:rPr>
              <w:t>CP-241156</w:t>
            </w:r>
          </w:p>
        </w:tc>
        <w:tc>
          <w:tcPr>
            <w:tcW w:w="567" w:type="dxa"/>
            <w:shd w:val="solid" w:color="FFFFFF" w:fill="auto"/>
          </w:tcPr>
          <w:p w14:paraId="7D6CEC11" w14:textId="491E2DB4" w:rsidR="00214779" w:rsidRPr="000F043F" w:rsidRDefault="00214779" w:rsidP="000F043F">
            <w:pPr>
              <w:pStyle w:val="TAL"/>
              <w:rPr>
                <w:rFonts w:cs="Arial"/>
                <w:sz w:val="16"/>
                <w:szCs w:val="16"/>
              </w:rPr>
            </w:pPr>
            <w:r w:rsidRPr="000F043F">
              <w:rPr>
                <w:rFonts w:cs="Arial"/>
                <w:sz w:val="16"/>
                <w:szCs w:val="16"/>
              </w:rPr>
              <w:t>0551</w:t>
            </w:r>
          </w:p>
        </w:tc>
        <w:tc>
          <w:tcPr>
            <w:tcW w:w="283" w:type="dxa"/>
            <w:shd w:val="solid" w:color="FFFFFF" w:fill="auto"/>
          </w:tcPr>
          <w:p w14:paraId="56A93D23" w14:textId="25CC32FA" w:rsidR="00214779" w:rsidRPr="000F043F" w:rsidRDefault="00214779" w:rsidP="000F043F">
            <w:pPr>
              <w:pStyle w:val="TAR"/>
              <w:rPr>
                <w:rFonts w:cs="Arial"/>
                <w:sz w:val="16"/>
                <w:szCs w:val="16"/>
              </w:rPr>
            </w:pPr>
            <w:r w:rsidRPr="000F043F">
              <w:rPr>
                <w:rFonts w:cs="Arial"/>
                <w:sz w:val="16"/>
                <w:szCs w:val="16"/>
              </w:rPr>
              <w:t>1</w:t>
            </w:r>
          </w:p>
        </w:tc>
        <w:tc>
          <w:tcPr>
            <w:tcW w:w="284" w:type="dxa"/>
            <w:shd w:val="solid" w:color="FFFFFF" w:fill="auto"/>
          </w:tcPr>
          <w:p w14:paraId="359B5663" w14:textId="25CC5978" w:rsidR="00214779" w:rsidRPr="000F043F" w:rsidRDefault="00214779" w:rsidP="000F043F">
            <w:pPr>
              <w:pStyle w:val="TAC"/>
              <w:rPr>
                <w:rFonts w:cs="Arial"/>
                <w:sz w:val="16"/>
                <w:szCs w:val="16"/>
              </w:rPr>
            </w:pPr>
            <w:r w:rsidRPr="000F043F">
              <w:rPr>
                <w:rFonts w:cs="Arial"/>
                <w:sz w:val="16"/>
                <w:szCs w:val="16"/>
              </w:rPr>
              <w:t>B</w:t>
            </w:r>
          </w:p>
        </w:tc>
        <w:tc>
          <w:tcPr>
            <w:tcW w:w="5151" w:type="dxa"/>
            <w:shd w:val="solid" w:color="FFFFFF" w:fill="auto"/>
          </w:tcPr>
          <w:p w14:paraId="234DD24F" w14:textId="2B91105C" w:rsidR="00214779" w:rsidRPr="000F043F" w:rsidRDefault="00214779" w:rsidP="000F043F">
            <w:pPr>
              <w:pStyle w:val="TAL"/>
              <w:rPr>
                <w:rFonts w:cs="Arial"/>
                <w:sz w:val="16"/>
                <w:szCs w:val="16"/>
              </w:rPr>
            </w:pPr>
            <w:r w:rsidRPr="000F043F">
              <w:rPr>
                <w:rFonts w:cs="Arial"/>
                <w:sz w:val="16"/>
                <w:szCs w:val="16"/>
              </w:rPr>
              <w:t>Support of 5G ProSe End UE sending the Direct Discovery Set via the announcement message to 5G ProSe U2U relay UE during U2U relay discovery with Model-A</w:t>
            </w:r>
          </w:p>
        </w:tc>
        <w:tc>
          <w:tcPr>
            <w:tcW w:w="708" w:type="dxa"/>
            <w:shd w:val="solid" w:color="FFFFFF" w:fill="auto"/>
          </w:tcPr>
          <w:p w14:paraId="7B89D8F8" w14:textId="772D6300" w:rsidR="00214779" w:rsidRPr="000F043F" w:rsidRDefault="00214779" w:rsidP="000F043F">
            <w:pPr>
              <w:pStyle w:val="TAC"/>
              <w:rPr>
                <w:rFonts w:cs="Arial"/>
                <w:sz w:val="16"/>
                <w:szCs w:val="16"/>
                <w:lang w:eastAsia="zh-CN"/>
              </w:rPr>
            </w:pPr>
            <w:r w:rsidRPr="000F043F">
              <w:rPr>
                <w:rFonts w:cs="Arial"/>
                <w:sz w:val="16"/>
                <w:szCs w:val="16"/>
                <w:lang w:eastAsia="zh-CN"/>
              </w:rPr>
              <w:t>18.5.0</w:t>
            </w:r>
          </w:p>
        </w:tc>
      </w:tr>
      <w:tr w:rsidR="0013652C" w:rsidRPr="00011EE0" w14:paraId="0E24CF1B" w14:textId="77777777" w:rsidTr="00F75D05">
        <w:tc>
          <w:tcPr>
            <w:tcW w:w="800" w:type="dxa"/>
            <w:shd w:val="solid" w:color="FFFFFF" w:fill="auto"/>
          </w:tcPr>
          <w:p w14:paraId="30BCE3C6" w14:textId="352A0039" w:rsidR="0013652C" w:rsidRPr="000F043F" w:rsidRDefault="0013652C" w:rsidP="000F043F">
            <w:pPr>
              <w:pStyle w:val="TAC"/>
              <w:rPr>
                <w:sz w:val="16"/>
                <w:szCs w:val="16"/>
                <w:lang w:eastAsia="zh-CN"/>
              </w:rPr>
            </w:pPr>
            <w:r w:rsidRPr="000F043F">
              <w:rPr>
                <w:sz w:val="16"/>
                <w:szCs w:val="16"/>
                <w:lang w:eastAsia="zh-CN"/>
              </w:rPr>
              <w:t>2024-06</w:t>
            </w:r>
          </w:p>
        </w:tc>
        <w:tc>
          <w:tcPr>
            <w:tcW w:w="800" w:type="dxa"/>
            <w:shd w:val="solid" w:color="FFFFFF" w:fill="auto"/>
          </w:tcPr>
          <w:p w14:paraId="597AE102" w14:textId="27575423" w:rsidR="0013652C" w:rsidRPr="000F043F" w:rsidRDefault="0013652C" w:rsidP="000F043F">
            <w:pPr>
              <w:pStyle w:val="TAC"/>
              <w:rPr>
                <w:sz w:val="16"/>
                <w:szCs w:val="16"/>
                <w:lang w:eastAsia="zh-CN"/>
              </w:rPr>
            </w:pPr>
            <w:r w:rsidRPr="000F043F">
              <w:rPr>
                <w:sz w:val="16"/>
                <w:szCs w:val="16"/>
                <w:lang w:eastAsia="zh-CN"/>
              </w:rPr>
              <w:t>CT#104</w:t>
            </w:r>
          </w:p>
        </w:tc>
        <w:tc>
          <w:tcPr>
            <w:tcW w:w="1046" w:type="dxa"/>
            <w:shd w:val="solid" w:color="FFFFFF" w:fill="auto"/>
          </w:tcPr>
          <w:p w14:paraId="5A16E327" w14:textId="63FE2EDD" w:rsidR="0013652C" w:rsidRPr="000F043F" w:rsidRDefault="0013652C" w:rsidP="000F043F">
            <w:pPr>
              <w:pStyle w:val="TAC"/>
              <w:rPr>
                <w:sz w:val="16"/>
                <w:szCs w:val="16"/>
              </w:rPr>
            </w:pPr>
            <w:r w:rsidRPr="000F043F">
              <w:rPr>
                <w:sz w:val="16"/>
                <w:szCs w:val="16"/>
              </w:rPr>
              <w:t>CP-241156</w:t>
            </w:r>
          </w:p>
        </w:tc>
        <w:tc>
          <w:tcPr>
            <w:tcW w:w="567" w:type="dxa"/>
            <w:shd w:val="solid" w:color="FFFFFF" w:fill="auto"/>
          </w:tcPr>
          <w:p w14:paraId="3B153406" w14:textId="5C439CDA" w:rsidR="0013652C" w:rsidRPr="000F043F" w:rsidRDefault="0013652C" w:rsidP="000F043F">
            <w:pPr>
              <w:pStyle w:val="TAL"/>
              <w:rPr>
                <w:rFonts w:cs="Arial"/>
                <w:sz w:val="16"/>
                <w:szCs w:val="16"/>
              </w:rPr>
            </w:pPr>
            <w:r w:rsidRPr="000F043F">
              <w:rPr>
                <w:rFonts w:cs="Arial"/>
                <w:sz w:val="16"/>
                <w:szCs w:val="16"/>
              </w:rPr>
              <w:t>0552</w:t>
            </w:r>
          </w:p>
        </w:tc>
        <w:tc>
          <w:tcPr>
            <w:tcW w:w="283" w:type="dxa"/>
            <w:shd w:val="solid" w:color="FFFFFF" w:fill="auto"/>
          </w:tcPr>
          <w:p w14:paraId="37799063" w14:textId="28E544BE" w:rsidR="0013652C" w:rsidRPr="000F043F" w:rsidRDefault="0013652C" w:rsidP="000F043F">
            <w:pPr>
              <w:pStyle w:val="TAR"/>
              <w:rPr>
                <w:rFonts w:cs="Arial"/>
                <w:sz w:val="16"/>
                <w:szCs w:val="16"/>
              </w:rPr>
            </w:pPr>
            <w:r w:rsidRPr="000F043F">
              <w:rPr>
                <w:rFonts w:cs="Arial"/>
                <w:sz w:val="16"/>
                <w:szCs w:val="16"/>
              </w:rPr>
              <w:t>1</w:t>
            </w:r>
          </w:p>
        </w:tc>
        <w:tc>
          <w:tcPr>
            <w:tcW w:w="284" w:type="dxa"/>
            <w:shd w:val="solid" w:color="FFFFFF" w:fill="auto"/>
          </w:tcPr>
          <w:p w14:paraId="4DA5075F" w14:textId="7E8AF5ED" w:rsidR="0013652C" w:rsidRPr="000F043F" w:rsidRDefault="0013652C" w:rsidP="000F043F">
            <w:pPr>
              <w:pStyle w:val="TAC"/>
              <w:rPr>
                <w:rFonts w:cs="Arial"/>
                <w:sz w:val="16"/>
                <w:szCs w:val="16"/>
              </w:rPr>
            </w:pPr>
            <w:r w:rsidRPr="000F043F">
              <w:rPr>
                <w:rFonts w:cs="Arial"/>
                <w:sz w:val="16"/>
                <w:szCs w:val="16"/>
              </w:rPr>
              <w:t>F</w:t>
            </w:r>
          </w:p>
        </w:tc>
        <w:tc>
          <w:tcPr>
            <w:tcW w:w="5151" w:type="dxa"/>
            <w:shd w:val="solid" w:color="FFFFFF" w:fill="auto"/>
          </w:tcPr>
          <w:p w14:paraId="4F18A672" w14:textId="34097B30" w:rsidR="0013652C" w:rsidRPr="000F043F" w:rsidRDefault="0013652C" w:rsidP="000F043F">
            <w:pPr>
              <w:pStyle w:val="TAL"/>
              <w:rPr>
                <w:rFonts w:cs="Arial"/>
                <w:sz w:val="16"/>
                <w:szCs w:val="16"/>
              </w:rPr>
            </w:pPr>
            <w:r w:rsidRPr="000F043F">
              <w:rPr>
                <w:rFonts w:cs="Arial"/>
                <w:sz w:val="16"/>
                <w:szCs w:val="16"/>
              </w:rPr>
              <w:t>Corrections to incorrect CT1#147 CRs not noticed till CR implementations</w:t>
            </w:r>
          </w:p>
        </w:tc>
        <w:tc>
          <w:tcPr>
            <w:tcW w:w="708" w:type="dxa"/>
            <w:shd w:val="solid" w:color="FFFFFF" w:fill="auto"/>
          </w:tcPr>
          <w:p w14:paraId="7FB64292" w14:textId="6AC79E1A" w:rsidR="0013652C" w:rsidRPr="000F043F" w:rsidRDefault="0013652C" w:rsidP="000F043F">
            <w:pPr>
              <w:pStyle w:val="TAC"/>
              <w:rPr>
                <w:rFonts w:cs="Arial"/>
                <w:sz w:val="16"/>
                <w:szCs w:val="16"/>
                <w:lang w:eastAsia="zh-CN"/>
              </w:rPr>
            </w:pPr>
            <w:r w:rsidRPr="000F043F">
              <w:rPr>
                <w:rFonts w:cs="Arial"/>
                <w:sz w:val="16"/>
                <w:szCs w:val="16"/>
                <w:lang w:eastAsia="zh-CN"/>
              </w:rPr>
              <w:t>18.5.0</w:t>
            </w:r>
          </w:p>
        </w:tc>
      </w:tr>
      <w:tr w:rsidR="002015BC" w:rsidRPr="00011EE0" w14:paraId="2F391FC0" w14:textId="77777777" w:rsidTr="00F75D05">
        <w:tc>
          <w:tcPr>
            <w:tcW w:w="800" w:type="dxa"/>
            <w:shd w:val="solid" w:color="FFFFFF" w:fill="auto"/>
          </w:tcPr>
          <w:p w14:paraId="3E4D905C" w14:textId="3D83DFF8" w:rsidR="002015BC" w:rsidRPr="000F043F" w:rsidRDefault="002015BC" w:rsidP="000F043F">
            <w:pPr>
              <w:pStyle w:val="TAC"/>
              <w:rPr>
                <w:sz w:val="16"/>
                <w:szCs w:val="16"/>
                <w:lang w:eastAsia="zh-CN"/>
              </w:rPr>
            </w:pPr>
            <w:r w:rsidRPr="000F043F">
              <w:rPr>
                <w:sz w:val="16"/>
                <w:szCs w:val="16"/>
                <w:lang w:eastAsia="zh-CN"/>
              </w:rPr>
              <w:t>2024-06</w:t>
            </w:r>
          </w:p>
        </w:tc>
        <w:tc>
          <w:tcPr>
            <w:tcW w:w="800" w:type="dxa"/>
            <w:shd w:val="solid" w:color="FFFFFF" w:fill="auto"/>
          </w:tcPr>
          <w:p w14:paraId="40A7EF84" w14:textId="0733F10F" w:rsidR="002015BC" w:rsidRPr="000F043F" w:rsidRDefault="002015BC" w:rsidP="000F043F">
            <w:pPr>
              <w:pStyle w:val="TAC"/>
              <w:rPr>
                <w:sz w:val="16"/>
                <w:szCs w:val="16"/>
                <w:lang w:eastAsia="zh-CN"/>
              </w:rPr>
            </w:pPr>
            <w:r w:rsidRPr="000F043F">
              <w:rPr>
                <w:sz w:val="16"/>
                <w:szCs w:val="16"/>
                <w:lang w:eastAsia="zh-CN"/>
              </w:rPr>
              <w:t>CT#104</w:t>
            </w:r>
          </w:p>
        </w:tc>
        <w:tc>
          <w:tcPr>
            <w:tcW w:w="1046" w:type="dxa"/>
            <w:shd w:val="solid" w:color="FFFFFF" w:fill="auto"/>
          </w:tcPr>
          <w:p w14:paraId="059C697B" w14:textId="0B46ACB4" w:rsidR="002015BC" w:rsidRPr="000F043F" w:rsidRDefault="002015BC" w:rsidP="000F043F">
            <w:pPr>
              <w:pStyle w:val="TAC"/>
              <w:rPr>
                <w:sz w:val="16"/>
                <w:szCs w:val="16"/>
              </w:rPr>
            </w:pPr>
            <w:r w:rsidRPr="000F043F">
              <w:rPr>
                <w:sz w:val="16"/>
                <w:szCs w:val="16"/>
              </w:rPr>
              <w:t>CP-241156</w:t>
            </w:r>
          </w:p>
        </w:tc>
        <w:tc>
          <w:tcPr>
            <w:tcW w:w="567" w:type="dxa"/>
            <w:shd w:val="solid" w:color="FFFFFF" w:fill="auto"/>
          </w:tcPr>
          <w:p w14:paraId="5C8754F2" w14:textId="6EB37642" w:rsidR="002015BC" w:rsidRPr="000F043F" w:rsidRDefault="002015BC" w:rsidP="000F043F">
            <w:pPr>
              <w:pStyle w:val="TAL"/>
              <w:rPr>
                <w:rFonts w:cs="Arial"/>
                <w:sz w:val="16"/>
                <w:szCs w:val="16"/>
              </w:rPr>
            </w:pPr>
            <w:r w:rsidRPr="000F043F">
              <w:rPr>
                <w:rFonts w:cs="Arial"/>
                <w:sz w:val="16"/>
                <w:szCs w:val="16"/>
              </w:rPr>
              <w:t>0565</w:t>
            </w:r>
          </w:p>
        </w:tc>
        <w:tc>
          <w:tcPr>
            <w:tcW w:w="283" w:type="dxa"/>
            <w:shd w:val="solid" w:color="FFFFFF" w:fill="auto"/>
          </w:tcPr>
          <w:p w14:paraId="4ED2A9C5" w14:textId="75CCA973" w:rsidR="002015BC" w:rsidRPr="000F043F" w:rsidRDefault="002015BC" w:rsidP="000F043F">
            <w:pPr>
              <w:pStyle w:val="TAR"/>
              <w:rPr>
                <w:rFonts w:cs="Arial"/>
                <w:sz w:val="16"/>
                <w:szCs w:val="16"/>
              </w:rPr>
            </w:pPr>
            <w:r w:rsidRPr="000F043F">
              <w:rPr>
                <w:rFonts w:cs="Arial"/>
                <w:sz w:val="16"/>
                <w:szCs w:val="16"/>
              </w:rPr>
              <w:t>1</w:t>
            </w:r>
          </w:p>
        </w:tc>
        <w:tc>
          <w:tcPr>
            <w:tcW w:w="284" w:type="dxa"/>
            <w:shd w:val="solid" w:color="FFFFFF" w:fill="auto"/>
          </w:tcPr>
          <w:p w14:paraId="02C7CCF4" w14:textId="478D9B23" w:rsidR="002015BC" w:rsidRPr="000F043F" w:rsidRDefault="002015BC" w:rsidP="000F043F">
            <w:pPr>
              <w:pStyle w:val="TAC"/>
              <w:rPr>
                <w:rFonts w:cs="Arial"/>
                <w:sz w:val="16"/>
                <w:szCs w:val="16"/>
              </w:rPr>
            </w:pPr>
            <w:r w:rsidRPr="000F043F">
              <w:rPr>
                <w:rFonts w:cs="Arial"/>
                <w:sz w:val="16"/>
                <w:szCs w:val="16"/>
              </w:rPr>
              <w:t>F</w:t>
            </w:r>
          </w:p>
        </w:tc>
        <w:tc>
          <w:tcPr>
            <w:tcW w:w="5151" w:type="dxa"/>
            <w:shd w:val="solid" w:color="FFFFFF" w:fill="auto"/>
          </w:tcPr>
          <w:p w14:paraId="460E4CB6" w14:textId="1E855905" w:rsidR="002015BC" w:rsidRPr="000F043F" w:rsidRDefault="002015BC" w:rsidP="000F043F">
            <w:pPr>
              <w:pStyle w:val="TAL"/>
              <w:rPr>
                <w:rFonts w:cs="Arial"/>
                <w:sz w:val="16"/>
                <w:szCs w:val="16"/>
              </w:rPr>
            </w:pPr>
            <w:r w:rsidRPr="000F043F">
              <w:rPr>
                <w:rFonts w:cs="Arial"/>
                <w:sz w:val="16"/>
                <w:szCs w:val="16"/>
              </w:rPr>
              <w:t>Corrections for missing values for cause codes, missing references, and wrong IE types</w:t>
            </w:r>
          </w:p>
        </w:tc>
        <w:tc>
          <w:tcPr>
            <w:tcW w:w="708" w:type="dxa"/>
            <w:shd w:val="solid" w:color="FFFFFF" w:fill="auto"/>
          </w:tcPr>
          <w:p w14:paraId="2DA1B212" w14:textId="7CB4DD58" w:rsidR="002015BC" w:rsidRPr="000F043F" w:rsidRDefault="002015BC" w:rsidP="000F043F">
            <w:pPr>
              <w:pStyle w:val="TAC"/>
              <w:rPr>
                <w:rFonts w:cs="Arial"/>
                <w:sz w:val="16"/>
                <w:szCs w:val="16"/>
                <w:lang w:eastAsia="zh-CN"/>
              </w:rPr>
            </w:pPr>
            <w:r w:rsidRPr="000F043F">
              <w:rPr>
                <w:rFonts w:cs="Arial"/>
                <w:sz w:val="16"/>
                <w:szCs w:val="16"/>
                <w:lang w:eastAsia="zh-CN"/>
              </w:rPr>
              <w:t>18.5.0</w:t>
            </w:r>
          </w:p>
        </w:tc>
      </w:tr>
      <w:tr w:rsidR="006D5003" w:rsidRPr="00011EE0" w14:paraId="3CB9A0B6" w14:textId="77777777" w:rsidTr="00F75D05">
        <w:tc>
          <w:tcPr>
            <w:tcW w:w="800" w:type="dxa"/>
            <w:shd w:val="solid" w:color="FFFFFF" w:fill="auto"/>
          </w:tcPr>
          <w:p w14:paraId="0BCA228E" w14:textId="385735D7" w:rsidR="006D5003" w:rsidRPr="000F043F" w:rsidRDefault="006D5003" w:rsidP="000F043F">
            <w:pPr>
              <w:pStyle w:val="TAC"/>
              <w:rPr>
                <w:sz w:val="16"/>
                <w:szCs w:val="16"/>
                <w:lang w:eastAsia="zh-CN"/>
              </w:rPr>
            </w:pPr>
            <w:r w:rsidRPr="000F043F">
              <w:rPr>
                <w:sz w:val="16"/>
                <w:szCs w:val="16"/>
                <w:lang w:eastAsia="zh-CN"/>
              </w:rPr>
              <w:lastRenderedPageBreak/>
              <w:t>2024-06</w:t>
            </w:r>
          </w:p>
        </w:tc>
        <w:tc>
          <w:tcPr>
            <w:tcW w:w="800" w:type="dxa"/>
            <w:shd w:val="solid" w:color="FFFFFF" w:fill="auto"/>
          </w:tcPr>
          <w:p w14:paraId="649C4ADF" w14:textId="04B95D24" w:rsidR="006D5003" w:rsidRPr="000F043F" w:rsidRDefault="006D5003" w:rsidP="000F043F">
            <w:pPr>
              <w:pStyle w:val="TAC"/>
              <w:rPr>
                <w:sz w:val="16"/>
                <w:szCs w:val="16"/>
                <w:lang w:eastAsia="zh-CN"/>
              </w:rPr>
            </w:pPr>
            <w:r w:rsidRPr="000F043F">
              <w:rPr>
                <w:sz w:val="16"/>
                <w:szCs w:val="16"/>
                <w:lang w:eastAsia="zh-CN"/>
              </w:rPr>
              <w:t>CT#104</w:t>
            </w:r>
          </w:p>
        </w:tc>
        <w:tc>
          <w:tcPr>
            <w:tcW w:w="1046" w:type="dxa"/>
            <w:shd w:val="solid" w:color="FFFFFF" w:fill="auto"/>
          </w:tcPr>
          <w:p w14:paraId="5AF13593" w14:textId="1C93E249" w:rsidR="006D5003" w:rsidRPr="000F043F" w:rsidRDefault="006D5003" w:rsidP="000F043F">
            <w:pPr>
              <w:pStyle w:val="TAC"/>
              <w:rPr>
                <w:sz w:val="16"/>
                <w:szCs w:val="16"/>
              </w:rPr>
            </w:pPr>
            <w:r w:rsidRPr="000F043F">
              <w:rPr>
                <w:sz w:val="16"/>
                <w:szCs w:val="16"/>
              </w:rPr>
              <w:t>CP-241156</w:t>
            </w:r>
          </w:p>
        </w:tc>
        <w:tc>
          <w:tcPr>
            <w:tcW w:w="567" w:type="dxa"/>
            <w:shd w:val="solid" w:color="FFFFFF" w:fill="auto"/>
          </w:tcPr>
          <w:p w14:paraId="72A1216A" w14:textId="5636CDFF" w:rsidR="006D5003" w:rsidRPr="000F043F" w:rsidRDefault="006D5003" w:rsidP="000F043F">
            <w:pPr>
              <w:pStyle w:val="TAL"/>
              <w:rPr>
                <w:rFonts w:cs="Arial"/>
                <w:sz w:val="16"/>
                <w:szCs w:val="16"/>
              </w:rPr>
            </w:pPr>
            <w:r w:rsidRPr="000F043F">
              <w:rPr>
                <w:rFonts w:cs="Arial"/>
                <w:sz w:val="16"/>
                <w:szCs w:val="16"/>
              </w:rPr>
              <w:t>0561</w:t>
            </w:r>
          </w:p>
        </w:tc>
        <w:tc>
          <w:tcPr>
            <w:tcW w:w="283" w:type="dxa"/>
            <w:shd w:val="solid" w:color="FFFFFF" w:fill="auto"/>
          </w:tcPr>
          <w:p w14:paraId="2A8BD79F" w14:textId="0F899804" w:rsidR="006D5003" w:rsidRPr="000F043F" w:rsidRDefault="006D5003" w:rsidP="000F043F">
            <w:pPr>
              <w:pStyle w:val="TAR"/>
              <w:rPr>
                <w:rFonts w:cs="Arial"/>
                <w:sz w:val="16"/>
                <w:szCs w:val="16"/>
              </w:rPr>
            </w:pPr>
            <w:r w:rsidRPr="000F043F">
              <w:rPr>
                <w:rFonts w:cs="Arial"/>
                <w:sz w:val="16"/>
                <w:szCs w:val="16"/>
              </w:rPr>
              <w:t>1</w:t>
            </w:r>
          </w:p>
        </w:tc>
        <w:tc>
          <w:tcPr>
            <w:tcW w:w="284" w:type="dxa"/>
            <w:shd w:val="solid" w:color="FFFFFF" w:fill="auto"/>
          </w:tcPr>
          <w:p w14:paraId="51DBA8D5" w14:textId="2C9985E8" w:rsidR="006D5003" w:rsidRPr="000F043F" w:rsidRDefault="006D5003" w:rsidP="000F043F">
            <w:pPr>
              <w:pStyle w:val="TAC"/>
              <w:rPr>
                <w:rFonts w:cs="Arial"/>
                <w:sz w:val="16"/>
                <w:szCs w:val="16"/>
              </w:rPr>
            </w:pPr>
            <w:r w:rsidRPr="000F043F">
              <w:rPr>
                <w:rFonts w:cs="Arial"/>
                <w:sz w:val="16"/>
                <w:szCs w:val="16"/>
              </w:rPr>
              <w:t>F</w:t>
            </w:r>
          </w:p>
        </w:tc>
        <w:tc>
          <w:tcPr>
            <w:tcW w:w="5151" w:type="dxa"/>
            <w:shd w:val="solid" w:color="FFFFFF" w:fill="auto"/>
          </w:tcPr>
          <w:p w14:paraId="72E8C473" w14:textId="18B2CE74" w:rsidR="006D5003" w:rsidRPr="000F043F" w:rsidRDefault="006D5003" w:rsidP="000F043F">
            <w:pPr>
              <w:pStyle w:val="TAL"/>
              <w:rPr>
                <w:rFonts w:cs="Arial"/>
                <w:sz w:val="16"/>
                <w:szCs w:val="16"/>
              </w:rPr>
            </w:pPr>
            <w:r w:rsidRPr="000F043F">
              <w:rPr>
                <w:rFonts w:cs="Arial"/>
                <w:sz w:val="16"/>
                <w:szCs w:val="16"/>
              </w:rPr>
              <w:t>Corrections for rejection scenarios of 5G ProSe UE-to-UE relay direct link security establishment procedure</w:t>
            </w:r>
          </w:p>
        </w:tc>
        <w:tc>
          <w:tcPr>
            <w:tcW w:w="708" w:type="dxa"/>
            <w:shd w:val="solid" w:color="FFFFFF" w:fill="auto"/>
          </w:tcPr>
          <w:p w14:paraId="66C55E25" w14:textId="1EA70252" w:rsidR="006D5003" w:rsidRPr="000F043F" w:rsidRDefault="006D5003" w:rsidP="000F043F">
            <w:pPr>
              <w:pStyle w:val="TAC"/>
              <w:rPr>
                <w:rFonts w:cs="Arial"/>
                <w:sz w:val="16"/>
                <w:szCs w:val="16"/>
                <w:lang w:eastAsia="zh-CN"/>
              </w:rPr>
            </w:pPr>
            <w:r w:rsidRPr="000F043F">
              <w:rPr>
                <w:rFonts w:cs="Arial"/>
                <w:sz w:val="16"/>
                <w:szCs w:val="16"/>
                <w:lang w:eastAsia="zh-CN"/>
              </w:rPr>
              <w:t>18.5.0</w:t>
            </w:r>
          </w:p>
        </w:tc>
      </w:tr>
      <w:tr w:rsidR="00CB6486" w:rsidRPr="00011EE0" w14:paraId="45426C56" w14:textId="77777777" w:rsidTr="00F75D05">
        <w:tc>
          <w:tcPr>
            <w:tcW w:w="800" w:type="dxa"/>
            <w:shd w:val="solid" w:color="FFFFFF" w:fill="auto"/>
          </w:tcPr>
          <w:p w14:paraId="27BB543B" w14:textId="2042F962" w:rsidR="00CB6486" w:rsidRPr="000F043F" w:rsidRDefault="00CB6486" w:rsidP="000F043F">
            <w:pPr>
              <w:pStyle w:val="TAC"/>
              <w:rPr>
                <w:sz w:val="16"/>
                <w:szCs w:val="16"/>
                <w:lang w:eastAsia="zh-CN"/>
              </w:rPr>
            </w:pPr>
            <w:r w:rsidRPr="000F043F">
              <w:rPr>
                <w:sz w:val="16"/>
                <w:szCs w:val="16"/>
                <w:lang w:eastAsia="zh-CN"/>
              </w:rPr>
              <w:t>2024-06</w:t>
            </w:r>
          </w:p>
        </w:tc>
        <w:tc>
          <w:tcPr>
            <w:tcW w:w="800" w:type="dxa"/>
            <w:shd w:val="solid" w:color="FFFFFF" w:fill="auto"/>
          </w:tcPr>
          <w:p w14:paraId="589B17C0" w14:textId="4465EBC9" w:rsidR="00CB6486" w:rsidRPr="000F043F" w:rsidRDefault="00CB6486" w:rsidP="000F043F">
            <w:pPr>
              <w:pStyle w:val="TAC"/>
              <w:rPr>
                <w:sz w:val="16"/>
                <w:szCs w:val="16"/>
                <w:lang w:eastAsia="zh-CN"/>
              </w:rPr>
            </w:pPr>
            <w:r w:rsidRPr="000F043F">
              <w:rPr>
                <w:sz w:val="16"/>
                <w:szCs w:val="16"/>
                <w:lang w:eastAsia="zh-CN"/>
              </w:rPr>
              <w:t>CT#104</w:t>
            </w:r>
          </w:p>
        </w:tc>
        <w:tc>
          <w:tcPr>
            <w:tcW w:w="1046" w:type="dxa"/>
            <w:shd w:val="solid" w:color="FFFFFF" w:fill="auto"/>
          </w:tcPr>
          <w:p w14:paraId="50EB030E" w14:textId="7AAEA0B4" w:rsidR="00CB6486" w:rsidRPr="000F043F" w:rsidRDefault="00CB6486" w:rsidP="000F043F">
            <w:pPr>
              <w:pStyle w:val="TAC"/>
              <w:rPr>
                <w:sz w:val="16"/>
                <w:szCs w:val="16"/>
              </w:rPr>
            </w:pPr>
            <w:r w:rsidRPr="000F043F">
              <w:rPr>
                <w:sz w:val="16"/>
                <w:szCs w:val="16"/>
              </w:rPr>
              <w:t>CP-241156</w:t>
            </w:r>
          </w:p>
        </w:tc>
        <w:tc>
          <w:tcPr>
            <w:tcW w:w="567" w:type="dxa"/>
            <w:shd w:val="solid" w:color="FFFFFF" w:fill="auto"/>
          </w:tcPr>
          <w:p w14:paraId="62E115E9" w14:textId="151346ED" w:rsidR="00CB6486" w:rsidRPr="000F043F" w:rsidRDefault="00CB6486" w:rsidP="000F043F">
            <w:pPr>
              <w:pStyle w:val="TAL"/>
              <w:rPr>
                <w:rFonts w:cs="Arial"/>
                <w:sz w:val="16"/>
                <w:szCs w:val="16"/>
              </w:rPr>
            </w:pPr>
            <w:r w:rsidRPr="000F043F">
              <w:rPr>
                <w:rFonts w:cs="Arial"/>
                <w:sz w:val="16"/>
                <w:szCs w:val="16"/>
              </w:rPr>
              <w:t>0570</w:t>
            </w:r>
          </w:p>
        </w:tc>
        <w:tc>
          <w:tcPr>
            <w:tcW w:w="283" w:type="dxa"/>
            <w:shd w:val="solid" w:color="FFFFFF" w:fill="auto"/>
          </w:tcPr>
          <w:p w14:paraId="70128613" w14:textId="1F94C1D3" w:rsidR="00CB6486" w:rsidRPr="000F043F" w:rsidRDefault="00CB6486" w:rsidP="000F043F">
            <w:pPr>
              <w:pStyle w:val="TAR"/>
              <w:rPr>
                <w:rFonts w:cs="Arial"/>
                <w:sz w:val="16"/>
                <w:szCs w:val="16"/>
              </w:rPr>
            </w:pPr>
            <w:r w:rsidRPr="000F043F">
              <w:rPr>
                <w:rFonts w:cs="Arial"/>
                <w:sz w:val="16"/>
                <w:szCs w:val="16"/>
              </w:rPr>
              <w:t>1</w:t>
            </w:r>
          </w:p>
        </w:tc>
        <w:tc>
          <w:tcPr>
            <w:tcW w:w="284" w:type="dxa"/>
            <w:shd w:val="solid" w:color="FFFFFF" w:fill="auto"/>
          </w:tcPr>
          <w:p w14:paraId="11AE7F77" w14:textId="28DC7952" w:rsidR="00CB6486" w:rsidRPr="000F043F" w:rsidRDefault="00CB6486" w:rsidP="000F043F">
            <w:pPr>
              <w:pStyle w:val="TAC"/>
              <w:rPr>
                <w:rFonts w:cs="Arial"/>
                <w:sz w:val="16"/>
                <w:szCs w:val="16"/>
              </w:rPr>
            </w:pPr>
            <w:r w:rsidRPr="000F043F">
              <w:rPr>
                <w:rFonts w:cs="Arial"/>
                <w:sz w:val="16"/>
                <w:szCs w:val="16"/>
              </w:rPr>
              <w:t>F</w:t>
            </w:r>
          </w:p>
        </w:tc>
        <w:tc>
          <w:tcPr>
            <w:tcW w:w="5151" w:type="dxa"/>
            <w:shd w:val="solid" w:color="FFFFFF" w:fill="auto"/>
          </w:tcPr>
          <w:p w14:paraId="6E5CB5BE" w14:textId="2D270513" w:rsidR="00CB6486" w:rsidRPr="000F043F" w:rsidRDefault="00CB6486" w:rsidP="000F043F">
            <w:pPr>
              <w:pStyle w:val="TAL"/>
              <w:rPr>
                <w:rFonts w:cs="Arial"/>
                <w:sz w:val="16"/>
                <w:szCs w:val="16"/>
              </w:rPr>
            </w:pPr>
            <w:r w:rsidRPr="000F043F">
              <w:rPr>
                <w:rFonts w:cs="Arial"/>
                <w:sz w:val="16"/>
                <w:szCs w:val="16"/>
              </w:rPr>
              <w:t>Clarification on the target UE's layer-2 ID</w:t>
            </w:r>
          </w:p>
        </w:tc>
        <w:tc>
          <w:tcPr>
            <w:tcW w:w="708" w:type="dxa"/>
            <w:shd w:val="solid" w:color="FFFFFF" w:fill="auto"/>
          </w:tcPr>
          <w:p w14:paraId="75B53F18" w14:textId="4CFA6BEA" w:rsidR="00CB6486" w:rsidRPr="000F043F" w:rsidRDefault="00CB6486" w:rsidP="000F043F">
            <w:pPr>
              <w:pStyle w:val="TAC"/>
              <w:rPr>
                <w:rFonts w:cs="Arial"/>
                <w:sz w:val="16"/>
                <w:szCs w:val="16"/>
                <w:lang w:eastAsia="zh-CN"/>
              </w:rPr>
            </w:pPr>
            <w:r w:rsidRPr="000F043F">
              <w:rPr>
                <w:rFonts w:cs="Arial"/>
                <w:sz w:val="16"/>
                <w:szCs w:val="16"/>
                <w:lang w:eastAsia="zh-CN"/>
              </w:rPr>
              <w:t>18.5.0</w:t>
            </w:r>
          </w:p>
        </w:tc>
      </w:tr>
      <w:tr w:rsidR="00FB4351" w:rsidRPr="00011EE0" w14:paraId="13F835DA" w14:textId="77777777" w:rsidTr="00F75D05">
        <w:tc>
          <w:tcPr>
            <w:tcW w:w="800" w:type="dxa"/>
            <w:shd w:val="solid" w:color="FFFFFF" w:fill="auto"/>
          </w:tcPr>
          <w:p w14:paraId="29C43425" w14:textId="3436A285" w:rsidR="00FB4351" w:rsidRPr="000F043F" w:rsidRDefault="00FB4351" w:rsidP="000F043F">
            <w:pPr>
              <w:pStyle w:val="TAC"/>
              <w:rPr>
                <w:sz w:val="16"/>
                <w:szCs w:val="16"/>
                <w:lang w:eastAsia="zh-CN"/>
              </w:rPr>
            </w:pPr>
            <w:r w:rsidRPr="000F043F">
              <w:rPr>
                <w:sz w:val="16"/>
                <w:szCs w:val="16"/>
                <w:lang w:eastAsia="zh-CN"/>
              </w:rPr>
              <w:t>2024-06</w:t>
            </w:r>
          </w:p>
        </w:tc>
        <w:tc>
          <w:tcPr>
            <w:tcW w:w="800" w:type="dxa"/>
            <w:shd w:val="solid" w:color="FFFFFF" w:fill="auto"/>
          </w:tcPr>
          <w:p w14:paraId="671141EF" w14:textId="2F05963E" w:rsidR="00FB4351" w:rsidRPr="000F043F" w:rsidRDefault="00FB4351" w:rsidP="000F043F">
            <w:pPr>
              <w:pStyle w:val="TAC"/>
              <w:rPr>
                <w:sz w:val="16"/>
                <w:szCs w:val="16"/>
                <w:lang w:eastAsia="zh-CN"/>
              </w:rPr>
            </w:pPr>
            <w:r w:rsidRPr="000F043F">
              <w:rPr>
                <w:sz w:val="16"/>
                <w:szCs w:val="16"/>
                <w:lang w:eastAsia="zh-CN"/>
              </w:rPr>
              <w:t>CT#104</w:t>
            </w:r>
          </w:p>
        </w:tc>
        <w:tc>
          <w:tcPr>
            <w:tcW w:w="1046" w:type="dxa"/>
            <w:shd w:val="solid" w:color="FFFFFF" w:fill="auto"/>
          </w:tcPr>
          <w:p w14:paraId="1C1B6D81" w14:textId="45B78A68" w:rsidR="00FB4351" w:rsidRPr="000F043F" w:rsidRDefault="00FB4351" w:rsidP="000F043F">
            <w:pPr>
              <w:pStyle w:val="TAC"/>
              <w:rPr>
                <w:sz w:val="16"/>
                <w:szCs w:val="16"/>
              </w:rPr>
            </w:pPr>
            <w:r w:rsidRPr="000F043F">
              <w:rPr>
                <w:sz w:val="16"/>
                <w:szCs w:val="16"/>
              </w:rPr>
              <w:t>CP-241156</w:t>
            </w:r>
          </w:p>
        </w:tc>
        <w:tc>
          <w:tcPr>
            <w:tcW w:w="567" w:type="dxa"/>
            <w:shd w:val="solid" w:color="FFFFFF" w:fill="auto"/>
          </w:tcPr>
          <w:p w14:paraId="6344B51E" w14:textId="04619EC5" w:rsidR="00FB4351" w:rsidRPr="000F043F" w:rsidRDefault="00FB4351" w:rsidP="000F043F">
            <w:pPr>
              <w:pStyle w:val="TAL"/>
              <w:rPr>
                <w:rFonts w:cs="Arial"/>
                <w:sz w:val="16"/>
                <w:szCs w:val="16"/>
              </w:rPr>
            </w:pPr>
            <w:r w:rsidRPr="000F043F">
              <w:rPr>
                <w:rFonts w:cs="Arial"/>
                <w:sz w:val="16"/>
                <w:szCs w:val="16"/>
              </w:rPr>
              <w:t>0571</w:t>
            </w:r>
          </w:p>
        </w:tc>
        <w:tc>
          <w:tcPr>
            <w:tcW w:w="283" w:type="dxa"/>
            <w:shd w:val="solid" w:color="FFFFFF" w:fill="auto"/>
          </w:tcPr>
          <w:p w14:paraId="5DE53622" w14:textId="3014A1AA" w:rsidR="00FB4351" w:rsidRPr="000F043F" w:rsidRDefault="00FB4351" w:rsidP="000F043F">
            <w:pPr>
              <w:pStyle w:val="TAR"/>
              <w:rPr>
                <w:rFonts w:cs="Arial"/>
                <w:sz w:val="16"/>
                <w:szCs w:val="16"/>
              </w:rPr>
            </w:pPr>
            <w:r w:rsidRPr="000F043F">
              <w:rPr>
                <w:rFonts w:cs="Arial"/>
                <w:sz w:val="16"/>
                <w:szCs w:val="16"/>
              </w:rPr>
              <w:t>1</w:t>
            </w:r>
          </w:p>
        </w:tc>
        <w:tc>
          <w:tcPr>
            <w:tcW w:w="284" w:type="dxa"/>
            <w:shd w:val="solid" w:color="FFFFFF" w:fill="auto"/>
          </w:tcPr>
          <w:p w14:paraId="3D5AA851" w14:textId="228AD625" w:rsidR="00FB4351" w:rsidRPr="000F043F" w:rsidRDefault="00FB4351" w:rsidP="000F043F">
            <w:pPr>
              <w:pStyle w:val="TAC"/>
              <w:rPr>
                <w:rFonts w:cs="Arial"/>
                <w:sz w:val="16"/>
                <w:szCs w:val="16"/>
              </w:rPr>
            </w:pPr>
            <w:r w:rsidRPr="000F043F">
              <w:rPr>
                <w:rFonts w:cs="Arial"/>
                <w:sz w:val="16"/>
                <w:szCs w:val="16"/>
              </w:rPr>
              <w:t>F</w:t>
            </w:r>
          </w:p>
        </w:tc>
        <w:tc>
          <w:tcPr>
            <w:tcW w:w="5151" w:type="dxa"/>
            <w:shd w:val="solid" w:color="FFFFFF" w:fill="auto"/>
          </w:tcPr>
          <w:p w14:paraId="59F80FD4" w14:textId="434605AF" w:rsidR="00FB4351" w:rsidRPr="000F043F" w:rsidRDefault="00FB4351" w:rsidP="000F043F">
            <w:pPr>
              <w:pStyle w:val="TAL"/>
              <w:rPr>
                <w:rFonts w:cs="Arial"/>
                <w:sz w:val="16"/>
                <w:szCs w:val="16"/>
              </w:rPr>
            </w:pPr>
            <w:r w:rsidRPr="000F043F">
              <w:rPr>
                <w:rFonts w:cs="Arial"/>
                <w:sz w:val="16"/>
                <w:szCs w:val="16"/>
              </w:rPr>
              <w:t>Support of PC5 DRX operations for 5G ProSe U2U Relay</w:t>
            </w:r>
          </w:p>
        </w:tc>
        <w:tc>
          <w:tcPr>
            <w:tcW w:w="708" w:type="dxa"/>
            <w:shd w:val="solid" w:color="FFFFFF" w:fill="auto"/>
          </w:tcPr>
          <w:p w14:paraId="1C842124" w14:textId="7054E5E9" w:rsidR="00FB4351" w:rsidRPr="000F043F" w:rsidRDefault="00FB4351" w:rsidP="000F043F">
            <w:pPr>
              <w:pStyle w:val="TAC"/>
              <w:rPr>
                <w:rFonts w:cs="Arial"/>
                <w:sz w:val="16"/>
                <w:szCs w:val="16"/>
                <w:lang w:eastAsia="zh-CN"/>
              </w:rPr>
            </w:pPr>
            <w:r w:rsidRPr="000F043F">
              <w:rPr>
                <w:rFonts w:cs="Arial"/>
                <w:sz w:val="16"/>
                <w:szCs w:val="16"/>
                <w:lang w:eastAsia="zh-CN"/>
              </w:rPr>
              <w:t>18.5.0</w:t>
            </w:r>
          </w:p>
        </w:tc>
      </w:tr>
      <w:tr w:rsidR="00CD7489" w:rsidRPr="00011EE0" w14:paraId="3AB239F9" w14:textId="77777777" w:rsidTr="00F75D05">
        <w:tc>
          <w:tcPr>
            <w:tcW w:w="800" w:type="dxa"/>
            <w:shd w:val="solid" w:color="FFFFFF" w:fill="auto"/>
          </w:tcPr>
          <w:p w14:paraId="2402E446" w14:textId="6266D448" w:rsidR="00CD7489" w:rsidRPr="000F043F" w:rsidRDefault="00CD7489" w:rsidP="000F043F">
            <w:pPr>
              <w:pStyle w:val="TAC"/>
              <w:rPr>
                <w:sz w:val="16"/>
                <w:szCs w:val="16"/>
                <w:lang w:eastAsia="zh-CN"/>
              </w:rPr>
            </w:pPr>
            <w:r w:rsidRPr="000F043F">
              <w:rPr>
                <w:sz w:val="16"/>
                <w:szCs w:val="16"/>
                <w:lang w:eastAsia="zh-CN"/>
              </w:rPr>
              <w:t>2024-06</w:t>
            </w:r>
          </w:p>
        </w:tc>
        <w:tc>
          <w:tcPr>
            <w:tcW w:w="800" w:type="dxa"/>
            <w:shd w:val="solid" w:color="FFFFFF" w:fill="auto"/>
          </w:tcPr>
          <w:p w14:paraId="1DFC25E0" w14:textId="1DEAAB4B" w:rsidR="00CD7489" w:rsidRPr="000F043F" w:rsidRDefault="00CD7489" w:rsidP="000F043F">
            <w:pPr>
              <w:pStyle w:val="TAC"/>
              <w:rPr>
                <w:sz w:val="16"/>
                <w:szCs w:val="16"/>
                <w:lang w:eastAsia="zh-CN"/>
              </w:rPr>
            </w:pPr>
            <w:r w:rsidRPr="000F043F">
              <w:rPr>
                <w:sz w:val="16"/>
                <w:szCs w:val="16"/>
                <w:lang w:eastAsia="zh-CN"/>
              </w:rPr>
              <w:t>CT#104</w:t>
            </w:r>
          </w:p>
        </w:tc>
        <w:tc>
          <w:tcPr>
            <w:tcW w:w="1046" w:type="dxa"/>
            <w:shd w:val="solid" w:color="FFFFFF" w:fill="auto"/>
          </w:tcPr>
          <w:p w14:paraId="6D45D10C" w14:textId="3B81B1BC" w:rsidR="00CD7489" w:rsidRPr="000F043F" w:rsidRDefault="00CD7489" w:rsidP="000F043F">
            <w:pPr>
              <w:pStyle w:val="TAC"/>
              <w:rPr>
                <w:sz w:val="16"/>
                <w:szCs w:val="16"/>
              </w:rPr>
            </w:pPr>
            <w:r w:rsidRPr="000F043F">
              <w:rPr>
                <w:sz w:val="16"/>
                <w:szCs w:val="16"/>
              </w:rPr>
              <w:t>CP-241155</w:t>
            </w:r>
          </w:p>
        </w:tc>
        <w:tc>
          <w:tcPr>
            <w:tcW w:w="567" w:type="dxa"/>
            <w:shd w:val="solid" w:color="FFFFFF" w:fill="auto"/>
          </w:tcPr>
          <w:p w14:paraId="2A71AEEC" w14:textId="4EBA2D9E" w:rsidR="00CD7489" w:rsidRPr="000F043F" w:rsidRDefault="00CD7489" w:rsidP="000F043F">
            <w:pPr>
              <w:pStyle w:val="TAL"/>
              <w:rPr>
                <w:rFonts w:cs="Arial"/>
                <w:sz w:val="16"/>
                <w:szCs w:val="16"/>
              </w:rPr>
            </w:pPr>
            <w:r w:rsidRPr="000F043F">
              <w:rPr>
                <w:rFonts w:cs="Arial"/>
                <w:sz w:val="16"/>
                <w:szCs w:val="16"/>
              </w:rPr>
              <w:t>0560</w:t>
            </w:r>
          </w:p>
        </w:tc>
        <w:tc>
          <w:tcPr>
            <w:tcW w:w="283" w:type="dxa"/>
            <w:shd w:val="solid" w:color="FFFFFF" w:fill="auto"/>
          </w:tcPr>
          <w:p w14:paraId="66506D6C" w14:textId="5774EA47" w:rsidR="00CD7489" w:rsidRPr="000F043F" w:rsidRDefault="00CD7489" w:rsidP="000F043F">
            <w:pPr>
              <w:pStyle w:val="TAR"/>
              <w:rPr>
                <w:rFonts w:cs="Arial"/>
                <w:sz w:val="16"/>
                <w:szCs w:val="16"/>
              </w:rPr>
            </w:pPr>
            <w:r w:rsidRPr="000F043F">
              <w:rPr>
                <w:rFonts w:cs="Arial"/>
                <w:sz w:val="16"/>
                <w:szCs w:val="16"/>
              </w:rPr>
              <w:t>1</w:t>
            </w:r>
          </w:p>
        </w:tc>
        <w:tc>
          <w:tcPr>
            <w:tcW w:w="284" w:type="dxa"/>
            <w:shd w:val="solid" w:color="FFFFFF" w:fill="auto"/>
          </w:tcPr>
          <w:p w14:paraId="3682B255" w14:textId="3B4C8481" w:rsidR="00CD7489" w:rsidRPr="000F043F" w:rsidRDefault="00CD7489" w:rsidP="000F043F">
            <w:pPr>
              <w:pStyle w:val="TAC"/>
              <w:rPr>
                <w:rFonts w:cs="Arial"/>
                <w:sz w:val="16"/>
                <w:szCs w:val="16"/>
              </w:rPr>
            </w:pPr>
            <w:r w:rsidRPr="000F043F">
              <w:rPr>
                <w:rFonts w:cs="Arial"/>
                <w:sz w:val="16"/>
                <w:szCs w:val="16"/>
              </w:rPr>
              <w:t>A</w:t>
            </w:r>
          </w:p>
        </w:tc>
        <w:tc>
          <w:tcPr>
            <w:tcW w:w="5151" w:type="dxa"/>
            <w:shd w:val="solid" w:color="FFFFFF" w:fill="auto"/>
          </w:tcPr>
          <w:p w14:paraId="4F004883" w14:textId="0184131F" w:rsidR="00CD7489" w:rsidRPr="000F043F" w:rsidRDefault="00CD7489" w:rsidP="000F043F">
            <w:pPr>
              <w:pStyle w:val="TAL"/>
              <w:rPr>
                <w:rFonts w:cs="Arial"/>
                <w:sz w:val="16"/>
                <w:szCs w:val="16"/>
              </w:rPr>
            </w:pPr>
            <w:r w:rsidRPr="000F043F">
              <w:rPr>
                <w:rFonts w:cs="Arial"/>
                <w:sz w:val="16"/>
                <w:szCs w:val="16"/>
              </w:rPr>
              <w:t>Corrections for MIC calculation for UE-to-network relay scenarios</w:t>
            </w:r>
          </w:p>
        </w:tc>
        <w:tc>
          <w:tcPr>
            <w:tcW w:w="708" w:type="dxa"/>
            <w:shd w:val="solid" w:color="FFFFFF" w:fill="auto"/>
          </w:tcPr>
          <w:p w14:paraId="58EA9711" w14:textId="42DE3FF6" w:rsidR="00CD7489" w:rsidRPr="000F043F" w:rsidRDefault="00CD7489" w:rsidP="000F043F">
            <w:pPr>
              <w:pStyle w:val="TAC"/>
              <w:rPr>
                <w:rFonts w:cs="Arial"/>
                <w:sz w:val="16"/>
                <w:szCs w:val="16"/>
                <w:lang w:eastAsia="zh-CN"/>
              </w:rPr>
            </w:pPr>
            <w:r w:rsidRPr="000F043F">
              <w:rPr>
                <w:rFonts w:cs="Arial"/>
                <w:sz w:val="16"/>
                <w:szCs w:val="16"/>
                <w:lang w:eastAsia="zh-CN"/>
              </w:rPr>
              <w:t>18.5.0</w:t>
            </w:r>
          </w:p>
        </w:tc>
      </w:tr>
      <w:tr w:rsidR="00373AEF" w:rsidRPr="00011EE0" w14:paraId="77DA9F21" w14:textId="77777777" w:rsidTr="00F75D05">
        <w:tc>
          <w:tcPr>
            <w:tcW w:w="800" w:type="dxa"/>
            <w:shd w:val="solid" w:color="FFFFFF" w:fill="auto"/>
          </w:tcPr>
          <w:p w14:paraId="0F7979DA" w14:textId="1917AE13" w:rsidR="00373AEF" w:rsidRPr="000F043F" w:rsidRDefault="00373AEF" w:rsidP="000F043F">
            <w:pPr>
              <w:pStyle w:val="TAC"/>
              <w:rPr>
                <w:sz w:val="16"/>
                <w:szCs w:val="16"/>
                <w:lang w:eastAsia="zh-CN"/>
              </w:rPr>
            </w:pPr>
            <w:r w:rsidRPr="000F043F">
              <w:rPr>
                <w:sz w:val="16"/>
                <w:szCs w:val="16"/>
                <w:lang w:eastAsia="zh-CN"/>
              </w:rPr>
              <w:t>2024-06</w:t>
            </w:r>
          </w:p>
        </w:tc>
        <w:tc>
          <w:tcPr>
            <w:tcW w:w="800" w:type="dxa"/>
            <w:shd w:val="solid" w:color="FFFFFF" w:fill="auto"/>
          </w:tcPr>
          <w:p w14:paraId="424457F1" w14:textId="3C7DD6C2" w:rsidR="00373AEF" w:rsidRPr="000F043F" w:rsidRDefault="00373AEF" w:rsidP="000F043F">
            <w:pPr>
              <w:pStyle w:val="TAC"/>
              <w:rPr>
                <w:sz w:val="16"/>
                <w:szCs w:val="16"/>
                <w:lang w:eastAsia="zh-CN"/>
              </w:rPr>
            </w:pPr>
            <w:r w:rsidRPr="000F043F">
              <w:rPr>
                <w:sz w:val="16"/>
                <w:szCs w:val="16"/>
                <w:lang w:eastAsia="zh-CN"/>
              </w:rPr>
              <w:t>CT#104</w:t>
            </w:r>
          </w:p>
        </w:tc>
        <w:tc>
          <w:tcPr>
            <w:tcW w:w="1046" w:type="dxa"/>
            <w:shd w:val="solid" w:color="FFFFFF" w:fill="auto"/>
          </w:tcPr>
          <w:p w14:paraId="52EE97C9" w14:textId="682227C7" w:rsidR="00373AEF" w:rsidRPr="000F043F" w:rsidRDefault="00373AEF" w:rsidP="000F043F">
            <w:pPr>
              <w:pStyle w:val="TAC"/>
              <w:rPr>
                <w:sz w:val="16"/>
                <w:szCs w:val="16"/>
              </w:rPr>
            </w:pPr>
            <w:r w:rsidRPr="000F043F">
              <w:rPr>
                <w:sz w:val="16"/>
                <w:szCs w:val="16"/>
              </w:rPr>
              <w:t>CP-241198</w:t>
            </w:r>
          </w:p>
        </w:tc>
        <w:tc>
          <w:tcPr>
            <w:tcW w:w="567" w:type="dxa"/>
            <w:shd w:val="solid" w:color="FFFFFF" w:fill="auto"/>
          </w:tcPr>
          <w:p w14:paraId="2641CEB1" w14:textId="42A4B1BC" w:rsidR="00373AEF" w:rsidRPr="000F043F" w:rsidRDefault="00373AEF" w:rsidP="000F043F">
            <w:pPr>
              <w:pStyle w:val="TAL"/>
              <w:rPr>
                <w:rFonts w:cs="Arial"/>
                <w:sz w:val="16"/>
                <w:szCs w:val="16"/>
              </w:rPr>
            </w:pPr>
            <w:r w:rsidRPr="000F043F">
              <w:rPr>
                <w:rFonts w:cs="Arial"/>
                <w:sz w:val="16"/>
                <w:szCs w:val="16"/>
              </w:rPr>
              <w:t>0579</w:t>
            </w:r>
          </w:p>
        </w:tc>
        <w:tc>
          <w:tcPr>
            <w:tcW w:w="283" w:type="dxa"/>
            <w:shd w:val="solid" w:color="FFFFFF" w:fill="auto"/>
          </w:tcPr>
          <w:p w14:paraId="45A31984" w14:textId="43434A4B" w:rsidR="00373AEF" w:rsidRPr="000F043F" w:rsidRDefault="00373AEF" w:rsidP="000F043F">
            <w:pPr>
              <w:pStyle w:val="TAR"/>
              <w:rPr>
                <w:rFonts w:cs="Arial"/>
                <w:sz w:val="16"/>
                <w:szCs w:val="16"/>
              </w:rPr>
            </w:pPr>
            <w:r w:rsidRPr="000F043F">
              <w:rPr>
                <w:rFonts w:cs="Arial"/>
                <w:sz w:val="16"/>
                <w:szCs w:val="16"/>
              </w:rPr>
              <w:t>-</w:t>
            </w:r>
          </w:p>
        </w:tc>
        <w:tc>
          <w:tcPr>
            <w:tcW w:w="284" w:type="dxa"/>
            <w:shd w:val="solid" w:color="FFFFFF" w:fill="auto"/>
          </w:tcPr>
          <w:p w14:paraId="1D16C628" w14:textId="078606A7" w:rsidR="00373AEF" w:rsidRPr="000F043F" w:rsidRDefault="00373AEF" w:rsidP="000F043F">
            <w:pPr>
              <w:pStyle w:val="TAC"/>
              <w:rPr>
                <w:rFonts w:cs="Arial"/>
                <w:sz w:val="16"/>
                <w:szCs w:val="16"/>
              </w:rPr>
            </w:pPr>
            <w:r w:rsidRPr="000F043F">
              <w:rPr>
                <w:rFonts w:cs="Arial"/>
                <w:sz w:val="16"/>
                <w:szCs w:val="16"/>
              </w:rPr>
              <w:t>F</w:t>
            </w:r>
          </w:p>
        </w:tc>
        <w:tc>
          <w:tcPr>
            <w:tcW w:w="5151" w:type="dxa"/>
            <w:shd w:val="solid" w:color="FFFFFF" w:fill="auto"/>
          </w:tcPr>
          <w:p w14:paraId="0DBCA0E9" w14:textId="3BB9DB42" w:rsidR="00373AEF" w:rsidRPr="000F043F" w:rsidRDefault="00373AEF" w:rsidP="000F043F">
            <w:pPr>
              <w:pStyle w:val="TAL"/>
              <w:rPr>
                <w:rFonts w:cs="Arial"/>
                <w:sz w:val="16"/>
                <w:szCs w:val="16"/>
              </w:rPr>
            </w:pPr>
            <w:r w:rsidRPr="000F043F">
              <w:rPr>
                <w:rFonts w:cs="Arial"/>
                <w:sz w:val="16"/>
                <w:szCs w:val="16"/>
              </w:rPr>
              <w:t>Correcting all wrong references to the parameters used for PC3ach interface</w:t>
            </w:r>
          </w:p>
        </w:tc>
        <w:tc>
          <w:tcPr>
            <w:tcW w:w="708" w:type="dxa"/>
            <w:shd w:val="solid" w:color="FFFFFF" w:fill="auto"/>
          </w:tcPr>
          <w:p w14:paraId="1875BCD9" w14:textId="641D3B5B" w:rsidR="00373AEF" w:rsidRPr="000F043F" w:rsidRDefault="00373AEF" w:rsidP="000F043F">
            <w:pPr>
              <w:pStyle w:val="TAC"/>
              <w:rPr>
                <w:rFonts w:cs="Arial"/>
                <w:sz w:val="16"/>
                <w:szCs w:val="16"/>
                <w:lang w:eastAsia="zh-CN"/>
              </w:rPr>
            </w:pPr>
            <w:r w:rsidRPr="000F043F">
              <w:rPr>
                <w:rFonts w:cs="Arial"/>
                <w:sz w:val="16"/>
                <w:szCs w:val="16"/>
                <w:lang w:eastAsia="zh-CN"/>
              </w:rPr>
              <w:t>18.5.0</w:t>
            </w:r>
          </w:p>
        </w:tc>
      </w:tr>
      <w:tr w:rsidR="002817D1" w:rsidRPr="00011EE0" w14:paraId="3136C625" w14:textId="77777777" w:rsidTr="00F75D05">
        <w:tc>
          <w:tcPr>
            <w:tcW w:w="800" w:type="dxa"/>
            <w:shd w:val="solid" w:color="FFFFFF" w:fill="auto"/>
          </w:tcPr>
          <w:p w14:paraId="2A0A96A7" w14:textId="1D5C4A4B" w:rsidR="002817D1" w:rsidRPr="000F043F" w:rsidRDefault="002817D1" w:rsidP="000F043F">
            <w:pPr>
              <w:pStyle w:val="TAC"/>
              <w:rPr>
                <w:sz w:val="16"/>
                <w:szCs w:val="16"/>
                <w:lang w:eastAsia="zh-CN"/>
              </w:rPr>
            </w:pPr>
            <w:r w:rsidRPr="000F043F">
              <w:rPr>
                <w:sz w:val="16"/>
                <w:szCs w:val="16"/>
                <w:lang w:eastAsia="zh-CN"/>
              </w:rPr>
              <w:t>2024-06</w:t>
            </w:r>
          </w:p>
        </w:tc>
        <w:tc>
          <w:tcPr>
            <w:tcW w:w="800" w:type="dxa"/>
            <w:shd w:val="solid" w:color="FFFFFF" w:fill="auto"/>
          </w:tcPr>
          <w:p w14:paraId="7342494D" w14:textId="789AD258" w:rsidR="002817D1" w:rsidRPr="000F043F" w:rsidRDefault="002817D1" w:rsidP="000F043F">
            <w:pPr>
              <w:pStyle w:val="TAC"/>
              <w:rPr>
                <w:sz w:val="16"/>
                <w:szCs w:val="16"/>
                <w:lang w:eastAsia="zh-CN"/>
              </w:rPr>
            </w:pPr>
            <w:r w:rsidRPr="000F043F">
              <w:rPr>
                <w:sz w:val="16"/>
                <w:szCs w:val="16"/>
                <w:lang w:eastAsia="zh-CN"/>
              </w:rPr>
              <w:t>CT#104</w:t>
            </w:r>
          </w:p>
        </w:tc>
        <w:tc>
          <w:tcPr>
            <w:tcW w:w="1046" w:type="dxa"/>
            <w:shd w:val="solid" w:color="FFFFFF" w:fill="auto"/>
          </w:tcPr>
          <w:p w14:paraId="5102F77F" w14:textId="3C4774A8" w:rsidR="002817D1" w:rsidRPr="000F043F" w:rsidRDefault="002817D1" w:rsidP="000F043F">
            <w:pPr>
              <w:pStyle w:val="TAC"/>
              <w:rPr>
                <w:sz w:val="16"/>
                <w:szCs w:val="16"/>
              </w:rPr>
            </w:pPr>
            <w:r w:rsidRPr="000F043F">
              <w:rPr>
                <w:sz w:val="16"/>
                <w:szCs w:val="16"/>
              </w:rPr>
              <w:t>CP-241198</w:t>
            </w:r>
          </w:p>
        </w:tc>
        <w:tc>
          <w:tcPr>
            <w:tcW w:w="567" w:type="dxa"/>
            <w:shd w:val="solid" w:color="FFFFFF" w:fill="auto"/>
          </w:tcPr>
          <w:p w14:paraId="79DDABF5" w14:textId="66847586" w:rsidR="002817D1" w:rsidRPr="000F043F" w:rsidRDefault="002817D1" w:rsidP="000F043F">
            <w:pPr>
              <w:pStyle w:val="TAL"/>
              <w:rPr>
                <w:rFonts w:cs="Arial"/>
                <w:sz w:val="16"/>
                <w:szCs w:val="16"/>
              </w:rPr>
            </w:pPr>
            <w:r w:rsidRPr="000F043F">
              <w:rPr>
                <w:rFonts w:cs="Arial"/>
                <w:sz w:val="16"/>
                <w:szCs w:val="16"/>
              </w:rPr>
              <w:t>0580</w:t>
            </w:r>
          </w:p>
        </w:tc>
        <w:tc>
          <w:tcPr>
            <w:tcW w:w="283" w:type="dxa"/>
            <w:shd w:val="solid" w:color="FFFFFF" w:fill="auto"/>
          </w:tcPr>
          <w:p w14:paraId="481ADAA0" w14:textId="029D83C1" w:rsidR="002817D1" w:rsidRPr="000F043F" w:rsidRDefault="002817D1" w:rsidP="000F043F">
            <w:pPr>
              <w:pStyle w:val="TAR"/>
              <w:rPr>
                <w:rFonts w:cs="Arial"/>
                <w:sz w:val="16"/>
                <w:szCs w:val="16"/>
              </w:rPr>
            </w:pPr>
            <w:r w:rsidRPr="000F043F">
              <w:rPr>
                <w:rFonts w:cs="Arial"/>
                <w:sz w:val="16"/>
                <w:szCs w:val="16"/>
              </w:rPr>
              <w:t>-</w:t>
            </w:r>
          </w:p>
        </w:tc>
        <w:tc>
          <w:tcPr>
            <w:tcW w:w="284" w:type="dxa"/>
            <w:shd w:val="solid" w:color="FFFFFF" w:fill="auto"/>
          </w:tcPr>
          <w:p w14:paraId="49421972" w14:textId="6FD43011" w:rsidR="002817D1" w:rsidRPr="000F043F" w:rsidRDefault="002817D1" w:rsidP="000F043F">
            <w:pPr>
              <w:pStyle w:val="TAC"/>
              <w:rPr>
                <w:rFonts w:cs="Arial"/>
                <w:sz w:val="16"/>
                <w:szCs w:val="16"/>
              </w:rPr>
            </w:pPr>
            <w:r w:rsidRPr="000F043F">
              <w:rPr>
                <w:rFonts w:cs="Arial"/>
                <w:sz w:val="16"/>
                <w:szCs w:val="16"/>
              </w:rPr>
              <w:t>F</w:t>
            </w:r>
          </w:p>
        </w:tc>
        <w:tc>
          <w:tcPr>
            <w:tcW w:w="5151" w:type="dxa"/>
            <w:shd w:val="solid" w:color="FFFFFF" w:fill="auto"/>
          </w:tcPr>
          <w:p w14:paraId="07D704C8" w14:textId="3A44FBC8" w:rsidR="002817D1" w:rsidRPr="000F043F" w:rsidRDefault="002817D1" w:rsidP="000F043F">
            <w:pPr>
              <w:pStyle w:val="TAL"/>
              <w:rPr>
                <w:rFonts w:cs="Arial"/>
                <w:sz w:val="16"/>
                <w:szCs w:val="16"/>
              </w:rPr>
            </w:pPr>
            <w:r w:rsidRPr="000F043F">
              <w:rPr>
                <w:rFonts w:cs="Arial"/>
                <w:sz w:val="16"/>
                <w:szCs w:val="16"/>
              </w:rPr>
              <w:t>Clarifications related to the handling of the unknown, unforeseen and erroneous of ProSe protocol data</w:t>
            </w:r>
          </w:p>
        </w:tc>
        <w:tc>
          <w:tcPr>
            <w:tcW w:w="708" w:type="dxa"/>
            <w:shd w:val="solid" w:color="FFFFFF" w:fill="auto"/>
          </w:tcPr>
          <w:p w14:paraId="5EDF2261" w14:textId="037BFEF4" w:rsidR="002817D1" w:rsidRPr="000F043F" w:rsidRDefault="002817D1" w:rsidP="000F043F">
            <w:pPr>
              <w:pStyle w:val="TAC"/>
              <w:rPr>
                <w:rFonts w:cs="Arial"/>
                <w:sz w:val="16"/>
                <w:szCs w:val="16"/>
                <w:lang w:eastAsia="zh-CN"/>
              </w:rPr>
            </w:pPr>
            <w:r w:rsidRPr="000F043F">
              <w:rPr>
                <w:rFonts w:cs="Arial"/>
                <w:sz w:val="16"/>
                <w:szCs w:val="16"/>
                <w:lang w:eastAsia="zh-CN"/>
              </w:rPr>
              <w:t>18.5.0</w:t>
            </w:r>
          </w:p>
        </w:tc>
      </w:tr>
      <w:tr w:rsidR="00861488" w:rsidRPr="00011EE0" w14:paraId="56743296" w14:textId="77777777" w:rsidTr="00F75D05">
        <w:tc>
          <w:tcPr>
            <w:tcW w:w="800" w:type="dxa"/>
            <w:shd w:val="solid" w:color="FFFFFF" w:fill="auto"/>
          </w:tcPr>
          <w:p w14:paraId="23D56EC2" w14:textId="42C57710" w:rsidR="00861488" w:rsidRPr="000F043F" w:rsidRDefault="00861488" w:rsidP="000F043F">
            <w:pPr>
              <w:pStyle w:val="TAC"/>
              <w:rPr>
                <w:sz w:val="16"/>
                <w:szCs w:val="16"/>
                <w:lang w:eastAsia="zh-CN"/>
              </w:rPr>
            </w:pPr>
            <w:r w:rsidRPr="000F043F">
              <w:rPr>
                <w:sz w:val="16"/>
                <w:szCs w:val="16"/>
                <w:lang w:eastAsia="zh-CN"/>
              </w:rPr>
              <w:t>2024-06</w:t>
            </w:r>
          </w:p>
        </w:tc>
        <w:tc>
          <w:tcPr>
            <w:tcW w:w="800" w:type="dxa"/>
            <w:shd w:val="solid" w:color="FFFFFF" w:fill="auto"/>
          </w:tcPr>
          <w:p w14:paraId="4E06D80D" w14:textId="2C758119" w:rsidR="00861488" w:rsidRPr="000F043F" w:rsidRDefault="00861488" w:rsidP="000F043F">
            <w:pPr>
              <w:pStyle w:val="TAC"/>
              <w:rPr>
                <w:sz w:val="16"/>
                <w:szCs w:val="16"/>
                <w:lang w:eastAsia="zh-CN"/>
              </w:rPr>
            </w:pPr>
            <w:r w:rsidRPr="000F043F">
              <w:rPr>
                <w:sz w:val="16"/>
                <w:szCs w:val="16"/>
                <w:lang w:eastAsia="zh-CN"/>
              </w:rPr>
              <w:t>CT#104</w:t>
            </w:r>
          </w:p>
        </w:tc>
        <w:tc>
          <w:tcPr>
            <w:tcW w:w="1046" w:type="dxa"/>
            <w:shd w:val="solid" w:color="FFFFFF" w:fill="auto"/>
          </w:tcPr>
          <w:p w14:paraId="779B40D0" w14:textId="4DC85FD3" w:rsidR="00861488" w:rsidRPr="000F043F" w:rsidRDefault="00861488" w:rsidP="000F043F">
            <w:pPr>
              <w:pStyle w:val="TAC"/>
              <w:rPr>
                <w:sz w:val="16"/>
                <w:szCs w:val="16"/>
              </w:rPr>
            </w:pPr>
            <w:r w:rsidRPr="000F043F">
              <w:rPr>
                <w:sz w:val="16"/>
                <w:szCs w:val="16"/>
              </w:rPr>
              <w:t>CP-241156</w:t>
            </w:r>
          </w:p>
        </w:tc>
        <w:tc>
          <w:tcPr>
            <w:tcW w:w="567" w:type="dxa"/>
            <w:shd w:val="solid" w:color="FFFFFF" w:fill="auto"/>
          </w:tcPr>
          <w:p w14:paraId="1A126074" w14:textId="32E65F38" w:rsidR="00861488" w:rsidRPr="000F043F" w:rsidRDefault="00861488" w:rsidP="000F043F">
            <w:pPr>
              <w:pStyle w:val="TAL"/>
              <w:rPr>
                <w:rFonts w:cs="Arial"/>
                <w:sz w:val="16"/>
                <w:szCs w:val="16"/>
              </w:rPr>
            </w:pPr>
            <w:r w:rsidRPr="000F043F">
              <w:rPr>
                <w:rFonts w:cs="Arial"/>
                <w:sz w:val="16"/>
                <w:szCs w:val="16"/>
              </w:rPr>
              <w:t>0572</w:t>
            </w:r>
          </w:p>
        </w:tc>
        <w:tc>
          <w:tcPr>
            <w:tcW w:w="283" w:type="dxa"/>
            <w:shd w:val="solid" w:color="FFFFFF" w:fill="auto"/>
          </w:tcPr>
          <w:p w14:paraId="4E0B0367" w14:textId="4ADFB797" w:rsidR="00861488" w:rsidRPr="000F043F" w:rsidRDefault="00861488" w:rsidP="000F043F">
            <w:pPr>
              <w:pStyle w:val="TAR"/>
              <w:rPr>
                <w:rFonts w:cs="Arial"/>
                <w:sz w:val="16"/>
                <w:szCs w:val="16"/>
              </w:rPr>
            </w:pPr>
            <w:r w:rsidRPr="000F043F">
              <w:rPr>
                <w:rFonts w:cs="Arial"/>
                <w:sz w:val="16"/>
                <w:szCs w:val="16"/>
              </w:rPr>
              <w:t>3</w:t>
            </w:r>
          </w:p>
        </w:tc>
        <w:tc>
          <w:tcPr>
            <w:tcW w:w="284" w:type="dxa"/>
            <w:shd w:val="solid" w:color="FFFFFF" w:fill="auto"/>
          </w:tcPr>
          <w:p w14:paraId="178E6847" w14:textId="03930A4E" w:rsidR="00861488" w:rsidRPr="000F043F" w:rsidRDefault="00861488" w:rsidP="000F043F">
            <w:pPr>
              <w:pStyle w:val="TAC"/>
              <w:rPr>
                <w:rFonts w:cs="Arial"/>
                <w:sz w:val="16"/>
                <w:szCs w:val="16"/>
              </w:rPr>
            </w:pPr>
            <w:r w:rsidRPr="000F043F">
              <w:rPr>
                <w:rFonts w:cs="Arial"/>
                <w:sz w:val="16"/>
                <w:szCs w:val="16"/>
              </w:rPr>
              <w:t>F</w:t>
            </w:r>
          </w:p>
        </w:tc>
        <w:tc>
          <w:tcPr>
            <w:tcW w:w="5151" w:type="dxa"/>
            <w:shd w:val="solid" w:color="FFFFFF" w:fill="auto"/>
          </w:tcPr>
          <w:p w14:paraId="4D4327CF" w14:textId="3AFEFBC6" w:rsidR="00861488" w:rsidRPr="000F043F" w:rsidRDefault="00861488" w:rsidP="000F043F">
            <w:pPr>
              <w:pStyle w:val="TAL"/>
              <w:rPr>
                <w:rFonts w:cs="Arial"/>
                <w:sz w:val="16"/>
                <w:szCs w:val="16"/>
              </w:rPr>
            </w:pPr>
            <w:r w:rsidRPr="000F043F">
              <w:rPr>
                <w:rFonts w:cs="Arial"/>
                <w:sz w:val="16"/>
                <w:szCs w:val="16"/>
              </w:rPr>
              <w:t>Clarification on direct discovery set</w:t>
            </w:r>
          </w:p>
        </w:tc>
        <w:tc>
          <w:tcPr>
            <w:tcW w:w="708" w:type="dxa"/>
            <w:shd w:val="solid" w:color="FFFFFF" w:fill="auto"/>
          </w:tcPr>
          <w:p w14:paraId="245B1CFF" w14:textId="630D9F90" w:rsidR="00861488" w:rsidRPr="000F043F" w:rsidRDefault="00861488" w:rsidP="000F043F">
            <w:pPr>
              <w:pStyle w:val="TAC"/>
              <w:rPr>
                <w:rFonts w:cs="Arial"/>
                <w:sz w:val="16"/>
                <w:szCs w:val="16"/>
                <w:lang w:eastAsia="zh-CN"/>
              </w:rPr>
            </w:pPr>
            <w:r w:rsidRPr="000F043F">
              <w:rPr>
                <w:rFonts w:cs="Arial"/>
                <w:sz w:val="16"/>
                <w:szCs w:val="16"/>
                <w:lang w:eastAsia="zh-CN"/>
              </w:rPr>
              <w:t>18.5.0</w:t>
            </w:r>
          </w:p>
        </w:tc>
      </w:tr>
      <w:tr w:rsidR="006D298D" w:rsidRPr="00011EE0" w14:paraId="3BF8DBAF" w14:textId="77777777" w:rsidTr="00F75D05">
        <w:tc>
          <w:tcPr>
            <w:tcW w:w="800" w:type="dxa"/>
            <w:shd w:val="solid" w:color="FFFFFF" w:fill="auto"/>
          </w:tcPr>
          <w:p w14:paraId="408D8D1E" w14:textId="55109E24" w:rsidR="006D298D" w:rsidRPr="000F043F" w:rsidRDefault="006D298D" w:rsidP="000F043F">
            <w:pPr>
              <w:pStyle w:val="TAC"/>
              <w:rPr>
                <w:sz w:val="16"/>
                <w:szCs w:val="16"/>
                <w:lang w:eastAsia="zh-CN"/>
              </w:rPr>
            </w:pPr>
            <w:r w:rsidRPr="000F043F">
              <w:rPr>
                <w:sz w:val="16"/>
                <w:szCs w:val="16"/>
                <w:lang w:eastAsia="zh-CN"/>
              </w:rPr>
              <w:t>2024-06</w:t>
            </w:r>
          </w:p>
        </w:tc>
        <w:tc>
          <w:tcPr>
            <w:tcW w:w="800" w:type="dxa"/>
            <w:shd w:val="solid" w:color="FFFFFF" w:fill="auto"/>
          </w:tcPr>
          <w:p w14:paraId="116B9DA7" w14:textId="798FB58C" w:rsidR="006D298D" w:rsidRPr="000F043F" w:rsidRDefault="006D298D" w:rsidP="000F043F">
            <w:pPr>
              <w:pStyle w:val="TAC"/>
              <w:rPr>
                <w:sz w:val="16"/>
                <w:szCs w:val="16"/>
                <w:lang w:eastAsia="zh-CN"/>
              </w:rPr>
            </w:pPr>
            <w:r w:rsidRPr="000F043F">
              <w:rPr>
                <w:sz w:val="16"/>
                <w:szCs w:val="16"/>
                <w:lang w:eastAsia="zh-CN"/>
              </w:rPr>
              <w:t>CT#104</w:t>
            </w:r>
          </w:p>
        </w:tc>
        <w:tc>
          <w:tcPr>
            <w:tcW w:w="1046" w:type="dxa"/>
            <w:shd w:val="solid" w:color="FFFFFF" w:fill="auto"/>
          </w:tcPr>
          <w:p w14:paraId="688BDCC4" w14:textId="6B41398B" w:rsidR="006D298D" w:rsidRPr="000F043F" w:rsidRDefault="006D298D" w:rsidP="000F043F">
            <w:pPr>
              <w:pStyle w:val="TAC"/>
              <w:rPr>
                <w:sz w:val="16"/>
                <w:szCs w:val="16"/>
              </w:rPr>
            </w:pPr>
            <w:r w:rsidRPr="000F043F">
              <w:rPr>
                <w:sz w:val="16"/>
                <w:szCs w:val="16"/>
              </w:rPr>
              <w:t>CP-241156</w:t>
            </w:r>
          </w:p>
        </w:tc>
        <w:tc>
          <w:tcPr>
            <w:tcW w:w="567" w:type="dxa"/>
            <w:shd w:val="solid" w:color="FFFFFF" w:fill="auto"/>
          </w:tcPr>
          <w:p w14:paraId="58A147E2" w14:textId="1934C056" w:rsidR="006D298D" w:rsidRPr="000F043F" w:rsidRDefault="006D298D" w:rsidP="000F043F">
            <w:pPr>
              <w:pStyle w:val="TAL"/>
              <w:rPr>
                <w:rFonts w:cs="Arial"/>
                <w:sz w:val="16"/>
                <w:szCs w:val="16"/>
              </w:rPr>
            </w:pPr>
            <w:r w:rsidRPr="000F043F">
              <w:rPr>
                <w:rFonts w:cs="Arial"/>
                <w:sz w:val="16"/>
                <w:szCs w:val="16"/>
              </w:rPr>
              <w:t>0573</w:t>
            </w:r>
          </w:p>
        </w:tc>
        <w:tc>
          <w:tcPr>
            <w:tcW w:w="283" w:type="dxa"/>
            <w:shd w:val="solid" w:color="FFFFFF" w:fill="auto"/>
          </w:tcPr>
          <w:p w14:paraId="3E4F8C88" w14:textId="17C35C1E" w:rsidR="006D298D" w:rsidRPr="000F043F" w:rsidRDefault="006D298D" w:rsidP="000F043F">
            <w:pPr>
              <w:pStyle w:val="TAR"/>
              <w:rPr>
                <w:rFonts w:cs="Arial"/>
                <w:sz w:val="16"/>
                <w:szCs w:val="16"/>
              </w:rPr>
            </w:pPr>
            <w:r w:rsidRPr="000F043F">
              <w:rPr>
                <w:rFonts w:cs="Arial"/>
                <w:sz w:val="16"/>
                <w:szCs w:val="16"/>
              </w:rPr>
              <w:t>2</w:t>
            </w:r>
          </w:p>
        </w:tc>
        <w:tc>
          <w:tcPr>
            <w:tcW w:w="284" w:type="dxa"/>
            <w:shd w:val="solid" w:color="FFFFFF" w:fill="auto"/>
          </w:tcPr>
          <w:p w14:paraId="0CCF18AC" w14:textId="3CB19934" w:rsidR="006D298D" w:rsidRPr="000F043F" w:rsidRDefault="006D298D" w:rsidP="000F043F">
            <w:pPr>
              <w:pStyle w:val="TAC"/>
              <w:rPr>
                <w:rFonts w:cs="Arial"/>
                <w:sz w:val="16"/>
                <w:szCs w:val="16"/>
              </w:rPr>
            </w:pPr>
            <w:r w:rsidRPr="000F043F">
              <w:rPr>
                <w:rFonts w:cs="Arial"/>
                <w:sz w:val="16"/>
                <w:szCs w:val="16"/>
              </w:rPr>
              <w:t>F</w:t>
            </w:r>
          </w:p>
        </w:tc>
        <w:tc>
          <w:tcPr>
            <w:tcW w:w="5151" w:type="dxa"/>
            <w:shd w:val="solid" w:color="FFFFFF" w:fill="auto"/>
          </w:tcPr>
          <w:p w14:paraId="7FF23B19" w14:textId="044F4379" w:rsidR="006D298D" w:rsidRPr="000F043F" w:rsidRDefault="006D298D" w:rsidP="000F043F">
            <w:pPr>
              <w:pStyle w:val="TAL"/>
              <w:rPr>
                <w:rFonts w:cs="Arial"/>
                <w:sz w:val="16"/>
                <w:szCs w:val="16"/>
              </w:rPr>
            </w:pPr>
            <w:r w:rsidRPr="000F043F">
              <w:rPr>
                <w:rFonts w:cs="Arial"/>
                <w:sz w:val="16"/>
                <w:szCs w:val="16"/>
              </w:rPr>
              <w:t>Clarification on initiating UE behaviour related to T5080 for U2U relay communication</w:t>
            </w:r>
          </w:p>
        </w:tc>
        <w:tc>
          <w:tcPr>
            <w:tcW w:w="708" w:type="dxa"/>
            <w:shd w:val="solid" w:color="FFFFFF" w:fill="auto"/>
          </w:tcPr>
          <w:p w14:paraId="0AD22C44" w14:textId="6FDC3BCA" w:rsidR="006D298D" w:rsidRPr="000F043F" w:rsidRDefault="006D298D" w:rsidP="000F043F">
            <w:pPr>
              <w:pStyle w:val="TAC"/>
              <w:rPr>
                <w:rFonts w:cs="Arial"/>
                <w:sz w:val="16"/>
                <w:szCs w:val="16"/>
                <w:lang w:eastAsia="zh-CN"/>
              </w:rPr>
            </w:pPr>
            <w:r w:rsidRPr="000F043F">
              <w:rPr>
                <w:rFonts w:cs="Arial"/>
                <w:sz w:val="16"/>
                <w:szCs w:val="16"/>
                <w:lang w:eastAsia="zh-CN"/>
              </w:rPr>
              <w:t>18.5.0</w:t>
            </w:r>
          </w:p>
        </w:tc>
      </w:tr>
      <w:tr w:rsidR="007939DC" w:rsidRPr="00011EE0" w14:paraId="5411DD9E" w14:textId="77777777" w:rsidTr="00F75D05">
        <w:tc>
          <w:tcPr>
            <w:tcW w:w="800" w:type="dxa"/>
            <w:shd w:val="solid" w:color="FFFFFF" w:fill="auto"/>
          </w:tcPr>
          <w:p w14:paraId="47468AB4" w14:textId="4C6FD7BB" w:rsidR="007939DC" w:rsidRPr="000F043F" w:rsidRDefault="007939DC" w:rsidP="000F043F">
            <w:pPr>
              <w:pStyle w:val="TAC"/>
              <w:rPr>
                <w:sz w:val="16"/>
                <w:szCs w:val="16"/>
                <w:lang w:eastAsia="zh-CN"/>
              </w:rPr>
            </w:pPr>
            <w:r w:rsidRPr="000F043F">
              <w:rPr>
                <w:sz w:val="16"/>
                <w:szCs w:val="16"/>
                <w:lang w:eastAsia="zh-CN"/>
              </w:rPr>
              <w:t>2024-06</w:t>
            </w:r>
          </w:p>
        </w:tc>
        <w:tc>
          <w:tcPr>
            <w:tcW w:w="800" w:type="dxa"/>
            <w:shd w:val="solid" w:color="FFFFFF" w:fill="auto"/>
          </w:tcPr>
          <w:p w14:paraId="78440171" w14:textId="79B3F8E5" w:rsidR="007939DC" w:rsidRPr="000F043F" w:rsidRDefault="007939DC" w:rsidP="000F043F">
            <w:pPr>
              <w:pStyle w:val="TAC"/>
              <w:rPr>
                <w:sz w:val="16"/>
                <w:szCs w:val="16"/>
                <w:lang w:eastAsia="zh-CN"/>
              </w:rPr>
            </w:pPr>
            <w:r w:rsidRPr="000F043F">
              <w:rPr>
                <w:sz w:val="16"/>
                <w:szCs w:val="16"/>
                <w:lang w:eastAsia="zh-CN"/>
              </w:rPr>
              <w:t>CT#104</w:t>
            </w:r>
          </w:p>
        </w:tc>
        <w:tc>
          <w:tcPr>
            <w:tcW w:w="1046" w:type="dxa"/>
            <w:shd w:val="solid" w:color="FFFFFF" w:fill="auto"/>
          </w:tcPr>
          <w:p w14:paraId="63F83506" w14:textId="5F11FF47" w:rsidR="007939DC" w:rsidRPr="000F043F" w:rsidRDefault="007939DC" w:rsidP="000F043F">
            <w:pPr>
              <w:pStyle w:val="TAC"/>
              <w:rPr>
                <w:sz w:val="16"/>
                <w:szCs w:val="16"/>
              </w:rPr>
            </w:pPr>
            <w:r w:rsidRPr="000F043F">
              <w:rPr>
                <w:sz w:val="16"/>
                <w:szCs w:val="16"/>
              </w:rPr>
              <w:t>CP-241156</w:t>
            </w:r>
          </w:p>
        </w:tc>
        <w:tc>
          <w:tcPr>
            <w:tcW w:w="567" w:type="dxa"/>
            <w:shd w:val="solid" w:color="FFFFFF" w:fill="auto"/>
          </w:tcPr>
          <w:p w14:paraId="44171373" w14:textId="086072D7" w:rsidR="007939DC" w:rsidRPr="000F043F" w:rsidRDefault="007939DC" w:rsidP="000F043F">
            <w:pPr>
              <w:pStyle w:val="TAL"/>
              <w:rPr>
                <w:rFonts w:cs="Arial"/>
                <w:sz w:val="16"/>
                <w:szCs w:val="16"/>
              </w:rPr>
            </w:pPr>
            <w:r w:rsidRPr="000F043F">
              <w:rPr>
                <w:rFonts w:cs="Arial"/>
                <w:sz w:val="16"/>
                <w:szCs w:val="16"/>
              </w:rPr>
              <w:t>0576</w:t>
            </w:r>
          </w:p>
        </w:tc>
        <w:tc>
          <w:tcPr>
            <w:tcW w:w="283" w:type="dxa"/>
            <w:shd w:val="solid" w:color="FFFFFF" w:fill="auto"/>
          </w:tcPr>
          <w:p w14:paraId="44520EAD" w14:textId="77224924" w:rsidR="007939DC" w:rsidRPr="000F043F" w:rsidRDefault="007939DC" w:rsidP="000F043F">
            <w:pPr>
              <w:pStyle w:val="TAR"/>
              <w:rPr>
                <w:rFonts w:cs="Arial"/>
                <w:sz w:val="16"/>
                <w:szCs w:val="16"/>
              </w:rPr>
            </w:pPr>
            <w:r w:rsidRPr="000F043F">
              <w:rPr>
                <w:rFonts w:cs="Arial"/>
                <w:sz w:val="16"/>
                <w:szCs w:val="16"/>
              </w:rPr>
              <w:t>3</w:t>
            </w:r>
          </w:p>
        </w:tc>
        <w:tc>
          <w:tcPr>
            <w:tcW w:w="284" w:type="dxa"/>
            <w:shd w:val="solid" w:color="FFFFFF" w:fill="auto"/>
          </w:tcPr>
          <w:p w14:paraId="1B09CBE8" w14:textId="795CDC44" w:rsidR="007939DC" w:rsidRPr="000F043F" w:rsidRDefault="007939DC" w:rsidP="000F043F">
            <w:pPr>
              <w:pStyle w:val="TAC"/>
              <w:rPr>
                <w:rFonts w:cs="Arial"/>
                <w:sz w:val="16"/>
                <w:szCs w:val="16"/>
              </w:rPr>
            </w:pPr>
            <w:r w:rsidRPr="000F043F">
              <w:rPr>
                <w:rFonts w:cs="Arial"/>
                <w:sz w:val="16"/>
                <w:szCs w:val="16"/>
              </w:rPr>
              <w:t>F</w:t>
            </w:r>
          </w:p>
        </w:tc>
        <w:tc>
          <w:tcPr>
            <w:tcW w:w="5151" w:type="dxa"/>
            <w:shd w:val="solid" w:color="FFFFFF" w:fill="auto"/>
          </w:tcPr>
          <w:p w14:paraId="61E03A94" w14:textId="7A7B1602" w:rsidR="007939DC" w:rsidRPr="000F043F" w:rsidRDefault="007939DC" w:rsidP="000F043F">
            <w:pPr>
              <w:pStyle w:val="TAL"/>
              <w:rPr>
                <w:rFonts w:cs="Arial"/>
                <w:sz w:val="16"/>
                <w:szCs w:val="16"/>
              </w:rPr>
            </w:pPr>
            <w:r w:rsidRPr="000F043F">
              <w:rPr>
                <w:rFonts w:cs="Arial"/>
                <w:sz w:val="16"/>
                <w:szCs w:val="16"/>
              </w:rPr>
              <w:t>Using application layer ID of 5G ProSe end UE for U2U relay communication</w:t>
            </w:r>
          </w:p>
        </w:tc>
        <w:tc>
          <w:tcPr>
            <w:tcW w:w="708" w:type="dxa"/>
            <w:shd w:val="solid" w:color="FFFFFF" w:fill="auto"/>
          </w:tcPr>
          <w:p w14:paraId="72341B8D" w14:textId="5F084DED" w:rsidR="007939DC" w:rsidRPr="000F043F" w:rsidRDefault="007939DC" w:rsidP="000F043F">
            <w:pPr>
              <w:pStyle w:val="TAC"/>
              <w:rPr>
                <w:rFonts w:cs="Arial"/>
                <w:sz w:val="16"/>
                <w:szCs w:val="16"/>
                <w:lang w:eastAsia="zh-CN"/>
              </w:rPr>
            </w:pPr>
            <w:r w:rsidRPr="000F043F">
              <w:rPr>
                <w:rFonts w:cs="Arial"/>
                <w:sz w:val="16"/>
                <w:szCs w:val="16"/>
                <w:lang w:eastAsia="zh-CN"/>
              </w:rPr>
              <w:t>18.5.0</w:t>
            </w:r>
          </w:p>
        </w:tc>
      </w:tr>
      <w:tr w:rsidR="00BE1C25" w:rsidRPr="00011EE0" w14:paraId="2F02B67C" w14:textId="77777777" w:rsidTr="00F75D05">
        <w:tc>
          <w:tcPr>
            <w:tcW w:w="800" w:type="dxa"/>
            <w:shd w:val="solid" w:color="FFFFFF" w:fill="auto"/>
          </w:tcPr>
          <w:p w14:paraId="7CC2032D" w14:textId="161F7237" w:rsidR="00BE1C25" w:rsidRPr="000F043F" w:rsidRDefault="00BE1C25" w:rsidP="000F043F">
            <w:pPr>
              <w:pStyle w:val="TAC"/>
              <w:rPr>
                <w:sz w:val="16"/>
                <w:szCs w:val="16"/>
                <w:lang w:eastAsia="zh-CN"/>
              </w:rPr>
            </w:pPr>
            <w:r w:rsidRPr="000F043F">
              <w:rPr>
                <w:sz w:val="16"/>
                <w:szCs w:val="16"/>
                <w:lang w:eastAsia="zh-CN"/>
              </w:rPr>
              <w:t>2024-06</w:t>
            </w:r>
          </w:p>
        </w:tc>
        <w:tc>
          <w:tcPr>
            <w:tcW w:w="800" w:type="dxa"/>
            <w:shd w:val="solid" w:color="FFFFFF" w:fill="auto"/>
          </w:tcPr>
          <w:p w14:paraId="3A00D0C1" w14:textId="4F6D602D" w:rsidR="00BE1C25" w:rsidRPr="000F043F" w:rsidRDefault="00BE1C25" w:rsidP="000F043F">
            <w:pPr>
              <w:pStyle w:val="TAC"/>
              <w:rPr>
                <w:sz w:val="16"/>
                <w:szCs w:val="16"/>
                <w:lang w:eastAsia="zh-CN"/>
              </w:rPr>
            </w:pPr>
            <w:r w:rsidRPr="000F043F">
              <w:rPr>
                <w:sz w:val="16"/>
                <w:szCs w:val="16"/>
                <w:lang w:eastAsia="zh-CN"/>
              </w:rPr>
              <w:t>CT#104</w:t>
            </w:r>
          </w:p>
        </w:tc>
        <w:tc>
          <w:tcPr>
            <w:tcW w:w="1046" w:type="dxa"/>
            <w:shd w:val="solid" w:color="FFFFFF" w:fill="auto"/>
          </w:tcPr>
          <w:p w14:paraId="4C555C3F" w14:textId="7C142B98" w:rsidR="00BE1C25" w:rsidRPr="000F043F" w:rsidRDefault="00BE1C25" w:rsidP="000F043F">
            <w:pPr>
              <w:pStyle w:val="TAC"/>
              <w:rPr>
                <w:sz w:val="16"/>
                <w:szCs w:val="16"/>
              </w:rPr>
            </w:pPr>
            <w:r w:rsidRPr="000F043F">
              <w:rPr>
                <w:sz w:val="16"/>
                <w:szCs w:val="16"/>
              </w:rPr>
              <w:t>CP-241156</w:t>
            </w:r>
          </w:p>
        </w:tc>
        <w:tc>
          <w:tcPr>
            <w:tcW w:w="567" w:type="dxa"/>
            <w:shd w:val="solid" w:color="FFFFFF" w:fill="auto"/>
          </w:tcPr>
          <w:p w14:paraId="01C0B874" w14:textId="320F8108" w:rsidR="00BE1C25" w:rsidRPr="000F043F" w:rsidRDefault="00BE1C25" w:rsidP="000F043F">
            <w:pPr>
              <w:pStyle w:val="TAL"/>
              <w:rPr>
                <w:rFonts w:cs="Arial"/>
                <w:sz w:val="16"/>
                <w:szCs w:val="16"/>
              </w:rPr>
            </w:pPr>
            <w:r w:rsidRPr="000F043F">
              <w:rPr>
                <w:rFonts w:cs="Arial"/>
                <w:sz w:val="16"/>
                <w:szCs w:val="16"/>
              </w:rPr>
              <w:t>0574</w:t>
            </w:r>
          </w:p>
        </w:tc>
        <w:tc>
          <w:tcPr>
            <w:tcW w:w="283" w:type="dxa"/>
            <w:shd w:val="solid" w:color="FFFFFF" w:fill="auto"/>
          </w:tcPr>
          <w:p w14:paraId="5970EC44" w14:textId="17D5CBDA" w:rsidR="00BE1C25" w:rsidRPr="000F043F" w:rsidRDefault="00BE1C25" w:rsidP="000F043F">
            <w:pPr>
              <w:pStyle w:val="TAR"/>
              <w:rPr>
                <w:rFonts w:cs="Arial"/>
                <w:sz w:val="16"/>
                <w:szCs w:val="16"/>
              </w:rPr>
            </w:pPr>
            <w:r w:rsidRPr="000F043F">
              <w:rPr>
                <w:rFonts w:cs="Arial"/>
                <w:sz w:val="16"/>
                <w:szCs w:val="16"/>
              </w:rPr>
              <w:t>4</w:t>
            </w:r>
          </w:p>
        </w:tc>
        <w:tc>
          <w:tcPr>
            <w:tcW w:w="284" w:type="dxa"/>
            <w:shd w:val="solid" w:color="FFFFFF" w:fill="auto"/>
          </w:tcPr>
          <w:p w14:paraId="5C24DA66" w14:textId="7FFA29A8" w:rsidR="00BE1C25" w:rsidRPr="000F043F" w:rsidRDefault="00BE1C25" w:rsidP="000F043F">
            <w:pPr>
              <w:pStyle w:val="TAC"/>
              <w:rPr>
                <w:rFonts w:cs="Arial"/>
                <w:sz w:val="16"/>
                <w:szCs w:val="16"/>
              </w:rPr>
            </w:pPr>
            <w:r w:rsidRPr="000F043F">
              <w:rPr>
                <w:rFonts w:cs="Arial"/>
                <w:sz w:val="16"/>
                <w:szCs w:val="16"/>
              </w:rPr>
              <w:t>F</w:t>
            </w:r>
          </w:p>
        </w:tc>
        <w:tc>
          <w:tcPr>
            <w:tcW w:w="5151" w:type="dxa"/>
            <w:shd w:val="solid" w:color="FFFFFF" w:fill="auto"/>
          </w:tcPr>
          <w:p w14:paraId="0CDB68E7" w14:textId="3B1D0C77" w:rsidR="00BE1C25" w:rsidRPr="000F043F" w:rsidRDefault="00BE1C25" w:rsidP="000F043F">
            <w:pPr>
              <w:pStyle w:val="TAL"/>
              <w:rPr>
                <w:rFonts w:cs="Arial"/>
                <w:sz w:val="16"/>
                <w:szCs w:val="16"/>
              </w:rPr>
            </w:pPr>
            <w:r w:rsidRPr="000F043F">
              <w:rPr>
                <w:rFonts w:cs="Arial"/>
                <w:sz w:val="16"/>
                <w:szCs w:val="16"/>
              </w:rPr>
              <w:t>Clarification on initiation of 5G ProSe direct link establishment and modification</w:t>
            </w:r>
          </w:p>
        </w:tc>
        <w:tc>
          <w:tcPr>
            <w:tcW w:w="708" w:type="dxa"/>
            <w:shd w:val="solid" w:color="FFFFFF" w:fill="auto"/>
          </w:tcPr>
          <w:p w14:paraId="58542455" w14:textId="64740393" w:rsidR="00BE1C25" w:rsidRPr="000F043F" w:rsidRDefault="00BE1C25" w:rsidP="000F043F">
            <w:pPr>
              <w:pStyle w:val="TAC"/>
              <w:rPr>
                <w:rFonts w:cs="Arial"/>
                <w:sz w:val="16"/>
                <w:szCs w:val="16"/>
                <w:lang w:eastAsia="zh-CN"/>
              </w:rPr>
            </w:pPr>
            <w:r w:rsidRPr="000F043F">
              <w:rPr>
                <w:rFonts w:cs="Arial"/>
                <w:sz w:val="16"/>
                <w:szCs w:val="16"/>
                <w:lang w:eastAsia="zh-CN"/>
              </w:rPr>
              <w:t>18.5.0</w:t>
            </w:r>
          </w:p>
        </w:tc>
      </w:tr>
      <w:tr w:rsidR="006033A7" w:rsidRPr="00011EE0" w14:paraId="21FD01A0" w14:textId="77777777" w:rsidTr="00F75D05">
        <w:tc>
          <w:tcPr>
            <w:tcW w:w="800" w:type="dxa"/>
            <w:shd w:val="solid" w:color="FFFFFF" w:fill="auto"/>
          </w:tcPr>
          <w:p w14:paraId="7D1886EE" w14:textId="023418FE" w:rsidR="006033A7" w:rsidRPr="000F043F" w:rsidRDefault="006033A7" w:rsidP="000F043F">
            <w:pPr>
              <w:pStyle w:val="TAC"/>
              <w:rPr>
                <w:sz w:val="16"/>
                <w:szCs w:val="16"/>
                <w:lang w:eastAsia="zh-CN"/>
              </w:rPr>
            </w:pPr>
            <w:r w:rsidRPr="000F043F">
              <w:rPr>
                <w:sz w:val="16"/>
                <w:szCs w:val="16"/>
                <w:lang w:eastAsia="zh-CN"/>
              </w:rPr>
              <w:t>2024-06</w:t>
            </w:r>
          </w:p>
        </w:tc>
        <w:tc>
          <w:tcPr>
            <w:tcW w:w="800" w:type="dxa"/>
            <w:shd w:val="solid" w:color="FFFFFF" w:fill="auto"/>
          </w:tcPr>
          <w:p w14:paraId="30FD46E8" w14:textId="23AF6ECA" w:rsidR="006033A7" w:rsidRPr="000F043F" w:rsidRDefault="006033A7" w:rsidP="000F043F">
            <w:pPr>
              <w:pStyle w:val="TAC"/>
              <w:rPr>
                <w:sz w:val="16"/>
                <w:szCs w:val="16"/>
                <w:lang w:eastAsia="zh-CN"/>
              </w:rPr>
            </w:pPr>
            <w:r w:rsidRPr="000F043F">
              <w:rPr>
                <w:sz w:val="16"/>
                <w:szCs w:val="16"/>
                <w:lang w:eastAsia="zh-CN"/>
              </w:rPr>
              <w:t>CT#104</w:t>
            </w:r>
          </w:p>
        </w:tc>
        <w:tc>
          <w:tcPr>
            <w:tcW w:w="1046" w:type="dxa"/>
            <w:shd w:val="solid" w:color="FFFFFF" w:fill="auto"/>
          </w:tcPr>
          <w:p w14:paraId="7F96023A" w14:textId="4C1A0504" w:rsidR="006033A7" w:rsidRPr="000F043F" w:rsidRDefault="006033A7" w:rsidP="000F043F">
            <w:pPr>
              <w:pStyle w:val="TAC"/>
              <w:rPr>
                <w:sz w:val="16"/>
                <w:szCs w:val="16"/>
              </w:rPr>
            </w:pPr>
            <w:r w:rsidRPr="000F043F">
              <w:rPr>
                <w:sz w:val="16"/>
                <w:szCs w:val="16"/>
              </w:rPr>
              <w:t>CP-241156</w:t>
            </w:r>
          </w:p>
        </w:tc>
        <w:tc>
          <w:tcPr>
            <w:tcW w:w="567" w:type="dxa"/>
            <w:shd w:val="solid" w:color="FFFFFF" w:fill="auto"/>
          </w:tcPr>
          <w:p w14:paraId="38E06401" w14:textId="1C39FCCD" w:rsidR="006033A7" w:rsidRPr="000F043F" w:rsidRDefault="006033A7" w:rsidP="000F043F">
            <w:pPr>
              <w:pStyle w:val="TAL"/>
              <w:rPr>
                <w:rFonts w:cs="Arial"/>
                <w:sz w:val="16"/>
                <w:szCs w:val="16"/>
              </w:rPr>
            </w:pPr>
            <w:r w:rsidRPr="000F043F">
              <w:rPr>
                <w:rFonts w:cs="Arial"/>
                <w:sz w:val="16"/>
                <w:szCs w:val="16"/>
              </w:rPr>
              <w:t>0577</w:t>
            </w:r>
          </w:p>
        </w:tc>
        <w:tc>
          <w:tcPr>
            <w:tcW w:w="283" w:type="dxa"/>
            <w:shd w:val="solid" w:color="FFFFFF" w:fill="auto"/>
          </w:tcPr>
          <w:p w14:paraId="13695ACD" w14:textId="77A3FE8A" w:rsidR="006033A7" w:rsidRPr="000F043F" w:rsidRDefault="006033A7" w:rsidP="000F043F">
            <w:pPr>
              <w:pStyle w:val="TAR"/>
              <w:rPr>
                <w:rFonts w:cs="Arial"/>
                <w:sz w:val="16"/>
                <w:szCs w:val="16"/>
              </w:rPr>
            </w:pPr>
            <w:r w:rsidRPr="000F043F">
              <w:rPr>
                <w:rFonts w:cs="Arial"/>
                <w:sz w:val="16"/>
                <w:szCs w:val="16"/>
              </w:rPr>
              <w:t>4</w:t>
            </w:r>
          </w:p>
        </w:tc>
        <w:tc>
          <w:tcPr>
            <w:tcW w:w="284" w:type="dxa"/>
            <w:shd w:val="solid" w:color="FFFFFF" w:fill="auto"/>
          </w:tcPr>
          <w:p w14:paraId="4BCD152E" w14:textId="6968EB91" w:rsidR="006033A7" w:rsidRPr="000F043F" w:rsidRDefault="006033A7" w:rsidP="000F043F">
            <w:pPr>
              <w:pStyle w:val="TAC"/>
              <w:rPr>
                <w:rFonts w:cs="Arial"/>
                <w:sz w:val="16"/>
                <w:szCs w:val="16"/>
              </w:rPr>
            </w:pPr>
            <w:r w:rsidRPr="000F043F">
              <w:rPr>
                <w:rFonts w:cs="Arial"/>
                <w:sz w:val="16"/>
                <w:szCs w:val="16"/>
              </w:rPr>
              <w:t>F</w:t>
            </w:r>
          </w:p>
        </w:tc>
        <w:tc>
          <w:tcPr>
            <w:tcW w:w="5151" w:type="dxa"/>
            <w:shd w:val="solid" w:color="FFFFFF" w:fill="auto"/>
          </w:tcPr>
          <w:p w14:paraId="15B27415" w14:textId="79220831" w:rsidR="006033A7" w:rsidRPr="000F043F" w:rsidRDefault="006033A7" w:rsidP="000F043F">
            <w:pPr>
              <w:pStyle w:val="TAL"/>
              <w:rPr>
                <w:rFonts w:cs="Arial"/>
                <w:sz w:val="16"/>
                <w:szCs w:val="16"/>
                <w:lang w:val="fr-FR"/>
              </w:rPr>
            </w:pPr>
            <w:r w:rsidRPr="000F043F">
              <w:rPr>
                <w:rFonts w:cs="Arial"/>
                <w:sz w:val="16"/>
                <w:szCs w:val="16"/>
                <w:lang w:val="fr-FR"/>
              </w:rPr>
              <w:t>Clarification on concurrent layer-2 U2U relay communication establishment</w:t>
            </w:r>
          </w:p>
        </w:tc>
        <w:tc>
          <w:tcPr>
            <w:tcW w:w="708" w:type="dxa"/>
            <w:shd w:val="solid" w:color="FFFFFF" w:fill="auto"/>
          </w:tcPr>
          <w:p w14:paraId="7A1C1275" w14:textId="29A13CEF" w:rsidR="006033A7" w:rsidRPr="000F043F" w:rsidRDefault="006033A7" w:rsidP="000F043F">
            <w:pPr>
              <w:pStyle w:val="TAC"/>
              <w:rPr>
                <w:rFonts w:cs="Arial"/>
                <w:sz w:val="16"/>
                <w:szCs w:val="16"/>
                <w:lang w:eastAsia="zh-CN"/>
              </w:rPr>
            </w:pPr>
            <w:r w:rsidRPr="000F043F">
              <w:rPr>
                <w:rFonts w:cs="Arial"/>
                <w:sz w:val="16"/>
                <w:szCs w:val="16"/>
                <w:lang w:eastAsia="zh-CN"/>
              </w:rPr>
              <w:t>18.5.0</w:t>
            </w:r>
          </w:p>
        </w:tc>
      </w:tr>
      <w:tr w:rsidR="00CC1DBE" w:rsidRPr="00011EE0" w14:paraId="58D98D67" w14:textId="77777777" w:rsidTr="00F75D05">
        <w:tc>
          <w:tcPr>
            <w:tcW w:w="800" w:type="dxa"/>
            <w:shd w:val="solid" w:color="FFFFFF" w:fill="auto"/>
          </w:tcPr>
          <w:p w14:paraId="768D7749" w14:textId="2D1281A9" w:rsidR="00CC1DBE" w:rsidRPr="000F043F" w:rsidRDefault="00CC1DBE" w:rsidP="000F043F">
            <w:pPr>
              <w:pStyle w:val="TAC"/>
              <w:rPr>
                <w:sz w:val="16"/>
                <w:szCs w:val="16"/>
                <w:lang w:eastAsia="zh-CN"/>
              </w:rPr>
            </w:pPr>
            <w:r w:rsidRPr="000F043F">
              <w:rPr>
                <w:sz w:val="16"/>
                <w:szCs w:val="16"/>
                <w:lang w:eastAsia="zh-CN"/>
              </w:rPr>
              <w:t>2024-06</w:t>
            </w:r>
          </w:p>
        </w:tc>
        <w:tc>
          <w:tcPr>
            <w:tcW w:w="800" w:type="dxa"/>
            <w:shd w:val="solid" w:color="FFFFFF" w:fill="auto"/>
          </w:tcPr>
          <w:p w14:paraId="2C26311E" w14:textId="3A04F0AF" w:rsidR="00CC1DBE" w:rsidRPr="000F043F" w:rsidRDefault="00CC1DBE" w:rsidP="000F043F">
            <w:pPr>
              <w:pStyle w:val="TAC"/>
              <w:rPr>
                <w:sz w:val="16"/>
                <w:szCs w:val="16"/>
                <w:lang w:eastAsia="zh-CN"/>
              </w:rPr>
            </w:pPr>
            <w:r w:rsidRPr="000F043F">
              <w:rPr>
                <w:sz w:val="16"/>
                <w:szCs w:val="16"/>
                <w:lang w:eastAsia="zh-CN"/>
              </w:rPr>
              <w:t>CT#104</w:t>
            </w:r>
          </w:p>
        </w:tc>
        <w:tc>
          <w:tcPr>
            <w:tcW w:w="1046" w:type="dxa"/>
            <w:shd w:val="solid" w:color="FFFFFF" w:fill="auto"/>
          </w:tcPr>
          <w:p w14:paraId="503720A4" w14:textId="021907A8" w:rsidR="00CC1DBE" w:rsidRPr="000F043F" w:rsidRDefault="00CC1DBE" w:rsidP="000F043F">
            <w:pPr>
              <w:pStyle w:val="TAC"/>
              <w:rPr>
                <w:sz w:val="16"/>
                <w:szCs w:val="16"/>
              </w:rPr>
            </w:pPr>
            <w:r w:rsidRPr="000F043F">
              <w:rPr>
                <w:sz w:val="16"/>
                <w:szCs w:val="16"/>
              </w:rPr>
              <w:t>CP-241156</w:t>
            </w:r>
          </w:p>
        </w:tc>
        <w:tc>
          <w:tcPr>
            <w:tcW w:w="567" w:type="dxa"/>
            <w:shd w:val="solid" w:color="FFFFFF" w:fill="auto"/>
          </w:tcPr>
          <w:p w14:paraId="6DEC1E20" w14:textId="6A923D91" w:rsidR="00CC1DBE" w:rsidRPr="000F043F" w:rsidRDefault="00CC1DBE" w:rsidP="000F043F">
            <w:pPr>
              <w:pStyle w:val="TAL"/>
              <w:rPr>
                <w:rFonts w:cs="Arial"/>
                <w:sz w:val="16"/>
                <w:szCs w:val="16"/>
              </w:rPr>
            </w:pPr>
            <w:r w:rsidRPr="000F043F">
              <w:rPr>
                <w:rFonts w:cs="Arial"/>
                <w:sz w:val="16"/>
                <w:szCs w:val="16"/>
              </w:rPr>
              <w:t>0578</w:t>
            </w:r>
          </w:p>
        </w:tc>
        <w:tc>
          <w:tcPr>
            <w:tcW w:w="283" w:type="dxa"/>
            <w:shd w:val="solid" w:color="FFFFFF" w:fill="auto"/>
          </w:tcPr>
          <w:p w14:paraId="164C96B5" w14:textId="0750D545" w:rsidR="00CC1DBE" w:rsidRPr="000F043F" w:rsidRDefault="00CC1DBE" w:rsidP="000F043F">
            <w:pPr>
              <w:pStyle w:val="TAR"/>
              <w:rPr>
                <w:rFonts w:cs="Arial"/>
                <w:sz w:val="16"/>
                <w:szCs w:val="16"/>
              </w:rPr>
            </w:pPr>
            <w:r w:rsidRPr="000F043F">
              <w:rPr>
                <w:rFonts w:cs="Arial"/>
                <w:sz w:val="16"/>
                <w:szCs w:val="16"/>
              </w:rPr>
              <w:t>1</w:t>
            </w:r>
          </w:p>
        </w:tc>
        <w:tc>
          <w:tcPr>
            <w:tcW w:w="284" w:type="dxa"/>
            <w:shd w:val="solid" w:color="FFFFFF" w:fill="auto"/>
          </w:tcPr>
          <w:p w14:paraId="133E5295" w14:textId="431279A1" w:rsidR="00CC1DBE" w:rsidRPr="000F043F" w:rsidRDefault="00CC1DBE" w:rsidP="000F043F">
            <w:pPr>
              <w:pStyle w:val="TAC"/>
              <w:rPr>
                <w:rFonts w:cs="Arial"/>
                <w:sz w:val="16"/>
                <w:szCs w:val="16"/>
              </w:rPr>
            </w:pPr>
            <w:r w:rsidRPr="000F043F">
              <w:rPr>
                <w:rFonts w:cs="Arial"/>
                <w:sz w:val="16"/>
                <w:szCs w:val="16"/>
              </w:rPr>
              <w:t>F</w:t>
            </w:r>
          </w:p>
        </w:tc>
        <w:tc>
          <w:tcPr>
            <w:tcW w:w="5151" w:type="dxa"/>
            <w:shd w:val="solid" w:color="FFFFFF" w:fill="auto"/>
          </w:tcPr>
          <w:p w14:paraId="58F2D3C7" w14:textId="36D0ECDB" w:rsidR="00CC1DBE" w:rsidRPr="000F043F" w:rsidRDefault="00CC1DBE" w:rsidP="000F043F">
            <w:pPr>
              <w:pStyle w:val="TAL"/>
              <w:rPr>
                <w:rFonts w:cs="Arial"/>
                <w:sz w:val="16"/>
                <w:szCs w:val="16"/>
                <w:lang w:val="fr-FR"/>
              </w:rPr>
            </w:pPr>
            <w:r w:rsidRPr="000F043F">
              <w:rPr>
                <w:rFonts w:cs="Arial"/>
                <w:sz w:val="16"/>
                <w:szCs w:val="16"/>
                <w:lang w:val="fr-FR"/>
              </w:rPr>
              <w:t>Correcting timer value</w:t>
            </w:r>
          </w:p>
        </w:tc>
        <w:tc>
          <w:tcPr>
            <w:tcW w:w="708" w:type="dxa"/>
            <w:shd w:val="solid" w:color="FFFFFF" w:fill="auto"/>
          </w:tcPr>
          <w:p w14:paraId="76B3553A" w14:textId="081B5F75" w:rsidR="00CC1DBE" w:rsidRPr="000F043F" w:rsidRDefault="00CC1DBE" w:rsidP="000F043F">
            <w:pPr>
              <w:pStyle w:val="TAC"/>
              <w:rPr>
                <w:rFonts w:cs="Arial"/>
                <w:sz w:val="16"/>
                <w:szCs w:val="16"/>
                <w:lang w:eastAsia="zh-CN"/>
              </w:rPr>
            </w:pPr>
            <w:r w:rsidRPr="000F043F">
              <w:rPr>
                <w:rFonts w:cs="Arial"/>
                <w:sz w:val="16"/>
                <w:szCs w:val="16"/>
                <w:lang w:eastAsia="zh-CN"/>
              </w:rPr>
              <w:t>18.5.0</w:t>
            </w:r>
          </w:p>
        </w:tc>
      </w:tr>
      <w:tr w:rsidR="0061336D" w:rsidRPr="00011EE0" w14:paraId="02ACC121" w14:textId="77777777" w:rsidTr="00F75D05">
        <w:tc>
          <w:tcPr>
            <w:tcW w:w="800" w:type="dxa"/>
            <w:shd w:val="solid" w:color="FFFFFF" w:fill="auto"/>
          </w:tcPr>
          <w:p w14:paraId="699C60C1" w14:textId="3879B115" w:rsidR="0061336D" w:rsidRPr="000F043F" w:rsidRDefault="0061336D" w:rsidP="000F043F">
            <w:pPr>
              <w:pStyle w:val="TAC"/>
              <w:rPr>
                <w:sz w:val="16"/>
                <w:szCs w:val="16"/>
                <w:lang w:eastAsia="zh-CN"/>
              </w:rPr>
            </w:pPr>
            <w:r w:rsidRPr="000F043F">
              <w:rPr>
                <w:sz w:val="16"/>
                <w:szCs w:val="16"/>
                <w:lang w:eastAsia="zh-CN"/>
              </w:rPr>
              <w:t>2024-06</w:t>
            </w:r>
          </w:p>
        </w:tc>
        <w:tc>
          <w:tcPr>
            <w:tcW w:w="800" w:type="dxa"/>
            <w:shd w:val="solid" w:color="FFFFFF" w:fill="auto"/>
          </w:tcPr>
          <w:p w14:paraId="2F38B099" w14:textId="2F8B3EE9" w:rsidR="0061336D" w:rsidRPr="000F043F" w:rsidRDefault="0061336D" w:rsidP="000F043F">
            <w:pPr>
              <w:pStyle w:val="TAC"/>
              <w:rPr>
                <w:sz w:val="16"/>
                <w:szCs w:val="16"/>
                <w:lang w:eastAsia="zh-CN"/>
              </w:rPr>
            </w:pPr>
            <w:r w:rsidRPr="000F043F">
              <w:rPr>
                <w:sz w:val="16"/>
                <w:szCs w:val="16"/>
                <w:lang w:eastAsia="zh-CN"/>
              </w:rPr>
              <w:t>CT#104</w:t>
            </w:r>
          </w:p>
        </w:tc>
        <w:tc>
          <w:tcPr>
            <w:tcW w:w="1046" w:type="dxa"/>
            <w:shd w:val="solid" w:color="FFFFFF" w:fill="auto"/>
          </w:tcPr>
          <w:p w14:paraId="2CDB97F4" w14:textId="3C943775" w:rsidR="0061336D" w:rsidRPr="000F043F" w:rsidRDefault="0061336D" w:rsidP="000F043F">
            <w:pPr>
              <w:pStyle w:val="TAC"/>
              <w:rPr>
                <w:sz w:val="16"/>
                <w:szCs w:val="16"/>
              </w:rPr>
            </w:pPr>
            <w:r w:rsidRPr="000F043F">
              <w:rPr>
                <w:sz w:val="16"/>
                <w:szCs w:val="16"/>
              </w:rPr>
              <w:t>CP-241262</w:t>
            </w:r>
          </w:p>
        </w:tc>
        <w:tc>
          <w:tcPr>
            <w:tcW w:w="567" w:type="dxa"/>
            <w:shd w:val="solid" w:color="FFFFFF" w:fill="auto"/>
          </w:tcPr>
          <w:p w14:paraId="7F613238" w14:textId="0BF937AE" w:rsidR="0061336D" w:rsidRPr="000F043F" w:rsidRDefault="0061336D" w:rsidP="000F043F">
            <w:pPr>
              <w:pStyle w:val="TAL"/>
              <w:rPr>
                <w:rFonts w:cs="Arial"/>
                <w:sz w:val="16"/>
                <w:szCs w:val="16"/>
              </w:rPr>
            </w:pPr>
            <w:r w:rsidRPr="000F043F">
              <w:rPr>
                <w:rFonts w:cs="Arial"/>
                <w:sz w:val="16"/>
                <w:szCs w:val="16"/>
              </w:rPr>
              <w:t>0558</w:t>
            </w:r>
          </w:p>
        </w:tc>
        <w:tc>
          <w:tcPr>
            <w:tcW w:w="283" w:type="dxa"/>
            <w:shd w:val="solid" w:color="FFFFFF" w:fill="auto"/>
          </w:tcPr>
          <w:p w14:paraId="4ED09297" w14:textId="72D9C92D" w:rsidR="0061336D" w:rsidRPr="000F043F" w:rsidRDefault="0061336D" w:rsidP="000F043F">
            <w:pPr>
              <w:pStyle w:val="TAR"/>
              <w:rPr>
                <w:rFonts w:cs="Arial"/>
                <w:sz w:val="16"/>
                <w:szCs w:val="16"/>
              </w:rPr>
            </w:pPr>
            <w:r w:rsidRPr="000F043F">
              <w:rPr>
                <w:rFonts w:cs="Arial"/>
                <w:sz w:val="16"/>
                <w:szCs w:val="16"/>
              </w:rPr>
              <w:t>5</w:t>
            </w:r>
          </w:p>
        </w:tc>
        <w:tc>
          <w:tcPr>
            <w:tcW w:w="284" w:type="dxa"/>
            <w:shd w:val="solid" w:color="FFFFFF" w:fill="auto"/>
          </w:tcPr>
          <w:p w14:paraId="32949BA0" w14:textId="2807C1AE" w:rsidR="0061336D" w:rsidRPr="000F043F" w:rsidRDefault="0061336D" w:rsidP="000F043F">
            <w:pPr>
              <w:pStyle w:val="TAC"/>
              <w:rPr>
                <w:rFonts w:cs="Arial"/>
                <w:sz w:val="16"/>
                <w:szCs w:val="16"/>
              </w:rPr>
            </w:pPr>
            <w:r w:rsidRPr="000F043F">
              <w:rPr>
                <w:rFonts w:cs="Arial"/>
                <w:sz w:val="16"/>
                <w:szCs w:val="16"/>
              </w:rPr>
              <w:t>A</w:t>
            </w:r>
          </w:p>
        </w:tc>
        <w:tc>
          <w:tcPr>
            <w:tcW w:w="5151" w:type="dxa"/>
            <w:shd w:val="solid" w:color="FFFFFF" w:fill="auto"/>
          </w:tcPr>
          <w:p w14:paraId="0A230AC4" w14:textId="4C9DED47" w:rsidR="0061336D" w:rsidRPr="000F043F" w:rsidRDefault="0061336D" w:rsidP="000F043F">
            <w:pPr>
              <w:pStyle w:val="TAL"/>
              <w:rPr>
                <w:rFonts w:cs="Arial"/>
                <w:sz w:val="16"/>
                <w:szCs w:val="16"/>
              </w:rPr>
            </w:pPr>
            <w:r w:rsidRPr="000F043F">
              <w:rPr>
                <w:rFonts w:cs="Arial"/>
                <w:sz w:val="16"/>
                <w:szCs w:val="16"/>
              </w:rPr>
              <w:t>Differentiating security materials used for PC5 direct discovery for UE-to-network relay - Alternative 3</w:t>
            </w:r>
          </w:p>
        </w:tc>
        <w:tc>
          <w:tcPr>
            <w:tcW w:w="708" w:type="dxa"/>
            <w:shd w:val="solid" w:color="FFFFFF" w:fill="auto"/>
          </w:tcPr>
          <w:p w14:paraId="7D60B92C" w14:textId="61A4980E" w:rsidR="0061336D" w:rsidRPr="000F043F" w:rsidRDefault="0061336D" w:rsidP="000F043F">
            <w:pPr>
              <w:pStyle w:val="TAC"/>
              <w:rPr>
                <w:rFonts w:cs="Arial"/>
                <w:sz w:val="16"/>
                <w:szCs w:val="16"/>
                <w:lang w:eastAsia="zh-CN"/>
              </w:rPr>
            </w:pPr>
            <w:r w:rsidRPr="000F043F">
              <w:rPr>
                <w:rFonts w:cs="Arial"/>
                <w:sz w:val="16"/>
                <w:szCs w:val="16"/>
                <w:lang w:eastAsia="zh-CN"/>
              </w:rPr>
              <w:t>18.5.1</w:t>
            </w:r>
          </w:p>
        </w:tc>
      </w:tr>
      <w:tr w:rsidR="0050324D" w:rsidRPr="00011EE0" w14:paraId="78805ED6" w14:textId="77777777" w:rsidTr="00F75D05">
        <w:tc>
          <w:tcPr>
            <w:tcW w:w="800" w:type="dxa"/>
            <w:shd w:val="solid" w:color="FFFFFF" w:fill="auto"/>
          </w:tcPr>
          <w:p w14:paraId="54A84413" w14:textId="6FC328F5" w:rsidR="0050324D" w:rsidRPr="000F043F" w:rsidRDefault="0050324D" w:rsidP="000F043F">
            <w:pPr>
              <w:pStyle w:val="TAC"/>
              <w:rPr>
                <w:sz w:val="16"/>
                <w:szCs w:val="16"/>
                <w:lang w:eastAsia="zh-CN"/>
              </w:rPr>
            </w:pPr>
            <w:r w:rsidRPr="000F043F">
              <w:rPr>
                <w:sz w:val="16"/>
                <w:szCs w:val="16"/>
                <w:lang w:eastAsia="zh-CN"/>
              </w:rPr>
              <w:t>2024-09</w:t>
            </w:r>
          </w:p>
        </w:tc>
        <w:tc>
          <w:tcPr>
            <w:tcW w:w="800" w:type="dxa"/>
            <w:shd w:val="solid" w:color="FFFFFF" w:fill="auto"/>
          </w:tcPr>
          <w:p w14:paraId="564867DD" w14:textId="2D072A87" w:rsidR="0050324D" w:rsidRPr="000F043F" w:rsidRDefault="0050324D" w:rsidP="000F043F">
            <w:pPr>
              <w:pStyle w:val="TAC"/>
              <w:rPr>
                <w:sz w:val="16"/>
                <w:szCs w:val="16"/>
                <w:lang w:eastAsia="zh-CN"/>
              </w:rPr>
            </w:pPr>
            <w:r w:rsidRPr="000F043F">
              <w:rPr>
                <w:sz w:val="16"/>
                <w:szCs w:val="16"/>
                <w:lang w:eastAsia="zh-CN"/>
              </w:rPr>
              <w:t>CT#105</w:t>
            </w:r>
          </w:p>
        </w:tc>
        <w:tc>
          <w:tcPr>
            <w:tcW w:w="1046" w:type="dxa"/>
            <w:shd w:val="solid" w:color="FFFFFF" w:fill="auto"/>
          </w:tcPr>
          <w:p w14:paraId="32C576C2" w14:textId="0D7E86A9" w:rsidR="0050324D" w:rsidRPr="000F043F" w:rsidRDefault="0050324D" w:rsidP="000F043F">
            <w:pPr>
              <w:pStyle w:val="TAC"/>
              <w:rPr>
                <w:sz w:val="16"/>
                <w:szCs w:val="16"/>
              </w:rPr>
            </w:pPr>
            <w:r w:rsidRPr="000F043F">
              <w:rPr>
                <w:sz w:val="16"/>
                <w:szCs w:val="16"/>
              </w:rPr>
              <w:t>CP-242166</w:t>
            </w:r>
          </w:p>
        </w:tc>
        <w:tc>
          <w:tcPr>
            <w:tcW w:w="567" w:type="dxa"/>
            <w:shd w:val="solid" w:color="FFFFFF" w:fill="auto"/>
          </w:tcPr>
          <w:p w14:paraId="5C69B269" w14:textId="06F749B3" w:rsidR="0050324D" w:rsidRPr="000F043F" w:rsidRDefault="0050324D" w:rsidP="000F043F">
            <w:pPr>
              <w:pStyle w:val="TAL"/>
              <w:rPr>
                <w:rFonts w:cs="Arial"/>
                <w:sz w:val="16"/>
                <w:szCs w:val="16"/>
              </w:rPr>
            </w:pPr>
            <w:r w:rsidRPr="000F043F">
              <w:rPr>
                <w:rFonts w:cs="Arial"/>
                <w:sz w:val="16"/>
                <w:szCs w:val="16"/>
              </w:rPr>
              <w:t>0584</w:t>
            </w:r>
          </w:p>
        </w:tc>
        <w:tc>
          <w:tcPr>
            <w:tcW w:w="283" w:type="dxa"/>
            <w:shd w:val="solid" w:color="FFFFFF" w:fill="auto"/>
          </w:tcPr>
          <w:p w14:paraId="5DEE605A" w14:textId="57D30489" w:rsidR="0050324D" w:rsidRPr="000F043F" w:rsidRDefault="0050324D" w:rsidP="000F043F">
            <w:pPr>
              <w:pStyle w:val="TAR"/>
              <w:rPr>
                <w:rFonts w:cs="Arial"/>
                <w:sz w:val="16"/>
                <w:szCs w:val="16"/>
              </w:rPr>
            </w:pPr>
            <w:r w:rsidRPr="000F043F">
              <w:rPr>
                <w:rFonts w:cs="Arial"/>
                <w:sz w:val="16"/>
                <w:szCs w:val="16"/>
              </w:rPr>
              <w:t>-</w:t>
            </w:r>
          </w:p>
        </w:tc>
        <w:tc>
          <w:tcPr>
            <w:tcW w:w="284" w:type="dxa"/>
            <w:shd w:val="solid" w:color="FFFFFF" w:fill="auto"/>
          </w:tcPr>
          <w:p w14:paraId="1CF3405A" w14:textId="5561D190" w:rsidR="0050324D" w:rsidRPr="000F043F" w:rsidRDefault="0050324D" w:rsidP="000F043F">
            <w:pPr>
              <w:pStyle w:val="TAC"/>
              <w:rPr>
                <w:rFonts w:cs="Arial"/>
                <w:sz w:val="16"/>
                <w:szCs w:val="16"/>
              </w:rPr>
            </w:pPr>
            <w:r w:rsidRPr="000F043F">
              <w:rPr>
                <w:rFonts w:cs="Arial"/>
                <w:sz w:val="16"/>
                <w:szCs w:val="16"/>
              </w:rPr>
              <w:t>F</w:t>
            </w:r>
          </w:p>
        </w:tc>
        <w:tc>
          <w:tcPr>
            <w:tcW w:w="5151" w:type="dxa"/>
            <w:shd w:val="solid" w:color="FFFFFF" w:fill="auto"/>
          </w:tcPr>
          <w:p w14:paraId="3AF88680" w14:textId="24B15A54" w:rsidR="0050324D" w:rsidRPr="000F043F" w:rsidRDefault="0050324D" w:rsidP="000F043F">
            <w:pPr>
              <w:pStyle w:val="TAL"/>
              <w:rPr>
                <w:rFonts w:cs="Arial"/>
                <w:sz w:val="16"/>
                <w:szCs w:val="16"/>
              </w:rPr>
            </w:pPr>
            <w:r w:rsidRPr="000F043F">
              <w:rPr>
                <w:rFonts w:cs="Arial"/>
                <w:sz w:val="16"/>
                <w:szCs w:val="16"/>
              </w:rPr>
              <w:t>Constraint for providing PEI during the 5G ProSe direct link identification procedure</w:t>
            </w:r>
          </w:p>
        </w:tc>
        <w:tc>
          <w:tcPr>
            <w:tcW w:w="708" w:type="dxa"/>
            <w:shd w:val="solid" w:color="FFFFFF" w:fill="auto"/>
          </w:tcPr>
          <w:p w14:paraId="6B4CB31D" w14:textId="42E31A43" w:rsidR="0050324D" w:rsidRPr="000F043F" w:rsidRDefault="0050324D" w:rsidP="000F043F">
            <w:pPr>
              <w:pStyle w:val="TAC"/>
              <w:rPr>
                <w:rFonts w:cs="Arial"/>
                <w:sz w:val="16"/>
                <w:szCs w:val="16"/>
                <w:lang w:eastAsia="zh-CN"/>
              </w:rPr>
            </w:pPr>
            <w:r w:rsidRPr="000F043F">
              <w:rPr>
                <w:rFonts w:cs="Arial"/>
                <w:sz w:val="16"/>
                <w:szCs w:val="16"/>
                <w:lang w:eastAsia="zh-CN"/>
              </w:rPr>
              <w:t>18.6.0</w:t>
            </w:r>
          </w:p>
        </w:tc>
      </w:tr>
      <w:tr w:rsidR="00B31FC2" w:rsidRPr="00011EE0" w14:paraId="73B1982B" w14:textId="77777777" w:rsidTr="00F75D05">
        <w:tc>
          <w:tcPr>
            <w:tcW w:w="800" w:type="dxa"/>
            <w:shd w:val="solid" w:color="FFFFFF" w:fill="auto"/>
          </w:tcPr>
          <w:p w14:paraId="743A6393" w14:textId="7F27B150" w:rsidR="00B31FC2" w:rsidRPr="000F043F" w:rsidRDefault="00B31FC2" w:rsidP="000F043F">
            <w:pPr>
              <w:pStyle w:val="TAC"/>
              <w:rPr>
                <w:sz w:val="16"/>
                <w:szCs w:val="16"/>
                <w:lang w:eastAsia="zh-CN"/>
              </w:rPr>
            </w:pPr>
            <w:r w:rsidRPr="000F043F">
              <w:rPr>
                <w:sz w:val="16"/>
                <w:szCs w:val="16"/>
                <w:lang w:eastAsia="zh-CN"/>
              </w:rPr>
              <w:t>2024-09</w:t>
            </w:r>
          </w:p>
        </w:tc>
        <w:tc>
          <w:tcPr>
            <w:tcW w:w="800" w:type="dxa"/>
            <w:shd w:val="solid" w:color="FFFFFF" w:fill="auto"/>
          </w:tcPr>
          <w:p w14:paraId="7F0AE546" w14:textId="5BEAFAF7" w:rsidR="00B31FC2" w:rsidRPr="000F043F" w:rsidRDefault="00B31FC2" w:rsidP="000F043F">
            <w:pPr>
              <w:pStyle w:val="TAC"/>
              <w:rPr>
                <w:sz w:val="16"/>
                <w:szCs w:val="16"/>
                <w:lang w:eastAsia="zh-CN"/>
              </w:rPr>
            </w:pPr>
            <w:r w:rsidRPr="000F043F">
              <w:rPr>
                <w:sz w:val="16"/>
                <w:szCs w:val="16"/>
                <w:lang w:eastAsia="zh-CN"/>
              </w:rPr>
              <w:t>CT#105</w:t>
            </w:r>
          </w:p>
        </w:tc>
        <w:tc>
          <w:tcPr>
            <w:tcW w:w="1046" w:type="dxa"/>
            <w:shd w:val="solid" w:color="FFFFFF" w:fill="auto"/>
          </w:tcPr>
          <w:p w14:paraId="600ABDC4" w14:textId="6FAA685B" w:rsidR="00B31FC2" w:rsidRPr="000F043F" w:rsidRDefault="00B31FC2" w:rsidP="000F043F">
            <w:pPr>
              <w:pStyle w:val="TAC"/>
              <w:rPr>
                <w:sz w:val="16"/>
                <w:szCs w:val="16"/>
              </w:rPr>
            </w:pPr>
            <w:r w:rsidRPr="000F043F">
              <w:rPr>
                <w:sz w:val="16"/>
                <w:szCs w:val="16"/>
              </w:rPr>
              <w:t>CP-242166</w:t>
            </w:r>
          </w:p>
        </w:tc>
        <w:tc>
          <w:tcPr>
            <w:tcW w:w="567" w:type="dxa"/>
            <w:shd w:val="solid" w:color="FFFFFF" w:fill="auto"/>
          </w:tcPr>
          <w:p w14:paraId="171EF47A" w14:textId="60AAB244" w:rsidR="00B31FC2" w:rsidRPr="000F043F" w:rsidRDefault="00B31FC2" w:rsidP="000F043F">
            <w:pPr>
              <w:pStyle w:val="TAL"/>
              <w:rPr>
                <w:rFonts w:cs="Arial"/>
                <w:sz w:val="16"/>
                <w:szCs w:val="16"/>
              </w:rPr>
            </w:pPr>
            <w:r w:rsidRPr="000F043F">
              <w:rPr>
                <w:rFonts w:cs="Arial"/>
                <w:sz w:val="16"/>
                <w:szCs w:val="16"/>
              </w:rPr>
              <w:t>0585</w:t>
            </w:r>
          </w:p>
        </w:tc>
        <w:tc>
          <w:tcPr>
            <w:tcW w:w="283" w:type="dxa"/>
            <w:shd w:val="solid" w:color="FFFFFF" w:fill="auto"/>
          </w:tcPr>
          <w:p w14:paraId="1995B1DB" w14:textId="0F85C10F" w:rsidR="00B31FC2" w:rsidRPr="000F043F" w:rsidRDefault="00B31FC2" w:rsidP="000F043F">
            <w:pPr>
              <w:pStyle w:val="TAR"/>
              <w:rPr>
                <w:rFonts w:cs="Arial"/>
                <w:sz w:val="16"/>
                <w:szCs w:val="16"/>
              </w:rPr>
            </w:pPr>
            <w:r w:rsidRPr="000F043F">
              <w:rPr>
                <w:rFonts w:cs="Arial"/>
                <w:sz w:val="16"/>
                <w:szCs w:val="16"/>
              </w:rPr>
              <w:t>-</w:t>
            </w:r>
          </w:p>
        </w:tc>
        <w:tc>
          <w:tcPr>
            <w:tcW w:w="284" w:type="dxa"/>
            <w:shd w:val="solid" w:color="FFFFFF" w:fill="auto"/>
          </w:tcPr>
          <w:p w14:paraId="1ED4E79E" w14:textId="194C1493" w:rsidR="00B31FC2" w:rsidRPr="000F043F" w:rsidRDefault="00B31FC2" w:rsidP="000F043F">
            <w:pPr>
              <w:pStyle w:val="TAC"/>
              <w:rPr>
                <w:rFonts w:cs="Arial"/>
                <w:sz w:val="16"/>
                <w:szCs w:val="16"/>
              </w:rPr>
            </w:pPr>
            <w:r w:rsidRPr="000F043F">
              <w:rPr>
                <w:rFonts w:cs="Arial"/>
                <w:sz w:val="16"/>
                <w:szCs w:val="16"/>
              </w:rPr>
              <w:t>F</w:t>
            </w:r>
          </w:p>
        </w:tc>
        <w:tc>
          <w:tcPr>
            <w:tcW w:w="5151" w:type="dxa"/>
            <w:shd w:val="solid" w:color="FFFFFF" w:fill="auto"/>
          </w:tcPr>
          <w:p w14:paraId="68C64FB1" w14:textId="16BE00C1" w:rsidR="00B31FC2" w:rsidRPr="000F043F" w:rsidRDefault="00B31FC2" w:rsidP="000F043F">
            <w:pPr>
              <w:pStyle w:val="TAL"/>
              <w:rPr>
                <w:rFonts w:cs="Arial"/>
                <w:sz w:val="16"/>
                <w:szCs w:val="16"/>
              </w:rPr>
            </w:pPr>
            <w:r w:rsidRPr="000F043F">
              <w:rPr>
                <w:rFonts w:cs="Arial"/>
                <w:sz w:val="16"/>
                <w:szCs w:val="16"/>
              </w:rPr>
              <w:t>Fixing errors in the encoding of the Direct discovery set</w:t>
            </w:r>
          </w:p>
        </w:tc>
        <w:tc>
          <w:tcPr>
            <w:tcW w:w="708" w:type="dxa"/>
            <w:shd w:val="solid" w:color="FFFFFF" w:fill="auto"/>
          </w:tcPr>
          <w:p w14:paraId="1AEC3B74" w14:textId="122FAC2E" w:rsidR="00B31FC2" w:rsidRPr="000F043F" w:rsidRDefault="00B31FC2" w:rsidP="000F043F">
            <w:pPr>
              <w:pStyle w:val="TAC"/>
              <w:rPr>
                <w:rFonts w:cs="Arial"/>
                <w:sz w:val="16"/>
                <w:szCs w:val="16"/>
                <w:lang w:eastAsia="zh-CN"/>
              </w:rPr>
            </w:pPr>
            <w:r w:rsidRPr="000F043F">
              <w:rPr>
                <w:rFonts w:cs="Arial"/>
                <w:sz w:val="16"/>
                <w:szCs w:val="16"/>
                <w:lang w:eastAsia="zh-CN"/>
              </w:rPr>
              <w:t>18.6.0</w:t>
            </w:r>
          </w:p>
        </w:tc>
      </w:tr>
      <w:tr w:rsidR="00656006" w:rsidRPr="00011EE0" w14:paraId="30FF89E2" w14:textId="77777777" w:rsidTr="00F75D05">
        <w:tc>
          <w:tcPr>
            <w:tcW w:w="800" w:type="dxa"/>
            <w:shd w:val="solid" w:color="FFFFFF" w:fill="auto"/>
          </w:tcPr>
          <w:p w14:paraId="626BCF43" w14:textId="5659822F" w:rsidR="00656006" w:rsidRPr="000F043F" w:rsidRDefault="00656006" w:rsidP="000F043F">
            <w:pPr>
              <w:pStyle w:val="TAC"/>
              <w:rPr>
                <w:sz w:val="16"/>
                <w:szCs w:val="16"/>
                <w:lang w:eastAsia="zh-CN"/>
              </w:rPr>
            </w:pPr>
            <w:r w:rsidRPr="000F043F">
              <w:rPr>
                <w:sz w:val="16"/>
                <w:szCs w:val="16"/>
                <w:lang w:eastAsia="zh-CN"/>
              </w:rPr>
              <w:t>2024-09</w:t>
            </w:r>
          </w:p>
        </w:tc>
        <w:tc>
          <w:tcPr>
            <w:tcW w:w="800" w:type="dxa"/>
            <w:shd w:val="solid" w:color="FFFFFF" w:fill="auto"/>
          </w:tcPr>
          <w:p w14:paraId="5CFB3898" w14:textId="727DA164" w:rsidR="00656006" w:rsidRPr="000F043F" w:rsidRDefault="00656006" w:rsidP="000F043F">
            <w:pPr>
              <w:pStyle w:val="TAC"/>
              <w:rPr>
                <w:sz w:val="16"/>
                <w:szCs w:val="16"/>
                <w:lang w:eastAsia="zh-CN"/>
              </w:rPr>
            </w:pPr>
            <w:r w:rsidRPr="000F043F">
              <w:rPr>
                <w:sz w:val="16"/>
                <w:szCs w:val="16"/>
                <w:lang w:eastAsia="zh-CN"/>
              </w:rPr>
              <w:t>CT#105</w:t>
            </w:r>
          </w:p>
        </w:tc>
        <w:tc>
          <w:tcPr>
            <w:tcW w:w="1046" w:type="dxa"/>
            <w:shd w:val="solid" w:color="FFFFFF" w:fill="auto"/>
          </w:tcPr>
          <w:p w14:paraId="2CB717B4" w14:textId="1EBE9CE0" w:rsidR="00656006" w:rsidRPr="000F043F" w:rsidRDefault="00656006" w:rsidP="000F043F">
            <w:pPr>
              <w:pStyle w:val="TAC"/>
              <w:rPr>
                <w:sz w:val="16"/>
                <w:szCs w:val="16"/>
              </w:rPr>
            </w:pPr>
            <w:r w:rsidRPr="000F043F">
              <w:rPr>
                <w:sz w:val="16"/>
                <w:szCs w:val="16"/>
              </w:rPr>
              <w:t>CP-242166</w:t>
            </w:r>
          </w:p>
        </w:tc>
        <w:tc>
          <w:tcPr>
            <w:tcW w:w="567" w:type="dxa"/>
            <w:shd w:val="solid" w:color="FFFFFF" w:fill="auto"/>
          </w:tcPr>
          <w:p w14:paraId="0715313B" w14:textId="58A55D35" w:rsidR="00656006" w:rsidRPr="000F043F" w:rsidRDefault="00656006" w:rsidP="000F043F">
            <w:pPr>
              <w:pStyle w:val="TAL"/>
              <w:rPr>
                <w:rFonts w:cs="Arial"/>
                <w:sz w:val="16"/>
                <w:szCs w:val="16"/>
              </w:rPr>
            </w:pPr>
            <w:r w:rsidRPr="000F043F">
              <w:rPr>
                <w:rFonts w:cs="Arial"/>
                <w:sz w:val="16"/>
                <w:szCs w:val="16"/>
              </w:rPr>
              <w:t>0586</w:t>
            </w:r>
          </w:p>
        </w:tc>
        <w:tc>
          <w:tcPr>
            <w:tcW w:w="283" w:type="dxa"/>
            <w:shd w:val="solid" w:color="FFFFFF" w:fill="auto"/>
          </w:tcPr>
          <w:p w14:paraId="530E59EE" w14:textId="5AF59909" w:rsidR="00656006" w:rsidRPr="000F043F" w:rsidRDefault="00656006" w:rsidP="000F043F">
            <w:pPr>
              <w:pStyle w:val="TAR"/>
              <w:rPr>
                <w:rFonts w:cs="Arial"/>
                <w:sz w:val="16"/>
                <w:szCs w:val="16"/>
              </w:rPr>
            </w:pPr>
            <w:r w:rsidRPr="000F043F">
              <w:rPr>
                <w:rFonts w:cs="Arial"/>
                <w:sz w:val="16"/>
                <w:szCs w:val="16"/>
              </w:rPr>
              <w:t>-</w:t>
            </w:r>
          </w:p>
        </w:tc>
        <w:tc>
          <w:tcPr>
            <w:tcW w:w="284" w:type="dxa"/>
            <w:shd w:val="solid" w:color="FFFFFF" w:fill="auto"/>
          </w:tcPr>
          <w:p w14:paraId="689CF3D3" w14:textId="1AFCE5DC" w:rsidR="00656006" w:rsidRPr="000F043F" w:rsidRDefault="00656006" w:rsidP="000F043F">
            <w:pPr>
              <w:pStyle w:val="TAC"/>
              <w:rPr>
                <w:rFonts w:cs="Arial"/>
                <w:sz w:val="16"/>
                <w:szCs w:val="16"/>
              </w:rPr>
            </w:pPr>
            <w:r w:rsidRPr="000F043F">
              <w:rPr>
                <w:rFonts w:cs="Arial"/>
                <w:sz w:val="16"/>
                <w:szCs w:val="16"/>
              </w:rPr>
              <w:t>F</w:t>
            </w:r>
          </w:p>
        </w:tc>
        <w:tc>
          <w:tcPr>
            <w:tcW w:w="5151" w:type="dxa"/>
            <w:shd w:val="solid" w:color="FFFFFF" w:fill="auto"/>
          </w:tcPr>
          <w:p w14:paraId="6842C2DC" w14:textId="730AD880" w:rsidR="00656006" w:rsidRPr="000F043F" w:rsidRDefault="00656006" w:rsidP="000F043F">
            <w:pPr>
              <w:pStyle w:val="TAL"/>
              <w:rPr>
                <w:rFonts w:cs="Arial"/>
                <w:sz w:val="16"/>
                <w:szCs w:val="16"/>
              </w:rPr>
            </w:pPr>
            <w:r w:rsidRPr="000F043F">
              <w:rPr>
                <w:rFonts w:cs="Arial"/>
                <w:sz w:val="16"/>
                <w:szCs w:val="16"/>
              </w:rPr>
              <w:t>Correction for the behaviour at the receiver after processing the direct discovery set for UE-to-UE model B direct discovery case</w:t>
            </w:r>
          </w:p>
        </w:tc>
        <w:tc>
          <w:tcPr>
            <w:tcW w:w="708" w:type="dxa"/>
            <w:shd w:val="solid" w:color="FFFFFF" w:fill="auto"/>
          </w:tcPr>
          <w:p w14:paraId="643A70A0" w14:textId="02208D75" w:rsidR="00656006" w:rsidRPr="000F043F" w:rsidRDefault="00656006" w:rsidP="000F043F">
            <w:pPr>
              <w:pStyle w:val="TAC"/>
              <w:rPr>
                <w:rFonts w:cs="Arial"/>
                <w:sz w:val="16"/>
                <w:szCs w:val="16"/>
                <w:lang w:eastAsia="zh-CN"/>
              </w:rPr>
            </w:pPr>
            <w:r w:rsidRPr="000F043F">
              <w:rPr>
                <w:rFonts w:cs="Arial"/>
                <w:sz w:val="16"/>
                <w:szCs w:val="16"/>
                <w:lang w:eastAsia="zh-CN"/>
              </w:rPr>
              <w:t>18.6.0</w:t>
            </w:r>
          </w:p>
        </w:tc>
      </w:tr>
      <w:tr w:rsidR="00656006" w:rsidRPr="00011EE0" w14:paraId="49D6F8CF" w14:textId="77777777" w:rsidTr="00F75D05">
        <w:tc>
          <w:tcPr>
            <w:tcW w:w="800" w:type="dxa"/>
            <w:shd w:val="solid" w:color="FFFFFF" w:fill="auto"/>
          </w:tcPr>
          <w:p w14:paraId="7D54BA97" w14:textId="57140606" w:rsidR="00656006" w:rsidRPr="000F043F" w:rsidRDefault="00656006" w:rsidP="000F043F">
            <w:pPr>
              <w:pStyle w:val="TAC"/>
              <w:rPr>
                <w:sz w:val="16"/>
                <w:szCs w:val="16"/>
                <w:lang w:eastAsia="zh-CN"/>
              </w:rPr>
            </w:pPr>
            <w:r w:rsidRPr="000F043F">
              <w:rPr>
                <w:sz w:val="16"/>
                <w:szCs w:val="16"/>
                <w:lang w:eastAsia="zh-CN"/>
              </w:rPr>
              <w:t>2024-09</w:t>
            </w:r>
          </w:p>
        </w:tc>
        <w:tc>
          <w:tcPr>
            <w:tcW w:w="800" w:type="dxa"/>
            <w:shd w:val="solid" w:color="FFFFFF" w:fill="auto"/>
          </w:tcPr>
          <w:p w14:paraId="368737DB" w14:textId="3031A3B8" w:rsidR="00656006" w:rsidRPr="000F043F" w:rsidRDefault="00656006" w:rsidP="000F043F">
            <w:pPr>
              <w:pStyle w:val="TAC"/>
              <w:rPr>
                <w:sz w:val="16"/>
                <w:szCs w:val="16"/>
                <w:lang w:eastAsia="zh-CN"/>
              </w:rPr>
            </w:pPr>
            <w:r w:rsidRPr="000F043F">
              <w:rPr>
                <w:sz w:val="16"/>
                <w:szCs w:val="16"/>
                <w:lang w:eastAsia="zh-CN"/>
              </w:rPr>
              <w:t>CT#105</w:t>
            </w:r>
          </w:p>
        </w:tc>
        <w:tc>
          <w:tcPr>
            <w:tcW w:w="1046" w:type="dxa"/>
            <w:shd w:val="solid" w:color="FFFFFF" w:fill="auto"/>
          </w:tcPr>
          <w:p w14:paraId="7C768FEA" w14:textId="7F27F2B5" w:rsidR="00656006" w:rsidRPr="000F043F" w:rsidRDefault="00656006" w:rsidP="000F043F">
            <w:pPr>
              <w:pStyle w:val="TAC"/>
              <w:rPr>
                <w:sz w:val="16"/>
                <w:szCs w:val="16"/>
              </w:rPr>
            </w:pPr>
            <w:r w:rsidRPr="000F043F">
              <w:rPr>
                <w:sz w:val="16"/>
                <w:szCs w:val="16"/>
              </w:rPr>
              <w:t>CP-242166</w:t>
            </w:r>
          </w:p>
        </w:tc>
        <w:tc>
          <w:tcPr>
            <w:tcW w:w="567" w:type="dxa"/>
            <w:shd w:val="solid" w:color="FFFFFF" w:fill="auto"/>
          </w:tcPr>
          <w:p w14:paraId="6B7C0F86" w14:textId="7B628509" w:rsidR="00656006" w:rsidRPr="000F043F" w:rsidRDefault="00656006" w:rsidP="000F043F">
            <w:pPr>
              <w:pStyle w:val="TAL"/>
              <w:rPr>
                <w:rFonts w:cs="Arial"/>
                <w:sz w:val="16"/>
                <w:szCs w:val="16"/>
              </w:rPr>
            </w:pPr>
            <w:r w:rsidRPr="000F043F">
              <w:rPr>
                <w:rFonts w:cs="Arial"/>
                <w:sz w:val="16"/>
                <w:szCs w:val="16"/>
              </w:rPr>
              <w:t>0588</w:t>
            </w:r>
          </w:p>
        </w:tc>
        <w:tc>
          <w:tcPr>
            <w:tcW w:w="283" w:type="dxa"/>
            <w:shd w:val="solid" w:color="FFFFFF" w:fill="auto"/>
          </w:tcPr>
          <w:p w14:paraId="116C69EA" w14:textId="0D969725" w:rsidR="00656006" w:rsidRPr="000F043F" w:rsidRDefault="00656006" w:rsidP="000F043F">
            <w:pPr>
              <w:pStyle w:val="TAR"/>
              <w:rPr>
                <w:rFonts w:cs="Arial"/>
                <w:sz w:val="16"/>
                <w:szCs w:val="16"/>
              </w:rPr>
            </w:pPr>
            <w:r w:rsidRPr="000F043F">
              <w:rPr>
                <w:rFonts w:cs="Arial"/>
                <w:sz w:val="16"/>
                <w:szCs w:val="16"/>
              </w:rPr>
              <w:t>-</w:t>
            </w:r>
          </w:p>
        </w:tc>
        <w:tc>
          <w:tcPr>
            <w:tcW w:w="284" w:type="dxa"/>
            <w:shd w:val="solid" w:color="FFFFFF" w:fill="auto"/>
          </w:tcPr>
          <w:p w14:paraId="0727EE95" w14:textId="65311711" w:rsidR="00656006" w:rsidRPr="000F043F" w:rsidRDefault="00656006" w:rsidP="000F043F">
            <w:pPr>
              <w:pStyle w:val="TAC"/>
              <w:rPr>
                <w:rFonts w:cs="Arial"/>
                <w:sz w:val="16"/>
                <w:szCs w:val="16"/>
              </w:rPr>
            </w:pPr>
            <w:r w:rsidRPr="000F043F">
              <w:rPr>
                <w:rFonts w:cs="Arial"/>
                <w:sz w:val="16"/>
                <w:szCs w:val="16"/>
              </w:rPr>
              <w:t>F</w:t>
            </w:r>
          </w:p>
        </w:tc>
        <w:tc>
          <w:tcPr>
            <w:tcW w:w="5151" w:type="dxa"/>
            <w:shd w:val="solid" w:color="FFFFFF" w:fill="auto"/>
          </w:tcPr>
          <w:p w14:paraId="21F882ED" w14:textId="274EE2F6" w:rsidR="00656006" w:rsidRPr="000F043F" w:rsidRDefault="00656006" w:rsidP="000F043F">
            <w:pPr>
              <w:pStyle w:val="TAL"/>
              <w:rPr>
                <w:rFonts w:cs="Arial"/>
                <w:sz w:val="16"/>
                <w:szCs w:val="16"/>
              </w:rPr>
            </w:pPr>
            <w:r w:rsidRPr="000F043F">
              <w:rPr>
                <w:rFonts w:cs="Arial"/>
                <w:sz w:val="16"/>
                <w:szCs w:val="16"/>
              </w:rPr>
              <w:t>Adding missing references and other miscellaneous corrections</w:t>
            </w:r>
          </w:p>
        </w:tc>
        <w:tc>
          <w:tcPr>
            <w:tcW w:w="708" w:type="dxa"/>
            <w:shd w:val="solid" w:color="FFFFFF" w:fill="auto"/>
          </w:tcPr>
          <w:p w14:paraId="55C38BCC" w14:textId="1865AD8B" w:rsidR="00656006" w:rsidRPr="000F043F" w:rsidRDefault="00656006" w:rsidP="000F043F">
            <w:pPr>
              <w:pStyle w:val="TAC"/>
              <w:rPr>
                <w:rFonts w:cs="Arial"/>
                <w:sz w:val="16"/>
                <w:szCs w:val="16"/>
                <w:lang w:eastAsia="zh-CN"/>
              </w:rPr>
            </w:pPr>
            <w:r w:rsidRPr="000F043F">
              <w:rPr>
                <w:rFonts w:cs="Arial"/>
                <w:sz w:val="16"/>
                <w:szCs w:val="16"/>
                <w:lang w:eastAsia="zh-CN"/>
              </w:rPr>
              <w:t>18.6.0</w:t>
            </w:r>
          </w:p>
        </w:tc>
      </w:tr>
      <w:tr w:rsidR="00CA4321" w:rsidRPr="00011EE0" w14:paraId="7647AB14" w14:textId="77777777" w:rsidTr="00F75D05">
        <w:tc>
          <w:tcPr>
            <w:tcW w:w="800" w:type="dxa"/>
            <w:shd w:val="solid" w:color="FFFFFF" w:fill="auto"/>
          </w:tcPr>
          <w:p w14:paraId="79464126" w14:textId="367B1062" w:rsidR="00CA4321" w:rsidRPr="000F043F" w:rsidRDefault="00CA4321" w:rsidP="000F043F">
            <w:pPr>
              <w:pStyle w:val="TAC"/>
              <w:rPr>
                <w:sz w:val="16"/>
                <w:szCs w:val="16"/>
                <w:lang w:eastAsia="zh-CN"/>
              </w:rPr>
            </w:pPr>
            <w:r w:rsidRPr="000F043F">
              <w:rPr>
                <w:sz w:val="16"/>
                <w:szCs w:val="16"/>
                <w:lang w:eastAsia="zh-CN"/>
              </w:rPr>
              <w:t>2024-09</w:t>
            </w:r>
          </w:p>
        </w:tc>
        <w:tc>
          <w:tcPr>
            <w:tcW w:w="800" w:type="dxa"/>
            <w:shd w:val="solid" w:color="FFFFFF" w:fill="auto"/>
          </w:tcPr>
          <w:p w14:paraId="173E4FAF" w14:textId="066E31B2" w:rsidR="00CA4321" w:rsidRPr="000F043F" w:rsidRDefault="00CA4321" w:rsidP="000F043F">
            <w:pPr>
              <w:pStyle w:val="TAC"/>
              <w:rPr>
                <w:sz w:val="16"/>
                <w:szCs w:val="16"/>
                <w:lang w:eastAsia="zh-CN"/>
              </w:rPr>
            </w:pPr>
            <w:r w:rsidRPr="000F043F">
              <w:rPr>
                <w:sz w:val="16"/>
                <w:szCs w:val="16"/>
                <w:lang w:eastAsia="zh-CN"/>
              </w:rPr>
              <w:t>CT#105</w:t>
            </w:r>
          </w:p>
        </w:tc>
        <w:tc>
          <w:tcPr>
            <w:tcW w:w="1046" w:type="dxa"/>
            <w:shd w:val="solid" w:color="FFFFFF" w:fill="auto"/>
          </w:tcPr>
          <w:p w14:paraId="4C83B03C" w14:textId="53997C20" w:rsidR="00CA4321" w:rsidRPr="000F043F" w:rsidRDefault="00CA4321" w:rsidP="000F043F">
            <w:pPr>
              <w:pStyle w:val="TAC"/>
              <w:rPr>
                <w:sz w:val="16"/>
                <w:szCs w:val="16"/>
              </w:rPr>
            </w:pPr>
            <w:r w:rsidRPr="000F043F">
              <w:rPr>
                <w:sz w:val="16"/>
                <w:szCs w:val="16"/>
              </w:rPr>
              <w:t>CP-242166</w:t>
            </w:r>
          </w:p>
        </w:tc>
        <w:tc>
          <w:tcPr>
            <w:tcW w:w="567" w:type="dxa"/>
            <w:shd w:val="solid" w:color="FFFFFF" w:fill="auto"/>
          </w:tcPr>
          <w:p w14:paraId="730CC875" w14:textId="4C752160" w:rsidR="00CA4321" w:rsidRPr="000F043F" w:rsidRDefault="00CA4321" w:rsidP="000F043F">
            <w:pPr>
              <w:pStyle w:val="TAL"/>
              <w:rPr>
                <w:rFonts w:cs="Arial"/>
                <w:sz w:val="16"/>
                <w:szCs w:val="16"/>
              </w:rPr>
            </w:pPr>
            <w:r w:rsidRPr="000F043F">
              <w:rPr>
                <w:rFonts w:cs="Arial"/>
                <w:sz w:val="16"/>
                <w:szCs w:val="16"/>
              </w:rPr>
              <w:t>0587</w:t>
            </w:r>
          </w:p>
        </w:tc>
        <w:tc>
          <w:tcPr>
            <w:tcW w:w="283" w:type="dxa"/>
            <w:shd w:val="solid" w:color="FFFFFF" w:fill="auto"/>
          </w:tcPr>
          <w:p w14:paraId="4C732877" w14:textId="448E440E" w:rsidR="00CA4321" w:rsidRPr="000F043F" w:rsidRDefault="00CA4321" w:rsidP="000F043F">
            <w:pPr>
              <w:pStyle w:val="TAR"/>
              <w:rPr>
                <w:rFonts w:cs="Arial"/>
                <w:sz w:val="16"/>
                <w:szCs w:val="16"/>
              </w:rPr>
            </w:pPr>
            <w:r w:rsidRPr="000F043F">
              <w:rPr>
                <w:rFonts w:cs="Arial"/>
                <w:sz w:val="16"/>
                <w:szCs w:val="16"/>
              </w:rPr>
              <w:t>1</w:t>
            </w:r>
          </w:p>
        </w:tc>
        <w:tc>
          <w:tcPr>
            <w:tcW w:w="284" w:type="dxa"/>
            <w:shd w:val="solid" w:color="FFFFFF" w:fill="auto"/>
          </w:tcPr>
          <w:p w14:paraId="78E42FB9" w14:textId="20D5A14F" w:rsidR="00CA4321" w:rsidRPr="000F043F" w:rsidRDefault="00CA4321" w:rsidP="000F043F">
            <w:pPr>
              <w:pStyle w:val="TAC"/>
              <w:rPr>
                <w:rFonts w:cs="Arial"/>
                <w:sz w:val="16"/>
                <w:szCs w:val="16"/>
              </w:rPr>
            </w:pPr>
            <w:r w:rsidRPr="000F043F">
              <w:rPr>
                <w:rFonts w:cs="Arial"/>
                <w:sz w:val="16"/>
                <w:szCs w:val="16"/>
              </w:rPr>
              <w:t>F</w:t>
            </w:r>
          </w:p>
        </w:tc>
        <w:tc>
          <w:tcPr>
            <w:tcW w:w="5151" w:type="dxa"/>
            <w:shd w:val="solid" w:color="FFFFFF" w:fill="auto"/>
          </w:tcPr>
          <w:p w14:paraId="6507CBE2" w14:textId="3E9A0D78" w:rsidR="00CA4321" w:rsidRPr="000F043F" w:rsidRDefault="00CA4321" w:rsidP="000F043F">
            <w:pPr>
              <w:pStyle w:val="TAL"/>
              <w:rPr>
                <w:rFonts w:cs="Arial"/>
                <w:sz w:val="16"/>
                <w:szCs w:val="16"/>
              </w:rPr>
            </w:pPr>
            <w:r w:rsidRPr="000F043F">
              <w:rPr>
                <w:rFonts w:cs="Arial"/>
                <w:sz w:val="16"/>
                <w:szCs w:val="16"/>
              </w:rPr>
              <w:t>Corrections for 5G ProSe direct discovery set transfer procedure</w:t>
            </w:r>
          </w:p>
        </w:tc>
        <w:tc>
          <w:tcPr>
            <w:tcW w:w="708" w:type="dxa"/>
            <w:shd w:val="solid" w:color="FFFFFF" w:fill="auto"/>
          </w:tcPr>
          <w:p w14:paraId="77258AB8" w14:textId="37039028" w:rsidR="00CA4321" w:rsidRPr="000F043F" w:rsidRDefault="00CA4321" w:rsidP="000F043F">
            <w:pPr>
              <w:pStyle w:val="TAC"/>
              <w:rPr>
                <w:rFonts w:cs="Arial"/>
                <w:sz w:val="16"/>
                <w:szCs w:val="16"/>
                <w:lang w:eastAsia="zh-CN"/>
              </w:rPr>
            </w:pPr>
            <w:r w:rsidRPr="000F043F">
              <w:rPr>
                <w:rFonts w:cs="Arial"/>
                <w:sz w:val="16"/>
                <w:szCs w:val="16"/>
                <w:lang w:eastAsia="zh-CN"/>
              </w:rPr>
              <w:t>18.6.0</w:t>
            </w:r>
          </w:p>
        </w:tc>
      </w:tr>
      <w:tr w:rsidR="000105BF" w:rsidRPr="00011EE0" w14:paraId="73BB2911" w14:textId="77777777" w:rsidTr="00F75D05">
        <w:tc>
          <w:tcPr>
            <w:tcW w:w="800" w:type="dxa"/>
            <w:shd w:val="solid" w:color="FFFFFF" w:fill="auto"/>
          </w:tcPr>
          <w:p w14:paraId="4F159605" w14:textId="6E2374A3" w:rsidR="000105BF" w:rsidRPr="000F043F" w:rsidRDefault="000105BF" w:rsidP="000F043F">
            <w:pPr>
              <w:pStyle w:val="TAC"/>
              <w:rPr>
                <w:sz w:val="16"/>
                <w:szCs w:val="16"/>
                <w:lang w:eastAsia="zh-CN"/>
              </w:rPr>
            </w:pPr>
            <w:r w:rsidRPr="000F043F">
              <w:rPr>
                <w:sz w:val="16"/>
                <w:szCs w:val="16"/>
                <w:lang w:eastAsia="zh-CN"/>
              </w:rPr>
              <w:t>2024-09</w:t>
            </w:r>
          </w:p>
        </w:tc>
        <w:tc>
          <w:tcPr>
            <w:tcW w:w="800" w:type="dxa"/>
            <w:shd w:val="solid" w:color="FFFFFF" w:fill="auto"/>
          </w:tcPr>
          <w:p w14:paraId="0A291077" w14:textId="491D8D57" w:rsidR="000105BF" w:rsidRPr="000F043F" w:rsidRDefault="000105BF" w:rsidP="000F043F">
            <w:pPr>
              <w:pStyle w:val="TAC"/>
              <w:rPr>
                <w:sz w:val="16"/>
                <w:szCs w:val="16"/>
                <w:lang w:eastAsia="zh-CN"/>
              </w:rPr>
            </w:pPr>
            <w:r w:rsidRPr="000F043F">
              <w:rPr>
                <w:sz w:val="16"/>
                <w:szCs w:val="16"/>
                <w:lang w:eastAsia="zh-CN"/>
              </w:rPr>
              <w:t>CT#105</w:t>
            </w:r>
          </w:p>
        </w:tc>
        <w:tc>
          <w:tcPr>
            <w:tcW w:w="1046" w:type="dxa"/>
            <w:shd w:val="solid" w:color="FFFFFF" w:fill="auto"/>
          </w:tcPr>
          <w:p w14:paraId="6469661E" w14:textId="3F3449D5" w:rsidR="000105BF" w:rsidRPr="000F043F" w:rsidRDefault="000105BF" w:rsidP="000F043F">
            <w:pPr>
              <w:pStyle w:val="TAC"/>
              <w:rPr>
                <w:sz w:val="16"/>
                <w:szCs w:val="16"/>
              </w:rPr>
            </w:pPr>
            <w:r w:rsidRPr="000F043F">
              <w:rPr>
                <w:sz w:val="16"/>
                <w:szCs w:val="16"/>
              </w:rPr>
              <w:t>CP-242166</w:t>
            </w:r>
          </w:p>
        </w:tc>
        <w:tc>
          <w:tcPr>
            <w:tcW w:w="567" w:type="dxa"/>
            <w:shd w:val="solid" w:color="FFFFFF" w:fill="auto"/>
          </w:tcPr>
          <w:p w14:paraId="3A7F7247" w14:textId="0DC416E7" w:rsidR="000105BF" w:rsidRPr="000F043F" w:rsidRDefault="000105BF" w:rsidP="000F043F">
            <w:pPr>
              <w:pStyle w:val="TAL"/>
              <w:rPr>
                <w:rFonts w:cs="Arial"/>
                <w:sz w:val="16"/>
                <w:szCs w:val="16"/>
              </w:rPr>
            </w:pPr>
            <w:r w:rsidRPr="000F043F">
              <w:rPr>
                <w:rFonts w:cs="Arial"/>
                <w:sz w:val="16"/>
                <w:szCs w:val="16"/>
              </w:rPr>
              <w:t>0590</w:t>
            </w:r>
          </w:p>
        </w:tc>
        <w:tc>
          <w:tcPr>
            <w:tcW w:w="283" w:type="dxa"/>
            <w:shd w:val="solid" w:color="FFFFFF" w:fill="auto"/>
          </w:tcPr>
          <w:p w14:paraId="464FDE6A" w14:textId="36AF5CA8" w:rsidR="000105BF" w:rsidRPr="000F043F" w:rsidRDefault="000105BF" w:rsidP="000F043F">
            <w:pPr>
              <w:pStyle w:val="TAR"/>
              <w:rPr>
                <w:rFonts w:cs="Arial"/>
                <w:sz w:val="16"/>
                <w:szCs w:val="16"/>
              </w:rPr>
            </w:pPr>
            <w:r w:rsidRPr="000F043F">
              <w:rPr>
                <w:rFonts w:cs="Arial"/>
                <w:sz w:val="16"/>
                <w:szCs w:val="16"/>
              </w:rPr>
              <w:t>1</w:t>
            </w:r>
          </w:p>
        </w:tc>
        <w:tc>
          <w:tcPr>
            <w:tcW w:w="284" w:type="dxa"/>
            <w:shd w:val="solid" w:color="FFFFFF" w:fill="auto"/>
          </w:tcPr>
          <w:p w14:paraId="0114736F" w14:textId="0082707A" w:rsidR="000105BF" w:rsidRPr="000F043F" w:rsidRDefault="000105BF" w:rsidP="000F043F">
            <w:pPr>
              <w:pStyle w:val="TAC"/>
              <w:rPr>
                <w:rFonts w:cs="Arial"/>
                <w:sz w:val="16"/>
                <w:szCs w:val="16"/>
              </w:rPr>
            </w:pPr>
            <w:r w:rsidRPr="000F043F">
              <w:rPr>
                <w:rFonts w:cs="Arial"/>
                <w:sz w:val="16"/>
                <w:szCs w:val="16"/>
              </w:rPr>
              <w:t>F</w:t>
            </w:r>
          </w:p>
        </w:tc>
        <w:tc>
          <w:tcPr>
            <w:tcW w:w="5151" w:type="dxa"/>
            <w:shd w:val="solid" w:color="FFFFFF" w:fill="auto"/>
          </w:tcPr>
          <w:p w14:paraId="089D2485" w14:textId="2721AAD3" w:rsidR="000105BF" w:rsidRPr="000F043F" w:rsidRDefault="000105BF" w:rsidP="000F043F">
            <w:pPr>
              <w:pStyle w:val="TAL"/>
              <w:rPr>
                <w:rFonts w:cs="Arial"/>
                <w:sz w:val="16"/>
                <w:szCs w:val="16"/>
              </w:rPr>
            </w:pPr>
            <w:r w:rsidRPr="000F043F">
              <w:rPr>
                <w:rFonts w:cs="Arial"/>
                <w:sz w:val="16"/>
                <w:szCs w:val="16"/>
              </w:rPr>
              <w:t>Clarification on the abnormal cases of 5G ProSe direct discovery set transfer procedure</w:t>
            </w:r>
          </w:p>
        </w:tc>
        <w:tc>
          <w:tcPr>
            <w:tcW w:w="708" w:type="dxa"/>
            <w:shd w:val="solid" w:color="FFFFFF" w:fill="auto"/>
          </w:tcPr>
          <w:p w14:paraId="0F8EC8D4" w14:textId="51A32476" w:rsidR="000105BF" w:rsidRPr="000F043F" w:rsidRDefault="000105BF" w:rsidP="000F043F">
            <w:pPr>
              <w:pStyle w:val="TAC"/>
              <w:rPr>
                <w:rFonts w:cs="Arial"/>
                <w:sz w:val="16"/>
                <w:szCs w:val="16"/>
                <w:lang w:eastAsia="zh-CN"/>
              </w:rPr>
            </w:pPr>
            <w:r w:rsidRPr="000F043F">
              <w:rPr>
                <w:rFonts w:cs="Arial"/>
                <w:sz w:val="16"/>
                <w:szCs w:val="16"/>
                <w:lang w:eastAsia="zh-CN"/>
              </w:rPr>
              <w:t>18.6.0</w:t>
            </w:r>
          </w:p>
        </w:tc>
      </w:tr>
      <w:tr w:rsidR="00165C13" w:rsidRPr="00011EE0" w14:paraId="761DEAFC" w14:textId="77777777" w:rsidTr="00F75D05">
        <w:tc>
          <w:tcPr>
            <w:tcW w:w="800" w:type="dxa"/>
            <w:shd w:val="solid" w:color="FFFFFF" w:fill="auto"/>
          </w:tcPr>
          <w:p w14:paraId="5B305FA6" w14:textId="74CCCD17" w:rsidR="00165C13" w:rsidRPr="000F043F" w:rsidRDefault="00165C13" w:rsidP="000F043F">
            <w:pPr>
              <w:pStyle w:val="TAC"/>
              <w:rPr>
                <w:sz w:val="16"/>
                <w:szCs w:val="16"/>
                <w:lang w:eastAsia="zh-CN"/>
              </w:rPr>
            </w:pPr>
            <w:r w:rsidRPr="000F043F">
              <w:rPr>
                <w:sz w:val="16"/>
                <w:szCs w:val="16"/>
                <w:lang w:eastAsia="zh-CN"/>
              </w:rPr>
              <w:t>2024-09</w:t>
            </w:r>
          </w:p>
        </w:tc>
        <w:tc>
          <w:tcPr>
            <w:tcW w:w="800" w:type="dxa"/>
            <w:shd w:val="solid" w:color="FFFFFF" w:fill="auto"/>
          </w:tcPr>
          <w:p w14:paraId="69D2577B" w14:textId="76B6CD17" w:rsidR="00165C13" w:rsidRPr="000F043F" w:rsidRDefault="00165C13" w:rsidP="000F043F">
            <w:pPr>
              <w:pStyle w:val="TAC"/>
              <w:rPr>
                <w:sz w:val="16"/>
                <w:szCs w:val="16"/>
                <w:lang w:eastAsia="zh-CN"/>
              </w:rPr>
            </w:pPr>
            <w:r w:rsidRPr="000F043F">
              <w:rPr>
                <w:sz w:val="16"/>
                <w:szCs w:val="16"/>
                <w:lang w:eastAsia="zh-CN"/>
              </w:rPr>
              <w:t>CT#105</w:t>
            </w:r>
          </w:p>
        </w:tc>
        <w:tc>
          <w:tcPr>
            <w:tcW w:w="1046" w:type="dxa"/>
            <w:shd w:val="solid" w:color="FFFFFF" w:fill="auto"/>
          </w:tcPr>
          <w:p w14:paraId="4572E8B1" w14:textId="1E7BE845" w:rsidR="00165C13" w:rsidRPr="000F043F" w:rsidRDefault="00165C13" w:rsidP="000F043F">
            <w:pPr>
              <w:pStyle w:val="TAC"/>
              <w:rPr>
                <w:sz w:val="16"/>
                <w:szCs w:val="16"/>
              </w:rPr>
            </w:pPr>
            <w:r w:rsidRPr="000F043F">
              <w:rPr>
                <w:sz w:val="16"/>
                <w:szCs w:val="16"/>
              </w:rPr>
              <w:t>CP-242166</w:t>
            </w:r>
          </w:p>
        </w:tc>
        <w:tc>
          <w:tcPr>
            <w:tcW w:w="567" w:type="dxa"/>
            <w:shd w:val="solid" w:color="FFFFFF" w:fill="auto"/>
          </w:tcPr>
          <w:p w14:paraId="6455B46D" w14:textId="5DE6EFC1" w:rsidR="00165C13" w:rsidRPr="000F043F" w:rsidRDefault="00165C13" w:rsidP="000F043F">
            <w:pPr>
              <w:pStyle w:val="TAL"/>
              <w:rPr>
                <w:rFonts w:cs="Arial"/>
                <w:sz w:val="16"/>
                <w:szCs w:val="16"/>
              </w:rPr>
            </w:pPr>
            <w:r w:rsidRPr="000F043F">
              <w:rPr>
                <w:rFonts w:cs="Arial"/>
                <w:sz w:val="16"/>
                <w:szCs w:val="16"/>
              </w:rPr>
              <w:t>0589</w:t>
            </w:r>
          </w:p>
        </w:tc>
        <w:tc>
          <w:tcPr>
            <w:tcW w:w="283" w:type="dxa"/>
            <w:shd w:val="solid" w:color="FFFFFF" w:fill="auto"/>
          </w:tcPr>
          <w:p w14:paraId="46F7A98A" w14:textId="7F889773" w:rsidR="00165C13" w:rsidRPr="000F043F" w:rsidRDefault="00165C13" w:rsidP="000F043F">
            <w:pPr>
              <w:pStyle w:val="TAR"/>
              <w:rPr>
                <w:rFonts w:cs="Arial"/>
                <w:sz w:val="16"/>
                <w:szCs w:val="16"/>
              </w:rPr>
            </w:pPr>
            <w:r w:rsidRPr="000F043F">
              <w:rPr>
                <w:rFonts w:cs="Arial"/>
                <w:sz w:val="16"/>
                <w:szCs w:val="16"/>
              </w:rPr>
              <w:t>1</w:t>
            </w:r>
          </w:p>
        </w:tc>
        <w:tc>
          <w:tcPr>
            <w:tcW w:w="284" w:type="dxa"/>
            <w:shd w:val="solid" w:color="FFFFFF" w:fill="auto"/>
          </w:tcPr>
          <w:p w14:paraId="262FFB36" w14:textId="36271CE6" w:rsidR="00165C13" w:rsidRPr="000F043F" w:rsidRDefault="00165C13" w:rsidP="000F043F">
            <w:pPr>
              <w:pStyle w:val="TAC"/>
              <w:rPr>
                <w:rFonts w:cs="Arial"/>
                <w:sz w:val="16"/>
                <w:szCs w:val="16"/>
              </w:rPr>
            </w:pPr>
            <w:r w:rsidRPr="000F043F">
              <w:rPr>
                <w:rFonts w:cs="Arial"/>
                <w:sz w:val="16"/>
                <w:szCs w:val="16"/>
              </w:rPr>
              <w:t>F</w:t>
            </w:r>
          </w:p>
        </w:tc>
        <w:tc>
          <w:tcPr>
            <w:tcW w:w="5151" w:type="dxa"/>
            <w:shd w:val="solid" w:color="FFFFFF" w:fill="auto"/>
          </w:tcPr>
          <w:p w14:paraId="19C5058F" w14:textId="158C82CB" w:rsidR="00165C13" w:rsidRPr="000F043F" w:rsidRDefault="00165C13" w:rsidP="000F043F">
            <w:pPr>
              <w:pStyle w:val="TAL"/>
              <w:rPr>
                <w:rFonts w:cs="Arial"/>
                <w:sz w:val="16"/>
                <w:szCs w:val="16"/>
              </w:rPr>
            </w:pPr>
            <w:r w:rsidRPr="000F043F">
              <w:rPr>
                <w:rFonts w:cs="Arial"/>
                <w:sz w:val="16"/>
                <w:szCs w:val="16"/>
              </w:rPr>
              <w:t>Clarification on the 5G ProSe direct discovery set transfer procedure</w:t>
            </w:r>
          </w:p>
        </w:tc>
        <w:tc>
          <w:tcPr>
            <w:tcW w:w="708" w:type="dxa"/>
            <w:shd w:val="solid" w:color="FFFFFF" w:fill="auto"/>
          </w:tcPr>
          <w:p w14:paraId="3673089B" w14:textId="4A82540D" w:rsidR="00165C13" w:rsidRPr="000F043F" w:rsidRDefault="00165C13" w:rsidP="000F043F">
            <w:pPr>
              <w:pStyle w:val="TAC"/>
              <w:rPr>
                <w:rFonts w:cs="Arial"/>
                <w:sz w:val="16"/>
                <w:szCs w:val="16"/>
                <w:lang w:eastAsia="zh-CN"/>
              </w:rPr>
            </w:pPr>
            <w:r w:rsidRPr="000F043F">
              <w:rPr>
                <w:rFonts w:cs="Arial"/>
                <w:sz w:val="16"/>
                <w:szCs w:val="16"/>
                <w:lang w:eastAsia="zh-CN"/>
              </w:rPr>
              <w:t>18.6.0</w:t>
            </w:r>
          </w:p>
        </w:tc>
      </w:tr>
      <w:tr w:rsidR="00CE1D3D" w:rsidRPr="00011EE0" w14:paraId="41D85B67" w14:textId="77777777" w:rsidTr="00F75D05">
        <w:tc>
          <w:tcPr>
            <w:tcW w:w="800" w:type="dxa"/>
            <w:shd w:val="solid" w:color="FFFFFF" w:fill="auto"/>
          </w:tcPr>
          <w:p w14:paraId="1EC1DF1B" w14:textId="24376812" w:rsidR="00CE1D3D" w:rsidRPr="000F043F" w:rsidRDefault="00CE1D3D" w:rsidP="000F043F">
            <w:pPr>
              <w:pStyle w:val="TAC"/>
              <w:rPr>
                <w:sz w:val="16"/>
                <w:szCs w:val="16"/>
                <w:lang w:eastAsia="zh-CN"/>
              </w:rPr>
            </w:pPr>
            <w:r w:rsidRPr="000F043F">
              <w:rPr>
                <w:sz w:val="16"/>
                <w:szCs w:val="16"/>
                <w:lang w:eastAsia="zh-CN"/>
              </w:rPr>
              <w:t>2024-12</w:t>
            </w:r>
          </w:p>
        </w:tc>
        <w:tc>
          <w:tcPr>
            <w:tcW w:w="800" w:type="dxa"/>
            <w:shd w:val="solid" w:color="FFFFFF" w:fill="auto"/>
          </w:tcPr>
          <w:p w14:paraId="0E98D5C5" w14:textId="7CA0325B" w:rsidR="00CE1D3D" w:rsidRPr="000F043F" w:rsidRDefault="00CE1D3D" w:rsidP="000F043F">
            <w:pPr>
              <w:pStyle w:val="TAC"/>
              <w:rPr>
                <w:sz w:val="16"/>
                <w:szCs w:val="16"/>
                <w:lang w:eastAsia="zh-CN"/>
              </w:rPr>
            </w:pPr>
            <w:r w:rsidRPr="000F043F">
              <w:rPr>
                <w:sz w:val="16"/>
                <w:szCs w:val="16"/>
                <w:lang w:eastAsia="zh-CN"/>
              </w:rPr>
              <w:t>CT#106</w:t>
            </w:r>
          </w:p>
        </w:tc>
        <w:tc>
          <w:tcPr>
            <w:tcW w:w="1046" w:type="dxa"/>
            <w:shd w:val="solid" w:color="FFFFFF" w:fill="auto"/>
          </w:tcPr>
          <w:p w14:paraId="184D9A92" w14:textId="3B88F2D5" w:rsidR="00CE1D3D" w:rsidRPr="002E2957" w:rsidRDefault="00CE1D3D" w:rsidP="000F043F">
            <w:pPr>
              <w:pStyle w:val="TAC"/>
              <w:rPr>
                <w:sz w:val="16"/>
                <w:szCs w:val="16"/>
              </w:rPr>
            </w:pPr>
            <w:r w:rsidRPr="000F043F">
              <w:rPr>
                <w:sz w:val="16"/>
                <w:szCs w:val="16"/>
              </w:rPr>
              <w:t>CP-243203</w:t>
            </w:r>
          </w:p>
        </w:tc>
        <w:tc>
          <w:tcPr>
            <w:tcW w:w="567" w:type="dxa"/>
            <w:shd w:val="solid" w:color="FFFFFF" w:fill="auto"/>
          </w:tcPr>
          <w:p w14:paraId="742F88C3" w14:textId="28B8D9A0" w:rsidR="00CE1D3D" w:rsidRPr="000F043F" w:rsidRDefault="00CE1D3D" w:rsidP="000F043F">
            <w:pPr>
              <w:pStyle w:val="TAL"/>
              <w:rPr>
                <w:rFonts w:cs="Arial"/>
                <w:sz w:val="16"/>
                <w:szCs w:val="16"/>
              </w:rPr>
            </w:pPr>
            <w:r w:rsidRPr="000F043F">
              <w:rPr>
                <w:rFonts w:cs="Arial"/>
                <w:sz w:val="16"/>
                <w:szCs w:val="16"/>
              </w:rPr>
              <w:t>0602</w:t>
            </w:r>
          </w:p>
        </w:tc>
        <w:tc>
          <w:tcPr>
            <w:tcW w:w="283" w:type="dxa"/>
            <w:shd w:val="solid" w:color="FFFFFF" w:fill="auto"/>
          </w:tcPr>
          <w:p w14:paraId="5E9E83BE" w14:textId="56819FAC" w:rsidR="00CE1D3D" w:rsidRPr="000F043F" w:rsidRDefault="00CE1D3D" w:rsidP="000F043F">
            <w:pPr>
              <w:pStyle w:val="TAR"/>
              <w:rPr>
                <w:rFonts w:cs="Arial"/>
                <w:sz w:val="16"/>
                <w:szCs w:val="16"/>
              </w:rPr>
            </w:pPr>
            <w:r w:rsidRPr="000F043F">
              <w:rPr>
                <w:rFonts w:cs="Arial"/>
                <w:sz w:val="16"/>
                <w:szCs w:val="16"/>
              </w:rPr>
              <w:t>-</w:t>
            </w:r>
          </w:p>
        </w:tc>
        <w:tc>
          <w:tcPr>
            <w:tcW w:w="284" w:type="dxa"/>
            <w:shd w:val="solid" w:color="FFFFFF" w:fill="auto"/>
          </w:tcPr>
          <w:p w14:paraId="0231073D" w14:textId="45D76D70" w:rsidR="00CE1D3D" w:rsidRPr="000F043F" w:rsidRDefault="00CE1D3D" w:rsidP="000F043F">
            <w:pPr>
              <w:pStyle w:val="TAC"/>
              <w:rPr>
                <w:rFonts w:cs="Arial"/>
                <w:sz w:val="16"/>
                <w:szCs w:val="16"/>
              </w:rPr>
            </w:pPr>
            <w:r w:rsidRPr="000F043F">
              <w:rPr>
                <w:rFonts w:cs="Arial"/>
                <w:sz w:val="16"/>
                <w:szCs w:val="16"/>
              </w:rPr>
              <w:t>F</w:t>
            </w:r>
          </w:p>
        </w:tc>
        <w:tc>
          <w:tcPr>
            <w:tcW w:w="5151" w:type="dxa"/>
            <w:shd w:val="solid" w:color="FFFFFF" w:fill="auto"/>
          </w:tcPr>
          <w:p w14:paraId="2DEF6243" w14:textId="748E475D" w:rsidR="00CE1D3D" w:rsidRPr="000F043F" w:rsidRDefault="00CE1D3D" w:rsidP="000F043F">
            <w:pPr>
              <w:pStyle w:val="TAL"/>
              <w:rPr>
                <w:rFonts w:cs="Arial"/>
                <w:sz w:val="16"/>
                <w:szCs w:val="16"/>
              </w:rPr>
            </w:pPr>
            <w:r w:rsidRPr="000F043F">
              <w:rPr>
                <w:rFonts w:cs="Arial"/>
                <w:sz w:val="16"/>
                <w:szCs w:val="16"/>
              </w:rPr>
              <w:t>Correction to the statement on PEI</w:t>
            </w:r>
          </w:p>
        </w:tc>
        <w:tc>
          <w:tcPr>
            <w:tcW w:w="708" w:type="dxa"/>
            <w:shd w:val="solid" w:color="FFFFFF" w:fill="auto"/>
          </w:tcPr>
          <w:p w14:paraId="53997989" w14:textId="1154A749" w:rsidR="00CE1D3D" w:rsidRPr="000F043F" w:rsidRDefault="00CE1D3D" w:rsidP="000F043F">
            <w:pPr>
              <w:pStyle w:val="TAC"/>
              <w:rPr>
                <w:rFonts w:cs="Arial"/>
                <w:sz w:val="16"/>
                <w:szCs w:val="16"/>
                <w:lang w:eastAsia="zh-CN"/>
              </w:rPr>
            </w:pPr>
            <w:r w:rsidRPr="000F043F">
              <w:rPr>
                <w:rFonts w:cs="Arial"/>
                <w:sz w:val="16"/>
                <w:szCs w:val="16"/>
                <w:lang w:eastAsia="zh-CN"/>
              </w:rPr>
              <w:t>18.7.0</w:t>
            </w:r>
          </w:p>
        </w:tc>
      </w:tr>
      <w:tr w:rsidR="00264DD3" w:rsidRPr="00011EE0" w14:paraId="27F6FED1" w14:textId="77777777" w:rsidTr="00F75D05">
        <w:tc>
          <w:tcPr>
            <w:tcW w:w="800" w:type="dxa"/>
            <w:shd w:val="solid" w:color="FFFFFF" w:fill="auto"/>
          </w:tcPr>
          <w:p w14:paraId="4FE47BB6" w14:textId="499A6C85" w:rsidR="00264DD3" w:rsidRPr="000F043F" w:rsidRDefault="00264DD3" w:rsidP="000F043F">
            <w:pPr>
              <w:pStyle w:val="TAC"/>
              <w:rPr>
                <w:sz w:val="16"/>
                <w:szCs w:val="16"/>
                <w:lang w:eastAsia="zh-CN"/>
              </w:rPr>
            </w:pPr>
            <w:r w:rsidRPr="000F043F">
              <w:rPr>
                <w:sz w:val="16"/>
                <w:szCs w:val="16"/>
                <w:lang w:eastAsia="zh-CN"/>
              </w:rPr>
              <w:t>2024-12</w:t>
            </w:r>
          </w:p>
        </w:tc>
        <w:tc>
          <w:tcPr>
            <w:tcW w:w="800" w:type="dxa"/>
            <w:shd w:val="solid" w:color="FFFFFF" w:fill="auto"/>
          </w:tcPr>
          <w:p w14:paraId="0B6ADC4C" w14:textId="650A0F57" w:rsidR="00264DD3" w:rsidRPr="000F043F" w:rsidRDefault="00264DD3" w:rsidP="000F043F">
            <w:pPr>
              <w:pStyle w:val="TAC"/>
              <w:rPr>
                <w:sz w:val="16"/>
                <w:szCs w:val="16"/>
                <w:lang w:eastAsia="zh-CN"/>
              </w:rPr>
            </w:pPr>
            <w:r w:rsidRPr="000F043F">
              <w:rPr>
                <w:sz w:val="16"/>
                <w:szCs w:val="16"/>
                <w:lang w:eastAsia="zh-CN"/>
              </w:rPr>
              <w:t>CT#106</w:t>
            </w:r>
          </w:p>
        </w:tc>
        <w:tc>
          <w:tcPr>
            <w:tcW w:w="1046" w:type="dxa"/>
            <w:shd w:val="solid" w:color="FFFFFF" w:fill="auto"/>
          </w:tcPr>
          <w:p w14:paraId="1D9207A8" w14:textId="33DD1418" w:rsidR="00264DD3" w:rsidRPr="002E2957" w:rsidRDefault="00264DD3" w:rsidP="000F043F">
            <w:pPr>
              <w:pStyle w:val="TAC"/>
              <w:rPr>
                <w:sz w:val="16"/>
                <w:szCs w:val="16"/>
              </w:rPr>
            </w:pPr>
            <w:r w:rsidRPr="000F043F">
              <w:rPr>
                <w:sz w:val="16"/>
                <w:szCs w:val="16"/>
              </w:rPr>
              <w:t>CP-243203</w:t>
            </w:r>
          </w:p>
        </w:tc>
        <w:tc>
          <w:tcPr>
            <w:tcW w:w="567" w:type="dxa"/>
            <w:shd w:val="solid" w:color="FFFFFF" w:fill="auto"/>
          </w:tcPr>
          <w:p w14:paraId="063C8CC7" w14:textId="4DFB5698" w:rsidR="00264DD3" w:rsidRPr="000F043F" w:rsidRDefault="00264DD3" w:rsidP="000F043F">
            <w:pPr>
              <w:pStyle w:val="TAL"/>
              <w:rPr>
                <w:rFonts w:cs="Arial"/>
                <w:sz w:val="16"/>
                <w:szCs w:val="16"/>
              </w:rPr>
            </w:pPr>
            <w:r w:rsidRPr="000F043F">
              <w:rPr>
                <w:rFonts w:cs="Arial"/>
                <w:sz w:val="16"/>
                <w:szCs w:val="16"/>
              </w:rPr>
              <w:t>0603</w:t>
            </w:r>
          </w:p>
        </w:tc>
        <w:tc>
          <w:tcPr>
            <w:tcW w:w="283" w:type="dxa"/>
            <w:shd w:val="solid" w:color="FFFFFF" w:fill="auto"/>
          </w:tcPr>
          <w:p w14:paraId="5BF1727A" w14:textId="3E35E4D4" w:rsidR="00264DD3" w:rsidRPr="000F043F" w:rsidRDefault="00264DD3" w:rsidP="000F043F">
            <w:pPr>
              <w:pStyle w:val="TAR"/>
              <w:rPr>
                <w:rFonts w:cs="Arial"/>
                <w:sz w:val="16"/>
                <w:szCs w:val="16"/>
              </w:rPr>
            </w:pPr>
            <w:r w:rsidRPr="000F043F">
              <w:rPr>
                <w:rFonts w:cs="Arial"/>
                <w:sz w:val="16"/>
                <w:szCs w:val="16"/>
              </w:rPr>
              <w:t>-</w:t>
            </w:r>
          </w:p>
        </w:tc>
        <w:tc>
          <w:tcPr>
            <w:tcW w:w="284" w:type="dxa"/>
            <w:shd w:val="solid" w:color="FFFFFF" w:fill="auto"/>
          </w:tcPr>
          <w:p w14:paraId="58C19766" w14:textId="34986A2A" w:rsidR="00264DD3" w:rsidRPr="000F043F" w:rsidRDefault="00264DD3" w:rsidP="000F043F">
            <w:pPr>
              <w:pStyle w:val="TAC"/>
              <w:rPr>
                <w:rFonts w:cs="Arial"/>
                <w:sz w:val="16"/>
                <w:szCs w:val="16"/>
              </w:rPr>
            </w:pPr>
            <w:r w:rsidRPr="000F043F">
              <w:rPr>
                <w:rFonts w:cs="Arial"/>
                <w:sz w:val="16"/>
                <w:szCs w:val="16"/>
              </w:rPr>
              <w:t>F</w:t>
            </w:r>
          </w:p>
        </w:tc>
        <w:tc>
          <w:tcPr>
            <w:tcW w:w="5151" w:type="dxa"/>
            <w:shd w:val="solid" w:color="FFFFFF" w:fill="auto"/>
          </w:tcPr>
          <w:p w14:paraId="15D9FF2C" w14:textId="562D9C3B" w:rsidR="00264DD3" w:rsidRPr="000F043F" w:rsidRDefault="00264DD3" w:rsidP="000F043F">
            <w:pPr>
              <w:pStyle w:val="TAL"/>
              <w:rPr>
                <w:rFonts w:cs="Arial"/>
                <w:sz w:val="16"/>
                <w:szCs w:val="16"/>
              </w:rPr>
            </w:pPr>
            <w:r w:rsidRPr="000F043F">
              <w:rPr>
                <w:rFonts w:cs="Arial"/>
                <w:sz w:val="16"/>
                <w:szCs w:val="16"/>
              </w:rPr>
              <w:t>Clarification on using DNS to obtain target end UE via UE-to-UE relay</w:t>
            </w:r>
          </w:p>
        </w:tc>
        <w:tc>
          <w:tcPr>
            <w:tcW w:w="708" w:type="dxa"/>
            <w:shd w:val="solid" w:color="FFFFFF" w:fill="auto"/>
          </w:tcPr>
          <w:p w14:paraId="671EE9AA" w14:textId="2ECF6E82" w:rsidR="00264DD3" w:rsidRPr="000F043F" w:rsidRDefault="00264DD3" w:rsidP="000F043F">
            <w:pPr>
              <w:pStyle w:val="TAC"/>
              <w:rPr>
                <w:rFonts w:cs="Arial"/>
                <w:sz w:val="16"/>
                <w:szCs w:val="16"/>
                <w:lang w:eastAsia="zh-CN"/>
              </w:rPr>
            </w:pPr>
            <w:r w:rsidRPr="000F043F">
              <w:rPr>
                <w:rFonts w:cs="Arial"/>
                <w:sz w:val="16"/>
                <w:szCs w:val="16"/>
                <w:lang w:eastAsia="zh-CN"/>
              </w:rPr>
              <w:t>18.7.0</w:t>
            </w:r>
          </w:p>
        </w:tc>
      </w:tr>
      <w:tr w:rsidR="0059440F" w:rsidRPr="00011EE0" w14:paraId="7F36A0D0" w14:textId="77777777" w:rsidTr="00F75D05">
        <w:tc>
          <w:tcPr>
            <w:tcW w:w="800" w:type="dxa"/>
            <w:shd w:val="solid" w:color="FFFFFF" w:fill="auto"/>
          </w:tcPr>
          <w:p w14:paraId="786C77F3" w14:textId="6DC434FC" w:rsidR="0059440F" w:rsidRPr="000F043F" w:rsidRDefault="0059440F" w:rsidP="000F043F">
            <w:pPr>
              <w:pStyle w:val="TAC"/>
              <w:rPr>
                <w:sz w:val="16"/>
                <w:szCs w:val="16"/>
                <w:lang w:eastAsia="zh-CN"/>
              </w:rPr>
            </w:pPr>
            <w:r w:rsidRPr="000F043F">
              <w:rPr>
                <w:sz w:val="16"/>
                <w:szCs w:val="16"/>
                <w:lang w:eastAsia="zh-CN"/>
              </w:rPr>
              <w:t>2024-12</w:t>
            </w:r>
          </w:p>
        </w:tc>
        <w:tc>
          <w:tcPr>
            <w:tcW w:w="800" w:type="dxa"/>
            <w:shd w:val="solid" w:color="FFFFFF" w:fill="auto"/>
          </w:tcPr>
          <w:p w14:paraId="7442A673" w14:textId="616A4CF1" w:rsidR="0059440F" w:rsidRPr="000F043F" w:rsidRDefault="0059440F" w:rsidP="000F043F">
            <w:pPr>
              <w:pStyle w:val="TAC"/>
              <w:rPr>
                <w:sz w:val="16"/>
                <w:szCs w:val="16"/>
                <w:lang w:eastAsia="zh-CN"/>
              </w:rPr>
            </w:pPr>
            <w:r w:rsidRPr="000F043F">
              <w:rPr>
                <w:sz w:val="16"/>
                <w:szCs w:val="16"/>
                <w:lang w:eastAsia="zh-CN"/>
              </w:rPr>
              <w:t>CT#106</w:t>
            </w:r>
          </w:p>
        </w:tc>
        <w:tc>
          <w:tcPr>
            <w:tcW w:w="1046" w:type="dxa"/>
            <w:shd w:val="solid" w:color="FFFFFF" w:fill="auto"/>
          </w:tcPr>
          <w:p w14:paraId="3BF88FAD" w14:textId="04822325" w:rsidR="0059440F" w:rsidRPr="002E2957" w:rsidRDefault="0059440F" w:rsidP="000F043F">
            <w:pPr>
              <w:pStyle w:val="TAC"/>
              <w:rPr>
                <w:sz w:val="16"/>
                <w:szCs w:val="16"/>
              </w:rPr>
            </w:pPr>
            <w:r w:rsidRPr="000F043F">
              <w:rPr>
                <w:sz w:val="16"/>
                <w:szCs w:val="16"/>
              </w:rPr>
              <w:t>CP-243203</w:t>
            </w:r>
          </w:p>
        </w:tc>
        <w:tc>
          <w:tcPr>
            <w:tcW w:w="567" w:type="dxa"/>
            <w:shd w:val="solid" w:color="FFFFFF" w:fill="auto"/>
          </w:tcPr>
          <w:p w14:paraId="49ACAA1A" w14:textId="4616AD8A" w:rsidR="0059440F" w:rsidRPr="000F043F" w:rsidRDefault="0059440F" w:rsidP="000F043F">
            <w:pPr>
              <w:pStyle w:val="TAL"/>
              <w:rPr>
                <w:rFonts w:cs="Arial"/>
                <w:sz w:val="16"/>
                <w:szCs w:val="16"/>
              </w:rPr>
            </w:pPr>
            <w:r w:rsidRPr="000F043F">
              <w:rPr>
                <w:rFonts w:cs="Arial"/>
                <w:sz w:val="16"/>
                <w:szCs w:val="16"/>
              </w:rPr>
              <w:t>0596</w:t>
            </w:r>
          </w:p>
        </w:tc>
        <w:tc>
          <w:tcPr>
            <w:tcW w:w="283" w:type="dxa"/>
            <w:shd w:val="solid" w:color="FFFFFF" w:fill="auto"/>
          </w:tcPr>
          <w:p w14:paraId="00068183" w14:textId="6F0C67DD" w:rsidR="0059440F" w:rsidRPr="000F043F" w:rsidRDefault="0059440F" w:rsidP="000F043F">
            <w:pPr>
              <w:pStyle w:val="TAR"/>
              <w:rPr>
                <w:rFonts w:cs="Arial"/>
                <w:sz w:val="16"/>
                <w:szCs w:val="16"/>
              </w:rPr>
            </w:pPr>
            <w:r w:rsidRPr="000F043F">
              <w:rPr>
                <w:rFonts w:cs="Arial"/>
                <w:sz w:val="16"/>
                <w:szCs w:val="16"/>
              </w:rPr>
              <w:t>1</w:t>
            </w:r>
          </w:p>
        </w:tc>
        <w:tc>
          <w:tcPr>
            <w:tcW w:w="284" w:type="dxa"/>
            <w:shd w:val="solid" w:color="FFFFFF" w:fill="auto"/>
          </w:tcPr>
          <w:p w14:paraId="14A33ECE" w14:textId="49F9763B" w:rsidR="0059440F" w:rsidRPr="000F043F" w:rsidRDefault="0059440F" w:rsidP="000F043F">
            <w:pPr>
              <w:pStyle w:val="TAC"/>
              <w:rPr>
                <w:rFonts w:cs="Arial"/>
                <w:sz w:val="16"/>
                <w:szCs w:val="16"/>
              </w:rPr>
            </w:pPr>
            <w:r w:rsidRPr="000F043F">
              <w:rPr>
                <w:rFonts w:cs="Arial"/>
                <w:sz w:val="16"/>
                <w:szCs w:val="16"/>
              </w:rPr>
              <w:t>F</w:t>
            </w:r>
          </w:p>
        </w:tc>
        <w:tc>
          <w:tcPr>
            <w:tcW w:w="5151" w:type="dxa"/>
            <w:shd w:val="solid" w:color="FFFFFF" w:fill="auto"/>
          </w:tcPr>
          <w:p w14:paraId="55AD31DD" w14:textId="02399379" w:rsidR="0059440F" w:rsidRPr="000F043F" w:rsidRDefault="0059440F" w:rsidP="000F043F">
            <w:pPr>
              <w:pStyle w:val="TAL"/>
              <w:rPr>
                <w:rFonts w:cs="Arial"/>
                <w:sz w:val="16"/>
                <w:szCs w:val="16"/>
              </w:rPr>
            </w:pPr>
            <w:r w:rsidRPr="000F043F">
              <w:rPr>
                <w:rFonts w:cs="Arial"/>
                <w:sz w:val="16"/>
                <w:szCs w:val="16"/>
              </w:rPr>
              <w:t>Completing User info ID type definition</w:t>
            </w:r>
          </w:p>
        </w:tc>
        <w:tc>
          <w:tcPr>
            <w:tcW w:w="708" w:type="dxa"/>
            <w:shd w:val="solid" w:color="FFFFFF" w:fill="auto"/>
          </w:tcPr>
          <w:p w14:paraId="705EC84A" w14:textId="75DB3ADB" w:rsidR="0059440F" w:rsidRPr="000F043F" w:rsidRDefault="0059440F" w:rsidP="000F043F">
            <w:pPr>
              <w:pStyle w:val="TAC"/>
              <w:rPr>
                <w:rFonts w:cs="Arial"/>
                <w:sz w:val="16"/>
                <w:szCs w:val="16"/>
                <w:lang w:eastAsia="zh-CN"/>
              </w:rPr>
            </w:pPr>
            <w:r w:rsidRPr="000F043F">
              <w:rPr>
                <w:rFonts w:cs="Arial"/>
                <w:sz w:val="16"/>
                <w:szCs w:val="16"/>
                <w:lang w:eastAsia="zh-CN"/>
              </w:rPr>
              <w:t>18.7.0</w:t>
            </w:r>
          </w:p>
        </w:tc>
      </w:tr>
      <w:tr w:rsidR="00CE5E78" w:rsidRPr="00011EE0" w14:paraId="66CECB69" w14:textId="77777777" w:rsidTr="00F75D05">
        <w:tc>
          <w:tcPr>
            <w:tcW w:w="800" w:type="dxa"/>
            <w:shd w:val="solid" w:color="FFFFFF" w:fill="auto"/>
          </w:tcPr>
          <w:p w14:paraId="44F83E01" w14:textId="265E6C4A" w:rsidR="00CE5E78" w:rsidRPr="000F043F" w:rsidRDefault="00CE5E78" w:rsidP="000F043F">
            <w:pPr>
              <w:pStyle w:val="TAC"/>
              <w:rPr>
                <w:sz w:val="16"/>
                <w:szCs w:val="16"/>
                <w:lang w:eastAsia="zh-CN"/>
              </w:rPr>
            </w:pPr>
            <w:r w:rsidRPr="000F043F">
              <w:rPr>
                <w:sz w:val="16"/>
                <w:szCs w:val="16"/>
                <w:lang w:eastAsia="zh-CN"/>
              </w:rPr>
              <w:t>2024-12</w:t>
            </w:r>
          </w:p>
        </w:tc>
        <w:tc>
          <w:tcPr>
            <w:tcW w:w="800" w:type="dxa"/>
            <w:shd w:val="solid" w:color="FFFFFF" w:fill="auto"/>
          </w:tcPr>
          <w:p w14:paraId="026F781F" w14:textId="7C7CDB92" w:rsidR="00CE5E78" w:rsidRPr="000F043F" w:rsidRDefault="00CE5E78" w:rsidP="000F043F">
            <w:pPr>
              <w:pStyle w:val="TAC"/>
              <w:rPr>
                <w:sz w:val="16"/>
                <w:szCs w:val="16"/>
                <w:lang w:eastAsia="zh-CN"/>
              </w:rPr>
            </w:pPr>
            <w:r w:rsidRPr="000F043F">
              <w:rPr>
                <w:sz w:val="16"/>
                <w:szCs w:val="16"/>
                <w:lang w:eastAsia="zh-CN"/>
              </w:rPr>
              <w:t>CT#106</w:t>
            </w:r>
          </w:p>
        </w:tc>
        <w:tc>
          <w:tcPr>
            <w:tcW w:w="1046" w:type="dxa"/>
            <w:shd w:val="solid" w:color="FFFFFF" w:fill="auto"/>
          </w:tcPr>
          <w:p w14:paraId="095FE2E1" w14:textId="5F3D1EBC" w:rsidR="00CE5E78" w:rsidRPr="002E2957" w:rsidRDefault="00CE5E78" w:rsidP="000F043F">
            <w:pPr>
              <w:pStyle w:val="TAC"/>
              <w:rPr>
                <w:sz w:val="16"/>
                <w:szCs w:val="16"/>
              </w:rPr>
            </w:pPr>
            <w:r w:rsidRPr="000F043F">
              <w:rPr>
                <w:sz w:val="16"/>
                <w:szCs w:val="16"/>
              </w:rPr>
              <w:t>CP-243203</w:t>
            </w:r>
          </w:p>
        </w:tc>
        <w:tc>
          <w:tcPr>
            <w:tcW w:w="567" w:type="dxa"/>
            <w:shd w:val="solid" w:color="FFFFFF" w:fill="auto"/>
          </w:tcPr>
          <w:p w14:paraId="3E8F8C43" w14:textId="5D007B1B" w:rsidR="00CE5E78" w:rsidRPr="000F043F" w:rsidRDefault="00CE5E78" w:rsidP="000F043F">
            <w:pPr>
              <w:pStyle w:val="TAL"/>
              <w:rPr>
                <w:rFonts w:cs="Arial"/>
                <w:sz w:val="16"/>
                <w:szCs w:val="16"/>
              </w:rPr>
            </w:pPr>
            <w:r w:rsidRPr="000F043F">
              <w:rPr>
                <w:rFonts w:cs="Arial"/>
                <w:sz w:val="16"/>
                <w:szCs w:val="16"/>
              </w:rPr>
              <w:t>0611</w:t>
            </w:r>
          </w:p>
        </w:tc>
        <w:tc>
          <w:tcPr>
            <w:tcW w:w="283" w:type="dxa"/>
            <w:shd w:val="solid" w:color="FFFFFF" w:fill="auto"/>
          </w:tcPr>
          <w:p w14:paraId="2404AB7E" w14:textId="767F9971" w:rsidR="00CE5E78" w:rsidRPr="000F043F" w:rsidRDefault="00CE5E78" w:rsidP="000F043F">
            <w:pPr>
              <w:pStyle w:val="TAR"/>
              <w:rPr>
                <w:rFonts w:cs="Arial"/>
                <w:sz w:val="16"/>
                <w:szCs w:val="16"/>
              </w:rPr>
            </w:pPr>
            <w:r w:rsidRPr="000F043F">
              <w:rPr>
                <w:rFonts w:cs="Arial"/>
                <w:sz w:val="16"/>
                <w:szCs w:val="16"/>
              </w:rPr>
              <w:t>1</w:t>
            </w:r>
          </w:p>
        </w:tc>
        <w:tc>
          <w:tcPr>
            <w:tcW w:w="284" w:type="dxa"/>
            <w:shd w:val="solid" w:color="FFFFFF" w:fill="auto"/>
          </w:tcPr>
          <w:p w14:paraId="6233BE10" w14:textId="182E6DB4" w:rsidR="00CE5E78" w:rsidRPr="000F043F" w:rsidRDefault="00CE5E78" w:rsidP="000F043F">
            <w:pPr>
              <w:pStyle w:val="TAC"/>
              <w:rPr>
                <w:rFonts w:cs="Arial"/>
                <w:sz w:val="16"/>
                <w:szCs w:val="16"/>
              </w:rPr>
            </w:pPr>
            <w:r w:rsidRPr="000F043F">
              <w:rPr>
                <w:rFonts w:cs="Arial"/>
                <w:sz w:val="16"/>
                <w:szCs w:val="16"/>
              </w:rPr>
              <w:t>F</w:t>
            </w:r>
          </w:p>
        </w:tc>
        <w:tc>
          <w:tcPr>
            <w:tcW w:w="5151" w:type="dxa"/>
            <w:shd w:val="solid" w:color="FFFFFF" w:fill="auto"/>
          </w:tcPr>
          <w:p w14:paraId="760F5BFA" w14:textId="48334A5D" w:rsidR="00CE5E78" w:rsidRPr="000F043F" w:rsidRDefault="00CE5E78" w:rsidP="000F043F">
            <w:pPr>
              <w:pStyle w:val="TAL"/>
              <w:rPr>
                <w:rFonts w:cs="Arial"/>
                <w:sz w:val="16"/>
                <w:szCs w:val="16"/>
              </w:rPr>
            </w:pPr>
            <w:r w:rsidRPr="000F043F">
              <w:rPr>
                <w:rFonts w:cs="Arial"/>
                <w:sz w:val="16"/>
                <w:szCs w:val="16"/>
              </w:rPr>
              <w:t>Clarifications for the handling of the end-to-end 5G ProSe direct link for 5G ProSe layer-2 UE-to-UE relay</w:t>
            </w:r>
          </w:p>
        </w:tc>
        <w:tc>
          <w:tcPr>
            <w:tcW w:w="708" w:type="dxa"/>
            <w:shd w:val="solid" w:color="FFFFFF" w:fill="auto"/>
          </w:tcPr>
          <w:p w14:paraId="464882CD" w14:textId="72B89F8F" w:rsidR="00CE5E78" w:rsidRPr="000F043F" w:rsidRDefault="00CE5E78" w:rsidP="000F043F">
            <w:pPr>
              <w:pStyle w:val="TAC"/>
              <w:rPr>
                <w:rFonts w:cs="Arial"/>
                <w:sz w:val="16"/>
                <w:szCs w:val="16"/>
                <w:lang w:eastAsia="zh-CN"/>
              </w:rPr>
            </w:pPr>
            <w:r w:rsidRPr="000F043F">
              <w:rPr>
                <w:rFonts w:cs="Arial"/>
                <w:sz w:val="16"/>
                <w:szCs w:val="16"/>
                <w:lang w:eastAsia="zh-CN"/>
              </w:rPr>
              <w:t>18.7.0</w:t>
            </w:r>
          </w:p>
        </w:tc>
      </w:tr>
      <w:tr w:rsidR="00C97B60" w:rsidRPr="00011EE0" w14:paraId="4DC3897B" w14:textId="77777777" w:rsidTr="00F75D05">
        <w:tc>
          <w:tcPr>
            <w:tcW w:w="800" w:type="dxa"/>
            <w:shd w:val="solid" w:color="FFFFFF" w:fill="auto"/>
          </w:tcPr>
          <w:p w14:paraId="732E9551" w14:textId="617E1A42" w:rsidR="00C97B60" w:rsidRPr="000F043F" w:rsidRDefault="00C97B60" w:rsidP="000F043F">
            <w:pPr>
              <w:pStyle w:val="TAC"/>
              <w:rPr>
                <w:sz w:val="16"/>
                <w:szCs w:val="16"/>
                <w:lang w:eastAsia="zh-CN"/>
              </w:rPr>
            </w:pPr>
            <w:r w:rsidRPr="000F043F">
              <w:rPr>
                <w:sz w:val="16"/>
                <w:szCs w:val="16"/>
                <w:lang w:eastAsia="zh-CN"/>
              </w:rPr>
              <w:t>2024-12</w:t>
            </w:r>
          </w:p>
        </w:tc>
        <w:tc>
          <w:tcPr>
            <w:tcW w:w="800" w:type="dxa"/>
            <w:shd w:val="solid" w:color="FFFFFF" w:fill="auto"/>
          </w:tcPr>
          <w:p w14:paraId="5D233C29" w14:textId="3DC2495E" w:rsidR="00C97B60" w:rsidRPr="000F043F" w:rsidRDefault="00C97B60" w:rsidP="000F043F">
            <w:pPr>
              <w:pStyle w:val="TAC"/>
              <w:rPr>
                <w:sz w:val="16"/>
                <w:szCs w:val="16"/>
                <w:lang w:eastAsia="zh-CN"/>
              </w:rPr>
            </w:pPr>
            <w:r w:rsidRPr="000F043F">
              <w:rPr>
                <w:sz w:val="16"/>
                <w:szCs w:val="16"/>
                <w:lang w:eastAsia="zh-CN"/>
              </w:rPr>
              <w:t>CT#106</w:t>
            </w:r>
          </w:p>
        </w:tc>
        <w:tc>
          <w:tcPr>
            <w:tcW w:w="1046" w:type="dxa"/>
            <w:shd w:val="solid" w:color="FFFFFF" w:fill="auto"/>
          </w:tcPr>
          <w:p w14:paraId="2BC7D4ED" w14:textId="590280BF" w:rsidR="00C97B60" w:rsidRPr="002E2957" w:rsidRDefault="00C97B60" w:rsidP="000F043F">
            <w:pPr>
              <w:pStyle w:val="TAC"/>
              <w:rPr>
                <w:sz w:val="16"/>
                <w:szCs w:val="16"/>
              </w:rPr>
            </w:pPr>
            <w:r w:rsidRPr="000F043F">
              <w:rPr>
                <w:sz w:val="16"/>
                <w:szCs w:val="16"/>
              </w:rPr>
              <w:t>CP-243203</w:t>
            </w:r>
          </w:p>
        </w:tc>
        <w:tc>
          <w:tcPr>
            <w:tcW w:w="567" w:type="dxa"/>
            <w:shd w:val="solid" w:color="FFFFFF" w:fill="auto"/>
          </w:tcPr>
          <w:p w14:paraId="2C404E62" w14:textId="61856A7F" w:rsidR="00C97B60" w:rsidRPr="000F043F" w:rsidRDefault="00C97B60" w:rsidP="000F043F">
            <w:pPr>
              <w:pStyle w:val="TAL"/>
              <w:rPr>
                <w:rFonts w:cs="Arial"/>
                <w:sz w:val="16"/>
                <w:szCs w:val="16"/>
              </w:rPr>
            </w:pPr>
            <w:r w:rsidRPr="000F043F">
              <w:rPr>
                <w:rFonts w:cs="Arial"/>
                <w:sz w:val="16"/>
                <w:szCs w:val="16"/>
              </w:rPr>
              <w:t>0595</w:t>
            </w:r>
          </w:p>
        </w:tc>
        <w:tc>
          <w:tcPr>
            <w:tcW w:w="283" w:type="dxa"/>
            <w:shd w:val="solid" w:color="FFFFFF" w:fill="auto"/>
          </w:tcPr>
          <w:p w14:paraId="3A0BC79D" w14:textId="565371B0" w:rsidR="00C97B60" w:rsidRPr="000F043F" w:rsidRDefault="00C97B60" w:rsidP="000F043F">
            <w:pPr>
              <w:pStyle w:val="TAR"/>
              <w:rPr>
                <w:rFonts w:cs="Arial"/>
                <w:sz w:val="16"/>
                <w:szCs w:val="16"/>
              </w:rPr>
            </w:pPr>
            <w:r w:rsidRPr="000F043F">
              <w:rPr>
                <w:rFonts w:cs="Arial"/>
                <w:sz w:val="16"/>
                <w:szCs w:val="16"/>
              </w:rPr>
              <w:t>1</w:t>
            </w:r>
          </w:p>
        </w:tc>
        <w:tc>
          <w:tcPr>
            <w:tcW w:w="284" w:type="dxa"/>
            <w:shd w:val="solid" w:color="FFFFFF" w:fill="auto"/>
          </w:tcPr>
          <w:p w14:paraId="70F5ACD8" w14:textId="5A3D47D3" w:rsidR="00C97B60" w:rsidRPr="000F043F" w:rsidRDefault="00C97B60" w:rsidP="000F043F">
            <w:pPr>
              <w:pStyle w:val="TAC"/>
              <w:rPr>
                <w:rFonts w:cs="Arial"/>
                <w:sz w:val="16"/>
                <w:szCs w:val="16"/>
              </w:rPr>
            </w:pPr>
            <w:r w:rsidRPr="000F043F">
              <w:rPr>
                <w:rFonts w:cs="Arial"/>
                <w:sz w:val="16"/>
                <w:szCs w:val="16"/>
              </w:rPr>
              <w:t>F</w:t>
            </w:r>
          </w:p>
        </w:tc>
        <w:tc>
          <w:tcPr>
            <w:tcW w:w="5151" w:type="dxa"/>
            <w:shd w:val="solid" w:color="FFFFFF" w:fill="auto"/>
          </w:tcPr>
          <w:p w14:paraId="1BF4E05E" w14:textId="7BF95027" w:rsidR="00C97B60" w:rsidRPr="000F043F" w:rsidRDefault="00C97B60" w:rsidP="000F043F">
            <w:pPr>
              <w:pStyle w:val="TAL"/>
              <w:rPr>
                <w:rFonts w:cs="Arial"/>
                <w:sz w:val="16"/>
                <w:szCs w:val="16"/>
              </w:rPr>
            </w:pPr>
            <w:r w:rsidRPr="000F043F">
              <w:rPr>
                <w:rFonts w:cs="Arial"/>
                <w:sz w:val="16"/>
                <w:szCs w:val="16"/>
              </w:rPr>
              <w:t>Missing IEI values</w:t>
            </w:r>
          </w:p>
        </w:tc>
        <w:tc>
          <w:tcPr>
            <w:tcW w:w="708" w:type="dxa"/>
            <w:shd w:val="solid" w:color="FFFFFF" w:fill="auto"/>
          </w:tcPr>
          <w:p w14:paraId="1C504068" w14:textId="2684D497" w:rsidR="00C97B60" w:rsidRPr="000F043F" w:rsidRDefault="00C97B60" w:rsidP="000F043F">
            <w:pPr>
              <w:pStyle w:val="TAC"/>
              <w:rPr>
                <w:rFonts w:cs="Arial"/>
                <w:sz w:val="16"/>
                <w:szCs w:val="16"/>
                <w:lang w:eastAsia="zh-CN"/>
              </w:rPr>
            </w:pPr>
            <w:r w:rsidRPr="000F043F">
              <w:rPr>
                <w:rFonts w:cs="Arial"/>
                <w:sz w:val="16"/>
                <w:szCs w:val="16"/>
                <w:lang w:eastAsia="zh-CN"/>
              </w:rPr>
              <w:t>18.7.0</w:t>
            </w:r>
          </w:p>
        </w:tc>
      </w:tr>
      <w:tr w:rsidR="00D26115" w:rsidRPr="00011EE0" w14:paraId="158ECD1D" w14:textId="77777777" w:rsidTr="00F75D05">
        <w:tc>
          <w:tcPr>
            <w:tcW w:w="800" w:type="dxa"/>
            <w:shd w:val="solid" w:color="FFFFFF" w:fill="auto"/>
          </w:tcPr>
          <w:p w14:paraId="4D6E352D" w14:textId="225F86A9" w:rsidR="00D26115" w:rsidRPr="000F043F" w:rsidRDefault="00D26115" w:rsidP="000F043F">
            <w:pPr>
              <w:pStyle w:val="TAC"/>
              <w:rPr>
                <w:sz w:val="16"/>
                <w:szCs w:val="16"/>
                <w:lang w:eastAsia="zh-CN"/>
              </w:rPr>
            </w:pPr>
            <w:r w:rsidRPr="000F043F">
              <w:rPr>
                <w:sz w:val="16"/>
                <w:szCs w:val="16"/>
                <w:lang w:eastAsia="zh-CN"/>
              </w:rPr>
              <w:t>2024-12</w:t>
            </w:r>
          </w:p>
        </w:tc>
        <w:tc>
          <w:tcPr>
            <w:tcW w:w="800" w:type="dxa"/>
            <w:shd w:val="solid" w:color="FFFFFF" w:fill="auto"/>
          </w:tcPr>
          <w:p w14:paraId="17FAD0A6" w14:textId="45BDD2EB" w:rsidR="00D26115" w:rsidRPr="000F043F" w:rsidRDefault="00D26115" w:rsidP="000F043F">
            <w:pPr>
              <w:pStyle w:val="TAC"/>
              <w:rPr>
                <w:sz w:val="16"/>
                <w:szCs w:val="16"/>
                <w:lang w:eastAsia="zh-CN"/>
              </w:rPr>
            </w:pPr>
            <w:r w:rsidRPr="000F043F">
              <w:rPr>
                <w:sz w:val="16"/>
                <w:szCs w:val="16"/>
                <w:lang w:eastAsia="zh-CN"/>
              </w:rPr>
              <w:t>CT#106</w:t>
            </w:r>
          </w:p>
        </w:tc>
        <w:tc>
          <w:tcPr>
            <w:tcW w:w="1046" w:type="dxa"/>
            <w:shd w:val="solid" w:color="FFFFFF" w:fill="auto"/>
          </w:tcPr>
          <w:p w14:paraId="0C2326DB" w14:textId="5E6A6288" w:rsidR="00D26115" w:rsidRPr="002E2957" w:rsidRDefault="00D26115" w:rsidP="000F043F">
            <w:pPr>
              <w:pStyle w:val="TAC"/>
              <w:rPr>
                <w:sz w:val="16"/>
                <w:szCs w:val="16"/>
              </w:rPr>
            </w:pPr>
            <w:r w:rsidRPr="000F043F">
              <w:rPr>
                <w:sz w:val="16"/>
                <w:szCs w:val="16"/>
              </w:rPr>
              <w:t>CP-243203</w:t>
            </w:r>
          </w:p>
        </w:tc>
        <w:tc>
          <w:tcPr>
            <w:tcW w:w="567" w:type="dxa"/>
            <w:shd w:val="solid" w:color="FFFFFF" w:fill="auto"/>
          </w:tcPr>
          <w:p w14:paraId="3B965C07" w14:textId="1E514CD4" w:rsidR="00D26115" w:rsidRPr="000F043F" w:rsidRDefault="00D26115" w:rsidP="000F043F">
            <w:pPr>
              <w:pStyle w:val="TAL"/>
              <w:rPr>
                <w:rFonts w:cs="Arial"/>
                <w:sz w:val="16"/>
                <w:szCs w:val="16"/>
              </w:rPr>
            </w:pPr>
            <w:r w:rsidRPr="000F043F">
              <w:rPr>
                <w:rFonts w:cs="Arial"/>
                <w:sz w:val="16"/>
                <w:szCs w:val="16"/>
              </w:rPr>
              <w:t>0626</w:t>
            </w:r>
          </w:p>
        </w:tc>
        <w:tc>
          <w:tcPr>
            <w:tcW w:w="283" w:type="dxa"/>
            <w:shd w:val="solid" w:color="FFFFFF" w:fill="auto"/>
          </w:tcPr>
          <w:p w14:paraId="1255426D" w14:textId="2FFD111F" w:rsidR="00D26115" w:rsidRPr="000F043F" w:rsidRDefault="00D26115" w:rsidP="000F043F">
            <w:pPr>
              <w:pStyle w:val="TAR"/>
              <w:rPr>
                <w:rFonts w:cs="Arial"/>
                <w:sz w:val="16"/>
                <w:szCs w:val="16"/>
              </w:rPr>
            </w:pPr>
            <w:r w:rsidRPr="000F043F">
              <w:rPr>
                <w:rFonts w:cs="Arial"/>
                <w:sz w:val="16"/>
                <w:szCs w:val="16"/>
              </w:rPr>
              <w:t>1</w:t>
            </w:r>
          </w:p>
        </w:tc>
        <w:tc>
          <w:tcPr>
            <w:tcW w:w="284" w:type="dxa"/>
            <w:shd w:val="solid" w:color="FFFFFF" w:fill="auto"/>
          </w:tcPr>
          <w:p w14:paraId="6BE206D1" w14:textId="1A869D44" w:rsidR="00D26115" w:rsidRPr="000F043F" w:rsidRDefault="00D26115" w:rsidP="000F043F">
            <w:pPr>
              <w:pStyle w:val="TAC"/>
              <w:rPr>
                <w:rFonts w:cs="Arial"/>
                <w:sz w:val="16"/>
                <w:szCs w:val="16"/>
              </w:rPr>
            </w:pPr>
            <w:r w:rsidRPr="000F043F">
              <w:rPr>
                <w:rFonts w:cs="Arial"/>
                <w:sz w:val="16"/>
                <w:szCs w:val="16"/>
              </w:rPr>
              <w:t>F</w:t>
            </w:r>
          </w:p>
        </w:tc>
        <w:tc>
          <w:tcPr>
            <w:tcW w:w="5151" w:type="dxa"/>
            <w:shd w:val="solid" w:color="FFFFFF" w:fill="auto"/>
          </w:tcPr>
          <w:p w14:paraId="592C7B1B" w14:textId="394C0CB9" w:rsidR="00D26115" w:rsidRPr="000F043F" w:rsidRDefault="00D26115" w:rsidP="000F043F">
            <w:pPr>
              <w:pStyle w:val="TAL"/>
              <w:rPr>
                <w:rFonts w:cs="Arial"/>
                <w:sz w:val="16"/>
                <w:szCs w:val="16"/>
              </w:rPr>
            </w:pPr>
            <w:r w:rsidRPr="000F043F">
              <w:rPr>
                <w:rFonts w:cs="Arial"/>
                <w:sz w:val="16"/>
                <w:szCs w:val="16"/>
              </w:rPr>
              <w:t>Clarification on 5G ProSe U2U communication with integrated discovery</w:t>
            </w:r>
          </w:p>
        </w:tc>
        <w:tc>
          <w:tcPr>
            <w:tcW w:w="708" w:type="dxa"/>
            <w:shd w:val="solid" w:color="FFFFFF" w:fill="auto"/>
          </w:tcPr>
          <w:p w14:paraId="1A7BAC54" w14:textId="3590F8F0" w:rsidR="00D26115" w:rsidRPr="000F043F" w:rsidRDefault="00D26115" w:rsidP="000F043F">
            <w:pPr>
              <w:pStyle w:val="TAC"/>
              <w:rPr>
                <w:rFonts w:cs="Arial"/>
                <w:sz w:val="16"/>
                <w:szCs w:val="16"/>
                <w:lang w:eastAsia="zh-CN"/>
              </w:rPr>
            </w:pPr>
            <w:r w:rsidRPr="000F043F">
              <w:rPr>
                <w:rFonts w:cs="Arial"/>
                <w:sz w:val="16"/>
                <w:szCs w:val="16"/>
                <w:lang w:eastAsia="zh-CN"/>
              </w:rPr>
              <w:t>18.7.0</w:t>
            </w:r>
          </w:p>
        </w:tc>
      </w:tr>
      <w:tr w:rsidR="003E33D7" w:rsidRPr="00011EE0" w14:paraId="2E28E835" w14:textId="77777777" w:rsidTr="00F75D05">
        <w:tc>
          <w:tcPr>
            <w:tcW w:w="800" w:type="dxa"/>
            <w:shd w:val="solid" w:color="FFFFFF" w:fill="auto"/>
          </w:tcPr>
          <w:p w14:paraId="1918A284" w14:textId="726110EB" w:rsidR="003E33D7" w:rsidRPr="000F043F" w:rsidRDefault="003E33D7" w:rsidP="000F043F">
            <w:pPr>
              <w:pStyle w:val="TAC"/>
              <w:rPr>
                <w:sz w:val="16"/>
                <w:szCs w:val="16"/>
                <w:lang w:eastAsia="zh-CN"/>
              </w:rPr>
            </w:pPr>
            <w:r w:rsidRPr="000F043F">
              <w:rPr>
                <w:sz w:val="16"/>
                <w:szCs w:val="16"/>
                <w:lang w:eastAsia="zh-CN"/>
              </w:rPr>
              <w:t>2024-12</w:t>
            </w:r>
          </w:p>
        </w:tc>
        <w:tc>
          <w:tcPr>
            <w:tcW w:w="800" w:type="dxa"/>
            <w:shd w:val="solid" w:color="FFFFFF" w:fill="auto"/>
          </w:tcPr>
          <w:p w14:paraId="611F6D08" w14:textId="10D2F525" w:rsidR="003E33D7" w:rsidRPr="000F043F" w:rsidRDefault="003E33D7" w:rsidP="000F043F">
            <w:pPr>
              <w:pStyle w:val="TAC"/>
              <w:rPr>
                <w:sz w:val="16"/>
                <w:szCs w:val="16"/>
                <w:lang w:eastAsia="zh-CN"/>
              </w:rPr>
            </w:pPr>
            <w:r w:rsidRPr="000F043F">
              <w:rPr>
                <w:sz w:val="16"/>
                <w:szCs w:val="16"/>
                <w:lang w:eastAsia="zh-CN"/>
              </w:rPr>
              <w:t>CT#106</w:t>
            </w:r>
          </w:p>
        </w:tc>
        <w:tc>
          <w:tcPr>
            <w:tcW w:w="1046" w:type="dxa"/>
            <w:shd w:val="solid" w:color="FFFFFF" w:fill="auto"/>
          </w:tcPr>
          <w:p w14:paraId="0DA6A5E6" w14:textId="30EDCAFD" w:rsidR="003E33D7" w:rsidRPr="002E2957" w:rsidRDefault="003E33D7" w:rsidP="000F043F">
            <w:pPr>
              <w:pStyle w:val="TAC"/>
              <w:rPr>
                <w:sz w:val="16"/>
                <w:szCs w:val="16"/>
              </w:rPr>
            </w:pPr>
            <w:r w:rsidRPr="000F043F">
              <w:rPr>
                <w:sz w:val="16"/>
                <w:szCs w:val="16"/>
              </w:rPr>
              <w:t>CP-243203</w:t>
            </w:r>
          </w:p>
        </w:tc>
        <w:tc>
          <w:tcPr>
            <w:tcW w:w="567" w:type="dxa"/>
            <w:shd w:val="solid" w:color="FFFFFF" w:fill="auto"/>
          </w:tcPr>
          <w:p w14:paraId="4D3721CD" w14:textId="081343F8" w:rsidR="003E33D7" w:rsidRPr="000F043F" w:rsidRDefault="003E33D7" w:rsidP="000F043F">
            <w:pPr>
              <w:pStyle w:val="TAL"/>
              <w:rPr>
                <w:rFonts w:cs="Arial"/>
                <w:sz w:val="16"/>
                <w:szCs w:val="16"/>
              </w:rPr>
            </w:pPr>
            <w:r w:rsidRPr="000F043F">
              <w:rPr>
                <w:rFonts w:cs="Arial"/>
                <w:sz w:val="16"/>
                <w:szCs w:val="16"/>
              </w:rPr>
              <w:t>0591</w:t>
            </w:r>
          </w:p>
        </w:tc>
        <w:tc>
          <w:tcPr>
            <w:tcW w:w="283" w:type="dxa"/>
            <w:shd w:val="solid" w:color="FFFFFF" w:fill="auto"/>
          </w:tcPr>
          <w:p w14:paraId="5718869E" w14:textId="6623250F" w:rsidR="003E33D7" w:rsidRPr="000F043F" w:rsidRDefault="003E33D7" w:rsidP="000F043F">
            <w:pPr>
              <w:pStyle w:val="TAR"/>
              <w:rPr>
                <w:rFonts w:cs="Arial"/>
                <w:sz w:val="16"/>
                <w:szCs w:val="16"/>
              </w:rPr>
            </w:pPr>
            <w:r w:rsidRPr="000F043F">
              <w:rPr>
                <w:rFonts w:cs="Arial"/>
                <w:sz w:val="16"/>
                <w:szCs w:val="16"/>
              </w:rPr>
              <w:t>2</w:t>
            </w:r>
          </w:p>
        </w:tc>
        <w:tc>
          <w:tcPr>
            <w:tcW w:w="284" w:type="dxa"/>
            <w:shd w:val="solid" w:color="FFFFFF" w:fill="auto"/>
          </w:tcPr>
          <w:p w14:paraId="62F150BC" w14:textId="6D51917B" w:rsidR="003E33D7" w:rsidRPr="000F043F" w:rsidRDefault="003E33D7" w:rsidP="000F043F">
            <w:pPr>
              <w:pStyle w:val="TAC"/>
              <w:rPr>
                <w:rFonts w:cs="Arial"/>
                <w:sz w:val="16"/>
                <w:szCs w:val="16"/>
              </w:rPr>
            </w:pPr>
            <w:r w:rsidRPr="000F043F">
              <w:rPr>
                <w:rFonts w:cs="Arial"/>
                <w:sz w:val="16"/>
                <w:szCs w:val="16"/>
              </w:rPr>
              <w:t>F</w:t>
            </w:r>
          </w:p>
        </w:tc>
        <w:tc>
          <w:tcPr>
            <w:tcW w:w="5151" w:type="dxa"/>
            <w:shd w:val="solid" w:color="FFFFFF" w:fill="auto"/>
          </w:tcPr>
          <w:p w14:paraId="5EB3275E" w14:textId="6D46FE23" w:rsidR="003E33D7" w:rsidRPr="000F043F" w:rsidRDefault="003E33D7" w:rsidP="000F043F">
            <w:pPr>
              <w:pStyle w:val="TAL"/>
              <w:rPr>
                <w:rFonts w:cs="Arial"/>
                <w:sz w:val="16"/>
                <w:szCs w:val="16"/>
              </w:rPr>
            </w:pPr>
            <w:r w:rsidRPr="000F043F">
              <w:rPr>
                <w:rFonts w:cs="Arial"/>
                <w:sz w:val="16"/>
                <w:szCs w:val="16"/>
              </w:rPr>
              <w:t>Correction on negotiated 5G ProSe UE-to-UE relay reselection</w:t>
            </w:r>
          </w:p>
        </w:tc>
        <w:tc>
          <w:tcPr>
            <w:tcW w:w="708" w:type="dxa"/>
            <w:shd w:val="solid" w:color="FFFFFF" w:fill="auto"/>
          </w:tcPr>
          <w:p w14:paraId="19FA30A5" w14:textId="579078A1" w:rsidR="003E33D7" w:rsidRPr="000F043F" w:rsidRDefault="003E33D7" w:rsidP="000F043F">
            <w:pPr>
              <w:pStyle w:val="TAC"/>
              <w:rPr>
                <w:rFonts w:cs="Arial"/>
                <w:sz w:val="16"/>
                <w:szCs w:val="16"/>
                <w:lang w:eastAsia="zh-CN"/>
              </w:rPr>
            </w:pPr>
            <w:r w:rsidRPr="000F043F">
              <w:rPr>
                <w:rFonts w:cs="Arial"/>
                <w:sz w:val="16"/>
                <w:szCs w:val="16"/>
                <w:lang w:eastAsia="zh-CN"/>
              </w:rPr>
              <w:t>18.7.0</w:t>
            </w:r>
          </w:p>
        </w:tc>
      </w:tr>
      <w:tr w:rsidR="00C45A0C" w:rsidRPr="00011EE0" w14:paraId="34346317" w14:textId="77777777" w:rsidTr="00F75D05">
        <w:tc>
          <w:tcPr>
            <w:tcW w:w="800" w:type="dxa"/>
            <w:shd w:val="solid" w:color="FFFFFF" w:fill="auto"/>
          </w:tcPr>
          <w:p w14:paraId="039E7F72" w14:textId="58CA3435" w:rsidR="00C45A0C" w:rsidRPr="000F043F" w:rsidRDefault="00C45A0C" w:rsidP="000F043F">
            <w:pPr>
              <w:pStyle w:val="TAC"/>
              <w:rPr>
                <w:sz w:val="16"/>
                <w:szCs w:val="16"/>
                <w:lang w:eastAsia="zh-CN"/>
              </w:rPr>
            </w:pPr>
            <w:r w:rsidRPr="000F043F">
              <w:rPr>
                <w:sz w:val="16"/>
                <w:szCs w:val="16"/>
                <w:lang w:eastAsia="zh-CN"/>
              </w:rPr>
              <w:t>2024-12</w:t>
            </w:r>
          </w:p>
        </w:tc>
        <w:tc>
          <w:tcPr>
            <w:tcW w:w="800" w:type="dxa"/>
            <w:shd w:val="solid" w:color="FFFFFF" w:fill="auto"/>
          </w:tcPr>
          <w:p w14:paraId="728BDDA7" w14:textId="6041C0B3" w:rsidR="00C45A0C" w:rsidRPr="000F043F" w:rsidRDefault="00C45A0C" w:rsidP="000F043F">
            <w:pPr>
              <w:pStyle w:val="TAC"/>
              <w:rPr>
                <w:sz w:val="16"/>
                <w:szCs w:val="16"/>
                <w:lang w:eastAsia="zh-CN"/>
              </w:rPr>
            </w:pPr>
            <w:r w:rsidRPr="000F043F">
              <w:rPr>
                <w:sz w:val="16"/>
                <w:szCs w:val="16"/>
                <w:lang w:eastAsia="zh-CN"/>
              </w:rPr>
              <w:t>CT#106</w:t>
            </w:r>
          </w:p>
        </w:tc>
        <w:tc>
          <w:tcPr>
            <w:tcW w:w="1046" w:type="dxa"/>
            <w:shd w:val="solid" w:color="FFFFFF" w:fill="auto"/>
          </w:tcPr>
          <w:p w14:paraId="7AC33412" w14:textId="31F5245B" w:rsidR="00C45A0C" w:rsidRPr="002E2957" w:rsidRDefault="00C45A0C" w:rsidP="000F043F">
            <w:pPr>
              <w:pStyle w:val="TAC"/>
              <w:rPr>
                <w:sz w:val="16"/>
                <w:szCs w:val="16"/>
              </w:rPr>
            </w:pPr>
            <w:r w:rsidRPr="000F043F">
              <w:rPr>
                <w:sz w:val="16"/>
                <w:szCs w:val="16"/>
              </w:rPr>
              <w:t>CP-243203</w:t>
            </w:r>
          </w:p>
        </w:tc>
        <w:tc>
          <w:tcPr>
            <w:tcW w:w="567" w:type="dxa"/>
            <w:shd w:val="solid" w:color="FFFFFF" w:fill="auto"/>
          </w:tcPr>
          <w:p w14:paraId="2DB17FAA" w14:textId="558A7EFF" w:rsidR="00C45A0C" w:rsidRPr="000F043F" w:rsidRDefault="00C45A0C" w:rsidP="000F043F">
            <w:pPr>
              <w:pStyle w:val="TAL"/>
              <w:rPr>
                <w:rFonts w:cs="Arial"/>
                <w:sz w:val="16"/>
                <w:szCs w:val="16"/>
              </w:rPr>
            </w:pPr>
            <w:r w:rsidRPr="000F043F">
              <w:rPr>
                <w:rFonts w:cs="Arial"/>
                <w:sz w:val="16"/>
                <w:szCs w:val="16"/>
              </w:rPr>
              <w:t>0592</w:t>
            </w:r>
          </w:p>
        </w:tc>
        <w:tc>
          <w:tcPr>
            <w:tcW w:w="283" w:type="dxa"/>
            <w:shd w:val="solid" w:color="FFFFFF" w:fill="auto"/>
          </w:tcPr>
          <w:p w14:paraId="0D7B709B" w14:textId="3D36F306" w:rsidR="00C45A0C" w:rsidRPr="000F043F" w:rsidRDefault="00C45A0C" w:rsidP="000F043F">
            <w:pPr>
              <w:pStyle w:val="TAR"/>
              <w:rPr>
                <w:rFonts w:cs="Arial"/>
                <w:sz w:val="16"/>
                <w:szCs w:val="16"/>
              </w:rPr>
            </w:pPr>
            <w:r w:rsidRPr="000F043F">
              <w:rPr>
                <w:rFonts w:cs="Arial"/>
                <w:sz w:val="16"/>
                <w:szCs w:val="16"/>
              </w:rPr>
              <w:t>2</w:t>
            </w:r>
          </w:p>
        </w:tc>
        <w:tc>
          <w:tcPr>
            <w:tcW w:w="284" w:type="dxa"/>
            <w:shd w:val="solid" w:color="FFFFFF" w:fill="auto"/>
          </w:tcPr>
          <w:p w14:paraId="539BA799" w14:textId="001606B9" w:rsidR="00C45A0C" w:rsidRPr="000F043F" w:rsidRDefault="00C45A0C" w:rsidP="000F043F">
            <w:pPr>
              <w:pStyle w:val="TAC"/>
              <w:rPr>
                <w:rFonts w:cs="Arial"/>
                <w:sz w:val="16"/>
                <w:szCs w:val="16"/>
              </w:rPr>
            </w:pPr>
            <w:r w:rsidRPr="000F043F">
              <w:rPr>
                <w:rFonts w:cs="Arial"/>
                <w:sz w:val="16"/>
                <w:szCs w:val="16"/>
              </w:rPr>
              <w:t>F</w:t>
            </w:r>
          </w:p>
        </w:tc>
        <w:tc>
          <w:tcPr>
            <w:tcW w:w="5151" w:type="dxa"/>
            <w:shd w:val="solid" w:color="FFFFFF" w:fill="auto"/>
          </w:tcPr>
          <w:p w14:paraId="157988C1" w14:textId="680C9D01" w:rsidR="00C45A0C" w:rsidRPr="000F043F" w:rsidRDefault="00C45A0C" w:rsidP="000F043F">
            <w:pPr>
              <w:pStyle w:val="TAL"/>
              <w:rPr>
                <w:rFonts w:cs="Arial"/>
                <w:sz w:val="16"/>
                <w:szCs w:val="16"/>
              </w:rPr>
            </w:pPr>
            <w:r w:rsidRPr="000F043F">
              <w:rPr>
                <w:rFonts w:cs="Arial"/>
                <w:sz w:val="16"/>
                <w:szCs w:val="16"/>
              </w:rPr>
              <w:t>Clarification on direct discovery set and other minor corrections</w:t>
            </w:r>
          </w:p>
        </w:tc>
        <w:tc>
          <w:tcPr>
            <w:tcW w:w="708" w:type="dxa"/>
            <w:shd w:val="solid" w:color="FFFFFF" w:fill="auto"/>
          </w:tcPr>
          <w:p w14:paraId="7280045D" w14:textId="46F0193D" w:rsidR="00C45A0C" w:rsidRPr="000F043F" w:rsidRDefault="00C45A0C" w:rsidP="000F043F">
            <w:pPr>
              <w:pStyle w:val="TAC"/>
              <w:rPr>
                <w:rFonts w:cs="Arial"/>
                <w:sz w:val="16"/>
                <w:szCs w:val="16"/>
                <w:lang w:eastAsia="zh-CN"/>
              </w:rPr>
            </w:pPr>
            <w:r w:rsidRPr="000F043F">
              <w:rPr>
                <w:rFonts w:cs="Arial"/>
                <w:sz w:val="16"/>
                <w:szCs w:val="16"/>
                <w:lang w:eastAsia="zh-CN"/>
              </w:rPr>
              <w:t>18.7.0</w:t>
            </w:r>
          </w:p>
        </w:tc>
      </w:tr>
      <w:tr w:rsidR="003B1348" w:rsidRPr="00011EE0" w14:paraId="60D9148B" w14:textId="77777777" w:rsidTr="00F75D05">
        <w:tc>
          <w:tcPr>
            <w:tcW w:w="800" w:type="dxa"/>
            <w:shd w:val="solid" w:color="FFFFFF" w:fill="auto"/>
          </w:tcPr>
          <w:p w14:paraId="514395A8" w14:textId="02F612C9" w:rsidR="003B1348" w:rsidRPr="000F043F" w:rsidRDefault="003B1348" w:rsidP="000F043F">
            <w:pPr>
              <w:pStyle w:val="TAC"/>
              <w:rPr>
                <w:sz w:val="16"/>
                <w:szCs w:val="16"/>
                <w:lang w:eastAsia="zh-CN"/>
              </w:rPr>
            </w:pPr>
            <w:r w:rsidRPr="000F043F">
              <w:rPr>
                <w:sz w:val="16"/>
                <w:szCs w:val="16"/>
                <w:lang w:eastAsia="zh-CN"/>
              </w:rPr>
              <w:t>2024-12</w:t>
            </w:r>
          </w:p>
        </w:tc>
        <w:tc>
          <w:tcPr>
            <w:tcW w:w="800" w:type="dxa"/>
            <w:shd w:val="solid" w:color="FFFFFF" w:fill="auto"/>
          </w:tcPr>
          <w:p w14:paraId="28D128FF" w14:textId="353B5DEB" w:rsidR="003B1348" w:rsidRPr="000F043F" w:rsidRDefault="003B1348" w:rsidP="000F043F">
            <w:pPr>
              <w:pStyle w:val="TAC"/>
              <w:rPr>
                <w:sz w:val="16"/>
                <w:szCs w:val="16"/>
                <w:lang w:eastAsia="zh-CN"/>
              </w:rPr>
            </w:pPr>
            <w:r w:rsidRPr="000F043F">
              <w:rPr>
                <w:sz w:val="16"/>
                <w:szCs w:val="16"/>
                <w:lang w:eastAsia="zh-CN"/>
              </w:rPr>
              <w:t>CT#106</w:t>
            </w:r>
          </w:p>
        </w:tc>
        <w:tc>
          <w:tcPr>
            <w:tcW w:w="1046" w:type="dxa"/>
            <w:shd w:val="solid" w:color="FFFFFF" w:fill="auto"/>
          </w:tcPr>
          <w:p w14:paraId="7B1E9134" w14:textId="745D4C8D" w:rsidR="003B1348" w:rsidRPr="002E2957" w:rsidRDefault="003B1348" w:rsidP="000F043F">
            <w:pPr>
              <w:pStyle w:val="TAC"/>
              <w:rPr>
                <w:sz w:val="16"/>
                <w:szCs w:val="16"/>
              </w:rPr>
            </w:pPr>
            <w:r w:rsidRPr="000F043F">
              <w:rPr>
                <w:sz w:val="16"/>
                <w:szCs w:val="16"/>
              </w:rPr>
              <w:t>CP-243203</w:t>
            </w:r>
          </w:p>
        </w:tc>
        <w:tc>
          <w:tcPr>
            <w:tcW w:w="567" w:type="dxa"/>
            <w:shd w:val="solid" w:color="FFFFFF" w:fill="auto"/>
          </w:tcPr>
          <w:p w14:paraId="5EB57E89" w14:textId="418EE35B" w:rsidR="003B1348" w:rsidRPr="000F043F" w:rsidRDefault="003B1348" w:rsidP="000F043F">
            <w:pPr>
              <w:pStyle w:val="TAL"/>
              <w:rPr>
                <w:rFonts w:cs="Arial"/>
                <w:sz w:val="16"/>
                <w:szCs w:val="16"/>
              </w:rPr>
            </w:pPr>
            <w:r w:rsidRPr="000F043F">
              <w:rPr>
                <w:rFonts w:cs="Arial"/>
                <w:sz w:val="16"/>
                <w:szCs w:val="16"/>
              </w:rPr>
              <w:t>0601</w:t>
            </w:r>
          </w:p>
        </w:tc>
        <w:tc>
          <w:tcPr>
            <w:tcW w:w="283" w:type="dxa"/>
            <w:shd w:val="solid" w:color="FFFFFF" w:fill="auto"/>
          </w:tcPr>
          <w:p w14:paraId="73C43757" w14:textId="21B4E284" w:rsidR="003B1348" w:rsidRPr="000F043F" w:rsidRDefault="003B1348" w:rsidP="000F043F">
            <w:pPr>
              <w:pStyle w:val="TAR"/>
              <w:rPr>
                <w:rFonts w:cs="Arial"/>
                <w:sz w:val="16"/>
                <w:szCs w:val="16"/>
              </w:rPr>
            </w:pPr>
            <w:r w:rsidRPr="000F043F">
              <w:rPr>
                <w:rFonts w:cs="Arial"/>
                <w:sz w:val="16"/>
                <w:szCs w:val="16"/>
              </w:rPr>
              <w:t>2</w:t>
            </w:r>
          </w:p>
        </w:tc>
        <w:tc>
          <w:tcPr>
            <w:tcW w:w="284" w:type="dxa"/>
            <w:shd w:val="solid" w:color="FFFFFF" w:fill="auto"/>
          </w:tcPr>
          <w:p w14:paraId="498C022F" w14:textId="3362AE3B" w:rsidR="003B1348" w:rsidRPr="000F043F" w:rsidRDefault="003B1348" w:rsidP="000F043F">
            <w:pPr>
              <w:pStyle w:val="TAC"/>
              <w:rPr>
                <w:rFonts w:cs="Arial"/>
                <w:sz w:val="16"/>
                <w:szCs w:val="16"/>
              </w:rPr>
            </w:pPr>
            <w:r w:rsidRPr="000F043F">
              <w:rPr>
                <w:rFonts w:cs="Arial"/>
                <w:sz w:val="16"/>
                <w:szCs w:val="16"/>
              </w:rPr>
              <w:t>F</w:t>
            </w:r>
          </w:p>
        </w:tc>
        <w:tc>
          <w:tcPr>
            <w:tcW w:w="5151" w:type="dxa"/>
            <w:shd w:val="solid" w:color="FFFFFF" w:fill="auto"/>
          </w:tcPr>
          <w:p w14:paraId="1B3CAF66" w14:textId="6BC2E3D3" w:rsidR="003B1348" w:rsidRPr="000F043F" w:rsidRDefault="003B1348" w:rsidP="000F043F">
            <w:pPr>
              <w:pStyle w:val="TAL"/>
              <w:rPr>
                <w:rFonts w:cs="Arial"/>
                <w:sz w:val="16"/>
                <w:szCs w:val="16"/>
              </w:rPr>
            </w:pPr>
            <w:r w:rsidRPr="000F043F">
              <w:rPr>
                <w:rFonts w:cs="Arial"/>
                <w:sz w:val="16"/>
                <w:szCs w:val="16"/>
              </w:rPr>
              <w:t>Correction to List of target end UE IP addresses IE</w:t>
            </w:r>
          </w:p>
        </w:tc>
        <w:tc>
          <w:tcPr>
            <w:tcW w:w="708" w:type="dxa"/>
            <w:shd w:val="solid" w:color="FFFFFF" w:fill="auto"/>
          </w:tcPr>
          <w:p w14:paraId="0221AC3B" w14:textId="2EAB000D" w:rsidR="003B1348" w:rsidRPr="000F043F" w:rsidRDefault="003B1348" w:rsidP="000F043F">
            <w:pPr>
              <w:pStyle w:val="TAC"/>
              <w:rPr>
                <w:rFonts w:cs="Arial"/>
                <w:sz w:val="16"/>
                <w:szCs w:val="16"/>
                <w:lang w:eastAsia="zh-CN"/>
              </w:rPr>
            </w:pPr>
            <w:r w:rsidRPr="000F043F">
              <w:rPr>
                <w:rFonts w:cs="Arial"/>
                <w:sz w:val="16"/>
                <w:szCs w:val="16"/>
                <w:lang w:eastAsia="zh-CN"/>
              </w:rPr>
              <w:t>18.7.0</w:t>
            </w:r>
          </w:p>
        </w:tc>
      </w:tr>
      <w:tr w:rsidR="007A650B" w:rsidRPr="00011EE0" w14:paraId="0C37F251" w14:textId="77777777" w:rsidTr="00F75D05">
        <w:tc>
          <w:tcPr>
            <w:tcW w:w="800" w:type="dxa"/>
            <w:shd w:val="solid" w:color="FFFFFF" w:fill="auto"/>
          </w:tcPr>
          <w:p w14:paraId="64D40752" w14:textId="5957CE76" w:rsidR="007A650B" w:rsidRPr="000F043F" w:rsidRDefault="007A650B" w:rsidP="000F043F">
            <w:pPr>
              <w:pStyle w:val="TAC"/>
              <w:rPr>
                <w:sz w:val="16"/>
                <w:szCs w:val="16"/>
                <w:lang w:eastAsia="zh-CN"/>
              </w:rPr>
            </w:pPr>
            <w:r w:rsidRPr="000F043F">
              <w:rPr>
                <w:sz w:val="16"/>
                <w:szCs w:val="16"/>
                <w:lang w:eastAsia="zh-CN"/>
              </w:rPr>
              <w:t>2024-12</w:t>
            </w:r>
          </w:p>
        </w:tc>
        <w:tc>
          <w:tcPr>
            <w:tcW w:w="800" w:type="dxa"/>
            <w:shd w:val="solid" w:color="FFFFFF" w:fill="auto"/>
          </w:tcPr>
          <w:p w14:paraId="3529C2C9" w14:textId="1898782F" w:rsidR="007A650B" w:rsidRPr="000F043F" w:rsidRDefault="007A650B" w:rsidP="000F043F">
            <w:pPr>
              <w:pStyle w:val="TAC"/>
              <w:rPr>
                <w:sz w:val="16"/>
                <w:szCs w:val="16"/>
                <w:lang w:eastAsia="zh-CN"/>
              </w:rPr>
            </w:pPr>
            <w:r w:rsidRPr="000F043F">
              <w:rPr>
                <w:sz w:val="16"/>
                <w:szCs w:val="16"/>
                <w:lang w:eastAsia="zh-CN"/>
              </w:rPr>
              <w:t>CT#106</w:t>
            </w:r>
          </w:p>
        </w:tc>
        <w:tc>
          <w:tcPr>
            <w:tcW w:w="1046" w:type="dxa"/>
            <w:shd w:val="solid" w:color="FFFFFF" w:fill="auto"/>
          </w:tcPr>
          <w:p w14:paraId="1E226560" w14:textId="1A8B08CF" w:rsidR="007A650B" w:rsidRPr="002E2957" w:rsidRDefault="007A650B" w:rsidP="000F043F">
            <w:pPr>
              <w:pStyle w:val="TAC"/>
              <w:rPr>
                <w:sz w:val="16"/>
                <w:szCs w:val="16"/>
              </w:rPr>
            </w:pPr>
            <w:r w:rsidRPr="000F043F">
              <w:rPr>
                <w:sz w:val="16"/>
                <w:szCs w:val="16"/>
              </w:rPr>
              <w:t>CP-243203</w:t>
            </w:r>
          </w:p>
        </w:tc>
        <w:tc>
          <w:tcPr>
            <w:tcW w:w="567" w:type="dxa"/>
            <w:shd w:val="solid" w:color="FFFFFF" w:fill="auto"/>
          </w:tcPr>
          <w:p w14:paraId="2897CAE0" w14:textId="2C476B75" w:rsidR="007A650B" w:rsidRPr="000F043F" w:rsidRDefault="007A650B" w:rsidP="000F043F">
            <w:pPr>
              <w:pStyle w:val="TAL"/>
              <w:rPr>
                <w:rFonts w:cs="Arial"/>
                <w:sz w:val="16"/>
                <w:szCs w:val="16"/>
              </w:rPr>
            </w:pPr>
            <w:r w:rsidRPr="000F043F">
              <w:rPr>
                <w:rFonts w:cs="Arial"/>
                <w:sz w:val="16"/>
                <w:szCs w:val="16"/>
              </w:rPr>
              <w:t>0593</w:t>
            </w:r>
          </w:p>
        </w:tc>
        <w:tc>
          <w:tcPr>
            <w:tcW w:w="283" w:type="dxa"/>
            <w:shd w:val="solid" w:color="FFFFFF" w:fill="auto"/>
          </w:tcPr>
          <w:p w14:paraId="624EB349" w14:textId="4AF22CD0" w:rsidR="007A650B" w:rsidRPr="000F043F" w:rsidRDefault="007A650B" w:rsidP="000F043F">
            <w:pPr>
              <w:pStyle w:val="TAR"/>
              <w:rPr>
                <w:rFonts w:cs="Arial"/>
                <w:sz w:val="16"/>
                <w:szCs w:val="16"/>
              </w:rPr>
            </w:pPr>
            <w:r w:rsidRPr="000F043F">
              <w:rPr>
                <w:rFonts w:cs="Arial"/>
                <w:sz w:val="16"/>
                <w:szCs w:val="16"/>
              </w:rPr>
              <w:t>2</w:t>
            </w:r>
          </w:p>
        </w:tc>
        <w:tc>
          <w:tcPr>
            <w:tcW w:w="284" w:type="dxa"/>
            <w:shd w:val="solid" w:color="FFFFFF" w:fill="auto"/>
          </w:tcPr>
          <w:p w14:paraId="0040F567" w14:textId="47AE0213" w:rsidR="007A650B" w:rsidRPr="000F043F" w:rsidRDefault="007A650B" w:rsidP="000F043F">
            <w:pPr>
              <w:pStyle w:val="TAC"/>
              <w:rPr>
                <w:rFonts w:cs="Arial"/>
                <w:sz w:val="16"/>
                <w:szCs w:val="16"/>
              </w:rPr>
            </w:pPr>
            <w:r w:rsidRPr="000F043F">
              <w:rPr>
                <w:rFonts w:cs="Arial"/>
                <w:sz w:val="16"/>
                <w:szCs w:val="16"/>
              </w:rPr>
              <w:t>F</w:t>
            </w:r>
          </w:p>
        </w:tc>
        <w:tc>
          <w:tcPr>
            <w:tcW w:w="5151" w:type="dxa"/>
            <w:shd w:val="solid" w:color="FFFFFF" w:fill="auto"/>
          </w:tcPr>
          <w:p w14:paraId="571329E3" w14:textId="79927CEC" w:rsidR="007A650B" w:rsidRPr="000F043F" w:rsidRDefault="007A650B" w:rsidP="000F043F">
            <w:pPr>
              <w:pStyle w:val="TAL"/>
              <w:rPr>
                <w:rFonts w:cs="Arial"/>
                <w:sz w:val="16"/>
                <w:szCs w:val="16"/>
              </w:rPr>
            </w:pPr>
            <w:r w:rsidRPr="000F043F">
              <w:rPr>
                <w:rFonts w:cs="Arial"/>
                <w:sz w:val="16"/>
                <w:szCs w:val="16"/>
              </w:rPr>
              <w:t>Correction on direct link security establishment procedure</w:t>
            </w:r>
          </w:p>
        </w:tc>
        <w:tc>
          <w:tcPr>
            <w:tcW w:w="708" w:type="dxa"/>
            <w:shd w:val="solid" w:color="FFFFFF" w:fill="auto"/>
          </w:tcPr>
          <w:p w14:paraId="153ACF86" w14:textId="03CF6AC4" w:rsidR="007A650B" w:rsidRPr="000F043F" w:rsidRDefault="007A650B" w:rsidP="000F043F">
            <w:pPr>
              <w:pStyle w:val="TAC"/>
              <w:rPr>
                <w:rFonts w:cs="Arial"/>
                <w:sz w:val="16"/>
                <w:szCs w:val="16"/>
                <w:lang w:eastAsia="zh-CN"/>
              </w:rPr>
            </w:pPr>
            <w:r w:rsidRPr="000F043F">
              <w:rPr>
                <w:rFonts w:cs="Arial"/>
                <w:sz w:val="16"/>
                <w:szCs w:val="16"/>
                <w:lang w:eastAsia="zh-CN"/>
              </w:rPr>
              <w:t>18.7.0</w:t>
            </w:r>
          </w:p>
        </w:tc>
      </w:tr>
      <w:tr w:rsidR="0006033C" w:rsidRPr="00011EE0" w14:paraId="3AC19D61" w14:textId="77777777" w:rsidTr="00F75D05">
        <w:tc>
          <w:tcPr>
            <w:tcW w:w="800" w:type="dxa"/>
            <w:shd w:val="solid" w:color="FFFFFF" w:fill="auto"/>
          </w:tcPr>
          <w:p w14:paraId="0414081A" w14:textId="30BF73DF" w:rsidR="0006033C" w:rsidRPr="000F043F" w:rsidRDefault="0006033C" w:rsidP="000F043F">
            <w:pPr>
              <w:pStyle w:val="TAC"/>
              <w:rPr>
                <w:sz w:val="16"/>
                <w:szCs w:val="16"/>
                <w:lang w:eastAsia="zh-CN"/>
              </w:rPr>
            </w:pPr>
            <w:r w:rsidRPr="000F043F">
              <w:rPr>
                <w:sz w:val="16"/>
                <w:szCs w:val="16"/>
                <w:lang w:eastAsia="zh-CN"/>
              </w:rPr>
              <w:t>2024-12</w:t>
            </w:r>
          </w:p>
        </w:tc>
        <w:tc>
          <w:tcPr>
            <w:tcW w:w="800" w:type="dxa"/>
            <w:shd w:val="solid" w:color="FFFFFF" w:fill="auto"/>
          </w:tcPr>
          <w:p w14:paraId="0F877E60" w14:textId="3BCCFF7D" w:rsidR="0006033C" w:rsidRPr="000F043F" w:rsidRDefault="0006033C" w:rsidP="000F043F">
            <w:pPr>
              <w:pStyle w:val="TAC"/>
              <w:rPr>
                <w:sz w:val="16"/>
                <w:szCs w:val="16"/>
                <w:lang w:eastAsia="zh-CN"/>
              </w:rPr>
            </w:pPr>
            <w:r w:rsidRPr="000F043F">
              <w:rPr>
                <w:sz w:val="16"/>
                <w:szCs w:val="16"/>
                <w:lang w:eastAsia="zh-CN"/>
              </w:rPr>
              <w:t>CT#106</w:t>
            </w:r>
          </w:p>
        </w:tc>
        <w:tc>
          <w:tcPr>
            <w:tcW w:w="1046" w:type="dxa"/>
            <w:shd w:val="solid" w:color="FFFFFF" w:fill="auto"/>
          </w:tcPr>
          <w:p w14:paraId="5C07F3CD" w14:textId="76AC7409" w:rsidR="0006033C" w:rsidRPr="002E2957" w:rsidRDefault="0006033C" w:rsidP="000F043F">
            <w:pPr>
              <w:pStyle w:val="TAC"/>
              <w:rPr>
                <w:sz w:val="16"/>
                <w:szCs w:val="16"/>
              </w:rPr>
            </w:pPr>
            <w:r w:rsidRPr="000F043F">
              <w:rPr>
                <w:sz w:val="16"/>
                <w:szCs w:val="16"/>
              </w:rPr>
              <w:t>CP-243203</w:t>
            </w:r>
          </w:p>
        </w:tc>
        <w:tc>
          <w:tcPr>
            <w:tcW w:w="567" w:type="dxa"/>
            <w:shd w:val="solid" w:color="FFFFFF" w:fill="auto"/>
          </w:tcPr>
          <w:p w14:paraId="3820F1E4" w14:textId="42723135" w:rsidR="0006033C" w:rsidRPr="000F043F" w:rsidRDefault="0006033C" w:rsidP="000F043F">
            <w:pPr>
              <w:pStyle w:val="TAL"/>
              <w:rPr>
                <w:rFonts w:cs="Arial"/>
                <w:sz w:val="16"/>
                <w:szCs w:val="16"/>
              </w:rPr>
            </w:pPr>
            <w:r w:rsidRPr="000F043F">
              <w:rPr>
                <w:rFonts w:cs="Arial"/>
                <w:sz w:val="16"/>
                <w:szCs w:val="16"/>
              </w:rPr>
              <w:t>0600</w:t>
            </w:r>
          </w:p>
        </w:tc>
        <w:tc>
          <w:tcPr>
            <w:tcW w:w="283" w:type="dxa"/>
            <w:shd w:val="solid" w:color="FFFFFF" w:fill="auto"/>
          </w:tcPr>
          <w:p w14:paraId="62EC7950" w14:textId="31D68D14" w:rsidR="0006033C" w:rsidRPr="000F043F" w:rsidRDefault="0006033C" w:rsidP="000F043F">
            <w:pPr>
              <w:pStyle w:val="TAR"/>
              <w:rPr>
                <w:rFonts w:cs="Arial"/>
                <w:sz w:val="16"/>
                <w:szCs w:val="16"/>
              </w:rPr>
            </w:pPr>
            <w:r w:rsidRPr="000F043F">
              <w:rPr>
                <w:rFonts w:cs="Arial"/>
                <w:sz w:val="16"/>
                <w:szCs w:val="16"/>
              </w:rPr>
              <w:t>3</w:t>
            </w:r>
          </w:p>
        </w:tc>
        <w:tc>
          <w:tcPr>
            <w:tcW w:w="284" w:type="dxa"/>
            <w:shd w:val="solid" w:color="FFFFFF" w:fill="auto"/>
          </w:tcPr>
          <w:p w14:paraId="24F6E8D3" w14:textId="0EEF1568" w:rsidR="0006033C" w:rsidRPr="000F043F" w:rsidRDefault="0006033C" w:rsidP="000F043F">
            <w:pPr>
              <w:pStyle w:val="TAC"/>
              <w:rPr>
                <w:rFonts w:cs="Arial"/>
                <w:sz w:val="16"/>
                <w:szCs w:val="16"/>
              </w:rPr>
            </w:pPr>
            <w:r w:rsidRPr="000F043F">
              <w:rPr>
                <w:rFonts w:cs="Arial"/>
                <w:sz w:val="16"/>
                <w:szCs w:val="16"/>
              </w:rPr>
              <w:t>F</w:t>
            </w:r>
          </w:p>
        </w:tc>
        <w:tc>
          <w:tcPr>
            <w:tcW w:w="5151" w:type="dxa"/>
            <w:shd w:val="solid" w:color="FFFFFF" w:fill="auto"/>
          </w:tcPr>
          <w:p w14:paraId="2F4EBCAC" w14:textId="0514E1CB" w:rsidR="0006033C" w:rsidRPr="000F043F" w:rsidRDefault="0006033C" w:rsidP="000F043F">
            <w:pPr>
              <w:pStyle w:val="TAL"/>
              <w:rPr>
                <w:rFonts w:cs="Arial"/>
                <w:sz w:val="16"/>
                <w:szCs w:val="16"/>
              </w:rPr>
            </w:pPr>
            <w:r w:rsidRPr="000F043F">
              <w:rPr>
                <w:rFonts w:cs="Arial"/>
                <w:sz w:val="16"/>
                <w:szCs w:val="16"/>
              </w:rPr>
              <w:t>Correction to List of target end UE user info IE</w:t>
            </w:r>
          </w:p>
        </w:tc>
        <w:tc>
          <w:tcPr>
            <w:tcW w:w="708" w:type="dxa"/>
            <w:shd w:val="solid" w:color="FFFFFF" w:fill="auto"/>
          </w:tcPr>
          <w:p w14:paraId="7AA8DA0A" w14:textId="0D26E644" w:rsidR="0006033C" w:rsidRPr="000F043F" w:rsidRDefault="0006033C" w:rsidP="000F043F">
            <w:pPr>
              <w:pStyle w:val="TAC"/>
              <w:rPr>
                <w:rFonts w:cs="Arial"/>
                <w:sz w:val="16"/>
                <w:szCs w:val="16"/>
                <w:lang w:eastAsia="zh-CN"/>
              </w:rPr>
            </w:pPr>
            <w:r w:rsidRPr="000F043F">
              <w:rPr>
                <w:rFonts w:cs="Arial"/>
                <w:sz w:val="16"/>
                <w:szCs w:val="16"/>
                <w:lang w:eastAsia="zh-CN"/>
              </w:rPr>
              <w:t>18.7.0</w:t>
            </w:r>
          </w:p>
        </w:tc>
      </w:tr>
      <w:tr w:rsidR="00202ABF" w:rsidRPr="00011EE0" w14:paraId="51C47904" w14:textId="77777777" w:rsidTr="00F75D05">
        <w:tc>
          <w:tcPr>
            <w:tcW w:w="800" w:type="dxa"/>
            <w:shd w:val="solid" w:color="FFFFFF" w:fill="auto"/>
          </w:tcPr>
          <w:p w14:paraId="5D3B04B4" w14:textId="79635EB3" w:rsidR="00202ABF" w:rsidRPr="000F043F" w:rsidRDefault="00202ABF" w:rsidP="000F043F">
            <w:pPr>
              <w:pStyle w:val="TAC"/>
              <w:rPr>
                <w:sz w:val="16"/>
                <w:szCs w:val="16"/>
                <w:lang w:eastAsia="zh-CN"/>
              </w:rPr>
            </w:pPr>
            <w:r w:rsidRPr="000F043F">
              <w:rPr>
                <w:sz w:val="16"/>
                <w:szCs w:val="16"/>
                <w:lang w:eastAsia="zh-CN"/>
              </w:rPr>
              <w:t>2024-12</w:t>
            </w:r>
          </w:p>
        </w:tc>
        <w:tc>
          <w:tcPr>
            <w:tcW w:w="800" w:type="dxa"/>
            <w:shd w:val="solid" w:color="FFFFFF" w:fill="auto"/>
          </w:tcPr>
          <w:p w14:paraId="3C30467B" w14:textId="7434E778" w:rsidR="00202ABF" w:rsidRPr="000F043F" w:rsidRDefault="00202ABF" w:rsidP="000F043F">
            <w:pPr>
              <w:pStyle w:val="TAC"/>
              <w:rPr>
                <w:sz w:val="16"/>
                <w:szCs w:val="16"/>
                <w:lang w:eastAsia="zh-CN"/>
              </w:rPr>
            </w:pPr>
            <w:r w:rsidRPr="000F043F">
              <w:rPr>
                <w:sz w:val="16"/>
                <w:szCs w:val="16"/>
                <w:lang w:eastAsia="zh-CN"/>
              </w:rPr>
              <w:t>CT#106</w:t>
            </w:r>
          </w:p>
        </w:tc>
        <w:tc>
          <w:tcPr>
            <w:tcW w:w="1046" w:type="dxa"/>
            <w:shd w:val="solid" w:color="FFFFFF" w:fill="auto"/>
          </w:tcPr>
          <w:p w14:paraId="230CB567" w14:textId="6D60E7E3" w:rsidR="00202ABF" w:rsidRPr="002E2957" w:rsidRDefault="00202ABF" w:rsidP="000F043F">
            <w:pPr>
              <w:pStyle w:val="TAC"/>
              <w:rPr>
                <w:sz w:val="16"/>
                <w:szCs w:val="16"/>
              </w:rPr>
            </w:pPr>
            <w:r w:rsidRPr="000F043F">
              <w:rPr>
                <w:sz w:val="16"/>
                <w:szCs w:val="16"/>
              </w:rPr>
              <w:t>CP-243177</w:t>
            </w:r>
          </w:p>
        </w:tc>
        <w:tc>
          <w:tcPr>
            <w:tcW w:w="567" w:type="dxa"/>
            <w:shd w:val="solid" w:color="FFFFFF" w:fill="auto"/>
          </w:tcPr>
          <w:p w14:paraId="3997E64B" w14:textId="2CA0DCE8" w:rsidR="00202ABF" w:rsidRPr="000F043F" w:rsidRDefault="00202ABF" w:rsidP="000F043F">
            <w:pPr>
              <w:pStyle w:val="TAL"/>
              <w:rPr>
                <w:rFonts w:cs="Arial"/>
                <w:sz w:val="16"/>
                <w:szCs w:val="16"/>
              </w:rPr>
            </w:pPr>
            <w:r w:rsidRPr="000F043F">
              <w:rPr>
                <w:rFonts w:cs="Arial"/>
                <w:sz w:val="16"/>
                <w:szCs w:val="16"/>
              </w:rPr>
              <w:t>0648</w:t>
            </w:r>
          </w:p>
        </w:tc>
        <w:tc>
          <w:tcPr>
            <w:tcW w:w="283" w:type="dxa"/>
            <w:shd w:val="solid" w:color="FFFFFF" w:fill="auto"/>
          </w:tcPr>
          <w:p w14:paraId="136A95BA" w14:textId="324782EE" w:rsidR="00202ABF" w:rsidRPr="000F043F" w:rsidRDefault="00202ABF" w:rsidP="000F043F">
            <w:pPr>
              <w:pStyle w:val="TAR"/>
              <w:rPr>
                <w:rFonts w:cs="Arial"/>
                <w:sz w:val="16"/>
                <w:szCs w:val="16"/>
              </w:rPr>
            </w:pPr>
            <w:r w:rsidRPr="000F043F">
              <w:rPr>
                <w:rFonts w:cs="Arial"/>
                <w:sz w:val="16"/>
                <w:szCs w:val="16"/>
              </w:rPr>
              <w:t>-</w:t>
            </w:r>
          </w:p>
        </w:tc>
        <w:tc>
          <w:tcPr>
            <w:tcW w:w="284" w:type="dxa"/>
            <w:shd w:val="solid" w:color="FFFFFF" w:fill="auto"/>
          </w:tcPr>
          <w:p w14:paraId="7AFEC92C" w14:textId="7C76A558" w:rsidR="00202ABF" w:rsidRPr="000F043F" w:rsidRDefault="00202ABF" w:rsidP="000F043F">
            <w:pPr>
              <w:pStyle w:val="TAC"/>
              <w:rPr>
                <w:rFonts w:cs="Arial"/>
                <w:sz w:val="16"/>
                <w:szCs w:val="16"/>
              </w:rPr>
            </w:pPr>
            <w:r w:rsidRPr="000F043F">
              <w:rPr>
                <w:rFonts w:cs="Arial"/>
                <w:sz w:val="16"/>
                <w:szCs w:val="16"/>
              </w:rPr>
              <w:t>A</w:t>
            </w:r>
          </w:p>
        </w:tc>
        <w:tc>
          <w:tcPr>
            <w:tcW w:w="5151" w:type="dxa"/>
            <w:shd w:val="solid" w:color="FFFFFF" w:fill="auto"/>
          </w:tcPr>
          <w:p w14:paraId="1B789D90" w14:textId="6EB22CB5" w:rsidR="00202ABF" w:rsidRPr="000F043F" w:rsidRDefault="00202ABF" w:rsidP="000F043F">
            <w:pPr>
              <w:pStyle w:val="TAL"/>
              <w:rPr>
                <w:rFonts w:cs="Arial"/>
                <w:sz w:val="16"/>
                <w:szCs w:val="16"/>
              </w:rPr>
            </w:pPr>
            <w:r w:rsidRPr="000F043F">
              <w:rPr>
                <w:rFonts w:cs="Arial"/>
                <w:sz w:val="16"/>
                <w:szCs w:val="16"/>
              </w:rPr>
              <w:t>Fixing IE type of ProSe direct discovery PC5 message type</w:t>
            </w:r>
          </w:p>
        </w:tc>
        <w:tc>
          <w:tcPr>
            <w:tcW w:w="708" w:type="dxa"/>
            <w:shd w:val="solid" w:color="FFFFFF" w:fill="auto"/>
          </w:tcPr>
          <w:p w14:paraId="7D416B76" w14:textId="446A12D1" w:rsidR="00202ABF" w:rsidRPr="000F043F" w:rsidRDefault="00202ABF" w:rsidP="000F043F">
            <w:pPr>
              <w:pStyle w:val="TAC"/>
              <w:rPr>
                <w:rFonts w:cs="Arial"/>
                <w:sz w:val="16"/>
                <w:szCs w:val="16"/>
                <w:lang w:eastAsia="zh-CN"/>
              </w:rPr>
            </w:pPr>
            <w:r w:rsidRPr="000F043F">
              <w:rPr>
                <w:rFonts w:cs="Arial"/>
                <w:sz w:val="16"/>
                <w:szCs w:val="16"/>
                <w:lang w:eastAsia="zh-CN"/>
              </w:rPr>
              <w:t>18.7.0</w:t>
            </w:r>
          </w:p>
        </w:tc>
      </w:tr>
      <w:tr w:rsidR="00D547BC" w:rsidRPr="00011EE0" w14:paraId="14686795" w14:textId="77777777" w:rsidTr="00F75D05">
        <w:tc>
          <w:tcPr>
            <w:tcW w:w="800" w:type="dxa"/>
            <w:shd w:val="solid" w:color="FFFFFF" w:fill="auto"/>
          </w:tcPr>
          <w:p w14:paraId="04979E6D" w14:textId="4D213546" w:rsidR="00D547BC" w:rsidRPr="000F043F" w:rsidRDefault="00D547BC" w:rsidP="000F043F">
            <w:pPr>
              <w:pStyle w:val="TAC"/>
              <w:rPr>
                <w:rFonts w:cs="Arial"/>
                <w:sz w:val="16"/>
                <w:szCs w:val="16"/>
                <w:lang w:eastAsia="zh-CN"/>
              </w:rPr>
            </w:pPr>
            <w:r w:rsidRPr="000F043F">
              <w:rPr>
                <w:rFonts w:cs="Arial"/>
                <w:sz w:val="16"/>
                <w:szCs w:val="16"/>
                <w:lang w:eastAsia="ko-KR"/>
              </w:rPr>
              <w:t>2025-03</w:t>
            </w:r>
          </w:p>
        </w:tc>
        <w:tc>
          <w:tcPr>
            <w:tcW w:w="800" w:type="dxa"/>
            <w:shd w:val="solid" w:color="FFFFFF" w:fill="auto"/>
          </w:tcPr>
          <w:p w14:paraId="47A56B8D" w14:textId="0E05A35D" w:rsidR="00D547BC" w:rsidRPr="000F043F" w:rsidRDefault="00D547BC" w:rsidP="000F043F">
            <w:pPr>
              <w:pStyle w:val="TAC"/>
              <w:rPr>
                <w:sz w:val="16"/>
                <w:szCs w:val="16"/>
                <w:lang w:eastAsia="zh-CN"/>
              </w:rPr>
            </w:pPr>
            <w:r w:rsidRPr="000F043F">
              <w:rPr>
                <w:sz w:val="16"/>
                <w:szCs w:val="16"/>
                <w:lang w:eastAsia="ko-KR"/>
              </w:rPr>
              <w:t>CT#107</w:t>
            </w:r>
          </w:p>
        </w:tc>
        <w:tc>
          <w:tcPr>
            <w:tcW w:w="1046" w:type="dxa"/>
            <w:shd w:val="solid" w:color="FFFFFF" w:fill="auto"/>
          </w:tcPr>
          <w:p w14:paraId="301BE3A7" w14:textId="0958CD9A" w:rsidR="00D547BC" w:rsidRPr="000F043F" w:rsidRDefault="00D547BC" w:rsidP="000F043F">
            <w:pPr>
              <w:pStyle w:val="TAC"/>
              <w:rPr>
                <w:sz w:val="16"/>
                <w:szCs w:val="16"/>
              </w:rPr>
            </w:pPr>
            <w:r w:rsidRPr="000F043F">
              <w:rPr>
                <w:sz w:val="16"/>
                <w:szCs w:val="16"/>
              </w:rPr>
              <w:t>CP-250153</w:t>
            </w:r>
          </w:p>
        </w:tc>
        <w:tc>
          <w:tcPr>
            <w:tcW w:w="567" w:type="dxa"/>
            <w:shd w:val="solid" w:color="FFFFFF" w:fill="auto"/>
          </w:tcPr>
          <w:p w14:paraId="38F958EE" w14:textId="2ED443DE" w:rsidR="00D547BC" w:rsidRPr="000F043F" w:rsidRDefault="00D547BC" w:rsidP="000F043F">
            <w:pPr>
              <w:pStyle w:val="TAL"/>
              <w:rPr>
                <w:rFonts w:cs="Arial"/>
                <w:sz w:val="16"/>
                <w:szCs w:val="16"/>
              </w:rPr>
            </w:pPr>
            <w:r w:rsidRPr="000F043F">
              <w:rPr>
                <w:rFonts w:cs="Arial"/>
                <w:sz w:val="16"/>
                <w:szCs w:val="16"/>
                <w:lang w:eastAsia="ko-KR"/>
              </w:rPr>
              <w:t>0688</w:t>
            </w:r>
          </w:p>
        </w:tc>
        <w:tc>
          <w:tcPr>
            <w:tcW w:w="283" w:type="dxa"/>
            <w:shd w:val="solid" w:color="FFFFFF" w:fill="auto"/>
          </w:tcPr>
          <w:p w14:paraId="50D58571" w14:textId="203C7AF6" w:rsidR="00D547BC" w:rsidRPr="000F043F" w:rsidRDefault="00D547BC" w:rsidP="000F043F">
            <w:pPr>
              <w:pStyle w:val="TAR"/>
              <w:rPr>
                <w:rFonts w:cs="Arial"/>
                <w:sz w:val="16"/>
                <w:szCs w:val="16"/>
              </w:rPr>
            </w:pPr>
            <w:r w:rsidRPr="000F043F">
              <w:rPr>
                <w:rFonts w:cs="Arial"/>
                <w:sz w:val="16"/>
                <w:szCs w:val="16"/>
                <w:lang w:eastAsia="ko-KR"/>
              </w:rPr>
              <w:t>3</w:t>
            </w:r>
          </w:p>
        </w:tc>
        <w:tc>
          <w:tcPr>
            <w:tcW w:w="284" w:type="dxa"/>
            <w:shd w:val="solid" w:color="FFFFFF" w:fill="auto"/>
          </w:tcPr>
          <w:p w14:paraId="2A6D17DE" w14:textId="4B45E4A4" w:rsidR="00D547BC" w:rsidRPr="000F043F" w:rsidRDefault="00D547BC" w:rsidP="000F043F">
            <w:pPr>
              <w:pStyle w:val="TAC"/>
              <w:rPr>
                <w:rFonts w:cs="Arial"/>
                <w:sz w:val="16"/>
                <w:szCs w:val="16"/>
              </w:rPr>
            </w:pPr>
            <w:r w:rsidRPr="000F043F">
              <w:rPr>
                <w:rFonts w:cs="Arial"/>
                <w:sz w:val="16"/>
                <w:szCs w:val="16"/>
                <w:lang w:eastAsia="ko-KR"/>
              </w:rPr>
              <w:t>F</w:t>
            </w:r>
          </w:p>
        </w:tc>
        <w:tc>
          <w:tcPr>
            <w:tcW w:w="5151" w:type="dxa"/>
            <w:shd w:val="solid" w:color="FFFFFF" w:fill="auto"/>
          </w:tcPr>
          <w:p w14:paraId="363974FE" w14:textId="53614709" w:rsidR="00D547BC" w:rsidRPr="000F043F" w:rsidRDefault="00D547BC" w:rsidP="000F043F">
            <w:pPr>
              <w:pStyle w:val="TAL"/>
              <w:rPr>
                <w:rFonts w:cs="Arial"/>
                <w:sz w:val="16"/>
                <w:szCs w:val="16"/>
              </w:rPr>
            </w:pPr>
            <w:r w:rsidRPr="000F043F">
              <w:rPr>
                <w:rFonts w:cs="Arial"/>
                <w:sz w:val="16"/>
                <w:szCs w:val="16"/>
                <w:lang w:eastAsia="ko-KR"/>
              </w:rPr>
              <w:t>Clarification on direct link context and direct link identifier update procedure</w:t>
            </w:r>
          </w:p>
        </w:tc>
        <w:tc>
          <w:tcPr>
            <w:tcW w:w="708" w:type="dxa"/>
            <w:shd w:val="solid" w:color="FFFFFF" w:fill="auto"/>
          </w:tcPr>
          <w:p w14:paraId="554A09D7" w14:textId="55EF0DD8" w:rsidR="00D547BC" w:rsidRPr="000F043F" w:rsidRDefault="00D547BC" w:rsidP="000F043F">
            <w:pPr>
              <w:pStyle w:val="TAC"/>
              <w:rPr>
                <w:rFonts w:cs="Arial"/>
                <w:sz w:val="16"/>
                <w:szCs w:val="16"/>
                <w:lang w:eastAsia="zh-CN"/>
              </w:rPr>
            </w:pPr>
            <w:r w:rsidRPr="000F043F">
              <w:rPr>
                <w:rFonts w:cs="Arial"/>
                <w:sz w:val="16"/>
                <w:szCs w:val="16"/>
                <w:lang w:eastAsia="ko-KR"/>
              </w:rPr>
              <w:t>18.8.0</w:t>
            </w:r>
          </w:p>
        </w:tc>
      </w:tr>
      <w:tr w:rsidR="00D547BC" w:rsidRPr="00011EE0" w14:paraId="655591BF" w14:textId="77777777" w:rsidTr="00F75D05">
        <w:tc>
          <w:tcPr>
            <w:tcW w:w="800" w:type="dxa"/>
            <w:shd w:val="solid" w:color="FFFFFF" w:fill="auto"/>
          </w:tcPr>
          <w:p w14:paraId="5FED1F67" w14:textId="4EF2EEAF" w:rsidR="00D547BC" w:rsidRPr="000F043F" w:rsidRDefault="00D547BC" w:rsidP="000F043F">
            <w:pPr>
              <w:pStyle w:val="TAC"/>
              <w:rPr>
                <w:rFonts w:cs="Arial"/>
                <w:sz w:val="16"/>
                <w:szCs w:val="16"/>
                <w:lang w:eastAsia="zh-CN"/>
              </w:rPr>
            </w:pPr>
            <w:r w:rsidRPr="000F043F">
              <w:rPr>
                <w:rFonts w:cs="Arial"/>
                <w:sz w:val="16"/>
                <w:szCs w:val="16"/>
                <w:lang w:eastAsia="ko-KR"/>
              </w:rPr>
              <w:t>2025-03</w:t>
            </w:r>
          </w:p>
        </w:tc>
        <w:tc>
          <w:tcPr>
            <w:tcW w:w="800" w:type="dxa"/>
            <w:shd w:val="solid" w:color="FFFFFF" w:fill="auto"/>
          </w:tcPr>
          <w:p w14:paraId="26DA9ED7" w14:textId="58BB99E5" w:rsidR="00D547BC" w:rsidRPr="000F043F" w:rsidRDefault="00D547BC" w:rsidP="000F043F">
            <w:pPr>
              <w:pStyle w:val="TAC"/>
              <w:rPr>
                <w:sz w:val="16"/>
                <w:szCs w:val="16"/>
                <w:lang w:eastAsia="zh-CN"/>
              </w:rPr>
            </w:pPr>
            <w:r w:rsidRPr="000F043F">
              <w:rPr>
                <w:sz w:val="16"/>
                <w:szCs w:val="16"/>
                <w:lang w:eastAsia="ko-KR"/>
              </w:rPr>
              <w:t>CT#107</w:t>
            </w:r>
          </w:p>
        </w:tc>
        <w:tc>
          <w:tcPr>
            <w:tcW w:w="1046" w:type="dxa"/>
            <w:shd w:val="solid" w:color="FFFFFF" w:fill="auto"/>
          </w:tcPr>
          <w:p w14:paraId="2C0C7194" w14:textId="300BDCBB" w:rsidR="00D547BC" w:rsidRPr="000F043F" w:rsidRDefault="00D547BC" w:rsidP="000F043F">
            <w:pPr>
              <w:pStyle w:val="TAC"/>
              <w:rPr>
                <w:sz w:val="16"/>
                <w:szCs w:val="16"/>
              </w:rPr>
            </w:pPr>
            <w:r w:rsidRPr="000F043F">
              <w:rPr>
                <w:sz w:val="16"/>
                <w:szCs w:val="16"/>
              </w:rPr>
              <w:t>CP-250153</w:t>
            </w:r>
          </w:p>
        </w:tc>
        <w:tc>
          <w:tcPr>
            <w:tcW w:w="567" w:type="dxa"/>
            <w:shd w:val="solid" w:color="FFFFFF" w:fill="auto"/>
          </w:tcPr>
          <w:p w14:paraId="746DFB93" w14:textId="521FB30C" w:rsidR="00D547BC" w:rsidRPr="000F043F" w:rsidRDefault="00D547BC" w:rsidP="000F043F">
            <w:pPr>
              <w:pStyle w:val="TAL"/>
              <w:rPr>
                <w:rFonts w:cs="Arial"/>
                <w:sz w:val="16"/>
                <w:szCs w:val="16"/>
              </w:rPr>
            </w:pPr>
            <w:r w:rsidRPr="000F043F">
              <w:rPr>
                <w:rFonts w:cs="Arial"/>
                <w:sz w:val="16"/>
                <w:szCs w:val="16"/>
                <w:lang w:eastAsia="ko-KR"/>
              </w:rPr>
              <w:t>0689</w:t>
            </w:r>
          </w:p>
        </w:tc>
        <w:tc>
          <w:tcPr>
            <w:tcW w:w="283" w:type="dxa"/>
            <w:shd w:val="solid" w:color="FFFFFF" w:fill="auto"/>
          </w:tcPr>
          <w:p w14:paraId="3A593B2D" w14:textId="2524A748" w:rsidR="00D547BC" w:rsidRPr="000F043F" w:rsidRDefault="00D547BC" w:rsidP="000F043F">
            <w:pPr>
              <w:pStyle w:val="TAR"/>
              <w:rPr>
                <w:rFonts w:cs="Arial"/>
                <w:sz w:val="16"/>
                <w:szCs w:val="16"/>
              </w:rPr>
            </w:pPr>
            <w:r w:rsidRPr="000F043F">
              <w:rPr>
                <w:rFonts w:cs="Arial"/>
                <w:sz w:val="16"/>
                <w:szCs w:val="16"/>
                <w:lang w:eastAsia="ko-KR"/>
              </w:rPr>
              <w:t>1</w:t>
            </w:r>
          </w:p>
        </w:tc>
        <w:tc>
          <w:tcPr>
            <w:tcW w:w="284" w:type="dxa"/>
            <w:shd w:val="solid" w:color="FFFFFF" w:fill="auto"/>
          </w:tcPr>
          <w:p w14:paraId="0C400218" w14:textId="0A32396B" w:rsidR="00D547BC" w:rsidRPr="000F043F" w:rsidRDefault="00D547BC" w:rsidP="000F043F">
            <w:pPr>
              <w:pStyle w:val="TAC"/>
              <w:rPr>
                <w:rFonts w:cs="Arial"/>
                <w:sz w:val="16"/>
                <w:szCs w:val="16"/>
              </w:rPr>
            </w:pPr>
            <w:r w:rsidRPr="000F043F">
              <w:rPr>
                <w:rFonts w:cs="Arial"/>
                <w:sz w:val="16"/>
                <w:szCs w:val="16"/>
                <w:lang w:eastAsia="ko-KR"/>
              </w:rPr>
              <w:t>F</w:t>
            </w:r>
          </w:p>
        </w:tc>
        <w:tc>
          <w:tcPr>
            <w:tcW w:w="5151" w:type="dxa"/>
            <w:shd w:val="solid" w:color="FFFFFF" w:fill="auto"/>
          </w:tcPr>
          <w:p w14:paraId="0E9D16E8" w14:textId="43D1838E" w:rsidR="00D547BC" w:rsidRPr="000F043F" w:rsidRDefault="00D547BC" w:rsidP="000F043F">
            <w:pPr>
              <w:pStyle w:val="TAL"/>
              <w:rPr>
                <w:rFonts w:cs="Arial"/>
                <w:sz w:val="16"/>
                <w:szCs w:val="16"/>
              </w:rPr>
            </w:pPr>
            <w:r w:rsidRPr="000F043F">
              <w:rPr>
                <w:rFonts w:cs="Arial"/>
                <w:sz w:val="16"/>
                <w:szCs w:val="16"/>
                <w:lang w:eastAsia="ko-KR"/>
              </w:rPr>
              <w:t>Correction on direct link establishment procedure for multiple target end UEs</w:t>
            </w:r>
          </w:p>
        </w:tc>
        <w:tc>
          <w:tcPr>
            <w:tcW w:w="708" w:type="dxa"/>
            <w:shd w:val="solid" w:color="FFFFFF" w:fill="auto"/>
          </w:tcPr>
          <w:p w14:paraId="3B8480FF" w14:textId="57B0B594" w:rsidR="00D547BC" w:rsidRPr="000F043F" w:rsidRDefault="00D547BC" w:rsidP="000F043F">
            <w:pPr>
              <w:pStyle w:val="TAC"/>
              <w:rPr>
                <w:rFonts w:cs="Arial"/>
                <w:sz w:val="16"/>
                <w:szCs w:val="16"/>
                <w:lang w:eastAsia="zh-CN"/>
              </w:rPr>
            </w:pPr>
            <w:r w:rsidRPr="000F043F">
              <w:rPr>
                <w:rFonts w:cs="Arial"/>
                <w:sz w:val="16"/>
                <w:szCs w:val="16"/>
                <w:lang w:eastAsia="ko-KR"/>
              </w:rPr>
              <w:t>18.8.0</w:t>
            </w:r>
          </w:p>
        </w:tc>
      </w:tr>
      <w:tr w:rsidR="00D547BC" w:rsidRPr="00011EE0" w14:paraId="72830E07" w14:textId="77777777" w:rsidTr="00F75D05">
        <w:tc>
          <w:tcPr>
            <w:tcW w:w="800" w:type="dxa"/>
            <w:shd w:val="solid" w:color="FFFFFF" w:fill="auto"/>
          </w:tcPr>
          <w:p w14:paraId="3C9121A1" w14:textId="3132C42F" w:rsidR="00D547BC" w:rsidRPr="000F043F" w:rsidRDefault="00D547BC" w:rsidP="000F043F">
            <w:pPr>
              <w:pStyle w:val="TAC"/>
              <w:rPr>
                <w:rFonts w:cs="Arial"/>
                <w:sz w:val="16"/>
                <w:szCs w:val="16"/>
                <w:lang w:eastAsia="zh-CN"/>
              </w:rPr>
            </w:pPr>
            <w:r w:rsidRPr="000F043F">
              <w:rPr>
                <w:rFonts w:cs="Arial"/>
                <w:sz w:val="16"/>
                <w:szCs w:val="16"/>
                <w:lang w:eastAsia="ko-KR"/>
              </w:rPr>
              <w:t>2025-03</w:t>
            </w:r>
          </w:p>
        </w:tc>
        <w:tc>
          <w:tcPr>
            <w:tcW w:w="800" w:type="dxa"/>
            <w:shd w:val="solid" w:color="FFFFFF" w:fill="auto"/>
          </w:tcPr>
          <w:p w14:paraId="26C3EC2A" w14:textId="039D1B9D" w:rsidR="00D547BC" w:rsidRPr="000F043F" w:rsidRDefault="00D547BC" w:rsidP="000F043F">
            <w:pPr>
              <w:pStyle w:val="TAC"/>
              <w:rPr>
                <w:sz w:val="16"/>
                <w:szCs w:val="16"/>
                <w:lang w:eastAsia="zh-CN"/>
              </w:rPr>
            </w:pPr>
            <w:r w:rsidRPr="000F043F">
              <w:rPr>
                <w:sz w:val="16"/>
                <w:szCs w:val="16"/>
                <w:lang w:eastAsia="ko-KR"/>
              </w:rPr>
              <w:t>CT#107</w:t>
            </w:r>
          </w:p>
        </w:tc>
        <w:tc>
          <w:tcPr>
            <w:tcW w:w="1046" w:type="dxa"/>
            <w:shd w:val="solid" w:color="FFFFFF" w:fill="auto"/>
          </w:tcPr>
          <w:p w14:paraId="4547D675" w14:textId="3D391606" w:rsidR="00D547BC" w:rsidRPr="000F043F" w:rsidRDefault="00D547BC" w:rsidP="000F043F">
            <w:pPr>
              <w:pStyle w:val="TAC"/>
              <w:rPr>
                <w:sz w:val="16"/>
                <w:szCs w:val="16"/>
              </w:rPr>
            </w:pPr>
            <w:r w:rsidRPr="000F043F">
              <w:rPr>
                <w:sz w:val="16"/>
                <w:szCs w:val="16"/>
              </w:rPr>
              <w:t>CP-250153</w:t>
            </w:r>
          </w:p>
        </w:tc>
        <w:tc>
          <w:tcPr>
            <w:tcW w:w="567" w:type="dxa"/>
            <w:shd w:val="solid" w:color="FFFFFF" w:fill="auto"/>
          </w:tcPr>
          <w:p w14:paraId="6FFB201E" w14:textId="520EC2AA" w:rsidR="00D547BC" w:rsidRPr="000F043F" w:rsidRDefault="00D547BC" w:rsidP="000F043F">
            <w:pPr>
              <w:pStyle w:val="TAL"/>
              <w:rPr>
                <w:rFonts w:cs="Arial"/>
                <w:sz w:val="16"/>
                <w:szCs w:val="16"/>
              </w:rPr>
            </w:pPr>
            <w:r w:rsidRPr="000F043F">
              <w:rPr>
                <w:rFonts w:cs="Arial"/>
                <w:sz w:val="16"/>
                <w:szCs w:val="16"/>
                <w:lang w:eastAsia="ko-KR"/>
              </w:rPr>
              <w:t>0691</w:t>
            </w:r>
          </w:p>
        </w:tc>
        <w:tc>
          <w:tcPr>
            <w:tcW w:w="283" w:type="dxa"/>
            <w:shd w:val="solid" w:color="FFFFFF" w:fill="auto"/>
          </w:tcPr>
          <w:p w14:paraId="100C0208" w14:textId="1B4ECF79" w:rsidR="00D547BC" w:rsidRPr="000F043F" w:rsidRDefault="00D547BC" w:rsidP="000F043F">
            <w:pPr>
              <w:pStyle w:val="TAR"/>
              <w:rPr>
                <w:rFonts w:cs="Arial"/>
                <w:sz w:val="16"/>
                <w:szCs w:val="16"/>
              </w:rPr>
            </w:pPr>
            <w:r w:rsidRPr="000F043F">
              <w:rPr>
                <w:rFonts w:cs="Arial"/>
                <w:sz w:val="16"/>
                <w:szCs w:val="16"/>
                <w:lang w:eastAsia="ko-KR"/>
              </w:rPr>
              <w:t>1</w:t>
            </w:r>
          </w:p>
        </w:tc>
        <w:tc>
          <w:tcPr>
            <w:tcW w:w="284" w:type="dxa"/>
            <w:shd w:val="solid" w:color="FFFFFF" w:fill="auto"/>
          </w:tcPr>
          <w:p w14:paraId="37B6AC5F" w14:textId="397A1505" w:rsidR="00D547BC" w:rsidRPr="000F043F" w:rsidRDefault="00D547BC" w:rsidP="000F043F">
            <w:pPr>
              <w:pStyle w:val="TAC"/>
              <w:rPr>
                <w:rFonts w:cs="Arial"/>
                <w:sz w:val="16"/>
                <w:szCs w:val="16"/>
              </w:rPr>
            </w:pPr>
            <w:r w:rsidRPr="000F043F">
              <w:rPr>
                <w:rFonts w:cs="Arial"/>
                <w:sz w:val="16"/>
                <w:szCs w:val="16"/>
                <w:lang w:eastAsia="ko-KR"/>
              </w:rPr>
              <w:t>F</w:t>
            </w:r>
          </w:p>
        </w:tc>
        <w:tc>
          <w:tcPr>
            <w:tcW w:w="5151" w:type="dxa"/>
            <w:shd w:val="solid" w:color="FFFFFF" w:fill="auto"/>
          </w:tcPr>
          <w:p w14:paraId="75FF8C94" w14:textId="1B854646" w:rsidR="00D547BC" w:rsidRPr="000F043F" w:rsidRDefault="00D547BC" w:rsidP="000F043F">
            <w:pPr>
              <w:pStyle w:val="TAL"/>
              <w:rPr>
                <w:rFonts w:cs="Arial"/>
                <w:sz w:val="16"/>
                <w:szCs w:val="16"/>
              </w:rPr>
            </w:pPr>
            <w:r w:rsidRPr="000F043F">
              <w:rPr>
                <w:rFonts w:cs="Arial"/>
                <w:sz w:val="16"/>
                <w:szCs w:val="16"/>
                <w:lang w:eastAsia="ko-KR"/>
              </w:rPr>
              <w:t>Correction on candidate 5G ProSe UE-to-UE relay discovery procedure</w:t>
            </w:r>
          </w:p>
        </w:tc>
        <w:tc>
          <w:tcPr>
            <w:tcW w:w="708" w:type="dxa"/>
            <w:shd w:val="solid" w:color="FFFFFF" w:fill="auto"/>
          </w:tcPr>
          <w:p w14:paraId="67C10253" w14:textId="62E59CA8" w:rsidR="00D547BC" w:rsidRPr="000F043F" w:rsidRDefault="00D547BC" w:rsidP="000F043F">
            <w:pPr>
              <w:pStyle w:val="TAC"/>
              <w:rPr>
                <w:rFonts w:cs="Arial"/>
                <w:sz w:val="16"/>
                <w:szCs w:val="16"/>
                <w:lang w:eastAsia="zh-CN"/>
              </w:rPr>
            </w:pPr>
            <w:r w:rsidRPr="000F043F">
              <w:rPr>
                <w:rFonts w:cs="Arial"/>
                <w:sz w:val="16"/>
                <w:szCs w:val="16"/>
                <w:lang w:eastAsia="ko-KR"/>
              </w:rPr>
              <w:t>18.8.0</w:t>
            </w:r>
          </w:p>
        </w:tc>
      </w:tr>
      <w:tr w:rsidR="00D547BC" w:rsidRPr="00011EE0" w14:paraId="189B4D73" w14:textId="77777777" w:rsidTr="00F75D05">
        <w:tc>
          <w:tcPr>
            <w:tcW w:w="800" w:type="dxa"/>
            <w:shd w:val="solid" w:color="FFFFFF" w:fill="auto"/>
          </w:tcPr>
          <w:p w14:paraId="1C8CCA6E" w14:textId="1DB7BFD6" w:rsidR="00D547BC" w:rsidRPr="000F043F" w:rsidRDefault="00D547BC" w:rsidP="000F043F">
            <w:pPr>
              <w:pStyle w:val="TAC"/>
              <w:rPr>
                <w:rFonts w:cs="Arial"/>
                <w:sz w:val="16"/>
                <w:szCs w:val="16"/>
                <w:lang w:eastAsia="zh-CN"/>
              </w:rPr>
            </w:pPr>
            <w:r w:rsidRPr="000F043F">
              <w:rPr>
                <w:rFonts w:cs="Arial"/>
                <w:sz w:val="16"/>
                <w:szCs w:val="16"/>
                <w:lang w:eastAsia="ko-KR"/>
              </w:rPr>
              <w:t>2025-03</w:t>
            </w:r>
          </w:p>
        </w:tc>
        <w:tc>
          <w:tcPr>
            <w:tcW w:w="800" w:type="dxa"/>
            <w:shd w:val="solid" w:color="FFFFFF" w:fill="auto"/>
          </w:tcPr>
          <w:p w14:paraId="603EA225" w14:textId="2D473050" w:rsidR="00D547BC" w:rsidRPr="000F043F" w:rsidRDefault="00D547BC" w:rsidP="000F043F">
            <w:pPr>
              <w:pStyle w:val="TAC"/>
              <w:rPr>
                <w:sz w:val="16"/>
                <w:szCs w:val="16"/>
                <w:lang w:eastAsia="zh-CN"/>
              </w:rPr>
            </w:pPr>
            <w:r w:rsidRPr="000F043F">
              <w:rPr>
                <w:sz w:val="16"/>
                <w:szCs w:val="16"/>
                <w:lang w:eastAsia="ko-KR"/>
              </w:rPr>
              <w:t>CT#107</w:t>
            </w:r>
          </w:p>
        </w:tc>
        <w:tc>
          <w:tcPr>
            <w:tcW w:w="1046" w:type="dxa"/>
            <w:shd w:val="solid" w:color="FFFFFF" w:fill="auto"/>
          </w:tcPr>
          <w:p w14:paraId="5DDF4A85" w14:textId="1F15300D" w:rsidR="00D547BC" w:rsidRPr="000F043F" w:rsidRDefault="00D547BC" w:rsidP="000F043F">
            <w:pPr>
              <w:pStyle w:val="TAC"/>
              <w:rPr>
                <w:sz w:val="16"/>
                <w:szCs w:val="16"/>
              </w:rPr>
            </w:pPr>
            <w:r w:rsidRPr="000F043F">
              <w:rPr>
                <w:sz w:val="16"/>
                <w:szCs w:val="16"/>
                <w:lang w:eastAsia="ko-KR"/>
              </w:rPr>
              <w:t>CP-250153</w:t>
            </w:r>
          </w:p>
        </w:tc>
        <w:tc>
          <w:tcPr>
            <w:tcW w:w="567" w:type="dxa"/>
            <w:shd w:val="solid" w:color="FFFFFF" w:fill="auto"/>
          </w:tcPr>
          <w:p w14:paraId="5A3AAB6E" w14:textId="0AE1250A" w:rsidR="00D547BC" w:rsidRPr="000F043F" w:rsidRDefault="00D547BC" w:rsidP="000F043F">
            <w:pPr>
              <w:pStyle w:val="TAL"/>
              <w:rPr>
                <w:rFonts w:cs="Arial"/>
                <w:sz w:val="16"/>
                <w:szCs w:val="16"/>
              </w:rPr>
            </w:pPr>
            <w:r w:rsidRPr="000F043F">
              <w:rPr>
                <w:rFonts w:cs="Arial"/>
                <w:sz w:val="16"/>
                <w:szCs w:val="16"/>
                <w:lang w:eastAsia="ko-KR"/>
              </w:rPr>
              <w:t>0706</w:t>
            </w:r>
          </w:p>
        </w:tc>
        <w:tc>
          <w:tcPr>
            <w:tcW w:w="283" w:type="dxa"/>
            <w:shd w:val="solid" w:color="FFFFFF" w:fill="auto"/>
          </w:tcPr>
          <w:p w14:paraId="17CF7002" w14:textId="7A569A97" w:rsidR="00D547BC" w:rsidRPr="000F043F" w:rsidRDefault="00D547BC" w:rsidP="000F043F">
            <w:pPr>
              <w:pStyle w:val="TAR"/>
              <w:rPr>
                <w:rFonts w:cs="Arial"/>
                <w:sz w:val="16"/>
                <w:szCs w:val="16"/>
              </w:rPr>
            </w:pPr>
            <w:r w:rsidRPr="000F043F">
              <w:rPr>
                <w:rFonts w:cs="Arial"/>
                <w:sz w:val="16"/>
                <w:szCs w:val="16"/>
                <w:lang w:eastAsia="ko-KR"/>
              </w:rPr>
              <w:t>1</w:t>
            </w:r>
          </w:p>
        </w:tc>
        <w:tc>
          <w:tcPr>
            <w:tcW w:w="284" w:type="dxa"/>
            <w:shd w:val="solid" w:color="FFFFFF" w:fill="auto"/>
          </w:tcPr>
          <w:p w14:paraId="0C08B66D" w14:textId="67758844" w:rsidR="00D547BC" w:rsidRPr="000F043F" w:rsidRDefault="00D547BC" w:rsidP="000F043F">
            <w:pPr>
              <w:pStyle w:val="TAC"/>
              <w:rPr>
                <w:rFonts w:cs="Arial"/>
                <w:sz w:val="16"/>
                <w:szCs w:val="16"/>
              </w:rPr>
            </w:pPr>
            <w:r w:rsidRPr="000F043F">
              <w:rPr>
                <w:rFonts w:cs="Arial"/>
                <w:sz w:val="16"/>
                <w:szCs w:val="16"/>
                <w:lang w:eastAsia="ko-KR"/>
              </w:rPr>
              <w:t>F</w:t>
            </w:r>
          </w:p>
        </w:tc>
        <w:tc>
          <w:tcPr>
            <w:tcW w:w="5151" w:type="dxa"/>
            <w:shd w:val="solid" w:color="FFFFFF" w:fill="auto"/>
          </w:tcPr>
          <w:p w14:paraId="454B21D4" w14:textId="22F98AD2" w:rsidR="00D547BC" w:rsidRPr="000F043F" w:rsidRDefault="00D547BC" w:rsidP="000F043F">
            <w:pPr>
              <w:pStyle w:val="TAL"/>
              <w:rPr>
                <w:rFonts w:cs="Arial"/>
                <w:sz w:val="16"/>
                <w:szCs w:val="16"/>
              </w:rPr>
            </w:pPr>
            <w:r w:rsidRPr="000F043F">
              <w:rPr>
                <w:rFonts w:cs="Arial"/>
                <w:sz w:val="16"/>
                <w:szCs w:val="16"/>
                <w:lang w:eastAsia="ko-KR"/>
              </w:rPr>
              <w:t>Corrections to U2U relay discovery</w:t>
            </w:r>
          </w:p>
        </w:tc>
        <w:tc>
          <w:tcPr>
            <w:tcW w:w="708" w:type="dxa"/>
            <w:shd w:val="solid" w:color="FFFFFF" w:fill="auto"/>
          </w:tcPr>
          <w:p w14:paraId="6E5D9EA0" w14:textId="5A4F6644" w:rsidR="00D547BC" w:rsidRPr="000F043F" w:rsidRDefault="00D547BC" w:rsidP="000F043F">
            <w:pPr>
              <w:pStyle w:val="TAC"/>
              <w:rPr>
                <w:rFonts w:cs="Arial"/>
                <w:sz w:val="16"/>
                <w:szCs w:val="16"/>
                <w:lang w:eastAsia="zh-CN"/>
              </w:rPr>
            </w:pPr>
            <w:r w:rsidRPr="000F043F">
              <w:rPr>
                <w:rFonts w:cs="Arial"/>
                <w:sz w:val="16"/>
                <w:szCs w:val="16"/>
                <w:lang w:eastAsia="ko-KR"/>
              </w:rPr>
              <w:t>18.8.0</w:t>
            </w:r>
          </w:p>
        </w:tc>
      </w:tr>
    </w:tbl>
    <w:p w14:paraId="686A9FCC" w14:textId="77777777" w:rsidR="00D547BC" w:rsidRPr="001347F8" w:rsidRDefault="00D547BC" w:rsidP="005C4676"/>
    <w:sectPr w:rsidR="00D547BC" w:rsidRPr="001347F8">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B73416" w14:textId="77777777" w:rsidR="000751C0" w:rsidRDefault="000751C0">
      <w:r>
        <w:separator/>
      </w:r>
    </w:p>
  </w:endnote>
  <w:endnote w:type="continuationSeparator" w:id="0">
    <w:p w14:paraId="22F0252C" w14:textId="77777777" w:rsidR="000751C0" w:rsidRDefault="000751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ゴシック"/>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0210FB" w14:textId="77777777" w:rsidR="000751C0" w:rsidRDefault="000751C0">
      <w:r>
        <w:separator/>
      </w:r>
    </w:p>
  </w:footnote>
  <w:footnote w:type="continuationSeparator" w:id="0">
    <w:p w14:paraId="5535AC68" w14:textId="77777777" w:rsidR="000751C0" w:rsidRDefault="000751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4EFDB5EE"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2957">
      <w:rPr>
        <w:rFonts w:ascii="Arial" w:hAnsi="Arial" w:cs="Arial"/>
        <w:b/>
        <w:noProof/>
        <w:sz w:val="18"/>
        <w:szCs w:val="18"/>
      </w:rPr>
      <w:t>3GPP TS 24.554 V18.8.0 (2025-03)</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1001972E"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2957">
      <w:rPr>
        <w:rFonts w:ascii="Arial" w:hAnsi="Arial" w:cs="Arial"/>
        <w:b/>
        <w:noProof/>
        <w:sz w:val="18"/>
        <w:szCs w:val="18"/>
      </w:rPr>
      <w:t>Release 18</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0EB44A51"/>
    <w:multiLevelType w:val="hybridMultilevel"/>
    <w:tmpl w:val="F8C2D1CC"/>
    <w:lvl w:ilvl="0" w:tplc="6722232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57E08F1"/>
    <w:multiLevelType w:val="hybridMultilevel"/>
    <w:tmpl w:val="AEDCB9CC"/>
    <w:lvl w:ilvl="0" w:tplc="A0CC60BE">
      <w:start w:val="1"/>
      <w:numFmt w:val="lowerLetter"/>
      <w:lvlText w:val="%1)"/>
      <w:lvlJc w:val="left"/>
      <w:pPr>
        <w:ind w:left="644" w:hanging="360"/>
      </w:pPr>
      <w:rPr>
        <w:rFonts w:eastAsia="SimSu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4"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28"/>
  </w:num>
  <w:num w:numId="5" w16cid:durableId="1428455409">
    <w:abstractNumId w:val="26"/>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6"/>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27"/>
  </w:num>
  <w:num w:numId="20" w16cid:durableId="1012493793">
    <w:abstractNumId w:val="25"/>
  </w:num>
  <w:num w:numId="21" w16cid:durableId="966661156">
    <w:abstractNumId w:val="31"/>
  </w:num>
  <w:num w:numId="22" w16cid:durableId="1524703684">
    <w:abstractNumId w:val="14"/>
  </w:num>
  <w:num w:numId="23" w16cid:durableId="1348484342">
    <w:abstractNumId w:val="19"/>
  </w:num>
  <w:num w:numId="24" w16cid:durableId="1899393176">
    <w:abstractNumId w:val="32"/>
  </w:num>
  <w:num w:numId="25" w16cid:durableId="1988776857">
    <w:abstractNumId w:val="22"/>
  </w:num>
  <w:num w:numId="26" w16cid:durableId="1578663353">
    <w:abstractNumId w:val="29"/>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7"/>
  </w:num>
  <w:num w:numId="32" w16cid:durableId="1006444211">
    <w:abstractNumId w:val="12"/>
  </w:num>
  <w:num w:numId="33" w16cid:durableId="28146152">
    <w:abstractNumId w:val="24"/>
  </w:num>
  <w:num w:numId="34" w16cid:durableId="341517952">
    <w:abstractNumId w:val="15"/>
  </w:num>
  <w:num w:numId="35" w16cid:durableId="1259753622">
    <w:abstractNumId w:val="30"/>
  </w:num>
  <w:num w:numId="36" w16cid:durableId="1857232971">
    <w:abstractNumId w:val="20"/>
  </w:num>
  <w:num w:numId="37" w16cid:durableId="1173304900">
    <w:abstractNumId w:val="21"/>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 w:numId="41" w16cid:durableId="80182322">
    <w:abstractNumId w:val="23"/>
  </w:num>
  <w:num w:numId="42" w16cid:durableId="359405404">
    <w:abstractNumId w:val="18"/>
  </w:num>
  <w:num w:numId="43" w16cid:durableId="92341459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displayBackgroundShape/>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418"/>
    <w:rsid w:val="00004D47"/>
    <w:rsid w:val="00004D61"/>
    <w:rsid w:val="00004D93"/>
    <w:rsid w:val="00004EDB"/>
    <w:rsid w:val="000051B8"/>
    <w:rsid w:val="0000552C"/>
    <w:rsid w:val="000055A9"/>
    <w:rsid w:val="00005D17"/>
    <w:rsid w:val="00006500"/>
    <w:rsid w:val="000077AD"/>
    <w:rsid w:val="000105A9"/>
    <w:rsid w:val="000105BF"/>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20BF4"/>
    <w:rsid w:val="000214F1"/>
    <w:rsid w:val="00021BA6"/>
    <w:rsid w:val="0002230C"/>
    <w:rsid w:val="0002251E"/>
    <w:rsid w:val="0002292F"/>
    <w:rsid w:val="00022C31"/>
    <w:rsid w:val="00022D22"/>
    <w:rsid w:val="000230CB"/>
    <w:rsid w:val="000233BE"/>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47E"/>
    <w:rsid w:val="0005567B"/>
    <w:rsid w:val="00055CE0"/>
    <w:rsid w:val="000565CA"/>
    <w:rsid w:val="00056D33"/>
    <w:rsid w:val="00056E2E"/>
    <w:rsid w:val="000573C6"/>
    <w:rsid w:val="0005761E"/>
    <w:rsid w:val="00057786"/>
    <w:rsid w:val="00057913"/>
    <w:rsid w:val="0006023E"/>
    <w:rsid w:val="00060286"/>
    <w:rsid w:val="0006033C"/>
    <w:rsid w:val="000603BA"/>
    <w:rsid w:val="00060449"/>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1C0"/>
    <w:rsid w:val="00075451"/>
    <w:rsid w:val="00075484"/>
    <w:rsid w:val="0007577B"/>
    <w:rsid w:val="000757EE"/>
    <w:rsid w:val="0007641C"/>
    <w:rsid w:val="00076A72"/>
    <w:rsid w:val="000770EF"/>
    <w:rsid w:val="00077939"/>
    <w:rsid w:val="00077EFB"/>
    <w:rsid w:val="00080381"/>
    <w:rsid w:val="00080512"/>
    <w:rsid w:val="000808A6"/>
    <w:rsid w:val="00080F21"/>
    <w:rsid w:val="0008146D"/>
    <w:rsid w:val="0008154E"/>
    <w:rsid w:val="0008191F"/>
    <w:rsid w:val="00081D1E"/>
    <w:rsid w:val="00081DBB"/>
    <w:rsid w:val="0008207A"/>
    <w:rsid w:val="000829A9"/>
    <w:rsid w:val="0008307C"/>
    <w:rsid w:val="000834DD"/>
    <w:rsid w:val="00083911"/>
    <w:rsid w:val="00083920"/>
    <w:rsid w:val="000839B8"/>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5DD"/>
    <w:rsid w:val="000946D4"/>
    <w:rsid w:val="00094BD3"/>
    <w:rsid w:val="00094C25"/>
    <w:rsid w:val="000960D6"/>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27A"/>
    <w:rsid w:val="000B05DA"/>
    <w:rsid w:val="000B0620"/>
    <w:rsid w:val="000B0EC7"/>
    <w:rsid w:val="000B1540"/>
    <w:rsid w:val="000B19C3"/>
    <w:rsid w:val="000B1BEB"/>
    <w:rsid w:val="000B1E95"/>
    <w:rsid w:val="000B1F68"/>
    <w:rsid w:val="000B2423"/>
    <w:rsid w:val="000B2439"/>
    <w:rsid w:val="000B2E2B"/>
    <w:rsid w:val="000B3265"/>
    <w:rsid w:val="000B3DD7"/>
    <w:rsid w:val="000B41DF"/>
    <w:rsid w:val="000B4B9C"/>
    <w:rsid w:val="000B4E81"/>
    <w:rsid w:val="000B54EF"/>
    <w:rsid w:val="000B62B2"/>
    <w:rsid w:val="000B64CD"/>
    <w:rsid w:val="000B671D"/>
    <w:rsid w:val="000C08C4"/>
    <w:rsid w:val="000C0D30"/>
    <w:rsid w:val="000C16EE"/>
    <w:rsid w:val="000C19F1"/>
    <w:rsid w:val="000C1B0D"/>
    <w:rsid w:val="000C1F15"/>
    <w:rsid w:val="000C242E"/>
    <w:rsid w:val="000C3BFB"/>
    <w:rsid w:val="000C3C98"/>
    <w:rsid w:val="000C459D"/>
    <w:rsid w:val="000C47C3"/>
    <w:rsid w:val="000C48B8"/>
    <w:rsid w:val="000C4A0D"/>
    <w:rsid w:val="000C4BB4"/>
    <w:rsid w:val="000C5567"/>
    <w:rsid w:val="000C5F42"/>
    <w:rsid w:val="000C61EC"/>
    <w:rsid w:val="000C65B9"/>
    <w:rsid w:val="000C6A93"/>
    <w:rsid w:val="000C6F27"/>
    <w:rsid w:val="000C7B3C"/>
    <w:rsid w:val="000C7F9C"/>
    <w:rsid w:val="000D06CF"/>
    <w:rsid w:val="000D11A5"/>
    <w:rsid w:val="000D174E"/>
    <w:rsid w:val="000D19B6"/>
    <w:rsid w:val="000D3DED"/>
    <w:rsid w:val="000D3FEE"/>
    <w:rsid w:val="000D4284"/>
    <w:rsid w:val="000D4F75"/>
    <w:rsid w:val="000D58AB"/>
    <w:rsid w:val="000D5936"/>
    <w:rsid w:val="000D5BC0"/>
    <w:rsid w:val="000D6511"/>
    <w:rsid w:val="000D67D6"/>
    <w:rsid w:val="000D6840"/>
    <w:rsid w:val="000D74EC"/>
    <w:rsid w:val="000D78CC"/>
    <w:rsid w:val="000D7A1B"/>
    <w:rsid w:val="000E0BD6"/>
    <w:rsid w:val="000E10D0"/>
    <w:rsid w:val="000E14A0"/>
    <w:rsid w:val="000E1518"/>
    <w:rsid w:val="000E189D"/>
    <w:rsid w:val="000E1EF3"/>
    <w:rsid w:val="000E28DF"/>
    <w:rsid w:val="000E298C"/>
    <w:rsid w:val="000E328F"/>
    <w:rsid w:val="000E3B60"/>
    <w:rsid w:val="000E455A"/>
    <w:rsid w:val="000E552E"/>
    <w:rsid w:val="000E556A"/>
    <w:rsid w:val="000E5579"/>
    <w:rsid w:val="000E55D8"/>
    <w:rsid w:val="000E5BFE"/>
    <w:rsid w:val="000E5ECF"/>
    <w:rsid w:val="000E6051"/>
    <w:rsid w:val="000E649F"/>
    <w:rsid w:val="000F0256"/>
    <w:rsid w:val="000F043F"/>
    <w:rsid w:val="000F0561"/>
    <w:rsid w:val="000F088A"/>
    <w:rsid w:val="000F0A0D"/>
    <w:rsid w:val="000F0B66"/>
    <w:rsid w:val="000F1520"/>
    <w:rsid w:val="000F15B6"/>
    <w:rsid w:val="000F1BF7"/>
    <w:rsid w:val="000F1DE8"/>
    <w:rsid w:val="000F2117"/>
    <w:rsid w:val="000F25F7"/>
    <w:rsid w:val="000F272D"/>
    <w:rsid w:val="000F2B12"/>
    <w:rsid w:val="000F2E28"/>
    <w:rsid w:val="000F326C"/>
    <w:rsid w:val="000F3BB5"/>
    <w:rsid w:val="000F44BB"/>
    <w:rsid w:val="000F46AF"/>
    <w:rsid w:val="000F4E9B"/>
    <w:rsid w:val="000F4F4B"/>
    <w:rsid w:val="000F586B"/>
    <w:rsid w:val="000F62F2"/>
    <w:rsid w:val="000F651D"/>
    <w:rsid w:val="000F6577"/>
    <w:rsid w:val="000F66B8"/>
    <w:rsid w:val="000F74CE"/>
    <w:rsid w:val="000F74FC"/>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E44"/>
    <w:rsid w:val="00113058"/>
    <w:rsid w:val="00113570"/>
    <w:rsid w:val="00114F6B"/>
    <w:rsid w:val="00114FEC"/>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CCF"/>
    <w:rsid w:val="00126D31"/>
    <w:rsid w:val="00126D80"/>
    <w:rsid w:val="00126F2E"/>
    <w:rsid w:val="001270FB"/>
    <w:rsid w:val="00127594"/>
    <w:rsid w:val="0012759E"/>
    <w:rsid w:val="00127A2D"/>
    <w:rsid w:val="00127B04"/>
    <w:rsid w:val="00127CCD"/>
    <w:rsid w:val="00130DC2"/>
    <w:rsid w:val="001312EC"/>
    <w:rsid w:val="00131ACC"/>
    <w:rsid w:val="001325F6"/>
    <w:rsid w:val="00132B71"/>
    <w:rsid w:val="00133525"/>
    <w:rsid w:val="00133BB7"/>
    <w:rsid w:val="00134077"/>
    <w:rsid w:val="00134642"/>
    <w:rsid w:val="00134783"/>
    <w:rsid w:val="001347F8"/>
    <w:rsid w:val="001348E5"/>
    <w:rsid w:val="00134C61"/>
    <w:rsid w:val="00134DC9"/>
    <w:rsid w:val="00134EDD"/>
    <w:rsid w:val="00135082"/>
    <w:rsid w:val="001357D2"/>
    <w:rsid w:val="00135977"/>
    <w:rsid w:val="00135C16"/>
    <w:rsid w:val="00135D95"/>
    <w:rsid w:val="00135FDD"/>
    <w:rsid w:val="0013652C"/>
    <w:rsid w:val="00136B54"/>
    <w:rsid w:val="001372E7"/>
    <w:rsid w:val="001377CC"/>
    <w:rsid w:val="00137972"/>
    <w:rsid w:val="00137AC7"/>
    <w:rsid w:val="00137C8A"/>
    <w:rsid w:val="00140094"/>
    <w:rsid w:val="00140FB1"/>
    <w:rsid w:val="0014179F"/>
    <w:rsid w:val="00141AD6"/>
    <w:rsid w:val="00141CAD"/>
    <w:rsid w:val="00142349"/>
    <w:rsid w:val="0014248A"/>
    <w:rsid w:val="00142F16"/>
    <w:rsid w:val="00144B06"/>
    <w:rsid w:val="00144C1C"/>
    <w:rsid w:val="00144F20"/>
    <w:rsid w:val="00146167"/>
    <w:rsid w:val="001473A9"/>
    <w:rsid w:val="00147456"/>
    <w:rsid w:val="00147959"/>
    <w:rsid w:val="00147BD0"/>
    <w:rsid w:val="00147D40"/>
    <w:rsid w:val="00147D4D"/>
    <w:rsid w:val="00147E6B"/>
    <w:rsid w:val="001507C6"/>
    <w:rsid w:val="0015204C"/>
    <w:rsid w:val="001531C3"/>
    <w:rsid w:val="00153A9B"/>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13"/>
    <w:rsid w:val="00165C3A"/>
    <w:rsid w:val="001674DC"/>
    <w:rsid w:val="00167A6B"/>
    <w:rsid w:val="001703E5"/>
    <w:rsid w:val="0017074A"/>
    <w:rsid w:val="00170B07"/>
    <w:rsid w:val="00171F50"/>
    <w:rsid w:val="00172A58"/>
    <w:rsid w:val="00172B4B"/>
    <w:rsid w:val="00172E38"/>
    <w:rsid w:val="00172FD1"/>
    <w:rsid w:val="001731F0"/>
    <w:rsid w:val="0017333F"/>
    <w:rsid w:val="00173445"/>
    <w:rsid w:val="00173FFE"/>
    <w:rsid w:val="0017452F"/>
    <w:rsid w:val="00174564"/>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C8F"/>
    <w:rsid w:val="00186E16"/>
    <w:rsid w:val="00186F4F"/>
    <w:rsid w:val="0018706C"/>
    <w:rsid w:val="00190063"/>
    <w:rsid w:val="001903DC"/>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776"/>
    <w:rsid w:val="001A4C42"/>
    <w:rsid w:val="001A4F37"/>
    <w:rsid w:val="001A5B2D"/>
    <w:rsid w:val="001A6045"/>
    <w:rsid w:val="001A6BA5"/>
    <w:rsid w:val="001A7420"/>
    <w:rsid w:val="001A78D3"/>
    <w:rsid w:val="001B0116"/>
    <w:rsid w:val="001B0537"/>
    <w:rsid w:val="001B0DB8"/>
    <w:rsid w:val="001B0DDC"/>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B7C2B"/>
    <w:rsid w:val="001C025B"/>
    <w:rsid w:val="001C0F7E"/>
    <w:rsid w:val="001C109A"/>
    <w:rsid w:val="001C152C"/>
    <w:rsid w:val="001C19B5"/>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9FF"/>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BF"/>
    <w:rsid w:val="00202AD6"/>
    <w:rsid w:val="0020344D"/>
    <w:rsid w:val="002037D0"/>
    <w:rsid w:val="00203FF5"/>
    <w:rsid w:val="002054E5"/>
    <w:rsid w:val="0020571B"/>
    <w:rsid w:val="002057D9"/>
    <w:rsid w:val="0020587A"/>
    <w:rsid w:val="002059DB"/>
    <w:rsid w:val="00205CFA"/>
    <w:rsid w:val="00206302"/>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5485"/>
    <w:rsid w:val="002158E2"/>
    <w:rsid w:val="00215D2C"/>
    <w:rsid w:val="00215ECC"/>
    <w:rsid w:val="0021682E"/>
    <w:rsid w:val="00217549"/>
    <w:rsid w:val="00217A84"/>
    <w:rsid w:val="00217B2C"/>
    <w:rsid w:val="00221F81"/>
    <w:rsid w:val="0022217B"/>
    <w:rsid w:val="00222204"/>
    <w:rsid w:val="00223629"/>
    <w:rsid w:val="002239CF"/>
    <w:rsid w:val="00223D0B"/>
    <w:rsid w:val="00223D64"/>
    <w:rsid w:val="002241C5"/>
    <w:rsid w:val="002243BC"/>
    <w:rsid w:val="00224B97"/>
    <w:rsid w:val="00225BD6"/>
    <w:rsid w:val="00225CF7"/>
    <w:rsid w:val="002261EA"/>
    <w:rsid w:val="002272BF"/>
    <w:rsid w:val="00227946"/>
    <w:rsid w:val="00227DCD"/>
    <w:rsid w:val="00230250"/>
    <w:rsid w:val="0023070F"/>
    <w:rsid w:val="00230F50"/>
    <w:rsid w:val="002311C9"/>
    <w:rsid w:val="002314D1"/>
    <w:rsid w:val="002315BC"/>
    <w:rsid w:val="00231BD2"/>
    <w:rsid w:val="002328BB"/>
    <w:rsid w:val="002328DC"/>
    <w:rsid w:val="00232E3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111C"/>
    <w:rsid w:val="0025195B"/>
    <w:rsid w:val="0025221B"/>
    <w:rsid w:val="00252552"/>
    <w:rsid w:val="002526D5"/>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4DD3"/>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709CB"/>
    <w:rsid w:val="00270DAF"/>
    <w:rsid w:val="002718BD"/>
    <w:rsid w:val="00271C01"/>
    <w:rsid w:val="00272212"/>
    <w:rsid w:val="002726D3"/>
    <w:rsid w:val="00272882"/>
    <w:rsid w:val="002731F5"/>
    <w:rsid w:val="00273CFC"/>
    <w:rsid w:val="0027480F"/>
    <w:rsid w:val="00274A5C"/>
    <w:rsid w:val="00274EC9"/>
    <w:rsid w:val="00274F2E"/>
    <w:rsid w:val="00275850"/>
    <w:rsid w:val="002766E5"/>
    <w:rsid w:val="002772FD"/>
    <w:rsid w:val="00277C4D"/>
    <w:rsid w:val="002804FF"/>
    <w:rsid w:val="002805FA"/>
    <w:rsid w:val="00280709"/>
    <w:rsid w:val="00280EEF"/>
    <w:rsid w:val="00281345"/>
    <w:rsid w:val="00281615"/>
    <w:rsid w:val="00281746"/>
    <w:rsid w:val="002817D1"/>
    <w:rsid w:val="00282051"/>
    <w:rsid w:val="00282796"/>
    <w:rsid w:val="00283221"/>
    <w:rsid w:val="00283695"/>
    <w:rsid w:val="00283C89"/>
    <w:rsid w:val="002845FB"/>
    <w:rsid w:val="0028474C"/>
    <w:rsid w:val="00284807"/>
    <w:rsid w:val="00285B12"/>
    <w:rsid w:val="00285B1A"/>
    <w:rsid w:val="0028635C"/>
    <w:rsid w:val="002866D9"/>
    <w:rsid w:val="00287592"/>
    <w:rsid w:val="0028774B"/>
    <w:rsid w:val="002905FC"/>
    <w:rsid w:val="0029089E"/>
    <w:rsid w:val="00290903"/>
    <w:rsid w:val="00290F61"/>
    <w:rsid w:val="0029110E"/>
    <w:rsid w:val="002913C3"/>
    <w:rsid w:val="0029147D"/>
    <w:rsid w:val="00292740"/>
    <w:rsid w:val="0029360C"/>
    <w:rsid w:val="00293702"/>
    <w:rsid w:val="00293D29"/>
    <w:rsid w:val="00293D50"/>
    <w:rsid w:val="00293E3A"/>
    <w:rsid w:val="002946C8"/>
    <w:rsid w:val="002955C3"/>
    <w:rsid w:val="0029573B"/>
    <w:rsid w:val="00296694"/>
    <w:rsid w:val="00296AE7"/>
    <w:rsid w:val="00296BCC"/>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496"/>
    <w:rsid w:val="002C6677"/>
    <w:rsid w:val="002C6678"/>
    <w:rsid w:val="002C6889"/>
    <w:rsid w:val="002C6B24"/>
    <w:rsid w:val="002C7047"/>
    <w:rsid w:val="002C7372"/>
    <w:rsid w:val="002C7546"/>
    <w:rsid w:val="002C7842"/>
    <w:rsid w:val="002C7C16"/>
    <w:rsid w:val="002D0105"/>
    <w:rsid w:val="002D087C"/>
    <w:rsid w:val="002D2156"/>
    <w:rsid w:val="002D2DF5"/>
    <w:rsid w:val="002D374D"/>
    <w:rsid w:val="002D3B49"/>
    <w:rsid w:val="002D3BBE"/>
    <w:rsid w:val="002D4C91"/>
    <w:rsid w:val="002D4D92"/>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957"/>
    <w:rsid w:val="002E2AD5"/>
    <w:rsid w:val="002E2E0E"/>
    <w:rsid w:val="002E30AC"/>
    <w:rsid w:val="002E3259"/>
    <w:rsid w:val="002E3464"/>
    <w:rsid w:val="002E3473"/>
    <w:rsid w:val="002E3517"/>
    <w:rsid w:val="002E3687"/>
    <w:rsid w:val="002E3ACD"/>
    <w:rsid w:val="002E3EC0"/>
    <w:rsid w:val="002E499F"/>
    <w:rsid w:val="002E5441"/>
    <w:rsid w:val="002E54A2"/>
    <w:rsid w:val="002E56B7"/>
    <w:rsid w:val="002E5D8E"/>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35E"/>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2F45"/>
    <w:rsid w:val="0033311F"/>
    <w:rsid w:val="003334A4"/>
    <w:rsid w:val="00333647"/>
    <w:rsid w:val="00334759"/>
    <w:rsid w:val="00334917"/>
    <w:rsid w:val="00334C89"/>
    <w:rsid w:val="00335050"/>
    <w:rsid w:val="003352D3"/>
    <w:rsid w:val="003371C3"/>
    <w:rsid w:val="00340617"/>
    <w:rsid w:val="003409DF"/>
    <w:rsid w:val="00341194"/>
    <w:rsid w:val="00341922"/>
    <w:rsid w:val="003420EE"/>
    <w:rsid w:val="0034223A"/>
    <w:rsid w:val="00342A03"/>
    <w:rsid w:val="00342DC2"/>
    <w:rsid w:val="003437A5"/>
    <w:rsid w:val="00343F1C"/>
    <w:rsid w:val="00345480"/>
    <w:rsid w:val="003454A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37A8"/>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63"/>
    <w:rsid w:val="00366AEA"/>
    <w:rsid w:val="0036706D"/>
    <w:rsid w:val="00367246"/>
    <w:rsid w:val="003672FB"/>
    <w:rsid w:val="00367C0A"/>
    <w:rsid w:val="00367E7A"/>
    <w:rsid w:val="003701BE"/>
    <w:rsid w:val="0037029A"/>
    <w:rsid w:val="003706DD"/>
    <w:rsid w:val="003708C3"/>
    <w:rsid w:val="00371085"/>
    <w:rsid w:val="003713FB"/>
    <w:rsid w:val="0037175B"/>
    <w:rsid w:val="00371D71"/>
    <w:rsid w:val="0037232A"/>
    <w:rsid w:val="00372AF7"/>
    <w:rsid w:val="00372C6A"/>
    <w:rsid w:val="003733D6"/>
    <w:rsid w:val="00373AEF"/>
    <w:rsid w:val="00373B17"/>
    <w:rsid w:val="003742AB"/>
    <w:rsid w:val="00374555"/>
    <w:rsid w:val="003754A9"/>
    <w:rsid w:val="003756A5"/>
    <w:rsid w:val="0037572E"/>
    <w:rsid w:val="003759DC"/>
    <w:rsid w:val="00375FAA"/>
    <w:rsid w:val="003763F4"/>
    <w:rsid w:val="003765B8"/>
    <w:rsid w:val="00376DBA"/>
    <w:rsid w:val="00377996"/>
    <w:rsid w:val="00377A98"/>
    <w:rsid w:val="0038046C"/>
    <w:rsid w:val="00380CC5"/>
    <w:rsid w:val="00381196"/>
    <w:rsid w:val="00381992"/>
    <w:rsid w:val="00381AF6"/>
    <w:rsid w:val="00383135"/>
    <w:rsid w:val="00383B00"/>
    <w:rsid w:val="00383B06"/>
    <w:rsid w:val="00383B67"/>
    <w:rsid w:val="00383E83"/>
    <w:rsid w:val="00384359"/>
    <w:rsid w:val="00384C28"/>
    <w:rsid w:val="00384C77"/>
    <w:rsid w:val="003857B9"/>
    <w:rsid w:val="00385F02"/>
    <w:rsid w:val="00385FCD"/>
    <w:rsid w:val="00385FDE"/>
    <w:rsid w:val="00386243"/>
    <w:rsid w:val="00386B11"/>
    <w:rsid w:val="003875AC"/>
    <w:rsid w:val="003878F9"/>
    <w:rsid w:val="003900CA"/>
    <w:rsid w:val="00390EC0"/>
    <w:rsid w:val="003914A7"/>
    <w:rsid w:val="00391840"/>
    <w:rsid w:val="003919DB"/>
    <w:rsid w:val="00391AD2"/>
    <w:rsid w:val="00392E0E"/>
    <w:rsid w:val="00392E4D"/>
    <w:rsid w:val="003930CA"/>
    <w:rsid w:val="0039358C"/>
    <w:rsid w:val="00393736"/>
    <w:rsid w:val="003937D0"/>
    <w:rsid w:val="00393BA4"/>
    <w:rsid w:val="00393D94"/>
    <w:rsid w:val="00394085"/>
    <w:rsid w:val="003943CB"/>
    <w:rsid w:val="00394542"/>
    <w:rsid w:val="00394F6D"/>
    <w:rsid w:val="003950B5"/>
    <w:rsid w:val="00395D7E"/>
    <w:rsid w:val="00395F22"/>
    <w:rsid w:val="00396310"/>
    <w:rsid w:val="003968B5"/>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F61"/>
    <w:rsid w:val="003A4288"/>
    <w:rsid w:val="003A5034"/>
    <w:rsid w:val="003A54B4"/>
    <w:rsid w:val="003A5B8B"/>
    <w:rsid w:val="003A5C16"/>
    <w:rsid w:val="003A5C94"/>
    <w:rsid w:val="003A632A"/>
    <w:rsid w:val="003A65B3"/>
    <w:rsid w:val="003A6E8D"/>
    <w:rsid w:val="003A73C3"/>
    <w:rsid w:val="003A7CC2"/>
    <w:rsid w:val="003B01D0"/>
    <w:rsid w:val="003B0B57"/>
    <w:rsid w:val="003B0C9A"/>
    <w:rsid w:val="003B0F46"/>
    <w:rsid w:val="003B1163"/>
    <w:rsid w:val="003B1348"/>
    <w:rsid w:val="003B1474"/>
    <w:rsid w:val="003B1782"/>
    <w:rsid w:val="003B1C1F"/>
    <w:rsid w:val="003B1D7D"/>
    <w:rsid w:val="003B234F"/>
    <w:rsid w:val="003B32CA"/>
    <w:rsid w:val="003B3428"/>
    <w:rsid w:val="003B4241"/>
    <w:rsid w:val="003B5256"/>
    <w:rsid w:val="003B5292"/>
    <w:rsid w:val="003B664C"/>
    <w:rsid w:val="003B7A4E"/>
    <w:rsid w:val="003C046B"/>
    <w:rsid w:val="003C0531"/>
    <w:rsid w:val="003C0F66"/>
    <w:rsid w:val="003C1056"/>
    <w:rsid w:val="003C1514"/>
    <w:rsid w:val="003C1522"/>
    <w:rsid w:val="003C1CA3"/>
    <w:rsid w:val="003C1EF6"/>
    <w:rsid w:val="003C2756"/>
    <w:rsid w:val="003C2878"/>
    <w:rsid w:val="003C2A2C"/>
    <w:rsid w:val="003C3971"/>
    <w:rsid w:val="003C451D"/>
    <w:rsid w:val="003C46D4"/>
    <w:rsid w:val="003C4A3C"/>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6FAF"/>
    <w:rsid w:val="003D75CD"/>
    <w:rsid w:val="003D78E4"/>
    <w:rsid w:val="003E0730"/>
    <w:rsid w:val="003E0B28"/>
    <w:rsid w:val="003E0BE5"/>
    <w:rsid w:val="003E0F99"/>
    <w:rsid w:val="003E15D2"/>
    <w:rsid w:val="003E1F43"/>
    <w:rsid w:val="003E2205"/>
    <w:rsid w:val="003E2332"/>
    <w:rsid w:val="003E2C1A"/>
    <w:rsid w:val="003E2E85"/>
    <w:rsid w:val="003E30EA"/>
    <w:rsid w:val="003E324D"/>
    <w:rsid w:val="003E3293"/>
    <w:rsid w:val="003E33D7"/>
    <w:rsid w:val="003E34DE"/>
    <w:rsid w:val="003E39E8"/>
    <w:rsid w:val="003E3A4A"/>
    <w:rsid w:val="003E3E8D"/>
    <w:rsid w:val="003E4004"/>
    <w:rsid w:val="003E5131"/>
    <w:rsid w:val="003E518F"/>
    <w:rsid w:val="003E543E"/>
    <w:rsid w:val="003E55EF"/>
    <w:rsid w:val="003E5648"/>
    <w:rsid w:val="003E5F78"/>
    <w:rsid w:val="003E60B7"/>
    <w:rsid w:val="003E7503"/>
    <w:rsid w:val="003F0803"/>
    <w:rsid w:val="003F1A75"/>
    <w:rsid w:val="003F1D0B"/>
    <w:rsid w:val="003F22EA"/>
    <w:rsid w:val="003F3774"/>
    <w:rsid w:val="003F3CDC"/>
    <w:rsid w:val="003F41A3"/>
    <w:rsid w:val="003F4A86"/>
    <w:rsid w:val="003F4C14"/>
    <w:rsid w:val="003F4DC6"/>
    <w:rsid w:val="003F51CD"/>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5A1"/>
    <w:rsid w:val="0040364C"/>
    <w:rsid w:val="00403690"/>
    <w:rsid w:val="00403753"/>
    <w:rsid w:val="00403D23"/>
    <w:rsid w:val="00403D36"/>
    <w:rsid w:val="00404318"/>
    <w:rsid w:val="00404383"/>
    <w:rsid w:val="004048C0"/>
    <w:rsid w:val="00405CC8"/>
    <w:rsid w:val="00406101"/>
    <w:rsid w:val="004063AB"/>
    <w:rsid w:val="004076DE"/>
    <w:rsid w:val="00407D01"/>
    <w:rsid w:val="004100B4"/>
    <w:rsid w:val="0041040B"/>
    <w:rsid w:val="004106A7"/>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C0B"/>
    <w:rsid w:val="0041718B"/>
    <w:rsid w:val="00417654"/>
    <w:rsid w:val="004177D0"/>
    <w:rsid w:val="00417EE2"/>
    <w:rsid w:val="00420A17"/>
    <w:rsid w:val="00420D94"/>
    <w:rsid w:val="00420F82"/>
    <w:rsid w:val="0042152D"/>
    <w:rsid w:val="00421610"/>
    <w:rsid w:val="00421F86"/>
    <w:rsid w:val="00421FEA"/>
    <w:rsid w:val="004222A6"/>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9A7"/>
    <w:rsid w:val="00436D65"/>
    <w:rsid w:val="00436E1E"/>
    <w:rsid w:val="00436F41"/>
    <w:rsid w:val="00437B99"/>
    <w:rsid w:val="00437EE5"/>
    <w:rsid w:val="0044022D"/>
    <w:rsid w:val="00440D04"/>
    <w:rsid w:val="00440FC1"/>
    <w:rsid w:val="004417E5"/>
    <w:rsid w:val="0044246A"/>
    <w:rsid w:val="00442612"/>
    <w:rsid w:val="0044274A"/>
    <w:rsid w:val="004428DC"/>
    <w:rsid w:val="00442EB7"/>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E9C"/>
    <w:rsid w:val="00454F51"/>
    <w:rsid w:val="0045501E"/>
    <w:rsid w:val="0045527B"/>
    <w:rsid w:val="00455AAC"/>
    <w:rsid w:val="00455C5F"/>
    <w:rsid w:val="00455D4E"/>
    <w:rsid w:val="00456F75"/>
    <w:rsid w:val="00457004"/>
    <w:rsid w:val="0045745E"/>
    <w:rsid w:val="00460891"/>
    <w:rsid w:val="00460B3F"/>
    <w:rsid w:val="00461327"/>
    <w:rsid w:val="004618A1"/>
    <w:rsid w:val="004620CF"/>
    <w:rsid w:val="00462118"/>
    <w:rsid w:val="00462228"/>
    <w:rsid w:val="004623D6"/>
    <w:rsid w:val="00462C34"/>
    <w:rsid w:val="00462E1B"/>
    <w:rsid w:val="00462E69"/>
    <w:rsid w:val="00463C1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93F"/>
    <w:rsid w:val="004679F0"/>
    <w:rsid w:val="00467D97"/>
    <w:rsid w:val="00467E10"/>
    <w:rsid w:val="0047130C"/>
    <w:rsid w:val="00471607"/>
    <w:rsid w:val="00471665"/>
    <w:rsid w:val="00471CC5"/>
    <w:rsid w:val="00472FC5"/>
    <w:rsid w:val="00473376"/>
    <w:rsid w:val="00475014"/>
    <w:rsid w:val="0047510A"/>
    <w:rsid w:val="00476E09"/>
    <w:rsid w:val="00477814"/>
    <w:rsid w:val="00477D1C"/>
    <w:rsid w:val="004807C9"/>
    <w:rsid w:val="00481B0B"/>
    <w:rsid w:val="004821DC"/>
    <w:rsid w:val="004824C9"/>
    <w:rsid w:val="00482ACE"/>
    <w:rsid w:val="00483C6B"/>
    <w:rsid w:val="00484261"/>
    <w:rsid w:val="004850DD"/>
    <w:rsid w:val="00486021"/>
    <w:rsid w:val="00486717"/>
    <w:rsid w:val="00486BBA"/>
    <w:rsid w:val="00486C1B"/>
    <w:rsid w:val="00486CF3"/>
    <w:rsid w:val="0048753A"/>
    <w:rsid w:val="00487A8C"/>
    <w:rsid w:val="0049000C"/>
    <w:rsid w:val="004901E7"/>
    <w:rsid w:val="00490465"/>
    <w:rsid w:val="004910C2"/>
    <w:rsid w:val="00491891"/>
    <w:rsid w:val="004922CB"/>
    <w:rsid w:val="00492645"/>
    <w:rsid w:val="00492801"/>
    <w:rsid w:val="00492869"/>
    <w:rsid w:val="00492AD6"/>
    <w:rsid w:val="00492AFB"/>
    <w:rsid w:val="00492ECE"/>
    <w:rsid w:val="00492F94"/>
    <w:rsid w:val="00493A30"/>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FEF"/>
    <w:rsid w:val="004A205F"/>
    <w:rsid w:val="004A2194"/>
    <w:rsid w:val="004A26F1"/>
    <w:rsid w:val="004A274F"/>
    <w:rsid w:val="004A2E60"/>
    <w:rsid w:val="004A2F80"/>
    <w:rsid w:val="004A3809"/>
    <w:rsid w:val="004A3A4D"/>
    <w:rsid w:val="004A4CA0"/>
    <w:rsid w:val="004A5863"/>
    <w:rsid w:val="004A5F41"/>
    <w:rsid w:val="004A68E0"/>
    <w:rsid w:val="004A7E68"/>
    <w:rsid w:val="004B027B"/>
    <w:rsid w:val="004B0463"/>
    <w:rsid w:val="004B061C"/>
    <w:rsid w:val="004B07DA"/>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937"/>
    <w:rsid w:val="004B4018"/>
    <w:rsid w:val="004B4117"/>
    <w:rsid w:val="004B5058"/>
    <w:rsid w:val="004B5C95"/>
    <w:rsid w:val="004B6968"/>
    <w:rsid w:val="004B73F8"/>
    <w:rsid w:val="004B7775"/>
    <w:rsid w:val="004C0395"/>
    <w:rsid w:val="004C079D"/>
    <w:rsid w:val="004C0862"/>
    <w:rsid w:val="004C133A"/>
    <w:rsid w:val="004C185D"/>
    <w:rsid w:val="004C2608"/>
    <w:rsid w:val="004C27F5"/>
    <w:rsid w:val="004C2B8E"/>
    <w:rsid w:val="004C30A3"/>
    <w:rsid w:val="004C31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7B0"/>
    <w:rsid w:val="004D2A09"/>
    <w:rsid w:val="004D2D6A"/>
    <w:rsid w:val="004D2DAE"/>
    <w:rsid w:val="004D3436"/>
    <w:rsid w:val="004D3578"/>
    <w:rsid w:val="004D371D"/>
    <w:rsid w:val="004D37DD"/>
    <w:rsid w:val="004D3ACD"/>
    <w:rsid w:val="004D3B34"/>
    <w:rsid w:val="004D3C23"/>
    <w:rsid w:val="004D4CCD"/>
    <w:rsid w:val="004D4D9C"/>
    <w:rsid w:val="004D4EC6"/>
    <w:rsid w:val="004D5241"/>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FFE"/>
    <w:rsid w:val="004F662F"/>
    <w:rsid w:val="004F66B6"/>
    <w:rsid w:val="004F74EB"/>
    <w:rsid w:val="004F76D9"/>
    <w:rsid w:val="0050045C"/>
    <w:rsid w:val="005004AF"/>
    <w:rsid w:val="0050064E"/>
    <w:rsid w:val="00500687"/>
    <w:rsid w:val="005012CC"/>
    <w:rsid w:val="00501B9E"/>
    <w:rsid w:val="0050324D"/>
    <w:rsid w:val="005033B4"/>
    <w:rsid w:val="00503C67"/>
    <w:rsid w:val="00503D1C"/>
    <w:rsid w:val="00503D75"/>
    <w:rsid w:val="00504E1D"/>
    <w:rsid w:val="0050515F"/>
    <w:rsid w:val="00505179"/>
    <w:rsid w:val="0050544D"/>
    <w:rsid w:val="00505CF9"/>
    <w:rsid w:val="00506365"/>
    <w:rsid w:val="00506533"/>
    <w:rsid w:val="00506B0C"/>
    <w:rsid w:val="00506C0D"/>
    <w:rsid w:val="00506EBD"/>
    <w:rsid w:val="00507623"/>
    <w:rsid w:val="00507DC9"/>
    <w:rsid w:val="0051002B"/>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5E5"/>
    <w:rsid w:val="00517618"/>
    <w:rsid w:val="00520084"/>
    <w:rsid w:val="005202BF"/>
    <w:rsid w:val="00520AA2"/>
    <w:rsid w:val="0052109E"/>
    <w:rsid w:val="00522137"/>
    <w:rsid w:val="005225F5"/>
    <w:rsid w:val="005226AC"/>
    <w:rsid w:val="005226CE"/>
    <w:rsid w:val="00522A2E"/>
    <w:rsid w:val="00522F9F"/>
    <w:rsid w:val="005232BF"/>
    <w:rsid w:val="00523D95"/>
    <w:rsid w:val="005248E6"/>
    <w:rsid w:val="0052497A"/>
    <w:rsid w:val="00524AC3"/>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07A"/>
    <w:rsid w:val="005361A6"/>
    <w:rsid w:val="0053629B"/>
    <w:rsid w:val="00536A2A"/>
    <w:rsid w:val="00536DEF"/>
    <w:rsid w:val="00536E00"/>
    <w:rsid w:val="005374E1"/>
    <w:rsid w:val="0053750C"/>
    <w:rsid w:val="00537A9A"/>
    <w:rsid w:val="00537D73"/>
    <w:rsid w:val="00540254"/>
    <w:rsid w:val="005402D2"/>
    <w:rsid w:val="005412F1"/>
    <w:rsid w:val="00541A98"/>
    <w:rsid w:val="00541CB9"/>
    <w:rsid w:val="00542621"/>
    <w:rsid w:val="00542D2C"/>
    <w:rsid w:val="0054309D"/>
    <w:rsid w:val="00543284"/>
    <w:rsid w:val="0054348A"/>
    <w:rsid w:val="005435D3"/>
    <w:rsid w:val="00543C45"/>
    <w:rsid w:val="00543C7A"/>
    <w:rsid w:val="00543E6C"/>
    <w:rsid w:val="0054404D"/>
    <w:rsid w:val="005442C7"/>
    <w:rsid w:val="005448D5"/>
    <w:rsid w:val="0054529A"/>
    <w:rsid w:val="00545519"/>
    <w:rsid w:val="00545AED"/>
    <w:rsid w:val="005465E2"/>
    <w:rsid w:val="00546CCF"/>
    <w:rsid w:val="00546DBB"/>
    <w:rsid w:val="00547A76"/>
    <w:rsid w:val="00547D3F"/>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0AF"/>
    <w:rsid w:val="005671B1"/>
    <w:rsid w:val="00567229"/>
    <w:rsid w:val="00570459"/>
    <w:rsid w:val="005704BA"/>
    <w:rsid w:val="00570A9C"/>
    <w:rsid w:val="00570F57"/>
    <w:rsid w:val="00571EC1"/>
    <w:rsid w:val="00572186"/>
    <w:rsid w:val="005722B2"/>
    <w:rsid w:val="0057235C"/>
    <w:rsid w:val="005735E3"/>
    <w:rsid w:val="00573CF7"/>
    <w:rsid w:val="005748B6"/>
    <w:rsid w:val="00574F1A"/>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40F"/>
    <w:rsid w:val="00594976"/>
    <w:rsid w:val="00595256"/>
    <w:rsid w:val="005957FB"/>
    <w:rsid w:val="0059679D"/>
    <w:rsid w:val="00596812"/>
    <w:rsid w:val="00596980"/>
    <w:rsid w:val="00597B11"/>
    <w:rsid w:val="005A00F8"/>
    <w:rsid w:val="005A01A6"/>
    <w:rsid w:val="005A01F5"/>
    <w:rsid w:val="005A0E3B"/>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012"/>
    <w:rsid w:val="005B1335"/>
    <w:rsid w:val="005B16D7"/>
    <w:rsid w:val="005B1AB3"/>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76"/>
    <w:rsid w:val="005C489E"/>
    <w:rsid w:val="005C4C84"/>
    <w:rsid w:val="005C4D95"/>
    <w:rsid w:val="005C5CA9"/>
    <w:rsid w:val="005C6055"/>
    <w:rsid w:val="005C634F"/>
    <w:rsid w:val="005C7282"/>
    <w:rsid w:val="005C7439"/>
    <w:rsid w:val="005C7974"/>
    <w:rsid w:val="005D0724"/>
    <w:rsid w:val="005D078A"/>
    <w:rsid w:val="005D0CB9"/>
    <w:rsid w:val="005D12BA"/>
    <w:rsid w:val="005D1372"/>
    <w:rsid w:val="005D1729"/>
    <w:rsid w:val="005D1C8C"/>
    <w:rsid w:val="005D21F7"/>
    <w:rsid w:val="005D24DA"/>
    <w:rsid w:val="005D2BA4"/>
    <w:rsid w:val="005D2BD3"/>
    <w:rsid w:val="005D2C6D"/>
    <w:rsid w:val="005D2E01"/>
    <w:rsid w:val="005D371B"/>
    <w:rsid w:val="005D428A"/>
    <w:rsid w:val="005D459B"/>
    <w:rsid w:val="005D492B"/>
    <w:rsid w:val="005D4BB0"/>
    <w:rsid w:val="005D5433"/>
    <w:rsid w:val="005D5AB0"/>
    <w:rsid w:val="005D601E"/>
    <w:rsid w:val="005D6A65"/>
    <w:rsid w:val="005D7059"/>
    <w:rsid w:val="005D73FE"/>
    <w:rsid w:val="005D7526"/>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5F7D6E"/>
    <w:rsid w:val="00600FD4"/>
    <w:rsid w:val="006011AF"/>
    <w:rsid w:val="00601C12"/>
    <w:rsid w:val="00601D60"/>
    <w:rsid w:val="00601FE3"/>
    <w:rsid w:val="00602346"/>
    <w:rsid w:val="006025B8"/>
    <w:rsid w:val="006026C1"/>
    <w:rsid w:val="00602AEA"/>
    <w:rsid w:val="00603205"/>
    <w:rsid w:val="006033A7"/>
    <w:rsid w:val="006034D3"/>
    <w:rsid w:val="00603B2A"/>
    <w:rsid w:val="0060405E"/>
    <w:rsid w:val="00604103"/>
    <w:rsid w:val="006046F8"/>
    <w:rsid w:val="00605735"/>
    <w:rsid w:val="006068D5"/>
    <w:rsid w:val="00606986"/>
    <w:rsid w:val="00606CD3"/>
    <w:rsid w:val="00607B85"/>
    <w:rsid w:val="00610837"/>
    <w:rsid w:val="00610CD1"/>
    <w:rsid w:val="00611566"/>
    <w:rsid w:val="00611E11"/>
    <w:rsid w:val="006125C3"/>
    <w:rsid w:val="0061332E"/>
    <w:rsid w:val="0061336D"/>
    <w:rsid w:val="00613884"/>
    <w:rsid w:val="00613C14"/>
    <w:rsid w:val="00614D75"/>
    <w:rsid w:val="00614FDF"/>
    <w:rsid w:val="006154B4"/>
    <w:rsid w:val="00615A1E"/>
    <w:rsid w:val="00615B97"/>
    <w:rsid w:val="00615C97"/>
    <w:rsid w:val="0061625C"/>
    <w:rsid w:val="00616A0A"/>
    <w:rsid w:val="00616D33"/>
    <w:rsid w:val="006175AA"/>
    <w:rsid w:val="00617870"/>
    <w:rsid w:val="00617AB4"/>
    <w:rsid w:val="00617D21"/>
    <w:rsid w:val="00620367"/>
    <w:rsid w:val="0062051A"/>
    <w:rsid w:val="00621200"/>
    <w:rsid w:val="0062138E"/>
    <w:rsid w:val="0062195D"/>
    <w:rsid w:val="00622018"/>
    <w:rsid w:val="00622273"/>
    <w:rsid w:val="0062375C"/>
    <w:rsid w:val="00623CDD"/>
    <w:rsid w:val="00624C55"/>
    <w:rsid w:val="00624DC8"/>
    <w:rsid w:val="00624E64"/>
    <w:rsid w:val="0062550C"/>
    <w:rsid w:val="00625DDE"/>
    <w:rsid w:val="00625E5A"/>
    <w:rsid w:val="00625F48"/>
    <w:rsid w:val="006263A1"/>
    <w:rsid w:val="006265F8"/>
    <w:rsid w:val="00626CB9"/>
    <w:rsid w:val="00630348"/>
    <w:rsid w:val="0063082E"/>
    <w:rsid w:val="00630BC8"/>
    <w:rsid w:val="00630F72"/>
    <w:rsid w:val="00631125"/>
    <w:rsid w:val="0063136F"/>
    <w:rsid w:val="00631481"/>
    <w:rsid w:val="006319EF"/>
    <w:rsid w:val="00631A82"/>
    <w:rsid w:val="006321A8"/>
    <w:rsid w:val="006321DA"/>
    <w:rsid w:val="0063244C"/>
    <w:rsid w:val="006326AE"/>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677"/>
    <w:rsid w:val="00647AEC"/>
    <w:rsid w:val="00647E17"/>
    <w:rsid w:val="00650EDB"/>
    <w:rsid w:val="006514E3"/>
    <w:rsid w:val="00651E8F"/>
    <w:rsid w:val="00652EBF"/>
    <w:rsid w:val="006532DC"/>
    <w:rsid w:val="00653F3E"/>
    <w:rsid w:val="00655C3C"/>
    <w:rsid w:val="00656006"/>
    <w:rsid w:val="0065619A"/>
    <w:rsid w:val="00656823"/>
    <w:rsid w:val="00656B36"/>
    <w:rsid w:val="00656D95"/>
    <w:rsid w:val="00656E8D"/>
    <w:rsid w:val="0065715B"/>
    <w:rsid w:val="006573BB"/>
    <w:rsid w:val="00657FEC"/>
    <w:rsid w:val="0066032A"/>
    <w:rsid w:val="00660426"/>
    <w:rsid w:val="0066047D"/>
    <w:rsid w:val="00660CC9"/>
    <w:rsid w:val="00660D01"/>
    <w:rsid w:val="00661170"/>
    <w:rsid w:val="00661773"/>
    <w:rsid w:val="00661A16"/>
    <w:rsid w:val="00662D62"/>
    <w:rsid w:val="00663320"/>
    <w:rsid w:val="00663D7C"/>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279A"/>
    <w:rsid w:val="00672C73"/>
    <w:rsid w:val="00672CA5"/>
    <w:rsid w:val="00673847"/>
    <w:rsid w:val="00673905"/>
    <w:rsid w:val="006739DF"/>
    <w:rsid w:val="006739E8"/>
    <w:rsid w:val="00673A58"/>
    <w:rsid w:val="00674699"/>
    <w:rsid w:val="0067549E"/>
    <w:rsid w:val="00675D9E"/>
    <w:rsid w:val="00676DF8"/>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757"/>
    <w:rsid w:val="006926FB"/>
    <w:rsid w:val="00692804"/>
    <w:rsid w:val="0069358A"/>
    <w:rsid w:val="00693F00"/>
    <w:rsid w:val="00694823"/>
    <w:rsid w:val="0069590C"/>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17B"/>
    <w:rsid w:val="006B0855"/>
    <w:rsid w:val="006B092B"/>
    <w:rsid w:val="006B0A44"/>
    <w:rsid w:val="006B0D2E"/>
    <w:rsid w:val="006B117D"/>
    <w:rsid w:val="006B1255"/>
    <w:rsid w:val="006B130D"/>
    <w:rsid w:val="006B20CE"/>
    <w:rsid w:val="006B30D0"/>
    <w:rsid w:val="006B36E1"/>
    <w:rsid w:val="006B3758"/>
    <w:rsid w:val="006B39C8"/>
    <w:rsid w:val="006B3C5F"/>
    <w:rsid w:val="006B461C"/>
    <w:rsid w:val="006B46E5"/>
    <w:rsid w:val="006B5D56"/>
    <w:rsid w:val="006B5F85"/>
    <w:rsid w:val="006B6495"/>
    <w:rsid w:val="006B6902"/>
    <w:rsid w:val="006B7EAA"/>
    <w:rsid w:val="006C0A6B"/>
    <w:rsid w:val="006C0DE0"/>
    <w:rsid w:val="006C19C2"/>
    <w:rsid w:val="006C1D7B"/>
    <w:rsid w:val="006C1DBB"/>
    <w:rsid w:val="006C2582"/>
    <w:rsid w:val="006C2CE5"/>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003"/>
    <w:rsid w:val="006D538C"/>
    <w:rsid w:val="006D54D9"/>
    <w:rsid w:val="006D593F"/>
    <w:rsid w:val="006D59D5"/>
    <w:rsid w:val="006D5D19"/>
    <w:rsid w:val="006D713B"/>
    <w:rsid w:val="006D74AC"/>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0E5"/>
    <w:rsid w:val="006E610D"/>
    <w:rsid w:val="006E6530"/>
    <w:rsid w:val="006E7034"/>
    <w:rsid w:val="006E7460"/>
    <w:rsid w:val="006E789D"/>
    <w:rsid w:val="006E7B31"/>
    <w:rsid w:val="006F10C9"/>
    <w:rsid w:val="006F1B72"/>
    <w:rsid w:val="006F1DF4"/>
    <w:rsid w:val="006F1DF5"/>
    <w:rsid w:val="006F2477"/>
    <w:rsid w:val="006F2512"/>
    <w:rsid w:val="006F2DDC"/>
    <w:rsid w:val="006F2E11"/>
    <w:rsid w:val="006F3637"/>
    <w:rsid w:val="006F3699"/>
    <w:rsid w:val="006F3AEB"/>
    <w:rsid w:val="006F3C20"/>
    <w:rsid w:val="006F445B"/>
    <w:rsid w:val="006F4EE9"/>
    <w:rsid w:val="006F53FB"/>
    <w:rsid w:val="006F5E36"/>
    <w:rsid w:val="006F63EE"/>
    <w:rsid w:val="006F682C"/>
    <w:rsid w:val="006F7EB8"/>
    <w:rsid w:val="00701116"/>
    <w:rsid w:val="0070263A"/>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21857"/>
    <w:rsid w:val="00721B9F"/>
    <w:rsid w:val="00721DD7"/>
    <w:rsid w:val="007228FF"/>
    <w:rsid w:val="00722EB7"/>
    <w:rsid w:val="00722F58"/>
    <w:rsid w:val="0072332E"/>
    <w:rsid w:val="00723377"/>
    <w:rsid w:val="007234F8"/>
    <w:rsid w:val="00723784"/>
    <w:rsid w:val="00723F20"/>
    <w:rsid w:val="00724BAB"/>
    <w:rsid w:val="007261F9"/>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A5B"/>
    <w:rsid w:val="007354B3"/>
    <w:rsid w:val="00735C7B"/>
    <w:rsid w:val="00735CF5"/>
    <w:rsid w:val="00735EEC"/>
    <w:rsid w:val="00736779"/>
    <w:rsid w:val="007368F4"/>
    <w:rsid w:val="007369E3"/>
    <w:rsid w:val="00736A5A"/>
    <w:rsid w:val="007370EE"/>
    <w:rsid w:val="007371A3"/>
    <w:rsid w:val="007376E7"/>
    <w:rsid w:val="00737B42"/>
    <w:rsid w:val="00737E26"/>
    <w:rsid w:val="00737EDB"/>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1A"/>
    <w:rsid w:val="00752C75"/>
    <w:rsid w:val="007533F6"/>
    <w:rsid w:val="00753513"/>
    <w:rsid w:val="007535CF"/>
    <w:rsid w:val="007537A5"/>
    <w:rsid w:val="007548AC"/>
    <w:rsid w:val="00755C5C"/>
    <w:rsid w:val="0075615F"/>
    <w:rsid w:val="00756CFB"/>
    <w:rsid w:val="00757789"/>
    <w:rsid w:val="007577E1"/>
    <w:rsid w:val="00757ED7"/>
    <w:rsid w:val="00760536"/>
    <w:rsid w:val="007608E6"/>
    <w:rsid w:val="00760E58"/>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6B4"/>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343"/>
    <w:rsid w:val="00777AA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B68"/>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0657"/>
    <w:rsid w:val="00790731"/>
    <w:rsid w:val="007929D8"/>
    <w:rsid w:val="00792B53"/>
    <w:rsid w:val="00792B56"/>
    <w:rsid w:val="00792C97"/>
    <w:rsid w:val="00792E75"/>
    <w:rsid w:val="00793144"/>
    <w:rsid w:val="007939DC"/>
    <w:rsid w:val="00793DBF"/>
    <w:rsid w:val="007947B7"/>
    <w:rsid w:val="00794C5B"/>
    <w:rsid w:val="00795166"/>
    <w:rsid w:val="007955EB"/>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50B"/>
    <w:rsid w:val="007A690B"/>
    <w:rsid w:val="007A6AFC"/>
    <w:rsid w:val="007A6BC5"/>
    <w:rsid w:val="007A727E"/>
    <w:rsid w:val="007A777D"/>
    <w:rsid w:val="007B0156"/>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F4B"/>
    <w:rsid w:val="007C71F8"/>
    <w:rsid w:val="007C7DA9"/>
    <w:rsid w:val="007C7FD1"/>
    <w:rsid w:val="007D0EC1"/>
    <w:rsid w:val="007D100E"/>
    <w:rsid w:val="007D1533"/>
    <w:rsid w:val="007D18E2"/>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B93"/>
    <w:rsid w:val="007E3418"/>
    <w:rsid w:val="007E3963"/>
    <w:rsid w:val="007E3A95"/>
    <w:rsid w:val="007E3F02"/>
    <w:rsid w:val="007E4CE6"/>
    <w:rsid w:val="007E54DA"/>
    <w:rsid w:val="007E584A"/>
    <w:rsid w:val="007E60DF"/>
    <w:rsid w:val="007E6757"/>
    <w:rsid w:val="007E7551"/>
    <w:rsid w:val="007E784A"/>
    <w:rsid w:val="007F02E0"/>
    <w:rsid w:val="007F0373"/>
    <w:rsid w:val="007F0B18"/>
    <w:rsid w:val="007F0F4A"/>
    <w:rsid w:val="007F0F5B"/>
    <w:rsid w:val="007F111E"/>
    <w:rsid w:val="007F1363"/>
    <w:rsid w:val="007F22B8"/>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A99"/>
    <w:rsid w:val="00834036"/>
    <w:rsid w:val="008344C1"/>
    <w:rsid w:val="00834765"/>
    <w:rsid w:val="00834982"/>
    <w:rsid w:val="00834A31"/>
    <w:rsid w:val="00834D53"/>
    <w:rsid w:val="008350B7"/>
    <w:rsid w:val="008352A2"/>
    <w:rsid w:val="00835379"/>
    <w:rsid w:val="008363CF"/>
    <w:rsid w:val="00836A0F"/>
    <w:rsid w:val="008400C5"/>
    <w:rsid w:val="008414D3"/>
    <w:rsid w:val="0084156F"/>
    <w:rsid w:val="008415CA"/>
    <w:rsid w:val="00841943"/>
    <w:rsid w:val="0084207C"/>
    <w:rsid w:val="00842EB1"/>
    <w:rsid w:val="0084365D"/>
    <w:rsid w:val="00843CC9"/>
    <w:rsid w:val="00845DEB"/>
    <w:rsid w:val="008460C3"/>
    <w:rsid w:val="00846C6F"/>
    <w:rsid w:val="00846E59"/>
    <w:rsid w:val="008472A2"/>
    <w:rsid w:val="00847411"/>
    <w:rsid w:val="00847A4D"/>
    <w:rsid w:val="00847C6C"/>
    <w:rsid w:val="00847CDB"/>
    <w:rsid w:val="00847DC1"/>
    <w:rsid w:val="008501CF"/>
    <w:rsid w:val="00850CB1"/>
    <w:rsid w:val="00851B61"/>
    <w:rsid w:val="00851F7A"/>
    <w:rsid w:val="008521F8"/>
    <w:rsid w:val="008530BC"/>
    <w:rsid w:val="00853340"/>
    <w:rsid w:val="008535D1"/>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3182"/>
    <w:rsid w:val="00863645"/>
    <w:rsid w:val="008646BD"/>
    <w:rsid w:val="00864AEF"/>
    <w:rsid w:val="0086513B"/>
    <w:rsid w:val="008654F3"/>
    <w:rsid w:val="008655DC"/>
    <w:rsid w:val="00865ED9"/>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724"/>
    <w:rsid w:val="00895BDC"/>
    <w:rsid w:val="00895F2D"/>
    <w:rsid w:val="0089619F"/>
    <w:rsid w:val="008965E3"/>
    <w:rsid w:val="00896759"/>
    <w:rsid w:val="0089681C"/>
    <w:rsid w:val="00896B9B"/>
    <w:rsid w:val="00896D11"/>
    <w:rsid w:val="0089797C"/>
    <w:rsid w:val="008A011C"/>
    <w:rsid w:val="008A1961"/>
    <w:rsid w:val="008A1967"/>
    <w:rsid w:val="008A1FA8"/>
    <w:rsid w:val="008A23B4"/>
    <w:rsid w:val="008A2FE8"/>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458B"/>
    <w:rsid w:val="008B5094"/>
    <w:rsid w:val="008B5AD9"/>
    <w:rsid w:val="008B5C52"/>
    <w:rsid w:val="008B5DCB"/>
    <w:rsid w:val="008B67CC"/>
    <w:rsid w:val="008B79C7"/>
    <w:rsid w:val="008B7B2E"/>
    <w:rsid w:val="008B7C17"/>
    <w:rsid w:val="008B7EE8"/>
    <w:rsid w:val="008C0E15"/>
    <w:rsid w:val="008C115E"/>
    <w:rsid w:val="008C1679"/>
    <w:rsid w:val="008C1966"/>
    <w:rsid w:val="008C1BA5"/>
    <w:rsid w:val="008C1F25"/>
    <w:rsid w:val="008C1F43"/>
    <w:rsid w:val="008C2056"/>
    <w:rsid w:val="008C2B9E"/>
    <w:rsid w:val="008C2C10"/>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F2D"/>
    <w:rsid w:val="008F3020"/>
    <w:rsid w:val="008F318A"/>
    <w:rsid w:val="008F356D"/>
    <w:rsid w:val="008F362A"/>
    <w:rsid w:val="008F3CD4"/>
    <w:rsid w:val="008F46FF"/>
    <w:rsid w:val="008F4956"/>
    <w:rsid w:val="008F4C3F"/>
    <w:rsid w:val="008F508E"/>
    <w:rsid w:val="008F5384"/>
    <w:rsid w:val="008F565D"/>
    <w:rsid w:val="008F6205"/>
    <w:rsid w:val="008F707A"/>
    <w:rsid w:val="008F782A"/>
    <w:rsid w:val="008F7A84"/>
    <w:rsid w:val="008F7F86"/>
    <w:rsid w:val="00900311"/>
    <w:rsid w:val="00900571"/>
    <w:rsid w:val="009007F8"/>
    <w:rsid w:val="009009DB"/>
    <w:rsid w:val="00900E72"/>
    <w:rsid w:val="00900FA7"/>
    <w:rsid w:val="00900FB6"/>
    <w:rsid w:val="00901290"/>
    <w:rsid w:val="0090152A"/>
    <w:rsid w:val="00901953"/>
    <w:rsid w:val="00901A67"/>
    <w:rsid w:val="00901CF2"/>
    <w:rsid w:val="00901D8D"/>
    <w:rsid w:val="00901D96"/>
    <w:rsid w:val="0090271F"/>
    <w:rsid w:val="00902C50"/>
    <w:rsid w:val="00902E23"/>
    <w:rsid w:val="009033A4"/>
    <w:rsid w:val="00903FAA"/>
    <w:rsid w:val="00904199"/>
    <w:rsid w:val="009041C0"/>
    <w:rsid w:val="00904763"/>
    <w:rsid w:val="00904836"/>
    <w:rsid w:val="00904A02"/>
    <w:rsid w:val="0090559F"/>
    <w:rsid w:val="00906174"/>
    <w:rsid w:val="00906217"/>
    <w:rsid w:val="009066BF"/>
    <w:rsid w:val="00906A58"/>
    <w:rsid w:val="00906E50"/>
    <w:rsid w:val="00907074"/>
    <w:rsid w:val="0091018C"/>
    <w:rsid w:val="00910292"/>
    <w:rsid w:val="00910B5B"/>
    <w:rsid w:val="009114D6"/>
    <w:rsid w:val="009114D7"/>
    <w:rsid w:val="00912138"/>
    <w:rsid w:val="0091348E"/>
    <w:rsid w:val="00913CD1"/>
    <w:rsid w:val="00913D44"/>
    <w:rsid w:val="00913ED1"/>
    <w:rsid w:val="009145F3"/>
    <w:rsid w:val="009147F6"/>
    <w:rsid w:val="00915763"/>
    <w:rsid w:val="0091625D"/>
    <w:rsid w:val="0091643F"/>
    <w:rsid w:val="00917AD4"/>
    <w:rsid w:val="00917C13"/>
    <w:rsid w:val="00917CCB"/>
    <w:rsid w:val="00920863"/>
    <w:rsid w:val="00920A29"/>
    <w:rsid w:val="00920D7D"/>
    <w:rsid w:val="00920F35"/>
    <w:rsid w:val="0092113B"/>
    <w:rsid w:val="00922495"/>
    <w:rsid w:val="00922A7D"/>
    <w:rsid w:val="00923009"/>
    <w:rsid w:val="00923FDC"/>
    <w:rsid w:val="00926629"/>
    <w:rsid w:val="00926A5F"/>
    <w:rsid w:val="00927529"/>
    <w:rsid w:val="00927EB9"/>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278"/>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87"/>
    <w:rsid w:val="00953252"/>
    <w:rsid w:val="0095378E"/>
    <w:rsid w:val="009537EC"/>
    <w:rsid w:val="00953A73"/>
    <w:rsid w:val="00953C2F"/>
    <w:rsid w:val="00954075"/>
    <w:rsid w:val="00954172"/>
    <w:rsid w:val="009543B6"/>
    <w:rsid w:val="00954823"/>
    <w:rsid w:val="00954D20"/>
    <w:rsid w:val="00954F5A"/>
    <w:rsid w:val="009550B8"/>
    <w:rsid w:val="00955534"/>
    <w:rsid w:val="00955669"/>
    <w:rsid w:val="00956ACD"/>
    <w:rsid w:val="009571D8"/>
    <w:rsid w:val="00957C4C"/>
    <w:rsid w:val="00957D07"/>
    <w:rsid w:val="00957FC6"/>
    <w:rsid w:val="0096038B"/>
    <w:rsid w:val="009604F8"/>
    <w:rsid w:val="009606AF"/>
    <w:rsid w:val="00960DB6"/>
    <w:rsid w:val="00961374"/>
    <w:rsid w:val="009615D3"/>
    <w:rsid w:val="0096163E"/>
    <w:rsid w:val="00961839"/>
    <w:rsid w:val="00961AEE"/>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68"/>
    <w:rsid w:val="0097347E"/>
    <w:rsid w:val="00973E88"/>
    <w:rsid w:val="0097400F"/>
    <w:rsid w:val="00974FDD"/>
    <w:rsid w:val="00975617"/>
    <w:rsid w:val="00975C9E"/>
    <w:rsid w:val="00976496"/>
    <w:rsid w:val="00976813"/>
    <w:rsid w:val="00976885"/>
    <w:rsid w:val="00976914"/>
    <w:rsid w:val="00976E2D"/>
    <w:rsid w:val="0097705A"/>
    <w:rsid w:val="00977234"/>
    <w:rsid w:val="00977323"/>
    <w:rsid w:val="009777DC"/>
    <w:rsid w:val="009777EF"/>
    <w:rsid w:val="009779A9"/>
    <w:rsid w:val="0098001F"/>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0C71"/>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628B"/>
    <w:rsid w:val="00997A77"/>
    <w:rsid w:val="00997E3C"/>
    <w:rsid w:val="00997EE9"/>
    <w:rsid w:val="009A0C64"/>
    <w:rsid w:val="009A0ECD"/>
    <w:rsid w:val="009A1930"/>
    <w:rsid w:val="009A1A08"/>
    <w:rsid w:val="009A20AE"/>
    <w:rsid w:val="009A298F"/>
    <w:rsid w:val="009A2B05"/>
    <w:rsid w:val="009A405B"/>
    <w:rsid w:val="009A42BA"/>
    <w:rsid w:val="009A483A"/>
    <w:rsid w:val="009A4B9B"/>
    <w:rsid w:val="009A4CC9"/>
    <w:rsid w:val="009A4DC4"/>
    <w:rsid w:val="009A5295"/>
    <w:rsid w:val="009A60FF"/>
    <w:rsid w:val="009A6201"/>
    <w:rsid w:val="009A6759"/>
    <w:rsid w:val="009A6DFA"/>
    <w:rsid w:val="009A6E25"/>
    <w:rsid w:val="009A789A"/>
    <w:rsid w:val="009B030D"/>
    <w:rsid w:val="009B0410"/>
    <w:rsid w:val="009B04BA"/>
    <w:rsid w:val="009B0D61"/>
    <w:rsid w:val="009B12BC"/>
    <w:rsid w:val="009B1449"/>
    <w:rsid w:val="009B1FB1"/>
    <w:rsid w:val="009B2221"/>
    <w:rsid w:val="009B25D6"/>
    <w:rsid w:val="009B26A8"/>
    <w:rsid w:val="009B363E"/>
    <w:rsid w:val="009B3ACB"/>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DAA"/>
    <w:rsid w:val="009C4FF7"/>
    <w:rsid w:val="009C539E"/>
    <w:rsid w:val="009C545A"/>
    <w:rsid w:val="009C650E"/>
    <w:rsid w:val="009C6B92"/>
    <w:rsid w:val="009D010E"/>
    <w:rsid w:val="009D07DA"/>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2269"/>
    <w:rsid w:val="009E23A2"/>
    <w:rsid w:val="009E2D1F"/>
    <w:rsid w:val="009E3664"/>
    <w:rsid w:val="009E526C"/>
    <w:rsid w:val="009E55DD"/>
    <w:rsid w:val="009E58CD"/>
    <w:rsid w:val="009E689D"/>
    <w:rsid w:val="009E68EE"/>
    <w:rsid w:val="009E6952"/>
    <w:rsid w:val="009E7CB0"/>
    <w:rsid w:val="009F01CF"/>
    <w:rsid w:val="009F0834"/>
    <w:rsid w:val="009F084D"/>
    <w:rsid w:val="009F08D6"/>
    <w:rsid w:val="009F0BA9"/>
    <w:rsid w:val="009F1BE8"/>
    <w:rsid w:val="009F2C03"/>
    <w:rsid w:val="009F2F60"/>
    <w:rsid w:val="009F3794"/>
    <w:rsid w:val="009F37B7"/>
    <w:rsid w:val="009F3DBF"/>
    <w:rsid w:val="009F4322"/>
    <w:rsid w:val="009F4F69"/>
    <w:rsid w:val="009F5389"/>
    <w:rsid w:val="009F64A0"/>
    <w:rsid w:val="009F65D1"/>
    <w:rsid w:val="009F68B7"/>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B74"/>
    <w:rsid w:val="00A21E41"/>
    <w:rsid w:val="00A21EB1"/>
    <w:rsid w:val="00A22092"/>
    <w:rsid w:val="00A2276E"/>
    <w:rsid w:val="00A2300D"/>
    <w:rsid w:val="00A2322E"/>
    <w:rsid w:val="00A2369B"/>
    <w:rsid w:val="00A23E96"/>
    <w:rsid w:val="00A24816"/>
    <w:rsid w:val="00A252B2"/>
    <w:rsid w:val="00A25AFD"/>
    <w:rsid w:val="00A26956"/>
    <w:rsid w:val="00A27486"/>
    <w:rsid w:val="00A27821"/>
    <w:rsid w:val="00A27A8A"/>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7043"/>
    <w:rsid w:val="00A37051"/>
    <w:rsid w:val="00A376F8"/>
    <w:rsid w:val="00A37C27"/>
    <w:rsid w:val="00A37E62"/>
    <w:rsid w:val="00A37EA1"/>
    <w:rsid w:val="00A408AC"/>
    <w:rsid w:val="00A40E71"/>
    <w:rsid w:val="00A40F34"/>
    <w:rsid w:val="00A40FD2"/>
    <w:rsid w:val="00A418B6"/>
    <w:rsid w:val="00A41E47"/>
    <w:rsid w:val="00A42CB9"/>
    <w:rsid w:val="00A4408D"/>
    <w:rsid w:val="00A4491F"/>
    <w:rsid w:val="00A44A48"/>
    <w:rsid w:val="00A44C2E"/>
    <w:rsid w:val="00A44F9E"/>
    <w:rsid w:val="00A453C1"/>
    <w:rsid w:val="00A459AF"/>
    <w:rsid w:val="00A45AC4"/>
    <w:rsid w:val="00A46C83"/>
    <w:rsid w:val="00A46CA3"/>
    <w:rsid w:val="00A46D7B"/>
    <w:rsid w:val="00A46D97"/>
    <w:rsid w:val="00A46E12"/>
    <w:rsid w:val="00A47413"/>
    <w:rsid w:val="00A4742C"/>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66"/>
    <w:rsid w:val="00A563EC"/>
    <w:rsid w:val="00A56564"/>
    <w:rsid w:val="00A5668D"/>
    <w:rsid w:val="00A56CE0"/>
    <w:rsid w:val="00A56ED0"/>
    <w:rsid w:val="00A57002"/>
    <w:rsid w:val="00A5739D"/>
    <w:rsid w:val="00A57B69"/>
    <w:rsid w:val="00A57C3B"/>
    <w:rsid w:val="00A60A55"/>
    <w:rsid w:val="00A61BAE"/>
    <w:rsid w:val="00A61FF2"/>
    <w:rsid w:val="00A635A8"/>
    <w:rsid w:val="00A63AA2"/>
    <w:rsid w:val="00A63BD1"/>
    <w:rsid w:val="00A64FDE"/>
    <w:rsid w:val="00A655B4"/>
    <w:rsid w:val="00A65B8E"/>
    <w:rsid w:val="00A65EB2"/>
    <w:rsid w:val="00A65F00"/>
    <w:rsid w:val="00A66387"/>
    <w:rsid w:val="00A6766F"/>
    <w:rsid w:val="00A679B5"/>
    <w:rsid w:val="00A67E78"/>
    <w:rsid w:val="00A67EC1"/>
    <w:rsid w:val="00A702A5"/>
    <w:rsid w:val="00A708DE"/>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4EA2"/>
    <w:rsid w:val="00A752D3"/>
    <w:rsid w:val="00A757DC"/>
    <w:rsid w:val="00A75FFD"/>
    <w:rsid w:val="00A7611D"/>
    <w:rsid w:val="00A761A8"/>
    <w:rsid w:val="00A76602"/>
    <w:rsid w:val="00A76685"/>
    <w:rsid w:val="00A771B7"/>
    <w:rsid w:val="00A77588"/>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FA6"/>
    <w:rsid w:val="00A86A90"/>
    <w:rsid w:val="00A86B9A"/>
    <w:rsid w:val="00A873C9"/>
    <w:rsid w:val="00A874FA"/>
    <w:rsid w:val="00A87EA9"/>
    <w:rsid w:val="00A87F04"/>
    <w:rsid w:val="00A9010B"/>
    <w:rsid w:val="00A903D1"/>
    <w:rsid w:val="00A903EA"/>
    <w:rsid w:val="00A914F0"/>
    <w:rsid w:val="00A9177C"/>
    <w:rsid w:val="00A9183C"/>
    <w:rsid w:val="00A92165"/>
    <w:rsid w:val="00A92204"/>
    <w:rsid w:val="00A9290D"/>
    <w:rsid w:val="00A92BA1"/>
    <w:rsid w:val="00A93706"/>
    <w:rsid w:val="00A9392B"/>
    <w:rsid w:val="00A93A02"/>
    <w:rsid w:val="00A93C9C"/>
    <w:rsid w:val="00A93E58"/>
    <w:rsid w:val="00A943B2"/>
    <w:rsid w:val="00A94FDE"/>
    <w:rsid w:val="00A9516A"/>
    <w:rsid w:val="00A95748"/>
    <w:rsid w:val="00A95CC3"/>
    <w:rsid w:val="00A9614C"/>
    <w:rsid w:val="00A96884"/>
    <w:rsid w:val="00A97108"/>
    <w:rsid w:val="00A97499"/>
    <w:rsid w:val="00A97882"/>
    <w:rsid w:val="00A97905"/>
    <w:rsid w:val="00A97AB0"/>
    <w:rsid w:val="00AA02C7"/>
    <w:rsid w:val="00AA0CDB"/>
    <w:rsid w:val="00AA12A0"/>
    <w:rsid w:val="00AA142A"/>
    <w:rsid w:val="00AA156E"/>
    <w:rsid w:val="00AA1EE2"/>
    <w:rsid w:val="00AA3652"/>
    <w:rsid w:val="00AA57C6"/>
    <w:rsid w:val="00AA65D1"/>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6CB4"/>
    <w:rsid w:val="00AB745D"/>
    <w:rsid w:val="00AC017E"/>
    <w:rsid w:val="00AC1122"/>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ABA"/>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1390"/>
    <w:rsid w:val="00AE1EBB"/>
    <w:rsid w:val="00AE1F25"/>
    <w:rsid w:val="00AE209A"/>
    <w:rsid w:val="00AE21F4"/>
    <w:rsid w:val="00AE322E"/>
    <w:rsid w:val="00AE37F6"/>
    <w:rsid w:val="00AE4D8E"/>
    <w:rsid w:val="00AE5015"/>
    <w:rsid w:val="00AE50CF"/>
    <w:rsid w:val="00AE52A6"/>
    <w:rsid w:val="00AE5B6C"/>
    <w:rsid w:val="00AE5DC3"/>
    <w:rsid w:val="00AE653F"/>
    <w:rsid w:val="00AE65E2"/>
    <w:rsid w:val="00AE699B"/>
    <w:rsid w:val="00AE6C0C"/>
    <w:rsid w:val="00AE72E2"/>
    <w:rsid w:val="00AE79E4"/>
    <w:rsid w:val="00AE7E1D"/>
    <w:rsid w:val="00AF026B"/>
    <w:rsid w:val="00AF02B5"/>
    <w:rsid w:val="00AF04F0"/>
    <w:rsid w:val="00AF0B04"/>
    <w:rsid w:val="00AF105F"/>
    <w:rsid w:val="00AF1305"/>
    <w:rsid w:val="00AF20C8"/>
    <w:rsid w:val="00AF2B6E"/>
    <w:rsid w:val="00AF2E3B"/>
    <w:rsid w:val="00AF354C"/>
    <w:rsid w:val="00AF35C2"/>
    <w:rsid w:val="00AF3A3F"/>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13FE"/>
    <w:rsid w:val="00B01787"/>
    <w:rsid w:val="00B01BC6"/>
    <w:rsid w:val="00B01DCF"/>
    <w:rsid w:val="00B029DC"/>
    <w:rsid w:val="00B02A50"/>
    <w:rsid w:val="00B035F7"/>
    <w:rsid w:val="00B0441B"/>
    <w:rsid w:val="00B04A57"/>
    <w:rsid w:val="00B04DD5"/>
    <w:rsid w:val="00B05093"/>
    <w:rsid w:val="00B050D9"/>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80E"/>
    <w:rsid w:val="00B12BD4"/>
    <w:rsid w:val="00B137EF"/>
    <w:rsid w:val="00B13AA4"/>
    <w:rsid w:val="00B14A51"/>
    <w:rsid w:val="00B15449"/>
    <w:rsid w:val="00B1589F"/>
    <w:rsid w:val="00B1675E"/>
    <w:rsid w:val="00B173B5"/>
    <w:rsid w:val="00B177F4"/>
    <w:rsid w:val="00B22275"/>
    <w:rsid w:val="00B2255E"/>
    <w:rsid w:val="00B22A58"/>
    <w:rsid w:val="00B22EC9"/>
    <w:rsid w:val="00B235CC"/>
    <w:rsid w:val="00B242FF"/>
    <w:rsid w:val="00B2542A"/>
    <w:rsid w:val="00B2568D"/>
    <w:rsid w:val="00B2593C"/>
    <w:rsid w:val="00B25CF9"/>
    <w:rsid w:val="00B26D01"/>
    <w:rsid w:val="00B26DA9"/>
    <w:rsid w:val="00B27156"/>
    <w:rsid w:val="00B27685"/>
    <w:rsid w:val="00B27AF1"/>
    <w:rsid w:val="00B30205"/>
    <w:rsid w:val="00B30385"/>
    <w:rsid w:val="00B304C5"/>
    <w:rsid w:val="00B311E1"/>
    <w:rsid w:val="00B31427"/>
    <w:rsid w:val="00B31DF8"/>
    <w:rsid w:val="00B31FC2"/>
    <w:rsid w:val="00B331D7"/>
    <w:rsid w:val="00B333BC"/>
    <w:rsid w:val="00B339A5"/>
    <w:rsid w:val="00B33F55"/>
    <w:rsid w:val="00B344EB"/>
    <w:rsid w:val="00B347EC"/>
    <w:rsid w:val="00B34A54"/>
    <w:rsid w:val="00B35009"/>
    <w:rsid w:val="00B35099"/>
    <w:rsid w:val="00B36149"/>
    <w:rsid w:val="00B36680"/>
    <w:rsid w:val="00B36B41"/>
    <w:rsid w:val="00B36E4C"/>
    <w:rsid w:val="00B37000"/>
    <w:rsid w:val="00B37998"/>
    <w:rsid w:val="00B37AB5"/>
    <w:rsid w:val="00B37CA4"/>
    <w:rsid w:val="00B37DA3"/>
    <w:rsid w:val="00B4029D"/>
    <w:rsid w:val="00B404D3"/>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A80"/>
    <w:rsid w:val="00B4772B"/>
    <w:rsid w:val="00B47B1A"/>
    <w:rsid w:val="00B47E21"/>
    <w:rsid w:val="00B5058B"/>
    <w:rsid w:val="00B50932"/>
    <w:rsid w:val="00B512B1"/>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52F3"/>
    <w:rsid w:val="00B75484"/>
    <w:rsid w:val="00B755F2"/>
    <w:rsid w:val="00B75C94"/>
    <w:rsid w:val="00B75E33"/>
    <w:rsid w:val="00B765B9"/>
    <w:rsid w:val="00B76833"/>
    <w:rsid w:val="00B770EC"/>
    <w:rsid w:val="00B771E1"/>
    <w:rsid w:val="00B77744"/>
    <w:rsid w:val="00B7792F"/>
    <w:rsid w:val="00B77AB5"/>
    <w:rsid w:val="00B77DD8"/>
    <w:rsid w:val="00B77EF6"/>
    <w:rsid w:val="00B80B02"/>
    <w:rsid w:val="00B80F16"/>
    <w:rsid w:val="00B81CF1"/>
    <w:rsid w:val="00B82024"/>
    <w:rsid w:val="00B821C4"/>
    <w:rsid w:val="00B827FD"/>
    <w:rsid w:val="00B82B5E"/>
    <w:rsid w:val="00B8300D"/>
    <w:rsid w:val="00B832BD"/>
    <w:rsid w:val="00B835B6"/>
    <w:rsid w:val="00B84A32"/>
    <w:rsid w:val="00B84D28"/>
    <w:rsid w:val="00B8595E"/>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3086"/>
    <w:rsid w:val="00B93DB5"/>
    <w:rsid w:val="00B951BE"/>
    <w:rsid w:val="00B95EDC"/>
    <w:rsid w:val="00B96387"/>
    <w:rsid w:val="00B970CD"/>
    <w:rsid w:val="00B97209"/>
    <w:rsid w:val="00B97911"/>
    <w:rsid w:val="00BA00FB"/>
    <w:rsid w:val="00BA044D"/>
    <w:rsid w:val="00BA04F1"/>
    <w:rsid w:val="00BA0FF5"/>
    <w:rsid w:val="00BA106C"/>
    <w:rsid w:val="00BA17AB"/>
    <w:rsid w:val="00BA19ED"/>
    <w:rsid w:val="00BA1E0A"/>
    <w:rsid w:val="00BA311B"/>
    <w:rsid w:val="00BA368E"/>
    <w:rsid w:val="00BA37CC"/>
    <w:rsid w:val="00BA3A41"/>
    <w:rsid w:val="00BA483B"/>
    <w:rsid w:val="00BA484C"/>
    <w:rsid w:val="00BA4B8D"/>
    <w:rsid w:val="00BA4E61"/>
    <w:rsid w:val="00BA4E7E"/>
    <w:rsid w:val="00BA55AD"/>
    <w:rsid w:val="00BA5668"/>
    <w:rsid w:val="00BA57CD"/>
    <w:rsid w:val="00BA5B42"/>
    <w:rsid w:val="00BA5CBF"/>
    <w:rsid w:val="00BA5D55"/>
    <w:rsid w:val="00BA5D6A"/>
    <w:rsid w:val="00BA5FBE"/>
    <w:rsid w:val="00BA62A1"/>
    <w:rsid w:val="00BA7430"/>
    <w:rsid w:val="00BA7534"/>
    <w:rsid w:val="00BA7AFD"/>
    <w:rsid w:val="00BA7E96"/>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3000"/>
    <w:rsid w:val="00BC3265"/>
    <w:rsid w:val="00BC3443"/>
    <w:rsid w:val="00BC39B2"/>
    <w:rsid w:val="00BC3A45"/>
    <w:rsid w:val="00BC3DAE"/>
    <w:rsid w:val="00BC3F5A"/>
    <w:rsid w:val="00BC4895"/>
    <w:rsid w:val="00BC4AE1"/>
    <w:rsid w:val="00BC4D07"/>
    <w:rsid w:val="00BC542C"/>
    <w:rsid w:val="00BC5AB8"/>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5124"/>
    <w:rsid w:val="00BD58B4"/>
    <w:rsid w:val="00BD5D85"/>
    <w:rsid w:val="00BD6BBD"/>
    <w:rsid w:val="00BD6D2C"/>
    <w:rsid w:val="00BD6EEB"/>
    <w:rsid w:val="00BD7D31"/>
    <w:rsid w:val="00BD7EDB"/>
    <w:rsid w:val="00BE04B9"/>
    <w:rsid w:val="00BE10C0"/>
    <w:rsid w:val="00BE1601"/>
    <w:rsid w:val="00BE1814"/>
    <w:rsid w:val="00BE1C25"/>
    <w:rsid w:val="00BE1C9A"/>
    <w:rsid w:val="00BE1D39"/>
    <w:rsid w:val="00BE23C9"/>
    <w:rsid w:val="00BE2A40"/>
    <w:rsid w:val="00BE3255"/>
    <w:rsid w:val="00BE3729"/>
    <w:rsid w:val="00BE3738"/>
    <w:rsid w:val="00BE402B"/>
    <w:rsid w:val="00BE46E1"/>
    <w:rsid w:val="00BE4BAB"/>
    <w:rsid w:val="00BE572C"/>
    <w:rsid w:val="00BE672F"/>
    <w:rsid w:val="00BE754C"/>
    <w:rsid w:val="00BE7E9A"/>
    <w:rsid w:val="00BF0825"/>
    <w:rsid w:val="00BF084C"/>
    <w:rsid w:val="00BF0E18"/>
    <w:rsid w:val="00BF0EDE"/>
    <w:rsid w:val="00BF128E"/>
    <w:rsid w:val="00BF1414"/>
    <w:rsid w:val="00BF22CC"/>
    <w:rsid w:val="00BF2FE5"/>
    <w:rsid w:val="00BF3058"/>
    <w:rsid w:val="00BF30B2"/>
    <w:rsid w:val="00BF40D9"/>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E2"/>
    <w:rsid w:val="00C2317D"/>
    <w:rsid w:val="00C2345F"/>
    <w:rsid w:val="00C23699"/>
    <w:rsid w:val="00C23BA4"/>
    <w:rsid w:val="00C250E9"/>
    <w:rsid w:val="00C263EF"/>
    <w:rsid w:val="00C266C7"/>
    <w:rsid w:val="00C26864"/>
    <w:rsid w:val="00C26B0F"/>
    <w:rsid w:val="00C26EEF"/>
    <w:rsid w:val="00C27C2A"/>
    <w:rsid w:val="00C310A7"/>
    <w:rsid w:val="00C31278"/>
    <w:rsid w:val="00C31549"/>
    <w:rsid w:val="00C31BF5"/>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B28"/>
    <w:rsid w:val="00C36E34"/>
    <w:rsid w:val="00C3772E"/>
    <w:rsid w:val="00C403C8"/>
    <w:rsid w:val="00C406F6"/>
    <w:rsid w:val="00C41145"/>
    <w:rsid w:val="00C41ECE"/>
    <w:rsid w:val="00C426A4"/>
    <w:rsid w:val="00C4376C"/>
    <w:rsid w:val="00C44C91"/>
    <w:rsid w:val="00C4504F"/>
    <w:rsid w:val="00C45231"/>
    <w:rsid w:val="00C4528E"/>
    <w:rsid w:val="00C453CF"/>
    <w:rsid w:val="00C45898"/>
    <w:rsid w:val="00C45A0C"/>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1F41"/>
    <w:rsid w:val="00C62261"/>
    <w:rsid w:val="00C626A0"/>
    <w:rsid w:val="00C62BB7"/>
    <w:rsid w:val="00C63800"/>
    <w:rsid w:val="00C639AD"/>
    <w:rsid w:val="00C63D3C"/>
    <w:rsid w:val="00C63DC3"/>
    <w:rsid w:val="00C6434F"/>
    <w:rsid w:val="00C649A4"/>
    <w:rsid w:val="00C649FB"/>
    <w:rsid w:val="00C64ED7"/>
    <w:rsid w:val="00C65277"/>
    <w:rsid w:val="00C66280"/>
    <w:rsid w:val="00C663A1"/>
    <w:rsid w:val="00C66682"/>
    <w:rsid w:val="00C66E00"/>
    <w:rsid w:val="00C6761E"/>
    <w:rsid w:val="00C677A4"/>
    <w:rsid w:val="00C67CEE"/>
    <w:rsid w:val="00C67CF0"/>
    <w:rsid w:val="00C70450"/>
    <w:rsid w:val="00C70AB5"/>
    <w:rsid w:val="00C71AE5"/>
    <w:rsid w:val="00C71CA3"/>
    <w:rsid w:val="00C72400"/>
    <w:rsid w:val="00C72747"/>
    <w:rsid w:val="00C72833"/>
    <w:rsid w:val="00C728FE"/>
    <w:rsid w:val="00C737A1"/>
    <w:rsid w:val="00C73857"/>
    <w:rsid w:val="00C739A7"/>
    <w:rsid w:val="00C73BC3"/>
    <w:rsid w:val="00C73C98"/>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E39"/>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F"/>
    <w:rsid w:val="00C903CF"/>
    <w:rsid w:val="00C90909"/>
    <w:rsid w:val="00C90DFA"/>
    <w:rsid w:val="00C91A94"/>
    <w:rsid w:val="00C9220F"/>
    <w:rsid w:val="00C937E8"/>
    <w:rsid w:val="00C93F40"/>
    <w:rsid w:val="00C93F76"/>
    <w:rsid w:val="00C945C4"/>
    <w:rsid w:val="00C9493D"/>
    <w:rsid w:val="00C9494A"/>
    <w:rsid w:val="00C94954"/>
    <w:rsid w:val="00C94C08"/>
    <w:rsid w:val="00C94EBF"/>
    <w:rsid w:val="00C962F2"/>
    <w:rsid w:val="00C96450"/>
    <w:rsid w:val="00C9659F"/>
    <w:rsid w:val="00C96964"/>
    <w:rsid w:val="00C97155"/>
    <w:rsid w:val="00C9718A"/>
    <w:rsid w:val="00C973FF"/>
    <w:rsid w:val="00C97B60"/>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321"/>
    <w:rsid w:val="00CA47A5"/>
    <w:rsid w:val="00CA4F8A"/>
    <w:rsid w:val="00CA510D"/>
    <w:rsid w:val="00CA51FE"/>
    <w:rsid w:val="00CA537F"/>
    <w:rsid w:val="00CA591C"/>
    <w:rsid w:val="00CA6A2A"/>
    <w:rsid w:val="00CA6CF0"/>
    <w:rsid w:val="00CA6D51"/>
    <w:rsid w:val="00CA6DCC"/>
    <w:rsid w:val="00CA7BA7"/>
    <w:rsid w:val="00CB0B95"/>
    <w:rsid w:val="00CB1388"/>
    <w:rsid w:val="00CB1C49"/>
    <w:rsid w:val="00CB1F7B"/>
    <w:rsid w:val="00CB26A2"/>
    <w:rsid w:val="00CB2E8B"/>
    <w:rsid w:val="00CB3353"/>
    <w:rsid w:val="00CB3A44"/>
    <w:rsid w:val="00CB3E3A"/>
    <w:rsid w:val="00CB490F"/>
    <w:rsid w:val="00CB6486"/>
    <w:rsid w:val="00CB65D8"/>
    <w:rsid w:val="00CB68BA"/>
    <w:rsid w:val="00CB693C"/>
    <w:rsid w:val="00CB7A57"/>
    <w:rsid w:val="00CC027B"/>
    <w:rsid w:val="00CC098B"/>
    <w:rsid w:val="00CC0B48"/>
    <w:rsid w:val="00CC1B26"/>
    <w:rsid w:val="00CC1DBE"/>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D3D"/>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5E78"/>
    <w:rsid w:val="00CE611A"/>
    <w:rsid w:val="00CE666C"/>
    <w:rsid w:val="00CE7128"/>
    <w:rsid w:val="00CE72BB"/>
    <w:rsid w:val="00CE72C3"/>
    <w:rsid w:val="00CE7498"/>
    <w:rsid w:val="00CE7570"/>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9B1"/>
    <w:rsid w:val="00D04718"/>
    <w:rsid w:val="00D04941"/>
    <w:rsid w:val="00D04D9F"/>
    <w:rsid w:val="00D04E5C"/>
    <w:rsid w:val="00D04FD8"/>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88B"/>
    <w:rsid w:val="00D12B17"/>
    <w:rsid w:val="00D12D90"/>
    <w:rsid w:val="00D12FB0"/>
    <w:rsid w:val="00D13EF3"/>
    <w:rsid w:val="00D14054"/>
    <w:rsid w:val="00D143AC"/>
    <w:rsid w:val="00D15101"/>
    <w:rsid w:val="00D155DB"/>
    <w:rsid w:val="00D16028"/>
    <w:rsid w:val="00D16317"/>
    <w:rsid w:val="00D16CAF"/>
    <w:rsid w:val="00D171CB"/>
    <w:rsid w:val="00D173D3"/>
    <w:rsid w:val="00D17F1B"/>
    <w:rsid w:val="00D20F60"/>
    <w:rsid w:val="00D21065"/>
    <w:rsid w:val="00D21091"/>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115"/>
    <w:rsid w:val="00D26369"/>
    <w:rsid w:val="00D26BCE"/>
    <w:rsid w:val="00D2777B"/>
    <w:rsid w:val="00D27A82"/>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6C55"/>
    <w:rsid w:val="00D374A8"/>
    <w:rsid w:val="00D376E6"/>
    <w:rsid w:val="00D37BCC"/>
    <w:rsid w:val="00D37E18"/>
    <w:rsid w:val="00D404B2"/>
    <w:rsid w:val="00D407EB"/>
    <w:rsid w:val="00D40849"/>
    <w:rsid w:val="00D418D9"/>
    <w:rsid w:val="00D422D1"/>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5FC"/>
    <w:rsid w:val="00D52CEB"/>
    <w:rsid w:val="00D53DF9"/>
    <w:rsid w:val="00D54662"/>
    <w:rsid w:val="00D547BC"/>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5C9"/>
    <w:rsid w:val="00D64EFE"/>
    <w:rsid w:val="00D64FE1"/>
    <w:rsid w:val="00D6522D"/>
    <w:rsid w:val="00D656AD"/>
    <w:rsid w:val="00D66282"/>
    <w:rsid w:val="00D66997"/>
    <w:rsid w:val="00D675A9"/>
    <w:rsid w:val="00D676A6"/>
    <w:rsid w:val="00D67F32"/>
    <w:rsid w:val="00D70030"/>
    <w:rsid w:val="00D70B92"/>
    <w:rsid w:val="00D71266"/>
    <w:rsid w:val="00D718A8"/>
    <w:rsid w:val="00D71D61"/>
    <w:rsid w:val="00D71FED"/>
    <w:rsid w:val="00D72D30"/>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20D7"/>
    <w:rsid w:val="00D92194"/>
    <w:rsid w:val="00D933E1"/>
    <w:rsid w:val="00D936EC"/>
    <w:rsid w:val="00D93948"/>
    <w:rsid w:val="00D93B08"/>
    <w:rsid w:val="00D9448E"/>
    <w:rsid w:val="00D94EEC"/>
    <w:rsid w:val="00D94FC1"/>
    <w:rsid w:val="00D95238"/>
    <w:rsid w:val="00D952D0"/>
    <w:rsid w:val="00D955B2"/>
    <w:rsid w:val="00D96624"/>
    <w:rsid w:val="00D968CA"/>
    <w:rsid w:val="00D97D4E"/>
    <w:rsid w:val="00DA0336"/>
    <w:rsid w:val="00DA0F19"/>
    <w:rsid w:val="00DA1268"/>
    <w:rsid w:val="00DA1301"/>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5096"/>
    <w:rsid w:val="00DA5A12"/>
    <w:rsid w:val="00DA5AA0"/>
    <w:rsid w:val="00DA61EE"/>
    <w:rsid w:val="00DA633F"/>
    <w:rsid w:val="00DA63C3"/>
    <w:rsid w:val="00DA650F"/>
    <w:rsid w:val="00DA6510"/>
    <w:rsid w:val="00DA6A3B"/>
    <w:rsid w:val="00DA7409"/>
    <w:rsid w:val="00DA7A03"/>
    <w:rsid w:val="00DA7BBD"/>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FB3"/>
    <w:rsid w:val="00DB43E8"/>
    <w:rsid w:val="00DB4405"/>
    <w:rsid w:val="00DB4F66"/>
    <w:rsid w:val="00DB560E"/>
    <w:rsid w:val="00DB572F"/>
    <w:rsid w:val="00DB5B10"/>
    <w:rsid w:val="00DB6044"/>
    <w:rsid w:val="00DB62F8"/>
    <w:rsid w:val="00DB6662"/>
    <w:rsid w:val="00DB6798"/>
    <w:rsid w:val="00DB79DF"/>
    <w:rsid w:val="00DB7E10"/>
    <w:rsid w:val="00DC0966"/>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F56"/>
    <w:rsid w:val="00DD514A"/>
    <w:rsid w:val="00DD523D"/>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F0A3D"/>
    <w:rsid w:val="00DF0AEF"/>
    <w:rsid w:val="00DF0FAD"/>
    <w:rsid w:val="00DF139D"/>
    <w:rsid w:val="00DF1872"/>
    <w:rsid w:val="00DF1A0D"/>
    <w:rsid w:val="00DF1C52"/>
    <w:rsid w:val="00DF2B1F"/>
    <w:rsid w:val="00DF2CC9"/>
    <w:rsid w:val="00DF348B"/>
    <w:rsid w:val="00DF3D99"/>
    <w:rsid w:val="00DF40DE"/>
    <w:rsid w:val="00DF454A"/>
    <w:rsid w:val="00DF4855"/>
    <w:rsid w:val="00DF489C"/>
    <w:rsid w:val="00DF4ADF"/>
    <w:rsid w:val="00DF4CAF"/>
    <w:rsid w:val="00DF516B"/>
    <w:rsid w:val="00DF5419"/>
    <w:rsid w:val="00DF5A07"/>
    <w:rsid w:val="00DF5AE1"/>
    <w:rsid w:val="00DF5F29"/>
    <w:rsid w:val="00DF62CD"/>
    <w:rsid w:val="00DF664E"/>
    <w:rsid w:val="00DF6A00"/>
    <w:rsid w:val="00DF78B1"/>
    <w:rsid w:val="00DF7FD2"/>
    <w:rsid w:val="00E003E1"/>
    <w:rsid w:val="00E00434"/>
    <w:rsid w:val="00E006E6"/>
    <w:rsid w:val="00E00749"/>
    <w:rsid w:val="00E007FD"/>
    <w:rsid w:val="00E008A4"/>
    <w:rsid w:val="00E00DC6"/>
    <w:rsid w:val="00E01096"/>
    <w:rsid w:val="00E014A6"/>
    <w:rsid w:val="00E0165A"/>
    <w:rsid w:val="00E017C6"/>
    <w:rsid w:val="00E01AF1"/>
    <w:rsid w:val="00E0285C"/>
    <w:rsid w:val="00E02987"/>
    <w:rsid w:val="00E02EAC"/>
    <w:rsid w:val="00E03060"/>
    <w:rsid w:val="00E03164"/>
    <w:rsid w:val="00E03333"/>
    <w:rsid w:val="00E03909"/>
    <w:rsid w:val="00E047DE"/>
    <w:rsid w:val="00E04CEA"/>
    <w:rsid w:val="00E0517C"/>
    <w:rsid w:val="00E05895"/>
    <w:rsid w:val="00E058A9"/>
    <w:rsid w:val="00E05B39"/>
    <w:rsid w:val="00E06AB5"/>
    <w:rsid w:val="00E073BB"/>
    <w:rsid w:val="00E07831"/>
    <w:rsid w:val="00E109D6"/>
    <w:rsid w:val="00E11452"/>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9AA"/>
    <w:rsid w:val="00E31014"/>
    <w:rsid w:val="00E31245"/>
    <w:rsid w:val="00E31610"/>
    <w:rsid w:val="00E31B03"/>
    <w:rsid w:val="00E32572"/>
    <w:rsid w:val="00E3263C"/>
    <w:rsid w:val="00E326BA"/>
    <w:rsid w:val="00E32912"/>
    <w:rsid w:val="00E3299F"/>
    <w:rsid w:val="00E32C58"/>
    <w:rsid w:val="00E3316A"/>
    <w:rsid w:val="00E3336A"/>
    <w:rsid w:val="00E33BB2"/>
    <w:rsid w:val="00E33D70"/>
    <w:rsid w:val="00E33EBC"/>
    <w:rsid w:val="00E3406D"/>
    <w:rsid w:val="00E342E7"/>
    <w:rsid w:val="00E34ACD"/>
    <w:rsid w:val="00E34DC3"/>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4D5"/>
    <w:rsid w:val="00E5067D"/>
    <w:rsid w:val="00E50D32"/>
    <w:rsid w:val="00E510B7"/>
    <w:rsid w:val="00E5189E"/>
    <w:rsid w:val="00E518FA"/>
    <w:rsid w:val="00E51E13"/>
    <w:rsid w:val="00E52C84"/>
    <w:rsid w:val="00E52E7D"/>
    <w:rsid w:val="00E52ECD"/>
    <w:rsid w:val="00E532E6"/>
    <w:rsid w:val="00E54930"/>
    <w:rsid w:val="00E55C4F"/>
    <w:rsid w:val="00E55D1C"/>
    <w:rsid w:val="00E56157"/>
    <w:rsid w:val="00E56407"/>
    <w:rsid w:val="00E57034"/>
    <w:rsid w:val="00E57122"/>
    <w:rsid w:val="00E57CD8"/>
    <w:rsid w:val="00E57DAF"/>
    <w:rsid w:val="00E602BE"/>
    <w:rsid w:val="00E6072C"/>
    <w:rsid w:val="00E609B6"/>
    <w:rsid w:val="00E609D7"/>
    <w:rsid w:val="00E60D8F"/>
    <w:rsid w:val="00E618A6"/>
    <w:rsid w:val="00E62CA5"/>
    <w:rsid w:val="00E631DB"/>
    <w:rsid w:val="00E63781"/>
    <w:rsid w:val="00E63EFB"/>
    <w:rsid w:val="00E648C0"/>
    <w:rsid w:val="00E64BC3"/>
    <w:rsid w:val="00E64D8C"/>
    <w:rsid w:val="00E658F6"/>
    <w:rsid w:val="00E65F37"/>
    <w:rsid w:val="00E65F9B"/>
    <w:rsid w:val="00E661B7"/>
    <w:rsid w:val="00E66D2D"/>
    <w:rsid w:val="00E66EA8"/>
    <w:rsid w:val="00E679DE"/>
    <w:rsid w:val="00E67BDC"/>
    <w:rsid w:val="00E701EC"/>
    <w:rsid w:val="00E70554"/>
    <w:rsid w:val="00E710DB"/>
    <w:rsid w:val="00E71C37"/>
    <w:rsid w:val="00E71D90"/>
    <w:rsid w:val="00E71E5B"/>
    <w:rsid w:val="00E71F3F"/>
    <w:rsid w:val="00E72063"/>
    <w:rsid w:val="00E720B0"/>
    <w:rsid w:val="00E73A63"/>
    <w:rsid w:val="00E73A88"/>
    <w:rsid w:val="00E73AAD"/>
    <w:rsid w:val="00E744A6"/>
    <w:rsid w:val="00E74DE2"/>
    <w:rsid w:val="00E74DED"/>
    <w:rsid w:val="00E74F03"/>
    <w:rsid w:val="00E75553"/>
    <w:rsid w:val="00E7583C"/>
    <w:rsid w:val="00E758C6"/>
    <w:rsid w:val="00E75F1C"/>
    <w:rsid w:val="00E7738D"/>
    <w:rsid w:val="00E7757E"/>
    <w:rsid w:val="00E77645"/>
    <w:rsid w:val="00E77A90"/>
    <w:rsid w:val="00E808FE"/>
    <w:rsid w:val="00E813B8"/>
    <w:rsid w:val="00E8181C"/>
    <w:rsid w:val="00E81D34"/>
    <w:rsid w:val="00E8204F"/>
    <w:rsid w:val="00E822CC"/>
    <w:rsid w:val="00E824A9"/>
    <w:rsid w:val="00E82CAD"/>
    <w:rsid w:val="00E833FB"/>
    <w:rsid w:val="00E83D83"/>
    <w:rsid w:val="00E83DEB"/>
    <w:rsid w:val="00E846C1"/>
    <w:rsid w:val="00E848E2"/>
    <w:rsid w:val="00E84F86"/>
    <w:rsid w:val="00E84FE5"/>
    <w:rsid w:val="00E85864"/>
    <w:rsid w:val="00E85E64"/>
    <w:rsid w:val="00E85F1E"/>
    <w:rsid w:val="00E85F22"/>
    <w:rsid w:val="00E86206"/>
    <w:rsid w:val="00E864DB"/>
    <w:rsid w:val="00E8669B"/>
    <w:rsid w:val="00E869D9"/>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814"/>
    <w:rsid w:val="00E96B61"/>
    <w:rsid w:val="00E96C46"/>
    <w:rsid w:val="00E97207"/>
    <w:rsid w:val="00E97308"/>
    <w:rsid w:val="00E97FAD"/>
    <w:rsid w:val="00EA03B9"/>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5248"/>
    <w:rsid w:val="00EA5EA7"/>
    <w:rsid w:val="00EA60A3"/>
    <w:rsid w:val="00EA68C6"/>
    <w:rsid w:val="00EA700E"/>
    <w:rsid w:val="00EA7055"/>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A25"/>
    <w:rsid w:val="00EC5B2A"/>
    <w:rsid w:val="00EC5D3E"/>
    <w:rsid w:val="00EC69AE"/>
    <w:rsid w:val="00EC7021"/>
    <w:rsid w:val="00EC745B"/>
    <w:rsid w:val="00EC74FC"/>
    <w:rsid w:val="00ED0CBE"/>
    <w:rsid w:val="00ED101A"/>
    <w:rsid w:val="00ED1409"/>
    <w:rsid w:val="00ED204F"/>
    <w:rsid w:val="00ED23E9"/>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E036B"/>
    <w:rsid w:val="00EE0470"/>
    <w:rsid w:val="00EE0479"/>
    <w:rsid w:val="00EE0721"/>
    <w:rsid w:val="00EE0C19"/>
    <w:rsid w:val="00EE1476"/>
    <w:rsid w:val="00EE1584"/>
    <w:rsid w:val="00EE1AE0"/>
    <w:rsid w:val="00EE3166"/>
    <w:rsid w:val="00EE394E"/>
    <w:rsid w:val="00EE3BAE"/>
    <w:rsid w:val="00EE3BFD"/>
    <w:rsid w:val="00EE4E27"/>
    <w:rsid w:val="00EE5137"/>
    <w:rsid w:val="00EE5619"/>
    <w:rsid w:val="00EE5678"/>
    <w:rsid w:val="00EE5E83"/>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DE5"/>
    <w:rsid w:val="00EF3410"/>
    <w:rsid w:val="00EF34C0"/>
    <w:rsid w:val="00EF3518"/>
    <w:rsid w:val="00EF3846"/>
    <w:rsid w:val="00EF3A29"/>
    <w:rsid w:val="00EF45D3"/>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A54"/>
    <w:rsid w:val="00F00ACC"/>
    <w:rsid w:val="00F01486"/>
    <w:rsid w:val="00F015CB"/>
    <w:rsid w:val="00F022EB"/>
    <w:rsid w:val="00F02435"/>
    <w:rsid w:val="00F025A2"/>
    <w:rsid w:val="00F02780"/>
    <w:rsid w:val="00F02AAC"/>
    <w:rsid w:val="00F02AB1"/>
    <w:rsid w:val="00F031FA"/>
    <w:rsid w:val="00F038BC"/>
    <w:rsid w:val="00F03912"/>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4E7"/>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D8E"/>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C3"/>
    <w:rsid w:val="00F53CAE"/>
    <w:rsid w:val="00F53FA3"/>
    <w:rsid w:val="00F542A6"/>
    <w:rsid w:val="00F5594D"/>
    <w:rsid w:val="00F565C3"/>
    <w:rsid w:val="00F56A6B"/>
    <w:rsid w:val="00F576C0"/>
    <w:rsid w:val="00F57F04"/>
    <w:rsid w:val="00F60562"/>
    <w:rsid w:val="00F60E16"/>
    <w:rsid w:val="00F6120A"/>
    <w:rsid w:val="00F61319"/>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8D"/>
    <w:rsid w:val="00F657BB"/>
    <w:rsid w:val="00F65D77"/>
    <w:rsid w:val="00F66708"/>
    <w:rsid w:val="00F667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FAD"/>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5AD6"/>
    <w:rsid w:val="00FA6061"/>
    <w:rsid w:val="00FA67B1"/>
    <w:rsid w:val="00FA6A5C"/>
    <w:rsid w:val="00FA7706"/>
    <w:rsid w:val="00FA7CA7"/>
    <w:rsid w:val="00FB02F3"/>
    <w:rsid w:val="00FB0C85"/>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69A4"/>
    <w:rsid w:val="00FC6C7A"/>
    <w:rsid w:val="00FC6DDB"/>
    <w:rsid w:val="00FC6F06"/>
    <w:rsid w:val="00FC7867"/>
    <w:rsid w:val="00FC7C66"/>
    <w:rsid w:val="00FD05E4"/>
    <w:rsid w:val="00FD11FD"/>
    <w:rsid w:val="00FD1DD5"/>
    <w:rsid w:val="00FD1F11"/>
    <w:rsid w:val="00FD202B"/>
    <w:rsid w:val="00FD212A"/>
    <w:rsid w:val="00FD239C"/>
    <w:rsid w:val="00FD27E2"/>
    <w:rsid w:val="00FD28BD"/>
    <w:rsid w:val="00FD4723"/>
    <w:rsid w:val="00FD4B4C"/>
    <w:rsid w:val="00FD4C7D"/>
    <w:rsid w:val="00FD5425"/>
    <w:rsid w:val="00FD5B2C"/>
    <w:rsid w:val="00FD6739"/>
    <w:rsid w:val="00FD6757"/>
    <w:rsid w:val="00FD6E24"/>
    <w:rsid w:val="00FD6E45"/>
    <w:rsid w:val="00FD73C9"/>
    <w:rsid w:val="00FD7997"/>
    <w:rsid w:val="00FD7A4C"/>
    <w:rsid w:val="00FE08E4"/>
    <w:rsid w:val="00FE0FD0"/>
    <w:rsid w:val="00FE0FE0"/>
    <w:rsid w:val="00FE14A9"/>
    <w:rsid w:val="00FE1950"/>
    <w:rsid w:val="00FE1AD5"/>
    <w:rsid w:val="00FE1F35"/>
    <w:rsid w:val="00FE2578"/>
    <w:rsid w:val="00FE2694"/>
    <w:rsid w:val="00FE3446"/>
    <w:rsid w:val="00FE4585"/>
    <w:rsid w:val="00FE47FE"/>
    <w:rsid w:val="00FE49AF"/>
    <w:rsid w:val="00FE4B05"/>
    <w:rsid w:val="00FE4D62"/>
    <w:rsid w:val="00FE5093"/>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2"/>
    <w:qFormat/>
    <w:rsid w:val="00C33F68"/>
    <w:pPr>
      <w:ind w:left="1560" w:hanging="1276"/>
    </w:pPr>
    <w:rPr>
      <w:color w:val="FF0000"/>
    </w:rPr>
  </w:style>
  <w:style w:type="character" w:customStyle="1" w:styleId="EditorsNoteChar2">
    <w:name w:val="Editor's Note Char2"/>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locked/>
    <w:rsid w:val="00021BA6"/>
  </w:style>
  <w:style w:type="character" w:customStyle="1" w:styleId="NOChar">
    <w:name w:val="NO Char"/>
    <w:locked/>
    <w:rsid w:val="002C52DA"/>
    <w:rPr>
      <w:lang w:val="en-GB" w:eastAsia="en-US"/>
    </w:rPr>
  </w:style>
  <w:style w:type="character" w:customStyle="1" w:styleId="EXCar">
    <w:name w:val="EX Car"/>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uiPriority w:val="99"/>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DA5A12"/>
  </w:style>
  <w:style w:type="character" w:customStyle="1" w:styleId="EditorsNote0">
    <w:name w:val="Editor's Note 字符"/>
    <w:locked/>
    <w:rsid w:val="008A737A"/>
    <w:rPr>
      <w:rFonts w:ascii="Times New Roman" w:hAnsi="Times New Roman"/>
      <w:color w:val="FF0000"/>
      <w:lang w:val="en-GB" w:eastAsia="en-US"/>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qFormat/>
    <w:rsid w:val="0008191F"/>
    <w:rPr>
      <w:rFonts w:ascii="Times New Roman" w:hAnsi="Times New Roman"/>
      <w:lang w:val="en-GB" w:eastAsia="en-US"/>
    </w:rPr>
  </w:style>
  <w:style w:type="character" w:customStyle="1" w:styleId="B3Char2">
    <w:name w:val="B3 Char2"/>
    <w:rsid w:val="0008191F"/>
    <w:rPr>
      <w:rFonts w:ascii="Times New Roman" w:hAnsi="Times New Roman"/>
      <w:lang w:val="en-GB" w:eastAsia="en-US"/>
    </w:rPr>
  </w:style>
  <w:style w:type="character" w:customStyle="1" w:styleId="TALCar">
    <w:name w:val="TAL Car"/>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0835131">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325471">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60318445">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3324943">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1886614">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666352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396711156">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12728740">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503128">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4886923">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03935796">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0266844">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1734415">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274871">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23379760">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1332362">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2822900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37384187">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1321329">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24416651">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29.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hyperlink" Target="https://portal.3gpp.org/ngppapp/CreateTdoc.aspx?mode=view&amp;contributionUid=CP-230312" TargetMode="External"/><Relationship Id="rId138" Type="http://schemas.openxmlformats.org/officeDocument/2006/relationships/hyperlink" Target="https://portal.3gpp.org/ngppapp/CreateTdoc.aspx?mode=view&amp;contributionUid=CP-230312" TargetMode="External"/><Relationship Id="rId154" Type="http://schemas.openxmlformats.org/officeDocument/2006/relationships/hyperlink" Target="https://portal.3gpp.org/ngppapp/CreateTdoc.aspx?mode=view&amp;contributionUid=CP-230212" TargetMode="External"/><Relationship Id="rId159" Type="http://schemas.openxmlformats.org/officeDocument/2006/relationships/hyperlink" Target="https://portal.3gpp.org/ngppapp/CreateTdoc.aspx?mode=view&amp;contributionUid=CP-230213" TargetMode="External"/><Relationship Id="rId170" Type="http://schemas.openxmlformats.org/officeDocument/2006/relationships/hyperlink" Target="https://portal.3gpp.org/ngppapp/CreateTdoc.aspx?mode=view&amp;contributionUid=CP-230212" TargetMode="External"/><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4.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oleObject" Target="embeddings/Microsoft_Visio_2003-2010_Drawing31.vsd"/><Relationship Id="rId128" Type="http://schemas.openxmlformats.org/officeDocument/2006/relationships/hyperlink" Target="https://portal.3gpp.org/ngppapp/CreateTdoc.aspx?mode=view&amp;contributionUid=CP-230312" TargetMode="External"/><Relationship Id="rId144" Type="http://schemas.openxmlformats.org/officeDocument/2006/relationships/hyperlink" Target="https://portal.3gpp.org/ngppapp/CreateTdoc.aspx?mode=view&amp;contributionUid=CP-230213" TargetMode="External"/><Relationship Id="rId149" Type="http://schemas.openxmlformats.org/officeDocument/2006/relationships/hyperlink" Target="https://portal.3gpp.org/ngppapp/CreateTdoc.aspx?mode=view&amp;contributionUid=CP-230213"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213" TargetMode="External"/><Relationship Id="rId165" Type="http://schemas.openxmlformats.org/officeDocument/2006/relationships/hyperlink" Target="https://portal.3gpp.org/ngppapp/CreateTdoc.aspx?mode=view&amp;contributionUid=CP-230212" TargetMode="Externa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7.vsd"/><Relationship Id="rId118" Type="http://schemas.openxmlformats.org/officeDocument/2006/relationships/image" Target="media/image56.emf"/><Relationship Id="rId134" Type="http://schemas.openxmlformats.org/officeDocument/2006/relationships/hyperlink" Target="https://portal.3gpp.org/ngppapp/CreateTdoc.aspx?mode=view&amp;contributionUid=CP-230312" TargetMode="External"/><Relationship Id="rId139" Type="http://schemas.openxmlformats.org/officeDocument/2006/relationships/hyperlink" Target="https://portal.3gpp.org/ngppapp/CreateTdoc.aspx?mode=view&amp;contributionUid=CP-230312" TargetMode="External"/><Relationship Id="rId80" Type="http://schemas.openxmlformats.org/officeDocument/2006/relationships/image" Target="media/image37.emf"/><Relationship Id="rId85" Type="http://schemas.openxmlformats.org/officeDocument/2006/relationships/oleObject" Target="embeddings/Microsoft_Visio_2003-2010_Drawing18.vsd"/><Relationship Id="rId150" Type="http://schemas.openxmlformats.org/officeDocument/2006/relationships/hyperlink" Target="https://portal.3gpp.org/ngppapp/CreateTdoc.aspx?mode=view&amp;contributionUid=CP-230212" TargetMode="External"/><Relationship Id="rId155" Type="http://schemas.openxmlformats.org/officeDocument/2006/relationships/hyperlink" Target="https://portal.3gpp.org/ngppapp/CreateTdoc.aspx?mode=view&amp;contributionUid=CP-230213" TargetMode="External"/><Relationship Id="rId171" Type="http://schemas.openxmlformats.org/officeDocument/2006/relationships/header" Target="header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hyperlink" Target="https://portal.3gpp.org/ngppapp/CreateTdoc.aspx?mode=view&amp;contributionUid=CP-230312"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19.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30312" TargetMode="External"/><Relationship Id="rId145" Type="http://schemas.openxmlformats.org/officeDocument/2006/relationships/hyperlink" Target="https://portal.3gpp.org/ngppapp/CreateTdoc.aspx?mode=view&amp;contributionUid=CP-230212" TargetMode="External"/><Relationship Id="rId161" Type="http://schemas.openxmlformats.org/officeDocument/2006/relationships/hyperlink" Target="https://portal.3gpp.org/ngppapp/CreateTdoc.aspx?mode=view&amp;contributionUid=CP-230213" TargetMode="External"/><Relationship Id="rId166" Type="http://schemas.openxmlformats.org/officeDocument/2006/relationships/hyperlink" Target="https://portal.3gpp.org/ngppapp/CreateTdoc.aspx?mode=view&amp;contributionUid=CP-23021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22.vsdx"/><Relationship Id="rId127" Type="http://schemas.openxmlformats.org/officeDocument/2006/relationships/hyperlink" Target="https://portal.3gpp.org/ngppapp/CreateTdoc.aspx?mode=view&amp;contributionUid=CP-230312" TargetMode="Externa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oleObject" Target="embeddings/Microsoft_Visio_2003-2010_Drawing17.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0.vsd"/><Relationship Id="rId101" Type="http://schemas.openxmlformats.org/officeDocument/2006/relationships/oleObject" Target="embeddings/Microsoft_Visio_2003-2010_Drawing21.vsd"/><Relationship Id="rId122" Type="http://schemas.openxmlformats.org/officeDocument/2006/relationships/image" Target="media/image58.emf"/><Relationship Id="rId130" Type="http://schemas.openxmlformats.org/officeDocument/2006/relationships/hyperlink" Target="https://portal.3gpp.org/ngppapp/CreateTdoc.aspx?mode=view&amp;contributionUid=CP-230312" TargetMode="External"/><Relationship Id="rId135" Type="http://schemas.openxmlformats.org/officeDocument/2006/relationships/hyperlink" Target="https://portal.3gpp.org/ngppapp/CreateTdoc.aspx?mode=view&amp;contributionUid=CP-230312" TargetMode="External"/><Relationship Id="rId143" Type="http://schemas.openxmlformats.org/officeDocument/2006/relationships/hyperlink" Target="https://portal.3gpp.org/ngppapp/CreateTdoc.aspx?mode=view&amp;contributionUid=CP-230212" TargetMode="External"/><Relationship Id="rId148" Type="http://schemas.openxmlformats.org/officeDocument/2006/relationships/hyperlink" Target="https://portal.3gpp.org/ngppapp/CreateTdoc.aspx?mode=view&amp;contributionUid=CP-230213" TargetMode="External"/><Relationship Id="rId151" Type="http://schemas.openxmlformats.org/officeDocument/2006/relationships/hyperlink" Target="https://portal.3gpp.org/ngppapp/CreateTdoc.aspx?mode=view&amp;contributionUid=CP-230212" TargetMode="External"/><Relationship Id="rId156" Type="http://schemas.openxmlformats.org/officeDocument/2006/relationships/hyperlink" Target="https://portal.3gpp.org/ngppapp/CreateTdoc.aspx?mode=view&amp;contributionUid=CP-230212" TargetMode="External"/><Relationship Id="rId164" Type="http://schemas.openxmlformats.org/officeDocument/2006/relationships/hyperlink" Target="https://portal.3gpp.org/ngppapp/CreateTdoc.aspx?mode=view&amp;contributionUid=CP-230213" TargetMode="External"/><Relationship Id="rId169" Type="http://schemas.openxmlformats.org/officeDocument/2006/relationships/hyperlink" Target="https://portal.3gpp.org/ngppapp/CreateTdoc.aspx?mode=view&amp;contributionUid=CP-230213" TargetMode="Externa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5.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1.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23.vsdx"/><Relationship Id="rId141" Type="http://schemas.openxmlformats.org/officeDocument/2006/relationships/hyperlink" Target="https://portal.3gpp.org/ngppapp/CreateTdoc.aspx?mode=view&amp;contributionUid=CP-230312" TargetMode="External"/><Relationship Id="rId146" Type="http://schemas.openxmlformats.org/officeDocument/2006/relationships/hyperlink" Target="https://portal.3gpp.org/ngppapp/CreateTdoc.aspx?mode=view&amp;contributionUid=CP-230212" TargetMode="External"/><Relationship Id="rId167"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213"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28.vsd"/><Relationship Id="rId131" Type="http://schemas.openxmlformats.org/officeDocument/2006/relationships/hyperlink" Target="https://portal.3gpp.org/ngppapp/CreateTdoc.aspx?mode=view&amp;contributionUid=CP-230312" TargetMode="External"/><Relationship Id="rId136" Type="http://schemas.openxmlformats.org/officeDocument/2006/relationships/hyperlink" Target="https://portal.3gpp.org/ngppapp/CreateTdoc.aspx?mode=view&amp;contributionUid=CP-230312" TargetMode="External"/><Relationship Id="rId157" Type="http://schemas.openxmlformats.org/officeDocument/2006/relationships/hyperlink" Target="https://portal.3gpp.org/ngppapp/CreateTdoc.aspx?mode=view&amp;contributionUid=CP-230212"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30212" TargetMode="External"/><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3.vsd"/><Relationship Id="rId126" Type="http://schemas.openxmlformats.org/officeDocument/2006/relationships/hyperlink" Target="http://www.3gpp.org/ftp/Specs/html-info/24554.htm" TargetMode="External"/><Relationship Id="rId147" Type="http://schemas.openxmlformats.org/officeDocument/2006/relationships/hyperlink" Target="https://portal.3gpp.org/ngppapp/CreateTdoc.aspx?mode=view&amp;contributionUid=CP-230212" TargetMode="External"/><Relationship Id="rId168" Type="http://schemas.openxmlformats.org/officeDocument/2006/relationships/hyperlink" Target="https://portal.3gpp.org/ngppapp/CreateTdoc.aspx?mode=view&amp;contributionUid=CP-230213"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0.vsdx"/><Relationship Id="rId98" Type="http://schemas.openxmlformats.org/officeDocument/2006/relationships/image" Target="media/image46.emf"/><Relationship Id="rId121" Type="http://schemas.openxmlformats.org/officeDocument/2006/relationships/oleObject" Target="embeddings/Microsoft_Visio_2003-2010_Drawing30.vsd"/><Relationship Id="rId142" Type="http://schemas.openxmlformats.org/officeDocument/2006/relationships/hyperlink" Target="https://portal.3gpp.org/ngppapp/CreateTdoc.aspx?mode=view&amp;contributionUid=CP-230212" TargetMode="External"/><Relationship Id="rId163" Type="http://schemas.openxmlformats.org/officeDocument/2006/relationships/hyperlink" Target="https://portal.3gpp.org/ngppapp/CreateTdoc.aspx?mode=view&amp;contributionUid=CP-23021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hyperlink" Target="https://portal.3gpp.org/ngppapp/CreateTdoc.aspx?mode=view&amp;contributionUid=CP-230312" TargetMode="External"/><Relationship Id="rId158" Type="http://schemas.openxmlformats.org/officeDocument/2006/relationships/hyperlink" Target="https://portal.3gpp.org/ngppapp/CreateTdoc.aspx?mode=view&amp;contributionUid=CP-230213"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18.vsdx"/><Relationship Id="rId88" Type="http://schemas.openxmlformats.org/officeDocument/2006/relationships/image" Target="media/image41.emf"/><Relationship Id="rId111" Type="http://schemas.openxmlformats.org/officeDocument/2006/relationships/oleObject" Target="embeddings/Microsoft_Visio_2003-2010_Drawing26.vsd"/><Relationship Id="rId132" Type="http://schemas.openxmlformats.org/officeDocument/2006/relationships/hyperlink" Target="https://portal.3gpp.org/ngppapp/CreateTdoc.aspx?mode=view&amp;contributionUid=CP-230312" TargetMode="External"/><Relationship Id="rId153" Type="http://schemas.openxmlformats.org/officeDocument/2006/relationships/hyperlink" Target="https://portal.3gpp.org/ngppapp/CreateTdoc.aspx?mode=view&amp;contributionUid=CP-230212" TargetMode="External"/><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230597</Words>
  <Characters>1314406</Characters>
  <Application>Microsoft Office Word</Application>
  <DocSecurity>0</DocSecurity>
  <Lines>10953</Lines>
  <Paragraphs>3083</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1541920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KK_MCC</cp:lastModifiedBy>
  <cp:revision>5</cp:revision>
  <cp:lastPrinted>2024-04-01T09:48:00Z</cp:lastPrinted>
  <dcterms:created xsi:type="dcterms:W3CDTF">2025-03-17T20:28:00Z</dcterms:created>
  <dcterms:modified xsi:type="dcterms:W3CDTF">2025-03-20T19:20:00Z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