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2A08B2AB"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C264C5">
              <w:t>20</w:t>
            </w:r>
            <w:r w:rsidRPr="00931575">
              <w:t>.</w:t>
            </w:r>
            <w:bookmarkEnd w:id="4"/>
            <w:r w:rsidRPr="00931575">
              <w:t xml:space="preserve">0 </w:t>
            </w:r>
            <w:r w:rsidRPr="00931575">
              <w:rPr>
                <w:sz w:val="32"/>
              </w:rPr>
              <w:t>(</w:t>
            </w:r>
            <w:bookmarkStart w:id="5" w:name="issueDate"/>
            <w:r w:rsidR="00C264C5" w:rsidRPr="00931575">
              <w:rPr>
                <w:sz w:val="32"/>
              </w:rPr>
              <w:t>202</w:t>
            </w:r>
            <w:r w:rsidR="00C264C5">
              <w:rPr>
                <w:sz w:val="32"/>
              </w:rPr>
              <w:t>5</w:t>
            </w:r>
            <w:r w:rsidRPr="00931575">
              <w:rPr>
                <w:sz w:val="32"/>
              </w:rPr>
              <w:t>-</w:t>
            </w:r>
            <w:bookmarkEnd w:id="5"/>
            <w:r w:rsidR="00C264C5">
              <w:rPr>
                <w:sz w:val="32"/>
              </w:rPr>
              <w:t>03</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650 Route des Lucioles - Sophia Antipolis</w:t>
            </w:r>
          </w:p>
          <w:p w14:paraId="3DDB6CD8"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56EF6162" w:rsidR="004B2340" w:rsidRPr="00133525" w:rsidRDefault="004B2340" w:rsidP="00CF6A84">
            <w:pPr>
              <w:pStyle w:val="FP"/>
              <w:jc w:val="center"/>
              <w:rPr>
                <w:noProof/>
                <w:sz w:val="18"/>
              </w:rPr>
            </w:pPr>
            <w:r w:rsidRPr="00972FED">
              <w:rPr>
                <w:noProof/>
                <w:sz w:val="18"/>
              </w:rPr>
              <w:t xml:space="preserve">© </w:t>
            </w:r>
            <w:r w:rsidR="00C264C5" w:rsidRPr="00972FED">
              <w:rPr>
                <w:noProof/>
                <w:sz w:val="18"/>
              </w:rPr>
              <w:t>202</w:t>
            </w:r>
            <w:r w:rsidR="00C264C5">
              <w:rPr>
                <w:noProof/>
                <w:sz w:val="18"/>
              </w:rPr>
              <w:t>5</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12EE87C7" w14:textId="42A2175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lang w:val="en-US"/>
        </w:rPr>
        <w:fldChar w:fldCharType="begin"/>
      </w:r>
      <w:r>
        <w:rPr>
          <w:lang w:val="en-US"/>
        </w:rPr>
        <w:instrText xml:space="preserve"> TOC \o "1-9" </w:instrText>
      </w:r>
      <w:r>
        <w:rPr>
          <w:lang w:val="en-US"/>
        </w:rPr>
        <w:fldChar w:fldCharType="separate"/>
      </w:r>
      <w:r>
        <w:rPr>
          <w:noProof/>
        </w:rPr>
        <w:t>Foreword</w:t>
      </w:r>
      <w:r>
        <w:rPr>
          <w:noProof/>
        </w:rPr>
        <w:tab/>
      </w:r>
      <w:r>
        <w:rPr>
          <w:noProof/>
        </w:rPr>
        <w:fldChar w:fldCharType="begin"/>
      </w:r>
      <w:r>
        <w:rPr>
          <w:noProof/>
        </w:rPr>
        <w:instrText xml:space="preserve"> PAGEREF _Toc187256202 \h </w:instrText>
      </w:r>
      <w:r>
        <w:rPr>
          <w:noProof/>
        </w:rPr>
      </w:r>
      <w:r>
        <w:rPr>
          <w:noProof/>
        </w:rPr>
        <w:fldChar w:fldCharType="separate"/>
      </w:r>
      <w:r>
        <w:rPr>
          <w:noProof/>
        </w:rPr>
        <w:t>16</w:t>
      </w:r>
      <w:r>
        <w:rPr>
          <w:noProof/>
        </w:rPr>
        <w:fldChar w:fldCharType="end"/>
      </w:r>
    </w:p>
    <w:p w14:paraId="63DB9171" w14:textId="1B9FFD2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_Toc187256203 \h </w:instrText>
      </w:r>
      <w:r>
        <w:rPr>
          <w:noProof/>
        </w:rPr>
      </w:r>
      <w:r>
        <w:rPr>
          <w:noProof/>
        </w:rPr>
        <w:fldChar w:fldCharType="separate"/>
      </w:r>
      <w:r>
        <w:rPr>
          <w:noProof/>
        </w:rPr>
        <w:t>18</w:t>
      </w:r>
      <w:r>
        <w:rPr>
          <w:noProof/>
        </w:rPr>
        <w:fldChar w:fldCharType="end"/>
      </w:r>
    </w:p>
    <w:p w14:paraId="79678612" w14:textId="74209A4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_Toc187256204 \h </w:instrText>
      </w:r>
      <w:r>
        <w:rPr>
          <w:noProof/>
        </w:rPr>
      </w:r>
      <w:r>
        <w:rPr>
          <w:noProof/>
        </w:rPr>
        <w:fldChar w:fldCharType="separate"/>
      </w:r>
      <w:r>
        <w:rPr>
          <w:noProof/>
        </w:rPr>
        <w:t>18</w:t>
      </w:r>
      <w:r>
        <w:rPr>
          <w:noProof/>
        </w:rPr>
        <w:fldChar w:fldCharType="end"/>
      </w:r>
    </w:p>
    <w:p w14:paraId="138F6192" w14:textId="7476A1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_Toc187256205 \h </w:instrText>
      </w:r>
      <w:r>
        <w:rPr>
          <w:noProof/>
        </w:rPr>
      </w:r>
      <w:r>
        <w:rPr>
          <w:noProof/>
        </w:rPr>
        <w:fldChar w:fldCharType="separate"/>
      </w:r>
      <w:r>
        <w:rPr>
          <w:noProof/>
        </w:rPr>
        <w:t>20</w:t>
      </w:r>
      <w:r>
        <w:rPr>
          <w:noProof/>
        </w:rPr>
        <w:fldChar w:fldCharType="end"/>
      </w:r>
    </w:p>
    <w:p w14:paraId="7E9EC96B" w14:textId="4B89150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_Toc187256206 \h </w:instrText>
      </w:r>
      <w:r>
        <w:rPr>
          <w:noProof/>
        </w:rPr>
      </w:r>
      <w:r>
        <w:rPr>
          <w:noProof/>
        </w:rPr>
        <w:fldChar w:fldCharType="separate"/>
      </w:r>
      <w:r>
        <w:rPr>
          <w:noProof/>
        </w:rPr>
        <w:t>20</w:t>
      </w:r>
      <w:r>
        <w:rPr>
          <w:noProof/>
        </w:rPr>
        <w:fldChar w:fldCharType="end"/>
      </w:r>
    </w:p>
    <w:p w14:paraId="2CA21498" w14:textId="76A9323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_Toc187256207 \h </w:instrText>
      </w:r>
      <w:r>
        <w:rPr>
          <w:noProof/>
        </w:rPr>
      </w:r>
      <w:r>
        <w:rPr>
          <w:noProof/>
        </w:rPr>
        <w:fldChar w:fldCharType="separate"/>
      </w:r>
      <w:r>
        <w:rPr>
          <w:noProof/>
        </w:rPr>
        <w:t>23</w:t>
      </w:r>
      <w:r>
        <w:rPr>
          <w:noProof/>
        </w:rPr>
        <w:fldChar w:fldCharType="end"/>
      </w:r>
    </w:p>
    <w:p w14:paraId="60FCD579" w14:textId="2829BC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_Toc187256208 \h </w:instrText>
      </w:r>
      <w:r>
        <w:rPr>
          <w:noProof/>
        </w:rPr>
      </w:r>
      <w:r>
        <w:rPr>
          <w:noProof/>
        </w:rPr>
        <w:fldChar w:fldCharType="separate"/>
      </w:r>
      <w:r>
        <w:rPr>
          <w:noProof/>
        </w:rPr>
        <w:t>25</w:t>
      </w:r>
      <w:r>
        <w:rPr>
          <w:noProof/>
        </w:rPr>
        <w:fldChar w:fldCharType="end"/>
      </w:r>
    </w:p>
    <w:p w14:paraId="5E965D05" w14:textId="5DD0E7C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 radiated test conditions and declarations</w:t>
      </w:r>
      <w:r>
        <w:rPr>
          <w:noProof/>
        </w:rPr>
        <w:tab/>
      </w:r>
      <w:r>
        <w:rPr>
          <w:noProof/>
        </w:rPr>
        <w:fldChar w:fldCharType="begin"/>
      </w:r>
      <w:r>
        <w:rPr>
          <w:noProof/>
        </w:rPr>
        <w:instrText xml:space="preserve"> PAGEREF _Toc187256209 \h </w:instrText>
      </w:r>
      <w:r>
        <w:rPr>
          <w:noProof/>
        </w:rPr>
      </w:r>
      <w:r>
        <w:rPr>
          <w:noProof/>
        </w:rPr>
        <w:fldChar w:fldCharType="separate"/>
      </w:r>
      <w:r>
        <w:rPr>
          <w:noProof/>
        </w:rPr>
        <w:t>27</w:t>
      </w:r>
      <w:r>
        <w:rPr>
          <w:noProof/>
        </w:rPr>
        <w:fldChar w:fldCharType="end"/>
      </w:r>
    </w:p>
    <w:p w14:paraId="497B6F65" w14:textId="0DA23E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Measurement uncertainties and test requirements</w:t>
      </w:r>
      <w:r>
        <w:rPr>
          <w:noProof/>
        </w:rPr>
        <w:tab/>
      </w:r>
      <w:r>
        <w:rPr>
          <w:noProof/>
        </w:rPr>
        <w:fldChar w:fldCharType="begin"/>
      </w:r>
      <w:r>
        <w:rPr>
          <w:noProof/>
        </w:rPr>
        <w:instrText xml:space="preserve"> PAGEREF _Toc187256210 \h </w:instrText>
      </w:r>
      <w:r>
        <w:rPr>
          <w:noProof/>
        </w:rPr>
      </w:r>
      <w:r>
        <w:rPr>
          <w:noProof/>
        </w:rPr>
        <w:fldChar w:fldCharType="separate"/>
      </w:r>
      <w:r>
        <w:rPr>
          <w:noProof/>
        </w:rPr>
        <w:t>27</w:t>
      </w:r>
      <w:r>
        <w:rPr>
          <w:noProof/>
        </w:rPr>
        <w:fldChar w:fldCharType="end"/>
      </w:r>
    </w:p>
    <w:p w14:paraId="1F6D42B8" w14:textId="3FB000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_Toc187256211 \h </w:instrText>
      </w:r>
      <w:r>
        <w:rPr>
          <w:noProof/>
        </w:rPr>
      </w:r>
      <w:r>
        <w:rPr>
          <w:noProof/>
        </w:rPr>
        <w:fldChar w:fldCharType="separate"/>
      </w:r>
      <w:r>
        <w:rPr>
          <w:noProof/>
        </w:rPr>
        <w:t>27</w:t>
      </w:r>
      <w:r>
        <w:rPr>
          <w:noProof/>
        </w:rPr>
        <w:fldChar w:fldCharType="end"/>
      </w:r>
    </w:p>
    <w:p w14:paraId="3DA55C31" w14:textId="13CA40A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Acceptable uncertainty of OTA Test System</w:t>
      </w:r>
      <w:r>
        <w:rPr>
          <w:noProof/>
        </w:rPr>
        <w:tab/>
      </w:r>
      <w:r>
        <w:rPr>
          <w:noProof/>
        </w:rPr>
        <w:fldChar w:fldCharType="begin"/>
      </w:r>
      <w:r>
        <w:rPr>
          <w:noProof/>
        </w:rPr>
        <w:instrText xml:space="preserve"> PAGEREF _Toc187256212 \h </w:instrText>
      </w:r>
      <w:r>
        <w:rPr>
          <w:noProof/>
        </w:rPr>
      </w:r>
      <w:r>
        <w:rPr>
          <w:noProof/>
        </w:rPr>
        <w:fldChar w:fldCharType="separate"/>
      </w:r>
      <w:r>
        <w:rPr>
          <w:noProof/>
        </w:rPr>
        <w:t>29</w:t>
      </w:r>
      <w:r>
        <w:rPr>
          <w:noProof/>
        </w:rPr>
        <w:fldChar w:fldCharType="end"/>
      </w:r>
    </w:p>
    <w:p w14:paraId="0BCEAB5B" w14:textId="161049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_Toc187256213 \h </w:instrText>
      </w:r>
      <w:r>
        <w:rPr>
          <w:noProof/>
        </w:rPr>
      </w:r>
      <w:r>
        <w:rPr>
          <w:noProof/>
        </w:rPr>
        <w:fldChar w:fldCharType="separate"/>
      </w:r>
      <w:r>
        <w:rPr>
          <w:noProof/>
        </w:rPr>
        <w:t>29</w:t>
      </w:r>
      <w:r>
        <w:rPr>
          <w:noProof/>
        </w:rPr>
        <w:fldChar w:fldCharType="end"/>
      </w:r>
    </w:p>
    <w:p w14:paraId="12907696" w14:textId="7A30E2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4.1.2.2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transmitter</w:t>
      </w:r>
      <w:r>
        <w:rPr>
          <w:noProof/>
        </w:rPr>
        <w:tab/>
      </w:r>
      <w:r>
        <w:rPr>
          <w:noProof/>
        </w:rPr>
        <w:fldChar w:fldCharType="begin"/>
      </w:r>
      <w:r>
        <w:rPr>
          <w:noProof/>
        </w:rPr>
        <w:instrText xml:space="preserve"> PAGEREF _Toc187256214 \h </w:instrText>
      </w:r>
      <w:r>
        <w:rPr>
          <w:noProof/>
        </w:rPr>
      </w:r>
      <w:r>
        <w:rPr>
          <w:noProof/>
        </w:rPr>
        <w:fldChar w:fldCharType="separate"/>
      </w:r>
      <w:r>
        <w:rPr>
          <w:noProof/>
        </w:rPr>
        <w:t>30</w:t>
      </w:r>
      <w:r>
        <w:rPr>
          <w:noProof/>
        </w:rPr>
        <w:fldChar w:fldCharType="end"/>
      </w:r>
    </w:p>
    <w:p w14:paraId="4B2218A1" w14:textId="4CDD7F9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r>
      <w:r>
        <w:rPr>
          <w:noProof/>
        </w:rPr>
        <w:instrText xml:space="preserve"> PAGEREF _Toc187256215 \h </w:instrText>
      </w:r>
      <w:r>
        <w:rPr>
          <w:noProof/>
        </w:rPr>
      </w:r>
      <w:r>
        <w:rPr>
          <w:noProof/>
        </w:rPr>
        <w:fldChar w:fldCharType="separate"/>
      </w:r>
      <w:r>
        <w:rPr>
          <w:noProof/>
        </w:rPr>
        <w:t>32</w:t>
      </w:r>
      <w:r>
        <w:rPr>
          <w:noProof/>
        </w:rPr>
        <w:fldChar w:fldCharType="end"/>
      </w:r>
    </w:p>
    <w:p w14:paraId="7617C4E8" w14:textId="1F130D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_Toc187256216 \h </w:instrText>
      </w:r>
      <w:r>
        <w:rPr>
          <w:noProof/>
        </w:rPr>
      </w:r>
      <w:r>
        <w:rPr>
          <w:noProof/>
        </w:rPr>
        <w:fldChar w:fldCharType="separate"/>
      </w:r>
      <w:r>
        <w:rPr>
          <w:noProof/>
        </w:rPr>
        <w:t>34</w:t>
      </w:r>
      <w:r>
        <w:rPr>
          <w:noProof/>
        </w:rPr>
        <w:fldChar w:fldCharType="end"/>
      </w:r>
    </w:p>
    <w:p w14:paraId="08E9F21E" w14:textId="5E93E74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4.1.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Interpretation of measurement results</w:t>
      </w:r>
      <w:r>
        <w:rPr>
          <w:noProof/>
        </w:rPr>
        <w:tab/>
      </w:r>
      <w:r>
        <w:rPr>
          <w:noProof/>
        </w:rPr>
        <w:fldChar w:fldCharType="begin"/>
      </w:r>
      <w:r>
        <w:rPr>
          <w:noProof/>
        </w:rPr>
        <w:instrText xml:space="preserve"> PAGEREF _Toc187256217 \h </w:instrText>
      </w:r>
      <w:r>
        <w:rPr>
          <w:noProof/>
        </w:rPr>
      </w:r>
      <w:r>
        <w:rPr>
          <w:noProof/>
        </w:rPr>
        <w:fldChar w:fldCharType="separate"/>
      </w:r>
      <w:r>
        <w:rPr>
          <w:noProof/>
        </w:rPr>
        <w:t>35</w:t>
      </w:r>
      <w:r>
        <w:rPr>
          <w:noProof/>
        </w:rPr>
        <w:fldChar w:fldCharType="end"/>
      </w:r>
    </w:p>
    <w:p w14:paraId="11FA29DD" w14:textId="0D3E273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Radiated requirement reference points</w:t>
      </w:r>
      <w:r>
        <w:rPr>
          <w:noProof/>
        </w:rPr>
        <w:tab/>
      </w:r>
      <w:r>
        <w:rPr>
          <w:noProof/>
        </w:rPr>
        <w:fldChar w:fldCharType="begin"/>
      </w:r>
      <w:r>
        <w:rPr>
          <w:noProof/>
        </w:rPr>
        <w:instrText xml:space="preserve"> PAGEREF _Toc187256218 \h </w:instrText>
      </w:r>
      <w:r>
        <w:rPr>
          <w:noProof/>
        </w:rPr>
      </w:r>
      <w:r>
        <w:rPr>
          <w:noProof/>
        </w:rPr>
        <w:fldChar w:fldCharType="separate"/>
      </w:r>
      <w:r>
        <w:rPr>
          <w:noProof/>
        </w:rPr>
        <w:t>35</w:t>
      </w:r>
      <w:r>
        <w:rPr>
          <w:noProof/>
        </w:rPr>
        <w:fldChar w:fldCharType="end"/>
      </w:r>
    </w:p>
    <w:p w14:paraId="4524C945" w14:textId="0F9E873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snapToGrid w:val="0"/>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Base station classes</w:t>
      </w:r>
      <w:r>
        <w:rPr>
          <w:noProof/>
        </w:rPr>
        <w:tab/>
      </w:r>
      <w:r>
        <w:rPr>
          <w:noProof/>
        </w:rPr>
        <w:fldChar w:fldCharType="begin"/>
      </w:r>
      <w:r>
        <w:rPr>
          <w:noProof/>
        </w:rPr>
        <w:instrText xml:space="preserve"> PAGEREF _Toc187256219 \h </w:instrText>
      </w:r>
      <w:r>
        <w:rPr>
          <w:noProof/>
        </w:rPr>
      </w:r>
      <w:r>
        <w:rPr>
          <w:noProof/>
        </w:rPr>
        <w:fldChar w:fldCharType="separate"/>
      </w:r>
      <w:r>
        <w:rPr>
          <w:noProof/>
        </w:rPr>
        <w:t>37</w:t>
      </w:r>
      <w:r>
        <w:rPr>
          <w:noProof/>
        </w:rPr>
        <w:fldChar w:fldCharType="end"/>
      </w:r>
    </w:p>
    <w:p w14:paraId="2F4A2892" w14:textId="3A4DA79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Regional requirements</w:t>
      </w:r>
      <w:r>
        <w:rPr>
          <w:noProof/>
        </w:rPr>
        <w:tab/>
      </w:r>
      <w:r>
        <w:rPr>
          <w:noProof/>
        </w:rPr>
        <w:fldChar w:fldCharType="begin"/>
      </w:r>
      <w:r>
        <w:rPr>
          <w:noProof/>
        </w:rPr>
        <w:instrText xml:space="preserve"> PAGEREF _Toc187256220 \h </w:instrText>
      </w:r>
      <w:r>
        <w:rPr>
          <w:noProof/>
        </w:rPr>
      </w:r>
      <w:r>
        <w:rPr>
          <w:noProof/>
        </w:rPr>
        <w:fldChar w:fldCharType="separate"/>
      </w:r>
      <w:r>
        <w:rPr>
          <w:noProof/>
        </w:rPr>
        <w:t>37</w:t>
      </w:r>
      <w:r>
        <w:rPr>
          <w:noProof/>
        </w:rPr>
        <w:fldChar w:fldCharType="end"/>
      </w:r>
    </w:p>
    <w:p w14:paraId="4B032DF9" w14:textId="4675AB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BS configurations</w:t>
      </w:r>
      <w:r>
        <w:rPr>
          <w:noProof/>
        </w:rPr>
        <w:tab/>
      </w:r>
      <w:r>
        <w:rPr>
          <w:noProof/>
        </w:rPr>
        <w:fldChar w:fldCharType="begin"/>
      </w:r>
      <w:r>
        <w:rPr>
          <w:noProof/>
        </w:rPr>
        <w:instrText xml:space="preserve"> PAGEREF _Toc187256221 \h </w:instrText>
      </w:r>
      <w:r>
        <w:rPr>
          <w:noProof/>
        </w:rPr>
      </w:r>
      <w:r>
        <w:rPr>
          <w:noProof/>
        </w:rPr>
        <w:fldChar w:fldCharType="separate"/>
      </w:r>
      <w:r>
        <w:rPr>
          <w:noProof/>
        </w:rPr>
        <w:t>38</w:t>
      </w:r>
      <w:r>
        <w:rPr>
          <w:noProof/>
        </w:rPr>
        <w:fldChar w:fldCharType="end"/>
      </w:r>
    </w:p>
    <w:p w14:paraId="5407877E" w14:textId="6D8E47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Transmit configurations</w:t>
      </w:r>
      <w:r>
        <w:rPr>
          <w:noProof/>
        </w:rPr>
        <w:tab/>
      </w:r>
      <w:r>
        <w:rPr>
          <w:noProof/>
        </w:rPr>
        <w:fldChar w:fldCharType="begin"/>
      </w:r>
      <w:r>
        <w:rPr>
          <w:noProof/>
        </w:rPr>
        <w:instrText xml:space="preserve"> PAGEREF _Toc187256222 \h </w:instrText>
      </w:r>
      <w:r>
        <w:rPr>
          <w:noProof/>
        </w:rPr>
      </w:r>
      <w:r>
        <w:rPr>
          <w:noProof/>
        </w:rPr>
        <w:fldChar w:fldCharType="separate"/>
      </w:r>
      <w:r>
        <w:rPr>
          <w:noProof/>
        </w:rPr>
        <w:t>38</w:t>
      </w:r>
      <w:r>
        <w:rPr>
          <w:noProof/>
        </w:rPr>
        <w:fldChar w:fldCharType="end"/>
      </w:r>
    </w:p>
    <w:p w14:paraId="3FE5C50A" w14:textId="6CCEE3B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Receive configurations</w:t>
      </w:r>
      <w:r>
        <w:rPr>
          <w:noProof/>
        </w:rPr>
        <w:tab/>
      </w:r>
      <w:r>
        <w:rPr>
          <w:noProof/>
        </w:rPr>
        <w:fldChar w:fldCharType="begin"/>
      </w:r>
      <w:r>
        <w:rPr>
          <w:noProof/>
        </w:rPr>
        <w:instrText xml:space="preserve"> PAGEREF _Toc187256223 \h </w:instrText>
      </w:r>
      <w:r>
        <w:rPr>
          <w:noProof/>
        </w:rPr>
      </w:r>
      <w:r>
        <w:rPr>
          <w:noProof/>
        </w:rPr>
        <w:fldChar w:fldCharType="separate"/>
      </w:r>
      <w:r>
        <w:rPr>
          <w:noProof/>
        </w:rPr>
        <w:t>39</w:t>
      </w:r>
      <w:r>
        <w:rPr>
          <w:noProof/>
        </w:rPr>
        <w:fldChar w:fldCharType="end"/>
      </w:r>
    </w:p>
    <w:p w14:paraId="6CC4E96C" w14:textId="67618A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rFonts w:asciiTheme="minorHAnsi" w:eastAsiaTheme="minorEastAsia" w:hAnsiTheme="minorHAnsi" w:cstheme="minorBidi"/>
          <w:noProof/>
          <w:kern w:val="2"/>
          <w:sz w:val="24"/>
          <w:szCs w:val="24"/>
          <w:lang w:eastAsia="en-GB"/>
          <w14:ligatures w14:val="standardContextual"/>
        </w:rPr>
        <w:tab/>
      </w:r>
      <w:r>
        <w:rPr>
          <w:noProof/>
        </w:rPr>
        <w:t>Power supply options</w:t>
      </w:r>
      <w:r>
        <w:rPr>
          <w:noProof/>
        </w:rPr>
        <w:tab/>
      </w:r>
      <w:r>
        <w:rPr>
          <w:noProof/>
        </w:rPr>
        <w:fldChar w:fldCharType="begin"/>
      </w:r>
      <w:r>
        <w:rPr>
          <w:noProof/>
        </w:rPr>
        <w:instrText xml:space="preserve"> PAGEREF _Toc187256224 \h </w:instrText>
      </w:r>
      <w:r>
        <w:rPr>
          <w:noProof/>
        </w:rPr>
      </w:r>
      <w:r>
        <w:rPr>
          <w:noProof/>
        </w:rPr>
        <w:fldChar w:fldCharType="separate"/>
      </w:r>
      <w:r>
        <w:rPr>
          <w:noProof/>
        </w:rPr>
        <w:t>40</w:t>
      </w:r>
      <w:r>
        <w:rPr>
          <w:noProof/>
        </w:rPr>
        <w:fldChar w:fldCharType="end"/>
      </w:r>
    </w:p>
    <w:p w14:paraId="593BB770" w14:textId="1C8B973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rFonts w:asciiTheme="minorHAnsi" w:eastAsiaTheme="minorEastAsia" w:hAnsiTheme="minorHAnsi" w:cstheme="minorBidi"/>
          <w:noProof/>
          <w:kern w:val="2"/>
          <w:sz w:val="24"/>
          <w:szCs w:val="24"/>
          <w:lang w:eastAsia="en-GB"/>
          <w14:ligatures w14:val="standardContextual"/>
        </w:rPr>
        <w:tab/>
      </w:r>
      <w:r>
        <w:rPr>
          <w:noProof/>
        </w:rPr>
        <w:t>BS with integrated Iuant BS modem</w:t>
      </w:r>
      <w:r>
        <w:rPr>
          <w:noProof/>
        </w:rPr>
        <w:tab/>
      </w:r>
      <w:r>
        <w:rPr>
          <w:noProof/>
        </w:rPr>
        <w:fldChar w:fldCharType="begin"/>
      </w:r>
      <w:r>
        <w:rPr>
          <w:noProof/>
        </w:rPr>
        <w:instrText xml:space="preserve"> PAGEREF _Toc187256225 \h </w:instrText>
      </w:r>
      <w:r>
        <w:rPr>
          <w:noProof/>
        </w:rPr>
      </w:r>
      <w:r>
        <w:rPr>
          <w:noProof/>
        </w:rPr>
        <w:fldChar w:fldCharType="separate"/>
      </w:r>
      <w:r>
        <w:rPr>
          <w:noProof/>
        </w:rPr>
        <w:t>40</w:t>
      </w:r>
      <w:r>
        <w:rPr>
          <w:noProof/>
        </w:rPr>
        <w:fldChar w:fldCharType="end"/>
      </w:r>
    </w:p>
    <w:p w14:paraId="62F93068" w14:textId="3B61E5A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4.6</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Manufacturer</w:t>
      </w:r>
      <w:r>
        <w:rPr>
          <w:noProof/>
          <w:lang w:eastAsia="zh-CN"/>
        </w:rPr>
        <w:t>'</w:t>
      </w:r>
      <w:r w:rsidRPr="00590342">
        <w:rPr>
          <w:rFonts w:cs="v4.2.0"/>
          <w:noProof/>
        </w:rPr>
        <w:t>s declarations</w:t>
      </w:r>
      <w:r>
        <w:rPr>
          <w:noProof/>
        </w:rPr>
        <w:tab/>
      </w:r>
      <w:r>
        <w:rPr>
          <w:noProof/>
        </w:rPr>
        <w:fldChar w:fldCharType="begin"/>
      </w:r>
      <w:r>
        <w:rPr>
          <w:noProof/>
        </w:rPr>
        <w:instrText xml:space="preserve"> PAGEREF _Toc187256226 \h </w:instrText>
      </w:r>
      <w:r>
        <w:rPr>
          <w:noProof/>
        </w:rPr>
      </w:r>
      <w:r>
        <w:rPr>
          <w:noProof/>
        </w:rPr>
        <w:fldChar w:fldCharType="separate"/>
      </w:r>
      <w:r>
        <w:rPr>
          <w:noProof/>
        </w:rPr>
        <w:t>40</w:t>
      </w:r>
      <w:r>
        <w:rPr>
          <w:noProof/>
        </w:rPr>
        <w:fldChar w:fldCharType="end"/>
      </w:r>
    </w:p>
    <w:p w14:paraId="0CC2F521" w14:textId="69BF088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Test configurations</w:t>
      </w:r>
      <w:r>
        <w:rPr>
          <w:noProof/>
        </w:rPr>
        <w:tab/>
      </w:r>
      <w:r>
        <w:rPr>
          <w:noProof/>
        </w:rPr>
        <w:fldChar w:fldCharType="begin"/>
      </w:r>
      <w:r>
        <w:rPr>
          <w:noProof/>
        </w:rPr>
        <w:instrText xml:space="preserve"> PAGEREF _Toc187256227 \h </w:instrText>
      </w:r>
      <w:r>
        <w:rPr>
          <w:noProof/>
        </w:rPr>
      </w:r>
      <w:r>
        <w:rPr>
          <w:noProof/>
        </w:rPr>
        <w:fldChar w:fldCharType="separate"/>
      </w:r>
      <w:r>
        <w:rPr>
          <w:noProof/>
        </w:rPr>
        <w:t>50</w:t>
      </w:r>
      <w:r>
        <w:rPr>
          <w:noProof/>
        </w:rPr>
        <w:fldChar w:fldCharType="end"/>
      </w:r>
    </w:p>
    <w:p w14:paraId="2E42A352" w14:textId="49AD5C8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_Toc187256228 \h </w:instrText>
      </w:r>
      <w:r>
        <w:rPr>
          <w:noProof/>
        </w:rPr>
      </w:r>
      <w:r>
        <w:rPr>
          <w:noProof/>
        </w:rPr>
        <w:fldChar w:fldCharType="separate"/>
      </w:r>
      <w:r>
        <w:rPr>
          <w:noProof/>
        </w:rPr>
        <w:t>50</w:t>
      </w:r>
      <w:r>
        <w:rPr>
          <w:noProof/>
        </w:rPr>
        <w:fldChar w:fldCharType="end"/>
      </w:r>
    </w:p>
    <w:p w14:paraId="4D803A55" w14:textId="6D45C6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4.7.2</w:t>
      </w:r>
      <w:r>
        <w:rPr>
          <w:rFonts w:asciiTheme="minorHAnsi" w:eastAsiaTheme="minorEastAsia" w:hAnsiTheme="minorHAnsi" w:cstheme="minorBidi"/>
          <w:noProof/>
          <w:kern w:val="2"/>
          <w:sz w:val="24"/>
          <w:szCs w:val="24"/>
          <w:lang w:eastAsia="en-GB"/>
          <w14:ligatures w14:val="standardContextual"/>
        </w:rPr>
        <w:tab/>
      </w:r>
      <w:r>
        <w:rPr>
          <w:noProof/>
          <w:lang w:eastAsia="zh-CN"/>
        </w:rPr>
        <w:t>Test signal configurations</w:t>
      </w:r>
      <w:r>
        <w:rPr>
          <w:noProof/>
        </w:rPr>
        <w:tab/>
      </w:r>
      <w:r>
        <w:rPr>
          <w:noProof/>
        </w:rPr>
        <w:fldChar w:fldCharType="begin"/>
      </w:r>
      <w:r>
        <w:rPr>
          <w:noProof/>
        </w:rPr>
        <w:instrText xml:space="preserve"> PAGEREF _Toc187256229 \h </w:instrText>
      </w:r>
      <w:r>
        <w:rPr>
          <w:noProof/>
        </w:rPr>
      </w:r>
      <w:r>
        <w:rPr>
          <w:noProof/>
        </w:rPr>
        <w:fldChar w:fldCharType="separate"/>
      </w:r>
      <w:r>
        <w:rPr>
          <w:noProof/>
        </w:rPr>
        <w:t>50</w:t>
      </w:r>
      <w:r>
        <w:rPr>
          <w:noProof/>
        </w:rPr>
        <w:fldChar w:fldCharType="end"/>
      </w:r>
    </w:p>
    <w:p w14:paraId="4B4ABBE6" w14:textId="6F2450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Test signal used to build Test Configurations</w:t>
      </w:r>
      <w:r>
        <w:rPr>
          <w:noProof/>
        </w:rPr>
        <w:tab/>
      </w:r>
      <w:r>
        <w:rPr>
          <w:noProof/>
        </w:rPr>
        <w:fldChar w:fldCharType="begin"/>
      </w:r>
      <w:r>
        <w:rPr>
          <w:noProof/>
        </w:rPr>
        <w:instrText xml:space="preserve"> PAGEREF _Toc187256230 \h </w:instrText>
      </w:r>
      <w:r>
        <w:rPr>
          <w:noProof/>
        </w:rPr>
      </w:r>
      <w:r>
        <w:rPr>
          <w:noProof/>
        </w:rPr>
        <w:fldChar w:fldCharType="separate"/>
      </w:r>
      <w:r>
        <w:rPr>
          <w:noProof/>
        </w:rPr>
        <w:t>50</w:t>
      </w:r>
      <w:r>
        <w:rPr>
          <w:noProof/>
        </w:rPr>
        <w:fldChar w:fldCharType="end"/>
      </w:r>
    </w:p>
    <w:p w14:paraId="0D174B69" w14:textId="0B15DD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4.7.2.2</w:t>
      </w:r>
      <w:r>
        <w:rPr>
          <w:rFonts w:asciiTheme="minorHAnsi" w:eastAsiaTheme="minorEastAsia" w:hAnsiTheme="minorHAnsi" w:cstheme="minorBidi"/>
          <w:noProof/>
          <w:kern w:val="2"/>
          <w:sz w:val="24"/>
          <w:szCs w:val="24"/>
          <w:lang w:eastAsia="en-GB"/>
          <w14:ligatures w14:val="standardContextual"/>
        </w:rPr>
        <w:tab/>
      </w:r>
      <w:r>
        <w:rPr>
          <w:noProof/>
          <w:lang w:eastAsia="zh-CN"/>
        </w:rPr>
        <w:t>NRTC1: Contiguous spectrum operation</w:t>
      </w:r>
      <w:r>
        <w:rPr>
          <w:noProof/>
        </w:rPr>
        <w:tab/>
      </w:r>
      <w:r>
        <w:rPr>
          <w:noProof/>
        </w:rPr>
        <w:fldChar w:fldCharType="begin"/>
      </w:r>
      <w:r>
        <w:rPr>
          <w:noProof/>
        </w:rPr>
        <w:instrText xml:space="preserve"> PAGEREF _Toc187256231 \h </w:instrText>
      </w:r>
      <w:r>
        <w:rPr>
          <w:noProof/>
        </w:rPr>
      </w:r>
      <w:r>
        <w:rPr>
          <w:noProof/>
        </w:rPr>
        <w:fldChar w:fldCharType="separate"/>
      </w:r>
      <w:r>
        <w:rPr>
          <w:noProof/>
        </w:rPr>
        <w:t>51</w:t>
      </w:r>
      <w:r>
        <w:rPr>
          <w:noProof/>
        </w:rPr>
        <w:fldChar w:fldCharType="end"/>
      </w:r>
    </w:p>
    <w:p w14:paraId="51B4C15A" w14:textId="0FA7B00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NRTC1 generation</w:t>
      </w:r>
      <w:r>
        <w:rPr>
          <w:noProof/>
        </w:rPr>
        <w:tab/>
      </w:r>
      <w:r>
        <w:rPr>
          <w:noProof/>
        </w:rPr>
        <w:fldChar w:fldCharType="begin"/>
      </w:r>
      <w:r>
        <w:rPr>
          <w:noProof/>
        </w:rPr>
        <w:instrText xml:space="preserve"> PAGEREF _Toc187256232 \h </w:instrText>
      </w:r>
      <w:r>
        <w:rPr>
          <w:noProof/>
        </w:rPr>
      </w:r>
      <w:r>
        <w:rPr>
          <w:noProof/>
        </w:rPr>
        <w:fldChar w:fldCharType="separate"/>
      </w:r>
      <w:r>
        <w:rPr>
          <w:noProof/>
        </w:rPr>
        <w:t>51</w:t>
      </w:r>
      <w:r>
        <w:rPr>
          <w:noProof/>
        </w:rPr>
        <w:fldChar w:fldCharType="end"/>
      </w:r>
    </w:p>
    <w:p w14:paraId="1E6A7B1B" w14:textId="5DA2CF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NRTC1 power allocation</w:t>
      </w:r>
      <w:r>
        <w:rPr>
          <w:noProof/>
        </w:rPr>
        <w:tab/>
      </w:r>
      <w:r>
        <w:rPr>
          <w:noProof/>
        </w:rPr>
        <w:fldChar w:fldCharType="begin"/>
      </w:r>
      <w:r>
        <w:rPr>
          <w:noProof/>
        </w:rPr>
        <w:instrText xml:space="preserve"> PAGEREF _Toc187256233 \h </w:instrText>
      </w:r>
      <w:r>
        <w:rPr>
          <w:noProof/>
        </w:rPr>
      </w:r>
      <w:r>
        <w:rPr>
          <w:noProof/>
        </w:rPr>
        <w:fldChar w:fldCharType="separate"/>
      </w:r>
      <w:r>
        <w:rPr>
          <w:noProof/>
        </w:rPr>
        <w:t>51</w:t>
      </w:r>
      <w:r>
        <w:rPr>
          <w:noProof/>
        </w:rPr>
        <w:fldChar w:fldCharType="end"/>
      </w:r>
    </w:p>
    <w:p w14:paraId="76017360" w14:textId="0318198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NRTC2: Contiguous CA occupied bandwidth</w:t>
      </w:r>
      <w:r>
        <w:rPr>
          <w:noProof/>
        </w:rPr>
        <w:tab/>
      </w:r>
      <w:r>
        <w:rPr>
          <w:noProof/>
        </w:rPr>
        <w:fldChar w:fldCharType="begin"/>
      </w:r>
      <w:r>
        <w:rPr>
          <w:noProof/>
        </w:rPr>
        <w:instrText xml:space="preserve"> PAGEREF _Toc187256234 \h </w:instrText>
      </w:r>
      <w:r>
        <w:rPr>
          <w:noProof/>
        </w:rPr>
      </w:r>
      <w:r>
        <w:rPr>
          <w:noProof/>
        </w:rPr>
        <w:fldChar w:fldCharType="separate"/>
      </w:r>
      <w:r>
        <w:rPr>
          <w:noProof/>
        </w:rPr>
        <w:t>52</w:t>
      </w:r>
      <w:r>
        <w:rPr>
          <w:noProof/>
        </w:rPr>
        <w:fldChar w:fldCharType="end"/>
      </w:r>
    </w:p>
    <w:p w14:paraId="30B42F66" w14:textId="4C993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4.7.2.3.1</w:t>
      </w:r>
      <w:r>
        <w:rPr>
          <w:rFonts w:asciiTheme="minorHAnsi" w:eastAsiaTheme="minorEastAsia" w:hAnsiTheme="minorHAnsi" w:cstheme="minorBidi"/>
          <w:noProof/>
          <w:kern w:val="2"/>
          <w:sz w:val="24"/>
          <w:szCs w:val="24"/>
          <w:lang w:eastAsia="en-GB"/>
          <w14:ligatures w14:val="standardContextual"/>
        </w:rPr>
        <w:tab/>
      </w:r>
      <w:r>
        <w:rPr>
          <w:noProof/>
          <w:lang w:eastAsia="zh-CN"/>
        </w:rPr>
        <w:t>NRTC2 generation</w:t>
      </w:r>
      <w:r>
        <w:rPr>
          <w:noProof/>
        </w:rPr>
        <w:tab/>
      </w:r>
      <w:r>
        <w:rPr>
          <w:noProof/>
        </w:rPr>
        <w:fldChar w:fldCharType="begin"/>
      </w:r>
      <w:r>
        <w:rPr>
          <w:noProof/>
        </w:rPr>
        <w:instrText xml:space="preserve"> PAGEREF _Toc187256235 \h </w:instrText>
      </w:r>
      <w:r>
        <w:rPr>
          <w:noProof/>
        </w:rPr>
      </w:r>
      <w:r>
        <w:rPr>
          <w:noProof/>
        </w:rPr>
        <w:fldChar w:fldCharType="separate"/>
      </w:r>
      <w:r>
        <w:rPr>
          <w:noProof/>
        </w:rPr>
        <w:t>52</w:t>
      </w:r>
      <w:r>
        <w:rPr>
          <w:noProof/>
        </w:rPr>
        <w:fldChar w:fldCharType="end"/>
      </w:r>
    </w:p>
    <w:p w14:paraId="0B8B29E9" w14:textId="32EDAF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NRTC2 </w:t>
      </w:r>
      <w:r>
        <w:rPr>
          <w:noProof/>
        </w:rPr>
        <w:t>power allocation</w:t>
      </w:r>
      <w:r>
        <w:rPr>
          <w:noProof/>
        </w:rPr>
        <w:tab/>
      </w:r>
      <w:r>
        <w:rPr>
          <w:noProof/>
        </w:rPr>
        <w:fldChar w:fldCharType="begin"/>
      </w:r>
      <w:r>
        <w:rPr>
          <w:noProof/>
        </w:rPr>
        <w:instrText xml:space="preserve"> PAGEREF _Toc187256236 \h </w:instrText>
      </w:r>
      <w:r>
        <w:rPr>
          <w:noProof/>
        </w:rPr>
      </w:r>
      <w:r>
        <w:rPr>
          <w:noProof/>
        </w:rPr>
        <w:fldChar w:fldCharType="separate"/>
      </w:r>
      <w:r>
        <w:rPr>
          <w:noProof/>
        </w:rPr>
        <w:t>52</w:t>
      </w:r>
      <w:r>
        <w:rPr>
          <w:noProof/>
        </w:rPr>
        <w:fldChar w:fldCharType="end"/>
      </w:r>
    </w:p>
    <w:p w14:paraId="74D3788D" w14:textId="71FBF4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_Toc187256237 \h </w:instrText>
      </w:r>
      <w:r>
        <w:rPr>
          <w:noProof/>
        </w:rPr>
      </w:r>
      <w:r>
        <w:rPr>
          <w:noProof/>
        </w:rPr>
        <w:fldChar w:fldCharType="separate"/>
      </w:r>
      <w:r>
        <w:rPr>
          <w:noProof/>
        </w:rPr>
        <w:t>52</w:t>
      </w:r>
      <w:r>
        <w:rPr>
          <w:noProof/>
        </w:rPr>
        <w:fldChar w:fldCharType="end"/>
      </w:r>
    </w:p>
    <w:p w14:paraId="6FC4C02A" w14:textId="46F53FC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7.2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NRTC3 generation</w:t>
      </w:r>
      <w:r>
        <w:rPr>
          <w:noProof/>
        </w:rPr>
        <w:tab/>
      </w:r>
      <w:r>
        <w:rPr>
          <w:noProof/>
        </w:rPr>
        <w:fldChar w:fldCharType="begin"/>
      </w:r>
      <w:r>
        <w:rPr>
          <w:noProof/>
        </w:rPr>
        <w:instrText xml:space="preserve"> PAGEREF _Toc187256238 \h </w:instrText>
      </w:r>
      <w:r>
        <w:rPr>
          <w:noProof/>
        </w:rPr>
      </w:r>
      <w:r>
        <w:rPr>
          <w:noProof/>
        </w:rPr>
        <w:fldChar w:fldCharType="separate"/>
      </w:r>
      <w:r>
        <w:rPr>
          <w:noProof/>
        </w:rPr>
        <w:t>52</w:t>
      </w:r>
      <w:r>
        <w:rPr>
          <w:noProof/>
        </w:rPr>
        <w:fldChar w:fldCharType="end"/>
      </w:r>
    </w:p>
    <w:p w14:paraId="6A0D10B4" w14:textId="2D898DB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4.7.2.4.2</w:t>
      </w:r>
      <w:r>
        <w:rPr>
          <w:rFonts w:asciiTheme="minorHAnsi" w:eastAsiaTheme="minorEastAsia" w:hAnsiTheme="minorHAnsi" w:cstheme="minorBidi"/>
          <w:noProof/>
          <w:kern w:val="2"/>
          <w:sz w:val="24"/>
          <w:szCs w:val="24"/>
          <w:lang w:eastAsia="en-GB"/>
          <w14:ligatures w14:val="standardContextual"/>
        </w:rPr>
        <w:tab/>
      </w:r>
      <w:r>
        <w:rPr>
          <w:noProof/>
        </w:rPr>
        <w:t xml:space="preserve">NRTC3 </w:t>
      </w:r>
      <w:r>
        <w:rPr>
          <w:noProof/>
          <w:lang w:eastAsia="zh-CN"/>
        </w:rPr>
        <w:t>power allocation</w:t>
      </w:r>
      <w:r>
        <w:rPr>
          <w:noProof/>
        </w:rPr>
        <w:tab/>
      </w:r>
      <w:r>
        <w:rPr>
          <w:noProof/>
        </w:rPr>
        <w:fldChar w:fldCharType="begin"/>
      </w:r>
      <w:r>
        <w:rPr>
          <w:noProof/>
        </w:rPr>
        <w:instrText xml:space="preserve"> PAGEREF _Toc187256239 \h </w:instrText>
      </w:r>
      <w:r>
        <w:rPr>
          <w:noProof/>
        </w:rPr>
      </w:r>
      <w:r>
        <w:rPr>
          <w:noProof/>
        </w:rPr>
        <w:fldChar w:fldCharType="separate"/>
      </w:r>
      <w:r>
        <w:rPr>
          <w:noProof/>
        </w:rPr>
        <w:t>53</w:t>
      </w:r>
      <w:r>
        <w:rPr>
          <w:noProof/>
        </w:rPr>
        <w:fldChar w:fldCharType="end"/>
      </w:r>
    </w:p>
    <w:p w14:paraId="1246B690" w14:textId="2C78CD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rFonts w:asciiTheme="minorHAnsi" w:eastAsiaTheme="minorEastAsia" w:hAnsiTheme="minorHAnsi" w:cstheme="minorBidi"/>
          <w:noProof/>
          <w:kern w:val="2"/>
          <w:sz w:val="24"/>
          <w:szCs w:val="24"/>
          <w:lang w:eastAsia="en-GB"/>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_Toc187256240 \h </w:instrText>
      </w:r>
      <w:r>
        <w:rPr>
          <w:noProof/>
        </w:rPr>
      </w:r>
      <w:r>
        <w:rPr>
          <w:noProof/>
        </w:rPr>
        <w:fldChar w:fldCharType="separate"/>
      </w:r>
      <w:r>
        <w:rPr>
          <w:noProof/>
        </w:rPr>
        <w:t>53</w:t>
      </w:r>
      <w:r>
        <w:rPr>
          <w:noProof/>
        </w:rPr>
        <w:fldChar w:fldCharType="end"/>
      </w:r>
    </w:p>
    <w:p w14:paraId="3DD67EBD" w14:textId="69156B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NRTC4 generation</w:t>
      </w:r>
      <w:r>
        <w:rPr>
          <w:noProof/>
        </w:rPr>
        <w:tab/>
      </w:r>
      <w:r>
        <w:rPr>
          <w:noProof/>
        </w:rPr>
        <w:fldChar w:fldCharType="begin"/>
      </w:r>
      <w:r>
        <w:rPr>
          <w:noProof/>
        </w:rPr>
        <w:instrText xml:space="preserve"> PAGEREF _Toc187256241 \h </w:instrText>
      </w:r>
      <w:r>
        <w:rPr>
          <w:noProof/>
        </w:rPr>
      </w:r>
      <w:r>
        <w:rPr>
          <w:noProof/>
        </w:rPr>
        <w:fldChar w:fldCharType="separate"/>
      </w:r>
      <w:r>
        <w:rPr>
          <w:noProof/>
        </w:rPr>
        <w:t>53</w:t>
      </w:r>
      <w:r>
        <w:rPr>
          <w:noProof/>
        </w:rPr>
        <w:fldChar w:fldCharType="end"/>
      </w:r>
    </w:p>
    <w:p w14:paraId="68C8FCFD" w14:textId="6A9523E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NRTC4 power allocation</w:t>
      </w:r>
      <w:r>
        <w:rPr>
          <w:noProof/>
        </w:rPr>
        <w:tab/>
      </w:r>
      <w:r>
        <w:rPr>
          <w:noProof/>
        </w:rPr>
        <w:fldChar w:fldCharType="begin"/>
      </w:r>
      <w:r>
        <w:rPr>
          <w:noProof/>
        </w:rPr>
        <w:instrText xml:space="preserve"> PAGEREF _Toc187256242 \h </w:instrText>
      </w:r>
      <w:r>
        <w:rPr>
          <w:noProof/>
        </w:rPr>
      </w:r>
      <w:r>
        <w:rPr>
          <w:noProof/>
        </w:rPr>
        <w:fldChar w:fldCharType="separate"/>
      </w:r>
      <w:r>
        <w:rPr>
          <w:noProof/>
        </w:rPr>
        <w:t>54</w:t>
      </w:r>
      <w:r>
        <w:rPr>
          <w:noProof/>
        </w:rPr>
        <w:fldChar w:fldCharType="end"/>
      </w:r>
    </w:p>
    <w:p w14:paraId="019E5812" w14:textId="1852E4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rFonts w:asciiTheme="minorHAnsi" w:eastAsiaTheme="minorEastAsia" w:hAnsiTheme="minorHAnsi" w:cstheme="minorBidi"/>
          <w:noProof/>
          <w:kern w:val="2"/>
          <w:sz w:val="24"/>
          <w:szCs w:val="24"/>
          <w:lang w:eastAsia="en-GB"/>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_Toc187256243 \h </w:instrText>
      </w:r>
      <w:r>
        <w:rPr>
          <w:noProof/>
        </w:rPr>
      </w:r>
      <w:r>
        <w:rPr>
          <w:noProof/>
        </w:rPr>
        <w:fldChar w:fldCharType="separate"/>
      </w:r>
      <w:r>
        <w:rPr>
          <w:noProof/>
        </w:rPr>
        <w:t>54</w:t>
      </w:r>
      <w:r>
        <w:rPr>
          <w:noProof/>
        </w:rPr>
        <w:fldChar w:fldCharType="end"/>
      </w:r>
    </w:p>
    <w:p w14:paraId="32A55C11" w14:textId="786B581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NRTC5 generation</w:t>
      </w:r>
      <w:r>
        <w:rPr>
          <w:noProof/>
        </w:rPr>
        <w:tab/>
      </w:r>
      <w:r>
        <w:rPr>
          <w:noProof/>
        </w:rPr>
        <w:fldChar w:fldCharType="begin"/>
      </w:r>
      <w:r>
        <w:rPr>
          <w:noProof/>
        </w:rPr>
        <w:instrText xml:space="preserve"> PAGEREF _Toc187256244 \h </w:instrText>
      </w:r>
      <w:r>
        <w:rPr>
          <w:noProof/>
        </w:rPr>
      </w:r>
      <w:r>
        <w:rPr>
          <w:noProof/>
        </w:rPr>
        <w:fldChar w:fldCharType="separate"/>
      </w:r>
      <w:r>
        <w:rPr>
          <w:noProof/>
        </w:rPr>
        <w:t>54</w:t>
      </w:r>
      <w:r>
        <w:rPr>
          <w:noProof/>
        </w:rPr>
        <w:fldChar w:fldCharType="end"/>
      </w:r>
    </w:p>
    <w:p w14:paraId="0CC9D47E" w14:textId="7CBCF5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4.7.2.6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NRTC5 power allocation</w:t>
      </w:r>
      <w:r>
        <w:rPr>
          <w:noProof/>
        </w:rPr>
        <w:tab/>
      </w:r>
      <w:r>
        <w:rPr>
          <w:noProof/>
        </w:rPr>
        <w:fldChar w:fldCharType="begin"/>
      </w:r>
      <w:r>
        <w:rPr>
          <w:noProof/>
        </w:rPr>
        <w:instrText xml:space="preserve"> PAGEREF _Toc187256245 \h </w:instrText>
      </w:r>
      <w:r>
        <w:rPr>
          <w:noProof/>
        </w:rPr>
      </w:r>
      <w:r>
        <w:rPr>
          <w:noProof/>
        </w:rPr>
        <w:fldChar w:fldCharType="separate"/>
      </w:r>
      <w:r>
        <w:rPr>
          <w:noProof/>
        </w:rPr>
        <w:t>54</w:t>
      </w:r>
      <w:r>
        <w:rPr>
          <w:noProof/>
        </w:rPr>
        <w:fldChar w:fldCharType="end"/>
      </w:r>
    </w:p>
    <w:p w14:paraId="35E99C5C" w14:textId="7408C6A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rFonts w:cs="v4.2.0"/>
          <w:noProof/>
        </w:rPr>
        <w:t>4.8</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Applicability of requirements</w:t>
      </w:r>
      <w:r>
        <w:rPr>
          <w:noProof/>
        </w:rPr>
        <w:tab/>
      </w:r>
      <w:r>
        <w:rPr>
          <w:noProof/>
        </w:rPr>
        <w:fldChar w:fldCharType="begin"/>
      </w:r>
      <w:r>
        <w:rPr>
          <w:noProof/>
        </w:rPr>
        <w:instrText xml:space="preserve"> PAGEREF _Toc187256246 \h </w:instrText>
      </w:r>
      <w:r>
        <w:rPr>
          <w:noProof/>
        </w:rPr>
      </w:r>
      <w:r>
        <w:rPr>
          <w:noProof/>
        </w:rPr>
        <w:fldChar w:fldCharType="separate"/>
      </w:r>
      <w:r>
        <w:rPr>
          <w:noProof/>
        </w:rPr>
        <w:t>55</w:t>
      </w:r>
      <w:r>
        <w:rPr>
          <w:noProof/>
        </w:rPr>
        <w:fldChar w:fldCharType="end"/>
      </w:r>
    </w:p>
    <w:p w14:paraId="5E20488E" w14:textId="4C4A39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4.8.1</w:t>
      </w:r>
      <w:r>
        <w:rPr>
          <w:rFonts w:asciiTheme="minorHAnsi" w:eastAsiaTheme="minorEastAsia" w:hAnsiTheme="minorHAnsi" w:cstheme="minorBidi"/>
          <w:noProof/>
          <w:kern w:val="2"/>
          <w:sz w:val="24"/>
          <w:szCs w:val="24"/>
          <w:lang w:eastAsia="en-GB"/>
          <w14:ligatures w14:val="standardContextual"/>
        </w:rPr>
        <w:tab/>
      </w:r>
      <w:r>
        <w:rPr>
          <w:noProof/>
          <w:lang w:eastAsia="zh-CN"/>
        </w:rPr>
        <w:t>Requirement set applicability</w:t>
      </w:r>
      <w:r>
        <w:rPr>
          <w:noProof/>
        </w:rPr>
        <w:tab/>
      </w:r>
      <w:r>
        <w:rPr>
          <w:noProof/>
        </w:rPr>
        <w:fldChar w:fldCharType="begin"/>
      </w:r>
      <w:r>
        <w:rPr>
          <w:noProof/>
        </w:rPr>
        <w:instrText xml:space="preserve"> PAGEREF _Toc187256247 \h </w:instrText>
      </w:r>
      <w:r>
        <w:rPr>
          <w:noProof/>
        </w:rPr>
      </w:r>
      <w:r>
        <w:rPr>
          <w:noProof/>
        </w:rPr>
        <w:fldChar w:fldCharType="separate"/>
      </w:r>
      <w:r>
        <w:rPr>
          <w:noProof/>
        </w:rPr>
        <w:t>55</w:t>
      </w:r>
      <w:r>
        <w:rPr>
          <w:noProof/>
        </w:rPr>
        <w:fldChar w:fldCharType="end"/>
      </w:r>
    </w:p>
    <w:p w14:paraId="178C4A8D" w14:textId="2FB024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single-band RIB</w:t>
      </w:r>
      <w:r>
        <w:rPr>
          <w:noProof/>
        </w:rPr>
        <w:tab/>
      </w:r>
      <w:r>
        <w:rPr>
          <w:noProof/>
        </w:rPr>
        <w:fldChar w:fldCharType="begin"/>
      </w:r>
      <w:r>
        <w:rPr>
          <w:noProof/>
        </w:rPr>
        <w:instrText xml:space="preserve"> PAGEREF _Toc187256248 \h </w:instrText>
      </w:r>
      <w:r>
        <w:rPr>
          <w:noProof/>
        </w:rPr>
      </w:r>
      <w:r>
        <w:rPr>
          <w:noProof/>
        </w:rPr>
        <w:fldChar w:fldCharType="separate"/>
      </w:r>
      <w:r>
        <w:rPr>
          <w:noProof/>
        </w:rPr>
        <w:t>55</w:t>
      </w:r>
      <w:r>
        <w:rPr>
          <w:noProof/>
        </w:rPr>
        <w:fldChar w:fldCharType="end"/>
      </w:r>
    </w:p>
    <w:p w14:paraId="7C14CA54" w14:textId="7869979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590342">
        <w:rPr>
          <w:noProof/>
          <w:lang w:val="en-US"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w:t>
      </w:r>
      <w:r w:rsidRPr="00590342">
        <w:rPr>
          <w:rFonts w:eastAsia="SimSun"/>
          <w:noProof/>
        </w:rPr>
        <w:t xml:space="preserve">test configurations for </w:t>
      </w:r>
      <w:r w:rsidRPr="00590342">
        <w:rPr>
          <w:rFonts w:eastAsia="SimSun"/>
          <w:i/>
          <w:noProof/>
        </w:rPr>
        <w:t>multi-band RIB</w:t>
      </w:r>
      <w:r>
        <w:rPr>
          <w:noProof/>
        </w:rPr>
        <w:tab/>
      </w:r>
      <w:r>
        <w:rPr>
          <w:noProof/>
        </w:rPr>
        <w:fldChar w:fldCharType="begin"/>
      </w:r>
      <w:r>
        <w:rPr>
          <w:noProof/>
        </w:rPr>
        <w:instrText xml:space="preserve"> PAGEREF _Toc187256249 \h </w:instrText>
      </w:r>
      <w:r>
        <w:rPr>
          <w:noProof/>
        </w:rPr>
      </w:r>
      <w:r>
        <w:rPr>
          <w:noProof/>
        </w:rPr>
        <w:fldChar w:fldCharType="separate"/>
      </w:r>
      <w:r>
        <w:rPr>
          <w:noProof/>
        </w:rPr>
        <w:t>56</w:t>
      </w:r>
      <w:r>
        <w:rPr>
          <w:noProof/>
        </w:rPr>
        <w:fldChar w:fldCharType="end"/>
      </w:r>
    </w:p>
    <w:p w14:paraId="44A2E0D1" w14:textId="32D7B6E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4.8</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Additional conformance</w:t>
      </w:r>
      <w:r>
        <w:rPr>
          <w:noProof/>
        </w:rPr>
        <w:tab/>
      </w:r>
      <w:r>
        <w:rPr>
          <w:noProof/>
        </w:rPr>
        <w:fldChar w:fldCharType="begin"/>
      </w:r>
      <w:r>
        <w:rPr>
          <w:noProof/>
        </w:rPr>
        <w:instrText xml:space="preserve"> PAGEREF _Toc187256250 \h </w:instrText>
      </w:r>
      <w:r>
        <w:rPr>
          <w:noProof/>
        </w:rPr>
      </w:r>
      <w:r>
        <w:rPr>
          <w:noProof/>
        </w:rPr>
        <w:fldChar w:fldCharType="separate"/>
      </w:r>
      <w:r>
        <w:rPr>
          <w:noProof/>
        </w:rPr>
        <w:t>57</w:t>
      </w:r>
      <w:r>
        <w:rPr>
          <w:noProof/>
        </w:rPr>
        <w:fldChar w:fldCharType="end"/>
      </w:r>
    </w:p>
    <w:p w14:paraId="379785C5" w14:textId="3D2D042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RF channels and test models</w:t>
      </w:r>
      <w:r>
        <w:rPr>
          <w:noProof/>
        </w:rPr>
        <w:tab/>
      </w:r>
      <w:r>
        <w:rPr>
          <w:noProof/>
        </w:rPr>
        <w:fldChar w:fldCharType="begin"/>
      </w:r>
      <w:r>
        <w:rPr>
          <w:noProof/>
        </w:rPr>
        <w:instrText xml:space="preserve"> PAGEREF _Toc187256251 \h </w:instrText>
      </w:r>
      <w:r>
        <w:rPr>
          <w:noProof/>
        </w:rPr>
      </w:r>
      <w:r>
        <w:rPr>
          <w:noProof/>
        </w:rPr>
        <w:fldChar w:fldCharType="separate"/>
      </w:r>
      <w:r>
        <w:rPr>
          <w:noProof/>
        </w:rPr>
        <w:t>58</w:t>
      </w:r>
      <w:r>
        <w:rPr>
          <w:noProof/>
        </w:rPr>
        <w:fldChar w:fldCharType="end"/>
      </w:r>
    </w:p>
    <w:p w14:paraId="4AF3BA38" w14:textId="5DC20B3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RF channels</w:t>
      </w:r>
      <w:r>
        <w:rPr>
          <w:noProof/>
        </w:rPr>
        <w:tab/>
      </w:r>
      <w:r>
        <w:rPr>
          <w:noProof/>
        </w:rPr>
        <w:fldChar w:fldCharType="begin"/>
      </w:r>
      <w:r>
        <w:rPr>
          <w:noProof/>
        </w:rPr>
        <w:instrText xml:space="preserve"> PAGEREF _Toc187256252 \h </w:instrText>
      </w:r>
      <w:r>
        <w:rPr>
          <w:noProof/>
        </w:rPr>
      </w:r>
      <w:r>
        <w:rPr>
          <w:noProof/>
        </w:rPr>
        <w:fldChar w:fldCharType="separate"/>
      </w:r>
      <w:r>
        <w:rPr>
          <w:noProof/>
        </w:rPr>
        <w:t>58</w:t>
      </w:r>
      <w:r>
        <w:rPr>
          <w:noProof/>
        </w:rPr>
        <w:fldChar w:fldCharType="end"/>
      </w:r>
    </w:p>
    <w:p w14:paraId="033BE684" w14:textId="473B194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Test models</w:t>
      </w:r>
      <w:r>
        <w:rPr>
          <w:noProof/>
        </w:rPr>
        <w:tab/>
      </w:r>
      <w:r>
        <w:rPr>
          <w:noProof/>
        </w:rPr>
        <w:fldChar w:fldCharType="begin"/>
      </w:r>
      <w:r>
        <w:rPr>
          <w:noProof/>
        </w:rPr>
        <w:instrText xml:space="preserve"> PAGEREF _Toc187256253 \h </w:instrText>
      </w:r>
      <w:r>
        <w:rPr>
          <w:noProof/>
        </w:rPr>
      </w:r>
      <w:r>
        <w:rPr>
          <w:noProof/>
        </w:rPr>
        <w:fldChar w:fldCharType="separate"/>
      </w:r>
      <w:r>
        <w:rPr>
          <w:noProof/>
        </w:rPr>
        <w:t>59</w:t>
      </w:r>
      <w:r>
        <w:rPr>
          <w:noProof/>
        </w:rPr>
        <w:fldChar w:fldCharType="end"/>
      </w:r>
    </w:p>
    <w:p w14:paraId="2C070635" w14:textId="649CF9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_Toc187256254 \h </w:instrText>
      </w:r>
      <w:r>
        <w:rPr>
          <w:noProof/>
        </w:rPr>
      </w:r>
      <w:r>
        <w:rPr>
          <w:noProof/>
        </w:rPr>
        <w:fldChar w:fldCharType="separate"/>
      </w:r>
      <w:r>
        <w:rPr>
          <w:noProof/>
        </w:rPr>
        <w:t>59</w:t>
      </w:r>
      <w:r>
        <w:rPr>
          <w:noProof/>
        </w:rPr>
        <w:fldChar w:fldCharType="end"/>
      </w:r>
    </w:p>
    <w:p w14:paraId="2485F833" w14:textId="25A2F7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9.2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models</w:t>
      </w:r>
      <w:r>
        <w:rPr>
          <w:noProof/>
        </w:rPr>
        <w:tab/>
      </w:r>
      <w:r>
        <w:rPr>
          <w:noProof/>
        </w:rPr>
        <w:fldChar w:fldCharType="begin"/>
      </w:r>
      <w:r>
        <w:rPr>
          <w:noProof/>
        </w:rPr>
        <w:instrText xml:space="preserve"> PAGEREF _Toc187256255 \h </w:instrText>
      </w:r>
      <w:r>
        <w:rPr>
          <w:noProof/>
        </w:rPr>
      </w:r>
      <w:r>
        <w:rPr>
          <w:noProof/>
        </w:rPr>
        <w:fldChar w:fldCharType="separate"/>
      </w:r>
      <w:r>
        <w:rPr>
          <w:noProof/>
        </w:rPr>
        <w:t>59</w:t>
      </w:r>
      <w:r>
        <w:rPr>
          <w:noProof/>
        </w:rPr>
        <w:fldChar w:fldCharType="end"/>
      </w:r>
    </w:p>
    <w:p w14:paraId="428F77F2" w14:textId="2504C5A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 xml:space="preserve">NR </w:t>
      </w:r>
      <w:r w:rsidRPr="00590342">
        <w:rPr>
          <w:noProof/>
          <w:lang w:val="en-US" w:eastAsia="zh-CN"/>
        </w:rPr>
        <w:t xml:space="preserve">FR2 </w:t>
      </w:r>
      <w:r>
        <w:rPr>
          <w:noProof/>
        </w:rPr>
        <w:t>test model 1.1 (NR-</w:t>
      </w:r>
      <w:r w:rsidRPr="00590342">
        <w:rPr>
          <w:noProof/>
          <w:lang w:val="en-US" w:eastAsia="zh-CN"/>
        </w:rPr>
        <w:t>FR2-</w:t>
      </w:r>
      <w:r>
        <w:rPr>
          <w:noProof/>
        </w:rPr>
        <w:t>TM1.1)</w:t>
      </w:r>
      <w:r>
        <w:rPr>
          <w:noProof/>
        </w:rPr>
        <w:tab/>
      </w:r>
      <w:r>
        <w:rPr>
          <w:noProof/>
        </w:rPr>
        <w:fldChar w:fldCharType="begin"/>
      </w:r>
      <w:r>
        <w:rPr>
          <w:noProof/>
        </w:rPr>
        <w:instrText xml:space="preserve"> PAGEREF _Toc187256256 \h </w:instrText>
      </w:r>
      <w:r>
        <w:rPr>
          <w:noProof/>
        </w:rPr>
      </w:r>
      <w:r>
        <w:rPr>
          <w:noProof/>
        </w:rPr>
        <w:fldChar w:fldCharType="separate"/>
      </w:r>
      <w:r>
        <w:rPr>
          <w:noProof/>
        </w:rPr>
        <w:t>60</w:t>
      </w:r>
      <w:r>
        <w:rPr>
          <w:noProof/>
        </w:rPr>
        <w:fldChar w:fldCharType="end"/>
      </w:r>
    </w:p>
    <w:p w14:paraId="14F95A54" w14:textId="50B49AE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NR FR2 test model 2 (NR-</w:t>
      </w:r>
      <w:r w:rsidRPr="00590342">
        <w:rPr>
          <w:noProof/>
          <w:lang w:val="en-US" w:eastAsia="zh-CN"/>
        </w:rPr>
        <w:t>FR2-</w:t>
      </w:r>
      <w:r>
        <w:rPr>
          <w:noProof/>
        </w:rPr>
        <w:t>TM2)</w:t>
      </w:r>
      <w:r>
        <w:rPr>
          <w:noProof/>
        </w:rPr>
        <w:tab/>
      </w:r>
      <w:r>
        <w:rPr>
          <w:noProof/>
        </w:rPr>
        <w:fldChar w:fldCharType="begin"/>
      </w:r>
      <w:r>
        <w:rPr>
          <w:noProof/>
        </w:rPr>
        <w:instrText xml:space="preserve"> PAGEREF _Toc187256257 \h </w:instrText>
      </w:r>
      <w:r>
        <w:rPr>
          <w:noProof/>
        </w:rPr>
      </w:r>
      <w:r>
        <w:rPr>
          <w:noProof/>
        </w:rPr>
        <w:fldChar w:fldCharType="separate"/>
      </w:r>
      <w:r>
        <w:rPr>
          <w:noProof/>
        </w:rPr>
        <w:t>61</w:t>
      </w:r>
      <w:r>
        <w:rPr>
          <w:noProof/>
        </w:rPr>
        <w:fldChar w:fldCharType="end"/>
      </w:r>
    </w:p>
    <w:p w14:paraId="3D0B1312" w14:textId="085F33B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4.9.2.2.2a</w:t>
      </w:r>
      <w:r>
        <w:rPr>
          <w:rFonts w:asciiTheme="minorHAnsi" w:eastAsiaTheme="minorEastAsia" w:hAnsiTheme="minorHAnsi" w:cstheme="minorBidi"/>
          <w:noProof/>
          <w:kern w:val="2"/>
          <w:sz w:val="24"/>
          <w:szCs w:val="24"/>
          <w:lang w:eastAsia="en-GB"/>
          <w14:ligatures w14:val="standardContextual"/>
        </w:rPr>
        <w:tab/>
      </w:r>
      <w:r>
        <w:rPr>
          <w:noProof/>
        </w:rPr>
        <w:t>NR FR2 test model 2a (NR-</w:t>
      </w:r>
      <w:r w:rsidRPr="00590342">
        <w:rPr>
          <w:noProof/>
          <w:lang w:val="en-US" w:eastAsia="zh-CN"/>
        </w:rPr>
        <w:t>FR2-</w:t>
      </w:r>
      <w:r>
        <w:rPr>
          <w:noProof/>
        </w:rPr>
        <w:t>TM2a)</w:t>
      </w:r>
      <w:r>
        <w:rPr>
          <w:noProof/>
        </w:rPr>
        <w:tab/>
      </w:r>
      <w:r>
        <w:rPr>
          <w:noProof/>
        </w:rPr>
        <w:fldChar w:fldCharType="begin"/>
      </w:r>
      <w:r>
        <w:rPr>
          <w:noProof/>
        </w:rPr>
        <w:instrText xml:space="preserve"> PAGEREF _Toc187256258 \h </w:instrText>
      </w:r>
      <w:r>
        <w:rPr>
          <w:noProof/>
        </w:rPr>
      </w:r>
      <w:r>
        <w:rPr>
          <w:noProof/>
        </w:rPr>
        <w:fldChar w:fldCharType="separate"/>
      </w:r>
      <w:r>
        <w:rPr>
          <w:noProof/>
        </w:rPr>
        <w:t>61</w:t>
      </w:r>
      <w:r>
        <w:rPr>
          <w:noProof/>
        </w:rPr>
        <w:fldChar w:fldCharType="end"/>
      </w:r>
    </w:p>
    <w:p w14:paraId="6CE7691C" w14:textId="26007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NR FR2 test model 3.1 (NR-FR2-TM3.1)</w:t>
      </w:r>
      <w:r>
        <w:rPr>
          <w:noProof/>
        </w:rPr>
        <w:tab/>
      </w:r>
      <w:r>
        <w:rPr>
          <w:noProof/>
        </w:rPr>
        <w:fldChar w:fldCharType="begin"/>
      </w:r>
      <w:r>
        <w:rPr>
          <w:noProof/>
        </w:rPr>
        <w:instrText xml:space="preserve"> PAGEREF _Toc187256259 \h </w:instrText>
      </w:r>
      <w:r>
        <w:rPr>
          <w:noProof/>
        </w:rPr>
      </w:r>
      <w:r>
        <w:rPr>
          <w:noProof/>
        </w:rPr>
        <w:fldChar w:fldCharType="separate"/>
      </w:r>
      <w:r>
        <w:rPr>
          <w:noProof/>
        </w:rPr>
        <w:t>62</w:t>
      </w:r>
      <w:r>
        <w:rPr>
          <w:noProof/>
        </w:rPr>
        <w:fldChar w:fldCharType="end"/>
      </w:r>
    </w:p>
    <w:p w14:paraId="04B853A2" w14:textId="3953D94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4.9.2.2.4</w:t>
      </w:r>
      <w:r>
        <w:rPr>
          <w:rFonts w:asciiTheme="minorHAnsi" w:eastAsiaTheme="minorEastAsia" w:hAnsiTheme="minorHAnsi" w:cstheme="minorBidi"/>
          <w:noProof/>
          <w:kern w:val="2"/>
          <w:sz w:val="24"/>
          <w:szCs w:val="24"/>
          <w:lang w:eastAsia="en-GB"/>
          <w14:ligatures w14:val="standardContextual"/>
        </w:rPr>
        <w:tab/>
      </w:r>
      <w:r>
        <w:rPr>
          <w:noProof/>
        </w:rPr>
        <w:t>NR FR2 test model 3.1a (NR-FR2-TM3.1a)</w:t>
      </w:r>
      <w:r>
        <w:rPr>
          <w:noProof/>
        </w:rPr>
        <w:tab/>
      </w:r>
      <w:r>
        <w:rPr>
          <w:noProof/>
        </w:rPr>
        <w:fldChar w:fldCharType="begin"/>
      </w:r>
      <w:r>
        <w:rPr>
          <w:noProof/>
        </w:rPr>
        <w:instrText xml:space="preserve"> PAGEREF _Toc187256260 \h </w:instrText>
      </w:r>
      <w:r>
        <w:rPr>
          <w:noProof/>
        </w:rPr>
      </w:r>
      <w:r>
        <w:rPr>
          <w:noProof/>
        </w:rPr>
        <w:fldChar w:fldCharType="separate"/>
      </w:r>
      <w:r>
        <w:rPr>
          <w:noProof/>
        </w:rPr>
        <w:t>62</w:t>
      </w:r>
      <w:r>
        <w:rPr>
          <w:noProof/>
        </w:rPr>
        <w:fldChar w:fldCharType="end"/>
      </w:r>
    </w:p>
    <w:p w14:paraId="2E6D1617" w14:textId="76DCB5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Pr>
          <w:noProof/>
        </w:rPr>
        <w:t>Data content of physical channels and signals for NR-FR2-TM</w:t>
      </w:r>
      <w:r>
        <w:rPr>
          <w:noProof/>
        </w:rPr>
        <w:tab/>
      </w:r>
      <w:r>
        <w:rPr>
          <w:noProof/>
        </w:rPr>
        <w:fldChar w:fldCharType="begin"/>
      </w:r>
      <w:r>
        <w:rPr>
          <w:noProof/>
        </w:rPr>
        <w:instrText xml:space="preserve"> PAGEREF _Toc187256261 \h </w:instrText>
      </w:r>
      <w:r>
        <w:rPr>
          <w:noProof/>
        </w:rPr>
      </w:r>
      <w:r>
        <w:rPr>
          <w:noProof/>
        </w:rPr>
        <w:fldChar w:fldCharType="separate"/>
      </w:r>
      <w:r>
        <w:rPr>
          <w:noProof/>
        </w:rPr>
        <w:t>62</w:t>
      </w:r>
      <w:r>
        <w:rPr>
          <w:noProof/>
        </w:rPr>
        <w:fldChar w:fldCharType="end"/>
      </w:r>
    </w:p>
    <w:p w14:paraId="29F53897" w14:textId="55D4EEF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PDCCH</w:t>
      </w:r>
      <w:r>
        <w:rPr>
          <w:noProof/>
        </w:rPr>
        <w:tab/>
      </w:r>
      <w:r>
        <w:rPr>
          <w:noProof/>
        </w:rPr>
        <w:fldChar w:fldCharType="begin"/>
      </w:r>
      <w:r>
        <w:rPr>
          <w:noProof/>
        </w:rPr>
        <w:instrText xml:space="preserve"> PAGEREF _Toc187256262 \h </w:instrText>
      </w:r>
      <w:r>
        <w:rPr>
          <w:noProof/>
        </w:rPr>
      </w:r>
      <w:r>
        <w:rPr>
          <w:noProof/>
        </w:rPr>
        <w:fldChar w:fldCharType="separate"/>
      </w:r>
      <w:r>
        <w:rPr>
          <w:noProof/>
        </w:rPr>
        <w:t>63</w:t>
      </w:r>
      <w:r>
        <w:rPr>
          <w:noProof/>
        </w:rPr>
        <w:fldChar w:fldCharType="end"/>
      </w:r>
    </w:p>
    <w:p w14:paraId="3F88B03A" w14:textId="193912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r>
      <w:r>
        <w:rPr>
          <w:noProof/>
        </w:rPr>
        <w:instrText xml:space="preserve"> PAGEREF _Toc187256263 \h </w:instrText>
      </w:r>
      <w:r>
        <w:rPr>
          <w:noProof/>
        </w:rPr>
      </w:r>
      <w:r>
        <w:rPr>
          <w:noProof/>
        </w:rPr>
        <w:fldChar w:fldCharType="separate"/>
      </w:r>
      <w:r>
        <w:rPr>
          <w:noProof/>
        </w:rPr>
        <w:t>63</w:t>
      </w:r>
      <w:r>
        <w:rPr>
          <w:noProof/>
        </w:rPr>
        <w:fldChar w:fldCharType="end"/>
      </w:r>
    </w:p>
    <w:p w14:paraId="79DD83D3" w14:textId="10367A8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Requirements for contiguous and non-contiguous spectrum</w:t>
      </w:r>
      <w:r>
        <w:rPr>
          <w:noProof/>
        </w:rPr>
        <w:tab/>
      </w:r>
      <w:r>
        <w:rPr>
          <w:noProof/>
        </w:rPr>
        <w:fldChar w:fldCharType="begin"/>
      </w:r>
      <w:r>
        <w:rPr>
          <w:noProof/>
        </w:rPr>
        <w:instrText xml:space="preserve"> PAGEREF _Toc187256264 \h </w:instrText>
      </w:r>
      <w:r>
        <w:rPr>
          <w:noProof/>
        </w:rPr>
      </w:r>
      <w:r>
        <w:rPr>
          <w:noProof/>
        </w:rPr>
        <w:fldChar w:fldCharType="separate"/>
      </w:r>
      <w:r>
        <w:rPr>
          <w:noProof/>
        </w:rPr>
        <w:t>64</w:t>
      </w:r>
      <w:r>
        <w:rPr>
          <w:noProof/>
        </w:rPr>
        <w:fldChar w:fldCharType="end"/>
      </w:r>
    </w:p>
    <w:p w14:paraId="42171EED" w14:textId="7F72A6B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Requirements for BS capable of multi-band operation</w:t>
      </w:r>
      <w:r>
        <w:rPr>
          <w:noProof/>
        </w:rPr>
        <w:tab/>
      </w:r>
      <w:r>
        <w:rPr>
          <w:noProof/>
        </w:rPr>
        <w:fldChar w:fldCharType="begin"/>
      </w:r>
      <w:r>
        <w:rPr>
          <w:noProof/>
        </w:rPr>
        <w:instrText xml:space="preserve"> PAGEREF _Toc187256265 \h </w:instrText>
      </w:r>
      <w:r>
        <w:rPr>
          <w:noProof/>
        </w:rPr>
      </w:r>
      <w:r>
        <w:rPr>
          <w:noProof/>
        </w:rPr>
        <w:fldChar w:fldCharType="separate"/>
      </w:r>
      <w:r>
        <w:rPr>
          <w:noProof/>
        </w:rPr>
        <w:t>64</w:t>
      </w:r>
      <w:r>
        <w:rPr>
          <w:noProof/>
        </w:rPr>
        <w:fldChar w:fldCharType="end"/>
      </w:r>
    </w:p>
    <w:p w14:paraId="0C0A4BE2" w14:textId="02EAA9A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Co-location requirements</w:t>
      </w:r>
      <w:r>
        <w:rPr>
          <w:noProof/>
        </w:rPr>
        <w:tab/>
      </w:r>
      <w:r>
        <w:rPr>
          <w:noProof/>
        </w:rPr>
        <w:fldChar w:fldCharType="begin"/>
      </w:r>
      <w:r>
        <w:rPr>
          <w:noProof/>
        </w:rPr>
        <w:instrText xml:space="preserve"> PAGEREF _Toc187256266 \h </w:instrText>
      </w:r>
      <w:r>
        <w:rPr>
          <w:noProof/>
        </w:rPr>
      </w:r>
      <w:r>
        <w:rPr>
          <w:noProof/>
        </w:rPr>
        <w:fldChar w:fldCharType="separate"/>
      </w:r>
      <w:r>
        <w:rPr>
          <w:noProof/>
        </w:rPr>
        <w:t>65</w:t>
      </w:r>
      <w:r>
        <w:rPr>
          <w:noProof/>
        </w:rPr>
        <w:fldChar w:fldCharType="end"/>
      </w:r>
    </w:p>
    <w:p w14:paraId="020DD228" w14:textId="40CC6BD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_Toc187256267 \h </w:instrText>
      </w:r>
      <w:r>
        <w:rPr>
          <w:noProof/>
        </w:rPr>
      </w:r>
      <w:r>
        <w:rPr>
          <w:noProof/>
        </w:rPr>
        <w:fldChar w:fldCharType="separate"/>
      </w:r>
      <w:r>
        <w:rPr>
          <w:noProof/>
        </w:rPr>
        <w:t>65</w:t>
      </w:r>
      <w:r>
        <w:rPr>
          <w:noProof/>
        </w:rPr>
        <w:fldChar w:fldCharType="end"/>
      </w:r>
    </w:p>
    <w:p w14:paraId="6743ECB8" w14:textId="1DD0E1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4.12.2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Pr>
          <w:noProof/>
        </w:rPr>
        <w:tab/>
      </w:r>
      <w:r>
        <w:rPr>
          <w:noProof/>
        </w:rPr>
        <w:fldChar w:fldCharType="begin"/>
      </w:r>
      <w:r>
        <w:rPr>
          <w:noProof/>
        </w:rPr>
        <w:instrText xml:space="preserve"> PAGEREF _Toc187256268 \h </w:instrText>
      </w:r>
      <w:r>
        <w:rPr>
          <w:noProof/>
        </w:rPr>
      </w:r>
      <w:r>
        <w:rPr>
          <w:noProof/>
        </w:rPr>
        <w:fldChar w:fldCharType="separate"/>
      </w:r>
      <w:r>
        <w:rPr>
          <w:noProof/>
        </w:rPr>
        <w:t>65</w:t>
      </w:r>
      <w:r>
        <w:rPr>
          <w:noProof/>
        </w:rPr>
        <w:fldChar w:fldCharType="end"/>
      </w:r>
    </w:p>
    <w:p w14:paraId="33DD44C9" w14:textId="6F6688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_Toc187256269 \h </w:instrText>
      </w:r>
      <w:r>
        <w:rPr>
          <w:noProof/>
        </w:rPr>
      </w:r>
      <w:r>
        <w:rPr>
          <w:noProof/>
        </w:rPr>
        <w:fldChar w:fldCharType="separate"/>
      </w:r>
      <w:r>
        <w:rPr>
          <w:noProof/>
        </w:rPr>
        <w:t>65</w:t>
      </w:r>
      <w:r>
        <w:rPr>
          <w:noProof/>
        </w:rPr>
        <w:fldChar w:fldCharType="end"/>
      </w:r>
    </w:p>
    <w:p w14:paraId="4AA499C0" w14:textId="118A5A3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w:t>
      </w:r>
      <w:r w:rsidRPr="00590342">
        <w:rPr>
          <w:noProof/>
          <w:lang w:val="en-US" w:eastAsia="zh-CN"/>
        </w:rPr>
        <w:t xml:space="preserve"> </w:t>
      </w:r>
      <w:r>
        <w:rPr>
          <w:noProof/>
          <w:lang w:eastAsia="zh-CN"/>
        </w:rPr>
        <w:t>test antenna</w:t>
      </w:r>
      <w:r w:rsidRPr="00590342">
        <w:rPr>
          <w:noProof/>
          <w:lang w:val="en-US" w:eastAsia="zh-CN"/>
        </w:rPr>
        <w:t xml:space="preserve"> characteristics</w:t>
      </w:r>
      <w:r>
        <w:rPr>
          <w:noProof/>
        </w:rPr>
        <w:tab/>
      </w:r>
      <w:r>
        <w:rPr>
          <w:noProof/>
        </w:rPr>
        <w:fldChar w:fldCharType="begin"/>
      </w:r>
      <w:r>
        <w:rPr>
          <w:noProof/>
        </w:rPr>
        <w:instrText xml:space="preserve"> PAGEREF _Toc187256270 \h </w:instrText>
      </w:r>
      <w:r>
        <w:rPr>
          <w:noProof/>
        </w:rPr>
      </w:r>
      <w:r>
        <w:rPr>
          <w:noProof/>
        </w:rPr>
        <w:fldChar w:fldCharType="separate"/>
      </w:r>
      <w:r>
        <w:rPr>
          <w:noProof/>
        </w:rPr>
        <w:t>65</w:t>
      </w:r>
      <w:r>
        <w:rPr>
          <w:noProof/>
        </w:rPr>
        <w:fldChar w:fldCharType="end"/>
      </w:r>
    </w:p>
    <w:p w14:paraId="27AB4693" w14:textId="38ACA00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4.1</w:t>
      </w:r>
      <w:r w:rsidRPr="00590342">
        <w:rPr>
          <w:noProof/>
          <w:lang w:val="en-US" w:eastAsia="zh-CN"/>
        </w:rPr>
        <w:t>2</w:t>
      </w:r>
      <w:r>
        <w:rPr>
          <w:noProof/>
          <w:lang w:eastAsia="zh-CN"/>
        </w:rPr>
        <w:t>.2.</w:t>
      </w:r>
      <w:r w:rsidRPr="0059034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Co-location test antenna</w:t>
      </w:r>
      <w:r w:rsidRPr="00590342">
        <w:rPr>
          <w:noProof/>
          <w:lang w:val="en-US" w:eastAsia="zh-CN"/>
        </w:rPr>
        <w:t xml:space="preserve"> alignment</w:t>
      </w:r>
      <w:r>
        <w:rPr>
          <w:noProof/>
        </w:rPr>
        <w:tab/>
      </w:r>
      <w:r>
        <w:rPr>
          <w:noProof/>
        </w:rPr>
        <w:fldChar w:fldCharType="begin"/>
      </w:r>
      <w:r>
        <w:rPr>
          <w:noProof/>
        </w:rPr>
        <w:instrText xml:space="preserve"> PAGEREF _Toc187256271 \h </w:instrText>
      </w:r>
      <w:r>
        <w:rPr>
          <w:noProof/>
        </w:rPr>
      </w:r>
      <w:r>
        <w:rPr>
          <w:noProof/>
        </w:rPr>
        <w:fldChar w:fldCharType="separate"/>
      </w:r>
      <w:r>
        <w:rPr>
          <w:noProof/>
        </w:rPr>
        <w:t>66</w:t>
      </w:r>
      <w:r>
        <w:rPr>
          <w:noProof/>
        </w:rPr>
        <w:fldChar w:fldCharType="end"/>
      </w:r>
    </w:p>
    <w:p w14:paraId="70BF377D" w14:textId="4DA705F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Format and interpretation of tests</w:t>
      </w:r>
      <w:r>
        <w:rPr>
          <w:noProof/>
        </w:rPr>
        <w:tab/>
      </w:r>
      <w:r>
        <w:rPr>
          <w:noProof/>
        </w:rPr>
        <w:fldChar w:fldCharType="begin"/>
      </w:r>
      <w:r>
        <w:rPr>
          <w:noProof/>
        </w:rPr>
        <w:instrText xml:space="preserve"> PAGEREF _Toc187256272 \h </w:instrText>
      </w:r>
      <w:r>
        <w:rPr>
          <w:noProof/>
        </w:rPr>
      </w:r>
      <w:r>
        <w:rPr>
          <w:noProof/>
        </w:rPr>
        <w:fldChar w:fldCharType="separate"/>
      </w:r>
      <w:r>
        <w:rPr>
          <w:noProof/>
        </w:rPr>
        <w:t>67</w:t>
      </w:r>
      <w:r>
        <w:rPr>
          <w:noProof/>
        </w:rPr>
        <w:fldChar w:fldCharType="end"/>
      </w:r>
    </w:p>
    <w:p w14:paraId="72C09830" w14:textId="0DC5CE5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4.14</w:t>
      </w:r>
      <w:r>
        <w:rPr>
          <w:rFonts w:asciiTheme="minorHAnsi" w:eastAsiaTheme="minorEastAsia" w:hAnsiTheme="minorHAnsi" w:cstheme="minorBidi"/>
          <w:noProof/>
          <w:kern w:val="2"/>
          <w:sz w:val="24"/>
          <w:szCs w:val="24"/>
          <w:lang w:eastAsia="en-GB"/>
          <w14:ligatures w14:val="standardContextual"/>
        </w:rPr>
        <w:tab/>
      </w:r>
      <w:r>
        <w:rPr>
          <w:noProof/>
        </w:rPr>
        <w:t>Reference coordinate system</w:t>
      </w:r>
      <w:r>
        <w:rPr>
          <w:noProof/>
        </w:rPr>
        <w:tab/>
      </w:r>
      <w:r>
        <w:rPr>
          <w:noProof/>
        </w:rPr>
        <w:fldChar w:fldCharType="begin"/>
      </w:r>
      <w:r>
        <w:rPr>
          <w:noProof/>
        </w:rPr>
        <w:instrText xml:space="preserve"> PAGEREF _Toc187256273 \h </w:instrText>
      </w:r>
      <w:r>
        <w:rPr>
          <w:noProof/>
        </w:rPr>
      </w:r>
      <w:r>
        <w:rPr>
          <w:noProof/>
        </w:rPr>
        <w:fldChar w:fldCharType="separate"/>
      </w:r>
      <w:r>
        <w:rPr>
          <w:noProof/>
        </w:rPr>
        <w:t>68</w:t>
      </w:r>
      <w:r>
        <w:rPr>
          <w:noProof/>
        </w:rPr>
        <w:fldChar w:fldCharType="end"/>
      </w:r>
    </w:p>
    <w:p w14:paraId="619B6B49" w14:textId="5AF3CEAC"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Operating bands and channel arrangement</w:t>
      </w:r>
      <w:r>
        <w:rPr>
          <w:noProof/>
        </w:rPr>
        <w:tab/>
      </w:r>
      <w:r>
        <w:rPr>
          <w:noProof/>
        </w:rPr>
        <w:fldChar w:fldCharType="begin"/>
      </w:r>
      <w:r>
        <w:rPr>
          <w:noProof/>
        </w:rPr>
        <w:instrText xml:space="preserve"> PAGEREF _Toc187256274 \h </w:instrText>
      </w:r>
      <w:r>
        <w:rPr>
          <w:noProof/>
        </w:rPr>
      </w:r>
      <w:r>
        <w:rPr>
          <w:noProof/>
        </w:rPr>
        <w:fldChar w:fldCharType="separate"/>
      </w:r>
      <w:r>
        <w:rPr>
          <w:noProof/>
        </w:rPr>
        <w:t>70</w:t>
      </w:r>
      <w:r>
        <w:rPr>
          <w:noProof/>
        </w:rPr>
        <w:fldChar w:fldCharType="end"/>
      </w:r>
    </w:p>
    <w:p w14:paraId="226FC77B" w14:textId="4231307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Radiated transmitter characteristics</w:t>
      </w:r>
      <w:r>
        <w:rPr>
          <w:noProof/>
        </w:rPr>
        <w:tab/>
      </w:r>
      <w:r>
        <w:rPr>
          <w:noProof/>
        </w:rPr>
        <w:fldChar w:fldCharType="begin"/>
      </w:r>
      <w:r>
        <w:rPr>
          <w:noProof/>
        </w:rPr>
        <w:instrText xml:space="preserve"> PAGEREF _Toc187256275 \h </w:instrText>
      </w:r>
      <w:r>
        <w:rPr>
          <w:noProof/>
        </w:rPr>
      </w:r>
      <w:r>
        <w:rPr>
          <w:noProof/>
        </w:rPr>
        <w:fldChar w:fldCharType="separate"/>
      </w:r>
      <w:r>
        <w:rPr>
          <w:noProof/>
        </w:rPr>
        <w:t>71</w:t>
      </w:r>
      <w:r>
        <w:rPr>
          <w:noProof/>
        </w:rPr>
        <w:fldChar w:fldCharType="end"/>
      </w:r>
    </w:p>
    <w:p w14:paraId="35448C1B" w14:textId="54A76A4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_Toc187256276 \h </w:instrText>
      </w:r>
      <w:r>
        <w:rPr>
          <w:noProof/>
        </w:rPr>
      </w:r>
      <w:r>
        <w:rPr>
          <w:noProof/>
        </w:rPr>
        <w:fldChar w:fldCharType="separate"/>
      </w:r>
      <w:r>
        <w:rPr>
          <w:noProof/>
        </w:rPr>
        <w:t>71</w:t>
      </w:r>
      <w:r>
        <w:rPr>
          <w:noProof/>
        </w:rPr>
        <w:fldChar w:fldCharType="end"/>
      </w:r>
    </w:p>
    <w:p w14:paraId="21BFBA28" w14:textId="3D0BDE0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Radiated transmit power</w:t>
      </w:r>
      <w:r>
        <w:rPr>
          <w:noProof/>
        </w:rPr>
        <w:tab/>
      </w:r>
      <w:r>
        <w:rPr>
          <w:noProof/>
        </w:rPr>
        <w:fldChar w:fldCharType="begin"/>
      </w:r>
      <w:r>
        <w:rPr>
          <w:noProof/>
        </w:rPr>
        <w:instrText xml:space="preserve"> PAGEREF _Toc187256277 \h </w:instrText>
      </w:r>
      <w:r>
        <w:rPr>
          <w:noProof/>
        </w:rPr>
      </w:r>
      <w:r>
        <w:rPr>
          <w:noProof/>
        </w:rPr>
        <w:fldChar w:fldCharType="separate"/>
      </w:r>
      <w:r>
        <w:rPr>
          <w:noProof/>
        </w:rPr>
        <w:t>71</w:t>
      </w:r>
      <w:r>
        <w:rPr>
          <w:noProof/>
        </w:rPr>
        <w:fldChar w:fldCharType="end"/>
      </w:r>
    </w:p>
    <w:p w14:paraId="53555BE9" w14:textId="40E3FF5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_Toc187256278 \h </w:instrText>
      </w:r>
      <w:r>
        <w:rPr>
          <w:noProof/>
        </w:rPr>
      </w:r>
      <w:r>
        <w:rPr>
          <w:noProof/>
        </w:rPr>
        <w:fldChar w:fldCharType="separate"/>
      </w:r>
      <w:r>
        <w:rPr>
          <w:noProof/>
        </w:rPr>
        <w:t>71</w:t>
      </w:r>
      <w:r>
        <w:rPr>
          <w:noProof/>
        </w:rPr>
        <w:fldChar w:fldCharType="end"/>
      </w:r>
    </w:p>
    <w:p w14:paraId="0CB3C926" w14:textId="5CA21F4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_Toc187256279 \h </w:instrText>
      </w:r>
      <w:r>
        <w:rPr>
          <w:noProof/>
        </w:rPr>
      </w:r>
      <w:r>
        <w:rPr>
          <w:noProof/>
        </w:rPr>
        <w:fldChar w:fldCharType="separate"/>
      </w:r>
      <w:r>
        <w:rPr>
          <w:noProof/>
        </w:rPr>
        <w:t>72</w:t>
      </w:r>
      <w:r>
        <w:rPr>
          <w:noProof/>
        </w:rPr>
        <w:fldChar w:fldCharType="end"/>
      </w:r>
    </w:p>
    <w:p w14:paraId="68385F90" w14:textId="0B0D908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_Toc187256280 \h </w:instrText>
      </w:r>
      <w:r>
        <w:rPr>
          <w:noProof/>
        </w:rPr>
      </w:r>
      <w:r>
        <w:rPr>
          <w:noProof/>
        </w:rPr>
        <w:fldChar w:fldCharType="separate"/>
      </w:r>
      <w:r>
        <w:rPr>
          <w:noProof/>
        </w:rPr>
        <w:t>72</w:t>
      </w:r>
      <w:r>
        <w:rPr>
          <w:noProof/>
        </w:rPr>
        <w:fldChar w:fldCharType="end"/>
      </w:r>
    </w:p>
    <w:p w14:paraId="55B71052" w14:textId="082D6C2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_Toc187256281 \h </w:instrText>
      </w:r>
      <w:r>
        <w:rPr>
          <w:noProof/>
        </w:rPr>
      </w:r>
      <w:r>
        <w:rPr>
          <w:noProof/>
        </w:rPr>
        <w:fldChar w:fldCharType="separate"/>
      </w:r>
      <w:r>
        <w:rPr>
          <w:noProof/>
        </w:rPr>
        <w:t>72</w:t>
      </w:r>
      <w:r>
        <w:rPr>
          <w:noProof/>
        </w:rPr>
        <w:fldChar w:fldCharType="end"/>
      </w:r>
    </w:p>
    <w:p w14:paraId="6AFA010A" w14:textId="2DDA903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_Toc187256282 \h </w:instrText>
      </w:r>
      <w:r>
        <w:rPr>
          <w:noProof/>
        </w:rPr>
      </w:r>
      <w:r>
        <w:rPr>
          <w:noProof/>
        </w:rPr>
        <w:fldChar w:fldCharType="separate"/>
      </w:r>
      <w:r>
        <w:rPr>
          <w:noProof/>
        </w:rPr>
        <w:t>72</w:t>
      </w:r>
      <w:r>
        <w:rPr>
          <w:noProof/>
        </w:rPr>
        <w:fldChar w:fldCharType="end"/>
      </w:r>
    </w:p>
    <w:p w14:paraId="1406C204" w14:textId="2220A6B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_Toc187256283 \h </w:instrText>
      </w:r>
      <w:r>
        <w:rPr>
          <w:noProof/>
        </w:rPr>
      </w:r>
      <w:r>
        <w:rPr>
          <w:noProof/>
        </w:rPr>
        <w:fldChar w:fldCharType="separate"/>
      </w:r>
      <w:r>
        <w:rPr>
          <w:noProof/>
        </w:rPr>
        <w:t>72</w:t>
      </w:r>
      <w:r>
        <w:rPr>
          <w:noProof/>
        </w:rPr>
        <w:fldChar w:fldCharType="end"/>
      </w:r>
    </w:p>
    <w:p w14:paraId="624DBDC9" w14:textId="3210A1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_Toc187256284 \h </w:instrText>
      </w:r>
      <w:r>
        <w:rPr>
          <w:noProof/>
        </w:rPr>
      </w:r>
      <w:r>
        <w:rPr>
          <w:noProof/>
        </w:rPr>
        <w:fldChar w:fldCharType="separate"/>
      </w:r>
      <w:r>
        <w:rPr>
          <w:noProof/>
        </w:rPr>
        <w:t>73</w:t>
      </w:r>
      <w:r>
        <w:rPr>
          <w:noProof/>
        </w:rPr>
        <w:fldChar w:fldCharType="end"/>
      </w:r>
    </w:p>
    <w:p w14:paraId="5B76B9E9" w14:textId="6B225C1A"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w:t>
      </w:r>
      <w:r>
        <w:rPr>
          <w:noProof/>
        </w:rPr>
        <w:tab/>
      </w:r>
      <w:r>
        <w:rPr>
          <w:noProof/>
        </w:rPr>
        <w:fldChar w:fldCharType="begin"/>
      </w:r>
      <w:r>
        <w:rPr>
          <w:noProof/>
        </w:rPr>
        <w:instrText xml:space="preserve"> PAGEREF _Toc187256285 \h </w:instrText>
      </w:r>
      <w:r>
        <w:rPr>
          <w:noProof/>
        </w:rPr>
      </w:r>
      <w:r>
        <w:rPr>
          <w:noProof/>
        </w:rPr>
        <w:fldChar w:fldCharType="separate"/>
      </w:r>
      <w:r>
        <w:rPr>
          <w:noProof/>
        </w:rPr>
        <w:t>73</w:t>
      </w:r>
      <w:r>
        <w:rPr>
          <w:noProof/>
        </w:rPr>
        <w:fldChar w:fldCharType="end"/>
      </w:r>
    </w:p>
    <w:p w14:paraId="74C6FD14" w14:textId="2719A40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_Toc187256286 \h </w:instrText>
      </w:r>
      <w:r>
        <w:rPr>
          <w:noProof/>
        </w:rPr>
      </w:r>
      <w:r>
        <w:rPr>
          <w:noProof/>
        </w:rPr>
        <w:fldChar w:fldCharType="separate"/>
      </w:r>
      <w:r>
        <w:rPr>
          <w:noProof/>
        </w:rPr>
        <w:t>73</w:t>
      </w:r>
      <w:r>
        <w:rPr>
          <w:noProof/>
        </w:rPr>
        <w:fldChar w:fldCharType="end"/>
      </w:r>
    </w:p>
    <w:p w14:paraId="10E7D584" w14:textId="2E0596B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_Toc187256287 \h </w:instrText>
      </w:r>
      <w:r>
        <w:rPr>
          <w:noProof/>
        </w:rPr>
      </w:r>
      <w:r>
        <w:rPr>
          <w:noProof/>
        </w:rPr>
        <w:fldChar w:fldCharType="separate"/>
      </w:r>
      <w:r>
        <w:rPr>
          <w:noProof/>
        </w:rPr>
        <w:t>74</w:t>
      </w:r>
      <w:r>
        <w:rPr>
          <w:noProof/>
        </w:rPr>
        <w:fldChar w:fldCharType="end"/>
      </w:r>
    </w:p>
    <w:p w14:paraId="28F6D623" w14:textId="6513B2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_Toc187256288 \h </w:instrText>
      </w:r>
      <w:r>
        <w:rPr>
          <w:noProof/>
        </w:rPr>
      </w:r>
      <w:r>
        <w:rPr>
          <w:noProof/>
        </w:rPr>
        <w:fldChar w:fldCharType="separate"/>
      </w:r>
      <w:r>
        <w:rPr>
          <w:noProof/>
        </w:rPr>
        <w:t>74</w:t>
      </w:r>
      <w:r>
        <w:rPr>
          <w:noProof/>
        </w:rPr>
        <w:fldChar w:fldCharType="end"/>
      </w:r>
    </w:p>
    <w:p w14:paraId="2081C480" w14:textId="4D0AB3A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_Toc187256289 \h </w:instrText>
      </w:r>
      <w:r>
        <w:rPr>
          <w:noProof/>
        </w:rPr>
      </w:r>
      <w:r>
        <w:rPr>
          <w:noProof/>
        </w:rPr>
        <w:fldChar w:fldCharType="separate"/>
      </w:r>
      <w:r>
        <w:rPr>
          <w:noProof/>
        </w:rPr>
        <w:t>74</w:t>
      </w:r>
      <w:r>
        <w:rPr>
          <w:noProof/>
        </w:rPr>
        <w:fldChar w:fldCharType="end"/>
      </w:r>
    </w:p>
    <w:p w14:paraId="2D5C166D" w14:textId="21972CF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_Toc187256290 \h </w:instrText>
      </w:r>
      <w:r>
        <w:rPr>
          <w:noProof/>
        </w:rPr>
      </w:r>
      <w:r>
        <w:rPr>
          <w:noProof/>
        </w:rPr>
        <w:fldChar w:fldCharType="separate"/>
      </w:r>
      <w:r>
        <w:rPr>
          <w:noProof/>
        </w:rPr>
        <w:t>74</w:t>
      </w:r>
      <w:r>
        <w:rPr>
          <w:noProof/>
        </w:rPr>
        <w:fldChar w:fldCharType="end"/>
      </w:r>
    </w:p>
    <w:p w14:paraId="40D528B7" w14:textId="73586B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_Toc187256291 \h </w:instrText>
      </w:r>
      <w:r>
        <w:rPr>
          <w:noProof/>
        </w:rPr>
      </w:r>
      <w:r>
        <w:rPr>
          <w:noProof/>
        </w:rPr>
        <w:fldChar w:fldCharType="separate"/>
      </w:r>
      <w:r>
        <w:rPr>
          <w:noProof/>
        </w:rPr>
        <w:t>74</w:t>
      </w:r>
      <w:r>
        <w:rPr>
          <w:noProof/>
        </w:rPr>
        <w:fldChar w:fldCharType="end"/>
      </w:r>
    </w:p>
    <w:p w14:paraId="4C87DB82" w14:textId="711F1E9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_Toc187256292 \h </w:instrText>
      </w:r>
      <w:r>
        <w:rPr>
          <w:noProof/>
        </w:rPr>
      </w:r>
      <w:r>
        <w:rPr>
          <w:noProof/>
        </w:rPr>
        <w:fldChar w:fldCharType="separate"/>
      </w:r>
      <w:r>
        <w:rPr>
          <w:noProof/>
        </w:rPr>
        <w:t>75</w:t>
      </w:r>
      <w:r>
        <w:rPr>
          <w:noProof/>
        </w:rPr>
        <w:fldChar w:fldCharType="end"/>
      </w:r>
    </w:p>
    <w:p w14:paraId="12FCDAB4" w14:textId="2DC090D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_Toc187256293 \h </w:instrText>
      </w:r>
      <w:r>
        <w:rPr>
          <w:noProof/>
        </w:rPr>
      </w:r>
      <w:r>
        <w:rPr>
          <w:noProof/>
        </w:rPr>
        <w:fldChar w:fldCharType="separate"/>
      </w:r>
      <w:r>
        <w:rPr>
          <w:noProof/>
        </w:rPr>
        <w:t>75</w:t>
      </w:r>
      <w:r>
        <w:rPr>
          <w:noProof/>
        </w:rPr>
        <w:fldChar w:fldCharType="end"/>
      </w:r>
    </w:p>
    <w:p w14:paraId="095EE204" w14:textId="00CDD7F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_Toc187256294 \h </w:instrText>
      </w:r>
      <w:r>
        <w:rPr>
          <w:noProof/>
        </w:rPr>
      </w:r>
      <w:r>
        <w:rPr>
          <w:noProof/>
        </w:rPr>
        <w:fldChar w:fldCharType="separate"/>
      </w:r>
      <w:r>
        <w:rPr>
          <w:noProof/>
        </w:rPr>
        <w:t>75</w:t>
      </w:r>
      <w:r>
        <w:rPr>
          <w:noProof/>
        </w:rPr>
        <w:fldChar w:fldCharType="end"/>
      </w:r>
    </w:p>
    <w:p w14:paraId="181176E4" w14:textId="48532A5D"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OTA output power dynamics</w:t>
      </w:r>
      <w:r>
        <w:rPr>
          <w:noProof/>
        </w:rPr>
        <w:tab/>
      </w:r>
      <w:r>
        <w:rPr>
          <w:noProof/>
        </w:rPr>
        <w:fldChar w:fldCharType="begin"/>
      </w:r>
      <w:r>
        <w:rPr>
          <w:noProof/>
        </w:rPr>
        <w:instrText xml:space="preserve"> PAGEREF _Toc187256295 \h </w:instrText>
      </w:r>
      <w:r>
        <w:rPr>
          <w:noProof/>
        </w:rPr>
      </w:r>
      <w:r>
        <w:rPr>
          <w:noProof/>
        </w:rPr>
        <w:fldChar w:fldCharType="separate"/>
      </w:r>
      <w:r>
        <w:rPr>
          <w:noProof/>
        </w:rPr>
        <w:t>75</w:t>
      </w:r>
      <w:r>
        <w:rPr>
          <w:noProof/>
        </w:rPr>
        <w:fldChar w:fldCharType="end"/>
      </w:r>
    </w:p>
    <w:p w14:paraId="710ACE95" w14:textId="6BCD202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_Toc187256296 \h </w:instrText>
      </w:r>
      <w:r>
        <w:rPr>
          <w:noProof/>
        </w:rPr>
      </w:r>
      <w:r>
        <w:rPr>
          <w:noProof/>
        </w:rPr>
        <w:fldChar w:fldCharType="separate"/>
      </w:r>
      <w:r>
        <w:rPr>
          <w:noProof/>
        </w:rPr>
        <w:t>75</w:t>
      </w:r>
      <w:r>
        <w:rPr>
          <w:noProof/>
        </w:rPr>
        <w:fldChar w:fldCharType="end"/>
      </w:r>
    </w:p>
    <w:p w14:paraId="46A42E74" w14:textId="453A46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OTA RE power control dynamic range</w:t>
      </w:r>
      <w:r>
        <w:rPr>
          <w:noProof/>
        </w:rPr>
        <w:tab/>
      </w:r>
      <w:r>
        <w:rPr>
          <w:noProof/>
        </w:rPr>
        <w:fldChar w:fldCharType="begin"/>
      </w:r>
      <w:r>
        <w:rPr>
          <w:noProof/>
        </w:rPr>
        <w:instrText xml:space="preserve"> PAGEREF _Toc187256297 \h </w:instrText>
      </w:r>
      <w:r>
        <w:rPr>
          <w:noProof/>
        </w:rPr>
      </w:r>
      <w:r>
        <w:rPr>
          <w:noProof/>
        </w:rPr>
        <w:fldChar w:fldCharType="separate"/>
      </w:r>
      <w:r>
        <w:rPr>
          <w:noProof/>
        </w:rPr>
        <w:t>75</w:t>
      </w:r>
      <w:r>
        <w:rPr>
          <w:noProof/>
        </w:rPr>
        <w:fldChar w:fldCharType="end"/>
      </w:r>
    </w:p>
    <w:p w14:paraId="2396E997" w14:textId="1EF087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_Toc187256298 \h </w:instrText>
      </w:r>
      <w:r>
        <w:rPr>
          <w:noProof/>
        </w:rPr>
      </w:r>
      <w:r>
        <w:rPr>
          <w:noProof/>
        </w:rPr>
        <w:fldChar w:fldCharType="separate"/>
      </w:r>
      <w:r>
        <w:rPr>
          <w:noProof/>
        </w:rPr>
        <w:t>75</w:t>
      </w:r>
      <w:r>
        <w:rPr>
          <w:noProof/>
        </w:rPr>
        <w:fldChar w:fldCharType="end"/>
      </w:r>
    </w:p>
    <w:p w14:paraId="6F8C0A56" w14:textId="0EF06BD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_Toc187256299 \h </w:instrText>
      </w:r>
      <w:r>
        <w:rPr>
          <w:noProof/>
        </w:rPr>
      </w:r>
      <w:r>
        <w:rPr>
          <w:noProof/>
        </w:rPr>
        <w:fldChar w:fldCharType="separate"/>
      </w:r>
      <w:r>
        <w:rPr>
          <w:noProof/>
        </w:rPr>
        <w:t>75</w:t>
      </w:r>
      <w:r>
        <w:rPr>
          <w:noProof/>
        </w:rPr>
        <w:fldChar w:fldCharType="end"/>
      </w:r>
    </w:p>
    <w:p w14:paraId="6A758631" w14:textId="4A5A56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_Toc187256300 \h </w:instrText>
      </w:r>
      <w:r>
        <w:rPr>
          <w:noProof/>
        </w:rPr>
      </w:r>
      <w:r>
        <w:rPr>
          <w:noProof/>
        </w:rPr>
        <w:fldChar w:fldCharType="separate"/>
      </w:r>
      <w:r>
        <w:rPr>
          <w:noProof/>
        </w:rPr>
        <w:t>76</w:t>
      </w:r>
      <w:r>
        <w:rPr>
          <w:noProof/>
        </w:rPr>
        <w:fldChar w:fldCharType="end"/>
      </w:r>
    </w:p>
    <w:p w14:paraId="39A9F6DE" w14:textId="6F4ECC5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OTA total power dynamic range</w:t>
      </w:r>
      <w:r>
        <w:rPr>
          <w:noProof/>
        </w:rPr>
        <w:tab/>
      </w:r>
      <w:r>
        <w:rPr>
          <w:noProof/>
        </w:rPr>
        <w:fldChar w:fldCharType="begin"/>
      </w:r>
      <w:r>
        <w:rPr>
          <w:noProof/>
        </w:rPr>
        <w:instrText xml:space="preserve"> PAGEREF _Toc187256301 \h </w:instrText>
      </w:r>
      <w:r>
        <w:rPr>
          <w:noProof/>
        </w:rPr>
      </w:r>
      <w:r>
        <w:rPr>
          <w:noProof/>
        </w:rPr>
        <w:fldChar w:fldCharType="separate"/>
      </w:r>
      <w:r>
        <w:rPr>
          <w:noProof/>
        </w:rPr>
        <w:t>76</w:t>
      </w:r>
      <w:r>
        <w:rPr>
          <w:noProof/>
        </w:rPr>
        <w:fldChar w:fldCharType="end"/>
      </w:r>
    </w:p>
    <w:p w14:paraId="48708029" w14:textId="2E926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_Toc187256302 \h </w:instrText>
      </w:r>
      <w:r>
        <w:rPr>
          <w:noProof/>
        </w:rPr>
      </w:r>
      <w:r>
        <w:rPr>
          <w:noProof/>
        </w:rPr>
        <w:fldChar w:fldCharType="separate"/>
      </w:r>
      <w:r>
        <w:rPr>
          <w:noProof/>
        </w:rPr>
        <w:t>76</w:t>
      </w:r>
      <w:r>
        <w:rPr>
          <w:noProof/>
        </w:rPr>
        <w:fldChar w:fldCharType="end"/>
      </w:r>
    </w:p>
    <w:p w14:paraId="1EF172BF" w14:textId="2086B4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_Toc187256303 \h </w:instrText>
      </w:r>
      <w:r>
        <w:rPr>
          <w:noProof/>
        </w:rPr>
      </w:r>
      <w:r>
        <w:rPr>
          <w:noProof/>
        </w:rPr>
        <w:fldChar w:fldCharType="separate"/>
      </w:r>
      <w:r>
        <w:rPr>
          <w:noProof/>
        </w:rPr>
        <w:t>76</w:t>
      </w:r>
      <w:r>
        <w:rPr>
          <w:noProof/>
        </w:rPr>
        <w:fldChar w:fldCharType="end"/>
      </w:r>
    </w:p>
    <w:p w14:paraId="2FCBD8AA" w14:textId="1972B6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6.4.3.3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_Toc187256304 \h </w:instrText>
      </w:r>
      <w:r>
        <w:rPr>
          <w:noProof/>
        </w:rPr>
      </w:r>
      <w:r>
        <w:rPr>
          <w:noProof/>
        </w:rPr>
        <w:fldChar w:fldCharType="separate"/>
      </w:r>
      <w:r>
        <w:rPr>
          <w:noProof/>
        </w:rPr>
        <w:t>76</w:t>
      </w:r>
      <w:r>
        <w:rPr>
          <w:noProof/>
        </w:rPr>
        <w:fldChar w:fldCharType="end"/>
      </w:r>
    </w:p>
    <w:p w14:paraId="3A43ABFA" w14:textId="5ABC37F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_Toc187256305 \h </w:instrText>
      </w:r>
      <w:r>
        <w:rPr>
          <w:noProof/>
        </w:rPr>
      </w:r>
      <w:r>
        <w:rPr>
          <w:noProof/>
        </w:rPr>
        <w:fldChar w:fldCharType="separate"/>
      </w:r>
      <w:r>
        <w:rPr>
          <w:noProof/>
        </w:rPr>
        <w:t>76</w:t>
      </w:r>
      <w:r>
        <w:rPr>
          <w:noProof/>
        </w:rPr>
        <w:fldChar w:fldCharType="end"/>
      </w:r>
    </w:p>
    <w:p w14:paraId="512974D4" w14:textId="5879A06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_Toc187256306 \h </w:instrText>
      </w:r>
      <w:r>
        <w:rPr>
          <w:noProof/>
        </w:rPr>
      </w:r>
      <w:r>
        <w:rPr>
          <w:noProof/>
        </w:rPr>
        <w:fldChar w:fldCharType="separate"/>
      </w:r>
      <w:r>
        <w:rPr>
          <w:noProof/>
        </w:rPr>
        <w:t>76</w:t>
      </w:r>
      <w:r>
        <w:rPr>
          <w:noProof/>
        </w:rPr>
        <w:fldChar w:fldCharType="end"/>
      </w:r>
    </w:p>
    <w:p w14:paraId="3E73CF25" w14:textId="5CB75D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_Toc187256307 \h </w:instrText>
      </w:r>
      <w:r>
        <w:rPr>
          <w:noProof/>
        </w:rPr>
      </w:r>
      <w:r>
        <w:rPr>
          <w:noProof/>
        </w:rPr>
        <w:fldChar w:fldCharType="separate"/>
      </w:r>
      <w:r>
        <w:rPr>
          <w:noProof/>
        </w:rPr>
        <w:t>76</w:t>
      </w:r>
      <w:r>
        <w:rPr>
          <w:noProof/>
        </w:rPr>
        <w:fldChar w:fldCharType="end"/>
      </w:r>
    </w:p>
    <w:p w14:paraId="7BDE8805" w14:textId="660892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_Toc187256308 \h </w:instrText>
      </w:r>
      <w:r>
        <w:rPr>
          <w:noProof/>
        </w:rPr>
      </w:r>
      <w:r>
        <w:rPr>
          <w:noProof/>
        </w:rPr>
        <w:fldChar w:fldCharType="separate"/>
      </w:r>
      <w:r>
        <w:rPr>
          <w:noProof/>
        </w:rPr>
        <w:t>77</w:t>
      </w:r>
      <w:r>
        <w:rPr>
          <w:noProof/>
        </w:rPr>
        <w:fldChar w:fldCharType="end"/>
      </w:r>
    </w:p>
    <w:p w14:paraId="23150FE5" w14:textId="0588798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_Toc187256309 \h </w:instrText>
      </w:r>
      <w:r>
        <w:rPr>
          <w:noProof/>
        </w:rPr>
      </w:r>
      <w:r>
        <w:rPr>
          <w:noProof/>
        </w:rPr>
        <w:fldChar w:fldCharType="separate"/>
      </w:r>
      <w:r>
        <w:rPr>
          <w:noProof/>
        </w:rPr>
        <w:t>77</w:t>
      </w:r>
      <w:r>
        <w:rPr>
          <w:noProof/>
        </w:rPr>
        <w:fldChar w:fldCharType="end"/>
      </w:r>
    </w:p>
    <w:p w14:paraId="7A0F8334" w14:textId="722B0AC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6.4.3.5.2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_Toc187256310 \h </w:instrText>
      </w:r>
      <w:r>
        <w:rPr>
          <w:noProof/>
        </w:rPr>
      </w:r>
      <w:r>
        <w:rPr>
          <w:noProof/>
        </w:rPr>
        <w:fldChar w:fldCharType="separate"/>
      </w:r>
      <w:r>
        <w:rPr>
          <w:noProof/>
        </w:rPr>
        <w:t>78</w:t>
      </w:r>
      <w:r>
        <w:rPr>
          <w:noProof/>
        </w:rPr>
        <w:fldChar w:fldCharType="end"/>
      </w:r>
    </w:p>
    <w:p w14:paraId="402958E1" w14:textId="36BDA29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OTA transmit ON/OFF power</w:t>
      </w:r>
      <w:r>
        <w:rPr>
          <w:noProof/>
        </w:rPr>
        <w:tab/>
      </w:r>
      <w:r>
        <w:rPr>
          <w:noProof/>
        </w:rPr>
        <w:fldChar w:fldCharType="begin"/>
      </w:r>
      <w:r>
        <w:rPr>
          <w:noProof/>
        </w:rPr>
        <w:instrText xml:space="preserve"> PAGEREF _Toc187256311 \h </w:instrText>
      </w:r>
      <w:r>
        <w:rPr>
          <w:noProof/>
        </w:rPr>
      </w:r>
      <w:r>
        <w:rPr>
          <w:noProof/>
        </w:rPr>
        <w:fldChar w:fldCharType="separate"/>
      </w:r>
      <w:r>
        <w:rPr>
          <w:noProof/>
        </w:rPr>
        <w:t>78</w:t>
      </w:r>
      <w:r>
        <w:rPr>
          <w:noProof/>
        </w:rPr>
        <w:fldChar w:fldCharType="end"/>
      </w:r>
    </w:p>
    <w:p w14:paraId="0D43744D" w14:textId="07E7086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OTA transmitter OFF power</w:t>
      </w:r>
      <w:r>
        <w:rPr>
          <w:noProof/>
        </w:rPr>
        <w:tab/>
      </w:r>
      <w:r>
        <w:rPr>
          <w:noProof/>
        </w:rPr>
        <w:fldChar w:fldCharType="begin"/>
      </w:r>
      <w:r>
        <w:rPr>
          <w:noProof/>
        </w:rPr>
        <w:instrText xml:space="preserve"> PAGEREF _Toc187256312 \h </w:instrText>
      </w:r>
      <w:r>
        <w:rPr>
          <w:noProof/>
        </w:rPr>
      </w:r>
      <w:r>
        <w:rPr>
          <w:noProof/>
        </w:rPr>
        <w:fldChar w:fldCharType="separate"/>
      </w:r>
      <w:r>
        <w:rPr>
          <w:noProof/>
        </w:rPr>
        <w:t>78</w:t>
      </w:r>
      <w:r>
        <w:rPr>
          <w:noProof/>
        </w:rPr>
        <w:fldChar w:fldCharType="end"/>
      </w:r>
    </w:p>
    <w:p w14:paraId="6FD1692A" w14:textId="6F17278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_Toc187256313 \h </w:instrText>
      </w:r>
      <w:r>
        <w:rPr>
          <w:noProof/>
        </w:rPr>
      </w:r>
      <w:r>
        <w:rPr>
          <w:noProof/>
        </w:rPr>
        <w:fldChar w:fldCharType="separate"/>
      </w:r>
      <w:r>
        <w:rPr>
          <w:noProof/>
        </w:rPr>
        <w:t>78</w:t>
      </w:r>
      <w:r>
        <w:rPr>
          <w:noProof/>
        </w:rPr>
        <w:fldChar w:fldCharType="end"/>
      </w:r>
    </w:p>
    <w:p w14:paraId="4FBC5D21" w14:textId="40458D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_Toc187256314 \h </w:instrText>
      </w:r>
      <w:r>
        <w:rPr>
          <w:noProof/>
        </w:rPr>
      </w:r>
      <w:r>
        <w:rPr>
          <w:noProof/>
        </w:rPr>
        <w:fldChar w:fldCharType="separate"/>
      </w:r>
      <w:r>
        <w:rPr>
          <w:noProof/>
        </w:rPr>
        <w:t>79</w:t>
      </w:r>
      <w:r>
        <w:rPr>
          <w:noProof/>
        </w:rPr>
        <w:fldChar w:fldCharType="end"/>
      </w:r>
    </w:p>
    <w:p w14:paraId="084D91FC" w14:textId="211B23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_Toc187256315 \h </w:instrText>
      </w:r>
      <w:r>
        <w:rPr>
          <w:noProof/>
        </w:rPr>
      </w:r>
      <w:r>
        <w:rPr>
          <w:noProof/>
        </w:rPr>
        <w:fldChar w:fldCharType="separate"/>
      </w:r>
      <w:r>
        <w:rPr>
          <w:noProof/>
        </w:rPr>
        <w:t>79</w:t>
      </w:r>
      <w:r>
        <w:rPr>
          <w:noProof/>
        </w:rPr>
        <w:fldChar w:fldCharType="end"/>
      </w:r>
    </w:p>
    <w:p w14:paraId="22E61F9B" w14:textId="04861C4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_Toc187256316 \h </w:instrText>
      </w:r>
      <w:r>
        <w:rPr>
          <w:noProof/>
        </w:rPr>
      </w:r>
      <w:r>
        <w:rPr>
          <w:noProof/>
        </w:rPr>
        <w:fldChar w:fldCharType="separate"/>
      </w:r>
      <w:r>
        <w:rPr>
          <w:noProof/>
        </w:rPr>
        <w:t>79</w:t>
      </w:r>
      <w:r>
        <w:rPr>
          <w:noProof/>
        </w:rPr>
        <w:fldChar w:fldCharType="end"/>
      </w:r>
    </w:p>
    <w:p w14:paraId="7157337B" w14:textId="2DDFD09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_Toc187256317 \h </w:instrText>
      </w:r>
      <w:r>
        <w:rPr>
          <w:noProof/>
        </w:rPr>
      </w:r>
      <w:r>
        <w:rPr>
          <w:noProof/>
        </w:rPr>
        <w:fldChar w:fldCharType="separate"/>
      </w:r>
      <w:r>
        <w:rPr>
          <w:noProof/>
        </w:rPr>
        <w:t>79</w:t>
      </w:r>
      <w:r>
        <w:rPr>
          <w:noProof/>
        </w:rPr>
        <w:fldChar w:fldCharType="end"/>
      </w:r>
    </w:p>
    <w:p w14:paraId="395EDC09" w14:textId="1714B7E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6.5.2</w:t>
      </w:r>
      <w:r>
        <w:rPr>
          <w:rFonts w:asciiTheme="minorHAnsi" w:eastAsiaTheme="minorEastAsia" w:hAnsiTheme="minorHAnsi" w:cstheme="minorBidi"/>
          <w:noProof/>
          <w:kern w:val="2"/>
          <w:sz w:val="24"/>
          <w:szCs w:val="24"/>
          <w:lang w:eastAsia="en-GB"/>
          <w14:ligatures w14:val="standardContextual"/>
        </w:rPr>
        <w:tab/>
      </w:r>
      <w:r>
        <w:rPr>
          <w:noProof/>
        </w:rPr>
        <w:t>OTA transmitter transient period</w:t>
      </w:r>
      <w:r>
        <w:rPr>
          <w:noProof/>
        </w:rPr>
        <w:tab/>
      </w:r>
      <w:r>
        <w:rPr>
          <w:noProof/>
        </w:rPr>
        <w:fldChar w:fldCharType="begin"/>
      </w:r>
      <w:r>
        <w:rPr>
          <w:noProof/>
        </w:rPr>
        <w:instrText xml:space="preserve"> PAGEREF _Toc187256318 \h </w:instrText>
      </w:r>
      <w:r>
        <w:rPr>
          <w:noProof/>
        </w:rPr>
      </w:r>
      <w:r>
        <w:rPr>
          <w:noProof/>
        </w:rPr>
        <w:fldChar w:fldCharType="separate"/>
      </w:r>
      <w:r>
        <w:rPr>
          <w:noProof/>
        </w:rPr>
        <w:t>79</w:t>
      </w:r>
      <w:r>
        <w:rPr>
          <w:noProof/>
        </w:rPr>
        <w:fldChar w:fldCharType="end"/>
      </w:r>
    </w:p>
    <w:p w14:paraId="072C23E8" w14:textId="5B6E13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_Toc187256319 \h </w:instrText>
      </w:r>
      <w:r>
        <w:rPr>
          <w:noProof/>
        </w:rPr>
      </w:r>
      <w:r>
        <w:rPr>
          <w:noProof/>
        </w:rPr>
        <w:fldChar w:fldCharType="separate"/>
      </w:r>
      <w:r>
        <w:rPr>
          <w:noProof/>
        </w:rPr>
        <w:t>79</w:t>
      </w:r>
      <w:r>
        <w:rPr>
          <w:noProof/>
        </w:rPr>
        <w:fldChar w:fldCharType="end"/>
      </w:r>
    </w:p>
    <w:p w14:paraId="436A3E91" w14:textId="4E4780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_Toc187256320 \h </w:instrText>
      </w:r>
      <w:r>
        <w:rPr>
          <w:noProof/>
        </w:rPr>
      </w:r>
      <w:r>
        <w:rPr>
          <w:noProof/>
        </w:rPr>
        <w:fldChar w:fldCharType="separate"/>
      </w:r>
      <w:r>
        <w:rPr>
          <w:noProof/>
        </w:rPr>
        <w:t>79</w:t>
      </w:r>
      <w:r>
        <w:rPr>
          <w:noProof/>
        </w:rPr>
        <w:fldChar w:fldCharType="end"/>
      </w:r>
    </w:p>
    <w:p w14:paraId="5DEF1EDC" w14:textId="7E0FF2D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_Toc187256321 \h </w:instrText>
      </w:r>
      <w:r>
        <w:rPr>
          <w:noProof/>
        </w:rPr>
      </w:r>
      <w:r>
        <w:rPr>
          <w:noProof/>
        </w:rPr>
        <w:fldChar w:fldCharType="separate"/>
      </w:r>
      <w:r>
        <w:rPr>
          <w:noProof/>
        </w:rPr>
        <w:t>80</w:t>
      </w:r>
      <w:r>
        <w:rPr>
          <w:noProof/>
        </w:rPr>
        <w:fldChar w:fldCharType="end"/>
      </w:r>
    </w:p>
    <w:p w14:paraId="397FC420" w14:textId="7A4D1E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_Toc187256322 \h </w:instrText>
      </w:r>
      <w:r>
        <w:rPr>
          <w:noProof/>
        </w:rPr>
      </w:r>
      <w:r>
        <w:rPr>
          <w:noProof/>
        </w:rPr>
        <w:fldChar w:fldCharType="separate"/>
      </w:r>
      <w:r>
        <w:rPr>
          <w:noProof/>
        </w:rPr>
        <w:t>80</w:t>
      </w:r>
      <w:r>
        <w:rPr>
          <w:noProof/>
        </w:rPr>
        <w:fldChar w:fldCharType="end"/>
      </w:r>
    </w:p>
    <w:p w14:paraId="7593D02C" w14:textId="21C8482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_Toc187256323 \h </w:instrText>
      </w:r>
      <w:r>
        <w:rPr>
          <w:noProof/>
        </w:rPr>
      </w:r>
      <w:r>
        <w:rPr>
          <w:noProof/>
        </w:rPr>
        <w:fldChar w:fldCharType="separate"/>
      </w:r>
      <w:r>
        <w:rPr>
          <w:noProof/>
        </w:rPr>
        <w:t>80</w:t>
      </w:r>
      <w:r>
        <w:rPr>
          <w:noProof/>
        </w:rPr>
        <w:fldChar w:fldCharType="end"/>
      </w:r>
    </w:p>
    <w:p w14:paraId="42A60BF0" w14:textId="6B2BCE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_Toc187256324 \h </w:instrText>
      </w:r>
      <w:r>
        <w:rPr>
          <w:noProof/>
        </w:rPr>
      </w:r>
      <w:r>
        <w:rPr>
          <w:noProof/>
        </w:rPr>
        <w:fldChar w:fldCharType="separate"/>
      </w:r>
      <w:r>
        <w:rPr>
          <w:noProof/>
        </w:rPr>
        <w:t>80</w:t>
      </w:r>
      <w:r>
        <w:rPr>
          <w:noProof/>
        </w:rPr>
        <w:fldChar w:fldCharType="end"/>
      </w:r>
    </w:p>
    <w:p w14:paraId="7724DC03" w14:textId="1B33ACC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_Toc187256325 \h </w:instrText>
      </w:r>
      <w:r>
        <w:rPr>
          <w:noProof/>
        </w:rPr>
      </w:r>
      <w:r>
        <w:rPr>
          <w:noProof/>
        </w:rPr>
        <w:fldChar w:fldCharType="separate"/>
      </w:r>
      <w:r>
        <w:rPr>
          <w:noProof/>
        </w:rPr>
        <w:t>81</w:t>
      </w:r>
      <w:r>
        <w:rPr>
          <w:noProof/>
        </w:rPr>
        <w:fldChar w:fldCharType="end"/>
      </w:r>
    </w:p>
    <w:p w14:paraId="5C195985" w14:textId="1A00012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_Toc187256326 \h </w:instrText>
      </w:r>
      <w:r>
        <w:rPr>
          <w:noProof/>
        </w:rPr>
      </w:r>
      <w:r>
        <w:rPr>
          <w:noProof/>
        </w:rPr>
        <w:fldChar w:fldCharType="separate"/>
      </w:r>
      <w:r>
        <w:rPr>
          <w:noProof/>
        </w:rPr>
        <w:t>81</w:t>
      </w:r>
      <w:r>
        <w:rPr>
          <w:noProof/>
        </w:rPr>
        <w:fldChar w:fldCharType="end"/>
      </w:r>
    </w:p>
    <w:p w14:paraId="538C3C06" w14:textId="3BBC3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6.5.2.5.2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_Toc187256327 \h </w:instrText>
      </w:r>
      <w:r>
        <w:rPr>
          <w:noProof/>
        </w:rPr>
      </w:r>
      <w:r>
        <w:rPr>
          <w:noProof/>
        </w:rPr>
        <w:fldChar w:fldCharType="separate"/>
      </w:r>
      <w:r>
        <w:rPr>
          <w:noProof/>
        </w:rPr>
        <w:t>81</w:t>
      </w:r>
      <w:r>
        <w:rPr>
          <w:noProof/>
        </w:rPr>
        <w:fldChar w:fldCharType="end"/>
      </w:r>
    </w:p>
    <w:p w14:paraId="45E7A3EC" w14:textId="7944153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OTA transmitted signal quality</w:t>
      </w:r>
      <w:r>
        <w:rPr>
          <w:noProof/>
        </w:rPr>
        <w:tab/>
      </w:r>
      <w:r>
        <w:rPr>
          <w:noProof/>
        </w:rPr>
        <w:fldChar w:fldCharType="begin"/>
      </w:r>
      <w:r>
        <w:rPr>
          <w:noProof/>
        </w:rPr>
        <w:instrText xml:space="preserve"> PAGEREF _Toc187256328 \h </w:instrText>
      </w:r>
      <w:r>
        <w:rPr>
          <w:noProof/>
        </w:rPr>
      </w:r>
      <w:r>
        <w:rPr>
          <w:noProof/>
        </w:rPr>
        <w:fldChar w:fldCharType="separate"/>
      </w:r>
      <w:r>
        <w:rPr>
          <w:noProof/>
        </w:rPr>
        <w:t>82</w:t>
      </w:r>
      <w:r>
        <w:rPr>
          <w:noProof/>
        </w:rPr>
        <w:fldChar w:fldCharType="end"/>
      </w:r>
    </w:p>
    <w:p w14:paraId="6288643B" w14:textId="2F21B6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_Toc187256329 \h </w:instrText>
      </w:r>
      <w:r>
        <w:rPr>
          <w:noProof/>
        </w:rPr>
      </w:r>
      <w:r>
        <w:rPr>
          <w:noProof/>
        </w:rPr>
        <w:fldChar w:fldCharType="separate"/>
      </w:r>
      <w:r>
        <w:rPr>
          <w:noProof/>
        </w:rPr>
        <w:t>82</w:t>
      </w:r>
      <w:r>
        <w:rPr>
          <w:noProof/>
        </w:rPr>
        <w:fldChar w:fldCharType="end"/>
      </w:r>
    </w:p>
    <w:p w14:paraId="257A20EC" w14:textId="6CAFB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OTA frequency error</w:t>
      </w:r>
      <w:r>
        <w:rPr>
          <w:noProof/>
        </w:rPr>
        <w:tab/>
      </w:r>
      <w:r>
        <w:rPr>
          <w:noProof/>
        </w:rPr>
        <w:fldChar w:fldCharType="begin"/>
      </w:r>
      <w:r>
        <w:rPr>
          <w:noProof/>
        </w:rPr>
        <w:instrText xml:space="preserve"> PAGEREF _Toc187256330 \h </w:instrText>
      </w:r>
      <w:r>
        <w:rPr>
          <w:noProof/>
        </w:rPr>
      </w:r>
      <w:r>
        <w:rPr>
          <w:noProof/>
        </w:rPr>
        <w:fldChar w:fldCharType="separate"/>
      </w:r>
      <w:r>
        <w:rPr>
          <w:noProof/>
        </w:rPr>
        <w:t>82</w:t>
      </w:r>
      <w:r>
        <w:rPr>
          <w:noProof/>
        </w:rPr>
        <w:fldChar w:fldCharType="end"/>
      </w:r>
    </w:p>
    <w:p w14:paraId="594DD061" w14:textId="2125E05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_Toc187256331 \h </w:instrText>
      </w:r>
      <w:r>
        <w:rPr>
          <w:noProof/>
        </w:rPr>
      </w:r>
      <w:r>
        <w:rPr>
          <w:noProof/>
        </w:rPr>
        <w:fldChar w:fldCharType="separate"/>
      </w:r>
      <w:r>
        <w:rPr>
          <w:noProof/>
        </w:rPr>
        <w:t>82</w:t>
      </w:r>
      <w:r>
        <w:rPr>
          <w:noProof/>
        </w:rPr>
        <w:fldChar w:fldCharType="end"/>
      </w:r>
    </w:p>
    <w:p w14:paraId="1940007E" w14:textId="7633424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_Toc187256332 \h </w:instrText>
      </w:r>
      <w:r>
        <w:rPr>
          <w:noProof/>
        </w:rPr>
      </w:r>
      <w:r>
        <w:rPr>
          <w:noProof/>
        </w:rPr>
        <w:fldChar w:fldCharType="separate"/>
      </w:r>
      <w:r>
        <w:rPr>
          <w:noProof/>
        </w:rPr>
        <w:t>82</w:t>
      </w:r>
      <w:r>
        <w:rPr>
          <w:noProof/>
        </w:rPr>
        <w:fldChar w:fldCharType="end"/>
      </w:r>
    </w:p>
    <w:p w14:paraId="475FA0CA" w14:textId="5D020C0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_Toc187256333 \h </w:instrText>
      </w:r>
      <w:r>
        <w:rPr>
          <w:noProof/>
        </w:rPr>
      </w:r>
      <w:r>
        <w:rPr>
          <w:noProof/>
        </w:rPr>
        <w:fldChar w:fldCharType="separate"/>
      </w:r>
      <w:r>
        <w:rPr>
          <w:noProof/>
        </w:rPr>
        <w:t>82</w:t>
      </w:r>
      <w:r>
        <w:rPr>
          <w:noProof/>
        </w:rPr>
        <w:fldChar w:fldCharType="end"/>
      </w:r>
    </w:p>
    <w:p w14:paraId="3AA83602" w14:textId="0155EC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_Toc187256334 \h </w:instrText>
      </w:r>
      <w:r>
        <w:rPr>
          <w:noProof/>
        </w:rPr>
      </w:r>
      <w:r>
        <w:rPr>
          <w:noProof/>
        </w:rPr>
        <w:fldChar w:fldCharType="separate"/>
      </w:r>
      <w:r>
        <w:rPr>
          <w:noProof/>
        </w:rPr>
        <w:t>82</w:t>
      </w:r>
      <w:r>
        <w:rPr>
          <w:noProof/>
        </w:rPr>
        <w:fldChar w:fldCharType="end"/>
      </w:r>
    </w:p>
    <w:p w14:paraId="622CAF49" w14:textId="4AABC5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_Toc187256335 \h </w:instrText>
      </w:r>
      <w:r>
        <w:rPr>
          <w:noProof/>
        </w:rPr>
      </w:r>
      <w:r>
        <w:rPr>
          <w:noProof/>
        </w:rPr>
        <w:fldChar w:fldCharType="separate"/>
      </w:r>
      <w:r>
        <w:rPr>
          <w:noProof/>
        </w:rPr>
        <w:t>82</w:t>
      </w:r>
      <w:r>
        <w:rPr>
          <w:noProof/>
        </w:rPr>
        <w:fldChar w:fldCharType="end"/>
      </w:r>
    </w:p>
    <w:p w14:paraId="674D6513" w14:textId="559F888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_Toc187256336 \h </w:instrText>
      </w:r>
      <w:r>
        <w:rPr>
          <w:noProof/>
        </w:rPr>
      </w:r>
      <w:r>
        <w:rPr>
          <w:noProof/>
        </w:rPr>
        <w:fldChar w:fldCharType="separate"/>
      </w:r>
      <w:r>
        <w:rPr>
          <w:noProof/>
        </w:rPr>
        <w:t>82</w:t>
      </w:r>
      <w:r>
        <w:rPr>
          <w:noProof/>
        </w:rPr>
        <w:fldChar w:fldCharType="end"/>
      </w:r>
    </w:p>
    <w:p w14:paraId="1F2B76C7" w14:textId="4728F87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OTA modulation quality</w:t>
      </w:r>
      <w:r>
        <w:rPr>
          <w:noProof/>
        </w:rPr>
        <w:tab/>
      </w:r>
      <w:r>
        <w:rPr>
          <w:noProof/>
        </w:rPr>
        <w:fldChar w:fldCharType="begin"/>
      </w:r>
      <w:r>
        <w:rPr>
          <w:noProof/>
        </w:rPr>
        <w:instrText xml:space="preserve"> PAGEREF _Toc187256337 \h </w:instrText>
      </w:r>
      <w:r>
        <w:rPr>
          <w:noProof/>
        </w:rPr>
      </w:r>
      <w:r>
        <w:rPr>
          <w:noProof/>
        </w:rPr>
        <w:fldChar w:fldCharType="separate"/>
      </w:r>
      <w:r>
        <w:rPr>
          <w:noProof/>
        </w:rPr>
        <w:t>82</w:t>
      </w:r>
      <w:r>
        <w:rPr>
          <w:noProof/>
        </w:rPr>
        <w:fldChar w:fldCharType="end"/>
      </w:r>
    </w:p>
    <w:p w14:paraId="617860D8" w14:textId="2FD0DD7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_Toc187256338 \h </w:instrText>
      </w:r>
      <w:r>
        <w:rPr>
          <w:noProof/>
        </w:rPr>
      </w:r>
      <w:r>
        <w:rPr>
          <w:noProof/>
        </w:rPr>
        <w:fldChar w:fldCharType="separate"/>
      </w:r>
      <w:r>
        <w:rPr>
          <w:noProof/>
        </w:rPr>
        <w:t>82</w:t>
      </w:r>
      <w:r>
        <w:rPr>
          <w:noProof/>
        </w:rPr>
        <w:fldChar w:fldCharType="end"/>
      </w:r>
    </w:p>
    <w:p w14:paraId="62283348" w14:textId="0C69367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_Toc187256339 \h </w:instrText>
      </w:r>
      <w:r>
        <w:rPr>
          <w:noProof/>
        </w:rPr>
      </w:r>
      <w:r>
        <w:rPr>
          <w:noProof/>
        </w:rPr>
        <w:fldChar w:fldCharType="separate"/>
      </w:r>
      <w:r>
        <w:rPr>
          <w:noProof/>
        </w:rPr>
        <w:t>83</w:t>
      </w:r>
      <w:r>
        <w:rPr>
          <w:noProof/>
        </w:rPr>
        <w:fldChar w:fldCharType="end"/>
      </w:r>
    </w:p>
    <w:p w14:paraId="3B4431D0" w14:textId="4D8EAE3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_Toc187256340 \h </w:instrText>
      </w:r>
      <w:r>
        <w:rPr>
          <w:noProof/>
        </w:rPr>
      </w:r>
      <w:r>
        <w:rPr>
          <w:noProof/>
        </w:rPr>
        <w:fldChar w:fldCharType="separate"/>
      </w:r>
      <w:r>
        <w:rPr>
          <w:noProof/>
        </w:rPr>
        <w:t>83</w:t>
      </w:r>
      <w:r>
        <w:rPr>
          <w:noProof/>
        </w:rPr>
        <w:fldChar w:fldCharType="end"/>
      </w:r>
    </w:p>
    <w:p w14:paraId="4237DE8A" w14:textId="3F68D0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_Toc187256341 \h </w:instrText>
      </w:r>
      <w:r>
        <w:rPr>
          <w:noProof/>
        </w:rPr>
      </w:r>
      <w:r>
        <w:rPr>
          <w:noProof/>
        </w:rPr>
        <w:fldChar w:fldCharType="separate"/>
      </w:r>
      <w:r>
        <w:rPr>
          <w:noProof/>
        </w:rPr>
        <w:t>83</w:t>
      </w:r>
      <w:r>
        <w:rPr>
          <w:noProof/>
        </w:rPr>
        <w:fldChar w:fldCharType="end"/>
      </w:r>
    </w:p>
    <w:p w14:paraId="74613623" w14:textId="7576E2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_Toc187256342 \h </w:instrText>
      </w:r>
      <w:r>
        <w:rPr>
          <w:noProof/>
        </w:rPr>
      </w:r>
      <w:r>
        <w:rPr>
          <w:noProof/>
        </w:rPr>
        <w:fldChar w:fldCharType="separate"/>
      </w:r>
      <w:r>
        <w:rPr>
          <w:noProof/>
        </w:rPr>
        <w:t>83</w:t>
      </w:r>
      <w:r>
        <w:rPr>
          <w:noProof/>
        </w:rPr>
        <w:fldChar w:fldCharType="end"/>
      </w:r>
    </w:p>
    <w:p w14:paraId="5066CD08" w14:textId="03BD78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_Toc187256343 \h </w:instrText>
      </w:r>
      <w:r>
        <w:rPr>
          <w:noProof/>
        </w:rPr>
      </w:r>
      <w:r>
        <w:rPr>
          <w:noProof/>
        </w:rPr>
        <w:fldChar w:fldCharType="separate"/>
      </w:r>
      <w:r>
        <w:rPr>
          <w:noProof/>
        </w:rPr>
        <w:t>83</w:t>
      </w:r>
      <w:r>
        <w:rPr>
          <w:noProof/>
        </w:rPr>
        <w:fldChar w:fldCharType="end"/>
      </w:r>
    </w:p>
    <w:p w14:paraId="12D4908A" w14:textId="73C04BE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_Toc187256344 \h </w:instrText>
      </w:r>
      <w:r>
        <w:rPr>
          <w:noProof/>
        </w:rPr>
      </w:r>
      <w:r>
        <w:rPr>
          <w:noProof/>
        </w:rPr>
        <w:fldChar w:fldCharType="separate"/>
      </w:r>
      <w:r>
        <w:rPr>
          <w:noProof/>
        </w:rPr>
        <w:t>85</w:t>
      </w:r>
      <w:r>
        <w:rPr>
          <w:noProof/>
        </w:rPr>
        <w:fldChar w:fldCharType="end"/>
      </w:r>
    </w:p>
    <w:p w14:paraId="7FB9AF6F" w14:textId="75644A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6.6.3.5.1</w:t>
      </w:r>
      <w:r>
        <w:rPr>
          <w:rFonts w:asciiTheme="minorHAnsi" w:eastAsiaTheme="minorEastAsia" w:hAnsiTheme="minorHAnsi" w:cstheme="minorBidi"/>
          <w:noProof/>
          <w:kern w:val="2"/>
          <w:sz w:val="24"/>
          <w:szCs w:val="24"/>
          <w:lang w:eastAsia="en-GB"/>
          <w14:ligatures w14:val="standardContextual"/>
        </w:rPr>
        <w:tab/>
      </w:r>
      <w:r w:rsidRPr="00590342">
        <w:rPr>
          <w:i/>
          <w:iCs/>
          <w:noProof/>
          <w:lang w:val="en-US" w:eastAsia="zh-CN"/>
        </w:rPr>
        <w:t>BS type 1-O</w:t>
      </w:r>
      <w:r>
        <w:rPr>
          <w:noProof/>
        </w:rPr>
        <w:tab/>
      </w:r>
      <w:r>
        <w:rPr>
          <w:noProof/>
        </w:rPr>
        <w:fldChar w:fldCharType="begin"/>
      </w:r>
      <w:r>
        <w:rPr>
          <w:noProof/>
        </w:rPr>
        <w:instrText xml:space="preserve"> PAGEREF _Toc187256345 \h </w:instrText>
      </w:r>
      <w:r>
        <w:rPr>
          <w:noProof/>
        </w:rPr>
      </w:r>
      <w:r>
        <w:rPr>
          <w:noProof/>
        </w:rPr>
        <w:fldChar w:fldCharType="separate"/>
      </w:r>
      <w:r>
        <w:rPr>
          <w:noProof/>
        </w:rPr>
        <w:t>85</w:t>
      </w:r>
      <w:r>
        <w:rPr>
          <w:noProof/>
        </w:rPr>
        <w:fldChar w:fldCharType="end"/>
      </w:r>
    </w:p>
    <w:p w14:paraId="118C2319" w14:textId="1187CB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6.6.3.5.2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zh-CN"/>
        </w:rPr>
        <w:t>BS type 2-O</w:t>
      </w:r>
      <w:r>
        <w:rPr>
          <w:noProof/>
        </w:rPr>
        <w:tab/>
      </w:r>
      <w:r>
        <w:rPr>
          <w:noProof/>
        </w:rPr>
        <w:fldChar w:fldCharType="begin"/>
      </w:r>
      <w:r>
        <w:rPr>
          <w:noProof/>
        </w:rPr>
        <w:instrText xml:space="preserve"> PAGEREF _Toc187256346 \h </w:instrText>
      </w:r>
      <w:r>
        <w:rPr>
          <w:noProof/>
        </w:rPr>
      </w:r>
      <w:r>
        <w:rPr>
          <w:noProof/>
        </w:rPr>
        <w:fldChar w:fldCharType="separate"/>
      </w:r>
      <w:r>
        <w:rPr>
          <w:noProof/>
        </w:rPr>
        <w:t>86</w:t>
      </w:r>
      <w:r>
        <w:rPr>
          <w:noProof/>
        </w:rPr>
        <w:fldChar w:fldCharType="end"/>
      </w:r>
    </w:p>
    <w:p w14:paraId="482B2D9B" w14:textId="3F69DB6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OTA time alignment error</w:t>
      </w:r>
      <w:r>
        <w:rPr>
          <w:noProof/>
        </w:rPr>
        <w:tab/>
      </w:r>
      <w:r>
        <w:rPr>
          <w:noProof/>
        </w:rPr>
        <w:fldChar w:fldCharType="begin"/>
      </w:r>
      <w:r>
        <w:rPr>
          <w:noProof/>
        </w:rPr>
        <w:instrText xml:space="preserve"> PAGEREF _Toc187256347 \h </w:instrText>
      </w:r>
      <w:r>
        <w:rPr>
          <w:noProof/>
        </w:rPr>
      </w:r>
      <w:r>
        <w:rPr>
          <w:noProof/>
        </w:rPr>
        <w:fldChar w:fldCharType="separate"/>
      </w:r>
      <w:r>
        <w:rPr>
          <w:noProof/>
        </w:rPr>
        <w:t>87</w:t>
      </w:r>
      <w:r>
        <w:rPr>
          <w:noProof/>
        </w:rPr>
        <w:fldChar w:fldCharType="end"/>
      </w:r>
    </w:p>
    <w:p w14:paraId="3B815DA3" w14:textId="35DF86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_Toc187256348 \h </w:instrText>
      </w:r>
      <w:r>
        <w:rPr>
          <w:noProof/>
        </w:rPr>
      </w:r>
      <w:r>
        <w:rPr>
          <w:noProof/>
        </w:rPr>
        <w:fldChar w:fldCharType="separate"/>
      </w:r>
      <w:r>
        <w:rPr>
          <w:noProof/>
        </w:rPr>
        <w:t>87</w:t>
      </w:r>
      <w:r>
        <w:rPr>
          <w:noProof/>
        </w:rPr>
        <w:fldChar w:fldCharType="end"/>
      </w:r>
    </w:p>
    <w:p w14:paraId="6CF2173F" w14:textId="406548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_Toc187256349 \h </w:instrText>
      </w:r>
      <w:r>
        <w:rPr>
          <w:noProof/>
        </w:rPr>
      </w:r>
      <w:r>
        <w:rPr>
          <w:noProof/>
        </w:rPr>
        <w:fldChar w:fldCharType="separate"/>
      </w:r>
      <w:r>
        <w:rPr>
          <w:noProof/>
        </w:rPr>
        <w:t>87</w:t>
      </w:r>
      <w:r>
        <w:rPr>
          <w:noProof/>
        </w:rPr>
        <w:fldChar w:fldCharType="end"/>
      </w:r>
    </w:p>
    <w:p w14:paraId="1E72AE58" w14:textId="5C6AB1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6.6.4.3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_Toc187256350 \h </w:instrText>
      </w:r>
      <w:r>
        <w:rPr>
          <w:noProof/>
        </w:rPr>
      </w:r>
      <w:r>
        <w:rPr>
          <w:noProof/>
        </w:rPr>
        <w:fldChar w:fldCharType="separate"/>
      </w:r>
      <w:r>
        <w:rPr>
          <w:noProof/>
        </w:rPr>
        <w:t>87</w:t>
      </w:r>
      <w:r>
        <w:rPr>
          <w:noProof/>
        </w:rPr>
        <w:fldChar w:fldCharType="end"/>
      </w:r>
    </w:p>
    <w:p w14:paraId="30973385" w14:textId="78002B8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_Toc187256351 \h </w:instrText>
      </w:r>
      <w:r>
        <w:rPr>
          <w:noProof/>
        </w:rPr>
      </w:r>
      <w:r>
        <w:rPr>
          <w:noProof/>
        </w:rPr>
        <w:fldChar w:fldCharType="separate"/>
      </w:r>
      <w:r>
        <w:rPr>
          <w:noProof/>
        </w:rPr>
        <w:t>87</w:t>
      </w:r>
      <w:r>
        <w:rPr>
          <w:noProof/>
        </w:rPr>
        <w:fldChar w:fldCharType="end"/>
      </w:r>
    </w:p>
    <w:p w14:paraId="33A04F15" w14:textId="4BC60A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_Toc187256352 \h </w:instrText>
      </w:r>
      <w:r>
        <w:rPr>
          <w:noProof/>
        </w:rPr>
      </w:r>
      <w:r>
        <w:rPr>
          <w:noProof/>
        </w:rPr>
        <w:fldChar w:fldCharType="separate"/>
      </w:r>
      <w:r>
        <w:rPr>
          <w:noProof/>
        </w:rPr>
        <w:t>87</w:t>
      </w:r>
      <w:r>
        <w:rPr>
          <w:noProof/>
        </w:rPr>
        <w:fldChar w:fldCharType="end"/>
      </w:r>
    </w:p>
    <w:p w14:paraId="2806A356" w14:textId="29A9961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6.6.4.4.2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_Toc187256353 \h </w:instrText>
      </w:r>
      <w:r>
        <w:rPr>
          <w:noProof/>
        </w:rPr>
      </w:r>
      <w:r>
        <w:rPr>
          <w:noProof/>
        </w:rPr>
        <w:fldChar w:fldCharType="separate"/>
      </w:r>
      <w:r>
        <w:rPr>
          <w:noProof/>
        </w:rPr>
        <w:t>87</w:t>
      </w:r>
      <w:r>
        <w:rPr>
          <w:noProof/>
        </w:rPr>
        <w:fldChar w:fldCharType="end"/>
      </w:r>
    </w:p>
    <w:p w14:paraId="21B4D164" w14:textId="55C2542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_Toc187256354 \h </w:instrText>
      </w:r>
      <w:r>
        <w:rPr>
          <w:noProof/>
        </w:rPr>
      </w:r>
      <w:r>
        <w:rPr>
          <w:noProof/>
        </w:rPr>
        <w:fldChar w:fldCharType="separate"/>
      </w:r>
      <w:r>
        <w:rPr>
          <w:noProof/>
        </w:rPr>
        <w:t>88</w:t>
      </w:r>
      <w:r>
        <w:rPr>
          <w:noProof/>
        </w:rPr>
        <w:fldChar w:fldCharType="end"/>
      </w:r>
    </w:p>
    <w:p w14:paraId="30D1B72E" w14:textId="0AAE75D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_Toc187256355 \h </w:instrText>
      </w:r>
      <w:r>
        <w:rPr>
          <w:noProof/>
        </w:rPr>
      </w:r>
      <w:r>
        <w:rPr>
          <w:noProof/>
        </w:rPr>
        <w:fldChar w:fldCharType="separate"/>
      </w:r>
      <w:r>
        <w:rPr>
          <w:noProof/>
        </w:rPr>
        <w:t>88</w:t>
      </w:r>
      <w:r>
        <w:rPr>
          <w:noProof/>
        </w:rPr>
        <w:fldChar w:fldCharType="end"/>
      </w:r>
    </w:p>
    <w:p w14:paraId="786D2EFB" w14:textId="6D19D61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6.6.4.5.2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_Toc187256356 \h </w:instrText>
      </w:r>
      <w:r>
        <w:rPr>
          <w:noProof/>
        </w:rPr>
      </w:r>
      <w:r>
        <w:rPr>
          <w:noProof/>
        </w:rPr>
        <w:fldChar w:fldCharType="separate"/>
      </w:r>
      <w:r>
        <w:rPr>
          <w:noProof/>
        </w:rPr>
        <w:t>88</w:t>
      </w:r>
      <w:r>
        <w:rPr>
          <w:noProof/>
        </w:rPr>
        <w:fldChar w:fldCharType="end"/>
      </w:r>
    </w:p>
    <w:p w14:paraId="0FB05A22" w14:textId="75512F4C"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OTA unwanted emissions</w:t>
      </w:r>
      <w:r>
        <w:rPr>
          <w:noProof/>
        </w:rPr>
        <w:tab/>
      </w:r>
      <w:r>
        <w:rPr>
          <w:noProof/>
        </w:rPr>
        <w:fldChar w:fldCharType="begin"/>
      </w:r>
      <w:r>
        <w:rPr>
          <w:noProof/>
        </w:rPr>
        <w:instrText xml:space="preserve"> PAGEREF _Toc187256357 \h </w:instrText>
      </w:r>
      <w:r>
        <w:rPr>
          <w:noProof/>
        </w:rPr>
      </w:r>
      <w:r>
        <w:rPr>
          <w:noProof/>
        </w:rPr>
        <w:fldChar w:fldCharType="separate"/>
      </w:r>
      <w:r>
        <w:rPr>
          <w:noProof/>
        </w:rPr>
        <w:t>89</w:t>
      </w:r>
      <w:r>
        <w:rPr>
          <w:noProof/>
        </w:rPr>
        <w:fldChar w:fldCharType="end"/>
      </w:r>
    </w:p>
    <w:p w14:paraId="7B7E8312" w14:textId="304F35D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_Toc187256358 \h </w:instrText>
      </w:r>
      <w:r>
        <w:rPr>
          <w:noProof/>
        </w:rPr>
      </w:r>
      <w:r>
        <w:rPr>
          <w:noProof/>
        </w:rPr>
        <w:fldChar w:fldCharType="separate"/>
      </w:r>
      <w:r>
        <w:rPr>
          <w:noProof/>
        </w:rPr>
        <w:t>89</w:t>
      </w:r>
      <w:r>
        <w:rPr>
          <w:noProof/>
        </w:rPr>
        <w:fldChar w:fldCharType="end"/>
      </w:r>
    </w:p>
    <w:p w14:paraId="3F7736A3" w14:textId="0AE528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OTA occupied bandwidth</w:t>
      </w:r>
      <w:r>
        <w:rPr>
          <w:noProof/>
        </w:rPr>
        <w:tab/>
      </w:r>
      <w:r>
        <w:rPr>
          <w:noProof/>
        </w:rPr>
        <w:fldChar w:fldCharType="begin"/>
      </w:r>
      <w:r>
        <w:rPr>
          <w:noProof/>
        </w:rPr>
        <w:instrText xml:space="preserve"> PAGEREF _Toc187256359 \h </w:instrText>
      </w:r>
      <w:r>
        <w:rPr>
          <w:noProof/>
        </w:rPr>
      </w:r>
      <w:r>
        <w:rPr>
          <w:noProof/>
        </w:rPr>
        <w:fldChar w:fldCharType="separate"/>
      </w:r>
      <w:r>
        <w:rPr>
          <w:noProof/>
        </w:rPr>
        <w:t>89</w:t>
      </w:r>
      <w:r>
        <w:rPr>
          <w:noProof/>
        </w:rPr>
        <w:fldChar w:fldCharType="end"/>
      </w:r>
    </w:p>
    <w:p w14:paraId="5B77D0AC" w14:textId="5058A9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_Toc187256360 \h </w:instrText>
      </w:r>
      <w:r>
        <w:rPr>
          <w:noProof/>
        </w:rPr>
      </w:r>
      <w:r>
        <w:rPr>
          <w:noProof/>
        </w:rPr>
        <w:fldChar w:fldCharType="separate"/>
      </w:r>
      <w:r>
        <w:rPr>
          <w:noProof/>
        </w:rPr>
        <w:t>89</w:t>
      </w:r>
      <w:r>
        <w:rPr>
          <w:noProof/>
        </w:rPr>
        <w:fldChar w:fldCharType="end"/>
      </w:r>
    </w:p>
    <w:p w14:paraId="1E8D3EF0" w14:textId="404A6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_Toc187256361 \h </w:instrText>
      </w:r>
      <w:r>
        <w:rPr>
          <w:noProof/>
        </w:rPr>
      </w:r>
      <w:r>
        <w:rPr>
          <w:noProof/>
        </w:rPr>
        <w:fldChar w:fldCharType="separate"/>
      </w:r>
      <w:r>
        <w:rPr>
          <w:noProof/>
        </w:rPr>
        <w:t>89</w:t>
      </w:r>
      <w:r>
        <w:rPr>
          <w:noProof/>
        </w:rPr>
        <w:fldChar w:fldCharType="end"/>
      </w:r>
    </w:p>
    <w:p w14:paraId="2BB4389B" w14:textId="0D6DAEF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6.7.2.3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_Toc187256362 \h </w:instrText>
      </w:r>
      <w:r>
        <w:rPr>
          <w:noProof/>
        </w:rPr>
      </w:r>
      <w:r>
        <w:rPr>
          <w:noProof/>
        </w:rPr>
        <w:fldChar w:fldCharType="separate"/>
      </w:r>
      <w:r>
        <w:rPr>
          <w:noProof/>
        </w:rPr>
        <w:t>89</w:t>
      </w:r>
      <w:r>
        <w:rPr>
          <w:noProof/>
        </w:rPr>
        <w:fldChar w:fldCharType="end"/>
      </w:r>
    </w:p>
    <w:p w14:paraId="3BEC6DB9" w14:textId="57DAB8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_Toc187256363 \h </w:instrText>
      </w:r>
      <w:r>
        <w:rPr>
          <w:noProof/>
        </w:rPr>
      </w:r>
      <w:r>
        <w:rPr>
          <w:noProof/>
        </w:rPr>
        <w:fldChar w:fldCharType="separate"/>
      </w:r>
      <w:r>
        <w:rPr>
          <w:noProof/>
        </w:rPr>
        <w:t>90</w:t>
      </w:r>
      <w:r>
        <w:rPr>
          <w:noProof/>
        </w:rPr>
        <w:fldChar w:fldCharType="end"/>
      </w:r>
    </w:p>
    <w:p w14:paraId="783A1CC2" w14:textId="5750F0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_Toc187256364 \h </w:instrText>
      </w:r>
      <w:r>
        <w:rPr>
          <w:noProof/>
        </w:rPr>
      </w:r>
      <w:r>
        <w:rPr>
          <w:noProof/>
        </w:rPr>
        <w:fldChar w:fldCharType="separate"/>
      </w:r>
      <w:r>
        <w:rPr>
          <w:noProof/>
        </w:rPr>
        <w:t>90</w:t>
      </w:r>
      <w:r>
        <w:rPr>
          <w:noProof/>
        </w:rPr>
        <w:fldChar w:fldCharType="end"/>
      </w:r>
    </w:p>
    <w:p w14:paraId="686E3469" w14:textId="5DCC952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_Toc187256365 \h </w:instrText>
      </w:r>
      <w:r>
        <w:rPr>
          <w:noProof/>
        </w:rPr>
      </w:r>
      <w:r>
        <w:rPr>
          <w:noProof/>
        </w:rPr>
        <w:fldChar w:fldCharType="separate"/>
      </w:r>
      <w:r>
        <w:rPr>
          <w:noProof/>
        </w:rPr>
        <w:t>90</w:t>
      </w:r>
      <w:r>
        <w:rPr>
          <w:noProof/>
        </w:rPr>
        <w:fldChar w:fldCharType="end"/>
      </w:r>
    </w:p>
    <w:p w14:paraId="66DD9CC0" w14:textId="45F5A47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_Toc187256366 \h </w:instrText>
      </w:r>
      <w:r>
        <w:rPr>
          <w:noProof/>
        </w:rPr>
      </w:r>
      <w:r>
        <w:rPr>
          <w:noProof/>
        </w:rPr>
        <w:fldChar w:fldCharType="separate"/>
      </w:r>
      <w:r>
        <w:rPr>
          <w:noProof/>
        </w:rPr>
        <w:t>91</w:t>
      </w:r>
      <w:r>
        <w:rPr>
          <w:noProof/>
        </w:rPr>
        <w:fldChar w:fldCharType="end"/>
      </w:r>
    </w:p>
    <w:p w14:paraId="5ED34E36" w14:textId="79FBD0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_Toc187256367 \h </w:instrText>
      </w:r>
      <w:r>
        <w:rPr>
          <w:noProof/>
        </w:rPr>
      </w:r>
      <w:r>
        <w:rPr>
          <w:noProof/>
        </w:rPr>
        <w:fldChar w:fldCharType="separate"/>
      </w:r>
      <w:r>
        <w:rPr>
          <w:noProof/>
        </w:rPr>
        <w:t>91</w:t>
      </w:r>
      <w:r>
        <w:rPr>
          <w:noProof/>
        </w:rPr>
        <w:fldChar w:fldCharType="end"/>
      </w:r>
    </w:p>
    <w:p w14:paraId="6B6C4D00" w14:textId="79B5E89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6.7.2.5.2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_Toc187256368 \h </w:instrText>
      </w:r>
      <w:r>
        <w:rPr>
          <w:noProof/>
        </w:rPr>
      </w:r>
      <w:r>
        <w:rPr>
          <w:noProof/>
        </w:rPr>
        <w:fldChar w:fldCharType="separate"/>
      </w:r>
      <w:r>
        <w:rPr>
          <w:noProof/>
        </w:rPr>
        <w:t>91</w:t>
      </w:r>
      <w:r>
        <w:rPr>
          <w:noProof/>
        </w:rPr>
        <w:fldChar w:fldCharType="end"/>
      </w:r>
    </w:p>
    <w:p w14:paraId="34D2DB9B" w14:textId="21C37E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OTA Adjacent Channel Leakage Power Ratio (ACLR)</w:t>
      </w:r>
      <w:r>
        <w:rPr>
          <w:noProof/>
        </w:rPr>
        <w:tab/>
      </w:r>
      <w:r>
        <w:rPr>
          <w:noProof/>
        </w:rPr>
        <w:fldChar w:fldCharType="begin"/>
      </w:r>
      <w:r>
        <w:rPr>
          <w:noProof/>
        </w:rPr>
        <w:instrText xml:space="preserve"> PAGEREF _Toc187256369 \h </w:instrText>
      </w:r>
      <w:r>
        <w:rPr>
          <w:noProof/>
        </w:rPr>
      </w:r>
      <w:r>
        <w:rPr>
          <w:noProof/>
        </w:rPr>
        <w:fldChar w:fldCharType="separate"/>
      </w:r>
      <w:r>
        <w:rPr>
          <w:noProof/>
        </w:rPr>
        <w:t>91</w:t>
      </w:r>
      <w:r>
        <w:rPr>
          <w:noProof/>
        </w:rPr>
        <w:fldChar w:fldCharType="end"/>
      </w:r>
    </w:p>
    <w:p w14:paraId="183FA4A6" w14:textId="458A6AB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_Toc187256370 \h </w:instrText>
      </w:r>
      <w:r>
        <w:rPr>
          <w:noProof/>
        </w:rPr>
      </w:r>
      <w:r>
        <w:rPr>
          <w:noProof/>
        </w:rPr>
        <w:fldChar w:fldCharType="separate"/>
      </w:r>
      <w:r>
        <w:rPr>
          <w:noProof/>
        </w:rPr>
        <w:t>91</w:t>
      </w:r>
      <w:r>
        <w:rPr>
          <w:noProof/>
        </w:rPr>
        <w:fldChar w:fldCharType="end"/>
      </w:r>
    </w:p>
    <w:p w14:paraId="5C9C37E3" w14:textId="0C249B8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_Toc187256371 \h </w:instrText>
      </w:r>
      <w:r>
        <w:rPr>
          <w:noProof/>
        </w:rPr>
      </w:r>
      <w:r>
        <w:rPr>
          <w:noProof/>
        </w:rPr>
        <w:fldChar w:fldCharType="separate"/>
      </w:r>
      <w:r>
        <w:rPr>
          <w:noProof/>
        </w:rPr>
        <w:t>92</w:t>
      </w:r>
      <w:r>
        <w:rPr>
          <w:noProof/>
        </w:rPr>
        <w:fldChar w:fldCharType="end"/>
      </w:r>
    </w:p>
    <w:p w14:paraId="7018F985" w14:textId="100E1C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_Toc187256372 \h </w:instrText>
      </w:r>
      <w:r>
        <w:rPr>
          <w:noProof/>
        </w:rPr>
      </w:r>
      <w:r>
        <w:rPr>
          <w:noProof/>
        </w:rPr>
        <w:fldChar w:fldCharType="separate"/>
      </w:r>
      <w:r>
        <w:rPr>
          <w:noProof/>
        </w:rPr>
        <w:t>92</w:t>
      </w:r>
      <w:r>
        <w:rPr>
          <w:noProof/>
        </w:rPr>
        <w:fldChar w:fldCharType="end"/>
      </w:r>
    </w:p>
    <w:p w14:paraId="09295F67" w14:textId="5EF7E7A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_Toc187256373 \h </w:instrText>
      </w:r>
      <w:r>
        <w:rPr>
          <w:noProof/>
        </w:rPr>
      </w:r>
      <w:r>
        <w:rPr>
          <w:noProof/>
        </w:rPr>
        <w:fldChar w:fldCharType="separate"/>
      </w:r>
      <w:r>
        <w:rPr>
          <w:noProof/>
        </w:rPr>
        <w:t>92</w:t>
      </w:r>
      <w:r>
        <w:rPr>
          <w:noProof/>
        </w:rPr>
        <w:fldChar w:fldCharType="end"/>
      </w:r>
    </w:p>
    <w:p w14:paraId="133D9E1B" w14:textId="75D20BC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_Toc187256374 \h </w:instrText>
      </w:r>
      <w:r>
        <w:rPr>
          <w:noProof/>
        </w:rPr>
      </w:r>
      <w:r>
        <w:rPr>
          <w:noProof/>
        </w:rPr>
        <w:fldChar w:fldCharType="separate"/>
      </w:r>
      <w:r>
        <w:rPr>
          <w:noProof/>
        </w:rPr>
        <w:t>92</w:t>
      </w:r>
      <w:r>
        <w:rPr>
          <w:noProof/>
        </w:rPr>
        <w:fldChar w:fldCharType="end"/>
      </w:r>
    </w:p>
    <w:p w14:paraId="3DE72150" w14:textId="66DEA9D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_Toc187256375 \h </w:instrText>
      </w:r>
      <w:r>
        <w:rPr>
          <w:noProof/>
        </w:rPr>
      </w:r>
      <w:r>
        <w:rPr>
          <w:noProof/>
        </w:rPr>
        <w:fldChar w:fldCharType="separate"/>
      </w:r>
      <w:r>
        <w:rPr>
          <w:noProof/>
        </w:rPr>
        <w:t>92</w:t>
      </w:r>
      <w:r>
        <w:rPr>
          <w:noProof/>
        </w:rPr>
        <w:fldChar w:fldCharType="end"/>
      </w:r>
    </w:p>
    <w:p w14:paraId="66F5DA0B" w14:textId="4D7B617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6.7.3.5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_Toc187256376 \h </w:instrText>
      </w:r>
      <w:r>
        <w:rPr>
          <w:noProof/>
        </w:rPr>
      </w:r>
      <w:r>
        <w:rPr>
          <w:noProof/>
        </w:rPr>
        <w:fldChar w:fldCharType="separate"/>
      </w:r>
      <w:r>
        <w:rPr>
          <w:noProof/>
        </w:rPr>
        <w:t>93</w:t>
      </w:r>
      <w:r>
        <w:rPr>
          <w:noProof/>
        </w:rPr>
        <w:fldChar w:fldCharType="end"/>
      </w:r>
    </w:p>
    <w:p w14:paraId="00BACBFD" w14:textId="03854D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_Toc187256377 \h </w:instrText>
      </w:r>
      <w:r>
        <w:rPr>
          <w:noProof/>
        </w:rPr>
      </w:r>
      <w:r>
        <w:rPr>
          <w:noProof/>
        </w:rPr>
        <w:fldChar w:fldCharType="separate"/>
      </w:r>
      <w:r>
        <w:rPr>
          <w:noProof/>
        </w:rPr>
        <w:t>93</w:t>
      </w:r>
      <w:r>
        <w:rPr>
          <w:noProof/>
        </w:rPr>
        <w:fldChar w:fldCharType="end"/>
      </w:r>
    </w:p>
    <w:p w14:paraId="19306348" w14:textId="5B64378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6.7.3.5.2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_Toc187256378 \h </w:instrText>
      </w:r>
      <w:r>
        <w:rPr>
          <w:noProof/>
        </w:rPr>
      </w:r>
      <w:r>
        <w:rPr>
          <w:noProof/>
        </w:rPr>
        <w:fldChar w:fldCharType="separate"/>
      </w:r>
      <w:r>
        <w:rPr>
          <w:noProof/>
        </w:rPr>
        <w:t>96</w:t>
      </w:r>
      <w:r>
        <w:rPr>
          <w:noProof/>
        </w:rPr>
        <w:fldChar w:fldCharType="end"/>
      </w:r>
    </w:p>
    <w:p w14:paraId="705D87BD" w14:textId="2C116A9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OTA operating band unwanted emissions</w:t>
      </w:r>
      <w:r>
        <w:rPr>
          <w:noProof/>
        </w:rPr>
        <w:tab/>
      </w:r>
      <w:r>
        <w:rPr>
          <w:noProof/>
        </w:rPr>
        <w:fldChar w:fldCharType="begin"/>
      </w:r>
      <w:r>
        <w:rPr>
          <w:noProof/>
        </w:rPr>
        <w:instrText xml:space="preserve"> PAGEREF _Toc187256379 \h </w:instrText>
      </w:r>
      <w:r>
        <w:rPr>
          <w:noProof/>
        </w:rPr>
      </w:r>
      <w:r>
        <w:rPr>
          <w:noProof/>
        </w:rPr>
        <w:fldChar w:fldCharType="separate"/>
      </w:r>
      <w:r>
        <w:rPr>
          <w:noProof/>
        </w:rPr>
        <w:t>99</w:t>
      </w:r>
      <w:r>
        <w:rPr>
          <w:noProof/>
        </w:rPr>
        <w:fldChar w:fldCharType="end"/>
      </w:r>
    </w:p>
    <w:p w14:paraId="4F2D470C" w14:textId="0733AAD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lang w:eastAsia="zh-CN"/>
        </w:rPr>
        <w:t>Definition and applicability</w:t>
      </w:r>
      <w:r>
        <w:rPr>
          <w:noProof/>
        </w:rPr>
        <w:tab/>
      </w:r>
      <w:r>
        <w:rPr>
          <w:noProof/>
        </w:rPr>
        <w:fldChar w:fldCharType="begin"/>
      </w:r>
      <w:r>
        <w:rPr>
          <w:noProof/>
        </w:rPr>
        <w:instrText xml:space="preserve"> PAGEREF _Toc187256380 \h </w:instrText>
      </w:r>
      <w:r>
        <w:rPr>
          <w:noProof/>
        </w:rPr>
      </w:r>
      <w:r>
        <w:rPr>
          <w:noProof/>
        </w:rPr>
        <w:fldChar w:fldCharType="separate"/>
      </w:r>
      <w:r>
        <w:rPr>
          <w:noProof/>
        </w:rPr>
        <w:t>99</w:t>
      </w:r>
      <w:r>
        <w:rPr>
          <w:noProof/>
        </w:rPr>
        <w:fldChar w:fldCharType="end"/>
      </w:r>
    </w:p>
    <w:p w14:paraId="170B7074" w14:textId="3C0A6B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6.7.4.2</w:t>
      </w:r>
      <w:r>
        <w:rPr>
          <w:rFonts w:asciiTheme="minorHAnsi" w:eastAsiaTheme="minorEastAsia" w:hAnsiTheme="minorHAnsi" w:cstheme="minorBidi"/>
          <w:noProof/>
          <w:kern w:val="2"/>
          <w:sz w:val="24"/>
          <w:szCs w:val="24"/>
          <w:lang w:eastAsia="en-GB"/>
          <w14:ligatures w14:val="standardContextual"/>
        </w:rPr>
        <w:tab/>
      </w:r>
      <w:r>
        <w:rPr>
          <w:noProof/>
          <w:lang w:eastAsia="zh-CN"/>
        </w:rPr>
        <w:t>Minimum requirement</w:t>
      </w:r>
      <w:r>
        <w:rPr>
          <w:noProof/>
        </w:rPr>
        <w:tab/>
      </w:r>
      <w:r>
        <w:rPr>
          <w:noProof/>
        </w:rPr>
        <w:fldChar w:fldCharType="begin"/>
      </w:r>
      <w:r>
        <w:rPr>
          <w:noProof/>
        </w:rPr>
        <w:instrText xml:space="preserve"> PAGEREF _Toc187256381 \h </w:instrText>
      </w:r>
      <w:r>
        <w:rPr>
          <w:noProof/>
        </w:rPr>
      </w:r>
      <w:r>
        <w:rPr>
          <w:noProof/>
        </w:rPr>
        <w:fldChar w:fldCharType="separate"/>
      </w:r>
      <w:r>
        <w:rPr>
          <w:noProof/>
        </w:rPr>
        <w:t>99</w:t>
      </w:r>
      <w:r>
        <w:rPr>
          <w:noProof/>
        </w:rPr>
        <w:fldChar w:fldCharType="end"/>
      </w:r>
    </w:p>
    <w:p w14:paraId="2CE5C47E" w14:textId="630F14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6.7.4.3</w:t>
      </w:r>
      <w:r>
        <w:rPr>
          <w:rFonts w:asciiTheme="minorHAnsi" w:eastAsiaTheme="minorEastAsia" w:hAnsiTheme="minorHAnsi" w:cstheme="minorBidi"/>
          <w:noProof/>
          <w:kern w:val="2"/>
          <w:sz w:val="24"/>
          <w:szCs w:val="24"/>
          <w:lang w:eastAsia="en-GB"/>
          <w14:ligatures w14:val="standardContextual"/>
        </w:rPr>
        <w:tab/>
      </w:r>
      <w:r>
        <w:rPr>
          <w:noProof/>
          <w:lang w:eastAsia="zh-CN"/>
        </w:rPr>
        <w:t>Test purpose</w:t>
      </w:r>
      <w:r>
        <w:rPr>
          <w:noProof/>
        </w:rPr>
        <w:tab/>
      </w:r>
      <w:r>
        <w:rPr>
          <w:noProof/>
        </w:rPr>
        <w:fldChar w:fldCharType="begin"/>
      </w:r>
      <w:r>
        <w:rPr>
          <w:noProof/>
        </w:rPr>
        <w:instrText xml:space="preserve"> PAGEREF _Toc187256382 \h </w:instrText>
      </w:r>
      <w:r>
        <w:rPr>
          <w:noProof/>
        </w:rPr>
      </w:r>
      <w:r>
        <w:rPr>
          <w:noProof/>
        </w:rPr>
        <w:fldChar w:fldCharType="separate"/>
      </w:r>
      <w:r>
        <w:rPr>
          <w:noProof/>
        </w:rPr>
        <w:t>99</w:t>
      </w:r>
      <w:r>
        <w:rPr>
          <w:noProof/>
        </w:rPr>
        <w:fldChar w:fldCharType="end"/>
      </w:r>
    </w:p>
    <w:p w14:paraId="05AFF204" w14:textId="415CD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6.7.4.4</w:t>
      </w:r>
      <w:r>
        <w:rPr>
          <w:rFonts w:asciiTheme="minorHAnsi" w:eastAsiaTheme="minorEastAsia" w:hAnsiTheme="minorHAnsi" w:cstheme="minorBidi"/>
          <w:noProof/>
          <w:kern w:val="2"/>
          <w:sz w:val="24"/>
          <w:szCs w:val="24"/>
          <w:lang w:eastAsia="en-GB"/>
          <w14:ligatures w14:val="standardContextual"/>
        </w:rPr>
        <w:tab/>
      </w:r>
      <w:r>
        <w:rPr>
          <w:noProof/>
          <w:lang w:eastAsia="zh-CN"/>
        </w:rPr>
        <w:t>Method of test</w:t>
      </w:r>
      <w:r>
        <w:rPr>
          <w:noProof/>
        </w:rPr>
        <w:tab/>
      </w:r>
      <w:r>
        <w:rPr>
          <w:noProof/>
        </w:rPr>
        <w:fldChar w:fldCharType="begin"/>
      </w:r>
      <w:r>
        <w:rPr>
          <w:noProof/>
        </w:rPr>
        <w:instrText xml:space="preserve"> PAGEREF _Toc187256383 \h </w:instrText>
      </w:r>
      <w:r>
        <w:rPr>
          <w:noProof/>
        </w:rPr>
      </w:r>
      <w:r>
        <w:rPr>
          <w:noProof/>
        </w:rPr>
        <w:fldChar w:fldCharType="separate"/>
      </w:r>
      <w:r>
        <w:rPr>
          <w:noProof/>
        </w:rPr>
        <w:t>99</w:t>
      </w:r>
      <w:r>
        <w:rPr>
          <w:noProof/>
        </w:rPr>
        <w:fldChar w:fldCharType="end"/>
      </w:r>
    </w:p>
    <w:p w14:paraId="49E42791" w14:textId="61B986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6.7.4.4.1</w:t>
      </w:r>
      <w:r>
        <w:rPr>
          <w:rFonts w:asciiTheme="minorHAnsi" w:eastAsiaTheme="minorEastAsia" w:hAnsiTheme="minorHAnsi" w:cstheme="minorBidi"/>
          <w:noProof/>
          <w:kern w:val="2"/>
          <w:sz w:val="24"/>
          <w:szCs w:val="24"/>
          <w:lang w:eastAsia="en-GB"/>
          <w14:ligatures w14:val="standardContextual"/>
        </w:rPr>
        <w:tab/>
      </w:r>
      <w:r>
        <w:rPr>
          <w:noProof/>
          <w:lang w:eastAsia="zh-CN"/>
        </w:rPr>
        <w:t>Initial conditions</w:t>
      </w:r>
      <w:r>
        <w:rPr>
          <w:noProof/>
        </w:rPr>
        <w:tab/>
      </w:r>
      <w:r>
        <w:rPr>
          <w:noProof/>
        </w:rPr>
        <w:fldChar w:fldCharType="begin"/>
      </w:r>
      <w:r>
        <w:rPr>
          <w:noProof/>
        </w:rPr>
        <w:instrText xml:space="preserve"> PAGEREF _Toc187256384 \h </w:instrText>
      </w:r>
      <w:r>
        <w:rPr>
          <w:noProof/>
        </w:rPr>
      </w:r>
      <w:r>
        <w:rPr>
          <w:noProof/>
        </w:rPr>
        <w:fldChar w:fldCharType="separate"/>
      </w:r>
      <w:r>
        <w:rPr>
          <w:noProof/>
        </w:rPr>
        <w:t>99</w:t>
      </w:r>
      <w:r>
        <w:rPr>
          <w:noProof/>
        </w:rPr>
        <w:fldChar w:fldCharType="end"/>
      </w:r>
    </w:p>
    <w:p w14:paraId="50CED4A5" w14:textId="1808E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_Toc187256385 \h </w:instrText>
      </w:r>
      <w:r>
        <w:rPr>
          <w:noProof/>
        </w:rPr>
      </w:r>
      <w:r>
        <w:rPr>
          <w:noProof/>
        </w:rPr>
        <w:fldChar w:fldCharType="separate"/>
      </w:r>
      <w:r>
        <w:rPr>
          <w:noProof/>
        </w:rPr>
        <w:t>99</w:t>
      </w:r>
      <w:r>
        <w:rPr>
          <w:noProof/>
        </w:rPr>
        <w:fldChar w:fldCharType="end"/>
      </w:r>
    </w:p>
    <w:p w14:paraId="29C09828" w14:textId="5883D8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6.7.4.5</w:t>
      </w:r>
      <w:r>
        <w:rPr>
          <w:rFonts w:asciiTheme="minorHAnsi" w:eastAsiaTheme="minorEastAsia" w:hAnsiTheme="minorHAnsi" w:cstheme="minorBidi"/>
          <w:noProof/>
          <w:kern w:val="2"/>
          <w:sz w:val="24"/>
          <w:szCs w:val="24"/>
          <w:lang w:eastAsia="en-GB"/>
          <w14:ligatures w14:val="standardContextual"/>
        </w:rPr>
        <w:tab/>
      </w:r>
      <w:r>
        <w:rPr>
          <w:noProof/>
          <w:lang w:eastAsia="zh-CN"/>
        </w:rPr>
        <w:t>Test requirements</w:t>
      </w:r>
      <w:r>
        <w:rPr>
          <w:noProof/>
        </w:rPr>
        <w:tab/>
      </w:r>
      <w:r>
        <w:rPr>
          <w:noProof/>
        </w:rPr>
        <w:fldChar w:fldCharType="begin"/>
      </w:r>
      <w:r>
        <w:rPr>
          <w:noProof/>
        </w:rPr>
        <w:instrText xml:space="preserve"> PAGEREF _Toc187256386 \h </w:instrText>
      </w:r>
      <w:r>
        <w:rPr>
          <w:noProof/>
        </w:rPr>
      </w:r>
      <w:r>
        <w:rPr>
          <w:noProof/>
        </w:rPr>
        <w:fldChar w:fldCharType="separate"/>
      </w:r>
      <w:r>
        <w:rPr>
          <w:noProof/>
        </w:rPr>
        <w:t>100</w:t>
      </w:r>
      <w:r>
        <w:rPr>
          <w:noProof/>
        </w:rPr>
        <w:fldChar w:fldCharType="end"/>
      </w:r>
    </w:p>
    <w:p w14:paraId="5C9A04AE" w14:textId="08B4138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6.7.4.5.1</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1-O</w:t>
      </w:r>
      <w:r>
        <w:rPr>
          <w:noProof/>
        </w:rPr>
        <w:tab/>
      </w:r>
      <w:r>
        <w:rPr>
          <w:noProof/>
        </w:rPr>
        <w:fldChar w:fldCharType="begin"/>
      </w:r>
      <w:r>
        <w:rPr>
          <w:noProof/>
        </w:rPr>
        <w:instrText xml:space="preserve"> PAGEREF _Toc187256387 \h </w:instrText>
      </w:r>
      <w:r>
        <w:rPr>
          <w:noProof/>
        </w:rPr>
      </w:r>
      <w:r>
        <w:rPr>
          <w:noProof/>
        </w:rPr>
        <w:fldChar w:fldCharType="separate"/>
      </w:r>
      <w:r>
        <w:rPr>
          <w:noProof/>
        </w:rPr>
        <w:t>100</w:t>
      </w:r>
      <w:r>
        <w:rPr>
          <w:noProof/>
        </w:rPr>
        <w:fldChar w:fldCharType="end"/>
      </w:r>
    </w:p>
    <w:p w14:paraId="1BB2725C" w14:textId="154A1B4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6.7.4.5.2</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ab/>
      </w:r>
      <w:r>
        <w:rPr>
          <w:noProof/>
        </w:rPr>
        <w:fldChar w:fldCharType="begin"/>
      </w:r>
      <w:r>
        <w:rPr>
          <w:noProof/>
        </w:rPr>
        <w:instrText xml:space="preserve"> PAGEREF _Toc187256388 \h </w:instrText>
      </w:r>
      <w:r>
        <w:rPr>
          <w:noProof/>
        </w:rPr>
      </w:r>
      <w:r>
        <w:rPr>
          <w:noProof/>
        </w:rPr>
        <w:fldChar w:fldCharType="separate"/>
      </w:r>
      <w:r>
        <w:rPr>
          <w:noProof/>
        </w:rPr>
        <w:t>111</w:t>
      </w:r>
      <w:r>
        <w:rPr>
          <w:noProof/>
        </w:rPr>
        <w:fldChar w:fldCharType="end"/>
      </w:r>
    </w:p>
    <w:p w14:paraId="27DA0386" w14:textId="2CF7BD5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OTA transmitter spurious emissions</w:t>
      </w:r>
      <w:r>
        <w:rPr>
          <w:noProof/>
        </w:rPr>
        <w:tab/>
      </w:r>
      <w:r>
        <w:rPr>
          <w:noProof/>
        </w:rPr>
        <w:fldChar w:fldCharType="begin"/>
      </w:r>
      <w:r>
        <w:rPr>
          <w:noProof/>
        </w:rPr>
        <w:instrText xml:space="preserve"> PAGEREF _Toc187256389 \h </w:instrText>
      </w:r>
      <w:r>
        <w:rPr>
          <w:noProof/>
        </w:rPr>
      </w:r>
      <w:r>
        <w:rPr>
          <w:noProof/>
        </w:rPr>
        <w:fldChar w:fldCharType="separate"/>
      </w:r>
      <w:r>
        <w:rPr>
          <w:noProof/>
        </w:rPr>
        <w:t>113</w:t>
      </w:r>
      <w:r>
        <w:rPr>
          <w:noProof/>
        </w:rPr>
        <w:fldChar w:fldCharType="end"/>
      </w:r>
    </w:p>
    <w:p w14:paraId="71C5E5D2" w14:textId="58BCEE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_Toc187256390 \h </w:instrText>
      </w:r>
      <w:r>
        <w:rPr>
          <w:noProof/>
        </w:rPr>
      </w:r>
      <w:r>
        <w:rPr>
          <w:noProof/>
        </w:rPr>
        <w:fldChar w:fldCharType="separate"/>
      </w:r>
      <w:r>
        <w:rPr>
          <w:noProof/>
        </w:rPr>
        <w:t>113</w:t>
      </w:r>
      <w:r>
        <w:rPr>
          <w:noProof/>
        </w:rPr>
        <w:fldChar w:fldCharType="end"/>
      </w:r>
    </w:p>
    <w:p w14:paraId="500EA7B1" w14:textId="41F495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General OTA transmitter spurious emissions requirements</w:t>
      </w:r>
      <w:r>
        <w:rPr>
          <w:noProof/>
        </w:rPr>
        <w:tab/>
      </w:r>
      <w:r>
        <w:rPr>
          <w:noProof/>
        </w:rPr>
        <w:fldChar w:fldCharType="begin"/>
      </w:r>
      <w:r>
        <w:rPr>
          <w:noProof/>
        </w:rPr>
        <w:instrText xml:space="preserve"> PAGEREF _Toc187256391 \h </w:instrText>
      </w:r>
      <w:r>
        <w:rPr>
          <w:noProof/>
        </w:rPr>
      </w:r>
      <w:r>
        <w:rPr>
          <w:noProof/>
        </w:rPr>
        <w:fldChar w:fldCharType="separate"/>
      </w:r>
      <w:r>
        <w:rPr>
          <w:noProof/>
        </w:rPr>
        <w:t>113</w:t>
      </w:r>
      <w:r>
        <w:rPr>
          <w:noProof/>
        </w:rPr>
        <w:fldChar w:fldCharType="end"/>
      </w:r>
    </w:p>
    <w:p w14:paraId="5D441B9F" w14:textId="163994F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_Toc187256392 \h </w:instrText>
      </w:r>
      <w:r>
        <w:rPr>
          <w:noProof/>
        </w:rPr>
      </w:r>
      <w:r>
        <w:rPr>
          <w:noProof/>
        </w:rPr>
        <w:fldChar w:fldCharType="separate"/>
      </w:r>
      <w:r>
        <w:rPr>
          <w:noProof/>
        </w:rPr>
        <w:t>113</w:t>
      </w:r>
      <w:r>
        <w:rPr>
          <w:noProof/>
        </w:rPr>
        <w:fldChar w:fldCharType="end"/>
      </w:r>
    </w:p>
    <w:p w14:paraId="18E4994D" w14:textId="15F9F5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Minimum </w:t>
      </w:r>
      <w:r w:rsidRPr="00590342">
        <w:rPr>
          <w:noProof/>
          <w:lang w:val="en-US" w:eastAsia="sv-SE"/>
        </w:rPr>
        <w:t>r</w:t>
      </w:r>
      <w:r>
        <w:rPr>
          <w:noProof/>
          <w:lang w:eastAsia="sv-SE"/>
        </w:rPr>
        <w:t>equirement</w:t>
      </w:r>
      <w:r>
        <w:rPr>
          <w:noProof/>
        </w:rPr>
        <w:tab/>
      </w:r>
      <w:r>
        <w:rPr>
          <w:noProof/>
        </w:rPr>
        <w:fldChar w:fldCharType="begin"/>
      </w:r>
      <w:r>
        <w:rPr>
          <w:noProof/>
        </w:rPr>
        <w:instrText xml:space="preserve"> PAGEREF _Toc187256393 \h </w:instrText>
      </w:r>
      <w:r>
        <w:rPr>
          <w:noProof/>
        </w:rPr>
      </w:r>
      <w:r>
        <w:rPr>
          <w:noProof/>
        </w:rPr>
        <w:fldChar w:fldCharType="separate"/>
      </w:r>
      <w:r>
        <w:rPr>
          <w:noProof/>
        </w:rPr>
        <w:t>113</w:t>
      </w:r>
      <w:r>
        <w:rPr>
          <w:noProof/>
        </w:rPr>
        <w:fldChar w:fldCharType="end"/>
      </w:r>
    </w:p>
    <w:p w14:paraId="14D9E017" w14:textId="4734E26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_Toc187256394 \h </w:instrText>
      </w:r>
      <w:r>
        <w:rPr>
          <w:noProof/>
        </w:rPr>
      </w:r>
      <w:r>
        <w:rPr>
          <w:noProof/>
        </w:rPr>
        <w:fldChar w:fldCharType="separate"/>
      </w:r>
      <w:r>
        <w:rPr>
          <w:noProof/>
        </w:rPr>
        <w:t>113</w:t>
      </w:r>
      <w:r>
        <w:rPr>
          <w:noProof/>
        </w:rPr>
        <w:fldChar w:fldCharType="end"/>
      </w:r>
    </w:p>
    <w:p w14:paraId="05767FEA" w14:textId="7AFD4A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_Toc187256395 \h </w:instrText>
      </w:r>
      <w:r>
        <w:rPr>
          <w:noProof/>
        </w:rPr>
      </w:r>
      <w:r>
        <w:rPr>
          <w:noProof/>
        </w:rPr>
        <w:fldChar w:fldCharType="separate"/>
      </w:r>
      <w:r>
        <w:rPr>
          <w:noProof/>
        </w:rPr>
        <w:t>114</w:t>
      </w:r>
      <w:r>
        <w:rPr>
          <w:noProof/>
        </w:rPr>
        <w:fldChar w:fldCharType="end"/>
      </w:r>
    </w:p>
    <w:p w14:paraId="2E15F845" w14:textId="756D1E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_Toc187256396 \h </w:instrText>
      </w:r>
      <w:r>
        <w:rPr>
          <w:noProof/>
        </w:rPr>
      </w:r>
      <w:r>
        <w:rPr>
          <w:noProof/>
        </w:rPr>
        <w:fldChar w:fldCharType="separate"/>
      </w:r>
      <w:r>
        <w:rPr>
          <w:noProof/>
        </w:rPr>
        <w:t>115</w:t>
      </w:r>
      <w:r>
        <w:rPr>
          <w:noProof/>
        </w:rPr>
        <w:fldChar w:fldCharType="end"/>
      </w:r>
    </w:p>
    <w:p w14:paraId="1BE234C1" w14:textId="7DF23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Protection of the BS receiver of own or different BS</w:t>
      </w:r>
      <w:r>
        <w:rPr>
          <w:noProof/>
        </w:rPr>
        <w:tab/>
      </w:r>
      <w:r>
        <w:rPr>
          <w:noProof/>
        </w:rPr>
        <w:fldChar w:fldCharType="begin"/>
      </w:r>
      <w:r>
        <w:rPr>
          <w:noProof/>
        </w:rPr>
        <w:instrText xml:space="preserve"> PAGEREF _Toc187256397 \h </w:instrText>
      </w:r>
      <w:r>
        <w:rPr>
          <w:noProof/>
        </w:rPr>
      </w:r>
      <w:r>
        <w:rPr>
          <w:noProof/>
        </w:rPr>
        <w:fldChar w:fldCharType="separate"/>
      </w:r>
      <w:r>
        <w:rPr>
          <w:noProof/>
        </w:rPr>
        <w:t>117</w:t>
      </w:r>
      <w:r>
        <w:rPr>
          <w:noProof/>
        </w:rPr>
        <w:fldChar w:fldCharType="end"/>
      </w:r>
    </w:p>
    <w:p w14:paraId="500E80BE" w14:textId="58E85DA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_Toc187256398 \h </w:instrText>
      </w:r>
      <w:r>
        <w:rPr>
          <w:noProof/>
        </w:rPr>
      </w:r>
      <w:r>
        <w:rPr>
          <w:noProof/>
        </w:rPr>
        <w:fldChar w:fldCharType="separate"/>
      </w:r>
      <w:r>
        <w:rPr>
          <w:noProof/>
        </w:rPr>
        <w:t>117</w:t>
      </w:r>
      <w:r>
        <w:rPr>
          <w:noProof/>
        </w:rPr>
        <w:fldChar w:fldCharType="end"/>
      </w:r>
    </w:p>
    <w:p w14:paraId="576DCE71" w14:textId="23C3AC1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_Toc187256399 \h </w:instrText>
      </w:r>
      <w:r>
        <w:rPr>
          <w:noProof/>
        </w:rPr>
      </w:r>
      <w:r>
        <w:rPr>
          <w:noProof/>
        </w:rPr>
        <w:fldChar w:fldCharType="separate"/>
      </w:r>
      <w:r>
        <w:rPr>
          <w:noProof/>
        </w:rPr>
        <w:t>117</w:t>
      </w:r>
      <w:r>
        <w:rPr>
          <w:noProof/>
        </w:rPr>
        <w:fldChar w:fldCharType="end"/>
      </w:r>
    </w:p>
    <w:p w14:paraId="2A95A197" w14:textId="5B23681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_Toc187256400 \h </w:instrText>
      </w:r>
      <w:r>
        <w:rPr>
          <w:noProof/>
        </w:rPr>
      </w:r>
      <w:r>
        <w:rPr>
          <w:noProof/>
        </w:rPr>
        <w:fldChar w:fldCharType="separate"/>
      </w:r>
      <w:r>
        <w:rPr>
          <w:noProof/>
        </w:rPr>
        <w:t>117</w:t>
      </w:r>
      <w:r>
        <w:rPr>
          <w:noProof/>
        </w:rPr>
        <w:fldChar w:fldCharType="end"/>
      </w:r>
    </w:p>
    <w:p w14:paraId="4964DDD8" w14:textId="6336B67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6.7.5.3.4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_Toc187256401 \h </w:instrText>
      </w:r>
      <w:r>
        <w:rPr>
          <w:noProof/>
        </w:rPr>
      </w:r>
      <w:r>
        <w:rPr>
          <w:noProof/>
        </w:rPr>
        <w:fldChar w:fldCharType="separate"/>
      </w:r>
      <w:r>
        <w:rPr>
          <w:noProof/>
        </w:rPr>
        <w:t>117</w:t>
      </w:r>
      <w:r>
        <w:rPr>
          <w:noProof/>
        </w:rPr>
        <w:fldChar w:fldCharType="end"/>
      </w:r>
    </w:p>
    <w:p w14:paraId="3D9F85F4" w14:textId="0D618B2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sidRPr="00590342">
        <w:rPr>
          <w:noProof/>
          <w:lang w:val="en-US" w:eastAsia="sv-SE"/>
        </w:rPr>
        <w:t>3</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_Toc187256402 \h </w:instrText>
      </w:r>
      <w:r>
        <w:rPr>
          <w:noProof/>
        </w:rPr>
      </w:r>
      <w:r>
        <w:rPr>
          <w:noProof/>
        </w:rPr>
        <w:fldChar w:fldCharType="separate"/>
      </w:r>
      <w:r>
        <w:rPr>
          <w:noProof/>
        </w:rPr>
        <w:t>118</w:t>
      </w:r>
      <w:r>
        <w:rPr>
          <w:noProof/>
        </w:rPr>
        <w:fldChar w:fldCharType="end"/>
      </w:r>
    </w:p>
    <w:p w14:paraId="2BE2BD5B" w14:textId="02FAD15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requirements</w:t>
      </w:r>
      <w:r>
        <w:rPr>
          <w:noProof/>
        </w:rPr>
        <w:tab/>
      </w:r>
      <w:r>
        <w:rPr>
          <w:noProof/>
        </w:rPr>
        <w:fldChar w:fldCharType="begin"/>
      </w:r>
      <w:r>
        <w:rPr>
          <w:noProof/>
        </w:rPr>
        <w:instrText xml:space="preserve"> PAGEREF _Toc187256403 \h </w:instrText>
      </w:r>
      <w:r>
        <w:rPr>
          <w:noProof/>
        </w:rPr>
      </w:r>
      <w:r>
        <w:rPr>
          <w:noProof/>
        </w:rPr>
        <w:fldChar w:fldCharType="separate"/>
      </w:r>
      <w:r>
        <w:rPr>
          <w:noProof/>
        </w:rPr>
        <w:t>119</w:t>
      </w:r>
      <w:r>
        <w:rPr>
          <w:noProof/>
        </w:rPr>
        <w:fldChar w:fldCharType="end"/>
      </w:r>
    </w:p>
    <w:p w14:paraId="34870C20" w14:textId="196FA1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_Toc187256404 \h </w:instrText>
      </w:r>
      <w:r>
        <w:rPr>
          <w:noProof/>
        </w:rPr>
      </w:r>
      <w:r>
        <w:rPr>
          <w:noProof/>
        </w:rPr>
        <w:fldChar w:fldCharType="separate"/>
      </w:r>
      <w:r>
        <w:rPr>
          <w:noProof/>
        </w:rPr>
        <w:t>119</w:t>
      </w:r>
      <w:r>
        <w:rPr>
          <w:noProof/>
        </w:rPr>
        <w:fldChar w:fldCharType="end"/>
      </w:r>
    </w:p>
    <w:p w14:paraId="3BE8E6B7" w14:textId="776C595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_Toc187256405 \h </w:instrText>
      </w:r>
      <w:r>
        <w:rPr>
          <w:noProof/>
        </w:rPr>
      </w:r>
      <w:r>
        <w:rPr>
          <w:noProof/>
        </w:rPr>
        <w:fldChar w:fldCharType="separate"/>
      </w:r>
      <w:r>
        <w:rPr>
          <w:noProof/>
        </w:rPr>
        <w:t>119</w:t>
      </w:r>
      <w:r>
        <w:rPr>
          <w:noProof/>
        </w:rPr>
        <w:fldChar w:fldCharType="end"/>
      </w:r>
    </w:p>
    <w:p w14:paraId="70E7D212" w14:textId="664BCBD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_Toc187256406 \h </w:instrText>
      </w:r>
      <w:r>
        <w:rPr>
          <w:noProof/>
        </w:rPr>
      </w:r>
      <w:r>
        <w:rPr>
          <w:noProof/>
        </w:rPr>
        <w:fldChar w:fldCharType="separate"/>
      </w:r>
      <w:r>
        <w:rPr>
          <w:noProof/>
        </w:rPr>
        <w:t>119</w:t>
      </w:r>
      <w:r>
        <w:rPr>
          <w:noProof/>
        </w:rPr>
        <w:fldChar w:fldCharType="end"/>
      </w:r>
    </w:p>
    <w:p w14:paraId="0872E358" w14:textId="1BABA94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_Toc187256407 \h </w:instrText>
      </w:r>
      <w:r>
        <w:rPr>
          <w:noProof/>
        </w:rPr>
      </w:r>
      <w:r>
        <w:rPr>
          <w:noProof/>
        </w:rPr>
        <w:fldChar w:fldCharType="separate"/>
      </w:r>
      <w:r>
        <w:rPr>
          <w:noProof/>
        </w:rPr>
        <w:t>119</w:t>
      </w:r>
      <w:r>
        <w:rPr>
          <w:noProof/>
        </w:rPr>
        <w:fldChar w:fldCharType="end"/>
      </w:r>
    </w:p>
    <w:p w14:paraId="3A88628A" w14:textId="103DC9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6.7.5.4.5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_Toc187256408 \h </w:instrText>
      </w:r>
      <w:r>
        <w:rPr>
          <w:noProof/>
        </w:rPr>
      </w:r>
      <w:r>
        <w:rPr>
          <w:noProof/>
        </w:rPr>
        <w:fldChar w:fldCharType="separate"/>
      </w:r>
      <w:r>
        <w:rPr>
          <w:noProof/>
        </w:rPr>
        <w:t>121</w:t>
      </w:r>
      <w:r>
        <w:rPr>
          <w:noProof/>
        </w:rPr>
        <w:fldChar w:fldCharType="end"/>
      </w:r>
    </w:p>
    <w:p w14:paraId="1D390B1F" w14:textId="5A580A7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Co-location requirements</w:t>
      </w:r>
      <w:r>
        <w:rPr>
          <w:noProof/>
        </w:rPr>
        <w:tab/>
      </w:r>
      <w:r>
        <w:rPr>
          <w:noProof/>
        </w:rPr>
        <w:fldChar w:fldCharType="begin"/>
      </w:r>
      <w:r>
        <w:rPr>
          <w:noProof/>
        </w:rPr>
        <w:instrText xml:space="preserve"> PAGEREF _Toc187256409 \h </w:instrText>
      </w:r>
      <w:r>
        <w:rPr>
          <w:noProof/>
        </w:rPr>
      </w:r>
      <w:r>
        <w:rPr>
          <w:noProof/>
        </w:rPr>
        <w:fldChar w:fldCharType="separate"/>
      </w:r>
      <w:r>
        <w:rPr>
          <w:noProof/>
        </w:rPr>
        <w:t>130</w:t>
      </w:r>
      <w:r>
        <w:rPr>
          <w:noProof/>
        </w:rPr>
        <w:fldChar w:fldCharType="end"/>
      </w:r>
    </w:p>
    <w:p w14:paraId="306C6693" w14:textId="3FE190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_Toc187256410 \h </w:instrText>
      </w:r>
      <w:r>
        <w:rPr>
          <w:noProof/>
        </w:rPr>
      </w:r>
      <w:r>
        <w:rPr>
          <w:noProof/>
        </w:rPr>
        <w:fldChar w:fldCharType="separate"/>
      </w:r>
      <w:r>
        <w:rPr>
          <w:noProof/>
        </w:rPr>
        <w:t>130</w:t>
      </w:r>
      <w:r>
        <w:rPr>
          <w:noProof/>
        </w:rPr>
        <w:fldChar w:fldCharType="end"/>
      </w:r>
    </w:p>
    <w:p w14:paraId="49A7E5BA" w14:textId="24E55FD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6.7.5.5.2</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Minimum requirements</w:t>
      </w:r>
      <w:r>
        <w:rPr>
          <w:noProof/>
        </w:rPr>
        <w:tab/>
      </w:r>
      <w:r>
        <w:rPr>
          <w:noProof/>
        </w:rPr>
        <w:fldChar w:fldCharType="begin"/>
      </w:r>
      <w:r>
        <w:rPr>
          <w:noProof/>
        </w:rPr>
        <w:instrText xml:space="preserve"> PAGEREF _Toc187256411 \h </w:instrText>
      </w:r>
      <w:r>
        <w:rPr>
          <w:noProof/>
        </w:rPr>
      </w:r>
      <w:r>
        <w:rPr>
          <w:noProof/>
        </w:rPr>
        <w:fldChar w:fldCharType="separate"/>
      </w:r>
      <w:r>
        <w:rPr>
          <w:noProof/>
        </w:rPr>
        <w:t>130</w:t>
      </w:r>
      <w:r>
        <w:rPr>
          <w:noProof/>
        </w:rPr>
        <w:fldChar w:fldCharType="end"/>
      </w:r>
    </w:p>
    <w:p w14:paraId="4924DF9F" w14:textId="62F5DF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Test purpose</w:t>
      </w:r>
      <w:r>
        <w:rPr>
          <w:noProof/>
        </w:rPr>
        <w:tab/>
      </w:r>
      <w:r>
        <w:rPr>
          <w:noProof/>
        </w:rPr>
        <w:fldChar w:fldCharType="begin"/>
      </w:r>
      <w:r>
        <w:rPr>
          <w:noProof/>
        </w:rPr>
        <w:instrText xml:space="preserve"> PAGEREF _Toc187256412 \h </w:instrText>
      </w:r>
      <w:r>
        <w:rPr>
          <w:noProof/>
        </w:rPr>
      </w:r>
      <w:r>
        <w:rPr>
          <w:noProof/>
        </w:rPr>
        <w:fldChar w:fldCharType="separate"/>
      </w:r>
      <w:r>
        <w:rPr>
          <w:noProof/>
        </w:rPr>
        <w:t>131</w:t>
      </w:r>
      <w:r>
        <w:rPr>
          <w:noProof/>
        </w:rPr>
        <w:fldChar w:fldCharType="end"/>
      </w:r>
    </w:p>
    <w:p w14:paraId="26A3A271" w14:textId="2E59B03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6.7.5.5.4</w:t>
      </w:r>
      <w:r>
        <w:rPr>
          <w:rFonts w:asciiTheme="minorHAnsi" w:eastAsiaTheme="minorEastAsia" w:hAnsiTheme="minorHAnsi" w:cstheme="minorBidi"/>
          <w:noProof/>
          <w:kern w:val="2"/>
          <w:sz w:val="24"/>
          <w:szCs w:val="24"/>
          <w:lang w:eastAsia="en-GB"/>
          <w14:ligatures w14:val="standardContextual"/>
        </w:rPr>
        <w:tab/>
      </w:r>
      <w:r w:rsidRPr="00590342">
        <w:rPr>
          <w:noProof/>
          <w:lang w:val="en-US" w:eastAsia="sv-SE"/>
        </w:rPr>
        <w:t>Method of test</w:t>
      </w:r>
      <w:r>
        <w:rPr>
          <w:noProof/>
        </w:rPr>
        <w:tab/>
      </w:r>
      <w:r>
        <w:rPr>
          <w:noProof/>
        </w:rPr>
        <w:fldChar w:fldCharType="begin"/>
      </w:r>
      <w:r>
        <w:rPr>
          <w:noProof/>
        </w:rPr>
        <w:instrText xml:space="preserve"> PAGEREF _Toc187256413 \h </w:instrText>
      </w:r>
      <w:r>
        <w:rPr>
          <w:noProof/>
        </w:rPr>
      </w:r>
      <w:r>
        <w:rPr>
          <w:noProof/>
        </w:rPr>
        <w:fldChar w:fldCharType="separate"/>
      </w:r>
      <w:r>
        <w:rPr>
          <w:noProof/>
        </w:rPr>
        <w:t>131</w:t>
      </w:r>
      <w:r>
        <w:rPr>
          <w:noProof/>
        </w:rPr>
        <w:fldChar w:fldCharType="end"/>
      </w:r>
    </w:p>
    <w:p w14:paraId="6E9B8E0F" w14:textId="263A0BE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6.7.5.5.5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requirements</w:t>
      </w:r>
      <w:r>
        <w:rPr>
          <w:noProof/>
        </w:rPr>
        <w:tab/>
      </w:r>
      <w:r>
        <w:rPr>
          <w:noProof/>
        </w:rPr>
        <w:fldChar w:fldCharType="begin"/>
      </w:r>
      <w:r>
        <w:rPr>
          <w:noProof/>
        </w:rPr>
        <w:instrText xml:space="preserve"> PAGEREF _Toc187256414 \h </w:instrText>
      </w:r>
      <w:r>
        <w:rPr>
          <w:noProof/>
        </w:rPr>
      </w:r>
      <w:r>
        <w:rPr>
          <w:noProof/>
        </w:rPr>
        <w:fldChar w:fldCharType="separate"/>
      </w:r>
      <w:r>
        <w:rPr>
          <w:noProof/>
        </w:rPr>
        <w:t>132</w:t>
      </w:r>
      <w:r>
        <w:rPr>
          <w:noProof/>
        </w:rPr>
        <w:fldChar w:fldCharType="end"/>
      </w:r>
    </w:p>
    <w:p w14:paraId="60A5BA73" w14:textId="712F559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_Toc187256415 \h </w:instrText>
      </w:r>
      <w:r>
        <w:rPr>
          <w:noProof/>
        </w:rPr>
      </w:r>
      <w:r>
        <w:rPr>
          <w:noProof/>
        </w:rPr>
        <w:fldChar w:fldCharType="separate"/>
      </w:r>
      <w:r>
        <w:rPr>
          <w:noProof/>
        </w:rPr>
        <w:t>137</w:t>
      </w:r>
      <w:r>
        <w:rPr>
          <w:noProof/>
        </w:rPr>
        <w:fldChar w:fldCharType="end"/>
      </w:r>
    </w:p>
    <w:p w14:paraId="50EEC849" w14:textId="4793C29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w:t>
      </w:r>
      <w:r w:rsidRPr="00590342">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_Toc187256416 \h </w:instrText>
      </w:r>
      <w:r>
        <w:rPr>
          <w:noProof/>
        </w:rPr>
      </w:r>
      <w:r>
        <w:rPr>
          <w:noProof/>
        </w:rPr>
        <w:fldChar w:fldCharType="separate"/>
      </w:r>
      <w:r>
        <w:rPr>
          <w:noProof/>
        </w:rPr>
        <w:t>137</w:t>
      </w:r>
      <w:r>
        <w:rPr>
          <w:noProof/>
        </w:rPr>
        <w:fldChar w:fldCharType="end"/>
      </w:r>
    </w:p>
    <w:p w14:paraId="738671AE" w14:textId="390BA34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_Toc187256417 \h </w:instrText>
      </w:r>
      <w:r>
        <w:rPr>
          <w:noProof/>
        </w:rPr>
      </w:r>
      <w:r>
        <w:rPr>
          <w:noProof/>
        </w:rPr>
        <w:fldChar w:fldCharType="separate"/>
      </w:r>
      <w:r>
        <w:rPr>
          <w:noProof/>
        </w:rPr>
        <w:t>137</w:t>
      </w:r>
      <w:r>
        <w:rPr>
          <w:noProof/>
        </w:rPr>
        <w:fldChar w:fldCharType="end"/>
      </w:r>
    </w:p>
    <w:p w14:paraId="07C42643" w14:textId="202A87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_Toc187256418 \h </w:instrText>
      </w:r>
      <w:r>
        <w:rPr>
          <w:noProof/>
        </w:rPr>
      </w:r>
      <w:r>
        <w:rPr>
          <w:noProof/>
        </w:rPr>
        <w:fldChar w:fldCharType="separate"/>
      </w:r>
      <w:r>
        <w:rPr>
          <w:noProof/>
        </w:rPr>
        <w:t>137</w:t>
      </w:r>
      <w:r>
        <w:rPr>
          <w:noProof/>
        </w:rPr>
        <w:fldChar w:fldCharType="end"/>
      </w:r>
    </w:p>
    <w:p w14:paraId="0AFC8A2C" w14:textId="2D4FEB1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_Toc187256419 \h </w:instrText>
      </w:r>
      <w:r>
        <w:rPr>
          <w:noProof/>
        </w:rPr>
      </w:r>
      <w:r>
        <w:rPr>
          <w:noProof/>
        </w:rPr>
        <w:fldChar w:fldCharType="separate"/>
      </w:r>
      <w:r>
        <w:rPr>
          <w:noProof/>
        </w:rPr>
        <w:t>137</w:t>
      </w:r>
      <w:r>
        <w:rPr>
          <w:noProof/>
        </w:rPr>
        <w:fldChar w:fldCharType="end"/>
      </w:r>
    </w:p>
    <w:p w14:paraId="154D6572" w14:textId="10E92BE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_Toc187256420 \h </w:instrText>
      </w:r>
      <w:r>
        <w:rPr>
          <w:noProof/>
        </w:rPr>
      </w:r>
      <w:r>
        <w:rPr>
          <w:noProof/>
        </w:rPr>
        <w:fldChar w:fldCharType="separate"/>
      </w:r>
      <w:r>
        <w:rPr>
          <w:noProof/>
        </w:rPr>
        <w:t>137</w:t>
      </w:r>
      <w:r>
        <w:rPr>
          <w:noProof/>
        </w:rPr>
        <w:fldChar w:fldCharType="end"/>
      </w:r>
    </w:p>
    <w:p w14:paraId="55398760" w14:textId="429DB4D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_Toc187256421 \h </w:instrText>
      </w:r>
      <w:r>
        <w:rPr>
          <w:noProof/>
        </w:rPr>
      </w:r>
      <w:r>
        <w:rPr>
          <w:noProof/>
        </w:rPr>
        <w:fldChar w:fldCharType="separate"/>
      </w:r>
      <w:r>
        <w:rPr>
          <w:noProof/>
        </w:rPr>
        <w:t>138</w:t>
      </w:r>
      <w:r>
        <w:rPr>
          <w:noProof/>
        </w:rPr>
        <w:fldChar w:fldCharType="end"/>
      </w:r>
    </w:p>
    <w:p w14:paraId="1B0B5A39" w14:textId="1F2CFB8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sidRPr="00590342">
        <w:rPr>
          <w:noProof/>
          <w:lang w:val="en-US"/>
        </w:rPr>
        <w:t>s</w:t>
      </w:r>
      <w:r>
        <w:rPr>
          <w:noProof/>
        </w:rPr>
        <w:tab/>
      </w:r>
      <w:r>
        <w:rPr>
          <w:noProof/>
        </w:rPr>
        <w:fldChar w:fldCharType="begin"/>
      </w:r>
      <w:r>
        <w:rPr>
          <w:noProof/>
        </w:rPr>
        <w:instrText xml:space="preserve"> PAGEREF _Toc187256422 \h </w:instrText>
      </w:r>
      <w:r>
        <w:rPr>
          <w:noProof/>
        </w:rPr>
      </w:r>
      <w:r>
        <w:rPr>
          <w:noProof/>
        </w:rPr>
        <w:fldChar w:fldCharType="separate"/>
      </w:r>
      <w:r>
        <w:rPr>
          <w:noProof/>
        </w:rPr>
        <w:t>139</w:t>
      </w:r>
      <w:r>
        <w:rPr>
          <w:noProof/>
        </w:rPr>
        <w:fldChar w:fldCharType="end"/>
      </w:r>
    </w:p>
    <w:p w14:paraId="1D910936" w14:textId="214A7E7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6.8.5.1</w:t>
      </w:r>
      <w:r>
        <w:rPr>
          <w:rFonts w:asciiTheme="minorHAnsi" w:eastAsiaTheme="minorEastAsia" w:hAnsiTheme="minorHAnsi" w:cstheme="minorBidi"/>
          <w:noProof/>
          <w:kern w:val="2"/>
          <w:sz w:val="24"/>
          <w:szCs w:val="24"/>
          <w:lang w:eastAsia="en-GB"/>
          <w14:ligatures w14:val="standardContextual"/>
        </w:rPr>
        <w:tab/>
      </w:r>
      <w:r>
        <w:rPr>
          <w:noProof/>
        </w:rPr>
        <w:t>Requirement for BS type 1-O</w:t>
      </w:r>
      <w:r>
        <w:rPr>
          <w:noProof/>
        </w:rPr>
        <w:tab/>
      </w:r>
      <w:r>
        <w:rPr>
          <w:noProof/>
        </w:rPr>
        <w:fldChar w:fldCharType="begin"/>
      </w:r>
      <w:r>
        <w:rPr>
          <w:noProof/>
        </w:rPr>
        <w:instrText xml:space="preserve"> PAGEREF _Toc187256423 \h </w:instrText>
      </w:r>
      <w:r>
        <w:rPr>
          <w:noProof/>
        </w:rPr>
      </w:r>
      <w:r>
        <w:rPr>
          <w:noProof/>
        </w:rPr>
        <w:fldChar w:fldCharType="separate"/>
      </w:r>
      <w:r>
        <w:rPr>
          <w:noProof/>
        </w:rPr>
        <w:t>139</w:t>
      </w:r>
      <w:r>
        <w:rPr>
          <w:noProof/>
        </w:rPr>
        <w:fldChar w:fldCharType="end"/>
      </w:r>
    </w:p>
    <w:p w14:paraId="601B218D" w14:textId="11325464"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Radiated receiver characteristics</w:t>
      </w:r>
      <w:r>
        <w:rPr>
          <w:noProof/>
        </w:rPr>
        <w:tab/>
      </w:r>
      <w:r>
        <w:rPr>
          <w:noProof/>
        </w:rPr>
        <w:fldChar w:fldCharType="begin"/>
      </w:r>
      <w:r>
        <w:rPr>
          <w:noProof/>
        </w:rPr>
        <w:instrText xml:space="preserve"> PAGEREF _Toc187256424 \h </w:instrText>
      </w:r>
      <w:r>
        <w:rPr>
          <w:noProof/>
        </w:rPr>
      </w:r>
      <w:r>
        <w:rPr>
          <w:noProof/>
        </w:rPr>
        <w:fldChar w:fldCharType="separate"/>
      </w:r>
      <w:r>
        <w:rPr>
          <w:noProof/>
        </w:rPr>
        <w:t>140</w:t>
      </w:r>
      <w:r>
        <w:rPr>
          <w:noProof/>
        </w:rPr>
        <w:fldChar w:fldCharType="end"/>
      </w:r>
    </w:p>
    <w:p w14:paraId="0BE2FC43" w14:textId="0018064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_Toc187256425 \h </w:instrText>
      </w:r>
      <w:r>
        <w:rPr>
          <w:noProof/>
        </w:rPr>
      </w:r>
      <w:r>
        <w:rPr>
          <w:noProof/>
        </w:rPr>
        <w:fldChar w:fldCharType="separate"/>
      </w:r>
      <w:r>
        <w:rPr>
          <w:noProof/>
        </w:rPr>
        <w:t>140</w:t>
      </w:r>
      <w:r>
        <w:rPr>
          <w:noProof/>
        </w:rPr>
        <w:fldChar w:fldCharType="end"/>
      </w:r>
    </w:p>
    <w:p w14:paraId="1DF4483F" w14:textId="400AC31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OTA sensitivity</w:t>
      </w:r>
      <w:r>
        <w:rPr>
          <w:noProof/>
        </w:rPr>
        <w:tab/>
      </w:r>
      <w:r>
        <w:rPr>
          <w:noProof/>
        </w:rPr>
        <w:fldChar w:fldCharType="begin"/>
      </w:r>
      <w:r>
        <w:rPr>
          <w:noProof/>
        </w:rPr>
        <w:instrText xml:space="preserve"> PAGEREF _Toc187256426 \h </w:instrText>
      </w:r>
      <w:r>
        <w:rPr>
          <w:noProof/>
        </w:rPr>
      </w:r>
      <w:r>
        <w:rPr>
          <w:noProof/>
        </w:rPr>
        <w:fldChar w:fldCharType="separate"/>
      </w:r>
      <w:r>
        <w:rPr>
          <w:noProof/>
        </w:rPr>
        <w:t>141</w:t>
      </w:r>
      <w:r>
        <w:rPr>
          <w:noProof/>
        </w:rPr>
        <w:fldChar w:fldCharType="end"/>
      </w:r>
    </w:p>
    <w:p w14:paraId="3F844B50" w14:textId="036C526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_Toc187256427 \h </w:instrText>
      </w:r>
      <w:r>
        <w:rPr>
          <w:noProof/>
        </w:rPr>
      </w:r>
      <w:r>
        <w:rPr>
          <w:noProof/>
        </w:rPr>
        <w:fldChar w:fldCharType="separate"/>
      </w:r>
      <w:r>
        <w:rPr>
          <w:noProof/>
        </w:rPr>
        <w:t>141</w:t>
      </w:r>
      <w:r>
        <w:rPr>
          <w:noProof/>
        </w:rPr>
        <w:fldChar w:fldCharType="end"/>
      </w:r>
    </w:p>
    <w:p w14:paraId="514A1F44" w14:textId="792FAE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_Toc187256428 \h </w:instrText>
      </w:r>
      <w:r>
        <w:rPr>
          <w:noProof/>
        </w:rPr>
      </w:r>
      <w:r>
        <w:rPr>
          <w:noProof/>
        </w:rPr>
        <w:fldChar w:fldCharType="separate"/>
      </w:r>
      <w:r>
        <w:rPr>
          <w:noProof/>
        </w:rPr>
        <w:t>141</w:t>
      </w:r>
      <w:r>
        <w:rPr>
          <w:noProof/>
        </w:rPr>
        <w:fldChar w:fldCharType="end"/>
      </w:r>
    </w:p>
    <w:p w14:paraId="239E606D" w14:textId="1B3FCAD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_Toc187256429 \h </w:instrText>
      </w:r>
      <w:r>
        <w:rPr>
          <w:noProof/>
        </w:rPr>
      </w:r>
      <w:r>
        <w:rPr>
          <w:noProof/>
        </w:rPr>
        <w:fldChar w:fldCharType="separate"/>
      </w:r>
      <w:r>
        <w:rPr>
          <w:noProof/>
        </w:rPr>
        <w:t>141</w:t>
      </w:r>
      <w:r>
        <w:rPr>
          <w:noProof/>
        </w:rPr>
        <w:fldChar w:fldCharType="end"/>
      </w:r>
    </w:p>
    <w:p w14:paraId="0DE5FE95" w14:textId="74BE946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_Toc187256430 \h </w:instrText>
      </w:r>
      <w:r>
        <w:rPr>
          <w:noProof/>
        </w:rPr>
      </w:r>
      <w:r>
        <w:rPr>
          <w:noProof/>
        </w:rPr>
        <w:fldChar w:fldCharType="separate"/>
      </w:r>
      <w:r>
        <w:rPr>
          <w:noProof/>
        </w:rPr>
        <w:t>141</w:t>
      </w:r>
      <w:r>
        <w:rPr>
          <w:noProof/>
        </w:rPr>
        <w:fldChar w:fldCharType="end"/>
      </w:r>
    </w:p>
    <w:p w14:paraId="4B644A75" w14:textId="47E3B0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_Toc187256431 \h </w:instrText>
      </w:r>
      <w:r>
        <w:rPr>
          <w:noProof/>
        </w:rPr>
      </w:r>
      <w:r>
        <w:rPr>
          <w:noProof/>
        </w:rPr>
        <w:fldChar w:fldCharType="separate"/>
      </w:r>
      <w:r>
        <w:rPr>
          <w:noProof/>
        </w:rPr>
        <w:t>141</w:t>
      </w:r>
      <w:r>
        <w:rPr>
          <w:noProof/>
        </w:rPr>
        <w:fldChar w:fldCharType="end"/>
      </w:r>
    </w:p>
    <w:p w14:paraId="61894A69" w14:textId="61CCCDC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_Toc187256432 \h </w:instrText>
      </w:r>
      <w:r>
        <w:rPr>
          <w:noProof/>
        </w:rPr>
      </w:r>
      <w:r>
        <w:rPr>
          <w:noProof/>
        </w:rPr>
        <w:fldChar w:fldCharType="separate"/>
      </w:r>
      <w:r>
        <w:rPr>
          <w:noProof/>
        </w:rPr>
        <w:t>142</w:t>
      </w:r>
      <w:r>
        <w:rPr>
          <w:noProof/>
        </w:rPr>
        <w:fldChar w:fldCharType="end"/>
      </w:r>
    </w:p>
    <w:p w14:paraId="6AF88B2A" w14:textId="65505C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_Toc187256433 \h </w:instrText>
      </w:r>
      <w:r>
        <w:rPr>
          <w:noProof/>
        </w:rPr>
      </w:r>
      <w:r>
        <w:rPr>
          <w:noProof/>
        </w:rPr>
        <w:fldChar w:fldCharType="separate"/>
      </w:r>
      <w:r>
        <w:rPr>
          <w:noProof/>
        </w:rPr>
        <w:t>142</w:t>
      </w:r>
      <w:r>
        <w:rPr>
          <w:noProof/>
        </w:rPr>
        <w:fldChar w:fldCharType="end"/>
      </w:r>
    </w:p>
    <w:p w14:paraId="5BFFAF1C" w14:textId="35E3B5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_Toc187256434 \h </w:instrText>
      </w:r>
      <w:r>
        <w:rPr>
          <w:noProof/>
        </w:rPr>
      </w:r>
      <w:r>
        <w:rPr>
          <w:noProof/>
        </w:rPr>
        <w:fldChar w:fldCharType="separate"/>
      </w:r>
      <w:r>
        <w:rPr>
          <w:noProof/>
        </w:rPr>
        <w:t>142</w:t>
      </w:r>
      <w:r>
        <w:rPr>
          <w:noProof/>
        </w:rPr>
        <w:fldChar w:fldCharType="end"/>
      </w:r>
    </w:p>
    <w:p w14:paraId="7AEDB1E4" w14:textId="42CE68D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1-H</w:t>
      </w:r>
      <w:r>
        <w:rPr>
          <w:noProof/>
        </w:rPr>
        <w:t xml:space="preserve"> and </w:t>
      </w:r>
      <w:r w:rsidRPr="00590342">
        <w:rPr>
          <w:i/>
          <w:noProof/>
        </w:rPr>
        <w:t>BS type 1-O</w:t>
      </w:r>
      <w:r>
        <w:rPr>
          <w:noProof/>
        </w:rPr>
        <w:tab/>
      </w:r>
      <w:r>
        <w:rPr>
          <w:noProof/>
        </w:rPr>
        <w:fldChar w:fldCharType="begin"/>
      </w:r>
      <w:r>
        <w:rPr>
          <w:noProof/>
        </w:rPr>
        <w:instrText xml:space="preserve"> PAGEREF _Toc187256435 \h </w:instrText>
      </w:r>
      <w:r>
        <w:rPr>
          <w:noProof/>
        </w:rPr>
      </w:r>
      <w:r>
        <w:rPr>
          <w:noProof/>
        </w:rPr>
        <w:fldChar w:fldCharType="separate"/>
      </w:r>
      <w:r>
        <w:rPr>
          <w:noProof/>
        </w:rPr>
        <w:t>142</w:t>
      </w:r>
      <w:r>
        <w:rPr>
          <w:noProof/>
        </w:rPr>
        <w:fldChar w:fldCharType="end"/>
      </w:r>
    </w:p>
    <w:p w14:paraId="0BCE672D" w14:textId="1B33187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7.2.5.3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_Toc187256436 \h </w:instrText>
      </w:r>
      <w:r>
        <w:rPr>
          <w:noProof/>
        </w:rPr>
      </w:r>
      <w:r>
        <w:rPr>
          <w:noProof/>
        </w:rPr>
        <w:fldChar w:fldCharType="separate"/>
      </w:r>
      <w:r>
        <w:rPr>
          <w:noProof/>
        </w:rPr>
        <w:t>143</w:t>
      </w:r>
      <w:r>
        <w:rPr>
          <w:noProof/>
        </w:rPr>
        <w:fldChar w:fldCharType="end"/>
      </w:r>
    </w:p>
    <w:p w14:paraId="0858D9D4" w14:textId="2F988B2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OTA reference sensitivity level</w:t>
      </w:r>
      <w:r>
        <w:rPr>
          <w:noProof/>
        </w:rPr>
        <w:tab/>
      </w:r>
      <w:r>
        <w:rPr>
          <w:noProof/>
        </w:rPr>
        <w:fldChar w:fldCharType="begin"/>
      </w:r>
      <w:r>
        <w:rPr>
          <w:noProof/>
        </w:rPr>
        <w:instrText xml:space="preserve"> PAGEREF _Toc187256437 \h </w:instrText>
      </w:r>
      <w:r>
        <w:rPr>
          <w:noProof/>
        </w:rPr>
      </w:r>
      <w:r>
        <w:rPr>
          <w:noProof/>
        </w:rPr>
        <w:fldChar w:fldCharType="separate"/>
      </w:r>
      <w:r>
        <w:rPr>
          <w:noProof/>
        </w:rPr>
        <w:t>144</w:t>
      </w:r>
      <w:r>
        <w:rPr>
          <w:noProof/>
        </w:rPr>
        <w:fldChar w:fldCharType="end"/>
      </w:r>
    </w:p>
    <w:p w14:paraId="53A9617F" w14:textId="7A4F53B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_Toc187256438 \h </w:instrText>
      </w:r>
      <w:r>
        <w:rPr>
          <w:noProof/>
        </w:rPr>
      </w:r>
      <w:r>
        <w:rPr>
          <w:noProof/>
        </w:rPr>
        <w:fldChar w:fldCharType="separate"/>
      </w:r>
      <w:r>
        <w:rPr>
          <w:noProof/>
        </w:rPr>
        <w:t>144</w:t>
      </w:r>
      <w:r>
        <w:rPr>
          <w:noProof/>
        </w:rPr>
        <w:fldChar w:fldCharType="end"/>
      </w:r>
    </w:p>
    <w:p w14:paraId="240E29EB" w14:textId="6F75839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_Toc187256439 \h </w:instrText>
      </w:r>
      <w:r>
        <w:rPr>
          <w:noProof/>
        </w:rPr>
      </w:r>
      <w:r>
        <w:rPr>
          <w:noProof/>
        </w:rPr>
        <w:fldChar w:fldCharType="separate"/>
      </w:r>
      <w:r>
        <w:rPr>
          <w:noProof/>
        </w:rPr>
        <w:t>144</w:t>
      </w:r>
      <w:r>
        <w:rPr>
          <w:noProof/>
        </w:rPr>
        <w:fldChar w:fldCharType="end"/>
      </w:r>
    </w:p>
    <w:p w14:paraId="4E6ADB9C" w14:textId="1D254A1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_Toc187256440 \h </w:instrText>
      </w:r>
      <w:r>
        <w:rPr>
          <w:noProof/>
        </w:rPr>
      </w:r>
      <w:r>
        <w:rPr>
          <w:noProof/>
        </w:rPr>
        <w:fldChar w:fldCharType="separate"/>
      </w:r>
      <w:r>
        <w:rPr>
          <w:noProof/>
        </w:rPr>
        <w:t>144</w:t>
      </w:r>
      <w:r>
        <w:rPr>
          <w:noProof/>
        </w:rPr>
        <w:fldChar w:fldCharType="end"/>
      </w:r>
    </w:p>
    <w:p w14:paraId="7477D532" w14:textId="16F4B84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_Toc187256441 \h </w:instrText>
      </w:r>
      <w:r>
        <w:rPr>
          <w:noProof/>
        </w:rPr>
      </w:r>
      <w:r>
        <w:rPr>
          <w:noProof/>
        </w:rPr>
        <w:fldChar w:fldCharType="separate"/>
      </w:r>
      <w:r>
        <w:rPr>
          <w:noProof/>
        </w:rPr>
        <w:t>144</w:t>
      </w:r>
      <w:r>
        <w:rPr>
          <w:noProof/>
        </w:rPr>
        <w:fldChar w:fldCharType="end"/>
      </w:r>
    </w:p>
    <w:p w14:paraId="343AE417" w14:textId="7E474B2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_Toc187256442 \h </w:instrText>
      </w:r>
      <w:r>
        <w:rPr>
          <w:noProof/>
        </w:rPr>
      </w:r>
      <w:r>
        <w:rPr>
          <w:noProof/>
        </w:rPr>
        <w:fldChar w:fldCharType="separate"/>
      </w:r>
      <w:r>
        <w:rPr>
          <w:noProof/>
        </w:rPr>
        <w:t>144</w:t>
      </w:r>
      <w:r>
        <w:rPr>
          <w:noProof/>
        </w:rPr>
        <w:fldChar w:fldCharType="end"/>
      </w:r>
    </w:p>
    <w:p w14:paraId="524D02D2" w14:textId="48B4C57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_Toc187256443 \h </w:instrText>
      </w:r>
      <w:r>
        <w:rPr>
          <w:noProof/>
        </w:rPr>
      </w:r>
      <w:r>
        <w:rPr>
          <w:noProof/>
        </w:rPr>
        <w:fldChar w:fldCharType="separate"/>
      </w:r>
      <w:r>
        <w:rPr>
          <w:noProof/>
        </w:rPr>
        <w:t>144</w:t>
      </w:r>
      <w:r>
        <w:rPr>
          <w:noProof/>
        </w:rPr>
        <w:fldChar w:fldCharType="end"/>
      </w:r>
    </w:p>
    <w:p w14:paraId="6F722287" w14:textId="4DA98BC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_Toc187256444 \h </w:instrText>
      </w:r>
      <w:r>
        <w:rPr>
          <w:noProof/>
        </w:rPr>
      </w:r>
      <w:r>
        <w:rPr>
          <w:noProof/>
        </w:rPr>
        <w:fldChar w:fldCharType="separate"/>
      </w:r>
      <w:r>
        <w:rPr>
          <w:noProof/>
        </w:rPr>
        <w:t>145</w:t>
      </w:r>
      <w:r>
        <w:rPr>
          <w:noProof/>
        </w:rPr>
        <w:fldChar w:fldCharType="end"/>
      </w:r>
    </w:p>
    <w:p w14:paraId="08A398FF" w14:textId="2E8B6B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_Toc187256445 \h </w:instrText>
      </w:r>
      <w:r>
        <w:rPr>
          <w:noProof/>
        </w:rPr>
      </w:r>
      <w:r>
        <w:rPr>
          <w:noProof/>
        </w:rPr>
        <w:fldChar w:fldCharType="separate"/>
      </w:r>
      <w:r>
        <w:rPr>
          <w:noProof/>
        </w:rPr>
        <w:t>145</w:t>
      </w:r>
      <w:r>
        <w:rPr>
          <w:noProof/>
        </w:rPr>
        <w:fldChar w:fldCharType="end"/>
      </w:r>
    </w:p>
    <w:p w14:paraId="07311D2C" w14:textId="110B203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_Toc187256446 \h </w:instrText>
      </w:r>
      <w:r>
        <w:rPr>
          <w:noProof/>
        </w:rPr>
      </w:r>
      <w:r>
        <w:rPr>
          <w:noProof/>
        </w:rPr>
        <w:fldChar w:fldCharType="separate"/>
      </w:r>
      <w:r>
        <w:rPr>
          <w:noProof/>
        </w:rPr>
        <w:t>145</w:t>
      </w:r>
      <w:r>
        <w:rPr>
          <w:noProof/>
        </w:rPr>
        <w:fldChar w:fldCharType="end"/>
      </w:r>
    </w:p>
    <w:p w14:paraId="0238CCBF" w14:textId="3398F93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7.3.5.3</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2-O</w:t>
      </w:r>
      <w:r>
        <w:rPr>
          <w:noProof/>
        </w:rPr>
        <w:tab/>
      </w:r>
      <w:r>
        <w:rPr>
          <w:noProof/>
        </w:rPr>
        <w:fldChar w:fldCharType="begin"/>
      </w:r>
      <w:r>
        <w:rPr>
          <w:noProof/>
        </w:rPr>
        <w:instrText xml:space="preserve"> PAGEREF _Toc187256447 \h </w:instrText>
      </w:r>
      <w:r>
        <w:rPr>
          <w:noProof/>
        </w:rPr>
      </w:r>
      <w:r>
        <w:rPr>
          <w:noProof/>
        </w:rPr>
        <w:fldChar w:fldCharType="separate"/>
      </w:r>
      <w:r>
        <w:rPr>
          <w:noProof/>
        </w:rPr>
        <w:t>146</w:t>
      </w:r>
      <w:r>
        <w:rPr>
          <w:noProof/>
        </w:rPr>
        <w:fldChar w:fldCharType="end"/>
      </w:r>
    </w:p>
    <w:p w14:paraId="581371DC" w14:textId="36A7F43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_Toc187256448 \h </w:instrText>
      </w:r>
      <w:r>
        <w:rPr>
          <w:noProof/>
        </w:rPr>
      </w:r>
      <w:r>
        <w:rPr>
          <w:noProof/>
        </w:rPr>
        <w:fldChar w:fldCharType="separate"/>
      </w:r>
      <w:r>
        <w:rPr>
          <w:noProof/>
        </w:rPr>
        <w:t>147</w:t>
      </w:r>
      <w:r>
        <w:rPr>
          <w:noProof/>
        </w:rPr>
        <w:fldChar w:fldCharType="end"/>
      </w:r>
    </w:p>
    <w:p w14:paraId="7D03E0C8" w14:textId="36F4877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_Toc187256449 \h </w:instrText>
      </w:r>
      <w:r>
        <w:rPr>
          <w:noProof/>
        </w:rPr>
      </w:r>
      <w:r>
        <w:rPr>
          <w:noProof/>
        </w:rPr>
        <w:fldChar w:fldCharType="separate"/>
      </w:r>
      <w:r>
        <w:rPr>
          <w:noProof/>
        </w:rPr>
        <w:t>147</w:t>
      </w:r>
      <w:r>
        <w:rPr>
          <w:noProof/>
        </w:rPr>
        <w:fldChar w:fldCharType="end"/>
      </w:r>
    </w:p>
    <w:p w14:paraId="18D36407" w14:textId="4FD266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_Toc187256450 \h </w:instrText>
      </w:r>
      <w:r>
        <w:rPr>
          <w:noProof/>
        </w:rPr>
      </w:r>
      <w:r>
        <w:rPr>
          <w:noProof/>
        </w:rPr>
        <w:fldChar w:fldCharType="separate"/>
      </w:r>
      <w:r>
        <w:rPr>
          <w:noProof/>
        </w:rPr>
        <w:t>147</w:t>
      </w:r>
      <w:r>
        <w:rPr>
          <w:noProof/>
        </w:rPr>
        <w:fldChar w:fldCharType="end"/>
      </w:r>
    </w:p>
    <w:p w14:paraId="00B10E54" w14:textId="39B3D6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_Toc187256451 \h </w:instrText>
      </w:r>
      <w:r>
        <w:rPr>
          <w:noProof/>
        </w:rPr>
      </w:r>
      <w:r>
        <w:rPr>
          <w:noProof/>
        </w:rPr>
        <w:fldChar w:fldCharType="separate"/>
      </w:r>
      <w:r>
        <w:rPr>
          <w:noProof/>
        </w:rPr>
        <w:t>147</w:t>
      </w:r>
      <w:r>
        <w:rPr>
          <w:noProof/>
        </w:rPr>
        <w:fldChar w:fldCharType="end"/>
      </w:r>
    </w:p>
    <w:p w14:paraId="237F5F52" w14:textId="0B4D1C6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_Toc187256452 \h </w:instrText>
      </w:r>
      <w:r>
        <w:rPr>
          <w:noProof/>
        </w:rPr>
      </w:r>
      <w:r>
        <w:rPr>
          <w:noProof/>
        </w:rPr>
        <w:fldChar w:fldCharType="separate"/>
      </w:r>
      <w:r>
        <w:rPr>
          <w:noProof/>
        </w:rPr>
        <w:t>147</w:t>
      </w:r>
      <w:r>
        <w:rPr>
          <w:noProof/>
        </w:rPr>
        <w:fldChar w:fldCharType="end"/>
      </w:r>
    </w:p>
    <w:p w14:paraId="6878861C" w14:textId="3B041E6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_Toc187256453 \h </w:instrText>
      </w:r>
      <w:r>
        <w:rPr>
          <w:noProof/>
        </w:rPr>
      </w:r>
      <w:r>
        <w:rPr>
          <w:noProof/>
        </w:rPr>
        <w:fldChar w:fldCharType="separate"/>
      </w:r>
      <w:r>
        <w:rPr>
          <w:noProof/>
        </w:rPr>
        <w:t>147</w:t>
      </w:r>
      <w:r>
        <w:rPr>
          <w:noProof/>
        </w:rPr>
        <w:fldChar w:fldCharType="end"/>
      </w:r>
    </w:p>
    <w:p w14:paraId="72BDC3C9" w14:textId="0D62ACA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7.4.4.2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_Toc187256454 \h </w:instrText>
      </w:r>
      <w:r>
        <w:rPr>
          <w:noProof/>
        </w:rPr>
      </w:r>
      <w:r>
        <w:rPr>
          <w:noProof/>
        </w:rPr>
        <w:fldChar w:fldCharType="separate"/>
      </w:r>
      <w:r>
        <w:rPr>
          <w:noProof/>
        </w:rPr>
        <w:t>147</w:t>
      </w:r>
      <w:r>
        <w:rPr>
          <w:noProof/>
        </w:rPr>
        <w:fldChar w:fldCharType="end"/>
      </w:r>
    </w:p>
    <w:p w14:paraId="750CF5D8" w14:textId="15961AC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7.4.5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_Toc187256455 \h </w:instrText>
      </w:r>
      <w:r>
        <w:rPr>
          <w:noProof/>
        </w:rPr>
      </w:r>
      <w:r>
        <w:rPr>
          <w:noProof/>
        </w:rPr>
        <w:fldChar w:fldCharType="separate"/>
      </w:r>
      <w:r>
        <w:rPr>
          <w:noProof/>
        </w:rPr>
        <w:t>148</w:t>
      </w:r>
      <w:r>
        <w:rPr>
          <w:noProof/>
        </w:rPr>
        <w:fldChar w:fldCharType="end"/>
      </w:r>
    </w:p>
    <w:p w14:paraId="0D405B2E" w14:textId="39E724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_Toc187256456 \h </w:instrText>
      </w:r>
      <w:r>
        <w:rPr>
          <w:noProof/>
        </w:rPr>
      </w:r>
      <w:r>
        <w:rPr>
          <w:noProof/>
        </w:rPr>
        <w:fldChar w:fldCharType="separate"/>
      </w:r>
      <w:r>
        <w:rPr>
          <w:noProof/>
        </w:rPr>
        <w:t>148</w:t>
      </w:r>
      <w:r>
        <w:rPr>
          <w:noProof/>
        </w:rPr>
        <w:fldChar w:fldCharType="end"/>
      </w:r>
    </w:p>
    <w:p w14:paraId="78F6A2FD" w14:textId="58C0E1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7.4.5.2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requirements for </w:t>
      </w:r>
      <w:r w:rsidRPr="00590342">
        <w:rPr>
          <w:i/>
          <w:noProof/>
        </w:rPr>
        <w:t>BS type 1-O</w:t>
      </w:r>
      <w:r>
        <w:rPr>
          <w:noProof/>
        </w:rPr>
        <w:tab/>
      </w:r>
      <w:r>
        <w:rPr>
          <w:noProof/>
        </w:rPr>
        <w:fldChar w:fldCharType="begin"/>
      </w:r>
      <w:r>
        <w:rPr>
          <w:noProof/>
        </w:rPr>
        <w:instrText xml:space="preserve"> PAGEREF _Toc187256457 \h </w:instrText>
      </w:r>
      <w:r>
        <w:rPr>
          <w:noProof/>
        </w:rPr>
      </w:r>
      <w:r>
        <w:rPr>
          <w:noProof/>
        </w:rPr>
        <w:fldChar w:fldCharType="separate"/>
      </w:r>
      <w:r>
        <w:rPr>
          <w:noProof/>
        </w:rPr>
        <w:t>148</w:t>
      </w:r>
      <w:r>
        <w:rPr>
          <w:noProof/>
        </w:rPr>
        <w:fldChar w:fldCharType="end"/>
      </w:r>
    </w:p>
    <w:p w14:paraId="28D7B55A" w14:textId="692E46D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OTA in-band selectivity and blocking</w:t>
      </w:r>
      <w:r>
        <w:rPr>
          <w:noProof/>
        </w:rPr>
        <w:tab/>
      </w:r>
      <w:r>
        <w:rPr>
          <w:noProof/>
        </w:rPr>
        <w:fldChar w:fldCharType="begin"/>
      </w:r>
      <w:r>
        <w:rPr>
          <w:noProof/>
        </w:rPr>
        <w:instrText xml:space="preserve"> PAGEREF _Toc187256458 \h </w:instrText>
      </w:r>
      <w:r>
        <w:rPr>
          <w:noProof/>
        </w:rPr>
      </w:r>
      <w:r>
        <w:rPr>
          <w:noProof/>
        </w:rPr>
        <w:fldChar w:fldCharType="separate"/>
      </w:r>
      <w:r>
        <w:rPr>
          <w:noProof/>
        </w:rPr>
        <w:t>157</w:t>
      </w:r>
      <w:r>
        <w:rPr>
          <w:noProof/>
        </w:rPr>
        <w:fldChar w:fldCharType="end"/>
      </w:r>
    </w:p>
    <w:p w14:paraId="765517D5" w14:textId="2E40F62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_Toc187256459 \h </w:instrText>
      </w:r>
      <w:r>
        <w:rPr>
          <w:noProof/>
        </w:rPr>
      </w:r>
      <w:r>
        <w:rPr>
          <w:noProof/>
        </w:rPr>
        <w:fldChar w:fldCharType="separate"/>
      </w:r>
      <w:r>
        <w:rPr>
          <w:noProof/>
        </w:rPr>
        <w:t>157</w:t>
      </w:r>
      <w:r>
        <w:rPr>
          <w:noProof/>
        </w:rPr>
        <w:fldChar w:fldCharType="end"/>
      </w:r>
    </w:p>
    <w:p w14:paraId="398033ED" w14:textId="395106B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_Toc187256460 \h </w:instrText>
      </w:r>
      <w:r>
        <w:rPr>
          <w:noProof/>
        </w:rPr>
      </w:r>
      <w:r>
        <w:rPr>
          <w:noProof/>
        </w:rPr>
        <w:fldChar w:fldCharType="separate"/>
      </w:r>
      <w:r>
        <w:rPr>
          <w:noProof/>
        </w:rPr>
        <w:t>157</w:t>
      </w:r>
      <w:r>
        <w:rPr>
          <w:noProof/>
        </w:rPr>
        <w:fldChar w:fldCharType="end"/>
      </w:r>
    </w:p>
    <w:p w14:paraId="0654D428" w14:textId="0B512D1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_Toc187256461 \h </w:instrText>
      </w:r>
      <w:r>
        <w:rPr>
          <w:noProof/>
        </w:rPr>
      </w:r>
      <w:r>
        <w:rPr>
          <w:noProof/>
        </w:rPr>
        <w:fldChar w:fldCharType="separate"/>
      </w:r>
      <w:r>
        <w:rPr>
          <w:noProof/>
        </w:rPr>
        <w:t>157</w:t>
      </w:r>
      <w:r>
        <w:rPr>
          <w:noProof/>
        </w:rPr>
        <w:fldChar w:fldCharType="end"/>
      </w:r>
    </w:p>
    <w:p w14:paraId="7F5BB9D3" w14:textId="42BE301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_Toc187256462 \h </w:instrText>
      </w:r>
      <w:r>
        <w:rPr>
          <w:noProof/>
        </w:rPr>
      </w:r>
      <w:r>
        <w:rPr>
          <w:noProof/>
        </w:rPr>
        <w:fldChar w:fldCharType="separate"/>
      </w:r>
      <w:r>
        <w:rPr>
          <w:noProof/>
        </w:rPr>
        <w:t>157</w:t>
      </w:r>
      <w:r>
        <w:rPr>
          <w:noProof/>
        </w:rPr>
        <w:fldChar w:fldCharType="end"/>
      </w:r>
    </w:p>
    <w:p w14:paraId="7CF4D5CD" w14:textId="03EE2C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_Toc187256463 \h </w:instrText>
      </w:r>
      <w:r>
        <w:rPr>
          <w:noProof/>
        </w:rPr>
      </w:r>
      <w:r>
        <w:rPr>
          <w:noProof/>
        </w:rPr>
        <w:fldChar w:fldCharType="separate"/>
      </w:r>
      <w:r>
        <w:rPr>
          <w:noProof/>
        </w:rPr>
        <w:t>157</w:t>
      </w:r>
      <w:r>
        <w:rPr>
          <w:noProof/>
        </w:rPr>
        <w:fldChar w:fldCharType="end"/>
      </w:r>
    </w:p>
    <w:p w14:paraId="57BB06F1" w14:textId="47E0E41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_Toc187256464 \h </w:instrText>
      </w:r>
      <w:r>
        <w:rPr>
          <w:noProof/>
        </w:rPr>
      </w:r>
      <w:r>
        <w:rPr>
          <w:noProof/>
        </w:rPr>
        <w:fldChar w:fldCharType="separate"/>
      </w:r>
      <w:r>
        <w:rPr>
          <w:noProof/>
        </w:rPr>
        <w:t>157</w:t>
      </w:r>
      <w:r>
        <w:rPr>
          <w:noProof/>
        </w:rPr>
        <w:fldChar w:fldCharType="end"/>
      </w:r>
    </w:p>
    <w:p w14:paraId="3D0633ED" w14:textId="7344F9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_Toc187256465 \h </w:instrText>
      </w:r>
      <w:r>
        <w:rPr>
          <w:noProof/>
        </w:rPr>
      </w:r>
      <w:r>
        <w:rPr>
          <w:noProof/>
        </w:rPr>
        <w:fldChar w:fldCharType="separate"/>
      </w:r>
      <w:r>
        <w:rPr>
          <w:noProof/>
        </w:rPr>
        <w:t>157</w:t>
      </w:r>
      <w:r>
        <w:rPr>
          <w:noProof/>
        </w:rPr>
        <w:fldChar w:fldCharType="end"/>
      </w:r>
    </w:p>
    <w:p w14:paraId="3202E5E9" w14:textId="077AC9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_Toc187256466 \h </w:instrText>
      </w:r>
      <w:r>
        <w:rPr>
          <w:noProof/>
        </w:rPr>
      </w:r>
      <w:r>
        <w:rPr>
          <w:noProof/>
        </w:rPr>
        <w:fldChar w:fldCharType="separate"/>
      </w:r>
      <w:r>
        <w:rPr>
          <w:noProof/>
        </w:rPr>
        <w:t>158</w:t>
      </w:r>
      <w:r>
        <w:rPr>
          <w:noProof/>
        </w:rPr>
        <w:fldChar w:fldCharType="end"/>
      </w:r>
    </w:p>
    <w:p w14:paraId="343AFB2E" w14:textId="2845C7D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_Toc187256467 \h </w:instrText>
      </w:r>
      <w:r>
        <w:rPr>
          <w:noProof/>
        </w:rPr>
      </w:r>
      <w:r>
        <w:rPr>
          <w:noProof/>
        </w:rPr>
        <w:fldChar w:fldCharType="separate"/>
      </w:r>
      <w:r>
        <w:rPr>
          <w:noProof/>
        </w:rPr>
        <w:t>158</w:t>
      </w:r>
      <w:r>
        <w:rPr>
          <w:noProof/>
        </w:rPr>
        <w:fldChar w:fldCharType="end"/>
      </w:r>
    </w:p>
    <w:p w14:paraId="55C2DDE4" w14:textId="394DEA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_Toc187256468 \h </w:instrText>
      </w:r>
      <w:r>
        <w:rPr>
          <w:noProof/>
        </w:rPr>
      </w:r>
      <w:r>
        <w:rPr>
          <w:noProof/>
        </w:rPr>
        <w:fldChar w:fldCharType="separate"/>
      </w:r>
      <w:r>
        <w:rPr>
          <w:noProof/>
        </w:rPr>
        <w:t>158</w:t>
      </w:r>
      <w:r>
        <w:rPr>
          <w:noProof/>
        </w:rPr>
        <w:fldChar w:fldCharType="end"/>
      </w:r>
    </w:p>
    <w:p w14:paraId="2FC746ED" w14:textId="631514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7.5.1.5.3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_Toc187256469 \h </w:instrText>
      </w:r>
      <w:r>
        <w:rPr>
          <w:noProof/>
        </w:rPr>
      </w:r>
      <w:r>
        <w:rPr>
          <w:noProof/>
        </w:rPr>
        <w:fldChar w:fldCharType="separate"/>
      </w:r>
      <w:r>
        <w:rPr>
          <w:noProof/>
        </w:rPr>
        <w:t>159</w:t>
      </w:r>
      <w:r>
        <w:rPr>
          <w:noProof/>
        </w:rPr>
        <w:fldChar w:fldCharType="end"/>
      </w:r>
    </w:p>
    <w:p w14:paraId="0AF8B670" w14:textId="66C2EFA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7.5.2</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_Toc187256470 \h </w:instrText>
      </w:r>
      <w:r>
        <w:rPr>
          <w:noProof/>
        </w:rPr>
      </w:r>
      <w:r>
        <w:rPr>
          <w:noProof/>
        </w:rPr>
        <w:fldChar w:fldCharType="separate"/>
      </w:r>
      <w:r>
        <w:rPr>
          <w:noProof/>
        </w:rPr>
        <w:t>160</w:t>
      </w:r>
      <w:r>
        <w:rPr>
          <w:noProof/>
        </w:rPr>
        <w:fldChar w:fldCharType="end"/>
      </w:r>
    </w:p>
    <w:p w14:paraId="027B8CFB" w14:textId="2691B37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_Toc187256471 \h </w:instrText>
      </w:r>
      <w:r>
        <w:rPr>
          <w:noProof/>
        </w:rPr>
      </w:r>
      <w:r>
        <w:rPr>
          <w:noProof/>
        </w:rPr>
        <w:fldChar w:fldCharType="separate"/>
      </w:r>
      <w:r>
        <w:rPr>
          <w:noProof/>
        </w:rPr>
        <w:t>160</w:t>
      </w:r>
      <w:r>
        <w:rPr>
          <w:noProof/>
        </w:rPr>
        <w:fldChar w:fldCharType="end"/>
      </w:r>
    </w:p>
    <w:p w14:paraId="58DC25B1" w14:textId="3E4663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_Toc187256472 \h </w:instrText>
      </w:r>
      <w:r>
        <w:rPr>
          <w:noProof/>
        </w:rPr>
      </w:r>
      <w:r>
        <w:rPr>
          <w:noProof/>
        </w:rPr>
        <w:fldChar w:fldCharType="separate"/>
      </w:r>
      <w:r>
        <w:rPr>
          <w:noProof/>
        </w:rPr>
        <w:t>160</w:t>
      </w:r>
      <w:r>
        <w:rPr>
          <w:noProof/>
        </w:rPr>
        <w:fldChar w:fldCharType="end"/>
      </w:r>
    </w:p>
    <w:p w14:paraId="109ECD19" w14:textId="512CB29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_Toc187256473 \h </w:instrText>
      </w:r>
      <w:r>
        <w:rPr>
          <w:noProof/>
        </w:rPr>
      </w:r>
      <w:r>
        <w:rPr>
          <w:noProof/>
        </w:rPr>
        <w:fldChar w:fldCharType="separate"/>
      </w:r>
      <w:r>
        <w:rPr>
          <w:noProof/>
        </w:rPr>
        <w:t>160</w:t>
      </w:r>
      <w:r>
        <w:rPr>
          <w:noProof/>
        </w:rPr>
        <w:fldChar w:fldCharType="end"/>
      </w:r>
    </w:p>
    <w:p w14:paraId="372F01BD" w14:textId="2DB203A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_Toc187256474 \h </w:instrText>
      </w:r>
      <w:r>
        <w:rPr>
          <w:noProof/>
        </w:rPr>
      </w:r>
      <w:r>
        <w:rPr>
          <w:noProof/>
        </w:rPr>
        <w:fldChar w:fldCharType="separate"/>
      </w:r>
      <w:r>
        <w:rPr>
          <w:noProof/>
        </w:rPr>
        <w:t>160</w:t>
      </w:r>
      <w:r>
        <w:rPr>
          <w:noProof/>
        </w:rPr>
        <w:fldChar w:fldCharType="end"/>
      </w:r>
    </w:p>
    <w:p w14:paraId="21627858" w14:textId="384208A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_Toc187256475 \h </w:instrText>
      </w:r>
      <w:r>
        <w:rPr>
          <w:noProof/>
        </w:rPr>
      </w:r>
      <w:r>
        <w:rPr>
          <w:noProof/>
        </w:rPr>
        <w:fldChar w:fldCharType="separate"/>
      </w:r>
      <w:r>
        <w:rPr>
          <w:noProof/>
        </w:rPr>
        <w:t>160</w:t>
      </w:r>
      <w:r>
        <w:rPr>
          <w:noProof/>
        </w:rPr>
        <w:fldChar w:fldCharType="end"/>
      </w:r>
    </w:p>
    <w:p w14:paraId="59AF82C9" w14:textId="248BEEA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_Toc187256476 \h </w:instrText>
      </w:r>
      <w:r>
        <w:rPr>
          <w:noProof/>
        </w:rPr>
      </w:r>
      <w:r>
        <w:rPr>
          <w:noProof/>
        </w:rPr>
        <w:fldChar w:fldCharType="separate"/>
      </w:r>
      <w:r>
        <w:rPr>
          <w:noProof/>
        </w:rPr>
        <w:t>161</w:t>
      </w:r>
      <w:r>
        <w:rPr>
          <w:noProof/>
        </w:rPr>
        <w:fldChar w:fldCharType="end"/>
      </w:r>
    </w:p>
    <w:p w14:paraId="3D39496A" w14:textId="5EC78F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_Toc187256477 \h </w:instrText>
      </w:r>
      <w:r>
        <w:rPr>
          <w:noProof/>
        </w:rPr>
      </w:r>
      <w:r>
        <w:rPr>
          <w:noProof/>
        </w:rPr>
        <w:fldChar w:fldCharType="separate"/>
      </w:r>
      <w:r>
        <w:rPr>
          <w:noProof/>
        </w:rPr>
        <w:t>162</w:t>
      </w:r>
      <w:r>
        <w:rPr>
          <w:noProof/>
        </w:rPr>
        <w:fldChar w:fldCharType="end"/>
      </w:r>
    </w:p>
    <w:p w14:paraId="59C22CAA" w14:textId="37F1FDB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7.5.2.5.1</w:t>
      </w:r>
      <w:r>
        <w:rPr>
          <w:rFonts w:asciiTheme="minorHAnsi" w:eastAsiaTheme="minorEastAsia" w:hAnsiTheme="minorHAnsi" w:cstheme="minorBidi"/>
          <w:noProof/>
          <w:kern w:val="2"/>
          <w:sz w:val="24"/>
          <w:szCs w:val="24"/>
          <w:lang w:eastAsia="en-GB"/>
          <w14:ligatures w14:val="standardContextual"/>
        </w:rPr>
        <w:tab/>
      </w:r>
      <w:r>
        <w:rPr>
          <w:noProof/>
          <w:lang w:eastAsia="sv-SE"/>
        </w:rPr>
        <w:t>General</w:t>
      </w:r>
      <w:r>
        <w:rPr>
          <w:noProof/>
        </w:rPr>
        <w:tab/>
      </w:r>
      <w:r>
        <w:rPr>
          <w:noProof/>
        </w:rPr>
        <w:fldChar w:fldCharType="begin"/>
      </w:r>
      <w:r>
        <w:rPr>
          <w:noProof/>
        </w:rPr>
        <w:instrText xml:space="preserve"> PAGEREF _Toc187256478 \h </w:instrText>
      </w:r>
      <w:r>
        <w:rPr>
          <w:noProof/>
        </w:rPr>
      </w:r>
      <w:r>
        <w:rPr>
          <w:noProof/>
        </w:rPr>
        <w:fldChar w:fldCharType="separate"/>
      </w:r>
      <w:r>
        <w:rPr>
          <w:noProof/>
        </w:rPr>
        <w:t>162</w:t>
      </w:r>
      <w:r>
        <w:rPr>
          <w:noProof/>
        </w:rPr>
        <w:fldChar w:fldCharType="end"/>
      </w:r>
    </w:p>
    <w:p w14:paraId="093868B4" w14:textId="470BC02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1-O</w:t>
      </w:r>
      <w:r>
        <w:rPr>
          <w:noProof/>
        </w:rPr>
        <w:tab/>
      </w:r>
      <w:r>
        <w:rPr>
          <w:noProof/>
        </w:rPr>
        <w:fldChar w:fldCharType="begin"/>
      </w:r>
      <w:r>
        <w:rPr>
          <w:noProof/>
        </w:rPr>
        <w:instrText xml:space="preserve"> PAGEREF _Toc187256479 \h </w:instrText>
      </w:r>
      <w:r>
        <w:rPr>
          <w:noProof/>
        </w:rPr>
      </w:r>
      <w:r>
        <w:rPr>
          <w:noProof/>
        </w:rPr>
        <w:fldChar w:fldCharType="separate"/>
      </w:r>
      <w:r>
        <w:rPr>
          <w:noProof/>
        </w:rPr>
        <w:t>162</w:t>
      </w:r>
      <w:r>
        <w:rPr>
          <w:noProof/>
        </w:rPr>
        <w:fldChar w:fldCharType="end"/>
      </w:r>
    </w:p>
    <w:p w14:paraId="541566EE" w14:textId="123D2F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7.5.2.5.3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Test requirements for </w:t>
      </w:r>
      <w:r w:rsidRPr="00590342">
        <w:rPr>
          <w:i/>
          <w:noProof/>
          <w:lang w:eastAsia="sv-SE"/>
        </w:rPr>
        <w:t>BS type 2-O</w:t>
      </w:r>
      <w:r>
        <w:rPr>
          <w:noProof/>
        </w:rPr>
        <w:tab/>
      </w:r>
      <w:r>
        <w:rPr>
          <w:noProof/>
        </w:rPr>
        <w:fldChar w:fldCharType="begin"/>
      </w:r>
      <w:r>
        <w:rPr>
          <w:noProof/>
        </w:rPr>
        <w:instrText xml:space="preserve"> PAGEREF _Toc187256480 \h </w:instrText>
      </w:r>
      <w:r>
        <w:rPr>
          <w:noProof/>
        </w:rPr>
      </w:r>
      <w:r>
        <w:rPr>
          <w:noProof/>
        </w:rPr>
        <w:fldChar w:fldCharType="separate"/>
      </w:r>
      <w:r>
        <w:rPr>
          <w:noProof/>
        </w:rPr>
        <w:t>165</w:t>
      </w:r>
      <w:r>
        <w:rPr>
          <w:noProof/>
        </w:rPr>
        <w:fldChar w:fldCharType="end"/>
      </w:r>
    </w:p>
    <w:p w14:paraId="541A9260" w14:textId="0295153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OTA out-of-band blocking</w:t>
      </w:r>
      <w:r>
        <w:rPr>
          <w:noProof/>
        </w:rPr>
        <w:tab/>
      </w:r>
      <w:r>
        <w:rPr>
          <w:noProof/>
        </w:rPr>
        <w:fldChar w:fldCharType="begin"/>
      </w:r>
      <w:r>
        <w:rPr>
          <w:noProof/>
        </w:rPr>
        <w:instrText xml:space="preserve"> PAGEREF _Toc187256481 \h </w:instrText>
      </w:r>
      <w:r>
        <w:rPr>
          <w:noProof/>
        </w:rPr>
      </w:r>
      <w:r>
        <w:rPr>
          <w:noProof/>
        </w:rPr>
        <w:fldChar w:fldCharType="separate"/>
      </w:r>
      <w:r>
        <w:rPr>
          <w:noProof/>
        </w:rPr>
        <w:t>166</w:t>
      </w:r>
      <w:r>
        <w:rPr>
          <w:noProof/>
        </w:rPr>
        <w:fldChar w:fldCharType="end"/>
      </w:r>
    </w:p>
    <w:p w14:paraId="1A6E4585" w14:textId="44D39B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_Toc187256482 \h </w:instrText>
      </w:r>
      <w:r>
        <w:rPr>
          <w:noProof/>
        </w:rPr>
      </w:r>
      <w:r>
        <w:rPr>
          <w:noProof/>
        </w:rPr>
        <w:fldChar w:fldCharType="separate"/>
      </w:r>
      <w:r>
        <w:rPr>
          <w:noProof/>
        </w:rPr>
        <w:t>166</w:t>
      </w:r>
      <w:r>
        <w:rPr>
          <w:noProof/>
        </w:rPr>
        <w:fldChar w:fldCharType="end"/>
      </w:r>
    </w:p>
    <w:p w14:paraId="136DAE39" w14:textId="741D3EC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Minimum </w:t>
      </w:r>
      <w:r w:rsidRPr="00590342">
        <w:rPr>
          <w:noProof/>
          <w:lang w:val="en-US"/>
        </w:rPr>
        <w:t>r</w:t>
      </w:r>
      <w:r>
        <w:rPr>
          <w:noProof/>
        </w:rPr>
        <w:t>equirement</w:t>
      </w:r>
      <w:r>
        <w:rPr>
          <w:noProof/>
        </w:rPr>
        <w:tab/>
      </w:r>
      <w:r>
        <w:rPr>
          <w:noProof/>
        </w:rPr>
        <w:fldChar w:fldCharType="begin"/>
      </w:r>
      <w:r>
        <w:rPr>
          <w:noProof/>
        </w:rPr>
        <w:instrText xml:space="preserve"> PAGEREF _Toc187256483 \h </w:instrText>
      </w:r>
      <w:r>
        <w:rPr>
          <w:noProof/>
        </w:rPr>
      </w:r>
      <w:r>
        <w:rPr>
          <w:noProof/>
        </w:rPr>
        <w:fldChar w:fldCharType="separate"/>
      </w:r>
      <w:r>
        <w:rPr>
          <w:noProof/>
        </w:rPr>
        <w:t>166</w:t>
      </w:r>
      <w:r>
        <w:rPr>
          <w:noProof/>
        </w:rPr>
        <w:fldChar w:fldCharType="end"/>
      </w:r>
    </w:p>
    <w:p w14:paraId="71C18F4E" w14:textId="2AB2150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_Toc187256484 \h </w:instrText>
      </w:r>
      <w:r>
        <w:rPr>
          <w:noProof/>
        </w:rPr>
      </w:r>
      <w:r>
        <w:rPr>
          <w:noProof/>
        </w:rPr>
        <w:fldChar w:fldCharType="separate"/>
      </w:r>
      <w:r>
        <w:rPr>
          <w:noProof/>
        </w:rPr>
        <w:t>166</w:t>
      </w:r>
      <w:r>
        <w:rPr>
          <w:noProof/>
        </w:rPr>
        <w:fldChar w:fldCharType="end"/>
      </w:r>
    </w:p>
    <w:p w14:paraId="29A391EF" w14:textId="1BA7DE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_Toc187256485 \h </w:instrText>
      </w:r>
      <w:r>
        <w:rPr>
          <w:noProof/>
        </w:rPr>
      </w:r>
      <w:r>
        <w:rPr>
          <w:noProof/>
        </w:rPr>
        <w:fldChar w:fldCharType="separate"/>
      </w:r>
      <w:r>
        <w:rPr>
          <w:noProof/>
        </w:rPr>
        <w:t>166</w:t>
      </w:r>
      <w:r>
        <w:rPr>
          <w:noProof/>
        </w:rPr>
        <w:fldChar w:fldCharType="end"/>
      </w:r>
    </w:p>
    <w:p w14:paraId="03223533" w14:textId="166D76C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_Toc187256486 \h </w:instrText>
      </w:r>
      <w:r>
        <w:rPr>
          <w:noProof/>
        </w:rPr>
      </w:r>
      <w:r>
        <w:rPr>
          <w:noProof/>
        </w:rPr>
        <w:fldChar w:fldCharType="separate"/>
      </w:r>
      <w:r>
        <w:rPr>
          <w:noProof/>
        </w:rPr>
        <w:t>166</w:t>
      </w:r>
      <w:r>
        <w:rPr>
          <w:noProof/>
        </w:rPr>
        <w:fldChar w:fldCharType="end"/>
      </w:r>
    </w:p>
    <w:p w14:paraId="525FA1EB" w14:textId="04315E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7.6.4.2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_Toc187256487 \h </w:instrText>
      </w:r>
      <w:r>
        <w:rPr>
          <w:noProof/>
        </w:rPr>
      </w:r>
      <w:r>
        <w:rPr>
          <w:noProof/>
        </w:rPr>
        <w:fldChar w:fldCharType="separate"/>
      </w:r>
      <w:r>
        <w:rPr>
          <w:noProof/>
        </w:rPr>
        <w:t>167</w:t>
      </w:r>
      <w:r>
        <w:rPr>
          <w:noProof/>
        </w:rPr>
        <w:fldChar w:fldCharType="end"/>
      </w:r>
    </w:p>
    <w:p w14:paraId="39D39DA6" w14:textId="47E0F4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.1</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out-of-band blocking</w:t>
      </w:r>
      <w:r>
        <w:rPr>
          <w:noProof/>
        </w:rPr>
        <w:tab/>
      </w:r>
      <w:r>
        <w:rPr>
          <w:noProof/>
        </w:rPr>
        <w:fldChar w:fldCharType="begin"/>
      </w:r>
      <w:r>
        <w:rPr>
          <w:noProof/>
        </w:rPr>
        <w:instrText xml:space="preserve"> PAGEREF _Toc187256488 \h </w:instrText>
      </w:r>
      <w:r>
        <w:rPr>
          <w:noProof/>
        </w:rPr>
      </w:r>
      <w:r>
        <w:rPr>
          <w:noProof/>
        </w:rPr>
        <w:fldChar w:fldCharType="separate"/>
      </w:r>
      <w:r>
        <w:rPr>
          <w:noProof/>
        </w:rPr>
        <w:t>167</w:t>
      </w:r>
      <w:r>
        <w:rPr>
          <w:noProof/>
        </w:rPr>
        <w:fldChar w:fldCharType="end"/>
      </w:r>
    </w:p>
    <w:p w14:paraId="0653BBA8" w14:textId="04A343E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sv-SE"/>
        </w:rPr>
        <w:t>7.6.</w:t>
      </w:r>
      <w:r w:rsidRPr="00590342">
        <w:rPr>
          <w:noProof/>
          <w:lang w:val="en-US" w:eastAsia="sv-SE"/>
        </w:rPr>
        <w:t>4</w:t>
      </w:r>
      <w:r>
        <w:rPr>
          <w:noProof/>
          <w:lang w:eastAsia="sv-SE"/>
        </w:rPr>
        <w:t>.</w:t>
      </w:r>
      <w:r w:rsidRPr="00590342">
        <w:rPr>
          <w:noProof/>
          <w:lang w:val="en-US" w:eastAsia="sv-SE"/>
        </w:rPr>
        <w:t>2</w:t>
      </w:r>
      <w:r>
        <w:rPr>
          <w:noProof/>
          <w:lang w:eastAsia="sv-SE"/>
        </w:rPr>
        <w:t>.</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sidRPr="00590342">
        <w:rPr>
          <w:i/>
          <w:noProof/>
          <w:lang w:val="en-US" w:eastAsia="sv-SE"/>
        </w:rPr>
        <w:t>BS type 1-O</w:t>
      </w:r>
      <w:r w:rsidRPr="00590342">
        <w:rPr>
          <w:noProof/>
          <w:lang w:val="en-US" w:eastAsia="sv-SE"/>
        </w:rPr>
        <w:t xml:space="preserve"> procedure for co-location blocking</w:t>
      </w:r>
      <w:r>
        <w:rPr>
          <w:noProof/>
        </w:rPr>
        <w:tab/>
      </w:r>
      <w:r>
        <w:rPr>
          <w:noProof/>
        </w:rPr>
        <w:fldChar w:fldCharType="begin"/>
      </w:r>
      <w:r>
        <w:rPr>
          <w:noProof/>
        </w:rPr>
        <w:instrText xml:space="preserve"> PAGEREF _Toc187256489 \h </w:instrText>
      </w:r>
      <w:r>
        <w:rPr>
          <w:noProof/>
        </w:rPr>
      </w:r>
      <w:r>
        <w:rPr>
          <w:noProof/>
        </w:rPr>
        <w:fldChar w:fldCharType="separate"/>
      </w:r>
      <w:r>
        <w:rPr>
          <w:noProof/>
        </w:rPr>
        <w:t>167</w:t>
      </w:r>
      <w:r>
        <w:rPr>
          <w:noProof/>
        </w:rPr>
        <w:fldChar w:fldCharType="end"/>
      </w:r>
    </w:p>
    <w:p w14:paraId="5552C10B" w14:textId="30B710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w:t>
      </w:r>
      <w:r w:rsidRPr="00590342">
        <w:rPr>
          <w:noProof/>
          <w:lang w:val="en-US"/>
        </w:rPr>
        <w:t>4</w:t>
      </w:r>
      <w:r>
        <w:rPr>
          <w:noProof/>
        </w:rPr>
        <w:t>.</w:t>
      </w:r>
      <w:r w:rsidRPr="00590342">
        <w:rPr>
          <w:noProof/>
          <w:lang w:val="en-US"/>
        </w:rPr>
        <w:t>2</w:t>
      </w:r>
      <w:r>
        <w:rPr>
          <w:noProof/>
        </w:rPr>
        <w:t>.</w:t>
      </w:r>
      <w:r w:rsidRPr="00590342">
        <w:rPr>
          <w:noProof/>
          <w:lang w:val="en-US"/>
        </w:rPr>
        <w:t>3</w:t>
      </w:r>
      <w:r>
        <w:rPr>
          <w:rFonts w:asciiTheme="minorHAnsi" w:eastAsiaTheme="minorEastAsia" w:hAnsiTheme="minorHAnsi" w:cstheme="minorBidi"/>
          <w:noProof/>
          <w:kern w:val="2"/>
          <w:sz w:val="24"/>
          <w:szCs w:val="24"/>
          <w:lang w:eastAsia="en-GB"/>
          <w14:ligatures w14:val="standardContextual"/>
        </w:rPr>
        <w:tab/>
      </w:r>
      <w:r w:rsidRPr="00590342">
        <w:rPr>
          <w:i/>
          <w:noProof/>
        </w:rPr>
        <w:t>BS type 2-O</w:t>
      </w:r>
      <w:r>
        <w:rPr>
          <w:noProof/>
        </w:rPr>
        <w:t xml:space="preserve"> procedure for out-of-band blocking</w:t>
      </w:r>
      <w:r>
        <w:rPr>
          <w:noProof/>
        </w:rPr>
        <w:tab/>
      </w:r>
      <w:r>
        <w:rPr>
          <w:noProof/>
        </w:rPr>
        <w:fldChar w:fldCharType="begin"/>
      </w:r>
      <w:r>
        <w:rPr>
          <w:noProof/>
        </w:rPr>
        <w:instrText xml:space="preserve"> PAGEREF _Toc187256490 \h </w:instrText>
      </w:r>
      <w:r>
        <w:rPr>
          <w:noProof/>
        </w:rPr>
      </w:r>
      <w:r>
        <w:rPr>
          <w:noProof/>
        </w:rPr>
        <w:fldChar w:fldCharType="separate"/>
      </w:r>
      <w:r>
        <w:rPr>
          <w:noProof/>
        </w:rPr>
        <w:t>168</w:t>
      </w:r>
      <w:r>
        <w:rPr>
          <w:noProof/>
        </w:rPr>
        <w:fldChar w:fldCharType="end"/>
      </w:r>
    </w:p>
    <w:p w14:paraId="62C4B8DB" w14:textId="3DD1457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requirements</w:t>
      </w:r>
      <w:r>
        <w:rPr>
          <w:noProof/>
        </w:rPr>
        <w:tab/>
      </w:r>
      <w:r>
        <w:rPr>
          <w:noProof/>
        </w:rPr>
        <w:fldChar w:fldCharType="begin"/>
      </w:r>
      <w:r>
        <w:rPr>
          <w:noProof/>
        </w:rPr>
        <w:instrText xml:space="preserve"> PAGEREF _Toc187256491 \h </w:instrText>
      </w:r>
      <w:r>
        <w:rPr>
          <w:noProof/>
        </w:rPr>
      </w:r>
      <w:r>
        <w:rPr>
          <w:noProof/>
        </w:rPr>
        <w:fldChar w:fldCharType="separate"/>
      </w:r>
      <w:r>
        <w:rPr>
          <w:noProof/>
        </w:rPr>
        <w:t>169</w:t>
      </w:r>
      <w:r>
        <w:rPr>
          <w:noProof/>
        </w:rPr>
        <w:fldChar w:fldCharType="end"/>
      </w:r>
    </w:p>
    <w:p w14:paraId="2FF49F0C" w14:textId="628132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1-O</w:t>
      </w:r>
      <w:r>
        <w:rPr>
          <w:noProof/>
        </w:rPr>
        <w:tab/>
      </w:r>
      <w:r>
        <w:rPr>
          <w:noProof/>
        </w:rPr>
        <w:fldChar w:fldCharType="begin"/>
      </w:r>
      <w:r>
        <w:rPr>
          <w:noProof/>
        </w:rPr>
        <w:instrText xml:space="preserve"> PAGEREF _Toc187256492 \h </w:instrText>
      </w:r>
      <w:r>
        <w:rPr>
          <w:noProof/>
        </w:rPr>
      </w:r>
      <w:r>
        <w:rPr>
          <w:noProof/>
        </w:rPr>
        <w:fldChar w:fldCharType="separate"/>
      </w:r>
      <w:r>
        <w:rPr>
          <w:noProof/>
        </w:rPr>
        <w:t>169</w:t>
      </w:r>
      <w:r>
        <w:rPr>
          <w:noProof/>
        </w:rPr>
        <w:fldChar w:fldCharType="end"/>
      </w:r>
    </w:p>
    <w:p w14:paraId="56866201" w14:textId="69A6E3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_Toc187256493 \h </w:instrText>
      </w:r>
      <w:r>
        <w:rPr>
          <w:noProof/>
        </w:rPr>
      </w:r>
      <w:r>
        <w:rPr>
          <w:noProof/>
        </w:rPr>
        <w:fldChar w:fldCharType="separate"/>
      </w:r>
      <w:r>
        <w:rPr>
          <w:noProof/>
        </w:rPr>
        <w:t>169</w:t>
      </w:r>
      <w:r>
        <w:rPr>
          <w:noProof/>
        </w:rPr>
        <w:fldChar w:fldCharType="end"/>
      </w:r>
    </w:p>
    <w:p w14:paraId="7C6AA79C" w14:textId="401DCC4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Co-location requirement</w:t>
      </w:r>
      <w:r>
        <w:rPr>
          <w:noProof/>
        </w:rPr>
        <w:tab/>
      </w:r>
      <w:r>
        <w:rPr>
          <w:noProof/>
        </w:rPr>
        <w:fldChar w:fldCharType="begin"/>
      </w:r>
      <w:r>
        <w:rPr>
          <w:noProof/>
        </w:rPr>
        <w:instrText xml:space="preserve"> PAGEREF _Toc187256494 \h </w:instrText>
      </w:r>
      <w:r>
        <w:rPr>
          <w:noProof/>
        </w:rPr>
      </w:r>
      <w:r>
        <w:rPr>
          <w:noProof/>
        </w:rPr>
        <w:fldChar w:fldCharType="separate"/>
      </w:r>
      <w:r>
        <w:rPr>
          <w:noProof/>
        </w:rPr>
        <w:t>169</w:t>
      </w:r>
      <w:r>
        <w:rPr>
          <w:noProof/>
        </w:rPr>
        <w:fldChar w:fldCharType="end"/>
      </w:r>
    </w:p>
    <w:p w14:paraId="22AD176A" w14:textId="7BF1387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 xml:space="preserve">Requirement for </w:t>
      </w:r>
      <w:r w:rsidRPr="00590342">
        <w:rPr>
          <w:i/>
          <w:noProof/>
        </w:rPr>
        <w:t>BS type 2-O</w:t>
      </w:r>
      <w:r>
        <w:rPr>
          <w:noProof/>
        </w:rPr>
        <w:tab/>
      </w:r>
      <w:r>
        <w:rPr>
          <w:noProof/>
        </w:rPr>
        <w:fldChar w:fldCharType="begin"/>
      </w:r>
      <w:r>
        <w:rPr>
          <w:noProof/>
        </w:rPr>
        <w:instrText xml:space="preserve"> PAGEREF _Toc187256495 \h </w:instrText>
      </w:r>
      <w:r>
        <w:rPr>
          <w:noProof/>
        </w:rPr>
      </w:r>
      <w:r>
        <w:rPr>
          <w:noProof/>
        </w:rPr>
        <w:fldChar w:fldCharType="separate"/>
      </w:r>
      <w:r>
        <w:rPr>
          <w:noProof/>
        </w:rPr>
        <w:t>170</w:t>
      </w:r>
      <w:r>
        <w:rPr>
          <w:noProof/>
        </w:rPr>
        <w:fldChar w:fldCharType="end"/>
      </w:r>
    </w:p>
    <w:p w14:paraId="65680E34" w14:textId="62EB951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590342">
        <w:rPr>
          <w:noProof/>
          <w:lang w:val="en-US"/>
        </w:rPr>
        <w:t>6</w:t>
      </w:r>
      <w:r>
        <w:rPr>
          <w:noProof/>
        </w:rPr>
        <w:t>.5.</w:t>
      </w:r>
      <w:r w:rsidRPr="00590342">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r</w:t>
      </w:r>
      <w:r w:rsidRPr="00590342">
        <w:rPr>
          <w:noProof/>
          <w:lang w:val="en-US"/>
        </w:rPr>
        <w:t>equirement</w:t>
      </w:r>
      <w:r>
        <w:rPr>
          <w:noProof/>
        </w:rPr>
        <w:tab/>
      </w:r>
      <w:r>
        <w:rPr>
          <w:noProof/>
        </w:rPr>
        <w:fldChar w:fldCharType="begin"/>
      </w:r>
      <w:r>
        <w:rPr>
          <w:noProof/>
        </w:rPr>
        <w:instrText xml:space="preserve"> PAGEREF _Toc187256496 \h </w:instrText>
      </w:r>
      <w:r>
        <w:rPr>
          <w:noProof/>
        </w:rPr>
      </w:r>
      <w:r>
        <w:rPr>
          <w:noProof/>
        </w:rPr>
        <w:fldChar w:fldCharType="separate"/>
      </w:r>
      <w:r>
        <w:rPr>
          <w:noProof/>
        </w:rPr>
        <w:t>170</w:t>
      </w:r>
      <w:r>
        <w:rPr>
          <w:noProof/>
        </w:rPr>
        <w:fldChar w:fldCharType="end"/>
      </w:r>
    </w:p>
    <w:p w14:paraId="63F5D2C8" w14:textId="5DE804E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_Toc187256497 \h </w:instrText>
      </w:r>
      <w:r>
        <w:rPr>
          <w:noProof/>
        </w:rPr>
      </w:r>
      <w:r>
        <w:rPr>
          <w:noProof/>
        </w:rPr>
        <w:fldChar w:fldCharType="separate"/>
      </w:r>
      <w:r>
        <w:rPr>
          <w:noProof/>
        </w:rPr>
        <w:t>170</w:t>
      </w:r>
      <w:r>
        <w:rPr>
          <w:noProof/>
        </w:rPr>
        <w:fldChar w:fldCharType="end"/>
      </w:r>
    </w:p>
    <w:p w14:paraId="68A42017" w14:textId="5B5FD1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_Toc187256498 \h </w:instrText>
      </w:r>
      <w:r>
        <w:rPr>
          <w:noProof/>
        </w:rPr>
      </w:r>
      <w:r>
        <w:rPr>
          <w:noProof/>
        </w:rPr>
        <w:fldChar w:fldCharType="separate"/>
      </w:r>
      <w:r>
        <w:rPr>
          <w:noProof/>
        </w:rPr>
        <w:t>170</w:t>
      </w:r>
      <w:r>
        <w:rPr>
          <w:noProof/>
        </w:rPr>
        <w:fldChar w:fldCharType="end"/>
      </w:r>
    </w:p>
    <w:p w14:paraId="7B6FFF99" w14:textId="56B069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_Toc187256499 \h </w:instrText>
      </w:r>
      <w:r>
        <w:rPr>
          <w:noProof/>
        </w:rPr>
      </w:r>
      <w:r>
        <w:rPr>
          <w:noProof/>
        </w:rPr>
        <w:fldChar w:fldCharType="separate"/>
      </w:r>
      <w:r>
        <w:rPr>
          <w:noProof/>
        </w:rPr>
        <w:t>171</w:t>
      </w:r>
      <w:r>
        <w:rPr>
          <w:noProof/>
        </w:rPr>
        <w:fldChar w:fldCharType="end"/>
      </w:r>
    </w:p>
    <w:p w14:paraId="12AD8A58" w14:textId="658F7B2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_Toc187256500 \h </w:instrText>
      </w:r>
      <w:r>
        <w:rPr>
          <w:noProof/>
        </w:rPr>
      </w:r>
      <w:r>
        <w:rPr>
          <w:noProof/>
        </w:rPr>
        <w:fldChar w:fldCharType="separate"/>
      </w:r>
      <w:r>
        <w:rPr>
          <w:noProof/>
        </w:rPr>
        <w:t>171</w:t>
      </w:r>
      <w:r>
        <w:rPr>
          <w:noProof/>
        </w:rPr>
        <w:fldChar w:fldCharType="end"/>
      </w:r>
    </w:p>
    <w:p w14:paraId="26A10BE4" w14:textId="4083FC9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_Toc187256501 \h </w:instrText>
      </w:r>
      <w:r>
        <w:rPr>
          <w:noProof/>
        </w:rPr>
      </w:r>
      <w:r>
        <w:rPr>
          <w:noProof/>
        </w:rPr>
        <w:fldChar w:fldCharType="separate"/>
      </w:r>
      <w:r>
        <w:rPr>
          <w:noProof/>
        </w:rPr>
        <w:t>171</w:t>
      </w:r>
      <w:r>
        <w:rPr>
          <w:noProof/>
        </w:rPr>
        <w:fldChar w:fldCharType="end"/>
      </w:r>
    </w:p>
    <w:p w14:paraId="0B51ECF8" w14:textId="2CD76C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7.7.4.1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_Toc187256502 \h </w:instrText>
      </w:r>
      <w:r>
        <w:rPr>
          <w:noProof/>
        </w:rPr>
      </w:r>
      <w:r>
        <w:rPr>
          <w:noProof/>
        </w:rPr>
        <w:fldChar w:fldCharType="separate"/>
      </w:r>
      <w:r>
        <w:rPr>
          <w:noProof/>
        </w:rPr>
        <w:t>171</w:t>
      </w:r>
      <w:r>
        <w:rPr>
          <w:noProof/>
        </w:rPr>
        <w:fldChar w:fldCharType="end"/>
      </w:r>
    </w:p>
    <w:p w14:paraId="60FC8FFA" w14:textId="5404C21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lastRenderedPageBreak/>
        <w:t>7.7.4.2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_Toc187256503 \h </w:instrText>
      </w:r>
      <w:r>
        <w:rPr>
          <w:noProof/>
        </w:rPr>
      </w:r>
      <w:r>
        <w:rPr>
          <w:noProof/>
        </w:rPr>
        <w:fldChar w:fldCharType="separate"/>
      </w:r>
      <w:r>
        <w:rPr>
          <w:noProof/>
        </w:rPr>
        <w:t>172</w:t>
      </w:r>
      <w:r>
        <w:rPr>
          <w:noProof/>
        </w:rPr>
        <w:fldChar w:fldCharType="end"/>
      </w:r>
    </w:p>
    <w:p w14:paraId="542C5844" w14:textId="419E59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7.7.5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_Toc187256504 \h </w:instrText>
      </w:r>
      <w:r>
        <w:rPr>
          <w:noProof/>
        </w:rPr>
      </w:r>
      <w:r>
        <w:rPr>
          <w:noProof/>
        </w:rPr>
        <w:fldChar w:fldCharType="separate"/>
      </w:r>
      <w:r>
        <w:rPr>
          <w:noProof/>
        </w:rPr>
        <w:t>172</w:t>
      </w:r>
      <w:r>
        <w:rPr>
          <w:noProof/>
        </w:rPr>
        <w:fldChar w:fldCharType="end"/>
      </w:r>
    </w:p>
    <w:p w14:paraId="4442F880" w14:textId="3DA055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_Toc187256505 \h </w:instrText>
      </w:r>
      <w:r>
        <w:rPr>
          <w:noProof/>
        </w:rPr>
      </w:r>
      <w:r>
        <w:rPr>
          <w:noProof/>
        </w:rPr>
        <w:fldChar w:fldCharType="separate"/>
      </w:r>
      <w:r>
        <w:rPr>
          <w:noProof/>
        </w:rPr>
        <w:t>172</w:t>
      </w:r>
      <w:r>
        <w:rPr>
          <w:noProof/>
        </w:rPr>
        <w:fldChar w:fldCharType="end"/>
      </w:r>
    </w:p>
    <w:p w14:paraId="5844317F" w14:textId="427988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7.7.5.2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_Toc187256506 \h </w:instrText>
      </w:r>
      <w:r>
        <w:rPr>
          <w:noProof/>
        </w:rPr>
      </w:r>
      <w:r>
        <w:rPr>
          <w:noProof/>
        </w:rPr>
        <w:fldChar w:fldCharType="separate"/>
      </w:r>
      <w:r>
        <w:rPr>
          <w:noProof/>
        </w:rPr>
        <w:t>173</w:t>
      </w:r>
      <w:r>
        <w:rPr>
          <w:noProof/>
        </w:rPr>
        <w:fldChar w:fldCharType="end"/>
      </w:r>
    </w:p>
    <w:p w14:paraId="4B2BBDA9" w14:textId="15B12C7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_Toc187256507 \h </w:instrText>
      </w:r>
      <w:r>
        <w:rPr>
          <w:noProof/>
        </w:rPr>
      </w:r>
      <w:r>
        <w:rPr>
          <w:noProof/>
        </w:rPr>
        <w:fldChar w:fldCharType="separate"/>
      </w:r>
      <w:r>
        <w:rPr>
          <w:noProof/>
        </w:rPr>
        <w:t>174</w:t>
      </w:r>
      <w:r>
        <w:rPr>
          <w:noProof/>
        </w:rPr>
        <w:fldChar w:fldCharType="end"/>
      </w:r>
    </w:p>
    <w:p w14:paraId="6817E524" w14:textId="29582B0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_Toc187256508 \h </w:instrText>
      </w:r>
      <w:r>
        <w:rPr>
          <w:noProof/>
        </w:rPr>
      </w:r>
      <w:r>
        <w:rPr>
          <w:noProof/>
        </w:rPr>
        <w:fldChar w:fldCharType="separate"/>
      </w:r>
      <w:r>
        <w:rPr>
          <w:noProof/>
        </w:rPr>
        <w:t>174</w:t>
      </w:r>
      <w:r>
        <w:rPr>
          <w:noProof/>
        </w:rPr>
        <w:fldChar w:fldCharType="end"/>
      </w:r>
    </w:p>
    <w:p w14:paraId="77BE93BB" w14:textId="79E16B1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_Toc187256509 \h </w:instrText>
      </w:r>
      <w:r>
        <w:rPr>
          <w:noProof/>
        </w:rPr>
      </w:r>
      <w:r>
        <w:rPr>
          <w:noProof/>
        </w:rPr>
        <w:fldChar w:fldCharType="separate"/>
      </w:r>
      <w:r>
        <w:rPr>
          <w:noProof/>
        </w:rPr>
        <w:t>174</w:t>
      </w:r>
      <w:r>
        <w:rPr>
          <w:noProof/>
        </w:rPr>
        <w:fldChar w:fldCharType="end"/>
      </w:r>
    </w:p>
    <w:p w14:paraId="65365E39" w14:textId="55E79013"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_Toc187256510 \h </w:instrText>
      </w:r>
      <w:r>
        <w:rPr>
          <w:noProof/>
        </w:rPr>
      </w:r>
      <w:r>
        <w:rPr>
          <w:noProof/>
        </w:rPr>
        <w:fldChar w:fldCharType="separate"/>
      </w:r>
      <w:r>
        <w:rPr>
          <w:noProof/>
        </w:rPr>
        <w:t>174</w:t>
      </w:r>
      <w:r>
        <w:rPr>
          <w:noProof/>
        </w:rPr>
        <w:fldChar w:fldCharType="end"/>
      </w:r>
    </w:p>
    <w:p w14:paraId="71C9A31F" w14:textId="060B185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_Toc187256511 \h </w:instrText>
      </w:r>
      <w:r>
        <w:rPr>
          <w:noProof/>
        </w:rPr>
      </w:r>
      <w:r>
        <w:rPr>
          <w:noProof/>
        </w:rPr>
        <w:fldChar w:fldCharType="separate"/>
      </w:r>
      <w:r>
        <w:rPr>
          <w:noProof/>
        </w:rPr>
        <w:t>174</w:t>
      </w:r>
      <w:r>
        <w:rPr>
          <w:noProof/>
        </w:rPr>
        <w:fldChar w:fldCharType="end"/>
      </w:r>
    </w:p>
    <w:p w14:paraId="5F83C41C" w14:textId="705C75C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_Toc187256512 \h </w:instrText>
      </w:r>
      <w:r>
        <w:rPr>
          <w:noProof/>
        </w:rPr>
      </w:r>
      <w:r>
        <w:rPr>
          <w:noProof/>
        </w:rPr>
        <w:fldChar w:fldCharType="separate"/>
      </w:r>
      <w:r>
        <w:rPr>
          <w:noProof/>
        </w:rPr>
        <w:t>174</w:t>
      </w:r>
      <w:r>
        <w:rPr>
          <w:noProof/>
        </w:rPr>
        <w:fldChar w:fldCharType="end"/>
      </w:r>
    </w:p>
    <w:p w14:paraId="5D075D15" w14:textId="0889BD2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_Toc187256513 \h </w:instrText>
      </w:r>
      <w:r>
        <w:rPr>
          <w:noProof/>
        </w:rPr>
      </w:r>
      <w:r>
        <w:rPr>
          <w:noProof/>
        </w:rPr>
        <w:fldChar w:fldCharType="separate"/>
      </w:r>
      <w:r>
        <w:rPr>
          <w:noProof/>
        </w:rPr>
        <w:t>175</w:t>
      </w:r>
      <w:r>
        <w:rPr>
          <w:noProof/>
        </w:rPr>
        <w:fldChar w:fldCharType="end"/>
      </w:r>
    </w:p>
    <w:p w14:paraId="7E8AD294" w14:textId="0A03D72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_Toc187256514 \h </w:instrText>
      </w:r>
      <w:r>
        <w:rPr>
          <w:noProof/>
        </w:rPr>
      </w:r>
      <w:r>
        <w:rPr>
          <w:noProof/>
        </w:rPr>
        <w:fldChar w:fldCharType="separate"/>
      </w:r>
      <w:r>
        <w:rPr>
          <w:noProof/>
        </w:rPr>
        <w:t>175</w:t>
      </w:r>
      <w:r>
        <w:rPr>
          <w:noProof/>
        </w:rPr>
        <w:fldChar w:fldCharType="end"/>
      </w:r>
    </w:p>
    <w:p w14:paraId="2EBD83CF" w14:textId="474C6D7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_Toc187256515 \h </w:instrText>
      </w:r>
      <w:r>
        <w:rPr>
          <w:noProof/>
        </w:rPr>
      </w:r>
      <w:r>
        <w:rPr>
          <w:noProof/>
        </w:rPr>
        <w:fldChar w:fldCharType="separate"/>
      </w:r>
      <w:r>
        <w:rPr>
          <w:noProof/>
        </w:rPr>
        <w:t>175</w:t>
      </w:r>
      <w:r>
        <w:rPr>
          <w:noProof/>
        </w:rPr>
        <w:fldChar w:fldCharType="end"/>
      </w:r>
    </w:p>
    <w:p w14:paraId="37766268" w14:textId="22E318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7.8.5.2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_Toc187256516 \h </w:instrText>
      </w:r>
      <w:r>
        <w:rPr>
          <w:noProof/>
        </w:rPr>
      </w:r>
      <w:r>
        <w:rPr>
          <w:noProof/>
        </w:rPr>
        <w:fldChar w:fldCharType="separate"/>
      </w:r>
      <w:r>
        <w:rPr>
          <w:noProof/>
        </w:rPr>
        <w:t>180</w:t>
      </w:r>
      <w:r>
        <w:rPr>
          <w:noProof/>
        </w:rPr>
        <w:fldChar w:fldCharType="end"/>
      </w:r>
    </w:p>
    <w:p w14:paraId="53AA1130" w14:textId="20CBB6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_Toc187256517 \h </w:instrText>
      </w:r>
      <w:r>
        <w:rPr>
          <w:noProof/>
        </w:rPr>
      </w:r>
      <w:r>
        <w:rPr>
          <w:noProof/>
        </w:rPr>
        <w:fldChar w:fldCharType="separate"/>
      </w:r>
      <w:r>
        <w:rPr>
          <w:noProof/>
        </w:rPr>
        <w:t>180</w:t>
      </w:r>
      <w:r>
        <w:rPr>
          <w:noProof/>
        </w:rPr>
        <w:fldChar w:fldCharType="end"/>
      </w:r>
    </w:p>
    <w:p w14:paraId="3E623D5F" w14:textId="55BA53F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7.9.1</w:t>
      </w:r>
      <w:r>
        <w:rPr>
          <w:rFonts w:asciiTheme="minorHAnsi" w:eastAsiaTheme="minorEastAsia" w:hAnsiTheme="minorHAnsi" w:cstheme="minorBidi"/>
          <w:noProof/>
          <w:kern w:val="2"/>
          <w:sz w:val="24"/>
          <w:szCs w:val="24"/>
          <w:lang w:eastAsia="en-GB"/>
          <w14:ligatures w14:val="standardContextual"/>
        </w:rPr>
        <w:tab/>
      </w:r>
      <w:r>
        <w:rPr>
          <w:noProof/>
          <w:lang w:eastAsia="sv-SE"/>
        </w:rPr>
        <w:t>Definition and applicability</w:t>
      </w:r>
      <w:r>
        <w:rPr>
          <w:noProof/>
        </w:rPr>
        <w:tab/>
      </w:r>
      <w:r>
        <w:rPr>
          <w:noProof/>
        </w:rPr>
        <w:fldChar w:fldCharType="begin"/>
      </w:r>
      <w:r>
        <w:rPr>
          <w:noProof/>
        </w:rPr>
        <w:instrText xml:space="preserve"> PAGEREF _Toc187256518 \h </w:instrText>
      </w:r>
      <w:r>
        <w:rPr>
          <w:noProof/>
        </w:rPr>
      </w:r>
      <w:r>
        <w:rPr>
          <w:noProof/>
        </w:rPr>
        <w:fldChar w:fldCharType="separate"/>
      </w:r>
      <w:r>
        <w:rPr>
          <w:noProof/>
        </w:rPr>
        <w:t>180</w:t>
      </w:r>
      <w:r>
        <w:rPr>
          <w:noProof/>
        </w:rPr>
        <w:fldChar w:fldCharType="end"/>
      </w:r>
    </w:p>
    <w:p w14:paraId="59D944AB" w14:textId="7620B13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7.9.2</w:t>
      </w:r>
      <w:r>
        <w:rPr>
          <w:rFonts w:asciiTheme="minorHAnsi" w:eastAsiaTheme="minorEastAsia" w:hAnsiTheme="minorHAnsi" w:cstheme="minorBidi"/>
          <w:noProof/>
          <w:kern w:val="2"/>
          <w:sz w:val="24"/>
          <w:szCs w:val="24"/>
          <w:lang w:eastAsia="en-GB"/>
          <w14:ligatures w14:val="standardContextual"/>
        </w:rPr>
        <w:tab/>
      </w:r>
      <w:r>
        <w:rPr>
          <w:noProof/>
          <w:lang w:eastAsia="sv-SE"/>
        </w:rPr>
        <w:t>Minimum requirement</w:t>
      </w:r>
      <w:r>
        <w:rPr>
          <w:noProof/>
        </w:rPr>
        <w:tab/>
      </w:r>
      <w:r>
        <w:rPr>
          <w:noProof/>
        </w:rPr>
        <w:fldChar w:fldCharType="begin"/>
      </w:r>
      <w:r>
        <w:rPr>
          <w:noProof/>
        </w:rPr>
        <w:instrText xml:space="preserve"> PAGEREF _Toc187256519 \h </w:instrText>
      </w:r>
      <w:r>
        <w:rPr>
          <w:noProof/>
        </w:rPr>
      </w:r>
      <w:r>
        <w:rPr>
          <w:noProof/>
        </w:rPr>
        <w:fldChar w:fldCharType="separate"/>
      </w:r>
      <w:r>
        <w:rPr>
          <w:noProof/>
        </w:rPr>
        <w:t>180</w:t>
      </w:r>
      <w:r>
        <w:rPr>
          <w:noProof/>
        </w:rPr>
        <w:fldChar w:fldCharType="end"/>
      </w:r>
    </w:p>
    <w:p w14:paraId="7F2C482E" w14:textId="49CD0D7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7.9.3</w:t>
      </w:r>
      <w:r>
        <w:rPr>
          <w:rFonts w:asciiTheme="minorHAnsi" w:eastAsiaTheme="minorEastAsia" w:hAnsiTheme="minorHAnsi" w:cstheme="minorBidi"/>
          <w:noProof/>
          <w:kern w:val="2"/>
          <w:sz w:val="24"/>
          <w:szCs w:val="24"/>
          <w:lang w:eastAsia="en-GB"/>
          <w14:ligatures w14:val="standardContextual"/>
        </w:rPr>
        <w:tab/>
      </w:r>
      <w:r>
        <w:rPr>
          <w:noProof/>
          <w:lang w:eastAsia="sv-SE"/>
        </w:rPr>
        <w:t>Test purpose</w:t>
      </w:r>
      <w:r>
        <w:rPr>
          <w:noProof/>
        </w:rPr>
        <w:tab/>
      </w:r>
      <w:r>
        <w:rPr>
          <w:noProof/>
        </w:rPr>
        <w:fldChar w:fldCharType="begin"/>
      </w:r>
      <w:r>
        <w:rPr>
          <w:noProof/>
        </w:rPr>
        <w:instrText xml:space="preserve"> PAGEREF _Toc187256520 \h </w:instrText>
      </w:r>
      <w:r>
        <w:rPr>
          <w:noProof/>
        </w:rPr>
      </w:r>
      <w:r>
        <w:rPr>
          <w:noProof/>
        </w:rPr>
        <w:fldChar w:fldCharType="separate"/>
      </w:r>
      <w:r>
        <w:rPr>
          <w:noProof/>
        </w:rPr>
        <w:t>181</w:t>
      </w:r>
      <w:r>
        <w:rPr>
          <w:noProof/>
        </w:rPr>
        <w:fldChar w:fldCharType="end"/>
      </w:r>
    </w:p>
    <w:p w14:paraId="60DA1AC6" w14:textId="546C2CA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kern w:val="2"/>
          <w:sz w:val="24"/>
          <w:szCs w:val="24"/>
          <w:lang w:eastAsia="en-GB"/>
          <w14:ligatures w14:val="standardContextual"/>
        </w:rPr>
        <w:tab/>
      </w:r>
      <w:r>
        <w:rPr>
          <w:noProof/>
          <w:lang w:eastAsia="sv-SE"/>
        </w:rPr>
        <w:t>Method of test</w:t>
      </w:r>
      <w:r>
        <w:rPr>
          <w:noProof/>
        </w:rPr>
        <w:tab/>
      </w:r>
      <w:r>
        <w:rPr>
          <w:noProof/>
        </w:rPr>
        <w:fldChar w:fldCharType="begin"/>
      </w:r>
      <w:r>
        <w:rPr>
          <w:noProof/>
        </w:rPr>
        <w:instrText xml:space="preserve"> PAGEREF _Toc187256521 \h </w:instrText>
      </w:r>
      <w:r>
        <w:rPr>
          <w:noProof/>
        </w:rPr>
      </w:r>
      <w:r>
        <w:rPr>
          <w:noProof/>
        </w:rPr>
        <w:fldChar w:fldCharType="separate"/>
      </w:r>
      <w:r>
        <w:rPr>
          <w:noProof/>
        </w:rPr>
        <w:t>181</w:t>
      </w:r>
      <w:r>
        <w:rPr>
          <w:noProof/>
        </w:rPr>
        <w:fldChar w:fldCharType="end"/>
      </w:r>
    </w:p>
    <w:p w14:paraId="2A4206C2" w14:textId="2F3B81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7.9.4.1</w:t>
      </w:r>
      <w:r>
        <w:rPr>
          <w:rFonts w:asciiTheme="minorHAnsi" w:eastAsiaTheme="minorEastAsia" w:hAnsiTheme="minorHAnsi" w:cstheme="minorBidi"/>
          <w:noProof/>
          <w:kern w:val="2"/>
          <w:sz w:val="24"/>
          <w:szCs w:val="24"/>
          <w:lang w:eastAsia="en-GB"/>
          <w14:ligatures w14:val="standardContextual"/>
        </w:rPr>
        <w:tab/>
      </w:r>
      <w:r>
        <w:rPr>
          <w:noProof/>
          <w:lang w:eastAsia="sv-SE"/>
        </w:rPr>
        <w:t>Initial conditions</w:t>
      </w:r>
      <w:r>
        <w:rPr>
          <w:noProof/>
        </w:rPr>
        <w:tab/>
      </w:r>
      <w:r>
        <w:rPr>
          <w:noProof/>
        </w:rPr>
        <w:fldChar w:fldCharType="begin"/>
      </w:r>
      <w:r>
        <w:rPr>
          <w:noProof/>
        </w:rPr>
        <w:instrText xml:space="preserve"> PAGEREF _Toc187256522 \h </w:instrText>
      </w:r>
      <w:r>
        <w:rPr>
          <w:noProof/>
        </w:rPr>
      </w:r>
      <w:r>
        <w:rPr>
          <w:noProof/>
        </w:rPr>
        <w:fldChar w:fldCharType="separate"/>
      </w:r>
      <w:r>
        <w:rPr>
          <w:noProof/>
        </w:rPr>
        <w:t>181</w:t>
      </w:r>
      <w:r>
        <w:rPr>
          <w:noProof/>
        </w:rPr>
        <w:fldChar w:fldCharType="end"/>
      </w:r>
    </w:p>
    <w:p w14:paraId="4209F860" w14:textId="60EC63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7.9.4.2</w:t>
      </w:r>
      <w:r>
        <w:rPr>
          <w:rFonts w:asciiTheme="minorHAnsi" w:eastAsiaTheme="minorEastAsia" w:hAnsiTheme="minorHAnsi" w:cstheme="minorBidi"/>
          <w:noProof/>
          <w:kern w:val="2"/>
          <w:sz w:val="24"/>
          <w:szCs w:val="24"/>
          <w:lang w:eastAsia="en-GB"/>
          <w14:ligatures w14:val="standardContextual"/>
        </w:rPr>
        <w:tab/>
      </w:r>
      <w:r>
        <w:rPr>
          <w:noProof/>
          <w:lang w:eastAsia="sv-SE"/>
        </w:rPr>
        <w:t>Procedure</w:t>
      </w:r>
      <w:r>
        <w:rPr>
          <w:noProof/>
        </w:rPr>
        <w:tab/>
      </w:r>
      <w:r>
        <w:rPr>
          <w:noProof/>
        </w:rPr>
        <w:fldChar w:fldCharType="begin"/>
      </w:r>
      <w:r>
        <w:rPr>
          <w:noProof/>
        </w:rPr>
        <w:instrText xml:space="preserve"> PAGEREF _Toc187256523 \h </w:instrText>
      </w:r>
      <w:r>
        <w:rPr>
          <w:noProof/>
        </w:rPr>
      </w:r>
      <w:r>
        <w:rPr>
          <w:noProof/>
        </w:rPr>
        <w:fldChar w:fldCharType="separate"/>
      </w:r>
      <w:r>
        <w:rPr>
          <w:noProof/>
        </w:rPr>
        <w:t>181</w:t>
      </w:r>
      <w:r>
        <w:rPr>
          <w:noProof/>
        </w:rPr>
        <w:fldChar w:fldCharType="end"/>
      </w:r>
    </w:p>
    <w:p w14:paraId="138A41AF" w14:textId="043E1D0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kern w:val="2"/>
          <w:sz w:val="24"/>
          <w:szCs w:val="24"/>
          <w:lang w:eastAsia="en-GB"/>
          <w14:ligatures w14:val="standardContextual"/>
        </w:rPr>
        <w:tab/>
      </w:r>
      <w:r>
        <w:rPr>
          <w:noProof/>
          <w:lang w:eastAsia="sv-SE"/>
        </w:rPr>
        <w:t>Test requirement</w:t>
      </w:r>
      <w:r>
        <w:rPr>
          <w:noProof/>
        </w:rPr>
        <w:tab/>
      </w:r>
      <w:r>
        <w:rPr>
          <w:noProof/>
        </w:rPr>
        <w:fldChar w:fldCharType="begin"/>
      </w:r>
      <w:r>
        <w:rPr>
          <w:noProof/>
        </w:rPr>
        <w:instrText xml:space="preserve"> PAGEREF _Toc187256524 \h </w:instrText>
      </w:r>
      <w:r>
        <w:rPr>
          <w:noProof/>
        </w:rPr>
      </w:r>
      <w:r>
        <w:rPr>
          <w:noProof/>
        </w:rPr>
        <w:fldChar w:fldCharType="separate"/>
      </w:r>
      <w:r>
        <w:rPr>
          <w:noProof/>
        </w:rPr>
        <w:t>182</w:t>
      </w:r>
      <w:r>
        <w:rPr>
          <w:noProof/>
        </w:rPr>
        <w:fldChar w:fldCharType="end"/>
      </w:r>
    </w:p>
    <w:p w14:paraId="3A06A300" w14:textId="73FEAF2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7.9.5.1</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1-O</w:t>
      </w:r>
      <w:r>
        <w:rPr>
          <w:noProof/>
        </w:rPr>
        <w:tab/>
      </w:r>
      <w:r>
        <w:rPr>
          <w:noProof/>
        </w:rPr>
        <w:fldChar w:fldCharType="begin"/>
      </w:r>
      <w:r>
        <w:rPr>
          <w:noProof/>
        </w:rPr>
        <w:instrText xml:space="preserve"> PAGEREF _Toc187256525 \h </w:instrText>
      </w:r>
      <w:r>
        <w:rPr>
          <w:noProof/>
        </w:rPr>
      </w:r>
      <w:r>
        <w:rPr>
          <w:noProof/>
        </w:rPr>
        <w:fldChar w:fldCharType="separate"/>
      </w:r>
      <w:r>
        <w:rPr>
          <w:noProof/>
        </w:rPr>
        <w:t>182</w:t>
      </w:r>
      <w:r>
        <w:rPr>
          <w:noProof/>
        </w:rPr>
        <w:fldChar w:fldCharType="end"/>
      </w:r>
    </w:p>
    <w:p w14:paraId="2BA81B55" w14:textId="4FB3D6A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sv-SE"/>
        </w:rPr>
        <w:t>7.9.5.2</w:t>
      </w:r>
      <w:r>
        <w:rPr>
          <w:rFonts w:asciiTheme="minorHAnsi" w:eastAsiaTheme="minorEastAsia" w:hAnsiTheme="minorHAnsi" w:cstheme="minorBidi"/>
          <w:noProof/>
          <w:kern w:val="2"/>
          <w:sz w:val="24"/>
          <w:szCs w:val="24"/>
          <w:lang w:eastAsia="en-GB"/>
          <w14:ligatures w14:val="standardContextual"/>
        </w:rPr>
        <w:tab/>
      </w:r>
      <w:r w:rsidRPr="00590342">
        <w:rPr>
          <w:i/>
          <w:noProof/>
          <w:lang w:eastAsia="sv-SE"/>
        </w:rPr>
        <w:t>BS type 2-O</w:t>
      </w:r>
      <w:r>
        <w:rPr>
          <w:noProof/>
        </w:rPr>
        <w:tab/>
      </w:r>
      <w:r>
        <w:rPr>
          <w:noProof/>
        </w:rPr>
        <w:fldChar w:fldCharType="begin"/>
      </w:r>
      <w:r>
        <w:rPr>
          <w:noProof/>
        </w:rPr>
        <w:instrText xml:space="preserve"> PAGEREF _Toc187256526 \h </w:instrText>
      </w:r>
      <w:r>
        <w:rPr>
          <w:noProof/>
        </w:rPr>
      </w:r>
      <w:r>
        <w:rPr>
          <w:noProof/>
        </w:rPr>
        <w:fldChar w:fldCharType="separate"/>
      </w:r>
      <w:r>
        <w:rPr>
          <w:noProof/>
        </w:rPr>
        <w:t>184</w:t>
      </w:r>
      <w:r>
        <w:rPr>
          <w:noProof/>
        </w:rPr>
        <w:fldChar w:fldCharType="end"/>
      </w:r>
    </w:p>
    <w:p w14:paraId="6B2D47AB" w14:textId="4BCE8F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Radiated performance requirements</w:t>
      </w:r>
      <w:r>
        <w:rPr>
          <w:noProof/>
        </w:rPr>
        <w:tab/>
      </w:r>
      <w:r>
        <w:rPr>
          <w:noProof/>
        </w:rPr>
        <w:fldChar w:fldCharType="begin"/>
      </w:r>
      <w:r>
        <w:rPr>
          <w:noProof/>
        </w:rPr>
        <w:instrText xml:space="preserve"> PAGEREF _Toc187256527 \h </w:instrText>
      </w:r>
      <w:r>
        <w:rPr>
          <w:noProof/>
        </w:rPr>
      </w:r>
      <w:r>
        <w:rPr>
          <w:noProof/>
        </w:rPr>
        <w:fldChar w:fldCharType="separate"/>
      </w:r>
      <w:r>
        <w:rPr>
          <w:noProof/>
        </w:rPr>
        <w:t>186</w:t>
      </w:r>
      <w:r>
        <w:rPr>
          <w:noProof/>
        </w:rPr>
        <w:fldChar w:fldCharType="end"/>
      </w:r>
    </w:p>
    <w:p w14:paraId="43236960" w14:textId="2953781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_Toc187256528 \h </w:instrText>
      </w:r>
      <w:r>
        <w:rPr>
          <w:noProof/>
        </w:rPr>
      </w:r>
      <w:r>
        <w:rPr>
          <w:noProof/>
        </w:rPr>
        <w:fldChar w:fldCharType="separate"/>
      </w:r>
      <w:r>
        <w:rPr>
          <w:noProof/>
        </w:rPr>
        <w:t>186</w:t>
      </w:r>
      <w:r>
        <w:rPr>
          <w:noProof/>
        </w:rPr>
        <w:fldChar w:fldCharType="end"/>
      </w:r>
    </w:p>
    <w:p w14:paraId="408E6443" w14:textId="4E3122B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Malgun Gothic"/>
          <w:noProof/>
        </w:rPr>
        <w:t>8.</w:t>
      </w:r>
      <w:r w:rsidRPr="00590342">
        <w:rPr>
          <w:rFonts w:eastAsia="DengXian"/>
          <w:noProof/>
          <w:lang w:eastAsia="zh-CN"/>
        </w:rPr>
        <w:t>1.</w:t>
      </w:r>
      <w:r w:rsidRPr="00590342">
        <w:rPr>
          <w:rFonts w:eastAsiaTheme="minorEastAsia"/>
          <w:noProof/>
          <w:lang w:eastAsia="zh-CN"/>
        </w:rPr>
        <w:t>0</w:t>
      </w:r>
      <w:r>
        <w:rPr>
          <w:rFonts w:asciiTheme="minorHAnsi" w:eastAsiaTheme="minorEastAsia" w:hAnsiTheme="minorHAnsi" w:cstheme="minorBidi"/>
          <w:noProof/>
          <w:kern w:val="2"/>
          <w:sz w:val="24"/>
          <w:szCs w:val="24"/>
          <w:lang w:eastAsia="en-GB"/>
          <w14:ligatures w14:val="standardContextual"/>
        </w:rPr>
        <w:tab/>
      </w:r>
      <w:r w:rsidRPr="00590342">
        <w:rPr>
          <w:rFonts w:eastAsia="Malgun Gothic"/>
          <w:noProof/>
        </w:rPr>
        <w:t>Scope and definitions</w:t>
      </w:r>
      <w:r>
        <w:rPr>
          <w:noProof/>
        </w:rPr>
        <w:tab/>
      </w:r>
      <w:r>
        <w:rPr>
          <w:noProof/>
        </w:rPr>
        <w:fldChar w:fldCharType="begin"/>
      </w:r>
      <w:r>
        <w:rPr>
          <w:noProof/>
        </w:rPr>
        <w:instrText xml:space="preserve"> PAGEREF _Toc187256529 \h </w:instrText>
      </w:r>
      <w:r>
        <w:rPr>
          <w:noProof/>
        </w:rPr>
      </w:r>
      <w:r>
        <w:rPr>
          <w:noProof/>
        </w:rPr>
        <w:fldChar w:fldCharType="separate"/>
      </w:r>
      <w:r>
        <w:rPr>
          <w:noProof/>
        </w:rPr>
        <w:t>186</w:t>
      </w:r>
      <w:r>
        <w:rPr>
          <w:noProof/>
        </w:rPr>
        <w:fldChar w:fldCharType="end"/>
      </w:r>
    </w:p>
    <w:p w14:paraId="31A936C2" w14:textId="05BB31D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OTA demodulation branches</w:t>
      </w:r>
      <w:r>
        <w:rPr>
          <w:noProof/>
        </w:rPr>
        <w:tab/>
      </w:r>
      <w:r>
        <w:rPr>
          <w:noProof/>
        </w:rPr>
        <w:fldChar w:fldCharType="begin"/>
      </w:r>
      <w:r>
        <w:rPr>
          <w:noProof/>
        </w:rPr>
        <w:instrText xml:space="preserve"> PAGEREF _Toc187256530 \h </w:instrText>
      </w:r>
      <w:r>
        <w:rPr>
          <w:noProof/>
        </w:rPr>
      </w:r>
      <w:r>
        <w:rPr>
          <w:noProof/>
        </w:rPr>
        <w:fldChar w:fldCharType="separate"/>
      </w:r>
      <w:r>
        <w:rPr>
          <w:noProof/>
        </w:rPr>
        <w:t>186</w:t>
      </w:r>
      <w:r>
        <w:rPr>
          <w:noProof/>
        </w:rPr>
        <w:fldChar w:fldCharType="end"/>
      </w:r>
    </w:p>
    <w:p w14:paraId="43A670D7" w14:textId="2059233D"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rule</w:t>
      </w:r>
      <w:r>
        <w:rPr>
          <w:noProof/>
        </w:rPr>
        <w:tab/>
      </w:r>
      <w:r>
        <w:rPr>
          <w:noProof/>
        </w:rPr>
        <w:fldChar w:fldCharType="begin"/>
      </w:r>
      <w:r>
        <w:rPr>
          <w:noProof/>
        </w:rPr>
        <w:instrText xml:space="preserve"> PAGEREF _Toc187256531 \h </w:instrText>
      </w:r>
      <w:r>
        <w:rPr>
          <w:noProof/>
        </w:rPr>
      </w:r>
      <w:r>
        <w:rPr>
          <w:noProof/>
        </w:rPr>
        <w:fldChar w:fldCharType="separate"/>
      </w:r>
      <w:r>
        <w:rPr>
          <w:noProof/>
        </w:rPr>
        <w:t>187</w:t>
      </w:r>
      <w:r>
        <w:rPr>
          <w:noProof/>
        </w:rPr>
        <w:fldChar w:fldCharType="end"/>
      </w:r>
    </w:p>
    <w:p w14:paraId="6343C311" w14:textId="31F36F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_Toc187256532 \h </w:instrText>
      </w:r>
      <w:r>
        <w:rPr>
          <w:noProof/>
        </w:rPr>
      </w:r>
      <w:r>
        <w:rPr>
          <w:noProof/>
        </w:rPr>
        <w:fldChar w:fldCharType="separate"/>
      </w:r>
      <w:r>
        <w:rPr>
          <w:noProof/>
        </w:rPr>
        <w:t>187</w:t>
      </w:r>
      <w:r>
        <w:rPr>
          <w:noProof/>
        </w:rPr>
        <w:fldChar w:fldCharType="end"/>
      </w:r>
    </w:p>
    <w:p w14:paraId="399F50A6" w14:textId="0B71006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PUSCH performance </w:t>
      </w:r>
      <w:r w:rsidRPr="00590342">
        <w:rPr>
          <w:noProof/>
          <w:snapToGrid w:val="0"/>
          <w:lang w:eastAsia="zh-CN"/>
        </w:rPr>
        <w:t>requirements</w:t>
      </w:r>
      <w:r>
        <w:rPr>
          <w:noProof/>
        </w:rPr>
        <w:tab/>
      </w:r>
      <w:r>
        <w:rPr>
          <w:noProof/>
        </w:rPr>
        <w:fldChar w:fldCharType="begin"/>
      </w:r>
      <w:r>
        <w:rPr>
          <w:noProof/>
        </w:rPr>
        <w:instrText xml:space="preserve"> PAGEREF _Toc187256533 \h </w:instrText>
      </w:r>
      <w:r>
        <w:rPr>
          <w:noProof/>
        </w:rPr>
      </w:r>
      <w:r>
        <w:rPr>
          <w:noProof/>
        </w:rPr>
        <w:fldChar w:fldCharType="separate"/>
      </w:r>
      <w:r>
        <w:rPr>
          <w:noProof/>
        </w:rPr>
        <w:t>187</w:t>
      </w:r>
      <w:r>
        <w:rPr>
          <w:noProof/>
        </w:rPr>
        <w:fldChar w:fldCharType="end"/>
      </w:r>
    </w:p>
    <w:p w14:paraId="2FE5B23E" w14:textId="3BD4CF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_Toc187256534 \h </w:instrText>
      </w:r>
      <w:r>
        <w:rPr>
          <w:noProof/>
        </w:rPr>
      </w:r>
      <w:r>
        <w:rPr>
          <w:noProof/>
        </w:rPr>
        <w:fldChar w:fldCharType="separate"/>
      </w:r>
      <w:r>
        <w:rPr>
          <w:noProof/>
        </w:rPr>
        <w:t>187</w:t>
      </w:r>
      <w:r>
        <w:rPr>
          <w:noProof/>
        </w:rPr>
        <w:fldChar w:fldCharType="end"/>
      </w:r>
    </w:p>
    <w:p w14:paraId="19F3C85F" w14:textId="773BE5D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_Toc187256535 \h </w:instrText>
      </w:r>
      <w:r>
        <w:rPr>
          <w:noProof/>
        </w:rPr>
      </w:r>
      <w:r>
        <w:rPr>
          <w:noProof/>
        </w:rPr>
        <w:fldChar w:fldCharType="separate"/>
      </w:r>
      <w:r>
        <w:rPr>
          <w:noProof/>
        </w:rPr>
        <w:t>187</w:t>
      </w:r>
      <w:r>
        <w:rPr>
          <w:noProof/>
        </w:rPr>
        <w:fldChar w:fldCharType="end"/>
      </w:r>
    </w:p>
    <w:p w14:paraId="385AA1CE" w14:textId="01EDC1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_Toc187256536 \h </w:instrText>
      </w:r>
      <w:r>
        <w:rPr>
          <w:noProof/>
        </w:rPr>
      </w:r>
      <w:r>
        <w:rPr>
          <w:noProof/>
        </w:rPr>
        <w:fldChar w:fldCharType="separate"/>
      </w:r>
      <w:r>
        <w:rPr>
          <w:noProof/>
        </w:rPr>
        <w:t>187</w:t>
      </w:r>
      <w:r>
        <w:rPr>
          <w:noProof/>
        </w:rPr>
        <w:fldChar w:fldCharType="end"/>
      </w:r>
    </w:p>
    <w:p w14:paraId="07FE25A5" w14:textId="09A4A1B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w:t>
      </w:r>
      <w:r w:rsidRPr="00590342">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w:t>
      </w:r>
      <w:r w:rsidRPr="00590342">
        <w:rPr>
          <w:rFonts w:eastAsia="SimSun"/>
          <w:noProof/>
          <w:lang w:eastAsia="zh-CN"/>
        </w:rPr>
        <w:t xml:space="preserve"> uplink</w:t>
      </w:r>
      <w:r w:rsidRPr="00590342">
        <w:rPr>
          <w:rFonts w:eastAsia="SimSun"/>
          <w:noProof/>
        </w:rPr>
        <w:t xml:space="preserve"> </w:t>
      </w:r>
      <w:r w:rsidRPr="00590342">
        <w:rPr>
          <w:rFonts w:eastAsia="SimSun"/>
          <w:noProof/>
          <w:lang w:eastAsia="zh-CN"/>
        </w:rPr>
        <w:t>carrier aggregation</w:t>
      </w:r>
      <w:r>
        <w:rPr>
          <w:noProof/>
        </w:rPr>
        <w:tab/>
      </w:r>
      <w:r>
        <w:rPr>
          <w:noProof/>
        </w:rPr>
        <w:fldChar w:fldCharType="begin"/>
      </w:r>
      <w:r>
        <w:rPr>
          <w:noProof/>
        </w:rPr>
        <w:instrText xml:space="preserve"> PAGEREF _Toc187256537 \h </w:instrText>
      </w:r>
      <w:r>
        <w:rPr>
          <w:noProof/>
        </w:rPr>
      </w:r>
      <w:r>
        <w:rPr>
          <w:noProof/>
        </w:rPr>
        <w:fldChar w:fldCharType="separate"/>
      </w:r>
      <w:r>
        <w:rPr>
          <w:noProof/>
        </w:rPr>
        <w:t>187</w:t>
      </w:r>
      <w:r>
        <w:rPr>
          <w:noProof/>
        </w:rPr>
        <w:fldChar w:fldCharType="end"/>
      </w:r>
    </w:p>
    <w:p w14:paraId="3BF6DB32" w14:textId="163BC3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8.1.2.1.5</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requirements for TDD with different UL-DL patterns</w:t>
      </w:r>
      <w:r>
        <w:rPr>
          <w:noProof/>
        </w:rPr>
        <w:tab/>
      </w:r>
      <w:r>
        <w:rPr>
          <w:noProof/>
        </w:rPr>
        <w:fldChar w:fldCharType="begin"/>
      </w:r>
      <w:r>
        <w:rPr>
          <w:noProof/>
        </w:rPr>
        <w:instrText xml:space="preserve"> PAGEREF _Toc187256538 \h </w:instrText>
      </w:r>
      <w:r>
        <w:rPr>
          <w:noProof/>
        </w:rPr>
      </w:r>
      <w:r>
        <w:rPr>
          <w:noProof/>
        </w:rPr>
        <w:fldChar w:fldCharType="separate"/>
      </w:r>
      <w:r>
        <w:rPr>
          <w:noProof/>
        </w:rPr>
        <w:t>187</w:t>
      </w:r>
      <w:r>
        <w:rPr>
          <w:noProof/>
        </w:rPr>
        <w:fldChar w:fldCharType="end"/>
      </w:r>
    </w:p>
    <w:p w14:paraId="0843E61C" w14:textId="5088718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UL timing adjustment requirements for different scenarios</w:t>
      </w:r>
      <w:r>
        <w:rPr>
          <w:noProof/>
        </w:rPr>
        <w:tab/>
      </w:r>
      <w:r>
        <w:rPr>
          <w:noProof/>
        </w:rPr>
        <w:fldChar w:fldCharType="begin"/>
      </w:r>
      <w:r>
        <w:rPr>
          <w:noProof/>
        </w:rPr>
        <w:instrText xml:space="preserve"> PAGEREF _Toc187256539 \h </w:instrText>
      </w:r>
      <w:r>
        <w:rPr>
          <w:noProof/>
        </w:rPr>
      </w:r>
      <w:r>
        <w:rPr>
          <w:noProof/>
        </w:rPr>
        <w:fldChar w:fldCharType="separate"/>
      </w:r>
      <w:r>
        <w:rPr>
          <w:noProof/>
        </w:rPr>
        <w:t>188</w:t>
      </w:r>
      <w:r>
        <w:rPr>
          <w:noProof/>
        </w:rPr>
        <w:fldChar w:fldCharType="end"/>
      </w:r>
    </w:p>
    <w:p w14:paraId="2FDF6497" w14:textId="0CE07F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8.1.2.1.7</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Applicability of 2-step RA type requirements for different subcarrier spacings</w:t>
      </w:r>
      <w:r>
        <w:rPr>
          <w:noProof/>
        </w:rPr>
        <w:tab/>
      </w:r>
      <w:r>
        <w:rPr>
          <w:noProof/>
        </w:rPr>
        <w:fldChar w:fldCharType="begin"/>
      </w:r>
      <w:r>
        <w:rPr>
          <w:noProof/>
        </w:rPr>
        <w:instrText xml:space="preserve"> PAGEREF _Toc187256540 \h </w:instrText>
      </w:r>
      <w:r>
        <w:rPr>
          <w:noProof/>
        </w:rPr>
      </w:r>
      <w:r>
        <w:rPr>
          <w:noProof/>
        </w:rPr>
        <w:fldChar w:fldCharType="separate"/>
      </w:r>
      <w:r>
        <w:rPr>
          <w:noProof/>
        </w:rPr>
        <w:t>188</w:t>
      </w:r>
      <w:r>
        <w:rPr>
          <w:noProof/>
        </w:rPr>
        <w:fldChar w:fldCharType="end"/>
      </w:r>
    </w:p>
    <w:p w14:paraId="2822B2F9" w14:textId="1C5E395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8.1.2.1.8</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with 0.001% BLER requirements</w:t>
      </w:r>
      <w:r>
        <w:rPr>
          <w:noProof/>
        </w:rPr>
        <w:tab/>
      </w:r>
      <w:r>
        <w:rPr>
          <w:noProof/>
        </w:rPr>
        <w:fldChar w:fldCharType="begin"/>
      </w:r>
      <w:r>
        <w:rPr>
          <w:noProof/>
        </w:rPr>
        <w:instrText xml:space="preserve"> PAGEREF _Toc187256541 \h </w:instrText>
      </w:r>
      <w:r>
        <w:rPr>
          <w:noProof/>
        </w:rPr>
      </w:r>
      <w:r>
        <w:rPr>
          <w:noProof/>
        </w:rPr>
        <w:fldChar w:fldCharType="separate"/>
      </w:r>
      <w:r>
        <w:rPr>
          <w:noProof/>
        </w:rPr>
        <w:t>188</w:t>
      </w:r>
      <w:r>
        <w:rPr>
          <w:noProof/>
        </w:rPr>
        <w:fldChar w:fldCharType="end"/>
      </w:r>
    </w:p>
    <w:p w14:paraId="5638C42F" w14:textId="1760BE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8.1.2.1.9</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PUSCH repetition type A requirements</w:t>
      </w:r>
      <w:r>
        <w:rPr>
          <w:noProof/>
        </w:rPr>
        <w:tab/>
      </w:r>
      <w:r>
        <w:rPr>
          <w:noProof/>
        </w:rPr>
        <w:fldChar w:fldCharType="begin"/>
      </w:r>
      <w:r>
        <w:rPr>
          <w:noProof/>
        </w:rPr>
        <w:instrText xml:space="preserve"> PAGEREF _Toc187256542 \h </w:instrText>
      </w:r>
      <w:r>
        <w:rPr>
          <w:noProof/>
        </w:rPr>
      </w:r>
      <w:r>
        <w:rPr>
          <w:noProof/>
        </w:rPr>
        <w:fldChar w:fldCharType="separate"/>
      </w:r>
      <w:r>
        <w:rPr>
          <w:noProof/>
        </w:rPr>
        <w:t>188</w:t>
      </w:r>
      <w:r>
        <w:rPr>
          <w:noProof/>
        </w:rPr>
        <w:fldChar w:fldCharType="end"/>
      </w:r>
    </w:p>
    <w:p w14:paraId="5ACB3516" w14:textId="26AFEA6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PUCCH performance </w:t>
      </w:r>
      <w:r w:rsidRPr="00590342">
        <w:rPr>
          <w:noProof/>
          <w:snapToGrid w:val="0"/>
          <w:lang w:eastAsia="zh-CN"/>
        </w:rPr>
        <w:t>requirements</w:t>
      </w:r>
      <w:r>
        <w:rPr>
          <w:noProof/>
        </w:rPr>
        <w:tab/>
      </w:r>
      <w:r>
        <w:rPr>
          <w:noProof/>
        </w:rPr>
        <w:fldChar w:fldCharType="begin"/>
      </w:r>
      <w:r>
        <w:rPr>
          <w:noProof/>
        </w:rPr>
        <w:instrText xml:space="preserve"> PAGEREF _Toc187256543 \h </w:instrText>
      </w:r>
      <w:r>
        <w:rPr>
          <w:noProof/>
        </w:rPr>
      </w:r>
      <w:r>
        <w:rPr>
          <w:noProof/>
        </w:rPr>
        <w:fldChar w:fldCharType="separate"/>
      </w:r>
      <w:r>
        <w:rPr>
          <w:noProof/>
        </w:rPr>
        <w:t>188</w:t>
      </w:r>
      <w:r>
        <w:rPr>
          <w:noProof/>
        </w:rPr>
        <w:fldChar w:fldCharType="end"/>
      </w:r>
    </w:p>
    <w:p w14:paraId="40C06A0E" w14:textId="258CFE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_Toc187256544 \h </w:instrText>
      </w:r>
      <w:r>
        <w:rPr>
          <w:noProof/>
        </w:rPr>
      </w:r>
      <w:r>
        <w:rPr>
          <w:noProof/>
        </w:rPr>
        <w:fldChar w:fldCharType="separate"/>
      </w:r>
      <w:r>
        <w:rPr>
          <w:noProof/>
        </w:rPr>
        <w:t>188</w:t>
      </w:r>
      <w:r>
        <w:rPr>
          <w:noProof/>
        </w:rPr>
        <w:fldChar w:fldCharType="end"/>
      </w:r>
    </w:p>
    <w:p w14:paraId="30B1657E" w14:textId="662009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_Toc187256545 \h </w:instrText>
      </w:r>
      <w:r>
        <w:rPr>
          <w:noProof/>
        </w:rPr>
      </w:r>
      <w:r>
        <w:rPr>
          <w:noProof/>
        </w:rPr>
        <w:fldChar w:fldCharType="separate"/>
      </w:r>
      <w:r>
        <w:rPr>
          <w:noProof/>
        </w:rPr>
        <w:t>188</w:t>
      </w:r>
      <w:r>
        <w:rPr>
          <w:noProof/>
        </w:rPr>
        <w:fldChar w:fldCharType="end"/>
      </w:r>
    </w:p>
    <w:p w14:paraId="208F546A" w14:textId="0CBEDCE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_Toc187256546 \h </w:instrText>
      </w:r>
      <w:r>
        <w:rPr>
          <w:noProof/>
        </w:rPr>
      </w:r>
      <w:r>
        <w:rPr>
          <w:noProof/>
        </w:rPr>
        <w:fldChar w:fldCharType="separate"/>
      </w:r>
      <w:r>
        <w:rPr>
          <w:noProof/>
        </w:rPr>
        <w:t>188</w:t>
      </w:r>
      <w:r>
        <w:rPr>
          <w:noProof/>
        </w:rPr>
        <w:fldChar w:fldCharType="end"/>
      </w:r>
    </w:p>
    <w:p w14:paraId="35A61E7B" w14:textId="05F1F6C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_Toc187256547 \h </w:instrText>
      </w:r>
      <w:r>
        <w:rPr>
          <w:noProof/>
        </w:rPr>
      </w:r>
      <w:r>
        <w:rPr>
          <w:noProof/>
        </w:rPr>
        <w:fldChar w:fldCharType="separate"/>
      </w:r>
      <w:r>
        <w:rPr>
          <w:noProof/>
        </w:rPr>
        <w:t>188</w:t>
      </w:r>
      <w:r>
        <w:rPr>
          <w:noProof/>
        </w:rPr>
        <w:fldChar w:fldCharType="end"/>
      </w:r>
    </w:p>
    <w:p w14:paraId="40EC2276" w14:textId="6A84C5D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sidRPr="00590342">
        <w:rPr>
          <w:rFonts w:eastAsiaTheme="minorEastAsia"/>
          <w:noProof/>
          <w:lang w:eastAsia="zh-CN"/>
        </w:rPr>
        <w:t>2</w:t>
      </w:r>
      <w:r>
        <w:rPr>
          <w:noProof/>
        </w:rPr>
        <w:t>.</w:t>
      </w:r>
      <w:r w:rsidRPr="0059034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 xml:space="preserve">requirements for </w:t>
      </w:r>
      <w:r w:rsidRPr="00590342">
        <w:rPr>
          <w:rFonts w:eastAsiaTheme="minorEastAsia"/>
          <w:noProof/>
          <w:snapToGrid w:val="0"/>
          <w:lang w:eastAsia="zh-CN"/>
        </w:rPr>
        <w:t>multi-slot PUCCH</w:t>
      </w:r>
      <w:r>
        <w:rPr>
          <w:noProof/>
        </w:rPr>
        <w:tab/>
      </w:r>
      <w:r>
        <w:rPr>
          <w:noProof/>
        </w:rPr>
        <w:fldChar w:fldCharType="begin"/>
      </w:r>
      <w:r>
        <w:rPr>
          <w:noProof/>
        </w:rPr>
        <w:instrText xml:space="preserve"> PAGEREF _Toc187256548 \h </w:instrText>
      </w:r>
      <w:r>
        <w:rPr>
          <w:noProof/>
        </w:rPr>
      </w:r>
      <w:r>
        <w:rPr>
          <w:noProof/>
        </w:rPr>
        <w:fldChar w:fldCharType="separate"/>
      </w:r>
      <w:r>
        <w:rPr>
          <w:noProof/>
        </w:rPr>
        <w:t>188</w:t>
      </w:r>
      <w:r>
        <w:rPr>
          <w:noProof/>
        </w:rPr>
        <w:fldChar w:fldCharType="end"/>
      </w:r>
    </w:p>
    <w:p w14:paraId="3DF2D12C" w14:textId="4517755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PRACH performance </w:t>
      </w:r>
      <w:r w:rsidRPr="00590342">
        <w:rPr>
          <w:noProof/>
          <w:snapToGrid w:val="0"/>
          <w:lang w:eastAsia="zh-CN"/>
        </w:rPr>
        <w:t>requirements</w:t>
      </w:r>
      <w:r>
        <w:rPr>
          <w:noProof/>
        </w:rPr>
        <w:tab/>
      </w:r>
      <w:r>
        <w:rPr>
          <w:noProof/>
        </w:rPr>
        <w:fldChar w:fldCharType="begin"/>
      </w:r>
      <w:r>
        <w:rPr>
          <w:noProof/>
        </w:rPr>
        <w:instrText xml:space="preserve"> PAGEREF _Toc187256549 \h </w:instrText>
      </w:r>
      <w:r>
        <w:rPr>
          <w:noProof/>
        </w:rPr>
      </w:r>
      <w:r>
        <w:rPr>
          <w:noProof/>
        </w:rPr>
        <w:fldChar w:fldCharType="separate"/>
      </w:r>
      <w:r>
        <w:rPr>
          <w:noProof/>
        </w:rPr>
        <w:t>189</w:t>
      </w:r>
      <w:r>
        <w:rPr>
          <w:noProof/>
        </w:rPr>
        <w:fldChar w:fldCharType="end"/>
      </w:r>
    </w:p>
    <w:p w14:paraId="274F69B1" w14:textId="2211B44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_Toc187256550 \h </w:instrText>
      </w:r>
      <w:r>
        <w:rPr>
          <w:noProof/>
        </w:rPr>
      </w:r>
      <w:r>
        <w:rPr>
          <w:noProof/>
        </w:rPr>
        <w:fldChar w:fldCharType="separate"/>
      </w:r>
      <w:r>
        <w:rPr>
          <w:noProof/>
        </w:rPr>
        <w:t>189</w:t>
      </w:r>
      <w:r>
        <w:rPr>
          <w:noProof/>
        </w:rPr>
        <w:fldChar w:fldCharType="end"/>
      </w:r>
    </w:p>
    <w:p w14:paraId="2C966393" w14:textId="100389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_Toc187256551 \h </w:instrText>
      </w:r>
      <w:r>
        <w:rPr>
          <w:noProof/>
        </w:rPr>
      </w:r>
      <w:r>
        <w:rPr>
          <w:noProof/>
        </w:rPr>
        <w:fldChar w:fldCharType="separate"/>
      </w:r>
      <w:r>
        <w:rPr>
          <w:noProof/>
        </w:rPr>
        <w:t>189</w:t>
      </w:r>
      <w:r>
        <w:rPr>
          <w:noProof/>
        </w:rPr>
        <w:fldChar w:fldCharType="end"/>
      </w:r>
    </w:p>
    <w:p w14:paraId="2076C1B1" w14:textId="5DC144D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_Toc187256552 \h </w:instrText>
      </w:r>
      <w:r>
        <w:rPr>
          <w:noProof/>
        </w:rPr>
      </w:r>
      <w:r>
        <w:rPr>
          <w:noProof/>
        </w:rPr>
        <w:fldChar w:fldCharType="separate"/>
      </w:r>
      <w:r>
        <w:rPr>
          <w:noProof/>
        </w:rPr>
        <w:t>189</w:t>
      </w:r>
      <w:r>
        <w:rPr>
          <w:noProof/>
        </w:rPr>
        <w:fldChar w:fldCharType="end"/>
      </w:r>
    </w:p>
    <w:p w14:paraId="06F15B20" w14:textId="67CEB0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8.1.2.3.4</w:t>
      </w:r>
      <w:r>
        <w:rPr>
          <w:rFonts w:asciiTheme="minorHAnsi" w:eastAsiaTheme="minorEastAsia" w:hAnsiTheme="minorHAnsi" w:cstheme="minorBidi"/>
          <w:noProof/>
          <w:kern w:val="2"/>
          <w:sz w:val="24"/>
          <w:szCs w:val="24"/>
          <w:lang w:eastAsia="en-GB"/>
          <w14:ligatures w14:val="standardContextual"/>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_Toc187256553 \h </w:instrText>
      </w:r>
      <w:r>
        <w:rPr>
          <w:noProof/>
        </w:rPr>
      </w:r>
      <w:r>
        <w:rPr>
          <w:noProof/>
        </w:rPr>
        <w:fldChar w:fldCharType="separate"/>
      </w:r>
      <w:r>
        <w:rPr>
          <w:noProof/>
        </w:rPr>
        <w:t>189</w:t>
      </w:r>
      <w:r>
        <w:rPr>
          <w:noProof/>
        </w:rPr>
        <w:fldChar w:fldCharType="end"/>
      </w:r>
    </w:p>
    <w:p w14:paraId="74419A76" w14:textId="2F70E26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8.1.2.4</w:t>
      </w:r>
      <w:r>
        <w:rPr>
          <w:rFonts w:asciiTheme="minorHAnsi" w:eastAsiaTheme="minorEastAsia" w:hAnsiTheme="minorHAnsi" w:cstheme="minorBidi"/>
          <w:noProof/>
          <w:kern w:val="2"/>
          <w:sz w:val="24"/>
          <w:szCs w:val="24"/>
          <w:lang w:eastAsia="en-GB"/>
          <w14:ligatures w14:val="standardContextual"/>
        </w:rPr>
        <w:tab/>
      </w:r>
      <w:r>
        <w:rPr>
          <w:noProof/>
        </w:rPr>
        <w:t>Applicability of PUSCH for high speed train performance requirements</w:t>
      </w:r>
      <w:r>
        <w:rPr>
          <w:noProof/>
        </w:rPr>
        <w:tab/>
      </w:r>
      <w:r>
        <w:rPr>
          <w:noProof/>
        </w:rPr>
        <w:fldChar w:fldCharType="begin"/>
      </w:r>
      <w:r>
        <w:rPr>
          <w:noProof/>
        </w:rPr>
        <w:instrText xml:space="preserve"> PAGEREF _Toc187256554 \h </w:instrText>
      </w:r>
      <w:r>
        <w:rPr>
          <w:noProof/>
        </w:rPr>
      </w:r>
      <w:r>
        <w:rPr>
          <w:noProof/>
        </w:rPr>
        <w:fldChar w:fldCharType="separate"/>
      </w:r>
      <w:r>
        <w:rPr>
          <w:noProof/>
        </w:rPr>
        <w:t>189</w:t>
      </w:r>
      <w:r>
        <w:rPr>
          <w:noProof/>
        </w:rPr>
        <w:fldChar w:fldCharType="end"/>
      </w:r>
    </w:p>
    <w:p w14:paraId="13CF97C8" w14:textId="400808E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8.1.2.4.1</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speeds</w:t>
      </w:r>
      <w:r>
        <w:rPr>
          <w:noProof/>
        </w:rPr>
        <w:tab/>
      </w:r>
      <w:r>
        <w:rPr>
          <w:noProof/>
        </w:rPr>
        <w:fldChar w:fldCharType="begin"/>
      </w:r>
      <w:r>
        <w:rPr>
          <w:noProof/>
        </w:rPr>
        <w:instrText xml:space="preserve"> PAGEREF _Toc187256555 \h </w:instrText>
      </w:r>
      <w:r>
        <w:rPr>
          <w:noProof/>
        </w:rPr>
      </w:r>
      <w:r>
        <w:rPr>
          <w:noProof/>
        </w:rPr>
        <w:fldChar w:fldCharType="separate"/>
      </w:r>
      <w:r>
        <w:rPr>
          <w:noProof/>
        </w:rPr>
        <w:t>189</w:t>
      </w:r>
      <w:r>
        <w:rPr>
          <w:noProof/>
        </w:rPr>
        <w:fldChar w:fldCharType="end"/>
      </w:r>
    </w:p>
    <w:p w14:paraId="1DFE9153" w14:textId="6A8BF19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8.1.2.4.2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1T1R</w:t>
      </w:r>
      <w:r>
        <w:rPr>
          <w:noProof/>
        </w:rPr>
        <w:tab/>
      </w:r>
      <w:r>
        <w:rPr>
          <w:noProof/>
        </w:rPr>
        <w:fldChar w:fldCharType="begin"/>
      </w:r>
      <w:r>
        <w:rPr>
          <w:noProof/>
        </w:rPr>
        <w:instrText xml:space="preserve"> PAGEREF _Toc187256556 \h </w:instrText>
      </w:r>
      <w:r>
        <w:rPr>
          <w:noProof/>
        </w:rPr>
      </w:r>
      <w:r>
        <w:rPr>
          <w:noProof/>
        </w:rPr>
        <w:fldChar w:fldCharType="separate"/>
      </w:r>
      <w:r>
        <w:rPr>
          <w:noProof/>
        </w:rPr>
        <w:t>189</w:t>
      </w:r>
      <w:r>
        <w:rPr>
          <w:noProof/>
        </w:rPr>
        <w:fldChar w:fldCharType="end"/>
      </w:r>
    </w:p>
    <w:p w14:paraId="4A19E36F" w14:textId="59F865E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PUSCH performance </w:t>
      </w:r>
      <w:r w:rsidRPr="00590342">
        <w:rPr>
          <w:noProof/>
          <w:snapToGrid w:val="0"/>
          <w:lang w:eastAsia="zh-CN"/>
        </w:rPr>
        <w:t>requirements</w:t>
      </w:r>
      <w:r>
        <w:rPr>
          <w:noProof/>
        </w:rPr>
        <w:tab/>
      </w:r>
      <w:r>
        <w:rPr>
          <w:noProof/>
        </w:rPr>
        <w:fldChar w:fldCharType="begin"/>
      </w:r>
      <w:r>
        <w:rPr>
          <w:noProof/>
        </w:rPr>
        <w:instrText xml:space="preserve"> PAGEREF _Toc187256557 \h </w:instrText>
      </w:r>
      <w:r>
        <w:rPr>
          <w:noProof/>
        </w:rPr>
      </w:r>
      <w:r>
        <w:rPr>
          <w:noProof/>
        </w:rPr>
        <w:fldChar w:fldCharType="separate"/>
      </w:r>
      <w:r>
        <w:rPr>
          <w:noProof/>
        </w:rPr>
        <w:t>189</w:t>
      </w:r>
      <w:r>
        <w:rPr>
          <w:noProof/>
        </w:rPr>
        <w:fldChar w:fldCharType="end"/>
      </w:r>
    </w:p>
    <w:p w14:paraId="5E3701B3" w14:textId="3F7BD6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8.1.2.5.1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PUSCH performance requirements</w:t>
      </w:r>
      <w:r>
        <w:rPr>
          <w:noProof/>
        </w:rPr>
        <w:tab/>
      </w:r>
      <w:r>
        <w:rPr>
          <w:noProof/>
        </w:rPr>
        <w:fldChar w:fldCharType="begin"/>
      </w:r>
      <w:r>
        <w:rPr>
          <w:noProof/>
        </w:rPr>
        <w:instrText xml:space="preserve"> PAGEREF _Toc187256558 \h </w:instrText>
      </w:r>
      <w:r>
        <w:rPr>
          <w:noProof/>
        </w:rPr>
      </w:r>
      <w:r>
        <w:rPr>
          <w:noProof/>
        </w:rPr>
        <w:fldChar w:fldCharType="separate"/>
      </w:r>
      <w:r>
        <w:rPr>
          <w:noProof/>
        </w:rPr>
        <w:t>189</w:t>
      </w:r>
      <w:r>
        <w:rPr>
          <w:noProof/>
        </w:rPr>
        <w:fldChar w:fldCharType="end"/>
      </w:r>
    </w:p>
    <w:p w14:paraId="7F490AD6" w14:textId="70447D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_Toc187256559 \h </w:instrText>
      </w:r>
      <w:r>
        <w:rPr>
          <w:noProof/>
        </w:rPr>
      </w:r>
      <w:r>
        <w:rPr>
          <w:noProof/>
        </w:rPr>
        <w:fldChar w:fldCharType="separate"/>
      </w:r>
      <w:r>
        <w:rPr>
          <w:noProof/>
        </w:rPr>
        <w:t>189</w:t>
      </w:r>
      <w:r>
        <w:rPr>
          <w:noProof/>
        </w:rPr>
        <w:fldChar w:fldCharType="end"/>
      </w:r>
    </w:p>
    <w:p w14:paraId="3031B9A4" w14:textId="433974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_Toc187256560 \h </w:instrText>
      </w:r>
      <w:r>
        <w:rPr>
          <w:noProof/>
        </w:rPr>
      </w:r>
      <w:r>
        <w:rPr>
          <w:noProof/>
        </w:rPr>
        <w:fldChar w:fldCharType="separate"/>
      </w:r>
      <w:r>
        <w:rPr>
          <w:noProof/>
        </w:rPr>
        <w:t>190</w:t>
      </w:r>
      <w:r>
        <w:rPr>
          <w:noProof/>
        </w:rPr>
        <w:fldChar w:fldCharType="end"/>
      </w:r>
    </w:p>
    <w:p w14:paraId="7EAB92D4" w14:textId="3051FE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_Toc187256561 \h </w:instrText>
      </w:r>
      <w:r>
        <w:rPr>
          <w:noProof/>
        </w:rPr>
      </w:r>
      <w:r>
        <w:rPr>
          <w:noProof/>
        </w:rPr>
        <w:fldChar w:fldCharType="separate"/>
      </w:r>
      <w:r>
        <w:rPr>
          <w:noProof/>
        </w:rPr>
        <w:t>190</w:t>
      </w:r>
      <w:r>
        <w:rPr>
          <w:noProof/>
        </w:rPr>
        <w:fldChar w:fldCharType="end"/>
      </w:r>
    </w:p>
    <w:p w14:paraId="172CCF72" w14:textId="45ECD8E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8.1.2.5.5</w:t>
      </w:r>
      <w:r>
        <w:rPr>
          <w:rFonts w:asciiTheme="minorHAnsi" w:eastAsiaTheme="minorEastAsia" w:hAnsiTheme="minorHAnsi" w:cstheme="minorBidi"/>
          <w:noProof/>
          <w:kern w:val="2"/>
          <w:sz w:val="24"/>
          <w:szCs w:val="24"/>
          <w:lang w:eastAsia="en-GB"/>
          <w14:ligatures w14:val="standardContextual"/>
        </w:rPr>
        <w:tab/>
      </w:r>
      <w:r>
        <w:rPr>
          <w:noProof/>
        </w:rPr>
        <w:t>Applicability of CG-UCI multiplexed on PUSCH requirements</w:t>
      </w:r>
      <w:r>
        <w:rPr>
          <w:noProof/>
        </w:rPr>
        <w:tab/>
      </w:r>
      <w:r>
        <w:rPr>
          <w:noProof/>
        </w:rPr>
        <w:fldChar w:fldCharType="begin"/>
      </w:r>
      <w:r>
        <w:rPr>
          <w:noProof/>
        </w:rPr>
        <w:instrText xml:space="preserve"> PAGEREF _Toc187256562 \h </w:instrText>
      </w:r>
      <w:r>
        <w:rPr>
          <w:noProof/>
        </w:rPr>
      </w:r>
      <w:r>
        <w:rPr>
          <w:noProof/>
        </w:rPr>
        <w:fldChar w:fldCharType="separate"/>
      </w:r>
      <w:r>
        <w:rPr>
          <w:noProof/>
        </w:rPr>
        <w:t>190</w:t>
      </w:r>
      <w:r>
        <w:rPr>
          <w:noProof/>
        </w:rPr>
        <w:fldChar w:fldCharType="end"/>
      </w:r>
    </w:p>
    <w:p w14:paraId="2D1F08C7" w14:textId="2CEA9D5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interlaced PUCCH performance </w:t>
      </w:r>
      <w:r w:rsidRPr="00590342">
        <w:rPr>
          <w:noProof/>
          <w:snapToGrid w:val="0"/>
          <w:lang w:eastAsia="zh-CN"/>
        </w:rPr>
        <w:t>requirements</w:t>
      </w:r>
      <w:r>
        <w:rPr>
          <w:noProof/>
        </w:rPr>
        <w:tab/>
      </w:r>
      <w:r>
        <w:rPr>
          <w:noProof/>
        </w:rPr>
        <w:fldChar w:fldCharType="begin"/>
      </w:r>
      <w:r>
        <w:rPr>
          <w:noProof/>
        </w:rPr>
        <w:instrText xml:space="preserve"> PAGEREF _Toc187256563 \h </w:instrText>
      </w:r>
      <w:r>
        <w:rPr>
          <w:noProof/>
        </w:rPr>
      </w:r>
      <w:r>
        <w:rPr>
          <w:noProof/>
        </w:rPr>
        <w:fldChar w:fldCharType="separate"/>
      </w:r>
      <w:r>
        <w:rPr>
          <w:noProof/>
        </w:rPr>
        <w:t>190</w:t>
      </w:r>
      <w:r>
        <w:rPr>
          <w:noProof/>
        </w:rPr>
        <w:fldChar w:fldCharType="end"/>
      </w:r>
    </w:p>
    <w:p w14:paraId="1AA09542" w14:textId="21AC748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8.1.2.6.1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applicability of interlaced PUCCH performance requirements</w:t>
      </w:r>
      <w:r>
        <w:rPr>
          <w:noProof/>
        </w:rPr>
        <w:tab/>
      </w:r>
      <w:r>
        <w:rPr>
          <w:noProof/>
        </w:rPr>
        <w:fldChar w:fldCharType="begin"/>
      </w:r>
      <w:r>
        <w:rPr>
          <w:noProof/>
        </w:rPr>
        <w:instrText xml:space="preserve"> PAGEREF _Toc187256564 \h </w:instrText>
      </w:r>
      <w:r>
        <w:rPr>
          <w:noProof/>
        </w:rPr>
      </w:r>
      <w:r>
        <w:rPr>
          <w:noProof/>
        </w:rPr>
        <w:fldChar w:fldCharType="separate"/>
      </w:r>
      <w:r>
        <w:rPr>
          <w:noProof/>
        </w:rPr>
        <w:t>190</w:t>
      </w:r>
      <w:r>
        <w:rPr>
          <w:noProof/>
        </w:rPr>
        <w:fldChar w:fldCharType="end"/>
      </w:r>
    </w:p>
    <w:p w14:paraId="1D8ACC16" w14:textId="7E4C050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_Toc187256565 \h </w:instrText>
      </w:r>
      <w:r>
        <w:rPr>
          <w:noProof/>
        </w:rPr>
      </w:r>
      <w:r>
        <w:rPr>
          <w:noProof/>
        </w:rPr>
        <w:fldChar w:fldCharType="separate"/>
      </w:r>
      <w:r>
        <w:rPr>
          <w:noProof/>
        </w:rPr>
        <w:t>190</w:t>
      </w:r>
      <w:r>
        <w:rPr>
          <w:noProof/>
        </w:rPr>
        <w:fldChar w:fldCharType="end"/>
      </w:r>
    </w:p>
    <w:p w14:paraId="70C429ED" w14:textId="1FD0540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_Toc187256566 \h </w:instrText>
      </w:r>
      <w:r>
        <w:rPr>
          <w:noProof/>
        </w:rPr>
      </w:r>
      <w:r>
        <w:rPr>
          <w:noProof/>
        </w:rPr>
        <w:fldChar w:fldCharType="separate"/>
      </w:r>
      <w:r>
        <w:rPr>
          <w:noProof/>
        </w:rPr>
        <w:t>190</w:t>
      </w:r>
      <w:r>
        <w:rPr>
          <w:noProof/>
        </w:rPr>
        <w:fldChar w:fldCharType="end"/>
      </w:r>
    </w:p>
    <w:p w14:paraId="3089634F" w14:textId="46AD2F8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8.1.2.6</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_Toc187256567 \h </w:instrText>
      </w:r>
      <w:r>
        <w:rPr>
          <w:noProof/>
        </w:rPr>
      </w:r>
      <w:r>
        <w:rPr>
          <w:noProof/>
        </w:rPr>
        <w:fldChar w:fldCharType="separate"/>
      </w:r>
      <w:r>
        <w:rPr>
          <w:noProof/>
        </w:rPr>
        <w:t>190</w:t>
      </w:r>
      <w:r>
        <w:rPr>
          <w:noProof/>
        </w:rPr>
        <w:fldChar w:fldCharType="end"/>
      </w:r>
    </w:p>
    <w:p w14:paraId="21B38B11" w14:textId="46323B3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performance </w:t>
      </w:r>
      <w:r w:rsidRPr="00590342">
        <w:rPr>
          <w:noProof/>
          <w:snapToGrid w:val="0"/>
          <w:lang w:eastAsia="zh-CN"/>
        </w:rPr>
        <w:t xml:space="preserve">requirements for PRACH </w:t>
      </w:r>
      <w:r>
        <w:rPr>
          <w:noProof/>
        </w:rPr>
        <w:t>with L</w:t>
      </w:r>
      <w:r w:rsidRPr="00590342">
        <w:rPr>
          <w:noProof/>
          <w:vertAlign w:val="subscript"/>
        </w:rPr>
        <w:t>RA</w:t>
      </w:r>
      <w:r>
        <w:rPr>
          <w:noProof/>
        </w:rPr>
        <w:t xml:space="preserve"> =1151 and L</w:t>
      </w:r>
      <w:r w:rsidRPr="00590342">
        <w:rPr>
          <w:noProof/>
          <w:vertAlign w:val="subscript"/>
        </w:rPr>
        <w:t>RA</w:t>
      </w:r>
      <w:r>
        <w:rPr>
          <w:noProof/>
        </w:rPr>
        <w:t xml:space="preserve"> =571</w:t>
      </w:r>
      <w:r>
        <w:rPr>
          <w:noProof/>
        </w:rPr>
        <w:tab/>
      </w:r>
      <w:r>
        <w:rPr>
          <w:noProof/>
        </w:rPr>
        <w:fldChar w:fldCharType="begin"/>
      </w:r>
      <w:r>
        <w:rPr>
          <w:noProof/>
        </w:rPr>
        <w:instrText xml:space="preserve"> PAGEREF _Toc187256568 \h </w:instrText>
      </w:r>
      <w:r>
        <w:rPr>
          <w:noProof/>
        </w:rPr>
      </w:r>
      <w:r>
        <w:rPr>
          <w:noProof/>
        </w:rPr>
        <w:fldChar w:fldCharType="separate"/>
      </w:r>
      <w:r>
        <w:rPr>
          <w:noProof/>
        </w:rPr>
        <w:t>191</w:t>
      </w:r>
      <w:r>
        <w:rPr>
          <w:noProof/>
        </w:rPr>
        <w:fldChar w:fldCharType="end"/>
      </w:r>
    </w:p>
    <w:p w14:paraId="7FEADBF2" w14:textId="173B2FC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formats</w:t>
      </w:r>
      <w:r>
        <w:rPr>
          <w:noProof/>
        </w:rPr>
        <w:tab/>
      </w:r>
      <w:r>
        <w:rPr>
          <w:noProof/>
        </w:rPr>
        <w:fldChar w:fldCharType="begin"/>
      </w:r>
      <w:r>
        <w:rPr>
          <w:noProof/>
        </w:rPr>
        <w:instrText xml:space="preserve"> PAGEREF _Toc187256569 \h </w:instrText>
      </w:r>
      <w:r>
        <w:rPr>
          <w:noProof/>
        </w:rPr>
      </w:r>
      <w:r>
        <w:rPr>
          <w:noProof/>
        </w:rPr>
        <w:fldChar w:fldCharType="separate"/>
      </w:r>
      <w:r>
        <w:rPr>
          <w:noProof/>
        </w:rPr>
        <w:t>191</w:t>
      </w:r>
      <w:r>
        <w:rPr>
          <w:noProof/>
        </w:rPr>
        <w:fldChar w:fldCharType="end"/>
      </w:r>
    </w:p>
    <w:p w14:paraId="7004CBC5" w14:textId="2FEE09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lang w:eastAsia="zh-CN"/>
        </w:rPr>
        <w:t xml:space="preserve"> of </w:t>
      </w:r>
      <w:r w:rsidRPr="00590342">
        <w:rPr>
          <w:noProof/>
          <w:snapToGrid w:val="0"/>
          <w:lang w:eastAsia="zh-CN"/>
        </w:rPr>
        <w:t>requirements for different subcarrier spacings</w:t>
      </w:r>
      <w:r>
        <w:rPr>
          <w:noProof/>
        </w:rPr>
        <w:tab/>
      </w:r>
      <w:r>
        <w:rPr>
          <w:noProof/>
        </w:rPr>
        <w:fldChar w:fldCharType="begin"/>
      </w:r>
      <w:r>
        <w:rPr>
          <w:noProof/>
        </w:rPr>
        <w:instrText xml:space="preserve"> PAGEREF _Toc187256570 \h </w:instrText>
      </w:r>
      <w:r>
        <w:rPr>
          <w:noProof/>
        </w:rPr>
      </w:r>
      <w:r>
        <w:rPr>
          <w:noProof/>
        </w:rPr>
        <w:fldChar w:fldCharType="separate"/>
      </w:r>
      <w:r>
        <w:rPr>
          <w:noProof/>
        </w:rPr>
        <w:t>191</w:t>
      </w:r>
      <w:r>
        <w:rPr>
          <w:noProof/>
        </w:rPr>
        <w:fldChar w:fldCharType="end"/>
      </w:r>
    </w:p>
    <w:p w14:paraId="030A4453" w14:textId="0D23CCF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8.1.2.7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different channel bandwidths</w:t>
      </w:r>
      <w:r>
        <w:rPr>
          <w:noProof/>
        </w:rPr>
        <w:tab/>
      </w:r>
      <w:r>
        <w:rPr>
          <w:noProof/>
        </w:rPr>
        <w:fldChar w:fldCharType="begin"/>
      </w:r>
      <w:r>
        <w:rPr>
          <w:noProof/>
        </w:rPr>
        <w:instrText xml:space="preserve"> PAGEREF _Toc187256571 \h </w:instrText>
      </w:r>
      <w:r>
        <w:rPr>
          <w:noProof/>
        </w:rPr>
      </w:r>
      <w:r>
        <w:rPr>
          <w:noProof/>
        </w:rPr>
        <w:fldChar w:fldCharType="separate"/>
      </w:r>
      <w:r>
        <w:rPr>
          <w:noProof/>
        </w:rPr>
        <w:t>191</w:t>
      </w:r>
      <w:r>
        <w:rPr>
          <w:noProof/>
        </w:rPr>
        <w:fldChar w:fldCharType="end"/>
      </w:r>
    </w:p>
    <w:p w14:paraId="3BEBCC17" w14:textId="5943BDF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PUSCH</w:t>
      </w:r>
      <w:r>
        <w:rPr>
          <w:noProof/>
        </w:rPr>
        <w:tab/>
      </w:r>
      <w:r>
        <w:rPr>
          <w:noProof/>
        </w:rPr>
        <w:fldChar w:fldCharType="begin"/>
      </w:r>
      <w:r>
        <w:rPr>
          <w:noProof/>
        </w:rPr>
        <w:instrText xml:space="preserve"> PAGEREF _Toc187256572 \h </w:instrText>
      </w:r>
      <w:r>
        <w:rPr>
          <w:noProof/>
        </w:rPr>
      </w:r>
      <w:r>
        <w:rPr>
          <w:noProof/>
        </w:rPr>
        <w:fldChar w:fldCharType="separate"/>
      </w:r>
      <w:r>
        <w:rPr>
          <w:noProof/>
        </w:rPr>
        <w:t>191</w:t>
      </w:r>
      <w:r>
        <w:rPr>
          <w:noProof/>
        </w:rPr>
        <w:fldChar w:fldCharType="end"/>
      </w:r>
    </w:p>
    <w:p w14:paraId="60016114" w14:textId="02FDA4E5"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_Toc187256573 \h </w:instrText>
      </w:r>
      <w:r>
        <w:rPr>
          <w:noProof/>
        </w:rPr>
      </w:r>
      <w:r>
        <w:rPr>
          <w:noProof/>
        </w:rPr>
        <w:fldChar w:fldCharType="separate"/>
      </w:r>
      <w:r>
        <w:rPr>
          <w:noProof/>
        </w:rPr>
        <w:t>191</w:t>
      </w:r>
      <w:r>
        <w:rPr>
          <w:noProof/>
        </w:rPr>
        <w:fldChar w:fldCharType="end"/>
      </w:r>
    </w:p>
    <w:p w14:paraId="2FF61B20" w14:textId="160CF90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_Toc187256574 \h </w:instrText>
      </w:r>
      <w:r>
        <w:rPr>
          <w:noProof/>
        </w:rPr>
      </w:r>
      <w:r>
        <w:rPr>
          <w:noProof/>
        </w:rPr>
        <w:fldChar w:fldCharType="separate"/>
      </w:r>
      <w:r>
        <w:rPr>
          <w:noProof/>
        </w:rPr>
        <w:t>191</w:t>
      </w:r>
      <w:r>
        <w:rPr>
          <w:noProof/>
        </w:rPr>
        <w:fldChar w:fldCharType="end"/>
      </w:r>
    </w:p>
    <w:p w14:paraId="0F7B72D2" w14:textId="52513C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_Toc187256575 \h </w:instrText>
      </w:r>
      <w:r>
        <w:rPr>
          <w:noProof/>
        </w:rPr>
      </w:r>
      <w:r>
        <w:rPr>
          <w:noProof/>
        </w:rPr>
        <w:fldChar w:fldCharType="separate"/>
      </w:r>
      <w:r>
        <w:rPr>
          <w:noProof/>
        </w:rPr>
        <w:t>191</w:t>
      </w:r>
      <w:r>
        <w:rPr>
          <w:noProof/>
        </w:rPr>
        <w:fldChar w:fldCharType="end"/>
      </w:r>
    </w:p>
    <w:p w14:paraId="0DF08DC0" w14:textId="61FADD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_Toc187256576 \h </w:instrText>
      </w:r>
      <w:r>
        <w:rPr>
          <w:noProof/>
        </w:rPr>
      </w:r>
      <w:r>
        <w:rPr>
          <w:noProof/>
        </w:rPr>
        <w:fldChar w:fldCharType="separate"/>
      </w:r>
      <w:r>
        <w:rPr>
          <w:noProof/>
        </w:rPr>
        <w:t>191</w:t>
      </w:r>
      <w:r>
        <w:rPr>
          <w:noProof/>
        </w:rPr>
        <w:fldChar w:fldCharType="end"/>
      </w:r>
    </w:p>
    <w:p w14:paraId="607ABFB6" w14:textId="35CA101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_Toc187256577 \h </w:instrText>
      </w:r>
      <w:r>
        <w:rPr>
          <w:noProof/>
        </w:rPr>
      </w:r>
      <w:r>
        <w:rPr>
          <w:noProof/>
        </w:rPr>
        <w:fldChar w:fldCharType="separate"/>
      </w:r>
      <w:r>
        <w:rPr>
          <w:noProof/>
        </w:rPr>
        <w:t>191</w:t>
      </w:r>
      <w:r>
        <w:rPr>
          <w:noProof/>
        </w:rPr>
        <w:fldChar w:fldCharType="end"/>
      </w:r>
    </w:p>
    <w:p w14:paraId="60199576" w14:textId="012867A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_Toc187256578 \h </w:instrText>
      </w:r>
      <w:r>
        <w:rPr>
          <w:noProof/>
        </w:rPr>
      </w:r>
      <w:r>
        <w:rPr>
          <w:noProof/>
        </w:rPr>
        <w:fldChar w:fldCharType="separate"/>
      </w:r>
      <w:r>
        <w:rPr>
          <w:noProof/>
        </w:rPr>
        <w:t>191</w:t>
      </w:r>
      <w:r>
        <w:rPr>
          <w:noProof/>
        </w:rPr>
        <w:fldChar w:fldCharType="end"/>
      </w:r>
    </w:p>
    <w:p w14:paraId="5087C2BB" w14:textId="6EE3395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_Toc187256579 \h </w:instrText>
      </w:r>
      <w:r>
        <w:rPr>
          <w:noProof/>
        </w:rPr>
      </w:r>
      <w:r>
        <w:rPr>
          <w:noProof/>
        </w:rPr>
        <w:fldChar w:fldCharType="separate"/>
      </w:r>
      <w:r>
        <w:rPr>
          <w:noProof/>
        </w:rPr>
        <w:t>192</w:t>
      </w:r>
      <w:r>
        <w:rPr>
          <w:noProof/>
        </w:rPr>
        <w:fldChar w:fldCharType="end"/>
      </w:r>
    </w:p>
    <w:p w14:paraId="03466B3C" w14:textId="7A34E0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_Toc187256580 \h </w:instrText>
      </w:r>
      <w:r>
        <w:rPr>
          <w:noProof/>
        </w:rPr>
      </w:r>
      <w:r>
        <w:rPr>
          <w:noProof/>
        </w:rPr>
        <w:fldChar w:fldCharType="separate"/>
      </w:r>
      <w:r>
        <w:rPr>
          <w:noProof/>
        </w:rPr>
        <w:t>193</w:t>
      </w:r>
      <w:r>
        <w:rPr>
          <w:noProof/>
        </w:rPr>
        <w:fldChar w:fldCharType="end"/>
      </w:r>
    </w:p>
    <w:p w14:paraId="3F8C9478" w14:textId="5F9EAD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_Toc187256581 \h </w:instrText>
      </w:r>
      <w:r>
        <w:rPr>
          <w:noProof/>
        </w:rPr>
      </w:r>
      <w:r>
        <w:rPr>
          <w:noProof/>
        </w:rPr>
        <w:fldChar w:fldCharType="separate"/>
      </w:r>
      <w:r>
        <w:rPr>
          <w:noProof/>
        </w:rPr>
        <w:t>193</w:t>
      </w:r>
      <w:r>
        <w:rPr>
          <w:noProof/>
        </w:rPr>
        <w:fldChar w:fldCharType="end"/>
      </w:r>
    </w:p>
    <w:p w14:paraId="0F2897DD" w14:textId="3A6AC76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_Toc187256582 \h </w:instrText>
      </w:r>
      <w:r>
        <w:rPr>
          <w:noProof/>
        </w:rPr>
      </w:r>
      <w:r>
        <w:rPr>
          <w:noProof/>
        </w:rPr>
        <w:fldChar w:fldCharType="separate"/>
      </w:r>
      <w:r>
        <w:rPr>
          <w:noProof/>
        </w:rPr>
        <w:t>198</w:t>
      </w:r>
      <w:r>
        <w:rPr>
          <w:noProof/>
        </w:rPr>
        <w:fldChar w:fldCharType="end"/>
      </w:r>
    </w:p>
    <w:p w14:paraId="2356C2B8" w14:textId="0A1278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 xml:space="preserve">with </w:t>
      </w:r>
      <w:r w:rsidRPr="00590342">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_Toc187256583 \h </w:instrText>
      </w:r>
      <w:r>
        <w:rPr>
          <w:noProof/>
        </w:rPr>
      </w:r>
      <w:r>
        <w:rPr>
          <w:noProof/>
        </w:rPr>
        <w:fldChar w:fldCharType="separate"/>
      </w:r>
      <w:r>
        <w:rPr>
          <w:noProof/>
        </w:rPr>
        <w:t>201</w:t>
      </w:r>
      <w:r>
        <w:rPr>
          <w:noProof/>
        </w:rPr>
        <w:fldChar w:fldCharType="end"/>
      </w:r>
    </w:p>
    <w:p w14:paraId="5278C09E" w14:textId="054873D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_Toc187256584 \h </w:instrText>
      </w:r>
      <w:r>
        <w:rPr>
          <w:noProof/>
        </w:rPr>
      </w:r>
      <w:r>
        <w:rPr>
          <w:noProof/>
        </w:rPr>
        <w:fldChar w:fldCharType="separate"/>
      </w:r>
      <w:r>
        <w:rPr>
          <w:noProof/>
        </w:rPr>
        <w:t>201</w:t>
      </w:r>
      <w:r>
        <w:rPr>
          <w:noProof/>
        </w:rPr>
        <w:fldChar w:fldCharType="end"/>
      </w:r>
    </w:p>
    <w:p w14:paraId="7D825AF1" w14:textId="42A23D9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_Toc187256585 \h </w:instrText>
      </w:r>
      <w:r>
        <w:rPr>
          <w:noProof/>
        </w:rPr>
      </w:r>
      <w:r>
        <w:rPr>
          <w:noProof/>
        </w:rPr>
        <w:fldChar w:fldCharType="separate"/>
      </w:r>
      <w:r>
        <w:rPr>
          <w:noProof/>
        </w:rPr>
        <w:t>201</w:t>
      </w:r>
      <w:r>
        <w:rPr>
          <w:noProof/>
        </w:rPr>
        <w:fldChar w:fldCharType="end"/>
      </w:r>
    </w:p>
    <w:p w14:paraId="0CE7BED3" w14:textId="3F72327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_Toc187256586 \h </w:instrText>
      </w:r>
      <w:r>
        <w:rPr>
          <w:noProof/>
        </w:rPr>
      </w:r>
      <w:r>
        <w:rPr>
          <w:noProof/>
        </w:rPr>
        <w:fldChar w:fldCharType="separate"/>
      </w:r>
      <w:r>
        <w:rPr>
          <w:noProof/>
        </w:rPr>
        <w:t>201</w:t>
      </w:r>
      <w:r>
        <w:rPr>
          <w:noProof/>
        </w:rPr>
        <w:fldChar w:fldCharType="end"/>
      </w:r>
    </w:p>
    <w:p w14:paraId="31904E17" w14:textId="59E4B2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_Toc187256587 \h </w:instrText>
      </w:r>
      <w:r>
        <w:rPr>
          <w:noProof/>
        </w:rPr>
      </w:r>
      <w:r>
        <w:rPr>
          <w:noProof/>
        </w:rPr>
        <w:fldChar w:fldCharType="separate"/>
      </w:r>
      <w:r>
        <w:rPr>
          <w:noProof/>
        </w:rPr>
        <w:t>201</w:t>
      </w:r>
      <w:r>
        <w:rPr>
          <w:noProof/>
        </w:rPr>
        <w:fldChar w:fldCharType="end"/>
      </w:r>
    </w:p>
    <w:p w14:paraId="08108CFE" w14:textId="0A71212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_Toc187256588 \h </w:instrText>
      </w:r>
      <w:r>
        <w:rPr>
          <w:noProof/>
        </w:rPr>
      </w:r>
      <w:r>
        <w:rPr>
          <w:noProof/>
        </w:rPr>
        <w:fldChar w:fldCharType="separate"/>
      </w:r>
      <w:r>
        <w:rPr>
          <w:noProof/>
        </w:rPr>
        <w:t>201</w:t>
      </w:r>
      <w:r>
        <w:rPr>
          <w:noProof/>
        </w:rPr>
        <w:fldChar w:fldCharType="end"/>
      </w:r>
    </w:p>
    <w:p w14:paraId="7DFDAE6F" w14:textId="58648BE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_Toc187256589 \h </w:instrText>
      </w:r>
      <w:r>
        <w:rPr>
          <w:noProof/>
        </w:rPr>
      </w:r>
      <w:r>
        <w:rPr>
          <w:noProof/>
        </w:rPr>
        <w:fldChar w:fldCharType="separate"/>
      </w:r>
      <w:r>
        <w:rPr>
          <w:noProof/>
        </w:rPr>
        <w:t>201</w:t>
      </w:r>
      <w:r>
        <w:rPr>
          <w:noProof/>
        </w:rPr>
        <w:fldChar w:fldCharType="end"/>
      </w:r>
    </w:p>
    <w:p w14:paraId="0819C114" w14:textId="4DB278F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_Toc187256590 \h </w:instrText>
      </w:r>
      <w:r>
        <w:rPr>
          <w:noProof/>
        </w:rPr>
      </w:r>
      <w:r>
        <w:rPr>
          <w:noProof/>
        </w:rPr>
        <w:fldChar w:fldCharType="separate"/>
      </w:r>
      <w:r>
        <w:rPr>
          <w:noProof/>
        </w:rPr>
        <w:t>203</w:t>
      </w:r>
      <w:r>
        <w:rPr>
          <w:noProof/>
        </w:rPr>
        <w:fldChar w:fldCharType="end"/>
      </w:r>
    </w:p>
    <w:p w14:paraId="5F10CD58" w14:textId="36CB0D8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_Toc187256591 \h </w:instrText>
      </w:r>
      <w:r>
        <w:rPr>
          <w:noProof/>
        </w:rPr>
      </w:r>
      <w:r>
        <w:rPr>
          <w:noProof/>
        </w:rPr>
        <w:fldChar w:fldCharType="separate"/>
      </w:r>
      <w:r>
        <w:rPr>
          <w:noProof/>
        </w:rPr>
        <w:t>203</w:t>
      </w:r>
      <w:r>
        <w:rPr>
          <w:noProof/>
        </w:rPr>
        <w:fldChar w:fldCharType="end"/>
      </w:r>
    </w:p>
    <w:p w14:paraId="22A281D6" w14:textId="08FC0BF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_Toc187256592 \h </w:instrText>
      </w:r>
      <w:r>
        <w:rPr>
          <w:noProof/>
        </w:rPr>
      </w:r>
      <w:r>
        <w:rPr>
          <w:noProof/>
        </w:rPr>
        <w:fldChar w:fldCharType="separate"/>
      </w:r>
      <w:r>
        <w:rPr>
          <w:noProof/>
        </w:rPr>
        <w:t>204</w:t>
      </w:r>
      <w:r>
        <w:rPr>
          <w:noProof/>
        </w:rPr>
        <w:fldChar w:fldCharType="end"/>
      </w:r>
    </w:p>
    <w:p w14:paraId="4F5BB28D" w14:textId="026E1931"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8.2.3</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UCI multiplexed on PUSCH</w:t>
      </w:r>
      <w:r>
        <w:rPr>
          <w:noProof/>
        </w:rPr>
        <w:tab/>
      </w:r>
      <w:r>
        <w:rPr>
          <w:noProof/>
        </w:rPr>
        <w:fldChar w:fldCharType="begin"/>
      </w:r>
      <w:r>
        <w:rPr>
          <w:noProof/>
        </w:rPr>
        <w:instrText xml:space="preserve"> PAGEREF _Toc187256593 \h </w:instrText>
      </w:r>
      <w:r>
        <w:rPr>
          <w:noProof/>
        </w:rPr>
      </w:r>
      <w:r>
        <w:rPr>
          <w:noProof/>
        </w:rPr>
        <w:fldChar w:fldCharType="separate"/>
      </w:r>
      <w:r>
        <w:rPr>
          <w:noProof/>
        </w:rPr>
        <w:t>204</w:t>
      </w:r>
      <w:r>
        <w:rPr>
          <w:noProof/>
        </w:rPr>
        <w:fldChar w:fldCharType="end"/>
      </w:r>
    </w:p>
    <w:p w14:paraId="0BDDB3D3" w14:textId="29C2FCC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_Toc187256594 \h </w:instrText>
      </w:r>
      <w:r>
        <w:rPr>
          <w:noProof/>
        </w:rPr>
      </w:r>
      <w:r>
        <w:rPr>
          <w:noProof/>
        </w:rPr>
        <w:fldChar w:fldCharType="separate"/>
      </w:r>
      <w:r>
        <w:rPr>
          <w:noProof/>
        </w:rPr>
        <w:t>204</w:t>
      </w:r>
      <w:r>
        <w:rPr>
          <w:noProof/>
        </w:rPr>
        <w:fldChar w:fldCharType="end"/>
      </w:r>
    </w:p>
    <w:p w14:paraId="53486F02" w14:textId="7AC166A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_Toc187256595 \h </w:instrText>
      </w:r>
      <w:r>
        <w:rPr>
          <w:noProof/>
        </w:rPr>
      </w:r>
      <w:r>
        <w:rPr>
          <w:noProof/>
        </w:rPr>
        <w:fldChar w:fldCharType="separate"/>
      </w:r>
      <w:r>
        <w:rPr>
          <w:noProof/>
        </w:rPr>
        <w:t>205</w:t>
      </w:r>
      <w:r>
        <w:rPr>
          <w:noProof/>
        </w:rPr>
        <w:fldChar w:fldCharType="end"/>
      </w:r>
    </w:p>
    <w:p w14:paraId="1CD772E6" w14:textId="5725E70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_Toc187256596 \h </w:instrText>
      </w:r>
      <w:r>
        <w:rPr>
          <w:noProof/>
        </w:rPr>
      </w:r>
      <w:r>
        <w:rPr>
          <w:noProof/>
        </w:rPr>
        <w:fldChar w:fldCharType="separate"/>
      </w:r>
      <w:r>
        <w:rPr>
          <w:noProof/>
        </w:rPr>
        <w:t>205</w:t>
      </w:r>
      <w:r>
        <w:rPr>
          <w:noProof/>
        </w:rPr>
        <w:fldChar w:fldCharType="end"/>
      </w:r>
    </w:p>
    <w:p w14:paraId="105FACDC" w14:textId="333BEC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_Toc187256597 \h </w:instrText>
      </w:r>
      <w:r>
        <w:rPr>
          <w:noProof/>
        </w:rPr>
      </w:r>
      <w:r>
        <w:rPr>
          <w:noProof/>
        </w:rPr>
        <w:fldChar w:fldCharType="separate"/>
      </w:r>
      <w:r>
        <w:rPr>
          <w:noProof/>
        </w:rPr>
        <w:t>205</w:t>
      </w:r>
      <w:r>
        <w:rPr>
          <w:noProof/>
        </w:rPr>
        <w:fldChar w:fldCharType="end"/>
      </w:r>
    </w:p>
    <w:p w14:paraId="41773C74" w14:textId="6E5344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_Toc187256598 \h </w:instrText>
      </w:r>
      <w:r>
        <w:rPr>
          <w:noProof/>
        </w:rPr>
      </w:r>
      <w:r>
        <w:rPr>
          <w:noProof/>
        </w:rPr>
        <w:fldChar w:fldCharType="separate"/>
      </w:r>
      <w:r>
        <w:rPr>
          <w:noProof/>
        </w:rPr>
        <w:t>205</w:t>
      </w:r>
      <w:r>
        <w:rPr>
          <w:noProof/>
        </w:rPr>
        <w:fldChar w:fldCharType="end"/>
      </w:r>
    </w:p>
    <w:p w14:paraId="16570164" w14:textId="2CD89E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_Toc187256599 \h </w:instrText>
      </w:r>
      <w:r>
        <w:rPr>
          <w:noProof/>
        </w:rPr>
      </w:r>
      <w:r>
        <w:rPr>
          <w:noProof/>
        </w:rPr>
        <w:fldChar w:fldCharType="separate"/>
      </w:r>
      <w:r>
        <w:rPr>
          <w:noProof/>
        </w:rPr>
        <w:t>205</w:t>
      </w:r>
      <w:r>
        <w:rPr>
          <w:noProof/>
        </w:rPr>
        <w:fldChar w:fldCharType="end"/>
      </w:r>
    </w:p>
    <w:p w14:paraId="22DD053D" w14:textId="1905F0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_Toc187256600 \h </w:instrText>
      </w:r>
      <w:r>
        <w:rPr>
          <w:noProof/>
        </w:rPr>
      </w:r>
      <w:r>
        <w:rPr>
          <w:noProof/>
        </w:rPr>
        <w:fldChar w:fldCharType="separate"/>
      </w:r>
      <w:r>
        <w:rPr>
          <w:noProof/>
        </w:rPr>
        <w:t>207</w:t>
      </w:r>
      <w:r>
        <w:rPr>
          <w:noProof/>
        </w:rPr>
        <w:fldChar w:fldCharType="end"/>
      </w:r>
    </w:p>
    <w:p w14:paraId="141EB993" w14:textId="440705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_Toc187256601 \h </w:instrText>
      </w:r>
      <w:r>
        <w:rPr>
          <w:noProof/>
        </w:rPr>
      </w:r>
      <w:r>
        <w:rPr>
          <w:noProof/>
        </w:rPr>
        <w:fldChar w:fldCharType="separate"/>
      </w:r>
      <w:r>
        <w:rPr>
          <w:noProof/>
        </w:rPr>
        <w:t>207</w:t>
      </w:r>
      <w:r>
        <w:rPr>
          <w:noProof/>
        </w:rPr>
        <w:fldChar w:fldCharType="end"/>
      </w:r>
    </w:p>
    <w:p w14:paraId="79C1E9A8" w14:textId="7472737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8.2.3.5.2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_Toc187256602 \h </w:instrText>
      </w:r>
      <w:r>
        <w:rPr>
          <w:noProof/>
        </w:rPr>
      </w:r>
      <w:r>
        <w:rPr>
          <w:noProof/>
        </w:rPr>
        <w:fldChar w:fldCharType="separate"/>
      </w:r>
      <w:r>
        <w:rPr>
          <w:noProof/>
        </w:rPr>
        <w:t>208</w:t>
      </w:r>
      <w:r>
        <w:rPr>
          <w:noProof/>
        </w:rPr>
        <w:fldChar w:fldCharType="end"/>
      </w:r>
    </w:p>
    <w:p w14:paraId="1F2DC726" w14:textId="088DCB06"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PUSCH for high speed train</w:t>
      </w:r>
      <w:r>
        <w:rPr>
          <w:noProof/>
        </w:rPr>
        <w:tab/>
      </w:r>
      <w:r>
        <w:rPr>
          <w:noProof/>
        </w:rPr>
        <w:fldChar w:fldCharType="begin"/>
      </w:r>
      <w:r>
        <w:rPr>
          <w:noProof/>
        </w:rPr>
        <w:instrText xml:space="preserve"> PAGEREF _Toc187256603 \h </w:instrText>
      </w:r>
      <w:r>
        <w:rPr>
          <w:noProof/>
        </w:rPr>
      </w:r>
      <w:r>
        <w:rPr>
          <w:noProof/>
        </w:rPr>
        <w:fldChar w:fldCharType="separate"/>
      </w:r>
      <w:r>
        <w:rPr>
          <w:noProof/>
        </w:rPr>
        <w:t>209</w:t>
      </w:r>
      <w:r>
        <w:rPr>
          <w:noProof/>
        </w:rPr>
        <w:fldChar w:fldCharType="end"/>
      </w:r>
    </w:p>
    <w:p w14:paraId="3A3DACAF" w14:textId="1F361BD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_Toc187256604 \h </w:instrText>
      </w:r>
      <w:r>
        <w:rPr>
          <w:noProof/>
        </w:rPr>
      </w:r>
      <w:r>
        <w:rPr>
          <w:noProof/>
        </w:rPr>
        <w:fldChar w:fldCharType="separate"/>
      </w:r>
      <w:r>
        <w:rPr>
          <w:noProof/>
        </w:rPr>
        <w:t>209</w:t>
      </w:r>
      <w:r>
        <w:rPr>
          <w:noProof/>
        </w:rPr>
        <w:fldChar w:fldCharType="end"/>
      </w:r>
    </w:p>
    <w:p w14:paraId="6B169209" w14:textId="3084D6F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_Toc187256605 \h </w:instrText>
      </w:r>
      <w:r>
        <w:rPr>
          <w:noProof/>
        </w:rPr>
      </w:r>
      <w:r>
        <w:rPr>
          <w:noProof/>
        </w:rPr>
        <w:fldChar w:fldCharType="separate"/>
      </w:r>
      <w:r>
        <w:rPr>
          <w:noProof/>
        </w:rPr>
        <w:t>209</w:t>
      </w:r>
      <w:r>
        <w:rPr>
          <w:noProof/>
        </w:rPr>
        <w:fldChar w:fldCharType="end"/>
      </w:r>
    </w:p>
    <w:p w14:paraId="5BED42A7" w14:textId="567831C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_Toc187256606 \h </w:instrText>
      </w:r>
      <w:r>
        <w:rPr>
          <w:noProof/>
        </w:rPr>
      </w:r>
      <w:r>
        <w:rPr>
          <w:noProof/>
        </w:rPr>
        <w:fldChar w:fldCharType="separate"/>
      </w:r>
      <w:r>
        <w:rPr>
          <w:noProof/>
        </w:rPr>
        <w:t>209</w:t>
      </w:r>
      <w:r>
        <w:rPr>
          <w:noProof/>
        </w:rPr>
        <w:fldChar w:fldCharType="end"/>
      </w:r>
    </w:p>
    <w:p w14:paraId="3822E359" w14:textId="0C75380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_Toc187256607 \h </w:instrText>
      </w:r>
      <w:r>
        <w:rPr>
          <w:noProof/>
        </w:rPr>
      </w:r>
      <w:r>
        <w:rPr>
          <w:noProof/>
        </w:rPr>
        <w:fldChar w:fldCharType="separate"/>
      </w:r>
      <w:r>
        <w:rPr>
          <w:noProof/>
        </w:rPr>
        <w:t>209</w:t>
      </w:r>
      <w:r>
        <w:rPr>
          <w:noProof/>
        </w:rPr>
        <w:fldChar w:fldCharType="end"/>
      </w:r>
    </w:p>
    <w:p w14:paraId="2D78AFA4" w14:textId="7994241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_Toc187256608 \h </w:instrText>
      </w:r>
      <w:r>
        <w:rPr>
          <w:noProof/>
        </w:rPr>
      </w:r>
      <w:r>
        <w:rPr>
          <w:noProof/>
        </w:rPr>
        <w:fldChar w:fldCharType="separate"/>
      </w:r>
      <w:r>
        <w:rPr>
          <w:noProof/>
        </w:rPr>
        <w:t>209</w:t>
      </w:r>
      <w:r>
        <w:rPr>
          <w:noProof/>
        </w:rPr>
        <w:fldChar w:fldCharType="end"/>
      </w:r>
    </w:p>
    <w:p w14:paraId="09F6E60C" w14:textId="4878EC2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_Toc187256609 \h </w:instrText>
      </w:r>
      <w:r>
        <w:rPr>
          <w:noProof/>
        </w:rPr>
      </w:r>
      <w:r>
        <w:rPr>
          <w:noProof/>
        </w:rPr>
        <w:fldChar w:fldCharType="separate"/>
      </w:r>
      <w:r>
        <w:rPr>
          <w:noProof/>
        </w:rPr>
        <w:t>210</w:t>
      </w:r>
      <w:r>
        <w:rPr>
          <w:noProof/>
        </w:rPr>
        <w:fldChar w:fldCharType="end"/>
      </w:r>
    </w:p>
    <w:p w14:paraId="5FE40810" w14:textId="7F6818A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_Toc187256610 \h </w:instrText>
      </w:r>
      <w:r>
        <w:rPr>
          <w:noProof/>
        </w:rPr>
      </w:r>
      <w:r>
        <w:rPr>
          <w:noProof/>
        </w:rPr>
        <w:fldChar w:fldCharType="separate"/>
      </w:r>
      <w:r>
        <w:rPr>
          <w:noProof/>
        </w:rPr>
        <w:t>211</w:t>
      </w:r>
      <w:r>
        <w:rPr>
          <w:noProof/>
        </w:rPr>
        <w:fldChar w:fldCharType="end"/>
      </w:r>
    </w:p>
    <w:p w14:paraId="4A16465F" w14:textId="611D86A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_Toc187256611 \h </w:instrText>
      </w:r>
      <w:r>
        <w:rPr>
          <w:noProof/>
        </w:rPr>
      </w:r>
      <w:r>
        <w:rPr>
          <w:noProof/>
        </w:rPr>
        <w:fldChar w:fldCharType="separate"/>
      </w:r>
      <w:r>
        <w:rPr>
          <w:noProof/>
        </w:rPr>
        <w:t>213</w:t>
      </w:r>
      <w:r>
        <w:rPr>
          <w:noProof/>
        </w:rPr>
        <w:fldChar w:fldCharType="end"/>
      </w:r>
    </w:p>
    <w:p w14:paraId="53968E51" w14:textId="7589013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_Toc187256612 \h </w:instrText>
      </w:r>
      <w:r>
        <w:rPr>
          <w:noProof/>
        </w:rPr>
      </w:r>
      <w:r>
        <w:rPr>
          <w:noProof/>
        </w:rPr>
        <w:fldChar w:fldCharType="separate"/>
      </w:r>
      <w:r>
        <w:rPr>
          <w:noProof/>
        </w:rPr>
        <w:t>213</w:t>
      </w:r>
      <w:r>
        <w:rPr>
          <w:noProof/>
        </w:rPr>
        <w:fldChar w:fldCharType="end"/>
      </w:r>
    </w:p>
    <w:p w14:paraId="51DE912B" w14:textId="734F396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_Toc187256613 \h </w:instrText>
      </w:r>
      <w:r>
        <w:rPr>
          <w:noProof/>
        </w:rPr>
      </w:r>
      <w:r>
        <w:rPr>
          <w:noProof/>
        </w:rPr>
        <w:fldChar w:fldCharType="separate"/>
      </w:r>
      <w:r>
        <w:rPr>
          <w:noProof/>
        </w:rPr>
        <w:t>213</w:t>
      </w:r>
      <w:r>
        <w:rPr>
          <w:noProof/>
        </w:rPr>
        <w:fldChar w:fldCharType="end"/>
      </w:r>
    </w:p>
    <w:p w14:paraId="6273ECFF" w14:textId="6268380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_Toc187256614 \h </w:instrText>
      </w:r>
      <w:r>
        <w:rPr>
          <w:noProof/>
        </w:rPr>
      </w:r>
      <w:r>
        <w:rPr>
          <w:noProof/>
        </w:rPr>
        <w:fldChar w:fldCharType="separate"/>
      </w:r>
      <w:r>
        <w:rPr>
          <w:noProof/>
        </w:rPr>
        <w:t>213</w:t>
      </w:r>
      <w:r>
        <w:rPr>
          <w:noProof/>
        </w:rPr>
        <w:fldChar w:fldCharType="end"/>
      </w:r>
    </w:p>
    <w:p w14:paraId="1457CC54" w14:textId="6BC382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_Toc187256615 \h </w:instrText>
      </w:r>
      <w:r>
        <w:rPr>
          <w:noProof/>
        </w:rPr>
      </w:r>
      <w:r>
        <w:rPr>
          <w:noProof/>
        </w:rPr>
        <w:fldChar w:fldCharType="separate"/>
      </w:r>
      <w:r>
        <w:rPr>
          <w:noProof/>
        </w:rPr>
        <w:t>213</w:t>
      </w:r>
      <w:r>
        <w:rPr>
          <w:noProof/>
        </w:rPr>
        <w:fldChar w:fldCharType="end"/>
      </w:r>
    </w:p>
    <w:p w14:paraId="07467641" w14:textId="1F1CEF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_Toc187256616 \h </w:instrText>
      </w:r>
      <w:r>
        <w:rPr>
          <w:noProof/>
        </w:rPr>
      </w:r>
      <w:r>
        <w:rPr>
          <w:noProof/>
        </w:rPr>
        <w:fldChar w:fldCharType="separate"/>
      </w:r>
      <w:r>
        <w:rPr>
          <w:noProof/>
        </w:rPr>
        <w:t>213</w:t>
      </w:r>
      <w:r>
        <w:rPr>
          <w:noProof/>
        </w:rPr>
        <w:fldChar w:fldCharType="end"/>
      </w:r>
    </w:p>
    <w:p w14:paraId="353356E2" w14:textId="71C7DFB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_Toc187256617 \h </w:instrText>
      </w:r>
      <w:r>
        <w:rPr>
          <w:noProof/>
        </w:rPr>
      </w:r>
      <w:r>
        <w:rPr>
          <w:noProof/>
        </w:rPr>
        <w:fldChar w:fldCharType="separate"/>
      </w:r>
      <w:r>
        <w:rPr>
          <w:noProof/>
        </w:rPr>
        <w:t>214</w:t>
      </w:r>
      <w:r>
        <w:rPr>
          <w:noProof/>
        </w:rPr>
        <w:fldChar w:fldCharType="end"/>
      </w:r>
    </w:p>
    <w:p w14:paraId="0D98E995" w14:textId="3135327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_Toc187256618 \h </w:instrText>
      </w:r>
      <w:r>
        <w:rPr>
          <w:noProof/>
        </w:rPr>
      </w:r>
      <w:r>
        <w:rPr>
          <w:noProof/>
        </w:rPr>
        <w:fldChar w:fldCharType="separate"/>
      </w:r>
      <w:r>
        <w:rPr>
          <w:noProof/>
        </w:rPr>
        <w:t>216</w:t>
      </w:r>
      <w:r>
        <w:rPr>
          <w:noProof/>
        </w:rPr>
        <w:fldChar w:fldCharType="end"/>
      </w:r>
    </w:p>
    <w:p w14:paraId="3E45A590" w14:textId="2AB193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_Toc187256619 \h </w:instrText>
      </w:r>
      <w:r>
        <w:rPr>
          <w:noProof/>
        </w:rPr>
      </w:r>
      <w:r>
        <w:rPr>
          <w:noProof/>
        </w:rPr>
        <w:fldChar w:fldCharType="separate"/>
      </w:r>
      <w:r>
        <w:rPr>
          <w:noProof/>
        </w:rPr>
        <w:t>216</w:t>
      </w:r>
      <w:r>
        <w:rPr>
          <w:noProof/>
        </w:rPr>
        <w:fldChar w:fldCharType="end"/>
      </w:r>
    </w:p>
    <w:p w14:paraId="10ED5424" w14:textId="2E6B6AB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8.2.6</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_Toc187256620 \h </w:instrText>
      </w:r>
      <w:r>
        <w:rPr>
          <w:noProof/>
        </w:rPr>
      </w:r>
      <w:r>
        <w:rPr>
          <w:noProof/>
        </w:rPr>
        <w:fldChar w:fldCharType="separate"/>
      </w:r>
      <w:r>
        <w:rPr>
          <w:noProof/>
        </w:rPr>
        <w:t>217</w:t>
      </w:r>
      <w:r>
        <w:rPr>
          <w:noProof/>
        </w:rPr>
        <w:fldChar w:fldCharType="end"/>
      </w:r>
    </w:p>
    <w:p w14:paraId="7BC19FD9" w14:textId="5B8C464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_Toc187256621 \h </w:instrText>
      </w:r>
      <w:r>
        <w:rPr>
          <w:noProof/>
        </w:rPr>
      </w:r>
      <w:r>
        <w:rPr>
          <w:noProof/>
        </w:rPr>
        <w:fldChar w:fldCharType="separate"/>
      </w:r>
      <w:r>
        <w:rPr>
          <w:noProof/>
        </w:rPr>
        <w:t>217</w:t>
      </w:r>
      <w:r>
        <w:rPr>
          <w:noProof/>
        </w:rPr>
        <w:fldChar w:fldCharType="end"/>
      </w:r>
    </w:p>
    <w:p w14:paraId="4E1E3F91" w14:textId="561246D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_Toc187256622 \h </w:instrText>
      </w:r>
      <w:r>
        <w:rPr>
          <w:noProof/>
        </w:rPr>
      </w:r>
      <w:r>
        <w:rPr>
          <w:noProof/>
        </w:rPr>
        <w:fldChar w:fldCharType="separate"/>
      </w:r>
      <w:r>
        <w:rPr>
          <w:noProof/>
        </w:rPr>
        <w:t>217</w:t>
      </w:r>
      <w:r>
        <w:rPr>
          <w:noProof/>
        </w:rPr>
        <w:fldChar w:fldCharType="end"/>
      </w:r>
    </w:p>
    <w:p w14:paraId="797981B4" w14:textId="616DFB8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_Toc187256623 \h </w:instrText>
      </w:r>
      <w:r>
        <w:rPr>
          <w:noProof/>
        </w:rPr>
      </w:r>
      <w:r>
        <w:rPr>
          <w:noProof/>
        </w:rPr>
        <w:fldChar w:fldCharType="separate"/>
      </w:r>
      <w:r>
        <w:rPr>
          <w:noProof/>
        </w:rPr>
        <w:t>217</w:t>
      </w:r>
      <w:r>
        <w:rPr>
          <w:noProof/>
        </w:rPr>
        <w:fldChar w:fldCharType="end"/>
      </w:r>
    </w:p>
    <w:p w14:paraId="4571C309" w14:textId="10969C0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_Toc187256624 \h </w:instrText>
      </w:r>
      <w:r>
        <w:rPr>
          <w:noProof/>
        </w:rPr>
      </w:r>
      <w:r>
        <w:rPr>
          <w:noProof/>
        </w:rPr>
        <w:fldChar w:fldCharType="separate"/>
      </w:r>
      <w:r>
        <w:rPr>
          <w:noProof/>
        </w:rPr>
        <w:t>217</w:t>
      </w:r>
      <w:r>
        <w:rPr>
          <w:noProof/>
        </w:rPr>
        <w:fldChar w:fldCharType="end"/>
      </w:r>
    </w:p>
    <w:p w14:paraId="385418CC" w14:textId="38885C3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_Toc187256625 \h </w:instrText>
      </w:r>
      <w:r>
        <w:rPr>
          <w:noProof/>
        </w:rPr>
      </w:r>
      <w:r>
        <w:rPr>
          <w:noProof/>
        </w:rPr>
        <w:fldChar w:fldCharType="separate"/>
      </w:r>
      <w:r>
        <w:rPr>
          <w:noProof/>
        </w:rPr>
        <w:t>217</w:t>
      </w:r>
      <w:r>
        <w:rPr>
          <w:noProof/>
        </w:rPr>
        <w:fldChar w:fldCharType="end"/>
      </w:r>
    </w:p>
    <w:p w14:paraId="0D480C80" w14:textId="46DF2175"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8.2.6.4.2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_Toc187256626 \h </w:instrText>
      </w:r>
      <w:r>
        <w:rPr>
          <w:noProof/>
        </w:rPr>
      </w:r>
      <w:r>
        <w:rPr>
          <w:noProof/>
        </w:rPr>
        <w:fldChar w:fldCharType="separate"/>
      </w:r>
      <w:r>
        <w:rPr>
          <w:noProof/>
        </w:rPr>
        <w:t>217</w:t>
      </w:r>
      <w:r>
        <w:rPr>
          <w:noProof/>
        </w:rPr>
        <w:fldChar w:fldCharType="end"/>
      </w:r>
    </w:p>
    <w:p w14:paraId="20143B6E" w14:textId="144781B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_Toc187256627 \h </w:instrText>
      </w:r>
      <w:r>
        <w:rPr>
          <w:noProof/>
        </w:rPr>
      </w:r>
      <w:r>
        <w:rPr>
          <w:noProof/>
        </w:rPr>
        <w:fldChar w:fldCharType="separate"/>
      </w:r>
      <w:r>
        <w:rPr>
          <w:noProof/>
        </w:rPr>
        <w:t>219</w:t>
      </w:r>
      <w:r>
        <w:rPr>
          <w:noProof/>
        </w:rPr>
        <w:fldChar w:fldCharType="end"/>
      </w:r>
    </w:p>
    <w:p w14:paraId="4338B5E4" w14:textId="4C4729F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_Toc187256628 \h </w:instrText>
      </w:r>
      <w:r>
        <w:rPr>
          <w:noProof/>
        </w:rPr>
      </w:r>
      <w:r>
        <w:rPr>
          <w:noProof/>
        </w:rPr>
        <w:fldChar w:fldCharType="separate"/>
      </w:r>
      <w:r>
        <w:rPr>
          <w:noProof/>
        </w:rPr>
        <w:t>219</w:t>
      </w:r>
      <w:r>
        <w:rPr>
          <w:noProof/>
        </w:rPr>
        <w:fldChar w:fldCharType="end"/>
      </w:r>
    </w:p>
    <w:p w14:paraId="71A6B7E1" w14:textId="00AB4CB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_Toc187256629 \h </w:instrText>
      </w:r>
      <w:r>
        <w:rPr>
          <w:noProof/>
        </w:rPr>
      </w:r>
      <w:r>
        <w:rPr>
          <w:noProof/>
        </w:rPr>
        <w:fldChar w:fldCharType="separate"/>
      </w:r>
      <w:r>
        <w:rPr>
          <w:noProof/>
        </w:rPr>
        <w:t>220</w:t>
      </w:r>
      <w:r>
        <w:rPr>
          <w:noProof/>
        </w:rPr>
        <w:fldChar w:fldCharType="end"/>
      </w:r>
    </w:p>
    <w:p w14:paraId="23E91A97" w14:textId="511BE50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_Toc187256630 \h </w:instrText>
      </w:r>
      <w:r>
        <w:rPr>
          <w:noProof/>
        </w:rPr>
      </w:r>
      <w:r>
        <w:rPr>
          <w:noProof/>
        </w:rPr>
        <w:fldChar w:fldCharType="separate"/>
      </w:r>
      <w:r>
        <w:rPr>
          <w:noProof/>
        </w:rPr>
        <w:t>220</w:t>
      </w:r>
      <w:r>
        <w:rPr>
          <w:noProof/>
        </w:rPr>
        <w:fldChar w:fldCharType="end"/>
      </w:r>
    </w:p>
    <w:p w14:paraId="40ADE367" w14:textId="4BCF055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_Toc187256631 \h </w:instrText>
      </w:r>
      <w:r>
        <w:rPr>
          <w:noProof/>
        </w:rPr>
      </w:r>
      <w:r>
        <w:rPr>
          <w:noProof/>
        </w:rPr>
        <w:fldChar w:fldCharType="separate"/>
      </w:r>
      <w:r>
        <w:rPr>
          <w:noProof/>
        </w:rPr>
        <w:t>220</w:t>
      </w:r>
      <w:r>
        <w:rPr>
          <w:noProof/>
        </w:rPr>
        <w:fldChar w:fldCharType="end"/>
      </w:r>
    </w:p>
    <w:p w14:paraId="69F9CA5F" w14:textId="06E22B3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_Toc187256632 \h </w:instrText>
      </w:r>
      <w:r>
        <w:rPr>
          <w:noProof/>
        </w:rPr>
      </w:r>
      <w:r>
        <w:rPr>
          <w:noProof/>
        </w:rPr>
        <w:fldChar w:fldCharType="separate"/>
      </w:r>
      <w:r>
        <w:rPr>
          <w:noProof/>
        </w:rPr>
        <w:t>220</w:t>
      </w:r>
      <w:r>
        <w:rPr>
          <w:noProof/>
        </w:rPr>
        <w:fldChar w:fldCharType="end"/>
      </w:r>
    </w:p>
    <w:p w14:paraId="2ED58431" w14:textId="353A1EE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_Toc187256633 \h </w:instrText>
      </w:r>
      <w:r>
        <w:rPr>
          <w:noProof/>
        </w:rPr>
      </w:r>
      <w:r>
        <w:rPr>
          <w:noProof/>
        </w:rPr>
        <w:fldChar w:fldCharType="separate"/>
      </w:r>
      <w:r>
        <w:rPr>
          <w:noProof/>
        </w:rPr>
        <w:t>220</w:t>
      </w:r>
      <w:r>
        <w:rPr>
          <w:noProof/>
        </w:rPr>
        <w:fldChar w:fldCharType="end"/>
      </w:r>
    </w:p>
    <w:p w14:paraId="503D11EF" w14:textId="143C10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_Toc187256634 \h </w:instrText>
      </w:r>
      <w:r>
        <w:rPr>
          <w:noProof/>
        </w:rPr>
      </w:r>
      <w:r>
        <w:rPr>
          <w:noProof/>
        </w:rPr>
        <w:fldChar w:fldCharType="separate"/>
      </w:r>
      <w:r>
        <w:rPr>
          <w:noProof/>
        </w:rPr>
        <w:t>220</w:t>
      </w:r>
      <w:r>
        <w:rPr>
          <w:noProof/>
        </w:rPr>
        <w:fldChar w:fldCharType="end"/>
      </w:r>
    </w:p>
    <w:p w14:paraId="51E5D843" w14:textId="2AEE5679"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_Toc187256635 \h </w:instrText>
      </w:r>
      <w:r>
        <w:rPr>
          <w:noProof/>
        </w:rPr>
      </w:r>
      <w:r>
        <w:rPr>
          <w:noProof/>
        </w:rPr>
        <w:fldChar w:fldCharType="separate"/>
      </w:r>
      <w:r>
        <w:rPr>
          <w:noProof/>
        </w:rPr>
        <w:t>220</w:t>
      </w:r>
      <w:r>
        <w:rPr>
          <w:noProof/>
        </w:rPr>
        <w:fldChar w:fldCharType="end"/>
      </w:r>
    </w:p>
    <w:p w14:paraId="79A66564" w14:textId="0FC092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_Toc187256636 \h </w:instrText>
      </w:r>
      <w:r>
        <w:rPr>
          <w:noProof/>
        </w:rPr>
      </w:r>
      <w:r>
        <w:rPr>
          <w:noProof/>
        </w:rPr>
        <w:fldChar w:fldCharType="separate"/>
      </w:r>
      <w:r>
        <w:rPr>
          <w:noProof/>
        </w:rPr>
        <w:t>222</w:t>
      </w:r>
      <w:r>
        <w:rPr>
          <w:noProof/>
        </w:rPr>
        <w:fldChar w:fldCharType="end"/>
      </w:r>
    </w:p>
    <w:p w14:paraId="7F8CB279" w14:textId="0ECAB97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_Toc187256637 \h </w:instrText>
      </w:r>
      <w:r>
        <w:rPr>
          <w:noProof/>
        </w:rPr>
      </w:r>
      <w:r>
        <w:rPr>
          <w:noProof/>
        </w:rPr>
        <w:fldChar w:fldCharType="separate"/>
      </w:r>
      <w:r>
        <w:rPr>
          <w:noProof/>
        </w:rPr>
        <w:t>222</w:t>
      </w:r>
      <w:r>
        <w:rPr>
          <w:noProof/>
        </w:rPr>
        <w:fldChar w:fldCharType="end"/>
      </w:r>
    </w:p>
    <w:p w14:paraId="53A7C39E" w14:textId="4A90C56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_Toc187256638 \h </w:instrText>
      </w:r>
      <w:r>
        <w:rPr>
          <w:noProof/>
        </w:rPr>
      </w:r>
      <w:r>
        <w:rPr>
          <w:noProof/>
        </w:rPr>
        <w:fldChar w:fldCharType="separate"/>
      </w:r>
      <w:r>
        <w:rPr>
          <w:noProof/>
        </w:rPr>
        <w:t>224</w:t>
      </w:r>
      <w:r>
        <w:rPr>
          <w:noProof/>
        </w:rPr>
        <w:fldChar w:fldCharType="end"/>
      </w:r>
    </w:p>
    <w:p w14:paraId="66086162" w14:textId="5CB807B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_Toc187256639 \h </w:instrText>
      </w:r>
      <w:r>
        <w:rPr>
          <w:noProof/>
        </w:rPr>
      </w:r>
      <w:r>
        <w:rPr>
          <w:noProof/>
        </w:rPr>
        <w:fldChar w:fldCharType="separate"/>
      </w:r>
      <w:r>
        <w:rPr>
          <w:noProof/>
        </w:rPr>
        <w:t>224</w:t>
      </w:r>
      <w:r>
        <w:rPr>
          <w:noProof/>
        </w:rPr>
        <w:fldChar w:fldCharType="end"/>
      </w:r>
    </w:p>
    <w:p w14:paraId="6A8CD666" w14:textId="1E6780D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_Toc187256640 \h </w:instrText>
      </w:r>
      <w:r>
        <w:rPr>
          <w:noProof/>
        </w:rPr>
      </w:r>
      <w:r>
        <w:rPr>
          <w:noProof/>
        </w:rPr>
        <w:fldChar w:fldCharType="separate"/>
      </w:r>
      <w:r>
        <w:rPr>
          <w:noProof/>
        </w:rPr>
        <w:t>225</w:t>
      </w:r>
      <w:r>
        <w:rPr>
          <w:noProof/>
        </w:rPr>
        <w:fldChar w:fldCharType="end"/>
      </w:r>
    </w:p>
    <w:p w14:paraId="3809F32D" w14:textId="6FDB5BA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_Toc187256641 \h </w:instrText>
      </w:r>
      <w:r>
        <w:rPr>
          <w:noProof/>
        </w:rPr>
      </w:r>
      <w:r>
        <w:rPr>
          <w:noProof/>
        </w:rPr>
        <w:fldChar w:fldCharType="separate"/>
      </w:r>
      <w:r>
        <w:rPr>
          <w:noProof/>
        </w:rPr>
        <w:t>225</w:t>
      </w:r>
      <w:r>
        <w:rPr>
          <w:noProof/>
        </w:rPr>
        <w:fldChar w:fldCharType="end"/>
      </w:r>
    </w:p>
    <w:p w14:paraId="70C2E34E" w14:textId="0267946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_Toc187256642 \h </w:instrText>
      </w:r>
      <w:r>
        <w:rPr>
          <w:noProof/>
        </w:rPr>
      </w:r>
      <w:r>
        <w:rPr>
          <w:noProof/>
        </w:rPr>
        <w:fldChar w:fldCharType="separate"/>
      </w:r>
      <w:r>
        <w:rPr>
          <w:noProof/>
        </w:rPr>
        <w:t>225</w:t>
      </w:r>
      <w:r>
        <w:rPr>
          <w:noProof/>
        </w:rPr>
        <w:fldChar w:fldCharType="end"/>
      </w:r>
    </w:p>
    <w:p w14:paraId="7F971EFE" w14:textId="19CEDC5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_Toc187256643 \h </w:instrText>
      </w:r>
      <w:r>
        <w:rPr>
          <w:noProof/>
        </w:rPr>
      </w:r>
      <w:r>
        <w:rPr>
          <w:noProof/>
        </w:rPr>
        <w:fldChar w:fldCharType="separate"/>
      </w:r>
      <w:r>
        <w:rPr>
          <w:noProof/>
        </w:rPr>
        <w:t>225</w:t>
      </w:r>
      <w:r>
        <w:rPr>
          <w:noProof/>
        </w:rPr>
        <w:fldChar w:fldCharType="end"/>
      </w:r>
    </w:p>
    <w:p w14:paraId="638CF99F" w14:textId="7EE0FA9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_Toc187256644 \h </w:instrText>
      </w:r>
      <w:r>
        <w:rPr>
          <w:noProof/>
        </w:rPr>
      </w:r>
      <w:r>
        <w:rPr>
          <w:noProof/>
        </w:rPr>
        <w:fldChar w:fldCharType="separate"/>
      </w:r>
      <w:r>
        <w:rPr>
          <w:noProof/>
        </w:rPr>
        <w:t>225</w:t>
      </w:r>
      <w:r>
        <w:rPr>
          <w:noProof/>
        </w:rPr>
        <w:fldChar w:fldCharType="end"/>
      </w:r>
    </w:p>
    <w:p w14:paraId="325132A3" w14:textId="755918E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8.2.8.5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_Toc187256645 \h </w:instrText>
      </w:r>
      <w:r>
        <w:rPr>
          <w:noProof/>
        </w:rPr>
      </w:r>
      <w:r>
        <w:rPr>
          <w:noProof/>
        </w:rPr>
        <w:fldChar w:fldCharType="separate"/>
      </w:r>
      <w:r>
        <w:rPr>
          <w:noProof/>
        </w:rPr>
        <w:t>227</w:t>
      </w:r>
      <w:r>
        <w:rPr>
          <w:noProof/>
        </w:rPr>
        <w:fldChar w:fldCharType="end"/>
      </w:r>
    </w:p>
    <w:p w14:paraId="701063F0" w14:textId="1240452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_Toc187256646 \h </w:instrText>
      </w:r>
      <w:r>
        <w:rPr>
          <w:noProof/>
        </w:rPr>
      </w:r>
      <w:r>
        <w:rPr>
          <w:noProof/>
        </w:rPr>
        <w:fldChar w:fldCharType="separate"/>
      </w:r>
      <w:r>
        <w:rPr>
          <w:noProof/>
        </w:rPr>
        <w:t>227</w:t>
      </w:r>
      <w:r>
        <w:rPr>
          <w:noProof/>
        </w:rPr>
        <w:fldChar w:fldCharType="end"/>
      </w:r>
    </w:p>
    <w:p w14:paraId="3FD6EE64" w14:textId="7B3CC18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2-O</w:t>
      </w:r>
      <w:r>
        <w:rPr>
          <w:noProof/>
        </w:rPr>
        <w:tab/>
      </w:r>
      <w:r>
        <w:rPr>
          <w:noProof/>
        </w:rPr>
        <w:fldChar w:fldCharType="begin"/>
      </w:r>
      <w:r>
        <w:rPr>
          <w:noProof/>
        </w:rPr>
        <w:instrText xml:space="preserve"> PAGEREF _Toc187256647 \h </w:instrText>
      </w:r>
      <w:r>
        <w:rPr>
          <w:noProof/>
        </w:rPr>
      </w:r>
      <w:r>
        <w:rPr>
          <w:noProof/>
        </w:rPr>
        <w:fldChar w:fldCharType="separate"/>
      </w:r>
      <w:r>
        <w:rPr>
          <w:noProof/>
        </w:rPr>
        <w:t>228</w:t>
      </w:r>
      <w:r>
        <w:rPr>
          <w:noProof/>
        </w:rPr>
        <w:fldChar w:fldCharType="end"/>
      </w:r>
    </w:p>
    <w:p w14:paraId="33844413" w14:textId="1557239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_Toc187256648 \h </w:instrText>
      </w:r>
      <w:r>
        <w:rPr>
          <w:noProof/>
        </w:rPr>
      </w:r>
      <w:r>
        <w:rPr>
          <w:noProof/>
        </w:rPr>
        <w:fldChar w:fldCharType="separate"/>
      </w:r>
      <w:r>
        <w:rPr>
          <w:noProof/>
        </w:rPr>
        <w:t>229</w:t>
      </w:r>
      <w:r>
        <w:rPr>
          <w:noProof/>
        </w:rPr>
        <w:fldChar w:fldCharType="end"/>
      </w:r>
    </w:p>
    <w:p w14:paraId="74346D42" w14:textId="27272A0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_Toc187256649 \h </w:instrText>
      </w:r>
      <w:r>
        <w:rPr>
          <w:noProof/>
        </w:rPr>
      </w:r>
      <w:r>
        <w:rPr>
          <w:noProof/>
        </w:rPr>
        <w:fldChar w:fldCharType="separate"/>
      </w:r>
      <w:r>
        <w:rPr>
          <w:noProof/>
        </w:rPr>
        <w:t>229</w:t>
      </w:r>
      <w:r>
        <w:rPr>
          <w:noProof/>
        </w:rPr>
        <w:fldChar w:fldCharType="end"/>
      </w:r>
    </w:p>
    <w:p w14:paraId="1A506D72" w14:textId="5130E8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_Toc187256650 \h </w:instrText>
      </w:r>
      <w:r>
        <w:rPr>
          <w:noProof/>
        </w:rPr>
      </w:r>
      <w:r>
        <w:rPr>
          <w:noProof/>
        </w:rPr>
        <w:fldChar w:fldCharType="separate"/>
      </w:r>
      <w:r>
        <w:rPr>
          <w:noProof/>
        </w:rPr>
        <w:t>229</w:t>
      </w:r>
      <w:r>
        <w:rPr>
          <w:noProof/>
        </w:rPr>
        <w:fldChar w:fldCharType="end"/>
      </w:r>
    </w:p>
    <w:p w14:paraId="1A837A9E" w14:textId="725FF62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_Toc187256651 \h </w:instrText>
      </w:r>
      <w:r>
        <w:rPr>
          <w:noProof/>
        </w:rPr>
      </w:r>
      <w:r>
        <w:rPr>
          <w:noProof/>
        </w:rPr>
        <w:fldChar w:fldCharType="separate"/>
      </w:r>
      <w:r>
        <w:rPr>
          <w:noProof/>
        </w:rPr>
        <w:t>229</w:t>
      </w:r>
      <w:r>
        <w:rPr>
          <w:noProof/>
        </w:rPr>
        <w:fldChar w:fldCharType="end"/>
      </w:r>
    </w:p>
    <w:p w14:paraId="4103CED3" w14:textId="7FB9FAF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_Toc187256652 \h </w:instrText>
      </w:r>
      <w:r>
        <w:rPr>
          <w:noProof/>
        </w:rPr>
      </w:r>
      <w:r>
        <w:rPr>
          <w:noProof/>
        </w:rPr>
        <w:fldChar w:fldCharType="separate"/>
      </w:r>
      <w:r>
        <w:rPr>
          <w:noProof/>
        </w:rPr>
        <w:t>229</w:t>
      </w:r>
      <w:r>
        <w:rPr>
          <w:noProof/>
        </w:rPr>
        <w:fldChar w:fldCharType="end"/>
      </w:r>
    </w:p>
    <w:p w14:paraId="4A223CCF" w14:textId="051F90B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_Toc187256653 \h </w:instrText>
      </w:r>
      <w:r>
        <w:rPr>
          <w:noProof/>
        </w:rPr>
      </w:r>
      <w:r>
        <w:rPr>
          <w:noProof/>
        </w:rPr>
        <w:fldChar w:fldCharType="separate"/>
      </w:r>
      <w:r>
        <w:rPr>
          <w:noProof/>
        </w:rPr>
        <w:t>229</w:t>
      </w:r>
      <w:r>
        <w:rPr>
          <w:noProof/>
        </w:rPr>
        <w:fldChar w:fldCharType="end"/>
      </w:r>
    </w:p>
    <w:p w14:paraId="1E83A7F8" w14:textId="6629D25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_Toc187256654 \h </w:instrText>
      </w:r>
      <w:r>
        <w:rPr>
          <w:noProof/>
        </w:rPr>
      </w:r>
      <w:r>
        <w:rPr>
          <w:noProof/>
        </w:rPr>
        <w:fldChar w:fldCharType="separate"/>
      </w:r>
      <w:r>
        <w:rPr>
          <w:noProof/>
        </w:rPr>
        <w:t>229</w:t>
      </w:r>
      <w:r>
        <w:rPr>
          <w:noProof/>
        </w:rPr>
        <w:fldChar w:fldCharType="end"/>
      </w:r>
    </w:p>
    <w:p w14:paraId="3BCF959C" w14:textId="0D7F695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w:t>
      </w:r>
      <w:r>
        <w:rPr>
          <w:noProof/>
          <w:lang w:eastAsia="zh-CN"/>
        </w:rPr>
        <w:t>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_Toc187256655 \h </w:instrText>
      </w:r>
      <w:r>
        <w:rPr>
          <w:noProof/>
        </w:rPr>
      </w:r>
      <w:r>
        <w:rPr>
          <w:noProof/>
        </w:rPr>
        <w:fldChar w:fldCharType="separate"/>
      </w:r>
      <w:r>
        <w:rPr>
          <w:noProof/>
        </w:rPr>
        <w:t>232</w:t>
      </w:r>
      <w:r>
        <w:rPr>
          <w:noProof/>
        </w:rPr>
        <w:fldChar w:fldCharType="end"/>
      </w:r>
    </w:p>
    <w:p w14:paraId="25AB4436" w14:textId="5F34410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8.2.9.5.1</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1-O</w:t>
      </w:r>
      <w:r>
        <w:rPr>
          <w:noProof/>
        </w:rPr>
        <w:tab/>
      </w:r>
      <w:r>
        <w:rPr>
          <w:noProof/>
        </w:rPr>
        <w:fldChar w:fldCharType="begin"/>
      </w:r>
      <w:r>
        <w:rPr>
          <w:noProof/>
        </w:rPr>
        <w:instrText xml:space="preserve"> PAGEREF _Toc187256656 \h </w:instrText>
      </w:r>
      <w:r>
        <w:rPr>
          <w:noProof/>
        </w:rPr>
      </w:r>
      <w:r>
        <w:rPr>
          <w:noProof/>
        </w:rPr>
        <w:fldChar w:fldCharType="separate"/>
      </w:r>
      <w:r>
        <w:rPr>
          <w:noProof/>
        </w:rPr>
        <w:t>232</w:t>
      </w:r>
      <w:r>
        <w:rPr>
          <w:noProof/>
        </w:rPr>
        <w:fldChar w:fldCharType="end"/>
      </w:r>
    </w:p>
    <w:p w14:paraId="36648A7C" w14:textId="62A3B39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8.2.9.5.2</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i/>
          <w:noProof/>
        </w:rPr>
        <w:t>BS type 2-O</w:t>
      </w:r>
      <w:r>
        <w:rPr>
          <w:noProof/>
        </w:rPr>
        <w:tab/>
      </w:r>
      <w:r>
        <w:rPr>
          <w:noProof/>
        </w:rPr>
        <w:fldChar w:fldCharType="begin"/>
      </w:r>
      <w:r>
        <w:rPr>
          <w:noProof/>
        </w:rPr>
        <w:instrText xml:space="preserve"> PAGEREF _Toc187256657 \h </w:instrText>
      </w:r>
      <w:r>
        <w:rPr>
          <w:noProof/>
        </w:rPr>
      </w:r>
      <w:r>
        <w:rPr>
          <w:noProof/>
        </w:rPr>
        <w:fldChar w:fldCharType="separate"/>
      </w:r>
      <w:r>
        <w:rPr>
          <w:noProof/>
        </w:rPr>
        <w:t>234</w:t>
      </w:r>
      <w:r>
        <w:rPr>
          <w:noProof/>
        </w:rPr>
        <w:fldChar w:fldCharType="end"/>
      </w:r>
    </w:p>
    <w:p w14:paraId="4A2179BC" w14:textId="3E04AE6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Requirements for interlaced PUSCH</w:t>
      </w:r>
      <w:r>
        <w:rPr>
          <w:noProof/>
        </w:rPr>
        <w:tab/>
      </w:r>
      <w:r>
        <w:rPr>
          <w:noProof/>
        </w:rPr>
        <w:fldChar w:fldCharType="begin"/>
      </w:r>
      <w:r>
        <w:rPr>
          <w:noProof/>
        </w:rPr>
        <w:instrText xml:space="preserve"> PAGEREF _Toc187256658 \h </w:instrText>
      </w:r>
      <w:r>
        <w:rPr>
          <w:noProof/>
        </w:rPr>
      </w:r>
      <w:r>
        <w:rPr>
          <w:noProof/>
        </w:rPr>
        <w:fldChar w:fldCharType="separate"/>
      </w:r>
      <w:r>
        <w:rPr>
          <w:noProof/>
        </w:rPr>
        <w:t>234</w:t>
      </w:r>
      <w:r>
        <w:rPr>
          <w:noProof/>
        </w:rPr>
        <w:fldChar w:fldCharType="end"/>
      </w:r>
    </w:p>
    <w:p w14:paraId="0147EE1A" w14:textId="1671BA8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_Toc187256659 \h </w:instrText>
      </w:r>
      <w:r>
        <w:rPr>
          <w:noProof/>
        </w:rPr>
      </w:r>
      <w:r>
        <w:rPr>
          <w:noProof/>
        </w:rPr>
        <w:fldChar w:fldCharType="separate"/>
      </w:r>
      <w:r>
        <w:rPr>
          <w:noProof/>
        </w:rPr>
        <w:t>234</w:t>
      </w:r>
      <w:r>
        <w:rPr>
          <w:noProof/>
        </w:rPr>
        <w:fldChar w:fldCharType="end"/>
      </w:r>
    </w:p>
    <w:p w14:paraId="3F8615E4" w14:textId="013AD54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8.2.10.2</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inimum Requirement</w:t>
      </w:r>
      <w:r>
        <w:rPr>
          <w:noProof/>
        </w:rPr>
        <w:tab/>
      </w:r>
      <w:r>
        <w:rPr>
          <w:noProof/>
        </w:rPr>
        <w:fldChar w:fldCharType="begin"/>
      </w:r>
      <w:r>
        <w:rPr>
          <w:noProof/>
        </w:rPr>
        <w:instrText xml:space="preserve"> PAGEREF _Toc187256660 \h </w:instrText>
      </w:r>
      <w:r>
        <w:rPr>
          <w:noProof/>
        </w:rPr>
      </w:r>
      <w:r>
        <w:rPr>
          <w:noProof/>
        </w:rPr>
        <w:fldChar w:fldCharType="separate"/>
      </w:r>
      <w:r>
        <w:rPr>
          <w:noProof/>
        </w:rPr>
        <w:t>235</w:t>
      </w:r>
      <w:r>
        <w:rPr>
          <w:noProof/>
        </w:rPr>
        <w:fldChar w:fldCharType="end"/>
      </w:r>
    </w:p>
    <w:p w14:paraId="16029962" w14:textId="2A6B5CC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_Toc187256661 \h </w:instrText>
      </w:r>
      <w:r>
        <w:rPr>
          <w:noProof/>
        </w:rPr>
      </w:r>
      <w:r>
        <w:rPr>
          <w:noProof/>
        </w:rPr>
        <w:fldChar w:fldCharType="separate"/>
      </w:r>
      <w:r>
        <w:rPr>
          <w:noProof/>
        </w:rPr>
        <w:t>235</w:t>
      </w:r>
      <w:r>
        <w:rPr>
          <w:noProof/>
        </w:rPr>
        <w:fldChar w:fldCharType="end"/>
      </w:r>
    </w:p>
    <w:p w14:paraId="7CC30377" w14:textId="66329C6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8.2.10.4</w:t>
      </w:r>
      <w:r>
        <w:rPr>
          <w:rFonts w:asciiTheme="minorHAnsi" w:eastAsiaTheme="minorEastAsia" w:hAnsiTheme="minorHAnsi" w:cstheme="minorBidi"/>
          <w:noProof/>
          <w:kern w:val="2"/>
          <w:sz w:val="24"/>
          <w:szCs w:val="24"/>
          <w:lang w:eastAsia="en-GB"/>
          <w14:ligatures w14:val="standardContextual"/>
        </w:rPr>
        <w:tab/>
      </w:r>
      <w:r>
        <w:rPr>
          <w:noProof/>
        </w:rPr>
        <w:t>M</w:t>
      </w:r>
      <w:r>
        <w:rPr>
          <w:noProof/>
          <w:lang w:eastAsia="zh-CN"/>
        </w:rPr>
        <w:t>ethod of test</w:t>
      </w:r>
      <w:r>
        <w:rPr>
          <w:noProof/>
        </w:rPr>
        <w:tab/>
      </w:r>
      <w:r>
        <w:rPr>
          <w:noProof/>
        </w:rPr>
        <w:fldChar w:fldCharType="begin"/>
      </w:r>
      <w:r>
        <w:rPr>
          <w:noProof/>
        </w:rPr>
        <w:instrText xml:space="preserve"> PAGEREF _Toc187256662 \h </w:instrText>
      </w:r>
      <w:r>
        <w:rPr>
          <w:noProof/>
        </w:rPr>
      </w:r>
      <w:r>
        <w:rPr>
          <w:noProof/>
        </w:rPr>
        <w:fldChar w:fldCharType="separate"/>
      </w:r>
      <w:r>
        <w:rPr>
          <w:noProof/>
        </w:rPr>
        <w:t>235</w:t>
      </w:r>
      <w:r>
        <w:rPr>
          <w:noProof/>
        </w:rPr>
        <w:fldChar w:fldCharType="end"/>
      </w:r>
    </w:p>
    <w:p w14:paraId="6068D547" w14:textId="36CC0B0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_Toc187256663 \h </w:instrText>
      </w:r>
      <w:r>
        <w:rPr>
          <w:noProof/>
        </w:rPr>
      </w:r>
      <w:r>
        <w:rPr>
          <w:noProof/>
        </w:rPr>
        <w:fldChar w:fldCharType="separate"/>
      </w:r>
      <w:r>
        <w:rPr>
          <w:noProof/>
        </w:rPr>
        <w:t>235</w:t>
      </w:r>
      <w:r>
        <w:rPr>
          <w:noProof/>
        </w:rPr>
        <w:fldChar w:fldCharType="end"/>
      </w:r>
    </w:p>
    <w:p w14:paraId="30CAF81C" w14:textId="38D47CB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_Toc187256664 \h </w:instrText>
      </w:r>
      <w:r>
        <w:rPr>
          <w:noProof/>
        </w:rPr>
      </w:r>
      <w:r>
        <w:rPr>
          <w:noProof/>
        </w:rPr>
        <w:fldChar w:fldCharType="separate"/>
      </w:r>
      <w:r>
        <w:rPr>
          <w:noProof/>
        </w:rPr>
        <w:t>235</w:t>
      </w:r>
      <w:r>
        <w:rPr>
          <w:noProof/>
        </w:rPr>
        <w:fldChar w:fldCharType="end"/>
      </w:r>
    </w:p>
    <w:p w14:paraId="759D128D" w14:textId="32F093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_Toc187256665 \h </w:instrText>
      </w:r>
      <w:r>
        <w:rPr>
          <w:noProof/>
        </w:rPr>
      </w:r>
      <w:r>
        <w:rPr>
          <w:noProof/>
        </w:rPr>
        <w:fldChar w:fldCharType="separate"/>
      </w:r>
      <w:r>
        <w:rPr>
          <w:noProof/>
        </w:rPr>
        <w:t>236</w:t>
      </w:r>
      <w:r>
        <w:rPr>
          <w:noProof/>
        </w:rPr>
        <w:fldChar w:fldCharType="end"/>
      </w:r>
    </w:p>
    <w:p w14:paraId="25DD96E6" w14:textId="7206E64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_Toc187256666 \h </w:instrText>
      </w:r>
      <w:r>
        <w:rPr>
          <w:noProof/>
        </w:rPr>
      </w:r>
      <w:r>
        <w:rPr>
          <w:noProof/>
        </w:rPr>
        <w:fldChar w:fldCharType="separate"/>
      </w:r>
      <w:r>
        <w:rPr>
          <w:noProof/>
        </w:rPr>
        <w:t>236</w:t>
      </w:r>
      <w:r>
        <w:rPr>
          <w:noProof/>
        </w:rPr>
        <w:fldChar w:fldCharType="end"/>
      </w:r>
    </w:p>
    <w:p w14:paraId="40F2A9C8" w14:textId="4AB1717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SimSun"/>
          <w:noProof/>
        </w:rPr>
        <w:t>8.2.11</w:t>
      </w:r>
      <w:r>
        <w:rPr>
          <w:rFonts w:asciiTheme="minorHAnsi" w:eastAsiaTheme="minorEastAsia" w:hAnsiTheme="minorHAnsi" w:cstheme="minorBidi"/>
          <w:noProof/>
          <w:kern w:val="2"/>
          <w:sz w:val="24"/>
          <w:szCs w:val="24"/>
          <w:lang w:eastAsia="en-GB"/>
          <w14:ligatures w14:val="standardContextual"/>
        </w:rPr>
        <w:tab/>
      </w:r>
      <w:r w:rsidRPr="00590342">
        <w:rPr>
          <w:rFonts w:eastAsia="SimSun"/>
          <w:noProof/>
        </w:rPr>
        <w:t>Performance requirements for CG-UCI multiplexed on interlaced PUSCH</w:t>
      </w:r>
      <w:r>
        <w:rPr>
          <w:noProof/>
        </w:rPr>
        <w:tab/>
      </w:r>
      <w:r>
        <w:rPr>
          <w:noProof/>
        </w:rPr>
        <w:fldChar w:fldCharType="begin"/>
      </w:r>
      <w:r>
        <w:rPr>
          <w:noProof/>
        </w:rPr>
        <w:instrText xml:space="preserve"> PAGEREF _Toc187256667 \h </w:instrText>
      </w:r>
      <w:r>
        <w:rPr>
          <w:noProof/>
        </w:rPr>
      </w:r>
      <w:r>
        <w:rPr>
          <w:noProof/>
        </w:rPr>
        <w:fldChar w:fldCharType="separate"/>
      </w:r>
      <w:r>
        <w:rPr>
          <w:noProof/>
        </w:rPr>
        <w:t>237</w:t>
      </w:r>
      <w:r>
        <w:rPr>
          <w:noProof/>
        </w:rPr>
        <w:fldChar w:fldCharType="end"/>
      </w:r>
    </w:p>
    <w:p w14:paraId="38682849" w14:textId="344F1EF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_Toc187256668 \h </w:instrText>
      </w:r>
      <w:r>
        <w:rPr>
          <w:noProof/>
        </w:rPr>
      </w:r>
      <w:r>
        <w:rPr>
          <w:noProof/>
        </w:rPr>
        <w:fldChar w:fldCharType="separate"/>
      </w:r>
      <w:r>
        <w:rPr>
          <w:noProof/>
        </w:rPr>
        <w:t>237</w:t>
      </w:r>
      <w:r>
        <w:rPr>
          <w:noProof/>
        </w:rPr>
        <w:fldChar w:fldCharType="end"/>
      </w:r>
    </w:p>
    <w:p w14:paraId="0EDE4F11" w14:textId="5B80F54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_Toc187256669 \h </w:instrText>
      </w:r>
      <w:r>
        <w:rPr>
          <w:noProof/>
        </w:rPr>
      </w:r>
      <w:r>
        <w:rPr>
          <w:noProof/>
        </w:rPr>
        <w:fldChar w:fldCharType="separate"/>
      </w:r>
      <w:r>
        <w:rPr>
          <w:noProof/>
        </w:rPr>
        <w:t>238</w:t>
      </w:r>
      <w:r>
        <w:rPr>
          <w:noProof/>
        </w:rPr>
        <w:fldChar w:fldCharType="end"/>
      </w:r>
    </w:p>
    <w:p w14:paraId="018BEACA" w14:textId="0F06022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_Toc187256670 \h </w:instrText>
      </w:r>
      <w:r>
        <w:rPr>
          <w:noProof/>
        </w:rPr>
      </w:r>
      <w:r>
        <w:rPr>
          <w:noProof/>
        </w:rPr>
        <w:fldChar w:fldCharType="separate"/>
      </w:r>
      <w:r>
        <w:rPr>
          <w:noProof/>
        </w:rPr>
        <w:t>238</w:t>
      </w:r>
      <w:r>
        <w:rPr>
          <w:noProof/>
        </w:rPr>
        <w:fldChar w:fldCharType="end"/>
      </w:r>
    </w:p>
    <w:p w14:paraId="6FBAEFEB" w14:textId="4735B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_Toc187256671 \h </w:instrText>
      </w:r>
      <w:r>
        <w:rPr>
          <w:noProof/>
        </w:rPr>
      </w:r>
      <w:r>
        <w:rPr>
          <w:noProof/>
        </w:rPr>
        <w:fldChar w:fldCharType="separate"/>
      </w:r>
      <w:r>
        <w:rPr>
          <w:noProof/>
        </w:rPr>
        <w:t>238</w:t>
      </w:r>
      <w:r>
        <w:rPr>
          <w:noProof/>
        </w:rPr>
        <w:fldChar w:fldCharType="end"/>
      </w:r>
    </w:p>
    <w:p w14:paraId="7192EE79" w14:textId="31A86B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_Toc187256672 \h </w:instrText>
      </w:r>
      <w:r>
        <w:rPr>
          <w:noProof/>
        </w:rPr>
      </w:r>
      <w:r>
        <w:rPr>
          <w:noProof/>
        </w:rPr>
        <w:fldChar w:fldCharType="separate"/>
      </w:r>
      <w:r>
        <w:rPr>
          <w:noProof/>
        </w:rPr>
        <w:t>238</w:t>
      </w:r>
      <w:r>
        <w:rPr>
          <w:noProof/>
        </w:rPr>
        <w:fldChar w:fldCharType="end"/>
      </w:r>
    </w:p>
    <w:p w14:paraId="2CD3971D" w14:textId="3EFAB0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_Toc187256673 \h </w:instrText>
      </w:r>
      <w:r>
        <w:rPr>
          <w:noProof/>
        </w:rPr>
      </w:r>
      <w:r>
        <w:rPr>
          <w:noProof/>
        </w:rPr>
        <w:fldChar w:fldCharType="separate"/>
      </w:r>
      <w:r>
        <w:rPr>
          <w:noProof/>
        </w:rPr>
        <w:t>238</w:t>
      </w:r>
      <w:r>
        <w:rPr>
          <w:noProof/>
        </w:rPr>
        <w:fldChar w:fldCharType="end"/>
      </w:r>
    </w:p>
    <w:p w14:paraId="4C58F074" w14:textId="5130121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8.2.11.5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_Toc187256674 \h </w:instrText>
      </w:r>
      <w:r>
        <w:rPr>
          <w:noProof/>
        </w:rPr>
      </w:r>
      <w:r>
        <w:rPr>
          <w:noProof/>
        </w:rPr>
        <w:fldChar w:fldCharType="separate"/>
      </w:r>
      <w:r>
        <w:rPr>
          <w:noProof/>
        </w:rPr>
        <w:t>239</w:t>
      </w:r>
      <w:r>
        <w:rPr>
          <w:noProof/>
        </w:rPr>
        <w:fldChar w:fldCharType="end"/>
      </w:r>
    </w:p>
    <w:p w14:paraId="0B0D5F78" w14:textId="719D532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_Toc187256675 \h </w:instrText>
      </w:r>
      <w:r>
        <w:rPr>
          <w:noProof/>
        </w:rPr>
      </w:r>
      <w:r>
        <w:rPr>
          <w:noProof/>
        </w:rPr>
        <w:fldChar w:fldCharType="separate"/>
      </w:r>
      <w:r>
        <w:rPr>
          <w:noProof/>
        </w:rPr>
        <w:t>239</w:t>
      </w:r>
      <w:r>
        <w:rPr>
          <w:noProof/>
        </w:rPr>
        <w:fldChar w:fldCharType="end"/>
      </w:r>
    </w:p>
    <w:p w14:paraId="1B144375" w14:textId="7C8ECE9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PUCCH</w:t>
      </w:r>
      <w:r>
        <w:rPr>
          <w:noProof/>
        </w:rPr>
        <w:tab/>
      </w:r>
      <w:r>
        <w:rPr>
          <w:noProof/>
        </w:rPr>
        <w:fldChar w:fldCharType="begin"/>
      </w:r>
      <w:r>
        <w:rPr>
          <w:noProof/>
        </w:rPr>
        <w:instrText xml:space="preserve"> PAGEREF _Toc187256676 \h </w:instrText>
      </w:r>
      <w:r>
        <w:rPr>
          <w:noProof/>
        </w:rPr>
      </w:r>
      <w:r>
        <w:rPr>
          <w:noProof/>
        </w:rPr>
        <w:fldChar w:fldCharType="separate"/>
      </w:r>
      <w:r>
        <w:rPr>
          <w:noProof/>
        </w:rPr>
        <w:t>240</w:t>
      </w:r>
      <w:r>
        <w:rPr>
          <w:noProof/>
        </w:rPr>
        <w:fldChar w:fldCharType="end"/>
      </w:r>
    </w:p>
    <w:p w14:paraId="736C9034" w14:textId="683980A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_Toc187256677 \h </w:instrText>
      </w:r>
      <w:r>
        <w:rPr>
          <w:noProof/>
        </w:rPr>
      </w:r>
      <w:r>
        <w:rPr>
          <w:noProof/>
        </w:rPr>
        <w:fldChar w:fldCharType="separate"/>
      </w:r>
      <w:r>
        <w:rPr>
          <w:noProof/>
        </w:rPr>
        <w:t>240</w:t>
      </w:r>
      <w:r>
        <w:rPr>
          <w:noProof/>
        </w:rPr>
        <w:fldChar w:fldCharType="end"/>
      </w:r>
    </w:p>
    <w:p w14:paraId="26E51DA4" w14:textId="114B45E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_Toc187256678 \h </w:instrText>
      </w:r>
      <w:r>
        <w:rPr>
          <w:noProof/>
        </w:rPr>
      </w:r>
      <w:r>
        <w:rPr>
          <w:noProof/>
        </w:rPr>
        <w:fldChar w:fldCharType="separate"/>
      </w:r>
      <w:r>
        <w:rPr>
          <w:noProof/>
        </w:rPr>
        <w:t>240</w:t>
      </w:r>
      <w:r>
        <w:rPr>
          <w:noProof/>
        </w:rPr>
        <w:fldChar w:fldCharType="end"/>
      </w:r>
    </w:p>
    <w:p w14:paraId="3EAEF512" w14:textId="6DDC88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_Toc187256679 \h </w:instrText>
      </w:r>
      <w:r>
        <w:rPr>
          <w:noProof/>
        </w:rPr>
      </w:r>
      <w:r>
        <w:rPr>
          <w:noProof/>
        </w:rPr>
        <w:fldChar w:fldCharType="separate"/>
      </w:r>
      <w:r>
        <w:rPr>
          <w:noProof/>
        </w:rPr>
        <w:t>241</w:t>
      </w:r>
      <w:r>
        <w:rPr>
          <w:noProof/>
        </w:rPr>
        <w:fldChar w:fldCharType="end"/>
      </w:r>
    </w:p>
    <w:p w14:paraId="58FC7ADF" w14:textId="1DD253B1"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_Toc187256680 \h </w:instrText>
      </w:r>
      <w:r>
        <w:rPr>
          <w:noProof/>
        </w:rPr>
      </w:r>
      <w:r>
        <w:rPr>
          <w:noProof/>
        </w:rPr>
        <w:fldChar w:fldCharType="separate"/>
      </w:r>
      <w:r>
        <w:rPr>
          <w:noProof/>
        </w:rPr>
        <w:t>241</w:t>
      </w:r>
      <w:r>
        <w:rPr>
          <w:noProof/>
        </w:rPr>
        <w:fldChar w:fldCharType="end"/>
      </w:r>
    </w:p>
    <w:p w14:paraId="690293DA" w14:textId="5679686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_Toc187256681 \h </w:instrText>
      </w:r>
      <w:r>
        <w:rPr>
          <w:noProof/>
        </w:rPr>
      </w:r>
      <w:r>
        <w:rPr>
          <w:noProof/>
        </w:rPr>
        <w:fldChar w:fldCharType="separate"/>
      </w:r>
      <w:r>
        <w:rPr>
          <w:noProof/>
        </w:rPr>
        <w:t>241</w:t>
      </w:r>
      <w:r>
        <w:rPr>
          <w:noProof/>
        </w:rPr>
        <w:fldChar w:fldCharType="end"/>
      </w:r>
    </w:p>
    <w:p w14:paraId="22EF000B" w14:textId="7974E5F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_Toc187256682 \h </w:instrText>
      </w:r>
      <w:r>
        <w:rPr>
          <w:noProof/>
        </w:rPr>
      </w:r>
      <w:r>
        <w:rPr>
          <w:noProof/>
        </w:rPr>
        <w:fldChar w:fldCharType="separate"/>
      </w:r>
      <w:r>
        <w:rPr>
          <w:noProof/>
        </w:rPr>
        <w:t>241</w:t>
      </w:r>
      <w:r>
        <w:rPr>
          <w:noProof/>
        </w:rPr>
        <w:fldChar w:fldCharType="end"/>
      </w:r>
    </w:p>
    <w:p w14:paraId="45E16469" w14:textId="6D421DD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_Toc187256683 \h </w:instrText>
      </w:r>
      <w:r>
        <w:rPr>
          <w:noProof/>
        </w:rPr>
      </w:r>
      <w:r>
        <w:rPr>
          <w:noProof/>
        </w:rPr>
        <w:fldChar w:fldCharType="separate"/>
      </w:r>
      <w:r>
        <w:rPr>
          <w:noProof/>
        </w:rPr>
        <w:t>241</w:t>
      </w:r>
      <w:r>
        <w:rPr>
          <w:noProof/>
        </w:rPr>
        <w:fldChar w:fldCharType="end"/>
      </w:r>
    </w:p>
    <w:p w14:paraId="72D5F5BF" w14:textId="6BEC88C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_Toc187256684 \h </w:instrText>
      </w:r>
      <w:r>
        <w:rPr>
          <w:noProof/>
        </w:rPr>
      </w:r>
      <w:r>
        <w:rPr>
          <w:noProof/>
        </w:rPr>
        <w:fldChar w:fldCharType="separate"/>
      </w:r>
      <w:r>
        <w:rPr>
          <w:noProof/>
        </w:rPr>
        <w:t>242</w:t>
      </w:r>
      <w:r>
        <w:rPr>
          <w:noProof/>
        </w:rPr>
        <w:fldChar w:fldCharType="end"/>
      </w:r>
    </w:p>
    <w:p w14:paraId="154185EB" w14:textId="730B7A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_Toc187256685 \h </w:instrText>
      </w:r>
      <w:r>
        <w:rPr>
          <w:noProof/>
        </w:rPr>
      </w:r>
      <w:r>
        <w:rPr>
          <w:noProof/>
        </w:rPr>
        <w:fldChar w:fldCharType="separate"/>
      </w:r>
      <w:r>
        <w:rPr>
          <w:noProof/>
        </w:rPr>
        <w:t>242</w:t>
      </w:r>
      <w:r>
        <w:rPr>
          <w:noProof/>
        </w:rPr>
        <w:fldChar w:fldCharType="end"/>
      </w:r>
    </w:p>
    <w:p w14:paraId="0DBB40A5" w14:textId="59EC683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2-O</w:t>
      </w:r>
      <w:r>
        <w:rPr>
          <w:noProof/>
        </w:rPr>
        <w:tab/>
      </w:r>
      <w:r>
        <w:rPr>
          <w:noProof/>
        </w:rPr>
        <w:fldChar w:fldCharType="begin"/>
      </w:r>
      <w:r>
        <w:rPr>
          <w:noProof/>
        </w:rPr>
        <w:instrText xml:space="preserve"> PAGEREF _Toc187256686 \h </w:instrText>
      </w:r>
      <w:r>
        <w:rPr>
          <w:noProof/>
        </w:rPr>
      </w:r>
      <w:r>
        <w:rPr>
          <w:noProof/>
        </w:rPr>
        <w:fldChar w:fldCharType="separate"/>
      </w:r>
      <w:r>
        <w:rPr>
          <w:noProof/>
        </w:rPr>
        <w:t>243</w:t>
      </w:r>
      <w:r>
        <w:rPr>
          <w:noProof/>
        </w:rPr>
        <w:fldChar w:fldCharType="end"/>
      </w:r>
    </w:p>
    <w:p w14:paraId="63ABBD3A" w14:textId="46FF83F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PUCCH format 1</w:t>
      </w:r>
      <w:r>
        <w:rPr>
          <w:noProof/>
        </w:rPr>
        <w:tab/>
      </w:r>
      <w:r>
        <w:rPr>
          <w:noProof/>
        </w:rPr>
        <w:fldChar w:fldCharType="begin"/>
      </w:r>
      <w:r>
        <w:rPr>
          <w:noProof/>
        </w:rPr>
        <w:instrText xml:space="preserve"> PAGEREF _Toc187256687 \h </w:instrText>
      </w:r>
      <w:r>
        <w:rPr>
          <w:noProof/>
        </w:rPr>
      </w:r>
      <w:r>
        <w:rPr>
          <w:noProof/>
        </w:rPr>
        <w:fldChar w:fldCharType="separate"/>
      </w:r>
      <w:r>
        <w:rPr>
          <w:noProof/>
        </w:rPr>
        <w:t>243</w:t>
      </w:r>
      <w:r>
        <w:rPr>
          <w:noProof/>
        </w:rPr>
        <w:fldChar w:fldCharType="end"/>
      </w:r>
    </w:p>
    <w:p w14:paraId="4E873841" w14:textId="26478EF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lastRenderedPageBreak/>
        <w:t>8.3.2.1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_Toc187256688 \h </w:instrText>
      </w:r>
      <w:r>
        <w:rPr>
          <w:noProof/>
        </w:rPr>
      </w:r>
      <w:r>
        <w:rPr>
          <w:noProof/>
        </w:rPr>
        <w:fldChar w:fldCharType="separate"/>
      </w:r>
      <w:r>
        <w:rPr>
          <w:noProof/>
        </w:rPr>
        <w:t>243</w:t>
      </w:r>
      <w:r>
        <w:rPr>
          <w:noProof/>
        </w:rPr>
        <w:fldChar w:fldCharType="end"/>
      </w:r>
    </w:p>
    <w:p w14:paraId="3485FBD1" w14:textId="5CC5E63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_Toc187256689 \h </w:instrText>
      </w:r>
      <w:r>
        <w:rPr>
          <w:noProof/>
        </w:rPr>
      </w:r>
      <w:r>
        <w:rPr>
          <w:noProof/>
        </w:rPr>
        <w:fldChar w:fldCharType="separate"/>
      </w:r>
      <w:r>
        <w:rPr>
          <w:noProof/>
        </w:rPr>
        <w:t>243</w:t>
      </w:r>
      <w:r>
        <w:rPr>
          <w:noProof/>
        </w:rPr>
        <w:fldChar w:fldCharType="end"/>
      </w:r>
    </w:p>
    <w:p w14:paraId="131A517A" w14:textId="5B665C7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_Toc187256690 \h </w:instrText>
      </w:r>
      <w:r>
        <w:rPr>
          <w:noProof/>
        </w:rPr>
      </w:r>
      <w:r>
        <w:rPr>
          <w:noProof/>
        </w:rPr>
        <w:fldChar w:fldCharType="separate"/>
      </w:r>
      <w:r>
        <w:rPr>
          <w:noProof/>
        </w:rPr>
        <w:t>243</w:t>
      </w:r>
      <w:r>
        <w:rPr>
          <w:noProof/>
        </w:rPr>
        <w:fldChar w:fldCharType="end"/>
      </w:r>
    </w:p>
    <w:p w14:paraId="73B472E9" w14:textId="1EF7158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_Toc187256691 \h </w:instrText>
      </w:r>
      <w:r>
        <w:rPr>
          <w:noProof/>
        </w:rPr>
      </w:r>
      <w:r>
        <w:rPr>
          <w:noProof/>
        </w:rPr>
        <w:fldChar w:fldCharType="separate"/>
      </w:r>
      <w:r>
        <w:rPr>
          <w:noProof/>
        </w:rPr>
        <w:t>244</w:t>
      </w:r>
      <w:r>
        <w:rPr>
          <w:noProof/>
        </w:rPr>
        <w:fldChar w:fldCharType="end"/>
      </w:r>
    </w:p>
    <w:p w14:paraId="6CA93A52" w14:textId="1C7371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_Toc187256692 \h </w:instrText>
      </w:r>
      <w:r>
        <w:rPr>
          <w:noProof/>
        </w:rPr>
      </w:r>
      <w:r>
        <w:rPr>
          <w:noProof/>
        </w:rPr>
        <w:fldChar w:fldCharType="separate"/>
      </w:r>
      <w:r>
        <w:rPr>
          <w:noProof/>
        </w:rPr>
        <w:t>244</w:t>
      </w:r>
      <w:r>
        <w:rPr>
          <w:noProof/>
        </w:rPr>
        <w:fldChar w:fldCharType="end"/>
      </w:r>
    </w:p>
    <w:p w14:paraId="332F485C" w14:textId="1F040F2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_Toc187256693 \h </w:instrText>
      </w:r>
      <w:r>
        <w:rPr>
          <w:noProof/>
        </w:rPr>
      </w:r>
      <w:r>
        <w:rPr>
          <w:noProof/>
        </w:rPr>
        <w:fldChar w:fldCharType="separate"/>
      </w:r>
      <w:r>
        <w:rPr>
          <w:noProof/>
        </w:rPr>
        <w:t>245</w:t>
      </w:r>
      <w:r>
        <w:rPr>
          <w:noProof/>
        </w:rPr>
        <w:fldChar w:fldCharType="end"/>
      </w:r>
    </w:p>
    <w:p w14:paraId="37F7D2E8" w14:textId="448DC4F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_Toc187256694 \h </w:instrText>
      </w:r>
      <w:r>
        <w:rPr>
          <w:noProof/>
        </w:rPr>
      </w:r>
      <w:r>
        <w:rPr>
          <w:noProof/>
        </w:rPr>
        <w:fldChar w:fldCharType="separate"/>
      </w:r>
      <w:r>
        <w:rPr>
          <w:noProof/>
        </w:rPr>
        <w:t>246</w:t>
      </w:r>
      <w:r>
        <w:rPr>
          <w:noProof/>
        </w:rPr>
        <w:fldChar w:fldCharType="end"/>
      </w:r>
    </w:p>
    <w:p w14:paraId="3962CDD2" w14:textId="516CFA2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_Toc187256695 \h </w:instrText>
      </w:r>
      <w:r>
        <w:rPr>
          <w:noProof/>
        </w:rPr>
      </w:r>
      <w:r>
        <w:rPr>
          <w:noProof/>
        </w:rPr>
        <w:fldChar w:fldCharType="separate"/>
      </w:r>
      <w:r>
        <w:rPr>
          <w:noProof/>
        </w:rPr>
        <w:t>246</w:t>
      </w:r>
      <w:r>
        <w:rPr>
          <w:noProof/>
        </w:rPr>
        <w:fldChar w:fldCharType="end"/>
      </w:r>
    </w:p>
    <w:p w14:paraId="1E7ECC54" w14:textId="7872BE33"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_Toc187256696 \h </w:instrText>
      </w:r>
      <w:r>
        <w:rPr>
          <w:noProof/>
        </w:rPr>
      </w:r>
      <w:r>
        <w:rPr>
          <w:noProof/>
        </w:rPr>
        <w:fldChar w:fldCharType="separate"/>
      </w:r>
      <w:r>
        <w:rPr>
          <w:noProof/>
        </w:rPr>
        <w:t>246</w:t>
      </w:r>
      <w:r>
        <w:rPr>
          <w:noProof/>
        </w:rPr>
        <w:fldChar w:fldCharType="end"/>
      </w:r>
    </w:p>
    <w:p w14:paraId="01718098" w14:textId="3D0653C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_Toc187256697 \h </w:instrText>
      </w:r>
      <w:r>
        <w:rPr>
          <w:noProof/>
        </w:rPr>
      </w:r>
      <w:r>
        <w:rPr>
          <w:noProof/>
        </w:rPr>
        <w:fldChar w:fldCharType="separate"/>
      </w:r>
      <w:r>
        <w:rPr>
          <w:noProof/>
        </w:rPr>
        <w:t>246</w:t>
      </w:r>
      <w:r>
        <w:rPr>
          <w:noProof/>
        </w:rPr>
        <w:fldChar w:fldCharType="end"/>
      </w:r>
    </w:p>
    <w:p w14:paraId="7A5F0508" w14:textId="44F8A6E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_Toc187256698 \h </w:instrText>
      </w:r>
      <w:r>
        <w:rPr>
          <w:noProof/>
        </w:rPr>
      </w:r>
      <w:r>
        <w:rPr>
          <w:noProof/>
        </w:rPr>
        <w:fldChar w:fldCharType="separate"/>
      </w:r>
      <w:r>
        <w:rPr>
          <w:noProof/>
        </w:rPr>
        <w:t>247</w:t>
      </w:r>
      <w:r>
        <w:rPr>
          <w:noProof/>
        </w:rPr>
        <w:fldChar w:fldCharType="end"/>
      </w:r>
    </w:p>
    <w:p w14:paraId="2A50FE7E" w14:textId="7FBF6AC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8.3.2.2.5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_Toc187256699 \h </w:instrText>
      </w:r>
      <w:r>
        <w:rPr>
          <w:noProof/>
        </w:rPr>
      </w:r>
      <w:r>
        <w:rPr>
          <w:noProof/>
        </w:rPr>
        <w:fldChar w:fldCharType="separate"/>
      </w:r>
      <w:r>
        <w:rPr>
          <w:noProof/>
        </w:rPr>
        <w:t>248</w:t>
      </w:r>
      <w:r>
        <w:rPr>
          <w:noProof/>
        </w:rPr>
        <w:fldChar w:fldCharType="end"/>
      </w:r>
    </w:p>
    <w:p w14:paraId="003FED16" w14:textId="1A7973F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2</w:t>
      </w:r>
      <w:r>
        <w:rPr>
          <w:noProof/>
        </w:rPr>
        <w:tab/>
      </w:r>
      <w:r>
        <w:rPr>
          <w:noProof/>
        </w:rPr>
        <w:fldChar w:fldCharType="begin"/>
      </w:r>
      <w:r>
        <w:rPr>
          <w:noProof/>
        </w:rPr>
        <w:instrText xml:space="preserve"> PAGEREF _Toc187256700 \h </w:instrText>
      </w:r>
      <w:r>
        <w:rPr>
          <w:noProof/>
        </w:rPr>
      </w:r>
      <w:r>
        <w:rPr>
          <w:noProof/>
        </w:rPr>
        <w:fldChar w:fldCharType="separate"/>
      </w:r>
      <w:r>
        <w:rPr>
          <w:noProof/>
        </w:rPr>
        <w:t>249</w:t>
      </w:r>
      <w:r>
        <w:rPr>
          <w:noProof/>
        </w:rPr>
        <w:fldChar w:fldCharType="end"/>
      </w:r>
    </w:p>
    <w:p w14:paraId="2F771925" w14:textId="633655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ACK missed detection performance requirements</w:t>
      </w:r>
      <w:r>
        <w:rPr>
          <w:noProof/>
        </w:rPr>
        <w:tab/>
      </w:r>
      <w:r>
        <w:rPr>
          <w:noProof/>
        </w:rPr>
        <w:fldChar w:fldCharType="begin"/>
      </w:r>
      <w:r>
        <w:rPr>
          <w:noProof/>
        </w:rPr>
        <w:instrText xml:space="preserve"> PAGEREF _Toc187256701 \h </w:instrText>
      </w:r>
      <w:r>
        <w:rPr>
          <w:noProof/>
        </w:rPr>
      </w:r>
      <w:r>
        <w:rPr>
          <w:noProof/>
        </w:rPr>
        <w:fldChar w:fldCharType="separate"/>
      </w:r>
      <w:r>
        <w:rPr>
          <w:noProof/>
        </w:rPr>
        <w:t>249</w:t>
      </w:r>
      <w:r>
        <w:rPr>
          <w:noProof/>
        </w:rPr>
        <w:fldChar w:fldCharType="end"/>
      </w:r>
    </w:p>
    <w:p w14:paraId="070C641B" w14:textId="46293C6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_Toc187256702 \h </w:instrText>
      </w:r>
      <w:r>
        <w:rPr>
          <w:noProof/>
        </w:rPr>
      </w:r>
      <w:r>
        <w:rPr>
          <w:noProof/>
        </w:rPr>
        <w:fldChar w:fldCharType="separate"/>
      </w:r>
      <w:r>
        <w:rPr>
          <w:noProof/>
        </w:rPr>
        <w:t>249</w:t>
      </w:r>
      <w:r>
        <w:rPr>
          <w:noProof/>
        </w:rPr>
        <w:fldChar w:fldCharType="end"/>
      </w:r>
    </w:p>
    <w:p w14:paraId="01692280" w14:textId="1F14B44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_Toc187256703 \h </w:instrText>
      </w:r>
      <w:r>
        <w:rPr>
          <w:noProof/>
        </w:rPr>
      </w:r>
      <w:r>
        <w:rPr>
          <w:noProof/>
        </w:rPr>
        <w:fldChar w:fldCharType="separate"/>
      </w:r>
      <w:r>
        <w:rPr>
          <w:noProof/>
        </w:rPr>
        <w:t>249</w:t>
      </w:r>
      <w:r>
        <w:rPr>
          <w:noProof/>
        </w:rPr>
        <w:fldChar w:fldCharType="end"/>
      </w:r>
    </w:p>
    <w:p w14:paraId="395D2EF0" w14:textId="7737A30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_Toc187256704 \h </w:instrText>
      </w:r>
      <w:r>
        <w:rPr>
          <w:noProof/>
        </w:rPr>
      </w:r>
      <w:r>
        <w:rPr>
          <w:noProof/>
        </w:rPr>
        <w:fldChar w:fldCharType="separate"/>
      </w:r>
      <w:r>
        <w:rPr>
          <w:noProof/>
        </w:rPr>
        <w:t>249</w:t>
      </w:r>
      <w:r>
        <w:rPr>
          <w:noProof/>
        </w:rPr>
        <w:fldChar w:fldCharType="end"/>
      </w:r>
    </w:p>
    <w:p w14:paraId="46DE8DFF" w14:textId="1339F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_Toc187256705 \h </w:instrText>
      </w:r>
      <w:r>
        <w:rPr>
          <w:noProof/>
        </w:rPr>
      </w:r>
      <w:r>
        <w:rPr>
          <w:noProof/>
        </w:rPr>
        <w:fldChar w:fldCharType="separate"/>
      </w:r>
      <w:r>
        <w:rPr>
          <w:noProof/>
        </w:rPr>
        <w:t>250</w:t>
      </w:r>
      <w:r>
        <w:rPr>
          <w:noProof/>
        </w:rPr>
        <w:fldChar w:fldCharType="end"/>
      </w:r>
    </w:p>
    <w:p w14:paraId="62FA48A6" w14:textId="0559983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8.3.3.1.5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_Toc187256706 \h </w:instrText>
      </w:r>
      <w:r>
        <w:rPr>
          <w:noProof/>
        </w:rPr>
      </w:r>
      <w:r>
        <w:rPr>
          <w:noProof/>
        </w:rPr>
        <w:fldChar w:fldCharType="separate"/>
      </w:r>
      <w:r>
        <w:rPr>
          <w:noProof/>
        </w:rPr>
        <w:t>251</w:t>
      </w:r>
      <w:r>
        <w:rPr>
          <w:noProof/>
        </w:rPr>
        <w:fldChar w:fldCharType="end"/>
      </w:r>
    </w:p>
    <w:p w14:paraId="36C2006A" w14:textId="0165FA4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UCI BLER performance requirements</w:t>
      </w:r>
      <w:r>
        <w:rPr>
          <w:noProof/>
        </w:rPr>
        <w:tab/>
      </w:r>
      <w:r>
        <w:rPr>
          <w:noProof/>
        </w:rPr>
        <w:fldChar w:fldCharType="begin"/>
      </w:r>
      <w:r>
        <w:rPr>
          <w:noProof/>
        </w:rPr>
        <w:instrText xml:space="preserve"> PAGEREF _Toc187256707 \h </w:instrText>
      </w:r>
      <w:r>
        <w:rPr>
          <w:noProof/>
        </w:rPr>
      </w:r>
      <w:r>
        <w:rPr>
          <w:noProof/>
        </w:rPr>
        <w:fldChar w:fldCharType="separate"/>
      </w:r>
      <w:r>
        <w:rPr>
          <w:noProof/>
        </w:rPr>
        <w:t>252</w:t>
      </w:r>
      <w:r>
        <w:rPr>
          <w:noProof/>
        </w:rPr>
        <w:fldChar w:fldCharType="end"/>
      </w:r>
    </w:p>
    <w:p w14:paraId="4B96C2DD" w14:textId="2E08A9F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_Toc187256708 \h </w:instrText>
      </w:r>
      <w:r>
        <w:rPr>
          <w:noProof/>
        </w:rPr>
      </w:r>
      <w:r>
        <w:rPr>
          <w:noProof/>
        </w:rPr>
        <w:fldChar w:fldCharType="separate"/>
      </w:r>
      <w:r>
        <w:rPr>
          <w:noProof/>
        </w:rPr>
        <w:t>252</w:t>
      </w:r>
      <w:r>
        <w:rPr>
          <w:noProof/>
        </w:rPr>
        <w:fldChar w:fldCharType="end"/>
      </w:r>
    </w:p>
    <w:p w14:paraId="71BE88C0" w14:textId="078A566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_Toc187256709 \h </w:instrText>
      </w:r>
      <w:r>
        <w:rPr>
          <w:noProof/>
        </w:rPr>
      </w:r>
      <w:r>
        <w:rPr>
          <w:noProof/>
        </w:rPr>
        <w:fldChar w:fldCharType="separate"/>
      </w:r>
      <w:r>
        <w:rPr>
          <w:noProof/>
        </w:rPr>
        <w:t>252</w:t>
      </w:r>
      <w:r>
        <w:rPr>
          <w:noProof/>
        </w:rPr>
        <w:fldChar w:fldCharType="end"/>
      </w:r>
    </w:p>
    <w:p w14:paraId="3591203E" w14:textId="2B311B9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_Toc187256710 \h </w:instrText>
      </w:r>
      <w:r>
        <w:rPr>
          <w:noProof/>
        </w:rPr>
      </w:r>
      <w:r>
        <w:rPr>
          <w:noProof/>
        </w:rPr>
        <w:fldChar w:fldCharType="separate"/>
      </w:r>
      <w:r>
        <w:rPr>
          <w:noProof/>
        </w:rPr>
        <w:t>252</w:t>
      </w:r>
      <w:r>
        <w:rPr>
          <w:noProof/>
        </w:rPr>
        <w:fldChar w:fldCharType="end"/>
      </w:r>
    </w:p>
    <w:p w14:paraId="1B8EB2FB" w14:textId="5D95987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_Toc187256711 \h </w:instrText>
      </w:r>
      <w:r>
        <w:rPr>
          <w:noProof/>
        </w:rPr>
      </w:r>
      <w:r>
        <w:rPr>
          <w:noProof/>
        </w:rPr>
        <w:fldChar w:fldCharType="separate"/>
      </w:r>
      <w:r>
        <w:rPr>
          <w:noProof/>
        </w:rPr>
        <w:t>252</w:t>
      </w:r>
      <w:r>
        <w:rPr>
          <w:noProof/>
        </w:rPr>
        <w:fldChar w:fldCharType="end"/>
      </w:r>
    </w:p>
    <w:p w14:paraId="4C751376" w14:textId="40EE56B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8.3.3.2.5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_Toc187256712 \h </w:instrText>
      </w:r>
      <w:r>
        <w:rPr>
          <w:noProof/>
        </w:rPr>
      </w:r>
      <w:r>
        <w:rPr>
          <w:noProof/>
        </w:rPr>
        <w:fldChar w:fldCharType="separate"/>
      </w:r>
      <w:r>
        <w:rPr>
          <w:noProof/>
        </w:rPr>
        <w:t>254</w:t>
      </w:r>
      <w:r>
        <w:rPr>
          <w:noProof/>
        </w:rPr>
        <w:fldChar w:fldCharType="end"/>
      </w:r>
    </w:p>
    <w:p w14:paraId="42786C42" w14:textId="191F32F8"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3</w:t>
      </w:r>
      <w:r>
        <w:rPr>
          <w:noProof/>
        </w:rPr>
        <w:tab/>
      </w:r>
      <w:r>
        <w:rPr>
          <w:noProof/>
        </w:rPr>
        <w:fldChar w:fldCharType="begin"/>
      </w:r>
      <w:r>
        <w:rPr>
          <w:noProof/>
        </w:rPr>
        <w:instrText xml:space="preserve"> PAGEREF _Toc187256713 \h </w:instrText>
      </w:r>
      <w:r>
        <w:rPr>
          <w:noProof/>
        </w:rPr>
      </w:r>
      <w:r>
        <w:rPr>
          <w:noProof/>
        </w:rPr>
        <w:fldChar w:fldCharType="separate"/>
      </w:r>
      <w:r>
        <w:rPr>
          <w:noProof/>
        </w:rPr>
        <w:t>255</w:t>
      </w:r>
      <w:r>
        <w:rPr>
          <w:noProof/>
        </w:rPr>
        <w:fldChar w:fldCharType="end"/>
      </w:r>
    </w:p>
    <w:p w14:paraId="20DE0A61" w14:textId="290D59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_Toc187256714 \h </w:instrText>
      </w:r>
      <w:r>
        <w:rPr>
          <w:noProof/>
        </w:rPr>
      </w:r>
      <w:r>
        <w:rPr>
          <w:noProof/>
        </w:rPr>
        <w:fldChar w:fldCharType="separate"/>
      </w:r>
      <w:r>
        <w:rPr>
          <w:noProof/>
        </w:rPr>
        <w:t>255</w:t>
      </w:r>
      <w:r>
        <w:rPr>
          <w:noProof/>
        </w:rPr>
        <w:fldChar w:fldCharType="end"/>
      </w:r>
    </w:p>
    <w:p w14:paraId="0140DC05" w14:textId="1992D0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_Toc187256715 \h </w:instrText>
      </w:r>
      <w:r>
        <w:rPr>
          <w:noProof/>
        </w:rPr>
      </w:r>
      <w:r>
        <w:rPr>
          <w:noProof/>
        </w:rPr>
        <w:fldChar w:fldCharType="separate"/>
      </w:r>
      <w:r>
        <w:rPr>
          <w:noProof/>
        </w:rPr>
        <w:t>255</w:t>
      </w:r>
      <w:r>
        <w:rPr>
          <w:noProof/>
        </w:rPr>
        <w:fldChar w:fldCharType="end"/>
      </w:r>
    </w:p>
    <w:p w14:paraId="304568CF" w14:textId="62812F5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_Toc187256716 \h </w:instrText>
      </w:r>
      <w:r>
        <w:rPr>
          <w:noProof/>
        </w:rPr>
      </w:r>
      <w:r>
        <w:rPr>
          <w:noProof/>
        </w:rPr>
        <w:fldChar w:fldCharType="separate"/>
      </w:r>
      <w:r>
        <w:rPr>
          <w:noProof/>
        </w:rPr>
        <w:t>255</w:t>
      </w:r>
      <w:r>
        <w:rPr>
          <w:noProof/>
        </w:rPr>
        <w:fldChar w:fldCharType="end"/>
      </w:r>
    </w:p>
    <w:p w14:paraId="71D2A17E" w14:textId="0B24361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_Toc187256717 \h </w:instrText>
      </w:r>
      <w:r>
        <w:rPr>
          <w:noProof/>
        </w:rPr>
      </w:r>
      <w:r>
        <w:rPr>
          <w:noProof/>
        </w:rPr>
        <w:fldChar w:fldCharType="separate"/>
      </w:r>
      <w:r>
        <w:rPr>
          <w:noProof/>
        </w:rPr>
        <w:t>255</w:t>
      </w:r>
      <w:r>
        <w:rPr>
          <w:noProof/>
        </w:rPr>
        <w:fldChar w:fldCharType="end"/>
      </w:r>
    </w:p>
    <w:p w14:paraId="388A5161" w14:textId="54F27F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_Toc187256718 \h </w:instrText>
      </w:r>
      <w:r>
        <w:rPr>
          <w:noProof/>
        </w:rPr>
      </w:r>
      <w:r>
        <w:rPr>
          <w:noProof/>
        </w:rPr>
        <w:fldChar w:fldCharType="separate"/>
      </w:r>
      <w:r>
        <w:rPr>
          <w:noProof/>
        </w:rPr>
        <w:t>255</w:t>
      </w:r>
      <w:r>
        <w:rPr>
          <w:noProof/>
        </w:rPr>
        <w:fldChar w:fldCharType="end"/>
      </w:r>
    </w:p>
    <w:p w14:paraId="2D60B601" w14:textId="6537C81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_Toc187256719 \h </w:instrText>
      </w:r>
      <w:r>
        <w:rPr>
          <w:noProof/>
        </w:rPr>
      </w:r>
      <w:r>
        <w:rPr>
          <w:noProof/>
        </w:rPr>
        <w:fldChar w:fldCharType="separate"/>
      </w:r>
      <w:r>
        <w:rPr>
          <w:noProof/>
        </w:rPr>
        <w:t>256</w:t>
      </w:r>
      <w:r>
        <w:rPr>
          <w:noProof/>
        </w:rPr>
        <w:fldChar w:fldCharType="end"/>
      </w:r>
    </w:p>
    <w:p w14:paraId="72330DF1" w14:textId="4E355E8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8.3.4.5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_Toc187256720 \h </w:instrText>
      </w:r>
      <w:r>
        <w:rPr>
          <w:noProof/>
        </w:rPr>
      </w:r>
      <w:r>
        <w:rPr>
          <w:noProof/>
        </w:rPr>
        <w:fldChar w:fldCharType="separate"/>
      </w:r>
      <w:r>
        <w:rPr>
          <w:noProof/>
        </w:rPr>
        <w:t>257</w:t>
      </w:r>
      <w:r>
        <w:rPr>
          <w:noProof/>
        </w:rPr>
        <w:fldChar w:fldCharType="end"/>
      </w:r>
    </w:p>
    <w:p w14:paraId="2BAABEA1" w14:textId="25CE9AB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_Toc187256721 \h </w:instrText>
      </w:r>
      <w:r>
        <w:rPr>
          <w:noProof/>
        </w:rPr>
      </w:r>
      <w:r>
        <w:rPr>
          <w:noProof/>
        </w:rPr>
        <w:fldChar w:fldCharType="separate"/>
      </w:r>
      <w:r>
        <w:rPr>
          <w:noProof/>
        </w:rPr>
        <w:t>257</w:t>
      </w:r>
      <w:r>
        <w:rPr>
          <w:noProof/>
        </w:rPr>
        <w:fldChar w:fldCharType="end"/>
      </w:r>
    </w:p>
    <w:p w14:paraId="505FE581" w14:textId="39FCCD6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_Toc187256722 \h </w:instrText>
      </w:r>
      <w:r>
        <w:rPr>
          <w:noProof/>
        </w:rPr>
      </w:r>
      <w:r>
        <w:rPr>
          <w:noProof/>
        </w:rPr>
        <w:fldChar w:fldCharType="separate"/>
      </w:r>
      <w:r>
        <w:rPr>
          <w:noProof/>
        </w:rPr>
        <w:t>258</w:t>
      </w:r>
      <w:r>
        <w:rPr>
          <w:noProof/>
        </w:rPr>
        <w:fldChar w:fldCharType="end"/>
      </w:r>
    </w:p>
    <w:p w14:paraId="09F4567D" w14:textId="56103B77"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PUCCH format 4</w:t>
      </w:r>
      <w:r>
        <w:rPr>
          <w:noProof/>
        </w:rPr>
        <w:tab/>
      </w:r>
      <w:r>
        <w:rPr>
          <w:noProof/>
        </w:rPr>
        <w:fldChar w:fldCharType="begin"/>
      </w:r>
      <w:r>
        <w:rPr>
          <w:noProof/>
        </w:rPr>
        <w:instrText xml:space="preserve"> PAGEREF _Toc187256723 \h </w:instrText>
      </w:r>
      <w:r>
        <w:rPr>
          <w:noProof/>
        </w:rPr>
      </w:r>
      <w:r>
        <w:rPr>
          <w:noProof/>
        </w:rPr>
        <w:fldChar w:fldCharType="separate"/>
      </w:r>
      <w:r>
        <w:rPr>
          <w:noProof/>
        </w:rPr>
        <w:t>258</w:t>
      </w:r>
      <w:r>
        <w:rPr>
          <w:noProof/>
        </w:rPr>
        <w:fldChar w:fldCharType="end"/>
      </w:r>
    </w:p>
    <w:p w14:paraId="7DA6BDF7" w14:textId="7D1000F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_Toc187256724 \h </w:instrText>
      </w:r>
      <w:r>
        <w:rPr>
          <w:noProof/>
        </w:rPr>
      </w:r>
      <w:r>
        <w:rPr>
          <w:noProof/>
        </w:rPr>
        <w:fldChar w:fldCharType="separate"/>
      </w:r>
      <w:r>
        <w:rPr>
          <w:noProof/>
        </w:rPr>
        <w:t>258</w:t>
      </w:r>
      <w:r>
        <w:rPr>
          <w:noProof/>
        </w:rPr>
        <w:fldChar w:fldCharType="end"/>
      </w:r>
    </w:p>
    <w:p w14:paraId="00D2B4A8" w14:textId="38EC0F1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_Toc187256725 \h </w:instrText>
      </w:r>
      <w:r>
        <w:rPr>
          <w:noProof/>
        </w:rPr>
      </w:r>
      <w:r>
        <w:rPr>
          <w:noProof/>
        </w:rPr>
        <w:fldChar w:fldCharType="separate"/>
      </w:r>
      <w:r>
        <w:rPr>
          <w:noProof/>
        </w:rPr>
        <w:t>259</w:t>
      </w:r>
      <w:r>
        <w:rPr>
          <w:noProof/>
        </w:rPr>
        <w:fldChar w:fldCharType="end"/>
      </w:r>
    </w:p>
    <w:p w14:paraId="2E693154" w14:textId="108B37E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_Toc187256726 \h </w:instrText>
      </w:r>
      <w:r>
        <w:rPr>
          <w:noProof/>
        </w:rPr>
      </w:r>
      <w:r>
        <w:rPr>
          <w:noProof/>
        </w:rPr>
        <w:fldChar w:fldCharType="separate"/>
      </w:r>
      <w:r>
        <w:rPr>
          <w:noProof/>
        </w:rPr>
        <w:t>259</w:t>
      </w:r>
      <w:r>
        <w:rPr>
          <w:noProof/>
        </w:rPr>
        <w:fldChar w:fldCharType="end"/>
      </w:r>
    </w:p>
    <w:p w14:paraId="14962203" w14:textId="655309E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_Toc187256727 \h </w:instrText>
      </w:r>
      <w:r>
        <w:rPr>
          <w:noProof/>
        </w:rPr>
      </w:r>
      <w:r>
        <w:rPr>
          <w:noProof/>
        </w:rPr>
        <w:fldChar w:fldCharType="separate"/>
      </w:r>
      <w:r>
        <w:rPr>
          <w:noProof/>
        </w:rPr>
        <w:t>259</w:t>
      </w:r>
      <w:r>
        <w:rPr>
          <w:noProof/>
        </w:rPr>
        <w:fldChar w:fldCharType="end"/>
      </w:r>
    </w:p>
    <w:p w14:paraId="5EA3786F" w14:textId="6358E1A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_Toc187256728 \h </w:instrText>
      </w:r>
      <w:r>
        <w:rPr>
          <w:noProof/>
        </w:rPr>
      </w:r>
      <w:r>
        <w:rPr>
          <w:noProof/>
        </w:rPr>
        <w:fldChar w:fldCharType="separate"/>
      </w:r>
      <w:r>
        <w:rPr>
          <w:noProof/>
        </w:rPr>
        <w:t>259</w:t>
      </w:r>
      <w:r>
        <w:rPr>
          <w:noProof/>
        </w:rPr>
        <w:fldChar w:fldCharType="end"/>
      </w:r>
    </w:p>
    <w:p w14:paraId="40502A61" w14:textId="24DCED4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_Toc187256729 \h </w:instrText>
      </w:r>
      <w:r>
        <w:rPr>
          <w:noProof/>
        </w:rPr>
      </w:r>
      <w:r>
        <w:rPr>
          <w:noProof/>
        </w:rPr>
        <w:fldChar w:fldCharType="separate"/>
      </w:r>
      <w:r>
        <w:rPr>
          <w:noProof/>
        </w:rPr>
        <w:t>259</w:t>
      </w:r>
      <w:r>
        <w:rPr>
          <w:noProof/>
        </w:rPr>
        <w:fldChar w:fldCharType="end"/>
      </w:r>
    </w:p>
    <w:p w14:paraId="5E76AA8C" w14:textId="1674EF5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8.3.5.5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_Toc187256730 \h </w:instrText>
      </w:r>
      <w:r>
        <w:rPr>
          <w:noProof/>
        </w:rPr>
      </w:r>
      <w:r>
        <w:rPr>
          <w:noProof/>
        </w:rPr>
        <w:fldChar w:fldCharType="separate"/>
      </w:r>
      <w:r>
        <w:rPr>
          <w:noProof/>
        </w:rPr>
        <w:t>260</w:t>
      </w:r>
      <w:r>
        <w:rPr>
          <w:noProof/>
        </w:rPr>
        <w:fldChar w:fldCharType="end"/>
      </w:r>
    </w:p>
    <w:p w14:paraId="09799880" w14:textId="3A8802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_Toc187256731 \h </w:instrText>
      </w:r>
      <w:r>
        <w:rPr>
          <w:noProof/>
        </w:rPr>
      </w:r>
      <w:r>
        <w:rPr>
          <w:noProof/>
        </w:rPr>
        <w:fldChar w:fldCharType="separate"/>
      </w:r>
      <w:r>
        <w:rPr>
          <w:noProof/>
        </w:rPr>
        <w:t>260</w:t>
      </w:r>
      <w:r>
        <w:rPr>
          <w:noProof/>
        </w:rPr>
        <w:fldChar w:fldCharType="end"/>
      </w:r>
    </w:p>
    <w:p w14:paraId="18DC1F99" w14:textId="46972E6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_Toc187256732 \h </w:instrText>
      </w:r>
      <w:r>
        <w:rPr>
          <w:noProof/>
        </w:rPr>
      </w:r>
      <w:r>
        <w:rPr>
          <w:noProof/>
        </w:rPr>
        <w:fldChar w:fldCharType="separate"/>
      </w:r>
      <w:r>
        <w:rPr>
          <w:noProof/>
        </w:rPr>
        <w:t>261</w:t>
      </w:r>
      <w:r>
        <w:rPr>
          <w:noProof/>
        </w:rPr>
        <w:fldChar w:fldCharType="end"/>
      </w:r>
    </w:p>
    <w:p w14:paraId="4FB4F3CB" w14:textId="7E1D22E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8.3.6</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w:t>
      </w:r>
      <w:r>
        <w:rPr>
          <w:noProof/>
        </w:rPr>
        <w:tab/>
      </w:r>
      <w:r>
        <w:rPr>
          <w:noProof/>
        </w:rPr>
        <w:fldChar w:fldCharType="begin"/>
      </w:r>
      <w:r>
        <w:rPr>
          <w:noProof/>
        </w:rPr>
        <w:instrText xml:space="preserve"> PAGEREF _Toc187256733 \h </w:instrText>
      </w:r>
      <w:r>
        <w:rPr>
          <w:noProof/>
        </w:rPr>
      </w:r>
      <w:r>
        <w:rPr>
          <w:noProof/>
        </w:rPr>
        <w:fldChar w:fldCharType="separate"/>
      </w:r>
      <w:r>
        <w:rPr>
          <w:noProof/>
        </w:rPr>
        <w:t>261</w:t>
      </w:r>
      <w:r>
        <w:rPr>
          <w:noProof/>
        </w:rPr>
        <w:fldChar w:fldCharType="end"/>
      </w:r>
    </w:p>
    <w:p w14:paraId="6BF989F6" w14:textId="64D7E91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8.3.6.1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multi-slot PUCCH format 1</w:t>
      </w:r>
      <w:r>
        <w:rPr>
          <w:noProof/>
        </w:rPr>
        <w:tab/>
      </w:r>
      <w:r>
        <w:rPr>
          <w:noProof/>
        </w:rPr>
        <w:fldChar w:fldCharType="begin"/>
      </w:r>
      <w:r>
        <w:rPr>
          <w:noProof/>
        </w:rPr>
        <w:instrText xml:space="preserve"> PAGEREF _Toc187256734 \h </w:instrText>
      </w:r>
      <w:r>
        <w:rPr>
          <w:noProof/>
        </w:rPr>
      </w:r>
      <w:r>
        <w:rPr>
          <w:noProof/>
        </w:rPr>
        <w:fldChar w:fldCharType="separate"/>
      </w:r>
      <w:r>
        <w:rPr>
          <w:noProof/>
        </w:rPr>
        <w:t>261</w:t>
      </w:r>
      <w:r>
        <w:rPr>
          <w:noProof/>
        </w:rPr>
        <w:fldChar w:fldCharType="end"/>
      </w:r>
    </w:p>
    <w:p w14:paraId="5F2E8CB0" w14:textId="64661FA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8.3.6.1.1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_Toc187256735 \h </w:instrText>
      </w:r>
      <w:r>
        <w:rPr>
          <w:noProof/>
        </w:rPr>
      </w:r>
      <w:r>
        <w:rPr>
          <w:noProof/>
        </w:rPr>
        <w:fldChar w:fldCharType="separate"/>
      </w:r>
      <w:r>
        <w:rPr>
          <w:noProof/>
        </w:rPr>
        <w:t>261</w:t>
      </w:r>
      <w:r>
        <w:rPr>
          <w:noProof/>
        </w:rPr>
        <w:fldChar w:fldCharType="end"/>
      </w:r>
    </w:p>
    <w:p w14:paraId="17D8328D" w14:textId="6C708D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8.3.6.1.2</w:t>
      </w:r>
      <w:r>
        <w:rPr>
          <w:rFonts w:asciiTheme="minorHAnsi" w:eastAsiaTheme="minorEastAsia" w:hAnsiTheme="minorHAnsi" w:cstheme="minorBidi"/>
          <w:noProof/>
          <w:kern w:val="2"/>
          <w:sz w:val="24"/>
          <w:szCs w:val="24"/>
          <w:lang w:eastAsia="en-GB"/>
          <w14:ligatures w14:val="standardContextual"/>
        </w:rPr>
        <w:tab/>
      </w:r>
      <w:r>
        <w:rPr>
          <w:noProof/>
          <w:lang w:eastAsia="zh-CN"/>
        </w:rPr>
        <w:t>ACK missed detection</w:t>
      </w:r>
      <w:r>
        <w:rPr>
          <w:noProof/>
        </w:rPr>
        <w:tab/>
      </w:r>
      <w:r>
        <w:rPr>
          <w:noProof/>
        </w:rPr>
        <w:fldChar w:fldCharType="begin"/>
      </w:r>
      <w:r>
        <w:rPr>
          <w:noProof/>
        </w:rPr>
        <w:instrText xml:space="preserve"> PAGEREF _Toc187256736 \h </w:instrText>
      </w:r>
      <w:r>
        <w:rPr>
          <w:noProof/>
        </w:rPr>
      </w:r>
      <w:r>
        <w:rPr>
          <w:noProof/>
        </w:rPr>
        <w:fldChar w:fldCharType="separate"/>
      </w:r>
      <w:r>
        <w:rPr>
          <w:noProof/>
        </w:rPr>
        <w:t>263</w:t>
      </w:r>
      <w:r>
        <w:rPr>
          <w:noProof/>
        </w:rPr>
        <w:fldChar w:fldCharType="end"/>
      </w:r>
    </w:p>
    <w:p w14:paraId="5C18134D" w14:textId="451E07C4"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_Toc187256737 \h </w:instrText>
      </w:r>
      <w:r>
        <w:rPr>
          <w:noProof/>
        </w:rPr>
      </w:r>
      <w:r>
        <w:rPr>
          <w:noProof/>
        </w:rPr>
        <w:fldChar w:fldCharType="separate"/>
      </w:r>
      <w:r>
        <w:rPr>
          <w:noProof/>
        </w:rPr>
        <w:t>265</w:t>
      </w:r>
      <w:r>
        <w:rPr>
          <w:noProof/>
        </w:rPr>
        <w:fldChar w:fldCharType="end"/>
      </w:r>
    </w:p>
    <w:p w14:paraId="22A96723" w14:textId="301D5E4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_Toc187256738 \h </w:instrText>
      </w:r>
      <w:r>
        <w:rPr>
          <w:noProof/>
        </w:rPr>
      </w:r>
      <w:r>
        <w:rPr>
          <w:noProof/>
        </w:rPr>
        <w:fldChar w:fldCharType="separate"/>
      </w:r>
      <w:r>
        <w:rPr>
          <w:noProof/>
        </w:rPr>
        <w:t>265</w:t>
      </w:r>
      <w:r>
        <w:rPr>
          <w:noProof/>
        </w:rPr>
        <w:fldChar w:fldCharType="end"/>
      </w:r>
    </w:p>
    <w:p w14:paraId="57E66E59" w14:textId="225D811A"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_Toc187256739 \h </w:instrText>
      </w:r>
      <w:r>
        <w:rPr>
          <w:noProof/>
        </w:rPr>
      </w:r>
      <w:r>
        <w:rPr>
          <w:noProof/>
        </w:rPr>
        <w:fldChar w:fldCharType="separate"/>
      </w:r>
      <w:r>
        <w:rPr>
          <w:noProof/>
        </w:rPr>
        <w:t>266</w:t>
      </w:r>
      <w:r>
        <w:rPr>
          <w:noProof/>
        </w:rPr>
        <w:fldChar w:fldCharType="end"/>
      </w:r>
    </w:p>
    <w:p w14:paraId="3E2434DC" w14:textId="50D7595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_Toc187256740 \h </w:instrText>
      </w:r>
      <w:r>
        <w:rPr>
          <w:noProof/>
        </w:rPr>
      </w:r>
      <w:r>
        <w:rPr>
          <w:noProof/>
        </w:rPr>
        <w:fldChar w:fldCharType="separate"/>
      </w:r>
      <w:r>
        <w:rPr>
          <w:noProof/>
        </w:rPr>
        <w:t>266</w:t>
      </w:r>
      <w:r>
        <w:rPr>
          <w:noProof/>
        </w:rPr>
        <w:fldChar w:fldCharType="end"/>
      </w:r>
    </w:p>
    <w:p w14:paraId="0E0C9E50" w14:textId="0E7A259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_Toc187256741 \h </w:instrText>
      </w:r>
      <w:r>
        <w:rPr>
          <w:noProof/>
        </w:rPr>
      </w:r>
      <w:r>
        <w:rPr>
          <w:noProof/>
        </w:rPr>
        <w:fldChar w:fldCharType="separate"/>
      </w:r>
      <w:r>
        <w:rPr>
          <w:noProof/>
        </w:rPr>
        <w:t>266</w:t>
      </w:r>
      <w:r>
        <w:rPr>
          <w:noProof/>
        </w:rPr>
        <w:fldChar w:fldCharType="end"/>
      </w:r>
    </w:p>
    <w:p w14:paraId="152213FE" w14:textId="04A2C27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_Toc187256742 \h </w:instrText>
      </w:r>
      <w:r>
        <w:rPr>
          <w:noProof/>
        </w:rPr>
      </w:r>
      <w:r>
        <w:rPr>
          <w:noProof/>
        </w:rPr>
        <w:fldChar w:fldCharType="separate"/>
      </w:r>
      <w:r>
        <w:rPr>
          <w:noProof/>
        </w:rPr>
        <w:t>266</w:t>
      </w:r>
      <w:r>
        <w:rPr>
          <w:noProof/>
        </w:rPr>
        <w:fldChar w:fldCharType="end"/>
      </w:r>
    </w:p>
    <w:p w14:paraId="5765C233" w14:textId="79D0B02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_Toc187256743 \h </w:instrText>
      </w:r>
      <w:r>
        <w:rPr>
          <w:noProof/>
        </w:rPr>
      </w:r>
      <w:r>
        <w:rPr>
          <w:noProof/>
        </w:rPr>
        <w:fldChar w:fldCharType="separate"/>
      </w:r>
      <w:r>
        <w:rPr>
          <w:noProof/>
        </w:rPr>
        <w:t>266</w:t>
      </w:r>
      <w:r>
        <w:rPr>
          <w:noProof/>
        </w:rPr>
        <w:fldChar w:fldCharType="end"/>
      </w:r>
    </w:p>
    <w:p w14:paraId="75D810F1" w14:textId="5019673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8.3.7.5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_Toc187256744 \h </w:instrText>
      </w:r>
      <w:r>
        <w:rPr>
          <w:noProof/>
        </w:rPr>
      </w:r>
      <w:r>
        <w:rPr>
          <w:noProof/>
        </w:rPr>
        <w:fldChar w:fldCharType="separate"/>
      </w:r>
      <w:r>
        <w:rPr>
          <w:noProof/>
        </w:rPr>
        <w:t>267</w:t>
      </w:r>
      <w:r>
        <w:rPr>
          <w:noProof/>
        </w:rPr>
        <w:fldChar w:fldCharType="end"/>
      </w:r>
    </w:p>
    <w:p w14:paraId="7D0ED566" w14:textId="2E6FC858"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Test </w:t>
      </w:r>
      <w:r>
        <w:rPr>
          <w:noProof/>
          <w:lang w:eastAsia="zh-CN"/>
        </w:rPr>
        <w:t>r</w:t>
      </w:r>
      <w:r>
        <w:rPr>
          <w:noProof/>
        </w:rPr>
        <w:t xml:space="preserve">equirement for </w:t>
      </w:r>
      <w:r w:rsidRPr="00590342">
        <w:rPr>
          <w:i/>
          <w:iCs/>
          <w:noProof/>
        </w:rPr>
        <w:t>BS type 1-O</w:t>
      </w:r>
      <w:r>
        <w:rPr>
          <w:noProof/>
        </w:rPr>
        <w:tab/>
      </w:r>
      <w:r>
        <w:rPr>
          <w:noProof/>
        </w:rPr>
        <w:fldChar w:fldCharType="begin"/>
      </w:r>
      <w:r>
        <w:rPr>
          <w:noProof/>
        </w:rPr>
        <w:instrText xml:space="preserve"> PAGEREF _Toc187256745 \h </w:instrText>
      </w:r>
      <w:r>
        <w:rPr>
          <w:noProof/>
        </w:rPr>
      </w:r>
      <w:r>
        <w:rPr>
          <w:noProof/>
        </w:rPr>
        <w:fldChar w:fldCharType="separate"/>
      </w:r>
      <w:r>
        <w:rPr>
          <w:noProof/>
        </w:rPr>
        <w:t>267</w:t>
      </w:r>
      <w:r>
        <w:rPr>
          <w:noProof/>
        </w:rPr>
        <w:fldChar w:fldCharType="end"/>
      </w:r>
    </w:p>
    <w:p w14:paraId="3D1DA0F7" w14:textId="2A02D2B2"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8.3.8</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Performance requirements for interlaced PUCCH format 1</w:t>
      </w:r>
      <w:r>
        <w:rPr>
          <w:noProof/>
        </w:rPr>
        <w:tab/>
      </w:r>
      <w:r>
        <w:rPr>
          <w:noProof/>
        </w:rPr>
        <w:fldChar w:fldCharType="begin"/>
      </w:r>
      <w:r>
        <w:rPr>
          <w:noProof/>
        </w:rPr>
        <w:instrText xml:space="preserve"> PAGEREF _Toc187256746 \h </w:instrText>
      </w:r>
      <w:r>
        <w:rPr>
          <w:noProof/>
        </w:rPr>
      </w:r>
      <w:r>
        <w:rPr>
          <w:noProof/>
        </w:rPr>
        <w:fldChar w:fldCharType="separate"/>
      </w:r>
      <w:r>
        <w:rPr>
          <w:noProof/>
        </w:rPr>
        <w:t>267</w:t>
      </w:r>
      <w:r>
        <w:rPr>
          <w:noProof/>
        </w:rPr>
        <w:fldChar w:fldCharType="end"/>
      </w:r>
    </w:p>
    <w:p w14:paraId="34B507C3" w14:textId="06D35E9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NACK to ACK detection</w:t>
      </w:r>
      <w:r>
        <w:rPr>
          <w:noProof/>
        </w:rPr>
        <w:tab/>
      </w:r>
      <w:r>
        <w:rPr>
          <w:noProof/>
        </w:rPr>
        <w:fldChar w:fldCharType="begin"/>
      </w:r>
      <w:r>
        <w:rPr>
          <w:noProof/>
        </w:rPr>
        <w:instrText xml:space="preserve"> PAGEREF _Toc187256747 \h </w:instrText>
      </w:r>
      <w:r>
        <w:rPr>
          <w:noProof/>
        </w:rPr>
      </w:r>
      <w:r>
        <w:rPr>
          <w:noProof/>
        </w:rPr>
        <w:fldChar w:fldCharType="separate"/>
      </w:r>
      <w:r>
        <w:rPr>
          <w:noProof/>
        </w:rPr>
        <w:t>267</w:t>
      </w:r>
      <w:r>
        <w:rPr>
          <w:noProof/>
        </w:rPr>
        <w:fldChar w:fldCharType="end"/>
      </w:r>
    </w:p>
    <w:p w14:paraId="1FF78A20" w14:textId="7824F2D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_Toc187256748 \h </w:instrText>
      </w:r>
      <w:r>
        <w:rPr>
          <w:noProof/>
        </w:rPr>
      </w:r>
      <w:r>
        <w:rPr>
          <w:noProof/>
        </w:rPr>
        <w:fldChar w:fldCharType="separate"/>
      </w:r>
      <w:r>
        <w:rPr>
          <w:noProof/>
        </w:rPr>
        <w:t>267</w:t>
      </w:r>
      <w:r>
        <w:rPr>
          <w:noProof/>
        </w:rPr>
        <w:fldChar w:fldCharType="end"/>
      </w:r>
    </w:p>
    <w:p w14:paraId="767AAFA2" w14:textId="7DF1C33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_Toc187256749 \h </w:instrText>
      </w:r>
      <w:r>
        <w:rPr>
          <w:noProof/>
        </w:rPr>
      </w:r>
      <w:r>
        <w:rPr>
          <w:noProof/>
        </w:rPr>
        <w:fldChar w:fldCharType="separate"/>
      </w:r>
      <w:r>
        <w:rPr>
          <w:noProof/>
        </w:rPr>
        <w:t>268</w:t>
      </w:r>
      <w:r>
        <w:rPr>
          <w:noProof/>
        </w:rPr>
        <w:fldChar w:fldCharType="end"/>
      </w:r>
    </w:p>
    <w:p w14:paraId="5BB0DB07" w14:textId="40A501F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lastRenderedPageBreak/>
        <w:t>8.3.8.1.3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_Toc187256750 \h </w:instrText>
      </w:r>
      <w:r>
        <w:rPr>
          <w:noProof/>
        </w:rPr>
      </w:r>
      <w:r>
        <w:rPr>
          <w:noProof/>
        </w:rPr>
        <w:fldChar w:fldCharType="separate"/>
      </w:r>
      <w:r>
        <w:rPr>
          <w:noProof/>
        </w:rPr>
        <w:t>268</w:t>
      </w:r>
      <w:r>
        <w:rPr>
          <w:noProof/>
        </w:rPr>
        <w:fldChar w:fldCharType="end"/>
      </w:r>
    </w:p>
    <w:p w14:paraId="2ACF7B14" w14:textId="09D9EF6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_Toc187256751 \h </w:instrText>
      </w:r>
      <w:r>
        <w:rPr>
          <w:noProof/>
        </w:rPr>
      </w:r>
      <w:r>
        <w:rPr>
          <w:noProof/>
        </w:rPr>
        <w:fldChar w:fldCharType="separate"/>
      </w:r>
      <w:r>
        <w:rPr>
          <w:noProof/>
        </w:rPr>
        <w:t>268</w:t>
      </w:r>
      <w:r>
        <w:rPr>
          <w:noProof/>
        </w:rPr>
        <w:fldChar w:fldCharType="end"/>
      </w:r>
    </w:p>
    <w:p w14:paraId="74B17871" w14:textId="27F5BD3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8.3.8.1.5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_Toc187256752 \h </w:instrText>
      </w:r>
      <w:r>
        <w:rPr>
          <w:noProof/>
        </w:rPr>
      </w:r>
      <w:r>
        <w:rPr>
          <w:noProof/>
        </w:rPr>
        <w:fldChar w:fldCharType="separate"/>
      </w:r>
      <w:r>
        <w:rPr>
          <w:noProof/>
        </w:rPr>
        <w:t>269</w:t>
      </w:r>
      <w:r>
        <w:rPr>
          <w:noProof/>
        </w:rPr>
        <w:fldChar w:fldCharType="end"/>
      </w:r>
    </w:p>
    <w:p w14:paraId="57668082" w14:textId="3020374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sidRPr="00590342">
        <w:rPr>
          <w:noProof/>
          <w:lang w:val="en-US"/>
        </w:rPr>
        <w:t>8.3.8.2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ACK missed detection</w:t>
      </w:r>
      <w:r>
        <w:rPr>
          <w:noProof/>
        </w:rPr>
        <w:tab/>
      </w:r>
      <w:r>
        <w:rPr>
          <w:noProof/>
        </w:rPr>
        <w:fldChar w:fldCharType="begin"/>
      </w:r>
      <w:r>
        <w:rPr>
          <w:noProof/>
        </w:rPr>
        <w:instrText xml:space="preserve"> PAGEREF _Toc187256753 \h </w:instrText>
      </w:r>
      <w:r>
        <w:rPr>
          <w:noProof/>
        </w:rPr>
      </w:r>
      <w:r>
        <w:rPr>
          <w:noProof/>
        </w:rPr>
        <w:fldChar w:fldCharType="separate"/>
      </w:r>
      <w:r>
        <w:rPr>
          <w:noProof/>
        </w:rPr>
        <w:t>269</w:t>
      </w:r>
      <w:r>
        <w:rPr>
          <w:noProof/>
        </w:rPr>
        <w:fldChar w:fldCharType="end"/>
      </w:r>
    </w:p>
    <w:p w14:paraId="125CE601" w14:textId="2C5001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Definition and applicability</w:t>
      </w:r>
      <w:r>
        <w:rPr>
          <w:noProof/>
        </w:rPr>
        <w:tab/>
      </w:r>
      <w:r>
        <w:rPr>
          <w:noProof/>
        </w:rPr>
        <w:fldChar w:fldCharType="begin"/>
      </w:r>
      <w:r>
        <w:rPr>
          <w:noProof/>
        </w:rPr>
        <w:instrText xml:space="preserve"> PAGEREF _Toc187256754 \h </w:instrText>
      </w:r>
      <w:r>
        <w:rPr>
          <w:noProof/>
        </w:rPr>
      </w:r>
      <w:r>
        <w:rPr>
          <w:noProof/>
        </w:rPr>
        <w:fldChar w:fldCharType="separate"/>
      </w:r>
      <w:r>
        <w:rPr>
          <w:noProof/>
        </w:rPr>
        <w:t>269</w:t>
      </w:r>
      <w:r>
        <w:rPr>
          <w:noProof/>
        </w:rPr>
        <w:fldChar w:fldCharType="end"/>
      </w:r>
    </w:p>
    <w:p w14:paraId="10F061A0" w14:textId="2B3EA16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Minimum Requirement</w:t>
      </w:r>
      <w:r>
        <w:rPr>
          <w:noProof/>
        </w:rPr>
        <w:tab/>
      </w:r>
      <w:r>
        <w:rPr>
          <w:noProof/>
        </w:rPr>
        <w:fldChar w:fldCharType="begin"/>
      </w:r>
      <w:r>
        <w:rPr>
          <w:noProof/>
        </w:rPr>
        <w:instrText xml:space="preserve"> PAGEREF _Toc187256755 \h </w:instrText>
      </w:r>
      <w:r>
        <w:rPr>
          <w:noProof/>
        </w:rPr>
      </w:r>
      <w:r>
        <w:rPr>
          <w:noProof/>
        </w:rPr>
        <w:fldChar w:fldCharType="separate"/>
      </w:r>
      <w:r>
        <w:rPr>
          <w:noProof/>
        </w:rPr>
        <w:t>270</w:t>
      </w:r>
      <w:r>
        <w:rPr>
          <w:noProof/>
        </w:rPr>
        <w:fldChar w:fldCharType="end"/>
      </w:r>
    </w:p>
    <w:p w14:paraId="70DDDF82" w14:textId="42F7323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purpose</w:t>
      </w:r>
      <w:r>
        <w:rPr>
          <w:noProof/>
        </w:rPr>
        <w:tab/>
      </w:r>
      <w:r>
        <w:rPr>
          <w:noProof/>
        </w:rPr>
        <w:fldChar w:fldCharType="begin"/>
      </w:r>
      <w:r>
        <w:rPr>
          <w:noProof/>
        </w:rPr>
        <w:instrText xml:space="preserve"> PAGEREF _Toc187256756 \h </w:instrText>
      </w:r>
      <w:r>
        <w:rPr>
          <w:noProof/>
        </w:rPr>
      </w:r>
      <w:r>
        <w:rPr>
          <w:noProof/>
        </w:rPr>
        <w:fldChar w:fldCharType="separate"/>
      </w:r>
      <w:r>
        <w:rPr>
          <w:noProof/>
        </w:rPr>
        <w:t>270</w:t>
      </w:r>
      <w:r>
        <w:rPr>
          <w:noProof/>
        </w:rPr>
        <w:fldChar w:fldCharType="end"/>
      </w:r>
    </w:p>
    <w:p w14:paraId="0AD47AC3" w14:textId="5B34E6EE"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8.3.8.2.4</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Method of test</w:t>
      </w:r>
      <w:r>
        <w:rPr>
          <w:noProof/>
        </w:rPr>
        <w:tab/>
      </w:r>
      <w:r>
        <w:rPr>
          <w:noProof/>
        </w:rPr>
        <w:fldChar w:fldCharType="begin"/>
      </w:r>
      <w:r>
        <w:rPr>
          <w:noProof/>
        </w:rPr>
        <w:instrText xml:space="preserve"> PAGEREF _Toc187256757 \h </w:instrText>
      </w:r>
      <w:r>
        <w:rPr>
          <w:noProof/>
        </w:rPr>
      </w:r>
      <w:r>
        <w:rPr>
          <w:noProof/>
        </w:rPr>
        <w:fldChar w:fldCharType="separate"/>
      </w:r>
      <w:r>
        <w:rPr>
          <w:noProof/>
        </w:rPr>
        <w:t>270</w:t>
      </w:r>
      <w:r>
        <w:rPr>
          <w:noProof/>
        </w:rPr>
        <w:fldChar w:fldCharType="end"/>
      </w:r>
    </w:p>
    <w:p w14:paraId="14763A1F" w14:textId="1343F19D"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sidRPr="00590342">
        <w:rPr>
          <w:noProof/>
          <w:lang w:val="en-US"/>
        </w:rPr>
        <w:t>8.3.8.2.5</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Test Requirement</w:t>
      </w:r>
      <w:r>
        <w:rPr>
          <w:noProof/>
        </w:rPr>
        <w:tab/>
      </w:r>
      <w:r>
        <w:rPr>
          <w:noProof/>
        </w:rPr>
        <w:fldChar w:fldCharType="begin"/>
      </w:r>
      <w:r>
        <w:rPr>
          <w:noProof/>
        </w:rPr>
        <w:instrText xml:space="preserve"> PAGEREF _Toc187256758 \h </w:instrText>
      </w:r>
      <w:r>
        <w:rPr>
          <w:noProof/>
        </w:rPr>
      </w:r>
      <w:r>
        <w:rPr>
          <w:noProof/>
        </w:rPr>
        <w:fldChar w:fldCharType="separate"/>
      </w:r>
      <w:r>
        <w:rPr>
          <w:noProof/>
        </w:rPr>
        <w:t>271</w:t>
      </w:r>
      <w:r>
        <w:rPr>
          <w:noProof/>
        </w:rPr>
        <w:fldChar w:fldCharType="end"/>
      </w:r>
    </w:p>
    <w:p w14:paraId="16A08258" w14:textId="0CBD2ACF"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8.3.9</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2</w:t>
      </w:r>
      <w:r>
        <w:rPr>
          <w:noProof/>
        </w:rPr>
        <w:tab/>
      </w:r>
      <w:r>
        <w:rPr>
          <w:noProof/>
        </w:rPr>
        <w:fldChar w:fldCharType="begin"/>
      </w:r>
      <w:r>
        <w:rPr>
          <w:noProof/>
        </w:rPr>
        <w:instrText xml:space="preserve"> PAGEREF _Toc187256759 \h </w:instrText>
      </w:r>
      <w:r>
        <w:rPr>
          <w:noProof/>
        </w:rPr>
      </w:r>
      <w:r>
        <w:rPr>
          <w:noProof/>
        </w:rPr>
        <w:fldChar w:fldCharType="separate"/>
      </w:r>
      <w:r>
        <w:rPr>
          <w:noProof/>
        </w:rPr>
        <w:t>272</w:t>
      </w:r>
      <w:r>
        <w:rPr>
          <w:noProof/>
        </w:rPr>
        <w:fldChar w:fldCharType="end"/>
      </w:r>
    </w:p>
    <w:p w14:paraId="26B51D99" w14:textId="07D651DF"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_Toc187256760 \h </w:instrText>
      </w:r>
      <w:r>
        <w:rPr>
          <w:noProof/>
        </w:rPr>
      </w:r>
      <w:r>
        <w:rPr>
          <w:noProof/>
        </w:rPr>
        <w:fldChar w:fldCharType="separate"/>
      </w:r>
      <w:r>
        <w:rPr>
          <w:noProof/>
        </w:rPr>
        <w:t>272</w:t>
      </w:r>
      <w:r>
        <w:rPr>
          <w:noProof/>
        </w:rPr>
        <w:fldChar w:fldCharType="end"/>
      </w:r>
    </w:p>
    <w:p w14:paraId="0D3D2FD5" w14:textId="37DE02A3"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_Toc187256761 \h </w:instrText>
      </w:r>
      <w:r>
        <w:rPr>
          <w:noProof/>
        </w:rPr>
      </w:r>
      <w:r>
        <w:rPr>
          <w:noProof/>
        </w:rPr>
        <w:fldChar w:fldCharType="separate"/>
      </w:r>
      <w:r>
        <w:rPr>
          <w:noProof/>
        </w:rPr>
        <w:t>272</w:t>
      </w:r>
      <w:r>
        <w:rPr>
          <w:noProof/>
        </w:rPr>
        <w:fldChar w:fldCharType="end"/>
      </w:r>
    </w:p>
    <w:p w14:paraId="7F60A929" w14:textId="3FDD6FF0"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_Toc187256762 \h </w:instrText>
      </w:r>
      <w:r>
        <w:rPr>
          <w:noProof/>
        </w:rPr>
      </w:r>
      <w:r>
        <w:rPr>
          <w:noProof/>
        </w:rPr>
        <w:fldChar w:fldCharType="separate"/>
      </w:r>
      <w:r>
        <w:rPr>
          <w:noProof/>
        </w:rPr>
        <w:t>272</w:t>
      </w:r>
      <w:r>
        <w:rPr>
          <w:noProof/>
        </w:rPr>
        <w:fldChar w:fldCharType="end"/>
      </w:r>
    </w:p>
    <w:p w14:paraId="3A467F3C" w14:textId="6C9611B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_Toc187256763 \h </w:instrText>
      </w:r>
      <w:r>
        <w:rPr>
          <w:noProof/>
        </w:rPr>
      </w:r>
      <w:r>
        <w:rPr>
          <w:noProof/>
        </w:rPr>
        <w:fldChar w:fldCharType="separate"/>
      </w:r>
      <w:r>
        <w:rPr>
          <w:noProof/>
        </w:rPr>
        <w:t>272</w:t>
      </w:r>
      <w:r>
        <w:rPr>
          <w:noProof/>
        </w:rPr>
        <w:fldChar w:fldCharType="end"/>
      </w:r>
    </w:p>
    <w:p w14:paraId="3D8BE5A8" w14:textId="745996A0"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_Toc187256764 \h </w:instrText>
      </w:r>
      <w:r>
        <w:rPr>
          <w:noProof/>
        </w:rPr>
      </w:r>
      <w:r>
        <w:rPr>
          <w:noProof/>
        </w:rPr>
        <w:fldChar w:fldCharType="separate"/>
      </w:r>
      <w:r>
        <w:rPr>
          <w:noProof/>
        </w:rPr>
        <w:t>272</w:t>
      </w:r>
      <w:r>
        <w:rPr>
          <w:noProof/>
        </w:rPr>
        <w:fldChar w:fldCharType="end"/>
      </w:r>
    </w:p>
    <w:p w14:paraId="3AF63519" w14:textId="4457ED0A"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8.3.9.4.2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_Toc187256765 \h </w:instrText>
      </w:r>
      <w:r>
        <w:rPr>
          <w:noProof/>
        </w:rPr>
      </w:r>
      <w:r>
        <w:rPr>
          <w:noProof/>
        </w:rPr>
        <w:fldChar w:fldCharType="separate"/>
      </w:r>
      <w:r>
        <w:rPr>
          <w:noProof/>
        </w:rPr>
        <w:t>272</w:t>
      </w:r>
      <w:r>
        <w:rPr>
          <w:noProof/>
        </w:rPr>
        <w:fldChar w:fldCharType="end"/>
      </w:r>
    </w:p>
    <w:p w14:paraId="125FDC79" w14:textId="539AB9B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8.3.9.5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_Toc187256766 \h </w:instrText>
      </w:r>
      <w:r>
        <w:rPr>
          <w:noProof/>
        </w:rPr>
      </w:r>
      <w:r>
        <w:rPr>
          <w:noProof/>
        </w:rPr>
        <w:fldChar w:fldCharType="separate"/>
      </w:r>
      <w:r>
        <w:rPr>
          <w:noProof/>
        </w:rPr>
        <w:t>273</w:t>
      </w:r>
      <w:r>
        <w:rPr>
          <w:noProof/>
        </w:rPr>
        <w:fldChar w:fldCharType="end"/>
      </w:r>
    </w:p>
    <w:p w14:paraId="0299C003" w14:textId="1467F85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8.3.10</w:t>
      </w:r>
      <w:r>
        <w:rPr>
          <w:rFonts w:asciiTheme="minorHAnsi" w:eastAsiaTheme="minorEastAsia" w:hAnsiTheme="minorHAnsi" w:cstheme="minorBidi"/>
          <w:noProof/>
          <w:kern w:val="2"/>
          <w:sz w:val="24"/>
          <w:szCs w:val="24"/>
          <w:lang w:eastAsia="en-GB"/>
          <w14:ligatures w14:val="standardContextual"/>
        </w:rPr>
        <w:tab/>
      </w:r>
      <w:r>
        <w:rPr>
          <w:noProof/>
        </w:rPr>
        <w:t>Performance requirements for interlaced PUCCH format 3</w:t>
      </w:r>
      <w:r>
        <w:rPr>
          <w:noProof/>
        </w:rPr>
        <w:tab/>
      </w:r>
      <w:r>
        <w:rPr>
          <w:noProof/>
        </w:rPr>
        <w:fldChar w:fldCharType="begin"/>
      </w:r>
      <w:r>
        <w:rPr>
          <w:noProof/>
        </w:rPr>
        <w:instrText xml:space="preserve"> PAGEREF _Toc187256767 \h </w:instrText>
      </w:r>
      <w:r>
        <w:rPr>
          <w:noProof/>
        </w:rPr>
      </w:r>
      <w:r>
        <w:rPr>
          <w:noProof/>
        </w:rPr>
        <w:fldChar w:fldCharType="separate"/>
      </w:r>
      <w:r>
        <w:rPr>
          <w:noProof/>
        </w:rPr>
        <w:t>274</w:t>
      </w:r>
      <w:r>
        <w:rPr>
          <w:noProof/>
        </w:rPr>
        <w:fldChar w:fldCharType="end"/>
      </w:r>
    </w:p>
    <w:p w14:paraId="5F67F374" w14:textId="3BCA03C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_Toc187256768 \h </w:instrText>
      </w:r>
      <w:r>
        <w:rPr>
          <w:noProof/>
        </w:rPr>
      </w:r>
      <w:r>
        <w:rPr>
          <w:noProof/>
        </w:rPr>
        <w:fldChar w:fldCharType="separate"/>
      </w:r>
      <w:r>
        <w:rPr>
          <w:noProof/>
        </w:rPr>
        <w:t>274</w:t>
      </w:r>
      <w:r>
        <w:rPr>
          <w:noProof/>
        </w:rPr>
        <w:fldChar w:fldCharType="end"/>
      </w:r>
    </w:p>
    <w:p w14:paraId="31F3841B" w14:textId="7C72E8E7"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_Toc187256769 \h </w:instrText>
      </w:r>
      <w:r>
        <w:rPr>
          <w:noProof/>
        </w:rPr>
      </w:r>
      <w:r>
        <w:rPr>
          <w:noProof/>
        </w:rPr>
        <w:fldChar w:fldCharType="separate"/>
      </w:r>
      <w:r>
        <w:rPr>
          <w:noProof/>
        </w:rPr>
        <w:t>274</w:t>
      </w:r>
      <w:r>
        <w:rPr>
          <w:noProof/>
        </w:rPr>
        <w:fldChar w:fldCharType="end"/>
      </w:r>
    </w:p>
    <w:p w14:paraId="661FDDEB" w14:textId="7AF10E5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_Toc187256770 \h </w:instrText>
      </w:r>
      <w:r>
        <w:rPr>
          <w:noProof/>
        </w:rPr>
      </w:r>
      <w:r>
        <w:rPr>
          <w:noProof/>
        </w:rPr>
        <w:fldChar w:fldCharType="separate"/>
      </w:r>
      <w:r>
        <w:rPr>
          <w:noProof/>
        </w:rPr>
        <w:t>274</w:t>
      </w:r>
      <w:r>
        <w:rPr>
          <w:noProof/>
        </w:rPr>
        <w:fldChar w:fldCharType="end"/>
      </w:r>
    </w:p>
    <w:p w14:paraId="6F915F9A" w14:textId="08935DC4"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_Toc187256771 \h </w:instrText>
      </w:r>
      <w:r>
        <w:rPr>
          <w:noProof/>
        </w:rPr>
      </w:r>
      <w:r>
        <w:rPr>
          <w:noProof/>
        </w:rPr>
        <w:fldChar w:fldCharType="separate"/>
      </w:r>
      <w:r>
        <w:rPr>
          <w:noProof/>
        </w:rPr>
        <w:t>274</w:t>
      </w:r>
      <w:r>
        <w:rPr>
          <w:noProof/>
        </w:rPr>
        <w:fldChar w:fldCharType="end"/>
      </w:r>
    </w:p>
    <w:p w14:paraId="370D91FA" w14:textId="7210AF5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_Toc187256772 \h </w:instrText>
      </w:r>
      <w:r>
        <w:rPr>
          <w:noProof/>
        </w:rPr>
      </w:r>
      <w:r>
        <w:rPr>
          <w:noProof/>
        </w:rPr>
        <w:fldChar w:fldCharType="separate"/>
      </w:r>
      <w:r>
        <w:rPr>
          <w:noProof/>
        </w:rPr>
        <w:t>274</w:t>
      </w:r>
      <w:r>
        <w:rPr>
          <w:noProof/>
        </w:rPr>
        <w:fldChar w:fldCharType="end"/>
      </w:r>
    </w:p>
    <w:p w14:paraId="1EA6078D" w14:textId="0503854B"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8.3.10.4.2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_Toc187256773 \h </w:instrText>
      </w:r>
      <w:r>
        <w:rPr>
          <w:noProof/>
        </w:rPr>
      </w:r>
      <w:r>
        <w:rPr>
          <w:noProof/>
        </w:rPr>
        <w:fldChar w:fldCharType="separate"/>
      </w:r>
      <w:r>
        <w:rPr>
          <w:noProof/>
        </w:rPr>
        <w:t>274</w:t>
      </w:r>
      <w:r>
        <w:rPr>
          <w:noProof/>
        </w:rPr>
        <w:fldChar w:fldCharType="end"/>
      </w:r>
    </w:p>
    <w:p w14:paraId="627C7CFE" w14:textId="4432FAF8"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8.3.10.5</w:t>
      </w:r>
      <w:r>
        <w:rPr>
          <w:rFonts w:asciiTheme="minorHAnsi" w:eastAsiaTheme="minorEastAsia" w:hAnsiTheme="minorHAnsi" w:cstheme="minorBidi"/>
          <w:noProof/>
          <w:kern w:val="2"/>
          <w:sz w:val="24"/>
          <w:szCs w:val="24"/>
          <w:lang w:eastAsia="en-GB"/>
          <w14:ligatures w14:val="standardContextual"/>
        </w:rPr>
        <w:tab/>
      </w:r>
      <w:r>
        <w:rPr>
          <w:noProof/>
        </w:rPr>
        <w:t>Test requirement</w:t>
      </w:r>
      <w:r>
        <w:rPr>
          <w:noProof/>
        </w:rPr>
        <w:tab/>
      </w:r>
      <w:r>
        <w:rPr>
          <w:noProof/>
        </w:rPr>
        <w:fldChar w:fldCharType="begin"/>
      </w:r>
      <w:r>
        <w:rPr>
          <w:noProof/>
        </w:rPr>
        <w:instrText xml:space="preserve"> PAGEREF _Toc187256774 \h </w:instrText>
      </w:r>
      <w:r>
        <w:rPr>
          <w:noProof/>
        </w:rPr>
      </w:r>
      <w:r>
        <w:rPr>
          <w:noProof/>
        </w:rPr>
        <w:fldChar w:fldCharType="separate"/>
      </w:r>
      <w:r>
        <w:rPr>
          <w:noProof/>
        </w:rPr>
        <w:t>275</w:t>
      </w:r>
      <w:r>
        <w:rPr>
          <w:noProof/>
        </w:rPr>
        <w:fldChar w:fldCharType="end"/>
      </w:r>
    </w:p>
    <w:p w14:paraId="5CD41522" w14:textId="3610DDC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OTA performance requirements for PRACH</w:t>
      </w:r>
      <w:r>
        <w:rPr>
          <w:noProof/>
        </w:rPr>
        <w:tab/>
      </w:r>
      <w:r>
        <w:rPr>
          <w:noProof/>
        </w:rPr>
        <w:fldChar w:fldCharType="begin"/>
      </w:r>
      <w:r>
        <w:rPr>
          <w:noProof/>
        </w:rPr>
        <w:instrText xml:space="preserve"> PAGEREF _Toc187256775 \h </w:instrText>
      </w:r>
      <w:r>
        <w:rPr>
          <w:noProof/>
        </w:rPr>
      </w:r>
      <w:r>
        <w:rPr>
          <w:noProof/>
        </w:rPr>
        <w:fldChar w:fldCharType="separate"/>
      </w:r>
      <w:r>
        <w:rPr>
          <w:noProof/>
        </w:rPr>
        <w:t>276</w:t>
      </w:r>
      <w:r>
        <w:rPr>
          <w:noProof/>
        </w:rPr>
        <w:fldChar w:fldCharType="end"/>
      </w:r>
    </w:p>
    <w:p w14:paraId="4F3B92AA" w14:textId="4D132B3B"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PRACH false alarm probability and missed detection</w:t>
      </w:r>
      <w:r>
        <w:rPr>
          <w:noProof/>
        </w:rPr>
        <w:tab/>
      </w:r>
      <w:r>
        <w:rPr>
          <w:noProof/>
        </w:rPr>
        <w:fldChar w:fldCharType="begin"/>
      </w:r>
      <w:r>
        <w:rPr>
          <w:noProof/>
        </w:rPr>
        <w:instrText xml:space="preserve"> PAGEREF _Toc187256776 \h </w:instrText>
      </w:r>
      <w:r>
        <w:rPr>
          <w:noProof/>
        </w:rPr>
      </w:r>
      <w:r>
        <w:rPr>
          <w:noProof/>
        </w:rPr>
        <w:fldChar w:fldCharType="separate"/>
      </w:r>
      <w:r>
        <w:rPr>
          <w:noProof/>
        </w:rPr>
        <w:t>276</w:t>
      </w:r>
      <w:r>
        <w:rPr>
          <w:noProof/>
        </w:rPr>
        <w:fldChar w:fldCharType="end"/>
      </w:r>
    </w:p>
    <w:p w14:paraId="3B767161" w14:textId="6FB07B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Definition and applicability</w:t>
      </w:r>
      <w:r>
        <w:rPr>
          <w:noProof/>
        </w:rPr>
        <w:tab/>
      </w:r>
      <w:r>
        <w:rPr>
          <w:noProof/>
        </w:rPr>
        <w:fldChar w:fldCharType="begin"/>
      </w:r>
      <w:r>
        <w:rPr>
          <w:noProof/>
        </w:rPr>
        <w:instrText xml:space="preserve"> PAGEREF _Toc187256777 \h </w:instrText>
      </w:r>
      <w:r>
        <w:rPr>
          <w:noProof/>
        </w:rPr>
      </w:r>
      <w:r>
        <w:rPr>
          <w:noProof/>
        </w:rPr>
        <w:fldChar w:fldCharType="separate"/>
      </w:r>
      <w:r>
        <w:rPr>
          <w:noProof/>
        </w:rPr>
        <w:t>276</w:t>
      </w:r>
      <w:r>
        <w:rPr>
          <w:noProof/>
        </w:rPr>
        <w:fldChar w:fldCharType="end"/>
      </w:r>
    </w:p>
    <w:p w14:paraId="49E8661D" w14:textId="75407D2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Minimum requirement</w:t>
      </w:r>
      <w:r>
        <w:rPr>
          <w:noProof/>
        </w:rPr>
        <w:tab/>
      </w:r>
      <w:r>
        <w:rPr>
          <w:noProof/>
        </w:rPr>
        <w:fldChar w:fldCharType="begin"/>
      </w:r>
      <w:r>
        <w:rPr>
          <w:noProof/>
        </w:rPr>
        <w:instrText xml:space="preserve"> PAGEREF _Toc187256778 \h </w:instrText>
      </w:r>
      <w:r>
        <w:rPr>
          <w:noProof/>
        </w:rPr>
      </w:r>
      <w:r>
        <w:rPr>
          <w:noProof/>
        </w:rPr>
        <w:fldChar w:fldCharType="separate"/>
      </w:r>
      <w:r>
        <w:rPr>
          <w:noProof/>
        </w:rPr>
        <w:t>277</w:t>
      </w:r>
      <w:r>
        <w:rPr>
          <w:noProof/>
        </w:rPr>
        <w:fldChar w:fldCharType="end"/>
      </w:r>
    </w:p>
    <w:p w14:paraId="73A23223" w14:textId="5C2F1466"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8.4.1.3</w:t>
      </w:r>
      <w:r>
        <w:rPr>
          <w:rFonts w:asciiTheme="minorHAnsi" w:eastAsiaTheme="minorEastAsia" w:hAnsiTheme="minorHAnsi" w:cstheme="minorBidi"/>
          <w:noProof/>
          <w:kern w:val="2"/>
          <w:sz w:val="24"/>
          <w:szCs w:val="24"/>
          <w:lang w:eastAsia="en-GB"/>
          <w14:ligatures w14:val="standardContextual"/>
        </w:rPr>
        <w:tab/>
      </w:r>
      <w:r>
        <w:rPr>
          <w:noProof/>
        </w:rPr>
        <w:t>Test purpose</w:t>
      </w:r>
      <w:r>
        <w:rPr>
          <w:noProof/>
        </w:rPr>
        <w:tab/>
      </w:r>
      <w:r>
        <w:rPr>
          <w:noProof/>
        </w:rPr>
        <w:fldChar w:fldCharType="begin"/>
      </w:r>
      <w:r>
        <w:rPr>
          <w:noProof/>
        </w:rPr>
        <w:instrText xml:space="preserve"> PAGEREF _Toc187256779 \h </w:instrText>
      </w:r>
      <w:r>
        <w:rPr>
          <w:noProof/>
        </w:rPr>
      </w:r>
      <w:r>
        <w:rPr>
          <w:noProof/>
        </w:rPr>
        <w:fldChar w:fldCharType="separate"/>
      </w:r>
      <w:r>
        <w:rPr>
          <w:noProof/>
        </w:rPr>
        <w:t>277</w:t>
      </w:r>
      <w:r>
        <w:rPr>
          <w:noProof/>
        </w:rPr>
        <w:fldChar w:fldCharType="end"/>
      </w:r>
    </w:p>
    <w:p w14:paraId="306A4D1F" w14:textId="3DFBC01D"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8.4.1.4</w:t>
      </w:r>
      <w:r>
        <w:rPr>
          <w:rFonts w:asciiTheme="minorHAnsi" w:eastAsiaTheme="minorEastAsia" w:hAnsiTheme="minorHAnsi" w:cstheme="minorBidi"/>
          <w:noProof/>
          <w:kern w:val="2"/>
          <w:sz w:val="24"/>
          <w:szCs w:val="24"/>
          <w:lang w:eastAsia="en-GB"/>
          <w14:ligatures w14:val="standardContextual"/>
        </w:rPr>
        <w:tab/>
      </w:r>
      <w:r>
        <w:rPr>
          <w:noProof/>
        </w:rPr>
        <w:t>Method of test</w:t>
      </w:r>
      <w:r>
        <w:rPr>
          <w:noProof/>
        </w:rPr>
        <w:tab/>
      </w:r>
      <w:r>
        <w:rPr>
          <w:noProof/>
        </w:rPr>
        <w:fldChar w:fldCharType="begin"/>
      </w:r>
      <w:r>
        <w:rPr>
          <w:noProof/>
        </w:rPr>
        <w:instrText xml:space="preserve"> PAGEREF _Toc187256780 \h </w:instrText>
      </w:r>
      <w:r>
        <w:rPr>
          <w:noProof/>
        </w:rPr>
      </w:r>
      <w:r>
        <w:rPr>
          <w:noProof/>
        </w:rPr>
        <w:fldChar w:fldCharType="separate"/>
      </w:r>
      <w:r>
        <w:rPr>
          <w:noProof/>
        </w:rPr>
        <w:t>277</w:t>
      </w:r>
      <w:r>
        <w:rPr>
          <w:noProof/>
        </w:rPr>
        <w:fldChar w:fldCharType="end"/>
      </w:r>
    </w:p>
    <w:p w14:paraId="791D6105" w14:textId="7FEE5774"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8.4.1.4.1</w:t>
      </w:r>
      <w:r>
        <w:rPr>
          <w:rFonts w:asciiTheme="minorHAnsi" w:eastAsiaTheme="minorEastAsia" w:hAnsiTheme="minorHAnsi" w:cstheme="minorBidi"/>
          <w:noProof/>
          <w:kern w:val="2"/>
          <w:sz w:val="24"/>
          <w:szCs w:val="24"/>
          <w:lang w:eastAsia="en-GB"/>
          <w14:ligatures w14:val="standardContextual"/>
        </w:rPr>
        <w:tab/>
      </w:r>
      <w:r>
        <w:rPr>
          <w:noProof/>
        </w:rPr>
        <w:t>Initial conditions</w:t>
      </w:r>
      <w:r>
        <w:rPr>
          <w:noProof/>
        </w:rPr>
        <w:tab/>
      </w:r>
      <w:r>
        <w:rPr>
          <w:noProof/>
        </w:rPr>
        <w:fldChar w:fldCharType="begin"/>
      </w:r>
      <w:r>
        <w:rPr>
          <w:noProof/>
        </w:rPr>
        <w:instrText xml:space="preserve"> PAGEREF _Toc187256781 \h </w:instrText>
      </w:r>
      <w:r>
        <w:rPr>
          <w:noProof/>
        </w:rPr>
      </w:r>
      <w:r>
        <w:rPr>
          <w:noProof/>
        </w:rPr>
        <w:fldChar w:fldCharType="separate"/>
      </w:r>
      <w:r>
        <w:rPr>
          <w:noProof/>
        </w:rPr>
        <w:t>277</w:t>
      </w:r>
      <w:r>
        <w:rPr>
          <w:noProof/>
        </w:rPr>
        <w:fldChar w:fldCharType="end"/>
      </w:r>
    </w:p>
    <w:p w14:paraId="771FF6F2" w14:textId="09862B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8.4.1.4.2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_Toc187256782 \h </w:instrText>
      </w:r>
      <w:r>
        <w:rPr>
          <w:noProof/>
        </w:rPr>
      </w:r>
      <w:r>
        <w:rPr>
          <w:noProof/>
        </w:rPr>
        <w:fldChar w:fldCharType="separate"/>
      </w:r>
      <w:r>
        <w:rPr>
          <w:noProof/>
        </w:rPr>
        <w:t>277</w:t>
      </w:r>
      <w:r>
        <w:rPr>
          <w:noProof/>
        </w:rPr>
        <w:fldChar w:fldCharType="end"/>
      </w:r>
    </w:p>
    <w:p w14:paraId="2051A51E" w14:textId="7BCADB5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8.4.1.5</w:t>
      </w:r>
      <w:r>
        <w:rPr>
          <w:rFonts w:asciiTheme="minorHAnsi" w:eastAsiaTheme="minorEastAsia" w:hAnsiTheme="minorHAnsi" w:cstheme="minorBidi"/>
          <w:noProof/>
          <w:kern w:val="2"/>
          <w:sz w:val="24"/>
          <w:szCs w:val="24"/>
          <w:lang w:eastAsia="en-GB"/>
          <w14:ligatures w14:val="standardContextual"/>
        </w:rPr>
        <w:tab/>
      </w:r>
      <w:r>
        <w:rPr>
          <w:noProof/>
        </w:rPr>
        <w:t>Test requirement for Normal Mode</w:t>
      </w:r>
      <w:r>
        <w:rPr>
          <w:noProof/>
        </w:rPr>
        <w:tab/>
      </w:r>
      <w:r>
        <w:rPr>
          <w:noProof/>
        </w:rPr>
        <w:fldChar w:fldCharType="begin"/>
      </w:r>
      <w:r>
        <w:rPr>
          <w:noProof/>
        </w:rPr>
        <w:instrText xml:space="preserve"> PAGEREF _Toc187256783 \h </w:instrText>
      </w:r>
      <w:r>
        <w:rPr>
          <w:noProof/>
        </w:rPr>
      </w:r>
      <w:r>
        <w:rPr>
          <w:noProof/>
        </w:rPr>
        <w:fldChar w:fldCharType="separate"/>
      </w:r>
      <w:r>
        <w:rPr>
          <w:noProof/>
        </w:rPr>
        <w:t>279</w:t>
      </w:r>
      <w:r>
        <w:rPr>
          <w:noProof/>
        </w:rPr>
        <w:fldChar w:fldCharType="end"/>
      </w:r>
    </w:p>
    <w:p w14:paraId="77382578" w14:textId="4BD3DB62"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_Toc187256784 \h </w:instrText>
      </w:r>
      <w:r>
        <w:rPr>
          <w:noProof/>
        </w:rPr>
      </w:r>
      <w:r>
        <w:rPr>
          <w:noProof/>
        </w:rPr>
        <w:fldChar w:fldCharType="separate"/>
      </w:r>
      <w:r>
        <w:rPr>
          <w:noProof/>
        </w:rPr>
        <w:t>279</w:t>
      </w:r>
      <w:r>
        <w:rPr>
          <w:noProof/>
        </w:rPr>
        <w:fldChar w:fldCharType="end"/>
      </w:r>
    </w:p>
    <w:p w14:paraId="400267ED" w14:textId="0D1C1A51"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 xml:space="preserve">BS type </w:t>
      </w:r>
      <w:r w:rsidRPr="00590342">
        <w:rPr>
          <w:rFonts w:cs="Arial"/>
          <w:i/>
          <w:iCs/>
          <w:noProof/>
          <w:lang w:eastAsia="zh-CN"/>
        </w:rPr>
        <w:t>2</w:t>
      </w:r>
      <w:r w:rsidRPr="00590342">
        <w:rPr>
          <w:rFonts w:cs="Arial"/>
          <w:i/>
          <w:iCs/>
          <w:noProof/>
        </w:rPr>
        <w:t>-O</w:t>
      </w:r>
      <w:r>
        <w:rPr>
          <w:noProof/>
        </w:rPr>
        <w:tab/>
      </w:r>
      <w:r>
        <w:rPr>
          <w:noProof/>
        </w:rPr>
        <w:fldChar w:fldCharType="begin"/>
      </w:r>
      <w:r>
        <w:rPr>
          <w:noProof/>
        </w:rPr>
        <w:instrText xml:space="preserve"> PAGEREF _Toc187256785 \h </w:instrText>
      </w:r>
      <w:r>
        <w:rPr>
          <w:noProof/>
        </w:rPr>
      </w:r>
      <w:r>
        <w:rPr>
          <w:noProof/>
        </w:rPr>
        <w:fldChar w:fldCharType="separate"/>
      </w:r>
      <w:r>
        <w:rPr>
          <w:noProof/>
        </w:rPr>
        <w:t>280</w:t>
      </w:r>
      <w:r>
        <w:rPr>
          <w:noProof/>
        </w:rPr>
        <w:fldChar w:fldCharType="end"/>
      </w:r>
    </w:p>
    <w:p w14:paraId="3759C857" w14:textId="7DA2AECC"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8.4.1.6</w:t>
      </w:r>
      <w:r>
        <w:rPr>
          <w:rFonts w:asciiTheme="minorHAnsi" w:eastAsiaTheme="minorEastAsia" w:hAnsiTheme="minorHAnsi" w:cstheme="minorBidi"/>
          <w:noProof/>
          <w:kern w:val="2"/>
          <w:sz w:val="24"/>
          <w:szCs w:val="24"/>
          <w:lang w:eastAsia="en-GB"/>
          <w14:ligatures w14:val="standardContextual"/>
        </w:rPr>
        <w:tab/>
      </w:r>
      <w:r>
        <w:rPr>
          <w:noProof/>
        </w:rPr>
        <w:t>Test requirement for high speed train</w:t>
      </w:r>
      <w:r>
        <w:rPr>
          <w:noProof/>
        </w:rPr>
        <w:tab/>
      </w:r>
      <w:r>
        <w:rPr>
          <w:noProof/>
        </w:rPr>
        <w:fldChar w:fldCharType="begin"/>
      </w:r>
      <w:r>
        <w:rPr>
          <w:noProof/>
        </w:rPr>
        <w:instrText xml:space="preserve"> PAGEREF _Toc187256786 \h </w:instrText>
      </w:r>
      <w:r>
        <w:rPr>
          <w:noProof/>
        </w:rPr>
      </w:r>
      <w:r>
        <w:rPr>
          <w:noProof/>
        </w:rPr>
        <w:fldChar w:fldCharType="separate"/>
      </w:r>
      <w:r>
        <w:rPr>
          <w:noProof/>
        </w:rPr>
        <w:t>281</w:t>
      </w:r>
      <w:r>
        <w:rPr>
          <w:noProof/>
        </w:rPr>
        <w:fldChar w:fldCharType="end"/>
      </w:r>
    </w:p>
    <w:p w14:paraId="0A6771E6" w14:textId="6AC2D63C"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_Toc187256787 \h </w:instrText>
      </w:r>
      <w:r>
        <w:rPr>
          <w:noProof/>
        </w:rPr>
      </w:r>
      <w:r>
        <w:rPr>
          <w:noProof/>
        </w:rPr>
        <w:fldChar w:fldCharType="separate"/>
      </w:r>
      <w:r>
        <w:rPr>
          <w:noProof/>
        </w:rPr>
        <w:t>281</w:t>
      </w:r>
      <w:r>
        <w:rPr>
          <w:noProof/>
        </w:rPr>
        <w:fldChar w:fldCharType="end"/>
      </w:r>
    </w:p>
    <w:p w14:paraId="3D893230" w14:textId="25FC61B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rPr>
        <w:t>8.4.1.7</w:t>
      </w:r>
      <w:r>
        <w:rPr>
          <w:rFonts w:asciiTheme="minorHAnsi" w:eastAsiaTheme="minorEastAsia" w:hAnsiTheme="minorHAnsi" w:cstheme="minorBidi"/>
          <w:noProof/>
          <w:kern w:val="2"/>
          <w:sz w:val="24"/>
          <w:szCs w:val="24"/>
          <w:lang w:eastAsia="en-GB"/>
          <w14:ligatures w14:val="standardContextual"/>
        </w:rPr>
        <w:tab/>
      </w:r>
      <w:r>
        <w:rPr>
          <w:noProof/>
        </w:rPr>
        <w:t xml:space="preserve">Test requirement for </w:t>
      </w:r>
      <w:r w:rsidRPr="00590342">
        <w:rPr>
          <w:rFonts w:eastAsia="Malgun Gothic"/>
          <w:noProof/>
        </w:rPr>
        <w:t>PRACH with L</w:t>
      </w:r>
      <w:r w:rsidRPr="00590342">
        <w:rPr>
          <w:rFonts w:eastAsia="Malgun Gothic"/>
          <w:noProof/>
          <w:vertAlign w:val="subscript"/>
        </w:rPr>
        <w:t>RA</w:t>
      </w:r>
      <w:r w:rsidRPr="00590342">
        <w:rPr>
          <w:rFonts w:eastAsia="Malgun Gothic"/>
          <w:noProof/>
        </w:rPr>
        <w:t>=1151 and L</w:t>
      </w:r>
      <w:r w:rsidRPr="00590342">
        <w:rPr>
          <w:rFonts w:eastAsia="Malgun Gothic"/>
          <w:noProof/>
          <w:vertAlign w:val="subscript"/>
        </w:rPr>
        <w:t>RA</w:t>
      </w:r>
      <w:r w:rsidRPr="00590342">
        <w:rPr>
          <w:rFonts w:eastAsia="Malgun Gothic"/>
          <w:noProof/>
        </w:rPr>
        <w:t>=571</w:t>
      </w:r>
      <w:r>
        <w:rPr>
          <w:noProof/>
        </w:rPr>
        <w:tab/>
      </w:r>
      <w:r>
        <w:rPr>
          <w:noProof/>
        </w:rPr>
        <w:fldChar w:fldCharType="begin"/>
      </w:r>
      <w:r>
        <w:rPr>
          <w:noProof/>
        </w:rPr>
        <w:instrText xml:space="preserve"> PAGEREF _Toc187256788 \h </w:instrText>
      </w:r>
      <w:r>
        <w:rPr>
          <w:noProof/>
        </w:rPr>
      </w:r>
      <w:r>
        <w:rPr>
          <w:noProof/>
        </w:rPr>
        <w:fldChar w:fldCharType="separate"/>
      </w:r>
      <w:r>
        <w:rPr>
          <w:noProof/>
        </w:rPr>
        <w:t>281</w:t>
      </w:r>
      <w:r>
        <w:rPr>
          <w:noProof/>
        </w:rPr>
        <w:fldChar w:fldCharType="end"/>
      </w:r>
    </w:p>
    <w:p w14:paraId="535726AA" w14:textId="08520227"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590342">
        <w:rPr>
          <w:rFonts w:cs="Arial"/>
          <w:noProof/>
        </w:rPr>
        <w:t xml:space="preserve">Test </w:t>
      </w:r>
      <w:r w:rsidRPr="00590342">
        <w:rPr>
          <w:rFonts w:cs="Arial"/>
          <w:noProof/>
          <w:lang w:eastAsia="zh-CN"/>
        </w:rPr>
        <w:t>r</w:t>
      </w:r>
      <w:r w:rsidRPr="00590342">
        <w:rPr>
          <w:rFonts w:cs="Arial"/>
          <w:noProof/>
        </w:rPr>
        <w:t xml:space="preserve">equirement for </w:t>
      </w:r>
      <w:r w:rsidRPr="00590342">
        <w:rPr>
          <w:rFonts w:cs="Arial"/>
          <w:i/>
          <w:iCs/>
          <w:noProof/>
        </w:rPr>
        <w:t>BS type 1-O</w:t>
      </w:r>
      <w:r>
        <w:rPr>
          <w:noProof/>
        </w:rPr>
        <w:tab/>
      </w:r>
      <w:r>
        <w:rPr>
          <w:noProof/>
        </w:rPr>
        <w:fldChar w:fldCharType="begin"/>
      </w:r>
      <w:r>
        <w:rPr>
          <w:noProof/>
        </w:rPr>
        <w:instrText xml:space="preserve"> PAGEREF _Toc187256789 \h </w:instrText>
      </w:r>
      <w:r>
        <w:rPr>
          <w:noProof/>
        </w:rPr>
      </w:r>
      <w:r>
        <w:rPr>
          <w:noProof/>
        </w:rPr>
        <w:fldChar w:fldCharType="separate"/>
      </w:r>
      <w:r>
        <w:rPr>
          <w:noProof/>
        </w:rPr>
        <w:t>281</w:t>
      </w:r>
      <w:r>
        <w:rPr>
          <w:noProof/>
        </w:rPr>
        <w:fldChar w:fldCharType="end"/>
      </w:r>
    </w:p>
    <w:p w14:paraId="51732FAF" w14:textId="0F327E84"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Reference measurement channels</w:t>
      </w:r>
      <w:r>
        <w:rPr>
          <w:noProof/>
        </w:rPr>
        <w:tab/>
      </w:r>
      <w:r>
        <w:rPr>
          <w:noProof/>
        </w:rPr>
        <w:fldChar w:fldCharType="begin"/>
      </w:r>
      <w:r>
        <w:rPr>
          <w:noProof/>
        </w:rPr>
        <w:instrText xml:space="preserve"> PAGEREF _Toc187256790 \h </w:instrText>
      </w:r>
      <w:r>
        <w:rPr>
          <w:noProof/>
        </w:rPr>
      </w:r>
      <w:r>
        <w:rPr>
          <w:noProof/>
        </w:rPr>
        <w:fldChar w:fldCharType="separate"/>
      </w:r>
      <w:r>
        <w:rPr>
          <w:noProof/>
        </w:rPr>
        <w:t>282</w:t>
      </w:r>
      <w:r>
        <w:rPr>
          <w:noProof/>
        </w:rPr>
        <w:fldChar w:fldCharType="end"/>
      </w:r>
    </w:p>
    <w:p w14:paraId="4AF923F1" w14:textId="362BCF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_Toc187256791 \h </w:instrText>
      </w:r>
      <w:r>
        <w:rPr>
          <w:noProof/>
        </w:rPr>
      </w:r>
      <w:r>
        <w:rPr>
          <w:noProof/>
        </w:rPr>
        <w:fldChar w:fldCharType="separate"/>
      </w:r>
      <w:r>
        <w:rPr>
          <w:noProof/>
        </w:rPr>
        <w:t>282</w:t>
      </w:r>
      <w:r>
        <w:rPr>
          <w:noProof/>
        </w:rPr>
        <w:fldChar w:fldCharType="end"/>
      </w:r>
    </w:p>
    <w:p w14:paraId="52E4A672" w14:textId="3FD2760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OTA dynamic range (16QAM, R=2/3)</w:t>
      </w:r>
      <w:r>
        <w:rPr>
          <w:noProof/>
        </w:rPr>
        <w:tab/>
      </w:r>
      <w:r>
        <w:rPr>
          <w:noProof/>
        </w:rPr>
        <w:fldChar w:fldCharType="begin"/>
      </w:r>
      <w:r>
        <w:rPr>
          <w:noProof/>
        </w:rPr>
        <w:instrText xml:space="preserve"> PAGEREF _Toc187256792 \h </w:instrText>
      </w:r>
      <w:r>
        <w:rPr>
          <w:noProof/>
        </w:rPr>
      </w:r>
      <w:r>
        <w:rPr>
          <w:noProof/>
        </w:rPr>
        <w:fldChar w:fldCharType="separate"/>
      </w:r>
      <w:r>
        <w:rPr>
          <w:noProof/>
        </w:rPr>
        <w:t>285</w:t>
      </w:r>
      <w:r>
        <w:rPr>
          <w:noProof/>
        </w:rPr>
        <w:fldChar w:fldCharType="end"/>
      </w:r>
    </w:p>
    <w:p w14:paraId="28D251B6" w14:textId="746E92F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_Toc187256793 \h </w:instrText>
      </w:r>
      <w:r>
        <w:rPr>
          <w:noProof/>
        </w:rPr>
      </w:r>
      <w:r>
        <w:rPr>
          <w:noProof/>
        </w:rPr>
        <w:fldChar w:fldCharType="separate"/>
      </w:r>
      <w:r>
        <w:rPr>
          <w:noProof/>
        </w:rPr>
        <w:t>285</w:t>
      </w:r>
      <w:r>
        <w:rPr>
          <w:noProof/>
        </w:rPr>
        <w:fldChar w:fldCharType="end"/>
      </w:r>
    </w:p>
    <w:p w14:paraId="279574FB" w14:textId="7A838B2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A.3</w:t>
      </w:r>
      <w:r w:rsidRPr="00590342">
        <w:rPr>
          <w:rFonts w:eastAsia="DengXian"/>
          <w:noProof/>
          <w:lang w:eastAsia="zh-CN"/>
        </w:rPr>
        <w:t>A</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R=99/</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_Toc187256794 \h </w:instrText>
      </w:r>
      <w:r>
        <w:rPr>
          <w:noProof/>
        </w:rPr>
      </w:r>
      <w:r>
        <w:rPr>
          <w:noProof/>
        </w:rPr>
        <w:fldChar w:fldCharType="separate"/>
      </w:r>
      <w:r>
        <w:rPr>
          <w:noProof/>
        </w:rPr>
        <w:t>291</w:t>
      </w:r>
      <w:r>
        <w:rPr>
          <w:noProof/>
        </w:rPr>
        <w:fldChar w:fldCharType="end"/>
      </w:r>
    </w:p>
    <w:p w14:paraId="2BB58E10" w14:textId="43035A0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rFonts w:eastAsia="DengXian"/>
          <w:noProof/>
        </w:rPr>
        <w:t>A.</w:t>
      </w:r>
      <w:r w:rsidRPr="00590342">
        <w:rPr>
          <w:rFonts w:eastAsia="DengXian"/>
          <w:noProof/>
          <w:lang w:eastAsia="zh-CN"/>
        </w:rPr>
        <w:t>3B</w:t>
      </w:r>
      <w:r>
        <w:rPr>
          <w:rFonts w:asciiTheme="minorHAnsi" w:eastAsiaTheme="minorEastAsia" w:hAnsiTheme="minorHAnsi" w:cstheme="minorBidi"/>
          <w:noProof/>
          <w:kern w:val="2"/>
          <w:sz w:val="24"/>
          <w:szCs w:val="24"/>
          <w:lang w:eastAsia="en-GB"/>
          <w14:ligatures w14:val="standardContextual"/>
        </w:rPr>
        <w:tab/>
      </w:r>
      <w:r w:rsidRPr="00590342">
        <w:rPr>
          <w:rFonts w:eastAsia="DengXian"/>
          <w:noProof/>
        </w:rPr>
        <w:t>Fixed Reference Channels for performance requirements (</w:t>
      </w:r>
      <w:r w:rsidRPr="00590342">
        <w:rPr>
          <w:rFonts w:eastAsia="DengXian"/>
          <w:noProof/>
          <w:lang w:eastAsia="zh-CN"/>
        </w:rPr>
        <w:t>QPSK</w:t>
      </w:r>
      <w:r w:rsidRPr="00590342">
        <w:rPr>
          <w:rFonts w:eastAsia="DengXian"/>
          <w:noProof/>
        </w:rPr>
        <w:t>, R=308/</w:t>
      </w:r>
      <w:r w:rsidRPr="00590342">
        <w:rPr>
          <w:rFonts w:eastAsia="DengXian"/>
          <w:noProof/>
          <w:lang w:eastAsia="zh-CN"/>
        </w:rPr>
        <w:t>1024</w:t>
      </w:r>
      <w:r w:rsidRPr="00590342">
        <w:rPr>
          <w:rFonts w:eastAsia="DengXian"/>
          <w:noProof/>
        </w:rPr>
        <w:t>)</w:t>
      </w:r>
      <w:r>
        <w:rPr>
          <w:noProof/>
        </w:rPr>
        <w:tab/>
      </w:r>
      <w:r>
        <w:rPr>
          <w:noProof/>
        </w:rPr>
        <w:fldChar w:fldCharType="begin"/>
      </w:r>
      <w:r>
        <w:rPr>
          <w:noProof/>
        </w:rPr>
        <w:instrText xml:space="preserve"> PAGEREF _Toc187256795 \h </w:instrText>
      </w:r>
      <w:r>
        <w:rPr>
          <w:noProof/>
        </w:rPr>
      </w:r>
      <w:r>
        <w:rPr>
          <w:noProof/>
        </w:rPr>
        <w:fldChar w:fldCharType="separate"/>
      </w:r>
      <w:r>
        <w:rPr>
          <w:noProof/>
        </w:rPr>
        <w:t>293</w:t>
      </w:r>
      <w:r>
        <w:rPr>
          <w:noProof/>
        </w:rPr>
        <w:fldChar w:fldCharType="end"/>
      </w:r>
    </w:p>
    <w:p w14:paraId="6F17BD39" w14:textId="0A129A2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_Toc187256796 \h </w:instrText>
      </w:r>
      <w:r>
        <w:rPr>
          <w:noProof/>
        </w:rPr>
      </w:r>
      <w:r>
        <w:rPr>
          <w:noProof/>
        </w:rPr>
        <w:fldChar w:fldCharType="separate"/>
      </w:r>
      <w:r>
        <w:rPr>
          <w:noProof/>
        </w:rPr>
        <w:t>293</w:t>
      </w:r>
      <w:r>
        <w:rPr>
          <w:noProof/>
        </w:rPr>
        <w:fldChar w:fldCharType="end"/>
      </w:r>
    </w:p>
    <w:p w14:paraId="7CC3237F" w14:textId="116B2E7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_Toc187256797 \h </w:instrText>
      </w:r>
      <w:r>
        <w:rPr>
          <w:noProof/>
        </w:rPr>
      </w:r>
      <w:r>
        <w:rPr>
          <w:noProof/>
        </w:rPr>
        <w:fldChar w:fldCharType="separate"/>
      </w:r>
      <w:r>
        <w:rPr>
          <w:noProof/>
        </w:rPr>
        <w:t>298</w:t>
      </w:r>
      <w:r>
        <w:rPr>
          <w:noProof/>
        </w:rPr>
        <w:fldChar w:fldCharType="end"/>
      </w:r>
    </w:p>
    <w:p w14:paraId="6535BFA3" w14:textId="3EB0F62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PRACH Test preambles</w:t>
      </w:r>
      <w:r>
        <w:rPr>
          <w:noProof/>
        </w:rPr>
        <w:tab/>
      </w:r>
      <w:r>
        <w:rPr>
          <w:noProof/>
        </w:rPr>
        <w:fldChar w:fldCharType="begin"/>
      </w:r>
      <w:r>
        <w:rPr>
          <w:noProof/>
        </w:rPr>
        <w:instrText xml:space="preserve"> PAGEREF _Toc187256798 \h </w:instrText>
      </w:r>
      <w:r>
        <w:rPr>
          <w:noProof/>
        </w:rPr>
      </w:r>
      <w:r>
        <w:rPr>
          <w:noProof/>
        </w:rPr>
        <w:fldChar w:fldCharType="separate"/>
      </w:r>
      <w:r>
        <w:rPr>
          <w:noProof/>
        </w:rPr>
        <w:t>301</w:t>
      </w:r>
      <w:r>
        <w:rPr>
          <w:noProof/>
        </w:rPr>
        <w:fldChar w:fldCharType="end"/>
      </w:r>
    </w:p>
    <w:p w14:paraId="5A05BDD5" w14:textId="150E68A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_Toc187256799 \h </w:instrText>
      </w:r>
      <w:r>
        <w:rPr>
          <w:noProof/>
        </w:rPr>
      </w:r>
      <w:r>
        <w:rPr>
          <w:noProof/>
        </w:rPr>
        <w:fldChar w:fldCharType="separate"/>
      </w:r>
      <w:r>
        <w:rPr>
          <w:noProof/>
        </w:rPr>
        <w:t>301</w:t>
      </w:r>
      <w:r>
        <w:rPr>
          <w:noProof/>
        </w:rPr>
        <w:fldChar w:fldCharType="end"/>
      </w:r>
    </w:p>
    <w:p w14:paraId="29508A9E" w14:textId="405700F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_Toc187256800 \h </w:instrText>
      </w:r>
      <w:r>
        <w:rPr>
          <w:noProof/>
        </w:rPr>
      </w:r>
      <w:r>
        <w:rPr>
          <w:noProof/>
        </w:rPr>
        <w:fldChar w:fldCharType="separate"/>
      </w:r>
      <w:r>
        <w:rPr>
          <w:noProof/>
        </w:rPr>
        <w:t>302</w:t>
      </w:r>
      <w:r>
        <w:rPr>
          <w:noProof/>
        </w:rPr>
        <w:fldChar w:fldCharType="end"/>
      </w:r>
    </w:p>
    <w:p w14:paraId="11E29B01" w14:textId="0449E537"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Environmental requirements for the BS equipment</w:t>
      </w:r>
      <w:r>
        <w:rPr>
          <w:noProof/>
        </w:rPr>
        <w:tab/>
      </w:r>
      <w:r>
        <w:rPr>
          <w:noProof/>
        </w:rPr>
        <w:fldChar w:fldCharType="begin"/>
      </w:r>
      <w:r>
        <w:rPr>
          <w:noProof/>
        </w:rPr>
        <w:instrText xml:space="preserve"> PAGEREF _Toc187256801 \h </w:instrText>
      </w:r>
      <w:r>
        <w:rPr>
          <w:noProof/>
        </w:rPr>
      </w:r>
      <w:r>
        <w:rPr>
          <w:noProof/>
        </w:rPr>
        <w:fldChar w:fldCharType="separate"/>
      </w:r>
      <w:r>
        <w:rPr>
          <w:noProof/>
        </w:rPr>
        <w:t>304</w:t>
      </w:r>
      <w:r>
        <w:rPr>
          <w:noProof/>
        </w:rPr>
        <w:fldChar w:fldCharType="end"/>
      </w:r>
    </w:p>
    <w:p w14:paraId="3D613368" w14:textId="1DE190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_Toc187256802 \h </w:instrText>
      </w:r>
      <w:r>
        <w:rPr>
          <w:noProof/>
        </w:rPr>
      </w:r>
      <w:r>
        <w:rPr>
          <w:noProof/>
        </w:rPr>
        <w:fldChar w:fldCharType="separate"/>
      </w:r>
      <w:r>
        <w:rPr>
          <w:noProof/>
        </w:rPr>
        <w:t>304</w:t>
      </w:r>
      <w:r>
        <w:rPr>
          <w:noProof/>
        </w:rPr>
        <w:fldChar w:fldCharType="end"/>
      </w:r>
    </w:p>
    <w:p w14:paraId="54FDDF8B" w14:textId="7D0E18C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Normal test environment</w:t>
      </w:r>
      <w:r>
        <w:rPr>
          <w:noProof/>
        </w:rPr>
        <w:tab/>
      </w:r>
      <w:r>
        <w:rPr>
          <w:noProof/>
        </w:rPr>
        <w:fldChar w:fldCharType="begin"/>
      </w:r>
      <w:r>
        <w:rPr>
          <w:noProof/>
        </w:rPr>
        <w:instrText xml:space="preserve"> PAGEREF _Toc187256803 \h </w:instrText>
      </w:r>
      <w:r>
        <w:rPr>
          <w:noProof/>
        </w:rPr>
      </w:r>
      <w:r>
        <w:rPr>
          <w:noProof/>
        </w:rPr>
        <w:fldChar w:fldCharType="separate"/>
      </w:r>
      <w:r>
        <w:rPr>
          <w:noProof/>
        </w:rPr>
        <w:t>304</w:t>
      </w:r>
      <w:r>
        <w:rPr>
          <w:noProof/>
        </w:rPr>
        <w:fldChar w:fldCharType="end"/>
      </w:r>
    </w:p>
    <w:p w14:paraId="2A75AB44" w14:textId="7B265A4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Extreme test environment</w:t>
      </w:r>
      <w:r>
        <w:rPr>
          <w:noProof/>
        </w:rPr>
        <w:tab/>
      </w:r>
      <w:r>
        <w:rPr>
          <w:noProof/>
        </w:rPr>
        <w:fldChar w:fldCharType="begin"/>
      </w:r>
      <w:r>
        <w:rPr>
          <w:noProof/>
        </w:rPr>
        <w:instrText xml:space="preserve"> PAGEREF _Toc187256804 \h </w:instrText>
      </w:r>
      <w:r>
        <w:rPr>
          <w:noProof/>
        </w:rPr>
      </w:r>
      <w:r>
        <w:rPr>
          <w:noProof/>
        </w:rPr>
        <w:fldChar w:fldCharType="separate"/>
      </w:r>
      <w:r>
        <w:rPr>
          <w:noProof/>
        </w:rPr>
        <w:t>304</w:t>
      </w:r>
      <w:r>
        <w:rPr>
          <w:noProof/>
        </w:rPr>
        <w:fldChar w:fldCharType="end"/>
      </w:r>
    </w:p>
    <w:p w14:paraId="7F382C63" w14:textId="6BCD60E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Extreme temperature</w:t>
      </w:r>
      <w:r>
        <w:rPr>
          <w:noProof/>
        </w:rPr>
        <w:tab/>
      </w:r>
      <w:r>
        <w:rPr>
          <w:noProof/>
        </w:rPr>
        <w:fldChar w:fldCharType="begin"/>
      </w:r>
      <w:r>
        <w:rPr>
          <w:noProof/>
        </w:rPr>
        <w:instrText xml:space="preserve"> PAGEREF _Toc187256805 \h </w:instrText>
      </w:r>
      <w:r>
        <w:rPr>
          <w:noProof/>
        </w:rPr>
      </w:r>
      <w:r>
        <w:rPr>
          <w:noProof/>
        </w:rPr>
        <w:fldChar w:fldCharType="separate"/>
      </w:r>
      <w:r>
        <w:rPr>
          <w:noProof/>
        </w:rPr>
        <w:t>304</w:t>
      </w:r>
      <w:r>
        <w:rPr>
          <w:noProof/>
        </w:rPr>
        <w:fldChar w:fldCharType="end"/>
      </w:r>
    </w:p>
    <w:p w14:paraId="290BC641" w14:textId="041D849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Vibration</w:t>
      </w:r>
      <w:r>
        <w:rPr>
          <w:noProof/>
        </w:rPr>
        <w:tab/>
      </w:r>
      <w:r>
        <w:rPr>
          <w:noProof/>
        </w:rPr>
        <w:fldChar w:fldCharType="begin"/>
      </w:r>
      <w:r>
        <w:rPr>
          <w:noProof/>
        </w:rPr>
        <w:instrText xml:space="preserve"> PAGEREF _Toc187256806 \h </w:instrText>
      </w:r>
      <w:r>
        <w:rPr>
          <w:noProof/>
        </w:rPr>
      </w:r>
      <w:r>
        <w:rPr>
          <w:noProof/>
        </w:rPr>
        <w:fldChar w:fldCharType="separate"/>
      </w:r>
      <w:r>
        <w:rPr>
          <w:noProof/>
        </w:rPr>
        <w:t>305</w:t>
      </w:r>
      <w:r>
        <w:rPr>
          <w:noProof/>
        </w:rPr>
        <w:fldChar w:fldCharType="end"/>
      </w:r>
    </w:p>
    <w:p w14:paraId="43C181DB" w14:textId="40C7F80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sidRPr="00590342">
        <w:rPr>
          <w:rFonts w:cs="v4.2.0"/>
          <w:noProof/>
        </w:rPr>
        <w:t>Power supply</w:t>
      </w:r>
      <w:r>
        <w:rPr>
          <w:noProof/>
        </w:rPr>
        <w:tab/>
      </w:r>
      <w:r>
        <w:rPr>
          <w:noProof/>
        </w:rPr>
        <w:fldChar w:fldCharType="begin"/>
      </w:r>
      <w:r>
        <w:rPr>
          <w:noProof/>
        </w:rPr>
        <w:instrText xml:space="preserve"> PAGEREF _Toc187256807 \h </w:instrText>
      </w:r>
      <w:r>
        <w:rPr>
          <w:noProof/>
        </w:rPr>
      </w:r>
      <w:r>
        <w:rPr>
          <w:noProof/>
        </w:rPr>
        <w:fldChar w:fldCharType="separate"/>
      </w:r>
      <w:r>
        <w:rPr>
          <w:noProof/>
        </w:rPr>
        <w:t>305</w:t>
      </w:r>
      <w:r>
        <w:rPr>
          <w:noProof/>
        </w:rPr>
        <w:fldChar w:fldCharType="end"/>
      </w:r>
    </w:p>
    <w:p w14:paraId="719F8B04" w14:textId="3EFAB0B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B.6</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r>
      <w:r>
        <w:rPr>
          <w:noProof/>
        </w:rPr>
        <w:instrText xml:space="preserve"> PAGEREF _Toc187256808 \h </w:instrText>
      </w:r>
      <w:r>
        <w:rPr>
          <w:noProof/>
        </w:rPr>
      </w:r>
      <w:r>
        <w:rPr>
          <w:noProof/>
        </w:rPr>
        <w:fldChar w:fldCharType="separate"/>
      </w:r>
      <w:r>
        <w:rPr>
          <w:noProof/>
        </w:rPr>
        <w:t>305</w:t>
      </w:r>
      <w:r>
        <w:rPr>
          <w:noProof/>
        </w:rPr>
        <w:fldChar w:fldCharType="end"/>
      </w:r>
    </w:p>
    <w:p w14:paraId="10A51E34" w14:textId="6CBDE28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sv-SE"/>
        </w:rPr>
        <w:t>B.7</w:t>
      </w:r>
      <w:r>
        <w:rPr>
          <w:rFonts w:asciiTheme="minorHAnsi" w:eastAsiaTheme="minorEastAsia" w:hAnsiTheme="minorHAnsi" w:cstheme="minorBidi"/>
          <w:noProof/>
          <w:kern w:val="2"/>
          <w:sz w:val="24"/>
          <w:szCs w:val="24"/>
          <w:lang w:eastAsia="en-GB"/>
          <w14:ligatures w14:val="standardContextual"/>
        </w:rPr>
        <w:tab/>
      </w:r>
      <w:r>
        <w:rPr>
          <w:noProof/>
          <w:lang w:eastAsia="sv-SE"/>
        </w:rPr>
        <w:t>OTA extreme test methods</w:t>
      </w:r>
      <w:r>
        <w:rPr>
          <w:noProof/>
        </w:rPr>
        <w:tab/>
      </w:r>
      <w:r>
        <w:rPr>
          <w:noProof/>
        </w:rPr>
        <w:fldChar w:fldCharType="begin"/>
      </w:r>
      <w:r>
        <w:rPr>
          <w:noProof/>
        </w:rPr>
        <w:instrText xml:space="preserve"> PAGEREF _Toc187256809 \h </w:instrText>
      </w:r>
      <w:r>
        <w:rPr>
          <w:noProof/>
        </w:rPr>
      </w:r>
      <w:r>
        <w:rPr>
          <w:noProof/>
        </w:rPr>
        <w:fldChar w:fldCharType="separate"/>
      </w:r>
      <w:r>
        <w:rPr>
          <w:noProof/>
        </w:rPr>
        <w:t>306</w:t>
      </w:r>
      <w:r>
        <w:rPr>
          <w:noProof/>
        </w:rPr>
        <w:fldChar w:fldCharType="end"/>
      </w:r>
    </w:p>
    <w:p w14:paraId="29846D36" w14:textId="6553EB6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B.7.1</w:t>
      </w:r>
      <w:r>
        <w:rPr>
          <w:rFonts w:asciiTheme="minorHAnsi" w:eastAsiaTheme="minorEastAsia" w:hAnsiTheme="minorHAnsi" w:cstheme="minorBidi"/>
          <w:noProof/>
          <w:kern w:val="2"/>
          <w:sz w:val="24"/>
          <w:szCs w:val="24"/>
          <w:lang w:eastAsia="en-GB"/>
          <w14:ligatures w14:val="standardContextual"/>
        </w:rPr>
        <w:tab/>
      </w:r>
      <w:r>
        <w:rPr>
          <w:noProof/>
          <w:lang w:eastAsia="sv-SE"/>
        </w:rPr>
        <w:t>Direct far field method</w:t>
      </w:r>
      <w:r>
        <w:rPr>
          <w:noProof/>
        </w:rPr>
        <w:tab/>
      </w:r>
      <w:r>
        <w:rPr>
          <w:noProof/>
        </w:rPr>
        <w:fldChar w:fldCharType="begin"/>
      </w:r>
      <w:r>
        <w:rPr>
          <w:noProof/>
        </w:rPr>
        <w:instrText xml:space="preserve"> PAGEREF _Toc187256810 \h </w:instrText>
      </w:r>
      <w:r>
        <w:rPr>
          <w:noProof/>
        </w:rPr>
      </w:r>
      <w:r>
        <w:rPr>
          <w:noProof/>
        </w:rPr>
        <w:fldChar w:fldCharType="separate"/>
      </w:r>
      <w:r>
        <w:rPr>
          <w:noProof/>
        </w:rPr>
        <w:t>306</w:t>
      </w:r>
      <w:r>
        <w:rPr>
          <w:noProof/>
        </w:rPr>
        <w:fldChar w:fldCharType="end"/>
      </w:r>
    </w:p>
    <w:p w14:paraId="585E6C8F" w14:textId="523FDB7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sv-SE"/>
        </w:rPr>
        <w:t>B.7.</w:t>
      </w:r>
      <w:r w:rsidRPr="00590342">
        <w:rPr>
          <w:noProof/>
          <w:lang w:val="en-US" w:eastAsia="sv-SE"/>
        </w:rPr>
        <w:t>2</w:t>
      </w:r>
      <w:r>
        <w:rPr>
          <w:rFonts w:asciiTheme="minorHAnsi" w:eastAsiaTheme="minorEastAsia" w:hAnsiTheme="minorHAnsi" w:cstheme="minorBidi"/>
          <w:noProof/>
          <w:kern w:val="2"/>
          <w:sz w:val="24"/>
          <w:szCs w:val="24"/>
          <w:lang w:eastAsia="en-GB"/>
          <w14:ligatures w14:val="standardContextual"/>
        </w:rPr>
        <w:tab/>
      </w:r>
      <w:r>
        <w:rPr>
          <w:noProof/>
          <w:lang w:eastAsia="sv-SE"/>
        </w:rPr>
        <w:t>Relative method</w:t>
      </w:r>
      <w:r>
        <w:rPr>
          <w:noProof/>
        </w:rPr>
        <w:tab/>
      </w:r>
      <w:r>
        <w:rPr>
          <w:noProof/>
        </w:rPr>
        <w:fldChar w:fldCharType="begin"/>
      </w:r>
      <w:r>
        <w:rPr>
          <w:noProof/>
        </w:rPr>
        <w:instrText xml:space="preserve"> PAGEREF _Toc187256811 \h </w:instrText>
      </w:r>
      <w:r>
        <w:rPr>
          <w:noProof/>
        </w:rPr>
      </w:r>
      <w:r>
        <w:rPr>
          <w:noProof/>
        </w:rPr>
        <w:fldChar w:fldCharType="separate"/>
      </w:r>
      <w:r>
        <w:rPr>
          <w:noProof/>
        </w:rPr>
        <w:t>306</w:t>
      </w:r>
      <w:r>
        <w:rPr>
          <w:noProof/>
        </w:rPr>
        <w:fldChar w:fldCharType="end"/>
      </w:r>
    </w:p>
    <w:p w14:paraId="39778FC7" w14:textId="6D6CE9DC"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Test tolerances and derivation of test requirements</w:t>
      </w:r>
      <w:r>
        <w:rPr>
          <w:noProof/>
        </w:rPr>
        <w:tab/>
      </w:r>
      <w:r>
        <w:rPr>
          <w:noProof/>
        </w:rPr>
        <w:fldChar w:fldCharType="begin"/>
      </w:r>
      <w:r>
        <w:rPr>
          <w:noProof/>
        </w:rPr>
        <w:instrText xml:space="preserve"> PAGEREF _Toc187256812 \h </w:instrText>
      </w:r>
      <w:r>
        <w:rPr>
          <w:noProof/>
        </w:rPr>
      </w:r>
      <w:r>
        <w:rPr>
          <w:noProof/>
        </w:rPr>
        <w:fldChar w:fldCharType="separate"/>
      </w:r>
      <w:r>
        <w:rPr>
          <w:noProof/>
        </w:rPr>
        <w:t>308</w:t>
      </w:r>
      <w:r>
        <w:rPr>
          <w:noProof/>
        </w:rPr>
        <w:fldChar w:fldCharType="end"/>
      </w:r>
    </w:p>
    <w:p w14:paraId="3AD3995D" w14:textId="4EF9B70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w:t>
      </w:r>
      <w:r>
        <w:rPr>
          <w:noProof/>
        </w:rPr>
        <w:t>ransmitter</w:t>
      </w:r>
      <w:r>
        <w:rPr>
          <w:noProof/>
        </w:rPr>
        <w:tab/>
      </w:r>
      <w:r>
        <w:rPr>
          <w:noProof/>
        </w:rPr>
        <w:fldChar w:fldCharType="begin"/>
      </w:r>
      <w:r>
        <w:rPr>
          <w:noProof/>
        </w:rPr>
        <w:instrText xml:space="preserve"> PAGEREF _Toc187256813 \h </w:instrText>
      </w:r>
      <w:r>
        <w:rPr>
          <w:noProof/>
        </w:rPr>
      </w:r>
      <w:r>
        <w:rPr>
          <w:noProof/>
        </w:rPr>
        <w:fldChar w:fldCharType="separate"/>
      </w:r>
      <w:r>
        <w:rPr>
          <w:noProof/>
        </w:rPr>
        <w:t>309</w:t>
      </w:r>
      <w:r>
        <w:rPr>
          <w:noProof/>
        </w:rPr>
        <w:fldChar w:fldCharType="end"/>
      </w:r>
    </w:p>
    <w:p w14:paraId="62AF56FB" w14:textId="5BFD091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receiv</w:t>
      </w:r>
      <w:r>
        <w:rPr>
          <w:noProof/>
        </w:rPr>
        <w:t>er</w:t>
      </w:r>
      <w:r>
        <w:rPr>
          <w:noProof/>
        </w:rPr>
        <w:tab/>
      </w:r>
      <w:r>
        <w:rPr>
          <w:noProof/>
        </w:rPr>
        <w:fldChar w:fldCharType="begin"/>
      </w:r>
      <w:r>
        <w:rPr>
          <w:noProof/>
        </w:rPr>
        <w:instrText xml:space="preserve"> PAGEREF _Toc187256814 \h </w:instrText>
      </w:r>
      <w:r>
        <w:rPr>
          <w:noProof/>
        </w:rPr>
      </w:r>
      <w:r>
        <w:rPr>
          <w:noProof/>
        </w:rPr>
        <w:fldChar w:fldCharType="separate"/>
      </w:r>
      <w:r>
        <w:rPr>
          <w:noProof/>
        </w:rPr>
        <w:t>314</w:t>
      </w:r>
      <w:r>
        <w:rPr>
          <w:noProof/>
        </w:rPr>
        <w:fldChar w:fldCharType="end"/>
      </w:r>
    </w:p>
    <w:p w14:paraId="7BA8BEFC" w14:textId="185BCF36"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performance requirements</w:t>
      </w:r>
      <w:r>
        <w:rPr>
          <w:noProof/>
        </w:rPr>
        <w:tab/>
      </w:r>
      <w:r>
        <w:rPr>
          <w:noProof/>
        </w:rPr>
        <w:fldChar w:fldCharType="begin"/>
      </w:r>
      <w:r>
        <w:rPr>
          <w:noProof/>
        </w:rPr>
        <w:instrText xml:space="preserve"> PAGEREF _Toc187256815 \h </w:instrText>
      </w:r>
      <w:r>
        <w:rPr>
          <w:noProof/>
        </w:rPr>
      </w:r>
      <w:r>
        <w:rPr>
          <w:noProof/>
        </w:rPr>
        <w:fldChar w:fldCharType="separate"/>
      </w:r>
      <w:r>
        <w:rPr>
          <w:noProof/>
        </w:rPr>
        <w:t>315</w:t>
      </w:r>
      <w:r>
        <w:rPr>
          <w:noProof/>
        </w:rPr>
        <w:fldChar w:fldCharType="end"/>
      </w:r>
    </w:p>
    <w:p w14:paraId="13B3C7A7" w14:textId="47BBFD7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Calibration</w:t>
      </w:r>
      <w:r>
        <w:rPr>
          <w:noProof/>
        </w:rPr>
        <w:tab/>
      </w:r>
      <w:r>
        <w:rPr>
          <w:noProof/>
        </w:rPr>
        <w:fldChar w:fldCharType="begin"/>
      </w:r>
      <w:r>
        <w:rPr>
          <w:noProof/>
        </w:rPr>
        <w:instrText xml:space="preserve"> PAGEREF _Toc187256816 \h </w:instrText>
      </w:r>
      <w:r>
        <w:rPr>
          <w:noProof/>
        </w:rPr>
      </w:r>
      <w:r>
        <w:rPr>
          <w:noProof/>
        </w:rPr>
        <w:fldChar w:fldCharType="separate"/>
      </w:r>
      <w:r>
        <w:rPr>
          <w:noProof/>
        </w:rPr>
        <w:t>318</w:t>
      </w:r>
      <w:r>
        <w:rPr>
          <w:noProof/>
        </w:rPr>
        <w:fldChar w:fldCharType="end"/>
      </w:r>
    </w:p>
    <w:p w14:paraId="72FF201D" w14:textId="6E38FECB"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OTA measurement system set-up</w:t>
      </w:r>
      <w:r>
        <w:rPr>
          <w:noProof/>
        </w:rPr>
        <w:tab/>
      </w:r>
      <w:r>
        <w:rPr>
          <w:noProof/>
        </w:rPr>
        <w:fldChar w:fldCharType="begin"/>
      </w:r>
      <w:r>
        <w:rPr>
          <w:noProof/>
        </w:rPr>
        <w:instrText xml:space="preserve"> PAGEREF _Toc187256817 \h </w:instrText>
      </w:r>
      <w:r>
        <w:rPr>
          <w:noProof/>
        </w:rPr>
      </w:r>
      <w:r>
        <w:rPr>
          <w:noProof/>
        </w:rPr>
        <w:fldChar w:fldCharType="separate"/>
      </w:r>
      <w:r>
        <w:rPr>
          <w:noProof/>
        </w:rPr>
        <w:t>319</w:t>
      </w:r>
      <w:r>
        <w:rPr>
          <w:noProof/>
        </w:rPr>
        <w:fldChar w:fldCharType="end"/>
      </w:r>
    </w:p>
    <w:p w14:paraId="407FFF8E" w14:textId="73A8DAC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Transmitter</w:t>
      </w:r>
      <w:r>
        <w:rPr>
          <w:noProof/>
        </w:rPr>
        <w:tab/>
      </w:r>
      <w:r>
        <w:rPr>
          <w:noProof/>
        </w:rPr>
        <w:fldChar w:fldCharType="begin"/>
      </w:r>
      <w:r>
        <w:rPr>
          <w:noProof/>
        </w:rPr>
        <w:instrText xml:space="preserve"> PAGEREF _Toc187256818 \h </w:instrText>
      </w:r>
      <w:r>
        <w:rPr>
          <w:noProof/>
        </w:rPr>
      </w:r>
      <w:r>
        <w:rPr>
          <w:noProof/>
        </w:rPr>
        <w:fldChar w:fldCharType="separate"/>
      </w:r>
      <w:r>
        <w:rPr>
          <w:noProof/>
        </w:rPr>
        <w:t>319</w:t>
      </w:r>
      <w:r>
        <w:rPr>
          <w:noProof/>
        </w:rPr>
        <w:fldChar w:fldCharType="end"/>
      </w:r>
    </w:p>
    <w:p w14:paraId="097BD0B8" w14:textId="5C02F6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Radiated transmit power, OTA output power dynamics, OTA transmitted signal quality, OTA occupied bandwidth, and OTA transmit ON/OFF power (</w:t>
      </w:r>
      <w:r w:rsidRPr="00590342">
        <w:rPr>
          <w:i/>
          <w:noProof/>
        </w:rPr>
        <w:t>BS type 2-O</w:t>
      </w:r>
      <w:r>
        <w:rPr>
          <w:noProof/>
        </w:rPr>
        <w:t>)</w:t>
      </w:r>
      <w:r>
        <w:rPr>
          <w:noProof/>
        </w:rPr>
        <w:tab/>
      </w:r>
      <w:r>
        <w:rPr>
          <w:noProof/>
        </w:rPr>
        <w:fldChar w:fldCharType="begin"/>
      </w:r>
      <w:r>
        <w:rPr>
          <w:noProof/>
        </w:rPr>
        <w:instrText xml:space="preserve"> PAGEREF _Toc187256819 \h </w:instrText>
      </w:r>
      <w:r>
        <w:rPr>
          <w:noProof/>
        </w:rPr>
      </w:r>
      <w:r>
        <w:rPr>
          <w:noProof/>
        </w:rPr>
        <w:fldChar w:fldCharType="separate"/>
      </w:r>
      <w:r>
        <w:rPr>
          <w:noProof/>
        </w:rPr>
        <w:t>319</w:t>
      </w:r>
      <w:r>
        <w:rPr>
          <w:noProof/>
        </w:rPr>
        <w:fldChar w:fldCharType="end"/>
      </w:r>
    </w:p>
    <w:p w14:paraId="6E02C60F" w14:textId="637A7207"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OTA base station output power, OTA ACLR, OTA operating band unwanted emissions</w:t>
      </w:r>
      <w:r>
        <w:rPr>
          <w:noProof/>
        </w:rPr>
        <w:tab/>
      </w:r>
      <w:r>
        <w:rPr>
          <w:noProof/>
        </w:rPr>
        <w:fldChar w:fldCharType="begin"/>
      </w:r>
      <w:r>
        <w:rPr>
          <w:noProof/>
        </w:rPr>
        <w:instrText xml:space="preserve"> PAGEREF _Toc187256820 \h </w:instrText>
      </w:r>
      <w:r>
        <w:rPr>
          <w:noProof/>
        </w:rPr>
      </w:r>
      <w:r>
        <w:rPr>
          <w:noProof/>
        </w:rPr>
        <w:fldChar w:fldCharType="separate"/>
      </w:r>
      <w:r>
        <w:rPr>
          <w:noProof/>
        </w:rPr>
        <w:t>320</w:t>
      </w:r>
      <w:r>
        <w:rPr>
          <w:noProof/>
        </w:rPr>
        <w:fldChar w:fldCharType="end"/>
      </w:r>
    </w:p>
    <w:p w14:paraId="7B751585" w14:textId="06D5D1D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OTA spurious emissions</w:t>
      </w:r>
      <w:r>
        <w:rPr>
          <w:noProof/>
        </w:rPr>
        <w:tab/>
      </w:r>
      <w:r>
        <w:rPr>
          <w:noProof/>
        </w:rPr>
        <w:fldChar w:fldCharType="begin"/>
      </w:r>
      <w:r>
        <w:rPr>
          <w:noProof/>
        </w:rPr>
        <w:instrText xml:space="preserve"> PAGEREF _Toc187256821 \h </w:instrText>
      </w:r>
      <w:r>
        <w:rPr>
          <w:noProof/>
        </w:rPr>
      </w:r>
      <w:r>
        <w:rPr>
          <w:noProof/>
        </w:rPr>
        <w:fldChar w:fldCharType="separate"/>
      </w:r>
      <w:r>
        <w:rPr>
          <w:noProof/>
        </w:rPr>
        <w:t>320</w:t>
      </w:r>
      <w:r>
        <w:rPr>
          <w:noProof/>
        </w:rPr>
        <w:fldChar w:fldCharType="end"/>
      </w:r>
    </w:p>
    <w:p w14:paraId="55C79B0F" w14:textId="1AA013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OTA co-location emissions, OTA transmit ON/OFF power (</w:t>
      </w:r>
      <w:r w:rsidRPr="00590342">
        <w:rPr>
          <w:i/>
          <w:noProof/>
        </w:rPr>
        <w:t>BS type 1-O</w:t>
      </w:r>
      <w:r>
        <w:rPr>
          <w:noProof/>
        </w:rPr>
        <w:t>)</w:t>
      </w:r>
      <w:r>
        <w:rPr>
          <w:noProof/>
        </w:rPr>
        <w:tab/>
      </w:r>
      <w:r>
        <w:rPr>
          <w:noProof/>
        </w:rPr>
        <w:fldChar w:fldCharType="begin"/>
      </w:r>
      <w:r>
        <w:rPr>
          <w:noProof/>
        </w:rPr>
        <w:instrText xml:space="preserve"> PAGEREF _Toc187256822 \h </w:instrText>
      </w:r>
      <w:r>
        <w:rPr>
          <w:noProof/>
        </w:rPr>
      </w:r>
      <w:r>
        <w:rPr>
          <w:noProof/>
        </w:rPr>
        <w:fldChar w:fldCharType="separate"/>
      </w:r>
      <w:r>
        <w:rPr>
          <w:noProof/>
        </w:rPr>
        <w:t>321</w:t>
      </w:r>
      <w:r>
        <w:rPr>
          <w:noProof/>
        </w:rPr>
        <w:fldChar w:fldCharType="end"/>
      </w:r>
    </w:p>
    <w:p w14:paraId="65945F25" w14:textId="4723B67E"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OTA transmitter intermodulation</w:t>
      </w:r>
      <w:r>
        <w:rPr>
          <w:noProof/>
        </w:rPr>
        <w:tab/>
      </w:r>
      <w:r>
        <w:rPr>
          <w:noProof/>
        </w:rPr>
        <w:fldChar w:fldCharType="begin"/>
      </w:r>
      <w:r>
        <w:rPr>
          <w:noProof/>
        </w:rPr>
        <w:instrText xml:space="preserve"> PAGEREF _Toc187256823 \h </w:instrText>
      </w:r>
      <w:r>
        <w:rPr>
          <w:noProof/>
        </w:rPr>
      </w:r>
      <w:r>
        <w:rPr>
          <w:noProof/>
        </w:rPr>
        <w:fldChar w:fldCharType="separate"/>
      </w:r>
      <w:r>
        <w:rPr>
          <w:noProof/>
        </w:rPr>
        <w:t>322</w:t>
      </w:r>
      <w:r>
        <w:rPr>
          <w:noProof/>
        </w:rPr>
        <w:fldChar w:fldCharType="end"/>
      </w:r>
    </w:p>
    <w:p w14:paraId="08130056" w14:textId="4E9AD5A1"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Receiver</w:t>
      </w:r>
      <w:r>
        <w:rPr>
          <w:noProof/>
        </w:rPr>
        <w:tab/>
      </w:r>
      <w:r>
        <w:rPr>
          <w:noProof/>
        </w:rPr>
        <w:fldChar w:fldCharType="begin"/>
      </w:r>
      <w:r>
        <w:rPr>
          <w:noProof/>
        </w:rPr>
        <w:instrText xml:space="preserve"> PAGEREF _Toc187256824 \h </w:instrText>
      </w:r>
      <w:r>
        <w:rPr>
          <w:noProof/>
        </w:rPr>
      </w:r>
      <w:r>
        <w:rPr>
          <w:noProof/>
        </w:rPr>
        <w:fldChar w:fldCharType="separate"/>
      </w:r>
      <w:r>
        <w:rPr>
          <w:noProof/>
        </w:rPr>
        <w:t>323</w:t>
      </w:r>
      <w:r>
        <w:rPr>
          <w:noProof/>
        </w:rPr>
        <w:fldChar w:fldCharType="end"/>
      </w:r>
    </w:p>
    <w:p w14:paraId="5C009A50" w14:textId="2EC6BA34"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OTA sensitivity and OTA reference sensitivity level</w:t>
      </w:r>
      <w:r>
        <w:rPr>
          <w:noProof/>
        </w:rPr>
        <w:tab/>
      </w:r>
      <w:r>
        <w:rPr>
          <w:noProof/>
        </w:rPr>
        <w:fldChar w:fldCharType="begin"/>
      </w:r>
      <w:r>
        <w:rPr>
          <w:noProof/>
        </w:rPr>
        <w:instrText xml:space="preserve"> PAGEREF _Toc187256825 \h </w:instrText>
      </w:r>
      <w:r>
        <w:rPr>
          <w:noProof/>
        </w:rPr>
      </w:r>
      <w:r>
        <w:rPr>
          <w:noProof/>
        </w:rPr>
        <w:fldChar w:fldCharType="separate"/>
      </w:r>
      <w:r>
        <w:rPr>
          <w:noProof/>
        </w:rPr>
        <w:t>323</w:t>
      </w:r>
      <w:r>
        <w:rPr>
          <w:noProof/>
        </w:rPr>
        <w:fldChar w:fldCharType="end"/>
      </w:r>
    </w:p>
    <w:p w14:paraId="1E2CDC4F" w14:textId="72B9BD83"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OTA dynamic range</w:t>
      </w:r>
      <w:r>
        <w:rPr>
          <w:noProof/>
        </w:rPr>
        <w:tab/>
      </w:r>
      <w:r>
        <w:rPr>
          <w:noProof/>
        </w:rPr>
        <w:fldChar w:fldCharType="begin"/>
      </w:r>
      <w:r>
        <w:rPr>
          <w:noProof/>
        </w:rPr>
        <w:instrText xml:space="preserve"> PAGEREF _Toc187256826 \h </w:instrText>
      </w:r>
      <w:r>
        <w:rPr>
          <w:noProof/>
        </w:rPr>
      </w:r>
      <w:r>
        <w:rPr>
          <w:noProof/>
        </w:rPr>
        <w:fldChar w:fldCharType="separate"/>
      </w:r>
      <w:r>
        <w:rPr>
          <w:noProof/>
        </w:rPr>
        <w:t>323</w:t>
      </w:r>
      <w:r>
        <w:rPr>
          <w:noProof/>
        </w:rPr>
        <w:fldChar w:fldCharType="end"/>
      </w:r>
    </w:p>
    <w:p w14:paraId="3A0C9618" w14:textId="4F480C3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OTA adjacent channel selectivity, general OTA blocking, and OTA narrowband blocking</w:t>
      </w:r>
      <w:r>
        <w:rPr>
          <w:noProof/>
        </w:rPr>
        <w:tab/>
      </w:r>
      <w:r>
        <w:rPr>
          <w:noProof/>
        </w:rPr>
        <w:fldChar w:fldCharType="begin"/>
      </w:r>
      <w:r>
        <w:rPr>
          <w:noProof/>
        </w:rPr>
        <w:instrText xml:space="preserve"> PAGEREF _Toc187256827 \h </w:instrText>
      </w:r>
      <w:r>
        <w:rPr>
          <w:noProof/>
        </w:rPr>
      </w:r>
      <w:r>
        <w:rPr>
          <w:noProof/>
        </w:rPr>
        <w:fldChar w:fldCharType="separate"/>
      </w:r>
      <w:r>
        <w:rPr>
          <w:noProof/>
        </w:rPr>
        <w:t>324</w:t>
      </w:r>
      <w:r>
        <w:rPr>
          <w:noProof/>
        </w:rPr>
        <w:fldChar w:fldCharType="end"/>
      </w:r>
    </w:p>
    <w:p w14:paraId="0FE6F6EE" w14:textId="5E05F16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E.2.4</w:t>
      </w:r>
      <w:r>
        <w:rPr>
          <w:rFonts w:asciiTheme="minorHAnsi" w:eastAsiaTheme="minorEastAsia" w:hAnsiTheme="minorHAnsi" w:cstheme="minorBidi"/>
          <w:noProof/>
          <w:kern w:val="2"/>
          <w:sz w:val="24"/>
          <w:szCs w:val="24"/>
          <w:lang w:eastAsia="en-GB"/>
          <w14:ligatures w14:val="standardContextual"/>
        </w:rPr>
        <w:tab/>
      </w:r>
      <w:r>
        <w:rPr>
          <w:noProof/>
        </w:rPr>
        <w:t>OTA blocking</w:t>
      </w:r>
      <w:r>
        <w:rPr>
          <w:noProof/>
        </w:rPr>
        <w:tab/>
      </w:r>
      <w:r>
        <w:rPr>
          <w:noProof/>
        </w:rPr>
        <w:fldChar w:fldCharType="begin"/>
      </w:r>
      <w:r>
        <w:rPr>
          <w:noProof/>
        </w:rPr>
        <w:instrText xml:space="preserve"> PAGEREF _Toc187256828 \h </w:instrText>
      </w:r>
      <w:r>
        <w:rPr>
          <w:noProof/>
        </w:rPr>
      </w:r>
      <w:r>
        <w:rPr>
          <w:noProof/>
        </w:rPr>
        <w:fldChar w:fldCharType="separate"/>
      </w:r>
      <w:r>
        <w:rPr>
          <w:noProof/>
        </w:rPr>
        <w:t>325</w:t>
      </w:r>
      <w:r>
        <w:rPr>
          <w:noProof/>
        </w:rPr>
        <w:fldChar w:fldCharType="end"/>
      </w:r>
    </w:p>
    <w:p w14:paraId="2A9BC4A1" w14:textId="2553A1E9"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 xml:space="preserve">General </w:t>
      </w:r>
      <w:r>
        <w:rPr>
          <w:noProof/>
        </w:rPr>
        <w:t>OTA</w:t>
      </w:r>
      <w:r w:rsidRPr="00590342">
        <w:rPr>
          <w:noProof/>
          <w:lang w:val="en-US"/>
        </w:rPr>
        <w:t xml:space="preserve"> out-of-band blocking</w:t>
      </w:r>
      <w:r>
        <w:rPr>
          <w:noProof/>
        </w:rPr>
        <w:tab/>
      </w:r>
      <w:r>
        <w:rPr>
          <w:noProof/>
        </w:rPr>
        <w:fldChar w:fldCharType="begin"/>
      </w:r>
      <w:r>
        <w:rPr>
          <w:noProof/>
        </w:rPr>
        <w:instrText xml:space="preserve"> PAGEREF _Toc187256829 \h </w:instrText>
      </w:r>
      <w:r>
        <w:rPr>
          <w:noProof/>
        </w:rPr>
      </w:r>
      <w:r>
        <w:rPr>
          <w:noProof/>
        </w:rPr>
        <w:fldChar w:fldCharType="separate"/>
      </w:r>
      <w:r>
        <w:rPr>
          <w:noProof/>
        </w:rPr>
        <w:t>325</w:t>
      </w:r>
      <w:r>
        <w:rPr>
          <w:noProof/>
        </w:rPr>
        <w:fldChar w:fldCharType="end"/>
      </w:r>
    </w:p>
    <w:p w14:paraId="34D328DC" w14:textId="1D3094B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noProof/>
          <w:lang w:val="en-US"/>
        </w:rPr>
        <w:t>E.2</w:t>
      </w:r>
      <w:r>
        <w:rPr>
          <w:noProof/>
        </w:rPr>
        <w:t>.</w:t>
      </w:r>
      <w:r w:rsidRPr="00590342">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OTA </w:t>
      </w:r>
      <w:r w:rsidRPr="00590342">
        <w:rPr>
          <w:noProof/>
          <w:lang w:val="en-US"/>
        </w:rPr>
        <w:t>co-location blocking</w:t>
      </w:r>
      <w:r>
        <w:rPr>
          <w:noProof/>
        </w:rPr>
        <w:tab/>
      </w:r>
      <w:r>
        <w:rPr>
          <w:noProof/>
        </w:rPr>
        <w:fldChar w:fldCharType="begin"/>
      </w:r>
      <w:r>
        <w:rPr>
          <w:noProof/>
        </w:rPr>
        <w:instrText xml:space="preserve"> PAGEREF _Toc187256830 \h </w:instrText>
      </w:r>
      <w:r>
        <w:rPr>
          <w:noProof/>
        </w:rPr>
      </w:r>
      <w:r>
        <w:rPr>
          <w:noProof/>
        </w:rPr>
        <w:fldChar w:fldCharType="separate"/>
      </w:r>
      <w:r>
        <w:rPr>
          <w:noProof/>
        </w:rPr>
        <w:t>325</w:t>
      </w:r>
      <w:r>
        <w:rPr>
          <w:noProof/>
        </w:rPr>
        <w:fldChar w:fldCharType="end"/>
      </w:r>
    </w:p>
    <w:p w14:paraId="23D347A1" w14:textId="144073E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E.2.5</w:t>
      </w:r>
      <w:r>
        <w:rPr>
          <w:rFonts w:asciiTheme="minorHAnsi" w:eastAsiaTheme="minorEastAsia" w:hAnsiTheme="minorHAnsi" w:cstheme="minorBidi"/>
          <w:noProof/>
          <w:kern w:val="2"/>
          <w:sz w:val="24"/>
          <w:szCs w:val="24"/>
          <w:lang w:eastAsia="en-GB"/>
          <w14:ligatures w14:val="standardContextual"/>
        </w:rPr>
        <w:tab/>
      </w:r>
      <w:r>
        <w:rPr>
          <w:noProof/>
        </w:rPr>
        <w:t>OTA receiver spurious emissions</w:t>
      </w:r>
      <w:r>
        <w:rPr>
          <w:noProof/>
        </w:rPr>
        <w:tab/>
      </w:r>
      <w:r>
        <w:rPr>
          <w:noProof/>
        </w:rPr>
        <w:fldChar w:fldCharType="begin"/>
      </w:r>
      <w:r>
        <w:rPr>
          <w:noProof/>
        </w:rPr>
        <w:instrText xml:space="preserve"> PAGEREF _Toc187256831 \h </w:instrText>
      </w:r>
      <w:r>
        <w:rPr>
          <w:noProof/>
        </w:rPr>
      </w:r>
      <w:r>
        <w:rPr>
          <w:noProof/>
        </w:rPr>
        <w:fldChar w:fldCharType="separate"/>
      </w:r>
      <w:r>
        <w:rPr>
          <w:noProof/>
        </w:rPr>
        <w:t>326</w:t>
      </w:r>
      <w:r>
        <w:rPr>
          <w:noProof/>
        </w:rPr>
        <w:fldChar w:fldCharType="end"/>
      </w:r>
    </w:p>
    <w:p w14:paraId="7B6FBECE" w14:textId="3E6294E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E.2.6</w:t>
      </w:r>
      <w:r>
        <w:rPr>
          <w:rFonts w:asciiTheme="minorHAnsi" w:eastAsiaTheme="minorEastAsia" w:hAnsiTheme="minorHAnsi" w:cstheme="minorBidi"/>
          <w:noProof/>
          <w:kern w:val="2"/>
          <w:sz w:val="24"/>
          <w:szCs w:val="24"/>
          <w:lang w:eastAsia="en-GB"/>
          <w14:ligatures w14:val="standardContextual"/>
        </w:rPr>
        <w:tab/>
      </w:r>
      <w:r>
        <w:rPr>
          <w:noProof/>
        </w:rPr>
        <w:t>OTA receiver intermodulation</w:t>
      </w:r>
      <w:r>
        <w:rPr>
          <w:noProof/>
        </w:rPr>
        <w:tab/>
      </w:r>
      <w:r>
        <w:rPr>
          <w:noProof/>
        </w:rPr>
        <w:fldChar w:fldCharType="begin"/>
      </w:r>
      <w:r>
        <w:rPr>
          <w:noProof/>
        </w:rPr>
        <w:instrText xml:space="preserve"> PAGEREF _Toc187256832 \h </w:instrText>
      </w:r>
      <w:r>
        <w:rPr>
          <w:noProof/>
        </w:rPr>
      </w:r>
      <w:r>
        <w:rPr>
          <w:noProof/>
        </w:rPr>
        <w:fldChar w:fldCharType="separate"/>
      </w:r>
      <w:r>
        <w:rPr>
          <w:noProof/>
        </w:rPr>
        <w:t>326</w:t>
      </w:r>
      <w:r>
        <w:rPr>
          <w:noProof/>
        </w:rPr>
        <w:fldChar w:fldCharType="end"/>
      </w:r>
    </w:p>
    <w:p w14:paraId="08F7E471" w14:textId="4C9EB30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E.2.7</w:t>
      </w:r>
      <w:r>
        <w:rPr>
          <w:rFonts w:asciiTheme="minorHAnsi" w:eastAsiaTheme="minorEastAsia" w:hAnsiTheme="minorHAnsi" w:cstheme="minorBidi"/>
          <w:noProof/>
          <w:kern w:val="2"/>
          <w:sz w:val="24"/>
          <w:szCs w:val="24"/>
          <w:lang w:eastAsia="en-GB"/>
          <w14:ligatures w14:val="standardContextual"/>
        </w:rPr>
        <w:tab/>
      </w:r>
      <w:r>
        <w:rPr>
          <w:noProof/>
        </w:rPr>
        <w:t>OTA in-channel selectivity</w:t>
      </w:r>
      <w:r>
        <w:rPr>
          <w:noProof/>
        </w:rPr>
        <w:tab/>
      </w:r>
      <w:r>
        <w:rPr>
          <w:noProof/>
        </w:rPr>
        <w:fldChar w:fldCharType="begin"/>
      </w:r>
      <w:r>
        <w:rPr>
          <w:noProof/>
        </w:rPr>
        <w:instrText xml:space="preserve"> PAGEREF _Toc187256833 \h </w:instrText>
      </w:r>
      <w:r>
        <w:rPr>
          <w:noProof/>
        </w:rPr>
      </w:r>
      <w:r>
        <w:rPr>
          <w:noProof/>
        </w:rPr>
        <w:fldChar w:fldCharType="separate"/>
      </w:r>
      <w:r>
        <w:rPr>
          <w:noProof/>
        </w:rPr>
        <w:t>327</w:t>
      </w:r>
      <w:r>
        <w:rPr>
          <w:noProof/>
        </w:rPr>
        <w:fldChar w:fldCharType="end"/>
      </w:r>
    </w:p>
    <w:p w14:paraId="2903836A" w14:textId="21E4C90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Performance requirements</w:t>
      </w:r>
      <w:r>
        <w:rPr>
          <w:noProof/>
        </w:rPr>
        <w:tab/>
      </w:r>
      <w:r>
        <w:rPr>
          <w:noProof/>
        </w:rPr>
        <w:fldChar w:fldCharType="begin"/>
      </w:r>
      <w:r>
        <w:rPr>
          <w:noProof/>
        </w:rPr>
        <w:instrText xml:space="preserve"> PAGEREF _Toc187256834 \h </w:instrText>
      </w:r>
      <w:r>
        <w:rPr>
          <w:noProof/>
        </w:rPr>
      </w:r>
      <w:r>
        <w:rPr>
          <w:noProof/>
        </w:rPr>
        <w:fldChar w:fldCharType="separate"/>
      </w:r>
      <w:r>
        <w:rPr>
          <w:noProof/>
        </w:rPr>
        <w:t>327</w:t>
      </w:r>
      <w:r>
        <w:rPr>
          <w:noProof/>
        </w:rPr>
        <w:fldChar w:fldCharType="end"/>
      </w:r>
    </w:p>
    <w:p w14:paraId="06D55479" w14:textId="1459A148"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Void</w:t>
      </w:r>
      <w:r>
        <w:rPr>
          <w:noProof/>
        </w:rPr>
        <w:tab/>
      </w:r>
      <w:r>
        <w:rPr>
          <w:noProof/>
        </w:rPr>
        <w:fldChar w:fldCharType="begin"/>
      </w:r>
      <w:r>
        <w:rPr>
          <w:noProof/>
        </w:rPr>
        <w:instrText xml:space="preserve"> PAGEREF _Toc187256835 \h </w:instrText>
      </w:r>
      <w:r>
        <w:rPr>
          <w:noProof/>
        </w:rPr>
      </w:r>
      <w:r>
        <w:rPr>
          <w:noProof/>
        </w:rPr>
        <w:fldChar w:fldCharType="separate"/>
      </w:r>
      <w:r>
        <w:rPr>
          <w:noProof/>
        </w:rPr>
        <w:t>328</w:t>
      </w:r>
      <w:r>
        <w:rPr>
          <w:noProof/>
        </w:rPr>
        <w:fldChar w:fldCharType="end"/>
      </w:r>
    </w:p>
    <w:p w14:paraId="41166D10" w14:textId="34545F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 Transmitter spatial emissions declaration</w:t>
      </w:r>
      <w:r>
        <w:rPr>
          <w:noProof/>
        </w:rPr>
        <w:tab/>
      </w:r>
      <w:r>
        <w:rPr>
          <w:noProof/>
        </w:rPr>
        <w:fldChar w:fldCharType="begin"/>
      </w:r>
      <w:r>
        <w:rPr>
          <w:noProof/>
        </w:rPr>
        <w:instrText xml:space="preserve"> PAGEREF _Toc187256836 \h </w:instrText>
      </w:r>
      <w:r>
        <w:rPr>
          <w:noProof/>
        </w:rPr>
      </w:r>
      <w:r>
        <w:rPr>
          <w:noProof/>
        </w:rPr>
        <w:fldChar w:fldCharType="separate"/>
      </w:r>
      <w:r>
        <w:rPr>
          <w:noProof/>
        </w:rPr>
        <w:t>329</w:t>
      </w:r>
      <w:r>
        <w:rPr>
          <w:noProof/>
        </w:rPr>
        <w:fldChar w:fldCharType="end"/>
      </w:r>
    </w:p>
    <w:p w14:paraId="1462E71E" w14:textId="2B66D1D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_Toc187256837 \h </w:instrText>
      </w:r>
      <w:r>
        <w:rPr>
          <w:noProof/>
        </w:rPr>
      </w:r>
      <w:r>
        <w:rPr>
          <w:noProof/>
        </w:rPr>
        <w:fldChar w:fldCharType="separate"/>
      </w:r>
      <w:r>
        <w:rPr>
          <w:noProof/>
        </w:rPr>
        <w:t>329</w:t>
      </w:r>
      <w:r>
        <w:rPr>
          <w:noProof/>
        </w:rPr>
        <w:fldChar w:fldCharType="end"/>
      </w:r>
    </w:p>
    <w:p w14:paraId="31491762" w14:textId="7FA020B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Declarations</w:t>
      </w:r>
      <w:r>
        <w:rPr>
          <w:noProof/>
        </w:rPr>
        <w:tab/>
      </w:r>
      <w:r>
        <w:rPr>
          <w:noProof/>
        </w:rPr>
        <w:fldChar w:fldCharType="begin"/>
      </w:r>
      <w:r>
        <w:rPr>
          <w:noProof/>
        </w:rPr>
        <w:instrText xml:space="preserve"> PAGEREF _Toc187256838 \h </w:instrText>
      </w:r>
      <w:r>
        <w:rPr>
          <w:noProof/>
        </w:rPr>
      </w:r>
      <w:r>
        <w:rPr>
          <w:noProof/>
        </w:rPr>
        <w:fldChar w:fldCharType="separate"/>
      </w:r>
      <w:r>
        <w:rPr>
          <w:noProof/>
        </w:rPr>
        <w:t>330</w:t>
      </w:r>
      <w:r>
        <w:rPr>
          <w:noProof/>
        </w:rPr>
        <w:fldChar w:fldCharType="end"/>
      </w:r>
    </w:p>
    <w:p w14:paraId="5C12C7E4" w14:textId="4F029CB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(normative): Characteristics of the interfering signals</w:t>
      </w:r>
      <w:r>
        <w:rPr>
          <w:noProof/>
        </w:rPr>
        <w:tab/>
      </w:r>
      <w:r>
        <w:rPr>
          <w:noProof/>
        </w:rPr>
        <w:fldChar w:fldCharType="begin"/>
      </w:r>
      <w:r>
        <w:rPr>
          <w:noProof/>
        </w:rPr>
        <w:instrText xml:space="preserve"> PAGEREF _Toc187256839 \h </w:instrText>
      </w:r>
      <w:r>
        <w:rPr>
          <w:noProof/>
        </w:rPr>
      </w:r>
      <w:r>
        <w:rPr>
          <w:noProof/>
        </w:rPr>
        <w:fldChar w:fldCharType="separate"/>
      </w:r>
      <w:r>
        <w:rPr>
          <w:noProof/>
        </w:rPr>
        <w:t>331</w:t>
      </w:r>
      <w:r>
        <w:rPr>
          <w:noProof/>
        </w:rPr>
        <w:fldChar w:fldCharType="end"/>
      </w:r>
    </w:p>
    <w:p w14:paraId="578B65FF" w14:textId="6B736109"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(normative): TRP measurement procedures</w:t>
      </w:r>
      <w:r>
        <w:rPr>
          <w:noProof/>
        </w:rPr>
        <w:tab/>
      </w:r>
      <w:r>
        <w:rPr>
          <w:noProof/>
        </w:rPr>
        <w:fldChar w:fldCharType="begin"/>
      </w:r>
      <w:r>
        <w:rPr>
          <w:noProof/>
        </w:rPr>
        <w:instrText xml:space="preserve"> PAGEREF _Toc187256840 \h </w:instrText>
      </w:r>
      <w:r>
        <w:rPr>
          <w:noProof/>
        </w:rPr>
      </w:r>
      <w:r>
        <w:rPr>
          <w:noProof/>
        </w:rPr>
        <w:fldChar w:fldCharType="separate"/>
      </w:r>
      <w:r>
        <w:rPr>
          <w:noProof/>
        </w:rPr>
        <w:t>332</w:t>
      </w:r>
      <w:r>
        <w:rPr>
          <w:noProof/>
        </w:rPr>
        <w:fldChar w:fldCharType="end"/>
      </w:r>
    </w:p>
    <w:p w14:paraId="19D4BE42" w14:textId="5135D1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_Toc187256841 \h </w:instrText>
      </w:r>
      <w:r>
        <w:rPr>
          <w:noProof/>
        </w:rPr>
      </w:r>
      <w:r>
        <w:rPr>
          <w:noProof/>
        </w:rPr>
        <w:fldChar w:fldCharType="separate"/>
      </w:r>
      <w:r>
        <w:rPr>
          <w:noProof/>
        </w:rPr>
        <w:t>332</w:t>
      </w:r>
      <w:r>
        <w:rPr>
          <w:noProof/>
        </w:rPr>
        <w:fldChar w:fldCharType="end"/>
      </w:r>
    </w:p>
    <w:p w14:paraId="11939C8E" w14:textId="7019EA6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Spherical equal angle grid</w:t>
      </w:r>
      <w:r>
        <w:rPr>
          <w:noProof/>
        </w:rPr>
        <w:tab/>
      </w:r>
      <w:r>
        <w:rPr>
          <w:noProof/>
        </w:rPr>
        <w:fldChar w:fldCharType="begin"/>
      </w:r>
      <w:r>
        <w:rPr>
          <w:noProof/>
        </w:rPr>
        <w:instrText xml:space="preserve"> PAGEREF _Toc187256842 \h </w:instrText>
      </w:r>
      <w:r>
        <w:rPr>
          <w:noProof/>
        </w:rPr>
      </w:r>
      <w:r>
        <w:rPr>
          <w:noProof/>
        </w:rPr>
        <w:fldChar w:fldCharType="separate"/>
      </w:r>
      <w:r>
        <w:rPr>
          <w:noProof/>
        </w:rPr>
        <w:t>332</w:t>
      </w:r>
      <w:r>
        <w:rPr>
          <w:noProof/>
        </w:rPr>
        <w:fldChar w:fldCharType="end"/>
      </w:r>
    </w:p>
    <w:p w14:paraId="66E9BE5D" w14:textId="7399907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_Toc187256843 \h </w:instrText>
      </w:r>
      <w:r>
        <w:rPr>
          <w:noProof/>
        </w:rPr>
      </w:r>
      <w:r>
        <w:rPr>
          <w:noProof/>
        </w:rPr>
        <w:fldChar w:fldCharType="separate"/>
      </w:r>
      <w:r>
        <w:rPr>
          <w:noProof/>
        </w:rPr>
        <w:t>332</w:t>
      </w:r>
      <w:r>
        <w:rPr>
          <w:noProof/>
        </w:rPr>
        <w:fldChar w:fldCharType="end"/>
      </w:r>
    </w:p>
    <w:p w14:paraId="3038DA44" w14:textId="72B315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I.2.2</w:t>
      </w:r>
      <w:r>
        <w:rPr>
          <w:rFonts w:asciiTheme="minorHAnsi" w:eastAsiaTheme="minorEastAsia" w:hAnsiTheme="minorHAnsi" w:cstheme="minorBidi"/>
          <w:noProof/>
          <w:kern w:val="2"/>
          <w:sz w:val="24"/>
          <w:szCs w:val="24"/>
          <w:lang w:eastAsia="en-GB"/>
          <w14:ligatures w14:val="standardContextual"/>
        </w:rPr>
        <w:tab/>
      </w:r>
      <w:r>
        <w:rPr>
          <w:noProof/>
        </w:rPr>
        <w:t>Reference angular step criteria</w:t>
      </w:r>
      <w:r>
        <w:rPr>
          <w:noProof/>
        </w:rPr>
        <w:tab/>
      </w:r>
      <w:r>
        <w:rPr>
          <w:noProof/>
        </w:rPr>
        <w:fldChar w:fldCharType="begin"/>
      </w:r>
      <w:r>
        <w:rPr>
          <w:noProof/>
        </w:rPr>
        <w:instrText xml:space="preserve"> PAGEREF _Toc187256844 \h </w:instrText>
      </w:r>
      <w:r>
        <w:rPr>
          <w:noProof/>
        </w:rPr>
      </w:r>
      <w:r>
        <w:rPr>
          <w:noProof/>
        </w:rPr>
        <w:fldChar w:fldCharType="separate"/>
      </w:r>
      <w:r>
        <w:rPr>
          <w:noProof/>
        </w:rPr>
        <w:t>332</w:t>
      </w:r>
      <w:r>
        <w:rPr>
          <w:noProof/>
        </w:rPr>
        <w:fldChar w:fldCharType="end"/>
      </w:r>
    </w:p>
    <w:p w14:paraId="101A2C70" w14:textId="57A2461A"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Spherical equal area grid</w:t>
      </w:r>
      <w:r>
        <w:rPr>
          <w:noProof/>
        </w:rPr>
        <w:tab/>
      </w:r>
      <w:r>
        <w:rPr>
          <w:noProof/>
        </w:rPr>
        <w:fldChar w:fldCharType="begin"/>
      </w:r>
      <w:r>
        <w:rPr>
          <w:noProof/>
        </w:rPr>
        <w:instrText xml:space="preserve"> PAGEREF _Toc187256845 \h </w:instrText>
      </w:r>
      <w:r>
        <w:rPr>
          <w:noProof/>
        </w:rPr>
      </w:r>
      <w:r>
        <w:rPr>
          <w:noProof/>
        </w:rPr>
        <w:fldChar w:fldCharType="separate"/>
      </w:r>
      <w:r>
        <w:rPr>
          <w:noProof/>
        </w:rPr>
        <w:t>334</w:t>
      </w:r>
      <w:r>
        <w:rPr>
          <w:noProof/>
        </w:rPr>
        <w:fldChar w:fldCharType="end"/>
      </w:r>
    </w:p>
    <w:p w14:paraId="57276DF9" w14:textId="73F8152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I.4</w:t>
      </w:r>
      <w:r>
        <w:rPr>
          <w:rFonts w:asciiTheme="minorHAnsi" w:eastAsiaTheme="minorEastAsia" w:hAnsiTheme="minorHAnsi" w:cstheme="minorBidi"/>
          <w:noProof/>
          <w:kern w:val="2"/>
          <w:sz w:val="24"/>
          <w:szCs w:val="24"/>
          <w:lang w:eastAsia="en-GB"/>
          <w14:ligatures w14:val="standardContextual"/>
        </w:rPr>
        <w:tab/>
      </w:r>
      <w:r>
        <w:rPr>
          <w:noProof/>
        </w:rPr>
        <w:t>Spherical Fibonacci grid</w:t>
      </w:r>
      <w:r>
        <w:rPr>
          <w:noProof/>
        </w:rPr>
        <w:tab/>
      </w:r>
      <w:r>
        <w:rPr>
          <w:noProof/>
        </w:rPr>
        <w:fldChar w:fldCharType="begin"/>
      </w:r>
      <w:r>
        <w:rPr>
          <w:noProof/>
        </w:rPr>
        <w:instrText xml:space="preserve"> PAGEREF _Toc187256846 \h </w:instrText>
      </w:r>
      <w:r>
        <w:rPr>
          <w:noProof/>
        </w:rPr>
      </w:r>
      <w:r>
        <w:rPr>
          <w:noProof/>
        </w:rPr>
        <w:fldChar w:fldCharType="separate"/>
      </w:r>
      <w:r>
        <w:rPr>
          <w:noProof/>
        </w:rPr>
        <w:t>335</w:t>
      </w:r>
      <w:r>
        <w:rPr>
          <w:noProof/>
        </w:rPr>
        <w:fldChar w:fldCharType="end"/>
      </w:r>
    </w:p>
    <w:p w14:paraId="1EB2C685" w14:textId="59F1CF0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I.5</w:t>
      </w:r>
      <w:r>
        <w:rPr>
          <w:rFonts w:asciiTheme="minorHAnsi" w:eastAsiaTheme="minorEastAsia" w:hAnsiTheme="minorHAnsi" w:cstheme="minorBidi"/>
          <w:noProof/>
          <w:kern w:val="2"/>
          <w:sz w:val="24"/>
          <w:szCs w:val="24"/>
          <w:lang w:eastAsia="en-GB"/>
          <w14:ligatures w14:val="standardContextual"/>
        </w:rPr>
        <w:tab/>
      </w:r>
      <w:r>
        <w:rPr>
          <w:noProof/>
        </w:rPr>
        <w:t>Orthogonal cut grid</w:t>
      </w:r>
      <w:r>
        <w:rPr>
          <w:noProof/>
        </w:rPr>
        <w:tab/>
      </w:r>
      <w:r>
        <w:rPr>
          <w:noProof/>
        </w:rPr>
        <w:fldChar w:fldCharType="begin"/>
      </w:r>
      <w:r>
        <w:rPr>
          <w:noProof/>
        </w:rPr>
        <w:instrText xml:space="preserve"> PAGEREF _Toc187256847 \h </w:instrText>
      </w:r>
      <w:r>
        <w:rPr>
          <w:noProof/>
        </w:rPr>
      </w:r>
      <w:r>
        <w:rPr>
          <w:noProof/>
        </w:rPr>
        <w:fldChar w:fldCharType="separate"/>
      </w:r>
      <w:r>
        <w:rPr>
          <w:noProof/>
        </w:rPr>
        <w:t>335</w:t>
      </w:r>
      <w:r>
        <w:rPr>
          <w:noProof/>
        </w:rPr>
        <w:fldChar w:fldCharType="end"/>
      </w:r>
    </w:p>
    <w:p w14:paraId="4B76A6B8" w14:textId="51A5EAA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I.5.1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_Toc187256848 \h </w:instrText>
      </w:r>
      <w:r>
        <w:rPr>
          <w:noProof/>
        </w:rPr>
      </w:r>
      <w:r>
        <w:rPr>
          <w:noProof/>
        </w:rPr>
        <w:fldChar w:fldCharType="separate"/>
      </w:r>
      <w:r>
        <w:rPr>
          <w:noProof/>
        </w:rPr>
        <w:t>335</w:t>
      </w:r>
      <w:r>
        <w:rPr>
          <w:noProof/>
        </w:rPr>
        <w:fldChar w:fldCharType="end"/>
      </w:r>
    </w:p>
    <w:p w14:paraId="21E6C8D9" w14:textId="224071A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w:t>
      </w:r>
      <w:r>
        <w:rPr>
          <w:noProof/>
        </w:rPr>
        <w:t>.2</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Operating band unwanted emissions</w:t>
      </w:r>
      <w:r>
        <w:rPr>
          <w:noProof/>
        </w:rPr>
        <w:tab/>
      </w:r>
      <w:r>
        <w:rPr>
          <w:noProof/>
        </w:rPr>
        <w:fldChar w:fldCharType="begin"/>
      </w:r>
      <w:r>
        <w:rPr>
          <w:noProof/>
        </w:rPr>
        <w:instrText xml:space="preserve"> PAGEREF _Toc187256849 \h </w:instrText>
      </w:r>
      <w:r>
        <w:rPr>
          <w:noProof/>
        </w:rPr>
      </w:r>
      <w:r>
        <w:rPr>
          <w:noProof/>
        </w:rPr>
        <w:fldChar w:fldCharType="separate"/>
      </w:r>
      <w:r>
        <w:rPr>
          <w:noProof/>
        </w:rPr>
        <w:t>336</w:t>
      </w:r>
      <w:r>
        <w:rPr>
          <w:noProof/>
        </w:rPr>
        <w:fldChar w:fldCharType="end"/>
      </w:r>
    </w:p>
    <w:p w14:paraId="2DB3E4CE" w14:textId="42845A2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sidRPr="00590342">
        <w:rPr>
          <w:noProof/>
          <w:lang w:val="en-US"/>
        </w:rPr>
        <w:t>I.5.3</w:t>
      </w:r>
      <w:r>
        <w:rPr>
          <w:rFonts w:asciiTheme="minorHAnsi" w:eastAsiaTheme="minorEastAsia" w:hAnsiTheme="minorHAnsi" w:cstheme="minorBidi"/>
          <w:noProof/>
          <w:kern w:val="2"/>
          <w:sz w:val="24"/>
          <w:szCs w:val="24"/>
          <w:lang w:eastAsia="en-GB"/>
          <w14:ligatures w14:val="standardContextual"/>
        </w:rPr>
        <w:tab/>
      </w:r>
      <w:r w:rsidRPr="00590342">
        <w:rPr>
          <w:noProof/>
          <w:lang w:val="en-US"/>
        </w:rPr>
        <w:t>Spurious unwanted emissions</w:t>
      </w:r>
      <w:r>
        <w:rPr>
          <w:noProof/>
        </w:rPr>
        <w:tab/>
      </w:r>
      <w:r>
        <w:rPr>
          <w:noProof/>
        </w:rPr>
        <w:fldChar w:fldCharType="begin"/>
      </w:r>
      <w:r>
        <w:rPr>
          <w:noProof/>
        </w:rPr>
        <w:instrText xml:space="preserve"> PAGEREF _Toc187256850 \h </w:instrText>
      </w:r>
      <w:r>
        <w:rPr>
          <w:noProof/>
        </w:rPr>
      </w:r>
      <w:r>
        <w:rPr>
          <w:noProof/>
        </w:rPr>
        <w:fldChar w:fldCharType="separate"/>
      </w:r>
      <w:r>
        <w:rPr>
          <w:noProof/>
        </w:rPr>
        <w:t>336</w:t>
      </w:r>
      <w:r>
        <w:rPr>
          <w:noProof/>
        </w:rPr>
        <w:fldChar w:fldCharType="end"/>
      </w:r>
    </w:p>
    <w:p w14:paraId="695D809C" w14:textId="77E4E18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I.6</w:t>
      </w:r>
      <w:r>
        <w:rPr>
          <w:rFonts w:asciiTheme="minorHAnsi" w:eastAsiaTheme="minorEastAsia" w:hAnsiTheme="minorHAnsi" w:cstheme="minorBidi"/>
          <w:noProof/>
          <w:kern w:val="2"/>
          <w:sz w:val="24"/>
          <w:szCs w:val="24"/>
          <w:lang w:eastAsia="en-GB"/>
          <w14:ligatures w14:val="standardContextual"/>
        </w:rPr>
        <w:tab/>
      </w:r>
      <w:r>
        <w:rPr>
          <w:noProof/>
        </w:rPr>
        <w:t>Wave vector space grid</w:t>
      </w:r>
      <w:r>
        <w:rPr>
          <w:noProof/>
        </w:rPr>
        <w:tab/>
      </w:r>
      <w:r>
        <w:rPr>
          <w:noProof/>
        </w:rPr>
        <w:fldChar w:fldCharType="begin"/>
      </w:r>
      <w:r>
        <w:rPr>
          <w:noProof/>
        </w:rPr>
        <w:instrText xml:space="preserve"> PAGEREF _Toc187256851 \h </w:instrText>
      </w:r>
      <w:r>
        <w:rPr>
          <w:noProof/>
        </w:rPr>
      </w:r>
      <w:r>
        <w:rPr>
          <w:noProof/>
        </w:rPr>
        <w:fldChar w:fldCharType="separate"/>
      </w:r>
      <w:r>
        <w:rPr>
          <w:noProof/>
        </w:rPr>
        <w:t>337</w:t>
      </w:r>
      <w:r>
        <w:rPr>
          <w:noProof/>
        </w:rPr>
        <w:fldChar w:fldCharType="end"/>
      </w:r>
    </w:p>
    <w:p w14:paraId="431BCF57" w14:textId="4B64DE7D"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_Toc187256852 \h </w:instrText>
      </w:r>
      <w:r>
        <w:rPr>
          <w:noProof/>
        </w:rPr>
      </w:r>
      <w:r>
        <w:rPr>
          <w:noProof/>
        </w:rPr>
        <w:fldChar w:fldCharType="separate"/>
      </w:r>
      <w:r>
        <w:rPr>
          <w:noProof/>
        </w:rPr>
        <w:t>337</w:t>
      </w:r>
      <w:r>
        <w:rPr>
          <w:noProof/>
        </w:rPr>
        <w:fldChar w:fldCharType="end"/>
      </w:r>
    </w:p>
    <w:p w14:paraId="1CEE2150" w14:textId="093817F8"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_Toc187256853 \h </w:instrText>
      </w:r>
      <w:r>
        <w:rPr>
          <w:noProof/>
        </w:rPr>
      </w:r>
      <w:r>
        <w:rPr>
          <w:noProof/>
        </w:rPr>
        <w:fldChar w:fldCharType="separate"/>
      </w:r>
      <w:r>
        <w:rPr>
          <w:noProof/>
        </w:rPr>
        <w:t>337</w:t>
      </w:r>
      <w:r>
        <w:rPr>
          <w:noProof/>
        </w:rPr>
        <w:fldChar w:fldCharType="end"/>
      </w:r>
    </w:p>
    <w:p w14:paraId="7680B255" w14:textId="7E40B390"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I.9</w:t>
      </w:r>
      <w:r>
        <w:rPr>
          <w:rFonts w:asciiTheme="minorHAnsi" w:eastAsiaTheme="minorEastAsia" w:hAnsiTheme="minorHAnsi" w:cstheme="minorBidi"/>
          <w:noProof/>
          <w:kern w:val="2"/>
          <w:sz w:val="24"/>
          <w:szCs w:val="24"/>
          <w:lang w:eastAsia="en-GB"/>
          <w14:ligatures w14:val="standardContextual"/>
        </w:rPr>
        <w:tab/>
      </w:r>
      <w:r>
        <w:rPr>
          <w:noProof/>
        </w:rPr>
        <w:t>Full sphere with sparse sampling</w:t>
      </w:r>
      <w:r>
        <w:rPr>
          <w:noProof/>
        </w:rPr>
        <w:tab/>
      </w:r>
      <w:r>
        <w:rPr>
          <w:noProof/>
        </w:rPr>
        <w:fldChar w:fldCharType="begin"/>
      </w:r>
      <w:r>
        <w:rPr>
          <w:noProof/>
        </w:rPr>
        <w:instrText xml:space="preserve"> PAGEREF _Toc187256854 \h </w:instrText>
      </w:r>
      <w:r>
        <w:rPr>
          <w:noProof/>
        </w:rPr>
      </w:r>
      <w:r>
        <w:rPr>
          <w:noProof/>
        </w:rPr>
        <w:fldChar w:fldCharType="separate"/>
      </w:r>
      <w:r>
        <w:rPr>
          <w:noProof/>
        </w:rPr>
        <w:t>337</w:t>
      </w:r>
      <w:r>
        <w:rPr>
          <w:noProof/>
        </w:rPr>
        <w:fldChar w:fldCharType="end"/>
      </w:r>
    </w:p>
    <w:p w14:paraId="42465087" w14:textId="3BE380C7"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I.10</w:t>
      </w:r>
      <w:r>
        <w:rPr>
          <w:rFonts w:asciiTheme="minorHAnsi" w:eastAsiaTheme="minorEastAsia" w:hAnsiTheme="minorHAnsi" w:cstheme="minorBidi"/>
          <w:noProof/>
          <w:kern w:val="2"/>
          <w:sz w:val="24"/>
          <w:szCs w:val="24"/>
          <w:lang w:eastAsia="en-GB"/>
          <w14:ligatures w14:val="standardContextual"/>
        </w:rPr>
        <w:tab/>
      </w:r>
      <w:r>
        <w:rPr>
          <w:noProof/>
        </w:rPr>
        <w:t>Beam-based directions</w:t>
      </w:r>
      <w:r>
        <w:rPr>
          <w:noProof/>
        </w:rPr>
        <w:tab/>
      </w:r>
      <w:r>
        <w:rPr>
          <w:noProof/>
        </w:rPr>
        <w:fldChar w:fldCharType="begin"/>
      </w:r>
      <w:r>
        <w:rPr>
          <w:noProof/>
        </w:rPr>
        <w:instrText xml:space="preserve"> PAGEREF _Toc187256855 \h </w:instrText>
      </w:r>
      <w:r>
        <w:rPr>
          <w:noProof/>
        </w:rPr>
      </w:r>
      <w:r>
        <w:rPr>
          <w:noProof/>
        </w:rPr>
        <w:fldChar w:fldCharType="separate"/>
      </w:r>
      <w:r>
        <w:rPr>
          <w:noProof/>
        </w:rPr>
        <w:t>338</w:t>
      </w:r>
      <w:r>
        <w:rPr>
          <w:noProof/>
        </w:rPr>
        <w:fldChar w:fldCharType="end"/>
      </w:r>
    </w:p>
    <w:p w14:paraId="1E8C2961" w14:textId="1AC4F2D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I.11</w:t>
      </w:r>
      <w:r>
        <w:rPr>
          <w:rFonts w:asciiTheme="minorHAnsi" w:eastAsiaTheme="minorEastAsia" w:hAnsiTheme="minorHAnsi" w:cstheme="minorBidi"/>
          <w:noProof/>
          <w:kern w:val="2"/>
          <w:sz w:val="24"/>
          <w:szCs w:val="24"/>
          <w:lang w:eastAsia="en-GB"/>
          <w14:ligatures w14:val="standardContextual"/>
        </w:rPr>
        <w:tab/>
      </w:r>
      <w:r>
        <w:rPr>
          <w:noProof/>
        </w:rPr>
        <w:t>Peak method</w:t>
      </w:r>
      <w:r>
        <w:rPr>
          <w:noProof/>
        </w:rPr>
        <w:tab/>
      </w:r>
      <w:r>
        <w:rPr>
          <w:noProof/>
        </w:rPr>
        <w:fldChar w:fldCharType="begin"/>
      </w:r>
      <w:r>
        <w:rPr>
          <w:noProof/>
        </w:rPr>
        <w:instrText xml:space="preserve"> PAGEREF _Toc187256856 \h </w:instrText>
      </w:r>
      <w:r>
        <w:rPr>
          <w:noProof/>
        </w:rPr>
      </w:r>
      <w:r>
        <w:rPr>
          <w:noProof/>
        </w:rPr>
        <w:fldChar w:fldCharType="separate"/>
      </w:r>
      <w:r>
        <w:rPr>
          <w:noProof/>
        </w:rPr>
        <w:t>338</w:t>
      </w:r>
      <w:r>
        <w:rPr>
          <w:noProof/>
        </w:rPr>
        <w:fldChar w:fldCharType="end"/>
      </w:r>
    </w:p>
    <w:p w14:paraId="021C3C05" w14:textId="7D7C7D4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I.12</w:t>
      </w:r>
      <w:r>
        <w:rPr>
          <w:rFonts w:asciiTheme="minorHAnsi" w:eastAsiaTheme="minorEastAsia" w:hAnsiTheme="minorHAnsi" w:cstheme="minorBidi"/>
          <w:noProof/>
          <w:kern w:val="2"/>
          <w:sz w:val="24"/>
          <w:szCs w:val="24"/>
          <w:lang w:eastAsia="en-GB"/>
          <w14:ligatures w14:val="standardContextual"/>
        </w:rPr>
        <w:tab/>
      </w:r>
      <w:r>
        <w:rPr>
          <w:noProof/>
        </w:rPr>
        <w:t>Equal sector with peak average</w:t>
      </w:r>
      <w:r>
        <w:rPr>
          <w:noProof/>
        </w:rPr>
        <w:tab/>
      </w:r>
      <w:r>
        <w:rPr>
          <w:noProof/>
        </w:rPr>
        <w:fldChar w:fldCharType="begin"/>
      </w:r>
      <w:r>
        <w:rPr>
          <w:noProof/>
        </w:rPr>
        <w:instrText xml:space="preserve"> PAGEREF _Toc187256857 \h </w:instrText>
      </w:r>
      <w:r>
        <w:rPr>
          <w:noProof/>
        </w:rPr>
      </w:r>
      <w:r>
        <w:rPr>
          <w:noProof/>
        </w:rPr>
        <w:fldChar w:fldCharType="separate"/>
      </w:r>
      <w:r>
        <w:rPr>
          <w:noProof/>
        </w:rPr>
        <w:t>338</w:t>
      </w:r>
      <w:r>
        <w:rPr>
          <w:noProof/>
        </w:rPr>
        <w:fldChar w:fldCharType="end"/>
      </w:r>
    </w:p>
    <w:p w14:paraId="10372DC3" w14:textId="43B241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I.13</w:t>
      </w:r>
      <w:r>
        <w:rPr>
          <w:rFonts w:asciiTheme="minorHAnsi" w:eastAsiaTheme="minorEastAsia" w:hAnsiTheme="minorHAnsi" w:cstheme="minorBidi"/>
          <w:noProof/>
          <w:kern w:val="2"/>
          <w:sz w:val="24"/>
          <w:szCs w:val="24"/>
          <w:lang w:eastAsia="en-GB"/>
          <w14:ligatures w14:val="standardContextual"/>
        </w:rPr>
        <w:tab/>
      </w:r>
      <w:r>
        <w:rPr>
          <w:noProof/>
        </w:rPr>
        <w:t>Pre-scan</w:t>
      </w:r>
      <w:r>
        <w:rPr>
          <w:noProof/>
        </w:rPr>
        <w:tab/>
      </w:r>
      <w:r>
        <w:rPr>
          <w:noProof/>
        </w:rPr>
        <w:fldChar w:fldCharType="begin"/>
      </w:r>
      <w:r>
        <w:rPr>
          <w:noProof/>
        </w:rPr>
        <w:instrText xml:space="preserve"> PAGEREF _Toc187256858 \h </w:instrText>
      </w:r>
      <w:r>
        <w:rPr>
          <w:noProof/>
        </w:rPr>
      </w:r>
      <w:r>
        <w:rPr>
          <w:noProof/>
        </w:rPr>
        <w:fldChar w:fldCharType="separate"/>
      </w:r>
      <w:r>
        <w:rPr>
          <w:noProof/>
        </w:rPr>
        <w:t>339</w:t>
      </w:r>
      <w:r>
        <w:rPr>
          <w:noProof/>
        </w:rPr>
        <w:fldChar w:fldCharType="end"/>
      </w:r>
    </w:p>
    <w:p w14:paraId="2FE3502F" w14:textId="449AC181"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sidRPr="00590342">
        <w:rPr>
          <w:noProof/>
          <w:lang w:val="fr-FR"/>
        </w:rPr>
        <w:t>Annex J (normative): Propagation conditions</w:t>
      </w:r>
      <w:r>
        <w:rPr>
          <w:noProof/>
        </w:rPr>
        <w:tab/>
      </w:r>
      <w:r>
        <w:rPr>
          <w:noProof/>
        </w:rPr>
        <w:fldChar w:fldCharType="begin"/>
      </w:r>
      <w:r>
        <w:rPr>
          <w:noProof/>
        </w:rPr>
        <w:instrText xml:space="preserve"> PAGEREF _Toc187256859 \h </w:instrText>
      </w:r>
      <w:r>
        <w:rPr>
          <w:noProof/>
        </w:rPr>
      </w:r>
      <w:r>
        <w:rPr>
          <w:noProof/>
        </w:rPr>
        <w:fldChar w:fldCharType="separate"/>
      </w:r>
      <w:r>
        <w:rPr>
          <w:noProof/>
        </w:rPr>
        <w:t>340</w:t>
      </w:r>
      <w:r>
        <w:rPr>
          <w:noProof/>
        </w:rPr>
        <w:fldChar w:fldCharType="end"/>
      </w:r>
    </w:p>
    <w:p w14:paraId="3E87EA59" w14:textId="1F1D3AD5"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sidRPr="00590342">
        <w:rPr>
          <w:noProof/>
          <w:lang w:val="fr-FR"/>
        </w:rPr>
        <w:t>J.1</w:t>
      </w:r>
      <w:r>
        <w:rPr>
          <w:rFonts w:asciiTheme="minorHAnsi" w:eastAsiaTheme="minorEastAsia" w:hAnsiTheme="minorHAnsi" w:cstheme="minorBidi"/>
          <w:noProof/>
          <w:kern w:val="2"/>
          <w:sz w:val="24"/>
          <w:szCs w:val="24"/>
          <w:lang w:eastAsia="en-GB"/>
          <w14:ligatures w14:val="standardContextual"/>
        </w:rPr>
        <w:tab/>
      </w:r>
      <w:r w:rsidRPr="00590342">
        <w:rPr>
          <w:noProof/>
          <w:lang w:val="fr-FR"/>
        </w:rPr>
        <w:t>Static propagation condition</w:t>
      </w:r>
      <w:r>
        <w:rPr>
          <w:noProof/>
        </w:rPr>
        <w:tab/>
      </w:r>
      <w:r>
        <w:rPr>
          <w:noProof/>
        </w:rPr>
        <w:fldChar w:fldCharType="begin"/>
      </w:r>
      <w:r>
        <w:rPr>
          <w:noProof/>
        </w:rPr>
        <w:instrText xml:space="preserve"> PAGEREF _Toc187256860 \h </w:instrText>
      </w:r>
      <w:r>
        <w:rPr>
          <w:noProof/>
        </w:rPr>
      </w:r>
      <w:r>
        <w:rPr>
          <w:noProof/>
        </w:rPr>
        <w:fldChar w:fldCharType="separate"/>
      </w:r>
      <w:r>
        <w:rPr>
          <w:noProof/>
        </w:rPr>
        <w:t>340</w:t>
      </w:r>
      <w:r>
        <w:rPr>
          <w:noProof/>
        </w:rPr>
        <w:fldChar w:fldCharType="end"/>
      </w:r>
    </w:p>
    <w:p w14:paraId="7F3638E9" w14:textId="29B76A5B"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r>
      <w:r>
        <w:rPr>
          <w:noProof/>
        </w:rPr>
        <w:instrText xml:space="preserve"> PAGEREF _Toc187256861 \h </w:instrText>
      </w:r>
      <w:r>
        <w:rPr>
          <w:noProof/>
        </w:rPr>
      </w:r>
      <w:r>
        <w:rPr>
          <w:noProof/>
        </w:rPr>
        <w:fldChar w:fldCharType="separate"/>
      </w:r>
      <w:r>
        <w:rPr>
          <w:noProof/>
        </w:rPr>
        <w:t>340</w:t>
      </w:r>
      <w:r>
        <w:rPr>
          <w:noProof/>
        </w:rPr>
        <w:fldChar w:fldCharType="end"/>
      </w:r>
    </w:p>
    <w:p w14:paraId="5E324804" w14:textId="615CDCF9"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J.2.1</w:t>
      </w:r>
      <w:r>
        <w:rPr>
          <w:rFonts w:asciiTheme="minorHAnsi" w:eastAsiaTheme="minorEastAsia" w:hAnsiTheme="minorHAnsi" w:cstheme="minorBidi"/>
          <w:noProof/>
          <w:kern w:val="2"/>
          <w:sz w:val="24"/>
          <w:szCs w:val="24"/>
          <w:lang w:eastAsia="en-GB"/>
          <w14:ligatures w14:val="standardContextual"/>
        </w:rPr>
        <w:tab/>
      </w:r>
      <w:r>
        <w:rPr>
          <w:noProof/>
        </w:rPr>
        <w:t>Delay profiles</w:t>
      </w:r>
      <w:r>
        <w:rPr>
          <w:noProof/>
        </w:rPr>
        <w:tab/>
      </w:r>
      <w:r>
        <w:rPr>
          <w:noProof/>
        </w:rPr>
        <w:fldChar w:fldCharType="begin"/>
      </w:r>
      <w:r>
        <w:rPr>
          <w:noProof/>
        </w:rPr>
        <w:instrText xml:space="preserve"> PAGEREF _Toc187256862 \h </w:instrText>
      </w:r>
      <w:r>
        <w:rPr>
          <w:noProof/>
        </w:rPr>
      </w:r>
      <w:r>
        <w:rPr>
          <w:noProof/>
        </w:rPr>
        <w:fldChar w:fldCharType="separate"/>
      </w:r>
      <w:r>
        <w:rPr>
          <w:noProof/>
        </w:rPr>
        <w:t>340</w:t>
      </w:r>
      <w:r>
        <w:rPr>
          <w:noProof/>
        </w:rPr>
        <w:fldChar w:fldCharType="end"/>
      </w:r>
    </w:p>
    <w:p w14:paraId="4A01A795" w14:textId="4EFBD32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J.2.1.1</w:t>
      </w:r>
      <w:r>
        <w:rPr>
          <w:rFonts w:asciiTheme="minorHAnsi" w:eastAsiaTheme="minorEastAsia" w:hAnsiTheme="minorHAnsi" w:cstheme="minorBidi"/>
          <w:noProof/>
          <w:kern w:val="2"/>
          <w:sz w:val="24"/>
          <w:szCs w:val="24"/>
          <w:lang w:eastAsia="en-GB"/>
          <w14:ligatures w14:val="standardContextual"/>
        </w:rPr>
        <w:tab/>
      </w:r>
      <w:r>
        <w:rPr>
          <w:noProof/>
        </w:rPr>
        <w:t>Delay profiles for FR1</w:t>
      </w:r>
      <w:r>
        <w:rPr>
          <w:noProof/>
        </w:rPr>
        <w:tab/>
      </w:r>
      <w:r>
        <w:rPr>
          <w:noProof/>
        </w:rPr>
        <w:fldChar w:fldCharType="begin"/>
      </w:r>
      <w:r>
        <w:rPr>
          <w:noProof/>
        </w:rPr>
        <w:instrText xml:space="preserve"> PAGEREF _Toc187256863 \h </w:instrText>
      </w:r>
      <w:r>
        <w:rPr>
          <w:noProof/>
        </w:rPr>
      </w:r>
      <w:r>
        <w:rPr>
          <w:noProof/>
        </w:rPr>
        <w:fldChar w:fldCharType="separate"/>
      </w:r>
      <w:r>
        <w:rPr>
          <w:noProof/>
        </w:rPr>
        <w:t>341</w:t>
      </w:r>
      <w:r>
        <w:rPr>
          <w:noProof/>
        </w:rPr>
        <w:fldChar w:fldCharType="end"/>
      </w:r>
    </w:p>
    <w:p w14:paraId="3C86C8B6" w14:textId="0C1CDF8A"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J.2.1.2</w:t>
      </w:r>
      <w:r>
        <w:rPr>
          <w:rFonts w:asciiTheme="minorHAnsi" w:eastAsiaTheme="minorEastAsia" w:hAnsiTheme="minorHAnsi" w:cstheme="minorBidi"/>
          <w:noProof/>
          <w:kern w:val="2"/>
          <w:sz w:val="24"/>
          <w:szCs w:val="24"/>
          <w:lang w:eastAsia="en-GB"/>
          <w14:ligatures w14:val="standardContextual"/>
        </w:rPr>
        <w:tab/>
      </w:r>
      <w:r>
        <w:rPr>
          <w:noProof/>
        </w:rPr>
        <w:t>Delay profiles for FR2</w:t>
      </w:r>
      <w:r>
        <w:rPr>
          <w:noProof/>
        </w:rPr>
        <w:tab/>
      </w:r>
      <w:r>
        <w:rPr>
          <w:noProof/>
        </w:rPr>
        <w:fldChar w:fldCharType="begin"/>
      </w:r>
      <w:r>
        <w:rPr>
          <w:noProof/>
        </w:rPr>
        <w:instrText xml:space="preserve"> PAGEREF _Toc187256864 \h </w:instrText>
      </w:r>
      <w:r>
        <w:rPr>
          <w:noProof/>
        </w:rPr>
      </w:r>
      <w:r>
        <w:rPr>
          <w:noProof/>
        </w:rPr>
        <w:fldChar w:fldCharType="separate"/>
      </w:r>
      <w:r>
        <w:rPr>
          <w:noProof/>
        </w:rPr>
        <w:t>342</w:t>
      </w:r>
      <w:r>
        <w:rPr>
          <w:noProof/>
        </w:rPr>
        <w:fldChar w:fldCharType="end"/>
      </w:r>
    </w:p>
    <w:p w14:paraId="19CEAFD5" w14:textId="6443705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r>
      <w:r>
        <w:rPr>
          <w:noProof/>
        </w:rPr>
        <w:instrText xml:space="preserve"> PAGEREF _Toc187256865 \h </w:instrText>
      </w:r>
      <w:r>
        <w:rPr>
          <w:noProof/>
        </w:rPr>
      </w:r>
      <w:r>
        <w:rPr>
          <w:noProof/>
        </w:rPr>
        <w:fldChar w:fldCharType="separate"/>
      </w:r>
      <w:r>
        <w:rPr>
          <w:noProof/>
        </w:rPr>
        <w:t>343</w:t>
      </w:r>
      <w:r>
        <w:rPr>
          <w:noProof/>
        </w:rPr>
        <w:fldChar w:fldCharType="end"/>
      </w:r>
    </w:p>
    <w:p w14:paraId="293C3D52" w14:textId="35758301"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J.2.3</w:t>
      </w:r>
      <w:r>
        <w:rPr>
          <w:rFonts w:asciiTheme="minorHAnsi" w:eastAsiaTheme="minorEastAsia" w:hAnsiTheme="minorHAnsi" w:cstheme="minorBidi"/>
          <w:noProof/>
          <w:kern w:val="2"/>
          <w:sz w:val="24"/>
          <w:szCs w:val="24"/>
          <w:lang w:eastAsia="en-GB"/>
          <w14:ligatures w14:val="standardContextual"/>
        </w:rPr>
        <w:tab/>
      </w:r>
      <w:r>
        <w:rPr>
          <w:noProof/>
        </w:rPr>
        <w:t>MIMO channel correlation matrices</w:t>
      </w:r>
      <w:r>
        <w:rPr>
          <w:noProof/>
        </w:rPr>
        <w:tab/>
      </w:r>
      <w:r>
        <w:rPr>
          <w:noProof/>
        </w:rPr>
        <w:fldChar w:fldCharType="begin"/>
      </w:r>
      <w:r>
        <w:rPr>
          <w:noProof/>
        </w:rPr>
        <w:instrText xml:space="preserve"> PAGEREF _Toc187256866 \h </w:instrText>
      </w:r>
      <w:r>
        <w:rPr>
          <w:noProof/>
        </w:rPr>
      </w:r>
      <w:r>
        <w:rPr>
          <w:noProof/>
        </w:rPr>
        <w:fldChar w:fldCharType="separate"/>
      </w:r>
      <w:r>
        <w:rPr>
          <w:noProof/>
        </w:rPr>
        <w:t>343</w:t>
      </w:r>
      <w:r>
        <w:rPr>
          <w:noProof/>
        </w:rPr>
        <w:fldChar w:fldCharType="end"/>
      </w:r>
    </w:p>
    <w:p w14:paraId="07093C73" w14:textId="2A3B3A5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J.2.3.1</w:t>
      </w:r>
      <w:r>
        <w:rPr>
          <w:rFonts w:asciiTheme="minorHAnsi" w:eastAsiaTheme="minorEastAsia" w:hAnsiTheme="minorHAnsi" w:cstheme="minorBidi"/>
          <w:noProof/>
          <w:kern w:val="2"/>
          <w:sz w:val="24"/>
          <w:szCs w:val="24"/>
          <w:lang w:eastAsia="en-GB"/>
          <w14:ligatures w14:val="standardContextual"/>
        </w:rPr>
        <w:tab/>
      </w:r>
      <w:r>
        <w:rPr>
          <w:noProof/>
        </w:rPr>
        <w:t>MIMO correlation matrices using Uniform Linear Array</w:t>
      </w:r>
      <w:r>
        <w:rPr>
          <w:noProof/>
        </w:rPr>
        <w:tab/>
      </w:r>
      <w:r>
        <w:rPr>
          <w:noProof/>
        </w:rPr>
        <w:fldChar w:fldCharType="begin"/>
      </w:r>
      <w:r>
        <w:rPr>
          <w:noProof/>
        </w:rPr>
        <w:instrText xml:space="preserve"> PAGEREF _Toc187256867 \h </w:instrText>
      </w:r>
      <w:r>
        <w:rPr>
          <w:noProof/>
        </w:rPr>
      </w:r>
      <w:r>
        <w:rPr>
          <w:noProof/>
        </w:rPr>
        <w:fldChar w:fldCharType="separate"/>
      </w:r>
      <w:r>
        <w:rPr>
          <w:noProof/>
        </w:rPr>
        <w:t>343</w:t>
      </w:r>
      <w:r>
        <w:rPr>
          <w:noProof/>
        </w:rPr>
        <w:fldChar w:fldCharType="end"/>
      </w:r>
    </w:p>
    <w:p w14:paraId="0860AA19" w14:textId="27467FC2"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w:t>
      </w:r>
      <w:r>
        <w:rPr>
          <w:noProof/>
        </w:rPr>
        <w:tab/>
      </w:r>
      <w:r>
        <w:rPr>
          <w:noProof/>
        </w:rPr>
        <w:fldChar w:fldCharType="begin"/>
      </w:r>
      <w:r>
        <w:rPr>
          <w:noProof/>
        </w:rPr>
        <w:instrText xml:space="preserve"> PAGEREF _Toc187256868 \h </w:instrText>
      </w:r>
      <w:r>
        <w:rPr>
          <w:noProof/>
        </w:rPr>
      </w:r>
      <w:r>
        <w:rPr>
          <w:noProof/>
        </w:rPr>
        <w:fldChar w:fldCharType="separate"/>
      </w:r>
      <w:r>
        <w:rPr>
          <w:noProof/>
        </w:rPr>
        <w:t>343</w:t>
      </w:r>
      <w:r>
        <w:rPr>
          <w:noProof/>
        </w:rPr>
        <w:fldChar w:fldCharType="end"/>
      </w:r>
    </w:p>
    <w:p w14:paraId="7F6A3BE6" w14:textId="15C5BFFE"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J.2.3.1.2</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at high, medium and low level</w:t>
      </w:r>
      <w:r>
        <w:rPr>
          <w:noProof/>
        </w:rPr>
        <w:tab/>
      </w:r>
      <w:r>
        <w:rPr>
          <w:noProof/>
        </w:rPr>
        <w:fldChar w:fldCharType="begin"/>
      </w:r>
      <w:r>
        <w:rPr>
          <w:noProof/>
        </w:rPr>
        <w:instrText xml:space="preserve"> PAGEREF _Toc187256869 \h </w:instrText>
      </w:r>
      <w:r>
        <w:rPr>
          <w:noProof/>
        </w:rPr>
      </w:r>
      <w:r>
        <w:rPr>
          <w:noProof/>
        </w:rPr>
        <w:fldChar w:fldCharType="separate"/>
      </w:r>
      <w:r>
        <w:rPr>
          <w:noProof/>
        </w:rPr>
        <w:t>345</w:t>
      </w:r>
      <w:r>
        <w:rPr>
          <w:noProof/>
        </w:rPr>
        <w:fldChar w:fldCharType="end"/>
      </w:r>
    </w:p>
    <w:p w14:paraId="2988D6F3" w14:textId="05DB9A3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J.2.3.2</w:t>
      </w:r>
      <w:r>
        <w:rPr>
          <w:rFonts w:asciiTheme="minorHAnsi" w:eastAsiaTheme="minorEastAsia" w:hAnsiTheme="minorHAnsi" w:cstheme="minorBidi"/>
          <w:noProof/>
          <w:kern w:val="2"/>
          <w:sz w:val="24"/>
          <w:szCs w:val="24"/>
          <w:lang w:eastAsia="en-GB"/>
          <w14:ligatures w14:val="standardContextual"/>
        </w:rPr>
        <w:tab/>
      </w:r>
      <w:r>
        <w:rPr>
          <w:noProof/>
        </w:rPr>
        <w:t>Multi-antenna channel models using cross polarized antennas</w:t>
      </w:r>
      <w:r>
        <w:rPr>
          <w:noProof/>
        </w:rPr>
        <w:tab/>
      </w:r>
      <w:r>
        <w:rPr>
          <w:noProof/>
        </w:rPr>
        <w:fldChar w:fldCharType="begin"/>
      </w:r>
      <w:r>
        <w:rPr>
          <w:noProof/>
        </w:rPr>
        <w:instrText xml:space="preserve"> PAGEREF _Toc187256870 \h </w:instrText>
      </w:r>
      <w:r>
        <w:rPr>
          <w:noProof/>
        </w:rPr>
      </w:r>
      <w:r>
        <w:rPr>
          <w:noProof/>
        </w:rPr>
        <w:fldChar w:fldCharType="separate"/>
      </w:r>
      <w:r>
        <w:rPr>
          <w:noProof/>
        </w:rPr>
        <w:t>347</w:t>
      </w:r>
      <w:r>
        <w:rPr>
          <w:noProof/>
        </w:rPr>
        <w:fldChar w:fldCharType="end"/>
      </w:r>
    </w:p>
    <w:p w14:paraId="01AAED71" w14:textId="375C7AD5"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J.2.3.2.1</w:t>
      </w:r>
      <w:r>
        <w:rPr>
          <w:rFonts w:asciiTheme="minorHAnsi" w:eastAsiaTheme="minorEastAsia" w:hAnsiTheme="minorHAnsi" w:cstheme="minorBidi"/>
          <w:noProof/>
          <w:kern w:val="2"/>
          <w:sz w:val="24"/>
          <w:szCs w:val="24"/>
          <w:lang w:eastAsia="en-GB"/>
          <w14:ligatures w14:val="standardContextual"/>
        </w:rPr>
        <w:tab/>
      </w:r>
      <w:r>
        <w:rPr>
          <w:noProof/>
          <w:lang w:eastAsia="ko-KR"/>
        </w:rPr>
        <w:t>Definition of MIMO correlation matrices using cross polarized antennas</w:t>
      </w:r>
      <w:r>
        <w:rPr>
          <w:noProof/>
        </w:rPr>
        <w:tab/>
      </w:r>
      <w:r>
        <w:rPr>
          <w:noProof/>
        </w:rPr>
        <w:fldChar w:fldCharType="begin"/>
      </w:r>
      <w:r>
        <w:rPr>
          <w:noProof/>
        </w:rPr>
        <w:instrText xml:space="preserve"> PAGEREF _Toc187256871 \h </w:instrText>
      </w:r>
      <w:r>
        <w:rPr>
          <w:noProof/>
        </w:rPr>
      </w:r>
      <w:r>
        <w:rPr>
          <w:noProof/>
        </w:rPr>
        <w:fldChar w:fldCharType="separate"/>
      </w:r>
      <w:r>
        <w:rPr>
          <w:noProof/>
        </w:rPr>
        <w:t>347</w:t>
      </w:r>
      <w:r>
        <w:rPr>
          <w:noProof/>
        </w:rPr>
        <w:fldChar w:fldCharType="end"/>
      </w:r>
    </w:p>
    <w:p w14:paraId="1563AE44" w14:textId="70A510DB"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correlation matrices at UE and gNB sides</w:t>
      </w:r>
      <w:r>
        <w:rPr>
          <w:noProof/>
        </w:rPr>
        <w:tab/>
      </w:r>
      <w:r>
        <w:rPr>
          <w:noProof/>
        </w:rPr>
        <w:fldChar w:fldCharType="begin"/>
      </w:r>
      <w:r>
        <w:rPr>
          <w:noProof/>
        </w:rPr>
        <w:instrText xml:space="preserve"> PAGEREF _Toc187256872 \h </w:instrText>
      </w:r>
      <w:r>
        <w:rPr>
          <w:noProof/>
        </w:rPr>
      </w:r>
      <w:r>
        <w:rPr>
          <w:noProof/>
        </w:rPr>
        <w:fldChar w:fldCharType="separate"/>
      </w:r>
      <w:r>
        <w:rPr>
          <w:noProof/>
        </w:rPr>
        <w:t>348</w:t>
      </w:r>
      <w:r>
        <w:rPr>
          <w:noProof/>
        </w:rPr>
        <w:fldChar w:fldCharType="end"/>
      </w:r>
    </w:p>
    <w:p w14:paraId="2C21329C" w14:textId="1221AD46"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J.2.3.2.2.1</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UE side</w:t>
      </w:r>
      <w:r>
        <w:rPr>
          <w:noProof/>
        </w:rPr>
        <w:tab/>
      </w:r>
      <w:r>
        <w:rPr>
          <w:noProof/>
        </w:rPr>
        <w:fldChar w:fldCharType="begin"/>
      </w:r>
      <w:r>
        <w:rPr>
          <w:noProof/>
        </w:rPr>
        <w:instrText xml:space="preserve"> PAGEREF _Toc187256873 \h </w:instrText>
      </w:r>
      <w:r>
        <w:rPr>
          <w:noProof/>
        </w:rPr>
      </w:r>
      <w:r>
        <w:rPr>
          <w:noProof/>
        </w:rPr>
        <w:fldChar w:fldCharType="separate"/>
      </w:r>
      <w:r>
        <w:rPr>
          <w:noProof/>
        </w:rPr>
        <w:t>348</w:t>
      </w:r>
      <w:r>
        <w:rPr>
          <w:noProof/>
        </w:rPr>
        <w:fldChar w:fldCharType="end"/>
      </w:r>
    </w:p>
    <w:p w14:paraId="109F553B" w14:textId="6C4E04BF" w:rsidR="001A24E1" w:rsidRDefault="001A24E1">
      <w:pPr>
        <w:pStyle w:val="TOC5"/>
        <w:rPr>
          <w:rFonts w:asciiTheme="minorHAnsi" w:eastAsiaTheme="minorEastAsia" w:hAnsiTheme="minorHAnsi" w:cstheme="minorBidi"/>
          <w:noProof/>
          <w:kern w:val="2"/>
          <w:sz w:val="24"/>
          <w:szCs w:val="24"/>
          <w:lang w:eastAsia="en-GB"/>
          <w14:ligatures w14:val="standardContextual"/>
        </w:rPr>
      </w:pPr>
      <w:r>
        <w:rPr>
          <w:noProof/>
        </w:rPr>
        <w:t>J.2.3.2.2.2</w:t>
      </w:r>
      <w:r>
        <w:rPr>
          <w:rFonts w:asciiTheme="minorHAnsi" w:eastAsiaTheme="minorEastAsia" w:hAnsiTheme="minorHAnsi" w:cstheme="minorBidi"/>
          <w:noProof/>
          <w:kern w:val="2"/>
          <w:sz w:val="24"/>
          <w:szCs w:val="24"/>
          <w:lang w:eastAsia="en-GB"/>
          <w14:ligatures w14:val="standardContextual"/>
        </w:rPr>
        <w:tab/>
      </w:r>
      <w:r>
        <w:rPr>
          <w:noProof/>
        </w:rPr>
        <w:t>Spatial correlation matrices at gNB side</w:t>
      </w:r>
      <w:r>
        <w:rPr>
          <w:noProof/>
        </w:rPr>
        <w:tab/>
      </w:r>
      <w:r>
        <w:rPr>
          <w:noProof/>
        </w:rPr>
        <w:fldChar w:fldCharType="begin"/>
      </w:r>
      <w:r>
        <w:rPr>
          <w:noProof/>
        </w:rPr>
        <w:instrText xml:space="preserve"> PAGEREF _Toc187256874 \h </w:instrText>
      </w:r>
      <w:r>
        <w:rPr>
          <w:noProof/>
        </w:rPr>
      </w:r>
      <w:r>
        <w:rPr>
          <w:noProof/>
        </w:rPr>
        <w:fldChar w:fldCharType="separate"/>
      </w:r>
      <w:r>
        <w:rPr>
          <w:noProof/>
        </w:rPr>
        <w:t>348</w:t>
      </w:r>
      <w:r>
        <w:rPr>
          <w:noProof/>
        </w:rPr>
        <w:fldChar w:fldCharType="end"/>
      </w:r>
    </w:p>
    <w:p w14:paraId="4B9561A5" w14:textId="1E4A17B9" w:rsidR="001A24E1" w:rsidRDefault="001A24E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J.2.3.2.3</w:t>
      </w:r>
      <w:r>
        <w:rPr>
          <w:rFonts w:asciiTheme="minorHAnsi" w:eastAsiaTheme="minorEastAsia" w:hAnsiTheme="minorHAnsi" w:cstheme="minorBidi"/>
          <w:noProof/>
          <w:kern w:val="2"/>
          <w:sz w:val="24"/>
          <w:szCs w:val="24"/>
          <w:lang w:eastAsia="en-GB"/>
          <w14:ligatures w14:val="standardContextual"/>
        </w:rPr>
        <w:tab/>
      </w:r>
      <w:r>
        <w:rPr>
          <w:noProof/>
          <w:lang w:eastAsia="ko-KR"/>
        </w:rPr>
        <w:t>MIMO correlation matrices using cross polarized antennas</w:t>
      </w:r>
      <w:r>
        <w:rPr>
          <w:noProof/>
        </w:rPr>
        <w:tab/>
      </w:r>
      <w:r>
        <w:rPr>
          <w:noProof/>
        </w:rPr>
        <w:fldChar w:fldCharType="begin"/>
      </w:r>
      <w:r>
        <w:rPr>
          <w:noProof/>
        </w:rPr>
        <w:instrText xml:space="preserve"> PAGEREF _Toc187256875 \h </w:instrText>
      </w:r>
      <w:r>
        <w:rPr>
          <w:noProof/>
        </w:rPr>
      </w:r>
      <w:r>
        <w:rPr>
          <w:noProof/>
        </w:rPr>
        <w:fldChar w:fldCharType="separate"/>
      </w:r>
      <w:r>
        <w:rPr>
          <w:noProof/>
        </w:rPr>
        <w:t>348</w:t>
      </w:r>
      <w:r>
        <w:rPr>
          <w:noProof/>
        </w:rPr>
        <w:fldChar w:fldCharType="end"/>
      </w:r>
    </w:p>
    <w:p w14:paraId="3CCFCD09" w14:textId="11DA5C02"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J.3</w:t>
      </w:r>
      <w:r>
        <w:rPr>
          <w:rFonts w:asciiTheme="minorHAnsi" w:eastAsiaTheme="minorEastAsia" w:hAnsiTheme="minorHAnsi" w:cstheme="minorBidi"/>
          <w:noProof/>
          <w:kern w:val="2"/>
          <w:sz w:val="24"/>
          <w:szCs w:val="24"/>
          <w:lang w:eastAsia="en-GB"/>
          <w14:ligatures w14:val="standardContextual"/>
        </w:rPr>
        <w:tab/>
      </w:r>
      <w:r>
        <w:rPr>
          <w:noProof/>
        </w:rPr>
        <w:t>High speed train condition</w:t>
      </w:r>
      <w:r>
        <w:rPr>
          <w:noProof/>
        </w:rPr>
        <w:tab/>
      </w:r>
      <w:r>
        <w:rPr>
          <w:noProof/>
        </w:rPr>
        <w:fldChar w:fldCharType="begin"/>
      </w:r>
      <w:r>
        <w:rPr>
          <w:noProof/>
        </w:rPr>
        <w:instrText xml:space="preserve"> PAGEREF _Toc187256876 \h </w:instrText>
      </w:r>
      <w:r>
        <w:rPr>
          <w:noProof/>
        </w:rPr>
      </w:r>
      <w:r>
        <w:rPr>
          <w:noProof/>
        </w:rPr>
        <w:fldChar w:fldCharType="separate"/>
      </w:r>
      <w:r>
        <w:rPr>
          <w:noProof/>
        </w:rPr>
        <w:t>349</w:t>
      </w:r>
      <w:r>
        <w:rPr>
          <w:noProof/>
        </w:rPr>
        <w:fldChar w:fldCharType="end"/>
      </w:r>
    </w:p>
    <w:p w14:paraId="0AF9A0CC" w14:textId="63255B3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J</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Moving propagation conditions</w:t>
      </w:r>
      <w:r>
        <w:rPr>
          <w:noProof/>
        </w:rPr>
        <w:tab/>
      </w:r>
      <w:r>
        <w:rPr>
          <w:noProof/>
        </w:rPr>
        <w:fldChar w:fldCharType="begin"/>
      </w:r>
      <w:r>
        <w:rPr>
          <w:noProof/>
        </w:rPr>
        <w:instrText xml:space="preserve"> PAGEREF _Toc187256877 \h </w:instrText>
      </w:r>
      <w:r>
        <w:rPr>
          <w:noProof/>
        </w:rPr>
      </w:r>
      <w:r>
        <w:rPr>
          <w:noProof/>
        </w:rPr>
        <w:fldChar w:fldCharType="separate"/>
      </w:r>
      <w:r>
        <w:rPr>
          <w:noProof/>
        </w:rPr>
        <w:t>353</w:t>
      </w:r>
      <w:r>
        <w:rPr>
          <w:noProof/>
        </w:rPr>
        <w:fldChar w:fldCharType="end"/>
      </w:r>
    </w:p>
    <w:p w14:paraId="259A7360" w14:textId="257B91E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 Measuring noise close to noise-floor</w:t>
      </w:r>
      <w:r>
        <w:rPr>
          <w:noProof/>
        </w:rPr>
        <w:tab/>
      </w:r>
      <w:r>
        <w:rPr>
          <w:noProof/>
        </w:rPr>
        <w:fldChar w:fldCharType="begin"/>
      </w:r>
      <w:r>
        <w:rPr>
          <w:noProof/>
        </w:rPr>
        <w:instrText xml:space="preserve"> PAGEREF _Toc187256878 \h </w:instrText>
      </w:r>
      <w:r>
        <w:rPr>
          <w:noProof/>
        </w:rPr>
      </w:r>
      <w:r>
        <w:rPr>
          <w:noProof/>
        </w:rPr>
        <w:fldChar w:fldCharType="separate"/>
      </w:r>
      <w:r>
        <w:rPr>
          <w:noProof/>
        </w:rPr>
        <w:t>354</w:t>
      </w:r>
      <w:r>
        <w:rPr>
          <w:noProof/>
        </w:rPr>
        <w:fldChar w:fldCharType="end"/>
      </w:r>
    </w:p>
    <w:p w14:paraId="3148E55F" w14:textId="4DCABDC3"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 In-channel TX tests</w:t>
      </w:r>
      <w:r>
        <w:rPr>
          <w:noProof/>
        </w:rPr>
        <w:tab/>
      </w:r>
      <w:r>
        <w:rPr>
          <w:noProof/>
        </w:rPr>
        <w:fldChar w:fldCharType="begin"/>
      </w:r>
      <w:r>
        <w:rPr>
          <w:noProof/>
        </w:rPr>
        <w:instrText xml:space="preserve"> PAGEREF _Toc187256879 \h </w:instrText>
      </w:r>
      <w:r>
        <w:rPr>
          <w:noProof/>
        </w:rPr>
      </w:r>
      <w:r>
        <w:rPr>
          <w:noProof/>
        </w:rPr>
        <w:fldChar w:fldCharType="separate"/>
      </w:r>
      <w:r>
        <w:rPr>
          <w:noProof/>
        </w:rPr>
        <w:t>355</w:t>
      </w:r>
      <w:r>
        <w:rPr>
          <w:noProof/>
        </w:rPr>
        <w:fldChar w:fldCharType="end"/>
      </w:r>
    </w:p>
    <w:p w14:paraId="54942987" w14:textId="3AEC3F1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_Toc187256880 \h </w:instrText>
      </w:r>
      <w:r>
        <w:rPr>
          <w:noProof/>
        </w:rPr>
      </w:r>
      <w:r>
        <w:rPr>
          <w:noProof/>
        </w:rPr>
        <w:fldChar w:fldCharType="separate"/>
      </w:r>
      <w:r>
        <w:rPr>
          <w:noProof/>
        </w:rPr>
        <w:t>355</w:t>
      </w:r>
      <w:r>
        <w:rPr>
          <w:noProof/>
        </w:rPr>
        <w:fldChar w:fldCharType="end"/>
      </w:r>
    </w:p>
    <w:p w14:paraId="530A0CD7" w14:textId="075C5CA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Basic principles</w:t>
      </w:r>
      <w:r>
        <w:rPr>
          <w:noProof/>
        </w:rPr>
        <w:tab/>
      </w:r>
      <w:r>
        <w:rPr>
          <w:noProof/>
        </w:rPr>
        <w:fldChar w:fldCharType="begin"/>
      </w:r>
      <w:r>
        <w:rPr>
          <w:noProof/>
        </w:rPr>
        <w:instrText xml:space="preserve"> PAGEREF _Toc187256881 \h </w:instrText>
      </w:r>
      <w:r>
        <w:rPr>
          <w:noProof/>
        </w:rPr>
      </w:r>
      <w:r>
        <w:rPr>
          <w:noProof/>
        </w:rPr>
        <w:fldChar w:fldCharType="separate"/>
      </w:r>
      <w:r>
        <w:rPr>
          <w:noProof/>
        </w:rPr>
        <w:t>355</w:t>
      </w:r>
      <w:r>
        <w:rPr>
          <w:noProof/>
        </w:rPr>
        <w:fldChar w:fldCharType="end"/>
      </w:r>
    </w:p>
    <w:p w14:paraId="439B640E" w14:textId="4715091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r>
      <w:r>
        <w:rPr>
          <w:noProof/>
        </w:rPr>
        <w:instrText xml:space="preserve"> PAGEREF _Toc187256882 \h </w:instrText>
      </w:r>
      <w:r>
        <w:rPr>
          <w:noProof/>
        </w:rPr>
      </w:r>
      <w:r>
        <w:rPr>
          <w:noProof/>
        </w:rPr>
        <w:fldChar w:fldCharType="separate"/>
      </w:r>
      <w:r>
        <w:rPr>
          <w:noProof/>
        </w:rPr>
        <w:t>355</w:t>
      </w:r>
      <w:r>
        <w:rPr>
          <w:noProof/>
        </w:rPr>
        <w:fldChar w:fldCharType="end"/>
      </w:r>
    </w:p>
    <w:p w14:paraId="3B5A3FA8" w14:textId="55D4D200"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Ideal signal</w:t>
      </w:r>
      <w:r>
        <w:rPr>
          <w:noProof/>
        </w:rPr>
        <w:tab/>
      </w:r>
      <w:r>
        <w:rPr>
          <w:noProof/>
        </w:rPr>
        <w:fldChar w:fldCharType="begin"/>
      </w:r>
      <w:r>
        <w:rPr>
          <w:noProof/>
        </w:rPr>
        <w:instrText xml:space="preserve"> PAGEREF _Toc187256883 \h </w:instrText>
      </w:r>
      <w:r>
        <w:rPr>
          <w:noProof/>
        </w:rPr>
      </w:r>
      <w:r>
        <w:rPr>
          <w:noProof/>
        </w:rPr>
        <w:fldChar w:fldCharType="separate"/>
      </w:r>
      <w:r>
        <w:rPr>
          <w:noProof/>
        </w:rPr>
        <w:t>355</w:t>
      </w:r>
      <w:r>
        <w:rPr>
          <w:noProof/>
        </w:rPr>
        <w:fldChar w:fldCharType="end"/>
      </w:r>
    </w:p>
    <w:p w14:paraId="1048F051" w14:textId="36054426"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r>
      <w:r>
        <w:rPr>
          <w:noProof/>
        </w:rPr>
        <w:instrText xml:space="preserve"> PAGEREF _Toc187256884 \h </w:instrText>
      </w:r>
      <w:r>
        <w:rPr>
          <w:noProof/>
        </w:rPr>
      </w:r>
      <w:r>
        <w:rPr>
          <w:noProof/>
        </w:rPr>
        <w:fldChar w:fldCharType="separate"/>
      </w:r>
      <w:r>
        <w:rPr>
          <w:noProof/>
        </w:rPr>
        <w:t>356</w:t>
      </w:r>
      <w:r>
        <w:rPr>
          <w:noProof/>
        </w:rPr>
        <w:fldChar w:fldCharType="end"/>
      </w:r>
    </w:p>
    <w:p w14:paraId="5938168F" w14:textId="283C3BB8"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r>
      <w:r>
        <w:rPr>
          <w:noProof/>
        </w:rPr>
        <w:instrText xml:space="preserve"> PAGEREF _Toc187256885 \h </w:instrText>
      </w:r>
      <w:r>
        <w:rPr>
          <w:noProof/>
        </w:rPr>
      </w:r>
      <w:r>
        <w:rPr>
          <w:noProof/>
        </w:rPr>
        <w:fldChar w:fldCharType="separate"/>
      </w:r>
      <w:r>
        <w:rPr>
          <w:noProof/>
        </w:rPr>
        <w:t>356</w:t>
      </w:r>
      <w:r>
        <w:rPr>
          <w:noProof/>
        </w:rPr>
        <w:fldChar w:fldCharType="end"/>
      </w:r>
    </w:p>
    <w:p w14:paraId="57C6628F" w14:textId="3E595E1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Pre-FFT minimization process</w:t>
      </w:r>
      <w:r>
        <w:rPr>
          <w:noProof/>
        </w:rPr>
        <w:tab/>
      </w:r>
      <w:r>
        <w:rPr>
          <w:noProof/>
        </w:rPr>
        <w:fldChar w:fldCharType="begin"/>
      </w:r>
      <w:r>
        <w:rPr>
          <w:noProof/>
        </w:rPr>
        <w:instrText xml:space="preserve"> PAGEREF _Toc187256886 \h </w:instrText>
      </w:r>
      <w:r>
        <w:rPr>
          <w:noProof/>
        </w:rPr>
      </w:r>
      <w:r>
        <w:rPr>
          <w:noProof/>
        </w:rPr>
        <w:fldChar w:fldCharType="separate"/>
      </w:r>
      <w:r>
        <w:rPr>
          <w:noProof/>
        </w:rPr>
        <w:t>357</w:t>
      </w:r>
      <w:r>
        <w:rPr>
          <w:noProof/>
        </w:rPr>
        <w:fldChar w:fldCharType="end"/>
      </w:r>
    </w:p>
    <w:p w14:paraId="70BFF664" w14:textId="1C2E0C89"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r>
      <w:r>
        <w:rPr>
          <w:noProof/>
        </w:rPr>
        <w:instrText xml:space="preserve"> PAGEREF _Toc187256887 \h </w:instrText>
      </w:r>
      <w:r>
        <w:rPr>
          <w:noProof/>
        </w:rPr>
      </w:r>
      <w:r>
        <w:rPr>
          <w:noProof/>
        </w:rPr>
        <w:fldChar w:fldCharType="separate"/>
      </w:r>
      <w:r>
        <w:rPr>
          <w:noProof/>
        </w:rPr>
        <w:t>358</w:t>
      </w:r>
      <w:r>
        <w:rPr>
          <w:noProof/>
        </w:rPr>
        <w:fldChar w:fldCharType="end"/>
      </w:r>
    </w:p>
    <w:p w14:paraId="0F5C507E" w14:textId="1FEEA08E"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Resource element TX power</w:t>
      </w:r>
      <w:r>
        <w:rPr>
          <w:noProof/>
        </w:rPr>
        <w:tab/>
      </w:r>
      <w:r>
        <w:rPr>
          <w:noProof/>
        </w:rPr>
        <w:fldChar w:fldCharType="begin"/>
      </w:r>
      <w:r>
        <w:rPr>
          <w:noProof/>
        </w:rPr>
        <w:instrText xml:space="preserve"> PAGEREF _Toc187256888 \h </w:instrText>
      </w:r>
      <w:r>
        <w:rPr>
          <w:noProof/>
        </w:rPr>
      </w:r>
      <w:r>
        <w:rPr>
          <w:noProof/>
        </w:rPr>
        <w:fldChar w:fldCharType="separate"/>
      </w:r>
      <w:r>
        <w:rPr>
          <w:noProof/>
        </w:rPr>
        <w:t>359</w:t>
      </w:r>
      <w:r>
        <w:rPr>
          <w:noProof/>
        </w:rPr>
        <w:fldChar w:fldCharType="end"/>
      </w:r>
    </w:p>
    <w:p w14:paraId="6388B67B" w14:textId="4CAED43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Post-FFT equalisation</w:t>
      </w:r>
      <w:r>
        <w:rPr>
          <w:noProof/>
        </w:rPr>
        <w:tab/>
      </w:r>
      <w:r>
        <w:rPr>
          <w:noProof/>
        </w:rPr>
        <w:fldChar w:fldCharType="begin"/>
      </w:r>
      <w:r>
        <w:rPr>
          <w:noProof/>
        </w:rPr>
        <w:instrText xml:space="preserve"> PAGEREF _Toc187256889 \h </w:instrText>
      </w:r>
      <w:r>
        <w:rPr>
          <w:noProof/>
        </w:rPr>
      </w:r>
      <w:r>
        <w:rPr>
          <w:noProof/>
        </w:rPr>
        <w:fldChar w:fldCharType="separate"/>
      </w:r>
      <w:r>
        <w:rPr>
          <w:noProof/>
        </w:rPr>
        <w:t>359</w:t>
      </w:r>
      <w:r>
        <w:rPr>
          <w:noProof/>
        </w:rPr>
        <w:fldChar w:fldCharType="end"/>
      </w:r>
    </w:p>
    <w:p w14:paraId="0ECD7C2E" w14:textId="585EF063"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r>
      <w:r>
        <w:rPr>
          <w:noProof/>
        </w:rPr>
        <w:instrText xml:space="preserve"> PAGEREF _Toc187256890 \h </w:instrText>
      </w:r>
      <w:r>
        <w:rPr>
          <w:noProof/>
        </w:rPr>
      </w:r>
      <w:r>
        <w:rPr>
          <w:noProof/>
        </w:rPr>
        <w:fldChar w:fldCharType="separate"/>
      </w:r>
      <w:r>
        <w:rPr>
          <w:noProof/>
        </w:rPr>
        <w:t>361</w:t>
      </w:r>
      <w:r>
        <w:rPr>
          <w:noProof/>
        </w:rPr>
        <w:fldChar w:fldCharType="end"/>
      </w:r>
    </w:p>
    <w:p w14:paraId="7C21AEF9" w14:textId="6B6A72DE"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sidRPr="00590342">
        <w:rPr>
          <w:rFonts w:eastAsia="Osaka"/>
          <w:noProof/>
        </w:rPr>
        <w:t>L.7.0</w:t>
      </w:r>
      <w:r>
        <w:rPr>
          <w:rFonts w:asciiTheme="minorHAnsi" w:eastAsiaTheme="minorEastAsia" w:hAnsiTheme="minorHAnsi" w:cstheme="minorBidi"/>
          <w:noProof/>
          <w:kern w:val="2"/>
          <w:sz w:val="24"/>
          <w:szCs w:val="24"/>
          <w:lang w:eastAsia="en-GB"/>
          <w14:ligatures w14:val="standardContextual"/>
        </w:rPr>
        <w:tab/>
      </w:r>
      <w:r w:rsidRPr="00590342">
        <w:rPr>
          <w:rFonts w:eastAsia="Osaka"/>
          <w:noProof/>
        </w:rPr>
        <w:t>General</w:t>
      </w:r>
      <w:r>
        <w:rPr>
          <w:noProof/>
        </w:rPr>
        <w:tab/>
      </w:r>
      <w:r>
        <w:rPr>
          <w:noProof/>
        </w:rPr>
        <w:fldChar w:fldCharType="begin"/>
      </w:r>
      <w:r>
        <w:rPr>
          <w:noProof/>
        </w:rPr>
        <w:instrText xml:space="preserve"> PAGEREF _Toc187256891 \h </w:instrText>
      </w:r>
      <w:r>
        <w:rPr>
          <w:noProof/>
        </w:rPr>
      </w:r>
      <w:r>
        <w:rPr>
          <w:noProof/>
        </w:rPr>
        <w:fldChar w:fldCharType="separate"/>
      </w:r>
      <w:r>
        <w:rPr>
          <w:noProof/>
        </w:rPr>
        <w:t>361</w:t>
      </w:r>
      <w:r>
        <w:rPr>
          <w:noProof/>
        </w:rPr>
        <w:fldChar w:fldCharType="end"/>
      </w:r>
    </w:p>
    <w:p w14:paraId="3342847D" w14:textId="2B57574F"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lang w:eastAsia="en-CA"/>
        </w:rPr>
        <w:t>L.7.1</w:t>
      </w:r>
      <w:r>
        <w:rPr>
          <w:rFonts w:asciiTheme="minorHAnsi" w:eastAsiaTheme="minorEastAsia" w:hAnsiTheme="minorHAnsi" w:cstheme="minorBidi"/>
          <w:noProof/>
          <w:kern w:val="2"/>
          <w:sz w:val="24"/>
          <w:szCs w:val="24"/>
          <w:lang w:eastAsia="en-GB"/>
          <w14:ligatures w14:val="standardContextual"/>
        </w:rPr>
        <w:tab/>
      </w:r>
      <w:r>
        <w:rPr>
          <w:noProof/>
          <w:lang w:eastAsia="en-CA"/>
        </w:rPr>
        <w:t>Averaged EVM (FDD)</w:t>
      </w:r>
      <w:r>
        <w:rPr>
          <w:noProof/>
        </w:rPr>
        <w:tab/>
      </w:r>
      <w:r>
        <w:rPr>
          <w:noProof/>
        </w:rPr>
        <w:fldChar w:fldCharType="begin"/>
      </w:r>
      <w:r>
        <w:rPr>
          <w:noProof/>
        </w:rPr>
        <w:instrText xml:space="preserve"> PAGEREF _Toc187256892 \h </w:instrText>
      </w:r>
      <w:r>
        <w:rPr>
          <w:noProof/>
        </w:rPr>
      </w:r>
      <w:r>
        <w:rPr>
          <w:noProof/>
        </w:rPr>
        <w:fldChar w:fldCharType="separate"/>
      </w:r>
      <w:r>
        <w:rPr>
          <w:noProof/>
        </w:rPr>
        <w:t>361</w:t>
      </w:r>
      <w:r>
        <w:rPr>
          <w:noProof/>
        </w:rPr>
        <w:fldChar w:fldCharType="end"/>
      </w:r>
    </w:p>
    <w:p w14:paraId="19E176F8" w14:textId="5C97750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L.7.2</w:t>
      </w:r>
      <w:r>
        <w:rPr>
          <w:rFonts w:asciiTheme="minorHAnsi" w:eastAsiaTheme="minorEastAsia" w:hAnsiTheme="minorHAnsi" w:cstheme="minorBidi"/>
          <w:noProof/>
          <w:kern w:val="2"/>
          <w:sz w:val="24"/>
          <w:szCs w:val="24"/>
          <w:lang w:eastAsia="en-GB"/>
          <w14:ligatures w14:val="standardContextual"/>
        </w:rPr>
        <w:tab/>
      </w:r>
      <w:r>
        <w:rPr>
          <w:noProof/>
        </w:rPr>
        <w:t>Averaged EVM (TDD)</w:t>
      </w:r>
      <w:r>
        <w:rPr>
          <w:noProof/>
        </w:rPr>
        <w:tab/>
      </w:r>
      <w:r>
        <w:rPr>
          <w:noProof/>
        </w:rPr>
        <w:fldChar w:fldCharType="begin"/>
      </w:r>
      <w:r>
        <w:rPr>
          <w:noProof/>
        </w:rPr>
        <w:instrText xml:space="preserve"> PAGEREF _Toc187256893 \h </w:instrText>
      </w:r>
      <w:r>
        <w:rPr>
          <w:noProof/>
        </w:rPr>
      </w:r>
      <w:r>
        <w:rPr>
          <w:noProof/>
        </w:rPr>
        <w:fldChar w:fldCharType="separate"/>
      </w:r>
      <w:r>
        <w:rPr>
          <w:noProof/>
        </w:rPr>
        <w:t>362</w:t>
      </w:r>
      <w:r>
        <w:rPr>
          <w:noProof/>
        </w:rPr>
        <w:fldChar w:fldCharType="end"/>
      </w:r>
    </w:p>
    <w:p w14:paraId="799DCD79" w14:textId="04E0BFAA"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(normative): General rules for statistical testing</w:t>
      </w:r>
      <w:r>
        <w:rPr>
          <w:noProof/>
        </w:rPr>
        <w:tab/>
      </w:r>
      <w:r>
        <w:rPr>
          <w:noProof/>
        </w:rPr>
        <w:fldChar w:fldCharType="begin"/>
      </w:r>
      <w:r>
        <w:rPr>
          <w:noProof/>
        </w:rPr>
        <w:instrText xml:space="preserve"> PAGEREF _Toc187256894 \h </w:instrText>
      </w:r>
      <w:r>
        <w:rPr>
          <w:noProof/>
        </w:rPr>
      </w:r>
      <w:r>
        <w:rPr>
          <w:noProof/>
        </w:rPr>
        <w:fldChar w:fldCharType="separate"/>
      </w:r>
      <w:r>
        <w:rPr>
          <w:noProof/>
        </w:rPr>
        <w:t>363</w:t>
      </w:r>
      <w:r>
        <w:rPr>
          <w:noProof/>
        </w:rPr>
        <w:fldChar w:fldCharType="end"/>
      </w:r>
    </w:p>
    <w:p w14:paraId="35E0A2CE" w14:textId="6672E39F" w:rsidR="001A24E1" w:rsidRDefault="001A24E1">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Testing methodology of PUSCH performance requirements with 0.001% BLER</w:t>
      </w:r>
      <w:r>
        <w:rPr>
          <w:noProof/>
        </w:rPr>
        <w:tab/>
      </w:r>
      <w:r>
        <w:rPr>
          <w:noProof/>
        </w:rPr>
        <w:fldChar w:fldCharType="begin"/>
      </w:r>
      <w:r>
        <w:rPr>
          <w:noProof/>
        </w:rPr>
        <w:instrText xml:space="preserve"> PAGEREF _Toc187256895 \h </w:instrText>
      </w:r>
      <w:r>
        <w:rPr>
          <w:noProof/>
        </w:rPr>
      </w:r>
      <w:r>
        <w:rPr>
          <w:noProof/>
        </w:rPr>
        <w:fldChar w:fldCharType="separate"/>
      </w:r>
      <w:r>
        <w:rPr>
          <w:noProof/>
        </w:rPr>
        <w:t>363</w:t>
      </w:r>
      <w:r>
        <w:rPr>
          <w:noProof/>
        </w:rPr>
        <w:fldChar w:fldCharType="end"/>
      </w:r>
    </w:p>
    <w:p w14:paraId="05D27874" w14:textId="15D8A0F5"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_Toc187256896 \h </w:instrText>
      </w:r>
      <w:r>
        <w:rPr>
          <w:noProof/>
        </w:rPr>
      </w:r>
      <w:r>
        <w:rPr>
          <w:noProof/>
        </w:rPr>
        <w:fldChar w:fldCharType="separate"/>
      </w:r>
      <w:r>
        <w:rPr>
          <w:noProof/>
        </w:rPr>
        <w:t>363</w:t>
      </w:r>
      <w:r>
        <w:rPr>
          <w:noProof/>
        </w:rPr>
        <w:fldChar w:fldCharType="end"/>
      </w:r>
    </w:p>
    <w:p w14:paraId="7663B5C8" w14:textId="0FC7A332"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M.1.2</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_Toc187256897 \h </w:instrText>
      </w:r>
      <w:r>
        <w:rPr>
          <w:noProof/>
        </w:rPr>
      </w:r>
      <w:r>
        <w:rPr>
          <w:noProof/>
        </w:rPr>
        <w:fldChar w:fldCharType="separate"/>
      </w:r>
      <w:r>
        <w:rPr>
          <w:noProof/>
        </w:rPr>
        <w:t>364</w:t>
      </w:r>
      <w:r>
        <w:rPr>
          <w:noProof/>
        </w:rPr>
        <w:fldChar w:fldCharType="end"/>
      </w:r>
    </w:p>
    <w:p w14:paraId="6A41A9F9" w14:textId="0755DC6B" w:rsidR="001A24E1" w:rsidRDefault="001A24E1">
      <w:pPr>
        <w:pStyle w:val="TOC2"/>
        <w:rPr>
          <w:rFonts w:asciiTheme="minorHAnsi" w:eastAsiaTheme="minorEastAsia" w:hAnsiTheme="minorHAnsi" w:cstheme="minorBidi"/>
          <w:noProof/>
          <w:kern w:val="2"/>
          <w:sz w:val="24"/>
          <w:szCs w:val="24"/>
          <w:lang w:eastAsia="en-GB"/>
          <w14:ligatures w14:val="standardContextual"/>
        </w:rPr>
      </w:pPr>
      <w:r>
        <w:rPr>
          <w:noProof/>
        </w:rPr>
        <w:t>M.1.3</w:t>
      </w:r>
      <w:r>
        <w:rPr>
          <w:rFonts w:asciiTheme="minorHAnsi" w:eastAsiaTheme="minorEastAsia" w:hAnsiTheme="minorHAnsi" w:cstheme="minorBidi"/>
          <w:noProof/>
          <w:kern w:val="2"/>
          <w:sz w:val="24"/>
          <w:szCs w:val="24"/>
          <w:lang w:eastAsia="en-GB"/>
          <w14:ligatures w14:val="standardContextual"/>
        </w:rPr>
        <w:tab/>
      </w:r>
      <w:r>
        <w:rPr>
          <w:noProof/>
        </w:rPr>
        <w:t>Theory to derive the early pass/fail limits in M.1.2 (informative)</w:t>
      </w:r>
      <w:r>
        <w:rPr>
          <w:noProof/>
        </w:rPr>
        <w:tab/>
      </w:r>
      <w:r>
        <w:rPr>
          <w:noProof/>
        </w:rPr>
        <w:fldChar w:fldCharType="begin"/>
      </w:r>
      <w:r>
        <w:rPr>
          <w:noProof/>
        </w:rPr>
        <w:instrText xml:space="preserve"> PAGEREF _Toc187256898 \h </w:instrText>
      </w:r>
      <w:r>
        <w:rPr>
          <w:noProof/>
        </w:rPr>
      </w:r>
      <w:r>
        <w:rPr>
          <w:noProof/>
        </w:rPr>
        <w:fldChar w:fldCharType="separate"/>
      </w:r>
      <w:r>
        <w:rPr>
          <w:noProof/>
        </w:rPr>
        <w:t>365</w:t>
      </w:r>
      <w:r>
        <w:rPr>
          <w:noProof/>
        </w:rPr>
        <w:fldChar w:fldCharType="end"/>
      </w:r>
    </w:p>
    <w:p w14:paraId="74229A15" w14:textId="4FEB9F7C"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M.1.3.1</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pass-fail limits for testing PUSCH 0.001% BLER</w:t>
      </w:r>
      <w:r>
        <w:rPr>
          <w:noProof/>
        </w:rPr>
        <w:tab/>
      </w:r>
      <w:r>
        <w:rPr>
          <w:noProof/>
        </w:rPr>
        <w:fldChar w:fldCharType="begin"/>
      </w:r>
      <w:r>
        <w:rPr>
          <w:noProof/>
        </w:rPr>
        <w:instrText xml:space="preserve"> PAGEREF _Toc187256899 \h </w:instrText>
      </w:r>
      <w:r>
        <w:rPr>
          <w:noProof/>
        </w:rPr>
      </w:r>
      <w:r>
        <w:rPr>
          <w:noProof/>
        </w:rPr>
        <w:fldChar w:fldCharType="separate"/>
      </w:r>
      <w:r>
        <w:rPr>
          <w:noProof/>
        </w:rPr>
        <w:t>365</w:t>
      </w:r>
      <w:r>
        <w:rPr>
          <w:noProof/>
        </w:rPr>
        <w:fldChar w:fldCharType="end"/>
      </w:r>
    </w:p>
    <w:p w14:paraId="6E7E15A8" w14:textId="4B12B4F0" w:rsidR="001A24E1" w:rsidRDefault="001A24E1">
      <w:pPr>
        <w:pStyle w:val="TOC3"/>
        <w:rPr>
          <w:rFonts w:asciiTheme="minorHAnsi" w:eastAsiaTheme="minorEastAsia" w:hAnsiTheme="minorHAnsi" w:cstheme="minorBidi"/>
          <w:noProof/>
          <w:kern w:val="2"/>
          <w:sz w:val="24"/>
          <w:szCs w:val="24"/>
          <w:lang w:eastAsia="en-GB"/>
          <w14:ligatures w14:val="standardContextual"/>
        </w:rPr>
      </w:pPr>
      <w:r>
        <w:rPr>
          <w:noProof/>
        </w:rPr>
        <w:t>M.1.3.2</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pass-fail limits for testing PUSCH 0.001% BLER</w:t>
      </w:r>
      <w:r>
        <w:rPr>
          <w:noProof/>
        </w:rPr>
        <w:tab/>
      </w:r>
      <w:r>
        <w:rPr>
          <w:noProof/>
        </w:rPr>
        <w:fldChar w:fldCharType="begin"/>
      </w:r>
      <w:r>
        <w:rPr>
          <w:noProof/>
        </w:rPr>
        <w:instrText xml:space="preserve"> PAGEREF _Toc187256900 \h </w:instrText>
      </w:r>
      <w:r>
        <w:rPr>
          <w:noProof/>
        </w:rPr>
      </w:r>
      <w:r>
        <w:rPr>
          <w:noProof/>
        </w:rPr>
        <w:fldChar w:fldCharType="separate"/>
      </w:r>
      <w:r>
        <w:rPr>
          <w:noProof/>
        </w:rPr>
        <w:t>365</w:t>
      </w:r>
      <w:r>
        <w:rPr>
          <w:noProof/>
        </w:rPr>
        <w:fldChar w:fldCharType="end"/>
      </w:r>
    </w:p>
    <w:p w14:paraId="7611BBF3" w14:textId="59E763A0" w:rsidR="001A24E1" w:rsidRDefault="001A24E1">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 Change history</w:t>
      </w:r>
      <w:r>
        <w:rPr>
          <w:noProof/>
        </w:rPr>
        <w:tab/>
      </w:r>
      <w:r>
        <w:rPr>
          <w:noProof/>
        </w:rPr>
        <w:fldChar w:fldCharType="begin"/>
      </w:r>
      <w:r>
        <w:rPr>
          <w:noProof/>
        </w:rPr>
        <w:instrText xml:space="preserve"> PAGEREF _Toc187256901 \h </w:instrText>
      </w:r>
      <w:r>
        <w:rPr>
          <w:noProof/>
        </w:rPr>
      </w:r>
      <w:r>
        <w:rPr>
          <w:noProof/>
        </w:rPr>
        <w:fldChar w:fldCharType="separate"/>
      </w:r>
      <w:r>
        <w:rPr>
          <w:noProof/>
        </w:rPr>
        <w:t>367</w:t>
      </w:r>
      <w:r>
        <w:rPr>
          <w:noProof/>
        </w:rPr>
        <w:fldChar w:fldCharType="end"/>
      </w:r>
    </w:p>
    <w:p w14:paraId="4D2233CE" w14:textId="2164451A" w:rsidR="00080512" w:rsidRPr="00931575" w:rsidRDefault="001A24E1" w:rsidP="00782299">
      <w:r>
        <w:rPr>
          <w:sz w:val="22"/>
          <w:lang w:val="en-US"/>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bookmarkStart w:id="35" w:name="_Toc187256202"/>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5654E4F0" w14:textId="77777777" w:rsidR="00080512" w:rsidRPr="00931575" w:rsidRDefault="00080512" w:rsidP="00782299">
      <w:r w:rsidRPr="00931575">
        <w:t xml:space="preserve">This Technical </w:t>
      </w:r>
      <w:bookmarkStart w:id="36" w:name="spectype3"/>
      <w:r w:rsidRPr="00931575">
        <w:t>Specification</w:t>
      </w:r>
      <w:bookmarkEnd w:id="36"/>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0"/>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7" w:name="_Toc21099796"/>
      <w:bookmarkStart w:id="38" w:name="_Toc29809594"/>
      <w:r w:rsidRPr="00931575">
        <w:br w:type="page"/>
      </w:r>
      <w:bookmarkStart w:id="39" w:name="_Toc21102561"/>
      <w:bookmarkStart w:id="40" w:name="_Toc29810410"/>
      <w:bookmarkStart w:id="41" w:name="_Toc36635762"/>
      <w:bookmarkStart w:id="42" w:name="_Toc37272708"/>
      <w:bookmarkStart w:id="43" w:name="_Toc45885783"/>
      <w:bookmarkStart w:id="44" w:name="_Toc53182892"/>
      <w:bookmarkStart w:id="45" w:name="_Toc58915559"/>
      <w:bookmarkStart w:id="46" w:name="_Toc66700706"/>
      <w:bookmarkStart w:id="47" w:name="_Toc68696861"/>
      <w:bookmarkStart w:id="48" w:name="_Toc74927783"/>
      <w:bookmarkStart w:id="49" w:name="_Toc76114882"/>
      <w:bookmarkStart w:id="50" w:name="_Toc76544289"/>
      <w:bookmarkStart w:id="51" w:name="_Toc82541106"/>
      <w:bookmarkStart w:id="52" w:name="_Toc89951753"/>
      <w:bookmarkStart w:id="53" w:name="_Toc98766849"/>
      <w:bookmarkStart w:id="54" w:name="_Toc106202897"/>
      <w:bookmarkStart w:id="55" w:name="_Toc115187196"/>
      <w:bookmarkStart w:id="56" w:name="_Toc121993750"/>
      <w:bookmarkStart w:id="57" w:name="_Toc124152758"/>
      <w:bookmarkStart w:id="58" w:name="_Toc131538060"/>
      <w:bookmarkStart w:id="59" w:name="_Toc137391180"/>
      <w:bookmarkStart w:id="60" w:name="_Toc146961838"/>
      <w:bookmarkStart w:id="61" w:name="_Toc187256203"/>
      <w:bookmarkEnd w:id="37"/>
      <w:bookmarkEnd w:id="38"/>
      <w:r w:rsidR="00C45907" w:rsidRPr="00931575">
        <w:lastRenderedPageBreak/>
        <w:t>1</w:t>
      </w:r>
      <w:r w:rsidR="00C45907" w:rsidRPr="00931575">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66700707"/>
      <w:bookmarkStart w:id="70" w:name="_Toc68696862"/>
      <w:bookmarkStart w:id="71" w:name="_Toc74927784"/>
      <w:bookmarkStart w:id="72" w:name="_Toc76114883"/>
      <w:bookmarkStart w:id="73" w:name="_Toc76544290"/>
      <w:bookmarkStart w:id="74" w:name="_Toc82541107"/>
      <w:bookmarkStart w:id="75" w:name="_Toc89951754"/>
      <w:bookmarkStart w:id="76" w:name="_Toc98766850"/>
      <w:bookmarkStart w:id="77" w:name="_Toc106202898"/>
      <w:bookmarkStart w:id="78" w:name="_Toc115187197"/>
      <w:bookmarkStart w:id="79" w:name="_Toc121993751"/>
      <w:bookmarkStart w:id="80" w:name="_Toc124152759"/>
      <w:bookmarkStart w:id="81" w:name="_Toc131538061"/>
      <w:bookmarkStart w:id="82" w:name="_Toc137391181"/>
      <w:bookmarkStart w:id="83" w:name="_Toc146961839"/>
      <w:bookmarkStart w:id="84" w:name="_Toc187256204"/>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5" w:name="OLE_LINK1"/>
      <w:bookmarkStart w:id="86" w:name="OLE_LINK2"/>
      <w:bookmarkStart w:id="87" w:name="OLE_LINK3"/>
      <w:bookmarkStart w:id="8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5"/>
    <w:bookmarkEnd w:id="86"/>
    <w:bookmarkEnd w:id="87"/>
    <w:bookmarkEnd w:id="88"/>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2E30B71C" w:rsidR="00C45907" w:rsidRDefault="00710105" w:rsidP="00710105">
      <w:pPr>
        <w:pStyle w:val="EX"/>
        <w:rPr>
          <w:rFonts w:ascii="Roboto" w:hAnsi="Roboto"/>
          <w:b/>
          <w:bCs/>
          <w:color w:val="333333"/>
          <w:sz w:val="21"/>
          <w:szCs w:val="21"/>
          <w:shd w:val="clear" w:color="auto" w:fill="FFFFFF"/>
        </w:rPr>
      </w:pPr>
      <w:r>
        <w:t>[31]</w:t>
      </w:r>
      <w:r>
        <w:tab/>
      </w:r>
      <w:r w:rsidRPr="00B3294A">
        <w:rPr>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2CA146D2" w14:textId="77777777" w:rsidR="00710105" w:rsidRPr="00931575" w:rsidRDefault="00710105" w:rsidP="00710105">
      <w:pPr>
        <w:pStyle w:val="EX"/>
      </w:pPr>
    </w:p>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9" w:name="_Toc21102563"/>
      <w:bookmarkStart w:id="90" w:name="_Toc29810412"/>
      <w:bookmarkStart w:id="91" w:name="_Toc36635764"/>
      <w:bookmarkStart w:id="92" w:name="_Toc37272710"/>
      <w:bookmarkStart w:id="93" w:name="_Toc45885785"/>
      <w:bookmarkStart w:id="94" w:name="_Toc53182894"/>
      <w:bookmarkStart w:id="95" w:name="_Toc58915561"/>
      <w:bookmarkStart w:id="96" w:name="_Toc66700708"/>
      <w:bookmarkStart w:id="97" w:name="_Toc68696863"/>
      <w:bookmarkStart w:id="98" w:name="_Toc74927785"/>
      <w:bookmarkStart w:id="99" w:name="_Toc76114884"/>
      <w:bookmarkStart w:id="100" w:name="_Toc76544291"/>
      <w:bookmarkStart w:id="101" w:name="_Toc82541108"/>
      <w:bookmarkStart w:id="102" w:name="_Toc89951755"/>
      <w:bookmarkStart w:id="103" w:name="_Toc98766851"/>
      <w:bookmarkStart w:id="104" w:name="_Toc106202899"/>
      <w:bookmarkStart w:id="105" w:name="_Toc115187198"/>
      <w:bookmarkStart w:id="106" w:name="_Toc121993752"/>
      <w:bookmarkStart w:id="107" w:name="_Toc124152760"/>
      <w:bookmarkStart w:id="108" w:name="_Toc131538062"/>
      <w:bookmarkStart w:id="109" w:name="_Toc137391182"/>
      <w:bookmarkStart w:id="110" w:name="_Toc146961840"/>
      <w:bookmarkStart w:id="111" w:name="_Toc187256205"/>
      <w:r w:rsidRPr="00931575">
        <w:lastRenderedPageBreak/>
        <w:t>3</w:t>
      </w:r>
      <w:r w:rsidRPr="00931575">
        <w:tab/>
        <w:t>Definitions, symbols and abbreviations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5759C2E2" w14:textId="77777777" w:rsidR="00C45907" w:rsidRPr="00931575" w:rsidRDefault="00C45907" w:rsidP="00C45907">
      <w:pPr>
        <w:pStyle w:val="Heading2"/>
      </w:pPr>
      <w:bookmarkStart w:id="112" w:name="_Toc21102564"/>
      <w:bookmarkStart w:id="113" w:name="_Toc29810413"/>
      <w:bookmarkStart w:id="114" w:name="_Toc36635765"/>
      <w:bookmarkStart w:id="115" w:name="_Toc37272711"/>
      <w:bookmarkStart w:id="116" w:name="_Toc45885786"/>
      <w:bookmarkStart w:id="117" w:name="_Toc53182895"/>
      <w:bookmarkStart w:id="118" w:name="_Toc58915562"/>
      <w:bookmarkStart w:id="119" w:name="_Toc66700709"/>
      <w:bookmarkStart w:id="120" w:name="_Toc68696864"/>
      <w:bookmarkStart w:id="121" w:name="_Toc74927786"/>
      <w:bookmarkStart w:id="122" w:name="_Toc76114885"/>
      <w:bookmarkStart w:id="123" w:name="_Toc76544292"/>
      <w:bookmarkStart w:id="124" w:name="_Toc82541109"/>
      <w:bookmarkStart w:id="125" w:name="_Toc89951756"/>
      <w:bookmarkStart w:id="126" w:name="_Toc98766852"/>
      <w:bookmarkStart w:id="127" w:name="_Toc106202900"/>
      <w:bookmarkStart w:id="128" w:name="_Toc115187199"/>
      <w:bookmarkStart w:id="129" w:name="_Toc121993753"/>
      <w:bookmarkStart w:id="130" w:name="_Toc124152761"/>
      <w:bookmarkStart w:id="131" w:name="_Toc131538063"/>
      <w:bookmarkStart w:id="132" w:name="_Toc137391183"/>
      <w:bookmarkStart w:id="133" w:name="_Toc146961841"/>
      <w:bookmarkStart w:id="134" w:name="_Toc187256206"/>
      <w:r w:rsidRPr="00931575">
        <w:t>3.1</w:t>
      </w:r>
      <w:r w:rsidRPr="00931575">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5"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5"/>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6"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6"/>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7" w:name="_Toc21102565"/>
      <w:bookmarkStart w:id="138" w:name="_Toc29810414"/>
      <w:bookmarkStart w:id="139" w:name="_Toc36635766"/>
      <w:bookmarkStart w:id="140" w:name="_Toc37272712"/>
      <w:bookmarkStart w:id="141" w:name="_Toc45885787"/>
      <w:bookmarkStart w:id="142" w:name="_Toc53182896"/>
      <w:bookmarkStart w:id="143" w:name="_Toc58915563"/>
      <w:bookmarkStart w:id="144" w:name="_Toc66700710"/>
      <w:bookmarkStart w:id="145" w:name="_Toc68696865"/>
      <w:bookmarkStart w:id="146" w:name="_Toc74927787"/>
      <w:bookmarkStart w:id="147" w:name="_Toc76114886"/>
      <w:bookmarkStart w:id="148" w:name="_Toc76544293"/>
      <w:bookmarkStart w:id="149" w:name="_Toc82541110"/>
      <w:bookmarkStart w:id="150" w:name="_Toc89951757"/>
      <w:bookmarkStart w:id="151" w:name="_Toc98766853"/>
      <w:bookmarkStart w:id="152" w:name="_Toc106202901"/>
      <w:bookmarkStart w:id="153" w:name="_Toc115187200"/>
      <w:bookmarkStart w:id="154" w:name="_Toc121993754"/>
      <w:bookmarkStart w:id="155" w:name="_Toc124152762"/>
      <w:bookmarkStart w:id="156" w:name="_Toc131538064"/>
      <w:bookmarkStart w:id="157" w:name="_Toc137391184"/>
      <w:bookmarkStart w:id="158" w:name="_Toc146961842"/>
      <w:bookmarkStart w:id="159" w:name="_Toc187256207"/>
      <w:r w:rsidRPr="00931575">
        <w:t>3.2</w:t>
      </w:r>
      <w:r w:rsidRPr="00931575">
        <w:tab/>
        <w:t>Symbols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12585318" w:rsidR="00160DD3" w:rsidRPr="00931575" w:rsidRDefault="00F4631B" w:rsidP="00782299">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w:t>
      </w:r>
      <w:r w:rsidRPr="00B20AE8">
        <w:rPr>
          <w:lang w:eastAsia="ja-JP"/>
        </w:rPr>
        <w:t>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60" w:name="_Toc21102566"/>
      <w:bookmarkStart w:id="161" w:name="_Toc29810415"/>
      <w:bookmarkStart w:id="162" w:name="_Toc36635767"/>
      <w:bookmarkStart w:id="163" w:name="_Toc37272713"/>
      <w:bookmarkStart w:id="164" w:name="_Toc45885788"/>
      <w:bookmarkStart w:id="165" w:name="_Toc53182897"/>
      <w:bookmarkStart w:id="166" w:name="_Toc58915564"/>
      <w:bookmarkStart w:id="167" w:name="_Toc66700711"/>
      <w:bookmarkStart w:id="168" w:name="_Toc68696866"/>
      <w:bookmarkStart w:id="169" w:name="_Toc74927788"/>
      <w:bookmarkStart w:id="170" w:name="_Toc76114887"/>
      <w:bookmarkStart w:id="171" w:name="_Toc76544294"/>
      <w:bookmarkStart w:id="172" w:name="_Toc82541111"/>
      <w:bookmarkStart w:id="173" w:name="_Toc89951758"/>
      <w:bookmarkStart w:id="174" w:name="_Toc98766854"/>
      <w:bookmarkStart w:id="175" w:name="_Toc106202902"/>
      <w:bookmarkStart w:id="176" w:name="_Toc115187201"/>
      <w:bookmarkStart w:id="177" w:name="_Toc121993755"/>
      <w:bookmarkStart w:id="178" w:name="_Toc124152763"/>
      <w:bookmarkStart w:id="179" w:name="_Toc131538065"/>
      <w:bookmarkStart w:id="180" w:name="_Toc137391185"/>
      <w:bookmarkStart w:id="181" w:name="_Toc146961843"/>
      <w:bookmarkStart w:id="182" w:name="_Toc187256208"/>
      <w:r w:rsidRPr="00931575">
        <w:t>3.3</w:t>
      </w:r>
      <w:r w:rsidRPr="00931575">
        <w:tab/>
        <w:t>Abbreviations</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83" w:name="OLE_LINK20"/>
      <w:r w:rsidRPr="00931575">
        <w:t>CP-OFDM</w:t>
      </w:r>
      <w:r w:rsidRPr="00931575">
        <w:tab/>
        <w:t>Cyclic Prefix-OFD</w:t>
      </w:r>
      <w:bookmarkEnd w:id="183"/>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84"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84"/>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85"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85"/>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86" w:name="OLE_LINK9"/>
      <w:r w:rsidRPr="00931575">
        <w:t>R</w:t>
      </w:r>
      <w:r w:rsidRPr="00931575">
        <w:rPr>
          <w:rFonts w:hint="eastAsia"/>
        </w:rPr>
        <w:t>V</w:t>
      </w:r>
      <w:r w:rsidRPr="00931575">
        <w:tab/>
        <w:t>R</w:t>
      </w:r>
      <w:r w:rsidRPr="00931575">
        <w:rPr>
          <w:rFonts w:hint="eastAsia"/>
        </w:rPr>
        <w:t>edundancy Version</w:t>
      </w:r>
    </w:p>
    <w:bookmarkEnd w:id="186"/>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7" w:name="OLE_LINK28"/>
      <w:bookmarkStart w:id="188"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7"/>
      <w:r w:rsidRPr="00931575">
        <w:rPr>
          <w:rFonts w:eastAsia="SimSun" w:hint="eastAsia"/>
        </w:rPr>
        <w:t>e</w:t>
      </w:r>
    </w:p>
    <w:bookmarkEnd w:id="188"/>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9"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9"/>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90" w:name="_Toc21102567"/>
      <w:bookmarkStart w:id="191" w:name="_Toc29810416"/>
      <w:bookmarkStart w:id="192" w:name="_Toc36635768"/>
      <w:bookmarkStart w:id="193" w:name="_Toc37272714"/>
      <w:bookmarkStart w:id="194" w:name="_Toc45885789"/>
      <w:bookmarkStart w:id="195" w:name="_Toc53182898"/>
      <w:bookmarkStart w:id="196" w:name="_Toc58915565"/>
      <w:bookmarkStart w:id="197" w:name="_Toc66700712"/>
      <w:bookmarkStart w:id="198" w:name="_Toc68696867"/>
      <w:bookmarkStart w:id="199" w:name="_Toc74927789"/>
      <w:bookmarkStart w:id="200" w:name="_Toc76114888"/>
      <w:bookmarkStart w:id="201" w:name="_Toc76544295"/>
      <w:bookmarkStart w:id="202" w:name="_Toc82541112"/>
      <w:bookmarkStart w:id="203" w:name="_Toc89951759"/>
      <w:bookmarkStart w:id="204" w:name="_Toc98766855"/>
      <w:bookmarkStart w:id="205" w:name="_Toc106202903"/>
      <w:bookmarkStart w:id="206" w:name="_Toc115187202"/>
      <w:bookmarkStart w:id="207" w:name="_Toc121993756"/>
      <w:bookmarkStart w:id="208" w:name="_Toc124152764"/>
      <w:bookmarkStart w:id="209" w:name="_Toc131538066"/>
      <w:bookmarkStart w:id="210" w:name="_Toc137391186"/>
      <w:bookmarkStart w:id="211" w:name="_Toc146961844"/>
      <w:bookmarkStart w:id="212" w:name="_Toc187256209"/>
      <w:r w:rsidRPr="00931575">
        <w:lastRenderedPageBreak/>
        <w:t>4</w:t>
      </w:r>
      <w:r w:rsidRPr="00931575">
        <w:tab/>
        <w:t>General radiated test conditions and declarations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6B674BDB" w14:textId="77777777" w:rsidR="00C45907" w:rsidRPr="00931575" w:rsidRDefault="00C45907" w:rsidP="00C45907">
      <w:pPr>
        <w:pStyle w:val="Heading2"/>
      </w:pPr>
      <w:bookmarkStart w:id="213" w:name="_Toc21102568"/>
      <w:bookmarkStart w:id="214" w:name="_Toc29810417"/>
      <w:bookmarkStart w:id="215" w:name="_Toc36635769"/>
      <w:bookmarkStart w:id="216" w:name="_Toc37272715"/>
      <w:bookmarkStart w:id="217" w:name="_Toc45885790"/>
      <w:bookmarkStart w:id="218" w:name="_Toc53182899"/>
      <w:bookmarkStart w:id="219" w:name="_Toc58915566"/>
      <w:bookmarkStart w:id="220" w:name="_Toc66700713"/>
      <w:bookmarkStart w:id="221" w:name="_Toc68696868"/>
      <w:bookmarkStart w:id="222" w:name="_Toc74927790"/>
      <w:bookmarkStart w:id="223" w:name="_Toc76114889"/>
      <w:bookmarkStart w:id="224" w:name="_Toc76544296"/>
      <w:bookmarkStart w:id="225" w:name="_Toc82541113"/>
      <w:bookmarkStart w:id="226" w:name="_Toc89951760"/>
      <w:bookmarkStart w:id="227" w:name="_Toc98766856"/>
      <w:bookmarkStart w:id="228" w:name="_Toc106202904"/>
      <w:bookmarkStart w:id="229" w:name="_Toc115187203"/>
      <w:bookmarkStart w:id="230" w:name="_Toc121993757"/>
      <w:bookmarkStart w:id="231" w:name="_Toc124152765"/>
      <w:bookmarkStart w:id="232" w:name="_Toc131538067"/>
      <w:bookmarkStart w:id="233" w:name="_Toc137391187"/>
      <w:bookmarkStart w:id="234" w:name="_Toc146961845"/>
      <w:bookmarkStart w:id="235" w:name="_Toc187256210"/>
      <w:r w:rsidRPr="00931575">
        <w:t>4.1</w:t>
      </w:r>
      <w:r w:rsidRPr="00931575">
        <w:tab/>
        <w:t>Measurement uncertainties and test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4D5F4E2" w14:textId="77777777" w:rsidR="00C45907" w:rsidRPr="00931575" w:rsidRDefault="00C45907" w:rsidP="00C45907">
      <w:pPr>
        <w:pStyle w:val="Heading3"/>
      </w:pPr>
      <w:bookmarkStart w:id="236" w:name="_Toc21102569"/>
      <w:bookmarkStart w:id="237" w:name="_Toc29810418"/>
      <w:bookmarkStart w:id="238" w:name="_Toc36635770"/>
      <w:bookmarkStart w:id="239" w:name="_Toc37272716"/>
      <w:bookmarkStart w:id="240" w:name="_Toc45885791"/>
      <w:bookmarkStart w:id="241" w:name="_Toc53182900"/>
      <w:bookmarkStart w:id="242" w:name="_Toc58915567"/>
      <w:bookmarkStart w:id="243" w:name="_Toc66700714"/>
      <w:bookmarkStart w:id="244" w:name="_Toc68696869"/>
      <w:bookmarkStart w:id="245" w:name="_Toc74927791"/>
      <w:bookmarkStart w:id="246" w:name="_Toc76114890"/>
      <w:bookmarkStart w:id="247" w:name="_Toc76544297"/>
      <w:bookmarkStart w:id="248" w:name="_Toc82541114"/>
      <w:bookmarkStart w:id="249" w:name="_Toc89951761"/>
      <w:bookmarkStart w:id="250" w:name="_Toc98766857"/>
      <w:bookmarkStart w:id="251" w:name="_Toc106202905"/>
      <w:bookmarkStart w:id="252" w:name="_Toc115187204"/>
      <w:bookmarkStart w:id="253" w:name="_Toc121993758"/>
      <w:bookmarkStart w:id="254" w:name="_Toc124152766"/>
      <w:bookmarkStart w:id="255" w:name="_Toc131538068"/>
      <w:bookmarkStart w:id="256" w:name="_Toc137391188"/>
      <w:bookmarkStart w:id="257" w:name="_Toc146961846"/>
      <w:bookmarkStart w:id="258" w:name="_Toc187256211"/>
      <w:r w:rsidRPr="00931575">
        <w:t>4.1.1</w:t>
      </w:r>
      <w:r w:rsidRPr="00931575">
        <w:tab/>
        <w:t>General</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59" w:name="_Toc21102570"/>
      <w:bookmarkStart w:id="260" w:name="_Toc29810419"/>
      <w:bookmarkStart w:id="261" w:name="_Toc36635771"/>
      <w:bookmarkStart w:id="262" w:name="_Toc37272717"/>
      <w:bookmarkStart w:id="263" w:name="_Toc45885792"/>
      <w:bookmarkStart w:id="264" w:name="_Toc53182901"/>
      <w:bookmarkStart w:id="265" w:name="_Toc58915568"/>
      <w:bookmarkStart w:id="266" w:name="_Toc66700715"/>
      <w:bookmarkStart w:id="267" w:name="_Toc68696870"/>
      <w:bookmarkStart w:id="268" w:name="_Toc74927792"/>
      <w:bookmarkStart w:id="269" w:name="_Toc76114891"/>
      <w:bookmarkStart w:id="270" w:name="_Toc76544298"/>
      <w:bookmarkStart w:id="271" w:name="_Toc82541115"/>
      <w:bookmarkStart w:id="272" w:name="_Toc89951762"/>
      <w:bookmarkStart w:id="273" w:name="_Toc98766858"/>
      <w:bookmarkStart w:id="274" w:name="_Toc106202906"/>
      <w:bookmarkStart w:id="275" w:name="_Toc115187205"/>
      <w:bookmarkStart w:id="276" w:name="_Toc121993759"/>
      <w:bookmarkStart w:id="277" w:name="_Toc124152767"/>
      <w:bookmarkStart w:id="278" w:name="_Toc131538069"/>
      <w:bookmarkStart w:id="279" w:name="_Toc137391189"/>
      <w:bookmarkStart w:id="280" w:name="_Toc146961847"/>
      <w:bookmarkStart w:id="281" w:name="_Toc187256212"/>
      <w:r w:rsidRPr="00931575">
        <w:t>4.1.2</w:t>
      </w:r>
      <w:r w:rsidRPr="00931575">
        <w:tab/>
        <w:t>Acceptable uncertainty of OTA Test System</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0B4A3ED" w14:textId="77777777" w:rsidR="00C45907" w:rsidRPr="00931575" w:rsidRDefault="00C45907" w:rsidP="00C45907">
      <w:pPr>
        <w:pStyle w:val="Heading4"/>
      </w:pPr>
      <w:bookmarkStart w:id="282" w:name="_Toc21102571"/>
      <w:bookmarkStart w:id="283" w:name="_Toc29810420"/>
      <w:bookmarkStart w:id="284" w:name="_Toc36635772"/>
      <w:bookmarkStart w:id="285" w:name="_Toc37272718"/>
      <w:bookmarkStart w:id="286" w:name="_Toc45885793"/>
      <w:bookmarkStart w:id="287" w:name="_Toc53182902"/>
      <w:bookmarkStart w:id="288" w:name="_Toc58915569"/>
      <w:bookmarkStart w:id="289" w:name="_Toc66700716"/>
      <w:bookmarkStart w:id="290" w:name="_Toc68696871"/>
      <w:bookmarkStart w:id="291" w:name="_Toc74927793"/>
      <w:bookmarkStart w:id="292" w:name="_Toc76114892"/>
      <w:bookmarkStart w:id="293" w:name="_Toc76544299"/>
      <w:bookmarkStart w:id="294" w:name="_Toc82541116"/>
      <w:bookmarkStart w:id="295" w:name="_Toc89951763"/>
      <w:bookmarkStart w:id="296" w:name="_Toc98766859"/>
      <w:bookmarkStart w:id="297" w:name="_Toc106202907"/>
      <w:bookmarkStart w:id="298" w:name="_Toc115187206"/>
      <w:bookmarkStart w:id="299" w:name="_Toc121993760"/>
      <w:bookmarkStart w:id="300" w:name="_Toc124152768"/>
      <w:bookmarkStart w:id="301" w:name="_Toc131538070"/>
      <w:bookmarkStart w:id="302" w:name="_Toc137391190"/>
      <w:bookmarkStart w:id="303" w:name="_Toc146961848"/>
      <w:bookmarkStart w:id="304" w:name="_Toc187256213"/>
      <w:r w:rsidRPr="00931575">
        <w:t>4.1.2.1</w:t>
      </w:r>
      <w:r w:rsidRPr="00931575">
        <w:tab/>
        <w:t>General</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05" w:name="_Toc21102572"/>
      <w:bookmarkStart w:id="306" w:name="_Toc29810421"/>
      <w:bookmarkStart w:id="307" w:name="_Toc36635773"/>
      <w:bookmarkStart w:id="308" w:name="_Toc37272719"/>
      <w:bookmarkStart w:id="309" w:name="_Toc45885794"/>
      <w:bookmarkStart w:id="310" w:name="_Toc53182903"/>
      <w:bookmarkStart w:id="311" w:name="_Toc58915570"/>
      <w:bookmarkStart w:id="312" w:name="_Toc66700717"/>
      <w:bookmarkStart w:id="313" w:name="_Toc68696872"/>
      <w:bookmarkStart w:id="314" w:name="_Toc74927794"/>
      <w:bookmarkStart w:id="315" w:name="_Toc76114893"/>
      <w:bookmarkStart w:id="316" w:name="_Toc76544300"/>
      <w:bookmarkStart w:id="317" w:name="_Toc82541117"/>
      <w:bookmarkStart w:id="318" w:name="_Toc89951764"/>
      <w:bookmarkStart w:id="319" w:name="_Toc98766860"/>
      <w:bookmarkStart w:id="320" w:name="_Toc106202908"/>
      <w:bookmarkStart w:id="321" w:name="_Toc115187207"/>
      <w:bookmarkStart w:id="322" w:name="_Toc121993761"/>
      <w:bookmarkStart w:id="323" w:name="_Toc124152769"/>
      <w:bookmarkStart w:id="324" w:name="_Toc131538071"/>
      <w:bookmarkStart w:id="325" w:name="_Toc137391191"/>
      <w:bookmarkStart w:id="326" w:name="_Toc146961849"/>
      <w:bookmarkStart w:id="327" w:name="_Toc187256214"/>
      <w:r w:rsidRPr="00931575">
        <w:rPr>
          <w:lang w:eastAsia="sv-SE"/>
        </w:rPr>
        <w:t>4.1.2.2</w:t>
      </w:r>
      <w:r w:rsidRPr="00931575">
        <w:rPr>
          <w:lang w:eastAsia="sv-SE"/>
        </w:rPr>
        <w:tab/>
        <w:t>Measurement of transmitter</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28" w:name="_Toc21102573"/>
      <w:bookmarkStart w:id="329" w:name="_Toc29810422"/>
      <w:bookmarkStart w:id="330" w:name="_Toc36635774"/>
      <w:bookmarkStart w:id="331" w:name="_Toc37272720"/>
      <w:bookmarkStart w:id="332" w:name="_Toc45885795"/>
      <w:bookmarkStart w:id="333"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180819"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34" w:name="_Toc58915571"/>
      <w:bookmarkStart w:id="335" w:name="_Toc66700718"/>
      <w:bookmarkStart w:id="336" w:name="_Toc68696873"/>
      <w:bookmarkStart w:id="337" w:name="_Toc74927795"/>
      <w:bookmarkStart w:id="338" w:name="_Toc76114894"/>
      <w:bookmarkStart w:id="339" w:name="_Toc76544301"/>
      <w:bookmarkStart w:id="340" w:name="_Toc82541118"/>
      <w:bookmarkStart w:id="341" w:name="_Toc89951765"/>
      <w:bookmarkStart w:id="342" w:name="_Toc98766861"/>
      <w:bookmarkStart w:id="343" w:name="_Toc106202909"/>
      <w:bookmarkStart w:id="344" w:name="_Toc115187208"/>
      <w:bookmarkStart w:id="345" w:name="_Toc121993762"/>
      <w:bookmarkStart w:id="346" w:name="_Toc124152770"/>
      <w:bookmarkStart w:id="347" w:name="_Toc131538072"/>
      <w:bookmarkStart w:id="348" w:name="_Toc137391192"/>
      <w:bookmarkStart w:id="349" w:name="_Toc146961850"/>
      <w:bookmarkStart w:id="350" w:name="_Toc187256215"/>
      <w:r w:rsidRPr="00931575">
        <w:rPr>
          <w:lang w:eastAsia="sv-SE"/>
        </w:rPr>
        <w:t>4.1.</w:t>
      </w:r>
      <w:r w:rsidRPr="00931575">
        <w:t>2.3</w:t>
      </w:r>
      <w:r w:rsidRPr="00931575">
        <w:rPr>
          <w:lang w:eastAsia="sv-SE"/>
        </w:rPr>
        <w:tab/>
        <w:t xml:space="preserve">Measurement of </w:t>
      </w:r>
      <w:r w:rsidRPr="00931575">
        <w:t>receiver</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180819"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51" w:name="_Toc21102574"/>
      <w:bookmarkStart w:id="352" w:name="_Toc29810423"/>
      <w:bookmarkStart w:id="353" w:name="_Toc36635775"/>
      <w:bookmarkStart w:id="354" w:name="_Toc37272721"/>
      <w:bookmarkStart w:id="355" w:name="_Toc45885796"/>
      <w:bookmarkStart w:id="356" w:name="_Toc53182905"/>
      <w:r w:rsidRPr="00931575">
        <w:t xml:space="preserve">Table 4.1.2.3-2: </w:t>
      </w:r>
      <w:bookmarkStart w:id="35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57"/>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58" w:name="_Toc58915572"/>
      <w:bookmarkStart w:id="359" w:name="_Toc66700719"/>
      <w:bookmarkStart w:id="360" w:name="_Toc68696874"/>
      <w:bookmarkStart w:id="361" w:name="_Toc74927796"/>
      <w:bookmarkStart w:id="362" w:name="_Toc76114895"/>
      <w:bookmarkStart w:id="363" w:name="_Toc76544302"/>
      <w:bookmarkStart w:id="364" w:name="_Toc82541119"/>
      <w:bookmarkStart w:id="365" w:name="_Toc89951766"/>
      <w:bookmarkStart w:id="366" w:name="_Toc98766862"/>
      <w:bookmarkStart w:id="367" w:name="_Toc106202910"/>
      <w:bookmarkStart w:id="368" w:name="_Toc115187209"/>
      <w:bookmarkStart w:id="369" w:name="_Toc121993763"/>
      <w:bookmarkStart w:id="370" w:name="_Toc124152771"/>
      <w:bookmarkStart w:id="371" w:name="_Toc131538073"/>
      <w:bookmarkStart w:id="372" w:name="_Toc137391193"/>
      <w:bookmarkStart w:id="373" w:name="_Toc146961851"/>
      <w:bookmarkStart w:id="374" w:name="_Toc187256216"/>
      <w:r w:rsidRPr="00931575">
        <w:rPr>
          <w:lang w:eastAsia="sv-SE"/>
        </w:rPr>
        <w:t>4.1.</w:t>
      </w:r>
      <w:r w:rsidRPr="00931575">
        <w:t>2.4</w:t>
      </w:r>
      <w:r w:rsidRPr="00931575">
        <w:rPr>
          <w:lang w:eastAsia="sv-SE"/>
        </w:rPr>
        <w:tab/>
        <w:t xml:space="preserve">Measurement of </w:t>
      </w:r>
      <w:r w:rsidRPr="00931575">
        <w:t>performance requirement</w:t>
      </w:r>
      <w:bookmarkEnd w:id="351"/>
      <w:bookmarkEnd w:id="352"/>
      <w:bookmarkEnd w:id="353"/>
      <w:bookmarkEnd w:id="354"/>
      <w:bookmarkEnd w:id="355"/>
      <w:bookmarkEnd w:id="35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75" w:name="_Toc21102575"/>
      <w:bookmarkStart w:id="376" w:name="_Toc29810424"/>
      <w:bookmarkStart w:id="377" w:name="_Toc36635776"/>
      <w:bookmarkStart w:id="378" w:name="_Toc37272722"/>
      <w:bookmarkStart w:id="379" w:name="_Toc45885797"/>
      <w:bookmarkStart w:id="380" w:name="_Toc53182906"/>
      <w:bookmarkStart w:id="381" w:name="_Toc58915573"/>
      <w:bookmarkStart w:id="382" w:name="_Toc66700720"/>
      <w:bookmarkStart w:id="383" w:name="_Toc68696875"/>
      <w:bookmarkStart w:id="384" w:name="_Toc74927797"/>
      <w:bookmarkStart w:id="385" w:name="_Toc76114896"/>
      <w:bookmarkStart w:id="386" w:name="_Toc76544303"/>
      <w:bookmarkStart w:id="387" w:name="_Toc82541120"/>
      <w:bookmarkStart w:id="388" w:name="_Toc89951767"/>
      <w:bookmarkStart w:id="389" w:name="_Toc98766863"/>
      <w:bookmarkStart w:id="390" w:name="_Toc106202911"/>
      <w:bookmarkStart w:id="391" w:name="_Toc115187210"/>
      <w:bookmarkStart w:id="392" w:name="_Toc121993764"/>
      <w:bookmarkStart w:id="393" w:name="_Toc124152772"/>
      <w:bookmarkStart w:id="394" w:name="_Toc131538074"/>
      <w:bookmarkStart w:id="395" w:name="_Toc137391194"/>
      <w:bookmarkStart w:id="396" w:name="_Toc146961852"/>
      <w:bookmarkStart w:id="397" w:name="_Toc187256217"/>
      <w:r w:rsidRPr="00931575">
        <w:rPr>
          <w:lang w:eastAsia="sv-SE"/>
        </w:rPr>
        <w:t>4.1.</w:t>
      </w:r>
      <w:r w:rsidRPr="00931575">
        <w:t>3</w:t>
      </w:r>
      <w:r w:rsidRPr="00931575">
        <w:rPr>
          <w:lang w:eastAsia="sv-SE"/>
        </w:rPr>
        <w:tab/>
        <w:t>Interpretation of measurement results</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98" w:name="_Toc21102576"/>
      <w:bookmarkStart w:id="399" w:name="_Toc29810425"/>
      <w:bookmarkStart w:id="400" w:name="_Toc36635777"/>
      <w:bookmarkStart w:id="401" w:name="_Toc37272723"/>
      <w:bookmarkStart w:id="402" w:name="_Toc45885798"/>
      <w:bookmarkStart w:id="403" w:name="_Toc53182907"/>
      <w:bookmarkStart w:id="404" w:name="_Toc58915574"/>
      <w:bookmarkStart w:id="405" w:name="_Toc66700721"/>
      <w:bookmarkStart w:id="406" w:name="_Toc68696876"/>
      <w:bookmarkStart w:id="407" w:name="_Toc74927798"/>
      <w:bookmarkStart w:id="408" w:name="_Toc76114897"/>
      <w:bookmarkStart w:id="409" w:name="_Toc76544304"/>
      <w:bookmarkStart w:id="410" w:name="_Toc82541121"/>
      <w:bookmarkStart w:id="411" w:name="_Toc89951768"/>
      <w:bookmarkStart w:id="412" w:name="_Toc98766864"/>
      <w:bookmarkStart w:id="413" w:name="_Toc106202912"/>
      <w:bookmarkStart w:id="414" w:name="_Toc115187211"/>
      <w:bookmarkStart w:id="415" w:name="_Toc121993765"/>
      <w:bookmarkStart w:id="416" w:name="_Toc124152773"/>
      <w:bookmarkStart w:id="417" w:name="_Toc131538075"/>
      <w:bookmarkStart w:id="418" w:name="_Toc137391195"/>
      <w:bookmarkStart w:id="419" w:name="_Toc146961853"/>
      <w:bookmarkStart w:id="420" w:name="_Toc187256218"/>
      <w:r w:rsidRPr="00931575">
        <w:t>4.2</w:t>
      </w:r>
      <w:r w:rsidRPr="00931575">
        <w:tab/>
        <w:t>Radiated requirement reference points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21" w:name="_Toc21102577"/>
      <w:bookmarkStart w:id="422" w:name="_Toc29810426"/>
      <w:bookmarkStart w:id="423" w:name="_Toc36635778"/>
      <w:bookmarkStart w:id="424" w:name="_Toc37272724"/>
      <w:bookmarkStart w:id="425" w:name="_Toc45885799"/>
      <w:bookmarkStart w:id="426" w:name="_Toc53182908"/>
      <w:bookmarkStart w:id="427" w:name="_Toc58915575"/>
      <w:bookmarkStart w:id="428" w:name="_Toc66700722"/>
      <w:bookmarkStart w:id="429" w:name="_Toc68696877"/>
      <w:bookmarkStart w:id="430" w:name="_Toc74927799"/>
      <w:bookmarkStart w:id="431" w:name="_Toc76114898"/>
      <w:bookmarkStart w:id="432" w:name="_Toc76544305"/>
      <w:bookmarkStart w:id="433" w:name="_Toc82541122"/>
      <w:bookmarkStart w:id="434" w:name="_Toc89951769"/>
      <w:bookmarkStart w:id="435" w:name="_Toc98766865"/>
      <w:bookmarkStart w:id="436" w:name="_Toc106202913"/>
      <w:bookmarkStart w:id="437" w:name="_Toc115187212"/>
      <w:bookmarkStart w:id="438" w:name="_Toc121993766"/>
      <w:bookmarkStart w:id="439" w:name="_Toc124152774"/>
      <w:bookmarkStart w:id="440" w:name="_Toc131538076"/>
      <w:bookmarkStart w:id="441" w:name="_Toc137391196"/>
      <w:bookmarkStart w:id="442" w:name="_Toc146961854"/>
      <w:bookmarkStart w:id="443" w:name="_Toc187256219"/>
      <w:r w:rsidRPr="00931575">
        <w:rPr>
          <w:snapToGrid w:val="0"/>
        </w:rPr>
        <w:t>4.3</w:t>
      </w:r>
      <w:r w:rsidRPr="00931575">
        <w:rPr>
          <w:snapToGrid w:val="0"/>
        </w:rPr>
        <w:tab/>
      </w:r>
      <w:r w:rsidRPr="00931575">
        <w:rPr>
          <w:rFonts w:hint="eastAsia"/>
          <w:lang w:eastAsia="zh-CN"/>
        </w:rPr>
        <w:t>Base station classes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44" w:name="_Toc21102578"/>
      <w:bookmarkStart w:id="445" w:name="_Toc29810427"/>
      <w:bookmarkStart w:id="446" w:name="_Toc36635779"/>
      <w:bookmarkStart w:id="447" w:name="_Toc37272725"/>
      <w:bookmarkStart w:id="448" w:name="_Toc45885800"/>
      <w:bookmarkStart w:id="449" w:name="_Toc53182909"/>
      <w:bookmarkStart w:id="450" w:name="_Toc58915576"/>
      <w:bookmarkStart w:id="451" w:name="_Toc66700723"/>
      <w:bookmarkStart w:id="452" w:name="_Toc68696878"/>
      <w:bookmarkStart w:id="453" w:name="_Toc74927800"/>
      <w:bookmarkStart w:id="454" w:name="_Toc76114899"/>
      <w:bookmarkStart w:id="455" w:name="_Toc76544306"/>
      <w:bookmarkStart w:id="456" w:name="_Toc82541123"/>
      <w:bookmarkStart w:id="457" w:name="_Toc89951770"/>
      <w:bookmarkStart w:id="458" w:name="_Toc98766866"/>
      <w:bookmarkStart w:id="459" w:name="_Toc106202914"/>
      <w:bookmarkStart w:id="460" w:name="_Toc115187213"/>
      <w:bookmarkStart w:id="461" w:name="_Toc121993767"/>
      <w:bookmarkStart w:id="462" w:name="_Toc124152775"/>
      <w:bookmarkStart w:id="463" w:name="_Toc131538077"/>
      <w:bookmarkStart w:id="464" w:name="_Toc137391197"/>
      <w:bookmarkStart w:id="465" w:name="_Toc146961855"/>
      <w:bookmarkStart w:id="466" w:name="_Toc187256220"/>
      <w:r w:rsidRPr="00931575">
        <w:rPr>
          <w:lang w:eastAsia="zh-CN"/>
        </w:rPr>
        <w:t>4.4</w:t>
      </w:r>
      <w:r w:rsidRPr="00931575">
        <w:rPr>
          <w:lang w:eastAsia="zh-CN"/>
        </w:rPr>
        <w:tab/>
        <w:t>Regional requirements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67" w:name="_Toc21102579"/>
      <w:bookmarkStart w:id="468" w:name="_Toc29810428"/>
      <w:bookmarkStart w:id="469" w:name="_Toc36635780"/>
      <w:bookmarkStart w:id="470" w:name="_Toc37272726"/>
      <w:bookmarkStart w:id="471" w:name="_Toc45885801"/>
      <w:bookmarkStart w:id="472" w:name="_Toc53182910"/>
      <w:bookmarkStart w:id="473" w:name="_Toc58915577"/>
      <w:bookmarkStart w:id="474" w:name="_Toc66700724"/>
      <w:bookmarkStart w:id="475" w:name="_Toc68696879"/>
      <w:bookmarkStart w:id="476" w:name="_Toc74927801"/>
      <w:bookmarkStart w:id="477" w:name="_Toc76114900"/>
      <w:bookmarkStart w:id="478" w:name="_Toc76544307"/>
      <w:bookmarkStart w:id="479" w:name="_Toc82541124"/>
      <w:bookmarkStart w:id="480" w:name="_Toc89951771"/>
      <w:bookmarkStart w:id="481" w:name="_Toc98766867"/>
      <w:bookmarkStart w:id="482" w:name="_Toc106202915"/>
      <w:bookmarkStart w:id="483" w:name="_Toc115187214"/>
      <w:bookmarkStart w:id="484" w:name="_Toc121993768"/>
      <w:bookmarkStart w:id="485" w:name="_Toc124152776"/>
      <w:bookmarkStart w:id="486" w:name="_Toc131538078"/>
      <w:bookmarkStart w:id="487" w:name="_Toc137391198"/>
      <w:bookmarkStart w:id="488" w:name="_Toc146961856"/>
      <w:bookmarkStart w:id="489" w:name="_Toc187256221"/>
      <w:r w:rsidRPr="00931575">
        <w:rPr>
          <w:rFonts w:cs="v4.2.0"/>
        </w:rPr>
        <w:t>4.5</w:t>
      </w:r>
      <w:r w:rsidRPr="00931575">
        <w:rPr>
          <w:rFonts w:cs="v4.2.0"/>
        </w:rPr>
        <w:tab/>
        <w:t>BS configurations</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455B35D4" w14:textId="77777777" w:rsidR="00C45907" w:rsidRPr="00931575" w:rsidRDefault="00C45907" w:rsidP="00C45907">
      <w:pPr>
        <w:pStyle w:val="Heading3"/>
      </w:pPr>
      <w:bookmarkStart w:id="490" w:name="_Toc21102580"/>
      <w:bookmarkStart w:id="491" w:name="_Toc29810429"/>
      <w:bookmarkStart w:id="492" w:name="_Toc36635781"/>
      <w:bookmarkStart w:id="493" w:name="_Toc37272727"/>
      <w:bookmarkStart w:id="494" w:name="_Toc45885802"/>
      <w:bookmarkStart w:id="495" w:name="_Toc53182911"/>
      <w:bookmarkStart w:id="496" w:name="_Toc58915578"/>
      <w:bookmarkStart w:id="497" w:name="_Toc66700725"/>
      <w:bookmarkStart w:id="498" w:name="_Toc68696880"/>
      <w:bookmarkStart w:id="499" w:name="_Toc74927802"/>
      <w:bookmarkStart w:id="500" w:name="_Toc76114901"/>
      <w:bookmarkStart w:id="501" w:name="_Toc76544308"/>
      <w:bookmarkStart w:id="502" w:name="_Toc82541125"/>
      <w:bookmarkStart w:id="503" w:name="_Toc89951772"/>
      <w:bookmarkStart w:id="504" w:name="_Toc98766868"/>
      <w:bookmarkStart w:id="505" w:name="_Toc106202916"/>
      <w:bookmarkStart w:id="506" w:name="_Toc115187215"/>
      <w:bookmarkStart w:id="507" w:name="_Toc121993769"/>
      <w:bookmarkStart w:id="508" w:name="_Toc124152777"/>
      <w:bookmarkStart w:id="509" w:name="_Toc131538079"/>
      <w:bookmarkStart w:id="510" w:name="_Toc137391199"/>
      <w:bookmarkStart w:id="511" w:name="_Toc146961857"/>
      <w:bookmarkStart w:id="512" w:name="_Toc187256222"/>
      <w:r w:rsidRPr="00931575">
        <w:t>4.5.1</w:t>
      </w:r>
      <w:r w:rsidRPr="00931575">
        <w:tab/>
        <w:t>Transmit configurations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513" w:name="_Toc21102581"/>
      <w:bookmarkStart w:id="514" w:name="_Toc29810430"/>
      <w:bookmarkStart w:id="515" w:name="_Toc36635782"/>
      <w:bookmarkStart w:id="516" w:name="_Toc37272728"/>
      <w:bookmarkStart w:id="517" w:name="_Toc45885803"/>
      <w:bookmarkStart w:id="518" w:name="_Toc53182912"/>
      <w:bookmarkStart w:id="519" w:name="_Toc58915579"/>
      <w:bookmarkStart w:id="520" w:name="_Toc66700726"/>
      <w:bookmarkStart w:id="521" w:name="_Toc68696881"/>
      <w:bookmarkStart w:id="522" w:name="_Toc74927803"/>
      <w:bookmarkStart w:id="523" w:name="_Toc76114902"/>
      <w:bookmarkStart w:id="524" w:name="_Toc76544309"/>
      <w:bookmarkStart w:id="525" w:name="_Toc82541126"/>
      <w:bookmarkStart w:id="526" w:name="_Toc89951773"/>
      <w:bookmarkStart w:id="527" w:name="_Toc98766869"/>
      <w:bookmarkStart w:id="528" w:name="_Toc106202917"/>
      <w:bookmarkStart w:id="529" w:name="_Toc115187216"/>
      <w:bookmarkStart w:id="530" w:name="_Toc121993770"/>
      <w:bookmarkStart w:id="531" w:name="_Toc124152778"/>
      <w:bookmarkStart w:id="532" w:name="_Toc131538080"/>
      <w:bookmarkStart w:id="533" w:name="_Toc137391200"/>
      <w:bookmarkStart w:id="534" w:name="_Toc146961858"/>
      <w:bookmarkStart w:id="535" w:name="_Toc187256223"/>
      <w:r w:rsidRPr="00931575">
        <w:t>4.5.2</w:t>
      </w:r>
      <w:r w:rsidRPr="00931575">
        <w:tab/>
        <w:t>Receive configurations</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36" w:name="_Toc21102582"/>
      <w:bookmarkStart w:id="537" w:name="_Toc29810431"/>
      <w:bookmarkStart w:id="538" w:name="_Toc36635783"/>
      <w:bookmarkStart w:id="539" w:name="_Toc37272729"/>
      <w:bookmarkStart w:id="540" w:name="_Toc45885804"/>
      <w:bookmarkStart w:id="541" w:name="_Toc53182913"/>
      <w:bookmarkStart w:id="542" w:name="_Toc58915580"/>
      <w:bookmarkStart w:id="543" w:name="_Toc66700727"/>
      <w:bookmarkStart w:id="544" w:name="_Toc68696882"/>
      <w:bookmarkStart w:id="545" w:name="_Toc74927804"/>
      <w:bookmarkStart w:id="546" w:name="_Toc76114903"/>
      <w:bookmarkStart w:id="547" w:name="_Toc76544310"/>
      <w:bookmarkStart w:id="548" w:name="_Toc82541127"/>
      <w:bookmarkStart w:id="549" w:name="_Toc89951774"/>
      <w:bookmarkStart w:id="550" w:name="_Toc98766870"/>
      <w:bookmarkStart w:id="551" w:name="_Toc106202918"/>
      <w:bookmarkStart w:id="552" w:name="_Toc115187217"/>
      <w:bookmarkStart w:id="553" w:name="_Toc121993771"/>
      <w:bookmarkStart w:id="554" w:name="_Toc124152779"/>
      <w:bookmarkStart w:id="555" w:name="_Toc131538081"/>
      <w:bookmarkStart w:id="556" w:name="_Toc137391201"/>
      <w:bookmarkStart w:id="557" w:name="_Toc146961859"/>
      <w:bookmarkStart w:id="558" w:name="_Toc187256224"/>
      <w:r w:rsidRPr="00931575">
        <w:t>4.5.3</w:t>
      </w:r>
      <w:r w:rsidRPr="00931575">
        <w:tab/>
        <w:t>Power supply options</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59" w:name="_Toc21102583"/>
      <w:bookmarkStart w:id="560" w:name="_Toc29810432"/>
      <w:bookmarkStart w:id="561" w:name="_Toc36635784"/>
      <w:bookmarkStart w:id="562" w:name="_Toc37272730"/>
      <w:bookmarkStart w:id="563" w:name="_Toc45885805"/>
      <w:bookmarkStart w:id="564" w:name="_Toc53182914"/>
      <w:bookmarkStart w:id="565" w:name="_Toc58915581"/>
      <w:bookmarkStart w:id="566" w:name="_Toc66700728"/>
      <w:bookmarkStart w:id="567" w:name="_Toc68696883"/>
      <w:bookmarkStart w:id="568" w:name="_Toc74927805"/>
      <w:bookmarkStart w:id="569" w:name="_Toc76114904"/>
      <w:bookmarkStart w:id="570" w:name="_Toc76544311"/>
      <w:bookmarkStart w:id="571" w:name="_Toc82541128"/>
      <w:bookmarkStart w:id="572" w:name="_Toc89951775"/>
      <w:bookmarkStart w:id="573" w:name="_Toc98766871"/>
      <w:bookmarkStart w:id="574" w:name="_Toc106202919"/>
      <w:bookmarkStart w:id="575" w:name="_Toc115187218"/>
      <w:bookmarkStart w:id="576" w:name="_Toc121993772"/>
      <w:bookmarkStart w:id="577" w:name="_Toc124152780"/>
      <w:bookmarkStart w:id="578" w:name="_Toc131538082"/>
      <w:bookmarkStart w:id="579" w:name="_Toc137391202"/>
      <w:bookmarkStart w:id="580" w:name="_Toc146961860"/>
      <w:bookmarkStart w:id="581" w:name="_Toc187256225"/>
      <w:r w:rsidRPr="00931575">
        <w:t>4.5.4</w:t>
      </w:r>
      <w:r w:rsidRPr="00931575">
        <w:tab/>
        <w:t>BS with integrated Iuant BS modem</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82" w:name="_Toc21102584"/>
      <w:bookmarkStart w:id="583" w:name="_Toc29810433"/>
      <w:bookmarkStart w:id="584" w:name="_Toc36635785"/>
      <w:bookmarkStart w:id="585" w:name="_Toc37272731"/>
      <w:bookmarkStart w:id="586" w:name="_Toc45885806"/>
      <w:bookmarkStart w:id="587" w:name="_Toc53182915"/>
      <w:bookmarkStart w:id="588" w:name="_Toc58915582"/>
      <w:bookmarkStart w:id="589" w:name="_Toc66700729"/>
      <w:bookmarkStart w:id="590" w:name="_Toc68696884"/>
      <w:bookmarkStart w:id="591" w:name="_Toc74927806"/>
      <w:bookmarkStart w:id="592" w:name="_Toc76114905"/>
      <w:bookmarkStart w:id="593" w:name="_Toc76544312"/>
      <w:bookmarkStart w:id="594" w:name="_Toc82541129"/>
      <w:bookmarkStart w:id="595" w:name="_Toc89951776"/>
      <w:bookmarkStart w:id="596" w:name="_Toc98766872"/>
      <w:bookmarkStart w:id="597" w:name="_Toc106202920"/>
      <w:bookmarkStart w:id="598" w:name="_Toc115187219"/>
      <w:bookmarkStart w:id="599" w:name="_Toc121993773"/>
      <w:bookmarkStart w:id="600" w:name="_Toc124152781"/>
      <w:bookmarkStart w:id="601" w:name="_Toc131538083"/>
      <w:bookmarkStart w:id="602" w:name="_Toc137391203"/>
      <w:bookmarkStart w:id="603" w:name="_Toc146961861"/>
      <w:bookmarkStart w:id="604" w:name="_Toc187256226"/>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EF4386" w:rsidRPr="00931575"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Default="00EF4386" w:rsidP="00EF4386">
            <w:pPr>
              <w:pStyle w:val="TAL"/>
              <w:rPr>
                <w:lang w:eastAsia="zh-CN"/>
              </w:rPr>
            </w:pPr>
            <w:r>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Default="00EF4386" w:rsidP="00EF4386">
            <w:pPr>
              <w:pStyle w:val="TAL"/>
              <w:rPr>
                <w:lang w:eastAsia="fr-FR"/>
              </w:rPr>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Default="00EF4386" w:rsidP="00EF4386">
            <w:pPr>
              <w:pStyle w:val="TAL"/>
              <w:rPr>
                <w:lang w:val="en-US" w:eastAsia="fr-FR"/>
              </w:rPr>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Default="00EF4386" w:rsidP="00EF4386">
            <w:pPr>
              <w:pStyle w:val="TAL"/>
              <w:rPr>
                <w:lang w:eastAsia="fr-FR"/>
              </w:rPr>
            </w:pPr>
            <w:r>
              <w:rPr>
                <w:lang w:eastAsia="fr-FR"/>
              </w:rPr>
              <w:t>n/a</w:t>
            </w:r>
          </w:p>
        </w:tc>
      </w:tr>
      <w:tr w:rsidR="00EF4386" w:rsidRPr="00931575"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Default="00EF4386" w:rsidP="00EF4386">
            <w:pPr>
              <w:pStyle w:val="TAL"/>
              <w:rPr>
                <w:lang w:eastAsia="zh-CN"/>
              </w:rPr>
            </w:pPr>
            <w:r>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Default="00EF4386" w:rsidP="00EF4386">
            <w:pPr>
              <w:pStyle w:val="TAL"/>
              <w:rPr>
                <w:lang w:eastAsia="fr-FR"/>
              </w:rPr>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Default="00EF4386" w:rsidP="00EF4386">
            <w:pPr>
              <w:pStyle w:val="TAL"/>
              <w:rPr>
                <w:lang w:val="en-US" w:eastAsia="fr-FR"/>
              </w:rPr>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Default="00EF4386" w:rsidP="00EF4386">
            <w:pPr>
              <w:pStyle w:val="TAL"/>
              <w:rPr>
                <w:lang w:eastAsia="fr-FR"/>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605" w:name="_Toc21102585"/>
      <w:bookmarkStart w:id="606" w:name="_Toc29810434"/>
      <w:bookmarkStart w:id="607" w:name="_Toc36635786"/>
      <w:bookmarkStart w:id="608" w:name="_Toc37272732"/>
      <w:bookmarkStart w:id="609" w:name="_Toc45885807"/>
      <w:bookmarkStart w:id="610" w:name="_Toc53182916"/>
      <w:bookmarkStart w:id="611" w:name="_Toc58915583"/>
      <w:bookmarkStart w:id="612" w:name="_Toc66700730"/>
      <w:bookmarkStart w:id="613" w:name="_Toc68696885"/>
      <w:bookmarkStart w:id="614" w:name="_Toc74927807"/>
      <w:bookmarkStart w:id="615" w:name="_Toc76114906"/>
      <w:bookmarkStart w:id="616" w:name="_Toc76544313"/>
      <w:bookmarkStart w:id="617" w:name="_Toc82541130"/>
      <w:bookmarkStart w:id="618" w:name="_Toc89951777"/>
      <w:bookmarkStart w:id="619" w:name="_Toc98766873"/>
      <w:bookmarkStart w:id="620" w:name="_Toc106202921"/>
      <w:bookmarkStart w:id="621" w:name="_Toc115187220"/>
      <w:bookmarkStart w:id="622" w:name="_Toc121993774"/>
      <w:bookmarkStart w:id="623" w:name="_Toc124152782"/>
      <w:bookmarkStart w:id="624" w:name="_Toc131538084"/>
      <w:bookmarkStart w:id="625" w:name="_Toc137391204"/>
      <w:bookmarkStart w:id="626" w:name="_Toc146961862"/>
      <w:bookmarkStart w:id="627" w:name="_Toc187256227"/>
      <w:r w:rsidRPr="00931575">
        <w:t>4.7</w:t>
      </w:r>
      <w:r w:rsidRPr="00931575">
        <w:tab/>
        <w:t>Test configurations</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7AD26579" w14:textId="77777777" w:rsidR="00C45907" w:rsidRPr="00931575" w:rsidRDefault="00C45907" w:rsidP="00C45907">
      <w:pPr>
        <w:pStyle w:val="Heading3"/>
        <w:rPr>
          <w:lang w:eastAsia="zh-CN"/>
        </w:rPr>
      </w:pPr>
      <w:bookmarkStart w:id="628" w:name="_Toc21102586"/>
      <w:bookmarkStart w:id="629" w:name="_Toc29810435"/>
      <w:bookmarkStart w:id="630" w:name="_Toc36635787"/>
      <w:bookmarkStart w:id="631" w:name="_Toc37272733"/>
      <w:bookmarkStart w:id="632" w:name="_Toc45885808"/>
      <w:bookmarkStart w:id="633" w:name="_Toc53182917"/>
      <w:bookmarkStart w:id="634" w:name="_Toc58915584"/>
      <w:bookmarkStart w:id="635" w:name="_Toc66700731"/>
      <w:bookmarkStart w:id="636" w:name="_Toc68696886"/>
      <w:bookmarkStart w:id="637" w:name="_Toc74927808"/>
      <w:bookmarkStart w:id="638" w:name="_Toc76114907"/>
      <w:bookmarkStart w:id="639" w:name="_Toc76544314"/>
      <w:bookmarkStart w:id="640" w:name="_Toc82541131"/>
      <w:bookmarkStart w:id="641" w:name="_Toc89951778"/>
      <w:bookmarkStart w:id="642" w:name="_Toc98766874"/>
      <w:bookmarkStart w:id="643" w:name="_Toc106202922"/>
      <w:bookmarkStart w:id="644" w:name="_Toc115187221"/>
      <w:bookmarkStart w:id="645" w:name="_Toc121993775"/>
      <w:bookmarkStart w:id="646" w:name="_Toc124152783"/>
      <w:bookmarkStart w:id="647" w:name="_Toc131538085"/>
      <w:bookmarkStart w:id="648" w:name="_Toc137391205"/>
      <w:bookmarkStart w:id="649" w:name="_Toc146961863"/>
      <w:bookmarkStart w:id="650" w:name="_Toc187256228"/>
      <w:r w:rsidRPr="00931575">
        <w:rPr>
          <w:lang w:eastAsia="zh-CN"/>
        </w:rPr>
        <w:t>4.7.1</w:t>
      </w:r>
      <w:r w:rsidRPr="00931575">
        <w:rPr>
          <w:lang w:eastAsia="zh-CN"/>
        </w:rPr>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51" w:name="_Toc21102587"/>
      <w:bookmarkStart w:id="652" w:name="_Toc29810436"/>
      <w:bookmarkStart w:id="653" w:name="_Toc36635788"/>
      <w:bookmarkStart w:id="654" w:name="_Toc37272734"/>
      <w:bookmarkStart w:id="655" w:name="_Toc45885809"/>
      <w:bookmarkStart w:id="656" w:name="_Toc53182918"/>
      <w:bookmarkStart w:id="657" w:name="_Toc58915585"/>
      <w:bookmarkStart w:id="658" w:name="_Toc66700732"/>
      <w:bookmarkStart w:id="659" w:name="_Toc68696887"/>
      <w:bookmarkStart w:id="660" w:name="_Toc74927809"/>
      <w:bookmarkStart w:id="661" w:name="_Toc76114908"/>
      <w:bookmarkStart w:id="662" w:name="_Toc76544315"/>
      <w:bookmarkStart w:id="663" w:name="_Toc82541132"/>
      <w:bookmarkStart w:id="664" w:name="_Toc89951779"/>
      <w:bookmarkStart w:id="665" w:name="_Toc98766875"/>
      <w:bookmarkStart w:id="666" w:name="_Toc106202923"/>
      <w:bookmarkStart w:id="667" w:name="_Toc115187222"/>
      <w:bookmarkStart w:id="668" w:name="_Toc121993776"/>
      <w:bookmarkStart w:id="669" w:name="_Toc124152784"/>
      <w:bookmarkStart w:id="670" w:name="_Toc131538086"/>
      <w:bookmarkStart w:id="671" w:name="_Toc137391206"/>
      <w:bookmarkStart w:id="672" w:name="_Toc146961864"/>
      <w:bookmarkStart w:id="673" w:name="_Toc187256229"/>
      <w:r w:rsidRPr="00931575">
        <w:rPr>
          <w:lang w:eastAsia="zh-CN"/>
        </w:rPr>
        <w:t>4.7.2</w:t>
      </w:r>
      <w:r w:rsidRPr="00931575">
        <w:rPr>
          <w:lang w:eastAsia="zh-CN"/>
        </w:rPr>
        <w:tab/>
        <w:t>Test signal configurations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03784CFE" w14:textId="77777777" w:rsidR="00C45907" w:rsidRPr="00931575" w:rsidRDefault="00C45907" w:rsidP="00C45907">
      <w:pPr>
        <w:pStyle w:val="Heading4"/>
      </w:pPr>
      <w:bookmarkStart w:id="674" w:name="_Toc21102588"/>
      <w:bookmarkStart w:id="675" w:name="_Toc29810437"/>
      <w:bookmarkStart w:id="676" w:name="_Toc36635789"/>
      <w:bookmarkStart w:id="677" w:name="_Toc37272735"/>
      <w:bookmarkStart w:id="678" w:name="_Toc45885810"/>
      <w:bookmarkStart w:id="679" w:name="_Toc53182919"/>
      <w:bookmarkStart w:id="680" w:name="_Toc58915586"/>
      <w:bookmarkStart w:id="681" w:name="_Toc66700733"/>
      <w:bookmarkStart w:id="682" w:name="_Toc68696888"/>
      <w:bookmarkStart w:id="683" w:name="_Toc74927810"/>
      <w:bookmarkStart w:id="684" w:name="_Toc76114909"/>
      <w:bookmarkStart w:id="685" w:name="_Toc76544316"/>
      <w:bookmarkStart w:id="686" w:name="_Toc82541133"/>
      <w:bookmarkStart w:id="687" w:name="_Toc89951780"/>
      <w:bookmarkStart w:id="688" w:name="_Toc98766876"/>
      <w:bookmarkStart w:id="689" w:name="_Toc106202924"/>
      <w:bookmarkStart w:id="690" w:name="_Toc115187223"/>
      <w:bookmarkStart w:id="691" w:name="_Toc121993777"/>
      <w:bookmarkStart w:id="692" w:name="_Toc124152785"/>
      <w:bookmarkStart w:id="693" w:name="_Toc131538087"/>
      <w:bookmarkStart w:id="694" w:name="_Toc137391207"/>
      <w:bookmarkStart w:id="695" w:name="_Toc146961865"/>
      <w:bookmarkStart w:id="696" w:name="_Toc187256230"/>
      <w:r w:rsidRPr="00931575">
        <w:t>4.7.2.1</w:t>
      </w:r>
      <w:r w:rsidRPr="00931575">
        <w:tab/>
        <w:t>Test signal used to build Test Configurations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97" w:name="_Ref516750404"/>
      <w:r w:rsidRPr="00931575">
        <w:t>Table</w:t>
      </w:r>
      <w:bookmarkEnd w:id="697"/>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98" w:name="_Toc21102589"/>
      <w:bookmarkStart w:id="699" w:name="_Toc29810438"/>
      <w:bookmarkStart w:id="700" w:name="_Toc36635790"/>
      <w:bookmarkStart w:id="701" w:name="_Toc37272736"/>
      <w:bookmarkStart w:id="702" w:name="_Toc45885811"/>
      <w:bookmarkStart w:id="703" w:name="_Toc53182920"/>
      <w:bookmarkStart w:id="704" w:name="_Toc58915587"/>
      <w:bookmarkStart w:id="705" w:name="_Toc66700734"/>
      <w:bookmarkStart w:id="706" w:name="_Toc68696889"/>
      <w:bookmarkStart w:id="707" w:name="_Toc74927811"/>
      <w:bookmarkStart w:id="708" w:name="_Toc76114910"/>
      <w:bookmarkStart w:id="709" w:name="_Toc76544317"/>
      <w:bookmarkStart w:id="710" w:name="_Toc82541134"/>
      <w:bookmarkStart w:id="711" w:name="_Toc89951781"/>
      <w:bookmarkStart w:id="712" w:name="_Toc98766877"/>
      <w:bookmarkStart w:id="713" w:name="_Toc106202925"/>
      <w:bookmarkStart w:id="714" w:name="_Toc115187224"/>
      <w:bookmarkStart w:id="715" w:name="_Toc121993778"/>
      <w:bookmarkStart w:id="716" w:name="_Toc124152786"/>
      <w:bookmarkStart w:id="717" w:name="_Toc131538088"/>
      <w:bookmarkStart w:id="718" w:name="_Toc137391208"/>
      <w:bookmarkStart w:id="719" w:name="_Toc146961866"/>
      <w:bookmarkStart w:id="720" w:name="_Toc187256231"/>
      <w:r w:rsidRPr="00931575">
        <w:rPr>
          <w:lang w:eastAsia="zh-CN"/>
        </w:rPr>
        <w:t>4</w:t>
      </w:r>
      <w:bookmarkStart w:id="721" w:name="_Hlk517255432"/>
      <w:r w:rsidRPr="00931575">
        <w:rPr>
          <w:lang w:eastAsia="zh-CN"/>
        </w:rPr>
        <w:t>.7.2</w:t>
      </w:r>
      <w:bookmarkEnd w:id="721"/>
      <w:r w:rsidRPr="00931575">
        <w:rPr>
          <w:lang w:eastAsia="zh-CN"/>
        </w:rPr>
        <w:t>.2</w:t>
      </w:r>
      <w:r w:rsidRPr="00931575">
        <w:rPr>
          <w:lang w:eastAsia="zh-CN"/>
        </w:rPr>
        <w:tab/>
        <w:t>NRTC1: Contiguous spectrum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722" w:name="_Toc21102590"/>
      <w:bookmarkStart w:id="723" w:name="_Toc29810439"/>
      <w:bookmarkStart w:id="724" w:name="_Toc36635791"/>
      <w:bookmarkStart w:id="725" w:name="_Toc37272737"/>
      <w:bookmarkStart w:id="726" w:name="_Toc45885812"/>
      <w:bookmarkStart w:id="727" w:name="_Toc53182921"/>
      <w:bookmarkStart w:id="728" w:name="_Toc58915588"/>
      <w:bookmarkStart w:id="729" w:name="_Toc66700735"/>
      <w:bookmarkStart w:id="730" w:name="_Toc68696890"/>
      <w:bookmarkStart w:id="731" w:name="_Toc74927812"/>
      <w:bookmarkStart w:id="732" w:name="_Toc76114911"/>
      <w:bookmarkStart w:id="733" w:name="_Toc76544318"/>
      <w:bookmarkStart w:id="734" w:name="_Toc82541135"/>
      <w:bookmarkStart w:id="735" w:name="_Toc89951782"/>
      <w:bookmarkStart w:id="736" w:name="_Toc98766878"/>
      <w:bookmarkStart w:id="737" w:name="_Toc106202926"/>
      <w:bookmarkStart w:id="738" w:name="_Toc115187225"/>
      <w:bookmarkStart w:id="739" w:name="_Toc121993779"/>
      <w:bookmarkStart w:id="740" w:name="_Toc124152787"/>
      <w:bookmarkStart w:id="741" w:name="_Toc131538089"/>
      <w:bookmarkStart w:id="742" w:name="_Toc137391209"/>
      <w:bookmarkStart w:id="743" w:name="_Toc146961867"/>
      <w:bookmarkStart w:id="744" w:name="_Toc187256232"/>
      <w:r w:rsidRPr="00931575">
        <w:t>4</w:t>
      </w:r>
      <w:r w:rsidRPr="00931575">
        <w:rPr>
          <w:lang w:eastAsia="zh-CN"/>
        </w:rPr>
        <w:t>.7.2</w:t>
      </w:r>
      <w:r w:rsidRPr="00931575">
        <w:t>.2</w:t>
      </w:r>
      <w:r w:rsidRPr="00931575">
        <w:rPr>
          <w:lang w:eastAsia="zh-CN"/>
        </w:rPr>
        <w:t>.1</w:t>
      </w:r>
      <w:r w:rsidRPr="00931575">
        <w:tab/>
        <w:t>NRTC1 generation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45" w:name="_Toc21102591"/>
      <w:bookmarkStart w:id="746"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47" w:name="_Toc36635792"/>
      <w:bookmarkStart w:id="748" w:name="_Toc37272738"/>
      <w:bookmarkStart w:id="749" w:name="_Toc45885813"/>
      <w:bookmarkStart w:id="750" w:name="_Toc53182922"/>
      <w:bookmarkStart w:id="751" w:name="_Toc58915589"/>
      <w:bookmarkStart w:id="752" w:name="_Toc66700736"/>
      <w:bookmarkStart w:id="753" w:name="_Toc68696891"/>
      <w:bookmarkStart w:id="754" w:name="_Toc74927813"/>
      <w:bookmarkStart w:id="755" w:name="_Toc76114912"/>
      <w:bookmarkStart w:id="756" w:name="_Toc76544319"/>
      <w:bookmarkStart w:id="757" w:name="_Toc82541136"/>
      <w:bookmarkStart w:id="758" w:name="_Toc89951783"/>
      <w:bookmarkStart w:id="759" w:name="_Toc98766879"/>
      <w:bookmarkStart w:id="760" w:name="_Toc106202927"/>
      <w:bookmarkStart w:id="761" w:name="_Toc115187226"/>
      <w:bookmarkStart w:id="762" w:name="_Toc121993780"/>
      <w:bookmarkStart w:id="763" w:name="_Toc124152788"/>
      <w:bookmarkStart w:id="764" w:name="_Toc131538090"/>
      <w:bookmarkStart w:id="765" w:name="_Toc137391210"/>
      <w:bookmarkStart w:id="766" w:name="_Toc146961868"/>
      <w:bookmarkStart w:id="767" w:name="_Toc187256233"/>
      <w:r w:rsidRPr="00931575">
        <w:t>4</w:t>
      </w:r>
      <w:r w:rsidRPr="00931575">
        <w:rPr>
          <w:lang w:eastAsia="zh-CN"/>
        </w:rPr>
        <w:t>.7.2</w:t>
      </w:r>
      <w:r w:rsidRPr="00931575">
        <w:t>.2.</w:t>
      </w:r>
      <w:r w:rsidRPr="00931575">
        <w:rPr>
          <w:lang w:eastAsia="zh-CN"/>
        </w:rPr>
        <w:t>2</w:t>
      </w:r>
      <w:r w:rsidRPr="00931575">
        <w:tab/>
        <w:t>NRTC1 power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68" w:name="_Toc21102592"/>
      <w:bookmarkStart w:id="769" w:name="_Toc29810441"/>
      <w:bookmarkStart w:id="770" w:name="_Toc36635793"/>
      <w:bookmarkStart w:id="771" w:name="_Toc37272739"/>
      <w:bookmarkStart w:id="772" w:name="_Toc45885814"/>
      <w:bookmarkStart w:id="773" w:name="_Toc53182923"/>
      <w:bookmarkStart w:id="774" w:name="_Toc58915590"/>
      <w:bookmarkStart w:id="775" w:name="_Toc66700737"/>
      <w:bookmarkStart w:id="776" w:name="_Toc68696892"/>
      <w:bookmarkStart w:id="777" w:name="_Toc74927814"/>
      <w:bookmarkStart w:id="778" w:name="_Toc76114913"/>
      <w:bookmarkStart w:id="779" w:name="_Toc76544320"/>
      <w:bookmarkStart w:id="780" w:name="_Toc82541137"/>
      <w:bookmarkStart w:id="781" w:name="_Toc89951784"/>
      <w:bookmarkStart w:id="782" w:name="_Toc98766880"/>
      <w:bookmarkStart w:id="783" w:name="_Toc106202928"/>
      <w:bookmarkStart w:id="784" w:name="_Toc115187227"/>
      <w:bookmarkStart w:id="785" w:name="_Toc121993781"/>
      <w:bookmarkStart w:id="786" w:name="_Toc124152789"/>
      <w:bookmarkStart w:id="787" w:name="_Toc131538091"/>
      <w:bookmarkStart w:id="788" w:name="_Toc137391211"/>
      <w:bookmarkStart w:id="789" w:name="_Toc146961869"/>
      <w:bookmarkStart w:id="790" w:name="_Toc187256234"/>
      <w:r w:rsidRPr="00931575">
        <w:t>4.</w:t>
      </w:r>
      <w:r w:rsidRPr="00931575">
        <w:rPr>
          <w:lang w:eastAsia="zh-CN"/>
        </w:rPr>
        <w:t>7.2</w:t>
      </w:r>
      <w:r w:rsidRPr="00931575">
        <w:t>.3</w:t>
      </w:r>
      <w:r w:rsidRPr="00931575">
        <w:tab/>
      </w:r>
      <w:r w:rsidRPr="00931575">
        <w:rPr>
          <w:lang w:eastAsia="zh-CN"/>
        </w:rPr>
        <w:t>NRTC2: Contiguous CA occupied bandwidth</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91" w:name="_Toc21102593"/>
      <w:bookmarkStart w:id="792" w:name="_Toc29810442"/>
      <w:bookmarkStart w:id="793" w:name="_Toc36635794"/>
      <w:bookmarkStart w:id="794" w:name="_Toc37272740"/>
      <w:bookmarkStart w:id="795" w:name="_Toc45885815"/>
      <w:bookmarkStart w:id="796" w:name="_Toc53182924"/>
      <w:bookmarkStart w:id="797" w:name="_Toc58915591"/>
      <w:bookmarkStart w:id="798" w:name="_Toc66700738"/>
      <w:bookmarkStart w:id="799" w:name="_Toc68696893"/>
      <w:bookmarkStart w:id="800" w:name="_Toc74927815"/>
      <w:bookmarkStart w:id="801" w:name="_Toc76114914"/>
      <w:bookmarkStart w:id="802" w:name="_Toc76544321"/>
      <w:bookmarkStart w:id="803" w:name="_Toc82541138"/>
      <w:bookmarkStart w:id="804" w:name="_Toc89951785"/>
      <w:bookmarkStart w:id="805" w:name="_Toc98766881"/>
      <w:bookmarkStart w:id="806" w:name="_Toc106202929"/>
      <w:bookmarkStart w:id="807" w:name="_Toc115187228"/>
      <w:bookmarkStart w:id="808" w:name="_Toc121993782"/>
      <w:bookmarkStart w:id="809" w:name="_Toc124152790"/>
      <w:bookmarkStart w:id="810" w:name="_Toc131538092"/>
      <w:bookmarkStart w:id="811" w:name="_Toc137391212"/>
      <w:bookmarkStart w:id="812" w:name="_Toc146961870"/>
      <w:bookmarkStart w:id="813" w:name="_Toc187256235"/>
      <w:r w:rsidRPr="00931575">
        <w:rPr>
          <w:lang w:eastAsia="zh-CN"/>
        </w:rPr>
        <w:t>4.7.2.3.1</w:t>
      </w:r>
      <w:r w:rsidRPr="00931575">
        <w:rPr>
          <w:lang w:eastAsia="zh-CN"/>
        </w:rPr>
        <w:tab/>
        <w:t>NRTC2 generation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814" w:name="OLE_LINK18"/>
      <w:r w:rsidRPr="004A59EB">
        <w:t xml:space="preserve">Of all </w:t>
      </w:r>
      <w:r w:rsidRPr="004A59EB">
        <w:rPr>
          <w:lang w:eastAsia="zh-CN"/>
        </w:rPr>
        <w:t>component carrier</w:t>
      </w:r>
      <w:bookmarkEnd w:id="814"/>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815" w:name="_Toc21102594"/>
      <w:bookmarkStart w:id="816" w:name="_Toc29810443"/>
      <w:bookmarkStart w:id="817" w:name="_Toc36635795"/>
      <w:bookmarkStart w:id="818" w:name="_Toc37272741"/>
      <w:bookmarkStart w:id="819" w:name="_Toc45885816"/>
      <w:bookmarkStart w:id="820" w:name="_Toc53182925"/>
      <w:bookmarkStart w:id="821" w:name="_Toc58915592"/>
      <w:bookmarkStart w:id="822" w:name="_Toc66700739"/>
      <w:bookmarkStart w:id="823" w:name="_Toc68696894"/>
      <w:bookmarkStart w:id="824" w:name="_Toc74927816"/>
      <w:bookmarkStart w:id="825" w:name="_Toc76114915"/>
      <w:bookmarkStart w:id="826" w:name="_Toc76544322"/>
      <w:bookmarkStart w:id="827" w:name="_Toc82541139"/>
      <w:bookmarkStart w:id="828" w:name="_Toc89951786"/>
      <w:bookmarkStart w:id="829" w:name="_Toc98766882"/>
      <w:bookmarkStart w:id="830" w:name="_Toc106202930"/>
      <w:bookmarkStart w:id="831" w:name="_Toc115187229"/>
      <w:bookmarkStart w:id="832" w:name="_Toc121993783"/>
      <w:bookmarkStart w:id="833" w:name="_Toc124152791"/>
      <w:bookmarkStart w:id="834" w:name="_Toc131538093"/>
      <w:bookmarkStart w:id="835" w:name="_Toc137391213"/>
      <w:bookmarkStart w:id="836" w:name="_Toc146961871"/>
      <w:bookmarkStart w:id="837" w:name="_Toc187256236"/>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38" w:name="_Toc21102595"/>
      <w:bookmarkStart w:id="839"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40" w:name="_Toc36635796"/>
      <w:bookmarkStart w:id="841" w:name="_Toc37272742"/>
      <w:bookmarkStart w:id="842" w:name="_Toc45885817"/>
      <w:bookmarkStart w:id="843" w:name="_Toc53182926"/>
      <w:bookmarkStart w:id="844" w:name="_Toc58915593"/>
      <w:bookmarkStart w:id="845" w:name="_Toc66700740"/>
      <w:bookmarkStart w:id="846" w:name="_Toc68696895"/>
      <w:bookmarkStart w:id="847" w:name="_Toc74927817"/>
      <w:bookmarkStart w:id="848" w:name="_Toc76114916"/>
      <w:bookmarkStart w:id="849" w:name="_Toc76544323"/>
      <w:bookmarkStart w:id="850" w:name="_Toc82541140"/>
      <w:bookmarkStart w:id="851" w:name="_Toc89951787"/>
      <w:bookmarkStart w:id="852" w:name="_Toc98766883"/>
      <w:bookmarkStart w:id="853" w:name="_Toc106202931"/>
      <w:bookmarkStart w:id="854" w:name="_Toc115187230"/>
      <w:bookmarkStart w:id="855" w:name="_Toc121993784"/>
      <w:bookmarkStart w:id="856" w:name="_Toc124152792"/>
      <w:bookmarkStart w:id="857" w:name="_Toc131538094"/>
      <w:bookmarkStart w:id="858" w:name="_Toc137391214"/>
      <w:bookmarkStart w:id="859" w:name="_Toc146961872"/>
      <w:bookmarkStart w:id="860" w:name="_Toc187256237"/>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61" w:name="_Toc21102596"/>
      <w:bookmarkStart w:id="862" w:name="_Toc29810445"/>
      <w:bookmarkStart w:id="863" w:name="_Toc36635797"/>
      <w:bookmarkStart w:id="864" w:name="_Toc37272743"/>
      <w:bookmarkStart w:id="865" w:name="_Toc45885818"/>
      <w:bookmarkStart w:id="866" w:name="_Toc53182927"/>
      <w:bookmarkStart w:id="867" w:name="_Toc58915594"/>
      <w:bookmarkStart w:id="868" w:name="_Toc66700741"/>
      <w:bookmarkStart w:id="869" w:name="_Toc68696896"/>
      <w:bookmarkStart w:id="870" w:name="_Toc74927818"/>
      <w:bookmarkStart w:id="871" w:name="_Toc76114917"/>
      <w:bookmarkStart w:id="872" w:name="_Toc76544324"/>
      <w:bookmarkStart w:id="873" w:name="_Toc82541141"/>
      <w:bookmarkStart w:id="874" w:name="_Toc89951788"/>
      <w:bookmarkStart w:id="875" w:name="_Toc98766884"/>
      <w:bookmarkStart w:id="876" w:name="_Toc106202932"/>
      <w:bookmarkStart w:id="877" w:name="_Toc115187231"/>
      <w:bookmarkStart w:id="878" w:name="_Toc121993785"/>
      <w:bookmarkStart w:id="879" w:name="_Toc124152793"/>
      <w:bookmarkStart w:id="880" w:name="_Toc131538095"/>
      <w:bookmarkStart w:id="881" w:name="_Toc137391215"/>
      <w:bookmarkStart w:id="882" w:name="_Toc146961873"/>
      <w:bookmarkStart w:id="883" w:name="_Toc187256238"/>
      <w:r w:rsidRPr="00931575">
        <w:t>4.</w:t>
      </w:r>
      <w:r w:rsidRPr="00931575">
        <w:rPr>
          <w:lang w:eastAsia="zh-CN"/>
        </w:rPr>
        <w:t>7.2</w:t>
      </w:r>
      <w:r w:rsidRPr="00931575">
        <w:t>.4.1</w:t>
      </w:r>
      <w:r w:rsidRPr="00931575">
        <w:tab/>
        <w:t>NRTC3 generation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84" w:name="_Toc21102597"/>
      <w:bookmarkStart w:id="885" w:name="_Toc29810446"/>
      <w:bookmarkStart w:id="886" w:name="_Toc36635798"/>
      <w:bookmarkStart w:id="887" w:name="_Toc37272744"/>
      <w:bookmarkStart w:id="888" w:name="_Toc45885819"/>
      <w:bookmarkStart w:id="889" w:name="_Toc53182928"/>
      <w:bookmarkStart w:id="890" w:name="_Toc58915595"/>
      <w:bookmarkStart w:id="891" w:name="_Toc66700742"/>
      <w:bookmarkStart w:id="892" w:name="_Toc68696897"/>
      <w:bookmarkStart w:id="893" w:name="_Toc74927819"/>
      <w:bookmarkStart w:id="894" w:name="_Toc76114918"/>
      <w:bookmarkStart w:id="895" w:name="_Toc76544325"/>
      <w:bookmarkStart w:id="896" w:name="_Toc82541142"/>
      <w:bookmarkStart w:id="897" w:name="_Toc89951789"/>
      <w:bookmarkStart w:id="898" w:name="_Toc98766885"/>
      <w:bookmarkStart w:id="899" w:name="_Toc106202933"/>
      <w:bookmarkStart w:id="900" w:name="_Toc115187232"/>
      <w:bookmarkStart w:id="901" w:name="_Toc121993786"/>
      <w:bookmarkStart w:id="902" w:name="_Toc124152794"/>
      <w:bookmarkStart w:id="903" w:name="_Toc131538096"/>
      <w:bookmarkStart w:id="904" w:name="_Toc137391216"/>
      <w:bookmarkStart w:id="905" w:name="_Toc146961874"/>
      <w:bookmarkStart w:id="906" w:name="_Toc187256239"/>
      <w:r w:rsidRPr="00931575">
        <w:rPr>
          <w:lang w:eastAsia="zh-CN"/>
        </w:rPr>
        <w:t>4.7.2.4.2</w:t>
      </w:r>
      <w:r w:rsidRPr="00931575">
        <w:rPr>
          <w:lang w:eastAsia="zh-CN"/>
        </w:rPr>
        <w:tab/>
      </w:r>
      <w:r w:rsidRPr="00931575">
        <w:t xml:space="preserve">NRTC3 </w:t>
      </w:r>
      <w:r w:rsidRPr="00931575">
        <w:rPr>
          <w:lang w:eastAsia="zh-CN"/>
        </w:rPr>
        <w:t>power allocation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907" w:name="_Toc21102598"/>
      <w:bookmarkStart w:id="908"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909" w:name="_Toc36635799"/>
      <w:bookmarkStart w:id="910" w:name="_Toc37272745"/>
      <w:bookmarkStart w:id="911" w:name="_Toc45885820"/>
      <w:bookmarkStart w:id="912" w:name="_Toc53182929"/>
      <w:bookmarkStart w:id="913" w:name="_Toc58915596"/>
      <w:bookmarkStart w:id="914" w:name="_Toc66700743"/>
      <w:bookmarkStart w:id="915" w:name="_Toc68696898"/>
      <w:bookmarkStart w:id="916" w:name="_Toc74927820"/>
      <w:bookmarkStart w:id="917" w:name="_Toc76114919"/>
      <w:bookmarkStart w:id="918" w:name="_Toc76544326"/>
      <w:bookmarkStart w:id="919" w:name="_Toc82541143"/>
      <w:bookmarkStart w:id="920" w:name="_Toc89951790"/>
      <w:bookmarkStart w:id="921" w:name="_Toc98766886"/>
      <w:bookmarkStart w:id="922" w:name="_Toc106202934"/>
      <w:bookmarkStart w:id="923" w:name="_Toc115187233"/>
      <w:bookmarkStart w:id="924" w:name="_Toc121993787"/>
      <w:bookmarkStart w:id="925" w:name="_Toc124152795"/>
      <w:bookmarkStart w:id="926" w:name="_Toc131538097"/>
      <w:bookmarkStart w:id="927" w:name="_Toc137391217"/>
      <w:bookmarkStart w:id="928" w:name="_Toc146961875"/>
      <w:bookmarkStart w:id="929" w:name="_Toc187256240"/>
      <w:r w:rsidRPr="00931575">
        <w:rPr>
          <w:lang w:eastAsia="zh-CN"/>
        </w:rPr>
        <w:t>4.7.2.5</w:t>
      </w:r>
      <w:r w:rsidRPr="00931575">
        <w:tab/>
        <w:t xml:space="preserve">NRTC4: Multi-band </w:t>
      </w:r>
      <w:r w:rsidRPr="00931575">
        <w:rPr>
          <w:lang w:eastAsia="zh-CN"/>
        </w:rPr>
        <w:t>test configuration for full carrier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17A4D8BF" w14:textId="77777777" w:rsidR="00C45907" w:rsidRPr="00931575" w:rsidRDefault="00C45907" w:rsidP="00782299">
      <w:bookmarkStart w:id="930" w:name="_Toc21102599"/>
      <w:bookmarkStart w:id="931"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932" w:name="_Toc36635800"/>
      <w:bookmarkStart w:id="933" w:name="_Toc37272746"/>
      <w:bookmarkStart w:id="934" w:name="_Toc45885821"/>
      <w:bookmarkStart w:id="935" w:name="_Toc53182930"/>
      <w:bookmarkStart w:id="936" w:name="_Toc58915597"/>
      <w:bookmarkStart w:id="937" w:name="_Toc66700744"/>
      <w:bookmarkStart w:id="938" w:name="_Toc68696899"/>
      <w:bookmarkStart w:id="939" w:name="_Toc74927821"/>
      <w:bookmarkStart w:id="940" w:name="_Toc76114920"/>
      <w:bookmarkStart w:id="941" w:name="_Toc76544327"/>
      <w:bookmarkStart w:id="942" w:name="_Toc82541144"/>
      <w:bookmarkStart w:id="943" w:name="_Toc89951791"/>
      <w:bookmarkStart w:id="944" w:name="_Toc98766887"/>
      <w:bookmarkStart w:id="945" w:name="_Toc106202935"/>
      <w:bookmarkStart w:id="946" w:name="_Toc115187234"/>
      <w:bookmarkStart w:id="947" w:name="_Toc121993788"/>
      <w:bookmarkStart w:id="948" w:name="_Toc124152796"/>
      <w:bookmarkStart w:id="949" w:name="_Toc131538098"/>
      <w:bookmarkStart w:id="950" w:name="_Toc137391218"/>
      <w:bookmarkStart w:id="951" w:name="_Toc146961876"/>
      <w:bookmarkStart w:id="952" w:name="_Toc187256241"/>
      <w:r w:rsidRPr="00931575">
        <w:rPr>
          <w:lang w:eastAsia="zh-CN"/>
        </w:rPr>
        <w:t>4.7.2.5</w:t>
      </w:r>
      <w:r w:rsidRPr="00931575">
        <w:t>.1</w:t>
      </w:r>
      <w:r w:rsidRPr="00931575">
        <w:tab/>
        <w:t>NRTC4 generation</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53" w:name="_Toc21102600"/>
      <w:bookmarkStart w:id="954" w:name="_Toc29810449"/>
      <w:bookmarkStart w:id="955" w:name="_Toc36635801"/>
      <w:bookmarkStart w:id="956" w:name="_Toc37272747"/>
      <w:bookmarkStart w:id="957" w:name="_Toc45885822"/>
      <w:bookmarkStart w:id="958" w:name="_Toc53182931"/>
      <w:bookmarkStart w:id="959" w:name="_Toc58915598"/>
      <w:bookmarkStart w:id="960" w:name="_Toc66700745"/>
      <w:bookmarkStart w:id="961" w:name="_Toc68696900"/>
      <w:bookmarkStart w:id="962" w:name="_Toc74927822"/>
      <w:bookmarkStart w:id="963" w:name="_Toc76114921"/>
      <w:bookmarkStart w:id="964" w:name="_Toc76544328"/>
      <w:bookmarkStart w:id="965" w:name="_Toc82541145"/>
      <w:bookmarkStart w:id="966" w:name="_Toc89951792"/>
      <w:bookmarkStart w:id="967" w:name="_Toc98766888"/>
      <w:bookmarkStart w:id="968" w:name="_Toc106202936"/>
      <w:bookmarkStart w:id="969" w:name="_Toc115187235"/>
      <w:bookmarkStart w:id="970" w:name="_Toc121993789"/>
      <w:bookmarkStart w:id="971" w:name="_Toc124152797"/>
      <w:bookmarkStart w:id="972" w:name="_Toc131538099"/>
      <w:bookmarkStart w:id="973" w:name="_Toc137391219"/>
      <w:bookmarkStart w:id="974" w:name="_Toc146961877"/>
      <w:bookmarkStart w:id="975" w:name="_Toc187256242"/>
      <w:r w:rsidRPr="00931575">
        <w:rPr>
          <w:lang w:eastAsia="zh-CN"/>
        </w:rPr>
        <w:t>4.7.2.5</w:t>
      </w:r>
      <w:r w:rsidRPr="00931575">
        <w:t>.2</w:t>
      </w:r>
      <w:r w:rsidRPr="00931575">
        <w:tab/>
        <w:t>NRTC4 power allocation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76" w:name="_Toc21102601"/>
      <w:bookmarkStart w:id="977" w:name="_Toc29810450"/>
      <w:bookmarkStart w:id="978" w:name="_Toc36635802"/>
      <w:bookmarkStart w:id="979" w:name="_Toc37272748"/>
      <w:bookmarkStart w:id="980" w:name="_Toc45885823"/>
      <w:bookmarkStart w:id="981" w:name="_Toc53182932"/>
      <w:bookmarkStart w:id="982" w:name="_Toc58915599"/>
      <w:bookmarkStart w:id="983" w:name="_Toc66700746"/>
      <w:bookmarkStart w:id="984" w:name="_Toc68696901"/>
      <w:bookmarkStart w:id="985" w:name="_Toc74927823"/>
      <w:bookmarkStart w:id="986" w:name="_Toc76114922"/>
      <w:bookmarkStart w:id="987" w:name="_Toc76544329"/>
      <w:bookmarkStart w:id="988" w:name="_Toc82541146"/>
      <w:bookmarkStart w:id="989" w:name="_Toc89951793"/>
      <w:bookmarkStart w:id="990" w:name="_Toc98766889"/>
      <w:bookmarkStart w:id="991" w:name="_Toc106202937"/>
      <w:bookmarkStart w:id="992" w:name="_Toc115187236"/>
      <w:bookmarkStart w:id="993" w:name="_Toc121993790"/>
      <w:bookmarkStart w:id="994" w:name="_Toc124152798"/>
      <w:bookmarkStart w:id="995" w:name="_Toc131538100"/>
      <w:bookmarkStart w:id="996" w:name="_Toc137391220"/>
      <w:bookmarkStart w:id="997" w:name="_Toc146961878"/>
      <w:bookmarkStart w:id="998" w:name="_Toc187256243"/>
      <w:r w:rsidRPr="00931575">
        <w:rPr>
          <w:lang w:eastAsia="zh-CN"/>
        </w:rPr>
        <w:t>4.7.2.6</w:t>
      </w:r>
      <w:r w:rsidRPr="00931575">
        <w:tab/>
        <w:t xml:space="preserve">NRTC5: Multi-band </w:t>
      </w:r>
      <w:r w:rsidRPr="00931575">
        <w:rPr>
          <w:lang w:eastAsia="zh-CN"/>
        </w:rPr>
        <w:t>test configuration with high PSD per carrier</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99" w:name="_Toc21102602"/>
      <w:bookmarkStart w:id="1000" w:name="_Toc29810451"/>
      <w:bookmarkStart w:id="1001" w:name="_Toc36635803"/>
      <w:bookmarkStart w:id="1002" w:name="_Toc37272749"/>
      <w:bookmarkStart w:id="1003" w:name="_Toc45885824"/>
      <w:bookmarkStart w:id="1004" w:name="_Toc53182933"/>
      <w:bookmarkStart w:id="1005" w:name="_Toc58915600"/>
      <w:bookmarkStart w:id="1006" w:name="_Toc66700747"/>
      <w:bookmarkStart w:id="1007" w:name="_Toc68696902"/>
      <w:bookmarkStart w:id="1008" w:name="_Toc74927824"/>
      <w:bookmarkStart w:id="1009" w:name="_Toc76114923"/>
      <w:bookmarkStart w:id="1010" w:name="_Toc76544330"/>
      <w:bookmarkStart w:id="1011" w:name="_Toc82541147"/>
      <w:bookmarkStart w:id="1012" w:name="_Toc89951794"/>
      <w:bookmarkStart w:id="1013" w:name="_Toc98766890"/>
      <w:bookmarkStart w:id="1014" w:name="_Toc106202938"/>
      <w:bookmarkStart w:id="1015" w:name="_Toc115187237"/>
      <w:bookmarkStart w:id="1016" w:name="_Toc121993791"/>
      <w:bookmarkStart w:id="1017" w:name="_Toc124152799"/>
      <w:bookmarkStart w:id="1018" w:name="_Toc131538101"/>
      <w:bookmarkStart w:id="1019" w:name="_Toc137391221"/>
      <w:bookmarkStart w:id="1020" w:name="_Toc146961879"/>
      <w:bookmarkStart w:id="1021" w:name="_Toc187256244"/>
      <w:r w:rsidRPr="00931575">
        <w:rPr>
          <w:lang w:eastAsia="zh-CN"/>
        </w:rPr>
        <w:t>4.7.2.6</w:t>
      </w:r>
      <w:r w:rsidRPr="00931575">
        <w:t>.1</w:t>
      </w:r>
      <w:r w:rsidRPr="00931575">
        <w:tab/>
        <w:t>NRTC5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1022" w:name="_Toc21102603"/>
      <w:bookmarkStart w:id="1023" w:name="_Toc29810452"/>
      <w:bookmarkStart w:id="1024" w:name="_Toc36635804"/>
      <w:bookmarkStart w:id="1025" w:name="_Toc37272750"/>
      <w:bookmarkStart w:id="1026" w:name="_Toc45885825"/>
      <w:bookmarkStart w:id="1027" w:name="_Toc53182934"/>
      <w:bookmarkStart w:id="1028" w:name="_Toc58915601"/>
      <w:bookmarkStart w:id="1029" w:name="_Toc66700748"/>
      <w:bookmarkStart w:id="1030" w:name="_Toc68696903"/>
      <w:bookmarkStart w:id="1031" w:name="_Toc74927825"/>
      <w:bookmarkStart w:id="1032" w:name="_Toc76114924"/>
      <w:bookmarkStart w:id="1033" w:name="_Toc76544331"/>
      <w:bookmarkStart w:id="1034" w:name="_Toc82541148"/>
      <w:bookmarkStart w:id="1035" w:name="_Toc89951795"/>
      <w:bookmarkStart w:id="1036" w:name="_Toc98766891"/>
      <w:bookmarkStart w:id="1037" w:name="_Toc106202939"/>
      <w:bookmarkStart w:id="1038" w:name="_Toc115187238"/>
      <w:bookmarkStart w:id="1039" w:name="_Toc121993792"/>
      <w:bookmarkStart w:id="1040" w:name="_Toc124152800"/>
      <w:bookmarkStart w:id="1041" w:name="_Toc131538102"/>
      <w:bookmarkStart w:id="1042" w:name="_Toc137391222"/>
      <w:bookmarkStart w:id="1043" w:name="_Toc146961880"/>
      <w:bookmarkStart w:id="1044" w:name="_Toc187256245"/>
      <w:r w:rsidRPr="00931575">
        <w:rPr>
          <w:lang w:eastAsia="zh-CN"/>
        </w:rPr>
        <w:t>4.7.2.6</w:t>
      </w:r>
      <w:r w:rsidRPr="00931575">
        <w:t>.2</w:t>
      </w:r>
      <w:r w:rsidRPr="00931575">
        <w:tab/>
        <w:t>NRTC5 power allocation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45" w:name="_Toc21102604"/>
      <w:bookmarkStart w:id="1046"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47" w:name="_Toc36635805"/>
      <w:bookmarkStart w:id="1048" w:name="_Toc37272751"/>
      <w:bookmarkStart w:id="1049" w:name="_Toc45885826"/>
      <w:bookmarkStart w:id="1050" w:name="_Toc53182935"/>
      <w:bookmarkStart w:id="1051" w:name="_Toc58915602"/>
      <w:bookmarkStart w:id="1052" w:name="_Toc66700749"/>
      <w:bookmarkStart w:id="1053" w:name="_Toc68696904"/>
      <w:bookmarkStart w:id="1054" w:name="_Toc74927826"/>
      <w:bookmarkStart w:id="1055" w:name="_Toc76114925"/>
      <w:bookmarkStart w:id="1056" w:name="_Toc76544332"/>
      <w:bookmarkStart w:id="1057" w:name="_Toc82541149"/>
      <w:bookmarkStart w:id="1058" w:name="_Toc89951796"/>
      <w:bookmarkStart w:id="1059" w:name="_Toc98766892"/>
      <w:bookmarkStart w:id="1060" w:name="_Toc106202940"/>
      <w:bookmarkStart w:id="1061" w:name="_Toc115187239"/>
      <w:bookmarkStart w:id="1062" w:name="_Toc121993793"/>
      <w:bookmarkStart w:id="1063" w:name="_Toc124152801"/>
      <w:bookmarkStart w:id="1064" w:name="_Toc131538103"/>
      <w:bookmarkStart w:id="1065" w:name="_Toc137391223"/>
      <w:bookmarkStart w:id="1066" w:name="_Toc146961881"/>
      <w:bookmarkStart w:id="1067" w:name="_Toc187256246"/>
      <w:r w:rsidRPr="00931575">
        <w:rPr>
          <w:rFonts w:cs="v4.2.0"/>
        </w:rPr>
        <w:t>4.8</w:t>
      </w:r>
      <w:r w:rsidRPr="00931575">
        <w:rPr>
          <w:rFonts w:cs="v4.2.0"/>
        </w:rPr>
        <w:tab/>
        <w:t>Applicability of requirements</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4BCE8E02" w14:textId="77777777" w:rsidR="00C45907" w:rsidRPr="00931575" w:rsidRDefault="00C45907" w:rsidP="00C45907">
      <w:pPr>
        <w:pStyle w:val="Heading3"/>
        <w:rPr>
          <w:lang w:eastAsia="zh-CN"/>
        </w:rPr>
      </w:pPr>
      <w:bookmarkStart w:id="1068" w:name="_Toc21102605"/>
      <w:bookmarkStart w:id="1069" w:name="_Toc29810454"/>
      <w:bookmarkStart w:id="1070" w:name="_Toc36635806"/>
      <w:bookmarkStart w:id="1071" w:name="_Toc37272752"/>
      <w:bookmarkStart w:id="1072" w:name="_Toc45885827"/>
      <w:bookmarkStart w:id="1073" w:name="_Toc53182936"/>
      <w:bookmarkStart w:id="1074" w:name="_Toc58915603"/>
      <w:bookmarkStart w:id="1075" w:name="_Toc66700750"/>
      <w:bookmarkStart w:id="1076" w:name="_Toc68696905"/>
      <w:bookmarkStart w:id="1077" w:name="_Toc74927827"/>
      <w:bookmarkStart w:id="1078" w:name="_Toc76114926"/>
      <w:bookmarkStart w:id="1079" w:name="_Toc76544333"/>
      <w:bookmarkStart w:id="1080" w:name="_Toc82541150"/>
      <w:bookmarkStart w:id="1081" w:name="_Toc89951797"/>
      <w:bookmarkStart w:id="1082" w:name="_Toc98766893"/>
      <w:bookmarkStart w:id="1083" w:name="_Toc106202941"/>
      <w:bookmarkStart w:id="1084" w:name="_Toc115187240"/>
      <w:bookmarkStart w:id="1085" w:name="_Toc121993794"/>
      <w:bookmarkStart w:id="1086" w:name="_Toc124152802"/>
      <w:bookmarkStart w:id="1087" w:name="_Toc131538104"/>
      <w:bookmarkStart w:id="1088" w:name="_Toc137391224"/>
      <w:bookmarkStart w:id="1089" w:name="_Toc146961882"/>
      <w:bookmarkStart w:id="1090" w:name="_Toc187256247"/>
      <w:r w:rsidRPr="00931575">
        <w:rPr>
          <w:lang w:eastAsia="zh-CN"/>
        </w:rPr>
        <w:t>4.8.1</w:t>
      </w:r>
      <w:r w:rsidRPr="00931575">
        <w:rPr>
          <w:lang w:eastAsia="zh-CN"/>
        </w:rPr>
        <w:tab/>
        <w:t>Requirement set applicability</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91" w:name="_Toc21102606"/>
      <w:bookmarkStart w:id="1092" w:name="_Toc29810455"/>
      <w:bookmarkStart w:id="1093" w:name="_Toc36635807"/>
      <w:bookmarkStart w:id="1094" w:name="_Toc37272753"/>
      <w:bookmarkStart w:id="1095" w:name="_Toc45885828"/>
      <w:bookmarkStart w:id="1096" w:name="_Toc53182937"/>
      <w:bookmarkStart w:id="1097" w:name="_Toc58915604"/>
      <w:bookmarkStart w:id="1098" w:name="_Toc66700751"/>
      <w:bookmarkStart w:id="1099" w:name="_Toc68696906"/>
      <w:bookmarkStart w:id="1100" w:name="_Toc74927828"/>
      <w:bookmarkStart w:id="1101" w:name="_Toc76114927"/>
      <w:bookmarkStart w:id="1102" w:name="_Toc76544334"/>
      <w:bookmarkStart w:id="1103" w:name="_Toc82541151"/>
      <w:bookmarkStart w:id="1104" w:name="_Toc89951798"/>
      <w:bookmarkStart w:id="1105" w:name="_Toc98766894"/>
      <w:bookmarkStart w:id="1106" w:name="_Toc106202942"/>
      <w:bookmarkStart w:id="1107" w:name="_Toc115187241"/>
      <w:bookmarkStart w:id="1108" w:name="_Toc121993795"/>
      <w:bookmarkStart w:id="1109" w:name="_Toc124152803"/>
      <w:bookmarkStart w:id="1110" w:name="_Toc131538105"/>
      <w:bookmarkStart w:id="1111" w:name="_Toc137391225"/>
      <w:bookmarkStart w:id="1112" w:name="_Toc146961883"/>
      <w:bookmarkStart w:id="1113" w:name="_Toc187256248"/>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114" w:name="_Toc21102607"/>
      <w:bookmarkStart w:id="1115" w:name="_Toc29810456"/>
      <w:bookmarkStart w:id="1116" w:name="_Toc36635808"/>
      <w:bookmarkStart w:id="1117" w:name="_Toc37272754"/>
      <w:bookmarkStart w:id="1118" w:name="_Toc45885829"/>
      <w:bookmarkStart w:id="1119" w:name="_Toc53182938"/>
      <w:bookmarkStart w:id="1120" w:name="_Toc58915605"/>
      <w:bookmarkStart w:id="1121" w:name="_Toc66700752"/>
      <w:bookmarkStart w:id="1122" w:name="_Toc68696907"/>
      <w:bookmarkStart w:id="1123" w:name="_Toc74927829"/>
      <w:bookmarkStart w:id="1124" w:name="_Toc76114928"/>
      <w:bookmarkStart w:id="1125" w:name="_Toc76544335"/>
      <w:bookmarkStart w:id="1126" w:name="_Toc82541152"/>
      <w:bookmarkStart w:id="1127" w:name="_Toc89951799"/>
      <w:bookmarkStart w:id="1128" w:name="_Toc98766895"/>
      <w:bookmarkStart w:id="1129" w:name="_Toc106202943"/>
      <w:bookmarkStart w:id="1130" w:name="_Toc115187242"/>
      <w:bookmarkStart w:id="1131" w:name="_Toc121993796"/>
      <w:bookmarkStart w:id="1132" w:name="_Toc124152804"/>
      <w:bookmarkStart w:id="1133" w:name="_Toc131538106"/>
      <w:bookmarkStart w:id="1134" w:name="_Toc137391226"/>
      <w:bookmarkStart w:id="1135" w:name="_Toc146961884"/>
      <w:bookmarkStart w:id="1136" w:name="_Toc187256249"/>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137" w:name="_Toc121993797"/>
      <w:bookmarkStart w:id="1138" w:name="_Toc124152805"/>
      <w:bookmarkStart w:id="1139" w:name="_Toc131538107"/>
      <w:bookmarkStart w:id="1140" w:name="_Toc137391227"/>
      <w:bookmarkStart w:id="1141" w:name="_Toc146961885"/>
      <w:bookmarkStart w:id="1142" w:name="_Toc187256250"/>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137"/>
      <w:bookmarkEnd w:id="1138"/>
      <w:bookmarkEnd w:id="1139"/>
      <w:bookmarkEnd w:id="1140"/>
      <w:bookmarkEnd w:id="1141"/>
      <w:bookmarkEnd w:id="1142"/>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143" w:name="_Toc21102608"/>
      <w:bookmarkStart w:id="1144" w:name="_Toc29810457"/>
      <w:bookmarkStart w:id="1145" w:name="_Toc36635809"/>
      <w:bookmarkStart w:id="1146" w:name="_Toc37272755"/>
      <w:bookmarkStart w:id="1147" w:name="_Toc45885830"/>
      <w:bookmarkStart w:id="1148" w:name="_Toc53182939"/>
      <w:bookmarkStart w:id="1149" w:name="_Toc58915606"/>
      <w:bookmarkStart w:id="1150" w:name="_Toc66700753"/>
      <w:bookmarkStart w:id="1151" w:name="_Toc68696908"/>
      <w:bookmarkStart w:id="1152" w:name="_Toc74927830"/>
      <w:bookmarkStart w:id="1153" w:name="_Toc76114929"/>
      <w:bookmarkStart w:id="1154" w:name="_Toc76544336"/>
      <w:bookmarkStart w:id="1155" w:name="_Toc82541153"/>
      <w:bookmarkStart w:id="1156" w:name="_Toc89951800"/>
      <w:bookmarkStart w:id="1157" w:name="_Toc98766896"/>
      <w:bookmarkStart w:id="1158" w:name="_Toc106202944"/>
      <w:bookmarkStart w:id="1159" w:name="_Toc115187243"/>
      <w:bookmarkStart w:id="1160" w:name="_Toc121993798"/>
      <w:bookmarkStart w:id="1161" w:name="_Toc124152806"/>
      <w:bookmarkStart w:id="1162" w:name="_Toc131538108"/>
      <w:bookmarkStart w:id="1163" w:name="_Toc137391228"/>
      <w:bookmarkStart w:id="1164" w:name="_Toc146961886"/>
      <w:bookmarkStart w:id="1165" w:name="_Toc187256251"/>
      <w:r w:rsidRPr="00931575">
        <w:t>4.9</w:t>
      </w:r>
      <w:r w:rsidRPr="00931575">
        <w:tab/>
        <w:t>RF channels and 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0A055829" w14:textId="77777777" w:rsidR="00C45907" w:rsidRPr="00931575" w:rsidRDefault="00C45907" w:rsidP="00C45907">
      <w:pPr>
        <w:pStyle w:val="Heading3"/>
      </w:pPr>
      <w:bookmarkStart w:id="1166" w:name="_Toc21102609"/>
      <w:bookmarkStart w:id="1167" w:name="_Toc29810458"/>
      <w:bookmarkStart w:id="1168" w:name="_Toc36635810"/>
      <w:bookmarkStart w:id="1169" w:name="_Toc37272756"/>
      <w:bookmarkStart w:id="1170" w:name="_Toc45885831"/>
      <w:bookmarkStart w:id="1171" w:name="_Toc53182940"/>
      <w:bookmarkStart w:id="1172" w:name="_Toc58915607"/>
      <w:bookmarkStart w:id="1173" w:name="_Toc66700754"/>
      <w:bookmarkStart w:id="1174" w:name="_Toc68696909"/>
      <w:bookmarkStart w:id="1175" w:name="_Toc74927831"/>
      <w:bookmarkStart w:id="1176" w:name="_Toc76114930"/>
      <w:bookmarkStart w:id="1177" w:name="_Toc76544337"/>
      <w:bookmarkStart w:id="1178" w:name="_Toc82541154"/>
      <w:bookmarkStart w:id="1179" w:name="_Toc89951801"/>
      <w:bookmarkStart w:id="1180" w:name="_Toc98766897"/>
      <w:bookmarkStart w:id="1181" w:name="_Toc106202945"/>
      <w:bookmarkStart w:id="1182" w:name="_Toc115187244"/>
      <w:bookmarkStart w:id="1183" w:name="_Toc121993799"/>
      <w:bookmarkStart w:id="1184" w:name="_Toc124152807"/>
      <w:bookmarkStart w:id="1185" w:name="_Toc131538109"/>
      <w:bookmarkStart w:id="1186" w:name="_Toc137391229"/>
      <w:bookmarkStart w:id="1187" w:name="_Toc146961887"/>
      <w:bookmarkStart w:id="1188" w:name="_Toc187256252"/>
      <w:r w:rsidRPr="00931575">
        <w:t>4.9.1</w:t>
      </w:r>
      <w:r w:rsidRPr="00931575">
        <w:tab/>
        <w:t>RF channels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89" w:name="OLE_LINK42"/>
      <w:bookmarkStart w:id="1190" w:name="OLE_LINK43"/>
      <w:r w:rsidRPr="00931575">
        <w:rPr>
          <w:lang w:eastAsia="zh-CN"/>
        </w:rPr>
        <w:t xml:space="preserve">for </w:t>
      </w:r>
      <w:bookmarkStart w:id="1191" w:name="OLE_LINK63"/>
      <w:bookmarkStart w:id="1192" w:name="OLE_LINK35"/>
      <w:bookmarkStart w:id="1193" w:name="OLE_LINK34"/>
      <w:r w:rsidRPr="00931575">
        <w:rPr>
          <w:lang w:eastAsia="zh-CN"/>
        </w:rPr>
        <w:t>contiguous spectrum operation</w:t>
      </w:r>
      <w:bookmarkEnd w:id="1189"/>
      <w:bookmarkEnd w:id="1190"/>
      <w:bookmarkEnd w:id="1191"/>
      <w:bookmarkEnd w:id="1192"/>
      <w:bookmarkEnd w:id="1193"/>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94" w:name="_Toc21102610"/>
      <w:bookmarkStart w:id="1195" w:name="_Toc29810459"/>
      <w:bookmarkStart w:id="1196" w:name="_Toc36635811"/>
      <w:bookmarkStart w:id="1197" w:name="_Toc37272757"/>
      <w:bookmarkStart w:id="1198" w:name="_Toc45885832"/>
      <w:bookmarkStart w:id="1199" w:name="_Toc53182941"/>
      <w:bookmarkStart w:id="1200" w:name="_Toc58915608"/>
      <w:bookmarkStart w:id="1201" w:name="_Toc66700755"/>
      <w:bookmarkStart w:id="1202" w:name="_Toc68696910"/>
      <w:bookmarkStart w:id="1203" w:name="_Toc74927832"/>
      <w:bookmarkStart w:id="1204" w:name="_Toc76114931"/>
      <w:bookmarkStart w:id="1205" w:name="_Toc76544338"/>
      <w:bookmarkStart w:id="1206" w:name="_Toc82541155"/>
      <w:bookmarkStart w:id="1207" w:name="_Toc89951802"/>
      <w:bookmarkStart w:id="1208" w:name="_Toc98766898"/>
      <w:bookmarkStart w:id="1209" w:name="_Toc106202946"/>
      <w:bookmarkStart w:id="1210" w:name="_Toc115187245"/>
      <w:bookmarkStart w:id="1211" w:name="_Toc121993800"/>
      <w:bookmarkStart w:id="1212" w:name="_Toc124152808"/>
      <w:bookmarkStart w:id="1213" w:name="_Toc131538110"/>
      <w:bookmarkStart w:id="1214" w:name="_Toc137391230"/>
      <w:bookmarkStart w:id="1215" w:name="_Toc146961888"/>
      <w:bookmarkStart w:id="1216" w:name="_Toc187256253"/>
      <w:r w:rsidRPr="00931575">
        <w:t>4.9.2</w:t>
      </w:r>
      <w:r w:rsidRPr="00931575">
        <w:tab/>
        <w:t>Test models</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C788D19" w14:textId="77777777" w:rsidR="00C45907" w:rsidRPr="00931575" w:rsidRDefault="00C45907" w:rsidP="00C45907">
      <w:pPr>
        <w:pStyle w:val="Heading4"/>
      </w:pPr>
      <w:bookmarkStart w:id="1217" w:name="_Toc21102611"/>
      <w:bookmarkStart w:id="1218" w:name="_Toc29810460"/>
      <w:bookmarkStart w:id="1219" w:name="_Toc36635812"/>
      <w:bookmarkStart w:id="1220" w:name="_Toc37272758"/>
      <w:bookmarkStart w:id="1221" w:name="_Toc45885833"/>
      <w:bookmarkStart w:id="1222" w:name="_Toc53182942"/>
      <w:bookmarkStart w:id="1223" w:name="_Toc58915609"/>
      <w:bookmarkStart w:id="1224" w:name="_Toc66700756"/>
      <w:bookmarkStart w:id="1225" w:name="_Toc68696911"/>
      <w:bookmarkStart w:id="1226" w:name="_Toc74927833"/>
      <w:bookmarkStart w:id="1227" w:name="_Toc76114932"/>
      <w:bookmarkStart w:id="1228" w:name="_Toc76544339"/>
      <w:bookmarkStart w:id="1229" w:name="_Toc82541156"/>
      <w:bookmarkStart w:id="1230" w:name="_Toc89951803"/>
      <w:bookmarkStart w:id="1231" w:name="_Toc98766899"/>
      <w:bookmarkStart w:id="1232" w:name="_Toc106202947"/>
      <w:bookmarkStart w:id="1233" w:name="_Toc115187246"/>
      <w:bookmarkStart w:id="1234" w:name="_Toc121993801"/>
      <w:bookmarkStart w:id="1235" w:name="_Toc124152809"/>
      <w:bookmarkStart w:id="1236" w:name="_Toc131538111"/>
      <w:bookmarkStart w:id="1237" w:name="_Toc137391231"/>
      <w:bookmarkStart w:id="1238" w:name="_Toc146961889"/>
      <w:bookmarkStart w:id="1239" w:name="_Toc187256254"/>
      <w:r w:rsidRPr="00931575">
        <w:t>4.</w:t>
      </w:r>
      <w:r w:rsidRPr="00931575">
        <w:rPr>
          <w:lang w:eastAsia="zh-CN"/>
        </w:rPr>
        <w:t>9.2</w:t>
      </w:r>
      <w:r w:rsidRPr="00931575">
        <w:t>.1</w:t>
      </w:r>
      <w:r w:rsidRPr="00931575">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240" w:name="_Toc21102612"/>
      <w:bookmarkStart w:id="1241" w:name="_Toc29810461"/>
      <w:bookmarkStart w:id="1242" w:name="_Toc36635813"/>
      <w:bookmarkStart w:id="1243" w:name="_Toc37272759"/>
      <w:bookmarkStart w:id="1244" w:name="_Toc45885834"/>
      <w:bookmarkStart w:id="1245" w:name="_Toc53182943"/>
      <w:bookmarkStart w:id="1246" w:name="_Toc58915610"/>
      <w:bookmarkStart w:id="1247" w:name="_Toc66700757"/>
      <w:bookmarkStart w:id="1248" w:name="_Toc68696912"/>
      <w:bookmarkStart w:id="1249" w:name="_Toc74927834"/>
      <w:bookmarkStart w:id="1250" w:name="_Toc76114933"/>
      <w:bookmarkStart w:id="1251" w:name="_Toc76544340"/>
      <w:bookmarkStart w:id="1252" w:name="_Toc82541157"/>
      <w:bookmarkStart w:id="1253" w:name="_Toc89951804"/>
      <w:bookmarkStart w:id="1254" w:name="_Toc98766900"/>
      <w:bookmarkStart w:id="1255" w:name="_Toc106202948"/>
      <w:bookmarkStart w:id="1256" w:name="_Toc115187247"/>
      <w:bookmarkStart w:id="1257" w:name="_Toc121993802"/>
      <w:bookmarkStart w:id="1258" w:name="_Toc124152810"/>
      <w:bookmarkStart w:id="1259" w:name="_Toc131538112"/>
      <w:bookmarkStart w:id="1260" w:name="_Toc137391232"/>
      <w:bookmarkStart w:id="1261" w:name="_Toc146961890"/>
      <w:bookmarkStart w:id="1262" w:name="_Toc187256255"/>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63" w:name="_Toc21102613"/>
      <w:bookmarkStart w:id="1264" w:name="_Toc29810462"/>
      <w:bookmarkStart w:id="1265" w:name="_Toc36635814"/>
      <w:bookmarkStart w:id="1266" w:name="_Toc37272760"/>
      <w:bookmarkStart w:id="1267" w:name="_Toc45885835"/>
      <w:bookmarkStart w:id="1268" w:name="_Toc53182944"/>
      <w:bookmarkStart w:id="1269" w:name="_Toc58915611"/>
      <w:bookmarkStart w:id="1270" w:name="_Toc66700758"/>
      <w:bookmarkStart w:id="1271" w:name="_Toc68696913"/>
      <w:bookmarkStart w:id="1272" w:name="_Toc74927835"/>
      <w:bookmarkStart w:id="1273" w:name="_Toc76114934"/>
      <w:bookmarkStart w:id="1274" w:name="_Toc76544341"/>
      <w:bookmarkStart w:id="1275" w:name="_Toc82541158"/>
      <w:bookmarkStart w:id="1276" w:name="_Toc89951805"/>
      <w:bookmarkStart w:id="1277" w:name="_Toc98766901"/>
      <w:bookmarkStart w:id="1278" w:name="_Toc106202949"/>
      <w:bookmarkStart w:id="1279" w:name="_Toc115187248"/>
      <w:bookmarkStart w:id="1280" w:name="_Toc121993803"/>
      <w:bookmarkStart w:id="1281" w:name="_Toc124152811"/>
      <w:bookmarkStart w:id="1282" w:name="_Toc131538113"/>
      <w:bookmarkStart w:id="1283" w:name="_Toc137391233"/>
      <w:bookmarkStart w:id="1284" w:name="_Toc146961891"/>
      <w:bookmarkStart w:id="1285" w:name="_Toc187256256"/>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0"/>
      </w:pPr>
      <w:r w:rsidRPr="00931575">
        <w:t>-</w:t>
      </w:r>
      <w:r w:rsidRPr="00931575">
        <w:tab/>
        <w:t>Occupied bandwidth</w:t>
      </w:r>
    </w:p>
    <w:p w14:paraId="506BE5AE" w14:textId="77777777" w:rsidR="00C45907" w:rsidRPr="00931575" w:rsidRDefault="00C45907" w:rsidP="00782299">
      <w:pPr>
        <w:pStyle w:val="B20"/>
      </w:pPr>
      <w:r w:rsidRPr="00931575">
        <w:t>-</w:t>
      </w:r>
      <w:r w:rsidRPr="00931575">
        <w:tab/>
        <w:t>ACLR</w:t>
      </w:r>
    </w:p>
    <w:p w14:paraId="56572757" w14:textId="77777777" w:rsidR="00C45907" w:rsidRPr="00931575" w:rsidRDefault="00C45907" w:rsidP="00782299">
      <w:pPr>
        <w:pStyle w:val="B20"/>
      </w:pPr>
      <w:r w:rsidRPr="00931575">
        <w:t>-</w:t>
      </w:r>
      <w:r w:rsidRPr="00931575">
        <w:tab/>
        <w:t>Operating band unwanted emissions</w:t>
      </w:r>
    </w:p>
    <w:p w14:paraId="688D1A5B" w14:textId="77777777" w:rsidR="00C45907" w:rsidRPr="00931575" w:rsidRDefault="00C45907" w:rsidP="00782299">
      <w:pPr>
        <w:pStyle w:val="B20"/>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86"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87" w:name="_Toc21102614"/>
      <w:bookmarkStart w:id="1288" w:name="_Toc29810463"/>
      <w:bookmarkStart w:id="1289" w:name="_Toc36635815"/>
      <w:bookmarkStart w:id="1290" w:name="_Toc37272761"/>
      <w:bookmarkStart w:id="1291" w:name="_Toc45885836"/>
      <w:bookmarkStart w:id="1292" w:name="_Toc53182945"/>
      <w:bookmarkStart w:id="1293" w:name="_Toc58915612"/>
      <w:bookmarkStart w:id="1294" w:name="_Toc66700759"/>
      <w:bookmarkStart w:id="1295" w:name="_Toc68696914"/>
      <w:bookmarkStart w:id="1296" w:name="_Toc74927836"/>
      <w:bookmarkStart w:id="1297" w:name="_Toc76114935"/>
      <w:bookmarkStart w:id="1298" w:name="_Toc76544342"/>
      <w:bookmarkStart w:id="1299" w:name="_Toc82541159"/>
      <w:bookmarkStart w:id="1300" w:name="_Toc89951806"/>
      <w:bookmarkStart w:id="1301" w:name="_Toc98766902"/>
      <w:bookmarkStart w:id="1302" w:name="_Toc106202950"/>
      <w:bookmarkStart w:id="1303" w:name="_Toc115187249"/>
      <w:bookmarkStart w:id="1304" w:name="_Toc121993804"/>
      <w:bookmarkStart w:id="1305" w:name="_Toc124152812"/>
      <w:bookmarkStart w:id="1306" w:name="_Toc131538114"/>
      <w:bookmarkStart w:id="1307" w:name="_Toc137391234"/>
      <w:bookmarkStart w:id="1308" w:name="_Toc146961892"/>
      <w:bookmarkStart w:id="1309" w:name="_Toc187256257"/>
      <w:bookmarkEnd w:id="1286"/>
      <w:r w:rsidRPr="00931575">
        <w:t>4.9.2.2.2</w:t>
      </w:r>
      <w:r w:rsidRPr="00931575">
        <w:tab/>
        <w:t>NR FR2 test model 2 (NR-</w:t>
      </w:r>
      <w:r w:rsidRPr="00931575">
        <w:rPr>
          <w:rFonts w:hint="eastAsia"/>
          <w:lang w:val="en-US" w:eastAsia="zh-CN"/>
        </w:rPr>
        <w:t>FR2-</w:t>
      </w:r>
      <w:r w:rsidRPr="00931575">
        <w:t>TM2)</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0"/>
      </w:pPr>
      <w:r w:rsidRPr="00931575">
        <w:t>-</w:t>
      </w:r>
      <w:r w:rsidRPr="00931575">
        <w:tab/>
        <w:t>EVM of single  PRB allocation (at min power)</w:t>
      </w:r>
    </w:p>
    <w:p w14:paraId="2F033B7E" w14:textId="77777777" w:rsidR="00C45907" w:rsidRPr="00931575" w:rsidRDefault="00C45907" w:rsidP="00782299">
      <w:pPr>
        <w:pStyle w:val="B20"/>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310" w:name="_Toc45885837"/>
      <w:bookmarkStart w:id="1311" w:name="_Toc53182946"/>
      <w:bookmarkStart w:id="1312" w:name="_Toc58915613"/>
    </w:p>
    <w:p w14:paraId="54645F57" w14:textId="1730F0D9" w:rsidR="0082707E" w:rsidRPr="00931575" w:rsidRDefault="0082707E" w:rsidP="0082707E">
      <w:pPr>
        <w:pStyle w:val="Heading5"/>
      </w:pPr>
      <w:bookmarkStart w:id="1313" w:name="_Toc66700760"/>
      <w:bookmarkStart w:id="1314" w:name="_Toc68696915"/>
      <w:bookmarkStart w:id="1315" w:name="_Toc74927837"/>
      <w:bookmarkStart w:id="1316" w:name="_Toc76114936"/>
      <w:bookmarkStart w:id="1317" w:name="_Toc76544343"/>
      <w:bookmarkStart w:id="1318" w:name="_Toc82541160"/>
      <w:bookmarkStart w:id="1319" w:name="_Toc89951807"/>
      <w:bookmarkStart w:id="1320" w:name="_Toc98766903"/>
      <w:bookmarkStart w:id="1321" w:name="_Toc106202951"/>
      <w:bookmarkStart w:id="1322" w:name="_Toc115187250"/>
      <w:bookmarkStart w:id="1323" w:name="_Toc121993805"/>
      <w:bookmarkStart w:id="1324" w:name="_Toc124152813"/>
      <w:bookmarkStart w:id="1325" w:name="_Toc131538115"/>
      <w:bookmarkStart w:id="1326" w:name="_Toc137391235"/>
      <w:bookmarkStart w:id="1327" w:name="_Toc146961893"/>
      <w:bookmarkStart w:id="1328" w:name="_Toc187256258"/>
      <w:r w:rsidRPr="00931575">
        <w:t>4.9.2.2.2a</w:t>
      </w:r>
      <w:r w:rsidRPr="00931575">
        <w:tab/>
        <w:t>NR FR2 test model 2a (NR-</w:t>
      </w:r>
      <w:r w:rsidRPr="00931575">
        <w:rPr>
          <w:lang w:val="en-US" w:eastAsia="zh-CN"/>
        </w:rPr>
        <w:t>FR2-</w:t>
      </w:r>
      <w:r w:rsidRPr="00931575">
        <w:t>TM2a)</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0"/>
      </w:pPr>
      <w:r w:rsidRPr="00931575">
        <w:t>-</w:t>
      </w:r>
      <w:r w:rsidRPr="00931575">
        <w:tab/>
        <w:t>EVM of single 256QAM PRB allocation (at min power)</w:t>
      </w:r>
    </w:p>
    <w:p w14:paraId="7FE36288" w14:textId="77777777" w:rsidR="0082707E" w:rsidRPr="00931575" w:rsidRDefault="0082707E" w:rsidP="00782299">
      <w:pPr>
        <w:pStyle w:val="B20"/>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329" w:name="_Toc21102615"/>
      <w:bookmarkStart w:id="1330" w:name="_Toc29810464"/>
      <w:bookmarkStart w:id="1331" w:name="_Toc36635816"/>
      <w:bookmarkStart w:id="1332" w:name="_Toc37272762"/>
      <w:bookmarkStart w:id="1333" w:name="_Toc45885838"/>
      <w:bookmarkStart w:id="1334" w:name="_Toc53182947"/>
      <w:bookmarkStart w:id="1335" w:name="_Toc58915614"/>
      <w:bookmarkStart w:id="1336" w:name="_Toc66700761"/>
      <w:bookmarkStart w:id="1337" w:name="_Toc68696916"/>
      <w:bookmarkStart w:id="1338" w:name="_Toc74927838"/>
      <w:bookmarkStart w:id="1339" w:name="_Toc76114937"/>
      <w:bookmarkStart w:id="1340" w:name="_Toc76544344"/>
      <w:bookmarkStart w:id="1341" w:name="_Toc82541161"/>
      <w:bookmarkStart w:id="1342" w:name="_Toc89951808"/>
      <w:bookmarkStart w:id="1343" w:name="_Toc98766904"/>
      <w:bookmarkStart w:id="1344" w:name="_Toc106202952"/>
      <w:bookmarkStart w:id="1345" w:name="_Toc115187251"/>
      <w:bookmarkStart w:id="1346" w:name="_Toc121993806"/>
      <w:bookmarkStart w:id="1347" w:name="_Toc124152814"/>
      <w:bookmarkStart w:id="1348" w:name="_Toc131538116"/>
      <w:bookmarkStart w:id="1349" w:name="_Toc137391236"/>
      <w:bookmarkStart w:id="1350" w:name="_Toc146961894"/>
      <w:bookmarkStart w:id="1351" w:name="_Toc187256259"/>
      <w:r w:rsidRPr="00931575">
        <w:t>4.9.2.2.3</w:t>
      </w:r>
      <w:r w:rsidRPr="00931575">
        <w:tab/>
        <w:t>NR FR2 test model 3.1 (NR-FR2-TM3.1)</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0"/>
      </w:pPr>
      <w:r w:rsidRPr="00931575">
        <w:t>-</w:t>
      </w:r>
      <w:r w:rsidRPr="00931575">
        <w:tab/>
        <w:t>Frequency error</w:t>
      </w:r>
    </w:p>
    <w:p w14:paraId="4A70153B" w14:textId="4B3539F2" w:rsidR="00C45907" w:rsidRPr="00931575" w:rsidRDefault="00C45907" w:rsidP="00782299">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352" w:name="_Toc45885839"/>
      <w:bookmarkStart w:id="1353" w:name="_Toc53182948"/>
      <w:bookmarkStart w:id="1354" w:name="_Toc58915615"/>
      <w:bookmarkStart w:id="1355" w:name="_Toc66700762"/>
      <w:bookmarkStart w:id="1356" w:name="_Toc68696917"/>
      <w:bookmarkStart w:id="1357" w:name="_Toc74927839"/>
      <w:bookmarkStart w:id="1358" w:name="_Toc76114938"/>
      <w:bookmarkStart w:id="1359" w:name="_Toc76544345"/>
      <w:bookmarkStart w:id="1360" w:name="_Toc82541162"/>
      <w:bookmarkStart w:id="1361" w:name="_Toc89951809"/>
      <w:bookmarkStart w:id="1362" w:name="_Toc98766905"/>
      <w:bookmarkStart w:id="1363" w:name="_Toc106202953"/>
      <w:bookmarkStart w:id="1364" w:name="_Toc115187252"/>
      <w:bookmarkStart w:id="1365" w:name="_Toc121993807"/>
      <w:bookmarkStart w:id="1366" w:name="_Toc124152815"/>
      <w:bookmarkStart w:id="1367" w:name="_Toc131538117"/>
      <w:bookmarkStart w:id="1368" w:name="_Toc137391237"/>
      <w:bookmarkStart w:id="1369" w:name="_Toc146961895"/>
      <w:bookmarkStart w:id="1370" w:name="_Toc187256260"/>
      <w:r w:rsidRPr="00931575">
        <w:t>4.9.2.2.4</w:t>
      </w:r>
      <w:r w:rsidRPr="00931575">
        <w:tab/>
        <w:t>NR FR2 test model 3.1a (NR-FR2-TM3.1a)</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0"/>
      </w:pPr>
      <w:r w:rsidRPr="00931575">
        <w:t>-</w:t>
      </w:r>
      <w:r w:rsidRPr="00931575">
        <w:tab/>
        <w:t>Frequency error</w:t>
      </w:r>
    </w:p>
    <w:p w14:paraId="4186C9C9" w14:textId="77777777" w:rsidR="00DB07F5" w:rsidRPr="00931575" w:rsidRDefault="00DB07F5" w:rsidP="00782299">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71" w:name="_Toc21102616"/>
      <w:bookmarkStart w:id="1372" w:name="_Toc29810465"/>
      <w:bookmarkStart w:id="1373" w:name="_Toc36635817"/>
      <w:bookmarkStart w:id="1374" w:name="_Toc37272763"/>
      <w:bookmarkStart w:id="1375" w:name="_Toc45885840"/>
      <w:bookmarkStart w:id="1376" w:name="_Toc53182949"/>
      <w:bookmarkStart w:id="1377" w:name="_Toc58915616"/>
      <w:bookmarkStart w:id="1378" w:name="_Toc66700763"/>
      <w:bookmarkStart w:id="1379" w:name="_Toc68696918"/>
      <w:bookmarkStart w:id="1380" w:name="_Toc74927840"/>
      <w:bookmarkStart w:id="1381" w:name="_Toc76114939"/>
      <w:bookmarkStart w:id="1382" w:name="_Toc76544346"/>
      <w:bookmarkStart w:id="1383" w:name="_Toc82541163"/>
      <w:bookmarkStart w:id="1384" w:name="_Toc89951810"/>
      <w:bookmarkStart w:id="1385" w:name="_Toc98766906"/>
      <w:bookmarkStart w:id="1386" w:name="_Toc106202954"/>
      <w:bookmarkStart w:id="1387" w:name="_Toc115187253"/>
      <w:bookmarkStart w:id="1388" w:name="_Toc121993808"/>
      <w:bookmarkStart w:id="1389" w:name="_Toc124152816"/>
      <w:bookmarkStart w:id="1390" w:name="_Toc131538118"/>
      <w:bookmarkStart w:id="1391" w:name="_Toc137391238"/>
      <w:bookmarkStart w:id="1392" w:name="_Toc146961896"/>
      <w:bookmarkStart w:id="1393" w:name="_Toc187256261"/>
      <w:r w:rsidRPr="00931575">
        <w:t>4.9.2.3</w:t>
      </w:r>
      <w:r w:rsidRPr="00931575">
        <w:tab/>
        <w:t>Data content of physical channels and signals for NR-FR2-TM</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9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1395" w:name="_Toc29810466"/>
      <w:bookmarkStart w:id="1396" w:name="_Toc36635818"/>
      <w:bookmarkStart w:id="1397" w:name="_Toc37272764"/>
      <w:bookmarkStart w:id="1398" w:name="_Toc45885841"/>
      <w:bookmarkStart w:id="1399" w:name="_Toc53182950"/>
      <w:bookmarkStart w:id="1400" w:name="_Toc58915617"/>
      <w:bookmarkStart w:id="1401" w:name="_Toc66700764"/>
      <w:bookmarkStart w:id="1402" w:name="_Toc68696919"/>
      <w:bookmarkStart w:id="1403" w:name="_Toc74927841"/>
      <w:bookmarkStart w:id="1404" w:name="_Toc76114940"/>
      <w:bookmarkStart w:id="1405" w:name="_Toc76544347"/>
      <w:bookmarkStart w:id="1406" w:name="_Toc82541164"/>
      <w:bookmarkStart w:id="1407" w:name="_Toc89951811"/>
      <w:bookmarkStart w:id="1408" w:name="_Toc98766907"/>
      <w:bookmarkStart w:id="1409" w:name="_Toc106202955"/>
      <w:bookmarkStart w:id="1410" w:name="_Toc115187254"/>
      <w:bookmarkStart w:id="1411" w:name="_Toc121993809"/>
      <w:bookmarkStart w:id="1412" w:name="_Toc124152817"/>
      <w:bookmarkStart w:id="1413" w:name="_Toc131538119"/>
      <w:bookmarkStart w:id="1414" w:name="_Toc137391239"/>
      <w:bookmarkStart w:id="1415" w:name="_Toc146961897"/>
      <w:bookmarkStart w:id="1416" w:name="_Toc187256262"/>
      <w:r w:rsidRPr="00931575">
        <w:t>4.9.2.3.1</w:t>
      </w:r>
      <w:r w:rsidRPr="00931575">
        <w:tab/>
        <w:t>PDCCH</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417" w:name="_Toc21102618"/>
      <w:bookmarkStart w:id="1418" w:name="_Toc29810467"/>
      <w:bookmarkStart w:id="1419" w:name="_Toc36635819"/>
      <w:bookmarkStart w:id="1420" w:name="_Toc37272765"/>
      <w:bookmarkStart w:id="1421" w:name="_Toc45885842"/>
      <w:bookmarkStart w:id="1422" w:name="_Toc53182951"/>
      <w:bookmarkStart w:id="1423" w:name="_Toc58915618"/>
      <w:bookmarkStart w:id="1424" w:name="_Toc66700765"/>
      <w:bookmarkStart w:id="1425" w:name="_Toc68696920"/>
      <w:bookmarkStart w:id="1426" w:name="_Toc74927842"/>
      <w:bookmarkStart w:id="1427" w:name="_Toc76114941"/>
      <w:bookmarkStart w:id="1428" w:name="_Toc76544348"/>
      <w:bookmarkStart w:id="1429" w:name="_Toc82541165"/>
      <w:bookmarkStart w:id="1430" w:name="_Toc89951812"/>
      <w:bookmarkStart w:id="1431" w:name="_Toc98766908"/>
      <w:bookmarkStart w:id="1432" w:name="_Toc106202956"/>
      <w:bookmarkStart w:id="1433" w:name="_Toc115187255"/>
      <w:bookmarkStart w:id="1434" w:name="_Toc121993810"/>
      <w:bookmarkStart w:id="1435" w:name="_Toc124152818"/>
      <w:bookmarkStart w:id="1436" w:name="_Toc131538120"/>
      <w:bookmarkStart w:id="1437" w:name="_Toc137391240"/>
      <w:bookmarkStart w:id="1438" w:name="_Toc146961898"/>
      <w:bookmarkStart w:id="1439" w:name="_Toc187256263"/>
      <w:r w:rsidRPr="00931575">
        <w:t>4.9.2.3.2</w:t>
      </w:r>
      <w:r w:rsidRPr="00931575">
        <w:tab/>
        <w:t>PDSCH</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5pt;height:15.45pt" o:ole="">
            <v:imagedata r:id="rId18" o:title=""/>
          </v:shape>
          <o:OLEObject Type="Embed" ProgID="Equation.3" ShapeID="_x0000_i1025" DrawAspect="Content" ObjectID="_1804591751" r:id="rId19"/>
        </w:object>
      </w:r>
      <w:r w:rsidRPr="00931575">
        <w:t xml:space="preserve"> </w:t>
      </w:r>
      <w:r w:rsidRPr="00931575">
        <w:rPr>
          <w:position w:val="-14"/>
        </w:rPr>
        <w:object w:dxaOrig="1275" w:dyaOrig="375" w14:anchorId="17CF3790">
          <v:shape id="_x0000_i1026" type="#_x0000_t75" style="width:67.25pt;height:20.85pt" o:ole="">
            <v:imagedata r:id="rId20" o:title=""/>
          </v:shape>
          <o:OLEObject Type="Embed" ProgID="Equation.3" ShapeID="_x0000_i1026" DrawAspect="Content" ObjectID="_1804591752"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pt;height:20.85pt" o:ole="">
            <v:imagedata r:id="rId22" o:title=""/>
          </v:shape>
          <o:OLEObject Type="Embed" ProgID="Equation.3" ShapeID="_x0000_i1027" DrawAspect="Content" ObjectID="_1804591753"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15pt;height:20.85pt" o:ole="">
            <v:imagedata r:id="rId24" o:title=""/>
          </v:shape>
          <o:OLEObject Type="Embed" ProgID="Equation.3" ShapeID="_x0000_i1028" DrawAspect="Content" ObjectID="_1804591754" r:id="rId25"/>
        </w:object>
      </w:r>
      <w:r w:rsidRPr="00931575">
        <w:rPr>
          <w:rFonts w:eastAsia="SimSun"/>
        </w:rPr>
        <w:t xml:space="preserve">, </w:t>
      </w:r>
      <w:r w:rsidRPr="00931575">
        <w:rPr>
          <w:position w:val="-14"/>
        </w:rPr>
        <w:object w:dxaOrig="1560" w:dyaOrig="375" w14:anchorId="14EEBB27">
          <v:shape id="_x0000_i1029" type="#_x0000_t75" style="width:76.75pt;height:20.85pt" o:ole="">
            <v:imagedata r:id="rId26" o:title=""/>
          </v:shape>
          <o:OLEObject Type="Embed" ProgID="Equation.3" ShapeID="_x0000_i1029" DrawAspect="Content" ObjectID="_1804591755"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440" w:name="_Toc21102619"/>
      <w:bookmarkStart w:id="1441" w:name="_Toc29810468"/>
      <w:bookmarkStart w:id="1442" w:name="_Toc36635820"/>
      <w:bookmarkStart w:id="1443" w:name="_Toc37272766"/>
      <w:bookmarkStart w:id="1444" w:name="_Toc45885843"/>
      <w:bookmarkStart w:id="1445" w:name="_Toc53182952"/>
      <w:bookmarkStart w:id="1446" w:name="_Toc58915619"/>
      <w:bookmarkStart w:id="1447" w:name="_Toc66700766"/>
      <w:bookmarkStart w:id="1448" w:name="_Toc68696921"/>
      <w:bookmarkStart w:id="1449" w:name="_Toc74927843"/>
      <w:bookmarkStart w:id="1450" w:name="_Toc76114942"/>
      <w:bookmarkStart w:id="1451" w:name="_Toc76544349"/>
      <w:bookmarkStart w:id="1452" w:name="_Toc82541166"/>
      <w:bookmarkStart w:id="1453" w:name="_Toc89951813"/>
      <w:bookmarkStart w:id="1454" w:name="_Toc98766909"/>
      <w:bookmarkStart w:id="1455" w:name="_Toc106202957"/>
      <w:bookmarkStart w:id="1456" w:name="_Toc115187256"/>
      <w:bookmarkStart w:id="1457" w:name="_Toc121993811"/>
      <w:bookmarkStart w:id="1458" w:name="_Toc124152819"/>
      <w:bookmarkStart w:id="1459" w:name="_Toc131538121"/>
      <w:bookmarkStart w:id="1460" w:name="_Toc137391241"/>
      <w:bookmarkStart w:id="1461" w:name="_Toc146961899"/>
      <w:bookmarkStart w:id="1462" w:name="_Toc187256264"/>
      <w:r w:rsidRPr="00931575">
        <w:t>4.10</w:t>
      </w:r>
      <w:r w:rsidRPr="00931575">
        <w:tab/>
        <w:t>Requirements for contiguous and non-contiguous spectrum</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63" w:name="_Toc21102620"/>
      <w:bookmarkStart w:id="1464" w:name="_Toc29810469"/>
      <w:bookmarkStart w:id="1465" w:name="_Toc36635821"/>
      <w:bookmarkStart w:id="1466" w:name="_Toc37272767"/>
      <w:bookmarkStart w:id="1467" w:name="_Toc45885844"/>
      <w:bookmarkStart w:id="1468" w:name="_Toc53182953"/>
      <w:bookmarkStart w:id="1469" w:name="_Toc58915620"/>
      <w:bookmarkStart w:id="1470" w:name="_Toc66700767"/>
      <w:bookmarkStart w:id="1471" w:name="_Toc68696922"/>
      <w:bookmarkStart w:id="1472" w:name="_Toc74927844"/>
      <w:bookmarkStart w:id="1473" w:name="_Toc76114943"/>
      <w:bookmarkStart w:id="1474" w:name="_Toc76544350"/>
      <w:bookmarkStart w:id="1475" w:name="_Toc82541167"/>
      <w:bookmarkStart w:id="1476" w:name="_Toc89951814"/>
      <w:bookmarkStart w:id="1477" w:name="_Toc98766910"/>
      <w:bookmarkStart w:id="1478" w:name="_Toc106202958"/>
      <w:bookmarkStart w:id="1479" w:name="_Toc115187257"/>
      <w:bookmarkStart w:id="1480" w:name="_Toc121993812"/>
      <w:bookmarkStart w:id="1481" w:name="_Toc124152820"/>
      <w:bookmarkStart w:id="1482" w:name="_Toc131538122"/>
      <w:bookmarkStart w:id="1483" w:name="_Toc137391242"/>
      <w:bookmarkStart w:id="1484" w:name="_Toc146961900"/>
      <w:bookmarkStart w:id="1485" w:name="_Toc187256265"/>
      <w:r w:rsidRPr="00931575">
        <w:t>4.11</w:t>
      </w:r>
      <w:r w:rsidRPr="00931575">
        <w:tab/>
        <w:t>Requirements for BS capable of multi-band operation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8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87" w:name="_Toc29810470"/>
      <w:bookmarkStart w:id="1488" w:name="_Toc36635822"/>
      <w:bookmarkStart w:id="1489" w:name="_Toc37272768"/>
      <w:bookmarkStart w:id="1490" w:name="_Toc45885845"/>
      <w:bookmarkStart w:id="1491" w:name="_Toc53182954"/>
      <w:bookmarkStart w:id="1492" w:name="_Toc58915621"/>
      <w:bookmarkStart w:id="1493" w:name="_Toc66700768"/>
      <w:bookmarkStart w:id="1494" w:name="_Toc68696923"/>
      <w:bookmarkStart w:id="1495" w:name="_Toc74927845"/>
      <w:bookmarkStart w:id="1496" w:name="_Toc76114944"/>
      <w:bookmarkStart w:id="1497" w:name="_Toc76544351"/>
      <w:bookmarkStart w:id="1498" w:name="_Toc82541168"/>
      <w:bookmarkStart w:id="1499" w:name="_Toc89951815"/>
      <w:bookmarkStart w:id="1500" w:name="_Toc98766911"/>
      <w:bookmarkStart w:id="1501" w:name="_Toc106202959"/>
      <w:bookmarkStart w:id="1502" w:name="_Toc115187258"/>
      <w:bookmarkStart w:id="1503" w:name="_Toc121993813"/>
      <w:bookmarkStart w:id="1504" w:name="_Toc124152821"/>
      <w:bookmarkStart w:id="1505" w:name="_Toc131538123"/>
      <w:bookmarkStart w:id="1506" w:name="_Toc137391243"/>
      <w:bookmarkStart w:id="1507" w:name="_Toc146961901"/>
      <w:bookmarkStart w:id="1508" w:name="_Toc187256266"/>
      <w:r w:rsidRPr="00931575">
        <w:t>4.12</w:t>
      </w:r>
      <w:r w:rsidRPr="00931575">
        <w:tab/>
        <w:t>Co-location requirements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25AD4EC8" w14:textId="77777777" w:rsidR="00C45907" w:rsidRPr="00931575" w:rsidRDefault="00C45907" w:rsidP="00C45907">
      <w:pPr>
        <w:pStyle w:val="Heading3"/>
      </w:pPr>
      <w:bookmarkStart w:id="1509" w:name="_Toc21102622"/>
      <w:bookmarkStart w:id="1510" w:name="_Toc29810471"/>
      <w:bookmarkStart w:id="1511" w:name="_Toc36635823"/>
      <w:bookmarkStart w:id="1512" w:name="_Toc37272769"/>
      <w:bookmarkStart w:id="1513" w:name="_Toc45885846"/>
      <w:bookmarkStart w:id="1514" w:name="_Toc53182955"/>
      <w:bookmarkStart w:id="1515" w:name="_Toc58915622"/>
      <w:bookmarkStart w:id="1516" w:name="_Toc66700769"/>
      <w:bookmarkStart w:id="1517" w:name="_Toc68696924"/>
      <w:bookmarkStart w:id="1518" w:name="_Toc74927846"/>
      <w:bookmarkStart w:id="1519" w:name="_Toc76114945"/>
      <w:bookmarkStart w:id="1520" w:name="_Toc76544352"/>
      <w:bookmarkStart w:id="1521" w:name="_Toc82541169"/>
      <w:bookmarkStart w:id="1522" w:name="_Toc89951816"/>
      <w:bookmarkStart w:id="1523" w:name="_Toc98766912"/>
      <w:bookmarkStart w:id="1524" w:name="_Toc106202960"/>
      <w:bookmarkStart w:id="1525" w:name="_Toc115187259"/>
      <w:bookmarkStart w:id="1526" w:name="_Toc121993814"/>
      <w:bookmarkStart w:id="1527" w:name="_Toc124152822"/>
      <w:bookmarkStart w:id="1528" w:name="_Toc131538124"/>
      <w:bookmarkStart w:id="1529" w:name="_Toc137391244"/>
      <w:bookmarkStart w:id="1530" w:name="_Toc146961902"/>
      <w:bookmarkStart w:id="1531" w:name="_Toc187256267"/>
      <w:r w:rsidRPr="00931575">
        <w:rPr>
          <w:lang w:eastAsia="zh-CN"/>
        </w:rPr>
        <w:t>4.1</w:t>
      </w:r>
      <w:r w:rsidRPr="00931575">
        <w:rPr>
          <w:lang w:val="en-US" w:eastAsia="zh-CN"/>
        </w:rPr>
        <w:t>2</w:t>
      </w:r>
      <w:r w:rsidRPr="00931575">
        <w:rPr>
          <w:lang w:eastAsia="zh-CN"/>
        </w:rPr>
        <w:t>.1</w:t>
      </w:r>
      <w:r w:rsidRPr="00931575">
        <w:rPr>
          <w:lang w:eastAsia="zh-CN"/>
        </w:rPr>
        <w:tab/>
        <w:t>General</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532" w:name="_Toc21102623"/>
      <w:bookmarkStart w:id="1533" w:name="_Toc29810472"/>
      <w:bookmarkStart w:id="1534" w:name="_Toc36635824"/>
      <w:bookmarkStart w:id="1535" w:name="_Toc37272770"/>
      <w:bookmarkStart w:id="1536" w:name="_Toc45885847"/>
      <w:bookmarkStart w:id="1537" w:name="_Toc53182956"/>
      <w:bookmarkStart w:id="1538" w:name="_Toc58915623"/>
      <w:bookmarkStart w:id="1539" w:name="_Toc66700770"/>
      <w:bookmarkStart w:id="1540" w:name="_Toc68696925"/>
      <w:bookmarkStart w:id="1541" w:name="_Toc74927847"/>
      <w:bookmarkStart w:id="1542" w:name="_Toc76114946"/>
      <w:bookmarkStart w:id="1543" w:name="_Toc76544353"/>
      <w:bookmarkStart w:id="1544" w:name="_Toc82541170"/>
      <w:bookmarkStart w:id="1545" w:name="_Toc89951817"/>
      <w:bookmarkStart w:id="1546" w:name="_Toc98766913"/>
      <w:bookmarkStart w:id="1547" w:name="_Toc106202961"/>
      <w:bookmarkStart w:id="1548" w:name="_Toc115187260"/>
      <w:bookmarkStart w:id="1549" w:name="_Toc121993815"/>
      <w:bookmarkStart w:id="1550" w:name="_Toc124152823"/>
      <w:bookmarkStart w:id="1551" w:name="_Toc131538125"/>
      <w:bookmarkStart w:id="1552" w:name="_Toc137391245"/>
      <w:bookmarkStart w:id="1553" w:name="_Toc146961903"/>
      <w:bookmarkStart w:id="1554" w:name="_Toc187256268"/>
      <w:r w:rsidRPr="00931575">
        <w:rPr>
          <w:lang w:eastAsia="zh-CN"/>
        </w:rPr>
        <w:t>4.12.2</w:t>
      </w:r>
      <w:r w:rsidRPr="00931575">
        <w:rPr>
          <w:lang w:eastAsia="zh-CN"/>
        </w:rPr>
        <w:tab/>
        <w:t>Co-location test antenna</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0929552E" w14:textId="77777777" w:rsidR="00C45907" w:rsidRPr="00931575" w:rsidRDefault="00C45907" w:rsidP="00C45907">
      <w:pPr>
        <w:pStyle w:val="Heading4"/>
        <w:rPr>
          <w:lang w:eastAsia="zh-CN"/>
        </w:rPr>
      </w:pPr>
      <w:bookmarkStart w:id="1555" w:name="_Toc21102624"/>
      <w:bookmarkStart w:id="1556" w:name="_Toc29810473"/>
      <w:bookmarkStart w:id="1557" w:name="_Toc36635825"/>
      <w:bookmarkStart w:id="1558" w:name="_Toc37272771"/>
      <w:bookmarkStart w:id="1559" w:name="_Toc45885848"/>
      <w:bookmarkStart w:id="1560" w:name="_Toc53182957"/>
      <w:bookmarkStart w:id="1561" w:name="_Toc58915624"/>
      <w:bookmarkStart w:id="1562" w:name="_Toc66700771"/>
      <w:bookmarkStart w:id="1563" w:name="_Toc68696926"/>
      <w:bookmarkStart w:id="1564" w:name="_Toc74927848"/>
      <w:bookmarkStart w:id="1565" w:name="_Toc76114947"/>
      <w:bookmarkStart w:id="1566" w:name="_Toc76544354"/>
      <w:bookmarkStart w:id="1567" w:name="_Toc82541171"/>
      <w:bookmarkStart w:id="1568" w:name="_Toc89951818"/>
      <w:bookmarkStart w:id="1569" w:name="_Toc98766914"/>
      <w:bookmarkStart w:id="1570" w:name="_Toc106202962"/>
      <w:bookmarkStart w:id="1571" w:name="_Toc115187261"/>
      <w:bookmarkStart w:id="1572" w:name="_Toc121993816"/>
      <w:bookmarkStart w:id="1573" w:name="_Toc124152824"/>
      <w:bookmarkStart w:id="1574" w:name="_Toc131538126"/>
      <w:bookmarkStart w:id="1575" w:name="_Toc137391246"/>
      <w:bookmarkStart w:id="1576" w:name="_Toc146961904"/>
      <w:bookmarkStart w:id="1577" w:name="_Toc187256269"/>
      <w:r w:rsidRPr="00931575">
        <w:rPr>
          <w:lang w:eastAsia="zh-CN"/>
        </w:rPr>
        <w:t>4.12.2.1</w:t>
      </w:r>
      <w:r w:rsidRPr="00931575">
        <w:rPr>
          <w:lang w:eastAsia="zh-CN"/>
        </w:rPr>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78" w:name="_Toc21102625"/>
      <w:bookmarkStart w:id="1579" w:name="_Toc29810474"/>
      <w:bookmarkStart w:id="1580" w:name="_Toc36635826"/>
      <w:bookmarkStart w:id="1581" w:name="_Toc37272772"/>
      <w:bookmarkStart w:id="1582" w:name="_Toc45885849"/>
      <w:bookmarkStart w:id="1583" w:name="_Toc53182958"/>
      <w:bookmarkStart w:id="1584" w:name="_Toc58915625"/>
      <w:bookmarkStart w:id="1585" w:name="_Toc66700772"/>
      <w:bookmarkStart w:id="1586" w:name="_Toc68696927"/>
      <w:bookmarkStart w:id="1587" w:name="_Toc74927849"/>
      <w:bookmarkStart w:id="1588" w:name="_Toc76114948"/>
      <w:bookmarkStart w:id="1589" w:name="_Toc76544355"/>
      <w:bookmarkStart w:id="1590" w:name="_Toc82541172"/>
      <w:bookmarkStart w:id="1591" w:name="_Toc89951819"/>
      <w:bookmarkStart w:id="1592" w:name="_Toc98766915"/>
      <w:bookmarkStart w:id="1593" w:name="_Toc106202963"/>
      <w:bookmarkStart w:id="1594" w:name="_Toc115187262"/>
      <w:bookmarkStart w:id="1595" w:name="_Toc121993817"/>
      <w:bookmarkStart w:id="1596" w:name="_Toc124152825"/>
      <w:bookmarkStart w:id="1597" w:name="_Toc131538127"/>
      <w:bookmarkStart w:id="1598" w:name="_Toc137391247"/>
      <w:bookmarkStart w:id="1599" w:name="_Toc146961905"/>
      <w:bookmarkStart w:id="1600" w:name="_Toc187256270"/>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rPr>
              <w:t>N</w:t>
            </w:r>
            <w:r>
              <w:rPr>
                <w:rFonts w:eastAsia="Malgun Gothic"/>
              </w:rPr>
              <w:t xml:space="preserve">OTE </w:t>
            </w:r>
            <w:r>
              <w:rPr>
                <w:rFonts w:hint="eastAsia"/>
                <w:lang w:eastAsia="zh-CN"/>
              </w:rPr>
              <w:t>2</w:t>
            </w:r>
            <w:r w:rsidRPr="00252F9C">
              <w:rPr>
                <w:rFonts w:eastAsia="Malgun Gothic"/>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601" w:name="_Toc21102626"/>
      <w:bookmarkStart w:id="1602" w:name="_Toc29810475"/>
      <w:bookmarkStart w:id="1603" w:name="_Toc36635827"/>
      <w:bookmarkStart w:id="1604" w:name="_Toc37272773"/>
      <w:bookmarkStart w:id="1605" w:name="_Toc45885850"/>
      <w:bookmarkStart w:id="1606" w:name="_Toc53182959"/>
      <w:bookmarkStart w:id="1607" w:name="_Toc58915626"/>
      <w:bookmarkStart w:id="1608" w:name="_Toc66700773"/>
      <w:bookmarkStart w:id="1609" w:name="_Toc68696928"/>
      <w:bookmarkStart w:id="1610" w:name="_Toc74927850"/>
      <w:bookmarkStart w:id="1611" w:name="_Toc76114949"/>
      <w:bookmarkStart w:id="1612" w:name="_Toc76544356"/>
      <w:bookmarkStart w:id="1613" w:name="_Toc82541173"/>
      <w:bookmarkStart w:id="1614" w:name="_Toc89951820"/>
      <w:bookmarkStart w:id="1615" w:name="_Toc98766916"/>
      <w:bookmarkStart w:id="1616" w:name="_Toc106202964"/>
      <w:bookmarkStart w:id="1617" w:name="_Toc115187263"/>
      <w:bookmarkStart w:id="1618" w:name="_Toc121993818"/>
      <w:bookmarkStart w:id="1619" w:name="_Toc124152826"/>
      <w:bookmarkStart w:id="1620" w:name="_Toc131538128"/>
      <w:bookmarkStart w:id="1621" w:name="_Toc137391248"/>
      <w:bookmarkStart w:id="1622" w:name="_Toc146961906"/>
      <w:bookmarkStart w:id="1623" w:name="_Toc187256271"/>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624" w:name="_Toc21102627"/>
      <w:bookmarkStart w:id="1625" w:name="_Toc29810476"/>
      <w:bookmarkStart w:id="1626" w:name="_Toc36635828"/>
      <w:bookmarkStart w:id="1627" w:name="_Toc37272774"/>
      <w:bookmarkStart w:id="1628" w:name="_Toc45885851"/>
      <w:bookmarkStart w:id="1629" w:name="_Toc53182960"/>
      <w:bookmarkStart w:id="1630" w:name="_Toc58915627"/>
      <w:bookmarkStart w:id="1631" w:name="_Toc66700774"/>
      <w:bookmarkStart w:id="1632" w:name="_Toc68696929"/>
      <w:bookmarkStart w:id="1633" w:name="_Toc74927851"/>
      <w:bookmarkStart w:id="1634" w:name="_Toc76114950"/>
      <w:bookmarkStart w:id="1635" w:name="_Toc76544357"/>
      <w:bookmarkStart w:id="1636" w:name="_Toc82541174"/>
      <w:bookmarkStart w:id="1637" w:name="_Toc89951821"/>
      <w:bookmarkStart w:id="1638" w:name="_Toc98766917"/>
      <w:bookmarkStart w:id="1639" w:name="_Toc106202965"/>
      <w:bookmarkStart w:id="1640" w:name="_Toc115187264"/>
      <w:bookmarkStart w:id="1641" w:name="_Toc121993819"/>
      <w:bookmarkStart w:id="1642" w:name="_Toc124152827"/>
      <w:bookmarkStart w:id="1643" w:name="_Toc131538129"/>
      <w:bookmarkStart w:id="1644" w:name="_Toc137391249"/>
      <w:bookmarkStart w:id="1645" w:name="_Toc146961907"/>
      <w:bookmarkStart w:id="1646" w:name="_Toc187256272"/>
      <w:r w:rsidRPr="00931575">
        <w:t>4.13</w:t>
      </w:r>
      <w:r w:rsidRPr="00931575">
        <w:tab/>
        <w:t>Format and interpretation of tests</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647" w:name="_Toc21102628"/>
      <w:bookmarkStart w:id="1648" w:name="_Toc29810477"/>
      <w:bookmarkStart w:id="1649" w:name="_Toc36635829"/>
      <w:bookmarkStart w:id="1650" w:name="_Toc37272775"/>
      <w:bookmarkStart w:id="1651" w:name="_Toc45885852"/>
      <w:bookmarkStart w:id="1652" w:name="_Toc53182961"/>
      <w:bookmarkStart w:id="1653" w:name="_Toc58915628"/>
      <w:bookmarkStart w:id="1654" w:name="_Toc66700775"/>
      <w:bookmarkStart w:id="1655" w:name="_Toc68696930"/>
      <w:bookmarkStart w:id="1656" w:name="_Toc74927852"/>
      <w:bookmarkStart w:id="1657" w:name="_Toc76114951"/>
      <w:bookmarkStart w:id="1658" w:name="_Toc76544358"/>
      <w:bookmarkStart w:id="1659" w:name="_Toc82541175"/>
      <w:bookmarkStart w:id="1660" w:name="_Toc89951822"/>
      <w:bookmarkStart w:id="1661" w:name="_Toc98766918"/>
      <w:bookmarkStart w:id="1662" w:name="_Toc106202966"/>
      <w:bookmarkStart w:id="1663" w:name="_Toc115187265"/>
      <w:bookmarkStart w:id="1664" w:name="_Toc121993820"/>
      <w:bookmarkStart w:id="1665" w:name="_Toc124152828"/>
      <w:bookmarkStart w:id="1666" w:name="_Toc131538130"/>
      <w:bookmarkStart w:id="1667" w:name="_Toc137391250"/>
      <w:bookmarkStart w:id="1668" w:name="_Toc146961908"/>
      <w:bookmarkStart w:id="1669" w:name="_Toc187256273"/>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670" w:name="_Toc21102629"/>
      <w:bookmarkStart w:id="1671" w:name="_Toc29810478"/>
      <w:bookmarkStart w:id="1672" w:name="_Toc36635830"/>
      <w:bookmarkStart w:id="1673" w:name="_Toc37272776"/>
      <w:bookmarkStart w:id="1674" w:name="_Toc45885853"/>
      <w:bookmarkStart w:id="1675" w:name="_Toc53182962"/>
      <w:bookmarkStart w:id="1676" w:name="_Toc58915629"/>
      <w:bookmarkStart w:id="1677" w:name="_Toc66700776"/>
      <w:bookmarkStart w:id="1678" w:name="_Toc68696931"/>
      <w:bookmarkStart w:id="1679" w:name="_Toc74927853"/>
      <w:bookmarkStart w:id="1680" w:name="_Toc76114952"/>
      <w:bookmarkStart w:id="1681" w:name="_Toc76544359"/>
      <w:bookmarkStart w:id="1682" w:name="_Toc82541176"/>
      <w:bookmarkStart w:id="1683" w:name="_Toc89951823"/>
      <w:bookmarkStart w:id="1684" w:name="_Toc98766919"/>
      <w:bookmarkStart w:id="1685" w:name="_Toc106202967"/>
      <w:bookmarkStart w:id="1686" w:name="_Toc115187266"/>
      <w:bookmarkStart w:id="1687" w:name="_Toc121993821"/>
      <w:bookmarkStart w:id="1688" w:name="_Toc124152829"/>
      <w:bookmarkStart w:id="1689" w:name="_Toc131538131"/>
      <w:bookmarkStart w:id="1690" w:name="_Toc137391251"/>
      <w:bookmarkStart w:id="1691" w:name="_Toc146961909"/>
      <w:bookmarkStart w:id="1692" w:name="_Toc187256274"/>
      <w:r w:rsidRPr="00931575">
        <w:rPr>
          <w:rFonts w:hint="eastAsia"/>
          <w:lang w:eastAsia="zh-CN"/>
        </w:rPr>
        <w:t>5</w:t>
      </w:r>
      <w:r w:rsidRPr="00931575">
        <w:rPr>
          <w:lang w:eastAsia="zh-CN"/>
        </w:rPr>
        <w:tab/>
        <w:t>Operating bands and channel arrangement</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93" w:name="historyclause"/>
      <w:r w:rsidRPr="00931575">
        <w:br w:type="page"/>
      </w:r>
    </w:p>
    <w:p w14:paraId="7751B2AE" w14:textId="77777777" w:rsidR="00C45907" w:rsidRPr="00931575" w:rsidRDefault="00C45907" w:rsidP="00C45907">
      <w:pPr>
        <w:pStyle w:val="Heading1"/>
      </w:pPr>
      <w:bookmarkStart w:id="1694" w:name="_Toc21102630"/>
      <w:bookmarkStart w:id="1695" w:name="_Toc29810479"/>
      <w:bookmarkStart w:id="1696" w:name="_Toc36635831"/>
      <w:bookmarkStart w:id="1697" w:name="_Toc37272777"/>
      <w:bookmarkStart w:id="1698" w:name="_Toc45885854"/>
      <w:bookmarkStart w:id="1699" w:name="_Toc53182963"/>
      <w:bookmarkStart w:id="1700" w:name="_Toc58915630"/>
      <w:bookmarkStart w:id="1701" w:name="_Toc66700777"/>
      <w:bookmarkStart w:id="1702" w:name="_Toc68696932"/>
      <w:bookmarkStart w:id="1703" w:name="_Toc74927854"/>
      <w:bookmarkStart w:id="1704" w:name="_Toc76114953"/>
      <w:bookmarkStart w:id="1705" w:name="_Toc76544360"/>
      <w:bookmarkStart w:id="1706" w:name="_Toc82541177"/>
      <w:bookmarkStart w:id="1707" w:name="_Toc89951824"/>
      <w:bookmarkStart w:id="1708" w:name="_Toc98766920"/>
      <w:bookmarkStart w:id="1709" w:name="_Toc106202968"/>
      <w:bookmarkStart w:id="1710" w:name="_Toc115187267"/>
      <w:bookmarkStart w:id="1711" w:name="_Toc121993822"/>
      <w:bookmarkStart w:id="1712" w:name="_Toc124152830"/>
      <w:bookmarkStart w:id="1713" w:name="_Toc131538132"/>
      <w:bookmarkStart w:id="1714" w:name="_Toc137391252"/>
      <w:bookmarkStart w:id="1715" w:name="_Toc146961910"/>
      <w:bookmarkStart w:id="1716" w:name="_Toc187256275"/>
      <w:r w:rsidRPr="00931575">
        <w:t>6</w:t>
      </w:r>
      <w:r w:rsidRPr="00931575">
        <w:tab/>
        <w:t>Radiated transmitter characteristics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1440A2AB" w14:textId="77777777" w:rsidR="00C45907" w:rsidRPr="00931575" w:rsidRDefault="00C45907" w:rsidP="00C45907">
      <w:pPr>
        <w:pStyle w:val="Heading2"/>
      </w:pPr>
      <w:bookmarkStart w:id="1717" w:name="_Toc21102631"/>
      <w:bookmarkStart w:id="1718" w:name="_Toc29810480"/>
      <w:bookmarkStart w:id="1719" w:name="_Toc36635832"/>
      <w:bookmarkStart w:id="1720" w:name="_Toc37272778"/>
      <w:bookmarkStart w:id="1721" w:name="_Toc45885855"/>
      <w:bookmarkStart w:id="1722" w:name="_Toc53182964"/>
      <w:bookmarkStart w:id="1723" w:name="_Toc58915631"/>
      <w:bookmarkStart w:id="1724" w:name="_Toc66700778"/>
      <w:bookmarkStart w:id="1725" w:name="_Toc68696933"/>
      <w:bookmarkStart w:id="1726" w:name="_Toc74927855"/>
      <w:bookmarkStart w:id="1727" w:name="_Toc76114954"/>
      <w:bookmarkStart w:id="1728" w:name="_Toc76544361"/>
      <w:bookmarkStart w:id="1729" w:name="_Toc82541178"/>
      <w:bookmarkStart w:id="1730" w:name="_Toc89951825"/>
      <w:bookmarkStart w:id="1731" w:name="_Toc98766921"/>
      <w:bookmarkStart w:id="1732" w:name="_Toc106202969"/>
      <w:bookmarkStart w:id="1733" w:name="_Toc115187268"/>
      <w:bookmarkStart w:id="1734" w:name="_Toc121993823"/>
      <w:bookmarkStart w:id="1735" w:name="_Toc124152831"/>
      <w:bookmarkStart w:id="1736" w:name="_Toc131538133"/>
      <w:bookmarkStart w:id="1737" w:name="_Toc137391253"/>
      <w:bookmarkStart w:id="1738" w:name="_Toc146961911"/>
      <w:bookmarkStart w:id="1739" w:name="_Toc187256276"/>
      <w:r w:rsidRPr="00931575">
        <w:t>6.1</w:t>
      </w:r>
      <w:r w:rsidRPr="00931575">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740" w:name="_Toc21102632"/>
      <w:bookmarkStart w:id="1741" w:name="_Toc29810481"/>
      <w:bookmarkStart w:id="1742" w:name="_Toc36635833"/>
      <w:bookmarkStart w:id="1743" w:name="_Toc37272779"/>
      <w:bookmarkStart w:id="1744" w:name="_Toc45885856"/>
      <w:bookmarkStart w:id="1745" w:name="_Toc53182965"/>
      <w:bookmarkStart w:id="1746" w:name="_Toc58915632"/>
      <w:bookmarkStart w:id="1747" w:name="_Toc66700779"/>
      <w:bookmarkStart w:id="1748" w:name="_Toc68696934"/>
      <w:bookmarkStart w:id="1749" w:name="_Toc74927856"/>
      <w:bookmarkStart w:id="1750" w:name="_Toc76114955"/>
      <w:bookmarkStart w:id="1751" w:name="_Toc76544362"/>
      <w:bookmarkStart w:id="1752" w:name="_Toc82541179"/>
      <w:bookmarkStart w:id="1753" w:name="_Toc89951826"/>
      <w:bookmarkStart w:id="1754" w:name="_Toc98766922"/>
      <w:bookmarkStart w:id="1755" w:name="_Toc106202970"/>
      <w:bookmarkStart w:id="1756" w:name="_Toc115187269"/>
      <w:bookmarkStart w:id="1757" w:name="_Toc121993824"/>
      <w:bookmarkStart w:id="1758" w:name="_Toc124152832"/>
      <w:bookmarkStart w:id="1759" w:name="_Toc131538134"/>
      <w:bookmarkStart w:id="1760" w:name="_Toc137391254"/>
      <w:bookmarkStart w:id="1761" w:name="_Toc146961912"/>
      <w:bookmarkStart w:id="1762" w:name="_Toc187256277"/>
      <w:r w:rsidRPr="00931575">
        <w:t>6.2</w:t>
      </w:r>
      <w:r w:rsidRPr="00931575">
        <w:tab/>
        <w:t>Radiated transmit power</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FF0E1E9" w14:textId="77777777" w:rsidR="00C45907" w:rsidRPr="00931575" w:rsidRDefault="00C45907" w:rsidP="00C45907">
      <w:pPr>
        <w:pStyle w:val="Heading3"/>
        <w:rPr>
          <w:lang w:eastAsia="sv-SE"/>
        </w:rPr>
      </w:pPr>
      <w:bookmarkStart w:id="1763" w:name="_Toc21102633"/>
      <w:bookmarkStart w:id="1764" w:name="_Toc29810482"/>
      <w:bookmarkStart w:id="1765" w:name="_Toc36635834"/>
      <w:bookmarkStart w:id="1766" w:name="_Toc37272780"/>
      <w:bookmarkStart w:id="1767" w:name="_Toc45885857"/>
      <w:bookmarkStart w:id="1768" w:name="_Toc53182966"/>
      <w:bookmarkStart w:id="1769" w:name="_Toc58915633"/>
      <w:bookmarkStart w:id="1770" w:name="_Toc66700780"/>
      <w:bookmarkStart w:id="1771" w:name="_Toc68696935"/>
      <w:bookmarkStart w:id="1772" w:name="_Toc74927857"/>
      <w:bookmarkStart w:id="1773" w:name="_Toc76114956"/>
      <w:bookmarkStart w:id="1774" w:name="_Toc76544363"/>
      <w:bookmarkStart w:id="1775" w:name="_Toc82541180"/>
      <w:bookmarkStart w:id="1776" w:name="_Toc89951827"/>
      <w:bookmarkStart w:id="1777" w:name="_Toc98766923"/>
      <w:bookmarkStart w:id="1778" w:name="_Toc106202971"/>
      <w:bookmarkStart w:id="1779" w:name="_Toc115187270"/>
      <w:bookmarkStart w:id="1780" w:name="_Toc121993825"/>
      <w:bookmarkStart w:id="1781" w:name="_Toc124152833"/>
      <w:bookmarkStart w:id="1782" w:name="_Toc131538135"/>
      <w:bookmarkStart w:id="1783" w:name="_Toc137391255"/>
      <w:bookmarkStart w:id="1784" w:name="_Toc146961913"/>
      <w:bookmarkStart w:id="1785" w:name="_Toc187256278"/>
      <w:r w:rsidRPr="00931575">
        <w:rPr>
          <w:lang w:eastAsia="sv-SE"/>
        </w:rPr>
        <w:t>6.2.1</w:t>
      </w:r>
      <w:r w:rsidRPr="00931575">
        <w:rPr>
          <w:lang w:eastAsia="sv-SE"/>
        </w:rPr>
        <w:tab/>
        <w:t>Definition and applicability</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86" w:name="_Toc21102634"/>
      <w:bookmarkStart w:id="1787" w:name="_Toc29810483"/>
      <w:bookmarkStart w:id="1788" w:name="_Toc36635835"/>
      <w:bookmarkStart w:id="1789" w:name="_Toc37272781"/>
      <w:bookmarkStart w:id="1790" w:name="_Toc45885858"/>
      <w:bookmarkStart w:id="1791" w:name="_Toc53182967"/>
      <w:bookmarkStart w:id="1792" w:name="_Toc58915634"/>
      <w:bookmarkStart w:id="1793" w:name="_Toc66700781"/>
      <w:bookmarkStart w:id="1794" w:name="_Toc68696936"/>
      <w:bookmarkStart w:id="1795" w:name="_Toc74927858"/>
      <w:bookmarkStart w:id="1796" w:name="_Toc76114957"/>
      <w:bookmarkStart w:id="1797" w:name="_Toc76544364"/>
      <w:bookmarkStart w:id="1798" w:name="_Toc82541181"/>
      <w:bookmarkStart w:id="1799" w:name="_Toc89951828"/>
      <w:bookmarkStart w:id="1800" w:name="_Toc98766924"/>
      <w:bookmarkStart w:id="1801" w:name="_Toc106202972"/>
      <w:bookmarkStart w:id="1802" w:name="_Toc115187271"/>
      <w:bookmarkStart w:id="1803" w:name="_Toc121993826"/>
      <w:bookmarkStart w:id="1804" w:name="_Toc124152834"/>
      <w:bookmarkStart w:id="1805" w:name="_Toc131538136"/>
      <w:bookmarkStart w:id="1806" w:name="_Toc137391256"/>
      <w:bookmarkStart w:id="1807" w:name="_Toc146961914"/>
      <w:bookmarkStart w:id="1808" w:name="_Toc187256279"/>
      <w:r w:rsidRPr="00931575">
        <w:rPr>
          <w:lang w:eastAsia="sv-SE"/>
        </w:rPr>
        <w:t>6.2.2</w:t>
      </w:r>
      <w:r w:rsidRPr="00931575">
        <w:rPr>
          <w:lang w:eastAsia="sv-SE"/>
        </w:rPr>
        <w:tab/>
        <w:t>Minimum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809" w:name="_Toc21102635"/>
      <w:bookmarkStart w:id="1810" w:name="_Toc29810484"/>
      <w:bookmarkStart w:id="1811" w:name="_Toc36635836"/>
      <w:bookmarkStart w:id="1812" w:name="_Toc37272782"/>
      <w:bookmarkStart w:id="1813" w:name="_Toc45885859"/>
      <w:bookmarkStart w:id="1814" w:name="_Toc53182968"/>
      <w:bookmarkStart w:id="1815" w:name="_Toc58915635"/>
      <w:bookmarkStart w:id="1816" w:name="_Toc66700782"/>
      <w:bookmarkStart w:id="1817" w:name="_Toc68696937"/>
      <w:bookmarkStart w:id="1818" w:name="_Toc74927859"/>
      <w:bookmarkStart w:id="1819" w:name="_Toc76114958"/>
      <w:bookmarkStart w:id="1820" w:name="_Toc76544365"/>
      <w:bookmarkStart w:id="1821" w:name="_Toc82541182"/>
      <w:bookmarkStart w:id="1822" w:name="_Toc89951829"/>
      <w:bookmarkStart w:id="1823" w:name="_Toc98766925"/>
      <w:bookmarkStart w:id="1824" w:name="_Toc106202973"/>
      <w:bookmarkStart w:id="1825" w:name="_Toc115187272"/>
      <w:bookmarkStart w:id="1826" w:name="_Toc121993827"/>
      <w:bookmarkStart w:id="1827" w:name="_Toc124152835"/>
      <w:bookmarkStart w:id="1828" w:name="_Toc131538137"/>
      <w:bookmarkStart w:id="1829" w:name="_Toc137391257"/>
      <w:bookmarkStart w:id="1830" w:name="_Toc146961915"/>
      <w:bookmarkStart w:id="1831" w:name="_Toc187256280"/>
      <w:r w:rsidRPr="00931575">
        <w:rPr>
          <w:lang w:eastAsia="sv-SE"/>
        </w:rPr>
        <w:t>6.2.3</w:t>
      </w:r>
      <w:r w:rsidRPr="00931575">
        <w:rPr>
          <w:lang w:eastAsia="sv-SE"/>
        </w:rPr>
        <w:tab/>
        <w:t>Test purpose</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832" w:name="_Toc21102636"/>
      <w:bookmarkStart w:id="1833" w:name="_Toc29810485"/>
      <w:bookmarkStart w:id="1834" w:name="_Toc36635837"/>
      <w:bookmarkStart w:id="1835" w:name="_Toc37272783"/>
      <w:bookmarkStart w:id="1836" w:name="_Toc45885860"/>
      <w:bookmarkStart w:id="1837" w:name="_Toc53182969"/>
      <w:bookmarkStart w:id="1838" w:name="_Toc58915636"/>
      <w:bookmarkStart w:id="1839" w:name="_Toc66700783"/>
      <w:bookmarkStart w:id="1840" w:name="_Toc68696938"/>
      <w:bookmarkStart w:id="1841" w:name="_Toc74927860"/>
      <w:bookmarkStart w:id="1842" w:name="_Toc76114959"/>
      <w:bookmarkStart w:id="1843" w:name="_Toc76544366"/>
      <w:bookmarkStart w:id="1844" w:name="_Toc82541183"/>
      <w:bookmarkStart w:id="1845" w:name="_Toc89951830"/>
      <w:bookmarkStart w:id="1846" w:name="_Toc98766926"/>
      <w:bookmarkStart w:id="1847" w:name="_Toc106202974"/>
      <w:bookmarkStart w:id="1848" w:name="_Toc115187273"/>
      <w:bookmarkStart w:id="1849" w:name="_Toc121993828"/>
      <w:bookmarkStart w:id="1850" w:name="_Toc124152836"/>
      <w:bookmarkStart w:id="1851" w:name="_Toc131538138"/>
      <w:bookmarkStart w:id="1852" w:name="_Toc137391258"/>
      <w:bookmarkStart w:id="1853" w:name="_Toc146961916"/>
      <w:bookmarkStart w:id="1854" w:name="_Toc187256281"/>
      <w:r w:rsidRPr="00931575">
        <w:rPr>
          <w:lang w:eastAsia="sv-SE"/>
        </w:rPr>
        <w:t>6.</w:t>
      </w:r>
      <w:r w:rsidRPr="00931575">
        <w:rPr>
          <w:lang w:eastAsia="zh-CN"/>
        </w:rPr>
        <w:t>2</w:t>
      </w:r>
      <w:r w:rsidRPr="00931575">
        <w:rPr>
          <w:lang w:eastAsia="sv-SE"/>
        </w:rPr>
        <w:t>.4</w:t>
      </w:r>
      <w:r w:rsidRPr="00931575">
        <w:rPr>
          <w:lang w:eastAsia="sv-SE"/>
        </w:rPr>
        <w:tab/>
        <w:t>Method of test</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6882FAE3" w14:textId="77777777" w:rsidR="00C45907" w:rsidRPr="00931575" w:rsidRDefault="00C45907" w:rsidP="00C45907">
      <w:pPr>
        <w:pStyle w:val="Heading4"/>
        <w:rPr>
          <w:lang w:eastAsia="sv-SE"/>
        </w:rPr>
      </w:pPr>
      <w:bookmarkStart w:id="1855" w:name="_Toc21102637"/>
      <w:bookmarkStart w:id="1856" w:name="_Toc29810486"/>
      <w:bookmarkStart w:id="1857" w:name="_Toc36635838"/>
      <w:bookmarkStart w:id="1858" w:name="_Toc37272784"/>
      <w:bookmarkStart w:id="1859" w:name="_Toc45885861"/>
      <w:bookmarkStart w:id="1860" w:name="_Toc53182970"/>
      <w:bookmarkStart w:id="1861" w:name="_Toc58915637"/>
      <w:bookmarkStart w:id="1862" w:name="_Toc66700784"/>
      <w:bookmarkStart w:id="1863" w:name="_Toc68696939"/>
      <w:bookmarkStart w:id="1864" w:name="_Toc74927861"/>
      <w:bookmarkStart w:id="1865" w:name="_Toc76114960"/>
      <w:bookmarkStart w:id="1866" w:name="_Toc76544367"/>
      <w:bookmarkStart w:id="1867" w:name="_Toc82541184"/>
      <w:bookmarkStart w:id="1868" w:name="_Toc89951831"/>
      <w:bookmarkStart w:id="1869" w:name="_Toc98766927"/>
      <w:bookmarkStart w:id="1870" w:name="_Toc106202975"/>
      <w:bookmarkStart w:id="1871" w:name="_Toc115187274"/>
      <w:bookmarkStart w:id="1872" w:name="_Toc121993829"/>
      <w:bookmarkStart w:id="1873" w:name="_Toc124152837"/>
      <w:bookmarkStart w:id="1874" w:name="_Toc131538139"/>
      <w:bookmarkStart w:id="1875" w:name="_Toc137391259"/>
      <w:bookmarkStart w:id="1876" w:name="_Toc146961917"/>
      <w:bookmarkStart w:id="1877" w:name="_Toc187256282"/>
      <w:r w:rsidRPr="00931575">
        <w:rPr>
          <w:lang w:eastAsia="sv-SE"/>
        </w:rPr>
        <w:t>6.2.4.1</w:t>
      </w:r>
      <w:r w:rsidRPr="00931575">
        <w:rPr>
          <w:lang w:eastAsia="sv-SE"/>
        </w:rPr>
        <w:tab/>
        <w:t>Initial conditions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64BCFA8" w14:textId="1910D859" w:rsidR="005217BE" w:rsidRDefault="00C45907" w:rsidP="005217BE">
      <w:r w:rsidRPr="00931575">
        <w:t>Beams to be tested:</w:t>
      </w:r>
      <w:r w:rsidRPr="00931575">
        <w:tab/>
      </w:r>
    </w:p>
    <w:p w14:paraId="756A2410" w14:textId="77777777" w:rsidR="005217BE" w:rsidRDefault="005217BE" w:rsidP="005217BE">
      <w:pPr>
        <w:pStyle w:val="B2"/>
      </w:pPr>
      <w:r>
        <w:t xml:space="preserve">The </w:t>
      </w:r>
      <w:r w:rsidRPr="000739F8">
        <w:rPr>
          <w:i/>
          <w:iCs/>
        </w:rPr>
        <w:t>beam</w:t>
      </w:r>
      <w:r>
        <w:t xml:space="preserve"> with the highest </w:t>
      </w:r>
      <w:r w:rsidRPr="00596C2E">
        <w:rPr>
          <w:i/>
          <w:iCs/>
        </w:rPr>
        <w:t>rated beam EIRP</w:t>
      </w:r>
      <w:r>
        <w:t xml:space="preserve"> (D.11), or</w:t>
      </w:r>
    </w:p>
    <w:p w14:paraId="177671E6" w14:textId="03F67752" w:rsidR="00C45907" w:rsidRPr="00931575" w:rsidRDefault="005217BE" w:rsidP="005217BE">
      <w:pPr>
        <w:pStyle w:val="B2"/>
      </w:pPr>
      <w:r>
        <w:t>The beams with highest rated beam EIRP, P</w:t>
      </w:r>
      <w:r w:rsidRPr="005217BE">
        <w:t xml:space="preserve">rated,c,FBWlow </w:t>
      </w:r>
      <w:r>
        <w:t>(D.57) and P</w:t>
      </w:r>
      <w:r w:rsidRPr="005217BE">
        <w:t xml:space="preserve">rated,c,FBWhigh </w:t>
      </w:r>
      <w:r>
        <w:t>(D.58), if these are provided.</w:t>
      </w:r>
    </w:p>
    <w:p w14:paraId="623499A4" w14:textId="77777777" w:rsidR="006B37F6" w:rsidRPr="00931575" w:rsidRDefault="006B37F6" w:rsidP="00782299">
      <w:bookmarkStart w:id="1878" w:name="_Toc21102638"/>
      <w:bookmarkStart w:id="1879" w:name="_Toc29810487"/>
      <w:bookmarkStart w:id="1880" w:name="_Toc36635839"/>
      <w:bookmarkStart w:id="1881"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82" w:name="_Toc45885862"/>
      <w:bookmarkStart w:id="1883" w:name="_Toc53182971"/>
      <w:bookmarkStart w:id="1884" w:name="_Toc58915638"/>
      <w:bookmarkStart w:id="1885" w:name="_Toc66700785"/>
      <w:bookmarkStart w:id="1886" w:name="_Toc68696940"/>
      <w:bookmarkStart w:id="1887" w:name="_Toc74927862"/>
      <w:bookmarkStart w:id="1888" w:name="_Toc76114961"/>
      <w:bookmarkStart w:id="1889" w:name="_Toc76544368"/>
      <w:bookmarkStart w:id="1890" w:name="_Toc82541185"/>
      <w:bookmarkStart w:id="1891" w:name="_Toc89951832"/>
      <w:bookmarkStart w:id="1892" w:name="_Toc98766928"/>
      <w:bookmarkStart w:id="1893" w:name="_Toc106202976"/>
      <w:bookmarkStart w:id="1894" w:name="_Toc115187275"/>
      <w:bookmarkStart w:id="1895" w:name="_Toc121993830"/>
      <w:bookmarkStart w:id="1896" w:name="_Toc124152838"/>
      <w:bookmarkStart w:id="1897" w:name="_Toc131538140"/>
      <w:bookmarkStart w:id="1898" w:name="_Toc137391260"/>
      <w:bookmarkStart w:id="1899" w:name="_Toc146961918"/>
      <w:bookmarkStart w:id="1900" w:name="_Toc187256283"/>
      <w:r w:rsidRPr="00931575">
        <w:rPr>
          <w:lang w:eastAsia="sv-SE"/>
        </w:rPr>
        <w:t>6.2.4.2</w:t>
      </w:r>
      <w:r w:rsidRPr="00931575">
        <w:rPr>
          <w:lang w:eastAsia="sv-SE"/>
        </w:rPr>
        <w:tab/>
        <w:t>Procedure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901" w:name="_Toc21102639"/>
      <w:bookmarkStart w:id="1902" w:name="_Toc29810488"/>
      <w:bookmarkStart w:id="1903" w:name="_Toc36635840"/>
      <w:bookmarkStart w:id="1904" w:name="_Toc37272786"/>
      <w:bookmarkStart w:id="1905" w:name="_Toc45885863"/>
      <w:bookmarkStart w:id="1906" w:name="_Toc53182972"/>
      <w:bookmarkStart w:id="1907" w:name="_Toc58915639"/>
      <w:bookmarkStart w:id="1908" w:name="_Toc66700786"/>
      <w:bookmarkStart w:id="1909" w:name="_Toc68696941"/>
      <w:bookmarkStart w:id="1910" w:name="_Toc74927863"/>
      <w:bookmarkStart w:id="1911" w:name="_Toc76114962"/>
      <w:bookmarkStart w:id="1912" w:name="_Toc76544369"/>
      <w:bookmarkStart w:id="1913" w:name="_Toc82541186"/>
      <w:bookmarkStart w:id="1914" w:name="_Toc89951833"/>
      <w:bookmarkStart w:id="1915" w:name="_Toc98766929"/>
      <w:bookmarkStart w:id="1916" w:name="_Toc106202977"/>
      <w:bookmarkStart w:id="1917" w:name="_Toc115187276"/>
      <w:bookmarkStart w:id="1918" w:name="_Toc121993831"/>
      <w:bookmarkStart w:id="1919" w:name="_Toc124152839"/>
      <w:bookmarkStart w:id="1920" w:name="_Toc131538141"/>
      <w:bookmarkStart w:id="1921" w:name="_Toc137391261"/>
      <w:bookmarkStart w:id="1922" w:name="_Toc146961919"/>
      <w:bookmarkStart w:id="1923" w:name="_Toc187256284"/>
      <w:r w:rsidRPr="00931575">
        <w:rPr>
          <w:lang w:eastAsia="sv-SE"/>
        </w:rPr>
        <w:t>6.</w:t>
      </w:r>
      <w:r w:rsidRPr="00931575">
        <w:rPr>
          <w:lang w:eastAsia="zh-CN"/>
        </w:rPr>
        <w:t>2</w:t>
      </w:r>
      <w:r w:rsidRPr="00931575">
        <w:rPr>
          <w:lang w:eastAsia="sv-SE"/>
        </w:rPr>
        <w:t>.5</w:t>
      </w:r>
      <w:r w:rsidRPr="00931575">
        <w:rPr>
          <w:lang w:eastAsia="sv-SE"/>
        </w:rPr>
        <w:tab/>
        <w:t>Test requirement</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924" w:name="_Toc21102640"/>
      <w:bookmarkStart w:id="1925" w:name="_Toc29810489"/>
      <w:bookmarkStart w:id="1926" w:name="_Toc36635841"/>
      <w:bookmarkStart w:id="1927" w:name="_Toc37272787"/>
      <w:bookmarkStart w:id="1928" w:name="_Toc45885864"/>
      <w:bookmarkStart w:id="1929" w:name="_Toc53182973"/>
      <w:bookmarkStart w:id="1930" w:name="_Toc58915640"/>
      <w:bookmarkStart w:id="1931" w:name="_Toc66700787"/>
      <w:bookmarkStart w:id="1932" w:name="_Toc68696942"/>
      <w:bookmarkStart w:id="1933" w:name="_Toc74927864"/>
      <w:bookmarkStart w:id="1934" w:name="_Toc76114963"/>
      <w:bookmarkStart w:id="1935" w:name="_Toc76544370"/>
      <w:bookmarkStart w:id="1936" w:name="_Toc82541187"/>
      <w:bookmarkStart w:id="1937" w:name="_Toc89951834"/>
      <w:bookmarkStart w:id="1938" w:name="_Toc98766930"/>
      <w:bookmarkStart w:id="1939" w:name="_Toc106202978"/>
      <w:bookmarkStart w:id="1940" w:name="_Toc115187277"/>
      <w:bookmarkStart w:id="1941" w:name="_Toc121993832"/>
      <w:bookmarkStart w:id="1942" w:name="_Toc124152840"/>
      <w:bookmarkStart w:id="1943" w:name="_Toc131538142"/>
      <w:bookmarkStart w:id="1944" w:name="_Toc137391262"/>
      <w:bookmarkStart w:id="1945" w:name="_Toc146961920"/>
      <w:bookmarkStart w:id="1946" w:name="_Toc187256285"/>
      <w:r w:rsidRPr="00931575">
        <w:t>6.3</w:t>
      </w:r>
      <w:r w:rsidRPr="00931575">
        <w:tab/>
        <w:t>OTA base station output power</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6BA5DC88" w14:textId="77777777" w:rsidR="00C45907" w:rsidRPr="00931575" w:rsidRDefault="00C45907" w:rsidP="00C45907">
      <w:pPr>
        <w:pStyle w:val="Heading3"/>
        <w:rPr>
          <w:lang w:eastAsia="sv-SE"/>
        </w:rPr>
      </w:pPr>
      <w:bookmarkStart w:id="1947" w:name="_Toc21102641"/>
      <w:bookmarkStart w:id="1948" w:name="_Toc29810490"/>
      <w:bookmarkStart w:id="1949" w:name="_Toc36635842"/>
      <w:bookmarkStart w:id="1950" w:name="_Toc37272788"/>
      <w:bookmarkStart w:id="1951" w:name="_Toc45885865"/>
      <w:bookmarkStart w:id="1952" w:name="_Toc53182974"/>
      <w:bookmarkStart w:id="1953" w:name="_Toc58915641"/>
      <w:bookmarkStart w:id="1954" w:name="_Toc66700788"/>
      <w:bookmarkStart w:id="1955" w:name="_Toc68696943"/>
      <w:bookmarkStart w:id="1956" w:name="_Toc74927865"/>
      <w:bookmarkStart w:id="1957" w:name="_Toc76114964"/>
      <w:bookmarkStart w:id="1958" w:name="_Toc76544371"/>
      <w:bookmarkStart w:id="1959" w:name="_Toc82541188"/>
      <w:bookmarkStart w:id="1960" w:name="_Toc89951835"/>
      <w:bookmarkStart w:id="1961" w:name="_Toc98766931"/>
      <w:bookmarkStart w:id="1962" w:name="_Toc106202979"/>
      <w:bookmarkStart w:id="1963" w:name="_Toc115187278"/>
      <w:bookmarkStart w:id="1964" w:name="_Toc121993833"/>
      <w:bookmarkStart w:id="1965" w:name="_Toc124152841"/>
      <w:bookmarkStart w:id="1966" w:name="_Toc131538143"/>
      <w:bookmarkStart w:id="1967" w:name="_Toc137391263"/>
      <w:bookmarkStart w:id="1968" w:name="_Toc146961921"/>
      <w:bookmarkStart w:id="1969" w:name="_Toc187256286"/>
      <w:r w:rsidRPr="00931575">
        <w:rPr>
          <w:lang w:eastAsia="sv-SE"/>
        </w:rPr>
        <w:t>6.3.1</w:t>
      </w:r>
      <w:r w:rsidRPr="00931575">
        <w:rPr>
          <w:lang w:eastAsia="sv-SE"/>
        </w:rPr>
        <w:tab/>
        <w:t>Definition and applicability</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970" w:name="_Toc21102642"/>
      <w:bookmarkStart w:id="1971" w:name="_Toc29810491"/>
      <w:bookmarkStart w:id="1972" w:name="_Toc36635843"/>
      <w:bookmarkStart w:id="1973" w:name="_Toc37272789"/>
      <w:bookmarkStart w:id="1974" w:name="_Toc45885866"/>
      <w:bookmarkStart w:id="1975" w:name="_Toc53182975"/>
      <w:bookmarkStart w:id="1976" w:name="_Toc58915642"/>
      <w:bookmarkStart w:id="1977" w:name="_Toc66700789"/>
      <w:bookmarkStart w:id="1978" w:name="_Toc68696944"/>
      <w:bookmarkStart w:id="1979" w:name="_Toc74927866"/>
      <w:bookmarkStart w:id="1980" w:name="_Toc76114965"/>
      <w:bookmarkStart w:id="1981" w:name="_Toc76544372"/>
      <w:bookmarkStart w:id="1982" w:name="_Toc82541189"/>
      <w:bookmarkStart w:id="1983" w:name="_Toc89951836"/>
      <w:bookmarkStart w:id="1984" w:name="_Toc98766932"/>
      <w:bookmarkStart w:id="1985" w:name="_Toc106202980"/>
      <w:bookmarkStart w:id="1986" w:name="_Toc115187279"/>
      <w:bookmarkStart w:id="1987" w:name="_Toc121993834"/>
      <w:bookmarkStart w:id="1988" w:name="_Toc124152842"/>
      <w:bookmarkStart w:id="1989" w:name="_Toc131538144"/>
      <w:bookmarkStart w:id="1990" w:name="_Toc137391264"/>
      <w:bookmarkStart w:id="1991" w:name="_Toc146961922"/>
      <w:bookmarkStart w:id="1992" w:name="_Toc187256287"/>
      <w:r w:rsidRPr="00931575">
        <w:rPr>
          <w:lang w:eastAsia="sv-SE"/>
        </w:rPr>
        <w:t>6.3.2</w:t>
      </w:r>
      <w:r w:rsidRPr="00931575">
        <w:rPr>
          <w:lang w:eastAsia="sv-SE"/>
        </w:rPr>
        <w:tab/>
        <w:t>Minimum requirement</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93" w:name="_Toc21102643"/>
      <w:bookmarkStart w:id="1994" w:name="_Toc29810492"/>
      <w:bookmarkStart w:id="1995" w:name="_Toc36635844"/>
      <w:bookmarkStart w:id="1996" w:name="_Toc37272790"/>
      <w:bookmarkStart w:id="1997" w:name="_Toc45885867"/>
      <w:bookmarkStart w:id="1998" w:name="_Toc53182976"/>
      <w:bookmarkStart w:id="1999" w:name="_Toc58915643"/>
      <w:bookmarkStart w:id="2000" w:name="_Toc66700790"/>
      <w:bookmarkStart w:id="2001" w:name="_Toc68696945"/>
      <w:bookmarkStart w:id="2002" w:name="_Toc74927867"/>
      <w:bookmarkStart w:id="2003" w:name="_Toc76114966"/>
      <w:bookmarkStart w:id="2004" w:name="_Toc76544373"/>
      <w:bookmarkStart w:id="2005" w:name="_Toc82541190"/>
      <w:bookmarkStart w:id="2006" w:name="_Toc89951837"/>
      <w:bookmarkStart w:id="2007" w:name="_Toc98766933"/>
      <w:bookmarkStart w:id="2008" w:name="_Toc106202981"/>
      <w:bookmarkStart w:id="2009" w:name="_Toc115187280"/>
      <w:bookmarkStart w:id="2010" w:name="_Toc121993835"/>
      <w:bookmarkStart w:id="2011" w:name="_Toc124152843"/>
      <w:bookmarkStart w:id="2012" w:name="_Toc131538145"/>
      <w:bookmarkStart w:id="2013" w:name="_Toc137391265"/>
      <w:bookmarkStart w:id="2014" w:name="_Toc146961923"/>
      <w:bookmarkStart w:id="2015" w:name="_Toc187256288"/>
      <w:r w:rsidRPr="00931575">
        <w:rPr>
          <w:lang w:eastAsia="sv-SE"/>
        </w:rPr>
        <w:t>6.3.3</w:t>
      </w:r>
      <w:r w:rsidRPr="00931575">
        <w:rPr>
          <w:lang w:eastAsia="sv-SE"/>
        </w:rPr>
        <w:tab/>
        <w:t>Test purpose</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016" w:name="_Toc21102644"/>
      <w:bookmarkStart w:id="2017" w:name="_Toc29810493"/>
      <w:bookmarkStart w:id="2018" w:name="_Toc36635845"/>
      <w:bookmarkStart w:id="2019" w:name="_Toc37272791"/>
      <w:bookmarkStart w:id="2020" w:name="_Toc45885868"/>
      <w:bookmarkStart w:id="2021" w:name="_Toc53182977"/>
      <w:bookmarkStart w:id="2022" w:name="_Toc58915644"/>
      <w:bookmarkStart w:id="2023" w:name="_Toc66700791"/>
      <w:bookmarkStart w:id="2024" w:name="_Toc68696946"/>
      <w:bookmarkStart w:id="2025" w:name="_Toc74927868"/>
      <w:bookmarkStart w:id="2026" w:name="_Toc76114967"/>
      <w:bookmarkStart w:id="2027" w:name="_Toc76544374"/>
      <w:bookmarkStart w:id="2028" w:name="_Toc82541191"/>
      <w:bookmarkStart w:id="2029" w:name="_Toc89951838"/>
      <w:bookmarkStart w:id="2030" w:name="_Toc98766934"/>
      <w:bookmarkStart w:id="2031" w:name="_Toc106202982"/>
      <w:bookmarkStart w:id="2032" w:name="_Toc115187281"/>
      <w:bookmarkStart w:id="2033" w:name="_Toc121993836"/>
      <w:bookmarkStart w:id="2034" w:name="_Toc124152844"/>
      <w:bookmarkStart w:id="2035" w:name="_Toc131538146"/>
      <w:bookmarkStart w:id="2036" w:name="_Toc137391266"/>
      <w:bookmarkStart w:id="2037" w:name="_Toc146961924"/>
      <w:bookmarkStart w:id="2038" w:name="_Toc187256289"/>
      <w:r w:rsidRPr="00931575">
        <w:rPr>
          <w:lang w:eastAsia="sv-SE"/>
        </w:rPr>
        <w:t>6</w:t>
      </w:r>
      <w:r w:rsidRPr="00931575">
        <w:rPr>
          <w:lang w:eastAsia="zh-CN"/>
        </w:rPr>
        <w:t>.3.</w:t>
      </w:r>
      <w:r w:rsidRPr="00931575">
        <w:rPr>
          <w:lang w:eastAsia="sv-SE"/>
        </w:rPr>
        <w:t>4</w:t>
      </w:r>
      <w:r w:rsidRPr="00931575">
        <w:rPr>
          <w:lang w:eastAsia="sv-SE"/>
        </w:rPr>
        <w:tab/>
        <w:t>Method of test</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FBC60C8" w14:textId="77777777" w:rsidR="00C45907" w:rsidRPr="00931575" w:rsidRDefault="00C45907" w:rsidP="00C45907">
      <w:pPr>
        <w:pStyle w:val="Heading4"/>
        <w:rPr>
          <w:lang w:eastAsia="sv-SE"/>
        </w:rPr>
      </w:pPr>
      <w:bookmarkStart w:id="2039" w:name="_Toc21102645"/>
      <w:bookmarkStart w:id="2040" w:name="_Toc29810494"/>
      <w:bookmarkStart w:id="2041" w:name="_Toc36635846"/>
      <w:bookmarkStart w:id="2042" w:name="_Toc37272792"/>
      <w:bookmarkStart w:id="2043" w:name="_Toc45885869"/>
      <w:bookmarkStart w:id="2044" w:name="_Toc53182978"/>
      <w:bookmarkStart w:id="2045" w:name="_Toc58915645"/>
      <w:bookmarkStart w:id="2046" w:name="_Toc66700792"/>
      <w:bookmarkStart w:id="2047" w:name="_Toc68696947"/>
      <w:bookmarkStart w:id="2048" w:name="_Toc74927869"/>
      <w:bookmarkStart w:id="2049" w:name="_Toc76114968"/>
      <w:bookmarkStart w:id="2050" w:name="_Toc76544375"/>
      <w:bookmarkStart w:id="2051" w:name="_Toc82541192"/>
      <w:bookmarkStart w:id="2052" w:name="_Toc89951839"/>
      <w:bookmarkStart w:id="2053" w:name="_Toc98766935"/>
      <w:bookmarkStart w:id="2054" w:name="_Toc106202983"/>
      <w:bookmarkStart w:id="2055" w:name="_Toc115187282"/>
      <w:bookmarkStart w:id="2056" w:name="_Toc121993837"/>
      <w:bookmarkStart w:id="2057" w:name="_Toc124152845"/>
      <w:bookmarkStart w:id="2058" w:name="_Toc131538147"/>
      <w:bookmarkStart w:id="2059" w:name="_Toc137391267"/>
      <w:bookmarkStart w:id="2060" w:name="_Toc146961925"/>
      <w:bookmarkStart w:id="2061" w:name="_Toc187256290"/>
      <w:r w:rsidRPr="00931575">
        <w:rPr>
          <w:lang w:eastAsia="sv-SE"/>
        </w:rPr>
        <w:t>6.3.4.1</w:t>
      </w:r>
      <w:r w:rsidRPr="00931575">
        <w:rPr>
          <w:lang w:eastAsia="sv-SE"/>
        </w:rPr>
        <w:tab/>
        <w:t>Initial conditions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36489A03" w:rsidR="00C45907" w:rsidRPr="00931575" w:rsidRDefault="00C45907" w:rsidP="00782299">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062" w:name="_Toc21102646"/>
      <w:bookmarkStart w:id="2063" w:name="_Toc29810495"/>
      <w:bookmarkStart w:id="2064" w:name="_Toc36635847"/>
      <w:bookmarkStart w:id="2065" w:name="_Toc37272793"/>
      <w:bookmarkStart w:id="2066" w:name="_Toc45885870"/>
      <w:bookmarkStart w:id="2067" w:name="_Toc53182979"/>
      <w:bookmarkStart w:id="2068" w:name="_Toc58915646"/>
      <w:bookmarkStart w:id="2069" w:name="_Toc66700793"/>
      <w:bookmarkStart w:id="2070" w:name="_Toc68696948"/>
      <w:bookmarkStart w:id="2071" w:name="_Toc74927870"/>
      <w:bookmarkStart w:id="2072" w:name="_Toc76114969"/>
      <w:bookmarkStart w:id="2073" w:name="_Toc76544376"/>
      <w:bookmarkStart w:id="2074" w:name="_Toc82541193"/>
      <w:bookmarkStart w:id="2075" w:name="_Toc89951840"/>
      <w:bookmarkStart w:id="2076" w:name="_Toc98766936"/>
      <w:bookmarkStart w:id="2077" w:name="_Toc106202984"/>
      <w:bookmarkStart w:id="2078" w:name="_Toc115187283"/>
      <w:bookmarkStart w:id="2079" w:name="_Toc121993838"/>
      <w:bookmarkStart w:id="2080" w:name="_Toc124152846"/>
      <w:bookmarkStart w:id="2081" w:name="_Toc131538148"/>
      <w:bookmarkStart w:id="2082" w:name="_Toc137391268"/>
      <w:bookmarkStart w:id="2083" w:name="_Toc146961926"/>
      <w:bookmarkStart w:id="2084" w:name="_Toc187256291"/>
      <w:r w:rsidRPr="00931575">
        <w:rPr>
          <w:lang w:eastAsia="sv-SE"/>
        </w:rPr>
        <w:t>6.3.4.2</w:t>
      </w:r>
      <w:r w:rsidRPr="00931575">
        <w:rPr>
          <w:lang w:eastAsia="sv-SE"/>
        </w:rPr>
        <w:tab/>
        <w:t>Procedure</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D0652BF" w14:textId="1A492A1A"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0C67EE">
        <w:rPr>
          <w:lang w:eastAsia="sv-SE"/>
        </w:rPr>
        <w:t>.</w:t>
      </w:r>
      <w:r w:rsidRPr="00931575">
        <w:rPr>
          <w:lang w:eastAsia="sv-SE"/>
        </w:rPr>
        <w:t xml:space="preserve"> </w:t>
      </w:r>
      <w:r w:rsidR="000C67EE">
        <w:rPr>
          <w:lang w:eastAsia="sv-SE"/>
        </w:rPr>
        <w:t>I</w:t>
      </w:r>
      <w:r w:rsidRPr="00931575">
        <w:rPr>
          <w:lang w:eastAsia="sv-SE"/>
        </w:rPr>
        <w:t>f so</w:t>
      </w:r>
      <w:r w:rsidR="00D35B6F">
        <w:rPr>
          <w:lang w:eastAsia="sv-SE"/>
        </w:rPr>
        <w:t>,</w:t>
      </w:r>
      <w:r w:rsidRPr="00931575">
        <w:rPr>
          <w:lang w:eastAsia="sv-SE"/>
        </w:rPr>
        <w:t xml:space="preserve"> follow steps 1, 3, 5, and 7.</w:t>
      </w:r>
      <w:r w:rsidR="0021201D" w:rsidRPr="00926C32">
        <w:rPr>
          <w:lang w:eastAsia="zh-CN"/>
        </w:rPr>
        <w:t xml:space="preserve"> </w:t>
      </w:r>
      <w:r w:rsidR="0021201D">
        <w:rPr>
          <w:lang w:eastAsia="zh-CN"/>
        </w:rPr>
        <w:t>W</w:t>
      </w:r>
      <w:r w:rsidR="0021201D" w:rsidRPr="00841057">
        <w:rPr>
          <w:lang w:eastAsia="zh-CN"/>
        </w:rPr>
        <w:t xml:space="preserve">hen calibrated and operated within the guidance of </w:t>
      </w:r>
      <w:r w:rsidR="0021201D">
        <w:rPr>
          <w:lang w:eastAsia="zh-CN"/>
        </w:rPr>
        <w:t xml:space="preserve">3GPP </w:t>
      </w:r>
      <w:r w:rsidR="0021201D" w:rsidRPr="00841057">
        <w:rPr>
          <w:lang w:eastAsia="zh-CN"/>
        </w:rPr>
        <w:t>TR 37</w:t>
      </w:r>
      <w:r w:rsidR="0021201D">
        <w:rPr>
          <w:lang w:eastAsia="zh-CN"/>
        </w:rPr>
        <w:t>.</w:t>
      </w:r>
      <w:r w:rsidR="0021201D" w:rsidRPr="00841057">
        <w:rPr>
          <w:lang w:eastAsia="zh-CN"/>
        </w:rPr>
        <w:t>941 [</w:t>
      </w:r>
      <w:r w:rsidR="0021201D">
        <w:rPr>
          <w:lang w:eastAsia="zh-CN"/>
        </w:rPr>
        <w:t>29</w:t>
      </w:r>
      <w:r w:rsidR="0021201D" w:rsidRPr="00841057">
        <w:rPr>
          <w:lang w:eastAsia="zh-CN"/>
        </w:rPr>
        <w:t xml:space="preserve">] the </w:t>
      </w:r>
      <w:r w:rsidR="0021201D">
        <w:rPr>
          <w:lang w:eastAsia="zh-CN"/>
        </w:rPr>
        <w:t xml:space="preserve">measurement </w:t>
      </w:r>
      <w:r w:rsidR="0021201D" w:rsidRPr="00841057">
        <w:rPr>
          <w:lang w:eastAsia="zh-CN"/>
        </w:rPr>
        <w:t xml:space="preserve">methods are applicable and selected </w:t>
      </w:r>
      <w:r w:rsidR="0021201D">
        <w:rPr>
          <w:lang w:eastAsia="zh-CN"/>
        </w:rPr>
        <w:t>depending on</w:t>
      </w:r>
      <w:r w:rsidR="0021201D" w:rsidRPr="00841057">
        <w:rPr>
          <w:lang w:eastAsia="zh-CN"/>
        </w:rPr>
        <w:t xml:space="preserve"> </w:t>
      </w:r>
      <w:r w:rsidR="0021201D">
        <w:rPr>
          <w:lang w:eastAsia="zh-CN"/>
        </w:rPr>
        <w:t>availability at the test facility.</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085" w:name="_Toc21102647"/>
      <w:bookmarkStart w:id="2086" w:name="_Toc29810496"/>
      <w:bookmarkStart w:id="2087" w:name="_Toc36635848"/>
      <w:bookmarkStart w:id="2088" w:name="_Toc37272794"/>
      <w:bookmarkStart w:id="2089" w:name="_Toc45885871"/>
      <w:bookmarkStart w:id="2090" w:name="_Toc53182980"/>
      <w:bookmarkStart w:id="2091" w:name="_Toc58915647"/>
      <w:bookmarkStart w:id="2092" w:name="_Toc66700794"/>
      <w:bookmarkStart w:id="2093" w:name="_Toc68696949"/>
      <w:bookmarkStart w:id="2094" w:name="_Toc74927871"/>
      <w:bookmarkStart w:id="2095" w:name="_Toc76114970"/>
      <w:bookmarkStart w:id="2096" w:name="_Toc76544377"/>
      <w:bookmarkStart w:id="2097" w:name="_Toc82541194"/>
      <w:bookmarkStart w:id="2098" w:name="_Toc89951841"/>
      <w:bookmarkStart w:id="2099" w:name="_Toc98766937"/>
      <w:bookmarkStart w:id="2100" w:name="_Toc106202985"/>
      <w:bookmarkStart w:id="2101" w:name="_Toc115187284"/>
      <w:bookmarkStart w:id="2102" w:name="_Toc121993839"/>
      <w:bookmarkStart w:id="2103" w:name="_Toc124152847"/>
      <w:bookmarkStart w:id="2104" w:name="_Toc131538149"/>
      <w:bookmarkStart w:id="2105" w:name="_Toc137391269"/>
      <w:bookmarkStart w:id="2106" w:name="_Toc146961927"/>
      <w:bookmarkStart w:id="2107" w:name="_Toc187256292"/>
      <w:r w:rsidRPr="00931575">
        <w:rPr>
          <w:lang w:eastAsia="sv-SE"/>
        </w:rPr>
        <w:t>6</w:t>
      </w:r>
      <w:r w:rsidRPr="00931575">
        <w:rPr>
          <w:lang w:eastAsia="zh-CN"/>
        </w:rPr>
        <w:t>.3.</w:t>
      </w:r>
      <w:r w:rsidRPr="00931575">
        <w:rPr>
          <w:lang w:eastAsia="sv-SE"/>
        </w:rPr>
        <w:t>5</w:t>
      </w:r>
      <w:r w:rsidRPr="00931575">
        <w:rPr>
          <w:lang w:eastAsia="sv-SE"/>
        </w:rPr>
        <w:tab/>
        <w:t>Test requirement</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46E32103" w14:textId="77777777" w:rsidR="00C45907" w:rsidRPr="00931575" w:rsidRDefault="00C45907" w:rsidP="00C45907">
      <w:pPr>
        <w:pStyle w:val="Heading4"/>
        <w:rPr>
          <w:lang w:eastAsia="sv-SE"/>
        </w:rPr>
      </w:pPr>
      <w:bookmarkStart w:id="2108" w:name="_Toc13081940"/>
      <w:bookmarkStart w:id="2109" w:name="_Toc29810497"/>
      <w:bookmarkStart w:id="2110" w:name="_Toc36635849"/>
      <w:bookmarkStart w:id="2111" w:name="_Toc37272795"/>
      <w:bookmarkStart w:id="2112" w:name="_Toc45885872"/>
      <w:bookmarkStart w:id="2113" w:name="_Toc53182981"/>
      <w:bookmarkStart w:id="2114" w:name="_Toc58915648"/>
      <w:bookmarkStart w:id="2115" w:name="_Toc66700795"/>
      <w:bookmarkStart w:id="2116" w:name="_Toc68696950"/>
      <w:bookmarkStart w:id="2117" w:name="_Toc74927872"/>
      <w:bookmarkStart w:id="2118" w:name="_Toc76114971"/>
      <w:bookmarkStart w:id="2119" w:name="_Toc76544378"/>
      <w:bookmarkStart w:id="2120" w:name="_Toc82541195"/>
      <w:bookmarkStart w:id="2121" w:name="_Toc89951842"/>
      <w:bookmarkStart w:id="2122" w:name="_Toc98766938"/>
      <w:bookmarkStart w:id="2123" w:name="_Toc106202986"/>
      <w:bookmarkStart w:id="2124" w:name="_Toc115187285"/>
      <w:bookmarkStart w:id="2125" w:name="_Toc121993840"/>
      <w:bookmarkStart w:id="2126" w:name="_Toc124152848"/>
      <w:bookmarkStart w:id="2127" w:name="_Toc131538150"/>
      <w:bookmarkStart w:id="2128" w:name="_Toc137391270"/>
      <w:bookmarkStart w:id="2129" w:name="_Toc146961928"/>
      <w:bookmarkStart w:id="2130" w:name="_Toc187256293"/>
      <w:bookmarkStart w:id="2131" w:name="_Toc21102649"/>
      <w:r w:rsidRPr="00931575">
        <w:rPr>
          <w:lang w:eastAsia="sv-SE"/>
        </w:rPr>
        <w:t>6.3.5.1</w:t>
      </w:r>
      <w:r w:rsidRPr="00931575">
        <w:rPr>
          <w:lang w:eastAsia="sv-SE"/>
        </w:rPr>
        <w:tab/>
      </w:r>
      <w:r w:rsidRPr="00931575">
        <w:rPr>
          <w:i/>
          <w:lang w:eastAsia="sv-SE"/>
        </w:rPr>
        <w:t>BS type 1-O</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132" w:name="_Toc29810498"/>
      <w:bookmarkStart w:id="2133" w:name="_Toc36635850"/>
      <w:bookmarkStart w:id="2134" w:name="_Toc37272796"/>
      <w:bookmarkStart w:id="2135" w:name="_Toc45885873"/>
      <w:bookmarkStart w:id="2136" w:name="_Toc53182982"/>
      <w:bookmarkStart w:id="2137" w:name="_Toc58915649"/>
      <w:bookmarkStart w:id="2138" w:name="_Toc66700796"/>
      <w:bookmarkStart w:id="2139" w:name="_Toc68696951"/>
      <w:bookmarkStart w:id="2140" w:name="_Toc74927873"/>
      <w:bookmarkStart w:id="2141" w:name="_Toc76114972"/>
      <w:bookmarkStart w:id="2142" w:name="_Toc76544379"/>
      <w:bookmarkStart w:id="2143" w:name="_Toc82541196"/>
      <w:bookmarkStart w:id="2144" w:name="_Toc89951843"/>
      <w:bookmarkStart w:id="2145" w:name="_Toc98766939"/>
      <w:bookmarkStart w:id="2146" w:name="_Toc106202987"/>
      <w:bookmarkStart w:id="2147" w:name="_Toc115187286"/>
      <w:bookmarkStart w:id="2148" w:name="_Toc121993841"/>
      <w:bookmarkStart w:id="2149" w:name="_Toc124152849"/>
      <w:bookmarkStart w:id="2150" w:name="_Toc131538151"/>
      <w:bookmarkStart w:id="2151" w:name="_Toc137391271"/>
      <w:bookmarkStart w:id="2152" w:name="_Toc146961929"/>
      <w:bookmarkStart w:id="2153" w:name="_Toc187256294"/>
      <w:r w:rsidRPr="00931575">
        <w:rPr>
          <w:lang w:eastAsia="sv-SE"/>
        </w:rPr>
        <w:t>6.3.5.2</w:t>
      </w:r>
      <w:r w:rsidRPr="00931575">
        <w:rPr>
          <w:lang w:eastAsia="sv-SE"/>
        </w:rPr>
        <w:tab/>
      </w:r>
      <w:r w:rsidRPr="00931575">
        <w:rPr>
          <w:i/>
          <w:lang w:eastAsia="sv-SE"/>
        </w:rPr>
        <w:t>BS type 2-O</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154" w:name="_Toc21102650"/>
      <w:bookmarkStart w:id="2155" w:name="_Toc29810499"/>
      <w:bookmarkStart w:id="2156" w:name="_Toc36635851"/>
      <w:bookmarkStart w:id="2157" w:name="_Toc37272797"/>
      <w:bookmarkStart w:id="2158" w:name="_Toc45885874"/>
      <w:bookmarkStart w:id="2159" w:name="_Toc53182983"/>
      <w:bookmarkStart w:id="2160" w:name="_Toc58915650"/>
      <w:bookmarkStart w:id="2161" w:name="_Toc66700797"/>
      <w:bookmarkStart w:id="2162" w:name="_Toc68696952"/>
      <w:bookmarkStart w:id="2163" w:name="_Toc74927874"/>
      <w:bookmarkStart w:id="2164" w:name="_Toc76114973"/>
      <w:bookmarkStart w:id="2165" w:name="_Toc76544380"/>
      <w:bookmarkStart w:id="2166" w:name="_Toc82541197"/>
      <w:bookmarkStart w:id="2167" w:name="_Toc89951844"/>
      <w:bookmarkStart w:id="2168" w:name="_Toc98766940"/>
      <w:bookmarkStart w:id="2169" w:name="_Toc106202988"/>
      <w:bookmarkStart w:id="2170" w:name="_Toc115187287"/>
      <w:bookmarkStart w:id="2171" w:name="_Toc121993842"/>
      <w:bookmarkStart w:id="2172" w:name="_Toc124152850"/>
      <w:bookmarkStart w:id="2173" w:name="_Toc131538152"/>
      <w:bookmarkStart w:id="2174" w:name="_Toc137391272"/>
      <w:bookmarkStart w:id="2175" w:name="_Toc146961930"/>
      <w:bookmarkStart w:id="2176" w:name="_Toc187256295"/>
      <w:r w:rsidRPr="00931575">
        <w:t>6.4</w:t>
      </w:r>
      <w:r w:rsidRPr="00931575">
        <w:tab/>
        <w:t>OTA output power dynamics</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053B2DC" w14:textId="77777777" w:rsidR="00C45907" w:rsidRPr="00931575" w:rsidRDefault="00C45907" w:rsidP="00C45907">
      <w:pPr>
        <w:pStyle w:val="Heading3"/>
      </w:pPr>
      <w:bookmarkStart w:id="2177" w:name="_Toc21102651"/>
      <w:bookmarkStart w:id="2178" w:name="_Toc29810500"/>
      <w:bookmarkStart w:id="2179" w:name="_Toc36635852"/>
      <w:bookmarkStart w:id="2180" w:name="_Toc37272798"/>
      <w:bookmarkStart w:id="2181" w:name="_Toc45885875"/>
      <w:bookmarkStart w:id="2182" w:name="_Toc53182984"/>
      <w:bookmarkStart w:id="2183" w:name="_Toc58915651"/>
      <w:bookmarkStart w:id="2184" w:name="_Toc66700798"/>
      <w:bookmarkStart w:id="2185" w:name="_Toc68696953"/>
      <w:bookmarkStart w:id="2186" w:name="_Toc74927875"/>
      <w:bookmarkStart w:id="2187" w:name="_Toc76114974"/>
      <w:bookmarkStart w:id="2188" w:name="_Toc76544381"/>
      <w:bookmarkStart w:id="2189" w:name="_Toc82541198"/>
      <w:bookmarkStart w:id="2190" w:name="_Toc89951845"/>
      <w:bookmarkStart w:id="2191" w:name="_Toc98766941"/>
      <w:bookmarkStart w:id="2192" w:name="_Toc106202989"/>
      <w:bookmarkStart w:id="2193" w:name="_Toc115187288"/>
      <w:bookmarkStart w:id="2194" w:name="_Toc121993843"/>
      <w:bookmarkStart w:id="2195" w:name="_Toc124152851"/>
      <w:bookmarkStart w:id="2196" w:name="_Toc131538153"/>
      <w:bookmarkStart w:id="2197" w:name="_Toc137391273"/>
      <w:bookmarkStart w:id="2198" w:name="_Toc146961931"/>
      <w:bookmarkStart w:id="2199" w:name="_Toc187256296"/>
      <w:r w:rsidRPr="00931575">
        <w:t>6.4.1</w:t>
      </w:r>
      <w:r w:rsidRPr="00931575">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200" w:name="_Toc21102652"/>
      <w:bookmarkStart w:id="2201" w:name="_Toc29810501"/>
      <w:bookmarkStart w:id="2202" w:name="_Toc36635853"/>
      <w:bookmarkStart w:id="2203" w:name="_Toc37272799"/>
      <w:bookmarkStart w:id="2204" w:name="_Toc45885876"/>
      <w:bookmarkStart w:id="2205" w:name="_Toc53182985"/>
      <w:bookmarkStart w:id="2206" w:name="_Toc58915652"/>
      <w:bookmarkStart w:id="2207" w:name="_Toc66700799"/>
      <w:bookmarkStart w:id="2208" w:name="_Toc68696954"/>
      <w:bookmarkStart w:id="2209" w:name="_Toc74927876"/>
      <w:bookmarkStart w:id="2210" w:name="_Toc76114975"/>
      <w:bookmarkStart w:id="2211" w:name="_Toc76544382"/>
      <w:bookmarkStart w:id="2212" w:name="_Toc82541199"/>
      <w:bookmarkStart w:id="2213" w:name="_Toc89951846"/>
      <w:bookmarkStart w:id="2214" w:name="_Toc98766942"/>
      <w:bookmarkStart w:id="2215" w:name="_Toc106202990"/>
      <w:bookmarkStart w:id="2216" w:name="_Toc115187289"/>
      <w:bookmarkStart w:id="2217" w:name="_Toc121993844"/>
      <w:bookmarkStart w:id="2218" w:name="_Toc124152852"/>
      <w:bookmarkStart w:id="2219" w:name="_Toc131538154"/>
      <w:bookmarkStart w:id="2220" w:name="_Toc137391274"/>
      <w:bookmarkStart w:id="2221" w:name="_Toc146961932"/>
      <w:bookmarkStart w:id="2222" w:name="_Toc187256297"/>
      <w:r w:rsidRPr="00931575">
        <w:t>6.4.2</w:t>
      </w:r>
      <w:r w:rsidRPr="00931575">
        <w:tab/>
        <w:t>OTA RE power control dynamic range</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30F599E9" w14:textId="77777777" w:rsidR="00C45907" w:rsidRPr="00931575" w:rsidRDefault="00C45907" w:rsidP="00C45907">
      <w:pPr>
        <w:pStyle w:val="Heading4"/>
        <w:rPr>
          <w:lang w:eastAsia="sv-SE"/>
        </w:rPr>
      </w:pPr>
      <w:bookmarkStart w:id="2223" w:name="_Toc21102653"/>
      <w:bookmarkStart w:id="2224" w:name="_Toc29810502"/>
      <w:bookmarkStart w:id="2225" w:name="_Toc36635854"/>
      <w:bookmarkStart w:id="2226" w:name="_Toc37272800"/>
      <w:bookmarkStart w:id="2227" w:name="_Toc45885877"/>
      <w:bookmarkStart w:id="2228" w:name="_Toc53182986"/>
      <w:bookmarkStart w:id="2229" w:name="_Toc58915653"/>
      <w:bookmarkStart w:id="2230" w:name="_Toc66700800"/>
      <w:bookmarkStart w:id="2231" w:name="_Toc68696955"/>
      <w:bookmarkStart w:id="2232" w:name="_Toc74927877"/>
      <w:bookmarkStart w:id="2233" w:name="_Toc76114976"/>
      <w:bookmarkStart w:id="2234" w:name="_Toc76544383"/>
      <w:bookmarkStart w:id="2235" w:name="_Toc82541200"/>
      <w:bookmarkStart w:id="2236" w:name="_Toc89951847"/>
      <w:bookmarkStart w:id="2237" w:name="_Toc98766943"/>
      <w:bookmarkStart w:id="2238" w:name="_Toc106202991"/>
      <w:bookmarkStart w:id="2239" w:name="_Toc115187290"/>
      <w:bookmarkStart w:id="2240" w:name="_Toc121993845"/>
      <w:bookmarkStart w:id="2241" w:name="_Toc124152853"/>
      <w:bookmarkStart w:id="2242" w:name="_Toc131538155"/>
      <w:bookmarkStart w:id="2243" w:name="_Toc137391275"/>
      <w:bookmarkStart w:id="2244" w:name="_Toc146961933"/>
      <w:bookmarkStart w:id="2245" w:name="_Toc187256298"/>
      <w:r w:rsidRPr="00931575">
        <w:rPr>
          <w:lang w:eastAsia="sv-SE"/>
        </w:rPr>
        <w:t>6.4.2.1</w:t>
      </w:r>
      <w:r w:rsidRPr="00931575">
        <w:rPr>
          <w:lang w:eastAsia="sv-SE"/>
        </w:rPr>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246" w:name="_Toc21102654"/>
      <w:bookmarkStart w:id="2247" w:name="_Toc29810503"/>
      <w:bookmarkStart w:id="2248" w:name="_Toc36635855"/>
      <w:bookmarkStart w:id="2249" w:name="_Toc37272801"/>
      <w:bookmarkStart w:id="2250" w:name="_Toc45885878"/>
      <w:bookmarkStart w:id="2251" w:name="_Toc53182987"/>
      <w:bookmarkStart w:id="2252" w:name="_Toc58915654"/>
      <w:bookmarkStart w:id="2253" w:name="_Toc66700801"/>
      <w:bookmarkStart w:id="2254" w:name="_Toc68696956"/>
      <w:bookmarkStart w:id="2255" w:name="_Toc74927878"/>
      <w:bookmarkStart w:id="2256" w:name="_Toc76114977"/>
      <w:bookmarkStart w:id="2257" w:name="_Toc76544384"/>
      <w:bookmarkStart w:id="2258" w:name="_Toc82541201"/>
      <w:bookmarkStart w:id="2259" w:name="_Toc89951848"/>
      <w:bookmarkStart w:id="2260" w:name="_Toc98766944"/>
      <w:bookmarkStart w:id="2261" w:name="_Toc106202992"/>
      <w:bookmarkStart w:id="2262" w:name="_Toc115187291"/>
      <w:bookmarkStart w:id="2263" w:name="_Toc121993846"/>
      <w:bookmarkStart w:id="2264" w:name="_Toc124152854"/>
      <w:bookmarkStart w:id="2265" w:name="_Toc131538156"/>
      <w:bookmarkStart w:id="2266" w:name="_Toc137391276"/>
      <w:bookmarkStart w:id="2267" w:name="_Toc146961934"/>
      <w:bookmarkStart w:id="2268" w:name="_Toc187256299"/>
      <w:r w:rsidRPr="00931575">
        <w:rPr>
          <w:lang w:eastAsia="sv-SE"/>
        </w:rPr>
        <w:t>6.4.2.2</w:t>
      </w:r>
      <w:r w:rsidRPr="00931575">
        <w:rPr>
          <w:lang w:eastAsia="sv-SE"/>
        </w:rPr>
        <w:tab/>
        <w:t>Minimum requirement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269" w:name="_Toc21102655"/>
      <w:bookmarkStart w:id="2270" w:name="_Toc29810504"/>
      <w:bookmarkStart w:id="2271" w:name="_Toc36635856"/>
      <w:bookmarkStart w:id="2272" w:name="_Toc37272802"/>
      <w:bookmarkStart w:id="2273" w:name="_Toc45885879"/>
      <w:bookmarkStart w:id="2274" w:name="_Toc53182988"/>
      <w:bookmarkStart w:id="2275" w:name="_Toc58915655"/>
      <w:bookmarkStart w:id="2276" w:name="_Toc66700802"/>
      <w:bookmarkStart w:id="2277" w:name="_Toc68696957"/>
      <w:bookmarkStart w:id="2278" w:name="_Toc74927879"/>
      <w:bookmarkStart w:id="2279" w:name="_Toc76114978"/>
      <w:bookmarkStart w:id="2280" w:name="_Toc76544385"/>
      <w:bookmarkStart w:id="2281" w:name="_Toc82541202"/>
      <w:bookmarkStart w:id="2282" w:name="_Toc89951849"/>
      <w:bookmarkStart w:id="2283" w:name="_Toc98766945"/>
      <w:bookmarkStart w:id="2284" w:name="_Toc106202993"/>
      <w:bookmarkStart w:id="2285" w:name="_Toc115187292"/>
      <w:bookmarkStart w:id="2286" w:name="_Toc121993847"/>
      <w:bookmarkStart w:id="2287" w:name="_Toc124152855"/>
      <w:bookmarkStart w:id="2288" w:name="_Toc131538157"/>
      <w:bookmarkStart w:id="2289" w:name="_Toc137391277"/>
      <w:bookmarkStart w:id="2290" w:name="_Toc146961935"/>
      <w:bookmarkStart w:id="2291" w:name="_Toc187256300"/>
      <w:r w:rsidRPr="00931575">
        <w:rPr>
          <w:lang w:eastAsia="sv-SE"/>
        </w:rPr>
        <w:t>6.</w:t>
      </w:r>
      <w:r w:rsidRPr="00931575">
        <w:rPr>
          <w:lang w:eastAsia="zh-CN"/>
        </w:rPr>
        <w:t>4.2.</w:t>
      </w:r>
      <w:r w:rsidRPr="00931575">
        <w:rPr>
          <w:lang w:eastAsia="sv-SE"/>
        </w:rPr>
        <w:t>3</w:t>
      </w:r>
      <w:r w:rsidRPr="00931575">
        <w:rPr>
          <w:lang w:eastAsia="sv-SE"/>
        </w:rPr>
        <w:tab/>
        <w:t>Method of test</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292" w:name="_Toc21102656"/>
      <w:bookmarkStart w:id="2293" w:name="_Toc29810505"/>
      <w:bookmarkStart w:id="2294" w:name="_Toc36635857"/>
      <w:bookmarkStart w:id="2295" w:name="_Toc37272803"/>
      <w:bookmarkStart w:id="2296" w:name="_Toc45885880"/>
      <w:bookmarkStart w:id="2297" w:name="_Toc53182989"/>
      <w:bookmarkStart w:id="2298" w:name="_Toc58915656"/>
      <w:bookmarkStart w:id="2299" w:name="_Toc66700803"/>
      <w:bookmarkStart w:id="2300" w:name="_Toc68696958"/>
      <w:bookmarkStart w:id="2301" w:name="_Toc74927880"/>
      <w:bookmarkStart w:id="2302" w:name="_Toc76114979"/>
      <w:bookmarkStart w:id="2303" w:name="_Toc76544386"/>
      <w:bookmarkStart w:id="2304" w:name="_Toc82541203"/>
      <w:bookmarkStart w:id="2305" w:name="_Toc89951850"/>
      <w:bookmarkStart w:id="2306" w:name="_Toc98766946"/>
      <w:bookmarkStart w:id="2307" w:name="_Toc106202994"/>
      <w:bookmarkStart w:id="2308" w:name="_Toc115187293"/>
      <w:bookmarkStart w:id="2309" w:name="_Toc121993848"/>
      <w:bookmarkStart w:id="2310" w:name="_Toc124152856"/>
      <w:bookmarkStart w:id="2311" w:name="_Toc131538158"/>
      <w:bookmarkStart w:id="2312" w:name="_Toc137391278"/>
      <w:bookmarkStart w:id="2313" w:name="_Toc146961936"/>
      <w:bookmarkStart w:id="2314" w:name="_Toc187256301"/>
      <w:r w:rsidRPr="00931575">
        <w:t>6.4.3</w:t>
      </w:r>
      <w:r w:rsidRPr="00931575">
        <w:tab/>
        <w:t>OTA total power dynamic range</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422160FB" w14:textId="77777777" w:rsidR="00C45907" w:rsidRPr="00931575" w:rsidRDefault="00C45907" w:rsidP="00C45907">
      <w:pPr>
        <w:pStyle w:val="Heading4"/>
        <w:rPr>
          <w:lang w:eastAsia="sv-SE"/>
        </w:rPr>
      </w:pPr>
      <w:bookmarkStart w:id="2315" w:name="_Toc21102657"/>
      <w:bookmarkStart w:id="2316" w:name="_Toc29810506"/>
      <w:bookmarkStart w:id="2317" w:name="_Toc36635858"/>
      <w:bookmarkStart w:id="2318" w:name="_Toc37272804"/>
      <w:bookmarkStart w:id="2319" w:name="_Toc45885881"/>
      <w:bookmarkStart w:id="2320" w:name="_Toc53182990"/>
      <w:bookmarkStart w:id="2321" w:name="_Toc58915657"/>
      <w:bookmarkStart w:id="2322" w:name="_Toc66700804"/>
      <w:bookmarkStart w:id="2323" w:name="_Toc68696959"/>
      <w:bookmarkStart w:id="2324" w:name="_Toc74927881"/>
      <w:bookmarkStart w:id="2325" w:name="_Toc76114980"/>
      <w:bookmarkStart w:id="2326" w:name="_Toc76544387"/>
      <w:bookmarkStart w:id="2327" w:name="_Toc82541204"/>
      <w:bookmarkStart w:id="2328" w:name="_Toc89951851"/>
      <w:bookmarkStart w:id="2329" w:name="_Toc98766947"/>
      <w:bookmarkStart w:id="2330" w:name="_Toc106202995"/>
      <w:bookmarkStart w:id="2331" w:name="_Toc115187294"/>
      <w:bookmarkStart w:id="2332" w:name="_Toc121993849"/>
      <w:bookmarkStart w:id="2333" w:name="_Toc124152857"/>
      <w:bookmarkStart w:id="2334" w:name="_Toc131538159"/>
      <w:bookmarkStart w:id="2335" w:name="_Toc137391279"/>
      <w:bookmarkStart w:id="2336" w:name="_Toc146961937"/>
      <w:bookmarkStart w:id="2337" w:name="_Toc187256302"/>
      <w:r w:rsidRPr="00931575">
        <w:rPr>
          <w:lang w:eastAsia="sv-SE"/>
        </w:rPr>
        <w:t>6.4.3.1</w:t>
      </w:r>
      <w:r w:rsidRPr="00931575">
        <w:rPr>
          <w:lang w:eastAsia="sv-SE"/>
        </w:rPr>
        <w:tab/>
        <w:t>Definition and applicability</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338" w:name="_Toc21102658"/>
      <w:bookmarkStart w:id="2339"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340" w:name="_Toc36635859"/>
      <w:bookmarkStart w:id="2341" w:name="_Toc37272805"/>
      <w:bookmarkStart w:id="2342" w:name="_Toc45885882"/>
      <w:bookmarkStart w:id="2343" w:name="_Toc53182991"/>
      <w:bookmarkStart w:id="2344" w:name="_Toc58915658"/>
      <w:bookmarkStart w:id="2345" w:name="_Toc66700805"/>
      <w:bookmarkStart w:id="2346" w:name="_Toc68696960"/>
      <w:bookmarkStart w:id="2347" w:name="_Toc74927882"/>
      <w:bookmarkStart w:id="2348" w:name="_Toc76114981"/>
      <w:bookmarkStart w:id="2349" w:name="_Toc76544388"/>
      <w:bookmarkStart w:id="2350" w:name="_Toc82541205"/>
      <w:bookmarkStart w:id="2351" w:name="_Toc89951852"/>
      <w:bookmarkStart w:id="2352" w:name="_Toc98766948"/>
      <w:bookmarkStart w:id="2353" w:name="_Toc106202996"/>
      <w:bookmarkStart w:id="2354" w:name="_Toc115187295"/>
      <w:bookmarkStart w:id="2355" w:name="_Toc121993850"/>
      <w:bookmarkStart w:id="2356" w:name="_Toc124152858"/>
      <w:bookmarkStart w:id="2357" w:name="_Toc131538160"/>
      <w:bookmarkStart w:id="2358" w:name="_Toc137391280"/>
      <w:bookmarkStart w:id="2359" w:name="_Toc146961938"/>
      <w:bookmarkStart w:id="2360" w:name="_Toc187256303"/>
      <w:r w:rsidRPr="00931575">
        <w:rPr>
          <w:lang w:eastAsia="sv-SE"/>
        </w:rPr>
        <w:t>6.4.3.2</w:t>
      </w:r>
      <w:r w:rsidRPr="00931575">
        <w:rPr>
          <w:lang w:eastAsia="sv-SE"/>
        </w:rPr>
        <w:tab/>
        <w:t>Minimum requirement</w:t>
      </w:r>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361" w:name="_Toc21102659"/>
      <w:bookmarkStart w:id="2362" w:name="_Toc29810508"/>
      <w:bookmarkStart w:id="2363" w:name="_Toc36635860"/>
      <w:bookmarkStart w:id="2364" w:name="_Toc37272806"/>
      <w:bookmarkStart w:id="2365" w:name="_Toc45885883"/>
      <w:bookmarkStart w:id="2366" w:name="_Toc53182992"/>
      <w:bookmarkStart w:id="2367" w:name="_Toc58915659"/>
      <w:bookmarkStart w:id="2368" w:name="_Toc66700806"/>
      <w:bookmarkStart w:id="2369" w:name="_Toc68696961"/>
      <w:bookmarkStart w:id="2370" w:name="_Toc74927883"/>
      <w:bookmarkStart w:id="2371" w:name="_Toc76114982"/>
      <w:bookmarkStart w:id="2372" w:name="_Toc76544389"/>
      <w:bookmarkStart w:id="2373" w:name="_Toc82541206"/>
      <w:bookmarkStart w:id="2374" w:name="_Toc89951853"/>
      <w:bookmarkStart w:id="2375" w:name="_Toc98766949"/>
      <w:bookmarkStart w:id="2376" w:name="_Toc106202997"/>
      <w:bookmarkStart w:id="2377" w:name="_Toc115187296"/>
      <w:bookmarkStart w:id="2378" w:name="_Toc121993851"/>
      <w:bookmarkStart w:id="2379" w:name="_Toc124152859"/>
      <w:bookmarkStart w:id="2380" w:name="_Toc131538161"/>
      <w:bookmarkStart w:id="2381" w:name="_Toc137391281"/>
      <w:bookmarkStart w:id="2382" w:name="_Toc146961939"/>
      <w:bookmarkStart w:id="2383" w:name="_Toc187256304"/>
      <w:r w:rsidRPr="00931575">
        <w:rPr>
          <w:lang w:eastAsia="sv-SE"/>
        </w:rPr>
        <w:t>6.4.3.3</w:t>
      </w:r>
      <w:r w:rsidRPr="00931575">
        <w:rPr>
          <w:lang w:eastAsia="sv-SE"/>
        </w:rPr>
        <w:tab/>
        <w:t>Test purpose</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384" w:name="_Toc21102660"/>
      <w:bookmarkStart w:id="2385" w:name="_Toc29810509"/>
      <w:bookmarkStart w:id="2386" w:name="_Toc36635861"/>
      <w:bookmarkStart w:id="2387" w:name="_Toc37272807"/>
      <w:bookmarkStart w:id="2388" w:name="_Toc45885884"/>
      <w:bookmarkStart w:id="2389" w:name="_Toc53182993"/>
      <w:bookmarkStart w:id="2390" w:name="_Toc58915660"/>
      <w:bookmarkStart w:id="2391" w:name="_Toc66700807"/>
      <w:bookmarkStart w:id="2392" w:name="_Toc68696962"/>
      <w:bookmarkStart w:id="2393" w:name="_Toc74927884"/>
      <w:bookmarkStart w:id="2394" w:name="_Toc76114983"/>
      <w:bookmarkStart w:id="2395" w:name="_Toc76544390"/>
      <w:bookmarkStart w:id="2396" w:name="_Toc82541207"/>
      <w:bookmarkStart w:id="2397" w:name="_Toc89951854"/>
      <w:bookmarkStart w:id="2398" w:name="_Toc98766950"/>
      <w:bookmarkStart w:id="2399" w:name="_Toc106202998"/>
      <w:bookmarkStart w:id="2400" w:name="_Toc115187297"/>
      <w:bookmarkStart w:id="2401" w:name="_Toc121993852"/>
      <w:bookmarkStart w:id="2402" w:name="_Toc124152860"/>
      <w:bookmarkStart w:id="2403" w:name="_Toc131538162"/>
      <w:bookmarkStart w:id="2404" w:name="_Toc137391282"/>
      <w:bookmarkStart w:id="2405" w:name="_Toc146961940"/>
      <w:bookmarkStart w:id="2406" w:name="_Toc187256305"/>
      <w:r w:rsidRPr="00931575">
        <w:rPr>
          <w:lang w:eastAsia="sv-SE"/>
        </w:rPr>
        <w:t>6.</w:t>
      </w:r>
      <w:r w:rsidRPr="00931575">
        <w:rPr>
          <w:lang w:eastAsia="zh-CN"/>
        </w:rPr>
        <w:t>4.3.</w:t>
      </w:r>
      <w:r w:rsidRPr="00931575">
        <w:rPr>
          <w:lang w:eastAsia="sv-SE"/>
        </w:rPr>
        <w:t>4</w:t>
      </w:r>
      <w:r w:rsidRPr="00931575">
        <w:rPr>
          <w:lang w:eastAsia="sv-SE"/>
        </w:rPr>
        <w:tab/>
        <w:t>Method of test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07B2A6C6" w14:textId="77777777" w:rsidR="00C45907" w:rsidRPr="00931575" w:rsidRDefault="00C45907" w:rsidP="00C45907">
      <w:pPr>
        <w:pStyle w:val="Heading5"/>
        <w:rPr>
          <w:lang w:eastAsia="sv-SE"/>
        </w:rPr>
      </w:pPr>
      <w:bookmarkStart w:id="2407" w:name="_Toc21102661"/>
      <w:bookmarkStart w:id="2408" w:name="_Toc29810510"/>
      <w:bookmarkStart w:id="2409" w:name="_Toc36635862"/>
      <w:bookmarkStart w:id="2410" w:name="_Toc37272808"/>
      <w:bookmarkStart w:id="2411" w:name="_Toc45885885"/>
      <w:bookmarkStart w:id="2412" w:name="_Toc53182994"/>
      <w:bookmarkStart w:id="2413" w:name="_Toc58915661"/>
      <w:bookmarkStart w:id="2414" w:name="_Toc66700808"/>
      <w:bookmarkStart w:id="2415" w:name="_Toc68696963"/>
      <w:bookmarkStart w:id="2416" w:name="_Toc74927885"/>
      <w:bookmarkStart w:id="2417" w:name="_Toc76114984"/>
      <w:bookmarkStart w:id="2418" w:name="_Toc76544391"/>
      <w:bookmarkStart w:id="2419" w:name="_Toc82541208"/>
      <w:bookmarkStart w:id="2420" w:name="_Toc89951855"/>
      <w:bookmarkStart w:id="2421" w:name="_Toc98766951"/>
      <w:bookmarkStart w:id="2422" w:name="_Toc106202999"/>
      <w:bookmarkStart w:id="2423" w:name="_Toc115187298"/>
      <w:bookmarkStart w:id="2424" w:name="_Toc121993853"/>
      <w:bookmarkStart w:id="2425" w:name="_Toc124152861"/>
      <w:bookmarkStart w:id="2426" w:name="_Toc131538163"/>
      <w:bookmarkStart w:id="2427" w:name="_Toc137391283"/>
      <w:bookmarkStart w:id="2428" w:name="_Toc146961941"/>
      <w:bookmarkStart w:id="2429" w:name="_Toc187256306"/>
      <w:r w:rsidRPr="00931575">
        <w:rPr>
          <w:lang w:eastAsia="sv-SE"/>
        </w:rPr>
        <w:t>6.4.3.4.1</w:t>
      </w:r>
      <w:r w:rsidRPr="00931575">
        <w:rPr>
          <w:lang w:eastAsia="sv-SE"/>
        </w:rPr>
        <w:tab/>
        <w:t>Initial conditions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430" w:name="_Toc21102662"/>
      <w:bookmarkStart w:id="2431" w:name="_Toc29810511"/>
      <w:bookmarkStart w:id="2432" w:name="_Toc36635863"/>
      <w:bookmarkStart w:id="2433" w:name="_Toc37272809"/>
      <w:bookmarkStart w:id="2434" w:name="_Toc45885886"/>
      <w:bookmarkStart w:id="2435" w:name="_Toc53182995"/>
      <w:bookmarkStart w:id="2436" w:name="_Toc58915662"/>
      <w:bookmarkStart w:id="2437" w:name="_Toc66700809"/>
      <w:bookmarkStart w:id="2438" w:name="_Toc68696964"/>
      <w:bookmarkStart w:id="2439" w:name="_Toc74927886"/>
      <w:bookmarkStart w:id="2440" w:name="_Toc76114985"/>
      <w:bookmarkStart w:id="2441" w:name="_Toc76544392"/>
      <w:bookmarkStart w:id="2442" w:name="_Toc82541209"/>
      <w:bookmarkStart w:id="2443" w:name="_Toc89951856"/>
      <w:bookmarkStart w:id="2444" w:name="_Toc98766952"/>
      <w:bookmarkStart w:id="2445" w:name="_Toc106203000"/>
      <w:bookmarkStart w:id="2446" w:name="_Toc115187299"/>
      <w:bookmarkStart w:id="2447" w:name="_Toc121993854"/>
      <w:bookmarkStart w:id="2448" w:name="_Toc124152862"/>
      <w:bookmarkStart w:id="2449" w:name="_Toc131538164"/>
      <w:bookmarkStart w:id="2450" w:name="_Toc137391284"/>
      <w:bookmarkStart w:id="2451" w:name="_Toc146961942"/>
      <w:bookmarkStart w:id="2452" w:name="_Toc187256307"/>
      <w:r w:rsidRPr="00931575">
        <w:rPr>
          <w:lang w:eastAsia="sv-SE"/>
        </w:rPr>
        <w:t>6.4.3.4.2</w:t>
      </w:r>
      <w:r w:rsidRPr="00931575">
        <w:rPr>
          <w:lang w:eastAsia="sv-SE"/>
        </w:rPr>
        <w:tab/>
        <w:t>Procedure</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0"/>
      </w:pPr>
      <w:r w:rsidRPr="00931575">
        <w:t>-</w:t>
      </w:r>
      <w:r w:rsidRPr="00931575">
        <w:tab/>
        <w:t>NR-FR2-TM3.1a if 256QAM is supported by BS without power back off, or</w:t>
      </w:r>
    </w:p>
    <w:p w14:paraId="3C9C1085" w14:textId="57F40F83" w:rsidR="00DB51F3" w:rsidRPr="00931575" w:rsidRDefault="00DB51F3" w:rsidP="00782299">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453" w:name="_Toc21102663"/>
      <w:bookmarkStart w:id="2454" w:name="_Toc29810512"/>
      <w:bookmarkStart w:id="2455" w:name="_Toc36635864"/>
      <w:bookmarkStart w:id="2456" w:name="_Toc37272810"/>
      <w:bookmarkStart w:id="2457" w:name="_Toc45885887"/>
      <w:bookmarkStart w:id="2458" w:name="_Toc53182996"/>
      <w:bookmarkStart w:id="2459" w:name="_Toc58915663"/>
      <w:bookmarkStart w:id="2460" w:name="_Toc66700810"/>
      <w:bookmarkStart w:id="2461" w:name="_Toc68696965"/>
      <w:bookmarkStart w:id="2462" w:name="_Toc74927887"/>
      <w:bookmarkStart w:id="2463" w:name="_Toc76114986"/>
      <w:bookmarkStart w:id="2464" w:name="_Toc76544393"/>
      <w:bookmarkStart w:id="2465" w:name="_Toc82541210"/>
      <w:bookmarkStart w:id="2466" w:name="_Toc89951857"/>
      <w:bookmarkStart w:id="2467" w:name="_Toc98766953"/>
      <w:bookmarkStart w:id="2468" w:name="_Toc106203001"/>
      <w:bookmarkStart w:id="2469" w:name="_Toc115187300"/>
      <w:bookmarkStart w:id="2470" w:name="_Toc121993855"/>
      <w:bookmarkStart w:id="2471" w:name="_Toc124152863"/>
      <w:bookmarkStart w:id="2472" w:name="_Toc131538165"/>
      <w:bookmarkStart w:id="2473" w:name="_Toc137391285"/>
      <w:bookmarkStart w:id="2474" w:name="_Toc146961943"/>
      <w:bookmarkStart w:id="2475" w:name="_Toc187256308"/>
      <w:r w:rsidRPr="00931575">
        <w:rPr>
          <w:lang w:eastAsia="sv-SE"/>
        </w:rPr>
        <w:t>6.</w:t>
      </w:r>
      <w:r w:rsidRPr="00931575">
        <w:rPr>
          <w:lang w:eastAsia="zh-CN"/>
        </w:rPr>
        <w:t>4.3.</w:t>
      </w:r>
      <w:r w:rsidRPr="00931575">
        <w:rPr>
          <w:lang w:eastAsia="sv-SE"/>
        </w:rPr>
        <w:t>5</w:t>
      </w:r>
      <w:r w:rsidRPr="00931575">
        <w:rPr>
          <w:lang w:eastAsia="sv-SE"/>
        </w:rPr>
        <w:tab/>
        <w:t>Test requirement</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488B320" w14:textId="77777777" w:rsidR="00C45907" w:rsidRPr="00931575" w:rsidRDefault="00C45907" w:rsidP="00C45907">
      <w:pPr>
        <w:pStyle w:val="Heading5"/>
        <w:rPr>
          <w:lang w:eastAsia="sv-SE"/>
        </w:rPr>
      </w:pPr>
      <w:bookmarkStart w:id="2476" w:name="_Toc21102664"/>
      <w:bookmarkStart w:id="2477" w:name="_Toc29810513"/>
      <w:bookmarkStart w:id="2478" w:name="_Toc36635865"/>
      <w:bookmarkStart w:id="2479" w:name="_Toc37272811"/>
      <w:bookmarkStart w:id="2480" w:name="_Toc45885888"/>
      <w:bookmarkStart w:id="2481" w:name="_Toc53182997"/>
      <w:bookmarkStart w:id="2482" w:name="_Toc58915664"/>
      <w:bookmarkStart w:id="2483" w:name="_Toc66700811"/>
      <w:bookmarkStart w:id="2484" w:name="_Toc68696966"/>
      <w:bookmarkStart w:id="2485" w:name="_Toc74927888"/>
      <w:bookmarkStart w:id="2486" w:name="_Toc76114987"/>
      <w:bookmarkStart w:id="2487" w:name="_Toc76544394"/>
      <w:bookmarkStart w:id="2488" w:name="_Toc82541211"/>
      <w:bookmarkStart w:id="2489" w:name="_Toc89951858"/>
      <w:bookmarkStart w:id="2490" w:name="_Toc98766954"/>
      <w:bookmarkStart w:id="2491" w:name="_Toc106203002"/>
      <w:bookmarkStart w:id="2492" w:name="_Toc115187301"/>
      <w:bookmarkStart w:id="2493" w:name="_Toc121993856"/>
      <w:bookmarkStart w:id="2494" w:name="_Toc124152864"/>
      <w:bookmarkStart w:id="2495" w:name="_Toc131538166"/>
      <w:bookmarkStart w:id="2496" w:name="_Toc137391286"/>
      <w:bookmarkStart w:id="2497" w:name="_Toc146961944"/>
      <w:bookmarkStart w:id="2498" w:name="_Toc187256309"/>
      <w:r w:rsidRPr="00931575">
        <w:rPr>
          <w:lang w:eastAsia="sv-SE"/>
        </w:rPr>
        <w:t>6.4.3.5.1</w:t>
      </w:r>
      <w:r w:rsidRPr="00931575">
        <w:rPr>
          <w:lang w:eastAsia="sv-SE"/>
        </w:rPr>
        <w:tab/>
      </w:r>
      <w:r w:rsidRPr="00931575">
        <w:rPr>
          <w:i/>
          <w:lang w:eastAsia="sv-SE"/>
        </w:rPr>
        <w:t>BS type 1-O</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499" w:name="_Toc21102665"/>
      <w:bookmarkStart w:id="2500" w:name="_Toc29810514"/>
      <w:bookmarkStart w:id="2501" w:name="_Toc36635866"/>
      <w:bookmarkStart w:id="2502" w:name="_Toc37272812"/>
      <w:bookmarkStart w:id="2503" w:name="_Toc45885889"/>
      <w:bookmarkStart w:id="2504" w:name="_Toc53182998"/>
      <w:bookmarkStart w:id="2505" w:name="_Toc58915665"/>
      <w:bookmarkStart w:id="2506" w:name="_Toc66700812"/>
      <w:bookmarkStart w:id="2507" w:name="_Toc68696967"/>
      <w:bookmarkStart w:id="2508" w:name="_Toc74927889"/>
      <w:bookmarkStart w:id="2509" w:name="_Toc76114988"/>
      <w:bookmarkStart w:id="2510" w:name="_Toc76544395"/>
      <w:bookmarkStart w:id="2511" w:name="_Toc82541212"/>
      <w:bookmarkStart w:id="2512" w:name="_Toc89951859"/>
      <w:bookmarkStart w:id="2513" w:name="_Toc98766955"/>
      <w:bookmarkStart w:id="2514" w:name="_Toc106203003"/>
      <w:bookmarkStart w:id="2515" w:name="_Toc115187302"/>
      <w:bookmarkStart w:id="2516" w:name="_Toc121993857"/>
      <w:bookmarkStart w:id="2517" w:name="_Toc124152865"/>
      <w:bookmarkStart w:id="2518" w:name="_Toc131538167"/>
      <w:bookmarkStart w:id="2519" w:name="_Toc137391287"/>
      <w:bookmarkStart w:id="2520" w:name="_Toc146961945"/>
      <w:bookmarkStart w:id="2521" w:name="_Toc187256310"/>
      <w:r w:rsidRPr="00931575">
        <w:rPr>
          <w:lang w:eastAsia="sv-SE"/>
        </w:rPr>
        <w:t>6.4.3.5.2</w:t>
      </w:r>
      <w:r w:rsidRPr="00931575">
        <w:rPr>
          <w:lang w:eastAsia="sv-SE"/>
        </w:rPr>
        <w:tab/>
      </w:r>
      <w:r w:rsidRPr="00931575">
        <w:rPr>
          <w:i/>
          <w:lang w:eastAsia="sv-SE"/>
        </w:rPr>
        <w:t>BS type 2-O</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522" w:name="_Toc21102666"/>
      <w:bookmarkStart w:id="2523" w:name="_Toc29810515"/>
      <w:bookmarkStart w:id="2524" w:name="_Toc36635867"/>
      <w:bookmarkStart w:id="2525" w:name="_Toc37272813"/>
      <w:bookmarkStart w:id="2526" w:name="_Toc45885890"/>
      <w:bookmarkStart w:id="2527" w:name="_Toc53182999"/>
      <w:bookmarkStart w:id="2528" w:name="_Toc58915666"/>
      <w:bookmarkStart w:id="2529" w:name="_Toc66700813"/>
      <w:bookmarkStart w:id="2530" w:name="_Toc68696968"/>
      <w:bookmarkStart w:id="2531" w:name="_Toc74927890"/>
      <w:bookmarkStart w:id="2532" w:name="_Toc76114989"/>
      <w:bookmarkStart w:id="2533" w:name="_Toc76544396"/>
      <w:bookmarkStart w:id="2534" w:name="_Toc82541213"/>
      <w:bookmarkStart w:id="2535" w:name="_Toc89951860"/>
      <w:bookmarkStart w:id="2536" w:name="_Toc98766956"/>
      <w:bookmarkStart w:id="2537" w:name="_Toc106203004"/>
      <w:bookmarkStart w:id="2538" w:name="_Toc115187303"/>
      <w:bookmarkStart w:id="2539" w:name="_Toc121993858"/>
      <w:bookmarkStart w:id="2540" w:name="_Toc124152866"/>
      <w:bookmarkStart w:id="2541" w:name="_Toc131538168"/>
      <w:bookmarkStart w:id="2542" w:name="_Toc137391288"/>
      <w:bookmarkStart w:id="2543" w:name="_Toc146961946"/>
      <w:bookmarkStart w:id="2544" w:name="_Toc187256311"/>
      <w:r w:rsidRPr="00931575">
        <w:t>6.5</w:t>
      </w:r>
      <w:r w:rsidRPr="00931575">
        <w:tab/>
        <w:t>OTA transmit ON/OFF power</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399B73E8" w14:textId="77777777" w:rsidR="00C45907" w:rsidRPr="00931575" w:rsidRDefault="00C45907" w:rsidP="00C45907">
      <w:pPr>
        <w:pStyle w:val="Heading3"/>
      </w:pPr>
      <w:bookmarkStart w:id="2545" w:name="_Toc21102667"/>
      <w:bookmarkStart w:id="2546" w:name="_Toc29810516"/>
      <w:bookmarkStart w:id="2547" w:name="_Toc36635868"/>
      <w:bookmarkStart w:id="2548" w:name="_Toc37272814"/>
      <w:bookmarkStart w:id="2549" w:name="_Toc45885891"/>
      <w:bookmarkStart w:id="2550" w:name="_Toc53183000"/>
      <w:bookmarkStart w:id="2551" w:name="_Toc58915667"/>
      <w:bookmarkStart w:id="2552" w:name="_Toc66700814"/>
      <w:bookmarkStart w:id="2553" w:name="_Toc68696969"/>
      <w:bookmarkStart w:id="2554" w:name="_Toc74927891"/>
      <w:bookmarkStart w:id="2555" w:name="_Toc76114990"/>
      <w:bookmarkStart w:id="2556" w:name="_Toc76544397"/>
      <w:bookmarkStart w:id="2557" w:name="_Toc82541214"/>
      <w:bookmarkStart w:id="2558" w:name="_Toc89951861"/>
      <w:bookmarkStart w:id="2559" w:name="_Toc98766957"/>
      <w:bookmarkStart w:id="2560" w:name="_Toc106203005"/>
      <w:bookmarkStart w:id="2561" w:name="_Toc115187304"/>
      <w:bookmarkStart w:id="2562" w:name="_Toc121993859"/>
      <w:bookmarkStart w:id="2563" w:name="_Toc124152867"/>
      <w:bookmarkStart w:id="2564" w:name="_Toc131538169"/>
      <w:bookmarkStart w:id="2565" w:name="_Toc137391289"/>
      <w:bookmarkStart w:id="2566" w:name="_Toc146961947"/>
      <w:bookmarkStart w:id="2567" w:name="_Toc187256312"/>
      <w:r w:rsidRPr="00931575">
        <w:t>6.5.1</w:t>
      </w:r>
      <w:r w:rsidRPr="00931575">
        <w:tab/>
        <w:t>OTA transmitter OFF power</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BBA5696" w14:textId="77777777" w:rsidR="00C45907" w:rsidRPr="00931575" w:rsidRDefault="00C45907" w:rsidP="00C45907">
      <w:pPr>
        <w:pStyle w:val="Heading4"/>
      </w:pPr>
      <w:bookmarkStart w:id="2568" w:name="_Toc21102668"/>
      <w:bookmarkStart w:id="2569" w:name="_Toc29810517"/>
      <w:bookmarkStart w:id="2570" w:name="_Toc36635869"/>
      <w:bookmarkStart w:id="2571" w:name="_Toc37272815"/>
      <w:bookmarkStart w:id="2572" w:name="_Toc45885892"/>
      <w:bookmarkStart w:id="2573" w:name="_Toc53183001"/>
      <w:bookmarkStart w:id="2574" w:name="_Toc58915668"/>
      <w:bookmarkStart w:id="2575" w:name="_Toc66700815"/>
      <w:bookmarkStart w:id="2576" w:name="_Toc68696970"/>
      <w:bookmarkStart w:id="2577" w:name="_Toc74927892"/>
      <w:bookmarkStart w:id="2578" w:name="_Toc76114991"/>
      <w:bookmarkStart w:id="2579" w:name="_Toc76544398"/>
      <w:bookmarkStart w:id="2580" w:name="_Toc82541215"/>
      <w:bookmarkStart w:id="2581" w:name="_Toc89951862"/>
      <w:bookmarkStart w:id="2582" w:name="_Toc98766958"/>
      <w:bookmarkStart w:id="2583" w:name="_Toc106203006"/>
      <w:bookmarkStart w:id="2584" w:name="_Toc115187305"/>
      <w:bookmarkStart w:id="2585" w:name="_Toc121993860"/>
      <w:bookmarkStart w:id="2586" w:name="_Toc124152868"/>
      <w:bookmarkStart w:id="2587" w:name="_Toc131538170"/>
      <w:bookmarkStart w:id="2588" w:name="_Toc137391290"/>
      <w:bookmarkStart w:id="2589" w:name="_Toc146961948"/>
      <w:bookmarkStart w:id="2590" w:name="_Toc187256313"/>
      <w:r w:rsidRPr="00931575">
        <w:t>6.5.1.1</w:t>
      </w:r>
      <w:r w:rsidRPr="00931575">
        <w:tab/>
        <w:t>Definition and applicability</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591" w:name="_Toc21102669"/>
      <w:bookmarkStart w:id="2592" w:name="_Toc29810518"/>
      <w:bookmarkStart w:id="2593" w:name="_Toc36635870"/>
      <w:bookmarkStart w:id="2594" w:name="_Toc37272816"/>
      <w:bookmarkStart w:id="2595" w:name="_Toc45885893"/>
      <w:bookmarkStart w:id="2596" w:name="_Toc53183002"/>
      <w:bookmarkStart w:id="2597" w:name="_Toc58915669"/>
      <w:bookmarkStart w:id="2598" w:name="_Toc66700816"/>
      <w:bookmarkStart w:id="2599" w:name="_Toc68696971"/>
      <w:bookmarkStart w:id="2600" w:name="_Toc74927893"/>
      <w:bookmarkStart w:id="2601" w:name="_Toc76114992"/>
      <w:bookmarkStart w:id="2602" w:name="_Toc76544399"/>
      <w:bookmarkStart w:id="2603" w:name="_Toc82541216"/>
      <w:bookmarkStart w:id="2604" w:name="_Toc89951863"/>
      <w:bookmarkStart w:id="2605" w:name="_Toc98766959"/>
      <w:bookmarkStart w:id="2606" w:name="_Toc106203007"/>
      <w:bookmarkStart w:id="2607" w:name="_Toc115187306"/>
      <w:bookmarkStart w:id="2608" w:name="_Toc121993861"/>
      <w:bookmarkStart w:id="2609" w:name="_Toc124152869"/>
      <w:bookmarkStart w:id="2610" w:name="_Toc131538171"/>
      <w:bookmarkStart w:id="2611" w:name="_Toc137391291"/>
      <w:bookmarkStart w:id="2612" w:name="_Toc146961949"/>
      <w:bookmarkStart w:id="2613" w:name="_Toc187256314"/>
      <w:r w:rsidRPr="00931575">
        <w:t>6.5.1.2</w:t>
      </w:r>
      <w:r w:rsidRPr="00931575">
        <w:tab/>
        <w:t>Minimum requirement</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614" w:name="_Toc21102670"/>
      <w:bookmarkStart w:id="2615" w:name="_Toc29810519"/>
      <w:bookmarkStart w:id="2616" w:name="_Toc36635871"/>
      <w:bookmarkStart w:id="2617" w:name="_Toc37272817"/>
      <w:bookmarkStart w:id="2618" w:name="_Toc45885894"/>
      <w:bookmarkStart w:id="2619" w:name="_Toc53183003"/>
      <w:bookmarkStart w:id="2620" w:name="_Toc58915670"/>
      <w:bookmarkStart w:id="2621" w:name="_Toc66700817"/>
      <w:bookmarkStart w:id="2622" w:name="_Toc68696972"/>
      <w:bookmarkStart w:id="2623" w:name="_Toc74927894"/>
      <w:bookmarkStart w:id="2624" w:name="_Toc76114993"/>
      <w:bookmarkStart w:id="2625" w:name="_Toc76544400"/>
      <w:bookmarkStart w:id="2626" w:name="_Toc82541217"/>
      <w:bookmarkStart w:id="2627" w:name="_Toc89951864"/>
      <w:bookmarkStart w:id="2628" w:name="_Toc98766960"/>
      <w:bookmarkStart w:id="2629" w:name="_Toc106203008"/>
      <w:bookmarkStart w:id="2630" w:name="_Toc115187307"/>
      <w:bookmarkStart w:id="2631" w:name="_Toc121993862"/>
      <w:bookmarkStart w:id="2632" w:name="_Toc124152870"/>
      <w:bookmarkStart w:id="2633" w:name="_Toc131538172"/>
      <w:bookmarkStart w:id="2634" w:name="_Toc137391292"/>
      <w:bookmarkStart w:id="2635" w:name="_Toc146961950"/>
      <w:bookmarkStart w:id="2636" w:name="_Toc187256315"/>
      <w:r w:rsidRPr="00931575">
        <w:t>6.5.1.3</w:t>
      </w:r>
      <w:r w:rsidRPr="00931575">
        <w:tab/>
        <w:t>Test purpose</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637" w:name="_Toc21102671"/>
      <w:bookmarkStart w:id="2638" w:name="_Toc29810520"/>
      <w:bookmarkStart w:id="2639" w:name="_Toc36635872"/>
      <w:bookmarkStart w:id="2640" w:name="_Toc37272818"/>
      <w:bookmarkStart w:id="2641" w:name="_Toc45885895"/>
      <w:bookmarkStart w:id="2642" w:name="_Toc53183004"/>
      <w:bookmarkStart w:id="2643" w:name="_Toc58915671"/>
      <w:bookmarkStart w:id="2644" w:name="_Toc66700818"/>
      <w:bookmarkStart w:id="2645" w:name="_Toc68696973"/>
      <w:bookmarkStart w:id="2646" w:name="_Toc74927895"/>
      <w:bookmarkStart w:id="2647" w:name="_Toc76114994"/>
      <w:bookmarkStart w:id="2648" w:name="_Toc76544401"/>
      <w:bookmarkStart w:id="2649" w:name="_Toc82541218"/>
      <w:bookmarkStart w:id="2650" w:name="_Toc89951865"/>
      <w:bookmarkStart w:id="2651" w:name="_Toc98766961"/>
      <w:bookmarkStart w:id="2652" w:name="_Toc106203009"/>
      <w:bookmarkStart w:id="2653" w:name="_Toc115187308"/>
      <w:bookmarkStart w:id="2654" w:name="_Toc121993863"/>
      <w:bookmarkStart w:id="2655" w:name="_Toc124152871"/>
      <w:bookmarkStart w:id="2656" w:name="_Toc131538173"/>
      <w:bookmarkStart w:id="2657" w:name="_Toc137391293"/>
      <w:bookmarkStart w:id="2658" w:name="_Toc146961951"/>
      <w:bookmarkStart w:id="2659" w:name="_Toc187256316"/>
      <w:r w:rsidRPr="00931575">
        <w:t>6.5.1.4</w:t>
      </w:r>
      <w:r w:rsidRPr="00931575">
        <w:tab/>
        <w:t>Method of test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660" w:name="_Toc21102672"/>
      <w:bookmarkStart w:id="2661" w:name="_Toc29810521"/>
      <w:bookmarkStart w:id="2662" w:name="_Toc36635873"/>
      <w:bookmarkStart w:id="2663" w:name="_Toc37272819"/>
      <w:bookmarkStart w:id="2664" w:name="_Toc45885896"/>
      <w:bookmarkStart w:id="2665" w:name="_Toc53183005"/>
      <w:bookmarkStart w:id="2666" w:name="_Toc58915672"/>
      <w:bookmarkStart w:id="2667" w:name="_Toc66700819"/>
      <w:bookmarkStart w:id="2668" w:name="_Toc68696974"/>
      <w:bookmarkStart w:id="2669" w:name="_Toc74927896"/>
      <w:bookmarkStart w:id="2670" w:name="_Toc76114995"/>
      <w:bookmarkStart w:id="2671" w:name="_Toc76544402"/>
      <w:bookmarkStart w:id="2672" w:name="_Toc82541219"/>
      <w:bookmarkStart w:id="2673" w:name="_Toc89951866"/>
      <w:bookmarkStart w:id="2674" w:name="_Toc98766962"/>
      <w:bookmarkStart w:id="2675" w:name="_Toc106203010"/>
      <w:bookmarkStart w:id="2676" w:name="_Toc115187309"/>
      <w:bookmarkStart w:id="2677" w:name="_Toc121993864"/>
      <w:bookmarkStart w:id="2678" w:name="_Toc124152872"/>
      <w:bookmarkStart w:id="2679" w:name="_Toc131538174"/>
      <w:bookmarkStart w:id="2680" w:name="_Toc137391294"/>
      <w:bookmarkStart w:id="2681" w:name="_Toc146961952"/>
      <w:bookmarkStart w:id="2682" w:name="_Toc187256317"/>
      <w:r w:rsidRPr="00931575">
        <w:t>6.5.1.5</w:t>
      </w:r>
      <w:r w:rsidRPr="00931575">
        <w:tab/>
        <w:t>Test requirements</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683" w:name="_Toc21102673"/>
      <w:bookmarkStart w:id="2684" w:name="_Toc29810522"/>
      <w:bookmarkStart w:id="2685" w:name="_Toc36635874"/>
      <w:bookmarkStart w:id="2686" w:name="_Toc37272820"/>
      <w:bookmarkStart w:id="2687" w:name="_Toc45885897"/>
      <w:bookmarkStart w:id="2688" w:name="_Toc53183006"/>
      <w:bookmarkStart w:id="2689" w:name="_Toc58915673"/>
      <w:bookmarkStart w:id="2690" w:name="_Toc66700820"/>
      <w:bookmarkStart w:id="2691" w:name="_Toc68696975"/>
      <w:bookmarkStart w:id="2692" w:name="_Toc74927897"/>
      <w:bookmarkStart w:id="2693" w:name="_Toc76114996"/>
      <w:bookmarkStart w:id="2694" w:name="_Toc76544403"/>
      <w:bookmarkStart w:id="2695" w:name="_Toc82541220"/>
      <w:bookmarkStart w:id="2696" w:name="_Toc89951867"/>
      <w:bookmarkStart w:id="2697" w:name="_Toc98766963"/>
      <w:bookmarkStart w:id="2698" w:name="_Toc106203011"/>
      <w:bookmarkStart w:id="2699" w:name="_Toc115187310"/>
      <w:bookmarkStart w:id="2700" w:name="_Toc121993865"/>
      <w:bookmarkStart w:id="2701" w:name="_Toc124152873"/>
      <w:bookmarkStart w:id="2702" w:name="_Toc131538175"/>
      <w:bookmarkStart w:id="2703" w:name="_Toc137391295"/>
      <w:bookmarkStart w:id="2704" w:name="_Toc146961953"/>
      <w:bookmarkStart w:id="2705" w:name="_Toc187256318"/>
      <w:r w:rsidRPr="00931575">
        <w:t>6.5.2</w:t>
      </w:r>
      <w:r w:rsidRPr="00931575">
        <w:tab/>
        <w:t>OTA transmitter transient period</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0C1FAEF8" w14:textId="77777777" w:rsidR="00C45907" w:rsidRPr="00931575" w:rsidRDefault="00C45907" w:rsidP="00C45907">
      <w:pPr>
        <w:pStyle w:val="Heading4"/>
      </w:pPr>
      <w:bookmarkStart w:id="2706" w:name="_Toc21102674"/>
      <w:bookmarkStart w:id="2707" w:name="_Toc29810523"/>
      <w:bookmarkStart w:id="2708" w:name="_Toc36635875"/>
      <w:bookmarkStart w:id="2709" w:name="_Toc37272821"/>
      <w:bookmarkStart w:id="2710" w:name="_Toc45885898"/>
      <w:bookmarkStart w:id="2711" w:name="_Toc53183007"/>
      <w:bookmarkStart w:id="2712" w:name="_Toc58915674"/>
      <w:bookmarkStart w:id="2713" w:name="_Toc66700821"/>
      <w:bookmarkStart w:id="2714" w:name="_Toc68696976"/>
      <w:bookmarkStart w:id="2715" w:name="_Toc74927898"/>
      <w:bookmarkStart w:id="2716" w:name="_Toc76114997"/>
      <w:bookmarkStart w:id="2717" w:name="_Toc76544404"/>
      <w:bookmarkStart w:id="2718" w:name="_Toc82541221"/>
      <w:bookmarkStart w:id="2719" w:name="_Toc89951868"/>
      <w:bookmarkStart w:id="2720" w:name="_Toc98766964"/>
      <w:bookmarkStart w:id="2721" w:name="_Toc106203012"/>
      <w:bookmarkStart w:id="2722" w:name="_Toc115187311"/>
      <w:bookmarkStart w:id="2723" w:name="_Toc121993866"/>
      <w:bookmarkStart w:id="2724" w:name="_Toc124152874"/>
      <w:bookmarkStart w:id="2725" w:name="_Toc131538176"/>
      <w:bookmarkStart w:id="2726" w:name="_Toc137391296"/>
      <w:bookmarkStart w:id="2727" w:name="_Toc146961954"/>
      <w:bookmarkStart w:id="2728" w:name="_Toc187256319"/>
      <w:r w:rsidRPr="00931575">
        <w:t>6.5.2.1</w:t>
      </w:r>
      <w:r w:rsidRPr="00931575">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15pt;height:231.45pt" o:ole="">
            <v:imagedata r:id="rId30" o:title=""/>
          </v:shape>
          <o:OLEObject Type="Embed" ProgID="Word.Picture.8" ShapeID="_x0000_i1030" DrawAspect="Content" ObjectID="_1804591756"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729" w:name="_Toc21102675"/>
      <w:bookmarkStart w:id="2730" w:name="_Toc29810524"/>
      <w:bookmarkStart w:id="2731" w:name="_Toc36635876"/>
      <w:bookmarkStart w:id="2732" w:name="_Toc37272822"/>
      <w:bookmarkStart w:id="2733" w:name="_Toc45885899"/>
      <w:bookmarkStart w:id="2734" w:name="_Toc53183008"/>
      <w:bookmarkStart w:id="2735" w:name="_Toc58915675"/>
      <w:bookmarkStart w:id="2736" w:name="_Toc66700822"/>
      <w:bookmarkStart w:id="2737" w:name="_Toc68696977"/>
      <w:bookmarkStart w:id="2738" w:name="_Toc74927899"/>
      <w:bookmarkStart w:id="2739" w:name="_Toc76114998"/>
      <w:bookmarkStart w:id="2740" w:name="_Toc76544405"/>
      <w:bookmarkStart w:id="2741" w:name="_Toc82541222"/>
      <w:bookmarkStart w:id="2742" w:name="_Toc89951869"/>
      <w:bookmarkStart w:id="2743" w:name="_Toc98766965"/>
      <w:bookmarkStart w:id="2744" w:name="_Toc106203013"/>
      <w:bookmarkStart w:id="2745" w:name="_Toc115187312"/>
      <w:bookmarkStart w:id="2746" w:name="_Toc121993867"/>
      <w:bookmarkStart w:id="2747" w:name="_Toc124152875"/>
      <w:bookmarkStart w:id="2748" w:name="_Toc131538177"/>
      <w:bookmarkStart w:id="2749" w:name="_Toc137391297"/>
      <w:bookmarkStart w:id="2750" w:name="_Toc146961955"/>
      <w:bookmarkStart w:id="2751" w:name="_Toc187256320"/>
      <w:r w:rsidRPr="00931575">
        <w:t>6.5.2.2</w:t>
      </w:r>
      <w:r w:rsidRPr="00931575">
        <w:tab/>
        <w:t>Minimum requirement</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752" w:name="_Toc21102676"/>
      <w:bookmarkStart w:id="2753" w:name="_Toc29810525"/>
      <w:bookmarkStart w:id="2754" w:name="_Toc36635877"/>
      <w:bookmarkStart w:id="2755" w:name="_Toc37272823"/>
      <w:bookmarkStart w:id="2756" w:name="_Toc45885900"/>
      <w:bookmarkStart w:id="2757" w:name="_Toc53183009"/>
      <w:bookmarkStart w:id="2758" w:name="_Toc58915676"/>
      <w:bookmarkStart w:id="2759" w:name="_Toc66700823"/>
      <w:bookmarkStart w:id="2760" w:name="_Toc68696978"/>
      <w:bookmarkStart w:id="2761" w:name="_Toc74927900"/>
      <w:bookmarkStart w:id="2762" w:name="_Toc76114999"/>
      <w:bookmarkStart w:id="2763" w:name="_Toc76544406"/>
      <w:bookmarkStart w:id="2764" w:name="_Toc82541223"/>
      <w:bookmarkStart w:id="2765" w:name="_Toc89951870"/>
      <w:bookmarkStart w:id="2766" w:name="_Toc98766966"/>
      <w:bookmarkStart w:id="2767" w:name="_Toc106203014"/>
      <w:bookmarkStart w:id="2768" w:name="_Toc115187313"/>
      <w:bookmarkStart w:id="2769" w:name="_Toc121993868"/>
      <w:bookmarkStart w:id="2770" w:name="_Toc124152876"/>
      <w:bookmarkStart w:id="2771" w:name="_Toc131538178"/>
      <w:bookmarkStart w:id="2772" w:name="_Toc137391298"/>
      <w:bookmarkStart w:id="2773" w:name="_Toc146961956"/>
      <w:bookmarkStart w:id="2774" w:name="_Toc187256321"/>
      <w:r w:rsidRPr="00931575">
        <w:t>6.5.2.3</w:t>
      </w:r>
      <w:r w:rsidRPr="00931575">
        <w:tab/>
        <w:t>Test purpose</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775" w:name="_Toc21102677"/>
      <w:bookmarkStart w:id="2776" w:name="_Toc29810526"/>
      <w:bookmarkStart w:id="2777" w:name="_Toc36635878"/>
      <w:bookmarkStart w:id="2778" w:name="_Toc37272824"/>
      <w:bookmarkStart w:id="2779" w:name="_Toc45885901"/>
      <w:bookmarkStart w:id="2780" w:name="_Toc53183010"/>
      <w:bookmarkStart w:id="2781" w:name="_Toc58915677"/>
      <w:bookmarkStart w:id="2782" w:name="_Toc66700824"/>
      <w:bookmarkStart w:id="2783" w:name="_Toc68696979"/>
      <w:bookmarkStart w:id="2784" w:name="_Toc74927901"/>
      <w:bookmarkStart w:id="2785" w:name="_Toc76115000"/>
      <w:bookmarkStart w:id="2786" w:name="_Toc76544407"/>
      <w:bookmarkStart w:id="2787" w:name="_Toc82541224"/>
      <w:bookmarkStart w:id="2788" w:name="_Toc89951871"/>
      <w:bookmarkStart w:id="2789" w:name="_Toc98766967"/>
      <w:bookmarkStart w:id="2790" w:name="_Toc106203015"/>
      <w:bookmarkStart w:id="2791" w:name="_Toc115187314"/>
      <w:bookmarkStart w:id="2792" w:name="_Toc121993869"/>
      <w:bookmarkStart w:id="2793" w:name="_Toc124152877"/>
      <w:bookmarkStart w:id="2794" w:name="_Toc131538179"/>
      <w:bookmarkStart w:id="2795" w:name="_Toc137391299"/>
      <w:bookmarkStart w:id="2796" w:name="_Toc146961957"/>
      <w:bookmarkStart w:id="2797" w:name="_Toc187256322"/>
      <w:r w:rsidRPr="00931575">
        <w:t>6.5.2.4</w:t>
      </w:r>
      <w:r w:rsidRPr="00931575">
        <w:tab/>
        <w:t>Method of test</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6D39DD08" w14:textId="77777777" w:rsidR="00C45907" w:rsidRPr="00931575" w:rsidRDefault="00C45907" w:rsidP="00C45907">
      <w:pPr>
        <w:pStyle w:val="Heading5"/>
      </w:pPr>
      <w:bookmarkStart w:id="2798" w:name="_Toc21102678"/>
      <w:bookmarkStart w:id="2799" w:name="_Toc29810527"/>
      <w:bookmarkStart w:id="2800" w:name="_Toc36635879"/>
      <w:bookmarkStart w:id="2801" w:name="_Toc37272825"/>
      <w:bookmarkStart w:id="2802" w:name="_Toc45885902"/>
      <w:bookmarkStart w:id="2803" w:name="_Toc53183011"/>
      <w:bookmarkStart w:id="2804" w:name="_Toc58915678"/>
      <w:bookmarkStart w:id="2805" w:name="_Toc66700825"/>
      <w:bookmarkStart w:id="2806" w:name="_Toc68696980"/>
      <w:bookmarkStart w:id="2807" w:name="_Toc74927902"/>
      <w:bookmarkStart w:id="2808" w:name="_Toc76115001"/>
      <w:bookmarkStart w:id="2809" w:name="_Toc76544408"/>
      <w:bookmarkStart w:id="2810" w:name="_Toc82541225"/>
      <w:bookmarkStart w:id="2811" w:name="_Toc89951872"/>
      <w:bookmarkStart w:id="2812" w:name="_Toc98766968"/>
      <w:bookmarkStart w:id="2813" w:name="_Toc106203016"/>
      <w:bookmarkStart w:id="2814" w:name="_Toc115187315"/>
      <w:bookmarkStart w:id="2815" w:name="_Toc121993870"/>
      <w:bookmarkStart w:id="2816" w:name="_Toc124152878"/>
      <w:bookmarkStart w:id="2817" w:name="_Toc131538180"/>
      <w:bookmarkStart w:id="2818" w:name="_Toc137391300"/>
      <w:bookmarkStart w:id="2819" w:name="_Toc146961958"/>
      <w:bookmarkStart w:id="2820" w:name="_Toc187256323"/>
      <w:r w:rsidRPr="00931575">
        <w:t>6.5.2.4.1</w:t>
      </w:r>
      <w:r w:rsidRPr="00931575">
        <w:tab/>
        <w:t>Initial conditions</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821" w:name="_Toc21102679"/>
      <w:bookmarkStart w:id="2822" w:name="_Toc29810528"/>
      <w:bookmarkStart w:id="2823" w:name="_Toc36635880"/>
      <w:bookmarkStart w:id="2824" w:name="_Toc37272826"/>
      <w:bookmarkStart w:id="2825" w:name="_Toc45885903"/>
      <w:bookmarkStart w:id="2826" w:name="_Toc53183012"/>
      <w:bookmarkStart w:id="2827" w:name="_Toc58915679"/>
      <w:bookmarkStart w:id="2828" w:name="_Toc66700826"/>
      <w:bookmarkStart w:id="2829" w:name="_Toc68696981"/>
      <w:bookmarkStart w:id="2830" w:name="_Toc74927903"/>
      <w:bookmarkStart w:id="2831" w:name="_Toc76115002"/>
      <w:bookmarkStart w:id="2832" w:name="_Toc76544409"/>
      <w:bookmarkStart w:id="2833" w:name="_Toc82541226"/>
      <w:bookmarkStart w:id="2834" w:name="_Toc89951873"/>
      <w:bookmarkStart w:id="2835" w:name="_Toc98766969"/>
      <w:bookmarkStart w:id="2836" w:name="_Toc106203017"/>
      <w:bookmarkStart w:id="2837" w:name="_Toc115187316"/>
      <w:bookmarkStart w:id="2838" w:name="_Toc121993871"/>
      <w:bookmarkStart w:id="2839" w:name="_Toc124152879"/>
      <w:bookmarkStart w:id="2840" w:name="_Toc131538181"/>
      <w:bookmarkStart w:id="2841" w:name="_Toc137391301"/>
      <w:bookmarkStart w:id="2842" w:name="_Toc146961959"/>
      <w:bookmarkStart w:id="2843" w:name="_Toc187256324"/>
      <w:r w:rsidRPr="00931575">
        <w:t>6.5.2.4.2</w:t>
      </w:r>
      <w:r w:rsidRPr="00931575">
        <w:tab/>
        <w:t>Procedure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4B4CA2C7" w14:textId="77777777" w:rsidR="00C45907" w:rsidRPr="00931575" w:rsidRDefault="00C45907" w:rsidP="005624C7">
      <w:pPr>
        <w:pStyle w:val="H6"/>
      </w:pPr>
      <w:bookmarkStart w:id="2844" w:name="_Toc21102680"/>
      <w:bookmarkStart w:id="2845" w:name="_Toc29810529"/>
      <w:bookmarkStart w:id="2846" w:name="_Toc36635881"/>
      <w:bookmarkStart w:id="2847" w:name="_Toc37272827"/>
      <w:bookmarkStart w:id="2848" w:name="_Toc45885904"/>
      <w:r w:rsidRPr="00931575">
        <w:t>6.5.2.4.2.1</w:t>
      </w:r>
      <w:r w:rsidRPr="00931575">
        <w:tab/>
        <w:t>General procedure</w:t>
      </w:r>
      <w:bookmarkEnd w:id="2844"/>
      <w:bookmarkEnd w:id="2845"/>
      <w:bookmarkEnd w:id="2846"/>
      <w:bookmarkEnd w:id="2847"/>
      <w:bookmarkEnd w:id="2848"/>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849" w:name="_Toc21102681"/>
      <w:bookmarkStart w:id="2850" w:name="_Toc29810530"/>
      <w:bookmarkStart w:id="2851" w:name="_Toc36635882"/>
      <w:bookmarkStart w:id="2852" w:name="_Toc37272828"/>
      <w:bookmarkStart w:id="2853" w:name="_Toc45885905"/>
      <w:r w:rsidRPr="00931575">
        <w:t>6.5.2.4.2.2</w:t>
      </w:r>
      <w:r w:rsidRPr="00931575">
        <w:tab/>
      </w:r>
      <w:r w:rsidRPr="00931575">
        <w:rPr>
          <w:i/>
        </w:rPr>
        <w:t>BS type 1-O</w:t>
      </w:r>
      <w:bookmarkEnd w:id="2849"/>
      <w:bookmarkEnd w:id="2850"/>
      <w:bookmarkEnd w:id="2851"/>
      <w:bookmarkEnd w:id="2852"/>
      <w:bookmarkEnd w:id="2853"/>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854" w:name="_Toc21102682"/>
      <w:bookmarkStart w:id="2855" w:name="_Toc29810531"/>
      <w:bookmarkStart w:id="2856" w:name="_Toc36635883"/>
      <w:bookmarkStart w:id="2857" w:name="_Toc37272829"/>
      <w:bookmarkStart w:id="2858" w:name="_Toc45885906"/>
      <w:r w:rsidRPr="00931575">
        <w:t>6.5.2.4.2.3</w:t>
      </w:r>
      <w:r w:rsidRPr="00931575">
        <w:tab/>
      </w:r>
      <w:r w:rsidRPr="00931575">
        <w:rPr>
          <w:i/>
        </w:rPr>
        <w:t>BS type 2-O</w:t>
      </w:r>
      <w:bookmarkEnd w:id="2854"/>
      <w:bookmarkEnd w:id="2855"/>
      <w:bookmarkEnd w:id="2856"/>
      <w:bookmarkEnd w:id="2857"/>
      <w:bookmarkEnd w:id="2858"/>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859" w:name="_Toc21102683"/>
      <w:bookmarkStart w:id="2860" w:name="_Toc29810532"/>
      <w:bookmarkStart w:id="2861" w:name="_Toc36635884"/>
      <w:bookmarkStart w:id="2862" w:name="_Toc37272830"/>
      <w:bookmarkStart w:id="2863" w:name="_Toc45885907"/>
      <w:bookmarkStart w:id="2864" w:name="_Toc53183013"/>
      <w:bookmarkStart w:id="2865" w:name="_Toc58915680"/>
      <w:bookmarkStart w:id="2866" w:name="_Toc66700827"/>
      <w:bookmarkStart w:id="2867" w:name="_Toc68696982"/>
      <w:bookmarkStart w:id="2868" w:name="_Toc74927904"/>
      <w:bookmarkStart w:id="2869" w:name="_Toc76115003"/>
      <w:bookmarkStart w:id="2870" w:name="_Toc76544410"/>
      <w:bookmarkStart w:id="2871" w:name="_Toc82541227"/>
      <w:bookmarkStart w:id="2872" w:name="_Toc89951874"/>
      <w:bookmarkStart w:id="2873" w:name="_Toc98766970"/>
      <w:bookmarkStart w:id="2874" w:name="_Toc106203018"/>
      <w:bookmarkStart w:id="2875" w:name="_Toc115187317"/>
      <w:bookmarkStart w:id="2876" w:name="_Toc121993872"/>
      <w:bookmarkStart w:id="2877" w:name="_Toc124152880"/>
      <w:bookmarkStart w:id="2878" w:name="_Toc131538182"/>
      <w:bookmarkStart w:id="2879" w:name="_Toc137391302"/>
      <w:bookmarkStart w:id="2880" w:name="_Toc146961960"/>
      <w:bookmarkStart w:id="2881" w:name="_Toc187256325"/>
      <w:r w:rsidRPr="00931575">
        <w:t>6.5.2.5</w:t>
      </w:r>
      <w:r w:rsidRPr="00931575">
        <w:tab/>
        <w:t>Test requirements</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186D70E6" w14:textId="77777777" w:rsidR="00C45907" w:rsidRPr="00931575" w:rsidRDefault="00C45907" w:rsidP="00C45907">
      <w:pPr>
        <w:pStyle w:val="Heading5"/>
      </w:pPr>
      <w:bookmarkStart w:id="2882" w:name="_Toc21102684"/>
      <w:bookmarkStart w:id="2883" w:name="_Toc29810533"/>
      <w:bookmarkStart w:id="2884" w:name="_Toc36635885"/>
      <w:bookmarkStart w:id="2885" w:name="_Toc37272831"/>
      <w:bookmarkStart w:id="2886" w:name="_Toc45885908"/>
      <w:bookmarkStart w:id="2887" w:name="_Toc53183014"/>
      <w:bookmarkStart w:id="2888" w:name="_Toc58915681"/>
      <w:bookmarkStart w:id="2889" w:name="_Toc66700828"/>
      <w:bookmarkStart w:id="2890" w:name="_Toc68696983"/>
      <w:bookmarkStart w:id="2891" w:name="_Toc74927905"/>
      <w:bookmarkStart w:id="2892" w:name="_Toc76115004"/>
      <w:bookmarkStart w:id="2893" w:name="_Toc76544411"/>
      <w:bookmarkStart w:id="2894" w:name="_Toc82541228"/>
      <w:bookmarkStart w:id="2895" w:name="_Toc89951875"/>
      <w:bookmarkStart w:id="2896" w:name="_Toc98766971"/>
      <w:bookmarkStart w:id="2897" w:name="_Toc106203019"/>
      <w:bookmarkStart w:id="2898" w:name="_Toc115187318"/>
      <w:bookmarkStart w:id="2899" w:name="_Toc121993873"/>
      <w:bookmarkStart w:id="2900" w:name="_Toc124152881"/>
      <w:bookmarkStart w:id="2901" w:name="_Toc131538183"/>
      <w:bookmarkStart w:id="2902" w:name="_Toc137391303"/>
      <w:bookmarkStart w:id="2903" w:name="_Toc146961961"/>
      <w:bookmarkStart w:id="2904" w:name="_Toc187256326"/>
      <w:r w:rsidRPr="00931575">
        <w:t>6.5.2.5.1</w:t>
      </w:r>
      <w:r w:rsidRPr="00931575">
        <w:tab/>
      </w:r>
      <w:r w:rsidRPr="00931575">
        <w:rPr>
          <w:i/>
        </w:rPr>
        <w:t>BS type 1-O</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905" w:name="_Toc21102685"/>
      <w:bookmarkStart w:id="2906" w:name="_Toc29810534"/>
      <w:bookmarkStart w:id="2907" w:name="_Toc36635886"/>
      <w:bookmarkStart w:id="2908" w:name="_Toc37272832"/>
      <w:bookmarkStart w:id="2909" w:name="_Toc45885909"/>
      <w:bookmarkStart w:id="2910" w:name="_Toc53183015"/>
      <w:bookmarkStart w:id="2911" w:name="_Toc58915682"/>
      <w:bookmarkStart w:id="2912" w:name="_Toc66700829"/>
      <w:bookmarkStart w:id="2913" w:name="_Toc68696984"/>
      <w:bookmarkStart w:id="2914" w:name="_Toc74927906"/>
      <w:bookmarkStart w:id="2915" w:name="_Toc76115005"/>
      <w:bookmarkStart w:id="2916" w:name="_Toc76544412"/>
      <w:bookmarkStart w:id="2917" w:name="_Toc82541229"/>
      <w:bookmarkStart w:id="2918" w:name="_Toc89951876"/>
      <w:bookmarkStart w:id="2919" w:name="_Toc98766972"/>
      <w:bookmarkStart w:id="2920" w:name="_Toc106203020"/>
      <w:bookmarkStart w:id="2921" w:name="_Toc115187319"/>
      <w:bookmarkStart w:id="2922" w:name="_Toc121993874"/>
      <w:bookmarkStart w:id="2923" w:name="_Toc124152882"/>
      <w:bookmarkStart w:id="2924" w:name="_Toc131538184"/>
      <w:bookmarkStart w:id="2925" w:name="_Toc137391304"/>
      <w:bookmarkStart w:id="2926" w:name="_Toc146961962"/>
      <w:bookmarkStart w:id="2927" w:name="_Toc187256327"/>
      <w:r w:rsidRPr="00931575">
        <w:t>6.5.2.5.2</w:t>
      </w:r>
      <w:r w:rsidRPr="00931575">
        <w:tab/>
      </w:r>
      <w:r w:rsidRPr="00931575">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928" w:name="_Toc21102686"/>
      <w:bookmarkStart w:id="2929" w:name="_Toc29810535"/>
      <w:bookmarkStart w:id="2930" w:name="_Toc36635887"/>
      <w:bookmarkStart w:id="2931" w:name="_Toc37272833"/>
      <w:bookmarkStart w:id="2932" w:name="_Toc45885910"/>
      <w:bookmarkStart w:id="2933" w:name="_Toc53183016"/>
      <w:bookmarkStart w:id="2934" w:name="_Toc58915683"/>
      <w:bookmarkStart w:id="2935" w:name="_Toc66700830"/>
      <w:bookmarkStart w:id="2936" w:name="_Toc68696985"/>
      <w:bookmarkStart w:id="2937" w:name="_Toc74927907"/>
      <w:bookmarkStart w:id="2938" w:name="_Toc76115006"/>
      <w:bookmarkStart w:id="2939" w:name="_Toc76544413"/>
      <w:bookmarkStart w:id="2940" w:name="_Toc82541230"/>
      <w:bookmarkStart w:id="2941" w:name="_Toc89951877"/>
      <w:bookmarkStart w:id="2942" w:name="_Toc98766973"/>
      <w:bookmarkStart w:id="2943" w:name="_Toc106203021"/>
      <w:bookmarkStart w:id="2944" w:name="_Toc115187320"/>
      <w:bookmarkStart w:id="2945" w:name="_Toc121993875"/>
      <w:bookmarkStart w:id="2946" w:name="_Toc124152883"/>
      <w:bookmarkStart w:id="2947" w:name="_Toc131538185"/>
      <w:bookmarkStart w:id="2948" w:name="_Toc137391305"/>
      <w:bookmarkStart w:id="2949" w:name="_Toc146961963"/>
      <w:bookmarkStart w:id="2950" w:name="_Toc187256328"/>
      <w:r w:rsidRPr="00931575">
        <w:t>6.6</w:t>
      </w:r>
      <w:r w:rsidRPr="00931575">
        <w:tab/>
        <w:t>OTA transmitted signal quality</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39D3838A" w14:textId="77777777" w:rsidR="00C45907" w:rsidRPr="00931575" w:rsidRDefault="00C45907" w:rsidP="00C45907">
      <w:pPr>
        <w:pStyle w:val="Heading3"/>
      </w:pPr>
      <w:bookmarkStart w:id="2951" w:name="_Toc21102687"/>
      <w:bookmarkStart w:id="2952" w:name="_Toc29810536"/>
      <w:bookmarkStart w:id="2953" w:name="_Toc36635888"/>
      <w:bookmarkStart w:id="2954" w:name="_Toc37272834"/>
      <w:bookmarkStart w:id="2955" w:name="_Toc45885911"/>
      <w:bookmarkStart w:id="2956" w:name="_Toc53183017"/>
      <w:bookmarkStart w:id="2957" w:name="_Toc58915684"/>
      <w:bookmarkStart w:id="2958" w:name="_Toc66700831"/>
      <w:bookmarkStart w:id="2959" w:name="_Toc68696986"/>
      <w:bookmarkStart w:id="2960" w:name="_Toc74927908"/>
      <w:bookmarkStart w:id="2961" w:name="_Toc76115007"/>
      <w:bookmarkStart w:id="2962" w:name="_Toc76544414"/>
      <w:bookmarkStart w:id="2963" w:name="_Toc82541231"/>
      <w:bookmarkStart w:id="2964" w:name="_Toc89951878"/>
      <w:bookmarkStart w:id="2965" w:name="_Toc98766974"/>
      <w:bookmarkStart w:id="2966" w:name="_Toc106203022"/>
      <w:bookmarkStart w:id="2967" w:name="_Toc115187321"/>
      <w:bookmarkStart w:id="2968" w:name="_Toc121993876"/>
      <w:bookmarkStart w:id="2969" w:name="_Toc124152884"/>
      <w:bookmarkStart w:id="2970" w:name="_Toc131538186"/>
      <w:bookmarkStart w:id="2971" w:name="_Toc137391306"/>
      <w:bookmarkStart w:id="2972" w:name="_Toc146961964"/>
      <w:bookmarkStart w:id="2973" w:name="_Toc187256329"/>
      <w:r w:rsidRPr="00931575">
        <w:t>6.6.1</w:t>
      </w:r>
      <w:r w:rsidRPr="00931575">
        <w:tab/>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974" w:name="_Toc21102688"/>
      <w:bookmarkStart w:id="2975" w:name="_Toc29810537"/>
      <w:bookmarkStart w:id="2976" w:name="_Toc36635889"/>
      <w:bookmarkStart w:id="2977" w:name="_Toc37272835"/>
      <w:bookmarkStart w:id="2978" w:name="_Toc45885912"/>
      <w:bookmarkStart w:id="2979" w:name="_Toc53183018"/>
      <w:bookmarkStart w:id="2980" w:name="_Toc58915685"/>
      <w:bookmarkStart w:id="2981" w:name="_Toc66700832"/>
      <w:bookmarkStart w:id="2982" w:name="_Toc68696987"/>
      <w:bookmarkStart w:id="2983" w:name="_Toc74927909"/>
      <w:bookmarkStart w:id="2984" w:name="_Toc76115008"/>
      <w:bookmarkStart w:id="2985" w:name="_Toc76544415"/>
      <w:bookmarkStart w:id="2986" w:name="_Toc82541232"/>
      <w:bookmarkStart w:id="2987" w:name="_Toc89951879"/>
      <w:bookmarkStart w:id="2988" w:name="_Toc98766975"/>
      <w:bookmarkStart w:id="2989" w:name="_Toc106203023"/>
      <w:bookmarkStart w:id="2990" w:name="_Toc115187322"/>
      <w:bookmarkStart w:id="2991" w:name="_Toc121993877"/>
      <w:bookmarkStart w:id="2992" w:name="_Toc124152885"/>
      <w:bookmarkStart w:id="2993" w:name="_Toc131538187"/>
      <w:bookmarkStart w:id="2994" w:name="_Toc137391307"/>
      <w:bookmarkStart w:id="2995" w:name="_Toc146961965"/>
      <w:bookmarkStart w:id="2996" w:name="_Toc187256330"/>
      <w:r w:rsidRPr="00931575">
        <w:t>6.6.2</w:t>
      </w:r>
      <w:r w:rsidRPr="00931575">
        <w:tab/>
        <w:t>OTA frequency error</w:t>
      </w:r>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57BE0E28" w14:textId="77777777" w:rsidR="00C45907" w:rsidRPr="00931575" w:rsidRDefault="00C45907" w:rsidP="00C45907">
      <w:pPr>
        <w:pStyle w:val="Heading4"/>
      </w:pPr>
      <w:bookmarkStart w:id="2997" w:name="_Toc21102689"/>
      <w:bookmarkStart w:id="2998" w:name="_Toc29810538"/>
      <w:bookmarkStart w:id="2999" w:name="_Toc36635890"/>
      <w:bookmarkStart w:id="3000" w:name="_Toc37272836"/>
      <w:bookmarkStart w:id="3001" w:name="_Toc45885913"/>
      <w:bookmarkStart w:id="3002" w:name="_Toc53183019"/>
      <w:bookmarkStart w:id="3003" w:name="_Toc58915686"/>
      <w:bookmarkStart w:id="3004" w:name="_Toc66700833"/>
      <w:bookmarkStart w:id="3005" w:name="_Toc68696988"/>
      <w:bookmarkStart w:id="3006" w:name="_Toc74927910"/>
      <w:bookmarkStart w:id="3007" w:name="_Toc76115009"/>
      <w:bookmarkStart w:id="3008" w:name="_Toc76544416"/>
      <w:bookmarkStart w:id="3009" w:name="_Toc82541233"/>
      <w:bookmarkStart w:id="3010" w:name="_Toc89951880"/>
      <w:bookmarkStart w:id="3011" w:name="_Toc98766976"/>
      <w:bookmarkStart w:id="3012" w:name="_Toc106203024"/>
      <w:bookmarkStart w:id="3013" w:name="_Toc115187323"/>
      <w:bookmarkStart w:id="3014" w:name="_Toc121993878"/>
      <w:bookmarkStart w:id="3015" w:name="_Toc124152886"/>
      <w:bookmarkStart w:id="3016" w:name="_Toc131538188"/>
      <w:bookmarkStart w:id="3017" w:name="_Toc137391308"/>
      <w:bookmarkStart w:id="3018" w:name="_Toc146961966"/>
      <w:bookmarkStart w:id="3019" w:name="_Toc187256331"/>
      <w:r w:rsidRPr="00931575">
        <w:t>6.6.2.1</w:t>
      </w:r>
      <w:r w:rsidRPr="00931575">
        <w:tab/>
        <w:t>Definition and applicability</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020" w:name="_Toc21102690"/>
      <w:bookmarkStart w:id="3021" w:name="_Toc29810539"/>
      <w:bookmarkStart w:id="3022" w:name="_Toc36635891"/>
      <w:bookmarkStart w:id="3023" w:name="_Toc37272837"/>
      <w:bookmarkStart w:id="3024" w:name="_Toc45885914"/>
      <w:bookmarkStart w:id="3025" w:name="_Toc53183020"/>
      <w:bookmarkStart w:id="3026" w:name="_Toc58915687"/>
      <w:bookmarkStart w:id="3027" w:name="_Toc66700834"/>
      <w:bookmarkStart w:id="3028" w:name="_Toc68696989"/>
      <w:bookmarkStart w:id="3029" w:name="_Toc74927911"/>
      <w:bookmarkStart w:id="3030" w:name="_Toc76115010"/>
      <w:bookmarkStart w:id="3031" w:name="_Toc76544417"/>
      <w:bookmarkStart w:id="3032" w:name="_Toc82541234"/>
      <w:bookmarkStart w:id="3033" w:name="_Toc89951881"/>
      <w:bookmarkStart w:id="3034" w:name="_Toc98766977"/>
      <w:bookmarkStart w:id="3035" w:name="_Toc106203025"/>
      <w:bookmarkStart w:id="3036" w:name="_Toc115187324"/>
      <w:bookmarkStart w:id="3037" w:name="_Toc121993879"/>
      <w:bookmarkStart w:id="3038" w:name="_Toc124152887"/>
      <w:bookmarkStart w:id="3039" w:name="_Toc131538189"/>
      <w:bookmarkStart w:id="3040" w:name="_Toc137391309"/>
      <w:bookmarkStart w:id="3041" w:name="_Toc146961967"/>
      <w:bookmarkStart w:id="3042" w:name="_Toc187256332"/>
      <w:r w:rsidRPr="00931575">
        <w:t>6.6.2.2</w:t>
      </w:r>
      <w:r w:rsidRPr="00931575">
        <w:tab/>
        <w:t>Minimum Requirement</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043" w:name="_Toc21102691"/>
      <w:bookmarkStart w:id="3044" w:name="_Toc29810540"/>
      <w:bookmarkStart w:id="3045" w:name="_Toc36635892"/>
      <w:bookmarkStart w:id="3046" w:name="_Toc37272838"/>
      <w:bookmarkStart w:id="3047" w:name="_Toc45885915"/>
      <w:bookmarkStart w:id="3048" w:name="_Toc53183021"/>
      <w:bookmarkStart w:id="3049" w:name="_Toc58915688"/>
      <w:bookmarkStart w:id="3050" w:name="_Toc66700835"/>
      <w:bookmarkStart w:id="3051" w:name="_Toc68696990"/>
      <w:bookmarkStart w:id="3052" w:name="_Toc74927912"/>
      <w:bookmarkStart w:id="3053" w:name="_Toc76115011"/>
      <w:bookmarkStart w:id="3054" w:name="_Toc76544418"/>
      <w:bookmarkStart w:id="3055" w:name="_Toc82541235"/>
      <w:bookmarkStart w:id="3056" w:name="_Toc89951882"/>
      <w:bookmarkStart w:id="3057" w:name="_Toc98766978"/>
      <w:bookmarkStart w:id="3058" w:name="_Toc106203026"/>
      <w:bookmarkStart w:id="3059" w:name="_Toc115187325"/>
      <w:bookmarkStart w:id="3060" w:name="_Toc121993880"/>
      <w:bookmarkStart w:id="3061" w:name="_Toc124152888"/>
      <w:bookmarkStart w:id="3062" w:name="_Toc131538190"/>
      <w:bookmarkStart w:id="3063" w:name="_Toc137391310"/>
      <w:bookmarkStart w:id="3064" w:name="_Toc146961968"/>
      <w:bookmarkStart w:id="3065" w:name="_Toc187256333"/>
      <w:r w:rsidRPr="00931575">
        <w:t>6.6.2.3</w:t>
      </w:r>
      <w:r w:rsidRPr="00931575">
        <w:tab/>
        <w:t>Test purpose</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066" w:name="_Toc21102692"/>
      <w:bookmarkStart w:id="3067" w:name="_Toc29810541"/>
      <w:bookmarkStart w:id="3068" w:name="_Toc36635893"/>
      <w:bookmarkStart w:id="3069" w:name="_Toc37272839"/>
      <w:bookmarkStart w:id="3070" w:name="_Toc45885916"/>
      <w:bookmarkStart w:id="3071" w:name="_Toc53183022"/>
      <w:bookmarkStart w:id="3072" w:name="_Toc58915689"/>
      <w:bookmarkStart w:id="3073" w:name="_Toc66700836"/>
      <w:bookmarkStart w:id="3074" w:name="_Toc68696991"/>
      <w:bookmarkStart w:id="3075" w:name="_Toc74927913"/>
      <w:bookmarkStart w:id="3076" w:name="_Toc76115012"/>
      <w:bookmarkStart w:id="3077" w:name="_Toc76544419"/>
      <w:bookmarkStart w:id="3078" w:name="_Toc82541236"/>
      <w:bookmarkStart w:id="3079" w:name="_Toc89951883"/>
      <w:bookmarkStart w:id="3080" w:name="_Toc98766979"/>
      <w:bookmarkStart w:id="3081" w:name="_Toc106203027"/>
      <w:bookmarkStart w:id="3082" w:name="_Toc115187326"/>
      <w:bookmarkStart w:id="3083" w:name="_Toc121993881"/>
      <w:bookmarkStart w:id="3084" w:name="_Toc124152889"/>
      <w:bookmarkStart w:id="3085" w:name="_Toc131538191"/>
      <w:bookmarkStart w:id="3086" w:name="_Toc137391311"/>
      <w:bookmarkStart w:id="3087" w:name="_Toc146961969"/>
      <w:bookmarkStart w:id="3088" w:name="_Toc187256334"/>
      <w:r w:rsidRPr="00931575">
        <w:t>6.6.2.4</w:t>
      </w:r>
      <w:r w:rsidRPr="00931575">
        <w:tab/>
        <w:t>Method of test</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089" w:name="_Toc21102693"/>
      <w:bookmarkStart w:id="3090" w:name="_Toc29810542"/>
      <w:bookmarkStart w:id="3091" w:name="_Toc36635894"/>
      <w:bookmarkStart w:id="3092" w:name="_Toc37272840"/>
      <w:bookmarkStart w:id="3093" w:name="_Toc45885917"/>
      <w:bookmarkStart w:id="3094" w:name="_Toc53183023"/>
      <w:bookmarkStart w:id="3095" w:name="_Toc58915690"/>
      <w:bookmarkStart w:id="3096" w:name="_Toc66700837"/>
      <w:bookmarkStart w:id="3097" w:name="_Toc68696992"/>
      <w:bookmarkStart w:id="3098" w:name="_Toc74927914"/>
      <w:bookmarkStart w:id="3099" w:name="_Toc76115013"/>
      <w:bookmarkStart w:id="3100" w:name="_Toc76544420"/>
      <w:bookmarkStart w:id="3101" w:name="_Toc82541237"/>
      <w:bookmarkStart w:id="3102" w:name="_Toc89951884"/>
      <w:bookmarkStart w:id="3103" w:name="_Toc98766980"/>
      <w:bookmarkStart w:id="3104" w:name="_Toc106203028"/>
      <w:bookmarkStart w:id="3105" w:name="_Toc115187327"/>
      <w:bookmarkStart w:id="3106" w:name="_Toc121993882"/>
      <w:bookmarkStart w:id="3107" w:name="_Toc124152890"/>
      <w:bookmarkStart w:id="3108" w:name="_Toc131538192"/>
      <w:bookmarkStart w:id="3109" w:name="_Toc137391312"/>
      <w:bookmarkStart w:id="3110" w:name="_Toc146961970"/>
      <w:bookmarkStart w:id="3111" w:name="_Toc187256335"/>
      <w:r w:rsidRPr="00931575">
        <w:t>6.6.2.4.1</w:t>
      </w:r>
      <w:r w:rsidRPr="00931575">
        <w:tab/>
        <w:t>Initial conditions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3112" w:name="_Toc21102694"/>
      <w:bookmarkStart w:id="3113" w:name="_Toc29810543"/>
      <w:bookmarkStart w:id="3114" w:name="_Toc36635895"/>
      <w:bookmarkStart w:id="3115" w:name="_Toc37272841"/>
      <w:bookmarkStart w:id="3116" w:name="_Toc45885918"/>
      <w:bookmarkStart w:id="3117" w:name="_Toc53183024"/>
      <w:bookmarkStart w:id="3118" w:name="_Toc58915691"/>
      <w:bookmarkStart w:id="3119" w:name="_Toc66700838"/>
      <w:bookmarkStart w:id="3120" w:name="_Toc68696993"/>
      <w:bookmarkStart w:id="3121" w:name="_Toc74927915"/>
      <w:bookmarkStart w:id="3122" w:name="_Toc76115014"/>
      <w:bookmarkStart w:id="3123" w:name="_Toc76544421"/>
      <w:bookmarkStart w:id="3124" w:name="_Toc82541238"/>
      <w:bookmarkStart w:id="3125" w:name="_Toc89951885"/>
      <w:bookmarkStart w:id="3126" w:name="_Toc98766981"/>
      <w:bookmarkStart w:id="3127" w:name="_Toc106203029"/>
      <w:bookmarkStart w:id="3128" w:name="_Toc115187328"/>
      <w:bookmarkStart w:id="3129" w:name="_Toc121993883"/>
      <w:bookmarkStart w:id="3130" w:name="_Toc124152891"/>
      <w:bookmarkStart w:id="3131" w:name="_Toc131538193"/>
      <w:bookmarkStart w:id="3132" w:name="_Toc137391313"/>
      <w:bookmarkStart w:id="3133" w:name="_Toc146961971"/>
      <w:bookmarkStart w:id="3134" w:name="_Toc187256336"/>
      <w:r w:rsidRPr="00931575">
        <w:t>6.6.2.5</w:t>
      </w:r>
      <w:r w:rsidRPr="00931575">
        <w:tab/>
        <w:t>Test Requirements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135" w:name="_Toc21102695"/>
      <w:bookmarkStart w:id="3136" w:name="_Toc29810544"/>
      <w:bookmarkStart w:id="3137" w:name="_Toc36635896"/>
      <w:bookmarkStart w:id="3138" w:name="_Toc37272842"/>
      <w:bookmarkStart w:id="3139" w:name="_Toc45885919"/>
      <w:bookmarkStart w:id="3140" w:name="_Toc53183025"/>
      <w:bookmarkStart w:id="3141" w:name="_Toc58915692"/>
      <w:bookmarkStart w:id="3142" w:name="_Toc66700839"/>
      <w:bookmarkStart w:id="3143" w:name="_Toc68696994"/>
      <w:bookmarkStart w:id="3144" w:name="_Toc74927916"/>
      <w:bookmarkStart w:id="3145" w:name="_Toc76115015"/>
      <w:bookmarkStart w:id="3146" w:name="_Toc76544422"/>
      <w:bookmarkStart w:id="3147" w:name="_Toc82541239"/>
      <w:bookmarkStart w:id="3148" w:name="_Toc89951886"/>
      <w:bookmarkStart w:id="3149" w:name="_Toc98766982"/>
      <w:bookmarkStart w:id="3150" w:name="_Toc106203030"/>
      <w:bookmarkStart w:id="3151" w:name="_Toc115187329"/>
      <w:bookmarkStart w:id="3152" w:name="_Toc121993884"/>
      <w:bookmarkStart w:id="3153" w:name="_Toc124152892"/>
      <w:bookmarkStart w:id="3154" w:name="_Toc131538194"/>
      <w:bookmarkStart w:id="3155" w:name="_Toc137391314"/>
      <w:bookmarkStart w:id="3156" w:name="_Toc146961972"/>
      <w:bookmarkStart w:id="3157" w:name="_Toc187256337"/>
      <w:r w:rsidRPr="00931575">
        <w:t>6.6.3</w:t>
      </w:r>
      <w:r w:rsidRPr="00931575">
        <w:tab/>
        <w:t>OTA modulation quality</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5E9DFA92" w14:textId="77777777" w:rsidR="00C45907" w:rsidRPr="00931575" w:rsidRDefault="00C45907" w:rsidP="00C45907">
      <w:pPr>
        <w:pStyle w:val="Heading4"/>
      </w:pPr>
      <w:bookmarkStart w:id="3158" w:name="_Toc21102696"/>
      <w:bookmarkStart w:id="3159" w:name="_Toc29810545"/>
      <w:bookmarkStart w:id="3160" w:name="_Toc36635897"/>
      <w:bookmarkStart w:id="3161" w:name="_Toc37272843"/>
      <w:bookmarkStart w:id="3162" w:name="_Toc45885920"/>
      <w:bookmarkStart w:id="3163" w:name="_Toc53183026"/>
      <w:bookmarkStart w:id="3164" w:name="_Toc58915693"/>
      <w:bookmarkStart w:id="3165" w:name="_Toc66700840"/>
      <w:bookmarkStart w:id="3166" w:name="_Toc68696995"/>
      <w:bookmarkStart w:id="3167" w:name="_Toc74927917"/>
      <w:bookmarkStart w:id="3168" w:name="_Toc76115016"/>
      <w:bookmarkStart w:id="3169" w:name="_Toc76544423"/>
      <w:bookmarkStart w:id="3170" w:name="_Toc82541240"/>
      <w:bookmarkStart w:id="3171" w:name="_Toc89951887"/>
      <w:bookmarkStart w:id="3172" w:name="_Toc98766983"/>
      <w:bookmarkStart w:id="3173" w:name="_Toc106203031"/>
      <w:bookmarkStart w:id="3174" w:name="_Toc115187330"/>
      <w:bookmarkStart w:id="3175" w:name="_Toc121993885"/>
      <w:bookmarkStart w:id="3176" w:name="_Toc124152893"/>
      <w:bookmarkStart w:id="3177" w:name="_Toc131538195"/>
      <w:bookmarkStart w:id="3178" w:name="_Toc137391315"/>
      <w:bookmarkStart w:id="3179" w:name="_Toc146961973"/>
      <w:bookmarkStart w:id="3180" w:name="_Toc187256338"/>
      <w:r w:rsidRPr="00931575">
        <w:t>6.6.3.1</w:t>
      </w:r>
      <w:r w:rsidRPr="00931575">
        <w:tab/>
        <w:t>Definition and applicability</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181" w:name="_Toc21102697"/>
      <w:bookmarkStart w:id="3182" w:name="_Toc29810546"/>
      <w:bookmarkStart w:id="3183" w:name="_Toc36635898"/>
      <w:bookmarkStart w:id="3184" w:name="_Toc37272844"/>
      <w:bookmarkStart w:id="3185" w:name="_Toc45885921"/>
      <w:bookmarkStart w:id="3186" w:name="_Toc53183027"/>
      <w:bookmarkStart w:id="3187" w:name="_Toc58915694"/>
      <w:bookmarkStart w:id="3188" w:name="_Toc66700841"/>
      <w:bookmarkStart w:id="3189" w:name="_Toc68696996"/>
      <w:bookmarkStart w:id="3190" w:name="_Toc74927918"/>
      <w:bookmarkStart w:id="3191" w:name="_Toc76115017"/>
      <w:bookmarkStart w:id="3192" w:name="_Toc76544424"/>
      <w:bookmarkStart w:id="3193" w:name="_Toc82541241"/>
      <w:bookmarkStart w:id="3194" w:name="_Toc89951888"/>
      <w:bookmarkStart w:id="3195" w:name="_Toc98766984"/>
      <w:bookmarkStart w:id="3196" w:name="_Toc106203032"/>
      <w:bookmarkStart w:id="3197" w:name="_Toc115187331"/>
      <w:bookmarkStart w:id="3198" w:name="_Toc121993886"/>
      <w:bookmarkStart w:id="3199" w:name="_Toc124152894"/>
      <w:bookmarkStart w:id="3200" w:name="_Toc131538196"/>
      <w:bookmarkStart w:id="3201" w:name="_Toc137391316"/>
      <w:bookmarkStart w:id="3202" w:name="_Toc146961974"/>
      <w:bookmarkStart w:id="3203" w:name="_Toc187256339"/>
      <w:r w:rsidRPr="00931575">
        <w:t>6.6.3.2</w:t>
      </w:r>
      <w:r w:rsidRPr="00931575">
        <w:tab/>
        <w:t>Minimum Requirement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204" w:name="_Toc21102698"/>
      <w:bookmarkStart w:id="3205" w:name="_Toc29810547"/>
      <w:bookmarkStart w:id="3206" w:name="_Toc36635899"/>
      <w:bookmarkStart w:id="3207" w:name="_Toc37272845"/>
      <w:bookmarkStart w:id="3208" w:name="_Toc45885922"/>
      <w:bookmarkStart w:id="3209" w:name="_Toc53183028"/>
      <w:bookmarkStart w:id="3210" w:name="_Toc58915695"/>
      <w:bookmarkStart w:id="3211" w:name="_Toc66700842"/>
      <w:bookmarkStart w:id="3212" w:name="_Toc68696997"/>
      <w:bookmarkStart w:id="3213" w:name="_Toc74927919"/>
      <w:bookmarkStart w:id="3214" w:name="_Toc76115018"/>
      <w:bookmarkStart w:id="3215" w:name="_Toc76544425"/>
      <w:bookmarkStart w:id="3216" w:name="_Toc82541242"/>
      <w:bookmarkStart w:id="3217" w:name="_Toc89951889"/>
      <w:bookmarkStart w:id="3218" w:name="_Toc98766985"/>
      <w:bookmarkStart w:id="3219" w:name="_Toc106203033"/>
      <w:bookmarkStart w:id="3220" w:name="_Toc115187332"/>
      <w:bookmarkStart w:id="3221" w:name="_Toc121993887"/>
      <w:bookmarkStart w:id="3222" w:name="_Toc124152895"/>
      <w:bookmarkStart w:id="3223" w:name="_Toc131538197"/>
      <w:bookmarkStart w:id="3224" w:name="_Toc137391317"/>
      <w:bookmarkStart w:id="3225" w:name="_Toc146961975"/>
      <w:bookmarkStart w:id="3226" w:name="_Toc187256340"/>
      <w:r w:rsidRPr="00931575">
        <w:t>6.6.3.3</w:t>
      </w:r>
      <w:r w:rsidRPr="00931575">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227" w:name="_Toc21102699"/>
      <w:bookmarkStart w:id="3228" w:name="_Toc29810548"/>
      <w:bookmarkStart w:id="3229" w:name="_Toc36635900"/>
      <w:bookmarkStart w:id="3230" w:name="_Toc37272846"/>
      <w:bookmarkStart w:id="3231" w:name="_Toc45885923"/>
      <w:bookmarkStart w:id="3232" w:name="_Toc53183029"/>
      <w:bookmarkStart w:id="3233" w:name="_Toc58915696"/>
      <w:bookmarkStart w:id="3234" w:name="_Toc66700843"/>
      <w:bookmarkStart w:id="3235" w:name="_Toc68696998"/>
      <w:bookmarkStart w:id="3236" w:name="_Toc74927920"/>
      <w:bookmarkStart w:id="3237" w:name="_Toc76115019"/>
      <w:bookmarkStart w:id="3238" w:name="_Toc76544426"/>
      <w:bookmarkStart w:id="3239" w:name="_Toc82541243"/>
      <w:bookmarkStart w:id="3240" w:name="_Toc89951890"/>
      <w:bookmarkStart w:id="3241" w:name="_Toc98766986"/>
      <w:bookmarkStart w:id="3242" w:name="_Toc106203034"/>
      <w:bookmarkStart w:id="3243" w:name="_Toc115187333"/>
      <w:bookmarkStart w:id="3244" w:name="_Toc121993888"/>
      <w:bookmarkStart w:id="3245" w:name="_Toc124152896"/>
      <w:bookmarkStart w:id="3246" w:name="_Toc131538198"/>
      <w:bookmarkStart w:id="3247" w:name="_Toc137391318"/>
      <w:bookmarkStart w:id="3248" w:name="_Toc146961976"/>
      <w:bookmarkStart w:id="3249" w:name="_Toc187256341"/>
      <w:r w:rsidRPr="00931575">
        <w:t>6.6.3.4</w:t>
      </w:r>
      <w:r w:rsidRPr="00931575">
        <w:tab/>
        <w:t>Method of test</w:t>
      </w:r>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3661CF4C" w14:textId="77777777" w:rsidR="00C45907" w:rsidRPr="00931575" w:rsidRDefault="00C45907" w:rsidP="00C45907">
      <w:pPr>
        <w:pStyle w:val="Heading5"/>
      </w:pPr>
      <w:bookmarkStart w:id="3250" w:name="_Toc21102700"/>
      <w:bookmarkStart w:id="3251" w:name="_Toc29810549"/>
      <w:bookmarkStart w:id="3252" w:name="_Toc36635901"/>
      <w:bookmarkStart w:id="3253" w:name="_Toc37272847"/>
      <w:bookmarkStart w:id="3254" w:name="_Toc45885924"/>
      <w:bookmarkStart w:id="3255" w:name="_Toc53183030"/>
      <w:bookmarkStart w:id="3256" w:name="_Toc58915697"/>
      <w:bookmarkStart w:id="3257" w:name="_Toc66700844"/>
      <w:bookmarkStart w:id="3258" w:name="_Toc68696999"/>
      <w:bookmarkStart w:id="3259" w:name="_Toc74927921"/>
      <w:bookmarkStart w:id="3260" w:name="_Toc76115020"/>
      <w:bookmarkStart w:id="3261" w:name="_Toc76544427"/>
      <w:bookmarkStart w:id="3262" w:name="_Toc82541244"/>
      <w:bookmarkStart w:id="3263" w:name="_Toc89951891"/>
      <w:bookmarkStart w:id="3264" w:name="_Toc98766987"/>
      <w:bookmarkStart w:id="3265" w:name="_Toc106203035"/>
      <w:bookmarkStart w:id="3266" w:name="_Toc115187334"/>
      <w:bookmarkStart w:id="3267" w:name="_Toc121993889"/>
      <w:bookmarkStart w:id="3268" w:name="_Toc124152897"/>
      <w:bookmarkStart w:id="3269" w:name="_Toc131538199"/>
      <w:bookmarkStart w:id="3270" w:name="_Toc137391319"/>
      <w:bookmarkStart w:id="3271" w:name="_Toc146961977"/>
      <w:bookmarkStart w:id="3272" w:name="_Toc187256342"/>
      <w:r w:rsidRPr="00931575">
        <w:t>6.6.3.4.1</w:t>
      </w:r>
      <w:r w:rsidRPr="00931575">
        <w:tab/>
        <w:t>Initial conditions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273" w:name="_Toc21102701"/>
      <w:bookmarkStart w:id="3274" w:name="_Toc29810550"/>
      <w:bookmarkStart w:id="3275" w:name="_Toc36635902"/>
      <w:bookmarkStart w:id="3276" w:name="_Toc37272848"/>
      <w:bookmarkStart w:id="3277" w:name="_Toc45885925"/>
      <w:bookmarkStart w:id="3278" w:name="_Toc53183031"/>
      <w:bookmarkStart w:id="3279" w:name="_Toc58915698"/>
      <w:bookmarkStart w:id="3280" w:name="_Toc66700845"/>
      <w:bookmarkStart w:id="3281" w:name="_Toc68697000"/>
      <w:bookmarkStart w:id="3282" w:name="_Toc74927922"/>
      <w:bookmarkStart w:id="3283" w:name="_Toc76115021"/>
      <w:bookmarkStart w:id="3284" w:name="_Toc76544428"/>
      <w:bookmarkStart w:id="3285" w:name="_Toc82541245"/>
      <w:bookmarkStart w:id="3286" w:name="_Toc89951892"/>
      <w:bookmarkStart w:id="3287" w:name="_Toc98766988"/>
      <w:bookmarkStart w:id="3288" w:name="_Toc106203036"/>
      <w:bookmarkStart w:id="3289" w:name="_Toc115187335"/>
      <w:bookmarkStart w:id="3290" w:name="_Toc121993890"/>
      <w:bookmarkStart w:id="3291" w:name="_Toc124152898"/>
      <w:bookmarkStart w:id="3292" w:name="_Toc131538200"/>
      <w:bookmarkStart w:id="3293" w:name="_Toc137391320"/>
      <w:bookmarkStart w:id="3294" w:name="_Toc146961978"/>
      <w:bookmarkStart w:id="3295" w:name="_Toc187256343"/>
      <w:r w:rsidRPr="00931575">
        <w:t>6.6.3.4.2</w:t>
      </w:r>
      <w:r w:rsidRPr="00931575">
        <w:tab/>
        <w:t>Procedure</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0"/>
        <w:rPr>
          <w:lang w:val="en-US" w:eastAsia="zh-CN"/>
        </w:rPr>
      </w:pPr>
      <w:bookmarkStart w:id="3296"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bookmarkEnd w:id="3296"/>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0"/>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0"/>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0"/>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297" w:name="_Toc21102702"/>
      <w:bookmarkStart w:id="3298" w:name="_Toc29810551"/>
      <w:bookmarkStart w:id="3299" w:name="_Toc36635903"/>
      <w:bookmarkStart w:id="3300" w:name="_Toc37272849"/>
      <w:bookmarkStart w:id="3301" w:name="_Toc45885926"/>
      <w:bookmarkStart w:id="3302" w:name="_Toc53183032"/>
      <w:bookmarkStart w:id="3303" w:name="_Toc58915699"/>
      <w:bookmarkStart w:id="3304" w:name="_Toc66700846"/>
      <w:bookmarkStart w:id="3305" w:name="_Toc68697001"/>
      <w:bookmarkStart w:id="3306" w:name="_Toc74927923"/>
      <w:bookmarkStart w:id="3307" w:name="_Toc76115022"/>
      <w:bookmarkStart w:id="3308" w:name="_Toc76544429"/>
      <w:bookmarkStart w:id="3309" w:name="_Toc82541246"/>
      <w:bookmarkStart w:id="3310" w:name="_Toc89951893"/>
      <w:bookmarkStart w:id="3311" w:name="_Toc98766989"/>
      <w:bookmarkStart w:id="3312" w:name="_Toc106203037"/>
      <w:bookmarkStart w:id="3313" w:name="_Toc115187336"/>
      <w:bookmarkStart w:id="3314" w:name="_Toc121993891"/>
      <w:bookmarkStart w:id="3315" w:name="_Toc124152899"/>
      <w:bookmarkStart w:id="3316" w:name="_Toc131538201"/>
      <w:bookmarkStart w:id="3317" w:name="_Toc137391321"/>
      <w:bookmarkStart w:id="3318" w:name="_Toc146961979"/>
      <w:bookmarkStart w:id="3319" w:name="_Toc187256344"/>
      <w:r w:rsidRPr="00931575">
        <w:t>6.6.3.5</w:t>
      </w:r>
      <w:r w:rsidRPr="00931575">
        <w:tab/>
        <w:t>Test requirements</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43F7AAF" w14:textId="77777777" w:rsidR="00C45907" w:rsidRPr="00931575" w:rsidRDefault="00C45907" w:rsidP="00C45907">
      <w:pPr>
        <w:pStyle w:val="Heading5"/>
      </w:pPr>
      <w:bookmarkStart w:id="3320" w:name="_Toc21102703"/>
      <w:bookmarkStart w:id="3321" w:name="_Toc29810552"/>
      <w:bookmarkStart w:id="3322" w:name="_Toc36635904"/>
      <w:bookmarkStart w:id="3323" w:name="_Toc37272850"/>
      <w:bookmarkStart w:id="3324" w:name="_Toc45885927"/>
      <w:bookmarkStart w:id="3325" w:name="_Toc53183033"/>
      <w:bookmarkStart w:id="3326" w:name="_Toc58915700"/>
      <w:bookmarkStart w:id="3327" w:name="_Toc66700847"/>
      <w:bookmarkStart w:id="3328" w:name="_Toc68697002"/>
      <w:bookmarkStart w:id="3329" w:name="_Toc74927924"/>
      <w:bookmarkStart w:id="3330" w:name="_Toc76115023"/>
      <w:bookmarkStart w:id="3331" w:name="_Toc76544430"/>
      <w:bookmarkStart w:id="3332" w:name="_Toc82541247"/>
      <w:bookmarkStart w:id="3333" w:name="_Toc89951894"/>
      <w:bookmarkStart w:id="3334" w:name="_Toc98766990"/>
      <w:bookmarkStart w:id="3335" w:name="_Toc106203038"/>
      <w:bookmarkStart w:id="3336" w:name="_Toc115187337"/>
      <w:bookmarkStart w:id="3337" w:name="_Toc121993892"/>
      <w:bookmarkStart w:id="3338" w:name="_Toc124152900"/>
      <w:bookmarkStart w:id="3339" w:name="_Toc131538202"/>
      <w:bookmarkStart w:id="3340" w:name="_Toc137391322"/>
      <w:bookmarkStart w:id="3341" w:name="_Toc146961980"/>
      <w:bookmarkStart w:id="3342" w:name="_Toc187256345"/>
      <w:r w:rsidRPr="00931575">
        <w:t>6.6.3.5.1</w:t>
      </w:r>
      <w:r w:rsidRPr="00931575">
        <w:tab/>
      </w:r>
      <w:r w:rsidRPr="00931575">
        <w:rPr>
          <w:rFonts w:hint="eastAsia"/>
          <w:i/>
          <w:iCs/>
          <w:lang w:val="en-US" w:eastAsia="zh-CN"/>
        </w:rPr>
        <w:t>BS type 1-O</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343" w:name="_Toc21102704"/>
      <w:bookmarkStart w:id="3344" w:name="_Toc29810553"/>
      <w:bookmarkStart w:id="3345" w:name="_Toc36635905"/>
      <w:bookmarkStart w:id="3346" w:name="_Toc37272851"/>
      <w:bookmarkStart w:id="3347" w:name="_Toc45885928"/>
      <w:bookmarkStart w:id="3348" w:name="_Toc53183034"/>
      <w:bookmarkStart w:id="3349" w:name="_Toc58915701"/>
      <w:bookmarkStart w:id="3350" w:name="_Toc66700848"/>
      <w:bookmarkStart w:id="3351" w:name="_Toc68697003"/>
      <w:bookmarkStart w:id="3352" w:name="_Toc74927925"/>
      <w:bookmarkStart w:id="3353" w:name="_Toc76115024"/>
      <w:bookmarkStart w:id="3354" w:name="_Toc76544431"/>
      <w:bookmarkStart w:id="3355" w:name="_Toc82541248"/>
      <w:bookmarkStart w:id="3356" w:name="_Toc89951895"/>
      <w:bookmarkStart w:id="3357" w:name="_Toc98766991"/>
      <w:bookmarkStart w:id="3358" w:name="_Toc106203039"/>
      <w:bookmarkStart w:id="3359" w:name="_Toc115187338"/>
      <w:bookmarkStart w:id="3360" w:name="_Toc121993893"/>
      <w:bookmarkStart w:id="3361" w:name="_Toc124152901"/>
      <w:bookmarkStart w:id="3362" w:name="_Toc131538203"/>
      <w:bookmarkStart w:id="3363" w:name="_Toc137391323"/>
      <w:bookmarkStart w:id="3364" w:name="_Toc146961981"/>
      <w:bookmarkStart w:id="3365" w:name="_Toc187256346"/>
      <w:r w:rsidRPr="00931575">
        <w:t>6.6.3.5.2</w:t>
      </w:r>
      <w:r w:rsidRPr="00931575">
        <w:tab/>
      </w:r>
      <w:r w:rsidRPr="00931575">
        <w:rPr>
          <w:i/>
          <w:lang w:val="en-US" w:eastAsia="zh-CN"/>
        </w:rPr>
        <w:t>BS type 2-O</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366" w:name="_Toc21102705"/>
      <w:bookmarkStart w:id="3367" w:name="_Toc29810554"/>
      <w:bookmarkStart w:id="3368" w:name="_Toc36635906"/>
      <w:bookmarkStart w:id="3369" w:name="_Toc37272852"/>
      <w:bookmarkStart w:id="3370" w:name="_Toc45885929"/>
      <w:bookmarkStart w:id="3371" w:name="_Toc53183035"/>
      <w:bookmarkStart w:id="3372" w:name="_Toc58915702"/>
      <w:bookmarkStart w:id="3373" w:name="_Toc66700849"/>
      <w:bookmarkStart w:id="3374" w:name="_Toc68697004"/>
      <w:bookmarkStart w:id="3375" w:name="_Toc74927926"/>
      <w:bookmarkStart w:id="3376" w:name="_Toc76115025"/>
      <w:bookmarkStart w:id="3377" w:name="_Toc76544432"/>
      <w:bookmarkStart w:id="3378" w:name="_Toc82541249"/>
      <w:bookmarkStart w:id="3379" w:name="_Toc89951896"/>
      <w:bookmarkStart w:id="3380" w:name="_Toc98766992"/>
      <w:bookmarkStart w:id="3381" w:name="_Toc106203040"/>
      <w:bookmarkStart w:id="3382" w:name="_Toc115187339"/>
      <w:bookmarkStart w:id="3383" w:name="_Toc121993894"/>
      <w:bookmarkStart w:id="3384" w:name="_Toc124152902"/>
      <w:bookmarkStart w:id="3385" w:name="_Toc131538204"/>
      <w:bookmarkStart w:id="3386" w:name="_Toc137391324"/>
      <w:bookmarkStart w:id="3387" w:name="_Toc146961982"/>
      <w:bookmarkStart w:id="3388" w:name="_Toc187256347"/>
      <w:r w:rsidRPr="00931575">
        <w:t>6.6.4</w:t>
      </w:r>
      <w:r w:rsidRPr="00931575">
        <w:tab/>
        <w:t>OTA time alignment error</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67EC82F8" w14:textId="77777777" w:rsidR="00C45907" w:rsidRPr="00931575" w:rsidRDefault="00C45907" w:rsidP="00C45907">
      <w:pPr>
        <w:pStyle w:val="Heading4"/>
      </w:pPr>
      <w:bookmarkStart w:id="3389" w:name="_Toc21102706"/>
      <w:bookmarkStart w:id="3390" w:name="_Toc29810555"/>
      <w:bookmarkStart w:id="3391" w:name="_Toc36635907"/>
      <w:bookmarkStart w:id="3392" w:name="_Toc37272853"/>
      <w:bookmarkStart w:id="3393" w:name="_Toc45885930"/>
      <w:bookmarkStart w:id="3394" w:name="_Toc53183036"/>
      <w:bookmarkStart w:id="3395" w:name="_Toc58915703"/>
      <w:bookmarkStart w:id="3396" w:name="_Toc66700850"/>
      <w:bookmarkStart w:id="3397" w:name="_Toc68697005"/>
      <w:bookmarkStart w:id="3398" w:name="_Toc74927927"/>
      <w:bookmarkStart w:id="3399" w:name="_Toc76115026"/>
      <w:bookmarkStart w:id="3400" w:name="_Toc76544433"/>
      <w:bookmarkStart w:id="3401" w:name="_Toc82541250"/>
      <w:bookmarkStart w:id="3402" w:name="_Toc89951897"/>
      <w:bookmarkStart w:id="3403" w:name="_Toc98766993"/>
      <w:bookmarkStart w:id="3404" w:name="_Toc106203041"/>
      <w:bookmarkStart w:id="3405" w:name="_Toc115187340"/>
      <w:bookmarkStart w:id="3406" w:name="_Toc121993895"/>
      <w:bookmarkStart w:id="3407" w:name="_Toc124152903"/>
      <w:bookmarkStart w:id="3408" w:name="_Toc131538205"/>
      <w:bookmarkStart w:id="3409" w:name="_Toc137391325"/>
      <w:bookmarkStart w:id="3410" w:name="_Toc146961983"/>
      <w:bookmarkStart w:id="3411" w:name="_Toc187256348"/>
      <w:r w:rsidRPr="00931575">
        <w:t>6.6.4.1</w:t>
      </w:r>
      <w:r w:rsidRPr="00931575">
        <w:tab/>
        <w:t>Definition and applicability</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412" w:name="_Toc21102707"/>
      <w:bookmarkStart w:id="3413" w:name="_Toc29810556"/>
      <w:bookmarkStart w:id="3414" w:name="_Toc36635908"/>
      <w:bookmarkStart w:id="3415" w:name="_Toc37272854"/>
      <w:bookmarkStart w:id="3416" w:name="_Toc45885931"/>
      <w:bookmarkStart w:id="3417" w:name="_Toc53183037"/>
      <w:bookmarkStart w:id="3418" w:name="_Toc58915704"/>
      <w:bookmarkStart w:id="3419" w:name="_Toc66700851"/>
      <w:bookmarkStart w:id="3420" w:name="_Toc68697006"/>
      <w:bookmarkStart w:id="3421" w:name="_Toc74927928"/>
      <w:bookmarkStart w:id="3422" w:name="_Toc76115027"/>
      <w:bookmarkStart w:id="3423" w:name="_Toc76544434"/>
      <w:bookmarkStart w:id="3424" w:name="_Toc82541251"/>
      <w:bookmarkStart w:id="3425" w:name="_Toc89951898"/>
      <w:bookmarkStart w:id="3426" w:name="_Toc98766994"/>
      <w:bookmarkStart w:id="3427" w:name="_Toc106203042"/>
      <w:bookmarkStart w:id="3428" w:name="_Toc115187341"/>
      <w:bookmarkStart w:id="3429" w:name="_Toc121993896"/>
      <w:bookmarkStart w:id="3430" w:name="_Toc124152904"/>
      <w:bookmarkStart w:id="3431" w:name="_Toc131538206"/>
      <w:bookmarkStart w:id="3432" w:name="_Toc137391326"/>
      <w:bookmarkStart w:id="3433" w:name="_Toc146961984"/>
      <w:bookmarkStart w:id="3434" w:name="_Toc187256349"/>
      <w:r w:rsidRPr="00931575">
        <w:t>6.6.4.2</w:t>
      </w:r>
      <w:r w:rsidRPr="00931575">
        <w:tab/>
        <w:t>Minimum requirement</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435" w:name="_Toc21102708"/>
      <w:bookmarkStart w:id="3436" w:name="_Toc29810557"/>
      <w:bookmarkStart w:id="3437" w:name="_Toc36635909"/>
      <w:bookmarkStart w:id="3438" w:name="_Toc37272855"/>
      <w:bookmarkStart w:id="3439" w:name="_Toc45885932"/>
      <w:bookmarkStart w:id="3440" w:name="_Toc53183038"/>
      <w:bookmarkStart w:id="3441" w:name="_Toc58915705"/>
      <w:bookmarkStart w:id="3442" w:name="_Toc66700852"/>
      <w:bookmarkStart w:id="3443" w:name="_Toc68697007"/>
      <w:bookmarkStart w:id="3444" w:name="_Toc74927929"/>
      <w:bookmarkStart w:id="3445" w:name="_Toc76115028"/>
      <w:bookmarkStart w:id="3446" w:name="_Toc76544435"/>
      <w:bookmarkStart w:id="3447" w:name="_Toc82541252"/>
      <w:bookmarkStart w:id="3448" w:name="_Toc89951899"/>
      <w:bookmarkStart w:id="3449" w:name="_Toc98766995"/>
      <w:bookmarkStart w:id="3450" w:name="_Toc106203043"/>
      <w:bookmarkStart w:id="3451" w:name="_Toc115187342"/>
      <w:bookmarkStart w:id="3452" w:name="_Toc121993897"/>
      <w:bookmarkStart w:id="3453" w:name="_Toc124152905"/>
      <w:bookmarkStart w:id="3454" w:name="_Toc131538207"/>
      <w:bookmarkStart w:id="3455" w:name="_Toc137391327"/>
      <w:bookmarkStart w:id="3456" w:name="_Toc146961985"/>
      <w:bookmarkStart w:id="3457" w:name="_Toc187256350"/>
      <w:r w:rsidRPr="00931575">
        <w:t>6.6.4.3</w:t>
      </w:r>
      <w:r w:rsidRPr="00931575">
        <w:tab/>
        <w:t>Test purpose</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458" w:name="_Toc21102709"/>
      <w:bookmarkStart w:id="3459" w:name="_Toc29810558"/>
      <w:bookmarkStart w:id="3460" w:name="_Toc36635910"/>
      <w:bookmarkStart w:id="3461" w:name="_Toc37272856"/>
      <w:bookmarkStart w:id="3462" w:name="_Toc45885933"/>
      <w:bookmarkStart w:id="3463" w:name="_Toc53183039"/>
      <w:bookmarkStart w:id="3464" w:name="_Toc58915706"/>
      <w:bookmarkStart w:id="3465" w:name="_Toc66700853"/>
      <w:bookmarkStart w:id="3466" w:name="_Toc68697008"/>
      <w:bookmarkStart w:id="3467" w:name="_Toc74927930"/>
      <w:bookmarkStart w:id="3468" w:name="_Toc76115029"/>
      <w:bookmarkStart w:id="3469" w:name="_Toc76544436"/>
      <w:bookmarkStart w:id="3470" w:name="_Toc82541253"/>
      <w:bookmarkStart w:id="3471" w:name="_Toc89951900"/>
      <w:bookmarkStart w:id="3472" w:name="_Toc98766996"/>
      <w:bookmarkStart w:id="3473" w:name="_Toc106203044"/>
      <w:bookmarkStart w:id="3474" w:name="_Toc115187343"/>
      <w:bookmarkStart w:id="3475" w:name="_Toc121993898"/>
      <w:bookmarkStart w:id="3476" w:name="_Toc124152906"/>
      <w:bookmarkStart w:id="3477" w:name="_Toc131538208"/>
      <w:bookmarkStart w:id="3478" w:name="_Toc137391328"/>
      <w:bookmarkStart w:id="3479" w:name="_Toc146961986"/>
      <w:bookmarkStart w:id="3480" w:name="_Toc187256351"/>
      <w:r w:rsidRPr="00931575">
        <w:rPr>
          <w:lang w:eastAsia="sv-SE"/>
        </w:rPr>
        <w:t>6.</w:t>
      </w:r>
      <w:r w:rsidRPr="00931575">
        <w:rPr>
          <w:lang w:eastAsia="zh-CN"/>
        </w:rPr>
        <w:t>6.4.</w:t>
      </w:r>
      <w:r w:rsidRPr="00931575">
        <w:rPr>
          <w:lang w:eastAsia="sv-SE"/>
        </w:rPr>
        <w:t>4</w:t>
      </w:r>
      <w:r w:rsidRPr="00931575">
        <w:rPr>
          <w:lang w:eastAsia="sv-SE"/>
        </w:rPr>
        <w:tab/>
        <w:t>Method of test</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31C513B9" w14:textId="77777777" w:rsidR="00C45907" w:rsidRPr="00931575" w:rsidRDefault="00C45907" w:rsidP="00C45907">
      <w:pPr>
        <w:pStyle w:val="Heading5"/>
        <w:rPr>
          <w:lang w:eastAsia="sv-SE"/>
        </w:rPr>
      </w:pPr>
      <w:bookmarkStart w:id="3481" w:name="_Toc21102710"/>
      <w:bookmarkStart w:id="3482" w:name="_Toc29810559"/>
      <w:bookmarkStart w:id="3483" w:name="_Toc36635911"/>
      <w:bookmarkStart w:id="3484" w:name="_Toc37272857"/>
      <w:bookmarkStart w:id="3485" w:name="_Toc45885934"/>
      <w:bookmarkStart w:id="3486" w:name="_Toc53183040"/>
      <w:bookmarkStart w:id="3487" w:name="_Toc58915707"/>
      <w:bookmarkStart w:id="3488" w:name="_Toc66700854"/>
      <w:bookmarkStart w:id="3489" w:name="_Toc68697009"/>
      <w:bookmarkStart w:id="3490" w:name="_Toc74927931"/>
      <w:bookmarkStart w:id="3491" w:name="_Toc76115030"/>
      <w:bookmarkStart w:id="3492" w:name="_Toc76544437"/>
      <w:bookmarkStart w:id="3493" w:name="_Toc82541254"/>
      <w:bookmarkStart w:id="3494" w:name="_Toc89951901"/>
      <w:bookmarkStart w:id="3495" w:name="_Toc98766997"/>
      <w:bookmarkStart w:id="3496" w:name="_Toc106203045"/>
      <w:bookmarkStart w:id="3497" w:name="_Toc115187344"/>
      <w:bookmarkStart w:id="3498" w:name="_Toc121993899"/>
      <w:bookmarkStart w:id="3499" w:name="_Toc124152907"/>
      <w:bookmarkStart w:id="3500" w:name="_Toc131538209"/>
      <w:bookmarkStart w:id="3501" w:name="_Toc137391329"/>
      <w:bookmarkStart w:id="3502" w:name="_Toc146961987"/>
      <w:bookmarkStart w:id="3503" w:name="_Toc187256352"/>
      <w:r w:rsidRPr="00931575">
        <w:rPr>
          <w:lang w:eastAsia="sv-SE"/>
        </w:rPr>
        <w:t>6.6.4.4.1</w:t>
      </w:r>
      <w:r w:rsidRPr="00931575">
        <w:rPr>
          <w:lang w:eastAsia="sv-SE"/>
        </w:rPr>
        <w:tab/>
        <w:t>Initial conditions</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504" w:name="_Toc21102711"/>
      <w:bookmarkStart w:id="3505" w:name="_Toc29810560"/>
      <w:bookmarkStart w:id="3506" w:name="_Toc36635912"/>
      <w:bookmarkStart w:id="3507" w:name="_Toc37272858"/>
      <w:bookmarkStart w:id="3508" w:name="_Toc45885935"/>
      <w:bookmarkStart w:id="3509" w:name="_Toc53183041"/>
      <w:bookmarkStart w:id="3510" w:name="_Toc58915708"/>
      <w:bookmarkStart w:id="3511" w:name="_Toc66700855"/>
      <w:bookmarkStart w:id="3512" w:name="_Toc68697010"/>
      <w:bookmarkStart w:id="3513" w:name="_Toc74927932"/>
      <w:bookmarkStart w:id="3514" w:name="_Toc76115031"/>
      <w:bookmarkStart w:id="3515" w:name="_Toc76544438"/>
      <w:bookmarkStart w:id="3516" w:name="_Toc82541255"/>
      <w:bookmarkStart w:id="3517" w:name="_Toc89951902"/>
      <w:bookmarkStart w:id="3518" w:name="_Toc98766998"/>
      <w:bookmarkStart w:id="3519" w:name="_Toc106203046"/>
      <w:bookmarkStart w:id="3520" w:name="_Toc115187345"/>
      <w:bookmarkStart w:id="3521" w:name="_Toc121993900"/>
      <w:bookmarkStart w:id="3522" w:name="_Toc124152908"/>
      <w:bookmarkStart w:id="3523" w:name="_Toc131538210"/>
      <w:bookmarkStart w:id="3524" w:name="_Toc137391330"/>
      <w:bookmarkStart w:id="3525" w:name="_Toc146961988"/>
      <w:bookmarkStart w:id="3526" w:name="_Toc187256353"/>
      <w:r w:rsidRPr="00931575">
        <w:rPr>
          <w:lang w:eastAsia="sv-SE"/>
        </w:rPr>
        <w:t>6.6.4.4.2</w:t>
      </w:r>
      <w:r w:rsidRPr="00931575">
        <w:rPr>
          <w:lang w:eastAsia="sv-SE"/>
        </w:rPr>
        <w:tab/>
        <w:t>Procedure</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527" w:name="_Toc21102712"/>
      <w:bookmarkStart w:id="3528" w:name="_Toc29810561"/>
      <w:bookmarkStart w:id="3529" w:name="_Toc36635913"/>
      <w:bookmarkStart w:id="3530" w:name="_Toc37272859"/>
      <w:bookmarkStart w:id="3531" w:name="_Toc45885936"/>
      <w:bookmarkStart w:id="3532" w:name="_Toc53183042"/>
      <w:bookmarkStart w:id="3533" w:name="_Toc58915709"/>
      <w:bookmarkStart w:id="3534" w:name="_Toc66700856"/>
      <w:bookmarkStart w:id="3535" w:name="_Toc68697011"/>
      <w:bookmarkStart w:id="3536" w:name="_Toc74927933"/>
      <w:bookmarkStart w:id="3537" w:name="_Toc76115032"/>
      <w:bookmarkStart w:id="3538" w:name="_Toc76544439"/>
      <w:bookmarkStart w:id="3539" w:name="_Toc82541256"/>
      <w:bookmarkStart w:id="3540" w:name="_Toc89951903"/>
      <w:bookmarkStart w:id="3541" w:name="_Toc98766999"/>
      <w:bookmarkStart w:id="3542" w:name="_Toc106203047"/>
      <w:bookmarkStart w:id="3543" w:name="_Toc115187346"/>
      <w:bookmarkStart w:id="3544" w:name="_Toc121993901"/>
      <w:bookmarkStart w:id="3545" w:name="_Toc124152909"/>
      <w:bookmarkStart w:id="3546" w:name="_Toc131538211"/>
      <w:bookmarkStart w:id="3547" w:name="_Toc137391331"/>
      <w:bookmarkStart w:id="3548" w:name="_Toc146961989"/>
      <w:bookmarkStart w:id="3549" w:name="_Toc187256354"/>
      <w:r w:rsidRPr="00931575">
        <w:rPr>
          <w:lang w:eastAsia="sv-SE"/>
        </w:rPr>
        <w:t>6.</w:t>
      </w:r>
      <w:r w:rsidRPr="00931575">
        <w:rPr>
          <w:lang w:eastAsia="zh-CN"/>
        </w:rPr>
        <w:t>6.4.</w:t>
      </w:r>
      <w:r w:rsidRPr="00931575">
        <w:rPr>
          <w:lang w:eastAsia="sv-SE"/>
        </w:rPr>
        <w:t>5</w:t>
      </w:r>
      <w:r w:rsidRPr="00931575">
        <w:rPr>
          <w:lang w:eastAsia="sv-SE"/>
        </w:rPr>
        <w:tab/>
        <w:t>Test Requirement</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7AEF2FBA" w14:textId="77777777" w:rsidR="00C45907" w:rsidRPr="00931575" w:rsidRDefault="00C45907" w:rsidP="00C45907">
      <w:pPr>
        <w:pStyle w:val="Heading5"/>
      </w:pPr>
      <w:bookmarkStart w:id="3550" w:name="_Toc21102713"/>
      <w:bookmarkStart w:id="3551" w:name="_Toc29810562"/>
      <w:bookmarkStart w:id="3552" w:name="_Toc36635914"/>
      <w:bookmarkStart w:id="3553" w:name="_Toc37272860"/>
      <w:bookmarkStart w:id="3554" w:name="_Toc45885937"/>
      <w:bookmarkStart w:id="3555" w:name="_Toc53183043"/>
      <w:bookmarkStart w:id="3556" w:name="_Toc58915710"/>
      <w:bookmarkStart w:id="3557" w:name="_Toc66700857"/>
      <w:bookmarkStart w:id="3558" w:name="_Toc68697012"/>
      <w:bookmarkStart w:id="3559" w:name="_Toc74927934"/>
      <w:bookmarkStart w:id="3560" w:name="_Toc76115033"/>
      <w:bookmarkStart w:id="3561" w:name="_Toc76544440"/>
      <w:bookmarkStart w:id="3562" w:name="_Toc82541257"/>
      <w:bookmarkStart w:id="3563" w:name="_Toc89951904"/>
      <w:bookmarkStart w:id="3564" w:name="_Toc98767000"/>
      <w:bookmarkStart w:id="3565" w:name="_Toc106203048"/>
      <w:bookmarkStart w:id="3566" w:name="_Toc115187347"/>
      <w:bookmarkStart w:id="3567" w:name="_Toc121993902"/>
      <w:bookmarkStart w:id="3568" w:name="_Toc124152910"/>
      <w:bookmarkStart w:id="3569" w:name="_Toc131538212"/>
      <w:bookmarkStart w:id="3570" w:name="_Toc137391332"/>
      <w:bookmarkStart w:id="3571" w:name="_Toc146961990"/>
      <w:bookmarkStart w:id="3572" w:name="_Toc187256355"/>
      <w:r w:rsidRPr="00931575">
        <w:t>6.6.4.5.1</w:t>
      </w:r>
      <w:r w:rsidRPr="00931575">
        <w:tab/>
      </w:r>
      <w:r w:rsidRPr="00931575">
        <w:rPr>
          <w:i/>
        </w:rPr>
        <w:t>BS type 1-O</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573" w:name="_Toc21102714"/>
      <w:bookmarkStart w:id="3574" w:name="_Toc29810563"/>
      <w:bookmarkStart w:id="3575" w:name="_Toc36635915"/>
      <w:bookmarkStart w:id="3576" w:name="_Toc37272861"/>
      <w:bookmarkStart w:id="3577" w:name="_Toc45885938"/>
      <w:bookmarkStart w:id="3578" w:name="_Toc53183044"/>
      <w:bookmarkStart w:id="3579" w:name="_Toc58915711"/>
      <w:bookmarkStart w:id="3580" w:name="_Toc66700858"/>
      <w:bookmarkStart w:id="3581" w:name="_Toc68697013"/>
      <w:bookmarkStart w:id="3582" w:name="_Toc74927935"/>
      <w:bookmarkStart w:id="3583" w:name="_Toc76115034"/>
      <w:bookmarkStart w:id="3584" w:name="_Toc76544441"/>
      <w:bookmarkStart w:id="3585" w:name="_Toc82541258"/>
      <w:bookmarkStart w:id="3586" w:name="_Toc89951905"/>
      <w:bookmarkStart w:id="3587" w:name="_Toc98767001"/>
      <w:bookmarkStart w:id="3588" w:name="_Toc106203049"/>
      <w:bookmarkStart w:id="3589" w:name="_Toc115187348"/>
      <w:bookmarkStart w:id="3590" w:name="_Toc121993903"/>
      <w:bookmarkStart w:id="3591" w:name="_Toc124152911"/>
      <w:bookmarkStart w:id="3592" w:name="_Toc131538213"/>
      <w:bookmarkStart w:id="3593" w:name="_Toc137391333"/>
      <w:bookmarkStart w:id="3594" w:name="_Toc146961991"/>
      <w:bookmarkStart w:id="3595" w:name="_Toc187256356"/>
      <w:r w:rsidRPr="00931575">
        <w:t>6.6.4.5.2</w:t>
      </w:r>
      <w:r w:rsidRPr="00931575">
        <w:tab/>
      </w:r>
      <w:r w:rsidRPr="00931575">
        <w:rPr>
          <w:i/>
        </w:rPr>
        <w:t>BS type 2-O</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596" w:name="_Toc21102715"/>
      <w:bookmarkStart w:id="3597" w:name="_Toc29810564"/>
      <w:bookmarkStart w:id="3598" w:name="_Toc36635916"/>
      <w:bookmarkStart w:id="3599" w:name="_Toc37272862"/>
      <w:bookmarkStart w:id="3600" w:name="_Toc45885939"/>
      <w:bookmarkStart w:id="3601" w:name="_Toc53183045"/>
      <w:bookmarkStart w:id="3602" w:name="_Toc58915712"/>
      <w:bookmarkStart w:id="3603" w:name="_Toc66700859"/>
      <w:bookmarkStart w:id="3604" w:name="_Toc68697014"/>
      <w:bookmarkStart w:id="3605" w:name="_Toc74927936"/>
      <w:bookmarkStart w:id="3606" w:name="_Toc76115035"/>
      <w:bookmarkStart w:id="3607" w:name="_Toc76544442"/>
      <w:bookmarkStart w:id="3608" w:name="_Toc82541259"/>
      <w:bookmarkStart w:id="3609" w:name="_Toc89951906"/>
      <w:bookmarkStart w:id="3610" w:name="_Toc98767002"/>
      <w:bookmarkStart w:id="3611" w:name="_Toc106203050"/>
      <w:bookmarkStart w:id="3612" w:name="_Toc115187349"/>
      <w:bookmarkStart w:id="3613" w:name="_Toc121993904"/>
      <w:bookmarkStart w:id="3614" w:name="_Toc124152912"/>
      <w:bookmarkStart w:id="3615" w:name="_Toc131538214"/>
      <w:bookmarkStart w:id="3616" w:name="_Toc137391334"/>
      <w:bookmarkStart w:id="3617" w:name="_Toc146961992"/>
      <w:bookmarkStart w:id="3618" w:name="_Toc187256357"/>
      <w:r w:rsidRPr="00931575">
        <w:t>6.7</w:t>
      </w:r>
      <w:r w:rsidRPr="00931575">
        <w:tab/>
        <w:t>OTA unwanted emissions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4B6CBB26" w14:textId="77777777" w:rsidR="00C45907" w:rsidRPr="00931575" w:rsidRDefault="00C45907" w:rsidP="00C45907">
      <w:pPr>
        <w:pStyle w:val="Heading3"/>
      </w:pPr>
      <w:bookmarkStart w:id="3619" w:name="_Toc21102716"/>
      <w:bookmarkStart w:id="3620" w:name="_Toc29810565"/>
      <w:bookmarkStart w:id="3621" w:name="_Toc36635917"/>
      <w:bookmarkStart w:id="3622" w:name="_Toc37272863"/>
      <w:bookmarkStart w:id="3623" w:name="_Toc45885940"/>
      <w:bookmarkStart w:id="3624" w:name="_Toc53183046"/>
      <w:bookmarkStart w:id="3625" w:name="_Toc58915713"/>
      <w:bookmarkStart w:id="3626" w:name="_Toc66700860"/>
      <w:bookmarkStart w:id="3627" w:name="_Toc68697015"/>
      <w:bookmarkStart w:id="3628" w:name="_Toc74927937"/>
      <w:bookmarkStart w:id="3629" w:name="_Toc76115036"/>
      <w:bookmarkStart w:id="3630" w:name="_Toc76544443"/>
      <w:bookmarkStart w:id="3631" w:name="_Toc82541260"/>
      <w:bookmarkStart w:id="3632" w:name="_Toc89951907"/>
      <w:bookmarkStart w:id="3633" w:name="_Toc98767003"/>
      <w:bookmarkStart w:id="3634" w:name="_Toc106203051"/>
      <w:bookmarkStart w:id="3635" w:name="_Toc115187350"/>
      <w:bookmarkStart w:id="3636" w:name="_Toc121993905"/>
      <w:bookmarkStart w:id="3637" w:name="_Toc124152913"/>
      <w:bookmarkStart w:id="3638" w:name="_Toc131538215"/>
      <w:bookmarkStart w:id="3639" w:name="_Toc137391335"/>
      <w:bookmarkStart w:id="3640" w:name="_Toc146961993"/>
      <w:bookmarkStart w:id="3641" w:name="_Toc187256358"/>
      <w:r w:rsidRPr="00931575">
        <w:t>6.7.1</w:t>
      </w:r>
      <w:r w:rsidRPr="00931575">
        <w:tab/>
        <w:t>General</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25546DE8" w14:textId="1546B034" w:rsidR="00C45907" w:rsidRPr="00931575" w:rsidRDefault="00C45907" w:rsidP="00782299">
      <w:bookmarkStart w:id="3642"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642"/>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643" w:name="_Toc21102717"/>
      <w:bookmarkStart w:id="3644" w:name="_Toc29810566"/>
      <w:bookmarkStart w:id="3645" w:name="_Toc36635918"/>
      <w:bookmarkStart w:id="3646" w:name="_Toc37272864"/>
      <w:bookmarkStart w:id="3647" w:name="_Toc45885941"/>
      <w:bookmarkStart w:id="3648" w:name="_Toc53183047"/>
      <w:bookmarkStart w:id="3649" w:name="_Toc58915714"/>
      <w:bookmarkStart w:id="3650" w:name="_Toc66700861"/>
      <w:bookmarkStart w:id="3651" w:name="_Toc68697016"/>
      <w:bookmarkStart w:id="3652" w:name="_Toc74927938"/>
      <w:bookmarkStart w:id="3653" w:name="_Toc76115037"/>
      <w:bookmarkStart w:id="3654" w:name="_Toc76544444"/>
      <w:bookmarkStart w:id="3655" w:name="_Toc82541261"/>
      <w:bookmarkStart w:id="3656" w:name="_Toc89951908"/>
      <w:bookmarkStart w:id="3657" w:name="_Toc98767004"/>
      <w:bookmarkStart w:id="3658" w:name="_Toc106203052"/>
      <w:bookmarkStart w:id="3659" w:name="_Toc115187351"/>
      <w:bookmarkStart w:id="3660" w:name="_Toc121993906"/>
      <w:bookmarkStart w:id="3661" w:name="_Toc124152914"/>
      <w:bookmarkStart w:id="3662" w:name="_Toc131538216"/>
      <w:bookmarkStart w:id="3663" w:name="_Toc137391336"/>
      <w:bookmarkStart w:id="3664" w:name="_Toc146961994"/>
      <w:bookmarkStart w:id="3665" w:name="_Toc187256359"/>
      <w:r w:rsidRPr="00931575">
        <w:t>6.7.2</w:t>
      </w:r>
      <w:r w:rsidRPr="00931575">
        <w:tab/>
        <w:t>OTA occupied bandwidth</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6EAC2B23" w14:textId="77777777" w:rsidR="00C45907" w:rsidRPr="00931575" w:rsidRDefault="00C45907" w:rsidP="00C45907">
      <w:pPr>
        <w:pStyle w:val="Heading4"/>
        <w:rPr>
          <w:lang w:eastAsia="sv-SE"/>
        </w:rPr>
      </w:pPr>
      <w:bookmarkStart w:id="3666" w:name="_Toc21102718"/>
      <w:bookmarkStart w:id="3667" w:name="_Toc29810567"/>
      <w:bookmarkStart w:id="3668" w:name="_Toc36635919"/>
      <w:bookmarkStart w:id="3669" w:name="_Toc37272865"/>
      <w:bookmarkStart w:id="3670" w:name="_Toc45885942"/>
      <w:bookmarkStart w:id="3671" w:name="_Toc53183048"/>
      <w:bookmarkStart w:id="3672" w:name="_Toc58915715"/>
      <w:bookmarkStart w:id="3673" w:name="_Toc66700862"/>
      <w:bookmarkStart w:id="3674" w:name="_Toc68697017"/>
      <w:bookmarkStart w:id="3675" w:name="_Toc74927939"/>
      <w:bookmarkStart w:id="3676" w:name="_Toc76115038"/>
      <w:bookmarkStart w:id="3677" w:name="_Toc76544445"/>
      <w:bookmarkStart w:id="3678" w:name="_Toc82541262"/>
      <w:bookmarkStart w:id="3679" w:name="_Toc89951909"/>
      <w:bookmarkStart w:id="3680" w:name="_Toc98767005"/>
      <w:bookmarkStart w:id="3681" w:name="_Toc106203053"/>
      <w:bookmarkStart w:id="3682" w:name="_Toc115187352"/>
      <w:bookmarkStart w:id="3683" w:name="_Toc121993907"/>
      <w:bookmarkStart w:id="3684" w:name="_Toc124152915"/>
      <w:bookmarkStart w:id="3685" w:name="_Toc131538217"/>
      <w:bookmarkStart w:id="3686" w:name="_Toc137391337"/>
      <w:bookmarkStart w:id="3687" w:name="_Toc146961995"/>
      <w:bookmarkStart w:id="3688" w:name="_Toc187256360"/>
      <w:r w:rsidRPr="00931575">
        <w:rPr>
          <w:lang w:eastAsia="sv-SE"/>
        </w:rPr>
        <w:t>6.7.2.1</w:t>
      </w:r>
      <w:r w:rsidRPr="00931575">
        <w:rPr>
          <w:lang w:eastAsia="sv-SE"/>
        </w:rPr>
        <w:tab/>
        <w:t>Definition and applicability</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689" w:name="_Toc21102719"/>
      <w:bookmarkStart w:id="3690" w:name="_Toc29810568"/>
      <w:bookmarkStart w:id="3691" w:name="_Toc36635920"/>
      <w:bookmarkStart w:id="3692" w:name="_Toc37272866"/>
      <w:bookmarkStart w:id="3693" w:name="_Toc45885943"/>
      <w:bookmarkStart w:id="3694" w:name="_Toc53183049"/>
      <w:bookmarkStart w:id="3695" w:name="_Toc58915716"/>
      <w:bookmarkStart w:id="3696" w:name="_Toc66700863"/>
      <w:bookmarkStart w:id="3697" w:name="_Toc68697018"/>
      <w:bookmarkStart w:id="3698" w:name="_Toc74927940"/>
      <w:bookmarkStart w:id="3699" w:name="_Toc76115039"/>
      <w:bookmarkStart w:id="3700" w:name="_Toc76544446"/>
      <w:bookmarkStart w:id="3701" w:name="_Toc82541263"/>
      <w:bookmarkStart w:id="3702" w:name="_Toc89951910"/>
      <w:bookmarkStart w:id="3703" w:name="_Toc98767006"/>
      <w:bookmarkStart w:id="3704" w:name="_Toc106203054"/>
      <w:bookmarkStart w:id="3705" w:name="_Toc115187353"/>
      <w:bookmarkStart w:id="3706" w:name="_Toc121993908"/>
      <w:bookmarkStart w:id="3707" w:name="_Toc124152916"/>
      <w:bookmarkStart w:id="3708" w:name="_Toc131538218"/>
      <w:bookmarkStart w:id="3709" w:name="_Toc137391338"/>
      <w:bookmarkStart w:id="3710" w:name="_Toc146961996"/>
      <w:bookmarkStart w:id="3711" w:name="_Toc187256361"/>
      <w:r w:rsidRPr="00931575">
        <w:rPr>
          <w:lang w:eastAsia="sv-SE"/>
        </w:rPr>
        <w:t>6.7.2.2</w:t>
      </w:r>
      <w:r w:rsidRPr="00931575">
        <w:rPr>
          <w:lang w:eastAsia="sv-SE"/>
        </w:rPr>
        <w:tab/>
        <w:t>Minimum requirement</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712" w:name="_Toc21102720"/>
      <w:bookmarkStart w:id="3713" w:name="_Toc29810569"/>
      <w:bookmarkStart w:id="3714" w:name="_Toc36635921"/>
      <w:bookmarkStart w:id="3715" w:name="_Toc37272867"/>
      <w:bookmarkStart w:id="3716" w:name="_Toc45885944"/>
      <w:bookmarkStart w:id="3717" w:name="_Toc53183050"/>
      <w:bookmarkStart w:id="3718" w:name="_Toc58915717"/>
      <w:bookmarkStart w:id="3719" w:name="_Toc66700864"/>
      <w:bookmarkStart w:id="3720" w:name="_Toc68697019"/>
      <w:bookmarkStart w:id="3721" w:name="_Toc74927941"/>
      <w:bookmarkStart w:id="3722" w:name="_Toc76115040"/>
      <w:bookmarkStart w:id="3723" w:name="_Toc76544447"/>
      <w:bookmarkStart w:id="3724" w:name="_Toc82541264"/>
      <w:bookmarkStart w:id="3725" w:name="_Toc89951911"/>
      <w:bookmarkStart w:id="3726" w:name="_Toc98767007"/>
      <w:bookmarkStart w:id="3727" w:name="_Toc106203055"/>
      <w:bookmarkStart w:id="3728" w:name="_Toc115187354"/>
      <w:bookmarkStart w:id="3729" w:name="_Toc121993909"/>
      <w:bookmarkStart w:id="3730" w:name="_Toc124152917"/>
      <w:bookmarkStart w:id="3731" w:name="_Toc131538219"/>
      <w:bookmarkStart w:id="3732" w:name="_Toc137391339"/>
      <w:bookmarkStart w:id="3733" w:name="_Toc146961997"/>
      <w:bookmarkStart w:id="3734" w:name="_Toc187256362"/>
      <w:r w:rsidRPr="00931575">
        <w:rPr>
          <w:lang w:eastAsia="sv-SE"/>
        </w:rPr>
        <w:t>6.7.2.3</w:t>
      </w:r>
      <w:r w:rsidRPr="00931575">
        <w:rPr>
          <w:lang w:eastAsia="sv-SE"/>
        </w:rPr>
        <w:tab/>
        <w:t>Test purpose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735" w:name="_Toc21102721"/>
      <w:bookmarkStart w:id="3736" w:name="_Toc29810570"/>
      <w:bookmarkStart w:id="3737" w:name="_Toc36635922"/>
      <w:bookmarkStart w:id="3738" w:name="_Toc37272868"/>
      <w:bookmarkStart w:id="3739" w:name="_Toc45885945"/>
      <w:bookmarkStart w:id="3740" w:name="_Toc53183051"/>
      <w:bookmarkStart w:id="3741" w:name="_Toc58915718"/>
      <w:bookmarkStart w:id="3742" w:name="_Toc66700865"/>
      <w:bookmarkStart w:id="3743" w:name="_Toc68697020"/>
      <w:bookmarkStart w:id="3744" w:name="_Toc74927942"/>
      <w:bookmarkStart w:id="3745" w:name="_Toc76115041"/>
      <w:bookmarkStart w:id="3746" w:name="_Toc76544448"/>
      <w:bookmarkStart w:id="3747" w:name="_Toc82541265"/>
      <w:bookmarkStart w:id="3748" w:name="_Toc89951912"/>
      <w:bookmarkStart w:id="3749" w:name="_Toc98767008"/>
      <w:bookmarkStart w:id="3750" w:name="_Toc106203056"/>
      <w:bookmarkStart w:id="3751" w:name="_Toc115187355"/>
      <w:bookmarkStart w:id="3752" w:name="_Toc121993910"/>
      <w:bookmarkStart w:id="3753" w:name="_Toc124152918"/>
      <w:bookmarkStart w:id="3754" w:name="_Toc131538220"/>
      <w:bookmarkStart w:id="3755" w:name="_Toc137391340"/>
      <w:bookmarkStart w:id="3756" w:name="_Toc146961998"/>
      <w:bookmarkStart w:id="3757" w:name="_Toc187256363"/>
      <w:r w:rsidRPr="00931575">
        <w:rPr>
          <w:lang w:eastAsia="sv-SE"/>
        </w:rPr>
        <w:t>6.</w:t>
      </w:r>
      <w:r w:rsidRPr="00931575">
        <w:rPr>
          <w:lang w:eastAsia="zh-CN"/>
        </w:rPr>
        <w:t>7.2.</w:t>
      </w:r>
      <w:r w:rsidRPr="00931575">
        <w:rPr>
          <w:lang w:eastAsia="sv-SE"/>
        </w:rPr>
        <w:t>4</w:t>
      </w:r>
      <w:r w:rsidRPr="00931575">
        <w:rPr>
          <w:lang w:eastAsia="sv-SE"/>
        </w:rPr>
        <w:tab/>
        <w:t>Method of test</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730B4038" w14:textId="77777777" w:rsidR="00C45907" w:rsidRPr="00931575" w:rsidRDefault="00C45907" w:rsidP="00C45907">
      <w:pPr>
        <w:pStyle w:val="Heading5"/>
        <w:rPr>
          <w:lang w:eastAsia="sv-SE"/>
        </w:rPr>
      </w:pPr>
      <w:bookmarkStart w:id="3758" w:name="_Toc21102722"/>
      <w:bookmarkStart w:id="3759" w:name="_Toc29810571"/>
      <w:bookmarkStart w:id="3760" w:name="_Toc36635923"/>
      <w:bookmarkStart w:id="3761" w:name="_Toc37272869"/>
      <w:bookmarkStart w:id="3762" w:name="_Toc45885946"/>
      <w:bookmarkStart w:id="3763" w:name="_Toc53183052"/>
      <w:bookmarkStart w:id="3764" w:name="_Toc58915719"/>
      <w:bookmarkStart w:id="3765" w:name="_Toc66700866"/>
      <w:bookmarkStart w:id="3766" w:name="_Toc68697021"/>
      <w:bookmarkStart w:id="3767" w:name="_Toc74927943"/>
      <w:bookmarkStart w:id="3768" w:name="_Toc76115042"/>
      <w:bookmarkStart w:id="3769" w:name="_Toc76544449"/>
      <w:bookmarkStart w:id="3770" w:name="_Toc82541266"/>
      <w:bookmarkStart w:id="3771" w:name="_Toc89951913"/>
      <w:bookmarkStart w:id="3772" w:name="_Toc98767009"/>
      <w:bookmarkStart w:id="3773" w:name="_Toc106203057"/>
      <w:bookmarkStart w:id="3774" w:name="_Toc115187356"/>
      <w:bookmarkStart w:id="3775" w:name="_Toc121993911"/>
      <w:bookmarkStart w:id="3776" w:name="_Toc124152919"/>
      <w:bookmarkStart w:id="3777" w:name="_Toc131538221"/>
      <w:bookmarkStart w:id="3778" w:name="_Toc137391341"/>
      <w:bookmarkStart w:id="3779" w:name="_Toc146961999"/>
      <w:bookmarkStart w:id="3780" w:name="_Toc187256364"/>
      <w:r w:rsidRPr="00931575">
        <w:rPr>
          <w:lang w:eastAsia="sv-SE"/>
        </w:rPr>
        <w:t>6.7.2.4.1</w:t>
      </w:r>
      <w:r w:rsidRPr="00931575">
        <w:rPr>
          <w:lang w:eastAsia="sv-SE"/>
        </w:rPr>
        <w:tab/>
        <w:t>Initial conditions</w:t>
      </w:r>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781" w:name="_Toc21102723"/>
      <w:bookmarkStart w:id="3782" w:name="_Toc29810572"/>
      <w:bookmarkStart w:id="3783" w:name="_Toc36635924"/>
      <w:bookmarkStart w:id="3784" w:name="_Toc37272870"/>
      <w:bookmarkStart w:id="3785" w:name="_Toc45885947"/>
      <w:bookmarkStart w:id="3786" w:name="_Toc53183053"/>
      <w:bookmarkStart w:id="3787" w:name="_Toc58915720"/>
      <w:bookmarkStart w:id="3788" w:name="_Toc66700867"/>
      <w:bookmarkStart w:id="3789" w:name="_Toc68697022"/>
      <w:bookmarkStart w:id="3790" w:name="_Toc74927944"/>
      <w:bookmarkStart w:id="3791" w:name="_Toc76115043"/>
      <w:bookmarkStart w:id="3792" w:name="_Toc76544450"/>
      <w:bookmarkStart w:id="3793" w:name="_Toc82541267"/>
      <w:bookmarkStart w:id="3794" w:name="_Toc89951914"/>
      <w:bookmarkStart w:id="3795" w:name="_Toc98767010"/>
      <w:bookmarkStart w:id="3796" w:name="_Toc106203058"/>
      <w:bookmarkStart w:id="3797" w:name="_Toc115187357"/>
      <w:bookmarkStart w:id="3798" w:name="_Toc121993912"/>
      <w:bookmarkStart w:id="3799" w:name="_Toc124152920"/>
      <w:bookmarkStart w:id="3800" w:name="_Toc131538222"/>
      <w:bookmarkStart w:id="3801" w:name="_Toc137391342"/>
      <w:bookmarkStart w:id="3802" w:name="_Toc146962000"/>
      <w:bookmarkStart w:id="3803" w:name="_Toc187256365"/>
      <w:r w:rsidRPr="00931575">
        <w:rPr>
          <w:lang w:eastAsia="sv-SE"/>
        </w:rPr>
        <w:t>6.7.2.4.2</w:t>
      </w:r>
      <w:r w:rsidRPr="00931575">
        <w:rPr>
          <w:lang w:eastAsia="sv-SE"/>
        </w:rPr>
        <w:tab/>
        <w:t>Procedure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55pt;height:20.85pt" o:ole="">
                  <v:imagedata r:id="rId34" o:title=""/>
                </v:shape>
                <o:OLEObject Type="Embed" ProgID="Equation.3" ShapeID="_x0000_i1031" DrawAspect="Content" ObjectID="_1804591757"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65pt" o:ole="">
                  <v:imagedata r:id="rId36" o:title=""/>
                </v:shape>
                <o:OLEObject Type="Embed" ProgID="Equation.3" ShapeID="_x0000_i1032" DrawAspect="Content" ObjectID="_1804591758"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65pt;height:41.65pt" o:ole="">
                  <v:imagedata r:id="rId38" o:title=""/>
                </v:shape>
                <o:OLEObject Type="Embed" ProgID="Equation.3" ShapeID="_x0000_i1033" DrawAspect="Content" ObjectID="_1804591759"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804" w:name="_Toc21102724"/>
      <w:bookmarkStart w:id="3805" w:name="_Toc29810573"/>
      <w:bookmarkStart w:id="3806" w:name="_Toc36635925"/>
      <w:bookmarkStart w:id="3807" w:name="_Toc37272871"/>
      <w:bookmarkStart w:id="3808" w:name="_Toc45885948"/>
      <w:bookmarkStart w:id="3809" w:name="_Toc53183054"/>
      <w:bookmarkStart w:id="3810" w:name="_Toc58915721"/>
      <w:bookmarkStart w:id="3811" w:name="_Toc66700868"/>
      <w:bookmarkStart w:id="3812" w:name="_Toc68697023"/>
      <w:bookmarkStart w:id="3813" w:name="_Toc74927945"/>
      <w:bookmarkStart w:id="3814" w:name="_Toc76115044"/>
      <w:bookmarkStart w:id="3815" w:name="_Toc76544451"/>
      <w:bookmarkStart w:id="3816" w:name="_Toc82541268"/>
      <w:bookmarkStart w:id="3817" w:name="_Toc89951915"/>
      <w:bookmarkStart w:id="3818" w:name="_Toc98767011"/>
      <w:bookmarkStart w:id="3819" w:name="_Toc106203059"/>
      <w:bookmarkStart w:id="3820" w:name="_Toc115187358"/>
      <w:bookmarkStart w:id="3821" w:name="_Toc121993913"/>
      <w:bookmarkStart w:id="3822" w:name="_Toc124152921"/>
      <w:bookmarkStart w:id="3823" w:name="_Toc131538223"/>
      <w:bookmarkStart w:id="3824" w:name="_Toc137391343"/>
      <w:bookmarkStart w:id="3825" w:name="_Toc146962001"/>
      <w:bookmarkStart w:id="3826" w:name="_Toc187256366"/>
      <w:r w:rsidRPr="00931575">
        <w:rPr>
          <w:lang w:eastAsia="sv-SE"/>
        </w:rPr>
        <w:t>6.</w:t>
      </w:r>
      <w:r w:rsidRPr="00931575">
        <w:rPr>
          <w:lang w:eastAsia="zh-CN"/>
        </w:rPr>
        <w:t>7.2.</w:t>
      </w:r>
      <w:r w:rsidRPr="00931575">
        <w:rPr>
          <w:lang w:eastAsia="sv-SE"/>
        </w:rPr>
        <w:t>5</w:t>
      </w:r>
      <w:r w:rsidRPr="00931575">
        <w:rPr>
          <w:lang w:eastAsia="sv-SE"/>
        </w:rPr>
        <w:tab/>
        <w:t>Test requirement</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p>
    <w:p w14:paraId="73B0478E" w14:textId="77777777" w:rsidR="00C45907" w:rsidRPr="00931575" w:rsidRDefault="00C45907" w:rsidP="00C45907">
      <w:pPr>
        <w:pStyle w:val="Heading5"/>
      </w:pPr>
      <w:bookmarkStart w:id="3827" w:name="_Toc21102725"/>
      <w:bookmarkStart w:id="3828" w:name="_Toc29810574"/>
      <w:bookmarkStart w:id="3829" w:name="_Toc36635926"/>
      <w:bookmarkStart w:id="3830" w:name="_Toc37272872"/>
      <w:bookmarkStart w:id="3831" w:name="_Toc45885949"/>
      <w:bookmarkStart w:id="3832" w:name="_Toc53183055"/>
      <w:bookmarkStart w:id="3833" w:name="_Toc58915722"/>
      <w:bookmarkStart w:id="3834" w:name="_Toc66700869"/>
      <w:bookmarkStart w:id="3835" w:name="_Toc68697024"/>
      <w:bookmarkStart w:id="3836" w:name="_Toc74927946"/>
      <w:bookmarkStart w:id="3837" w:name="_Toc76115045"/>
      <w:bookmarkStart w:id="3838" w:name="_Toc76544452"/>
      <w:bookmarkStart w:id="3839" w:name="_Toc82541269"/>
      <w:bookmarkStart w:id="3840" w:name="_Toc89951916"/>
      <w:bookmarkStart w:id="3841" w:name="_Toc98767012"/>
      <w:bookmarkStart w:id="3842" w:name="_Toc106203060"/>
      <w:bookmarkStart w:id="3843" w:name="_Toc115187359"/>
      <w:bookmarkStart w:id="3844" w:name="_Toc121993914"/>
      <w:bookmarkStart w:id="3845" w:name="_Toc124152922"/>
      <w:bookmarkStart w:id="3846" w:name="_Toc131538224"/>
      <w:bookmarkStart w:id="3847" w:name="_Toc137391344"/>
      <w:bookmarkStart w:id="3848" w:name="_Toc146962002"/>
      <w:bookmarkStart w:id="3849" w:name="_Toc187256367"/>
      <w:r w:rsidRPr="00931575">
        <w:t>6.7.2.5.1</w:t>
      </w:r>
      <w:r w:rsidRPr="00931575">
        <w:tab/>
      </w:r>
      <w:r w:rsidRPr="00931575">
        <w:rPr>
          <w:i/>
        </w:rPr>
        <w:t>BS type 1-O</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850" w:name="_Toc21102726"/>
      <w:bookmarkStart w:id="3851" w:name="_Toc29810575"/>
      <w:bookmarkStart w:id="3852" w:name="_Toc36635927"/>
      <w:bookmarkStart w:id="3853" w:name="_Toc37272873"/>
      <w:bookmarkStart w:id="3854" w:name="_Toc45885950"/>
      <w:bookmarkStart w:id="3855" w:name="_Toc53183056"/>
      <w:bookmarkStart w:id="3856" w:name="_Toc58915723"/>
      <w:bookmarkStart w:id="3857" w:name="_Toc66700870"/>
      <w:bookmarkStart w:id="3858" w:name="_Toc68697025"/>
      <w:bookmarkStart w:id="3859" w:name="_Toc74927947"/>
      <w:bookmarkStart w:id="3860" w:name="_Toc76115046"/>
      <w:bookmarkStart w:id="3861" w:name="_Toc76544453"/>
      <w:bookmarkStart w:id="3862" w:name="_Toc82541270"/>
      <w:bookmarkStart w:id="3863" w:name="_Toc89951917"/>
      <w:bookmarkStart w:id="3864" w:name="_Toc98767013"/>
      <w:bookmarkStart w:id="3865" w:name="_Toc106203061"/>
      <w:bookmarkStart w:id="3866" w:name="_Toc115187360"/>
      <w:bookmarkStart w:id="3867" w:name="_Toc121993915"/>
      <w:bookmarkStart w:id="3868" w:name="_Toc124152923"/>
      <w:bookmarkStart w:id="3869" w:name="_Toc131538225"/>
      <w:bookmarkStart w:id="3870" w:name="_Toc137391345"/>
      <w:bookmarkStart w:id="3871" w:name="_Toc146962003"/>
      <w:bookmarkStart w:id="3872" w:name="_Toc187256368"/>
      <w:r w:rsidRPr="00931575">
        <w:t>6.7.2.5.</w:t>
      </w:r>
      <w:r w:rsidRPr="00931575">
        <w:rPr>
          <w:rFonts w:hint="eastAsia"/>
        </w:rPr>
        <w:t>2</w:t>
      </w:r>
      <w:r w:rsidRPr="00931575">
        <w:tab/>
      </w:r>
      <w:r w:rsidRPr="00931575">
        <w:rPr>
          <w:i/>
        </w:rPr>
        <w:t>BS type 2-O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873" w:name="_Toc21102727"/>
      <w:bookmarkStart w:id="3874" w:name="_Toc29810576"/>
      <w:bookmarkStart w:id="3875" w:name="_Toc36635928"/>
      <w:bookmarkStart w:id="3876" w:name="_Toc37272874"/>
      <w:bookmarkStart w:id="3877" w:name="_Toc45885951"/>
      <w:bookmarkStart w:id="3878" w:name="_Toc53183057"/>
      <w:bookmarkStart w:id="3879" w:name="_Toc58915724"/>
      <w:bookmarkStart w:id="3880" w:name="_Toc66700871"/>
      <w:bookmarkStart w:id="3881" w:name="_Toc68697026"/>
      <w:bookmarkStart w:id="3882" w:name="_Toc74927948"/>
      <w:bookmarkStart w:id="3883" w:name="_Toc76115047"/>
      <w:bookmarkStart w:id="3884" w:name="_Toc76544454"/>
      <w:bookmarkStart w:id="3885" w:name="_Toc82541271"/>
      <w:bookmarkStart w:id="3886" w:name="_Toc89951918"/>
      <w:bookmarkStart w:id="3887" w:name="_Toc98767014"/>
      <w:bookmarkStart w:id="3888" w:name="_Toc106203062"/>
      <w:bookmarkStart w:id="3889" w:name="_Toc115187361"/>
      <w:bookmarkStart w:id="3890" w:name="_Toc121993916"/>
      <w:bookmarkStart w:id="3891" w:name="_Toc124152924"/>
      <w:bookmarkStart w:id="3892" w:name="_Toc131538226"/>
      <w:bookmarkStart w:id="3893" w:name="_Toc137391346"/>
      <w:bookmarkStart w:id="3894" w:name="_Toc146962004"/>
      <w:bookmarkStart w:id="3895" w:name="_Toc187256369"/>
      <w:r w:rsidRPr="00931575">
        <w:t>6.7.3</w:t>
      </w:r>
      <w:r w:rsidRPr="00931575">
        <w:tab/>
        <w:t>OTA Adjacent Channel Leakage Power Ratio (ACLR)</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142533E6" w14:textId="77777777" w:rsidR="00C45907" w:rsidRPr="00931575" w:rsidRDefault="00C45907" w:rsidP="00C45907">
      <w:pPr>
        <w:pStyle w:val="Heading4"/>
        <w:rPr>
          <w:lang w:eastAsia="zh-CN"/>
        </w:rPr>
      </w:pPr>
      <w:bookmarkStart w:id="3896" w:name="_Toc21102728"/>
      <w:bookmarkStart w:id="3897" w:name="_Toc29810577"/>
      <w:bookmarkStart w:id="3898" w:name="_Toc36635929"/>
      <w:bookmarkStart w:id="3899" w:name="_Toc37272875"/>
      <w:bookmarkStart w:id="3900" w:name="_Toc45885952"/>
      <w:bookmarkStart w:id="3901" w:name="_Toc53183058"/>
      <w:bookmarkStart w:id="3902" w:name="_Toc58915725"/>
      <w:bookmarkStart w:id="3903" w:name="_Toc66700872"/>
      <w:bookmarkStart w:id="3904" w:name="_Toc68697027"/>
      <w:bookmarkStart w:id="3905" w:name="_Toc74927949"/>
      <w:bookmarkStart w:id="3906" w:name="_Toc76115048"/>
      <w:bookmarkStart w:id="3907" w:name="_Toc76544455"/>
      <w:bookmarkStart w:id="3908" w:name="_Toc82541272"/>
      <w:bookmarkStart w:id="3909" w:name="_Toc89951919"/>
      <w:bookmarkStart w:id="3910" w:name="_Toc98767015"/>
      <w:bookmarkStart w:id="3911" w:name="_Toc106203063"/>
      <w:bookmarkStart w:id="3912" w:name="_Toc115187362"/>
      <w:bookmarkStart w:id="3913" w:name="_Toc121993917"/>
      <w:bookmarkStart w:id="3914" w:name="_Toc124152925"/>
      <w:bookmarkStart w:id="3915" w:name="_Toc131538227"/>
      <w:bookmarkStart w:id="3916" w:name="_Toc137391347"/>
      <w:bookmarkStart w:id="3917" w:name="_Toc146962005"/>
      <w:bookmarkStart w:id="3918" w:name="_Toc187256370"/>
      <w:r w:rsidRPr="00931575">
        <w:rPr>
          <w:lang w:eastAsia="zh-CN"/>
        </w:rPr>
        <w:t>6.7.3.1</w:t>
      </w:r>
      <w:r w:rsidRPr="00931575">
        <w:rPr>
          <w:lang w:eastAsia="zh-CN"/>
        </w:rPr>
        <w:tab/>
        <w:t>Definition and applicability</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919" w:name="_Toc21102729"/>
      <w:bookmarkStart w:id="3920" w:name="_Toc29810578"/>
      <w:bookmarkStart w:id="3921" w:name="_Toc36635930"/>
      <w:bookmarkStart w:id="3922" w:name="_Toc37272876"/>
      <w:bookmarkStart w:id="3923" w:name="_Toc45885953"/>
      <w:bookmarkStart w:id="3924" w:name="_Toc53183059"/>
      <w:bookmarkStart w:id="3925" w:name="_Toc58915726"/>
      <w:bookmarkStart w:id="3926" w:name="_Toc66700873"/>
      <w:bookmarkStart w:id="3927" w:name="_Toc68697028"/>
      <w:bookmarkStart w:id="3928" w:name="_Toc74927950"/>
      <w:bookmarkStart w:id="3929" w:name="_Toc76115049"/>
      <w:bookmarkStart w:id="3930" w:name="_Toc76544456"/>
      <w:bookmarkStart w:id="3931" w:name="_Toc82541273"/>
      <w:bookmarkStart w:id="3932" w:name="_Toc89951920"/>
      <w:bookmarkStart w:id="3933" w:name="_Toc98767016"/>
      <w:bookmarkStart w:id="3934" w:name="_Toc106203064"/>
      <w:bookmarkStart w:id="3935" w:name="_Toc115187363"/>
      <w:bookmarkStart w:id="3936" w:name="_Toc121993918"/>
      <w:bookmarkStart w:id="3937" w:name="_Toc124152926"/>
      <w:bookmarkStart w:id="3938" w:name="_Toc131538228"/>
      <w:bookmarkStart w:id="3939" w:name="_Toc137391348"/>
      <w:bookmarkStart w:id="3940" w:name="_Toc146962006"/>
      <w:bookmarkStart w:id="3941" w:name="_Toc187256371"/>
      <w:r w:rsidRPr="00931575">
        <w:rPr>
          <w:lang w:eastAsia="zh-CN"/>
        </w:rPr>
        <w:t>6.7.3.2</w:t>
      </w:r>
      <w:r w:rsidRPr="00931575">
        <w:rPr>
          <w:lang w:eastAsia="zh-CN"/>
        </w:rPr>
        <w:tab/>
        <w:t>Minimum requirement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942" w:name="_Toc21102730"/>
      <w:bookmarkStart w:id="3943" w:name="_Toc29810579"/>
      <w:bookmarkStart w:id="3944" w:name="_Toc36635931"/>
      <w:bookmarkStart w:id="3945" w:name="_Toc37272877"/>
      <w:bookmarkStart w:id="3946" w:name="_Toc45885954"/>
      <w:bookmarkStart w:id="3947" w:name="_Toc53183060"/>
      <w:bookmarkStart w:id="3948" w:name="_Toc58915727"/>
      <w:bookmarkStart w:id="3949" w:name="_Toc66700874"/>
      <w:bookmarkStart w:id="3950" w:name="_Toc68697029"/>
      <w:bookmarkStart w:id="3951" w:name="_Toc74927951"/>
      <w:bookmarkStart w:id="3952" w:name="_Toc76115050"/>
      <w:bookmarkStart w:id="3953" w:name="_Toc76544457"/>
      <w:bookmarkStart w:id="3954" w:name="_Toc82541274"/>
      <w:bookmarkStart w:id="3955" w:name="_Toc89951921"/>
      <w:bookmarkStart w:id="3956" w:name="_Toc98767017"/>
      <w:bookmarkStart w:id="3957" w:name="_Toc106203065"/>
      <w:bookmarkStart w:id="3958" w:name="_Toc115187364"/>
      <w:bookmarkStart w:id="3959" w:name="_Toc121993919"/>
      <w:bookmarkStart w:id="3960" w:name="_Toc124152927"/>
      <w:bookmarkStart w:id="3961" w:name="_Toc131538229"/>
      <w:bookmarkStart w:id="3962" w:name="_Toc137391349"/>
      <w:bookmarkStart w:id="3963" w:name="_Toc146962007"/>
      <w:bookmarkStart w:id="3964" w:name="_Toc187256372"/>
      <w:r w:rsidRPr="00931575">
        <w:rPr>
          <w:lang w:eastAsia="zh-CN"/>
        </w:rPr>
        <w:t>6.7.3.3</w:t>
      </w:r>
      <w:r w:rsidRPr="00931575">
        <w:rPr>
          <w:lang w:eastAsia="zh-CN"/>
        </w:rPr>
        <w:tab/>
        <w:t>Test purpose</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965" w:name="_Toc21102731"/>
      <w:bookmarkStart w:id="3966" w:name="_Toc29810580"/>
      <w:bookmarkStart w:id="3967" w:name="_Toc36635932"/>
      <w:bookmarkStart w:id="3968" w:name="_Toc37272878"/>
      <w:bookmarkStart w:id="3969" w:name="_Toc45885955"/>
      <w:bookmarkStart w:id="3970" w:name="_Toc53183061"/>
      <w:bookmarkStart w:id="3971" w:name="_Toc58915728"/>
      <w:bookmarkStart w:id="3972" w:name="_Toc66700875"/>
      <w:bookmarkStart w:id="3973" w:name="_Toc68697030"/>
      <w:bookmarkStart w:id="3974" w:name="_Toc74927952"/>
      <w:bookmarkStart w:id="3975" w:name="_Toc76115051"/>
      <w:bookmarkStart w:id="3976" w:name="_Toc76544458"/>
      <w:bookmarkStart w:id="3977" w:name="_Toc82541275"/>
      <w:bookmarkStart w:id="3978" w:name="_Toc89951922"/>
      <w:bookmarkStart w:id="3979" w:name="_Toc98767018"/>
      <w:bookmarkStart w:id="3980" w:name="_Toc106203066"/>
      <w:bookmarkStart w:id="3981" w:name="_Toc115187365"/>
      <w:bookmarkStart w:id="3982" w:name="_Toc121993920"/>
      <w:bookmarkStart w:id="3983" w:name="_Toc124152928"/>
      <w:bookmarkStart w:id="3984" w:name="_Toc131538230"/>
      <w:bookmarkStart w:id="3985" w:name="_Toc137391350"/>
      <w:bookmarkStart w:id="3986" w:name="_Toc146962008"/>
      <w:bookmarkStart w:id="3987" w:name="_Toc187256373"/>
      <w:r w:rsidRPr="00931575">
        <w:rPr>
          <w:lang w:eastAsia="zh-CN"/>
        </w:rPr>
        <w:t>6.7.3.4</w:t>
      </w:r>
      <w:r w:rsidRPr="00931575">
        <w:rPr>
          <w:lang w:eastAsia="zh-CN"/>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435EC18A" w14:textId="77777777" w:rsidR="00C45907" w:rsidRPr="00931575" w:rsidRDefault="00C45907" w:rsidP="00C45907">
      <w:pPr>
        <w:pStyle w:val="Heading5"/>
        <w:rPr>
          <w:lang w:eastAsia="zh-CN"/>
        </w:rPr>
      </w:pPr>
      <w:bookmarkStart w:id="3988" w:name="_Toc21102732"/>
      <w:bookmarkStart w:id="3989" w:name="_Toc29810581"/>
      <w:bookmarkStart w:id="3990" w:name="_Toc36635933"/>
      <w:bookmarkStart w:id="3991" w:name="_Toc37272879"/>
      <w:bookmarkStart w:id="3992" w:name="_Toc45885956"/>
      <w:bookmarkStart w:id="3993" w:name="_Toc53183062"/>
      <w:bookmarkStart w:id="3994" w:name="_Toc58915729"/>
      <w:bookmarkStart w:id="3995" w:name="_Toc66700876"/>
      <w:bookmarkStart w:id="3996" w:name="_Toc68697031"/>
      <w:bookmarkStart w:id="3997" w:name="_Toc74927953"/>
      <w:bookmarkStart w:id="3998" w:name="_Toc76115052"/>
      <w:bookmarkStart w:id="3999" w:name="_Toc76544459"/>
      <w:bookmarkStart w:id="4000" w:name="_Toc82541276"/>
      <w:bookmarkStart w:id="4001" w:name="_Toc89951923"/>
      <w:bookmarkStart w:id="4002" w:name="_Toc98767019"/>
      <w:bookmarkStart w:id="4003" w:name="_Toc106203067"/>
      <w:bookmarkStart w:id="4004" w:name="_Toc115187366"/>
      <w:bookmarkStart w:id="4005" w:name="_Toc121993921"/>
      <w:bookmarkStart w:id="4006" w:name="_Toc124152929"/>
      <w:bookmarkStart w:id="4007" w:name="_Toc131538231"/>
      <w:bookmarkStart w:id="4008" w:name="_Toc137391351"/>
      <w:bookmarkStart w:id="4009" w:name="_Toc146962009"/>
      <w:bookmarkStart w:id="4010" w:name="_Toc187256374"/>
      <w:r w:rsidRPr="00931575">
        <w:rPr>
          <w:lang w:eastAsia="zh-CN"/>
        </w:rPr>
        <w:t>6.7.3.4.1</w:t>
      </w:r>
      <w:r w:rsidRPr="00931575">
        <w:rPr>
          <w:lang w:eastAsia="zh-CN"/>
        </w:rPr>
        <w:tab/>
        <w:t>Initial conditions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03E0E617"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011" w:name="_Toc21102733"/>
      <w:bookmarkStart w:id="4012" w:name="_Toc29810582"/>
      <w:bookmarkStart w:id="4013" w:name="_Toc36635934"/>
      <w:bookmarkStart w:id="4014" w:name="_Toc37272880"/>
      <w:bookmarkStart w:id="4015" w:name="_Toc45885957"/>
      <w:bookmarkStart w:id="4016" w:name="_Toc53183063"/>
      <w:bookmarkStart w:id="4017" w:name="_Toc58915730"/>
      <w:bookmarkStart w:id="4018" w:name="_Toc66700877"/>
      <w:bookmarkStart w:id="4019" w:name="_Toc68697032"/>
      <w:bookmarkStart w:id="4020" w:name="_Toc74927954"/>
      <w:bookmarkStart w:id="4021" w:name="_Toc76115053"/>
      <w:bookmarkStart w:id="4022" w:name="_Toc76544460"/>
      <w:bookmarkStart w:id="4023" w:name="_Toc82541277"/>
      <w:bookmarkStart w:id="4024" w:name="_Toc89951924"/>
      <w:bookmarkStart w:id="4025" w:name="_Toc98767020"/>
      <w:bookmarkStart w:id="4026" w:name="_Toc106203068"/>
      <w:bookmarkStart w:id="4027" w:name="_Toc115187367"/>
      <w:bookmarkStart w:id="4028" w:name="_Toc121993922"/>
      <w:bookmarkStart w:id="4029" w:name="_Toc124152930"/>
      <w:bookmarkStart w:id="4030" w:name="_Toc131538232"/>
      <w:bookmarkStart w:id="4031" w:name="_Toc137391352"/>
      <w:bookmarkStart w:id="4032" w:name="_Toc146962010"/>
      <w:bookmarkStart w:id="4033" w:name="_Toc187256375"/>
      <w:r w:rsidRPr="00931575">
        <w:rPr>
          <w:lang w:eastAsia="zh-CN"/>
        </w:rPr>
        <w:t>6.7.3.4.2</w:t>
      </w:r>
      <w:r w:rsidRPr="00931575">
        <w:rPr>
          <w:lang w:eastAsia="zh-CN"/>
        </w:rPr>
        <w:tab/>
        <w:t>Procedure</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1C254E8C" w14:textId="65E7AE22" w:rsidR="00C45907" w:rsidRPr="00931575" w:rsidRDefault="00C45907" w:rsidP="00782299">
      <w:pPr>
        <w:rPr>
          <w:lang w:eastAsia="zh-CN"/>
        </w:rPr>
      </w:pPr>
      <w:bookmarkStart w:id="403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43166">
        <w:rPr>
          <w:lang w:eastAsia="zh-CN"/>
        </w:rPr>
        <w:t>.</w:t>
      </w:r>
      <w:r w:rsidRPr="00931575">
        <w:rPr>
          <w:lang w:eastAsia="zh-CN"/>
        </w:rPr>
        <w:t xml:space="preserve"> </w:t>
      </w:r>
      <w:r w:rsidR="00343166">
        <w:rPr>
          <w:lang w:eastAsia="zh-CN"/>
        </w:rPr>
        <w:t>I</w:t>
      </w:r>
      <w:r w:rsidRPr="00931575">
        <w:rPr>
          <w:lang w:eastAsia="zh-CN"/>
        </w:rPr>
        <w:t>f so</w:t>
      </w:r>
      <w:r w:rsidR="00343166">
        <w:rPr>
          <w:lang w:eastAsia="zh-CN"/>
        </w:rPr>
        <w:t>,</w:t>
      </w:r>
      <w:r w:rsidRPr="00931575">
        <w:rPr>
          <w:lang w:eastAsia="zh-CN"/>
        </w:rPr>
        <w:t xml:space="preserve"> follow steps 1, 3, 4, 6, 8, 9, 10, 11, 12 and 13.</w:t>
      </w:r>
      <w:r w:rsidR="00314A69">
        <w:rPr>
          <w:lang w:eastAsia="zh-CN"/>
        </w:rPr>
        <w:t xml:space="preserve"> W</w:t>
      </w:r>
      <w:r w:rsidR="00314A69" w:rsidRPr="00841057">
        <w:rPr>
          <w:lang w:eastAsia="zh-CN"/>
        </w:rPr>
        <w:t xml:space="preserve">hen calibrated and operated within the guidance of </w:t>
      </w:r>
      <w:r w:rsidR="00314A69">
        <w:rPr>
          <w:lang w:eastAsia="zh-CN"/>
        </w:rPr>
        <w:t xml:space="preserve">3GPP </w:t>
      </w:r>
      <w:r w:rsidR="00314A69" w:rsidRPr="00841057">
        <w:rPr>
          <w:lang w:eastAsia="zh-CN"/>
        </w:rPr>
        <w:t>TR 37</w:t>
      </w:r>
      <w:r w:rsidR="00314A69">
        <w:rPr>
          <w:lang w:eastAsia="zh-CN"/>
        </w:rPr>
        <w:t>.</w:t>
      </w:r>
      <w:r w:rsidR="00314A69" w:rsidRPr="00841057">
        <w:rPr>
          <w:lang w:eastAsia="zh-CN"/>
        </w:rPr>
        <w:t>941 [</w:t>
      </w:r>
      <w:r w:rsidR="00314A69">
        <w:rPr>
          <w:lang w:eastAsia="zh-CN"/>
        </w:rPr>
        <w:t>29</w:t>
      </w:r>
      <w:r w:rsidR="00314A69" w:rsidRPr="00841057">
        <w:rPr>
          <w:lang w:eastAsia="zh-CN"/>
        </w:rPr>
        <w:t xml:space="preserve">] the </w:t>
      </w:r>
      <w:r w:rsidR="00314A69">
        <w:rPr>
          <w:lang w:eastAsia="zh-CN"/>
        </w:rPr>
        <w:t xml:space="preserve">measurement </w:t>
      </w:r>
      <w:r w:rsidR="00314A69" w:rsidRPr="00841057">
        <w:rPr>
          <w:lang w:eastAsia="zh-CN"/>
        </w:rPr>
        <w:t xml:space="preserve">methods are applicable and selected </w:t>
      </w:r>
      <w:r w:rsidR="00314A69">
        <w:rPr>
          <w:lang w:eastAsia="zh-CN"/>
        </w:rPr>
        <w:t>depending on</w:t>
      </w:r>
      <w:r w:rsidR="00314A69" w:rsidRPr="00841057">
        <w:rPr>
          <w:lang w:eastAsia="zh-CN"/>
        </w:rPr>
        <w:t xml:space="preserve"> </w:t>
      </w:r>
      <w:r w:rsidR="00314A69">
        <w:rPr>
          <w:lang w:eastAsia="zh-CN"/>
        </w:rPr>
        <w:t>availability at the test facility.</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034"/>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035" w:name="_Toc21102734"/>
      <w:bookmarkStart w:id="4036" w:name="_Toc29810583"/>
      <w:bookmarkStart w:id="4037" w:name="_Toc36635935"/>
      <w:bookmarkStart w:id="4038" w:name="_Toc37272881"/>
      <w:bookmarkStart w:id="4039" w:name="_Toc45885958"/>
      <w:bookmarkStart w:id="4040" w:name="_Toc53183064"/>
      <w:bookmarkStart w:id="4041" w:name="_Toc58915731"/>
      <w:bookmarkStart w:id="4042" w:name="_Toc66700878"/>
      <w:bookmarkStart w:id="4043" w:name="_Toc68697033"/>
      <w:bookmarkStart w:id="4044" w:name="_Toc74927955"/>
      <w:bookmarkStart w:id="4045" w:name="_Toc76115054"/>
      <w:bookmarkStart w:id="4046" w:name="_Toc76544461"/>
      <w:bookmarkStart w:id="4047" w:name="_Toc82541278"/>
      <w:bookmarkStart w:id="4048" w:name="_Toc89951925"/>
      <w:bookmarkStart w:id="4049" w:name="_Toc98767021"/>
      <w:bookmarkStart w:id="4050" w:name="_Toc106203069"/>
      <w:bookmarkStart w:id="4051" w:name="_Toc115187368"/>
      <w:bookmarkStart w:id="4052" w:name="_Toc121993923"/>
      <w:bookmarkStart w:id="4053" w:name="_Toc124152931"/>
      <w:bookmarkStart w:id="4054" w:name="_Toc131538233"/>
      <w:bookmarkStart w:id="4055" w:name="_Toc137391353"/>
      <w:bookmarkStart w:id="4056" w:name="_Toc146962011"/>
      <w:bookmarkStart w:id="4057" w:name="_Toc187256376"/>
      <w:r w:rsidRPr="00931575">
        <w:rPr>
          <w:lang w:eastAsia="zh-CN"/>
        </w:rPr>
        <w:t>6.7.3.5</w:t>
      </w:r>
      <w:r w:rsidRPr="00931575">
        <w:rPr>
          <w:lang w:eastAsia="zh-CN"/>
        </w:rPr>
        <w:tab/>
        <w:t>Test requirements</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47E58FA0" w14:textId="77777777" w:rsidR="00C45907" w:rsidRPr="00931575" w:rsidRDefault="00C45907" w:rsidP="00C45907">
      <w:pPr>
        <w:pStyle w:val="Heading5"/>
      </w:pPr>
      <w:bookmarkStart w:id="4058" w:name="_Toc21102735"/>
      <w:bookmarkStart w:id="4059" w:name="_Toc29810584"/>
      <w:bookmarkStart w:id="4060" w:name="_Toc36635936"/>
      <w:bookmarkStart w:id="4061" w:name="_Toc37272882"/>
      <w:bookmarkStart w:id="4062" w:name="_Toc45885959"/>
      <w:bookmarkStart w:id="4063" w:name="_Toc53183065"/>
      <w:bookmarkStart w:id="4064" w:name="_Toc58915732"/>
      <w:bookmarkStart w:id="4065" w:name="_Toc66700879"/>
      <w:bookmarkStart w:id="4066" w:name="_Toc68697034"/>
      <w:bookmarkStart w:id="4067" w:name="_Toc74927956"/>
      <w:bookmarkStart w:id="4068" w:name="_Toc76115055"/>
      <w:bookmarkStart w:id="4069" w:name="_Toc76544462"/>
      <w:bookmarkStart w:id="4070" w:name="_Toc82541279"/>
      <w:bookmarkStart w:id="4071" w:name="_Toc89951926"/>
      <w:bookmarkStart w:id="4072" w:name="_Toc98767022"/>
      <w:bookmarkStart w:id="4073" w:name="_Toc106203070"/>
      <w:bookmarkStart w:id="4074" w:name="_Toc115187369"/>
      <w:bookmarkStart w:id="4075" w:name="_Toc121993924"/>
      <w:bookmarkStart w:id="4076" w:name="_Toc124152932"/>
      <w:bookmarkStart w:id="4077" w:name="_Toc131538234"/>
      <w:bookmarkStart w:id="4078" w:name="_Toc137391354"/>
      <w:bookmarkStart w:id="4079" w:name="_Toc146962012"/>
      <w:bookmarkStart w:id="4080" w:name="_Toc187256377"/>
      <w:r w:rsidRPr="00931575">
        <w:t>6.7.3.5.1</w:t>
      </w:r>
      <w:r w:rsidRPr="00931575">
        <w:tab/>
      </w:r>
      <w:r w:rsidRPr="00931575">
        <w:rPr>
          <w:i/>
        </w:rPr>
        <w:t>BS type 1-O</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4081" w:name="_Toc21102736"/>
      <w:bookmarkStart w:id="4082" w:name="_Toc29810585"/>
      <w:bookmarkStart w:id="4083" w:name="_Toc36635937"/>
      <w:bookmarkStart w:id="4084" w:name="_Toc37272883"/>
      <w:bookmarkStart w:id="4085" w:name="_Toc45885960"/>
      <w:bookmarkStart w:id="4086" w:name="_Toc53183066"/>
      <w:bookmarkStart w:id="4087" w:name="_Toc58915733"/>
      <w:bookmarkStart w:id="4088" w:name="_Toc66700880"/>
      <w:bookmarkStart w:id="4089" w:name="_Toc68697035"/>
      <w:bookmarkStart w:id="4090" w:name="_Toc74927957"/>
      <w:bookmarkStart w:id="4091" w:name="_Toc76115056"/>
      <w:bookmarkStart w:id="4092" w:name="_Toc76544463"/>
      <w:bookmarkStart w:id="4093" w:name="_Toc82541280"/>
      <w:bookmarkStart w:id="4094" w:name="_Toc89951927"/>
      <w:bookmarkStart w:id="4095" w:name="_Toc98767023"/>
      <w:bookmarkStart w:id="4096" w:name="_Toc106203071"/>
      <w:bookmarkStart w:id="4097" w:name="_Toc115187370"/>
      <w:bookmarkStart w:id="4098" w:name="_Toc121993925"/>
      <w:bookmarkStart w:id="4099" w:name="_Toc124152933"/>
      <w:bookmarkStart w:id="4100" w:name="_Toc131538235"/>
      <w:bookmarkStart w:id="4101" w:name="_Toc137391355"/>
      <w:bookmarkStart w:id="4102" w:name="_Toc146962013"/>
      <w:bookmarkStart w:id="4103" w:name="_Toc187256378"/>
      <w:r w:rsidRPr="00931575">
        <w:t>6.7.3.5.2</w:t>
      </w:r>
      <w:r w:rsidRPr="00931575">
        <w:tab/>
      </w:r>
      <w:r w:rsidRPr="00931575">
        <w:rPr>
          <w:i/>
        </w:rPr>
        <w:t>BS type 2-O</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4104" w:name="_Toc21102737"/>
      <w:bookmarkStart w:id="4105" w:name="_Toc29810586"/>
      <w:bookmarkStart w:id="4106" w:name="_Toc36635938"/>
      <w:bookmarkStart w:id="4107" w:name="_Toc37272884"/>
      <w:bookmarkStart w:id="4108" w:name="_Toc45885961"/>
      <w:bookmarkStart w:id="4109" w:name="_Toc53183067"/>
      <w:bookmarkStart w:id="4110" w:name="_Toc58915734"/>
      <w:bookmarkStart w:id="4111" w:name="_Toc66700881"/>
      <w:bookmarkStart w:id="4112" w:name="_Toc68697036"/>
      <w:bookmarkStart w:id="4113" w:name="_Toc74927958"/>
      <w:bookmarkStart w:id="4114" w:name="_Toc76115057"/>
      <w:bookmarkStart w:id="4115" w:name="_Toc76544464"/>
      <w:bookmarkStart w:id="4116" w:name="_Toc82541281"/>
      <w:bookmarkStart w:id="4117" w:name="_Toc89951928"/>
      <w:bookmarkStart w:id="4118" w:name="_Toc98767024"/>
      <w:bookmarkStart w:id="4119" w:name="_Toc106203072"/>
      <w:bookmarkStart w:id="4120" w:name="_Toc115187371"/>
      <w:bookmarkStart w:id="4121" w:name="_Toc121993926"/>
      <w:bookmarkStart w:id="4122" w:name="_Toc124152934"/>
      <w:bookmarkStart w:id="4123" w:name="_Toc131538236"/>
      <w:bookmarkStart w:id="4124" w:name="_Toc137391356"/>
      <w:bookmarkStart w:id="4125" w:name="_Toc146962014"/>
      <w:bookmarkStart w:id="4126" w:name="_Toc187256379"/>
      <w:r w:rsidRPr="00931575">
        <w:t>6.7.4</w:t>
      </w:r>
      <w:r w:rsidRPr="00931575">
        <w:tab/>
        <w:t>OTA operating band unwanted emissions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r w:rsidRPr="00931575">
        <w:tab/>
      </w:r>
    </w:p>
    <w:p w14:paraId="60907F6F" w14:textId="77777777" w:rsidR="00C45907" w:rsidRPr="00931575" w:rsidRDefault="00C45907" w:rsidP="00C45907">
      <w:pPr>
        <w:pStyle w:val="Heading4"/>
        <w:rPr>
          <w:lang w:eastAsia="zh-CN"/>
        </w:rPr>
      </w:pPr>
      <w:bookmarkStart w:id="4127" w:name="_Toc21102738"/>
      <w:bookmarkStart w:id="4128" w:name="_Toc29810587"/>
      <w:bookmarkStart w:id="4129" w:name="_Toc36635939"/>
      <w:bookmarkStart w:id="4130" w:name="_Toc37272885"/>
      <w:bookmarkStart w:id="4131" w:name="_Toc45885962"/>
      <w:bookmarkStart w:id="4132" w:name="_Toc53183068"/>
      <w:bookmarkStart w:id="4133" w:name="_Toc58915735"/>
      <w:bookmarkStart w:id="4134" w:name="_Toc66700882"/>
      <w:bookmarkStart w:id="4135" w:name="_Toc68697037"/>
      <w:bookmarkStart w:id="4136" w:name="_Toc74927959"/>
      <w:bookmarkStart w:id="4137" w:name="_Toc76115058"/>
      <w:bookmarkStart w:id="4138" w:name="_Toc76544465"/>
      <w:bookmarkStart w:id="4139" w:name="_Toc82541282"/>
      <w:bookmarkStart w:id="4140" w:name="_Toc89951929"/>
      <w:bookmarkStart w:id="4141" w:name="_Toc98767025"/>
      <w:bookmarkStart w:id="4142" w:name="_Toc106203073"/>
      <w:bookmarkStart w:id="4143" w:name="_Toc115187372"/>
      <w:bookmarkStart w:id="4144" w:name="_Toc121993927"/>
      <w:bookmarkStart w:id="4145" w:name="_Toc124152935"/>
      <w:bookmarkStart w:id="4146" w:name="_Toc131538237"/>
      <w:bookmarkStart w:id="4147" w:name="_Toc137391357"/>
      <w:bookmarkStart w:id="4148" w:name="_Toc146962015"/>
      <w:bookmarkStart w:id="4149" w:name="_Toc187256380"/>
      <w:r w:rsidRPr="00931575">
        <w:rPr>
          <w:lang w:eastAsia="zh-CN"/>
        </w:rPr>
        <w:t>6.7.4.1</w:t>
      </w:r>
      <w:r w:rsidRPr="00931575">
        <w:rPr>
          <w:lang w:eastAsia="zh-CN"/>
        </w:rPr>
        <w:tab/>
        <w:t>Definition and applicability</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150" w:name="_Toc21102739"/>
      <w:bookmarkStart w:id="4151" w:name="_Toc29810588"/>
      <w:bookmarkStart w:id="4152" w:name="_Toc36635940"/>
      <w:bookmarkStart w:id="4153" w:name="_Toc37272886"/>
      <w:bookmarkStart w:id="4154" w:name="_Toc45885963"/>
      <w:bookmarkStart w:id="4155" w:name="_Toc53183069"/>
      <w:bookmarkStart w:id="4156" w:name="_Toc58915736"/>
      <w:bookmarkStart w:id="4157" w:name="_Toc66700883"/>
      <w:bookmarkStart w:id="4158" w:name="_Toc68697038"/>
      <w:bookmarkStart w:id="4159" w:name="_Toc74927960"/>
      <w:bookmarkStart w:id="4160" w:name="_Toc76115059"/>
      <w:bookmarkStart w:id="4161" w:name="_Toc76544466"/>
      <w:bookmarkStart w:id="4162" w:name="_Toc82541283"/>
      <w:bookmarkStart w:id="4163" w:name="_Toc89951930"/>
      <w:bookmarkStart w:id="4164" w:name="_Toc98767026"/>
      <w:bookmarkStart w:id="4165" w:name="_Toc106203074"/>
      <w:bookmarkStart w:id="4166" w:name="_Toc115187373"/>
      <w:bookmarkStart w:id="4167" w:name="_Toc121993928"/>
      <w:bookmarkStart w:id="4168" w:name="_Toc124152936"/>
      <w:bookmarkStart w:id="4169" w:name="_Toc131538238"/>
      <w:bookmarkStart w:id="4170" w:name="_Toc137391358"/>
      <w:bookmarkStart w:id="4171" w:name="_Toc146962016"/>
      <w:bookmarkStart w:id="4172" w:name="_Toc187256381"/>
      <w:r w:rsidRPr="00931575">
        <w:rPr>
          <w:lang w:eastAsia="zh-CN"/>
        </w:rPr>
        <w:t>6.7.4.2</w:t>
      </w:r>
      <w:r w:rsidRPr="00931575">
        <w:rPr>
          <w:lang w:eastAsia="zh-CN"/>
        </w:rPr>
        <w:tab/>
        <w:t>Minimum requirement</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173" w:name="_Toc21102740"/>
      <w:bookmarkStart w:id="4174" w:name="_Toc29810589"/>
      <w:bookmarkStart w:id="4175" w:name="_Toc36635941"/>
      <w:bookmarkStart w:id="4176" w:name="_Toc37272887"/>
      <w:bookmarkStart w:id="4177" w:name="_Toc45885964"/>
      <w:bookmarkStart w:id="4178" w:name="_Toc53183070"/>
      <w:bookmarkStart w:id="4179" w:name="_Toc58915737"/>
      <w:bookmarkStart w:id="4180" w:name="_Toc66700884"/>
      <w:bookmarkStart w:id="4181" w:name="_Toc68697039"/>
      <w:bookmarkStart w:id="4182" w:name="_Toc74927961"/>
      <w:bookmarkStart w:id="4183" w:name="_Toc76115060"/>
      <w:bookmarkStart w:id="4184" w:name="_Toc76544467"/>
      <w:bookmarkStart w:id="4185" w:name="_Toc82541284"/>
      <w:bookmarkStart w:id="4186" w:name="_Toc89951931"/>
      <w:bookmarkStart w:id="4187" w:name="_Toc98767027"/>
      <w:bookmarkStart w:id="4188" w:name="_Toc106203075"/>
      <w:bookmarkStart w:id="4189" w:name="_Toc115187374"/>
      <w:bookmarkStart w:id="4190" w:name="_Toc121993929"/>
      <w:bookmarkStart w:id="4191" w:name="_Toc124152937"/>
      <w:bookmarkStart w:id="4192" w:name="_Toc131538239"/>
      <w:bookmarkStart w:id="4193" w:name="_Toc137391359"/>
      <w:bookmarkStart w:id="4194" w:name="_Toc146962017"/>
      <w:bookmarkStart w:id="4195" w:name="_Toc187256382"/>
      <w:r w:rsidRPr="00931575">
        <w:rPr>
          <w:lang w:eastAsia="zh-CN"/>
        </w:rPr>
        <w:t>6.7.4.3</w:t>
      </w:r>
      <w:r w:rsidRPr="00931575">
        <w:rPr>
          <w:lang w:eastAsia="zh-CN"/>
        </w:rPr>
        <w:tab/>
        <w:t>Test purpose</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196" w:name="_Toc21102741"/>
      <w:bookmarkStart w:id="4197" w:name="_Toc29810590"/>
      <w:bookmarkStart w:id="4198" w:name="_Toc36635942"/>
      <w:bookmarkStart w:id="4199" w:name="_Toc37272888"/>
      <w:bookmarkStart w:id="4200" w:name="_Toc45885965"/>
      <w:bookmarkStart w:id="4201" w:name="_Toc53183071"/>
      <w:bookmarkStart w:id="4202" w:name="_Toc58915738"/>
      <w:bookmarkStart w:id="4203" w:name="_Toc66700885"/>
      <w:bookmarkStart w:id="4204" w:name="_Toc68697040"/>
      <w:bookmarkStart w:id="4205" w:name="_Toc74927962"/>
      <w:bookmarkStart w:id="4206" w:name="_Toc76115061"/>
      <w:bookmarkStart w:id="4207" w:name="_Toc76544468"/>
      <w:bookmarkStart w:id="4208" w:name="_Toc82541285"/>
      <w:bookmarkStart w:id="4209" w:name="_Toc89951932"/>
      <w:bookmarkStart w:id="4210" w:name="_Toc98767028"/>
      <w:bookmarkStart w:id="4211" w:name="_Toc106203076"/>
      <w:bookmarkStart w:id="4212" w:name="_Toc115187375"/>
      <w:bookmarkStart w:id="4213" w:name="_Toc121993930"/>
      <w:bookmarkStart w:id="4214" w:name="_Toc124152938"/>
      <w:bookmarkStart w:id="4215" w:name="_Toc131538240"/>
      <w:bookmarkStart w:id="4216" w:name="_Toc137391360"/>
      <w:bookmarkStart w:id="4217" w:name="_Toc146962018"/>
      <w:bookmarkStart w:id="4218" w:name="_Toc187256383"/>
      <w:r w:rsidRPr="00931575">
        <w:rPr>
          <w:lang w:eastAsia="zh-CN"/>
        </w:rPr>
        <w:t>6.7.4.4</w:t>
      </w:r>
      <w:r w:rsidRPr="00931575">
        <w:rPr>
          <w:lang w:eastAsia="zh-CN"/>
        </w:rPr>
        <w:tab/>
        <w:t>Method of test</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727C21CA" w14:textId="77777777" w:rsidR="00C45907" w:rsidRPr="00931575" w:rsidRDefault="00C45907" w:rsidP="00C45907">
      <w:pPr>
        <w:pStyle w:val="Heading5"/>
        <w:rPr>
          <w:lang w:eastAsia="zh-CN"/>
        </w:rPr>
      </w:pPr>
      <w:bookmarkStart w:id="4219" w:name="_Toc21102742"/>
      <w:bookmarkStart w:id="4220" w:name="_Toc29810591"/>
      <w:bookmarkStart w:id="4221" w:name="_Toc36635943"/>
      <w:bookmarkStart w:id="4222" w:name="_Toc37272889"/>
      <w:bookmarkStart w:id="4223" w:name="_Toc45885966"/>
      <w:bookmarkStart w:id="4224" w:name="_Toc53183072"/>
      <w:bookmarkStart w:id="4225" w:name="_Toc58915739"/>
      <w:bookmarkStart w:id="4226" w:name="_Toc66700886"/>
      <w:bookmarkStart w:id="4227" w:name="_Toc68697041"/>
      <w:bookmarkStart w:id="4228" w:name="_Toc74927963"/>
      <w:bookmarkStart w:id="4229" w:name="_Toc76115062"/>
      <w:bookmarkStart w:id="4230" w:name="_Toc76544469"/>
      <w:bookmarkStart w:id="4231" w:name="_Toc82541286"/>
      <w:bookmarkStart w:id="4232" w:name="_Toc89951933"/>
      <w:bookmarkStart w:id="4233" w:name="_Toc98767029"/>
      <w:bookmarkStart w:id="4234" w:name="_Toc106203077"/>
      <w:bookmarkStart w:id="4235" w:name="_Toc115187376"/>
      <w:bookmarkStart w:id="4236" w:name="_Toc121993931"/>
      <w:bookmarkStart w:id="4237" w:name="_Toc124152939"/>
      <w:bookmarkStart w:id="4238" w:name="_Toc131538241"/>
      <w:bookmarkStart w:id="4239" w:name="_Toc137391361"/>
      <w:bookmarkStart w:id="4240" w:name="_Toc146962019"/>
      <w:bookmarkStart w:id="4241" w:name="_Toc187256384"/>
      <w:r w:rsidRPr="00931575">
        <w:rPr>
          <w:lang w:eastAsia="zh-CN"/>
        </w:rPr>
        <w:t>6.7.4.4.1</w:t>
      </w:r>
      <w:r w:rsidRPr="00931575">
        <w:rPr>
          <w:lang w:eastAsia="zh-CN"/>
        </w:rPr>
        <w:tab/>
        <w:t>Initial conditions</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04104DE2"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242" w:name="_Toc21102743"/>
      <w:bookmarkStart w:id="4243" w:name="_Toc29810592"/>
      <w:bookmarkStart w:id="4244" w:name="_Toc36635944"/>
      <w:bookmarkStart w:id="4245" w:name="_Toc37272890"/>
      <w:bookmarkStart w:id="4246" w:name="_Toc45885967"/>
      <w:bookmarkStart w:id="4247" w:name="_Toc53183073"/>
      <w:bookmarkStart w:id="4248" w:name="_Toc58915740"/>
      <w:bookmarkStart w:id="4249" w:name="_Toc66700887"/>
      <w:bookmarkStart w:id="4250" w:name="_Toc68697042"/>
      <w:bookmarkStart w:id="4251" w:name="_Toc74927964"/>
      <w:bookmarkStart w:id="4252" w:name="_Toc76115063"/>
      <w:bookmarkStart w:id="4253" w:name="_Toc76544470"/>
      <w:bookmarkStart w:id="4254" w:name="_Toc82541287"/>
      <w:bookmarkStart w:id="4255" w:name="_Toc89951934"/>
      <w:bookmarkStart w:id="4256" w:name="_Toc98767030"/>
      <w:bookmarkStart w:id="4257" w:name="_Toc106203078"/>
      <w:bookmarkStart w:id="4258" w:name="_Toc115187377"/>
      <w:bookmarkStart w:id="4259" w:name="_Toc121993932"/>
      <w:bookmarkStart w:id="4260" w:name="_Toc124152940"/>
      <w:bookmarkStart w:id="4261" w:name="_Toc131538242"/>
      <w:bookmarkStart w:id="4262" w:name="_Toc137391362"/>
      <w:bookmarkStart w:id="4263" w:name="_Toc146962020"/>
      <w:bookmarkStart w:id="4264" w:name="_Toc187256385"/>
      <w:r w:rsidRPr="00931575">
        <w:rPr>
          <w:lang w:eastAsia="zh-CN"/>
        </w:rPr>
        <w:t>6.7.4.4.2</w:t>
      </w:r>
      <w:r w:rsidRPr="00931575">
        <w:rPr>
          <w:lang w:eastAsia="zh-CN"/>
        </w:rPr>
        <w:tab/>
        <w:t>Procedure</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1C5B8679" w14:textId="0088906D"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9256AD">
        <w:rPr>
          <w:lang w:eastAsia="zh-CN"/>
        </w:rPr>
        <w:t>.</w:t>
      </w:r>
      <w:r w:rsidRPr="00931575">
        <w:rPr>
          <w:lang w:eastAsia="zh-CN"/>
        </w:rPr>
        <w:t xml:space="preserve"> </w:t>
      </w:r>
      <w:r w:rsidR="009256AD">
        <w:rPr>
          <w:lang w:eastAsia="zh-CN"/>
        </w:rPr>
        <w:t>I</w:t>
      </w:r>
      <w:r w:rsidRPr="00931575">
        <w:rPr>
          <w:lang w:eastAsia="zh-CN"/>
        </w:rPr>
        <w:t>f so</w:t>
      </w:r>
      <w:r w:rsidR="009256AD">
        <w:rPr>
          <w:lang w:eastAsia="zh-CN"/>
        </w:rPr>
        <w:t>,</w:t>
      </w:r>
      <w:r w:rsidRPr="00931575">
        <w:rPr>
          <w:lang w:eastAsia="zh-CN"/>
        </w:rPr>
        <w:t xml:space="preserve"> follow steps 1, 3, 4, 6 and 9.</w:t>
      </w:r>
      <w:r w:rsidR="00A84805" w:rsidRPr="00142077">
        <w:rPr>
          <w:lang w:eastAsia="zh-CN"/>
        </w:rPr>
        <w:t xml:space="preserve"> </w:t>
      </w:r>
      <w:r w:rsidR="00A84805">
        <w:rPr>
          <w:lang w:eastAsia="zh-CN"/>
        </w:rPr>
        <w:t>W</w:t>
      </w:r>
      <w:r w:rsidR="00A84805" w:rsidRPr="00841057">
        <w:rPr>
          <w:lang w:eastAsia="zh-CN"/>
        </w:rPr>
        <w:t xml:space="preserve">hen calibrated and operated within the guidance of </w:t>
      </w:r>
      <w:r w:rsidR="00A84805">
        <w:rPr>
          <w:lang w:eastAsia="zh-CN"/>
        </w:rPr>
        <w:t xml:space="preserve">3GPP </w:t>
      </w:r>
      <w:r w:rsidR="00A84805" w:rsidRPr="00841057">
        <w:rPr>
          <w:lang w:eastAsia="zh-CN"/>
        </w:rPr>
        <w:t>TR 37</w:t>
      </w:r>
      <w:r w:rsidR="00A84805">
        <w:rPr>
          <w:lang w:eastAsia="zh-CN"/>
        </w:rPr>
        <w:t>.</w:t>
      </w:r>
      <w:r w:rsidR="00A84805" w:rsidRPr="00841057">
        <w:rPr>
          <w:lang w:eastAsia="zh-CN"/>
        </w:rPr>
        <w:t>941 [</w:t>
      </w:r>
      <w:r w:rsidR="00A84805">
        <w:rPr>
          <w:lang w:eastAsia="zh-CN"/>
        </w:rPr>
        <w:t>29</w:t>
      </w:r>
      <w:r w:rsidR="00A84805" w:rsidRPr="00841057">
        <w:rPr>
          <w:lang w:eastAsia="zh-CN"/>
        </w:rPr>
        <w:t xml:space="preserve">] the </w:t>
      </w:r>
      <w:r w:rsidR="00A84805">
        <w:rPr>
          <w:lang w:eastAsia="zh-CN"/>
        </w:rPr>
        <w:t xml:space="preserve">measurement </w:t>
      </w:r>
      <w:r w:rsidR="00A84805" w:rsidRPr="00841057">
        <w:rPr>
          <w:lang w:eastAsia="zh-CN"/>
        </w:rPr>
        <w:t xml:space="preserve">methods are applicable and selected </w:t>
      </w:r>
      <w:r w:rsidR="00A84805">
        <w:rPr>
          <w:lang w:eastAsia="zh-CN"/>
        </w:rPr>
        <w:t>depending on</w:t>
      </w:r>
      <w:r w:rsidR="00A84805" w:rsidRPr="00841057">
        <w:rPr>
          <w:lang w:eastAsia="zh-CN"/>
        </w:rPr>
        <w:t xml:space="preserve"> </w:t>
      </w:r>
      <w:r w:rsidR="00A84805">
        <w:rPr>
          <w:lang w:eastAsia="zh-CN"/>
        </w:rPr>
        <w:t>availability at the test facility.</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rPr>
      </w:pPr>
      <w:r>
        <w:t>3)</w:t>
      </w:r>
      <w:r>
        <w:tab/>
      </w:r>
      <w:r>
        <w:rPr>
          <w:lang w:val="en-US"/>
        </w:rPr>
        <w:t>The measurement devices characteristics shall be:</w:t>
      </w:r>
    </w:p>
    <w:p w14:paraId="606EEAB6" w14:textId="77777777" w:rsidR="00467F20" w:rsidRDefault="00467F20" w:rsidP="00782299">
      <w:pPr>
        <w:pStyle w:val="B20"/>
        <w:rPr>
          <w:lang w:val="en-US"/>
        </w:rPr>
      </w:pPr>
      <w:r>
        <w:rPr>
          <w:lang w:val="en-US"/>
        </w:rPr>
        <w:t>-</w:t>
      </w:r>
      <w:r>
        <w:rPr>
          <w:lang w:val="en-US"/>
        </w:rPr>
        <w:tab/>
        <w:t>measurement filter bandwidth: defined in clause 6.7.4.5.</w:t>
      </w:r>
    </w:p>
    <w:p w14:paraId="1A2F2987" w14:textId="77777777" w:rsidR="00467F20" w:rsidRDefault="00467F20" w:rsidP="00782299">
      <w:pPr>
        <w:pStyle w:val="B20"/>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265" w:name="_Toc21102744"/>
      <w:bookmarkStart w:id="4266" w:name="_Toc29810593"/>
      <w:bookmarkStart w:id="4267" w:name="_Toc36635945"/>
      <w:bookmarkStart w:id="4268" w:name="_Toc37272891"/>
      <w:bookmarkStart w:id="4269" w:name="_Toc45885968"/>
      <w:bookmarkStart w:id="4270" w:name="_Toc53183074"/>
      <w:bookmarkStart w:id="4271" w:name="_Toc58915741"/>
      <w:bookmarkStart w:id="4272" w:name="_Toc66700888"/>
      <w:bookmarkStart w:id="4273" w:name="_Toc68697043"/>
      <w:bookmarkStart w:id="4274" w:name="_Toc74927965"/>
      <w:bookmarkStart w:id="4275" w:name="_Toc76115064"/>
      <w:bookmarkStart w:id="4276" w:name="_Toc76544471"/>
      <w:bookmarkStart w:id="4277" w:name="_Toc82541288"/>
      <w:bookmarkStart w:id="4278" w:name="_Toc89951935"/>
      <w:bookmarkStart w:id="4279" w:name="_Toc98767031"/>
      <w:bookmarkStart w:id="4280" w:name="_Toc106203079"/>
      <w:bookmarkStart w:id="4281" w:name="_Toc115187378"/>
      <w:bookmarkStart w:id="4282" w:name="_Toc121993933"/>
      <w:bookmarkStart w:id="4283" w:name="_Toc124152941"/>
      <w:bookmarkStart w:id="4284" w:name="_Toc131538243"/>
      <w:bookmarkStart w:id="4285" w:name="_Toc137391363"/>
      <w:bookmarkStart w:id="4286" w:name="_Toc146962021"/>
      <w:bookmarkStart w:id="4287" w:name="_Toc187256386"/>
      <w:r w:rsidRPr="00931575">
        <w:rPr>
          <w:lang w:eastAsia="zh-CN"/>
        </w:rPr>
        <w:t>6.7.4.5</w:t>
      </w:r>
      <w:r w:rsidRPr="00931575">
        <w:rPr>
          <w:lang w:eastAsia="zh-CN"/>
        </w:rPr>
        <w:tab/>
        <w:t>Test requirements</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4D22AE0" w14:textId="77777777" w:rsidR="00C45907" w:rsidRPr="00931575" w:rsidRDefault="00C45907" w:rsidP="00C45907">
      <w:pPr>
        <w:pStyle w:val="Heading5"/>
      </w:pPr>
      <w:bookmarkStart w:id="4288" w:name="_Toc21102745"/>
      <w:bookmarkStart w:id="4289" w:name="_Toc29810594"/>
      <w:bookmarkStart w:id="4290" w:name="_Toc36635946"/>
      <w:bookmarkStart w:id="4291" w:name="_Toc37272892"/>
      <w:bookmarkStart w:id="4292" w:name="_Toc45885969"/>
      <w:bookmarkStart w:id="4293" w:name="_Toc53183075"/>
      <w:bookmarkStart w:id="4294" w:name="_Toc58915742"/>
      <w:bookmarkStart w:id="4295" w:name="_Toc66700889"/>
      <w:bookmarkStart w:id="4296" w:name="_Toc68697044"/>
      <w:bookmarkStart w:id="4297" w:name="_Toc74927966"/>
      <w:bookmarkStart w:id="4298" w:name="_Toc76115065"/>
      <w:bookmarkStart w:id="4299" w:name="_Toc76544472"/>
      <w:bookmarkStart w:id="4300" w:name="_Toc82541289"/>
      <w:bookmarkStart w:id="4301" w:name="_Toc89951936"/>
      <w:bookmarkStart w:id="4302" w:name="_Toc98767032"/>
      <w:bookmarkStart w:id="4303" w:name="_Toc106203080"/>
      <w:bookmarkStart w:id="4304" w:name="_Toc115187379"/>
      <w:bookmarkStart w:id="4305" w:name="_Toc121993934"/>
      <w:bookmarkStart w:id="4306" w:name="_Toc124152942"/>
      <w:bookmarkStart w:id="4307" w:name="_Toc131538244"/>
      <w:bookmarkStart w:id="4308" w:name="_Toc137391364"/>
      <w:bookmarkStart w:id="4309" w:name="_Toc146962022"/>
      <w:bookmarkStart w:id="4310" w:name="_Toc187256387"/>
      <w:r w:rsidRPr="00931575">
        <w:t>6.7.4.5.1</w:t>
      </w:r>
      <w:r w:rsidRPr="00931575">
        <w:tab/>
      </w:r>
      <w:r w:rsidRPr="00931575">
        <w:rPr>
          <w:i/>
        </w:rPr>
        <w:t>BS type 1-O</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311" w:name="_Toc21102746"/>
      <w:bookmarkStart w:id="4312" w:name="_Toc29810595"/>
      <w:bookmarkStart w:id="4313" w:name="_Toc36635947"/>
      <w:bookmarkStart w:id="4314" w:name="_Toc37272893"/>
      <w:bookmarkStart w:id="4315"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311"/>
      <w:bookmarkEnd w:id="4312"/>
      <w:bookmarkEnd w:id="4313"/>
      <w:bookmarkEnd w:id="4314"/>
      <w:bookmarkEnd w:id="4315"/>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316"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316"/>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317" w:name="_Toc21102747"/>
      <w:bookmarkStart w:id="4318" w:name="_Toc29810596"/>
      <w:bookmarkStart w:id="4319" w:name="_Toc36635948"/>
      <w:bookmarkStart w:id="4320" w:name="_Toc37272894"/>
      <w:bookmarkStart w:id="4321"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317"/>
      <w:bookmarkEnd w:id="4318"/>
      <w:bookmarkEnd w:id="4319"/>
      <w:bookmarkEnd w:id="4320"/>
      <w:bookmarkEnd w:id="4321"/>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322" w:name="_Toc21102748"/>
      <w:bookmarkStart w:id="4323" w:name="_Toc29810597"/>
      <w:bookmarkStart w:id="4324" w:name="_Toc36635949"/>
      <w:bookmarkStart w:id="4325" w:name="_Toc37272895"/>
      <w:bookmarkStart w:id="4326"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322"/>
      <w:bookmarkEnd w:id="4323"/>
      <w:bookmarkEnd w:id="4324"/>
      <w:bookmarkEnd w:id="4325"/>
      <w:bookmarkEnd w:id="4326"/>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35pt" o:ole="">
                  <v:imagedata r:id="rId40" o:title=""/>
                </v:shape>
                <o:OLEObject Type="Embed" ProgID="Equation.3" ShapeID="_x0000_i1034" DrawAspect="Content" ObjectID="_1804591760"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327" w:name="_Toc21102749"/>
      <w:bookmarkStart w:id="4328" w:name="_Toc29810598"/>
      <w:bookmarkStart w:id="4329" w:name="_Toc36635950"/>
      <w:bookmarkStart w:id="4330" w:name="_Toc37272896"/>
      <w:bookmarkStart w:id="4331"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27"/>
      <w:bookmarkEnd w:id="4328"/>
      <w:bookmarkEnd w:id="4329"/>
      <w:bookmarkEnd w:id="4330"/>
      <w:bookmarkEnd w:id="4331"/>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45pt;height:20.85pt" o:ole="">
                  <v:imagedata r:id="rId42" o:title=""/>
                </v:shape>
                <o:OLEObject Type="Embed" ProgID="Equation.3" ShapeID="_x0000_i1035" DrawAspect="Content" ObjectID="_1804591761"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65pt;height:20.85pt" o:ole="">
                  <v:imagedata r:id="rId44" o:title=""/>
                </v:shape>
                <o:OLEObject Type="Embed" ProgID="Equation.3" ShapeID="_x0000_i1036" DrawAspect="Content" ObjectID="_1804591762"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45pt;height:20.85pt" o:ole="">
                  <v:imagedata r:id="rId46" o:title=""/>
                </v:shape>
                <o:OLEObject Type="Embed" ProgID="Equation.3" ShapeID="_x0000_i1037" DrawAspect="Content" ObjectID="_1804591763"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35pt" o:ole="">
                  <v:imagedata r:id="rId48" o:title=""/>
                </v:shape>
                <o:OLEObject Type="Embed" ProgID="Equation.3" ShapeID="_x0000_i1038" DrawAspect="Content" ObjectID="_1804591764"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25pt;height:30.35pt" o:ole="">
                  <v:imagedata r:id="rId50" o:title=""/>
                </v:shape>
                <o:OLEObject Type="Embed" ProgID="Equation.3" ShapeID="_x0000_i1039" DrawAspect="Content" ObjectID="_1804591765"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25pt;height:30.35pt" o:ole="">
                  <v:imagedata r:id="rId52" o:title=""/>
                </v:shape>
                <o:OLEObject Type="Embed" ProgID="Equation.3" ShapeID="_x0000_i1040" DrawAspect="Content" ObjectID="_1804591766"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332" w:name="_Toc21102750"/>
      <w:bookmarkStart w:id="4333" w:name="_Toc29810599"/>
      <w:bookmarkStart w:id="4334" w:name="_Toc36635951"/>
      <w:bookmarkStart w:id="4335" w:name="_Toc37272897"/>
      <w:bookmarkStart w:id="4336"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332"/>
      <w:bookmarkEnd w:id="4333"/>
      <w:bookmarkEnd w:id="4334"/>
      <w:bookmarkEnd w:id="4335"/>
      <w:bookmarkEnd w:id="4336"/>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35pt" o:ole="">
                  <v:imagedata r:id="rId54" o:title=""/>
                </v:shape>
                <o:OLEObject Type="Embed" ProgID="Equation.3" ShapeID="_x0000_i1041" DrawAspect="Content" ObjectID="_1804591767"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25pt;height:30.35pt" o:ole="">
                  <v:imagedata r:id="rId56" o:title=""/>
                </v:shape>
                <o:OLEObject Type="Embed" ProgID="Equation.3" ShapeID="_x0000_i1042" DrawAspect="Content" ObjectID="_1804591768"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25pt;height:30.35pt" o:ole="">
                  <v:imagedata r:id="rId58" o:title=""/>
                </v:shape>
                <o:OLEObject Type="Embed" ProgID="Equation.3" ShapeID="_x0000_i1043" DrawAspect="Content" ObjectID="_1804591769"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337" w:name="_Toc21102751"/>
      <w:bookmarkStart w:id="4338" w:name="_Toc29810600"/>
      <w:bookmarkStart w:id="4339" w:name="_Toc36635952"/>
      <w:bookmarkStart w:id="4340" w:name="_Toc37272898"/>
      <w:bookmarkStart w:id="4341" w:name="_Toc45885975"/>
      <w:r w:rsidRPr="00931575">
        <w:rPr>
          <w:rFonts w:hint="eastAsia"/>
          <w:lang w:val="en-US" w:eastAsia="zh-CN"/>
        </w:rPr>
        <w:t>6.7.4.5.1.6</w:t>
      </w:r>
      <w:r w:rsidRPr="00931575">
        <w:tab/>
        <w:t>Additional requirements</w:t>
      </w:r>
      <w:bookmarkEnd w:id="4337"/>
      <w:bookmarkEnd w:id="4338"/>
      <w:bookmarkEnd w:id="4339"/>
      <w:bookmarkEnd w:id="4340"/>
      <w:bookmarkEnd w:id="4341"/>
    </w:p>
    <w:p w14:paraId="2B6A66B6" w14:textId="77777777" w:rsidR="00C45907" w:rsidRPr="00931575" w:rsidRDefault="00C45907" w:rsidP="005624C7">
      <w:pPr>
        <w:pStyle w:val="H6"/>
      </w:pPr>
      <w:bookmarkStart w:id="4342" w:name="_Toc21102752"/>
      <w:bookmarkStart w:id="4343" w:name="_Toc29810601"/>
      <w:bookmarkStart w:id="4344" w:name="_Toc36635953"/>
      <w:bookmarkStart w:id="4345" w:name="_Toc37272899"/>
      <w:bookmarkStart w:id="4346" w:name="_Toc45885976"/>
      <w:r w:rsidRPr="00931575">
        <w:rPr>
          <w:rFonts w:hint="eastAsia"/>
        </w:rPr>
        <w:t>6.7.4.5.1.6</w:t>
      </w:r>
      <w:r w:rsidRPr="00931575">
        <w:t>.</w:t>
      </w:r>
      <w:r w:rsidRPr="00931575">
        <w:rPr>
          <w:rFonts w:hint="eastAsia"/>
        </w:rPr>
        <w:t>1</w:t>
      </w:r>
      <w:r w:rsidRPr="00931575">
        <w:tab/>
        <w:t>Limits in FCC Title 47</w:t>
      </w:r>
      <w:bookmarkEnd w:id="4342"/>
      <w:bookmarkEnd w:id="4343"/>
      <w:bookmarkEnd w:id="4344"/>
      <w:bookmarkEnd w:id="4345"/>
      <w:bookmarkEnd w:id="4346"/>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347" w:name="_Toc21102753"/>
      <w:bookmarkStart w:id="4348" w:name="_Toc29810602"/>
      <w:bookmarkStart w:id="4349" w:name="_Toc36635954"/>
      <w:bookmarkStart w:id="4350" w:name="_Toc37272900"/>
      <w:bookmarkStart w:id="4351"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347"/>
      <w:bookmarkEnd w:id="4348"/>
      <w:bookmarkEnd w:id="4349"/>
      <w:bookmarkEnd w:id="4350"/>
      <w:bookmarkEnd w:id="4351"/>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352"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352"/>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353" w:name="_Toc21102754"/>
      <w:bookmarkStart w:id="4354" w:name="_Toc29810603"/>
      <w:bookmarkStart w:id="4355" w:name="_Toc36635955"/>
      <w:bookmarkStart w:id="4356" w:name="_Toc37272901"/>
      <w:bookmarkStart w:id="4357" w:name="_Toc45885978"/>
      <w:bookmarkStart w:id="4358" w:name="_Toc53183076"/>
      <w:bookmarkStart w:id="4359" w:name="_Toc58915743"/>
      <w:bookmarkStart w:id="4360" w:name="_Toc66700890"/>
      <w:bookmarkStart w:id="4361" w:name="_Toc68697045"/>
      <w:bookmarkStart w:id="4362" w:name="_Toc74927967"/>
      <w:bookmarkStart w:id="4363" w:name="_Toc76115066"/>
      <w:bookmarkStart w:id="4364" w:name="_Toc76544473"/>
      <w:bookmarkStart w:id="4365" w:name="_Toc82541290"/>
      <w:bookmarkStart w:id="4366" w:name="_Toc89951937"/>
      <w:bookmarkStart w:id="4367" w:name="_Toc98767033"/>
      <w:bookmarkStart w:id="4368" w:name="_Toc106203081"/>
      <w:bookmarkStart w:id="4369" w:name="_Toc115187380"/>
      <w:bookmarkStart w:id="4370" w:name="_Toc121993935"/>
      <w:bookmarkStart w:id="4371" w:name="_Toc124152943"/>
      <w:bookmarkStart w:id="4372" w:name="_Toc131538245"/>
      <w:bookmarkStart w:id="4373" w:name="_Toc137391365"/>
      <w:bookmarkStart w:id="4374" w:name="_Toc146962023"/>
      <w:bookmarkStart w:id="4375" w:name="_Toc187256388"/>
      <w:r w:rsidRPr="00931575">
        <w:t>6.7.4.5.2</w:t>
      </w:r>
      <w:r w:rsidRPr="00931575">
        <w:tab/>
      </w:r>
      <w:r w:rsidRPr="00931575">
        <w:rPr>
          <w:i/>
        </w:rPr>
        <w:t>BS type 2-O</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35F72DC5" w14:textId="77777777" w:rsidR="00C45907" w:rsidRPr="00931575" w:rsidRDefault="00C45907" w:rsidP="005624C7">
      <w:pPr>
        <w:pStyle w:val="H6"/>
      </w:pPr>
      <w:bookmarkStart w:id="4376" w:name="_Toc21102755"/>
      <w:bookmarkStart w:id="4377" w:name="_Toc29810604"/>
      <w:bookmarkStart w:id="4378" w:name="_Toc36635956"/>
      <w:bookmarkStart w:id="4379" w:name="_Toc37272902"/>
      <w:bookmarkStart w:id="4380" w:name="_Toc45885979"/>
      <w:r w:rsidRPr="00931575">
        <w:t>6.7.4.5.2.1</w:t>
      </w:r>
      <w:r w:rsidRPr="00931575">
        <w:tab/>
        <w:t>General</w:t>
      </w:r>
      <w:bookmarkEnd w:id="4376"/>
      <w:bookmarkEnd w:id="4377"/>
      <w:bookmarkEnd w:id="4378"/>
      <w:bookmarkEnd w:id="4379"/>
      <w:bookmarkEnd w:id="4380"/>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381" w:name="_Toc21102756"/>
      <w:bookmarkStart w:id="4382" w:name="_Toc29810605"/>
      <w:bookmarkStart w:id="4383" w:name="_Toc36635957"/>
      <w:bookmarkStart w:id="4384" w:name="_Toc37272903"/>
      <w:bookmarkStart w:id="4385" w:name="_Toc45885980"/>
      <w:r w:rsidRPr="00931575">
        <w:t>6.7.4.5.2.2</w:t>
      </w:r>
      <w:r w:rsidRPr="00931575">
        <w:tab/>
        <w:t xml:space="preserve">OTA </w:t>
      </w:r>
      <w:r w:rsidRPr="00931575">
        <w:rPr>
          <w:rFonts w:eastAsia="Malgun Gothic"/>
        </w:rPr>
        <w:t>operating band unwanted emission limits (Category A)</w:t>
      </w:r>
      <w:bookmarkEnd w:id="4381"/>
      <w:bookmarkEnd w:id="4382"/>
      <w:bookmarkEnd w:id="4383"/>
      <w:bookmarkEnd w:id="4384"/>
      <w:bookmarkEnd w:id="4385"/>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386" w:name="_Toc21102757"/>
      <w:bookmarkStart w:id="4387" w:name="_Toc29810606"/>
      <w:bookmarkStart w:id="4388" w:name="_Toc36635958"/>
      <w:bookmarkStart w:id="4389" w:name="_Toc37272904"/>
      <w:bookmarkStart w:id="4390" w:name="_Toc45885981"/>
      <w:r w:rsidRPr="00931575">
        <w:t>6.7.4.5.2.3</w:t>
      </w:r>
      <w:r w:rsidRPr="00931575">
        <w:tab/>
        <w:t xml:space="preserve">OTA </w:t>
      </w:r>
      <w:r w:rsidRPr="00931575">
        <w:rPr>
          <w:rFonts w:eastAsia="Malgun Gothic"/>
        </w:rPr>
        <w:t>operating band unwanted emission limits (Category B)</w:t>
      </w:r>
      <w:bookmarkEnd w:id="4386"/>
      <w:bookmarkEnd w:id="4387"/>
      <w:bookmarkEnd w:id="4388"/>
      <w:bookmarkEnd w:id="4389"/>
      <w:bookmarkEnd w:id="4390"/>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391" w:name="_Toc45885982"/>
      <w:r w:rsidRPr="00931575">
        <w:t>6.7.4.5.2.4</w:t>
      </w:r>
      <w:r w:rsidRPr="00931575">
        <w:tab/>
        <w:t>Additional OTA operating band unwanted emission limits</w:t>
      </w:r>
      <w:bookmarkEnd w:id="4391"/>
    </w:p>
    <w:p w14:paraId="68AC643F" w14:textId="77777777" w:rsidR="007E5354" w:rsidRPr="00931575" w:rsidRDefault="007E5354" w:rsidP="005624C7">
      <w:pPr>
        <w:pStyle w:val="H6"/>
        <w:rPr>
          <w:rFonts w:eastAsiaTheme="minorEastAsia"/>
        </w:rPr>
      </w:pPr>
      <w:bookmarkStart w:id="4392" w:name="_Toc45885983"/>
      <w:r w:rsidRPr="00931575">
        <w:t>6.7.4.5.2.4.1</w:t>
      </w:r>
      <w:r w:rsidRPr="00931575">
        <w:rPr>
          <w:rFonts w:eastAsiaTheme="minorEastAsia"/>
        </w:rPr>
        <w:tab/>
        <w:t>Protection of Earth Exploration Satellite Service</w:t>
      </w:r>
      <w:bookmarkEnd w:id="4392"/>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AF9501C" w14:textId="3ACF18B7" w:rsidR="00710105" w:rsidRPr="006A2226" w:rsidRDefault="00710105" w:rsidP="00710105">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337296C5" w:rsidR="007E5354" w:rsidRPr="00931575" w:rsidRDefault="00710105" w:rsidP="00710105">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393" w:name="_Toc21102758"/>
      <w:bookmarkStart w:id="4394" w:name="_Toc29810607"/>
      <w:bookmarkStart w:id="4395" w:name="_Toc36635959"/>
      <w:bookmarkStart w:id="4396" w:name="_Toc37272905"/>
      <w:bookmarkStart w:id="4397" w:name="_Toc45885984"/>
      <w:bookmarkStart w:id="4398" w:name="_Toc53183077"/>
      <w:bookmarkStart w:id="4399" w:name="_Toc58915744"/>
      <w:bookmarkStart w:id="4400" w:name="_Toc66700891"/>
      <w:bookmarkStart w:id="4401" w:name="_Toc68697046"/>
      <w:bookmarkStart w:id="4402" w:name="_Toc74927968"/>
      <w:bookmarkStart w:id="4403" w:name="_Toc76115067"/>
      <w:bookmarkStart w:id="4404" w:name="_Toc76544474"/>
      <w:bookmarkStart w:id="4405" w:name="_Toc82541291"/>
      <w:bookmarkStart w:id="4406" w:name="_Toc89951938"/>
      <w:bookmarkStart w:id="4407" w:name="_Toc98767034"/>
      <w:bookmarkStart w:id="4408" w:name="_Toc106203082"/>
      <w:bookmarkStart w:id="4409" w:name="_Toc115187381"/>
      <w:bookmarkStart w:id="4410" w:name="_Toc121993936"/>
      <w:bookmarkStart w:id="4411" w:name="_Toc124152944"/>
      <w:bookmarkStart w:id="4412" w:name="_Toc131538246"/>
      <w:bookmarkStart w:id="4413" w:name="_Toc137391366"/>
      <w:bookmarkStart w:id="4414" w:name="_Toc146962024"/>
      <w:bookmarkStart w:id="4415" w:name="_Toc187256389"/>
      <w:bookmarkStart w:id="4416" w:name="_Hlk76115579"/>
      <w:r w:rsidRPr="00931575">
        <w:t>6.7.5</w:t>
      </w:r>
      <w:r w:rsidRPr="00931575">
        <w:tab/>
        <w:t>OTA transmitter spurious emissions</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2E658D87" w14:textId="77777777" w:rsidR="00C45907" w:rsidRPr="00931575" w:rsidRDefault="00C45907" w:rsidP="00C45907">
      <w:pPr>
        <w:pStyle w:val="Heading4"/>
      </w:pPr>
      <w:bookmarkStart w:id="4417" w:name="_Toc21102759"/>
      <w:bookmarkStart w:id="4418" w:name="_Toc29810608"/>
      <w:bookmarkStart w:id="4419" w:name="_Toc36635960"/>
      <w:bookmarkStart w:id="4420" w:name="_Toc37272906"/>
      <w:bookmarkStart w:id="4421" w:name="_Toc45885985"/>
      <w:bookmarkStart w:id="4422" w:name="_Toc53183078"/>
      <w:bookmarkStart w:id="4423" w:name="_Toc58915745"/>
      <w:bookmarkStart w:id="4424" w:name="_Toc66700892"/>
      <w:bookmarkStart w:id="4425" w:name="_Toc68697047"/>
      <w:bookmarkStart w:id="4426" w:name="_Toc74927969"/>
      <w:bookmarkStart w:id="4427" w:name="_Toc76115068"/>
      <w:bookmarkStart w:id="4428" w:name="_Toc76544475"/>
      <w:bookmarkStart w:id="4429" w:name="_Toc82541292"/>
      <w:bookmarkStart w:id="4430" w:name="_Toc89951939"/>
      <w:bookmarkStart w:id="4431" w:name="_Toc98767035"/>
      <w:bookmarkStart w:id="4432" w:name="_Toc106203083"/>
      <w:bookmarkStart w:id="4433" w:name="_Toc115187382"/>
      <w:bookmarkStart w:id="4434" w:name="_Toc121993937"/>
      <w:bookmarkStart w:id="4435" w:name="_Toc124152945"/>
      <w:bookmarkStart w:id="4436" w:name="_Toc131538247"/>
      <w:bookmarkStart w:id="4437" w:name="_Toc137391367"/>
      <w:bookmarkStart w:id="4438" w:name="_Toc146962025"/>
      <w:bookmarkStart w:id="4439" w:name="_Toc187256390"/>
      <w:r w:rsidRPr="00931575">
        <w:t>6.7.5.1</w:t>
      </w:r>
      <w:r w:rsidRPr="00931575">
        <w:tab/>
        <w:t>General</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416"/>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440" w:name="_Toc21102760"/>
      <w:bookmarkStart w:id="4441" w:name="_Toc29810609"/>
      <w:bookmarkStart w:id="4442" w:name="_Toc36635961"/>
      <w:bookmarkStart w:id="4443" w:name="_Toc37272907"/>
      <w:bookmarkStart w:id="4444" w:name="_Toc45885986"/>
      <w:bookmarkStart w:id="4445" w:name="_Toc53183079"/>
      <w:bookmarkStart w:id="4446" w:name="_Toc58915746"/>
      <w:bookmarkStart w:id="4447" w:name="_Toc66700893"/>
      <w:bookmarkStart w:id="4448" w:name="_Toc68697048"/>
      <w:bookmarkStart w:id="4449" w:name="_Toc74927970"/>
      <w:bookmarkStart w:id="4450" w:name="_Toc76115069"/>
      <w:bookmarkStart w:id="4451" w:name="_Toc76544476"/>
      <w:bookmarkStart w:id="4452" w:name="_Toc82541293"/>
      <w:bookmarkStart w:id="4453" w:name="_Toc89951940"/>
      <w:bookmarkStart w:id="4454" w:name="_Toc98767036"/>
      <w:bookmarkStart w:id="4455" w:name="_Toc106203084"/>
      <w:bookmarkStart w:id="4456" w:name="_Toc115187383"/>
      <w:bookmarkStart w:id="4457" w:name="_Toc121993938"/>
      <w:bookmarkStart w:id="4458" w:name="_Toc124152946"/>
      <w:bookmarkStart w:id="4459" w:name="_Toc131538248"/>
      <w:bookmarkStart w:id="4460" w:name="_Toc137391368"/>
      <w:bookmarkStart w:id="4461" w:name="_Toc146962026"/>
      <w:bookmarkStart w:id="4462" w:name="_Toc187256391"/>
      <w:r w:rsidRPr="00931575">
        <w:t>6.7.5.2</w:t>
      </w:r>
      <w:r w:rsidRPr="00931575">
        <w:tab/>
        <w:t>General OTA transmitter spurious emissions requirements</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576D80FE" w14:textId="77777777" w:rsidR="00C45907" w:rsidRPr="00931575" w:rsidRDefault="00C45907" w:rsidP="00C45907">
      <w:pPr>
        <w:pStyle w:val="Heading5"/>
        <w:rPr>
          <w:lang w:eastAsia="sv-SE"/>
        </w:rPr>
      </w:pPr>
      <w:bookmarkStart w:id="4463" w:name="_Toc21102761"/>
      <w:bookmarkStart w:id="4464" w:name="_Toc29810610"/>
      <w:bookmarkStart w:id="4465" w:name="_Toc36635962"/>
      <w:bookmarkStart w:id="4466" w:name="_Toc37272908"/>
      <w:bookmarkStart w:id="4467" w:name="_Toc45885987"/>
      <w:bookmarkStart w:id="4468" w:name="_Toc53183080"/>
      <w:bookmarkStart w:id="4469" w:name="_Toc58915747"/>
      <w:bookmarkStart w:id="4470" w:name="_Toc66700894"/>
      <w:bookmarkStart w:id="4471" w:name="_Toc68697049"/>
      <w:bookmarkStart w:id="4472" w:name="_Toc74927971"/>
      <w:bookmarkStart w:id="4473" w:name="_Toc76115070"/>
      <w:bookmarkStart w:id="4474" w:name="_Toc76544477"/>
      <w:bookmarkStart w:id="4475" w:name="_Toc82541294"/>
      <w:bookmarkStart w:id="4476" w:name="_Toc89951941"/>
      <w:bookmarkStart w:id="4477" w:name="_Toc98767037"/>
      <w:bookmarkStart w:id="4478" w:name="_Toc106203085"/>
      <w:bookmarkStart w:id="4479" w:name="_Toc115187384"/>
      <w:bookmarkStart w:id="4480" w:name="_Toc121993939"/>
      <w:bookmarkStart w:id="4481" w:name="_Toc124152947"/>
      <w:bookmarkStart w:id="4482" w:name="_Toc131538249"/>
      <w:bookmarkStart w:id="4483" w:name="_Toc137391369"/>
      <w:bookmarkStart w:id="4484" w:name="_Toc146962027"/>
      <w:bookmarkStart w:id="4485" w:name="_Toc187256392"/>
      <w:r w:rsidRPr="00931575">
        <w:rPr>
          <w:lang w:eastAsia="sv-SE"/>
        </w:rPr>
        <w:t>6.7.5.2.1</w:t>
      </w:r>
      <w:r w:rsidRPr="00931575">
        <w:rPr>
          <w:lang w:eastAsia="sv-SE"/>
        </w:rPr>
        <w:tab/>
        <w:t>Definition and applicability</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486" w:name="_Toc21102762"/>
      <w:bookmarkStart w:id="4487" w:name="_Toc29810611"/>
      <w:bookmarkStart w:id="4488" w:name="_Toc36635963"/>
      <w:bookmarkStart w:id="4489" w:name="_Toc37272909"/>
      <w:bookmarkStart w:id="4490" w:name="_Toc45885988"/>
      <w:bookmarkStart w:id="4491" w:name="_Toc53183081"/>
      <w:bookmarkStart w:id="4492" w:name="_Toc58915748"/>
      <w:bookmarkStart w:id="4493" w:name="_Toc66700895"/>
      <w:bookmarkStart w:id="4494" w:name="_Toc68697050"/>
      <w:bookmarkStart w:id="4495" w:name="_Toc74927972"/>
      <w:bookmarkStart w:id="4496" w:name="_Toc76115071"/>
      <w:bookmarkStart w:id="4497" w:name="_Toc76544478"/>
      <w:bookmarkStart w:id="4498" w:name="_Toc82541295"/>
      <w:bookmarkStart w:id="4499" w:name="_Toc89951942"/>
      <w:bookmarkStart w:id="4500" w:name="_Toc98767038"/>
      <w:bookmarkStart w:id="4501" w:name="_Toc106203086"/>
      <w:bookmarkStart w:id="4502" w:name="_Toc115187385"/>
      <w:bookmarkStart w:id="4503" w:name="_Toc121993940"/>
      <w:bookmarkStart w:id="4504" w:name="_Toc124152948"/>
      <w:bookmarkStart w:id="4505" w:name="_Toc131538250"/>
      <w:bookmarkStart w:id="4506" w:name="_Toc137391370"/>
      <w:bookmarkStart w:id="4507" w:name="_Toc146962028"/>
      <w:bookmarkStart w:id="4508" w:name="_Toc187256393"/>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509" w:name="_Toc21102763"/>
      <w:bookmarkStart w:id="4510" w:name="_Toc29810612"/>
      <w:bookmarkStart w:id="4511" w:name="_Toc36635964"/>
      <w:bookmarkStart w:id="4512" w:name="_Toc37272910"/>
      <w:bookmarkStart w:id="4513" w:name="_Toc45885989"/>
      <w:bookmarkStart w:id="4514" w:name="_Toc53183082"/>
      <w:bookmarkStart w:id="4515" w:name="_Toc58915749"/>
      <w:bookmarkStart w:id="4516" w:name="_Toc66700896"/>
      <w:bookmarkStart w:id="4517" w:name="_Toc68697051"/>
      <w:bookmarkStart w:id="4518" w:name="_Toc74927973"/>
      <w:bookmarkStart w:id="4519" w:name="_Toc76115072"/>
      <w:bookmarkStart w:id="4520" w:name="_Toc76544479"/>
      <w:bookmarkStart w:id="4521" w:name="_Toc82541296"/>
      <w:bookmarkStart w:id="4522" w:name="_Toc89951943"/>
      <w:bookmarkStart w:id="4523" w:name="_Toc98767039"/>
      <w:bookmarkStart w:id="4524" w:name="_Toc106203087"/>
      <w:bookmarkStart w:id="4525" w:name="_Toc115187386"/>
      <w:bookmarkStart w:id="4526" w:name="_Toc121993941"/>
      <w:bookmarkStart w:id="4527" w:name="_Toc124152949"/>
      <w:bookmarkStart w:id="4528" w:name="_Toc131538251"/>
      <w:bookmarkStart w:id="4529" w:name="_Toc137391371"/>
      <w:bookmarkStart w:id="4530" w:name="_Toc146962029"/>
      <w:bookmarkStart w:id="4531" w:name="_Toc187256394"/>
      <w:r w:rsidRPr="00931575">
        <w:rPr>
          <w:lang w:eastAsia="sv-SE"/>
        </w:rPr>
        <w:t>6.7.5.2.3</w:t>
      </w:r>
      <w:r w:rsidRPr="00931575">
        <w:rPr>
          <w:lang w:eastAsia="sv-SE"/>
        </w:rPr>
        <w:tab/>
        <w:t>Test purpose</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532" w:name="_Toc21102764"/>
      <w:bookmarkStart w:id="4533" w:name="_Toc29810613"/>
      <w:bookmarkStart w:id="4534" w:name="_Toc36635965"/>
      <w:bookmarkStart w:id="4535" w:name="_Toc37272911"/>
      <w:bookmarkStart w:id="4536" w:name="_Toc45885990"/>
      <w:bookmarkStart w:id="4537" w:name="_Toc53183083"/>
      <w:bookmarkStart w:id="4538" w:name="_Toc58915750"/>
      <w:bookmarkStart w:id="4539" w:name="_Toc66700897"/>
      <w:bookmarkStart w:id="4540" w:name="_Toc68697052"/>
      <w:bookmarkStart w:id="4541" w:name="_Toc74927974"/>
      <w:bookmarkStart w:id="4542" w:name="_Toc76115073"/>
      <w:bookmarkStart w:id="4543" w:name="_Toc76544480"/>
      <w:bookmarkStart w:id="4544" w:name="_Toc82541297"/>
      <w:bookmarkStart w:id="4545" w:name="_Toc89951944"/>
      <w:bookmarkStart w:id="4546" w:name="_Toc98767040"/>
      <w:bookmarkStart w:id="4547" w:name="_Toc106203088"/>
      <w:bookmarkStart w:id="4548" w:name="_Toc115187387"/>
      <w:bookmarkStart w:id="4549" w:name="_Toc121993942"/>
      <w:bookmarkStart w:id="4550" w:name="_Toc124152950"/>
      <w:bookmarkStart w:id="4551" w:name="_Toc131538252"/>
      <w:bookmarkStart w:id="4552" w:name="_Toc137391372"/>
      <w:bookmarkStart w:id="4553" w:name="_Toc146962030"/>
      <w:bookmarkStart w:id="4554" w:name="_Toc187256395"/>
      <w:r w:rsidRPr="00931575">
        <w:rPr>
          <w:lang w:eastAsia="sv-SE"/>
        </w:rPr>
        <w:t>6.7.5</w:t>
      </w:r>
      <w:r w:rsidRPr="00931575">
        <w:rPr>
          <w:lang w:eastAsia="zh-CN"/>
        </w:rPr>
        <w:t>.2.4</w:t>
      </w:r>
      <w:r w:rsidRPr="00931575">
        <w:rPr>
          <w:lang w:eastAsia="sv-SE"/>
        </w:rPr>
        <w:tab/>
        <w:t>Method of test</w:t>
      </w:r>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C2305C3" w14:textId="77777777" w:rsidR="00C45907" w:rsidRPr="00931575" w:rsidRDefault="00C45907" w:rsidP="005624C7">
      <w:pPr>
        <w:pStyle w:val="H6"/>
        <w:rPr>
          <w:lang w:eastAsia="sv-SE"/>
        </w:rPr>
      </w:pPr>
      <w:bookmarkStart w:id="4555" w:name="_Toc21102765"/>
      <w:bookmarkStart w:id="4556" w:name="_Toc29810614"/>
      <w:bookmarkStart w:id="4557" w:name="_Toc36635966"/>
      <w:bookmarkStart w:id="4558" w:name="_Toc37272912"/>
      <w:bookmarkStart w:id="4559" w:name="_Toc45885991"/>
      <w:r w:rsidRPr="00931575">
        <w:rPr>
          <w:lang w:eastAsia="sv-SE"/>
        </w:rPr>
        <w:t>6.7.5.2.4.1</w:t>
      </w:r>
      <w:r w:rsidRPr="00931575">
        <w:rPr>
          <w:lang w:eastAsia="sv-SE"/>
        </w:rPr>
        <w:tab/>
        <w:t>Initial conditions</w:t>
      </w:r>
      <w:bookmarkEnd w:id="4555"/>
      <w:bookmarkEnd w:id="4556"/>
      <w:bookmarkEnd w:id="4557"/>
      <w:bookmarkEnd w:id="4558"/>
      <w:bookmarkEnd w:id="4559"/>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1219575A" w:rsidR="00C45907" w:rsidRPr="00931575" w:rsidRDefault="00C45907" w:rsidP="00782299">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560" w:name="_Toc21102766"/>
      <w:bookmarkStart w:id="4561" w:name="_Toc29810615"/>
      <w:bookmarkStart w:id="4562" w:name="_Toc36635967"/>
      <w:bookmarkStart w:id="4563" w:name="_Toc37272913"/>
      <w:bookmarkStart w:id="4564" w:name="_Toc45885992"/>
      <w:r w:rsidRPr="00931575">
        <w:rPr>
          <w:lang w:eastAsia="sv-SE"/>
        </w:rPr>
        <w:t>6.7.5.2.4.2</w:t>
      </w:r>
      <w:r w:rsidRPr="00931575">
        <w:rPr>
          <w:lang w:eastAsia="sv-SE"/>
        </w:rPr>
        <w:tab/>
        <w:t>Procedure</w:t>
      </w:r>
      <w:bookmarkEnd w:id="4560"/>
      <w:bookmarkEnd w:id="4561"/>
      <w:bookmarkEnd w:id="4562"/>
      <w:bookmarkEnd w:id="4563"/>
      <w:bookmarkEnd w:id="4564"/>
    </w:p>
    <w:p w14:paraId="4CCC16A7" w14:textId="7138E28C"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BB50E4">
        <w:t>.</w:t>
      </w:r>
      <w:r w:rsidRPr="00931575">
        <w:rPr>
          <w:lang w:eastAsia="sv-SE"/>
        </w:rPr>
        <w:t xml:space="preserve"> </w:t>
      </w:r>
      <w:r w:rsidR="00BB50E4">
        <w:rPr>
          <w:lang w:eastAsia="sv-SE"/>
        </w:rPr>
        <w:t>I</w:t>
      </w:r>
      <w:r w:rsidRPr="00931575">
        <w:rPr>
          <w:lang w:eastAsia="sv-SE"/>
        </w:rPr>
        <w:t>f so</w:t>
      </w:r>
      <w:r w:rsidR="00BB50E4">
        <w:rPr>
          <w:lang w:eastAsia="sv-SE"/>
        </w:rPr>
        <w:t>,</w:t>
      </w:r>
      <w:r w:rsidRPr="00931575">
        <w:rPr>
          <w:lang w:eastAsia="sv-SE"/>
        </w:rPr>
        <w:t xml:space="preserve"> follow steps 1, 3, 4, 5, 7 and 10.</w:t>
      </w:r>
      <w:r w:rsidR="00046AAF" w:rsidRPr="007B4796">
        <w:rPr>
          <w:lang w:eastAsia="zh-CN"/>
        </w:rPr>
        <w:t xml:space="preserve"> </w:t>
      </w:r>
      <w:r w:rsidR="00046AAF">
        <w:rPr>
          <w:lang w:eastAsia="zh-CN"/>
        </w:rPr>
        <w:t>W</w:t>
      </w:r>
      <w:r w:rsidR="00046AAF" w:rsidRPr="00841057">
        <w:rPr>
          <w:lang w:eastAsia="zh-CN"/>
        </w:rPr>
        <w:t xml:space="preserve">hen calibrated and operated within the guidance of </w:t>
      </w:r>
      <w:r w:rsidR="00046AAF">
        <w:rPr>
          <w:lang w:eastAsia="zh-CN"/>
        </w:rPr>
        <w:t xml:space="preserve">3GPP </w:t>
      </w:r>
      <w:r w:rsidR="00046AAF" w:rsidRPr="00841057">
        <w:rPr>
          <w:lang w:eastAsia="zh-CN"/>
        </w:rPr>
        <w:t>TR 37</w:t>
      </w:r>
      <w:r w:rsidR="00046AAF">
        <w:rPr>
          <w:lang w:eastAsia="zh-CN"/>
        </w:rPr>
        <w:t>.</w:t>
      </w:r>
      <w:r w:rsidR="00046AAF" w:rsidRPr="00841057">
        <w:rPr>
          <w:lang w:eastAsia="zh-CN"/>
        </w:rPr>
        <w:t>941 [</w:t>
      </w:r>
      <w:r w:rsidR="00046AAF">
        <w:rPr>
          <w:lang w:eastAsia="zh-CN"/>
        </w:rPr>
        <w:t>29</w:t>
      </w:r>
      <w:r w:rsidR="00046AAF" w:rsidRPr="00841057">
        <w:rPr>
          <w:lang w:eastAsia="zh-CN"/>
        </w:rPr>
        <w:t xml:space="preserve">] the </w:t>
      </w:r>
      <w:r w:rsidR="00046AAF">
        <w:rPr>
          <w:lang w:eastAsia="zh-CN"/>
        </w:rPr>
        <w:t xml:space="preserve">measurement </w:t>
      </w:r>
      <w:r w:rsidR="00046AAF" w:rsidRPr="00841057">
        <w:rPr>
          <w:lang w:eastAsia="zh-CN"/>
        </w:rPr>
        <w:t xml:space="preserve">methods are applicable and selected </w:t>
      </w:r>
      <w:r w:rsidR="00046AAF">
        <w:rPr>
          <w:lang w:eastAsia="zh-CN"/>
        </w:rPr>
        <w:t>depending on</w:t>
      </w:r>
      <w:r w:rsidR="00046AAF" w:rsidRPr="00841057">
        <w:rPr>
          <w:lang w:eastAsia="zh-CN"/>
        </w:rPr>
        <w:t xml:space="preserve"> </w:t>
      </w:r>
      <w:r w:rsidR="00046AAF">
        <w:rPr>
          <w:lang w:eastAsia="zh-CN"/>
        </w:rPr>
        <w:t>availability at the test facility.</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pPr>
      <w:r>
        <w:t>4)</w:t>
      </w:r>
      <w:r>
        <w:tab/>
        <w:t>The measurement device characteristics shall be:</w:t>
      </w:r>
    </w:p>
    <w:p w14:paraId="4E189FFC" w14:textId="77777777" w:rsidR="00467F20" w:rsidRDefault="00467F20" w:rsidP="00782299">
      <w:pPr>
        <w:pStyle w:val="B20"/>
      </w:pPr>
      <w:r>
        <w:t>-</w:t>
      </w:r>
      <w:r>
        <w:tab/>
        <w:t>Detection mode: True RMS.</w:t>
      </w:r>
    </w:p>
    <w:p w14:paraId="770A0604" w14:textId="79F5FF69"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565" w:name="_Toc21102767"/>
      <w:bookmarkStart w:id="4566" w:name="_Toc29810616"/>
      <w:bookmarkStart w:id="4567" w:name="_Toc36635968"/>
      <w:bookmarkStart w:id="4568" w:name="_Toc37272914"/>
      <w:bookmarkStart w:id="4569" w:name="_Toc45885993"/>
      <w:bookmarkStart w:id="4570" w:name="_Toc53183084"/>
      <w:bookmarkStart w:id="4571" w:name="_Toc58915751"/>
      <w:bookmarkStart w:id="4572" w:name="_Toc66700898"/>
      <w:bookmarkStart w:id="4573" w:name="_Toc68697053"/>
      <w:bookmarkStart w:id="4574" w:name="_Toc74927975"/>
      <w:bookmarkStart w:id="4575" w:name="_Toc76115074"/>
      <w:bookmarkStart w:id="4576" w:name="_Toc76544481"/>
      <w:bookmarkStart w:id="4577" w:name="_Toc82541298"/>
      <w:bookmarkStart w:id="4578" w:name="_Toc89951945"/>
      <w:bookmarkStart w:id="4579" w:name="_Toc98767041"/>
      <w:bookmarkStart w:id="4580" w:name="_Toc106203089"/>
      <w:bookmarkStart w:id="4581" w:name="_Toc115187388"/>
      <w:bookmarkStart w:id="4582" w:name="_Toc121993943"/>
      <w:bookmarkStart w:id="4583" w:name="_Toc124152951"/>
      <w:bookmarkStart w:id="4584" w:name="_Toc131538253"/>
      <w:bookmarkStart w:id="4585" w:name="_Toc137391373"/>
      <w:bookmarkStart w:id="4586" w:name="_Toc146962031"/>
      <w:bookmarkStart w:id="4587" w:name="_Toc187256396"/>
      <w:r w:rsidRPr="00931575">
        <w:t>6.7.5.2.5</w:t>
      </w:r>
      <w:r w:rsidRPr="00931575">
        <w:tab/>
        <w:t>Test requirement</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7B3F7B1" w14:textId="77777777" w:rsidR="00C45907" w:rsidRPr="00931575" w:rsidRDefault="00C45907" w:rsidP="005624C7">
      <w:pPr>
        <w:pStyle w:val="H6"/>
      </w:pPr>
      <w:bookmarkStart w:id="4588" w:name="_Toc21102768"/>
      <w:bookmarkStart w:id="4589" w:name="_Toc29810617"/>
      <w:bookmarkStart w:id="4590" w:name="_Toc36635969"/>
      <w:bookmarkStart w:id="4591" w:name="_Toc37272915"/>
      <w:bookmarkStart w:id="4592" w:name="_Toc45885994"/>
      <w:r w:rsidRPr="00931575">
        <w:t>6.7.5.2.5.1</w:t>
      </w:r>
      <w:r w:rsidRPr="00931575">
        <w:tab/>
        <w:t xml:space="preserve">Test requirement for </w:t>
      </w:r>
      <w:r w:rsidRPr="00931575">
        <w:rPr>
          <w:i/>
        </w:rPr>
        <w:t>BS type 1-O</w:t>
      </w:r>
      <w:bookmarkEnd w:id="4588"/>
      <w:bookmarkEnd w:id="4589"/>
      <w:bookmarkEnd w:id="4590"/>
      <w:bookmarkEnd w:id="4591"/>
      <w:bookmarkEnd w:id="4592"/>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593" w:name="_Toc21102769"/>
      <w:bookmarkStart w:id="4594" w:name="_Toc29810618"/>
      <w:bookmarkStart w:id="4595" w:name="_Toc36635970"/>
      <w:bookmarkStart w:id="4596" w:name="_Toc37272916"/>
      <w:bookmarkStart w:id="4597" w:name="_Toc45885995"/>
      <w:r w:rsidRPr="00931575">
        <w:t>6.7.5.2.5.2</w:t>
      </w:r>
      <w:r w:rsidRPr="00931575">
        <w:tab/>
        <w:t xml:space="preserve">Test requirement for </w:t>
      </w:r>
      <w:r w:rsidRPr="00931575">
        <w:rPr>
          <w:i/>
        </w:rPr>
        <w:t>BS type 2-O</w:t>
      </w:r>
      <w:bookmarkEnd w:id="4593"/>
      <w:bookmarkEnd w:id="4594"/>
      <w:bookmarkEnd w:id="4595"/>
      <w:bookmarkEnd w:id="4596"/>
      <w:bookmarkEnd w:id="4597"/>
    </w:p>
    <w:p w14:paraId="1FCD3AC8" w14:textId="77777777" w:rsidR="00C45907" w:rsidRPr="00931575" w:rsidRDefault="00C45907" w:rsidP="005624C7">
      <w:pPr>
        <w:pStyle w:val="H6"/>
      </w:pPr>
      <w:bookmarkStart w:id="4598" w:name="_Toc21102770"/>
      <w:bookmarkStart w:id="4599" w:name="_Toc29810619"/>
      <w:bookmarkStart w:id="4600" w:name="_Toc36635971"/>
      <w:bookmarkStart w:id="4601" w:name="_Toc37272917"/>
      <w:bookmarkStart w:id="4602" w:name="_Toc45885996"/>
      <w:r w:rsidRPr="00931575">
        <w:t>6.7.5.2.5.2.1</w:t>
      </w:r>
      <w:r w:rsidRPr="00931575">
        <w:tab/>
        <w:t>General</w:t>
      </w:r>
      <w:bookmarkEnd w:id="4598"/>
      <w:bookmarkEnd w:id="4599"/>
      <w:bookmarkEnd w:id="4600"/>
      <w:bookmarkEnd w:id="4601"/>
      <w:bookmarkEnd w:id="4602"/>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603" w:name="_Toc21102771"/>
      <w:bookmarkStart w:id="4604" w:name="_Toc29810620"/>
      <w:bookmarkStart w:id="4605" w:name="_Toc36635972"/>
      <w:bookmarkStart w:id="4606" w:name="_Toc37272918"/>
      <w:bookmarkStart w:id="4607" w:name="_Toc45885997"/>
      <w:r w:rsidRPr="00931575">
        <w:t>6.7.5.2.5.2.2</w:t>
      </w:r>
      <w:r w:rsidRPr="00931575">
        <w:tab/>
        <w:t>OTA transmitter spurious emissions (Category A)</w:t>
      </w:r>
      <w:bookmarkEnd w:id="4603"/>
      <w:bookmarkEnd w:id="4604"/>
      <w:bookmarkEnd w:id="4605"/>
      <w:bookmarkEnd w:id="4606"/>
      <w:bookmarkEnd w:id="4607"/>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608" w:name="_Toc21102772"/>
      <w:bookmarkStart w:id="4609" w:name="_Toc29810621"/>
      <w:bookmarkStart w:id="4610" w:name="_Toc36635973"/>
      <w:bookmarkStart w:id="4611" w:name="_Toc37272919"/>
      <w:bookmarkStart w:id="4612" w:name="_Toc45885998"/>
      <w:r w:rsidRPr="00931575">
        <w:t>6.7.5.2.5.2.3</w:t>
      </w:r>
      <w:r w:rsidRPr="00931575">
        <w:tab/>
        <w:t>OTA transmitter spurious emissions (Category B)</w:t>
      </w:r>
      <w:bookmarkEnd w:id="4608"/>
      <w:bookmarkEnd w:id="4609"/>
      <w:bookmarkEnd w:id="4610"/>
      <w:bookmarkEnd w:id="4611"/>
      <w:bookmarkEnd w:id="4612"/>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613" w:name="_Toc21102773"/>
      <w:bookmarkStart w:id="4614" w:name="_Toc29810622"/>
      <w:bookmarkStart w:id="4615" w:name="_Toc36635974"/>
      <w:bookmarkStart w:id="4616" w:name="_Toc37272920"/>
      <w:bookmarkStart w:id="4617" w:name="_Toc45885999"/>
      <w:bookmarkStart w:id="4618" w:name="_Toc53183085"/>
      <w:bookmarkStart w:id="4619" w:name="_Toc58915752"/>
      <w:bookmarkStart w:id="4620" w:name="_Toc66700899"/>
      <w:bookmarkStart w:id="4621" w:name="_Toc68697054"/>
      <w:bookmarkStart w:id="4622" w:name="_Toc74927976"/>
      <w:bookmarkStart w:id="4623" w:name="_Toc76115075"/>
      <w:bookmarkStart w:id="4624" w:name="_Toc76544482"/>
      <w:bookmarkStart w:id="4625" w:name="_Toc82541299"/>
      <w:bookmarkStart w:id="4626" w:name="_Toc89951946"/>
      <w:bookmarkStart w:id="4627" w:name="_Toc98767042"/>
      <w:bookmarkStart w:id="4628" w:name="_Toc106203090"/>
      <w:bookmarkStart w:id="4629" w:name="_Toc115187389"/>
      <w:bookmarkStart w:id="4630" w:name="_Toc121993944"/>
      <w:bookmarkStart w:id="4631" w:name="_Toc124152952"/>
      <w:bookmarkStart w:id="4632" w:name="_Toc131538254"/>
      <w:bookmarkStart w:id="4633" w:name="_Toc137391374"/>
      <w:bookmarkStart w:id="4634" w:name="_Toc146962032"/>
      <w:bookmarkStart w:id="4635" w:name="_Toc187256397"/>
      <w:r w:rsidRPr="00931575">
        <w:t>6.7.5.3</w:t>
      </w:r>
      <w:r w:rsidRPr="00931575">
        <w:tab/>
        <w:t>Protection of the BS receiver of own or different BS</w:t>
      </w:r>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1AD55EA9" w14:textId="77777777" w:rsidR="00C45907" w:rsidRPr="00931575" w:rsidRDefault="00C45907" w:rsidP="00C45907">
      <w:pPr>
        <w:pStyle w:val="Heading5"/>
        <w:rPr>
          <w:lang w:eastAsia="sv-SE"/>
        </w:rPr>
      </w:pPr>
      <w:bookmarkStart w:id="4636" w:name="_Toc21102774"/>
      <w:bookmarkStart w:id="4637" w:name="_Toc29810623"/>
      <w:bookmarkStart w:id="4638" w:name="_Toc36635975"/>
      <w:bookmarkStart w:id="4639" w:name="_Toc37272921"/>
      <w:bookmarkStart w:id="4640" w:name="_Toc45886000"/>
      <w:bookmarkStart w:id="4641" w:name="_Toc53183086"/>
      <w:bookmarkStart w:id="4642" w:name="_Toc58915753"/>
      <w:bookmarkStart w:id="4643" w:name="_Toc66700900"/>
      <w:bookmarkStart w:id="4644" w:name="_Toc68697055"/>
      <w:bookmarkStart w:id="4645" w:name="_Toc74927977"/>
      <w:bookmarkStart w:id="4646" w:name="_Toc76115076"/>
      <w:bookmarkStart w:id="4647" w:name="_Toc76544483"/>
      <w:bookmarkStart w:id="4648" w:name="_Toc82541300"/>
      <w:bookmarkStart w:id="4649" w:name="_Toc89951947"/>
      <w:bookmarkStart w:id="4650" w:name="_Toc98767043"/>
      <w:bookmarkStart w:id="4651" w:name="_Toc106203091"/>
      <w:bookmarkStart w:id="4652" w:name="_Toc115187390"/>
      <w:bookmarkStart w:id="4653" w:name="_Toc121993945"/>
      <w:bookmarkStart w:id="4654" w:name="_Toc124152953"/>
      <w:bookmarkStart w:id="4655" w:name="_Toc131538255"/>
      <w:bookmarkStart w:id="4656" w:name="_Toc137391375"/>
      <w:bookmarkStart w:id="4657" w:name="_Toc146962033"/>
      <w:bookmarkStart w:id="4658" w:name="_Toc187256398"/>
      <w:r w:rsidRPr="00931575">
        <w:rPr>
          <w:lang w:eastAsia="sv-SE"/>
        </w:rPr>
        <w:t>6.7.5.3.1</w:t>
      </w:r>
      <w:r w:rsidRPr="00931575">
        <w:rPr>
          <w:lang w:eastAsia="sv-SE"/>
        </w:rPr>
        <w:tab/>
        <w:t>Definition and applicability</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659" w:name="_Toc21102775"/>
      <w:bookmarkStart w:id="4660" w:name="_Toc29810624"/>
      <w:bookmarkStart w:id="4661" w:name="_Toc36635976"/>
      <w:bookmarkStart w:id="4662" w:name="_Toc37272922"/>
      <w:bookmarkStart w:id="4663" w:name="_Toc45886001"/>
      <w:bookmarkStart w:id="4664" w:name="_Toc53183087"/>
      <w:bookmarkStart w:id="4665" w:name="_Toc58915754"/>
      <w:bookmarkStart w:id="4666" w:name="_Toc66700901"/>
      <w:bookmarkStart w:id="4667" w:name="_Toc68697056"/>
      <w:bookmarkStart w:id="4668" w:name="_Toc74927978"/>
      <w:bookmarkStart w:id="4669" w:name="_Toc76115077"/>
      <w:bookmarkStart w:id="4670" w:name="_Toc76544484"/>
      <w:bookmarkStart w:id="4671" w:name="_Toc82541301"/>
      <w:bookmarkStart w:id="4672" w:name="_Toc89951948"/>
      <w:bookmarkStart w:id="4673" w:name="_Toc98767044"/>
      <w:bookmarkStart w:id="4674" w:name="_Toc106203092"/>
      <w:bookmarkStart w:id="4675" w:name="_Toc115187391"/>
      <w:bookmarkStart w:id="4676" w:name="_Toc121993946"/>
      <w:bookmarkStart w:id="4677" w:name="_Toc124152954"/>
      <w:bookmarkStart w:id="4678" w:name="_Toc131538256"/>
      <w:bookmarkStart w:id="4679" w:name="_Toc137391376"/>
      <w:bookmarkStart w:id="4680" w:name="_Toc146962034"/>
      <w:bookmarkStart w:id="4681" w:name="_Toc187256399"/>
      <w:r w:rsidRPr="00931575">
        <w:rPr>
          <w:lang w:eastAsia="sv-SE"/>
        </w:rPr>
        <w:t>6.7.5.3.2</w:t>
      </w:r>
      <w:r w:rsidRPr="00931575">
        <w:rPr>
          <w:lang w:eastAsia="sv-SE"/>
        </w:rPr>
        <w:tab/>
      </w:r>
      <w:r w:rsidRPr="00931575">
        <w:rPr>
          <w:lang w:val="en-US" w:eastAsia="sv-SE"/>
        </w:rPr>
        <w:t>Minimum requirements</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682" w:name="_Toc21102776"/>
      <w:bookmarkStart w:id="4683" w:name="_Toc29810625"/>
      <w:bookmarkStart w:id="4684" w:name="_Toc36635977"/>
      <w:bookmarkStart w:id="4685" w:name="_Toc37272923"/>
      <w:bookmarkStart w:id="4686" w:name="_Toc45886002"/>
      <w:bookmarkStart w:id="4687" w:name="_Toc53183088"/>
      <w:bookmarkStart w:id="4688" w:name="_Toc58915755"/>
      <w:bookmarkStart w:id="4689" w:name="_Toc66700902"/>
      <w:bookmarkStart w:id="4690" w:name="_Toc68697057"/>
      <w:bookmarkStart w:id="4691" w:name="_Toc74927979"/>
      <w:bookmarkStart w:id="4692" w:name="_Toc76115078"/>
      <w:bookmarkStart w:id="4693" w:name="_Toc76544485"/>
      <w:bookmarkStart w:id="4694" w:name="_Toc82541302"/>
      <w:bookmarkStart w:id="4695" w:name="_Toc89951949"/>
      <w:bookmarkStart w:id="4696" w:name="_Toc98767045"/>
      <w:bookmarkStart w:id="4697" w:name="_Toc106203093"/>
      <w:bookmarkStart w:id="4698" w:name="_Toc115187392"/>
      <w:bookmarkStart w:id="4699" w:name="_Toc121993947"/>
      <w:bookmarkStart w:id="4700" w:name="_Toc124152955"/>
      <w:bookmarkStart w:id="4701" w:name="_Toc131538257"/>
      <w:bookmarkStart w:id="4702" w:name="_Toc137391377"/>
      <w:bookmarkStart w:id="4703" w:name="_Toc146962035"/>
      <w:bookmarkStart w:id="4704" w:name="_Toc187256400"/>
      <w:r w:rsidRPr="00931575">
        <w:rPr>
          <w:lang w:eastAsia="sv-SE"/>
        </w:rPr>
        <w:t>6.7.5.3.3</w:t>
      </w:r>
      <w:r w:rsidRPr="00931575">
        <w:rPr>
          <w:lang w:eastAsia="sv-SE"/>
        </w:rPr>
        <w:tab/>
      </w:r>
      <w:r w:rsidRPr="00931575">
        <w:rPr>
          <w:lang w:val="en-US" w:eastAsia="sv-SE"/>
        </w:rPr>
        <w:t>Test purpose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705" w:name="_Toc21102777"/>
      <w:bookmarkStart w:id="4706" w:name="_Toc29810626"/>
      <w:bookmarkStart w:id="4707" w:name="_Toc36635978"/>
      <w:bookmarkStart w:id="4708" w:name="_Toc37272924"/>
      <w:bookmarkStart w:id="4709" w:name="_Toc45886003"/>
      <w:bookmarkStart w:id="4710" w:name="_Toc53183089"/>
      <w:bookmarkStart w:id="4711" w:name="_Toc58915756"/>
      <w:bookmarkStart w:id="4712" w:name="_Toc66700903"/>
      <w:bookmarkStart w:id="4713" w:name="_Toc68697058"/>
      <w:bookmarkStart w:id="4714" w:name="_Toc74927980"/>
      <w:bookmarkStart w:id="4715" w:name="_Toc76115079"/>
      <w:bookmarkStart w:id="4716" w:name="_Toc76544486"/>
      <w:bookmarkStart w:id="4717" w:name="_Toc82541303"/>
      <w:bookmarkStart w:id="4718" w:name="_Toc89951950"/>
      <w:bookmarkStart w:id="4719" w:name="_Toc98767046"/>
      <w:bookmarkStart w:id="4720" w:name="_Toc106203094"/>
      <w:bookmarkStart w:id="4721" w:name="_Toc115187393"/>
      <w:bookmarkStart w:id="4722" w:name="_Toc121993948"/>
      <w:bookmarkStart w:id="4723" w:name="_Toc124152956"/>
      <w:bookmarkStart w:id="4724" w:name="_Toc131538258"/>
      <w:bookmarkStart w:id="4725" w:name="_Toc137391378"/>
      <w:bookmarkStart w:id="4726" w:name="_Toc146962036"/>
      <w:bookmarkStart w:id="4727" w:name="_Toc187256401"/>
      <w:r w:rsidRPr="00931575">
        <w:rPr>
          <w:lang w:eastAsia="sv-SE"/>
        </w:rPr>
        <w:t>6.7.5.3.4</w:t>
      </w:r>
      <w:r w:rsidRPr="00931575">
        <w:rPr>
          <w:lang w:eastAsia="sv-SE"/>
        </w:rPr>
        <w:tab/>
      </w:r>
      <w:r w:rsidRPr="00931575">
        <w:rPr>
          <w:lang w:val="en-US" w:eastAsia="sv-SE"/>
        </w:rPr>
        <w:t>Method of test</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36CAB766" w14:textId="77777777" w:rsidR="00C45907" w:rsidRPr="00931575" w:rsidRDefault="00C45907" w:rsidP="005624C7">
      <w:pPr>
        <w:pStyle w:val="H6"/>
      </w:pPr>
      <w:bookmarkStart w:id="4728" w:name="_Toc21102778"/>
      <w:bookmarkStart w:id="4729" w:name="_Toc29810627"/>
      <w:bookmarkStart w:id="4730" w:name="_Toc36635979"/>
      <w:bookmarkStart w:id="4731" w:name="_Toc37272925"/>
      <w:bookmarkStart w:id="4732" w:name="_Toc45886004"/>
      <w:r w:rsidRPr="00931575">
        <w:t>6.7.5.3.4.1</w:t>
      </w:r>
      <w:r w:rsidRPr="00931575">
        <w:tab/>
        <w:t>Initial conditions</w:t>
      </w:r>
      <w:bookmarkEnd w:id="4728"/>
      <w:bookmarkEnd w:id="4729"/>
      <w:bookmarkEnd w:id="4730"/>
      <w:bookmarkEnd w:id="4731"/>
      <w:bookmarkEnd w:id="47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733" w:name="_Toc21102779"/>
      <w:bookmarkStart w:id="4734" w:name="_Toc29810628"/>
      <w:bookmarkStart w:id="4735" w:name="_Toc36635980"/>
      <w:bookmarkStart w:id="4736" w:name="_Toc37272926"/>
      <w:bookmarkStart w:id="4737" w:name="_Toc45886005"/>
      <w:r w:rsidRPr="00931575">
        <w:t>6.7.5.3.4.2</w:t>
      </w:r>
      <w:r w:rsidRPr="00931575">
        <w:tab/>
        <w:t>Procedure</w:t>
      </w:r>
      <w:bookmarkEnd w:id="4733"/>
      <w:bookmarkEnd w:id="4734"/>
      <w:bookmarkEnd w:id="4735"/>
      <w:bookmarkEnd w:id="4736"/>
      <w:bookmarkEnd w:id="47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738" w:name="_Hlk508280732"/>
      <w:r w:rsidRPr="00931575">
        <w:t>depicted in annex E.1.3.</w:t>
      </w:r>
    </w:p>
    <w:bookmarkEnd w:id="47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0"/>
      </w:pPr>
      <w:r>
        <w:rPr>
          <w:lang w:val="en-US"/>
        </w:rPr>
        <w:t>-</w:t>
      </w:r>
      <w:r>
        <w:rPr>
          <w:lang w:val="en-US"/>
        </w:rPr>
        <w:tab/>
      </w:r>
      <w:r>
        <w:t>Detection mode: True RMS.</w:t>
      </w:r>
    </w:p>
    <w:p w14:paraId="4A5D9A29"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739" w:name="_Toc21102780"/>
      <w:bookmarkStart w:id="4740" w:name="_Toc29810629"/>
      <w:bookmarkStart w:id="4741" w:name="_Toc36635981"/>
      <w:bookmarkStart w:id="4742" w:name="_Toc37272927"/>
      <w:bookmarkStart w:id="4743" w:name="_Toc45886006"/>
      <w:bookmarkStart w:id="4744" w:name="_Toc53183090"/>
      <w:bookmarkStart w:id="4745" w:name="_Toc58915757"/>
      <w:bookmarkStart w:id="4746" w:name="_Toc66700904"/>
      <w:bookmarkStart w:id="4747" w:name="_Toc68697059"/>
      <w:bookmarkStart w:id="4748" w:name="_Toc74927981"/>
      <w:bookmarkStart w:id="4749" w:name="_Toc76115080"/>
      <w:bookmarkStart w:id="4750" w:name="_Toc76544487"/>
      <w:bookmarkStart w:id="4751" w:name="_Toc82541304"/>
      <w:bookmarkStart w:id="4752" w:name="_Toc89951951"/>
      <w:bookmarkStart w:id="4753" w:name="_Toc98767047"/>
      <w:bookmarkStart w:id="4754" w:name="_Toc106203095"/>
      <w:bookmarkStart w:id="4755" w:name="_Toc115187394"/>
      <w:bookmarkStart w:id="4756" w:name="_Toc121993949"/>
      <w:bookmarkStart w:id="4757" w:name="_Toc124152957"/>
      <w:bookmarkStart w:id="4758" w:name="_Toc131538259"/>
      <w:bookmarkStart w:id="4759" w:name="_Toc137391379"/>
      <w:bookmarkStart w:id="4760" w:name="_Toc146962037"/>
      <w:bookmarkStart w:id="4761" w:name="_Toc187256402"/>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2B26CBC8" w14:textId="77777777" w:rsidR="00C45907" w:rsidRPr="00931575" w:rsidRDefault="00C45907" w:rsidP="005624C7">
      <w:pPr>
        <w:pStyle w:val="H6"/>
      </w:pPr>
      <w:bookmarkStart w:id="4762" w:name="_Toc21102781"/>
      <w:bookmarkStart w:id="4763" w:name="_Toc29810630"/>
      <w:bookmarkStart w:id="4764" w:name="_Toc36635982"/>
      <w:bookmarkStart w:id="4765" w:name="_Toc37272928"/>
      <w:bookmarkStart w:id="4766" w:name="_Toc45886007"/>
      <w:r w:rsidRPr="00931575">
        <w:t>6.7.5.3.5.1</w:t>
      </w:r>
      <w:r w:rsidRPr="00931575">
        <w:tab/>
        <w:t xml:space="preserve">Test requirement for </w:t>
      </w:r>
      <w:r w:rsidRPr="00931575">
        <w:rPr>
          <w:i/>
        </w:rPr>
        <w:t>BS type 1-O</w:t>
      </w:r>
      <w:bookmarkEnd w:id="4762"/>
      <w:bookmarkEnd w:id="4763"/>
      <w:bookmarkEnd w:id="4764"/>
      <w:bookmarkEnd w:id="4765"/>
      <w:bookmarkEnd w:id="4766"/>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767" w:name="_Toc21102782"/>
      <w:bookmarkStart w:id="4768" w:name="_Toc29810631"/>
      <w:bookmarkStart w:id="4769" w:name="_Toc36635983"/>
      <w:bookmarkStart w:id="4770" w:name="_Toc37272929"/>
      <w:bookmarkStart w:id="4771" w:name="_Toc45886008"/>
      <w:bookmarkStart w:id="4772" w:name="_Toc53183091"/>
      <w:bookmarkStart w:id="4773" w:name="_Toc58915758"/>
      <w:bookmarkStart w:id="4774" w:name="_Toc66700905"/>
      <w:bookmarkStart w:id="4775" w:name="_Toc68697060"/>
      <w:bookmarkStart w:id="4776" w:name="_Toc74927982"/>
      <w:bookmarkStart w:id="4777" w:name="_Toc76115081"/>
      <w:bookmarkStart w:id="4778" w:name="_Toc76544488"/>
      <w:bookmarkStart w:id="4779" w:name="_Toc82541305"/>
      <w:bookmarkStart w:id="4780" w:name="_Toc89951952"/>
      <w:bookmarkStart w:id="4781" w:name="_Toc98767048"/>
      <w:bookmarkStart w:id="4782" w:name="_Toc106203096"/>
      <w:bookmarkStart w:id="4783" w:name="_Toc115187395"/>
      <w:bookmarkStart w:id="4784" w:name="_Toc121993950"/>
      <w:bookmarkStart w:id="4785" w:name="_Toc124152958"/>
      <w:bookmarkStart w:id="4786" w:name="_Toc131538260"/>
      <w:bookmarkStart w:id="4787" w:name="_Toc137391380"/>
      <w:bookmarkStart w:id="4788" w:name="_Toc146962038"/>
      <w:bookmarkStart w:id="4789" w:name="_Toc187256403"/>
      <w:r w:rsidRPr="00931575">
        <w:t>6.7.5.4</w:t>
      </w:r>
      <w:r w:rsidRPr="00931575">
        <w:tab/>
        <w:t>Additional spurious emissions requirements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52D8F839" w14:textId="77777777" w:rsidR="00C45907" w:rsidRPr="00931575" w:rsidRDefault="00C45907" w:rsidP="00C45907">
      <w:pPr>
        <w:pStyle w:val="Heading5"/>
        <w:rPr>
          <w:lang w:eastAsia="sv-SE"/>
        </w:rPr>
      </w:pPr>
      <w:bookmarkStart w:id="4790" w:name="_Toc21102783"/>
      <w:bookmarkStart w:id="4791" w:name="_Toc29810632"/>
      <w:bookmarkStart w:id="4792" w:name="_Toc36635984"/>
      <w:bookmarkStart w:id="4793" w:name="_Toc37272930"/>
      <w:bookmarkStart w:id="4794" w:name="_Toc45886009"/>
      <w:bookmarkStart w:id="4795" w:name="_Toc53183092"/>
      <w:bookmarkStart w:id="4796" w:name="_Toc58915759"/>
      <w:bookmarkStart w:id="4797" w:name="_Toc66700906"/>
      <w:bookmarkStart w:id="4798" w:name="_Toc68697061"/>
      <w:bookmarkStart w:id="4799" w:name="_Toc74927983"/>
      <w:bookmarkStart w:id="4800" w:name="_Toc76115082"/>
      <w:bookmarkStart w:id="4801" w:name="_Toc76544489"/>
      <w:bookmarkStart w:id="4802" w:name="_Toc82541306"/>
      <w:bookmarkStart w:id="4803" w:name="_Toc89951953"/>
      <w:bookmarkStart w:id="4804" w:name="_Toc98767049"/>
      <w:bookmarkStart w:id="4805" w:name="_Toc106203097"/>
      <w:bookmarkStart w:id="4806" w:name="_Toc115187396"/>
      <w:bookmarkStart w:id="4807" w:name="_Toc121993951"/>
      <w:bookmarkStart w:id="4808" w:name="_Toc124152959"/>
      <w:bookmarkStart w:id="4809" w:name="_Toc131538261"/>
      <w:bookmarkStart w:id="4810" w:name="_Toc137391381"/>
      <w:bookmarkStart w:id="4811" w:name="_Toc146962039"/>
      <w:bookmarkStart w:id="4812" w:name="_Toc187256404"/>
      <w:r w:rsidRPr="00931575">
        <w:rPr>
          <w:lang w:eastAsia="sv-SE"/>
        </w:rPr>
        <w:t>6.7.5.4.1</w:t>
      </w:r>
      <w:r w:rsidRPr="00931575">
        <w:rPr>
          <w:lang w:eastAsia="sv-SE"/>
        </w:rPr>
        <w:tab/>
        <w:t>Definition and applicability</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813" w:name="_Toc21102784"/>
      <w:bookmarkStart w:id="4814" w:name="_Toc29810633"/>
      <w:bookmarkStart w:id="4815" w:name="_Toc36635985"/>
      <w:bookmarkStart w:id="4816" w:name="_Toc37272931"/>
      <w:bookmarkStart w:id="4817" w:name="_Toc45886010"/>
      <w:bookmarkStart w:id="4818" w:name="_Toc53183093"/>
      <w:bookmarkStart w:id="4819" w:name="_Toc58915760"/>
      <w:bookmarkStart w:id="4820" w:name="_Toc66700907"/>
      <w:bookmarkStart w:id="4821" w:name="_Toc68697062"/>
      <w:bookmarkStart w:id="4822" w:name="_Toc74927984"/>
      <w:bookmarkStart w:id="4823" w:name="_Toc76115083"/>
      <w:bookmarkStart w:id="4824" w:name="_Toc76544490"/>
      <w:bookmarkStart w:id="4825" w:name="_Toc82541307"/>
      <w:bookmarkStart w:id="4826" w:name="_Toc89951954"/>
      <w:bookmarkStart w:id="4827" w:name="_Toc98767050"/>
      <w:bookmarkStart w:id="4828" w:name="_Toc106203098"/>
      <w:bookmarkStart w:id="4829" w:name="_Toc115187397"/>
      <w:bookmarkStart w:id="4830" w:name="_Toc121993952"/>
      <w:bookmarkStart w:id="4831" w:name="_Toc124152960"/>
      <w:bookmarkStart w:id="4832" w:name="_Toc131538262"/>
      <w:bookmarkStart w:id="4833" w:name="_Toc137391382"/>
      <w:bookmarkStart w:id="4834" w:name="_Toc146962040"/>
      <w:bookmarkStart w:id="4835" w:name="_Toc187256405"/>
      <w:r w:rsidRPr="00931575">
        <w:rPr>
          <w:lang w:eastAsia="sv-SE"/>
        </w:rPr>
        <w:t>6.7.5.4.2</w:t>
      </w:r>
      <w:r w:rsidRPr="00931575">
        <w:rPr>
          <w:lang w:eastAsia="sv-SE"/>
        </w:rPr>
        <w:tab/>
        <w:t>Minimum Requirement</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836" w:name="_Toc21102785"/>
      <w:bookmarkStart w:id="4837" w:name="_Toc29810634"/>
      <w:bookmarkStart w:id="4838" w:name="_Toc36635986"/>
      <w:bookmarkStart w:id="483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840" w:name="_Toc45886011"/>
      <w:bookmarkStart w:id="4841" w:name="_Toc53183094"/>
      <w:bookmarkStart w:id="4842" w:name="_Toc58915761"/>
      <w:bookmarkStart w:id="4843" w:name="_Toc66700908"/>
      <w:bookmarkStart w:id="4844" w:name="_Toc68697063"/>
      <w:bookmarkStart w:id="4845" w:name="_Toc74927985"/>
      <w:bookmarkStart w:id="4846" w:name="_Toc76115084"/>
      <w:bookmarkStart w:id="4847" w:name="_Toc76544491"/>
      <w:bookmarkStart w:id="4848" w:name="_Toc82541308"/>
      <w:bookmarkStart w:id="4849" w:name="_Toc89951955"/>
      <w:bookmarkStart w:id="4850" w:name="_Toc98767051"/>
      <w:bookmarkStart w:id="4851" w:name="_Toc106203099"/>
      <w:bookmarkStart w:id="4852" w:name="_Toc115187398"/>
      <w:bookmarkStart w:id="4853" w:name="_Toc121993953"/>
      <w:bookmarkStart w:id="4854" w:name="_Toc124152961"/>
      <w:bookmarkStart w:id="4855" w:name="_Toc131538263"/>
      <w:bookmarkStart w:id="4856" w:name="_Toc137391383"/>
      <w:bookmarkStart w:id="4857" w:name="_Toc146962041"/>
      <w:bookmarkStart w:id="4858" w:name="_Toc187256406"/>
      <w:r w:rsidRPr="00931575">
        <w:rPr>
          <w:lang w:eastAsia="sv-SE"/>
        </w:rPr>
        <w:t>6.7.5.4.3</w:t>
      </w:r>
      <w:r w:rsidRPr="00931575">
        <w:rPr>
          <w:lang w:eastAsia="sv-SE"/>
        </w:rPr>
        <w:tab/>
        <w:t>Test purpose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859" w:name="_Toc21102786"/>
      <w:bookmarkStart w:id="4860" w:name="_Toc29810635"/>
      <w:bookmarkStart w:id="4861" w:name="_Toc36635987"/>
      <w:bookmarkStart w:id="4862" w:name="_Toc37272933"/>
      <w:bookmarkStart w:id="4863" w:name="_Toc45886012"/>
      <w:bookmarkStart w:id="4864" w:name="_Toc53183095"/>
      <w:bookmarkStart w:id="4865" w:name="_Toc58915762"/>
      <w:bookmarkStart w:id="4866" w:name="_Toc66700909"/>
      <w:bookmarkStart w:id="4867" w:name="_Toc68697064"/>
      <w:bookmarkStart w:id="4868" w:name="_Toc74927986"/>
      <w:bookmarkStart w:id="4869" w:name="_Toc76115085"/>
      <w:bookmarkStart w:id="4870" w:name="_Toc76544492"/>
      <w:bookmarkStart w:id="4871" w:name="_Toc82541309"/>
      <w:bookmarkStart w:id="4872" w:name="_Toc89951956"/>
      <w:bookmarkStart w:id="4873" w:name="_Toc98767052"/>
      <w:bookmarkStart w:id="4874" w:name="_Toc106203100"/>
      <w:bookmarkStart w:id="4875" w:name="_Toc115187399"/>
      <w:bookmarkStart w:id="4876" w:name="_Toc121993954"/>
      <w:bookmarkStart w:id="4877" w:name="_Toc124152962"/>
      <w:bookmarkStart w:id="4878" w:name="_Toc131538264"/>
      <w:bookmarkStart w:id="4879" w:name="_Toc137391384"/>
      <w:bookmarkStart w:id="4880" w:name="_Toc146962042"/>
      <w:bookmarkStart w:id="4881" w:name="_Toc187256407"/>
      <w:r w:rsidRPr="00931575">
        <w:rPr>
          <w:lang w:eastAsia="sv-SE"/>
        </w:rPr>
        <w:t>6.7.5</w:t>
      </w:r>
      <w:r w:rsidRPr="00931575">
        <w:rPr>
          <w:lang w:eastAsia="zh-CN"/>
        </w:rPr>
        <w:t>.4.4</w:t>
      </w:r>
      <w:r w:rsidRPr="00931575">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F5E1E66" w14:textId="77777777" w:rsidR="00C45907" w:rsidRPr="00931575" w:rsidRDefault="00C45907" w:rsidP="005624C7">
      <w:pPr>
        <w:pStyle w:val="H6"/>
        <w:rPr>
          <w:lang w:eastAsia="sv-SE"/>
        </w:rPr>
      </w:pPr>
      <w:bookmarkStart w:id="4882" w:name="_Toc21102787"/>
      <w:bookmarkStart w:id="4883" w:name="_Toc29810636"/>
      <w:bookmarkStart w:id="4884" w:name="_Toc36635988"/>
      <w:bookmarkStart w:id="4885" w:name="_Toc37272934"/>
      <w:bookmarkStart w:id="4886" w:name="_Toc45886013"/>
      <w:r w:rsidRPr="00931575">
        <w:rPr>
          <w:lang w:eastAsia="sv-SE"/>
        </w:rPr>
        <w:t>6.7.5.4.4.1</w:t>
      </w:r>
      <w:r w:rsidRPr="00931575">
        <w:rPr>
          <w:lang w:eastAsia="sv-SE"/>
        </w:rPr>
        <w:tab/>
        <w:t>Initial conditions</w:t>
      </w:r>
      <w:bookmarkEnd w:id="4882"/>
      <w:bookmarkEnd w:id="4883"/>
      <w:bookmarkEnd w:id="4884"/>
      <w:bookmarkEnd w:id="4885"/>
      <w:bookmarkEnd w:id="4886"/>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E580BCF"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887" w:name="_Toc21102788"/>
      <w:bookmarkStart w:id="4888" w:name="_Toc29810637"/>
      <w:bookmarkStart w:id="4889" w:name="_Toc36635989"/>
      <w:bookmarkStart w:id="4890" w:name="_Toc37272935"/>
      <w:bookmarkStart w:id="4891" w:name="_Toc45886014"/>
      <w:r w:rsidRPr="00931575">
        <w:rPr>
          <w:lang w:eastAsia="sv-SE"/>
        </w:rPr>
        <w:t>6.7.5.4.4.2</w:t>
      </w:r>
      <w:r w:rsidRPr="00931575">
        <w:rPr>
          <w:lang w:eastAsia="sv-SE"/>
        </w:rPr>
        <w:tab/>
        <w:t>Procedure</w:t>
      </w:r>
      <w:bookmarkEnd w:id="4887"/>
      <w:bookmarkEnd w:id="4888"/>
      <w:bookmarkEnd w:id="4889"/>
      <w:bookmarkEnd w:id="4890"/>
      <w:bookmarkEnd w:id="4891"/>
    </w:p>
    <w:p w14:paraId="4FD117ED" w14:textId="02C9D87F"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A90D4D">
        <w:rPr>
          <w:lang w:eastAsia="sv-SE"/>
        </w:rPr>
        <w:t>.</w:t>
      </w:r>
      <w:r w:rsidRPr="00931575">
        <w:rPr>
          <w:lang w:eastAsia="sv-SE"/>
        </w:rPr>
        <w:t xml:space="preserve"> </w:t>
      </w:r>
      <w:r w:rsidR="00A90D4D">
        <w:rPr>
          <w:lang w:eastAsia="sv-SE"/>
        </w:rPr>
        <w:t>I</w:t>
      </w:r>
      <w:r w:rsidRPr="00931575">
        <w:rPr>
          <w:lang w:eastAsia="sv-SE"/>
        </w:rPr>
        <w:t>f so</w:t>
      </w:r>
      <w:r w:rsidR="00A90D4D">
        <w:rPr>
          <w:lang w:eastAsia="sv-SE"/>
        </w:rPr>
        <w:t>,</w:t>
      </w:r>
      <w:r w:rsidRPr="00931575">
        <w:rPr>
          <w:lang w:eastAsia="sv-SE"/>
        </w:rPr>
        <w:t xml:space="preserve"> follow steps 1, 3, 4, 5, 7 and 10.</w:t>
      </w:r>
      <w:r w:rsidR="0063373B" w:rsidRPr="002A7DF1">
        <w:rPr>
          <w:lang w:eastAsia="zh-CN"/>
        </w:rPr>
        <w:t xml:space="preserve"> </w:t>
      </w:r>
      <w:r w:rsidR="0063373B">
        <w:rPr>
          <w:lang w:eastAsia="zh-CN"/>
        </w:rPr>
        <w:t>W</w:t>
      </w:r>
      <w:r w:rsidR="0063373B" w:rsidRPr="00841057">
        <w:rPr>
          <w:lang w:eastAsia="zh-CN"/>
        </w:rPr>
        <w:t xml:space="preserve">hen calibrated and operated within the guidance of </w:t>
      </w:r>
      <w:r w:rsidR="0063373B">
        <w:rPr>
          <w:lang w:eastAsia="zh-CN"/>
        </w:rPr>
        <w:t xml:space="preserve">3GPP </w:t>
      </w:r>
      <w:r w:rsidR="0063373B" w:rsidRPr="00841057">
        <w:rPr>
          <w:lang w:eastAsia="zh-CN"/>
        </w:rPr>
        <w:t>TR 37</w:t>
      </w:r>
      <w:r w:rsidR="0063373B">
        <w:rPr>
          <w:lang w:eastAsia="zh-CN"/>
        </w:rPr>
        <w:t>.</w:t>
      </w:r>
      <w:r w:rsidR="0063373B" w:rsidRPr="00841057">
        <w:rPr>
          <w:lang w:eastAsia="zh-CN"/>
        </w:rPr>
        <w:t>941 [</w:t>
      </w:r>
      <w:r w:rsidR="0063373B">
        <w:rPr>
          <w:lang w:eastAsia="zh-CN"/>
        </w:rPr>
        <w:t>29</w:t>
      </w:r>
      <w:r w:rsidR="0063373B" w:rsidRPr="00841057">
        <w:rPr>
          <w:lang w:eastAsia="zh-CN"/>
        </w:rPr>
        <w:t xml:space="preserve">] the </w:t>
      </w:r>
      <w:r w:rsidR="0063373B">
        <w:rPr>
          <w:lang w:eastAsia="zh-CN"/>
        </w:rPr>
        <w:t xml:space="preserve">measurement </w:t>
      </w:r>
      <w:r w:rsidR="0063373B" w:rsidRPr="00841057">
        <w:rPr>
          <w:lang w:eastAsia="zh-CN"/>
        </w:rPr>
        <w:t xml:space="preserve">methods are applicable and selected </w:t>
      </w:r>
      <w:r w:rsidR="0063373B">
        <w:rPr>
          <w:lang w:eastAsia="zh-CN"/>
        </w:rPr>
        <w:t>depending on</w:t>
      </w:r>
      <w:r w:rsidR="0063373B" w:rsidRPr="00841057">
        <w:rPr>
          <w:lang w:eastAsia="zh-CN"/>
        </w:rPr>
        <w:t xml:space="preserve"> </w:t>
      </w:r>
      <w:r w:rsidR="0063373B">
        <w:rPr>
          <w:lang w:eastAsia="zh-CN"/>
        </w:rPr>
        <w:t>availability at the test facility.</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pPr>
      <w:r>
        <w:t>4)</w:t>
      </w:r>
      <w:r>
        <w:tab/>
        <w:t>The measurement device characteristics shall be:</w:t>
      </w:r>
    </w:p>
    <w:p w14:paraId="0AE7E80C" w14:textId="77777777" w:rsidR="00467F20" w:rsidRDefault="00467F20" w:rsidP="00782299">
      <w:pPr>
        <w:pStyle w:val="B20"/>
      </w:pPr>
      <w:r>
        <w:t>-</w:t>
      </w:r>
      <w:r>
        <w:tab/>
        <w:t>Detection mode: True RMS.</w:t>
      </w:r>
    </w:p>
    <w:p w14:paraId="4C1AB938" w14:textId="636A3F30"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892" w:name="_Toc21102789"/>
      <w:bookmarkStart w:id="4893" w:name="_Toc29810638"/>
      <w:bookmarkStart w:id="4894" w:name="_Toc36635990"/>
      <w:bookmarkStart w:id="4895" w:name="_Toc37272936"/>
      <w:bookmarkStart w:id="4896" w:name="_Toc45886015"/>
      <w:bookmarkStart w:id="4897" w:name="_Toc53183096"/>
      <w:bookmarkStart w:id="4898" w:name="_Toc58915763"/>
      <w:bookmarkStart w:id="4899" w:name="_Toc66700910"/>
      <w:bookmarkStart w:id="4900" w:name="_Toc68697065"/>
      <w:bookmarkStart w:id="4901" w:name="_Toc74927987"/>
      <w:bookmarkStart w:id="4902" w:name="_Toc76115086"/>
      <w:bookmarkStart w:id="4903" w:name="_Toc76544493"/>
      <w:bookmarkStart w:id="4904" w:name="_Toc82541310"/>
      <w:bookmarkStart w:id="4905" w:name="_Toc89951957"/>
      <w:bookmarkStart w:id="4906" w:name="_Toc98767053"/>
      <w:bookmarkStart w:id="4907" w:name="_Toc106203101"/>
      <w:bookmarkStart w:id="4908" w:name="_Toc115187400"/>
      <w:bookmarkStart w:id="4909" w:name="_Toc121993955"/>
      <w:bookmarkStart w:id="4910" w:name="_Toc124152963"/>
      <w:bookmarkStart w:id="4911" w:name="_Toc131538265"/>
      <w:bookmarkStart w:id="4912" w:name="_Toc137391385"/>
      <w:bookmarkStart w:id="4913" w:name="_Toc146962043"/>
      <w:bookmarkStart w:id="4914" w:name="_Toc187256408"/>
      <w:r w:rsidRPr="00931575">
        <w:t>6.7.5.4.5</w:t>
      </w:r>
      <w:r w:rsidRPr="00931575">
        <w:tab/>
        <w:t>Test requirement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30B234DB" w14:textId="77777777" w:rsidR="00C45907" w:rsidRPr="00931575" w:rsidRDefault="00C45907" w:rsidP="005624C7">
      <w:pPr>
        <w:pStyle w:val="H6"/>
        <w:rPr>
          <w:lang w:eastAsia="sv-SE"/>
        </w:rPr>
      </w:pPr>
      <w:bookmarkStart w:id="4915" w:name="_Toc21102790"/>
      <w:bookmarkStart w:id="4916" w:name="_Toc29810639"/>
      <w:bookmarkStart w:id="4917" w:name="_Toc36635991"/>
      <w:bookmarkStart w:id="4918" w:name="_Toc37272937"/>
      <w:bookmarkStart w:id="4919" w:name="_Toc45886016"/>
      <w:r w:rsidRPr="00931575">
        <w:t>6.7.5.4.5.1</w:t>
      </w:r>
      <w:r w:rsidRPr="00931575">
        <w:tab/>
        <w:t xml:space="preserve">Test requirement for </w:t>
      </w:r>
      <w:r w:rsidRPr="00931575">
        <w:rPr>
          <w:i/>
        </w:rPr>
        <w:t>BS type 1-O</w:t>
      </w:r>
      <w:bookmarkEnd w:id="4915"/>
      <w:bookmarkEnd w:id="4916"/>
      <w:bookmarkEnd w:id="4917"/>
      <w:bookmarkEnd w:id="4918"/>
      <w:bookmarkEnd w:id="4919"/>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A300F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A300FD" w:rsidRPr="00931575" w:rsidRDefault="00A300FD" w:rsidP="00A300F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A300FD" w:rsidRPr="00931575" w:rsidRDefault="00A300FD" w:rsidP="00A300F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A300FD" w:rsidRPr="00931575" w:rsidRDefault="00A300FD" w:rsidP="00A300F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62235735" w:rsidR="00A300FD" w:rsidRPr="00931575" w:rsidRDefault="00A300FD" w:rsidP="00A300FD">
            <w:pPr>
              <w:pStyle w:val="TAL"/>
            </w:pPr>
            <w:r w:rsidRPr="00A9729C">
              <w:t>This requirement does not apply to BS operating in band n</w:t>
            </w:r>
            <w:r>
              <w:t>18</w:t>
            </w:r>
            <w:r w:rsidRPr="00A9729C">
              <w:t>.</w:t>
            </w:r>
          </w:p>
        </w:tc>
      </w:tr>
      <w:tr w:rsidR="00A300F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A300FD" w:rsidRPr="00931575" w:rsidRDefault="00A300FD" w:rsidP="00A300F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A300FD" w:rsidRPr="00931575" w:rsidRDefault="00A300FD" w:rsidP="00A300F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A300FD" w:rsidRPr="00931575" w:rsidRDefault="00A300FD" w:rsidP="00A300F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A300FD" w:rsidRPr="00931575" w:rsidRDefault="00A300FD" w:rsidP="00A300F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00D56E44" w:rsidR="00A300FD" w:rsidRPr="00931575" w:rsidRDefault="00A300FD" w:rsidP="00A300FD">
            <w:pPr>
              <w:pStyle w:val="TAL"/>
            </w:pPr>
            <w:r w:rsidRPr="00A9729C">
              <w:t>This requirement does not apply to BS operating in band n</w:t>
            </w:r>
            <w:r>
              <w:t>18</w:t>
            </w:r>
            <w:r w:rsidRPr="00A9729C">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B7067AE" w:rsidR="00136C94" w:rsidRPr="00931575" w:rsidRDefault="00C62088" w:rsidP="00782299">
            <w:pPr>
              <w:pStyle w:val="TAC"/>
            </w:pPr>
            <w:r w:rsidRPr="00931575">
              <w:t>19</w:t>
            </w:r>
            <w:r w:rsidR="002D5FFF" w:rsidRPr="00A9729C">
              <w:t xml:space="preserve"> or NR Band n</w:t>
            </w:r>
            <w:r w:rsidR="002D5FFF">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076C76" w:rsidRPr="00931575" w14:paraId="5156F704"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39B3677" w14:textId="2F821A8E" w:rsidR="00076C76" w:rsidRDefault="00076C76" w:rsidP="00076C76">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34855995" w14:textId="2D4183FE" w:rsidR="00076C76" w:rsidRDefault="00076C76" w:rsidP="00076C76">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7ACA879C" w14:textId="457168E9"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46C16DBF" w14:textId="2AD290FB"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59C1ED1" w14:textId="77777777" w:rsidR="00076C76" w:rsidRDefault="00076C76" w:rsidP="00076C76">
            <w:pPr>
              <w:pStyle w:val="TAL"/>
              <w:rPr>
                <w:lang w:eastAsia="ko-KR"/>
              </w:rPr>
            </w:pPr>
          </w:p>
        </w:tc>
      </w:tr>
      <w:tr w:rsidR="00076C76" w:rsidRPr="00931575" w14:paraId="5861D078" w14:textId="77777777" w:rsidTr="007A3007">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5497A771"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8FF73D0" w14:textId="6B10BAF5" w:rsidR="00076C76" w:rsidRDefault="00076C76" w:rsidP="00076C76">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B0AE3A1" w14:textId="7BE137AB"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BCB7500" w14:textId="0A21A644" w:rsidR="00076C76" w:rsidRDefault="00076C76" w:rsidP="00076C76">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7544ED9" w14:textId="77777777" w:rsidR="00076C76" w:rsidRDefault="00076C76" w:rsidP="00076C76">
            <w:pPr>
              <w:pStyle w:val="TAL"/>
              <w:rPr>
                <w:lang w:eastAsia="ko-KR"/>
              </w:rPr>
            </w:pPr>
          </w:p>
        </w:tc>
      </w:tr>
      <w:tr w:rsidR="00076C76" w:rsidRPr="00931575" w14:paraId="650ABFE6" w14:textId="77777777" w:rsidTr="007A3007">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D2BA85C" w14:textId="47F43E04" w:rsidR="00076C76" w:rsidRDefault="00076C76" w:rsidP="00076C76">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1EE6A81E" w14:textId="7FFC0BF2" w:rsidR="00076C76" w:rsidRDefault="00076C76" w:rsidP="00076C76">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11CC4072" w14:textId="036343B8" w:rsidR="00076C76" w:rsidRDefault="00076C76" w:rsidP="00076C76">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3D11C12" w14:textId="1229A69D"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682EC364" w14:textId="77777777" w:rsidR="00076C76" w:rsidRDefault="00076C76" w:rsidP="00076C76">
            <w:pPr>
              <w:pStyle w:val="TAL"/>
              <w:rPr>
                <w:lang w:eastAsia="ko-KR"/>
              </w:rPr>
            </w:pPr>
          </w:p>
        </w:tc>
      </w:tr>
      <w:tr w:rsidR="00076C76" w:rsidRPr="00931575" w14:paraId="1C84AE40" w14:textId="77777777" w:rsidTr="007A3007">
        <w:trPr>
          <w:cantSplit/>
          <w:jc w:val="center"/>
        </w:trPr>
        <w:tc>
          <w:tcPr>
            <w:tcW w:w="1303" w:type="dxa"/>
            <w:tcBorders>
              <w:top w:val="single" w:sz="2" w:space="0" w:color="FFFFFF" w:themeColor="background1"/>
              <w:left w:val="single" w:sz="2" w:space="0" w:color="auto"/>
              <w:right w:val="single" w:sz="2" w:space="0" w:color="auto"/>
            </w:tcBorders>
            <w:vAlign w:val="center"/>
          </w:tcPr>
          <w:p w14:paraId="0EA148C0" w14:textId="77777777" w:rsidR="00076C76" w:rsidRDefault="00076C76" w:rsidP="00076C7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C709888" w14:textId="62E9946C" w:rsidR="00076C76" w:rsidRDefault="00076C76" w:rsidP="00076C76">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66988EBE" w14:textId="35EFE6B3" w:rsidR="00076C76" w:rsidRDefault="00076C76" w:rsidP="00076C76">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A8FA1A" w14:textId="4F723758" w:rsidR="00076C76" w:rsidRDefault="00076C76" w:rsidP="00076C76">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3E8F5A36" w14:textId="77777777" w:rsidR="00076C76" w:rsidRDefault="00076C76" w:rsidP="00076C76">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920" w:name="_Toc45886017"/>
      <w:bookmarkStart w:id="4921" w:name="_Hlk40357176"/>
      <w:bookmarkStart w:id="4922" w:name="_Toc21102791"/>
      <w:bookmarkStart w:id="4923" w:name="_Toc29810640"/>
      <w:bookmarkStart w:id="4924" w:name="_Toc36635992"/>
      <w:bookmarkStart w:id="4925" w:name="_Toc37272938"/>
      <w:r w:rsidRPr="00931575">
        <w:t>6.7.5.4.5.2</w:t>
      </w:r>
      <w:r w:rsidRPr="00931575">
        <w:tab/>
        <w:t xml:space="preserve">Test requirement for </w:t>
      </w:r>
      <w:r w:rsidRPr="00931575">
        <w:rPr>
          <w:i/>
        </w:rPr>
        <w:t>BS type 2-O</w:t>
      </w:r>
      <w:bookmarkEnd w:id="4920"/>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444D43A8" w14:textId="77777777" w:rsidR="00710105" w:rsidRPr="006A2226" w:rsidRDefault="00710105" w:rsidP="00710105">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632959F9" w:rsidR="003F0955" w:rsidRPr="00931575" w:rsidRDefault="00710105" w:rsidP="00710105">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926" w:name="_Toc45886018"/>
      <w:bookmarkStart w:id="4927" w:name="_Toc53183097"/>
      <w:bookmarkStart w:id="4928" w:name="_Toc58915764"/>
      <w:bookmarkStart w:id="4929" w:name="_Toc66700911"/>
      <w:bookmarkStart w:id="4930" w:name="_Toc68697066"/>
      <w:bookmarkStart w:id="4931" w:name="_Toc74927988"/>
      <w:bookmarkStart w:id="4932" w:name="_Toc76115087"/>
      <w:bookmarkStart w:id="4933" w:name="_Toc76544494"/>
      <w:bookmarkStart w:id="4934" w:name="_Toc82541311"/>
      <w:bookmarkStart w:id="4935" w:name="_Toc89951958"/>
      <w:bookmarkStart w:id="4936" w:name="_Toc98767054"/>
      <w:bookmarkStart w:id="4937" w:name="_Toc106203102"/>
      <w:bookmarkStart w:id="4938" w:name="_Toc115187401"/>
      <w:bookmarkStart w:id="4939" w:name="_Toc121993956"/>
      <w:bookmarkStart w:id="4940" w:name="_Toc124152964"/>
      <w:bookmarkStart w:id="4941" w:name="_Toc131538266"/>
      <w:bookmarkStart w:id="4942" w:name="_Toc137391386"/>
      <w:bookmarkStart w:id="4943" w:name="_Toc146962044"/>
      <w:bookmarkStart w:id="4944" w:name="_Toc187256409"/>
      <w:bookmarkEnd w:id="4921"/>
      <w:r w:rsidRPr="00931575">
        <w:t>6.7.5.5</w:t>
      </w:r>
      <w:r w:rsidRPr="00931575">
        <w:tab/>
      </w:r>
      <w:r w:rsidRPr="00931575">
        <w:rPr>
          <w:lang w:val="en-US"/>
        </w:rPr>
        <w:t>Co-location requirements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206AEC06" w14:textId="77777777" w:rsidR="00C45907" w:rsidRPr="00931575" w:rsidRDefault="00C45907" w:rsidP="00C45907">
      <w:pPr>
        <w:pStyle w:val="Heading5"/>
        <w:rPr>
          <w:lang w:eastAsia="sv-SE"/>
        </w:rPr>
      </w:pPr>
      <w:bookmarkStart w:id="4945" w:name="_Toc21102792"/>
      <w:bookmarkStart w:id="4946" w:name="_Toc29810641"/>
      <w:bookmarkStart w:id="4947" w:name="_Toc36635993"/>
      <w:bookmarkStart w:id="4948" w:name="_Toc37272939"/>
      <w:bookmarkStart w:id="4949" w:name="_Toc45886019"/>
      <w:bookmarkStart w:id="4950" w:name="_Toc53183098"/>
      <w:bookmarkStart w:id="4951" w:name="_Toc58915765"/>
      <w:bookmarkStart w:id="4952" w:name="_Toc66700912"/>
      <w:bookmarkStart w:id="4953" w:name="_Toc68697067"/>
      <w:bookmarkStart w:id="4954" w:name="_Toc74927989"/>
      <w:bookmarkStart w:id="4955" w:name="_Toc76115088"/>
      <w:bookmarkStart w:id="4956" w:name="_Toc76544495"/>
      <w:bookmarkStart w:id="4957" w:name="_Toc82541312"/>
      <w:bookmarkStart w:id="4958" w:name="_Toc89951959"/>
      <w:bookmarkStart w:id="4959" w:name="_Toc98767055"/>
      <w:bookmarkStart w:id="4960" w:name="_Toc106203103"/>
      <w:bookmarkStart w:id="4961" w:name="_Toc115187402"/>
      <w:bookmarkStart w:id="4962" w:name="_Toc121993957"/>
      <w:bookmarkStart w:id="4963" w:name="_Toc124152965"/>
      <w:bookmarkStart w:id="4964" w:name="_Toc131538267"/>
      <w:bookmarkStart w:id="4965" w:name="_Toc137391387"/>
      <w:bookmarkStart w:id="4966" w:name="_Toc146962045"/>
      <w:bookmarkStart w:id="4967" w:name="_Toc187256410"/>
      <w:r w:rsidRPr="00931575">
        <w:rPr>
          <w:lang w:eastAsia="sv-SE"/>
        </w:rPr>
        <w:t>6.7.5.5.1</w:t>
      </w:r>
      <w:r w:rsidRPr="00931575">
        <w:rPr>
          <w:lang w:eastAsia="sv-SE"/>
        </w:rPr>
        <w:tab/>
        <w:t>Definition and applicability</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968" w:name="_Toc21102793"/>
      <w:bookmarkStart w:id="4969" w:name="_Toc29810642"/>
      <w:bookmarkStart w:id="4970" w:name="_Toc36635994"/>
      <w:bookmarkStart w:id="4971" w:name="_Toc37272940"/>
      <w:bookmarkStart w:id="4972" w:name="_Toc45886020"/>
      <w:bookmarkStart w:id="4973" w:name="_Toc53183099"/>
      <w:bookmarkStart w:id="4974" w:name="_Toc58915766"/>
      <w:bookmarkStart w:id="4975" w:name="_Toc66700913"/>
      <w:bookmarkStart w:id="4976" w:name="_Toc68697068"/>
      <w:bookmarkStart w:id="4977" w:name="_Toc74927990"/>
      <w:bookmarkStart w:id="4978" w:name="_Toc76115089"/>
      <w:bookmarkStart w:id="4979" w:name="_Toc76544496"/>
      <w:bookmarkStart w:id="4980" w:name="_Toc82541313"/>
      <w:bookmarkStart w:id="4981" w:name="_Toc89951960"/>
      <w:bookmarkStart w:id="4982" w:name="_Toc98767056"/>
      <w:bookmarkStart w:id="4983" w:name="_Toc106203104"/>
      <w:bookmarkStart w:id="4984" w:name="_Toc115187403"/>
      <w:bookmarkStart w:id="4985" w:name="_Toc121993958"/>
      <w:bookmarkStart w:id="4986" w:name="_Toc124152966"/>
      <w:bookmarkStart w:id="4987" w:name="_Toc131538268"/>
      <w:bookmarkStart w:id="4988" w:name="_Toc137391388"/>
      <w:bookmarkStart w:id="4989" w:name="_Toc146962046"/>
      <w:bookmarkStart w:id="4990" w:name="_Toc187256411"/>
      <w:r w:rsidRPr="00931575">
        <w:rPr>
          <w:lang w:eastAsia="sv-SE"/>
        </w:rPr>
        <w:t>6.7.5.5.2</w:t>
      </w:r>
      <w:r w:rsidRPr="00931575">
        <w:rPr>
          <w:lang w:eastAsia="sv-SE"/>
        </w:rPr>
        <w:tab/>
      </w:r>
      <w:r w:rsidRPr="00931575">
        <w:rPr>
          <w:lang w:val="en-US" w:eastAsia="sv-SE"/>
        </w:rPr>
        <w:t>Minimum requirements</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991" w:name="_Toc21102794"/>
      <w:bookmarkStart w:id="4992" w:name="_Toc29810643"/>
      <w:bookmarkStart w:id="4993" w:name="_Toc36635995"/>
      <w:bookmarkStart w:id="4994" w:name="_Toc37272941"/>
      <w:bookmarkStart w:id="4995" w:name="_Toc45886021"/>
      <w:bookmarkStart w:id="4996" w:name="_Toc53183100"/>
      <w:bookmarkStart w:id="4997" w:name="_Toc58915767"/>
      <w:bookmarkStart w:id="4998" w:name="_Toc66700914"/>
      <w:bookmarkStart w:id="4999" w:name="_Toc68697069"/>
      <w:bookmarkStart w:id="5000" w:name="_Toc74927991"/>
      <w:bookmarkStart w:id="5001" w:name="_Toc76115090"/>
      <w:bookmarkStart w:id="5002" w:name="_Toc76544497"/>
      <w:bookmarkStart w:id="5003" w:name="_Toc82541314"/>
      <w:bookmarkStart w:id="5004" w:name="_Toc89951961"/>
      <w:bookmarkStart w:id="5005" w:name="_Toc98767057"/>
      <w:bookmarkStart w:id="5006" w:name="_Toc106203105"/>
      <w:bookmarkStart w:id="5007" w:name="_Toc115187404"/>
      <w:bookmarkStart w:id="5008" w:name="_Toc121993959"/>
      <w:bookmarkStart w:id="5009" w:name="_Toc124152967"/>
      <w:bookmarkStart w:id="5010" w:name="_Toc131538269"/>
      <w:bookmarkStart w:id="5011" w:name="_Toc137391389"/>
      <w:bookmarkStart w:id="5012" w:name="_Toc146962047"/>
      <w:bookmarkStart w:id="5013" w:name="_Toc187256412"/>
      <w:r w:rsidRPr="00931575">
        <w:rPr>
          <w:lang w:eastAsia="sv-SE"/>
        </w:rPr>
        <w:t>6.7.5.5.3</w:t>
      </w:r>
      <w:r w:rsidRPr="00931575">
        <w:rPr>
          <w:lang w:eastAsia="sv-SE"/>
        </w:rPr>
        <w:tab/>
      </w:r>
      <w:r w:rsidRPr="00931575">
        <w:rPr>
          <w:lang w:val="en-US" w:eastAsia="sv-SE"/>
        </w:rPr>
        <w:t>Test purpose</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014" w:name="_Toc21102795"/>
      <w:bookmarkStart w:id="5015" w:name="_Toc29810644"/>
      <w:bookmarkStart w:id="5016" w:name="_Toc36635996"/>
      <w:bookmarkStart w:id="5017" w:name="_Toc37272942"/>
      <w:bookmarkStart w:id="5018" w:name="_Toc45886022"/>
      <w:bookmarkStart w:id="5019" w:name="_Toc53183101"/>
      <w:bookmarkStart w:id="5020" w:name="_Toc58915768"/>
      <w:bookmarkStart w:id="5021" w:name="_Toc66700915"/>
      <w:bookmarkStart w:id="5022" w:name="_Toc68697070"/>
      <w:bookmarkStart w:id="5023" w:name="_Toc74927992"/>
      <w:bookmarkStart w:id="5024" w:name="_Toc76115091"/>
      <w:bookmarkStart w:id="5025" w:name="_Toc76544498"/>
      <w:bookmarkStart w:id="5026" w:name="_Toc82541315"/>
      <w:bookmarkStart w:id="5027" w:name="_Toc89951962"/>
      <w:bookmarkStart w:id="5028" w:name="_Toc98767058"/>
      <w:bookmarkStart w:id="5029" w:name="_Toc106203106"/>
      <w:bookmarkStart w:id="5030" w:name="_Toc115187405"/>
      <w:bookmarkStart w:id="5031" w:name="_Toc121993960"/>
      <w:bookmarkStart w:id="5032" w:name="_Toc124152968"/>
      <w:bookmarkStart w:id="5033" w:name="_Toc131538270"/>
      <w:bookmarkStart w:id="5034" w:name="_Toc137391390"/>
      <w:bookmarkStart w:id="5035" w:name="_Toc146962048"/>
      <w:bookmarkStart w:id="5036" w:name="_Toc187256413"/>
      <w:r w:rsidRPr="00931575">
        <w:rPr>
          <w:lang w:eastAsia="sv-SE"/>
        </w:rPr>
        <w:t>6.7.5.5.4</w:t>
      </w:r>
      <w:r w:rsidRPr="00931575">
        <w:rPr>
          <w:lang w:eastAsia="sv-SE"/>
        </w:rPr>
        <w:tab/>
      </w:r>
      <w:r w:rsidRPr="00931575">
        <w:rPr>
          <w:lang w:val="en-US" w:eastAsia="sv-SE"/>
        </w:rPr>
        <w:t>Method of test</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BF5FB70" w14:textId="77777777" w:rsidR="00C45907" w:rsidRPr="00931575" w:rsidRDefault="00C45907" w:rsidP="005624C7">
      <w:pPr>
        <w:pStyle w:val="H6"/>
      </w:pPr>
      <w:bookmarkStart w:id="5037" w:name="_Toc21102796"/>
      <w:bookmarkStart w:id="5038" w:name="_Toc29810645"/>
      <w:bookmarkStart w:id="5039" w:name="_Toc36635997"/>
      <w:bookmarkStart w:id="5040" w:name="_Toc37272943"/>
      <w:bookmarkStart w:id="5041" w:name="_Toc45886023"/>
      <w:r w:rsidRPr="00931575">
        <w:t>6.7.5.5.4.1</w:t>
      </w:r>
      <w:r w:rsidRPr="00931575">
        <w:tab/>
        <w:t>Initial conditions</w:t>
      </w:r>
      <w:bookmarkEnd w:id="5037"/>
      <w:bookmarkEnd w:id="5038"/>
      <w:bookmarkEnd w:id="5039"/>
      <w:bookmarkEnd w:id="5040"/>
      <w:bookmarkEnd w:id="5041"/>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042" w:name="_Toc21102797"/>
      <w:bookmarkStart w:id="5043" w:name="_Toc29810646"/>
      <w:bookmarkStart w:id="5044" w:name="_Toc36635998"/>
      <w:bookmarkStart w:id="5045" w:name="_Toc37272944"/>
      <w:bookmarkStart w:id="5046" w:name="_Toc45886024"/>
      <w:r w:rsidRPr="00931575">
        <w:t>6.7.5.5.4.2</w:t>
      </w:r>
      <w:r w:rsidRPr="00931575">
        <w:tab/>
        <w:t>Procedure</w:t>
      </w:r>
      <w:bookmarkEnd w:id="5042"/>
      <w:bookmarkEnd w:id="5043"/>
      <w:bookmarkEnd w:id="5044"/>
      <w:bookmarkEnd w:id="5045"/>
      <w:bookmarkEnd w:id="5046"/>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0"/>
      </w:pPr>
      <w:r>
        <w:rPr>
          <w:lang w:val="en-US"/>
        </w:rPr>
        <w:t>-</w:t>
      </w:r>
      <w:r>
        <w:rPr>
          <w:lang w:val="en-US"/>
        </w:rPr>
        <w:tab/>
      </w:r>
      <w:r>
        <w:t>Detection mode: True RMS.</w:t>
      </w:r>
    </w:p>
    <w:p w14:paraId="12B7ADD5"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047" w:name="_Toc21102798"/>
      <w:bookmarkStart w:id="5048" w:name="_Toc29810647"/>
      <w:bookmarkStart w:id="5049" w:name="_Toc36635999"/>
      <w:bookmarkStart w:id="5050" w:name="_Toc37272945"/>
      <w:bookmarkStart w:id="5051" w:name="_Toc45886025"/>
      <w:bookmarkStart w:id="5052" w:name="_Toc53183102"/>
      <w:bookmarkStart w:id="5053" w:name="_Toc58915769"/>
      <w:bookmarkStart w:id="5054" w:name="_Toc66700916"/>
      <w:bookmarkStart w:id="5055" w:name="_Toc68697071"/>
      <w:bookmarkStart w:id="5056" w:name="_Toc74927993"/>
      <w:bookmarkStart w:id="5057" w:name="_Toc76115092"/>
      <w:bookmarkStart w:id="5058" w:name="_Toc76544499"/>
      <w:bookmarkStart w:id="5059" w:name="_Toc82541316"/>
      <w:bookmarkStart w:id="5060" w:name="_Toc89951963"/>
      <w:bookmarkStart w:id="5061" w:name="_Toc98767059"/>
      <w:bookmarkStart w:id="5062" w:name="_Toc106203107"/>
      <w:bookmarkStart w:id="5063" w:name="_Toc115187406"/>
      <w:bookmarkStart w:id="5064" w:name="_Toc121993961"/>
      <w:bookmarkStart w:id="5065" w:name="_Toc124152969"/>
      <w:bookmarkStart w:id="5066" w:name="_Toc131538271"/>
      <w:bookmarkStart w:id="5067" w:name="_Toc137391391"/>
      <w:bookmarkStart w:id="5068" w:name="_Toc146962049"/>
      <w:bookmarkStart w:id="5069" w:name="_Toc187256414"/>
      <w:r w:rsidRPr="00931575">
        <w:rPr>
          <w:lang w:eastAsia="sv-SE"/>
        </w:rPr>
        <w:t>6.7.5.5.5</w:t>
      </w:r>
      <w:r w:rsidRPr="00931575">
        <w:rPr>
          <w:lang w:eastAsia="sv-SE"/>
        </w:rPr>
        <w:tab/>
        <w:t>Test requirements</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1F2ECAD8" w14:textId="77777777" w:rsidR="00C45907" w:rsidRPr="00931575" w:rsidRDefault="00C45907" w:rsidP="005624C7">
      <w:pPr>
        <w:pStyle w:val="H6"/>
      </w:pPr>
      <w:bookmarkStart w:id="5070" w:name="_Toc21102799"/>
      <w:bookmarkStart w:id="5071" w:name="_Toc29810648"/>
      <w:bookmarkStart w:id="5072" w:name="_Toc36636000"/>
      <w:bookmarkStart w:id="5073" w:name="_Toc37272946"/>
      <w:bookmarkStart w:id="5074" w:name="_Toc45886026"/>
      <w:r w:rsidRPr="00931575">
        <w:t>6.7.5.5.5.1</w:t>
      </w:r>
      <w:r w:rsidRPr="00931575">
        <w:tab/>
        <w:t xml:space="preserve">Test requirement for </w:t>
      </w:r>
      <w:r w:rsidRPr="00931575">
        <w:rPr>
          <w:i/>
        </w:rPr>
        <w:t>BS type 1-O</w:t>
      </w:r>
      <w:bookmarkEnd w:id="5070"/>
      <w:bookmarkEnd w:id="5071"/>
      <w:bookmarkEnd w:id="5072"/>
      <w:bookmarkEnd w:id="5073"/>
      <w:bookmarkEnd w:id="5074"/>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076C76" w:rsidRPr="00931575" w14:paraId="535E6E9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5DB04B58" w14:textId="7085AE7B" w:rsidR="00076C76" w:rsidRPr="00931575" w:rsidRDefault="00076C76" w:rsidP="00076C76">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4F47559F" w14:textId="538391EE" w:rsidR="00076C76" w:rsidRPr="00931575" w:rsidRDefault="00076C76" w:rsidP="00076C76">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7EAC88C1" w14:textId="79822B01"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3C0745B5" w14:textId="11B8B383"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7E09F250" w14:textId="75CB5CA9"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5EA1E4CA" w14:textId="15AEC8D1"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03D311CC" w14:textId="77777777" w:rsidR="00076C76" w:rsidRPr="00931575" w:rsidRDefault="00076C76" w:rsidP="00076C76">
            <w:pPr>
              <w:pStyle w:val="TAC"/>
            </w:pPr>
          </w:p>
        </w:tc>
      </w:tr>
      <w:tr w:rsidR="00076C76" w:rsidRPr="00931575" w14:paraId="206C8BE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0503B5D" w14:textId="6D5AB27F" w:rsidR="00076C76" w:rsidRPr="00931575" w:rsidRDefault="00076C76" w:rsidP="00076C76">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510252EC" w14:textId="4B7E914C" w:rsidR="00076C76" w:rsidRPr="00931575" w:rsidRDefault="00076C76" w:rsidP="00076C76">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6134168D" w14:textId="5198DE76" w:rsidR="00076C76" w:rsidRPr="00931575" w:rsidRDefault="00076C76" w:rsidP="00076C76">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265211DD" w14:textId="709B2424" w:rsidR="00076C76" w:rsidRPr="00931575" w:rsidRDefault="00076C76" w:rsidP="00076C76">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58421AE" w14:textId="0AC659AA" w:rsidR="00076C76" w:rsidRPr="00931575" w:rsidRDefault="00076C76" w:rsidP="00076C76">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90CD43F" w14:textId="766A877A" w:rsidR="00076C76" w:rsidRPr="00931575" w:rsidRDefault="00076C76" w:rsidP="00076C76">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C374C07" w14:textId="77777777" w:rsidR="00076C76" w:rsidRPr="00931575" w:rsidRDefault="00076C76" w:rsidP="00076C76">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075" w:name="_Toc21102800"/>
      <w:bookmarkStart w:id="5076" w:name="_Toc29810649"/>
      <w:bookmarkStart w:id="5077" w:name="_Toc36636001"/>
      <w:bookmarkStart w:id="5078" w:name="_Toc37272947"/>
      <w:bookmarkStart w:id="5079" w:name="_Toc45886027"/>
      <w:bookmarkStart w:id="5080" w:name="_Toc53183103"/>
      <w:bookmarkStart w:id="5081" w:name="_Toc58915770"/>
      <w:bookmarkStart w:id="5082" w:name="_Toc66700917"/>
      <w:bookmarkStart w:id="5083" w:name="_Toc68697072"/>
      <w:bookmarkStart w:id="5084" w:name="_Toc74927994"/>
      <w:bookmarkStart w:id="5085" w:name="_Toc76115093"/>
      <w:bookmarkStart w:id="5086" w:name="_Toc76544500"/>
      <w:bookmarkStart w:id="5087" w:name="_Toc82541317"/>
      <w:bookmarkStart w:id="5088" w:name="_Toc89951964"/>
      <w:bookmarkStart w:id="5089" w:name="_Toc98767060"/>
      <w:bookmarkStart w:id="5090" w:name="_Toc106203108"/>
      <w:bookmarkStart w:id="5091" w:name="_Toc115187407"/>
      <w:bookmarkStart w:id="5092" w:name="_Toc121993962"/>
      <w:bookmarkStart w:id="5093" w:name="_Toc124152970"/>
      <w:bookmarkStart w:id="5094" w:name="_Toc131538272"/>
      <w:bookmarkStart w:id="5095" w:name="_Toc137391392"/>
      <w:bookmarkStart w:id="5096" w:name="_Toc146962050"/>
      <w:bookmarkStart w:id="5097" w:name="_Toc187256415"/>
      <w:r w:rsidRPr="00931575">
        <w:t>6.8</w:t>
      </w:r>
      <w:r w:rsidRPr="00931575">
        <w:tab/>
        <w:t>OTA transmitter intermodulation</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D833E5A" w14:textId="77777777" w:rsidR="00C45907" w:rsidRPr="00931575" w:rsidRDefault="00C45907" w:rsidP="00C45907">
      <w:pPr>
        <w:pStyle w:val="Heading3"/>
      </w:pPr>
      <w:bookmarkStart w:id="5098" w:name="_Toc21102801"/>
      <w:bookmarkStart w:id="5099" w:name="_Toc29810650"/>
      <w:bookmarkStart w:id="5100" w:name="_Toc36636002"/>
      <w:bookmarkStart w:id="5101" w:name="_Toc37272948"/>
      <w:bookmarkStart w:id="5102" w:name="_Toc45886028"/>
      <w:bookmarkStart w:id="5103" w:name="_Toc53183104"/>
      <w:bookmarkStart w:id="5104" w:name="_Toc58915771"/>
      <w:bookmarkStart w:id="5105" w:name="_Toc66700918"/>
      <w:bookmarkStart w:id="5106" w:name="_Toc68697073"/>
      <w:bookmarkStart w:id="5107" w:name="_Toc74927995"/>
      <w:bookmarkStart w:id="5108" w:name="_Toc76115094"/>
      <w:bookmarkStart w:id="5109" w:name="_Toc76544501"/>
      <w:bookmarkStart w:id="5110" w:name="_Toc82541318"/>
      <w:bookmarkStart w:id="5111" w:name="_Toc89951965"/>
      <w:bookmarkStart w:id="5112" w:name="_Toc98767061"/>
      <w:bookmarkStart w:id="5113" w:name="_Toc106203109"/>
      <w:bookmarkStart w:id="5114" w:name="_Toc115187408"/>
      <w:bookmarkStart w:id="5115" w:name="_Toc121993963"/>
      <w:bookmarkStart w:id="5116" w:name="_Toc124152971"/>
      <w:bookmarkStart w:id="5117" w:name="_Toc131538273"/>
      <w:bookmarkStart w:id="5118" w:name="_Toc137391393"/>
      <w:bookmarkStart w:id="5119" w:name="_Toc146962051"/>
      <w:bookmarkStart w:id="5120" w:name="_Toc187256416"/>
      <w:r w:rsidRPr="00931575">
        <w:t>6.</w:t>
      </w:r>
      <w:r w:rsidRPr="00931575">
        <w:rPr>
          <w:lang w:val="en-US"/>
        </w:rPr>
        <w:t>8</w:t>
      </w:r>
      <w:r w:rsidRPr="00931575">
        <w:t>.1</w:t>
      </w:r>
      <w:r w:rsidRPr="00931575">
        <w:tab/>
        <w:t>Definition and applicability</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121" w:name="_Toc21102802"/>
      <w:bookmarkStart w:id="5122" w:name="_Toc29810651"/>
      <w:bookmarkStart w:id="5123" w:name="_Toc36636003"/>
      <w:bookmarkStart w:id="5124" w:name="_Toc37272949"/>
      <w:bookmarkStart w:id="5125" w:name="_Toc45886029"/>
      <w:bookmarkStart w:id="5126" w:name="_Toc53183105"/>
      <w:bookmarkStart w:id="5127" w:name="_Toc58915772"/>
      <w:bookmarkStart w:id="5128" w:name="_Toc66700919"/>
      <w:bookmarkStart w:id="5129" w:name="_Toc68697074"/>
      <w:bookmarkStart w:id="5130" w:name="_Toc74927996"/>
      <w:bookmarkStart w:id="5131" w:name="_Toc76115095"/>
      <w:bookmarkStart w:id="5132" w:name="_Toc76544502"/>
      <w:bookmarkStart w:id="5133" w:name="_Toc82541319"/>
      <w:bookmarkStart w:id="5134" w:name="_Toc89951966"/>
      <w:bookmarkStart w:id="5135" w:name="_Toc98767062"/>
      <w:bookmarkStart w:id="5136" w:name="_Toc106203110"/>
      <w:bookmarkStart w:id="5137" w:name="_Toc115187409"/>
      <w:bookmarkStart w:id="5138" w:name="_Toc121993964"/>
      <w:bookmarkStart w:id="5139" w:name="_Toc124152972"/>
      <w:bookmarkStart w:id="5140" w:name="_Toc131538274"/>
      <w:bookmarkStart w:id="5141" w:name="_Toc137391394"/>
      <w:bookmarkStart w:id="5142" w:name="_Toc146962052"/>
      <w:bookmarkStart w:id="5143" w:name="_Toc187256417"/>
      <w:r w:rsidRPr="00931575">
        <w:t>6.8.2</w:t>
      </w:r>
      <w:r w:rsidRPr="00931575">
        <w:tab/>
        <w:t>Minimum requirement</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144" w:name="_Toc21102803"/>
      <w:bookmarkStart w:id="5145" w:name="_Toc29810652"/>
      <w:bookmarkStart w:id="5146" w:name="_Toc36636004"/>
      <w:bookmarkStart w:id="5147" w:name="_Toc37272950"/>
      <w:bookmarkStart w:id="5148" w:name="_Toc45886030"/>
      <w:bookmarkStart w:id="5149" w:name="_Toc53183106"/>
      <w:bookmarkStart w:id="5150" w:name="_Toc58915773"/>
      <w:bookmarkStart w:id="5151" w:name="_Toc66700920"/>
      <w:bookmarkStart w:id="5152" w:name="_Toc68697075"/>
      <w:bookmarkStart w:id="5153" w:name="_Toc74927997"/>
      <w:bookmarkStart w:id="5154" w:name="_Toc76115096"/>
      <w:bookmarkStart w:id="5155" w:name="_Toc76544503"/>
      <w:bookmarkStart w:id="5156" w:name="_Toc82541320"/>
      <w:bookmarkStart w:id="5157" w:name="_Toc89951967"/>
      <w:bookmarkStart w:id="5158" w:name="_Toc98767063"/>
      <w:bookmarkStart w:id="5159" w:name="_Toc106203111"/>
      <w:bookmarkStart w:id="5160" w:name="_Toc115187410"/>
      <w:bookmarkStart w:id="5161" w:name="_Toc121993965"/>
      <w:bookmarkStart w:id="5162" w:name="_Toc124152973"/>
      <w:bookmarkStart w:id="5163" w:name="_Toc131538275"/>
      <w:bookmarkStart w:id="5164" w:name="_Toc137391395"/>
      <w:bookmarkStart w:id="5165" w:name="_Toc146962053"/>
      <w:bookmarkStart w:id="5166" w:name="_Toc187256418"/>
      <w:r w:rsidRPr="00931575">
        <w:t>6.8.3</w:t>
      </w:r>
      <w:r w:rsidRPr="00931575">
        <w:tab/>
        <w:t>Test purpose</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167" w:name="_Toc21102804"/>
      <w:bookmarkStart w:id="5168" w:name="_Toc29810653"/>
      <w:bookmarkStart w:id="5169" w:name="_Toc36636005"/>
      <w:bookmarkStart w:id="5170" w:name="_Toc37272951"/>
      <w:bookmarkStart w:id="5171" w:name="_Toc45886031"/>
      <w:bookmarkStart w:id="5172" w:name="_Toc53183107"/>
      <w:bookmarkStart w:id="5173" w:name="_Toc58915774"/>
      <w:bookmarkStart w:id="5174" w:name="_Toc66700921"/>
      <w:bookmarkStart w:id="5175" w:name="_Toc68697076"/>
      <w:bookmarkStart w:id="5176" w:name="_Toc74927998"/>
      <w:bookmarkStart w:id="5177" w:name="_Toc76115097"/>
      <w:bookmarkStart w:id="5178" w:name="_Toc76544504"/>
      <w:bookmarkStart w:id="5179" w:name="_Toc82541321"/>
      <w:bookmarkStart w:id="5180" w:name="_Toc89951968"/>
      <w:bookmarkStart w:id="5181" w:name="_Toc98767064"/>
      <w:bookmarkStart w:id="5182" w:name="_Toc106203112"/>
      <w:bookmarkStart w:id="5183" w:name="_Toc115187411"/>
      <w:bookmarkStart w:id="5184" w:name="_Toc121993966"/>
      <w:bookmarkStart w:id="5185" w:name="_Toc124152974"/>
      <w:bookmarkStart w:id="5186" w:name="_Toc131538276"/>
      <w:bookmarkStart w:id="5187" w:name="_Toc137391396"/>
      <w:bookmarkStart w:id="5188" w:name="_Toc146962054"/>
      <w:bookmarkStart w:id="5189" w:name="_Toc187256419"/>
      <w:r w:rsidRPr="00931575">
        <w:t>6.8.4</w:t>
      </w:r>
      <w:r w:rsidRPr="00931575">
        <w:tab/>
        <w:t>Method of test</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293869A7" w14:textId="77777777" w:rsidR="00C45907" w:rsidRPr="00931575" w:rsidRDefault="00C45907" w:rsidP="00C45907">
      <w:pPr>
        <w:pStyle w:val="Heading4"/>
      </w:pPr>
      <w:bookmarkStart w:id="5190" w:name="_Toc21102805"/>
      <w:bookmarkStart w:id="5191" w:name="_Toc29810654"/>
      <w:bookmarkStart w:id="5192" w:name="_Toc36636006"/>
      <w:bookmarkStart w:id="5193" w:name="_Toc37272952"/>
      <w:bookmarkStart w:id="5194" w:name="_Toc45886032"/>
      <w:bookmarkStart w:id="5195" w:name="_Toc53183108"/>
      <w:bookmarkStart w:id="5196" w:name="_Toc58915775"/>
      <w:bookmarkStart w:id="5197" w:name="_Toc66700922"/>
      <w:bookmarkStart w:id="5198" w:name="_Toc68697077"/>
      <w:bookmarkStart w:id="5199" w:name="_Toc74927999"/>
      <w:bookmarkStart w:id="5200" w:name="_Toc76115098"/>
      <w:bookmarkStart w:id="5201" w:name="_Toc76544505"/>
      <w:bookmarkStart w:id="5202" w:name="_Toc82541322"/>
      <w:bookmarkStart w:id="5203" w:name="_Toc89951969"/>
      <w:bookmarkStart w:id="5204" w:name="_Toc98767065"/>
      <w:bookmarkStart w:id="5205" w:name="_Toc106203113"/>
      <w:bookmarkStart w:id="5206" w:name="_Toc115187412"/>
      <w:bookmarkStart w:id="5207" w:name="_Toc121993967"/>
      <w:bookmarkStart w:id="5208" w:name="_Toc124152975"/>
      <w:bookmarkStart w:id="5209" w:name="_Toc131538277"/>
      <w:bookmarkStart w:id="5210" w:name="_Toc137391397"/>
      <w:bookmarkStart w:id="5211" w:name="_Toc146962055"/>
      <w:bookmarkStart w:id="5212" w:name="_Toc187256420"/>
      <w:r w:rsidRPr="00931575">
        <w:t>6.8.4.1</w:t>
      </w:r>
      <w:r w:rsidRPr="00931575">
        <w:tab/>
        <w:t>Initial conditions</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213" w:name="_Toc21102806"/>
      <w:bookmarkStart w:id="5214" w:name="_Toc29810655"/>
      <w:bookmarkStart w:id="5215" w:name="_Toc36636007"/>
      <w:bookmarkStart w:id="5216" w:name="_Toc37272953"/>
      <w:bookmarkStart w:id="5217" w:name="_Toc45886033"/>
      <w:bookmarkStart w:id="5218" w:name="_Toc53183109"/>
      <w:bookmarkStart w:id="5219" w:name="_Toc58915776"/>
      <w:bookmarkStart w:id="5220" w:name="_Toc66700923"/>
      <w:bookmarkStart w:id="5221" w:name="_Toc68697078"/>
      <w:bookmarkStart w:id="5222" w:name="_Toc74928000"/>
      <w:bookmarkStart w:id="5223" w:name="_Toc76115099"/>
      <w:bookmarkStart w:id="5224" w:name="_Toc76544506"/>
      <w:bookmarkStart w:id="5225" w:name="_Toc82541323"/>
      <w:bookmarkStart w:id="5226" w:name="_Toc89951970"/>
      <w:bookmarkStart w:id="5227" w:name="_Toc98767066"/>
      <w:bookmarkStart w:id="5228" w:name="_Toc106203114"/>
      <w:bookmarkStart w:id="5229" w:name="_Toc115187413"/>
      <w:bookmarkStart w:id="5230" w:name="_Toc121993968"/>
      <w:bookmarkStart w:id="5231" w:name="_Toc124152976"/>
      <w:bookmarkStart w:id="5232" w:name="_Toc131538278"/>
      <w:bookmarkStart w:id="5233" w:name="_Toc137391398"/>
      <w:bookmarkStart w:id="5234" w:name="_Toc146962056"/>
      <w:bookmarkStart w:id="5235" w:name="_Toc187256421"/>
      <w:r w:rsidRPr="00931575">
        <w:t>6.8.4.2</w:t>
      </w:r>
      <w:r w:rsidRPr="00931575">
        <w:tab/>
        <w:t>Procedure</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pPr>
      <w:r>
        <w:t>8)</w:t>
      </w:r>
      <w:r>
        <w:tab/>
        <w:t>The measurement device (signal analyzer) characteristics shall be:</w:t>
      </w:r>
    </w:p>
    <w:p w14:paraId="085E2F62" w14:textId="77777777" w:rsidR="00467F20" w:rsidRDefault="00467F20" w:rsidP="00782299">
      <w:pPr>
        <w:pStyle w:val="B20"/>
      </w:pPr>
      <w:r>
        <w:rPr>
          <w:lang w:val="en-US"/>
        </w:rPr>
        <w:t>-</w:t>
      </w:r>
      <w:r>
        <w:tab/>
        <w:t>Detection mode: True RMS.</w:t>
      </w:r>
    </w:p>
    <w:p w14:paraId="204C8404"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236" w:name="_Toc21102807"/>
      <w:bookmarkStart w:id="5237" w:name="_Toc29810656"/>
      <w:bookmarkStart w:id="5238" w:name="_Toc36636008"/>
      <w:bookmarkStart w:id="5239" w:name="_Toc37272954"/>
      <w:bookmarkStart w:id="5240" w:name="_Toc45886034"/>
      <w:bookmarkStart w:id="5241" w:name="_Toc53183110"/>
      <w:bookmarkStart w:id="5242" w:name="_Toc58915777"/>
      <w:bookmarkStart w:id="5243" w:name="_Toc66700924"/>
      <w:bookmarkStart w:id="5244" w:name="_Toc68697079"/>
      <w:bookmarkStart w:id="5245" w:name="_Toc74928001"/>
      <w:bookmarkStart w:id="5246" w:name="_Toc76115100"/>
      <w:bookmarkStart w:id="5247" w:name="_Toc76544507"/>
      <w:bookmarkStart w:id="5248" w:name="_Toc82541324"/>
      <w:bookmarkStart w:id="5249" w:name="_Toc89951971"/>
      <w:bookmarkStart w:id="5250" w:name="_Toc98767067"/>
      <w:bookmarkStart w:id="5251" w:name="_Toc106203115"/>
      <w:bookmarkStart w:id="5252" w:name="_Toc115187414"/>
      <w:bookmarkStart w:id="5253" w:name="_Toc121993969"/>
      <w:bookmarkStart w:id="5254" w:name="_Toc124152977"/>
      <w:bookmarkStart w:id="5255" w:name="_Toc131538279"/>
      <w:bookmarkStart w:id="5256" w:name="_Toc137391399"/>
      <w:bookmarkStart w:id="5257" w:name="_Toc146962057"/>
      <w:bookmarkStart w:id="5258" w:name="_Toc187256422"/>
      <w:r w:rsidRPr="00931575">
        <w:t>6.8.5</w:t>
      </w:r>
      <w:r w:rsidRPr="00931575">
        <w:tab/>
        <w:t>Test requirement</w:t>
      </w:r>
      <w:r w:rsidRPr="00931575">
        <w:rPr>
          <w:lang w:val="en-US"/>
        </w:rPr>
        <w:t>s</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532C4F7F" w14:textId="77777777" w:rsidR="00C45907" w:rsidRPr="00931575" w:rsidRDefault="00C45907" w:rsidP="00C45907">
      <w:pPr>
        <w:pStyle w:val="Heading4"/>
      </w:pPr>
      <w:bookmarkStart w:id="5259" w:name="_Toc21102808"/>
      <w:bookmarkStart w:id="5260" w:name="_Toc29810657"/>
      <w:bookmarkStart w:id="5261" w:name="_Toc36636009"/>
      <w:bookmarkStart w:id="5262" w:name="_Toc37272955"/>
      <w:bookmarkStart w:id="5263" w:name="_Toc45886035"/>
      <w:bookmarkStart w:id="5264" w:name="_Toc53183111"/>
      <w:bookmarkStart w:id="5265" w:name="_Toc58915778"/>
      <w:bookmarkStart w:id="5266" w:name="_Toc66700925"/>
      <w:bookmarkStart w:id="5267" w:name="_Toc68697080"/>
      <w:bookmarkStart w:id="5268" w:name="_Toc74928002"/>
      <w:bookmarkStart w:id="5269" w:name="_Toc76115101"/>
      <w:bookmarkStart w:id="5270" w:name="_Toc76544508"/>
      <w:bookmarkStart w:id="5271" w:name="_Toc82541325"/>
      <w:bookmarkStart w:id="5272" w:name="_Toc89951972"/>
      <w:bookmarkStart w:id="5273" w:name="_Toc98767068"/>
      <w:bookmarkStart w:id="5274" w:name="_Toc106203116"/>
      <w:bookmarkStart w:id="5275" w:name="_Toc115187415"/>
      <w:bookmarkStart w:id="5276" w:name="_Toc121993970"/>
      <w:bookmarkStart w:id="5277" w:name="_Toc124152978"/>
      <w:bookmarkStart w:id="5278" w:name="_Toc131538280"/>
      <w:bookmarkStart w:id="5279" w:name="_Toc137391400"/>
      <w:bookmarkStart w:id="5280" w:name="_Toc146962058"/>
      <w:bookmarkStart w:id="5281" w:name="_Toc187256423"/>
      <w:r w:rsidRPr="00931575">
        <w:t>6.8.5.1</w:t>
      </w:r>
      <w:r w:rsidRPr="00931575">
        <w:tab/>
        <w:t>Requirement for BS type 1-O</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35pt;height:30.35pt;mso-position-horizontal-relative:page;mso-position-vertical-relative:page" o:ole="">
                  <v:fill o:detectmouseclick="t"/>
                  <v:imagedata r:id="rId60" o:title=""/>
                </v:shape>
                <o:OLEObject Type="Embed" ProgID="Equation.3" ShapeID="_x0000_i1044" DrawAspect="Content" ObjectID="_1804591770"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282" w:name="_Toc21102809"/>
      <w:bookmarkStart w:id="5283" w:name="_Toc29810658"/>
      <w:bookmarkStart w:id="5284" w:name="_Toc36636010"/>
      <w:bookmarkStart w:id="5285" w:name="_Toc37272956"/>
      <w:bookmarkStart w:id="5286" w:name="_Toc45886036"/>
      <w:bookmarkStart w:id="5287" w:name="_Toc53183112"/>
      <w:bookmarkStart w:id="5288" w:name="_Toc58915779"/>
      <w:bookmarkStart w:id="5289" w:name="_Toc66700926"/>
      <w:bookmarkStart w:id="5290" w:name="_Toc68697081"/>
      <w:bookmarkStart w:id="5291" w:name="_Toc74928003"/>
      <w:bookmarkStart w:id="5292" w:name="_Toc76115102"/>
      <w:bookmarkStart w:id="5293" w:name="_Toc76544509"/>
      <w:bookmarkStart w:id="5294" w:name="_Toc82541326"/>
      <w:bookmarkStart w:id="5295" w:name="_Toc89951973"/>
      <w:bookmarkStart w:id="5296" w:name="_Toc98767069"/>
      <w:bookmarkStart w:id="5297" w:name="_Toc106203117"/>
      <w:bookmarkStart w:id="5298" w:name="_Toc115187416"/>
      <w:bookmarkStart w:id="5299" w:name="_Toc121993971"/>
      <w:bookmarkStart w:id="5300" w:name="_Toc124152979"/>
      <w:bookmarkStart w:id="5301" w:name="_Toc131538281"/>
      <w:bookmarkStart w:id="5302" w:name="_Toc137391401"/>
      <w:bookmarkStart w:id="5303" w:name="_Toc146962059"/>
      <w:bookmarkStart w:id="5304" w:name="_Toc187256424"/>
      <w:r w:rsidRPr="00931575">
        <w:t>7</w:t>
      </w:r>
      <w:r w:rsidRPr="00931575">
        <w:tab/>
        <w:t>Radiated receiver characteristics</w:t>
      </w:r>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2799A314" w14:textId="77777777" w:rsidR="00C45907" w:rsidRPr="00931575" w:rsidRDefault="00C45907" w:rsidP="00C45907">
      <w:pPr>
        <w:pStyle w:val="Heading2"/>
      </w:pPr>
      <w:bookmarkStart w:id="5305" w:name="_Toc21102810"/>
      <w:bookmarkStart w:id="5306" w:name="_Toc29810659"/>
      <w:bookmarkStart w:id="5307" w:name="_Toc36636011"/>
      <w:bookmarkStart w:id="5308" w:name="_Toc37272957"/>
      <w:bookmarkStart w:id="5309" w:name="_Toc45886037"/>
      <w:bookmarkStart w:id="5310" w:name="_Toc53183113"/>
      <w:bookmarkStart w:id="5311" w:name="_Toc58915780"/>
      <w:bookmarkStart w:id="5312" w:name="_Toc66700927"/>
      <w:bookmarkStart w:id="5313" w:name="_Toc68697082"/>
      <w:bookmarkStart w:id="5314" w:name="_Toc74928004"/>
      <w:bookmarkStart w:id="5315" w:name="_Toc76115103"/>
      <w:bookmarkStart w:id="5316" w:name="_Toc76544510"/>
      <w:bookmarkStart w:id="5317" w:name="_Toc82541327"/>
      <w:bookmarkStart w:id="5318" w:name="_Toc89951974"/>
      <w:bookmarkStart w:id="5319" w:name="_Toc98767070"/>
      <w:bookmarkStart w:id="5320" w:name="_Toc106203118"/>
      <w:bookmarkStart w:id="5321" w:name="_Toc115187417"/>
      <w:bookmarkStart w:id="5322" w:name="_Toc121993972"/>
      <w:bookmarkStart w:id="5323" w:name="_Toc124152980"/>
      <w:bookmarkStart w:id="5324" w:name="_Toc131538282"/>
      <w:bookmarkStart w:id="5325" w:name="_Toc137391402"/>
      <w:bookmarkStart w:id="5326" w:name="_Toc146962060"/>
      <w:bookmarkStart w:id="5327" w:name="_Toc187256425"/>
      <w:r w:rsidRPr="00931575">
        <w:t>7.1</w:t>
      </w:r>
      <w:r w:rsidRPr="00931575">
        <w:tab/>
        <w:t>General</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328" w:name="_Toc21102811"/>
      <w:bookmarkStart w:id="5329" w:name="_Toc29810660"/>
      <w:bookmarkStart w:id="5330" w:name="_Toc36636012"/>
      <w:bookmarkStart w:id="5331" w:name="_Toc37272958"/>
      <w:bookmarkStart w:id="5332" w:name="_Toc45886038"/>
      <w:bookmarkStart w:id="5333" w:name="_Toc53183114"/>
      <w:bookmarkStart w:id="5334" w:name="_Toc58915781"/>
      <w:bookmarkStart w:id="5335" w:name="_Toc66700928"/>
      <w:bookmarkStart w:id="5336" w:name="_Toc68697083"/>
      <w:bookmarkStart w:id="5337" w:name="_Toc74928005"/>
      <w:bookmarkStart w:id="5338" w:name="_Toc76115104"/>
      <w:bookmarkStart w:id="5339" w:name="_Toc76544511"/>
      <w:bookmarkStart w:id="5340" w:name="_Toc82541328"/>
      <w:bookmarkStart w:id="5341" w:name="_Toc89951975"/>
      <w:bookmarkStart w:id="5342" w:name="_Toc98767071"/>
      <w:bookmarkStart w:id="5343" w:name="_Toc106203119"/>
      <w:bookmarkStart w:id="5344" w:name="_Toc115187418"/>
      <w:bookmarkStart w:id="5345" w:name="_Toc121993973"/>
      <w:bookmarkStart w:id="5346" w:name="_Toc124152981"/>
      <w:bookmarkStart w:id="5347" w:name="_Toc131538283"/>
      <w:bookmarkStart w:id="5348" w:name="_Toc137391403"/>
      <w:bookmarkStart w:id="5349" w:name="_Toc146962061"/>
      <w:bookmarkStart w:id="5350" w:name="_Toc187256426"/>
      <w:r w:rsidRPr="00931575">
        <w:t>7.2</w:t>
      </w:r>
      <w:r w:rsidRPr="00931575">
        <w:tab/>
        <w:t>OTA sensitivity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6D13F15E" w14:textId="77777777" w:rsidR="00C45907" w:rsidRPr="00931575" w:rsidRDefault="00C45907" w:rsidP="00C45907">
      <w:pPr>
        <w:pStyle w:val="Heading3"/>
      </w:pPr>
      <w:bookmarkStart w:id="5351" w:name="_Toc21102812"/>
      <w:bookmarkStart w:id="5352" w:name="_Toc29810661"/>
      <w:bookmarkStart w:id="5353" w:name="_Toc36636013"/>
      <w:bookmarkStart w:id="5354" w:name="_Toc37272959"/>
      <w:bookmarkStart w:id="5355" w:name="_Toc45886039"/>
      <w:bookmarkStart w:id="5356" w:name="_Toc53183115"/>
      <w:bookmarkStart w:id="5357" w:name="_Toc58915782"/>
      <w:bookmarkStart w:id="5358" w:name="_Toc66700929"/>
      <w:bookmarkStart w:id="5359" w:name="_Toc68697084"/>
      <w:bookmarkStart w:id="5360" w:name="_Toc74928006"/>
      <w:bookmarkStart w:id="5361" w:name="_Toc76115105"/>
      <w:bookmarkStart w:id="5362" w:name="_Toc76544512"/>
      <w:bookmarkStart w:id="5363" w:name="_Toc82541329"/>
      <w:bookmarkStart w:id="5364" w:name="_Toc89951976"/>
      <w:bookmarkStart w:id="5365" w:name="_Toc98767072"/>
      <w:bookmarkStart w:id="5366" w:name="_Toc106203120"/>
      <w:bookmarkStart w:id="5367" w:name="_Toc115187419"/>
      <w:bookmarkStart w:id="5368" w:name="_Toc121993974"/>
      <w:bookmarkStart w:id="5369" w:name="_Toc124152982"/>
      <w:bookmarkStart w:id="5370" w:name="_Toc131538284"/>
      <w:bookmarkStart w:id="5371" w:name="_Toc137391404"/>
      <w:bookmarkStart w:id="5372" w:name="_Toc146962062"/>
      <w:bookmarkStart w:id="5373" w:name="_Toc187256427"/>
      <w:r w:rsidRPr="00931575">
        <w:t>7.2.1</w:t>
      </w:r>
      <w:r w:rsidRPr="00931575">
        <w:tab/>
        <w:t>Definition and applicability</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374" w:name="_Toc21102813"/>
      <w:bookmarkStart w:id="5375" w:name="_Toc29810662"/>
      <w:bookmarkStart w:id="5376" w:name="_Toc36636014"/>
      <w:bookmarkStart w:id="5377" w:name="_Toc37272960"/>
      <w:bookmarkStart w:id="5378" w:name="_Toc45886040"/>
      <w:bookmarkStart w:id="5379" w:name="_Toc53183116"/>
      <w:bookmarkStart w:id="5380" w:name="_Toc58915783"/>
      <w:bookmarkStart w:id="5381" w:name="_Toc66700930"/>
      <w:bookmarkStart w:id="5382" w:name="_Toc68697085"/>
      <w:bookmarkStart w:id="5383" w:name="_Toc74928007"/>
      <w:bookmarkStart w:id="5384" w:name="_Toc76115106"/>
      <w:bookmarkStart w:id="5385" w:name="_Toc76544513"/>
      <w:bookmarkStart w:id="5386" w:name="_Toc82541330"/>
      <w:bookmarkStart w:id="5387" w:name="_Toc89951977"/>
      <w:bookmarkStart w:id="5388" w:name="_Toc98767073"/>
      <w:bookmarkStart w:id="5389" w:name="_Toc106203121"/>
      <w:bookmarkStart w:id="5390" w:name="_Toc115187420"/>
      <w:bookmarkStart w:id="5391" w:name="_Toc121993975"/>
      <w:bookmarkStart w:id="5392" w:name="_Toc124152983"/>
      <w:bookmarkStart w:id="5393" w:name="_Toc131538285"/>
      <w:bookmarkStart w:id="5394" w:name="_Toc137391405"/>
      <w:bookmarkStart w:id="5395" w:name="_Toc146962063"/>
      <w:bookmarkStart w:id="5396" w:name="_Toc187256428"/>
      <w:r w:rsidRPr="00931575">
        <w:t>7.2.2</w:t>
      </w:r>
      <w:r w:rsidRPr="00931575">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397" w:name="_Toc21102814"/>
      <w:bookmarkStart w:id="5398" w:name="_Toc29810663"/>
      <w:bookmarkStart w:id="5399" w:name="_Toc36636015"/>
      <w:bookmarkStart w:id="5400" w:name="_Toc37272961"/>
      <w:bookmarkStart w:id="5401" w:name="_Toc45886041"/>
      <w:bookmarkStart w:id="5402" w:name="_Toc53183117"/>
      <w:bookmarkStart w:id="5403" w:name="_Toc58915784"/>
      <w:bookmarkStart w:id="5404" w:name="_Toc66700931"/>
      <w:bookmarkStart w:id="5405" w:name="_Toc68697086"/>
      <w:bookmarkStart w:id="5406" w:name="_Toc74928008"/>
      <w:bookmarkStart w:id="5407" w:name="_Toc76115107"/>
      <w:bookmarkStart w:id="5408" w:name="_Toc76544514"/>
      <w:bookmarkStart w:id="5409" w:name="_Toc82541331"/>
      <w:bookmarkStart w:id="5410" w:name="_Toc89951978"/>
      <w:bookmarkStart w:id="5411" w:name="_Toc98767074"/>
      <w:bookmarkStart w:id="5412" w:name="_Toc106203122"/>
      <w:bookmarkStart w:id="5413" w:name="_Toc115187421"/>
      <w:bookmarkStart w:id="5414" w:name="_Toc121993976"/>
      <w:bookmarkStart w:id="5415" w:name="_Toc124152984"/>
      <w:bookmarkStart w:id="5416" w:name="_Toc131538286"/>
      <w:bookmarkStart w:id="5417" w:name="_Toc137391406"/>
      <w:bookmarkStart w:id="5418" w:name="_Toc146962064"/>
      <w:bookmarkStart w:id="5419" w:name="_Toc187256429"/>
      <w:r w:rsidRPr="00931575">
        <w:t>7.2.3</w:t>
      </w:r>
      <w:r w:rsidRPr="00931575">
        <w:tab/>
        <w:t>Test Purpose</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420" w:name="_Toc21102815"/>
      <w:bookmarkStart w:id="5421" w:name="_Toc29810664"/>
      <w:bookmarkStart w:id="5422" w:name="_Toc36636016"/>
      <w:bookmarkStart w:id="5423" w:name="_Toc37272962"/>
      <w:bookmarkStart w:id="5424" w:name="_Toc45886042"/>
      <w:bookmarkStart w:id="5425" w:name="_Toc53183118"/>
      <w:bookmarkStart w:id="5426" w:name="_Toc58915785"/>
      <w:bookmarkStart w:id="5427" w:name="_Toc66700932"/>
      <w:bookmarkStart w:id="5428" w:name="_Toc68697087"/>
      <w:bookmarkStart w:id="5429" w:name="_Toc74928009"/>
      <w:bookmarkStart w:id="5430" w:name="_Toc76115108"/>
      <w:bookmarkStart w:id="5431" w:name="_Toc76544515"/>
      <w:bookmarkStart w:id="5432" w:name="_Toc82541332"/>
      <w:bookmarkStart w:id="5433" w:name="_Toc89951979"/>
      <w:bookmarkStart w:id="5434" w:name="_Toc98767075"/>
      <w:bookmarkStart w:id="5435" w:name="_Toc106203123"/>
      <w:bookmarkStart w:id="5436" w:name="_Toc115187422"/>
      <w:bookmarkStart w:id="5437" w:name="_Toc121993977"/>
      <w:bookmarkStart w:id="5438" w:name="_Toc124152985"/>
      <w:bookmarkStart w:id="5439" w:name="_Toc131538287"/>
      <w:bookmarkStart w:id="5440" w:name="_Toc137391407"/>
      <w:bookmarkStart w:id="5441" w:name="_Toc146962065"/>
      <w:bookmarkStart w:id="5442" w:name="_Toc187256430"/>
      <w:r w:rsidRPr="00931575">
        <w:t>7.2.4</w:t>
      </w:r>
      <w:r w:rsidRPr="00931575">
        <w:tab/>
        <w:t>Method of test</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0812E7E4" w14:textId="77777777" w:rsidR="00C45907" w:rsidRPr="00931575" w:rsidRDefault="00C45907" w:rsidP="00C45907">
      <w:pPr>
        <w:pStyle w:val="Heading4"/>
      </w:pPr>
      <w:bookmarkStart w:id="5443" w:name="_Toc21102816"/>
      <w:bookmarkStart w:id="5444" w:name="_Toc29810665"/>
      <w:bookmarkStart w:id="5445" w:name="_Toc36636017"/>
      <w:bookmarkStart w:id="5446" w:name="_Toc37272963"/>
      <w:bookmarkStart w:id="5447" w:name="_Toc45886043"/>
      <w:bookmarkStart w:id="5448" w:name="_Toc53183119"/>
      <w:bookmarkStart w:id="5449" w:name="_Toc58915786"/>
      <w:bookmarkStart w:id="5450" w:name="_Toc66700933"/>
      <w:bookmarkStart w:id="5451" w:name="_Toc68697088"/>
      <w:bookmarkStart w:id="5452" w:name="_Toc74928010"/>
      <w:bookmarkStart w:id="5453" w:name="_Toc76115109"/>
      <w:bookmarkStart w:id="5454" w:name="_Toc76544516"/>
      <w:bookmarkStart w:id="5455" w:name="_Toc82541333"/>
      <w:bookmarkStart w:id="5456" w:name="_Toc89951980"/>
      <w:bookmarkStart w:id="5457" w:name="_Toc98767076"/>
      <w:bookmarkStart w:id="5458" w:name="_Toc106203124"/>
      <w:bookmarkStart w:id="5459" w:name="_Toc115187423"/>
      <w:bookmarkStart w:id="5460" w:name="_Toc121993978"/>
      <w:bookmarkStart w:id="5461" w:name="_Toc124152986"/>
      <w:bookmarkStart w:id="5462" w:name="_Toc131538288"/>
      <w:bookmarkStart w:id="5463" w:name="_Toc137391408"/>
      <w:bookmarkStart w:id="5464" w:name="_Toc146962066"/>
      <w:bookmarkStart w:id="5465" w:name="_Toc187256431"/>
      <w:r w:rsidRPr="00931575">
        <w:t>7.2.4.1</w:t>
      </w:r>
      <w:r w:rsidRPr="00931575">
        <w:tab/>
        <w:t>Initial conditions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466" w:name="_Toc21102817"/>
      <w:bookmarkStart w:id="5467" w:name="_Toc29810666"/>
      <w:bookmarkStart w:id="5468" w:name="_Toc36636018"/>
      <w:bookmarkStart w:id="5469" w:name="_Toc37272964"/>
      <w:bookmarkStart w:id="5470" w:name="_Toc45886044"/>
      <w:bookmarkStart w:id="5471" w:name="_Toc53183120"/>
      <w:bookmarkStart w:id="5472" w:name="_Toc58915787"/>
      <w:bookmarkStart w:id="5473" w:name="_Toc66700934"/>
      <w:bookmarkStart w:id="5474" w:name="_Toc68697089"/>
      <w:bookmarkStart w:id="5475" w:name="_Toc74928011"/>
      <w:bookmarkStart w:id="5476" w:name="_Toc76115110"/>
      <w:bookmarkStart w:id="5477" w:name="_Toc76544517"/>
      <w:bookmarkStart w:id="5478" w:name="_Toc82541334"/>
      <w:bookmarkStart w:id="5479" w:name="_Toc89951981"/>
      <w:bookmarkStart w:id="5480" w:name="_Toc98767077"/>
      <w:bookmarkStart w:id="5481" w:name="_Toc106203125"/>
      <w:bookmarkStart w:id="5482" w:name="_Toc115187424"/>
      <w:bookmarkStart w:id="5483" w:name="_Toc121993979"/>
      <w:bookmarkStart w:id="5484" w:name="_Toc124152987"/>
      <w:bookmarkStart w:id="5485" w:name="_Toc131538289"/>
      <w:bookmarkStart w:id="5486" w:name="_Toc137391409"/>
      <w:bookmarkStart w:id="5487" w:name="_Toc146962067"/>
      <w:bookmarkStart w:id="5488" w:name="_Toc187256432"/>
      <w:r w:rsidRPr="00931575">
        <w:t>7.2.4.2</w:t>
      </w:r>
      <w:r w:rsidRPr="00931575">
        <w:tab/>
        <w:t>Procedure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489" w:name="_Toc21102818"/>
      <w:bookmarkStart w:id="5490" w:name="_Toc29810667"/>
      <w:bookmarkStart w:id="5491" w:name="_Toc36636019"/>
      <w:bookmarkStart w:id="5492" w:name="_Toc37272965"/>
      <w:bookmarkStart w:id="5493" w:name="_Toc45886045"/>
      <w:bookmarkStart w:id="5494" w:name="_Toc53183121"/>
      <w:bookmarkStart w:id="5495" w:name="_Toc58915788"/>
      <w:bookmarkStart w:id="5496" w:name="_Toc66700935"/>
      <w:bookmarkStart w:id="5497" w:name="_Toc68697090"/>
      <w:bookmarkStart w:id="5498" w:name="_Toc74928012"/>
      <w:bookmarkStart w:id="5499" w:name="_Toc76115111"/>
      <w:bookmarkStart w:id="5500" w:name="_Toc76544518"/>
      <w:bookmarkStart w:id="5501" w:name="_Toc82541335"/>
      <w:bookmarkStart w:id="5502" w:name="_Toc89951982"/>
      <w:bookmarkStart w:id="5503" w:name="_Toc98767078"/>
      <w:bookmarkStart w:id="5504" w:name="_Toc106203126"/>
      <w:bookmarkStart w:id="5505" w:name="_Toc115187425"/>
      <w:bookmarkStart w:id="5506" w:name="_Toc121993980"/>
      <w:bookmarkStart w:id="5507" w:name="_Toc124152988"/>
      <w:bookmarkStart w:id="5508" w:name="_Toc131538290"/>
      <w:bookmarkStart w:id="5509" w:name="_Toc137391410"/>
      <w:bookmarkStart w:id="5510" w:name="_Toc146962068"/>
      <w:bookmarkStart w:id="5511" w:name="_Toc187256433"/>
      <w:r w:rsidRPr="00931575">
        <w:t>7.2.5</w:t>
      </w:r>
      <w:r w:rsidRPr="00931575">
        <w:tab/>
        <w:t>Test requirements</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83E3873" w14:textId="77777777" w:rsidR="00C45907" w:rsidRPr="00931575" w:rsidRDefault="00C45907" w:rsidP="00C45907">
      <w:pPr>
        <w:pStyle w:val="Heading4"/>
      </w:pPr>
      <w:bookmarkStart w:id="5512" w:name="_Toc21102819"/>
      <w:bookmarkStart w:id="5513" w:name="_Toc29810668"/>
      <w:bookmarkStart w:id="5514" w:name="_Toc36636020"/>
      <w:bookmarkStart w:id="5515" w:name="_Toc37272966"/>
      <w:bookmarkStart w:id="5516" w:name="_Toc45886046"/>
      <w:bookmarkStart w:id="5517" w:name="_Toc53183122"/>
      <w:bookmarkStart w:id="5518" w:name="_Toc58915789"/>
      <w:bookmarkStart w:id="5519" w:name="_Toc66700936"/>
      <w:bookmarkStart w:id="5520" w:name="_Toc68697091"/>
      <w:bookmarkStart w:id="5521" w:name="_Toc74928013"/>
      <w:bookmarkStart w:id="5522" w:name="_Toc76115112"/>
      <w:bookmarkStart w:id="5523" w:name="_Toc76544519"/>
      <w:bookmarkStart w:id="5524" w:name="_Toc82541336"/>
      <w:bookmarkStart w:id="5525" w:name="_Toc89951983"/>
      <w:bookmarkStart w:id="5526" w:name="_Toc98767079"/>
      <w:bookmarkStart w:id="5527" w:name="_Toc106203127"/>
      <w:bookmarkStart w:id="5528" w:name="_Toc115187426"/>
      <w:bookmarkStart w:id="5529" w:name="_Toc121993981"/>
      <w:bookmarkStart w:id="5530" w:name="_Toc124152989"/>
      <w:bookmarkStart w:id="5531" w:name="_Toc131538291"/>
      <w:bookmarkStart w:id="5532" w:name="_Toc137391411"/>
      <w:bookmarkStart w:id="5533" w:name="_Toc146962069"/>
      <w:bookmarkStart w:id="5534" w:name="_Toc187256434"/>
      <w:r w:rsidRPr="00931575">
        <w:t>7.2.5.1</w:t>
      </w:r>
      <w:r w:rsidRPr="00931575">
        <w:tab/>
        <w:t>General</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535" w:name="_Toc21102820"/>
      <w:bookmarkStart w:id="5536" w:name="_Toc29810669"/>
      <w:bookmarkStart w:id="5537" w:name="_Toc36636021"/>
      <w:bookmarkStart w:id="5538" w:name="_Toc37272967"/>
      <w:bookmarkStart w:id="5539" w:name="_Toc45886047"/>
      <w:bookmarkStart w:id="5540" w:name="_Toc53183123"/>
      <w:bookmarkStart w:id="5541" w:name="_Toc58915790"/>
      <w:bookmarkStart w:id="5542" w:name="_Toc66700937"/>
      <w:bookmarkStart w:id="5543" w:name="_Toc68697092"/>
      <w:bookmarkStart w:id="5544" w:name="_Toc74928014"/>
      <w:bookmarkStart w:id="5545" w:name="_Toc76115113"/>
      <w:bookmarkStart w:id="5546" w:name="_Toc76544520"/>
      <w:bookmarkStart w:id="5547" w:name="_Toc82541337"/>
      <w:bookmarkStart w:id="5548" w:name="_Toc89951984"/>
      <w:bookmarkStart w:id="5549" w:name="_Toc98767080"/>
      <w:bookmarkStart w:id="5550" w:name="_Toc106203128"/>
      <w:bookmarkStart w:id="5551" w:name="_Toc115187427"/>
      <w:bookmarkStart w:id="5552" w:name="_Toc121993982"/>
      <w:bookmarkStart w:id="5553" w:name="_Toc124152990"/>
      <w:bookmarkStart w:id="5554" w:name="_Toc131538292"/>
      <w:bookmarkStart w:id="5555" w:name="_Toc137391412"/>
      <w:bookmarkStart w:id="5556" w:name="_Toc146962070"/>
      <w:bookmarkStart w:id="5557" w:name="_Toc187256435"/>
      <w:r w:rsidRPr="00931575">
        <w:t>7.2.5.2</w:t>
      </w:r>
      <w:r w:rsidRPr="00931575">
        <w:tab/>
        <w:t xml:space="preserve">Test requirements for </w:t>
      </w:r>
      <w:r w:rsidRPr="00931575">
        <w:rPr>
          <w:i/>
        </w:rPr>
        <w:t>BS type 1-H</w:t>
      </w:r>
      <w:r w:rsidRPr="00931575">
        <w:t xml:space="preserve"> and </w:t>
      </w:r>
      <w:r w:rsidRPr="00931575">
        <w:rPr>
          <w:i/>
        </w:rPr>
        <w:t>BS type 1-O</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t xml:space="preserve">Table 7.2.5-2: </w:t>
      </w:r>
      <w:r w:rsidR="0048187C" w:rsidRPr="00421FF5">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558" w:name="_Toc21102821"/>
      <w:bookmarkStart w:id="5559" w:name="_Toc29810670"/>
      <w:bookmarkStart w:id="5560" w:name="_Toc36636022"/>
      <w:bookmarkStart w:id="5561" w:name="_Toc37272968"/>
      <w:bookmarkStart w:id="5562" w:name="_Toc45886048"/>
      <w:bookmarkStart w:id="5563" w:name="_Toc53183124"/>
      <w:bookmarkStart w:id="5564" w:name="_Toc58915791"/>
      <w:bookmarkStart w:id="5565" w:name="_Toc66700938"/>
      <w:bookmarkStart w:id="5566" w:name="_Toc68697093"/>
      <w:bookmarkStart w:id="5567" w:name="_Toc74928015"/>
      <w:bookmarkStart w:id="5568" w:name="_Toc76115114"/>
      <w:bookmarkStart w:id="5569" w:name="_Toc76544521"/>
      <w:bookmarkStart w:id="5570" w:name="_Toc82541338"/>
      <w:bookmarkStart w:id="5571" w:name="_Toc89951985"/>
      <w:bookmarkStart w:id="5572" w:name="_Toc98767081"/>
      <w:bookmarkStart w:id="5573" w:name="_Toc106203129"/>
      <w:bookmarkStart w:id="5574" w:name="_Toc115187428"/>
      <w:bookmarkStart w:id="5575" w:name="_Toc121993983"/>
      <w:bookmarkStart w:id="5576" w:name="_Toc124152991"/>
      <w:bookmarkStart w:id="5577" w:name="_Toc131538293"/>
      <w:bookmarkStart w:id="5578" w:name="_Toc137391413"/>
      <w:bookmarkStart w:id="5579" w:name="_Toc146962071"/>
      <w:bookmarkStart w:id="5580" w:name="_Toc187256436"/>
      <w:r w:rsidRPr="00931575">
        <w:t>7.2.5.3</w:t>
      </w:r>
      <w:r w:rsidRPr="00931575">
        <w:tab/>
        <w:t xml:space="preserve">Test requirements for </w:t>
      </w:r>
      <w:r w:rsidRPr="00931575">
        <w:rPr>
          <w:i/>
        </w:rPr>
        <w:t>BS type 2-O</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581" w:name="_Toc21102822"/>
      <w:bookmarkStart w:id="5582" w:name="_Toc29810671"/>
      <w:bookmarkStart w:id="5583" w:name="_Toc36636023"/>
      <w:bookmarkStart w:id="5584" w:name="_Toc37272969"/>
      <w:bookmarkStart w:id="5585" w:name="_Toc45886049"/>
      <w:bookmarkStart w:id="5586" w:name="_Toc53183125"/>
      <w:bookmarkStart w:id="5587" w:name="_Toc58915792"/>
      <w:bookmarkStart w:id="5588" w:name="_Toc66700939"/>
      <w:bookmarkStart w:id="5589" w:name="_Toc68697094"/>
      <w:bookmarkStart w:id="5590" w:name="_Toc74928016"/>
      <w:bookmarkStart w:id="5591" w:name="_Toc76115115"/>
      <w:bookmarkStart w:id="5592" w:name="_Toc76544522"/>
      <w:bookmarkStart w:id="5593" w:name="_Toc82541339"/>
      <w:bookmarkStart w:id="5594" w:name="_Toc89951986"/>
      <w:bookmarkStart w:id="5595" w:name="_Toc98767082"/>
      <w:bookmarkStart w:id="5596" w:name="_Toc106203130"/>
      <w:bookmarkStart w:id="5597" w:name="_Toc115187429"/>
      <w:bookmarkStart w:id="5598" w:name="_Toc121993984"/>
      <w:bookmarkStart w:id="5599" w:name="_Toc124152992"/>
      <w:bookmarkStart w:id="5600" w:name="_Toc131538294"/>
      <w:bookmarkStart w:id="5601" w:name="_Toc137391414"/>
      <w:bookmarkStart w:id="5602" w:name="_Toc146962072"/>
      <w:bookmarkStart w:id="5603" w:name="_Toc187256437"/>
      <w:r w:rsidRPr="00931575">
        <w:t>7.3</w:t>
      </w:r>
      <w:r w:rsidRPr="00931575">
        <w:tab/>
        <w:t>OTA reference sensitivity level</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56FED3A" w14:textId="77777777" w:rsidR="00C45907" w:rsidRPr="00931575" w:rsidRDefault="00C45907" w:rsidP="00C45907">
      <w:pPr>
        <w:pStyle w:val="Heading3"/>
      </w:pPr>
      <w:bookmarkStart w:id="5604" w:name="_Toc21102823"/>
      <w:bookmarkStart w:id="5605" w:name="_Toc29810672"/>
      <w:bookmarkStart w:id="5606" w:name="_Toc36636024"/>
      <w:bookmarkStart w:id="5607" w:name="_Toc37272970"/>
      <w:bookmarkStart w:id="5608" w:name="_Toc45886050"/>
      <w:bookmarkStart w:id="5609" w:name="_Toc53183126"/>
      <w:bookmarkStart w:id="5610" w:name="_Toc58915793"/>
      <w:bookmarkStart w:id="5611" w:name="_Toc66700940"/>
      <w:bookmarkStart w:id="5612" w:name="_Toc68697095"/>
      <w:bookmarkStart w:id="5613" w:name="_Toc74928017"/>
      <w:bookmarkStart w:id="5614" w:name="_Toc76115116"/>
      <w:bookmarkStart w:id="5615" w:name="_Toc76544523"/>
      <w:bookmarkStart w:id="5616" w:name="_Toc82541340"/>
      <w:bookmarkStart w:id="5617" w:name="_Toc89951987"/>
      <w:bookmarkStart w:id="5618" w:name="_Toc98767083"/>
      <w:bookmarkStart w:id="5619" w:name="_Toc106203131"/>
      <w:bookmarkStart w:id="5620" w:name="_Toc115187430"/>
      <w:bookmarkStart w:id="5621" w:name="_Toc121993985"/>
      <w:bookmarkStart w:id="5622" w:name="_Toc124152993"/>
      <w:bookmarkStart w:id="5623" w:name="_Toc131538295"/>
      <w:bookmarkStart w:id="5624" w:name="_Toc137391415"/>
      <w:bookmarkStart w:id="5625" w:name="_Toc146962073"/>
      <w:bookmarkStart w:id="5626" w:name="_Toc187256438"/>
      <w:r w:rsidRPr="00931575">
        <w:t>7.3.1</w:t>
      </w:r>
      <w:r w:rsidRPr="00931575">
        <w:tab/>
        <w:t>Definition and applicability</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627" w:name="_Toc21102824"/>
      <w:bookmarkStart w:id="5628" w:name="_Toc29810673"/>
      <w:bookmarkStart w:id="5629" w:name="_Toc36636025"/>
      <w:bookmarkStart w:id="5630" w:name="_Toc37272971"/>
      <w:bookmarkStart w:id="5631" w:name="_Toc45886051"/>
      <w:bookmarkStart w:id="5632" w:name="_Toc53183127"/>
      <w:bookmarkStart w:id="5633" w:name="_Toc58915794"/>
      <w:bookmarkStart w:id="5634" w:name="_Toc66700941"/>
      <w:bookmarkStart w:id="5635" w:name="_Toc68697096"/>
      <w:bookmarkStart w:id="5636" w:name="_Toc74928018"/>
      <w:bookmarkStart w:id="5637" w:name="_Toc76115117"/>
      <w:bookmarkStart w:id="5638" w:name="_Toc76544524"/>
      <w:bookmarkStart w:id="5639" w:name="_Toc82541341"/>
      <w:bookmarkStart w:id="5640" w:name="_Toc89951988"/>
      <w:bookmarkStart w:id="5641" w:name="_Toc98767084"/>
      <w:bookmarkStart w:id="5642" w:name="_Toc106203132"/>
      <w:bookmarkStart w:id="5643" w:name="_Toc115187431"/>
      <w:bookmarkStart w:id="5644" w:name="_Toc121993986"/>
      <w:bookmarkStart w:id="5645" w:name="_Toc124152994"/>
      <w:bookmarkStart w:id="5646" w:name="_Toc131538296"/>
      <w:bookmarkStart w:id="5647" w:name="_Toc137391416"/>
      <w:bookmarkStart w:id="5648" w:name="_Toc146962074"/>
      <w:bookmarkStart w:id="5649" w:name="_Toc187256439"/>
      <w:r w:rsidRPr="00931575">
        <w:t>7.3.2</w:t>
      </w:r>
      <w:r w:rsidRPr="00931575">
        <w:tab/>
        <w:t>Minimum requirement</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650" w:name="_Toc21102825"/>
      <w:bookmarkStart w:id="5651" w:name="_Toc29810674"/>
      <w:bookmarkStart w:id="5652" w:name="_Toc36636026"/>
      <w:bookmarkStart w:id="5653" w:name="_Toc37272972"/>
      <w:bookmarkStart w:id="5654" w:name="_Toc45886052"/>
      <w:bookmarkStart w:id="5655" w:name="_Toc53183128"/>
      <w:bookmarkStart w:id="5656" w:name="_Toc58915795"/>
      <w:bookmarkStart w:id="5657" w:name="_Toc66700942"/>
      <w:bookmarkStart w:id="5658" w:name="_Toc68697097"/>
      <w:bookmarkStart w:id="5659" w:name="_Toc74928019"/>
      <w:bookmarkStart w:id="5660" w:name="_Toc76115118"/>
      <w:bookmarkStart w:id="5661" w:name="_Toc76544525"/>
      <w:bookmarkStart w:id="5662" w:name="_Toc82541342"/>
      <w:bookmarkStart w:id="5663" w:name="_Toc89951989"/>
      <w:bookmarkStart w:id="5664" w:name="_Toc98767085"/>
      <w:bookmarkStart w:id="5665" w:name="_Toc106203133"/>
      <w:bookmarkStart w:id="5666" w:name="_Toc115187432"/>
      <w:bookmarkStart w:id="5667" w:name="_Toc121993987"/>
      <w:bookmarkStart w:id="5668" w:name="_Toc124152995"/>
      <w:bookmarkStart w:id="5669" w:name="_Toc131538297"/>
      <w:bookmarkStart w:id="5670" w:name="_Toc137391417"/>
      <w:bookmarkStart w:id="5671" w:name="_Toc146962075"/>
      <w:bookmarkStart w:id="5672" w:name="_Toc187256440"/>
      <w:r w:rsidRPr="00931575">
        <w:t>7.3.3</w:t>
      </w:r>
      <w:r w:rsidRPr="00931575">
        <w:tab/>
        <w:t>Test Purpose</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673" w:name="_Toc21102826"/>
      <w:bookmarkStart w:id="5674" w:name="_Toc29810675"/>
      <w:bookmarkStart w:id="5675" w:name="_Toc36636027"/>
      <w:bookmarkStart w:id="5676" w:name="_Toc37272973"/>
      <w:bookmarkStart w:id="5677" w:name="_Toc45886053"/>
      <w:bookmarkStart w:id="5678" w:name="_Toc53183129"/>
      <w:bookmarkStart w:id="5679" w:name="_Toc58915796"/>
      <w:bookmarkStart w:id="5680" w:name="_Toc66700943"/>
      <w:bookmarkStart w:id="5681" w:name="_Toc68697098"/>
      <w:bookmarkStart w:id="5682" w:name="_Toc74928020"/>
      <w:bookmarkStart w:id="5683" w:name="_Toc76115119"/>
      <w:bookmarkStart w:id="5684" w:name="_Toc76544526"/>
      <w:bookmarkStart w:id="5685" w:name="_Toc82541343"/>
      <w:bookmarkStart w:id="5686" w:name="_Toc89951990"/>
      <w:bookmarkStart w:id="5687" w:name="_Toc98767086"/>
      <w:bookmarkStart w:id="5688" w:name="_Toc106203134"/>
      <w:bookmarkStart w:id="5689" w:name="_Toc115187433"/>
      <w:bookmarkStart w:id="5690" w:name="_Toc121993988"/>
      <w:bookmarkStart w:id="5691" w:name="_Toc124152996"/>
      <w:bookmarkStart w:id="5692" w:name="_Toc131538298"/>
      <w:bookmarkStart w:id="5693" w:name="_Toc137391418"/>
      <w:bookmarkStart w:id="5694" w:name="_Toc146962076"/>
      <w:bookmarkStart w:id="5695" w:name="_Toc187256441"/>
      <w:r w:rsidRPr="00931575">
        <w:t>7.3.4</w:t>
      </w:r>
      <w:r w:rsidRPr="00931575">
        <w:tab/>
        <w:t>Method of test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C1901C8" w14:textId="77777777" w:rsidR="00C45907" w:rsidRPr="00931575" w:rsidRDefault="00C45907" w:rsidP="00C45907">
      <w:pPr>
        <w:pStyle w:val="Heading4"/>
      </w:pPr>
      <w:bookmarkStart w:id="5696" w:name="_Toc21102827"/>
      <w:bookmarkStart w:id="5697" w:name="_Toc29810676"/>
      <w:bookmarkStart w:id="5698" w:name="_Toc36636028"/>
      <w:bookmarkStart w:id="5699" w:name="_Toc37272974"/>
      <w:bookmarkStart w:id="5700" w:name="_Toc45886054"/>
      <w:bookmarkStart w:id="5701" w:name="_Toc53183130"/>
      <w:bookmarkStart w:id="5702" w:name="_Toc58915797"/>
      <w:bookmarkStart w:id="5703" w:name="_Toc66700944"/>
      <w:bookmarkStart w:id="5704" w:name="_Toc68697099"/>
      <w:bookmarkStart w:id="5705" w:name="_Toc74928021"/>
      <w:bookmarkStart w:id="5706" w:name="_Toc76115120"/>
      <w:bookmarkStart w:id="5707" w:name="_Toc76544527"/>
      <w:bookmarkStart w:id="5708" w:name="_Toc82541344"/>
      <w:bookmarkStart w:id="5709" w:name="_Toc89951991"/>
      <w:bookmarkStart w:id="5710" w:name="_Toc98767087"/>
      <w:bookmarkStart w:id="5711" w:name="_Toc106203135"/>
      <w:bookmarkStart w:id="5712" w:name="_Toc115187434"/>
      <w:bookmarkStart w:id="5713" w:name="_Toc121993989"/>
      <w:bookmarkStart w:id="5714" w:name="_Toc124152997"/>
      <w:bookmarkStart w:id="5715" w:name="_Toc131538299"/>
      <w:bookmarkStart w:id="5716" w:name="_Toc137391419"/>
      <w:bookmarkStart w:id="5717" w:name="_Toc146962077"/>
      <w:bookmarkStart w:id="5718" w:name="_Toc187256442"/>
      <w:r w:rsidRPr="00931575">
        <w:t>7.3.4.1</w:t>
      </w:r>
      <w:r w:rsidRPr="00931575">
        <w:tab/>
        <w:t>Initial conditions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719" w:name="_Toc21102828"/>
      <w:bookmarkStart w:id="5720" w:name="_Toc29810677"/>
      <w:bookmarkStart w:id="5721" w:name="_Toc36636029"/>
      <w:bookmarkStart w:id="5722" w:name="_Toc37272975"/>
      <w:bookmarkStart w:id="5723" w:name="_Toc45886055"/>
      <w:bookmarkStart w:id="5724" w:name="_Toc53183131"/>
      <w:bookmarkStart w:id="5725" w:name="_Toc58915798"/>
      <w:bookmarkStart w:id="5726" w:name="_Toc66700945"/>
      <w:bookmarkStart w:id="5727" w:name="_Toc68697100"/>
      <w:bookmarkStart w:id="5728" w:name="_Toc74928022"/>
      <w:bookmarkStart w:id="5729" w:name="_Toc76115121"/>
      <w:bookmarkStart w:id="5730" w:name="_Toc76544528"/>
      <w:bookmarkStart w:id="5731" w:name="_Toc82541345"/>
      <w:bookmarkStart w:id="5732" w:name="_Toc89951992"/>
      <w:bookmarkStart w:id="5733" w:name="_Toc98767088"/>
      <w:bookmarkStart w:id="5734" w:name="_Toc106203136"/>
      <w:bookmarkStart w:id="5735" w:name="_Toc115187435"/>
      <w:bookmarkStart w:id="5736" w:name="_Toc121993990"/>
      <w:bookmarkStart w:id="5737" w:name="_Toc124152998"/>
      <w:bookmarkStart w:id="5738" w:name="_Toc131538300"/>
      <w:bookmarkStart w:id="5739" w:name="_Toc137391420"/>
      <w:bookmarkStart w:id="5740" w:name="_Toc146962078"/>
      <w:bookmarkStart w:id="5741" w:name="_Toc187256443"/>
      <w:r w:rsidRPr="00931575">
        <w:t>7.3.4.2</w:t>
      </w:r>
      <w:r w:rsidRPr="00931575">
        <w:tab/>
        <w:t>Procedure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742" w:name="_Toc21102829"/>
      <w:bookmarkStart w:id="5743" w:name="_Toc29810678"/>
      <w:bookmarkStart w:id="5744" w:name="_Toc36636030"/>
      <w:bookmarkStart w:id="5745" w:name="_Toc37272976"/>
      <w:bookmarkStart w:id="5746" w:name="_Toc45886056"/>
      <w:bookmarkStart w:id="5747" w:name="_Toc53183132"/>
      <w:bookmarkStart w:id="5748" w:name="_Toc58915799"/>
      <w:bookmarkStart w:id="5749" w:name="_Toc66700946"/>
      <w:bookmarkStart w:id="5750" w:name="_Toc68697101"/>
      <w:bookmarkStart w:id="5751" w:name="_Toc74928023"/>
      <w:bookmarkStart w:id="5752" w:name="_Toc76115122"/>
      <w:bookmarkStart w:id="5753" w:name="_Toc76544529"/>
      <w:bookmarkStart w:id="5754" w:name="_Toc82541346"/>
      <w:bookmarkStart w:id="5755" w:name="_Toc89951993"/>
      <w:bookmarkStart w:id="5756" w:name="_Toc98767089"/>
      <w:bookmarkStart w:id="5757" w:name="_Toc106203137"/>
      <w:bookmarkStart w:id="5758" w:name="_Toc115187436"/>
      <w:bookmarkStart w:id="5759" w:name="_Toc121993991"/>
      <w:bookmarkStart w:id="5760" w:name="_Toc124152999"/>
      <w:bookmarkStart w:id="5761" w:name="_Toc131538301"/>
      <w:bookmarkStart w:id="5762" w:name="_Toc137391421"/>
      <w:bookmarkStart w:id="5763" w:name="_Toc146962079"/>
      <w:bookmarkStart w:id="5764" w:name="_Toc187256444"/>
      <w:r w:rsidRPr="00931575">
        <w:t>7.3.5</w:t>
      </w:r>
      <w:r w:rsidRPr="00931575">
        <w:tab/>
        <w:t>Test requirements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p>
    <w:p w14:paraId="25CD544E" w14:textId="77777777" w:rsidR="00C45907" w:rsidRPr="00931575" w:rsidRDefault="00C45907" w:rsidP="00C45907">
      <w:pPr>
        <w:pStyle w:val="Heading4"/>
      </w:pPr>
      <w:bookmarkStart w:id="5765" w:name="_Toc21102830"/>
      <w:bookmarkStart w:id="5766" w:name="_Toc29810679"/>
      <w:bookmarkStart w:id="5767" w:name="_Toc36636031"/>
      <w:bookmarkStart w:id="5768" w:name="_Toc37272977"/>
      <w:bookmarkStart w:id="5769" w:name="_Toc45886057"/>
      <w:bookmarkStart w:id="5770" w:name="_Toc53183133"/>
      <w:bookmarkStart w:id="5771" w:name="_Toc58915800"/>
      <w:bookmarkStart w:id="5772" w:name="_Toc66700947"/>
      <w:bookmarkStart w:id="5773" w:name="_Toc68697102"/>
      <w:bookmarkStart w:id="5774" w:name="_Toc74928024"/>
      <w:bookmarkStart w:id="5775" w:name="_Toc76115123"/>
      <w:bookmarkStart w:id="5776" w:name="_Toc76544530"/>
      <w:bookmarkStart w:id="5777" w:name="_Toc82541347"/>
      <w:bookmarkStart w:id="5778" w:name="_Toc89951994"/>
      <w:bookmarkStart w:id="5779" w:name="_Toc98767090"/>
      <w:bookmarkStart w:id="5780" w:name="_Toc106203138"/>
      <w:bookmarkStart w:id="5781" w:name="_Toc115187437"/>
      <w:bookmarkStart w:id="5782" w:name="_Toc121993992"/>
      <w:bookmarkStart w:id="5783" w:name="_Toc124153000"/>
      <w:bookmarkStart w:id="5784" w:name="_Toc131538302"/>
      <w:bookmarkStart w:id="5785" w:name="_Toc137391422"/>
      <w:bookmarkStart w:id="5786" w:name="_Toc146962080"/>
      <w:bookmarkStart w:id="5787" w:name="_Toc187256445"/>
      <w:r w:rsidRPr="00931575">
        <w:t>7.3.5.1</w:t>
      </w:r>
      <w:r w:rsidRPr="00931575">
        <w:tab/>
        <w:t>General</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788" w:name="_Toc21102831"/>
      <w:bookmarkStart w:id="5789" w:name="_Toc29810680"/>
      <w:bookmarkStart w:id="5790" w:name="_Toc36636032"/>
      <w:bookmarkStart w:id="5791" w:name="_Toc37272978"/>
      <w:bookmarkStart w:id="5792" w:name="_Toc45886058"/>
      <w:bookmarkStart w:id="5793" w:name="_Toc53183134"/>
      <w:bookmarkStart w:id="5794" w:name="_Toc58915801"/>
      <w:bookmarkStart w:id="5795" w:name="_Toc66700948"/>
      <w:bookmarkStart w:id="5796" w:name="_Toc68697103"/>
      <w:bookmarkStart w:id="5797" w:name="_Toc74928025"/>
      <w:bookmarkStart w:id="5798" w:name="_Toc76115124"/>
      <w:bookmarkStart w:id="5799" w:name="_Toc76544531"/>
      <w:bookmarkStart w:id="5800" w:name="_Toc82541348"/>
      <w:bookmarkStart w:id="5801" w:name="_Toc89951995"/>
      <w:bookmarkStart w:id="5802" w:name="_Toc98767091"/>
      <w:bookmarkStart w:id="5803" w:name="_Toc106203139"/>
      <w:bookmarkStart w:id="5804" w:name="_Toc115187438"/>
      <w:bookmarkStart w:id="5805" w:name="_Toc121993993"/>
      <w:bookmarkStart w:id="5806" w:name="_Toc124153001"/>
      <w:bookmarkStart w:id="5807" w:name="_Toc131538303"/>
      <w:bookmarkStart w:id="5808" w:name="_Toc137391423"/>
      <w:bookmarkStart w:id="5809" w:name="_Toc146962081"/>
      <w:bookmarkStart w:id="5810" w:name="_Toc187256446"/>
      <w:r w:rsidRPr="00931575">
        <w:t>7.3.5.2</w:t>
      </w:r>
      <w:r w:rsidRPr="00931575">
        <w:tab/>
        <w:t xml:space="preserve">Test requirements for </w:t>
      </w:r>
      <w:r w:rsidRPr="00931575">
        <w:rPr>
          <w:i/>
        </w:rPr>
        <w:t>BS type 1-O</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811" w:name="_Toc21102832"/>
      <w:bookmarkStart w:id="5812" w:name="_Toc29810681"/>
      <w:bookmarkStart w:id="5813" w:name="_Toc36636033"/>
      <w:bookmarkStart w:id="5814" w:name="_Toc37272979"/>
      <w:bookmarkStart w:id="5815" w:name="_Toc45886059"/>
      <w:bookmarkStart w:id="5816" w:name="_Toc53183135"/>
      <w:bookmarkStart w:id="5817" w:name="_Toc58915802"/>
      <w:bookmarkStart w:id="5818" w:name="_Toc66700949"/>
      <w:bookmarkStart w:id="5819" w:name="_Toc68697104"/>
      <w:bookmarkStart w:id="5820" w:name="_Toc74928026"/>
      <w:bookmarkStart w:id="5821" w:name="_Toc76115125"/>
      <w:bookmarkStart w:id="5822" w:name="_Toc76544532"/>
      <w:bookmarkStart w:id="5823" w:name="_Toc82541349"/>
      <w:bookmarkStart w:id="5824" w:name="_Toc89951996"/>
      <w:bookmarkStart w:id="5825" w:name="_Toc98767092"/>
      <w:bookmarkStart w:id="5826" w:name="_Toc106203140"/>
      <w:bookmarkStart w:id="5827" w:name="_Toc115187439"/>
      <w:bookmarkStart w:id="5828" w:name="_Toc121993994"/>
      <w:bookmarkStart w:id="5829" w:name="_Toc124153002"/>
      <w:bookmarkStart w:id="5830" w:name="_Toc131538304"/>
      <w:bookmarkStart w:id="5831" w:name="_Toc137391424"/>
      <w:bookmarkStart w:id="5832" w:name="_Toc146962082"/>
      <w:bookmarkStart w:id="5833" w:name="_Toc187256447"/>
      <w:r w:rsidRPr="00931575">
        <w:t>7.3.5.3</w:t>
      </w:r>
      <w:r w:rsidRPr="00931575">
        <w:tab/>
        <w:t xml:space="preserve">Test requirements for </w:t>
      </w:r>
      <w:r w:rsidRPr="00931575">
        <w:rPr>
          <w:i/>
        </w:rPr>
        <w:t>BS type 2-O</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834" w:name="_Toc21102833"/>
      <w:bookmarkStart w:id="5835" w:name="_Toc29810682"/>
      <w:bookmarkStart w:id="5836" w:name="_Toc36636034"/>
      <w:bookmarkStart w:id="5837" w:name="_Toc37272980"/>
      <w:bookmarkStart w:id="5838" w:name="_Toc45886060"/>
      <w:bookmarkStart w:id="5839" w:name="_Toc53183136"/>
      <w:bookmarkStart w:id="5840" w:name="_Toc58915803"/>
      <w:bookmarkStart w:id="5841" w:name="_Toc66700950"/>
      <w:bookmarkStart w:id="5842" w:name="_Toc68697105"/>
      <w:bookmarkStart w:id="5843" w:name="_Toc74928027"/>
      <w:bookmarkStart w:id="5844" w:name="_Toc76115126"/>
      <w:bookmarkStart w:id="5845" w:name="_Toc76544533"/>
      <w:bookmarkStart w:id="5846" w:name="_Toc82541350"/>
      <w:bookmarkStart w:id="5847" w:name="_Toc89951997"/>
      <w:bookmarkStart w:id="5848" w:name="_Toc98767093"/>
      <w:bookmarkStart w:id="5849" w:name="_Toc106203141"/>
      <w:bookmarkStart w:id="5850" w:name="_Toc115187440"/>
      <w:bookmarkStart w:id="5851" w:name="_Toc121993995"/>
      <w:bookmarkStart w:id="5852" w:name="_Toc124153003"/>
      <w:bookmarkStart w:id="5853" w:name="_Toc131538305"/>
      <w:bookmarkStart w:id="5854" w:name="_Toc137391425"/>
      <w:bookmarkStart w:id="5855" w:name="_Toc146962083"/>
      <w:bookmarkStart w:id="5856" w:name="_Toc187256448"/>
      <w:r w:rsidRPr="00931575">
        <w:t>7.4</w:t>
      </w:r>
      <w:r w:rsidRPr="00931575">
        <w:tab/>
        <w:t>OTA dynamic range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1A601A1A" w14:textId="77777777" w:rsidR="00C45907" w:rsidRPr="00931575" w:rsidRDefault="00C45907" w:rsidP="00C45907">
      <w:pPr>
        <w:pStyle w:val="Heading3"/>
        <w:rPr>
          <w:lang w:eastAsia="sv-SE"/>
        </w:rPr>
      </w:pPr>
      <w:bookmarkStart w:id="5857" w:name="_Toc21102834"/>
      <w:bookmarkStart w:id="5858" w:name="_Toc29810683"/>
      <w:bookmarkStart w:id="5859" w:name="_Toc36636035"/>
      <w:bookmarkStart w:id="5860" w:name="_Toc37272981"/>
      <w:bookmarkStart w:id="5861" w:name="_Toc45886061"/>
      <w:bookmarkStart w:id="5862" w:name="_Toc53183137"/>
      <w:bookmarkStart w:id="5863" w:name="_Toc58915804"/>
      <w:bookmarkStart w:id="5864" w:name="_Toc66700951"/>
      <w:bookmarkStart w:id="5865" w:name="_Toc68697106"/>
      <w:bookmarkStart w:id="5866" w:name="_Toc74928028"/>
      <w:bookmarkStart w:id="5867" w:name="_Toc76115127"/>
      <w:bookmarkStart w:id="5868" w:name="_Toc76544534"/>
      <w:bookmarkStart w:id="5869" w:name="_Toc82541351"/>
      <w:bookmarkStart w:id="5870" w:name="_Toc89951998"/>
      <w:bookmarkStart w:id="5871" w:name="_Toc98767094"/>
      <w:bookmarkStart w:id="5872" w:name="_Toc106203142"/>
      <w:bookmarkStart w:id="5873" w:name="_Toc115187441"/>
      <w:bookmarkStart w:id="5874" w:name="_Toc121993996"/>
      <w:bookmarkStart w:id="5875" w:name="_Toc124153004"/>
      <w:bookmarkStart w:id="5876" w:name="_Toc131538306"/>
      <w:bookmarkStart w:id="5877" w:name="_Toc137391426"/>
      <w:bookmarkStart w:id="5878" w:name="_Toc146962084"/>
      <w:bookmarkStart w:id="5879" w:name="_Toc187256449"/>
      <w:r w:rsidRPr="00931575">
        <w:rPr>
          <w:lang w:eastAsia="sv-SE"/>
        </w:rPr>
        <w:t>7.4.1</w:t>
      </w:r>
      <w:r w:rsidRPr="00931575">
        <w:rPr>
          <w:lang w:eastAsia="sv-SE"/>
        </w:rPr>
        <w:tab/>
        <w:t>Definition and applicability</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880" w:name="_Toc21102835"/>
      <w:bookmarkStart w:id="5881" w:name="_Toc29810684"/>
      <w:bookmarkStart w:id="5882" w:name="_Toc36636036"/>
      <w:bookmarkStart w:id="5883" w:name="_Toc37272982"/>
      <w:bookmarkStart w:id="5884" w:name="_Toc45886062"/>
      <w:bookmarkStart w:id="5885" w:name="_Toc53183138"/>
      <w:bookmarkStart w:id="5886" w:name="_Toc58915805"/>
      <w:bookmarkStart w:id="5887" w:name="_Toc66700952"/>
      <w:bookmarkStart w:id="5888" w:name="_Toc68697107"/>
      <w:bookmarkStart w:id="5889" w:name="_Toc74928029"/>
      <w:bookmarkStart w:id="5890" w:name="_Toc76115128"/>
      <w:bookmarkStart w:id="5891" w:name="_Toc76544535"/>
      <w:bookmarkStart w:id="5892" w:name="_Toc82541352"/>
      <w:bookmarkStart w:id="5893" w:name="_Toc89951999"/>
      <w:bookmarkStart w:id="5894" w:name="_Toc98767095"/>
      <w:bookmarkStart w:id="5895" w:name="_Toc106203143"/>
      <w:bookmarkStart w:id="5896" w:name="_Toc115187442"/>
      <w:bookmarkStart w:id="5897" w:name="_Toc121993997"/>
      <w:bookmarkStart w:id="5898" w:name="_Toc124153005"/>
      <w:bookmarkStart w:id="5899" w:name="_Toc131538307"/>
      <w:bookmarkStart w:id="5900" w:name="_Toc137391427"/>
      <w:bookmarkStart w:id="5901" w:name="_Toc146962085"/>
      <w:bookmarkStart w:id="5902" w:name="_Toc187256450"/>
      <w:r w:rsidRPr="00931575">
        <w:rPr>
          <w:lang w:eastAsia="sv-SE"/>
        </w:rPr>
        <w:t>7.4.2</w:t>
      </w:r>
      <w:r w:rsidRPr="00931575">
        <w:rPr>
          <w:lang w:eastAsia="sv-SE"/>
        </w:rPr>
        <w:tab/>
        <w:t>Minimum requirement</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903" w:name="_Toc21102836"/>
      <w:bookmarkStart w:id="5904" w:name="_Toc29810685"/>
      <w:bookmarkStart w:id="5905" w:name="_Toc36636037"/>
      <w:bookmarkStart w:id="5906" w:name="_Toc37272983"/>
      <w:bookmarkStart w:id="5907" w:name="_Toc45886063"/>
      <w:bookmarkStart w:id="5908" w:name="_Toc53183139"/>
      <w:bookmarkStart w:id="5909" w:name="_Toc58915806"/>
      <w:bookmarkStart w:id="5910" w:name="_Toc66700953"/>
      <w:bookmarkStart w:id="5911" w:name="_Toc68697108"/>
      <w:bookmarkStart w:id="5912" w:name="_Toc74928030"/>
      <w:bookmarkStart w:id="5913" w:name="_Toc76115129"/>
      <w:bookmarkStart w:id="5914" w:name="_Toc76544536"/>
      <w:bookmarkStart w:id="5915" w:name="_Toc82541353"/>
      <w:bookmarkStart w:id="5916" w:name="_Toc89952000"/>
      <w:bookmarkStart w:id="5917" w:name="_Toc98767096"/>
      <w:bookmarkStart w:id="5918" w:name="_Toc106203144"/>
      <w:bookmarkStart w:id="5919" w:name="_Toc115187443"/>
      <w:bookmarkStart w:id="5920" w:name="_Toc121993998"/>
      <w:bookmarkStart w:id="5921" w:name="_Toc124153006"/>
      <w:bookmarkStart w:id="5922" w:name="_Toc131538308"/>
      <w:bookmarkStart w:id="5923" w:name="_Toc137391428"/>
      <w:bookmarkStart w:id="5924" w:name="_Toc146962086"/>
      <w:bookmarkStart w:id="5925" w:name="_Toc187256451"/>
      <w:r w:rsidRPr="00931575">
        <w:rPr>
          <w:lang w:eastAsia="sv-SE"/>
        </w:rPr>
        <w:t>7.4.3</w:t>
      </w:r>
      <w:r w:rsidRPr="00931575">
        <w:rPr>
          <w:lang w:eastAsia="sv-SE"/>
        </w:rPr>
        <w:tab/>
        <w:t>Test purpose</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926" w:name="_Toc21102837"/>
      <w:bookmarkStart w:id="5927" w:name="_Toc29810686"/>
      <w:bookmarkStart w:id="5928" w:name="_Toc36636038"/>
      <w:bookmarkStart w:id="5929" w:name="_Toc37272984"/>
      <w:bookmarkStart w:id="5930" w:name="_Toc45886064"/>
      <w:bookmarkStart w:id="5931" w:name="_Toc53183140"/>
      <w:bookmarkStart w:id="5932" w:name="_Toc58915807"/>
      <w:bookmarkStart w:id="5933" w:name="_Toc66700954"/>
      <w:bookmarkStart w:id="5934" w:name="_Toc68697109"/>
      <w:bookmarkStart w:id="5935" w:name="_Toc74928031"/>
      <w:bookmarkStart w:id="5936" w:name="_Toc76115130"/>
      <w:bookmarkStart w:id="5937" w:name="_Toc76544537"/>
      <w:bookmarkStart w:id="5938" w:name="_Toc82541354"/>
      <w:bookmarkStart w:id="5939" w:name="_Toc89952001"/>
      <w:bookmarkStart w:id="5940" w:name="_Toc98767097"/>
      <w:bookmarkStart w:id="5941" w:name="_Toc106203145"/>
      <w:bookmarkStart w:id="5942" w:name="_Toc115187444"/>
      <w:bookmarkStart w:id="5943" w:name="_Toc121993999"/>
      <w:bookmarkStart w:id="5944" w:name="_Toc124153007"/>
      <w:bookmarkStart w:id="5945" w:name="_Toc131538309"/>
      <w:bookmarkStart w:id="5946" w:name="_Toc137391429"/>
      <w:bookmarkStart w:id="5947" w:name="_Toc146962087"/>
      <w:bookmarkStart w:id="5948" w:name="_Toc187256452"/>
      <w:r w:rsidRPr="00931575">
        <w:rPr>
          <w:lang w:eastAsia="sv-SE"/>
        </w:rPr>
        <w:t>7.4</w:t>
      </w:r>
      <w:r w:rsidRPr="00931575">
        <w:rPr>
          <w:lang w:eastAsia="zh-CN"/>
        </w:rPr>
        <w:t>.</w:t>
      </w:r>
      <w:r w:rsidRPr="00931575">
        <w:rPr>
          <w:lang w:eastAsia="sv-SE"/>
        </w:rPr>
        <w:t>4</w:t>
      </w:r>
      <w:r w:rsidRPr="00931575">
        <w:rPr>
          <w:lang w:eastAsia="sv-SE"/>
        </w:rPr>
        <w:tab/>
        <w:t>Method of test</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DE4EB49" w14:textId="77777777" w:rsidR="00C45907" w:rsidRPr="00931575" w:rsidRDefault="00C45907" w:rsidP="00C45907">
      <w:pPr>
        <w:pStyle w:val="Heading4"/>
        <w:rPr>
          <w:lang w:eastAsia="sv-SE"/>
        </w:rPr>
      </w:pPr>
      <w:bookmarkStart w:id="5949" w:name="_Toc21102838"/>
      <w:bookmarkStart w:id="5950" w:name="_Toc29810687"/>
      <w:bookmarkStart w:id="5951" w:name="_Toc36636039"/>
      <w:bookmarkStart w:id="5952" w:name="_Toc37272985"/>
      <w:bookmarkStart w:id="5953" w:name="_Toc45886065"/>
      <w:bookmarkStart w:id="5954" w:name="_Toc53183141"/>
      <w:bookmarkStart w:id="5955" w:name="_Toc58915808"/>
      <w:bookmarkStart w:id="5956" w:name="_Toc66700955"/>
      <w:bookmarkStart w:id="5957" w:name="_Toc68697110"/>
      <w:bookmarkStart w:id="5958" w:name="_Toc74928032"/>
      <w:bookmarkStart w:id="5959" w:name="_Toc76115131"/>
      <w:bookmarkStart w:id="5960" w:name="_Toc76544538"/>
      <w:bookmarkStart w:id="5961" w:name="_Toc82541355"/>
      <w:bookmarkStart w:id="5962" w:name="_Toc89952002"/>
      <w:bookmarkStart w:id="5963" w:name="_Toc98767098"/>
      <w:bookmarkStart w:id="5964" w:name="_Toc106203146"/>
      <w:bookmarkStart w:id="5965" w:name="_Toc115187445"/>
      <w:bookmarkStart w:id="5966" w:name="_Toc121994000"/>
      <w:bookmarkStart w:id="5967" w:name="_Toc124153008"/>
      <w:bookmarkStart w:id="5968" w:name="_Toc131538310"/>
      <w:bookmarkStart w:id="5969" w:name="_Toc137391430"/>
      <w:bookmarkStart w:id="5970" w:name="_Toc146962088"/>
      <w:bookmarkStart w:id="5971" w:name="_Toc187256453"/>
      <w:r w:rsidRPr="00931575">
        <w:rPr>
          <w:lang w:eastAsia="sv-SE"/>
        </w:rPr>
        <w:t>7.4.4.1</w:t>
      </w:r>
      <w:r w:rsidRPr="00931575">
        <w:rPr>
          <w:lang w:eastAsia="sv-SE"/>
        </w:rPr>
        <w:tab/>
        <w:t>Initial conditions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972" w:name="_Toc21102839"/>
      <w:bookmarkStart w:id="5973" w:name="_Toc29810688"/>
      <w:bookmarkStart w:id="5974" w:name="_Toc36636040"/>
      <w:bookmarkStart w:id="5975" w:name="_Toc37272986"/>
      <w:bookmarkStart w:id="5976" w:name="_Toc45886066"/>
      <w:bookmarkStart w:id="5977" w:name="_Toc53183142"/>
      <w:bookmarkStart w:id="5978" w:name="_Toc58915809"/>
      <w:bookmarkStart w:id="5979" w:name="_Toc66700956"/>
      <w:bookmarkStart w:id="5980" w:name="_Toc68697111"/>
      <w:bookmarkStart w:id="5981" w:name="_Toc74928033"/>
      <w:bookmarkStart w:id="5982" w:name="_Toc76115132"/>
      <w:bookmarkStart w:id="5983" w:name="_Toc76544539"/>
      <w:bookmarkStart w:id="5984" w:name="_Toc82541356"/>
      <w:bookmarkStart w:id="5985" w:name="_Toc89952003"/>
      <w:bookmarkStart w:id="5986" w:name="_Toc98767099"/>
      <w:bookmarkStart w:id="5987" w:name="_Toc106203147"/>
      <w:bookmarkStart w:id="5988" w:name="_Toc115187446"/>
      <w:bookmarkStart w:id="5989" w:name="_Toc121994001"/>
      <w:bookmarkStart w:id="5990" w:name="_Toc124153009"/>
      <w:bookmarkStart w:id="5991" w:name="_Toc131538311"/>
      <w:bookmarkStart w:id="5992" w:name="_Toc137391431"/>
      <w:bookmarkStart w:id="5993" w:name="_Toc146962089"/>
      <w:bookmarkStart w:id="5994" w:name="_Toc187256454"/>
      <w:r w:rsidRPr="00931575">
        <w:rPr>
          <w:lang w:eastAsia="sv-SE"/>
        </w:rPr>
        <w:t>7.4.4.2</w:t>
      </w:r>
      <w:r w:rsidRPr="00931575">
        <w:rPr>
          <w:lang w:eastAsia="sv-SE"/>
        </w:rPr>
        <w:tab/>
        <w:t>Procedure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995" w:name="_Toc21102840"/>
      <w:bookmarkStart w:id="5996" w:name="_Toc29810689"/>
      <w:bookmarkStart w:id="5997" w:name="_Toc36636041"/>
      <w:bookmarkStart w:id="5998" w:name="_Toc37272987"/>
      <w:bookmarkStart w:id="5999" w:name="_Toc45886067"/>
      <w:bookmarkStart w:id="6000" w:name="_Toc53183143"/>
      <w:bookmarkStart w:id="6001" w:name="_Toc58915810"/>
      <w:bookmarkStart w:id="6002" w:name="_Toc66700957"/>
      <w:bookmarkStart w:id="6003" w:name="_Toc68697112"/>
      <w:bookmarkStart w:id="6004" w:name="_Toc74928034"/>
      <w:bookmarkStart w:id="6005" w:name="_Toc76115133"/>
      <w:bookmarkStart w:id="6006" w:name="_Toc76544540"/>
      <w:bookmarkStart w:id="6007" w:name="_Toc82541357"/>
      <w:bookmarkStart w:id="6008" w:name="_Toc89952004"/>
      <w:bookmarkStart w:id="6009" w:name="_Toc98767100"/>
      <w:bookmarkStart w:id="6010" w:name="_Toc106203148"/>
      <w:bookmarkStart w:id="6011" w:name="_Toc115187447"/>
      <w:bookmarkStart w:id="6012" w:name="_Toc121994002"/>
      <w:bookmarkStart w:id="6013" w:name="_Toc124153010"/>
      <w:bookmarkStart w:id="6014" w:name="_Toc131538312"/>
      <w:bookmarkStart w:id="6015" w:name="_Toc137391432"/>
      <w:bookmarkStart w:id="6016" w:name="_Toc146962090"/>
      <w:bookmarkStart w:id="6017" w:name="_Toc187256455"/>
      <w:r w:rsidRPr="00931575">
        <w:rPr>
          <w:lang w:eastAsia="sv-SE"/>
        </w:rPr>
        <w:t>7.4.5</w:t>
      </w:r>
      <w:r w:rsidRPr="00931575">
        <w:rPr>
          <w:lang w:eastAsia="sv-SE"/>
        </w:rPr>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03BA376F" w14:textId="77777777" w:rsidR="00C45907" w:rsidRPr="00931575" w:rsidRDefault="00C45907" w:rsidP="00C45907">
      <w:pPr>
        <w:pStyle w:val="Heading4"/>
      </w:pPr>
      <w:bookmarkStart w:id="6018" w:name="_Toc21102841"/>
      <w:bookmarkStart w:id="6019" w:name="_Toc29810690"/>
      <w:bookmarkStart w:id="6020" w:name="_Toc36636042"/>
      <w:bookmarkStart w:id="6021" w:name="_Toc37272988"/>
      <w:bookmarkStart w:id="6022" w:name="_Toc45886068"/>
      <w:bookmarkStart w:id="6023" w:name="_Toc53183144"/>
      <w:bookmarkStart w:id="6024" w:name="_Toc58915811"/>
      <w:bookmarkStart w:id="6025" w:name="_Toc66700958"/>
      <w:bookmarkStart w:id="6026" w:name="_Toc68697113"/>
      <w:bookmarkStart w:id="6027" w:name="_Toc74928035"/>
      <w:bookmarkStart w:id="6028" w:name="_Toc76115134"/>
      <w:bookmarkStart w:id="6029" w:name="_Toc76544541"/>
      <w:bookmarkStart w:id="6030" w:name="_Toc82541358"/>
      <w:bookmarkStart w:id="6031" w:name="_Toc89952005"/>
      <w:bookmarkStart w:id="6032" w:name="_Toc98767101"/>
      <w:bookmarkStart w:id="6033" w:name="_Toc106203149"/>
      <w:bookmarkStart w:id="6034" w:name="_Toc115187448"/>
      <w:bookmarkStart w:id="6035" w:name="_Toc121994003"/>
      <w:bookmarkStart w:id="6036" w:name="_Toc124153011"/>
      <w:bookmarkStart w:id="6037" w:name="_Toc131538313"/>
      <w:bookmarkStart w:id="6038" w:name="_Toc137391433"/>
      <w:bookmarkStart w:id="6039" w:name="_Toc146962091"/>
      <w:bookmarkStart w:id="6040" w:name="_Toc187256456"/>
      <w:r w:rsidRPr="00931575">
        <w:t>7.4.5.1</w:t>
      </w:r>
      <w:r w:rsidRPr="00931575">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041" w:name="_Toc21102842"/>
      <w:bookmarkStart w:id="6042" w:name="_Toc29810691"/>
      <w:bookmarkStart w:id="6043" w:name="_Toc36636043"/>
      <w:bookmarkStart w:id="6044" w:name="_Toc37272989"/>
      <w:bookmarkStart w:id="6045" w:name="_Toc45886069"/>
      <w:bookmarkStart w:id="6046" w:name="_Toc53183145"/>
      <w:bookmarkStart w:id="6047" w:name="_Toc58915812"/>
      <w:bookmarkStart w:id="6048" w:name="_Toc66700959"/>
      <w:bookmarkStart w:id="6049" w:name="_Toc68697114"/>
      <w:bookmarkStart w:id="6050" w:name="_Toc74928036"/>
      <w:bookmarkStart w:id="6051" w:name="_Toc76115135"/>
      <w:bookmarkStart w:id="6052" w:name="_Toc76544542"/>
      <w:bookmarkStart w:id="6053" w:name="_Toc82541359"/>
      <w:bookmarkStart w:id="6054" w:name="_Toc89952006"/>
      <w:bookmarkStart w:id="6055" w:name="_Toc98767102"/>
      <w:bookmarkStart w:id="6056" w:name="_Toc106203150"/>
      <w:bookmarkStart w:id="6057" w:name="_Toc115187449"/>
      <w:bookmarkStart w:id="6058" w:name="_Toc121994004"/>
      <w:bookmarkStart w:id="6059" w:name="_Toc124153012"/>
      <w:bookmarkStart w:id="6060" w:name="_Toc131538314"/>
      <w:bookmarkStart w:id="6061" w:name="_Toc137391434"/>
      <w:bookmarkStart w:id="6062" w:name="_Toc146962092"/>
      <w:bookmarkStart w:id="6063" w:name="_Toc187256457"/>
      <w:r w:rsidRPr="00931575">
        <w:t>7.4.5.2</w:t>
      </w:r>
      <w:r w:rsidRPr="00931575">
        <w:tab/>
        <w:t xml:space="preserve">Test requirements for </w:t>
      </w:r>
      <w:r w:rsidRPr="00931575">
        <w:rPr>
          <w:i/>
        </w:rPr>
        <w:t>BS type 1-O</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6064" w:name="_Toc21102843"/>
      <w:bookmarkStart w:id="6065" w:name="_Toc29810692"/>
      <w:bookmarkStart w:id="6066" w:name="_Toc36636044"/>
      <w:bookmarkStart w:id="6067" w:name="_Toc37272990"/>
      <w:bookmarkStart w:id="6068" w:name="_Toc45886070"/>
      <w:bookmarkStart w:id="6069" w:name="_Toc53183146"/>
      <w:bookmarkStart w:id="6070" w:name="_Toc58915813"/>
      <w:bookmarkStart w:id="6071" w:name="_Toc66700960"/>
      <w:bookmarkStart w:id="6072" w:name="_Toc68697115"/>
      <w:bookmarkStart w:id="6073" w:name="_Toc74928037"/>
      <w:bookmarkStart w:id="6074" w:name="_Toc76115136"/>
      <w:bookmarkStart w:id="6075" w:name="_Toc76544543"/>
      <w:bookmarkStart w:id="6076" w:name="_Toc82541360"/>
      <w:bookmarkStart w:id="6077" w:name="_Toc89952007"/>
      <w:bookmarkStart w:id="6078" w:name="_Toc98767103"/>
      <w:bookmarkStart w:id="6079" w:name="_Toc106203151"/>
      <w:bookmarkStart w:id="6080" w:name="_Toc115187450"/>
      <w:bookmarkStart w:id="6081" w:name="_Toc121994005"/>
      <w:bookmarkStart w:id="6082" w:name="_Toc124153013"/>
      <w:bookmarkStart w:id="6083" w:name="_Toc131538315"/>
      <w:bookmarkStart w:id="6084" w:name="_Toc137391435"/>
      <w:bookmarkStart w:id="6085" w:name="_Toc146962093"/>
      <w:bookmarkStart w:id="6086" w:name="_Toc187256458"/>
      <w:r w:rsidRPr="00931575">
        <w:t>7.5</w:t>
      </w:r>
      <w:r w:rsidRPr="00931575">
        <w:tab/>
        <w:t>OTA in-band selectivity and blocking</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07E17C4" w14:textId="77777777" w:rsidR="00C45907" w:rsidRPr="00931575" w:rsidRDefault="00C45907" w:rsidP="00C45907">
      <w:pPr>
        <w:pStyle w:val="Heading3"/>
        <w:rPr>
          <w:lang w:eastAsia="sv-SE"/>
        </w:rPr>
      </w:pPr>
      <w:bookmarkStart w:id="6087" w:name="_Toc21102844"/>
      <w:bookmarkStart w:id="6088" w:name="_Toc29810693"/>
      <w:bookmarkStart w:id="6089" w:name="_Toc36636045"/>
      <w:bookmarkStart w:id="6090" w:name="_Toc37272991"/>
      <w:bookmarkStart w:id="6091" w:name="_Toc45886071"/>
      <w:bookmarkStart w:id="6092" w:name="_Toc53183147"/>
      <w:bookmarkStart w:id="6093" w:name="_Toc58915814"/>
      <w:bookmarkStart w:id="6094" w:name="_Toc66700961"/>
      <w:bookmarkStart w:id="6095" w:name="_Toc68697116"/>
      <w:bookmarkStart w:id="6096" w:name="_Toc74928038"/>
      <w:bookmarkStart w:id="6097" w:name="_Toc76115137"/>
      <w:bookmarkStart w:id="6098" w:name="_Toc76544544"/>
      <w:bookmarkStart w:id="6099" w:name="_Toc82541361"/>
      <w:bookmarkStart w:id="6100" w:name="_Toc89952008"/>
      <w:bookmarkStart w:id="6101" w:name="_Toc98767104"/>
      <w:bookmarkStart w:id="6102" w:name="_Toc106203152"/>
      <w:bookmarkStart w:id="6103" w:name="_Toc115187451"/>
      <w:bookmarkStart w:id="6104" w:name="_Toc121994006"/>
      <w:bookmarkStart w:id="6105" w:name="_Toc124153014"/>
      <w:bookmarkStart w:id="6106" w:name="_Toc131538316"/>
      <w:bookmarkStart w:id="6107" w:name="_Toc137391436"/>
      <w:bookmarkStart w:id="6108" w:name="_Toc146962094"/>
      <w:bookmarkStart w:id="6109" w:name="_Toc187256459"/>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0062607F" w14:textId="77777777" w:rsidR="00C45907" w:rsidRPr="00931575" w:rsidRDefault="00C45907" w:rsidP="00C45907">
      <w:pPr>
        <w:pStyle w:val="Heading4"/>
        <w:rPr>
          <w:lang w:eastAsia="sv-SE"/>
        </w:rPr>
      </w:pPr>
      <w:bookmarkStart w:id="6110" w:name="_Toc21102845"/>
      <w:bookmarkStart w:id="6111" w:name="_Toc29810694"/>
      <w:bookmarkStart w:id="6112" w:name="_Toc36636046"/>
      <w:bookmarkStart w:id="6113" w:name="_Toc37272992"/>
      <w:bookmarkStart w:id="6114" w:name="_Toc45886072"/>
      <w:bookmarkStart w:id="6115" w:name="_Toc53183148"/>
      <w:bookmarkStart w:id="6116" w:name="_Toc58915815"/>
      <w:bookmarkStart w:id="6117" w:name="_Toc66700962"/>
      <w:bookmarkStart w:id="6118" w:name="_Toc68697117"/>
      <w:bookmarkStart w:id="6119" w:name="_Toc74928039"/>
      <w:bookmarkStart w:id="6120" w:name="_Toc76115138"/>
      <w:bookmarkStart w:id="6121" w:name="_Toc76544545"/>
      <w:bookmarkStart w:id="6122" w:name="_Toc82541362"/>
      <w:bookmarkStart w:id="6123" w:name="_Toc89952009"/>
      <w:bookmarkStart w:id="6124" w:name="_Toc98767105"/>
      <w:bookmarkStart w:id="6125" w:name="_Toc106203153"/>
      <w:bookmarkStart w:id="6126" w:name="_Toc115187452"/>
      <w:bookmarkStart w:id="6127" w:name="_Toc121994007"/>
      <w:bookmarkStart w:id="6128" w:name="_Toc124153015"/>
      <w:bookmarkStart w:id="6129" w:name="_Toc131538317"/>
      <w:bookmarkStart w:id="6130" w:name="_Toc137391437"/>
      <w:bookmarkStart w:id="6131" w:name="_Toc146962095"/>
      <w:bookmarkStart w:id="6132" w:name="_Toc187256460"/>
      <w:r w:rsidRPr="00931575">
        <w:rPr>
          <w:lang w:eastAsia="sv-SE"/>
        </w:rPr>
        <w:t>7.5.1.1</w:t>
      </w:r>
      <w:r w:rsidRPr="00931575">
        <w:rPr>
          <w:lang w:eastAsia="sv-SE"/>
        </w:rPr>
        <w:tab/>
        <w:t>Definition and applicability</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133" w:name="_Toc21102846"/>
      <w:bookmarkStart w:id="6134" w:name="_Toc29810695"/>
      <w:bookmarkStart w:id="6135" w:name="_Toc36636047"/>
      <w:bookmarkStart w:id="6136" w:name="_Toc37272993"/>
      <w:bookmarkStart w:id="6137" w:name="_Toc45886073"/>
      <w:bookmarkStart w:id="6138" w:name="_Toc53183149"/>
      <w:bookmarkStart w:id="6139" w:name="_Toc58915816"/>
      <w:bookmarkStart w:id="6140" w:name="_Toc66700963"/>
      <w:bookmarkStart w:id="6141" w:name="_Toc68697118"/>
      <w:bookmarkStart w:id="6142" w:name="_Toc74928040"/>
      <w:bookmarkStart w:id="6143" w:name="_Toc76115139"/>
      <w:bookmarkStart w:id="6144" w:name="_Toc76544546"/>
      <w:bookmarkStart w:id="6145" w:name="_Toc82541363"/>
      <w:bookmarkStart w:id="6146" w:name="_Toc89952010"/>
      <w:bookmarkStart w:id="6147" w:name="_Toc98767106"/>
      <w:bookmarkStart w:id="6148" w:name="_Toc106203154"/>
      <w:bookmarkStart w:id="6149" w:name="_Toc115187453"/>
      <w:bookmarkStart w:id="6150" w:name="_Toc121994008"/>
      <w:bookmarkStart w:id="6151" w:name="_Toc124153016"/>
      <w:bookmarkStart w:id="6152" w:name="_Toc131538318"/>
      <w:bookmarkStart w:id="6153" w:name="_Toc137391438"/>
      <w:bookmarkStart w:id="6154" w:name="_Toc146962096"/>
      <w:bookmarkStart w:id="6155" w:name="_Toc187256461"/>
      <w:r w:rsidRPr="00931575">
        <w:rPr>
          <w:lang w:eastAsia="sv-SE"/>
        </w:rPr>
        <w:t>7.5.1.2</w:t>
      </w:r>
      <w:r w:rsidRPr="00931575">
        <w:rPr>
          <w:lang w:eastAsia="sv-SE"/>
        </w:rPr>
        <w:tab/>
        <w:t>Minimum requirement</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156" w:name="_Toc21102847"/>
      <w:bookmarkStart w:id="6157" w:name="_Toc29810696"/>
      <w:bookmarkStart w:id="6158" w:name="_Toc36636048"/>
      <w:bookmarkStart w:id="6159" w:name="_Toc37272994"/>
      <w:bookmarkStart w:id="6160" w:name="_Toc45886074"/>
      <w:bookmarkStart w:id="6161" w:name="_Toc53183150"/>
      <w:bookmarkStart w:id="6162" w:name="_Toc58915817"/>
      <w:bookmarkStart w:id="6163" w:name="_Toc66700964"/>
      <w:bookmarkStart w:id="6164" w:name="_Toc68697119"/>
      <w:bookmarkStart w:id="6165" w:name="_Toc74928041"/>
      <w:bookmarkStart w:id="6166" w:name="_Toc76115140"/>
      <w:bookmarkStart w:id="6167" w:name="_Toc76544547"/>
      <w:bookmarkStart w:id="6168" w:name="_Toc82541364"/>
      <w:bookmarkStart w:id="6169" w:name="_Toc89952011"/>
      <w:bookmarkStart w:id="6170" w:name="_Toc98767107"/>
      <w:bookmarkStart w:id="6171" w:name="_Toc106203155"/>
      <w:bookmarkStart w:id="6172" w:name="_Toc115187454"/>
      <w:bookmarkStart w:id="6173" w:name="_Toc121994009"/>
      <w:bookmarkStart w:id="6174" w:name="_Toc124153017"/>
      <w:bookmarkStart w:id="6175" w:name="_Toc131538319"/>
      <w:bookmarkStart w:id="6176" w:name="_Toc137391439"/>
      <w:bookmarkStart w:id="6177" w:name="_Toc146962097"/>
      <w:bookmarkStart w:id="6178" w:name="_Toc187256462"/>
      <w:r w:rsidRPr="00931575">
        <w:rPr>
          <w:lang w:eastAsia="sv-SE"/>
        </w:rPr>
        <w:t>7.5.1.3</w:t>
      </w:r>
      <w:r w:rsidRPr="00931575">
        <w:rPr>
          <w:lang w:eastAsia="sv-SE"/>
        </w:rPr>
        <w:tab/>
        <w:t>Test purpose</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179" w:name="_Toc21102848"/>
      <w:bookmarkStart w:id="6180" w:name="_Toc29810697"/>
      <w:bookmarkStart w:id="6181" w:name="_Toc36636049"/>
      <w:bookmarkStart w:id="6182" w:name="_Toc37272995"/>
      <w:bookmarkStart w:id="6183" w:name="_Toc45886075"/>
      <w:bookmarkStart w:id="6184" w:name="_Toc53183151"/>
      <w:bookmarkStart w:id="6185" w:name="_Toc58915818"/>
      <w:bookmarkStart w:id="6186" w:name="_Toc66700965"/>
      <w:bookmarkStart w:id="6187" w:name="_Toc68697120"/>
      <w:bookmarkStart w:id="6188" w:name="_Toc74928042"/>
      <w:bookmarkStart w:id="6189" w:name="_Toc76115141"/>
      <w:bookmarkStart w:id="6190" w:name="_Toc76544548"/>
      <w:bookmarkStart w:id="6191" w:name="_Toc82541365"/>
      <w:bookmarkStart w:id="6192" w:name="_Toc89952012"/>
      <w:bookmarkStart w:id="6193" w:name="_Toc98767108"/>
      <w:bookmarkStart w:id="6194" w:name="_Toc106203156"/>
      <w:bookmarkStart w:id="6195" w:name="_Toc115187455"/>
      <w:bookmarkStart w:id="6196" w:name="_Toc121994010"/>
      <w:bookmarkStart w:id="6197" w:name="_Toc124153018"/>
      <w:bookmarkStart w:id="6198" w:name="_Toc131538320"/>
      <w:bookmarkStart w:id="6199" w:name="_Toc137391440"/>
      <w:bookmarkStart w:id="6200" w:name="_Toc146962098"/>
      <w:bookmarkStart w:id="6201" w:name="_Toc187256463"/>
      <w:r w:rsidRPr="00931575">
        <w:rPr>
          <w:lang w:eastAsia="sv-SE"/>
        </w:rPr>
        <w:t>7.5.1</w:t>
      </w:r>
      <w:r w:rsidRPr="00931575">
        <w:rPr>
          <w:lang w:eastAsia="zh-CN"/>
        </w:rPr>
        <w:t>.</w:t>
      </w:r>
      <w:r w:rsidRPr="00931575">
        <w:rPr>
          <w:lang w:eastAsia="sv-SE"/>
        </w:rPr>
        <w:t>4</w:t>
      </w:r>
      <w:r w:rsidRPr="00931575">
        <w:rPr>
          <w:lang w:eastAsia="sv-SE"/>
        </w:rPr>
        <w:tab/>
        <w:t>Method of test</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81307A7" w14:textId="77777777" w:rsidR="00C45907" w:rsidRPr="00931575" w:rsidRDefault="00C45907" w:rsidP="00C45907">
      <w:pPr>
        <w:pStyle w:val="Heading5"/>
        <w:rPr>
          <w:lang w:eastAsia="sv-SE"/>
        </w:rPr>
      </w:pPr>
      <w:bookmarkStart w:id="6202" w:name="_Toc21102849"/>
      <w:bookmarkStart w:id="6203" w:name="_Toc29810698"/>
      <w:bookmarkStart w:id="6204" w:name="_Toc36636050"/>
      <w:bookmarkStart w:id="6205" w:name="_Toc37272996"/>
      <w:bookmarkStart w:id="6206" w:name="_Toc45886076"/>
      <w:bookmarkStart w:id="6207" w:name="_Toc53183152"/>
      <w:bookmarkStart w:id="6208" w:name="_Toc58915819"/>
      <w:bookmarkStart w:id="6209" w:name="_Toc66700966"/>
      <w:bookmarkStart w:id="6210" w:name="_Toc68697121"/>
      <w:bookmarkStart w:id="6211" w:name="_Toc74928043"/>
      <w:bookmarkStart w:id="6212" w:name="_Toc76115142"/>
      <w:bookmarkStart w:id="6213" w:name="_Toc76544549"/>
      <w:bookmarkStart w:id="6214" w:name="_Toc82541366"/>
      <w:bookmarkStart w:id="6215" w:name="_Toc89952013"/>
      <w:bookmarkStart w:id="6216" w:name="_Toc98767109"/>
      <w:bookmarkStart w:id="6217" w:name="_Toc106203157"/>
      <w:bookmarkStart w:id="6218" w:name="_Toc115187456"/>
      <w:bookmarkStart w:id="6219" w:name="_Toc121994011"/>
      <w:bookmarkStart w:id="6220" w:name="_Toc124153019"/>
      <w:bookmarkStart w:id="6221" w:name="_Toc131538321"/>
      <w:bookmarkStart w:id="6222" w:name="_Toc137391441"/>
      <w:bookmarkStart w:id="6223" w:name="_Toc146962099"/>
      <w:bookmarkStart w:id="6224" w:name="_Toc187256464"/>
      <w:r w:rsidRPr="00931575">
        <w:rPr>
          <w:lang w:eastAsia="sv-SE"/>
        </w:rPr>
        <w:t>7.5.1.4.1</w:t>
      </w:r>
      <w:r w:rsidRPr="00931575">
        <w:rPr>
          <w:lang w:eastAsia="sv-SE"/>
        </w:rPr>
        <w:tab/>
        <w:t>Initial conditions</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6225" w:name="_Toc21102850"/>
      <w:bookmarkStart w:id="6226" w:name="_Toc29810699"/>
      <w:bookmarkStart w:id="6227" w:name="_Toc36636051"/>
      <w:bookmarkStart w:id="6228" w:name="_Toc37272997"/>
      <w:bookmarkStart w:id="6229" w:name="_Toc45886077"/>
      <w:bookmarkStart w:id="6230" w:name="_Toc53183153"/>
      <w:bookmarkStart w:id="6231" w:name="_Toc58915820"/>
      <w:bookmarkStart w:id="6232" w:name="_Toc66700967"/>
      <w:bookmarkStart w:id="6233" w:name="_Toc68697122"/>
      <w:bookmarkStart w:id="6234" w:name="_Toc74928044"/>
      <w:bookmarkStart w:id="6235" w:name="_Toc76115143"/>
      <w:bookmarkStart w:id="6236" w:name="_Toc76544550"/>
      <w:bookmarkStart w:id="6237" w:name="_Toc82541367"/>
      <w:bookmarkStart w:id="6238" w:name="_Toc89952014"/>
      <w:bookmarkStart w:id="6239" w:name="_Toc98767110"/>
      <w:bookmarkStart w:id="6240" w:name="_Toc106203158"/>
      <w:bookmarkStart w:id="6241" w:name="_Toc115187457"/>
      <w:bookmarkStart w:id="6242" w:name="_Toc121994012"/>
      <w:bookmarkStart w:id="6243" w:name="_Toc124153020"/>
      <w:bookmarkStart w:id="6244" w:name="_Toc131538322"/>
      <w:bookmarkStart w:id="6245" w:name="_Toc137391442"/>
      <w:bookmarkStart w:id="6246" w:name="_Toc146962100"/>
      <w:bookmarkStart w:id="6247" w:name="_Toc187256465"/>
      <w:r w:rsidRPr="00931575">
        <w:rPr>
          <w:lang w:eastAsia="sv-SE"/>
        </w:rPr>
        <w:t>7.5.1.4.2</w:t>
      </w:r>
      <w:r w:rsidRPr="00931575">
        <w:rPr>
          <w:lang w:eastAsia="sv-SE"/>
        </w:rPr>
        <w:tab/>
        <w:t>Procedure</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6248" w:name="_Toc21102851"/>
      <w:bookmarkStart w:id="6249" w:name="_Toc29810700"/>
      <w:bookmarkStart w:id="6250" w:name="_Toc36636052"/>
      <w:bookmarkStart w:id="6251" w:name="_Toc37272998"/>
      <w:bookmarkStart w:id="6252" w:name="_Toc45886078"/>
      <w:bookmarkStart w:id="6253" w:name="_Toc53183154"/>
      <w:bookmarkStart w:id="6254" w:name="_Toc58915821"/>
      <w:bookmarkStart w:id="6255" w:name="_Toc66700968"/>
      <w:bookmarkStart w:id="6256" w:name="_Toc68697123"/>
      <w:bookmarkStart w:id="6257" w:name="_Toc74928045"/>
      <w:bookmarkStart w:id="6258" w:name="_Toc76115144"/>
      <w:bookmarkStart w:id="6259" w:name="_Toc76544551"/>
      <w:bookmarkStart w:id="6260" w:name="_Toc82541368"/>
      <w:bookmarkStart w:id="6261" w:name="_Toc89952015"/>
      <w:bookmarkStart w:id="6262" w:name="_Toc98767111"/>
      <w:bookmarkStart w:id="6263" w:name="_Toc106203159"/>
      <w:bookmarkStart w:id="6264" w:name="_Toc115187458"/>
      <w:bookmarkStart w:id="6265" w:name="_Toc121994013"/>
      <w:bookmarkStart w:id="6266" w:name="_Toc124153021"/>
      <w:bookmarkStart w:id="6267" w:name="_Toc131538323"/>
      <w:bookmarkStart w:id="6268" w:name="_Toc137391443"/>
      <w:bookmarkStart w:id="6269" w:name="_Toc146962101"/>
      <w:bookmarkStart w:id="6270" w:name="_Toc187256466"/>
      <w:r w:rsidRPr="00931575">
        <w:rPr>
          <w:lang w:eastAsia="sv-SE"/>
        </w:rPr>
        <w:t>7.5.1</w:t>
      </w:r>
      <w:r w:rsidRPr="00931575">
        <w:rPr>
          <w:lang w:eastAsia="zh-CN"/>
        </w:rPr>
        <w:t>.</w:t>
      </w:r>
      <w:r w:rsidRPr="00931575">
        <w:rPr>
          <w:lang w:eastAsia="sv-SE"/>
        </w:rPr>
        <w:t>5</w:t>
      </w:r>
      <w:r w:rsidRPr="00931575">
        <w:rPr>
          <w:lang w:eastAsia="sv-SE"/>
        </w:rPr>
        <w:tab/>
      </w:r>
      <w:bookmarkStart w:id="6271" w:name="_Hlk513649853"/>
      <w:r w:rsidRPr="00931575">
        <w:rPr>
          <w:lang w:eastAsia="sv-SE"/>
        </w:rPr>
        <w:t xml:space="preserve">Test </w:t>
      </w:r>
      <w:bookmarkEnd w:id="6271"/>
      <w:r w:rsidRPr="00931575">
        <w:rPr>
          <w:lang w:eastAsia="sv-SE"/>
        </w:rPr>
        <w:t>requirement</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8A8526D" w14:textId="77777777" w:rsidR="00C45907" w:rsidRPr="00931575" w:rsidRDefault="00C45907" w:rsidP="00C45907">
      <w:pPr>
        <w:pStyle w:val="Heading5"/>
        <w:rPr>
          <w:lang w:eastAsia="sv-SE"/>
        </w:rPr>
      </w:pPr>
      <w:bookmarkStart w:id="6272" w:name="_Toc21102852"/>
      <w:bookmarkStart w:id="6273" w:name="_Toc29810701"/>
      <w:bookmarkStart w:id="6274" w:name="_Toc36636053"/>
      <w:bookmarkStart w:id="6275" w:name="_Toc37272999"/>
      <w:bookmarkStart w:id="6276" w:name="_Toc45886079"/>
      <w:bookmarkStart w:id="6277" w:name="_Toc53183155"/>
      <w:bookmarkStart w:id="6278" w:name="_Toc58915822"/>
      <w:bookmarkStart w:id="6279" w:name="_Toc66700969"/>
      <w:bookmarkStart w:id="6280" w:name="_Toc68697124"/>
      <w:bookmarkStart w:id="6281" w:name="_Toc74928046"/>
      <w:bookmarkStart w:id="6282" w:name="_Toc76115145"/>
      <w:bookmarkStart w:id="6283" w:name="_Toc76544552"/>
      <w:bookmarkStart w:id="6284" w:name="_Toc82541369"/>
      <w:bookmarkStart w:id="6285" w:name="_Toc89952016"/>
      <w:bookmarkStart w:id="6286" w:name="_Toc98767112"/>
      <w:bookmarkStart w:id="6287" w:name="_Toc106203160"/>
      <w:bookmarkStart w:id="6288" w:name="_Toc115187459"/>
      <w:bookmarkStart w:id="6289" w:name="_Toc121994014"/>
      <w:bookmarkStart w:id="6290" w:name="_Toc124153022"/>
      <w:bookmarkStart w:id="6291" w:name="_Toc131538324"/>
      <w:bookmarkStart w:id="6292" w:name="_Toc137391444"/>
      <w:bookmarkStart w:id="6293" w:name="_Toc146962102"/>
      <w:bookmarkStart w:id="6294" w:name="_Toc187256467"/>
      <w:r w:rsidRPr="00931575">
        <w:rPr>
          <w:lang w:eastAsia="sv-SE"/>
        </w:rPr>
        <w:t>7.5.1.5.1</w:t>
      </w:r>
      <w:r w:rsidRPr="00931575">
        <w:rPr>
          <w:lang w:eastAsia="sv-SE"/>
        </w:rPr>
        <w:tab/>
        <w:t>General</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295" w:name="_Toc21102853"/>
      <w:bookmarkStart w:id="6296" w:name="_Toc29810702"/>
      <w:bookmarkStart w:id="6297" w:name="_Toc36636054"/>
      <w:bookmarkStart w:id="6298" w:name="_Toc37273000"/>
      <w:bookmarkStart w:id="6299" w:name="_Toc45886080"/>
      <w:bookmarkStart w:id="6300" w:name="_Toc53183156"/>
      <w:bookmarkStart w:id="6301" w:name="_Toc58915823"/>
      <w:bookmarkStart w:id="6302" w:name="_Toc66700970"/>
      <w:bookmarkStart w:id="6303" w:name="_Toc68697125"/>
      <w:bookmarkStart w:id="6304" w:name="_Toc74928047"/>
      <w:bookmarkStart w:id="6305" w:name="_Toc76115146"/>
      <w:bookmarkStart w:id="6306" w:name="_Toc76544553"/>
      <w:bookmarkStart w:id="6307" w:name="_Toc82541370"/>
      <w:bookmarkStart w:id="6308" w:name="_Toc89952017"/>
      <w:bookmarkStart w:id="6309" w:name="_Toc98767113"/>
      <w:bookmarkStart w:id="6310" w:name="_Toc106203161"/>
      <w:bookmarkStart w:id="6311" w:name="_Toc115187460"/>
      <w:bookmarkStart w:id="6312" w:name="_Toc121994015"/>
      <w:bookmarkStart w:id="6313" w:name="_Toc124153023"/>
      <w:bookmarkStart w:id="6314" w:name="_Toc131538325"/>
      <w:bookmarkStart w:id="6315" w:name="_Toc137391445"/>
      <w:bookmarkStart w:id="6316" w:name="_Toc146962103"/>
      <w:bookmarkStart w:id="6317" w:name="_Toc187256468"/>
      <w:r w:rsidRPr="00931575">
        <w:rPr>
          <w:lang w:eastAsia="sv-SE"/>
        </w:rPr>
        <w:t>7.5.1.5.2</w:t>
      </w:r>
      <w:r w:rsidRPr="00931575">
        <w:rPr>
          <w:lang w:eastAsia="sv-SE"/>
        </w:rPr>
        <w:tab/>
        <w:t xml:space="preserve">Test requirements for </w:t>
      </w:r>
      <w:r w:rsidRPr="00931575">
        <w:rPr>
          <w:i/>
          <w:lang w:eastAsia="sv-SE"/>
        </w:rPr>
        <w:t>BS type 1-O</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318" w:name="_Toc21102854"/>
      <w:bookmarkStart w:id="6319" w:name="_Toc29810703"/>
      <w:bookmarkStart w:id="6320" w:name="_Toc36636055"/>
      <w:bookmarkStart w:id="6321" w:name="_Toc37273001"/>
      <w:bookmarkStart w:id="6322" w:name="_Toc45886081"/>
      <w:bookmarkStart w:id="6323" w:name="_Toc53183157"/>
      <w:bookmarkStart w:id="6324" w:name="_Toc58915824"/>
      <w:bookmarkStart w:id="6325" w:name="_Toc66700971"/>
      <w:bookmarkStart w:id="6326" w:name="_Toc68697126"/>
      <w:bookmarkStart w:id="6327" w:name="_Toc74928048"/>
      <w:bookmarkStart w:id="6328" w:name="_Toc76115147"/>
      <w:bookmarkStart w:id="6329" w:name="_Toc76544554"/>
      <w:bookmarkStart w:id="6330" w:name="_Toc82541371"/>
      <w:bookmarkStart w:id="6331" w:name="_Toc89952018"/>
      <w:bookmarkStart w:id="6332" w:name="_Toc98767114"/>
      <w:bookmarkStart w:id="6333" w:name="_Toc106203162"/>
      <w:bookmarkStart w:id="6334" w:name="_Toc115187461"/>
      <w:bookmarkStart w:id="6335" w:name="_Toc121994016"/>
      <w:bookmarkStart w:id="6336" w:name="_Toc124153024"/>
      <w:bookmarkStart w:id="6337" w:name="_Toc131538326"/>
      <w:bookmarkStart w:id="6338" w:name="_Toc137391446"/>
      <w:bookmarkStart w:id="6339" w:name="_Toc146962104"/>
      <w:bookmarkStart w:id="6340" w:name="_Toc187256469"/>
      <w:r w:rsidRPr="00931575">
        <w:rPr>
          <w:lang w:eastAsia="sv-SE"/>
        </w:rPr>
        <w:t>7.5.1.5.3</w:t>
      </w:r>
      <w:r w:rsidRPr="00931575">
        <w:rPr>
          <w:lang w:eastAsia="sv-SE"/>
        </w:rPr>
        <w:tab/>
        <w:t xml:space="preserve">Test requirements for </w:t>
      </w:r>
      <w:r w:rsidRPr="00931575">
        <w:rPr>
          <w:i/>
          <w:lang w:eastAsia="sv-SE"/>
        </w:rPr>
        <w:t>BS type 2-O</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341" w:name="_Toc21102855"/>
      <w:bookmarkStart w:id="6342" w:name="_Toc29810704"/>
      <w:bookmarkStart w:id="6343" w:name="_Toc36636056"/>
      <w:bookmarkStart w:id="6344" w:name="_Toc37273002"/>
      <w:bookmarkStart w:id="6345" w:name="_Toc45886082"/>
      <w:bookmarkStart w:id="6346" w:name="_Toc53183158"/>
      <w:bookmarkStart w:id="6347" w:name="_Toc58915825"/>
      <w:bookmarkStart w:id="6348" w:name="_Toc66700972"/>
      <w:bookmarkStart w:id="6349" w:name="_Toc68697127"/>
      <w:bookmarkStart w:id="6350" w:name="_Toc74928049"/>
      <w:bookmarkStart w:id="6351" w:name="_Toc76115148"/>
      <w:bookmarkStart w:id="6352" w:name="_Toc76544555"/>
      <w:bookmarkStart w:id="6353" w:name="_Toc82541372"/>
      <w:bookmarkStart w:id="6354" w:name="_Toc89952019"/>
      <w:bookmarkStart w:id="6355" w:name="_Toc98767115"/>
      <w:bookmarkStart w:id="6356" w:name="_Toc106203163"/>
      <w:bookmarkStart w:id="6357" w:name="_Toc115187462"/>
      <w:bookmarkStart w:id="6358" w:name="_Toc121994017"/>
      <w:bookmarkStart w:id="6359" w:name="_Toc124153025"/>
      <w:bookmarkStart w:id="6360" w:name="_Toc131538327"/>
      <w:bookmarkStart w:id="6361" w:name="_Toc137391447"/>
      <w:bookmarkStart w:id="6362" w:name="_Toc146962105"/>
      <w:bookmarkStart w:id="6363" w:name="_Toc187256470"/>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BE35E6" w14:textId="77777777" w:rsidR="00C45907" w:rsidRPr="00931575" w:rsidRDefault="00C45907" w:rsidP="00C45907">
      <w:pPr>
        <w:pStyle w:val="Heading4"/>
        <w:rPr>
          <w:lang w:eastAsia="sv-SE"/>
        </w:rPr>
      </w:pPr>
      <w:bookmarkStart w:id="6364" w:name="_Toc21102856"/>
      <w:bookmarkStart w:id="6365" w:name="_Toc29810705"/>
      <w:bookmarkStart w:id="6366" w:name="_Toc36636057"/>
      <w:bookmarkStart w:id="6367" w:name="_Toc37273003"/>
      <w:bookmarkStart w:id="6368" w:name="_Toc45886083"/>
      <w:bookmarkStart w:id="6369" w:name="_Toc53183159"/>
      <w:bookmarkStart w:id="6370" w:name="_Toc58915826"/>
      <w:bookmarkStart w:id="6371" w:name="_Toc66700973"/>
      <w:bookmarkStart w:id="6372" w:name="_Toc68697128"/>
      <w:bookmarkStart w:id="6373" w:name="_Toc74928050"/>
      <w:bookmarkStart w:id="6374" w:name="_Toc76115149"/>
      <w:bookmarkStart w:id="6375" w:name="_Toc76544556"/>
      <w:bookmarkStart w:id="6376" w:name="_Toc82541373"/>
      <w:bookmarkStart w:id="6377" w:name="_Toc89952020"/>
      <w:bookmarkStart w:id="6378" w:name="_Toc98767116"/>
      <w:bookmarkStart w:id="6379" w:name="_Toc106203164"/>
      <w:bookmarkStart w:id="6380" w:name="_Toc115187463"/>
      <w:bookmarkStart w:id="6381" w:name="_Toc121994018"/>
      <w:bookmarkStart w:id="6382" w:name="_Toc124153026"/>
      <w:bookmarkStart w:id="6383" w:name="_Toc131538328"/>
      <w:bookmarkStart w:id="6384" w:name="_Toc137391448"/>
      <w:bookmarkStart w:id="6385" w:name="_Toc146962106"/>
      <w:bookmarkStart w:id="6386" w:name="_Toc187256471"/>
      <w:r w:rsidRPr="00931575">
        <w:rPr>
          <w:lang w:eastAsia="sv-SE"/>
        </w:rPr>
        <w:t>7.5.2.1</w:t>
      </w:r>
      <w:r w:rsidRPr="00931575">
        <w:rPr>
          <w:lang w:eastAsia="sv-SE"/>
        </w:rPr>
        <w:tab/>
        <w:t>Definition and applicability</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387" w:name="_Toc21102857"/>
      <w:bookmarkStart w:id="6388" w:name="_Toc29810706"/>
      <w:bookmarkStart w:id="6389" w:name="_Toc36636058"/>
      <w:bookmarkStart w:id="6390" w:name="_Toc37273004"/>
      <w:bookmarkStart w:id="6391" w:name="_Toc45886084"/>
      <w:bookmarkStart w:id="6392" w:name="_Toc53183160"/>
      <w:bookmarkStart w:id="6393" w:name="_Toc58915827"/>
      <w:bookmarkStart w:id="6394" w:name="_Toc66700974"/>
      <w:bookmarkStart w:id="6395" w:name="_Toc68697129"/>
      <w:bookmarkStart w:id="6396" w:name="_Toc74928051"/>
      <w:bookmarkStart w:id="6397" w:name="_Toc76115150"/>
      <w:bookmarkStart w:id="6398" w:name="_Toc76544557"/>
      <w:bookmarkStart w:id="6399" w:name="_Toc82541374"/>
      <w:bookmarkStart w:id="6400" w:name="_Toc89952021"/>
      <w:bookmarkStart w:id="6401" w:name="_Toc98767117"/>
      <w:bookmarkStart w:id="6402" w:name="_Toc106203165"/>
      <w:bookmarkStart w:id="6403" w:name="_Toc115187464"/>
      <w:bookmarkStart w:id="6404" w:name="_Toc121994019"/>
      <w:bookmarkStart w:id="6405" w:name="_Toc124153027"/>
      <w:bookmarkStart w:id="6406" w:name="_Toc131538329"/>
      <w:bookmarkStart w:id="6407" w:name="_Toc137391449"/>
      <w:bookmarkStart w:id="6408" w:name="_Toc146962107"/>
      <w:bookmarkStart w:id="6409" w:name="_Toc187256472"/>
      <w:r w:rsidRPr="00931575">
        <w:rPr>
          <w:lang w:eastAsia="sv-SE"/>
        </w:rPr>
        <w:t>7.5.2.2</w:t>
      </w:r>
      <w:r w:rsidRPr="00931575">
        <w:rPr>
          <w:lang w:eastAsia="sv-SE"/>
        </w:rPr>
        <w:tab/>
        <w:t>Minimum requirement</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410" w:name="_Toc21102858"/>
      <w:bookmarkStart w:id="6411" w:name="_Toc29810707"/>
      <w:bookmarkStart w:id="6412" w:name="_Toc36636059"/>
      <w:bookmarkStart w:id="6413" w:name="_Toc37273005"/>
      <w:bookmarkStart w:id="6414" w:name="_Toc45886085"/>
      <w:bookmarkStart w:id="6415" w:name="_Toc53183161"/>
      <w:bookmarkStart w:id="6416" w:name="_Toc58915828"/>
      <w:bookmarkStart w:id="6417" w:name="_Toc66700975"/>
      <w:bookmarkStart w:id="6418" w:name="_Toc68697130"/>
      <w:bookmarkStart w:id="6419" w:name="_Toc74928052"/>
      <w:bookmarkStart w:id="6420" w:name="_Toc76115151"/>
      <w:bookmarkStart w:id="6421" w:name="_Toc76544558"/>
      <w:bookmarkStart w:id="6422" w:name="_Toc82541375"/>
      <w:bookmarkStart w:id="6423" w:name="_Toc89952022"/>
      <w:bookmarkStart w:id="6424" w:name="_Toc98767118"/>
      <w:bookmarkStart w:id="6425" w:name="_Toc106203166"/>
      <w:bookmarkStart w:id="6426" w:name="_Toc115187465"/>
      <w:bookmarkStart w:id="6427" w:name="_Toc121994020"/>
      <w:bookmarkStart w:id="6428" w:name="_Toc124153028"/>
      <w:bookmarkStart w:id="6429" w:name="_Toc131538330"/>
      <w:bookmarkStart w:id="6430" w:name="_Toc137391450"/>
      <w:bookmarkStart w:id="6431" w:name="_Toc146962108"/>
      <w:bookmarkStart w:id="6432" w:name="_Toc187256473"/>
      <w:r w:rsidRPr="00931575">
        <w:rPr>
          <w:lang w:eastAsia="sv-SE"/>
        </w:rPr>
        <w:t>7.5.2.3</w:t>
      </w:r>
      <w:r w:rsidRPr="00931575">
        <w:rPr>
          <w:lang w:eastAsia="sv-SE"/>
        </w:rPr>
        <w:tab/>
        <w:t>Test purpose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433" w:name="_Toc21102859"/>
      <w:bookmarkStart w:id="6434" w:name="_Toc29810708"/>
      <w:bookmarkStart w:id="6435" w:name="_Toc36636060"/>
      <w:bookmarkStart w:id="6436" w:name="_Toc37273006"/>
      <w:bookmarkStart w:id="6437" w:name="_Toc45886086"/>
      <w:bookmarkStart w:id="6438" w:name="_Toc53183162"/>
      <w:bookmarkStart w:id="6439" w:name="_Toc58915829"/>
      <w:bookmarkStart w:id="6440" w:name="_Toc66700976"/>
      <w:bookmarkStart w:id="6441" w:name="_Toc68697131"/>
      <w:bookmarkStart w:id="6442" w:name="_Toc74928053"/>
      <w:bookmarkStart w:id="6443" w:name="_Toc76115152"/>
      <w:bookmarkStart w:id="6444" w:name="_Toc76544559"/>
      <w:bookmarkStart w:id="6445" w:name="_Toc82541376"/>
      <w:bookmarkStart w:id="6446" w:name="_Toc89952023"/>
      <w:bookmarkStart w:id="6447" w:name="_Toc98767119"/>
      <w:bookmarkStart w:id="6448" w:name="_Toc106203167"/>
      <w:bookmarkStart w:id="6449" w:name="_Toc115187466"/>
      <w:bookmarkStart w:id="6450" w:name="_Toc121994021"/>
      <w:bookmarkStart w:id="6451" w:name="_Toc124153029"/>
      <w:bookmarkStart w:id="6452" w:name="_Toc131538331"/>
      <w:bookmarkStart w:id="6453" w:name="_Toc137391451"/>
      <w:bookmarkStart w:id="6454" w:name="_Toc146962109"/>
      <w:bookmarkStart w:id="6455" w:name="_Toc187256474"/>
      <w:r w:rsidRPr="00931575">
        <w:rPr>
          <w:lang w:eastAsia="sv-SE"/>
        </w:rPr>
        <w:t>7.5.2</w:t>
      </w:r>
      <w:r w:rsidRPr="00931575">
        <w:rPr>
          <w:lang w:eastAsia="zh-CN"/>
        </w:rPr>
        <w:t>.</w:t>
      </w:r>
      <w:r w:rsidRPr="00931575">
        <w:rPr>
          <w:lang w:eastAsia="sv-SE"/>
        </w:rPr>
        <w:t>4</w:t>
      </w:r>
      <w:r w:rsidRPr="00931575">
        <w:rPr>
          <w:lang w:eastAsia="sv-SE"/>
        </w:rPr>
        <w:tab/>
        <w:t>Method of test</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2B1A5525" w14:textId="77777777" w:rsidR="00C45907" w:rsidRPr="00931575" w:rsidRDefault="00C45907" w:rsidP="00C45907">
      <w:pPr>
        <w:pStyle w:val="Heading5"/>
        <w:rPr>
          <w:lang w:eastAsia="sv-SE"/>
        </w:rPr>
      </w:pPr>
      <w:bookmarkStart w:id="6456" w:name="_Toc21102860"/>
      <w:bookmarkStart w:id="6457" w:name="_Toc29810709"/>
      <w:bookmarkStart w:id="6458" w:name="_Toc36636061"/>
      <w:bookmarkStart w:id="6459" w:name="_Toc37273007"/>
      <w:bookmarkStart w:id="6460" w:name="_Toc45886087"/>
      <w:bookmarkStart w:id="6461" w:name="_Toc53183163"/>
      <w:bookmarkStart w:id="6462" w:name="_Toc58915830"/>
      <w:bookmarkStart w:id="6463" w:name="_Toc66700977"/>
      <w:bookmarkStart w:id="6464" w:name="_Toc68697132"/>
      <w:bookmarkStart w:id="6465" w:name="_Toc74928054"/>
      <w:bookmarkStart w:id="6466" w:name="_Toc76115153"/>
      <w:bookmarkStart w:id="6467" w:name="_Toc76544560"/>
      <w:bookmarkStart w:id="6468" w:name="_Toc82541377"/>
      <w:bookmarkStart w:id="6469" w:name="_Toc89952024"/>
      <w:bookmarkStart w:id="6470" w:name="_Toc98767120"/>
      <w:bookmarkStart w:id="6471" w:name="_Toc106203168"/>
      <w:bookmarkStart w:id="6472" w:name="_Toc115187467"/>
      <w:bookmarkStart w:id="6473" w:name="_Toc121994022"/>
      <w:bookmarkStart w:id="6474" w:name="_Toc124153030"/>
      <w:bookmarkStart w:id="6475" w:name="_Toc131538332"/>
      <w:bookmarkStart w:id="6476" w:name="_Toc137391452"/>
      <w:bookmarkStart w:id="6477" w:name="_Toc146962110"/>
      <w:bookmarkStart w:id="6478" w:name="_Toc187256475"/>
      <w:r w:rsidRPr="00931575">
        <w:rPr>
          <w:lang w:eastAsia="sv-SE"/>
        </w:rPr>
        <w:t>7.5.2.4.1</w:t>
      </w:r>
      <w:r w:rsidRPr="00931575">
        <w:rPr>
          <w:lang w:eastAsia="sv-SE"/>
        </w:rPr>
        <w:tab/>
        <w:t>Initial conditions</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479" w:name="_Toc21102861"/>
      <w:bookmarkStart w:id="6480" w:name="_Toc29810710"/>
      <w:bookmarkStart w:id="6481" w:name="_Toc36636062"/>
      <w:bookmarkStart w:id="6482" w:name="_Toc37273008"/>
      <w:bookmarkStart w:id="6483" w:name="_Toc45886088"/>
      <w:bookmarkStart w:id="6484" w:name="_Toc53183164"/>
      <w:bookmarkStart w:id="6485" w:name="_Toc58915831"/>
      <w:bookmarkStart w:id="6486" w:name="_Toc66700978"/>
      <w:bookmarkStart w:id="6487" w:name="_Toc68697133"/>
      <w:bookmarkStart w:id="6488" w:name="_Toc74928055"/>
      <w:bookmarkStart w:id="6489" w:name="_Toc76115154"/>
      <w:bookmarkStart w:id="6490" w:name="_Toc76544561"/>
      <w:bookmarkStart w:id="6491" w:name="_Toc82541378"/>
      <w:bookmarkStart w:id="6492" w:name="_Toc89952025"/>
      <w:bookmarkStart w:id="6493" w:name="_Toc98767121"/>
      <w:bookmarkStart w:id="6494" w:name="_Toc106203169"/>
      <w:bookmarkStart w:id="6495" w:name="_Toc115187468"/>
      <w:bookmarkStart w:id="6496" w:name="_Toc121994023"/>
      <w:bookmarkStart w:id="6497" w:name="_Toc124153031"/>
      <w:bookmarkStart w:id="6498" w:name="_Toc131538333"/>
      <w:bookmarkStart w:id="6499" w:name="_Toc137391453"/>
      <w:bookmarkStart w:id="6500" w:name="_Toc146962111"/>
      <w:bookmarkStart w:id="6501" w:name="_Toc187256476"/>
      <w:r w:rsidRPr="00931575">
        <w:rPr>
          <w:lang w:eastAsia="sv-SE"/>
        </w:rPr>
        <w:t>7.5.2.4.2</w:t>
      </w:r>
      <w:r w:rsidRPr="00931575">
        <w:rPr>
          <w:lang w:eastAsia="sv-SE"/>
        </w:rPr>
        <w:tab/>
        <w:t>Procedure</w:t>
      </w:r>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502" w:name="_Toc21102862"/>
      <w:bookmarkStart w:id="6503" w:name="_Toc29810711"/>
      <w:bookmarkStart w:id="6504" w:name="_Toc36636063"/>
      <w:bookmarkStart w:id="6505" w:name="_Toc37273009"/>
      <w:bookmarkStart w:id="6506" w:name="_Toc45886089"/>
      <w:bookmarkStart w:id="6507" w:name="_Toc53183165"/>
      <w:bookmarkStart w:id="6508" w:name="_Toc58915832"/>
      <w:bookmarkStart w:id="6509" w:name="_Toc66700979"/>
      <w:bookmarkStart w:id="6510" w:name="_Toc68697134"/>
      <w:bookmarkStart w:id="6511" w:name="_Toc74928056"/>
      <w:bookmarkStart w:id="6512" w:name="_Toc76115155"/>
      <w:bookmarkStart w:id="6513" w:name="_Toc76544562"/>
      <w:bookmarkStart w:id="6514" w:name="_Toc82541379"/>
      <w:bookmarkStart w:id="6515" w:name="_Toc89952026"/>
      <w:bookmarkStart w:id="6516" w:name="_Toc98767122"/>
      <w:bookmarkStart w:id="6517" w:name="_Toc106203170"/>
      <w:bookmarkStart w:id="6518" w:name="_Toc115187469"/>
      <w:bookmarkStart w:id="6519" w:name="_Toc121994024"/>
      <w:bookmarkStart w:id="6520" w:name="_Toc124153032"/>
      <w:bookmarkStart w:id="6521" w:name="_Toc131538334"/>
      <w:bookmarkStart w:id="6522" w:name="_Toc137391454"/>
      <w:bookmarkStart w:id="6523" w:name="_Toc146962112"/>
      <w:bookmarkStart w:id="6524" w:name="_Toc187256477"/>
      <w:r w:rsidRPr="00931575">
        <w:rPr>
          <w:lang w:eastAsia="sv-SE"/>
        </w:rPr>
        <w:t>7.5.2</w:t>
      </w:r>
      <w:r w:rsidRPr="00931575">
        <w:rPr>
          <w:lang w:eastAsia="zh-CN"/>
        </w:rPr>
        <w:t>.</w:t>
      </w:r>
      <w:r w:rsidRPr="00931575">
        <w:rPr>
          <w:lang w:eastAsia="sv-SE"/>
        </w:rPr>
        <w:t>5</w:t>
      </w:r>
      <w:r w:rsidRPr="00931575">
        <w:rPr>
          <w:lang w:eastAsia="sv-SE"/>
        </w:rPr>
        <w:tab/>
        <w:t>Test requirement</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1B77D2BF" w14:textId="77777777" w:rsidR="00C45907" w:rsidRPr="00931575" w:rsidRDefault="00C45907" w:rsidP="00C45907">
      <w:pPr>
        <w:pStyle w:val="Heading5"/>
        <w:rPr>
          <w:lang w:eastAsia="sv-SE"/>
        </w:rPr>
      </w:pPr>
      <w:bookmarkStart w:id="6525" w:name="_Toc21102863"/>
      <w:bookmarkStart w:id="6526" w:name="_Toc29810712"/>
      <w:bookmarkStart w:id="6527" w:name="_Toc36636064"/>
      <w:bookmarkStart w:id="6528" w:name="_Toc37273010"/>
      <w:bookmarkStart w:id="6529" w:name="_Toc45886090"/>
      <w:bookmarkStart w:id="6530" w:name="_Toc53183166"/>
      <w:bookmarkStart w:id="6531" w:name="_Toc58915833"/>
      <w:bookmarkStart w:id="6532" w:name="_Toc66700980"/>
      <w:bookmarkStart w:id="6533" w:name="_Toc68697135"/>
      <w:bookmarkStart w:id="6534" w:name="_Toc74928057"/>
      <w:bookmarkStart w:id="6535" w:name="_Toc76115156"/>
      <w:bookmarkStart w:id="6536" w:name="_Toc76544563"/>
      <w:bookmarkStart w:id="6537" w:name="_Toc82541380"/>
      <w:bookmarkStart w:id="6538" w:name="_Toc89952027"/>
      <w:bookmarkStart w:id="6539" w:name="_Toc98767123"/>
      <w:bookmarkStart w:id="6540" w:name="_Toc106203171"/>
      <w:bookmarkStart w:id="6541" w:name="_Toc115187470"/>
      <w:bookmarkStart w:id="6542" w:name="_Toc121994025"/>
      <w:bookmarkStart w:id="6543" w:name="_Toc124153033"/>
      <w:bookmarkStart w:id="6544" w:name="_Toc131538335"/>
      <w:bookmarkStart w:id="6545" w:name="_Toc137391455"/>
      <w:bookmarkStart w:id="6546" w:name="_Toc146962113"/>
      <w:bookmarkStart w:id="6547" w:name="_Toc187256478"/>
      <w:r w:rsidRPr="00931575">
        <w:rPr>
          <w:lang w:eastAsia="sv-SE"/>
        </w:rPr>
        <w:t>7.5.2.5.1</w:t>
      </w:r>
      <w:r w:rsidRPr="00931575">
        <w:rPr>
          <w:lang w:eastAsia="sv-SE"/>
        </w:rPr>
        <w:tab/>
        <w:t>General</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548" w:name="_Toc21102864"/>
      <w:bookmarkStart w:id="6549" w:name="_Toc29810713"/>
      <w:bookmarkStart w:id="6550" w:name="_Toc36636065"/>
      <w:bookmarkStart w:id="6551" w:name="_Toc37273011"/>
      <w:bookmarkStart w:id="6552" w:name="_Toc45886091"/>
      <w:bookmarkStart w:id="6553" w:name="_Toc53183167"/>
      <w:bookmarkStart w:id="6554" w:name="_Toc58915834"/>
      <w:bookmarkStart w:id="6555" w:name="_Toc66700981"/>
      <w:bookmarkStart w:id="6556" w:name="_Toc68697136"/>
      <w:bookmarkStart w:id="6557" w:name="_Toc74928058"/>
      <w:bookmarkStart w:id="6558" w:name="_Toc76115157"/>
      <w:bookmarkStart w:id="6559" w:name="_Toc76544564"/>
      <w:bookmarkStart w:id="6560" w:name="_Toc82541381"/>
      <w:bookmarkStart w:id="6561" w:name="_Toc89952028"/>
      <w:bookmarkStart w:id="6562" w:name="_Toc98767124"/>
      <w:bookmarkStart w:id="6563" w:name="_Toc106203172"/>
      <w:bookmarkStart w:id="6564" w:name="_Toc115187471"/>
      <w:bookmarkStart w:id="6565" w:name="_Toc121994026"/>
      <w:bookmarkStart w:id="6566" w:name="_Toc124153034"/>
      <w:bookmarkStart w:id="6567" w:name="_Toc131538336"/>
      <w:bookmarkStart w:id="6568" w:name="_Toc137391456"/>
      <w:bookmarkStart w:id="6569" w:name="_Toc146962114"/>
      <w:bookmarkStart w:id="6570" w:name="_Toc187256479"/>
      <w:r w:rsidRPr="00931575">
        <w:rPr>
          <w:lang w:eastAsia="sv-SE"/>
        </w:rPr>
        <w:t>7.5.2.5.2</w:t>
      </w:r>
      <w:r w:rsidRPr="00931575">
        <w:rPr>
          <w:lang w:eastAsia="sv-SE"/>
        </w:rPr>
        <w:tab/>
        <w:t xml:space="preserve">Test requirements for </w:t>
      </w:r>
      <w:r w:rsidRPr="00931575">
        <w:rPr>
          <w:i/>
          <w:lang w:eastAsia="sv-SE"/>
        </w:rPr>
        <w:t>BS type 1-O</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571" w:name="_Toc21102865"/>
      <w:bookmarkStart w:id="6572" w:name="_Toc29810714"/>
      <w:bookmarkStart w:id="6573" w:name="_Toc36636066"/>
      <w:bookmarkStart w:id="6574" w:name="_Toc37273012"/>
      <w:bookmarkStart w:id="6575" w:name="_Toc45886092"/>
      <w:bookmarkStart w:id="6576" w:name="_Toc53183168"/>
      <w:bookmarkStart w:id="6577" w:name="_Toc58915835"/>
      <w:bookmarkStart w:id="6578" w:name="_Toc66700982"/>
      <w:bookmarkStart w:id="6579" w:name="_Toc68697137"/>
      <w:bookmarkStart w:id="6580" w:name="_Toc74928059"/>
      <w:bookmarkStart w:id="6581" w:name="_Toc76115158"/>
      <w:bookmarkStart w:id="6582" w:name="_Toc76544565"/>
      <w:bookmarkStart w:id="6583" w:name="_Toc82541382"/>
      <w:bookmarkStart w:id="6584" w:name="_Toc89952029"/>
      <w:bookmarkStart w:id="6585" w:name="_Toc98767125"/>
      <w:bookmarkStart w:id="6586" w:name="_Toc106203173"/>
      <w:bookmarkStart w:id="6587" w:name="_Toc115187472"/>
      <w:bookmarkStart w:id="6588" w:name="_Toc121994027"/>
      <w:bookmarkStart w:id="6589" w:name="_Toc124153035"/>
      <w:bookmarkStart w:id="6590" w:name="_Toc131538337"/>
      <w:bookmarkStart w:id="6591" w:name="_Toc137391457"/>
      <w:bookmarkStart w:id="6592" w:name="_Toc146962115"/>
      <w:bookmarkStart w:id="6593" w:name="_Toc187256480"/>
      <w:r w:rsidRPr="00931575">
        <w:rPr>
          <w:lang w:eastAsia="sv-SE"/>
        </w:rPr>
        <w:t>7.5.2.5.3</w:t>
      </w:r>
      <w:r w:rsidRPr="00931575">
        <w:rPr>
          <w:lang w:eastAsia="sv-SE"/>
        </w:rPr>
        <w:tab/>
        <w:t xml:space="preserve">Test requirements for </w:t>
      </w:r>
      <w:r w:rsidRPr="00931575">
        <w:rPr>
          <w:i/>
          <w:lang w:eastAsia="sv-SE"/>
        </w:rPr>
        <w:t>BS type 2-O</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594" w:name="_Toc21102866"/>
      <w:bookmarkStart w:id="6595" w:name="_Toc29810715"/>
      <w:bookmarkStart w:id="6596" w:name="_Toc36636067"/>
      <w:bookmarkStart w:id="6597" w:name="_Toc37273013"/>
      <w:bookmarkStart w:id="6598" w:name="_Toc45886093"/>
      <w:bookmarkStart w:id="6599" w:name="_Toc53183169"/>
      <w:bookmarkStart w:id="6600" w:name="_Toc58915836"/>
      <w:bookmarkStart w:id="6601" w:name="_Toc66700983"/>
      <w:bookmarkStart w:id="6602" w:name="_Toc68697138"/>
      <w:bookmarkStart w:id="6603" w:name="_Toc74928060"/>
      <w:bookmarkStart w:id="6604" w:name="_Toc76115159"/>
      <w:bookmarkStart w:id="6605" w:name="_Toc76544566"/>
      <w:bookmarkStart w:id="6606" w:name="_Toc82541383"/>
      <w:bookmarkStart w:id="6607" w:name="_Toc89952030"/>
      <w:bookmarkStart w:id="6608" w:name="_Toc98767126"/>
      <w:bookmarkStart w:id="6609" w:name="_Toc106203174"/>
      <w:bookmarkStart w:id="6610" w:name="_Toc115187473"/>
      <w:bookmarkStart w:id="6611" w:name="_Toc121994028"/>
      <w:bookmarkStart w:id="6612" w:name="_Toc124153036"/>
      <w:bookmarkStart w:id="6613" w:name="_Toc131538338"/>
      <w:bookmarkStart w:id="6614" w:name="_Toc137391458"/>
      <w:bookmarkStart w:id="6615" w:name="_Toc146962116"/>
      <w:bookmarkStart w:id="6616" w:name="_Toc187256481"/>
      <w:r w:rsidRPr="00931575">
        <w:t>7.6</w:t>
      </w:r>
      <w:r w:rsidRPr="00931575">
        <w:tab/>
        <w:t>OTA out-of-band blocking</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931575">
        <w:tab/>
      </w:r>
    </w:p>
    <w:p w14:paraId="4D83FC56" w14:textId="77777777" w:rsidR="00C45907" w:rsidRPr="00931575" w:rsidRDefault="00C45907" w:rsidP="00C45907">
      <w:pPr>
        <w:pStyle w:val="Heading3"/>
      </w:pPr>
      <w:bookmarkStart w:id="6617" w:name="_Toc21102867"/>
      <w:bookmarkStart w:id="6618" w:name="_Toc29810716"/>
      <w:bookmarkStart w:id="6619" w:name="_Toc36636068"/>
      <w:bookmarkStart w:id="6620" w:name="_Toc37273014"/>
      <w:bookmarkStart w:id="6621" w:name="_Toc45886094"/>
      <w:bookmarkStart w:id="6622" w:name="_Toc53183170"/>
      <w:bookmarkStart w:id="6623" w:name="_Toc58915837"/>
      <w:bookmarkStart w:id="6624" w:name="_Toc66700984"/>
      <w:bookmarkStart w:id="6625" w:name="_Toc68697139"/>
      <w:bookmarkStart w:id="6626" w:name="_Toc74928061"/>
      <w:bookmarkStart w:id="6627" w:name="_Toc76115160"/>
      <w:bookmarkStart w:id="6628" w:name="_Toc76544567"/>
      <w:bookmarkStart w:id="6629" w:name="_Toc82541384"/>
      <w:bookmarkStart w:id="6630" w:name="_Toc89952031"/>
      <w:bookmarkStart w:id="6631" w:name="_Toc98767127"/>
      <w:bookmarkStart w:id="6632" w:name="_Toc106203175"/>
      <w:bookmarkStart w:id="6633" w:name="_Toc115187474"/>
      <w:bookmarkStart w:id="6634" w:name="_Toc121994029"/>
      <w:bookmarkStart w:id="6635" w:name="_Toc124153037"/>
      <w:bookmarkStart w:id="6636" w:name="_Toc131538339"/>
      <w:bookmarkStart w:id="6637" w:name="_Toc137391459"/>
      <w:bookmarkStart w:id="6638" w:name="_Toc146962117"/>
      <w:bookmarkStart w:id="6639" w:name="_Toc187256482"/>
      <w:r w:rsidRPr="00931575">
        <w:t>7.6.1</w:t>
      </w:r>
      <w:r w:rsidRPr="00931575">
        <w:tab/>
        <w:t>Definition and applicability</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640" w:name="_Toc21102868"/>
      <w:bookmarkStart w:id="6641" w:name="_Toc29810717"/>
      <w:bookmarkStart w:id="6642" w:name="_Toc36636069"/>
      <w:bookmarkStart w:id="6643" w:name="_Toc37273015"/>
      <w:bookmarkStart w:id="6644" w:name="_Toc45886095"/>
      <w:bookmarkStart w:id="6645" w:name="_Toc53183171"/>
      <w:bookmarkStart w:id="6646" w:name="_Toc58915838"/>
      <w:bookmarkStart w:id="6647" w:name="_Toc66700985"/>
      <w:bookmarkStart w:id="6648" w:name="_Toc68697140"/>
      <w:bookmarkStart w:id="6649" w:name="_Toc74928062"/>
      <w:bookmarkStart w:id="6650" w:name="_Toc76115161"/>
      <w:bookmarkStart w:id="6651" w:name="_Toc76544568"/>
      <w:bookmarkStart w:id="6652" w:name="_Toc82541385"/>
      <w:bookmarkStart w:id="6653" w:name="_Toc89952032"/>
      <w:bookmarkStart w:id="6654" w:name="_Toc98767128"/>
      <w:bookmarkStart w:id="6655" w:name="_Toc106203176"/>
      <w:bookmarkStart w:id="6656" w:name="_Toc115187475"/>
      <w:bookmarkStart w:id="6657" w:name="_Toc121994030"/>
      <w:bookmarkStart w:id="6658" w:name="_Toc124153038"/>
      <w:bookmarkStart w:id="6659" w:name="_Toc131538340"/>
      <w:bookmarkStart w:id="6660" w:name="_Toc137391460"/>
      <w:bookmarkStart w:id="6661" w:name="_Toc146962118"/>
      <w:bookmarkStart w:id="6662" w:name="_Toc187256483"/>
      <w:r w:rsidRPr="00931575">
        <w:t>7.6.2</w:t>
      </w:r>
      <w:r w:rsidRPr="00931575">
        <w:tab/>
        <w:t xml:space="preserve">Minimum </w:t>
      </w:r>
      <w:r w:rsidRPr="00931575">
        <w:rPr>
          <w:lang w:val="en-US"/>
        </w:rPr>
        <w:t>r</w:t>
      </w:r>
      <w:r w:rsidRPr="00931575">
        <w:t>equirement</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663" w:name="_Toc21102869"/>
      <w:bookmarkStart w:id="6664" w:name="_Toc29810718"/>
      <w:bookmarkStart w:id="6665" w:name="_Toc36636070"/>
      <w:bookmarkStart w:id="6666" w:name="_Toc37273016"/>
      <w:bookmarkStart w:id="6667" w:name="_Toc45886096"/>
      <w:bookmarkStart w:id="6668" w:name="_Toc53183172"/>
      <w:bookmarkStart w:id="6669" w:name="_Toc58915839"/>
      <w:bookmarkStart w:id="6670" w:name="_Toc66700986"/>
      <w:bookmarkStart w:id="6671" w:name="_Toc68697141"/>
      <w:bookmarkStart w:id="6672" w:name="_Toc74928063"/>
      <w:bookmarkStart w:id="6673" w:name="_Toc76115162"/>
      <w:bookmarkStart w:id="6674" w:name="_Toc76544569"/>
      <w:bookmarkStart w:id="6675" w:name="_Toc82541386"/>
      <w:bookmarkStart w:id="6676" w:name="_Toc89952033"/>
      <w:bookmarkStart w:id="6677" w:name="_Toc98767129"/>
      <w:bookmarkStart w:id="6678" w:name="_Toc106203177"/>
      <w:bookmarkStart w:id="6679" w:name="_Toc115187476"/>
      <w:bookmarkStart w:id="6680" w:name="_Toc121994031"/>
      <w:bookmarkStart w:id="6681" w:name="_Toc124153039"/>
      <w:bookmarkStart w:id="6682" w:name="_Toc131538341"/>
      <w:bookmarkStart w:id="6683" w:name="_Toc137391461"/>
      <w:bookmarkStart w:id="6684" w:name="_Toc146962119"/>
      <w:bookmarkStart w:id="6685" w:name="_Toc187256484"/>
      <w:r w:rsidRPr="00931575">
        <w:t>7.6.3</w:t>
      </w:r>
      <w:r w:rsidRPr="00931575">
        <w:tab/>
        <w:t>Test purpose</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686" w:name="_Toc21102870"/>
      <w:bookmarkStart w:id="6687" w:name="_Toc29810719"/>
      <w:bookmarkStart w:id="6688" w:name="_Toc36636071"/>
      <w:bookmarkStart w:id="6689" w:name="_Toc37273017"/>
      <w:bookmarkStart w:id="6690" w:name="_Toc45886097"/>
      <w:bookmarkStart w:id="6691" w:name="_Toc53183173"/>
      <w:bookmarkStart w:id="6692" w:name="_Toc58915840"/>
      <w:bookmarkStart w:id="6693" w:name="_Toc66700987"/>
      <w:bookmarkStart w:id="6694" w:name="_Toc68697142"/>
      <w:bookmarkStart w:id="6695" w:name="_Toc74928064"/>
      <w:bookmarkStart w:id="6696" w:name="_Toc76115163"/>
      <w:bookmarkStart w:id="6697" w:name="_Toc76544570"/>
      <w:bookmarkStart w:id="6698" w:name="_Toc82541387"/>
      <w:bookmarkStart w:id="6699" w:name="_Toc89952034"/>
      <w:bookmarkStart w:id="6700" w:name="_Toc98767130"/>
      <w:bookmarkStart w:id="6701" w:name="_Toc106203178"/>
      <w:bookmarkStart w:id="6702" w:name="_Toc115187477"/>
      <w:bookmarkStart w:id="6703" w:name="_Toc121994032"/>
      <w:bookmarkStart w:id="6704" w:name="_Toc124153040"/>
      <w:bookmarkStart w:id="6705" w:name="_Toc131538342"/>
      <w:bookmarkStart w:id="6706" w:name="_Toc137391462"/>
      <w:bookmarkStart w:id="6707" w:name="_Toc146962120"/>
      <w:bookmarkStart w:id="6708" w:name="_Toc187256485"/>
      <w:r w:rsidRPr="00931575">
        <w:t>7.6.4</w:t>
      </w:r>
      <w:r w:rsidRPr="00931575">
        <w:tab/>
        <w:t>Method of test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6B90D079" w14:textId="77777777" w:rsidR="00C45907" w:rsidRPr="00931575" w:rsidRDefault="00C45907" w:rsidP="00C45907">
      <w:pPr>
        <w:pStyle w:val="Heading4"/>
        <w:rPr>
          <w:lang w:eastAsia="sv-SE"/>
        </w:rPr>
      </w:pPr>
      <w:bookmarkStart w:id="6709" w:name="_Toc21102871"/>
      <w:bookmarkStart w:id="6710" w:name="_Toc29810720"/>
      <w:bookmarkStart w:id="6711" w:name="_Toc36636072"/>
      <w:bookmarkStart w:id="6712" w:name="_Toc37273018"/>
      <w:bookmarkStart w:id="6713" w:name="_Toc45886098"/>
      <w:bookmarkStart w:id="6714" w:name="_Toc53183174"/>
      <w:bookmarkStart w:id="6715" w:name="_Toc58915841"/>
      <w:bookmarkStart w:id="6716" w:name="_Toc66700988"/>
      <w:bookmarkStart w:id="6717" w:name="_Toc68697143"/>
      <w:bookmarkStart w:id="6718" w:name="_Toc74928065"/>
      <w:bookmarkStart w:id="6719" w:name="_Toc76115164"/>
      <w:bookmarkStart w:id="6720" w:name="_Toc76544571"/>
      <w:bookmarkStart w:id="6721" w:name="_Toc82541388"/>
      <w:bookmarkStart w:id="6722" w:name="_Toc89952035"/>
      <w:bookmarkStart w:id="6723" w:name="_Toc98767131"/>
      <w:bookmarkStart w:id="6724" w:name="_Toc106203179"/>
      <w:bookmarkStart w:id="6725" w:name="_Toc115187478"/>
      <w:bookmarkStart w:id="6726" w:name="_Toc121994033"/>
      <w:bookmarkStart w:id="6727" w:name="_Toc124153041"/>
      <w:bookmarkStart w:id="6728" w:name="_Toc131538343"/>
      <w:bookmarkStart w:id="6729" w:name="_Toc137391463"/>
      <w:bookmarkStart w:id="6730" w:name="_Toc146962121"/>
      <w:bookmarkStart w:id="6731" w:name="_Toc187256486"/>
      <w:r w:rsidRPr="00931575">
        <w:rPr>
          <w:lang w:eastAsia="sv-SE"/>
        </w:rPr>
        <w:t>7.6.4.1</w:t>
      </w:r>
      <w:r w:rsidRPr="00931575">
        <w:rPr>
          <w:lang w:eastAsia="sv-SE"/>
        </w:rPr>
        <w:tab/>
        <w:t>Initial conditions</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732" w:name="_Toc21102872"/>
      <w:bookmarkStart w:id="6733" w:name="_Toc29810721"/>
      <w:bookmarkStart w:id="6734" w:name="_Toc36636073"/>
      <w:bookmarkStart w:id="6735" w:name="_Toc37273019"/>
      <w:bookmarkStart w:id="6736" w:name="_Toc45886099"/>
      <w:bookmarkStart w:id="6737" w:name="_Toc53183175"/>
      <w:bookmarkStart w:id="6738" w:name="_Toc58915842"/>
      <w:bookmarkStart w:id="6739" w:name="_Toc66700989"/>
      <w:bookmarkStart w:id="6740" w:name="_Toc68697144"/>
      <w:bookmarkStart w:id="6741" w:name="_Toc74928066"/>
      <w:bookmarkStart w:id="6742" w:name="_Toc76115165"/>
      <w:bookmarkStart w:id="6743" w:name="_Toc76544572"/>
      <w:bookmarkStart w:id="6744" w:name="_Toc82541389"/>
      <w:bookmarkStart w:id="6745" w:name="_Toc89952036"/>
      <w:bookmarkStart w:id="6746" w:name="_Toc98767132"/>
      <w:bookmarkStart w:id="6747" w:name="_Toc106203180"/>
      <w:bookmarkStart w:id="6748" w:name="_Toc115187479"/>
      <w:bookmarkStart w:id="6749" w:name="_Toc121994034"/>
      <w:bookmarkStart w:id="6750" w:name="_Toc124153042"/>
      <w:bookmarkStart w:id="6751" w:name="_Toc131538344"/>
      <w:bookmarkStart w:id="6752" w:name="_Toc137391464"/>
      <w:bookmarkStart w:id="6753" w:name="_Toc146962122"/>
      <w:bookmarkStart w:id="6754" w:name="_Toc187256487"/>
      <w:r w:rsidRPr="00931575">
        <w:rPr>
          <w:lang w:eastAsia="sv-SE"/>
        </w:rPr>
        <w:t>7.6.4.2</w:t>
      </w:r>
      <w:r w:rsidRPr="00931575">
        <w:rPr>
          <w:lang w:eastAsia="sv-SE"/>
        </w:rPr>
        <w:tab/>
        <w:t>Procedure</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46218287" w14:textId="77777777" w:rsidR="00C45907" w:rsidRPr="00931575" w:rsidRDefault="00C45907" w:rsidP="00C45907">
      <w:pPr>
        <w:pStyle w:val="Heading5"/>
        <w:rPr>
          <w:lang w:eastAsia="sv-SE"/>
        </w:rPr>
      </w:pPr>
      <w:bookmarkStart w:id="6755" w:name="_Toc21102873"/>
      <w:bookmarkStart w:id="6756" w:name="_Toc29810722"/>
      <w:bookmarkStart w:id="6757" w:name="_Toc36636074"/>
      <w:bookmarkStart w:id="6758" w:name="_Toc37273020"/>
      <w:bookmarkStart w:id="6759" w:name="_Toc45886100"/>
      <w:bookmarkStart w:id="6760" w:name="_Toc53183176"/>
      <w:bookmarkStart w:id="6761" w:name="_Toc58915843"/>
      <w:bookmarkStart w:id="6762" w:name="_Toc66700990"/>
      <w:bookmarkStart w:id="6763" w:name="_Toc68697145"/>
      <w:bookmarkStart w:id="6764" w:name="_Toc74928067"/>
      <w:bookmarkStart w:id="6765" w:name="_Toc76115166"/>
      <w:bookmarkStart w:id="6766" w:name="_Toc76544573"/>
      <w:bookmarkStart w:id="6767" w:name="_Toc82541390"/>
      <w:bookmarkStart w:id="6768" w:name="_Toc89952037"/>
      <w:bookmarkStart w:id="6769" w:name="_Toc98767133"/>
      <w:bookmarkStart w:id="6770" w:name="_Toc106203181"/>
      <w:bookmarkStart w:id="6771" w:name="_Toc115187480"/>
      <w:bookmarkStart w:id="6772" w:name="_Toc121994035"/>
      <w:bookmarkStart w:id="6773" w:name="_Toc124153043"/>
      <w:bookmarkStart w:id="6774" w:name="_Toc131538345"/>
      <w:bookmarkStart w:id="6775" w:name="_Toc137391465"/>
      <w:bookmarkStart w:id="6776" w:name="_Toc146962123"/>
      <w:bookmarkStart w:id="6777" w:name="_Toc18725648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778" w:name="_Toc21102874"/>
      <w:bookmarkStart w:id="6779" w:name="_Toc29810723"/>
      <w:bookmarkStart w:id="6780" w:name="_Toc36636075"/>
      <w:bookmarkStart w:id="6781" w:name="_Toc37273021"/>
      <w:bookmarkStart w:id="6782" w:name="_Toc45886101"/>
      <w:bookmarkStart w:id="6783" w:name="_Toc53183177"/>
      <w:bookmarkStart w:id="6784" w:name="_Toc58915844"/>
      <w:bookmarkStart w:id="6785" w:name="_Toc66700991"/>
      <w:bookmarkStart w:id="6786" w:name="_Toc68697146"/>
      <w:bookmarkStart w:id="6787" w:name="_Toc74928068"/>
      <w:bookmarkStart w:id="6788" w:name="_Toc76115167"/>
      <w:bookmarkStart w:id="6789" w:name="_Toc76544574"/>
      <w:bookmarkStart w:id="6790" w:name="_Toc82541391"/>
      <w:bookmarkStart w:id="6791" w:name="_Toc89952038"/>
      <w:bookmarkStart w:id="6792" w:name="_Toc98767134"/>
      <w:bookmarkStart w:id="6793" w:name="_Toc106203182"/>
      <w:bookmarkStart w:id="6794" w:name="_Toc115187481"/>
      <w:bookmarkStart w:id="6795" w:name="_Toc121994036"/>
      <w:bookmarkStart w:id="6796" w:name="_Toc124153044"/>
      <w:bookmarkStart w:id="6797" w:name="_Toc131538346"/>
      <w:bookmarkStart w:id="6798" w:name="_Toc137391466"/>
      <w:bookmarkStart w:id="6799" w:name="_Toc146962124"/>
      <w:bookmarkStart w:id="6800" w:name="_Toc187256489"/>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801" w:name="_Toc21102875"/>
      <w:bookmarkStart w:id="6802" w:name="_Toc29810724"/>
      <w:bookmarkStart w:id="6803" w:name="_Toc36636076"/>
      <w:bookmarkStart w:id="6804" w:name="_Toc37273022"/>
      <w:bookmarkStart w:id="6805" w:name="_Toc45886102"/>
      <w:bookmarkStart w:id="6806" w:name="_Toc53183178"/>
      <w:bookmarkStart w:id="6807" w:name="_Toc58915845"/>
      <w:bookmarkStart w:id="6808" w:name="_Toc66700992"/>
      <w:bookmarkStart w:id="6809" w:name="_Toc68697147"/>
      <w:bookmarkStart w:id="6810" w:name="_Toc74928069"/>
      <w:bookmarkStart w:id="6811" w:name="_Toc76115168"/>
      <w:bookmarkStart w:id="6812" w:name="_Toc76544575"/>
      <w:bookmarkStart w:id="6813" w:name="_Toc82541392"/>
      <w:bookmarkStart w:id="6814" w:name="_Toc89952039"/>
      <w:bookmarkStart w:id="6815" w:name="_Toc98767135"/>
      <w:bookmarkStart w:id="6816" w:name="_Toc106203183"/>
      <w:bookmarkStart w:id="6817" w:name="_Toc115187482"/>
      <w:bookmarkStart w:id="6818" w:name="_Toc121994037"/>
      <w:bookmarkStart w:id="6819" w:name="_Toc124153045"/>
      <w:bookmarkStart w:id="6820" w:name="_Toc131538347"/>
      <w:bookmarkStart w:id="6821" w:name="_Toc137391467"/>
      <w:bookmarkStart w:id="6822" w:name="_Toc146962125"/>
      <w:bookmarkStart w:id="6823" w:name="_Toc187256490"/>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824" w:name="_Toc21102876"/>
      <w:bookmarkStart w:id="6825" w:name="_Toc29810725"/>
      <w:bookmarkStart w:id="6826" w:name="_Toc36636077"/>
      <w:bookmarkStart w:id="6827" w:name="_Toc37273023"/>
      <w:bookmarkStart w:id="6828" w:name="_Toc45886103"/>
      <w:bookmarkStart w:id="6829" w:name="_Toc53183179"/>
      <w:bookmarkStart w:id="6830"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831" w:name="_Toc66700993"/>
      <w:bookmarkStart w:id="6832" w:name="_Toc68697148"/>
      <w:bookmarkStart w:id="6833" w:name="_Toc74928070"/>
      <w:bookmarkStart w:id="6834" w:name="_Toc76115169"/>
      <w:bookmarkStart w:id="6835" w:name="_Toc76544576"/>
      <w:bookmarkStart w:id="6836" w:name="_Toc82541393"/>
      <w:bookmarkStart w:id="6837" w:name="_Toc89952040"/>
      <w:bookmarkStart w:id="6838" w:name="_Toc98767136"/>
      <w:bookmarkStart w:id="6839" w:name="_Toc106203184"/>
      <w:bookmarkStart w:id="6840" w:name="_Toc115187483"/>
      <w:bookmarkStart w:id="6841" w:name="_Toc121994038"/>
      <w:bookmarkStart w:id="6842" w:name="_Toc124153046"/>
      <w:bookmarkStart w:id="6843" w:name="_Toc131538348"/>
      <w:bookmarkStart w:id="6844" w:name="_Toc137391468"/>
      <w:bookmarkStart w:id="6845" w:name="_Toc146962126"/>
      <w:bookmarkStart w:id="6846" w:name="_Toc187256491"/>
      <w:r w:rsidRPr="00931575">
        <w:t>7.</w:t>
      </w:r>
      <w:r w:rsidRPr="00931575">
        <w:rPr>
          <w:lang w:val="en-US"/>
        </w:rPr>
        <w:t>6</w:t>
      </w:r>
      <w:r w:rsidRPr="00931575">
        <w:t>.5</w:t>
      </w:r>
      <w:r w:rsidRPr="00931575">
        <w:tab/>
        <w:t>Test requirements</w:t>
      </w:r>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40F06165" w14:textId="77777777" w:rsidR="00C45907" w:rsidRPr="00931575" w:rsidRDefault="00C45907" w:rsidP="00C45907">
      <w:pPr>
        <w:pStyle w:val="Heading4"/>
        <w:rPr>
          <w:i/>
        </w:rPr>
      </w:pPr>
      <w:bookmarkStart w:id="6847" w:name="_Toc21102877"/>
      <w:bookmarkStart w:id="6848" w:name="_Toc29810726"/>
      <w:bookmarkStart w:id="6849" w:name="_Toc36636078"/>
      <w:bookmarkStart w:id="6850" w:name="_Toc37273024"/>
      <w:bookmarkStart w:id="6851" w:name="_Toc45886104"/>
      <w:bookmarkStart w:id="6852" w:name="_Toc53183180"/>
      <w:bookmarkStart w:id="6853" w:name="_Toc58915847"/>
      <w:bookmarkStart w:id="6854" w:name="_Toc66700994"/>
      <w:bookmarkStart w:id="6855" w:name="_Toc68697149"/>
      <w:bookmarkStart w:id="6856" w:name="_Toc74928071"/>
      <w:bookmarkStart w:id="6857" w:name="_Toc76115170"/>
      <w:bookmarkStart w:id="6858" w:name="_Toc76544577"/>
      <w:bookmarkStart w:id="6859" w:name="_Toc82541394"/>
      <w:bookmarkStart w:id="6860" w:name="_Toc89952041"/>
      <w:bookmarkStart w:id="6861" w:name="_Toc98767137"/>
      <w:bookmarkStart w:id="6862" w:name="_Toc106203185"/>
      <w:bookmarkStart w:id="6863" w:name="_Toc115187484"/>
      <w:bookmarkStart w:id="6864" w:name="_Toc121994039"/>
      <w:bookmarkStart w:id="6865" w:name="_Toc124153047"/>
      <w:bookmarkStart w:id="6866" w:name="_Toc131538349"/>
      <w:bookmarkStart w:id="6867" w:name="_Toc137391469"/>
      <w:bookmarkStart w:id="6868" w:name="_Toc146962127"/>
      <w:bookmarkStart w:id="6869" w:name="_Toc187256492"/>
      <w:r w:rsidRPr="00931575">
        <w:t>7.</w:t>
      </w:r>
      <w:r w:rsidRPr="00931575">
        <w:rPr>
          <w:lang w:val="en-US"/>
        </w:rPr>
        <w:t>6</w:t>
      </w:r>
      <w:r w:rsidRPr="00931575">
        <w:t>.5.1</w:t>
      </w:r>
      <w:r w:rsidRPr="00931575">
        <w:tab/>
        <w:t xml:space="preserve">Requirement for </w:t>
      </w:r>
      <w:r w:rsidRPr="00931575">
        <w:rPr>
          <w:i/>
        </w:rPr>
        <w:t>BS type 1-O</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870" w:name="_Toc21102878"/>
      <w:bookmarkStart w:id="6871" w:name="_Toc29810727"/>
      <w:bookmarkStart w:id="6872" w:name="_Toc36636079"/>
      <w:bookmarkStart w:id="6873" w:name="_Toc37273025"/>
      <w:bookmarkStart w:id="6874" w:name="_Toc45886105"/>
      <w:bookmarkStart w:id="6875" w:name="_Toc53183181"/>
      <w:bookmarkStart w:id="6876" w:name="_Toc58915848"/>
      <w:bookmarkStart w:id="6877" w:name="_Toc66700995"/>
      <w:bookmarkStart w:id="6878" w:name="_Toc68697150"/>
      <w:bookmarkStart w:id="6879" w:name="_Toc74928072"/>
      <w:bookmarkStart w:id="6880" w:name="_Toc76115171"/>
      <w:bookmarkStart w:id="6881" w:name="_Toc76544578"/>
      <w:bookmarkStart w:id="6882" w:name="_Toc82541395"/>
      <w:bookmarkStart w:id="6883" w:name="_Toc89952042"/>
      <w:bookmarkStart w:id="6884" w:name="_Toc98767138"/>
      <w:bookmarkStart w:id="6885" w:name="_Toc106203186"/>
      <w:bookmarkStart w:id="6886" w:name="_Toc115187485"/>
      <w:bookmarkStart w:id="6887" w:name="_Toc121994040"/>
      <w:bookmarkStart w:id="6888" w:name="_Toc124153048"/>
      <w:bookmarkStart w:id="6889" w:name="_Toc131538350"/>
      <w:bookmarkStart w:id="6890" w:name="_Toc137391470"/>
      <w:bookmarkStart w:id="6891" w:name="_Toc146962128"/>
      <w:bookmarkStart w:id="6892" w:name="_Toc187256493"/>
      <w:r w:rsidRPr="00931575">
        <w:t>7.</w:t>
      </w:r>
      <w:r w:rsidRPr="00931575">
        <w:rPr>
          <w:lang w:val="en-US"/>
        </w:rPr>
        <w:t>6</w:t>
      </w:r>
      <w:r w:rsidRPr="00931575">
        <w:t>.5.1.1</w:t>
      </w:r>
      <w:r w:rsidRPr="00931575">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893" w:name="_Toc21102879"/>
      <w:bookmarkStart w:id="6894" w:name="_Toc29810728"/>
      <w:bookmarkStart w:id="6895" w:name="_Toc36636080"/>
      <w:bookmarkStart w:id="6896" w:name="_Toc37273026"/>
      <w:bookmarkStart w:id="6897" w:name="_Toc45886106"/>
      <w:bookmarkStart w:id="6898" w:name="_Toc53183182"/>
      <w:bookmarkStart w:id="6899" w:name="_Toc58915849"/>
      <w:bookmarkStart w:id="6900" w:name="_Toc66700996"/>
      <w:bookmarkStart w:id="6901" w:name="_Toc68697151"/>
      <w:bookmarkStart w:id="6902" w:name="_Toc74928073"/>
      <w:bookmarkStart w:id="6903" w:name="_Toc76115172"/>
      <w:bookmarkStart w:id="6904" w:name="_Toc76544579"/>
      <w:bookmarkStart w:id="6905" w:name="_Toc82541396"/>
      <w:bookmarkStart w:id="6906" w:name="_Toc89952043"/>
      <w:bookmarkStart w:id="6907" w:name="_Toc98767139"/>
      <w:bookmarkStart w:id="6908" w:name="_Toc106203187"/>
      <w:bookmarkStart w:id="6909" w:name="_Toc115187486"/>
      <w:bookmarkStart w:id="6910" w:name="_Toc121994041"/>
      <w:bookmarkStart w:id="6911" w:name="_Toc124153049"/>
      <w:bookmarkStart w:id="6912" w:name="_Toc131538351"/>
      <w:bookmarkStart w:id="6913" w:name="_Toc137391471"/>
      <w:bookmarkStart w:id="6914" w:name="_Toc146962129"/>
      <w:bookmarkStart w:id="6915" w:name="_Toc187256494"/>
      <w:r w:rsidRPr="00931575">
        <w:t>7.</w:t>
      </w:r>
      <w:r w:rsidRPr="00931575">
        <w:rPr>
          <w:lang w:val="en-US"/>
        </w:rPr>
        <w:t>6</w:t>
      </w:r>
      <w:r w:rsidRPr="00931575">
        <w:t>.5.1.2</w:t>
      </w:r>
      <w:r w:rsidRPr="00931575">
        <w:tab/>
        <w:t>Co-location requirement</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916" w:name="_Toc21102880"/>
      <w:bookmarkStart w:id="6917" w:name="_Toc29810729"/>
      <w:bookmarkStart w:id="6918" w:name="_Toc36636081"/>
      <w:bookmarkStart w:id="6919" w:name="_Toc37273027"/>
      <w:bookmarkStart w:id="6920" w:name="_Toc45886107"/>
      <w:bookmarkStart w:id="6921" w:name="_Toc53183183"/>
      <w:bookmarkStart w:id="6922" w:name="_Toc58915850"/>
      <w:bookmarkStart w:id="6923" w:name="_Toc66700997"/>
      <w:bookmarkStart w:id="6924" w:name="_Toc68697152"/>
      <w:bookmarkStart w:id="6925" w:name="_Toc74928074"/>
      <w:bookmarkStart w:id="6926" w:name="_Toc76115173"/>
      <w:bookmarkStart w:id="6927" w:name="_Toc76544580"/>
      <w:bookmarkStart w:id="6928" w:name="_Toc82541397"/>
      <w:bookmarkStart w:id="6929" w:name="_Toc89952044"/>
      <w:bookmarkStart w:id="6930" w:name="_Toc98767140"/>
      <w:bookmarkStart w:id="6931" w:name="_Toc106203188"/>
      <w:bookmarkStart w:id="6932" w:name="_Toc115187487"/>
      <w:bookmarkStart w:id="6933" w:name="_Toc121994042"/>
      <w:bookmarkStart w:id="6934" w:name="_Toc124153050"/>
      <w:bookmarkStart w:id="6935" w:name="_Toc131538352"/>
      <w:bookmarkStart w:id="6936" w:name="_Toc137391472"/>
      <w:bookmarkStart w:id="6937" w:name="_Toc146962130"/>
      <w:bookmarkStart w:id="6938" w:name="_Toc187256495"/>
      <w:r w:rsidRPr="00931575">
        <w:t>7.</w:t>
      </w:r>
      <w:r w:rsidRPr="00931575">
        <w:rPr>
          <w:lang w:val="en-US"/>
        </w:rPr>
        <w:t>6</w:t>
      </w:r>
      <w:r w:rsidRPr="00931575">
        <w:t>.5.2</w:t>
      </w:r>
      <w:r w:rsidRPr="00931575">
        <w:tab/>
        <w:t xml:space="preserve">Requirement for </w:t>
      </w:r>
      <w:r w:rsidRPr="00931575">
        <w:rPr>
          <w:i/>
        </w:rPr>
        <w:t>BS type 2-O</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939" w:name="_Toc21102881"/>
      <w:bookmarkStart w:id="6940" w:name="_Toc29810730"/>
      <w:bookmarkStart w:id="6941" w:name="_Toc36636082"/>
      <w:bookmarkStart w:id="6942" w:name="_Toc37273028"/>
      <w:bookmarkStart w:id="6943" w:name="_Toc45886108"/>
      <w:bookmarkStart w:id="6944" w:name="_Toc53183184"/>
      <w:bookmarkStart w:id="6945" w:name="_Toc58915851"/>
      <w:bookmarkStart w:id="6946" w:name="_Toc66700998"/>
      <w:bookmarkStart w:id="6947" w:name="_Toc68697153"/>
      <w:bookmarkStart w:id="6948" w:name="_Toc74928075"/>
      <w:bookmarkStart w:id="6949" w:name="_Toc76115174"/>
      <w:bookmarkStart w:id="6950" w:name="_Toc76544581"/>
      <w:bookmarkStart w:id="6951" w:name="_Toc82541398"/>
      <w:bookmarkStart w:id="6952" w:name="_Toc89952045"/>
      <w:bookmarkStart w:id="6953" w:name="_Toc98767141"/>
      <w:bookmarkStart w:id="6954" w:name="_Toc106203189"/>
      <w:bookmarkStart w:id="6955" w:name="_Toc115187488"/>
      <w:bookmarkStart w:id="6956" w:name="_Toc121994043"/>
      <w:bookmarkStart w:id="6957" w:name="_Toc124153051"/>
      <w:bookmarkStart w:id="6958" w:name="_Toc131538353"/>
      <w:bookmarkStart w:id="6959" w:name="_Toc137391473"/>
      <w:bookmarkStart w:id="6960" w:name="_Toc146962131"/>
      <w:bookmarkStart w:id="6961" w:name="_Toc187256496"/>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962" w:name="_Toc21102882"/>
      <w:bookmarkStart w:id="6963" w:name="_Toc29810731"/>
      <w:bookmarkStart w:id="6964" w:name="_Toc36636083"/>
      <w:bookmarkStart w:id="6965" w:name="_Toc37273029"/>
      <w:bookmarkStart w:id="6966" w:name="_Toc45886109"/>
      <w:bookmarkStart w:id="6967" w:name="_Toc53183185"/>
      <w:bookmarkStart w:id="6968" w:name="_Toc58915852"/>
      <w:bookmarkStart w:id="6969" w:name="_Toc66700999"/>
      <w:bookmarkStart w:id="6970" w:name="_Toc68697154"/>
      <w:bookmarkStart w:id="6971" w:name="_Toc74928076"/>
      <w:bookmarkStart w:id="6972" w:name="_Toc76115175"/>
      <w:bookmarkStart w:id="6973" w:name="_Toc76544582"/>
      <w:bookmarkStart w:id="6974" w:name="_Toc82541399"/>
      <w:bookmarkStart w:id="6975" w:name="_Toc89952046"/>
      <w:bookmarkStart w:id="6976" w:name="_Toc98767142"/>
      <w:bookmarkStart w:id="6977" w:name="_Toc106203190"/>
      <w:bookmarkStart w:id="6978" w:name="_Toc115187489"/>
      <w:bookmarkStart w:id="6979" w:name="_Toc121994044"/>
      <w:bookmarkStart w:id="6980" w:name="_Toc124153052"/>
      <w:bookmarkStart w:id="6981" w:name="_Toc131538354"/>
      <w:bookmarkStart w:id="6982" w:name="_Toc137391474"/>
      <w:bookmarkStart w:id="6983" w:name="_Toc146962132"/>
      <w:bookmarkStart w:id="6984" w:name="_Toc187256497"/>
      <w:r w:rsidRPr="00931575">
        <w:t>7.7</w:t>
      </w:r>
      <w:r w:rsidRPr="00931575">
        <w:tab/>
        <w:t>OTA receiver spurious emissions</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41FFCBD0" w14:textId="77777777" w:rsidR="00C45907" w:rsidRPr="00931575" w:rsidRDefault="00C45907" w:rsidP="00C45907">
      <w:pPr>
        <w:pStyle w:val="Heading3"/>
        <w:rPr>
          <w:lang w:eastAsia="sv-SE"/>
        </w:rPr>
      </w:pPr>
      <w:bookmarkStart w:id="6985" w:name="_Toc21102883"/>
      <w:bookmarkStart w:id="6986" w:name="_Toc29810732"/>
      <w:bookmarkStart w:id="6987" w:name="_Toc36636084"/>
      <w:bookmarkStart w:id="6988" w:name="_Toc37273030"/>
      <w:bookmarkStart w:id="6989" w:name="_Toc45886110"/>
      <w:bookmarkStart w:id="6990" w:name="_Toc53183186"/>
      <w:bookmarkStart w:id="6991" w:name="_Toc58915853"/>
      <w:bookmarkStart w:id="6992" w:name="_Toc66701000"/>
      <w:bookmarkStart w:id="6993" w:name="_Toc68697155"/>
      <w:bookmarkStart w:id="6994" w:name="_Toc74928077"/>
      <w:bookmarkStart w:id="6995" w:name="_Toc76115176"/>
      <w:bookmarkStart w:id="6996" w:name="_Toc76544583"/>
      <w:bookmarkStart w:id="6997" w:name="_Toc82541400"/>
      <w:bookmarkStart w:id="6998" w:name="_Toc89952047"/>
      <w:bookmarkStart w:id="6999" w:name="_Toc98767143"/>
      <w:bookmarkStart w:id="7000" w:name="_Toc106203191"/>
      <w:bookmarkStart w:id="7001" w:name="_Toc115187490"/>
      <w:bookmarkStart w:id="7002" w:name="_Toc121994045"/>
      <w:bookmarkStart w:id="7003" w:name="_Toc124153053"/>
      <w:bookmarkStart w:id="7004" w:name="_Toc131538355"/>
      <w:bookmarkStart w:id="7005" w:name="_Toc137391475"/>
      <w:bookmarkStart w:id="7006" w:name="_Toc146962133"/>
      <w:bookmarkStart w:id="7007" w:name="_Toc187256498"/>
      <w:r w:rsidRPr="00931575">
        <w:rPr>
          <w:lang w:eastAsia="sv-SE"/>
        </w:rPr>
        <w:t>7.7.1</w:t>
      </w:r>
      <w:r w:rsidRPr="00931575">
        <w:rPr>
          <w:lang w:eastAsia="sv-SE"/>
        </w:rPr>
        <w:tab/>
        <w:t>Definition and applicability</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p>
    <w:p w14:paraId="0D3ACEBF" w14:textId="77777777" w:rsidR="00C45907" w:rsidRPr="00931575" w:rsidRDefault="00C45907" w:rsidP="00782299">
      <w:pPr>
        <w:rPr>
          <w:lang w:val="en-US" w:eastAsia="zh-CN"/>
        </w:rPr>
      </w:pPr>
      <w:bookmarkStart w:id="7008"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008"/>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009" w:name="_Toc21102884"/>
      <w:bookmarkStart w:id="7010" w:name="_Toc29810733"/>
      <w:bookmarkStart w:id="7011" w:name="_Toc36636085"/>
      <w:bookmarkStart w:id="7012" w:name="_Toc37273031"/>
      <w:bookmarkStart w:id="7013" w:name="_Toc45886111"/>
      <w:bookmarkStart w:id="7014" w:name="_Toc53183187"/>
      <w:bookmarkStart w:id="7015" w:name="_Toc58915854"/>
      <w:bookmarkStart w:id="7016" w:name="_Toc66701001"/>
      <w:bookmarkStart w:id="7017" w:name="_Toc68697156"/>
      <w:bookmarkStart w:id="7018" w:name="_Toc74928078"/>
      <w:bookmarkStart w:id="7019" w:name="_Toc76115177"/>
      <w:bookmarkStart w:id="7020" w:name="_Toc76544584"/>
      <w:bookmarkStart w:id="7021" w:name="_Toc82541401"/>
      <w:bookmarkStart w:id="7022" w:name="_Toc89952048"/>
      <w:bookmarkStart w:id="7023" w:name="_Toc98767144"/>
      <w:bookmarkStart w:id="7024" w:name="_Toc106203192"/>
      <w:bookmarkStart w:id="7025" w:name="_Toc115187491"/>
      <w:bookmarkStart w:id="7026" w:name="_Toc121994046"/>
      <w:bookmarkStart w:id="7027" w:name="_Toc124153054"/>
      <w:bookmarkStart w:id="7028" w:name="_Toc131538356"/>
      <w:bookmarkStart w:id="7029" w:name="_Toc137391476"/>
      <w:bookmarkStart w:id="7030" w:name="_Toc146962134"/>
      <w:bookmarkStart w:id="7031" w:name="_Toc187256499"/>
      <w:r w:rsidRPr="00931575">
        <w:rPr>
          <w:lang w:eastAsia="sv-SE"/>
        </w:rPr>
        <w:t>7.7.2</w:t>
      </w:r>
      <w:r w:rsidRPr="00931575">
        <w:rPr>
          <w:lang w:eastAsia="sv-SE"/>
        </w:rPr>
        <w:tab/>
        <w:t>Minimum requirement</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032" w:name="_Toc21102885"/>
      <w:bookmarkStart w:id="7033" w:name="_Toc29810734"/>
      <w:bookmarkStart w:id="7034" w:name="_Toc36636086"/>
      <w:bookmarkStart w:id="7035" w:name="_Toc37273032"/>
      <w:bookmarkStart w:id="7036" w:name="_Toc45886112"/>
      <w:bookmarkStart w:id="7037" w:name="_Toc53183188"/>
      <w:bookmarkStart w:id="7038" w:name="_Toc58915855"/>
      <w:bookmarkStart w:id="7039" w:name="_Toc66701002"/>
      <w:bookmarkStart w:id="7040" w:name="_Toc68697157"/>
      <w:bookmarkStart w:id="7041" w:name="_Toc74928079"/>
      <w:bookmarkStart w:id="7042" w:name="_Toc76115178"/>
      <w:bookmarkStart w:id="7043" w:name="_Toc76544585"/>
      <w:bookmarkStart w:id="7044" w:name="_Toc82541402"/>
      <w:bookmarkStart w:id="7045" w:name="_Toc89952049"/>
      <w:bookmarkStart w:id="7046" w:name="_Toc98767145"/>
      <w:bookmarkStart w:id="7047" w:name="_Toc106203193"/>
      <w:bookmarkStart w:id="7048" w:name="_Toc115187492"/>
      <w:bookmarkStart w:id="7049" w:name="_Toc121994047"/>
      <w:bookmarkStart w:id="7050" w:name="_Toc124153055"/>
      <w:bookmarkStart w:id="7051" w:name="_Toc131538357"/>
      <w:bookmarkStart w:id="7052" w:name="_Toc137391477"/>
      <w:bookmarkStart w:id="7053" w:name="_Toc146962135"/>
      <w:bookmarkStart w:id="7054" w:name="_Toc187256500"/>
      <w:r w:rsidRPr="00931575">
        <w:rPr>
          <w:lang w:eastAsia="sv-SE"/>
        </w:rPr>
        <w:t>7.7.3</w:t>
      </w:r>
      <w:r w:rsidRPr="00931575">
        <w:rPr>
          <w:lang w:eastAsia="sv-SE"/>
        </w:rPr>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055" w:name="_Toc21102886"/>
      <w:bookmarkStart w:id="7056" w:name="_Toc29810735"/>
      <w:bookmarkStart w:id="7057" w:name="_Toc36636087"/>
      <w:bookmarkStart w:id="7058" w:name="_Toc37273033"/>
      <w:bookmarkStart w:id="7059" w:name="_Toc45886113"/>
      <w:bookmarkStart w:id="7060" w:name="_Toc53183189"/>
      <w:bookmarkStart w:id="7061" w:name="_Toc58915856"/>
      <w:bookmarkStart w:id="7062" w:name="_Toc66701003"/>
      <w:bookmarkStart w:id="7063" w:name="_Toc68697158"/>
      <w:bookmarkStart w:id="7064" w:name="_Toc74928080"/>
      <w:bookmarkStart w:id="7065" w:name="_Toc76115179"/>
      <w:bookmarkStart w:id="7066" w:name="_Toc76544586"/>
      <w:bookmarkStart w:id="7067" w:name="_Toc82541403"/>
      <w:bookmarkStart w:id="7068" w:name="_Toc89952050"/>
      <w:bookmarkStart w:id="7069" w:name="_Toc98767146"/>
      <w:bookmarkStart w:id="7070" w:name="_Toc106203194"/>
      <w:bookmarkStart w:id="7071" w:name="_Toc115187493"/>
      <w:bookmarkStart w:id="7072" w:name="_Toc121994048"/>
      <w:bookmarkStart w:id="7073" w:name="_Toc124153056"/>
      <w:bookmarkStart w:id="7074" w:name="_Toc131538358"/>
      <w:bookmarkStart w:id="7075" w:name="_Toc137391478"/>
      <w:bookmarkStart w:id="7076" w:name="_Toc146962136"/>
      <w:bookmarkStart w:id="7077" w:name="_Toc187256501"/>
      <w:r w:rsidRPr="00931575">
        <w:rPr>
          <w:lang w:eastAsia="sv-SE"/>
        </w:rPr>
        <w:t>7.7.4</w:t>
      </w:r>
      <w:r w:rsidRPr="00931575">
        <w:rPr>
          <w:lang w:eastAsia="sv-SE"/>
        </w:rPr>
        <w:tab/>
        <w:t>Method of test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180B9A5B" w14:textId="77777777" w:rsidR="00C45907" w:rsidRPr="00931575" w:rsidRDefault="00C45907" w:rsidP="00C45907">
      <w:pPr>
        <w:pStyle w:val="Heading4"/>
        <w:rPr>
          <w:lang w:eastAsia="sv-SE"/>
        </w:rPr>
      </w:pPr>
      <w:bookmarkStart w:id="7078" w:name="_Toc21102887"/>
      <w:bookmarkStart w:id="7079" w:name="_Toc29810736"/>
      <w:bookmarkStart w:id="7080" w:name="_Toc36636088"/>
      <w:bookmarkStart w:id="7081" w:name="_Toc37273034"/>
      <w:bookmarkStart w:id="7082" w:name="_Toc45886114"/>
      <w:bookmarkStart w:id="7083" w:name="_Toc53183190"/>
      <w:bookmarkStart w:id="7084" w:name="_Toc58915857"/>
      <w:bookmarkStart w:id="7085" w:name="_Toc66701004"/>
      <w:bookmarkStart w:id="7086" w:name="_Toc68697159"/>
      <w:bookmarkStart w:id="7087" w:name="_Toc74928081"/>
      <w:bookmarkStart w:id="7088" w:name="_Toc76115180"/>
      <w:bookmarkStart w:id="7089" w:name="_Toc76544587"/>
      <w:bookmarkStart w:id="7090" w:name="_Toc82541404"/>
      <w:bookmarkStart w:id="7091" w:name="_Toc89952051"/>
      <w:bookmarkStart w:id="7092" w:name="_Toc98767147"/>
      <w:bookmarkStart w:id="7093" w:name="_Toc106203195"/>
      <w:bookmarkStart w:id="7094" w:name="_Toc115187494"/>
      <w:bookmarkStart w:id="7095" w:name="_Toc121994049"/>
      <w:bookmarkStart w:id="7096" w:name="_Toc124153057"/>
      <w:bookmarkStart w:id="7097" w:name="_Toc131538359"/>
      <w:bookmarkStart w:id="7098" w:name="_Toc137391479"/>
      <w:bookmarkStart w:id="7099" w:name="_Toc146962137"/>
      <w:bookmarkStart w:id="7100" w:name="_Toc187256502"/>
      <w:r w:rsidRPr="00931575">
        <w:rPr>
          <w:lang w:eastAsia="sv-SE"/>
        </w:rPr>
        <w:t>7.7.4.1</w:t>
      </w:r>
      <w:r w:rsidRPr="00931575">
        <w:rPr>
          <w:lang w:eastAsia="sv-SE"/>
        </w:rPr>
        <w:tab/>
        <w:t>Initial conditions</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0"/>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0"/>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48340E1"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7101" w:name="_Toc21102888"/>
      <w:bookmarkStart w:id="7102" w:name="_Toc29810737"/>
      <w:bookmarkStart w:id="7103" w:name="_Toc36636089"/>
      <w:bookmarkStart w:id="7104" w:name="_Toc37273035"/>
      <w:bookmarkStart w:id="7105" w:name="_Toc45886115"/>
      <w:bookmarkStart w:id="7106" w:name="_Toc53183191"/>
      <w:bookmarkStart w:id="7107" w:name="_Toc58915858"/>
      <w:bookmarkStart w:id="7108" w:name="_Toc66701005"/>
      <w:bookmarkStart w:id="7109" w:name="_Toc68697160"/>
      <w:bookmarkStart w:id="7110" w:name="_Toc74928082"/>
      <w:bookmarkStart w:id="7111" w:name="_Toc76115181"/>
      <w:bookmarkStart w:id="7112" w:name="_Toc76544588"/>
      <w:bookmarkStart w:id="7113" w:name="_Toc82541405"/>
      <w:bookmarkStart w:id="7114" w:name="_Toc89952052"/>
      <w:bookmarkStart w:id="7115" w:name="_Toc98767148"/>
      <w:bookmarkStart w:id="7116" w:name="_Toc106203196"/>
      <w:bookmarkStart w:id="7117" w:name="_Toc115187495"/>
      <w:bookmarkStart w:id="7118" w:name="_Toc121994050"/>
      <w:bookmarkStart w:id="7119" w:name="_Toc124153058"/>
      <w:bookmarkStart w:id="7120" w:name="_Toc131538360"/>
      <w:bookmarkStart w:id="7121" w:name="_Toc137391480"/>
      <w:bookmarkStart w:id="7122" w:name="_Toc146962138"/>
      <w:bookmarkStart w:id="7123" w:name="_Toc187256503"/>
      <w:r w:rsidRPr="00931575">
        <w:rPr>
          <w:lang w:eastAsia="sv-SE"/>
        </w:rPr>
        <w:t>7.7.4.2</w:t>
      </w:r>
      <w:r w:rsidRPr="00931575">
        <w:rPr>
          <w:lang w:eastAsia="sv-SE"/>
        </w:rPr>
        <w:tab/>
        <w:t>Procedure</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508E3D66" w14:textId="0A5CA8D2"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B163E7">
        <w:rPr>
          <w:lang w:eastAsia="sv-SE"/>
        </w:rPr>
        <w:t>.</w:t>
      </w:r>
      <w:r w:rsidRPr="00931575">
        <w:rPr>
          <w:lang w:eastAsia="sv-SE"/>
        </w:rPr>
        <w:t xml:space="preserve"> </w:t>
      </w:r>
      <w:r w:rsidR="00B163E7">
        <w:rPr>
          <w:lang w:eastAsia="sv-SE"/>
        </w:rPr>
        <w:t>I</w:t>
      </w:r>
      <w:r w:rsidRPr="00931575">
        <w:rPr>
          <w:lang w:eastAsia="sv-SE"/>
        </w:rPr>
        <w:t>f so</w:t>
      </w:r>
      <w:r w:rsidR="00B163E7">
        <w:rPr>
          <w:lang w:eastAsia="sv-SE"/>
        </w:rPr>
        <w:t>,</w:t>
      </w:r>
      <w:r w:rsidRPr="00931575">
        <w:rPr>
          <w:lang w:eastAsia="sv-SE"/>
        </w:rPr>
        <w:t xml:space="preserve"> follow steps 1, 3, 4, 5, 7 and 10.</w:t>
      </w:r>
      <w:r w:rsidR="00B163E7" w:rsidRPr="00881E04">
        <w:rPr>
          <w:lang w:eastAsia="zh-CN"/>
        </w:rPr>
        <w:t xml:space="preserve"> </w:t>
      </w:r>
      <w:r w:rsidR="00B163E7">
        <w:rPr>
          <w:lang w:eastAsia="zh-CN"/>
        </w:rPr>
        <w:t>W</w:t>
      </w:r>
      <w:r w:rsidR="00B163E7" w:rsidRPr="00841057">
        <w:rPr>
          <w:lang w:eastAsia="zh-CN"/>
        </w:rPr>
        <w:t xml:space="preserve">hen calibrated and operated within the guidance of </w:t>
      </w:r>
      <w:r w:rsidR="00B163E7">
        <w:rPr>
          <w:lang w:eastAsia="zh-CN"/>
        </w:rPr>
        <w:t xml:space="preserve">3GPP </w:t>
      </w:r>
      <w:r w:rsidR="00B163E7" w:rsidRPr="00841057">
        <w:rPr>
          <w:lang w:eastAsia="zh-CN"/>
        </w:rPr>
        <w:t>TR 37</w:t>
      </w:r>
      <w:r w:rsidR="00B163E7">
        <w:rPr>
          <w:lang w:eastAsia="zh-CN"/>
        </w:rPr>
        <w:t>.</w:t>
      </w:r>
      <w:r w:rsidR="00B163E7" w:rsidRPr="00841057">
        <w:rPr>
          <w:lang w:eastAsia="zh-CN"/>
        </w:rPr>
        <w:t>941 [</w:t>
      </w:r>
      <w:r w:rsidR="00B163E7">
        <w:rPr>
          <w:lang w:eastAsia="zh-CN"/>
        </w:rPr>
        <w:t>29</w:t>
      </w:r>
      <w:r w:rsidR="00B163E7" w:rsidRPr="00841057">
        <w:rPr>
          <w:lang w:eastAsia="zh-CN"/>
        </w:rPr>
        <w:t xml:space="preserve">] the </w:t>
      </w:r>
      <w:r w:rsidR="00B163E7">
        <w:rPr>
          <w:lang w:eastAsia="zh-CN"/>
        </w:rPr>
        <w:t xml:space="preserve">measurement </w:t>
      </w:r>
      <w:r w:rsidR="00B163E7" w:rsidRPr="00841057">
        <w:rPr>
          <w:lang w:eastAsia="zh-CN"/>
        </w:rPr>
        <w:t xml:space="preserve">methods are applicable and selected </w:t>
      </w:r>
      <w:r w:rsidR="00B163E7">
        <w:rPr>
          <w:lang w:eastAsia="zh-CN"/>
        </w:rPr>
        <w:t>depending on</w:t>
      </w:r>
      <w:r w:rsidR="00B163E7" w:rsidRPr="00841057">
        <w:rPr>
          <w:lang w:eastAsia="zh-CN"/>
        </w:rPr>
        <w:t xml:space="preserve"> </w:t>
      </w:r>
      <w:r w:rsidR="00B163E7">
        <w:rPr>
          <w:lang w:eastAsia="zh-CN"/>
        </w:rPr>
        <w:t>availability at the test facility.</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pPr>
      <w:r>
        <w:t>4)</w:t>
      </w:r>
      <w:r>
        <w:tab/>
        <w:t>The measurement device characteristics shall be:</w:t>
      </w:r>
    </w:p>
    <w:p w14:paraId="6A5B43AF" w14:textId="77777777" w:rsidR="00467F20" w:rsidRDefault="00467F20" w:rsidP="00782299">
      <w:pPr>
        <w:pStyle w:val="B20"/>
      </w:pPr>
      <w:r>
        <w:t>-</w:t>
      </w:r>
      <w:r>
        <w:tab/>
        <w:t>Detection mode: True RMS.</w:t>
      </w:r>
    </w:p>
    <w:p w14:paraId="056ADA6E" w14:textId="6D991C64" w:rsidR="00AF63D4" w:rsidRDefault="00AF63D4" w:rsidP="00782299">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7124" w:name="_Toc21102889"/>
      <w:bookmarkStart w:id="7125" w:name="_Toc29810738"/>
      <w:bookmarkStart w:id="7126" w:name="_Toc36636090"/>
      <w:bookmarkStart w:id="7127" w:name="_Toc37273036"/>
      <w:bookmarkStart w:id="7128" w:name="_Toc45886116"/>
      <w:bookmarkStart w:id="7129" w:name="_Toc53183192"/>
      <w:bookmarkStart w:id="7130" w:name="_Toc58915859"/>
      <w:bookmarkStart w:id="7131" w:name="_Toc66701006"/>
      <w:bookmarkStart w:id="7132" w:name="_Toc68697161"/>
      <w:bookmarkStart w:id="7133" w:name="_Toc74928083"/>
      <w:bookmarkStart w:id="7134" w:name="_Toc76115182"/>
      <w:bookmarkStart w:id="7135" w:name="_Toc76544589"/>
      <w:bookmarkStart w:id="7136" w:name="_Toc82541406"/>
      <w:bookmarkStart w:id="7137" w:name="_Toc89952053"/>
      <w:bookmarkStart w:id="7138" w:name="_Toc98767149"/>
      <w:bookmarkStart w:id="7139" w:name="_Toc106203197"/>
      <w:bookmarkStart w:id="7140" w:name="_Toc115187496"/>
      <w:bookmarkStart w:id="7141" w:name="_Toc121994051"/>
      <w:bookmarkStart w:id="7142" w:name="_Toc124153059"/>
      <w:bookmarkStart w:id="7143" w:name="_Toc131538361"/>
      <w:bookmarkStart w:id="7144" w:name="_Toc137391481"/>
      <w:bookmarkStart w:id="7145" w:name="_Toc146962139"/>
      <w:bookmarkStart w:id="7146" w:name="_Toc187256504"/>
      <w:r w:rsidRPr="00931575">
        <w:rPr>
          <w:lang w:eastAsia="sv-SE"/>
        </w:rPr>
        <w:t>7.7.5</w:t>
      </w:r>
      <w:r w:rsidRPr="00931575">
        <w:rPr>
          <w:lang w:eastAsia="sv-SE"/>
        </w:rPr>
        <w:tab/>
        <w:t>Test requirement</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616FFC9B" w14:textId="77777777" w:rsidR="00C45907" w:rsidRPr="00931575" w:rsidRDefault="00C45907" w:rsidP="00C45907">
      <w:pPr>
        <w:pStyle w:val="Heading4"/>
      </w:pPr>
      <w:bookmarkStart w:id="7147" w:name="_Toc21102890"/>
      <w:bookmarkStart w:id="7148" w:name="_Toc29810739"/>
      <w:bookmarkStart w:id="7149" w:name="_Toc36636091"/>
      <w:bookmarkStart w:id="7150" w:name="_Toc37273037"/>
      <w:bookmarkStart w:id="7151" w:name="_Toc45886117"/>
      <w:bookmarkStart w:id="7152" w:name="_Toc53183193"/>
      <w:bookmarkStart w:id="7153" w:name="_Toc58915860"/>
      <w:bookmarkStart w:id="7154" w:name="_Toc66701007"/>
      <w:bookmarkStart w:id="7155" w:name="_Toc68697162"/>
      <w:bookmarkStart w:id="7156" w:name="_Toc74928084"/>
      <w:bookmarkStart w:id="7157" w:name="_Toc76115183"/>
      <w:bookmarkStart w:id="7158" w:name="_Toc76544590"/>
      <w:bookmarkStart w:id="7159" w:name="_Toc82541407"/>
      <w:bookmarkStart w:id="7160" w:name="_Toc89952054"/>
      <w:bookmarkStart w:id="7161" w:name="_Toc98767150"/>
      <w:bookmarkStart w:id="7162" w:name="_Toc106203198"/>
      <w:bookmarkStart w:id="7163" w:name="_Toc115187497"/>
      <w:bookmarkStart w:id="7164" w:name="_Toc121994052"/>
      <w:bookmarkStart w:id="7165" w:name="_Toc124153060"/>
      <w:bookmarkStart w:id="7166" w:name="_Toc131538362"/>
      <w:bookmarkStart w:id="7167" w:name="_Toc137391482"/>
      <w:bookmarkStart w:id="7168" w:name="_Toc146962140"/>
      <w:bookmarkStart w:id="7169" w:name="_Toc187256505"/>
      <w:r w:rsidRPr="00931575">
        <w:t>7.7.5.1</w:t>
      </w:r>
      <w:r w:rsidRPr="00931575">
        <w:tab/>
        <w:t xml:space="preserve">Test requirement for </w:t>
      </w:r>
      <w:r w:rsidRPr="00931575">
        <w:rPr>
          <w:i/>
        </w:rPr>
        <w:t>BS type 1-O</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7170" w:name="_Toc21102891"/>
      <w:bookmarkStart w:id="7171" w:name="_Toc29810740"/>
      <w:bookmarkStart w:id="7172" w:name="_Toc36636092"/>
      <w:bookmarkStart w:id="7173" w:name="_Toc37273038"/>
      <w:bookmarkStart w:id="7174" w:name="_Toc45886118"/>
      <w:bookmarkStart w:id="7175" w:name="_Toc53183194"/>
      <w:bookmarkStart w:id="7176" w:name="_Toc58915861"/>
      <w:bookmarkStart w:id="7177" w:name="_Toc66701008"/>
      <w:bookmarkStart w:id="7178" w:name="_Toc68697163"/>
      <w:bookmarkStart w:id="7179" w:name="_Toc74928085"/>
      <w:bookmarkStart w:id="7180" w:name="_Toc76115184"/>
      <w:bookmarkStart w:id="7181" w:name="_Toc76544591"/>
      <w:bookmarkStart w:id="7182" w:name="_Toc82541408"/>
      <w:bookmarkStart w:id="7183" w:name="_Toc89952055"/>
      <w:bookmarkStart w:id="7184" w:name="_Toc98767151"/>
      <w:bookmarkStart w:id="7185" w:name="_Toc106203199"/>
      <w:bookmarkStart w:id="7186" w:name="_Toc115187498"/>
      <w:bookmarkStart w:id="7187" w:name="_Toc121994053"/>
      <w:bookmarkStart w:id="7188" w:name="_Toc124153061"/>
      <w:bookmarkStart w:id="7189" w:name="_Toc131538363"/>
      <w:bookmarkStart w:id="7190" w:name="_Toc137391483"/>
      <w:bookmarkStart w:id="7191" w:name="_Toc146962141"/>
      <w:bookmarkStart w:id="7192" w:name="_Toc187256506"/>
      <w:r w:rsidRPr="00931575">
        <w:t>7.7.5.2</w:t>
      </w:r>
      <w:r w:rsidRPr="00931575">
        <w:tab/>
        <w:t xml:space="preserve">Test requirement for </w:t>
      </w:r>
      <w:r w:rsidRPr="00931575">
        <w:rPr>
          <w:i/>
        </w:rPr>
        <w:t>BS type 2-O</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7193" w:name="_Toc21102892"/>
      <w:bookmarkStart w:id="7194" w:name="_Toc29810741"/>
      <w:bookmarkStart w:id="7195" w:name="_Toc36636093"/>
      <w:bookmarkStart w:id="7196"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7197" w:name="_Hlk41916936"/>
      <w:r w:rsidRPr="00931575">
        <w:t>Limits for protection of Earth Exploration Satellite Service</w:t>
      </w:r>
      <w:bookmarkEnd w:id="719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476689DB" w14:textId="16435DA6" w:rsidR="00710105" w:rsidRDefault="00710105" w:rsidP="00710105">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0C9F7D9E" w14:textId="07F45594" w:rsidR="008D66B5" w:rsidRPr="00931575" w:rsidRDefault="00710105" w:rsidP="00710105">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7198" w:name="_Toc45886119"/>
      <w:bookmarkStart w:id="7199" w:name="_Toc53183195"/>
      <w:bookmarkStart w:id="7200" w:name="_Toc58915862"/>
      <w:bookmarkStart w:id="7201" w:name="_Toc66701009"/>
      <w:bookmarkStart w:id="7202" w:name="_Toc68697164"/>
      <w:bookmarkStart w:id="7203" w:name="_Toc74928086"/>
      <w:bookmarkStart w:id="7204" w:name="_Toc76115185"/>
      <w:bookmarkStart w:id="7205" w:name="_Toc76544592"/>
      <w:bookmarkStart w:id="7206" w:name="_Toc82541409"/>
      <w:bookmarkStart w:id="7207" w:name="_Toc89952056"/>
      <w:bookmarkStart w:id="7208" w:name="_Toc98767152"/>
      <w:bookmarkStart w:id="7209" w:name="_Toc106203200"/>
      <w:bookmarkStart w:id="7210" w:name="_Toc115187499"/>
      <w:bookmarkStart w:id="7211" w:name="_Toc121994054"/>
      <w:bookmarkStart w:id="7212" w:name="_Toc124153062"/>
      <w:bookmarkStart w:id="7213" w:name="_Toc131538364"/>
      <w:bookmarkStart w:id="7214" w:name="_Toc137391484"/>
      <w:bookmarkStart w:id="7215" w:name="_Toc146962142"/>
      <w:bookmarkStart w:id="7216" w:name="_Toc187256507"/>
      <w:r w:rsidRPr="00931575">
        <w:t>7.8</w:t>
      </w:r>
      <w:r w:rsidRPr="00931575">
        <w:tab/>
        <w:t>OTA receiver intermodulation</w:t>
      </w:r>
      <w:bookmarkEnd w:id="7193"/>
      <w:bookmarkEnd w:id="7194"/>
      <w:bookmarkEnd w:id="7195"/>
      <w:bookmarkEnd w:id="7196"/>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8F9BBD3" w14:textId="77777777" w:rsidR="00C45907" w:rsidRPr="00931575" w:rsidRDefault="00C45907" w:rsidP="00C45907">
      <w:pPr>
        <w:pStyle w:val="Heading3"/>
        <w:rPr>
          <w:lang w:eastAsia="sv-SE"/>
        </w:rPr>
      </w:pPr>
      <w:bookmarkStart w:id="7217" w:name="_Toc21102893"/>
      <w:bookmarkStart w:id="7218" w:name="_Toc29810742"/>
      <w:bookmarkStart w:id="7219" w:name="_Toc36636094"/>
      <w:bookmarkStart w:id="7220" w:name="_Toc37273040"/>
      <w:bookmarkStart w:id="7221" w:name="_Toc45886120"/>
      <w:bookmarkStart w:id="7222" w:name="_Toc53183196"/>
      <w:bookmarkStart w:id="7223" w:name="_Toc58915863"/>
      <w:bookmarkStart w:id="7224" w:name="_Toc66701010"/>
      <w:bookmarkStart w:id="7225" w:name="_Toc68697165"/>
      <w:bookmarkStart w:id="7226" w:name="_Toc74928087"/>
      <w:bookmarkStart w:id="7227" w:name="_Toc76115186"/>
      <w:bookmarkStart w:id="7228" w:name="_Toc76544593"/>
      <w:bookmarkStart w:id="7229" w:name="_Toc82541410"/>
      <w:bookmarkStart w:id="7230" w:name="_Toc89952057"/>
      <w:bookmarkStart w:id="7231" w:name="_Toc98767153"/>
      <w:bookmarkStart w:id="7232" w:name="_Toc106203201"/>
      <w:bookmarkStart w:id="7233" w:name="_Toc115187500"/>
      <w:bookmarkStart w:id="7234" w:name="_Toc121994055"/>
      <w:bookmarkStart w:id="7235" w:name="_Toc124153063"/>
      <w:bookmarkStart w:id="7236" w:name="_Toc131538365"/>
      <w:bookmarkStart w:id="7237" w:name="_Toc137391485"/>
      <w:bookmarkStart w:id="7238" w:name="_Toc146962143"/>
      <w:bookmarkStart w:id="7239" w:name="_Toc187256508"/>
      <w:r w:rsidRPr="00931575">
        <w:rPr>
          <w:lang w:eastAsia="sv-SE"/>
        </w:rPr>
        <w:t>7.8.1</w:t>
      </w:r>
      <w:r w:rsidRPr="00931575">
        <w:rPr>
          <w:lang w:eastAsia="sv-SE"/>
        </w:rPr>
        <w:tab/>
        <w:t>Definition and applicability</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7240" w:name="_Toc21102894"/>
      <w:bookmarkStart w:id="7241" w:name="_Toc29810743"/>
      <w:bookmarkStart w:id="7242" w:name="_Toc36636095"/>
      <w:bookmarkStart w:id="7243" w:name="_Toc37273041"/>
      <w:bookmarkStart w:id="7244" w:name="_Toc45886121"/>
      <w:bookmarkStart w:id="7245" w:name="_Toc53183197"/>
      <w:bookmarkStart w:id="7246" w:name="_Toc58915864"/>
      <w:bookmarkStart w:id="7247" w:name="_Toc66701011"/>
      <w:bookmarkStart w:id="7248" w:name="_Toc68697166"/>
      <w:bookmarkStart w:id="7249" w:name="_Toc74928088"/>
      <w:bookmarkStart w:id="7250" w:name="_Toc76115187"/>
      <w:bookmarkStart w:id="7251" w:name="_Toc76544594"/>
      <w:bookmarkStart w:id="7252" w:name="_Toc82541411"/>
      <w:bookmarkStart w:id="7253" w:name="_Toc89952058"/>
      <w:bookmarkStart w:id="7254" w:name="_Toc98767154"/>
      <w:bookmarkStart w:id="7255" w:name="_Toc106203202"/>
      <w:bookmarkStart w:id="7256" w:name="_Toc115187501"/>
      <w:bookmarkStart w:id="7257" w:name="_Toc121994056"/>
      <w:bookmarkStart w:id="7258" w:name="_Toc124153064"/>
      <w:bookmarkStart w:id="7259" w:name="_Toc131538366"/>
      <w:bookmarkStart w:id="7260" w:name="_Toc137391486"/>
      <w:bookmarkStart w:id="7261" w:name="_Toc146962144"/>
      <w:bookmarkStart w:id="7262" w:name="_Toc187256509"/>
      <w:r w:rsidRPr="00931575">
        <w:rPr>
          <w:lang w:eastAsia="sv-SE"/>
        </w:rPr>
        <w:t>7.8.2</w:t>
      </w:r>
      <w:r w:rsidRPr="00931575">
        <w:rPr>
          <w:lang w:eastAsia="sv-SE"/>
        </w:rPr>
        <w:tab/>
        <w:t>Minimum requirement</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7263" w:name="_Toc21102895"/>
      <w:bookmarkStart w:id="7264" w:name="_Toc29810744"/>
      <w:bookmarkStart w:id="7265" w:name="_Toc36636096"/>
      <w:bookmarkStart w:id="7266" w:name="_Toc37273042"/>
      <w:bookmarkStart w:id="7267" w:name="_Toc45886122"/>
      <w:bookmarkStart w:id="7268" w:name="_Toc53183198"/>
      <w:bookmarkStart w:id="7269" w:name="_Toc58915865"/>
      <w:bookmarkStart w:id="7270" w:name="_Toc66701012"/>
      <w:bookmarkStart w:id="7271" w:name="_Toc68697167"/>
      <w:bookmarkStart w:id="7272" w:name="_Toc74928089"/>
      <w:bookmarkStart w:id="7273" w:name="_Toc76115188"/>
      <w:bookmarkStart w:id="7274" w:name="_Toc76544595"/>
      <w:bookmarkStart w:id="7275" w:name="_Toc82541412"/>
      <w:bookmarkStart w:id="7276" w:name="_Toc89952059"/>
      <w:bookmarkStart w:id="7277" w:name="_Toc98767155"/>
      <w:bookmarkStart w:id="7278" w:name="_Toc106203203"/>
      <w:bookmarkStart w:id="7279" w:name="_Toc115187502"/>
      <w:bookmarkStart w:id="7280" w:name="_Toc121994057"/>
      <w:bookmarkStart w:id="7281" w:name="_Toc124153065"/>
      <w:bookmarkStart w:id="7282" w:name="_Toc131538367"/>
      <w:bookmarkStart w:id="7283" w:name="_Toc137391487"/>
      <w:bookmarkStart w:id="7284" w:name="_Toc146962145"/>
      <w:bookmarkStart w:id="7285" w:name="_Toc187256510"/>
      <w:r w:rsidRPr="00931575">
        <w:rPr>
          <w:lang w:eastAsia="sv-SE"/>
        </w:rPr>
        <w:t>7.8.3</w:t>
      </w:r>
      <w:r w:rsidRPr="00931575">
        <w:rPr>
          <w:lang w:eastAsia="sv-SE"/>
        </w:rPr>
        <w:tab/>
        <w:t>Test purpose</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BF278B5" w14:textId="77777777" w:rsidR="00370061" w:rsidRDefault="00370061" w:rsidP="00782299">
      <w:bookmarkStart w:id="7286" w:name="_Toc21102896"/>
      <w:bookmarkStart w:id="7287" w:name="_Toc29810745"/>
      <w:bookmarkStart w:id="7288" w:name="_Toc36636097"/>
      <w:bookmarkStart w:id="7289" w:name="_Toc37273043"/>
      <w:bookmarkStart w:id="7290" w:name="_Toc45886123"/>
      <w:bookmarkStart w:id="7291" w:name="_Toc53183199"/>
      <w:bookmarkStart w:id="7292" w:name="_Toc58915866"/>
      <w:bookmarkStart w:id="7293" w:name="_Toc66701013"/>
      <w:bookmarkStart w:id="7294"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7295" w:name="_Toc74928090"/>
      <w:bookmarkStart w:id="7296" w:name="_Toc76115189"/>
      <w:bookmarkStart w:id="7297" w:name="_Toc76544596"/>
      <w:bookmarkStart w:id="7298" w:name="_Toc82541413"/>
      <w:bookmarkStart w:id="7299" w:name="_Toc89952060"/>
      <w:bookmarkStart w:id="7300" w:name="_Toc98767156"/>
      <w:bookmarkStart w:id="7301" w:name="_Toc106203204"/>
      <w:bookmarkStart w:id="7302" w:name="_Toc115187503"/>
      <w:bookmarkStart w:id="7303" w:name="_Toc121994058"/>
      <w:bookmarkStart w:id="7304" w:name="_Toc124153066"/>
      <w:bookmarkStart w:id="7305" w:name="_Toc131538368"/>
      <w:bookmarkStart w:id="7306" w:name="_Toc137391488"/>
      <w:bookmarkStart w:id="7307" w:name="_Toc146962146"/>
      <w:bookmarkStart w:id="7308" w:name="_Toc187256511"/>
      <w:r w:rsidRPr="00931575">
        <w:rPr>
          <w:lang w:eastAsia="sv-SE"/>
        </w:rPr>
        <w:t>7.8</w:t>
      </w:r>
      <w:r w:rsidRPr="00931575">
        <w:rPr>
          <w:lang w:eastAsia="zh-CN"/>
        </w:rPr>
        <w:t>.</w:t>
      </w:r>
      <w:r w:rsidRPr="00931575">
        <w:rPr>
          <w:lang w:eastAsia="sv-SE"/>
        </w:rPr>
        <w:t>4</w:t>
      </w:r>
      <w:r w:rsidRPr="00931575">
        <w:rPr>
          <w:lang w:eastAsia="sv-SE"/>
        </w:rPr>
        <w:tab/>
        <w:t>Method of test</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CF2153D" w14:textId="77777777" w:rsidR="00C45907" w:rsidRPr="00931575" w:rsidRDefault="00C45907" w:rsidP="00C45907">
      <w:pPr>
        <w:pStyle w:val="Heading4"/>
        <w:rPr>
          <w:lang w:eastAsia="sv-SE"/>
        </w:rPr>
      </w:pPr>
      <w:bookmarkStart w:id="7309" w:name="_Toc21102897"/>
      <w:bookmarkStart w:id="7310" w:name="_Toc29810746"/>
      <w:bookmarkStart w:id="7311" w:name="_Toc36636098"/>
      <w:bookmarkStart w:id="7312" w:name="_Toc37273044"/>
      <w:bookmarkStart w:id="7313" w:name="_Toc45886124"/>
      <w:bookmarkStart w:id="7314" w:name="_Toc53183200"/>
      <w:bookmarkStart w:id="7315" w:name="_Toc58915867"/>
      <w:bookmarkStart w:id="7316" w:name="_Toc66701014"/>
      <w:bookmarkStart w:id="7317" w:name="_Toc68697169"/>
      <w:bookmarkStart w:id="7318" w:name="_Toc74928091"/>
      <w:bookmarkStart w:id="7319" w:name="_Toc76115190"/>
      <w:bookmarkStart w:id="7320" w:name="_Toc76544597"/>
      <w:bookmarkStart w:id="7321" w:name="_Toc82541414"/>
      <w:bookmarkStart w:id="7322" w:name="_Toc89952061"/>
      <w:bookmarkStart w:id="7323" w:name="_Toc98767157"/>
      <w:bookmarkStart w:id="7324" w:name="_Toc106203205"/>
      <w:bookmarkStart w:id="7325" w:name="_Toc115187504"/>
      <w:bookmarkStart w:id="7326" w:name="_Toc121994059"/>
      <w:bookmarkStart w:id="7327" w:name="_Toc124153067"/>
      <w:bookmarkStart w:id="7328" w:name="_Toc131538369"/>
      <w:bookmarkStart w:id="7329" w:name="_Toc137391489"/>
      <w:bookmarkStart w:id="7330" w:name="_Toc146962147"/>
      <w:bookmarkStart w:id="7331" w:name="_Toc187256512"/>
      <w:r w:rsidRPr="00931575">
        <w:rPr>
          <w:lang w:eastAsia="sv-SE"/>
        </w:rPr>
        <w:t>7.8.4.1</w:t>
      </w:r>
      <w:r w:rsidRPr="00931575">
        <w:rPr>
          <w:lang w:eastAsia="sv-SE"/>
        </w:rPr>
        <w:tab/>
        <w:t>Initial conditions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332" w:name="_Toc21102898"/>
      <w:bookmarkStart w:id="7333" w:name="_Toc29810747"/>
      <w:bookmarkStart w:id="7334" w:name="_Toc36636099"/>
      <w:bookmarkStart w:id="7335" w:name="_Toc37273045"/>
      <w:bookmarkStart w:id="7336" w:name="_Toc45886125"/>
      <w:bookmarkStart w:id="7337" w:name="_Toc53183201"/>
      <w:bookmarkStart w:id="7338" w:name="_Toc58915868"/>
      <w:bookmarkStart w:id="7339" w:name="_Toc66701015"/>
      <w:bookmarkStart w:id="7340" w:name="_Toc68697170"/>
      <w:bookmarkStart w:id="7341" w:name="_Toc74928092"/>
      <w:bookmarkStart w:id="7342" w:name="_Toc76115191"/>
      <w:bookmarkStart w:id="7343" w:name="_Toc76544598"/>
      <w:bookmarkStart w:id="7344" w:name="_Toc82541415"/>
      <w:bookmarkStart w:id="7345" w:name="_Toc89952062"/>
      <w:bookmarkStart w:id="7346" w:name="_Toc98767158"/>
      <w:bookmarkStart w:id="7347" w:name="_Toc106203206"/>
      <w:bookmarkStart w:id="7348" w:name="_Toc115187505"/>
      <w:bookmarkStart w:id="7349" w:name="_Toc121994060"/>
      <w:bookmarkStart w:id="7350" w:name="_Toc124153068"/>
      <w:bookmarkStart w:id="7351" w:name="_Toc131538370"/>
      <w:bookmarkStart w:id="7352" w:name="_Toc137391490"/>
      <w:bookmarkStart w:id="7353" w:name="_Toc146962148"/>
      <w:bookmarkStart w:id="7354" w:name="_Toc187256513"/>
      <w:r w:rsidRPr="00931575">
        <w:rPr>
          <w:lang w:eastAsia="sv-SE"/>
        </w:rPr>
        <w:t>7.8.4.2</w:t>
      </w:r>
      <w:r w:rsidRPr="00931575">
        <w:rPr>
          <w:lang w:eastAsia="sv-SE"/>
        </w:rPr>
        <w:tab/>
        <w:t>Procedure</w:t>
      </w:r>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355" w:name="_Toc21102899"/>
      <w:bookmarkStart w:id="7356" w:name="_Toc29810748"/>
      <w:bookmarkStart w:id="7357" w:name="_Toc36636100"/>
      <w:bookmarkStart w:id="7358" w:name="_Toc37273046"/>
      <w:bookmarkStart w:id="7359" w:name="_Toc45886126"/>
      <w:bookmarkStart w:id="7360" w:name="_Toc53183202"/>
      <w:bookmarkStart w:id="7361" w:name="_Toc58915869"/>
      <w:bookmarkStart w:id="7362" w:name="_Toc66701016"/>
      <w:bookmarkStart w:id="7363" w:name="_Toc68697171"/>
      <w:bookmarkStart w:id="7364" w:name="_Toc74928093"/>
      <w:bookmarkStart w:id="7365" w:name="_Toc76115192"/>
      <w:bookmarkStart w:id="7366" w:name="_Toc76544599"/>
      <w:bookmarkStart w:id="7367" w:name="_Toc82541416"/>
      <w:bookmarkStart w:id="7368" w:name="_Toc89952063"/>
      <w:bookmarkStart w:id="7369" w:name="_Toc98767159"/>
      <w:bookmarkStart w:id="7370" w:name="_Toc106203207"/>
      <w:bookmarkStart w:id="7371" w:name="_Toc115187506"/>
      <w:bookmarkStart w:id="7372" w:name="_Toc121994061"/>
      <w:bookmarkStart w:id="7373" w:name="_Toc124153069"/>
      <w:bookmarkStart w:id="7374" w:name="_Toc131538371"/>
      <w:bookmarkStart w:id="7375" w:name="_Toc137391491"/>
      <w:bookmarkStart w:id="7376" w:name="_Toc146962149"/>
      <w:bookmarkStart w:id="7377" w:name="_Toc187256514"/>
      <w:r w:rsidRPr="00931575">
        <w:rPr>
          <w:lang w:eastAsia="sv-SE"/>
        </w:rPr>
        <w:t>7.8</w:t>
      </w:r>
      <w:r w:rsidRPr="00931575">
        <w:rPr>
          <w:lang w:eastAsia="zh-CN"/>
        </w:rPr>
        <w:t>.</w:t>
      </w:r>
      <w:r w:rsidRPr="00931575">
        <w:rPr>
          <w:lang w:eastAsia="sv-SE"/>
        </w:rPr>
        <w:t>5</w:t>
      </w:r>
      <w:r w:rsidRPr="00931575">
        <w:rPr>
          <w:lang w:eastAsia="sv-SE"/>
        </w:rPr>
        <w:tab/>
        <w:t>Test requirement</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1D348C81" w14:textId="77777777" w:rsidR="00C45907" w:rsidRPr="00931575" w:rsidRDefault="00C45907" w:rsidP="00C45907">
      <w:pPr>
        <w:pStyle w:val="Heading4"/>
        <w:rPr>
          <w:lang w:eastAsia="sv-SE"/>
        </w:rPr>
      </w:pPr>
      <w:bookmarkStart w:id="7378" w:name="_Toc21102900"/>
      <w:bookmarkStart w:id="7379" w:name="_Toc29810749"/>
      <w:bookmarkStart w:id="7380" w:name="_Toc36636101"/>
      <w:bookmarkStart w:id="7381" w:name="_Toc37273047"/>
      <w:bookmarkStart w:id="7382" w:name="_Toc45886127"/>
      <w:bookmarkStart w:id="7383" w:name="_Toc53183203"/>
      <w:bookmarkStart w:id="7384" w:name="_Toc58915870"/>
      <w:bookmarkStart w:id="7385" w:name="_Toc66701017"/>
      <w:bookmarkStart w:id="7386" w:name="_Toc68697172"/>
      <w:bookmarkStart w:id="7387" w:name="_Toc74928094"/>
      <w:bookmarkStart w:id="7388" w:name="_Toc76115193"/>
      <w:bookmarkStart w:id="7389" w:name="_Toc76544600"/>
      <w:bookmarkStart w:id="7390" w:name="_Toc82541417"/>
      <w:bookmarkStart w:id="7391" w:name="_Toc89952064"/>
      <w:bookmarkStart w:id="7392" w:name="_Toc98767160"/>
      <w:bookmarkStart w:id="7393" w:name="_Toc106203208"/>
      <w:bookmarkStart w:id="7394" w:name="_Toc115187507"/>
      <w:bookmarkStart w:id="7395" w:name="_Toc121994062"/>
      <w:bookmarkStart w:id="7396" w:name="_Toc124153070"/>
      <w:bookmarkStart w:id="7397" w:name="_Toc131538372"/>
      <w:bookmarkStart w:id="7398" w:name="_Toc137391492"/>
      <w:bookmarkStart w:id="7399" w:name="_Toc146962150"/>
      <w:bookmarkStart w:id="7400" w:name="_Toc187256515"/>
      <w:r w:rsidRPr="00931575">
        <w:rPr>
          <w:lang w:eastAsia="sv-SE"/>
        </w:rPr>
        <w:t>7.8.5.1</w:t>
      </w:r>
      <w:r w:rsidRPr="00931575">
        <w:rPr>
          <w:lang w:eastAsia="sv-SE"/>
        </w:rPr>
        <w:tab/>
      </w:r>
      <w:r w:rsidRPr="00931575">
        <w:rPr>
          <w:i/>
          <w:lang w:eastAsia="sv-SE"/>
        </w:rPr>
        <w:t>BS type 1-O</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40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402" w:name="_Hlk499831507"/>
            <w:r w:rsidRPr="00931575">
              <w:t>±7.465</w:t>
            </w:r>
            <w:bookmarkEnd w:id="7402"/>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401"/>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403" w:name="_Toc21102901"/>
      <w:bookmarkStart w:id="7404" w:name="_Toc29810750"/>
      <w:bookmarkStart w:id="7405" w:name="_Toc36636102"/>
      <w:bookmarkStart w:id="7406" w:name="_Toc37273048"/>
      <w:bookmarkStart w:id="7407" w:name="_Toc45886128"/>
      <w:bookmarkStart w:id="7408" w:name="_Toc53183204"/>
      <w:bookmarkStart w:id="7409" w:name="_Toc58915871"/>
      <w:bookmarkStart w:id="7410" w:name="_Toc66701018"/>
      <w:bookmarkStart w:id="7411" w:name="_Toc68697173"/>
      <w:bookmarkStart w:id="7412" w:name="_Toc74928095"/>
      <w:bookmarkStart w:id="7413" w:name="_Toc76115194"/>
      <w:bookmarkStart w:id="7414" w:name="_Toc76544601"/>
      <w:bookmarkStart w:id="7415" w:name="_Toc82541418"/>
      <w:bookmarkStart w:id="7416" w:name="_Toc89952065"/>
      <w:bookmarkStart w:id="7417" w:name="_Toc98767161"/>
      <w:bookmarkStart w:id="7418" w:name="_Toc106203209"/>
      <w:bookmarkStart w:id="7419" w:name="_Toc115187508"/>
      <w:bookmarkStart w:id="7420" w:name="_Toc121994063"/>
      <w:bookmarkStart w:id="7421" w:name="_Toc124153071"/>
      <w:bookmarkStart w:id="7422" w:name="_Toc131538373"/>
      <w:bookmarkStart w:id="7423" w:name="_Toc137391493"/>
      <w:bookmarkStart w:id="7424" w:name="_Toc146962151"/>
      <w:bookmarkStart w:id="7425" w:name="_Toc187256516"/>
      <w:r w:rsidRPr="00931575">
        <w:rPr>
          <w:lang w:eastAsia="sv-SE"/>
        </w:rPr>
        <w:t>7.8.5.2</w:t>
      </w:r>
      <w:r w:rsidRPr="00931575">
        <w:rPr>
          <w:lang w:eastAsia="sv-SE"/>
        </w:rPr>
        <w:tab/>
      </w:r>
      <w:r w:rsidRPr="00931575">
        <w:rPr>
          <w:i/>
          <w:lang w:eastAsia="sv-SE"/>
        </w:rPr>
        <w:t>BS type 2-O</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426" w:name="_Toc21102902"/>
      <w:bookmarkStart w:id="7427" w:name="_Toc29810751"/>
      <w:bookmarkStart w:id="7428" w:name="_Toc36636103"/>
      <w:bookmarkStart w:id="7429" w:name="_Toc37273049"/>
      <w:bookmarkStart w:id="7430" w:name="_Toc45886129"/>
      <w:bookmarkStart w:id="7431" w:name="_Toc53183205"/>
      <w:bookmarkStart w:id="7432" w:name="_Toc58915872"/>
      <w:bookmarkStart w:id="7433" w:name="_Toc66701019"/>
      <w:bookmarkStart w:id="7434" w:name="_Toc68697174"/>
      <w:bookmarkStart w:id="7435" w:name="_Toc74928096"/>
      <w:bookmarkStart w:id="7436" w:name="_Toc76115195"/>
      <w:bookmarkStart w:id="7437" w:name="_Toc76544602"/>
      <w:bookmarkStart w:id="7438" w:name="_Toc82541419"/>
      <w:bookmarkStart w:id="7439" w:name="_Toc89952066"/>
      <w:bookmarkStart w:id="7440" w:name="_Toc98767162"/>
      <w:bookmarkStart w:id="7441" w:name="_Toc106203210"/>
      <w:bookmarkStart w:id="7442" w:name="_Toc115187509"/>
      <w:bookmarkStart w:id="7443" w:name="_Toc121994064"/>
      <w:bookmarkStart w:id="7444" w:name="_Toc124153072"/>
      <w:bookmarkStart w:id="7445" w:name="_Toc131538374"/>
      <w:bookmarkStart w:id="7446" w:name="_Toc137391494"/>
      <w:bookmarkStart w:id="7447" w:name="_Toc146962152"/>
      <w:bookmarkStart w:id="7448" w:name="_Toc187256517"/>
      <w:r w:rsidRPr="00931575">
        <w:t>7.9</w:t>
      </w:r>
      <w:r w:rsidRPr="00931575">
        <w:tab/>
        <w:t>OTA in-channel selectivity</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510E5484" w14:textId="77777777" w:rsidR="00C45907" w:rsidRPr="00931575" w:rsidRDefault="00C45907" w:rsidP="00C45907">
      <w:pPr>
        <w:pStyle w:val="Heading3"/>
        <w:rPr>
          <w:lang w:eastAsia="sv-SE"/>
        </w:rPr>
      </w:pPr>
      <w:bookmarkStart w:id="7449" w:name="_Toc21102903"/>
      <w:bookmarkStart w:id="7450" w:name="_Toc29810752"/>
      <w:bookmarkStart w:id="7451" w:name="_Toc36636104"/>
      <w:bookmarkStart w:id="7452" w:name="_Toc37273050"/>
      <w:bookmarkStart w:id="7453" w:name="_Toc45886130"/>
      <w:bookmarkStart w:id="7454" w:name="_Toc53183206"/>
      <w:bookmarkStart w:id="7455" w:name="_Toc58915873"/>
      <w:bookmarkStart w:id="7456" w:name="_Toc66701020"/>
      <w:bookmarkStart w:id="7457" w:name="_Toc68697175"/>
      <w:bookmarkStart w:id="7458" w:name="_Toc74928097"/>
      <w:bookmarkStart w:id="7459" w:name="_Toc76115196"/>
      <w:bookmarkStart w:id="7460" w:name="_Toc76544603"/>
      <w:bookmarkStart w:id="7461" w:name="_Toc82541420"/>
      <w:bookmarkStart w:id="7462" w:name="_Toc89952067"/>
      <w:bookmarkStart w:id="7463" w:name="_Toc98767163"/>
      <w:bookmarkStart w:id="7464" w:name="_Toc106203211"/>
      <w:bookmarkStart w:id="7465" w:name="_Toc115187510"/>
      <w:bookmarkStart w:id="7466" w:name="_Toc121994065"/>
      <w:bookmarkStart w:id="7467" w:name="_Toc124153073"/>
      <w:bookmarkStart w:id="7468" w:name="_Toc131538375"/>
      <w:bookmarkStart w:id="7469" w:name="_Toc137391495"/>
      <w:bookmarkStart w:id="7470" w:name="_Toc146962153"/>
      <w:bookmarkStart w:id="7471" w:name="_Toc187256518"/>
      <w:r w:rsidRPr="00931575">
        <w:rPr>
          <w:lang w:eastAsia="sv-SE"/>
        </w:rPr>
        <w:t>7.9.1</w:t>
      </w:r>
      <w:r w:rsidRPr="00931575">
        <w:rPr>
          <w:lang w:eastAsia="sv-SE"/>
        </w:rPr>
        <w:tab/>
        <w:t>Definition and applicability</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472" w:name="_Toc21102904"/>
      <w:bookmarkStart w:id="7473" w:name="_Toc29810753"/>
      <w:bookmarkStart w:id="7474" w:name="_Toc36636105"/>
      <w:bookmarkStart w:id="7475" w:name="_Toc37273051"/>
      <w:bookmarkStart w:id="7476" w:name="_Toc45886131"/>
      <w:bookmarkStart w:id="7477" w:name="_Toc53183207"/>
      <w:bookmarkStart w:id="7478" w:name="_Toc58915874"/>
      <w:bookmarkStart w:id="7479" w:name="_Toc66701021"/>
      <w:bookmarkStart w:id="7480" w:name="_Toc68697176"/>
      <w:bookmarkStart w:id="7481" w:name="_Toc74928098"/>
      <w:bookmarkStart w:id="7482" w:name="_Toc76115197"/>
      <w:bookmarkStart w:id="7483" w:name="_Toc76544604"/>
      <w:bookmarkStart w:id="7484" w:name="_Toc82541421"/>
      <w:bookmarkStart w:id="7485" w:name="_Toc89952068"/>
      <w:bookmarkStart w:id="7486" w:name="_Toc98767164"/>
      <w:bookmarkStart w:id="7487" w:name="_Toc106203212"/>
      <w:bookmarkStart w:id="7488" w:name="_Toc115187511"/>
      <w:bookmarkStart w:id="7489" w:name="_Toc121994066"/>
      <w:bookmarkStart w:id="7490" w:name="_Toc124153074"/>
      <w:bookmarkStart w:id="7491" w:name="_Toc131538376"/>
      <w:bookmarkStart w:id="7492" w:name="_Toc137391496"/>
      <w:bookmarkStart w:id="7493" w:name="_Toc146962154"/>
      <w:bookmarkStart w:id="7494" w:name="_Toc187256519"/>
      <w:r w:rsidRPr="00931575">
        <w:rPr>
          <w:lang w:eastAsia="sv-SE"/>
        </w:rPr>
        <w:t>7.9.2</w:t>
      </w:r>
      <w:r w:rsidRPr="00931575">
        <w:rPr>
          <w:lang w:eastAsia="sv-SE"/>
        </w:rPr>
        <w:tab/>
        <w:t>Minimum requirement</w:t>
      </w:r>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495" w:name="_Toc21102905"/>
      <w:bookmarkStart w:id="7496" w:name="_Toc29810754"/>
      <w:bookmarkStart w:id="7497" w:name="_Toc36636106"/>
      <w:bookmarkStart w:id="7498" w:name="_Toc37273052"/>
      <w:bookmarkStart w:id="7499" w:name="_Toc45886132"/>
      <w:bookmarkStart w:id="7500" w:name="_Toc53183208"/>
      <w:bookmarkStart w:id="7501" w:name="_Toc58915875"/>
      <w:bookmarkStart w:id="7502" w:name="_Toc66701022"/>
      <w:bookmarkStart w:id="7503" w:name="_Toc68697177"/>
      <w:bookmarkStart w:id="7504" w:name="_Toc74928099"/>
      <w:bookmarkStart w:id="7505" w:name="_Toc76115198"/>
      <w:bookmarkStart w:id="7506" w:name="_Toc76544605"/>
      <w:bookmarkStart w:id="7507" w:name="_Toc82541422"/>
      <w:bookmarkStart w:id="7508" w:name="_Toc89952069"/>
      <w:bookmarkStart w:id="7509" w:name="_Toc98767165"/>
      <w:bookmarkStart w:id="7510" w:name="_Toc106203213"/>
      <w:bookmarkStart w:id="7511" w:name="_Toc115187512"/>
      <w:bookmarkStart w:id="7512" w:name="_Toc121994067"/>
      <w:bookmarkStart w:id="7513" w:name="_Toc124153075"/>
      <w:bookmarkStart w:id="7514" w:name="_Toc131538377"/>
      <w:bookmarkStart w:id="7515" w:name="_Toc137391497"/>
      <w:bookmarkStart w:id="7516" w:name="_Toc146962155"/>
      <w:bookmarkStart w:id="7517" w:name="_Toc187256520"/>
      <w:r w:rsidRPr="00931575">
        <w:rPr>
          <w:lang w:eastAsia="sv-SE"/>
        </w:rPr>
        <w:t>7.9.3</w:t>
      </w:r>
      <w:r w:rsidRPr="00931575">
        <w:rPr>
          <w:lang w:eastAsia="sv-SE"/>
        </w:rPr>
        <w:tab/>
        <w:t>Test purpose</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518" w:name="_Toc21102906"/>
      <w:bookmarkStart w:id="7519" w:name="_Toc29810755"/>
      <w:bookmarkStart w:id="7520" w:name="_Toc36636107"/>
      <w:bookmarkStart w:id="7521" w:name="_Toc37273053"/>
      <w:bookmarkStart w:id="7522" w:name="_Toc45886133"/>
      <w:bookmarkStart w:id="7523" w:name="_Toc53183209"/>
      <w:bookmarkStart w:id="7524" w:name="_Toc58915876"/>
      <w:bookmarkStart w:id="7525" w:name="_Toc66701023"/>
      <w:bookmarkStart w:id="7526" w:name="_Toc68697178"/>
      <w:bookmarkStart w:id="7527" w:name="_Toc74928100"/>
      <w:bookmarkStart w:id="7528" w:name="_Toc76115199"/>
      <w:bookmarkStart w:id="7529" w:name="_Toc76544606"/>
      <w:bookmarkStart w:id="7530" w:name="_Toc82541423"/>
      <w:bookmarkStart w:id="7531" w:name="_Toc89952070"/>
      <w:bookmarkStart w:id="7532" w:name="_Toc98767166"/>
      <w:bookmarkStart w:id="7533" w:name="_Toc106203214"/>
      <w:bookmarkStart w:id="7534" w:name="_Toc115187513"/>
      <w:bookmarkStart w:id="7535" w:name="_Toc121994068"/>
      <w:bookmarkStart w:id="7536" w:name="_Toc124153076"/>
      <w:bookmarkStart w:id="7537" w:name="_Toc131538378"/>
      <w:bookmarkStart w:id="7538" w:name="_Toc137391498"/>
      <w:bookmarkStart w:id="7539" w:name="_Toc146962156"/>
      <w:bookmarkStart w:id="7540" w:name="_Toc187256521"/>
      <w:r w:rsidRPr="00931575">
        <w:rPr>
          <w:lang w:eastAsia="sv-SE"/>
        </w:rPr>
        <w:t>7.9</w:t>
      </w:r>
      <w:r w:rsidRPr="00931575">
        <w:rPr>
          <w:lang w:eastAsia="zh-CN"/>
        </w:rPr>
        <w:t>.</w:t>
      </w:r>
      <w:r w:rsidRPr="00931575">
        <w:rPr>
          <w:lang w:eastAsia="sv-SE"/>
        </w:rPr>
        <w:t>4</w:t>
      </w:r>
      <w:r w:rsidRPr="00931575">
        <w:rPr>
          <w:lang w:eastAsia="sv-SE"/>
        </w:rPr>
        <w:tab/>
        <w:t>Method of test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4C4ADE9" w14:textId="77777777" w:rsidR="00C45907" w:rsidRPr="00931575" w:rsidRDefault="00C45907" w:rsidP="00C45907">
      <w:pPr>
        <w:pStyle w:val="Heading4"/>
        <w:rPr>
          <w:lang w:eastAsia="sv-SE"/>
        </w:rPr>
      </w:pPr>
      <w:bookmarkStart w:id="7541" w:name="_Toc21102907"/>
      <w:bookmarkStart w:id="7542" w:name="_Toc29810756"/>
      <w:bookmarkStart w:id="7543" w:name="_Toc36636108"/>
      <w:bookmarkStart w:id="7544" w:name="_Toc37273054"/>
      <w:bookmarkStart w:id="7545" w:name="_Toc45886134"/>
      <w:bookmarkStart w:id="7546" w:name="_Toc53183210"/>
      <w:bookmarkStart w:id="7547" w:name="_Toc58915877"/>
      <w:bookmarkStart w:id="7548" w:name="_Toc66701024"/>
      <w:bookmarkStart w:id="7549" w:name="_Toc68697179"/>
      <w:bookmarkStart w:id="7550" w:name="_Toc74928101"/>
      <w:bookmarkStart w:id="7551" w:name="_Toc76115200"/>
      <w:bookmarkStart w:id="7552" w:name="_Toc76544607"/>
      <w:bookmarkStart w:id="7553" w:name="_Toc82541424"/>
      <w:bookmarkStart w:id="7554" w:name="_Toc89952071"/>
      <w:bookmarkStart w:id="7555" w:name="_Toc98767167"/>
      <w:bookmarkStart w:id="7556" w:name="_Toc106203215"/>
      <w:bookmarkStart w:id="7557" w:name="_Toc115187514"/>
      <w:bookmarkStart w:id="7558" w:name="_Toc121994069"/>
      <w:bookmarkStart w:id="7559" w:name="_Toc124153077"/>
      <w:bookmarkStart w:id="7560" w:name="_Toc131538379"/>
      <w:bookmarkStart w:id="7561" w:name="_Toc137391499"/>
      <w:bookmarkStart w:id="7562" w:name="_Toc146962157"/>
      <w:bookmarkStart w:id="7563" w:name="_Toc187256522"/>
      <w:r w:rsidRPr="00931575">
        <w:rPr>
          <w:lang w:eastAsia="sv-SE"/>
        </w:rPr>
        <w:t>7.9.4.1</w:t>
      </w:r>
      <w:r w:rsidRPr="00931575">
        <w:rPr>
          <w:lang w:eastAsia="sv-SE"/>
        </w:rPr>
        <w:tab/>
        <w:t>Initial conditions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564" w:name="_Toc21102908"/>
      <w:bookmarkStart w:id="7565" w:name="_Toc29810757"/>
      <w:bookmarkStart w:id="7566" w:name="_Toc36636109"/>
      <w:bookmarkStart w:id="7567" w:name="_Toc37273055"/>
      <w:bookmarkStart w:id="7568" w:name="_Toc45886135"/>
      <w:bookmarkStart w:id="7569" w:name="_Toc53183211"/>
      <w:bookmarkStart w:id="7570" w:name="_Toc58915878"/>
      <w:bookmarkStart w:id="7571" w:name="_Toc66701025"/>
      <w:bookmarkStart w:id="7572" w:name="_Toc68697180"/>
      <w:bookmarkStart w:id="7573" w:name="_Toc74928102"/>
      <w:bookmarkStart w:id="7574" w:name="_Toc76115201"/>
      <w:bookmarkStart w:id="7575" w:name="_Toc76544608"/>
      <w:bookmarkStart w:id="7576" w:name="_Toc82541425"/>
      <w:bookmarkStart w:id="7577" w:name="_Toc89952072"/>
      <w:bookmarkStart w:id="7578" w:name="_Toc98767168"/>
      <w:bookmarkStart w:id="7579" w:name="_Toc106203216"/>
      <w:bookmarkStart w:id="7580" w:name="_Toc115187515"/>
      <w:bookmarkStart w:id="7581" w:name="_Toc121994070"/>
      <w:bookmarkStart w:id="7582" w:name="_Toc124153078"/>
      <w:bookmarkStart w:id="7583" w:name="_Toc131538380"/>
      <w:bookmarkStart w:id="7584" w:name="_Toc137391500"/>
      <w:bookmarkStart w:id="7585" w:name="_Toc146962158"/>
      <w:bookmarkStart w:id="7586" w:name="_Toc187256523"/>
      <w:r w:rsidRPr="00931575">
        <w:rPr>
          <w:lang w:eastAsia="sv-SE"/>
        </w:rPr>
        <w:t>7.9.4.2</w:t>
      </w:r>
      <w:r w:rsidRPr="00931575">
        <w:rPr>
          <w:lang w:eastAsia="sv-SE"/>
        </w:rPr>
        <w:tab/>
        <w:t>Procedure</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0"/>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0"/>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587" w:name="_Toc21102909"/>
      <w:bookmarkStart w:id="7588" w:name="_Toc29810758"/>
      <w:bookmarkStart w:id="7589" w:name="_Toc36636110"/>
      <w:bookmarkStart w:id="7590" w:name="_Toc37273056"/>
      <w:bookmarkStart w:id="7591" w:name="_Toc45886136"/>
      <w:bookmarkStart w:id="7592" w:name="_Toc53183212"/>
      <w:bookmarkStart w:id="7593" w:name="_Toc58915879"/>
      <w:bookmarkStart w:id="7594" w:name="_Toc66701026"/>
      <w:bookmarkStart w:id="7595" w:name="_Toc68697181"/>
      <w:bookmarkStart w:id="7596" w:name="_Toc74928103"/>
      <w:bookmarkStart w:id="7597" w:name="_Toc76115202"/>
      <w:bookmarkStart w:id="7598" w:name="_Toc76544609"/>
      <w:bookmarkStart w:id="7599" w:name="_Toc82541426"/>
      <w:bookmarkStart w:id="7600" w:name="_Toc89952073"/>
      <w:bookmarkStart w:id="7601" w:name="_Toc98767169"/>
      <w:bookmarkStart w:id="7602" w:name="_Toc106203217"/>
      <w:bookmarkStart w:id="7603" w:name="_Toc115187516"/>
      <w:bookmarkStart w:id="7604" w:name="_Toc121994071"/>
      <w:bookmarkStart w:id="7605" w:name="_Toc124153079"/>
      <w:bookmarkStart w:id="7606" w:name="_Toc131538381"/>
      <w:bookmarkStart w:id="7607" w:name="_Toc137391501"/>
      <w:bookmarkStart w:id="7608" w:name="_Toc146962159"/>
      <w:bookmarkStart w:id="7609" w:name="_Toc187256524"/>
      <w:r w:rsidRPr="00931575">
        <w:rPr>
          <w:lang w:eastAsia="sv-SE"/>
        </w:rPr>
        <w:t>7.9</w:t>
      </w:r>
      <w:r w:rsidRPr="00931575">
        <w:rPr>
          <w:lang w:eastAsia="zh-CN"/>
        </w:rPr>
        <w:t>.</w:t>
      </w:r>
      <w:r w:rsidRPr="00931575">
        <w:rPr>
          <w:lang w:eastAsia="sv-SE"/>
        </w:rPr>
        <w:t>5</w:t>
      </w:r>
      <w:r w:rsidRPr="00931575">
        <w:rPr>
          <w:lang w:eastAsia="sv-SE"/>
        </w:rPr>
        <w:tab/>
        <w:t>Test requirement</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79898A1E" w14:textId="77777777" w:rsidR="00C45907" w:rsidRPr="00931575" w:rsidRDefault="00C45907" w:rsidP="00C45907">
      <w:pPr>
        <w:pStyle w:val="Heading4"/>
        <w:rPr>
          <w:lang w:eastAsia="sv-SE"/>
        </w:rPr>
      </w:pPr>
      <w:bookmarkStart w:id="7610" w:name="_Toc21102910"/>
      <w:bookmarkStart w:id="7611" w:name="_Toc29810759"/>
      <w:bookmarkStart w:id="7612" w:name="_Toc36636111"/>
      <w:bookmarkStart w:id="7613" w:name="_Toc37273057"/>
      <w:bookmarkStart w:id="7614" w:name="_Toc45886137"/>
      <w:bookmarkStart w:id="7615" w:name="_Toc53183213"/>
      <w:bookmarkStart w:id="7616" w:name="_Toc58915880"/>
      <w:bookmarkStart w:id="7617" w:name="_Toc66701027"/>
      <w:bookmarkStart w:id="7618" w:name="_Toc68697182"/>
      <w:bookmarkStart w:id="7619" w:name="_Toc74928104"/>
      <w:bookmarkStart w:id="7620" w:name="_Toc76115203"/>
      <w:bookmarkStart w:id="7621" w:name="_Toc76544610"/>
      <w:bookmarkStart w:id="7622" w:name="_Toc82541427"/>
      <w:bookmarkStart w:id="7623" w:name="_Toc89952074"/>
      <w:bookmarkStart w:id="7624" w:name="_Toc98767170"/>
      <w:bookmarkStart w:id="7625" w:name="_Toc106203218"/>
      <w:bookmarkStart w:id="7626" w:name="_Toc115187517"/>
      <w:bookmarkStart w:id="7627" w:name="_Toc121994072"/>
      <w:bookmarkStart w:id="7628" w:name="_Toc124153080"/>
      <w:bookmarkStart w:id="7629" w:name="_Toc131538382"/>
      <w:bookmarkStart w:id="7630" w:name="_Toc137391502"/>
      <w:bookmarkStart w:id="7631" w:name="_Toc146962160"/>
      <w:bookmarkStart w:id="7632" w:name="_Toc187256525"/>
      <w:r w:rsidRPr="00931575">
        <w:rPr>
          <w:lang w:eastAsia="sv-SE"/>
        </w:rPr>
        <w:t>7.9.5.1</w:t>
      </w:r>
      <w:r w:rsidRPr="00931575">
        <w:rPr>
          <w:lang w:eastAsia="sv-SE"/>
        </w:rPr>
        <w:tab/>
      </w:r>
      <w:r w:rsidRPr="00931575">
        <w:rPr>
          <w:i/>
          <w:lang w:eastAsia="sv-SE"/>
        </w:rPr>
        <w:t>BS type 1-O</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633" w:name="_Toc21102911"/>
      <w:bookmarkStart w:id="7634" w:name="_Toc29810760"/>
      <w:bookmarkStart w:id="7635" w:name="_Toc36636112"/>
      <w:bookmarkStart w:id="7636" w:name="_Toc37273058"/>
      <w:bookmarkStart w:id="7637" w:name="_Toc45886138"/>
      <w:bookmarkStart w:id="7638" w:name="_Toc53183214"/>
      <w:bookmarkStart w:id="7639" w:name="_Toc58915881"/>
      <w:bookmarkStart w:id="7640" w:name="_Toc66701028"/>
      <w:bookmarkStart w:id="7641" w:name="_Toc68697183"/>
      <w:bookmarkStart w:id="7642" w:name="_Toc74928105"/>
      <w:bookmarkStart w:id="7643" w:name="_Toc76115204"/>
      <w:bookmarkStart w:id="7644" w:name="_Toc76544611"/>
      <w:bookmarkStart w:id="7645" w:name="_Toc82541428"/>
      <w:bookmarkStart w:id="7646" w:name="_Toc89952075"/>
      <w:bookmarkStart w:id="7647" w:name="_Toc98767171"/>
      <w:bookmarkStart w:id="7648" w:name="_Toc106203219"/>
      <w:bookmarkStart w:id="7649" w:name="_Toc115187518"/>
      <w:bookmarkStart w:id="7650" w:name="_Toc121994073"/>
      <w:bookmarkStart w:id="7651" w:name="_Toc124153081"/>
      <w:bookmarkStart w:id="7652" w:name="_Toc131538383"/>
      <w:bookmarkStart w:id="7653" w:name="_Toc137391503"/>
      <w:bookmarkStart w:id="7654" w:name="_Toc146962161"/>
      <w:bookmarkStart w:id="7655" w:name="_Toc187256526"/>
      <w:r w:rsidRPr="00931575">
        <w:rPr>
          <w:lang w:eastAsia="sv-SE"/>
        </w:rPr>
        <w:t>7.9.5.2</w:t>
      </w:r>
      <w:r w:rsidRPr="00931575">
        <w:rPr>
          <w:lang w:eastAsia="sv-SE"/>
        </w:rPr>
        <w:tab/>
      </w:r>
      <w:r w:rsidRPr="00931575">
        <w:rPr>
          <w:i/>
          <w:lang w:eastAsia="sv-SE"/>
        </w:rPr>
        <w:t>BS type 2-O</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656" w:name="_Toc21102912"/>
      <w:bookmarkStart w:id="7657" w:name="_Toc29810761"/>
      <w:bookmarkStart w:id="7658" w:name="_Toc36636113"/>
      <w:bookmarkStart w:id="7659" w:name="_Toc37273059"/>
      <w:bookmarkStart w:id="7660" w:name="_Toc45886139"/>
      <w:bookmarkStart w:id="7661" w:name="_Toc53183215"/>
      <w:bookmarkStart w:id="7662" w:name="_Toc58915882"/>
      <w:bookmarkStart w:id="7663" w:name="_Toc66701029"/>
      <w:bookmarkStart w:id="7664" w:name="_Toc68697184"/>
      <w:bookmarkStart w:id="7665" w:name="_Toc74928106"/>
      <w:bookmarkStart w:id="7666" w:name="_Toc76115205"/>
      <w:bookmarkStart w:id="7667" w:name="_Toc76544612"/>
      <w:bookmarkStart w:id="7668" w:name="_Toc82541429"/>
      <w:bookmarkStart w:id="7669" w:name="_Toc89952076"/>
      <w:bookmarkStart w:id="7670" w:name="_Toc98767172"/>
      <w:bookmarkStart w:id="7671" w:name="_Toc106203220"/>
      <w:bookmarkStart w:id="7672" w:name="_Toc115187519"/>
      <w:bookmarkStart w:id="7673" w:name="_Toc121994074"/>
      <w:bookmarkStart w:id="7674" w:name="_Toc124153082"/>
      <w:bookmarkStart w:id="7675" w:name="_Toc131538384"/>
      <w:bookmarkStart w:id="7676" w:name="_Toc137391504"/>
      <w:bookmarkStart w:id="7677" w:name="_Toc146962162"/>
      <w:bookmarkStart w:id="7678" w:name="_Toc187256527"/>
      <w:r w:rsidRPr="00931575">
        <w:t>8</w:t>
      </w:r>
      <w:r w:rsidRPr="00931575">
        <w:tab/>
        <w:t>Radiated performance requirements</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515CFBFF" w14:textId="77777777" w:rsidR="00C45907" w:rsidRPr="00931575" w:rsidRDefault="00C45907" w:rsidP="00C45907">
      <w:pPr>
        <w:pStyle w:val="Heading2"/>
      </w:pPr>
      <w:bookmarkStart w:id="7679" w:name="_Toc21102913"/>
      <w:bookmarkStart w:id="7680" w:name="_Toc29810762"/>
      <w:bookmarkStart w:id="7681" w:name="_Toc36636114"/>
      <w:bookmarkStart w:id="7682" w:name="_Toc37273060"/>
      <w:bookmarkStart w:id="7683" w:name="_Toc45886140"/>
      <w:bookmarkStart w:id="7684" w:name="_Toc53183216"/>
      <w:bookmarkStart w:id="7685" w:name="_Toc58915883"/>
      <w:bookmarkStart w:id="7686" w:name="_Toc66701030"/>
      <w:bookmarkStart w:id="7687" w:name="_Toc68697185"/>
      <w:bookmarkStart w:id="7688" w:name="_Toc74928107"/>
      <w:bookmarkStart w:id="7689" w:name="_Toc76115206"/>
      <w:bookmarkStart w:id="7690" w:name="_Toc76544613"/>
      <w:bookmarkStart w:id="7691" w:name="_Toc82541430"/>
      <w:bookmarkStart w:id="7692" w:name="_Toc89952077"/>
      <w:bookmarkStart w:id="7693" w:name="_Toc98767173"/>
      <w:bookmarkStart w:id="7694" w:name="_Toc106203221"/>
      <w:bookmarkStart w:id="7695" w:name="_Toc115187520"/>
      <w:bookmarkStart w:id="7696" w:name="_Toc121994075"/>
      <w:bookmarkStart w:id="7697" w:name="_Toc124153083"/>
      <w:bookmarkStart w:id="7698" w:name="_Toc131538385"/>
      <w:bookmarkStart w:id="7699" w:name="_Toc137391505"/>
      <w:bookmarkStart w:id="7700" w:name="_Toc146962163"/>
      <w:bookmarkStart w:id="7701" w:name="_Toc187256528"/>
      <w:r w:rsidRPr="00931575">
        <w:t>8.1</w:t>
      </w:r>
      <w:r w:rsidRPr="00931575">
        <w:tab/>
        <w:t>General</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773C4D8F" w14:textId="77777777" w:rsidR="00C45907" w:rsidRPr="00931575" w:rsidRDefault="00C45907" w:rsidP="00C45907">
      <w:pPr>
        <w:pStyle w:val="Heading3"/>
        <w:rPr>
          <w:lang w:eastAsia="ko-KR"/>
        </w:rPr>
      </w:pPr>
      <w:bookmarkStart w:id="7702" w:name="_Toc21102914"/>
      <w:bookmarkStart w:id="7703" w:name="_Toc29810763"/>
      <w:bookmarkStart w:id="7704" w:name="_Toc36636115"/>
      <w:bookmarkStart w:id="7705" w:name="_Toc37273061"/>
      <w:bookmarkStart w:id="7706" w:name="_Toc45886141"/>
      <w:bookmarkStart w:id="7707" w:name="_Toc53183217"/>
      <w:bookmarkStart w:id="7708" w:name="_Toc58915884"/>
      <w:bookmarkStart w:id="7709" w:name="_Toc66701031"/>
      <w:bookmarkStart w:id="7710" w:name="_Toc68697186"/>
      <w:bookmarkStart w:id="7711" w:name="_Toc74928108"/>
      <w:bookmarkStart w:id="7712" w:name="_Toc76115207"/>
      <w:bookmarkStart w:id="7713" w:name="_Toc76544614"/>
      <w:bookmarkStart w:id="7714" w:name="_Toc82541431"/>
      <w:bookmarkStart w:id="7715" w:name="_Toc89952078"/>
      <w:bookmarkStart w:id="7716" w:name="_Toc98767174"/>
      <w:bookmarkStart w:id="7717" w:name="_Toc106203222"/>
      <w:bookmarkStart w:id="7718" w:name="_Toc115187521"/>
      <w:bookmarkStart w:id="7719" w:name="_Toc121994076"/>
      <w:bookmarkStart w:id="7720" w:name="_Toc124153084"/>
      <w:bookmarkStart w:id="7721" w:name="_Toc131538386"/>
      <w:bookmarkStart w:id="7722" w:name="_Toc137391506"/>
      <w:bookmarkStart w:id="7723" w:name="_Toc146962164"/>
      <w:bookmarkStart w:id="7724" w:name="_Toc187256529"/>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725" w:name="_Toc21102915"/>
      <w:bookmarkStart w:id="7726" w:name="_Toc29810764"/>
      <w:bookmarkStart w:id="7727" w:name="_Toc36636116"/>
      <w:bookmarkStart w:id="7728" w:name="_Toc37273062"/>
      <w:bookmarkStart w:id="7729" w:name="_Toc45886142"/>
      <w:bookmarkStart w:id="7730" w:name="_Toc53183218"/>
      <w:bookmarkStart w:id="7731" w:name="_Toc58915885"/>
      <w:bookmarkStart w:id="7732" w:name="_Toc66701032"/>
      <w:bookmarkStart w:id="7733" w:name="_Toc68697187"/>
      <w:bookmarkStart w:id="7734" w:name="_Toc74928109"/>
      <w:bookmarkStart w:id="7735" w:name="_Toc76115208"/>
      <w:bookmarkStart w:id="7736" w:name="_Toc76544615"/>
      <w:bookmarkStart w:id="7737" w:name="_Toc82541432"/>
      <w:bookmarkStart w:id="7738" w:name="_Toc89952079"/>
      <w:bookmarkStart w:id="7739" w:name="_Toc98767175"/>
      <w:bookmarkStart w:id="7740" w:name="_Toc106203223"/>
      <w:bookmarkStart w:id="7741" w:name="_Toc115187522"/>
      <w:bookmarkStart w:id="7742" w:name="_Toc121994077"/>
      <w:bookmarkStart w:id="7743" w:name="_Toc124153085"/>
      <w:bookmarkStart w:id="7744" w:name="_Toc131538387"/>
      <w:bookmarkStart w:id="7745" w:name="_Toc137391507"/>
      <w:bookmarkStart w:id="7746" w:name="_Toc146962165"/>
      <w:bookmarkStart w:id="7747" w:name="_Toc187256530"/>
      <w:r w:rsidRPr="00931575">
        <w:t>8.1.1</w:t>
      </w:r>
      <w:r w:rsidRPr="00931575">
        <w:tab/>
        <w:t>OTA demodulation branches</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748" w:name="_Toc21102916"/>
      <w:bookmarkStart w:id="7749" w:name="_Toc29810765"/>
      <w:bookmarkStart w:id="7750" w:name="_Toc36636117"/>
      <w:bookmarkStart w:id="7751" w:name="_Toc37273063"/>
      <w:bookmarkStart w:id="7752" w:name="_Toc45886143"/>
      <w:bookmarkStart w:id="7753" w:name="_Toc53183219"/>
      <w:bookmarkStart w:id="7754" w:name="_Toc58915886"/>
      <w:bookmarkStart w:id="7755" w:name="_Toc66701033"/>
      <w:bookmarkStart w:id="7756" w:name="_Toc68697188"/>
      <w:bookmarkStart w:id="7757" w:name="_Toc74928110"/>
      <w:bookmarkStart w:id="7758" w:name="_Toc76115209"/>
      <w:bookmarkStart w:id="7759" w:name="_Toc76544616"/>
      <w:bookmarkStart w:id="7760" w:name="_Toc82541433"/>
      <w:bookmarkStart w:id="7761" w:name="_Toc89952080"/>
      <w:bookmarkStart w:id="7762" w:name="_Toc98767176"/>
      <w:bookmarkStart w:id="7763" w:name="_Toc106203224"/>
      <w:bookmarkStart w:id="7764" w:name="_Toc115187523"/>
      <w:bookmarkStart w:id="7765" w:name="_Toc121994078"/>
      <w:bookmarkStart w:id="7766" w:name="_Toc124153086"/>
      <w:bookmarkStart w:id="7767" w:name="_Toc131538388"/>
      <w:bookmarkStart w:id="7768" w:name="_Toc137391508"/>
      <w:bookmarkStart w:id="7769" w:name="_Toc146962166"/>
      <w:bookmarkStart w:id="7770" w:name="_Toc187256531"/>
      <w:r w:rsidRPr="00931575">
        <w:rPr>
          <w:lang w:eastAsia="ko-KR"/>
        </w:rPr>
        <w:t>8.1.</w:t>
      </w:r>
      <w:r w:rsidRPr="00931575">
        <w:rPr>
          <w:rFonts w:hint="eastAsia"/>
          <w:lang w:eastAsia="zh-CN"/>
        </w:rPr>
        <w:t>2</w:t>
      </w:r>
      <w:r w:rsidRPr="00931575">
        <w:rPr>
          <w:lang w:eastAsia="ko-KR"/>
        </w:rPr>
        <w:tab/>
      </w:r>
      <w:r w:rsidRPr="00931575">
        <w:t>Applicability rule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CCFD798" w14:textId="77777777" w:rsidR="00C45907" w:rsidRPr="00931575" w:rsidRDefault="00C45907" w:rsidP="00C45907">
      <w:pPr>
        <w:pStyle w:val="Heading4"/>
      </w:pPr>
      <w:bookmarkStart w:id="7771" w:name="_Toc21102917"/>
      <w:bookmarkStart w:id="7772" w:name="_Toc29810766"/>
      <w:bookmarkStart w:id="7773" w:name="_Toc36636118"/>
      <w:bookmarkStart w:id="7774" w:name="_Toc37273064"/>
      <w:bookmarkStart w:id="7775" w:name="_Toc45886144"/>
      <w:bookmarkStart w:id="7776" w:name="_Toc53183220"/>
      <w:bookmarkStart w:id="7777" w:name="_Toc58915887"/>
      <w:bookmarkStart w:id="7778" w:name="_Toc66701034"/>
      <w:bookmarkStart w:id="7779" w:name="_Toc68697189"/>
      <w:bookmarkStart w:id="7780" w:name="_Toc74928111"/>
      <w:bookmarkStart w:id="7781" w:name="_Toc76115210"/>
      <w:bookmarkStart w:id="7782" w:name="_Toc76544617"/>
      <w:bookmarkStart w:id="7783" w:name="_Toc82541434"/>
      <w:bookmarkStart w:id="7784" w:name="_Toc89952081"/>
      <w:bookmarkStart w:id="7785" w:name="_Toc98767177"/>
      <w:bookmarkStart w:id="7786" w:name="_Toc106203225"/>
      <w:bookmarkStart w:id="7787" w:name="_Toc115187524"/>
      <w:bookmarkStart w:id="7788" w:name="_Toc121994079"/>
      <w:bookmarkStart w:id="7789" w:name="_Toc124153087"/>
      <w:bookmarkStart w:id="7790" w:name="_Toc131538389"/>
      <w:bookmarkStart w:id="7791" w:name="_Toc137391509"/>
      <w:bookmarkStart w:id="7792" w:name="_Toc146962167"/>
      <w:bookmarkStart w:id="7793" w:name="_Toc18725653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794" w:name="_Toc21102918"/>
      <w:bookmarkStart w:id="7795" w:name="_Toc29810767"/>
      <w:bookmarkStart w:id="7796" w:name="_Toc36636119"/>
      <w:bookmarkStart w:id="7797" w:name="_Toc37273065"/>
      <w:bookmarkStart w:id="7798" w:name="_Toc45886145"/>
      <w:bookmarkStart w:id="7799" w:name="_Toc53183221"/>
      <w:bookmarkStart w:id="7800" w:name="_Toc58915888"/>
      <w:bookmarkStart w:id="7801" w:name="_Toc66701035"/>
      <w:bookmarkStart w:id="7802" w:name="_Toc68697190"/>
      <w:bookmarkStart w:id="7803" w:name="_Toc74928112"/>
      <w:bookmarkStart w:id="7804" w:name="_Toc76115211"/>
      <w:bookmarkStart w:id="7805" w:name="_Toc76544618"/>
      <w:bookmarkStart w:id="7806" w:name="_Toc82541435"/>
      <w:bookmarkStart w:id="7807" w:name="_Toc89952082"/>
      <w:bookmarkStart w:id="7808" w:name="_Toc98767178"/>
      <w:bookmarkStart w:id="7809" w:name="_Toc106203226"/>
      <w:bookmarkStart w:id="7810" w:name="_Toc115187525"/>
      <w:bookmarkStart w:id="7811" w:name="_Toc121994080"/>
      <w:bookmarkStart w:id="7812" w:name="_Toc124153088"/>
      <w:bookmarkStart w:id="7813" w:name="_Toc131538390"/>
      <w:bookmarkStart w:id="7814" w:name="_Toc137391510"/>
      <w:bookmarkStart w:id="7815" w:name="_Toc146962168"/>
      <w:bookmarkStart w:id="7816" w:name="_Toc187256533"/>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2D3EDAE6" w14:textId="77777777" w:rsidR="00C45907" w:rsidRPr="00931575" w:rsidRDefault="00C45907" w:rsidP="00C45907">
      <w:pPr>
        <w:pStyle w:val="Heading5"/>
        <w:rPr>
          <w:snapToGrid w:val="0"/>
          <w:lang w:eastAsia="zh-CN"/>
        </w:rPr>
      </w:pPr>
      <w:bookmarkStart w:id="7817" w:name="_Toc21102919"/>
      <w:bookmarkStart w:id="7818" w:name="_Toc29810768"/>
      <w:bookmarkStart w:id="7819" w:name="_Toc36636120"/>
      <w:bookmarkStart w:id="7820" w:name="_Toc37273066"/>
      <w:bookmarkStart w:id="7821" w:name="_Toc45886146"/>
      <w:bookmarkStart w:id="7822" w:name="_Toc53183222"/>
      <w:bookmarkStart w:id="7823" w:name="_Toc58915889"/>
      <w:bookmarkStart w:id="7824" w:name="_Toc66701036"/>
      <w:bookmarkStart w:id="7825" w:name="_Toc68697191"/>
      <w:bookmarkStart w:id="7826" w:name="_Toc74928113"/>
      <w:bookmarkStart w:id="7827" w:name="_Toc76115212"/>
      <w:bookmarkStart w:id="7828" w:name="_Toc76544619"/>
      <w:bookmarkStart w:id="7829" w:name="_Toc82541436"/>
      <w:bookmarkStart w:id="7830" w:name="_Toc89952083"/>
      <w:bookmarkStart w:id="7831" w:name="_Toc98767179"/>
      <w:bookmarkStart w:id="7832" w:name="_Toc106203227"/>
      <w:bookmarkStart w:id="7833" w:name="_Toc115187526"/>
      <w:bookmarkStart w:id="7834" w:name="_Toc121994081"/>
      <w:bookmarkStart w:id="7835" w:name="_Toc124153089"/>
      <w:bookmarkStart w:id="7836" w:name="_Toc131538391"/>
      <w:bookmarkStart w:id="7837" w:name="_Toc137391511"/>
      <w:bookmarkStart w:id="7838" w:name="_Toc146962169"/>
      <w:bookmarkStart w:id="7839" w:name="_Toc187256534"/>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840" w:name="_Toc21102920"/>
      <w:bookmarkStart w:id="7841" w:name="_Toc29810769"/>
      <w:bookmarkStart w:id="7842" w:name="_Toc36636121"/>
      <w:bookmarkStart w:id="7843" w:name="_Toc37273067"/>
      <w:bookmarkStart w:id="7844" w:name="_Toc45886147"/>
      <w:bookmarkStart w:id="7845" w:name="_Toc53183223"/>
      <w:bookmarkStart w:id="7846" w:name="_Toc58915890"/>
      <w:bookmarkStart w:id="7847" w:name="_Toc66701037"/>
      <w:bookmarkStart w:id="7848" w:name="_Toc68697192"/>
      <w:bookmarkStart w:id="7849" w:name="_Toc74928114"/>
      <w:bookmarkStart w:id="7850" w:name="_Toc76115213"/>
      <w:bookmarkStart w:id="7851" w:name="_Toc76544620"/>
      <w:bookmarkStart w:id="7852" w:name="_Toc82541437"/>
      <w:bookmarkStart w:id="7853" w:name="_Toc89952084"/>
      <w:bookmarkStart w:id="7854" w:name="_Toc98767180"/>
      <w:bookmarkStart w:id="7855" w:name="_Toc106203228"/>
      <w:bookmarkStart w:id="7856" w:name="_Toc115187527"/>
      <w:bookmarkStart w:id="7857" w:name="_Toc121994082"/>
      <w:bookmarkStart w:id="7858" w:name="_Toc124153090"/>
      <w:bookmarkStart w:id="7859" w:name="_Toc131538392"/>
      <w:bookmarkStart w:id="7860" w:name="_Toc137391512"/>
      <w:bookmarkStart w:id="7861" w:name="_Toc146962170"/>
      <w:bookmarkStart w:id="7862" w:name="_Toc18725653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863" w:name="_Toc21102921"/>
      <w:bookmarkStart w:id="7864" w:name="_Toc29810770"/>
      <w:bookmarkStart w:id="7865" w:name="_Toc36636122"/>
      <w:bookmarkStart w:id="7866" w:name="_Toc37273068"/>
      <w:bookmarkStart w:id="7867" w:name="_Toc45886148"/>
      <w:bookmarkStart w:id="7868" w:name="_Toc53183224"/>
      <w:bookmarkStart w:id="7869" w:name="_Toc58915891"/>
      <w:bookmarkStart w:id="7870" w:name="_Toc66701038"/>
      <w:bookmarkStart w:id="7871" w:name="_Toc68697193"/>
      <w:bookmarkStart w:id="7872" w:name="_Toc74928115"/>
      <w:bookmarkStart w:id="7873" w:name="_Toc76115214"/>
      <w:bookmarkStart w:id="7874" w:name="_Toc76544621"/>
      <w:bookmarkStart w:id="7875" w:name="_Toc82541438"/>
      <w:bookmarkStart w:id="7876" w:name="_Toc89952085"/>
      <w:bookmarkStart w:id="7877" w:name="_Toc98767181"/>
      <w:bookmarkStart w:id="7878" w:name="_Toc106203229"/>
      <w:bookmarkStart w:id="7879" w:name="_Toc115187528"/>
      <w:bookmarkStart w:id="7880" w:name="_Toc121994083"/>
      <w:bookmarkStart w:id="7881" w:name="_Toc124153091"/>
      <w:bookmarkStart w:id="7882" w:name="_Toc131538393"/>
      <w:bookmarkStart w:id="7883" w:name="_Toc137391513"/>
      <w:bookmarkStart w:id="7884" w:name="_Toc146962171"/>
      <w:bookmarkStart w:id="7885" w:name="_Toc187256536"/>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886"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887" w:name="_Toc53183225"/>
      <w:bookmarkStart w:id="7888" w:name="_Toc58915892"/>
      <w:bookmarkStart w:id="7889" w:name="_Toc66701039"/>
      <w:bookmarkStart w:id="7890" w:name="_Toc68697194"/>
      <w:bookmarkStart w:id="7891" w:name="_Toc74928116"/>
      <w:bookmarkStart w:id="7892" w:name="_Toc76115215"/>
      <w:bookmarkStart w:id="7893" w:name="_Toc76544622"/>
      <w:bookmarkStart w:id="7894" w:name="_Toc82541439"/>
      <w:bookmarkStart w:id="7895" w:name="_Toc89952086"/>
      <w:bookmarkStart w:id="7896" w:name="_Toc98767182"/>
      <w:bookmarkStart w:id="7897" w:name="_Toc106203230"/>
      <w:bookmarkStart w:id="7898" w:name="_Toc115187529"/>
      <w:bookmarkStart w:id="7899" w:name="_Toc121994084"/>
      <w:bookmarkStart w:id="7900" w:name="_Toc124153092"/>
      <w:bookmarkStart w:id="7901" w:name="_Toc131538394"/>
      <w:bookmarkStart w:id="7902" w:name="_Toc137391514"/>
      <w:bookmarkStart w:id="7903" w:name="_Toc146962172"/>
      <w:bookmarkStart w:id="7904" w:name="_Toc187256537"/>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905" w:name="_Toc53183226"/>
      <w:bookmarkStart w:id="7906" w:name="_Toc58915893"/>
      <w:bookmarkStart w:id="7907" w:name="_Toc66701040"/>
      <w:bookmarkStart w:id="7908" w:name="_Toc68697195"/>
      <w:bookmarkStart w:id="7909" w:name="_Toc74928117"/>
      <w:bookmarkStart w:id="7910" w:name="_Toc76115216"/>
      <w:bookmarkStart w:id="7911" w:name="_Toc76544623"/>
      <w:bookmarkStart w:id="7912" w:name="_Toc82541440"/>
      <w:bookmarkStart w:id="7913" w:name="_Toc89952087"/>
      <w:bookmarkStart w:id="7914" w:name="_Toc98767183"/>
      <w:bookmarkStart w:id="7915" w:name="_Toc106203231"/>
      <w:bookmarkStart w:id="7916" w:name="_Toc115187530"/>
      <w:bookmarkStart w:id="7917" w:name="_Toc121994085"/>
      <w:bookmarkStart w:id="7918" w:name="_Toc124153093"/>
      <w:bookmarkStart w:id="7919" w:name="_Toc131538395"/>
      <w:bookmarkStart w:id="7920" w:name="_Toc137391515"/>
      <w:bookmarkStart w:id="7921" w:name="_Toc146962173"/>
      <w:bookmarkStart w:id="7922" w:name="_Toc187256538"/>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923" w:name="_Toc68697196"/>
      <w:bookmarkStart w:id="7924" w:name="_Toc74928118"/>
      <w:bookmarkStart w:id="7925" w:name="_Toc76115217"/>
      <w:bookmarkStart w:id="7926" w:name="_Toc76544624"/>
      <w:bookmarkStart w:id="7927" w:name="_Toc82541441"/>
      <w:bookmarkStart w:id="7928" w:name="_Toc89952088"/>
      <w:bookmarkStart w:id="7929" w:name="_Toc98767184"/>
      <w:bookmarkStart w:id="7930" w:name="_Toc106203232"/>
      <w:bookmarkStart w:id="7931" w:name="_Toc115187531"/>
      <w:bookmarkStart w:id="7932" w:name="_Toc121994086"/>
      <w:bookmarkStart w:id="7933" w:name="_Toc124153094"/>
      <w:bookmarkStart w:id="7934" w:name="_Toc131538396"/>
      <w:bookmarkStart w:id="7935" w:name="_Toc137391516"/>
      <w:bookmarkStart w:id="7936" w:name="_Toc146962174"/>
      <w:bookmarkStart w:id="7937" w:name="_Toc187256539"/>
      <w:bookmarkStart w:id="7938" w:name="_Toc29810771"/>
      <w:bookmarkStart w:id="7939" w:name="_Toc36636123"/>
      <w:bookmarkStart w:id="7940" w:name="_Toc37273069"/>
      <w:bookmarkStart w:id="7941" w:name="_Toc45886149"/>
      <w:bookmarkStart w:id="7942"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943" w:name="_Toc68697197"/>
      <w:bookmarkStart w:id="7944" w:name="_Toc74928119"/>
      <w:bookmarkStart w:id="7945" w:name="_Toc76115218"/>
      <w:bookmarkStart w:id="7946" w:name="_Toc76544625"/>
      <w:bookmarkStart w:id="7947" w:name="_Toc82541442"/>
      <w:bookmarkStart w:id="7948" w:name="_Toc89952089"/>
      <w:bookmarkStart w:id="7949" w:name="_Toc98767185"/>
      <w:bookmarkStart w:id="7950" w:name="_Toc106203233"/>
      <w:bookmarkStart w:id="7951" w:name="_Toc115187532"/>
      <w:bookmarkStart w:id="7952" w:name="_Toc121994087"/>
      <w:bookmarkStart w:id="7953" w:name="_Toc124153095"/>
      <w:bookmarkStart w:id="7954" w:name="_Toc131538397"/>
      <w:bookmarkStart w:id="7955" w:name="_Toc137391517"/>
      <w:bookmarkStart w:id="7956" w:name="_Toc146962175"/>
      <w:bookmarkStart w:id="7957" w:name="_Toc187256540"/>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E9146B2" w14:textId="3010ECCD" w:rsidR="00434BFD" w:rsidRDefault="00434BFD" w:rsidP="00782299">
      <w:pPr>
        <w:rPr>
          <w:lang w:eastAsia="zh-CN"/>
        </w:rPr>
      </w:pPr>
      <w:bookmarkStart w:id="7958" w:name="_Toc58915894"/>
      <w:bookmarkStart w:id="7959" w:name="_Toc66701041"/>
      <w:bookmarkStart w:id="7960" w:name="_Toc68697198"/>
      <w:bookmarkStart w:id="7961" w:name="_Toc74928120"/>
      <w:bookmarkStart w:id="7962" w:name="_Toc76115219"/>
      <w:bookmarkStart w:id="7963" w:name="_Toc76544626"/>
      <w:bookmarkStart w:id="7964"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Default="00722BCF" w:rsidP="00722BCF">
      <w:pPr>
        <w:pStyle w:val="Heading5"/>
        <w:rPr>
          <w:noProof/>
          <w:lang w:eastAsia="zh-CN"/>
        </w:rPr>
      </w:pPr>
      <w:bookmarkStart w:id="7965" w:name="_Toc146962176"/>
      <w:bookmarkStart w:id="7966" w:name="_Toc187256541"/>
      <w:r>
        <w:rPr>
          <w:noProof/>
          <w:lang w:eastAsia="zh-CN"/>
        </w:rPr>
        <w:t>8.1.2.1.</w:t>
      </w:r>
      <w:r w:rsidR="00577E3C">
        <w:rPr>
          <w:noProof/>
          <w:lang w:eastAsia="zh-CN"/>
        </w:rPr>
        <w:t>8</w:t>
      </w:r>
      <w:r>
        <w:rPr>
          <w:noProof/>
          <w:lang w:eastAsia="zh-CN"/>
        </w:rPr>
        <w:tab/>
        <w:t>Applicability of PUSCH with 0.001% BLER requirements</w:t>
      </w:r>
      <w:bookmarkEnd w:id="7965"/>
      <w:bookmarkEnd w:id="7966"/>
    </w:p>
    <w:p w14:paraId="13FF630C" w14:textId="77777777" w:rsidR="00722BCF" w:rsidRPr="00597A7B" w:rsidRDefault="00722BCF" w:rsidP="00722BCF">
      <w:r>
        <w:t>Unless otherwise stated, PUSCH with 0.001% BLER requirements shall apply only for a BS declaring support of low spectral efficiency MCS index table 3 (see D.116 in table 4.6-1).</w:t>
      </w:r>
    </w:p>
    <w:p w14:paraId="478791F6" w14:textId="799B3221" w:rsidR="00722BCF" w:rsidRDefault="00722BCF" w:rsidP="00722BCF">
      <w:pPr>
        <w:pStyle w:val="Heading5"/>
        <w:rPr>
          <w:noProof/>
          <w:lang w:eastAsia="zh-CN"/>
        </w:rPr>
      </w:pPr>
      <w:bookmarkStart w:id="7967" w:name="_Toc146962177"/>
      <w:bookmarkStart w:id="7968" w:name="_Toc187256542"/>
      <w:r>
        <w:rPr>
          <w:noProof/>
          <w:lang w:eastAsia="zh-CN"/>
        </w:rPr>
        <w:t>8.1.2.1.</w:t>
      </w:r>
      <w:r w:rsidR="00577E3C">
        <w:rPr>
          <w:noProof/>
          <w:lang w:eastAsia="zh-CN"/>
        </w:rPr>
        <w:t>9</w:t>
      </w:r>
      <w:r>
        <w:rPr>
          <w:noProof/>
          <w:lang w:eastAsia="zh-CN"/>
        </w:rPr>
        <w:tab/>
        <w:t>Applicability of PUSCH repetition type A requirements</w:t>
      </w:r>
      <w:bookmarkEnd w:id="7967"/>
      <w:bookmarkEnd w:id="7968"/>
    </w:p>
    <w:p w14:paraId="1459482C" w14:textId="6E8D1853" w:rsidR="00722BCF" w:rsidRDefault="00722BCF" w:rsidP="00782299">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D.116 and D.117 in table 4.6-1).</w:t>
      </w:r>
    </w:p>
    <w:p w14:paraId="6F3CD66C" w14:textId="77777777" w:rsidR="00C45907" w:rsidRPr="00931575" w:rsidRDefault="00C45907" w:rsidP="00C45907">
      <w:pPr>
        <w:pStyle w:val="Heading4"/>
        <w:rPr>
          <w:snapToGrid w:val="0"/>
          <w:lang w:eastAsia="zh-CN"/>
        </w:rPr>
      </w:pPr>
      <w:bookmarkStart w:id="7969" w:name="_Toc89952090"/>
      <w:bookmarkStart w:id="7970" w:name="_Toc98767186"/>
      <w:bookmarkStart w:id="7971" w:name="_Toc106203234"/>
      <w:bookmarkStart w:id="7972" w:name="_Toc115187533"/>
      <w:bookmarkStart w:id="7973" w:name="_Toc121994088"/>
      <w:bookmarkStart w:id="7974" w:name="_Toc124153096"/>
      <w:bookmarkStart w:id="7975" w:name="_Toc131538398"/>
      <w:bookmarkStart w:id="7976" w:name="_Toc137391518"/>
      <w:bookmarkStart w:id="7977" w:name="_Toc146962178"/>
      <w:bookmarkStart w:id="7978" w:name="_Toc187256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886"/>
      <w:bookmarkEnd w:id="7938"/>
      <w:bookmarkEnd w:id="7939"/>
      <w:bookmarkEnd w:id="7940"/>
      <w:bookmarkEnd w:id="7941"/>
      <w:bookmarkEnd w:id="7942"/>
      <w:bookmarkEnd w:id="7958"/>
      <w:bookmarkEnd w:id="7959"/>
      <w:bookmarkEnd w:id="7960"/>
      <w:bookmarkEnd w:id="7961"/>
      <w:bookmarkEnd w:id="7962"/>
      <w:bookmarkEnd w:id="7963"/>
      <w:bookmarkEnd w:id="7964"/>
      <w:bookmarkEnd w:id="7969"/>
      <w:bookmarkEnd w:id="7970"/>
      <w:bookmarkEnd w:id="7971"/>
      <w:bookmarkEnd w:id="7972"/>
      <w:bookmarkEnd w:id="7973"/>
      <w:bookmarkEnd w:id="7974"/>
      <w:bookmarkEnd w:id="7975"/>
      <w:bookmarkEnd w:id="7976"/>
      <w:bookmarkEnd w:id="7977"/>
      <w:bookmarkEnd w:id="7978"/>
    </w:p>
    <w:p w14:paraId="0BFAE473" w14:textId="77777777" w:rsidR="00C45907" w:rsidRPr="00931575" w:rsidRDefault="00C45907" w:rsidP="00C45907">
      <w:pPr>
        <w:pStyle w:val="Heading5"/>
        <w:rPr>
          <w:snapToGrid w:val="0"/>
          <w:lang w:eastAsia="zh-CN"/>
        </w:rPr>
      </w:pPr>
      <w:bookmarkStart w:id="7979" w:name="_Toc21102923"/>
      <w:bookmarkStart w:id="7980" w:name="_Toc29810772"/>
      <w:bookmarkStart w:id="7981" w:name="_Toc36636124"/>
      <w:bookmarkStart w:id="7982" w:name="_Toc37273070"/>
      <w:bookmarkStart w:id="7983" w:name="_Toc45886150"/>
      <w:bookmarkStart w:id="7984" w:name="_Toc53183228"/>
      <w:bookmarkStart w:id="7985" w:name="_Toc58915895"/>
      <w:bookmarkStart w:id="7986" w:name="_Toc66701042"/>
      <w:bookmarkStart w:id="7987" w:name="_Toc68697199"/>
      <w:bookmarkStart w:id="7988" w:name="_Toc74928121"/>
      <w:bookmarkStart w:id="7989" w:name="_Toc76115220"/>
      <w:bookmarkStart w:id="7990" w:name="_Toc76544627"/>
      <w:bookmarkStart w:id="7991" w:name="_Toc82541444"/>
      <w:bookmarkStart w:id="7992" w:name="_Toc89952091"/>
      <w:bookmarkStart w:id="7993" w:name="_Toc98767187"/>
      <w:bookmarkStart w:id="7994" w:name="_Toc106203235"/>
      <w:bookmarkStart w:id="7995" w:name="_Toc115187534"/>
      <w:bookmarkStart w:id="7996" w:name="_Toc121994089"/>
      <w:bookmarkStart w:id="7997" w:name="_Toc124153097"/>
      <w:bookmarkStart w:id="7998" w:name="_Toc131538399"/>
      <w:bookmarkStart w:id="7999" w:name="_Toc137391519"/>
      <w:bookmarkStart w:id="8000" w:name="_Toc146962179"/>
      <w:bookmarkStart w:id="8001" w:name="_Toc187256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8002" w:name="_Toc21102924"/>
      <w:bookmarkStart w:id="8003" w:name="_Toc29810773"/>
      <w:bookmarkStart w:id="8004" w:name="_Toc36636125"/>
      <w:bookmarkStart w:id="8005" w:name="_Toc37273071"/>
      <w:bookmarkStart w:id="8006" w:name="_Toc45886151"/>
      <w:bookmarkStart w:id="8007" w:name="_Toc53183229"/>
      <w:bookmarkStart w:id="8008" w:name="_Toc58915896"/>
      <w:bookmarkStart w:id="8009" w:name="_Toc66701043"/>
      <w:bookmarkStart w:id="8010" w:name="_Toc68697200"/>
      <w:bookmarkStart w:id="8011" w:name="_Toc74928122"/>
      <w:bookmarkStart w:id="8012" w:name="_Toc76115221"/>
      <w:bookmarkStart w:id="8013" w:name="_Toc76544628"/>
      <w:bookmarkStart w:id="8014" w:name="_Toc82541445"/>
      <w:bookmarkStart w:id="8015" w:name="_Toc89952092"/>
      <w:bookmarkStart w:id="8016" w:name="_Toc98767188"/>
      <w:bookmarkStart w:id="8017" w:name="_Toc106203236"/>
      <w:bookmarkStart w:id="8018" w:name="_Toc115187535"/>
      <w:bookmarkStart w:id="8019" w:name="_Toc121994090"/>
      <w:bookmarkStart w:id="8020" w:name="_Toc124153098"/>
      <w:bookmarkStart w:id="8021" w:name="_Toc131538400"/>
      <w:bookmarkStart w:id="8022" w:name="_Toc137391520"/>
      <w:bookmarkStart w:id="8023" w:name="_Toc146962180"/>
      <w:bookmarkStart w:id="8024" w:name="_Toc1872565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8025" w:name="_Toc21102925"/>
      <w:bookmarkStart w:id="8026" w:name="_Toc29810774"/>
      <w:bookmarkStart w:id="8027" w:name="_Toc36636126"/>
      <w:bookmarkStart w:id="8028" w:name="_Toc37273072"/>
      <w:bookmarkStart w:id="8029" w:name="_Toc45886152"/>
      <w:bookmarkStart w:id="8030" w:name="_Toc53183230"/>
      <w:bookmarkStart w:id="8031" w:name="_Toc58915897"/>
      <w:bookmarkStart w:id="8032" w:name="_Toc66701044"/>
      <w:bookmarkStart w:id="8033" w:name="_Toc68697201"/>
      <w:bookmarkStart w:id="8034" w:name="_Toc74928123"/>
      <w:bookmarkStart w:id="8035" w:name="_Toc76115222"/>
      <w:bookmarkStart w:id="8036" w:name="_Toc76544629"/>
      <w:bookmarkStart w:id="8037" w:name="_Toc82541446"/>
      <w:bookmarkStart w:id="8038" w:name="_Toc89952093"/>
      <w:bookmarkStart w:id="8039" w:name="_Toc98767189"/>
      <w:bookmarkStart w:id="8040" w:name="_Toc106203237"/>
      <w:bookmarkStart w:id="8041" w:name="_Toc115187536"/>
      <w:bookmarkStart w:id="8042" w:name="_Toc121994091"/>
      <w:bookmarkStart w:id="8043" w:name="_Toc124153099"/>
      <w:bookmarkStart w:id="8044" w:name="_Toc131538401"/>
      <w:bookmarkStart w:id="8045" w:name="_Toc137391521"/>
      <w:bookmarkStart w:id="8046" w:name="_Toc146962181"/>
      <w:bookmarkStart w:id="8047" w:name="_Toc1872565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8048" w:name="_Toc21102926"/>
      <w:bookmarkStart w:id="8049" w:name="_Toc29810775"/>
      <w:bookmarkStart w:id="8050" w:name="_Toc36636127"/>
      <w:bookmarkStart w:id="8051" w:name="_Toc37273073"/>
      <w:bookmarkStart w:id="8052" w:name="_Toc45886153"/>
      <w:bookmarkStart w:id="8053" w:name="_Toc53183231"/>
      <w:bookmarkStart w:id="8054" w:name="_Toc58915898"/>
      <w:bookmarkStart w:id="8055" w:name="_Toc66701045"/>
      <w:bookmarkStart w:id="8056" w:name="_Toc68697202"/>
      <w:bookmarkStart w:id="8057" w:name="_Toc74928124"/>
      <w:bookmarkStart w:id="8058" w:name="_Toc76115223"/>
      <w:bookmarkStart w:id="8059" w:name="_Toc76544630"/>
      <w:bookmarkStart w:id="8060" w:name="_Toc82541447"/>
      <w:bookmarkStart w:id="8061" w:name="_Toc89952094"/>
      <w:bookmarkStart w:id="8062" w:name="_Toc98767190"/>
      <w:bookmarkStart w:id="8063" w:name="_Toc106203238"/>
      <w:bookmarkStart w:id="8064" w:name="_Toc115187537"/>
      <w:bookmarkStart w:id="8065" w:name="_Toc121994092"/>
      <w:bookmarkStart w:id="8066" w:name="_Toc124153100"/>
      <w:bookmarkStart w:id="8067" w:name="_Toc131538402"/>
      <w:bookmarkStart w:id="8068" w:name="_Toc137391522"/>
      <w:bookmarkStart w:id="8069" w:name="_Toc146962182"/>
      <w:bookmarkStart w:id="8070" w:name="_Toc18725654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8071" w:name="_Toc21102927"/>
      <w:bookmarkStart w:id="8072" w:name="_Toc29810776"/>
      <w:bookmarkStart w:id="8073" w:name="_Toc36636128"/>
      <w:bookmarkStart w:id="8074" w:name="_Toc37273074"/>
      <w:bookmarkStart w:id="8075" w:name="_Toc45886154"/>
      <w:bookmarkStart w:id="8076" w:name="_Toc53183232"/>
      <w:bookmarkStart w:id="8077" w:name="_Toc58915899"/>
      <w:bookmarkStart w:id="8078" w:name="_Toc66701046"/>
      <w:bookmarkStart w:id="8079" w:name="_Toc68697203"/>
      <w:bookmarkStart w:id="8080" w:name="_Toc74928125"/>
      <w:bookmarkStart w:id="8081" w:name="_Toc76115224"/>
      <w:bookmarkStart w:id="8082" w:name="_Toc76544631"/>
      <w:bookmarkStart w:id="8083" w:name="_Toc82541448"/>
      <w:bookmarkStart w:id="8084" w:name="_Toc89952095"/>
      <w:bookmarkStart w:id="8085" w:name="_Toc98767191"/>
      <w:bookmarkStart w:id="8086" w:name="_Toc106203239"/>
      <w:bookmarkStart w:id="8087" w:name="_Toc115187538"/>
      <w:bookmarkStart w:id="8088" w:name="_Toc121994093"/>
      <w:bookmarkStart w:id="8089" w:name="_Toc124153101"/>
      <w:bookmarkStart w:id="8090" w:name="_Toc131538403"/>
      <w:bookmarkStart w:id="8091" w:name="_Toc137391523"/>
      <w:bookmarkStart w:id="8092" w:name="_Toc146962183"/>
      <w:bookmarkStart w:id="8093" w:name="_Toc18725654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8094" w:name="_Toc21102928"/>
      <w:bookmarkStart w:id="8095" w:name="_Toc29810777"/>
      <w:bookmarkStart w:id="8096" w:name="_Toc36636129"/>
      <w:bookmarkStart w:id="8097" w:name="_Toc37273075"/>
      <w:bookmarkStart w:id="8098" w:name="_Toc45886155"/>
      <w:bookmarkStart w:id="8099" w:name="_Toc53183233"/>
      <w:bookmarkStart w:id="8100" w:name="_Toc58915900"/>
      <w:bookmarkStart w:id="8101" w:name="_Toc66701047"/>
      <w:bookmarkStart w:id="8102" w:name="_Toc68697204"/>
      <w:bookmarkStart w:id="8103" w:name="_Toc74928126"/>
      <w:bookmarkStart w:id="8104" w:name="_Toc76115225"/>
      <w:bookmarkStart w:id="8105" w:name="_Toc76544632"/>
      <w:bookmarkStart w:id="8106" w:name="_Toc82541449"/>
      <w:bookmarkStart w:id="8107" w:name="_Toc89952096"/>
      <w:bookmarkStart w:id="8108" w:name="_Toc98767192"/>
      <w:bookmarkStart w:id="8109" w:name="_Toc106203240"/>
      <w:bookmarkStart w:id="8110" w:name="_Toc115187539"/>
      <w:bookmarkStart w:id="8111" w:name="_Toc121994094"/>
      <w:bookmarkStart w:id="8112" w:name="_Toc124153102"/>
      <w:bookmarkStart w:id="8113" w:name="_Toc131538404"/>
      <w:bookmarkStart w:id="8114" w:name="_Toc137391524"/>
      <w:bookmarkStart w:id="8115" w:name="_Toc146962184"/>
      <w:bookmarkStart w:id="8116" w:name="_Toc18725654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DCCE2F8" w14:textId="77777777" w:rsidR="00C45907" w:rsidRPr="00931575" w:rsidRDefault="00C45907" w:rsidP="00C45907">
      <w:pPr>
        <w:pStyle w:val="Heading5"/>
        <w:rPr>
          <w:snapToGrid w:val="0"/>
          <w:lang w:eastAsia="zh-CN"/>
        </w:rPr>
      </w:pPr>
      <w:bookmarkStart w:id="8117" w:name="_Toc21102929"/>
      <w:bookmarkStart w:id="8118" w:name="_Toc29810778"/>
      <w:bookmarkStart w:id="8119" w:name="_Toc36636130"/>
      <w:bookmarkStart w:id="8120" w:name="_Toc37273076"/>
      <w:bookmarkStart w:id="8121" w:name="_Toc45886156"/>
      <w:bookmarkStart w:id="8122" w:name="_Toc53183234"/>
      <w:bookmarkStart w:id="8123" w:name="_Toc58915901"/>
      <w:bookmarkStart w:id="8124" w:name="_Toc66701048"/>
      <w:bookmarkStart w:id="8125" w:name="_Toc68697205"/>
      <w:bookmarkStart w:id="8126" w:name="_Toc74928127"/>
      <w:bookmarkStart w:id="8127" w:name="_Toc76115226"/>
      <w:bookmarkStart w:id="8128" w:name="_Toc76544633"/>
      <w:bookmarkStart w:id="8129" w:name="_Toc82541450"/>
      <w:bookmarkStart w:id="8130" w:name="_Toc89952097"/>
      <w:bookmarkStart w:id="8131" w:name="_Toc98767193"/>
      <w:bookmarkStart w:id="8132" w:name="_Toc106203241"/>
      <w:bookmarkStart w:id="8133" w:name="_Toc115187540"/>
      <w:bookmarkStart w:id="8134" w:name="_Toc121994095"/>
      <w:bookmarkStart w:id="8135" w:name="_Toc124153103"/>
      <w:bookmarkStart w:id="8136" w:name="_Toc131538405"/>
      <w:bookmarkStart w:id="8137" w:name="_Toc137391525"/>
      <w:bookmarkStart w:id="8138" w:name="_Toc146962185"/>
      <w:bookmarkStart w:id="8139" w:name="_Toc18725655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8140" w:name="_Toc21102930"/>
      <w:bookmarkStart w:id="8141" w:name="_Toc29810779"/>
      <w:bookmarkStart w:id="8142" w:name="_Toc36636131"/>
      <w:bookmarkStart w:id="8143" w:name="_Toc37273077"/>
      <w:bookmarkStart w:id="8144" w:name="_Toc45886157"/>
      <w:bookmarkStart w:id="8145" w:name="_Toc53183235"/>
      <w:bookmarkStart w:id="8146" w:name="_Toc58915902"/>
      <w:bookmarkStart w:id="8147" w:name="_Toc66701049"/>
      <w:bookmarkStart w:id="8148" w:name="_Toc68697206"/>
      <w:bookmarkStart w:id="8149" w:name="_Toc74928128"/>
      <w:bookmarkStart w:id="8150" w:name="_Toc76115227"/>
      <w:bookmarkStart w:id="8151" w:name="_Toc76544634"/>
      <w:bookmarkStart w:id="8152" w:name="_Toc82541451"/>
      <w:bookmarkStart w:id="8153" w:name="_Toc89952098"/>
      <w:bookmarkStart w:id="8154" w:name="_Toc98767194"/>
      <w:bookmarkStart w:id="8155" w:name="_Toc106203242"/>
      <w:bookmarkStart w:id="8156" w:name="_Toc115187541"/>
      <w:bookmarkStart w:id="8157" w:name="_Toc121994096"/>
      <w:bookmarkStart w:id="8158" w:name="_Toc124153104"/>
      <w:bookmarkStart w:id="8159" w:name="_Toc131538406"/>
      <w:bookmarkStart w:id="8160" w:name="_Toc137391526"/>
      <w:bookmarkStart w:id="8161" w:name="_Toc146962186"/>
      <w:bookmarkStart w:id="8162" w:name="_Toc18725655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8163" w:name="_Toc21102931"/>
      <w:bookmarkStart w:id="8164" w:name="_Toc29810780"/>
      <w:bookmarkStart w:id="8165" w:name="_Toc36636132"/>
      <w:bookmarkStart w:id="8166" w:name="_Toc37273078"/>
      <w:bookmarkStart w:id="8167" w:name="_Toc45886158"/>
      <w:bookmarkStart w:id="8168" w:name="_Toc53183236"/>
      <w:bookmarkStart w:id="8169" w:name="_Toc58915903"/>
      <w:bookmarkStart w:id="8170" w:name="_Toc66701050"/>
      <w:bookmarkStart w:id="8171" w:name="_Toc68697207"/>
      <w:bookmarkStart w:id="8172" w:name="_Toc74928129"/>
      <w:bookmarkStart w:id="8173" w:name="_Toc76115228"/>
      <w:bookmarkStart w:id="8174" w:name="_Toc76544635"/>
      <w:bookmarkStart w:id="8175" w:name="_Toc82541452"/>
      <w:bookmarkStart w:id="8176" w:name="_Toc89952099"/>
      <w:bookmarkStart w:id="8177" w:name="_Toc98767195"/>
      <w:bookmarkStart w:id="8178" w:name="_Toc106203243"/>
      <w:bookmarkStart w:id="8179" w:name="_Toc115187542"/>
      <w:bookmarkStart w:id="8180" w:name="_Toc121994097"/>
      <w:bookmarkStart w:id="8181" w:name="_Toc124153105"/>
      <w:bookmarkStart w:id="8182" w:name="_Toc131538407"/>
      <w:bookmarkStart w:id="8183" w:name="_Toc137391527"/>
      <w:bookmarkStart w:id="8184" w:name="_Toc146962187"/>
      <w:bookmarkStart w:id="8185" w:name="_Toc18725655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p>
    <w:p w14:paraId="506C6342" w14:textId="28CD1CC7" w:rsidR="00006277" w:rsidRPr="00931575" w:rsidRDefault="00006277" w:rsidP="00782299">
      <w:bookmarkStart w:id="8186" w:name="_Toc53183237"/>
      <w:bookmarkStart w:id="8187" w:name="_Toc58915904"/>
      <w:bookmarkStart w:id="8188" w:name="_Toc21102932"/>
      <w:bookmarkStart w:id="8189" w:name="_Toc29810781"/>
      <w:bookmarkStart w:id="8190" w:name="_Toc36636133"/>
      <w:bookmarkStart w:id="8191" w:name="_Toc37273079"/>
      <w:bookmarkStart w:id="8192"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8193" w:name="_Toc66701051"/>
      <w:bookmarkStart w:id="8194" w:name="_Toc68697208"/>
      <w:bookmarkStart w:id="8195" w:name="_Toc74928130"/>
      <w:bookmarkStart w:id="8196" w:name="_Toc76115229"/>
      <w:bookmarkStart w:id="8197" w:name="_Toc76544636"/>
      <w:bookmarkStart w:id="8198" w:name="_Toc82541453"/>
      <w:bookmarkStart w:id="8199" w:name="_Toc89952100"/>
      <w:bookmarkStart w:id="8200" w:name="_Toc98767196"/>
      <w:bookmarkStart w:id="8201" w:name="_Toc106203244"/>
      <w:bookmarkStart w:id="8202" w:name="_Toc115187543"/>
      <w:bookmarkStart w:id="8203" w:name="_Toc121994098"/>
      <w:bookmarkStart w:id="8204" w:name="_Toc124153106"/>
      <w:bookmarkStart w:id="8205" w:name="_Toc131538408"/>
      <w:bookmarkStart w:id="8206" w:name="_Toc137391528"/>
      <w:bookmarkStart w:id="8207" w:name="_Toc146962188"/>
      <w:bookmarkStart w:id="8208" w:name="_Toc187256553"/>
      <w:r w:rsidRPr="00931575">
        <w:rPr>
          <w:lang w:eastAsia="zh-CN"/>
        </w:rPr>
        <w:t>8.1.2.3.4</w:t>
      </w:r>
      <w:r w:rsidRPr="00931575">
        <w:rPr>
          <w:lang w:eastAsia="zh-CN"/>
        </w:rPr>
        <w:tab/>
        <w:t>Applicability of requirements for different restricted set types of long PRACH format 0</w:t>
      </w:r>
      <w:bookmarkEnd w:id="8186"/>
      <w:bookmarkEnd w:id="8187"/>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8209" w:name="_Toc58915905"/>
      <w:bookmarkStart w:id="8210" w:name="_Toc66701052"/>
      <w:bookmarkStart w:id="8211" w:name="_Toc68697209"/>
      <w:bookmarkStart w:id="8212" w:name="_Toc74928131"/>
      <w:bookmarkStart w:id="8213" w:name="_Toc76115230"/>
      <w:bookmarkStart w:id="8214" w:name="_Toc76544637"/>
      <w:bookmarkStart w:id="8215" w:name="_Toc82541454"/>
      <w:bookmarkStart w:id="8216" w:name="_Toc89952101"/>
      <w:bookmarkStart w:id="8217" w:name="_Toc98767197"/>
      <w:bookmarkStart w:id="8218" w:name="_Toc106203245"/>
      <w:bookmarkStart w:id="8219" w:name="_Toc115187544"/>
      <w:bookmarkStart w:id="8220" w:name="_Toc121994099"/>
      <w:bookmarkStart w:id="8221" w:name="_Toc124153107"/>
      <w:bookmarkStart w:id="8222" w:name="_Toc131538409"/>
      <w:bookmarkStart w:id="8223" w:name="_Toc137391529"/>
      <w:bookmarkStart w:id="8224" w:name="_Toc146962189"/>
      <w:bookmarkStart w:id="8225" w:name="_Toc187256554"/>
      <w:r w:rsidRPr="00931575">
        <w:rPr>
          <w:noProof/>
        </w:rPr>
        <w:t>8.1.2.4</w:t>
      </w:r>
      <w:r w:rsidRPr="00931575">
        <w:rPr>
          <w:noProof/>
        </w:rPr>
        <w:tab/>
        <w:t>Applicability of PUSCH for high speed train performance requirements</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77E01975" w14:textId="2FF28187" w:rsidR="007F5CD7" w:rsidRPr="00931575" w:rsidRDefault="007F5CD7" w:rsidP="007F5CD7">
      <w:pPr>
        <w:pStyle w:val="Heading5"/>
      </w:pPr>
      <w:bookmarkStart w:id="8226" w:name="_Toc58915906"/>
      <w:bookmarkStart w:id="8227" w:name="_Toc66701053"/>
      <w:bookmarkStart w:id="8228" w:name="_Toc68697210"/>
      <w:bookmarkStart w:id="8229" w:name="_Toc74928132"/>
      <w:bookmarkStart w:id="8230" w:name="_Toc76115231"/>
      <w:bookmarkStart w:id="8231" w:name="_Toc76544638"/>
      <w:bookmarkStart w:id="8232" w:name="_Toc82541455"/>
      <w:bookmarkStart w:id="8233" w:name="_Toc89952102"/>
      <w:bookmarkStart w:id="8234" w:name="_Toc98767198"/>
      <w:bookmarkStart w:id="8235" w:name="_Toc106203246"/>
      <w:bookmarkStart w:id="8236" w:name="_Toc115187545"/>
      <w:bookmarkStart w:id="8237" w:name="_Toc121994100"/>
      <w:bookmarkStart w:id="8238" w:name="_Toc124153108"/>
      <w:bookmarkStart w:id="8239" w:name="_Toc131538410"/>
      <w:bookmarkStart w:id="8240" w:name="_Toc137391530"/>
      <w:bookmarkStart w:id="8241" w:name="_Toc146962190"/>
      <w:bookmarkStart w:id="8242" w:name="_Toc187256555"/>
      <w:r w:rsidRPr="00931575">
        <w:t>8.1.2.4.1</w:t>
      </w:r>
      <w:r w:rsidRPr="00931575">
        <w:tab/>
      </w:r>
      <w:r w:rsidR="00983778" w:rsidRPr="00931575">
        <w:t>Applicability</w:t>
      </w:r>
      <w:r w:rsidRPr="00931575">
        <w:t xml:space="preserve"> of requirements for different speeds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8243" w:name="_Toc58915907"/>
      <w:bookmarkStart w:id="8244" w:name="_Toc66701054"/>
      <w:bookmarkStart w:id="8245" w:name="_Toc68697211"/>
      <w:bookmarkStart w:id="8246" w:name="_Toc74928133"/>
      <w:bookmarkStart w:id="8247" w:name="_Toc76115232"/>
      <w:bookmarkStart w:id="8248" w:name="_Toc76544639"/>
      <w:bookmarkStart w:id="8249" w:name="_Toc82541456"/>
      <w:bookmarkStart w:id="8250" w:name="_Toc89952103"/>
      <w:bookmarkStart w:id="8251" w:name="_Toc98767199"/>
      <w:bookmarkStart w:id="8252" w:name="_Toc106203247"/>
      <w:bookmarkStart w:id="8253" w:name="_Toc115187546"/>
      <w:bookmarkStart w:id="8254" w:name="_Toc121994101"/>
      <w:bookmarkStart w:id="8255" w:name="_Toc124153109"/>
      <w:bookmarkStart w:id="8256" w:name="_Toc131538411"/>
      <w:bookmarkStart w:id="8257" w:name="_Toc137391531"/>
      <w:bookmarkStart w:id="8258" w:name="_Toc146962191"/>
      <w:bookmarkStart w:id="8259" w:name="_Toc187256556"/>
      <w:r w:rsidRPr="00931575">
        <w:t>8.1.2.4.2</w:t>
      </w:r>
      <w:r w:rsidRPr="00931575">
        <w:tab/>
        <w:t>Applicability of requirements for 1T1R</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8260" w:name="_Toc74928134"/>
      <w:bookmarkStart w:id="8261" w:name="_Toc76115233"/>
      <w:bookmarkStart w:id="8262" w:name="_Toc76544640"/>
      <w:bookmarkStart w:id="8263" w:name="_Toc82541457"/>
      <w:bookmarkStart w:id="8264" w:name="_Toc89952104"/>
      <w:bookmarkStart w:id="8265" w:name="_Toc98767200"/>
      <w:bookmarkStart w:id="8266" w:name="_Toc106203248"/>
      <w:bookmarkStart w:id="8267" w:name="_Toc115187547"/>
      <w:bookmarkStart w:id="8268" w:name="_Toc121994102"/>
      <w:bookmarkStart w:id="8269" w:name="_Toc124153110"/>
      <w:bookmarkStart w:id="8270" w:name="_Toc131538412"/>
      <w:bookmarkStart w:id="8271" w:name="_Toc137391532"/>
      <w:bookmarkStart w:id="8272" w:name="_Toc146962192"/>
      <w:bookmarkStart w:id="8273" w:name="_Toc187256557"/>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1106EE1F" w14:textId="77777777" w:rsidR="000076BB" w:rsidRPr="000061E4" w:rsidRDefault="000076BB" w:rsidP="000076BB">
      <w:pPr>
        <w:pStyle w:val="Heading5"/>
        <w:rPr>
          <w:lang w:eastAsia="zh-CN"/>
        </w:rPr>
      </w:pPr>
      <w:bookmarkStart w:id="8274" w:name="_Toc74928135"/>
      <w:bookmarkStart w:id="8275" w:name="_Toc76115234"/>
      <w:bookmarkStart w:id="8276" w:name="_Toc76544641"/>
      <w:bookmarkStart w:id="8277" w:name="_Toc82541458"/>
      <w:bookmarkStart w:id="8278" w:name="_Toc89952105"/>
      <w:bookmarkStart w:id="8279" w:name="_Toc98767201"/>
      <w:bookmarkStart w:id="8280" w:name="_Toc106203249"/>
      <w:bookmarkStart w:id="8281" w:name="_Toc115187548"/>
      <w:bookmarkStart w:id="8282" w:name="_Toc121994103"/>
      <w:bookmarkStart w:id="8283" w:name="_Toc124153111"/>
      <w:bookmarkStart w:id="8284" w:name="_Toc131538413"/>
      <w:bookmarkStart w:id="8285" w:name="_Toc137391533"/>
      <w:bookmarkStart w:id="8286" w:name="_Toc146962193"/>
      <w:bookmarkStart w:id="8287" w:name="_Toc187256558"/>
      <w:r w:rsidRPr="000061E4">
        <w:rPr>
          <w:lang w:eastAsia="zh-CN"/>
        </w:rPr>
        <w:t>8.1.2.5.1</w:t>
      </w:r>
      <w:r w:rsidRPr="000061E4">
        <w:rPr>
          <w:lang w:eastAsia="zh-CN"/>
        </w:rPr>
        <w:tab/>
        <w:t>General applicability of interlaced PUSCH performance requirements</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8288" w:name="_Toc74928136"/>
      <w:bookmarkStart w:id="8289" w:name="_Toc76115235"/>
      <w:bookmarkStart w:id="8290" w:name="_Toc76544642"/>
      <w:bookmarkStart w:id="8291" w:name="_Toc82541459"/>
      <w:bookmarkStart w:id="8292" w:name="_Toc89952106"/>
      <w:bookmarkStart w:id="8293" w:name="_Toc98767202"/>
      <w:bookmarkStart w:id="8294" w:name="_Toc106203250"/>
      <w:bookmarkStart w:id="8295" w:name="_Toc115187549"/>
      <w:bookmarkStart w:id="8296" w:name="_Toc121994104"/>
      <w:bookmarkStart w:id="8297" w:name="_Toc124153112"/>
      <w:bookmarkStart w:id="8298" w:name="_Toc131538414"/>
      <w:bookmarkStart w:id="8299" w:name="_Toc137391534"/>
      <w:bookmarkStart w:id="8300" w:name="_Toc146962194"/>
      <w:bookmarkStart w:id="8301" w:name="_Toc187256559"/>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8302" w:name="_Toc74928137"/>
      <w:bookmarkStart w:id="8303" w:name="_Toc76115236"/>
      <w:bookmarkStart w:id="8304" w:name="_Toc76544643"/>
      <w:bookmarkStart w:id="8305" w:name="_Toc82541460"/>
      <w:bookmarkStart w:id="8306" w:name="_Toc89952107"/>
      <w:bookmarkStart w:id="8307" w:name="_Toc98767203"/>
      <w:bookmarkStart w:id="8308" w:name="_Toc106203251"/>
      <w:bookmarkStart w:id="8309" w:name="_Toc115187550"/>
      <w:bookmarkStart w:id="8310" w:name="_Toc121994105"/>
      <w:bookmarkStart w:id="8311" w:name="_Toc124153113"/>
      <w:bookmarkStart w:id="8312" w:name="_Toc131538415"/>
      <w:bookmarkStart w:id="8313" w:name="_Toc137391535"/>
      <w:bookmarkStart w:id="8314" w:name="_Toc146962195"/>
      <w:bookmarkStart w:id="8315" w:name="_Toc187256560"/>
      <w:r w:rsidRPr="000061E4">
        <w:t>8.1.2.5</w:t>
      </w:r>
      <w:r w:rsidRPr="000061E4">
        <w:rPr>
          <w:lang w:eastAsia="zh-CN"/>
        </w:rPr>
        <w:t>.3</w:t>
      </w:r>
      <w:r w:rsidRPr="000061E4">
        <w:tab/>
        <w:t>Applicability of requirements for different channel bandwidths</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8316" w:name="_Toc74928138"/>
      <w:bookmarkStart w:id="8317" w:name="_Toc76115237"/>
      <w:bookmarkStart w:id="8318" w:name="_Toc76544644"/>
      <w:bookmarkStart w:id="8319" w:name="_Toc82541461"/>
      <w:bookmarkStart w:id="8320" w:name="_Toc89952108"/>
      <w:bookmarkStart w:id="8321" w:name="_Toc98767204"/>
      <w:bookmarkStart w:id="8322" w:name="_Toc106203252"/>
      <w:bookmarkStart w:id="8323" w:name="_Toc115187551"/>
      <w:bookmarkStart w:id="8324" w:name="_Toc121994106"/>
      <w:bookmarkStart w:id="8325" w:name="_Toc124153114"/>
      <w:bookmarkStart w:id="8326" w:name="_Toc131538416"/>
      <w:bookmarkStart w:id="8327" w:name="_Toc137391536"/>
      <w:bookmarkStart w:id="8328" w:name="_Toc146962196"/>
      <w:bookmarkStart w:id="8329" w:name="_Toc187256561"/>
      <w:r w:rsidRPr="000061E4">
        <w:t>8.1.2.5</w:t>
      </w:r>
      <w:r w:rsidRPr="000061E4">
        <w:rPr>
          <w:lang w:eastAsia="zh-CN"/>
        </w:rPr>
        <w:t>.4</w:t>
      </w:r>
      <w:r w:rsidRPr="000061E4">
        <w:tab/>
        <w:t xml:space="preserve">Applicability of requirements for different </w:t>
      </w:r>
      <w:r w:rsidRPr="000061E4">
        <w:rPr>
          <w:lang w:eastAsia="zh-CN"/>
        </w:rPr>
        <w:t>configurations</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8330" w:name="_Toc74928139"/>
      <w:bookmarkStart w:id="8331" w:name="_Toc76115238"/>
      <w:bookmarkStart w:id="8332" w:name="_Toc76544645"/>
      <w:bookmarkStart w:id="8333" w:name="_Toc82541462"/>
      <w:bookmarkStart w:id="8334" w:name="_Toc89952109"/>
      <w:bookmarkStart w:id="8335" w:name="_Toc98767205"/>
      <w:bookmarkStart w:id="8336" w:name="_Toc106203253"/>
      <w:bookmarkStart w:id="8337" w:name="_Toc115187552"/>
      <w:bookmarkStart w:id="8338" w:name="_Toc121994107"/>
      <w:bookmarkStart w:id="8339" w:name="_Toc124153115"/>
      <w:bookmarkStart w:id="8340" w:name="_Toc131538417"/>
      <w:bookmarkStart w:id="8341" w:name="_Toc137391537"/>
      <w:bookmarkStart w:id="8342" w:name="_Toc146962197"/>
      <w:bookmarkStart w:id="8343" w:name="_Toc187256562"/>
      <w:r w:rsidRPr="000061E4">
        <w:t>8.1.2.5.5</w:t>
      </w:r>
      <w:r w:rsidRPr="000061E4">
        <w:tab/>
        <w:t>Applicability of CG-UCI multiplexed on PUSCH requirements</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8344" w:name="_Toc74928140"/>
      <w:bookmarkStart w:id="8345" w:name="_Toc76115239"/>
      <w:bookmarkStart w:id="8346" w:name="_Toc76544646"/>
      <w:bookmarkStart w:id="8347" w:name="_Toc82541463"/>
      <w:bookmarkStart w:id="8348" w:name="_Toc89952110"/>
      <w:bookmarkStart w:id="8349" w:name="_Toc98767206"/>
      <w:bookmarkStart w:id="8350" w:name="_Toc106203254"/>
      <w:bookmarkStart w:id="8351" w:name="_Toc115187553"/>
      <w:bookmarkStart w:id="8352" w:name="_Toc121994108"/>
      <w:bookmarkStart w:id="8353" w:name="_Toc124153116"/>
      <w:bookmarkStart w:id="8354" w:name="_Toc131538418"/>
      <w:bookmarkStart w:id="8355" w:name="_Toc137391538"/>
      <w:bookmarkStart w:id="8356" w:name="_Toc146962198"/>
      <w:bookmarkStart w:id="8357" w:name="_Toc187256563"/>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3241780F" w14:textId="77777777" w:rsidR="000076BB" w:rsidRPr="000061E4" w:rsidRDefault="000076BB" w:rsidP="000076BB">
      <w:pPr>
        <w:pStyle w:val="Heading5"/>
        <w:rPr>
          <w:lang w:eastAsia="zh-CN"/>
        </w:rPr>
      </w:pPr>
      <w:bookmarkStart w:id="8358" w:name="_Toc74928141"/>
      <w:bookmarkStart w:id="8359" w:name="_Toc76115240"/>
      <w:bookmarkStart w:id="8360" w:name="_Toc76544647"/>
      <w:bookmarkStart w:id="8361" w:name="_Toc82541464"/>
      <w:bookmarkStart w:id="8362" w:name="_Toc89952111"/>
      <w:bookmarkStart w:id="8363" w:name="_Toc98767207"/>
      <w:bookmarkStart w:id="8364" w:name="_Toc106203255"/>
      <w:bookmarkStart w:id="8365" w:name="_Toc115187554"/>
      <w:bookmarkStart w:id="8366" w:name="_Toc121994109"/>
      <w:bookmarkStart w:id="8367" w:name="_Toc124153117"/>
      <w:bookmarkStart w:id="8368" w:name="_Toc131538419"/>
      <w:bookmarkStart w:id="8369" w:name="_Toc137391539"/>
      <w:bookmarkStart w:id="8370" w:name="_Toc146962199"/>
      <w:bookmarkStart w:id="8371" w:name="_Toc187256564"/>
      <w:r w:rsidRPr="000061E4">
        <w:rPr>
          <w:lang w:eastAsia="zh-CN"/>
        </w:rPr>
        <w:t>8.1.2.6.1</w:t>
      </w:r>
      <w:r w:rsidRPr="000061E4">
        <w:rPr>
          <w:lang w:eastAsia="zh-CN"/>
        </w:rPr>
        <w:tab/>
        <w:t>General applicability of interlaced PUCCH performance requirements</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372" w:name="_Toc74928142"/>
      <w:bookmarkStart w:id="8373" w:name="_Toc76115241"/>
      <w:bookmarkStart w:id="8374" w:name="_Toc76544648"/>
      <w:bookmarkStart w:id="8375" w:name="_Toc82541465"/>
      <w:bookmarkStart w:id="8376" w:name="_Toc89952112"/>
      <w:bookmarkStart w:id="8377" w:name="_Toc98767208"/>
      <w:bookmarkStart w:id="8378" w:name="_Toc106203256"/>
      <w:bookmarkStart w:id="8379" w:name="_Toc115187555"/>
      <w:bookmarkStart w:id="8380" w:name="_Toc121994110"/>
      <w:bookmarkStart w:id="8381" w:name="_Toc124153118"/>
      <w:bookmarkStart w:id="8382" w:name="_Toc131538420"/>
      <w:bookmarkStart w:id="8383" w:name="_Toc137391540"/>
      <w:bookmarkStart w:id="8384" w:name="_Toc146962200"/>
      <w:bookmarkStart w:id="8385" w:name="_Toc187256565"/>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386" w:name="_Toc74928143"/>
      <w:bookmarkStart w:id="8387" w:name="_Toc76115242"/>
      <w:bookmarkStart w:id="8388" w:name="_Toc76544649"/>
      <w:bookmarkStart w:id="8389" w:name="_Toc82541466"/>
      <w:bookmarkStart w:id="8390" w:name="_Toc89952113"/>
      <w:bookmarkStart w:id="8391" w:name="_Toc98767209"/>
      <w:bookmarkStart w:id="8392" w:name="_Toc106203257"/>
      <w:bookmarkStart w:id="8393" w:name="_Toc115187556"/>
      <w:bookmarkStart w:id="8394" w:name="_Toc121994111"/>
      <w:bookmarkStart w:id="8395" w:name="_Toc124153119"/>
      <w:bookmarkStart w:id="8396" w:name="_Toc131538421"/>
      <w:bookmarkStart w:id="8397" w:name="_Toc137391541"/>
      <w:bookmarkStart w:id="8398" w:name="_Toc146962201"/>
      <w:bookmarkStart w:id="8399" w:name="_Toc187256566"/>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400" w:name="_Toc74928144"/>
      <w:bookmarkStart w:id="8401" w:name="_Toc76115243"/>
      <w:bookmarkStart w:id="8402" w:name="_Toc76544650"/>
      <w:bookmarkStart w:id="8403" w:name="_Toc82541467"/>
      <w:bookmarkStart w:id="8404" w:name="_Toc89952114"/>
      <w:bookmarkStart w:id="8405" w:name="_Toc98767210"/>
      <w:bookmarkStart w:id="8406" w:name="_Toc106203258"/>
      <w:bookmarkStart w:id="8407" w:name="_Toc115187557"/>
      <w:bookmarkStart w:id="8408" w:name="_Toc121994112"/>
      <w:bookmarkStart w:id="8409" w:name="_Toc124153120"/>
      <w:bookmarkStart w:id="8410" w:name="_Toc131538422"/>
      <w:bookmarkStart w:id="8411" w:name="_Toc137391542"/>
      <w:bookmarkStart w:id="8412" w:name="_Toc146962202"/>
      <w:bookmarkStart w:id="8413" w:name="_Toc187256567"/>
      <w:r w:rsidRPr="000061E4">
        <w:t>8.1.2.6</w:t>
      </w:r>
      <w:r w:rsidRPr="000061E4">
        <w:rPr>
          <w:lang w:eastAsia="zh-CN"/>
        </w:rPr>
        <w:t>.4</w:t>
      </w:r>
      <w:r w:rsidRPr="000061E4">
        <w:tab/>
        <w:t>Applicability of requirements for different channel bandwidths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414" w:name="_Toc74928145"/>
      <w:bookmarkStart w:id="8415" w:name="_Toc76115244"/>
      <w:bookmarkStart w:id="8416" w:name="_Toc76544651"/>
      <w:bookmarkStart w:id="8417" w:name="_Toc82541468"/>
      <w:bookmarkStart w:id="8418" w:name="_Toc89952115"/>
      <w:bookmarkStart w:id="8419" w:name="_Toc98767211"/>
      <w:bookmarkStart w:id="8420" w:name="_Toc106203259"/>
      <w:bookmarkStart w:id="8421" w:name="_Toc115187558"/>
      <w:bookmarkStart w:id="8422" w:name="_Toc121994113"/>
      <w:bookmarkStart w:id="8423" w:name="_Toc124153121"/>
      <w:bookmarkStart w:id="8424" w:name="_Toc131538423"/>
      <w:bookmarkStart w:id="8425" w:name="_Toc137391543"/>
      <w:bookmarkStart w:id="8426" w:name="_Toc146962203"/>
      <w:bookmarkStart w:id="8427" w:name="_Toc187256568"/>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94723F6" w14:textId="77777777" w:rsidR="000076BB" w:rsidRPr="000061E4" w:rsidRDefault="000076BB" w:rsidP="000076BB">
      <w:pPr>
        <w:pStyle w:val="Heading5"/>
        <w:rPr>
          <w:snapToGrid w:val="0"/>
          <w:lang w:eastAsia="zh-CN"/>
        </w:rPr>
      </w:pPr>
      <w:bookmarkStart w:id="8428" w:name="_Toc74928146"/>
      <w:bookmarkStart w:id="8429" w:name="_Toc76115245"/>
      <w:bookmarkStart w:id="8430" w:name="_Toc76544652"/>
      <w:bookmarkStart w:id="8431" w:name="_Toc82541469"/>
      <w:bookmarkStart w:id="8432" w:name="_Toc89952116"/>
      <w:bookmarkStart w:id="8433" w:name="_Toc98767212"/>
      <w:bookmarkStart w:id="8434" w:name="_Toc106203260"/>
      <w:bookmarkStart w:id="8435" w:name="_Toc115187559"/>
      <w:bookmarkStart w:id="8436" w:name="_Toc121994114"/>
      <w:bookmarkStart w:id="8437" w:name="_Toc124153122"/>
      <w:bookmarkStart w:id="8438" w:name="_Toc131538424"/>
      <w:bookmarkStart w:id="8439" w:name="_Toc137391544"/>
      <w:bookmarkStart w:id="8440" w:name="_Toc146962204"/>
      <w:bookmarkStart w:id="8441" w:name="_Toc187256569"/>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442" w:name="_Toc74928147"/>
      <w:bookmarkStart w:id="8443" w:name="_Toc76115246"/>
      <w:bookmarkStart w:id="8444" w:name="_Toc76544653"/>
      <w:bookmarkStart w:id="8445" w:name="_Toc82541470"/>
      <w:bookmarkStart w:id="8446" w:name="_Toc89952117"/>
      <w:bookmarkStart w:id="8447" w:name="_Toc98767213"/>
      <w:bookmarkStart w:id="8448" w:name="_Toc106203261"/>
      <w:bookmarkStart w:id="8449" w:name="_Toc115187560"/>
      <w:bookmarkStart w:id="8450" w:name="_Toc121994115"/>
      <w:bookmarkStart w:id="8451" w:name="_Toc124153123"/>
      <w:bookmarkStart w:id="8452" w:name="_Toc131538425"/>
      <w:bookmarkStart w:id="8453" w:name="_Toc137391545"/>
      <w:bookmarkStart w:id="8454" w:name="_Toc146962205"/>
      <w:bookmarkStart w:id="8455" w:name="_Toc187256570"/>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456" w:name="_Toc74928148"/>
      <w:bookmarkStart w:id="8457" w:name="_Toc76115247"/>
      <w:bookmarkStart w:id="8458" w:name="_Toc76544654"/>
      <w:bookmarkStart w:id="8459" w:name="_Toc82541471"/>
      <w:bookmarkStart w:id="8460" w:name="_Toc89952118"/>
      <w:bookmarkStart w:id="8461" w:name="_Toc98767214"/>
      <w:bookmarkStart w:id="8462" w:name="_Toc106203262"/>
      <w:bookmarkStart w:id="8463" w:name="_Toc115187561"/>
      <w:bookmarkStart w:id="8464" w:name="_Toc121994116"/>
      <w:bookmarkStart w:id="8465" w:name="_Toc124153124"/>
      <w:bookmarkStart w:id="8466" w:name="_Toc131538426"/>
      <w:bookmarkStart w:id="8467" w:name="_Toc137391546"/>
      <w:bookmarkStart w:id="8468" w:name="_Toc146962206"/>
      <w:bookmarkStart w:id="8469" w:name="_Toc187256571"/>
      <w:r w:rsidRPr="000061E4">
        <w:t>8.1.2.7</w:t>
      </w:r>
      <w:r w:rsidRPr="000061E4">
        <w:rPr>
          <w:lang w:eastAsia="zh-CN"/>
        </w:rPr>
        <w:t>.3</w:t>
      </w:r>
      <w:r w:rsidRPr="000061E4">
        <w:tab/>
        <w:t>Applicability of requirements for different channel bandwidths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470" w:name="_Toc53183238"/>
      <w:bookmarkStart w:id="8471" w:name="_Toc58915908"/>
      <w:bookmarkStart w:id="8472" w:name="_Toc66701055"/>
      <w:bookmarkStart w:id="8473" w:name="_Toc68697212"/>
      <w:bookmarkStart w:id="8474" w:name="_Toc74928149"/>
      <w:bookmarkStart w:id="8475" w:name="_Toc76115248"/>
      <w:bookmarkStart w:id="8476" w:name="_Toc76544655"/>
      <w:bookmarkStart w:id="8477" w:name="_Toc82541472"/>
      <w:bookmarkStart w:id="8478" w:name="_Toc89952119"/>
      <w:bookmarkStart w:id="8479" w:name="_Toc98767215"/>
      <w:bookmarkStart w:id="8480" w:name="_Toc106203263"/>
      <w:bookmarkStart w:id="8481" w:name="_Toc115187562"/>
      <w:bookmarkStart w:id="8482" w:name="_Toc121994117"/>
      <w:bookmarkStart w:id="8483" w:name="_Toc124153125"/>
      <w:bookmarkStart w:id="8484" w:name="_Toc131538427"/>
      <w:bookmarkStart w:id="8485" w:name="_Toc137391547"/>
      <w:bookmarkStart w:id="8486" w:name="_Toc146962207"/>
      <w:bookmarkStart w:id="8487" w:name="_Toc187256572"/>
      <w:r w:rsidRPr="00931575">
        <w:t>8.2</w:t>
      </w:r>
      <w:r w:rsidRPr="00931575">
        <w:tab/>
        <w:t>OTA performance requirements for PUSCH</w:t>
      </w:r>
      <w:bookmarkEnd w:id="8188"/>
      <w:bookmarkEnd w:id="8189"/>
      <w:bookmarkEnd w:id="8190"/>
      <w:bookmarkEnd w:id="8191"/>
      <w:bookmarkEnd w:id="8192"/>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0B09667F" w14:textId="77777777" w:rsidR="00C45907" w:rsidRPr="00931575" w:rsidRDefault="00C45907" w:rsidP="00C45907">
      <w:pPr>
        <w:pStyle w:val="Heading3"/>
        <w:rPr>
          <w:rFonts w:eastAsia="SimSun"/>
        </w:rPr>
      </w:pPr>
      <w:bookmarkStart w:id="8488" w:name="_Toc21102933"/>
      <w:bookmarkStart w:id="8489" w:name="_Toc29810782"/>
      <w:bookmarkStart w:id="8490" w:name="_Toc36636134"/>
      <w:bookmarkStart w:id="8491" w:name="_Toc37273080"/>
      <w:bookmarkStart w:id="8492" w:name="_Toc45886160"/>
      <w:bookmarkStart w:id="8493" w:name="_Toc53183239"/>
      <w:bookmarkStart w:id="8494" w:name="_Toc58915909"/>
      <w:bookmarkStart w:id="8495" w:name="_Toc66701056"/>
      <w:bookmarkStart w:id="8496" w:name="_Toc68697213"/>
      <w:bookmarkStart w:id="8497" w:name="_Toc74928150"/>
      <w:bookmarkStart w:id="8498" w:name="_Toc76115249"/>
      <w:bookmarkStart w:id="8499" w:name="_Toc76544656"/>
      <w:bookmarkStart w:id="8500" w:name="_Toc82541473"/>
      <w:bookmarkStart w:id="8501" w:name="_Toc89952120"/>
      <w:bookmarkStart w:id="8502" w:name="_Toc98767216"/>
      <w:bookmarkStart w:id="8503" w:name="_Toc106203264"/>
      <w:bookmarkStart w:id="8504" w:name="_Toc115187563"/>
      <w:bookmarkStart w:id="8505" w:name="_Toc121994118"/>
      <w:bookmarkStart w:id="8506" w:name="_Toc124153126"/>
      <w:bookmarkStart w:id="8507" w:name="_Toc131538428"/>
      <w:bookmarkStart w:id="8508" w:name="_Toc137391548"/>
      <w:bookmarkStart w:id="8509" w:name="_Toc146962208"/>
      <w:bookmarkStart w:id="8510" w:name="_Toc187256573"/>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02ADD7EE" w14:textId="77777777" w:rsidR="00C45907" w:rsidRPr="00931575" w:rsidRDefault="00C45907" w:rsidP="00C45907">
      <w:pPr>
        <w:pStyle w:val="Heading4"/>
      </w:pPr>
      <w:bookmarkStart w:id="8511" w:name="_Toc21102934"/>
      <w:bookmarkStart w:id="8512" w:name="_Toc29810783"/>
      <w:bookmarkStart w:id="8513" w:name="_Toc36636135"/>
      <w:bookmarkStart w:id="8514" w:name="_Toc37273081"/>
      <w:bookmarkStart w:id="8515" w:name="_Toc45886161"/>
      <w:bookmarkStart w:id="8516" w:name="_Toc53183240"/>
      <w:bookmarkStart w:id="8517" w:name="_Toc58915910"/>
      <w:bookmarkStart w:id="8518" w:name="_Toc66701057"/>
      <w:bookmarkStart w:id="8519" w:name="_Toc68697214"/>
      <w:bookmarkStart w:id="8520" w:name="_Toc74928151"/>
      <w:bookmarkStart w:id="8521" w:name="_Toc76115250"/>
      <w:bookmarkStart w:id="8522" w:name="_Toc76544657"/>
      <w:bookmarkStart w:id="8523" w:name="_Toc82541474"/>
      <w:bookmarkStart w:id="8524" w:name="_Toc89952121"/>
      <w:bookmarkStart w:id="8525" w:name="_Toc98767217"/>
      <w:bookmarkStart w:id="8526" w:name="_Toc106203265"/>
      <w:bookmarkStart w:id="8527" w:name="_Toc115187564"/>
      <w:bookmarkStart w:id="8528" w:name="_Toc121994119"/>
      <w:bookmarkStart w:id="8529" w:name="_Toc124153127"/>
      <w:bookmarkStart w:id="8530" w:name="_Toc131538429"/>
      <w:bookmarkStart w:id="8531" w:name="_Toc137391549"/>
      <w:bookmarkStart w:id="8532" w:name="_Toc146962209"/>
      <w:bookmarkStart w:id="8533" w:name="_Toc187256574"/>
      <w:r w:rsidRPr="00931575">
        <w:t>8.2.1.1</w:t>
      </w:r>
      <w:r w:rsidRPr="00931575">
        <w:tab/>
        <w:t>Definition and applicability</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534" w:name="_Toc21102935"/>
      <w:bookmarkStart w:id="8535" w:name="_Toc29810784"/>
      <w:bookmarkStart w:id="8536" w:name="_Toc36636136"/>
      <w:bookmarkStart w:id="8537" w:name="_Toc37273082"/>
      <w:bookmarkStart w:id="8538" w:name="_Toc45886162"/>
      <w:bookmarkStart w:id="8539" w:name="_Toc53183241"/>
      <w:bookmarkStart w:id="8540" w:name="_Toc58915911"/>
      <w:bookmarkStart w:id="8541" w:name="_Toc66701058"/>
      <w:bookmarkStart w:id="8542" w:name="_Toc68697215"/>
      <w:bookmarkStart w:id="8543" w:name="_Toc74928152"/>
      <w:bookmarkStart w:id="8544" w:name="_Toc76115251"/>
      <w:bookmarkStart w:id="8545" w:name="_Toc76544658"/>
      <w:bookmarkStart w:id="8546" w:name="_Toc82541475"/>
      <w:bookmarkStart w:id="8547" w:name="_Toc89952122"/>
      <w:bookmarkStart w:id="8548" w:name="_Toc98767218"/>
      <w:bookmarkStart w:id="8549" w:name="_Toc106203266"/>
      <w:bookmarkStart w:id="8550" w:name="_Toc115187565"/>
      <w:bookmarkStart w:id="8551" w:name="_Toc121994120"/>
      <w:bookmarkStart w:id="8552" w:name="_Toc124153128"/>
      <w:bookmarkStart w:id="8553" w:name="_Toc131538430"/>
      <w:bookmarkStart w:id="8554" w:name="_Toc137391550"/>
      <w:bookmarkStart w:id="8555" w:name="_Toc146962210"/>
      <w:bookmarkStart w:id="8556" w:name="_Toc187256575"/>
      <w:r w:rsidRPr="00931575">
        <w:t>8.2.1.2</w:t>
      </w:r>
      <w:r w:rsidRPr="00931575">
        <w:tab/>
        <w:t>Minimum Requirement</w:t>
      </w:r>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557" w:name="_Toc21102936"/>
      <w:bookmarkStart w:id="8558" w:name="_Toc29810785"/>
      <w:bookmarkStart w:id="8559" w:name="_Toc36636137"/>
      <w:bookmarkStart w:id="8560" w:name="_Toc37273083"/>
      <w:bookmarkStart w:id="8561" w:name="_Toc45886163"/>
      <w:bookmarkStart w:id="8562" w:name="_Toc53183242"/>
      <w:bookmarkStart w:id="8563" w:name="_Toc58915912"/>
      <w:bookmarkStart w:id="8564" w:name="_Toc66701059"/>
      <w:bookmarkStart w:id="8565" w:name="_Toc68697216"/>
      <w:bookmarkStart w:id="8566" w:name="_Toc74928153"/>
      <w:bookmarkStart w:id="8567" w:name="_Toc76115252"/>
      <w:bookmarkStart w:id="8568" w:name="_Toc76544659"/>
      <w:bookmarkStart w:id="8569" w:name="_Toc82541476"/>
      <w:bookmarkStart w:id="8570" w:name="_Toc89952123"/>
      <w:bookmarkStart w:id="8571" w:name="_Toc98767219"/>
      <w:bookmarkStart w:id="8572" w:name="_Toc106203267"/>
      <w:bookmarkStart w:id="8573" w:name="_Toc115187566"/>
      <w:bookmarkStart w:id="8574" w:name="_Toc121994121"/>
      <w:bookmarkStart w:id="8575" w:name="_Toc124153129"/>
      <w:bookmarkStart w:id="8576" w:name="_Toc131538431"/>
      <w:bookmarkStart w:id="8577" w:name="_Toc137391551"/>
      <w:bookmarkStart w:id="8578" w:name="_Toc146962211"/>
      <w:bookmarkStart w:id="8579" w:name="_Toc187256576"/>
      <w:r w:rsidRPr="00931575">
        <w:t>8.2.1.3</w:t>
      </w:r>
      <w:r w:rsidRPr="00931575">
        <w:tab/>
        <w:t>Test purpose</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580" w:name="_Toc21102937"/>
      <w:bookmarkStart w:id="8581" w:name="_Toc29810786"/>
      <w:bookmarkStart w:id="8582" w:name="_Toc36636138"/>
      <w:bookmarkStart w:id="8583" w:name="_Toc37273084"/>
      <w:bookmarkStart w:id="8584" w:name="_Toc45886164"/>
      <w:bookmarkStart w:id="8585" w:name="_Toc53183243"/>
      <w:bookmarkStart w:id="8586" w:name="_Toc58915913"/>
      <w:bookmarkStart w:id="8587" w:name="_Toc66701060"/>
      <w:bookmarkStart w:id="8588" w:name="_Toc68697217"/>
      <w:bookmarkStart w:id="8589" w:name="_Toc74928154"/>
      <w:bookmarkStart w:id="8590" w:name="_Toc76115253"/>
      <w:bookmarkStart w:id="8591" w:name="_Toc76544660"/>
      <w:bookmarkStart w:id="8592" w:name="_Toc82541477"/>
      <w:bookmarkStart w:id="8593" w:name="_Toc89952124"/>
      <w:bookmarkStart w:id="8594" w:name="_Toc98767220"/>
      <w:bookmarkStart w:id="8595" w:name="_Toc106203268"/>
      <w:bookmarkStart w:id="8596" w:name="_Toc115187567"/>
      <w:bookmarkStart w:id="8597" w:name="_Toc121994122"/>
      <w:bookmarkStart w:id="8598" w:name="_Toc124153130"/>
      <w:bookmarkStart w:id="8599" w:name="_Toc131538432"/>
      <w:bookmarkStart w:id="8600" w:name="_Toc137391552"/>
      <w:bookmarkStart w:id="8601" w:name="_Toc146962212"/>
      <w:bookmarkStart w:id="8602" w:name="_Toc187256577"/>
      <w:r w:rsidRPr="00931575">
        <w:t>8.2.1.4</w:t>
      </w:r>
      <w:r w:rsidRPr="00931575">
        <w:tab/>
        <w:t>Method of test</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523C930B" w14:textId="77777777" w:rsidR="00C45907" w:rsidRPr="00931575" w:rsidRDefault="00C45907" w:rsidP="00C45907">
      <w:pPr>
        <w:pStyle w:val="Heading5"/>
      </w:pPr>
      <w:bookmarkStart w:id="8603" w:name="_Toc21102938"/>
      <w:bookmarkStart w:id="8604" w:name="_Toc29810787"/>
      <w:bookmarkStart w:id="8605" w:name="_Toc36636139"/>
      <w:bookmarkStart w:id="8606" w:name="_Toc37273085"/>
      <w:bookmarkStart w:id="8607" w:name="_Toc45886165"/>
      <w:bookmarkStart w:id="8608" w:name="_Toc53183244"/>
      <w:bookmarkStart w:id="8609" w:name="_Toc58915914"/>
      <w:bookmarkStart w:id="8610" w:name="_Toc66701061"/>
      <w:bookmarkStart w:id="8611" w:name="_Toc68697218"/>
      <w:bookmarkStart w:id="8612" w:name="_Toc74928155"/>
      <w:bookmarkStart w:id="8613" w:name="_Toc76115254"/>
      <w:bookmarkStart w:id="8614" w:name="_Toc76544661"/>
      <w:bookmarkStart w:id="8615" w:name="_Toc82541478"/>
      <w:bookmarkStart w:id="8616" w:name="_Toc89952125"/>
      <w:bookmarkStart w:id="8617" w:name="_Toc98767221"/>
      <w:bookmarkStart w:id="8618" w:name="_Toc106203269"/>
      <w:bookmarkStart w:id="8619" w:name="_Toc115187568"/>
      <w:bookmarkStart w:id="8620" w:name="_Toc121994123"/>
      <w:bookmarkStart w:id="8621" w:name="_Toc124153131"/>
      <w:bookmarkStart w:id="8622" w:name="_Toc131538433"/>
      <w:bookmarkStart w:id="8623" w:name="_Toc137391553"/>
      <w:bookmarkStart w:id="8624" w:name="_Toc146962213"/>
      <w:bookmarkStart w:id="8625" w:name="_Toc187256578"/>
      <w:r w:rsidRPr="00931575">
        <w:t>8.2.1.4.1</w:t>
      </w:r>
      <w:r w:rsidRPr="00931575">
        <w:tab/>
        <w:t>Initial conditions</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626" w:name="_Toc21102939"/>
      <w:bookmarkStart w:id="8627"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628" w:name="_Toc29810788"/>
      <w:bookmarkStart w:id="8629" w:name="_Toc36636140"/>
      <w:bookmarkStart w:id="8630" w:name="_Toc37273086"/>
      <w:bookmarkStart w:id="8631" w:name="_Toc45886166"/>
      <w:bookmarkStart w:id="8632" w:name="_Toc53183245"/>
      <w:bookmarkStart w:id="8633" w:name="_Toc58915915"/>
      <w:bookmarkStart w:id="8634" w:name="_Toc66701062"/>
      <w:bookmarkStart w:id="8635" w:name="_Toc68697219"/>
      <w:bookmarkStart w:id="8636" w:name="_Toc74928156"/>
      <w:bookmarkStart w:id="8637" w:name="_Toc76115255"/>
      <w:bookmarkStart w:id="8638" w:name="_Toc76544662"/>
      <w:bookmarkStart w:id="8639" w:name="_Toc82541479"/>
      <w:bookmarkStart w:id="8640" w:name="_Toc89952126"/>
      <w:bookmarkStart w:id="8641" w:name="_Toc98767222"/>
      <w:bookmarkStart w:id="8642" w:name="_Toc106203270"/>
      <w:bookmarkStart w:id="8643" w:name="_Toc115187569"/>
      <w:bookmarkStart w:id="8644" w:name="_Toc121994124"/>
      <w:bookmarkStart w:id="8645" w:name="_Toc124153132"/>
      <w:bookmarkStart w:id="8646" w:name="_Toc131538434"/>
      <w:bookmarkStart w:id="8647" w:name="_Toc137391554"/>
      <w:bookmarkStart w:id="8648" w:name="_Toc146962214"/>
      <w:bookmarkStart w:id="8649" w:name="_Toc187256579"/>
      <w:r w:rsidRPr="00931575">
        <w:t>8.2.1.4.2</w:t>
      </w:r>
      <w:r w:rsidRPr="00931575">
        <w:tab/>
        <w:t>Procedure</w:t>
      </w:r>
      <w:bookmarkEnd w:id="8626"/>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627"/>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650" w:name="_Toc21102940"/>
      <w:bookmarkStart w:id="8651" w:name="_Toc29810789"/>
      <w:bookmarkStart w:id="8652" w:name="_Toc36636141"/>
      <w:bookmarkStart w:id="8653" w:name="_Toc37273087"/>
      <w:bookmarkStart w:id="8654" w:name="_Toc45886167"/>
      <w:bookmarkStart w:id="8655" w:name="_Toc53183246"/>
      <w:bookmarkStart w:id="8656" w:name="_Toc58915916"/>
      <w:bookmarkStart w:id="8657" w:name="_Toc66701063"/>
      <w:bookmarkStart w:id="8658" w:name="_Toc68697220"/>
      <w:bookmarkStart w:id="8659" w:name="_Toc74928157"/>
      <w:bookmarkStart w:id="8660" w:name="_Toc76115256"/>
      <w:bookmarkStart w:id="8661" w:name="_Toc76544663"/>
      <w:bookmarkStart w:id="8662" w:name="_Toc82541480"/>
      <w:bookmarkStart w:id="8663" w:name="_Toc89952127"/>
      <w:bookmarkStart w:id="8664" w:name="_Toc98767223"/>
      <w:bookmarkStart w:id="8665" w:name="_Toc106203271"/>
      <w:bookmarkStart w:id="8666" w:name="_Toc115187570"/>
      <w:bookmarkStart w:id="8667" w:name="_Toc121994125"/>
      <w:bookmarkStart w:id="8668" w:name="_Toc124153133"/>
      <w:bookmarkStart w:id="8669" w:name="_Toc131538435"/>
      <w:bookmarkStart w:id="8670" w:name="_Toc137391555"/>
      <w:bookmarkStart w:id="8671" w:name="_Toc146962215"/>
      <w:bookmarkStart w:id="8672" w:name="_Toc187256580"/>
      <w:r w:rsidRPr="00931575">
        <w:t>8.2.1.5</w:t>
      </w:r>
      <w:r w:rsidRPr="00931575">
        <w:tab/>
        <w:t>Test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95B73D3" w14:textId="77777777" w:rsidR="00C45907" w:rsidRPr="00931575" w:rsidRDefault="00C45907" w:rsidP="00C45907">
      <w:pPr>
        <w:pStyle w:val="Heading5"/>
        <w:rPr>
          <w:rFonts w:cs="Arial"/>
          <w:i/>
          <w:iCs/>
          <w:szCs w:val="22"/>
          <w:lang w:eastAsia="zh-CN"/>
        </w:rPr>
      </w:pPr>
      <w:bookmarkStart w:id="8673" w:name="_Toc21102941"/>
      <w:bookmarkStart w:id="8674" w:name="_Toc29810790"/>
      <w:bookmarkStart w:id="8675" w:name="_Toc36636142"/>
      <w:bookmarkStart w:id="8676" w:name="_Toc37273088"/>
      <w:bookmarkStart w:id="8677" w:name="_Toc45886168"/>
      <w:bookmarkStart w:id="8678" w:name="_Toc53183247"/>
      <w:bookmarkStart w:id="8679" w:name="_Toc58915917"/>
      <w:bookmarkStart w:id="8680" w:name="_Toc66701064"/>
      <w:bookmarkStart w:id="8681" w:name="_Toc68697221"/>
      <w:bookmarkStart w:id="8682" w:name="_Toc74928158"/>
      <w:bookmarkStart w:id="8683" w:name="_Toc76115257"/>
      <w:bookmarkStart w:id="8684" w:name="_Toc76544664"/>
      <w:bookmarkStart w:id="8685" w:name="_Toc82541481"/>
      <w:bookmarkStart w:id="8686" w:name="_Toc89952128"/>
      <w:bookmarkStart w:id="8687" w:name="_Toc98767224"/>
      <w:bookmarkStart w:id="8688" w:name="_Toc106203272"/>
      <w:bookmarkStart w:id="8689" w:name="_Toc115187571"/>
      <w:bookmarkStart w:id="8690" w:name="_Toc121994126"/>
      <w:bookmarkStart w:id="8691" w:name="_Toc124153134"/>
      <w:bookmarkStart w:id="8692" w:name="_Toc131538436"/>
      <w:bookmarkStart w:id="8693" w:name="_Toc137391556"/>
      <w:bookmarkStart w:id="8694" w:name="_Toc146962216"/>
      <w:bookmarkStart w:id="8695" w:name="_Toc187256581"/>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696" w:name="_Toc21102942"/>
      <w:bookmarkStart w:id="8697" w:name="_Toc29810791"/>
      <w:bookmarkStart w:id="8698" w:name="_Toc36636143"/>
      <w:bookmarkStart w:id="8699" w:name="_Toc37273089"/>
      <w:bookmarkStart w:id="8700" w:name="_Toc45886169"/>
      <w:bookmarkStart w:id="8701" w:name="_Toc53183248"/>
      <w:bookmarkStart w:id="8702" w:name="_Toc58915918"/>
      <w:bookmarkStart w:id="8703" w:name="_Toc66701065"/>
      <w:bookmarkStart w:id="8704" w:name="_Toc68697222"/>
      <w:bookmarkStart w:id="8705" w:name="_Toc74928159"/>
      <w:bookmarkStart w:id="8706" w:name="_Toc76115258"/>
      <w:bookmarkStart w:id="8707" w:name="_Toc76544665"/>
      <w:bookmarkStart w:id="8708" w:name="_Toc82541482"/>
      <w:bookmarkStart w:id="8709" w:name="_Toc89952129"/>
      <w:bookmarkStart w:id="8710" w:name="_Toc98767225"/>
      <w:bookmarkStart w:id="8711" w:name="_Toc106203273"/>
      <w:bookmarkStart w:id="8712" w:name="_Toc115187572"/>
      <w:bookmarkStart w:id="8713" w:name="_Toc121994127"/>
      <w:bookmarkStart w:id="8714" w:name="_Toc124153135"/>
      <w:bookmarkStart w:id="8715" w:name="_Toc131538437"/>
      <w:bookmarkStart w:id="8716" w:name="_Toc137391557"/>
      <w:bookmarkStart w:id="8717" w:name="_Toc146962217"/>
      <w:bookmarkStart w:id="8718" w:name="_Toc187256582"/>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719" w:name="_Toc21102943"/>
      <w:bookmarkStart w:id="8720" w:name="_Toc29810792"/>
      <w:bookmarkStart w:id="8721" w:name="_Toc36636144"/>
      <w:bookmarkStart w:id="8722" w:name="_Toc37273090"/>
      <w:bookmarkStart w:id="8723" w:name="_Toc45886170"/>
      <w:bookmarkStart w:id="8724" w:name="_Toc53183249"/>
      <w:bookmarkStart w:id="8725" w:name="_Toc58915919"/>
      <w:bookmarkStart w:id="8726" w:name="_Toc66701066"/>
      <w:bookmarkStart w:id="8727" w:name="_Toc68697223"/>
      <w:bookmarkStart w:id="8728" w:name="_Toc74928160"/>
      <w:bookmarkStart w:id="8729" w:name="_Toc76115259"/>
      <w:bookmarkStart w:id="8730" w:name="_Toc76544666"/>
      <w:bookmarkStart w:id="8731" w:name="_Toc82541483"/>
      <w:bookmarkStart w:id="8732" w:name="_Toc89952130"/>
      <w:bookmarkStart w:id="8733" w:name="_Toc98767226"/>
      <w:bookmarkStart w:id="8734" w:name="_Toc106203274"/>
      <w:bookmarkStart w:id="8735" w:name="_Toc115187573"/>
      <w:bookmarkStart w:id="8736" w:name="_Toc121994128"/>
      <w:bookmarkStart w:id="8737" w:name="_Toc124153136"/>
      <w:bookmarkStart w:id="8738" w:name="_Toc131538438"/>
      <w:bookmarkStart w:id="8739" w:name="_Toc137391558"/>
      <w:bookmarkStart w:id="8740" w:name="_Toc146962218"/>
      <w:bookmarkStart w:id="8741" w:name="_Toc187256583"/>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1D9475D2" w14:textId="77777777" w:rsidR="00C45907" w:rsidRPr="00931575" w:rsidRDefault="00C45907" w:rsidP="00C45907">
      <w:pPr>
        <w:pStyle w:val="Heading4"/>
      </w:pPr>
      <w:bookmarkStart w:id="8742" w:name="_Toc21102944"/>
      <w:bookmarkStart w:id="8743" w:name="_Toc29810793"/>
      <w:bookmarkStart w:id="8744" w:name="_Toc36636145"/>
      <w:bookmarkStart w:id="8745" w:name="_Toc37273091"/>
      <w:bookmarkStart w:id="8746" w:name="_Toc45886171"/>
      <w:bookmarkStart w:id="8747" w:name="_Toc53183250"/>
      <w:bookmarkStart w:id="8748" w:name="_Toc58915920"/>
      <w:bookmarkStart w:id="8749" w:name="_Toc66701067"/>
      <w:bookmarkStart w:id="8750" w:name="_Toc68697224"/>
      <w:bookmarkStart w:id="8751" w:name="_Toc74928161"/>
      <w:bookmarkStart w:id="8752" w:name="_Toc76115260"/>
      <w:bookmarkStart w:id="8753" w:name="_Toc76544667"/>
      <w:bookmarkStart w:id="8754" w:name="_Toc82541484"/>
      <w:bookmarkStart w:id="8755" w:name="_Toc89952131"/>
      <w:bookmarkStart w:id="8756" w:name="_Toc98767227"/>
      <w:bookmarkStart w:id="8757" w:name="_Toc106203275"/>
      <w:bookmarkStart w:id="8758" w:name="_Toc115187574"/>
      <w:bookmarkStart w:id="8759" w:name="_Toc121994129"/>
      <w:bookmarkStart w:id="8760" w:name="_Toc124153137"/>
      <w:bookmarkStart w:id="8761" w:name="_Toc131538439"/>
      <w:bookmarkStart w:id="8762" w:name="_Toc137391559"/>
      <w:bookmarkStart w:id="8763" w:name="_Toc146962219"/>
      <w:bookmarkStart w:id="8764" w:name="_Toc187256584"/>
      <w:r w:rsidRPr="00931575">
        <w:t>8.2.</w:t>
      </w:r>
      <w:r w:rsidRPr="00931575">
        <w:rPr>
          <w:rFonts w:hint="eastAsia"/>
        </w:rPr>
        <w:t>2.1</w:t>
      </w:r>
      <w:r w:rsidRPr="00931575">
        <w:tab/>
        <w:t>Definition and applicability</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765" w:name="_Toc21102945"/>
      <w:bookmarkStart w:id="8766" w:name="_Toc29810794"/>
      <w:bookmarkStart w:id="8767" w:name="_Toc36636146"/>
      <w:bookmarkStart w:id="8768" w:name="_Toc37273092"/>
      <w:bookmarkStart w:id="8769" w:name="_Toc45886172"/>
      <w:bookmarkStart w:id="8770" w:name="_Toc53183251"/>
      <w:bookmarkStart w:id="8771" w:name="_Toc58915921"/>
      <w:bookmarkStart w:id="8772" w:name="_Toc66701068"/>
      <w:bookmarkStart w:id="8773" w:name="_Toc68697225"/>
      <w:bookmarkStart w:id="8774" w:name="_Toc74928162"/>
      <w:bookmarkStart w:id="8775" w:name="_Toc76115261"/>
      <w:bookmarkStart w:id="8776" w:name="_Toc76544668"/>
      <w:bookmarkStart w:id="8777" w:name="_Toc82541485"/>
      <w:bookmarkStart w:id="8778" w:name="_Toc89952132"/>
      <w:bookmarkStart w:id="8779" w:name="_Toc98767228"/>
      <w:bookmarkStart w:id="8780" w:name="_Toc106203276"/>
      <w:bookmarkStart w:id="8781" w:name="_Toc115187575"/>
      <w:bookmarkStart w:id="8782" w:name="_Toc121994130"/>
      <w:bookmarkStart w:id="8783" w:name="_Toc124153138"/>
      <w:bookmarkStart w:id="8784" w:name="_Toc131538440"/>
      <w:bookmarkStart w:id="8785" w:name="_Toc137391560"/>
      <w:bookmarkStart w:id="8786" w:name="_Toc146962220"/>
      <w:bookmarkStart w:id="8787" w:name="_Toc187256585"/>
      <w:r w:rsidRPr="00931575">
        <w:t>8.2.</w:t>
      </w:r>
      <w:r w:rsidRPr="00931575">
        <w:rPr>
          <w:rFonts w:hint="eastAsia"/>
        </w:rPr>
        <w:t>2.</w:t>
      </w:r>
      <w:r w:rsidRPr="00931575">
        <w:t>2</w:t>
      </w:r>
      <w:r w:rsidRPr="00931575">
        <w:tab/>
        <w:t>Minimum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788" w:name="_Toc21102946"/>
      <w:bookmarkStart w:id="8789" w:name="_Toc29810795"/>
      <w:bookmarkStart w:id="8790" w:name="_Toc36636147"/>
      <w:bookmarkStart w:id="8791" w:name="_Toc37273093"/>
      <w:bookmarkStart w:id="8792" w:name="_Toc45886173"/>
      <w:bookmarkStart w:id="8793" w:name="_Toc53183252"/>
      <w:bookmarkStart w:id="8794" w:name="_Toc58915922"/>
      <w:bookmarkStart w:id="8795" w:name="_Toc66701069"/>
      <w:bookmarkStart w:id="8796" w:name="_Toc68697226"/>
      <w:bookmarkStart w:id="8797" w:name="_Toc74928163"/>
      <w:bookmarkStart w:id="8798" w:name="_Toc76115262"/>
      <w:bookmarkStart w:id="8799" w:name="_Toc76544669"/>
      <w:bookmarkStart w:id="8800" w:name="_Toc82541486"/>
      <w:bookmarkStart w:id="8801" w:name="_Toc89952133"/>
      <w:bookmarkStart w:id="8802" w:name="_Toc98767229"/>
      <w:bookmarkStart w:id="8803" w:name="_Toc106203277"/>
      <w:bookmarkStart w:id="8804" w:name="_Toc115187576"/>
      <w:bookmarkStart w:id="8805" w:name="_Toc121994131"/>
      <w:bookmarkStart w:id="8806" w:name="_Toc124153139"/>
      <w:bookmarkStart w:id="8807" w:name="_Toc131538441"/>
      <w:bookmarkStart w:id="8808" w:name="_Toc137391561"/>
      <w:bookmarkStart w:id="8809" w:name="_Toc146962221"/>
      <w:bookmarkStart w:id="8810" w:name="_Toc187256586"/>
      <w:r w:rsidRPr="00931575">
        <w:t>8.2.</w:t>
      </w:r>
      <w:r w:rsidRPr="00931575">
        <w:rPr>
          <w:rFonts w:hint="eastAsia"/>
        </w:rPr>
        <w:t>2.</w:t>
      </w:r>
      <w:r w:rsidRPr="00931575">
        <w:t>3</w:t>
      </w:r>
      <w:r w:rsidRPr="00931575">
        <w:tab/>
        <w:t>Test Purpose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811" w:name="_Toc21102947"/>
      <w:bookmarkStart w:id="8812" w:name="_Toc29810796"/>
      <w:bookmarkStart w:id="8813" w:name="_Toc36636148"/>
      <w:bookmarkStart w:id="8814" w:name="_Toc37273094"/>
      <w:bookmarkStart w:id="8815" w:name="_Toc45886174"/>
      <w:bookmarkStart w:id="8816" w:name="_Toc53183253"/>
      <w:bookmarkStart w:id="8817" w:name="_Toc58915923"/>
      <w:bookmarkStart w:id="8818" w:name="_Toc66701070"/>
      <w:bookmarkStart w:id="8819" w:name="_Toc68697227"/>
      <w:bookmarkStart w:id="8820" w:name="_Toc74928164"/>
      <w:bookmarkStart w:id="8821" w:name="_Toc76115263"/>
      <w:bookmarkStart w:id="8822" w:name="_Toc76544670"/>
      <w:bookmarkStart w:id="8823" w:name="_Toc82541487"/>
      <w:bookmarkStart w:id="8824" w:name="_Toc89952134"/>
      <w:bookmarkStart w:id="8825" w:name="_Toc98767230"/>
      <w:bookmarkStart w:id="8826" w:name="_Toc106203278"/>
      <w:bookmarkStart w:id="8827" w:name="_Toc115187577"/>
      <w:bookmarkStart w:id="8828" w:name="_Toc121994132"/>
      <w:bookmarkStart w:id="8829" w:name="_Toc124153140"/>
      <w:bookmarkStart w:id="8830" w:name="_Toc131538442"/>
      <w:bookmarkStart w:id="8831" w:name="_Toc137391562"/>
      <w:bookmarkStart w:id="8832" w:name="_Toc146962222"/>
      <w:bookmarkStart w:id="8833" w:name="_Toc187256587"/>
      <w:r w:rsidRPr="00931575">
        <w:t>8.2.</w:t>
      </w:r>
      <w:r w:rsidRPr="00931575">
        <w:rPr>
          <w:rFonts w:hint="eastAsia"/>
        </w:rPr>
        <w:t>2.</w:t>
      </w:r>
      <w:r w:rsidRPr="00931575">
        <w:t>4</w:t>
      </w:r>
      <w:r w:rsidRPr="00931575">
        <w:tab/>
        <w:t>Method of test</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FCB0D33" w14:textId="77777777" w:rsidR="00C45907" w:rsidRPr="00931575" w:rsidRDefault="00C45907" w:rsidP="00C45907">
      <w:pPr>
        <w:pStyle w:val="Heading5"/>
      </w:pPr>
      <w:bookmarkStart w:id="8834" w:name="_Toc21102948"/>
      <w:bookmarkStart w:id="8835" w:name="_Toc29810797"/>
      <w:bookmarkStart w:id="8836" w:name="_Toc36636149"/>
      <w:bookmarkStart w:id="8837" w:name="_Toc37273095"/>
      <w:bookmarkStart w:id="8838" w:name="_Toc45886175"/>
      <w:bookmarkStart w:id="8839" w:name="_Toc53183254"/>
      <w:bookmarkStart w:id="8840" w:name="_Toc58915924"/>
      <w:bookmarkStart w:id="8841" w:name="_Toc66701071"/>
      <w:bookmarkStart w:id="8842" w:name="_Toc68697228"/>
      <w:bookmarkStart w:id="8843" w:name="_Toc74928165"/>
      <w:bookmarkStart w:id="8844" w:name="_Toc76115264"/>
      <w:bookmarkStart w:id="8845" w:name="_Toc76544671"/>
      <w:bookmarkStart w:id="8846" w:name="_Toc82541488"/>
      <w:bookmarkStart w:id="8847" w:name="_Toc89952135"/>
      <w:bookmarkStart w:id="8848" w:name="_Toc98767231"/>
      <w:bookmarkStart w:id="8849" w:name="_Toc106203279"/>
      <w:bookmarkStart w:id="8850" w:name="_Toc115187578"/>
      <w:bookmarkStart w:id="8851" w:name="_Toc121994133"/>
      <w:bookmarkStart w:id="8852" w:name="_Toc124153141"/>
      <w:bookmarkStart w:id="8853" w:name="_Toc131538443"/>
      <w:bookmarkStart w:id="8854" w:name="_Toc137391563"/>
      <w:bookmarkStart w:id="8855" w:name="_Toc146962223"/>
      <w:bookmarkStart w:id="8856" w:name="_Toc187256588"/>
      <w:r w:rsidRPr="00931575">
        <w:t>8.2.2.4.1</w:t>
      </w:r>
      <w:r w:rsidRPr="00931575">
        <w:rPr>
          <w:rFonts w:hint="eastAsia"/>
        </w:rPr>
        <w:tab/>
      </w:r>
      <w:r w:rsidRPr="00931575">
        <w:t>Initial Conditions</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857"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858" w:name="_Toc29810798"/>
      <w:bookmarkStart w:id="8859" w:name="_Toc36636150"/>
      <w:bookmarkStart w:id="8860" w:name="_Toc37273096"/>
      <w:bookmarkStart w:id="8861" w:name="_Toc45886176"/>
      <w:bookmarkStart w:id="8862" w:name="_Toc53183255"/>
      <w:bookmarkStart w:id="8863" w:name="_Toc58915925"/>
      <w:bookmarkStart w:id="8864" w:name="_Toc66701072"/>
      <w:bookmarkStart w:id="8865" w:name="_Toc68697229"/>
      <w:bookmarkStart w:id="8866" w:name="_Toc74928166"/>
      <w:bookmarkStart w:id="8867" w:name="_Toc76115265"/>
      <w:bookmarkStart w:id="8868" w:name="_Toc76544672"/>
      <w:bookmarkStart w:id="8869" w:name="_Toc82541489"/>
      <w:bookmarkStart w:id="8870" w:name="_Toc89952136"/>
      <w:bookmarkStart w:id="8871" w:name="_Toc98767232"/>
      <w:bookmarkStart w:id="8872" w:name="_Toc106203280"/>
      <w:bookmarkStart w:id="8873" w:name="_Toc115187579"/>
      <w:bookmarkStart w:id="8874" w:name="_Toc121994134"/>
      <w:bookmarkStart w:id="8875" w:name="_Toc124153142"/>
      <w:bookmarkStart w:id="8876" w:name="_Toc131538444"/>
      <w:bookmarkStart w:id="8877" w:name="_Toc137391564"/>
      <w:bookmarkStart w:id="8878" w:name="_Toc146962224"/>
      <w:bookmarkStart w:id="8879" w:name="_Toc187256589"/>
      <w:r w:rsidRPr="00931575">
        <w:t>8.2.</w:t>
      </w:r>
      <w:r w:rsidRPr="00931575">
        <w:rPr>
          <w:rFonts w:hint="eastAsia"/>
        </w:rPr>
        <w:t>2.</w:t>
      </w:r>
      <w:r w:rsidRPr="00931575">
        <w:t>4.2</w:t>
      </w:r>
      <w:r w:rsidRPr="00931575">
        <w:tab/>
        <w:t>Procedure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880" w:name="_Toc21102950"/>
      <w:bookmarkStart w:id="8881" w:name="_Toc29810799"/>
      <w:bookmarkStart w:id="8882" w:name="_Toc36636151"/>
      <w:bookmarkStart w:id="8883" w:name="_Toc37273097"/>
      <w:bookmarkStart w:id="8884" w:name="_Toc45886177"/>
      <w:bookmarkStart w:id="8885" w:name="_Toc53183256"/>
      <w:bookmarkStart w:id="8886" w:name="_Toc58915926"/>
      <w:bookmarkStart w:id="8887" w:name="_Toc66701073"/>
      <w:bookmarkStart w:id="8888" w:name="_Toc68697230"/>
      <w:bookmarkStart w:id="8889" w:name="_Toc74928167"/>
      <w:bookmarkStart w:id="8890" w:name="_Toc76115266"/>
      <w:bookmarkStart w:id="8891" w:name="_Toc76544673"/>
      <w:bookmarkStart w:id="8892" w:name="_Toc82541490"/>
      <w:bookmarkStart w:id="8893" w:name="_Toc89952137"/>
      <w:bookmarkStart w:id="8894" w:name="_Toc98767233"/>
      <w:bookmarkStart w:id="8895" w:name="_Toc106203281"/>
      <w:bookmarkStart w:id="8896" w:name="_Toc115187580"/>
      <w:bookmarkStart w:id="8897" w:name="_Toc121994135"/>
      <w:bookmarkStart w:id="8898" w:name="_Toc124153143"/>
      <w:bookmarkStart w:id="8899" w:name="_Toc131538445"/>
      <w:bookmarkStart w:id="8900" w:name="_Toc137391565"/>
      <w:bookmarkStart w:id="8901" w:name="_Toc146962225"/>
      <w:bookmarkStart w:id="8902" w:name="_Toc187256590"/>
      <w:r w:rsidRPr="00931575">
        <w:t>8.2.</w:t>
      </w:r>
      <w:r w:rsidRPr="00931575">
        <w:rPr>
          <w:rFonts w:hint="eastAsia"/>
        </w:rPr>
        <w:t>2.</w:t>
      </w:r>
      <w:r w:rsidRPr="00931575">
        <w:t>5</w:t>
      </w:r>
      <w:r w:rsidRPr="00931575">
        <w:tab/>
        <w:t>Test Requirement</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53D50A1E" w14:textId="77777777" w:rsidR="00C45907" w:rsidRPr="00931575" w:rsidRDefault="00C45907" w:rsidP="00C45907">
      <w:pPr>
        <w:pStyle w:val="Heading5"/>
        <w:rPr>
          <w:rFonts w:cs="Arial"/>
          <w:i/>
          <w:iCs/>
          <w:szCs w:val="22"/>
          <w:lang w:eastAsia="zh-CN"/>
        </w:rPr>
      </w:pPr>
      <w:bookmarkStart w:id="8903" w:name="_Toc21102951"/>
      <w:bookmarkStart w:id="8904" w:name="_Toc29810800"/>
      <w:bookmarkStart w:id="8905" w:name="_Toc36636152"/>
      <w:bookmarkStart w:id="8906" w:name="_Toc37273098"/>
      <w:bookmarkStart w:id="8907" w:name="_Toc45886178"/>
      <w:bookmarkStart w:id="8908" w:name="_Toc53183257"/>
      <w:bookmarkStart w:id="8909" w:name="_Toc58915927"/>
      <w:bookmarkStart w:id="8910" w:name="_Toc66701074"/>
      <w:bookmarkStart w:id="8911" w:name="_Toc68697231"/>
      <w:bookmarkStart w:id="8912" w:name="_Toc74928168"/>
      <w:bookmarkStart w:id="8913" w:name="_Toc76115267"/>
      <w:bookmarkStart w:id="8914" w:name="_Toc76544674"/>
      <w:bookmarkStart w:id="8915" w:name="_Toc82541491"/>
      <w:bookmarkStart w:id="8916" w:name="_Toc89952138"/>
      <w:bookmarkStart w:id="8917" w:name="_Toc98767234"/>
      <w:bookmarkStart w:id="8918" w:name="_Toc106203282"/>
      <w:bookmarkStart w:id="8919" w:name="_Toc115187581"/>
      <w:bookmarkStart w:id="8920" w:name="_Toc121994136"/>
      <w:bookmarkStart w:id="8921" w:name="_Toc124153144"/>
      <w:bookmarkStart w:id="8922" w:name="_Toc131538446"/>
      <w:bookmarkStart w:id="8923" w:name="_Toc137391566"/>
      <w:bookmarkStart w:id="8924" w:name="_Toc146962226"/>
      <w:bookmarkStart w:id="8925" w:name="_Toc187256591"/>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926" w:name="_Toc21102952"/>
      <w:bookmarkStart w:id="8927" w:name="_Toc29810801"/>
      <w:bookmarkStart w:id="8928" w:name="_Toc36636153"/>
      <w:bookmarkStart w:id="8929" w:name="_Toc37273099"/>
      <w:bookmarkStart w:id="8930" w:name="_Toc45886179"/>
      <w:bookmarkStart w:id="8931" w:name="_Toc53183258"/>
      <w:bookmarkStart w:id="8932" w:name="_Toc58915928"/>
      <w:bookmarkStart w:id="8933" w:name="_Toc66701075"/>
      <w:bookmarkStart w:id="8934" w:name="_Toc68697232"/>
      <w:bookmarkStart w:id="8935" w:name="_Toc74928169"/>
      <w:bookmarkStart w:id="8936" w:name="_Toc76115268"/>
      <w:bookmarkStart w:id="8937" w:name="_Toc76544675"/>
      <w:bookmarkStart w:id="8938" w:name="_Toc82541492"/>
      <w:bookmarkStart w:id="8939" w:name="_Toc89952139"/>
      <w:bookmarkStart w:id="8940" w:name="_Toc98767235"/>
      <w:bookmarkStart w:id="8941" w:name="_Toc106203283"/>
      <w:bookmarkStart w:id="8942" w:name="_Toc115187582"/>
      <w:bookmarkStart w:id="8943" w:name="_Toc121994137"/>
      <w:bookmarkStart w:id="8944" w:name="_Toc124153145"/>
      <w:bookmarkStart w:id="8945" w:name="_Toc131538447"/>
      <w:bookmarkStart w:id="8946" w:name="_Toc137391567"/>
      <w:bookmarkStart w:id="8947" w:name="_Toc146962227"/>
      <w:bookmarkStart w:id="8948" w:name="_Toc187256592"/>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949" w:name="_Toc21102953"/>
      <w:bookmarkStart w:id="8950" w:name="_Toc29810802"/>
      <w:bookmarkStart w:id="8951" w:name="_Toc36636154"/>
      <w:bookmarkStart w:id="8952" w:name="_Toc37273100"/>
      <w:bookmarkStart w:id="8953" w:name="_Toc45886180"/>
      <w:bookmarkStart w:id="8954" w:name="_Toc53183259"/>
      <w:bookmarkStart w:id="8955" w:name="_Toc58915929"/>
      <w:bookmarkStart w:id="8956" w:name="_Toc66701076"/>
      <w:bookmarkStart w:id="8957" w:name="_Toc68697233"/>
      <w:bookmarkStart w:id="8958" w:name="_Toc74928170"/>
      <w:bookmarkStart w:id="8959" w:name="_Toc76115269"/>
      <w:bookmarkStart w:id="8960" w:name="_Toc76544676"/>
      <w:bookmarkStart w:id="8961" w:name="_Toc82541493"/>
      <w:bookmarkStart w:id="8962" w:name="_Toc89952140"/>
      <w:bookmarkStart w:id="8963" w:name="_Toc98767236"/>
      <w:bookmarkStart w:id="8964" w:name="_Toc106203284"/>
      <w:bookmarkStart w:id="8965" w:name="_Toc115187583"/>
      <w:bookmarkStart w:id="8966" w:name="_Toc121994138"/>
      <w:bookmarkStart w:id="8967" w:name="_Toc124153146"/>
      <w:bookmarkStart w:id="8968" w:name="_Toc131538448"/>
      <w:bookmarkStart w:id="8969" w:name="_Toc137391568"/>
      <w:bookmarkStart w:id="8970" w:name="_Toc146962228"/>
      <w:bookmarkStart w:id="8971" w:name="_Toc187256593"/>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E1F80EA" w14:textId="77777777" w:rsidR="00C45907" w:rsidRPr="00931575" w:rsidRDefault="00C45907" w:rsidP="00C45907">
      <w:pPr>
        <w:pStyle w:val="Heading4"/>
      </w:pPr>
      <w:bookmarkStart w:id="8972" w:name="_Toc21102954"/>
      <w:bookmarkStart w:id="8973" w:name="_Toc29810803"/>
      <w:bookmarkStart w:id="8974" w:name="_Toc36636155"/>
      <w:bookmarkStart w:id="8975" w:name="_Toc37273101"/>
      <w:bookmarkStart w:id="8976" w:name="_Toc45886181"/>
      <w:bookmarkStart w:id="8977" w:name="_Toc53183260"/>
      <w:bookmarkStart w:id="8978" w:name="_Toc58915930"/>
      <w:bookmarkStart w:id="8979" w:name="_Toc66701077"/>
      <w:bookmarkStart w:id="8980" w:name="_Toc68697234"/>
      <w:bookmarkStart w:id="8981" w:name="_Toc74928171"/>
      <w:bookmarkStart w:id="8982" w:name="_Toc76115270"/>
      <w:bookmarkStart w:id="8983" w:name="_Toc76544677"/>
      <w:bookmarkStart w:id="8984" w:name="_Toc82541494"/>
      <w:bookmarkStart w:id="8985" w:name="_Toc89952141"/>
      <w:bookmarkStart w:id="8986" w:name="_Toc98767237"/>
      <w:bookmarkStart w:id="8987" w:name="_Toc106203285"/>
      <w:bookmarkStart w:id="8988" w:name="_Toc115187584"/>
      <w:bookmarkStart w:id="8989" w:name="_Toc121994139"/>
      <w:bookmarkStart w:id="8990" w:name="_Toc124153147"/>
      <w:bookmarkStart w:id="8991" w:name="_Toc131538449"/>
      <w:bookmarkStart w:id="8992" w:name="_Toc137391569"/>
      <w:bookmarkStart w:id="8993" w:name="_Toc146962229"/>
      <w:bookmarkStart w:id="8994" w:name="_Toc187256594"/>
      <w:r w:rsidRPr="00931575">
        <w:t>8.2.</w:t>
      </w:r>
      <w:r w:rsidRPr="00931575">
        <w:rPr>
          <w:rFonts w:hint="eastAsia"/>
        </w:rPr>
        <w:t>3.1</w:t>
      </w:r>
      <w:r w:rsidRPr="00931575">
        <w:tab/>
        <w:t>Definition and applicability</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995" w:name="_Toc21102955"/>
      <w:bookmarkStart w:id="8996" w:name="_Toc29810804"/>
      <w:bookmarkStart w:id="8997" w:name="_Toc36636156"/>
      <w:bookmarkStart w:id="8998" w:name="_Toc37273102"/>
      <w:bookmarkStart w:id="8999" w:name="_Toc45886182"/>
      <w:bookmarkStart w:id="9000" w:name="_Toc53183261"/>
      <w:bookmarkStart w:id="9001" w:name="_Toc58915931"/>
      <w:bookmarkStart w:id="9002" w:name="_Toc66701078"/>
      <w:bookmarkStart w:id="9003" w:name="_Toc68697235"/>
      <w:bookmarkStart w:id="9004" w:name="_Toc74928172"/>
      <w:bookmarkStart w:id="9005" w:name="_Toc76115271"/>
      <w:bookmarkStart w:id="9006" w:name="_Toc76544678"/>
      <w:bookmarkStart w:id="9007" w:name="_Toc82541495"/>
      <w:bookmarkStart w:id="9008" w:name="_Toc89952142"/>
      <w:bookmarkStart w:id="9009" w:name="_Toc98767238"/>
      <w:bookmarkStart w:id="9010" w:name="_Toc106203286"/>
      <w:bookmarkStart w:id="9011" w:name="_Toc115187585"/>
      <w:bookmarkStart w:id="9012" w:name="_Toc121994140"/>
      <w:bookmarkStart w:id="9013" w:name="_Toc124153148"/>
      <w:bookmarkStart w:id="9014" w:name="_Toc131538450"/>
      <w:bookmarkStart w:id="9015" w:name="_Toc137391570"/>
      <w:bookmarkStart w:id="9016" w:name="_Toc146962230"/>
      <w:bookmarkStart w:id="9017" w:name="_Toc187256595"/>
      <w:r w:rsidRPr="00931575">
        <w:t>8.2.</w:t>
      </w:r>
      <w:r w:rsidRPr="00931575">
        <w:rPr>
          <w:rFonts w:hint="eastAsia"/>
        </w:rPr>
        <w:t>3.</w:t>
      </w:r>
      <w:r w:rsidRPr="00931575">
        <w:t>2</w:t>
      </w:r>
      <w:r w:rsidRPr="00931575">
        <w:tab/>
        <w:t>Minimum Requirement</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9018" w:name="_Toc21102956"/>
      <w:bookmarkStart w:id="9019" w:name="_Toc29810805"/>
      <w:bookmarkStart w:id="9020" w:name="_Toc36636157"/>
      <w:bookmarkStart w:id="9021" w:name="_Toc37273103"/>
      <w:bookmarkStart w:id="9022" w:name="_Toc45886183"/>
      <w:bookmarkStart w:id="9023" w:name="_Toc53183262"/>
      <w:bookmarkStart w:id="9024" w:name="_Toc58915932"/>
      <w:bookmarkStart w:id="9025" w:name="_Toc66701079"/>
      <w:bookmarkStart w:id="9026" w:name="_Toc68697236"/>
      <w:bookmarkStart w:id="9027" w:name="_Toc74928173"/>
      <w:bookmarkStart w:id="9028" w:name="_Toc76115272"/>
      <w:bookmarkStart w:id="9029" w:name="_Toc76544679"/>
      <w:bookmarkStart w:id="9030" w:name="_Toc82541496"/>
      <w:bookmarkStart w:id="9031" w:name="_Toc89952143"/>
      <w:bookmarkStart w:id="9032" w:name="_Toc98767239"/>
      <w:bookmarkStart w:id="9033" w:name="_Toc106203287"/>
      <w:bookmarkStart w:id="9034" w:name="_Toc115187586"/>
      <w:bookmarkStart w:id="9035" w:name="_Toc121994141"/>
      <w:bookmarkStart w:id="9036" w:name="_Toc124153149"/>
      <w:bookmarkStart w:id="9037" w:name="_Toc131538451"/>
      <w:bookmarkStart w:id="9038" w:name="_Toc137391571"/>
      <w:bookmarkStart w:id="9039" w:name="_Toc146962231"/>
      <w:bookmarkStart w:id="9040" w:name="_Toc187256596"/>
      <w:r w:rsidRPr="00931575">
        <w:t>8.2.</w:t>
      </w:r>
      <w:r w:rsidRPr="00931575">
        <w:rPr>
          <w:rFonts w:hint="eastAsia"/>
        </w:rPr>
        <w:t>3.</w:t>
      </w:r>
      <w:r w:rsidRPr="00931575">
        <w:t>3</w:t>
      </w:r>
      <w:r w:rsidRPr="00931575">
        <w:tab/>
        <w:t>Test purpose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9041" w:name="_Toc21102957"/>
      <w:bookmarkStart w:id="9042" w:name="_Toc29810806"/>
      <w:bookmarkStart w:id="9043" w:name="_Toc36636158"/>
      <w:bookmarkStart w:id="9044" w:name="_Toc37273104"/>
      <w:bookmarkStart w:id="9045" w:name="_Toc45886184"/>
      <w:bookmarkStart w:id="9046" w:name="_Toc53183263"/>
      <w:bookmarkStart w:id="9047" w:name="_Toc58915933"/>
      <w:bookmarkStart w:id="9048" w:name="_Toc66701080"/>
      <w:bookmarkStart w:id="9049" w:name="_Toc68697237"/>
      <w:bookmarkStart w:id="9050" w:name="_Toc74928174"/>
      <w:bookmarkStart w:id="9051" w:name="_Toc76115273"/>
      <w:bookmarkStart w:id="9052" w:name="_Toc76544680"/>
      <w:bookmarkStart w:id="9053" w:name="_Toc82541497"/>
      <w:bookmarkStart w:id="9054" w:name="_Toc89952144"/>
      <w:bookmarkStart w:id="9055" w:name="_Toc98767240"/>
      <w:bookmarkStart w:id="9056" w:name="_Toc106203288"/>
      <w:bookmarkStart w:id="9057" w:name="_Toc115187587"/>
      <w:bookmarkStart w:id="9058" w:name="_Toc121994142"/>
      <w:bookmarkStart w:id="9059" w:name="_Toc124153150"/>
      <w:bookmarkStart w:id="9060" w:name="_Toc131538452"/>
      <w:bookmarkStart w:id="9061" w:name="_Toc137391572"/>
      <w:bookmarkStart w:id="9062" w:name="_Toc146962232"/>
      <w:bookmarkStart w:id="9063" w:name="_Toc187256597"/>
      <w:r w:rsidRPr="00931575">
        <w:t>8.2.</w:t>
      </w:r>
      <w:r w:rsidRPr="00931575">
        <w:rPr>
          <w:rFonts w:hint="eastAsia"/>
        </w:rPr>
        <w:t>3.</w:t>
      </w:r>
      <w:r w:rsidRPr="00931575">
        <w:t>4</w:t>
      </w:r>
      <w:r w:rsidRPr="00931575">
        <w:tab/>
        <w:t>Method of test</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3DA80D05" w14:textId="77777777" w:rsidR="00C45907" w:rsidRPr="00931575" w:rsidRDefault="00C45907" w:rsidP="00C45907">
      <w:pPr>
        <w:pStyle w:val="Heading5"/>
      </w:pPr>
      <w:bookmarkStart w:id="9064" w:name="_Toc21102958"/>
      <w:bookmarkStart w:id="9065" w:name="_Toc29810807"/>
      <w:bookmarkStart w:id="9066" w:name="_Toc36636159"/>
      <w:bookmarkStart w:id="9067" w:name="_Toc37273105"/>
      <w:bookmarkStart w:id="9068" w:name="_Toc45886185"/>
      <w:bookmarkStart w:id="9069" w:name="_Toc53183264"/>
      <w:bookmarkStart w:id="9070" w:name="_Toc58915934"/>
      <w:bookmarkStart w:id="9071" w:name="_Toc66701081"/>
      <w:bookmarkStart w:id="9072" w:name="_Toc68697238"/>
      <w:bookmarkStart w:id="9073" w:name="_Toc74928175"/>
      <w:bookmarkStart w:id="9074" w:name="_Toc76115274"/>
      <w:bookmarkStart w:id="9075" w:name="_Toc76544681"/>
      <w:bookmarkStart w:id="9076" w:name="_Toc82541498"/>
      <w:bookmarkStart w:id="9077" w:name="_Toc89952145"/>
      <w:bookmarkStart w:id="9078" w:name="_Toc98767241"/>
      <w:bookmarkStart w:id="9079" w:name="_Toc106203289"/>
      <w:bookmarkStart w:id="9080" w:name="_Toc115187588"/>
      <w:bookmarkStart w:id="9081" w:name="_Toc121994143"/>
      <w:bookmarkStart w:id="9082" w:name="_Toc124153151"/>
      <w:bookmarkStart w:id="9083" w:name="_Toc131538453"/>
      <w:bookmarkStart w:id="9084" w:name="_Toc137391573"/>
      <w:bookmarkStart w:id="9085" w:name="_Toc146962233"/>
      <w:bookmarkStart w:id="9086" w:name="_Toc187256598"/>
      <w:r w:rsidRPr="00931575">
        <w:t>8.2.</w:t>
      </w:r>
      <w:r w:rsidRPr="00931575">
        <w:rPr>
          <w:rFonts w:hint="eastAsia"/>
        </w:rPr>
        <w:t>3</w:t>
      </w:r>
      <w:r w:rsidRPr="00931575">
        <w:t>.4.1</w:t>
      </w:r>
      <w:r w:rsidRPr="00931575">
        <w:rPr>
          <w:rFonts w:hint="eastAsia"/>
        </w:rPr>
        <w:tab/>
      </w:r>
      <w:r w:rsidRPr="00931575">
        <w:t>Initial conditions</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9087"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9088" w:name="_Toc29810808"/>
      <w:bookmarkStart w:id="9089" w:name="_Toc36636160"/>
      <w:bookmarkStart w:id="9090" w:name="_Toc37273106"/>
      <w:bookmarkStart w:id="9091" w:name="_Toc45886186"/>
      <w:bookmarkStart w:id="9092" w:name="_Toc53183265"/>
      <w:bookmarkStart w:id="9093" w:name="_Toc58915935"/>
      <w:bookmarkStart w:id="9094" w:name="_Toc66701082"/>
      <w:bookmarkStart w:id="9095" w:name="_Toc68697239"/>
      <w:bookmarkStart w:id="9096" w:name="_Toc74928176"/>
      <w:bookmarkStart w:id="9097" w:name="_Toc76115275"/>
      <w:bookmarkStart w:id="9098" w:name="_Toc76544682"/>
      <w:bookmarkStart w:id="9099" w:name="_Toc82541499"/>
      <w:bookmarkStart w:id="9100" w:name="_Toc89952146"/>
      <w:bookmarkStart w:id="9101" w:name="_Toc98767242"/>
      <w:bookmarkStart w:id="9102" w:name="_Toc106203290"/>
      <w:bookmarkStart w:id="9103" w:name="_Toc115187589"/>
      <w:bookmarkStart w:id="9104" w:name="_Toc121994144"/>
      <w:bookmarkStart w:id="9105" w:name="_Toc124153152"/>
      <w:bookmarkStart w:id="9106" w:name="_Toc131538454"/>
      <w:bookmarkStart w:id="9107" w:name="_Toc137391574"/>
      <w:bookmarkStart w:id="9108" w:name="_Toc146962234"/>
      <w:bookmarkStart w:id="9109" w:name="_Toc187256599"/>
      <w:r w:rsidRPr="00931575">
        <w:t>8.2.</w:t>
      </w:r>
      <w:r w:rsidRPr="00931575">
        <w:rPr>
          <w:rFonts w:hint="eastAsia"/>
        </w:rPr>
        <w:t>3.</w:t>
      </w:r>
      <w:r w:rsidRPr="00931575">
        <w:t>4.2</w:t>
      </w:r>
      <w:r w:rsidRPr="00931575">
        <w:tab/>
        <w:t>Procedure</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9110" w:name="_Toc21102960"/>
      <w:bookmarkStart w:id="9111"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9112" w:name="_Toc36636161"/>
      <w:bookmarkStart w:id="9113" w:name="_Toc37273107"/>
      <w:bookmarkStart w:id="9114" w:name="_Toc45886187"/>
      <w:bookmarkStart w:id="9115" w:name="_Toc53183266"/>
      <w:bookmarkStart w:id="9116" w:name="_Toc58915936"/>
      <w:bookmarkStart w:id="9117" w:name="_Toc66701083"/>
      <w:bookmarkStart w:id="9118" w:name="_Toc68697240"/>
      <w:bookmarkStart w:id="9119" w:name="_Toc74928177"/>
      <w:bookmarkStart w:id="9120" w:name="_Toc76115276"/>
      <w:bookmarkStart w:id="9121" w:name="_Toc76544683"/>
      <w:bookmarkStart w:id="9122" w:name="_Toc82541500"/>
      <w:bookmarkStart w:id="9123" w:name="_Toc89952147"/>
      <w:bookmarkStart w:id="9124" w:name="_Toc98767243"/>
      <w:bookmarkStart w:id="9125" w:name="_Toc106203291"/>
      <w:bookmarkStart w:id="9126" w:name="_Toc115187590"/>
      <w:bookmarkStart w:id="9127" w:name="_Toc121994145"/>
      <w:bookmarkStart w:id="9128" w:name="_Toc124153153"/>
      <w:bookmarkStart w:id="9129" w:name="_Toc131538455"/>
      <w:bookmarkStart w:id="9130" w:name="_Toc137391575"/>
      <w:bookmarkStart w:id="9131" w:name="_Toc146962235"/>
      <w:bookmarkStart w:id="9132" w:name="_Toc187256600"/>
      <w:r w:rsidRPr="00931575">
        <w:t>8.2.</w:t>
      </w:r>
      <w:r w:rsidRPr="00931575">
        <w:rPr>
          <w:rFonts w:hint="eastAsia"/>
        </w:rPr>
        <w:t>3.</w:t>
      </w:r>
      <w:r w:rsidRPr="00931575">
        <w:t>5</w:t>
      </w:r>
      <w:r w:rsidRPr="00931575">
        <w:tab/>
        <w:t>Test Requirement</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2F43211C" w14:textId="77777777" w:rsidR="00C45907" w:rsidRPr="00931575" w:rsidRDefault="00C45907" w:rsidP="00C45907">
      <w:pPr>
        <w:pStyle w:val="Heading5"/>
      </w:pPr>
      <w:bookmarkStart w:id="9133" w:name="_Toc21102961"/>
      <w:bookmarkStart w:id="9134" w:name="_Toc29810810"/>
      <w:bookmarkStart w:id="9135" w:name="_Toc36636162"/>
      <w:bookmarkStart w:id="9136" w:name="_Toc37273108"/>
      <w:bookmarkStart w:id="9137" w:name="_Toc45886188"/>
      <w:bookmarkStart w:id="9138" w:name="_Toc53183267"/>
      <w:bookmarkStart w:id="9139" w:name="_Toc58915937"/>
      <w:bookmarkStart w:id="9140" w:name="_Toc66701084"/>
      <w:bookmarkStart w:id="9141" w:name="_Toc68697241"/>
      <w:bookmarkStart w:id="9142" w:name="_Toc74928178"/>
      <w:bookmarkStart w:id="9143" w:name="_Toc76115277"/>
      <w:bookmarkStart w:id="9144" w:name="_Toc76544684"/>
      <w:bookmarkStart w:id="9145" w:name="_Toc82541501"/>
      <w:bookmarkStart w:id="9146" w:name="_Toc89952148"/>
      <w:bookmarkStart w:id="9147" w:name="_Toc98767244"/>
      <w:bookmarkStart w:id="9148" w:name="_Toc106203292"/>
      <w:bookmarkStart w:id="9149" w:name="_Toc115187591"/>
      <w:bookmarkStart w:id="9150" w:name="_Toc121994146"/>
      <w:bookmarkStart w:id="9151" w:name="_Toc124153154"/>
      <w:bookmarkStart w:id="9152" w:name="_Toc131538456"/>
      <w:bookmarkStart w:id="9153" w:name="_Toc137391576"/>
      <w:bookmarkStart w:id="9154" w:name="_Toc146962236"/>
      <w:bookmarkStart w:id="9155" w:name="_Toc187256601"/>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BD2CEBA" w14:textId="77777777" w:rsidR="00C45907" w:rsidRPr="00CD4E89" w:rsidRDefault="00C45907" w:rsidP="00782299">
            <w:pPr>
              <w:pStyle w:val="TAH"/>
              <w:rPr>
                <w:lang w:val="fr-FR"/>
              </w:rPr>
            </w:pPr>
            <w:r w:rsidRPr="00CD4E89">
              <w:rPr>
                <w:rFonts w:hint="eastAsia"/>
                <w:lang w:val="fr-FR"/>
              </w:rPr>
              <w:t>UCI bits</w:t>
            </w:r>
          </w:p>
          <w:p w14:paraId="21518F09"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5D0A365" w14:textId="77777777" w:rsidR="00C45907" w:rsidRPr="00CD4E89" w:rsidRDefault="00C45907" w:rsidP="00782299">
            <w:pPr>
              <w:pStyle w:val="TAH"/>
              <w:rPr>
                <w:lang w:val="fr-FR"/>
              </w:rPr>
            </w:pPr>
            <w:r w:rsidRPr="00CD4E89">
              <w:rPr>
                <w:rFonts w:hint="eastAsia"/>
                <w:lang w:val="fr-FR"/>
              </w:rPr>
              <w:t>UCI bits</w:t>
            </w:r>
          </w:p>
          <w:p w14:paraId="20192F90"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4FF6FA0" w14:textId="77777777" w:rsidR="00C45907" w:rsidRPr="00CD4E89" w:rsidRDefault="00C45907" w:rsidP="00782299">
            <w:pPr>
              <w:pStyle w:val="TAH"/>
              <w:rPr>
                <w:lang w:val="fr-FR"/>
              </w:rPr>
            </w:pPr>
            <w:r w:rsidRPr="00CD4E89">
              <w:rPr>
                <w:rFonts w:hint="eastAsia"/>
                <w:lang w:val="fr-FR"/>
              </w:rPr>
              <w:t>UCI bits</w:t>
            </w:r>
          </w:p>
          <w:p w14:paraId="766A06D1"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7DE75C78" w14:textId="77777777" w:rsidR="00C45907" w:rsidRPr="00CD4E89" w:rsidRDefault="00C45907" w:rsidP="00782299">
            <w:pPr>
              <w:pStyle w:val="TAH"/>
              <w:rPr>
                <w:lang w:val="fr-FR"/>
              </w:rPr>
            </w:pPr>
            <w:r w:rsidRPr="00CD4E89">
              <w:rPr>
                <w:rFonts w:hint="eastAsia"/>
                <w:lang w:val="fr-FR"/>
              </w:rPr>
              <w:t>UCI bits</w:t>
            </w:r>
          </w:p>
          <w:p w14:paraId="2FD36780"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9156" w:name="_Toc21102962"/>
      <w:bookmarkStart w:id="9157" w:name="_Toc29810811"/>
      <w:bookmarkStart w:id="9158" w:name="_Toc36636163"/>
      <w:bookmarkStart w:id="9159" w:name="_Toc37273109"/>
      <w:bookmarkStart w:id="9160" w:name="_Toc45886189"/>
      <w:bookmarkStart w:id="9161" w:name="_Toc53183268"/>
      <w:bookmarkStart w:id="9162" w:name="_Toc58915938"/>
      <w:bookmarkStart w:id="9163" w:name="_Toc66701085"/>
      <w:bookmarkStart w:id="9164" w:name="_Toc68697242"/>
      <w:bookmarkStart w:id="9165" w:name="_Toc74928179"/>
      <w:bookmarkStart w:id="9166" w:name="_Toc76115278"/>
      <w:bookmarkStart w:id="9167" w:name="_Toc76544685"/>
      <w:bookmarkStart w:id="9168" w:name="_Toc82541502"/>
      <w:bookmarkStart w:id="9169" w:name="_Toc89952149"/>
      <w:bookmarkStart w:id="9170" w:name="_Toc98767245"/>
      <w:bookmarkStart w:id="9171" w:name="_Toc106203293"/>
      <w:bookmarkStart w:id="9172" w:name="_Toc115187592"/>
      <w:bookmarkStart w:id="9173" w:name="_Toc121994147"/>
      <w:bookmarkStart w:id="9174" w:name="_Toc124153155"/>
      <w:bookmarkStart w:id="9175" w:name="_Toc131538457"/>
      <w:bookmarkStart w:id="9176" w:name="_Toc137391577"/>
      <w:bookmarkStart w:id="9177" w:name="_Toc146962237"/>
      <w:bookmarkStart w:id="9178" w:name="_Toc187256602"/>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9179" w:name="_Toc5282889"/>
      <w:bookmarkStart w:id="9180" w:name="_Toc36636164"/>
      <w:bookmarkStart w:id="9181" w:name="_Toc37273110"/>
      <w:bookmarkStart w:id="9182" w:name="_Toc45886190"/>
      <w:bookmarkStart w:id="9183" w:name="_Toc53183269"/>
      <w:bookmarkStart w:id="9184" w:name="_Toc58915939"/>
      <w:bookmarkStart w:id="9185" w:name="_Toc66701086"/>
      <w:bookmarkStart w:id="9186" w:name="_Toc68697243"/>
      <w:bookmarkStart w:id="9187" w:name="_Toc74928180"/>
      <w:bookmarkStart w:id="9188" w:name="_Toc76115279"/>
      <w:bookmarkStart w:id="9189" w:name="_Toc76544686"/>
      <w:bookmarkStart w:id="9190" w:name="_Toc82541503"/>
      <w:bookmarkStart w:id="9191" w:name="_Toc89952150"/>
      <w:bookmarkStart w:id="9192" w:name="_Toc98767246"/>
      <w:bookmarkStart w:id="9193" w:name="_Toc106203294"/>
      <w:bookmarkStart w:id="9194" w:name="_Toc115187593"/>
      <w:bookmarkStart w:id="9195" w:name="_Toc121994148"/>
      <w:bookmarkStart w:id="9196" w:name="_Toc124153156"/>
      <w:bookmarkStart w:id="9197" w:name="_Toc131538458"/>
      <w:bookmarkStart w:id="9198" w:name="_Toc137391578"/>
      <w:bookmarkStart w:id="9199" w:name="_Toc146962238"/>
      <w:bookmarkStart w:id="9200" w:name="_Toc187256603"/>
      <w:bookmarkStart w:id="9201" w:name="_Toc5282896"/>
      <w:bookmarkStart w:id="9202" w:name="_Toc21102963"/>
      <w:bookmarkStart w:id="9203" w:name="_Toc29810812"/>
      <w:r w:rsidRPr="00931575">
        <w:t>8.2.4</w:t>
      </w:r>
      <w:r w:rsidRPr="00931575">
        <w:tab/>
      </w:r>
      <w:bookmarkEnd w:id="9179"/>
      <w:r w:rsidRPr="00931575">
        <w:t>Performance requirements for PUSCH for high speed train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r w:rsidRPr="00931575">
        <w:t xml:space="preserve"> </w:t>
      </w:r>
    </w:p>
    <w:p w14:paraId="4ECC4E62" w14:textId="77777777" w:rsidR="00C45907" w:rsidRPr="00931575" w:rsidRDefault="00C45907" w:rsidP="00C45907">
      <w:pPr>
        <w:pStyle w:val="Heading4"/>
      </w:pPr>
      <w:bookmarkStart w:id="9204" w:name="_Toc5282890"/>
      <w:bookmarkStart w:id="9205" w:name="_Toc36636165"/>
      <w:bookmarkStart w:id="9206" w:name="_Toc37273111"/>
      <w:bookmarkStart w:id="9207" w:name="_Toc45886191"/>
      <w:bookmarkStart w:id="9208" w:name="_Toc53183270"/>
      <w:bookmarkStart w:id="9209" w:name="_Toc58915940"/>
      <w:bookmarkStart w:id="9210" w:name="_Toc66701087"/>
      <w:bookmarkStart w:id="9211" w:name="_Toc68697244"/>
      <w:bookmarkStart w:id="9212" w:name="_Toc74928181"/>
      <w:bookmarkStart w:id="9213" w:name="_Toc76115280"/>
      <w:bookmarkStart w:id="9214" w:name="_Toc76544687"/>
      <w:bookmarkStart w:id="9215" w:name="_Toc82541504"/>
      <w:bookmarkStart w:id="9216" w:name="_Toc89952151"/>
      <w:bookmarkStart w:id="9217" w:name="_Toc98767247"/>
      <w:bookmarkStart w:id="9218" w:name="_Toc106203295"/>
      <w:bookmarkStart w:id="9219" w:name="_Toc115187594"/>
      <w:bookmarkStart w:id="9220" w:name="_Toc121994149"/>
      <w:bookmarkStart w:id="9221" w:name="_Toc124153157"/>
      <w:bookmarkStart w:id="9222" w:name="_Toc131538459"/>
      <w:bookmarkStart w:id="9223" w:name="_Toc137391579"/>
      <w:bookmarkStart w:id="9224" w:name="_Toc146962239"/>
      <w:bookmarkStart w:id="9225" w:name="_Toc187256604"/>
      <w:r w:rsidRPr="00931575">
        <w:t>8.2.4.1</w:t>
      </w:r>
      <w:r w:rsidRPr="00931575">
        <w:tab/>
        <w:t>Definition and applicability</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9226" w:name="_Toc5282891"/>
      <w:bookmarkStart w:id="9227" w:name="_Toc36636166"/>
      <w:bookmarkStart w:id="9228" w:name="_Toc37273112"/>
      <w:bookmarkStart w:id="9229" w:name="_Toc45886192"/>
      <w:bookmarkStart w:id="9230" w:name="_Toc53183271"/>
      <w:bookmarkStart w:id="9231" w:name="_Toc58915941"/>
      <w:bookmarkStart w:id="9232" w:name="_Toc66701088"/>
      <w:bookmarkStart w:id="9233" w:name="_Toc68697245"/>
      <w:bookmarkStart w:id="9234" w:name="_Toc74928182"/>
      <w:bookmarkStart w:id="9235" w:name="_Toc76115281"/>
      <w:bookmarkStart w:id="9236" w:name="_Toc76544688"/>
      <w:bookmarkStart w:id="9237" w:name="_Toc82541505"/>
      <w:bookmarkStart w:id="9238" w:name="_Toc89952152"/>
      <w:bookmarkStart w:id="9239" w:name="_Toc98767248"/>
      <w:bookmarkStart w:id="9240" w:name="_Toc106203296"/>
      <w:bookmarkStart w:id="9241" w:name="_Toc115187595"/>
      <w:bookmarkStart w:id="9242" w:name="_Toc121994150"/>
      <w:bookmarkStart w:id="9243" w:name="_Toc124153158"/>
      <w:bookmarkStart w:id="9244" w:name="_Toc131538460"/>
      <w:bookmarkStart w:id="9245" w:name="_Toc137391580"/>
      <w:bookmarkStart w:id="9246" w:name="_Toc146962240"/>
      <w:bookmarkStart w:id="9247" w:name="_Toc187256605"/>
      <w:r w:rsidRPr="00931575">
        <w:t>8.2.4.2</w:t>
      </w:r>
      <w:r w:rsidRPr="00931575">
        <w:tab/>
        <w:t>Minimum Requirement</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9248" w:name="_Toc5282892"/>
      <w:bookmarkStart w:id="9249" w:name="_Toc36636167"/>
      <w:bookmarkStart w:id="9250" w:name="_Toc37273113"/>
      <w:bookmarkStart w:id="9251" w:name="_Toc45886193"/>
      <w:bookmarkStart w:id="9252" w:name="_Toc53183272"/>
      <w:bookmarkStart w:id="9253" w:name="_Toc58915942"/>
      <w:bookmarkStart w:id="9254" w:name="_Toc66701089"/>
      <w:bookmarkStart w:id="9255" w:name="_Toc68697246"/>
      <w:bookmarkStart w:id="9256" w:name="_Toc74928183"/>
      <w:bookmarkStart w:id="9257" w:name="_Toc76115282"/>
      <w:bookmarkStart w:id="9258" w:name="_Toc76544689"/>
      <w:bookmarkStart w:id="9259" w:name="_Toc82541506"/>
      <w:bookmarkStart w:id="9260" w:name="_Toc89952153"/>
      <w:bookmarkStart w:id="9261" w:name="_Toc98767249"/>
      <w:bookmarkStart w:id="9262" w:name="_Toc106203297"/>
      <w:bookmarkStart w:id="9263" w:name="_Toc115187596"/>
      <w:bookmarkStart w:id="9264" w:name="_Toc121994151"/>
      <w:bookmarkStart w:id="9265" w:name="_Toc124153159"/>
      <w:bookmarkStart w:id="9266" w:name="_Toc131538461"/>
      <w:bookmarkStart w:id="9267" w:name="_Toc137391581"/>
      <w:bookmarkStart w:id="9268" w:name="_Toc146962241"/>
      <w:bookmarkStart w:id="9269" w:name="_Toc187256606"/>
      <w:r w:rsidRPr="00931575">
        <w:t>8.2.4.3</w:t>
      </w:r>
      <w:r w:rsidRPr="00931575">
        <w:tab/>
        <w:t>Test Purpose</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9270" w:name="_Toc5282893"/>
      <w:bookmarkStart w:id="9271" w:name="_Toc36636168"/>
      <w:bookmarkStart w:id="9272" w:name="_Toc37273114"/>
      <w:bookmarkStart w:id="9273" w:name="_Toc45886194"/>
      <w:bookmarkStart w:id="9274" w:name="_Toc53183273"/>
      <w:bookmarkStart w:id="9275" w:name="_Toc58915943"/>
      <w:bookmarkStart w:id="9276" w:name="_Toc66701090"/>
      <w:bookmarkStart w:id="9277" w:name="_Toc68697247"/>
      <w:bookmarkStart w:id="9278" w:name="_Toc74928184"/>
      <w:bookmarkStart w:id="9279" w:name="_Toc76115283"/>
      <w:bookmarkStart w:id="9280" w:name="_Toc76544690"/>
      <w:bookmarkStart w:id="9281" w:name="_Toc82541507"/>
      <w:bookmarkStart w:id="9282" w:name="_Toc89952154"/>
      <w:bookmarkStart w:id="9283" w:name="_Toc98767250"/>
      <w:bookmarkStart w:id="9284" w:name="_Toc106203298"/>
      <w:bookmarkStart w:id="9285" w:name="_Toc115187597"/>
      <w:bookmarkStart w:id="9286" w:name="_Toc121994152"/>
      <w:bookmarkStart w:id="9287" w:name="_Toc124153160"/>
      <w:bookmarkStart w:id="9288" w:name="_Toc131538462"/>
      <w:bookmarkStart w:id="9289" w:name="_Toc137391582"/>
      <w:bookmarkStart w:id="9290" w:name="_Toc146962242"/>
      <w:bookmarkStart w:id="9291" w:name="_Toc187256607"/>
      <w:r w:rsidRPr="00931575">
        <w:t>8.2.4.4</w:t>
      </w:r>
      <w:r w:rsidRPr="00931575">
        <w:tab/>
        <w:t>Method of test</w:t>
      </w:r>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5FA75E34" w14:textId="77777777" w:rsidR="00C45907" w:rsidRPr="00931575" w:rsidRDefault="00C45907" w:rsidP="00C45907">
      <w:pPr>
        <w:pStyle w:val="Heading5"/>
      </w:pPr>
      <w:bookmarkStart w:id="9292" w:name="_Toc5282894"/>
      <w:bookmarkStart w:id="9293" w:name="_Toc36636169"/>
      <w:bookmarkStart w:id="9294" w:name="_Toc37273115"/>
      <w:bookmarkStart w:id="9295" w:name="_Toc45886195"/>
      <w:bookmarkStart w:id="9296" w:name="_Toc53183274"/>
      <w:bookmarkStart w:id="9297" w:name="_Toc58915944"/>
      <w:bookmarkStart w:id="9298" w:name="_Toc66701091"/>
      <w:bookmarkStart w:id="9299" w:name="_Toc68697248"/>
      <w:bookmarkStart w:id="9300" w:name="_Toc74928185"/>
      <w:bookmarkStart w:id="9301" w:name="_Toc76115284"/>
      <w:bookmarkStart w:id="9302" w:name="_Toc76544691"/>
      <w:bookmarkStart w:id="9303" w:name="_Toc82541508"/>
      <w:bookmarkStart w:id="9304" w:name="_Toc89952155"/>
      <w:bookmarkStart w:id="9305" w:name="_Toc98767251"/>
      <w:bookmarkStart w:id="9306" w:name="_Toc106203299"/>
      <w:bookmarkStart w:id="9307" w:name="_Toc115187598"/>
      <w:bookmarkStart w:id="9308" w:name="_Toc121994153"/>
      <w:bookmarkStart w:id="9309" w:name="_Toc124153161"/>
      <w:bookmarkStart w:id="9310" w:name="_Toc131538463"/>
      <w:bookmarkStart w:id="9311" w:name="_Toc137391583"/>
      <w:bookmarkStart w:id="9312" w:name="_Toc146962243"/>
      <w:bookmarkStart w:id="9313" w:name="_Toc187256608"/>
      <w:r w:rsidRPr="00931575">
        <w:t>8.2.4.4.1</w:t>
      </w:r>
      <w:r w:rsidRPr="00931575">
        <w:tab/>
        <w:t>Initial Conditions</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9314"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9315" w:name="_Toc36636170"/>
      <w:bookmarkStart w:id="9316" w:name="_Toc37273116"/>
      <w:bookmarkStart w:id="9317" w:name="_Toc45886196"/>
      <w:bookmarkStart w:id="9318" w:name="_Toc53183275"/>
      <w:bookmarkStart w:id="9319" w:name="_Toc58915945"/>
      <w:bookmarkStart w:id="9320" w:name="_Toc66701092"/>
      <w:bookmarkStart w:id="9321" w:name="_Toc68697249"/>
      <w:bookmarkStart w:id="9322" w:name="_Toc74928186"/>
      <w:bookmarkStart w:id="9323" w:name="_Toc76115285"/>
      <w:bookmarkStart w:id="9324" w:name="_Toc76544692"/>
      <w:bookmarkStart w:id="9325" w:name="_Toc82541509"/>
      <w:bookmarkStart w:id="9326" w:name="_Toc89952156"/>
      <w:bookmarkStart w:id="9327" w:name="_Toc98767252"/>
      <w:bookmarkStart w:id="9328" w:name="_Toc106203300"/>
      <w:bookmarkStart w:id="9329" w:name="_Toc115187599"/>
      <w:bookmarkStart w:id="9330" w:name="_Toc121994154"/>
      <w:bookmarkStart w:id="9331" w:name="_Toc124153162"/>
      <w:bookmarkStart w:id="9332" w:name="_Toc131538464"/>
      <w:bookmarkStart w:id="9333" w:name="_Toc137391584"/>
      <w:bookmarkStart w:id="9334" w:name="_Toc146962244"/>
      <w:bookmarkStart w:id="9335" w:name="_Toc187256609"/>
      <w:r w:rsidRPr="00931575">
        <w:t>8.2.4.4.2</w:t>
      </w:r>
      <w:r w:rsidRPr="00931575">
        <w:tab/>
        <w:t>Procedure</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9336" w:name="_Toc36636171"/>
      <w:bookmarkStart w:id="9337" w:name="_Toc37273117"/>
      <w:bookmarkStart w:id="9338" w:name="_Toc45886197"/>
      <w:bookmarkStart w:id="9339" w:name="_Toc53183276"/>
      <w:bookmarkStart w:id="9340" w:name="_Toc58915946"/>
      <w:bookmarkStart w:id="9341" w:name="_Toc66701093"/>
      <w:bookmarkStart w:id="9342" w:name="_Toc68697250"/>
      <w:bookmarkStart w:id="9343" w:name="_Toc74928187"/>
      <w:bookmarkStart w:id="9344" w:name="_Toc76115286"/>
      <w:bookmarkStart w:id="9345" w:name="_Toc76544693"/>
      <w:bookmarkStart w:id="9346" w:name="_Toc82541510"/>
      <w:bookmarkStart w:id="9347" w:name="_Toc89952157"/>
      <w:bookmarkStart w:id="9348" w:name="_Toc98767253"/>
      <w:bookmarkStart w:id="9349" w:name="_Toc106203301"/>
      <w:bookmarkStart w:id="9350" w:name="_Toc115187600"/>
      <w:bookmarkStart w:id="9351" w:name="_Toc121994155"/>
      <w:bookmarkStart w:id="9352" w:name="_Toc124153163"/>
      <w:bookmarkStart w:id="9353" w:name="_Toc131538465"/>
      <w:bookmarkStart w:id="9354" w:name="_Toc137391585"/>
      <w:bookmarkStart w:id="9355" w:name="_Toc146962245"/>
      <w:bookmarkStart w:id="9356" w:name="_Toc187256610"/>
      <w:r w:rsidRPr="00931575">
        <w:t>8.2.4.5</w:t>
      </w:r>
      <w:r w:rsidRPr="00931575">
        <w:tab/>
        <w:t>Test Requirement</w:t>
      </w:r>
      <w:bookmarkEnd w:id="9201"/>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9357" w:name="_Toc45886198"/>
      <w:bookmarkStart w:id="9358" w:name="_Toc53183277"/>
      <w:bookmarkStart w:id="9359" w:name="_Toc58915947"/>
      <w:bookmarkStart w:id="9360" w:name="_Toc66701094"/>
      <w:bookmarkStart w:id="9361" w:name="_Toc68697251"/>
      <w:bookmarkStart w:id="9362" w:name="_Toc74928188"/>
      <w:bookmarkStart w:id="9363" w:name="_Toc76115287"/>
      <w:bookmarkStart w:id="9364" w:name="_Toc76544694"/>
      <w:bookmarkStart w:id="9365" w:name="_Toc82541511"/>
      <w:bookmarkStart w:id="9366" w:name="_Toc89952158"/>
      <w:bookmarkStart w:id="9367" w:name="_Toc98767254"/>
      <w:bookmarkStart w:id="9368" w:name="_Toc106203302"/>
      <w:bookmarkStart w:id="9369" w:name="_Toc115187601"/>
      <w:bookmarkStart w:id="9370" w:name="_Toc121994156"/>
      <w:bookmarkStart w:id="9371" w:name="_Toc124153164"/>
      <w:bookmarkStart w:id="9372" w:name="_Toc131538466"/>
      <w:bookmarkStart w:id="9373" w:name="_Toc137391586"/>
      <w:bookmarkStart w:id="9374" w:name="_Toc146962246"/>
      <w:bookmarkStart w:id="9375" w:name="_Toc18725661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r w:rsidRPr="00931575">
        <w:t xml:space="preserve"> </w:t>
      </w:r>
    </w:p>
    <w:p w14:paraId="7689F09A" w14:textId="77777777" w:rsidR="00805C39" w:rsidRPr="00931575" w:rsidRDefault="00805C39" w:rsidP="00805C39">
      <w:pPr>
        <w:pStyle w:val="Heading4"/>
      </w:pPr>
      <w:bookmarkStart w:id="9376" w:name="_Toc45886199"/>
      <w:bookmarkStart w:id="9377" w:name="_Toc53183278"/>
      <w:bookmarkStart w:id="9378" w:name="_Toc58915948"/>
      <w:bookmarkStart w:id="9379" w:name="_Toc66701095"/>
      <w:bookmarkStart w:id="9380" w:name="_Toc68697252"/>
      <w:bookmarkStart w:id="9381" w:name="_Toc74928189"/>
      <w:bookmarkStart w:id="9382" w:name="_Toc76115288"/>
      <w:bookmarkStart w:id="9383" w:name="_Toc76544695"/>
      <w:bookmarkStart w:id="9384" w:name="_Toc82541512"/>
      <w:bookmarkStart w:id="9385" w:name="_Toc89952159"/>
      <w:bookmarkStart w:id="9386" w:name="_Toc98767255"/>
      <w:bookmarkStart w:id="9387" w:name="_Toc106203303"/>
      <w:bookmarkStart w:id="9388" w:name="_Toc115187602"/>
      <w:bookmarkStart w:id="9389" w:name="_Toc121994157"/>
      <w:bookmarkStart w:id="9390" w:name="_Toc124153165"/>
      <w:bookmarkStart w:id="9391" w:name="_Toc131538467"/>
      <w:bookmarkStart w:id="9392" w:name="_Toc137391587"/>
      <w:bookmarkStart w:id="9393" w:name="_Toc146962247"/>
      <w:bookmarkStart w:id="9394" w:name="_Toc187256612"/>
      <w:r w:rsidRPr="00931575">
        <w:t>8.2.</w:t>
      </w:r>
      <w:r w:rsidRPr="00931575">
        <w:rPr>
          <w:rFonts w:hint="eastAsia"/>
          <w:lang w:eastAsia="zh-CN"/>
        </w:rPr>
        <w:t>5</w:t>
      </w:r>
      <w:r w:rsidRPr="00931575">
        <w:t>.1</w:t>
      </w:r>
      <w:r w:rsidRPr="00931575">
        <w:tab/>
        <w:t>Definition and applicability</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395" w:name="_Toc45886200"/>
      <w:bookmarkStart w:id="9396" w:name="_Toc53183279"/>
      <w:bookmarkStart w:id="9397" w:name="_Toc58915949"/>
      <w:bookmarkStart w:id="9398" w:name="_Toc66701096"/>
      <w:bookmarkStart w:id="9399" w:name="_Toc68697253"/>
      <w:bookmarkStart w:id="9400" w:name="_Toc74928190"/>
      <w:bookmarkStart w:id="9401" w:name="_Toc76115289"/>
      <w:bookmarkStart w:id="9402" w:name="_Toc76544696"/>
      <w:bookmarkStart w:id="9403" w:name="_Toc82541513"/>
      <w:bookmarkStart w:id="9404" w:name="_Toc89952160"/>
      <w:bookmarkStart w:id="9405" w:name="_Toc98767256"/>
      <w:bookmarkStart w:id="9406" w:name="_Toc106203304"/>
      <w:bookmarkStart w:id="9407" w:name="_Toc115187603"/>
      <w:bookmarkStart w:id="9408" w:name="_Toc121994158"/>
      <w:bookmarkStart w:id="9409" w:name="_Toc124153166"/>
      <w:bookmarkStart w:id="9410" w:name="_Toc131538468"/>
      <w:bookmarkStart w:id="9411" w:name="_Toc137391588"/>
      <w:bookmarkStart w:id="9412" w:name="_Toc146962248"/>
      <w:bookmarkStart w:id="9413" w:name="_Toc187256613"/>
      <w:r w:rsidRPr="00931575">
        <w:t>8.2.</w:t>
      </w:r>
      <w:r w:rsidRPr="00931575">
        <w:rPr>
          <w:rFonts w:hint="eastAsia"/>
          <w:lang w:eastAsia="zh-CN"/>
        </w:rPr>
        <w:t>5</w:t>
      </w:r>
      <w:r w:rsidRPr="00931575">
        <w:t>.2</w:t>
      </w:r>
      <w:r w:rsidRPr="00931575">
        <w:tab/>
        <w:t>Minimum Requirement</w:t>
      </w:r>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414" w:name="_Toc45886201"/>
      <w:bookmarkStart w:id="9415" w:name="_Toc53183280"/>
      <w:bookmarkStart w:id="9416" w:name="_Toc58915950"/>
      <w:bookmarkStart w:id="9417" w:name="_Toc66701097"/>
      <w:bookmarkStart w:id="9418" w:name="_Toc68697254"/>
      <w:bookmarkStart w:id="9419" w:name="_Toc74928191"/>
      <w:bookmarkStart w:id="9420" w:name="_Toc76115290"/>
      <w:bookmarkStart w:id="9421" w:name="_Toc76544697"/>
      <w:bookmarkStart w:id="9422" w:name="_Toc82541514"/>
      <w:bookmarkStart w:id="9423" w:name="_Toc89952161"/>
      <w:bookmarkStart w:id="9424" w:name="_Toc98767257"/>
      <w:bookmarkStart w:id="9425" w:name="_Toc106203305"/>
      <w:bookmarkStart w:id="9426" w:name="_Toc115187604"/>
      <w:bookmarkStart w:id="9427" w:name="_Toc121994159"/>
      <w:bookmarkStart w:id="9428" w:name="_Toc124153167"/>
      <w:bookmarkStart w:id="9429" w:name="_Toc131538469"/>
      <w:bookmarkStart w:id="9430" w:name="_Toc137391589"/>
      <w:bookmarkStart w:id="9431" w:name="_Toc146962249"/>
      <w:bookmarkStart w:id="9432" w:name="_Toc187256614"/>
      <w:r w:rsidRPr="00931575">
        <w:t>8.2.</w:t>
      </w:r>
      <w:r w:rsidRPr="00931575">
        <w:rPr>
          <w:rFonts w:hint="eastAsia"/>
          <w:lang w:eastAsia="zh-CN"/>
        </w:rPr>
        <w:t>5</w:t>
      </w:r>
      <w:r w:rsidRPr="00931575">
        <w:t>.3</w:t>
      </w:r>
      <w:r w:rsidRPr="00931575">
        <w:tab/>
        <w:t>Test Purpose</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433" w:name="_Toc45886202"/>
      <w:bookmarkStart w:id="9434" w:name="_Toc53183281"/>
      <w:bookmarkStart w:id="9435" w:name="_Toc58915951"/>
      <w:bookmarkStart w:id="9436" w:name="_Toc66701098"/>
      <w:bookmarkStart w:id="9437" w:name="_Toc68697255"/>
      <w:bookmarkStart w:id="9438" w:name="_Toc74928192"/>
      <w:bookmarkStart w:id="9439" w:name="_Toc76115291"/>
      <w:bookmarkStart w:id="9440" w:name="_Toc76544698"/>
      <w:bookmarkStart w:id="9441" w:name="_Toc82541515"/>
      <w:bookmarkStart w:id="9442" w:name="_Toc89952162"/>
      <w:bookmarkStart w:id="9443" w:name="_Toc98767258"/>
      <w:bookmarkStart w:id="9444" w:name="_Toc106203306"/>
      <w:bookmarkStart w:id="9445" w:name="_Toc115187605"/>
      <w:bookmarkStart w:id="9446" w:name="_Toc121994160"/>
      <w:bookmarkStart w:id="9447" w:name="_Toc124153168"/>
      <w:bookmarkStart w:id="9448" w:name="_Toc131538470"/>
      <w:bookmarkStart w:id="9449" w:name="_Toc137391590"/>
      <w:bookmarkStart w:id="9450" w:name="_Toc146962250"/>
      <w:bookmarkStart w:id="9451" w:name="_Toc187256615"/>
      <w:r w:rsidRPr="00931575">
        <w:t>8.2.</w:t>
      </w:r>
      <w:r w:rsidRPr="00931575">
        <w:rPr>
          <w:rFonts w:hint="eastAsia"/>
          <w:lang w:eastAsia="zh-CN"/>
        </w:rPr>
        <w:t>5</w:t>
      </w:r>
      <w:r w:rsidRPr="00931575">
        <w:t>.4</w:t>
      </w:r>
      <w:r w:rsidRPr="00931575">
        <w:tab/>
        <w:t>Method of test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1C2F2D55" w14:textId="77777777" w:rsidR="00805C39" w:rsidRPr="00931575" w:rsidRDefault="00805C39" w:rsidP="00805C39">
      <w:pPr>
        <w:pStyle w:val="Heading5"/>
      </w:pPr>
      <w:bookmarkStart w:id="9452" w:name="_Toc45886203"/>
      <w:bookmarkStart w:id="9453" w:name="_Toc53183282"/>
      <w:bookmarkStart w:id="9454" w:name="_Toc58915952"/>
      <w:bookmarkStart w:id="9455" w:name="_Toc66701099"/>
      <w:bookmarkStart w:id="9456" w:name="_Toc68697256"/>
      <w:bookmarkStart w:id="9457" w:name="_Toc74928193"/>
      <w:bookmarkStart w:id="9458" w:name="_Toc76115292"/>
      <w:bookmarkStart w:id="9459" w:name="_Toc76544699"/>
      <w:bookmarkStart w:id="9460" w:name="_Toc82541516"/>
      <w:bookmarkStart w:id="9461" w:name="_Toc89952163"/>
      <w:bookmarkStart w:id="9462" w:name="_Toc98767259"/>
      <w:bookmarkStart w:id="9463" w:name="_Toc106203307"/>
      <w:bookmarkStart w:id="9464" w:name="_Toc115187606"/>
      <w:bookmarkStart w:id="9465" w:name="_Toc121994161"/>
      <w:bookmarkStart w:id="9466" w:name="_Toc124153169"/>
      <w:bookmarkStart w:id="9467" w:name="_Toc131538471"/>
      <w:bookmarkStart w:id="9468" w:name="_Toc137391591"/>
      <w:bookmarkStart w:id="9469" w:name="_Toc146962251"/>
      <w:bookmarkStart w:id="9470" w:name="_Toc187256616"/>
      <w:r w:rsidRPr="00931575">
        <w:t>8.2.</w:t>
      </w:r>
      <w:r w:rsidRPr="00931575">
        <w:rPr>
          <w:rFonts w:hint="eastAsia"/>
          <w:lang w:eastAsia="zh-CN"/>
        </w:rPr>
        <w:t>5</w:t>
      </w:r>
      <w:r w:rsidRPr="00931575">
        <w:t>.4.1</w:t>
      </w:r>
      <w:r w:rsidRPr="00931575">
        <w:tab/>
        <w:t>Initial Conditions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471" w:name="_Toc45886204"/>
      <w:bookmarkStart w:id="9472" w:name="_Toc53183283"/>
      <w:bookmarkStart w:id="9473" w:name="_Toc58915953"/>
      <w:bookmarkStart w:id="9474" w:name="_Toc66701100"/>
      <w:bookmarkStart w:id="9475" w:name="_Toc68697257"/>
      <w:bookmarkStart w:id="9476" w:name="_Toc74928194"/>
      <w:bookmarkStart w:id="9477" w:name="_Toc76115293"/>
      <w:bookmarkStart w:id="9478" w:name="_Toc76544700"/>
      <w:bookmarkStart w:id="9479" w:name="_Toc82541517"/>
      <w:bookmarkStart w:id="9480" w:name="_Toc89952164"/>
      <w:bookmarkStart w:id="9481" w:name="_Toc98767260"/>
      <w:bookmarkStart w:id="9482" w:name="_Toc106203308"/>
      <w:bookmarkStart w:id="9483" w:name="_Toc115187607"/>
      <w:bookmarkStart w:id="9484" w:name="_Toc121994162"/>
      <w:bookmarkStart w:id="9485" w:name="_Toc124153170"/>
      <w:bookmarkStart w:id="9486" w:name="_Toc131538472"/>
      <w:bookmarkStart w:id="9487" w:name="_Toc137391592"/>
      <w:bookmarkStart w:id="9488" w:name="_Toc146962252"/>
      <w:bookmarkStart w:id="9489" w:name="_Toc187256617"/>
      <w:r w:rsidRPr="00931575">
        <w:t>8.2.</w:t>
      </w:r>
      <w:r w:rsidRPr="00931575">
        <w:rPr>
          <w:rFonts w:hint="eastAsia"/>
          <w:lang w:eastAsia="zh-CN"/>
        </w:rPr>
        <w:t>5</w:t>
      </w:r>
      <w:r w:rsidRPr="00931575">
        <w:t>.4.2</w:t>
      </w:r>
      <w:r w:rsidRPr="00931575">
        <w:tab/>
        <w:t>Procedure</w:t>
      </w:r>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490" w:name="_Toc45886205"/>
      <w:bookmarkStart w:id="9491" w:name="_Toc53183284"/>
      <w:bookmarkStart w:id="9492" w:name="_Toc58915954"/>
      <w:bookmarkStart w:id="9493" w:name="_Toc66701101"/>
      <w:bookmarkStart w:id="9494" w:name="_Toc68697258"/>
      <w:bookmarkStart w:id="9495" w:name="_Toc74928195"/>
      <w:bookmarkStart w:id="9496" w:name="_Toc76115294"/>
      <w:bookmarkStart w:id="9497" w:name="_Toc76544701"/>
      <w:bookmarkStart w:id="9498" w:name="_Toc82541518"/>
      <w:bookmarkStart w:id="9499" w:name="_Toc89952165"/>
      <w:bookmarkStart w:id="9500" w:name="_Toc98767261"/>
      <w:bookmarkStart w:id="9501" w:name="_Toc106203309"/>
      <w:bookmarkStart w:id="9502" w:name="_Toc115187608"/>
      <w:bookmarkStart w:id="9503" w:name="_Toc121994163"/>
      <w:bookmarkStart w:id="9504" w:name="_Toc124153171"/>
      <w:bookmarkStart w:id="9505" w:name="_Toc131538473"/>
      <w:bookmarkStart w:id="9506" w:name="_Toc137391593"/>
      <w:bookmarkStart w:id="9507" w:name="_Toc146962253"/>
      <w:bookmarkStart w:id="9508" w:name="_Toc187256618"/>
      <w:r w:rsidRPr="00931575">
        <w:t>8.2.</w:t>
      </w:r>
      <w:r w:rsidRPr="00931575">
        <w:rPr>
          <w:rFonts w:hint="eastAsia"/>
          <w:lang w:eastAsia="zh-CN"/>
        </w:rPr>
        <w:t>5</w:t>
      </w:r>
      <w:r w:rsidRPr="00931575">
        <w:t>.5</w:t>
      </w:r>
      <w:r w:rsidRPr="00931575">
        <w:tab/>
        <w:t>Test Requirement</w:t>
      </w:r>
      <w:bookmarkEnd w:id="9490"/>
      <w:bookmarkEnd w:id="9491"/>
      <w:r w:rsidRPr="00931575">
        <w:rPr>
          <w:rFonts w:hint="eastAsia"/>
          <w:lang w:eastAsia="zh-CN"/>
        </w:rPr>
        <w:t xml:space="preserve"> for High Speed Train</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FFCC6C6" w14:textId="77777777" w:rsidR="00D92F43" w:rsidRDefault="00D92F43" w:rsidP="00D92F43">
      <w:pPr>
        <w:rPr>
          <w:lang w:eastAsia="zh-CN"/>
        </w:rPr>
      </w:pPr>
      <w:bookmarkStart w:id="9509" w:name="_Toc36636172"/>
      <w:bookmarkStart w:id="9510" w:name="_Toc37273118"/>
      <w:bookmarkStart w:id="9511" w:name="_Toc45886206"/>
      <w:bookmarkStart w:id="9512"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513" w:name="_Toc58915955"/>
      <w:bookmarkStart w:id="9514" w:name="_Toc66701102"/>
      <w:bookmarkStart w:id="9515" w:name="_Toc68697259"/>
      <w:bookmarkStart w:id="9516" w:name="_Toc74928196"/>
      <w:bookmarkStart w:id="9517" w:name="_Toc76115295"/>
      <w:bookmarkStart w:id="9518" w:name="_Toc76544702"/>
      <w:bookmarkStart w:id="9519" w:name="_Toc82541519"/>
      <w:bookmarkStart w:id="9520" w:name="_Toc89952166"/>
      <w:bookmarkStart w:id="9521" w:name="_Toc98767262"/>
      <w:bookmarkStart w:id="9522" w:name="_Toc106203310"/>
      <w:bookmarkStart w:id="9523" w:name="_Toc115187609"/>
      <w:bookmarkStart w:id="9524" w:name="_Toc121994164"/>
      <w:bookmarkStart w:id="9525" w:name="_Toc124153172"/>
      <w:bookmarkStart w:id="9526" w:name="_Toc131538474"/>
      <w:bookmarkStart w:id="9527" w:name="_Toc137391594"/>
      <w:bookmarkStart w:id="9528" w:name="_Toc146962254"/>
      <w:bookmarkStart w:id="9529" w:name="_Toc187256619"/>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530" w:name="_Toc58915956"/>
      <w:bookmarkStart w:id="9531" w:name="_Toc66701103"/>
      <w:bookmarkStart w:id="9532" w:name="_Toc68697260"/>
      <w:bookmarkStart w:id="9533" w:name="_Toc74928197"/>
      <w:bookmarkStart w:id="9534" w:name="_Toc76115296"/>
      <w:bookmarkStart w:id="9535" w:name="_Toc76544703"/>
      <w:bookmarkStart w:id="9536" w:name="_Toc82541520"/>
      <w:bookmarkStart w:id="9537" w:name="_Toc89952167"/>
      <w:bookmarkStart w:id="9538" w:name="_Toc98767263"/>
      <w:bookmarkStart w:id="9539" w:name="_Toc106203311"/>
      <w:bookmarkStart w:id="9540" w:name="_Toc115187610"/>
      <w:bookmarkStart w:id="9541" w:name="_Toc121994165"/>
      <w:bookmarkStart w:id="9542" w:name="_Toc124153173"/>
      <w:bookmarkStart w:id="9543" w:name="_Toc131538475"/>
      <w:bookmarkStart w:id="9544" w:name="_Toc137391595"/>
      <w:bookmarkStart w:id="9545" w:name="_Toc146962255"/>
      <w:bookmarkStart w:id="9546" w:name="_Toc187256620"/>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2471D707" w14:textId="77777777" w:rsidR="002C0395" w:rsidRPr="00931575" w:rsidRDefault="002C0395" w:rsidP="002C0395">
      <w:pPr>
        <w:pStyle w:val="Heading4"/>
      </w:pPr>
      <w:bookmarkStart w:id="9547" w:name="_Toc58915957"/>
      <w:bookmarkStart w:id="9548" w:name="_Toc66701104"/>
      <w:bookmarkStart w:id="9549" w:name="_Toc68697261"/>
      <w:bookmarkStart w:id="9550" w:name="_Toc74928198"/>
      <w:bookmarkStart w:id="9551" w:name="_Toc76115297"/>
      <w:bookmarkStart w:id="9552" w:name="_Toc76544704"/>
      <w:bookmarkStart w:id="9553" w:name="_Toc82541521"/>
      <w:bookmarkStart w:id="9554" w:name="_Toc89952168"/>
      <w:bookmarkStart w:id="9555" w:name="_Toc98767264"/>
      <w:bookmarkStart w:id="9556" w:name="_Toc106203312"/>
      <w:bookmarkStart w:id="9557" w:name="_Toc115187611"/>
      <w:bookmarkStart w:id="9558" w:name="_Toc121994166"/>
      <w:bookmarkStart w:id="9559" w:name="_Toc124153174"/>
      <w:bookmarkStart w:id="9560" w:name="_Toc131538476"/>
      <w:bookmarkStart w:id="9561" w:name="_Toc137391596"/>
      <w:bookmarkStart w:id="9562" w:name="_Toc146962256"/>
      <w:bookmarkStart w:id="9563" w:name="_Toc187256621"/>
      <w:r w:rsidRPr="00931575">
        <w:t>8.2.</w:t>
      </w:r>
      <w:r w:rsidRPr="00931575">
        <w:rPr>
          <w:lang w:eastAsia="zh-CN"/>
        </w:rPr>
        <w:t>6</w:t>
      </w:r>
      <w:r w:rsidRPr="00931575">
        <w:t>.1</w:t>
      </w:r>
      <w:r w:rsidRPr="00931575">
        <w:tab/>
        <w:t>Definition and applicability</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564" w:name="_Toc58915958"/>
      <w:bookmarkStart w:id="9565" w:name="_Toc66701105"/>
      <w:bookmarkStart w:id="9566" w:name="_Toc68697262"/>
      <w:bookmarkStart w:id="9567" w:name="_Toc74928199"/>
      <w:bookmarkStart w:id="9568" w:name="_Toc76115298"/>
      <w:bookmarkStart w:id="9569" w:name="_Toc76544705"/>
      <w:bookmarkStart w:id="9570" w:name="_Toc82541522"/>
      <w:bookmarkStart w:id="9571" w:name="_Toc89952169"/>
      <w:bookmarkStart w:id="9572" w:name="_Toc98767265"/>
      <w:bookmarkStart w:id="9573" w:name="_Toc106203313"/>
      <w:bookmarkStart w:id="9574" w:name="_Toc115187612"/>
      <w:bookmarkStart w:id="9575" w:name="_Toc121994167"/>
      <w:bookmarkStart w:id="9576" w:name="_Toc124153175"/>
      <w:bookmarkStart w:id="9577" w:name="_Toc131538477"/>
      <w:bookmarkStart w:id="9578" w:name="_Toc137391597"/>
      <w:bookmarkStart w:id="9579" w:name="_Toc146962257"/>
      <w:bookmarkStart w:id="9580" w:name="_Toc187256622"/>
      <w:r w:rsidRPr="00931575">
        <w:t>8.2.</w:t>
      </w:r>
      <w:r w:rsidRPr="00931575">
        <w:rPr>
          <w:lang w:eastAsia="zh-CN"/>
        </w:rPr>
        <w:t>6</w:t>
      </w:r>
      <w:r w:rsidRPr="00931575">
        <w:t>.2</w:t>
      </w:r>
      <w:r w:rsidRPr="00931575">
        <w:tab/>
        <w:t>Minimum Requirement</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581" w:name="_Toc58915959"/>
      <w:bookmarkStart w:id="9582" w:name="_Toc66701106"/>
      <w:bookmarkStart w:id="9583" w:name="_Toc68697263"/>
      <w:bookmarkStart w:id="9584" w:name="_Toc74928200"/>
      <w:bookmarkStart w:id="9585" w:name="_Toc76115299"/>
      <w:bookmarkStart w:id="9586" w:name="_Toc76544706"/>
      <w:bookmarkStart w:id="9587" w:name="_Toc82541523"/>
      <w:bookmarkStart w:id="9588" w:name="_Toc89952170"/>
      <w:bookmarkStart w:id="9589" w:name="_Toc98767266"/>
      <w:bookmarkStart w:id="9590" w:name="_Toc106203314"/>
      <w:bookmarkStart w:id="9591" w:name="_Toc115187613"/>
      <w:bookmarkStart w:id="9592" w:name="_Toc121994168"/>
      <w:bookmarkStart w:id="9593" w:name="_Toc124153176"/>
      <w:bookmarkStart w:id="9594" w:name="_Toc131538478"/>
      <w:bookmarkStart w:id="9595" w:name="_Toc137391598"/>
      <w:bookmarkStart w:id="9596" w:name="_Toc146962258"/>
      <w:bookmarkStart w:id="9597" w:name="_Toc187256623"/>
      <w:r w:rsidRPr="00931575">
        <w:t>8.2.</w:t>
      </w:r>
      <w:r w:rsidRPr="00931575">
        <w:rPr>
          <w:lang w:eastAsia="zh-CN"/>
        </w:rPr>
        <w:t>6</w:t>
      </w:r>
      <w:r w:rsidRPr="00931575">
        <w:t>.3</w:t>
      </w:r>
      <w:r w:rsidRPr="00931575">
        <w:tab/>
        <w:t>Test Purpose</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598" w:name="_Toc58915960"/>
      <w:bookmarkStart w:id="9599" w:name="_Toc66701107"/>
      <w:bookmarkStart w:id="9600" w:name="_Toc68697264"/>
      <w:bookmarkStart w:id="9601" w:name="_Toc74928201"/>
      <w:bookmarkStart w:id="9602" w:name="_Toc76115300"/>
      <w:bookmarkStart w:id="9603" w:name="_Toc76544707"/>
      <w:bookmarkStart w:id="9604" w:name="_Toc82541524"/>
      <w:bookmarkStart w:id="9605" w:name="_Toc89952171"/>
      <w:bookmarkStart w:id="9606" w:name="_Toc98767267"/>
      <w:bookmarkStart w:id="9607" w:name="_Toc106203315"/>
      <w:bookmarkStart w:id="9608" w:name="_Toc115187614"/>
      <w:bookmarkStart w:id="9609" w:name="_Toc121994169"/>
      <w:bookmarkStart w:id="9610" w:name="_Toc124153177"/>
      <w:bookmarkStart w:id="9611" w:name="_Toc131538479"/>
      <w:bookmarkStart w:id="9612" w:name="_Toc137391599"/>
      <w:bookmarkStart w:id="9613" w:name="_Toc146962259"/>
      <w:bookmarkStart w:id="9614" w:name="_Toc187256624"/>
      <w:r w:rsidRPr="00931575">
        <w:t>8.2.</w:t>
      </w:r>
      <w:r w:rsidRPr="00931575">
        <w:rPr>
          <w:lang w:eastAsia="zh-CN"/>
        </w:rPr>
        <w:t>6</w:t>
      </w:r>
      <w:r w:rsidRPr="00931575">
        <w:t>.4</w:t>
      </w:r>
      <w:r w:rsidRPr="00931575">
        <w:tab/>
        <w:t>Method of test</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p>
    <w:p w14:paraId="179F41AD" w14:textId="77777777" w:rsidR="002C0395" w:rsidRPr="00931575" w:rsidRDefault="002C0395" w:rsidP="002C0395">
      <w:pPr>
        <w:pStyle w:val="Heading5"/>
      </w:pPr>
      <w:bookmarkStart w:id="9615" w:name="_Toc58915961"/>
      <w:bookmarkStart w:id="9616" w:name="_Toc66701108"/>
      <w:bookmarkStart w:id="9617" w:name="_Toc68697265"/>
      <w:bookmarkStart w:id="9618" w:name="_Toc74928202"/>
      <w:bookmarkStart w:id="9619" w:name="_Toc76115301"/>
      <w:bookmarkStart w:id="9620" w:name="_Toc76544708"/>
      <w:bookmarkStart w:id="9621" w:name="_Toc82541525"/>
      <w:bookmarkStart w:id="9622" w:name="_Toc89952172"/>
      <w:bookmarkStart w:id="9623" w:name="_Toc98767268"/>
      <w:bookmarkStart w:id="9624" w:name="_Toc106203316"/>
      <w:bookmarkStart w:id="9625" w:name="_Toc115187615"/>
      <w:bookmarkStart w:id="9626" w:name="_Toc121994170"/>
      <w:bookmarkStart w:id="9627" w:name="_Toc124153178"/>
      <w:bookmarkStart w:id="9628" w:name="_Toc131538480"/>
      <w:bookmarkStart w:id="9629" w:name="_Toc137391600"/>
      <w:bookmarkStart w:id="9630" w:name="_Toc146962260"/>
      <w:bookmarkStart w:id="9631" w:name="_Toc187256625"/>
      <w:r w:rsidRPr="00931575">
        <w:t>8.2.</w:t>
      </w:r>
      <w:r w:rsidRPr="00931575">
        <w:rPr>
          <w:lang w:eastAsia="zh-CN"/>
        </w:rPr>
        <w:t>6</w:t>
      </w:r>
      <w:r w:rsidRPr="00931575">
        <w:t>.4.1</w:t>
      </w:r>
      <w:r w:rsidRPr="00931575">
        <w:tab/>
        <w:t>Initial Conditions</w:t>
      </w:r>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632" w:name="_Toc58915962"/>
      <w:bookmarkStart w:id="9633" w:name="_Toc66701109"/>
      <w:bookmarkStart w:id="9634" w:name="_Toc68697266"/>
      <w:bookmarkStart w:id="9635" w:name="_Toc74928203"/>
      <w:bookmarkStart w:id="9636" w:name="_Toc76115302"/>
      <w:bookmarkStart w:id="9637" w:name="_Toc76544709"/>
      <w:bookmarkStart w:id="9638" w:name="_Toc82541526"/>
      <w:bookmarkStart w:id="9639" w:name="_Toc89952173"/>
      <w:bookmarkStart w:id="9640" w:name="_Toc98767269"/>
      <w:bookmarkStart w:id="9641" w:name="_Toc106203317"/>
      <w:bookmarkStart w:id="9642" w:name="_Toc115187616"/>
      <w:bookmarkStart w:id="9643" w:name="_Toc121994171"/>
      <w:bookmarkStart w:id="9644" w:name="_Toc124153179"/>
      <w:bookmarkStart w:id="9645" w:name="_Toc131538481"/>
      <w:bookmarkStart w:id="9646" w:name="_Toc137391601"/>
      <w:bookmarkStart w:id="9647" w:name="_Toc146962261"/>
      <w:bookmarkStart w:id="9648" w:name="_Toc187256626"/>
      <w:r w:rsidRPr="00931575">
        <w:t>8.2.6.4.2</w:t>
      </w:r>
      <w:r w:rsidRPr="00931575">
        <w:tab/>
        <w:t>Procedure</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9649" w:name="_Toc58915963"/>
      <w:bookmarkStart w:id="9650" w:name="_Toc66701110"/>
      <w:bookmarkStart w:id="9651" w:name="_Toc68697267"/>
      <w:bookmarkStart w:id="9652" w:name="_Toc74928204"/>
      <w:bookmarkStart w:id="9653" w:name="_Toc76115303"/>
      <w:bookmarkStart w:id="9654" w:name="_Toc76544710"/>
      <w:bookmarkStart w:id="9655" w:name="_Toc82541527"/>
      <w:bookmarkStart w:id="9656" w:name="_Toc89952174"/>
      <w:bookmarkStart w:id="9657" w:name="_Toc98767270"/>
      <w:bookmarkStart w:id="9658" w:name="_Toc106203318"/>
      <w:bookmarkStart w:id="9659" w:name="_Toc115187617"/>
      <w:bookmarkStart w:id="9660" w:name="_Toc121994172"/>
      <w:bookmarkStart w:id="9661" w:name="_Toc124153180"/>
      <w:bookmarkStart w:id="9662" w:name="_Toc131538482"/>
      <w:bookmarkStart w:id="9663" w:name="_Toc137391602"/>
      <w:bookmarkStart w:id="9664" w:name="_Toc146962262"/>
      <w:bookmarkStart w:id="9665" w:name="_Toc187256627"/>
      <w:r w:rsidRPr="00931575">
        <w:t>8.2.</w:t>
      </w:r>
      <w:r w:rsidRPr="00931575">
        <w:rPr>
          <w:lang w:eastAsia="zh-CN"/>
        </w:rPr>
        <w:t>6</w:t>
      </w:r>
      <w:r w:rsidRPr="00931575">
        <w:t>.5</w:t>
      </w:r>
      <w:r w:rsidRPr="00931575">
        <w:tab/>
        <w:t>Test requirement</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23E95FC3" w14:textId="77777777" w:rsidR="002C0395" w:rsidRPr="00931575" w:rsidRDefault="002C0395" w:rsidP="002C0395">
      <w:pPr>
        <w:pStyle w:val="Heading5"/>
        <w:rPr>
          <w:rFonts w:cs="Arial"/>
          <w:i/>
          <w:iCs/>
          <w:szCs w:val="22"/>
          <w:lang w:eastAsia="zh-CN"/>
        </w:rPr>
      </w:pPr>
      <w:bookmarkStart w:id="9666" w:name="_Toc58915964"/>
      <w:bookmarkStart w:id="9667" w:name="_Toc66701111"/>
      <w:bookmarkStart w:id="9668" w:name="_Toc68697268"/>
      <w:bookmarkStart w:id="9669" w:name="_Toc74928205"/>
      <w:bookmarkStart w:id="9670" w:name="_Toc76115304"/>
      <w:bookmarkStart w:id="9671" w:name="_Toc76544711"/>
      <w:bookmarkStart w:id="9672" w:name="_Toc82541528"/>
      <w:bookmarkStart w:id="9673" w:name="_Toc89952175"/>
      <w:bookmarkStart w:id="9674" w:name="_Toc98767271"/>
      <w:bookmarkStart w:id="9675" w:name="_Toc106203319"/>
      <w:bookmarkStart w:id="9676" w:name="_Toc115187618"/>
      <w:bookmarkStart w:id="9677" w:name="_Toc121994173"/>
      <w:bookmarkStart w:id="9678" w:name="_Toc124153181"/>
      <w:bookmarkStart w:id="9679" w:name="_Toc131538483"/>
      <w:bookmarkStart w:id="9680" w:name="_Toc137391603"/>
      <w:bookmarkStart w:id="9681" w:name="_Toc146962263"/>
      <w:bookmarkStart w:id="9682" w:name="_Toc187256628"/>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683" w:name="_Toc58915965"/>
      <w:bookmarkStart w:id="9684" w:name="_Toc66701112"/>
      <w:bookmarkStart w:id="9685" w:name="_Toc68697269"/>
      <w:bookmarkStart w:id="9686" w:name="_Toc74928206"/>
      <w:bookmarkStart w:id="9687" w:name="_Toc76115305"/>
      <w:bookmarkStart w:id="9688" w:name="_Toc76544712"/>
      <w:bookmarkStart w:id="9689" w:name="_Toc82541529"/>
      <w:bookmarkStart w:id="9690" w:name="_Toc89952176"/>
      <w:bookmarkStart w:id="9691" w:name="_Toc98767272"/>
      <w:bookmarkStart w:id="9692" w:name="_Toc106203320"/>
      <w:bookmarkStart w:id="9693" w:name="_Toc115187619"/>
      <w:bookmarkStart w:id="9694" w:name="_Toc121994174"/>
      <w:bookmarkStart w:id="9695" w:name="_Toc124153182"/>
      <w:bookmarkStart w:id="9696" w:name="_Toc131538484"/>
      <w:bookmarkStart w:id="9697" w:name="_Toc137391604"/>
      <w:bookmarkStart w:id="9698" w:name="_Toc146962264"/>
      <w:bookmarkStart w:id="9699" w:name="_Toc187256629"/>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71AA0460" w14:textId="77777777" w:rsidR="002C0395" w:rsidRPr="00931575" w:rsidRDefault="002C0395" w:rsidP="002C0395">
      <w:pPr>
        <w:pStyle w:val="Heading4"/>
      </w:pPr>
      <w:bookmarkStart w:id="9700" w:name="_Toc58915966"/>
      <w:bookmarkStart w:id="9701" w:name="_Toc66701113"/>
      <w:bookmarkStart w:id="9702" w:name="_Toc68697270"/>
      <w:bookmarkStart w:id="9703" w:name="_Toc74928207"/>
      <w:bookmarkStart w:id="9704" w:name="_Toc76115306"/>
      <w:bookmarkStart w:id="9705" w:name="_Toc76544713"/>
      <w:bookmarkStart w:id="9706" w:name="_Toc82541530"/>
      <w:bookmarkStart w:id="9707" w:name="_Toc89952177"/>
      <w:bookmarkStart w:id="9708" w:name="_Toc98767273"/>
      <w:bookmarkStart w:id="9709" w:name="_Toc106203321"/>
      <w:bookmarkStart w:id="9710" w:name="_Toc115187620"/>
      <w:bookmarkStart w:id="9711" w:name="_Toc121994175"/>
      <w:bookmarkStart w:id="9712" w:name="_Toc124153183"/>
      <w:bookmarkStart w:id="9713" w:name="_Toc131538485"/>
      <w:bookmarkStart w:id="9714" w:name="_Toc137391605"/>
      <w:bookmarkStart w:id="9715" w:name="_Toc146962265"/>
      <w:bookmarkStart w:id="9716" w:name="_Toc187256630"/>
      <w:r w:rsidRPr="00931575">
        <w:t>8.2.7.1</w:t>
      </w:r>
      <w:r w:rsidRPr="00931575">
        <w:tab/>
        <w:t>Definition and applicability</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717" w:name="_Toc58915967"/>
      <w:bookmarkStart w:id="9718" w:name="_Toc66701114"/>
      <w:bookmarkStart w:id="9719" w:name="_Toc68697271"/>
      <w:bookmarkStart w:id="9720" w:name="_Toc74928208"/>
      <w:bookmarkStart w:id="9721" w:name="_Toc76115307"/>
      <w:bookmarkStart w:id="9722" w:name="_Toc76544714"/>
      <w:bookmarkStart w:id="9723" w:name="_Toc82541531"/>
      <w:bookmarkStart w:id="9724" w:name="_Toc89952178"/>
      <w:bookmarkStart w:id="9725" w:name="_Toc98767274"/>
      <w:bookmarkStart w:id="9726" w:name="_Toc106203322"/>
      <w:bookmarkStart w:id="9727" w:name="_Toc115187621"/>
      <w:bookmarkStart w:id="9728" w:name="_Toc121994176"/>
      <w:bookmarkStart w:id="9729" w:name="_Toc124153184"/>
      <w:bookmarkStart w:id="9730" w:name="_Toc131538486"/>
      <w:bookmarkStart w:id="9731" w:name="_Toc137391606"/>
      <w:bookmarkStart w:id="9732" w:name="_Toc146962266"/>
      <w:bookmarkStart w:id="9733" w:name="_Toc187256631"/>
      <w:r w:rsidRPr="00931575">
        <w:t>8.2.7.2</w:t>
      </w:r>
      <w:r w:rsidRPr="00931575">
        <w:tab/>
        <w:t>Minimum Requirement</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734" w:name="_Toc58915968"/>
      <w:bookmarkStart w:id="9735" w:name="_Toc66701115"/>
      <w:bookmarkStart w:id="9736" w:name="_Toc68697272"/>
      <w:bookmarkStart w:id="9737" w:name="_Toc74928209"/>
      <w:bookmarkStart w:id="9738" w:name="_Toc76115308"/>
      <w:bookmarkStart w:id="9739" w:name="_Toc76544715"/>
      <w:bookmarkStart w:id="9740" w:name="_Toc82541532"/>
      <w:bookmarkStart w:id="9741" w:name="_Toc89952179"/>
      <w:bookmarkStart w:id="9742" w:name="_Toc98767275"/>
      <w:bookmarkStart w:id="9743" w:name="_Toc106203323"/>
      <w:bookmarkStart w:id="9744" w:name="_Toc115187622"/>
      <w:bookmarkStart w:id="9745" w:name="_Toc121994177"/>
      <w:bookmarkStart w:id="9746" w:name="_Toc124153185"/>
      <w:bookmarkStart w:id="9747" w:name="_Toc131538487"/>
      <w:bookmarkStart w:id="9748" w:name="_Toc137391607"/>
      <w:bookmarkStart w:id="9749" w:name="_Toc146962267"/>
      <w:bookmarkStart w:id="9750" w:name="_Toc187256632"/>
      <w:r w:rsidRPr="00931575">
        <w:t>8.2.7.3</w:t>
      </w:r>
      <w:r w:rsidRPr="00931575">
        <w:tab/>
        <w:t>Test purpose</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751" w:name="_Toc58915969"/>
      <w:bookmarkStart w:id="9752" w:name="_Toc66701116"/>
      <w:bookmarkStart w:id="9753" w:name="_Toc68697273"/>
      <w:bookmarkStart w:id="9754" w:name="_Toc74928210"/>
      <w:bookmarkStart w:id="9755" w:name="_Toc76115309"/>
      <w:bookmarkStart w:id="9756" w:name="_Toc76544716"/>
      <w:bookmarkStart w:id="9757" w:name="_Toc82541533"/>
      <w:bookmarkStart w:id="9758" w:name="_Toc89952180"/>
      <w:bookmarkStart w:id="9759" w:name="_Toc98767276"/>
      <w:bookmarkStart w:id="9760" w:name="_Toc106203324"/>
      <w:bookmarkStart w:id="9761" w:name="_Toc115187623"/>
      <w:bookmarkStart w:id="9762" w:name="_Toc121994178"/>
      <w:bookmarkStart w:id="9763" w:name="_Toc124153186"/>
      <w:bookmarkStart w:id="9764" w:name="_Toc131538488"/>
      <w:bookmarkStart w:id="9765" w:name="_Toc137391608"/>
      <w:bookmarkStart w:id="9766" w:name="_Toc146962268"/>
      <w:bookmarkStart w:id="9767" w:name="_Toc187256633"/>
      <w:r w:rsidRPr="00931575">
        <w:t>8.2.7.4</w:t>
      </w:r>
      <w:r w:rsidRPr="00931575">
        <w:tab/>
        <w:t>Method of test</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09C7AABA" w14:textId="77777777" w:rsidR="002C0395" w:rsidRPr="00931575" w:rsidRDefault="002C0395" w:rsidP="002C0395">
      <w:pPr>
        <w:pStyle w:val="Heading5"/>
        <w:rPr>
          <w:b/>
        </w:rPr>
      </w:pPr>
      <w:bookmarkStart w:id="9768" w:name="_Toc58915970"/>
      <w:bookmarkStart w:id="9769" w:name="_Toc66701117"/>
      <w:bookmarkStart w:id="9770" w:name="_Toc68697274"/>
      <w:bookmarkStart w:id="9771" w:name="_Toc74928211"/>
      <w:bookmarkStart w:id="9772" w:name="_Toc76115310"/>
      <w:bookmarkStart w:id="9773" w:name="_Toc76544717"/>
      <w:bookmarkStart w:id="9774" w:name="_Toc82541534"/>
      <w:bookmarkStart w:id="9775" w:name="_Toc89952181"/>
      <w:bookmarkStart w:id="9776" w:name="_Toc98767277"/>
      <w:bookmarkStart w:id="9777" w:name="_Toc106203325"/>
      <w:bookmarkStart w:id="9778" w:name="_Toc115187624"/>
      <w:bookmarkStart w:id="9779" w:name="_Toc121994179"/>
      <w:bookmarkStart w:id="9780" w:name="_Toc124153187"/>
      <w:bookmarkStart w:id="9781" w:name="_Toc131538489"/>
      <w:bookmarkStart w:id="9782" w:name="_Toc137391609"/>
      <w:bookmarkStart w:id="9783" w:name="_Toc146962269"/>
      <w:bookmarkStart w:id="9784" w:name="_Toc187256634"/>
      <w:r w:rsidRPr="00931575">
        <w:t>8.2.7.4.1</w:t>
      </w:r>
      <w:r w:rsidRPr="00931575">
        <w:tab/>
        <w:t>Initial conditions</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785" w:name="_Toc58915971"/>
      <w:bookmarkStart w:id="9786" w:name="_Toc66701118"/>
      <w:bookmarkStart w:id="9787" w:name="_Toc68697275"/>
      <w:bookmarkStart w:id="9788" w:name="_Toc74928212"/>
      <w:bookmarkStart w:id="9789" w:name="_Toc76115311"/>
      <w:bookmarkStart w:id="9790" w:name="_Toc76544718"/>
      <w:bookmarkStart w:id="9791" w:name="_Toc82541535"/>
      <w:bookmarkStart w:id="9792" w:name="_Toc89952182"/>
      <w:bookmarkStart w:id="9793" w:name="_Toc98767278"/>
      <w:bookmarkStart w:id="9794" w:name="_Toc106203326"/>
      <w:bookmarkStart w:id="9795" w:name="_Toc115187625"/>
      <w:bookmarkStart w:id="9796" w:name="_Toc121994180"/>
      <w:bookmarkStart w:id="9797" w:name="_Toc124153188"/>
      <w:bookmarkStart w:id="9798" w:name="_Toc131538490"/>
      <w:bookmarkStart w:id="9799" w:name="_Toc137391610"/>
      <w:bookmarkStart w:id="9800" w:name="_Toc146962270"/>
      <w:bookmarkStart w:id="9801" w:name="_Toc187256635"/>
      <w:r w:rsidRPr="00931575">
        <w:t>8.2.7.4.2</w:t>
      </w:r>
      <w:r w:rsidRPr="00931575">
        <w:tab/>
        <w:t>Procedure</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802" w:name="_Toc58915972"/>
      <w:bookmarkStart w:id="9803" w:name="_Toc66701119"/>
      <w:bookmarkStart w:id="9804" w:name="_Toc68697276"/>
      <w:bookmarkStart w:id="9805" w:name="_Toc74928213"/>
      <w:bookmarkStart w:id="9806" w:name="_Toc76115312"/>
      <w:bookmarkStart w:id="9807" w:name="_Toc76544719"/>
      <w:bookmarkStart w:id="9808" w:name="_Toc82541536"/>
      <w:bookmarkStart w:id="9809" w:name="_Toc89952183"/>
      <w:bookmarkStart w:id="9810" w:name="_Toc98767279"/>
      <w:bookmarkStart w:id="9811" w:name="_Toc106203327"/>
      <w:bookmarkStart w:id="9812" w:name="_Toc115187626"/>
      <w:bookmarkStart w:id="9813" w:name="_Toc121994181"/>
      <w:bookmarkStart w:id="9814" w:name="_Toc124153189"/>
      <w:bookmarkStart w:id="9815" w:name="_Toc131538491"/>
      <w:bookmarkStart w:id="9816" w:name="_Toc137391611"/>
      <w:bookmarkStart w:id="9817" w:name="_Toc146962271"/>
      <w:bookmarkStart w:id="9818" w:name="_Toc187256636"/>
      <w:r w:rsidRPr="00931575">
        <w:t>8.2.</w:t>
      </w:r>
      <w:r w:rsidR="00E647A8">
        <w:t>7</w:t>
      </w:r>
      <w:r w:rsidRPr="00931575">
        <w:t>.5</w:t>
      </w:r>
      <w:r w:rsidRPr="00931575">
        <w:tab/>
        <w:t>Test Requirement</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14:paraId="2D9E85C1" w14:textId="0BC6B350" w:rsidR="002C0395" w:rsidRPr="00931575" w:rsidRDefault="002C0395" w:rsidP="002C0395">
      <w:pPr>
        <w:pStyle w:val="Heading5"/>
        <w:rPr>
          <w:rFonts w:cs="Arial"/>
          <w:b/>
          <w:i/>
          <w:iCs/>
          <w:szCs w:val="22"/>
          <w:lang w:eastAsia="zh-CN"/>
        </w:rPr>
      </w:pPr>
      <w:bookmarkStart w:id="9819" w:name="_Toc58915973"/>
      <w:bookmarkStart w:id="9820" w:name="_Toc66701120"/>
      <w:bookmarkStart w:id="9821" w:name="_Toc68697277"/>
      <w:bookmarkStart w:id="9822" w:name="_Toc74928214"/>
      <w:bookmarkStart w:id="9823" w:name="_Toc76115313"/>
      <w:bookmarkStart w:id="9824" w:name="_Toc76544720"/>
      <w:bookmarkStart w:id="9825" w:name="_Toc82541537"/>
      <w:bookmarkStart w:id="9826" w:name="_Toc89952184"/>
      <w:bookmarkStart w:id="9827" w:name="_Toc98767280"/>
      <w:bookmarkStart w:id="9828" w:name="_Toc106203328"/>
      <w:bookmarkStart w:id="9829" w:name="_Toc115187627"/>
      <w:bookmarkStart w:id="9830" w:name="_Toc121994182"/>
      <w:bookmarkStart w:id="9831" w:name="_Toc124153190"/>
      <w:bookmarkStart w:id="9832" w:name="_Toc131538492"/>
      <w:bookmarkStart w:id="9833" w:name="_Toc137391612"/>
      <w:bookmarkStart w:id="9834" w:name="_Toc146962272"/>
      <w:bookmarkStart w:id="9835" w:name="_Toc187256637"/>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836" w:name="_Toc58915974"/>
      <w:bookmarkStart w:id="9837" w:name="_Toc66701121"/>
      <w:bookmarkStart w:id="9838" w:name="_Toc68697278"/>
      <w:bookmarkStart w:id="9839" w:name="_Toc74928215"/>
      <w:bookmarkStart w:id="9840" w:name="_Toc76115314"/>
      <w:bookmarkStart w:id="9841" w:name="_Toc76544721"/>
      <w:bookmarkStart w:id="9842" w:name="_Toc82541538"/>
      <w:bookmarkStart w:id="9843" w:name="_Toc89952185"/>
      <w:bookmarkStart w:id="9844" w:name="_Toc98767281"/>
      <w:bookmarkStart w:id="9845" w:name="_Toc106203329"/>
      <w:bookmarkStart w:id="9846" w:name="_Toc115187628"/>
      <w:bookmarkStart w:id="9847" w:name="_Toc121994183"/>
      <w:bookmarkStart w:id="9848" w:name="_Toc124153191"/>
      <w:bookmarkStart w:id="9849" w:name="_Toc131538493"/>
      <w:bookmarkStart w:id="9850" w:name="_Toc137391613"/>
      <w:bookmarkStart w:id="9851" w:name="_Toc146962273"/>
      <w:bookmarkStart w:id="9852" w:name="_Toc187256638"/>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853" w:name="_Toc58915975"/>
      <w:bookmarkStart w:id="9854" w:name="_Toc66701122"/>
      <w:bookmarkStart w:id="9855" w:name="_Toc68697279"/>
      <w:bookmarkStart w:id="9856" w:name="_Toc74928216"/>
      <w:bookmarkStart w:id="9857" w:name="_Toc76115315"/>
      <w:bookmarkStart w:id="9858" w:name="_Toc76544722"/>
      <w:bookmarkStart w:id="9859" w:name="_Toc82541539"/>
      <w:bookmarkStart w:id="9860" w:name="_Toc89952186"/>
      <w:bookmarkStart w:id="9861" w:name="_Toc98767282"/>
      <w:bookmarkStart w:id="9862" w:name="_Toc106203330"/>
      <w:bookmarkStart w:id="9863" w:name="_Toc115187629"/>
      <w:bookmarkStart w:id="9864" w:name="_Toc121994184"/>
      <w:bookmarkStart w:id="9865" w:name="_Toc124153192"/>
      <w:bookmarkStart w:id="9866" w:name="_Toc131538494"/>
      <w:bookmarkStart w:id="9867" w:name="_Toc137391614"/>
      <w:bookmarkStart w:id="9868" w:name="_Toc146962274"/>
      <w:bookmarkStart w:id="9869" w:name="_Toc187256639"/>
      <w:r w:rsidRPr="00931575">
        <w:t>8.2.8.1</w:t>
      </w:r>
      <w:r w:rsidRPr="00931575">
        <w:tab/>
        <w:t>Definition and applicability</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870" w:name="_Toc58915976"/>
      <w:bookmarkStart w:id="9871" w:name="_Toc66701123"/>
      <w:bookmarkStart w:id="9872" w:name="_Toc68697280"/>
      <w:bookmarkStart w:id="9873" w:name="_Toc74928217"/>
      <w:bookmarkStart w:id="9874" w:name="_Toc76115316"/>
      <w:bookmarkStart w:id="9875" w:name="_Toc76544723"/>
      <w:bookmarkStart w:id="9876" w:name="_Toc82541540"/>
      <w:bookmarkStart w:id="9877" w:name="_Toc89952187"/>
      <w:bookmarkStart w:id="9878" w:name="_Toc98767283"/>
      <w:bookmarkStart w:id="9879" w:name="_Toc106203331"/>
      <w:bookmarkStart w:id="9880" w:name="_Toc115187630"/>
      <w:bookmarkStart w:id="9881" w:name="_Toc121994185"/>
      <w:bookmarkStart w:id="9882" w:name="_Toc124153193"/>
      <w:bookmarkStart w:id="9883" w:name="_Toc131538495"/>
      <w:bookmarkStart w:id="9884" w:name="_Toc137391615"/>
      <w:bookmarkStart w:id="9885" w:name="_Toc146962275"/>
      <w:bookmarkStart w:id="9886" w:name="_Toc187256640"/>
      <w:r w:rsidRPr="00931575">
        <w:t>8.2.8.2</w:t>
      </w:r>
      <w:r w:rsidRPr="00931575">
        <w:tab/>
        <w:t>Minimum Requirement</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887" w:name="_Toc58915977"/>
      <w:bookmarkStart w:id="9888" w:name="_Toc66701124"/>
      <w:bookmarkStart w:id="9889" w:name="_Toc68697281"/>
      <w:bookmarkStart w:id="9890" w:name="_Toc74928218"/>
      <w:bookmarkStart w:id="9891" w:name="_Toc76115317"/>
      <w:bookmarkStart w:id="9892" w:name="_Toc76544724"/>
      <w:bookmarkStart w:id="9893" w:name="_Toc82541541"/>
      <w:bookmarkStart w:id="9894" w:name="_Toc89952188"/>
      <w:bookmarkStart w:id="9895" w:name="_Toc98767284"/>
      <w:bookmarkStart w:id="9896" w:name="_Toc106203332"/>
      <w:bookmarkStart w:id="9897" w:name="_Toc115187631"/>
      <w:bookmarkStart w:id="9898" w:name="_Toc121994186"/>
      <w:bookmarkStart w:id="9899" w:name="_Toc124153194"/>
      <w:bookmarkStart w:id="9900" w:name="_Toc131538496"/>
      <w:bookmarkStart w:id="9901" w:name="_Toc137391616"/>
      <w:bookmarkStart w:id="9902" w:name="_Toc146962276"/>
      <w:bookmarkStart w:id="9903" w:name="_Toc187256641"/>
      <w:r w:rsidRPr="00931575">
        <w:t>8.2.8.3</w:t>
      </w:r>
      <w:r w:rsidRPr="00931575">
        <w:tab/>
        <w:t>Test purpose</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904" w:name="_Toc58915978"/>
      <w:bookmarkStart w:id="9905" w:name="_Toc66701125"/>
      <w:bookmarkStart w:id="9906" w:name="_Toc68697282"/>
      <w:bookmarkStart w:id="9907" w:name="_Toc74928219"/>
      <w:bookmarkStart w:id="9908" w:name="_Toc76115318"/>
      <w:bookmarkStart w:id="9909" w:name="_Toc76544725"/>
      <w:bookmarkStart w:id="9910" w:name="_Toc82541542"/>
      <w:bookmarkStart w:id="9911" w:name="_Toc89952189"/>
      <w:bookmarkStart w:id="9912" w:name="_Toc98767285"/>
      <w:bookmarkStart w:id="9913" w:name="_Toc106203333"/>
      <w:bookmarkStart w:id="9914" w:name="_Toc115187632"/>
      <w:bookmarkStart w:id="9915" w:name="_Toc121994187"/>
      <w:bookmarkStart w:id="9916" w:name="_Toc124153195"/>
      <w:bookmarkStart w:id="9917" w:name="_Toc131538497"/>
      <w:bookmarkStart w:id="9918" w:name="_Toc137391617"/>
      <w:bookmarkStart w:id="9919" w:name="_Toc146962277"/>
      <w:bookmarkStart w:id="9920" w:name="_Toc187256642"/>
      <w:r w:rsidRPr="00931575">
        <w:t>8.2.8.4</w:t>
      </w:r>
      <w:r w:rsidRPr="00931575">
        <w:tab/>
        <w:t>Method of test</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7A1A6E7B" w14:textId="77777777" w:rsidR="007F5CD7" w:rsidRPr="00931575" w:rsidRDefault="007F5CD7" w:rsidP="007F5CD7">
      <w:pPr>
        <w:pStyle w:val="Heading5"/>
      </w:pPr>
      <w:bookmarkStart w:id="9921" w:name="_Toc58915979"/>
      <w:bookmarkStart w:id="9922" w:name="_Toc66701126"/>
      <w:bookmarkStart w:id="9923" w:name="_Toc68697283"/>
      <w:bookmarkStart w:id="9924" w:name="_Toc74928220"/>
      <w:bookmarkStart w:id="9925" w:name="_Toc76115319"/>
      <w:bookmarkStart w:id="9926" w:name="_Toc76544726"/>
      <w:bookmarkStart w:id="9927" w:name="_Toc82541543"/>
      <w:bookmarkStart w:id="9928" w:name="_Toc89952190"/>
      <w:bookmarkStart w:id="9929" w:name="_Toc98767286"/>
      <w:bookmarkStart w:id="9930" w:name="_Toc106203334"/>
      <w:bookmarkStart w:id="9931" w:name="_Toc115187633"/>
      <w:bookmarkStart w:id="9932" w:name="_Toc121994188"/>
      <w:bookmarkStart w:id="9933" w:name="_Toc124153196"/>
      <w:bookmarkStart w:id="9934" w:name="_Toc131538498"/>
      <w:bookmarkStart w:id="9935" w:name="_Toc137391618"/>
      <w:bookmarkStart w:id="9936" w:name="_Toc146962278"/>
      <w:bookmarkStart w:id="9937" w:name="_Toc187256643"/>
      <w:r w:rsidRPr="00931575">
        <w:t>8.2.8.4.1</w:t>
      </w:r>
      <w:r w:rsidRPr="00931575">
        <w:tab/>
        <w:t>Initial conditions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938" w:name="_Toc58915980"/>
      <w:bookmarkStart w:id="9939" w:name="_Toc66701127"/>
      <w:bookmarkStart w:id="9940" w:name="_Toc68697284"/>
      <w:bookmarkStart w:id="9941" w:name="_Toc74928221"/>
      <w:bookmarkStart w:id="9942" w:name="_Toc76115320"/>
      <w:bookmarkStart w:id="9943" w:name="_Toc76544727"/>
      <w:bookmarkStart w:id="9944" w:name="_Toc82541544"/>
      <w:bookmarkStart w:id="9945" w:name="_Toc89952191"/>
      <w:bookmarkStart w:id="9946" w:name="_Toc98767287"/>
      <w:bookmarkStart w:id="9947" w:name="_Toc106203335"/>
      <w:bookmarkStart w:id="9948" w:name="_Toc115187634"/>
      <w:bookmarkStart w:id="9949" w:name="_Toc121994189"/>
      <w:bookmarkStart w:id="9950" w:name="_Toc124153197"/>
      <w:bookmarkStart w:id="9951" w:name="_Toc131538499"/>
      <w:bookmarkStart w:id="9952" w:name="_Toc137391619"/>
      <w:bookmarkStart w:id="9953" w:name="_Toc146962279"/>
      <w:bookmarkStart w:id="9954" w:name="_Toc187256644"/>
      <w:r w:rsidRPr="00931575">
        <w:t>8.2.8.4.2</w:t>
      </w:r>
      <w:r w:rsidRPr="00931575">
        <w:tab/>
        <w:t>Procedure</w:t>
      </w:r>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955" w:name="_Toc58915981"/>
      <w:bookmarkStart w:id="9956" w:name="_Toc66701128"/>
      <w:bookmarkStart w:id="9957" w:name="_Toc68697285"/>
      <w:bookmarkStart w:id="9958" w:name="_Toc74928222"/>
      <w:bookmarkStart w:id="9959" w:name="_Toc76115321"/>
      <w:bookmarkStart w:id="9960" w:name="_Toc76544728"/>
      <w:bookmarkStart w:id="9961" w:name="_Toc82541545"/>
      <w:bookmarkStart w:id="9962" w:name="_Toc89952192"/>
      <w:bookmarkStart w:id="9963" w:name="_Toc98767288"/>
      <w:bookmarkStart w:id="9964" w:name="_Toc106203336"/>
      <w:bookmarkStart w:id="9965" w:name="_Toc115187635"/>
      <w:bookmarkStart w:id="9966" w:name="_Toc121994190"/>
      <w:bookmarkStart w:id="9967" w:name="_Toc124153198"/>
      <w:bookmarkStart w:id="9968" w:name="_Toc131538500"/>
      <w:bookmarkStart w:id="9969" w:name="_Toc137391620"/>
      <w:bookmarkStart w:id="9970" w:name="_Toc146962280"/>
      <w:bookmarkStart w:id="9971" w:name="_Toc187256645"/>
      <w:r w:rsidRPr="00931575">
        <w:t>8.2.8.5</w:t>
      </w:r>
      <w:r w:rsidRPr="00931575">
        <w:tab/>
        <w:t>Test Requirement</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2E3931B5" w14:textId="77777777" w:rsidR="007F5CD7" w:rsidRPr="00931575" w:rsidRDefault="007F5CD7" w:rsidP="007F5CD7">
      <w:pPr>
        <w:pStyle w:val="Heading5"/>
        <w:rPr>
          <w:rFonts w:cs="Arial"/>
          <w:i/>
          <w:iCs/>
          <w:szCs w:val="22"/>
          <w:lang w:eastAsia="zh-CN"/>
        </w:rPr>
      </w:pPr>
      <w:bookmarkStart w:id="9972" w:name="_Toc58915982"/>
      <w:bookmarkStart w:id="9973" w:name="_Toc66701129"/>
      <w:bookmarkStart w:id="9974" w:name="_Toc68697286"/>
      <w:bookmarkStart w:id="9975" w:name="_Toc74928223"/>
      <w:bookmarkStart w:id="9976" w:name="_Toc76115322"/>
      <w:bookmarkStart w:id="9977" w:name="_Toc76544729"/>
      <w:bookmarkStart w:id="9978" w:name="_Toc82541546"/>
      <w:bookmarkStart w:id="9979" w:name="_Toc89952193"/>
      <w:bookmarkStart w:id="9980" w:name="_Toc98767289"/>
      <w:bookmarkStart w:id="9981" w:name="_Toc106203337"/>
      <w:bookmarkStart w:id="9982" w:name="_Toc115187636"/>
      <w:bookmarkStart w:id="9983" w:name="_Toc121994191"/>
      <w:bookmarkStart w:id="9984" w:name="_Toc124153199"/>
      <w:bookmarkStart w:id="9985" w:name="_Toc131538501"/>
      <w:bookmarkStart w:id="9986" w:name="_Toc137391621"/>
      <w:bookmarkStart w:id="9987" w:name="_Toc146962281"/>
      <w:bookmarkStart w:id="9988" w:name="_Toc187256646"/>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989" w:name="_Toc58915983"/>
      <w:bookmarkStart w:id="9990" w:name="_Toc66701130"/>
      <w:bookmarkStart w:id="9991" w:name="_Toc68697287"/>
      <w:bookmarkStart w:id="9992" w:name="_Toc74928224"/>
      <w:bookmarkStart w:id="9993" w:name="_Toc76115323"/>
      <w:bookmarkStart w:id="9994" w:name="_Toc76544730"/>
      <w:bookmarkStart w:id="9995" w:name="_Toc82541547"/>
      <w:bookmarkStart w:id="9996" w:name="_Toc89952194"/>
      <w:bookmarkStart w:id="9997" w:name="_Toc98767290"/>
      <w:bookmarkStart w:id="9998" w:name="_Toc106203338"/>
      <w:bookmarkStart w:id="9999" w:name="_Toc115187637"/>
      <w:bookmarkStart w:id="10000" w:name="_Toc121994192"/>
      <w:bookmarkStart w:id="10001" w:name="_Toc124153200"/>
      <w:bookmarkStart w:id="10002" w:name="_Toc131538502"/>
      <w:bookmarkStart w:id="10003" w:name="_Toc137391622"/>
      <w:bookmarkStart w:id="10004" w:name="_Toc146962282"/>
      <w:bookmarkStart w:id="10005" w:name="_Toc187256647"/>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006" w:name="_Toc58915984"/>
      <w:bookmarkStart w:id="10007" w:name="_Toc66701131"/>
      <w:bookmarkStart w:id="10008" w:name="_Toc68697288"/>
      <w:bookmarkStart w:id="10009" w:name="_Toc74928225"/>
      <w:bookmarkStart w:id="10010" w:name="_Toc76115324"/>
      <w:bookmarkStart w:id="10011" w:name="_Toc76544731"/>
      <w:bookmarkStart w:id="10012" w:name="_Toc82541548"/>
      <w:bookmarkStart w:id="10013" w:name="_Toc89952195"/>
      <w:bookmarkStart w:id="10014" w:name="_Toc98767291"/>
      <w:bookmarkStart w:id="10015" w:name="_Toc106203339"/>
      <w:bookmarkStart w:id="10016" w:name="_Toc115187638"/>
      <w:bookmarkStart w:id="10017" w:name="_Toc121994193"/>
      <w:bookmarkStart w:id="10018" w:name="_Toc124153201"/>
      <w:bookmarkStart w:id="10019" w:name="_Toc131538503"/>
      <w:bookmarkStart w:id="10020" w:name="_Toc137391623"/>
      <w:bookmarkStart w:id="10021" w:name="_Toc146962283"/>
      <w:bookmarkStart w:id="10022" w:name="_Toc187256648"/>
      <w:r w:rsidRPr="00931575">
        <w:t>8.2.</w:t>
      </w:r>
      <w:r w:rsidRPr="00931575">
        <w:rPr>
          <w:lang w:eastAsia="zh-CN"/>
        </w:rPr>
        <w:t>9</w:t>
      </w:r>
      <w:r w:rsidRPr="00931575">
        <w:tab/>
        <w:t xml:space="preserve">Performance requirements for </w:t>
      </w:r>
      <w:r w:rsidRPr="00931575">
        <w:rPr>
          <w:lang w:eastAsia="zh-CN"/>
        </w:rPr>
        <w:t>MsgA PUSCH</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p>
    <w:p w14:paraId="03F12F64" w14:textId="5A954A3E" w:rsidR="00BA36CA" w:rsidRPr="00931575" w:rsidRDefault="00BA36CA" w:rsidP="00BA36CA">
      <w:pPr>
        <w:pStyle w:val="Heading4"/>
      </w:pPr>
      <w:bookmarkStart w:id="10023" w:name="_Toc58915985"/>
      <w:bookmarkStart w:id="10024" w:name="_Toc66701132"/>
      <w:bookmarkStart w:id="10025" w:name="_Toc68697289"/>
      <w:bookmarkStart w:id="10026" w:name="_Toc74928226"/>
      <w:bookmarkStart w:id="10027" w:name="_Toc76115325"/>
      <w:bookmarkStart w:id="10028" w:name="_Toc76544732"/>
      <w:bookmarkStart w:id="10029" w:name="_Toc82541549"/>
      <w:bookmarkStart w:id="10030" w:name="_Toc89952196"/>
      <w:bookmarkStart w:id="10031" w:name="_Toc98767292"/>
      <w:bookmarkStart w:id="10032" w:name="_Toc106203340"/>
      <w:bookmarkStart w:id="10033" w:name="_Toc115187639"/>
      <w:bookmarkStart w:id="10034" w:name="_Toc121994194"/>
      <w:bookmarkStart w:id="10035" w:name="_Toc124153202"/>
      <w:bookmarkStart w:id="10036" w:name="_Toc131538504"/>
      <w:bookmarkStart w:id="10037" w:name="_Toc137391624"/>
      <w:bookmarkStart w:id="10038" w:name="_Toc146962284"/>
      <w:bookmarkStart w:id="10039" w:name="_Toc187256649"/>
      <w:r w:rsidRPr="00931575">
        <w:t>8.2.</w:t>
      </w:r>
      <w:r w:rsidRPr="00931575">
        <w:rPr>
          <w:lang w:eastAsia="zh-CN"/>
        </w:rPr>
        <w:t>9</w:t>
      </w:r>
      <w:r w:rsidRPr="00931575">
        <w:t>.1</w:t>
      </w:r>
      <w:r w:rsidRPr="00931575">
        <w:tab/>
        <w:t>Definition and applicability</w:t>
      </w:r>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040" w:name="_Toc58915986"/>
      <w:bookmarkStart w:id="10041" w:name="_Toc66701133"/>
      <w:bookmarkStart w:id="10042" w:name="_Toc68697290"/>
      <w:bookmarkStart w:id="10043" w:name="_Toc74928227"/>
      <w:bookmarkStart w:id="10044" w:name="_Toc76115326"/>
      <w:bookmarkStart w:id="10045" w:name="_Toc76544733"/>
      <w:bookmarkStart w:id="10046" w:name="_Toc82541550"/>
      <w:bookmarkStart w:id="10047" w:name="_Toc89952197"/>
      <w:bookmarkStart w:id="10048" w:name="_Toc98767293"/>
      <w:bookmarkStart w:id="10049" w:name="_Toc106203341"/>
      <w:bookmarkStart w:id="10050" w:name="_Toc115187640"/>
      <w:bookmarkStart w:id="10051" w:name="_Toc121994195"/>
      <w:bookmarkStart w:id="10052" w:name="_Toc124153203"/>
      <w:bookmarkStart w:id="10053" w:name="_Toc131538505"/>
      <w:bookmarkStart w:id="10054" w:name="_Toc137391625"/>
      <w:bookmarkStart w:id="10055" w:name="_Toc146962285"/>
      <w:bookmarkStart w:id="10056" w:name="_Toc187256650"/>
      <w:bookmarkStart w:id="10057" w:name="_Hlk58915356"/>
      <w:r w:rsidRPr="00931575">
        <w:t>8.2.</w:t>
      </w:r>
      <w:r w:rsidRPr="00931575">
        <w:rPr>
          <w:lang w:eastAsia="zh-CN"/>
        </w:rPr>
        <w:t>9</w:t>
      </w:r>
      <w:r w:rsidRPr="00931575">
        <w:t>.2</w:t>
      </w:r>
      <w:r w:rsidRPr="00931575">
        <w:tab/>
        <w:t>Minimum Requirement</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0058" w:name="_Toc58915987"/>
      <w:bookmarkStart w:id="10059" w:name="_Toc66701134"/>
      <w:bookmarkStart w:id="10060" w:name="_Toc68697291"/>
      <w:bookmarkStart w:id="10061" w:name="_Toc74928228"/>
      <w:bookmarkStart w:id="10062" w:name="_Toc76115327"/>
      <w:bookmarkStart w:id="10063" w:name="_Toc76544734"/>
      <w:bookmarkStart w:id="10064" w:name="_Toc82541551"/>
      <w:bookmarkStart w:id="10065" w:name="_Toc89952198"/>
      <w:bookmarkStart w:id="10066" w:name="_Toc98767294"/>
      <w:bookmarkStart w:id="10067" w:name="_Toc106203342"/>
      <w:bookmarkStart w:id="10068" w:name="_Toc115187641"/>
      <w:bookmarkStart w:id="10069" w:name="_Toc121994196"/>
      <w:bookmarkStart w:id="10070" w:name="_Toc124153204"/>
      <w:bookmarkStart w:id="10071" w:name="_Toc131538506"/>
      <w:bookmarkStart w:id="10072" w:name="_Toc137391626"/>
      <w:bookmarkStart w:id="10073" w:name="_Toc146962286"/>
      <w:bookmarkStart w:id="10074" w:name="_Toc187256651"/>
      <w:bookmarkEnd w:id="10057"/>
      <w:r w:rsidRPr="00931575">
        <w:t>8.2.</w:t>
      </w:r>
      <w:r w:rsidRPr="00931575">
        <w:rPr>
          <w:lang w:eastAsia="zh-CN"/>
        </w:rPr>
        <w:t>9</w:t>
      </w:r>
      <w:r w:rsidRPr="00931575">
        <w:t>.3</w:t>
      </w:r>
      <w:r w:rsidRPr="00931575">
        <w:tab/>
        <w:t>Test Purpose</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075" w:name="_Toc58915988"/>
      <w:bookmarkStart w:id="10076" w:name="_Toc66701135"/>
      <w:bookmarkStart w:id="10077" w:name="_Toc68697292"/>
      <w:bookmarkStart w:id="10078" w:name="_Toc74928229"/>
      <w:bookmarkStart w:id="10079" w:name="_Toc76115328"/>
      <w:bookmarkStart w:id="10080" w:name="_Toc76544735"/>
      <w:bookmarkStart w:id="10081" w:name="_Toc82541552"/>
      <w:bookmarkStart w:id="10082" w:name="_Toc89952199"/>
      <w:bookmarkStart w:id="10083" w:name="_Toc98767295"/>
      <w:bookmarkStart w:id="10084" w:name="_Toc106203343"/>
      <w:bookmarkStart w:id="10085" w:name="_Toc115187642"/>
      <w:bookmarkStart w:id="10086" w:name="_Toc121994197"/>
      <w:bookmarkStart w:id="10087" w:name="_Toc124153205"/>
      <w:bookmarkStart w:id="10088" w:name="_Toc131538507"/>
      <w:bookmarkStart w:id="10089" w:name="_Toc137391627"/>
      <w:bookmarkStart w:id="10090" w:name="_Toc146962287"/>
      <w:bookmarkStart w:id="10091" w:name="_Toc187256652"/>
      <w:r w:rsidRPr="00931575">
        <w:t>8.2.</w:t>
      </w:r>
      <w:r w:rsidRPr="00931575">
        <w:rPr>
          <w:lang w:eastAsia="zh-CN"/>
        </w:rPr>
        <w:t>9</w:t>
      </w:r>
      <w:r w:rsidRPr="00931575">
        <w:t>.4</w:t>
      </w:r>
      <w:r w:rsidRPr="00931575">
        <w:tab/>
        <w:t>Method of test</w:t>
      </w:r>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108672F0" w14:textId="32A7E57B" w:rsidR="00BA36CA" w:rsidRPr="00931575" w:rsidRDefault="00BA36CA" w:rsidP="00BA36CA">
      <w:pPr>
        <w:pStyle w:val="Heading5"/>
      </w:pPr>
      <w:bookmarkStart w:id="10092" w:name="_Toc58915989"/>
      <w:bookmarkStart w:id="10093" w:name="_Toc66701136"/>
      <w:bookmarkStart w:id="10094" w:name="_Toc68697293"/>
      <w:bookmarkStart w:id="10095" w:name="_Toc74928230"/>
      <w:bookmarkStart w:id="10096" w:name="_Toc76115329"/>
      <w:bookmarkStart w:id="10097" w:name="_Toc76544736"/>
      <w:bookmarkStart w:id="10098" w:name="_Toc82541553"/>
      <w:bookmarkStart w:id="10099" w:name="_Toc89952200"/>
      <w:bookmarkStart w:id="10100" w:name="_Toc98767296"/>
      <w:bookmarkStart w:id="10101" w:name="_Toc106203344"/>
      <w:bookmarkStart w:id="10102" w:name="_Toc115187643"/>
      <w:bookmarkStart w:id="10103" w:name="_Toc121994198"/>
      <w:bookmarkStart w:id="10104" w:name="_Toc124153206"/>
      <w:bookmarkStart w:id="10105" w:name="_Toc131538508"/>
      <w:bookmarkStart w:id="10106" w:name="_Toc137391628"/>
      <w:bookmarkStart w:id="10107" w:name="_Toc146962288"/>
      <w:bookmarkStart w:id="10108" w:name="_Toc187256653"/>
      <w:r w:rsidRPr="00931575">
        <w:t>8.2.</w:t>
      </w:r>
      <w:r w:rsidRPr="00931575">
        <w:rPr>
          <w:lang w:eastAsia="zh-CN"/>
        </w:rPr>
        <w:t>9</w:t>
      </w:r>
      <w:r w:rsidRPr="00931575">
        <w:t>.4.1</w:t>
      </w:r>
      <w:r w:rsidRPr="00931575">
        <w:tab/>
        <w:t>Initial Conditions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109" w:name="_Toc58915990"/>
      <w:bookmarkStart w:id="10110" w:name="_Toc66701137"/>
      <w:bookmarkStart w:id="10111" w:name="_Toc68697294"/>
      <w:bookmarkStart w:id="10112" w:name="_Toc74928231"/>
      <w:bookmarkStart w:id="10113" w:name="_Toc76115330"/>
      <w:bookmarkStart w:id="10114" w:name="_Toc76544737"/>
      <w:bookmarkStart w:id="10115" w:name="_Toc82541554"/>
      <w:bookmarkStart w:id="10116" w:name="_Toc89952201"/>
      <w:bookmarkStart w:id="10117" w:name="_Toc98767297"/>
      <w:bookmarkStart w:id="10118" w:name="_Toc106203345"/>
      <w:bookmarkStart w:id="10119" w:name="_Toc115187644"/>
      <w:bookmarkStart w:id="10120" w:name="_Toc121994199"/>
      <w:bookmarkStart w:id="10121" w:name="_Toc124153207"/>
      <w:bookmarkStart w:id="10122" w:name="_Toc131538509"/>
      <w:bookmarkStart w:id="10123" w:name="_Toc137391629"/>
      <w:bookmarkStart w:id="10124" w:name="_Toc146962289"/>
      <w:bookmarkStart w:id="10125" w:name="_Toc187256654"/>
      <w:r w:rsidRPr="00931575">
        <w:t>8.2.</w:t>
      </w:r>
      <w:r w:rsidRPr="00931575">
        <w:rPr>
          <w:lang w:eastAsia="zh-CN"/>
        </w:rPr>
        <w:t>9</w:t>
      </w:r>
      <w:r w:rsidRPr="00931575">
        <w:t>.4.2</w:t>
      </w:r>
      <w:r w:rsidRPr="00931575">
        <w:tab/>
        <w:t>Procedure</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7.7pt;height:128.55pt" o:ole="">
            <v:imagedata r:id="rId63" o:title=""/>
          </v:shape>
          <o:OLEObject Type="Embed" ProgID="Visio.Drawing.11" ShapeID="_x0000_i1045" DrawAspect="Content" ObjectID="_1804591771"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7.7pt;height:128.55pt" o:ole="">
            <v:imagedata r:id="rId65" o:title=""/>
          </v:shape>
          <o:OLEObject Type="Embed" ProgID="Visio.Drawing.11" ShapeID="_x0000_i1046" DrawAspect="Content" ObjectID="_1804591772"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7.7pt;height:128.55pt" o:ole="">
            <v:imagedata r:id="rId67" o:title=""/>
          </v:shape>
          <o:OLEObject Type="Embed" ProgID="Visio.Drawing.11" ShapeID="_x0000_i1047" DrawAspect="Content" ObjectID="_1804591773"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7.7pt;height:128.55pt" o:ole="">
            <v:imagedata r:id="rId69" o:title=""/>
          </v:shape>
          <o:OLEObject Type="Embed" ProgID="Visio.Drawing.11" ShapeID="_x0000_i1048" DrawAspect="Content" ObjectID="_1804591774"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126" w:name="_Toc58915991"/>
      <w:bookmarkStart w:id="10127" w:name="_Toc66701138"/>
      <w:bookmarkStart w:id="10128" w:name="_Toc68697295"/>
      <w:bookmarkStart w:id="10129" w:name="_Toc74928232"/>
      <w:bookmarkStart w:id="10130" w:name="_Toc76115331"/>
      <w:bookmarkStart w:id="10131" w:name="_Toc76544738"/>
      <w:bookmarkStart w:id="10132" w:name="_Toc82541555"/>
      <w:bookmarkStart w:id="10133" w:name="_Toc89952202"/>
      <w:bookmarkStart w:id="10134" w:name="_Toc98767298"/>
      <w:bookmarkStart w:id="10135" w:name="_Toc106203346"/>
      <w:bookmarkStart w:id="10136" w:name="_Toc115187645"/>
      <w:bookmarkStart w:id="10137" w:name="_Toc121994200"/>
      <w:bookmarkStart w:id="10138" w:name="_Toc124153208"/>
      <w:bookmarkStart w:id="10139" w:name="_Toc131538510"/>
      <w:bookmarkStart w:id="10140" w:name="_Toc137391630"/>
      <w:bookmarkStart w:id="10141" w:name="_Toc146962290"/>
      <w:bookmarkStart w:id="10142" w:name="_Toc187256655"/>
      <w:r w:rsidRPr="00931575">
        <w:t>8.2.</w:t>
      </w:r>
      <w:r w:rsidRPr="00931575">
        <w:rPr>
          <w:lang w:eastAsia="zh-CN"/>
        </w:rPr>
        <w:t>9</w:t>
      </w:r>
      <w:r w:rsidRPr="00931575">
        <w:t>.5</w:t>
      </w:r>
      <w:r w:rsidRPr="00931575">
        <w:tab/>
        <w:t>Test Requirement</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p>
    <w:p w14:paraId="13D11B7C" w14:textId="7F49D1B4" w:rsidR="00BA36CA" w:rsidRPr="00931575" w:rsidRDefault="00BA36CA" w:rsidP="00BA36CA">
      <w:pPr>
        <w:pStyle w:val="Heading5"/>
        <w:rPr>
          <w:i/>
        </w:rPr>
      </w:pPr>
      <w:bookmarkStart w:id="10143" w:name="_Toc58915992"/>
      <w:bookmarkStart w:id="10144" w:name="_Toc66701139"/>
      <w:bookmarkStart w:id="10145" w:name="_Toc68697296"/>
      <w:bookmarkStart w:id="10146" w:name="_Toc74928233"/>
      <w:bookmarkStart w:id="10147" w:name="_Toc76115332"/>
      <w:bookmarkStart w:id="10148" w:name="_Toc76544739"/>
      <w:bookmarkStart w:id="10149" w:name="_Toc82541556"/>
      <w:bookmarkStart w:id="10150" w:name="_Toc89952203"/>
      <w:bookmarkStart w:id="10151" w:name="_Toc98767299"/>
      <w:bookmarkStart w:id="10152" w:name="_Toc106203347"/>
      <w:bookmarkStart w:id="10153" w:name="_Toc115187646"/>
      <w:bookmarkStart w:id="10154" w:name="_Toc121994201"/>
      <w:bookmarkStart w:id="10155" w:name="_Toc124153209"/>
      <w:bookmarkStart w:id="10156" w:name="_Toc131538511"/>
      <w:bookmarkStart w:id="10157" w:name="_Toc137391631"/>
      <w:bookmarkStart w:id="10158" w:name="_Toc146962291"/>
      <w:bookmarkStart w:id="10159" w:name="_Toc187256656"/>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10160" w:name="_Toc58915993"/>
      <w:bookmarkStart w:id="10161" w:name="_Toc66701140"/>
      <w:bookmarkStart w:id="10162" w:name="_Toc68697297"/>
      <w:bookmarkStart w:id="10163" w:name="_Toc74928234"/>
      <w:bookmarkStart w:id="10164" w:name="_Toc76115333"/>
      <w:bookmarkStart w:id="10165" w:name="_Toc76544740"/>
      <w:bookmarkStart w:id="10166" w:name="_Toc82541557"/>
      <w:bookmarkStart w:id="10167" w:name="_Toc89952204"/>
      <w:bookmarkStart w:id="10168" w:name="_Toc98767300"/>
      <w:bookmarkStart w:id="10169" w:name="_Toc106203348"/>
      <w:bookmarkStart w:id="10170" w:name="_Toc115187647"/>
      <w:bookmarkStart w:id="10171" w:name="_Toc121994202"/>
      <w:bookmarkStart w:id="10172" w:name="_Toc124153210"/>
      <w:bookmarkStart w:id="10173" w:name="_Toc131538512"/>
      <w:bookmarkStart w:id="10174" w:name="_Toc137391632"/>
      <w:bookmarkStart w:id="10175" w:name="_Toc146962292"/>
      <w:bookmarkStart w:id="10176" w:name="_Toc187256657"/>
      <w:r w:rsidRPr="00931575">
        <w:t>8.2.9</w:t>
      </w:r>
      <w:r w:rsidRPr="00931575">
        <w:rPr>
          <w:rFonts w:hint="eastAsia"/>
        </w:rPr>
        <w:t>.5</w:t>
      </w:r>
      <w:r w:rsidRPr="00931575">
        <w:t>.2</w:t>
      </w:r>
      <w:r w:rsidRPr="00931575">
        <w:tab/>
        <w:t xml:space="preserve">Test Requirement for </w:t>
      </w:r>
      <w:r w:rsidRPr="00931575">
        <w:rPr>
          <w:i/>
        </w:rPr>
        <w:t>BS type 2-O</w:t>
      </w:r>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5.2-2: Test requirements for MsgA PUSCH</w:t>
      </w:r>
      <w:r w:rsidR="00BC0288">
        <w:rPr>
          <w:rFonts w:eastAsia="Malgun Gothic"/>
        </w:rPr>
        <w:t xml:space="preserve"> for 2-step RA type</w:t>
      </w:r>
      <w:r w:rsidRPr="00931575">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10177" w:name="_Toc61178968"/>
      <w:bookmarkStart w:id="10178" w:name="_Toc61179438"/>
      <w:bookmarkStart w:id="10179" w:name="_Toc74928235"/>
      <w:bookmarkStart w:id="10180" w:name="_Toc76115334"/>
      <w:bookmarkStart w:id="10181" w:name="_Toc76544741"/>
      <w:bookmarkStart w:id="10182" w:name="_Toc82541558"/>
      <w:bookmarkStart w:id="10183" w:name="_Toc89952205"/>
      <w:bookmarkStart w:id="10184" w:name="_Toc98767301"/>
      <w:bookmarkStart w:id="10185" w:name="_Toc106203349"/>
      <w:bookmarkStart w:id="10186" w:name="_Toc115187648"/>
      <w:bookmarkStart w:id="10187" w:name="_Toc121994203"/>
      <w:bookmarkStart w:id="10188" w:name="_Toc124153211"/>
      <w:bookmarkStart w:id="10189" w:name="_Toc131538513"/>
      <w:bookmarkStart w:id="10190" w:name="_Toc137391633"/>
      <w:bookmarkStart w:id="10191" w:name="_Toc146962293"/>
      <w:bookmarkStart w:id="10192" w:name="_Toc187256658"/>
      <w:r>
        <w:t>8.2.10</w:t>
      </w:r>
      <w:r w:rsidRPr="00F95B02">
        <w:tab/>
        <w:t xml:space="preserve">Requirements </w:t>
      </w:r>
      <w:r>
        <w:t>for</w:t>
      </w:r>
      <w:r w:rsidRPr="00F95B02">
        <w:t xml:space="preserve"> </w:t>
      </w:r>
      <w:r>
        <w:t>interlaced PUSCH</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38092409" w14:textId="6085E64E" w:rsidR="00D440F1" w:rsidRDefault="00D440F1" w:rsidP="00D440F1">
      <w:pPr>
        <w:pStyle w:val="Heading4"/>
      </w:pPr>
      <w:bookmarkStart w:id="10193" w:name="_Toc61178969"/>
      <w:bookmarkStart w:id="10194" w:name="_Toc61179439"/>
      <w:bookmarkStart w:id="10195" w:name="_Toc74928236"/>
      <w:bookmarkStart w:id="10196" w:name="_Toc76115335"/>
      <w:bookmarkStart w:id="10197" w:name="_Toc76544742"/>
      <w:bookmarkStart w:id="10198" w:name="_Toc82541559"/>
      <w:bookmarkStart w:id="10199" w:name="_Toc89952206"/>
      <w:bookmarkStart w:id="10200" w:name="_Toc98767302"/>
      <w:bookmarkStart w:id="10201" w:name="_Toc106203350"/>
      <w:bookmarkStart w:id="10202" w:name="_Toc115187649"/>
      <w:bookmarkStart w:id="10203" w:name="_Toc121994204"/>
      <w:bookmarkStart w:id="10204" w:name="_Toc124153212"/>
      <w:bookmarkStart w:id="10205" w:name="_Toc131538514"/>
      <w:bookmarkStart w:id="10206" w:name="_Toc137391634"/>
      <w:bookmarkStart w:id="10207" w:name="_Toc146962294"/>
      <w:bookmarkStart w:id="10208" w:name="_Toc187256659"/>
      <w:bookmarkStart w:id="10209" w:name="OLE_LINK64"/>
      <w:r>
        <w:t>8.2.10</w:t>
      </w:r>
      <w:r w:rsidRPr="00F95B02">
        <w:t>.1</w:t>
      </w:r>
      <w:r>
        <w:tab/>
        <w:t>Definition and applicability</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bookmarkEnd w:id="10209"/>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210" w:name="_Toc74928237"/>
      <w:bookmarkStart w:id="10211" w:name="_Toc76115336"/>
      <w:bookmarkStart w:id="10212" w:name="_Toc76544743"/>
      <w:bookmarkStart w:id="10213" w:name="_Toc82541560"/>
      <w:bookmarkStart w:id="10214" w:name="_Toc89952207"/>
      <w:bookmarkStart w:id="10215" w:name="_Toc98767303"/>
      <w:bookmarkStart w:id="10216" w:name="_Toc106203351"/>
      <w:bookmarkStart w:id="10217" w:name="_Toc115187650"/>
      <w:bookmarkStart w:id="10218" w:name="_Toc121994205"/>
      <w:bookmarkStart w:id="10219" w:name="_Toc124153213"/>
      <w:bookmarkStart w:id="10220" w:name="_Toc131538515"/>
      <w:bookmarkStart w:id="10221" w:name="_Toc137391635"/>
      <w:bookmarkStart w:id="10222" w:name="_Toc146962295"/>
      <w:bookmarkStart w:id="10223" w:name="_Toc187256660"/>
      <w:bookmarkStart w:id="10224" w:name="OLE_LINK6"/>
      <w:r>
        <w:t>8.2.10</w:t>
      </w:r>
      <w:r w:rsidRPr="00F95B02">
        <w:t>.</w:t>
      </w:r>
      <w:r>
        <w:t>2</w:t>
      </w:r>
      <w:r>
        <w:tab/>
        <w:t>M</w:t>
      </w:r>
      <w:r>
        <w:rPr>
          <w:rFonts w:hint="eastAsia"/>
          <w:lang w:eastAsia="zh-CN"/>
        </w:rPr>
        <w:t>in</w:t>
      </w:r>
      <w:r>
        <w:rPr>
          <w:lang w:eastAsia="zh-CN"/>
        </w:rPr>
        <w:t>imum Requirement</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p>
    <w:bookmarkEnd w:id="10224"/>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225" w:name="_Toc74928238"/>
      <w:bookmarkStart w:id="10226" w:name="_Toc76115337"/>
      <w:bookmarkStart w:id="10227" w:name="_Toc76544744"/>
      <w:bookmarkStart w:id="10228" w:name="_Toc82541561"/>
      <w:bookmarkStart w:id="10229" w:name="_Toc89952208"/>
      <w:bookmarkStart w:id="10230" w:name="_Toc98767304"/>
      <w:bookmarkStart w:id="10231" w:name="_Toc106203352"/>
      <w:bookmarkStart w:id="10232" w:name="_Toc115187651"/>
      <w:bookmarkStart w:id="10233" w:name="_Toc121994206"/>
      <w:bookmarkStart w:id="10234" w:name="_Toc124153214"/>
      <w:bookmarkStart w:id="10235" w:name="_Toc131538516"/>
      <w:bookmarkStart w:id="10236" w:name="_Toc137391636"/>
      <w:bookmarkStart w:id="10237" w:name="_Toc146962296"/>
      <w:bookmarkStart w:id="10238" w:name="_Toc187256661"/>
      <w:r>
        <w:t>8.2.10</w:t>
      </w:r>
      <w:r w:rsidRPr="00F95B02">
        <w:t>.</w:t>
      </w:r>
      <w:r>
        <w:t>3</w:t>
      </w:r>
      <w:r>
        <w:tab/>
        <w:t>Test Purpose</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239" w:name="_Toc74928239"/>
      <w:bookmarkStart w:id="10240" w:name="_Toc76115338"/>
      <w:bookmarkStart w:id="10241" w:name="_Toc76544745"/>
      <w:bookmarkStart w:id="10242" w:name="_Toc82541562"/>
      <w:bookmarkStart w:id="10243" w:name="_Toc89952209"/>
      <w:bookmarkStart w:id="10244" w:name="_Toc98767305"/>
      <w:bookmarkStart w:id="10245" w:name="_Toc106203353"/>
      <w:bookmarkStart w:id="10246" w:name="_Toc115187652"/>
      <w:bookmarkStart w:id="10247" w:name="_Toc121994207"/>
      <w:bookmarkStart w:id="10248" w:name="_Toc124153215"/>
      <w:bookmarkStart w:id="10249" w:name="_Toc131538517"/>
      <w:bookmarkStart w:id="10250" w:name="_Toc137391637"/>
      <w:bookmarkStart w:id="10251" w:name="_Toc146962297"/>
      <w:bookmarkStart w:id="10252" w:name="_Toc187256662"/>
      <w:r>
        <w:t>8.2.10</w:t>
      </w:r>
      <w:r w:rsidRPr="00F95B02">
        <w:t>.</w:t>
      </w:r>
      <w:r>
        <w:t>4</w:t>
      </w:r>
      <w:r>
        <w:tab/>
        <w:t>M</w:t>
      </w:r>
      <w:r>
        <w:rPr>
          <w:lang w:eastAsia="zh-CN"/>
        </w:rPr>
        <w:t>ethod of test</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32DC0F33" w14:textId="77777777" w:rsidR="00D440F1" w:rsidRDefault="00D440F1" w:rsidP="00D440F1">
      <w:pPr>
        <w:pStyle w:val="Heading5"/>
      </w:pPr>
      <w:bookmarkStart w:id="10253" w:name="_Toc21100113"/>
      <w:bookmarkStart w:id="10254" w:name="_Toc29809911"/>
      <w:bookmarkStart w:id="10255" w:name="_Toc36645296"/>
      <w:bookmarkStart w:id="10256" w:name="_Toc37272350"/>
      <w:bookmarkStart w:id="10257" w:name="_Toc45884596"/>
      <w:bookmarkStart w:id="10258" w:name="_Toc53182620"/>
      <w:bookmarkStart w:id="10259" w:name="_Toc58860364"/>
      <w:bookmarkStart w:id="10260" w:name="_Toc58862868"/>
      <w:bookmarkStart w:id="10261" w:name="_Toc61182861"/>
      <w:bookmarkStart w:id="10262" w:name="_Toc74928240"/>
      <w:bookmarkStart w:id="10263" w:name="_Toc76115339"/>
      <w:bookmarkStart w:id="10264" w:name="_Toc76544746"/>
      <w:bookmarkStart w:id="10265" w:name="_Toc82541563"/>
      <w:bookmarkStart w:id="10266" w:name="_Toc89952210"/>
      <w:bookmarkStart w:id="10267" w:name="_Toc98767306"/>
      <w:bookmarkStart w:id="10268" w:name="_Toc106203354"/>
      <w:bookmarkStart w:id="10269" w:name="_Toc115187653"/>
      <w:bookmarkStart w:id="10270" w:name="_Toc121994208"/>
      <w:bookmarkStart w:id="10271" w:name="_Toc124153216"/>
      <w:bookmarkStart w:id="10272" w:name="_Toc131538518"/>
      <w:bookmarkStart w:id="10273" w:name="_Toc137391638"/>
      <w:bookmarkStart w:id="10274" w:name="_Toc146962298"/>
      <w:bookmarkStart w:id="10275" w:name="_Toc187256663"/>
      <w:r w:rsidRPr="008C3753">
        <w:t>8.2.1</w:t>
      </w:r>
      <w:r>
        <w:t>0</w:t>
      </w:r>
      <w:r w:rsidRPr="008C3753">
        <w:t>.4.1</w:t>
      </w:r>
      <w:r>
        <w:tab/>
      </w:r>
      <w:r w:rsidRPr="008C3753">
        <w:t>Initial Conditions</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276" w:name="_Toc29809912"/>
      <w:bookmarkStart w:id="10277" w:name="_Toc36645297"/>
      <w:bookmarkStart w:id="10278" w:name="_Toc37272351"/>
      <w:bookmarkStart w:id="10279" w:name="_Toc45884597"/>
      <w:bookmarkStart w:id="10280" w:name="_Toc53182621"/>
      <w:bookmarkStart w:id="10281" w:name="_Toc58860365"/>
      <w:bookmarkStart w:id="10282" w:name="_Toc58862869"/>
      <w:bookmarkStart w:id="10283" w:name="_Toc61182862"/>
      <w:bookmarkStart w:id="10284" w:name="_Toc74928241"/>
      <w:bookmarkStart w:id="10285" w:name="_Toc76115340"/>
      <w:bookmarkStart w:id="10286" w:name="_Toc76544747"/>
      <w:bookmarkStart w:id="10287" w:name="_Toc82541564"/>
      <w:bookmarkStart w:id="10288" w:name="_Toc89952211"/>
      <w:bookmarkStart w:id="10289" w:name="_Toc98767307"/>
      <w:bookmarkStart w:id="10290" w:name="_Toc106203355"/>
      <w:bookmarkStart w:id="10291" w:name="_Toc115187654"/>
      <w:bookmarkStart w:id="10292" w:name="_Toc121994209"/>
      <w:bookmarkStart w:id="10293" w:name="_Toc124153217"/>
      <w:bookmarkStart w:id="10294" w:name="_Toc131538519"/>
      <w:bookmarkStart w:id="10295" w:name="_Toc137391639"/>
      <w:bookmarkStart w:id="10296" w:name="_Toc146962299"/>
      <w:bookmarkStart w:id="10297" w:name="_Toc187256664"/>
      <w:r w:rsidRPr="008C3753">
        <w:t>8.2.1</w:t>
      </w:r>
      <w:r>
        <w:t>0</w:t>
      </w:r>
      <w:r w:rsidRPr="008C3753">
        <w:t>.4.2</w:t>
      </w:r>
      <w:r w:rsidRPr="008C3753">
        <w:tab/>
        <w:t>Procedure</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10298" w:name="_Toc74928242"/>
      <w:bookmarkStart w:id="10299" w:name="_Toc76115341"/>
      <w:bookmarkStart w:id="10300" w:name="_Toc76544748"/>
      <w:bookmarkStart w:id="10301" w:name="_Toc82541565"/>
      <w:bookmarkStart w:id="10302" w:name="_Toc89952212"/>
      <w:bookmarkStart w:id="10303" w:name="_Toc98767308"/>
      <w:bookmarkStart w:id="10304" w:name="_Toc106203356"/>
      <w:bookmarkStart w:id="10305" w:name="_Toc115187655"/>
      <w:bookmarkStart w:id="10306" w:name="_Toc121994210"/>
      <w:bookmarkStart w:id="10307" w:name="_Toc124153218"/>
      <w:bookmarkStart w:id="10308" w:name="_Toc131538520"/>
      <w:bookmarkStart w:id="10309" w:name="_Toc137391640"/>
      <w:bookmarkStart w:id="10310" w:name="_Toc146962300"/>
      <w:bookmarkStart w:id="10311" w:name="_Toc187256665"/>
      <w:r>
        <w:t>8.2.10</w:t>
      </w:r>
      <w:r w:rsidRPr="00F95B02">
        <w:t>.</w:t>
      </w:r>
      <w:r>
        <w:t>5</w:t>
      </w:r>
      <w:r w:rsidRPr="00F95B02">
        <w:tab/>
      </w:r>
      <w:r>
        <w:t>Test Requirement</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p>
    <w:p w14:paraId="1BCB3A83" w14:textId="77777777" w:rsidR="00D440F1" w:rsidRPr="00D13B9F" w:rsidRDefault="00D440F1" w:rsidP="00D440F1">
      <w:pPr>
        <w:pStyle w:val="Heading5"/>
        <w:rPr>
          <w:rFonts w:cs="Arial"/>
          <w:i/>
          <w:iCs/>
          <w:szCs w:val="22"/>
          <w:lang w:eastAsia="zh-CN"/>
        </w:rPr>
      </w:pPr>
      <w:bookmarkStart w:id="10312" w:name="_Toc58918145"/>
      <w:bookmarkStart w:id="10313" w:name="_Toc74928243"/>
      <w:bookmarkStart w:id="10314" w:name="_Toc76115342"/>
      <w:bookmarkStart w:id="10315" w:name="_Toc76544749"/>
      <w:bookmarkStart w:id="10316" w:name="_Toc82541566"/>
      <w:bookmarkStart w:id="10317" w:name="_Toc89952213"/>
      <w:bookmarkStart w:id="10318" w:name="_Toc98767309"/>
      <w:bookmarkStart w:id="10319" w:name="_Toc106203357"/>
      <w:bookmarkStart w:id="10320" w:name="_Toc115187656"/>
      <w:bookmarkStart w:id="10321" w:name="_Toc121994211"/>
      <w:bookmarkStart w:id="10322" w:name="_Toc124153219"/>
      <w:bookmarkStart w:id="10323" w:name="_Toc131538521"/>
      <w:bookmarkStart w:id="10324" w:name="_Toc137391641"/>
      <w:bookmarkStart w:id="10325" w:name="_Toc146962301"/>
      <w:bookmarkStart w:id="10326" w:name="_Toc187256666"/>
      <w:r w:rsidRPr="00931575">
        <w:t>8.2</w:t>
      </w:r>
      <w:bookmarkStart w:id="10327" w:name="OLE_LINK56"/>
      <w:r w:rsidRPr="00931575">
        <w:t>.</w:t>
      </w:r>
      <w:bookmarkEnd w:id="10327"/>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10328"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10328"/>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10329"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0329"/>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10330"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0330"/>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10331" w:name="_Toc74928244"/>
      <w:bookmarkStart w:id="10332" w:name="_Toc76115343"/>
      <w:bookmarkStart w:id="10333" w:name="_Toc76544750"/>
      <w:bookmarkStart w:id="10334" w:name="_Toc82541567"/>
      <w:bookmarkStart w:id="10335" w:name="_Toc89952214"/>
      <w:bookmarkStart w:id="10336" w:name="_Toc98767310"/>
      <w:bookmarkStart w:id="10337" w:name="_Toc106203358"/>
      <w:bookmarkStart w:id="10338" w:name="_Toc115187657"/>
      <w:bookmarkStart w:id="10339" w:name="_Toc121994212"/>
      <w:bookmarkStart w:id="10340" w:name="_Toc124153220"/>
      <w:bookmarkStart w:id="10341" w:name="_Toc131538522"/>
      <w:bookmarkStart w:id="10342" w:name="_Toc137391642"/>
      <w:bookmarkStart w:id="10343" w:name="_Toc146962302"/>
      <w:bookmarkStart w:id="10344" w:name="_Toc187256667"/>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414CC34B" w14:textId="77777777" w:rsidR="003D19C9" w:rsidRPr="00931575" w:rsidRDefault="003D19C9" w:rsidP="003D19C9">
      <w:pPr>
        <w:pStyle w:val="Heading4"/>
      </w:pPr>
      <w:bookmarkStart w:id="10345" w:name="_Toc74928245"/>
      <w:bookmarkStart w:id="10346" w:name="_Toc76115344"/>
      <w:bookmarkStart w:id="10347" w:name="_Toc76544751"/>
      <w:bookmarkStart w:id="10348" w:name="_Toc82541568"/>
      <w:bookmarkStart w:id="10349" w:name="_Toc89952215"/>
      <w:bookmarkStart w:id="10350" w:name="_Toc98767311"/>
      <w:bookmarkStart w:id="10351" w:name="_Toc106203359"/>
      <w:bookmarkStart w:id="10352" w:name="_Toc115187658"/>
      <w:bookmarkStart w:id="10353" w:name="_Toc121994213"/>
      <w:bookmarkStart w:id="10354" w:name="_Toc124153221"/>
      <w:bookmarkStart w:id="10355" w:name="_Toc131538523"/>
      <w:bookmarkStart w:id="10356" w:name="_Toc137391643"/>
      <w:bookmarkStart w:id="10357" w:name="_Toc146962303"/>
      <w:bookmarkStart w:id="10358" w:name="_Toc187256668"/>
      <w:r w:rsidRPr="00931575">
        <w:t>8.2.</w:t>
      </w:r>
      <w:r>
        <w:t>11</w:t>
      </w:r>
      <w:r w:rsidRPr="00931575">
        <w:rPr>
          <w:rFonts w:hint="eastAsia"/>
        </w:rPr>
        <w:t>.1</w:t>
      </w:r>
      <w:r w:rsidRPr="00931575">
        <w:tab/>
        <w:t>Definition and applicability</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0359" w:name="_Toc74928246"/>
      <w:bookmarkStart w:id="10360" w:name="_Toc76115345"/>
      <w:bookmarkStart w:id="10361" w:name="_Toc76544752"/>
      <w:bookmarkStart w:id="10362" w:name="_Toc82541569"/>
      <w:bookmarkStart w:id="10363" w:name="_Toc89952216"/>
      <w:bookmarkStart w:id="10364" w:name="_Toc98767312"/>
      <w:bookmarkStart w:id="10365" w:name="_Toc106203360"/>
      <w:bookmarkStart w:id="10366" w:name="_Toc115187659"/>
      <w:bookmarkStart w:id="10367" w:name="_Toc121994214"/>
      <w:bookmarkStart w:id="10368" w:name="_Toc124153222"/>
      <w:bookmarkStart w:id="10369" w:name="_Toc131538524"/>
      <w:bookmarkStart w:id="10370" w:name="_Toc137391644"/>
      <w:bookmarkStart w:id="10371" w:name="_Toc146962304"/>
      <w:bookmarkStart w:id="10372" w:name="_Toc187256669"/>
      <w:r w:rsidRPr="00931575">
        <w:t>8.2.</w:t>
      </w:r>
      <w:r>
        <w:t>11</w:t>
      </w:r>
      <w:r w:rsidRPr="00931575">
        <w:rPr>
          <w:rFonts w:hint="eastAsia"/>
        </w:rPr>
        <w:t>.</w:t>
      </w:r>
      <w:r w:rsidRPr="00931575">
        <w:t>2</w:t>
      </w:r>
      <w:r w:rsidRPr="00931575">
        <w:tab/>
        <w:t xml:space="preserve">Minimum </w:t>
      </w:r>
      <w:r w:rsidRPr="00D4288D">
        <w:t>Requirement</w:t>
      </w:r>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0373" w:name="_Toc74928247"/>
      <w:bookmarkStart w:id="10374" w:name="_Toc76115346"/>
      <w:bookmarkStart w:id="10375" w:name="_Toc76544753"/>
      <w:bookmarkStart w:id="10376" w:name="_Toc82541570"/>
      <w:bookmarkStart w:id="10377" w:name="_Toc89952217"/>
      <w:bookmarkStart w:id="10378" w:name="_Toc98767313"/>
      <w:bookmarkStart w:id="10379" w:name="_Toc106203361"/>
      <w:bookmarkStart w:id="10380" w:name="_Toc115187660"/>
      <w:bookmarkStart w:id="10381" w:name="_Toc121994215"/>
      <w:bookmarkStart w:id="10382" w:name="_Toc124153223"/>
      <w:bookmarkStart w:id="10383" w:name="_Toc131538525"/>
      <w:bookmarkStart w:id="10384" w:name="_Toc137391645"/>
      <w:bookmarkStart w:id="10385" w:name="_Toc146962305"/>
      <w:bookmarkStart w:id="10386" w:name="_Toc187256670"/>
      <w:r w:rsidRPr="00931575">
        <w:t>8.2.</w:t>
      </w:r>
      <w:r>
        <w:t>11</w:t>
      </w:r>
      <w:r w:rsidRPr="00931575">
        <w:rPr>
          <w:rFonts w:hint="eastAsia"/>
        </w:rPr>
        <w:t>.</w:t>
      </w:r>
      <w:r w:rsidRPr="00931575">
        <w:t>3</w:t>
      </w:r>
      <w:r w:rsidRPr="00931575">
        <w:tab/>
        <w:t>Test purpose</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0387" w:name="_Toc74928248"/>
      <w:bookmarkStart w:id="10388" w:name="_Toc76115347"/>
      <w:bookmarkStart w:id="10389" w:name="_Toc76544754"/>
      <w:bookmarkStart w:id="10390" w:name="_Toc82541571"/>
      <w:bookmarkStart w:id="10391" w:name="_Toc89952218"/>
      <w:bookmarkStart w:id="10392" w:name="_Toc98767314"/>
      <w:bookmarkStart w:id="10393" w:name="_Toc106203362"/>
      <w:bookmarkStart w:id="10394" w:name="_Toc115187661"/>
      <w:bookmarkStart w:id="10395" w:name="_Toc121994216"/>
      <w:bookmarkStart w:id="10396" w:name="_Toc124153224"/>
      <w:bookmarkStart w:id="10397" w:name="_Toc131538526"/>
      <w:bookmarkStart w:id="10398" w:name="_Toc137391646"/>
      <w:bookmarkStart w:id="10399" w:name="_Toc146962306"/>
      <w:bookmarkStart w:id="10400" w:name="_Toc187256671"/>
      <w:r w:rsidRPr="00931575">
        <w:t>8.2.</w:t>
      </w:r>
      <w:r>
        <w:t>11</w:t>
      </w:r>
      <w:r w:rsidRPr="00931575">
        <w:rPr>
          <w:rFonts w:hint="eastAsia"/>
        </w:rPr>
        <w:t>.</w:t>
      </w:r>
      <w:r w:rsidRPr="00931575">
        <w:t>4</w:t>
      </w:r>
      <w:r w:rsidRPr="00931575">
        <w:tab/>
        <w:t>Method of test</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37137C4B" w14:textId="77777777" w:rsidR="003D19C9" w:rsidRPr="00931575" w:rsidRDefault="003D19C9" w:rsidP="003D19C9">
      <w:pPr>
        <w:pStyle w:val="Heading5"/>
      </w:pPr>
      <w:bookmarkStart w:id="10401" w:name="_Toc74928249"/>
      <w:bookmarkStart w:id="10402" w:name="_Toc76115348"/>
      <w:bookmarkStart w:id="10403" w:name="_Toc76544755"/>
      <w:bookmarkStart w:id="10404" w:name="_Toc82541572"/>
      <w:bookmarkStart w:id="10405" w:name="_Toc89952219"/>
      <w:bookmarkStart w:id="10406" w:name="_Toc98767315"/>
      <w:bookmarkStart w:id="10407" w:name="_Toc106203363"/>
      <w:bookmarkStart w:id="10408" w:name="_Toc115187662"/>
      <w:bookmarkStart w:id="10409" w:name="_Toc121994217"/>
      <w:bookmarkStart w:id="10410" w:name="_Toc124153225"/>
      <w:bookmarkStart w:id="10411" w:name="_Toc131538527"/>
      <w:bookmarkStart w:id="10412" w:name="_Toc137391647"/>
      <w:bookmarkStart w:id="10413" w:name="_Toc146962307"/>
      <w:bookmarkStart w:id="10414" w:name="_Toc187256672"/>
      <w:r w:rsidRPr="00931575">
        <w:t>8.2.</w:t>
      </w:r>
      <w:r>
        <w:t>11</w:t>
      </w:r>
      <w:r w:rsidRPr="00931575">
        <w:t>.4.1</w:t>
      </w:r>
      <w:r w:rsidRPr="00931575">
        <w:rPr>
          <w:rFonts w:hint="eastAsia"/>
        </w:rPr>
        <w:tab/>
      </w:r>
      <w:r w:rsidRPr="00931575">
        <w:t>Initial conditions</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0415" w:name="_Toc74928250"/>
      <w:bookmarkStart w:id="10416" w:name="_Toc76115349"/>
      <w:bookmarkStart w:id="10417" w:name="_Toc76544756"/>
      <w:bookmarkStart w:id="10418" w:name="_Toc82541573"/>
      <w:bookmarkStart w:id="10419" w:name="_Toc89952220"/>
      <w:bookmarkStart w:id="10420" w:name="_Toc98767316"/>
      <w:bookmarkStart w:id="10421" w:name="_Toc106203364"/>
      <w:bookmarkStart w:id="10422" w:name="_Toc115187663"/>
      <w:bookmarkStart w:id="10423" w:name="_Toc121994218"/>
      <w:bookmarkStart w:id="10424" w:name="_Toc124153226"/>
      <w:bookmarkStart w:id="10425" w:name="_Toc131538528"/>
      <w:bookmarkStart w:id="10426" w:name="_Toc137391648"/>
      <w:bookmarkStart w:id="10427" w:name="_Toc146962308"/>
      <w:bookmarkStart w:id="10428" w:name="_Toc187256673"/>
      <w:r w:rsidRPr="00931575">
        <w:t>8.2.</w:t>
      </w:r>
      <w:r>
        <w:t>11</w:t>
      </w:r>
      <w:r w:rsidRPr="00931575">
        <w:rPr>
          <w:rFonts w:hint="eastAsia"/>
        </w:rPr>
        <w:t>.</w:t>
      </w:r>
      <w:r w:rsidRPr="00931575">
        <w:t>4.2</w:t>
      </w:r>
      <w:r w:rsidRPr="00931575">
        <w:tab/>
        <w:t>Procedure</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0429" w:name="_Toc74928251"/>
      <w:bookmarkStart w:id="10430" w:name="_Toc76115350"/>
      <w:bookmarkStart w:id="10431" w:name="_Toc76544757"/>
      <w:bookmarkStart w:id="10432" w:name="_Toc82541574"/>
      <w:bookmarkStart w:id="10433" w:name="_Toc89952221"/>
      <w:bookmarkStart w:id="10434" w:name="_Toc98767317"/>
      <w:bookmarkStart w:id="10435" w:name="_Toc106203365"/>
      <w:bookmarkStart w:id="10436" w:name="_Toc115187664"/>
      <w:bookmarkStart w:id="10437" w:name="_Toc121994219"/>
      <w:bookmarkStart w:id="10438" w:name="_Toc124153227"/>
      <w:bookmarkStart w:id="10439" w:name="_Toc131538529"/>
      <w:bookmarkStart w:id="10440" w:name="_Toc137391649"/>
      <w:bookmarkStart w:id="10441" w:name="_Toc146962309"/>
      <w:bookmarkStart w:id="10442" w:name="_Toc187256674"/>
      <w:r w:rsidRPr="00931575">
        <w:t>8.2.</w:t>
      </w:r>
      <w:r>
        <w:t>11</w:t>
      </w:r>
      <w:r w:rsidRPr="00931575">
        <w:rPr>
          <w:rFonts w:hint="eastAsia"/>
        </w:rPr>
        <w:t>.</w:t>
      </w:r>
      <w:r w:rsidRPr="00931575">
        <w:t>5</w:t>
      </w:r>
      <w:r w:rsidRPr="00931575">
        <w:tab/>
        <w:t>Test Requirement</w:t>
      </w:r>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49CE2FA6" w14:textId="77777777" w:rsidR="003D19C9" w:rsidRPr="00931575" w:rsidRDefault="003D19C9" w:rsidP="003D19C9">
      <w:pPr>
        <w:pStyle w:val="Heading5"/>
        <w:rPr>
          <w:rFonts w:cs="Arial"/>
          <w:i/>
          <w:iCs/>
          <w:szCs w:val="22"/>
          <w:lang w:eastAsia="zh-CN"/>
        </w:rPr>
      </w:pPr>
      <w:bookmarkStart w:id="10443" w:name="_Toc74928252"/>
      <w:bookmarkStart w:id="10444" w:name="_Toc76115351"/>
      <w:bookmarkStart w:id="10445" w:name="_Toc76544758"/>
      <w:bookmarkStart w:id="10446" w:name="_Toc82541575"/>
      <w:bookmarkStart w:id="10447" w:name="_Toc89952222"/>
      <w:bookmarkStart w:id="10448" w:name="_Toc98767318"/>
      <w:bookmarkStart w:id="10449" w:name="_Toc106203366"/>
      <w:bookmarkStart w:id="10450" w:name="_Toc115187665"/>
      <w:bookmarkStart w:id="10451" w:name="_Toc121994220"/>
      <w:bookmarkStart w:id="10452" w:name="_Toc124153228"/>
      <w:bookmarkStart w:id="10453" w:name="_Toc131538530"/>
      <w:bookmarkStart w:id="10454" w:name="_Toc137391650"/>
      <w:bookmarkStart w:id="10455" w:name="_Toc146962310"/>
      <w:bookmarkStart w:id="10456" w:name="_Toc187256675"/>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10457" w:name="_Toc58915994"/>
      <w:bookmarkStart w:id="10458" w:name="_Toc66701141"/>
      <w:bookmarkStart w:id="10459" w:name="_Toc68697298"/>
      <w:bookmarkStart w:id="10460" w:name="_Toc74928253"/>
      <w:bookmarkStart w:id="10461" w:name="_Toc76115352"/>
      <w:bookmarkStart w:id="10462" w:name="_Toc76544759"/>
      <w:bookmarkStart w:id="10463" w:name="_Toc82541576"/>
      <w:bookmarkStart w:id="10464" w:name="_Toc89952223"/>
      <w:bookmarkStart w:id="10465" w:name="_Toc98767319"/>
      <w:bookmarkStart w:id="10466" w:name="_Toc106203367"/>
      <w:bookmarkStart w:id="10467" w:name="_Toc115187666"/>
      <w:bookmarkStart w:id="10468" w:name="_Toc121994221"/>
      <w:bookmarkStart w:id="10469" w:name="_Toc124153229"/>
      <w:bookmarkStart w:id="10470" w:name="_Toc131538531"/>
      <w:bookmarkStart w:id="10471" w:name="_Toc137391651"/>
      <w:bookmarkStart w:id="10472" w:name="_Toc146962311"/>
      <w:bookmarkStart w:id="10473" w:name="_Toc187256676"/>
      <w:r w:rsidRPr="00931575">
        <w:t>8.3</w:t>
      </w:r>
      <w:r w:rsidRPr="00931575">
        <w:tab/>
        <w:t>OTA performance requirements for PUCCH</w:t>
      </w:r>
      <w:bookmarkEnd w:id="9202"/>
      <w:bookmarkEnd w:id="9203"/>
      <w:bookmarkEnd w:id="9509"/>
      <w:bookmarkEnd w:id="9510"/>
      <w:bookmarkEnd w:id="9511"/>
      <w:bookmarkEnd w:id="9512"/>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70767A8A" w14:textId="77777777" w:rsidR="00C45907" w:rsidRPr="00931575" w:rsidRDefault="00C45907" w:rsidP="00C45907">
      <w:pPr>
        <w:pStyle w:val="Heading3"/>
        <w:rPr>
          <w:lang w:eastAsia="zh-CN"/>
        </w:rPr>
      </w:pPr>
      <w:bookmarkStart w:id="10474" w:name="_Toc21102964"/>
      <w:bookmarkStart w:id="10475" w:name="_Toc29810813"/>
      <w:bookmarkStart w:id="10476" w:name="_Toc36636173"/>
      <w:bookmarkStart w:id="10477" w:name="_Toc37273119"/>
      <w:bookmarkStart w:id="10478" w:name="_Toc45886207"/>
      <w:bookmarkStart w:id="10479" w:name="_Toc53183286"/>
      <w:bookmarkStart w:id="10480" w:name="_Toc58915995"/>
      <w:bookmarkStart w:id="10481" w:name="_Toc66701142"/>
      <w:bookmarkStart w:id="10482" w:name="_Toc68697299"/>
      <w:bookmarkStart w:id="10483" w:name="_Toc74928254"/>
      <w:bookmarkStart w:id="10484" w:name="_Toc76115353"/>
      <w:bookmarkStart w:id="10485" w:name="_Toc76544760"/>
      <w:bookmarkStart w:id="10486" w:name="_Toc82541577"/>
      <w:bookmarkStart w:id="10487" w:name="_Toc89952224"/>
      <w:bookmarkStart w:id="10488" w:name="_Toc98767320"/>
      <w:bookmarkStart w:id="10489" w:name="_Toc106203368"/>
      <w:bookmarkStart w:id="10490" w:name="_Toc115187667"/>
      <w:bookmarkStart w:id="10491" w:name="_Toc121994222"/>
      <w:bookmarkStart w:id="10492" w:name="_Toc124153230"/>
      <w:bookmarkStart w:id="10493" w:name="_Toc131538532"/>
      <w:bookmarkStart w:id="10494" w:name="_Toc137391652"/>
      <w:bookmarkStart w:id="10495" w:name="_Toc146962312"/>
      <w:bookmarkStart w:id="10496" w:name="_Toc187256677"/>
      <w:r w:rsidRPr="00931575">
        <w:t>8.3.1</w:t>
      </w:r>
      <w:r w:rsidRPr="00931575">
        <w:tab/>
        <w:t xml:space="preserve">Performance requirements for PUCCH format </w:t>
      </w:r>
      <w:r w:rsidRPr="00931575">
        <w:rPr>
          <w:rFonts w:hint="eastAsia"/>
          <w:lang w:eastAsia="zh-CN"/>
        </w:rPr>
        <w:t>0</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0C47E1EB" w14:textId="77777777" w:rsidR="00C45907" w:rsidRPr="00931575" w:rsidRDefault="00C45907" w:rsidP="00C45907">
      <w:pPr>
        <w:pStyle w:val="Heading4"/>
      </w:pPr>
      <w:bookmarkStart w:id="10497" w:name="_Toc21102965"/>
      <w:bookmarkStart w:id="10498" w:name="_Toc29810814"/>
      <w:bookmarkStart w:id="10499" w:name="_Toc36636174"/>
      <w:bookmarkStart w:id="10500" w:name="_Toc37273120"/>
      <w:bookmarkStart w:id="10501" w:name="_Toc45886208"/>
      <w:bookmarkStart w:id="10502" w:name="_Toc53183287"/>
      <w:bookmarkStart w:id="10503" w:name="_Toc58915996"/>
      <w:bookmarkStart w:id="10504" w:name="_Toc66701143"/>
      <w:bookmarkStart w:id="10505" w:name="_Toc68697300"/>
      <w:bookmarkStart w:id="10506" w:name="_Toc74928255"/>
      <w:bookmarkStart w:id="10507" w:name="_Toc76115354"/>
      <w:bookmarkStart w:id="10508" w:name="_Toc76544761"/>
      <w:bookmarkStart w:id="10509" w:name="_Toc82541578"/>
      <w:bookmarkStart w:id="10510" w:name="_Toc89952225"/>
      <w:bookmarkStart w:id="10511" w:name="_Toc98767321"/>
      <w:bookmarkStart w:id="10512" w:name="_Toc106203369"/>
      <w:bookmarkStart w:id="10513" w:name="_Toc115187668"/>
      <w:bookmarkStart w:id="10514" w:name="_Toc121994223"/>
      <w:bookmarkStart w:id="10515" w:name="_Toc124153231"/>
      <w:bookmarkStart w:id="10516" w:name="_Toc131538533"/>
      <w:bookmarkStart w:id="10517" w:name="_Toc137391653"/>
      <w:bookmarkStart w:id="10518" w:name="_Toc146962313"/>
      <w:bookmarkStart w:id="10519" w:name="_Toc187256678"/>
      <w:r w:rsidRPr="00931575">
        <w:t>8.3.1.1</w:t>
      </w:r>
      <w:r w:rsidRPr="00931575">
        <w:tab/>
        <w:t>Definition and applicability</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520" w:name="_Toc21102966"/>
      <w:bookmarkStart w:id="10521" w:name="_Toc29810815"/>
      <w:bookmarkStart w:id="10522" w:name="_Toc36636175"/>
      <w:bookmarkStart w:id="10523" w:name="_Toc37273121"/>
      <w:bookmarkStart w:id="10524" w:name="_Toc45886209"/>
      <w:bookmarkStart w:id="10525" w:name="_Toc53183288"/>
      <w:bookmarkStart w:id="10526" w:name="_Toc58915997"/>
      <w:bookmarkStart w:id="10527" w:name="_Toc66701144"/>
      <w:bookmarkStart w:id="10528" w:name="_Toc68697301"/>
      <w:bookmarkStart w:id="10529" w:name="_Toc74928256"/>
      <w:bookmarkStart w:id="10530" w:name="_Toc76115355"/>
      <w:bookmarkStart w:id="10531" w:name="_Toc76544762"/>
      <w:bookmarkStart w:id="10532" w:name="_Toc82541579"/>
      <w:bookmarkStart w:id="10533" w:name="_Toc89952226"/>
      <w:bookmarkStart w:id="10534" w:name="_Toc98767322"/>
      <w:bookmarkStart w:id="10535" w:name="_Toc106203370"/>
      <w:bookmarkStart w:id="10536" w:name="_Toc115187669"/>
      <w:bookmarkStart w:id="10537" w:name="_Toc121994224"/>
      <w:bookmarkStart w:id="10538" w:name="_Toc124153232"/>
      <w:bookmarkStart w:id="10539" w:name="_Toc131538534"/>
      <w:bookmarkStart w:id="10540" w:name="_Toc137391654"/>
      <w:bookmarkStart w:id="10541" w:name="_Toc146962314"/>
      <w:bookmarkStart w:id="10542" w:name="_Toc187256679"/>
      <w:r w:rsidRPr="00931575">
        <w:t>8.3.1.2</w:t>
      </w:r>
      <w:r w:rsidRPr="00931575">
        <w:tab/>
        <w:t>Minimum Requirement</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543" w:name="_Toc21102967"/>
      <w:bookmarkStart w:id="10544" w:name="_Toc29810816"/>
      <w:bookmarkStart w:id="10545" w:name="_Toc36636176"/>
      <w:bookmarkStart w:id="10546" w:name="_Toc37273122"/>
      <w:bookmarkStart w:id="10547" w:name="_Toc45886210"/>
      <w:bookmarkStart w:id="10548" w:name="_Toc53183289"/>
      <w:bookmarkStart w:id="10549" w:name="_Toc58915998"/>
      <w:bookmarkStart w:id="10550" w:name="_Toc66701145"/>
      <w:bookmarkStart w:id="10551" w:name="_Toc68697302"/>
      <w:bookmarkStart w:id="10552" w:name="_Toc74928257"/>
      <w:bookmarkStart w:id="10553" w:name="_Toc76115356"/>
      <w:bookmarkStart w:id="10554" w:name="_Toc76544763"/>
      <w:bookmarkStart w:id="10555" w:name="_Toc82541580"/>
      <w:bookmarkStart w:id="10556" w:name="_Toc89952227"/>
      <w:bookmarkStart w:id="10557" w:name="_Toc98767323"/>
      <w:bookmarkStart w:id="10558" w:name="_Toc106203371"/>
      <w:bookmarkStart w:id="10559" w:name="_Toc115187670"/>
      <w:bookmarkStart w:id="10560" w:name="_Toc121994225"/>
      <w:bookmarkStart w:id="10561" w:name="_Toc124153233"/>
      <w:bookmarkStart w:id="10562" w:name="_Toc131538535"/>
      <w:bookmarkStart w:id="10563" w:name="_Toc137391655"/>
      <w:bookmarkStart w:id="10564" w:name="_Toc146962315"/>
      <w:bookmarkStart w:id="10565" w:name="_Toc187256680"/>
      <w:r w:rsidRPr="00931575">
        <w:t>8.3.1.3</w:t>
      </w:r>
      <w:r w:rsidRPr="00931575">
        <w:tab/>
        <w:t>Test purpose</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566" w:name="_Toc21102968"/>
      <w:bookmarkStart w:id="10567" w:name="_Toc29810817"/>
      <w:bookmarkStart w:id="10568" w:name="_Toc36636177"/>
      <w:bookmarkStart w:id="10569" w:name="_Toc37273123"/>
      <w:bookmarkStart w:id="10570" w:name="_Toc45886211"/>
      <w:bookmarkStart w:id="10571" w:name="_Toc53183290"/>
      <w:bookmarkStart w:id="10572" w:name="_Toc58915999"/>
      <w:bookmarkStart w:id="10573" w:name="_Toc66701146"/>
      <w:bookmarkStart w:id="10574" w:name="_Toc68697303"/>
      <w:bookmarkStart w:id="10575" w:name="_Toc74928258"/>
      <w:bookmarkStart w:id="10576" w:name="_Toc76115357"/>
      <w:bookmarkStart w:id="10577" w:name="_Toc76544764"/>
      <w:bookmarkStart w:id="10578" w:name="_Toc82541581"/>
      <w:bookmarkStart w:id="10579" w:name="_Toc89952228"/>
      <w:bookmarkStart w:id="10580" w:name="_Toc98767324"/>
      <w:bookmarkStart w:id="10581" w:name="_Toc106203372"/>
      <w:bookmarkStart w:id="10582" w:name="_Toc115187671"/>
      <w:bookmarkStart w:id="10583" w:name="_Toc121994226"/>
      <w:bookmarkStart w:id="10584" w:name="_Toc124153234"/>
      <w:bookmarkStart w:id="10585" w:name="_Toc131538536"/>
      <w:bookmarkStart w:id="10586" w:name="_Toc137391656"/>
      <w:bookmarkStart w:id="10587" w:name="_Toc146962316"/>
      <w:bookmarkStart w:id="10588" w:name="_Toc187256681"/>
      <w:r w:rsidRPr="00931575">
        <w:t>8.3.1.4</w:t>
      </w:r>
      <w:r w:rsidRPr="00931575">
        <w:tab/>
        <w:t>Method of test</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09C9BE1A" w14:textId="77777777" w:rsidR="00C45907" w:rsidRPr="00931575" w:rsidRDefault="00C45907" w:rsidP="00C45907">
      <w:pPr>
        <w:pStyle w:val="Heading5"/>
      </w:pPr>
      <w:bookmarkStart w:id="10589" w:name="_Toc21102969"/>
      <w:bookmarkStart w:id="10590" w:name="_Toc29810818"/>
      <w:bookmarkStart w:id="10591" w:name="_Toc36636178"/>
      <w:bookmarkStart w:id="10592" w:name="_Toc37273124"/>
      <w:bookmarkStart w:id="10593" w:name="_Toc45886212"/>
      <w:bookmarkStart w:id="10594" w:name="_Toc53183291"/>
      <w:bookmarkStart w:id="10595" w:name="_Toc58916000"/>
      <w:bookmarkStart w:id="10596" w:name="_Toc66701147"/>
      <w:bookmarkStart w:id="10597" w:name="_Toc68697304"/>
      <w:bookmarkStart w:id="10598" w:name="_Toc74928259"/>
      <w:bookmarkStart w:id="10599" w:name="_Toc76115358"/>
      <w:bookmarkStart w:id="10600" w:name="_Toc76544765"/>
      <w:bookmarkStart w:id="10601" w:name="_Toc82541582"/>
      <w:bookmarkStart w:id="10602" w:name="_Toc89952229"/>
      <w:bookmarkStart w:id="10603" w:name="_Toc98767325"/>
      <w:bookmarkStart w:id="10604" w:name="_Toc106203373"/>
      <w:bookmarkStart w:id="10605" w:name="_Toc115187672"/>
      <w:bookmarkStart w:id="10606" w:name="_Toc121994227"/>
      <w:bookmarkStart w:id="10607" w:name="_Toc124153235"/>
      <w:bookmarkStart w:id="10608" w:name="_Toc131538537"/>
      <w:bookmarkStart w:id="10609" w:name="_Toc137391657"/>
      <w:bookmarkStart w:id="10610" w:name="_Toc146962317"/>
      <w:bookmarkStart w:id="10611" w:name="_Toc187256682"/>
      <w:r w:rsidRPr="00931575">
        <w:t>8.3.1.4.1</w:t>
      </w:r>
      <w:r w:rsidRPr="00931575">
        <w:tab/>
        <w:t>Initial conditions</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612"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613" w:name="_Toc29810819"/>
      <w:bookmarkStart w:id="10614" w:name="_Toc36636179"/>
      <w:bookmarkStart w:id="10615" w:name="_Toc37273125"/>
      <w:bookmarkStart w:id="10616" w:name="_Toc45886213"/>
      <w:bookmarkStart w:id="10617" w:name="_Toc53183292"/>
      <w:bookmarkStart w:id="10618" w:name="_Toc58916001"/>
      <w:bookmarkStart w:id="10619" w:name="_Toc66701148"/>
      <w:bookmarkStart w:id="10620" w:name="_Toc68697305"/>
      <w:bookmarkStart w:id="10621" w:name="_Toc74928260"/>
      <w:bookmarkStart w:id="10622" w:name="_Toc76115359"/>
      <w:bookmarkStart w:id="10623" w:name="_Toc76544766"/>
      <w:bookmarkStart w:id="10624" w:name="_Toc82541583"/>
      <w:bookmarkStart w:id="10625" w:name="_Toc89952230"/>
      <w:bookmarkStart w:id="10626" w:name="_Toc98767326"/>
      <w:bookmarkStart w:id="10627" w:name="_Toc106203374"/>
      <w:bookmarkStart w:id="10628" w:name="_Toc115187673"/>
      <w:bookmarkStart w:id="10629" w:name="_Toc121994228"/>
      <w:bookmarkStart w:id="10630" w:name="_Toc124153236"/>
      <w:bookmarkStart w:id="10631" w:name="_Toc131538538"/>
      <w:bookmarkStart w:id="10632" w:name="_Toc137391658"/>
      <w:bookmarkStart w:id="10633" w:name="_Toc146962318"/>
      <w:bookmarkStart w:id="10634" w:name="_Toc187256683"/>
      <w:r w:rsidRPr="00931575">
        <w:t>8.3.1.4.2</w:t>
      </w:r>
      <w:r w:rsidRPr="00931575">
        <w:tab/>
        <w:t>Procedure</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35pt" o:ole="" fillcolor="window">
            <v:imagedata r:id="rId71" o:title=""/>
          </v:shape>
          <o:OLEObject Type="Embed" ProgID="Word.Picture.8" ShapeID="_x0000_i1049" DrawAspect="Content" ObjectID="_1804591775"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635" w:name="_Toc21102971"/>
      <w:bookmarkStart w:id="10636" w:name="_Toc29810820"/>
      <w:bookmarkStart w:id="10637" w:name="_Toc36636180"/>
      <w:bookmarkStart w:id="10638" w:name="_Toc37273126"/>
      <w:bookmarkStart w:id="10639" w:name="_Toc45886214"/>
      <w:bookmarkStart w:id="10640" w:name="_Toc53183293"/>
      <w:bookmarkStart w:id="10641" w:name="_Toc58916002"/>
      <w:bookmarkStart w:id="10642" w:name="_Toc66701149"/>
      <w:bookmarkStart w:id="10643" w:name="_Toc68697306"/>
      <w:bookmarkStart w:id="10644" w:name="_Toc74928261"/>
      <w:bookmarkStart w:id="10645" w:name="_Toc76115360"/>
      <w:bookmarkStart w:id="10646" w:name="_Toc76544767"/>
      <w:bookmarkStart w:id="10647" w:name="_Toc82541584"/>
      <w:bookmarkStart w:id="10648" w:name="_Toc89952231"/>
      <w:bookmarkStart w:id="10649" w:name="_Toc98767327"/>
      <w:bookmarkStart w:id="10650" w:name="_Toc106203375"/>
      <w:bookmarkStart w:id="10651" w:name="_Toc115187674"/>
      <w:bookmarkStart w:id="10652" w:name="_Toc121994229"/>
      <w:bookmarkStart w:id="10653" w:name="_Toc124153237"/>
      <w:bookmarkStart w:id="10654" w:name="_Toc131538539"/>
      <w:bookmarkStart w:id="10655" w:name="_Toc137391659"/>
      <w:bookmarkStart w:id="10656" w:name="_Toc146962319"/>
      <w:bookmarkStart w:id="10657" w:name="_Toc187256684"/>
      <w:r w:rsidRPr="00931575">
        <w:t>8.3.1.5</w:t>
      </w:r>
      <w:r w:rsidRPr="00931575">
        <w:tab/>
        <w:t>Test Requirement</w:t>
      </w:r>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48BB0FD3" w14:textId="77777777" w:rsidR="00C45907" w:rsidRPr="00931575" w:rsidRDefault="00C45907" w:rsidP="00C45907">
      <w:pPr>
        <w:pStyle w:val="Heading5"/>
        <w:rPr>
          <w:i/>
          <w:iCs/>
          <w:lang w:eastAsia="zh-CN"/>
        </w:rPr>
      </w:pPr>
      <w:bookmarkStart w:id="10658" w:name="_Toc21102972"/>
      <w:bookmarkStart w:id="10659" w:name="_Toc29810821"/>
      <w:bookmarkStart w:id="10660" w:name="_Toc36636181"/>
      <w:bookmarkStart w:id="10661" w:name="_Toc37273127"/>
      <w:bookmarkStart w:id="10662" w:name="_Toc45886215"/>
      <w:bookmarkStart w:id="10663" w:name="_Toc53183294"/>
      <w:bookmarkStart w:id="10664" w:name="_Toc58916003"/>
      <w:bookmarkStart w:id="10665" w:name="_Toc66701150"/>
      <w:bookmarkStart w:id="10666" w:name="_Toc68697307"/>
      <w:bookmarkStart w:id="10667" w:name="_Toc74928262"/>
      <w:bookmarkStart w:id="10668" w:name="_Toc76115361"/>
      <w:bookmarkStart w:id="10669" w:name="_Toc76544768"/>
      <w:bookmarkStart w:id="10670" w:name="_Toc82541585"/>
      <w:bookmarkStart w:id="10671" w:name="_Toc89952232"/>
      <w:bookmarkStart w:id="10672" w:name="_Toc98767328"/>
      <w:bookmarkStart w:id="10673" w:name="_Toc106203376"/>
      <w:bookmarkStart w:id="10674" w:name="_Toc115187675"/>
      <w:bookmarkStart w:id="10675" w:name="_Toc121994230"/>
      <w:bookmarkStart w:id="10676" w:name="_Toc124153238"/>
      <w:bookmarkStart w:id="10677" w:name="_Toc131538540"/>
      <w:bookmarkStart w:id="10678" w:name="_Toc137391660"/>
      <w:bookmarkStart w:id="10679" w:name="_Toc146962320"/>
      <w:bookmarkStart w:id="10680" w:name="_Toc187256685"/>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681" w:name="_Toc21102973"/>
      <w:bookmarkStart w:id="10682" w:name="_Toc29810822"/>
      <w:bookmarkStart w:id="10683" w:name="_Toc36636182"/>
      <w:bookmarkStart w:id="10684" w:name="_Toc37273128"/>
      <w:bookmarkStart w:id="10685" w:name="_Toc45886216"/>
      <w:bookmarkStart w:id="10686" w:name="_Toc53183295"/>
      <w:bookmarkStart w:id="10687" w:name="_Toc58916004"/>
      <w:bookmarkStart w:id="10688" w:name="_Toc66701151"/>
      <w:bookmarkStart w:id="10689" w:name="_Toc68697308"/>
      <w:bookmarkStart w:id="10690" w:name="_Toc74928263"/>
      <w:bookmarkStart w:id="10691" w:name="_Toc76115362"/>
      <w:bookmarkStart w:id="10692" w:name="_Toc76544769"/>
      <w:bookmarkStart w:id="10693" w:name="_Toc82541586"/>
      <w:bookmarkStart w:id="10694" w:name="_Toc89952233"/>
      <w:bookmarkStart w:id="10695" w:name="_Toc98767329"/>
      <w:bookmarkStart w:id="10696" w:name="_Toc106203377"/>
      <w:bookmarkStart w:id="10697" w:name="_Toc115187676"/>
      <w:bookmarkStart w:id="10698" w:name="_Toc121994231"/>
      <w:bookmarkStart w:id="10699" w:name="_Toc124153239"/>
      <w:bookmarkStart w:id="10700" w:name="_Toc131538541"/>
      <w:bookmarkStart w:id="10701" w:name="_Toc137391661"/>
      <w:bookmarkStart w:id="10702" w:name="_Toc146962321"/>
      <w:bookmarkStart w:id="10703" w:name="_Toc187256686"/>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CD4E89">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CD4E89" w:rsidRDefault="007F4304" w:rsidP="00782299">
            <w:pPr>
              <w:pStyle w:val="TAH"/>
              <w:rPr>
                <w:lang w:val="fr-FR"/>
              </w:rPr>
            </w:pPr>
            <w:r w:rsidRPr="00CD4E89">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704" w:name="_Toc21102974"/>
      <w:bookmarkStart w:id="10705" w:name="_Toc29810823"/>
      <w:bookmarkStart w:id="10706" w:name="_Toc36636183"/>
      <w:bookmarkStart w:id="10707" w:name="_Toc37273129"/>
      <w:bookmarkStart w:id="10708" w:name="_Toc45886217"/>
      <w:bookmarkStart w:id="10709" w:name="_Toc53183296"/>
      <w:bookmarkStart w:id="10710" w:name="_Toc58916005"/>
      <w:bookmarkStart w:id="10711" w:name="_Toc66701152"/>
      <w:bookmarkStart w:id="10712" w:name="_Toc68697309"/>
      <w:bookmarkStart w:id="10713" w:name="_Toc74928264"/>
      <w:bookmarkStart w:id="10714" w:name="_Toc76115363"/>
      <w:bookmarkStart w:id="10715" w:name="_Toc76544770"/>
      <w:bookmarkStart w:id="10716" w:name="_Toc82541587"/>
      <w:bookmarkStart w:id="10717" w:name="_Toc89952234"/>
      <w:bookmarkStart w:id="10718" w:name="_Toc98767330"/>
      <w:bookmarkStart w:id="10719" w:name="_Toc106203378"/>
      <w:bookmarkStart w:id="10720" w:name="_Toc115187677"/>
      <w:bookmarkStart w:id="10721" w:name="_Toc121994232"/>
      <w:bookmarkStart w:id="10722" w:name="_Toc124153240"/>
      <w:bookmarkStart w:id="10723" w:name="_Toc131538542"/>
      <w:bookmarkStart w:id="10724" w:name="_Toc137391662"/>
      <w:bookmarkStart w:id="10725" w:name="_Toc146962322"/>
      <w:bookmarkStart w:id="10726" w:name="_Toc187256687"/>
      <w:r w:rsidRPr="00931575">
        <w:rPr>
          <w:lang w:val="en-US"/>
        </w:rPr>
        <w:t>8.3.2</w:t>
      </w:r>
      <w:r w:rsidRPr="00931575">
        <w:tab/>
      </w:r>
      <w:r w:rsidRPr="00931575">
        <w:rPr>
          <w:lang w:val="en-US"/>
        </w:rPr>
        <w:t>Performance requirements for PUCCH format 1</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0DF4EBDD" w14:textId="77777777" w:rsidR="00C45907" w:rsidRPr="00931575" w:rsidRDefault="00C45907" w:rsidP="00C45907">
      <w:pPr>
        <w:pStyle w:val="Heading4"/>
        <w:rPr>
          <w:lang w:val="en-US"/>
        </w:rPr>
      </w:pPr>
      <w:bookmarkStart w:id="10727" w:name="_Toc21102975"/>
      <w:bookmarkStart w:id="10728" w:name="_Toc29810824"/>
      <w:bookmarkStart w:id="10729" w:name="_Toc36636184"/>
      <w:bookmarkStart w:id="10730" w:name="_Toc37273130"/>
      <w:bookmarkStart w:id="10731" w:name="_Toc45886218"/>
      <w:bookmarkStart w:id="10732" w:name="_Toc53183297"/>
      <w:bookmarkStart w:id="10733" w:name="_Toc58916006"/>
      <w:bookmarkStart w:id="10734" w:name="_Toc66701153"/>
      <w:bookmarkStart w:id="10735" w:name="_Toc68697310"/>
      <w:bookmarkStart w:id="10736" w:name="_Toc74928265"/>
      <w:bookmarkStart w:id="10737" w:name="_Toc76115364"/>
      <w:bookmarkStart w:id="10738" w:name="_Toc76544771"/>
      <w:bookmarkStart w:id="10739" w:name="_Toc82541588"/>
      <w:bookmarkStart w:id="10740" w:name="_Toc89952235"/>
      <w:bookmarkStart w:id="10741" w:name="_Toc98767331"/>
      <w:bookmarkStart w:id="10742" w:name="_Toc106203379"/>
      <w:bookmarkStart w:id="10743" w:name="_Toc115187678"/>
      <w:bookmarkStart w:id="10744" w:name="_Toc121994233"/>
      <w:bookmarkStart w:id="10745" w:name="_Toc124153241"/>
      <w:bookmarkStart w:id="10746" w:name="_Toc131538543"/>
      <w:bookmarkStart w:id="10747" w:name="_Toc137391663"/>
      <w:bookmarkStart w:id="10748" w:name="_Toc146962323"/>
      <w:bookmarkStart w:id="10749" w:name="_Toc187256688"/>
      <w:r w:rsidRPr="00931575">
        <w:rPr>
          <w:lang w:val="en-US"/>
        </w:rPr>
        <w:t>8.3.2.1</w:t>
      </w:r>
      <w:r w:rsidRPr="00931575">
        <w:rPr>
          <w:lang w:val="en-US"/>
        </w:rPr>
        <w:tab/>
        <w:t>NACK to ACK detection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p>
    <w:p w14:paraId="08093795" w14:textId="77777777" w:rsidR="00C45907" w:rsidRPr="00931575" w:rsidRDefault="00C45907" w:rsidP="00C45907">
      <w:pPr>
        <w:pStyle w:val="Heading5"/>
        <w:rPr>
          <w:lang w:val="en-US"/>
        </w:rPr>
      </w:pPr>
      <w:bookmarkStart w:id="10750" w:name="_Toc21102976"/>
      <w:bookmarkStart w:id="10751" w:name="_Toc29810825"/>
      <w:bookmarkStart w:id="10752" w:name="_Toc36636185"/>
      <w:bookmarkStart w:id="10753" w:name="_Toc37273131"/>
      <w:bookmarkStart w:id="10754" w:name="_Toc45886219"/>
      <w:bookmarkStart w:id="10755" w:name="_Toc53183298"/>
      <w:bookmarkStart w:id="10756" w:name="_Toc58916007"/>
      <w:bookmarkStart w:id="10757" w:name="_Toc66701154"/>
      <w:bookmarkStart w:id="10758" w:name="_Toc68697311"/>
      <w:bookmarkStart w:id="10759" w:name="_Toc74928266"/>
      <w:bookmarkStart w:id="10760" w:name="_Toc76115365"/>
      <w:bookmarkStart w:id="10761" w:name="_Toc76544772"/>
      <w:bookmarkStart w:id="10762" w:name="_Toc82541589"/>
      <w:bookmarkStart w:id="10763" w:name="_Toc89952236"/>
      <w:bookmarkStart w:id="10764" w:name="_Toc98767332"/>
      <w:bookmarkStart w:id="10765" w:name="_Toc106203380"/>
      <w:bookmarkStart w:id="10766" w:name="_Toc115187679"/>
      <w:bookmarkStart w:id="10767" w:name="_Toc121994234"/>
      <w:bookmarkStart w:id="10768" w:name="_Toc124153242"/>
      <w:bookmarkStart w:id="10769" w:name="_Toc131538544"/>
      <w:bookmarkStart w:id="10770" w:name="_Toc137391664"/>
      <w:bookmarkStart w:id="10771" w:name="_Toc146962324"/>
      <w:bookmarkStart w:id="10772" w:name="_Toc187256689"/>
      <w:r w:rsidRPr="00931575">
        <w:rPr>
          <w:lang w:val="en-US"/>
        </w:rPr>
        <w:t>8.3.2.1.1</w:t>
      </w:r>
      <w:r w:rsidRPr="00931575">
        <w:rPr>
          <w:lang w:val="en-US"/>
        </w:rPr>
        <w:tab/>
        <w:t>Definition and applicability</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773" w:name="_Toc21102977"/>
      <w:bookmarkStart w:id="10774" w:name="_Toc29810826"/>
      <w:bookmarkStart w:id="10775" w:name="_Toc36636186"/>
      <w:bookmarkStart w:id="10776" w:name="_Toc37273132"/>
      <w:bookmarkStart w:id="10777" w:name="_Toc45886220"/>
      <w:bookmarkStart w:id="10778" w:name="_Toc53183299"/>
      <w:bookmarkStart w:id="10779" w:name="_Toc58916008"/>
      <w:bookmarkStart w:id="10780" w:name="_Toc66701155"/>
      <w:bookmarkStart w:id="10781" w:name="_Toc68697312"/>
      <w:bookmarkStart w:id="10782" w:name="_Toc74928267"/>
      <w:bookmarkStart w:id="10783" w:name="_Toc76115366"/>
      <w:bookmarkStart w:id="10784" w:name="_Toc76544773"/>
      <w:bookmarkStart w:id="10785" w:name="_Toc82541590"/>
      <w:bookmarkStart w:id="10786" w:name="_Toc89952237"/>
      <w:bookmarkStart w:id="10787" w:name="_Toc98767333"/>
      <w:bookmarkStart w:id="10788" w:name="_Toc106203381"/>
      <w:bookmarkStart w:id="10789" w:name="_Toc115187680"/>
      <w:bookmarkStart w:id="10790" w:name="_Toc121994235"/>
      <w:bookmarkStart w:id="10791" w:name="_Toc124153243"/>
      <w:bookmarkStart w:id="10792" w:name="_Toc131538545"/>
      <w:bookmarkStart w:id="10793" w:name="_Toc137391665"/>
      <w:bookmarkStart w:id="10794" w:name="_Toc146962325"/>
      <w:bookmarkStart w:id="10795" w:name="_Toc187256690"/>
      <w:r w:rsidRPr="00931575">
        <w:rPr>
          <w:lang w:val="en-US"/>
        </w:rPr>
        <w:t>8.3.2.1.2</w:t>
      </w:r>
      <w:r w:rsidRPr="00931575">
        <w:rPr>
          <w:lang w:val="en-US"/>
        </w:rPr>
        <w:tab/>
        <w:t>Minimum Requirement</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796" w:name="_Toc21102978"/>
      <w:bookmarkStart w:id="10797" w:name="_Toc29810827"/>
      <w:bookmarkStart w:id="10798" w:name="_Toc36636187"/>
      <w:bookmarkStart w:id="10799" w:name="_Toc37273133"/>
      <w:bookmarkStart w:id="10800" w:name="_Toc45886221"/>
      <w:bookmarkStart w:id="10801" w:name="_Toc53183300"/>
      <w:bookmarkStart w:id="10802" w:name="_Toc58916009"/>
      <w:bookmarkStart w:id="10803" w:name="_Toc66701156"/>
      <w:bookmarkStart w:id="10804" w:name="_Toc68697313"/>
      <w:bookmarkStart w:id="10805" w:name="_Toc74928268"/>
      <w:bookmarkStart w:id="10806" w:name="_Toc76115367"/>
      <w:bookmarkStart w:id="10807" w:name="_Toc76544774"/>
      <w:bookmarkStart w:id="10808" w:name="_Toc82541591"/>
      <w:bookmarkStart w:id="10809" w:name="_Toc89952238"/>
      <w:bookmarkStart w:id="10810" w:name="_Toc98767334"/>
      <w:bookmarkStart w:id="10811" w:name="_Toc106203382"/>
      <w:bookmarkStart w:id="10812" w:name="_Toc115187681"/>
      <w:bookmarkStart w:id="10813" w:name="_Toc121994236"/>
      <w:bookmarkStart w:id="10814" w:name="_Toc124153244"/>
      <w:bookmarkStart w:id="10815" w:name="_Toc131538546"/>
      <w:bookmarkStart w:id="10816" w:name="_Toc137391666"/>
      <w:bookmarkStart w:id="10817" w:name="_Toc146962326"/>
      <w:bookmarkStart w:id="10818" w:name="_Toc187256691"/>
      <w:r w:rsidRPr="00931575">
        <w:rPr>
          <w:lang w:val="en-US"/>
        </w:rPr>
        <w:t>8.3.2.1.3</w:t>
      </w:r>
      <w:r w:rsidRPr="00931575">
        <w:rPr>
          <w:lang w:val="en-US"/>
        </w:rPr>
        <w:tab/>
        <w:t>Test purpose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819" w:name="_Toc21102979"/>
      <w:bookmarkStart w:id="10820" w:name="_Toc29810828"/>
      <w:bookmarkStart w:id="10821" w:name="_Toc36636188"/>
      <w:bookmarkStart w:id="10822" w:name="_Toc37273134"/>
      <w:bookmarkStart w:id="10823" w:name="_Toc45886222"/>
      <w:bookmarkStart w:id="10824" w:name="_Toc53183301"/>
      <w:bookmarkStart w:id="10825" w:name="_Toc58916010"/>
      <w:bookmarkStart w:id="10826" w:name="_Toc66701157"/>
      <w:bookmarkStart w:id="10827" w:name="_Toc68697314"/>
      <w:bookmarkStart w:id="10828" w:name="_Toc74928269"/>
      <w:bookmarkStart w:id="10829" w:name="_Toc76115368"/>
      <w:bookmarkStart w:id="10830" w:name="_Toc76544775"/>
      <w:bookmarkStart w:id="10831" w:name="_Toc82541592"/>
      <w:bookmarkStart w:id="10832" w:name="_Toc89952239"/>
      <w:bookmarkStart w:id="10833" w:name="_Toc98767335"/>
      <w:bookmarkStart w:id="10834" w:name="_Toc106203383"/>
      <w:bookmarkStart w:id="10835" w:name="_Toc115187682"/>
      <w:bookmarkStart w:id="10836" w:name="_Toc121994237"/>
      <w:bookmarkStart w:id="10837" w:name="_Toc124153245"/>
      <w:bookmarkStart w:id="10838" w:name="_Toc131538547"/>
      <w:bookmarkStart w:id="10839" w:name="_Toc137391667"/>
      <w:bookmarkStart w:id="10840" w:name="_Toc146962327"/>
      <w:bookmarkStart w:id="10841" w:name="_Toc187256692"/>
      <w:r w:rsidRPr="00931575">
        <w:rPr>
          <w:lang w:val="en-US"/>
        </w:rPr>
        <w:t>8.3.2.1.4</w:t>
      </w:r>
      <w:r w:rsidRPr="00931575">
        <w:rPr>
          <w:lang w:val="en-US"/>
        </w:rPr>
        <w:tab/>
        <w:t>Method of test</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16F7FD37" w14:textId="77777777" w:rsidR="00C45907" w:rsidRPr="00931575" w:rsidRDefault="00C45907" w:rsidP="005624C7">
      <w:pPr>
        <w:pStyle w:val="H6"/>
        <w:rPr>
          <w:lang w:val="en-US"/>
        </w:rPr>
      </w:pPr>
      <w:bookmarkStart w:id="10842" w:name="_Toc21102980"/>
      <w:bookmarkStart w:id="10843" w:name="_Toc29810829"/>
      <w:bookmarkStart w:id="10844" w:name="_Toc36636189"/>
      <w:bookmarkStart w:id="10845" w:name="_Toc37273135"/>
      <w:bookmarkStart w:id="10846" w:name="_Toc45886223"/>
      <w:r w:rsidRPr="00931575">
        <w:rPr>
          <w:lang w:val="en-US"/>
        </w:rPr>
        <w:t>8.3.2.1.4.1</w:t>
      </w:r>
      <w:r w:rsidRPr="00931575">
        <w:rPr>
          <w:lang w:val="en-US"/>
        </w:rPr>
        <w:tab/>
        <w:t>Initial Conditions</w:t>
      </w:r>
      <w:bookmarkEnd w:id="10842"/>
      <w:bookmarkEnd w:id="10843"/>
      <w:bookmarkEnd w:id="10844"/>
      <w:bookmarkEnd w:id="10845"/>
      <w:bookmarkEnd w:id="10846"/>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847" w:name="_Toc21102981"/>
      <w:bookmarkStart w:id="10848" w:name="_Toc29810830"/>
      <w:bookmarkStart w:id="10849" w:name="_Toc36636190"/>
      <w:bookmarkStart w:id="10850" w:name="_Toc37273136"/>
      <w:bookmarkStart w:id="10851" w:name="_Toc45886224"/>
      <w:r w:rsidRPr="00931575">
        <w:rPr>
          <w:lang w:val="en-US"/>
        </w:rPr>
        <w:t>8.3.2.1.4.2</w:t>
      </w:r>
      <w:r w:rsidRPr="00931575">
        <w:rPr>
          <w:lang w:val="en-US"/>
        </w:rPr>
        <w:tab/>
        <w:t>Procedure</w:t>
      </w:r>
      <w:bookmarkEnd w:id="10847"/>
      <w:bookmarkEnd w:id="10848"/>
      <w:bookmarkEnd w:id="10849"/>
      <w:bookmarkEnd w:id="10850"/>
      <w:bookmarkEnd w:id="10851"/>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852" w:name="_Toc21102982"/>
      <w:bookmarkStart w:id="10853" w:name="_Toc29810831"/>
      <w:bookmarkStart w:id="10854" w:name="_Toc36636191"/>
      <w:bookmarkStart w:id="10855" w:name="_Toc37273137"/>
      <w:bookmarkStart w:id="10856" w:name="_Toc45886225"/>
      <w:bookmarkStart w:id="10857" w:name="_Toc53183302"/>
      <w:bookmarkStart w:id="10858" w:name="_Toc58916011"/>
      <w:bookmarkStart w:id="10859" w:name="_Toc66701158"/>
      <w:bookmarkStart w:id="10860" w:name="_Toc68697315"/>
      <w:bookmarkStart w:id="10861" w:name="_Toc74928270"/>
      <w:bookmarkStart w:id="10862" w:name="_Toc76115369"/>
      <w:bookmarkStart w:id="10863" w:name="_Toc76544776"/>
      <w:bookmarkStart w:id="10864" w:name="_Toc82541593"/>
      <w:bookmarkStart w:id="10865" w:name="_Toc89952240"/>
      <w:bookmarkStart w:id="10866" w:name="_Toc98767336"/>
      <w:bookmarkStart w:id="10867" w:name="_Toc106203384"/>
      <w:bookmarkStart w:id="10868" w:name="_Toc115187683"/>
      <w:bookmarkStart w:id="10869" w:name="_Toc121994238"/>
      <w:bookmarkStart w:id="10870" w:name="_Toc124153246"/>
      <w:bookmarkStart w:id="10871" w:name="_Toc131538548"/>
      <w:bookmarkStart w:id="10872" w:name="_Toc137391668"/>
      <w:bookmarkStart w:id="10873" w:name="_Toc146962328"/>
      <w:bookmarkStart w:id="10874" w:name="_Toc187256693"/>
      <w:r w:rsidRPr="00931575">
        <w:rPr>
          <w:lang w:val="en-US"/>
        </w:rPr>
        <w:t>8.3.2.1.5</w:t>
      </w:r>
      <w:r w:rsidRPr="00931575">
        <w:rPr>
          <w:lang w:val="en-US"/>
        </w:rPr>
        <w:tab/>
        <w:t>Test Requirement</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7699306B" w14:textId="77777777" w:rsidR="00C45907" w:rsidRPr="00931575" w:rsidRDefault="00C45907" w:rsidP="005624C7">
      <w:pPr>
        <w:pStyle w:val="H6"/>
        <w:rPr>
          <w:lang w:val="en-US"/>
        </w:rPr>
      </w:pPr>
      <w:bookmarkStart w:id="10875" w:name="_Toc21102983"/>
      <w:bookmarkStart w:id="10876" w:name="_Toc29810832"/>
      <w:bookmarkStart w:id="10877" w:name="_Toc36636192"/>
      <w:bookmarkStart w:id="10878" w:name="_Toc37273138"/>
      <w:bookmarkStart w:id="10879" w:name="_Toc45886226"/>
      <w:r w:rsidRPr="00931575">
        <w:rPr>
          <w:lang w:val="en-US"/>
        </w:rPr>
        <w:t>8.3.2.1.5.1</w:t>
      </w:r>
      <w:r w:rsidRPr="00931575">
        <w:rPr>
          <w:lang w:val="en-US"/>
        </w:rPr>
        <w:tab/>
        <w:t xml:space="preserve">Test Requirement for </w:t>
      </w:r>
      <w:r w:rsidRPr="00931575">
        <w:rPr>
          <w:i/>
          <w:lang w:val="en-US"/>
        </w:rPr>
        <w:t>BS type 1-O</w:t>
      </w:r>
      <w:bookmarkEnd w:id="10875"/>
      <w:bookmarkEnd w:id="10876"/>
      <w:bookmarkEnd w:id="10877"/>
      <w:bookmarkEnd w:id="10878"/>
      <w:bookmarkEnd w:id="10879"/>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880" w:name="_Toc21102984"/>
      <w:bookmarkStart w:id="10881" w:name="_Toc29810833"/>
      <w:bookmarkStart w:id="10882" w:name="_Toc36636193"/>
      <w:bookmarkStart w:id="10883" w:name="_Toc37273139"/>
      <w:bookmarkStart w:id="10884" w:name="_Toc45886227"/>
      <w:r w:rsidRPr="00931575">
        <w:rPr>
          <w:lang w:val="en-US"/>
        </w:rPr>
        <w:t>8.3.2.1.5.2</w:t>
      </w:r>
      <w:r w:rsidRPr="00931575">
        <w:rPr>
          <w:lang w:val="en-US"/>
        </w:rPr>
        <w:tab/>
        <w:t>Test Requirement for BS type 2-O</w:t>
      </w:r>
      <w:bookmarkEnd w:id="10880"/>
      <w:bookmarkEnd w:id="10881"/>
      <w:bookmarkEnd w:id="10882"/>
      <w:bookmarkEnd w:id="10883"/>
      <w:bookmarkEnd w:id="10884"/>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885" w:name="_Toc21102985"/>
      <w:bookmarkStart w:id="10886" w:name="_Toc29810834"/>
      <w:bookmarkStart w:id="10887" w:name="_Toc36636194"/>
      <w:bookmarkStart w:id="10888" w:name="_Toc37273140"/>
      <w:bookmarkStart w:id="10889" w:name="_Toc45886228"/>
      <w:bookmarkStart w:id="10890" w:name="_Toc53183303"/>
      <w:bookmarkStart w:id="10891" w:name="_Toc58916012"/>
      <w:bookmarkStart w:id="10892" w:name="_Toc66701159"/>
      <w:bookmarkStart w:id="10893" w:name="_Toc68697316"/>
      <w:bookmarkStart w:id="10894" w:name="_Toc74928271"/>
      <w:bookmarkStart w:id="10895" w:name="_Toc76115370"/>
      <w:bookmarkStart w:id="10896" w:name="_Toc76544777"/>
      <w:bookmarkStart w:id="10897" w:name="_Toc82541594"/>
      <w:bookmarkStart w:id="10898" w:name="_Toc89952241"/>
      <w:bookmarkStart w:id="10899" w:name="_Toc98767337"/>
      <w:bookmarkStart w:id="10900" w:name="_Toc106203385"/>
      <w:bookmarkStart w:id="10901" w:name="_Toc115187684"/>
      <w:bookmarkStart w:id="10902" w:name="_Toc121994239"/>
      <w:bookmarkStart w:id="10903" w:name="_Toc124153247"/>
      <w:bookmarkStart w:id="10904" w:name="_Toc131538549"/>
      <w:bookmarkStart w:id="10905" w:name="_Toc137391669"/>
      <w:bookmarkStart w:id="10906" w:name="_Toc146962329"/>
      <w:bookmarkStart w:id="10907" w:name="_Toc187256694"/>
      <w:r w:rsidRPr="00931575">
        <w:rPr>
          <w:lang w:val="en-US"/>
        </w:rPr>
        <w:t>8.3.2.2</w:t>
      </w:r>
      <w:r w:rsidRPr="00931575">
        <w:rPr>
          <w:lang w:val="en-US"/>
        </w:rPr>
        <w:tab/>
        <w:t>ACK missed detection</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7E4D3CC1" w14:textId="77777777" w:rsidR="00C45907" w:rsidRPr="00931575" w:rsidRDefault="00C45907" w:rsidP="00C45907">
      <w:pPr>
        <w:pStyle w:val="Heading5"/>
        <w:rPr>
          <w:lang w:val="en-US"/>
        </w:rPr>
      </w:pPr>
      <w:bookmarkStart w:id="10908" w:name="_Toc21102986"/>
      <w:bookmarkStart w:id="10909" w:name="_Toc29810835"/>
      <w:bookmarkStart w:id="10910" w:name="_Toc36636195"/>
      <w:bookmarkStart w:id="10911" w:name="_Toc37273141"/>
      <w:bookmarkStart w:id="10912" w:name="_Toc45886229"/>
      <w:bookmarkStart w:id="10913" w:name="_Toc53183304"/>
      <w:bookmarkStart w:id="10914" w:name="_Toc58916013"/>
      <w:bookmarkStart w:id="10915" w:name="_Toc66701160"/>
      <w:bookmarkStart w:id="10916" w:name="_Toc68697317"/>
      <w:bookmarkStart w:id="10917" w:name="_Toc74928272"/>
      <w:bookmarkStart w:id="10918" w:name="_Toc76115371"/>
      <w:bookmarkStart w:id="10919" w:name="_Toc76544778"/>
      <w:bookmarkStart w:id="10920" w:name="_Toc82541595"/>
      <w:bookmarkStart w:id="10921" w:name="_Toc89952242"/>
      <w:bookmarkStart w:id="10922" w:name="_Toc98767338"/>
      <w:bookmarkStart w:id="10923" w:name="_Toc106203386"/>
      <w:bookmarkStart w:id="10924" w:name="_Toc115187685"/>
      <w:bookmarkStart w:id="10925" w:name="_Toc121994240"/>
      <w:bookmarkStart w:id="10926" w:name="_Toc124153248"/>
      <w:bookmarkStart w:id="10927" w:name="_Toc131538550"/>
      <w:bookmarkStart w:id="10928" w:name="_Toc137391670"/>
      <w:bookmarkStart w:id="10929" w:name="_Toc146962330"/>
      <w:bookmarkStart w:id="10930" w:name="_Toc187256695"/>
      <w:r w:rsidRPr="00931575">
        <w:rPr>
          <w:lang w:val="en-US"/>
        </w:rPr>
        <w:t>8.3.2.2.1</w:t>
      </w:r>
      <w:r w:rsidRPr="00931575">
        <w:rPr>
          <w:lang w:val="en-US"/>
        </w:rPr>
        <w:tab/>
        <w:t>Definition and applicability</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931" w:name="_Toc21102987"/>
      <w:bookmarkStart w:id="10932" w:name="_Toc29810836"/>
      <w:bookmarkStart w:id="10933" w:name="_Toc36636196"/>
      <w:bookmarkStart w:id="10934" w:name="_Toc37273142"/>
      <w:bookmarkStart w:id="10935" w:name="_Toc45886230"/>
      <w:bookmarkStart w:id="10936" w:name="_Toc53183305"/>
      <w:bookmarkStart w:id="10937" w:name="_Toc58916014"/>
      <w:bookmarkStart w:id="10938" w:name="_Toc66701161"/>
      <w:bookmarkStart w:id="10939" w:name="_Toc68697318"/>
      <w:bookmarkStart w:id="10940" w:name="_Toc74928273"/>
      <w:bookmarkStart w:id="10941" w:name="_Toc76115372"/>
      <w:bookmarkStart w:id="10942" w:name="_Toc76544779"/>
      <w:bookmarkStart w:id="10943" w:name="_Toc82541596"/>
      <w:bookmarkStart w:id="10944" w:name="_Toc89952243"/>
      <w:bookmarkStart w:id="10945" w:name="_Toc98767339"/>
      <w:bookmarkStart w:id="10946" w:name="_Toc106203387"/>
      <w:bookmarkStart w:id="10947" w:name="_Toc115187686"/>
      <w:bookmarkStart w:id="10948" w:name="_Toc121994241"/>
      <w:bookmarkStart w:id="10949" w:name="_Toc124153249"/>
      <w:bookmarkStart w:id="10950" w:name="_Toc131538551"/>
      <w:bookmarkStart w:id="10951" w:name="_Toc137391671"/>
      <w:bookmarkStart w:id="10952" w:name="_Toc146962331"/>
      <w:bookmarkStart w:id="10953" w:name="_Toc187256696"/>
      <w:r w:rsidRPr="00931575">
        <w:rPr>
          <w:lang w:val="en-US"/>
        </w:rPr>
        <w:t>8.3.2.2.2</w:t>
      </w:r>
      <w:r w:rsidRPr="00931575">
        <w:rPr>
          <w:lang w:val="en-US"/>
        </w:rPr>
        <w:tab/>
        <w:t>Minimum Requirement</w:t>
      </w:r>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954" w:name="_Toc21102988"/>
      <w:bookmarkStart w:id="10955" w:name="_Toc29810837"/>
      <w:bookmarkStart w:id="10956" w:name="_Toc36636197"/>
      <w:bookmarkStart w:id="10957" w:name="_Toc37273143"/>
      <w:bookmarkStart w:id="10958" w:name="_Toc45886231"/>
      <w:bookmarkStart w:id="10959" w:name="_Toc53183306"/>
      <w:bookmarkStart w:id="10960" w:name="_Toc58916015"/>
      <w:bookmarkStart w:id="10961" w:name="_Toc66701162"/>
      <w:bookmarkStart w:id="10962" w:name="_Toc68697319"/>
      <w:bookmarkStart w:id="10963" w:name="_Toc74928274"/>
      <w:bookmarkStart w:id="10964" w:name="_Toc76115373"/>
      <w:bookmarkStart w:id="10965" w:name="_Toc76544780"/>
      <w:bookmarkStart w:id="10966" w:name="_Toc82541597"/>
      <w:bookmarkStart w:id="10967" w:name="_Toc89952244"/>
      <w:bookmarkStart w:id="10968" w:name="_Toc98767340"/>
      <w:bookmarkStart w:id="10969" w:name="_Toc106203388"/>
      <w:bookmarkStart w:id="10970" w:name="_Toc115187687"/>
      <w:bookmarkStart w:id="10971" w:name="_Toc121994242"/>
      <w:bookmarkStart w:id="10972" w:name="_Toc124153250"/>
      <w:bookmarkStart w:id="10973" w:name="_Toc131538552"/>
      <w:bookmarkStart w:id="10974" w:name="_Toc137391672"/>
      <w:bookmarkStart w:id="10975" w:name="_Toc146962332"/>
      <w:bookmarkStart w:id="10976" w:name="_Toc187256697"/>
      <w:r w:rsidRPr="00931575">
        <w:rPr>
          <w:lang w:val="en-US"/>
        </w:rPr>
        <w:t>8.3.2.2.3</w:t>
      </w:r>
      <w:r w:rsidRPr="00931575">
        <w:rPr>
          <w:lang w:val="en-US"/>
        </w:rPr>
        <w:tab/>
        <w:t>Test purpose</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977" w:name="_Toc21102989"/>
      <w:bookmarkStart w:id="10978" w:name="_Toc29810838"/>
      <w:bookmarkStart w:id="10979" w:name="_Toc36636198"/>
      <w:bookmarkStart w:id="10980" w:name="_Toc37273144"/>
      <w:bookmarkStart w:id="10981" w:name="_Toc45886232"/>
      <w:bookmarkStart w:id="10982" w:name="_Toc53183307"/>
      <w:bookmarkStart w:id="10983" w:name="_Toc58916016"/>
      <w:bookmarkStart w:id="10984" w:name="_Toc66701163"/>
      <w:bookmarkStart w:id="10985" w:name="_Toc68697320"/>
      <w:bookmarkStart w:id="10986" w:name="_Toc74928275"/>
      <w:bookmarkStart w:id="10987" w:name="_Toc76115374"/>
      <w:bookmarkStart w:id="10988" w:name="_Toc76544781"/>
      <w:bookmarkStart w:id="10989" w:name="_Toc82541598"/>
      <w:bookmarkStart w:id="10990" w:name="_Toc89952245"/>
      <w:bookmarkStart w:id="10991" w:name="_Toc98767341"/>
      <w:bookmarkStart w:id="10992" w:name="_Toc106203389"/>
      <w:bookmarkStart w:id="10993" w:name="_Toc115187688"/>
      <w:bookmarkStart w:id="10994" w:name="_Toc121994243"/>
      <w:bookmarkStart w:id="10995" w:name="_Toc124153251"/>
      <w:bookmarkStart w:id="10996" w:name="_Toc131538553"/>
      <w:bookmarkStart w:id="10997" w:name="_Toc137391673"/>
      <w:bookmarkStart w:id="10998" w:name="_Toc146962333"/>
      <w:bookmarkStart w:id="10999" w:name="_Toc187256698"/>
      <w:r w:rsidRPr="00931575">
        <w:rPr>
          <w:lang w:val="en-US"/>
        </w:rPr>
        <w:t>8.3.2.2.4</w:t>
      </w:r>
      <w:r w:rsidRPr="00931575">
        <w:rPr>
          <w:lang w:val="en-US"/>
        </w:rPr>
        <w:tab/>
        <w:t>Method of test</w:t>
      </w:r>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067624AF" w14:textId="77777777" w:rsidR="00C45907" w:rsidRPr="00931575" w:rsidRDefault="00C45907" w:rsidP="005624C7">
      <w:pPr>
        <w:pStyle w:val="H6"/>
        <w:rPr>
          <w:lang w:val="en-US"/>
        </w:rPr>
      </w:pPr>
      <w:bookmarkStart w:id="11000" w:name="_Toc21102990"/>
      <w:bookmarkStart w:id="11001" w:name="_Toc29810839"/>
      <w:bookmarkStart w:id="11002" w:name="_Toc36636199"/>
      <w:bookmarkStart w:id="11003" w:name="_Toc37273145"/>
      <w:bookmarkStart w:id="11004" w:name="_Toc45886233"/>
      <w:r w:rsidRPr="00931575">
        <w:rPr>
          <w:lang w:val="en-US"/>
        </w:rPr>
        <w:t>8.3.2.2.4.1</w:t>
      </w:r>
      <w:r w:rsidRPr="00931575">
        <w:rPr>
          <w:lang w:val="en-US"/>
        </w:rPr>
        <w:tab/>
        <w:t>Initial Conditions</w:t>
      </w:r>
      <w:bookmarkEnd w:id="11000"/>
      <w:bookmarkEnd w:id="11001"/>
      <w:bookmarkEnd w:id="11002"/>
      <w:bookmarkEnd w:id="11003"/>
      <w:bookmarkEnd w:id="11004"/>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005" w:name="_Toc21102991"/>
      <w:bookmarkStart w:id="11006" w:name="_Toc29810840"/>
      <w:bookmarkStart w:id="11007" w:name="_Toc36636200"/>
      <w:bookmarkStart w:id="11008" w:name="_Toc37273146"/>
      <w:bookmarkStart w:id="11009" w:name="_Toc45886234"/>
      <w:r w:rsidRPr="00931575">
        <w:rPr>
          <w:lang w:val="en-US"/>
        </w:rPr>
        <w:t>8.3.2.2.4.2</w:t>
      </w:r>
      <w:r w:rsidRPr="00931575">
        <w:rPr>
          <w:lang w:val="en-US"/>
        </w:rPr>
        <w:tab/>
        <w:t>Procedure</w:t>
      </w:r>
      <w:bookmarkEnd w:id="11005"/>
      <w:bookmarkEnd w:id="11006"/>
      <w:bookmarkEnd w:id="11007"/>
      <w:bookmarkEnd w:id="11008"/>
      <w:bookmarkEnd w:id="11009"/>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1010" w:name="_Toc21102992"/>
      <w:bookmarkStart w:id="11011" w:name="_Toc29810841"/>
      <w:bookmarkStart w:id="11012" w:name="_Toc36636201"/>
      <w:bookmarkStart w:id="11013" w:name="_Toc37273147"/>
      <w:bookmarkStart w:id="11014" w:name="_Toc45886235"/>
      <w:bookmarkStart w:id="11015" w:name="_Toc53183308"/>
      <w:bookmarkStart w:id="11016" w:name="_Toc58916017"/>
      <w:bookmarkStart w:id="11017" w:name="_Toc66701164"/>
      <w:bookmarkStart w:id="11018" w:name="_Toc68697321"/>
      <w:bookmarkStart w:id="11019" w:name="_Toc74928276"/>
      <w:bookmarkStart w:id="11020" w:name="_Toc76115375"/>
      <w:bookmarkStart w:id="11021" w:name="_Toc76544782"/>
      <w:bookmarkStart w:id="11022" w:name="_Toc82541599"/>
      <w:bookmarkStart w:id="11023" w:name="_Toc89952246"/>
      <w:bookmarkStart w:id="11024" w:name="_Toc98767342"/>
      <w:bookmarkStart w:id="11025" w:name="_Toc106203390"/>
      <w:bookmarkStart w:id="11026" w:name="_Toc115187689"/>
      <w:bookmarkStart w:id="11027" w:name="_Toc121994244"/>
      <w:bookmarkStart w:id="11028" w:name="_Toc124153252"/>
      <w:bookmarkStart w:id="11029" w:name="_Toc131538554"/>
      <w:bookmarkStart w:id="11030" w:name="_Toc137391674"/>
      <w:bookmarkStart w:id="11031" w:name="_Toc146962334"/>
      <w:bookmarkStart w:id="11032" w:name="_Toc187256699"/>
      <w:r w:rsidRPr="00931575">
        <w:rPr>
          <w:lang w:val="en-US"/>
        </w:rPr>
        <w:t>8.3.2.2.5</w:t>
      </w:r>
      <w:r w:rsidRPr="00931575">
        <w:rPr>
          <w:lang w:val="en-US"/>
        </w:rPr>
        <w:tab/>
        <w:t>Test Requirement</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638AEEA6" w14:textId="528B4035" w:rsidR="00C45907" w:rsidRPr="00931575" w:rsidRDefault="00C45907" w:rsidP="005624C7">
      <w:pPr>
        <w:pStyle w:val="H6"/>
        <w:rPr>
          <w:lang w:val="en-US"/>
        </w:rPr>
      </w:pPr>
      <w:bookmarkStart w:id="11033" w:name="_Toc21102993"/>
      <w:bookmarkStart w:id="11034" w:name="_Toc29810842"/>
      <w:bookmarkStart w:id="11035" w:name="_Toc36636202"/>
      <w:bookmarkStart w:id="11036" w:name="_Toc37273148"/>
      <w:bookmarkStart w:id="11037"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033"/>
      <w:bookmarkEnd w:id="11034"/>
      <w:bookmarkEnd w:id="11035"/>
      <w:bookmarkEnd w:id="11036"/>
      <w:bookmarkEnd w:id="11037"/>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1038" w:name="_Toc21102994"/>
      <w:bookmarkStart w:id="11039" w:name="_Toc29810843"/>
      <w:bookmarkStart w:id="11040" w:name="_Toc36636203"/>
      <w:bookmarkStart w:id="11041" w:name="_Toc37273149"/>
      <w:bookmarkStart w:id="11042" w:name="_Toc45886237"/>
      <w:r w:rsidRPr="00931575">
        <w:rPr>
          <w:lang w:val="en-US"/>
        </w:rPr>
        <w:t>8.3.2.2.5.2</w:t>
      </w:r>
      <w:r w:rsidRPr="00931575">
        <w:rPr>
          <w:lang w:val="en-US"/>
        </w:rPr>
        <w:tab/>
        <w:t>Test Requirement for BS type 2-O</w:t>
      </w:r>
      <w:bookmarkEnd w:id="11038"/>
      <w:bookmarkEnd w:id="11039"/>
      <w:bookmarkEnd w:id="11040"/>
      <w:bookmarkEnd w:id="11041"/>
      <w:bookmarkEnd w:id="11042"/>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1043" w:name="_Toc21102995"/>
      <w:bookmarkStart w:id="11044" w:name="_Toc29810844"/>
      <w:bookmarkStart w:id="11045" w:name="_Toc36636204"/>
      <w:bookmarkStart w:id="11046" w:name="_Toc37273150"/>
      <w:bookmarkStart w:id="11047" w:name="_Toc45886238"/>
      <w:bookmarkStart w:id="11048" w:name="_Toc53183309"/>
      <w:bookmarkStart w:id="11049" w:name="_Toc58916018"/>
      <w:bookmarkStart w:id="11050" w:name="_Toc66701165"/>
      <w:bookmarkStart w:id="11051" w:name="_Toc68697322"/>
      <w:bookmarkStart w:id="11052" w:name="_Toc74928277"/>
      <w:bookmarkStart w:id="11053" w:name="_Toc76115376"/>
      <w:bookmarkStart w:id="11054" w:name="_Toc76544783"/>
      <w:bookmarkStart w:id="11055" w:name="_Toc82541600"/>
      <w:bookmarkStart w:id="11056" w:name="_Toc89952247"/>
      <w:bookmarkStart w:id="11057" w:name="_Toc98767343"/>
      <w:bookmarkStart w:id="11058" w:name="_Toc106203391"/>
      <w:bookmarkStart w:id="11059" w:name="_Toc115187690"/>
      <w:bookmarkStart w:id="11060" w:name="_Toc121994245"/>
      <w:bookmarkStart w:id="11061" w:name="_Toc124153253"/>
      <w:bookmarkStart w:id="11062" w:name="_Toc131538555"/>
      <w:bookmarkStart w:id="11063" w:name="_Toc137391675"/>
      <w:bookmarkStart w:id="11064" w:name="_Toc146962335"/>
      <w:bookmarkStart w:id="11065" w:name="_Toc187256700"/>
      <w:r w:rsidRPr="00931575">
        <w:t>8.3.3</w:t>
      </w:r>
      <w:r w:rsidRPr="00931575">
        <w:tab/>
        <w:t>Performance requirements for PUCCH format 2</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483D0D4C" w14:textId="77777777" w:rsidR="00C45907" w:rsidRPr="00931575" w:rsidRDefault="00C45907" w:rsidP="00C45907">
      <w:pPr>
        <w:pStyle w:val="Heading4"/>
      </w:pPr>
      <w:bookmarkStart w:id="11066" w:name="_Toc21102996"/>
      <w:bookmarkStart w:id="11067" w:name="_Toc29810845"/>
      <w:bookmarkStart w:id="11068" w:name="_Toc36636205"/>
      <w:bookmarkStart w:id="11069" w:name="_Toc37273151"/>
      <w:bookmarkStart w:id="11070" w:name="_Toc45886239"/>
      <w:bookmarkStart w:id="11071" w:name="_Toc53183310"/>
      <w:bookmarkStart w:id="11072" w:name="_Toc58916019"/>
      <w:bookmarkStart w:id="11073" w:name="_Toc66701166"/>
      <w:bookmarkStart w:id="11074" w:name="_Toc68697323"/>
      <w:bookmarkStart w:id="11075" w:name="_Toc74928278"/>
      <w:bookmarkStart w:id="11076" w:name="_Toc76115377"/>
      <w:bookmarkStart w:id="11077" w:name="_Toc76544784"/>
      <w:bookmarkStart w:id="11078" w:name="_Toc82541601"/>
      <w:bookmarkStart w:id="11079" w:name="_Toc89952248"/>
      <w:bookmarkStart w:id="11080" w:name="_Toc98767344"/>
      <w:bookmarkStart w:id="11081" w:name="_Toc106203392"/>
      <w:bookmarkStart w:id="11082" w:name="_Toc115187691"/>
      <w:bookmarkStart w:id="11083" w:name="_Toc121994246"/>
      <w:bookmarkStart w:id="11084" w:name="_Toc124153254"/>
      <w:bookmarkStart w:id="11085" w:name="_Toc131538556"/>
      <w:bookmarkStart w:id="11086" w:name="_Toc137391676"/>
      <w:bookmarkStart w:id="11087" w:name="_Toc146962336"/>
      <w:bookmarkStart w:id="11088" w:name="_Toc187256701"/>
      <w:r w:rsidRPr="00931575">
        <w:t>8.3.3.1</w:t>
      </w:r>
      <w:r w:rsidRPr="00931575">
        <w:tab/>
        <w:t>ACK missed detection performance requirements</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6933E703" w14:textId="77777777" w:rsidR="00C45907" w:rsidRPr="00931575" w:rsidRDefault="00C45907" w:rsidP="00C45907">
      <w:pPr>
        <w:pStyle w:val="Heading5"/>
      </w:pPr>
      <w:bookmarkStart w:id="11089" w:name="_Toc21102997"/>
      <w:bookmarkStart w:id="11090" w:name="_Toc29810846"/>
      <w:bookmarkStart w:id="11091" w:name="_Toc36636206"/>
      <w:bookmarkStart w:id="11092" w:name="_Toc37273152"/>
      <w:bookmarkStart w:id="11093" w:name="_Toc45886240"/>
      <w:bookmarkStart w:id="11094" w:name="_Toc53183311"/>
      <w:bookmarkStart w:id="11095" w:name="_Toc58916020"/>
      <w:bookmarkStart w:id="11096" w:name="_Toc66701167"/>
      <w:bookmarkStart w:id="11097" w:name="_Toc68697324"/>
      <w:bookmarkStart w:id="11098" w:name="_Toc74928279"/>
      <w:bookmarkStart w:id="11099" w:name="_Toc76115378"/>
      <w:bookmarkStart w:id="11100" w:name="_Toc76544785"/>
      <w:bookmarkStart w:id="11101" w:name="_Toc82541602"/>
      <w:bookmarkStart w:id="11102" w:name="_Toc89952249"/>
      <w:bookmarkStart w:id="11103" w:name="_Toc98767345"/>
      <w:bookmarkStart w:id="11104" w:name="_Toc106203393"/>
      <w:bookmarkStart w:id="11105" w:name="_Toc115187692"/>
      <w:bookmarkStart w:id="11106" w:name="_Toc121994247"/>
      <w:bookmarkStart w:id="11107" w:name="_Toc124153255"/>
      <w:bookmarkStart w:id="11108" w:name="_Toc131538557"/>
      <w:bookmarkStart w:id="11109" w:name="_Toc137391677"/>
      <w:bookmarkStart w:id="11110" w:name="_Toc146962337"/>
      <w:bookmarkStart w:id="11111" w:name="_Toc187256702"/>
      <w:r w:rsidRPr="00931575">
        <w:t>8.3.3.1.1</w:t>
      </w:r>
      <w:r w:rsidRPr="00931575">
        <w:tab/>
        <w:t>Definition and applicability</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1112"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113" w:name="_Toc29810847"/>
      <w:bookmarkStart w:id="11114" w:name="_Toc36636207"/>
      <w:bookmarkStart w:id="11115" w:name="_Toc37273153"/>
      <w:bookmarkStart w:id="11116" w:name="_Toc45886241"/>
      <w:bookmarkStart w:id="11117" w:name="_Toc53183312"/>
      <w:bookmarkStart w:id="11118" w:name="_Toc58916021"/>
      <w:bookmarkStart w:id="11119" w:name="_Toc66701168"/>
      <w:bookmarkStart w:id="11120" w:name="_Toc68697325"/>
      <w:bookmarkStart w:id="11121" w:name="_Toc74928280"/>
      <w:bookmarkStart w:id="11122" w:name="_Toc76115379"/>
      <w:bookmarkStart w:id="11123" w:name="_Toc76544786"/>
      <w:bookmarkStart w:id="11124" w:name="_Toc82541603"/>
      <w:bookmarkStart w:id="11125" w:name="_Toc89952250"/>
      <w:bookmarkStart w:id="11126" w:name="_Toc98767346"/>
      <w:bookmarkStart w:id="11127" w:name="_Toc106203394"/>
      <w:bookmarkStart w:id="11128" w:name="_Toc115187693"/>
      <w:bookmarkStart w:id="11129" w:name="_Toc121994248"/>
      <w:bookmarkStart w:id="11130" w:name="_Toc124153256"/>
      <w:bookmarkStart w:id="11131" w:name="_Toc131538558"/>
      <w:bookmarkStart w:id="11132" w:name="_Toc137391678"/>
      <w:bookmarkStart w:id="11133" w:name="_Toc146962338"/>
      <w:bookmarkStart w:id="11134" w:name="_Toc187256703"/>
      <w:r w:rsidRPr="00931575">
        <w:t>8.3.3.1.2</w:t>
      </w:r>
      <w:r w:rsidRPr="00931575">
        <w:tab/>
        <w:t>Minimum Requirement</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135" w:name="_Toc21102999"/>
      <w:bookmarkStart w:id="11136" w:name="_Toc29810848"/>
      <w:bookmarkStart w:id="11137" w:name="_Toc36636208"/>
      <w:bookmarkStart w:id="11138" w:name="_Toc37273154"/>
      <w:bookmarkStart w:id="11139" w:name="_Toc45886242"/>
      <w:bookmarkStart w:id="11140" w:name="_Toc53183313"/>
      <w:bookmarkStart w:id="11141" w:name="_Toc58916022"/>
      <w:bookmarkStart w:id="11142" w:name="_Toc66701169"/>
      <w:bookmarkStart w:id="11143" w:name="_Toc68697326"/>
      <w:bookmarkStart w:id="11144" w:name="_Toc74928281"/>
      <w:bookmarkStart w:id="11145" w:name="_Toc76115380"/>
      <w:bookmarkStart w:id="11146" w:name="_Toc76544787"/>
      <w:bookmarkStart w:id="11147" w:name="_Toc82541604"/>
      <w:bookmarkStart w:id="11148" w:name="_Toc89952251"/>
      <w:bookmarkStart w:id="11149" w:name="_Toc98767347"/>
      <w:bookmarkStart w:id="11150" w:name="_Toc106203395"/>
      <w:bookmarkStart w:id="11151" w:name="_Toc115187694"/>
      <w:bookmarkStart w:id="11152" w:name="_Toc121994249"/>
      <w:bookmarkStart w:id="11153" w:name="_Toc124153257"/>
      <w:bookmarkStart w:id="11154" w:name="_Toc131538559"/>
      <w:bookmarkStart w:id="11155" w:name="_Toc137391679"/>
      <w:bookmarkStart w:id="11156" w:name="_Toc146962339"/>
      <w:bookmarkStart w:id="11157" w:name="_Toc187256704"/>
      <w:r w:rsidRPr="00931575">
        <w:t>8.3.3.1.3</w:t>
      </w:r>
      <w:r w:rsidRPr="00931575">
        <w:tab/>
        <w:t>Test Purpose</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158" w:name="_Toc21103000"/>
      <w:bookmarkStart w:id="11159" w:name="_Toc29810849"/>
      <w:bookmarkStart w:id="11160" w:name="_Toc36636209"/>
      <w:bookmarkStart w:id="11161" w:name="_Toc37273155"/>
      <w:bookmarkStart w:id="11162" w:name="_Toc45886243"/>
      <w:bookmarkStart w:id="11163" w:name="_Toc53183314"/>
      <w:bookmarkStart w:id="11164" w:name="_Toc58916023"/>
      <w:bookmarkStart w:id="11165" w:name="_Toc66701170"/>
      <w:bookmarkStart w:id="11166" w:name="_Toc68697327"/>
      <w:bookmarkStart w:id="11167" w:name="_Toc74928282"/>
      <w:bookmarkStart w:id="11168" w:name="_Toc76115381"/>
      <w:bookmarkStart w:id="11169" w:name="_Toc76544788"/>
      <w:bookmarkStart w:id="11170" w:name="_Toc82541605"/>
      <w:bookmarkStart w:id="11171" w:name="_Toc89952252"/>
      <w:bookmarkStart w:id="11172" w:name="_Toc98767348"/>
      <w:bookmarkStart w:id="11173" w:name="_Toc106203396"/>
      <w:bookmarkStart w:id="11174" w:name="_Toc115187695"/>
      <w:bookmarkStart w:id="11175" w:name="_Toc121994250"/>
      <w:bookmarkStart w:id="11176" w:name="_Toc124153258"/>
      <w:bookmarkStart w:id="11177" w:name="_Toc131538560"/>
      <w:bookmarkStart w:id="11178" w:name="_Toc137391680"/>
      <w:bookmarkStart w:id="11179" w:name="_Toc146962340"/>
      <w:bookmarkStart w:id="11180" w:name="_Toc187256705"/>
      <w:r w:rsidRPr="00931575">
        <w:t>8.3.3.1.4</w:t>
      </w:r>
      <w:r w:rsidRPr="00931575">
        <w:tab/>
        <w:t>Method of test</w:t>
      </w:r>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6774FBB6" w14:textId="77777777" w:rsidR="00C45907" w:rsidRPr="00931575" w:rsidRDefault="00C45907" w:rsidP="005624C7">
      <w:pPr>
        <w:pStyle w:val="H6"/>
      </w:pPr>
      <w:bookmarkStart w:id="11181" w:name="_Toc21103001"/>
      <w:bookmarkStart w:id="11182" w:name="_Toc29810850"/>
      <w:bookmarkStart w:id="11183" w:name="_Toc36636210"/>
      <w:bookmarkStart w:id="11184" w:name="_Toc37273156"/>
      <w:bookmarkStart w:id="11185" w:name="_Toc45886244"/>
      <w:r w:rsidRPr="00931575">
        <w:t>8.3.3.1.4.1</w:t>
      </w:r>
      <w:r w:rsidRPr="00931575">
        <w:tab/>
        <w:t>Initial conditions</w:t>
      </w:r>
      <w:bookmarkEnd w:id="11181"/>
      <w:bookmarkEnd w:id="11182"/>
      <w:bookmarkEnd w:id="11183"/>
      <w:bookmarkEnd w:id="11184"/>
      <w:bookmarkEnd w:id="11185"/>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1186"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1187" w:name="_Toc29810851"/>
      <w:bookmarkStart w:id="11188" w:name="_Toc36636211"/>
      <w:bookmarkStart w:id="11189" w:name="_Toc37273157"/>
      <w:bookmarkStart w:id="11190"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1186"/>
      <w:bookmarkEnd w:id="11187"/>
      <w:bookmarkEnd w:id="11188"/>
      <w:bookmarkEnd w:id="11189"/>
      <w:bookmarkEnd w:id="11190"/>
    </w:p>
    <w:p w14:paraId="1E23D2AD" w14:textId="77777777" w:rsidR="00C45907" w:rsidRPr="00931575" w:rsidRDefault="00C45907" w:rsidP="00782299">
      <w:pPr>
        <w:pStyle w:val="B1"/>
        <w:rPr>
          <w:rFonts w:eastAsia="DengXian"/>
        </w:rPr>
      </w:pPr>
      <w:bookmarkStart w:id="11191" w:name="_MON_1283843391"/>
      <w:bookmarkEnd w:id="11191"/>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1192" w:name="_MON_1290324379"/>
    <w:bookmarkEnd w:id="11192"/>
    <w:p w14:paraId="3F61C38F" w14:textId="77777777" w:rsidR="00C45907" w:rsidRPr="00931575" w:rsidRDefault="00C45907" w:rsidP="00782299">
      <w:pPr>
        <w:pStyle w:val="TH"/>
      </w:pPr>
      <w:r w:rsidRPr="00931575">
        <w:object w:dxaOrig="8670" w:dyaOrig="570" w14:anchorId="7F01573C">
          <v:shape id="_x0000_i1050" type="#_x0000_t75" style="width:6in;height:30.35pt" o:ole="" fillcolor="window">
            <v:imagedata r:id="rId71" o:title=""/>
          </v:shape>
          <o:OLEObject Type="Embed" ProgID="Word.Picture.8" ShapeID="_x0000_i1050" DrawAspect="Content" ObjectID="_1804591776"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1193" w:name="_Toc21103003"/>
      <w:bookmarkStart w:id="11194" w:name="_Toc29810852"/>
      <w:bookmarkStart w:id="11195" w:name="_Toc36636212"/>
      <w:bookmarkStart w:id="11196" w:name="_Toc37273158"/>
      <w:bookmarkStart w:id="11197" w:name="_Toc45886246"/>
      <w:bookmarkStart w:id="11198" w:name="_Toc53183315"/>
      <w:bookmarkStart w:id="11199" w:name="_Toc58916024"/>
      <w:bookmarkStart w:id="11200" w:name="_Toc66701171"/>
      <w:bookmarkStart w:id="11201" w:name="_Toc68697328"/>
      <w:bookmarkStart w:id="11202" w:name="_Toc74928283"/>
      <w:bookmarkStart w:id="11203" w:name="_Toc76115382"/>
      <w:bookmarkStart w:id="11204" w:name="_Toc76544789"/>
      <w:bookmarkStart w:id="11205" w:name="_Toc82541606"/>
      <w:bookmarkStart w:id="11206" w:name="_Toc89952253"/>
      <w:bookmarkStart w:id="11207" w:name="_Toc98767349"/>
      <w:bookmarkStart w:id="11208" w:name="_Toc106203397"/>
      <w:bookmarkStart w:id="11209" w:name="_Toc115187696"/>
      <w:bookmarkStart w:id="11210" w:name="_Toc121994251"/>
      <w:bookmarkStart w:id="11211" w:name="_Toc124153259"/>
      <w:bookmarkStart w:id="11212" w:name="_Toc131538561"/>
      <w:bookmarkStart w:id="11213" w:name="_Toc137391681"/>
      <w:bookmarkStart w:id="11214" w:name="_Toc146962341"/>
      <w:bookmarkStart w:id="11215" w:name="_Toc187256706"/>
      <w:r w:rsidRPr="00931575">
        <w:t>8.3.3.1.5</w:t>
      </w:r>
      <w:r w:rsidRPr="00931575">
        <w:tab/>
        <w:t>Test requirement</w:t>
      </w:r>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12192768" w14:textId="77777777" w:rsidR="00C45907" w:rsidRPr="00931575" w:rsidRDefault="00C45907" w:rsidP="005624C7">
      <w:pPr>
        <w:pStyle w:val="H6"/>
      </w:pPr>
      <w:bookmarkStart w:id="11216" w:name="_Toc21103004"/>
      <w:bookmarkStart w:id="11217" w:name="_Toc29810853"/>
      <w:bookmarkStart w:id="11218" w:name="_Toc36636213"/>
      <w:bookmarkStart w:id="11219" w:name="_Toc37273159"/>
      <w:bookmarkStart w:id="11220"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1216"/>
      <w:bookmarkEnd w:id="11217"/>
      <w:bookmarkEnd w:id="11218"/>
      <w:bookmarkEnd w:id="11219"/>
      <w:bookmarkEnd w:id="11220"/>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CD4E89" w:rsidRDefault="007F4304" w:rsidP="00782299">
            <w:pPr>
              <w:pStyle w:val="TAH"/>
              <w:rPr>
                <w:lang w:val="fr-FR"/>
              </w:rPr>
            </w:pPr>
            <w:r w:rsidRPr="00CD4E89">
              <w:rPr>
                <w:lang w:val="fr-FR"/>
              </w:rPr>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CD4E89" w:rsidRDefault="007F4304" w:rsidP="00782299">
            <w:pPr>
              <w:pStyle w:val="TAH"/>
              <w:rPr>
                <w:lang w:val="fr-FR"/>
              </w:rPr>
            </w:pPr>
            <w:r w:rsidRPr="00CD4E89">
              <w:rPr>
                <w:lang w:val="fr-FR"/>
              </w:rPr>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1221" w:name="_Toc21103005"/>
      <w:bookmarkStart w:id="11222" w:name="_Toc29810854"/>
      <w:bookmarkStart w:id="11223" w:name="_Toc36636214"/>
      <w:bookmarkStart w:id="11224" w:name="_Toc37273160"/>
      <w:bookmarkStart w:id="11225"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1221"/>
      <w:bookmarkEnd w:id="11222"/>
      <w:bookmarkEnd w:id="11223"/>
      <w:bookmarkEnd w:id="11224"/>
      <w:bookmarkEnd w:id="11225"/>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CD4E89" w:rsidRDefault="007F4304" w:rsidP="00782299">
            <w:pPr>
              <w:pStyle w:val="TAH"/>
              <w:rPr>
                <w:lang w:val="fr-FR"/>
              </w:rPr>
            </w:pPr>
            <w:r w:rsidRPr="00CD4E89">
              <w:rPr>
                <w:lang w:val="fr-FR"/>
              </w:rPr>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1226"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CD4E89" w:rsidRDefault="007F4304" w:rsidP="00782299">
            <w:pPr>
              <w:pStyle w:val="TAH"/>
              <w:rPr>
                <w:lang w:val="fr-FR"/>
              </w:rPr>
            </w:pPr>
            <w:r w:rsidRPr="00CD4E89">
              <w:rPr>
                <w:lang w:val="fr-FR"/>
              </w:rPr>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1226"/>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1227" w:name="_Toc21103006"/>
      <w:bookmarkStart w:id="11228" w:name="_Toc29810855"/>
      <w:bookmarkStart w:id="11229" w:name="_Toc36636215"/>
      <w:bookmarkStart w:id="11230" w:name="_Toc37273161"/>
      <w:bookmarkStart w:id="11231" w:name="_Toc45886249"/>
      <w:bookmarkStart w:id="11232" w:name="_Toc53183316"/>
      <w:bookmarkStart w:id="11233" w:name="_Toc58916025"/>
      <w:bookmarkStart w:id="11234" w:name="_Toc66701172"/>
      <w:bookmarkStart w:id="11235" w:name="_Toc68697329"/>
      <w:bookmarkStart w:id="11236" w:name="_Toc74928284"/>
      <w:bookmarkStart w:id="11237" w:name="_Toc76115383"/>
      <w:bookmarkStart w:id="11238" w:name="_Toc76544790"/>
      <w:bookmarkStart w:id="11239" w:name="_Toc82541607"/>
      <w:bookmarkStart w:id="11240" w:name="_Toc89952254"/>
      <w:bookmarkStart w:id="11241" w:name="_Toc98767350"/>
      <w:bookmarkStart w:id="11242" w:name="_Toc106203398"/>
      <w:bookmarkStart w:id="11243" w:name="_Toc115187697"/>
      <w:bookmarkStart w:id="11244" w:name="_Toc121994252"/>
      <w:bookmarkStart w:id="11245" w:name="_Toc124153260"/>
      <w:bookmarkStart w:id="11246" w:name="_Toc131538562"/>
      <w:bookmarkStart w:id="11247" w:name="_Toc137391682"/>
      <w:bookmarkStart w:id="11248" w:name="_Toc146962342"/>
      <w:bookmarkStart w:id="11249" w:name="_Toc187256707"/>
      <w:r w:rsidRPr="00931575">
        <w:t>8.3.3.2</w:t>
      </w:r>
      <w:r w:rsidRPr="00931575">
        <w:tab/>
        <w:t>UCI BLER performance requirements</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4C16B05F" w14:textId="77777777" w:rsidR="00C45907" w:rsidRPr="00931575" w:rsidRDefault="00C45907" w:rsidP="00C45907">
      <w:pPr>
        <w:pStyle w:val="Heading5"/>
      </w:pPr>
      <w:bookmarkStart w:id="11250" w:name="_Toc21103007"/>
      <w:bookmarkStart w:id="11251" w:name="_Toc29810856"/>
      <w:bookmarkStart w:id="11252" w:name="_Toc36636216"/>
      <w:bookmarkStart w:id="11253" w:name="_Toc37273162"/>
      <w:bookmarkStart w:id="11254" w:name="_Toc45886250"/>
      <w:bookmarkStart w:id="11255" w:name="_Toc53183317"/>
      <w:bookmarkStart w:id="11256" w:name="_Toc58916026"/>
      <w:bookmarkStart w:id="11257" w:name="_Toc66701173"/>
      <w:bookmarkStart w:id="11258" w:name="_Toc68697330"/>
      <w:bookmarkStart w:id="11259" w:name="_Toc74928285"/>
      <w:bookmarkStart w:id="11260" w:name="_Toc76115384"/>
      <w:bookmarkStart w:id="11261" w:name="_Toc76544791"/>
      <w:bookmarkStart w:id="11262" w:name="_Toc82541608"/>
      <w:bookmarkStart w:id="11263" w:name="_Toc89952255"/>
      <w:bookmarkStart w:id="11264" w:name="_Toc98767351"/>
      <w:bookmarkStart w:id="11265" w:name="_Toc106203399"/>
      <w:bookmarkStart w:id="11266" w:name="_Toc115187698"/>
      <w:bookmarkStart w:id="11267" w:name="_Toc121994253"/>
      <w:bookmarkStart w:id="11268" w:name="_Toc124153261"/>
      <w:bookmarkStart w:id="11269" w:name="_Toc131538563"/>
      <w:bookmarkStart w:id="11270" w:name="_Toc137391683"/>
      <w:bookmarkStart w:id="11271" w:name="_Toc146962343"/>
      <w:bookmarkStart w:id="11272" w:name="_Toc187256708"/>
      <w:r w:rsidRPr="00931575">
        <w:t>8.3.3.2.1</w:t>
      </w:r>
      <w:r w:rsidRPr="00931575">
        <w:tab/>
        <w:t>Definition and applicability</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273" w:name="OLE_LINK14"/>
    </w:p>
    <w:p w14:paraId="6E263439" w14:textId="77777777" w:rsidR="00C45907" w:rsidRPr="00931575" w:rsidRDefault="00C45907" w:rsidP="00C45907">
      <w:pPr>
        <w:pStyle w:val="Heading5"/>
      </w:pPr>
      <w:bookmarkStart w:id="11274" w:name="_Toc21103008"/>
      <w:bookmarkStart w:id="11275" w:name="_Toc29810857"/>
      <w:bookmarkStart w:id="11276" w:name="_Toc36636217"/>
      <w:bookmarkStart w:id="11277" w:name="_Toc37273163"/>
      <w:bookmarkStart w:id="11278" w:name="_Toc45886251"/>
      <w:bookmarkStart w:id="11279" w:name="_Toc53183318"/>
      <w:bookmarkStart w:id="11280" w:name="_Toc58916027"/>
      <w:bookmarkStart w:id="11281" w:name="_Toc66701174"/>
      <w:bookmarkStart w:id="11282" w:name="_Toc68697331"/>
      <w:bookmarkStart w:id="11283" w:name="_Toc74928286"/>
      <w:bookmarkStart w:id="11284" w:name="_Toc76115385"/>
      <w:bookmarkStart w:id="11285" w:name="_Toc76544792"/>
      <w:bookmarkStart w:id="11286" w:name="_Toc82541609"/>
      <w:bookmarkStart w:id="11287" w:name="_Toc89952256"/>
      <w:bookmarkStart w:id="11288" w:name="_Toc98767352"/>
      <w:bookmarkStart w:id="11289" w:name="_Toc106203400"/>
      <w:bookmarkStart w:id="11290" w:name="_Toc115187699"/>
      <w:bookmarkStart w:id="11291" w:name="_Toc121994254"/>
      <w:bookmarkStart w:id="11292" w:name="_Toc124153262"/>
      <w:bookmarkStart w:id="11293" w:name="_Toc131538564"/>
      <w:bookmarkStart w:id="11294" w:name="_Toc137391684"/>
      <w:bookmarkStart w:id="11295" w:name="_Toc146962344"/>
      <w:bookmarkStart w:id="11296" w:name="_Toc187256709"/>
      <w:bookmarkEnd w:id="11273"/>
      <w:r w:rsidRPr="00931575">
        <w:t>8.3.3.2.2</w:t>
      </w:r>
      <w:r w:rsidRPr="00931575">
        <w:tab/>
        <w:t>Minimum Requirement</w:t>
      </w:r>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297" w:name="_Toc21103009"/>
      <w:bookmarkStart w:id="11298" w:name="_Toc29810858"/>
      <w:bookmarkStart w:id="11299" w:name="_Toc36636218"/>
      <w:bookmarkStart w:id="11300" w:name="_Toc37273164"/>
      <w:bookmarkStart w:id="11301" w:name="_Toc45886252"/>
      <w:bookmarkStart w:id="11302" w:name="_Toc53183319"/>
      <w:bookmarkStart w:id="11303" w:name="_Toc58916028"/>
      <w:bookmarkStart w:id="11304" w:name="_Toc66701175"/>
      <w:bookmarkStart w:id="11305" w:name="_Toc68697332"/>
      <w:bookmarkStart w:id="11306" w:name="_Toc74928287"/>
      <w:bookmarkStart w:id="11307" w:name="_Toc76115386"/>
      <w:bookmarkStart w:id="11308" w:name="_Toc76544793"/>
      <w:bookmarkStart w:id="11309" w:name="_Toc82541610"/>
      <w:bookmarkStart w:id="11310" w:name="_Toc89952257"/>
      <w:bookmarkStart w:id="11311" w:name="_Toc98767353"/>
      <w:bookmarkStart w:id="11312" w:name="_Toc106203401"/>
      <w:bookmarkStart w:id="11313" w:name="_Toc115187700"/>
      <w:bookmarkStart w:id="11314" w:name="_Toc121994255"/>
      <w:bookmarkStart w:id="11315" w:name="_Toc124153263"/>
      <w:bookmarkStart w:id="11316" w:name="_Toc131538565"/>
      <w:bookmarkStart w:id="11317" w:name="_Toc137391685"/>
      <w:bookmarkStart w:id="11318" w:name="_Toc146962345"/>
      <w:bookmarkStart w:id="11319" w:name="_Toc187256710"/>
      <w:r w:rsidRPr="00931575">
        <w:t>8.3.3.2.3</w:t>
      </w:r>
      <w:r w:rsidRPr="00931575">
        <w:tab/>
        <w:t>Test Purpose</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320" w:name="_Toc21103010"/>
      <w:bookmarkStart w:id="11321" w:name="_Toc29810859"/>
      <w:bookmarkStart w:id="11322" w:name="_Toc36636219"/>
      <w:bookmarkStart w:id="11323" w:name="_Toc37273165"/>
      <w:bookmarkStart w:id="11324" w:name="_Toc45886253"/>
      <w:bookmarkStart w:id="11325" w:name="_Toc53183320"/>
      <w:bookmarkStart w:id="11326" w:name="_Toc58916029"/>
      <w:bookmarkStart w:id="11327" w:name="_Toc66701176"/>
      <w:bookmarkStart w:id="11328" w:name="_Toc68697333"/>
      <w:bookmarkStart w:id="11329" w:name="_Toc74928288"/>
      <w:bookmarkStart w:id="11330" w:name="_Toc76115387"/>
      <w:bookmarkStart w:id="11331" w:name="_Toc76544794"/>
      <w:bookmarkStart w:id="11332" w:name="_Toc82541611"/>
      <w:bookmarkStart w:id="11333" w:name="_Toc89952258"/>
      <w:bookmarkStart w:id="11334" w:name="_Toc98767354"/>
      <w:bookmarkStart w:id="11335" w:name="_Toc106203402"/>
      <w:bookmarkStart w:id="11336" w:name="_Toc115187701"/>
      <w:bookmarkStart w:id="11337" w:name="_Toc121994256"/>
      <w:bookmarkStart w:id="11338" w:name="_Toc124153264"/>
      <w:bookmarkStart w:id="11339" w:name="_Toc131538566"/>
      <w:bookmarkStart w:id="11340" w:name="_Toc137391686"/>
      <w:bookmarkStart w:id="11341" w:name="_Toc146962346"/>
      <w:bookmarkStart w:id="11342" w:name="_Toc187256711"/>
      <w:r w:rsidRPr="00931575">
        <w:t>8.3.3.2.4</w:t>
      </w:r>
      <w:r w:rsidRPr="00931575">
        <w:tab/>
        <w:t>Method of test</w:t>
      </w:r>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p>
    <w:p w14:paraId="05E6659C" w14:textId="77777777" w:rsidR="00C45907" w:rsidRPr="00931575" w:rsidRDefault="00C45907" w:rsidP="005624C7">
      <w:pPr>
        <w:pStyle w:val="H6"/>
      </w:pPr>
      <w:bookmarkStart w:id="11343" w:name="_Toc21103011"/>
      <w:bookmarkStart w:id="11344" w:name="_Toc29810860"/>
      <w:bookmarkStart w:id="11345" w:name="_Toc36636220"/>
      <w:bookmarkStart w:id="11346" w:name="_Toc37273166"/>
      <w:bookmarkStart w:id="1134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343"/>
      <w:bookmarkEnd w:id="11344"/>
      <w:bookmarkEnd w:id="11345"/>
      <w:bookmarkEnd w:id="11346"/>
      <w:bookmarkEnd w:id="11347"/>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134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349" w:name="_Toc29810861"/>
      <w:bookmarkStart w:id="11350" w:name="_Toc36636221"/>
      <w:bookmarkStart w:id="11351" w:name="_Toc37273167"/>
      <w:bookmarkStart w:id="1135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348"/>
      <w:bookmarkEnd w:id="11349"/>
      <w:bookmarkEnd w:id="11350"/>
      <w:bookmarkEnd w:id="11351"/>
      <w:bookmarkEnd w:id="11352"/>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353" w:name="_MON_1281253042"/>
    <w:bookmarkEnd w:id="11353"/>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35pt" o:ole="" fillcolor="window">
            <v:imagedata r:id="rId74" o:title=""/>
          </v:shape>
          <o:OLEObject Type="Embed" ProgID="Word.Picture.8" ShapeID="_x0000_i1051" DrawAspect="Content" ObjectID="_1804591777"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354" w:name="_Toc21103013"/>
      <w:bookmarkStart w:id="11355" w:name="_Toc29810862"/>
      <w:bookmarkStart w:id="11356" w:name="_Toc36636222"/>
      <w:bookmarkStart w:id="11357" w:name="_Toc37273168"/>
      <w:bookmarkStart w:id="11358" w:name="_Toc45886256"/>
      <w:bookmarkStart w:id="11359" w:name="_Toc53183321"/>
      <w:bookmarkStart w:id="11360" w:name="_Toc58916030"/>
      <w:bookmarkStart w:id="11361" w:name="_Toc66701177"/>
      <w:bookmarkStart w:id="11362" w:name="_Toc68697334"/>
      <w:bookmarkStart w:id="11363" w:name="_Toc74928289"/>
      <w:bookmarkStart w:id="11364" w:name="_Toc76115388"/>
      <w:bookmarkStart w:id="11365" w:name="_Toc76544795"/>
      <w:bookmarkStart w:id="11366" w:name="_Toc82541612"/>
      <w:bookmarkStart w:id="11367" w:name="_Toc89952259"/>
      <w:bookmarkStart w:id="11368" w:name="_Toc98767355"/>
      <w:bookmarkStart w:id="11369" w:name="_Toc106203403"/>
      <w:bookmarkStart w:id="11370" w:name="_Toc115187702"/>
      <w:bookmarkStart w:id="11371" w:name="_Toc121994257"/>
      <w:bookmarkStart w:id="11372" w:name="_Toc124153265"/>
      <w:bookmarkStart w:id="11373" w:name="_Toc131538567"/>
      <w:bookmarkStart w:id="11374" w:name="_Toc137391687"/>
      <w:bookmarkStart w:id="11375" w:name="_Toc146962347"/>
      <w:bookmarkStart w:id="11376" w:name="_Toc187256712"/>
      <w:r w:rsidRPr="00931575">
        <w:t>8.3.3.2.5</w:t>
      </w:r>
      <w:r w:rsidRPr="00931575">
        <w:tab/>
        <w:t>Test requirement</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p>
    <w:p w14:paraId="1600ACC6" w14:textId="77777777" w:rsidR="00C45907" w:rsidRPr="00931575" w:rsidRDefault="00C45907" w:rsidP="005624C7">
      <w:pPr>
        <w:pStyle w:val="H6"/>
      </w:pPr>
      <w:bookmarkStart w:id="11377" w:name="_Toc21103014"/>
      <w:bookmarkStart w:id="11378" w:name="_Toc29810863"/>
      <w:bookmarkStart w:id="11379" w:name="_Toc36636223"/>
      <w:bookmarkStart w:id="11380" w:name="_Toc37273169"/>
      <w:bookmarkStart w:id="11381" w:name="_Toc45886257"/>
      <w:r w:rsidRPr="00931575">
        <w:t>8.3.3.2.5.1</w:t>
      </w:r>
      <w:r w:rsidRPr="00931575">
        <w:tab/>
        <w:t>Requirements for BS type 1-O</w:t>
      </w:r>
      <w:bookmarkEnd w:id="11377"/>
      <w:bookmarkEnd w:id="11378"/>
      <w:bookmarkEnd w:id="11379"/>
      <w:bookmarkEnd w:id="11380"/>
      <w:bookmarkEnd w:id="11381"/>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CD4E89" w:rsidRDefault="007F4304" w:rsidP="00782299">
            <w:pPr>
              <w:pStyle w:val="TAH"/>
              <w:rPr>
                <w:lang w:val="fr-FR"/>
              </w:rPr>
            </w:pPr>
            <w:r w:rsidRPr="00CD4E89">
              <w:rPr>
                <w:rFonts w:eastAsia="SimSun"/>
                <w:lang w:val="fr-FR"/>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1382" w:name="_Toc21103015"/>
      <w:bookmarkStart w:id="11383" w:name="_Toc29810864"/>
      <w:bookmarkStart w:id="11384" w:name="_Toc36636224"/>
      <w:bookmarkStart w:id="11385" w:name="_Toc37273170"/>
      <w:bookmarkStart w:id="11386"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382"/>
      <w:bookmarkEnd w:id="11383"/>
      <w:bookmarkEnd w:id="11384"/>
      <w:bookmarkEnd w:id="11385"/>
      <w:bookmarkEnd w:id="11386"/>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CD4E89" w:rsidRDefault="007F4304" w:rsidP="00782299">
            <w:pPr>
              <w:pStyle w:val="TAH"/>
              <w:rPr>
                <w:lang w:val="fr-FR"/>
              </w:rPr>
            </w:pPr>
            <w:r w:rsidRPr="00CD4E89">
              <w:rPr>
                <w:rFonts w:eastAsia="SimSun"/>
                <w:lang w:val="fr-FR"/>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1387" w:name="_Toc21103016"/>
      <w:bookmarkStart w:id="11388" w:name="_Toc29810865"/>
      <w:bookmarkStart w:id="11389" w:name="_Toc36636225"/>
      <w:bookmarkStart w:id="11390" w:name="_Toc37273171"/>
      <w:bookmarkStart w:id="11391" w:name="_Toc45886259"/>
      <w:bookmarkStart w:id="11392" w:name="_Toc53183322"/>
      <w:bookmarkStart w:id="11393" w:name="_Toc58916031"/>
      <w:bookmarkStart w:id="11394" w:name="_Toc66701178"/>
      <w:bookmarkStart w:id="11395" w:name="_Toc68697335"/>
      <w:bookmarkStart w:id="11396" w:name="_Toc74928290"/>
      <w:bookmarkStart w:id="11397" w:name="_Toc76115389"/>
      <w:bookmarkStart w:id="11398" w:name="_Toc76544796"/>
      <w:bookmarkStart w:id="11399" w:name="_Toc82541613"/>
      <w:bookmarkStart w:id="11400" w:name="_Toc89952260"/>
      <w:bookmarkStart w:id="11401" w:name="_Toc98767356"/>
      <w:bookmarkStart w:id="11402" w:name="_Toc106203404"/>
      <w:bookmarkStart w:id="11403" w:name="_Toc115187703"/>
      <w:bookmarkStart w:id="11404" w:name="_Toc121994258"/>
      <w:bookmarkStart w:id="11405" w:name="_Toc124153266"/>
      <w:bookmarkStart w:id="11406" w:name="_Toc131538568"/>
      <w:bookmarkStart w:id="11407" w:name="_Toc137391688"/>
      <w:bookmarkStart w:id="11408" w:name="_Toc146962348"/>
      <w:bookmarkStart w:id="11409" w:name="_Toc187256713"/>
      <w:r w:rsidRPr="00931575">
        <w:t>8.3.4</w:t>
      </w:r>
      <w:r w:rsidRPr="00931575">
        <w:tab/>
        <w:t>Performance requirements for PUCCH format 3</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p>
    <w:p w14:paraId="259364FD" w14:textId="77777777" w:rsidR="00C45907" w:rsidRPr="00931575" w:rsidRDefault="00C45907" w:rsidP="00C45907">
      <w:pPr>
        <w:pStyle w:val="Heading4"/>
      </w:pPr>
      <w:bookmarkStart w:id="11410" w:name="_Toc21103017"/>
      <w:bookmarkStart w:id="11411" w:name="_Toc29810866"/>
      <w:bookmarkStart w:id="11412" w:name="_Toc36636226"/>
      <w:bookmarkStart w:id="11413" w:name="_Toc37273172"/>
      <w:bookmarkStart w:id="11414" w:name="_Toc45886260"/>
      <w:bookmarkStart w:id="11415" w:name="_Toc53183323"/>
      <w:bookmarkStart w:id="11416" w:name="_Toc58916032"/>
      <w:bookmarkStart w:id="11417" w:name="_Toc66701179"/>
      <w:bookmarkStart w:id="11418" w:name="_Toc68697336"/>
      <w:bookmarkStart w:id="11419" w:name="_Toc74928291"/>
      <w:bookmarkStart w:id="11420" w:name="_Toc76115390"/>
      <w:bookmarkStart w:id="11421" w:name="_Toc76544797"/>
      <w:bookmarkStart w:id="11422" w:name="_Toc82541614"/>
      <w:bookmarkStart w:id="11423" w:name="_Toc89952261"/>
      <w:bookmarkStart w:id="11424" w:name="_Toc98767357"/>
      <w:bookmarkStart w:id="11425" w:name="_Toc106203405"/>
      <w:bookmarkStart w:id="11426" w:name="_Toc115187704"/>
      <w:bookmarkStart w:id="11427" w:name="_Toc121994259"/>
      <w:bookmarkStart w:id="11428" w:name="_Toc124153267"/>
      <w:bookmarkStart w:id="11429" w:name="_Toc131538569"/>
      <w:bookmarkStart w:id="11430" w:name="_Toc137391689"/>
      <w:bookmarkStart w:id="11431" w:name="_Toc146962349"/>
      <w:bookmarkStart w:id="11432" w:name="_Toc187256714"/>
      <w:r w:rsidRPr="00931575">
        <w:t>8.3.4.1</w:t>
      </w:r>
      <w:r w:rsidRPr="00931575">
        <w:tab/>
        <w:t>Definition and applicability</w:t>
      </w:r>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433" w:name="_Toc21103018"/>
      <w:bookmarkStart w:id="11434" w:name="_Toc29810867"/>
      <w:bookmarkStart w:id="11435" w:name="_Toc36636227"/>
      <w:bookmarkStart w:id="11436" w:name="_Toc37273173"/>
      <w:bookmarkStart w:id="11437" w:name="_Toc45886261"/>
      <w:bookmarkStart w:id="11438" w:name="_Toc53183324"/>
      <w:bookmarkStart w:id="11439" w:name="_Toc58916033"/>
      <w:bookmarkStart w:id="11440" w:name="_Toc66701180"/>
      <w:bookmarkStart w:id="11441" w:name="_Toc68697337"/>
      <w:bookmarkStart w:id="11442" w:name="_Toc74928292"/>
      <w:bookmarkStart w:id="11443" w:name="_Toc76115391"/>
      <w:bookmarkStart w:id="11444" w:name="_Toc76544798"/>
      <w:bookmarkStart w:id="11445" w:name="_Toc82541615"/>
      <w:bookmarkStart w:id="11446" w:name="_Toc89952262"/>
      <w:bookmarkStart w:id="11447" w:name="_Toc98767358"/>
      <w:bookmarkStart w:id="11448" w:name="_Toc106203406"/>
      <w:bookmarkStart w:id="11449" w:name="_Toc115187705"/>
      <w:bookmarkStart w:id="11450" w:name="_Toc121994260"/>
      <w:bookmarkStart w:id="11451" w:name="_Toc124153268"/>
      <w:bookmarkStart w:id="11452" w:name="_Toc131538570"/>
      <w:bookmarkStart w:id="11453" w:name="_Toc137391690"/>
      <w:bookmarkStart w:id="11454" w:name="_Toc146962350"/>
      <w:bookmarkStart w:id="11455" w:name="_Toc187256715"/>
      <w:r w:rsidRPr="00931575">
        <w:t>8.3.4.2</w:t>
      </w:r>
      <w:r w:rsidRPr="00931575">
        <w:tab/>
        <w:t>Minimum requirement</w:t>
      </w:r>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456" w:name="_Toc21103019"/>
      <w:bookmarkStart w:id="11457" w:name="_Toc29810868"/>
      <w:bookmarkStart w:id="11458" w:name="_Toc36636228"/>
      <w:bookmarkStart w:id="11459" w:name="_Toc37273174"/>
      <w:bookmarkStart w:id="11460" w:name="_Toc45886262"/>
      <w:bookmarkStart w:id="11461" w:name="_Toc53183325"/>
      <w:bookmarkStart w:id="11462" w:name="_Toc58916034"/>
      <w:bookmarkStart w:id="11463" w:name="_Toc66701181"/>
      <w:bookmarkStart w:id="11464" w:name="_Toc68697338"/>
      <w:bookmarkStart w:id="11465" w:name="_Toc74928293"/>
      <w:bookmarkStart w:id="11466" w:name="_Toc76115392"/>
      <w:bookmarkStart w:id="11467" w:name="_Toc76544799"/>
      <w:bookmarkStart w:id="11468" w:name="_Toc82541616"/>
      <w:bookmarkStart w:id="11469" w:name="_Toc89952263"/>
      <w:bookmarkStart w:id="11470" w:name="_Toc98767359"/>
      <w:bookmarkStart w:id="11471" w:name="_Toc106203407"/>
      <w:bookmarkStart w:id="11472" w:name="_Toc115187706"/>
      <w:bookmarkStart w:id="11473" w:name="_Toc121994261"/>
      <w:bookmarkStart w:id="11474" w:name="_Toc124153269"/>
      <w:bookmarkStart w:id="11475" w:name="_Toc131538571"/>
      <w:bookmarkStart w:id="11476" w:name="_Toc137391691"/>
      <w:bookmarkStart w:id="11477" w:name="_Toc146962351"/>
      <w:bookmarkStart w:id="11478" w:name="_Toc187256716"/>
      <w:r w:rsidRPr="00931575">
        <w:t>8.3.4.3</w:t>
      </w:r>
      <w:r w:rsidRPr="00931575">
        <w:tab/>
        <w:t>Test purpose</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479" w:name="_Toc21103020"/>
      <w:bookmarkStart w:id="11480" w:name="_Toc29810869"/>
      <w:bookmarkStart w:id="11481" w:name="_Toc36636229"/>
      <w:bookmarkStart w:id="11482" w:name="_Toc37273175"/>
      <w:bookmarkStart w:id="11483" w:name="_Toc45886263"/>
      <w:bookmarkStart w:id="11484" w:name="_Toc53183326"/>
      <w:bookmarkStart w:id="11485" w:name="_Toc58916035"/>
      <w:bookmarkStart w:id="11486" w:name="_Toc66701182"/>
      <w:bookmarkStart w:id="11487" w:name="_Toc68697339"/>
      <w:bookmarkStart w:id="11488" w:name="_Toc74928294"/>
      <w:bookmarkStart w:id="11489" w:name="_Toc76115393"/>
      <w:bookmarkStart w:id="11490" w:name="_Toc76544800"/>
      <w:bookmarkStart w:id="11491" w:name="_Toc82541617"/>
      <w:bookmarkStart w:id="11492" w:name="_Toc89952264"/>
      <w:bookmarkStart w:id="11493" w:name="_Toc98767360"/>
      <w:bookmarkStart w:id="11494" w:name="_Toc106203408"/>
      <w:bookmarkStart w:id="11495" w:name="_Toc115187707"/>
      <w:bookmarkStart w:id="11496" w:name="_Toc121994262"/>
      <w:bookmarkStart w:id="11497" w:name="_Toc124153270"/>
      <w:bookmarkStart w:id="11498" w:name="_Toc131538572"/>
      <w:bookmarkStart w:id="11499" w:name="_Toc137391692"/>
      <w:bookmarkStart w:id="11500" w:name="_Toc146962352"/>
      <w:bookmarkStart w:id="11501" w:name="_Toc187256717"/>
      <w:r w:rsidRPr="00931575">
        <w:t>8.3.4.4</w:t>
      </w:r>
      <w:r w:rsidRPr="00931575">
        <w:tab/>
        <w:t>Method of test</w:t>
      </w:r>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12973DB5" w14:textId="77777777" w:rsidR="00C45907" w:rsidRPr="00931575" w:rsidRDefault="00C45907" w:rsidP="00C45907">
      <w:pPr>
        <w:pStyle w:val="Heading5"/>
      </w:pPr>
      <w:bookmarkStart w:id="11502" w:name="_Toc21103021"/>
      <w:bookmarkStart w:id="11503" w:name="_Toc29810870"/>
      <w:bookmarkStart w:id="11504" w:name="_Toc36636230"/>
      <w:bookmarkStart w:id="11505" w:name="_Toc37273176"/>
      <w:bookmarkStart w:id="11506" w:name="_Toc45886264"/>
      <w:bookmarkStart w:id="11507" w:name="_Toc53183327"/>
      <w:bookmarkStart w:id="11508" w:name="_Toc58916036"/>
      <w:bookmarkStart w:id="11509" w:name="_Toc66701183"/>
      <w:bookmarkStart w:id="11510" w:name="_Toc68697340"/>
      <w:bookmarkStart w:id="11511" w:name="_Toc74928295"/>
      <w:bookmarkStart w:id="11512" w:name="_Toc76115394"/>
      <w:bookmarkStart w:id="11513" w:name="_Toc76544801"/>
      <w:bookmarkStart w:id="11514" w:name="_Toc82541618"/>
      <w:bookmarkStart w:id="11515" w:name="_Toc89952265"/>
      <w:bookmarkStart w:id="11516" w:name="_Toc98767361"/>
      <w:bookmarkStart w:id="11517" w:name="_Toc106203409"/>
      <w:bookmarkStart w:id="11518" w:name="_Toc115187708"/>
      <w:bookmarkStart w:id="11519" w:name="_Toc121994263"/>
      <w:bookmarkStart w:id="11520" w:name="_Toc124153271"/>
      <w:bookmarkStart w:id="11521" w:name="_Toc131538573"/>
      <w:bookmarkStart w:id="11522" w:name="_Toc137391693"/>
      <w:bookmarkStart w:id="11523" w:name="_Toc146962353"/>
      <w:bookmarkStart w:id="11524" w:name="_Toc187256718"/>
      <w:r w:rsidRPr="00931575">
        <w:t>8.3.4.4.1</w:t>
      </w:r>
      <w:r w:rsidRPr="00931575">
        <w:tab/>
        <w:t>Initial conditions</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525"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526" w:name="_Toc29810871"/>
      <w:bookmarkStart w:id="11527" w:name="_Toc36636231"/>
      <w:bookmarkStart w:id="11528" w:name="_Toc37273177"/>
      <w:bookmarkStart w:id="11529" w:name="_Toc45886265"/>
      <w:bookmarkStart w:id="11530" w:name="_Toc53183328"/>
      <w:bookmarkStart w:id="11531" w:name="_Toc58916037"/>
      <w:bookmarkStart w:id="11532" w:name="_Toc66701184"/>
      <w:bookmarkStart w:id="11533" w:name="_Toc68697341"/>
      <w:bookmarkStart w:id="11534" w:name="_Toc74928296"/>
      <w:bookmarkStart w:id="11535" w:name="_Toc76115395"/>
      <w:bookmarkStart w:id="11536" w:name="_Toc76544802"/>
      <w:bookmarkStart w:id="11537" w:name="_Toc82541619"/>
      <w:bookmarkStart w:id="11538" w:name="_Toc89952266"/>
      <w:bookmarkStart w:id="11539" w:name="_Toc98767362"/>
      <w:bookmarkStart w:id="11540" w:name="_Toc106203410"/>
      <w:bookmarkStart w:id="11541" w:name="_Toc115187709"/>
      <w:bookmarkStart w:id="11542" w:name="_Toc121994264"/>
      <w:bookmarkStart w:id="11543" w:name="_Toc124153272"/>
      <w:bookmarkStart w:id="11544" w:name="_Toc131538574"/>
      <w:bookmarkStart w:id="11545" w:name="_Toc137391694"/>
      <w:bookmarkStart w:id="11546" w:name="_Toc146962354"/>
      <w:bookmarkStart w:id="11547" w:name="_Toc187256719"/>
      <w:r w:rsidRPr="00931575">
        <w:t>8.3.4.4.2</w:t>
      </w:r>
      <w:r w:rsidRPr="00931575">
        <w:tab/>
        <w:t>Procedure</w:t>
      </w:r>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548" w:name="_Toc21103023"/>
      <w:bookmarkStart w:id="11549" w:name="_Toc29810872"/>
      <w:bookmarkStart w:id="11550" w:name="_Toc36636232"/>
      <w:bookmarkStart w:id="11551" w:name="_Toc37273178"/>
      <w:bookmarkStart w:id="11552" w:name="_Toc45886266"/>
      <w:bookmarkStart w:id="11553" w:name="_Toc53183329"/>
      <w:bookmarkStart w:id="11554" w:name="_Toc58916038"/>
      <w:bookmarkStart w:id="11555" w:name="_Toc66701185"/>
      <w:bookmarkStart w:id="11556" w:name="_Toc68697342"/>
      <w:bookmarkStart w:id="11557" w:name="_Toc74928297"/>
      <w:bookmarkStart w:id="11558" w:name="_Toc76115396"/>
      <w:bookmarkStart w:id="11559" w:name="_Toc76544803"/>
      <w:bookmarkStart w:id="11560" w:name="_Toc82541620"/>
      <w:bookmarkStart w:id="11561" w:name="_Toc89952267"/>
      <w:bookmarkStart w:id="11562" w:name="_Toc98767363"/>
      <w:bookmarkStart w:id="11563" w:name="_Toc106203411"/>
      <w:bookmarkStart w:id="11564" w:name="_Toc115187710"/>
      <w:bookmarkStart w:id="11565" w:name="_Toc121994265"/>
      <w:bookmarkStart w:id="11566" w:name="_Toc124153273"/>
      <w:bookmarkStart w:id="11567" w:name="_Toc131538575"/>
      <w:bookmarkStart w:id="11568" w:name="_Toc137391695"/>
      <w:bookmarkStart w:id="11569" w:name="_Toc146962355"/>
      <w:bookmarkStart w:id="11570" w:name="_Toc187256720"/>
      <w:r w:rsidRPr="00931575">
        <w:t>8.3.4.5</w:t>
      </w:r>
      <w:r w:rsidRPr="00931575">
        <w:tab/>
        <w:t>Test requirement</w:t>
      </w:r>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p>
    <w:p w14:paraId="6C390B50" w14:textId="77777777" w:rsidR="00C45907" w:rsidRPr="00931575" w:rsidRDefault="00C45907" w:rsidP="00C45907">
      <w:pPr>
        <w:pStyle w:val="Heading5"/>
        <w:rPr>
          <w:rFonts w:cs="Arial"/>
          <w:i/>
          <w:iCs/>
          <w:szCs w:val="22"/>
          <w:lang w:eastAsia="zh-CN"/>
        </w:rPr>
      </w:pPr>
      <w:bookmarkStart w:id="11571" w:name="_Toc21103024"/>
      <w:bookmarkStart w:id="11572" w:name="_Toc29810873"/>
      <w:bookmarkStart w:id="11573" w:name="_Toc36636233"/>
      <w:bookmarkStart w:id="11574" w:name="_Toc37273179"/>
      <w:bookmarkStart w:id="11575" w:name="_Toc45886267"/>
      <w:bookmarkStart w:id="11576" w:name="_Toc53183330"/>
      <w:bookmarkStart w:id="11577" w:name="_Toc58916039"/>
      <w:bookmarkStart w:id="11578" w:name="_Toc66701186"/>
      <w:bookmarkStart w:id="11579" w:name="_Toc68697343"/>
      <w:bookmarkStart w:id="11580" w:name="_Toc74928298"/>
      <w:bookmarkStart w:id="11581" w:name="_Toc76115397"/>
      <w:bookmarkStart w:id="11582" w:name="_Toc76544804"/>
      <w:bookmarkStart w:id="11583" w:name="_Toc82541621"/>
      <w:bookmarkStart w:id="11584" w:name="_Toc89952268"/>
      <w:bookmarkStart w:id="11585" w:name="_Toc98767364"/>
      <w:bookmarkStart w:id="11586" w:name="_Toc106203412"/>
      <w:bookmarkStart w:id="11587" w:name="_Toc115187711"/>
      <w:bookmarkStart w:id="11588" w:name="_Toc121994266"/>
      <w:bookmarkStart w:id="11589" w:name="_Toc124153274"/>
      <w:bookmarkStart w:id="11590" w:name="_Toc131538576"/>
      <w:bookmarkStart w:id="11591" w:name="_Toc137391696"/>
      <w:bookmarkStart w:id="11592" w:name="_Toc146962356"/>
      <w:bookmarkStart w:id="11593" w:name="_Toc187256721"/>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594" w:name="_Toc21103025"/>
      <w:bookmarkStart w:id="11595" w:name="_Toc29810874"/>
      <w:bookmarkStart w:id="11596" w:name="_Toc36636234"/>
      <w:bookmarkStart w:id="11597" w:name="_Toc37273180"/>
      <w:bookmarkStart w:id="11598" w:name="_Toc45886268"/>
      <w:bookmarkStart w:id="11599" w:name="_Toc53183331"/>
      <w:bookmarkStart w:id="11600" w:name="_Toc58916040"/>
      <w:bookmarkStart w:id="11601" w:name="_Toc66701187"/>
      <w:bookmarkStart w:id="11602" w:name="_Toc68697344"/>
      <w:bookmarkStart w:id="11603" w:name="_Toc74928299"/>
      <w:bookmarkStart w:id="11604" w:name="_Toc76115398"/>
      <w:bookmarkStart w:id="11605" w:name="_Toc76544805"/>
      <w:bookmarkStart w:id="11606" w:name="_Toc82541622"/>
      <w:bookmarkStart w:id="11607" w:name="_Toc89952269"/>
      <w:bookmarkStart w:id="11608" w:name="_Toc98767365"/>
      <w:bookmarkStart w:id="11609" w:name="_Toc106203413"/>
      <w:bookmarkStart w:id="11610" w:name="_Toc115187712"/>
      <w:bookmarkStart w:id="11611" w:name="_Toc121994267"/>
      <w:bookmarkStart w:id="11612" w:name="_Toc124153275"/>
      <w:bookmarkStart w:id="11613" w:name="_Toc131538577"/>
      <w:bookmarkStart w:id="11614" w:name="_Toc137391697"/>
      <w:bookmarkStart w:id="11615" w:name="_Toc146962357"/>
      <w:bookmarkStart w:id="11616" w:name="_Toc187256722"/>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CD4E89" w:rsidRDefault="007F4304" w:rsidP="00782299">
            <w:pPr>
              <w:pStyle w:val="TAH"/>
              <w:rPr>
                <w:lang w:val="fr-FR"/>
              </w:rPr>
            </w:pPr>
            <w:r w:rsidRPr="00CD4E89">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617" w:name="_Toc21103026"/>
      <w:bookmarkStart w:id="11618" w:name="_Toc29810875"/>
      <w:bookmarkStart w:id="11619" w:name="_Toc36636235"/>
      <w:bookmarkStart w:id="11620" w:name="_Toc37273181"/>
      <w:bookmarkStart w:id="11621" w:name="_Toc45886269"/>
      <w:bookmarkStart w:id="11622" w:name="_Toc53183332"/>
      <w:bookmarkStart w:id="11623" w:name="_Toc58916041"/>
      <w:bookmarkStart w:id="11624" w:name="_Toc66701188"/>
      <w:bookmarkStart w:id="11625" w:name="_Toc68697345"/>
      <w:bookmarkStart w:id="11626" w:name="_Toc74928300"/>
      <w:bookmarkStart w:id="11627" w:name="_Toc76115399"/>
      <w:bookmarkStart w:id="11628" w:name="_Toc76544806"/>
      <w:bookmarkStart w:id="11629" w:name="_Toc82541623"/>
      <w:bookmarkStart w:id="11630" w:name="_Toc89952270"/>
      <w:bookmarkStart w:id="11631" w:name="_Toc98767366"/>
      <w:bookmarkStart w:id="11632" w:name="_Toc106203414"/>
      <w:bookmarkStart w:id="11633" w:name="_Toc115187713"/>
      <w:bookmarkStart w:id="11634" w:name="_Toc121994268"/>
      <w:bookmarkStart w:id="11635" w:name="_Toc124153276"/>
      <w:bookmarkStart w:id="11636" w:name="_Toc131538578"/>
      <w:bookmarkStart w:id="11637" w:name="_Toc137391698"/>
      <w:bookmarkStart w:id="11638" w:name="_Toc146962358"/>
      <w:bookmarkStart w:id="11639" w:name="_Toc187256723"/>
      <w:r w:rsidRPr="00931575">
        <w:t>8.3.5</w:t>
      </w:r>
      <w:r w:rsidRPr="00931575">
        <w:tab/>
        <w:t>Performance requirements for PUCCH format 4</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73C59C84" w14:textId="77777777" w:rsidR="00C45907" w:rsidRPr="00931575" w:rsidRDefault="00C45907" w:rsidP="00C45907">
      <w:pPr>
        <w:pStyle w:val="Heading4"/>
      </w:pPr>
      <w:bookmarkStart w:id="11640" w:name="_Toc21103027"/>
      <w:bookmarkStart w:id="11641" w:name="_Toc29810876"/>
      <w:bookmarkStart w:id="11642" w:name="_Toc36636236"/>
      <w:bookmarkStart w:id="11643" w:name="_Toc37273182"/>
      <w:bookmarkStart w:id="11644" w:name="_Toc45886270"/>
      <w:bookmarkStart w:id="11645" w:name="_Toc53183333"/>
      <w:bookmarkStart w:id="11646" w:name="_Toc58916042"/>
      <w:bookmarkStart w:id="11647" w:name="_Toc66701189"/>
      <w:bookmarkStart w:id="11648" w:name="_Toc68697346"/>
      <w:bookmarkStart w:id="11649" w:name="_Toc74928301"/>
      <w:bookmarkStart w:id="11650" w:name="_Toc76115400"/>
      <w:bookmarkStart w:id="11651" w:name="_Toc76544807"/>
      <w:bookmarkStart w:id="11652" w:name="_Toc82541624"/>
      <w:bookmarkStart w:id="11653" w:name="_Toc89952271"/>
      <w:bookmarkStart w:id="11654" w:name="_Toc98767367"/>
      <w:bookmarkStart w:id="11655" w:name="_Toc106203415"/>
      <w:bookmarkStart w:id="11656" w:name="_Toc115187714"/>
      <w:bookmarkStart w:id="11657" w:name="_Toc121994269"/>
      <w:bookmarkStart w:id="11658" w:name="_Toc124153277"/>
      <w:bookmarkStart w:id="11659" w:name="_Toc131538579"/>
      <w:bookmarkStart w:id="11660" w:name="_Toc137391699"/>
      <w:bookmarkStart w:id="11661" w:name="_Toc146962359"/>
      <w:bookmarkStart w:id="11662" w:name="_Toc187256724"/>
      <w:r w:rsidRPr="00931575">
        <w:t>8.3.5.1</w:t>
      </w:r>
      <w:r w:rsidRPr="00931575">
        <w:tab/>
        <w:t>Definition and applicability</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663" w:name="_Toc21103028"/>
      <w:bookmarkStart w:id="11664" w:name="_Toc29810877"/>
      <w:bookmarkStart w:id="11665" w:name="_Toc36636237"/>
      <w:bookmarkStart w:id="11666" w:name="_Toc37273183"/>
      <w:bookmarkStart w:id="11667" w:name="_Toc45886271"/>
      <w:bookmarkStart w:id="11668" w:name="_Toc53183334"/>
      <w:bookmarkStart w:id="11669" w:name="_Toc58916043"/>
      <w:bookmarkStart w:id="11670" w:name="_Toc66701190"/>
      <w:bookmarkStart w:id="11671" w:name="_Toc68697347"/>
      <w:bookmarkStart w:id="11672" w:name="_Toc74928302"/>
      <w:bookmarkStart w:id="11673" w:name="_Toc76115401"/>
      <w:bookmarkStart w:id="11674" w:name="_Toc76544808"/>
      <w:bookmarkStart w:id="11675" w:name="_Toc82541625"/>
      <w:bookmarkStart w:id="11676" w:name="_Toc89952272"/>
      <w:bookmarkStart w:id="11677" w:name="_Toc98767368"/>
      <w:bookmarkStart w:id="11678" w:name="_Toc106203416"/>
      <w:bookmarkStart w:id="11679" w:name="_Toc115187715"/>
      <w:bookmarkStart w:id="11680" w:name="_Toc121994270"/>
      <w:bookmarkStart w:id="11681" w:name="_Toc124153278"/>
      <w:bookmarkStart w:id="11682" w:name="_Toc131538580"/>
      <w:bookmarkStart w:id="11683" w:name="_Toc137391700"/>
      <w:bookmarkStart w:id="11684" w:name="_Toc146962360"/>
      <w:bookmarkStart w:id="11685" w:name="_Toc187256725"/>
      <w:r w:rsidRPr="00931575">
        <w:t>8.3.5.2</w:t>
      </w:r>
      <w:r w:rsidRPr="00931575">
        <w:tab/>
        <w:t>Minimum requirement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686" w:name="_Toc21103029"/>
      <w:bookmarkStart w:id="11687" w:name="_Toc29810878"/>
      <w:bookmarkStart w:id="11688" w:name="_Toc36636238"/>
      <w:bookmarkStart w:id="11689" w:name="_Toc37273184"/>
      <w:bookmarkStart w:id="11690" w:name="_Toc45886272"/>
      <w:bookmarkStart w:id="11691" w:name="_Toc53183335"/>
      <w:bookmarkStart w:id="11692" w:name="_Toc58916044"/>
      <w:bookmarkStart w:id="11693" w:name="_Toc66701191"/>
      <w:bookmarkStart w:id="11694" w:name="_Toc68697348"/>
      <w:bookmarkStart w:id="11695" w:name="_Toc74928303"/>
      <w:bookmarkStart w:id="11696" w:name="_Toc76115402"/>
      <w:bookmarkStart w:id="11697" w:name="_Toc76544809"/>
      <w:bookmarkStart w:id="11698" w:name="_Toc82541626"/>
      <w:bookmarkStart w:id="11699" w:name="_Toc89952273"/>
      <w:bookmarkStart w:id="11700" w:name="_Toc98767369"/>
      <w:bookmarkStart w:id="11701" w:name="_Toc106203417"/>
      <w:bookmarkStart w:id="11702" w:name="_Toc115187716"/>
      <w:bookmarkStart w:id="11703" w:name="_Toc121994271"/>
      <w:bookmarkStart w:id="11704" w:name="_Toc124153279"/>
      <w:bookmarkStart w:id="11705" w:name="_Toc131538581"/>
      <w:bookmarkStart w:id="11706" w:name="_Toc137391701"/>
      <w:bookmarkStart w:id="11707" w:name="_Toc146962361"/>
      <w:bookmarkStart w:id="11708" w:name="_Toc187256726"/>
      <w:r w:rsidRPr="00931575">
        <w:t>8.3.5.3</w:t>
      </w:r>
      <w:r w:rsidRPr="00931575">
        <w:tab/>
        <w:t>Test purpose</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709" w:name="_Toc21103030"/>
      <w:bookmarkStart w:id="11710" w:name="_Toc29810879"/>
      <w:bookmarkStart w:id="11711" w:name="_Toc36636239"/>
      <w:bookmarkStart w:id="11712" w:name="_Toc37273185"/>
      <w:bookmarkStart w:id="11713" w:name="_Toc45886273"/>
      <w:bookmarkStart w:id="11714" w:name="_Toc53183336"/>
      <w:bookmarkStart w:id="11715" w:name="_Toc58916045"/>
      <w:bookmarkStart w:id="11716" w:name="_Toc66701192"/>
      <w:bookmarkStart w:id="11717" w:name="_Toc68697349"/>
      <w:bookmarkStart w:id="11718" w:name="_Toc74928304"/>
      <w:bookmarkStart w:id="11719" w:name="_Toc76115403"/>
      <w:bookmarkStart w:id="11720" w:name="_Toc76544810"/>
      <w:bookmarkStart w:id="11721" w:name="_Toc82541627"/>
      <w:bookmarkStart w:id="11722" w:name="_Toc89952274"/>
      <w:bookmarkStart w:id="11723" w:name="_Toc98767370"/>
      <w:bookmarkStart w:id="11724" w:name="_Toc106203418"/>
      <w:bookmarkStart w:id="11725" w:name="_Toc115187717"/>
      <w:bookmarkStart w:id="11726" w:name="_Toc121994272"/>
      <w:bookmarkStart w:id="11727" w:name="_Toc124153280"/>
      <w:bookmarkStart w:id="11728" w:name="_Toc131538582"/>
      <w:bookmarkStart w:id="11729" w:name="_Toc137391702"/>
      <w:bookmarkStart w:id="11730" w:name="_Toc146962362"/>
      <w:bookmarkStart w:id="11731" w:name="_Toc187256727"/>
      <w:r w:rsidRPr="00931575">
        <w:t>8.3.5.4</w:t>
      </w:r>
      <w:r w:rsidRPr="00931575">
        <w:tab/>
        <w:t>Method of test</w:t>
      </w:r>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5B690729" w14:textId="77777777" w:rsidR="00C45907" w:rsidRPr="00931575" w:rsidRDefault="00C45907" w:rsidP="00C45907">
      <w:pPr>
        <w:pStyle w:val="Heading5"/>
      </w:pPr>
      <w:bookmarkStart w:id="11732" w:name="_Toc21103031"/>
      <w:bookmarkStart w:id="11733" w:name="_Toc29810880"/>
      <w:bookmarkStart w:id="11734" w:name="_Toc36636240"/>
      <w:bookmarkStart w:id="11735" w:name="_Toc37273186"/>
      <w:bookmarkStart w:id="11736" w:name="_Toc45886274"/>
      <w:bookmarkStart w:id="11737" w:name="_Toc53183337"/>
      <w:bookmarkStart w:id="11738" w:name="_Toc58916046"/>
      <w:bookmarkStart w:id="11739" w:name="_Toc66701193"/>
      <w:bookmarkStart w:id="11740" w:name="_Toc68697350"/>
      <w:bookmarkStart w:id="11741" w:name="_Toc74928305"/>
      <w:bookmarkStart w:id="11742" w:name="_Toc76115404"/>
      <w:bookmarkStart w:id="11743" w:name="_Toc76544811"/>
      <w:bookmarkStart w:id="11744" w:name="_Toc82541628"/>
      <w:bookmarkStart w:id="11745" w:name="_Toc89952275"/>
      <w:bookmarkStart w:id="11746" w:name="_Toc98767371"/>
      <w:bookmarkStart w:id="11747" w:name="_Toc106203419"/>
      <w:bookmarkStart w:id="11748" w:name="_Toc115187718"/>
      <w:bookmarkStart w:id="11749" w:name="_Toc121994273"/>
      <w:bookmarkStart w:id="11750" w:name="_Toc124153281"/>
      <w:bookmarkStart w:id="11751" w:name="_Toc131538583"/>
      <w:bookmarkStart w:id="11752" w:name="_Toc137391703"/>
      <w:bookmarkStart w:id="11753" w:name="_Toc146962363"/>
      <w:bookmarkStart w:id="11754" w:name="_Toc187256728"/>
      <w:r w:rsidRPr="00931575">
        <w:t>8.3.5.4.1</w:t>
      </w:r>
      <w:r w:rsidRPr="00931575">
        <w:tab/>
        <w:t>Initial conditions</w:t>
      </w:r>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755"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756" w:name="_Toc29810881"/>
      <w:bookmarkStart w:id="11757" w:name="_Toc36636241"/>
      <w:bookmarkStart w:id="11758" w:name="_Toc37273187"/>
      <w:bookmarkStart w:id="11759" w:name="_Toc45886275"/>
      <w:bookmarkStart w:id="11760" w:name="_Toc53183338"/>
      <w:bookmarkStart w:id="11761" w:name="_Toc58916047"/>
      <w:bookmarkStart w:id="11762" w:name="_Toc66701194"/>
      <w:bookmarkStart w:id="11763" w:name="_Toc68697351"/>
      <w:bookmarkStart w:id="11764" w:name="_Toc74928306"/>
      <w:bookmarkStart w:id="11765" w:name="_Toc76115405"/>
      <w:bookmarkStart w:id="11766" w:name="_Toc76544812"/>
      <w:bookmarkStart w:id="11767" w:name="_Toc82541629"/>
      <w:bookmarkStart w:id="11768" w:name="_Toc89952276"/>
      <w:bookmarkStart w:id="11769" w:name="_Toc98767372"/>
      <w:bookmarkStart w:id="11770" w:name="_Toc106203420"/>
      <w:bookmarkStart w:id="11771" w:name="_Toc115187719"/>
      <w:bookmarkStart w:id="11772" w:name="_Toc121994274"/>
      <w:bookmarkStart w:id="11773" w:name="_Toc124153282"/>
      <w:bookmarkStart w:id="11774" w:name="_Toc131538584"/>
      <w:bookmarkStart w:id="11775" w:name="_Toc137391704"/>
      <w:bookmarkStart w:id="11776" w:name="_Toc146962364"/>
      <w:bookmarkStart w:id="11777" w:name="_Toc187256729"/>
      <w:r w:rsidRPr="00931575">
        <w:t>8.3.5.4.2</w:t>
      </w:r>
      <w:r w:rsidRPr="00931575">
        <w:tab/>
        <w:t>Procedure</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778" w:name="_Toc21103033"/>
      <w:bookmarkStart w:id="11779" w:name="_Toc29810882"/>
      <w:bookmarkStart w:id="11780" w:name="_Toc36636242"/>
      <w:bookmarkStart w:id="11781" w:name="_Toc37273188"/>
      <w:bookmarkStart w:id="11782" w:name="_Toc45886276"/>
      <w:bookmarkStart w:id="11783" w:name="_Toc53183339"/>
      <w:bookmarkStart w:id="11784" w:name="_Toc58916048"/>
      <w:bookmarkStart w:id="11785" w:name="_Toc66701195"/>
      <w:bookmarkStart w:id="11786" w:name="_Toc68697352"/>
      <w:bookmarkStart w:id="11787" w:name="_Toc74928307"/>
      <w:bookmarkStart w:id="11788" w:name="_Toc76115406"/>
      <w:bookmarkStart w:id="11789" w:name="_Toc76544813"/>
      <w:bookmarkStart w:id="11790" w:name="_Toc82541630"/>
      <w:bookmarkStart w:id="11791" w:name="_Toc89952277"/>
      <w:bookmarkStart w:id="11792" w:name="_Toc98767373"/>
      <w:bookmarkStart w:id="11793" w:name="_Toc106203421"/>
      <w:bookmarkStart w:id="11794" w:name="_Toc115187720"/>
      <w:bookmarkStart w:id="11795" w:name="_Toc121994275"/>
      <w:bookmarkStart w:id="11796" w:name="_Toc124153283"/>
      <w:bookmarkStart w:id="11797" w:name="_Toc131538585"/>
      <w:bookmarkStart w:id="11798" w:name="_Toc137391705"/>
      <w:bookmarkStart w:id="11799" w:name="_Toc146962365"/>
      <w:bookmarkStart w:id="11800" w:name="_Toc187256730"/>
      <w:r w:rsidRPr="00931575">
        <w:t>8.3.5.5</w:t>
      </w:r>
      <w:r w:rsidRPr="00931575">
        <w:tab/>
        <w:t>Test requirement</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2CCD3B76" w14:textId="77777777" w:rsidR="00C45907" w:rsidRPr="00931575" w:rsidRDefault="00C45907" w:rsidP="00C45907">
      <w:pPr>
        <w:pStyle w:val="Heading5"/>
        <w:rPr>
          <w:rFonts w:cs="Arial"/>
          <w:i/>
          <w:iCs/>
          <w:szCs w:val="22"/>
          <w:lang w:eastAsia="zh-CN"/>
        </w:rPr>
      </w:pPr>
      <w:bookmarkStart w:id="11801" w:name="_Toc21103034"/>
      <w:bookmarkStart w:id="11802" w:name="_Toc29810883"/>
      <w:bookmarkStart w:id="11803" w:name="_Toc36636243"/>
      <w:bookmarkStart w:id="11804" w:name="_Toc37273189"/>
      <w:bookmarkStart w:id="11805" w:name="_Toc45886277"/>
      <w:bookmarkStart w:id="11806" w:name="_Toc53183340"/>
      <w:bookmarkStart w:id="11807" w:name="_Toc58916049"/>
      <w:bookmarkStart w:id="11808" w:name="_Toc66701196"/>
      <w:bookmarkStart w:id="11809" w:name="_Toc68697353"/>
      <w:bookmarkStart w:id="11810" w:name="_Toc74928308"/>
      <w:bookmarkStart w:id="11811" w:name="_Toc76115407"/>
      <w:bookmarkStart w:id="11812" w:name="_Toc76544814"/>
      <w:bookmarkStart w:id="11813" w:name="_Toc82541631"/>
      <w:bookmarkStart w:id="11814" w:name="_Toc89952278"/>
      <w:bookmarkStart w:id="11815" w:name="_Toc98767374"/>
      <w:bookmarkStart w:id="11816" w:name="_Toc106203422"/>
      <w:bookmarkStart w:id="11817" w:name="_Toc115187721"/>
      <w:bookmarkStart w:id="11818" w:name="_Toc121994276"/>
      <w:bookmarkStart w:id="11819" w:name="_Toc124153284"/>
      <w:bookmarkStart w:id="11820" w:name="_Toc131538586"/>
      <w:bookmarkStart w:id="11821" w:name="_Toc137391706"/>
      <w:bookmarkStart w:id="11822" w:name="_Toc146962366"/>
      <w:bookmarkStart w:id="11823" w:name="_Toc187256731"/>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CD4E89" w:rsidRDefault="00671831" w:rsidP="00782299">
            <w:pPr>
              <w:pStyle w:val="TAH"/>
              <w:rPr>
                <w:lang w:val="fr-FR"/>
              </w:rPr>
            </w:pPr>
            <w:r w:rsidRPr="00CD4E89">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CD4E89" w:rsidRDefault="00671831" w:rsidP="00782299">
            <w:pPr>
              <w:pStyle w:val="TAH"/>
              <w:rPr>
                <w:lang w:val="fr-FR"/>
              </w:rPr>
            </w:pPr>
            <w:r w:rsidRPr="00CD4E89">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824" w:name="_Toc21103035"/>
      <w:bookmarkStart w:id="11825" w:name="_Toc29810884"/>
      <w:bookmarkStart w:id="11826" w:name="_Toc36636244"/>
      <w:bookmarkStart w:id="11827" w:name="_Toc37273190"/>
      <w:bookmarkStart w:id="11828" w:name="_Toc45886278"/>
      <w:bookmarkStart w:id="11829" w:name="_Toc53183341"/>
      <w:bookmarkStart w:id="11830" w:name="_Toc58916050"/>
      <w:bookmarkStart w:id="11831" w:name="_Toc66701197"/>
      <w:bookmarkStart w:id="11832" w:name="_Toc68697354"/>
      <w:bookmarkStart w:id="11833" w:name="_Toc74928309"/>
      <w:bookmarkStart w:id="11834" w:name="_Toc76115408"/>
      <w:bookmarkStart w:id="11835" w:name="_Toc76544815"/>
      <w:bookmarkStart w:id="11836" w:name="_Toc82541632"/>
      <w:bookmarkStart w:id="11837" w:name="_Toc89952279"/>
      <w:bookmarkStart w:id="11838" w:name="_Toc98767375"/>
      <w:bookmarkStart w:id="11839" w:name="_Toc106203423"/>
      <w:bookmarkStart w:id="11840" w:name="_Toc115187722"/>
      <w:bookmarkStart w:id="11841" w:name="_Toc121994277"/>
      <w:bookmarkStart w:id="11842" w:name="_Toc124153285"/>
      <w:bookmarkStart w:id="11843" w:name="_Toc131538587"/>
      <w:bookmarkStart w:id="11844" w:name="_Toc137391707"/>
      <w:bookmarkStart w:id="11845" w:name="_Toc146962367"/>
      <w:bookmarkStart w:id="11846" w:name="_Toc187256732"/>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847" w:name="_Toc21103036"/>
      <w:bookmarkStart w:id="11848" w:name="_Toc29810885"/>
      <w:bookmarkStart w:id="11849" w:name="_Toc36636245"/>
      <w:bookmarkStart w:id="11850" w:name="_Toc37273191"/>
      <w:bookmarkStart w:id="11851" w:name="_Toc45886279"/>
      <w:bookmarkStart w:id="11852" w:name="_Toc53183342"/>
      <w:bookmarkStart w:id="11853" w:name="_Toc58916051"/>
      <w:bookmarkStart w:id="11854" w:name="_Toc66701198"/>
      <w:bookmarkStart w:id="11855" w:name="_Toc68697355"/>
      <w:bookmarkStart w:id="11856" w:name="_Toc74928310"/>
      <w:bookmarkStart w:id="11857" w:name="_Toc76115409"/>
      <w:bookmarkStart w:id="11858" w:name="_Toc76544816"/>
      <w:bookmarkStart w:id="11859" w:name="_Toc82541633"/>
      <w:bookmarkStart w:id="11860" w:name="_Toc89952280"/>
      <w:bookmarkStart w:id="11861" w:name="_Toc98767376"/>
      <w:bookmarkStart w:id="11862" w:name="_Toc106203424"/>
      <w:bookmarkStart w:id="11863" w:name="_Toc115187723"/>
      <w:bookmarkStart w:id="11864" w:name="_Toc121994278"/>
      <w:bookmarkStart w:id="11865" w:name="_Toc124153286"/>
      <w:bookmarkStart w:id="11866" w:name="_Toc131538588"/>
      <w:bookmarkStart w:id="11867" w:name="_Toc137391708"/>
      <w:bookmarkStart w:id="11868" w:name="_Toc146962368"/>
      <w:bookmarkStart w:id="11869" w:name="_Toc187256733"/>
      <w:r w:rsidRPr="00931575">
        <w:rPr>
          <w:lang w:val="en-US"/>
        </w:rPr>
        <w:t>8.3.6</w:t>
      </w:r>
      <w:r w:rsidRPr="00931575">
        <w:tab/>
      </w:r>
      <w:r w:rsidRPr="00931575">
        <w:rPr>
          <w:lang w:val="en-US"/>
        </w:rPr>
        <w:t>Performance requirements for multi-slot PUCCH format</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1F7C22CB" w14:textId="77777777" w:rsidR="00C45907" w:rsidRPr="00931575" w:rsidRDefault="00C45907" w:rsidP="00C45907">
      <w:pPr>
        <w:pStyle w:val="Heading4"/>
        <w:rPr>
          <w:lang w:val="en-US"/>
        </w:rPr>
      </w:pPr>
      <w:bookmarkStart w:id="11870" w:name="_Toc21103037"/>
      <w:bookmarkStart w:id="11871" w:name="_Toc29810886"/>
      <w:bookmarkStart w:id="11872" w:name="_Toc36636246"/>
      <w:bookmarkStart w:id="11873" w:name="_Toc37273192"/>
      <w:bookmarkStart w:id="11874" w:name="_Toc45886280"/>
      <w:bookmarkStart w:id="11875" w:name="_Toc53183343"/>
      <w:bookmarkStart w:id="11876" w:name="_Toc58916052"/>
      <w:bookmarkStart w:id="11877" w:name="_Toc66701199"/>
      <w:bookmarkStart w:id="11878" w:name="_Toc68697356"/>
      <w:bookmarkStart w:id="11879" w:name="_Toc74928311"/>
      <w:bookmarkStart w:id="11880" w:name="_Toc76115410"/>
      <w:bookmarkStart w:id="11881" w:name="_Toc76544817"/>
      <w:bookmarkStart w:id="11882" w:name="_Toc82541634"/>
      <w:bookmarkStart w:id="11883" w:name="_Toc89952281"/>
      <w:bookmarkStart w:id="11884" w:name="_Toc98767377"/>
      <w:bookmarkStart w:id="11885" w:name="_Toc106203425"/>
      <w:bookmarkStart w:id="11886" w:name="_Toc115187724"/>
      <w:bookmarkStart w:id="11887" w:name="_Toc121994279"/>
      <w:bookmarkStart w:id="11888" w:name="_Toc124153287"/>
      <w:bookmarkStart w:id="11889" w:name="_Toc131538589"/>
      <w:bookmarkStart w:id="11890" w:name="_Toc137391709"/>
      <w:bookmarkStart w:id="11891" w:name="_Toc146962369"/>
      <w:bookmarkStart w:id="11892" w:name="_Toc187256734"/>
      <w:r w:rsidRPr="00931575">
        <w:rPr>
          <w:lang w:val="en-US"/>
        </w:rPr>
        <w:t>8.3.6.1</w:t>
      </w:r>
      <w:r w:rsidRPr="00931575">
        <w:rPr>
          <w:lang w:val="en-US"/>
        </w:rPr>
        <w:tab/>
        <w:t>Performance requirements for multi-slot PUCCH format 1</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784F7745" w14:textId="77777777" w:rsidR="00C45907" w:rsidRPr="00931575" w:rsidRDefault="00C45907" w:rsidP="00C45907">
      <w:pPr>
        <w:pStyle w:val="Heading5"/>
        <w:rPr>
          <w:lang w:val="en-US"/>
        </w:rPr>
      </w:pPr>
      <w:bookmarkStart w:id="11893" w:name="_Toc21103038"/>
      <w:bookmarkStart w:id="11894" w:name="_Toc29810887"/>
      <w:bookmarkStart w:id="11895" w:name="_Toc36636247"/>
      <w:bookmarkStart w:id="11896" w:name="_Toc37273193"/>
      <w:bookmarkStart w:id="11897" w:name="_Toc45886281"/>
      <w:bookmarkStart w:id="11898" w:name="_Toc53183344"/>
      <w:bookmarkStart w:id="11899" w:name="_Toc58916053"/>
      <w:bookmarkStart w:id="11900" w:name="_Toc66701200"/>
      <w:bookmarkStart w:id="11901" w:name="_Toc68697357"/>
      <w:bookmarkStart w:id="11902" w:name="_Toc74928312"/>
      <w:bookmarkStart w:id="11903" w:name="_Toc76115411"/>
      <w:bookmarkStart w:id="11904" w:name="_Toc76544818"/>
      <w:bookmarkStart w:id="11905" w:name="_Toc82541635"/>
      <w:bookmarkStart w:id="11906" w:name="_Toc89952282"/>
      <w:bookmarkStart w:id="11907" w:name="_Toc98767378"/>
      <w:bookmarkStart w:id="11908" w:name="_Toc106203426"/>
      <w:bookmarkStart w:id="11909" w:name="_Toc115187725"/>
      <w:bookmarkStart w:id="11910" w:name="_Toc121994280"/>
      <w:bookmarkStart w:id="11911" w:name="_Toc124153288"/>
      <w:bookmarkStart w:id="11912" w:name="_Toc131538590"/>
      <w:bookmarkStart w:id="11913" w:name="_Toc137391710"/>
      <w:bookmarkStart w:id="11914" w:name="_Toc146962370"/>
      <w:bookmarkStart w:id="11915" w:name="_Toc187256735"/>
      <w:r w:rsidRPr="00931575">
        <w:rPr>
          <w:lang w:val="en-US"/>
        </w:rPr>
        <w:t>8.3.6.1.1</w:t>
      </w:r>
      <w:r w:rsidRPr="00931575">
        <w:rPr>
          <w:lang w:val="en-US"/>
        </w:rPr>
        <w:tab/>
        <w:t>NACK to ACK detection</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p>
    <w:p w14:paraId="1B9F94BE" w14:textId="77777777" w:rsidR="00C45907" w:rsidRPr="00931575" w:rsidRDefault="00C45907" w:rsidP="005624C7">
      <w:pPr>
        <w:pStyle w:val="H6"/>
        <w:rPr>
          <w:lang w:eastAsia="zh-CN"/>
        </w:rPr>
      </w:pPr>
      <w:bookmarkStart w:id="11916" w:name="_Toc21103039"/>
      <w:bookmarkStart w:id="11917" w:name="_Toc29810888"/>
      <w:bookmarkStart w:id="11918" w:name="_Toc36636248"/>
      <w:bookmarkStart w:id="11919" w:name="_Toc37273194"/>
      <w:bookmarkStart w:id="11920" w:name="_Toc45886282"/>
      <w:r w:rsidRPr="00931575">
        <w:rPr>
          <w:lang w:val="en-US"/>
        </w:rPr>
        <w:t>8.3.6.1.1.1</w:t>
      </w:r>
      <w:r w:rsidRPr="00931575">
        <w:rPr>
          <w:lang w:val="en-US"/>
        </w:rPr>
        <w:tab/>
        <w:t>Definition and applicability</w:t>
      </w:r>
      <w:bookmarkEnd w:id="11916"/>
      <w:bookmarkEnd w:id="11917"/>
      <w:bookmarkEnd w:id="11918"/>
      <w:bookmarkEnd w:id="11919"/>
      <w:bookmarkEnd w:id="11920"/>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921"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922" w:name="_Toc29810889"/>
      <w:bookmarkStart w:id="11923" w:name="_Toc36636249"/>
      <w:bookmarkStart w:id="11924" w:name="_Toc37273195"/>
      <w:bookmarkStart w:id="11925" w:name="_Toc45886283"/>
      <w:r w:rsidRPr="00931575">
        <w:rPr>
          <w:lang w:eastAsia="zh-CN"/>
        </w:rPr>
        <w:t>8.3.6.1.1.2</w:t>
      </w:r>
      <w:r w:rsidRPr="00931575">
        <w:rPr>
          <w:lang w:eastAsia="zh-CN"/>
        </w:rPr>
        <w:tab/>
        <w:t>Minimum Requirement</w:t>
      </w:r>
      <w:bookmarkEnd w:id="11921"/>
      <w:bookmarkEnd w:id="11922"/>
      <w:bookmarkEnd w:id="11923"/>
      <w:bookmarkEnd w:id="11924"/>
      <w:bookmarkEnd w:id="11925"/>
    </w:p>
    <w:p w14:paraId="5CC62614" w14:textId="6A9E8E90" w:rsidR="00C45907" w:rsidRPr="00931575" w:rsidRDefault="00C45907" w:rsidP="00782299">
      <w:pPr>
        <w:rPr>
          <w:lang w:eastAsia="zh-CN"/>
        </w:rPr>
      </w:pPr>
      <w:bookmarkStart w:id="11926"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927" w:name="_Toc29810890"/>
      <w:bookmarkStart w:id="11928" w:name="_Toc36636250"/>
      <w:bookmarkStart w:id="11929" w:name="_Toc37273196"/>
      <w:bookmarkStart w:id="11930" w:name="_Toc45886284"/>
      <w:r w:rsidRPr="00931575">
        <w:rPr>
          <w:lang w:val="en-US"/>
        </w:rPr>
        <w:t>8.3.6.1.1.3</w:t>
      </w:r>
      <w:r w:rsidRPr="00931575">
        <w:rPr>
          <w:lang w:val="en-US"/>
        </w:rPr>
        <w:tab/>
        <w:t>Test purpose</w:t>
      </w:r>
      <w:bookmarkEnd w:id="11926"/>
      <w:bookmarkEnd w:id="11927"/>
      <w:bookmarkEnd w:id="11928"/>
      <w:bookmarkEnd w:id="11929"/>
      <w:bookmarkEnd w:id="11930"/>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931" w:name="_Toc21103042"/>
      <w:bookmarkStart w:id="11932" w:name="_Toc29810891"/>
      <w:bookmarkStart w:id="11933" w:name="_Toc36636251"/>
      <w:bookmarkStart w:id="11934" w:name="_Toc37273197"/>
      <w:bookmarkStart w:id="11935" w:name="_Toc45886285"/>
      <w:r w:rsidRPr="00931575">
        <w:rPr>
          <w:lang w:val="en-US"/>
        </w:rPr>
        <w:t>8.3.6.1.1</w:t>
      </w:r>
      <w:r w:rsidRPr="00931575">
        <w:rPr>
          <w:lang w:val="en-US" w:eastAsia="zh-CN"/>
        </w:rPr>
        <w:t>.4</w:t>
      </w:r>
      <w:r w:rsidRPr="00931575">
        <w:rPr>
          <w:lang w:val="en-US" w:eastAsia="zh-CN"/>
        </w:rPr>
        <w:tab/>
        <w:t>Method of test</w:t>
      </w:r>
      <w:bookmarkEnd w:id="11931"/>
      <w:bookmarkEnd w:id="11932"/>
      <w:bookmarkEnd w:id="11933"/>
      <w:bookmarkEnd w:id="11934"/>
      <w:bookmarkEnd w:id="11935"/>
    </w:p>
    <w:p w14:paraId="62844157" w14:textId="77777777" w:rsidR="00C45907" w:rsidRPr="00931575" w:rsidRDefault="00C45907" w:rsidP="005624C7">
      <w:pPr>
        <w:pStyle w:val="H6"/>
        <w:rPr>
          <w:lang w:val="en-US" w:eastAsia="zh-CN"/>
        </w:rPr>
      </w:pPr>
      <w:bookmarkStart w:id="11936" w:name="_Toc21103043"/>
      <w:bookmarkStart w:id="11937" w:name="_Toc29810892"/>
      <w:bookmarkStart w:id="11938" w:name="_Toc36636252"/>
      <w:bookmarkStart w:id="11939" w:name="_Toc37273198"/>
      <w:bookmarkStart w:id="11940" w:name="_Toc45886286"/>
      <w:r w:rsidRPr="00931575">
        <w:rPr>
          <w:lang w:val="en-US"/>
        </w:rPr>
        <w:t>8.3.6.1.1</w:t>
      </w:r>
      <w:r w:rsidRPr="00931575">
        <w:rPr>
          <w:lang w:val="en-US" w:eastAsia="zh-CN"/>
        </w:rPr>
        <w:t>.4.1</w:t>
      </w:r>
      <w:r w:rsidRPr="00931575">
        <w:rPr>
          <w:lang w:val="en-US" w:eastAsia="zh-CN"/>
        </w:rPr>
        <w:tab/>
        <w:t>Initial conditions</w:t>
      </w:r>
      <w:bookmarkEnd w:id="11936"/>
      <w:bookmarkEnd w:id="11937"/>
      <w:bookmarkEnd w:id="11938"/>
      <w:bookmarkEnd w:id="11939"/>
      <w:bookmarkEnd w:id="11940"/>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941" w:name="_Toc21103044"/>
      <w:bookmarkStart w:id="11942" w:name="_Toc29810893"/>
      <w:bookmarkStart w:id="11943" w:name="_Toc36636253"/>
      <w:bookmarkStart w:id="11944" w:name="_Toc37273199"/>
      <w:bookmarkStart w:id="11945" w:name="_Toc45886287"/>
      <w:r w:rsidRPr="00931575">
        <w:rPr>
          <w:lang w:val="en-US"/>
        </w:rPr>
        <w:t>8.3.6.1.1</w:t>
      </w:r>
      <w:r w:rsidRPr="00931575">
        <w:rPr>
          <w:lang w:val="en-US" w:eastAsia="zh-CN"/>
        </w:rPr>
        <w:t>.4.2</w:t>
      </w:r>
      <w:r w:rsidRPr="00931575">
        <w:rPr>
          <w:lang w:val="en-US" w:eastAsia="zh-CN"/>
        </w:rPr>
        <w:tab/>
        <w:t>Procedure</w:t>
      </w:r>
      <w:bookmarkEnd w:id="11941"/>
      <w:bookmarkEnd w:id="11942"/>
      <w:bookmarkEnd w:id="11943"/>
      <w:bookmarkEnd w:id="11944"/>
      <w:bookmarkEnd w:id="11945"/>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946" w:name="_Toc21103045"/>
      <w:bookmarkStart w:id="11947" w:name="_Toc29810894"/>
      <w:bookmarkStart w:id="11948" w:name="_Toc36636254"/>
      <w:bookmarkStart w:id="11949" w:name="_Toc37273200"/>
      <w:bookmarkStart w:id="11950" w:name="_Toc45886288"/>
      <w:r w:rsidRPr="00931575">
        <w:rPr>
          <w:lang w:val="en-US"/>
        </w:rPr>
        <w:t>8.3.6.1.1.5</w:t>
      </w:r>
      <w:r w:rsidRPr="00931575">
        <w:rPr>
          <w:lang w:val="en-US"/>
        </w:rPr>
        <w:tab/>
        <w:t>Test Requirement</w:t>
      </w:r>
      <w:bookmarkEnd w:id="11946"/>
      <w:bookmarkEnd w:id="11947"/>
      <w:bookmarkEnd w:id="11948"/>
      <w:bookmarkEnd w:id="11949"/>
      <w:bookmarkEnd w:id="11950"/>
    </w:p>
    <w:p w14:paraId="7B5A2302" w14:textId="77777777" w:rsidR="00C45907" w:rsidRPr="00931575" w:rsidRDefault="00C45907" w:rsidP="005624C7">
      <w:pPr>
        <w:pStyle w:val="H6"/>
        <w:rPr>
          <w:lang w:val="en-US"/>
        </w:rPr>
      </w:pPr>
      <w:bookmarkStart w:id="11951" w:name="_Toc21103046"/>
      <w:bookmarkStart w:id="11952" w:name="_Toc29810895"/>
      <w:bookmarkStart w:id="11953" w:name="_Toc36636255"/>
      <w:bookmarkStart w:id="11954" w:name="_Toc37273201"/>
      <w:bookmarkStart w:id="11955" w:name="_Toc45886289"/>
      <w:r w:rsidRPr="00931575">
        <w:rPr>
          <w:lang w:val="en-US"/>
        </w:rPr>
        <w:t>8.3.6.1.1.5.1</w:t>
      </w:r>
      <w:r w:rsidRPr="00931575">
        <w:rPr>
          <w:lang w:val="en-US"/>
        </w:rPr>
        <w:tab/>
        <w:t xml:space="preserve">Test Requirement for </w:t>
      </w:r>
      <w:r w:rsidRPr="00931575">
        <w:rPr>
          <w:i/>
          <w:lang w:val="en-US"/>
        </w:rPr>
        <w:t>BS type 1-O</w:t>
      </w:r>
      <w:bookmarkEnd w:id="11951"/>
      <w:bookmarkEnd w:id="11952"/>
      <w:bookmarkEnd w:id="11953"/>
      <w:bookmarkEnd w:id="11954"/>
      <w:bookmarkEnd w:id="11955"/>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CD4E89" w:rsidRDefault="00671831" w:rsidP="00782299">
            <w:pPr>
              <w:pStyle w:val="TAH"/>
              <w:rPr>
                <w:lang w:val="fr-FR"/>
              </w:rPr>
            </w:pPr>
            <w:r w:rsidRPr="00CD4E89">
              <w:rPr>
                <w:lang w:val="fr-FR"/>
              </w:rPr>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956" w:name="_Toc21103047"/>
      <w:bookmarkStart w:id="11957" w:name="_Toc29810896"/>
      <w:bookmarkStart w:id="11958" w:name="_Toc36636256"/>
      <w:bookmarkStart w:id="11959" w:name="_Toc37273202"/>
      <w:bookmarkStart w:id="11960" w:name="_Toc45886290"/>
      <w:r w:rsidRPr="00931575">
        <w:rPr>
          <w:lang w:val="en-US"/>
        </w:rPr>
        <w:t>8.3.6.1.1.5.2</w:t>
      </w:r>
      <w:r w:rsidRPr="00931575">
        <w:rPr>
          <w:lang w:val="en-US"/>
        </w:rPr>
        <w:tab/>
      </w:r>
      <w:bookmarkEnd w:id="11956"/>
      <w:r w:rsidRPr="00931575">
        <w:rPr>
          <w:lang w:val="en-US"/>
        </w:rPr>
        <w:t>Void</w:t>
      </w:r>
      <w:bookmarkEnd w:id="11957"/>
      <w:bookmarkEnd w:id="11958"/>
      <w:bookmarkEnd w:id="11959"/>
      <w:bookmarkEnd w:id="11960"/>
    </w:p>
    <w:p w14:paraId="7BB8C3B5" w14:textId="77777777" w:rsidR="00C45907" w:rsidRPr="00931575" w:rsidRDefault="00C45907" w:rsidP="00C45907">
      <w:pPr>
        <w:pStyle w:val="Heading5"/>
        <w:rPr>
          <w:lang w:eastAsia="zh-CN"/>
        </w:rPr>
      </w:pPr>
      <w:bookmarkStart w:id="11961" w:name="_Toc21103048"/>
      <w:bookmarkStart w:id="11962" w:name="_Toc29810897"/>
      <w:bookmarkStart w:id="11963" w:name="_Toc36636257"/>
      <w:bookmarkStart w:id="11964" w:name="_Toc37273203"/>
      <w:bookmarkStart w:id="11965" w:name="_Toc45886291"/>
      <w:bookmarkStart w:id="11966" w:name="_Toc53183345"/>
      <w:bookmarkStart w:id="11967" w:name="_Toc58916054"/>
      <w:bookmarkStart w:id="11968" w:name="_Toc66701201"/>
      <w:bookmarkStart w:id="11969" w:name="_Toc68697358"/>
      <w:bookmarkStart w:id="11970" w:name="_Toc74928313"/>
      <w:bookmarkStart w:id="11971" w:name="_Toc76115412"/>
      <w:bookmarkStart w:id="11972" w:name="_Toc76544819"/>
      <w:bookmarkStart w:id="11973" w:name="_Toc82541636"/>
      <w:bookmarkStart w:id="11974" w:name="_Toc89952283"/>
      <w:bookmarkStart w:id="11975" w:name="_Toc98767379"/>
      <w:bookmarkStart w:id="11976" w:name="_Toc106203427"/>
      <w:bookmarkStart w:id="11977" w:name="_Toc115187726"/>
      <w:bookmarkStart w:id="11978" w:name="_Toc121994281"/>
      <w:bookmarkStart w:id="11979" w:name="_Toc124153289"/>
      <w:bookmarkStart w:id="11980" w:name="_Toc131538591"/>
      <w:bookmarkStart w:id="11981" w:name="_Toc137391711"/>
      <w:bookmarkStart w:id="11982" w:name="_Toc146962371"/>
      <w:bookmarkStart w:id="11983" w:name="_Toc187256736"/>
      <w:r w:rsidRPr="00931575">
        <w:rPr>
          <w:lang w:eastAsia="zh-CN"/>
        </w:rPr>
        <w:t>8.3.6.1.2</w:t>
      </w:r>
      <w:r w:rsidRPr="00931575">
        <w:rPr>
          <w:lang w:eastAsia="zh-CN"/>
        </w:rPr>
        <w:tab/>
        <w:t>ACK missed detection</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7A38F4C8" w14:textId="77777777" w:rsidR="00C45907" w:rsidRPr="00931575" w:rsidRDefault="00C45907" w:rsidP="005624C7">
      <w:pPr>
        <w:pStyle w:val="H6"/>
        <w:rPr>
          <w:lang w:eastAsia="zh-CN"/>
        </w:rPr>
      </w:pPr>
      <w:bookmarkStart w:id="11984" w:name="_Toc21103049"/>
      <w:bookmarkStart w:id="11985" w:name="_Toc29810898"/>
      <w:bookmarkStart w:id="11986" w:name="_Toc36636258"/>
      <w:bookmarkStart w:id="11987" w:name="_Toc37273204"/>
      <w:bookmarkStart w:id="11988" w:name="_Toc45886292"/>
      <w:r w:rsidRPr="00931575">
        <w:rPr>
          <w:lang w:eastAsia="zh-CN"/>
        </w:rPr>
        <w:t>8.3.6.1.2.1</w:t>
      </w:r>
      <w:r w:rsidRPr="00931575">
        <w:rPr>
          <w:lang w:eastAsia="zh-CN"/>
        </w:rPr>
        <w:tab/>
        <w:t>Definition and applicability</w:t>
      </w:r>
      <w:bookmarkEnd w:id="11984"/>
      <w:bookmarkEnd w:id="11985"/>
      <w:bookmarkEnd w:id="11986"/>
      <w:bookmarkEnd w:id="11987"/>
      <w:bookmarkEnd w:id="11988"/>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989" w:name="_Toc21103050"/>
      <w:bookmarkStart w:id="11990" w:name="_Toc29810899"/>
      <w:bookmarkStart w:id="11991" w:name="_Toc36636259"/>
      <w:bookmarkStart w:id="11992" w:name="_Toc37273205"/>
      <w:bookmarkStart w:id="11993" w:name="_Toc45886293"/>
      <w:r w:rsidRPr="00931575">
        <w:rPr>
          <w:lang w:eastAsia="zh-CN"/>
        </w:rPr>
        <w:t>8.3.6.1.2.2</w:t>
      </w:r>
      <w:r w:rsidRPr="00931575">
        <w:rPr>
          <w:lang w:eastAsia="zh-CN"/>
        </w:rPr>
        <w:tab/>
        <w:t>Minimum Requirement</w:t>
      </w:r>
      <w:bookmarkEnd w:id="11989"/>
      <w:bookmarkEnd w:id="11990"/>
      <w:bookmarkEnd w:id="11991"/>
      <w:bookmarkEnd w:id="11992"/>
      <w:bookmarkEnd w:id="11993"/>
    </w:p>
    <w:p w14:paraId="3439565E" w14:textId="5CBA91FC" w:rsidR="00C45907" w:rsidRPr="00931575" w:rsidRDefault="00C45907" w:rsidP="00782299">
      <w:pPr>
        <w:rPr>
          <w:lang w:eastAsia="zh-CN"/>
        </w:rPr>
      </w:pPr>
      <w:bookmarkStart w:id="11994"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995" w:name="_Toc29810900"/>
      <w:bookmarkStart w:id="11996" w:name="_Toc36636260"/>
      <w:bookmarkStart w:id="11997" w:name="_Toc37273206"/>
      <w:bookmarkStart w:id="11998" w:name="_Toc45886294"/>
      <w:r w:rsidRPr="00931575">
        <w:rPr>
          <w:lang w:eastAsia="zh-CN"/>
        </w:rPr>
        <w:t>8.3.6.1.2.3</w:t>
      </w:r>
      <w:r w:rsidRPr="00931575">
        <w:rPr>
          <w:lang w:eastAsia="zh-CN"/>
        </w:rPr>
        <w:tab/>
        <w:t>Test purpose</w:t>
      </w:r>
      <w:bookmarkEnd w:id="11994"/>
      <w:bookmarkEnd w:id="11995"/>
      <w:bookmarkEnd w:id="11996"/>
      <w:bookmarkEnd w:id="11997"/>
      <w:bookmarkEnd w:id="11998"/>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999" w:name="_Toc21103052"/>
      <w:bookmarkStart w:id="12000" w:name="_Toc29810901"/>
      <w:bookmarkStart w:id="12001" w:name="_Toc36636261"/>
      <w:bookmarkStart w:id="12002" w:name="_Toc37273207"/>
      <w:bookmarkStart w:id="12003" w:name="_Toc45886295"/>
      <w:r w:rsidRPr="00931575">
        <w:rPr>
          <w:lang w:eastAsia="zh-CN"/>
        </w:rPr>
        <w:t>8.3.6.1.2.4</w:t>
      </w:r>
      <w:r w:rsidRPr="00931575">
        <w:rPr>
          <w:lang w:eastAsia="zh-CN"/>
        </w:rPr>
        <w:tab/>
        <w:t>Method of test</w:t>
      </w:r>
      <w:bookmarkEnd w:id="11999"/>
      <w:bookmarkEnd w:id="12000"/>
      <w:bookmarkEnd w:id="12001"/>
      <w:bookmarkEnd w:id="12002"/>
      <w:bookmarkEnd w:id="12003"/>
    </w:p>
    <w:p w14:paraId="76CF7156" w14:textId="77777777" w:rsidR="00C45907" w:rsidRPr="00931575" w:rsidRDefault="00C45907" w:rsidP="005624C7">
      <w:pPr>
        <w:pStyle w:val="H6"/>
        <w:rPr>
          <w:lang w:val="en-US"/>
        </w:rPr>
      </w:pPr>
      <w:bookmarkStart w:id="12004" w:name="_Toc21103053"/>
      <w:bookmarkStart w:id="12005" w:name="_Toc29810902"/>
      <w:bookmarkStart w:id="12006" w:name="_Toc36636262"/>
      <w:bookmarkStart w:id="12007" w:name="_Toc37273208"/>
      <w:bookmarkStart w:id="12008" w:name="_Toc45886296"/>
      <w:r w:rsidRPr="00931575">
        <w:rPr>
          <w:lang w:eastAsia="zh-CN"/>
        </w:rPr>
        <w:t>8.3.6.1.2.4</w:t>
      </w:r>
      <w:r w:rsidRPr="00931575">
        <w:rPr>
          <w:lang w:val="en-US"/>
        </w:rPr>
        <w:t>.1</w:t>
      </w:r>
      <w:r w:rsidRPr="00931575">
        <w:rPr>
          <w:lang w:val="en-US"/>
        </w:rPr>
        <w:tab/>
        <w:t>Initial Conditions</w:t>
      </w:r>
      <w:bookmarkEnd w:id="12004"/>
      <w:bookmarkEnd w:id="12005"/>
      <w:bookmarkEnd w:id="12006"/>
      <w:bookmarkEnd w:id="12007"/>
      <w:bookmarkEnd w:id="12008"/>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009" w:name="_Toc21103054"/>
      <w:bookmarkStart w:id="12010" w:name="_Toc29810903"/>
      <w:bookmarkStart w:id="12011" w:name="_Toc36636263"/>
      <w:bookmarkStart w:id="12012" w:name="_Toc37273209"/>
      <w:bookmarkStart w:id="12013" w:name="_Toc45886297"/>
      <w:r w:rsidRPr="00931575">
        <w:rPr>
          <w:lang w:eastAsia="zh-CN"/>
        </w:rPr>
        <w:t>8.3.6.1.2.4</w:t>
      </w:r>
      <w:r w:rsidRPr="00931575">
        <w:rPr>
          <w:lang w:val="en-US"/>
        </w:rPr>
        <w:t>.2</w:t>
      </w:r>
      <w:r w:rsidRPr="00931575">
        <w:rPr>
          <w:lang w:val="en-US"/>
        </w:rPr>
        <w:tab/>
        <w:t>Procedure</w:t>
      </w:r>
      <w:bookmarkEnd w:id="12009"/>
      <w:bookmarkEnd w:id="12010"/>
      <w:bookmarkEnd w:id="12011"/>
      <w:bookmarkEnd w:id="12012"/>
      <w:bookmarkEnd w:id="12013"/>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35pt" o:ole="" fillcolor="window">
            <v:imagedata r:id="rId71" o:title=""/>
          </v:shape>
          <o:OLEObject Type="Embed" ProgID="Word.Picture.8" ShapeID="_x0000_i1052" DrawAspect="Content" ObjectID="_1804591778"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014" w:name="_Toc21103055"/>
      <w:bookmarkStart w:id="12015" w:name="_Toc29810904"/>
      <w:bookmarkStart w:id="12016" w:name="_Toc36636264"/>
      <w:bookmarkStart w:id="12017" w:name="_Toc37273210"/>
      <w:bookmarkStart w:id="12018" w:name="_Toc45886298"/>
      <w:r w:rsidRPr="00931575">
        <w:rPr>
          <w:lang w:val="en-US"/>
        </w:rPr>
        <w:t>8.3.6.1.2.5</w:t>
      </w:r>
      <w:r w:rsidRPr="00931575">
        <w:rPr>
          <w:lang w:val="en-US"/>
        </w:rPr>
        <w:tab/>
        <w:t>Test Requirement</w:t>
      </w:r>
      <w:bookmarkEnd w:id="12014"/>
      <w:bookmarkEnd w:id="12015"/>
      <w:bookmarkEnd w:id="12016"/>
      <w:bookmarkEnd w:id="12017"/>
      <w:bookmarkEnd w:id="12018"/>
    </w:p>
    <w:p w14:paraId="052C6829" w14:textId="77777777" w:rsidR="00C45907" w:rsidRPr="00931575" w:rsidRDefault="00C45907" w:rsidP="005624C7">
      <w:pPr>
        <w:pStyle w:val="H6"/>
        <w:rPr>
          <w:lang w:val="en-US"/>
        </w:rPr>
      </w:pPr>
      <w:bookmarkStart w:id="12019" w:name="_Toc21103056"/>
      <w:bookmarkStart w:id="12020" w:name="_Toc29810905"/>
      <w:bookmarkStart w:id="12021" w:name="_Toc36636265"/>
      <w:bookmarkStart w:id="12022" w:name="_Toc37273211"/>
      <w:bookmarkStart w:id="12023" w:name="_Toc45886299"/>
      <w:r w:rsidRPr="00931575">
        <w:rPr>
          <w:lang w:val="en-US"/>
        </w:rPr>
        <w:t>8.3.6.1.2.5.1</w:t>
      </w:r>
      <w:r w:rsidRPr="00931575">
        <w:rPr>
          <w:lang w:val="en-US"/>
        </w:rPr>
        <w:tab/>
        <w:t>Test Requirement for BS type 1-O</w:t>
      </w:r>
      <w:bookmarkEnd w:id="12019"/>
      <w:bookmarkEnd w:id="12020"/>
      <w:bookmarkEnd w:id="12021"/>
      <w:bookmarkEnd w:id="12022"/>
      <w:bookmarkEnd w:id="12023"/>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CD4E89" w:rsidRDefault="00671831" w:rsidP="00782299">
            <w:pPr>
              <w:pStyle w:val="TAH"/>
              <w:rPr>
                <w:lang w:val="fr-FR"/>
              </w:rPr>
            </w:pPr>
            <w:r w:rsidRPr="00CD4E89">
              <w:rPr>
                <w:lang w:val="fr-FR"/>
              </w:rPr>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2024" w:name="_Toc21103057"/>
      <w:bookmarkStart w:id="12025" w:name="_Toc29810906"/>
      <w:bookmarkStart w:id="12026" w:name="_Toc36636266"/>
      <w:bookmarkStart w:id="12027" w:name="_Toc37273212"/>
      <w:bookmarkStart w:id="12028" w:name="_Toc45886300"/>
      <w:r w:rsidRPr="00931575">
        <w:rPr>
          <w:lang w:val="en-US"/>
        </w:rPr>
        <w:t>8.3.6.1.2.5.2</w:t>
      </w:r>
      <w:r w:rsidRPr="00931575">
        <w:rPr>
          <w:lang w:val="en-US"/>
        </w:rPr>
        <w:tab/>
      </w:r>
      <w:bookmarkEnd w:id="12024"/>
      <w:r w:rsidRPr="00931575">
        <w:rPr>
          <w:lang w:val="en-US"/>
        </w:rPr>
        <w:t>Void</w:t>
      </w:r>
      <w:bookmarkEnd w:id="12025"/>
      <w:bookmarkEnd w:id="12026"/>
      <w:bookmarkEnd w:id="12027"/>
      <w:bookmarkEnd w:id="12028"/>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2029" w:name="_Toc74928314"/>
      <w:bookmarkStart w:id="12030" w:name="_Toc76115413"/>
      <w:bookmarkStart w:id="12031" w:name="_Toc76544820"/>
      <w:bookmarkStart w:id="12032" w:name="_Toc82541637"/>
      <w:bookmarkStart w:id="12033" w:name="_Toc89952284"/>
      <w:bookmarkStart w:id="12034" w:name="_Toc98767380"/>
      <w:bookmarkStart w:id="12035" w:name="_Toc106203428"/>
      <w:bookmarkStart w:id="12036" w:name="_Toc115187727"/>
      <w:bookmarkStart w:id="12037" w:name="_Toc121994282"/>
      <w:bookmarkStart w:id="12038" w:name="_Toc124153290"/>
      <w:bookmarkStart w:id="12039" w:name="_Toc131538592"/>
      <w:bookmarkStart w:id="12040" w:name="_Toc137391712"/>
      <w:bookmarkStart w:id="12041" w:name="_Toc146962372"/>
      <w:bookmarkStart w:id="12042" w:name="_Toc187256737"/>
      <w:r w:rsidRPr="00E7741B">
        <w:t>8.3.7</w:t>
      </w:r>
      <w:r w:rsidRPr="00E7741B">
        <w:tab/>
        <w:t>Performance requirements for</w:t>
      </w:r>
      <w:r w:rsidRPr="000061E4">
        <w:t xml:space="preserve"> interlaced PUCCH format </w:t>
      </w:r>
      <w:r w:rsidRPr="000061E4">
        <w:rPr>
          <w:rFonts w:hint="eastAsia"/>
          <w:lang w:eastAsia="zh-CN"/>
        </w:rPr>
        <w:t>0</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171E3A64" w14:textId="77777777" w:rsidR="003B2469" w:rsidRPr="000061E4" w:rsidRDefault="003B2469" w:rsidP="003B2469">
      <w:pPr>
        <w:pStyle w:val="Heading4"/>
      </w:pPr>
      <w:bookmarkStart w:id="12043" w:name="_Toc74928315"/>
      <w:bookmarkStart w:id="12044" w:name="_Toc76115414"/>
      <w:bookmarkStart w:id="12045" w:name="_Toc76544821"/>
      <w:bookmarkStart w:id="12046" w:name="_Toc82541638"/>
      <w:bookmarkStart w:id="12047" w:name="_Toc89952285"/>
      <w:bookmarkStart w:id="12048" w:name="_Toc98767381"/>
      <w:bookmarkStart w:id="12049" w:name="_Toc106203429"/>
      <w:bookmarkStart w:id="12050" w:name="_Toc115187728"/>
      <w:bookmarkStart w:id="12051" w:name="_Toc121994283"/>
      <w:bookmarkStart w:id="12052" w:name="_Toc124153291"/>
      <w:bookmarkStart w:id="12053" w:name="_Toc131538593"/>
      <w:bookmarkStart w:id="12054" w:name="_Toc137391713"/>
      <w:bookmarkStart w:id="12055" w:name="_Toc146962373"/>
      <w:bookmarkStart w:id="12056" w:name="_Toc187256738"/>
      <w:r w:rsidRPr="000061E4">
        <w:t>8.3.7.1</w:t>
      </w:r>
      <w:r w:rsidRPr="000061E4">
        <w:tab/>
        <w:t>Definition and applicability</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2057" w:name="_Toc74928316"/>
      <w:bookmarkStart w:id="12058" w:name="_Toc76115415"/>
      <w:bookmarkStart w:id="12059" w:name="_Toc76544822"/>
      <w:bookmarkStart w:id="12060" w:name="_Toc82541639"/>
      <w:bookmarkStart w:id="12061" w:name="_Toc89952286"/>
      <w:bookmarkStart w:id="12062" w:name="_Toc98767382"/>
      <w:bookmarkStart w:id="12063" w:name="_Toc106203430"/>
      <w:bookmarkStart w:id="12064" w:name="_Toc115187729"/>
      <w:bookmarkStart w:id="12065" w:name="_Toc121994284"/>
      <w:bookmarkStart w:id="12066" w:name="_Toc124153292"/>
      <w:bookmarkStart w:id="12067" w:name="_Toc131538594"/>
      <w:bookmarkStart w:id="12068" w:name="_Toc137391714"/>
      <w:bookmarkStart w:id="12069" w:name="_Toc146962374"/>
      <w:bookmarkStart w:id="12070" w:name="_Toc187256739"/>
      <w:r w:rsidRPr="00E7741B">
        <w:t>8.3.7</w:t>
      </w:r>
      <w:r w:rsidRPr="000061E4">
        <w:t>.2</w:t>
      </w:r>
      <w:r w:rsidRPr="000061E4">
        <w:tab/>
        <w:t>Minimum Requirement</w:t>
      </w:r>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2071" w:name="_Toc74928317"/>
      <w:bookmarkStart w:id="12072" w:name="_Toc76115416"/>
      <w:bookmarkStart w:id="12073" w:name="_Toc76544823"/>
      <w:bookmarkStart w:id="12074" w:name="_Toc82541640"/>
      <w:bookmarkStart w:id="12075" w:name="_Toc89952287"/>
      <w:bookmarkStart w:id="12076" w:name="_Toc98767383"/>
      <w:bookmarkStart w:id="12077" w:name="_Toc106203431"/>
      <w:bookmarkStart w:id="12078" w:name="_Toc115187730"/>
      <w:bookmarkStart w:id="12079" w:name="_Toc121994285"/>
      <w:bookmarkStart w:id="12080" w:name="_Toc124153293"/>
      <w:bookmarkStart w:id="12081" w:name="_Toc131538595"/>
      <w:bookmarkStart w:id="12082" w:name="_Toc137391715"/>
      <w:bookmarkStart w:id="12083" w:name="_Toc146962375"/>
      <w:bookmarkStart w:id="12084" w:name="_Toc187256740"/>
      <w:r w:rsidRPr="000061E4">
        <w:t>8.3.7.3</w:t>
      </w:r>
      <w:r w:rsidRPr="000061E4">
        <w:tab/>
        <w:t>Test purpose</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2085" w:name="_Toc74928318"/>
      <w:bookmarkStart w:id="12086" w:name="_Toc76115417"/>
      <w:bookmarkStart w:id="12087" w:name="_Toc76544824"/>
      <w:bookmarkStart w:id="12088" w:name="_Toc82541641"/>
      <w:bookmarkStart w:id="12089" w:name="_Toc89952288"/>
      <w:bookmarkStart w:id="12090" w:name="_Toc98767384"/>
      <w:bookmarkStart w:id="12091" w:name="_Toc106203432"/>
      <w:bookmarkStart w:id="12092" w:name="_Toc115187731"/>
      <w:bookmarkStart w:id="12093" w:name="_Toc121994286"/>
      <w:bookmarkStart w:id="12094" w:name="_Toc124153294"/>
      <w:bookmarkStart w:id="12095" w:name="_Toc131538596"/>
      <w:bookmarkStart w:id="12096" w:name="_Toc137391716"/>
      <w:bookmarkStart w:id="12097" w:name="_Toc146962376"/>
      <w:bookmarkStart w:id="12098" w:name="_Toc187256741"/>
      <w:r w:rsidRPr="000061E4">
        <w:t>8.3.7.4</w:t>
      </w:r>
      <w:r w:rsidRPr="000061E4">
        <w:tab/>
        <w:t>Method of test</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756DACA4" w14:textId="77777777" w:rsidR="003B2469" w:rsidRPr="000061E4" w:rsidRDefault="003B2469" w:rsidP="003B2469">
      <w:pPr>
        <w:pStyle w:val="Heading5"/>
      </w:pPr>
      <w:bookmarkStart w:id="12099" w:name="_Toc74928319"/>
      <w:bookmarkStart w:id="12100" w:name="_Toc76115418"/>
      <w:bookmarkStart w:id="12101" w:name="_Toc76544825"/>
      <w:bookmarkStart w:id="12102" w:name="_Toc82541642"/>
      <w:bookmarkStart w:id="12103" w:name="_Toc89952289"/>
      <w:bookmarkStart w:id="12104" w:name="_Toc98767385"/>
      <w:bookmarkStart w:id="12105" w:name="_Toc106203433"/>
      <w:bookmarkStart w:id="12106" w:name="_Toc115187732"/>
      <w:bookmarkStart w:id="12107" w:name="_Toc121994287"/>
      <w:bookmarkStart w:id="12108" w:name="_Toc124153295"/>
      <w:bookmarkStart w:id="12109" w:name="_Toc131538597"/>
      <w:bookmarkStart w:id="12110" w:name="_Toc137391717"/>
      <w:bookmarkStart w:id="12111" w:name="_Toc146962377"/>
      <w:bookmarkStart w:id="12112" w:name="_Toc187256742"/>
      <w:r w:rsidRPr="000061E4">
        <w:t>8.3.7.4.1</w:t>
      </w:r>
      <w:r w:rsidRPr="000061E4">
        <w:tab/>
        <w:t>Initial conditions</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2113" w:name="_Toc74928320"/>
      <w:bookmarkStart w:id="12114" w:name="_Toc76115419"/>
      <w:bookmarkStart w:id="12115" w:name="_Toc76544826"/>
      <w:bookmarkStart w:id="12116" w:name="_Toc82541643"/>
      <w:bookmarkStart w:id="12117" w:name="_Toc89952290"/>
      <w:bookmarkStart w:id="12118" w:name="_Toc98767386"/>
      <w:bookmarkStart w:id="12119" w:name="_Toc106203434"/>
      <w:bookmarkStart w:id="12120" w:name="_Toc115187733"/>
      <w:bookmarkStart w:id="12121" w:name="_Toc121994288"/>
      <w:bookmarkStart w:id="12122" w:name="_Toc124153296"/>
      <w:bookmarkStart w:id="12123" w:name="_Toc131538598"/>
      <w:bookmarkStart w:id="12124" w:name="_Toc137391718"/>
      <w:bookmarkStart w:id="12125" w:name="_Toc146962378"/>
      <w:bookmarkStart w:id="12126" w:name="_Toc187256743"/>
      <w:r w:rsidRPr="000061E4">
        <w:t>8.3.7.4.2</w:t>
      </w:r>
      <w:r w:rsidRPr="000061E4">
        <w:tab/>
        <w:t>Procedure</w:t>
      </w:r>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2.15pt" o:ole="" fillcolor="window">
            <v:imagedata r:id="rId71" o:title=""/>
          </v:shape>
          <o:OLEObject Type="Embed" ProgID="Word.Picture.8" ShapeID="_x0000_i1053" DrawAspect="Content" ObjectID="_1804591779"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2127" w:name="_Toc74928321"/>
      <w:bookmarkStart w:id="12128" w:name="_Toc76115420"/>
      <w:bookmarkStart w:id="12129" w:name="_Toc76544827"/>
      <w:bookmarkStart w:id="12130" w:name="_Toc82541644"/>
      <w:bookmarkStart w:id="12131" w:name="_Toc89952291"/>
      <w:bookmarkStart w:id="12132" w:name="_Toc98767387"/>
      <w:bookmarkStart w:id="12133" w:name="_Toc106203435"/>
      <w:bookmarkStart w:id="12134" w:name="_Toc115187734"/>
      <w:bookmarkStart w:id="12135" w:name="_Toc121994289"/>
      <w:bookmarkStart w:id="12136" w:name="_Toc124153297"/>
      <w:bookmarkStart w:id="12137" w:name="_Toc131538599"/>
      <w:bookmarkStart w:id="12138" w:name="_Toc137391719"/>
      <w:bookmarkStart w:id="12139" w:name="_Toc146962379"/>
      <w:bookmarkStart w:id="12140" w:name="_Toc187256744"/>
      <w:r w:rsidRPr="000061E4">
        <w:t>8.3.7.5</w:t>
      </w:r>
      <w:r w:rsidRPr="000061E4">
        <w:tab/>
        <w:t>Test Requirement</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7BB5D5C2" w14:textId="77777777" w:rsidR="003B2469" w:rsidRPr="000061E4" w:rsidRDefault="003B2469" w:rsidP="003B2469">
      <w:pPr>
        <w:pStyle w:val="Heading5"/>
        <w:rPr>
          <w:i/>
          <w:iCs/>
          <w:lang w:eastAsia="zh-CN"/>
        </w:rPr>
      </w:pPr>
      <w:bookmarkStart w:id="12141" w:name="_Toc74928322"/>
      <w:bookmarkStart w:id="12142" w:name="_Toc76115421"/>
      <w:bookmarkStart w:id="12143" w:name="_Toc76544828"/>
      <w:bookmarkStart w:id="12144" w:name="_Toc82541645"/>
      <w:bookmarkStart w:id="12145" w:name="_Toc89952292"/>
      <w:bookmarkStart w:id="12146" w:name="_Toc98767388"/>
      <w:bookmarkStart w:id="12147" w:name="_Toc106203436"/>
      <w:bookmarkStart w:id="12148" w:name="_Toc115187735"/>
      <w:bookmarkStart w:id="12149" w:name="_Toc121994290"/>
      <w:bookmarkStart w:id="12150" w:name="_Toc124153298"/>
      <w:bookmarkStart w:id="12151" w:name="_Toc131538600"/>
      <w:bookmarkStart w:id="12152" w:name="_Toc137391720"/>
      <w:bookmarkStart w:id="12153" w:name="_Toc146962380"/>
      <w:bookmarkStart w:id="12154" w:name="_Toc187256745"/>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2155" w:name="_Toc74928323"/>
      <w:bookmarkStart w:id="12156" w:name="_Toc76115422"/>
      <w:bookmarkStart w:id="12157" w:name="_Toc76544829"/>
      <w:bookmarkStart w:id="12158" w:name="_Toc82541646"/>
      <w:bookmarkStart w:id="12159" w:name="_Toc89952293"/>
      <w:bookmarkStart w:id="12160" w:name="_Toc98767389"/>
      <w:bookmarkStart w:id="12161" w:name="_Toc106203437"/>
      <w:bookmarkStart w:id="12162" w:name="_Toc115187736"/>
      <w:bookmarkStart w:id="12163" w:name="_Toc121994291"/>
      <w:bookmarkStart w:id="12164" w:name="_Toc124153299"/>
      <w:bookmarkStart w:id="12165" w:name="_Toc131538601"/>
      <w:bookmarkStart w:id="12166" w:name="_Toc137391721"/>
      <w:bookmarkStart w:id="12167" w:name="_Toc146962381"/>
      <w:bookmarkStart w:id="12168" w:name="_Toc187256746"/>
      <w:r w:rsidRPr="000061E4">
        <w:rPr>
          <w:lang w:val="en-US"/>
        </w:rPr>
        <w:t>8.3.8</w:t>
      </w:r>
      <w:r w:rsidRPr="000061E4">
        <w:tab/>
      </w:r>
      <w:r w:rsidRPr="000061E4">
        <w:rPr>
          <w:lang w:val="en-US"/>
        </w:rPr>
        <w:t>Performance requirements for interlaced PUCCH format 1</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00580E1B" w14:textId="77777777" w:rsidR="003B2469" w:rsidRPr="000061E4" w:rsidRDefault="003B2469" w:rsidP="003B2469">
      <w:pPr>
        <w:pStyle w:val="Heading4"/>
        <w:rPr>
          <w:lang w:val="en-US"/>
        </w:rPr>
      </w:pPr>
      <w:bookmarkStart w:id="12169" w:name="_Toc74928324"/>
      <w:bookmarkStart w:id="12170" w:name="_Toc76115423"/>
      <w:bookmarkStart w:id="12171" w:name="_Toc76544830"/>
      <w:bookmarkStart w:id="12172" w:name="_Toc82541647"/>
      <w:bookmarkStart w:id="12173" w:name="_Toc89952294"/>
      <w:bookmarkStart w:id="12174" w:name="_Toc98767390"/>
      <w:bookmarkStart w:id="12175" w:name="_Toc106203438"/>
      <w:bookmarkStart w:id="12176" w:name="_Toc115187737"/>
      <w:bookmarkStart w:id="12177" w:name="_Toc121994292"/>
      <w:bookmarkStart w:id="12178" w:name="_Toc124153300"/>
      <w:bookmarkStart w:id="12179" w:name="_Toc131538602"/>
      <w:bookmarkStart w:id="12180" w:name="_Toc137391722"/>
      <w:bookmarkStart w:id="12181" w:name="_Toc146962382"/>
      <w:bookmarkStart w:id="12182" w:name="_Toc187256747"/>
      <w:r w:rsidRPr="000061E4">
        <w:rPr>
          <w:lang w:val="en-US"/>
        </w:rPr>
        <w:t>8.3.8.1</w:t>
      </w:r>
      <w:r w:rsidRPr="000061E4">
        <w:rPr>
          <w:lang w:val="en-US"/>
        </w:rPr>
        <w:tab/>
        <w:t>NACK to ACK detection</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4D21D655" w14:textId="77777777" w:rsidR="003B2469" w:rsidRPr="000061E4" w:rsidRDefault="003B2469" w:rsidP="003B2469">
      <w:pPr>
        <w:pStyle w:val="Heading5"/>
        <w:rPr>
          <w:lang w:val="en-US"/>
        </w:rPr>
      </w:pPr>
      <w:bookmarkStart w:id="12183" w:name="_Toc74928325"/>
      <w:bookmarkStart w:id="12184" w:name="_Toc76115424"/>
      <w:bookmarkStart w:id="12185" w:name="_Toc76544831"/>
      <w:bookmarkStart w:id="12186" w:name="_Toc82541648"/>
      <w:bookmarkStart w:id="12187" w:name="_Toc89952295"/>
      <w:bookmarkStart w:id="12188" w:name="_Toc98767391"/>
      <w:bookmarkStart w:id="12189" w:name="_Toc106203439"/>
      <w:bookmarkStart w:id="12190" w:name="_Toc115187738"/>
      <w:bookmarkStart w:id="12191" w:name="_Toc121994293"/>
      <w:bookmarkStart w:id="12192" w:name="_Toc124153301"/>
      <w:bookmarkStart w:id="12193" w:name="_Toc131538603"/>
      <w:bookmarkStart w:id="12194" w:name="_Toc137391723"/>
      <w:bookmarkStart w:id="12195" w:name="_Toc146962383"/>
      <w:bookmarkStart w:id="12196" w:name="_Toc187256748"/>
      <w:r w:rsidRPr="000061E4">
        <w:rPr>
          <w:lang w:val="en-US"/>
        </w:rPr>
        <w:t>8.3.8.1.1</w:t>
      </w:r>
      <w:r w:rsidRPr="000061E4">
        <w:rPr>
          <w:lang w:val="en-US"/>
        </w:rPr>
        <w:tab/>
        <w:t>Definition and applicability</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2197" w:name="_Toc74928326"/>
      <w:bookmarkStart w:id="12198" w:name="_Toc76115425"/>
      <w:bookmarkStart w:id="12199" w:name="_Toc76544832"/>
      <w:bookmarkStart w:id="12200" w:name="_Toc82541649"/>
      <w:bookmarkStart w:id="12201" w:name="_Toc89952296"/>
      <w:bookmarkStart w:id="12202" w:name="_Toc98767392"/>
      <w:bookmarkStart w:id="12203" w:name="_Toc106203440"/>
      <w:bookmarkStart w:id="12204" w:name="_Toc115187739"/>
      <w:bookmarkStart w:id="12205" w:name="_Toc121994294"/>
      <w:bookmarkStart w:id="12206" w:name="_Toc124153302"/>
      <w:bookmarkStart w:id="12207" w:name="_Toc131538604"/>
      <w:bookmarkStart w:id="12208" w:name="_Toc137391724"/>
      <w:bookmarkStart w:id="12209" w:name="_Toc146962384"/>
      <w:bookmarkStart w:id="12210" w:name="_Toc187256749"/>
      <w:r w:rsidRPr="000061E4">
        <w:rPr>
          <w:lang w:val="en-US"/>
        </w:rPr>
        <w:t>8.3.8.1.2</w:t>
      </w:r>
      <w:r w:rsidRPr="000061E4">
        <w:rPr>
          <w:lang w:val="en-US"/>
        </w:rPr>
        <w:tab/>
        <w:t>Minimum Requirement</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2211" w:name="_Toc74928327"/>
      <w:bookmarkStart w:id="12212" w:name="_Toc76115426"/>
      <w:bookmarkStart w:id="12213" w:name="_Toc76544833"/>
      <w:bookmarkStart w:id="12214" w:name="_Toc82541650"/>
      <w:bookmarkStart w:id="12215" w:name="_Toc89952297"/>
      <w:bookmarkStart w:id="12216" w:name="_Toc98767393"/>
      <w:bookmarkStart w:id="12217" w:name="_Toc106203441"/>
      <w:bookmarkStart w:id="12218" w:name="_Toc115187740"/>
      <w:bookmarkStart w:id="12219" w:name="_Toc121994295"/>
      <w:bookmarkStart w:id="12220" w:name="_Toc124153303"/>
      <w:bookmarkStart w:id="12221" w:name="_Toc131538605"/>
      <w:bookmarkStart w:id="12222" w:name="_Toc137391725"/>
      <w:bookmarkStart w:id="12223" w:name="_Toc146962385"/>
      <w:bookmarkStart w:id="12224" w:name="_Toc187256750"/>
      <w:r w:rsidRPr="000061E4">
        <w:rPr>
          <w:lang w:val="en-US"/>
        </w:rPr>
        <w:t>8.3.8.1.3</w:t>
      </w:r>
      <w:r w:rsidRPr="000061E4">
        <w:rPr>
          <w:lang w:val="en-US"/>
        </w:rPr>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2225" w:name="_Toc74928328"/>
      <w:bookmarkStart w:id="12226" w:name="_Toc76115427"/>
      <w:bookmarkStart w:id="12227" w:name="_Toc76544834"/>
      <w:bookmarkStart w:id="12228" w:name="_Toc82541651"/>
      <w:bookmarkStart w:id="12229" w:name="_Toc89952298"/>
      <w:bookmarkStart w:id="12230" w:name="_Toc98767394"/>
      <w:bookmarkStart w:id="12231" w:name="_Toc106203442"/>
      <w:bookmarkStart w:id="12232" w:name="_Toc115187741"/>
      <w:bookmarkStart w:id="12233" w:name="_Toc121994296"/>
      <w:bookmarkStart w:id="12234" w:name="_Toc124153304"/>
      <w:bookmarkStart w:id="12235" w:name="_Toc131538606"/>
      <w:bookmarkStart w:id="12236" w:name="_Toc137391726"/>
      <w:bookmarkStart w:id="12237" w:name="_Toc146962386"/>
      <w:bookmarkStart w:id="12238" w:name="_Toc187256751"/>
      <w:r w:rsidRPr="000061E4">
        <w:rPr>
          <w:lang w:val="en-US"/>
        </w:rPr>
        <w:t>8.3.8.1.4</w:t>
      </w:r>
      <w:r w:rsidRPr="000061E4">
        <w:rPr>
          <w:lang w:val="en-US"/>
        </w:rPr>
        <w:tab/>
        <w:t>Method of test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2239" w:name="_Toc74928329"/>
      <w:bookmarkStart w:id="12240" w:name="_Toc76115428"/>
      <w:bookmarkStart w:id="12241" w:name="_Toc76544835"/>
      <w:bookmarkStart w:id="12242" w:name="_Toc82541652"/>
      <w:bookmarkStart w:id="12243" w:name="_Toc89952299"/>
      <w:bookmarkStart w:id="12244" w:name="_Toc98767395"/>
      <w:bookmarkStart w:id="12245" w:name="_Toc106203443"/>
      <w:bookmarkStart w:id="12246" w:name="_Toc115187742"/>
      <w:bookmarkStart w:id="12247" w:name="_Toc121994297"/>
      <w:bookmarkStart w:id="12248" w:name="_Toc124153305"/>
      <w:bookmarkStart w:id="12249" w:name="_Toc131538607"/>
      <w:bookmarkStart w:id="12250" w:name="_Toc137391727"/>
      <w:bookmarkStart w:id="12251" w:name="_Toc146962387"/>
      <w:bookmarkStart w:id="12252" w:name="_Toc187256752"/>
      <w:r w:rsidRPr="000061E4">
        <w:rPr>
          <w:lang w:val="en-US"/>
        </w:rPr>
        <w:t>8.3.8.1.5</w:t>
      </w:r>
      <w:r w:rsidRPr="000061E4">
        <w:rPr>
          <w:lang w:val="en-US"/>
        </w:rPr>
        <w:tab/>
        <w:t>Test Requirement</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2253" w:name="_Toc74928330"/>
      <w:bookmarkStart w:id="12254" w:name="_Toc76115429"/>
      <w:bookmarkStart w:id="12255" w:name="_Toc76544836"/>
      <w:bookmarkStart w:id="12256" w:name="_Toc82541653"/>
      <w:bookmarkStart w:id="12257" w:name="_Toc89952300"/>
      <w:bookmarkStart w:id="12258" w:name="_Toc98767396"/>
      <w:bookmarkStart w:id="12259" w:name="_Toc106203444"/>
      <w:bookmarkStart w:id="12260" w:name="_Toc115187743"/>
      <w:bookmarkStart w:id="12261" w:name="_Toc121994298"/>
      <w:bookmarkStart w:id="12262" w:name="_Toc124153306"/>
      <w:bookmarkStart w:id="12263" w:name="_Toc131538608"/>
      <w:bookmarkStart w:id="12264" w:name="_Toc137391728"/>
      <w:bookmarkStart w:id="12265" w:name="_Toc146962388"/>
      <w:bookmarkStart w:id="12266" w:name="_Toc187256753"/>
      <w:r w:rsidRPr="00E7741B">
        <w:rPr>
          <w:lang w:val="en-US"/>
        </w:rPr>
        <w:t>8.3.8.2</w:t>
      </w:r>
      <w:r w:rsidRPr="00E7741B">
        <w:rPr>
          <w:lang w:val="en-US"/>
        </w:rPr>
        <w:tab/>
        <w:t>ACK missed detection</w:t>
      </w:r>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p w14:paraId="2E4E1271" w14:textId="77777777" w:rsidR="003B2469" w:rsidRPr="000061E4" w:rsidRDefault="003B2469" w:rsidP="003B2469">
      <w:pPr>
        <w:pStyle w:val="Heading5"/>
        <w:rPr>
          <w:lang w:val="en-US"/>
        </w:rPr>
      </w:pPr>
      <w:bookmarkStart w:id="12267" w:name="_Toc74928331"/>
      <w:bookmarkStart w:id="12268" w:name="_Toc76115430"/>
      <w:bookmarkStart w:id="12269" w:name="_Toc76544837"/>
      <w:bookmarkStart w:id="12270" w:name="_Toc82541654"/>
      <w:bookmarkStart w:id="12271" w:name="_Toc89952301"/>
      <w:bookmarkStart w:id="12272" w:name="_Toc98767397"/>
      <w:bookmarkStart w:id="12273" w:name="_Toc106203445"/>
      <w:bookmarkStart w:id="12274" w:name="_Toc115187744"/>
      <w:bookmarkStart w:id="12275" w:name="_Toc121994299"/>
      <w:bookmarkStart w:id="12276" w:name="_Toc124153307"/>
      <w:bookmarkStart w:id="12277" w:name="_Toc131538609"/>
      <w:bookmarkStart w:id="12278" w:name="_Toc137391729"/>
      <w:bookmarkStart w:id="12279" w:name="_Toc146962389"/>
      <w:bookmarkStart w:id="12280" w:name="_Toc187256754"/>
      <w:r w:rsidRPr="000061E4">
        <w:rPr>
          <w:lang w:val="en-US"/>
        </w:rPr>
        <w:t>8.3.8.2.1</w:t>
      </w:r>
      <w:r w:rsidRPr="000061E4">
        <w:rPr>
          <w:lang w:val="en-US"/>
        </w:rPr>
        <w:tab/>
        <w:t>Definition and applicability</w:t>
      </w:r>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2281" w:name="_Toc74928332"/>
      <w:bookmarkStart w:id="12282" w:name="_Toc76115431"/>
      <w:bookmarkStart w:id="12283" w:name="_Toc76544838"/>
      <w:bookmarkStart w:id="12284" w:name="_Toc82541655"/>
      <w:bookmarkStart w:id="12285" w:name="_Toc89952302"/>
      <w:bookmarkStart w:id="12286" w:name="_Toc98767398"/>
      <w:bookmarkStart w:id="12287" w:name="_Toc106203446"/>
      <w:bookmarkStart w:id="12288" w:name="_Toc115187745"/>
      <w:bookmarkStart w:id="12289" w:name="_Toc121994300"/>
      <w:bookmarkStart w:id="12290" w:name="_Toc124153308"/>
      <w:bookmarkStart w:id="12291" w:name="_Toc131538610"/>
      <w:bookmarkStart w:id="12292" w:name="_Toc137391730"/>
      <w:bookmarkStart w:id="12293" w:name="_Toc146962390"/>
      <w:bookmarkStart w:id="12294" w:name="_Toc187256755"/>
      <w:r w:rsidRPr="000061E4">
        <w:rPr>
          <w:lang w:val="en-US"/>
        </w:rPr>
        <w:t>8.3.8.2.2</w:t>
      </w:r>
      <w:r w:rsidRPr="000061E4">
        <w:rPr>
          <w:lang w:val="en-US"/>
        </w:rPr>
        <w:tab/>
        <w:t>Minimum Requirement</w:t>
      </w:r>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2295" w:name="_Toc74928333"/>
      <w:bookmarkStart w:id="12296" w:name="_Toc76115432"/>
      <w:bookmarkStart w:id="12297" w:name="_Toc76544839"/>
      <w:bookmarkStart w:id="12298" w:name="_Toc82541656"/>
      <w:bookmarkStart w:id="12299" w:name="_Toc89952303"/>
      <w:bookmarkStart w:id="12300" w:name="_Toc98767399"/>
      <w:bookmarkStart w:id="12301" w:name="_Toc106203447"/>
      <w:bookmarkStart w:id="12302" w:name="_Toc115187746"/>
      <w:bookmarkStart w:id="12303" w:name="_Toc121994301"/>
      <w:bookmarkStart w:id="12304" w:name="_Toc124153309"/>
      <w:bookmarkStart w:id="12305" w:name="_Toc131538611"/>
      <w:bookmarkStart w:id="12306" w:name="_Toc137391731"/>
      <w:bookmarkStart w:id="12307" w:name="_Toc146962391"/>
      <w:bookmarkStart w:id="12308" w:name="_Toc187256756"/>
      <w:r w:rsidRPr="000061E4">
        <w:rPr>
          <w:lang w:val="en-US"/>
        </w:rPr>
        <w:t>8.3.8.2.3</w:t>
      </w:r>
      <w:r w:rsidRPr="000061E4">
        <w:rPr>
          <w:lang w:val="en-US"/>
        </w:rPr>
        <w:tab/>
        <w:t>Test purpose</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2309" w:name="_Toc74928334"/>
      <w:bookmarkStart w:id="12310" w:name="_Toc76115433"/>
      <w:bookmarkStart w:id="12311" w:name="_Toc76544840"/>
      <w:bookmarkStart w:id="12312" w:name="_Toc82541657"/>
      <w:bookmarkStart w:id="12313" w:name="_Toc89952304"/>
      <w:bookmarkStart w:id="12314" w:name="_Toc98767400"/>
      <w:bookmarkStart w:id="12315" w:name="_Toc106203448"/>
      <w:bookmarkStart w:id="12316" w:name="_Toc115187747"/>
      <w:bookmarkStart w:id="12317" w:name="_Toc121994302"/>
      <w:bookmarkStart w:id="12318" w:name="_Toc124153310"/>
      <w:bookmarkStart w:id="12319" w:name="_Toc131538612"/>
      <w:bookmarkStart w:id="12320" w:name="_Toc137391732"/>
      <w:bookmarkStart w:id="12321" w:name="_Toc146962392"/>
      <w:bookmarkStart w:id="12322" w:name="_Toc187256757"/>
      <w:r w:rsidRPr="000061E4">
        <w:rPr>
          <w:lang w:val="en-US"/>
        </w:rPr>
        <w:t>8.3.8.2.4</w:t>
      </w:r>
      <w:r w:rsidRPr="000061E4">
        <w:rPr>
          <w:lang w:val="en-US"/>
        </w:rPr>
        <w:tab/>
        <w:t>Method of test</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2323" w:name="_Toc74928335"/>
      <w:bookmarkStart w:id="12324" w:name="_Toc76115434"/>
      <w:bookmarkStart w:id="12325" w:name="_Toc76544841"/>
      <w:bookmarkStart w:id="12326" w:name="_Toc82541658"/>
      <w:bookmarkStart w:id="12327" w:name="_Toc89952305"/>
      <w:bookmarkStart w:id="12328" w:name="_Toc98767401"/>
      <w:bookmarkStart w:id="12329" w:name="_Toc106203449"/>
      <w:bookmarkStart w:id="12330" w:name="_Toc115187748"/>
      <w:bookmarkStart w:id="12331" w:name="_Toc121994303"/>
      <w:bookmarkStart w:id="12332" w:name="_Toc124153311"/>
      <w:bookmarkStart w:id="12333" w:name="_Toc131538613"/>
      <w:bookmarkStart w:id="12334" w:name="_Toc137391733"/>
      <w:bookmarkStart w:id="12335" w:name="_Toc146962393"/>
      <w:bookmarkStart w:id="12336" w:name="_Toc187256758"/>
      <w:r w:rsidRPr="000061E4">
        <w:rPr>
          <w:lang w:val="en-US"/>
        </w:rPr>
        <w:t>8.3.8.2.5</w:t>
      </w:r>
      <w:r w:rsidRPr="000061E4">
        <w:rPr>
          <w:lang w:val="en-US"/>
        </w:rPr>
        <w:tab/>
        <w:t>Test Requirement</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2337" w:name="_Toc74928336"/>
      <w:bookmarkStart w:id="12338" w:name="_Toc76115435"/>
      <w:bookmarkStart w:id="12339" w:name="_Toc76544842"/>
      <w:bookmarkStart w:id="12340" w:name="_Toc82541659"/>
      <w:bookmarkStart w:id="12341" w:name="_Toc89952306"/>
      <w:bookmarkStart w:id="12342" w:name="_Toc98767402"/>
      <w:bookmarkStart w:id="12343" w:name="_Toc106203450"/>
      <w:bookmarkStart w:id="12344" w:name="_Toc115187749"/>
      <w:bookmarkStart w:id="12345" w:name="_Toc121994304"/>
      <w:bookmarkStart w:id="12346" w:name="_Toc124153312"/>
      <w:bookmarkStart w:id="12347" w:name="_Toc131538614"/>
      <w:bookmarkStart w:id="12348" w:name="_Toc137391734"/>
      <w:bookmarkStart w:id="12349" w:name="_Toc146962394"/>
      <w:bookmarkStart w:id="12350" w:name="_Toc187256759"/>
      <w:r w:rsidRPr="00931575">
        <w:t>8.3.</w:t>
      </w:r>
      <w:r>
        <w:t>9</w:t>
      </w:r>
      <w:r w:rsidRPr="00931575">
        <w:tab/>
        <w:t xml:space="preserve">Performance requirements for </w:t>
      </w:r>
      <w:r>
        <w:t xml:space="preserve">interlaced </w:t>
      </w:r>
      <w:r w:rsidRPr="00931575">
        <w:t>PUCCH format 2</w:t>
      </w:r>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2FADADBD" w14:textId="4DDB135C" w:rsidR="003B2469" w:rsidRPr="000044BA" w:rsidRDefault="003B2469" w:rsidP="003B2469">
      <w:pPr>
        <w:pStyle w:val="Heading4"/>
      </w:pPr>
      <w:bookmarkStart w:id="12351" w:name="_Toc74928337"/>
      <w:bookmarkStart w:id="12352" w:name="_Toc76115436"/>
      <w:bookmarkStart w:id="12353" w:name="_Toc76544843"/>
      <w:bookmarkStart w:id="12354" w:name="_Toc82541660"/>
      <w:bookmarkStart w:id="12355" w:name="_Toc89952307"/>
      <w:bookmarkStart w:id="12356" w:name="_Toc98767403"/>
      <w:bookmarkStart w:id="12357" w:name="_Toc106203451"/>
      <w:bookmarkStart w:id="12358" w:name="_Toc115187750"/>
      <w:bookmarkStart w:id="12359" w:name="_Toc121994305"/>
      <w:bookmarkStart w:id="12360" w:name="_Toc124153313"/>
      <w:bookmarkStart w:id="12361" w:name="_Toc131538615"/>
      <w:bookmarkStart w:id="12362" w:name="_Toc137391735"/>
      <w:bookmarkStart w:id="12363" w:name="_Toc146962395"/>
      <w:bookmarkStart w:id="12364" w:name="_Toc187256760"/>
      <w:r w:rsidRPr="000044BA">
        <w:t>8.3.9.1</w:t>
      </w:r>
      <w:r w:rsidRPr="000044BA">
        <w:tab/>
      </w:r>
      <w:bookmarkEnd w:id="12351"/>
      <w:bookmarkEnd w:id="12352"/>
      <w:bookmarkEnd w:id="12353"/>
      <w:r w:rsidR="000553AB" w:rsidRPr="00C47711">
        <w:t>Definition and applicability</w:t>
      </w:r>
      <w:bookmarkEnd w:id="12354"/>
      <w:bookmarkEnd w:id="12355"/>
      <w:bookmarkEnd w:id="12356"/>
      <w:bookmarkEnd w:id="12357"/>
      <w:bookmarkEnd w:id="12358"/>
      <w:bookmarkEnd w:id="12359"/>
      <w:bookmarkEnd w:id="12360"/>
      <w:bookmarkEnd w:id="12361"/>
      <w:bookmarkEnd w:id="12362"/>
      <w:bookmarkEnd w:id="12363"/>
      <w:bookmarkEnd w:id="12364"/>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2365" w:name="_Toc74928338"/>
      <w:bookmarkStart w:id="12366" w:name="_Toc76115437"/>
      <w:bookmarkStart w:id="12367" w:name="_Toc76544844"/>
      <w:bookmarkStart w:id="12368" w:name="_Toc82541661"/>
      <w:bookmarkStart w:id="12369" w:name="_Toc89952308"/>
      <w:bookmarkStart w:id="12370" w:name="_Toc98767404"/>
      <w:bookmarkStart w:id="12371" w:name="_Toc106203452"/>
      <w:bookmarkStart w:id="12372" w:name="_Toc115187751"/>
      <w:bookmarkStart w:id="12373" w:name="_Toc121994306"/>
      <w:bookmarkStart w:id="12374" w:name="_Toc124153314"/>
      <w:bookmarkStart w:id="12375" w:name="_Toc131538616"/>
      <w:bookmarkStart w:id="12376" w:name="_Toc137391736"/>
      <w:bookmarkStart w:id="12377" w:name="_Toc146962396"/>
      <w:bookmarkStart w:id="12378" w:name="_Toc187256761"/>
      <w:r>
        <w:t>8.3.9.</w:t>
      </w:r>
      <w:r w:rsidRPr="00931575">
        <w:t>2</w:t>
      </w:r>
      <w:r w:rsidRPr="00931575">
        <w:tab/>
        <w:t>Minimum Requirement</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2379" w:name="_Toc74928339"/>
      <w:bookmarkStart w:id="12380" w:name="_Toc76115438"/>
      <w:bookmarkStart w:id="12381" w:name="_Toc76544845"/>
      <w:bookmarkStart w:id="12382" w:name="_Toc82541662"/>
      <w:bookmarkStart w:id="12383" w:name="_Toc89952309"/>
      <w:bookmarkStart w:id="12384" w:name="_Toc98767405"/>
      <w:bookmarkStart w:id="12385" w:name="_Toc106203453"/>
      <w:bookmarkStart w:id="12386" w:name="_Toc115187752"/>
      <w:bookmarkStart w:id="12387" w:name="_Toc121994307"/>
      <w:bookmarkStart w:id="12388" w:name="_Toc124153315"/>
      <w:bookmarkStart w:id="12389" w:name="_Toc131538617"/>
      <w:bookmarkStart w:id="12390" w:name="_Toc137391737"/>
      <w:bookmarkStart w:id="12391" w:name="_Toc146962397"/>
      <w:bookmarkStart w:id="12392" w:name="_Toc187256762"/>
      <w:r>
        <w:t>8.3.9.3</w:t>
      </w:r>
      <w:r w:rsidRPr="00931575">
        <w:tab/>
        <w:t>Test Purpose</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2393" w:name="_Toc74928340"/>
      <w:bookmarkStart w:id="12394" w:name="_Toc76115439"/>
      <w:bookmarkStart w:id="12395" w:name="_Toc76544846"/>
      <w:bookmarkStart w:id="12396" w:name="_Toc82541663"/>
      <w:bookmarkStart w:id="12397" w:name="_Toc89952310"/>
      <w:bookmarkStart w:id="12398" w:name="_Toc98767406"/>
      <w:bookmarkStart w:id="12399" w:name="_Toc106203454"/>
      <w:bookmarkStart w:id="12400" w:name="_Toc115187753"/>
      <w:bookmarkStart w:id="12401" w:name="_Toc121994308"/>
      <w:bookmarkStart w:id="12402" w:name="_Toc124153316"/>
      <w:bookmarkStart w:id="12403" w:name="_Toc131538618"/>
      <w:bookmarkStart w:id="12404" w:name="_Toc137391738"/>
      <w:bookmarkStart w:id="12405" w:name="_Toc146962398"/>
      <w:bookmarkStart w:id="12406" w:name="_Toc187256763"/>
      <w:r>
        <w:t>8.3.9</w:t>
      </w:r>
      <w:r w:rsidRPr="00931575">
        <w:t>.4</w:t>
      </w:r>
      <w:r w:rsidRPr="00931575">
        <w:tab/>
        <w:t>Method of test</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p>
    <w:p w14:paraId="26C703E0" w14:textId="77777777" w:rsidR="003B2469" w:rsidRPr="000044BA" w:rsidRDefault="003B2469" w:rsidP="003B2469">
      <w:pPr>
        <w:pStyle w:val="Heading5"/>
      </w:pPr>
      <w:bookmarkStart w:id="12407" w:name="_Toc74928341"/>
      <w:bookmarkStart w:id="12408" w:name="_Toc76115440"/>
      <w:bookmarkStart w:id="12409" w:name="_Toc76544847"/>
      <w:bookmarkStart w:id="12410" w:name="_Toc82541664"/>
      <w:bookmarkStart w:id="12411" w:name="_Toc89952311"/>
      <w:bookmarkStart w:id="12412" w:name="_Toc98767407"/>
      <w:bookmarkStart w:id="12413" w:name="_Toc106203455"/>
      <w:bookmarkStart w:id="12414" w:name="_Toc115187754"/>
      <w:bookmarkStart w:id="12415" w:name="_Toc121994309"/>
      <w:bookmarkStart w:id="12416" w:name="_Toc124153317"/>
      <w:bookmarkStart w:id="12417" w:name="_Toc131538619"/>
      <w:bookmarkStart w:id="12418" w:name="_Toc137391739"/>
      <w:bookmarkStart w:id="12419" w:name="_Toc146962399"/>
      <w:bookmarkStart w:id="12420" w:name="_Toc187256764"/>
      <w:r w:rsidRPr="000044BA">
        <w:t>8.3.9.4.1</w:t>
      </w:r>
      <w:r w:rsidRPr="000044BA">
        <w:tab/>
        <w:t>Initial conditions</w:t>
      </w:r>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2421" w:name="_Toc74928342"/>
      <w:bookmarkStart w:id="12422" w:name="_Toc76115441"/>
      <w:bookmarkStart w:id="12423" w:name="_Toc76544848"/>
      <w:bookmarkStart w:id="12424" w:name="_Toc82541665"/>
      <w:bookmarkStart w:id="12425" w:name="_Toc89952312"/>
      <w:bookmarkStart w:id="12426" w:name="_Toc98767408"/>
      <w:bookmarkStart w:id="12427" w:name="_Toc106203456"/>
      <w:bookmarkStart w:id="12428" w:name="_Toc115187755"/>
      <w:bookmarkStart w:id="12429" w:name="_Toc121994310"/>
      <w:bookmarkStart w:id="12430" w:name="_Toc124153318"/>
      <w:bookmarkStart w:id="12431" w:name="_Toc131538620"/>
      <w:bookmarkStart w:id="12432" w:name="_Toc137391740"/>
      <w:bookmarkStart w:id="12433" w:name="_Toc146962400"/>
      <w:bookmarkStart w:id="12434" w:name="_Toc187256765"/>
      <w:r w:rsidRPr="00931575">
        <w:t>8.</w:t>
      </w:r>
      <w:r w:rsidRPr="00931575">
        <w:rPr>
          <w:rFonts w:hint="eastAsia"/>
        </w:rPr>
        <w:t>3</w:t>
      </w:r>
      <w:r w:rsidRPr="00931575">
        <w:t>.</w:t>
      </w:r>
      <w:r>
        <w:t>9</w:t>
      </w:r>
      <w:r w:rsidRPr="00931575">
        <w:t>.</w:t>
      </w:r>
      <w:r>
        <w:t>4</w:t>
      </w:r>
      <w:r w:rsidRPr="00931575">
        <w:t>.2</w:t>
      </w:r>
      <w:r w:rsidRPr="00931575">
        <w:tab/>
        <w:t>Procedure</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9.15pt" o:ole="" fillcolor="window">
            <v:imagedata r:id="rId74" o:title=""/>
          </v:shape>
          <o:OLEObject Type="Embed" ProgID="Word.Picture.8" ShapeID="_x0000_i1054" DrawAspect="Content" ObjectID="_1804591780"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2435" w:name="_Toc74928343"/>
      <w:bookmarkStart w:id="12436" w:name="_Toc76115442"/>
      <w:bookmarkStart w:id="12437" w:name="_Toc76544849"/>
      <w:bookmarkStart w:id="12438" w:name="_Toc82541666"/>
      <w:bookmarkStart w:id="12439" w:name="_Toc89952313"/>
      <w:bookmarkStart w:id="12440" w:name="_Toc98767409"/>
      <w:bookmarkStart w:id="12441" w:name="_Toc106203457"/>
      <w:bookmarkStart w:id="12442" w:name="_Toc115187756"/>
      <w:bookmarkStart w:id="12443" w:name="_Toc121994311"/>
      <w:bookmarkStart w:id="12444" w:name="_Toc124153319"/>
      <w:bookmarkStart w:id="12445" w:name="_Toc131538621"/>
      <w:bookmarkStart w:id="12446" w:name="_Toc137391741"/>
      <w:bookmarkStart w:id="12447" w:name="_Toc146962401"/>
      <w:bookmarkStart w:id="12448" w:name="_Toc187256766"/>
      <w:r>
        <w:t>8.3.9</w:t>
      </w:r>
      <w:r w:rsidRPr="00931575">
        <w:t>.5</w:t>
      </w:r>
      <w:r w:rsidRPr="00931575">
        <w:tab/>
        <w:t>Test requirement</w:t>
      </w:r>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Pr="00CD4E89" w:rsidRDefault="003B2469"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2663DA8E" w14:textId="77777777" w:rsidR="003B2469" w:rsidRPr="00CD4E89" w:rsidRDefault="003B2469" w:rsidP="00783B29">
            <w:pPr>
              <w:rPr>
                <w:rFonts w:eastAsia="DengXian"/>
                <w:lang w:val="fr-FR" w:eastAsia="zh-CN"/>
              </w:rPr>
            </w:pPr>
            <w:r w:rsidRPr="00CD4E89">
              <w:rPr>
                <w:rFonts w:eastAsia="DengXian"/>
                <w:lang w:val="fr-FR"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CD4E89" w:rsidRDefault="003B2469" w:rsidP="00782299">
            <w:pPr>
              <w:pStyle w:val="TAH"/>
              <w:rPr>
                <w:rFonts w:eastAsia="DengXian"/>
                <w:lang w:val="fr-FR"/>
              </w:rPr>
            </w:pPr>
            <w:r w:rsidRPr="00CD4E89">
              <w:rPr>
                <w:rFonts w:eastAsia="DengXian"/>
                <w:lang w:val="fr-FR"/>
              </w:rPr>
              <w:t>Propagation conditions and correlation matrix</w:t>
            </w:r>
          </w:p>
          <w:p w14:paraId="6B4607A9" w14:textId="77777777" w:rsidR="003B2469" w:rsidRPr="00CD4E89" w:rsidRDefault="003B2469" w:rsidP="00782299">
            <w:pPr>
              <w:pStyle w:val="TAH"/>
              <w:rPr>
                <w:rFonts w:eastAsia="DengXian"/>
                <w:lang w:val="fr-FR"/>
              </w:rPr>
            </w:pPr>
            <w:r w:rsidRPr="00CD4E89">
              <w:rPr>
                <w:rFonts w:eastAsia="DengXian"/>
                <w:lang w:val="fr-FR"/>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2449" w:name="_Toc74928344"/>
      <w:bookmarkStart w:id="12450" w:name="_Toc76115443"/>
      <w:bookmarkStart w:id="12451" w:name="_Toc76544850"/>
      <w:bookmarkStart w:id="12452" w:name="_Toc82541667"/>
      <w:bookmarkStart w:id="12453" w:name="_Toc89952314"/>
      <w:bookmarkStart w:id="12454" w:name="_Toc98767410"/>
      <w:bookmarkStart w:id="12455" w:name="_Toc106203458"/>
      <w:bookmarkStart w:id="12456" w:name="_Toc115187757"/>
      <w:bookmarkStart w:id="12457" w:name="_Toc121994312"/>
      <w:bookmarkStart w:id="12458" w:name="_Toc124153320"/>
      <w:bookmarkStart w:id="12459" w:name="_Toc131538622"/>
      <w:bookmarkStart w:id="12460" w:name="_Toc137391742"/>
      <w:bookmarkStart w:id="12461" w:name="_Toc146962402"/>
      <w:bookmarkStart w:id="12462" w:name="_Toc187256767"/>
      <w:r w:rsidRPr="000044BA">
        <w:t>8.3.10</w:t>
      </w:r>
      <w:r w:rsidRPr="000044BA">
        <w:tab/>
        <w:t>Performance requirements for interlaced PUCCH format 3</w:t>
      </w:r>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4B9483BA" w14:textId="57B4BBBA" w:rsidR="001A3697" w:rsidRPr="000044BA" w:rsidRDefault="001A3697" w:rsidP="001A3697">
      <w:pPr>
        <w:pStyle w:val="Heading4"/>
      </w:pPr>
      <w:bookmarkStart w:id="12463" w:name="_Toc74928345"/>
      <w:bookmarkStart w:id="12464" w:name="_Toc76115444"/>
      <w:bookmarkStart w:id="12465" w:name="_Toc76544851"/>
      <w:bookmarkStart w:id="12466" w:name="_Toc82541668"/>
      <w:bookmarkStart w:id="12467" w:name="_Toc89952315"/>
      <w:bookmarkStart w:id="12468" w:name="_Toc98767411"/>
      <w:bookmarkStart w:id="12469" w:name="_Toc106203459"/>
      <w:bookmarkStart w:id="12470" w:name="_Toc115187758"/>
      <w:bookmarkStart w:id="12471" w:name="_Toc121994313"/>
      <w:bookmarkStart w:id="12472" w:name="_Toc124153321"/>
      <w:bookmarkStart w:id="12473" w:name="_Toc131538623"/>
      <w:bookmarkStart w:id="12474" w:name="_Toc137391743"/>
      <w:bookmarkStart w:id="12475" w:name="_Toc146962403"/>
      <w:bookmarkStart w:id="12476" w:name="_Toc187256768"/>
      <w:r w:rsidRPr="000044BA">
        <w:t>8.3.10.1</w:t>
      </w:r>
      <w:r w:rsidRPr="000044BA">
        <w:tab/>
      </w:r>
      <w:bookmarkEnd w:id="12463"/>
      <w:bookmarkEnd w:id="12464"/>
      <w:bookmarkEnd w:id="12465"/>
      <w:r w:rsidR="000553AB" w:rsidRPr="00C47711">
        <w:t>Definition and applicability</w:t>
      </w:r>
      <w:bookmarkEnd w:id="12466"/>
      <w:bookmarkEnd w:id="12467"/>
      <w:bookmarkEnd w:id="12468"/>
      <w:bookmarkEnd w:id="12469"/>
      <w:bookmarkEnd w:id="12470"/>
      <w:bookmarkEnd w:id="12471"/>
      <w:bookmarkEnd w:id="12472"/>
      <w:bookmarkEnd w:id="12473"/>
      <w:bookmarkEnd w:id="12474"/>
      <w:bookmarkEnd w:id="12475"/>
      <w:bookmarkEnd w:id="12476"/>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2477" w:name="_Toc74928346"/>
      <w:bookmarkStart w:id="12478" w:name="_Toc76115445"/>
      <w:bookmarkStart w:id="12479"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2480" w:name="_Toc82541669"/>
      <w:bookmarkStart w:id="12481" w:name="_Toc89952316"/>
      <w:bookmarkStart w:id="12482" w:name="_Toc98767412"/>
      <w:bookmarkStart w:id="12483" w:name="_Toc106203460"/>
      <w:bookmarkStart w:id="12484" w:name="_Toc115187759"/>
      <w:bookmarkStart w:id="12485" w:name="_Toc121994314"/>
      <w:bookmarkStart w:id="12486" w:name="_Toc124153322"/>
      <w:bookmarkStart w:id="12487" w:name="_Toc131538624"/>
      <w:bookmarkStart w:id="12488" w:name="_Toc137391744"/>
      <w:bookmarkStart w:id="12489" w:name="_Toc146962404"/>
      <w:bookmarkStart w:id="12490" w:name="_Toc187256769"/>
      <w:r>
        <w:t>8.3.10.</w:t>
      </w:r>
      <w:r w:rsidRPr="00931575">
        <w:t>2</w:t>
      </w:r>
      <w:r w:rsidRPr="00931575">
        <w:tab/>
        <w:t>Minimum Requirement</w:t>
      </w:r>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2491" w:name="_Toc74928347"/>
      <w:bookmarkStart w:id="12492" w:name="_Toc76115446"/>
      <w:bookmarkStart w:id="12493" w:name="_Toc76544853"/>
      <w:bookmarkStart w:id="12494" w:name="_Toc82541670"/>
      <w:bookmarkStart w:id="12495" w:name="_Toc89952317"/>
      <w:bookmarkStart w:id="12496" w:name="_Toc98767413"/>
      <w:bookmarkStart w:id="12497" w:name="_Toc106203461"/>
      <w:bookmarkStart w:id="12498" w:name="_Toc115187760"/>
      <w:bookmarkStart w:id="12499" w:name="_Toc121994315"/>
      <w:bookmarkStart w:id="12500" w:name="_Toc124153323"/>
      <w:bookmarkStart w:id="12501" w:name="_Toc131538625"/>
      <w:bookmarkStart w:id="12502" w:name="_Toc137391745"/>
      <w:bookmarkStart w:id="12503" w:name="_Toc146962405"/>
      <w:bookmarkStart w:id="12504" w:name="_Toc187256770"/>
      <w:r>
        <w:t>8.3.10.3</w:t>
      </w:r>
      <w:r w:rsidRPr="00931575">
        <w:tab/>
        <w:t>Test Purpose</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2505" w:name="_Toc74928348"/>
      <w:bookmarkStart w:id="12506" w:name="_Toc76115447"/>
      <w:bookmarkStart w:id="12507" w:name="_Toc76544854"/>
      <w:bookmarkStart w:id="12508" w:name="_Toc82541671"/>
      <w:bookmarkStart w:id="12509" w:name="_Toc89952318"/>
      <w:bookmarkStart w:id="12510" w:name="_Toc98767414"/>
      <w:bookmarkStart w:id="12511" w:name="_Toc106203462"/>
      <w:bookmarkStart w:id="12512" w:name="_Toc115187761"/>
      <w:bookmarkStart w:id="12513" w:name="_Toc121994316"/>
      <w:bookmarkStart w:id="12514" w:name="_Toc124153324"/>
      <w:bookmarkStart w:id="12515" w:name="_Toc131538626"/>
      <w:bookmarkStart w:id="12516" w:name="_Toc137391746"/>
      <w:bookmarkStart w:id="12517" w:name="_Toc146962406"/>
      <w:bookmarkStart w:id="12518" w:name="_Toc187256771"/>
      <w:r>
        <w:t>8.3.10</w:t>
      </w:r>
      <w:r w:rsidRPr="00931575">
        <w:t>.4</w:t>
      </w:r>
      <w:r w:rsidRPr="00931575">
        <w:tab/>
        <w:t>Method of test</w:t>
      </w:r>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51F6826E" w14:textId="77777777" w:rsidR="001A3697" w:rsidRPr="00931575" w:rsidRDefault="001A3697" w:rsidP="001A3697">
      <w:pPr>
        <w:pStyle w:val="Heading5"/>
      </w:pPr>
      <w:bookmarkStart w:id="12519" w:name="_Toc74928349"/>
      <w:bookmarkStart w:id="12520" w:name="_Toc76115448"/>
      <w:bookmarkStart w:id="12521" w:name="_Toc76544855"/>
      <w:bookmarkStart w:id="12522" w:name="_Toc82541672"/>
      <w:bookmarkStart w:id="12523" w:name="_Toc89952319"/>
      <w:bookmarkStart w:id="12524" w:name="_Toc98767415"/>
      <w:bookmarkStart w:id="12525" w:name="_Toc106203463"/>
      <w:bookmarkStart w:id="12526" w:name="_Toc115187762"/>
      <w:bookmarkStart w:id="12527" w:name="_Toc121994317"/>
      <w:bookmarkStart w:id="12528" w:name="_Toc124153325"/>
      <w:bookmarkStart w:id="12529" w:name="_Toc131538627"/>
      <w:bookmarkStart w:id="12530" w:name="_Toc137391747"/>
      <w:bookmarkStart w:id="12531" w:name="_Toc146962407"/>
      <w:bookmarkStart w:id="12532" w:name="_Toc187256772"/>
      <w:r>
        <w:t>8.3.10.</w:t>
      </w:r>
      <w:r w:rsidRPr="00931575">
        <w:t>4.1</w:t>
      </w:r>
      <w:r w:rsidRPr="00931575">
        <w:tab/>
        <w:t>Initial conditions</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2533" w:name="_Toc74928350"/>
      <w:bookmarkStart w:id="12534" w:name="_Toc76115449"/>
      <w:bookmarkStart w:id="12535" w:name="_Toc76544856"/>
      <w:bookmarkStart w:id="12536" w:name="_Toc82541673"/>
      <w:bookmarkStart w:id="12537" w:name="_Toc89952320"/>
      <w:bookmarkStart w:id="12538" w:name="_Toc98767416"/>
      <w:bookmarkStart w:id="12539" w:name="_Toc106203464"/>
      <w:bookmarkStart w:id="12540" w:name="_Toc115187763"/>
      <w:bookmarkStart w:id="12541" w:name="_Toc121994318"/>
      <w:bookmarkStart w:id="12542" w:name="_Toc124153326"/>
      <w:bookmarkStart w:id="12543" w:name="_Toc131538628"/>
      <w:bookmarkStart w:id="12544" w:name="_Toc137391748"/>
      <w:bookmarkStart w:id="12545" w:name="_Toc146962408"/>
      <w:bookmarkStart w:id="12546" w:name="_Toc187256773"/>
      <w:r w:rsidRPr="00931575">
        <w:t>8.</w:t>
      </w:r>
      <w:r w:rsidRPr="00931575">
        <w:rPr>
          <w:rFonts w:hint="eastAsia"/>
        </w:rPr>
        <w:t>3</w:t>
      </w:r>
      <w:r w:rsidRPr="00931575">
        <w:t>.</w:t>
      </w:r>
      <w:r>
        <w:t>10</w:t>
      </w:r>
      <w:r w:rsidRPr="00931575">
        <w:t>.4.2</w:t>
      </w:r>
      <w:r w:rsidRPr="00931575">
        <w:tab/>
        <w:t>Procedure</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6.8pt" o:ole="" fillcolor="window">
            <v:imagedata r:id="rId71" o:title=""/>
          </v:shape>
          <o:OLEObject Type="Embed" ProgID="Word.Picture.8" ShapeID="_x0000_i1055" DrawAspect="Content" ObjectID="_1804591781"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2547" w:name="_Toc74928351"/>
      <w:bookmarkStart w:id="12548" w:name="_Toc76115450"/>
      <w:bookmarkStart w:id="12549" w:name="_Toc76544857"/>
      <w:bookmarkStart w:id="12550" w:name="_Toc82541674"/>
      <w:bookmarkStart w:id="12551" w:name="_Toc89952321"/>
      <w:bookmarkStart w:id="12552" w:name="_Toc98767417"/>
      <w:bookmarkStart w:id="12553" w:name="_Toc106203465"/>
      <w:bookmarkStart w:id="12554" w:name="_Toc115187764"/>
      <w:bookmarkStart w:id="12555" w:name="_Toc121994319"/>
      <w:bookmarkStart w:id="12556" w:name="_Toc124153327"/>
      <w:bookmarkStart w:id="12557" w:name="_Toc131538629"/>
      <w:bookmarkStart w:id="12558" w:name="_Toc137391749"/>
      <w:bookmarkStart w:id="12559" w:name="_Toc146962409"/>
      <w:bookmarkStart w:id="12560" w:name="_Toc187256774"/>
      <w:r>
        <w:t>8.3.10</w:t>
      </w:r>
      <w:r w:rsidRPr="00931575">
        <w:t>.5</w:t>
      </w:r>
      <w:r w:rsidRPr="00931575">
        <w:tab/>
        <w:t>Test requirement</w:t>
      </w:r>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Pr="00CD4E89" w:rsidRDefault="001A3697"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548A754E" w14:textId="77777777" w:rsidR="001A3697" w:rsidRPr="00CD4E89" w:rsidRDefault="001A3697" w:rsidP="00783B29">
            <w:pPr>
              <w:rPr>
                <w:rFonts w:eastAsia="DengXian"/>
                <w:lang w:val="fr-FR" w:eastAsia="zh-CN"/>
              </w:rPr>
            </w:pPr>
            <w:r w:rsidRPr="00CD4E89">
              <w:rPr>
                <w:rFonts w:eastAsia="DengXian"/>
                <w:lang w:val="fr-FR"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CD4E89" w:rsidRDefault="008D250F"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02E2F8CE" w14:textId="40DB0B39" w:rsidR="008D250F" w:rsidRPr="00CD4E89" w:rsidRDefault="008D250F" w:rsidP="00782299">
            <w:pPr>
              <w:pStyle w:val="TAH"/>
              <w:rPr>
                <w:rFonts w:eastAsia="DengXian"/>
                <w:lang w:val="fr-FR" w:eastAsia="zh-CN"/>
              </w:rPr>
            </w:pPr>
            <w:r w:rsidRPr="00CD4E89">
              <w:rPr>
                <w:rFonts w:eastAsia="DengXian"/>
                <w:lang w:val="fr-FR" w:eastAsia="zh-CN"/>
              </w:rPr>
              <w:t>(</w:t>
            </w:r>
            <w:r w:rsidRPr="00CD4E89">
              <w:rPr>
                <w:rFonts w:eastAsia="DengXian"/>
                <w:lang w:val="fr-FR"/>
              </w:rPr>
              <w:t>Annex</w:t>
            </w:r>
            <w:r w:rsidRPr="00CD4E89">
              <w:rPr>
                <w:rFonts w:eastAsia="DengXian"/>
                <w:lang w:val="fr-FR"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2561" w:name="_Toc21103058"/>
      <w:bookmarkStart w:id="12562" w:name="_Toc29810907"/>
      <w:bookmarkStart w:id="12563" w:name="_Toc36636267"/>
      <w:bookmarkStart w:id="12564" w:name="_Toc37273213"/>
      <w:bookmarkStart w:id="12565" w:name="_Toc45886301"/>
      <w:bookmarkStart w:id="12566" w:name="_Toc53183346"/>
      <w:bookmarkStart w:id="12567" w:name="_Toc58916055"/>
      <w:bookmarkStart w:id="12568" w:name="_Toc66701202"/>
      <w:bookmarkStart w:id="12569" w:name="_Toc68697359"/>
      <w:bookmarkStart w:id="12570" w:name="_Toc74928352"/>
      <w:bookmarkStart w:id="12571" w:name="_Toc76115451"/>
      <w:bookmarkStart w:id="12572" w:name="_Toc76544858"/>
      <w:bookmarkStart w:id="12573" w:name="_Toc82541675"/>
      <w:bookmarkStart w:id="12574" w:name="_Toc89952322"/>
      <w:bookmarkStart w:id="12575" w:name="_Toc98767418"/>
      <w:bookmarkStart w:id="12576" w:name="_Toc106203466"/>
      <w:bookmarkStart w:id="12577" w:name="_Toc115187765"/>
      <w:bookmarkStart w:id="12578" w:name="_Toc121994320"/>
      <w:bookmarkStart w:id="12579" w:name="_Toc124153328"/>
      <w:bookmarkStart w:id="12580" w:name="_Toc131538630"/>
      <w:bookmarkStart w:id="12581" w:name="_Toc137391750"/>
      <w:bookmarkStart w:id="12582" w:name="_Toc146962410"/>
      <w:bookmarkStart w:id="12583" w:name="_Toc187256775"/>
      <w:r w:rsidRPr="00931575">
        <w:t>8.4</w:t>
      </w:r>
      <w:r w:rsidRPr="00931575">
        <w:tab/>
        <w:t>OTA performance requirements for PRACH</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p>
    <w:p w14:paraId="10B5FE76" w14:textId="77777777" w:rsidR="00C45907" w:rsidRPr="00931575" w:rsidRDefault="00C45907" w:rsidP="00C45907">
      <w:pPr>
        <w:pStyle w:val="Heading3"/>
      </w:pPr>
      <w:bookmarkStart w:id="12584" w:name="_Toc21103059"/>
      <w:bookmarkStart w:id="12585" w:name="_Toc29810908"/>
      <w:bookmarkStart w:id="12586" w:name="_Toc36636268"/>
      <w:bookmarkStart w:id="12587" w:name="_Toc37273214"/>
      <w:bookmarkStart w:id="12588" w:name="_Toc45886302"/>
      <w:bookmarkStart w:id="12589" w:name="_Toc53183347"/>
      <w:bookmarkStart w:id="12590" w:name="_Toc58916056"/>
      <w:bookmarkStart w:id="12591" w:name="_Toc66701203"/>
      <w:bookmarkStart w:id="12592" w:name="_Toc68697360"/>
      <w:bookmarkStart w:id="12593" w:name="_Toc74928353"/>
      <w:bookmarkStart w:id="12594" w:name="_Toc76115452"/>
      <w:bookmarkStart w:id="12595" w:name="_Toc76544859"/>
      <w:bookmarkStart w:id="12596" w:name="_Toc82541676"/>
      <w:bookmarkStart w:id="12597" w:name="_Toc89952323"/>
      <w:bookmarkStart w:id="12598" w:name="_Toc98767419"/>
      <w:bookmarkStart w:id="12599" w:name="_Toc106203467"/>
      <w:bookmarkStart w:id="12600" w:name="_Toc115187766"/>
      <w:bookmarkStart w:id="12601" w:name="_Toc121994321"/>
      <w:bookmarkStart w:id="12602" w:name="_Toc124153329"/>
      <w:bookmarkStart w:id="12603" w:name="_Toc131538631"/>
      <w:bookmarkStart w:id="12604" w:name="_Toc137391751"/>
      <w:bookmarkStart w:id="12605" w:name="_Toc146962411"/>
      <w:bookmarkStart w:id="12606" w:name="_Toc187256776"/>
      <w:r w:rsidRPr="00931575">
        <w:t>8.4.1</w:t>
      </w:r>
      <w:r w:rsidRPr="00931575">
        <w:tab/>
        <w:t>PRACH false alarm probability and missed detection</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p>
    <w:p w14:paraId="30EFAE30" w14:textId="77777777" w:rsidR="00C45907" w:rsidRPr="00931575" w:rsidRDefault="00C45907" w:rsidP="00C45907">
      <w:pPr>
        <w:pStyle w:val="Heading4"/>
        <w:rPr>
          <w:lang w:eastAsia="zh-CN"/>
        </w:rPr>
      </w:pPr>
      <w:bookmarkStart w:id="12607" w:name="_Toc21103060"/>
      <w:bookmarkStart w:id="12608" w:name="_Toc29810909"/>
      <w:bookmarkStart w:id="12609" w:name="_Toc36636269"/>
      <w:bookmarkStart w:id="12610" w:name="_Toc37273215"/>
      <w:bookmarkStart w:id="12611" w:name="_Toc45886303"/>
      <w:bookmarkStart w:id="12612" w:name="_Toc53183348"/>
      <w:bookmarkStart w:id="12613" w:name="_Toc58916057"/>
      <w:bookmarkStart w:id="12614" w:name="_Toc66701204"/>
      <w:bookmarkStart w:id="12615" w:name="_Toc68697361"/>
      <w:bookmarkStart w:id="12616" w:name="_Toc74928354"/>
      <w:bookmarkStart w:id="12617" w:name="_Toc76115453"/>
      <w:bookmarkStart w:id="12618" w:name="_Toc76544860"/>
      <w:bookmarkStart w:id="12619" w:name="_Toc82541677"/>
      <w:bookmarkStart w:id="12620" w:name="_Toc89952324"/>
      <w:bookmarkStart w:id="12621" w:name="_Toc98767420"/>
      <w:bookmarkStart w:id="12622" w:name="_Toc106203468"/>
      <w:bookmarkStart w:id="12623" w:name="_Toc115187767"/>
      <w:bookmarkStart w:id="12624" w:name="_Toc121994322"/>
      <w:bookmarkStart w:id="12625" w:name="_Toc124153330"/>
      <w:bookmarkStart w:id="12626" w:name="_Toc131538632"/>
      <w:bookmarkStart w:id="12627" w:name="_Toc137391752"/>
      <w:bookmarkStart w:id="12628" w:name="_Toc146962412"/>
      <w:bookmarkStart w:id="12629" w:name="_Toc187256777"/>
      <w:r w:rsidRPr="00931575">
        <w:t>8.4.1.1</w:t>
      </w:r>
      <w:r w:rsidRPr="00931575">
        <w:tab/>
        <w:t>Definition and applicability</w:t>
      </w:r>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630" w:name="_Toc21103061"/>
      <w:bookmarkStart w:id="12631" w:name="_Toc29810910"/>
      <w:bookmarkStart w:id="1263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633" w:name="_Toc37273216"/>
      <w:bookmarkStart w:id="12634" w:name="_Toc45886304"/>
      <w:bookmarkStart w:id="12635" w:name="_Toc53183349"/>
      <w:bookmarkStart w:id="12636" w:name="_Toc58916058"/>
      <w:bookmarkStart w:id="12637" w:name="_Toc66701205"/>
      <w:bookmarkStart w:id="12638" w:name="_Toc68697362"/>
      <w:bookmarkStart w:id="12639" w:name="_Toc74928355"/>
      <w:bookmarkStart w:id="12640" w:name="_Toc76115454"/>
      <w:bookmarkStart w:id="12641" w:name="_Toc76544861"/>
      <w:bookmarkStart w:id="12642" w:name="_Toc82541678"/>
      <w:bookmarkStart w:id="12643" w:name="_Toc89952325"/>
      <w:bookmarkStart w:id="12644" w:name="_Toc98767421"/>
      <w:bookmarkStart w:id="12645" w:name="_Toc106203469"/>
      <w:bookmarkStart w:id="12646" w:name="_Toc115187768"/>
      <w:bookmarkStart w:id="12647" w:name="_Toc121994323"/>
      <w:bookmarkStart w:id="12648" w:name="_Toc124153331"/>
      <w:bookmarkStart w:id="12649" w:name="_Toc131538633"/>
      <w:bookmarkStart w:id="12650" w:name="_Toc137391753"/>
      <w:bookmarkStart w:id="12651" w:name="_Toc146962413"/>
      <w:bookmarkStart w:id="12652" w:name="_Toc187256778"/>
      <w:r w:rsidRPr="00931575">
        <w:t>8.4.1.</w:t>
      </w:r>
      <w:r w:rsidRPr="00931575">
        <w:rPr>
          <w:rFonts w:hint="eastAsia"/>
        </w:rPr>
        <w:t>2</w:t>
      </w:r>
      <w:r w:rsidRPr="00931575">
        <w:tab/>
        <w:t>Minimum requirement</w:t>
      </w:r>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653" w:name="_Toc21103062"/>
      <w:bookmarkStart w:id="12654" w:name="_Toc29810911"/>
      <w:bookmarkStart w:id="12655" w:name="_Toc36636271"/>
      <w:bookmarkStart w:id="12656" w:name="_Toc37273217"/>
      <w:bookmarkStart w:id="12657" w:name="_Toc45886305"/>
      <w:bookmarkStart w:id="12658" w:name="_Toc53183350"/>
      <w:bookmarkStart w:id="12659" w:name="_Toc58916059"/>
      <w:bookmarkStart w:id="12660" w:name="_Toc66701206"/>
      <w:bookmarkStart w:id="12661" w:name="_Toc68697363"/>
      <w:bookmarkStart w:id="12662" w:name="_Toc74928356"/>
      <w:bookmarkStart w:id="12663" w:name="_Toc76115455"/>
      <w:bookmarkStart w:id="12664" w:name="_Toc76544862"/>
      <w:bookmarkStart w:id="12665" w:name="_Toc82541679"/>
      <w:bookmarkStart w:id="12666" w:name="_Toc89952326"/>
      <w:bookmarkStart w:id="12667" w:name="_Toc98767422"/>
      <w:bookmarkStart w:id="12668" w:name="_Toc106203470"/>
      <w:bookmarkStart w:id="12669" w:name="_Toc115187769"/>
      <w:bookmarkStart w:id="12670" w:name="_Toc121994324"/>
      <w:bookmarkStart w:id="12671" w:name="_Toc124153332"/>
      <w:bookmarkStart w:id="12672" w:name="_Toc131538634"/>
      <w:bookmarkStart w:id="12673" w:name="_Toc137391754"/>
      <w:bookmarkStart w:id="12674" w:name="_Toc146962414"/>
      <w:bookmarkStart w:id="12675" w:name="_Toc187256779"/>
      <w:r w:rsidRPr="00931575">
        <w:t>8.4.1.3</w:t>
      </w:r>
      <w:r w:rsidRPr="00931575">
        <w:tab/>
        <w:t>Test purpose</w:t>
      </w:r>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676" w:name="_Toc21103063"/>
      <w:bookmarkStart w:id="12677" w:name="_Toc29810912"/>
      <w:bookmarkStart w:id="12678" w:name="_Toc36636272"/>
      <w:bookmarkStart w:id="12679" w:name="_Toc37273218"/>
      <w:bookmarkStart w:id="12680" w:name="_Toc45886306"/>
      <w:bookmarkStart w:id="12681" w:name="_Toc53183351"/>
      <w:bookmarkStart w:id="12682" w:name="_Toc58916060"/>
      <w:bookmarkStart w:id="12683" w:name="_Toc66701207"/>
      <w:bookmarkStart w:id="12684" w:name="_Toc68697364"/>
      <w:bookmarkStart w:id="12685" w:name="_Toc74928357"/>
      <w:bookmarkStart w:id="12686" w:name="_Toc76115456"/>
      <w:bookmarkStart w:id="12687" w:name="_Toc76544863"/>
      <w:bookmarkStart w:id="12688" w:name="_Toc82541680"/>
      <w:bookmarkStart w:id="12689" w:name="_Toc89952327"/>
      <w:bookmarkStart w:id="12690" w:name="_Toc98767423"/>
      <w:bookmarkStart w:id="12691" w:name="_Toc106203471"/>
      <w:bookmarkStart w:id="12692" w:name="_Toc115187770"/>
      <w:bookmarkStart w:id="12693" w:name="_Toc121994325"/>
      <w:bookmarkStart w:id="12694" w:name="_Toc124153333"/>
      <w:bookmarkStart w:id="12695" w:name="_Toc131538635"/>
      <w:bookmarkStart w:id="12696" w:name="_Toc137391755"/>
      <w:bookmarkStart w:id="12697" w:name="_Toc146962415"/>
      <w:bookmarkStart w:id="12698" w:name="_Toc187256780"/>
      <w:r w:rsidRPr="00931575">
        <w:t>8.4.1.4</w:t>
      </w:r>
      <w:r w:rsidRPr="00931575">
        <w:tab/>
        <w:t>Method of test</w:t>
      </w:r>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290AC8DA" w14:textId="77777777" w:rsidR="00C45907" w:rsidRPr="00931575" w:rsidRDefault="00C45907" w:rsidP="00C45907">
      <w:pPr>
        <w:pStyle w:val="Heading5"/>
        <w:rPr>
          <w:lang w:eastAsia="zh-CN"/>
        </w:rPr>
      </w:pPr>
      <w:bookmarkStart w:id="12699" w:name="_Toc21103064"/>
      <w:bookmarkStart w:id="12700" w:name="_Toc29810913"/>
      <w:bookmarkStart w:id="12701" w:name="_Toc36636273"/>
      <w:bookmarkStart w:id="12702" w:name="_Toc37273219"/>
      <w:bookmarkStart w:id="12703" w:name="_Toc45886307"/>
      <w:bookmarkStart w:id="12704" w:name="_Toc53183352"/>
      <w:bookmarkStart w:id="12705" w:name="_Toc58916061"/>
      <w:bookmarkStart w:id="12706" w:name="_Toc66701208"/>
      <w:bookmarkStart w:id="12707" w:name="_Toc68697365"/>
      <w:bookmarkStart w:id="12708" w:name="_Toc74928358"/>
      <w:bookmarkStart w:id="12709" w:name="_Toc76115457"/>
      <w:bookmarkStart w:id="12710" w:name="_Toc76544864"/>
      <w:bookmarkStart w:id="12711" w:name="_Toc82541681"/>
      <w:bookmarkStart w:id="12712" w:name="_Toc89952328"/>
      <w:bookmarkStart w:id="12713" w:name="_Toc98767424"/>
      <w:bookmarkStart w:id="12714" w:name="_Toc106203472"/>
      <w:bookmarkStart w:id="12715" w:name="_Toc115187771"/>
      <w:bookmarkStart w:id="12716" w:name="_Toc121994326"/>
      <w:bookmarkStart w:id="12717" w:name="_Toc124153334"/>
      <w:bookmarkStart w:id="12718" w:name="_Toc131538636"/>
      <w:bookmarkStart w:id="12719" w:name="_Toc137391756"/>
      <w:bookmarkStart w:id="12720" w:name="_Toc146962416"/>
      <w:bookmarkStart w:id="12721" w:name="_Toc187256781"/>
      <w:r w:rsidRPr="00931575">
        <w:t>8.4.1.4.1</w:t>
      </w:r>
      <w:r w:rsidRPr="00931575">
        <w:tab/>
        <w:t>Initial conditions</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72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723" w:name="_Toc29810914"/>
      <w:bookmarkStart w:id="12724" w:name="_Toc36636274"/>
      <w:bookmarkStart w:id="12725" w:name="_Toc37273220"/>
      <w:bookmarkStart w:id="12726" w:name="_Toc45886308"/>
      <w:bookmarkStart w:id="12727" w:name="_Toc53183353"/>
      <w:bookmarkStart w:id="12728" w:name="_Toc58916062"/>
      <w:bookmarkStart w:id="12729" w:name="_Toc66701209"/>
      <w:bookmarkStart w:id="12730" w:name="_Toc68697366"/>
      <w:bookmarkStart w:id="12731" w:name="_Toc74928359"/>
      <w:bookmarkStart w:id="12732" w:name="_Toc76115458"/>
      <w:bookmarkStart w:id="12733" w:name="_Toc76544865"/>
      <w:bookmarkStart w:id="12734" w:name="_Toc82541682"/>
      <w:bookmarkStart w:id="12735" w:name="_Toc89952329"/>
      <w:bookmarkStart w:id="12736" w:name="_Toc98767425"/>
      <w:bookmarkStart w:id="12737" w:name="_Toc106203473"/>
      <w:bookmarkStart w:id="12738" w:name="_Toc115187772"/>
      <w:bookmarkStart w:id="12739" w:name="_Toc121994327"/>
      <w:bookmarkStart w:id="12740" w:name="_Toc124153335"/>
      <w:bookmarkStart w:id="12741" w:name="_Toc131538637"/>
      <w:bookmarkStart w:id="12742" w:name="_Toc137391757"/>
      <w:bookmarkStart w:id="12743" w:name="_Toc146962417"/>
      <w:bookmarkStart w:id="12744" w:name="_Toc187256782"/>
      <w:r w:rsidRPr="00931575">
        <w:t>8.4.1.4.2</w:t>
      </w:r>
      <w:r w:rsidRPr="00931575">
        <w:tab/>
        <w:t>Procedure</w:t>
      </w:r>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35pt" o:ole="" fillcolor="window">
            <v:imagedata r:id="rId80" o:title=""/>
          </v:shape>
          <o:OLEObject Type="Embed" ProgID="Word.Picture.8" ShapeID="_x0000_i1056" DrawAspect="Content" ObjectID="_1804591782"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3pt;height:128.55pt" o:ole="">
            <v:imagedata r:id="rId82" o:title=""/>
          </v:shape>
          <o:OLEObject Type="Embed" ProgID="Visio.Drawing.11" ShapeID="_x0000_i1057" DrawAspect="Content" ObjectID="_1804591783"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25pt;height:128.55pt" o:ole="">
            <v:imagedata r:id="rId84" o:title=""/>
          </v:shape>
          <o:OLEObject Type="Embed" ProgID="Visio.Drawing.11" ShapeID="_x0000_i1058" DrawAspect="Content" ObjectID="_1804591784"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745" w:name="_Toc21103066"/>
      <w:bookmarkStart w:id="12746" w:name="_Toc29810915"/>
      <w:bookmarkStart w:id="12747" w:name="_Toc36636275"/>
      <w:bookmarkStart w:id="12748" w:name="_Toc37273221"/>
      <w:bookmarkStart w:id="12749" w:name="_Toc45886309"/>
      <w:bookmarkStart w:id="12750" w:name="_Toc53183354"/>
      <w:bookmarkStart w:id="12751" w:name="_Toc58916063"/>
      <w:bookmarkStart w:id="12752" w:name="_Toc66701210"/>
      <w:bookmarkStart w:id="12753" w:name="_Toc68697367"/>
      <w:bookmarkStart w:id="12754" w:name="_Toc74928360"/>
      <w:bookmarkStart w:id="12755" w:name="_Toc76115459"/>
      <w:bookmarkStart w:id="12756" w:name="_Toc76544866"/>
      <w:bookmarkStart w:id="12757" w:name="_Toc82541683"/>
      <w:bookmarkStart w:id="12758" w:name="_Toc89952330"/>
      <w:bookmarkStart w:id="12759" w:name="_Toc98767426"/>
      <w:bookmarkStart w:id="12760" w:name="_Toc106203474"/>
      <w:bookmarkStart w:id="12761" w:name="_Toc115187773"/>
      <w:bookmarkStart w:id="12762" w:name="_Toc121994328"/>
      <w:bookmarkStart w:id="12763" w:name="_Toc124153336"/>
      <w:bookmarkStart w:id="12764" w:name="_Toc131538638"/>
      <w:bookmarkStart w:id="12765" w:name="_Toc137391758"/>
      <w:bookmarkStart w:id="12766" w:name="_Toc146962418"/>
      <w:bookmarkStart w:id="12767" w:name="_Toc187256783"/>
      <w:r w:rsidRPr="00931575">
        <w:t>8.4.1.5</w:t>
      </w:r>
      <w:r w:rsidRPr="00931575">
        <w:tab/>
        <w:t>Test requirement</w:t>
      </w:r>
      <w:bookmarkEnd w:id="12745"/>
      <w:bookmarkEnd w:id="12746"/>
      <w:bookmarkEnd w:id="12747"/>
      <w:bookmarkEnd w:id="12748"/>
      <w:r w:rsidR="00E25B82" w:rsidRPr="00931575">
        <w:t xml:space="preserve"> for Normal Mode</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79F833FE" w14:textId="77777777" w:rsidR="00C45907" w:rsidRPr="00931575" w:rsidRDefault="00C45907" w:rsidP="00C45907">
      <w:pPr>
        <w:pStyle w:val="Heading5"/>
        <w:rPr>
          <w:rFonts w:cs="Arial"/>
          <w:i/>
          <w:iCs/>
          <w:szCs w:val="22"/>
          <w:lang w:eastAsia="zh-CN"/>
        </w:rPr>
      </w:pPr>
      <w:bookmarkStart w:id="12768" w:name="_Toc21103067"/>
      <w:bookmarkStart w:id="12769" w:name="_Toc29810916"/>
      <w:bookmarkStart w:id="12770" w:name="_Toc36636276"/>
      <w:bookmarkStart w:id="12771" w:name="_Toc37273222"/>
      <w:bookmarkStart w:id="12772" w:name="_Toc45886310"/>
      <w:bookmarkStart w:id="12773" w:name="_Toc53183355"/>
      <w:bookmarkStart w:id="12774" w:name="_Toc58916064"/>
      <w:bookmarkStart w:id="12775" w:name="_Toc66701211"/>
      <w:bookmarkStart w:id="12776" w:name="_Toc68697368"/>
      <w:bookmarkStart w:id="12777" w:name="_Toc74928361"/>
      <w:bookmarkStart w:id="12778" w:name="_Toc76115460"/>
      <w:bookmarkStart w:id="12779" w:name="_Toc76544867"/>
      <w:bookmarkStart w:id="12780" w:name="_Toc82541684"/>
      <w:bookmarkStart w:id="12781" w:name="_Toc89952331"/>
      <w:bookmarkStart w:id="12782" w:name="_Toc98767427"/>
      <w:bookmarkStart w:id="12783" w:name="_Toc106203475"/>
      <w:bookmarkStart w:id="12784" w:name="_Toc115187774"/>
      <w:bookmarkStart w:id="12785" w:name="_Toc121994329"/>
      <w:bookmarkStart w:id="12786" w:name="_Toc124153337"/>
      <w:bookmarkStart w:id="12787" w:name="_Toc131538639"/>
      <w:bookmarkStart w:id="12788" w:name="_Toc137391759"/>
      <w:bookmarkStart w:id="12789" w:name="_Toc146962419"/>
      <w:bookmarkStart w:id="12790" w:name="_Toc18725678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791" w:name="_Toc21103068"/>
      <w:bookmarkStart w:id="12792" w:name="_Toc29810917"/>
      <w:bookmarkStart w:id="12793" w:name="_Toc36636277"/>
      <w:bookmarkStart w:id="12794" w:name="_Toc37273223"/>
      <w:bookmarkStart w:id="12795" w:name="_Toc45886313"/>
      <w:bookmarkStart w:id="12796" w:name="_Toc53183358"/>
      <w:bookmarkStart w:id="12797" w:name="_Toc58916067"/>
      <w:bookmarkStart w:id="12798" w:name="_Toc66701214"/>
      <w:bookmarkStart w:id="12799" w:name="_Toc68697371"/>
      <w:bookmarkStart w:id="12800" w:name="_Toc74928362"/>
      <w:bookmarkStart w:id="12801" w:name="_Toc76115461"/>
      <w:bookmarkStart w:id="12802" w:name="_Toc76544868"/>
      <w:bookmarkStart w:id="12803" w:name="_Toc82541685"/>
      <w:bookmarkStart w:id="12804" w:name="_Toc89952332"/>
      <w:bookmarkStart w:id="12805" w:name="_Toc98767428"/>
      <w:bookmarkStart w:id="12806" w:name="_Toc106203476"/>
      <w:bookmarkStart w:id="12807" w:name="_Toc115187775"/>
      <w:bookmarkStart w:id="12808" w:name="_Toc121994330"/>
      <w:bookmarkStart w:id="12809" w:name="_Toc124153338"/>
      <w:bookmarkStart w:id="12810" w:name="_Toc131538640"/>
      <w:bookmarkStart w:id="12811" w:name="_Toc137391760"/>
      <w:bookmarkStart w:id="12812" w:name="_Toc146962420"/>
      <w:bookmarkStart w:id="12813" w:name="_Toc1872567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814" w:name="_Toc45886311"/>
      <w:bookmarkStart w:id="12815" w:name="_Toc53183356"/>
      <w:bookmarkStart w:id="12816" w:name="_Toc58916065"/>
      <w:bookmarkStart w:id="12817" w:name="_Toc66701212"/>
      <w:bookmarkStart w:id="12818" w:name="_Toc68697369"/>
      <w:bookmarkStart w:id="12819" w:name="_Toc74928363"/>
      <w:bookmarkStart w:id="12820" w:name="_Toc76115462"/>
      <w:bookmarkStart w:id="12821" w:name="_Toc76544869"/>
      <w:bookmarkStart w:id="12822" w:name="_Toc82541686"/>
      <w:bookmarkStart w:id="12823" w:name="_Toc89952333"/>
      <w:bookmarkStart w:id="12824" w:name="_Toc98767429"/>
      <w:bookmarkStart w:id="12825" w:name="_Toc106203477"/>
      <w:bookmarkStart w:id="12826" w:name="_Toc115187776"/>
      <w:bookmarkStart w:id="12827" w:name="_Toc121994331"/>
      <w:bookmarkStart w:id="12828" w:name="_Toc124153339"/>
      <w:bookmarkStart w:id="12829" w:name="_Toc131538641"/>
      <w:bookmarkStart w:id="12830" w:name="_Toc137391761"/>
      <w:bookmarkStart w:id="12831" w:name="_Toc146962421"/>
      <w:bookmarkStart w:id="12832" w:name="_Toc187256786"/>
      <w:r w:rsidRPr="00931575">
        <w:t>8.4.1.6</w:t>
      </w:r>
      <w:r w:rsidRPr="00931575">
        <w:tab/>
        <w:t>Test requirement for high speed train</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44D4CB18" w14:textId="77777777" w:rsidR="002C0692" w:rsidRPr="00931575" w:rsidRDefault="002C0692" w:rsidP="0096131C">
      <w:pPr>
        <w:pStyle w:val="Heading5"/>
        <w:rPr>
          <w:rFonts w:cs="Arial"/>
          <w:i/>
          <w:iCs/>
          <w:szCs w:val="22"/>
        </w:rPr>
      </w:pPr>
      <w:bookmarkStart w:id="12833" w:name="_Toc45886312"/>
      <w:bookmarkStart w:id="12834" w:name="_Toc53183357"/>
      <w:bookmarkStart w:id="12835" w:name="_Toc58916066"/>
      <w:bookmarkStart w:id="12836" w:name="_Toc66701213"/>
      <w:bookmarkStart w:id="12837" w:name="_Toc68697370"/>
      <w:bookmarkStart w:id="12838" w:name="_Toc74928364"/>
      <w:bookmarkStart w:id="12839" w:name="_Toc76115463"/>
      <w:bookmarkStart w:id="12840" w:name="_Toc76544870"/>
      <w:bookmarkStart w:id="12841" w:name="_Toc82541687"/>
      <w:bookmarkStart w:id="12842" w:name="_Toc89952334"/>
      <w:bookmarkStart w:id="12843" w:name="_Toc98767430"/>
      <w:bookmarkStart w:id="12844" w:name="_Toc106203478"/>
      <w:bookmarkStart w:id="12845" w:name="_Toc115187777"/>
      <w:bookmarkStart w:id="12846" w:name="_Toc121994332"/>
      <w:bookmarkStart w:id="12847" w:name="_Toc124153340"/>
      <w:bookmarkStart w:id="12848" w:name="_Toc131538642"/>
      <w:bookmarkStart w:id="12849" w:name="_Toc137391762"/>
      <w:bookmarkStart w:id="12850" w:name="_Toc146962422"/>
      <w:bookmarkStart w:id="12851" w:name="_Toc187256787"/>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CD4E89" w:rsidRDefault="00063EAF" w:rsidP="00782299">
            <w:pPr>
              <w:pStyle w:val="TAH"/>
              <w:rPr>
                <w:lang w:val="fr-FR"/>
              </w:rPr>
            </w:pPr>
            <w:r w:rsidRPr="00CD4E89">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CD4E89" w:rsidRDefault="00063EAF" w:rsidP="00782299">
            <w:pPr>
              <w:pStyle w:val="TAH"/>
              <w:rPr>
                <w:lang w:val="fr-FR"/>
              </w:rPr>
            </w:pPr>
            <w:r w:rsidRPr="00CD4E89">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852" w:name="_Toc74928365"/>
      <w:bookmarkStart w:id="12853" w:name="_Toc76115464"/>
      <w:bookmarkStart w:id="12854" w:name="_Toc76544871"/>
      <w:bookmarkStart w:id="12855" w:name="_Toc82541688"/>
      <w:bookmarkStart w:id="12856" w:name="_Toc89952335"/>
      <w:bookmarkStart w:id="12857" w:name="_Toc98767431"/>
      <w:bookmarkStart w:id="12858" w:name="_Toc106203479"/>
      <w:bookmarkStart w:id="12859" w:name="_Toc115187778"/>
      <w:bookmarkStart w:id="12860" w:name="_Toc121994333"/>
      <w:bookmarkStart w:id="12861" w:name="_Toc124153341"/>
      <w:bookmarkStart w:id="12862" w:name="_Toc131538643"/>
      <w:bookmarkStart w:id="12863" w:name="_Toc137391763"/>
      <w:bookmarkStart w:id="12864" w:name="_Toc146962423"/>
      <w:bookmarkStart w:id="12865" w:name="_Toc187256788"/>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1978CB34" w14:textId="77777777" w:rsidR="00061913" w:rsidRPr="00931575" w:rsidRDefault="00061913" w:rsidP="00061913">
      <w:pPr>
        <w:pStyle w:val="Heading5"/>
        <w:rPr>
          <w:rFonts w:cs="Arial"/>
          <w:i/>
          <w:iCs/>
          <w:szCs w:val="22"/>
        </w:rPr>
      </w:pPr>
      <w:bookmarkStart w:id="12866" w:name="_Toc74928366"/>
      <w:bookmarkStart w:id="12867" w:name="_Toc76115465"/>
      <w:bookmarkStart w:id="12868" w:name="_Toc76544872"/>
      <w:bookmarkStart w:id="12869" w:name="_Toc82541689"/>
      <w:bookmarkStart w:id="12870" w:name="_Toc89952336"/>
      <w:bookmarkStart w:id="12871" w:name="_Toc98767432"/>
      <w:bookmarkStart w:id="12872" w:name="_Toc106203480"/>
      <w:bookmarkStart w:id="12873" w:name="_Toc115187779"/>
      <w:bookmarkStart w:id="12874" w:name="_Toc121994334"/>
      <w:bookmarkStart w:id="12875" w:name="_Toc124153342"/>
      <w:bookmarkStart w:id="12876" w:name="_Toc131538644"/>
      <w:bookmarkStart w:id="12877" w:name="_Toc137391764"/>
      <w:bookmarkStart w:id="12878" w:name="_Toc146962424"/>
      <w:bookmarkStart w:id="12879" w:name="_Toc18725678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880" w:name="_Toc21103069"/>
      <w:bookmarkStart w:id="12881" w:name="_Toc29810918"/>
      <w:bookmarkStart w:id="12882" w:name="_Toc36636278"/>
      <w:bookmarkStart w:id="12883" w:name="_Toc37273224"/>
      <w:bookmarkStart w:id="12884" w:name="_Toc45886314"/>
      <w:bookmarkStart w:id="12885" w:name="_Toc53183359"/>
      <w:bookmarkStart w:id="12886" w:name="_Toc58916068"/>
      <w:bookmarkStart w:id="12887" w:name="_Toc66701215"/>
      <w:bookmarkStart w:id="12888" w:name="_Toc68697372"/>
      <w:bookmarkStart w:id="12889" w:name="_Toc74928367"/>
      <w:bookmarkStart w:id="12890" w:name="_Toc76115466"/>
      <w:bookmarkStart w:id="12891" w:name="_Toc76544873"/>
      <w:bookmarkStart w:id="12892" w:name="_Toc82541690"/>
      <w:bookmarkStart w:id="12893" w:name="_Toc89952337"/>
      <w:bookmarkStart w:id="12894" w:name="_Toc98767433"/>
      <w:bookmarkStart w:id="12895" w:name="_Toc106203481"/>
      <w:bookmarkStart w:id="12896" w:name="_Toc115187780"/>
      <w:bookmarkStart w:id="12897" w:name="_Toc121994335"/>
      <w:bookmarkStart w:id="12898" w:name="_Toc124153343"/>
      <w:bookmarkStart w:id="12899" w:name="_Toc131538645"/>
      <w:bookmarkStart w:id="12900" w:name="_Toc137391765"/>
      <w:bookmarkStart w:id="12901" w:name="_Toc146962425"/>
      <w:bookmarkStart w:id="12902" w:name="_Toc187256790"/>
      <w:r w:rsidRPr="00931575">
        <w:t>Annex A (normative):</w:t>
      </w:r>
      <w:r w:rsidRPr="00931575">
        <w:br/>
        <w:t>Reference measurement channels</w:t>
      </w:r>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p>
    <w:p w14:paraId="16BCCEDA" w14:textId="77777777" w:rsidR="00C45907" w:rsidRPr="00931575" w:rsidRDefault="00C45907" w:rsidP="00C45907">
      <w:pPr>
        <w:pStyle w:val="Heading1"/>
      </w:pPr>
      <w:bookmarkStart w:id="12903" w:name="_Toc21103070"/>
      <w:bookmarkStart w:id="12904" w:name="_Toc29810919"/>
      <w:bookmarkStart w:id="12905" w:name="_Toc36636279"/>
      <w:bookmarkStart w:id="12906" w:name="_Toc37273225"/>
      <w:bookmarkStart w:id="12907" w:name="_Toc45886315"/>
      <w:bookmarkStart w:id="12908" w:name="_Toc53183360"/>
      <w:bookmarkStart w:id="12909" w:name="_Toc58916069"/>
      <w:bookmarkStart w:id="12910" w:name="_Toc66701216"/>
      <w:bookmarkStart w:id="12911" w:name="_Toc68697373"/>
      <w:bookmarkStart w:id="12912" w:name="_Toc74928368"/>
      <w:bookmarkStart w:id="12913" w:name="_Toc76115467"/>
      <w:bookmarkStart w:id="12914" w:name="_Toc76544874"/>
      <w:bookmarkStart w:id="12915" w:name="_Toc82541691"/>
      <w:bookmarkStart w:id="12916" w:name="_Toc89952338"/>
      <w:bookmarkStart w:id="12917" w:name="_Toc98767434"/>
      <w:bookmarkStart w:id="12918" w:name="_Toc106203482"/>
      <w:bookmarkStart w:id="12919" w:name="_Toc115187781"/>
      <w:bookmarkStart w:id="12920" w:name="_Toc121994336"/>
      <w:bookmarkStart w:id="12921" w:name="_Toc124153344"/>
      <w:bookmarkStart w:id="12922" w:name="_Toc131538646"/>
      <w:bookmarkStart w:id="12923" w:name="_Toc137391766"/>
      <w:bookmarkStart w:id="12924" w:name="_Toc146962426"/>
      <w:bookmarkStart w:id="12925" w:name="_Toc187256791"/>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p>
    <w:p w14:paraId="645850EB" w14:textId="77777777" w:rsidR="00C45907" w:rsidRPr="00931575" w:rsidRDefault="00C45907" w:rsidP="00782299">
      <w:bookmarkStart w:id="12926" w:name="OLE_LINK15"/>
      <w:bookmarkStart w:id="1292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926"/>
      <w:bookmarkEnd w:id="12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928" w:name="OLE_LINK11"/>
            <w:bookmarkStart w:id="12929" w:name="OLE_LINK12"/>
            <w:bookmarkStart w:id="12930" w:name="OLE_LINK13"/>
            <w:r w:rsidRPr="00931575">
              <w:t>Reference channel</w:t>
            </w:r>
          </w:p>
        </w:tc>
        <w:tc>
          <w:tcPr>
            <w:tcW w:w="923" w:type="dxa"/>
          </w:tcPr>
          <w:p w14:paraId="57E5AD3B" w14:textId="77777777" w:rsidR="00C45907" w:rsidRPr="00931575" w:rsidRDefault="00C45907" w:rsidP="00782299">
            <w:pPr>
              <w:pStyle w:val="TAH"/>
            </w:pPr>
            <w:bookmarkStart w:id="12931" w:name="OLE_LINK32"/>
            <w:bookmarkStart w:id="12932" w:name="OLE_LINK33"/>
            <w:bookmarkStart w:id="12933" w:name="OLE_LINK40"/>
            <w:bookmarkStart w:id="12934" w:name="OLE_LINK41"/>
            <w:r w:rsidRPr="00931575">
              <w:rPr>
                <w:lang w:eastAsia="zh-CN"/>
              </w:rPr>
              <w:t>G-FR1-A1-1</w:t>
            </w:r>
            <w:bookmarkEnd w:id="12931"/>
            <w:bookmarkEnd w:id="12932"/>
            <w:bookmarkEnd w:id="12933"/>
            <w:bookmarkEnd w:id="12934"/>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935" w:name="OLE_LINK19"/>
            <w:r w:rsidRPr="00931575">
              <w:rPr>
                <w:lang w:eastAsia="zh-CN"/>
              </w:rPr>
              <w:t>1</w:t>
            </w:r>
            <w:bookmarkEnd w:id="12935"/>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936"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28"/>
      <w:bookmarkEnd w:id="12929"/>
      <w:bookmarkEnd w:id="12930"/>
      <w:bookmarkEnd w:id="12936"/>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4.75pt;height:13.1pt" o:ole="">
                  <v:imagedata r:id="rId86" o:title=""/>
                </v:shape>
                <o:OLEObject Type="Embed" ProgID="Equation.3" ShapeID="_x0000_i1059" DrawAspect="Content" ObjectID="_1804591785" r:id="rId87"/>
              </w:object>
            </w:r>
            <w:r>
              <w:rPr>
                <w:rFonts w:hint="eastAsia"/>
              </w:rPr>
              <w:t xml:space="preserve">= 2, </w:t>
            </w:r>
            <w:r>
              <w:object w:dxaOrig="120" w:dyaOrig="240" w14:anchorId="4D43A0F0">
                <v:shape id="_x0000_i1060" type="#_x0000_t75" style="width:4.75pt;height:13.1pt" o:ole="">
                  <v:imagedata r:id="rId88" o:title=""/>
                </v:shape>
                <o:OLEObject Type="Embed" ProgID="Equation.3" ShapeID="_x0000_i1060" DrawAspect="Content" ObjectID="_1804591786"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3.1pt;height:13.1pt" o:ole="">
                  <v:imagedata r:id="rId90" o:title=""/>
                </v:shape>
                <o:OLEObject Type="Embed" ProgID="Equation.DSMT4" ShapeID="_x0000_i1061" DrawAspect="Content" ObjectID="_1804591787"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937"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37"/>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938" w:name="_Toc21103071"/>
      <w:bookmarkStart w:id="12939" w:name="_Toc29810920"/>
      <w:bookmarkStart w:id="12940" w:name="_Toc36636280"/>
      <w:bookmarkStart w:id="12941" w:name="_Toc37273226"/>
      <w:bookmarkStart w:id="12942" w:name="_Toc45886316"/>
      <w:bookmarkStart w:id="12943" w:name="_Toc53183361"/>
      <w:bookmarkStart w:id="12944" w:name="_Toc58916070"/>
      <w:bookmarkStart w:id="12945" w:name="_Toc66701217"/>
      <w:bookmarkStart w:id="12946" w:name="_Toc68697374"/>
      <w:bookmarkStart w:id="12947" w:name="_Toc74928369"/>
      <w:bookmarkStart w:id="12948" w:name="_Toc76115468"/>
      <w:bookmarkStart w:id="12949" w:name="_Toc76544875"/>
      <w:bookmarkStart w:id="12950" w:name="_Toc82541692"/>
      <w:bookmarkStart w:id="12951" w:name="_Toc89952339"/>
      <w:bookmarkStart w:id="12952" w:name="_Toc98767435"/>
      <w:bookmarkStart w:id="12953" w:name="_Toc106203483"/>
      <w:bookmarkStart w:id="12954" w:name="_Toc115187782"/>
      <w:bookmarkStart w:id="12955" w:name="_Toc121994337"/>
      <w:bookmarkStart w:id="12956" w:name="_Toc124153345"/>
      <w:bookmarkStart w:id="12957" w:name="_Toc131538647"/>
      <w:bookmarkStart w:id="12958" w:name="_Toc137391767"/>
      <w:bookmarkStart w:id="12959" w:name="_Toc146962427"/>
      <w:bookmarkStart w:id="12960" w:name="_Toc187256792"/>
      <w:r w:rsidRPr="00931575">
        <w:t>A.2</w:t>
      </w:r>
      <w:r w:rsidRPr="00931575">
        <w:tab/>
        <w:t>Fixed Reference Channels for OTA dynamic range (16QAM, R=2/3)</w:t>
      </w:r>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961" w:name="OLE_LINK104"/>
            <w:bookmarkStart w:id="12962" w:name="OLE_LINK105"/>
            <w:r w:rsidRPr="00931575">
              <w:rPr>
                <w:lang w:eastAsia="zh-CN"/>
              </w:rPr>
              <w:t xml:space="preserve">slot </w:t>
            </w:r>
            <w:bookmarkEnd w:id="12961"/>
            <w:bookmarkEnd w:id="12962"/>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963" w:name="_Hlk498674609"/>
            <w:bookmarkStart w:id="12964"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963"/>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965"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965"/>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64"/>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966" w:name="_Toc21103072"/>
      <w:bookmarkStart w:id="12967" w:name="_Toc29810921"/>
      <w:bookmarkStart w:id="12968" w:name="_Toc36636281"/>
      <w:bookmarkStart w:id="12969" w:name="_Toc37273227"/>
      <w:bookmarkStart w:id="12970" w:name="_Toc45886317"/>
      <w:bookmarkStart w:id="12971" w:name="_Toc53183362"/>
      <w:bookmarkStart w:id="12972" w:name="_Toc58916071"/>
      <w:bookmarkStart w:id="12973" w:name="_Toc66701218"/>
      <w:bookmarkStart w:id="12974" w:name="_Toc68697375"/>
      <w:bookmarkStart w:id="12975" w:name="_Toc74928370"/>
      <w:bookmarkStart w:id="12976" w:name="_Toc76115469"/>
      <w:bookmarkStart w:id="12977" w:name="_Toc76544876"/>
      <w:bookmarkStart w:id="12978" w:name="_Toc82541693"/>
      <w:bookmarkStart w:id="12979" w:name="_Toc89952340"/>
      <w:bookmarkStart w:id="12980" w:name="_Toc98767436"/>
      <w:bookmarkStart w:id="12981" w:name="_Toc106203484"/>
      <w:bookmarkStart w:id="12982" w:name="_Toc115187783"/>
      <w:bookmarkStart w:id="12983" w:name="_Toc121994338"/>
      <w:bookmarkStart w:id="12984" w:name="_Toc124153346"/>
      <w:bookmarkStart w:id="12985" w:name="_Toc131538648"/>
      <w:bookmarkStart w:id="12986" w:name="_Toc137391768"/>
      <w:bookmarkStart w:id="12987" w:name="_Toc146962428"/>
      <w:bookmarkStart w:id="12988" w:name="_Toc187256793"/>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989" w:name="_Hlk58913395"/>
            <w:r w:rsidR="00C45907" w:rsidRPr="00931575">
              <w:rPr>
                <w:rFonts w:hint="eastAsia"/>
              </w:rPr>
              <w:tab/>
            </w:r>
            <w:bookmarkEnd w:id="1298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990" w:name="_Toc58916072"/>
      <w:bookmarkStart w:id="12991" w:name="_Toc66701219"/>
      <w:bookmarkStart w:id="12992" w:name="_Toc68697376"/>
      <w:bookmarkStart w:id="12993" w:name="_Toc74928371"/>
      <w:bookmarkStart w:id="12994" w:name="_Toc76115470"/>
      <w:bookmarkStart w:id="12995" w:name="_Toc76544877"/>
      <w:bookmarkStart w:id="12996" w:name="_Toc82541694"/>
      <w:bookmarkStart w:id="12997" w:name="_Toc89952341"/>
      <w:bookmarkStart w:id="12998" w:name="_Toc98767437"/>
      <w:bookmarkStart w:id="12999" w:name="_Toc106203485"/>
      <w:bookmarkStart w:id="13000" w:name="_Toc115187784"/>
      <w:bookmarkStart w:id="13001" w:name="_Toc121994339"/>
      <w:bookmarkStart w:id="13002" w:name="_Toc124153347"/>
      <w:bookmarkStart w:id="13003" w:name="_Toc131538649"/>
      <w:bookmarkStart w:id="13004" w:name="_Toc137391769"/>
      <w:bookmarkStart w:id="13005" w:name="_Toc146962429"/>
      <w:bookmarkStart w:id="13006" w:name="_Toc187256794"/>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3007" w:name="_Toc58916073"/>
      <w:bookmarkStart w:id="13008" w:name="_Toc66701220"/>
      <w:bookmarkStart w:id="13009" w:name="_Toc68697377"/>
      <w:bookmarkStart w:id="13010" w:name="_Toc74928372"/>
      <w:bookmarkStart w:id="13011" w:name="_Toc76115471"/>
      <w:bookmarkStart w:id="13012" w:name="_Toc76544878"/>
      <w:bookmarkStart w:id="13013" w:name="_Toc82541695"/>
      <w:bookmarkStart w:id="13014" w:name="_Toc89952342"/>
      <w:bookmarkStart w:id="13015" w:name="_Toc98767438"/>
      <w:bookmarkStart w:id="13016" w:name="_Toc106203486"/>
      <w:bookmarkStart w:id="13017" w:name="_Toc115187785"/>
      <w:bookmarkStart w:id="13018" w:name="_Toc121994340"/>
      <w:bookmarkStart w:id="13019" w:name="_Toc124153348"/>
      <w:bookmarkStart w:id="13020" w:name="_Toc131538650"/>
      <w:bookmarkStart w:id="13021" w:name="_Toc137391770"/>
      <w:bookmarkStart w:id="13022" w:name="_Toc146962430"/>
      <w:bookmarkStart w:id="13023" w:name="_Toc187256795"/>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3024" w:name="_Toc21103073"/>
      <w:bookmarkStart w:id="13025" w:name="_Toc29810922"/>
      <w:bookmarkStart w:id="13026" w:name="_Toc36636282"/>
      <w:bookmarkStart w:id="13027" w:name="_Toc37273228"/>
      <w:bookmarkStart w:id="13028" w:name="_Toc45886318"/>
      <w:bookmarkStart w:id="13029" w:name="_Toc53183363"/>
      <w:bookmarkStart w:id="13030" w:name="_Toc58916074"/>
      <w:bookmarkStart w:id="13031" w:name="_Toc66701221"/>
      <w:bookmarkStart w:id="13032" w:name="_Toc68697378"/>
      <w:bookmarkStart w:id="13033" w:name="_Toc74928373"/>
      <w:bookmarkStart w:id="13034" w:name="_Toc76115472"/>
      <w:bookmarkStart w:id="13035" w:name="_Toc76544879"/>
      <w:bookmarkStart w:id="13036" w:name="_Toc82541696"/>
      <w:bookmarkStart w:id="13037" w:name="_Toc89952343"/>
      <w:bookmarkStart w:id="13038" w:name="_Toc98767439"/>
      <w:bookmarkStart w:id="13039" w:name="_Toc106203487"/>
      <w:bookmarkStart w:id="13040" w:name="_Toc115187786"/>
      <w:bookmarkStart w:id="13041" w:name="_Toc121994341"/>
      <w:bookmarkStart w:id="13042" w:name="_Toc124153349"/>
      <w:bookmarkStart w:id="13043" w:name="_Toc131538651"/>
      <w:bookmarkStart w:id="13044" w:name="_Toc137391771"/>
      <w:bookmarkStart w:id="13045" w:name="_Toc146962431"/>
      <w:bookmarkStart w:id="13046" w:name="_Toc187256796"/>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3047" w:name="_Toc21103074"/>
      <w:bookmarkStart w:id="13048" w:name="_Toc29810923"/>
      <w:bookmarkStart w:id="13049" w:name="_Toc36636283"/>
      <w:bookmarkStart w:id="13050" w:name="_Toc37273229"/>
      <w:bookmarkStart w:id="13051" w:name="_Toc45886319"/>
      <w:bookmarkStart w:id="13052" w:name="_Toc53183364"/>
      <w:bookmarkStart w:id="13053" w:name="_Toc58916075"/>
      <w:bookmarkStart w:id="13054" w:name="_Toc66701222"/>
      <w:bookmarkStart w:id="13055" w:name="_Toc68697379"/>
      <w:bookmarkStart w:id="13056" w:name="_Toc74928374"/>
      <w:bookmarkStart w:id="13057" w:name="_Toc76115473"/>
      <w:bookmarkStart w:id="13058" w:name="_Toc76544880"/>
      <w:bookmarkStart w:id="13059" w:name="_Toc82541697"/>
      <w:bookmarkStart w:id="13060" w:name="_Toc89952344"/>
      <w:bookmarkStart w:id="13061" w:name="_Toc98767440"/>
      <w:bookmarkStart w:id="13062" w:name="_Toc106203488"/>
      <w:bookmarkStart w:id="13063" w:name="_Toc115187787"/>
      <w:bookmarkStart w:id="13064" w:name="_Toc121994342"/>
      <w:bookmarkStart w:id="13065" w:name="_Toc124153350"/>
      <w:bookmarkStart w:id="13066" w:name="_Toc131538652"/>
      <w:bookmarkStart w:id="13067" w:name="_Toc137391772"/>
      <w:bookmarkStart w:id="13068" w:name="_Toc146962432"/>
      <w:bookmarkStart w:id="13069" w:name="_Toc187256797"/>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3070" w:name="_Toc21103075"/>
      <w:bookmarkStart w:id="13071" w:name="_Toc29810924"/>
      <w:bookmarkStart w:id="13072" w:name="_Toc36636284"/>
      <w:bookmarkStart w:id="13073" w:name="_Toc37273230"/>
      <w:bookmarkStart w:id="13074" w:name="_Toc45886320"/>
      <w:bookmarkStart w:id="13075" w:name="_Toc53183365"/>
      <w:bookmarkStart w:id="13076" w:name="_Toc58916076"/>
      <w:bookmarkStart w:id="13077" w:name="_Toc66701223"/>
      <w:bookmarkStart w:id="13078" w:name="_Toc68697380"/>
      <w:bookmarkStart w:id="13079" w:name="_Toc74928375"/>
      <w:bookmarkStart w:id="13080" w:name="_Toc76115474"/>
      <w:bookmarkStart w:id="13081" w:name="_Toc76544881"/>
      <w:bookmarkStart w:id="13082" w:name="_Toc82541698"/>
      <w:bookmarkStart w:id="13083" w:name="_Toc89952345"/>
      <w:bookmarkStart w:id="13084" w:name="_Toc98767441"/>
      <w:bookmarkStart w:id="13085" w:name="_Toc106203489"/>
      <w:bookmarkStart w:id="13086" w:name="_Toc115187788"/>
      <w:bookmarkStart w:id="13087" w:name="_Toc121994343"/>
      <w:bookmarkStart w:id="13088" w:name="_Toc124153351"/>
      <w:bookmarkStart w:id="13089" w:name="_Toc131538653"/>
      <w:bookmarkStart w:id="13090" w:name="_Toc137391773"/>
      <w:bookmarkStart w:id="13091" w:name="_Toc146962433"/>
      <w:bookmarkStart w:id="13092" w:name="_Toc187256798"/>
      <w:r w:rsidRPr="00931575">
        <w:t>A.6</w:t>
      </w:r>
      <w:r w:rsidRPr="00931575">
        <w:tab/>
        <w:t>PRACH Test preambles</w:t>
      </w:r>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3093" w:name="_Toc36636285"/>
      <w:bookmarkStart w:id="13094" w:name="_Toc37273231"/>
      <w:bookmarkStart w:id="13095" w:name="_Toc45886321"/>
      <w:bookmarkStart w:id="13096" w:name="_Toc53183366"/>
      <w:bookmarkStart w:id="13097" w:name="_Toc58916077"/>
      <w:bookmarkStart w:id="13098" w:name="_Toc66701224"/>
      <w:bookmarkStart w:id="13099" w:name="_Toc68697381"/>
      <w:bookmarkStart w:id="13100" w:name="_Toc74928376"/>
      <w:bookmarkStart w:id="13101" w:name="_Toc76115475"/>
      <w:bookmarkStart w:id="13102" w:name="_Toc76544882"/>
      <w:bookmarkStart w:id="13103" w:name="_Toc82541699"/>
      <w:bookmarkStart w:id="13104" w:name="_Toc89952346"/>
      <w:bookmarkStart w:id="13105" w:name="_Toc98767442"/>
      <w:bookmarkStart w:id="13106" w:name="_Toc106203490"/>
      <w:bookmarkStart w:id="13107" w:name="_Toc115187789"/>
      <w:bookmarkStart w:id="13108" w:name="_Toc121994344"/>
      <w:bookmarkStart w:id="13109" w:name="_Toc124153352"/>
      <w:bookmarkStart w:id="13110" w:name="_Toc131538654"/>
      <w:bookmarkStart w:id="13111" w:name="_Toc137391774"/>
      <w:bookmarkStart w:id="13112" w:name="_Toc146962434"/>
      <w:bookmarkStart w:id="13113" w:name="_Toc187256799"/>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3114" w:name="_Toc58916078"/>
      <w:bookmarkStart w:id="13115" w:name="_Toc66701225"/>
      <w:bookmarkStart w:id="13116" w:name="_Toc68697382"/>
      <w:bookmarkStart w:id="13117" w:name="_Toc74928377"/>
      <w:bookmarkStart w:id="13118" w:name="_Toc76115476"/>
      <w:bookmarkStart w:id="13119" w:name="_Toc76544883"/>
      <w:bookmarkStart w:id="13120" w:name="_Toc82541700"/>
      <w:bookmarkStart w:id="13121" w:name="_Toc89952347"/>
      <w:bookmarkStart w:id="13122" w:name="_Toc98767443"/>
      <w:bookmarkStart w:id="13123" w:name="_Toc106203491"/>
      <w:bookmarkStart w:id="13124" w:name="_Toc115187790"/>
      <w:bookmarkStart w:id="13125" w:name="_Toc121994345"/>
      <w:bookmarkStart w:id="13126" w:name="_Toc124153353"/>
      <w:bookmarkStart w:id="13127" w:name="_Toc131538655"/>
      <w:bookmarkStart w:id="13128" w:name="_Toc137391775"/>
      <w:bookmarkStart w:id="13129" w:name="_Toc146962435"/>
      <w:bookmarkStart w:id="13130" w:name="_Toc187256800"/>
      <w:bookmarkStart w:id="13131" w:name="_Toc37260495"/>
      <w:bookmarkStart w:id="13132" w:name="_Toc37267883"/>
      <w:bookmarkStart w:id="13133" w:name="_Toc44712490"/>
      <w:bookmarkStart w:id="13134"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131"/>
    <w:bookmarkEnd w:id="13132"/>
    <w:bookmarkEnd w:id="13133"/>
    <w:bookmarkEnd w:id="13134"/>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3135" w:name="_Toc21103076"/>
      <w:bookmarkStart w:id="13136" w:name="_Toc29810925"/>
      <w:bookmarkStart w:id="13137" w:name="_Toc36636286"/>
      <w:bookmarkStart w:id="13138" w:name="_Toc37273232"/>
      <w:bookmarkStart w:id="13139" w:name="_Toc45886322"/>
      <w:bookmarkStart w:id="13140" w:name="_Toc53183367"/>
      <w:bookmarkStart w:id="13141" w:name="_Toc58916079"/>
      <w:bookmarkStart w:id="13142" w:name="_Toc66701226"/>
      <w:bookmarkStart w:id="13143" w:name="_Toc68697383"/>
      <w:bookmarkStart w:id="13144" w:name="_Toc74928378"/>
      <w:bookmarkStart w:id="13145" w:name="_Toc76115477"/>
      <w:bookmarkStart w:id="13146" w:name="_Toc76544884"/>
      <w:bookmarkStart w:id="13147" w:name="_Toc82541701"/>
      <w:bookmarkStart w:id="13148" w:name="_Toc89952348"/>
      <w:bookmarkStart w:id="13149" w:name="_Toc98767444"/>
      <w:bookmarkStart w:id="13150" w:name="_Toc106203492"/>
      <w:bookmarkStart w:id="13151" w:name="_Toc115187791"/>
      <w:bookmarkStart w:id="13152" w:name="_Toc121994346"/>
      <w:bookmarkStart w:id="13153" w:name="_Toc124153354"/>
      <w:bookmarkStart w:id="13154" w:name="_Toc131538656"/>
      <w:bookmarkStart w:id="13155" w:name="_Toc137391776"/>
      <w:bookmarkStart w:id="13156" w:name="_Toc146962436"/>
      <w:bookmarkStart w:id="13157" w:name="_Toc187256801"/>
      <w:r w:rsidRPr="00931575">
        <w:t>Annex B (normative):</w:t>
      </w:r>
      <w:r w:rsidRPr="00931575">
        <w:br/>
        <w:t>Environmental requirements for the BS equipment</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648936E3" w14:textId="77777777" w:rsidR="00C45907" w:rsidRPr="00931575" w:rsidRDefault="00C45907" w:rsidP="00C45907">
      <w:pPr>
        <w:pStyle w:val="Heading1"/>
      </w:pPr>
      <w:bookmarkStart w:id="13158" w:name="_Toc21103077"/>
      <w:bookmarkStart w:id="13159" w:name="_Toc29810926"/>
      <w:bookmarkStart w:id="13160" w:name="_Toc36636287"/>
      <w:bookmarkStart w:id="13161" w:name="_Toc37273233"/>
      <w:bookmarkStart w:id="13162" w:name="_Toc45886323"/>
      <w:bookmarkStart w:id="13163" w:name="_Toc53183368"/>
      <w:bookmarkStart w:id="13164" w:name="_Toc58916080"/>
      <w:bookmarkStart w:id="13165" w:name="_Toc66701227"/>
      <w:bookmarkStart w:id="13166" w:name="_Toc68697384"/>
      <w:bookmarkStart w:id="13167" w:name="_Toc74928379"/>
      <w:bookmarkStart w:id="13168" w:name="_Toc76115478"/>
      <w:bookmarkStart w:id="13169" w:name="_Toc76544885"/>
      <w:bookmarkStart w:id="13170" w:name="_Toc82541702"/>
      <w:bookmarkStart w:id="13171" w:name="_Toc89952349"/>
      <w:bookmarkStart w:id="13172" w:name="_Toc98767445"/>
      <w:bookmarkStart w:id="13173" w:name="_Toc106203493"/>
      <w:bookmarkStart w:id="13174" w:name="_Toc115187792"/>
      <w:bookmarkStart w:id="13175" w:name="_Toc121994347"/>
      <w:bookmarkStart w:id="13176" w:name="_Toc124153355"/>
      <w:bookmarkStart w:id="13177" w:name="_Toc131538657"/>
      <w:bookmarkStart w:id="13178" w:name="_Toc137391777"/>
      <w:bookmarkStart w:id="13179" w:name="_Toc146962437"/>
      <w:bookmarkStart w:id="13180" w:name="_Toc187256802"/>
      <w:r w:rsidRPr="00931575">
        <w:t>B.1</w:t>
      </w:r>
      <w:r w:rsidRPr="00931575">
        <w:tab/>
        <w:t>General</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181" w:name="_Toc21103078"/>
      <w:bookmarkStart w:id="13182" w:name="_Toc29810927"/>
      <w:bookmarkStart w:id="13183" w:name="_Toc36636288"/>
      <w:bookmarkStart w:id="13184" w:name="_Toc37273234"/>
      <w:bookmarkStart w:id="13185" w:name="_Toc45886324"/>
      <w:bookmarkStart w:id="13186" w:name="_Toc53183369"/>
      <w:bookmarkStart w:id="13187" w:name="_Toc58916081"/>
      <w:bookmarkStart w:id="13188" w:name="_Toc66701228"/>
      <w:bookmarkStart w:id="13189" w:name="_Toc68697385"/>
      <w:bookmarkStart w:id="13190" w:name="_Toc74928380"/>
      <w:bookmarkStart w:id="13191" w:name="_Toc76115479"/>
      <w:bookmarkStart w:id="13192" w:name="_Toc76544886"/>
      <w:bookmarkStart w:id="13193" w:name="_Toc82541703"/>
      <w:bookmarkStart w:id="13194" w:name="_Toc89952350"/>
      <w:bookmarkStart w:id="13195" w:name="_Toc98767446"/>
      <w:bookmarkStart w:id="13196" w:name="_Toc106203494"/>
      <w:bookmarkStart w:id="13197" w:name="_Toc115187793"/>
      <w:bookmarkStart w:id="13198" w:name="_Toc121994348"/>
      <w:bookmarkStart w:id="13199" w:name="_Toc124153356"/>
      <w:bookmarkStart w:id="13200" w:name="_Toc131538658"/>
      <w:bookmarkStart w:id="13201" w:name="_Toc137391778"/>
      <w:bookmarkStart w:id="13202" w:name="_Toc146962438"/>
      <w:bookmarkStart w:id="13203" w:name="_Toc187256803"/>
      <w:r w:rsidRPr="00931575">
        <w:t>B.2</w:t>
      </w:r>
      <w:r w:rsidRPr="00931575">
        <w:tab/>
      </w:r>
      <w:r w:rsidRPr="00931575">
        <w:rPr>
          <w:rFonts w:cs="v4.2.0"/>
        </w:rPr>
        <w:t>Normal test environment</w:t>
      </w:r>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204" w:name="_Toc21103079"/>
      <w:bookmarkStart w:id="13205" w:name="_Toc29810928"/>
      <w:bookmarkStart w:id="13206" w:name="_Toc36636289"/>
      <w:bookmarkStart w:id="13207" w:name="_Toc37273235"/>
      <w:bookmarkStart w:id="13208" w:name="_Toc45886325"/>
      <w:bookmarkStart w:id="13209" w:name="_Toc53183370"/>
      <w:bookmarkStart w:id="13210" w:name="_Toc58916082"/>
      <w:bookmarkStart w:id="13211" w:name="_Toc66701229"/>
      <w:bookmarkStart w:id="13212" w:name="_Toc68697386"/>
      <w:bookmarkStart w:id="13213" w:name="_Toc74928381"/>
      <w:bookmarkStart w:id="13214" w:name="_Toc76115480"/>
      <w:bookmarkStart w:id="13215" w:name="_Toc76544887"/>
      <w:bookmarkStart w:id="13216" w:name="_Toc82541704"/>
      <w:bookmarkStart w:id="13217" w:name="_Toc89952351"/>
      <w:bookmarkStart w:id="13218" w:name="_Toc98767447"/>
      <w:bookmarkStart w:id="13219" w:name="_Toc106203495"/>
      <w:bookmarkStart w:id="13220" w:name="_Toc115187794"/>
      <w:bookmarkStart w:id="13221" w:name="_Toc121994349"/>
      <w:bookmarkStart w:id="13222" w:name="_Toc124153357"/>
      <w:bookmarkStart w:id="13223" w:name="_Toc131538659"/>
      <w:bookmarkStart w:id="13224" w:name="_Toc137391779"/>
      <w:bookmarkStart w:id="13225" w:name="_Toc146962439"/>
      <w:bookmarkStart w:id="13226" w:name="_Toc187256804"/>
      <w:r w:rsidRPr="00931575">
        <w:t>B.3</w:t>
      </w:r>
      <w:r w:rsidRPr="00931575">
        <w:tab/>
      </w:r>
      <w:r w:rsidRPr="00931575">
        <w:rPr>
          <w:rFonts w:cs="v4.2.0"/>
        </w:rPr>
        <w:t>Extreme test environment</w:t>
      </w:r>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227" w:name="_Toc21103080"/>
      <w:bookmarkStart w:id="13228" w:name="_Toc29810929"/>
      <w:bookmarkStart w:id="13229" w:name="_Toc36636290"/>
      <w:bookmarkStart w:id="13230" w:name="_Toc37273236"/>
      <w:bookmarkStart w:id="13231" w:name="_Toc45886326"/>
      <w:bookmarkStart w:id="13232" w:name="_Toc53183371"/>
      <w:bookmarkStart w:id="13233" w:name="_Toc58916083"/>
      <w:bookmarkStart w:id="13234" w:name="_Toc66701230"/>
      <w:bookmarkStart w:id="13235" w:name="_Toc68697387"/>
      <w:bookmarkStart w:id="13236" w:name="_Toc74928382"/>
      <w:bookmarkStart w:id="13237" w:name="_Toc76115481"/>
      <w:bookmarkStart w:id="13238" w:name="_Toc76544888"/>
      <w:bookmarkStart w:id="13239" w:name="_Toc82541705"/>
      <w:bookmarkStart w:id="13240" w:name="_Toc89952352"/>
      <w:bookmarkStart w:id="13241" w:name="_Toc98767448"/>
      <w:bookmarkStart w:id="13242" w:name="_Toc106203496"/>
      <w:bookmarkStart w:id="13243" w:name="_Toc115187795"/>
      <w:bookmarkStart w:id="13244" w:name="_Toc121994350"/>
      <w:bookmarkStart w:id="13245" w:name="_Toc124153358"/>
      <w:bookmarkStart w:id="13246" w:name="_Toc131538660"/>
      <w:bookmarkStart w:id="13247" w:name="_Toc137391780"/>
      <w:bookmarkStart w:id="13248" w:name="_Toc146962440"/>
      <w:bookmarkStart w:id="13249" w:name="_Toc187256805"/>
      <w:r w:rsidRPr="00931575">
        <w:t>B.3.1</w:t>
      </w:r>
      <w:r w:rsidRPr="00931575">
        <w:tab/>
        <w:t>Extreme temperature</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250" w:name="_Toc21103081"/>
      <w:bookmarkStart w:id="13251" w:name="_Toc29810930"/>
      <w:bookmarkStart w:id="13252" w:name="_Toc36636291"/>
      <w:bookmarkStart w:id="13253" w:name="_Toc37273237"/>
      <w:bookmarkStart w:id="13254" w:name="_Toc45886327"/>
      <w:bookmarkStart w:id="13255" w:name="_Toc53183372"/>
      <w:bookmarkStart w:id="13256" w:name="_Toc58916084"/>
      <w:bookmarkStart w:id="13257" w:name="_Toc66701231"/>
      <w:bookmarkStart w:id="13258" w:name="_Toc68697388"/>
      <w:bookmarkStart w:id="13259" w:name="_Toc74928383"/>
      <w:bookmarkStart w:id="13260" w:name="_Toc76115482"/>
      <w:bookmarkStart w:id="13261" w:name="_Toc76544889"/>
      <w:bookmarkStart w:id="13262" w:name="_Toc82541706"/>
      <w:bookmarkStart w:id="13263" w:name="_Toc89952353"/>
      <w:bookmarkStart w:id="13264" w:name="_Toc98767449"/>
      <w:bookmarkStart w:id="13265" w:name="_Toc106203497"/>
      <w:bookmarkStart w:id="13266" w:name="_Toc115187796"/>
      <w:bookmarkStart w:id="13267" w:name="_Toc121994351"/>
      <w:bookmarkStart w:id="13268" w:name="_Toc124153359"/>
      <w:bookmarkStart w:id="13269" w:name="_Toc131538661"/>
      <w:bookmarkStart w:id="13270" w:name="_Toc137391781"/>
      <w:bookmarkStart w:id="13271" w:name="_Toc146962441"/>
      <w:bookmarkStart w:id="13272" w:name="_Toc187256806"/>
      <w:r w:rsidRPr="00931575">
        <w:t>B.4</w:t>
      </w:r>
      <w:r w:rsidRPr="00931575">
        <w:tab/>
      </w:r>
      <w:r w:rsidRPr="00931575">
        <w:rPr>
          <w:rFonts w:cs="v4.2.0"/>
        </w:rPr>
        <w:t>Vibration</w:t>
      </w:r>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273" w:name="_Toc21103082"/>
      <w:bookmarkStart w:id="13274" w:name="_Toc29810931"/>
      <w:bookmarkStart w:id="13275" w:name="_Toc36636292"/>
      <w:bookmarkStart w:id="13276" w:name="_Toc37273238"/>
      <w:bookmarkStart w:id="13277" w:name="_Toc45886328"/>
      <w:bookmarkStart w:id="13278" w:name="_Toc53183373"/>
      <w:bookmarkStart w:id="13279" w:name="_Toc58916085"/>
      <w:bookmarkStart w:id="13280" w:name="_Toc66701232"/>
      <w:bookmarkStart w:id="13281" w:name="_Toc68697389"/>
      <w:bookmarkStart w:id="13282" w:name="_Toc74928384"/>
      <w:bookmarkStart w:id="13283" w:name="_Toc76115483"/>
      <w:bookmarkStart w:id="13284" w:name="_Toc76544890"/>
      <w:bookmarkStart w:id="13285" w:name="_Toc82541707"/>
      <w:bookmarkStart w:id="13286" w:name="_Toc89952354"/>
      <w:bookmarkStart w:id="13287" w:name="_Toc98767450"/>
      <w:bookmarkStart w:id="13288" w:name="_Toc106203498"/>
      <w:bookmarkStart w:id="13289" w:name="_Toc115187797"/>
      <w:bookmarkStart w:id="13290" w:name="_Toc121994352"/>
      <w:bookmarkStart w:id="13291" w:name="_Toc124153360"/>
      <w:bookmarkStart w:id="13292" w:name="_Toc131538662"/>
      <w:bookmarkStart w:id="13293" w:name="_Toc137391782"/>
      <w:bookmarkStart w:id="13294" w:name="_Toc146962442"/>
      <w:bookmarkStart w:id="13295" w:name="_Toc187256807"/>
      <w:r w:rsidRPr="00931575">
        <w:t>B.5</w:t>
      </w:r>
      <w:r w:rsidRPr="00931575">
        <w:tab/>
      </w:r>
      <w:r w:rsidRPr="00931575">
        <w:rPr>
          <w:rFonts w:cs="v4.2.0"/>
        </w:rPr>
        <w:t>Power supply</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296" w:name="_Toc21103083"/>
      <w:bookmarkStart w:id="13297" w:name="_Toc29810932"/>
      <w:bookmarkStart w:id="13298" w:name="_Toc36636293"/>
      <w:bookmarkStart w:id="13299" w:name="_Toc37273239"/>
      <w:bookmarkStart w:id="13300" w:name="_Toc45886329"/>
      <w:bookmarkStart w:id="13301" w:name="_Toc53183374"/>
      <w:bookmarkStart w:id="13302" w:name="_Toc58916086"/>
      <w:bookmarkStart w:id="13303" w:name="_Toc66701233"/>
      <w:bookmarkStart w:id="13304" w:name="_Toc68697390"/>
      <w:bookmarkStart w:id="13305" w:name="_Toc74928385"/>
      <w:bookmarkStart w:id="13306" w:name="_Toc76115484"/>
      <w:bookmarkStart w:id="13307" w:name="_Toc76544891"/>
      <w:bookmarkStart w:id="13308" w:name="_Toc82541708"/>
      <w:bookmarkStart w:id="13309" w:name="_Toc89952355"/>
      <w:bookmarkStart w:id="13310" w:name="_Toc98767451"/>
      <w:bookmarkStart w:id="13311" w:name="_Toc106203499"/>
      <w:bookmarkStart w:id="13312" w:name="_Toc115187798"/>
      <w:bookmarkStart w:id="13313" w:name="_Toc121994353"/>
      <w:bookmarkStart w:id="13314" w:name="_Toc124153361"/>
      <w:bookmarkStart w:id="13315" w:name="_Toc131538663"/>
      <w:bookmarkStart w:id="13316" w:name="_Toc137391783"/>
      <w:bookmarkStart w:id="13317" w:name="_Toc146962443"/>
      <w:bookmarkStart w:id="13318" w:name="_Toc187256808"/>
      <w:r w:rsidRPr="00931575">
        <w:rPr>
          <w:lang w:eastAsia="sv-SE"/>
        </w:rPr>
        <w:t>B.6</w:t>
      </w:r>
      <w:r w:rsidRPr="00931575">
        <w:rPr>
          <w:lang w:eastAsia="sv-SE"/>
        </w:rPr>
        <w:tab/>
        <w:t>Measurement of test environments</w:t>
      </w:r>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319" w:name="_Toc21103084"/>
      <w:bookmarkStart w:id="13320" w:name="_Toc29810933"/>
      <w:bookmarkStart w:id="13321" w:name="_Toc36636294"/>
      <w:bookmarkStart w:id="13322" w:name="_Toc37273240"/>
      <w:bookmarkStart w:id="13323" w:name="_Toc45886330"/>
      <w:bookmarkStart w:id="13324" w:name="_Toc53183375"/>
      <w:bookmarkStart w:id="13325" w:name="_Toc58916087"/>
      <w:bookmarkStart w:id="13326" w:name="_Toc66701234"/>
      <w:bookmarkStart w:id="13327" w:name="_Toc68697391"/>
      <w:bookmarkStart w:id="13328" w:name="_Toc74928386"/>
      <w:bookmarkStart w:id="13329" w:name="_Toc76115485"/>
      <w:bookmarkStart w:id="13330" w:name="_Toc76544892"/>
      <w:bookmarkStart w:id="13331" w:name="_Toc82541709"/>
      <w:bookmarkStart w:id="13332" w:name="_Toc89952356"/>
      <w:bookmarkStart w:id="13333" w:name="_Toc98767452"/>
      <w:bookmarkStart w:id="13334" w:name="_Toc106203500"/>
      <w:bookmarkStart w:id="13335" w:name="_Toc115187799"/>
      <w:bookmarkStart w:id="13336" w:name="_Toc121994354"/>
      <w:bookmarkStart w:id="13337" w:name="_Toc124153362"/>
      <w:bookmarkStart w:id="13338" w:name="_Toc131538664"/>
      <w:bookmarkStart w:id="13339" w:name="_Toc137391784"/>
      <w:bookmarkStart w:id="13340" w:name="_Toc146962444"/>
      <w:bookmarkStart w:id="13341" w:name="_Toc187256809"/>
      <w:r w:rsidRPr="00931575">
        <w:rPr>
          <w:lang w:eastAsia="sv-SE"/>
        </w:rPr>
        <w:t>B.7</w:t>
      </w:r>
      <w:r w:rsidRPr="00931575">
        <w:rPr>
          <w:lang w:eastAsia="sv-SE"/>
        </w:rPr>
        <w:tab/>
        <w:t>OTA extreme test methods</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p>
    <w:p w14:paraId="7FAD6199" w14:textId="77777777" w:rsidR="00C45907" w:rsidRPr="00931575" w:rsidRDefault="00C45907" w:rsidP="00C45907">
      <w:pPr>
        <w:pStyle w:val="Heading2"/>
        <w:rPr>
          <w:lang w:eastAsia="sv-SE"/>
        </w:rPr>
      </w:pPr>
      <w:bookmarkStart w:id="13342" w:name="_Toc21103085"/>
      <w:bookmarkStart w:id="13343" w:name="_Toc29810934"/>
      <w:bookmarkStart w:id="13344" w:name="_Toc36636295"/>
      <w:bookmarkStart w:id="13345" w:name="_Toc37273241"/>
      <w:bookmarkStart w:id="13346" w:name="_Toc45886331"/>
      <w:bookmarkStart w:id="13347" w:name="_Toc53183376"/>
      <w:bookmarkStart w:id="13348" w:name="_Toc58916088"/>
      <w:bookmarkStart w:id="13349" w:name="_Toc66701235"/>
      <w:bookmarkStart w:id="13350" w:name="_Toc68697392"/>
      <w:bookmarkStart w:id="13351" w:name="_Toc74928387"/>
      <w:bookmarkStart w:id="13352" w:name="_Toc76115486"/>
      <w:bookmarkStart w:id="13353" w:name="_Toc76544893"/>
      <w:bookmarkStart w:id="13354" w:name="_Toc82541710"/>
      <w:bookmarkStart w:id="13355" w:name="_Toc89952357"/>
      <w:bookmarkStart w:id="13356" w:name="_Toc98767453"/>
      <w:bookmarkStart w:id="13357" w:name="_Toc106203501"/>
      <w:bookmarkStart w:id="13358" w:name="_Toc115187800"/>
      <w:bookmarkStart w:id="13359" w:name="_Toc121994355"/>
      <w:bookmarkStart w:id="13360" w:name="_Toc124153363"/>
      <w:bookmarkStart w:id="13361" w:name="_Toc131538665"/>
      <w:bookmarkStart w:id="13362" w:name="_Toc137391785"/>
      <w:bookmarkStart w:id="13363" w:name="_Toc146962445"/>
      <w:bookmarkStart w:id="13364" w:name="_Toc187256810"/>
      <w:r w:rsidRPr="00931575">
        <w:rPr>
          <w:lang w:eastAsia="sv-SE"/>
        </w:rPr>
        <w:t>B.7.1</w:t>
      </w:r>
      <w:r w:rsidRPr="00931575">
        <w:rPr>
          <w:lang w:eastAsia="sv-SE"/>
        </w:rPr>
        <w:tab/>
        <w:t>Direct far field method</w:t>
      </w:r>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365" w:name="_Toc21103086"/>
      <w:bookmarkStart w:id="13366" w:name="_Toc29810935"/>
      <w:bookmarkStart w:id="13367" w:name="_Toc36636296"/>
      <w:bookmarkStart w:id="13368" w:name="_Toc37273242"/>
      <w:bookmarkStart w:id="13369" w:name="_Toc45886332"/>
      <w:bookmarkStart w:id="13370" w:name="_Toc53183377"/>
      <w:bookmarkStart w:id="13371" w:name="_Toc58916089"/>
      <w:bookmarkStart w:id="13372" w:name="_Toc66701236"/>
      <w:bookmarkStart w:id="13373" w:name="_Toc68697393"/>
      <w:bookmarkStart w:id="13374" w:name="_Toc74928388"/>
      <w:bookmarkStart w:id="13375" w:name="_Toc76115487"/>
      <w:bookmarkStart w:id="13376" w:name="_Toc76544894"/>
      <w:bookmarkStart w:id="13377" w:name="_Toc82541711"/>
      <w:bookmarkStart w:id="13378" w:name="_Toc89952358"/>
      <w:bookmarkStart w:id="13379" w:name="_Toc98767454"/>
      <w:bookmarkStart w:id="13380" w:name="_Toc106203502"/>
      <w:bookmarkStart w:id="13381" w:name="_Toc115187801"/>
      <w:bookmarkStart w:id="13382" w:name="_Toc121994356"/>
      <w:bookmarkStart w:id="13383" w:name="_Toc124153364"/>
      <w:bookmarkStart w:id="13384" w:name="_Toc131538666"/>
      <w:bookmarkStart w:id="13385" w:name="_Toc137391786"/>
      <w:bookmarkStart w:id="13386" w:name="_Toc146962446"/>
      <w:bookmarkStart w:id="13387" w:name="_Toc187256811"/>
      <w:r w:rsidRPr="00931575">
        <w:rPr>
          <w:lang w:eastAsia="sv-SE"/>
        </w:rPr>
        <w:t>B.7.</w:t>
      </w:r>
      <w:r w:rsidRPr="00931575">
        <w:rPr>
          <w:lang w:val="en-US" w:eastAsia="sv-SE"/>
        </w:rPr>
        <w:t>2</w:t>
      </w:r>
      <w:r w:rsidRPr="00931575">
        <w:rPr>
          <w:lang w:eastAsia="sv-SE"/>
        </w:rPr>
        <w:tab/>
        <w:t>Relative method</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3388" w:name="_Toc21103087"/>
      <w:bookmarkStart w:id="13389" w:name="_Toc29810936"/>
      <w:bookmarkStart w:id="13390" w:name="_Toc36636297"/>
      <w:bookmarkStart w:id="13391" w:name="_Toc37273243"/>
      <w:bookmarkStart w:id="13392" w:name="_Toc45886333"/>
      <w:bookmarkStart w:id="13393" w:name="_Toc53183378"/>
      <w:bookmarkStart w:id="13394" w:name="_Toc58916090"/>
      <w:bookmarkStart w:id="13395" w:name="_Toc66701237"/>
      <w:bookmarkStart w:id="13396" w:name="_Toc68697394"/>
      <w:bookmarkStart w:id="13397" w:name="_Toc74928389"/>
      <w:bookmarkStart w:id="13398" w:name="_Toc76115488"/>
      <w:bookmarkStart w:id="13399" w:name="_Toc76544895"/>
      <w:bookmarkStart w:id="13400" w:name="_Toc82541712"/>
      <w:bookmarkStart w:id="13401" w:name="_Toc89952359"/>
      <w:bookmarkStart w:id="13402" w:name="_Toc98767455"/>
      <w:bookmarkStart w:id="13403" w:name="_Toc106203503"/>
      <w:bookmarkStart w:id="13404" w:name="_Toc115187802"/>
      <w:bookmarkStart w:id="13405" w:name="_Toc121994357"/>
      <w:bookmarkStart w:id="13406" w:name="_Toc124153365"/>
      <w:bookmarkStart w:id="13407" w:name="_Toc131538667"/>
      <w:bookmarkStart w:id="13408" w:name="_Toc137391787"/>
      <w:bookmarkStart w:id="13409" w:name="_Toc146962447"/>
      <w:bookmarkStart w:id="13410" w:name="_Toc187256812"/>
      <w:r w:rsidRPr="00931575">
        <w:t>Annex C (informative):</w:t>
      </w:r>
      <w:r w:rsidRPr="00931575">
        <w:br/>
        <w:t>Test tolerances and derivation of test requirements</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411" w:name="_Toc21103088"/>
      <w:bookmarkStart w:id="13412" w:name="_Toc29810937"/>
      <w:bookmarkStart w:id="13413" w:name="_Toc36636298"/>
      <w:bookmarkStart w:id="13414" w:name="_Toc37273244"/>
      <w:bookmarkStart w:id="13415" w:name="_Toc45886334"/>
      <w:bookmarkStart w:id="13416" w:name="_Toc53183379"/>
      <w:bookmarkStart w:id="13417" w:name="_Toc58916091"/>
      <w:bookmarkStart w:id="13418" w:name="_Toc66701238"/>
      <w:bookmarkStart w:id="13419" w:name="_Toc68697395"/>
      <w:bookmarkStart w:id="13420" w:name="_Toc74928390"/>
      <w:bookmarkStart w:id="13421" w:name="_Toc76115489"/>
      <w:bookmarkStart w:id="13422" w:name="_Toc76544896"/>
      <w:bookmarkStart w:id="13423" w:name="_Toc82541713"/>
      <w:bookmarkStart w:id="13424" w:name="_Toc89952360"/>
      <w:bookmarkStart w:id="13425" w:name="_Toc98767456"/>
      <w:bookmarkStart w:id="13426" w:name="_Toc106203504"/>
      <w:bookmarkStart w:id="13427" w:name="_Toc115187803"/>
      <w:bookmarkStart w:id="13428" w:name="_Toc121994358"/>
      <w:bookmarkStart w:id="13429" w:name="_Toc124153366"/>
      <w:bookmarkStart w:id="13430" w:name="_Toc131538668"/>
      <w:bookmarkStart w:id="13431" w:name="_Toc137391788"/>
      <w:bookmarkStart w:id="13432" w:name="_Toc146962448"/>
      <w:bookmarkStart w:id="13433" w:name="_Toc187256813"/>
      <w:r w:rsidRPr="00931575">
        <w:t>C.1</w:t>
      </w:r>
      <w:r w:rsidRPr="00931575">
        <w:tab/>
      </w:r>
      <w:r w:rsidRPr="00931575">
        <w:rPr>
          <w:lang w:eastAsia="sv-SE"/>
        </w:rPr>
        <w:t>Measurement of t</w:t>
      </w:r>
      <w:r w:rsidRPr="00931575">
        <w:t>ransmitter</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3434" w:name="_Toc21103089"/>
      <w:bookmarkStart w:id="13435" w:name="_Toc29810938"/>
      <w:bookmarkStart w:id="13436" w:name="_Toc36636299"/>
      <w:bookmarkStart w:id="13437" w:name="_Toc37273245"/>
      <w:bookmarkStart w:id="13438" w:name="_Toc45886335"/>
      <w:bookmarkStart w:id="13439" w:name="_Toc53183380"/>
      <w:bookmarkStart w:id="13440" w:name="_Toc58916092"/>
      <w:bookmarkStart w:id="13441" w:name="_Toc66701239"/>
      <w:bookmarkStart w:id="13442" w:name="_Toc68697396"/>
      <w:bookmarkStart w:id="13443" w:name="_Toc74928391"/>
      <w:bookmarkStart w:id="13444" w:name="_Toc76115490"/>
      <w:bookmarkStart w:id="13445" w:name="_Toc76544897"/>
      <w:bookmarkStart w:id="13446" w:name="_Toc82541714"/>
      <w:bookmarkStart w:id="13447" w:name="_Toc89952361"/>
      <w:bookmarkStart w:id="13448" w:name="_Toc98767457"/>
      <w:bookmarkStart w:id="13449" w:name="_Toc106203505"/>
      <w:bookmarkStart w:id="13450" w:name="_Toc115187804"/>
      <w:bookmarkStart w:id="13451" w:name="_Toc121994359"/>
      <w:bookmarkStart w:id="13452" w:name="_Toc124153367"/>
      <w:bookmarkStart w:id="13453" w:name="_Toc131538669"/>
      <w:bookmarkStart w:id="13454" w:name="_Toc137391789"/>
      <w:bookmarkStart w:id="13455" w:name="_Toc146962449"/>
      <w:bookmarkStart w:id="13456" w:name="_Toc187256814"/>
      <w:r w:rsidRPr="00931575">
        <w:t>C.2</w:t>
      </w:r>
      <w:r w:rsidRPr="00931575">
        <w:tab/>
      </w:r>
      <w:r w:rsidRPr="00931575">
        <w:rPr>
          <w:lang w:eastAsia="sv-SE"/>
        </w:rPr>
        <w:t>Measurement of receiv</w:t>
      </w:r>
      <w:r w:rsidRPr="00931575">
        <w:t>er</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3457" w:name="_Toc21103090"/>
      <w:bookmarkStart w:id="13458" w:name="_Toc29810939"/>
      <w:bookmarkStart w:id="13459" w:name="_Toc36636300"/>
      <w:bookmarkStart w:id="13460" w:name="_Toc37273246"/>
      <w:bookmarkStart w:id="13461" w:name="_Toc45886336"/>
      <w:bookmarkStart w:id="13462" w:name="_Toc53183381"/>
      <w:bookmarkStart w:id="13463" w:name="_Toc58916093"/>
      <w:bookmarkStart w:id="13464" w:name="_Toc66701240"/>
      <w:bookmarkStart w:id="13465" w:name="_Toc68697397"/>
      <w:bookmarkStart w:id="13466" w:name="_Toc74928392"/>
      <w:bookmarkStart w:id="13467" w:name="_Toc76115491"/>
      <w:bookmarkStart w:id="13468" w:name="_Toc76544898"/>
      <w:bookmarkStart w:id="13469" w:name="_Toc82541715"/>
      <w:bookmarkStart w:id="13470" w:name="_Toc89952362"/>
      <w:bookmarkStart w:id="13471" w:name="_Toc98767458"/>
      <w:bookmarkStart w:id="13472" w:name="_Toc106203506"/>
      <w:bookmarkStart w:id="13473" w:name="_Toc115187805"/>
      <w:bookmarkStart w:id="13474" w:name="_Toc121994360"/>
      <w:bookmarkStart w:id="13475" w:name="_Toc124153368"/>
      <w:bookmarkStart w:id="13476" w:name="_Toc131538670"/>
      <w:bookmarkStart w:id="13477" w:name="_Toc137391790"/>
      <w:bookmarkStart w:id="13478" w:name="_Toc146962450"/>
      <w:bookmarkStart w:id="13479" w:name="_Toc187256815"/>
      <w:r w:rsidRPr="00931575">
        <w:t>C.3</w:t>
      </w:r>
      <w:r w:rsidRPr="00931575">
        <w:tab/>
      </w:r>
      <w:r w:rsidRPr="00931575">
        <w:rPr>
          <w:lang w:eastAsia="sv-SE"/>
        </w:rPr>
        <w:t>Measurement of performance requirements</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3480" w:name="_Toc21103091"/>
      <w:bookmarkStart w:id="13481" w:name="_Toc29810940"/>
      <w:bookmarkStart w:id="13482" w:name="_Toc36636301"/>
      <w:bookmarkStart w:id="13483" w:name="_Toc37273247"/>
      <w:bookmarkStart w:id="13484" w:name="_Toc45886337"/>
      <w:bookmarkStart w:id="13485" w:name="_Toc53183382"/>
      <w:bookmarkStart w:id="13486" w:name="_Toc58916094"/>
      <w:bookmarkStart w:id="13487" w:name="_Toc66701241"/>
      <w:bookmarkStart w:id="13488" w:name="_Toc68697398"/>
      <w:bookmarkStart w:id="13489" w:name="_Toc74928393"/>
      <w:bookmarkStart w:id="13490" w:name="_Toc76115492"/>
      <w:bookmarkStart w:id="13491" w:name="_Toc76544899"/>
      <w:bookmarkStart w:id="13492" w:name="_Toc82541716"/>
      <w:bookmarkStart w:id="13493" w:name="_Toc89952363"/>
      <w:bookmarkStart w:id="13494" w:name="_Toc98767459"/>
      <w:bookmarkStart w:id="13495" w:name="_Toc106203507"/>
      <w:bookmarkStart w:id="13496" w:name="_Toc115187806"/>
      <w:bookmarkStart w:id="13497" w:name="_Toc121994361"/>
      <w:bookmarkStart w:id="13498" w:name="_Toc124153369"/>
      <w:bookmarkStart w:id="13499" w:name="_Toc131538671"/>
      <w:bookmarkStart w:id="13500" w:name="_Toc137391791"/>
      <w:bookmarkStart w:id="13501" w:name="_Toc146962451"/>
      <w:bookmarkStart w:id="13502" w:name="_Toc187256816"/>
      <w:r w:rsidRPr="00931575">
        <w:t>Annex D (normative):</w:t>
      </w:r>
      <w:r w:rsidRPr="00931575">
        <w:br/>
        <w:t>Calibration</w:t>
      </w:r>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3503" w:name="_Toc21103092"/>
      <w:bookmarkStart w:id="13504" w:name="_Toc29810941"/>
      <w:bookmarkStart w:id="13505" w:name="_Toc36636302"/>
      <w:bookmarkStart w:id="13506" w:name="_Toc37273248"/>
      <w:bookmarkStart w:id="13507" w:name="_Toc45886338"/>
      <w:bookmarkStart w:id="13508" w:name="_Toc53183383"/>
      <w:bookmarkStart w:id="13509" w:name="_Toc58916095"/>
      <w:bookmarkStart w:id="13510" w:name="_Toc66701242"/>
      <w:bookmarkStart w:id="13511" w:name="_Toc68697399"/>
      <w:bookmarkStart w:id="13512" w:name="_Toc74928394"/>
      <w:bookmarkStart w:id="13513" w:name="_Toc76115493"/>
      <w:bookmarkStart w:id="13514" w:name="_Toc76544900"/>
      <w:bookmarkStart w:id="13515" w:name="_Toc82541717"/>
      <w:bookmarkStart w:id="13516" w:name="_Toc89952364"/>
      <w:bookmarkStart w:id="13517" w:name="_Toc98767460"/>
      <w:bookmarkStart w:id="13518" w:name="_Toc106203508"/>
      <w:bookmarkStart w:id="13519" w:name="_Toc115187807"/>
      <w:bookmarkStart w:id="13520" w:name="_Toc121994362"/>
      <w:bookmarkStart w:id="13521" w:name="_Toc124153370"/>
      <w:bookmarkStart w:id="13522" w:name="_Toc131538672"/>
      <w:bookmarkStart w:id="13523" w:name="_Toc137391792"/>
      <w:bookmarkStart w:id="13524" w:name="_Toc146962452"/>
      <w:bookmarkStart w:id="13525" w:name="_Toc187256817"/>
      <w:r w:rsidRPr="00931575">
        <w:t>Annex E (informative):</w:t>
      </w:r>
      <w:r w:rsidRPr="00931575">
        <w:br/>
        <w:t>OTA measurement system set-up</w:t>
      </w:r>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288F12D7" w14:textId="77777777" w:rsidR="00C45907" w:rsidRPr="00931575" w:rsidRDefault="00C45907" w:rsidP="00C45907">
      <w:pPr>
        <w:pStyle w:val="Heading1"/>
      </w:pPr>
      <w:bookmarkStart w:id="13526" w:name="_Toc21103093"/>
      <w:bookmarkStart w:id="13527" w:name="_Toc29810942"/>
      <w:bookmarkStart w:id="13528" w:name="_Toc36636303"/>
      <w:bookmarkStart w:id="13529" w:name="_Toc37273249"/>
      <w:bookmarkStart w:id="13530" w:name="_Toc45886339"/>
      <w:bookmarkStart w:id="13531" w:name="_Toc53183384"/>
      <w:bookmarkStart w:id="13532" w:name="_Toc58916096"/>
      <w:bookmarkStart w:id="13533" w:name="_Toc66701243"/>
      <w:bookmarkStart w:id="13534" w:name="_Toc68697400"/>
      <w:bookmarkStart w:id="13535" w:name="_Toc74928395"/>
      <w:bookmarkStart w:id="13536" w:name="_Toc76115494"/>
      <w:bookmarkStart w:id="13537" w:name="_Toc76544901"/>
      <w:bookmarkStart w:id="13538" w:name="_Toc82541718"/>
      <w:bookmarkStart w:id="13539" w:name="_Toc89952365"/>
      <w:bookmarkStart w:id="13540" w:name="_Toc98767461"/>
      <w:bookmarkStart w:id="13541" w:name="_Toc106203509"/>
      <w:bookmarkStart w:id="13542" w:name="_Toc115187808"/>
      <w:bookmarkStart w:id="13543" w:name="_Toc121994363"/>
      <w:bookmarkStart w:id="13544" w:name="_Toc124153371"/>
      <w:bookmarkStart w:id="13545" w:name="_Toc131538673"/>
      <w:bookmarkStart w:id="13546" w:name="_Toc137391793"/>
      <w:bookmarkStart w:id="13547" w:name="_Toc146962453"/>
      <w:bookmarkStart w:id="13548" w:name="_Toc187256818"/>
      <w:r w:rsidRPr="00931575">
        <w:t>E.1</w:t>
      </w:r>
      <w:r w:rsidRPr="00931575">
        <w:tab/>
        <w:t>Transmitter</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p>
    <w:p w14:paraId="13D28B2A" w14:textId="77777777" w:rsidR="00C45907" w:rsidRPr="00931575" w:rsidRDefault="00C45907" w:rsidP="00C45907">
      <w:pPr>
        <w:pStyle w:val="Heading2"/>
      </w:pPr>
      <w:bookmarkStart w:id="13549" w:name="_Toc21103094"/>
      <w:bookmarkStart w:id="13550" w:name="_Toc29810943"/>
      <w:bookmarkStart w:id="13551" w:name="_Toc36636304"/>
      <w:bookmarkStart w:id="13552" w:name="_Toc37273250"/>
      <w:bookmarkStart w:id="13553" w:name="_Toc45886340"/>
      <w:bookmarkStart w:id="13554" w:name="_Toc53183385"/>
      <w:bookmarkStart w:id="13555" w:name="_Toc58916097"/>
      <w:bookmarkStart w:id="13556" w:name="_Toc66701244"/>
      <w:bookmarkStart w:id="13557" w:name="_Toc68697401"/>
      <w:bookmarkStart w:id="13558" w:name="_Toc74928396"/>
      <w:bookmarkStart w:id="13559" w:name="_Toc76115495"/>
      <w:bookmarkStart w:id="13560" w:name="_Toc76544902"/>
      <w:bookmarkStart w:id="13561" w:name="_Toc82541719"/>
      <w:bookmarkStart w:id="13562" w:name="_Toc89952366"/>
      <w:bookmarkStart w:id="13563" w:name="_Toc98767462"/>
      <w:bookmarkStart w:id="13564" w:name="_Toc106203510"/>
      <w:bookmarkStart w:id="13565" w:name="_Toc115187809"/>
      <w:bookmarkStart w:id="13566" w:name="_Toc121994364"/>
      <w:bookmarkStart w:id="13567" w:name="_Toc124153372"/>
      <w:bookmarkStart w:id="13568" w:name="_Toc131538674"/>
      <w:bookmarkStart w:id="13569" w:name="_Toc137391794"/>
      <w:bookmarkStart w:id="13570" w:name="_Toc146962454"/>
      <w:bookmarkStart w:id="13571" w:name="_Toc18725681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572" w:name="_Toc21103095"/>
      <w:bookmarkStart w:id="13573" w:name="_Toc29810944"/>
      <w:bookmarkStart w:id="13574" w:name="_Toc36636305"/>
      <w:bookmarkStart w:id="13575" w:name="_Toc37273251"/>
      <w:bookmarkStart w:id="13576" w:name="_Toc45886341"/>
      <w:bookmarkStart w:id="13577" w:name="_Toc53183386"/>
      <w:bookmarkStart w:id="13578" w:name="_Toc58916098"/>
      <w:bookmarkStart w:id="13579" w:name="_Toc66701245"/>
      <w:bookmarkStart w:id="13580" w:name="_Toc68697402"/>
      <w:bookmarkStart w:id="13581" w:name="_Toc74928397"/>
      <w:bookmarkStart w:id="13582" w:name="_Toc76115496"/>
      <w:bookmarkStart w:id="13583" w:name="_Toc76544903"/>
      <w:bookmarkStart w:id="13584" w:name="_Toc82541720"/>
      <w:bookmarkStart w:id="13585" w:name="_Toc89952367"/>
      <w:bookmarkStart w:id="13586" w:name="_Toc98767463"/>
      <w:bookmarkStart w:id="13587" w:name="_Toc106203511"/>
      <w:bookmarkStart w:id="13588" w:name="_Toc115187810"/>
      <w:bookmarkStart w:id="13589" w:name="_Toc121994365"/>
      <w:bookmarkStart w:id="13590" w:name="_Toc124153373"/>
      <w:bookmarkStart w:id="13591" w:name="_Toc131538675"/>
      <w:bookmarkStart w:id="13592" w:name="_Toc137391795"/>
      <w:bookmarkStart w:id="13593" w:name="_Toc146962455"/>
      <w:bookmarkStart w:id="13594" w:name="_Toc187256820"/>
      <w:r w:rsidRPr="00931575">
        <w:t>E.1.2</w:t>
      </w:r>
      <w:r w:rsidRPr="00931575">
        <w:tab/>
        <w:t>OTA base station</w:t>
      </w:r>
      <w:r w:rsidRPr="00931575" w:rsidDel="002421F5">
        <w:t xml:space="preserve"> </w:t>
      </w:r>
      <w:r w:rsidRPr="00931575">
        <w:t>output power, OTA ACLR, OTA operating band unwanted emissions</w:t>
      </w:r>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3595" w:name="_Toc21103096"/>
      <w:bookmarkStart w:id="13596" w:name="_Toc29810945"/>
      <w:bookmarkStart w:id="13597" w:name="_Toc36636306"/>
      <w:bookmarkStart w:id="13598" w:name="_Toc37273252"/>
      <w:bookmarkStart w:id="13599" w:name="_Toc45886342"/>
      <w:bookmarkStart w:id="13600" w:name="_Toc53183387"/>
      <w:bookmarkStart w:id="13601" w:name="_Toc58916099"/>
      <w:bookmarkStart w:id="13602" w:name="_Toc66701246"/>
      <w:bookmarkStart w:id="13603" w:name="_Toc68697403"/>
      <w:bookmarkStart w:id="13604" w:name="_Toc74928398"/>
      <w:bookmarkStart w:id="13605" w:name="_Toc76115497"/>
      <w:bookmarkStart w:id="13606"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607" w:name="_Toc82541721"/>
      <w:bookmarkStart w:id="13608" w:name="_Toc89952368"/>
      <w:bookmarkStart w:id="13609" w:name="_Toc98767464"/>
      <w:bookmarkStart w:id="13610" w:name="_Toc106203512"/>
      <w:bookmarkStart w:id="13611" w:name="_Toc115187811"/>
      <w:bookmarkStart w:id="13612" w:name="_Toc121994366"/>
      <w:bookmarkStart w:id="13613" w:name="_Toc124153374"/>
      <w:bookmarkStart w:id="13614" w:name="_Toc131538676"/>
      <w:bookmarkStart w:id="13615" w:name="_Toc137391796"/>
      <w:bookmarkStart w:id="13616" w:name="_Toc146962456"/>
      <w:bookmarkStart w:id="13617" w:name="_Toc187256821"/>
      <w:r w:rsidRPr="00931575">
        <w:t>E.1.3</w:t>
      </w:r>
      <w:r w:rsidRPr="00931575">
        <w:tab/>
        <w:t>OTA spurious emissions</w:t>
      </w:r>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618" w:name="_Toc21103097"/>
      <w:bookmarkStart w:id="13619" w:name="_Toc29810946"/>
      <w:bookmarkStart w:id="13620" w:name="_Toc36636307"/>
      <w:bookmarkStart w:id="13621" w:name="_Toc37273253"/>
      <w:bookmarkStart w:id="13622" w:name="_Toc45886343"/>
      <w:bookmarkStart w:id="13623" w:name="_Toc53183388"/>
      <w:bookmarkStart w:id="13624" w:name="_Toc58916100"/>
      <w:bookmarkStart w:id="13625" w:name="_Toc66701247"/>
      <w:bookmarkStart w:id="13626" w:name="_Toc68697404"/>
      <w:bookmarkStart w:id="13627" w:name="_Toc74928399"/>
      <w:bookmarkStart w:id="13628" w:name="_Toc76115498"/>
      <w:bookmarkStart w:id="13629" w:name="_Toc76544905"/>
      <w:bookmarkStart w:id="13630" w:name="_Toc82541722"/>
      <w:bookmarkStart w:id="13631" w:name="_Toc89952369"/>
      <w:bookmarkStart w:id="13632" w:name="_Toc98767465"/>
      <w:bookmarkStart w:id="13633" w:name="_Toc106203513"/>
      <w:bookmarkStart w:id="13634" w:name="_Toc115187812"/>
      <w:bookmarkStart w:id="13635" w:name="_Toc121994367"/>
      <w:bookmarkStart w:id="13636" w:name="_Toc124153375"/>
      <w:bookmarkStart w:id="13637" w:name="_Toc131538677"/>
      <w:bookmarkStart w:id="13638" w:name="_Toc137391797"/>
      <w:bookmarkStart w:id="13639" w:name="_Toc146962457"/>
      <w:bookmarkStart w:id="13640" w:name="_Toc187256822"/>
      <w:r w:rsidRPr="00931575">
        <w:t>E.1.4</w:t>
      </w:r>
      <w:r w:rsidRPr="00931575">
        <w:tab/>
        <w:t>OTA co-location emissions, OTA transmit ON/OFF power (</w:t>
      </w:r>
      <w:r w:rsidRPr="00931575">
        <w:rPr>
          <w:i/>
        </w:rPr>
        <w:t>BS type 1-O</w:t>
      </w:r>
      <w:r w:rsidRPr="00931575">
        <w:t>)</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641" w:name="_Toc21103098"/>
      <w:bookmarkStart w:id="13642" w:name="_Toc29810947"/>
      <w:bookmarkStart w:id="13643" w:name="_Toc36636308"/>
      <w:bookmarkStart w:id="13644" w:name="_Toc37273254"/>
      <w:bookmarkStart w:id="13645" w:name="_Toc45886344"/>
      <w:bookmarkStart w:id="13646" w:name="_Toc53183389"/>
      <w:bookmarkStart w:id="13647" w:name="_Toc58916101"/>
      <w:bookmarkStart w:id="13648" w:name="_Toc66701248"/>
      <w:bookmarkStart w:id="13649" w:name="_Toc68697405"/>
      <w:bookmarkStart w:id="13650" w:name="_Toc74928400"/>
      <w:bookmarkStart w:id="13651" w:name="_Toc76115499"/>
      <w:bookmarkStart w:id="13652" w:name="_Toc76544906"/>
      <w:bookmarkStart w:id="13653"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654" w:name="_Toc89952370"/>
      <w:bookmarkStart w:id="13655" w:name="_Toc98767466"/>
      <w:bookmarkStart w:id="13656" w:name="_Toc106203514"/>
      <w:bookmarkStart w:id="13657" w:name="_Toc115187813"/>
      <w:bookmarkStart w:id="13658" w:name="_Toc121994368"/>
      <w:bookmarkStart w:id="13659" w:name="_Toc124153376"/>
      <w:bookmarkStart w:id="13660" w:name="_Toc131538678"/>
      <w:bookmarkStart w:id="13661" w:name="_Toc137391798"/>
      <w:bookmarkStart w:id="13662" w:name="_Toc146962458"/>
      <w:bookmarkStart w:id="13663" w:name="_Toc187256823"/>
      <w:r w:rsidRPr="00931575">
        <w:t>E.1.5</w:t>
      </w:r>
      <w:r w:rsidRPr="00931575">
        <w:tab/>
        <w:t>OTA transmitter intermodulation</w:t>
      </w:r>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664" w:name="_Toc21103099"/>
      <w:bookmarkStart w:id="13665" w:name="_Toc29810948"/>
      <w:bookmarkStart w:id="13666" w:name="_Toc36636309"/>
      <w:bookmarkStart w:id="13667" w:name="_Toc37273255"/>
      <w:bookmarkStart w:id="13668" w:name="_Toc45886345"/>
      <w:bookmarkStart w:id="13669" w:name="_Toc53183390"/>
      <w:bookmarkStart w:id="13670" w:name="_Toc58916102"/>
      <w:bookmarkStart w:id="13671" w:name="_Toc66701249"/>
      <w:bookmarkStart w:id="13672" w:name="_Toc68697406"/>
      <w:bookmarkStart w:id="13673" w:name="_Toc74928401"/>
      <w:bookmarkStart w:id="13674" w:name="_Toc76115500"/>
      <w:bookmarkStart w:id="13675" w:name="_Toc76544907"/>
      <w:bookmarkStart w:id="13676"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677" w:name="_Toc89952371"/>
      <w:bookmarkStart w:id="13678" w:name="_Toc98767467"/>
      <w:bookmarkStart w:id="13679" w:name="_Toc106203515"/>
      <w:bookmarkStart w:id="13680" w:name="_Toc115187814"/>
      <w:bookmarkStart w:id="13681" w:name="_Toc121994369"/>
      <w:bookmarkStart w:id="13682" w:name="_Toc124153377"/>
      <w:bookmarkStart w:id="13683" w:name="_Toc131538679"/>
      <w:bookmarkStart w:id="13684" w:name="_Toc137391799"/>
      <w:bookmarkStart w:id="13685" w:name="_Toc146962459"/>
      <w:bookmarkStart w:id="13686" w:name="_Toc187256824"/>
      <w:r w:rsidRPr="00931575">
        <w:t>E.2</w:t>
      </w:r>
      <w:r w:rsidRPr="00931575">
        <w:tab/>
        <w:t>Receiver</w:t>
      </w:r>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p>
    <w:p w14:paraId="33F87757" w14:textId="77777777" w:rsidR="00C45907" w:rsidRPr="00931575" w:rsidRDefault="00C45907" w:rsidP="00C45907">
      <w:pPr>
        <w:pStyle w:val="Heading2"/>
      </w:pPr>
      <w:bookmarkStart w:id="13687" w:name="_Toc21103100"/>
      <w:bookmarkStart w:id="13688" w:name="_Toc29810949"/>
      <w:bookmarkStart w:id="13689" w:name="_Toc36636310"/>
      <w:bookmarkStart w:id="13690" w:name="_Toc37273256"/>
      <w:bookmarkStart w:id="13691" w:name="_Toc45886346"/>
      <w:bookmarkStart w:id="13692" w:name="_Toc53183391"/>
      <w:bookmarkStart w:id="13693" w:name="_Toc58916103"/>
      <w:bookmarkStart w:id="13694" w:name="_Toc66701250"/>
      <w:bookmarkStart w:id="13695" w:name="_Toc68697407"/>
      <w:bookmarkStart w:id="13696" w:name="_Toc74928402"/>
      <w:bookmarkStart w:id="13697" w:name="_Toc76115501"/>
      <w:bookmarkStart w:id="13698" w:name="_Toc76544908"/>
      <w:bookmarkStart w:id="13699" w:name="_Toc82541725"/>
      <w:bookmarkStart w:id="13700" w:name="_Toc89952372"/>
      <w:bookmarkStart w:id="13701" w:name="_Toc98767468"/>
      <w:bookmarkStart w:id="13702" w:name="_Toc106203516"/>
      <w:bookmarkStart w:id="13703" w:name="_Toc115187815"/>
      <w:bookmarkStart w:id="13704" w:name="_Toc121994370"/>
      <w:bookmarkStart w:id="13705" w:name="_Toc124153378"/>
      <w:bookmarkStart w:id="13706" w:name="_Toc131538680"/>
      <w:bookmarkStart w:id="13707" w:name="_Toc137391800"/>
      <w:bookmarkStart w:id="13708" w:name="_Toc146962460"/>
      <w:bookmarkStart w:id="13709" w:name="_Toc187256825"/>
      <w:r w:rsidRPr="00931575">
        <w:t>E.2.1</w:t>
      </w:r>
      <w:r w:rsidRPr="00931575">
        <w:tab/>
        <w:t>OTA sensitivity and OTA reference sensitivity level</w:t>
      </w:r>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710" w:name="_Toc21103101"/>
      <w:bookmarkStart w:id="13711" w:name="_Toc29810950"/>
      <w:bookmarkStart w:id="13712" w:name="_Toc36636311"/>
      <w:bookmarkStart w:id="13713" w:name="_Toc37273257"/>
      <w:bookmarkStart w:id="13714" w:name="_Toc45886347"/>
      <w:bookmarkStart w:id="13715" w:name="_Toc53183392"/>
      <w:bookmarkStart w:id="13716" w:name="_Toc58916104"/>
      <w:bookmarkStart w:id="13717" w:name="_Toc66701251"/>
      <w:bookmarkStart w:id="13718" w:name="_Toc68697408"/>
      <w:bookmarkStart w:id="13719" w:name="_Toc74928403"/>
      <w:bookmarkStart w:id="13720" w:name="_Toc76115502"/>
      <w:bookmarkStart w:id="13721"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722" w:name="_Toc82541726"/>
      <w:bookmarkStart w:id="13723" w:name="_Toc89952373"/>
      <w:bookmarkStart w:id="13724" w:name="_Toc98767469"/>
      <w:bookmarkStart w:id="13725" w:name="_Toc106203517"/>
      <w:bookmarkStart w:id="13726" w:name="_Toc115187816"/>
      <w:bookmarkStart w:id="13727" w:name="_Toc121994371"/>
      <w:bookmarkStart w:id="13728" w:name="_Toc124153379"/>
      <w:bookmarkStart w:id="13729" w:name="_Toc131538681"/>
      <w:bookmarkStart w:id="13730" w:name="_Toc137391801"/>
      <w:bookmarkStart w:id="13731" w:name="_Toc146962461"/>
      <w:bookmarkStart w:id="13732" w:name="_Toc187256826"/>
      <w:r w:rsidRPr="00931575">
        <w:t>E.2.2</w:t>
      </w:r>
      <w:r w:rsidRPr="00931575">
        <w:tab/>
        <w:t>OTA dynamic range</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733" w:name="_Toc21103102"/>
      <w:bookmarkStart w:id="13734" w:name="_Toc29810951"/>
      <w:bookmarkStart w:id="13735" w:name="_Toc36636312"/>
      <w:bookmarkStart w:id="13736" w:name="_Toc37273258"/>
      <w:bookmarkStart w:id="13737" w:name="_Toc45886348"/>
      <w:bookmarkStart w:id="13738" w:name="_Toc53183393"/>
      <w:bookmarkStart w:id="13739" w:name="_Toc58916105"/>
      <w:bookmarkStart w:id="13740" w:name="_Toc66701252"/>
      <w:bookmarkStart w:id="13741" w:name="_Toc68697409"/>
      <w:bookmarkStart w:id="13742" w:name="_Toc74928404"/>
      <w:bookmarkStart w:id="13743" w:name="_Toc76115503"/>
      <w:bookmarkStart w:id="13744"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745" w:name="_Toc82541727"/>
      <w:bookmarkStart w:id="13746" w:name="_Toc89952374"/>
      <w:bookmarkStart w:id="13747" w:name="_Toc98767470"/>
      <w:bookmarkStart w:id="13748" w:name="_Toc106203518"/>
      <w:bookmarkStart w:id="13749" w:name="_Toc115187817"/>
      <w:bookmarkStart w:id="13750" w:name="_Toc121994372"/>
      <w:bookmarkStart w:id="13751" w:name="_Toc124153380"/>
      <w:bookmarkStart w:id="13752" w:name="_Toc131538682"/>
      <w:bookmarkStart w:id="13753" w:name="_Toc137391802"/>
      <w:bookmarkStart w:id="13754" w:name="_Toc146962462"/>
      <w:bookmarkStart w:id="13755" w:name="_Toc187256827"/>
      <w:r w:rsidRPr="00931575">
        <w:t>E.2.3</w:t>
      </w:r>
      <w:r w:rsidRPr="00931575">
        <w:tab/>
        <w:t>OTA adjacent channel selectivity, general OTA blocking, and OTA narrowband blocking</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756" w:name="_Toc21103103"/>
      <w:bookmarkStart w:id="13757" w:name="_Toc29810952"/>
      <w:bookmarkStart w:id="13758" w:name="_Toc36636313"/>
      <w:bookmarkStart w:id="13759" w:name="_Toc37273259"/>
      <w:bookmarkStart w:id="13760" w:name="_Toc45886349"/>
      <w:bookmarkStart w:id="13761" w:name="_Toc53183394"/>
      <w:bookmarkStart w:id="13762" w:name="_Toc58916106"/>
      <w:bookmarkStart w:id="13763" w:name="_Toc66701253"/>
      <w:bookmarkStart w:id="13764" w:name="_Toc68697410"/>
      <w:bookmarkStart w:id="13765" w:name="_Toc74928405"/>
      <w:bookmarkStart w:id="13766" w:name="_Toc76115504"/>
      <w:bookmarkStart w:id="13767" w:name="_Toc76544911"/>
      <w:bookmarkStart w:id="13768" w:name="_Toc82541728"/>
      <w:bookmarkStart w:id="13769" w:name="_Toc89952375"/>
      <w:bookmarkStart w:id="13770" w:name="_Toc98767471"/>
      <w:bookmarkStart w:id="13771" w:name="_Toc106203519"/>
      <w:bookmarkStart w:id="13772" w:name="_Toc115187818"/>
      <w:bookmarkStart w:id="13773" w:name="_Toc121994373"/>
      <w:bookmarkStart w:id="13774" w:name="_Toc124153381"/>
      <w:bookmarkStart w:id="13775" w:name="_Toc131538683"/>
      <w:bookmarkStart w:id="13776" w:name="_Toc137391803"/>
      <w:bookmarkStart w:id="13777" w:name="_Toc146962463"/>
      <w:bookmarkStart w:id="13778" w:name="_Toc187256828"/>
      <w:r w:rsidRPr="00931575">
        <w:t>E.2.4</w:t>
      </w:r>
      <w:r w:rsidRPr="00931575">
        <w:tab/>
        <w:t>OTA blocking</w:t>
      </w:r>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0485720D" w14:textId="77777777" w:rsidR="00C45907" w:rsidRPr="00931575" w:rsidRDefault="00C45907" w:rsidP="00C45907">
      <w:pPr>
        <w:pStyle w:val="Heading3"/>
        <w:rPr>
          <w:lang w:val="en-US"/>
        </w:rPr>
      </w:pPr>
      <w:bookmarkStart w:id="13779" w:name="_Toc21103104"/>
      <w:bookmarkStart w:id="13780" w:name="_Toc29810953"/>
      <w:bookmarkStart w:id="13781" w:name="_Toc36636314"/>
      <w:bookmarkStart w:id="13782" w:name="_Toc37273260"/>
      <w:bookmarkStart w:id="13783" w:name="_Toc45886350"/>
      <w:bookmarkStart w:id="13784" w:name="_Toc53183395"/>
      <w:bookmarkStart w:id="13785" w:name="_Toc58916107"/>
      <w:bookmarkStart w:id="13786" w:name="_Toc66701254"/>
      <w:bookmarkStart w:id="13787" w:name="_Toc68697411"/>
      <w:bookmarkStart w:id="13788" w:name="_Toc74928406"/>
      <w:bookmarkStart w:id="13789" w:name="_Toc76115505"/>
      <w:bookmarkStart w:id="13790" w:name="_Toc76544912"/>
      <w:bookmarkStart w:id="13791" w:name="_Toc82541729"/>
      <w:bookmarkStart w:id="13792" w:name="_Toc89952376"/>
      <w:bookmarkStart w:id="13793" w:name="_Toc98767472"/>
      <w:bookmarkStart w:id="13794" w:name="_Toc106203520"/>
      <w:bookmarkStart w:id="13795" w:name="_Toc115187819"/>
      <w:bookmarkStart w:id="13796" w:name="_Toc121994374"/>
      <w:bookmarkStart w:id="13797" w:name="_Toc124153382"/>
      <w:bookmarkStart w:id="13798" w:name="_Toc131538684"/>
      <w:bookmarkStart w:id="13799" w:name="_Toc137391804"/>
      <w:bookmarkStart w:id="13800" w:name="_Toc146962464"/>
      <w:bookmarkStart w:id="13801" w:name="_Toc18725682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802" w:name="_Toc21103105"/>
      <w:bookmarkStart w:id="13803" w:name="_Toc29810954"/>
      <w:bookmarkStart w:id="13804" w:name="_Toc36636315"/>
      <w:bookmarkStart w:id="13805" w:name="_Toc37273261"/>
      <w:bookmarkStart w:id="13806" w:name="_Toc45886351"/>
      <w:bookmarkStart w:id="13807" w:name="_Toc53183396"/>
      <w:bookmarkStart w:id="13808" w:name="_Toc58916108"/>
      <w:bookmarkStart w:id="13809" w:name="_Toc66701255"/>
      <w:bookmarkStart w:id="13810" w:name="_Toc68697412"/>
      <w:bookmarkStart w:id="13811" w:name="_Toc74928407"/>
      <w:bookmarkStart w:id="13812" w:name="_Toc76115506"/>
      <w:bookmarkStart w:id="13813"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814" w:name="_Toc82541730"/>
      <w:bookmarkStart w:id="13815" w:name="_Toc89952377"/>
      <w:bookmarkStart w:id="13816" w:name="_Toc98767473"/>
      <w:bookmarkStart w:id="13817" w:name="_Toc106203521"/>
      <w:bookmarkStart w:id="13818" w:name="_Toc115187820"/>
      <w:bookmarkStart w:id="13819" w:name="_Toc121994375"/>
      <w:bookmarkStart w:id="13820" w:name="_Toc124153383"/>
      <w:bookmarkStart w:id="13821" w:name="_Toc131538685"/>
      <w:bookmarkStart w:id="13822" w:name="_Toc137391805"/>
      <w:bookmarkStart w:id="13823" w:name="_Toc146962465"/>
      <w:bookmarkStart w:id="13824" w:name="_Toc18725683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825" w:name="_Toc21103106"/>
      <w:bookmarkStart w:id="13826" w:name="_Toc29810955"/>
      <w:bookmarkStart w:id="13827" w:name="_Toc36636316"/>
      <w:bookmarkStart w:id="13828" w:name="_Toc37273262"/>
      <w:bookmarkStart w:id="13829" w:name="_Toc45886352"/>
      <w:bookmarkStart w:id="13830" w:name="_Toc53183397"/>
      <w:bookmarkStart w:id="13831" w:name="_Toc58916109"/>
      <w:bookmarkStart w:id="13832" w:name="_Toc66701256"/>
      <w:bookmarkStart w:id="13833" w:name="_Toc68697413"/>
      <w:bookmarkStart w:id="13834" w:name="_Toc74928408"/>
      <w:bookmarkStart w:id="13835" w:name="_Toc76115507"/>
      <w:bookmarkStart w:id="13836" w:name="_Toc76544914"/>
      <w:bookmarkStart w:id="13837"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838" w:name="_Toc89952378"/>
      <w:bookmarkStart w:id="13839" w:name="_Toc98767474"/>
      <w:bookmarkStart w:id="13840" w:name="_Toc106203522"/>
      <w:bookmarkStart w:id="13841" w:name="_Toc115187821"/>
      <w:bookmarkStart w:id="13842" w:name="_Toc121994376"/>
      <w:bookmarkStart w:id="13843" w:name="_Toc124153384"/>
      <w:bookmarkStart w:id="13844" w:name="_Toc131538686"/>
      <w:bookmarkStart w:id="13845" w:name="_Toc137391806"/>
      <w:bookmarkStart w:id="13846" w:name="_Toc146962466"/>
      <w:bookmarkStart w:id="13847" w:name="_Toc187256831"/>
      <w:r w:rsidRPr="00931575">
        <w:t>E.2.5</w:t>
      </w:r>
      <w:r w:rsidRPr="00931575">
        <w:tab/>
        <w:t>OTA receiver spurious emissions</w:t>
      </w:r>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848" w:name="_Toc21103107"/>
      <w:bookmarkStart w:id="13849" w:name="_Toc29810956"/>
      <w:bookmarkStart w:id="13850" w:name="_Toc36636317"/>
      <w:bookmarkStart w:id="13851" w:name="_Toc37273263"/>
      <w:bookmarkStart w:id="13852" w:name="_Toc45886353"/>
      <w:bookmarkStart w:id="13853" w:name="_Toc53183398"/>
      <w:bookmarkStart w:id="13854" w:name="_Toc58916110"/>
      <w:bookmarkStart w:id="13855" w:name="_Toc66701257"/>
      <w:bookmarkStart w:id="13856" w:name="_Toc68697414"/>
      <w:bookmarkStart w:id="13857" w:name="_Toc74928409"/>
      <w:bookmarkStart w:id="13858" w:name="_Toc76115508"/>
      <w:bookmarkStart w:id="13859" w:name="_Toc76544915"/>
      <w:bookmarkStart w:id="13860" w:name="_Toc82541732"/>
      <w:bookmarkStart w:id="13861" w:name="_Toc89952379"/>
      <w:bookmarkStart w:id="13862" w:name="_Toc98767475"/>
      <w:bookmarkStart w:id="13863" w:name="_Toc106203523"/>
      <w:bookmarkStart w:id="13864" w:name="_Toc115187822"/>
      <w:bookmarkStart w:id="13865" w:name="_Toc121994377"/>
      <w:bookmarkStart w:id="13866" w:name="_Toc124153385"/>
      <w:bookmarkStart w:id="13867" w:name="_Toc131538687"/>
      <w:bookmarkStart w:id="13868" w:name="_Toc137391807"/>
      <w:bookmarkStart w:id="13869" w:name="_Toc146962467"/>
      <w:bookmarkStart w:id="13870" w:name="_Toc187256832"/>
      <w:r w:rsidRPr="00931575">
        <w:t>E.2.6</w:t>
      </w:r>
      <w:r w:rsidRPr="00931575">
        <w:tab/>
        <w:t>OTA receiver intermodulation</w:t>
      </w:r>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871" w:name="_Toc21103108"/>
      <w:bookmarkStart w:id="13872" w:name="_Toc29810957"/>
      <w:bookmarkStart w:id="13873" w:name="_Toc36636318"/>
      <w:bookmarkStart w:id="13874" w:name="_Toc37273264"/>
      <w:bookmarkStart w:id="13875" w:name="_Toc45886354"/>
      <w:bookmarkStart w:id="13876" w:name="_Toc53183399"/>
      <w:bookmarkStart w:id="13877" w:name="_Toc58916111"/>
      <w:bookmarkStart w:id="13878" w:name="_Toc66701258"/>
      <w:bookmarkStart w:id="13879" w:name="_Toc68697415"/>
      <w:bookmarkStart w:id="13880" w:name="_Toc74928410"/>
      <w:bookmarkStart w:id="13881" w:name="_Toc76115509"/>
      <w:bookmarkStart w:id="13882"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883" w:name="_Toc82541733"/>
      <w:bookmarkStart w:id="13884" w:name="_Toc89952380"/>
      <w:bookmarkStart w:id="13885" w:name="_Toc98767476"/>
      <w:bookmarkStart w:id="13886" w:name="_Toc106203524"/>
      <w:bookmarkStart w:id="13887" w:name="_Toc115187823"/>
      <w:bookmarkStart w:id="13888" w:name="_Toc121994378"/>
      <w:bookmarkStart w:id="13889" w:name="_Toc124153386"/>
      <w:bookmarkStart w:id="13890" w:name="_Toc131538688"/>
      <w:bookmarkStart w:id="13891" w:name="_Toc137391808"/>
      <w:bookmarkStart w:id="13892" w:name="_Toc146962468"/>
      <w:bookmarkStart w:id="13893" w:name="_Toc187256833"/>
      <w:r w:rsidRPr="00931575">
        <w:t>E.2.7</w:t>
      </w:r>
      <w:r w:rsidRPr="00931575">
        <w:tab/>
        <w:t>OTA in-channel selectivity</w:t>
      </w:r>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894" w:name="_Toc21103109"/>
      <w:bookmarkStart w:id="13895" w:name="_Toc29810958"/>
      <w:bookmarkStart w:id="13896" w:name="_Toc36636319"/>
      <w:bookmarkStart w:id="13897" w:name="_Toc37273265"/>
      <w:bookmarkStart w:id="13898" w:name="_Toc45886355"/>
      <w:bookmarkStart w:id="13899" w:name="_Toc53183400"/>
      <w:bookmarkStart w:id="13900" w:name="_Toc58916112"/>
      <w:bookmarkStart w:id="13901" w:name="_Toc66701259"/>
      <w:bookmarkStart w:id="13902" w:name="_Toc68697416"/>
      <w:bookmarkStart w:id="13903" w:name="_Toc74928411"/>
      <w:bookmarkStart w:id="13904" w:name="_Toc76115510"/>
      <w:bookmarkStart w:id="13905" w:name="_Toc76544917"/>
      <w:bookmarkStart w:id="13906" w:name="_Toc82541734"/>
      <w:bookmarkStart w:id="13907" w:name="_Toc89952381"/>
      <w:bookmarkStart w:id="13908" w:name="_Toc98767477"/>
      <w:bookmarkStart w:id="13909" w:name="_Toc106203525"/>
      <w:bookmarkStart w:id="13910" w:name="_Toc115187824"/>
      <w:bookmarkStart w:id="13911" w:name="_Toc121994379"/>
      <w:bookmarkStart w:id="13912" w:name="_Toc124153387"/>
      <w:bookmarkStart w:id="13913" w:name="_Toc131538689"/>
      <w:bookmarkStart w:id="13914" w:name="_Toc137391809"/>
      <w:bookmarkStart w:id="13915" w:name="_Toc146962469"/>
      <w:bookmarkStart w:id="13916" w:name="_Toc187256834"/>
      <w:r w:rsidRPr="00931575">
        <w:t>E.3</w:t>
      </w:r>
      <w:r w:rsidRPr="00931575">
        <w:tab/>
        <w:t>Performance requirements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15pt;height:175.55pt" o:ole="">
            <v:imagedata r:id="rId111" o:title=""/>
          </v:shape>
          <o:OLEObject Type="Embed" ProgID="Visio.Drawing.11" ShapeID="_x0000_i1062" DrawAspect="Content" ObjectID="_1804591788"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917" w:name="_Toc21103110"/>
      <w:bookmarkStart w:id="13918" w:name="_Toc29810959"/>
      <w:bookmarkStart w:id="13919" w:name="_Toc36636320"/>
      <w:bookmarkStart w:id="13920" w:name="_Toc37273266"/>
      <w:bookmarkStart w:id="13921" w:name="_Toc45886356"/>
      <w:bookmarkStart w:id="13922"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923" w:name="_Toc58916113"/>
      <w:bookmarkStart w:id="13924" w:name="_Toc66701260"/>
      <w:bookmarkStart w:id="13925" w:name="_Toc68697417"/>
      <w:bookmarkStart w:id="13926" w:name="_Toc74928412"/>
      <w:bookmarkStart w:id="13927" w:name="_Toc76115511"/>
      <w:bookmarkStart w:id="13928" w:name="_Toc76544918"/>
      <w:bookmarkStart w:id="13929" w:name="_Toc82541735"/>
      <w:bookmarkStart w:id="13930" w:name="_Toc89952382"/>
      <w:bookmarkStart w:id="13931" w:name="_Toc98767478"/>
      <w:bookmarkStart w:id="13932" w:name="_Toc106203526"/>
      <w:bookmarkStart w:id="13933" w:name="_Toc115187825"/>
      <w:bookmarkStart w:id="13934" w:name="_Toc121994380"/>
      <w:bookmarkStart w:id="13935" w:name="_Toc124153388"/>
      <w:bookmarkStart w:id="13936" w:name="_Toc131538690"/>
      <w:bookmarkStart w:id="13937" w:name="_Toc137391810"/>
      <w:bookmarkStart w:id="13938" w:name="_Toc146962470"/>
      <w:bookmarkStart w:id="13939" w:name="_Toc187256835"/>
      <w:r w:rsidRPr="00931575">
        <w:t>Annex F (normative):</w:t>
      </w:r>
      <w:r w:rsidRPr="00931575">
        <w:br/>
        <w:t>Void</w:t>
      </w:r>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940" w:name="_Toc21103111"/>
      <w:bookmarkStart w:id="13941" w:name="_Toc29810960"/>
      <w:bookmarkStart w:id="13942" w:name="_Toc36636321"/>
      <w:bookmarkStart w:id="13943" w:name="_Toc37273267"/>
      <w:bookmarkStart w:id="13944" w:name="_Toc45886357"/>
      <w:bookmarkStart w:id="13945" w:name="_Toc53183402"/>
      <w:bookmarkStart w:id="13946" w:name="_Toc58916114"/>
      <w:bookmarkStart w:id="13947" w:name="_Toc66701261"/>
      <w:bookmarkStart w:id="13948" w:name="_Toc68697418"/>
      <w:bookmarkStart w:id="13949" w:name="_Toc74928413"/>
      <w:bookmarkStart w:id="13950" w:name="_Toc76115512"/>
      <w:bookmarkStart w:id="13951" w:name="_Toc76544919"/>
      <w:bookmarkStart w:id="13952" w:name="_Toc82541736"/>
      <w:bookmarkStart w:id="13953" w:name="_Toc89952383"/>
      <w:bookmarkStart w:id="13954" w:name="_Toc98767479"/>
      <w:bookmarkStart w:id="13955" w:name="_Toc106203527"/>
      <w:bookmarkStart w:id="13956" w:name="_Toc115187826"/>
      <w:bookmarkStart w:id="13957" w:name="_Toc121994381"/>
      <w:bookmarkStart w:id="13958" w:name="_Toc124153389"/>
      <w:bookmarkStart w:id="13959" w:name="_Toc131538691"/>
      <w:bookmarkStart w:id="13960" w:name="_Toc137391811"/>
      <w:bookmarkStart w:id="13961" w:name="_Toc146962471"/>
      <w:bookmarkStart w:id="13962" w:name="_Toc187256836"/>
      <w:r w:rsidRPr="00931575">
        <w:t>Annex G (informative):</w:t>
      </w:r>
      <w:r w:rsidRPr="00931575">
        <w:br/>
        <w:t>Transmitter spatial emissions declaration</w:t>
      </w:r>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p>
    <w:p w14:paraId="40AAD1EC" w14:textId="77777777" w:rsidR="00C45907" w:rsidRPr="00931575" w:rsidRDefault="00C45907" w:rsidP="00C45907">
      <w:pPr>
        <w:pStyle w:val="Heading1"/>
      </w:pPr>
      <w:bookmarkStart w:id="13963" w:name="_Toc21103112"/>
      <w:bookmarkStart w:id="13964" w:name="_Toc29810961"/>
      <w:bookmarkStart w:id="13965" w:name="_Toc36636322"/>
      <w:bookmarkStart w:id="13966" w:name="_Toc37273268"/>
      <w:bookmarkStart w:id="13967" w:name="_Toc45886358"/>
      <w:bookmarkStart w:id="13968" w:name="_Toc53183403"/>
      <w:bookmarkStart w:id="13969" w:name="_Toc58916115"/>
      <w:bookmarkStart w:id="13970" w:name="_Toc66701262"/>
      <w:bookmarkStart w:id="13971" w:name="_Toc68697419"/>
      <w:bookmarkStart w:id="13972" w:name="_Toc74928414"/>
      <w:bookmarkStart w:id="13973" w:name="_Toc76115513"/>
      <w:bookmarkStart w:id="13974" w:name="_Toc76544920"/>
      <w:bookmarkStart w:id="13975" w:name="_Toc82541737"/>
      <w:bookmarkStart w:id="13976" w:name="_Toc89952384"/>
      <w:bookmarkStart w:id="13977" w:name="_Toc98767480"/>
      <w:bookmarkStart w:id="13978" w:name="_Toc106203528"/>
      <w:bookmarkStart w:id="13979" w:name="_Toc115187827"/>
      <w:bookmarkStart w:id="13980" w:name="_Toc121994382"/>
      <w:bookmarkStart w:id="13981" w:name="_Toc124153390"/>
      <w:bookmarkStart w:id="13982" w:name="_Toc131538692"/>
      <w:bookmarkStart w:id="13983" w:name="_Toc137391812"/>
      <w:bookmarkStart w:id="13984" w:name="_Toc146962472"/>
      <w:bookmarkStart w:id="13985" w:name="_Toc187256837"/>
      <w:r w:rsidRPr="00931575">
        <w:t>G.1</w:t>
      </w:r>
      <w:r w:rsidRPr="00931575">
        <w:tab/>
        <w:t>General</w:t>
      </w:r>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986" w:name="_Toc21103113"/>
      <w:bookmarkStart w:id="13987" w:name="_Toc29810962"/>
      <w:bookmarkStart w:id="13988" w:name="_Toc36636323"/>
      <w:bookmarkStart w:id="13989" w:name="_Toc37273269"/>
      <w:bookmarkStart w:id="13990" w:name="_Toc45886359"/>
      <w:bookmarkStart w:id="13991" w:name="_Toc53183404"/>
      <w:bookmarkStart w:id="13992" w:name="_Toc58916116"/>
      <w:bookmarkStart w:id="13993" w:name="_Toc66701263"/>
      <w:bookmarkStart w:id="13994" w:name="_Toc68697420"/>
      <w:bookmarkStart w:id="13995" w:name="_Toc74928415"/>
      <w:bookmarkStart w:id="13996" w:name="_Toc76115514"/>
      <w:bookmarkStart w:id="13997" w:name="_Toc76544921"/>
      <w:bookmarkStart w:id="13998" w:name="_Toc82541738"/>
      <w:bookmarkStart w:id="13999" w:name="_Toc89952385"/>
      <w:bookmarkStart w:id="14000" w:name="_Toc98767481"/>
      <w:bookmarkStart w:id="14001" w:name="_Toc106203529"/>
      <w:bookmarkStart w:id="14002" w:name="_Toc115187828"/>
      <w:bookmarkStart w:id="14003" w:name="_Toc121994383"/>
      <w:bookmarkStart w:id="14004" w:name="_Toc124153391"/>
      <w:bookmarkStart w:id="14005" w:name="_Toc131538693"/>
      <w:bookmarkStart w:id="14006" w:name="_Toc137391813"/>
      <w:bookmarkStart w:id="14007" w:name="_Toc146962473"/>
      <w:bookmarkStart w:id="14008" w:name="_Toc187256838"/>
      <w:r w:rsidRPr="00931575">
        <w:t>G.2</w:t>
      </w:r>
      <w:r w:rsidRPr="00931575">
        <w:tab/>
        <w:t>Declarations</w:t>
      </w:r>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4009" w:name="_Toc21103114"/>
      <w:bookmarkStart w:id="14010" w:name="_Toc29810963"/>
      <w:bookmarkStart w:id="14011" w:name="_Toc36636324"/>
      <w:bookmarkStart w:id="14012" w:name="_Toc37273270"/>
      <w:bookmarkStart w:id="14013" w:name="_Toc45886360"/>
      <w:bookmarkStart w:id="14014" w:name="_Toc53183405"/>
      <w:bookmarkStart w:id="14015" w:name="_Toc58916117"/>
      <w:bookmarkStart w:id="14016" w:name="_Toc66701264"/>
      <w:bookmarkStart w:id="14017" w:name="_Toc68697421"/>
      <w:bookmarkStart w:id="14018" w:name="_Toc74928416"/>
      <w:bookmarkStart w:id="14019" w:name="_Toc76115515"/>
      <w:bookmarkStart w:id="14020" w:name="_Toc76544922"/>
      <w:bookmarkStart w:id="14021" w:name="_Toc82541739"/>
      <w:bookmarkStart w:id="14022" w:name="_Toc89952386"/>
      <w:bookmarkStart w:id="14023" w:name="_Toc98767482"/>
      <w:bookmarkStart w:id="14024" w:name="_Toc106203530"/>
      <w:bookmarkStart w:id="14025" w:name="_Toc115187829"/>
      <w:bookmarkStart w:id="14026" w:name="_Toc121994384"/>
      <w:bookmarkStart w:id="14027" w:name="_Toc124153392"/>
      <w:bookmarkStart w:id="14028" w:name="_Toc131538694"/>
      <w:bookmarkStart w:id="14029" w:name="_Toc137391814"/>
      <w:bookmarkStart w:id="14030" w:name="_Toc146962474"/>
      <w:bookmarkStart w:id="14031" w:name="_Toc187256839"/>
      <w:r w:rsidRPr="00931575">
        <w:t>Annex H (normative):</w:t>
      </w:r>
      <w:r w:rsidRPr="00931575">
        <w:br/>
        <w:t>Characteristics of the interfering signals</w:t>
      </w:r>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4032" w:name="_Toc21103115"/>
      <w:bookmarkStart w:id="14033" w:name="_Toc29810964"/>
      <w:bookmarkStart w:id="14034" w:name="_Toc36636325"/>
      <w:bookmarkStart w:id="14035" w:name="_Toc37273271"/>
      <w:bookmarkStart w:id="14036" w:name="_Toc45886361"/>
      <w:bookmarkStart w:id="14037" w:name="_Toc53183406"/>
      <w:bookmarkStart w:id="14038" w:name="_Toc58916118"/>
      <w:bookmarkStart w:id="14039" w:name="_Toc66701265"/>
      <w:bookmarkStart w:id="14040" w:name="_Toc68697422"/>
      <w:bookmarkStart w:id="14041" w:name="_Toc74928417"/>
      <w:bookmarkStart w:id="14042" w:name="_Toc76115516"/>
      <w:bookmarkStart w:id="14043" w:name="_Toc76544923"/>
      <w:bookmarkStart w:id="14044" w:name="_Toc82541740"/>
      <w:bookmarkStart w:id="14045" w:name="_Toc89952387"/>
      <w:bookmarkStart w:id="14046" w:name="_Toc98767483"/>
      <w:bookmarkStart w:id="14047" w:name="_Toc106203531"/>
      <w:bookmarkStart w:id="14048" w:name="_Toc115187830"/>
      <w:bookmarkStart w:id="14049" w:name="_Toc121994385"/>
      <w:bookmarkStart w:id="14050" w:name="_Toc124153393"/>
      <w:bookmarkStart w:id="14051" w:name="_Toc131538695"/>
      <w:bookmarkStart w:id="14052" w:name="_Toc137391815"/>
      <w:bookmarkStart w:id="14053" w:name="_Toc146962475"/>
      <w:bookmarkStart w:id="14054" w:name="_Toc187256840"/>
      <w:r w:rsidRPr="00931575">
        <w:t>Annex I (normative):</w:t>
      </w:r>
      <w:r w:rsidRPr="00931575">
        <w:br/>
        <w:t>TRP measurement procedures</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p>
    <w:p w14:paraId="7C802D00" w14:textId="77777777" w:rsidR="00C45907" w:rsidRPr="00931575" w:rsidRDefault="00C45907" w:rsidP="00C45907">
      <w:pPr>
        <w:pStyle w:val="Heading1"/>
      </w:pPr>
      <w:bookmarkStart w:id="14055" w:name="_Toc21103116"/>
      <w:bookmarkStart w:id="14056" w:name="_Toc29810965"/>
      <w:bookmarkStart w:id="14057" w:name="_Toc36636326"/>
      <w:bookmarkStart w:id="14058" w:name="_Toc37273272"/>
      <w:bookmarkStart w:id="14059" w:name="_Toc45886362"/>
      <w:bookmarkStart w:id="14060" w:name="_Toc53183407"/>
      <w:bookmarkStart w:id="14061" w:name="_Toc58916119"/>
      <w:bookmarkStart w:id="14062" w:name="_Toc66701266"/>
      <w:bookmarkStart w:id="14063" w:name="_Toc68697423"/>
      <w:bookmarkStart w:id="14064" w:name="_Toc74928418"/>
      <w:bookmarkStart w:id="14065" w:name="_Toc76115517"/>
      <w:bookmarkStart w:id="14066" w:name="_Toc76544924"/>
      <w:bookmarkStart w:id="14067" w:name="_Toc82541741"/>
      <w:bookmarkStart w:id="14068" w:name="_Toc89952388"/>
      <w:bookmarkStart w:id="14069" w:name="_Toc98767484"/>
      <w:bookmarkStart w:id="14070" w:name="_Toc106203532"/>
      <w:bookmarkStart w:id="14071" w:name="_Toc115187831"/>
      <w:bookmarkStart w:id="14072" w:name="_Toc121994386"/>
      <w:bookmarkStart w:id="14073" w:name="_Toc124153394"/>
      <w:bookmarkStart w:id="14074" w:name="_Toc131538696"/>
      <w:bookmarkStart w:id="14075" w:name="_Toc137391816"/>
      <w:bookmarkStart w:id="14076" w:name="_Toc146962476"/>
      <w:bookmarkStart w:id="14077" w:name="_Toc187256841"/>
      <w:r w:rsidRPr="00931575">
        <w:t>I.1</w:t>
      </w:r>
      <w:r w:rsidRPr="00931575">
        <w:tab/>
        <w:t>General</w:t>
      </w:r>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078" w:name="_Toc21103117"/>
      <w:bookmarkStart w:id="14079" w:name="_Toc29810966"/>
      <w:bookmarkStart w:id="14080" w:name="_Toc36636327"/>
      <w:bookmarkStart w:id="14081" w:name="_Toc37273273"/>
      <w:bookmarkStart w:id="14082" w:name="_Toc45886363"/>
      <w:bookmarkStart w:id="14083" w:name="_Toc53183408"/>
      <w:bookmarkStart w:id="14084" w:name="_Toc58916120"/>
      <w:bookmarkStart w:id="14085" w:name="_Toc66701267"/>
      <w:bookmarkStart w:id="14086" w:name="_Toc68697424"/>
      <w:bookmarkStart w:id="14087" w:name="_Toc74928419"/>
      <w:bookmarkStart w:id="14088" w:name="_Toc76115518"/>
      <w:bookmarkStart w:id="14089" w:name="_Toc76544925"/>
      <w:bookmarkStart w:id="14090" w:name="_Toc82541742"/>
      <w:bookmarkStart w:id="14091" w:name="_Toc89952389"/>
      <w:bookmarkStart w:id="14092" w:name="_Toc98767485"/>
      <w:bookmarkStart w:id="14093" w:name="_Toc106203533"/>
      <w:bookmarkStart w:id="14094" w:name="_Toc115187832"/>
      <w:bookmarkStart w:id="14095" w:name="_Toc121994387"/>
      <w:bookmarkStart w:id="14096" w:name="_Toc124153395"/>
      <w:bookmarkStart w:id="14097" w:name="_Toc131538697"/>
      <w:bookmarkStart w:id="14098" w:name="_Toc137391817"/>
      <w:bookmarkStart w:id="14099" w:name="_Toc146962477"/>
      <w:bookmarkStart w:id="14100" w:name="_Toc187256842"/>
      <w:r w:rsidRPr="00931575">
        <w:t>I.2</w:t>
      </w:r>
      <w:r w:rsidRPr="00931575">
        <w:tab/>
        <w:t>Spherical equal angle grid</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681129E1" w14:textId="77777777" w:rsidR="00C45907" w:rsidRPr="00931575" w:rsidRDefault="00C45907" w:rsidP="00C45907">
      <w:pPr>
        <w:pStyle w:val="Heading2"/>
      </w:pPr>
      <w:bookmarkStart w:id="14101" w:name="_Toc21103118"/>
      <w:bookmarkStart w:id="14102" w:name="_Toc29810967"/>
      <w:bookmarkStart w:id="14103" w:name="_Toc36636328"/>
      <w:bookmarkStart w:id="14104" w:name="_Toc37273274"/>
      <w:bookmarkStart w:id="14105" w:name="_Toc45886364"/>
      <w:bookmarkStart w:id="14106" w:name="_Toc53183409"/>
      <w:bookmarkStart w:id="14107" w:name="_Toc58916121"/>
      <w:bookmarkStart w:id="14108" w:name="_Toc66701268"/>
      <w:bookmarkStart w:id="14109" w:name="_Toc68697425"/>
      <w:bookmarkStart w:id="14110" w:name="_Toc74928420"/>
      <w:bookmarkStart w:id="14111" w:name="_Toc76115519"/>
      <w:bookmarkStart w:id="14112" w:name="_Toc76544926"/>
      <w:bookmarkStart w:id="14113" w:name="_Toc82541743"/>
      <w:bookmarkStart w:id="14114" w:name="_Toc89952390"/>
      <w:bookmarkStart w:id="14115" w:name="_Toc98767486"/>
      <w:bookmarkStart w:id="14116" w:name="_Toc106203534"/>
      <w:bookmarkStart w:id="14117" w:name="_Toc115187833"/>
      <w:bookmarkStart w:id="14118" w:name="_Toc121994388"/>
      <w:bookmarkStart w:id="14119" w:name="_Toc124153396"/>
      <w:bookmarkStart w:id="14120" w:name="_Toc131538698"/>
      <w:bookmarkStart w:id="14121" w:name="_Toc137391818"/>
      <w:bookmarkStart w:id="14122" w:name="_Toc146962478"/>
      <w:bookmarkStart w:id="14123" w:name="_Toc187256843"/>
      <w:r w:rsidRPr="00931575">
        <w:rPr>
          <w:rFonts w:hint="eastAsia"/>
          <w:lang w:eastAsia="zh-CN"/>
        </w:rPr>
        <w:t>I.2.</w:t>
      </w:r>
      <w:r w:rsidRPr="00931575">
        <w:rPr>
          <w:lang w:eastAsia="zh-CN"/>
        </w:rPr>
        <w:t>1</w:t>
      </w:r>
      <w:r w:rsidRPr="00931575">
        <w:tab/>
        <w:t>General</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124" w:name="_Toc21103119"/>
      <w:bookmarkStart w:id="14125" w:name="_Toc29810968"/>
      <w:bookmarkStart w:id="14126" w:name="_Toc36636329"/>
      <w:bookmarkStart w:id="14127" w:name="_Toc37273275"/>
      <w:bookmarkStart w:id="14128" w:name="_Toc45886365"/>
      <w:bookmarkStart w:id="14129" w:name="_Toc53183410"/>
      <w:bookmarkStart w:id="14130" w:name="_Toc58916122"/>
      <w:bookmarkStart w:id="14131" w:name="_Toc66701269"/>
      <w:bookmarkStart w:id="14132" w:name="_Toc68697426"/>
      <w:bookmarkStart w:id="14133" w:name="_Toc74928421"/>
      <w:bookmarkStart w:id="14134" w:name="_Toc76115520"/>
      <w:bookmarkStart w:id="14135" w:name="_Toc76544927"/>
      <w:bookmarkStart w:id="14136" w:name="_Toc82541744"/>
      <w:bookmarkStart w:id="14137" w:name="_Toc89952391"/>
      <w:bookmarkStart w:id="14138" w:name="_Toc98767487"/>
      <w:bookmarkStart w:id="14139" w:name="_Toc106203535"/>
      <w:bookmarkStart w:id="14140" w:name="_Toc115187834"/>
      <w:bookmarkStart w:id="14141" w:name="_Toc121994389"/>
      <w:bookmarkStart w:id="14142" w:name="_Toc124153397"/>
      <w:bookmarkStart w:id="14143" w:name="_Toc131538699"/>
      <w:bookmarkStart w:id="14144" w:name="_Toc137391819"/>
      <w:bookmarkStart w:id="14145" w:name="_Toc146962479"/>
      <w:bookmarkStart w:id="14146" w:name="_Toc187256844"/>
      <w:r w:rsidRPr="00931575">
        <w:rPr>
          <w:rFonts w:hint="eastAsia"/>
          <w:lang w:eastAsia="zh-CN"/>
        </w:rPr>
        <w:t>I.2.2</w:t>
      </w:r>
      <w:r w:rsidRPr="00931575">
        <w:tab/>
        <w:t>Reference angular step criteria</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45pt;height:15.45pt" o:ole="">
            <v:imagedata r:id="rId115" o:title=""/>
          </v:shape>
          <o:OLEObject Type="Embed" ProgID="Equation.3" ShapeID="_x0000_i1063" DrawAspect="Content" ObjectID="_1804591789"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147" w:name="_Toc21103120"/>
      <w:bookmarkStart w:id="14148" w:name="_Toc29810969"/>
      <w:bookmarkStart w:id="14149" w:name="_Toc36636330"/>
      <w:bookmarkStart w:id="14150" w:name="_Toc37273276"/>
      <w:bookmarkStart w:id="14151" w:name="_Toc45886366"/>
      <w:bookmarkStart w:id="14152" w:name="_Toc53183411"/>
      <w:bookmarkStart w:id="14153" w:name="_Toc58916123"/>
      <w:bookmarkStart w:id="14154" w:name="_Toc66701270"/>
      <w:bookmarkStart w:id="14155" w:name="_Toc68697427"/>
      <w:bookmarkStart w:id="14156" w:name="_Toc74928422"/>
      <w:bookmarkStart w:id="14157" w:name="_Toc76115521"/>
      <w:bookmarkStart w:id="14158" w:name="_Toc76544928"/>
      <w:bookmarkStart w:id="14159" w:name="_Toc82541745"/>
      <w:bookmarkStart w:id="14160" w:name="_Toc89952392"/>
      <w:bookmarkStart w:id="14161" w:name="_Toc98767488"/>
      <w:bookmarkStart w:id="14162" w:name="_Toc106203536"/>
      <w:bookmarkStart w:id="14163" w:name="_Toc115187835"/>
      <w:bookmarkStart w:id="14164" w:name="_Toc121994390"/>
      <w:bookmarkStart w:id="14165" w:name="_Toc124153398"/>
      <w:bookmarkStart w:id="14166" w:name="_Toc131538700"/>
      <w:bookmarkStart w:id="14167" w:name="_Toc137391820"/>
      <w:bookmarkStart w:id="14168" w:name="_Toc146962480"/>
      <w:bookmarkStart w:id="14169" w:name="_Toc187256845"/>
      <w:r w:rsidRPr="00931575">
        <w:t>I.3</w:t>
      </w:r>
      <w:r w:rsidRPr="00931575">
        <w:tab/>
        <w:t>Spherical equal area grid</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6.75pt;height:35.7pt" o:ole="">
            <v:imagedata r:id="rId118" o:title=""/>
          </v:shape>
          <o:OLEObject Type="Embed" ProgID="Equation.3" ShapeID="_x0000_i1064" DrawAspect="Content" ObjectID="_1804591790"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170" w:name="_Toc21103121"/>
      <w:bookmarkStart w:id="14171" w:name="_Toc29810970"/>
      <w:bookmarkStart w:id="14172" w:name="_Toc36636331"/>
      <w:bookmarkStart w:id="14173" w:name="_Toc37273277"/>
      <w:bookmarkStart w:id="14174" w:name="_Toc45886367"/>
      <w:bookmarkStart w:id="14175" w:name="_Toc53183412"/>
      <w:bookmarkStart w:id="14176" w:name="_Toc58916124"/>
      <w:bookmarkStart w:id="14177" w:name="_Toc66701271"/>
      <w:bookmarkStart w:id="14178" w:name="_Toc68697428"/>
      <w:bookmarkStart w:id="14179" w:name="_Toc74928423"/>
      <w:bookmarkStart w:id="14180" w:name="_Toc76115522"/>
      <w:bookmarkStart w:id="14181" w:name="_Toc76544929"/>
      <w:bookmarkStart w:id="14182" w:name="_Toc82541746"/>
      <w:bookmarkStart w:id="14183" w:name="_Toc89952393"/>
      <w:bookmarkStart w:id="14184" w:name="_Toc98767489"/>
      <w:bookmarkStart w:id="14185" w:name="_Toc106203537"/>
      <w:bookmarkStart w:id="14186" w:name="_Toc115187836"/>
      <w:bookmarkStart w:id="14187" w:name="_Toc121994391"/>
      <w:bookmarkStart w:id="14188" w:name="_Toc124153399"/>
      <w:bookmarkStart w:id="14189" w:name="_Toc131538701"/>
      <w:bookmarkStart w:id="14190" w:name="_Toc137391821"/>
      <w:bookmarkStart w:id="14191" w:name="_Toc146962481"/>
      <w:bookmarkStart w:id="14192" w:name="_Toc187256846"/>
      <w:r w:rsidRPr="00931575">
        <w:t>I.4</w:t>
      </w:r>
      <w:r w:rsidRPr="00931575">
        <w:tab/>
        <w:t>Spherical Fibonacci grid</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6.75pt;height:35.7pt" o:ole="">
            <v:imagedata r:id="rId118" o:title=""/>
          </v:shape>
          <o:OLEObject Type="Embed" ProgID="Equation.3" ShapeID="_x0000_i1065" DrawAspect="Content" ObjectID="_1804591791"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193" w:name="_Toc21103122"/>
      <w:bookmarkStart w:id="14194" w:name="_Toc29810971"/>
      <w:bookmarkStart w:id="14195" w:name="_Toc36636332"/>
      <w:bookmarkStart w:id="14196" w:name="_Toc37273278"/>
      <w:bookmarkStart w:id="14197" w:name="_Toc45886368"/>
      <w:bookmarkStart w:id="14198" w:name="_Toc53183413"/>
      <w:bookmarkStart w:id="14199" w:name="_Toc58916125"/>
      <w:bookmarkStart w:id="14200" w:name="_Toc66701272"/>
      <w:bookmarkStart w:id="14201" w:name="_Toc68697429"/>
      <w:bookmarkStart w:id="14202" w:name="_Toc74928424"/>
      <w:bookmarkStart w:id="14203" w:name="_Toc76115523"/>
      <w:bookmarkStart w:id="14204" w:name="_Toc76544930"/>
      <w:bookmarkStart w:id="14205" w:name="_Toc82541747"/>
      <w:bookmarkStart w:id="14206" w:name="_Toc89952394"/>
      <w:bookmarkStart w:id="14207" w:name="_Toc98767490"/>
      <w:bookmarkStart w:id="14208" w:name="_Toc106203538"/>
      <w:bookmarkStart w:id="14209" w:name="_Toc115187837"/>
      <w:bookmarkStart w:id="14210" w:name="_Toc121994392"/>
      <w:bookmarkStart w:id="14211" w:name="_Toc124153400"/>
      <w:bookmarkStart w:id="14212" w:name="_Toc131538702"/>
      <w:bookmarkStart w:id="14213" w:name="_Toc137391822"/>
      <w:bookmarkStart w:id="14214" w:name="_Toc146962482"/>
      <w:bookmarkStart w:id="14215" w:name="_Toc187256847"/>
      <w:r w:rsidRPr="00931575">
        <w:t>I.5</w:t>
      </w:r>
      <w:r w:rsidRPr="00931575">
        <w:tab/>
        <w:t>Orthogonal cut grid</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p>
    <w:p w14:paraId="7761AEA7" w14:textId="77777777" w:rsidR="00C45907" w:rsidRPr="00931575" w:rsidRDefault="00C45907" w:rsidP="00C45907">
      <w:pPr>
        <w:pStyle w:val="Heading2"/>
      </w:pPr>
      <w:bookmarkStart w:id="14216" w:name="_Toc21103123"/>
      <w:bookmarkStart w:id="14217" w:name="_Toc29810972"/>
      <w:bookmarkStart w:id="14218" w:name="_Toc36636333"/>
      <w:bookmarkStart w:id="14219" w:name="_Toc37273279"/>
      <w:bookmarkStart w:id="14220" w:name="_Toc45886369"/>
      <w:bookmarkStart w:id="14221" w:name="_Toc53183414"/>
      <w:bookmarkStart w:id="14222" w:name="_Toc58916126"/>
      <w:bookmarkStart w:id="14223" w:name="_Toc66701273"/>
      <w:bookmarkStart w:id="14224" w:name="_Toc68697430"/>
      <w:bookmarkStart w:id="14225" w:name="_Toc74928425"/>
      <w:bookmarkStart w:id="14226" w:name="_Toc76115524"/>
      <w:bookmarkStart w:id="14227" w:name="_Toc76544931"/>
      <w:bookmarkStart w:id="14228" w:name="_Toc82541748"/>
      <w:bookmarkStart w:id="14229" w:name="_Toc89952395"/>
      <w:bookmarkStart w:id="14230" w:name="_Toc98767491"/>
      <w:bookmarkStart w:id="14231" w:name="_Toc106203539"/>
      <w:bookmarkStart w:id="14232" w:name="_Toc115187838"/>
      <w:bookmarkStart w:id="14233" w:name="_Toc121994393"/>
      <w:bookmarkStart w:id="14234" w:name="_Toc124153401"/>
      <w:bookmarkStart w:id="14235" w:name="_Toc131538703"/>
      <w:bookmarkStart w:id="14236" w:name="_Toc137391823"/>
      <w:bookmarkStart w:id="14237" w:name="_Toc146962483"/>
      <w:bookmarkStart w:id="14238" w:name="_Toc187256848"/>
      <w:r w:rsidRPr="00931575">
        <w:t>I.5.1</w:t>
      </w:r>
      <w:r w:rsidRPr="00931575">
        <w:tab/>
        <w:t>General</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0"/>
      </w:pPr>
      <w:r w:rsidRPr="00931575">
        <w:t>1)</w:t>
      </w:r>
      <w:r w:rsidRPr="00931575">
        <w:tab/>
        <w:t>Have rectangular grids of antenna element positions</w:t>
      </w:r>
    </w:p>
    <w:p w14:paraId="41864BFB" w14:textId="77777777" w:rsidR="00C45907" w:rsidRPr="00931575" w:rsidRDefault="00C45907" w:rsidP="00782299">
      <w:pPr>
        <w:pStyle w:val="B20"/>
      </w:pPr>
      <w:r w:rsidRPr="00931575">
        <w:t>2)</w:t>
      </w:r>
      <w:r w:rsidRPr="00931575">
        <w:tab/>
        <w:t>Have symmetry planes that are vertical and horizontal.</w:t>
      </w:r>
    </w:p>
    <w:p w14:paraId="581DB067" w14:textId="77777777" w:rsidR="00C45907" w:rsidRPr="00931575" w:rsidRDefault="00C45907" w:rsidP="00782299">
      <w:pPr>
        <w:pStyle w:val="B20"/>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239" w:name="_Toc21103124"/>
      <w:bookmarkStart w:id="14240" w:name="_Toc29810973"/>
      <w:bookmarkStart w:id="14241" w:name="_Toc36636334"/>
      <w:bookmarkStart w:id="14242" w:name="_Toc37273280"/>
      <w:bookmarkStart w:id="14243" w:name="_Toc45886370"/>
      <w:bookmarkStart w:id="14244" w:name="_Toc53183415"/>
      <w:bookmarkStart w:id="14245" w:name="_Toc58916127"/>
      <w:bookmarkStart w:id="14246" w:name="_Toc66701274"/>
      <w:bookmarkStart w:id="14247" w:name="_Toc68697431"/>
      <w:bookmarkStart w:id="14248" w:name="_Toc74928426"/>
      <w:bookmarkStart w:id="14249" w:name="_Toc76115525"/>
      <w:bookmarkStart w:id="14250" w:name="_Toc76544932"/>
      <w:bookmarkStart w:id="14251" w:name="_Toc82541749"/>
      <w:bookmarkStart w:id="14252" w:name="_Toc89952396"/>
      <w:bookmarkStart w:id="14253" w:name="_Toc98767492"/>
      <w:bookmarkStart w:id="14254" w:name="_Toc106203540"/>
      <w:bookmarkStart w:id="14255" w:name="_Toc115187839"/>
      <w:bookmarkStart w:id="14256" w:name="_Toc121994394"/>
      <w:bookmarkStart w:id="14257" w:name="_Toc124153402"/>
      <w:bookmarkStart w:id="14258" w:name="_Toc131538704"/>
      <w:bookmarkStart w:id="14259" w:name="_Toc137391824"/>
      <w:bookmarkStart w:id="14260" w:name="_Toc146962484"/>
      <w:bookmarkStart w:id="14261" w:name="_Toc187256849"/>
      <w:r w:rsidRPr="00931575">
        <w:rPr>
          <w:lang w:val="en-US"/>
        </w:rPr>
        <w:t>I.5</w:t>
      </w:r>
      <w:r w:rsidRPr="00931575">
        <w:t>.2</w:t>
      </w:r>
      <w:r w:rsidRPr="00931575">
        <w:tab/>
      </w:r>
      <w:r w:rsidRPr="00931575">
        <w:rPr>
          <w:lang w:val="en-US"/>
        </w:rPr>
        <w:t>Operating band unwanted emissions</w:t>
      </w:r>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262" w:name="_Toc21103125"/>
      <w:bookmarkStart w:id="14263" w:name="_Toc29810974"/>
      <w:bookmarkStart w:id="14264" w:name="_Toc36636335"/>
      <w:bookmarkStart w:id="14265" w:name="_Toc37273281"/>
      <w:bookmarkStart w:id="14266" w:name="_Toc45886371"/>
      <w:bookmarkStart w:id="14267" w:name="_Toc53183416"/>
      <w:bookmarkStart w:id="14268" w:name="_Toc58916128"/>
      <w:bookmarkStart w:id="14269" w:name="_Toc66701275"/>
      <w:bookmarkStart w:id="14270" w:name="_Toc68697432"/>
      <w:bookmarkStart w:id="14271" w:name="_Toc74928427"/>
      <w:bookmarkStart w:id="14272" w:name="_Toc76115526"/>
      <w:bookmarkStart w:id="14273" w:name="_Toc76544933"/>
      <w:bookmarkStart w:id="14274" w:name="_Toc82541750"/>
      <w:bookmarkStart w:id="14275" w:name="_Toc89952397"/>
      <w:bookmarkStart w:id="14276" w:name="_Toc98767493"/>
      <w:bookmarkStart w:id="14277" w:name="_Toc106203541"/>
      <w:bookmarkStart w:id="14278" w:name="_Toc115187840"/>
      <w:bookmarkStart w:id="14279" w:name="_Toc121994395"/>
      <w:bookmarkStart w:id="14280" w:name="_Toc124153403"/>
      <w:bookmarkStart w:id="14281" w:name="_Toc131538705"/>
      <w:bookmarkStart w:id="14282" w:name="_Toc137391825"/>
      <w:bookmarkStart w:id="14283" w:name="_Toc146962485"/>
      <w:bookmarkStart w:id="14284" w:name="_Toc187256850"/>
      <w:r w:rsidRPr="00931575">
        <w:rPr>
          <w:lang w:val="en-US"/>
        </w:rPr>
        <w:t>I.5.3</w:t>
      </w:r>
      <w:r w:rsidRPr="00931575">
        <w:tab/>
      </w:r>
      <w:r w:rsidRPr="00931575">
        <w:rPr>
          <w:lang w:val="en-US"/>
        </w:rPr>
        <w:t>Spurious unwanted emissions</w:t>
      </w:r>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4285" w:name="_Toc21103126"/>
      <w:bookmarkStart w:id="14286" w:name="_Toc29810975"/>
      <w:bookmarkStart w:id="14287" w:name="_Toc36636336"/>
      <w:bookmarkStart w:id="14288" w:name="_Toc37273282"/>
      <w:bookmarkStart w:id="14289" w:name="_Toc45886372"/>
      <w:bookmarkStart w:id="14290" w:name="_Toc53183417"/>
      <w:bookmarkStart w:id="14291" w:name="_Toc58916129"/>
      <w:bookmarkStart w:id="14292" w:name="_Toc66701276"/>
      <w:bookmarkStart w:id="14293" w:name="_Toc68697433"/>
      <w:bookmarkStart w:id="14294" w:name="_Toc74928428"/>
      <w:bookmarkStart w:id="14295" w:name="_Toc76115527"/>
      <w:bookmarkStart w:id="14296" w:name="_Toc76544934"/>
      <w:bookmarkStart w:id="14297" w:name="_Toc82541751"/>
      <w:bookmarkStart w:id="14298" w:name="_Toc89952398"/>
      <w:bookmarkStart w:id="14299" w:name="_Toc98767494"/>
      <w:bookmarkStart w:id="14300" w:name="_Toc106203542"/>
      <w:bookmarkStart w:id="14301" w:name="_Toc115187841"/>
      <w:bookmarkStart w:id="14302" w:name="_Toc121994396"/>
      <w:bookmarkStart w:id="14303" w:name="_Toc124153404"/>
      <w:bookmarkStart w:id="14304" w:name="_Toc131538706"/>
      <w:bookmarkStart w:id="14305" w:name="_Toc137391826"/>
      <w:bookmarkStart w:id="14306" w:name="_Toc146962486"/>
      <w:bookmarkStart w:id="14307" w:name="_Toc187256851"/>
      <w:r w:rsidRPr="00931575">
        <w:t>I.6</w:t>
      </w:r>
      <w:r w:rsidRPr="00931575">
        <w:tab/>
        <w:t>Wave vector space grid</w:t>
      </w:r>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308" w:name="_Toc21103127"/>
      <w:bookmarkStart w:id="14309" w:name="_Toc29810976"/>
      <w:bookmarkStart w:id="14310" w:name="_Toc36636337"/>
      <w:bookmarkStart w:id="14311" w:name="_Toc37273283"/>
      <w:bookmarkStart w:id="14312" w:name="_Toc45886373"/>
      <w:bookmarkStart w:id="14313" w:name="_Toc53183418"/>
      <w:bookmarkStart w:id="14314" w:name="_Toc58916130"/>
      <w:bookmarkStart w:id="14315" w:name="_Toc66701277"/>
      <w:bookmarkStart w:id="14316" w:name="_Toc68697434"/>
      <w:bookmarkStart w:id="14317" w:name="_Toc74928429"/>
      <w:bookmarkStart w:id="14318" w:name="_Toc76115528"/>
      <w:bookmarkStart w:id="14319" w:name="_Toc76544935"/>
      <w:bookmarkStart w:id="14320" w:name="_Toc82541752"/>
      <w:bookmarkStart w:id="14321" w:name="_Toc89952399"/>
      <w:bookmarkStart w:id="14322" w:name="_Toc98767495"/>
      <w:bookmarkStart w:id="14323" w:name="_Toc106203543"/>
      <w:bookmarkStart w:id="14324" w:name="_Toc115187842"/>
      <w:bookmarkStart w:id="14325" w:name="_Toc121994397"/>
      <w:bookmarkStart w:id="14326" w:name="_Toc124153405"/>
      <w:bookmarkStart w:id="14327" w:name="_Toc131538707"/>
      <w:bookmarkStart w:id="14328" w:name="_Toc137391827"/>
      <w:bookmarkStart w:id="14329" w:name="_Toc146962487"/>
      <w:bookmarkStart w:id="14330" w:name="_Toc187256852"/>
      <w:r w:rsidRPr="00931575">
        <w:t>I.7</w:t>
      </w:r>
      <w:r w:rsidRPr="00931575">
        <w:tab/>
        <w:t>Void</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64DF6200" w14:textId="77777777" w:rsidR="00C45907" w:rsidRPr="00931575" w:rsidRDefault="00C45907" w:rsidP="00C45907">
      <w:pPr>
        <w:pStyle w:val="Heading1"/>
      </w:pPr>
      <w:bookmarkStart w:id="14331" w:name="_Toc21103128"/>
      <w:bookmarkStart w:id="14332" w:name="_Toc29810977"/>
      <w:bookmarkStart w:id="14333" w:name="_Toc36636338"/>
      <w:bookmarkStart w:id="14334" w:name="_Toc37273284"/>
      <w:bookmarkStart w:id="14335" w:name="_Toc45886374"/>
      <w:bookmarkStart w:id="14336" w:name="_Toc53183419"/>
      <w:bookmarkStart w:id="14337" w:name="_Toc58916131"/>
      <w:bookmarkStart w:id="14338" w:name="_Toc66701278"/>
      <w:bookmarkStart w:id="14339" w:name="_Toc68697435"/>
      <w:bookmarkStart w:id="14340" w:name="_Toc74928430"/>
      <w:bookmarkStart w:id="14341" w:name="_Toc76115529"/>
      <w:bookmarkStart w:id="14342" w:name="_Toc76544936"/>
      <w:bookmarkStart w:id="14343" w:name="_Toc82541753"/>
      <w:bookmarkStart w:id="14344" w:name="_Toc89952400"/>
      <w:bookmarkStart w:id="14345" w:name="_Toc98767496"/>
      <w:bookmarkStart w:id="14346" w:name="_Toc106203544"/>
      <w:bookmarkStart w:id="14347" w:name="_Toc115187843"/>
      <w:bookmarkStart w:id="14348" w:name="_Toc121994398"/>
      <w:bookmarkStart w:id="14349" w:name="_Toc124153406"/>
      <w:bookmarkStart w:id="14350" w:name="_Toc131538708"/>
      <w:bookmarkStart w:id="14351" w:name="_Toc137391828"/>
      <w:bookmarkStart w:id="14352" w:name="_Toc146962488"/>
      <w:bookmarkStart w:id="14353" w:name="_Toc187256853"/>
      <w:r w:rsidRPr="00931575">
        <w:t>I.8</w:t>
      </w:r>
      <w:r w:rsidRPr="00931575">
        <w:tab/>
        <w:t>Void</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p>
    <w:p w14:paraId="68BF8153" w14:textId="77777777" w:rsidR="00C45907" w:rsidRPr="00931575" w:rsidRDefault="00C45907" w:rsidP="00C45907">
      <w:pPr>
        <w:pStyle w:val="Heading1"/>
      </w:pPr>
      <w:bookmarkStart w:id="14354" w:name="_Toc21103129"/>
      <w:bookmarkStart w:id="14355" w:name="_Toc29810978"/>
      <w:bookmarkStart w:id="14356" w:name="_Toc36636339"/>
      <w:bookmarkStart w:id="14357" w:name="_Toc37273285"/>
      <w:bookmarkStart w:id="14358" w:name="_Toc45886375"/>
      <w:bookmarkStart w:id="14359" w:name="_Toc53183420"/>
      <w:bookmarkStart w:id="14360" w:name="_Toc58916132"/>
      <w:bookmarkStart w:id="14361" w:name="_Toc66701279"/>
      <w:bookmarkStart w:id="14362" w:name="_Toc68697436"/>
      <w:bookmarkStart w:id="14363" w:name="_Toc74928431"/>
      <w:bookmarkStart w:id="14364" w:name="_Toc76115530"/>
      <w:bookmarkStart w:id="14365" w:name="_Toc76544937"/>
      <w:bookmarkStart w:id="14366" w:name="_Toc82541754"/>
      <w:bookmarkStart w:id="14367" w:name="_Toc89952401"/>
      <w:bookmarkStart w:id="14368" w:name="_Toc98767497"/>
      <w:bookmarkStart w:id="14369" w:name="_Toc106203545"/>
      <w:bookmarkStart w:id="14370" w:name="_Toc115187844"/>
      <w:bookmarkStart w:id="14371" w:name="_Toc121994399"/>
      <w:bookmarkStart w:id="14372" w:name="_Toc124153407"/>
      <w:bookmarkStart w:id="14373" w:name="_Toc131538709"/>
      <w:bookmarkStart w:id="14374" w:name="_Toc137391829"/>
      <w:bookmarkStart w:id="14375" w:name="_Toc146962489"/>
      <w:bookmarkStart w:id="14376" w:name="_Toc187256854"/>
      <w:r w:rsidRPr="00931575">
        <w:t>I.9</w:t>
      </w:r>
      <w:r w:rsidRPr="00931575">
        <w:tab/>
        <w:t>Full sphere with sparse sampling</w:t>
      </w:r>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0"/>
        <w:rPr>
          <w:lang w:val="en-US"/>
        </w:rPr>
      </w:pPr>
      <w:bookmarkStart w:id="14377"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378" w:name="_Toc29810979"/>
      <w:bookmarkStart w:id="14379" w:name="_Toc36636340"/>
      <w:bookmarkStart w:id="14380" w:name="_Toc37273286"/>
      <w:bookmarkStart w:id="14381" w:name="_Toc45886376"/>
      <w:bookmarkStart w:id="14382" w:name="_Toc53183421"/>
      <w:bookmarkStart w:id="14383" w:name="_Toc58916133"/>
      <w:bookmarkStart w:id="14384" w:name="_Toc66701280"/>
      <w:bookmarkStart w:id="14385" w:name="_Toc68697437"/>
      <w:bookmarkStart w:id="14386" w:name="_Toc74928432"/>
      <w:bookmarkStart w:id="14387" w:name="_Toc76115531"/>
      <w:bookmarkStart w:id="14388" w:name="_Toc76544938"/>
      <w:bookmarkStart w:id="14389" w:name="_Toc82541755"/>
      <w:bookmarkStart w:id="14390" w:name="_Toc89952402"/>
      <w:bookmarkStart w:id="14391" w:name="_Toc98767498"/>
      <w:bookmarkStart w:id="14392" w:name="_Toc106203546"/>
      <w:bookmarkStart w:id="14393" w:name="_Toc115187845"/>
      <w:bookmarkStart w:id="14394" w:name="_Toc121994400"/>
      <w:bookmarkStart w:id="14395" w:name="_Toc124153408"/>
      <w:bookmarkStart w:id="14396" w:name="_Toc131538710"/>
      <w:bookmarkStart w:id="14397" w:name="_Toc137391830"/>
      <w:bookmarkStart w:id="14398" w:name="_Toc146962490"/>
      <w:bookmarkStart w:id="14399" w:name="_Toc187256855"/>
      <w:r w:rsidRPr="00931575">
        <w:t>I.10</w:t>
      </w:r>
      <w:r w:rsidRPr="00931575">
        <w:tab/>
        <w:t>Beam-based directions</w:t>
      </w:r>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400" w:name="_Toc21103131"/>
      <w:bookmarkStart w:id="14401" w:name="_Toc29810980"/>
      <w:bookmarkStart w:id="14402" w:name="_Toc36636341"/>
      <w:bookmarkStart w:id="14403" w:name="_Toc37273287"/>
      <w:bookmarkStart w:id="14404" w:name="_Toc45886377"/>
      <w:bookmarkStart w:id="14405" w:name="_Toc53183422"/>
      <w:bookmarkStart w:id="14406" w:name="_Toc58916134"/>
      <w:bookmarkStart w:id="14407" w:name="_Toc66701281"/>
      <w:bookmarkStart w:id="14408" w:name="_Toc68697438"/>
      <w:bookmarkStart w:id="14409" w:name="_Toc74928433"/>
      <w:bookmarkStart w:id="14410" w:name="_Toc76115532"/>
      <w:bookmarkStart w:id="14411" w:name="_Toc76544939"/>
      <w:bookmarkStart w:id="14412" w:name="_Toc82541756"/>
      <w:bookmarkStart w:id="14413" w:name="_Toc89952403"/>
      <w:bookmarkStart w:id="14414" w:name="_Toc98767499"/>
      <w:bookmarkStart w:id="14415" w:name="_Toc106203547"/>
      <w:bookmarkStart w:id="14416" w:name="_Toc115187846"/>
      <w:bookmarkStart w:id="14417" w:name="_Toc121994401"/>
      <w:bookmarkStart w:id="14418" w:name="_Toc124153409"/>
      <w:bookmarkStart w:id="14419" w:name="_Toc131538711"/>
      <w:bookmarkStart w:id="14420" w:name="_Toc137391831"/>
      <w:bookmarkStart w:id="14421" w:name="_Toc146962491"/>
      <w:bookmarkStart w:id="14422" w:name="_Toc187256856"/>
      <w:r w:rsidRPr="00931575">
        <w:t>I.11</w:t>
      </w:r>
      <w:r w:rsidRPr="00931575">
        <w:tab/>
        <w:t>Peak method</w:t>
      </w:r>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423" w:name="_Toc21103132"/>
      <w:bookmarkStart w:id="14424" w:name="_Toc29810981"/>
      <w:bookmarkStart w:id="14425" w:name="_Toc36636342"/>
      <w:bookmarkStart w:id="14426" w:name="_Toc37273288"/>
      <w:bookmarkStart w:id="14427" w:name="_Toc45886378"/>
      <w:bookmarkStart w:id="14428" w:name="_Toc53183423"/>
      <w:bookmarkStart w:id="14429" w:name="_Toc58916135"/>
      <w:bookmarkStart w:id="14430" w:name="_Toc66701282"/>
      <w:bookmarkStart w:id="14431" w:name="_Toc68697439"/>
      <w:bookmarkStart w:id="14432" w:name="_Toc74928434"/>
      <w:bookmarkStart w:id="14433" w:name="_Toc76115533"/>
      <w:bookmarkStart w:id="14434" w:name="_Toc76544940"/>
      <w:bookmarkStart w:id="14435" w:name="_Toc82541757"/>
      <w:bookmarkStart w:id="14436" w:name="_Toc89952404"/>
      <w:bookmarkStart w:id="14437" w:name="_Toc98767500"/>
      <w:bookmarkStart w:id="14438" w:name="_Toc106203548"/>
      <w:bookmarkStart w:id="14439" w:name="_Toc115187847"/>
      <w:bookmarkStart w:id="14440" w:name="_Toc121994402"/>
      <w:bookmarkStart w:id="14441" w:name="_Toc124153410"/>
      <w:bookmarkStart w:id="14442" w:name="_Toc131538712"/>
      <w:bookmarkStart w:id="14443" w:name="_Toc137391832"/>
      <w:bookmarkStart w:id="14444" w:name="_Toc146962492"/>
      <w:bookmarkStart w:id="14445" w:name="_Toc187256857"/>
      <w:r w:rsidRPr="00931575">
        <w:t>I.12</w:t>
      </w:r>
      <w:r w:rsidRPr="00931575">
        <w:tab/>
        <w:t>Equal sector with peak average</w:t>
      </w:r>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446" w:name="_Toc21103133"/>
      <w:bookmarkStart w:id="14447" w:name="_Toc29810982"/>
      <w:bookmarkStart w:id="14448" w:name="_Toc36636343"/>
      <w:bookmarkStart w:id="14449" w:name="_Toc37273289"/>
      <w:bookmarkStart w:id="14450" w:name="_Toc45886379"/>
      <w:bookmarkStart w:id="14451" w:name="_Toc53183424"/>
      <w:bookmarkStart w:id="14452" w:name="_Toc58916136"/>
      <w:bookmarkStart w:id="14453" w:name="_Toc66701283"/>
      <w:bookmarkStart w:id="14454" w:name="_Toc68697440"/>
      <w:bookmarkStart w:id="14455" w:name="_Toc74928435"/>
      <w:bookmarkStart w:id="14456" w:name="_Toc76115534"/>
      <w:bookmarkStart w:id="14457" w:name="_Toc76544941"/>
      <w:bookmarkStart w:id="14458" w:name="_Toc82541758"/>
      <w:bookmarkStart w:id="14459" w:name="_Toc89952405"/>
      <w:bookmarkStart w:id="14460" w:name="_Toc98767501"/>
      <w:bookmarkStart w:id="14461" w:name="_Toc106203549"/>
      <w:bookmarkStart w:id="14462" w:name="_Toc115187848"/>
      <w:bookmarkStart w:id="14463" w:name="_Toc121994403"/>
      <w:bookmarkStart w:id="14464" w:name="_Toc124153411"/>
      <w:bookmarkStart w:id="14465" w:name="_Toc131538713"/>
      <w:bookmarkStart w:id="14466" w:name="_Toc137391833"/>
      <w:bookmarkStart w:id="14467" w:name="_Toc146962493"/>
      <w:bookmarkStart w:id="14468" w:name="_Toc187256858"/>
      <w:r w:rsidRPr="00931575">
        <w:t>I.13</w:t>
      </w:r>
      <w:r w:rsidRPr="00931575">
        <w:tab/>
        <w:t>Pre-scan</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4469" w:name="_Toc21103134"/>
      <w:bookmarkStart w:id="14470" w:name="_Toc29810983"/>
      <w:bookmarkStart w:id="14471" w:name="_Toc36636344"/>
      <w:bookmarkStart w:id="14472" w:name="_Toc37273290"/>
      <w:bookmarkStart w:id="14473" w:name="_Toc45886380"/>
      <w:bookmarkStart w:id="14474" w:name="_Toc53183425"/>
      <w:bookmarkStart w:id="14475" w:name="_Toc58916137"/>
      <w:bookmarkStart w:id="14476" w:name="_Toc66701284"/>
      <w:bookmarkStart w:id="14477" w:name="_Toc68697441"/>
      <w:bookmarkStart w:id="14478" w:name="_Toc74928436"/>
      <w:bookmarkStart w:id="14479" w:name="_Toc76115535"/>
      <w:bookmarkStart w:id="14480" w:name="_Toc76544942"/>
      <w:bookmarkStart w:id="14481" w:name="_Toc82541759"/>
      <w:bookmarkStart w:id="14482" w:name="_Toc89952406"/>
      <w:bookmarkStart w:id="14483" w:name="_Toc98767502"/>
      <w:bookmarkStart w:id="14484" w:name="_Toc106203550"/>
      <w:bookmarkStart w:id="14485" w:name="_Toc115187849"/>
      <w:bookmarkStart w:id="14486" w:name="_Toc121994404"/>
      <w:bookmarkStart w:id="14487" w:name="_Toc124153412"/>
      <w:bookmarkStart w:id="14488" w:name="_Toc131538714"/>
      <w:bookmarkStart w:id="14489" w:name="_Toc137391834"/>
      <w:bookmarkStart w:id="14490" w:name="_Toc146962494"/>
      <w:bookmarkStart w:id="14491" w:name="_Toc187256859"/>
      <w:r w:rsidRPr="00931575">
        <w:rPr>
          <w:lang w:val="fr-FR"/>
        </w:rPr>
        <w:t>Annex J (normative):</w:t>
      </w:r>
      <w:r w:rsidRPr="00931575">
        <w:rPr>
          <w:lang w:val="fr-FR"/>
        </w:rPr>
        <w:br/>
        <w:t>Propagation conditions</w:t>
      </w:r>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57782CC0" w14:textId="77777777" w:rsidR="00C45907" w:rsidRPr="00CD4E89" w:rsidRDefault="00C45907" w:rsidP="00C45907">
      <w:pPr>
        <w:pStyle w:val="Heading1"/>
        <w:rPr>
          <w:lang w:val="fr-FR"/>
        </w:rPr>
      </w:pPr>
      <w:bookmarkStart w:id="14492" w:name="_Toc21103135"/>
      <w:bookmarkStart w:id="14493" w:name="_Toc29810984"/>
      <w:bookmarkStart w:id="14494" w:name="_Toc36636345"/>
      <w:bookmarkStart w:id="14495" w:name="_Toc37273291"/>
      <w:bookmarkStart w:id="14496" w:name="_Toc45886381"/>
      <w:bookmarkStart w:id="14497" w:name="_Toc53183426"/>
      <w:bookmarkStart w:id="14498" w:name="_Toc58916138"/>
      <w:bookmarkStart w:id="14499" w:name="_Toc66701285"/>
      <w:bookmarkStart w:id="14500" w:name="_Toc68697442"/>
      <w:bookmarkStart w:id="14501" w:name="_Toc74928437"/>
      <w:bookmarkStart w:id="14502" w:name="_Toc76115536"/>
      <w:bookmarkStart w:id="14503" w:name="_Toc76544943"/>
      <w:bookmarkStart w:id="14504" w:name="_Toc82541760"/>
      <w:bookmarkStart w:id="14505" w:name="_Toc89952407"/>
      <w:bookmarkStart w:id="14506" w:name="_Toc98767503"/>
      <w:bookmarkStart w:id="14507" w:name="_Toc106203551"/>
      <w:bookmarkStart w:id="14508" w:name="_Toc115187850"/>
      <w:bookmarkStart w:id="14509" w:name="_Toc121994405"/>
      <w:bookmarkStart w:id="14510" w:name="_Toc124153413"/>
      <w:bookmarkStart w:id="14511" w:name="_Toc131538715"/>
      <w:bookmarkStart w:id="14512" w:name="_Toc137391835"/>
      <w:bookmarkStart w:id="14513" w:name="_Toc146962495"/>
      <w:bookmarkStart w:id="14514" w:name="_Toc187256860"/>
      <w:r w:rsidRPr="00CD4E89">
        <w:rPr>
          <w:lang w:val="fr-FR"/>
        </w:rPr>
        <w:t>J.1</w:t>
      </w:r>
      <w:r w:rsidRPr="00CD4E89">
        <w:rPr>
          <w:rFonts w:hint="eastAsia"/>
          <w:lang w:val="fr-FR"/>
        </w:rPr>
        <w:tab/>
      </w:r>
      <w:r w:rsidRPr="00CD4E89">
        <w:rPr>
          <w:lang w:val="fr-FR"/>
        </w:rPr>
        <w:t>Static propagation condition</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515" w:name="_Toc21103136"/>
      <w:bookmarkStart w:id="14516" w:name="_Toc29810985"/>
      <w:bookmarkStart w:id="14517" w:name="_Toc36636346"/>
      <w:bookmarkStart w:id="14518" w:name="_Toc37273292"/>
      <w:bookmarkStart w:id="14519" w:name="_Toc45886382"/>
      <w:bookmarkStart w:id="14520" w:name="_Toc53183427"/>
      <w:bookmarkStart w:id="14521" w:name="_Toc58916139"/>
      <w:bookmarkStart w:id="14522" w:name="_Toc66701286"/>
      <w:bookmarkStart w:id="14523" w:name="_Toc68697443"/>
      <w:bookmarkStart w:id="14524" w:name="_Toc74928438"/>
      <w:bookmarkStart w:id="14525" w:name="_Toc76115537"/>
      <w:bookmarkStart w:id="14526" w:name="_Toc76544944"/>
      <w:bookmarkStart w:id="14527" w:name="_Toc82541761"/>
      <w:bookmarkStart w:id="14528" w:name="_Toc89952408"/>
      <w:bookmarkStart w:id="14529" w:name="_Toc98767504"/>
      <w:bookmarkStart w:id="14530" w:name="_Toc106203552"/>
      <w:bookmarkStart w:id="14531" w:name="_Toc115187851"/>
      <w:bookmarkStart w:id="14532" w:name="_Toc121994406"/>
      <w:bookmarkStart w:id="14533" w:name="_Toc124153414"/>
      <w:bookmarkStart w:id="14534" w:name="_Toc131538716"/>
      <w:bookmarkStart w:id="14535" w:name="_Toc137391836"/>
      <w:bookmarkStart w:id="14536" w:name="_Toc146962496"/>
      <w:bookmarkStart w:id="14537" w:name="_Toc187256861"/>
      <w:r w:rsidRPr="00931575">
        <w:t>J.2</w:t>
      </w:r>
      <w:r w:rsidRPr="00931575">
        <w:tab/>
        <w:t>Multi-path fading propagation conditions</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538" w:name="_Toc21103137"/>
      <w:bookmarkStart w:id="14539" w:name="_Toc29810986"/>
      <w:bookmarkStart w:id="14540" w:name="_Toc36636347"/>
      <w:bookmarkStart w:id="14541" w:name="_Toc37273293"/>
      <w:bookmarkStart w:id="14542" w:name="_Toc45886383"/>
      <w:bookmarkStart w:id="14543" w:name="_Toc53183428"/>
      <w:bookmarkStart w:id="14544" w:name="_Toc58916140"/>
      <w:bookmarkStart w:id="14545" w:name="_Toc66701287"/>
      <w:bookmarkStart w:id="14546" w:name="_Toc68697444"/>
      <w:bookmarkStart w:id="14547" w:name="_Toc74928439"/>
      <w:bookmarkStart w:id="14548" w:name="_Toc76115538"/>
      <w:bookmarkStart w:id="14549" w:name="_Toc76544945"/>
      <w:bookmarkStart w:id="14550" w:name="_Toc82541762"/>
      <w:bookmarkStart w:id="14551" w:name="_Toc89952409"/>
      <w:bookmarkStart w:id="14552" w:name="_Toc98767505"/>
      <w:bookmarkStart w:id="14553" w:name="_Toc106203553"/>
      <w:bookmarkStart w:id="14554" w:name="_Toc115187852"/>
      <w:bookmarkStart w:id="14555" w:name="_Toc121994407"/>
      <w:bookmarkStart w:id="14556" w:name="_Toc124153415"/>
      <w:bookmarkStart w:id="14557" w:name="_Toc131538717"/>
      <w:bookmarkStart w:id="14558" w:name="_Toc137391837"/>
      <w:bookmarkStart w:id="14559" w:name="_Toc146962497"/>
      <w:bookmarkStart w:id="14560" w:name="_Toc187256862"/>
      <w:r w:rsidRPr="00931575">
        <w:t>J.2.1</w:t>
      </w:r>
      <w:r w:rsidRPr="00931575">
        <w:tab/>
        <w:t>Delay profiles</w:t>
      </w:r>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0"/>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0"/>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0"/>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0"/>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0"/>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561" w:name="_Toc21103138"/>
      <w:bookmarkStart w:id="14562" w:name="_Toc29810987"/>
      <w:bookmarkStart w:id="14563" w:name="_Toc36636348"/>
      <w:bookmarkStart w:id="14564" w:name="_Toc37273294"/>
      <w:bookmarkStart w:id="14565" w:name="_Toc45886384"/>
      <w:bookmarkStart w:id="14566" w:name="_Toc53183429"/>
      <w:bookmarkStart w:id="14567" w:name="_Toc58916141"/>
      <w:bookmarkStart w:id="14568" w:name="_Toc66701288"/>
      <w:bookmarkStart w:id="14569" w:name="_Toc68697445"/>
      <w:bookmarkStart w:id="14570" w:name="_Toc74928440"/>
      <w:bookmarkStart w:id="14571" w:name="_Toc76115539"/>
      <w:bookmarkStart w:id="14572" w:name="_Toc76544946"/>
      <w:bookmarkStart w:id="14573" w:name="_Toc82541763"/>
      <w:bookmarkStart w:id="14574" w:name="_Toc89952410"/>
      <w:bookmarkStart w:id="14575" w:name="_Toc98767506"/>
      <w:bookmarkStart w:id="14576" w:name="_Toc106203554"/>
      <w:bookmarkStart w:id="14577" w:name="_Toc115187853"/>
      <w:bookmarkStart w:id="14578" w:name="_Toc121994408"/>
      <w:bookmarkStart w:id="14579" w:name="_Toc124153416"/>
      <w:bookmarkStart w:id="14580" w:name="_Toc131538718"/>
      <w:bookmarkStart w:id="14581" w:name="_Toc137391838"/>
      <w:bookmarkStart w:id="14582" w:name="_Toc146962498"/>
      <w:bookmarkStart w:id="14583" w:name="_Toc187256863"/>
      <w:r w:rsidRPr="00931575">
        <w:t>J.2.</w:t>
      </w:r>
      <w:r w:rsidRPr="00931575">
        <w:rPr>
          <w:rFonts w:hint="eastAsia"/>
        </w:rPr>
        <w:t>1</w:t>
      </w:r>
      <w:r w:rsidRPr="00931575">
        <w:t>.1</w:t>
      </w:r>
      <w:r w:rsidRPr="00931575">
        <w:tab/>
        <w:t>Delay profiles for FR1</w:t>
      </w:r>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4584" w:name="_Toc21103139"/>
      <w:bookmarkStart w:id="14585" w:name="_Toc29810988"/>
      <w:bookmarkStart w:id="14586" w:name="_Toc36636349"/>
      <w:bookmarkStart w:id="14587" w:name="_Toc37273295"/>
      <w:bookmarkStart w:id="14588" w:name="_Toc45886385"/>
      <w:bookmarkStart w:id="14589" w:name="_Toc53183430"/>
      <w:bookmarkStart w:id="14590" w:name="_Toc58916142"/>
      <w:bookmarkStart w:id="14591" w:name="_Toc66701289"/>
      <w:bookmarkStart w:id="14592" w:name="_Toc68697446"/>
      <w:bookmarkStart w:id="14593" w:name="_Toc74928441"/>
      <w:bookmarkStart w:id="14594" w:name="_Toc76115540"/>
      <w:bookmarkStart w:id="14595" w:name="_Toc76544947"/>
      <w:bookmarkStart w:id="14596" w:name="_Toc82541764"/>
      <w:bookmarkStart w:id="14597" w:name="_Toc89952411"/>
      <w:bookmarkStart w:id="14598" w:name="_Toc98767507"/>
      <w:bookmarkStart w:id="14599" w:name="_Toc106203555"/>
      <w:bookmarkStart w:id="14600" w:name="_Toc115187854"/>
      <w:bookmarkStart w:id="14601" w:name="_Toc121994409"/>
      <w:bookmarkStart w:id="14602" w:name="_Toc124153417"/>
      <w:bookmarkStart w:id="14603" w:name="_Toc131538719"/>
      <w:bookmarkStart w:id="14604" w:name="_Toc137391839"/>
      <w:bookmarkStart w:id="14605" w:name="_Toc146962499"/>
      <w:bookmarkStart w:id="14606" w:name="_Toc187256864"/>
      <w:r w:rsidRPr="00931575">
        <w:t>J.2.</w:t>
      </w:r>
      <w:r w:rsidRPr="00931575">
        <w:rPr>
          <w:rFonts w:hint="eastAsia"/>
        </w:rPr>
        <w:t>1</w:t>
      </w:r>
      <w:r w:rsidRPr="00931575">
        <w:t>.2</w:t>
      </w:r>
      <w:r w:rsidRPr="00931575">
        <w:tab/>
        <w:t>Delay profiles for FR2</w:t>
      </w:r>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4607" w:name="_Toc21103140"/>
      <w:bookmarkStart w:id="14608" w:name="_Toc29810989"/>
      <w:bookmarkStart w:id="14609" w:name="_Toc36636350"/>
      <w:bookmarkStart w:id="14610" w:name="_Toc37273296"/>
      <w:bookmarkStart w:id="14611" w:name="_Toc45886386"/>
      <w:bookmarkStart w:id="14612" w:name="_Toc53183431"/>
      <w:bookmarkStart w:id="14613" w:name="_Toc58916143"/>
      <w:bookmarkStart w:id="14614" w:name="_Toc66701290"/>
      <w:bookmarkStart w:id="14615" w:name="_Toc68697447"/>
      <w:bookmarkStart w:id="14616" w:name="_Toc74928442"/>
      <w:bookmarkStart w:id="14617" w:name="_Toc76115541"/>
      <w:bookmarkStart w:id="14618" w:name="_Toc76544948"/>
      <w:bookmarkStart w:id="14619" w:name="_Toc82541765"/>
      <w:bookmarkStart w:id="14620" w:name="_Toc89952412"/>
      <w:bookmarkStart w:id="14621" w:name="_Toc98767508"/>
      <w:bookmarkStart w:id="14622" w:name="_Toc106203556"/>
      <w:bookmarkStart w:id="14623" w:name="_Toc115187855"/>
      <w:bookmarkStart w:id="14624" w:name="_Toc121994410"/>
      <w:bookmarkStart w:id="14625" w:name="_Toc124153418"/>
      <w:bookmarkStart w:id="14626" w:name="_Toc131538720"/>
      <w:bookmarkStart w:id="14627" w:name="_Toc137391840"/>
      <w:bookmarkStart w:id="14628" w:name="_Toc146962500"/>
      <w:bookmarkStart w:id="14629" w:name="_Toc187256865"/>
      <w:r w:rsidRPr="00931575">
        <w:t>J.2.2</w:t>
      </w:r>
      <w:r w:rsidRPr="00931575">
        <w:tab/>
        <w:t>Combinations of channel model parameters</w:t>
      </w:r>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4630" w:name="_Toc21103141"/>
      <w:bookmarkStart w:id="14631" w:name="_Toc29810990"/>
      <w:bookmarkStart w:id="14632" w:name="_Toc36636351"/>
      <w:bookmarkStart w:id="14633" w:name="_Toc37273297"/>
      <w:bookmarkStart w:id="14634" w:name="_Toc45886387"/>
      <w:bookmarkStart w:id="14635" w:name="_Toc53183432"/>
      <w:bookmarkStart w:id="14636" w:name="_Toc58916144"/>
      <w:bookmarkStart w:id="14637" w:name="_Toc66701291"/>
      <w:bookmarkStart w:id="14638" w:name="_Toc68697448"/>
      <w:bookmarkStart w:id="14639" w:name="_Toc74928443"/>
      <w:bookmarkStart w:id="14640" w:name="_Toc76115542"/>
      <w:bookmarkStart w:id="14641" w:name="_Toc76544949"/>
      <w:bookmarkStart w:id="14642" w:name="_Toc82541766"/>
      <w:bookmarkStart w:id="14643" w:name="_Toc89952413"/>
      <w:bookmarkStart w:id="14644" w:name="_Toc98767509"/>
      <w:bookmarkStart w:id="14645" w:name="_Toc106203557"/>
      <w:bookmarkStart w:id="14646" w:name="_Toc115187856"/>
      <w:bookmarkStart w:id="14647" w:name="_Toc121994411"/>
      <w:bookmarkStart w:id="14648" w:name="_Toc124153419"/>
      <w:bookmarkStart w:id="14649" w:name="_Toc131538721"/>
      <w:bookmarkStart w:id="14650" w:name="_Toc137391841"/>
      <w:bookmarkStart w:id="14651" w:name="_Toc146962501"/>
      <w:bookmarkStart w:id="14652" w:name="_Toc187256866"/>
      <w:r w:rsidRPr="00931575">
        <w:t>J.2.</w:t>
      </w:r>
      <w:r w:rsidRPr="00931575">
        <w:rPr>
          <w:rFonts w:hint="eastAsia"/>
        </w:rPr>
        <w:t>3</w:t>
      </w:r>
      <w:r w:rsidRPr="00931575">
        <w:tab/>
        <w:t>MIMO channel correlation matrices</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653" w:name="_Toc21103142"/>
      <w:bookmarkStart w:id="14654" w:name="_Toc29810991"/>
      <w:bookmarkStart w:id="14655" w:name="_Toc36636352"/>
      <w:bookmarkStart w:id="14656" w:name="_Toc37273298"/>
      <w:bookmarkStart w:id="14657" w:name="_Toc45886388"/>
      <w:bookmarkStart w:id="14658" w:name="_Toc53183433"/>
      <w:bookmarkStart w:id="14659" w:name="_Toc58916145"/>
      <w:bookmarkStart w:id="14660" w:name="_Toc66701292"/>
      <w:bookmarkStart w:id="14661" w:name="_Toc68697449"/>
      <w:bookmarkStart w:id="14662" w:name="_Toc74928444"/>
      <w:bookmarkStart w:id="14663" w:name="_Toc76115543"/>
      <w:bookmarkStart w:id="14664" w:name="_Toc76544950"/>
      <w:bookmarkStart w:id="14665" w:name="_Toc82541767"/>
      <w:bookmarkStart w:id="14666" w:name="_Toc89952414"/>
      <w:bookmarkStart w:id="14667" w:name="_Toc98767510"/>
      <w:bookmarkStart w:id="14668" w:name="_Toc106203558"/>
      <w:bookmarkStart w:id="14669" w:name="_Toc115187857"/>
      <w:bookmarkStart w:id="14670" w:name="_Toc121994412"/>
      <w:bookmarkStart w:id="14671" w:name="_Toc124153420"/>
      <w:bookmarkStart w:id="14672" w:name="_Toc131538722"/>
      <w:bookmarkStart w:id="14673" w:name="_Toc137391842"/>
      <w:bookmarkStart w:id="14674" w:name="_Toc146962502"/>
      <w:bookmarkStart w:id="14675" w:name="_Toc18725686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676" w:name="_Toc21103143"/>
      <w:bookmarkStart w:id="14677" w:name="_Toc29810992"/>
      <w:bookmarkStart w:id="14678" w:name="_Toc36636353"/>
      <w:bookmarkStart w:id="14679" w:name="_Toc37273299"/>
      <w:bookmarkStart w:id="14680" w:name="_Toc45886389"/>
      <w:bookmarkStart w:id="14681" w:name="_Toc53183434"/>
      <w:bookmarkStart w:id="14682" w:name="_Toc58916146"/>
      <w:bookmarkStart w:id="14683" w:name="_Toc66701293"/>
      <w:bookmarkStart w:id="14684" w:name="_Toc68697450"/>
      <w:bookmarkStart w:id="14685" w:name="_Toc74928445"/>
      <w:bookmarkStart w:id="14686" w:name="_Toc76115544"/>
      <w:bookmarkStart w:id="14687" w:name="_Toc76544951"/>
      <w:bookmarkStart w:id="14688" w:name="_Toc82541768"/>
      <w:bookmarkStart w:id="14689" w:name="_Toc89952415"/>
      <w:bookmarkStart w:id="14690" w:name="_Toc98767511"/>
      <w:bookmarkStart w:id="14691" w:name="_Toc106203559"/>
      <w:bookmarkStart w:id="14692" w:name="_Toc115187858"/>
      <w:bookmarkStart w:id="14693" w:name="_Toc121994413"/>
      <w:bookmarkStart w:id="14694" w:name="_Toc124153421"/>
      <w:bookmarkStart w:id="14695" w:name="_Toc131538723"/>
      <w:bookmarkStart w:id="14696" w:name="_Toc137391843"/>
      <w:bookmarkStart w:id="14697" w:name="_Toc146962503"/>
      <w:bookmarkStart w:id="14698" w:name="_Toc187256868"/>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3.25pt;height:160.05pt" o:ole="">
                  <v:imagedata r:id="rId124" o:title=""/>
                </v:shape>
                <o:OLEObject Type="Embed" ProgID="Equation.DSMT4" ShapeID="_x0000_i1066" DrawAspect="Content" ObjectID="_1804591792"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699" w:name="_Toc21103144"/>
      <w:bookmarkStart w:id="14700" w:name="_Toc29810993"/>
      <w:bookmarkStart w:id="14701" w:name="_Toc36636354"/>
      <w:bookmarkStart w:id="14702" w:name="_Toc37273300"/>
      <w:bookmarkStart w:id="14703" w:name="_Toc45886390"/>
      <w:bookmarkStart w:id="14704" w:name="_Toc53183435"/>
      <w:bookmarkStart w:id="14705" w:name="_Toc58916147"/>
      <w:bookmarkStart w:id="14706" w:name="_Toc66701294"/>
      <w:bookmarkStart w:id="14707" w:name="_Toc68697451"/>
      <w:bookmarkStart w:id="14708" w:name="_Toc74928446"/>
      <w:bookmarkStart w:id="14709" w:name="_Toc76115545"/>
      <w:bookmarkStart w:id="14710" w:name="_Toc76544952"/>
      <w:bookmarkStart w:id="14711" w:name="_Toc82541769"/>
      <w:bookmarkStart w:id="14712" w:name="_Toc89952416"/>
      <w:bookmarkStart w:id="14713" w:name="_Toc98767512"/>
      <w:bookmarkStart w:id="14714" w:name="_Toc106203560"/>
      <w:bookmarkStart w:id="14715" w:name="_Toc115187859"/>
      <w:bookmarkStart w:id="14716" w:name="_Toc121994414"/>
      <w:bookmarkStart w:id="14717" w:name="_Toc124153422"/>
      <w:bookmarkStart w:id="14718" w:name="_Toc131538724"/>
      <w:bookmarkStart w:id="14719" w:name="_Toc137391844"/>
      <w:bookmarkStart w:id="14720" w:name="_Toc146962504"/>
      <w:bookmarkStart w:id="14721" w:name="_Toc18725686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39.85pt;height:15.45pt" o:ole="">
                  <v:imagedata r:id="rId151" o:title=""/>
                </v:shape>
                <o:OLEObject Type="Embed" ProgID="Equation.3" ShapeID="_x0000_i1067" DrawAspect="Content" ObjectID="_1804591793"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7pt;height:15.45pt" o:ole="">
                  <v:imagedata r:id="rId154" o:title=""/>
                </v:shape>
                <o:OLEObject Type="Embed" ProgID="Equation.3" ShapeID="_x0000_i1068" DrawAspect="Content" ObjectID="_1804591794"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722" w:name="_Toc21103145"/>
      <w:bookmarkStart w:id="14723" w:name="_Toc29810994"/>
      <w:bookmarkStart w:id="14724" w:name="_Toc36636355"/>
      <w:bookmarkStart w:id="14725" w:name="_Toc37273301"/>
      <w:bookmarkStart w:id="14726" w:name="_Toc45886391"/>
      <w:bookmarkStart w:id="14727" w:name="_Toc53183436"/>
      <w:bookmarkStart w:id="14728" w:name="_Toc58916148"/>
      <w:bookmarkStart w:id="14729" w:name="_Toc66701295"/>
      <w:bookmarkStart w:id="14730" w:name="_Toc68697452"/>
      <w:bookmarkStart w:id="14731" w:name="_Toc74928447"/>
      <w:bookmarkStart w:id="14732" w:name="_Toc76115546"/>
      <w:bookmarkStart w:id="14733" w:name="_Toc76544953"/>
      <w:bookmarkStart w:id="14734" w:name="_Toc82541770"/>
      <w:bookmarkStart w:id="14735" w:name="_Toc89952417"/>
      <w:bookmarkStart w:id="14736" w:name="_Toc98767513"/>
      <w:bookmarkStart w:id="14737" w:name="_Toc106203561"/>
      <w:bookmarkStart w:id="14738" w:name="_Toc115187860"/>
      <w:bookmarkStart w:id="14739" w:name="_Toc121994415"/>
      <w:bookmarkStart w:id="14740" w:name="_Toc124153423"/>
      <w:bookmarkStart w:id="14741" w:name="_Toc131538725"/>
      <w:bookmarkStart w:id="14742" w:name="_Toc137391845"/>
      <w:bookmarkStart w:id="14743" w:name="_Toc146962505"/>
      <w:bookmarkStart w:id="14744" w:name="_Toc187256870"/>
      <w:r w:rsidRPr="00931575">
        <w:t>J.2.</w:t>
      </w:r>
      <w:r w:rsidRPr="00931575">
        <w:rPr>
          <w:rFonts w:hint="eastAsia"/>
        </w:rPr>
        <w:t>3</w:t>
      </w:r>
      <w:r w:rsidRPr="00931575">
        <w:t>.2</w:t>
      </w:r>
      <w:r w:rsidRPr="00931575">
        <w:tab/>
        <w:t>Multi-antenna channel models using cross polarized antennas</w:t>
      </w:r>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745" w:name="_Toc21103146"/>
      <w:bookmarkStart w:id="14746" w:name="_Toc29810995"/>
      <w:bookmarkStart w:id="14747" w:name="_Toc36636356"/>
      <w:bookmarkStart w:id="14748" w:name="_Toc37273302"/>
      <w:bookmarkStart w:id="14749" w:name="_Toc45886392"/>
      <w:bookmarkStart w:id="14750" w:name="_Toc53183437"/>
      <w:bookmarkStart w:id="14751" w:name="_Toc58916149"/>
      <w:bookmarkStart w:id="14752" w:name="_Toc66701296"/>
      <w:bookmarkStart w:id="14753" w:name="_Toc68697453"/>
      <w:bookmarkStart w:id="14754" w:name="_Toc74928448"/>
      <w:bookmarkStart w:id="14755" w:name="_Toc76115547"/>
      <w:bookmarkStart w:id="14756" w:name="_Toc76544954"/>
      <w:bookmarkStart w:id="14757" w:name="_Toc82541771"/>
      <w:bookmarkStart w:id="14758" w:name="_Toc89952418"/>
      <w:bookmarkStart w:id="14759" w:name="_Toc98767514"/>
      <w:bookmarkStart w:id="14760" w:name="_Toc106203562"/>
      <w:bookmarkStart w:id="14761" w:name="_Toc115187861"/>
      <w:bookmarkStart w:id="14762" w:name="_Toc121994416"/>
      <w:bookmarkStart w:id="14763" w:name="_Toc124153424"/>
      <w:bookmarkStart w:id="14764" w:name="_Toc131538726"/>
      <w:bookmarkStart w:id="14765" w:name="_Toc137391846"/>
      <w:bookmarkStart w:id="14766" w:name="_Toc146962506"/>
      <w:bookmarkStart w:id="14767" w:name="_Toc187256871"/>
      <w:r w:rsidRPr="00931575">
        <w:rPr>
          <w:lang w:eastAsia="ko-KR"/>
        </w:rPr>
        <w:t>J.2.3.2.1</w:t>
      </w:r>
      <w:r w:rsidRPr="00931575">
        <w:rPr>
          <w:lang w:eastAsia="ko-KR"/>
        </w:rPr>
        <w:tab/>
        <w:t>Definition of MIMO correlation matrices using cross polarized antennas</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768" w:name="_Toc21103147"/>
      <w:bookmarkStart w:id="14769" w:name="_Toc29810996"/>
      <w:bookmarkStart w:id="14770" w:name="_Toc36636357"/>
      <w:bookmarkStart w:id="14771" w:name="_Toc37273303"/>
      <w:bookmarkStart w:id="14772" w:name="_Toc45886393"/>
      <w:bookmarkStart w:id="14773" w:name="_Toc53183438"/>
      <w:bookmarkStart w:id="14774" w:name="_Toc58916150"/>
      <w:bookmarkStart w:id="14775" w:name="_Toc66701297"/>
      <w:bookmarkStart w:id="14776" w:name="_Toc68697454"/>
      <w:bookmarkStart w:id="14777" w:name="_Toc74928449"/>
      <w:bookmarkStart w:id="14778" w:name="_Toc76115548"/>
      <w:bookmarkStart w:id="14779" w:name="_Toc76544955"/>
      <w:bookmarkStart w:id="14780" w:name="_Toc82541772"/>
      <w:bookmarkStart w:id="14781" w:name="_Toc89952419"/>
      <w:bookmarkStart w:id="14782" w:name="_Toc98767515"/>
      <w:bookmarkStart w:id="14783" w:name="_Toc106203563"/>
      <w:bookmarkStart w:id="14784" w:name="_Toc115187862"/>
      <w:bookmarkStart w:id="14785" w:name="_Toc121994417"/>
      <w:bookmarkStart w:id="14786" w:name="_Toc124153425"/>
      <w:bookmarkStart w:id="14787" w:name="_Toc131538727"/>
      <w:bookmarkStart w:id="14788" w:name="_Toc137391847"/>
      <w:bookmarkStart w:id="14789" w:name="_Toc146962507"/>
      <w:bookmarkStart w:id="14790" w:name="_Toc18725687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p>
    <w:p w14:paraId="711C6060" w14:textId="77777777" w:rsidR="00C45907" w:rsidRPr="00931575" w:rsidRDefault="00C45907" w:rsidP="00C45907">
      <w:pPr>
        <w:pStyle w:val="Heading5"/>
      </w:pPr>
      <w:bookmarkStart w:id="14791" w:name="_Toc21103148"/>
      <w:bookmarkStart w:id="14792" w:name="_Toc29810997"/>
      <w:bookmarkStart w:id="14793" w:name="_Toc36636358"/>
      <w:bookmarkStart w:id="14794" w:name="_Toc37273304"/>
      <w:bookmarkStart w:id="14795" w:name="_Toc45886394"/>
      <w:bookmarkStart w:id="14796" w:name="_Toc53183439"/>
      <w:bookmarkStart w:id="14797" w:name="_Toc58916151"/>
      <w:bookmarkStart w:id="14798" w:name="_Toc66701298"/>
      <w:bookmarkStart w:id="14799" w:name="_Toc68697455"/>
      <w:bookmarkStart w:id="14800" w:name="_Toc74928450"/>
      <w:bookmarkStart w:id="14801" w:name="_Toc76115549"/>
      <w:bookmarkStart w:id="14802" w:name="_Toc76544956"/>
      <w:bookmarkStart w:id="14803" w:name="_Toc82541773"/>
      <w:bookmarkStart w:id="14804" w:name="_Toc89952420"/>
      <w:bookmarkStart w:id="14805" w:name="_Toc98767516"/>
      <w:bookmarkStart w:id="14806" w:name="_Toc106203564"/>
      <w:bookmarkStart w:id="14807" w:name="_Toc115187863"/>
      <w:bookmarkStart w:id="14808" w:name="_Toc121994418"/>
      <w:bookmarkStart w:id="14809" w:name="_Toc124153426"/>
      <w:bookmarkStart w:id="14810" w:name="_Toc131538728"/>
      <w:bookmarkStart w:id="14811" w:name="_Toc137391848"/>
      <w:bookmarkStart w:id="14812" w:name="_Toc146962508"/>
      <w:bookmarkStart w:id="14813" w:name="_Toc187256873"/>
      <w:r w:rsidRPr="00931575">
        <w:t>J.2.3.2.2.1</w:t>
      </w:r>
      <w:r w:rsidRPr="00931575">
        <w:tab/>
        <w:t>Spatial correlation matrices at UE side</w:t>
      </w:r>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814" w:name="_Toc21103149"/>
      <w:bookmarkStart w:id="14815" w:name="_Toc29810998"/>
      <w:bookmarkStart w:id="14816" w:name="_Toc36636359"/>
      <w:bookmarkStart w:id="14817" w:name="_Toc37273305"/>
      <w:bookmarkStart w:id="14818" w:name="_Toc45886395"/>
      <w:bookmarkStart w:id="14819" w:name="_Toc53183440"/>
      <w:bookmarkStart w:id="14820" w:name="_Toc58916152"/>
      <w:bookmarkStart w:id="14821" w:name="_Toc66701299"/>
      <w:bookmarkStart w:id="14822" w:name="_Toc68697456"/>
      <w:bookmarkStart w:id="14823" w:name="_Toc74928451"/>
      <w:bookmarkStart w:id="14824" w:name="_Toc76115550"/>
      <w:bookmarkStart w:id="14825" w:name="_Toc76544957"/>
      <w:bookmarkStart w:id="14826" w:name="_Toc82541774"/>
      <w:bookmarkStart w:id="14827" w:name="_Toc89952421"/>
      <w:bookmarkStart w:id="14828" w:name="_Toc98767517"/>
      <w:bookmarkStart w:id="14829" w:name="_Toc106203565"/>
      <w:bookmarkStart w:id="14830" w:name="_Toc115187864"/>
      <w:bookmarkStart w:id="14831" w:name="_Toc121994419"/>
      <w:bookmarkStart w:id="14832" w:name="_Toc124153427"/>
      <w:bookmarkStart w:id="14833" w:name="_Toc131538729"/>
      <w:bookmarkStart w:id="14834" w:name="_Toc137391849"/>
      <w:bookmarkStart w:id="14835" w:name="_Toc146962509"/>
      <w:bookmarkStart w:id="14836" w:name="_Toc187256874"/>
      <w:r w:rsidRPr="00931575">
        <w:t>J.2.3.2.2.2</w:t>
      </w:r>
      <w:r w:rsidRPr="00931575">
        <w:tab/>
        <w:t>Spatial correlation matrices at gNB side</w:t>
      </w:r>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837" w:name="_Toc21103150"/>
      <w:bookmarkStart w:id="14838" w:name="_Toc29810999"/>
      <w:bookmarkStart w:id="14839" w:name="_Toc36636360"/>
      <w:bookmarkStart w:id="14840" w:name="_Toc37273306"/>
      <w:bookmarkStart w:id="14841" w:name="_Toc45886396"/>
      <w:bookmarkStart w:id="14842" w:name="_Toc53183441"/>
      <w:bookmarkStart w:id="14843" w:name="_Toc58916153"/>
      <w:bookmarkStart w:id="14844" w:name="_Toc66701300"/>
      <w:bookmarkStart w:id="14845" w:name="_Toc68697457"/>
      <w:bookmarkStart w:id="14846" w:name="_Toc74928452"/>
      <w:bookmarkStart w:id="14847" w:name="_Toc76115551"/>
      <w:bookmarkStart w:id="14848" w:name="_Toc76544958"/>
      <w:bookmarkStart w:id="14849" w:name="_Toc82541775"/>
      <w:bookmarkStart w:id="14850" w:name="_Toc89952422"/>
      <w:bookmarkStart w:id="14851" w:name="_Toc98767518"/>
      <w:bookmarkStart w:id="14852" w:name="_Toc106203566"/>
      <w:bookmarkStart w:id="14853" w:name="_Toc115187865"/>
      <w:bookmarkStart w:id="14854" w:name="_Toc121994420"/>
      <w:bookmarkStart w:id="14855" w:name="_Toc124153428"/>
      <w:bookmarkStart w:id="14856" w:name="_Toc131538730"/>
      <w:bookmarkStart w:id="14857" w:name="_Toc137391850"/>
      <w:bookmarkStart w:id="14858" w:name="_Toc146962510"/>
      <w:bookmarkStart w:id="14859" w:name="_Toc187256875"/>
      <w:r w:rsidRPr="00931575">
        <w:rPr>
          <w:rFonts w:hint="eastAsia"/>
          <w:lang w:eastAsia="ko-KR"/>
        </w:rPr>
        <w:t>J.2.3.2.3</w:t>
      </w:r>
      <w:r w:rsidRPr="00931575">
        <w:rPr>
          <w:lang w:eastAsia="ko-KR"/>
        </w:rPr>
        <w:tab/>
        <w:t>MIMO correlation matrices using cross polarized antennas</w:t>
      </w:r>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860" w:name="_Toc36636361"/>
      <w:bookmarkStart w:id="14861" w:name="_Toc37273307"/>
      <w:bookmarkStart w:id="14862" w:name="_Toc45886397"/>
      <w:bookmarkStart w:id="14863" w:name="_Toc53183442"/>
      <w:bookmarkStart w:id="14864" w:name="_Toc58916154"/>
      <w:bookmarkStart w:id="14865" w:name="_Toc66701301"/>
      <w:bookmarkStart w:id="14866" w:name="_Toc68697458"/>
      <w:bookmarkStart w:id="14867" w:name="_Toc74928453"/>
      <w:bookmarkStart w:id="14868" w:name="_Toc76115552"/>
      <w:bookmarkStart w:id="14869" w:name="_Toc76544959"/>
      <w:bookmarkStart w:id="14870" w:name="_Toc82541776"/>
      <w:bookmarkStart w:id="14871" w:name="_Toc89952423"/>
      <w:bookmarkStart w:id="14872" w:name="_Toc98767519"/>
      <w:bookmarkStart w:id="14873" w:name="_Toc106203567"/>
      <w:bookmarkStart w:id="14874" w:name="_Toc115187866"/>
      <w:bookmarkStart w:id="14875" w:name="_Toc121994421"/>
      <w:bookmarkStart w:id="14876" w:name="_Toc124153429"/>
      <w:bookmarkStart w:id="14877" w:name="_Toc131538731"/>
      <w:bookmarkStart w:id="14878" w:name="_Toc137391851"/>
      <w:bookmarkStart w:id="14879" w:name="_Toc146962511"/>
      <w:bookmarkStart w:id="14880" w:name="_Toc187256876"/>
      <w:r w:rsidRPr="00931575">
        <w:t>J.3</w:t>
      </w:r>
      <w:r w:rsidRPr="00931575">
        <w:tab/>
        <w:t>High speed train condition</w:t>
      </w:r>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pt;height:20.85pt" o:ole="">
            <v:imagedata r:id="rId176" o:title=""/>
          </v:shape>
          <o:OLEObject Type="Embed" ProgID="Equation.3" ShapeID="_x0000_i1069" DrawAspect="Content" ObjectID="_1804591795"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6pt;height:15.45pt" o:ole="">
            <v:imagedata r:id="rId178" o:title=""/>
          </v:shape>
          <o:OLEObject Type="Embed" ProgID="Equation.3" ShapeID="_x0000_i1070" DrawAspect="Content" ObjectID="_1804591796" r:id="rId179"/>
        </w:object>
      </w:r>
      <w:r w:rsidRPr="00931575">
        <w:t xml:space="preserve"> is the Doppler shift and </w:t>
      </w:r>
      <w:r w:rsidRPr="00931575">
        <w:rPr>
          <w:position w:val="-10"/>
        </w:rPr>
        <w:object w:dxaOrig="285" w:dyaOrig="285" w14:anchorId="28649224">
          <v:shape id="_x0000_i1071" type="#_x0000_t75" style="width:15.45pt;height:15.45pt" o:ole="">
            <v:imagedata r:id="rId180" o:title=""/>
          </v:shape>
          <o:OLEObject Type="Embed" ProgID="Equation.3" ShapeID="_x0000_i1071" DrawAspect="Content" ObjectID="_1804591797" r:id="rId181"/>
        </w:object>
      </w:r>
      <w:r w:rsidRPr="00931575">
        <w:t xml:space="preserve"> is the maximum Doppler frequency. The cosine of angle </w:t>
      </w:r>
      <w:r w:rsidRPr="00931575">
        <w:rPr>
          <w:position w:val="-10"/>
        </w:rPr>
        <w:object w:dxaOrig="435" w:dyaOrig="285" w14:anchorId="15F7DF9C">
          <v:shape id="_x0000_i1072" type="#_x0000_t75" style="width:20.85pt;height:15.45pt" o:ole="">
            <v:imagedata r:id="rId182" o:title=""/>
          </v:shape>
          <o:OLEObject Type="Embed" ProgID="Equation.3" ShapeID="_x0000_i1072" DrawAspect="Content" ObjectID="_1804591798"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45pt;height:39.85pt" o:ole="">
            <v:imagedata r:id="rId184" o:title=""/>
          </v:shape>
          <o:OLEObject Type="Embed" ProgID="Equation.3" ShapeID="_x0000_i1073" DrawAspect="Content" ObjectID="_1804591799" r:id="rId185"/>
        </w:object>
      </w:r>
      <w:r w:rsidRPr="00931575">
        <w:t xml:space="preserve">, </w:t>
      </w:r>
      <w:r w:rsidRPr="00931575">
        <w:rPr>
          <w:position w:val="-10"/>
        </w:rPr>
        <w:object w:dxaOrig="1290" w:dyaOrig="435" w14:anchorId="5C459855">
          <v:shape id="_x0000_i1074" type="#_x0000_t75" style="width:67.25pt;height:20.85pt" o:ole="">
            <v:imagedata r:id="rId186" o:title=""/>
          </v:shape>
          <o:OLEObject Type="Embed" ProgID="Equation.3" ShapeID="_x0000_i1074" DrawAspect="Content" ObjectID="_1804591800"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5pt;height:47pt" o:ole="">
            <v:imagedata r:id="rId188" o:title=""/>
          </v:shape>
          <o:OLEObject Type="Embed" ProgID="Equation.3" ShapeID="_x0000_i1075" DrawAspect="Content" ObjectID="_1804591801" r:id="rId189"/>
        </w:object>
      </w:r>
      <w:r w:rsidRPr="00931575">
        <w:t xml:space="preserve">, </w:t>
      </w:r>
      <w:r w:rsidRPr="00931575">
        <w:rPr>
          <w:position w:val="-10"/>
        </w:rPr>
        <w:object w:dxaOrig="1875" w:dyaOrig="435" w14:anchorId="5106F0A6">
          <v:shape id="_x0000_i1076" type="#_x0000_t75" style="width:92.85pt;height:20.85pt" o:ole="">
            <v:imagedata r:id="rId190" o:title=""/>
          </v:shape>
          <o:OLEObject Type="Embed" ProgID="Equation.3" ShapeID="_x0000_i1076" DrawAspect="Content" ObjectID="_1804591802"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8.75pt;height:20.85pt" o:ole="">
            <v:imagedata r:id="rId192" o:title=""/>
          </v:shape>
          <o:OLEObject Type="Embed" ProgID="Equation.3" ShapeID="_x0000_i1077" DrawAspect="Content" ObjectID="_1804591803" r:id="rId193"/>
        </w:object>
      </w:r>
      <w:r w:rsidRPr="00931575">
        <w:t xml:space="preserve">, </w:t>
      </w:r>
      <w:r w:rsidRPr="00931575">
        <w:rPr>
          <w:position w:val="-12"/>
        </w:rPr>
        <w:object w:dxaOrig="1290" w:dyaOrig="435" w14:anchorId="500D0F6B">
          <v:shape id="_x0000_i1078" type="#_x0000_t75" style="width:67.25pt;height:20.85pt" o:ole="">
            <v:imagedata r:id="rId194" o:title=""/>
          </v:shape>
          <o:OLEObject Type="Embed" ProgID="Equation.3" ShapeID="_x0000_i1078" DrawAspect="Content" ObjectID="_1804591804"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2.15pt;height:15.45pt" o:ole="">
            <v:imagedata r:id="rId196" o:title=""/>
          </v:shape>
          <o:OLEObject Type="Embed" ProgID="Equation.3" ShapeID="_x0000_i1079" DrawAspect="Content" ObjectID="_1804591805" r:id="rId197"/>
        </w:object>
      </w:r>
      <w:r w:rsidRPr="00931575">
        <w:t xml:space="preserve"> is the initial distance in metres of the train from BS, and </w:t>
      </w:r>
      <w:r w:rsidRPr="00931575">
        <w:rPr>
          <w:position w:val="-10"/>
        </w:rPr>
        <w:object w:dxaOrig="460" w:dyaOrig="300" w14:anchorId="641A88BA">
          <v:shape id="_x0000_i1080" type="#_x0000_t75" style="width:32.15pt;height:15.45pt" o:ole="">
            <v:imagedata r:id="rId198" o:title=""/>
          </v:shape>
          <o:OLEObject Type="Embed" ProgID="Equation.3" ShapeID="_x0000_i1080" DrawAspect="Content" ObjectID="_1804591806"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4.75pt;height:15.45pt" o:ole="">
            <v:imagedata r:id="rId200" o:title=""/>
          </v:shape>
          <o:OLEObject Type="Embed" ProgID="Equation.3" ShapeID="_x0000_i1081" DrawAspect="Content" ObjectID="_1804591807" r:id="rId201"/>
        </w:object>
      </w:r>
      <w:r w:rsidRPr="00931575">
        <w:t xml:space="preserve"> is the velocity of the train in m/s, </w:t>
      </w:r>
      <w:r w:rsidRPr="00931575">
        <w:rPr>
          <w:position w:val="-6"/>
        </w:rPr>
        <w:object w:dxaOrig="139" w:dyaOrig="220" w14:anchorId="3BBF34BA">
          <v:shape id="_x0000_i1082" type="#_x0000_t75" style="width:4.75pt;height:15.45pt" o:ole="">
            <v:imagedata r:id="rId202" o:title=""/>
          </v:shape>
          <o:OLEObject Type="Embed" ProgID="Equation.3" ShapeID="_x0000_i1082" DrawAspect="Content" ObjectID="_1804591808"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45pt;height:20.85pt" o:ole="">
                  <v:imagedata r:id="rId204" o:title=""/>
                </v:shape>
                <o:OLEObject Type="Embed" ProgID="Equation.3" ShapeID="_x0000_i1083" DrawAspect="Content" ObjectID="_1804591809"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6pt;height:15.45pt" o:ole="">
                  <v:imagedata r:id="rId198" o:title=""/>
                </v:shape>
                <o:OLEObject Type="Embed" ProgID="Equation.3" ShapeID="_x0000_i1084" DrawAspect="Content" ObjectID="_1804591810"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4.75pt;height:4.75pt" o:ole="">
                  <v:imagedata r:id="rId207" o:title=""/>
                </v:shape>
                <o:OLEObject Type="Embed" ProgID="Equation.3" ShapeID="_x0000_i1085" DrawAspect="Content" ObjectID="_1804591811"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45pt;height:15.45pt" o:ole="">
                  <v:imagedata r:id="rId209" o:title=""/>
                </v:shape>
                <o:OLEObject Type="Embed" ProgID="Equation.3" ShapeID="_x0000_i1086" DrawAspect="Content" ObjectID="_1804591812"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45pt;height:20.85pt" o:ole="">
                  <v:imagedata r:id="rId204" o:title=""/>
                </v:shape>
                <o:OLEObject Type="Embed" ProgID="Equation.3" ShapeID="_x0000_i1087" DrawAspect="Content" ObjectID="_1804591813"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6pt;height:15.45pt" o:ole="">
                  <v:imagedata r:id="rId198" o:title=""/>
                </v:shape>
                <o:OLEObject Type="Embed" ProgID="Equation.3" ShapeID="_x0000_i1088" DrawAspect="Content" ObjectID="_1804591814"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4.75pt;height:4.75pt" o:ole="">
                  <v:imagedata r:id="rId207" o:title=""/>
                </v:shape>
                <o:OLEObject Type="Embed" ProgID="Equation.3" ShapeID="_x0000_i1089" DrawAspect="Content" ObjectID="_1804591815"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45pt;height:15.45pt" o:ole="">
                  <v:imagedata r:id="rId209" o:title=""/>
                </v:shape>
                <o:OLEObject Type="Embed" ProgID="Equation.3" ShapeID="_x0000_i1090" DrawAspect="Content" ObjectID="_1804591816"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881" w:name="_Toc508717195"/>
      <w:bookmarkStart w:id="14882" w:name="_Toc45886398"/>
      <w:bookmarkStart w:id="14883" w:name="_Toc53183443"/>
      <w:bookmarkStart w:id="14884" w:name="_Toc58916155"/>
      <w:bookmarkStart w:id="14885" w:name="_Toc66701302"/>
      <w:bookmarkStart w:id="14886" w:name="_Toc68697459"/>
      <w:bookmarkStart w:id="14887" w:name="_Toc74928454"/>
      <w:bookmarkStart w:id="14888" w:name="_Toc76115553"/>
      <w:bookmarkStart w:id="14889" w:name="_Toc76544960"/>
      <w:bookmarkStart w:id="14890" w:name="_Toc82541777"/>
      <w:bookmarkStart w:id="14891" w:name="_Toc89952424"/>
      <w:bookmarkStart w:id="14892" w:name="_Toc98767520"/>
      <w:bookmarkStart w:id="14893" w:name="_Toc106203568"/>
      <w:bookmarkStart w:id="14894" w:name="_Toc115187867"/>
      <w:bookmarkStart w:id="14895" w:name="_Toc121994422"/>
      <w:bookmarkStart w:id="14896" w:name="_Toc124153430"/>
      <w:bookmarkStart w:id="14897" w:name="_Toc131538732"/>
      <w:bookmarkStart w:id="14898" w:name="_Toc137391852"/>
      <w:bookmarkStart w:id="14899" w:name="_Toc146962512"/>
      <w:bookmarkStart w:id="14900" w:name="_Toc187256877"/>
      <w:r w:rsidRPr="00931575">
        <w:rPr>
          <w:rFonts w:hint="eastAsia"/>
          <w:noProof/>
          <w:lang w:eastAsia="zh-CN"/>
        </w:rPr>
        <w:t>J</w:t>
      </w:r>
      <w:r w:rsidRPr="00931575">
        <w:rPr>
          <w:noProof/>
        </w:rPr>
        <w:t>.4</w:t>
      </w:r>
      <w:r w:rsidRPr="00931575">
        <w:rPr>
          <w:noProof/>
        </w:rPr>
        <w:tab/>
        <w:t>Moving propagation conditions</w:t>
      </w:r>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901" w:name="_MON_987701557"/>
    <w:bookmarkStart w:id="14902" w:name="_MON_987701658"/>
    <w:bookmarkStart w:id="14903" w:name="_MON_987701769"/>
    <w:bookmarkStart w:id="14904" w:name="_MON_987702060"/>
    <w:bookmarkStart w:id="14905" w:name="_MON_987702611"/>
    <w:bookmarkStart w:id="14906" w:name="_MON_987703631"/>
    <w:bookmarkStart w:id="14907" w:name="_MON_987703744"/>
    <w:bookmarkStart w:id="14908" w:name="_MON_987703773"/>
    <w:bookmarkStart w:id="14909" w:name="_MON_989248841"/>
    <w:bookmarkStart w:id="14910" w:name="_MON_1280167238"/>
    <w:bookmarkStart w:id="14911" w:name="_MON_1280167446"/>
    <w:bookmarkStart w:id="14912" w:name="_MON_1280167494"/>
    <w:bookmarkStart w:id="14913" w:name="_MON_987700724"/>
    <w:bookmarkStart w:id="14914" w:name="_MON_987701350"/>
    <w:bookmarkStart w:id="14915" w:name="_MON_987701393"/>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Start w:id="14916" w:name="_MON_987701529"/>
    <w:bookmarkEnd w:id="14916"/>
    <w:p w14:paraId="4E4B2009" w14:textId="77777777" w:rsidR="009E21BD" w:rsidRPr="00931575" w:rsidRDefault="009E21BD" w:rsidP="00782299">
      <w:pPr>
        <w:pStyle w:val="TH"/>
      </w:pPr>
      <w:r w:rsidRPr="00931575">
        <w:object w:dxaOrig="4317" w:dyaOrig="2878" w14:anchorId="444ED5CF">
          <v:shape id="_x0000_i1091" type="#_x0000_t75" style="width:267.75pt;height:108.3pt" o:ole="" fillcolor="window">
            <v:imagedata r:id="rId223" o:title=""/>
          </v:shape>
          <o:OLEObject Type="Embed" ProgID="Word.Picture.8" ShapeID="_x0000_i1091" DrawAspect="Content" ObjectID="_1804591817"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pt;height:32.15pt" o:ole="">
            <v:imagedata r:id="rId225" o:title=""/>
          </v:shape>
          <o:OLEObject Type="Embed" ProgID="Equation.3" ShapeID="_x0000_i1092" DrawAspect="Content" ObjectID="_1804591818"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917" w:name="_Toc21103151"/>
      <w:bookmarkStart w:id="14918" w:name="_Toc29811000"/>
      <w:bookmarkStart w:id="14919" w:name="_Toc36636362"/>
      <w:bookmarkStart w:id="14920" w:name="_Toc37273308"/>
      <w:bookmarkStart w:id="1492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922" w:name="_Toc53183444"/>
      <w:bookmarkStart w:id="14923" w:name="_Toc58916156"/>
      <w:bookmarkStart w:id="14924" w:name="_Toc66701303"/>
      <w:bookmarkStart w:id="14925" w:name="_Toc68697460"/>
      <w:bookmarkStart w:id="14926" w:name="_Toc74928455"/>
      <w:bookmarkStart w:id="14927" w:name="_Toc76115554"/>
      <w:bookmarkStart w:id="14928" w:name="_Toc76544961"/>
      <w:bookmarkStart w:id="14929" w:name="_Toc82541778"/>
      <w:bookmarkStart w:id="14930" w:name="_Toc89952425"/>
      <w:bookmarkStart w:id="14931" w:name="_Toc98767521"/>
      <w:bookmarkStart w:id="14932" w:name="_Toc106203569"/>
      <w:bookmarkStart w:id="14933" w:name="_Toc115187868"/>
      <w:bookmarkStart w:id="14934" w:name="_Toc121994423"/>
      <w:bookmarkStart w:id="14935" w:name="_Toc124153431"/>
      <w:bookmarkStart w:id="14936" w:name="_Toc131538733"/>
      <w:bookmarkStart w:id="14937" w:name="_Toc137391853"/>
      <w:bookmarkStart w:id="14938" w:name="_Toc146962513"/>
      <w:bookmarkStart w:id="14939" w:name="_Toc187256878"/>
      <w:r w:rsidRPr="00931575">
        <w:t>Annex K (informative):</w:t>
      </w:r>
      <w:r w:rsidRPr="00931575">
        <w:br/>
        <w:t>Measuring noise close to noise-floor</w:t>
      </w:r>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940" w:name="_Hlk521396356"/>
      <w:r w:rsidR="00C45907" w:rsidRPr="00931575">
        <w:rPr>
          <w:rFonts w:ascii="Symbol" w:hAnsi="Symbol"/>
          <w:i/>
        </w:rPr>
        <w:t></w:t>
      </w:r>
      <w:r w:rsidR="00C45907" w:rsidRPr="00931575">
        <w:rPr>
          <w:i/>
          <w:vertAlign w:val="subscript"/>
        </w:rPr>
        <w:t>2</w:t>
      </w:r>
      <w:bookmarkEnd w:id="14940"/>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941" w:name="_Toc21103152"/>
      <w:bookmarkStart w:id="14942" w:name="_Toc29811001"/>
      <w:bookmarkStart w:id="14943" w:name="_Toc36636363"/>
      <w:bookmarkStart w:id="14944" w:name="_Toc37273309"/>
      <w:bookmarkStart w:id="14945" w:name="_Toc45886400"/>
      <w:r w:rsidRPr="00931575">
        <w:br w:type="page"/>
      </w:r>
    </w:p>
    <w:p w14:paraId="267ABAB9" w14:textId="0D61BE4D" w:rsidR="00C45907" w:rsidRPr="00931575" w:rsidRDefault="00C45907" w:rsidP="00C45907">
      <w:pPr>
        <w:pStyle w:val="Heading8"/>
      </w:pPr>
      <w:bookmarkStart w:id="14946" w:name="_Toc53183445"/>
      <w:bookmarkStart w:id="14947" w:name="_Toc58916157"/>
      <w:bookmarkStart w:id="14948" w:name="_Toc66701304"/>
      <w:bookmarkStart w:id="14949" w:name="_Toc68697461"/>
      <w:bookmarkStart w:id="14950" w:name="_Toc74928456"/>
      <w:bookmarkStart w:id="14951" w:name="_Toc76115555"/>
      <w:bookmarkStart w:id="14952" w:name="_Toc76544962"/>
      <w:bookmarkStart w:id="14953" w:name="_Toc82541779"/>
      <w:bookmarkStart w:id="14954" w:name="_Toc89952426"/>
      <w:bookmarkStart w:id="14955" w:name="_Toc98767522"/>
      <w:bookmarkStart w:id="14956" w:name="_Toc106203570"/>
      <w:bookmarkStart w:id="14957" w:name="_Toc115187869"/>
      <w:bookmarkStart w:id="14958" w:name="_Toc121994424"/>
      <w:bookmarkStart w:id="14959" w:name="_Toc124153432"/>
      <w:bookmarkStart w:id="14960" w:name="_Toc131538734"/>
      <w:bookmarkStart w:id="14961" w:name="_Toc137391854"/>
      <w:bookmarkStart w:id="14962" w:name="_Toc146962514"/>
      <w:bookmarkStart w:id="14963" w:name="_Toc187256879"/>
      <w:r w:rsidRPr="00931575">
        <w:t>Annex L (normative):</w:t>
      </w:r>
      <w:r w:rsidRPr="00931575">
        <w:br/>
        <w:t>In-channel TX tests</w:t>
      </w:r>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p>
    <w:p w14:paraId="4D5A0101" w14:textId="77777777" w:rsidR="00C45907" w:rsidRPr="00931575" w:rsidRDefault="00C45907" w:rsidP="00C45907">
      <w:pPr>
        <w:pStyle w:val="Heading1"/>
      </w:pPr>
      <w:bookmarkStart w:id="14964" w:name="_Toc21103153"/>
      <w:bookmarkStart w:id="14965" w:name="_Toc29811002"/>
      <w:bookmarkStart w:id="14966" w:name="_Toc36636364"/>
      <w:bookmarkStart w:id="14967" w:name="_Toc37273310"/>
      <w:bookmarkStart w:id="14968" w:name="_Toc45886401"/>
      <w:bookmarkStart w:id="14969" w:name="_Toc53183446"/>
      <w:bookmarkStart w:id="14970" w:name="_Toc58916158"/>
      <w:bookmarkStart w:id="14971" w:name="_Toc66701305"/>
      <w:bookmarkStart w:id="14972" w:name="_Toc68697462"/>
      <w:bookmarkStart w:id="14973" w:name="_Toc74928457"/>
      <w:bookmarkStart w:id="14974" w:name="_Toc76115556"/>
      <w:bookmarkStart w:id="14975" w:name="_Toc76544963"/>
      <w:bookmarkStart w:id="14976" w:name="_Toc82541780"/>
      <w:bookmarkStart w:id="14977" w:name="_Toc89952427"/>
      <w:bookmarkStart w:id="14978" w:name="_Toc98767523"/>
      <w:bookmarkStart w:id="14979" w:name="_Toc106203571"/>
      <w:bookmarkStart w:id="14980" w:name="_Toc115187870"/>
      <w:bookmarkStart w:id="14981" w:name="_Toc121994425"/>
      <w:bookmarkStart w:id="14982" w:name="_Toc124153433"/>
      <w:bookmarkStart w:id="14983" w:name="_Toc131538735"/>
      <w:bookmarkStart w:id="14984" w:name="_Toc137391855"/>
      <w:bookmarkStart w:id="14985" w:name="_Toc146962515"/>
      <w:bookmarkStart w:id="14986" w:name="_Toc187256880"/>
      <w:r w:rsidRPr="00931575">
        <w:t>L.1</w:t>
      </w:r>
      <w:r w:rsidRPr="00931575">
        <w:tab/>
        <w:t>General</w:t>
      </w:r>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987" w:name="_Toc21103154"/>
      <w:bookmarkStart w:id="14988" w:name="_Toc29811003"/>
      <w:bookmarkStart w:id="14989" w:name="_Toc36636365"/>
      <w:bookmarkStart w:id="14990" w:name="_Toc37273311"/>
      <w:bookmarkStart w:id="14991" w:name="_Toc45886402"/>
      <w:bookmarkStart w:id="14992" w:name="_Toc53183447"/>
      <w:bookmarkStart w:id="14993" w:name="_Toc58916159"/>
      <w:bookmarkStart w:id="14994" w:name="_Toc66701306"/>
      <w:bookmarkStart w:id="14995" w:name="_Toc68697463"/>
      <w:bookmarkStart w:id="14996" w:name="_Toc74928458"/>
      <w:bookmarkStart w:id="14997" w:name="_Toc76115557"/>
      <w:bookmarkStart w:id="14998" w:name="_Toc76544964"/>
      <w:bookmarkStart w:id="14999" w:name="_Toc82541781"/>
      <w:bookmarkStart w:id="15000" w:name="_Toc89952428"/>
      <w:bookmarkStart w:id="15001" w:name="_Toc98767524"/>
      <w:bookmarkStart w:id="15002" w:name="_Toc106203572"/>
      <w:bookmarkStart w:id="15003" w:name="_Toc115187871"/>
      <w:bookmarkStart w:id="15004" w:name="_Toc121994426"/>
      <w:bookmarkStart w:id="15005" w:name="_Toc124153434"/>
      <w:bookmarkStart w:id="15006" w:name="_Toc131538736"/>
      <w:bookmarkStart w:id="15007" w:name="_Toc137391856"/>
      <w:bookmarkStart w:id="15008" w:name="_Toc146962516"/>
      <w:bookmarkStart w:id="15009" w:name="_Toc187256881"/>
      <w:r w:rsidRPr="00931575">
        <w:t>L.2</w:t>
      </w:r>
      <w:r w:rsidRPr="00931575">
        <w:tab/>
        <w:t>Basic principles</w:t>
      </w:r>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010" w:name="_Toc21103155"/>
      <w:bookmarkStart w:id="15011" w:name="_Toc29811004"/>
      <w:bookmarkStart w:id="15012" w:name="_Toc36636366"/>
      <w:bookmarkStart w:id="15013" w:name="_Toc37273312"/>
      <w:bookmarkStart w:id="15014" w:name="_Toc45886403"/>
      <w:bookmarkStart w:id="15015" w:name="_Toc53183448"/>
      <w:bookmarkStart w:id="15016" w:name="_Toc58916160"/>
      <w:bookmarkStart w:id="15017" w:name="_Toc66701307"/>
      <w:bookmarkStart w:id="15018" w:name="_Toc68697464"/>
      <w:bookmarkStart w:id="15019" w:name="_Toc74928459"/>
      <w:bookmarkStart w:id="15020" w:name="_Toc76115558"/>
      <w:bookmarkStart w:id="15021" w:name="_Toc76544965"/>
      <w:bookmarkStart w:id="15022" w:name="_Toc82541782"/>
      <w:bookmarkStart w:id="15023" w:name="_Toc89952429"/>
      <w:bookmarkStart w:id="15024" w:name="_Toc98767525"/>
      <w:bookmarkStart w:id="15025" w:name="_Toc106203573"/>
      <w:bookmarkStart w:id="15026" w:name="_Toc115187872"/>
      <w:bookmarkStart w:id="15027" w:name="_Toc121994427"/>
      <w:bookmarkStart w:id="15028" w:name="_Toc124153435"/>
      <w:bookmarkStart w:id="15029" w:name="_Toc131538737"/>
      <w:bookmarkStart w:id="15030" w:name="_Toc137391857"/>
      <w:bookmarkStart w:id="15031" w:name="_Toc146962517"/>
      <w:bookmarkStart w:id="15032" w:name="_Toc187256882"/>
      <w:r w:rsidRPr="00931575">
        <w:t>L.2.1</w:t>
      </w:r>
      <w:r w:rsidRPr="00931575">
        <w:tab/>
        <w:t>Output signal of the TX under test</w:t>
      </w:r>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033" w:name="_Toc21103156"/>
      <w:bookmarkStart w:id="15034" w:name="_Toc29811005"/>
      <w:bookmarkStart w:id="15035" w:name="_Toc36636367"/>
      <w:bookmarkStart w:id="15036" w:name="_Toc37273313"/>
      <w:bookmarkStart w:id="15037" w:name="_Toc45886404"/>
      <w:bookmarkStart w:id="15038" w:name="_Toc53183449"/>
      <w:bookmarkStart w:id="15039" w:name="_Toc58916161"/>
      <w:bookmarkStart w:id="15040" w:name="_Toc66701308"/>
      <w:bookmarkStart w:id="15041" w:name="_Toc68697465"/>
      <w:bookmarkStart w:id="15042" w:name="_Toc74928460"/>
      <w:bookmarkStart w:id="15043" w:name="_Toc76115559"/>
      <w:bookmarkStart w:id="15044" w:name="_Toc76544966"/>
      <w:bookmarkStart w:id="15045" w:name="_Toc82541783"/>
      <w:bookmarkStart w:id="15046" w:name="_Toc89952430"/>
      <w:bookmarkStart w:id="15047" w:name="_Toc98767526"/>
      <w:bookmarkStart w:id="15048" w:name="_Toc106203574"/>
      <w:bookmarkStart w:id="15049" w:name="_Toc115187873"/>
      <w:bookmarkStart w:id="15050" w:name="_Toc121994428"/>
      <w:bookmarkStart w:id="15051" w:name="_Toc124153436"/>
      <w:bookmarkStart w:id="15052" w:name="_Toc131538738"/>
      <w:bookmarkStart w:id="15053" w:name="_Toc137391858"/>
      <w:bookmarkStart w:id="15054" w:name="_Toc146962518"/>
      <w:bookmarkStart w:id="15055" w:name="_Toc187256883"/>
      <w:r w:rsidRPr="00931575">
        <w:t>L.2.2</w:t>
      </w:r>
      <w:r w:rsidRPr="00931575">
        <w:tab/>
        <w:t>Ideal signal</w:t>
      </w:r>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056" w:name="_Toc21103157"/>
      <w:bookmarkStart w:id="15057" w:name="_Toc29811006"/>
      <w:bookmarkStart w:id="15058" w:name="_Toc36636368"/>
      <w:bookmarkStart w:id="15059" w:name="_Toc37273314"/>
      <w:bookmarkStart w:id="15060" w:name="_Toc45886405"/>
      <w:bookmarkStart w:id="15061" w:name="_Toc53183450"/>
      <w:bookmarkStart w:id="15062" w:name="_Toc58916162"/>
      <w:bookmarkStart w:id="15063" w:name="_Toc66701309"/>
      <w:bookmarkStart w:id="15064" w:name="_Toc68697466"/>
      <w:bookmarkStart w:id="15065" w:name="_Toc74928461"/>
      <w:bookmarkStart w:id="15066" w:name="_Toc76115560"/>
      <w:bookmarkStart w:id="15067" w:name="_Toc76544967"/>
      <w:bookmarkStart w:id="15068" w:name="_Toc82541784"/>
      <w:bookmarkStart w:id="15069" w:name="_Toc89952431"/>
      <w:bookmarkStart w:id="15070" w:name="_Toc98767527"/>
      <w:bookmarkStart w:id="15071" w:name="_Toc106203575"/>
      <w:bookmarkStart w:id="15072" w:name="_Toc115187874"/>
      <w:bookmarkStart w:id="15073" w:name="_Toc121994429"/>
      <w:bookmarkStart w:id="15074" w:name="_Toc124153437"/>
      <w:bookmarkStart w:id="15075" w:name="_Toc131538739"/>
      <w:bookmarkStart w:id="15076" w:name="_Toc137391859"/>
      <w:bookmarkStart w:id="15077" w:name="_Toc146962519"/>
      <w:bookmarkStart w:id="15078" w:name="_Toc187256884"/>
      <w:r w:rsidRPr="00931575">
        <w:t>L.2.3</w:t>
      </w:r>
      <w:r w:rsidRPr="00931575">
        <w:tab/>
        <w:t>Measurement results</w:t>
      </w:r>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079" w:name="_Toc21103158"/>
      <w:bookmarkStart w:id="15080" w:name="_Toc29811007"/>
      <w:bookmarkStart w:id="15081" w:name="_Toc36636369"/>
      <w:bookmarkStart w:id="15082" w:name="_Toc37273315"/>
      <w:bookmarkStart w:id="15083" w:name="_Toc45886406"/>
      <w:bookmarkStart w:id="15084" w:name="_Toc53183451"/>
      <w:bookmarkStart w:id="15085" w:name="_Toc58916163"/>
      <w:bookmarkStart w:id="15086" w:name="_Toc66701310"/>
      <w:bookmarkStart w:id="15087" w:name="_Toc68697467"/>
      <w:bookmarkStart w:id="15088" w:name="_Toc74928462"/>
      <w:bookmarkStart w:id="15089" w:name="_Toc76115561"/>
      <w:bookmarkStart w:id="15090" w:name="_Toc76544968"/>
      <w:bookmarkStart w:id="15091" w:name="_Toc82541785"/>
      <w:bookmarkStart w:id="15092" w:name="_Toc89952432"/>
      <w:bookmarkStart w:id="15093" w:name="_Toc98767528"/>
      <w:bookmarkStart w:id="15094" w:name="_Toc106203576"/>
      <w:bookmarkStart w:id="15095" w:name="_Toc115187875"/>
      <w:bookmarkStart w:id="15096" w:name="_Toc121994430"/>
      <w:bookmarkStart w:id="15097" w:name="_Toc124153438"/>
      <w:bookmarkStart w:id="15098" w:name="_Toc131538740"/>
      <w:bookmarkStart w:id="15099" w:name="_Toc137391860"/>
      <w:bookmarkStart w:id="15100" w:name="_Toc146962520"/>
      <w:bookmarkStart w:id="15101" w:name="_Toc187256885"/>
      <w:r w:rsidRPr="00931575">
        <w:t>L.2.4</w:t>
      </w:r>
      <w:r w:rsidRPr="00931575">
        <w:tab/>
        <w:t>Measurement points</w:t>
      </w:r>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0.15pt" o:ole="">
            <v:imagedata r:id="rId229" o:title=""/>
          </v:shape>
          <o:OLEObject Type="Embed" ProgID="Word.Picture.8" ShapeID="_x0000_i1093" DrawAspect="Content" ObjectID="_1804591819"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85pt;height:201.1pt" o:ole="">
            <v:imagedata r:id="rId231" o:title=""/>
          </v:shape>
          <o:OLEObject Type="Embed" ProgID="Word.Picture.8" ShapeID="_x0000_i1094" DrawAspect="Content" ObjectID="_1804591820"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5102" w:name="_Toc21103159"/>
      <w:bookmarkStart w:id="15103" w:name="_Toc29811008"/>
      <w:bookmarkStart w:id="15104" w:name="_Toc36636370"/>
      <w:bookmarkStart w:id="15105" w:name="_Toc37273316"/>
      <w:bookmarkStart w:id="15106" w:name="_Toc45886407"/>
      <w:bookmarkStart w:id="15107" w:name="_Toc53183452"/>
      <w:bookmarkStart w:id="15108" w:name="_Toc58916164"/>
      <w:bookmarkStart w:id="15109" w:name="_Toc66701311"/>
      <w:bookmarkStart w:id="15110" w:name="_Toc68697468"/>
      <w:bookmarkStart w:id="15111" w:name="_Toc74928463"/>
      <w:bookmarkStart w:id="15112" w:name="_Toc76115562"/>
      <w:bookmarkStart w:id="15113" w:name="_Toc76544969"/>
      <w:bookmarkStart w:id="15114" w:name="_Toc82541786"/>
      <w:bookmarkStart w:id="15115" w:name="_Toc89952433"/>
      <w:bookmarkStart w:id="15116" w:name="_Toc98767529"/>
      <w:bookmarkStart w:id="15117" w:name="_Toc106203577"/>
      <w:bookmarkStart w:id="15118" w:name="_Toc115187876"/>
      <w:bookmarkStart w:id="15119" w:name="_Toc121994431"/>
      <w:bookmarkStart w:id="15120" w:name="_Toc124153439"/>
      <w:bookmarkStart w:id="15121" w:name="_Toc131538741"/>
      <w:bookmarkStart w:id="15122" w:name="_Toc137391861"/>
      <w:bookmarkStart w:id="15123" w:name="_Toc146962521"/>
      <w:bookmarkStart w:id="15124" w:name="_Toc187256886"/>
      <w:r w:rsidRPr="00931575">
        <w:t>L.3</w:t>
      </w:r>
      <w:r w:rsidRPr="00931575">
        <w:tab/>
        <w:t>Pre-FFT minimization process</w:t>
      </w:r>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125" w:name="_Toc21103160"/>
      <w:bookmarkStart w:id="15126" w:name="_Toc29811009"/>
      <w:bookmarkStart w:id="15127" w:name="_Toc36636371"/>
      <w:bookmarkStart w:id="15128" w:name="_Toc37273317"/>
      <w:bookmarkStart w:id="15129" w:name="_Toc45886408"/>
      <w:bookmarkStart w:id="15130" w:name="_Toc53183453"/>
      <w:bookmarkStart w:id="15131" w:name="_Toc58916165"/>
      <w:bookmarkStart w:id="15132" w:name="_Toc66701312"/>
      <w:bookmarkStart w:id="15133" w:name="_Toc68697469"/>
      <w:bookmarkStart w:id="15134" w:name="_Toc74928464"/>
      <w:bookmarkStart w:id="15135" w:name="_Toc76115563"/>
      <w:bookmarkStart w:id="15136" w:name="_Toc76544970"/>
      <w:bookmarkStart w:id="15137" w:name="_Toc82541787"/>
      <w:bookmarkStart w:id="15138" w:name="_Toc89952434"/>
      <w:bookmarkStart w:id="15139" w:name="_Toc98767530"/>
      <w:bookmarkStart w:id="15140" w:name="_Toc106203578"/>
      <w:bookmarkStart w:id="15141" w:name="_Toc115187877"/>
      <w:bookmarkStart w:id="15142" w:name="_Toc121994432"/>
      <w:bookmarkStart w:id="15143" w:name="_Toc124153440"/>
      <w:bookmarkStart w:id="15144" w:name="_Toc131538742"/>
      <w:bookmarkStart w:id="15145" w:name="_Toc137391862"/>
      <w:bookmarkStart w:id="15146" w:name="_Toc146962522"/>
      <w:bookmarkStart w:id="15147" w:name="_Toc187256887"/>
      <w:r w:rsidRPr="00931575">
        <w:t>L.4</w:t>
      </w:r>
      <w:r w:rsidRPr="00931575">
        <w:tab/>
        <w:t>Timing of the FFT window</w:t>
      </w:r>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148" w:name="_Toc21103161"/>
      <w:bookmarkStart w:id="15149" w:name="_Toc29811010"/>
      <w:bookmarkStart w:id="15150" w:name="_Toc36636372"/>
      <w:bookmarkStart w:id="15151" w:name="_Toc37273318"/>
      <w:bookmarkStart w:id="15152" w:name="_Toc45886409"/>
      <w:bookmarkStart w:id="15153" w:name="_Toc53183454"/>
      <w:bookmarkStart w:id="15154" w:name="_Toc58916166"/>
      <w:bookmarkStart w:id="15155" w:name="_Toc66701313"/>
      <w:bookmarkStart w:id="15156" w:name="_Toc68697470"/>
      <w:bookmarkStart w:id="15157" w:name="_Toc74928465"/>
      <w:bookmarkStart w:id="15158" w:name="_Toc76115564"/>
      <w:bookmarkStart w:id="15159" w:name="_Toc76544971"/>
      <w:bookmarkStart w:id="15160" w:name="_Toc82541788"/>
      <w:bookmarkStart w:id="15161" w:name="_Toc89952435"/>
      <w:bookmarkStart w:id="15162" w:name="_Toc98767531"/>
      <w:bookmarkStart w:id="15163" w:name="_Toc106203579"/>
      <w:bookmarkStart w:id="15164" w:name="_Toc115187878"/>
      <w:bookmarkStart w:id="15165" w:name="_Toc121994433"/>
      <w:bookmarkStart w:id="15166" w:name="_Toc124153441"/>
      <w:bookmarkStart w:id="15167" w:name="_Toc131538743"/>
      <w:bookmarkStart w:id="15168" w:name="_Toc137391863"/>
      <w:bookmarkStart w:id="15169" w:name="_Toc146962523"/>
      <w:bookmarkStart w:id="15170" w:name="_Toc187256888"/>
      <w:r w:rsidRPr="00931575">
        <w:t>L.5</w:t>
      </w:r>
      <w:r w:rsidRPr="00931575">
        <w:tab/>
        <w:t>Resource element TX power</w:t>
      </w:r>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171" w:name="_Toc21103162"/>
      <w:bookmarkStart w:id="15172" w:name="_Toc29811011"/>
      <w:bookmarkStart w:id="15173" w:name="_Toc36636373"/>
      <w:bookmarkStart w:id="15174" w:name="_Toc37273319"/>
      <w:bookmarkStart w:id="15175" w:name="_Toc45886410"/>
      <w:bookmarkStart w:id="15176" w:name="_Toc53183455"/>
      <w:bookmarkStart w:id="15177" w:name="_Toc58916167"/>
      <w:bookmarkStart w:id="15178" w:name="_Toc66701314"/>
      <w:bookmarkStart w:id="15179" w:name="_Toc68697471"/>
      <w:bookmarkStart w:id="15180" w:name="_Toc74928466"/>
      <w:bookmarkStart w:id="15181" w:name="_Toc76115565"/>
      <w:bookmarkStart w:id="15182" w:name="_Toc76544972"/>
      <w:bookmarkStart w:id="15183" w:name="_Toc82541789"/>
      <w:bookmarkStart w:id="15184" w:name="_Toc89952436"/>
      <w:bookmarkStart w:id="15185" w:name="_Toc98767532"/>
      <w:bookmarkStart w:id="15186" w:name="_Toc106203580"/>
      <w:bookmarkStart w:id="15187" w:name="_Toc115187879"/>
      <w:bookmarkStart w:id="15188" w:name="_Toc121994434"/>
      <w:bookmarkStart w:id="15189" w:name="_Toc124153442"/>
      <w:bookmarkStart w:id="15190" w:name="_Toc131538744"/>
      <w:bookmarkStart w:id="15191" w:name="_Toc137391864"/>
      <w:bookmarkStart w:id="15192" w:name="_Toc146962524"/>
      <w:bookmarkStart w:id="15193" w:name="_Toc187256889"/>
      <w:r w:rsidRPr="00931575">
        <w:t>L.6</w:t>
      </w:r>
      <w:r w:rsidRPr="00931575">
        <w:tab/>
        <w:t>Post-FFT equalisation</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194" w:name="_MON_1587198493"/>
    <w:bookmarkEnd w:id="15194"/>
    <w:p w14:paraId="2DE346C7" w14:textId="1FA6FAF8" w:rsidR="005C1240" w:rsidRPr="00931575" w:rsidRDefault="005C1240" w:rsidP="00782299">
      <w:pPr>
        <w:pStyle w:val="TH"/>
      </w:pPr>
      <w:r w:rsidRPr="00931575">
        <w:object w:dxaOrig="9498" w:dyaOrig="7227" w14:anchorId="152E5799">
          <v:shape id="_x0000_i1095" type="#_x0000_t75" style="width:472.45pt;height:5in" o:ole="">
            <v:imagedata r:id="rId233" o:title=""/>
          </v:shape>
          <o:OLEObject Type="Embed" ProgID="Word.Picture.8" ShapeID="_x0000_i1095" DrawAspect="Content" ObjectID="_1804591821"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195" w:name="_Toc21103163"/>
      <w:bookmarkStart w:id="15196" w:name="_Toc29811012"/>
      <w:bookmarkStart w:id="15197" w:name="_Toc36636374"/>
      <w:bookmarkStart w:id="15198" w:name="_Toc37273320"/>
      <w:bookmarkStart w:id="15199" w:name="_Toc45886411"/>
      <w:bookmarkStart w:id="15200" w:name="_Toc53183456"/>
      <w:bookmarkStart w:id="15201" w:name="_Toc58916168"/>
      <w:bookmarkStart w:id="15202" w:name="_Toc66701315"/>
      <w:bookmarkStart w:id="15203" w:name="_Toc68697472"/>
      <w:bookmarkStart w:id="15204" w:name="_Toc74928467"/>
      <w:bookmarkStart w:id="15205" w:name="_Toc76115566"/>
      <w:bookmarkStart w:id="15206" w:name="_Toc76544973"/>
      <w:bookmarkStart w:id="15207" w:name="_Toc82541790"/>
      <w:bookmarkStart w:id="15208" w:name="_Toc89952437"/>
      <w:bookmarkStart w:id="15209" w:name="_Toc98767533"/>
      <w:bookmarkStart w:id="15210" w:name="_Toc106203581"/>
      <w:bookmarkStart w:id="15211" w:name="_Toc115187880"/>
      <w:bookmarkStart w:id="15212" w:name="_Toc121994435"/>
      <w:bookmarkStart w:id="15213" w:name="_Toc124153443"/>
      <w:bookmarkStart w:id="15214" w:name="_Toc131538745"/>
      <w:bookmarkStart w:id="15215" w:name="_Toc137391865"/>
      <w:bookmarkStart w:id="15216" w:name="_Toc146962525"/>
      <w:bookmarkStart w:id="15217" w:name="_Toc187256890"/>
      <w:r w:rsidRPr="00931575">
        <w:t>L.7</w:t>
      </w:r>
      <w:r w:rsidRPr="00931575">
        <w:tab/>
        <w:t>EVM</w:t>
      </w:r>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p>
    <w:p w14:paraId="3A021DFD" w14:textId="77777777" w:rsidR="00C45907" w:rsidRPr="00931575" w:rsidRDefault="00C45907" w:rsidP="00C45907">
      <w:pPr>
        <w:pStyle w:val="Heading3"/>
        <w:rPr>
          <w:rFonts w:eastAsia="Osaka"/>
        </w:rPr>
      </w:pPr>
      <w:bookmarkStart w:id="15218" w:name="_Toc29811013"/>
      <w:bookmarkStart w:id="15219" w:name="_Toc36636375"/>
      <w:bookmarkStart w:id="15220" w:name="_Toc37273321"/>
      <w:bookmarkStart w:id="15221" w:name="_Toc45886412"/>
      <w:bookmarkStart w:id="15222" w:name="_Toc53183457"/>
      <w:bookmarkStart w:id="15223" w:name="_Toc58916169"/>
      <w:bookmarkStart w:id="15224" w:name="_Toc66701316"/>
      <w:bookmarkStart w:id="15225" w:name="_Toc68697473"/>
      <w:bookmarkStart w:id="15226" w:name="_Toc74928468"/>
      <w:bookmarkStart w:id="15227" w:name="_Toc76115567"/>
      <w:bookmarkStart w:id="15228" w:name="_Toc76544974"/>
      <w:bookmarkStart w:id="15229" w:name="_Toc82541791"/>
      <w:bookmarkStart w:id="15230" w:name="_Toc89952438"/>
      <w:bookmarkStart w:id="15231" w:name="_Toc98767534"/>
      <w:bookmarkStart w:id="15232" w:name="_Toc106203582"/>
      <w:bookmarkStart w:id="15233" w:name="_Toc115187881"/>
      <w:bookmarkStart w:id="15234" w:name="_Toc121994436"/>
      <w:bookmarkStart w:id="15235" w:name="_Toc124153444"/>
      <w:bookmarkStart w:id="15236" w:name="_Toc131538746"/>
      <w:bookmarkStart w:id="15237" w:name="_Toc137391866"/>
      <w:bookmarkStart w:id="15238" w:name="_Toc146962526"/>
      <w:bookmarkStart w:id="15239" w:name="_Toc187256891"/>
      <w:r w:rsidRPr="00931575">
        <w:rPr>
          <w:rFonts w:eastAsia="Osaka"/>
        </w:rPr>
        <w:t>L.7.0</w:t>
      </w:r>
      <w:r w:rsidRPr="00931575">
        <w:rPr>
          <w:rFonts w:eastAsia="Osaka"/>
        </w:rPr>
        <w:tab/>
        <w:t>General</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5240" w:name="_Toc21103164"/>
      <w:bookmarkStart w:id="15241" w:name="_Toc29811014"/>
      <w:bookmarkStart w:id="15242" w:name="_Toc36636376"/>
      <w:bookmarkStart w:id="15243" w:name="_Toc37273322"/>
      <w:bookmarkStart w:id="15244" w:name="_Toc45886413"/>
      <w:bookmarkStart w:id="15245" w:name="_Toc53183458"/>
      <w:bookmarkStart w:id="15246" w:name="_Toc58916170"/>
      <w:bookmarkStart w:id="15247" w:name="_Toc66701317"/>
      <w:bookmarkStart w:id="15248" w:name="_Toc68697474"/>
      <w:bookmarkStart w:id="15249" w:name="_Toc74928469"/>
      <w:bookmarkStart w:id="15250" w:name="_Toc76115568"/>
      <w:bookmarkStart w:id="15251" w:name="_Toc76544975"/>
      <w:bookmarkStart w:id="15252" w:name="_Toc82541792"/>
      <w:bookmarkStart w:id="15253" w:name="_Toc89952439"/>
      <w:bookmarkStart w:id="15254" w:name="_Toc98767535"/>
      <w:bookmarkStart w:id="15255" w:name="_Toc106203583"/>
      <w:bookmarkStart w:id="15256" w:name="_Toc115187882"/>
      <w:bookmarkStart w:id="15257" w:name="_Toc121994437"/>
      <w:bookmarkStart w:id="15258" w:name="_Toc124153445"/>
      <w:bookmarkStart w:id="15259" w:name="_Toc131538747"/>
      <w:bookmarkStart w:id="15260" w:name="_Toc137391867"/>
      <w:bookmarkStart w:id="15261" w:name="_Toc146962527"/>
      <w:bookmarkStart w:id="15262" w:name="_Toc187256892"/>
      <w:r w:rsidRPr="00931575">
        <w:rPr>
          <w:lang w:eastAsia="en-CA"/>
        </w:rPr>
        <w:t>L.7.1</w:t>
      </w:r>
      <w:r w:rsidRPr="00931575">
        <w:rPr>
          <w:lang w:eastAsia="en-CA"/>
        </w:rPr>
        <w:tab/>
        <w:t>Averaged EVM (FDD)</w:t>
      </w:r>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5263"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5264" w:name="_Toc29811015"/>
      <w:bookmarkStart w:id="15265" w:name="_Toc36636377"/>
      <w:bookmarkStart w:id="15266" w:name="_Toc37273323"/>
      <w:bookmarkStart w:id="15267" w:name="_Toc45886414"/>
      <w:bookmarkStart w:id="15268" w:name="_Toc53183459"/>
      <w:bookmarkStart w:id="15269" w:name="_Toc58916171"/>
      <w:bookmarkStart w:id="15270" w:name="_Toc66701318"/>
      <w:bookmarkStart w:id="15271" w:name="_Toc68697475"/>
      <w:bookmarkStart w:id="15272" w:name="_Toc74928470"/>
      <w:bookmarkStart w:id="15273" w:name="_Toc76115569"/>
      <w:bookmarkStart w:id="15274" w:name="_Toc76544976"/>
      <w:bookmarkStart w:id="15275" w:name="_Toc82541793"/>
      <w:bookmarkStart w:id="15276" w:name="_Toc89952440"/>
      <w:bookmarkStart w:id="15277" w:name="_Toc98767536"/>
      <w:bookmarkStart w:id="15278" w:name="_Toc106203584"/>
      <w:bookmarkStart w:id="15279" w:name="_Toc115187883"/>
      <w:bookmarkStart w:id="15280" w:name="_Toc121994438"/>
      <w:bookmarkStart w:id="15281" w:name="_Toc124153446"/>
      <w:bookmarkStart w:id="15282" w:name="_Toc131538748"/>
      <w:bookmarkStart w:id="15283" w:name="_Toc137391868"/>
      <w:bookmarkStart w:id="15284" w:name="_Toc146962528"/>
      <w:bookmarkStart w:id="15285" w:name="_Toc187256893"/>
      <w:r w:rsidRPr="00931575">
        <w:t>L.7.2</w:t>
      </w:r>
      <w:r w:rsidRPr="00931575">
        <w:tab/>
        <w:t>Averaged EVM (TDD)</w:t>
      </w:r>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5286" w:name="_Toc58916172"/>
      <w:bookmarkStart w:id="15287" w:name="_Toc66701319"/>
      <w:bookmarkStart w:id="15288" w:name="_Toc68697476"/>
      <w:bookmarkStart w:id="15289" w:name="_Toc74928471"/>
      <w:bookmarkStart w:id="15290" w:name="_Toc76115570"/>
      <w:bookmarkStart w:id="15291" w:name="_Toc76544977"/>
      <w:bookmarkStart w:id="15292" w:name="_Toc82541794"/>
      <w:bookmarkStart w:id="15293" w:name="_Toc89952441"/>
      <w:bookmarkStart w:id="15294" w:name="_Toc98767537"/>
      <w:bookmarkStart w:id="15295" w:name="_Toc106203585"/>
      <w:bookmarkStart w:id="15296" w:name="_Toc115187884"/>
      <w:bookmarkStart w:id="15297" w:name="_Toc121994439"/>
      <w:bookmarkStart w:id="15298" w:name="_Toc124153447"/>
      <w:bookmarkStart w:id="15299" w:name="_Toc131538749"/>
      <w:bookmarkStart w:id="15300" w:name="_Toc137391869"/>
      <w:bookmarkStart w:id="15301" w:name="_Toc146962529"/>
      <w:bookmarkStart w:id="15302" w:name="_Toc187256894"/>
      <w:r w:rsidRPr="00931575">
        <w:rPr>
          <w:noProof/>
        </w:rPr>
        <w:t>Annex M (normative):</w:t>
      </w:r>
      <w:r w:rsidRPr="00931575">
        <w:rPr>
          <w:noProof/>
        </w:rPr>
        <w:br/>
        <w:t>General rules for statistical testing</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p>
    <w:p w14:paraId="7822952F" w14:textId="77777777" w:rsidR="002C0395" w:rsidRPr="00931575" w:rsidRDefault="002C0395" w:rsidP="002C0395">
      <w:pPr>
        <w:pStyle w:val="Heading1"/>
      </w:pPr>
      <w:bookmarkStart w:id="15303" w:name="_Toc58916173"/>
      <w:bookmarkStart w:id="15304" w:name="_Toc66701320"/>
      <w:bookmarkStart w:id="15305" w:name="_Toc68697477"/>
      <w:bookmarkStart w:id="15306" w:name="_Toc74928472"/>
      <w:bookmarkStart w:id="15307" w:name="_Toc76115571"/>
      <w:bookmarkStart w:id="15308" w:name="_Toc76544978"/>
      <w:bookmarkStart w:id="15309" w:name="_Toc82541795"/>
      <w:bookmarkStart w:id="15310" w:name="_Toc89952442"/>
      <w:bookmarkStart w:id="15311" w:name="_Toc98767538"/>
      <w:bookmarkStart w:id="15312" w:name="_Toc106203586"/>
      <w:bookmarkStart w:id="15313" w:name="_Toc115187885"/>
      <w:bookmarkStart w:id="15314" w:name="_Toc121994440"/>
      <w:bookmarkStart w:id="15315" w:name="_Toc124153448"/>
      <w:bookmarkStart w:id="15316" w:name="_Toc131538750"/>
      <w:bookmarkStart w:id="15317" w:name="_Toc137391870"/>
      <w:bookmarkStart w:id="15318" w:name="_Toc146962530"/>
      <w:bookmarkStart w:id="15319" w:name="_Toc187256895"/>
      <w:r w:rsidRPr="00931575">
        <w:t>M.1</w:t>
      </w:r>
      <w:r w:rsidRPr="00931575">
        <w:tab/>
        <w:t>Testing methodology of PUSCH performance requirements with 0.001% BLER</w:t>
      </w:r>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61C23604" w14:textId="77777777" w:rsidR="002C0395" w:rsidRPr="00931575" w:rsidRDefault="002C0395" w:rsidP="002C0395">
      <w:pPr>
        <w:pStyle w:val="Heading2"/>
      </w:pPr>
      <w:bookmarkStart w:id="15320" w:name="_Toc58916174"/>
      <w:bookmarkStart w:id="15321" w:name="_Toc66701321"/>
      <w:bookmarkStart w:id="15322" w:name="_Toc68697478"/>
      <w:bookmarkStart w:id="15323" w:name="_Toc74928473"/>
      <w:bookmarkStart w:id="15324" w:name="_Toc76115572"/>
      <w:bookmarkStart w:id="15325" w:name="_Toc76544979"/>
      <w:bookmarkStart w:id="15326" w:name="_Toc82541796"/>
      <w:bookmarkStart w:id="15327" w:name="_Toc89952443"/>
      <w:bookmarkStart w:id="15328" w:name="_Toc98767539"/>
      <w:bookmarkStart w:id="15329" w:name="_Toc106203587"/>
      <w:bookmarkStart w:id="15330" w:name="_Toc115187886"/>
      <w:bookmarkStart w:id="15331" w:name="_Toc121994441"/>
      <w:bookmarkStart w:id="15332" w:name="_Toc124153449"/>
      <w:bookmarkStart w:id="15333" w:name="_Toc131538751"/>
      <w:bookmarkStart w:id="15334" w:name="_Toc137391871"/>
      <w:bookmarkStart w:id="15335" w:name="_Toc146962531"/>
      <w:bookmarkStart w:id="15336" w:name="_Toc187256896"/>
      <w:r w:rsidRPr="00931575">
        <w:t>M.1.1</w:t>
      </w:r>
      <w:r w:rsidRPr="00931575">
        <w:tab/>
        <w:t>General</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337" w:name="_Toc58916175"/>
      <w:bookmarkStart w:id="15338" w:name="_Toc66701322"/>
      <w:bookmarkStart w:id="15339" w:name="_Toc68697479"/>
      <w:bookmarkStart w:id="15340" w:name="_Toc74928474"/>
      <w:bookmarkStart w:id="15341" w:name="_Toc76115573"/>
      <w:bookmarkStart w:id="15342" w:name="_Toc76544980"/>
      <w:bookmarkStart w:id="15343" w:name="_Toc82541797"/>
      <w:bookmarkStart w:id="15344" w:name="_Toc89952444"/>
      <w:bookmarkStart w:id="15345" w:name="_Toc98767540"/>
      <w:bookmarkStart w:id="15346" w:name="_Toc106203588"/>
      <w:bookmarkStart w:id="15347" w:name="_Toc115187887"/>
      <w:bookmarkStart w:id="15348" w:name="_Toc121994442"/>
      <w:bookmarkStart w:id="15349" w:name="_Toc124153450"/>
      <w:bookmarkStart w:id="15350" w:name="_Toc131538752"/>
      <w:bookmarkStart w:id="15351" w:name="_Toc137391872"/>
      <w:bookmarkStart w:id="15352" w:name="_Toc146962532"/>
      <w:bookmarkStart w:id="15353" w:name="_Toc187256897"/>
      <w:r w:rsidRPr="00931575">
        <w:t>M.1.2</w:t>
      </w:r>
      <w:r w:rsidRPr="00931575">
        <w:tab/>
        <w:t>Numerical definition of the pass-fail limits for testing PUSCH 0.001% BLER</w:t>
      </w:r>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5354" w:name="_Toc58916176"/>
      <w:bookmarkStart w:id="15355" w:name="_Toc66701323"/>
      <w:bookmarkStart w:id="15356" w:name="_Toc68697480"/>
      <w:bookmarkStart w:id="15357" w:name="_Toc74928475"/>
      <w:bookmarkStart w:id="15358" w:name="_Toc76115574"/>
      <w:bookmarkStart w:id="15359" w:name="_Toc76544981"/>
      <w:bookmarkStart w:id="15360" w:name="_Toc82541798"/>
      <w:bookmarkStart w:id="15361" w:name="_Toc89952445"/>
      <w:bookmarkStart w:id="15362" w:name="_Toc98767541"/>
      <w:bookmarkStart w:id="15363" w:name="_Toc106203589"/>
      <w:bookmarkStart w:id="15364" w:name="_Toc115187888"/>
      <w:bookmarkStart w:id="15365" w:name="_Toc121994443"/>
      <w:bookmarkStart w:id="15366" w:name="_Toc124153451"/>
      <w:bookmarkStart w:id="15367" w:name="_Toc131538753"/>
      <w:bookmarkStart w:id="15368" w:name="_Toc137391873"/>
      <w:bookmarkStart w:id="15369" w:name="_Toc146962533"/>
      <w:bookmarkStart w:id="15370" w:name="_Toc187256898"/>
      <w:r w:rsidRPr="00931575">
        <w:t>M.1.3</w:t>
      </w:r>
      <w:r w:rsidRPr="00931575">
        <w:tab/>
        <w:t>Theory to derive the early pass/fail limits in M.1.2 (informative)</w:t>
      </w:r>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5371" w:name="_Toc58916177"/>
      <w:bookmarkStart w:id="15372" w:name="_Toc66701324"/>
      <w:bookmarkStart w:id="15373" w:name="_Toc68697481"/>
      <w:bookmarkStart w:id="15374" w:name="_Toc74928476"/>
      <w:bookmarkStart w:id="15375" w:name="_Toc76115575"/>
      <w:bookmarkStart w:id="15376" w:name="_Toc76544982"/>
      <w:bookmarkStart w:id="15377" w:name="_Toc82541799"/>
      <w:bookmarkStart w:id="15378" w:name="_Toc89952446"/>
      <w:bookmarkStart w:id="15379" w:name="_Toc98767542"/>
      <w:bookmarkStart w:id="15380" w:name="_Toc106203590"/>
      <w:bookmarkStart w:id="15381" w:name="_Toc115187889"/>
      <w:bookmarkStart w:id="15382" w:name="_Toc121994444"/>
      <w:bookmarkStart w:id="15383" w:name="_Toc124153452"/>
      <w:bookmarkStart w:id="15384" w:name="_Toc131538754"/>
      <w:bookmarkStart w:id="15385" w:name="_Toc137391874"/>
      <w:bookmarkStart w:id="15386" w:name="_Toc146962534"/>
      <w:bookmarkStart w:id="15387" w:name="_Toc187256899"/>
      <w:r w:rsidRPr="00931575">
        <w:t>M.1.3.1</w:t>
      </w:r>
      <w:r w:rsidRPr="00931575">
        <w:tab/>
        <w:t>Numerical definition of the pass-fail limits for testing PUSCH 0.001% BLER</w:t>
      </w:r>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388" w:name="_Toc58916178"/>
      <w:bookmarkStart w:id="15389" w:name="_Toc66701325"/>
      <w:bookmarkStart w:id="15390" w:name="_Toc68697482"/>
      <w:bookmarkStart w:id="15391" w:name="_Toc74928477"/>
      <w:bookmarkStart w:id="15392" w:name="_Toc76115576"/>
      <w:bookmarkStart w:id="15393" w:name="_Toc76544983"/>
      <w:bookmarkStart w:id="15394" w:name="_Toc82541800"/>
      <w:bookmarkStart w:id="15395" w:name="_Toc89952447"/>
      <w:bookmarkStart w:id="15396" w:name="_Toc98767543"/>
      <w:bookmarkStart w:id="15397" w:name="_Toc106203591"/>
      <w:bookmarkStart w:id="15398" w:name="_Toc115187890"/>
      <w:bookmarkStart w:id="15399" w:name="_Toc121994445"/>
      <w:bookmarkStart w:id="15400" w:name="_Toc124153453"/>
      <w:bookmarkStart w:id="15401" w:name="_Toc131538755"/>
      <w:bookmarkStart w:id="15402" w:name="_Toc137391875"/>
      <w:bookmarkStart w:id="15403" w:name="_Toc146962535"/>
      <w:bookmarkStart w:id="15404" w:name="_Toc187256900"/>
      <w:r w:rsidRPr="00931575">
        <w:t>M.1.3.2</w:t>
      </w:r>
      <w:r w:rsidRPr="00931575">
        <w:tab/>
        <w:t>Simulation to derive the pass-fail limits for testing PUSCH 0.001% BLER</w:t>
      </w:r>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4pt;height:97pt" o:ole="">
            <v:imagedata r:id="rId235" o:title=""/>
          </v:shape>
          <o:OLEObject Type="Embed" ProgID="Equation.DSMT4" ShapeID="_x0000_i1096" DrawAspect="Content" ObjectID="_1804591822"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5405" w:name="_Toc21103166"/>
      <w:bookmarkStart w:id="15406" w:name="_Toc29811016"/>
      <w:bookmarkStart w:id="15407" w:name="_Toc36636378"/>
      <w:bookmarkStart w:id="15408" w:name="_Toc37273324"/>
      <w:bookmarkStart w:id="15409" w:name="_Toc45886415"/>
      <w:r w:rsidRPr="00931575">
        <w:br w:type="page"/>
      </w:r>
    </w:p>
    <w:p w14:paraId="2089789B" w14:textId="3C07C161" w:rsidR="00C45907" w:rsidRPr="00931575" w:rsidRDefault="00C45907" w:rsidP="00C45907">
      <w:pPr>
        <w:pStyle w:val="Heading8"/>
      </w:pPr>
      <w:bookmarkStart w:id="15410" w:name="_Toc53183460"/>
      <w:bookmarkStart w:id="15411" w:name="_Toc58916179"/>
      <w:bookmarkStart w:id="15412" w:name="_Toc66701326"/>
      <w:bookmarkStart w:id="15413" w:name="_Toc68697483"/>
      <w:bookmarkStart w:id="15414" w:name="_Toc74928478"/>
      <w:bookmarkStart w:id="15415" w:name="_Toc76115577"/>
      <w:bookmarkStart w:id="15416" w:name="_Toc76544984"/>
      <w:bookmarkStart w:id="15417" w:name="_Toc82541801"/>
      <w:bookmarkStart w:id="15418" w:name="_Toc89952448"/>
      <w:bookmarkStart w:id="15419" w:name="_Toc98767544"/>
      <w:bookmarkStart w:id="15420" w:name="_Toc106203592"/>
      <w:bookmarkStart w:id="15421" w:name="_Toc115187891"/>
      <w:bookmarkStart w:id="15422" w:name="_Toc121994446"/>
      <w:bookmarkStart w:id="15423" w:name="_Toc124153454"/>
      <w:bookmarkStart w:id="15424" w:name="_Toc131538756"/>
      <w:bookmarkStart w:id="15425" w:name="_Toc137391876"/>
      <w:bookmarkStart w:id="15426" w:name="_Toc146962536"/>
      <w:bookmarkStart w:id="15427" w:name="_Toc187256901"/>
      <w:r w:rsidRPr="00931575">
        <w:t xml:space="preserve">Annex </w:t>
      </w:r>
      <w:r w:rsidR="002C0395" w:rsidRPr="00931575">
        <w:t>N</w:t>
      </w:r>
      <w:r w:rsidRPr="00931575">
        <w:t xml:space="preserve"> (informative):</w:t>
      </w:r>
      <w:r w:rsidRPr="00931575">
        <w:br/>
        <w:t>Change history</w:t>
      </w:r>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93"/>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5428" w:name="irecnoe"/>
            <w:bookmarkEnd w:id="15428"/>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r w:rsidR="005B5797" w:rsidRPr="00931575" w14:paraId="6B0542E3" w14:textId="77777777" w:rsidTr="005B5797">
        <w:trPr>
          <w:gridAfter w:val="1"/>
          <w:wAfter w:w="28" w:type="dxa"/>
          <w:trHeight w:val="236"/>
        </w:trPr>
        <w:tc>
          <w:tcPr>
            <w:tcW w:w="755" w:type="dxa"/>
            <w:shd w:val="solid" w:color="FFFFFF" w:fill="auto"/>
          </w:tcPr>
          <w:p w14:paraId="5FDB39B9" w14:textId="3AB785B6" w:rsidR="005B5797" w:rsidRDefault="005B5797" w:rsidP="00F5220C">
            <w:pPr>
              <w:pStyle w:val="TAL"/>
              <w:rPr>
                <w:sz w:val="16"/>
                <w:szCs w:val="16"/>
              </w:rPr>
            </w:pPr>
            <w:r>
              <w:rPr>
                <w:sz w:val="16"/>
                <w:szCs w:val="16"/>
              </w:rPr>
              <w:t>2023-09</w:t>
            </w:r>
          </w:p>
        </w:tc>
        <w:tc>
          <w:tcPr>
            <w:tcW w:w="850" w:type="dxa"/>
            <w:shd w:val="solid" w:color="FFFFFF" w:fill="auto"/>
          </w:tcPr>
          <w:p w14:paraId="784262A4" w14:textId="6B64558E" w:rsidR="005B5797" w:rsidRDefault="005B5797" w:rsidP="00F5220C">
            <w:pPr>
              <w:pStyle w:val="TAL"/>
              <w:rPr>
                <w:sz w:val="16"/>
                <w:szCs w:val="16"/>
              </w:rPr>
            </w:pPr>
            <w:r>
              <w:rPr>
                <w:sz w:val="16"/>
                <w:szCs w:val="16"/>
              </w:rPr>
              <w:t>RAN#101</w:t>
            </w:r>
          </w:p>
        </w:tc>
        <w:tc>
          <w:tcPr>
            <w:tcW w:w="993" w:type="dxa"/>
            <w:shd w:val="solid" w:color="FFFFFF" w:fill="auto"/>
          </w:tcPr>
          <w:p w14:paraId="25CF381F" w14:textId="6C6D0C0F" w:rsidR="005B5797" w:rsidRPr="002F0E80" w:rsidRDefault="00086BC4" w:rsidP="00F5220C">
            <w:pPr>
              <w:pStyle w:val="TAL"/>
              <w:rPr>
                <w:sz w:val="16"/>
                <w:szCs w:val="16"/>
              </w:rPr>
            </w:pPr>
            <w:hyperlink r:id="rId237" w:tgtFrame="_blank" w:tooltip="Download Tdoc" w:history="1">
              <w:r w:rsidRPr="00FD0F65">
                <w:rPr>
                  <w:sz w:val="16"/>
                  <w:szCs w:val="16"/>
                </w:rPr>
                <w:t>RP-232492</w:t>
              </w:r>
            </w:hyperlink>
          </w:p>
        </w:tc>
        <w:tc>
          <w:tcPr>
            <w:tcW w:w="539" w:type="dxa"/>
            <w:shd w:val="solid" w:color="FFFFFF" w:fill="auto"/>
          </w:tcPr>
          <w:p w14:paraId="19A8D18F" w14:textId="2A7EC3FE" w:rsidR="005B5797" w:rsidRPr="002F0E80" w:rsidRDefault="004F2FC0" w:rsidP="00F5220C">
            <w:pPr>
              <w:pStyle w:val="TAL"/>
              <w:rPr>
                <w:sz w:val="16"/>
                <w:szCs w:val="16"/>
              </w:rPr>
            </w:pPr>
            <w:r w:rsidRPr="00FD0F65">
              <w:rPr>
                <w:sz w:val="16"/>
                <w:szCs w:val="16"/>
              </w:rPr>
              <w:t>0544</w:t>
            </w:r>
          </w:p>
        </w:tc>
        <w:tc>
          <w:tcPr>
            <w:tcW w:w="425" w:type="dxa"/>
            <w:gridSpan w:val="2"/>
            <w:shd w:val="solid" w:color="FFFFFF" w:fill="auto"/>
          </w:tcPr>
          <w:p w14:paraId="7C7C1BAF" w14:textId="77777777" w:rsidR="005B5797" w:rsidRPr="00F5220C" w:rsidRDefault="005B5797" w:rsidP="00F5220C">
            <w:pPr>
              <w:pStyle w:val="TAL"/>
              <w:rPr>
                <w:sz w:val="16"/>
                <w:szCs w:val="16"/>
              </w:rPr>
            </w:pPr>
          </w:p>
        </w:tc>
        <w:tc>
          <w:tcPr>
            <w:tcW w:w="425" w:type="dxa"/>
            <w:gridSpan w:val="2"/>
            <w:shd w:val="solid" w:color="FFFFFF" w:fill="auto"/>
          </w:tcPr>
          <w:p w14:paraId="403F0661" w14:textId="0F18D39A" w:rsidR="005B5797" w:rsidRPr="002F0E80" w:rsidRDefault="002C2396" w:rsidP="00F5220C">
            <w:pPr>
              <w:pStyle w:val="TAL"/>
              <w:rPr>
                <w:sz w:val="16"/>
                <w:szCs w:val="16"/>
              </w:rPr>
            </w:pPr>
            <w:r>
              <w:rPr>
                <w:sz w:val="16"/>
                <w:szCs w:val="16"/>
              </w:rPr>
              <w:t>A</w:t>
            </w:r>
          </w:p>
        </w:tc>
        <w:tc>
          <w:tcPr>
            <w:tcW w:w="4916" w:type="dxa"/>
            <w:gridSpan w:val="2"/>
            <w:shd w:val="solid" w:color="FFFFFF" w:fill="auto"/>
          </w:tcPr>
          <w:p w14:paraId="4CE4902D" w14:textId="71BCDB53" w:rsidR="005B5797" w:rsidRPr="002F0E80" w:rsidRDefault="002C2396" w:rsidP="002C2396">
            <w:pPr>
              <w:pStyle w:val="TAL"/>
              <w:rPr>
                <w:sz w:val="16"/>
                <w:szCs w:val="16"/>
              </w:rPr>
            </w:pPr>
            <w:r w:rsidRPr="00FD0F65">
              <w:rPr>
                <w:sz w:val="16"/>
                <w:szCs w:val="16"/>
              </w:rPr>
              <w:t>TS 38.141-2: Corrections</w:t>
            </w:r>
          </w:p>
        </w:tc>
        <w:tc>
          <w:tcPr>
            <w:tcW w:w="708" w:type="dxa"/>
            <w:gridSpan w:val="2"/>
            <w:shd w:val="solid" w:color="FFFFFF" w:fill="auto"/>
          </w:tcPr>
          <w:p w14:paraId="777BFF7C" w14:textId="7592DDA3" w:rsidR="005B5797" w:rsidRDefault="005B5797" w:rsidP="00F5220C">
            <w:pPr>
              <w:pStyle w:val="TAL"/>
              <w:rPr>
                <w:sz w:val="16"/>
                <w:szCs w:val="16"/>
              </w:rPr>
            </w:pPr>
            <w:r>
              <w:rPr>
                <w:sz w:val="16"/>
                <w:szCs w:val="16"/>
              </w:rPr>
              <w:t>16.17.0</w:t>
            </w:r>
          </w:p>
        </w:tc>
      </w:tr>
      <w:tr w:rsidR="002C2396" w:rsidRPr="00931575" w14:paraId="0DCE67D0" w14:textId="77777777" w:rsidTr="005B5797">
        <w:trPr>
          <w:gridAfter w:val="1"/>
          <w:wAfter w:w="28" w:type="dxa"/>
          <w:trHeight w:val="236"/>
        </w:trPr>
        <w:tc>
          <w:tcPr>
            <w:tcW w:w="755" w:type="dxa"/>
            <w:shd w:val="solid" w:color="FFFFFF" w:fill="auto"/>
          </w:tcPr>
          <w:p w14:paraId="3A494E7D" w14:textId="0B0AA5B2" w:rsidR="002C2396" w:rsidRDefault="002C2396" w:rsidP="002C2396">
            <w:pPr>
              <w:pStyle w:val="TAL"/>
              <w:rPr>
                <w:sz w:val="16"/>
                <w:szCs w:val="16"/>
              </w:rPr>
            </w:pPr>
            <w:r>
              <w:rPr>
                <w:sz w:val="16"/>
                <w:szCs w:val="16"/>
              </w:rPr>
              <w:t>2023-09</w:t>
            </w:r>
          </w:p>
        </w:tc>
        <w:tc>
          <w:tcPr>
            <w:tcW w:w="850" w:type="dxa"/>
            <w:shd w:val="solid" w:color="FFFFFF" w:fill="auto"/>
          </w:tcPr>
          <w:p w14:paraId="2954E448" w14:textId="32834740" w:rsidR="002C2396" w:rsidRDefault="002C2396" w:rsidP="002C2396">
            <w:pPr>
              <w:pStyle w:val="TAL"/>
              <w:rPr>
                <w:sz w:val="16"/>
                <w:szCs w:val="16"/>
              </w:rPr>
            </w:pPr>
            <w:r>
              <w:rPr>
                <w:sz w:val="16"/>
                <w:szCs w:val="16"/>
              </w:rPr>
              <w:t>RAN#101</w:t>
            </w:r>
          </w:p>
        </w:tc>
        <w:tc>
          <w:tcPr>
            <w:tcW w:w="993" w:type="dxa"/>
            <w:shd w:val="solid" w:color="FFFFFF" w:fill="auto"/>
          </w:tcPr>
          <w:p w14:paraId="38C673F3" w14:textId="294C439C" w:rsidR="002C2396" w:rsidRPr="00FD0F65" w:rsidRDefault="002C2396" w:rsidP="00FD0F65">
            <w:pPr>
              <w:pStyle w:val="TAL"/>
              <w:rPr>
                <w:sz w:val="16"/>
                <w:szCs w:val="16"/>
              </w:rPr>
            </w:pPr>
            <w:hyperlink r:id="rId238" w:tgtFrame="_blank" w:tooltip="Download Tdoc" w:history="1">
              <w:r w:rsidRPr="00FD0F65">
                <w:rPr>
                  <w:sz w:val="16"/>
                  <w:szCs w:val="16"/>
                </w:rPr>
                <w:t>RP-232505</w:t>
              </w:r>
            </w:hyperlink>
          </w:p>
        </w:tc>
        <w:tc>
          <w:tcPr>
            <w:tcW w:w="539" w:type="dxa"/>
            <w:shd w:val="solid" w:color="FFFFFF" w:fill="auto"/>
          </w:tcPr>
          <w:p w14:paraId="305B0A4B" w14:textId="30A415A0" w:rsidR="002C2396" w:rsidRPr="002F0E80" w:rsidRDefault="002C2396" w:rsidP="00FD0F65">
            <w:pPr>
              <w:pStyle w:val="TAL"/>
              <w:rPr>
                <w:sz w:val="16"/>
                <w:szCs w:val="16"/>
              </w:rPr>
            </w:pPr>
            <w:r w:rsidRPr="00FD0F65">
              <w:rPr>
                <w:sz w:val="16"/>
                <w:szCs w:val="16"/>
              </w:rPr>
              <w:t>0528</w:t>
            </w:r>
          </w:p>
        </w:tc>
        <w:tc>
          <w:tcPr>
            <w:tcW w:w="425" w:type="dxa"/>
            <w:gridSpan w:val="2"/>
            <w:shd w:val="solid" w:color="FFFFFF" w:fill="auto"/>
          </w:tcPr>
          <w:p w14:paraId="2FA6B0FF" w14:textId="6D0F30D8" w:rsidR="002C2396" w:rsidRPr="00F5220C" w:rsidRDefault="002C2396" w:rsidP="00FD0F65">
            <w:pPr>
              <w:pStyle w:val="TAL"/>
              <w:rPr>
                <w:sz w:val="16"/>
                <w:szCs w:val="16"/>
              </w:rPr>
            </w:pPr>
            <w:r>
              <w:rPr>
                <w:sz w:val="16"/>
                <w:szCs w:val="16"/>
              </w:rPr>
              <w:t>1</w:t>
            </w:r>
          </w:p>
        </w:tc>
        <w:tc>
          <w:tcPr>
            <w:tcW w:w="425" w:type="dxa"/>
            <w:gridSpan w:val="2"/>
            <w:shd w:val="solid" w:color="FFFFFF" w:fill="auto"/>
          </w:tcPr>
          <w:p w14:paraId="28E0E0A2" w14:textId="60CE2427" w:rsidR="002C2396" w:rsidRPr="002F0E80" w:rsidRDefault="002C2396" w:rsidP="00FD0F65">
            <w:pPr>
              <w:pStyle w:val="TAL"/>
              <w:rPr>
                <w:sz w:val="16"/>
                <w:szCs w:val="16"/>
              </w:rPr>
            </w:pPr>
            <w:r>
              <w:rPr>
                <w:sz w:val="16"/>
                <w:szCs w:val="16"/>
              </w:rPr>
              <w:t>F</w:t>
            </w:r>
          </w:p>
        </w:tc>
        <w:tc>
          <w:tcPr>
            <w:tcW w:w="4916" w:type="dxa"/>
            <w:gridSpan w:val="2"/>
            <w:shd w:val="solid" w:color="FFFFFF" w:fill="auto"/>
          </w:tcPr>
          <w:p w14:paraId="561670F4" w14:textId="074D8EF7" w:rsidR="002C2396" w:rsidRPr="002F0E80" w:rsidRDefault="002C2396" w:rsidP="00FD0F65">
            <w:pPr>
              <w:pStyle w:val="TAL"/>
              <w:rPr>
                <w:sz w:val="16"/>
                <w:szCs w:val="16"/>
              </w:rPr>
            </w:pPr>
            <w:r w:rsidRPr="00FD0F65">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Default="002C2396" w:rsidP="002C2396">
            <w:pPr>
              <w:pStyle w:val="TAL"/>
              <w:rPr>
                <w:sz w:val="16"/>
                <w:szCs w:val="16"/>
              </w:rPr>
            </w:pPr>
            <w:r>
              <w:rPr>
                <w:sz w:val="16"/>
                <w:szCs w:val="16"/>
              </w:rPr>
              <w:t>16.17.0</w:t>
            </w:r>
          </w:p>
        </w:tc>
      </w:tr>
      <w:tr w:rsidR="00654D8B" w:rsidRPr="00931575" w14:paraId="35A890CE" w14:textId="77777777" w:rsidTr="005B5797">
        <w:trPr>
          <w:gridAfter w:val="1"/>
          <w:wAfter w:w="28" w:type="dxa"/>
          <w:trHeight w:val="236"/>
        </w:trPr>
        <w:tc>
          <w:tcPr>
            <w:tcW w:w="755" w:type="dxa"/>
            <w:shd w:val="solid" w:color="FFFFFF" w:fill="auto"/>
          </w:tcPr>
          <w:p w14:paraId="487D809B" w14:textId="0200CC46" w:rsidR="00654D8B" w:rsidRDefault="00654D8B" w:rsidP="00654D8B">
            <w:pPr>
              <w:pStyle w:val="TAL"/>
              <w:rPr>
                <w:sz w:val="16"/>
                <w:szCs w:val="16"/>
              </w:rPr>
            </w:pPr>
            <w:r>
              <w:rPr>
                <w:sz w:val="16"/>
                <w:szCs w:val="16"/>
              </w:rPr>
              <w:t>2023-12</w:t>
            </w:r>
          </w:p>
        </w:tc>
        <w:tc>
          <w:tcPr>
            <w:tcW w:w="850" w:type="dxa"/>
            <w:shd w:val="solid" w:color="FFFFFF" w:fill="auto"/>
          </w:tcPr>
          <w:p w14:paraId="11BB9D71" w14:textId="2ED1B6C7" w:rsidR="00654D8B" w:rsidRDefault="00654D8B" w:rsidP="00654D8B">
            <w:pPr>
              <w:pStyle w:val="TAL"/>
              <w:rPr>
                <w:sz w:val="16"/>
                <w:szCs w:val="16"/>
              </w:rPr>
            </w:pPr>
            <w:r>
              <w:rPr>
                <w:sz w:val="16"/>
                <w:szCs w:val="16"/>
              </w:rPr>
              <w:t>RAN#102</w:t>
            </w:r>
          </w:p>
        </w:tc>
        <w:tc>
          <w:tcPr>
            <w:tcW w:w="993" w:type="dxa"/>
            <w:shd w:val="solid" w:color="FFFFFF" w:fill="auto"/>
          </w:tcPr>
          <w:p w14:paraId="6593B770" w14:textId="2C2149F7" w:rsidR="00654D8B" w:rsidRPr="002D4449"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RP-233339</w:t>
            </w:r>
          </w:p>
        </w:tc>
        <w:tc>
          <w:tcPr>
            <w:tcW w:w="539" w:type="dxa"/>
            <w:shd w:val="solid" w:color="FFFFFF" w:fill="auto"/>
          </w:tcPr>
          <w:p w14:paraId="6EF13726" w14:textId="5CB85C16" w:rsidR="00654D8B" w:rsidRPr="00FD0F65" w:rsidRDefault="00654D8B" w:rsidP="00654D8B">
            <w:pPr>
              <w:pStyle w:val="TAL"/>
              <w:rPr>
                <w:sz w:val="16"/>
                <w:szCs w:val="16"/>
              </w:rPr>
            </w:pPr>
            <w:r>
              <w:rPr>
                <w:rFonts w:cs="Arial"/>
                <w:sz w:val="16"/>
                <w:szCs w:val="16"/>
              </w:rPr>
              <w:t>0548</w:t>
            </w:r>
          </w:p>
        </w:tc>
        <w:tc>
          <w:tcPr>
            <w:tcW w:w="425" w:type="dxa"/>
            <w:gridSpan w:val="2"/>
            <w:shd w:val="solid" w:color="FFFFFF" w:fill="auto"/>
          </w:tcPr>
          <w:p w14:paraId="36DDA97C" w14:textId="27B19042" w:rsidR="00654D8B" w:rsidRDefault="00654D8B" w:rsidP="00654D8B">
            <w:pPr>
              <w:pStyle w:val="TAL"/>
              <w:rPr>
                <w:sz w:val="16"/>
                <w:szCs w:val="16"/>
              </w:rPr>
            </w:pPr>
            <w:r>
              <w:rPr>
                <w:rFonts w:cs="Arial"/>
                <w:sz w:val="16"/>
                <w:szCs w:val="16"/>
              </w:rPr>
              <w:t> </w:t>
            </w:r>
          </w:p>
        </w:tc>
        <w:tc>
          <w:tcPr>
            <w:tcW w:w="425" w:type="dxa"/>
            <w:gridSpan w:val="2"/>
            <w:shd w:val="solid" w:color="FFFFFF" w:fill="auto"/>
          </w:tcPr>
          <w:p w14:paraId="70BBDD79" w14:textId="61F80CC4" w:rsidR="00654D8B" w:rsidRDefault="00654D8B" w:rsidP="00654D8B">
            <w:pPr>
              <w:pStyle w:val="TAL"/>
              <w:rPr>
                <w:sz w:val="16"/>
                <w:szCs w:val="16"/>
              </w:rPr>
            </w:pPr>
            <w:r>
              <w:rPr>
                <w:rFonts w:cs="Arial"/>
                <w:sz w:val="16"/>
                <w:szCs w:val="16"/>
              </w:rPr>
              <w:t>F</w:t>
            </w:r>
          </w:p>
        </w:tc>
        <w:tc>
          <w:tcPr>
            <w:tcW w:w="4916" w:type="dxa"/>
            <w:gridSpan w:val="2"/>
            <w:shd w:val="solid" w:color="FFFFFF" w:fill="auto"/>
          </w:tcPr>
          <w:p w14:paraId="722C6C95" w14:textId="283BD4FF" w:rsidR="00654D8B" w:rsidRPr="00654D8B" w:rsidRDefault="00654D8B" w:rsidP="00654D8B">
            <w:pPr>
              <w:overflowPunct/>
              <w:autoSpaceDE/>
              <w:autoSpaceDN/>
              <w:adjustRightInd/>
              <w:spacing w:after="0"/>
              <w:textAlignment w:val="auto"/>
              <w:rPr>
                <w:rFonts w:ascii="Arial" w:hAnsi="Arial" w:cs="Arial"/>
                <w:sz w:val="16"/>
                <w:szCs w:val="16"/>
                <w:lang w:eastAsia="zh-CN"/>
              </w:rPr>
            </w:pPr>
            <w:r>
              <w:rPr>
                <w:rFonts w:ascii="Arial" w:hAnsi="Arial" w:cs="Arial"/>
                <w:sz w:val="16"/>
                <w:szCs w:val="16"/>
              </w:rPr>
              <w:t>[NR_n18-Perf] CR to TS 38.141-2 on correction of transmitter spurious emissions for protection of Band n18</w:t>
            </w:r>
          </w:p>
        </w:tc>
        <w:tc>
          <w:tcPr>
            <w:tcW w:w="708" w:type="dxa"/>
            <w:gridSpan w:val="2"/>
            <w:shd w:val="solid" w:color="FFFFFF" w:fill="auto"/>
          </w:tcPr>
          <w:p w14:paraId="2D4E7343" w14:textId="3871A70C" w:rsidR="00654D8B" w:rsidRDefault="00654D8B" w:rsidP="00654D8B">
            <w:pPr>
              <w:pStyle w:val="TAL"/>
              <w:rPr>
                <w:sz w:val="16"/>
                <w:szCs w:val="16"/>
              </w:rPr>
            </w:pPr>
            <w:r>
              <w:rPr>
                <w:sz w:val="16"/>
                <w:szCs w:val="16"/>
              </w:rPr>
              <w:t>16.18.0</w:t>
            </w:r>
          </w:p>
        </w:tc>
      </w:tr>
      <w:tr w:rsidR="00706706" w:rsidRPr="00931575" w14:paraId="1A6BA278" w14:textId="77777777" w:rsidTr="005B5797">
        <w:trPr>
          <w:gridAfter w:val="1"/>
          <w:wAfter w:w="28" w:type="dxa"/>
          <w:trHeight w:val="236"/>
        </w:trPr>
        <w:tc>
          <w:tcPr>
            <w:tcW w:w="755" w:type="dxa"/>
            <w:shd w:val="solid" w:color="FFFFFF" w:fill="auto"/>
          </w:tcPr>
          <w:p w14:paraId="5891C8F4" w14:textId="17B4F2FC" w:rsidR="00706706" w:rsidRDefault="00706706" w:rsidP="00706706">
            <w:pPr>
              <w:pStyle w:val="TAL"/>
              <w:rPr>
                <w:sz w:val="16"/>
                <w:szCs w:val="16"/>
              </w:rPr>
            </w:pPr>
            <w:r>
              <w:rPr>
                <w:sz w:val="16"/>
                <w:szCs w:val="16"/>
              </w:rPr>
              <w:t>2024-12</w:t>
            </w:r>
          </w:p>
        </w:tc>
        <w:tc>
          <w:tcPr>
            <w:tcW w:w="850" w:type="dxa"/>
            <w:shd w:val="solid" w:color="FFFFFF" w:fill="auto"/>
          </w:tcPr>
          <w:p w14:paraId="6BD71C11" w14:textId="1F7A0643" w:rsidR="00706706" w:rsidRDefault="00706706" w:rsidP="00706706">
            <w:pPr>
              <w:pStyle w:val="TAL"/>
              <w:rPr>
                <w:sz w:val="16"/>
                <w:szCs w:val="16"/>
              </w:rPr>
            </w:pPr>
            <w:r>
              <w:rPr>
                <w:sz w:val="16"/>
                <w:szCs w:val="16"/>
              </w:rPr>
              <w:t>RAN#106</w:t>
            </w:r>
          </w:p>
        </w:tc>
        <w:tc>
          <w:tcPr>
            <w:tcW w:w="993" w:type="dxa"/>
            <w:shd w:val="solid" w:color="FFFFFF" w:fill="auto"/>
          </w:tcPr>
          <w:p w14:paraId="365CB9CD" w14:textId="35B72136" w:rsidR="00706706" w:rsidRPr="0075684A" w:rsidRDefault="00706706" w:rsidP="0075684A">
            <w:pPr>
              <w:pStyle w:val="TAL"/>
              <w:rPr>
                <w:rFonts w:cs="Arial"/>
                <w:sz w:val="16"/>
                <w:szCs w:val="16"/>
              </w:rPr>
            </w:pPr>
            <w:r w:rsidRPr="0075684A">
              <w:rPr>
                <w:sz w:val="16"/>
                <w:szCs w:val="16"/>
              </w:rPr>
              <w:t>RP-243055</w:t>
            </w:r>
          </w:p>
        </w:tc>
        <w:tc>
          <w:tcPr>
            <w:tcW w:w="539" w:type="dxa"/>
            <w:shd w:val="solid" w:color="FFFFFF" w:fill="auto"/>
          </w:tcPr>
          <w:p w14:paraId="1E50D09B" w14:textId="35FD1151" w:rsidR="00706706" w:rsidRPr="00706706" w:rsidRDefault="00706706" w:rsidP="00706706">
            <w:pPr>
              <w:pStyle w:val="TAL"/>
              <w:rPr>
                <w:rFonts w:cs="Arial"/>
                <w:sz w:val="16"/>
                <w:szCs w:val="16"/>
              </w:rPr>
            </w:pPr>
            <w:r w:rsidRPr="00706706">
              <w:rPr>
                <w:sz w:val="16"/>
                <w:szCs w:val="16"/>
              </w:rPr>
              <w:t>0604</w:t>
            </w:r>
          </w:p>
        </w:tc>
        <w:tc>
          <w:tcPr>
            <w:tcW w:w="425" w:type="dxa"/>
            <w:gridSpan w:val="2"/>
            <w:shd w:val="solid" w:color="FFFFFF" w:fill="auto"/>
          </w:tcPr>
          <w:p w14:paraId="1D5F89B3" w14:textId="77777777" w:rsidR="00706706" w:rsidRPr="00706706" w:rsidRDefault="00706706" w:rsidP="00706706">
            <w:pPr>
              <w:pStyle w:val="TAL"/>
              <w:rPr>
                <w:rFonts w:cs="Arial"/>
                <w:sz w:val="16"/>
                <w:szCs w:val="16"/>
              </w:rPr>
            </w:pPr>
          </w:p>
        </w:tc>
        <w:tc>
          <w:tcPr>
            <w:tcW w:w="425" w:type="dxa"/>
            <w:gridSpan w:val="2"/>
            <w:shd w:val="solid" w:color="FFFFFF" w:fill="auto"/>
          </w:tcPr>
          <w:p w14:paraId="75326520" w14:textId="488E0E3E" w:rsidR="00706706" w:rsidRPr="00706706" w:rsidRDefault="00706706" w:rsidP="00706706">
            <w:pPr>
              <w:pStyle w:val="TAL"/>
              <w:rPr>
                <w:rFonts w:cs="Arial"/>
                <w:sz w:val="16"/>
                <w:szCs w:val="16"/>
              </w:rPr>
            </w:pPr>
            <w:r w:rsidRPr="00706706">
              <w:rPr>
                <w:sz w:val="16"/>
                <w:szCs w:val="16"/>
              </w:rPr>
              <w:t>A</w:t>
            </w:r>
          </w:p>
        </w:tc>
        <w:tc>
          <w:tcPr>
            <w:tcW w:w="4916" w:type="dxa"/>
            <w:gridSpan w:val="2"/>
            <w:shd w:val="solid" w:color="FFFFFF" w:fill="auto"/>
          </w:tcPr>
          <w:p w14:paraId="295E794F" w14:textId="0FE85E05" w:rsidR="00706706" w:rsidRPr="00706706" w:rsidRDefault="00706706" w:rsidP="00706706">
            <w:pPr>
              <w:pStyle w:val="TAL"/>
              <w:rPr>
                <w:rFonts w:cs="Arial"/>
                <w:sz w:val="16"/>
                <w:szCs w:val="16"/>
              </w:rPr>
            </w:pPr>
            <w:r w:rsidRPr="00706706">
              <w:rPr>
                <w:sz w:val="16"/>
                <w:szCs w:val="16"/>
              </w:rPr>
              <w:t>(NR_newRAT-Perf) CR to TS 38.141-2 on EESS protection</w:t>
            </w:r>
          </w:p>
        </w:tc>
        <w:tc>
          <w:tcPr>
            <w:tcW w:w="708" w:type="dxa"/>
            <w:gridSpan w:val="2"/>
            <w:shd w:val="solid" w:color="FFFFFF" w:fill="auto"/>
          </w:tcPr>
          <w:p w14:paraId="286088C4" w14:textId="2FBB80D6" w:rsidR="00706706" w:rsidRDefault="00706706" w:rsidP="00706706">
            <w:pPr>
              <w:pStyle w:val="TAL"/>
              <w:rPr>
                <w:sz w:val="16"/>
                <w:szCs w:val="16"/>
              </w:rPr>
            </w:pPr>
            <w:r>
              <w:rPr>
                <w:sz w:val="16"/>
                <w:szCs w:val="16"/>
              </w:rPr>
              <w:t>16.19.0</w:t>
            </w:r>
          </w:p>
        </w:tc>
      </w:tr>
      <w:tr w:rsidR="00706706" w:rsidRPr="00931575" w14:paraId="0C3B94E2" w14:textId="77777777" w:rsidTr="005B5797">
        <w:trPr>
          <w:gridAfter w:val="1"/>
          <w:wAfter w:w="28" w:type="dxa"/>
          <w:trHeight w:val="236"/>
        </w:trPr>
        <w:tc>
          <w:tcPr>
            <w:tcW w:w="755" w:type="dxa"/>
            <w:shd w:val="solid" w:color="FFFFFF" w:fill="auto"/>
          </w:tcPr>
          <w:p w14:paraId="7DF443F3" w14:textId="2540BC44" w:rsidR="00706706" w:rsidRDefault="00706706" w:rsidP="00706706">
            <w:pPr>
              <w:pStyle w:val="TAL"/>
              <w:rPr>
                <w:sz w:val="16"/>
                <w:szCs w:val="16"/>
              </w:rPr>
            </w:pPr>
            <w:r>
              <w:rPr>
                <w:sz w:val="16"/>
                <w:szCs w:val="16"/>
              </w:rPr>
              <w:t>2024-12</w:t>
            </w:r>
          </w:p>
        </w:tc>
        <w:tc>
          <w:tcPr>
            <w:tcW w:w="850" w:type="dxa"/>
            <w:shd w:val="solid" w:color="FFFFFF" w:fill="auto"/>
          </w:tcPr>
          <w:p w14:paraId="1EDFB99D" w14:textId="35B351FB" w:rsidR="00706706" w:rsidRDefault="00706706" w:rsidP="00706706">
            <w:pPr>
              <w:pStyle w:val="TAL"/>
              <w:rPr>
                <w:sz w:val="16"/>
                <w:szCs w:val="16"/>
              </w:rPr>
            </w:pPr>
            <w:r>
              <w:rPr>
                <w:sz w:val="16"/>
                <w:szCs w:val="16"/>
              </w:rPr>
              <w:t>RAN#106</w:t>
            </w:r>
          </w:p>
        </w:tc>
        <w:tc>
          <w:tcPr>
            <w:tcW w:w="993" w:type="dxa"/>
            <w:shd w:val="solid" w:color="FFFFFF" w:fill="auto"/>
          </w:tcPr>
          <w:p w14:paraId="07E08B17" w14:textId="4D81E803" w:rsidR="00706706" w:rsidRPr="0075684A" w:rsidRDefault="00706706" w:rsidP="0075684A">
            <w:pPr>
              <w:pStyle w:val="TAL"/>
              <w:rPr>
                <w:rFonts w:cs="Arial"/>
                <w:sz w:val="16"/>
                <w:szCs w:val="16"/>
              </w:rPr>
            </w:pPr>
            <w:r w:rsidRPr="0075684A">
              <w:rPr>
                <w:sz w:val="16"/>
                <w:szCs w:val="16"/>
              </w:rPr>
              <w:t>RP-243031</w:t>
            </w:r>
          </w:p>
        </w:tc>
        <w:tc>
          <w:tcPr>
            <w:tcW w:w="539" w:type="dxa"/>
            <w:shd w:val="solid" w:color="FFFFFF" w:fill="auto"/>
          </w:tcPr>
          <w:p w14:paraId="4C4496AB" w14:textId="0CC534BF" w:rsidR="00706706" w:rsidRPr="00706706" w:rsidRDefault="00706706" w:rsidP="00706706">
            <w:pPr>
              <w:pStyle w:val="TAL"/>
              <w:rPr>
                <w:rFonts w:cs="Arial"/>
                <w:sz w:val="16"/>
                <w:szCs w:val="16"/>
              </w:rPr>
            </w:pPr>
            <w:r w:rsidRPr="00706706">
              <w:rPr>
                <w:sz w:val="16"/>
                <w:szCs w:val="16"/>
              </w:rPr>
              <w:t>0611</w:t>
            </w:r>
          </w:p>
        </w:tc>
        <w:tc>
          <w:tcPr>
            <w:tcW w:w="425" w:type="dxa"/>
            <w:gridSpan w:val="2"/>
            <w:shd w:val="solid" w:color="FFFFFF" w:fill="auto"/>
          </w:tcPr>
          <w:p w14:paraId="7E55097D" w14:textId="04853D29" w:rsidR="00706706" w:rsidRPr="00706706" w:rsidRDefault="00706706" w:rsidP="00706706">
            <w:pPr>
              <w:pStyle w:val="TAL"/>
              <w:rPr>
                <w:rFonts w:cs="Arial"/>
                <w:sz w:val="16"/>
                <w:szCs w:val="16"/>
              </w:rPr>
            </w:pPr>
            <w:r w:rsidRPr="00706706">
              <w:rPr>
                <w:sz w:val="16"/>
                <w:szCs w:val="16"/>
              </w:rPr>
              <w:t>1</w:t>
            </w:r>
          </w:p>
        </w:tc>
        <w:tc>
          <w:tcPr>
            <w:tcW w:w="425" w:type="dxa"/>
            <w:gridSpan w:val="2"/>
            <w:shd w:val="solid" w:color="FFFFFF" w:fill="auto"/>
          </w:tcPr>
          <w:p w14:paraId="1F5A0BC7" w14:textId="06880319" w:rsidR="00706706" w:rsidRPr="00706706" w:rsidRDefault="00706706" w:rsidP="00706706">
            <w:pPr>
              <w:pStyle w:val="TAL"/>
              <w:rPr>
                <w:rFonts w:cs="Arial"/>
                <w:sz w:val="16"/>
                <w:szCs w:val="16"/>
              </w:rPr>
            </w:pPr>
            <w:r w:rsidRPr="00706706">
              <w:rPr>
                <w:sz w:val="16"/>
                <w:szCs w:val="16"/>
              </w:rPr>
              <w:t>F</w:t>
            </w:r>
          </w:p>
        </w:tc>
        <w:tc>
          <w:tcPr>
            <w:tcW w:w="4916" w:type="dxa"/>
            <w:gridSpan w:val="2"/>
            <w:shd w:val="solid" w:color="FFFFFF" w:fill="auto"/>
          </w:tcPr>
          <w:p w14:paraId="5C82A570" w14:textId="606BAD72" w:rsidR="00706706" w:rsidRPr="00706706" w:rsidRDefault="00706706" w:rsidP="00706706">
            <w:pPr>
              <w:pStyle w:val="TAL"/>
              <w:rPr>
                <w:rFonts w:cs="Arial"/>
                <w:sz w:val="16"/>
                <w:szCs w:val="16"/>
              </w:rPr>
            </w:pPr>
            <w:r w:rsidRPr="00706706">
              <w:rPr>
                <w:sz w:val="16"/>
                <w:szCs w:val="16"/>
              </w:rPr>
              <w:t>(LTE410_Europe_PPDR-Perf) CR to TS 38.141-2 -bands 87-88 missing</w:t>
            </w:r>
          </w:p>
        </w:tc>
        <w:tc>
          <w:tcPr>
            <w:tcW w:w="708" w:type="dxa"/>
            <w:gridSpan w:val="2"/>
            <w:shd w:val="solid" w:color="FFFFFF" w:fill="auto"/>
          </w:tcPr>
          <w:p w14:paraId="1B1192DB" w14:textId="62582B09" w:rsidR="00706706" w:rsidRDefault="00706706" w:rsidP="00706706">
            <w:pPr>
              <w:pStyle w:val="TAL"/>
              <w:rPr>
                <w:sz w:val="16"/>
                <w:szCs w:val="16"/>
              </w:rPr>
            </w:pPr>
            <w:r>
              <w:rPr>
                <w:sz w:val="16"/>
                <w:szCs w:val="16"/>
              </w:rPr>
              <w:t>16.19.0</w:t>
            </w:r>
          </w:p>
        </w:tc>
      </w:tr>
      <w:tr w:rsidR="00C264C5" w:rsidRPr="00931575" w14:paraId="14A89B7B" w14:textId="77777777" w:rsidTr="005B5797">
        <w:trPr>
          <w:gridAfter w:val="1"/>
          <w:wAfter w:w="28" w:type="dxa"/>
          <w:trHeight w:val="236"/>
        </w:trPr>
        <w:tc>
          <w:tcPr>
            <w:tcW w:w="755" w:type="dxa"/>
            <w:shd w:val="solid" w:color="FFFFFF" w:fill="auto"/>
          </w:tcPr>
          <w:p w14:paraId="11ED2E21" w14:textId="16A0EBCC" w:rsidR="00C264C5" w:rsidRDefault="00C264C5" w:rsidP="00C264C5">
            <w:pPr>
              <w:pStyle w:val="TAL"/>
              <w:rPr>
                <w:sz w:val="16"/>
                <w:szCs w:val="16"/>
              </w:rPr>
            </w:pPr>
            <w:r>
              <w:rPr>
                <w:sz w:val="16"/>
                <w:szCs w:val="16"/>
              </w:rPr>
              <w:t>2025-03</w:t>
            </w:r>
          </w:p>
        </w:tc>
        <w:tc>
          <w:tcPr>
            <w:tcW w:w="850" w:type="dxa"/>
            <w:shd w:val="solid" w:color="FFFFFF" w:fill="auto"/>
          </w:tcPr>
          <w:p w14:paraId="530F6009" w14:textId="14D84AE2" w:rsidR="00C264C5" w:rsidRDefault="00C264C5" w:rsidP="00C264C5">
            <w:pPr>
              <w:pStyle w:val="TAL"/>
              <w:rPr>
                <w:sz w:val="16"/>
                <w:szCs w:val="16"/>
              </w:rPr>
            </w:pPr>
            <w:r>
              <w:rPr>
                <w:sz w:val="16"/>
                <w:szCs w:val="16"/>
              </w:rPr>
              <w:t>RAN#107</w:t>
            </w:r>
          </w:p>
        </w:tc>
        <w:tc>
          <w:tcPr>
            <w:tcW w:w="993" w:type="dxa"/>
            <w:shd w:val="solid" w:color="FFFFFF" w:fill="auto"/>
          </w:tcPr>
          <w:p w14:paraId="0FE40E04" w14:textId="1A0C0F93" w:rsidR="00C264C5" w:rsidRPr="0075684A" w:rsidRDefault="00C264C5" w:rsidP="00C264C5">
            <w:pPr>
              <w:pStyle w:val="TAL"/>
              <w:rPr>
                <w:sz w:val="16"/>
                <w:szCs w:val="16"/>
              </w:rPr>
            </w:pPr>
            <w:r w:rsidRPr="00C264C5">
              <w:rPr>
                <w:sz w:val="16"/>
                <w:szCs w:val="16"/>
              </w:rPr>
              <w:t>RP-250580</w:t>
            </w:r>
          </w:p>
        </w:tc>
        <w:tc>
          <w:tcPr>
            <w:tcW w:w="539" w:type="dxa"/>
            <w:shd w:val="solid" w:color="FFFFFF" w:fill="auto"/>
          </w:tcPr>
          <w:p w14:paraId="3AFA73A3" w14:textId="77EC550C" w:rsidR="00C264C5" w:rsidRPr="00C264C5" w:rsidRDefault="00C264C5" w:rsidP="00C264C5">
            <w:pPr>
              <w:pStyle w:val="TAL"/>
              <w:rPr>
                <w:sz w:val="16"/>
                <w:szCs w:val="16"/>
              </w:rPr>
            </w:pPr>
            <w:r w:rsidRPr="00C264C5">
              <w:rPr>
                <w:sz w:val="16"/>
                <w:szCs w:val="16"/>
              </w:rPr>
              <w:t>0623</w:t>
            </w:r>
          </w:p>
        </w:tc>
        <w:tc>
          <w:tcPr>
            <w:tcW w:w="425" w:type="dxa"/>
            <w:gridSpan w:val="2"/>
            <w:shd w:val="solid" w:color="FFFFFF" w:fill="auto"/>
          </w:tcPr>
          <w:p w14:paraId="3533194B" w14:textId="77777777" w:rsidR="00C264C5" w:rsidRPr="00C264C5" w:rsidRDefault="00C264C5" w:rsidP="00C264C5">
            <w:pPr>
              <w:pStyle w:val="TAL"/>
              <w:rPr>
                <w:sz w:val="16"/>
                <w:szCs w:val="16"/>
              </w:rPr>
            </w:pPr>
          </w:p>
        </w:tc>
        <w:tc>
          <w:tcPr>
            <w:tcW w:w="425" w:type="dxa"/>
            <w:gridSpan w:val="2"/>
            <w:shd w:val="solid" w:color="FFFFFF" w:fill="auto"/>
          </w:tcPr>
          <w:p w14:paraId="045E2D5D" w14:textId="4087ABB0" w:rsidR="00C264C5" w:rsidRPr="00C264C5" w:rsidRDefault="00C264C5" w:rsidP="00C264C5">
            <w:pPr>
              <w:pStyle w:val="TAL"/>
              <w:rPr>
                <w:sz w:val="16"/>
                <w:szCs w:val="16"/>
              </w:rPr>
            </w:pPr>
            <w:r w:rsidRPr="00C264C5">
              <w:rPr>
                <w:sz w:val="16"/>
                <w:szCs w:val="16"/>
              </w:rPr>
              <w:t>A</w:t>
            </w:r>
          </w:p>
        </w:tc>
        <w:tc>
          <w:tcPr>
            <w:tcW w:w="4916" w:type="dxa"/>
            <w:gridSpan w:val="2"/>
            <w:shd w:val="solid" w:color="FFFFFF" w:fill="auto"/>
          </w:tcPr>
          <w:p w14:paraId="2BFEF778" w14:textId="412703CC" w:rsidR="00C264C5" w:rsidRPr="00706706" w:rsidRDefault="00C264C5" w:rsidP="00C264C5">
            <w:pPr>
              <w:pStyle w:val="TAL"/>
              <w:rPr>
                <w:sz w:val="16"/>
                <w:szCs w:val="16"/>
              </w:rPr>
            </w:pPr>
            <w:r w:rsidRPr="00C264C5">
              <w:rPr>
                <w:sz w:val="16"/>
                <w:szCs w:val="16"/>
              </w:rPr>
              <w:t>(NR_newRAT-Perf) Correction to theta angle definition</w:t>
            </w:r>
          </w:p>
        </w:tc>
        <w:tc>
          <w:tcPr>
            <w:tcW w:w="708" w:type="dxa"/>
            <w:gridSpan w:val="2"/>
            <w:shd w:val="solid" w:color="FFFFFF" w:fill="auto"/>
          </w:tcPr>
          <w:p w14:paraId="6F687049" w14:textId="5E5B92CD" w:rsidR="00C264C5" w:rsidRDefault="00C264C5" w:rsidP="00C264C5">
            <w:pPr>
              <w:pStyle w:val="TAL"/>
              <w:rPr>
                <w:sz w:val="16"/>
                <w:szCs w:val="16"/>
              </w:rPr>
            </w:pPr>
            <w:r>
              <w:rPr>
                <w:sz w:val="16"/>
                <w:szCs w:val="16"/>
              </w:rPr>
              <w:t>16.20.0</w:t>
            </w:r>
          </w:p>
        </w:tc>
      </w:tr>
    </w:tbl>
    <w:p w14:paraId="29908CEF" w14:textId="77777777" w:rsidR="00AF77B0" w:rsidRPr="004D3578" w:rsidRDefault="00AF77B0" w:rsidP="002A440E"/>
    <w:sectPr w:rsidR="00AF77B0" w:rsidRPr="004D3578">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59C9FB" w14:textId="77777777" w:rsidR="00B457BC" w:rsidRDefault="00B457BC" w:rsidP="002A440E">
      <w:r>
        <w:separator/>
      </w:r>
    </w:p>
  </w:endnote>
  <w:endnote w:type="continuationSeparator" w:id="0">
    <w:p w14:paraId="1ED7EA14" w14:textId="77777777" w:rsidR="00B457BC" w:rsidRDefault="00B457BC"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charset w:val="00"/>
    <w:family w:val="auto"/>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8AC2D" w14:textId="77777777" w:rsidR="00B457BC" w:rsidRDefault="00B457BC" w:rsidP="002A440E">
      <w:r>
        <w:separator/>
      </w:r>
    </w:p>
  </w:footnote>
  <w:footnote w:type="continuationSeparator" w:id="0">
    <w:p w14:paraId="7A956617" w14:textId="77777777" w:rsidR="00B457BC" w:rsidRDefault="00B457BC"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C54E9" w14:textId="52B6310D"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192562">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23910029"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192562">
      <w:rPr>
        <w:rFonts w:ascii="Arial" w:hAnsi="Arial" w:cs="Arial"/>
        <w:b/>
        <w:noProof/>
        <w:sz w:val="18"/>
        <w:szCs w:val="18"/>
      </w:rPr>
      <w:t>3GPP TS 38.141-2 V16.20.0 (2025-03)</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76C76"/>
    <w:rsid w:val="00080512"/>
    <w:rsid w:val="00081572"/>
    <w:rsid w:val="0008405B"/>
    <w:rsid w:val="00086BC4"/>
    <w:rsid w:val="00087256"/>
    <w:rsid w:val="000876C3"/>
    <w:rsid w:val="00094917"/>
    <w:rsid w:val="000972F0"/>
    <w:rsid w:val="000A147A"/>
    <w:rsid w:val="000A4E4B"/>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173C"/>
    <w:rsid w:val="00133525"/>
    <w:rsid w:val="00133A54"/>
    <w:rsid w:val="001360FC"/>
    <w:rsid w:val="00136C94"/>
    <w:rsid w:val="0013728D"/>
    <w:rsid w:val="00140E35"/>
    <w:rsid w:val="00147E50"/>
    <w:rsid w:val="00153072"/>
    <w:rsid w:val="00154160"/>
    <w:rsid w:val="001557DD"/>
    <w:rsid w:val="00160DD3"/>
    <w:rsid w:val="00166487"/>
    <w:rsid w:val="0017614F"/>
    <w:rsid w:val="00180819"/>
    <w:rsid w:val="0018198E"/>
    <w:rsid w:val="00192562"/>
    <w:rsid w:val="001A24E1"/>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201806"/>
    <w:rsid w:val="002042D9"/>
    <w:rsid w:val="00204544"/>
    <w:rsid w:val="0021201D"/>
    <w:rsid w:val="002130B3"/>
    <w:rsid w:val="0021679A"/>
    <w:rsid w:val="002175E7"/>
    <w:rsid w:val="0022437A"/>
    <w:rsid w:val="00225B63"/>
    <w:rsid w:val="002347A2"/>
    <w:rsid w:val="002366C4"/>
    <w:rsid w:val="00245181"/>
    <w:rsid w:val="00246E60"/>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449"/>
    <w:rsid w:val="002D47CB"/>
    <w:rsid w:val="002D5FFF"/>
    <w:rsid w:val="002E00EE"/>
    <w:rsid w:val="002E2362"/>
    <w:rsid w:val="002E6251"/>
    <w:rsid w:val="002F0E80"/>
    <w:rsid w:val="002F1C84"/>
    <w:rsid w:val="0031043C"/>
    <w:rsid w:val="00311046"/>
    <w:rsid w:val="00314A69"/>
    <w:rsid w:val="00316CA0"/>
    <w:rsid w:val="00317005"/>
    <w:rsid w:val="0031725B"/>
    <w:rsid w:val="003172DC"/>
    <w:rsid w:val="00320A95"/>
    <w:rsid w:val="003274C2"/>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3BB5"/>
    <w:rsid w:val="00486C7B"/>
    <w:rsid w:val="0049615D"/>
    <w:rsid w:val="00496AB6"/>
    <w:rsid w:val="004A0C25"/>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12C3"/>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15BBE"/>
    <w:rsid w:val="006220E7"/>
    <w:rsid w:val="00625275"/>
    <w:rsid w:val="006307A0"/>
    <w:rsid w:val="00632532"/>
    <w:rsid w:val="00633130"/>
    <w:rsid w:val="0063373B"/>
    <w:rsid w:val="0063543D"/>
    <w:rsid w:val="00635720"/>
    <w:rsid w:val="00643B1A"/>
    <w:rsid w:val="00647114"/>
    <w:rsid w:val="006506FD"/>
    <w:rsid w:val="00653618"/>
    <w:rsid w:val="00654D8B"/>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6F71D1"/>
    <w:rsid w:val="00700C1B"/>
    <w:rsid w:val="00700F10"/>
    <w:rsid w:val="00701116"/>
    <w:rsid w:val="007055AE"/>
    <w:rsid w:val="00706706"/>
    <w:rsid w:val="00707E79"/>
    <w:rsid w:val="00710105"/>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684A"/>
    <w:rsid w:val="00757CDB"/>
    <w:rsid w:val="0076342E"/>
    <w:rsid w:val="00773C52"/>
    <w:rsid w:val="00773E90"/>
    <w:rsid w:val="00774DA4"/>
    <w:rsid w:val="00781F0F"/>
    <w:rsid w:val="00782299"/>
    <w:rsid w:val="007827E7"/>
    <w:rsid w:val="00783B29"/>
    <w:rsid w:val="007939E9"/>
    <w:rsid w:val="00795969"/>
    <w:rsid w:val="00795D54"/>
    <w:rsid w:val="007A1AB8"/>
    <w:rsid w:val="007A3EDE"/>
    <w:rsid w:val="007B600E"/>
    <w:rsid w:val="007B6611"/>
    <w:rsid w:val="007B7F0F"/>
    <w:rsid w:val="007C5281"/>
    <w:rsid w:val="007C6D0E"/>
    <w:rsid w:val="007E11E3"/>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8F5C97"/>
    <w:rsid w:val="00900C89"/>
    <w:rsid w:val="00900F9F"/>
    <w:rsid w:val="009025CA"/>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07238"/>
    <w:rsid w:val="00A10F02"/>
    <w:rsid w:val="00A1190E"/>
    <w:rsid w:val="00A11D39"/>
    <w:rsid w:val="00A155EB"/>
    <w:rsid w:val="00A164B4"/>
    <w:rsid w:val="00A259C3"/>
    <w:rsid w:val="00A26956"/>
    <w:rsid w:val="00A27486"/>
    <w:rsid w:val="00A300FD"/>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2364"/>
    <w:rsid w:val="00A73129"/>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0FE8"/>
    <w:rsid w:val="00B04FEF"/>
    <w:rsid w:val="00B15449"/>
    <w:rsid w:val="00B15DA5"/>
    <w:rsid w:val="00B163E7"/>
    <w:rsid w:val="00B16BBE"/>
    <w:rsid w:val="00B2001C"/>
    <w:rsid w:val="00B2285F"/>
    <w:rsid w:val="00B22CC5"/>
    <w:rsid w:val="00B26353"/>
    <w:rsid w:val="00B371CA"/>
    <w:rsid w:val="00B37E85"/>
    <w:rsid w:val="00B405DD"/>
    <w:rsid w:val="00B41757"/>
    <w:rsid w:val="00B43062"/>
    <w:rsid w:val="00B457BC"/>
    <w:rsid w:val="00B46302"/>
    <w:rsid w:val="00B50460"/>
    <w:rsid w:val="00B60987"/>
    <w:rsid w:val="00B71CC5"/>
    <w:rsid w:val="00B72DC2"/>
    <w:rsid w:val="00B7552D"/>
    <w:rsid w:val="00B760CE"/>
    <w:rsid w:val="00B7742F"/>
    <w:rsid w:val="00B80C4F"/>
    <w:rsid w:val="00B82E7F"/>
    <w:rsid w:val="00B90D7C"/>
    <w:rsid w:val="00B920A7"/>
    <w:rsid w:val="00B925BD"/>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24A8"/>
    <w:rsid w:val="00BF46F5"/>
    <w:rsid w:val="00C01A71"/>
    <w:rsid w:val="00C074DD"/>
    <w:rsid w:val="00C07D17"/>
    <w:rsid w:val="00C10AC6"/>
    <w:rsid w:val="00C1414D"/>
    <w:rsid w:val="00C1496A"/>
    <w:rsid w:val="00C21A05"/>
    <w:rsid w:val="00C264C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9729E"/>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CF5498"/>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37FF"/>
    <w:rsid w:val="00DF62CD"/>
    <w:rsid w:val="00E00145"/>
    <w:rsid w:val="00E03DDF"/>
    <w:rsid w:val="00E058D1"/>
    <w:rsid w:val="00E12965"/>
    <w:rsid w:val="00E16509"/>
    <w:rsid w:val="00E179F8"/>
    <w:rsid w:val="00E23C62"/>
    <w:rsid w:val="00E2437E"/>
    <w:rsid w:val="00E24996"/>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E7C66"/>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4631B"/>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4C07"/>
    <w:rsid w:val="00FE792D"/>
    <w:rsid w:val="00FF11B4"/>
    <w:rsid w:val="00FF28EF"/>
    <w:rsid w:val="00FF4FEF"/>
    <w:rsid w:val="00FF7B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SimSu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225550">
      <w:bodyDiv w:val="1"/>
      <w:marLeft w:val="0"/>
      <w:marRight w:val="0"/>
      <w:marTop w:val="0"/>
      <w:marBottom w:val="0"/>
      <w:divBdr>
        <w:top w:val="none" w:sz="0" w:space="0" w:color="auto"/>
        <w:left w:val="none" w:sz="0" w:space="0" w:color="auto"/>
        <w:bottom w:val="none" w:sz="0" w:space="0" w:color="auto"/>
        <w:right w:val="none" w:sz="0" w:space="0" w:color="auto"/>
      </w:divBdr>
    </w:div>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1994602720">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TotalTime>
  <Pages>27</Pages>
  <Words>131531</Words>
  <Characters>749728</Characters>
  <Application>Microsoft Office Word</Application>
  <DocSecurity>0</DocSecurity>
  <Lines>6247</Lines>
  <Paragraphs>1758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879501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142</cp:revision>
  <cp:lastPrinted>2019-02-25T14:05:00Z</cp:lastPrinted>
  <dcterms:created xsi:type="dcterms:W3CDTF">2022-04-01T08:48:00Z</dcterms:created>
  <dcterms:modified xsi:type="dcterms:W3CDTF">2025-03-27T12:35:00Z</dcterms:modified>
</cp:coreProperties>
</file>