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72713F"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72713F" w:rsidRPr="006F4D85" w:rsidRDefault="0072713F" w:rsidP="0072713F">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72713F" w:rsidRPr="006F4D85" w:rsidRDefault="0072713F" w:rsidP="0072713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7C69EAF"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15341C3D" w:rsidR="0072713F" w:rsidRPr="006F4D85"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6A2F056"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159ACB14" w:rsidR="0072713F"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C4BD178"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E03816B" w:rsidR="0072713F" w:rsidRPr="00EC61C3"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FF47E7C"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5FCC376C" w:rsidR="0072713F" w:rsidRPr="00EC61C3"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D1549D7" w14:textId="77777777" w:rsidR="0072713F" w:rsidRPr="006F4D85" w:rsidRDefault="0072713F" w:rsidP="0072713F">
            <w:pPr>
              <w:pStyle w:val="TAC"/>
              <w:spacing w:line="252" w:lineRule="auto"/>
              <w:rPr>
                <w:lang w:eastAsia="zh-CN"/>
              </w:rPr>
            </w:pPr>
            <w:r>
              <w:rPr>
                <w:lang w:eastAsia="zh-CN"/>
              </w:rPr>
              <w:t>0010</w:t>
            </w:r>
            <w:r w:rsidRPr="006F4D85">
              <w:rPr>
                <w:lang w:eastAsia="zh-CN"/>
              </w:rPr>
              <w:t>000</w:t>
            </w:r>
          </w:p>
          <w:p w14:paraId="6A5556CE" w14:textId="3DF22DE9" w:rsidR="0072713F" w:rsidRPr="006F4D85" w:rsidRDefault="0072713F" w:rsidP="0072713F">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72713F" w:rsidRPr="006F4D85" w:rsidRDefault="0072713F" w:rsidP="0072713F">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72713F" w:rsidRPr="006F4D85" w:rsidRDefault="0072713F" w:rsidP="0072713F">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Default="001268B4" w:rsidP="001268B4">
      <w:pPr>
        <w:rPr>
          <w:rFonts w:eastAsia="MS Mincho"/>
        </w:rPr>
      </w:pPr>
    </w:p>
    <w:p w14:paraId="7BB0A54A" w14:textId="77777777" w:rsidR="00923DFB" w:rsidRDefault="00923DFB" w:rsidP="00923DFB">
      <w:pPr>
        <w:pStyle w:val="TH"/>
        <w:rPr>
          <w:lang w:eastAsia="ja-JP"/>
        </w:rPr>
      </w:pPr>
      <w:r w:rsidRPr="001618F5">
        <w:t>Table A.3.1.3.1-</w:t>
      </w:r>
      <w:r>
        <w:rPr>
          <w:rFonts w:hint="eastAsia"/>
          <w:lang w:eastAsia="ja-JP"/>
        </w:rPr>
        <w:t>2</w:t>
      </w:r>
      <w:r w:rsidRPr="001618F5">
        <w:t>:</w:t>
      </w:r>
      <w:r>
        <w:rPr>
          <w:rFonts w:hint="eastAsia"/>
          <w:lang w:eastAsia="ja-JP"/>
        </w:rPr>
        <w:t xml:space="preserve"> Void</w:t>
      </w:r>
    </w:p>
    <w:p w14:paraId="42C1FF52" w14:textId="77777777" w:rsidR="00923DFB" w:rsidRPr="00CC21C2" w:rsidRDefault="00923DFB" w:rsidP="00923DFB">
      <w:pPr>
        <w:rPr>
          <w:lang w:eastAsia="ja-JP"/>
        </w:rPr>
      </w:pPr>
    </w:p>
    <w:p w14:paraId="276CB4F2" w14:textId="77777777" w:rsidR="00923DFB" w:rsidRPr="00F73E16" w:rsidRDefault="00923DFB" w:rsidP="00923DFB">
      <w:pPr>
        <w:pStyle w:val="TH"/>
        <w:rPr>
          <w:lang w:eastAsia="ja-JP"/>
        </w:rPr>
      </w:pPr>
      <w:r w:rsidRPr="001618F5">
        <w:lastRenderedPageBreak/>
        <w:t>Table A.3.1.3.1-</w:t>
      </w:r>
      <w:r>
        <w:rPr>
          <w:rFonts w:hint="eastAsia"/>
          <w:lang w:eastAsia="ja-JP"/>
        </w:rPr>
        <w:t>3</w:t>
      </w:r>
      <w:r w:rsidRPr="001618F5">
        <w:t>: Control Channel RMC for FDD with SCS=15KHz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649"/>
        <w:gridCol w:w="635"/>
        <w:gridCol w:w="634"/>
      </w:tblGrid>
      <w:tr w:rsidR="00923DFB" w:rsidRPr="001618F5" w14:paraId="3466B40F"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0667EAF" w14:textId="77777777" w:rsidR="00923DFB" w:rsidRPr="001618F5" w:rsidRDefault="00923DFB" w:rsidP="00496314">
            <w:pPr>
              <w:pStyle w:val="TAH"/>
            </w:pPr>
            <w:r w:rsidRPr="001618F5">
              <w:t>Parameter</w:t>
            </w:r>
          </w:p>
        </w:tc>
        <w:tc>
          <w:tcPr>
            <w:tcW w:w="563" w:type="pct"/>
            <w:tcBorders>
              <w:top w:val="single" w:sz="4" w:space="0" w:color="auto"/>
              <w:left w:val="single" w:sz="4" w:space="0" w:color="auto"/>
              <w:bottom w:val="single" w:sz="4" w:space="0" w:color="auto"/>
              <w:right w:val="single" w:sz="4" w:space="0" w:color="auto"/>
            </w:tcBorders>
            <w:hideMark/>
          </w:tcPr>
          <w:p w14:paraId="4716C016" w14:textId="77777777" w:rsidR="00923DFB" w:rsidRPr="001618F5" w:rsidRDefault="00923DFB" w:rsidP="00496314">
            <w:pPr>
              <w:pStyle w:val="TAH"/>
            </w:pPr>
            <w:r w:rsidRPr="001618F5">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ED3F4E4" w14:textId="77777777" w:rsidR="00923DFB" w:rsidRPr="001618F5" w:rsidRDefault="00923DFB" w:rsidP="00496314">
            <w:pPr>
              <w:pStyle w:val="TAH"/>
            </w:pPr>
            <w:r w:rsidRPr="001618F5">
              <w:t>Value</w:t>
            </w:r>
          </w:p>
        </w:tc>
      </w:tr>
      <w:tr w:rsidR="00923DFB" w:rsidRPr="001618F5" w14:paraId="5086913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63166622" w14:textId="77777777" w:rsidR="00923DFB" w:rsidRPr="001618F5" w:rsidRDefault="00923DFB" w:rsidP="00496314">
            <w:pPr>
              <w:pStyle w:val="TAL"/>
            </w:pPr>
            <w:r w:rsidRPr="001618F5">
              <w:t>Reference channel</w:t>
            </w:r>
          </w:p>
        </w:tc>
        <w:tc>
          <w:tcPr>
            <w:tcW w:w="563" w:type="pct"/>
            <w:tcBorders>
              <w:top w:val="single" w:sz="4" w:space="0" w:color="auto"/>
              <w:left w:val="single" w:sz="4" w:space="0" w:color="auto"/>
              <w:bottom w:val="single" w:sz="4" w:space="0" w:color="auto"/>
              <w:right w:val="single" w:sz="4" w:space="0" w:color="auto"/>
            </w:tcBorders>
          </w:tcPr>
          <w:p w14:paraId="6D59198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E34BDC4" w14:textId="77777777" w:rsidR="00923DFB" w:rsidRPr="001618F5" w:rsidRDefault="00923DFB" w:rsidP="00496314">
            <w:pPr>
              <w:pStyle w:val="TAC"/>
            </w:pPr>
            <w:r w:rsidRPr="001618F5">
              <w:t>CCR.</w:t>
            </w:r>
            <w:r>
              <w:rPr>
                <w:rFonts w:hint="eastAsia"/>
                <w:lang w:eastAsia="ja-JP"/>
              </w:rPr>
              <w:t>3.1</w:t>
            </w:r>
            <w:r w:rsidRPr="001618F5">
              <w:t xml:space="preserve"> FDD</w:t>
            </w:r>
          </w:p>
        </w:tc>
        <w:tc>
          <w:tcPr>
            <w:tcW w:w="710" w:type="pct"/>
            <w:tcBorders>
              <w:top w:val="single" w:sz="4" w:space="0" w:color="auto"/>
              <w:left w:val="single" w:sz="4" w:space="0" w:color="auto"/>
              <w:bottom w:val="single" w:sz="4" w:space="0" w:color="auto"/>
              <w:right w:val="single" w:sz="4" w:space="0" w:color="auto"/>
            </w:tcBorders>
          </w:tcPr>
          <w:p w14:paraId="1860AF65" w14:textId="77777777" w:rsidR="00923DFB" w:rsidRPr="001618F5" w:rsidRDefault="00923DFB" w:rsidP="00496314">
            <w:pPr>
              <w:pStyle w:val="TAC"/>
            </w:pPr>
            <w:r w:rsidRPr="001618F5">
              <w:t>CCR.</w:t>
            </w:r>
            <w:r>
              <w:rPr>
                <w:rFonts w:hint="eastAsia"/>
                <w:lang w:eastAsia="ja-JP"/>
              </w:rPr>
              <w:t>3.2</w:t>
            </w:r>
            <w:r w:rsidRPr="001618F5">
              <w:t xml:space="preserve"> FDD</w:t>
            </w:r>
          </w:p>
        </w:tc>
        <w:tc>
          <w:tcPr>
            <w:tcW w:w="465" w:type="pct"/>
            <w:tcBorders>
              <w:top w:val="single" w:sz="4" w:space="0" w:color="auto"/>
              <w:left w:val="single" w:sz="4" w:space="0" w:color="auto"/>
              <w:bottom w:val="single" w:sz="4" w:space="0" w:color="auto"/>
              <w:right w:val="single" w:sz="4" w:space="0" w:color="auto"/>
            </w:tcBorders>
          </w:tcPr>
          <w:p w14:paraId="5035691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C0D886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E3774BF" w14:textId="77777777" w:rsidR="00923DFB" w:rsidRPr="001618F5" w:rsidRDefault="00923DFB" w:rsidP="00496314">
            <w:pPr>
              <w:pStyle w:val="TAC"/>
            </w:pPr>
          </w:p>
        </w:tc>
      </w:tr>
      <w:tr w:rsidR="00923DFB" w:rsidRPr="001618F5" w14:paraId="1C76F640"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557EA06F" w14:textId="77777777" w:rsidR="00923DFB" w:rsidRPr="001618F5" w:rsidRDefault="00923DFB" w:rsidP="00496314">
            <w:pPr>
              <w:pStyle w:val="TAL"/>
            </w:pPr>
            <w:r w:rsidRPr="001618F5">
              <w:t>Channel bandwidth</w:t>
            </w:r>
          </w:p>
        </w:tc>
        <w:tc>
          <w:tcPr>
            <w:tcW w:w="563" w:type="pct"/>
            <w:tcBorders>
              <w:top w:val="single" w:sz="4" w:space="0" w:color="auto"/>
              <w:left w:val="single" w:sz="4" w:space="0" w:color="auto"/>
              <w:bottom w:val="single" w:sz="4" w:space="0" w:color="auto"/>
              <w:right w:val="single" w:sz="4" w:space="0" w:color="auto"/>
            </w:tcBorders>
            <w:hideMark/>
          </w:tcPr>
          <w:p w14:paraId="75DDA2E7" w14:textId="77777777" w:rsidR="00923DFB" w:rsidRPr="001618F5" w:rsidRDefault="00923DFB" w:rsidP="00496314">
            <w:pPr>
              <w:pStyle w:val="TAC"/>
            </w:pPr>
            <w:r w:rsidRPr="001618F5">
              <w:t>MHz</w:t>
            </w:r>
          </w:p>
        </w:tc>
        <w:tc>
          <w:tcPr>
            <w:tcW w:w="710" w:type="pct"/>
            <w:tcBorders>
              <w:top w:val="single" w:sz="4" w:space="0" w:color="auto"/>
              <w:left w:val="single" w:sz="4" w:space="0" w:color="auto"/>
              <w:bottom w:val="single" w:sz="4" w:space="0" w:color="auto"/>
              <w:right w:val="single" w:sz="4" w:space="0" w:color="auto"/>
            </w:tcBorders>
          </w:tcPr>
          <w:p w14:paraId="52BF7D4A" w14:textId="77777777" w:rsidR="00923DFB" w:rsidRPr="001618F5" w:rsidRDefault="00923DFB" w:rsidP="00496314">
            <w:pPr>
              <w:pStyle w:val="TAC"/>
            </w:pPr>
            <w:r w:rsidRPr="001618F5">
              <w:t>Defined in test case</w:t>
            </w:r>
          </w:p>
        </w:tc>
        <w:tc>
          <w:tcPr>
            <w:tcW w:w="710" w:type="pct"/>
            <w:tcBorders>
              <w:top w:val="single" w:sz="4" w:space="0" w:color="auto"/>
              <w:left w:val="single" w:sz="4" w:space="0" w:color="auto"/>
              <w:bottom w:val="single" w:sz="4" w:space="0" w:color="auto"/>
              <w:right w:val="single" w:sz="4" w:space="0" w:color="auto"/>
            </w:tcBorders>
          </w:tcPr>
          <w:p w14:paraId="17366603" w14:textId="77777777" w:rsidR="00923DFB" w:rsidRPr="001618F5" w:rsidRDefault="00923DFB" w:rsidP="00496314">
            <w:pPr>
              <w:pStyle w:val="TAC"/>
              <w:rPr>
                <w:lang w:eastAsia="zh-CN"/>
              </w:rPr>
            </w:pPr>
            <w:r w:rsidRPr="001618F5">
              <w:t>Defined in test case</w:t>
            </w:r>
          </w:p>
        </w:tc>
        <w:tc>
          <w:tcPr>
            <w:tcW w:w="465" w:type="pct"/>
            <w:tcBorders>
              <w:top w:val="single" w:sz="4" w:space="0" w:color="auto"/>
              <w:left w:val="single" w:sz="4" w:space="0" w:color="auto"/>
              <w:bottom w:val="single" w:sz="4" w:space="0" w:color="auto"/>
              <w:right w:val="single" w:sz="4" w:space="0" w:color="auto"/>
            </w:tcBorders>
          </w:tcPr>
          <w:p w14:paraId="1CF44AA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62E16A32"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CB3E577" w14:textId="77777777" w:rsidR="00923DFB" w:rsidRPr="001618F5" w:rsidRDefault="00923DFB" w:rsidP="00496314">
            <w:pPr>
              <w:pStyle w:val="TAC"/>
            </w:pPr>
          </w:p>
        </w:tc>
      </w:tr>
      <w:tr w:rsidR="00923DFB" w:rsidRPr="001618F5" w14:paraId="33391832"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AD1BE02" w14:textId="77777777" w:rsidR="00923DFB" w:rsidRPr="001618F5" w:rsidRDefault="00923DFB" w:rsidP="00496314">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7B731483" w14:textId="77777777" w:rsidR="00923DFB" w:rsidRPr="001618F5" w:rsidRDefault="00923DFB" w:rsidP="00496314">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08E6D1DD" w14:textId="77777777" w:rsidR="00923DFB" w:rsidRPr="001618F5" w:rsidRDefault="00923DFB" w:rsidP="00496314">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1A0DD0E5" w14:textId="77777777" w:rsidR="00923DFB" w:rsidRPr="001618F5" w:rsidRDefault="00923DFB" w:rsidP="00496314">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1F13B13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182648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2571E7B" w14:textId="77777777" w:rsidR="00923DFB" w:rsidRPr="001618F5" w:rsidRDefault="00923DFB" w:rsidP="00496314">
            <w:pPr>
              <w:pStyle w:val="TAC"/>
            </w:pPr>
          </w:p>
        </w:tc>
      </w:tr>
      <w:tr w:rsidR="00923DFB" w:rsidRPr="001618F5" w14:paraId="6EB496F1"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306202E4" w14:textId="77777777" w:rsidR="00923DFB" w:rsidRPr="001618F5" w:rsidRDefault="00923DFB"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3B15BEAB" w14:textId="77777777" w:rsidR="00923DFB" w:rsidRPr="001618F5" w:rsidRDefault="00923DFB" w:rsidP="00496314">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4C4077CB" w14:textId="77777777" w:rsidR="00923DFB" w:rsidRPr="001618F5" w:rsidRDefault="00923DFB" w:rsidP="00496314">
            <w:pPr>
              <w:pStyle w:val="TAC"/>
              <w:rPr>
                <w:lang w:eastAsia="zh-CN"/>
              </w:rPr>
            </w:pPr>
            <w:r>
              <w:t>48</w:t>
            </w:r>
          </w:p>
        </w:tc>
        <w:tc>
          <w:tcPr>
            <w:tcW w:w="710" w:type="pct"/>
            <w:tcBorders>
              <w:top w:val="single" w:sz="4" w:space="0" w:color="auto"/>
              <w:left w:val="single" w:sz="4" w:space="0" w:color="auto"/>
              <w:bottom w:val="single" w:sz="4" w:space="0" w:color="auto"/>
              <w:right w:val="single" w:sz="4" w:space="0" w:color="auto"/>
            </w:tcBorders>
          </w:tcPr>
          <w:p w14:paraId="60408022" w14:textId="77777777" w:rsidR="00923DFB" w:rsidRPr="001618F5" w:rsidRDefault="00923DFB" w:rsidP="00496314">
            <w:pPr>
              <w:pStyle w:val="TAC"/>
              <w:rPr>
                <w:lang w:eastAsia="zh-CN"/>
              </w:rPr>
            </w:pPr>
            <w:r>
              <w:t>48</w:t>
            </w:r>
          </w:p>
        </w:tc>
        <w:tc>
          <w:tcPr>
            <w:tcW w:w="465" w:type="pct"/>
            <w:tcBorders>
              <w:top w:val="single" w:sz="4" w:space="0" w:color="auto"/>
              <w:left w:val="single" w:sz="4" w:space="0" w:color="auto"/>
              <w:bottom w:val="single" w:sz="4" w:space="0" w:color="auto"/>
              <w:right w:val="single" w:sz="4" w:space="0" w:color="auto"/>
            </w:tcBorders>
          </w:tcPr>
          <w:p w14:paraId="25808CF1"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FABC54D"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BBD0D51" w14:textId="77777777" w:rsidR="00923DFB" w:rsidRPr="001618F5" w:rsidRDefault="00923DFB" w:rsidP="00496314">
            <w:pPr>
              <w:pStyle w:val="TAC"/>
            </w:pPr>
          </w:p>
        </w:tc>
      </w:tr>
      <w:tr w:rsidR="00923DFB" w:rsidRPr="001618F5" w14:paraId="66B41C4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10F966F" w14:textId="77777777" w:rsidR="00923DFB" w:rsidRPr="001618F5" w:rsidRDefault="00923DFB" w:rsidP="00496314">
            <w:pPr>
              <w:pStyle w:val="TAL"/>
            </w:pPr>
            <w:r w:rsidRPr="001618F5">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6E0AF5F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58AF62C" w14:textId="77777777" w:rsidR="00923DFB" w:rsidRPr="001618F5" w:rsidRDefault="00923DFB" w:rsidP="00496314">
            <w:pPr>
              <w:pStyle w:val="TAC"/>
            </w:pPr>
            <w:r w:rsidRPr="001618F5">
              <w:t>1</w:t>
            </w:r>
          </w:p>
        </w:tc>
        <w:tc>
          <w:tcPr>
            <w:tcW w:w="710" w:type="pct"/>
            <w:tcBorders>
              <w:top w:val="single" w:sz="4" w:space="0" w:color="auto"/>
              <w:left w:val="single" w:sz="4" w:space="0" w:color="auto"/>
              <w:bottom w:val="single" w:sz="4" w:space="0" w:color="auto"/>
              <w:right w:val="single" w:sz="4" w:space="0" w:color="auto"/>
            </w:tcBorders>
          </w:tcPr>
          <w:p w14:paraId="2F12D020" w14:textId="77777777" w:rsidR="00923DFB" w:rsidRPr="001618F5" w:rsidRDefault="00923DFB" w:rsidP="00496314">
            <w:pPr>
              <w:pStyle w:val="TAC"/>
            </w:pPr>
            <w:r w:rsidRPr="001618F5">
              <w:t>1</w:t>
            </w:r>
          </w:p>
        </w:tc>
        <w:tc>
          <w:tcPr>
            <w:tcW w:w="465" w:type="pct"/>
            <w:tcBorders>
              <w:top w:val="single" w:sz="4" w:space="0" w:color="auto"/>
              <w:left w:val="single" w:sz="4" w:space="0" w:color="auto"/>
              <w:bottom w:val="single" w:sz="4" w:space="0" w:color="auto"/>
              <w:right w:val="single" w:sz="4" w:space="0" w:color="auto"/>
            </w:tcBorders>
          </w:tcPr>
          <w:p w14:paraId="7FC722CE"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58F281B"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002639C" w14:textId="77777777" w:rsidR="00923DFB" w:rsidRPr="001618F5" w:rsidRDefault="00923DFB" w:rsidP="00496314">
            <w:pPr>
              <w:pStyle w:val="TAC"/>
            </w:pPr>
          </w:p>
        </w:tc>
      </w:tr>
      <w:tr w:rsidR="00923DFB" w:rsidRPr="001618F5" w14:paraId="33FD6707"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6AEC4DD" w14:textId="77777777" w:rsidR="00923DFB" w:rsidRPr="001618F5" w:rsidRDefault="00923DFB" w:rsidP="00496314">
            <w:pPr>
              <w:pStyle w:val="TAL"/>
            </w:pPr>
            <w:r w:rsidRPr="001618F5">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19C314AD" w14:textId="77777777" w:rsidR="00923DFB" w:rsidRPr="001618F5" w:rsidRDefault="00923DFB" w:rsidP="00496314">
            <w:pPr>
              <w:pStyle w:val="TAC"/>
            </w:pPr>
            <w:r w:rsidRPr="001618F5">
              <w:t>symbols</w:t>
            </w:r>
          </w:p>
        </w:tc>
        <w:tc>
          <w:tcPr>
            <w:tcW w:w="710" w:type="pct"/>
            <w:tcBorders>
              <w:top w:val="single" w:sz="4" w:space="0" w:color="auto"/>
              <w:left w:val="single" w:sz="4" w:space="0" w:color="auto"/>
              <w:bottom w:val="single" w:sz="4" w:space="0" w:color="auto"/>
              <w:right w:val="single" w:sz="4" w:space="0" w:color="auto"/>
            </w:tcBorders>
          </w:tcPr>
          <w:p w14:paraId="6BFCE1C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5F6E5A38"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278808C3"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8C4E254"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42B80EA" w14:textId="77777777" w:rsidR="00923DFB" w:rsidRPr="001618F5" w:rsidRDefault="00923DFB" w:rsidP="00496314">
            <w:pPr>
              <w:pStyle w:val="TAC"/>
            </w:pPr>
          </w:p>
        </w:tc>
      </w:tr>
      <w:tr w:rsidR="00923DFB" w:rsidRPr="001618F5" w14:paraId="7C9D5D86"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B663F1A" w14:textId="77777777" w:rsidR="00923DFB" w:rsidRPr="001618F5" w:rsidRDefault="00923DFB" w:rsidP="00496314">
            <w:pPr>
              <w:pStyle w:val="TAL"/>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3C8F8DD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6A40DF7F" w14:textId="77777777" w:rsidR="00923DFB" w:rsidRPr="001618F5" w:rsidRDefault="00923DFB" w:rsidP="00496314">
            <w:pPr>
              <w:pStyle w:val="TAC"/>
              <w:rPr>
                <w:lang w:eastAsia="zh-CN"/>
              </w:rPr>
            </w:pPr>
            <w:r w:rsidRPr="001618F5">
              <w:rPr>
                <w:lang w:eastAsia="zh-CN"/>
              </w:rPr>
              <w:t>1000000</w:t>
            </w:r>
          </w:p>
          <w:p w14:paraId="55CAF10A" w14:textId="77777777" w:rsidR="00923DFB" w:rsidRPr="001618F5" w:rsidRDefault="00923DFB" w:rsidP="00496314">
            <w:pPr>
              <w:pStyle w:val="TAC"/>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58DE7AB" w14:textId="77777777" w:rsidR="00923DFB" w:rsidRPr="001618F5" w:rsidRDefault="00923DFB" w:rsidP="00496314">
            <w:pPr>
              <w:pStyle w:val="TAC"/>
              <w:rPr>
                <w:lang w:eastAsia="zh-CN"/>
              </w:rPr>
            </w:pPr>
            <w:r w:rsidRPr="001618F5">
              <w:rPr>
                <w:lang w:eastAsia="zh-CN"/>
              </w:rPr>
              <w:t>1000000</w:t>
            </w:r>
          </w:p>
          <w:p w14:paraId="0FFD7F90" w14:textId="77777777" w:rsidR="00923DFB" w:rsidRPr="001618F5" w:rsidRDefault="00923DFB" w:rsidP="00496314">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0B1375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04814736" w14:textId="77777777" w:rsidR="00923DFB" w:rsidRPr="001618F5" w:rsidRDefault="00923DFB" w:rsidP="00496314">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6E959C62" w14:textId="77777777" w:rsidR="00923DFB" w:rsidRPr="001618F5" w:rsidRDefault="00923DFB" w:rsidP="00496314">
            <w:pPr>
              <w:pStyle w:val="TAC"/>
            </w:pPr>
          </w:p>
        </w:tc>
      </w:tr>
      <w:tr w:rsidR="00923DFB" w:rsidRPr="001618F5" w14:paraId="30A2105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C19DCAF" w14:textId="77777777" w:rsidR="00923DFB" w:rsidRPr="001618F5" w:rsidRDefault="00923DFB" w:rsidP="00496314">
            <w:pPr>
              <w:pStyle w:val="TAL"/>
            </w:pPr>
            <w:r w:rsidRPr="001618F5">
              <w:t>REG bundle size</w:t>
            </w:r>
          </w:p>
        </w:tc>
        <w:tc>
          <w:tcPr>
            <w:tcW w:w="563" w:type="pct"/>
            <w:tcBorders>
              <w:top w:val="single" w:sz="4" w:space="0" w:color="auto"/>
              <w:left w:val="single" w:sz="4" w:space="0" w:color="auto"/>
              <w:bottom w:val="single" w:sz="4" w:space="0" w:color="auto"/>
              <w:right w:val="single" w:sz="4" w:space="0" w:color="auto"/>
            </w:tcBorders>
          </w:tcPr>
          <w:p w14:paraId="4733FAEB"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02DDEF1" w14:textId="77777777" w:rsidR="00923DFB" w:rsidRPr="001618F5" w:rsidRDefault="00923DFB" w:rsidP="00496314">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6ACE87A9" w14:textId="77777777" w:rsidR="00923DFB" w:rsidRPr="001618F5" w:rsidRDefault="00923DFB" w:rsidP="00496314">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10373C8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2190019"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42593C1" w14:textId="77777777" w:rsidR="00923DFB" w:rsidRPr="001618F5" w:rsidRDefault="00923DFB" w:rsidP="00496314">
            <w:pPr>
              <w:pStyle w:val="TAC"/>
            </w:pPr>
          </w:p>
        </w:tc>
      </w:tr>
      <w:tr w:rsidR="00923DFB" w:rsidRPr="001618F5" w14:paraId="66726A09"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4594FB7" w14:textId="77777777" w:rsidR="00923DFB" w:rsidRPr="001618F5" w:rsidRDefault="00923DFB" w:rsidP="00496314">
            <w:pPr>
              <w:pStyle w:val="TAL"/>
            </w:pPr>
            <w:r w:rsidRPr="001618F5">
              <w:t>DMRS precoder granularity</w:t>
            </w:r>
          </w:p>
        </w:tc>
        <w:tc>
          <w:tcPr>
            <w:tcW w:w="563" w:type="pct"/>
            <w:tcBorders>
              <w:top w:val="single" w:sz="4" w:space="0" w:color="auto"/>
              <w:left w:val="single" w:sz="4" w:space="0" w:color="auto"/>
              <w:bottom w:val="single" w:sz="4" w:space="0" w:color="auto"/>
              <w:right w:val="single" w:sz="4" w:space="0" w:color="auto"/>
            </w:tcBorders>
          </w:tcPr>
          <w:p w14:paraId="0153FA39"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DB30EEA" w14:textId="77777777" w:rsidR="00923DFB" w:rsidRPr="001618F5" w:rsidRDefault="00923DFB" w:rsidP="00496314">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294FCEF3" w14:textId="77777777" w:rsidR="00923DFB" w:rsidRPr="001618F5" w:rsidRDefault="00923DFB" w:rsidP="00496314">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75C2F8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3B62D38"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EF19F21" w14:textId="77777777" w:rsidR="00923DFB" w:rsidRPr="001618F5" w:rsidRDefault="00923DFB" w:rsidP="00496314">
            <w:pPr>
              <w:pStyle w:val="TAC"/>
            </w:pPr>
          </w:p>
        </w:tc>
      </w:tr>
      <w:tr w:rsidR="00923DFB" w:rsidRPr="001618F5" w14:paraId="1E20B90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E5ACC30" w14:textId="77777777" w:rsidR="00923DFB" w:rsidRPr="001618F5" w:rsidRDefault="00923DFB" w:rsidP="00496314">
            <w:pPr>
              <w:pStyle w:val="TAL"/>
            </w:pPr>
            <w:r w:rsidRPr="001618F5">
              <w:t>CCE to REG mapping</w:t>
            </w:r>
          </w:p>
        </w:tc>
        <w:tc>
          <w:tcPr>
            <w:tcW w:w="563" w:type="pct"/>
            <w:tcBorders>
              <w:top w:val="single" w:sz="4" w:space="0" w:color="auto"/>
              <w:left w:val="single" w:sz="4" w:space="0" w:color="auto"/>
              <w:bottom w:val="single" w:sz="4" w:space="0" w:color="auto"/>
              <w:right w:val="single" w:sz="4" w:space="0" w:color="auto"/>
            </w:tcBorders>
          </w:tcPr>
          <w:p w14:paraId="0C581D0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2B5DD22F" w14:textId="77777777" w:rsidR="00923DFB" w:rsidRPr="001618F5" w:rsidRDefault="00923DFB" w:rsidP="00496314">
            <w:pPr>
              <w:pStyle w:val="TAC"/>
            </w:pPr>
            <w:r w:rsidRPr="001618F5">
              <w:t>Interleaved</w:t>
            </w:r>
          </w:p>
        </w:tc>
        <w:tc>
          <w:tcPr>
            <w:tcW w:w="710" w:type="pct"/>
            <w:tcBorders>
              <w:top w:val="single" w:sz="4" w:space="0" w:color="auto"/>
              <w:left w:val="single" w:sz="4" w:space="0" w:color="auto"/>
              <w:bottom w:val="single" w:sz="4" w:space="0" w:color="auto"/>
              <w:right w:val="single" w:sz="4" w:space="0" w:color="auto"/>
            </w:tcBorders>
          </w:tcPr>
          <w:p w14:paraId="49552399" w14:textId="77777777" w:rsidR="00923DFB" w:rsidRPr="001618F5" w:rsidRDefault="00923DFB" w:rsidP="00496314">
            <w:pPr>
              <w:pStyle w:val="TAC"/>
            </w:pPr>
            <w:r w:rsidRPr="001618F5">
              <w:t>Interleaved</w:t>
            </w:r>
          </w:p>
        </w:tc>
        <w:tc>
          <w:tcPr>
            <w:tcW w:w="465" w:type="pct"/>
            <w:tcBorders>
              <w:top w:val="single" w:sz="4" w:space="0" w:color="auto"/>
              <w:left w:val="single" w:sz="4" w:space="0" w:color="auto"/>
              <w:bottom w:val="single" w:sz="4" w:space="0" w:color="auto"/>
              <w:right w:val="single" w:sz="4" w:space="0" w:color="auto"/>
            </w:tcBorders>
          </w:tcPr>
          <w:p w14:paraId="62438C35"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466AF1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258A78F" w14:textId="77777777" w:rsidR="00923DFB" w:rsidRPr="001618F5" w:rsidRDefault="00923DFB" w:rsidP="00496314">
            <w:pPr>
              <w:pStyle w:val="TAC"/>
            </w:pPr>
          </w:p>
        </w:tc>
      </w:tr>
      <w:tr w:rsidR="00923DFB" w:rsidRPr="001618F5" w14:paraId="227F128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66C4C4" w14:textId="77777777" w:rsidR="00923DFB" w:rsidRPr="001618F5" w:rsidRDefault="00923DFB" w:rsidP="00496314">
            <w:pPr>
              <w:pStyle w:val="TAL"/>
            </w:pPr>
            <w:r w:rsidRPr="001618F5">
              <w:t>Interleave n_shift</w:t>
            </w:r>
          </w:p>
        </w:tc>
        <w:tc>
          <w:tcPr>
            <w:tcW w:w="563" w:type="pct"/>
            <w:tcBorders>
              <w:top w:val="single" w:sz="4" w:space="0" w:color="auto"/>
              <w:left w:val="single" w:sz="4" w:space="0" w:color="auto"/>
              <w:bottom w:val="single" w:sz="4" w:space="0" w:color="auto"/>
              <w:right w:val="single" w:sz="4" w:space="0" w:color="auto"/>
            </w:tcBorders>
          </w:tcPr>
          <w:p w14:paraId="49977CC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39AB582" w14:textId="77777777" w:rsidR="00923DFB" w:rsidRPr="001618F5" w:rsidRDefault="00923DFB" w:rsidP="00496314">
            <w:pPr>
              <w:pStyle w:val="TAC"/>
            </w:pPr>
            <w:r w:rsidRPr="001618F5">
              <w:t>0</w:t>
            </w:r>
          </w:p>
        </w:tc>
        <w:tc>
          <w:tcPr>
            <w:tcW w:w="710" w:type="pct"/>
            <w:tcBorders>
              <w:top w:val="single" w:sz="4" w:space="0" w:color="auto"/>
              <w:left w:val="single" w:sz="4" w:space="0" w:color="auto"/>
              <w:bottom w:val="single" w:sz="4" w:space="0" w:color="auto"/>
              <w:right w:val="single" w:sz="4" w:space="0" w:color="auto"/>
            </w:tcBorders>
          </w:tcPr>
          <w:p w14:paraId="7132268C" w14:textId="77777777" w:rsidR="00923DFB" w:rsidRPr="001618F5" w:rsidRDefault="00923DFB" w:rsidP="00496314">
            <w:pPr>
              <w:pStyle w:val="TAC"/>
            </w:pPr>
            <w:r w:rsidRPr="001618F5">
              <w:t>0</w:t>
            </w:r>
          </w:p>
        </w:tc>
        <w:tc>
          <w:tcPr>
            <w:tcW w:w="465" w:type="pct"/>
            <w:tcBorders>
              <w:top w:val="single" w:sz="4" w:space="0" w:color="auto"/>
              <w:left w:val="single" w:sz="4" w:space="0" w:color="auto"/>
              <w:bottom w:val="single" w:sz="4" w:space="0" w:color="auto"/>
              <w:right w:val="single" w:sz="4" w:space="0" w:color="auto"/>
            </w:tcBorders>
          </w:tcPr>
          <w:p w14:paraId="2BFDBF66"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0A46D51"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F029E47" w14:textId="77777777" w:rsidR="00923DFB" w:rsidRPr="001618F5" w:rsidRDefault="00923DFB" w:rsidP="00496314">
            <w:pPr>
              <w:pStyle w:val="TAC"/>
            </w:pPr>
          </w:p>
        </w:tc>
      </w:tr>
      <w:tr w:rsidR="00923DFB" w:rsidRPr="001618F5" w14:paraId="4F7437AC"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FF6FEA3" w14:textId="77777777" w:rsidR="00923DFB" w:rsidRPr="001618F5" w:rsidRDefault="00923DFB" w:rsidP="00496314">
            <w:pPr>
              <w:pStyle w:val="TAL"/>
            </w:pPr>
            <w:r w:rsidRPr="001618F5">
              <w:t>Interleave size</w:t>
            </w:r>
          </w:p>
        </w:tc>
        <w:tc>
          <w:tcPr>
            <w:tcW w:w="563" w:type="pct"/>
            <w:tcBorders>
              <w:top w:val="single" w:sz="4" w:space="0" w:color="auto"/>
              <w:left w:val="single" w:sz="4" w:space="0" w:color="auto"/>
              <w:bottom w:val="single" w:sz="4" w:space="0" w:color="auto"/>
              <w:right w:val="single" w:sz="4" w:space="0" w:color="auto"/>
            </w:tcBorders>
          </w:tcPr>
          <w:p w14:paraId="4193B07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9E6C69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055D4927"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66CC1CC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F7906AA"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10171B7" w14:textId="77777777" w:rsidR="00923DFB" w:rsidRPr="001618F5" w:rsidRDefault="00923DFB" w:rsidP="00496314">
            <w:pPr>
              <w:pStyle w:val="TAC"/>
            </w:pPr>
          </w:p>
        </w:tc>
      </w:tr>
      <w:tr w:rsidR="00923DFB" w:rsidRPr="001618F5" w14:paraId="55D5CBA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888922F" w14:textId="77777777" w:rsidR="00923DFB" w:rsidRPr="001618F5" w:rsidRDefault="00923DFB" w:rsidP="00496314">
            <w:pPr>
              <w:pStyle w:val="TAL"/>
            </w:pPr>
            <w:r w:rsidRPr="001618F5">
              <w:t>Beamforming Pre-Coder</w:t>
            </w:r>
          </w:p>
        </w:tc>
        <w:tc>
          <w:tcPr>
            <w:tcW w:w="563" w:type="pct"/>
            <w:tcBorders>
              <w:top w:val="single" w:sz="4" w:space="0" w:color="auto"/>
              <w:left w:val="single" w:sz="4" w:space="0" w:color="auto"/>
              <w:bottom w:val="single" w:sz="4" w:space="0" w:color="auto"/>
              <w:right w:val="single" w:sz="4" w:space="0" w:color="auto"/>
            </w:tcBorders>
          </w:tcPr>
          <w:p w14:paraId="6A5CE09A"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8215162" w14:textId="77777777" w:rsidR="00923DFB" w:rsidRPr="001618F5" w:rsidRDefault="00923DFB" w:rsidP="00496314">
            <w:pPr>
              <w:pStyle w:val="TAC"/>
            </w:pPr>
            <w:r w:rsidRPr="001618F5">
              <w:t>N/A</w:t>
            </w:r>
          </w:p>
        </w:tc>
        <w:tc>
          <w:tcPr>
            <w:tcW w:w="710" w:type="pct"/>
            <w:tcBorders>
              <w:top w:val="single" w:sz="4" w:space="0" w:color="auto"/>
              <w:left w:val="single" w:sz="4" w:space="0" w:color="auto"/>
              <w:bottom w:val="single" w:sz="4" w:space="0" w:color="auto"/>
              <w:right w:val="single" w:sz="4" w:space="0" w:color="auto"/>
            </w:tcBorders>
          </w:tcPr>
          <w:p w14:paraId="013BE37D" w14:textId="77777777" w:rsidR="00923DFB" w:rsidRPr="001618F5" w:rsidRDefault="00923DFB" w:rsidP="00496314">
            <w:pPr>
              <w:pStyle w:val="TAC"/>
            </w:pPr>
            <w:r w:rsidRPr="001618F5">
              <w:t>N/A</w:t>
            </w:r>
          </w:p>
        </w:tc>
        <w:tc>
          <w:tcPr>
            <w:tcW w:w="465" w:type="pct"/>
            <w:tcBorders>
              <w:top w:val="single" w:sz="4" w:space="0" w:color="auto"/>
              <w:left w:val="single" w:sz="4" w:space="0" w:color="auto"/>
              <w:bottom w:val="single" w:sz="4" w:space="0" w:color="auto"/>
              <w:right w:val="single" w:sz="4" w:space="0" w:color="auto"/>
            </w:tcBorders>
          </w:tcPr>
          <w:p w14:paraId="7192DF70"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A92D24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5D991C0B" w14:textId="77777777" w:rsidR="00923DFB" w:rsidRPr="001618F5" w:rsidRDefault="00923DFB" w:rsidP="00496314">
            <w:pPr>
              <w:pStyle w:val="TAC"/>
            </w:pPr>
          </w:p>
        </w:tc>
      </w:tr>
      <w:tr w:rsidR="00923DFB" w:rsidRPr="001618F5" w14:paraId="52A8BD7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5F3AB74" w14:textId="77777777" w:rsidR="00923DFB" w:rsidRPr="001618F5" w:rsidRDefault="00923DFB" w:rsidP="00496314">
            <w:pPr>
              <w:pStyle w:val="TAL"/>
            </w:pPr>
            <w:r w:rsidRPr="001618F5">
              <w:t>Aggregation level</w:t>
            </w:r>
          </w:p>
        </w:tc>
        <w:tc>
          <w:tcPr>
            <w:tcW w:w="563" w:type="pct"/>
            <w:tcBorders>
              <w:top w:val="single" w:sz="4" w:space="0" w:color="auto"/>
              <w:left w:val="single" w:sz="4" w:space="0" w:color="auto"/>
              <w:bottom w:val="single" w:sz="4" w:space="0" w:color="auto"/>
              <w:right w:val="single" w:sz="4" w:space="0" w:color="auto"/>
            </w:tcBorders>
            <w:hideMark/>
          </w:tcPr>
          <w:p w14:paraId="7005416D" w14:textId="77777777" w:rsidR="00923DFB" w:rsidRPr="001618F5" w:rsidRDefault="00923DFB" w:rsidP="00496314">
            <w:pPr>
              <w:pStyle w:val="TAC"/>
            </w:pPr>
            <w:r w:rsidRPr="001618F5">
              <w:t>CCE</w:t>
            </w:r>
          </w:p>
        </w:tc>
        <w:tc>
          <w:tcPr>
            <w:tcW w:w="710" w:type="pct"/>
            <w:tcBorders>
              <w:top w:val="single" w:sz="4" w:space="0" w:color="auto"/>
              <w:left w:val="single" w:sz="4" w:space="0" w:color="auto"/>
              <w:bottom w:val="single" w:sz="4" w:space="0" w:color="auto"/>
              <w:right w:val="single" w:sz="4" w:space="0" w:color="auto"/>
            </w:tcBorders>
          </w:tcPr>
          <w:p w14:paraId="14ABECF5" w14:textId="77777777" w:rsidR="00923DFB" w:rsidRPr="001618F5" w:rsidRDefault="00923DFB" w:rsidP="00496314">
            <w:pPr>
              <w:pStyle w:val="TAC"/>
            </w:pPr>
            <w:r>
              <w:t>8</w:t>
            </w:r>
          </w:p>
        </w:tc>
        <w:tc>
          <w:tcPr>
            <w:tcW w:w="710" w:type="pct"/>
            <w:tcBorders>
              <w:top w:val="single" w:sz="4" w:space="0" w:color="auto"/>
              <w:left w:val="single" w:sz="4" w:space="0" w:color="auto"/>
              <w:bottom w:val="single" w:sz="4" w:space="0" w:color="auto"/>
              <w:right w:val="single" w:sz="4" w:space="0" w:color="auto"/>
            </w:tcBorders>
          </w:tcPr>
          <w:p w14:paraId="22AE3E4F" w14:textId="77777777" w:rsidR="00923DFB" w:rsidRPr="001618F5" w:rsidRDefault="00923DFB" w:rsidP="00496314">
            <w:pPr>
              <w:pStyle w:val="TAC"/>
            </w:pPr>
            <w:r>
              <w:t>16</w:t>
            </w:r>
          </w:p>
        </w:tc>
        <w:tc>
          <w:tcPr>
            <w:tcW w:w="465" w:type="pct"/>
            <w:tcBorders>
              <w:top w:val="single" w:sz="4" w:space="0" w:color="auto"/>
              <w:left w:val="single" w:sz="4" w:space="0" w:color="auto"/>
              <w:bottom w:val="single" w:sz="4" w:space="0" w:color="auto"/>
              <w:right w:val="single" w:sz="4" w:space="0" w:color="auto"/>
            </w:tcBorders>
          </w:tcPr>
          <w:p w14:paraId="1199253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B361BAE"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5D0B47C" w14:textId="77777777" w:rsidR="00923DFB" w:rsidRPr="001618F5" w:rsidRDefault="00923DFB" w:rsidP="00496314">
            <w:pPr>
              <w:pStyle w:val="TAC"/>
            </w:pPr>
          </w:p>
        </w:tc>
      </w:tr>
      <w:tr w:rsidR="00923DFB" w:rsidRPr="001618F5" w14:paraId="7F8DC19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E790520" w14:textId="77777777" w:rsidR="00923DFB" w:rsidRPr="001618F5" w:rsidRDefault="00923DFB" w:rsidP="00496314">
            <w:pPr>
              <w:pStyle w:val="TAL"/>
            </w:pPr>
            <w:r w:rsidRPr="001618F5">
              <w:t>DCI formats</w:t>
            </w:r>
          </w:p>
        </w:tc>
        <w:tc>
          <w:tcPr>
            <w:tcW w:w="563" w:type="pct"/>
            <w:tcBorders>
              <w:top w:val="single" w:sz="4" w:space="0" w:color="auto"/>
              <w:left w:val="single" w:sz="4" w:space="0" w:color="auto"/>
              <w:bottom w:val="single" w:sz="4" w:space="0" w:color="auto"/>
              <w:right w:val="single" w:sz="4" w:space="0" w:color="auto"/>
            </w:tcBorders>
          </w:tcPr>
          <w:p w14:paraId="73C66B5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1E12180C" w14:textId="77777777" w:rsidR="00923DFB" w:rsidRPr="001618F5" w:rsidRDefault="00923DFB" w:rsidP="00496314">
            <w:pPr>
              <w:pStyle w:val="TAC"/>
            </w:pPr>
            <w:r w:rsidRPr="001618F5">
              <w:t xml:space="preserve">Note 1 </w:t>
            </w:r>
          </w:p>
        </w:tc>
        <w:tc>
          <w:tcPr>
            <w:tcW w:w="710" w:type="pct"/>
            <w:tcBorders>
              <w:top w:val="single" w:sz="4" w:space="0" w:color="auto"/>
              <w:left w:val="single" w:sz="4" w:space="0" w:color="auto"/>
              <w:bottom w:val="single" w:sz="4" w:space="0" w:color="auto"/>
              <w:right w:val="single" w:sz="4" w:space="0" w:color="auto"/>
            </w:tcBorders>
          </w:tcPr>
          <w:p w14:paraId="373133A4" w14:textId="77777777" w:rsidR="00923DFB" w:rsidRPr="001618F5" w:rsidRDefault="00923DFB" w:rsidP="00496314">
            <w:pPr>
              <w:pStyle w:val="TAC"/>
            </w:pPr>
            <w:r w:rsidRPr="001618F5">
              <w:t>Note 1</w:t>
            </w:r>
          </w:p>
        </w:tc>
        <w:tc>
          <w:tcPr>
            <w:tcW w:w="465" w:type="pct"/>
            <w:tcBorders>
              <w:top w:val="single" w:sz="4" w:space="0" w:color="auto"/>
              <w:left w:val="single" w:sz="4" w:space="0" w:color="auto"/>
              <w:bottom w:val="single" w:sz="4" w:space="0" w:color="auto"/>
              <w:right w:val="single" w:sz="4" w:space="0" w:color="auto"/>
            </w:tcBorders>
          </w:tcPr>
          <w:p w14:paraId="7596E5A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8F5380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272F780" w14:textId="77777777" w:rsidR="00923DFB" w:rsidRPr="001618F5" w:rsidRDefault="00923DFB" w:rsidP="00496314">
            <w:pPr>
              <w:pStyle w:val="TAC"/>
            </w:pPr>
          </w:p>
        </w:tc>
      </w:tr>
      <w:tr w:rsidR="00923DFB" w:rsidRPr="001618F5" w14:paraId="486563D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C499540" w14:textId="77777777" w:rsidR="00923DFB" w:rsidRPr="001618F5" w:rsidRDefault="00923DFB" w:rsidP="00496314">
            <w:pPr>
              <w:pStyle w:val="TAL"/>
            </w:pPr>
            <w:r w:rsidRPr="001618F5">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2DEFA3C6" w14:textId="77777777" w:rsidR="00923DFB" w:rsidRPr="001618F5" w:rsidRDefault="00923DFB" w:rsidP="00496314">
            <w:pPr>
              <w:pStyle w:val="TAC"/>
            </w:pPr>
            <w:r w:rsidRPr="001618F5">
              <w:t>bits</w:t>
            </w:r>
          </w:p>
        </w:tc>
        <w:tc>
          <w:tcPr>
            <w:tcW w:w="710" w:type="pct"/>
            <w:tcBorders>
              <w:top w:val="single" w:sz="4" w:space="0" w:color="auto"/>
              <w:left w:val="single" w:sz="4" w:space="0" w:color="auto"/>
              <w:bottom w:val="single" w:sz="4" w:space="0" w:color="auto"/>
              <w:right w:val="single" w:sz="4" w:space="0" w:color="auto"/>
            </w:tcBorders>
          </w:tcPr>
          <w:p w14:paraId="5D6AAF94" w14:textId="77777777" w:rsidR="00923DFB" w:rsidRPr="001618F5" w:rsidRDefault="00923DFB" w:rsidP="00496314">
            <w:pPr>
              <w:pStyle w:val="TAC"/>
            </w:pPr>
            <w:r w:rsidRPr="001618F5">
              <w:t>Note 2</w:t>
            </w:r>
          </w:p>
        </w:tc>
        <w:tc>
          <w:tcPr>
            <w:tcW w:w="710" w:type="pct"/>
            <w:tcBorders>
              <w:top w:val="single" w:sz="4" w:space="0" w:color="auto"/>
              <w:left w:val="single" w:sz="4" w:space="0" w:color="auto"/>
              <w:bottom w:val="single" w:sz="4" w:space="0" w:color="auto"/>
              <w:right w:val="single" w:sz="4" w:space="0" w:color="auto"/>
            </w:tcBorders>
          </w:tcPr>
          <w:p w14:paraId="60DEB9FF" w14:textId="77777777" w:rsidR="00923DFB" w:rsidRPr="001618F5" w:rsidRDefault="00923DFB" w:rsidP="00496314">
            <w:pPr>
              <w:pStyle w:val="TAC"/>
            </w:pPr>
            <w:r w:rsidRPr="001618F5">
              <w:t>Note 2</w:t>
            </w:r>
          </w:p>
        </w:tc>
        <w:tc>
          <w:tcPr>
            <w:tcW w:w="465" w:type="pct"/>
            <w:tcBorders>
              <w:top w:val="single" w:sz="4" w:space="0" w:color="auto"/>
              <w:left w:val="single" w:sz="4" w:space="0" w:color="auto"/>
              <w:bottom w:val="single" w:sz="4" w:space="0" w:color="auto"/>
              <w:right w:val="single" w:sz="4" w:space="0" w:color="auto"/>
            </w:tcBorders>
          </w:tcPr>
          <w:p w14:paraId="5B9267CB"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AA4AFC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AF79D96" w14:textId="77777777" w:rsidR="00923DFB" w:rsidRPr="001618F5" w:rsidRDefault="00923DFB" w:rsidP="00496314">
            <w:pPr>
              <w:pStyle w:val="TAC"/>
            </w:pPr>
          </w:p>
        </w:tc>
      </w:tr>
      <w:tr w:rsidR="00923DFB" w:rsidRPr="001618F5" w14:paraId="116BE533"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4B46C4C" w14:textId="77777777" w:rsidR="00923DFB" w:rsidRPr="001618F5" w:rsidRDefault="00923DFB" w:rsidP="00496314">
            <w:pPr>
              <w:pStyle w:val="TAN"/>
            </w:pPr>
            <w:r w:rsidRPr="001618F5">
              <w:t>Note 1:</w:t>
            </w:r>
            <w:r w:rsidRPr="001618F5">
              <w:tab/>
              <w:t>DCI format shall depend upon the test configuration.</w:t>
            </w:r>
          </w:p>
          <w:p w14:paraId="48AB9219" w14:textId="77777777" w:rsidR="00923DFB" w:rsidRPr="001618F5" w:rsidRDefault="00923DFB" w:rsidP="00496314">
            <w:pPr>
              <w:pStyle w:val="TAN"/>
            </w:pPr>
            <w:r w:rsidRPr="001618F5">
              <w:t>Note 2:</w:t>
            </w:r>
            <w:r w:rsidRPr="001618F5">
              <w:tab/>
              <w:t>Payload size shall depend upon the test configuration</w:t>
            </w:r>
          </w:p>
          <w:p w14:paraId="7910B7E6" w14:textId="77777777" w:rsidR="00923DFB" w:rsidRPr="001618F5" w:rsidRDefault="00923DFB" w:rsidP="00496314">
            <w:pPr>
              <w:pStyle w:val="TAN"/>
            </w:pPr>
            <w:r w:rsidRPr="001618F5">
              <w:t>Note 3:</w:t>
            </w:r>
            <w:r w:rsidRPr="001618F5">
              <w:tab/>
              <w:t>Allocated in the resource blocks where the associated RMC is scheduled.</w:t>
            </w:r>
          </w:p>
        </w:tc>
      </w:tr>
    </w:tbl>
    <w:p w14:paraId="734485B4" w14:textId="77777777" w:rsidR="00923DFB" w:rsidRPr="00CC21C2" w:rsidRDefault="00923DFB" w:rsidP="00923DFB">
      <w:pPr>
        <w:rPr>
          <w:lang w:eastAsia="ja-JP"/>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709E9"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709E9" w:rsidRPr="006F4D85" w:rsidRDefault="00C709E9" w:rsidP="00C709E9">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709E9" w:rsidRPr="006F4D85" w:rsidRDefault="00C709E9" w:rsidP="00C709E9">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3F3FF43"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720A8640" w:rsidR="00C709E9" w:rsidRPr="006F4D85"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3849578"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047F9CE5" w:rsidR="00C709E9" w:rsidRPr="001D768C" w:rsidRDefault="00C709E9" w:rsidP="00C709E9">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1D0EF4"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1B8AD4B" w:rsidR="00C709E9" w:rsidRPr="00EC61C3"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9A6D047"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4DB3F072" w:rsidR="00C709E9" w:rsidRDefault="00C709E9" w:rsidP="00C709E9">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280903" w14:textId="77777777" w:rsidR="00C709E9" w:rsidRPr="006F4D85" w:rsidRDefault="00C709E9" w:rsidP="00C709E9">
            <w:pPr>
              <w:pStyle w:val="TAC"/>
              <w:spacing w:line="252" w:lineRule="auto"/>
              <w:rPr>
                <w:lang w:eastAsia="zh-CN"/>
              </w:rPr>
            </w:pPr>
            <w:r>
              <w:rPr>
                <w:lang w:eastAsia="zh-CN"/>
              </w:rPr>
              <w:t>0010</w:t>
            </w:r>
            <w:r w:rsidRPr="006F4D85">
              <w:rPr>
                <w:lang w:eastAsia="zh-CN"/>
              </w:rPr>
              <w:t>000</w:t>
            </w:r>
          </w:p>
          <w:p w14:paraId="5CEDB6E7" w14:textId="24733716" w:rsidR="00C709E9" w:rsidRPr="006F4D85" w:rsidRDefault="00C709E9" w:rsidP="00C709E9">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709E9" w:rsidRPr="006F4D85" w:rsidRDefault="00C709E9" w:rsidP="00C709E9">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709E9" w:rsidRPr="006F4D85" w:rsidRDefault="00C709E9" w:rsidP="00C709E9">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Default="001268B4" w:rsidP="001268B4">
      <w:pPr>
        <w:rPr>
          <w:rFonts w:eastAsia="MS Mincho"/>
          <w:noProof/>
        </w:rPr>
      </w:pPr>
    </w:p>
    <w:p w14:paraId="144D8301" w14:textId="77777777" w:rsidR="005A27C5" w:rsidRDefault="005A27C5" w:rsidP="005A27C5">
      <w:pPr>
        <w:pStyle w:val="TH"/>
        <w:rPr>
          <w:lang w:eastAsia="ja-JP"/>
        </w:rPr>
      </w:pPr>
      <w:r>
        <w:rPr>
          <w:rFonts w:hint="eastAsia"/>
          <w:lang w:eastAsia="ja-JP"/>
        </w:rPr>
        <w:t>Table A.3.1.3.2-3: Void</w:t>
      </w:r>
    </w:p>
    <w:p w14:paraId="7CA76CA4" w14:textId="77777777" w:rsidR="005A27C5" w:rsidRDefault="005A27C5" w:rsidP="005A27C5">
      <w:pPr>
        <w:rPr>
          <w:lang w:eastAsia="ja-JP"/>
        </w:rPr>
      </w:pPr>
    </w:p>
    <w:p w14:paraId="3DFFC105" w14:textId="77777777" w:rsidR="005A27C5" w:rsidRPr="00984A0E" w:rsidRDefault="005A27C5" w:rsidP="005A27C5">
      <w:pPr>
        <w:pStyle w:val="TH"/>
        <w:rPr>
          <w:lang w:eastAsia="ja-JP"/>
        </w:rPr>
      </w:pPr>
      <w:r w:rsidRPr="001618F5">
        <w:lastRenderedPageBreak/>
        <w:t>Table A.3.1.3.2-</w:t>
      </w:r>
      <w:r>
        <w:rPr>
          <w:rFonts w:hint="eastAsia"/>
          <w:lang w:eastAsia="ja-JP"/>
        </w:rPr>
        <w:t>4</w:t>
      </w:r>
      <w:r w:rsidRPr="001618F5">
        <w:t>: Control Channel RMC for TDD with SCS=15KHz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865"/>
        <w:gridCol w:w="865"/>
        <w:gridCol w:w="876"/>
      </w:tblGrid>
      <w:tr w:rsidR="005A27C5" w:rsidRPr="001618F5" w14:paraId="34994D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179CB6F5" w14:textId="77777777" w:rsidR="005A27C5" w:rsidRPr="001618F5" w:rsidRDefault="005A27C5" w:rsidP="00496314">
            <w:pPr>
              <w:pStyle w:val="TAH"/>
            </w:pPr>
            <w:r w:rsidRPr="001618F5">
              <w:t>Parameter</w:t>
            </w:r>
          </w:p>
        </w:tc>
        <w:tc>
          <w:tcPr>
            <w:tcW w:w="516" w:type="pct"/>
            <w:tcBorders>
              <w:top w:val="single" w:sz="4" w:space="0" w:color="auto"/>
              <w:left w:val="single" w:sz="4" w:space="0" w:color="auto"/>
              <w:bottom w:val="single" w:sz="4" w:space="0" w:color="auto"/>
              <w:right w:val="single" w:sz="4" w:space="0" w:color="auto"/>
            </w:tcBorders>
            <w:hideMark/>
          </w:tcPr>
          <w:p w14:paraId="72239C2F" w14:textId="77777777" w:rsidR="005A27C5" w:rsidRPr="001618F5" w:rsidRDefault="005A27C5" w:rsidP="00496314">
            <w:pPr>
              <w:pStyle w:val="TAH"/>
            </w:pPr>
            <w:r w:rsidRPr="001618F5">
              <w:t>Unit</w:t>
            </w:r>
          </w:p>
        </w:tc>
        <w:tc>
          <w:tcPr>
            <w:tcW w:w="2979" w:type="pct"/>
            <w:gridSpan w:val="5"/>
            <w:tcBorders>
              <w:top w:val="single" w:sz="4" w:space="0" w:color="auto"/>
              <w:left w:val="single" w:sz="4" w:space="0" w:color="auto"/>
              <w:bottom w:val="single" w:sz="4" w:space="0" w:color="auto"/>
              <w:right w:val="single" w:sz="4" w:space="0" w:color="auto"/>
            </w:tcBorders>
          </w:tcPr>
          <w:p w14:paraId="5B2BA657" w14:textId="77777777" w:rsidR="005A27C5" w:rsidRPr="001618F5" w:rsidRDefault="005A27C5" w:rsidP="00496314">
            <w:pPr>
              <w:pStyle w:val="TAH"/>
            </w:pPr>
            <w:r w:rsidRPr="001618F5">
              <w:t>Value</w:t>
            </w:r>
          </w:p>
        </w:tc>
      </w:tr>
      <w:tr w:rsidR="005A27C5" w:rsidRPr="001618F5" w14:paraId="044E9F9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8494333" w14:textId="77777777" w:rsidR="005A27C5" w:rsidRPr="001618F5" w:rsidRDefault="005A27C5" w:rsidP="00496314">
            <w:pPr>
              <w:pStyle w:val="TAL"/>
            </w:pPr>
            <w:r w:rsidRPr="001618F5">
              <w:t>Reference channel</w:t>
            </w:r>
          </w:p>
        </w:tc>
        <w:tc>
          <w:tcPr>
            <w:tcW w:w="516" w:type="pct"/>
            <w:tcBorders>
              <w:top w:val="single" w:sz="4" w:space="0" w:color="auto"/>
              <w:left w:val="single" w:sz="4" w:space="0" w:color="auto"/>
              <w:bottom w:val="single" w:sz="4" w:space="0" w:color="auto"/>
              <w:right w:val="single" w:sz="4" w:space="0" w:color="auto"/>
            </w:tcBorders>
          </w:tcPr>
          <w:p w14:paraId="2DA3E40E"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370AF8D"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1</w:t>
            </w:r>
            <w:r w:rsidRPr="001618F5">
              <w:t xml:space="preserve"> TDD</w:t>
            </w:r>
          </w:p>
        </w:tc>
        <w:tc>
          <w:tcPr>
            <w:tcW w:w="651" w:type="pct"/>
            <w:tcBorders>
              <w:top w:val="single" w:sz="4" w:space="0" w:color="auto"/>
              <w:left w:val="single" w:sz="4" w:space="0" w:color="auto"/>
              <w:bottom w:val="single" w:sz="4" w:space="0" w:color="auto"/>
              <w:right w:val="single" w:sz="4" w:space="0" w:color="auto"/>
            </w:tcBorders>
          </w:tcPr>
          <w:p w14:paraId="150B6C1F"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2</w:t>
            </w:r>
            <w:r w:rsidRPr="001618F5">
              <w:t xml:space="preserve"> TDD</w:t>
            </w:r>
          </w:p>
        </w:tc>
        <w:tc>
          <w:tcPr>
            <w:tcW w:w="557" w:type="pct"/>
            <w:tcBorders>
              <w:top w:val="single" w:sz="4" w:space="0" w:color="auto"/>
              <w:left w:val="single" w:sz="4" w:space="0" w:color="auto"/>
              <w:bottom w:val="single" w:sz="4" w:space="0" w:color="auto"/>
              <w:right w:val="single" w:sz="4" w:space="0" w:color="auto"/>
            </w:tcBorders>
          </w:tcPr>
          <w:p w14:paraId="723FA81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F1F86F8"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789960F" w14:textId="77777777" w:rsidR="005A27C5" w:rsidRPr="001618F5" w:rsidRDefault="005A27C5" w:rsidP="00496314">
            <w:pPr>
              <w:pStyle w:val="TAC"/>
            </w:pPr>
          </w:p>
        </w:tc>
      </w:tr>
      <w:tr w:rsidR="005A27C5" w:rsidRPr="001618F5" w14:paraId="121FFD87"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74DD533" w14:textId="77777777" w:rsidR="005A27C5" w:rsidRPr="001618F5" w:rsidRDefault="005A27C5" w:rsidP="00496314">
            <w:pPr>
              <w:pStyle w:val="TAL"/>
            </w:pPr>
            <w:r w:rsidRPr="001618F5">
              <w:t>Channel bandwidth</w:t>
            </w:r>
          </w:p>
        </w:tc>
        <w:tc>
          <w:tcPr>
            <w:tcW w:w="516" w:type="pct"/>
            <w:tcBorders>
              <w:top w:val="single" w:sz="4" w:space="0" w:color="auto"/>
              <w:left w:val="single" w:sz="4" w:space="0" w:color="auto"/>
              <w:bottom w:val="single" w:sz="4" w:space="0" w:color="auto"/>
              <w:right w:val="single" w:sz="4" w:space="0" w:color="auto"/>
            </w:tcBorders>
            <w:hideMark/>
          </w:tcPr>
          <w:p w14:paraId="5FF8E1D6" w14:textId="77777777" w:rsidR="005A27C5" w:rsidRPr="001618F5" w:rsidRDefault="005A27C5" w:rsidP="00496314">
            <w:pPr>
              <w:pStyle w:val="TAC"/>
            </w:pPr>
            <w:r w:rsidRPr="001618F5">
              <w:t>MHz</w:t>
            </w:r>
          </w:p>
        </w:tc>
        <w:tc>
          <w:tcPr>
            <w:tcW w:w="651" w:type="pct"/>
            <w:tcBorders>
              <w:top w:val="single" w:sz="4" w:space="0" w:color="auto"/>
              <w:left w:val="single" w:sz="4" w:space="0" w:color="auto"/>
              <w:bottom w:val="single" w:sz="4" w:space="0" w:color="auto"/>
              <w:right w:val="single" w:sz="4" w:space="0" w:color="auto"/>
            </w:tcBorders>
          </w:tcPr>
          <w:p w14:paraId="69FCC68D" w14:textId="77777777" w:rsidR="005A27C5" w:rsidRPr="001618F5" w:rsidRDefault="005A27C5" w:rsidP="00496314">
            <w:pPr>
              <w:pStyle w:val="TAC"/>
            </w:pPr>
            <w:r w:rsidRPr="001618F5">
              <w:t>Defined in test case</w:t>
            </w:r>
          </w:p>
        </w:tc>
        <w:tc>
          <w:tcPr>
            <w:tcW w:w="651" w:type="pct"/>
            <w:tcBorders>
              <w:top w:val="single" w:sz="4" w:space="0" w:color="auto"/>
              <w:left w:val="single" w:sz="4" w:space="0" w:color="auto"/>
              <w:bottom w:val="single" w:sz="4" w:space="0" w:color="auto"/>
              <w:right w:val="single" w:sz="4" w:space="0" w:color="auto"/>
            </w:tcBorders>
          </w:tcPr>
          <w:p w14:paraId="2159FA13" w14:textId="77777777" w:rsidR="005A27C5" w:rsidRPr="001618F5" w:rsidRDefault="005A27C5" w:rsidP="00496314">
            <w:pPr>
              <w:pStyle w:val="TAC"/>
              <w:rPr>
                <w:lang w:eastAsia="zh-CN"/>
              </w:rPr>
            </w:pPr>
            <w:r w:rsidRPr="001618F5">
              <w:t>Defined in test case</w:t>
            </w:r>
          </w:p>
        </w:tc>
        <w:tc>
          <w:tcPr>
            <w:tcW w:w="557" w:type="pct"/>
            <w:tcBorders>
              <w:top w:val="single" w:sz="4" w:space="0" w:color="auto"/>
              <w:left w:val="single" w:sz="4" w:space="0" w:color="auto"/>
              <w:bottom w:val="single" w:sz="4" w:space="0" w:color="auto"/>
              <w:right w:val="single" w:sz="4" w:space="0" w:color="auto"/>
            </w:tcBorders>
          </w:tcPr>
          <w:p w14:paraId="13DB5F2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DD3F9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FDE66F0" w14:textId="77777777" w:rsidR="005A27C5" w:rsidRPr="001618F5" w:rsidRDefault="005A27C5" w:rsidP="00496314">
            <w:pPr>
              <w:pStyle w:val="TAC"/>
            </w:pPr>
          </w:p>
        </w:tc>
      </w:tr>
      <w:tr w:rsidR="005A27C5" w:rsidRPr="001618F5" w14:paraId="03F3DE8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04DCCBA" w14:textId="77777777" w:rsidR="005A27C5" w:rsidRPr="001618F5" w:rsidRDefault="005A27C5" w:rsidP="00496314">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3B3ED9C" w14:textId="77777777" w:rsidR="005A27C5" w:rsidRPr="001618F5" w:rsidRDefault="005A27C5" w:rsidP="00496314">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58AF6531" w14:textId="77777777" w:rsidR="005A27C5" w:rsidRPr="001618F5" w:rsidRDefault="005A27C5" w:rsidP="00496314">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5BC9FBD0" w14:textId="77777777" w:rsidR="005A27C5" w:rsidRPr="001618F5" w:rsidRDefault="005A27C5" w:rsidP="00496314">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6ECE53CB"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C718EE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2B840D02" w14:textId="77777777" w:rsidR="005A27C5" w:rsidRPr="001618F5" w:rsidRDefault="005A27C5" w:rsidP="00496314">
            <w:pPr>
              <w:pStyle w:val="TAC"/>
            </w:pPr>
          </w:p>
        </w:tc>
      </w:tr>
      <w:tr w:rsidR="005A27C5" w:rsidRPr="001618F5" w14:paraId="2264055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3DAC5129"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16B25841" w14:textId="77777777" w:rsidR="005A27C5" w:rsidRPr="001618F5" w:rsidRDefault="005A27C5" w:rsidP="00496314">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2F07E98" w14:textId="77777777" w:rsidR="005A27C5" w:rsidRPr="001618F5" w:rsidRDefault="005A27C5" w:rsidP="00496314">
            <w:pPr>
              <w:pStyle w:val="TAC"/>
              <w:rPr>
                <w:lang w:eastAsia="zh-CN"/>
              </w:rPr>
            </w:pPr>
            <w:r>
              <w:t>48</w:t>
            </w:r>
          </w:p>
        </w:tc>
        <w:tc>
          <w:tcPr>
            <w:tcW w:w="651" w:type="pct"/>
            <w:tcBorders>
              <w:top w:val="single" w:sz="4" w:space="0" w:color="auto"/>
              <w:left w:val="single" w:sz="4" w:space="0" w:color="auto"/>
              <w:bottom w:val="single" w:sz="4" w:space="0" w:color="auto"/>
              <w:right w:val="single" w:sz="4" w:space="0" w:color="auto"/>
            </w:tcBorders>
          </w:tcPr>
          <w:p w14:paraId="6F3563E9" w14:textId="77777777" w:rsidR="005A27C5" w:rsidRPr="001618F5" w:rsidRDefault="005A27C5" w:rsidP="00496314">
            <w:pPr>
              <w:pStyle w:val="TAC"/>
              <w:rPr>
                <w:lang w:eastAsia="zh-CN"/>
              </w:rPr>
            </w:pPr>
            <w:r>
              <w:t>48</w:t>
            </w:r>
          </w:p>
        </w:tc>
        <w:tc>
          <w:tcPr>
            <w:tcW w:w="557" w:type="pct"/>
            <w:tcBorders>
              <w:top w:val="single" w:sz="4" w:space="0" w:color="auto"/>
              <w:left w:val="single" w:sz="4" w:space="0" w:color="auto"/>
              <w:bottom w:val="single" w:sz="4" w:space="0" w:color="auto"/>
              <w:right w:val="single" w:sz="4" w:space="0" w:color="auto"/>
            </w:tcBorders>
          </w:tcPr>
          <w:p w14:paraId="6E46C18D"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2B7C2B3F"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593CE73" w14:textId="77777777" w:rsidR="005A27C5" w:rsidRPr="001618F5" w:rsidRDefault="005A27C5" w:rsidP="00496314">
            <w:pPr>
              <w:pStyle w:val="TAC"/>
            </w:pPr>
          </w:p>
        </w:tc>
      </w:tr>
      <w:tr w:rsidR="005A27C5" w:rsidRPr="001618F5" w14:paraId="0E15278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22CD1B5" w14:textId="77777777" w:rsidR="005A27C5" w:rsidRPr="001618F5" w:rsidRDefault="005A27C5" w:rsidP="00496314">
            <w:pPr>
              <w:pStyle w:val="TAL"/>
            </w:pPr>
            <w:r w:rsidRPr="001618F5">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3C76126D"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8ADBB3D" w14:textId="77777777" w:rsidR="005A27C5" w:rsidRPr="001618F5" w:rsidRDefault="005A27C5" w:rsidP="00496314">
            <w:pPr>
              <w:pStyle w:val="TAC"/>
            </w:pPr>
            <w:r w:rsidRPr="001618F5">
              <w:t>1</w:t>
            </w:r>
          </w:p>
        </w:tc>
        <w:tc>
          <w:tcPr>
            <w:tcW w:w="651" w:type="pct"/>
            <w:tcBorders>
              <w:top w:val="single" w:sz="4" w:space="0" w:color="auto"/>
              <w:left w:val="single" w:sz="4" w:space="0" w:color="auto"/>
              <w:bottom w:val="single" w:sz="4" w:space="0" w:color="auto"/>
              <w:right w:val="single" w:sz="4" w:space="0" w:color="auto"/>
            </w:tcBorders>
          </w:tcPr>
          <w:p w14:paraId="5BF4CC41" w14:textId="77777777" w:rsidR="005A27C5" w:rsidRPr="001618F5" w:rsidRDefault="005A27C5" w:rsidP="00496314">
            <w:pPr>
              <w:pStyle w:val="TAC"/>
            </w:pPr>
            <w:r w:rsidRPr="001618F5">
              <w:t>1</w:t>
            </w:r>
          </w:p>
        </w:tc>
        <w:tc>
          <w:tcPr>
            <w:tcW w:w="557" w:type="pct"/>
            <w:tcBorders>
              <w:top w:val="single" w:sz="4" w:space="0" w:color="auto"/>
              <w:left w:val="single" w:sz="4" w:space="0" w:color="auto"/>
              <w:bottom w:val="single" w:sz="4" w:space="0" w:color="auto"/>
              <w:right w:val="single" w:sz="4" w:space="0" w:color="auto"/>
            </w:tcBorders>
          </w:tcPr>
          <w:p w14:paraId="594CC33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0E8DFA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D8F3FE" w14:textId="77777777" w:rsidR="005A27C5" w:rsidRPr="001618F5" w:rsidRDefault="005A27C5" w:rsidP="00496314">
            <w:pPr>
              <w:pStyle w:val="TAC"/>
            </w:pPr>
          </w:p>
        </w:tc>
      </w:tr>
      <w:tr w:rsidR="005A27C5" w:rsidRPr="001618F5" w14:paraId="1271508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C9A07C2" w14:textId="77777777" w:rsidR="005A27C5" w:rsidRPr="001618F5" w:rsidRDefault="005A27C5" w:rsidP="00496314">
            <w:pPr>
              <w:pStyle w:val="TAL"/>
            </w:pPr>
            <w:r w:rsidRPr="001618F5">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1C2893A4" w14:textId="77777777" w:rsidR="005A27C5" w:rsidRPr="001618F5" w:rsidRDefault="005A27C5" w:rsidP="00496314">
            <w:pPr>
              <w:pStyle w:val="TAC"/>
            </w:pPr>
            <w:r w:rsidRPr="001618F5">
              <w:t>symbols</w:t>
            </w:r>
          </w:p>
        </w:tc>
        <w:tc>
          <w:tcPr>
            <w:tcW w:w="651" w:type="pct"/>
            <w:tcBorders>
              <w:top w:val="single" w:sz="4" w:space="0" w:color="auto"/>
              <w:left w:val="single" w:sz="4" w:space="0" w:color="auto"/>
              <w:bottom w:val="single" w:sz="4" w:space="0" w:color="auto"/>
              <w:right w:val="single" w:sz="4" w:space="0" w:color="auto"/>
            </w:tcBorders>
          </w:tcPr>
          <w:p w14:paraId="5BB4BF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0186324"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02A044D5"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97D50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77EB1A1" w14:textId="77777777" w:rsidR="005A27C5" w:rsidRPr="001618F5" w:rsidRDefault="005A27C5" w:rsidP="00496314">
            <w:pPr>
              <w:pStyle w:val="TAC"/>
            </w:pPr>
          </w:p>
        </w:tc>
      </w:tr>
      <w:tr w:rsidR="005A27C5" w:rsidRPr="001618F5" w14:paraId="223C5254"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202BC348" w14:textId="77777777" w:rsidR="005A27C5" w:rsidRPr="001618F5" w:rsidRDefault="005A27C5" w:rsidP="00496314">
            <w:pPr>
              <w:pStyle w:val="TAL"/>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9EF7261"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203C92F" w14:textId="77777777" w:rsidR="005A27C5" w:rsidRPr="001618F5" w:rsidRDefault="005A27C5" w:rsidP="00496314">
            <w:pPr>
              <w:pStyle w:val="TAC"/>
              <w:rPr>
                <w:lang w:eastAsia="zh-CN"/>
              </w:rPr>
            </w:pPr>
            <w:r w:rsidRPr="001618F5">
              <w:rPr>
                <w:lang w:eastAsia="zh-CN"/>
              </w:rPr>
              <w:t>1000000</w:t>
            </w:r>
          </w:p>
          <w:p w14:paraId="6649D0A9" w14:textId="77777777" w:rsidR="005A27C5" w:rsidRPr="001618F5" w:rsidRDefault="005A27C5" w:rsidP="00496314">
            <w:pPr>
              <w:pStyle w:val="TAC"/>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38D6D344" w14:textId="77777777" w:rsidR="005A27C5" w:rsidRPr="001618F5" w:rsidRDefault="005A27C5" w:rsidP="00496314">
            <w:pPr>
              <w:pStyle w:val="TAC"/>
              <w:rPr>
                <w:lang w:eastAsia="zh-CN"/>
              </w:rPr>
            </w:pPr>
            <w:r w:rsidRPr="001618F5">
              <w:rPr>
                <w:lang w:eastAsia="zh-CN"/>
              </w:rPr>
              <w:t>1000000</w:t>
            </w:r>
          </w:p>
          <w:p w14:paraId="2473A974" w14:textId="77777777" w:rsidR="005A27C5" w:rsidRPr="001618F5" w:rsidRDefault="005A27C5" w:rsidP="00496314">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04388124"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6BEE5D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483756A" w14:textId="77777777" w:rsidR="005A27C5" w:rsidRPr="001618F5" w:rsidRDefault="005A27C5" w:rsidP="00496314">
            <w:pPr>
              <w:pStyle w:val="TAC"/>
            </w:pPr>
          </w:p>
        </w:tc>
      </w:tr>
      <w:tr w:rsidR="005A27C5" w:rsidRPr="001618F5" w14:paraId="52A30BB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F2F2CCA" w14:textId="77777777" w:rsidR="005A27C5" w:rsidRPr="001618F5" w:rsidRDefault="005A27C5" w:rsidP="00496314">
            <w:pPr>
              <w:pStyle w:val="TAL"/>
            </w:pPr>
            <w:r w:rsidRPr="001618F5">
              <w:t>REG bundle size</w:t>
            </w:r>
          </w:p>
        </w:tc>
        <w:tc>
          <w:tcPr>
            <w:tcW w:w="516" w:type="pct"/>
            <w:tcBorders>
              <w:top w:val="single" w:sz="4" w:space="0" w:color="auto"/>
              <w:left w:val="single" w:sz="4" w:space="0" w:color="auto"/>
              <w:bottom w:val="single" w:sz="4" w:space="0" w:color="auto"/>
              <w:right w:val="single" w:sz="4" w:space="0" w:color="auto"/>
            </w:tcBorders>
          </w:tcPr>
          <w:p w14:paraId="4FD63E23"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91AAF30" w14:textId="77777777" w:rsidR="005A27C5" w:rsidRPr="001618F5" w:rsidRDefault="005A27C5" w:rsidP="00496314">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3FBFA28C" w14:textId="77777777" w:rsidR="005A27C5" w:rsidRPr="001618F5" w:rsidRDefault="005A27C5" w:rsidP="00496314">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35CBB418"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2C8D16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D15A68B" w14:textId="77777777" w:rsidR="005A27C5" w:rsidRPr="001618F5" w:rsidRDefault="005A27C5" w:rsidP="00496314">
            <w:pPr>
              <w:pStyle w:val="TAC"/>
            </w:pPr>
          </w:p>
        </w:tc>
      </w:tr>
      <w:tr w:rsidR="005A27C5" w:rsidRPr="001618F5" w14:paraId="11BE0B11"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4048667" w14:textId="77777777" w:rsidR="005A27C5" w:rsidRPr="001618F5" w:rsidRDefault="005A27C5" w:rsidP="00496314">
            <w:pPr>
              <w:pStyle w:val="TAL"/>
            </w:pPr>
            <w:r w:rsidRPr="001618F5">
              <w:t>DMRS precoder granularity</w:t>
            </w:r>
          </w:p>
        </w:tc>
        <w:tc>
          <w:tcPr>
            <w:tcW w:w="516" w:type="pct"/>
            <w:tcBorders>
              <w:top w:val="single" w:sz="4" w:space="0" w:color="auto"/>
              <w:left w:val="single" w:sz="4" w:space="0" w:color="auto"/>
              <w:bottom w:val="single" w:sz="4" w:space="0" w:color="auto"/>
              <w:right w:val="single" w:sz="4" w:space="0" w:color="auto"/>
            </w:tcBorders>
          </w:tcPr>
          <w:p w14:paraId="4CA4F5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7D92D8" w14:textId="77777777" w:rsidR="005A27C5" w:rsidRPr="001618F5" w:rsidRDefault="005A27C5" w:rsidP="00496314">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3F77618E" w14:textId="77777777" w:rsidR="005A27C5" w:rsidRPr="001618F5" w:rsidRDefault="005A27C5" w:rsidP="00496314">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61E64C7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B0F6C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9BAE3B2" w14:textId="77777777" w:rsidR="005A27C5" w:rsidRPr="001618F5" w:rsidRDefault="005A27C5" w:rsidP="00496314">
            <w:pPr>
              <w:pStyle w:val="TAC"/>
            </w:pPr>
          </w:p>
        </w:tc>
      </w:tr>
      <w:tr w:rsidR="005A27C5" w:rsidRPr="001618F5" w14:paraId="5EF383F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2BB5821" w14:textId="77777777" w:rsidR="005A27C5" w:rsidRPr="001618F5" w:rsidRDefault="005A27C5" w:rsidP="00496314">
            <w:pPr>
              <w:pStyle w:val="TAL"/>
            </w:pPr>
            <w:r w:rsidRPr="001618F5">
              <w:t>CCE to REG mapping</w:t>
            </w:r>
          </w:p>
        </w:tc>
        <w:tc>
          <w:tcPr>
            <w:tcW w:w="516" w:type="pct"/>
            <w:tcBorders>
              <w:top w:val="single" w:sz="4" w:space="0" w:color="auto"/>
              <w:left w:val="single" w:sz="4" w:space="0" w:color="auto"/>
              <w:bottom w:val="single" w:sz="4" w:space="0" w:color="auto"/>
              <w:right w:val="single" w:sz="4" w:space="0" w:color="auto"/>
            </w:tcBorders>
          </w:tcPr>
          <w:p w14:paraId="2830B25F"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37ABD1" w14:textId="77777777" w:rsidR="005A27C5" w:rsidRPr="001618F5" w:rsidRDefault="005A27C5" w:rsidP="00496314">
            <w:pPr>
              <w:pStyle w:val="TAC"/>
            </w:pPr>
            <w:r w:rsidRPr="001618F5">
              <w:t>Interleaved</w:t>
            </w:r>
          </w:p>
        </w:tc>
        <w:tc>
          <w:tcPr>
            <w:tcW w:w="651" w:type="pct"/>
            <w:tcBorders>
              <w:top w:val="single" w:sz="4" w:space="0" w:color="auto"/>
              <w:left w:val="single" w:sz="4" w:space="0" w:color="auto"/>
              <w:bottom w:val="single" w:sz="4" w:space="0" w:color="auto"/>
              <w:right w:val="single" w:sz="4" w:space="0" w:color="auto"/>
            </w:tcBorders>
          </w:tcPr>
          <w:p w14:paraId="45C771CD" w14:textId="77777777" w:rsidR="005A27C5" w:rsidRPr="001618F5" w:rsidRDefault="005A27C5" w:rsidP="00496314">
            <w:pPr>
              <w:pStyle w:val="TAC"/>
            </w:pPr>
            <w:r w:rsidRPr="001618F5">
              <w:t>Interleaved</w:t>
            </w:r>
          </w:p>
        </w:tc>
        <w:tc>
          <w:tcPr>
            <w:tcW w:w="557" w:type="pct"/>
            <w:tcBorders>
              <w:top w:val="single" w:sz="4" w:space="0" w:color="auto"/>
              <w:left w:val="single" w:sz="4" w:space="0" w:color="auto"/>
              <w:bottom w:val="single" w:sz="4" w:space="0" w:color="auto"/>
              <w:right w:val="single" w:sz="4" w:space="0" w:color="auto"/>
            </w:tcBorders>
          </w:tcPr>
          <w:p w14:paraId="0F65AF8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0A75C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B560B11" w14:textId="77777777" w:rsidR="005A27C5" w:rsidRPr="001618F5" w:rsidRDefault="005A27C5" w:rsidP="00496314">
            <w:pPr>
              <w:pStyle w:val="TAC"/>
            </w:pPr>
          </w:p>
        </w:tc>
      </w:tr>
      <w:tr w:rsidR="005A27C5" w:rsidRPr="001618F5" w14:paraId="713F1DAE"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F1A46B7" w14:textId="77777777" w:rsidR="005A27C5" w:rsidRPr="001618F5" w:rsidRDefault="005A27C5" w:rsidP="00496314">
            <w:pPr>
              <w:pStyle w:val="TAL"/>
            </w:pPr>
            <w:r w:rsidRPr="001618F5">
              <w:t>Interleave n_shift</w:t>
            </w:r>
          </w:p>
        </w:tc>
        <w:tc>
          <w:tcPr>
            <w:tcW w:w="516" w:type="pct"/>
            <w:tcBorders>
              <w:top w:val="single" w:sz="4" w:space="0" w:color="auto"/>
              <w:left w:val="single" w:sz="4" w:space="0" w:color="auto"/>
              <w:bottom w:val="single" w:sz="4" w:space="0" w:color="auto"/>
              <w:right w:val="single" w:sz="4" w:space="0" w:color="auto"/>
            </w:tcBorders>
          </w:tcPr>
          <w:p w14:paraId="6E17A5D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C42B86C" w14:textId="77777777" w:rsidR="005A27C5" w:rsidRPr="001618F5" w:rsidRDefault="005A27C5" w:rsidP="00496314">
            <w:pPr>
              <w:pStyle w:val="TAC"/>
            </w:pPr>
            <w:r w:rsidRPr="001618F5">
              <w:t>0</w:t>
            </w:r>
          </w:p>
        </w:tc>
        <w:tc>
          <w:tcPr>
            <w:tcW w:w="651" w:type="pct"/>
            <w:tcBorders>
              <w:top w:val="single" w:sz="4" w:space="0" w:color="auto"/>
              <w:left w:val="single" w:sz="4" w:space="0" w:color="auto"/>
              <w:bottom w:val="single" w:sz="4" w:space="0" w:color="auto"/>
              <w:right w:val="single" w:sz="4" w:space="0" w:color="auto"/>
            </w:tcBorders>
          </w:tcPr>
          <w:p w14:paraId="46A9D66F" w14:textId="77777777" w:rsidR="005A27C5" w:rsidRPr="001618F5" w:rsidRDefault="005A27C5" w:rsidP="00496314">
            <w:pPr>
              <w:pStyle w:val="TAC"/>
            </w:pPr>
            <w:r w:rsidRPr="001618F5">
              <w:t>0</w:t>
            </w:r>
          </w:p>
        </w:tc>
        <w:tc>
          <w:tcPr>
            <w:tcW w:w="557" w:type="pct"/>
            <w:tcBorders>
              <w:top w:val="single" w:sz="4" w:space="0" w:color="auto"/>
              <w:left w:val="single" w:sz="4" w:space="0" w:color="auto"/>
              <w:bottom w:val="single" w:sz="4" w:space="0" w:color="auto"/>
              <w:right w:val="single" w:sz="4" w:space="0" w:color="auto"/>
            </w:tcBorders>
          </w:tcPr>
          <w:p w14:paraId="7C9439EF"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D7F8F51"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01A9FC42" w14:textId="77777777" w:rsidR="005A27C5" w:rsidRPr="001618F5" w:rsidRDefault="005A27C5" w:rsidP="00496314">
            <w:pPr>
              <w:pStyle w:val="TAC"/>
            </w:pPr>
          </w:p>
        </w:tc>
      </w:tr>
      <w:tr w:rsidR="005A27C5" w:rsidRPr="001618F5" w14:paraId="7D9D29E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D6294C6" w14:textId="77777777" w:rsidR="005A27C5" w:rsidRPr="001618F5" w:rsidRDefault="005A27C5" w:rsidP="00496314">
            <w:pPr>
              <w:pStyle w:val="TAL"/>
            </w:pPr>
            <w:r w:rsidRPr="001618F5">
              <w:t>Interleave size</w:t>
            </w:r>
          </w:p>
        </w:tc>
        <w:tc>
          <w:tcPr>
            <w:tcW w:w="516" w:type="pct"/>
            <w:tcBorders>
              <w:top w:val="single" w:sz="4" w:space="0" w:color="auto"/>
              <w:left w:val="single" w:sz="4" w:space="0" w:color="auto"/>
              <w:bottom w:val="single" w:sz="4" w:space="0" w:color="auto"/>
              <w:right w:val="single" w:sz="4" w:space="0" w:color="auto"/>
            </w:tcBorders>
          </w:tcPr>
          <w:p w14:paraId="69F238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C80F9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AE5420A"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58236707"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3458E0"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426158" w14:textId="77777777" w:rsidR="005A27C5" w:rsidRPr="001618F5" w:rsidRDefault="005A27C5" w:rsidP="00496314">
            <w:pPr>
              <w:pStyle w:val="TAC"/>
            </w:pPr>
          </w:p>
        </w:tc>
      </w:tr>
      <w:tr w:rsidR="005A27C5" w:rsidRPr="001618F5" w14:paraId="149776A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5CB6CB" w14:textId="77777777" w:rsidR="005A27C5" w:rsidRPr="001618F5" w:rsidRDefault="005A27C5" w:rsidP="00496314">
            <w:pPr>
              <w:pStyle w:val="TAL"/>
            </w:pPr>
            <w:r w:rsidRPr="001618F5">
              <w:t>Beamforming Pre-Coder</w:t>
            </w:r>
          </w:p>
        </w:tc>
        <w:tc>
          <w:tcPr>
            <w:tcW w:w="516" w:type="pct"/>
            <w:tcBorders>
              <w:top w:val="single" w:sz="4" w:space="0" w:color="auto"/>
              <w:left w:val="single" w:sz="4" w:space="0" w:color="auto"/>
              <w:bottom w:val="single" w:sz="4" w:space="0" w:color="auto"/>
              <w:right w:val="single" w:sz="4" w:space="0" w:color="auto"/>
            </w:tcBorders>
          </w:tcPr>
          <w:p w14:paraId="2CDD4E9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411D6760" w14:textId="77777777" w:rsidR="005A27C5" w:rsidRPr="001618F5" w:rsidRDefault="005A27C5" w:rsidP="00496314">
            <w:pPr>
              <w:pStyle w:val="TAC"/>
            </w:pPr>
            <w:r w:rsidRPr="001618F5">
              <w:t>N/A</w:t>
            </w:r>
          </w:p>
        </w:tc>
        <w:tc>
          <w:tcPr>
            <w:tcW w:w="651" w:type="pct"/>
            <w:tcBorders>
              <w:top w:val="single" w:sz="4" w:space="0" w:color="auto"/>
              <w:left w:val="single" w:sz="4" w:space="0" w:color="auto"/>
              <w:bottom w:val="single" w:sz="4" w:space="0" w:color="auto"/>
              <w:right w:val="single" w:sz="4" w:space="0" w:color="auto"/>
            </w:tcBorders>
          </w:tcPr>
          <w:p w14:paraId="2013AA44" w14:textId="77777777" w:rsidR="005A27C5" w:rsidRPr="001618F5" w:rsidRDefault="005A27C5" w:rsidP="00496314">
            <w:pPr>
              <w:pStyle w:val="TAC"/>
            </w:pPr>
            <w:r w:rsidRPr="001618F5">
              <w:t>N/A</w:t>
            </w:r>
          </w:p>
        </w:tc>
        <w:tc>
          <w:tcPr>
            <w:tcW w:w="557" w:type="pct"/>
            <w:tcBorders>
              <w:top w:val="single" w:sz="4" w:space="0" w:color="auto"/>
              <w:left w:val="single" w:sz="4" w:space="0" w:color="auto"/>
              <w:bottom w:val="single" w:sz="4" w:space="0" w:color="auto"/>
              <w:right w:val="single" w:sz="4" w:space="0" w:color="auto"/>
            </w:tcBorders>
          </w:tcPr>
          <w:p w14:paraId="2D77A4C2"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F866D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18E2112" w14:textId="77777777" w:rsidR="005A27C5" w:rsidRPr="001618F5" w:rsidRDefault="005A27C5" w:rsidP="00496314">
            <w:pPr>
              <w:pStyle w:val="TAC"/>
            </w:pPr>
          </w:p>
        </w:tc>
      </w:tr>
      <w:tr w:rsidR="005A27C5" w:rsidRPr="001618F5" w14:paraId="744298F8"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AF803F" w14:textId="77777777" w:rsidR="005A27C5" w:rsidRPr="001618F5" w:rsidRDefault="005A27C5" w:rsidP="00496314">
            <w:pPr>
              <w:pStyle w:val="TAL"/>
            </w:pPr>
            <w:r w:rsidRPr="001618F5">
              <w:t>Aggregation level</w:t>
            </w:r>
          </w:p>
        </w:tc>
        <w:tc>
          <w:tcPr>
            <w:tcW w:w="516" w:type="pct"/>
            <w:tcBorders>
              <w:top w:val="single" w:sz="4" w:space="0" w:color="auto"/>
              <w:left w:val="single" w:sz="4" w:space="0" w:color="auto"/>
              <w:bottom w:val="single" w:sz="4" w:space="0" w:color="auto"/>
              <w:right w:val="single" w:sz="4" w:space="0" w:color="auto"/>
            </w:tcBorders>
            <w:hideMark/>
          </w:tcPr>
          <w:p w14:paraId="14D79E5F" w14:textId="77777777" w:rsidR="005A27C5" w:rsidRPr="001618F5" w:rsidRDefault="005A27C5" w:rsidP="00496314">
            <w:pPr>
              <w:pStyle w:val="TAC"/>
            </w:pPr>
            <w:r w:rsidRPr="001618F5">
              <w:t>CCE</w:t>
            </w:r>
          </w:p>
        </w:tc>
        <w:tc>
          <w:tcPr>
            <w:tcW w:w="651" w:type="pct"/>
            <w:tcBorders>
              <w:top w:val="single" w:sz="4" w:space="0" w:color="auto"/>
              <w:left w:val="single" w:sz="4" w:space="0" w:color="auto"/>
              <w:bottom w:val="single" w:sz="4" w:space="0" w:color="auto"/>
              <w:right w:val="single" w:sz="4" w:space="0" w:color="auto"/>
            </w:tcBorders>
          </w:tcPr>
          <w:p w14:paraId="2EE35FCE" w14:textId="77777777" w:rsidR="005A27C5" w:rsidRPr="001618F5" w:rsidRDefault="005A27C5" w:rsidP="00496314">
            <w:pPr>
              <w:pStyle w:val="TAC"/>
            </w:pPr>
            <w:r>
              <w:t>8</w:t>
            </w:r>
          </w:p>
        </w:tc>
        <w:tc>
          <w:tcPr>
            <w:tcW w:w="651" w:type="pct"/>
            <w:tcBorders>
              <w:top w:val="single" w:sz="4" w:space="0" w:color="auto"/>
              <w:left w:val="single" w:sz="4" w:space="0" w:color="auto"/>
              <w:bottom w:val="single" w:sz="4" w:space="0" w:color="auto"/>
              <w:right w:val="single" w:sz="4" w:space="0" w:color="auto"/>
            </w:tcBorders>
          </w:tcPr>
          <w:p w14:paraId="63DF2BA3" w14:textId="77777777" w:rsidR="005A27C5" w:rsidRPr="001618F5" w:rsidRDefault="005A27C5" w:rsidP="00496314">
            <w:pPr>
              <w:pStyle w:val="TAC"/>
            </w:pPr>
            <w:r>
              <w:t>16</w:t>
            </w:r>
          </w:p>
        </w:tc>
        <w:tc>
          <w:tcPr>
            <w:tcW w:w="557" w:type="pct"/>
            <w:tcBorders>
              <w:top w:val="single" w:sz="4" w:space="0" w:color="auto"/>
              <w:left w:val="single" w:sz="4" w:space="0" w:color="auto"/>
              <w:bottom w:val="single" w:sz="4" w:space="0" w:color="auto"/>
              <w:right w:val="single" w:sz="4" w:space="0" w:color="auto"/>
            </w:tcBorders>
          </w:tcPr>
          <w:p w14:paraId="039A0933"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75F9C1B"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9F48296" w14:textId="77777777" w:rsidR="005A27C5" w:rsidRPr="001618F5" w:rsidRDefault="005A27C5" w:rsidP="00496314">
            <w:pPr>
              <w:pStyle w:val="TAC"/>
            </w:pPr>
          </w:p>
        </w:tc>
      </w:tr>
      <w:tr w:rsidR="005A27C5" w:rsidRPr="001618F5" w14:paraId="7E12772B"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9F35230" w14:textId="77777777" w:rsidR="005A27C5" w:rsidRPr="001618F5" w:rsidRDefault="005A27C5" w:rsidP="00496314">
            <w:pPr>
              <w:pStyle w:val="TAL"/>
            </w:pPr>
            <w:r w:rsidRPr="001618F5">
              <w:t>DCI formats</w:t>
            </w:r>
          </w:p>
        </w:tc>
        <w:tc>
          <w:tcPr>
            <w:tcW w:w="516" w:type="pct"/>
            <w:tcBorders>
              <w:top w:val="single" w:sz="4" w:space="0" w:color="auto"/>
              <w:left w:val="single" w:sz="4" w:space="0" w:color="auto"/>
              <w:bottom w:val="single" w:sz="4" w:space="0" w:color="auto"/>
              <w:right w:val="single" w:sz="4" w:space="0" w:color="auto"/>
            </w:tcBorders>
          </w:tcPr>
          <w:p w14:paraId="46A4CB16"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3B0FE80E" w14:textId="77777777" w:rsidR="005A27C5" w:rsidRPr="001618F5" w:rsidRDefault="005A27C5" w:rsidP="00496314">
            <w:pPr>
              <w:pStyle w:val="TAC"/>
            </w:pPr>
            <w:r w:rsidRPr="001618F5">
              <w:t xml:space="preserve">Note 1 </w:t>
            </w:r>
          </w:p>
        </w:tc>
        <w:tc>
          <w:tcPr>
            <w:tcW w:w="651" w:type="pct"/>
            <w:tcBorders>
              <w:top w:val="single" w:sz="4" w:space="0" w:color="auto"/>
              <w:left w:val="single" w:sz="4" w:space="0" w:color="auto"/>
              <w:bottom w:val="single" w:sz="4" w:space="0" w:color="auto"/>
              <w:right w:val="single" w:sz="4" w:space="0" w:color="auto"/>
            </w:tcBorders>
          </w:tcPr>
          <w:p w14:paraId="6C462B7D" w14:textId="77777777" w:rsidR="005A27C5" w:rsidRPr="001618F5" w:rsidRDefault="005A27C5" w:rsidP="00496314">
            <w:pPr>
              <w:pStyle w:val="TAC"/>
            </w:pPr>
            <w:r w:rsidRPr="001618F5">
              <w:t>Note 1</w:t>
            </w:r>
          </w:p>
        </w:tc>
        <w:tc>
          <w:tcPr>
            <w:tcW w:w="557" w:type="pct"/>
            <w:tcBorders>
              <w:top w:val="single" w:sz="4" w:space="0" w:color="auto"/>
              <w:left w:val="single" w:sz="4" w:space="0" w:color="auto"/>
              <w:bottom w:val="single" w:sz="4" w:space="0" w:color="auto"/>
              <w:right w:val="single" w:sz="4" w:space="0" w:color="auto"/>
            </w:tcBorders>
          </w:tcPr>
          <w:p w14:paraId="5AFF426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DA3947C"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7840075" w14:textId="77777777" w:rsidR="005A27C5" w:rsidRPr="001618F5" w:rsidRDefault="005A27C5" w:rsidP="00496314">
            <w:pPr>
              <w:pStyle w:val="TAC"/>
            </w:pPr>
          </w:p>
        </w:tc>
      </w:tr>
      <w:tr w:rsidR="005A27C5" w:rsidRPr="001618F5" w14:paraId="0B5AB9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572B7B1" w14:textId="77777777" w:rsidR="005A27C5" w:rsidRPr="001618F5" w:rsidRDefault="005A27C5" w:rsidP="00496314">
            <w:pPr>
              <w:pStyle w:val="TAL"/>
            </w:pPr>
            <w:r w:rsidRPr="001618F5">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3CFDB993" w14:textId="77777777" w:rsidR="005A27C5" w:rsidRPr="001618F5" w:rsidRDefault="005A27C5" w:rsidP="00496314">
            <w:pPr>
              <w:pStyle w:val="TAC"/>
            </w:pPr>
            <w:r w:rsidRPr="001618F5">
              <w:t>bits</w:t>
            </w:r>
          </w:p>
        </w:tc>
        <w:tc>
          <w:tcPr>
            <w:tcW w:w="651" w:type="pct"/>
            <w:tcBorders>
              <w:top w:val="single" w:sz="4" w:space="0" w:color="auto"/>
              <w:left w:val="single" w:sz="4" w:space="0" w:color="auto"/>
              <w:bottom w:val="single" w:sz="4" w:space="0" w:color="auto"/>
              <w:right w:val="single" w:sz="4" w:space="0" w:color="auto"/>
            </w:tcBorders>
          </w:tcPr>
          <w:p w14:paraId="6CC4FFAF" w14:textId="77777777" w:rsidR="005A27C5" w:rsidRPr="001618F5" w:rsidRDefault="005A27C5" w:rsidP="00496314">
            <w:pPr>
              <w:pStyle w:val="TAC"/>
            </w:pPr>
            <w:r w:rsidRPr="001618F5">
              <w:t>Note 2</w:t>
            </w:r>
          </w:p>
        </w:tc>
        <w:tc>
          <w:tcPr>
            <w:tcW w:w="651" w:type="pct"/>
            <w:tcBorders>
              <w:top w:val="single" w:sz="4" w:space="0" w:color="auto"/>
              <w:left w:val="single" w:sz="4" w:space="0" w:color="auto"/>
              <w:bottom w:val="single" w:sz="4" w:space="0" w:color="auto"/>
              <w:right w:val="single" w:sz="4" w:space="0" w:color="auto"/>
            </w:tcBorders>
          </w:tcPr>
          <w:p w14:paraId="5C91E11F" w14:textId="77777777" w:rsidR="005A27C5" w:rsidRPr="001618F5" w:rsidRDefault="005A27C5" w:rsidP="00496314">
            <w:pPr>
              <w:pStyle w:val="TAC"/>
            </w:pPr>
            <w:r w:rsidRPr="001618F5">
              <w:t>Note 2</w:t>
            </w:r>
          </w:p>
        </w:tc>
        <w:tc>
          <w:tcPr>
            <w:tcW w:w="557" w:type="pct"/>
            <w:tcBorders>
              <w:top w:val="single" w:sz="4" w:space="0" w:color="auto"/>
              <w:left w:val="single" w:sz="4" w:space="0" w:color="auto"/>
              <w:bottom w:val="single" w:sz="4" w:space="0" w:color="auto"/>
              <w:right w:val="single" w:sz="4" w:space="0" w:color="auto"/>
            </w:tcBorders>
          </w:tcPr>
          <w:p w14:paraId="6376488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C9ADA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3179924" w14:textId="77777777" w:rsidR="005A27C5" w:rsidRPr="001618F5" w:rsidRDefault="005A27C5" w:rsidP="00496314">
            <w:pPr>
              <w:pStyle w:val="TAC"/>
            </w:pPr>
          </w:p>
        </w:tc>
      </w:tr>
      <w:tr w:rsidR="005A27C5" w:rsidRPr="001618F5" w14:paraId="625942C6"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2957D2E" w14:textId="77777777" w:rsidR="005A27C5" w:rsidRPr="001618F5" w:rsidRDefault="005A27C5" w:rsidP="00496314">
            <w:pPr>
              <w:pStyle w:val="TAN"/>
            </w:pPr>
            <w:r w:rsidRPr="001618F5">
              <w:t>Note 1:</w:t>
            </w:r>
            <w:r w:rsidRPr="001618F5">
              <w:tab/>
              <w:t>DCI format shall depend upon the test configuration.</w:t>
            </w:r>
          </w:p>
          <w:p w14:paraId="2BF0138C" w14:textId="77777777" w:rsidR="005A27C5" w:rsidRPr="001618F5" w:rsidRDefault="005A27C5" w:rsidP="00496314">
            <w:pPr>
              <w:pStyle w:val="TAN"/>
            </w:pPr>
            <w:r w:rsidRPr="001618F5">
              <w:t>Note 2:</w:t>
            </w:r>
            <w:r w:rsidRPr="001618F5">
              <w:tab/>
              <w:t>Payload size shall depend upon the test configuration</w:t>
            </w:r>
          </w:p>
          <w:p w14:paraId="342AA06D" w14:textId="77777777" w:rsidR="005A27C5" w:rsidRPr="001618F5" w:rsidRDefault="005A27C5" w:rsidP="00496314">
            <w:pPr>
              <w:pStyle w:val="TAN"/>
            </w:pPr>
            <w:r w:rsidRPr="001618F5">
              <w:t>Note 3:</w:t>
            </w:r>
            <w:r w:rsidRPr="001618F5">
              <w:tab/>
              <w:t>Allocated in the resource blocks where the associated RMC is scheduled.</w:t>
            </w:r>
          </w:p>
        </w:tc>
      </w:tr>
    </w:tbl>
    <w:p w14:paraId="15638338" w14:textId="77777777" w:rsidR="005A27C5" w:rsidRPr="001618F5" w:rsidRDefault="005A27C5" w:rsidP="005A27C5"/>
    <w:p w14:paraId="25ADB44B" w14:textId="77777777" w:rsidR="005A27C5" w:rsidRPr="00A10D26" w:rsidRDefault="005A27C5" w:rsidP="005A27C5">
      <w:pPr>
        <w:pStyle w:val="TH"/>
        <w:rPr>
          <w:lang w:eastAsia="ja-JP"/>
        </w:rPr>
      </w:pPr>
      <w:r w:rsidRPr="001618F5">
        <w:t>Table A.3.1.3.2-</w:t>
      </w:r>
      <w:r>
        <w:rPr>
          <w:rFonts w:hint="eastAsia"/>
          <w:lang w:eastAsia="ja-JP"/>
        </w:rPr>
        <w:t>5</w:t>
      </w:r>
      <w:r w:rsidRPr="001618F5">
        <w:t>: Control Channel RMC for TDD with SCS=30KHz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877"/>
        <w:gridCol w:w="1107"/>
        <w:gridCol w:w="1107"/>
        <w:gridCol w:w="1052"/>
        <w:gridCol w:w="1052"/>
        <w:gridCol w:w="1054"/>
      </w:tblGrid>
      <w:tr w:rsidR="005A27C5" w:rsidRPr="001618F5" w14:paraId="1B93F015"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3EA5686" w14:textId="77777777" w:rsidR="005A27C5" w:rsidRPr="001618F5" w:rsidRDefault="005A27C5" w:rsidP="00496314">
            <w:pPr>
              <w:pStyle w:val="TAH"/>
            </w:pPr>
            <w:r w:rsidRPr="001618F5">
              <w:t>Parameter</w:t>
            </w:r>
          </w:p>
        </w:tc>
        <w:tc>
          <w:tcPr>
            <w:tcW w:w="547" w:type="pct"/>
            <w:tcBorders>
              <w:top w:val="single" w:sz="4" w:space="0" w:color="auto"/>
              <w:left w:val="single" w:sz="4" w:space="0" w:color="auto"/>
              <w:bottom w:val="single" w:sz="4" w:space="0" w:color="auto"/>
              <w:right w:val="single" w:sz="4" w:space="0" w:color="auto"/>
            </w:tcBorders>
            <w:hideMark/>
          </w:tcPr>
          <w:p w14:paraId="20060BC7" w14:textId="77777777" w:rsidR="005A27C5" w:rsidRPr="001618F5" w:rsidRDefault="005A27C5" w:rsidP="00496314">
            <w:pPr>
              <w:pStyle w:val="TAH"/>
            </w:pPr>
            <w:r w:rsidRPr="001618F5">
              <w:t>Unit</w:t>
            </w:r>
          </w:p>
        </w:tc>
        <w:tc>
          <w:tcPr>
            <w:tcW w:w="3451" w:type="pct"/>
            <w:gridSpan w:val="5"/>
            <w:tcBorders>
              <w:top w:val="single" w:sz="4" w:space="0" w:color="auto"/>
              <w:left w:val="single" w:sz="4" w:space="0" w:color="auto"/>
              <w:bottom w:val="single" w:sz="4" w:space="0" w:color="auto"/>
              <w:right w:val="single" w:sz="4" w:space="0" w:color="auto"/>
            </w:tcBorders>
          </w:tcPr>
          <w:p w14:paraId="22FE9481" w14:textId="77777777" w:rsidR="005A27C5" w:rsidRPr="001618F5" w:rsidRDefault="005A27C5" w:rsidP="00496314">
            <w:pPr>
              <w:pStyle w:val="TAH"/>
            </w:pPr>
            <w:r w:rsidRPr="001618F5">
              <w:t>Value</w:t>
            </w:r>
          </w:p>
        </w:tc>
      </w:tr>
      <w:tr w:rsidR="005A27C5" w:rsidRPr="001618F5" w14:paraId="72BEDCB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56E1997" w14:textId="77777777" w:rsidR="005A27C5" w:rsidRPr="001618F5" w:rsidRDefault="005A27C5" w:rsidP="00496314">
            <w:pPr>
              <w:pStyle w:val="TAL"/>
            </w:pPr>
            <w:r w:rsidRPr="001618F5">
              <w:t>Reference channel</w:t>
            </w:r>
          </w:p>
        </w:tc>
        <w:tc>
          <w:tcPr>
            <w:tcW w:w="547" w:type="pct"/>
            <w:tcBorders>
              <w:top w:val="single" w:sz="4" w:space="0" w:color="auto"/>
              <w:left w:val="single" w:sz="4" w:space="0" w:color="auto"/>
              <w:bottom w:val="single" w:sz="4" w:space="0" w:color="auto"/>
              <w:right w:val="single" w:sz="4" w:space="0" w:color="auto"/>
            </w:tcBorders>
          </w:tcPr>
          <w:p w14:paraId="3BD8860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9AA204"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1</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53466DBC"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2</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4FECAF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25B66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FD3FDDD" w14:textId="77777777" w:rsidR="005A27C5" w:rsidRPr="001618F5" w:rsidRDefault="005A27C5" w:rsidP="00496314">
            <w:pPr>
              <w:pStyle w:val="TAC"/>
            </w:pPr>
          </w:p>
        </w:tc>
      </w:tr>
      <w:tr w:rsidR="005A27C5" w:rsidRPr="001618F5" w14:paraId="2B2173D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25C1EE" w14:textId="77777777" w:rsidR="005A27C5" w:rsidRPr="001618F5" w:rsidRDefault="005A27C5" w:rsidP="00496314">
            <w:pPr>
              <w:pStyle w:val="TAL"/>
            </w:pPr>
            <w:r w:rsidRPr="001618F5">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68D8787" w14:textId="77777777" w:rsidR="005A27C5" w:rsidRPr="001618F5" w:rsidRDefault="005A27C5" w:rsidP="00496314">
            <w:pPr>
              <w:pStyle w:val="TAC"/>
            </w:pPr>
            <w:r w:rsidRPr="001618F5">
              <w:t>MHz</w:t>
            </w:r>
          </w:p>
        </w:tc>
        <w:tc>
          <w:tcPr>
            <w:tcW w:w="690" w:type="pct"/>
            <w:tcBorders>
              <w:top w:val="single" w:sz="4" w:space="0" w:color="auto"/>
              <w:left w:val="single" w:sz="4" w:space="0" w:color="auto"/>
              <w:bottom w:val="single" w:sz="4" w:space="0" w:color="auto"/>
              <w:right w:val="single" w:sz="4" w:space="0" w:color="auto"/>
            </w:tcBorders>
          </w:tcPr>
          <w:p w14:paraId="7E950521" w14:textId="77777777" w:rsidR="005A27C5" w:rsidRPr="001618F5" w:rsidRDefault="005A27C5" w:rsidP="00496314">
            <w:pPr>
              <w:pStyle w:val="TAC"/>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5F2C0F2" w14:textId="77777777" w:rsidR="005A27C5" w:rsidRPr="001618F5" w:rsidRDefault="005A27C5" w:rsidP="00496314">
            <w:pPr>
              <w:pStyle w:val="TAC"/>
              <w:rPr>
                <w:lang w:eastAsia="zh-CN"/>
              </w:rPr>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CE0C46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5DC728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21575D" w14:textId="77777777" w:rsidR="005A27C5" w:rsidRPr="001618F5" w:rsidRDefault="005A27C5" w:rsidP="00496314">
            <w:pPr>
              <w:pStyle w:val="TAC"/>
            </w:pPr>
          </w:p>
        </w:tc>
      </w:tr>
      <w:tr w:rsidR="005A27C5" w:rsidRPr="001618F5" w14:paraId="4B69F129"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D65A58B" w14:textId="77777777" w:rsidR="005A27C5" w:rsidRPr="001618F5" w:rsidRDefault="005A27C5" w:rsidP="00496314">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F8CA64D" w14:textId="77777777" w:rsidR="005A27C5" w:rsidRPr="001618F5" w:rsidRDefault="005A27C5" w:rsidP="00496314">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51D4CBE3"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B9E9D4D"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3F058B0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52B2A54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A7AFDDE" w14:textId="77777777" w:rsidR="005A27C5" w:rsidRPr="001618F5" w:rsidRDefault="005A27C5" w:rsidP="00496314">
            <w:pPr>
              <w:pStyle w:val="TAC"/>
            </w:pPr>
          </w:p>
        </w:tc>
      </w:tr>
      <w:tr w:rsidR="005A27C5" w:rsidRPr="001618F5" w14:paraId="409E210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A557E9F"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7CE77399" w14:textId="77777777" w:rsidR="005A27C5" w:rsidRPr="001618F5" w:rsidRDefault="005A27C5" w:rsidP="00496314">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564AAC9E"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09CD02F1"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18F68D5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99793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CBB2FB" w14:textId="77777777" w:rsidR="005A27C5" w:rsidRPr="001618F5" w:rsidRDefault="005A27C5" w:rsidP="00496314">
            <w:pPr>
              <w:pStyle w:val="TAC"/>
            </w:pPr>
          </w:p>
        </w:tc>
      </w:tr>
      <w:tr w:rsidR="005A27C5" w:rsidRPr="001618F5" w14:paraId="3270993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D65B4DB" w14:textId="77777777" w:rsidR="005A27C5" w:rsidRPr="001618F5" w:rsidRDefault="005A27C5" w:rsidP="00496314">
            <w:pPr>
              <w:pStyle w:val="TAL"/>
            </w:pPr>
            <w:r w:rsidRPr="001618F5">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11D7E89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30290B8"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3476AE99"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4814EF8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63721D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C19BCE5" w14:textId="77777777" w:rsidR="005A27C5" w:rsidRPr="001618F5" w:rsidRDefault="005A27C5" w:rsidP="00496314">
            <w:pPr>
              <w:pStyle w:val="TAC"/>
            </w:pPr>
          </w:p>
        </w:tc>
      </w:tr>
      <w:tr w:rsidR="005A27C5" w:rsidRPr="001618F5" w14:paraId="1585613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4B204AF" w14:textId="77777777" w:rsidR="005A27C5" w:rsidRPr="001618F5" w:rsidRDefault="005A27C5" w:rsidP="00496314">
            <w:pPr>
              <w:pStyle w:val="TAL"/>
            </w:pPr>
            <w:r w:rsidRPr="001618F5">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5C6A682B" w14:textId="77777777" w:rsidR="005A27C5" w:rsidRPr="001618F5" w:rsidRDefault="005A27C5" w:rsidP="00496314">
            <w:pPr>
              <w:pStyle w:val="TAC"/>
            </w:pPr>
            <w:r w:rsidRPr="001618F5">
              <w:t>symbols</w:t>
            </w:r>
          </w:p>
        </w:tc>
        <w:tc>
          <w:tcPr>
            <w:tcW w:w="690" w:type="pct"/>
            <w:tcBorders>
              <w:top w:val="single" w:sz="4" w:space="0" w:color="auto"/>
              <w:left w:val="single" w:sz="4" w:space="0" w:color="auto"/>
              <w:bottom w:val="single" w:sz="4" w:space="0" w:color="auto"/>
              <w:right w:val="single" w:sz="4" w:space="0" w:color="auto"/>
            </w:tcBorders>
          </w:tcPr>
          <w:p w14:paraId="792B151B"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04D5A4B3"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131C0C1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09B15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E62E27" w14:textId="77777777" w:rsidR="005A27C5" w:rsidRPr="001618F5" w:rsidRDefault="005A27C5" w:rsidP="00496314">
            <w:pPr>
              <w:pStyle w:val="TAC"/>
            </w:pPr>
          </w:p>
        </w:tc>
      </w:tr>
      <w:tr w:rsidR="005A27C5" w:rsidRPr="001618F5" w14:paraId="445F2E14"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8EE522B" w14:textId="77777777" w:rsidR="005A27C5" w:rsidRPr="001618F5" w:rsidRDefault="005A27C5" w:rsidP="00496314">
            <w:pPr>
              <w:pStyle w:val="TAL"/>
            </w:pPr>
            <w:r w:rsidRPr="001618F5">
              <w:t>REG bundle size</w:t>
            </w:r>
          </w:p>
        </w:tc>
        <w:tc>
          <w:tcPr>
            <w:tcW w:w="547" w:type="pct"/>
            <w:tcBorders>
              <w:top w:val="single" w:sz="4" w:space="0" w:color="auto"/>
              <w:left w:val="single" w:sz="4" w:space="0" w:color="auto"/>
              <w:bottom w:val="single" w:sz="4" w:space="0" w:color="auto"/>
              <w:right w:val="single" w:sz="4" w:space="0" w:color="auto"/>
            </w:tcBorders>
          </w:tcPr>
          <w:p w14:paraId="29D30C6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08F513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52A77C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940EE5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B05826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D67DB91" w14:textId="77777777" w:rsidR="005A27C5" w:rsidRPr="001618F5" w:rsidRDefault="005A27C5" w:rsidP="00496314">
            <w:pPr>
              <w:pStyle w:val="TAC"/>
            </w:pPr>
          </w:p>
        </w:tc>
      </w:tr>
      <w:tr w:rsidR="005A27C5" w:rsidRPr="001618F5" w14:paraId="622C75D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779E65" w14:textId="77777777" w:rsidR="005A27C5" w:rsidRPr="001618F5" w:rsidRDefault="005A27C5" w:rsidP="00496314">
            <w:pPr>
              <w:pStyle w:val="TAL"/>
            </w:pPr>
            <w:r w:rsidRPr="001618F5">
              <w:t>DMRS precoder granularity</w:t>
            </w:r>
          </w:p>
        </w:tc>
        <w:tc>
          <w:tcPr>
            <w:tcW w:w="547" w:type="pct"/>
            <w:tcBorders>
              <w:top w:val="single" w:sz="4" w:space="0" w:color="auto"/>
              <w:left w:val="single" w:sz="4" w:space="0" w:color="auto"/>
              <w:bottom w:val="single" w:sz="4" w:space="0" w:color="auto"/>
              <w:right w:val="single" w:sz="4" w:space="0" w:color="auto"/>
            </w:tcBorders>
          </w:tcPr>
          <w:p w14:paraId="1204361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9C39C5"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7261087D"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F8FA00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3FA95F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F58F144" w14:textId="77777777" w:rsidR="005A27C5" w:rsidRPr="001618F5" w:rsidRDefault="005A27C5" w:rsidP="00496314">
            <w:pPr>
              <w:pStyle w:val="TAC"/>
            </w:pPr>
          </w:p>
        </w:tc>
      </w:tr>
      <w:tr w:rsidR="005A27C5" w:rsidRPr="001618F5" w14:paraId="7CFA69D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EB0FB5D" w14:textId="77777777" w:rsidR="005A27C5" w:rsidRPr="001618F5" w:rsidRDefault="005A27C5" w:rsidP="00496314">
            <w:pPr>
              <w:pStyle w:val="TAL"/>
            </w:pPr>
            <w:r w:rsidRPr="001618F5">
              <w:t>CCE to REG mapping</w:t>
            </w:r>
          </w:p>
        </w:tc>
        <w:tc>
          <w:tcPr>
            <w:tcW w:w="547" w:type="pct"/>
            <w:tcBorders>
              <w:top w:val="single" w:sz="4" w:space="0" w:color="auto"/>
              <w:left w:val="single" w:sz="4" w:space="0" w:color="auto"/>
              <w:bottom w:val="single" w:sz="4" w:space="0" w:color="auto"/>
              <w:right w:val="single" w:sz="4" w:space="0" w:color="auto"/>
            </w:tcBorders>
          </w:tcPr>
          <w:p w14:paraId="46A8053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DCCE12"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4FDA6021"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07A6B8C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20BFF5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4E8969" w14:textId="77777777" w:rsidR="005A27C5" w:rsidRPr="001618F5" w:rsidRDefault="005A27C5" w:rsidP="00496314">
            <w:pPr>
              <w:pStyle w:val="TAC"/>
            </w:pPr>
          </w:p>
        </w:tc>
      </w:tr>
      <w:tr w:rsidR="005A27C5" w:rsidRPr="001618F5" w14:paraId="43702518"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DBA6D9D" w14:textId="77777777" w:rsidR="005A27C5" w:rsidRPr="001618F5" w:rsidRDefault="005A27C5" w:rsidP="00496314">
            <w:pPr>
              <w:pStyle w:val="TAL"/>
            </w:pPr>
            <w:r w:rsidRPr="001618F5">
              <w:t>Interleave n_shift</w:t>
            </w:r>
          </w:p>
        </w:tc>
        <w:tc>
          <w:tcPr>
            <w:tcW w:w="547" w:type="pct"/>
            <w:tcBorders>
              <w:top w:val="single" w:sz="4" w:space="0" w:color="auto"/>
              <w:left w:val="single" w:sz="4" w:space="0" w:color="auto"/>
              <w:bottom w:val="single" w:sz="4" w:space="0" w:color="auto"/>
              <w:right w:val="single" w:sz="4" w:space="0" w:color="auto"/>
            </w:tcBorders>
          </w:tcPr>
          <w:p w14:paraId="640BEF1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8DFEAAC"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013A8D7F"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3E52FFC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12B497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4AD3251" w14:textId="77777777" w:rsidR="005A27C5" w:rsidRPr="001618F5" w:rsidRDefault="005A27C5" w:rsidP="00496314">
            <w:pPr>
              <w:pStyle w:val="TAC"/>
            </w:pPr>
          </w:p>
        </w:tc>
      </w:tr>
      <w:tr w:rsidR="005A27C5" w:rsidRPr="001618F5" w14:paraId="0DB1D85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04BD120" w14:textId="77777777" w:rsidR="005A27C5" w:rsidRPr="001618F5" w:rsidRDefault="005A27C5" w:rsidP="00496314">
            <w:pPr>
              <w:pStyle w:val="TAL"/>
            </w:pPr>
            <w:r w:rsidRPr="001618F5">
              <w:t>Interleave size</w:t>
            </w:r>
          </w:p>
        </w:tc>
        <w:tc>
          <w:tcPr>
            <w:tcW w:w="547" w:type="pct"/>
            <w:tcBorders>
              <w:top w:val="single" w:sz="4" w:space="0" w:color="auto"/>
              <w:left w:val="single" w:sz="4" w:space="0" w:color="auto"/>
              <w:bottom w:val="single" w:sz="4" w:space="0" w:color="auto"/>
              <w:right w:val="single" w:sz="4" w:space="0" w:color="auto"/>
            </w:tcBorders>
          </w:tcPr>
          <w:p w14:paraId="37A2967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3720A0C"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78F85382"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69A8AAD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6AE193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00A7EDD" w14:textId="77777777" w:rsidR="005A27C5" w:rsidRPr="001618F5" w:rsidRDefault="005A27C5" w:rsidP="00496314">
            <w:pPr>
              <w:pStyle w:val="TAC"/>
            </w:pPr>
          </w:p>
        </w:tc>
      </w:tr>
      <w:tr w:rsidR="005A27C5" w:rsidRPr="001618F5" w14:paraId="13C6C6C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AC5B608" w14:textId="77777777" w:rsidR="005A27C5" w:rsidRPr="001618F5" w:rsidRDefault="005A27C5" w:rsidP="00496314">
            <w:pPr>
              <w:pStyle w:val="TAL"/>
            </w:pPr>
            <w:r w:rsidRPr="001618F5">
              <w:t>Beamforming Pre-Coder</w:t>
            </w:r>
          </w:p>
        </w:tc>
        <w:tc>
          <w:tcPr>
            <w:tcW w:w="547" w:type="pct"/>
            <w:tcBorders>
              <w:top w:val="single" w:sz="4" w:space="0" w:color="auto"/>
              <w:left w:val="single" w:sz="4" w:space="0" w:color="auto"/>
              <w:bottom w:val="single" w:sz="4" w:space="0" w:color="auto"/>
              <w:right w:val="single" w:sz="4" w:space="0" w:color="auto"/>
            </w:tcBorders>
          </w:tcPr>
          <w:p w14:paraId="0DE539BC"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DE49945"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35D8B9D8"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565E5BC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F39FA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93FE87D" w14:textId="77777777" w:rsidR="005A27C5" w:rsidRPr="001618F5" w:rsidRDefault="005A27C5" w:rsidP="00496314">
            <w:pPr>
              <w:pStyle w:val="TAC"/>
            </w:pPr>
          </w:p>
        </w:tc>
      </w:tr>
      <w:tr w:rsidR="005A27C5" w:rsidRPr="001618F5" w14:paraId="472CA9C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BC458B8" w14:textId="77777777" w:rsidR="005A27C5" w:rsidRPr="001618F5" w:rsidRDefault="005A27C5" w:rsidP="00496314">
            <w:pPr>
              <w:pStyle w:val="TAL"/>
            </w:pPr>
            <w:r w:rsidRPr="001618F5">
              <w:t>Aggregation level</w:t>
            </w:r>
          </w:p>
        </w:tc>
        <w:tc>
          <w:tcPr>
            <w:tcW w:w="547" w:type="pct"/>
            <w:tcBorders>
              <w:top w:val="single" w:sz="4" w:space="0" w:color="auto"/>
              <w:left w:val="single" w:sz="4" w:space="0" w:color="auto"/>
              <w:bottom w:val="single" w:sz="4" w:space="0" w:color="auto"/>
              <w:right w:val="single" w:sz="4" w:space="0" w:color="auto"/>
            </w:tcBorders>
            <w:hideMark/>
          </w:tcPr>
          <w:p w14:paraId="468C6CED" w14:textId="77777777" w:rsidR="005A27C5" w:rsidRPr="001618F5" w:rsidRDefault="005A27C5" w:rsidP="00496314">
            <w:pPr>
              <w:pStyle w:val="TAC"/>
            </w:pPr>
            <w:r w:rsidRPr="001618F5">
              <w:t>CCE</w:t>
            </w:r>
          </w:p>
        </w:tc>
        <w:tc>
          <w:tcPr>
            <w:tcW w:w="690" w:type="pct"/>
            <w:tcBorders>
              <w:top w:val="single" w:sz="4" w:space="0" w:color="auto"/>
              <w:left w:val="single" w:sz="4" w:space="0" w:color="auto"/>
              <w:bottom w:val="single" w:sz="4" w:space="0" w:color="auto"/>
              <w:right w:val="single" w:sz="4" w:space="0" w:color="auto"/>
            </w:tcBorders>
          </w:tcPr>
          <w:p w14:paraId="143B9106" w14:textId="77777777" w:rsidR="005A27C5" w:rsidRPr="001618F5" w:rsidRDefault="005A27C5" w:rsidP="00496314">
            <w:pPr>
              <w:pStyle w:val="TAC"/>
            </w:pPr>
            <w:r>
              <w:t>8</w:t>
            </w:r>
          </w:p>
        </w:tc>
        <w:tc>
          <w:tcPr>
            <w:tcW w:w="690" w:type="pct"/>
            <w:tcBorders>
              <w:top w:val="single" w:sz="4" w:space="0" w:color="auto"/>
              <w:left w:val="single" w:sz="4" w:space="0" w:color="auto"/>
              <w:bottom w:val="single" w:sz="4" w:space="0" w:color="auto"/>
              <w:right w:val="single" w:sz="4" w:space="0" w:color="auto"/>
            </w:tcBorders>
          </w:tcPr>
          <w:p w14:paraId="4C374D40" w14:textId="77777777" w:rsidR="005A27C5" w:rsidRPr="001618F5" w:rsidRDefault="005A27C5" w:rsidP="00496314">
            <w:pPr>
              <w:pStyle w:val="TAC"/>
            </w:pPr>
            <w:r>
              <w:t>16</w:t>
            </w:r>
          </w:p>
        </w:tc>
        <w:tc>
          <w:tcPr>
            <w:tcW w:w="690" w:type="pct"/>
            <w:tcBorders>
              <w:top w:val="single" w:sz="4" w:space="0" w:color="auto"/>
              <w:left w:val="single" w:sz="4" w:space="0" w:color="auto"/>
              <w:bottom w:val="single" w:sz="4" w:space="0" w:color="auto"/>
              <w:right w:val="single" w:sz="4" w:space="0" w:color="auto"/>
            </w:tcBorders>
          </w:tcPr>
          <w:p w14:paraId="009B615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3F1752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286EBA" w14:textId="77777777" w:rsidR="005A27C5" w:rsidRPr="001618F5" w:rsidRDefault="005A27C5" w:rsidP="00496314">
            <w:pPr>
              <w:pStyle w:val="TAC"/>
            </w:pPr>
          </w:p>
        </w:tc>
      </w:tr>
      <w:tr w:rsidR="005A27C5" w:rsidRPr="001618F5" w14:paraId="746F5A9F"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77A8A85" w14:textId="77777777" w:rsidR="005A27C5" w:rsidRPr="001618F5" w:rsidRDefault="005A27C5" w:rsidP="00496314">
            <w:pPr>
              <w:pStyle w:val="TAL"/>
            </w:pPr>
            <w:r w:rsidRPr="001618F5">
              <w:t>DCI formats</w:t>
            </w:r>
          </w:p>
        </w:tc>
        <w:tc>
          <w:tcPr>
            <w:tcW w:w="547" w:type="pct"/>
            <w:tcBorders>
              <w:top w:val="single" w:sz="4" w:space="0" w:color="auto"/>
              <w:left w:val="single" w:sz="4" w:space="0" w:color="auto"/>
              <w:bottom w:val="single" w:sz="4" w:space="0" w:color="auto"/>
              <w:right w:val="single" w:sz="4" w:space="0" w:color="auto"/>
            </w:tcBorders>
          </w:tcPr>
          <w:p w14:paraId="5320C58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463172" w14:textId="77777777" w:rsidR="005A27C5" w:rsidRPr="001618F5" w:rsidRDefault="005A27C5" w:rsidP="00496314">
            <w:pPr>
              <w:pStyle w:val="TAC"/>
            </w:pPr>
            <w:r w:rsidRPr="001618F5">
              <w:t xml:space="preserve">Note 1 </w:t>
            </w:r>
          </w:p>
        </w:tc>
        <w:tc>
          <w:tcPr>
            <w:tcW w:w="690" w:type="pct"/>
            <w:tcBorders>
              <w:top w:val="single" w:sz="4" w:space="0" w:color="auto"/>
              <w:left w:val="single" w:sz="4" w:space="0" w:color="auto"/>
              <w:bottom w:val="single" w:sz="4" w:space="0" w:color="auto"/>
              <w:right w:val="single" w:sz="4" w:space="0" w:color="auto"/>
            </w:tcBorders>
          </w:tcPr>
          <w:p w14:paraId="3EE3A9BF" w14:textId="77777777" w:rsidR="005A27C5" w:rsidRPr="001618F5" w:rsidRDefault="005A27C5" w:rsidP="00496314">
            <w:pPr>
              <w:pStyle w:val="TAC"/>
            </w:pPr>
            <w:r w:rsidRPr="001618F5">
              <w:t>Note 1</w:t>
            </w:r>
          </w:p>
        </w:tc>
        <w:tc>
          <w:tcPr>
            <w:tcW w:w="690" w:type="pct"/>
            <w:tcBorders>
              <w:top w:val="single" w:sz="4" w:space="0" w:color="auto"/>
              <w:left w:val="single" w:sz="4" w:space="0" w:color="auto"/>
              <w:bottom w:val="single" w:sz="4" w:space="0" w:color="auto"/>
              <w:right w:val="single" w:sz="4" w:space="0" w:color="auto"/>
            </w:tcBorders>
          </w:tcPr>
          <w:p w14:paraId="3EF3DB3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2E2D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2A44ECA" w14:textId="77777777" w:rsidR="005A27C5" w:rsidRPr="001618F5" w:rsidRDefault="005A27C5" w:rsidP="00496314">
            <w:pPr>
              <w:pStyle w:val="TAC"/>
            </w:pPr>
          </w:p>
        </w:tc>
      </w:tr>
      <w:tr w:rsidR="005A27C5" w:rsidRPr="001618F5" w14:paraId="74529D5D"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EF46B4A" w14:textId="77777777" w:rsidR="005A27C5" w:rsidRPr="001618F5" w:rsidRDefault="005A27C5" w:rsidP="00496314">
            <w:pPr>
              <w:pStyle w:val="TAL"/>
            </w:pPr>
            <w:r w:rsidRPr="001618F5">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31C4EB72" w14:textId="77777777" w:rsidR="005A27C5" w:rsidRPr="001618F5" w:rsidRDefault="005A27C5" w:rsidP="00496314">
            <w:pPr>
              <w:pStyle w:val="TAC"/>
            </w:pPr>
            <w:r w:rsidRPr="001618F5">
              <w:t>bits</w:t>
            </w:r>
          </w:p>
        </w:tc>
        <w:tc>
          <w:tcPr>
            <w:tcW w:w="690" w:type="pct"/>
            <w:tcBorders>
              <w:top w:val="single" w:sz="4" w:space="0" w:color="auto"/>
              <w:left w:val="single" w:sz="4" w:space="0" w:color="auto"/>
              <w:bottom w:val="single" w:sz="4" w:space="0" w:color="auto"/>
              <w:right w:val="single" w:sz="4" w:space="0" w:color="auto"/>
            </w:tcBorders>
          </w:tcPr>
          <w:p w14:paraId="6A894E1A"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3086258C"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255B272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4F8EA7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C47AA07" w14:textId="77777777" w:rsidR="005A27C5" w:rsidRPr="001618F5" w:rsidRDefault="005A27C5" w:rsidP="00496314">
            <w:pPr>
              <w:pStyle w:val="TAC"/>
            </w:pPr>
          </w:p>
        </w:tc>
      </w:tr>
      <w:tr w:rsidR="005A27C5" w:rsidRPr="001618F5" w14:paraId="66B9F35A"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06BFC49" w14:textId="77777777" w:rsidR="005A27C5" w:rsidRPr="001618F5" w:rsidRDefault="005A27C5" w:rsidP="00496314">
            <w:pPr>
              <w:pStyle w:val="TAN"/>
            </w:pPr>
            <w:r w:rsidRPr="001618F5">
              <w:t>Note 1:</w:t>
            </w:r>
            <w:r w:rsidRPr="001618F5">
              <w:tab/>
              <w:t>DCI format shall depend upon the test configuration.</w:t>
            </w:r>
          </w:p>
          <w:p w14:paraId="69BA4DF7" w14:textId="77777777" w:rsidR="005A27C5" w:rsidRPr="001618F5" w:rsidRDefault="005A27C5" w:rsidP="00496314">
            <w:pPr>
              <w:pStyle w:val="TAN"/>
            </w:pPr>
            <w:r w:rsidRPr="001618F5">
              <w:t>Note 2:</w:t>
            </w:r>
            <w:r w:rsidRPr="001618F5">
              <w:tab/>
              <w:t>Payload size shall depend upon the test configuration.</w:t>
            </w:r>
          </w:p>
          <w:p w14:paraId="2B4DE794" w14:textId="77777777" w:rsidR="005A27C5" w:rsidRPr="001618F5" w:rsidRDefault="005A27C5" w:rsidP="00496314">
            <w:pPr>
              <w:pStyle w:val="TAN"/>
            </w:pPr>
            <w:r w:rsidRPr="001618F5">
              <w:t>Note 3:</w:t>
            </w:r>
            <w:r w:rsidRPr="001618F5">
              <w:tab/>
              <w:t>Allocated in the same resource blocks where the associated RMC is scheduled.</w:t>
            </w:r>
          </w:p>
        </w:tc>
      </w:tr>
    </w:tbl>
    <w:p w14:paraId="06B9B4B1" w14:textId="77777777" w:rsidR="005A27C5" w:rsidRPr="00347570" w:rsidRDefault="005A27C5" w:rsidP="005A27C5">
      <w:pPr>
        <w:rPr>
          <w:noProof/>
          <w:lang w:val="en-PH" w:eastAsia="ja-JP"/>
        </w:rPr>
      </w:pPr>
    </w:p>
    <w:p w14:paraId="7C9C79C0" w14:textId="77777777" w:rsidR="001268B4" w:rsidRPr="006F4D85" w:rsidRDefault="001268B4" w:rsidP="001268B4">
      <w:pPr>
        <w:pStyle w:val="TH"/>
      </w:pPr>
      <w:r w:rsidRPr="006F4D85">
        <w:rPr>
          <w:rFonts w:cs="v5.0.0"/>
        </w:rPr>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60"/>
        <w:gridCol w:w="918"/>
        <w:gridCol w:w="918"/>
        <w:gridCol w:w="918"/>
        <w:gridCol w:w="918"/>
        <w:gridCol w:w="918"/>
        <w:gridCol w:w="918"/>
        <w:gridCol w:w="918"/>
      </w:tblGrid>
      <w:tr w:rsidR="001268B4" w:rsidRPr="006F4D85" w14:paraId="7C9C79C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3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436"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91"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91"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491"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3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91"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91"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491"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91"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491"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3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91"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491"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3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91"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3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91"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3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91"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91"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3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91"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91"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3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91"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491"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91"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91"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8C024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F25B25">
            <w:pPr>
              <w:pStyle w:val="TAL"/>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F25B25">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F25B25">
            <w:pPr>
              <w:pStyle w:val="TAC"/>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F25B25">
            <w:pPr>
              <w:pStyle w:val="TAC"/>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F25B25">
            <w:pPr>
              <w:pStyle w:val="TAC"/>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D5D5D73" w14:textId="77777777" w:rsidR="006F3C16" w:rsidRDefault="003E714E" w:rsidP="002B778E">
      <w:pPr>
        <w:rPr>
          <w:lang w:val="en-US"/>
        </w:rPr>
      </w:pPr>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p>
    <w:p w14:paraId="7C9C7B93" w14:textId="01D6FCAB" w:rsidR="001268B4" w:rsidRPr="006F4D85" w:rsidRDefault="001268B4" w:rsidP="006F3C16">
      <w:pPr>
        <w:pStyle w:val="Heading2"/>
      </w:pPr>
      <w:r w:rsidRPr="006F4D85">
        <w:t>A.3.2</w:t>
      </w:r>
      <w:r w:rsidRPr="006F4D85">
        <w:tab/>
        <w:t>OFDMA channel noise generator (OCNG)</w:t>
      </w:r>
      <w:bookmarkEnd w:id="24"/>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47D19FD6" w:rsidR="001268B4" w:rsidRPr="006F4D85" w:rsidRDefault="00874A64" w:rsidP="001268B4">
      <w:r w:rsidRPr="006F4D85">
        <w:t>The OCNG pattern is used in a test for modelling allocations of unused resources in the channel bandwidth to virtual UEs (which are not under test). The OCNG pattern comprises PDCCH and PDSCH transmissions to the virtual UEs.</w:t>
      </w:r>
      <w:r>
        <w:t xml:space="preserve"> </w:t>
      </w:r>
      <w:r w:rsidRPr="00673FEE">
        <w:rPr>
          <w:lang w:eastAsia="ja-JP"/>
        </w:rPr>
        <w:t>For the cells operating under CCA, OCNG is transmitted only in slots with RMC burst transmission and is not transmitted during the slots for which CCA attempt is unsuccessful or during DBT windows</w:t>
      </w:r>
      <w:r>
        <w:rPr>
          <w:color w:val="00B050"/>
          <w:lang w:eastAsia="ja-JP"/>
        </w:rPr>
        <w:t>.</w:t>
      </w:r>
    </w:p>
    <w:p w14:paraId="7C9C7B96" w14:textId="77777777" w:rsidR="001268B4" w:rsidRPr="006F4D85" w:rsidRDefault="001268B4" w:rsidP="001268B4">
      <w:pPr>
        <w:pStyle w:val="Heading4"/>
        <w:rPr>
          <w:snapToGrid w:val="0"/>
        </w:rPr>
      </w:pPr>
      <w:bookmarkStart w:id="27" w:name="_Toc535476082"/>
      <w:r w:rsidRPr="006F4D85">
        <w:rPr>
          <w:snapToGrid w:val="0"/>
        </w:rPr>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A06B27">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4"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4"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62110A42" w14:textId="77777777" w:rsidR="00640BA0" w:rsidRDefault="00640BA0" w:rsidP="00640BA0"/>
    <w:p w14:paraId="7C9C7BF6" w14:textId="23AA9489"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294DC33" w14:textId="77777777" w:rsidR="00F05D40" w:rsidRPr="00695C06" w:rsidRDefault="00F05D40" w:rsidP="00F05D40">
      <w:pPr>
        <w:pStyle w:val="Heading3"/>
        <w:rPr>
          <w:lang w:val="en-US" w:eastAsia="zh-CN"/>
        </w:rPr>
      </w:pPr>
      <w:r>
        <w:rPr>
          <w:lang w:val="en-US" w:eastAsia="zh-CN"/>
        </w:rPr>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p>
    <w:p w14:paraId="53D07B26" w14:textId="77777777" w:rsidR="00F05D40" w:rsidRPr="00695C06" w:rsidRDefault="00F05D40" w:rsidP="00F05D40">
      <w:pPr>
        <w:pStyle w:val="TH"/>
        <w:rPr>
          <w:lang w:val="en-US" w:eastAsia="zh-CN"/>
        </w:rPr>
      </w:pPr>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05D40" w:rsidRPr="00695C06" w14:paraId="30DF56C0" w14:textId="77777777" w:rsidTr="00C4663C">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0114CEE" w14:textId="77777777" w:rsidR="00F05D40" w:rsidRPr="00695C06" w:rsidRDefault="00F05D40" w:rsidP="00F05D40">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32C0FE0F" w14:textId="77777777" w:rsidR="00F05D40" w:rsidRPr="00695C06" w:rsidRDefault="00F05D40" w:rsidP="00F05D40">
            <w:pPr>
              <w:pStyle w:val="TAH"/>
              <w:rPr>
                <w:lang w:val="en-US" w:eastAsia="zh-CN"/>
              </w:rPr>
            </w:pPr>
            <w:r w:rsidRPr="00695C06">
              <w:rPr>
                <w:lang w:val="en-US" w:eastAsia="zh-CN"/>
              </w:rPr>
              <w:t>Value</w:t>
            </w:r>
          </w:p>
        </w:tc>
      </w:tr>
      <w:tr w:rsidR="00F05D40" w:rsidRPr="00695C06" w14:paraId="3D0D7909" w14:textId="77777777" w:rsidTr="00C4663C">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030FC7F0" w14:textId="77777777" w:rsidR="00F05D40" w:rsidRPr="00695C06" w:rsidRDefault="00F05D40" w:rsidP="00F05D40">
            <w:pPr>
              <w:pStyle w:val="TAL"/>
              <w:rPr>
                <w:rFonts w:cs="Arial"/>
                <w:lang w:val="en-US" w:eastAsia="zh-CN"/>
              </w:rPr>
            </w:pPr>
            <w:r w:rsidRPr="00695C06">
              <w:rPr>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0F7600E8" w14:textId="77777777" w:rsidR="00F05D40" w:rsidRPr="00695C06" w:rsidRDefault="00F05D40" w:rsidP="00F05D40">
            <w:pPr>
              <w:pStyle w:val="TAC"/>
              <w:rPr>
                <w:rFonts w:cs="Arial"/>
                <w:lang w:val="en-US" w:eastAsia="zh-CN"/>
              </w:rPr>
            </w:pPr>
            <w:r w:rsidRPr="00695C06">
              <w:rPr>
                <w:rFonts w:cs="Arial"/>
                <w:lang w:val="en-US" w:eastAsia="zh-CN"/>
              </w:rPr>
              <w:t>6 ms</w:t>
            </w:r>
          </w:p>
        </w:tc>
      </w:tr>
      <w:tr w:rsidR="00F05D40" w:rsidRPr="00695C06" w14:paraId="50687245"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48E913F4" w14:textId="77777777" w:rsidR="00F05D40" w:rsidRPr="00695C06" w:rsidRDefault="00F05D40" w:rsidP="00F05D40">
            <w:pPr>
              <w:pStyle w:val="TAL"/>
              <w:rPr>
                <w:rFonts w:cs="Arial"/>
                <w:lang w:val="en-US" w:eastAsia="zh-CN"/>
              </w:rPr>
            </w:pPr>
            <w:r w:rsidRPr="00695C06">
              <w:rPr>
                <w:rFonts w:cs="Arial"/>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30AF4EA2" w14:textId="77777777" w:rsidR="00F05D40" w:rsidRPr="00695C06" w:rsidRDefault="00F05D40" w:rsidP="00F05D40">
            <w:pPr>
              <w:pStyle w:val="TAC"/>
              <w:rPr>
                <w:rFonts w:cs="Arial"/>
                <w:lang w:val="en-US" w:eastAsia="zh-CN"/>
              </w:rPr>
            </w:pPr>
            <w:r w:rsidRPr="00695C06">
              <w:rPr>
                <w:rFonts w:cs="Arial"/>
                <w:lang w:val="en-US" w:eastAsia="zh-CN"/>
              </w:rPr>
              <w:t>1 ms</w:t>
            </w:r>
          </w:p>
        </w:tc>
      </w:tr>
      <w:tr w:rsidR="00F05D40" w:rsidRPr="00695C06" w14:paraId="623E5918"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51F49D9A" w14:textId="77777777" w:rsidR="00F05D40" w:rsidRPr="00695C06" w:rsidRDefault="00F05D40" w:rsidP="00F05D40">
            <w:pPr>
              <w:pStyle w:val="TAL"/>
              <w:rPr>
                <w:rFonts w:cs="Arial"/>
                <w:lang w:val="en-US" w:eastAsia="zh-CN"/>
              </w:rPr>
            </w:pPr>
            <w:r w:rsidRPr="00695C06">
              <w:rPr>
                <w:rFonts w:cs="Arial"/>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304F034C"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3EA3266B" w14:textId="77777777" w:rsidTr="00C4663C">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0CECC96F" w14:textId="77777777" w:rsidR="00F05D40" w:rsidRPr="00695C06" w:rsidRDefault="00F05D40" w:rsidP="00F05D40">
            <w:pPr>
              <w:pStyle w:val="TAL"/>
              <w:rPr>
                <w:rFonts w:cs="Arial"/>
                <w:lang w:val="en-US" w:eastAsia="zh-CN"/>
              </w:rPr>
            </w:pPr>
            <w:r w:rsidRPr="00695C06">
              <w:rPr>
                <w:rFonts w:cs="Arial"/>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72F86763"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17D914D6"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1405AE9D" w14:textId="77777777" w:rsidR="00F05D40" w:rsidRPr="00695C06" w:rsidRDefault="00F05D40" w:rsidP="00F05D40">
            <w:pPr>
              <w:pStyle w:val="TAL"/>
              <w:rPr>
                <w:rFonts w:cs="Arial"/>
                <w:vertAlign w:val="superscript"/>
                <w:lang w:val="en-US" w:eastAsia="zh-CN"/>
              </w:rPr>
            </w:pPr>
            <w:r w:rsidRPr="00695C06">
              <w:rPr>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9088B69" w14:textId="77777777" w:rsidR="00F05D40" w:rsidRPr="00695C06" w:rsidRDefault="00F05D40" w:rsidP="00F05D40">
            <w:pPr>
              <w:pStyle w:val="TAC"/>
              <w:rPr>
                <w:rFonts w:cs="Arial"/>
                <w:lang w:val="en-US" w:eastAsia="zh-CN"/>
              </w:rPr>
            </w:pPr>
            <w:r>
              <w:rPr>
                <w:rFonts w:cs="Arial"/>
                <w:lang w:val="en-US" w:eastAsia="zh-CN"/>
              </w:rPr>
              <w:t>16</w:t>
            </w:r>
            <w:r w:rsidRPr="00695C06">
              <w:rPr>
                <w:rFonts w:cs="Arial"/>
                <w:lang w:val="en-US" w:eastAsia="zh-CN"/>
              </w:rPr>
              <w:t>0 ms</w:t>
            </w:r>
          </w:p>
        </w:tc>
      </w:tr>
      <w:tr w:rsidR="00F05D40" w:rsidRPr="00695C06" w14:paraId="7AEAE430"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7E011979" w14:textId="77777777" w:rsidR="00F05D40" w:rsidRPr="00695C06" w:rsidRDefault="00F05D40" w:rsidP="00F05D40">
            <w:pPr>
              <w:pStyle w:val="TAL"/>
              <w:rPr>
                <w:rFonts w:cs="Arial"/>
                <w:lang w:val="en-US" w:eastAsia="zh-CN"/>
              </w:rPr>
            </w:pPr>
            <w:r w:rsidRPr="00695C06">
              <w:rPr>
                <w:rFonts w:cs="Arial"/>
                <w:lang w:val="en-US" w:eastAsia="zh-CN"/>
              </w:rPr>
              <w:t>shortDRX</w:t>
            </w:r>
          </w:p>
        </w:tc>
        <w:tc>
          <w:tcPr>
            <w:tcW w:w="4110" w:type="dxa"/>
            <w:tcBorders>
              <w:top w:val="single" w:sz="4" w:space="0" w:color="auto"/>
              <w:left w:val="nil"/>
              <w:bottom w:val="single" w:sz="4" w:space="0" w:color="auto"/>
              <w:right w:val="single" w:sz="4" w:space="0" w:color="auto"/>
            </w:tcBorders>
            <w:hideMark/>
          </w:tcPr>
          <w:p w14:paraId="0B3B3EF5" w14:textId="77777777" w:rsidR="00F05D40" w:rsidRPr="00695C06" w:rsidRDefault="00F05D40" w:rsidP="00F05D40">
            <w:pPr>
              <w:pStyle w:val="TAC"/>
              <w:rPr>
                <w:rFonts w:cs="Arial"/>
                <w:lang w:val="en-US" w:eastAsia="zh-CN"/>
              </w:rPr>
            </w:pPr>
            <w:r w:rsidRPr="00695C06">
              <w:rPr>
                <w:rFonts w:cs="Arial"/>
                <w:lang w:val="en-US" w:eastAsia="zh-CN"/>
              </w:rPr>
              <w:t>disable</w:t>
            </w:r>
          </w:p>
        </w:tc>
      </w:tr>
      <w:tr w:rsidR="00F05D40" w:rsidRPr="00695C06" w14:paraId="2527647E"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20410591" w14:textId="77777777" w:rsidR="00F05D40" w:rsidRPr="00695C06" w:rsidRDefault="00F05D40" w:rsidP="00F05D40">
            <w:pPr>
              <w:pStyle w:val="TAL"/>
              <w:rPr>
                <w:rFonts w:cs="Arial"/>
                <w:lang w:val="en-US" w:eastAsia="zh-CN"/>
              </w:rPr>
            </w:pPr>
            <w:r w:rsidRPr="00695C06">
              <w:rPr>
                <w:rFonts w:cs="Arial"/>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797F5687" w14:textId="77777777" w:rsidR="00F05D40" w:rsidRPr="00695C06" w:rsidRDefault="00F05D40" w:rsidP="00F05D40">
            <w:pPr>
              <w:pStyle w:val="TAC"/>
              <w:rPr>
                <w:rFonts w:cs="Arial"/>
                <w:lang w:val="en-US" w:eastAsia="zh-CN"/>
              </w:rPr>
            </w:pPr>
            <w:r w:rsidRPr="00695C06">
              <w:rPr>
                <w:rFonts w:cs="Arial"/>
                <w:lang w:val="en-US" w:eastAsia="zh-CN"/>
              </w:rPr>
              <w:t>Infinity</w:t>
            </w:r>
          </w:p>
        </w:tc>
      </w:tr>
      <w:tr w:rsidR="00F05D40" w:rsidRPr="00695C06" w14:paraId="052C6E5F" w14:textId="77777777" w:rsidTr="00C4663C">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346FB87" w14:textId="77777777" w:rsidR="00F05D40" w:rsidRPr="00695C06" w:rsidRDefault="00F05D40" w:rsidP="00F05D40">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3B2B00AC" w14:textId="77777777" w:rsidR="00F05D40" w:rsidRDefault="00F05D40"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5C52FE"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5C52FE"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5C52FE"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5C52FE"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4F7C98">
            <w:pPr>
              <w:pStyle w:val="TAC"/>
              <w:rPr>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4F7C98">
            <w:pPr>
              <w:pStyle w:val="TAC"/>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4F7C98">
            <w:pPr>
              <w:pStyle w:val="TAC"/>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4F7C98">
            <w:pPr>
              <w:pStyle w:val="TAC"/>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4F7C98">
            <w:pPr>
              <w:pStyle w:val="TAC"/>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4F7C98">
            <w:pPr>
              <w:pStyle w:val="TAC"/>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4F7C98">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4F7C98">
            <w:pPr>
              <w:pStyle w:val="TAC"/>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4F7C98">
            <w:pPr>
              <w:pStyle w:val="TAC"/>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4F7C98">
            <w:pPr>
              <w:pStyle w:val="TAC"/>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4F7C98">
            <w:pPr>
              <w:pStyle w:val="TAC"/>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4F7C98">
            <w:pPr>
              <w:pStyle w:val="TAC"/>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4F7C98">
            <w:pPr>
              <w:pStyle w:val="TAC"/>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F04420">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C34F65"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C34F65" w:rsidRPr="006F4D85" w:rsidRDefault="00C34F65" w:rsidP="00C34F65">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4FA81381" w:rsidR="00C34F65" w:rsidRPr="006F4D85" w:rsidRDefault="00C34F65" w:rsidP="00C34F65">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C34F65" w:rsidRPr="006F4D85" w:rsidRDefault="00C34F65" w:rsidP="00C34F65">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C34F65"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C34F65" w:rsidRPr="006F4D85" w:rsidRDefault="00C34F65" w:rsidP="00C34F65">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E012CDA" w:rsidR="00C34F65" w:rsidRPr="006F4D85" w:rsidRDefault="00C34F65" w:rsidP="00C34F65">
            <w:pPr>
              <w:pStyle w:val="TAC"/>
              <w:rPr>
                <w:rFonts w:cs="Arial"/>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C34F65" w:rsidRPr="006F4D85" w:rsidRDefault="00C34F65" w:rsidP="00C34F65">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0E22A41B" w:rsidR="001268B4" w:rsidRPr="006F4D85" w:rsidRDefault="00C34F65"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4A2A91"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4A2A91" w:rsidRPr="006F4D85" w:rsidRDefault="004A2A91" w:rsidP="004A2A91">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2B604F04" w:rsidR="004A2A91" w:rsidRPr="006F4D85" w:rsidRDefault="004A2A91" w:rsidP="004A2A91">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4A2A91" w:rsidRPr="006F4D85" w:rsidRDefault="004A2A91" w:rsidP="004A2A91">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4A2A91"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4A2A91" w:rsidRPr="006F4D85" w:rsidRDefault="004A2A91" w:rsidP="004A2A91">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3D4320C3" w:rsidR="004A2A91" w:rsidRPr="006F4D85" w:rsidRDefault="004A2A91" w:rsidP="004A2A91">
            <w:pPr>
              <w:pStyle w:val="TAC"/>
              <w:spacing w:line="256" w:lineRule="auto"/>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4A2A91" w:rsidRPr="006F4D85" w:rsidRDefault="004A2A91" w:rsidP="004A2A91">
            <w:pPr>
              <w:pStyle w:val="TAC"/>
              <w:spacing w:line="256" w:lineRule="auto"/>
              <w:rPr>
                <w:rFonts w:cs="Arial"/>
                <w:lang w:eastAsia="zh-CN"/>
              </w:rPr>
            </w:pPr>
            <w:r w:rsidRPr="006F4D85">
              <w:rPr>
                <w:rFonts w:cs="Arial"/>
                <w:lang w:eastAsia="zh-CN"/>
              </w:rPr>
              <w:t>Associated with SSB index 0.</w:t>
            </w:r>
            <w:r w:rsidRPr="006F4D85">
              <w:t xml:space="preserve"> UE doesn’t use ssb-ResourceList and BFR-SSB-Resource IEs at the same time. UE doesn’t use this field if is transmitting CFRA to convey BFR.  </w:t>
            </w:r>
          </w:p>
        </w:tc>
      </w:tr>
      <w:tr w:rsidR="004A2A91"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4A2A91" w:rsidRPr="006F4D85" w:rsidRDefault="004A2A91" w:rsidP="004A2A91">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534CA544" w:rsidR="004A2A91" w:rsidRPr="006F4D85" w:rsidRDefault="004A2A91" w:rsidP="004A2A91">
            <w:pPr>
              <w:pStyle w:val="TAC"/>
              <w:rPr>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4A2A91" w:rsidRPr="006F4D85" w:rsidRDefault="004A2A91" w:rsidP="004A2A91">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581F99C7" w:rsidR="001268B4" w:rsidRPr="006F4D85" w:rsidRDefault="0087327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4F5B3FB5" w:rsidR="001268B4" w:rsidRPr="006F4D85" w:rsidRDefault="00127CAE"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3345AA" w:rsidRPr="00CC4B4E" w14:paraId="5A4B1695" w14:textId="77777777" w:rsidTr="00902176">
        <w:trPr>
          <w:jc w:val="center"/>
        </w:trPr>
        <w:tc>
          <w:tcPr>
            <w:tcW w:w="1169" w:type="dxa"/>
            <w:tcBorders>
              <w:top w:val="single" w:sz="4" w:space="0" w:color="auto"/>
              <w:left w:val="single" w:sz="4" w:space="0" w:color="auto"/>
              <w:bottom w:val="single" w:sz="4" w:space="0" w:color="auto"/>
              <w:right w:val="single" w:sz="4" w:space="0" w:color="auto"/>
            </w:tcBorders>
            <w:hideMark/>
          </w:tcPr>
          <w:p w14:paraId="51928273" w14:textId="77777777" w:rsidR="003345AA" w:rsidRPr="00CC4B4E" w:rsidRDefault="003345AA" w:rsidP="00405CD7">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A35096" w14:textId="77777777" w:rsidR="003345AA" w:rsidRPr="00CC4B4E" w:rsidRDefault="003345AA" w:rsidP="00405CD7">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20579064" w14:textId="77777777" w:rsidR="003345AA" w:rsidRPr="00CC4B4E" w:rsidRDefault="003345AA" w:rsidP="00405CD7">
            <w:pPr>
              <w:pStyle w:val="TAH"/>
              <w:spacing w:line="256" w:lineRule="auto"/>
            </w:pPr>
            <w:r w:rsidRPr="00CC4B4E">
              <w:t>Values</w:t>
            </w:r>
          </w:p>
        </w:tc>
      </w:tr>
      <w:tr w:rsidR="003345AA" w:rsidRPr="00CC4B4E" w14:paraId="47835211"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0DAE2C32" w14:textId="77777777" w:rsidR="003345AA" w:rsidRPr="00CC4B4E" w:rsidRDefault="003345AA" w:rsidP="00405CD7">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6DE23A60"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AE66844" w14:textId="77777777" w:rsidR="003345AA" w:rsidRPr="00CC4B4E" w:rsidRDefault="003345AA" w:rsidP="00405CD7">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143AC80E" w14:textId="77777777" w:rsidR="003345AA" w:rsidRPr="00CC4B4E" w:rsidRDefault="003345AA" w:rsidP="00405CD7">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2E198246" w14:textId="77777777" w:rsidR="003345AA" w:rsidRPr="00CC4B4E" w:rsidRDefault="003345AA" w:rsidP="00405CD7">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23A79252" w14:textId="77777777" w:rsidR="003345AA" w:rsidRPr="00CC4B4E" w:rsidRDefault="003345AA" w:rsidP="00405CD7">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6EA513ED" w14:textId="77777777" w:rsidR="003345AA" w:rsidRPr="00CC4B4E" w:rsidRDefault="003345AA" w:rsidP="00405CD7">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DFA5785" w14:textId="77777777" w:rsidR="003345AA" w:rsidRPr="00CC4B4E" w:rsidRDefault="003345AA" w:rsidP="00405CD7">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17FC5CDD" w14:textId="77777777" w:rsidR="003345AA" w:rsidRPr="00CC4B4E" w:rsidRDefault="003345AA" w:rsidP="00405CD7">
            <w:pPr>
              <w:pStyle w:val="TAL"/>
              <w:spacing w:line="256" w:lineRule="auto"/>
              <w:rPr>
                <w:lang w:eastAsia="ja-JP"/>
              </w:rPr>
            </w:pPr>
            <w:r>
              <w:rPr>
                <w:rFonts w:hint="eastAsia"/>
                <w:lang w:eastAsia="ja-JP"/>
              </w:rPr>
              <w:t>D</w:t>
            </w:r>
            <w:r>
              <w:rPr>
                <w:lang w:eastAsia="ja-JP"/>
              </w:rPr>
              <w:t>LBWP.1.7</w:t>
            </w:r>
          </w:p>
        </w:tc>
      </w:tr>
      <w:tr w:rsidR="003345AA" w:rsidRPr="00CC4B4E" w14:paraId="1A58EE52"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13F03078" w14:textId="77777777" w:rsidR="003345AA" w:rsidRPr="00CC4B4E" w:rsidRDefault="003345AA" w:rsidP="00405CD7">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00801A5A"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D7FAF5C" w14:textId="77777777" w:rsidR="003345AA" w:rsidRPr="00CC4B4E" w:rsidRDefault="003345AA" w:rsidP="00405CD7">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36772CE6" w14:textId="77777777" w:rsidR="003345AA" w:rsidRPr="00CC4B4E" w:rsidRDefault="003345AA" w:rsidP="00405CD7">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150235A5" w14:textId="77777777" w:rsidR="003345AA" w:rsidRPr="00CC4B4E" w:rsidRDefault="003345AA" w:rsidP="00405CD7">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10D0B65D" w14:textId="77777777" w:rsidR="003345AA" w:rsidRPr="00CC4B4E" w:rsidRDefault="003345AA" w:rsidP="00405CD7">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31F0C2D6" w14:textId="77777777" w:rsidR="003345AA" w:rsidRPr="00CC4B4E" w:rsidRDefault="003345AA" w:rsidP="00405CD7">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7C6F564B" w14:textId="77777777" w:rsidR="003345AA" w:rsidRPr="00CC4B4E" w:rsidRDefault="003345AA" w:rsidP="00405CD7">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564E712F" w14:textId="77777777" w:rsidR="003345AA" w:rsidRPr="00CC4B4E" w:rsidRDefault="003345AA" w:rsidP="00405CD7">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3345AA" w:rsidRPr="00CC4B4E" w14:paraId="30D31568"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60BB75E3" w14:textId="77777777" w:rsidR="003345AA" w:rsidRPr="00CC4B4E" w:rsidRDefault="003345AA" w:rsidP="00405CD7">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12A664DA" w14:textId="77777777" w:rsidR="003345AA" w:rsidRPr="00CC4B4E" w:rsidRDefault="003345AA" w:rsidP="00405CD7">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1477BB71" w14:textId="77777777" w:rsidR="003345AA" w:rsidRPr="00CC4B4E" w:rsidRDefault="003345AA" w:rsidP="00405CD7">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505E9306" w14:textId="77777777" w:rsidR="003345AA" w:rsidRPr="00CC4B4E" w:rsidRDefault="003345AA" w:rsidP="00405CD7">
            <w:pPr>
              <w:pStyle w:val="TAL"/>
              <w:spacing w:line="256" w:lineRule="auto"/>
              <w:rPr>
                <w:lang w:eastAsia="zh-CN"/>
              </w:rPr>
            </w:pPr>
            <w:r w:rsidRPr="00CC4B4E">
              <w:rPr>
                <w:lang w:eastAsia="zh-CN"/>
              </w:rPr>
              <w:t>25 for SSB SCS = 15KHz,</w:t>
            </w:r>
          </w:p>
          <w:p w14:paraId="573B3721" w14:textId="77777777" w:rsidR="003345AA" w:rsidRPr="00CC4B4E" w:rsidRDefault="003345AA" w:rsidP="00405CD7">
            <w:pPr>
              <w:pStyle w:val="TAL"/>
              <w:spacing w:line="256" w:lineRule="auto"/>
              <w:rPr>
                <w:lang w:eastAsia="zh-CN"/>
              </w:rPr>
            </w:pPr>
            <w:r w:rsidRPr="00CC4B4E">
              <w:rPr>
                <w:lang w:eastAsia="zh-CN"/>
              </w:rPr>
              <w:t>51 for SSB SCS = 30KHz,</w:t>
            </w:r>
          </w:p>
          <w:p w14:paraId="15BEC0B0" w14:textId="77777777" w:rsidR="003345AA" w:rsidRPr="00CC4B4E" w:rsidRDefault="003345AA" w:rsidP="00405CD7">
            <w:pPr>
              <w:pStyle w:val="TAL"/>
              <w:spacing w:line="256" w:lineRule="auto"/>
              <w:rPr>
                <w:lang w:eastAsia="zh-CN"/>
              </w:rPr>
            </w:pPr>
            <w:r w:rsidRPr="00CC4B4E">
              <w:rPr>
                <w:lang w:eastAsia="zh-CN"/>
              </w:rPr>
              <w:t>32 for SSB SCS = 120KHz</w:t>
            </w:r>
          </w:p>
          <w:p w14:paraId="51F2CF4B"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6B07424A" w14:textId="77777777" w:rsidR="003345AA" w:rsidRPr="00CC4B4E" w:rsidRDefault="003345AA" w:rsidP="00405CD7">
            <w:pPr>
              <w:pStyle w:val="TAL"/>
              <w:spacing w:line="256" w:lineRule="auto"/>
              <w:rPr>
                <w:lang w:eastAsia="zh-CN"/>
              </w:rPr>
            </w:pPr>
            <w:r w:rsidRPr="00CC4B4E">
              <w:rPr>
                <w:lang w:eastAsia="zh-CN"/>
              </w:rPr>
              <w:t>25 for SSB SCS = 15KHz,</w:t>
            </w:r>
          </w:p>
          <w:p w14:paraId="10870D1E" w14:textId="77777777" w:rsidR="003345AA" w:rsidRPr="00CC4B4E" w:rsidRDefault="003345AA" w:rsidP="00405CD7">
            <w:pPr>
              <w:pStyle w:val="TAL"/>
              <w:spacing w:line="256" w:lineRule="auto"/>
              <w:rPr>
                <w:lang w:eastAsia="zh-CN"/>
              </w:rPr>
            </w:pPr>
            <w:r w:rsidRPr="00CC4B4E">
              <w:rPr>
                <w:lang w:eastAsia="zh-CN"/>
              </w:rPr>
              <w:t>51 for SSB SCS = 30KHz,</w:t>
            </w:r>
          </w:p>
          <w:p w14:paraId="280EF1AC" w14:textId="77777777" w:rsidR="003345AA" w:rsidRPr="00CC4B4E" w:rsidRDefault="003345AA" w:rsidP="00405CD7">
            <w:pPr>
              <w:pStyle w:val="TAL"/>
              <w:spacing w:line="256" w:lineRule="auto"/>
              <w:rPr>
                <w:lang w:eastAsia="zh-CN"/>
              </w:rPr>
            </w:pPr>
            <w:r w:rsidRPr="00CC4B4E">
              <w:rPr>
                <w:lang w:eastAsia="zh-CN"/>
              </w:rPr>
              <w:t>32 for SSB SCS = 120KHz</w:t>
            </w:r>
          </w:p>
          <w:p w14:paraId="605A08AF"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790BFA10" w14:textId="77777777" w:rsidR="003345AA" w:rsidRPr="00CC4B4E" w:rsidRDefault="003345AA" w:rsidP="00405CD7">
            <w:pPr>
              <w:pStyle w:val="TAL"/>
              <w:spacing w:line="256" w:lineRule="auto"/>
              <w:rPr>
                <w:lang w:eastAsia="zh-CN"/>
              </w:rPr>
            </w:pPr>
            <w:r w:rsidRPr="00CC4B4E">
              <w:rPr>
                <w:lang w:eastAsia="zh-CN"/>
              </w:rPr>
              <w:t>24 for SSB SCS = 120KHz</w:t>
            </w:r>
          </w:p>
          <w:p w14:paraId="5B85258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DFCC312" w14:textId="77777777" w:rsidR="003345AA" w:rsidRPr="00CC4B4E" w:rsidRDefault="003345AA" w:rsidP="00405CD7">
            <w:pPr>
              <w:pStyle w:val="TAL"/>
              <w:spacing w:line="256" w:lineRule="auto"/>
              <w:rPr>
                <w:lang w:eastAsia="zh-CN"/>
              </w:rPr>
            </w:pPr>
            <w:r w:rsidRPr="00CC4B4E">
              <w:rPr>
                <w:lang w:eastAsia="zh-CN"/>
              </w:rPr>
              <w:t>24 for SSB SCS = 120KHz</w:t>
            </w:r>
          </w:p>
          <w:p w14:paraId="04D45106"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0351198" w14:textId="77777777" w:rsidR="003345AA" w:rsidRPr="00CC4B4E" w:rsidRDefault="003345AA" w:rsidP="00405CD7">
            <w:pPr>
              <w:pStyle w:val="TAL"/>
              <w:spacing w:line="256" w:lineRule="auto"/>
              <w:rPr>
                <w:lang w:eastAsia="zh-CN"/>
              </w:rPr>
            </w:pPr>
            <w:r w:rsidRPr="00CC4B4E">
              <w:rPr>
                <w:lang w:eastAsia="zh-CN"/>
              </w:rPr>
              <w:t>24 for SSB SCS = 120KHz</w:t>
            </w:r>
          </w:p>
          <w:p w14:paraId="6EF0D9D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8E132D2" w14:textId="77777777" w:rsidR="003345AA" w:rsidRPr="00692B84" w:rsidRDefault="003345AA" w:rsidP="00405CD7">
            <w:pPr>
              <w:pStyle w:val="TAL"/>
              <w:spacing w:line="256" w:lineRule="auto"/>
              <w:rPr>
                <w:lang w:eastAsia="zh-CN"/>
              </w:rPr>
            </w:pPr>
            <w:r w:rsidRPr="00692B84">
              <w:rPr>
                <w:lang w:eastAsia="zh-CN"/>
              </w:rPr>
              <w:t>25 for SSB SCS = 15KHz,</w:t>
            </w:r>
          </w:p>
          <w:p w14:paraId="62675A8F" w14:textId="77777777" w:rsidR="003345AA" w:rsidRPr="00692B84" w:rsidRDefault="003345AA" w:rsidP="00405CD7">
            <w:pPr>
              <w:pStyle w:val="TAL"/>
              <w:spacing w:line="256" w:lineRule="auto"/>
              <w:rPr>
                <w:lang w:eastAsia="zh-CN"/>
              </w:rPr>
            </w:pPr>
            <w:r w:rsidRPr="00692B84">
              <w:rPr>
                <w:lang w:eastAsia="zh-CN"/>
              </w:rPr>
              <w:t>51 for SSB SCS = 30KHz,</w:t>
            </w:r>
          </w:p>
          <w:p w14:paraId="320A0999" w14:textId="77777777" w:rsidR="003345AA" w:rsidRPr="00692B84" w:rsidRDefault="003345AA" w:rsidP="00405CD7">
            <w:pPr>
              <w:pStyle w:val="TAL"/>
              <w:spacing w:line="256" w:lineRule="auto"/>
              <w:rPr>
                <w:lang w:eastAsia="zh-CN"/>
              </w:rPr>
            </w:pPr>
            <w:r w:rsidRPr="00692B84">
              <w:rPr>
                <w:lang w:eastAsia="zh-CN"/>
              </w:rPr>
              <w:t>32 for SSB SCS = 120KHz</w:t>
            </w:r>
          </w:p>
          <w:p w14:paraId="461F10C4" w14:textId="77777777" w:rsidR="003345AA" w:rsidRPr="00CC4B4E" w:rsidRDefault="003345AA" w:rsidP="00405CD7">
            <w:pPr>
              <w:pStyle w:val="TAL"/>
              <w:spacing w:line="256" w:lineRule="auto"/>
              <w:rPr>
                <w:lang w:eastAsia="zh-CN"/>
              </w:rPr>
            </w:pPr>
            <w:r w:rsidRPr="00692B84">
              <w:rPr>
                <w:rFonts w:hint="eastAsia"/>
                <w:lang w:eastAsia="ja-JP"/>
              </w:rPr>
              <w:t>4</w:t>
            </w:r>
            <w:r w:rsidRPr="00692B84">
              <w:rPr>
                <w:lang w:eastAsia="ja-JP"/>
              </w:rPr>
              <w:t>8 for SSB SCS = 240KHz</w:t>
            </w:r>
          </w:p>
        </w:tc>
      </w:tr>
      <w:tr w:rsidR="003345AA" w:rsidRPr="00CC4B4E" w14:paraId="25C29EC1" w14:textId="77777777" w:rsidTr="00405CD7">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CE90755" w14:textId="77777777" w:rsidR="003345AA" w:rsidRPr="00CC4B4E" w:rsidRDefault="003345AA" w:rsidP="00405CD7">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2CB0579" w14:textId="77777777" w:rsidR="003345AA" w:rsidRDefault="003345AA" w:rsidP="00405CD7">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419DB246" w14:textId="77777777" w:rsidR="003345AA" w:rsidRDefault="003345AA" w:rsidP="00405CD7">
            <w:pPr>
              <w:pStyle w:val="TAN"/>
              <w:spacing w:line="256" w:lineRule="auto"/>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p w14:paraId="59CCED90" w14:textId="77777777" w:rsidR="003345AA" w:rsidRPr="00CC4B4E" w:rsidRDefault="003345AA" w:rsidP="00405CD7">
            <w:pPr>
              <w:pStyle w:val="TAN"/>
              <w:spacing w:line="256" w:lineRule="auto"/>
              <w:rPr>
                <w:lang w:eastAsia="zh-CN"/>
              </w:rPr>
            </w:pPr>
          </w:p>
        </w:tc>
      </w:tr>
    </w:tbl>
    <w:p w14:paraId="36512C1A" w14:textId="77777777" w:rsidR="003345AA" w:rsidRDefault="003345AA" w:rsidP="003345AA"/>
    <w:p w14:paraId="004D108A" w14:textId="77777777" w:rsidR="003345AA" w:rsidRDefault="003345AA" w:rsidP="0094339A">
      <w:pPr>
        <w:pStyle w:val="TH"/>
      </w:pPr>
    </w:p>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1"/>
        <w:gridCol w:w="336"/>
        <w:gridCol w:w="409"/>
        <w:gridCol w:w="748"/>
        <w:gridCol w:w="1157"/>
        <w:gridCol w:w="1157"/>
        <w:gridCol w:w="1157"/>
        <w:gridCol w:w="1157"/>
        <w:gridCol w:w="1157"/>
        <w:gridCol w:w="1157"/>
      </w:tblGrid>
      <w:tr w:rsidR="00636275" w:rsidRPr="00CC4B4E" w14:paraId="24C8A1C7" w14:textId="77777777" w:rsidTr="00636275">
        <w:trPr>
          <w:jc w:val="center"/>
        </w:trPr>
        <w:tc>
          <w:tcPr>
            <w:tcW w:w="1385" w:type="dxa"/>
            <w:gridSpan w:val="2"/>
            <w:tcBorders>
              <w:top w:val="single" w:sz="4" w:space="0" w:color="auto"/>
              <w:left w:val="single" w:sz="4" w:space="0" w:color="auto"/>
              <w:bottom w:val="single" w:sz="4" w:space="0" w:color="auto"/>
              <w:right w:val="single" w:sz="4" w:space="0" w:color="auto"/>
            </w:tcBorders>
            <w:hideMark/>
          </w:tcPr>
          <w:p w14:paraId="52DDD040" w14:textId="77777777" w:rsidR="00636275" w:rsidRPr="00CC4B4E" w:rsidRDefault="00636275" w:rsidP="00405CD7">
            <w:pPr>
              <w:pStyle w:val="TAH"/>
              <w:spacing w:line="256" w:lineRule="auto"/>
            </w:pPr>
            <w:r w:rsidRPr="00CC4B4E">
              <w:t>BWP Parameters</w:t>
            </w:r>
          </w:p>
        </w:tc>
        <w:tc>
          <w:tcPr>
            <w:tcW w:w="589" w:type="dxa"/>
            <w:gridSpan w:val="2"/>
            <w:tcBorders>
              <w:top w:val="single" w:sz="4" w:space="0" w:color="auto"/>
              <w:left w:val="single" w:sz="4" w:space="0" w:color="auto"/>
              <w:bottom w:val="single" w:sz="4" w:space="0" w:color="auto"/>
              <w:right w:val="single" w:sz="4" w:space="0" w:color="auto"/>
            </w:tcBorders>
            <w:hideMark/>
          </w:tcPr>
          <w:p w14:paraId="228AFF25" w14:textId="77777777" w:rsidR="00636275" w:rsidRPr="00CC4B4E" w:rsidRDefault="00636275" w:rsidP="00405CD7">
            <w:pPr>
              <w:pStyle w:val="TAH"/>
              <w:spacing w:line="256" w:lineRule="auto"/>
            </w:pPr>
            <w:r w:rsidRPr="00CC4B4E">
              <w:t>Unit</w:t>
            </w:r>
          </w:p>
        </w:tc>
        <w:tc>
          <w:tcPr>
            <w:tcW w:w="7655" w:type="dxa"/>
            <w:gridSpan w:val="7"/>
            <w:tcBorders>
              <w:top w:val="single" w:sz="4" w:space="0" w:color="auto"/>
              <w:left w:val="single" w:sz="4" w:space="0" w:color="auto"/>
              <w:bottom w:val="single" w:sz="4" w:space="0" w:color="auto"/>
              <w:right w:val="single" w:sz="4" w:space="0" w:color="auto"/>
            </w:tcBorders>
            <w:hideMark/>
          </w:tcPr>
          <w:p w14:paraId="496AE464" w14:textId="77777777" w:rsidR="00636275" w:rsidRPr="00CC4B4E" w:rsidRDefault="00636275" w:rsidP="00405CD7">
            <w:pPr>
              <w:pStyle w:val="TAH"/>
              <w:spacing w:line="256" w:lineRule="auto"/>
            </w:pPr>
            <w:r w:rsidRPr="00CC4B4E">
              <w:t>Values</w:t>
            </w:r>
          </w:p>
        </w:tc>
      </w:tr>
      <w:tr w:rsidR="00636275" w:rsidRPr="00CC4B4E" w14:paraId="0C8BD6A9"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3FF313C7" w14:textId="77777777" w:rsidR="00636275" w:rsidRPr="00CC4B4E" w:rsidRDefault="00636275" w:rsidP="00405CD7">
            <w:pPr>
              <w:pStyle w:val="TAL"/>
            </w:pPr>
            <w:r w:rsidRPr="00CC4B4E">
              <w:rPr>
                <w:lang w:eastAsia="zh-CN"/>
              </w:rPr>
              <w:t>Reference BWP</w:t>
            </w:r>
          </w:p>
        </w:tc>
        <w:tc>
          <w:tcPr>
            <w:tcW w:w="561" w:type="dxa"/>
            <w:gridSpan w:val="2"/>
            <w:tcBorders>
              <w:top w:val="single" w:sz="4" w:space="0" w:color="auto"/>
              <w:left w:val="single" w:sz="4" w:space="0" w:color="auto"/>
              <w:bottom w:val="single" w:sz="4" w:space="0" w:color="auto"/>
              <w:right w:val="single" w:sz="4" w:space="0" w:color="auto"/>
            </w:tcBorders>
          </w:tcPr>
          <w:p w14:paraId="6B4A93E1"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27180FBB" w14:textId="77777777" w:rsidR="00636275" w:rsidRPr="00CC4B4E" w:rsidRDefault="00636275" w:rsidP="00405CD7">
            <w:pPr>
              <w:pStyle w:val="TAL"/>
              <w:rPr>
                <w:lang w:eastAsia="zh-CN"/>
              </w:rPr>
            </w:pPr>
            <w:r w:rsidRPr="00CC4B4E">
              <w:rPr>
                <w:lang w:eastAsia="zh-CN"/>
              </w:rPr>
              <w:t>ULBWP.1.1</w:t>
            </w:r>
          </w:p>
        </w:tc>
        <w:tc>
          <w:tcPr>
            <w:tcW w:w="1131" w:type="dxa"/>
            <w:tcBorders>
              <w:top w:val="single" w:sz="4" w:space="0" w:color="auto"/>
              <w:left w:val="single" w:sz="4" w:space="0" w:color="auto"/>
              <w:bottom w:val="single" w:sz="4" w:space="0" w:color="auto"/>
              <w:right w:val="single" w:sz="4" w:space="0" w:color="auto"/>
            </w:tcBorders>
            <w:hideMark/>
          </w:tcPr>
          <w:p w14:paraId="61204F79" w14:textId="77777777" w:rsidR="00636275" w:rsidRPr="00CC4B4E" w:rsidRDefault="00636275" w:rsidP="00405CD7">
            <w:pPr>
              <w:pStyle w:val="TAL"/>
              <w:rPr>
                <w:lang w:eastAsia="zh-CN"/>
              </w:rPr>
            </w:pPr>
            <w:r w:rsidRPr="00CC4B4E">
              <w:rPr>
                <w:lang w:eastAsia="zh-CN"/>
              </w:rPr>
              <w:t>ULBWP.1.2</w:t>
            </w:r>
          </w:p>
        </w:tc>
        <w:tc>
          <w:tcPr>
            <w:tcW w:w="1131" w:type="dxa"/>
            <w:tcBorders>
              <w:top w:val="single" w:sz="4" w:space="0" w:color="auto"/>
              <w:left w:val="single" w:sz="4" w:space="0" w:color="auto"/>
              <w:bottom w:val="single" w:sz="4" w:space="0" w:color="auto"/>
              <w:right w:val="single" w:sz="4" w:space="0" w:color="auto"/>
            </w:tcBorders>
            <w:hideMark/>
          </w:tcPr>
          <w:p w14:paraId="2F95CD4B" w14:textId="77777777" w:rsidR="00636275" w:rsidRPr="00CC4B4E" w:rsidRDefault="00636275" w:rsidP="00405CD7">
            <w:pPr>
              <w:pStyle w:val="TAL"/>
              <w:rPr>
                <w:lang w:eastAsia="zh-CN"/>
              </w:rPr>
            </w:pPr>
            <w:r w:rsidRPr="00CC4B4E">
              <w:rPr>
                <w:lang w:eastAsia="zh-CN"/>
              </w:rPr>
              <w:t>ULBWP.1.3</w:t>
            </w:r>
          </w:p>
        </w:tc>
        <w:tc>
          <w:tcPr>
            <w:tcW w:w="1131" w:type="dxa"/>
            <w:tcBorders>
              <w:top w:val="single" w:sz="4" w:space="0" w:color="auto"/>
              <w:left w:val="single" w:sz="4" w:space="0" w:color="auto"/>
              <w:bottom w:val="single" w:sz="4" w:space="0" w:color="auto"/>
              <w:right w:val="single" w:sz="4" w:space="0" w:color="auto"/>
            </w:tcBorders>
          </w:tcPr>
          <w:p w14:paraId="20F18526" w14:textId="77777777" w:rsidR="00636275" w:rsidRPr="00CC4B4E" w:rsidRDefault="00636275" w:rsidP="00405CD7">
            <w:pPr>
              <w:pStyle w:val="TAL"/>
              <w:rPr>
                <w:lang w:eastAsia="zh-CN"/>
              </w:rPr>
            </w:pPr>
            <w:r w:rsidRPr="00CC4B4E">
              <w:rPr>
                <w:lang w:eastAsia="zh-CN"/>
              </w:rPr>
              <w:t>ULBWP.1.4</w:t>
            </w:r>
          </w:p>
        </w:tc>
        <w:tc>
          <w:tcPr>
            <w:tcW w:w="1131" w:type="dxa"/>
            <w:tcBorders>
              <w:top w:val="single" w:sz="4" w:space="0" w:color="auto"/>
              <w:left w:val="single" w:sz="4" w:space="0" w:color="auto"/>
              <w:bottom w:val="single" w:sz="4" w:space="0" w:color="auto"/>
              <w:right w:val="single" w:sz="4" w:space="0" w:color="auto"/>
            </w:tcBorders>
          </w:tcPr>
          <w:p w14:paraId="6C8DC08B" w14:textId="77777777" w:rsidR="00636275" w:rsidRPr="00CC4B4E" w:rsidRDefault="00636275" w:rsidP="00405CD7">
            <w:pPr>
              <w:pStyle w:val="TAL"/>
              <w:rPr>
                <w:lang w:eastAsia="zh-CN"/>
              </w:rPr>
            </w:pPr>
            <w:r w:rsidRPr="00CC4B4E">
              <w:rPr>
                <w:lang w:eastAsia="zh-CN"/>
              </w:rPr>
              <w:t>ULBWP.1.5</w:t>
            </w:r>
          </w:p>
        </w:tc>
        <w:tc>
          <w:tcPr>
            <w:tcW w:w="1130" w:type="dxa"/>
            <w:tcBorders>
              <w:top w:val="single" w:sz="4" w:space="0" w:color="auto"/>
              <w:left w:val="single" w:sz="4" w:space="0" w:color="auto"/>
              <w:bottom w:val="single" w:sz="4" w:space="0" w:color="auto"/>
              <w:right w:val="single" w:sz="4" w:space="0" w:color="auto"/>
            </w:tcBorders>
          </w:tcPr>
          <w:p w14:paraId="1520881D" w14:textId="77777777" w:rsidR="00636275" w:rsidRPr="00CC4B4E" w:rsidRDefault="00636275" w:rsidP="00405CD7">
            <w:pPr>
              <w:pStyle w:val="TAL"/>
              <w:rPr>
                <w:lang w:eastAsia="zh-CN"/>
              </w:rPr>
            </w:pPr>
            <w:r w:rsidRPr="00CC4B4E">
              <w:rPr>
                <w:lang w:eastAsia="zh-CN"/>
              </w:rPr>
              <w:t>ULBWP.1.6</w:t>
            </w:r>
          </w:p>
        </w:tc>
        <w:tc>
          <w:tcPr>
            <w:tcW w:w="1123" w:type="dxa"/>
            <w:tcBorders>
              <w:top w:val="single" w:sz="4" w:space="0" w:color="auto"/>
              <w:left w:val="single" w:sz="4" w:space="0" w:color="auto"/>
              <w:bottom w:val="single" w:sz="4" w:space="0" w:color="auto"/>
              <w:right w:val="single" w:sz="4" w:space="0" w:color="auto"/>
            </w:tcBorders>
          </w:tcPr>
          <w:p w14:paraId="1C127E81" w14:textId="77777777" w:rsidR="00636275" w:rsidRPr="00CC4B4E" w:rsidRDefault="00636275" w:rsidP="00405CD7">
            <w:pPr>
              <w:pStyle w:val="TAL"/>
              <w:rPr>
                <w:lang w:eastAsia="zh-CN"/>
              </w:rPr>
            </w:pPr>
            <w:r w:rsidRPr="001A0912">
              <w:rPr>
                <w:lang w:eastAsia="zh-CN"/>
              </w:rPr>
              <w:t>ULBWP.1.7</w:t>
            </w:r>
          </w:p>
        </w:tc>
      </w:tr>
      <w:tr w:rsidR="00636275" w:rsidRPr="00CC4B4E" w14:paraId="6AC31933"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6BB6C2EB" w14:textId="77777777" w:rsidR="00636275" w:rsidRPr="00CC4B4E" w:rsidRDefault="00636275" w:rsidP="00405CD7">
            <w:pPr>
              <w:pStyle w:val="TAL"/>
            </w:pPr>
            <w:r w:rsidRPr="00CC4B4E">
              <w:t>Starting PRB index</w:t>
            </w:r>
          </w:p>
        </w:tc>
        <w:tc>
          <w:tcPr>
            <w:tcW w:w="561" w:type="dxa"/>
            <w:gridSpan w:val="2"/>
            <w:tcBorders>
              <w:top w:val="single" w:sz="4" w:space="0" w:color="auto"/>
              <w:left w:val="single" w:sz="4" w:space="0" w:color="auto"/>
              <w:bottom w:val="single" w:sz="4" w:space="0" w:color="auto"/>
              <w:right w:val="single" w:sz="4" w:space="0" w:color="auto"/>
            </w:tcBorders>
          </w:tcPr>
          <w:p w14:paraId="5D60B40B"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1E801CE" w14:textId="77777777" w:rsidR="00636275" w:rsidRPr="00CC4B4E" w:rsidRDefault="00636275" w:rsidP="00405CD7">
            <w:pPr>
              <w:pStyle w:val="TAL"/>
              <w:rPr>
                <w:lang w:eastAsia="zh-CN"/>
              </w:rPr>
            </w:pPr>
            <w:r w:rsidRPr="00CC4B4E">
              <w:rPr>
                <w:lang w:eastAsia="zh-CN"/>
              </w:rPr>
              <w:t>0</w:t>
            </w:r>
          </w:p>
        </w:tc>
        <w:tc>
          <w:tcPr>
            <w:tcW w:w="1131" w:type="dxa"/>
            <w:tcBorders>
              <w:top w:val="single" w:sz="4" w:space="0" w:color="auto"/>
              <w:left w:val="single" w:sz="4" w:space="0" w:color="auto"/>
              <w:bottom w:val="single" w:sz="4" w:space="0" w:color="auto"/>
              <w:right w:val="single" w:sz="4" w:space="0" w:color="auto"/>
            </w:tcBorders>
            <w:hideMark/>
          </w:tcPr>
          <w:p w14:paraId="1C9A26B0" w14:textId="77777777" w:rsidR="00636275" w:rsidRPr="00CC4B4E" w:rsidRDefault="00636275" w:rsidP="00405CD7">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31" w:type="dxa"/>
            <w:tcBorders>
              <w:top w:val="single" w:sz="4" w:space="0" w:color="auto"/>
              <w:left w:val="single" w:sz="4" w:space="0" w:color="auto"/>
              <w:bottom w:val="single" w:sz="4" w:space="0" w:color="auto"/>
              <w:right w:val="single" w:sz="4" w:space="0" w:color="auto"/>
            </w:tcBorders>
            <w:hideMark/>
          </w:tcPr>
          <w:p w14:paraId="60CAE229" w14:textId="77777777" w:rsidR="00636275" w:rsidRPr="00CC4B4E" w:rsidRDefault="00636275" w:rsidP="00405CD7">
            <w:pPr>
              <w:pStyle w:val="TAL"/>
              <w:rPr>
                <w:lang w:eastAsia="zh-CN"/>
              </w:rPr>
            </w:pPr>
            <w:r w:rsidRPr="00CC4B4E">
              <w:t>RB</w:t>
            </w:r>
            <w:r w:rsidRPr="00CC4B4E">
              <w:rPr>
                <w:vertAlign w:val="subscript"/>
              </w:rPr>
              <w:t xml:space="preserve">a </w:t>
            </w:r>
            <w:r w:rsidRPr="00CC4B4E">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2532FE2" w14:textId="77777777" w:rsidR="00636275" w:rsidRPr="00CC4B4E" w:rsidRDefault="00636275" w:rsidP="00405CD7">
            <w:pPr>
              <w:pStyle w:val="TAL"/>
            </w:pPr>
            <w:r w:rsidRPr="00CC4B4E">
              <w:t>0</w:t>
            </w:r>
          </w:p>
        </w:tc>
        <w:tc>
          <w:tcPr>
            <w:tcW w:w="1131" w:type="dxa"/>
            <w:tcBorders>
              <w:top w:val="single" w:sz="4" w:space="0" w:color="auto"/>
              <w:left w:val="single" w:sz="4" w:space="0" w:color="auto"/>
              <w:bottom w:val="single" w:sz="4" w:space="0" w:color="auto"/>
              <w:right w:val="single" w:sz="4" w:space="0" w:color="auto"/>
            </w:tcBorders>
          </w:tcPr>
          <w:p w14:paraId="2C60EE02" w14:textId="77777777" w:rsidR="00636275" w:rsidRPr="00CC4B4E" w:rsidRDefault="00636275" w:rsidP="00405CD7">
            <w:pPr>
              <w:pStyle w:val="TAL"/>
            </w:pPr>
            <w:r w:rsidRPr="00CC4B4E">
              <w:t>RB</w:t>
            </w:r>
            <w:r w:rsidRPr="00CC4B4E">
              <w:rPr>
                <w:vertAlign w:val="subscript"/>
              </w:rPr>
              <w:t>b</w:t>
            </w:r>
            <w:r w:rsidRPr="00CC4B4E">
              <w:t xml:space="preserve"> </w:t>
            </w:r>
            <w:r w:rsidRPr="00CC4B4E">
              <w:rPr>
                <w:vertAlign w:val="superscript"/>
              </w:rPr>
              <w:t>Note 1</w:t>
            </w:r>
          </w:p>
        </w:tc>
        <w:tc>
          <w:tcPr>
            <w:tcW w:w="1130" w:type="dxa"/>
            <w:tcBorders>
              <w:top w:val="single" w:sz="4" w:space="0" w:color="auto"/>
              <w:left w:val="single" w:sz="4" w:space="0" w:color="auto"/>
              <w:bottom w:val="single" w:sz="4" w:space="0" w:color="auto"/>
              <w:right w:val="single" w:sz="4" w:space="0" w:color="auto"/>
            </w:tcBorders>
          </w:tcPr>
          <w:p w14:paraId="1D9794B3" w14:textId="77777777" w:rsidR="00636275" w:rsidRPr="00CC4B4E" w:rsidRDefault="00636275" w:rsidP="00405CD7">
            <w:pPr>
              <w:pStyle w:val="TAL"/>
            </w:pPr>
            <w:r w:rsidRPr="00CC4B4E">
              <w:t>RB</w:t>
            </w:r>
            <w:r w:rsidRPr="00CC4B4E">
              <w:rPr>
                <w:vertAlign w:val="subscript"/>
              </w:rPr>
              <w:t xml:space="preserve">a </w:t>
            </w:r>
            <w:r w:rsidRPr="00CC4B4E">
              <w:rPr>
                <w:vertAlign w:val="superscript"/>
              </w:rPr>
              <w:t>Note 2</w:t>
            </w:r>
          </w:p>
        </w:tc>
        <w:tc>
          <w:tcPr>
            <w:tcW w:w="1123" w:type="dxa"/>
            <w:tcBorders>
              <w:top w:val="single" w:sz="4" w:space="0" w:color="auto"/>
              <w:left w:val="single" w:sz="4" w:space="0" w:color="auto"/>
              <w:bottom w:val="single" w:sz="4" w:space="0" w:color="auto"/>
              <w:right w:val="single" w:sz="4" w:space="0" w:color="auto"/>
            </w:tcBorders>
          </w:tcPr>
          <w:p w14:paraId="5B3065ED" w14:textId="77777777" w:rsidR="00636275" w:rsidRPr="00CC4B4E" w:rsidRDefault="00636275" w:rsidP="00405CD7">
            <w:pPr>
              <w:pStyle w:val="TAL"/>
            </w:pPr>
            <w:r w:rsidRPr="001A0912">
              <w:t>RB</w:t>
            </w:r>
            <w:r w:rsidRPr="001A0912">
              <w:rPr>
                <w:vertAlign w:val="subscript"/>
              </w:rPr>
              <w:t>c</w:t>
            </w:r>
            <w:r w:rsidRPr="001A0912">
              <w:t xml:space="preserve"> </w:t>
            </w:r>
            <w:r w:rsidRPr="001A0912">
              <w:rPr>
                <w:vertAlign w:val="superscript"/>
              </w:rPr>
              <w:t>Note 3</w:t>
            </w:r>
          </w:p>
        </w:tc>
      </w:tr>
      <w:tr w:rsidR="00636275" w:rsidRPr="00CC4B4E" w14:paraId="2A3C4424"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59AAAD24" w14:textId="77777777" w:rsidR="00636275" w:rsidRPr="00CC4B4E" w:rsidRDefault="00636275" w:rsidP="00405CD7">
            <w:pPr>
              <w:pStyle w:val="TAL"/>
            </w:pPr>
            <w:r w:rsidRPr="00CC4B4E">
              <w:t>Bandwidth</w:t>
            </w:r>
          </w:p>
        </w:tc>
        <w:tc>
          <w:tcPr>
            <w:tcW w:w="561" w:type="dxa"/>
            <w:gridSpan w:val="2"/>
            <w:tcBorders>
              <w:top w:val="single" w:sz="4" w:space="0" w:color="auto"/>
              <w:left w:val="single" w:sz="4" w:space="0" w:color="auto"/>
              <w:bottom w:val="single" w:sz="4" w:space="0" w:color="auto"/>
              <w:right w:val="single" w:sz="4" w:space="0" w:color="auto"/>
            </w:tcBorders>
            <w:hideMark/>
          </w:tcPr>
          <w:p w14:paraId="03C12256" w14:textId="77777777" w:rsidR="00636275" w:rsidRPr="00CC4B4E" w:rsidRDefault="00636275" w:rsidP="00405CD7">
            <w:pPr>
              <w:pStyle w:val="TAL"/>
              <w:spacing w:line="256" w:lineRule="auto"/>
              <w:jc w:val="center"/>
              <w:rPr>
                <w:lang w:eastAsia="zh-CN"/>
              </w:rPr>
            </w:pPr>
            <w:r w:rsidRPr="00CC4B4E">
              <w:rPr>
                <w:lang w:eastAsia="zh-CN"/>
              </w:rPr>
              <w:t>RB</w:t>
            </w:r>
          </w:p>
        </w:tc>
        <w:tc>
          <w:tcPr>
            <w:tcW w:w="1131" w:type="dxa"/>
            <w:gridSpan w:val="2"/>
            <w:tcBorders>
              <w:top w:val="single" w:sz="4" w:space="0" w:color="auto"/>
              <w:left w:val="single" w:sz="4" w:space="0" w:color="auto"/>
              <w:bottom w:val="single" w:sz="4" w:space="0" w:color="auto"/>
              <w:right w:val="single" w:sz="4" w:space="0" w:color="auto"/>
            </w:tcBorders>
            <w:hideMark/>
          </w:tcPr>
          <w:p w14:paraId="234EF212" w14:textId="77777777" w:rsidR="00636275" w:rsidRPr="00CC4B4E" w:rsidRDefault="00636275" w:rsidP="00405CD7">
            <w:pPr>
              <w:pStyle w:val="TAL"/>
              <w:rPr>
                <w:lang w:eastAsia="zh-CN"/>
              </w:rPr>
            </w:pPr>
            <w:r w:rsidRPr="00CC4B4E">
              <w:rPr>
                <w:lang w:eastAsia="zh-CN"/>
              </w:rPr>
              <w:t>Same as RF channel defined in each test</w:t>
            </w:r>
          </w:p>
        </w:tc>
        <w:tc>
          <w:tcPr>
            <w:tcW w:w="1131" w:type="dxa"/>
            <w:tcBorders>
              <w:top w:val="single" w:sz="4" w:space="0" w:color="auto"/>
              <w:left w:val="single" w:sz="4" w:space="0" w:color="auto"/>
              <w:bottom w:val="single" w:sz="4" w:space="0" w:color="auto"/>
              <w:right w:val="single" w:sz="4" w:space="0" w:color="auto"/>
            </w:tcBorders>
            <w:hideMark/>
          </w:tcPr>
          <w:p w14:paraId="26A95231" w14:textId="77777777" w:rsidR="00636275" w:rsidRPr="00CC4B4E" w:rsidRDefault="00636275" w:rsidP="00405CD7">
            <w:pPr>
              <w:pStyle w:val="TAL"/>
              <w:rPr>
                <w:lang w:eastAsia="zh-CN"/>
              </w:rPr>
            </w:pPr>
            <w:r w:rsidRPr="00CC4B4E">
              <w:rPr>
                <w:lang w:eastAsia="zh-CN"/>
              </w:rPr>
              <w:t>25 for SSB SCS = 15KHz,</w:t>
            </w:r>
          </w:p>
          <w:p w14:paraId="48C2D760" w14:textId="77777777" w:rsidR="00636275" w:rsidRPr="00CC4B4E" w:rsidRDefault="00636275" w:rsidP="00405CD7">
            <w:pPr>
              <w:pStyle w:val="TAL"/>
              <w:rPr>
                <w:lang w:eastAsia="zh-CN"/>
              </w:rPr>
            </w:pPr>
            <w:r w:rsidRPr="00CC4B4E">
              <w:rPr>
                <w:lang w:eastAsia="zh-CN"/>
              </w:rPr>
              <w:t>51 for SSB SCS = 30KHz,</w:t>
            </w:r>
          </w:p>
          <w:p w14:paraId="75CD52D7" w14:textId="77777777" w:rsidR="00636275" w:rsidRPr="00CC4B4E" w:rsidRDefault="00636275" w:rsidP="00405CD7">
            <w:pPr>
              <w:pStyle w:val="TAL"/>
              <w:rPr>
                <w:lang w:eastAsia="zh-CN"/>
              </w:rPr>
            </w:pPr>
            <w:r w:rsidRPr="00CC4B4E">
              <w:rPr>
                <w:lang w:eastAsia="zh-CN"/>
              </w:rPr>
              <w:t>32 for SSB SCS = 120KHz</w:t>
            </w:r>
          </w:p>
          <w:p w14:paraId="60F0018F"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hideMark/>
          </w:tcPr>
          <w:p w14:paraId="7278A3BD" w14:textId="77777777" w:rsidR="00636275" w:rsidRPr="00CC4B4E" w:rsidRDefault="00636275" w:rsidP="00405CD7">
            <w:pPr>
              <w:pStyle w:val="TAL"/>
              <w:rPr>
                <w:lang w:eastAsia="zh-CN"/>
              </w:rPr>
            </w:pPr>
            <w:r w:rsidRPr="00CC4B4E">
              <w:rPr>
                <w:lang w:eastAsia="zh-CN"/>
              </w:rPr>
              <w:t>25 for SSB SCS = 15KHz,</w:t>
            </w:r>
          </w:p>
          <w:p w14:paraId="192E6CDE" w14:textId="77777777" w:rsidR="00636275" w:rsidRPr="00CC4B4E" w:rsidRDefault="00636275" w:rsidP="00405CD7">
            <w:pPr>
              <w:pStyle w:val="TAL"/>
              <w:rPr>
                <w:lang w:eastAsia="zh-CN"/>
              </w:rPr>
            </w:pPr>
            <w:r w:rsidRPr="00CC4B4E">
              <w:rPr>
                <w:lang w:eastAsia="zh-CN"/>
              </w:rPr>
              <w:t>51 for SSB SCS = 30KHz,</w:t>
            </w:r>
          </w:p>
          <w:p w14:paraId="25134702" w14:textId="77777777" w:rsidR="00636275" w:rsidRPr="00CC4B4E" w:rsidRDefault="00636275" w:rsidP="00405CD7">
            <w:pPr>
              <w:pStyle w:val="TAL"/>
              <w:rPr>
                <w:lang w:eastAsia="zh-CN"/>
              </w:rPr>
            </w:pPr>
            <w:r w:rsidRPr="00CC4B4E">
              <w:rPr>
                <w:lang w:eastAsia="zh-CN"/>
              </w:rPr>
              <w:t>32 for SSB SCS = 120KHz</w:t>
            </w:r>
          </w:p>
          <w:p w14:paraId="6F97E0B4"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tcPr>
          <w:p w14:paraId="30945672" w14:textId="77777777" w:rsidR="00636275" w:rsidRPr="00CC4B4E" w:rsidRDefault="00636275" w:rsidP="00405CD7">
            <w:pPr>
              <w:pStyle w:val="TAL"/>
              <w:spacing w:line="256" w:lineRule="auto"/>
              <w:rPr>
                <w:lang w:eastAsia="zh-CN"/>
              </w:rPr>
            </w:pPr>
            <w:r w:rsidRPr="00CC4B4E">
              <w:rPr>
                <w:lang w:eastAsia="zh-CN"/>
              </w:rPr>
              <w:t>24 for SSB SCS = 120KHz</w:t>
            </w:r>
          </w:p>
          <w:p w14:paraId="45C53366" w14:textId="77777777" w:rsidR="00636275" w:rsidRPr="00CC4B4E" w:rsidRDefault="00636275" w:rsidP="00405CD7">
            <w:pPr>
              <w:pStyle w:val="TAL"/>
              <w:rPr>
                <w:lang w:eastAsia="zh-CN"/>
              </w:rPr>
            </w:pPr>
            <w:r w:rsidRPr="00CC4B4E">
              <w:rPr>
                <w:lang w:eastAsia="zh-CN"/>
              </w:rPr>
              <w:t>24 for SSB SCS = 240KHz</w:t>
            </w:r>
          </w:p>
        </w:tc>
        <w:tc>
          <w:tcPr>
            <w:tcW w:w="1131" w:type="dxa"/>
            <w:tcBorders>
              <w:top w:val="single" w:sz="4" w:space="0" w:color="auto"/>
              <w:left w:val="single" w:sz="4" w:space="0" w:color="auto"/>
              <w:bottom w:val="single" w:sz="4" w:space="0" w:color="auto"/>
              <w:right w:val="single" w:sz="4" w:space="0" w:color="auto"/>
            </w:tcBorders>
          </w:tcPr>
          <w:p w14:paraId="39519DAE" w14:textId="77777777" w:rsidR="00636275" w:rsidRPr="00CC4B4E" w:rsidRDefault="00636275" w:rsidP="00405CD7">
            <w:pPr>
              <w:pStyle w:val="TAL"/>
              <w:spacing w:line="256" w:lineRule="auto"/>
              <w:rPr>
                <w:lang w:eastAsia="zh-CN"/>
              </w:rPr>
            </w:pPr>
            <w:r w:rsidRPr="00CC4B4E">
              <w:rPr>
                <w:lang w:eastAsia="zh-CN"/>
              </w:rPr>
              <w:t>24 for SSB SCS = 120KHz</w:t>
            </w:r>
          </w:p>
          <w:p w14:paraId="0B1AFCF2"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30" w:type="dxa"/>
            <w:tcBorders>
              <w:top w:val="single" w:sz="4" w:space="0" w:color="auto"/>
              <w:left w:val="single" w:sz="4" w:space="0" w:color="auto"/>
              <w:bottom w:val="single" w:sz="4" w:space="0" w:color="auto"/>
              <w:right w:val="single" w:sz="4" w:space="0" w:color="auto"/>
            </w:tcBorders>
          </w:tcPr>
          <w:p w14:paraId="25669680" w14:textId="77777777" w:rsidR="00636275" w:rsidRPr="00CC4B4E" w:rsidRDefault="00636275" w:rsidP="00405CD7">
            <w:pPr>
              <w:pStyle w:val="TAL"/>
              <w:spacing w:line="256" w:lineRule="auto"/>
              <w:rPr>
                <w:lang w:eastAsia="zh-CN"/>
              </w:rPr>
            </w:pPr>
            <w:r w:rsidRPr="00CC4B4E">
              <w:rPr>
                <w:lang w:eastAsia="zh-CN"/>
              </w:rPr>
              <w:t>24 for SSB SCS = 120KHz</w:t>
            </w:r>
          </w:p>
          <w:p w14:paraId="6BA86405"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23" w:type="dxa"/>
            <w:tcBorders>
              <w:top w:val="single" w:sz="4" w:space="0" w:color="auto"/>
              <w:left w:val="single" w:sz="4" w:space="0" w:color="auto"/>
              <w:bottom w:val="single" w:sz="4" w:space="0" w:color="auto"/>
              <w:right w:val="single" w:sz="4" w:space="0" w:color="auto"/>
            </w:tcBorders>
          </w:tcPr>
          <w:p w14:paraId="36120482" w14:textId="77777777" w:rsidR="00636275" w:rsidRPr="001A0912" w:rsidRDefault="00636275" w:rsidP="00405CD7">
            <w:pPr>
              <w:pStyle w:val="TAL"/>
              <w:rPr>
                <w:lang w:eastAsia="zh-CN"/>
              </w:rPr>
            </w:pPr>
            <w:r w:rsidRPr="001A0912">
              <w:rPr>
                <w:lang w:eastAsia="zh-CN"/>
              </w:rPr>
              <w:t>25 for SSB SCS = 15KHz,</w:t>
            </w:r>
          </w:p>
          <w:p w14:paraId="6C43D042" w14:textId="77777777" w:rsidR="00636275" w:rsidRPr="001A0912" w:rsidRDefault="00636275" w:rsidP="00405CD7">
            <w:pPr>
              <w:pStyle w:val="TAL"/>
              <w:rPr>
                <w:lang w:eastAsia="zh-CN"/>
              </w:rPr>
            </w:pPr>
            <w:r w:rsidRPr="001A0912">
              <w:rPr>
                <w:lang w:eastAsia="zh-CN"/>
              </w:rPr>
              <w:t>51 for SSB SCS = 30KHz,</w:t>
            </w:r>
          </w:p>
          <w:p w14:paraId="00995670" w14:textId="77777777" w:rsidR="00636275" w:rsidRPr="001A0912" w:rsidRDefault="00636275" w:rsidP="00405CD7">
            <w:pPr>
              <w:pStyle w:val="TAL"/>
              <w:rPr>
                <w:lang w:eastAsia="zh-CN"/>
              </w:rPr>
            </w:pPr>
            <w:r w:rsidRPr="001A0912">
              <w:rPr>
                <w:lang w:eastAsia="zh-CN"/>
              </w:rPr>
              <w:t>32 for SSB SCS = 120KHz</w:t>
            </w:r>
          </w:p>
          <w:p w14:paraId="1595ADE1" w14:textId="77777777" w:rsidR="00636275" w:rsidRPr="00CC4B4E" w:rsidRDefault="00636275" w:rsidP="00405CD7">
            <w:pPr>
              <w:pStyle w:val="TAL"/>
              <w:spacing w:line="256" w:lineRule="auto"/>
              <w:rPr>
                <w:lang w:eastAsia="zh-CN"/>
              </w:rPr>
            </w:pPr>
            <w:r w:rsidRPr="001A0912">
              <w:rPr>
                <w:rFonts w:hint="eastAsia"/>
                <w:lang w:eastAsia="ja-JP"/>
              </w:rPr>
              <w:t>4</w:t>
            </w:r>
            <w:r w:rsidRPr="001A0912">
              <w:rPr>
                <w:lang w:eastAsia="ja-JP"/>
              </w:rPr>
              <w:t>8 for SSB SCS = 240KHz</w:t>
            </w:r>
          </w:p>
        </w:tc>
      </w:tr>
      <w:tr w:rsidR="00636275" w:rsidRPr="00CC4B4E" w14:paraId="07892B37" w14:textId="77777777" w:rsidTr="00405CD7">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650EEF48" w14:textId="77777777" w:rsidR="00636275" w:rsidRPr="00CC4B4E" w:rsidRDefault="00636275" w:rsidP="00405CD7">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8FE8952" w14:textId="77777777" w:rsidR="00636275" w:rsidRDefault="00636275" w:rsidP="00405CD7">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E6B6A7" w14:textId="77777777" w:rsidR="00636275" w:rsidRDefault="00636275" w:rsidP="00405CD7">
            <w:pPr>
              <w:pStyle w:val="TAN"/>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r w:rsidRPr="001A0912">
              <w:t>.</w:t>
            </w:r>
          </w:p>
          <w:p w14:paraId="58F9F06B" w14:textId="77777777" w:rsidR="00636275" w:rsidRPr="00CC4B4E" w:rsidRDefault="00636275" w:rsidP="00405CD7">
            <w:pPr>
              <w:pStyle w:val="TAN"/>
              <w:rPr>
                <w:lang w:eastAsia="zh-CN"/>
              </w:rPr>
            </w:pP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4" w:space="0" w:color="auto"/>
              <w:left w:val="single" w:sz="4" w:space="0" w:color="auto"/>
              <w:bottom w:val="single" w:sz="4" w:space="0" w:color="auto"/>
              <w:right w:val="single" w:sz="4" w:space="0" w:color="auto"/>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4" w:space="0" w:color="auto"/>
              <w:left w:val="single" w:sz="4" w:space="0" w:color="auto"/>
              <w:bottom w:val="single" w:sz="4" w:space="0" w:color="auto"/>
              <w:right w:val="single" w:sz="4" w:space="0" w:color="auto"/>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4" w:space="0" w:color="auto"/>
              <w:left w:val="single" w:sz="4" w:space="0" w:color="auto"/>
              <w:bottom w:val="single" w:sz="4" w:space="0" w:color="auto"/>
              <w:right w:val="single" w:sz="4" w:space="0" w:color="auto"/>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4" w:space="0" w:color="auto"/>
              <w:left w:val="single" w:sz="4" w:space="0" w:color="auto"/>
              <w:bottom w:val="single" w:sz="4" w:space="0" w:color="auto"/>
              <w:right w:val="single" w:sz="4" w:space="0" w:color="auto"/>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4" w:space="0" w:color="auto"/>
              <w:left w:val="single" w:sz="4" w:space="0" w:color="auto"/>
              <w:bottom w:val="single" w:sz="4" w:space="0" w:color="auto"/>
              <w:right w:val="single" w:sz="4" w:space="0" w:color="auto"/>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F970F8" w14:textId="7314FB37"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15KHz,</w:t>
            </w:r>
          </w:p>
          <w:p w14:paraId="256FB2A9" w14:textId="06F65DFA"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30KHz,</w:t>
            </w:r>
          </w:p>
          <w:p w14:paraId="4925CBB2" w14:textId="347FF000" w:rsidR="0059433D" w:rsidRPr="00020619" w:rsidRDefault="00AD3DCF" w:rsidP="0059433D">
            <w:pPr>
              <w:pStyle w:val="TAC"/>
              <w:rPr>
                <w:rFonts w:eastAsia="Yu Mincho"/>
                <w:bCs/>
                <w:color w:val="000000"/>
              </w:rPr>
            </w:pPr>
            <w:r>
              <w:rPr>
                <w:rFonts w:eastAsia="Yu Mincho"/>
                <w:bCs/>
                <w:color w:val="000000"/>
              </w:rPr>
              <w:t>32</w:t>
            </w:r>
            <w:r w:rsidRPr="00020619">
              <w:rPr>
                <w:rFonts w:eastAsia="Yu Mincho"/>
                <w:bCs/>
                <w:color w:val="000000"/>
              </w:rPr>
              <w:t xml:space="preserve"> </w:t>
            </w:r>
            <w:r w:rsidR="0059433D" w:rsidRPr="00020619">
              <w:rPr>
                <w:rFonts w:eastAsia="Yu Mincho"/>
                <w:bCs/>
                <w:color w:val="000000"/>
              </w:rPr>
              <w:t>for SSB SCS = 120KHz</w:t>
            </w:r>
          </w:p>
          <w:p w14:paraId="53A50FB2" w14:textId="2B2701F9" w:rsidR="0059433D" w:rsidRPr="00020619" w:rsidRDefault="00AD3DCF" w:rsidP="0059433D">
            <w:pPr>
              <w:pStyle w:val="TAC"/>
              <w:rPr>
                <w:rFonts w:eastAsia="Yu Mincho"/>
                <w:bCs/>
                <w:color w:val="000000"/>
              </w:rPr>
            </w:pPr>
            <w:r>
              <w:rPr>
                <w:rFonts w:eastAsia="Yu Mincho"/>
                <w:bCs/>
                <w:color w:val="000000"/>
              </w:rPr>
              <w:t>16</w:t>
            </w:r>
            <w:r w:rsidRPr="00020619">
              <w:rPr>
                <w:rFonts w:eastAsia="Yu Mincho"/>
                <w:bCs/>
                <w:color w:val="000000"/>
              </w:rPr>
              <w:t xml:space="preserve"> </w:t>
            </w:r>
            <w:r w:rsidR="0059433D" w:rsidRPr="00020619">
              <w:rPr>
                <w:rFonts w:eastAsia="Yu Mincho"/>
                <w:bCs/>
                <w:color w:val="000000"/>
              </w:rPr>
              <w:t>for SSB SCS = 240KHz</w:t>
            </w:r>
          </w:p>
        </w:tc>
      </w:tr>
      <w:tr w:rsidR="00D11F23" w:rsidRPr="00020619" w14:paraId="73A4ABEE" w14:textId="77777777" w:rsidTr="006A1E38">
        <w:trPr>
          <w:jc w:val="center"/>
        </w:trPr>
        <w:tc>
          <w:tcPr>
            <w:tcW w:w="7735" w:type="dxa"/>
            <w:gridSpan w:val="5"/>
            <w:tcBorders>
              <w:top w:val="single" w:sz="4" w:space="0" w:color="auto"/>
              <w:left w:val="single" w:sz="4" w:space="0" w:color="auto"/>
              <w:bottom w:val="single" w:sz="4" w:space="0" w:color="auto"/>
              <w:right w:val="single" w:sz="4" w:space="0" w:color="auto"/>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12837C5C" w:rsidR="00D11F23" w:rsidRPr="00020619" w:rsidRDefault="00D11F23" w:rsidP="00D11F23">
      <w:pPr>
        <w:pStyle w:val="Heading4"/>
        <w:rPr>
          <w:snapToGrid w:val="0"/>
        </w:rPr>
      </w:pPr>
      <w:r w:rsidRPr="00020619">
        <w:rPr>
          <w:snapToGrid w:val="0"/>
        </w:rPr>
        <w:t>A.3.9A.3.</w:t>
      </w:r>
      <w:r w:rsidR="00B97BE0">
        <w:rPr>
          <w:snapToGrid w:val="0"/>
        </w:rPr>
        <w:t>1</w:t>
      </w:r>
      <w:r w:rsidRPr="00020619">
        <w:rPr>
          <w:snapToGrid w:val="0"/>
        </w:rPr>
        <w:tab/>
        <w:t>Dedicated BWP</w:t>
      </w:r>
    </w:p>
    <w:p w14:paraId="1B4BCDAC" w14:textId="59469329" w:rsidR="00D11F23" w:rsidRPr="00020619" w:rsidRDefault="00D11F23" w:rsidP="00D11F23">
      <w:pPr>
        <w:pStyle w:val="TH"/>
        <w:rPr>
          <w:lang w:eastAsia="zh-CN"/>
        </w:rPr>
      </w:pPr>
      <w:r w:rsidRPr="00020619">
        <w:t>Table A.3.9A.3.</w:t>
      </w:r>
      <w:r w:rsidR="00B97BE0">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D271D41" w14:textId="03887F83"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15KHz,</w:t>
            </w:r>
          </w:p>
          <w:p w14:paraId="509A1450" w14:textId="2690827C"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30KHz,</w:t>
            </w:r>
          </w:p>
          <w:p w14:paraId="420A28C3" w14:textId="10EA83E0" w:rsidR="0059433D" w:rsidRPr="00020619" w:rsidRDefault="008E01D6" w:rsidP="0059433D">
            <w:pPr>
              <w:pStyle w:val="TAC"/>
              <w:rPr>
                <w:rFonts w:eastAsia="Yu Mincho"/>
              </w:rPr>
            </w:pPr>
            <w:r>
              <w:rPr>
                <w:rFonts w:eastAsia="Yu Mincho"/>
              </w:rPr>
              <w:t>32</w:t>
            </w:r>
            <w:r w:rsidRPr="00020619">
              <w:rPr>
                <w:rFonts w:eastAsia="Yu Mincho"/>
              </w:rPr>
              <w:t xml:space="preserve"> </w:t>
            </w:r>
            <w:r w:rsidR="0059433D" w:rsidRPr="00020619">
              <w:rPr>
                <w:rFonts w:eastAsia="Yu Mincho"/>
              </w:rPr>
              <w:t>for SSB SCS = 120KHz</w:t>
            </w:r>
          </w:p>
          <w:p w14:paraId="25486CF6" w14:textId="0FD1DE07" w:rsidR="0059433D" w:rsidRPr="00020619" w:rsidRDefault="008E01D6" w:rsidP="0059433D">
            <w:pPr>
              <w:pStyle w:val="TAC"/>
              <w:rPr>
                <w:rFonts w:eastAsia="Yu Mincho"/>
              </w:rPr>
            </w:pPr>
            <w:r>
              <w:rPr>
                <w:rFonts w:eastAsia="Yu Mincho"/>
              </w:rPr>
              <w:t>16</w:t>
            </w:r>
            <w:r w:rsidRPr="00020619">
              <w:rPr>
                <w:rFonts w:eastAsia="Yu Mincho"/>
              </w:rPr>
              <w:t xml:space="preserve"> </w:t>
            </w:r>
            <w:r w:rsidR="0059433D" w:rsidRPr="00020619">
              <w:rPr>
                <w:rFonts w:eastAsia="Yu Mincho"/>
              </w:rPr>
              <w:t>for SSB SCS = 240KHz</w:t>
            </w:r>
          </w:p>
        </w:tc>
      </w:tr>
      <w:tr w:rsidR="00D11F23" w:rsidRPr="00020619" w14:paraId="2803338A" w14:textId="77777777" w:rsidTr="006A1E3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3854C3">
      <w:pPr>
        <w:pStyle w:val="Heading4"/>
      </w:pPr>
      <w:r w:rsidRPr="006F4D85">
        <w:t>A.3.10.1.2</w:t>
      </w:r>
      <w:r w:rsidRPr="006F4D85">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3854C3">
      <w:pPr>
        <w:pStyle w:val="Heading4"/>
      </w:pPr>
      <w:r w:rsidRPr="006F4D85">
        <w:t>A.3.10.1.3</w:t>
      </w:r>
      <w:r w:rsidRPr="006F4D85">
        <w:tab/>
        <w:t xml:space="preserve">SSB pattern 3 in FR1: SSB </w:t>
      </w:r>
      <w:r w:rsidR="0037435B" w:rsidRPr="006F4D85">
        <w:t xml:space="preserve">allocation </w:t>
      </w:r>
      <w:r w:rsidRPr="006F4D85">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3854C3">
      <w:pPr>
        <w:pStyle w:val="Heading4"/>
      </w:pPr>
      <w:r w:rsidRPr="006F4D85">
        <w:t>A.3.10.1.4</w:t>
      </w:r>
      <w:r w:rsidRPr="006F4D85">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60C80ECF" w14:textId="2144F99E" w:rsidR="003854C3" w:rsidRDefault="003854C3" w:rsidP="003854C3">
      <w:pPr>
        <w:pStyle w:val="Heading4"/>
      </w:pPr>
      <w:r>
        <w:t>A.3.10.2.11</w:t>
      </w:r>
      <w:r>
        <w:tab/>
        <w:t xml:space="preserve">SSB pattern </w:t>
      </w:r>
      <w:r>
        <w:rPr>
          <w:rFonts w:hint="eastAsia"/>
          <w:lang w:eastAsia="zh-CN"/>
        </w:rPr>
        <w:t>11</w:t>
      </w:r>
      <w:r>
        <w:t xml:space="preserve"> in FR2: SSB allocation for SSB SCS=480 kHz in 400 MHz</w:t>
      </w:r>
    </w:p>
    <w:p w14:paraId="313A09B8" w14:textId="30AA3826" w:rsidR="00785773" w:rsidRDefault="003854C3" w:rsidP="003854C3">
      <w:pPr>
        <w:pStyle w:val="TH"/>
        <w:rPr>
          <w:noProof/>
        </w:rPr>
      </w:pPr>
      <w:r>
        <w:t>Table A.3.10.2.11-1: SSB.</w:t>
      </w:r>
      <w:r>
        <w:rPr>
          <w:rFonts w:hint="eastAsia"/>
          <w:lang w:eastAsia="zh-CN"/>
        </w:rPr>
        <w:t>11</w:t>
      </w:r>
      <w:r>
        <w:t xml:space="preserve"> FR2: SSB Pattern </w:t>
      </w:r>
      <w:r>
        <w:rPr>
          <w:rFonts w:hint="eastAsia"/>
          <w:lang w:val="en-US" w:eastAsia="zh-CN"/>
        </w:rPr>
        <w:t>11</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5865223B" w14:textId="0D38E7D8" w:rsidR="00EE15FF" w:rsidRDefault="00EE15FF" w:rsidP="00EE15FF">
      <w:pPr>
        <w:pStyle w:val="Heading4"/>
      </w:pPr>
      <w:r>
        <w:t>A.3.10.2.12</w:t>
      </w:r>
      <w:r>
        <w:tab/>
        <w:t xml:space="preserve">SSB pattern </w:t>
      </w:r>
      <w:r>
        <w:rPr>
          <w:rFonts w:hint="eastAsia"/>
          <w:lang w:eastAsia="zh-CN"/>
        </w:rPr>
        <w:t>12</w:t>
      </w:r>
      <w:r>
        <w:t xml:space="preserve"> in FR2: SSB allocation for SSB SCS=960 kHz in 400 MHz</w:t>
      </w:r>
    </w:p>
    <w:p w14:paraId="7B47F4CF" w14:textId="6812444D" w:rsidR="00785773" w:rsidRDefault="00EE15FF" w:rsidP="00EE15FF">
      <w:pPr>
        <w:pStyle w:val="TH"/>
        <w:rPr>
          <w:noProof/>
        </w:rPr>
      </w:pPr>
      <w:r>
        <w:t>Table A.3.10.2.12-1: SSB.</w:t>
      </w:r>
      <w:r>
        <w:rPr>
          <w:rFonts w:hint="eastAsia"/>
          <w:lang w:eastAsia="zh-CN"/>
        </w:rPr>
        <w:t>12</w:t>
      </w:r>
      <w:r>
        <w:t xml:space="preserve"> FR2: SSB Pattern </w:t>
      </w:r>
      <w:r>
        <w:rPr>
          <w:rFonts w:hint="eastAsia"/>
          <w:lang w:val="en-US" w:eastAsia="zh-CN"/>
        </w:rPr>
        <w:t>12</w:t>
      </w:r>
      <w: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004F913D" w14:textId="1FD3212E" w:rsidR="00EE15FF" w:rsidRDefault="00EE15FF" w:rsidP="00EE15FF">
      <w:pPr>
        <w:pStyle w:val="Heading4"/>
      </w:pPr>
      <w:r>
        <w:t>A.3.10.2.13</w:t>
      </w:r>
      <w:r>
        <w:tab/>
        <w:t xml:space="preserve">SSB pattern </w:t>
      </w:r>
      <w:r>
        <w:rPr>
          <w:rFonts w:hint="eastAsia"/>
          <w:lang w:eastAsia="zh-CN"/>
        </w:rPr>
        <w:t>13</w:t>
      </w:r>
      <w:r>
        <w:t xml:space="preserve"> in FR2: SSB allocation for SSB SCS=480 kHz in 400 MHz</w:t>
      </w:r>
    </w:p>
    <w:p w14:paraId="3E72AC87" w14:textId="57B88385" w:rsidR="00785773" w:rsidRDefault="00EE15FF" w:rsidP="00EE15FF">
      <w:pPr>
        <w:pStyle w:val="TH"/>
        <w:rPr>
          <w:noProof/>
        </w:rPr>
      </w:pPr>
      <w:r>
        <w:t>Table A.3.10.2.13-1: SSB.</w:t>
      </w:r>
      <w:r>
        <w:rPr>
          <w:rFonts w:hint="eastAsia"/>
          <w:lang w:eastAsia="zh-CN"/>
        </w:rPr>
        <w:t>13</w:t>
      </w:r>
      <w:r>
        <w:t xml:space="preserve"> FR2: SSB Pattern </w:t>
      </w:r>
      <w:r>
        <w:rPr>
          <w:rFonts w:hint="eastAsia"/>
          <w:lang w:val="en-US" w:eastAsia="zh-CN"/>
        </w:rPr>
        <w:t>13</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5B3C2936" w14:textId="5C9A5C02" w:rsidR="00EE15FF" w:rsidRDefault="00EE15FF" w:rsidP="00EE15FF">
      <w:pPr>
        <w:pStyle w:val="Heading4"/>
      </w:pPr>
      <w:r>
        <w:t>A.3.10.2.14</w:t>
      </w:r>
      <w:r>
        <w:tab/>
        <w:t xml:space="preserve">SSB pattern </w:t>
      </w:r>
      <w:r>
        <w:rPr>
          <w:rFonts w:hint="eastAsia"/>
          <w:lang w:eastAsia="zh-CN"/>
        </w:rPr>
        <w:t>14</w:t>
      </w:r>
      <w:r>
        <w:t xml:space="preserve"> in FR2: SSB allocation for SSB SCS=960 kHz in 400 MHz</w:t>
      </w:r>
    </w:p>
    <w:p w14:paraId="52BD6131" w14:textId="3606E42C" w:rsidR="00785773" w:rsidRDefault="00EE15FF" w:rsidP="00EE15FF">
      <w:pPr>
        <w:pStyle w:val="TH"/>
        <w:rPr>
          <w:noProof/>
        </w:rPr>
      </w:pPr>
      <w:r>
        <w:t>Table A.3.10.2.14-1: SSB.</w:t>
      </w:r>
      <w:r>
        <w:rPr>
          <w:rFonts w:hint="eastAsia"/>
          <w:lang w:eastAsia="zh-CN"/>
        </w:rPr>
        <w:t>14</w:t>
      </w:r>
      <w:r>
        <w:t xml:space="preserve"> FR2: SSB Pattern </w:t>
      </w:r>
      <w:r>
        <w:rPr>
          <w:rFonts w:hint="eastAsia"/>
          <w:lang w:val="en-US" w:eastAsia="zh-CN"/>
        </w:rPr>
        <w:t>14</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6FCA42D4" w14:textId="416C2B4D" w:rsidR="00881593" w:rsidRDefault="00881593" w:rsidP="00881593">
      <w:pPr>
        <w:pStyle w:val="Heading4"/>
      </w:pPr>
      <w:r>
        <w:t>A.3.10.2.15</w:t>
      </w:r>
      <w:r>
        <w:tab/>
        <w:t xml:space="preserve">SSB pattern </w:t>
      </w:r>
      <w:r>
        <w:rPr>
          <w:rFonts w:hint="eastAsia"/>
          <w:lang w:eastAsia="zh-CN"/>
        </w:rPr>
        <w:t>15</w:t>
      </w:r>
      <w:r>
        <w:t xml:space="preserve"> in FR2: SSB allocation for SSB SCS=480 kHz in 400 MHz</w:t>
      </w:r>
    </w:p>
    <w:p w14:paraId="7B39DB7D" w14:textId="5D72B93F" w:rsidR="00785773" w:rsidRDefault="00881593" w:rsidP="00881593">
      <w:pPr>
        <w:pStyle w:val="TH"/>
        <w:rPr>
          <w:noProof/>
        </w:rPr>
      </w:pPr>
      <w:r>
        <w:t>Table A.3.10.2.15-1: SSB.</w:t>
      </w:r>
      <w:r>
        <w:rPr>
          <w:rFonts w:hint="eastAsia"/>
          <w:lang w:eastAsia="zh-CN"/>
        </w:rPr>
        <w:t>15</w:t>
      </w:r>
      <w:r>
        <w:t xml:space="preserve"> FR2: SSB Pattern </w:t>
      </w:r>
      <w:r>
        <w:rPr>
          <w:rFonts w:hint="eastAsia"/>
          <w:lang w:val="en-US" w:eastAsia="zh-CN"/>
        </w:rPr>
        <w:t>15</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79BB6FCC" w14:textId="15398905" w:rsidR="00881593" w:rsidRPr="00881593" w:rsidRDefault="00881593" w:rsidP="00881593">
      <w:pPr>
        <w:pStyle w:val="Heading4"/>
        <w:rPr>
          <w:rFonts w:eastAsia="SimSun"/>
          <w:lang w:eastAsia="en-US"/>
        </w:rPr>
      </w:pPr>
      <w:r w:rsidRPr="00881593">
        <w:rPr>
          <w:rFonts w:eastAsia="SimSun"/>
          <w:lang w:eastAsia="en-US"/>
        </w:rPr>
        <w:t>A.3.10.2.16</w:t>
      </w:r>
      <w:r w:rsidRPr="00881593">
        <w:rPr>
          <w:rFonts w:eastAsia="SimSun"/>
          <w:lang w:eastAsia="en-US"/>
        </w:rPr>
        <w:tab/>
        <w:t xml:space="preserve">SSB pattern </w:t>
      </w:r>
      <w:r w:rsidRPr="00881593">
        <w:rPr>
          <w:rFonts w:eastAsia="SimSun" w:hint="eastAsia"/>
          <w:lang w:eastAsia="zh-CN"/>
        </w:rPr>
        <w:t>16</w:t>
      </w:r>
      <w:r w:rsidRPr="00881593">
        <w:rPr>
          <w:rFonts w:eastAsia="SimSun"/>
          <w:lang w:eastAsia="en-US"/>
        </w:rPr>
        <w:t xml:space="preserve"> in FR2: SSB allocation for SSB SCS=960 kHz in 400 MHz</w:t>
      </w:r>
    </w:p>
    <w:p w14:paraId="30C36F80" w14:textId="4B27725B" w:rsidR="00785773" w:rsidRDefault="00881593" w:rsidP="00881593">
      <w:pPr>
        <w:pStyle w:val="TH"/>
        <w:rPr>
          <w:noProof/>
        </w:rPr>
      </w:pPr>
      <w:r w:rsidRPr="00881593">
        <w:rPr>
          <w:rFonts w:eastAsia="SimSun"/>
          <w:lang w:eastAsia="en-US"/>
        </w:rPr>
        <w:t>Table A.3.10.2.16-1: SSB.</w:t>
      </w:r>
      <w:r w:rsidRPr="00881593">
        <w:rPr>
          <w:rFonts w:eastAsia="SimSun" w:hint="eastAsia"/>
          <w:lang w:eastAsia="zh-CN"/>
        </w:rPr>
        <w:t>16</w:t>
      </w:r>
      <w:r w:rsidRPr="00881593">
        <w:rPr>
          <w:rFonts w:eastAsia="SimSun"/>
          <w:lang w:eastAsia="en-US"/>
        </w:rPr>
        <w:t xml:space="preserve"> FR2: SSB Pattern </w:t>
      </w:r>
      <w:r w:rsidRPr="00881593">
        <w:rPr>
          <w:rFonts w:eastAsia="SimSun" w:hint="eastAsia"/>
          <w:lang w:val="en-US" w:eastAsia="zh-CN"/>
        </w:rPr>
        <w:t>16</w:t>
      </w:r>
      <w:r w:rsidRPr="00881593">
        <w:rPr>
          <w:rFonts w:eastAsia="SimSun"/>
          <w:lang w:eastAsia="en-US"/>
        </w:rP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7B8769F4" w14:textId="435AE360" w:rsidR="000074F0" w:rsidRDefault="000074F0" w:rsidP="000074F0">
      <w:pPr>
        <w:pStyle w:val="Heading4"/>
      </w:pPr>
      <w:r>
        <w:t>A.3.10.2.17</w:t>
      </w:r>
      <w:r>
        <w:tab/>
        <w:t xml:space="preserve">SSB pattern </w:t>
      </w:r>
      <w:r>
        <w:rPr>
          <w:rFonts w:hint="eastAsia"/>
          <w:lang w:eastAsia="zh-CN"/>
        </w:rPr>
        <w:t>17</w:t>
      </w:r>
      <w:r>
        <w:t xml:space="preserve"> in FR2: SSB allocation for SSB SCS=480 kHz in 400 MHz</w:t>
      </w:r>
    </w:p>
    <w:p w14:paraId="1205148C" w14:textId="59583499" w:rsidR="00785773" w:rsidRDefault="000074F0" w:rsidP="000074F0">
      <w:pPr>
        <w:pStyle w:val="TH"/>
        <w:rPr>
          <w:noProof/>
        </w:rPr>
      </w:pPr>
      <w:r>
        <w:t>Table A.3.10.2.17-1: SSB.</w:t>
      </w:r>
      <w:r>
        <w:rPr>
          <w:rFonts w:hint="eastAsia"/>
          <w:lang w:eastAsia="zh-CN"/>
        </w:rPr>
        <w:t>17</w:t>
      </w:r>
      <w:r>
        <w:t xml:space="preserve"> FR2: SSB Pattern </w:t>
      </w:r>
      <w:r>
        <w:rPr>
          <w:rFonts w:hint="eastAsia"/>
          <w:lang w:val="en-US" w:eastAsia="zh-CN"/>
        </w:rPr>
        <w:t>17</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6F0E8644" w14:textId="27E6B490" w:rsidR="000074F0" w:rsidRDefault="000074F0" w:rsidP="000074F0">
      <w:pPr>
        <w:pStyle w:val="Heading4"/>
      </w:pPr>
      <w:r>
        <w:t>A.3.10.2.18</w:t>
      </w:r>
      <w:r>
        <w:tab/>
        <w:t xml:space="preserve">SSB pattern </w:t>
      </w:r>
      <w:r>
        <w:rPr>
          <w:rFonts w:hint="eastAsia"/>
          <w:lang w:eastAsia="zh-CN"/>
        </w:rPr>
        <w:t>18</w:t>
      </w:r>
      <w:r>
        <w:t xml:space="preserve"> in FR2: SSB allocation for SSB SCS=960 kHz in 400 MHz</w:t>
      </w:r>
    </w:p>
    <w:p w14:paraId="65B70586" w14:textId="05A25756" w:rsidR="00785773" w:rsidRDefault="000074F0" w:rsidP="000074F0">
      <w:pPr>
        <w:pStyle w:val="TH"/>
        <w:rPr>
          <w:noProof/>
        </w:rPr>
      </w:pPr>
      <w:r>
        <w:t>Table A.3.10.2.18-1: SSB.</w:t>
      </w:r>
      <w:r>
        <w:rPr>
          <w:rFonts w:hint="eastAsia"/>
          <w:lang w:eastAsia="zh-CN"/>
        </w:rPr>
        <w:t>18</w:t>
      </w:r>
      <w:r>
        <w:t xml:space="preserve"> FR2: SSB Pattern </w:t>
      </w:r>
      <w:r>
        <w:rPr>
          <w:rFonts w:hint="eastAsia"/>
          <w:lang w:val="en-US" w:eastAsia="zh-CN"/>
        </w:rPr>
        <w:t>18</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591E50CA" w:rsidR="00583530" w:rsidRPr="00020619" w:rsidRDefault="005C25AF" w:rsidP="00583530">
            <w:pPr>
              <w:pStyle w:val="TAL"/>
            </w:pPr>
            <w:r>
              <w:t>0</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7B0E4DA4" w:rsidR="00583530" w:rsidRPr="00020619" w:rsidRDefault="006754B1" w:rsidP="00583530">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EC57ADF" w:rsidR="00583530" w:rsidRPr="00020619" w:rsidRDefault="008717A1" w:rsidP="00583530">
            <w:pPr>
              <w:pStyle w:val="TAL"/>
            </w:pPr>
            <w:r>
              <w:t>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2907A53D" w:rsidR="00583530" w:rsidRPr="00020619" w:rsidRDefault="00CB467B" w:rsidP="00331599">
            <w:pPr>
              <w:pStyle w:val="TAL"/>
            </w:pPr>
            <w:r>
              <w:t>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21A9BA3C" w:rsidR="001268B4" w:rsidRPr="006F4D85" w:rsidRDefault="001268B4" w:rsidP="001268B4">
      <w:pPr>
        <w:pStyle w:val="TH"/>
        <w:rPr>
          <w:noProof/>
        </w:rPr>
      </w:pPr>
      <w:r w:rsidRPr="006F4D85">
        <w:t xml:space="preserve">Table A.3.11.3-1: SMTC.3: SMTC </w:t>
      </w:r>
      <w:r w:rsidRPr="006F4D85">
        <w:rPr>
          <w:noProof/>
        </w:rPr>
        <w:t xml:space="preserve">Pattern 3 for SMTC period = </w:t>
      </w:r>
      <w:r w:rsidR="00102916">
        <w:rPr>
          <w:noProof/>
        </w:rPr>
        <w:t>160</w:t>
      </w:r>
      <w:r w:rsidR="00102916" w:rsidRPr="006F4D85">
        <w:rPr>
          <w:noProof/>
        </w:rPr>
        <w:t xml:space="preserve"> </w:t>
      </w:r>
      <w:r w:rsidRPr="006F4D85">
        <w:rPr>
          <w:noProof/>
        </w:rPr>
        <w:t xml:space="preserve">ms and duration = </w:t>
      </w:r>
      <w:r w:rsidR="005C52FE">
        <w:t xml:space="preserve">1 </w:t>
      </w:r>
      <w:r w:rsidRPr="006F4D85">
        <w:rPr>
          <w:noProof/>
        </w:rPr>
        <w: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2886492" w14:textId="77777777" w:rsidR="00D40054" w:rsidRDefault="00D40054" w:rsidP="00D40054">
      <w:pPr>
        <w:pStyle w:val="Heading3"/>
        <w:rPr>
          <w:lang w:val="en-US" w:eastAsia="en-GB"/>
        </w:rPr>
      </w:pPr>
      <w:bookmarkStart w:id="80" w:name="OLE_LINK22"/>
      <w:r>
        <w:rPr>
          <w:lang w:val="en-US"/>
        </w:rPr>
        <w:t>A.3.11.9</w:t>
      </w:r>
      <w:r>
        <w:rPr>
          <w:lang w:val="en-US"/>
        </w:rPr>
        <w:tab/>
        <w:t>SMTC pattern 9: SMTC period = 20 ms with SMTC duration = 1 ms</w:t>
      </w:r>
    </w:p>
    <w:p w14:paraId="75872E58" w14:textId="77777777" w:rsidR="00D40054" w:rsidRDefault="00D40054" w:rsidP="00D40054">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40054" w14:paraId="4C602CEB"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5E09E92B" w14:textId="77777777" w:rsidR="00D40054" w:rsidRDefault="00D40054" w:rsidP="00372DAB">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D42F28F" w14:textId="77777777" w:rsidR="00D40054" w:rsidRDefault="00D40054" w:rsidP="00372DAB">
            <w:pPr>
              <w:pStyle w:val="TAH"/>
              <w:spacing w:line="252" w:lineRule="auto"/>
              <w:rPr>
                <w:lang w:eastAsia="zh-CN"/>
              </w:rPr>
            </w:pPr>
            <w:r>
              <w:rPr>
                <w:lang w:eastAsia="zh-CN"/>
              </w:rPr>
              <w:t>Values</w:t>
            </w:r>
          </w:p>
        </w:tc>
      </w:tr>
      <w:tr w:rsidR="00D40054" w14:paraId="2611A75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20A80C77" w14:textId="77777777" w:rsidR="00D40054" w:rsidRDefault="00D40054" w:rsidP="00372DAB">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9F2E394" w14:textId="77777777" w:rsidR="00D40054" w:rsidRDefault="00D40054" w:rsidP="00372DAB">
            <w:pPr>
              <w:pStyle w:val="TAL"/>
              <w:spacing w:line="252" w:lineRule="auto"/>
              <w:rPr>
                <w:lang w:eastAsia="zh-CN"/>
              </w:rPr>
            </w:pPr>
            <w:r>
              <w:rPr>
                <w:lang w:eastAsia="zh-CN"/>
              </w:rPr>
              <w:t>20 ms</w:t>
            </w:r>
          </w:p>
        </w:tc>
      </w:tr>
      <w:tr w:rsidR="00D40054" w14:paraId="5F593AE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0E4E8BA1" w14:textId="77777777" w:rsidR="00D40054" w:rsidRDefault="00D40054" w:rsidP="00372DAB">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64F6817" w14:textId="77777777" w:rsidR="00D40054" w:rsidRDefault="00D40054" w:rsidP="00372DAB">
            <w:pPr>
              <w:pStyle w:val="TAL"/>
              <w:spacing w:line="252" w:lineRule="auto"/>
              <w:rPr>
                <w:lang w:eastAsia="zh-CN"/>
              </w:rPr>
            </w:pPr>
            <w:r>
              <w:rPr>
                <w:lang w:eastAsia="zh-CN"/>
              </w:rPr>
              <w:t>13 ms</w:t>
            </w:r>
          </w:p>
        </w:tc>
      </w:tr>
      <w:tr w:rsidR="00D40054" w14:paraId="7105A98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7D36B0F9" w14:textId="77777777" w:rsidR="00D40054" w:rsidRDefault="00D40054" w:rsidP="00372DAB">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36302B9B" w14:textId="77777777" w:rsidR="00D40054" w:rsidRDefault="00D40054" w:rsidP="00372DAB">
            <w:pPr>
              <w:pStyle w:val="TAL"/>
              <w:spacing w:line="252" w:lineRule="auto"/>
              <w:rPr>
                <w:lang w:eastAsia="zh-CN"/>
              </w:rPr>
            </w:pPr>
            <w:r>
              <w:rPr>
                <w:lang w:eastAsia="zh-CN"/>
              </w:rPr>
              <w:t>1 ms</w:t>
            </w:r>
          </w:p>
        </w:tc>
        <w:bookmarkEnd w:id="80"/>
      </w:tr>
    </w:tbl>
    <w:p w14:paraId="7B27D069" w14:textId="77777777" w:rsidR="00E850A5" w:rsidRDefault="00E850A5" w:rsidP="00533BDC"/>
    <w:p w14:paraId="7D4295B0" w14:textId="77777777" w:rsidR="00473583" w:rsidRDefault="00473583" w:rsidP="00473583">
      <w:pPr>
        <w:pStyle w:val="Heading2"/>
      </w:pPr>
      <w:r w:rsidRPr="006F4D85">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013F681F" w:rsidR="00B572DC" w:rsidRPr="006F4D85" w:rsidRDefault="00125139" w:rsidP="00B572DC">
            <w:pPr>
              <w:pStyle w:val="TAL"/>
            </w:pPr>
            <w:r>
              <w:t>0</w:t>
            </w:r>
            <w:r w:rsidRPr="00020619">
              <w:t xml:space="preserve"> </w:t>
            </w:r>
            <w:r w:rsidR="00B572DC" w:rsidRPr="00020619">
              <w:t>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075A441A" w:rsidR="00476AE2" w:rsidRPr="006F4D85" w:rsidRDefault="008F21FF" w:rsidP="00331599">
            <w:pPr>
              <w:pStyle w:val="TAL"/>
            </w:pPr>
            <w:r>
              <w:t>0</w:t>
            </w:r>
            <w:r w:rsidRPr="00020619">
              <w:t xml:space="preserve"> </w:t>
            </w:r>
            <w:r w:rsidR="00476AE2" w:rsidRPr="00020619">
              <w:t>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2D6CFF" w:rsidRPr="002D6CFF" w14:paraId="3D63651A" w14:textId="77777777" w:rsidTr="009D7FC4">
        <w:trPr>
          <w:jc w:val="center"/>
        </w:trPr>
        <w:tc>
          <w:tcPr>
            <w:tcW w:w="1134" w:type="dxa"/>
          </w:tcPr>
          <w:p w14:paraId="6D4D6B89" w14:textId="77777777" w:rsidR="002D6CFF" w:rsidRPr="004B17F2" w:rsidRDefault="002D6CFF" w:rsidP="004B17F2">
            <w:pPr>
              <w:pStyle w:val="TAH"/>
              <w:jc w:val="left"/>
              <w:rPr>
                <w:b w:val="0"/>
                <w:bCs/>
                <w:szCs w:val="18"/>
              </w:rPr>
            </w:pPr>
            <w:r w:rsidRPr="004B17F2">
              <w:rPr>
                <w:rFonts w:cs="Calibri"/>
                <w:b w:val="0"/>
                <w:bCs/>
                <w:color w:val="000000"/>
                <w:szCs w:val="18"/>
              </w:rPr>
              <w:t>A.5.3.3.1</w:t>
            </w:r>
          </w:p>
        </w:tc>
        <w:tc>
          <w:tcPr>
            <w:tcW w:w="6378" w:type="dxa"/>
          </w:tcPr>
          <w:p w14:paraId="4E235AE8" w14:textId="77777777" w:rsidR="002D6CFF" w:rsidRPr="004B17F2" w:rsidRDefault="002D6CFF" w:rsidP="004B17F2">
            <w:pPr>
              <w:pStyle w:val="TAH"/>
              <w:jc w:val="left"/>
              <w:rPr>
                <w:b w:val="0"/>
                <w:bCs/>
                <w:szCs w:val="18"/>
              </w:rPr>
            </w:pPr>
            <w:r w:rsidRPr="004B17F2">
              <w:rPr>
                <w:rFonts w:cs="Calibri"/>
                <w:b w:val="0"/>
                <w:bCs/>
                <w:color w:val="000000"/>
                <w:szCs w:val="18"/>
              </w:rPr>
              <w:t>Handover with PSCell with known FR2 target PSCell</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B63D6" w14:paraId="76A38AF6" w14:textId="77777777" w:rsidTr="009D7FC4">
        <w:trPr>
          <w:jc w:val="center"/>
        </w:trPr>
        <w:tc>
          <w:tcPr>
            <w:tcW w:w="1134" w:type="dxa"/>
          </w:tcPr>
          <w:p w14:paraId="02BEE214" w14:textId="77777777" w:rsidR="00AB63D6" w:rsidRDefault="00AB63D6" w:rsidP="009D7FC4">
            <w:pPr>
              <w:pStyle w:val="TAL"/>
            </w:pPr>
            <w:r w:rsidRPr="00632ACA">
              <w:rPr>
                <w:rFonts w:cs="Calibri"/>
                <w:color w:val="000000"/>
                <w:szCs w:val="18"/>
              </w:rPr>
              <w:t>A.5.5.3.</w:t>
            </w:r>
            <w:r>
              <w:rPr>
                <w:rFonts w:cs="Calibri"/>
                <w:color w:val="000000"/>
                <w:szCs w:val="18"/>
              </w:rPr>
              <w:t>9</w:t>
            </w:r>
          </w:p>
        </w:tc>
        <w:tc>
          <w:tcPr>
            <w:tcW w:w="6378" w:type="dxa"/>
          </w:tcPr>
          <w:p w14:paraId="6FF3CA44" w14:textId="77777777" w:rsidR="00AB63D6" w:rsidRDefault="00AB63D6" w:rsidP="009D7FC4">
            <w:pPr>
              <w:pStyle w:val="TAL"/>
            </w:pPr>
            <w:r w:rsidRPr="00632ACA">
              <w:rPr>
                <w:rFonts w:cs="Calibri"/>
                <w:color w:val="000000"/>
                <w:szCs w:val="18"/>
              </w:rPr>
              <w:t>PUCCH SCell Activation and deactivation of known SCell in FR2</w:t>
            </w:r>
          </w:p>
        </w:tc>
      </w:tr>
      <w:tr w:rsidR="00AB63D6" w14:paraId="48370104" w14:textId="77777777" w:rsidTr="009D7FC4">
        <w:trPr>
          <w:jc w:val="center"/>
        </w:trPr>
        <w:tc>
          <w:tcPr>
            <w:tcW w:w="1134" w:type="dxa"/>
          </w:tcPr>
          <w:p w14:paraId="7B1704A9" w14:textId="77777777" w:rsidR="00AB63D6" w:rsidRDefault="00AB63D6" w:rsidP="009D7FC4">
            <w:pPr>
              <w:pStyle w:val="TAL"/>
            </w:pPr>
            <w:r w:rsidRPr="00632ACA">
              <w:rPr>
                <w:rFonts w:cs="Calibri"/>
                <w:color w:val="000000"/>
                <w:szCs w:val="18"/>
              </w:rPr>
              <w:t>A.5.5.3.</w:t>
            </w:r>
            <w:r>
              <w:rPr>
                <w:rFonts w:cs="Calibri"/>
                <w:color w:val="000000"/>
                <w:szCs w:val="18"/>
              </w:rPr>
              <w:t>10</w:t>
            </w:r>
          </w:p>
        </w:tc>
        <w:tc>
          <w:tcPr>
            <w:tcW w:w="6378" w:type="dxa"/>
          </w:tcPr>
          <w:p w14:paraId="3D1ACCFE" w14:textId="77777777" w:rsidR="00AB63D6" w:rsidRDefault="00AB63D6" w:rsidP="009D7FC4">
            <w:pPr>
              <w:pStyle w:val="TAL"/>
            </w:pPr>
            <w:r w:rsidRPr="00632ACA">
              <w:rPr>
                <w:rFonts w:cs="Calibri"/>
                <w:color w:val="000000"/>
                <w:szCs w:val="18"/>
              </w:rPr>
              <w:t>PUCCH SCell Activation and deactivation of unknown SCell in FR2</w:t>
            </w:r>
          </w:p>
        </w:tc>
      </w:tr>
      <w:tr w:rsidR="00AB63D6" w:rsidRPr="00632ACA" w14:paraId="41A8B461" w14:textId="77777777" w:rsidTr="009D7FC4">
        <w:trPr>
          <w:jc w:val="center"/>
        </w:trPr>
        <w:tc>
          <w:tcPr>
            <w:tcW w:w="1134" w:type="dxa"/>
          </w:tcPr>
          <w:p w14:paraId="012EE101" w14:textId="77777777" w:rsidR="00AB63D6" w:rsidRPr="00632ACA" w:rsidRDefault="00AB63D6" w:rsidP="009D7FC4">
            <w:pPr>
              <w:pStyle w:val="TAL"/>
              <w:rPr>
                <w:rFonts w:cs="Calibri"/>
                <w:color w:val="000000"/>
                <w:szCs w:val="18"/>
              </w:rPr>
            </w:pPr>
            <w:r w:rsidRPr="004B17F2">
              <w:rPr>
                <w:rFonts w:cs="Calibri"/>
                <w:color w:val="000000"/>
                <w:szCs w:val="18"/>
              </w:rPr>
              <w:t>A.5.</w:t>
            </w:r>
            <w:r>
              <w:rPr>
                <w:rFonts w:cs="Calibri"/>
                <w:color w:val="000000"/>
                <w:szCs w:val="18"/>
              </w:rPr>
              <w:t>5</w:t>
            </w:r>
            <w:r w:rsidRPr="004B17F2">
              <w:rPr>
                <w:rFonts w:cs="Calibri"/>
                <w:color w:val="000000"/>
                <w:szCs w:val="18"/>
              </w:rPr>
              <w:t>.3.</w:t>
            </w:r>
            <w:r>
              <w:rPr>
                <w:rFonts w:cs="Calibri"/>
                <w:color w:val="000000"/>
                <w:szCs w:val="18"/>
              </w:rPr>
              <w:t>11</w:t>
            </w:r>
          </w:p>
        </w:tc>
        <w:tc>
          <w:tcPr>
            <w:tcW w:w="6378" w:type="dxa"/>
          </w:tcPr>
          <w:p w14:paraId="7E7AA213" w14:textId="77777777" w:rsidR="00AB63D6" w:rsidRPr="00632ACA" w:rsidRDefault="00AB63D6" w:rsidP="009D7FC4">
            <w:pPr>
              <w:pStyle w:val="TAL"/>
              <w:rPr>
                <w:rFonts w:cs="Calibri"/>
                <w:color w:val="000000"/>
                <w:szCs w:val="18"/>
              </w:rPr>
            </w:pPr>
            <w:r w:rsidRPr="004B17F2">
              <w:rPr>
                <w:rFonts w:cs="Calibri"/>
                <w:color w:val="000000"/>
                <w:szCs w:val="18"/>
              </w:rPr>
              <w:t>Multiple SCell activation and deactivation of one known PUCCH SCell and one unknown SCell in FR2</w:t>
            </w:r>
          </w:p>
        </w:tc>
      </w:tr>
      <w:tr w:rsidR="00AB63D6" w:rsidRPr="00632ACA" w14:paraId="5C13D9BD" w14:textId="77777777" w:rsidTr="009D7FC4">
        <w:trPr>
          <w:jc w:val="center"/>
        </w:trPr>
        <w:tc>
          <w:tcPr>
            <w:tcW w:w="1134" w:type="dxa"/>
          </w:tcPr>
          <w:p w14:paraId="001CCDD3" w14:textId="77777777" w:rsidR="00AB63D6" w:rsidRPr="00632ACA" w:rsidRDefault="00AB63D6" w:rsidP="009D7FC4">
            <w:pPr>
              <w:pStyle w:val="TAL"/>
              <w:rPr>
                <w:rFonts w:cs="Calibri"/>
                <w:color w:val="000000"/>
                <w:szCs w:val="18"/>
              </w:rPr>
            </w:pPr>
            <w:r w:rsidRPr="004B17F2">
              <w:rPr>
                <w:rFonts w:cs="Calibri"/>
                <w:color w:val="000000"/>
                <w:szCs w:val="18"/>
              </w:rPr>
              <w:t>A.5.</w:t>
            </w:r>
            <w:r>
              <w:rPr>
                <w:rFonts w:cs="Calibri"/>
                <w:color w:val="000000"/>
                <w:szCs w:val="18"/>
              </w:rPr>
              <w:t>5</w:t>
            </w:r>
            <w:r w:rsidRPr="004B17F2">
              <w:rPr>
                <w:rFonts w:cs="Calibri"/>
                <w:color w:val="000000"/>
                <w:szCs w:val="18"/>
              </w:rPr>
              <w:t>.3.</w:t>
            </w:r>
            <w:r>
              <w:rPr>
                <w:rFonts w:cs="Calibri"/>
                <w:color w:val="000000"/>
                <w:szCs w:val="18"/>
              </w:rPr>
              <w:t>12</w:t>
            </w:r>
          </w:p>
        </w:tc>
        <w:tc>
          <w:tcPr>
            <w:tcW w:w="6378" w:type="dxa"/>
          </w:tcPr>
          <w:p w14:paraId="6C10D04C" w14:textId="77777777" w:rsidR="00AB63D6" w:rsidRPr="00632ACA" w:rsidRDefault="00AB63D6" w:rsidP="009D7FC4">
            <w:pPr>
              <w:pStyle w:val="TAL"/>
              <w:rPr>
                <w:rFonts w:cs="Calibri"/>
                <w:color w:val="000000"/>
                <w:szCs w:val="18"/>
              </w:rPr>
            </w:pPr>
            <w:r w:rsidRPr="004B17F2">
              <w:rPr>
                <w:rFonts w:cs="Calibri"/>
                <w:color w:val="000000"/>
                <w:szCs w:val="18"/>
              </w:rPr>
              <w:t>SCell Activation and deactivation of unknown PUCCH SCell and unknown DL SCell in FR2 in non-DRX</w:t>
            </w:r>
          </w:p>
        </w:tc>
      </w:tr>
      <w:tr w:rsidR="00AB63D6" w:rsidRPr="00477D59" w14:paraId="14D44D01" w14:textId="77777777" w:rsidTr="009D7FC4">
        <w:trPr>
          <w:jc w:val="center"/>
        </w:trPr>
        <w:tc>
          <w:tcPr>
            <w:tcW w:w="1134" w:type="dxa"/>
          </w:tcPr>
          <w:p w14:paraId="0094FFB5" w14:textId="77777777" w:rsidR="00AB63D6" w:rsidRPr="00477D59" w:rsidRDefault="00AB63D6" w:rsidP="009D7FC4">
            <w:pPr>
              <w:pStyle w:val="TAL"/>
              <w:rPr>
                <w:szCs w:val="18"/>
              </w:rPr>
            </w:pPr>
            <w:r w:rsidRPr="004B17F2">
              <w:rPr>
                <w:rFonts w:cs="Calibri"/>
                <w:color w:val="000000"/>
                <w:szCs w:val="18"/>
              </w:rPr>
              <w:t>A.5.5.6.1.2</w:t>
            </w:r>
          </w:p>
        </w:tc>
        <w:tc>
          <w:tcPr>
            <w:tcW w:w="6378" w:type="dxa"/>
          </w:tcPr>
          <w:p w14:paraId="6F226046" w14:textId="77777777" w:rsidR="00AB63D6" w:rsidRPr="00477D59" w:rsidRDefault="00AB63D6" w:rsidP="009D7FC4">
            <w:pPr>
              <w:pStyle w:val="TAL"/>
              <w:rPr>
                <w:szCs w:val="18"/>
              </w:rPr>
            </w:pPr>
            <w:r w:rsidRPr="004B17F2">
              <w:rPr>
                <w:rFonts w:cs="Calibri"/>
                <w:color w:val="000000"/>
                <w:szCs w:val="18"/>
              </w:rPr>
              <w:t>E-UTRAN – NR PSCell FR2 with FR2 SCell DL active BWP switch in non-DRX in synchronous EN-DC</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3D21F7" w14:paraId="5DF70F35" w14:textId="77777777" w:rsidTr="00947084">
        <w:trPr>
          <w:jc w:val="center"/>
        </w:trPr>
        <w:tc>
          <w:tcPr>
            <w:tcW w:w="1134" w:type="dxa"/>
          </w:tcPr>
          <w:p w14:paraId="147A046B" w14:textId="01541BAB" w:rsidR="003D21F7" w:rsidRDefault="003D21F7" w:rsidP="003D21F7">
            <w:pPr>
              <w:pStyle w:val="TAL"/>
            </w:pPr>
            <w:r w:rsidRPr="006357E5">
              <w:t>A.5.5.</w:t>
            </w:r>
            <w:r w:rsidR="00C22976">
              <w:t>13</w:t>
            </w:r>
            <w:r w:rsidRPr="006357E5">
              <w:t>.</w:t>
            </w:r>
            <w:r w:rsidR="00F004F3">
              <w:t>2</w:t>
            </w:r>
          </w:p>
        </w:tc>
        <w:tc>
          <w:tcPr>
            <w:tcW w:w="6378" w:type="dxa"/>
          </w:tcPr>
          <w:p w14:paraId="28083572" w14:textId="2570C07F" w:rsidR="003D21F7" w:rsidRDefault="003D21F7" w:rsidP="003D21F7">
            <w:pPr>
              <w:pStyle w:val="TAL"/>
            </w:pPr>
            <w:r w:rsidRPr="006357E5">
              <w:t>E-UTRAN – NR FR2 interruptions during measurements on deactivated NR PSCell</w:t>
            </w:r>
          </w:p>
        </w:tc>
      </w:tr>
      <w:tr w:rsidR="00084C6A" w:rsidRPr="00477D59" w14:paraId="06D22B7E" w14:textId="77777777" w:rsidTr="009D7FC4">
        <w:trPr>
          <w:jc w:val="center"/>
        </w:trPr>
        <w:tc>
          <w:tcPr>
            <w:tcW w:w="1134" w:type="dxa"/>
          </w:tcPr>
          <w:p w14:paraId="548A769E" w14:textId="77777777" w:rsidR="00084C6A" w:rsidRPr="00477D59" w:rsidRDefault="00084C6A" w:rsidP="009D7FC4">
            <w:pPr>
              <w:pStyle w:val="TAL"/>
              <w:rPr>
                <w:szCs w:val="18"/>
              </w:rPr>
            </w:pPr>
            <w:r w:rsidRPr="004B17F2">
              <w:rPr>
                <w:rFonts w:cs="Calibri"/>
                <w:color w:val="000000"/>
                <w:szCs w:val="18"/>
              </w:rPr>
              <w:t>A.5.6.2.5</w:t>
            </w:r>
          </w:p>
        </w:tc>
        <w:tc>
          <w:tcPr>
            <w:tcW w:w="6378" w:type="dxa"/>
          </w:tcPr>
          <w:p w14:paraId="5EF5628A" w14:textId="77777777" w:rsidR="00084C6A" w:rsidRPr="00477D59" w:rsidRDefault="00084C6A" w:rsidP="009D7FC4">
            <w:pPr>
              <w:pStyle w:val="TAL"/>
              <w:rPr>
                <w:szCs w:val="18"/>
              </w:rPr>
            </w:pPr>
            <w:r w:rsidRPr="004B17F2">
              <w:rPr>
                <w:rFonts w:cs="Calibri"/>
                <w:color w:val="000000"/>
                <w:szCs w:val="18"/>
              </w:rPr>
              <w:t>EN-DC event triggered reporting tests for FR2 cell without SSB time index detection when DRX is not used</w:t>
            </w:r>
          </w:p>
        </w:tc>
      </w:tr>
      <w:tr w:rsidR="00084C6A" w:rsidRPr="00477D59" w14:paraId="71E93736" w14:textId="77777777" w:rsidTr="009D7FC4">
        <w:trPr>
          <w:jc w:val="center"/>
        </w:trPr>
        <w:tc>
          <w:tcPr>
            <w:tcW w:w="1134" w:type="dxa"/>
          </w:tcPr>
          <w:p w14:paraId="47DB2EB4" w14:textId="77777777" w:rsidR="00084C6A" w:rsidRPr="00477D59" w:rsidRDefault="00084C6A" w:rsidP="009D7FC4">
            <w:pPr>
              <w:pStyle w:val="TAL"/>
              <w:rPr>
                <w:szCs w:val="18"/>
              </w:rPr>
            </w:pPr>
            <w:r w:rsidRPr="004B17F2">
              <w:rPr>
                <w:rFonts w:cs="Calibri"/>
                <w:color w:val="000000"/>
                <w:szCs w:val="18"/>
              </w:rPr>
              <w:t>A.5.6.2.6</w:t>
            </w:r>
          </w:p>
        </w:tc>
        <w:tc>
          <w:tcPr>
            <w:tcW w:w="6378" w:type="dxa"/>
          </w:tcPr>
          <w:p w14:paraId="3E9B967E" w14:textId="77777777" w:rsidR="00084C6A" w:rsidRPr="00477D59" w:rsidRDefault="00084C6A" w:rsidP="009D7FC4">
            <w:pPr>
              <w:pStyle w:val="TAL"/>
              <w:rPr>
                <w:szCs w:val="18"/>
              </w:rPr>
            </w:pPr>
            <w:r w:rsidRPr="004B17F2">
              <w:rPr>
                <w:rFonts w:cs="Calibri"/>
                <w:color w:val="000000"/>
                <w:szCs w:val="18"/>
              </w:rPr>
              <w:t>EN-DC event triggered reporting tests for FR2 cell without SSB time index detection when DRX is used</w:t>
            </w:r>
          </w:p>
        </w:tc>
      </w:tr>
      <w:tr w:rsidR="00084C6A" w:rsidRPr="00477D59" w14:paraId="33A0BCEC" w14:textId="77777777" w:rsidTr="009D7FC4">
        <w:trPr>
          <w:jc w:val="center"/>
        </w:trPr>
        <w:tc>
          <w:tcPr>
            <w:tcW w:w="1134" w:type="dxa"/>
          </w:tcPr>
          <w:p w14:paraId="1AF811D9" w14:textId="77777777" w:rsidR="00084C6A" w:rsidRPr="00477D59" w:rsidRDefault="00084C6A" w:rsidP="009D7FC4">
            <w:pPr>
              <w:pStyle w:val="TAL"/>
              <w:rPr>
                <w:szCs w:val="18"/>
              </w:rPr>
            </w:pPr>
            <w:r w:rsidRPr="004B17F2">
              <w:rPr>
                <w:rFonts w:cs="Calibri"/>
                <w:color w:val="000000"/>
                <w:szCs w:val="18"/>
              </w:rPr>
              <w:t>A.5.6.2.7</w:t>
            </w:r>
          </w:p>
        </w:tc>
        <w:tc>
          <w:tcPr>
            <w:tcW w:w="6378" w:type="dxa"/>
          </w:tcPr>
          <w:p w14:paraId="39D175CB" w14:textId="77777777" w:rsidR="00084C6A" w:rsidRPr="00477D59" w:rsidRDefault="00084C6A" w:rsidP="009D7FC4">
            <w:pPr>
              <w:pStyle w:val="TAL"/>
              <w:rPr>
                <w:szCs w:val="18"/>
              </w:rPr>
            </w:pPr>
            <w:r w:rsidRPr="004B17F2">
              <w:rPr>
                <w:rFonts w:cs="Calibri"/>
                <w:color w:val="000000"/>
                <w:szCs w:val="18"/>
              </w:rPr>
              <w:t>EN-DC event triggered reporting tests for FR2 cell with SSB time index detection when DRX is not used</w:t>
            </w:r>
          </w:p>
        </w:tc>
      </w:tr>
      <w:tr w:rsidR="00084C6A" w:rsidRPr="00477D59" w14:paraId="7FA3E25F" w14:textId="77777777" w:rsidTr="009D7FC4">
        <w:trPr>
          <w:jc w:val="center"/>
        </w:trPr>
        <w:tc>
          <w:tcPr>
            <w:tcW w:w="1134" w:type="dxa"/>
          </w:tcPr>
          <w:p w14:paraId="387C6AD9" w14:textId="77777777" w:rsidR="00084C6A" w:rsidRPr="00477D59" w:rsidRDefault="00084C6A" w:rsidP="009D7FC4">
            <w:pPr>
              <w:pStyle w:val="TAL"/>
              <w:rPr>
                <w:szCs w:val="18"/>
              </w:rPr>
            </w:pPr>
            <w:r w:rsidRPr="004B17F2">
              <w:rPr>
                <w:rFonts w:cs="Calibri"/>
                <w:color w:val="000000"/>
                <w:szCs w:val="18"/>
              </w:rPr>
              <w:t>A.5.6.2.8</w:t>
            </w:r>
          </w:p>
        </w:tc>
        <w:tc>
          <w:tcPr>
            <w:tcW w:w="6378" w:type="dxa"/>
          </w:tcPr>
          <w:p w14:paraId="181BDAC1" w14:textId="77777777" w:rsidR="00084C6A" w:rsidRPr="00477D59" w:rsidRDefault="00084C6A" w:rsidP="009D7FC4">
            <w:pPr>
              <w:pStyle w:val="TAL"/>
              <w:rPr>
                <w:szCs w:val="18"/>
              </w:rPr>
            </w:pPr>
            <w:r w:rsidRPr="004B17F2">
              <w:rPr>
                <w:rFonts w:cs="Calibri"/>
                <w:color w:val="000000"/>
                <w:szCs w:val="18"/>
              </w:rPr>
              <w:t>EN-DC event triggered reporting tests for FR2 cell with SSB time index detection when DRX is used</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4674B2" w:rsidRPr="004674B2" w14:paraId="2713804D" w14:textId="77777777" w:rsidTr="009D7FC4">
        <w:trPr>
          <w:jc w:val="center"/>
        </w:trPr>
        <w:tc>
          <w:tcPr>
            <w:tcW w:w="1134" w:type="dxa"/>
          </w:tcPr>
          <w:p w14:paraId="4449F045" w14:textId="77777777" w:rsidR="004674B2" w:rsidRPr="004B17F2" w:rsidRDefault="004674B2" w:rsidP="004B17F2">
            <w:pPr>
              <w:pStyle w:val="TAH"/>
              <w:jc w:val="left"/>
              <w:rPr>
                <w:b w:val="0"/>
                <w:bCs/>
                <w:szCs w:val="18"/>
              </w:rPr>
            </w:pPr>
            <w:r w:rsidRPr="004B17F2">
              <w:rPr>
                <w:rFonts w:cs="Calibri"/>
                <w:b w:val="0"/>
                <w:bCs/>
                <w:color w:val="000000"/>
                <w:szCs w:val="18"/>
              </w:rPr>
              <w:t>A.7.3.1.1</w:t>
            </w:r>
          </w:p>
        </w:tc>
        <w:tc>
          <w:tcPr>
            <w:tcW w:w="6378" w:type="dxa"/>
          </w:tcPr>
          <w:p w14:paraId="63935AE9" w14:textId="77777777" w:rsidR="004674B2" w:rsidRPr="004B17F2" w:rsidRDefault="004674B2" w:rsidP="004B17F2">
            <w:pPr>
              <w:pStyle w:val="TAH"/>
              <w:jc w:val="left"/>
              <w:rPr>
                <w:b w:val="0"/>
                <w:bCs/>
                <w:szCs w:val="18"/>
              </w:rPr>
            </w:pPr>
            <w:r w:rsidRPr="004B17F2">
              <w:rPr>
                <w:rFonts w:cs="Calibri"/>
                <w:b w:val="0"/>
                <w:bCs/>
                <w:color w:val="000000"/>
                <w:szCs w:val="18"/>
              </w:rPr>
              <w:t>Inter-frequency handover from FR1 to FR2; unknown target cell</w:t>
            </w:r>
          </w:p>
        </w:tc>
      </w:tr>
      <w:tr w:rsidR="004674B2" w:rsidRPr="004674B2" w14:paraId="76607695" w14:textId="77777777" w:rsidTr="009D7FC4">
        <w:trPr>
          <w:jc w:val="center"/>
        </w:trPr>
        <w:tc>
          <w:tcPr>
            <w:tcW w:w="1134" w:type="dxa"/>
          </w:tcPr>
          <w:p w14:paraId="322DD3C7" w14:textId="77777777" w:rsidR="004674B2" w:rsidRPr="004B17F2" w:rsidRDefault="004674B2" w:rsidP="004B17F2">
            <w:pPr>
              <w:pStyle w:val="TAH"/>
              <w:jc w:val="left"/>
              <w:rPr>
                <w:b w:val="0"/>
                <w:bCs/>
                <w:szCs w:val="18"/>
              </w:rPr>
            </w:pPr>
            <w:r w:rsidRPr="004B17F2">
              <w:rPr>
                <w:rFonts w:cs="Calibri"/>
                <w:b w:val="0"/>
                <w:bCs/>
                <w:color w:val="000000"/>
                <w:szCs w:val="18"/>
              </w:rPr>
              <w:t>A.7.3.1.4</w:t>
            </w:r>
          </w:p>
        </w:tc>
        <w:tc>
          <w:tcPr>
            <w:tcW w:w="6378" w:type="dxa"/>
          </w:tcPr>
          <w:p w14:paraId="23224FEA" w14:textId="77777777" w:rsidR="004674B2" w:rsidRPr="004B17F2" w:rsidRDefault="004674B2" w:rsidP="004B17F2">
            <w:pPr>
              <w:pStyle w:val="TAH"/>
              <w:jc w:val="left"/>
              <w:rPr>
                <w:b w:val="0"/>
                <w:bCs/>
                <w:szCs w:val="18"/>
              </w:rPr>
            </w:pPr>
            <w:r w:rsidRPr="004B17F2">
              <w:rPr>
                <w:rFonts w:cs="Calibri"/>
                <w:b w:val="0"/>
                <w:bCs/>
                <w:color w:val="000000"/>
                <w:szCs w:val="18"/>
              </w:rPr>
              <w:t>Inter-band inter-frequency synchronous DAPS handover from FR1 to FR2</w:t>
            </w:r>
          </w:p>
        </w:tc>
      </w:tr>
      <w:tr w:rsidR="004674B2" w:rsidRPr="004674B2" w14:paraId="270E6E68" w14:textId="77777777" w:rsidTr="009D7FC4">
        <w:trPr>
          <w:jc w:val="center"/>
        </w:trPr>
        <w:tc>
          <w:tcPr>
            <w:tcW w:w="1134" w:type="dxa"/>
          </w:tcPr>
          <w:p w14:paraId="6DB22345" w14:textId="77777777" w:rsidR="004674B2" w:rsidRPr="004B17F2" w:rsidRDefault="004674B2" w:rsidP="004B17F2">
            <w:pPr>
              <w:pStyle w:val="TAH"/>
              <w:jc w:val="left"/>
              <w:rPr>
                <w:b w:val="0"/>
                <w:bCs/>
                <w:szCs w:val="18"/>
              </w:rPr>
            </w:pPr>
            <w:r w:rsidRPr="004B17F2">
              <w:rPr>
                <w:rFonts w:cs="Calibri"/>
                <w:b w:val="0"/>
                <w:bCs/>
                <w:color w:val="000000"/>
                <w:szCs w:val="18"/>
              </w:rPr>
              <w:t>A.7.3.1.5</w:t>
            </w:r>
          </w:p>
        </w:tc>
        <w:tc>
          <w:tcPr>
            <w:tcW w:w="6378" w:type="dxa"/>
          </w:tcPr>
          <w:p w14:paraId="65FFF2B1" w14:textId="77777777" w:rsidR="004674B2" w:rsidRPr="004B17F2" w:rsidRDefault="004674B2" w:rsidP="004B17F2">
            <w:pPr>
              <w:pStyle w:val="TAH"/>
              <w:jc w:val="left"/>
              <w:rPr>
                <w:b w:val="0"/>
                <w:bCs/>
                <w:szCs w:val="18"/>
              </w:rPr>
            </w:pPr>
            <w:r w:rsidRPr="004B17F2">
              <w:rPr>
                <w:rFonts w:cs="Calibri"/>
                <w:b w:val="0"/>
                <w:bCs/>
                <w:color w:val="000000"/>
                <w:szCs w:val="18"/>
              </w:rPr>
              <w:t>Inter-band inter-frequency asynchronous DAPS handover from FR1 to FR2</w:t>
            </w:r>
          </w:p>
        </w:tc>
      </w:tr>
      <w:tr w:rsidR="004674B2" w:rsidRPr="004674B2" w14:paraId="4B547084" w14:textId="77777777" w:rsidTr="009D7FC4">
        <w:trPr>
          <w:jc w:val="center"/>
        </w:trPr>
        <w:tc>
          <w:tcPr>
            <w:tcW w:w="1134" w:type="dxa"/>
          </w:tcPr>
          <w:p w14:paraId="6FAE5A27" w14:textId="77777777" w:rsidR="004674B2" w:rsidRPr="004B17F2" w:rsidRDefault="004674B2" w:rsidP="004B17F2">
            <w:pPr>
              <w:pStyle w:val="TAH"/>
              <w:jc w:val="left"/>
              <w:rPr>
                <w:b w:val="0"/>
                <w:bCs/>
                <w:szCs w:val="18"/>
              </w:rPr>
            </w:pPr>
            <w:r w:rsidRPr="004B17F2">
              <w:rPr>
                <w:rFonts w:cs="Calibri"/>
                <w:b w:val="0"/>
                <w:bCs/>
                <w:color w:val="000000"/>
                <w:szCs w:val="18"/>
              </w:rPr>
              <w:t>A.7.3.1.6</w:t>
            </w:r>
          </w:p>
        </w:tc>
        <w:tc>
          <w:tcPr>
            <w:tcW w:w="6378" w:type="dxa"/>
          </w:tcPr>
          <w:p w14:paraId="0EC58A39" w14:textId="77777777" w:rsidR="004674B2" w:rsidRPr="004B17F2" w:rsidRDefault="004674B2" w:rsidP="004B17F2">
            <w:pPr>
              <w:pStyle w:val="TAH"/>
              <w:jc w:val="left"/>
              <w:rPr>
                <w:b w:val="0"/>
                <w:bCs/>
                <w:szCs w:val="18"/>
              </w:rPr>
            </w:pPr>
            <w:r w:rsidRPr="004B17F2">
              <w:rPr>
                <w:rFonts w:cs="Calibri"/>
                <w:b w:val="0"/>
                <w:bCs/>
                <w:color w:val="000000"/>
                <w:szCs w:val="18"/>
              </w:rPr>
              <w:t>Handover with PSCell from SA to EN-DC; unknown FR2 target cell</w:t>
            </w:r>
          </w:p>
        </w:tc>
      </w:tr>
      <w:tr w:rsidR="004674B2" w:rsidRPr="004674B2" w14:paraId="03B120BA" w14:textId="77777777" w:rsidTr="009D7FC4">
        <w:trPr>
          <w:jc w:val="center"/>
        </w:trPr>
        <w:tc>
          <w:tcPr>
            <w:tcW w:w="1134" w:type="dxa"/>
          </w:tcPr>
          <w:p w14:paraId="016D608F" w14:textId="77777777" w:rsidR="004674B2" w:rsidRPr="004B17F2" w:rsidRDefault="004674B2" w:rsidP="004B17F2">
            <w:pPr>
              <w:pStyle w:val="TAH"/>
              <w:jc w:val="left"/>
              <w:rPr>
                <w:b w:val="0"/>
                <w:bCs/>
                <w:szCs w:val="18"/>
              </w:rPr>
            </w:pPr>
            <w:r w:rsidRPr="004B17F2">
              <w:rPr>
                <w:rFonts w:cs="Calibri"/>
                <w:b w:val="0"/>
                <w:bCs/>
                <w:color w:val="000000"/>
                <w:szCs w:val="18"/>
              </w:rPr>
              <w:t>A.7.3.1.7</w:t>
            </w:r>
          </w:p>
        </w:tc>
        <w:tc>
          <w:tcPr>
            <w:tcW w:w="6378" w:type="dxa"/>
          </w:tcPr>
          <w:p w14:paraId="5C1DF0F0" w14:textId="77777777" w:rsidR="004674B2" w:rsidRPr="004B17F2" w:rsidRDefault="004674B2" w:rsidP="004B17F2">
            <w:pPr>
              <w:pStyle w:val="TAH"/>
              <w:jc w:val="left"/>
              <w:rPr>
                <w:b w:val="0"/>
                <w:bCs/>
                <w:szCs w:val="18"/>
              </w:rPr>
            </w:pPr>
            <w:r w:rsidRPr="004B17F2">
              <w:rPr>
                <w:rFonts w:cs="Calibri"/>
                <w:b w:val="0"/>
                <w:bCs/>
                <w:color w:val="000000"/>
                <w:szCs w:val="18"/>
              </w:rPr>
              <w:t xml:space="preserve">HO with PSCell from FR1 NR-SA to EN-DC with known E-UTRA PCell and known FR2 PSCell  </w:t>
            </w:r>
          </w:p>
        </w:tc>
      </w:tr>
      <w:tr w:rsidR="004674B2" w:rsidRPr="004674B2" w14:paraId="396287C7" w14:textId="77777777" w:rsidTr="009D7FC4">
        <w:trPr>
          <w:jc w:val="center"/>
        </w:trPr>
        <w:tc>
          <w:tcPr>
            <w:tcW w:w="1134" w:type="dxa"/>
          </w:tcPr>
          <w:p w14:paraId="3D412FF9" w14:textId="77777777" w:rsidR="004674B2" w:rsidRPr="004B17F2" w:rsidRDefault="004674B2" w:rsidP="004B17F2">
            <w:pPr>
              <w:pStyle w:val="TAH"/>
              <w:jc w:val="left"/>
              <w:rPr>
                <w:b w:val="0"/>
                <w:bCs/>
                <w:szCs w:val="18"/>
              </w:rPr>
            </w:pPr>
            <w:r w:rsidRPr="004B17F2">
              <w:rPr>
                <w:rFonts w:cs="Calibri"/>
                <w:b w:val="0"/>
                <w:bCs/>
                <w:color w:val="000000"/>
                <w:szCs w:val="18"/>
              </w:rPr>
              <w:t>A.7.3.1.8</w:t>
            </w:r>
          </w:p>
        </w:tc>
        <w:tc>
          <w:tcPr>
            <w:tcW w:w="6378" w:type="dxa"/>
          </w:tcPr>
          <w:p w14:paraId="08DA4A56" w14:textId="77777777" w:rsidR="004674B2" w:rsidRPr="004B17F2" w:rsidRDefault="004674B2" w:rsidP="004B17F2">
            <w:pPr>
              <w:pStyle w:val="TAH"/>
              <w:jc w:val="left"/>
              <w:rPr>
                <w:b w:val="0"/>
                <w:bCs/>
                <w:szCs w:val="18"/>
              </w:rPr>
            </w:pPr>
            <w:r w:rsidRPr="004B17F2">
              <w:rPr>
                <w:rFonts w:cs="Calibri"/>
                <w:b w:val="0"/>
                <w:bCs/>
                <w:color w:val="000000"/>
                <w:szCs w:val="18"/>
              </w:rPr>
              <w:t>NR PSCell change delay in HO with PSCell from NR-DC to NR-DC</w:t>
            </w:r>
          </w:p>
        </w:tc>
      </w:tr>
      <w:tr w:rsidR="004674B2" w:rsidRPr="004674B2" w14:paraId="19FC4FF4" w14:textId="77777777" w:rsidTr="009D7FC4">
        <w:trPr>
          <w:jc w:val="center"/>
        </w:trPr>
        <w:tc>
          <w:tcPr>
            <w:tcW w:w="1134" w:type="dxa"/>
          </w:tcPr>
          <w:p w14:paraId="13FFC286" w14:textId="77777777" w:rsidR="004674B2" w:rsidRPr="004B17F2" w:rsidRDefault="004674B2" w:rsidP="004B17F2">
            <w:pPr>
              <w:pStyle w:val="TAH"/>
              <w:jc w:val="left"/>
              <w:rPr>
                <w:b w:val="0"/>
                <w:bCs/>
                <w:szCs w:val="18"/>
              </w:rPr>
            </w:pPr>
            <w:r w:rsidRPr="004B17F2">
              <w:rPr>
                <w:rFonts w:cs="Calibri"/>
                <w:b w:val="0"/>
                <w:bCs/>
                <w:color w:val="000000"/>
                <w:szCs w:val="18"/>
              </w:rPr>
              <w:t>A.7.3.1.11</w:t>
            </w:r>
          </w:p>
        </w:tc>
        <w:tc>
          <w:tcPr>
            <w:tcW w:w="6378" w:type="dxa"/>
          </w:tcPr>
          <w:p w14:paraId="55D6515D" w14:textId="77777777" w:rsidR="004674B2" w:rsidRPr="004B17F2" w:rsidRDefault="004674B2" w:rsidP="004B17F2">
            <w:pPr>
              <w:pStyle w:val="TAH"/>
              <w:jc w:val="left"/>
              <w:rPr>
                <w:b w:val="0"/>
                <w:bCs/>
                <w:szCs w:val="18"/>
              </w:rPr>
            </w:pPr>
            <w:r w:rsidRPr="004B17F2">
              <w:rPr>
                <w:rFonts w:cs="Calibri"/>
                <w:b w:val="0"/>
                <w:bCs/>
                <w:color w:val="000000"/>
                <w:szCs w:val="18"/>
              </w:rPr>
              <w:t>Inter-frequency handover from FR1 to FR2-2; unknown target cell</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933422" w:rsidRPr="00477D59" w14:paraId="6AAD532A" w14:textId="77777777" w:rsidTr="009D7FC4">
        <w:trPr>
          <w:jc w:val="center"/>
        </w:trPr>
        <w:tc>
          <w:tcPr>
            <w:tcW w:w="1134" w:type="dxa"/>
          </w:tcPr>
          <w:p w14:paraId="3EFDD202" w14:textId="77777777" w:rsidR="00933422" w:rsidRPr="00477D59" w:rsidRDefault="00933422" w:rsidP="009D7FC4">
            <w:pPr>
              <w:pStyle w:val="TAL"/>
              <w:rPr>
                <w:szCs w:val="18"/>
              </w:rPr>
            </w:pPr>
            <w:r w:rsidRPr="004B17F2">
              <w:rPr>
                <w:rFonts w:cs="Calibri"/>
                <w:color w:val="000000"/>
                <w:szCs w:val="18"/>
              </w:rPr>
              <w:t>A.7.5.3.6</w:t>
            </w:r>
          </w:p>
        </w:tc>
        <w:tc>
          <w:tcPr>
            <w:tcW w:w="6378" w:type="dxa"/>
          </w:tcPr>
          <w:p w14:paraId="2A6E75E3" w14:textId="77777777" w:rsidR="00933422" w:rsidRPr="00477D59" w:rsidRDefault="00933422" w:rsidP="009D7FC4">
            <w:pPr>
              <w:pStyle w:val="TAL"/>
              <w:rPr>
                <w:szCs w:val="18"/>
              </w:rPr>
            </w:pPr>
            <w:r w:rsidRPr="004B17F2">
              <w:rPr>
                <w:rFonts w:cs="Calibri"/>
                <w:color w:val="000000"/>
                <w:szCs w:val="18"/>
              </w:rPr>
              <w:t>PUCCH SCell activation and deactivation for FR1+FR2 inter-band with target SCell in FR2 and known</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683000" w:rsidRPr="0045029A" w14:paraId="68F4E660" w14:textId="77777777" w:rsidTr="009D7FC4">
        <w:trPr>
          <w:jc w:val="center"/>
        </w:trPr>
        <w:tc>
          <w:tcPr>
            <w:tcW w:w="1134" w:type="dxa"/>
          </w:tcPr>
          <w:p w14:paraId="22D8E1E9" w14:textId="77777777" w:rsidR="00683000" w:rsidRPr="0045029A" w:rsidRDefault="00683000" w:rsidP="009D7FC4">
            <w:pPr>
              <w:pStyle w:val="TAL"/>
              <w:rPr>
                <w:szCs w:val="18"/>
              </w:rPr>
            </w:pPr>
            <w:r w:rsidRPr="004B17F2">
              <w:rPr>
                <w:rFonts w:cs="Calibri"/>
                <w:color w:val="000000"/>
                <w:szCs w:val="18"/>
              </w:rPr>
              <w:t>A.7.5.7.1</w:t>
            </w:r>
          </w:p>
        </w:tc>
        <w:tc>
          <w:tcPr>
            <w:tcW w:w="6378" w:type="dxa"/>
          </w:tcPr>
          <w:p w14:paraId="755F6D66" w14:textId="77777777" w:rsidR="00683000" w:rsidRPr="0045029A" w:rsidRDefault="00683000" w:rsidP="009D7FC4">
            <w:pPr>
              <w:pStyle w:val="TAL"/>
              <w:rPr>
                <w:szCs w:val="18"/>
              </w:rPr>
            </w:pPr>
            <w:r w:rsidRPr="004B17F2">
              <w:rPr>
                <w:rFonts w:cs="Calibri"/>
                <w:color w:val="000000"/>
                <w:szCs w:val="18"/>
              </w:rPr>
              <w:t>Addition and Release Delay of known NR PSCell</w:t>
            </w:r>
          </w:p>
        </w:tc>
      </w:tr>
      <w:tr w:rsidR="00683000" w:rsidRPr="0045029A" w14:paraId="5A1145D2" w14:textId="77777777" w:rsidTr="009D7FC4">
        <w:trPr>
          <w:jc w:val="center"/>
        </w:trPr>
        <w:tc>
          <w:tcPr>
            <w:tcW w:w="1134" w:type="dxa"/>
          </w:tcPr>
          <w:p w14:paraId="1636E8B0" w14:textId="77777777" w:rsidR="00683000" w:rsidRPr="0045029A" w:rsidRDefault="00683000" w:rsidP="009D7FC4">
            <w:pPr>
              <w:pStyle w:val="TAL"/>
              <w:rPr>
                <w:szCs w:val="18"/>
              </w:rPr>
            </w:pPr>
            <w:r w:rsidRPr="004B17F2">
              <w:rPr>
                <w:rFonts w:cs="Calibri"/>
                <w:color w:val="000000"/>
                <w:szCs w:val="18"/>
              </w:rPr>
              <w:t>A.7.5.7.2</w:t>
            </w:r>
          </w:p>
        </w:tc>
        <w:tc>
          <w:tcPr>
            <w:tcW w:w="6378" w:type="dxa"/>
          </w:tcPr>
          <w:p w14:paraId="53896C6C" w14:textId="77777777" w:rsidR="00683000" w:rsidRPr="0045029A" w:rsidRDefault="00683000" w:rsidP="009D7FC4">
            <w:pPr>
              <w:pStyle w:val="TAL"/>
              <w:rPr>
                <w:szCs w:val="18"/>
              </w:rPr>
            </w:pPr>
            <w:r w:rsidRPr="004B17F2">
              <w:rPr>
                <w:rFonts w:cs="Calibri"/>
                <w:color w:val="000000"/>
                <w:szCs w:val="18"/>
              </w:rPr>
              <w:t>Addition and Release Delay of unknown NR PSCell</w:t>
            </w:r>
          </w:p>
        </w:tc>
      </w:tr>
      <w:tr w:rsidR="00683000" w:rsidRPr="003324D7" w14:paraId="0A1E8F01" w14:textId="77777777" w:rsidTr="009D7FC4">
        <w:trPr>
          <w:jc w:val="center"/>
        </w:trPr>
        <w:tc>
          <w:tcPr>
            <w:tcW w:w="1134" w:type="dxa"/>
          </w:tcPr>
          <w:p w14:paraId="63B07A47" w14:textId="77777777" w:rsidR="00683000" w:rsidRPr="003324D7" w:rsidRDefault="00683000" w:rsidP="009D7FC4">
            <w:pPr>
              <w:pStyle w:val="TAL"/>
              <w:rPr>
                <w:rFonts w:cs="Calibri"/>
                <w:color w:val="000000"/>
                <w:szCs w:val="18"/>
              </w:rPr>
            </w:pPr>
            <w:r>
              <w:rPr>
                <w:rFonts w:cs="Calibri"/>
                <w:color w:val="000000"/>
                <w:szCs w:val="18"/>
              </w:rPr>
              <w:t>A.7.5.7.3</w:t>
            </w:r>
          </w:p>
        </w:tc>
        <w:tc>
          <w:tcPr>
            <w:tcW w:w="6378" w:type="dxa"/>
          </w:tcPr>
          <w:p w14:paraId="044FF2B4" w14:textId="77777777" w:rsidR="00683000" w:rsidRPr="003324D7" w:rsidRDefault="00683000" w:rsidP="009D7FC4">
            <w:pPr>
              <w:pStyle w:val="TAL"/>
              <w:rPr>
                <w:rFonts w:cs="Calibri"/>
                <w:color w:val="000000"/>
                <w:szCs w:val="18"/>
              </w:rPr>
            </w:pPr>
            <w:r w:rsidRPr="003324D7">
              <w:rPr>
                <w:rFonts w:cs="Calibri"/>
                <w:color w:val="000000"/>
                <w:szCs w:val="18"/>
                <w:lang w:val="en-US"/>
              </w:rPr>
              <w:t>Addition and Release Delay of known NR PSCell in FR2-2</w:t>
            </w:r>
          </w:p>
        </w:tc>
      </w:tr>
      <w:tr w:rsidR="00683000" w:rsidRPr="003324D7" w14:paraId="5550B8A5" w14:textId="77777777" w:rsidTr="009D7FC4">
        <w:trPr>
          <w:jc w:val="center"/>
        </w:trPr>
        <w:tc>
          <w:tcPr>
            <w:tcW w:w="1134" w:type="dxa"/>
          </w:tcPr>
          <w:p w14:paraId="5160C1E6" w14:textId="77777777" w:rsidR="00683000" w:rsidRDefault="00683000" w:rsidP="009D7FC4">
            <w:pPr>
              <w:pStyle w:val="TAL"/>
              <w:rPr>
                <w:rFonts w:cs="Calibri"/>
                <w:color w:val="000000"/>
                <w:szCs w:val="18"/>
              </w:rPr>
            </w:pPr>
            <w:r>
              <w:rPr>
                <w:rFonts w:cs="Calibri"/>
                <w:color w:val="000000"/>
                <w:szCs w:val="18"/>
              </w:rPr>
              <w:t>A.7.5.7.4</w:t>
            </w:r>
          </w:p>
        </w:tc>
        <w:tc>
          <w:tcPr>
            <w:tcW w:w="6378" w:type="dxa"/>
          </w:tcPr>
          <w:p w14:paraId="07FB78AA" w14:textId="77777777" w:rsidR="00683000" w:rsidRPr="003324D7" w:rsidRDefault="00683000" w:rsidP="009D7FC4">
            <w:pPr>
              <w:pStyle w:val="TAL"/>
              <w:rPr>
                <w:rFonts w:cs="Calibri"/>
                <w:color w:val="000000"/>
                <w:szCs w:val="18"/>
                <w:lang w:val="en-US"/>
              </w:rPr>
            </w:pPr>
            <w:r w:rsidRPr="003324D7">
              <w:rPr>
                <w:rFonts w:cs="Calibri"/>
                <w:color w:val="000000"/>
                <w:szCs w:val="18"/>
                <w:lang w:val="en-US"/>
              </w:rPr>
              <w:t>Addition and Release Delay of unknown NR PSCell in FR2-2</w:t>
            </w:r>
          </w:p>
        </w:tc>
      </w:tr>
      <w:tr w:rsidR="00683000" w:rsidRPr="0045029A" w14:paraId="513753B5" w14:textId="77777777" w:rsidTr="009D7FC4">
        <w:trPr>
          <w:jc w:val="center"/>
        </w:trPr>
        <w:tc>
          <w:tcPr>
            <w:tcW w:w="1134" w:type="dxa"/>
          </w:tcPr>
          <w:p w14:paraId="14C87633" w14:textId="77777777" w:rsidR="00683000" w:rsidRPr="0045029A" w:rsidRDefault="00683000" w:rsidP="009D7FC4">
            <w:pPr>
              <w:pStyle w:val="TAL"/>
              <w:rPr>
                <w:szCs w:val="18"/>
              </w:rPr>
            </w:pPr>
            <w:r w:rsidRPr="004B17F2">
              <w:rPr>
                <w:rFonts w:cs="Calibri"/>
                <w:color w:val="000000"/>
                <w:szCs w:val="18"/>
              </w:rPr>
              <w:t>A.7.5.12.1</w:t>
            </w:r>
          </w:p>
        </w:tc>
        <w:tc>
          <w:tcPr>
            <w:tcW w:w="6378" w:type="dxa"/>
          </w:tcPr>
          <w:p w14:paraId="696B3759" w14:textId="77777777" w:rsidR="00683000" w:rsidRPr="0045029A" w:rsidRDefault="00683000" w:rsidP="009D7FC4">
            <w:pPr>
              <w:pStyle w:val="TAL"/>
              <w:rPr>
                <w:szCs w:val="18"/>
              </w:rPr>
            </w:pPr>
            <w:r w:rsidRPr="004B17F2">
              <w:rPr>
                <w:rFonts w:cs="Calibri"/>
                <w:color w:val="000000"/>
                <w:szCs w:val="18"/>
              </w:rPr>
              <w:t>Addition and Release Delay of PSCell</w:t>
            </w:r>
          </w:p>
        </w:tc>
      </w:tr>
      <w:tr w:rsidR="00683000" w:rsidRPr="00D22D78" w14:paraId="2384F129" w14:textId="77777777" w:rsidTr="009D7FC4">
        <w:trPr>
          <w:jc w:val="center"/>
        </w:trPr>
        <w:tc>
          <w:tcPr>
            <w:tcW w:w="1134" w:type="dxa"/>
          </w:tcPr>
          <w:p w14:paraId="529322B1" w14:textId="77777777" w:rsidR="00683000" w:rsidRPr="00D22D78" w:rsidRDefault="00683000" w:rsidP="009D7FC4">
            <w:pPr>
              <w:pStyle w:val="TAL"/>
              <w:rPr>
                <w:rFonts w:cs="Calibri"/>
                <w:color w:val="000000"/>
                <w:szCs w:val="18"/>
              </w:rPr>
            </w:pPr>
            <w:r w:rsidRPr="00D22D78">
              <w:rPr>
                <w:rFonts w:cs="Calibri"/>
                <w:color w:val="000000"/>
                <w:szCs w:val="18"/>
              </w:rPr>
              <w:t>A.7.5.14</w:t>
            </w:r>
          </w:p>
        </w:tc>
        <w:tc>
          <w:tcPr>
            <w:tcW w:w="6378" w:type="dxa"/>
          </w:tcPr>
          <w:p w14:paraId="71A6B544" w14:textId="77777777" w:rsidR="00683000" w:rsidRPr="00D22D78" w:rsidRDefault="00683000" w:rsidP="009D7FC4">
            <w:pPr>
              <w:pStyle w:val="TAL"/>
              <w:rPr>
                <w:rFonts w:cs="Calibri"/>
                <w:color w:val="000000"/>
                <w:szCs w:val="18"/>
              </w:rPr>
            </w:pPr>
            <w:r w:rsidRPr="00D22D78">
              <w:rPr>
                <w:rFonts w:cs="Calibri"/>
                <w:color w:val="000000"/>
                <w:szCs w:val="18"/>
              </w:rPr>
              <w:t>PSCell RACH-less based Activation and deactivation for FR1+FR2 inter-band with target PSCell in FR</w:t>
            </w:r>
            <w:r>
              <w:rPr>
                <w:rFonts w:cs="Calibri"/>
                <w:color w:val="000000"/>
                <w:szCs w:val="18"/>
              </w:rPr>
              <w:t>2</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AB4631" w:rsidRPr="00D776C2" w14:paraId="53FE6B4D" w14:textId="77777777" w:rsidTr="009D7FC4">
        <w:trPr>
          <w:jc w:val="center"/>
        </w:trPr>
        <w:tc>
          <w:tcPr>
            <w:tcW w:w="1134" w:type="dxa"/>
          </w:tcPr>
          <w:p w14:paraId="13CBDFB5" w14:textId="77777777" w:rsidR="00AB4631" w:rsidRPr="00D776C2" w:rsidRDefault="00AB4631" w:rsidP="009D7FC4">
            <w:pPr>
              <w:pStyle w:val="TAL"/>
              <w:rPr>
                <w:szCs w:val="18"/>
              </w:rPr>
            </w:pPr>
            <w:r w:rsidRPr="004B17F2">
              <w:rPr>
                <w:rFonts w:cs="Calibri"/>
                <w:color w:val="000000"/>
                <w:szCs w:val="18"/>
              </w:rPr>
              <w:t>A.7.6.2.16</w:t>
            </w:r>
          </w:p>
        </w:tc>
        <w:tc>
          <w:tcPr>
            <w:tcW w:w="6378" w:type="dxa"/>
          </w:tcPr>
          <w:p w14:paraId="0F51E658" w14:textId="77777777" w:rsidR="00AB4631" w:rsidRPr="00D776C2" w:rsidRDefault="00AB4631" w:rsidP="009D7FC4">
            <w:pPr>
              <w:pStyle w:val="TAL"/>
              <w:rPr>
                <w:szCs w:val="18"/>
              </w:rPr>
            </w:pPr>
            <w:r w:rsidRPr="004B17F2">
              <w:rPr>
                <w:rFonts w:cs="Calibri"/>
                <w:color w:val="000000"/>
                <w:szCs w:val="18"/>
              </w:rPr>
              <w:t>SA event triggered reporting tests for FR2-2 without SSB time index detection when DRX is not used (PCell in FR1)</w:t>
            </w:r>
          </w:p>
        </w:tc>
      </w:tr>
      <w:tr w:rsidR="00AB4631" w:rsidRPr="00D776C2" w14:paraId="0D4AD234" w14:textId="77777777" w:rsidTr="009D7FC4">
        <w:trPr>
          <w:jc w:val="center"/>
        </w:trPr>
        <w:tc>
          <w:tcPr>
            <w:tcW w:w="1134" w:type="dxa"/>
          </w:tcPr>
          <w:p w14:paraId="62673EB0" w14:textId="77777777" w:rsidR="00AB4631" w:rsidRPr="00D776C2" w:rsidRDefault="00AB4631" w:rsidP="009D7FC4">
            <w:pPr>
              <w:pStyle w:val="TAL"/>
              <w:rPr>
                <w:szCs w:val="18"/>
              </w:rPr>
            </w:pPr>
            <w:r w:rsidRPr="004B17F2">
              <w:rPr>
                <w:rFonts w:cs="Calibri"/>
                <w:color w:val="000000"/>
                <w:szCs w:val="18"/>
              </w:rPr>
              <w:t>A.7.6.2.17</w:t>
            </w:r>
          </w:p>
        </w:tc>
        <w:tc>
          <w:tcPr>
            <w:tcW w:w="6378" w:type="dxa"/>
          </w:tcPr>
          <w:p w14:paraId="2DDCDE59" w14:textId="77777777" w:rsidR="00AB4631" w:rsidRPr="00D776C2" w:rsidRDefault="00AB4631" w:rsidP="009D7FC4">
            <w:pPr>
              <w:pStyle w:val="TAL"/>
              <w:rPr>
                <w:szCs w:val="18"/>
              </w:rPr>
            </w:pPr>
            <w:r w:rsidRPr="004B17F2">
              <w:rPr>
                <w:rFonts w:cs="Calibri"/>
                <w:color w:val="000000"/>
                <w:szCs w:val="18"/>
              </w:rPr>
              <w:t>SA event triggered reporting tests for FR2-2 without SSB time index detection when DRX is used (PCell in FR1)</w:t>
            </w:r>
          </w:p>
        </w:tc>
      </w:tr>
      <w:tr w:rsidR="00AB4631" w:rsidRPr="00D776C2" w14:paraId="776D2FB6" w14:textId="77777777" w:rsidTr="009D7FC4">
        <w:trPr>
          <w:jc w:val="center"/>
        </w:trPr>
        <w:tc>
          <w:tcPr>
            <w:tcW w:w="1134" w:type="dxa"/>
          </w:tcPr>
          <w:p w14:paraId="0A6ECE84" w14:textId="77777777" w:rsidR="00AB4631" w:rsidRPr="00D776C2" w:rsidRDefault="00AB4631" w:rsidP="009D7FC4">
            <w:pPr>
              <w:pStyle w:val="TAL"/>
              <w:rPr>
                <w:szCs w:val="18"/>
              </w:rPr>
            </w:pPr>
            <w:r w:rsidRPr="004B17F2">
              <w:rPr>
                <w:rFonts w:cs="Calibri"/>
                <w:color w:val="000000"/>
                <w:szCs w:val="18"/>
              </w:rPr>
              <w:t>A.7.6.2.18</w:t>
            </w:r>
          </w:p>
        </w:tc>
        <w:tc>
          <w:tcPr>
            <w:tcW w:w="6378" w:type="dxa"/>
          </w:tcPr>
          <w:p w14:paraId="57F54537" w14:textId="77777777" w:rsidR="00AB4631" w:rsidRPr="00D776C2" w:rsidRDefault="00AB4631" w:rsidP="009D7FC4">
            <w:pPr>
              <w:pStyle w:val="TAL"/>
              <w:rPr>
                <w:szCs w:val="18"/>
              </w:rPr>
            </w:pPr>
            <w:r w:rsidRPr="004B17F2">
              <w:rPr>
                <w:rFonts w:cs="Calibri"/>
                <w:color w:val="000000"/>
                <w:szCs w:val="18"/>
              </w:rPr>
              <w:t>SA event triggered reporting tests for FR2-2 with SSB time index detection when DRX is not used (PCell in FR1)</w:t>
            </w:r>
          </w:p>
        </w:tc>
      </w:tr>
      <w:tr w:rsidR="00AB4631" w:rsidRPr="00D776C2" w14:paraId="1FBBAA1A" w14:textId="77777777" w:rsidTr="009D7FC4">
        <w:trPr>
          <w:jc w:val="center"/>
        </w:trPr>
        <w:tc>
          <w:tcPr>
            <w:tcW w:w="1134" w:type="dxa"/>
          </w:tcPr>
          <w:p w14:paraId="32CC4610" w14:textId="77777777" w:rsidR="00AB4631" w:rsidRPr="00D776C2" w:rsidRDefault="00AB4631" w:rsidP="009D7FC4">
            <w:pPr>
              <w:pStyle w:val="TAL"/>
              <w:rPr>
                <w:szCs w:val="18"/>
              </w:rPr>
            </w:pPr>
            <w:r w:rsidRPr="004B17F2">
              <w:rPr>
                <w:rFonts w:cs="Calibri"/>
                <w:color w:val="000000"/>
                <w:szCs w:val="18"/>
              </w:rPr>
              <w:t>A.7.6.2.19</w:t>
            </w:r>
          </w:p>
        </w:tc>
        <w:tc>
          <w:tcPr>
            <w:tcW w:w="6378" w:type="dxa"/>
          </w:tcPr>
          <w:p w14:paraId="61A8B1D9" w14:textId="77777777" w:rsidR="00AB4631" w:rsidRPr="00D776C2" w:rsidRDefault="00AB4631" w:rsidP="009D7FC4">
            <w:pPr>
              <w:pStyle w:val="TAL"/>
              <w:rPr>
                <w:szCs w:val="18"/>
              </w:rPr>
            </w:pPr>
            <w:r w:rsidRPr="004B17F2">
              <w:rPr>
                <w:rFonts w:cs="Calibri"/>
                <w:color w:val="000000"/>
                <w:szCs w:val="18"/>
              </w:rPr>
              <w:t>SA event triggered reporting tests for FR2-2 with SSB time index detection when DRX is used (PCell in FR1)</w:t>
            </w:r>
          </w:p>
        </w:tc>
      </w:tr>
      <w:tr w:rsidR="00AB4631" w:rsidRPr="00D776C2" w14:paraId="5C7761B3" w14:textId="77777777" w:rsidTr="009D7FC4">
        <w:trPr>
          <w:jc w:val="center"/>
        </w:trPr>
        <w:tc>
          <w:tcPr>
            <w:tcW w:w="1134" w:type="dxa"/>
          </w:tcPr>
          <w:p w14:paraId="7D7959DE" w14:textId="77777777" w:rsidR="00AB4631" w:rsidRPr="00D776C2" w:rsidRDefault="00AB4631" w:rsidP="009D7FC4">
            <w:pPr>
              <w:pStyle w:val="TAL"/>
              <w:rPr>
                <w:szCs w:val="18"/>
              </w:rPr>
            </w:pPr>
            <w:r w:rsidRPr="004B17F2">
              <w:rPr>
                <w:rFonts w:cs="Calibri"/>
                <w:color w:val="000000"/>
                <w:szCs w:val="18"/>
              </w:rPr>
              <w:t>A.7.6.3.6</w:t>
            </w:r>
          </w:p>
        </w:tc>
        <w:tc>
          <w:tcPr>
            <w:tcW w:w="6378" w:type="dxa"/>
          </w:tcPr>
          <w:p w14:paraId="3379A338" w14:textId="77777777" w:rsidR="00AB4631" w:rsidRPr="00D776C2" w:rsidRDefault="00AB4631" w:rsidP="009D7FC4">
            <w:pPr>
              <w:pStyle w:val="TAL"/>
              <w:rPr>
                <w:szCs w:val="18"/>
              </w:rPr>
            </w:pPr>
            <w:r w:rsidRPr="004B17F2">
              <w:rPr>
                <w:rFonts w:cs="Calibri"/>
                <w:color w:val="000000"/>
                <w:szCs w:val="18"/>
              </w:rPr>
              <w:t>Inter-cell SSB based L1-RSRP measurements on FR2 SCell when DRX is not used</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F04420">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F04420">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F04420">
            <w:pPr>
              <w:pStyle w:val="TAL"/>
              <w:rPr>
                <w:lang w:eastAsia="ja-JP"/>
              </w:rPr>
            </w:pPr>
            <w:r w:rsidRPr="008E2FE7">
              <w:rPr>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F04420">
            <w:pPr>
              <w:pStyle w:val="TAL"/>
              <w:rPr>
                <w:lang w:eastAsia="ja-JP"/>
              </w:rPr>
            </w:pPr>
            <w:r w:rsidRPr="008E2FE7">
              <w:rPr>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F04420">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F04420">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F04420">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F04420">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F04420">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F04420">
            <w:pPr>
              <w:pStyle w:val="TAL"/>
              <w:rPr>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F04420">
            <w:pPr>
              <w:pStyle w:val="TAL"/>
              <w:rPr>
                <w:lang w:eastAsia="ja-JP"/>
              </w:rPr>
            </w:pPr>
            <w:r w:rsidRPr="008E2FE7">
              <w:rPr>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F04420">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F04420">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F04420">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F04420">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F04420">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7" w:name="_Hlk5813084"/>
      <w:r w:rsidRPr="006F4D85">
        <w:rPr>
          <w:lang w:eastAsia="ja-JP"/>
        </w:rPr>
        <w:t>without change in direction</w:t>
      </w:r>
    </w:p>
    <w:bookmarkEnd w:id="9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3F8EBBC8" w:rsidR="00AC6FB4" w:rsidRPr="006F4D85" w:rsidRDefault="004D3B39"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240984" w14:paraId="40EC8A0C" w14:textId="77777777" w:rsidTr="00F43696">
        <w:tc>
          <w:tcPr>
            <w:tcW w:w="1822" w:type="dxa"/>
            <w:tcBorders>
              <w:top w:val="single" w:sz="4" w:space="0" w:color="auto"/>
              <w:left w:val="single" w:sz="4" w:space="0" w:color="auto"/>
              <w:bottom w:val="single" w:sz="4" w:space="0" w:color="auto"/>
              <w:right w:val="single" w:sz="4" w:space="0" w:color="auto"/>
            </w:tcBorders>
          </w:tcPr>
          <w:p w14:paraId="13DDE907" w14:textId="77777777" w:rsidR="00240984" w:rsidRDefault="00240984" w:rsidP="00F4369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341732E" w14:textId="77777777" w:rsidR="00240984" w:rsidRDefault="00240984" w:rsidP="00F43696">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52955B00" w:rsidR="001268B4" w:rsidRPr="006F4D85" w:rsidRDefault="00E004F6" w:rsidP="00E8727D">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16073361"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0B" w14:textId="2D4AC7FD" w:rsidR="00E004F6" w:rsidRPr="006F4D85" w:rsidRDefault="00E004F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3A6571CE" w:rsidR="001268B4" w:rsidRPr="006F4D85" w:rsidRDefault="00977916" w:rsidP="0072699E">
            <w:pPr>
              <w:pStyle w:val="TAL"/>
            </w:pPr>
            <w:r w:rsidRPr="006F4D85">
              <w:rPr>
                <w:rFonts w:eastAsia="MS Mincho"/>
              </w:rPr>
              <w:t>TCI.State.1</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522953D"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45" w14:textId="4AC44729" w:rsidR="00977916" w:rsidRPr="006F4D85" w:rsidRDefault="0097791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bookmarkEnd w:id="10"/>
    </w:tbl>
    <w:p w14:paraId="7C9C8947" w14:textId="0C040903" w:rsidR="001268B4" w:rsidRDefault="001268B4" w:rsidP="001268B4"/>
    <w:p w14:paraId="50ABF03D" w14:textId="77777777" w:rsidR="00971ABA" w:rsidRDefault="00971ABA" w:rsidP="00971ABA">
      <w:pPr>
        <w:pStyle w:val="TH"/>
      </w:pPr>
      <w:r>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43A118A3"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163AF9E3" w:rsidR="00B40AA9" w:rsidRPr="00890474" w:rsidRDefault="0001547E" w:rsidP="00B40AA9">
            <w:pPr>
              <w:pStyle w:val="TAC"/>
              <w:rPr>
                <w:rFonts w:cs="Arial"/>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6F9136AE"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30EB9A69" w:rsidR="00B40AA9" w:rsidRPr="00890474" w:rsidRDefault="0001547E" w:rsidP="00B40AA9">
            <w:pPr>
              <w:pStyle w:val="TAC"/>
              <w:rPr>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70293">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70293">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70293">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00" w:name="_Hlk59025048"/>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0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01" w:name="OLE_LINK12"/>
            <w:r>
              <w:rPr>
                <w:rFonts w:ascii="Arial" w:hAnsi="Arial" w:cs="Arial"/>
                <w:sz w:val="18"/>
                <w:lang w:eastAsia="ja-JP"/>
              </w:rPr>
              <w:t>p</w:t>
            </w:r>
            <w:r w:rsidRPr="00C44725">
              <w:rPr>
                <w:rFonts w:ascii="Arial" w:hAnsi="Arial" w:cs="Arial"/>
                <w:sz w:val="18"/>
                <w:lang w:eastAsia="ja-JP"/>
              </w:rPr>
              <w:t>attern</w:t>
            </w:r>
            <w:bookmarkEnd w:id="10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2" w:name="OLE_LINK13"/>
            <w:r w:rsidRPr="002637C9">
              <w:rPr>
                <w:rFonts w:ascii="Arial" w:hAnsi="Arial" w:cs="Arial"/>
                <w:sz w:val="18"/>
                <w:lang w:eastAsia="zh-CN"/>
              </w:rPr>
              <w:t>s0</w:t>
            </w:r>
            <w:bookmarkEnd w:id="10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r w:rsidRPr="007E1592">
              <w:rPr>
                <w:rFonts w:hint="eastAsia"/>
                <w:lang w:eastAsia="zh-CN"/>
              </w:rPr>
              <w:t>n</w:t>
            </w:r>
            <w:r w:rsidRPr="007E1592">
              <w:rPr>
                <w:lang w:eastAsia="zh-CN"/>
              </w:rPr>
              <w:t>.a.</w:t>
            </w:r>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r w:rsidRPr="007E1592">
              <w:rPr>
                <w:rFonts w:hint="eastAsia"/>
                <w:lang w:eastAsia="zh-CN"/>
              </w:rPr>
              <w:t>n</w:t>
            </w:r>
            <w:r w:rsidRPr="007E1592">
              <w:rPr>
                <w:lang w:eastAsia="zh-CN"/>
              </w:rPr>
              <w:t>.a.</w:t>
            </w:r>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r>
              <w:t>groupOrSequenceHopping</w:t>
            </w:r>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r>
              <w:t>freqDomainPosition</w:t>
            </w:r>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r>
              <w:t>freqDomainShift</w:t>
            </w:r>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r>
              <w:t>pathlossReferenceRS</w:t>
            </w:r>
          </w:p>
          <w:p w14:paraId="06725694" w14:textId="77777777" w:rsidR="00320A72" w:rsidRDefault="00320A72" w:rsidP="00320A72">
            <w:pPr>
              <w:pStyle w:val="TAL"/>
              <w:rPr>
                <w:lang w:val="en-US" w:eastAsia="zh-CN"/>
              </w:rPr>
            </w:pPr>
            <w:r>
              <w:rPr>
                <w:rFonts w:hint="eastAsia"/>
                <w:lang w:eastAsia="zh-CN"/>
              </w:rPr>
              <w:t>s</w:t>
            </w:r>
            <w:r>
              <w:rPr>
                <w:lang w:eastAsia="zh-CN"/>
              </w:rPr>
              <w:t>sb-Index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r w:rsidRPr="00D51113">
              <w:rPr>
                <w:szCs w:val="24"/>
                <w:lang w:val="en-US" w:eastAsia="zh-TW"/>
              </w:rPr>
              <w:t>antennaSwitching</w:t>
            </w:r>
          </w:p>
        </w:tc>
        <w:tc>
          <w:tcPr>
            <w:tcW w:w="823" w:type="dxa"/>
          </w:tcPr>
          <w:p w14:paraId="605A1227" w14:textId="0CEEAE65" w:rsidR="00320A72" w:rsidRPr="003A7B43" w:rsidRDefault="00320A72" w:rsidP="00320A72">
            <w:pPr>
              <w:pStyle w:val="TAL"/>
            </w:pPr>
            <w:r w:rsidRPr="00285BB0">
              <w:t>antennaSwitching</w:t>
            </w:r>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r>
              <w:t>startPosition</w:t>
            </w:r>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r>
              <w:t>resourceMapping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r>
              <w:t>repetitionFactor</w:t>
            </w:r>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r w:rsidRPr="00E10620">
              <w:rPr>
                <w:rFonts w:hint="eastAsia"/>
                <w:lang w:eastAsia="zh-CN"/>
              </w:rPr>
              <w:t>n.</w:t>
            </w:r>
            <w:r w:rsidRPr="00E10620">
              <w:rPr>
                <w:lang w:eastAsia="zh-CN"/>
              </w:rPr>
              <w:t>a.</w:t>
            </w:r>
          </w:p>
        </w:tc>
        <w:tc>
          <w:tcPr>
            <w:tcW w:w="1213" w:type="dxa"/>
          </w:tcPr>
          <w:p w14:paraId="19E0054F" w14:textId="14993BC9" w:rsidR="00320A72" w:rsidRDefault="00320A72" w:rsidP="00320A72">
            <w:pPr>
              <w:pStyle w:val="TAL"/>
            </w:pPr>
            <w:r w:rsidRPr="007E1592">
              <w:rPr>
                <w:rFonts w:hint="eastAsia"/>
                <w:lang w:eastAsia="zh-CN"/>
              </w:rPr>
              <w:t>n.</w:t>
            </w:r>
            <w:r w:rsidRPr="007E1592">
              <w:rPr>
                <w:lang w:eastAsia="zh-CN"/>
              </w:rPr>
              <w:t>a.</w:t>
            </w:r>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r>
              <w:t>transmissionComb</w:t>
            </w:r>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r>
              <w:t>transmissionComb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r>
              <w:t>resourceType</w:t>
            </w:r>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r>
              <w:t>pathlossReferenceRS</w:t>
            </w:r>
          </w:p>
          <w:p w14:paraId="197EA847" w14:textId="77777777" w:rsidR="00F215CC" w:rsidRDefault="00F215CC" w:rsidP="00F215CC">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r w:rsidRPr="006E3F05">
              <w:t>resourceMapping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r>
              <w:t>transmissionComb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r w:rsidRPr="003A7B43">
              <w:rPr>
                <w:rFonts w:ascii="Arial" w:hAnsi="Arial"/>
                <w:sz w:val="18"/>
              </w:rPr>
              <w:t>pathlossReferenceRS</w:t>
            </w:r>
          </w:p>
          <w:p w14:paraId="14E06FE1" w14:textId="77777777" w:rsidR="00145167" w:rsidRPr="003A7B43" w:rsidRDefault="00145167" w:rsidP="00145167">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r w:rsidRPr="003A7B43">
              <w:rPr>
                <w:rFonts w:ascii="Arial" w:hAnsi="Arial"/>
                <w:sz w:val="18"/>
              </w:rPr>
              <w:t>resourceMapping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41DA3FAA" w14:textId="77777777" w:rsidR="00492897" w:rsidRPr="007275DF" w:rsidRDefault="00492897" w:rsidP="00492897">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1E417EF5" w14:textId="77777777" w:rsidR="006E36A8" w:rsidRDefault="006E36A8" w:rsidP="006E36A8">
      <w:pPr>
        <w:pStyle w:val="B10"/>
        <w:ind w:left="0" w:firstLine="0"/>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103" w:name="_Hlk89694579"/>
    </w:p>
    <w:p w14:paraId="51B03DE4" w14:textId="77777777" w:rsidR="006E36A8" w:rsidRPr="006F4D85" w:rsidRDefault="006E36A8" w:rsidP="006E36A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71433934" w14:textId="77777777" w:rsidR="006E36A8" w:rsidRPr="007275DF" w:rsidRDefault="006E36A8" w:rsidP="006E36A8">
      <w:pPr>
        <w:pStyle w:val="B10"/>
      </w:pPr>
      <w:bookmarkStart w:id="104" w:name="_Hlk89694589"/>
      <w:bookmarkEnd w:id="103"/>
      <w:r w:rsidRPr="006F4D85">
        <w:t>-</w:t>
      </w:r>
      <w:r w:rsidRPr="006F4D85">
        <w:tab/>
      </w:r>
      <w:r w:rsidRPr="00C94072">
        <w:t xml:space="preserve">If DRX cycle is </w:t>
      </w:r>
      <w:r>
        <w:t xml:space="preserve">not </w:t>
      </w:r>
      <w:r w:rsidRPr="00C94072">
        <w:t>used then p</w:t>
      </w:r>
      <w:bookmarkEnd w:id="104"/>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405CD7">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3AF676E1" w14:textId="77777777" w:rsidR="006E36A8" w:rsidRDefault="006E36A8" w:rsidP="006E36A8">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1C3B5A4D" w14:textId="77777777" w:rsidR="006E36A8" w:rsidRPr="006F4D85" w:rsidRDefault="006E36A8" w:rsidP="006E36A8">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2C03F72B" w14:textId="77777777" w:rsidR="006E36A8" w:rsidRPr="006F4D85" w:rsidRDefault="006E36A8" w:rsidP="006E36A8">
      <w:pPr>
        <w:pStyle w:val="B30"/>
      </w:pPr>
      <w:r w:rsidRPr="006F4D85">
        <w:t>-</w:t>
      </w:r>
      <w:r w:rsidRPr="006F4D85">
        <w:tab/>
      </w:r>
      <w:r w:rsidRPr="00C94072">
        <w:rPr>
          <w:rFonts w:eastAsia="Yu Mincho"/>
        </w:rPr>
        <w:t>If the DL CCA is successful then the test system shall transmit in all DBT windows within that DRX cycle.</w:t>
      </w:r>
    </w:p>
    <w:p w14:paraId="2F2DF321" w14:textId="77777777" w:rsidR="006E36A8" w:rsidRPr="006F4D85" w:rsidRDefault="006E36A8" w:rsidP="006E36A8">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r w:rsidRPr="007B30DA">
        <w:rPr>
          <w:i/>
          <w:iCs/>
        </w:rPr>
        <w:t>l</w:t>
      </w:r>
      <w:r w:rsidRPr="007B30DA">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0D50FE9" w14:textId="77777777" w:rsidR="006E36A8" w:rsidRPr="006F4D85" w:rsidRDefault="006E36A8" w:rsidP="006E36A8">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7B39EF64" w14:textId="77777777" w:rsidR="00AE7D1E" w:rsidRPr="007275DF" w:rsidRDefault="002B3477" w:rsidP="00AE7D1E">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78A1D812" w14:textId="77777777" w:rsidR="00AE7D1E" w:rsidRPr="007275DF" w:rsidRDefault="00AE7D1E" w:rsidP="00AE7D1E">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73EB1768"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1CEDEE24" w14:textId="77777777" w:rsidR="00AE7D1E" w:rsidRPr="007275DF" w:rsidRDefault="00AE7D1E" w:rsidP="00AE7D1E">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6ED58A35" w14:textId="77777777" w:rsidR="00AE7D1E" w:rsidRPr="007275DF" w:rsidRDefault="00AE7D1E" w:rsidP="00AE7D1E">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1123F6C3"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2BBE52B6" w14:textId="77777777" w:rsidR="00AE7D1E" w:rsidRPr="007275DF" w:rsidRDefault="00AE7D1E" w:rsidP="00AE7D1E">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F77C89D" w14:textId="77777777" w:rsidR="00AE7D1E" w:rsidRPr="007275DF" w:rsidRDefault="00AE7D1E" w:rsidP="00AE7D1E">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t>A.3.26.2.2</w:t>
      </w:r>
      <w:r w:rsidRPr="007275DF">
        <w:tab/>
        <w:t>UL CCA model</w:t>
      </w:r>
    </w:p>
    <w:p w14:paraId="7E188C1B" w14:textId="5693525E"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00532297"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xml:space="preserve">, the TE transmits an OCNG noise pattern with an energy level X </w:t>
      </w:r>
      <w:r w:rsidR="0038203D">
        <w:t>per LBT measurement BW,</w:t>
      </w:r>
      <w:r w:rsidRPr="00426EAC">
        <w:t>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6CCBC97F" w:rsidR="00C33A2B" w:rsidRPr="00C33A2B" w:rsidRDefault="00C33A2B">
      <w:pPr>
        <w:pStyle w:val="B10"/>
        <w:numPr>
          <w:ilvl w:val="0"/>
          <w:numId w:val="16"/>
        </w:numPr>
      </w:pPr>
      <w:r w:rsidRPr="00C33A2B">
        <w:t xml:space="preserve">X is </w:t>
      </w:r>
      <w:r w:rsidR="00C86501">
        <w:t>9</w:t>
      </w:r>
      <w:r w:rsidR="00C86501" w:rsidRPr="00C33A2B">
        <w:t xml:space="preserve"> </w:t>
      </w:r>
      <w:r w:rsidRPr="00C33A2B">
        <w:t>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5"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5"/>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6"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6"/>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7" w:name="_Hlk120524256"/>
      <w:r w:rsidRPr="005F76FB">
        <w:t>A.3.</w:t>
      </w:r>
      <w:r>
        <w:t>36</w:t>
      </w:r>
      <w:r w:rsidRPr="005F76FB">
        <w:tab/>
      </w:r>
      <w:bookmarkEnd w:id="107"/>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8"/>
    </w:tbl>
    <w:p w14:paraId="2C742CB2" w14:textId="5DE8DAD7" w:rsidR="001B1087" w:rsidRDefault="001B1087" w:rsidP="00253B01"/>
    <w:p w14:paraId="636AB236" w14:textId="77777777" w:rsidR="00170DAE" w:rsidRPr="005F76FB" w:rsidRDefault="00170DAE" w:rsidP="00170DAE">
      <w:pPr>
        <w:pStyle w:val="Heading3"/>
      </w:pPr>
      <w:r>
        <w:t>A.3.36</w:t>
      </w:r>
      <w:r w:rsidRPr="005F76FB">
        <w:t>.</w:t>
      </w:r>
      <w:r>
        <w:t>3</w:t>
      </w:r>
      <w:r w:rsidRPr="005F76FB">
        <w:tab/>
      </w:r>
      <w:r w:rsidRPr="000F3951">
        <w:t>Principle of testing</w:t>
      </w:r>
      <w:r>
        <w:t xml:space="preserve"> different ephemeris formats</w:t>
      </w:r>
    </w:p>
    <w:p w14:paraId="57EE0CFA" w14:textId="77777777" w:rsidR="00A45202" w:rsidRDefault="00A45202" w:rsidP="00A45202">
      <w:pPr>
        <w:rPr>
          <w:lang w:val="en-US"/>
        </w:rPr>
      </w:pPr>
      <w:r w:rsidRPr="004978B5">
        <w:rPr>
          <w:lang w:val="en-US"/>
        </w:rPr>
        <w:t>Satellite access RRM test cases are defined such that satellite ephemeris information is sent to UE in each test case, according to Tables 14.0.3-1 and 14.0.3-2.</w:t>
      </w:r>
    </w:p>
    <w:p w14:paraId="6274BA12" w14:textId="77777777" w:rsidR="00A45202" w:rsidRDefault="00A45202" w:rsidP="00A45202">
      <w:pPr>
        <w:pStyle w:val="TH"/>
      </w:pPr>
      <w:r>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7D4E85">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7D4E85">
            <w:pPr>
              <w:pStyle w:val="TAH"/>
              <w:rPr>
                <w:lang w:eastAsia="fr-FR"/>
              </w:rPr>
            </w:pPr>
            <w:r w:rsidRPr="00037F89">
              <w:rPr>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7D4E85">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7D4E85">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7D4E85">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7D4E85">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7D4E85">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7D4E85">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7D4E85">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7D4E85">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14.6.4.1</w:t>
            </w:r>
          </w:p>
        </w:tc>
      </w:tr>
    </w:tbl>
    <w:p w14:paraId="2FB74F49" w14:textId="77777777" w:rsidR="00A45202" w:rsidRDefault="00A45202" w:rsidP="00A45202"/>
    <w:p w14:paraId="26697D5C" w14:textId="77777777" w:rsidR="00A45202" w:rsidRDefault="00A45202" w:rsidP="00A45202">
      <w:pPr>
        <w:pStyle w:val="TH"/>
      </w:pPr>
      <w:r>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7D4E85">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7D4E85">
            <w:pPr>
              <w:pStyle w:val="TAH"/>
              <w:rPr>
                <w:lang w:eastAsia="fr-FR"/>
              </w:rPr>
            </w:pPr>
            <w:r w:rsidRPr="00037F89">
              <w:rPr>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7D4E85">
            <w:pPr>
              <w:pStyle w:val="TAC"/>
              <w:rPr>
                <w:snapToGrid w:val="0"/>
                <w:lang w:eastAsia="fr-FR"/>
              </w:rPr>
            </w:pPr>
            <w:r>
              <w:rPr>
                <w:snapToGrid w:val="0"/>
                <w:lang w:eastAsia="fr-FR"/>
              </w:rPr>
              <w:t>A.</w:t>
            </w:r>
            <w:r w:rsidRPr="00037F89">
              <w:rPr>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7D4E85">
            <w:pPr>
              <w:pStyle w:val="TAC"/>
              <w:rPr>
                <w:snapToGrid w:val="0"/>
                <w:lang w:eastAsia="fr-FR"/>
              </w:rPr>
            </w:pPr>
            <w:r>
              <w:rPr>
                <w:snapToGrid w:val="0"/>
                <w:lang w:eastAsia="fr-FR"/>
              </w:rPr>
              <w:t>A.</w:t>
            </w:r>
            <w:r w:rsidRPr="00037F89">
              <w:rPr>
                <w:lang w:eastAsia="fr-FR"/>
              </w:rPr>
              <w:t>14.1.2</w:t>
            </w:r>
          </w:p>
        </w:tc>
      </w:tr>
      <w:tr w:rsidR="00A45202" w:rsidRPr="00037F89" w14:paraId="7E8DC56E" w14:textId="77777777" w:rsidTr="008E7FAE">
        <w:trPr>
          <w:trHeight w:val="86"/>
          <w:jc w:val="center"/>
        </w:trPr>
        <w:tc>
          <w:tcPr>
            <w:tcW w:w="0" w:type="auto"/>
            <w:vMerge/>
            <w:vAlign w:val="center"/>
            <w:hideMark/>
          </w:tcPr>
          <w:p w14:paraId="75D259C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1CADD05" w14:textId="77777777" w:rsidR="00A45202" w:rsidRPr="00037F89" w:rsidRDefault="00A45202" w:rsidP="007D4E85">
            <w:pPr>
              <w:pStyle w:val="TAC"/>
              <w:rPr>
                <w:snapToGrid w:val="0"/>
                <w:lang w:eastAsia="fr-FR"/>
              </w:rPr>
            </w:pPr>
            <w:r>
              <w:rPr>
                <w:snapToGrid w:val="0"/>
                <w:lang w:eastAsia="fr-FR"/>
              </w:rPr>
              <w:t>A.</w:t>
            </w:r>
            <w:r w:rsidRPr="00037F89">
              <w:rPr>
                <w:lang w:eastAsia="fr-FR"/>
              </w:rPr>
              <w:t>14.1.5</w:t>
            </w:r>
          </w:p>
        </w:tc>
      </w:tr>
      <w:tr w:rsidR="00A45202" w:rsidRPr="00037F89" w14:paraId="523BB9CD" w14:textId="77777777" w:rsidTr="008E7FAE">
        <w:trPr>
          <w:trHeight w:val="86"/>
          <w:jc w:val="center"/>
        </w:trPr>
        <w:tc>
          <w:tcPr>
            <w:tcW w:w="0" w:type="auto"/>
            <w:vMerge/>
            <w:vAlign w:val="center"/>
            <w:hideMark/>
          </w:tcPr>
          <w:p w14:paraId="1FDC0B2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7A4396C" w14:textId="77777777" w:rsidR="00A45202" w:rsidRPr="00037F89" w:rsidRDefault="00A45202" w:rsidP="007D4E85">
            <w:pPr>
              <w:pStyle w:val="TAC"/>
              <w:rPr>
                <w:snapToGrid w:val="0"/>
                <w:lang w:eastAsia="fr-FR"/>
              </w:rPr>
            </w:pPr>
            <w:r>
              <w:rPr>
                <w:snapToGrid w:val="0"/>
                <w:lang w:eastAsia="fr-FR"/>
              </w:rPr>
              <w:t>A.</w:t>
            </w:r>
            <w:r w:rsidRPr="00037F89">
              <w:rPr>
                <w:lang w:eastAsia="fr-FR"/>
              </w:rPr>
              <w:t>14.1.6</w:t>
            </w:r>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7D4E85">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7D4E85">
            <w:pPr>
              <w:pStyle w:val="TAC"/>
              <w:rPr>
                <w:snapToGrid w:val="0"/>
                <w:lang w:eastAsia="fr-FR"/>
              </w:rPr>
            </w:pPr>
            <w:r>
              <w:rPr>
                <w:snapToGrid w:val="0"/>
                <w:lang w:eastAsia="fr-FR"/>
              </w:rPr>
              <w:t>A.</w:t>
            </w:r>
            <w:r w:rsidRPr="00037F89">
              <w:rPr>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7D4E85">
            <w:pPr>
              <w:pStyle w:val="TAC"/>
              <w:rPr>
                <w:snapToGrid w:val="0"/>
                <w:lang w:eastAsia="fr-FR"/>
              </w:rPr>
            </w:pPr>
            <w:r>
              <w:rPr>
                <w:snapToGrid w:val="0"/>
                <w:lang w:eastAsia="fr-FR"/>
              </w:rPr>
              <w:t>A.</w:t>
            </w:r>
            <w:r w:rsidRPr="00037F89">
              <w:rPr>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7D4E85">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7D4E85">
            <w:pPr>
              <w:pStyle w:val="TAC"/>
              <w:rPr>
                <w:snapToGrid w:val="0"/>
                <w:lang w:eastAsia="fr-FR"/>
              </w:rPr>
            </w:pPr>
            <w:r>
              <w:rPr>
                <w:snapToGrid w:val="0"/>
                <w:lang w:eastAsia="fr-FR"/>
              </w:rPr>
              <w:t>A.</w:t>
            </w:r>
            <w:r w:rsidRPr="00037F89">
              <w:rPr>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7D4E85">
            <w:pPr>
              <w:pStyle w:val="TAC"/>
              <w:rPr>
                <w:snapToGrid w:val="0"/>
                <w:lang w:eastAsia="fr-FR"/>
              </w:rPr>
            </w:pPr>
            <w:r>
              <w:rPr>
                <w:snapToGrid w:val="0"/>
                <w:lang w:eastAsia="fr-FR"/>
              </w:rPr>
              <w:t>A.</w:t>
            </w:r>
            <w:r w:rsidRPr="00037F89">
              <w:rPr>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7D4E85">
            <w:pPr>
              <w:pStyle w:val="TAC"/>
              <w:rPr>
                <w:snapToGrid w:val="0"/>
                <w:lang w:eastAsia="fr-FR"/>
              </w:rPr>
            </w:pPr>
            <w:r>
              <w:rPr>
                <w:snapToGrid w:val="0"/>
                <w:lang w:eastAsia="fr-FR"/>
              </w:rPr>
              <w:t>A.</w:t>
            </w:r>
            <w:r w:rsidRPr="00037F89">
              <w:rPr>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7D4E85">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7D4E85">
            <w:pPr>
              <w:pStyle w:val="TAC"/>
              <w:rPr>
                <w:snapToGrid w:val="0"/>
                <w:lang w:eastAsia="fr-FR"/>
              </w:rPr>
            </w:pPr>
            <w:r>
              <w:rPr>
                <w:snapToGrid w:val="0"/>
                <w:lang w:eastAsia="fr-FR"/>
              </w:rPr>
              <w:t>A.</w:t>
            </w:r>
            <w:r w:rsidRPr="00037F89">
              <w:rPr>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7D4E85">
            <w:pPr>
              <w:pStyle w:val="TAC"/>
              <w:rPr>
                <w:snapToGrid w:val="0"/>
                <w:lang w:eastAsia="fr-FR"/>
              </w:rPr>
            </w:pPr>
            <w:r>
              <w:rPr>
                <w:snapToGrid w:val="0"/>
                <w:lang w:eastAsia="fr-FR"/>
              </w:rPr>
              <w:t>A.</w:t>
            </w:r>
            <w:r w:rsidRPr="00037F89">
              <w:rPr>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7D4E85">
            <w:pPr>
              <w:pStyle w:val="TAC"/>
              <w:rPr>
                <w:snapToGrid w:val="0"/>
                <w:lang w:eastAsia="fr-FR"/>
              </w:rPr>
            </w:pPr>
            <w:r>
              <w:rPr>
                <w:snapToGrid w:val="0"/>
                <w:lang w:eastAsia="fr-FR"/>
              </w:rPr>
              <w:t>A.</w:t>
            </w:r>
            <w:r w:rsidRPr="00037F89">
              <w:rPr>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7D4E85">
            <w:pPr>
              <w:pStyle w:val="TAC"/>
              <w:rPr>
                <w:snapToGrid w:val="0"/>
                <w:lang w:eastAsia="fr-FR"/>
              </w:rPr>
            </w:pPr>
            <w:r>
              <w:rPr>
                <w:snapToGrid w:val="0"/>
                <w:lang w:eastAsia="fr-FR"/>
              </w:rPr>
              <w:t>A.</w:t>
            </w:r>
            <w:r w:rsidRPr="00037F89">
              <w:rPr>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7D4E85">
            <w:pPr>
              <w:pStyle w:val="TAC"/>
              <w:rPr>
                <w:snapToGrid w:val="0"/>
                <w:lang w:eastAsia="fr-FR"/>
              </w:rPr>
            </w:pPr>
            <w:r>
              <w:rPr>
                <w:snapToGrid w:val="0"/>
                <w:lang w:eastAsia="fr-FR"/>
              </w:rPr>
              <w:t>A.</w:t>
            </w:r>
            <w:r w:rsidRPr="00037F89">
              <w:rPr>
                <w:lang w:eastAsia="fr-FR"/>
              </w:rPr>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7D4E85">
            <w:pPr>
              <w:pStyle w:val="TAC"/>
              <w:rPr>
                <w:snapToGrid w:val="0"/>
                <w:lang w:eastAsia="fr-FR"/>
              </w:rPr>
            </w:pPr>
            <w:r>
              <w:rPr>
                <w:snapToGrid w:val="0"/>
                <w:lang w:eastAsia="fr-FR"/>
              </w:rPr>
              <w:t>A.</w:t>
            </w:r>
            <w:r w:rsidRPr="00037F89">
              <w:rPr>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7D4E85">
            <w:pPr>
              <w:pStyle w:val="TAC"/>
              <w:rPr>
                <w:snapToGrid w:val="0"/>
                <w:lang w:eastAsia="fr-FR"/>
              </w:rPr>
            </w:pPr>
            <w:r>
              <w:rPr>
                <w:snapToGrid w:val="0"/>
                <w:lang w:eastAsia="fr-FR"/>
              </w:rPr>
              <w:t>A.</w:t>
            </w:r>
            <w:r w:rsidRPr="00037F89">
              <w:rPr>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7D4E85">
            <w:pPr>
              <w:pStyle w:val="TAC"/>
              <w:rPr>
                <w:snapToGrid w:val="0"/>
                <w:lang w:eastAsia="fr-FR"/>
              </w:rPr>
            </w:pPr>
            <w:r>
              <w:rPr>
                <w:snapToGrid w:val="0"/>
                <w:lang w:eastAsia="fr-FR"/>
              </w:rPr>
              <w:t>A.</w:t>
            </w:r>
            <w:r w:rsidRPr="00037F89">
              <w:rPr>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7D4E85">
            <w:pPr>
              <w:pStyle w:val="TAC"/>
              <w:rPr>
                <w:snapToGrid w:val="0"/>
                <w:lang w:eastAsia="fr-FR"/>
              </w:rPr>
            </w:pPr>
            <w:r>
              <w:rPr>
                <w:snapToGrid w:val="0"/>
                <w:lang w:eastAsia="fr-FR"/>
              </w:rPr>
              <w:t>A.</w:t>
            </w:r>
            <w:r w:rsidRPr="00037F89">
              <w:rPr>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7D4E85">
            <w:pPr>
              <w:pStyle w:val="TAC"/>
              <w:rPr>
                <w:snapToGrid w:val="0"/>
                <w:lang w:eastAsia="fr-FR"/>
              </w:rPr>
            </w:pPr>
            <w:r>
              <w:rPr>
                <w:snapToGrid w:val="0"/>
                <w:lang w:eastAsia="fr-FR"/>
              </w:rPr>
              <w:t>A.</w:t>
            </w:r>
            <w:r w:rsidRPr="00037F89">
              <w:rPr>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7D4E85">
            <w:pPr>
              <w:pStyle w:val="TAC"/>
              <w:rPr>
                <w:snapToGrid w:val="0"/>
                <w:lang w:eastAsia="fr-FR"/>
              </w:rPr>
            </w:pPr>
            <w:r>
              <w:rPr>
                <w:snapToGrid w:val="0"/>
                <w:lang w:eastAsia="fr-FR"/>
              </w:rPr>
              <w:t>A.</w:t>
            </w:r>
            <w:r w:rsidRPr="00037F89">
              <w:rPr>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7D4E85">
            <w:pPr>
              <w:pStyle w:val="TAC"/>
              <w:rPr>
                <w:snapToGrid w:val="0"/>
                <w:lang w:eastAsia="fr-FR"/>
              </w:rPr>
            </w:pPr>
            <w:r>
              <w:rPr>
                <w:snapToGrid w:val="0"/>
                <w:lang w:eastAsia="fr-FR"/>
              </w:rPr>
              <w:t>A.</w:t>
            </w:r>
            <w:r w:rsidRPr="00037F89">
              <w:rPr>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7D4E85">
            <w:pPr>
              <w:pStyle w:val="TAC"/>
              <w:rPr>
                <w:snapToGrid w:val="0"/>
                <w:lang w:eastAsia="fr-FR"/>
              </w:rPr>
            </w:pPr>
            <w:r>
              <w:rPr>
                <w:snapToGrid w:val="0"/>
                <w:lang w:eastAsia="fr-FR"/>
              </w:rPr>
              <w:t>A.</w:t>
            </w:r>
            <w:r w:rsidRPr="00037F89">
              <w:rPr>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7D4E85">
            <w:pPr>
              <w:pStyle w:val="TAC"/>
              <w:rPr>
                <w:snapToGrid w:val="0"/>
                <w:lang w:eastAsia="fr-FR"/>
              </w:rPr>
            </w:pPr>
            <w:r>
              <w:rPr>
                <w:snapToGrid w:val="0"/>
                <w:lang w:eastAsia="fr-FR"/>
              </w:rPr>
              <w:t>A.</w:t>
            </w:r>
            <w:r w:rsidRPr="00037F89">
              <w:rPr>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7D4E85">
            <w:pPr>
              <w:pStyle w:val="TAC"/>
              <w:rPr>
                <w:snapToGrid w:val="0"/>
                <w:lang w:eastAsia="fr-FR"/>
              </w:rPr>
            </w:pPr>
            <w:r>
              <w:rPr>
                <w:snapToGrid w:val="0"/>
                <w:lang w:eastAsia="fr-FR"/>
              </w:rPr>
              <w:t>A.</w:t>
            </w:r>
            <w:r w:rsidRPr="00037F89">
              <w:rPr>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7D4E85">
            <w:pPr>
              <w:pStyle w:val="TAC"/>
              <w:rPr>
                <w:snapToGrid w:val="0"/>
                <w:lang w:eastAsia="fr-FR"/>
              </w:rPr>
            </w:pPr>
            <w:r>
              <w:rPr>
                <w:snapToGrid w:val="0"/>
                <w:lang w:eastAsia="fr-FR"/>
              </w:rPr>
              <w:t>A.</w:t>
            </w:r>
            <w:r w:rsidRPr="00037F89">
              <w:rPr>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7D4E85">
            <w:pPr>
              <w:pStyle w:val="TAC"/>
              <w:rPr>
                <w:snapToGrid w:val="0"/>
                <w:lang w:eastAsia="fr-FR"/>
              </w:rPr>
            </w:pPr>
            <w:r>
              <w:rPr>
                <w:snapToGrid w:val="0"/>
                <w:lang w:eastAsia="fr-FR"/>
              </w:rPr>
              <w:t>A.</w:t>
            </w:r>
            <w:r w:rsidRPr="00037F89">
              <w:rPr>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7D4E85">
            <w:pPr>
              <w:pStyle w:val="TAC"/>
              <w:rPr>
                <w:snapToGrid w:val="0"/>
                <w:lang w:eastAsia="fr-FR"/>
              </w:rPr>
            </w:pPr>
            <w:r>
              <w:rPr>
                <w:snapToGrid w:val="0"/>
                <w:lang w:eastAsia="fr-FR"/>
              </w:rPr>
              <w:t>A.</w:t>
            </w:r>
            <w:r w:rsidRPr="00037F89">
              <w:rPr>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7D4E85">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7D4E85">
            <w:pPr>
              <w:pStyle w:val="TAC"/>
              <w:rPr>
                <w:snapToGrid w:val="0"/>
                <w:lang w:eastAsia="fr-FR"/>
              </w:rPr>
            </w:pPr>
            <w:r>
              <w:rPr>
                <w:snapToGrid w:val="0"/>
                <w:lang w:eastAsia="fr-FR"/>
              </w:rPr>
              <w:t>A.</w:t>
            </w:r>
            <w:r w:rsidRPr="00037F89">
              <w:rPr>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7D4E85">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7D4E85">
            <w:pPr>
              <w:pStyle w:val="TAC"/>
              <w:rPr>
                <w:snapToGrid w:val="0"/>
                <w:lang w:eastAsia="fr-FR"/>
              </w:rPr>
            </w:pPr>
            <w:r>
              <w:rPr>
                <w:snapToGrid w:val="0"/>
                <w:lang w:eastAsia="fr-FR"/>
              </w:rPr>
              <w:t>A.</w:t>
            </w:r>
            <w:r w:rsidRPr="00037F89">
              <w:rPr>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7D4E85">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7D4E85">
            <w:pPr>
              <w:pStyle w:val="TAC"/>
              <w:rPr>
                <w:snapToGrid w:val="0"/>
                <w:lang w:eastAsia="fr-FR"/>
              </w:rPr>
            </w:pPr>
            <w:r>
              <w:rPr>
                <w:snapToGrid w:val="0"/>
                <w:lang w:eastAsia="fr-FR"/>
              </w:rPr>
              <w:t>A.</w:t>
            </w:r>
            <w:r w:rsidRPr="00037F89">
              <w:rPr>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7D4E85">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7D4E85">
            <w:pPr>
              <w:pStyle w:val="TAC"/>
              <w:rPr>
                <w:snapToGrid w:val="0"/>
                <w:lang w:eastAsia="fr-FR"/>
              </w:rPr>
            </w:pPr>
            <w:r>
              <w:rPr>
                <w:snapToGrid w:val="0"/>
                <w:lang w:eastAsia="fr-FR"/>
              </w:rPr>
              <w:t>A.</w:t>
            </w:r>
            <w:r w:rsidRPr="00037F89">
              <w:rPr>
                <w:lang w:eastAsia="fr-FR"/>
              </w:rPr>
              <w:t>14.6.4.2</w:t>
            </w:r>
          </w:p>
        </w:tc>
      </w:tr>
    </w:tbl>
    <w:p w14:paraId="79D70C2E" w14:textId="77777777" w:rsidR="00A45202" w:rsidRDefault="00A45202" w:rsidP="00A45202"/>
    <w:p w14:paraId="11A40F3A" w14:textId="77777777" w:rsidR="00170DAE" w:rsidRDefault="00170DAE" w:rsidP="00253B01"/>
    <w:p w14:paraId="20ADC140" w14:textId="77777777" w:rsidR="00170DAE" w:rsidRPr="005F76FB" w:rsidRDefault="00170DAE" w:rsidP="00170DAE">
      <w:pPr>
        <w:pStyle w:val="Heading3"/>
      </w:pPr>
      <w:r>
        <w:t>A.3.36</w:t>
      </w:r>
      <w:r w:rsidRPr="005F76FB">
        <w:t>.</w:t>
      </w:r>
      <w:r>
        <w:t>4</w:t>
      </w:r>
      <w:r w:rsidRPr="005F76FB">
        <w:tab/>
      </w:r>
      <w:r>
        <w:t xml:space="preserve">General </w:t>
      </w:r>
      <w:r>
        <w:rPr>
          <w:rFonts w:hint="eastAsia"/>
          <w:lang w:eastAsia="zh-CN"/>
        </w:rPr>
        <w:t>setup</w:t>
      </w:r>
      <w:r>
        <w:t xml:space="preserve"> for SIB19</w:t>
      </w:r>
    </w:p>
    <w:p w14:paraId="44DB67E0" w14:textId="77777777" w:rsidR="00170DAE" w:rsidRDefault="00170DAE" w:rsidP="00170DAE">
      <w:r>
        <w:t xml:space="preserve">The general parameters for SIB19 setup is specified in Table </w:t>
      </w:r>
      <w:r w:rsidRPr="00EF49B5">
        <w:t>A.3.36.4</w:t>
      </w:r>
      <w:r>
        <w:t xml:space="preserve">-1. </w:t>
      </w:r>
    </w:p>
    <w:p w14:paraId="302CDBFC" w14:textId="1295F2FE" w:rsidR="00170DAE" w:rsidRDefault="00170DAE" w:rsidP="00170DAE">
      <w:pPr>
        <w:pStyle w:val="TH"/>
      </w:pPr>
      <w:r>
        <w:t>Table A.3.36.</w:t>
      </w:r>
      <w:r w:rsidR="004078EE">
        <w:t>4</w:t>
      </w:r>
      <w:r>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08"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1D97B612" w:rsidR="00170DAE" w:rsidRPr="004A5067" w:rsidRDefault="00170DAE" w:rsidP="00D26D5B">
            <w:pPr>
              <w:pStyle w:val="TAC"/>
              <w:rPr>
                <w:rFonts w:cs="Arial"/>
                <w:szCs w:val="18"/>
                <w:lang w:eastAsia="zh-CN"/>
              </w:rPr>
            </w:pPr>
            <w:r w:rsidRPr="004A5067">
              <w:rPr>
                <w:rFonts w:cs="Arial"/>
                <w:szCs w:val="18"/>
                <w:lang w:eastAsia="zh-CN"/>
              </w:rPr>
              <w:t>LEO: 5</w:t>
            </w:r>
          </w:p>
          <w:p w14:paraId="3D932DE6" w14:textId="60308211" w:rsidR="00170DAE" w:rsidRPr="004A5067" w:rsidRDefault="00170DAE" w:rsidP="00D26D5B">
            <w:pPr>
              <w:pStyle w:val="TAC"/>
              <w:rPr>
                <w:rFonts w:cs="Arial"/>
                <w:szCs w:val="18"/>
                <w:lang w:eastAsia="fr-FR"/>
              </w:rPr>
            </w:pPr>
            <w:r w:rsidRPr="004A5067">
              <w:rPr>
                <w:rFonts w:cs="Arial"/>
                <w:szCs w:val="18"/>
                <w:lang w:eastAsia="zh-CN"/>
              </w:rPr>
              <w:t>GEO: 900</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3FFAA27D" w:rsidR="00170DAE" w:rsidRPr="004A5067" w:rsidRDefault="00170DAE" w:rsidP="00D26D5B">
            <w:pPr>
              <w:pStyle w:val="TAC"/>
              <w:rPr>
                <w:rFonts w:cs="Arial"/>
                <w:szCs w:val="18"/>
                <w:lang w:eastAsia="zh-CN"/>
              </w:rPr>
            </w:pPr>
            <w:r w:rsidRPr="004A5067">
              <w:rPr>
                <w:rFonts w:cs="Arial"/>
                <w:szCs w:val="18"/>
                <w:lang w:eastAsia="zh-CN"/>
              </w:rPr>
              <w:t xml:space="preserve">LEO: </w:t>
            </w:r>
            <w:r w:rsidR="003A4A2B">
              <w:rPr>
                <w:rFonts w:cs="Arial"/>
                <w:szCs w:val="18"/>
                <w:lang w:eastAsia="zh-CN"/>
              </w:rPr>
              <w:t>14</w:t>
            </w:r>
          </w:p>
          <w:p w14:paraId="7D54A834" w14:textId="0D3866DC" w:rsidR="00170DAE" w:rsidRPr="004A5067" w:rsidRDefault="00170DAE" w:rsidP="00D26D5B">
            <w:pPr>
              <w:pStyle w:val="TAC"/>
              <w:rPr>
                <w:rFonts w:cs="Arial"/>
                <w:szCs w:val="18"/>
                <w:lang w:eastAsia="fr-FR"/>
              </w:rPr>
            </w:pPr>
            <w:r w:rsidRPr="004A5067">
              <w:rPr>
                <w:rFonts w:cs="Arial"/>
                <w:szCs w:val="18"/>
                <w:lang w:eastAsia="zh-CN"/>
              </w:rPr>
              <w:t xml:space="preserve">GEO: </w:t>
            </w:r>
            <w:r w:rsidR="00802285" w:rsidRPr="004A5067">
              <w:rPr>
                <w:rFonts w:cs="Arial"/>
                <w:szCs w:val="18"/>
                <w:lang w:eastAsia="zh-CN"/>
              </w:rPr>
              <w:t>25</w:t>
            </w:r>
            <w:r w:rsidR="00802285">
              <w:rPr>
                <w:rFonts w:cs="Arial"/>
                <w:szCs w:val="18"/>
                <w:lang w:eastAsia="zh-CN"/>
              </w:rPr>
              <w:t>8</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4ABAA0D0" w:rsidR="00170DAE" w:rsidRPr="007A1A8A" w:rsidRDefault="008E0DDB" w:rsidP="008E0DDB">
            <w:pPr>
              <w:pStyle w:val="TAC"/>
              <w:rPr>
                <w:rFonts w:cs="Arial"/>
                <w:szCs w:val="18"/>
                <w:lang w:val="en-US"/>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08"/>
    </w:tbl>
    <w:p w14:paraId="751C9987" w14:textId="77777777" w:rsidR="00170DAE" w:rsidRPr="00E962A4" w:rsidRDefault="00170DAE" w:rsidP="00170DAE">
      <w:pPr>
        <w:rPr>
          <w:noProof/>
        </w:rPr>
      </w:pPr>
    </w:p>
    <w:p w14:paraId="755B5603" w14:textId="77777777" w:rsidR="00942A17" w:rsidRPr="00E55650" w:rsidRDefault="00942A17" w:rsidP="00942A17">
      <w:pPr>
        <w:pStyle w:val="Heading3"/>
        <w:rPr>
          <w:b/>
          <w:bCs/>
        </w:rPr>
      </w:pPr>
      <w:r w:rsidRPr="00E55650">
        <w:t>A.3.36.5</w:t>
      </w:r>
      <w:r w:rsidRPr="00E55650">
        <w:tab/>
      </w:r>
      <w:r>
        <w:t>Satellite</w:t>
      </w:r>
      <w:r w:rsidRPr="00E55650">
        <w:t xml:space="preserve"> specific parameters configuration</w:t>
      </w:r>
    </w:p>
    <w:p w14:paraId="4BFF9797"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7676847" w14:textId="77777777" w:rsidR="00942A17" w:rsidRDefault="00942A17" w:rsidP="00942A17">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41CBA89F" w:rsidR="00942A17" w:rsidRPr="004A5067" w:rsidRDefault="00FB40C6"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5150D028" w:rsidR="00942A17" w:rsidRPr="009630E7" w:rsidRDefault="00814473"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2BB2188B" w14:textId="77777777" w:rsidR="00942A17" w:rsidRDefault="00942A17" w:rsidP="00942A17"/>
    <w:p w14:paraId="6A6446CA" w14:textId="77777777" w:rsidR="00942A17" w:rsidRDefault="00942A17" w:rsidP="00942A17">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2F2090C" w:rsidR="00942A17" w:rsidRPr="00AE63F5" w:rsidRDefault="00585247"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4695D45F" w:rsidR="00942A17" w:rsidRPr="00AE63F5" w:rsidRDefault="00D8707B"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1AB27BC6" w14:textId="77777777" w:rsidR="00942A17" w:rsidRDefault="00942A17" w:rsidP="00E37074"/>
    <w:p w14:paraId="4C432110"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46583D40" w14:textId="77777777" w:rsidR="00942A17" w:rsidRDefault="00942A17" w:rsidP="00942A17">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2E206316" w:rsidR="00942A17" w:rsidRPr="004A5067" w:rsidRDefault="0037358F"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6B29C750" w:rsidR="00942A17" w:rsidRPr="009630E7" w:rsidRDefault="00914375"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74318687" w14:textId="77777777" w:rsidR="00942A17" w:rsidRDefault="00942A17" w:rsidP="00E37074"/>
    <w:p w14:paraId="2B02D4CB" w14:textId="77777777" w:rsidR="00942A17" w:rsidRDefault="00942A17" w:rsidP="00942A17">
      <w:pPr>
        <w:pStyle w:val="TH"/>
      </w:pPr>
      <w:r>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1D06CF50" w:rsidR="00942A17" w:rsidRPr="00AE63F5" w:rsidRDefault="00371511"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61450135" w:rsidR="00942A17" w:rsidRPr="00AE63F5" w:rsidRDefault="001E4A5C"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431316BB" w14:textId="77777777" w:rsidR="00170DAE" w:rsidRPr="003A05E9" w:rsidRDefault="00170DAE" w:rsidP="00253B01"/>
    <w:sectPr w:rsidR="00170DAE" w:rsidRPr="003A05E9" w:rsidSect="00CE34FC">
      <w:headerReference w:type="default" r:id="rId8"/>
      <w:footerReference w:type="default" r:id="rId9"/>
      <w:pgSz w:w="12240" w:h="15840"/>
      <w:pgMar w:top="1440" w:right="1440" w:bottom="1440" w:left="1440" w:header="720" w:footer="720" w:gutter="0"/>
      <w:pgNumType w:start="108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11087" w14:textId="77777777" w:rsidR="00223FAE" w:rsidRDefault="00223FAE" w:rsidP="00867DC3">
      <w:pPr>
        <w:spacing w:after="0"/>
      </w:pPr>
      <w:r>
        <w:separator/>
      </w:r>
    </w:p>
  </w:endnote>
  <w:endnote w:type="continuationSeparator" w:id="0">
    <w:p w14:paraId="55751AFF" w14:textId="77777777" w:rsidR="00223FAE" w:rsidRDefault="00223FAE"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69C34" w14:textId="77777777" w:rsidR="00223FAE" w:rsidRDefault="00223FAE" w:rsidP="00867DC3">
      <w:pPr>
        <w:spacing w:after="0"/>
      </w:pPr>
      <w:r>
        <w:separator/>
      </w:r>
    </w:p>
  </w:footnote>
  <w:footnote w:type="continuationSeparator" w:id="0">
    <w:p w14:paraId="3507E04F" w14:textId="77777777" w:rsidR="00223FAE" w:rsidRDefault="00223FAE"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b/>
        <w:noProof/>
        <w:sz w:val="18"/>
      </w:rPr>
      <w:id w:val="578567898"/>
      <w:docPartObj>
        <w:docPartGallery w:val="Page Numbers (Top of Page)"/>
        <w:docPartUnique/>
      </w:docPartObj>
    </w:sdtPr>
    <w:sdtContent>
      <w:p w14:paraId="7F3C684D" w14:textId="2685F4F3" w:rsidR="00DF28F6" w:rsidRPr="00512A44" w:rsidRDefault="00DF28F6" w:rsidP="00DF28F6">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A92D56">
          <w:rPr>
            <w:rFonts w:ascii="Arial" w:hAnsi="Arial" w:cs="Arial"/>
            <w:b/>
            <w:sz w:val="18"/>
            <w:szCs w:val="18"/>
            <w:lang w:val="sv-FI"/>
          </w:rPr>
          <w:t>1</w:t>
        </w:r>
        <w:r w:rsidR="004E54D5">
          <w:rPr>
            <w:rFonts w:ascii="Arial" w:hAnsi="Arial" w:cs="Arial"/>
            <w:b/>
            <w:sz w:val="18"/>
            <w:szCs w:val="18"/>
            <w:lang w:val="sv-FI"/>
          </w:rPr>
          <w:t>6</w:t>
        </w:r>
        <w:r w:rsidRPr="00512A44">
          <w:rPr>
            <w:rFonts w:ascii="Arial" w:hAnsi="Arial" w:cs="Arial"/>
            <w:b/>
            <w:sz w:val="18"/>
            <w:szCs w:val="18"/>
            <w:lang w:val="sv-FI"/>
          </w:rPr>
          <w:t>.0 (</w:t>
        </w:r>
        <w:r w:rsidR="00A92D56" w:rsidRPr="00512A44">
          <w:rPr>
            <w:rFonts w:ascii="Arial" w:hAnsi="Arial" w:cs="Arial"/>
            <w:b/>
            <w:sz w:val="18"/>
            <w:szCs w:val="18"/>
            <w:lang w:val="sv-FI"/>
          </w:rPr>
          <w:t>202</w:t>
        </w:r>
        <w:r w:rsidR="00A92D56">
          <w:rPr>
            <w:rFonts w:ascii="Arial" w:hAnsi="Arial" w:cs="Arial"/>
            <w:b/>
            <w:sz w:val="18"/>
            <w:szCs w:val="18"/>
            <w:lang w:val="sv-FI"/>
          </w:rPr>
          <w:t>4</w:t>
        </w:r>
        <w:r w:rsidRPr="00512A44">
          <w:rPr>
            <w:rFonts w:ascii="Arial" w:hAnsi="Arial" w:cs="Arial"/>
            <w:b/>
            <w:sz w:val="18"/>
            <w:szCs w:val="18"/>
            <w:lang w:val="sv-FI"/>
          </w:rPr>
          <w:t>-</w:t>
        </w:r>
        <w:r w:rsidR="004E54D5">
          <w:rPr>
            <w:rFonts w:ascii="Arial" w:hAnsi="Arial" w:cs="Arial"/>
            <w:b/>
            <w:sz w:val="18"/>
            <w:szCs w:val="18"/>
            <w:lang w:val="sv-FI"/>
          </w:rPr>
          <w:t>12</w:t>
        </w:r>
        <w:r w:rsidRPr="00512A44">
          <w:rPr>
            <w:rFonts w:ascii="Arial" w:hAnsi="Arial" w:cs="Arial"/>
            <w:b/>
            <w:sz w:val="18"/>
            <w:szCs w:val="18"/>
            <w:lang w:val="sv-FI"/>
          </w:rPr>
          <w:t>)</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4F0"/>
    <w:rsid w:val="0000774A"/>
    <w:rsid w:val="00007F8B"/>
    <w:rsid w:val="00010C6B"/>
    <w:rsid w:val="000126DE"/>
    <w:rsid w:val="00012FD1"/>
    <w:rsid w:val="00014B54"/>
    <w:rsid w:val="00014B95"/>
    <w:rsid w:val="0001547E"/>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45C"/>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4C6A"/>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0B5E"/>
    <w:rsid w:val="000B15E5"/>
    <w:rsid w:val="000B2077"/>
    <w:rsid w:val="000B20E2"/>
    <w:rsid w:val="000B2F12"/>
    <w:rsid w:val="000B5C74"/>
    <w:rsid w:val="000C0D3B"/>
    <w:rsid w:val="000C224F"/>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2916"/>
    <w:rsid w:val="00104BDD"/>
    <w:rsid w:val="00105512"/>
    <w:rsid w:val="001063F0"/>
    <w:rsid w:val="0010654D"/>
    <w:rsid w:val="0010789D"/>
    <w:rsid w:val="001114E8"/>
    <w:rsid w:val="00112891"/>
    <w:rsid w:val="0011498E"/>
    <w:rsid w:val="00116D60"/>
    <w:rsid w:val="00117645"/>
    <w:rsid w:val="00117668"/>
    <w:rsid w:val="001178EE"/>
    <w:rsid w:val="0011797C"/>
    <w:rsid w:val="0012056D"/>
    <w:rsid w:val="00120BC5"/>
    <w:rsid w:val="00120C19"/>
    <w:rsid w:val="00121F43"/>
    <w:rsid w:val="00123273"/>
    <w:rsid w:val="00125139"/>
    <w:rsid w:val="001268B4"/>
    <w:rsid w:val="00127031"/>
    <w:rsid w:val="00127CAE"/>
    <w:rsid w:val="00130257"/>
    <w:rsid w:val="00131238"/>
    <w:rsid w:val="00132879"/>
    <w:rsid w:val="0013419B"/>
    <w:rsid w:val="00134F1E"/>
    <w:rsid w:val="00136957"/>
    <w:rsid w:val="00136EA2"/>
    <w:rsid w:val="001409EB"/>
    <w:rsid w:val="00140B00"/>
    <w:rsid w:val="00141B41"/>
    <w:rsid w:val="00143242"/>
    <w:rsid w:val="00143578"/>
    <w:rsid w:val="001443D4"/>
    <w:rsid w:val="00145167"/>
    <w:rsid w:val="00146815"/>
    <w:rsid w:val="00147C80"/>
    <w:rsid w:val="00147DA1"/>
    <w:rsid w:val="001524F3"/>
    <w:rsid w:val="00152CAC"/>
    <w:rsid w:val="00154229"/>
    <w:rsid w:val="001548BF"/>
    <w:rsid w:val="001564A0"/>
    <w:rsid w:val="001575A1"/>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3E8"/>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A5C"/>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3FAE"/>
    <w:rsid w:val="00224C2A"/>
    <w:rsid w:val="00224F1F"/>
    <w:rsid w:val="00225CFC"/>
    <w:rsid w:val="002271C6"/>
    <w:rsid w:val="0023075B"/>
    <w:rsid w:val="002307F1"/>
    <w:rsid w:val="00230E6E"/>
    <w:rsid w:val="0023118D"/>
    <w:rsid w:val="002319B4"/>
    <w:rsid w:val="002320BB"/>
    <w:rsid w:val="00232806"/>
    <w:rsid w:val="00234399"/>
    <w:rsid w:val="00237636"/>
    <w:rsid w:val="002379A0"/>
    <w:rsid w:val="00237C35"/>
    <w:rsid w:val="00240107"/>
    <w:rsid w:val="00240984"/>
    <w:rsid w:val="002428DA"/>
    <w:rsid w:val="00242D0B"/>
    <w:rsid w:val="00243467"/>
    <w:rsid w:val="00243913"/>
    <w:rsid w:val="002442C1"/>
    <w:rsid w:val="002447D5"/>
    <w:rsid w:val="00244C77"/>
    <w:rsid w:val="00250027"/>
    <w:rsid w:val="002522DF"/>
    <w:rsid w:val="00253B01"/>
    <w:rsid w:val="00253B15"/>
    <w:rsid w:val="002556F8"/>
    <w:rsid w:val="00256D40"/>
    <w:rsid w:val="00257A39"/>
    <w:rsid w:val="0026000C"/>
    <w:rsid w:val="00260AEE"/>
    <w:rsid w:val="002614FD"/>
    <w:rsid w:val="0026291D"/>
    <w:rsid w:val="00263339"/>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3F86"/>
    <w:rsid w:val="00294593"/>
    <w:rsid w:val="00294E7D"/>
    <w:rsid w:val="002958A9"/>
    <w:rsid w:val="002A078F"/>
    <w:rsid w:val="002A0C49"/>
    <w:rsid w:val="002A0F0A"/>
    <w:rsid w:val="002A18B7"/>
    <w:rsid w:val="002A1A5E"/>
    <w:rsid w:val="002A2445"/>
    <w:rsid w:val="002A415F"/>
    <w:rsid w:val="002A43C1"/>
    <w:rsid w:val="002A55CE"/>
    <w:rsid w:val="002A5EA4"/>
    <w:rsid w:val="002A64D8"/>
    <w:rsid w:val="002A7A2A"/>
    <w:rsid w:val="002A7AFF"/>
    <w:rsid w:val="002B003F"/>
    <w:rsid w:val="002B02D6"/>
    <w:rsid w:val="002B12AB"/>
    <w:rsid w:val="002B155A"/>
    <w:rsid w:val="002B2535"/>
    <w:rsid w:val="002B3477"/>
    <w:rsid w:val="002B392C"/>
    <w:rsid w:val="002B4304"/>
    <w:rsid w:val="002B6400"/>
    <w:rsid w:val="002B7656"/>
    <w:rsid w:val="002B778E"/>
    <w:rsid w:val="002C0B49"/>
    <w:rsid w:val="002C1249"/>
    <w:rsid w:val="002C20AF"/>
    <w:rsid w:val="002C297E"/>
    <w:rsid w:val="002C3858"/>
    <w:rsid w:val="002C41BB"/>
    <w:rsid w:val="002C60BA"/>
    <w:rsid w:val="002C67B7"/>
    <w:rsid w:val="002C689B"/>
    <w:rsid w:val="002C6D73"/>
    <w:rsid w:val="002C739A"/>
    <w:rsid w:val="002D033B"/>
    <w:rsid w:val="002D1071"/>
    <w:rsid w:val="002D1184"/>
    <w:rsid w:val="002D1317"/>
    <w:rsid w:val="002D2C43"/>
    <w:rsid w:val="002D3390"/>
    <w:rsid w:val="002D3A12"/>
    <w:rsid w:val="002D43F4"/>
    <w:rsid w:val="002D6CFF"/>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076FE"/>
    <w:rsid w:val="00310F7A"/>
    <w:rsid w:val="00311E72"/>
    <w:rsid w:val="003133F3"/>
    <w:rsid w:val="00313861"/>
    <w:rsid w:val="00315382"/>
    <w:rsid w:val="003158DD"/>
    <w:rsid w:val="00317787"/>
    <w:rsid w:val="00317C8B"/>
    <w:rsid w:val="003203F5"/>
    <w:rsid w:val="00320A72"/>
    <w:rsid w:val="00321A55"/>
    <w:rsid w:val="00322779"/>
    <w:rsid w:val="0032343F"/>
    <w:rsid w:val="003250A9"/>
    <w:rsid w:val="003254C0"/>
    <w:rsid w:val="00325516"/>
    <w:rsid w:val="00325974"/>
    <w:rsid w:val="00330154"/>
    <w:rsid w:val="003310D4"/>
    <w:rsid w:val="00331828"/>
    <w:rsid w:val="00331EB4"/>
    <w:rsid w:val="00332F35"/>
    <w:rsid w:val="003345AA"/>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1511"/>
    <w:rsid w:val="0037200B"/>
    <w:rsid w:val="00372F78"/>
    <w:rsid w:val="0037358F"/>
    <w:rsid w:val="0037435B"/>
    <w:rsid w:val="0037670E"/>
    <w:rsid w:val="0038203D"/>
    <w:rsid w:val="00382910"/>
    <w:rsid w:val="00384503"/>
    <w:rsid w:val="003854C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A2B"/>
    <w:rsid w:val="003A4D08"/>
    <w:rsid w:val="003A6E20"/>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1F7"/>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0C18"/>
    <w:rsid w:val="00401BE9"/>
    <w:rsid w:val="00402B64"/>
    <w:rsid w:val="00403838"/>
    <w:rsid w:val="0040430C"/>
    <w:rsid w:val="00404680"/>
    <w:rsid w:val="004078EE"/>
    <w:rsid w:val="00410444"/>
    <w:rsid w:val="0041176A"/>
    <w:rsid w:val="004131E3"/>
    <w:rsid w:val="00413C5D"/>
    <w:rsid w:val="00414F22"/>
    <w:rsid w:val="00416B0F"/>
    <w:rsid w:val="00417749"/>
    <w:rsid w:val="0042342A"/>
    <w:rsid w:val="00423FC7"/>
    <w:rsid w:val="004240CF"/>
    <w:rsid w:val="0042443A"/>
    <w:rsid w:val="004254EB"/>
    <w:rsid w:val="0042678F"/>
    <w:rsid w:val="00426A3C"/>
    <w:rsid w:val="00426D6F"/>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4B2"/>
    <w:rsid w:val="00467985"/>
    <w:rsid w:val="00471699"/>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2897"/>
    <w:rsid w:val="00493C25"/>
    <w:rsid w:val="00493D68"/>
    <w:rsid w:val="00494308"/>
    <w:rsid w:val="00494DC0"/>
    <w:rsid w:val="00495729"/>
    <w:rsid w:val="00495DC4"/>
    <w:rsid w:val="00495DD5"/>
    <w:rsid w:val="004978AF"/>
    <w:rsid w:val="004A0120"/>
    <w:rsid w:val="004A0845"/>
    <w:rsid w:val="004A08E8"/>
    <w:rsid w:val="004A09B7"/>
    <w:rsid w:val="004A0DA4"/>
    <w:rsid w:val="004A2A91"/>
    <w:rsid w:val="004A2DD2"/>
    <w:rsid w:val="004A3D20"/>
    <w:rsid w:val="004A708F"/>
    <w:rsid w:val="004A791E"/>
    <w:rsid w:val="004B170F"/>
    <w:rsid w:val="004B17F2"/>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3B39"/>
    <w:rsid w:val="004D445A"/>
    <w:rsid w:val="004D6056"/>
    <w:rsid w:val="004D6329"/>
    <w:rsid w:val="004D69DB"/>
    <w:rsid w:val="004E0049"/>
    <w:rsid w:val="004E2579"/>
    <w:rsid w:val="004E4783"/>
    <w:rsid w:val="004E5095"/>
    <w:rsid w:val="004E54D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4F7C98"/>
    <w:rsid w:val="005003B9"/>
    <w:rsid w:val="0050554C"/>
    <w:rsid w:val="005128A6"/>
    <w:rsid w:val="005128C4"/>
    <w:rsid w:val="00512D68"/>
    <w:rsid w:val="00514AA1"/>
    <w:rsid w:val="005167A5"/>
    <w:rsid w:val="00517684"/>
    <w:rsid w:val="00517742"/>
    <w:rsid w:val="005236F4"/>
    <w:rsid w:val="0052544F"/>
    <w:rsid w:val="005255C1"/>
    <w:rsid w:val="00526EF5"/>
    <w:rsid w:val="00527667"/>
    <w:rsid w:val="00527B9F"/>
    <w:rsid w:val="0053133F"/>
    <w:rsid w:val="00532355"/>
    <w:rsid w:val="00532475"/>
    <w:rsid w:val="00532BDB"/>
    <w:rsid w:val="005335A6"/>
    <w:rsid w:val="00533BDC"/>
    <w:rsid w:val="00534206"/>
    <w:rsid w:val="00534B84"/>
    <w:rsid w:val="00534E32"/>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530"/>
    <w:rsid w:val="005836DA"/>
    <w:rsid w:val="00585247"/>
    <w:rsid w:val="00585757"/>
    <w:rsid w:val="005861F4"/>
    <w:rsid w:val="00586B79"/>
    <w:rsid w:val="00587796"/>
    <w:rsid w:val="00587EC4"/>
    <w:rsid w:val="005909BB"/>
    <w:rsid w:val="005911C9"/>
    <w:rsid w:val="005919E5"/>
    <w:rsid w:val="00592024"/>
    <w:rsid w:val="0059397E"/>
    <w:rsid w:val="00593A70"/>
    <w:rsid w:val="0059433D"/>
    <w:rsid w:val="00595BDD"/>
    <w:rsid w:val="0059707F"/>
    <w:rsid w:val="00597ACB"/>
    <w:rsid w:val="005A0230"/>
    <w:rsid w:val="005A04AA"/>
    <w:rsid w:val="005A127A"/>
    <w:rsid w:val="005A1FD4"/>
    <w:rsid w:val="005A27A1"/>
    <w:rsid w:val="005A27C5"/>
    <w:rsid w:val="005A323C"/>
    <w:rsid w:val="005A33E3"/>
    <w:rsid w:val="005A3F25"/>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25AF"/>
    <w:rsid w:val="005C3554"/>
    <w:rsid w:val="005C3ADD"/>
    <w:rsid w:val="005C52FE"/>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6275"/>
    <w:rsid w:val="00637644"/>
    <w:rsid w:val="006378D4"/>
    <w:rsid w:val="00640BA0"/>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BD1"/>
    <w:rsid w:val="00662D9C"/>
    <w:rsid w:val="00664591"/>
    <w:rsid w:val="00664605"/>
    <w:rsid w:val="006663AB"/>
    <w:rsid w:val="00666440"/>
    <w:rsid w:val="00667216"/>
    <w:rsid w:val="006672E9"/>
    <w:rsid w:val="00667DA0"/>
    <w:rsid w:val="006706DE"/>
    <w:rsid w:val="00670A4E"/>
    <w:rsid w:val="00670CEA"/>
    <w:rsid w:val="00672456"/>
    <w:rsid w:val="00672A00"/>
    <w:rsid w:val="00673C62"/>
    <w:rsid w:val="006750C1"/>
    <w:rsid w:val="006754B1"/>
    <w:rsid w:val="0067577D"/>
    <w:rsid w:val="006766F2"/>
    <w:rsid w:val="00682750"/>
    <w:rsid w:val="0068300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1E38"/>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26F"/>
    <w:rsid w:val="006C5F25"/>
    <w:rsid w:val="006C6041"/>
    <w:rsid w:val="006C699E"/>
    <w:rsid w:val="006D2EAD"/>
    <w:rsid w:val="006D38C6"/>
    <w:rsid w:val="006D4677"/>
    <w:rsid w:val="006D4A2F"/>
    <w:rsid w:val="006D4B05"/>
    <w:rsid w:val="006D4BD0"/>
    <w:rsid w:val="006D564F"/>
    <w:rsid w:val="006D5A0F"/>
    <w:rsid w:val="006D619F"/>
    <w:rsid w:val="006D662F"/>
    <w:rsid w:val="006E0A38"/>
    <w:rsid w:val="006E2D02"/>
    <w:rsid w:val="006E2DFC"/>
    <w:rsid w:val="006E34C2"/>
    <w:rsid w:val="006E35BC"/>
    <w:rsid w:val="006E36A8"/>
    <w:rsid w:val="006E4172"/>
    <w:rsid w:val="006E454B"/>
    <w:rsid w:val="006E5D5E"/>
    <w:rsid w:val="006E6143"/>
    <w:rsid w:val="006F1F84"/>
    <w:rsid w:val="006F2EB8"/>
    <w:rsid w:val="006F2F1C"/>
    <w:rsid w:val="006F2F84"/>
    <w:rsid w:val="006F3541"/>
    <w:rsid w:val="006F3C16"/>
    <w:rsid w:val="006F4746"/>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0DA"/>
    <w:rsid w:val="007238C4"/>
    <w:rsid w:val="00723BD3"/>
    <w:rsid w:val="00724642"/>
    <w:rsid w:val="0072506A"/>
    <w:rsid w:val="007255B3"/>
    <w:rsid w:val="007263D2"/>
    <w:rsid w:val="007264F2"/>
    <w:rsid w:val="0072699E"/>
    <w:rsid w:val="00726C5E"/>
    <w:rsid w:val="00726F3F"/>
    <w:rsid w:val="0072713F"/>
    <w:rsid w:val="007272DA"/>
    <w:rsid w:val="00727B3D"/>
    <w:rsid w:val="00727CA1"/>
    <w:rsid w:val="00730DAD"/>
    <w:rsid w:val="007331CA"/>
    <w:rsid w:val="0073332F"/>
    <w:rsid w:val="007353E5"/>
    <w:rsid w:val="007359A3"/>
    <w:rsid w:val="00737A9D"/>
    <w:rsid w:val="00737F78"/>
    <w:rsid w:val="0074116C"/>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B7222"/>
    <w:rsid w:val="007B7EC7"/>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85"/>
    <w:rsid w:val="007D4ECF"/>
    <w:rsid w:val="007D51FA"/>
    <w:rsid w:val="007D5355"/>
    <w:rsid w:val="007D59F9"/>
    <w:rsid w:val="007D6192"/>
    <w:rsid w:val="007D674F"/>
    <w:rsid w:val="007D6884"/>
    <w:rsid w:val="007E3560"/>
    <w:rsid w:val="007E4619"/>
    <w:rsid w:val="007E5753"/>
    <w:rsid w:val="007E7F18"/>
    <w:rsid w:val="007F0E14"/>
    <w:rsid w:val="007F1731"/>
    <w:rsid w:val="007F20C5"/>
    <w:rsid w:val="007F24A4"/>
    <w:rsid w:val="007F2DAE"/>
    <w:rsid w:val="007F2FF7"/>
    <w:rsid w:val="007F3B99"/>
    <w:rsid w:val="007F430A"/>
    <w:rsid w:val="007F4540"/>
    <w:rsid w:val="007F4C21"/>
    <w:rsid w:val="007F4D13"/>
    <w:rsid w:val="007F515D"/>
    <w:rsid w:val="007F5441"/>
    <w:rsid w:val="007F5BE8"/>
    <w:rsid w:val="0080066F"/>
    <w:rsid w:val="00800945"/>
    <w:rsid w:val="00802285"/>
    <w:rsid w:val="008028DF"/>
    <w:rsid w:val="00804C83"/>
    <w:rsid w:val="008065E5"/>
    <w:rsid w:val="00806D00"/>
    <w:rsid w:val="00806D8B"/>
    <w:rsid w:val="008105D1"/>
    <w:rsid w:val="0081069C"/>
    <w:rsid w:val="00810DFE"/>
    <w:rsid w:val="00812CA9"/>
    <w:rsid w:val="00813029"/>
    <w:rsid w:val="00814473"/>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C8C"/>
    <w:rsid w:val="00861D95"/>
    <w:rsid w:val="00862751"/>
    <w:rsid w:val="00862DAA"/>
    <w:rsid w:val="00867441"/>
    <w:rsid w:val="00867DC3"/>
    <w:rsid w:val="00870EE0"/>
    <w:rsid w:val="00871799"/>
    <w:rsid w:val="008717A1"/>
    <w:rsid w:val="00871EB5"/>
    <w:rsid w:val="00872C71"/>
    <w:rsid w:val="00872D30"/>
    <w:rsid w:val="00873272"/>
    <w:rsid w:val="00874A64"/>
    <w:rsid w:val="0087668A"/>
    <w:rsid w:val="008766CE"/>
    <w:rsid w:val="00876BCC"/>
    <w:rsid w:val="0088029D"/>
    <w:rsid w:val="00880DF9"/>
    <w:rsid w:val="0088147D"/>
    <w:rsid w:val="00881593"/>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24E"/>
    <w:rsid w:val="008C0D95"/>
    <w:rsid w:val="008C0E2F"/>
    <w:rsid w:val="008C15BB"/>
    <w:rsid w:val="008C27E9"/>
    <w:rsid w:val="008C2EC1"/>
    <w:rsid w:val="008C5F12"/>
    <w:rsid w:val="008C6419"/>
    <w:rsid w:val="008D01F5"/>
    <w:rsid w:val="008D0C1D"/>
    <w:rsid w:val="008D2396"/>
    <w:rsid w:val="008D3277"/>
    <w:rsid w:val="008D3D60"/>
    <w:rsid w:val="008D55C7"/>
    <w:rsid w:val="008D5938"/>
    <w:rsid w:val="008D7005"/>
    <w:rsid w:val="008D74D9"/>
    <w:rsid w:val="008E01D6"/>
    <w:rsid w:val="008E0B34"/>
    <w:rsid w:val="008E0BB6"/>
    <w:rsid w:val="008E0D32"/>
    <w:rsid w:val="008E0DDB"/>
    <w:rsid w:val="008E11D3"/>
    <w:rsid w:val="008E29A4"/>
    <w:rsid w:val="008E30E9"/>
    <w:rsid w:val="008E46D6"/>
    <w:rsid w:val="008E5BB8"/>
    <w:rsid w:val="008E7804"/>
    <w:rsid w:val="008F02AB"/>
    <w:rsid w:val="008F0533"/>
    <w:rsid w:val="008F21FF"/>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2176"/>
    <w:rsid w:val="009049B0"/>
    <w:rsid w:val="00905A66"/>
    <w:rsid w:val="00907438"/>
    <w:rsid w:val="00907463"/>
    <w:rsid w:val="00907C69"/>
    <w:rsid w:val="00910FFA"/>
    <w:rsid w:val="00912477"/>
    <w:rsid w:val="0091256B"/>
    <w:rsid w:val="00914375"/>
    <w:rsid w:val="00914653"/>
    <w:rsid w:val="009146C8"/>
    <w:rsid w:val="00916B5E"/>
    <w:rsid w:val="00922830"/>
    <w:rsid w:val="00923DFB"/>
    <w:rsid w:val="00924D0C"/>
    <w:rsid w:val="009256C7"/>
    <w:rsid w:val="0092698A"/>
    <w:rsid w:val="00933422"/>
    <w:rsid w:val="00934E51"/>
    <w:rsid w:val="00940165"/>
    <w:rsid w:val="00942A17"/>
    <w:rsid w:val="00943152"/>
    <w:rsid w:val="0094339A"/>
    <w:rsid w:val="00944884"/>
    <w:rsid w:val="009448A0"/>
    <w:rsid w:val="00946E48"/>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6461"/>
    <w:rsid w:val="00967454"/>
    <w:rsid w:val="009678EC"/>
    <w:rsid w:val="00970ABA"/>
    <w:rsid w:val="009714B0"/>
    <w:rsid w:val="00971ABA"/>
    <w:rsid w:val="00971DA9"/>
    <w:rsid w:val="00973FB0"/>
    <w:rsid w:val="00975463"/>
    <w:rsid w:val="009778D6"/>
    <w:rsid w:val="00977916"/>
    <w:rsid w:val="00981362"/>
    <w:rsid w:val="00981FD5"/>
    <w:rsid w:val="00982846"/>
    <w:rsid w:val="00983755"/>
    <w:rsid w:val="009838B9"/>
    <w:rsid w:val="00985CC5"/>
    <w:rsid w:val="00987452"/>
    <w:rsid w:val="00987BA6"/>
    <w:rsid w:val="009904F3"/>
    <w:rsid w:val="00990F58"/>
    <w:rsid w:val="00992420"/>
    <w:rsid w:val="00993C06"/>
    <w:rsid w:val="009944FD"/>
    <w:rsid w:val="00994BA2"/>
    <w:rsid w:val="00997346"/>
    <w:rsid w:val="00997351"/>
    <w:rsid w:val="009A0721"/>
    <w:rsid w:val="009A17CC"/>
    <w:rsid w:val="009A26E0"/>
    <w:rsid w:val="009A29AF"/>
    <w:rsid w:val="009A2DAD"/>
    <w:rsid w:val="009A3971"/>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163"/>
    <w:rsid w:val="009C6CF4"/>
    <w:rsid w:val="009D07B1"/>
    <w:rsid w:val="009D1457"/>
    <w:rsid w:val="009D2314"/>
    <w:rsid w:val="009D3D4C"/>
    <w:rsid w:val="009D4381"/>
    <w:rsid w:val="009D5A03"/>
    <w:rsid w:val="009D6D40"/>
    <w:rsid w:val="009D7CF7"/>
    <w:rsid w:val="009E0D9B"/>
    <w:rsid w:val="009E2BE9"/>
    <w:rsid w:val="009E2E82"/>
    <w:rsid w:val="009E7E27"/>
    <w:rsid w:val="009F2019"/>
    <w:rsid w:val="009F2918"/>
    <w:rsid w:val="009F43EB"/>
    <w:rsid w:val="009F455A"/>
    <w:rsid w:val="009F6124"/>
    <w:rsid w:val="00A0021B"/>
    <w:rsid w:val="00A00AE0"/>
    <w:rsid w:val="00A020FD"/>
    <w:rsid w:val="00A058A6"/>
    <w:rsid w:val="00A06B27"/>
    <w:rsid w:val="00A06CCB"/>
    <w:rsid w:val="00A06E7B"/>
    <w:rsid w:val="00A114EA"/>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3808"/>
    <w:rsid w:val="00A35B4A"/>
    <w:rsid w:val="00A35ECD"/>
    <w:rsid w:val="00A36007"/>
    <w:rsid w:val="00A3655D"/>
    <w:rsid w:val="00A365F5"/>
    <w:rsid w:val="00A36A84"/>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2D56"/>
    <w:rsid w:val="00A930D1"/>
    <w:rsid w:val="00A96225"/>
    <w:rsid w:val="00A9645C"/>
    <w:rsid w:val="00A9681F"/>
    <w:rsid w:val="00A96BC9"/>
    <w:rsid w:val="00A970C0"/>
    <w:rsid w:val="00A976F3"/>
    <w:rsid w:val="00A97727"/>
    <w:rsid w:val="00A97A80"/>
    <w:rsid w:val="00AA25EC"/>
    <w:rsid w:val="00AA2E29"/>
    <w:rsid w:val="00AA3B4B"/>
    <w:rsid w:val="00AA4944"/>
    <w:rsid w:val="00AB0739"/>
    <w:rsid w:val="00AB1009"/>
    <w:rsid w:val="00AB134F"/>
    <w:rsid w:val="00AB1AFD"/>
    <w:rsid w:val="00AB2C61"/>
    <w:rsid w:val="00AB4631"/>
    <w:rsid w:val="00AB4D88"/>
    <w:rsid w:val="00AB61EE"/>
    <w:rsid w:val="00AB63D6"/>
    <w:rsid w:val="00AB68F2"/>
    <w:rsid w:val="00AB7704"/>
    <w:rsid w:val="00AC0C59"/>
    <w:rsid w:val="00AC0E34"/>
    <w:rsid w:val="00AC2A54"/>
    <w:rsid w:val="00AC369C"/>
    <w:rsid w:val="00AC3FB5"/>
    <w:rsid w:val="00AC6890"/>
    <w:rsid w:val="00AC6F05"/>
    <w:rsid w:val="00AC6FB4"/>
    <w:rsid w:val="00AD2A22"/>
    <w:rsid w:val="00AD3DCF"/>
    <w:rsid w:val="00AD508F"/>
    <w:rsid w:val="00AD5652"/>
    <w:rsid w:val="00AD5DED"/>
    <w:rsid w:val="00AD5F51"/>
    <w:rsid w:val="00AD7A93"/>
    <w:rsid w:val="00AE136D"/>
    <w:rsid w:val="00AE1680"/>
    <w:rsid w:val="00AE3315"/>
    <w:rsid w:val="00AE6132"/>
    <w:rsid w:val="00AE61FB"/>
    <w:rsid w:val="00AE720D"/>
    <w:rsid w:val="00AE7BAC"/>
    <w:rsid w:val="00AE7D1E"/>
    <w:rsid w:val="00AF044C"/>
    <w:rsid w:val="00AF1B2B"/>
    <w:rsid w:val="00AF1DC0"/>
    <w:rsid w:val="00AF351B"/>
    <w:rsid w:val="00AF3652"/>
    <w:rsid w:val="00AF3A89"/>
    <w:rsid w:val="00AF5C3C"/>
    <w:rsid w:val="00AF7A2A"/>
    <w:rsid w:val="00B0013D"/>
    <w:rsid w:val="00B003FF"/>
    <w:rsid w:val="00B0101C"/>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0411"/>
    <w:rsid w:val="00B63B7A"/>
    <w:rsid w:val="00B64C6B"/>
    <w:rsid w:val="00B64E7B"/>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BE0"/>
    <w:rsid w:val="00BA0666"/>
    <w:rsid w:val="00BA192D"/>
    <w:rsid w:val="00BA2DB6"/>
    <w:rsid w:val="00BA341D"/>
    <w:rsid w:val="00BA35EF"/>
    <w:rsid w:val="00BA3726"/>
    <w:rsid w:val="00BA3D8D"/>
    <w:rsid w:val="00BA4563"/>
    <w:rsid w:val="00BA58BF"/>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4D29"/>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976"/>
    <w:rsid w:val="00C22DF9"/>
    <w:rsid w:val="00C23227"/>
    <w:rsid w:val="00C24A70"/>
    <w:rsid w:val="00C25B69"/>
    <w:rsid w:val="00C25F29"/>
    <w:rsid w:val="00C26507"/>
    <w:rsid w:val="00C27332"/>
    <w:rsid w:val="00C2749C"/>
    <w:rsid w:val="00C30B78"/>
    <w:rsid w:val="00C3100C"/>
    <w:rsid w:val="00C31461"/>
    <w:rsid w:val="00C33A2B"/>
    <w:rsid w:val="00C33C1E"/>
    <w:rsid w:val="00C341EE"/>
    <w:rsid w:val="00C34F65"/>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09E9"/>
    <w:rsid w:val="00C730DA"/>
    <w:rsid w:val="00C770B9"/>
    <w:rsid w:val="00C77914"/>
    <w:rsid w:val="00C77D2D"/>
    <w:rsid w:val="00C8209A"/>
    <w:rsid w:val="00C837F6"/>
    <w:rsid w:val="00C83FC5"/>
    <w:rsid w:val="00C86501"/>
    <w:rsid w:val="00C87115"/>
    <w:rsid w:val="00C90440"/>
    <w:rsid w:val="00C91683"/>
    <w:rsid w:val="00C918A2"/>
    <w:rsid w:val="00C91FD4"/>
    <w:rsid w:val="00C92D53"/>
    <w:rsid w:val="00C958AE"/>
    <w:rsid w:val="00C96992"/>
    <w:rsid w:val="00C96A48"/>
    <w:rsid w:val="00C96CED"/>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467B"/>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34FC"/>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054"/>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DCD"/>
    <w:rsid w:val="00D64FE3"/>
    <w:rsid w:val="00D66064"/>
    <w:rsid w:val="00D6671A"/>
    <w:rsid w:val="00D70D66"/>
    <w:rsid w:val="00D70E12"/>
    <w:rsid w:val="00D716B9"/>
    <w:rsid w:val="00D734F5"/>
    <w:rsid w:val="00D73B3D"/>
    <w:rsid w:val="00D748A5"/>
    <w:rsid w:val="00D749D5"/>
    <w:rsid w:val="00D74E3F"/>
    <w:rsid w:val="00D7660E"/>
    <w:rsid w:val="00D7732A"/>
    <w:rsid w:val="00D77891"/>
    <w:rsid w:val="00D80F18"/>
    <w:rsid w:val="00D82A69"/>
    <w:rsid w:val="00D86873"/>
    <w:rsid w:val="00D8704F"/>
    <w:rsid w:val="00D8707B"/>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448"/>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04F6"/>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6563"/>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5780"/>
    <w:rsid w:val="00E56561"/>
    <w:rsid w:val="00E56F48"/>
    <w:rsid w:val="00E570F0"/>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15FF"/>
    <w:rsid w:val="00EE2628"/>
    <w:rsid w:val="00EE2D26"/>
    <w:rsid w:val="00EE3981"/>
    <w:rsid w:val="00EE5931"/>
    <w:rsid w:val="00EE5B09"/>
    <w:rsid w:val="00EE5B54"/>
    <w:rsid w:val="00EE6B62"/>
    <w:rsid w:val="00EF0FF7"/>
    <w:rsid w:val="00EF10B5"/>
    <w:rsid w:val="00EF12A2"/>
    <w:rsid w:val="00EF1835"/>
    <w:rsid w:val="00EF1F68"/>
    <w:rsid w:val="00EF3CD4"/>
    <w:rsid w:val="00EF58EE"/>
    <w:rsid w:val="00EF5A28"/>
    <w:rsid w:val="00EF5C7F"/>
    <w:rsid w:val="00EF62D0"/>
    <w:rsid w:val="00EF68D2"/>
    <w:rsid w:val="00EF6B73"/>
    <w:rsid w:val="00EF740C"/>
    <w:rsid w:val="00F004F3"/>
    <w:rsid w:val="00F004FB"/>
    <w:rsid w:val="00F01419"/>
    <w:rsid w:val="00F01777"/>
    <w:rsid w:val="00F026A0"/>
    <w:rsid w:val="00F03739"/>
    <w:rsid w:val="00F03B8F"/>
    <w:rsid w:val="00F042E0"/>
    <w:rsid w:val="00F04420"/>
    <w:rsid w:val="00F05D40"/>
    <w:rsid w:val="00F061AB"/>
    <w:rsid w:val="00F07E60"/>
    <w:rsid w:val="00F11627"/>
    <w:rsid w:val="00F11841"/>
    <w:rsid w:val="00F11EFA"/>
    <w:rsid w:val="00F11FAD"/>
    <w:rsid w:val="00F13D5E"/>
    <w:rsid w:val="00F14C57"/>
    <w:rsid w:val="00F178C5"/>
    <w:rsid w:val="00F21588"/>
    <w:rsid w:val="00F215CC"/>
    <w:rsid w:val="00F2174B"/>
    <w:rsid w:val="00F21D27"/>
    <w:rsid w:val="00F23EFA"/>
    <w:rsid w:val="00F24FFB"/>
    <w:rsid w:val="00F25771"/>
    <w:rsid w:val="00F25B25"/>
    <w:rsid w:val="00F26CD4"/>
    <w:rsid w:val="00F279B6"/>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D41"/>
    <w:rsid w:val="00F55343"/>
    <w:rsid w:val="00F60F13"/>
    <w:rsid w:val="00F62EC4"/>
    <w:rsid w:val="00F63C99"/>
    <w:rsid w:val="00F66AFC"/>
    <w:rsid w:val="00F677A9"/>
    <w:rsid w:val="00F679DD"/>
    <w:rsid w:val="00F67A91"/>
    <w:rsid w:val="00F70293"/>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0C6"/>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1167</TotalTime>
  <Pages>15</Pages>
  <Words>37436</Words>
  <Characters>213388</Characters>
  <Application>Microsoft Office Word</Application>
  <DocSecurity>0</DocSecurity>
  <Lines>1778</Lines>
  <Paragraphs>500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250324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426</cp:revision>
  <dcterms:created xsi:type="dcterms:W3CDTF">2021-06-24T13:08:00Z</dcterms:created>
  <dcterms:modified xsi:type="dcterms:W3CDTF">2025-01-08T17:28:00Z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