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Default="0080114E" w:rsidP="0080114E">
      <w:pPr>
        <w:pStyle w:val="EX"/>
      </w:pPr>
      <w:r w:rsidRPr="00837518">
        <w:t>[37]</w:t>
      </w:r>
      <w:r w:rsidRPr="00837518">
        <w:tab/>
        <w:t xml:space="preserve">3GPP TS 38.508-1: </w:t>
      </w:r>
      <w:r w:rsidRPr="009C5807">
        <w:t>"</w:t>
      </w:r>
      <w:r>
        <w:t>5GS; User Equipment (UE) conformance specification; Part 1: Common test environment</w:t>
      </w:r>
      <w:r w:rsidRPr="009C5807">
        <w:t>".</w:t>
      </w:r>
    </w:p>
    <w:p w14:paraId="674A67E9" w14:textId="1E05964F" w:rsidR="009B5648" w:rsidRDefault="009B5648" w:rsidP="0080114E">
      <w:pPr>
        <w:pStyle w:val="EX"/>
      </w:pPr>
      <w:r>
        <w:rPr>
          <w:lang w:val="en-US"/>
        </w:rPr>
        <w:t>[38]</w:t>
      </w:r>
      <w:r>
        <w:rPr>
          <w:lang w:val="en-US"/>
        </w:rPr>
        <w:tab/>
      </w:r>
      <w:r w:rsidRPr="00837518">
        <w:t>3GPP TS 38.5</w:t>
      </w:r>
      <w:r>
        <w:t>21</w:t>
      </w:r>
      <w:r w:rsidRPr="00837518">
        <w:t>-</w:t>
      </w:r>
      <w:r>
        <w:t>2</w:t>
      </w:r>
      <w:r w:rsidRPr="00837518">
        <w:t xml:space="preserve">: </w:t>
      </w:r>
      <w:r w:rsidRPr="009C5807">
        <w:t>"</w:t>
      </w:r>
      <w:r w:rsidRPr="00EC37EF">
        <w:t xml:space="preserve"> </w:t>
      </w:r>
      <w:r>
        <w:t>NR; User Equipment (UE) conformance specification; Radio transmission and reception; Part 2: Range 2 Standalone</w:t>
      </w:r>
      <w:r w:rsidRPr="009C5807">
        <w:t>".</w:t>
      </w:r>
    </w:p>
    <w:p w14:paraId="382E0A8A" w14:textId="7C6BBDFA" w:rsidR="005944BF" w:rsidRDefault="005944BF" w:rsidP="0080114E">
      <w:pPr>
        <w:pStyle w:val="EX"/>
      </w:pPr>
      <w:r>
        <w:t>[</w:t>
      </w:r>
      <w:r>
        <w:rPr>
          <w:rFonts w:hint="eastAsia"/>
          <w:lang w:eastAsia="zh-CN"/>
        </w:rPr>
        <w:t>39</w:t>
      </w:r>
      <w:r>
        <w:t>]</w:t>
      </w:r>
      <w:r>
        <w:tab/>
      </w:r>
      <w:r w:rsidRPr="00492285">
        <w:t>3GPP TS 24.008</w:t>
      </w:r>
      <w:r>
        <w:t>: "Mobile radio interface Layer 3 specification;</w:t>
      </w:r>
      <w:r>
        <w:rPr>
          <w:rFonts w:hint="eastAsia"/>
          <w:lang w:eastAsia="zh-CN"/>
        </w:rPr>
        <w:t xml:space="preserve"> </w:t>
      </w:r>
      <w:r>
        <w:t>Core network protocols; Stage 3".</w:t>
      </w:r>
    </w:p>
    <w:p w14:paraId="5A13CA0E" w14:textId="365EF9E7" w:rsidR="008F6A29" w:rsidRPr="007275DF" w:rsidRDefault="008F6A29" w:rsidP="0080114E">
      <w:pPr>
        <w:pStyle w:val="EX"/>
        <w:rPr>
          <w:lang w:val="en-US"/>
        </w:rPr>
      </w:pPr>
      <w:r>
        <w:t>[</w:t>
      </w:r>
      <w:r>
        <w:rPr>
          <w:lang w:eastAsia="zh-CN"/>
        </w:rPr>
        <w:t>40</w:t>
      </w:r>
      <w:r>
        <w:t>]</w:t>
      </w:r>
      <w:r>
        <w:tab/>
        <w:t xml:space="preserve">3GPP </w:t>
      </w:r>
      <w:bookmarkStart w:id="10" w:name="OLE_LINK7"/>
      <w:bookmarkStart w:id="11" w:name="OLE_LINK8"/>
      <w:r>
        <w:t>TS 38.101-</w:t>
      </w:r>
      <w:r>
        <w:rPr>
          <w:rFonts w:hint="eastAsia"/>
          <w:lang w:eastAsia="zh-CN"/>
        </w:rPr>
        <w:t>5</w:t>
      </w:r>
      <w:bookmarkEnd w:id="10"/>
      <w:bookmarkEnd w:id="11"/>
      <w:r>
        <w:t>: "NR;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2" w:name="_Toc5952515"/>
      <w:bookmarkEnd w:id="9"/>
      <w:r w:rsidRPr="009C5807">
        <w:t>3.1</w:t>
      </w:r>
      <w:r w:rsidRPr="009C5807">
        <w:tab/>
        <w:t>Definitions</w:t>
      </w:r>
      <w:bookmarkEnd w:id="12"/>
    </w:p>
    <w:p w14:paraId="14C12D78" w14:textId="77777777" w:rsidR="00E93D6B" w:rsidRPr="009C5807" w:rsidRDefault="00E93D6B" w:rsidP="00E93D6B">
      <w:bookmarkStart w:id="13"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4"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4"/>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5" w:name="_Hlk827074"/>
      <w:r w:rsidRPr="009C5807">
        <w:rPr>
          <w:b/>
        </w:rPr>
        <w:t>Multi-Radio Dual Connectivity</w:t>
      </w:r>
      <w:bookmarkEnd w:id="15"/>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3"/>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6"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Year" w:val="1899"/>
          <w:attr w:name="Month" w:val="12"/>
          <w:attr w:name="Day" w:val="30"/>
          <w:attr w:name="IsLunarDate" w:val="False"/>
          <w:attr w:name="IsROCDate" w:val="False"/>
        </w:smartTagPr>
        <w:r w:rsidRPr="008C6DE4">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6"/>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500DFDC2" w14:textId="43CCE833" w:rsidR="00372643" w:rsidRDefault="00372643" w:rsidP="00CC5C23">
      <w:pPr>
        <w:pStyle w:val="EW"/>
      </w:pPr>
      <w:r>
        <w:rPr>
          <w:rFonts w:hint="eastAsia"/>
          <w:lang w:eastAsia="zh-CN"/>
        </w:rPr>
        <w:t>DAPS</w:t>
      </w:r>
      <w:r>
        <w:rPr>
          <w:lang w:eastAsia="zh-CN"/>
        </w:rPr>
        <w:tab/>
      </w:r>
      <w:r>
        <w:rPr>
          <w:rFonts w:hint="eastAsia"/>
          <w:lang w:eastAsia="zh-CN"/>
        </w:rPr>
        <w:t>Dual Active Protocol Stack</w:t>
      </w:r>
    </w:p>
    <w:p w14:paraId="380D834B" w14:textId="0EC8FFE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4D6104">
      <w:pPr>
        <w:pStyle w:val="EW"/>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4D6104">
      <w:pPr>
        <w:pStyle w:val="EW"/>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BE7F93">
      <w:pPr>
        <w:pStyle w:val="EW"/>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7" w:name="_Toc5952518"/>
      <w:r w:rsidRPr="009C5807">
        <w:t>3.4</w:t>
      </w:r>
      <w:r w:rsidRPr="009C5807">
        <w:tab/>
        <w:t>Test tolerances</w:t>
      </w:r>
      <w:bookmarkEnd w:id="17"/>
    </w:p>
    <w:p w14:paraId="16A2863A" w14:textId="6E6F903D" w:rsidR="00DB10CF" w:rsidRPr="009C5807" w:rsidRDefault="00DB10CF" w:rsidP="00DB10CF">
      <w:pPr>
        <w:keepNext/>
        <w:rPr>
          <w:rFonts w:cs="v4.2.0"/>
          <w:snapToGrid w:val="0"/>
        </w:rPr>
      </w:pPr>
      <w:bookmarkStart w:id="18"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8"/>
    </w:p>
    <w:p w14:paraId="183E2293" w14:textId="77777777" w:rsidR="00E93D6B" w:rsidRPr="009C5807" w:rsidRDefault="00E93D6B" w:rsidP="00E93D6B">
      <w:pPr>
        <w:pStyle w:val="Heading3"/>
        <w:rPr>
          <w:lang w:val="en-US" w:eastAsia="ko-KR"/>
        </w:rPr>
      </w:pPr>
      <w:bookmarkStart w:id="19" w:name="_Toc5952520"/>
      <w:r w:rsidRPr="009C5807">
        <w:rPr>
          <w:lang w:val="en-US" w:eastAsia="ko-KR"/>
        </w:rPr>
        <w:t>3.5.1</w:t>
      </w:r>
      <w:r w:rsidRPr="009C5807">
        <w:rPr>
          <w:lang w:val="en-US" w:eastAsia="ko-KR"/>
        </w:rPr>
        <w:tab/>
        <w:t>Introduction</w:t>
      </w:r>
      <w:bookmarkEnd w:id="19"/>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20" w:name="_Toc525607245"/>
      <w:bookmarkStart w:id="21" w:name="_Toc5952522"/>
      <w:r w:rsidRPr="009C5807">
        <w:rPr>
          <w:lang w:val="en-US" w:eastAsia="ko-KR"/>
        </w:rPr>
        <w:t>3.5.2</w:t>
      </w:r>
      <w:r w:rsidRPr="009C5807">
        <w:rPr>
          <w:lang w:val="en-US" w:eastAsia="ko-KR"/>
        </w:rPr>
        <w:tab/>
        <w:t>NR operating bands in FR1</w:t>
      </w:r>
      <w:bookmarkEnd w:id="20"/>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21"/>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2" w:name="_Toc5952523"/>
      <w:bookmarkStart w:id="23" w:name="_Toc5952524"/>
      <w:r w:rsidRPr="009C5807">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2"/>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4" w:name="_Hlk8834819"/>
      <w:r w:rsidRPr="009C5807">
        <w:t>PCell, PSCell and activated SCells</w:t>
      </w:r>
      <w:bookmarkEnd w:id="24"/>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5" w:name="_Toc5952525"/>
      <w:bookmarkEnd w:id="23"/>
      <w:r w:rsidRPr="009C5807">
        <w:rPr>
          <w:lang w:val="en-US" w:eastAsia="ko-KR"/>
        </w:rPr>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5"/>
    </w:p>
    <w:p w14:paraId="3ACEA9F7" w14:textId="77777777" w:rsidR="00E93D6B" w:rsidRPr="009C5807" w:rsidRDefault="00E93D6B" w:rsidP="00E93D6B">
      <w:pPr>
        <w:pStyle w:val="Heading4"/>
        <w:rPr>
          <w:lang w:val="en-US"/>
        </w:rPr>
      </w:pPr>
      <w:bookmarkStart w:id="26" w:name="_Toc5952526"/>
      <w:r w:rsidRPr="009C5807">
        <w:rPr>
          <w:lang w:val="en-US"/>
        </w:rPr>
        <w:t>3.6.2.1</w:t>
      </w:r>
      <w:r w:rsidRPr="009C5807">
        <w:rPr>
          <w:lang w:val="en-US"/>
        </w:rPr>
        <w:tab/>
        <w:t>Number of serving carriers for SA</w:t>
      </w:r>
      <w:bookmarkEnd w:id="26"/>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7" w:name="_Toc526331583"/>
      <w:bookmarkStart w:id="28" w:name="_Toc5952528"/>
      <w:r w:rsidRPr="009C5807">
        <w:rPr>
          <w:lang w:val="en-US"/>
        </w:rPr>
        <w:t>3.6.2.2</w:t>
      </w:r>
      <w:r w:rsidRPr="009C5807">
        <w:rPr>
          <w:lang w:val="en-US"/>
        </w:rPr>
        <w:tab/>
        <w:t>Number of serving carriers for EN-DC</w:t>
      </w:r>
      <w:bookmarkEnd w:id="27"/>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8"/>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9" w:name="_Toc5952530"/>
      <w:bookmarkStart w:id="30" w:name="_Toc5952531"/>
      <w:r w:rsidRPr="009C5807">
        <w:rPr>
          <w:lang w:val="en-US"/>
        </w:rPr>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9"/>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30"/>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31"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31"/>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2" w:name="_Toc5952534"/>
      <w:r w:rsidRPr="009C5807">
        <w:t>4.1</w:t>
      </w:r>
      <w:r w:rsidRPr="009C5807">
        <w:tab/>
        <w:t>Cell Selection</w:t>
      </w:r>
      <w:bookmarkEnd w:id="32"/>
    </w:p>
    <w:p w14:paraId="12D826D0" w14:textId="6A40B783" w:rsidR="00DB10CF" w:rsidRDefault="00DB10CF" w:rsidP="00DB10CF">
      <w:bookmarkStart w:id="33"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t>4.2</w:t>
      </w:r>
      <w:r w:rsidRPr="009C5807">
        <w:tab/>
        <w:t>Cell Re-selection</w:t>
      </w:r>
      <w:bookmarkEnd w:id="33"/>
    </w:p>
    <w:p w14:paraId="16FBA37B" w14:textId="77777777" w:rsidR="00E738E0" w:rsidRPr="009C5807" w:rsidRDefault="00E738E0" w:rsidP="00E738E0">
      <w:pPr>
        <w:pStyle w:val="Heading3"/>
        <w:rPr>
          <w:lang w:val="en-US" w:eastAsia="ko-KR"/>
        </w:rPr>
      </w:pPr>
      <w:bookmarkStart w:id="34" w:name="_Toc5952536"/>
      <w:r w:rsidRPr="009C5807">
        <w:rPr>
          <w:lang w:val="en-US" w:eastAsia="ko-KR"/>
        </w:rPr>
        <w:t>4.2.1</w:t>
      </w:r>
      <w:r w:rsidRPr="009C5807">
        <w:rPr>
          <w:lang w:val="en-US" w:eastAsia="ko-KR"/>
        </w:rPr>
        <w:tab/>
        <w:t>Introduction</w:t>
      </w:r>
      <w:bookmarkEnd w:id="34"/>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rPr>
        <w:t>,</w:t>
      </w:r>
      <w:r w:rsidR="00583048" w:rsidRPr="00434F63">
        <w:rPr>
          <w:rFonts w:cs="v4.2.0"/>
        </w:rPr>
        <w:t xml:space="preserve"> </w:t>
      </w:r>
      <w:r w:rsidR="00583048">
        <w:rPr>
          <w:rFonts w:cs="v4.2.0"/>
        </w:rPr>
        <w:t>or</w:t>
      </w:r>
      <w:r w:rsidR="00583048" w:rsidRPr="00434F63">
        <w:rPr>
          <w:rFonts w:cs="v4.2.0"/>
        </w:rPr>
        <w:t xml:space="preserve"> </w:t>
      </w:r>
      <w:r w:rsidR="00583048">
        <w:rPr>
          <w:rFonts w:cs="v4.2.0"/>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5" w:name="_Toc5952537"/>
      <w:r w:rsidRPr="009C5807">
        <w:rPr>
          <w:lang w:val="en-US" w:eastAsia="ko-KR"/>
        </w:rPr>
        <w:t>4.2.2</w:t>
      </w:r>
      <w:r w:rsidRPr="009C5807">
        <w:rPr>
          <w:lang w:val="en-US" w:eastAsia="ko-KR"/>
        </w:rPr>
        <w:tab/>
        <w:t>Requirements</w:t>
      </w:r>
      <w:bookmarkEnd w:id="35"/>
    </w:p>
    <w:p w14:paraId="03B5525A" w14:textId="77777777" w:rsidR="00E738E0" w:rsidRPr="009C5807" w:rsidRDefault="00E738E0" w:rsidP="00E738E0">
      <w:pPr>
        <w:pStyle w:val="Heading4"/>
        <w:rPr>
          <w:lang w:val="en-US"/>
        </w:rPr>
      </w:pPr>
      <w:bookmarkStart w:id="36" w:name="_Toc5952538"/>
      <w:bookmarkStart w:id="37" w:name="_Hlk1031227"/>
      <w:r w:rsidRPr="009C5807">
        <w:rPr>
          <w:lang w:val="en-US"/>
        </w:rPr>
        <w:t>4.2.2.1</w:t>
      </w:r>
      <w:r w:rsidRPr="009C5807">
        <w:rPr>
          <w:lang w:val="en-US"/>
        </w:rPr>
        <w:tab/>
        <w:t>UE measurement capability</w:t>
      </w:r>
      <w:bookmarkEnd w:id="36"/>
    </w:p>
    <w:p w14:paraId="092DA85E" w14:textId="280C5B2F" w:rsidR="00D10036" w:rsidRPr="005735B1" w:rsidRDefault="00D10036" w:rsidP="00D10036">
      <w:r w:rsidRPr="005735B1">
        <w:t xml:space="preserve">For idle mode cell re-selection purposes, and for UE supporting </w:t>
      </w:r>
      <w:r w:rsidR="00C0249C" w:rsidRPr="000A0E69">
        <w:rPr>
          <w:i/>
          <w:iCs/>
        </w:rPr>
        <w:t>idleInactiveNR-MeasReport-r16</w:t>
      </w:r>
      <w:r w:rsidR="00C0249C">
        <w:rPr>
          <w:i/>
          <w:iCs/>
        </w:rPr>
        <w:t xml:space="preserve">, </w:t>
      </w:r>
      <w:r w:rsidRPr="005735B1">
        <w:t xml:space="preserve"> </w:t>
      </w:r>
      <w:r w:rsidRPr="005735B1">
        <w:rPr>
          <w:i/>
        </w:rPr>
        <w:t>idleInactiveEUTRA-MeasReport-r16</w:t>
      </w:r>
      <w:r w:rsidR="00993E70">
        <w:rPr>
          <w:i/>
        </w:rPr>
        <w:t xml:space="preserve"> or </w:t>
      </w:r>
      <w:r w:rsidR="00993E70" w:rsidRPr="00F44BE9">
        <w:rPr>
          <w:i/>
          <w:iCs/>
        </w:rPr>
        <w:t>idleInactiveNR-MeasReport-r17</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7"/>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BD9CFD" w:rsidR="007136EE" w:rsidRPr="00043DFE" w:rsidRDefault="001E5E37"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hint="eastAsia"/>
          <w:lang w:eastAsia="zh-CN"/>
        </w:rPr>
        <w:t>4</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D91B689" w:rsidR="00F4142D" w:rsidRPr="00043DFE" w:rsidRDefault="001E5E37" w:rsidP="003F553E">
            <w:pPr>
              <w:pStyle w:val="TAN"/>
            </w:pPr>
            <w:r w:rsidRPr="00043DFE">
              <w:t>NOTE 2:</w:t>
            </w:r>
            <w:r w:rsidRPr="009C5807">
              <w:tab/>
            </w:r>
            <w:r w:rsidRPr="00043DFE">
              <w:t>The eDRX_IDLE cycle lengths are as specified in Section 10.5.5.32 of TS 24.008</w:t>
            </w:r>
            <w:r>
              <w:rPr>
                <w:rFonts w:hint="eastAsia"/>
                <w:lang w:eastAsia="zh-CN"/>
              </w:rPr>
              <w:t>[39]</w:t>
            </w:r>
            <w:r w:rsidRPr="00043DFE">
              <w:t>.</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41B7DB17" w:rsidR="00F4142D" w:rsidRPr="00043DFE" w:rsidRDefault="00DA3CAA"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w:t>
            </w:r>
            <w:r>
              <w:rPr>
                <w:rFonts w:hint="eastAsia"/>
                <w:lang w:eastAsia="zh-CN"/>
              </w:rPr>
              <w:t>[39]</w:t>
            </w:r>
            <w:r w:rsidRPr="00043DFE" w:rsidDel="00523C98">
              <w:rPr>
                <w:rFonts w:cs="Arial"/>
              </w:rPr>
              <w:t xml:space="preserve"> </w:t>
            </w:r>
            <w:r w:rsidRPr="00043DFE">
              <w:rPr>
                <w:rFonts w:cs="Arial"/>
              </w:rPr>
              <w:t>.</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8"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8"/>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0DB08C67" w14:textId="77777777" w:rsidR="00E00E96" w:rsidRDefault="00E00E96" w:rsidP="00E00E96">
      <w:pPr>
        <w:rPr>
          <w:rFonts w:cs="v4.2.0"/>
        </w:rPr>
      </w:pPr>
      <w:r>
        <w:rPr>
          <w:rFonts w:cs="v4.2.0"/>
        </w:rPr>
        <w:t xml:space="preserve">For UE neither configured with </w:t>
      </w:r>
      <w:bookmarkStart w:id="39" w:name="OLE_LINK2"/>
      <w:r>
        <w:rPr>
          <w:rFonts w:cs="v4.2.0"/>
          <w:i/>
          <w:iCs/>
        </w:rPr>
        <w:t>highSpeedMeasFlag-r16</w:t>
      </w:r>
      <w:bookmarkEnd w:id="39"/>
      <w:r>
        <w:rPr>
          <w:rFonts w:cs="v4.2.0"/>
          <w:i/>
          <w:iCs/>
        </w:rPr>
        <w:t xml:space="preserve"> </w:t>
      </w:r>
      <w:r>
        <w:rPr>
          <w:rFonts w:cs="v4.2.0"/>
        </w:rPr>
        <w:t>nor</w:t>
      </w:r>
      <w:r>
        <w:rPr>
          <w:rFonts w:cs="v4.2.0"/>
          <w:i/>
          <w:iCs/>
        </w:rPr>
        <w:t xml:space="preserve"> 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4.2.2.3-1. For UE configured with </w:t>
      </w:r>
      <w:r>
        <w:rPr>
          <w:rFonts w:cs="v4.2.0"/>
          <w:i/>
          <w:iCs/>
        </w:rPr>
        <w:t>highSpeedMeasFlag-r16</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4.2.2.3-2. For FR2 power class 6 UE configured with </w:t>
      </w:r>
      <w:r>
        <w:rPr>
          <w:i/>
          <w:iCs/>
        </w:rPr>
        <w:t>highSpeedMeasFlagFR2-r17</w:t>
      </w:r>
      <w:r>
        <w:rPr>
          <w:rFonts w:cs="v4.2.0"/>
        </w:rPr>
        <w:t xml:space="preserve">, </w:t>
      </w:r>
      <w:r>
        <w:t>T</w:t>
      </w:r>
      <w:r>
        <w:rPr>
          <w:vertAlign w:val="subscript"/>
        </w:rPr>
        <w:t>detect,NR_Intra,</w:t>
      </w:r>
      <w:r>
        <w:t xml:space="preserve"> T</w:t>
      </w:r>
      <w:r>
        <w:rPr>
          <w:vertAlign w:val="subscript"/>
        </w:rPr>
        <w:t>measure,NR_Intra</w:t>
      </w:r>
      <w:r>
        <w:t xml:space="preserve"> and T</w:t>
      </w:r>
      <w:r>
        <w:rPr>
          <w:vertAlign w:val="subscript"/>
        </w:rPr>
        <w:t>evaluate, NR_intra</w:t>
      </w:r>
      <w:r>
        <w:rPr>
          <w:rFonts w:cs="v4.2.0"/>
        </w:rPr>
        <w:t xml:space="preserve"> are specified in Table 4.2.2.3-3.</w:t>
      </w:r>
    </w:p>
    <w:p w14:paraId="490703B0" w14:textId="37181B36" w:rsidR="00E00E96" w:rsidRDefault="00E00E96" w:rsidP="00E00E96">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D256096" w14:textId="77777777" w:rsidR="00E00E96" w:rsidRDefault="00E00E96" w:rsidP="00E00E96">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4.2.2.9.2 or high speed requirements specified in this clause</w:t>
      </w:r>
    </w:p>
    <w:p w14:paraId="0DF738AE" w14:textId="77777777" w:rsidR="00E00E96" w:rsidRDefault="00E00E96" w:rsidP="00E00E96">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455CE22A" w:rsidR="00EB3ABD" w:rsidRPr="00B343A0" w:rsidRDefault="00B70A5F"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t xml:space="preserve">For UE </w:t>
      </w:r>
      <w:r>
        <w:rPr>
          <w:rFonts w:hint="eastAsia"/>
          <w:lang w:val="en-US"/>
        </w:rPr>
        <w:t>neither</w:t>
      </w:r>
      <w:r>
        <w:t xml:space="preserve"> supporting</w:t>
      </w:r>
      <w:r w:rsidRPr="00B343A0">
        <w:t xml:space="preserve"> </w:t>
      </w:r>
      <w:r w:rsidRPr="00B343A0">
        <w:rPr>
          <w:i/>
          <w:iCs/>
        </w:rPr>
        <w:t xml:space="preserve">measurementEnhancement-r16 </w:t>
      </w:r>
      <w:r>
        <w:rPr>
          <w:rFonts w:hint="eastAsia"/>
          <w:lang w:val="en-US"/>
        </w:rPr>
        <w:t>n</w:t>
      </w:r>
      <w:r>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1F2108FC" w14:textId="750628AA" w:rsidR="00FD4661" w:rsidRPr="00043DFE"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D4453E">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sidR="00DC0A7F">
              <w:rPr>
                <w:snapToGrid w:val="0"/>
              </w:rPr>
              <w:t>corresponds to</w:t>
            </w:r>
            <w:r w:rsidRPr="00043DFE">
              <w:rPr>
                <w:snapToGrid w:val="0"/>
              </w:rPr>
              <w:t xml:space="preserve"> the DRX cycles within PTWs</w:t>
            </w:r>
            <w:r w:rsidR="00F5458E">
              <w:rPr>
                <w:snapToGrid w:val="0"/>
              </w:rPr>
              <w:t xml:space="preserve"> </w:t>
            </w:r>
            <w:r w:rsidR="00F5458E" w:rsidRPr="003A55C1">
              <w:rPr>
                <w:snapToGrid w:val="0"/>
              </w:rPr>
              <w:t>when PTW is configured</w:t>
            </w:r>
            <w:r w:rsidRPr="00043DFE">
              <w:rPr>
                <w:snapToGrid w:val="0"/>
              </w:rPr>
              <w:t>.</w:t>
            </w:r>
          </w:p>
          <w:p w14:paraId="228D6547" w14:textId="175D32D0" w:rsidR="00FA0380" w:rsidRPr="00043DFE" w:rsidRDefault="00B23E44" w:rsidP="00D4453E">
            <w:pPr>
              <w:pStyle w:val="TAN"/>
              <w:rPr>
                <w:snapToGrid w:val="0"/>
              </w:rPr>
            </w:pPr>
            <w:r w:rsidRPr="00B23E44">
              <w:rPr>
                <w:rFonts w:eastAsia="SimSun"/>
                <w:snapToGrid w:val="0"/>
                <w:lang w:eastAsia="en-US"/>
              </w:rPr>
              <w:t>Note 2</w:t>
            </w:r>
            <w:r w:rsidRPr="00B23E44">
              <w:rPr>
                <w:rFonts w:eastAsia="SimSun"/>
                <w:lang w:eastAsia="en-US"/>
              </w:rPr>
              <w:t>:</w:t>
            </w:r>
            <w:r w:rsidRPr="00B23E44">
              <w:rPr>
                <w:rFonts w:eastAsia="SimSun"/>
                <w:lang w:val="en-US" w:eastAsia="en-US"/>
              </w:rPr>
              <w:tab/>
            </w:r>
            <w:r w:rsidRPr="00B23E44">
              <w:rPr>
                <w:rFonts w:eastAsia="SimSun"/>
                <w:snapToGrid w:val="0"/>
                <w:lang w:eastAsia="en-US"/>
              </w:rPr>
              <w:t>The eDRX_IDLE cycle lengths are as specified in Section 10.5.5.32 of TS 24.008</w:t>
            </w:r>
            <w:r w:rsidRPr="00B23E44">
              <w:rPr>
                <w:rFonts w:eastAsia="SimSun" w:hint="eastAsia"/>
                <w:snapToGrid w:val="0"/>
                <w:lang w:eastAsia="zh-CN"/>
              </w:rPr>
              <w:t xml:space="preserve"> </w:t>
            </w:r>
            <w:r w:rsidRPr="00B23E44">
              <w:rPr>
                <w:rFonts w:eastAsia="SimSun"/>
                <w:snapToGrid w:val="0"/>
                <w:lang w:eastAsia="en-US"/>
              </w:rPr>
              <w:t>[39].</w:t>
            </w:r>
          </w:p>
          <w:p w14:paraId="25730F8A" w14:textId="77777777" w:rsidR="00FA0380" w:rsidRPr="00043DFE" w:rsidRDefault="00FA0380" w:rsidP="00D4453E">
            <w:pPr>
              <w:pStyle w:val="TAN"/>
              <w:rPr>
                <w:snapToGrid w:val="0"/>
              </w:rPr>
            </w:pPr>
            <w:r w:rsidRPr="00043DFE">
              <w:rPr>
                <w:snapToGrid w:val="0"/>
              </w:rPr>
              <w:t>Note 3</w:t>
            </w:r>
            <w:r w:rsidRPr="00043DFE">
              <w:t>:</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4A27E431" w14:textId="77777777" w:rsidR="00FA0380" w:rsidRPr="00043DFE" w:rsidRDefault="00FA0380" w:rsidP="00D4453E">
            <w:pPr>
              <w:pStyle w:val="TAN"/>
              <w:rPr>
                <w:rFonts w:cs="Arial"/>
                <w:iCs/>
              </w:rPr>
            </w:pPr>
            <w:r w:rsidRPr="00043DFE">
              <w:rPr>
                <w:snapToGrid w:val="0"/>
              </w:rPr>
              <w:t>Note</w:t>
            </w:r>
            <w:r w:rsidRPr="00043DFE">
              <w:rPr>
                <w:rFonts w:cs="Arial"/>
              </w:rPr>
              <w:t xml:space="preserve"> 4:</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76A1B71" w14:textId="77777777" w:rsidR="00FA0380" w:rsidRPr="00043DFE" w:rsidRDefault="00FA0380" w:rsidP="00D4453E">
            <w:pPr>
              <w:pStyle w:val="TAN"/>
              <w:rPr>
                <w:snapToGrid w:val="0"/>
              </w:rPr>
            </w:pPr>
            <w:r w:rsidRPr="00043DFE">
              <w:rPr>
                <w:snapToGrid w:val="0"/>
              </w:rPr>
              <w:t>Note 5:</w:t>
            </w:r>
            <w:r w:rsidRPr="00043DFE">
              <w:rPr>
                <w:lang w:val="en-US"/>
              </w:rPr>
              <w:tab/>
            </w:r>
            <w:r w:rsidRPr="00043DFE">
              <w:rPr>
                <w:snapToGrid w:val="0"/>
              </w:rPr>
              <w:t>M2 = 2 if SMTC periodicity</w:t>
            </w:r>
            <w:r w:rsidRPr="00043DFE">
              <w:t xml:space="preserve"> </w:t>
            </w:r>
            <w:r w:rsidRPr="00043DFE">
              <w:rPr>
                <w:snapToGrid w:val="0"/>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6D7308F6" w:rsidR="00FA0380" w:rsidRPr="00043DFE" w:rsidRDefault="00DF0A90" w:rsidP="00FA0380">
            <w:pPr>
              <w:pStyle w:val="TAN"/>
              <w:rPr>
                <w:snapToGrid w:val="0"/>
              </w:rPr>
            </w:pPr>
            <w:r w:rsidRPr="00B173E5">
              <w:t>NOTE 3:</w:t>
            </w:r>
            <w:r w:rsidRPr="00B173E5">
              <w:tab/>
              <w:t xml:space="preserve">The eDRX_IDLE cycle lengths are as specified in Section 10.5.5.32 of TS 24.008 </w:t>
            </w:r>
            <w:r w:rsidRPr="00B173E5">
              <w:rPr>
                <w:rFonts w:hint="eastAsia"/>
              </w:rPr>
              <w:t>[39]</w:t>
            </w:r>
            <w:r w:rsidRPr="00B173E5">
              <w:t>.</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40"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Default="00542EC9" w:rsidP="008D4FE8">
      <w:pPr>
        <w:rPr>
          <w:rFonts w:eastAsia="Malgun Gothic"/>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1CC6556C" w14:textId="77777777" w:rsidR="00453C7C" w:rsidRDefault="00453C7C" w:rsidP="00453C7C">
      <w:pPr>
        <w:rPr>
          <w:rFonts w:cs="v4.2.0"/>
        </w:rPr>
      </w:pPr>
      <w:r>
        <w:rPr>
          <w:rFonts w:cs="v4.2.0"/>
        </w:rPr>
        <w:t xml:space="preserve">For a UE configured with </w:t>
      </w:r>
      <w:r w:rsidRPr="00BE7F93">
        <w:rPr>
          <w:rFonts w:cs="v4.2.0"/>
          <w:i/>
          <w:iCs/>
          <w:lang w:eastAsia="zh-CN"/>
        </w:rPr>
        <w:t>highSpeedMeasInterFreq-r17</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27B24D11" w14:textId="415C05AB" w:rsidR="00AC3840" w:rsidRDefault="00453C7C" w:rsidP="00453C7C">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 xml:space="preserve">it is up to UE implementation whether to apply the relaxed measurements requirements specified in clause 4.2.2.10.2 or high speed requirements specified in this clause </w:t>
      </w:r>
    </w:p>
    <w:p w14:paraId="66A8238A" w14:textId="5B68499C" w:rsidR="00453C7C" w:rsidRPr="00AC3840" w:rsidRDefault="00453C7C" w:rsidP="00453C7C">
      <w:pPr>
        <w:pStyle w:val="B10"/>
      </w:pPr>
      <w:r>
        <w:rPr>
          <w:rFonts w:eastAsia="Malgun Gothic"/>
        </w:rPr>
        <w:t>-</w:t>
      </w:r>
      <w:r>
        <w:rPr>
          <w:rFonts w:eastAsia="Malgun Gothic"/>
        </w:rPr>
        <w:tab/>
      </w:r>
      <w:r>
        <w:rPr>
          <w:rFonts w:hint="eastAsia"/>
          <w:lang w:val="en-US" w:eastAsia="zh-CN"/>
        </w:rPr>
        <w:t>otherwise, h</w:t>
      </w:r>
      <w:r>
        <w:rPr>
          <w:lang w:eastAsia="zh-CN"/>
        </w:rPr>
        <w:t xml:space="preserve">igh speed requirements specified in this clause </w:t>
      </w:r>
      <w:r>
        <w:rPr>
          <w:rFonts w:hint="eastAsia"/>
          <w:lang w:val="en-US" w:eastAsia="zh-CN"/>
        </w:rPr>
        <w:t>shall be applied</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FR2 for SS-RSRP reselections based on absolute priorities or 4dB in FR1 and 4dB in FR2 for SS-RSRQ reselections based on absolute priorities.</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574107D2"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4A5D7A7F"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206CAF6C"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03C00184"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37AA1CA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141A10B5"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 xml:space="preserve">The support of HST Idle mode inter-frequency measurement enhancement is optional without capability signalling. </w:t>
            </w:r>
            <w:r w:rsidR="004D5AE7">
              <w:rPr>
                <w:rFonts w:eastAsia="Malgun Gothic"/>
              </w:rPr>
              <w:t>The requirements apply to UE that declares support of IDLE mode</w:t>
            </w:r>
            <w:r w:rsidRPr="00542EC9">
              <w:rPr>
                <w:rFonts w:eastAsia="Malgun Gothic"/>
              </w:rPr>
              <w:t xml:space="preserve"> inter-frequency measurement enhancement for HST</w:t>
            </w:r>
            <w:r w:rsidR="00D34BD3">
              <w:rPr>
                <w:rFonts w:eastAsia="Malgun Gothic"/>
              </w:rPr>
              <w:t xml:space="preserve"> in FR1</w:t>
            </w:r>
            <w:r w:rsidRPr="00542EC9">
              <w:rPr>
                <w:rFonts w:eastAsia="Malgun Gothic"/>
              </w:rPr>
              <w: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712BB66E" w:rsidR="00995C2F" w:rsidRPr="00043DFE" w:rsidRDefault="00860030"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w:t>
            </w:r>
            <w:r>
              <w:rPr>
                <w:rFonts w:hint="eastAsia"/>
                <w:lang w:eastAsia="zh-CN"/>
              </w:rPr>
              <w:t>[39]</w:t>
            </w:r>
            <w:r w:rsidRPr="00043DFE">
              <w:rPr>
                <w:rFonts w:cs="Arial"/>
              </w:rPr>
              <w:t>.</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40"/>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IsROCDate" w:val="False"/>
          <w:attr w:name="IsLunarDate" w:val="False"/>
          <w:attr w:name="Day" w:val="30"/>
          <w:attr w:name="Month" w:val="12"/>
          <w:attr w:name="Year" w:val="1899"/>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6B5A6103" w14:textId="77777777" w:rsidR="001528E8" w:rsidRPr="00187565" w:rsidRDefault="00C93EBE" w:rsidP="001528E8">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64A235C4" w14:textId="5C478F4F" w:rsidR="00164840" w:rsidRDefault="00164840" w:rsidP="00164840">
      <w:pPr>
        <w:rPr>
          <w:rFonts w:cs="v4.2.0"/>
        </w:rPr>
      </w:pPr>
      <w:r>
        <w:rPr>
          <w:rFonts w:cs="v4.2.0"/>
        </w:rPr>
        <w:t>For a UE configured with </w:t>
      </w:r>
      <w:r>
        <w:rPr>
          <w:rFonts w:cs="v4.2.0"/>
          <w:i/>
          <w:iCs/>
        </w:rPr>
        <w:t>highSpeedMeasFlag-r16</w:t>
      </w:r>
      <w:r>
        <w:rPr>
          <w:rFonts w:cs="v4.2.0"/>
        </w:rPr>
        <w:t>, and configured with relaxed measurement criterion (lowMobilityEvaluation or both </w:t>
      </w:r>
      <w:r>
        <w:rPr>
          <w:rFonts w:cs="v4.2.0"/>
          <w:i/>
          <w:iCs/>
        </w:rPr>
        <w:t>lowMobilityEvaluation</w:t>
      </w:r>
      <w:r>
        <w:rPr>
          <w:rFonts w:cs="v4.2.0"/>
        </w:rPr>
        <w:t> and </w:t>
      </w:r>
      <w:r>
        <w:rPr>
          <w:rFonts w:cs="v4.2.0"/>
          <w:i/>
          <w:iCs/>
        </w:rPr>
        <w:t>cellEdgeEvaluation</w:t>
      </w:r>
      <w:r>
        <w:rPr>
          <w:rFonts w:cs="v4.2.0"/>
        </w:rPr>
        <w:t xml:space="preserve">), </w:t>
      </w:r>
    </w:p>
    <w:p w14:paraId="3DF57AB8" w14:textId="77777777" w:rsidR="00164840" w:rsidRDefault="00164840" w:rsidP="00164840">
      <w:pPr>
        <w:pStyle w:val="B10"/>
      </w:pPr>
      <w:r>
        <w:rPr>
          <w:rFonts w:eastAsia="Malgun Gothic"/>
        </w:rPr>
        <w:t>-</w:t>
      </w:r>
      <w:r>
        <w:rPr>
          <w:rFonts w:eastAsia="Malgun Gothic"/>
        </w:rPr>
        <w:tab/>
      </w:r>
      <w:r>
        <w:rPr>
          <w:rFonts w:hint="eastAsia"/>
          <w:lang w:val="en-US" w:eastAsia="zh-CN"/>
        </w:rPr>
        <w:t>if</w:t>
      </w:r>
      <w:r>
        <w:rPr>
          <w:lang w:eastAsia="zh-CN"/>
        </w:rPr>
        <w:t xml:space="preserve"> the relaxed measurement criteria in section 4.2.2.9.2 are fulfilled</w:t>
      </w:r>
      <w:r>
        <w:rPr>
          <w:rFonts w:hint="eastAsia"/>
          <w:lang w:val="en-US" w:eastAsia="zh-CN"/>
        </w:rPr>
        <w:t xml:space="preserve">, </w:t>
      </w:r>
      <w:r>
        <w:t>it is up to UE implementation whether to apply the relaxed measurements requirements specified in clause 4.2.2.11.2 or high speed requirements specified in this clause</w:t>
      </w:r>
    </w:p>
    <w:p w14:paraId="722CDE87" w14:textId="0252524F" w:rsidR="00D9488A" w:rsidRDefault="00164840" w:rsidP="00164840">
      <w:pPr>
        <w:pStyle w:val="B10"/>
      </w:pPr>
      <w:r>
        <w:rPr>
          <w:rFonts w:eastAsia="Malgun Gothic"/>
        </w:rPr>
        <w:t>-</w:t>
      </w:r>
      <w:r>
        <w:rPr>
          <w:rFonts w:eastAsia="Malgun Gothic"/>
        </w:rPr>
        <w:tab/>
      </w:r>
      <w:r>
        <w:rPr>
          <w:rFonts w:eastAsia="SimSun" w:hint="eastAsia"/>
          <w:lang w:val="en-US" w:eastAsia="zh-CN"/>
        </w:rPr>
        <w:t xml:space="preserve">otherwise, </w:t>
      </w:r>
      <w:r>
        <w:rPr>
          <w:rFonts w:hint="eastAsia"/>
          <w:lang w:val="en-US" w:eastAsia="zh-CN"/>
        </w:rPr>
        <w:t>h</w:t>
      </w:r>
      <w:r>
        <w:rPr>
          <w:lang w:eastAsia="zh-CN"/>
        </w:rPr>
        <w:t xml:space="preserve">igh speed requirements specified in this clause </w:t>
      </w:r>
      <w:r>
        <w:rPr>
          <w:rFonts w:hint="eastAsia"/>
          <w:lang w:val="en-US" w:eastAsia="zh-CN"/>
        </w:rPr>
        <w:t>shall be applied</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30pt;height:28pt;mso-width-percent:0;mso-height-percent:0;mso-width-percent:0;mso-height-percent:0" o:ole="">
                  <v:imagedata r:id="rId13" o:title=""/>
                </v:shape>
                <o:OLEObject Type="Embed" ProgID="Equation.3" ShapeID="_x0000_i1025" DrawAspect="Content" ObjectID="_1797867037"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03772274" w:rsidR="00391D8E" w:rsidRPr="00043DFE" w:rsidRDefault="003D3681" w:rsidP="00C268F8">
            <w:pPr>
              <w:pStyle w:val="TAN"/>
            </w:pPr>
            <w:r w:rsidRPr="00043DFE">
              <w:t xml:space="preserve">NOTE 2: </w:t>
            </w:r>
            <w:r w:rsidRPr="00043DFE">
              <w:rPr>
                <w:lang w:val="en-US"/>
              </w:rPr>
              <w:tab/>
            </w:r>
            <w:r w:rsidRPr="00043DFE">
              <w:t xml:space="preserve">The eDRX_IDLE cycle lengths are as specified in Section 10.5.5.32 of TS 24.008 </w:t>
            </w:r>
            <w:r>
              <w:rPr>
                <w:rFonts w:hint="eastAsia"/>
                <w:lang w:eastAsia="zh-CN"/>
              </w:rPr>
              <w:t>[39]</w:t>
            </w:r>
            <w:r w:rsidRPr="00043DFE">
              <w:t>.</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41" w:name="_Toc5952540"/>
      <w:r w:rsidRPr="009C5807">
        <w:t>4.2.2.6</w:t>
      </w:r>
      <w:r w:rsidRPr="009C5807">
        <w:tab/>
        <w:t>Maximum interruption in paging reception</w:t>
      </w:r>
      <w:bookmarkEnd w:id="41"/>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2" w:name="_Toc5952541"/>
      <w:r w:rsidRPr="009C5807">
        <w:t>4.2.2.7</w:t>
      </w:r>
      <w:r w:rsidRPr="009C5807">
        <w:tab/>
        <w:t>General requirements</w:t>
      </w:r>
      <w:bookmarkEnd w:id="42"/>
    </w:p>
    <w:p w14:paraId="77CC3E40" w14:textId="77777777" w:rsidR="00331FCA" w:rsidRDefault="00331FCA" w:rsidP="00331FCA">
      <w:pPr>
        <w:rPr>
          <w:lang w:eastAsia="zh-CN"/>
        </w:rPr>
      </w:pPr>
      <w:bookmarkStart w:id="43" w:name="_Hlk166056522"/>
      <w:r w:rsidRPr="00872086">
        <w:rPr>
          <w:lang w:eastAsia="zh-CN"/>
        </w:rPr>
        <w:t>When configured with eDRX_IDLE</w:t>
      </w:r>
      <w:bookmarkEnd w:id="43"/>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717D10C9" w14:textId="0C7171A5" w:rsidR="00331FCA" w:rsidRDefault="002F4356" w:rsidP="002F4356">
      <w:pPr>
        <w:pStyle w:val="B10"/>
        <w:rPr>
          <w:lang w:eastAsia="zh-CN"/>
        </w:rPr>
      </w:pPr>
      <w:bookmarkStart w:id="44" w:name="_Hlk166056210"/>
      <w:r>
        <w:rPr>
          <w:lang w:eastAsia="zh-CN"/>
        </w:rPr>
        <w:t>-</w:t>
      </w:r>
      <w:r>
        <w:rPr>
          <w:lang w:eastAsia="zh-CN"/>
        </w:rPr>
        <w:tab/>
      </w:r>
      <w:r w:rsidR="00331FCA" w:rsidRPr="00872086">
        <w:rPr>
          <w:lang w:eastAsia="zh-CN"/>
        </w:rPr>
        <w:t>T</w:t>
      </w:r>
      <w:r w:rsidR="00331FCA" w:rsidRPr="00132EB2">
        <w:rPr>
          <w:vertAlign w:val="subscript"/>
          <w:lang w:eastAsia="zh-CN"/>
        </w:rPr>
        <w:t>higher_priority_search</w:t>
      </w:r>
      <w:r w:rsidR="00331FCA" w:rsidRPr="00872086">
        <w:rPr>
          <w:lang w:eastAsia="zh-CN"/>
        </w:rPr>
        <w:t xml:space="preserve"> = max(60, 1</w:t>
      </w:r>
      <w:r w:rsidR="00331FCA">
        <w:rPr>
          <w:lang w:eastAsia="zh-CN"/>
        </w:rPr>
        <w:t>5</w:t>
      </w:r>
      <w:r w:rsidR="00331FCA" w:rsidRPr="00872086">
        <w:rPr>
          <w:lang w:eastAsia="zh-CN"/>
        </w:rPr>
        <w:t>*</w:t>
      </w:r>
      <w:r w:rsidR="00331FCA" w:rsidRPr="00132EB2">
        <w:rPr>
          <w:snapToGrid w:val="0"/>
          <w:lang w:eastAsia="zh-CN"/>
        </w:rPr>
        <w:t>eDRX_IDLE cycle length</w:t>
      </w:r>
      <w:r w:rsidR="00331FCA" w:rsidRPr="00872086">
        <w:rPr>
          <w:lang w:eastAsia="zh-CN"/>
        </w:rPr>
        <w:t>) * N</w:t>
      </w:r>
      <w:r w:rsidR="00331FCA" w:rsidRPr="00132EB2">
        <w:rPr>
          <w:vertAlign w:val="subscript"/>
          <w:lang w:eastAsia="zh-CN"/>
        </w:rPr>
        <w:t>layers</w:t>
      </w:r>
      <w:bookmarkEnd w:id="44"/>
      <w:r w:rsidR="00331FCA" w:rsidRPr="00872086">
        <w:rPr>
          <w:lang w:eastAsia="zh-CN"/>
        </w:rPr>
        <w:t xml:space="preserve"> seconds</w:t>
      </w:r>
      <w:r w:rsidR="00331FCA">
        <w:rPr>
          <w:lang w:eastAsia="zh-CN"/>
        </w:rPr>
        <w:t xml:space="preserve"> </w:t>
      </w:r>
      <w:r w:rsidR="00331FCA">
        <w:t>if</w:t>
      </w:r>
      <w:r w:rsidR="00331FCA" w:rsidRPr="00CB6EAA">
        <w:t xml:space="preserve"> eDRX_IDLE </w:t>
      </w:r>
      <w:r w:rsidR="00331FCA">
        <w:t>cycle ≤ 10.24 s</w:t>
      </w:r>
      <w:r w:rsidR="00331FCA" w:rsidRPr="00CB6EAA">
        <w:t>,</w:t>
      </w:r>
    </w:p>
    <w:p w14:paraId="65F9F2D1" w14:textId="339981FC" w:rsidR="00331FCA" w:rsidRDefault="00331FCA" w:rsidP="00331FCA">
      <w:pPr>
        <w:pStyle w:val="B10"/>
        <w:rPr>
          <w:lang w:eastAsia="zh-CN"/>
        </w:rPr>
      </w:pPr>
      <w:r>
        <w:t>-</w:t>
      </w:r>
      <w:r>
        <w:tab/>
      </w:r>
      <w:r w:rsidRPr="00CB6EAA">
        <w:t>T</w:t>
      </w:r>
      <w:r w:rsidRPr="00132EB2">
        <w:rPr>
          <w:vertAlign w:val="subscript"/>
        </w:rPr>
        <w:t>higher_priority_search</w:t>
      </w:r>
      <w:r w:rsidRPr="00CB6EAA">
        <w:t xml:space="preserve"> = max(60, ceil (15/N</w:t>
      </w:r>
      <w:r w:rsidRPr="00132EB2">
        <w:rPr>
          <w:vertAlign w:val="subscript"/>
        </w:rPr>
        <w:t>DRX-PTW</w:t>
      </w:r>
      <w:r w:rsidRPr="00CB6EAA">
        <w:t>)*</w:t>
      </w:r>
      <w:r w:rsidRPr="00132EB2">
        <w:rPr>
          <w:snapToGrid w:val="0"/>
        </w:rPr>
        <w:t>eDRX_IDLE cycle length)</w:t>
      </w:r>
      <w:r w:rsidRPr="00CB6EAA">
        <w:t xml:space="preserve"> * N</w:t>
      </w:r>
      <w:r w:rsidRPr="00132EB2">
        <w:rPr>
          <w:vertAlign w:val="subscript"/>
        </w:rPr>
        <w:t>layers</w:t>
      </w:r>
      <w:r w:rsidRPr="00CB6EAA">
        <w:t xml:space="preserve"> seconds if eDRX_IDLE </w:t>
      </w:r>
      <w:r>
        <w:t>cycle &gt; 10.24 s</w:t>
      </w:r>
      <w:r w:rsidRPr="00CB6EAA">
        <w:t>, where N</w:t>
      </w:r>
      <w:r w:rsidRPr="00350D1D">
        <w:rPr>
          <w:vertAlign w:val="subscript"/>
        </w:rPr>
        <w:t>DRX-PTW</w:t>
      </w:r>
      <w:r w:rsidRPr="00CB6EAA">
        <w:t xml:space="preserve"> is the number of DRX cycles within a single PTW</w:t>
      </w:r>
      <w:r>
        <w:rPr>
          <w:lang w:eastAsia="zh-CN"/>
        </w:rPr>
        <w:t xml:space="preserve">. </w:t>
      </w:r>
    </w:p>
    <w:p w14:paraId="40E5293F" w14:textId="15108B61"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eDRX_IDLE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0C1DCEBB" w14:textId="36BFB84E" w:rsidR="00E738E0" w:rsidRDefault="00331FCA" w:rsidP="00331FCA">
      <w:r w:rsidRPr="00872086">
        <w:rPr>
          <w:lang w:eastAsia="zh-CN"/>
        </w:rPr>
        <w:t>N</w:t>
      </w:r>
      <w:r w:rsidRPr="00350D1D">
        <w:rPr>
          <w:vertAlign w:val="subscript"/>
          <w:lang w:eastAsia="zh-CN"/>
        </w:rPr>
        <w:t>layers</w:t>
      </w:r>
      <w:r w:rsidRPr="00872086">
        <w:rPr>
          <w:lang w:eastAsia="zh-CN"/>
        </w:rPr>
        <w:t xml:space="preserve"> is the total number of higher priority NR and E-UTRA carrier frequencies broadcasted in system information.</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5"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5"/>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6"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6"/>
    <w:p w14:paraId="6623D2A9" w14:textId="60C9BF1F" w:rsidR="00DC4599" w:rsidRPr="00734785" w:rsidRDefault="00DC4599" w:rsidP="00DC4599">
      <w:pPr>
        <w:pStyle w:val="B10"/>
        <w:rPr>
          <w:noProof/>
          <w:sz w:val="24"/>
          <w:szCs w:val="24"/>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43CF8E6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Pr>
          <w:rFonts w:eastAsia="SimSun"/>
          <w:lang w:eastAsia="zh-CN"/>
        </w:rPr>
        <w:t xml:space="preserve"> [2]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C97B2D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Pr>
          <w:rFonts w:eastAsia="SimSun"/>
          <w:lang w:eastAsia="zh-CN"/>
        </w:rPr>
        <w:t xml:space="preserve"> [2]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lang w:eastAsia="zh-CN"/>
        </w:rPr>
        <w:t xml:space="preserve"> [2] </w:t>
      </w:r>
      <w:r w:rsidRPr="00D9407D">
        <w:rPr>
          <w:rFonts w:eastAsia="SimSun"/>
          <w:lang w:eastAsia="zh-CN"/>
        </w:rPr>
        <w:t>is</w:t>
      </w:r>
      <w:r>
        <w:rPr>
          <w:rFonts w:eastAsia="SimSun"/>
          <w:lang w:eastAsia="zh-CN"/>
        </w:rPr>
        <w:t xml:space="preserve"> </w:t>
      </w:r>
      <w:r w:rsidRPr="005F4A81">
        <w:rPr>
          <w:rFonts w:eastAsia="SimSun"/>
          <w:lang w:eastAsia="zh-CN"/>
        </w:rPr>
        <w:t xml:space="preserve">not configured, and UE has fulfilled only the </w:t>
      </w:r>
      <w:r w:rsidRPr="005F4A81">
        <w:rPr>
          <w:rFonts w:eastAsia="SimSun"/>
          <w:i/>
          <w:iCs/>
          <w:lang w:eastAsia="zh-CN"/>
        </w:rPr>
        <w:t>lowMobilityEvaluation</w:t>
      </w:r>
      <w:r w:rsidRPr="005F4A81">
        <w:rPr>
          <w:rFonts w:eastAsia="SimSun"/>
          <w:lang w:eastAsia="zh-CN"/>
        </w:rPr>
        <w:t xml:space="preserve"> [2] criterion.</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328FB7A7" w:rsidR="00C73543" w:rsidRPr="00043DFE" w:rsidRDefault="00F47A31"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CD0313">
        <w:trPr>
          <w:trHeight w:val="435"/>
        </w:trPr>
        <w:tc>
          <w:tcPr>
            <w:tcW w:w="639" w:type="pct"/>
            <w:tcBorders>
              <w:bottom w:val="single" w:sz="4" w:space="0" w:color="auto"/>
            </w:tcBorders>
            <w:hideMark/>
          </w:tcPr>
          <w:p w14:paraId="7D799C07" w14:textId="77777777" w:rsidR="00C73543" w:rsidRPr="00043DFE" w:rsidRDefault="00C73543" w:rsidP="009D7FC4">
            <w:pPr>
              <w:pStyle w:val="TAC"/>
              <w:rPr>
                <w:lang w:val="en-US"/>
              </w:rPr>
            </w:pPr>
            <w:r w:rsidRPr="00043DFE">
              <w:t>20.48 ≤  eDRX_IDLE cycle length ≤[163.84]</w:t>
            </w:r>
          </w:p>
        </w:tc>
        <w:tc>
          <w:tcPr>
            <w:tcW w:w="401" w:type="pct"/>
            <w:tcBorders>
              <w:bottom w:val="single" w:sz="4" w:space="0" w:color="auto"/>
            </w:tcBorders>
            <w:hideMark/>
          </w:tcPr>
          <w:p w14:paraId="3D63ACFB" w14:textId="77777777" w:rsidR="00C73543" w:rsidRPr="00043DFE" w:rsidRDefault="00C73543" w:rsidP="009D7FC4">
            <w:pPr>
              <w:pStyle w:val="TAC"/>
              <w:rPr>
                <w:lang w:val="en-US"/>
              </w:rPr>
            </w:pPr>
            <w:r w:rsidRPr="00043DFE">
              <w:t>0.32</w:t>
            </w:r>
          </w:p>
        </w:tc>
        <w:tc>
          <w:tcPr>
            <w:tcW w:w="517" w:type="pct"/>
            <w:tcBorders>
              <w:bottom w:val="single" w:sz="4" w:space="0" w:color="auto"/>
            </w:tcBorders>
            <w:hideMark/>
          </w:tcPr>
          <w:p w14:paraId="33EFFD83" w14:textId="77777777" w:rsidR="00C73543" w:rsidRPr="00043DFE" w:rsidRDefault="00C73543" w:rsidP="009D7FC4">
            <w:pPr>
              <w:pStyle w:val="TAC"/>
              <w:rPr>
                <w:lang w:val="en-US"/>
              </w:rPr>
            </w:pPr>
            <w:r w:rsidRPr="00043DFE">
              <w:t>≥15.36 (12)</w:t>
            </w:r>
          </w:p>
        </w:tc>
        <w:tc>
          <w:tcPr>
            <w:tcW w:w="467" w:type="pct"/>
            <w:tcBorders>
              <w:bottom w:val="single" w:sz="4" w:space="0" w:color="auto"/>
            </w:tcBorders>
          </w:tcPr>
          <w:p w14:paraId="18DD6CC0" w14:textId="77777777" w:rsidR="00C73543" w:rsidRPr="00043DFE" w:rsidRDefault="00C73543" w:rsidP="009D7FC4">
            <w:pPr>
              <w:pStyle w:val="TAC"/>
              <w:rPr>
                <w:lang w:val="en-US"/>
              </w:rPr>
            </w:pPr>
            <w:r w:rsidRPr="00043DFE">
              <w:rPr>
                <w:lang w:val="en-US"/>
              </w:rPr>
              <w:t>8</w:t>
            </w:r>
          </w:p>
        </w:tc>
        <w:tc>
          <w:tcPr>
            <w:tcW w:w="1309" w:type="pct"/>
            <w:vMerge w:val="restart"/>
            <w:tcBorders>
              <w:bottom w:val="single" w:sz="4" w:space="0" w:color="auto"/>
            </w:tcBorders>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tcBorders>
              <w:bottom w:val="single" w:sz="4" w:space="0" w:color="auto"/>
            </w:tcBorders>
            <w:hideMark/>
          </w:tcPr>
          <w:p w14:paraId="25B6E842" w14:textId="77777777" w:rsidR="00C73543" w:rsidRPr="00043DFE" w:rsidRDefault="00C73543" w:rsidP="009D7FC4">
            <w:pPr>
              <w:pStyle w:val="TAC"/>
            </w:pPr>
            <w:r w:rsidRPr="00043DFE">
              <w:t>0.32 x N1 x K1 (1 x N1 x K1)</w:t>
            </w:r>
          </w:p>
        </w:tc>
        <w:tc>
          <w:tcPr>
            <w:tcW w:w="858" w:type="pct"/>
            <w:tcBorders>
              <w:bottom w:val="single" w:sz="4" w:space="0" w:color="auto"/>
            </w:tcBorders>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4D690676"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5129BDD3"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49642324"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21A4ED9A" w14:textId="77777777" w:rsidR="00C73543" w:rsidRPr="00043DFE" w:rsidRDefault="00C73543" w:rsidP="009D7FC4">
            <w:pPr>
              <w:pStyle w:val="TAC"/>
              <w:rPr>
                <w:lang w:val="en-US"/>
              </w:rPr>
            </w:pPr>
            <w:r w:rsidRPr="00043DFE">
              <w:rPr>
                <w:lang w:val="en-US"/>
              </w:rPr>
              <w:t>5</w:t>
            </w:r>
          </w:p>
        </w:tc>
        <w:tc>
          <w:tcPr>
            <w:tcW w:w="1309" w:type="pct"/>
            <w:vMerge/>
            <w:tcBorders>
              <w:top w:val="single" w:sz="4" w:space="0" w:color="auto"/>
              <w:left w:val="single" w:sz="4" w:space="0" w:color="auto"/>
              <w:bottom w:val="single" w:sz="4" w:space="0" w:color="auto"/>
              <w:right w:val="single" w:sz="4" w:space="0" w:color="auto"/>
            </w:tcBorders>
            <w:hideMark/>
          </w:tcPr>
          <w:p w14:paraId="4F3BF86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AB53786"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140F30F4"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25D5AB0D"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29B311A9" w14:textId="77777777" w:rsidR="00C73543" w:rsidRPr="00043DFE" w:rsidRDefault="00C73543" w:rsidP="009D7FC4">
            <w:pPr>
              <w:pStyle w:val="TAC"/>
              <w:rPr>
                <w:lang w:val="en-US"/>
              </w:rPr>
            </w:pPr>
            <w:r w:rsidRPr="00043DFE">
              <w:rPr>
                <w:lang w:val="en-US"/>
              </w:rPr>
              <w:t>4</w:t>
            </w:r>
          </w:p>
        </w:tc>
        <w:tc>
          <w:tcPr>
            <w:tcW w:w="1309" w:type="pct"/>
            <w:vMerge/>
            <w:tcBorders>
              <w:top w:val="single" w:sz="4" w:space="0" w:color="auto"/>
              <w:left w:val="single" w:sz="4" w:space="0" w:color="auto"/>
              <w:bottom w:val="single" w:sz="4" w:space="0" w:color="auto"/>
              <w:right w:val="single" w:sz="4" w:space="0" w:color="auto"/>
            </w:tcBorders>
            <w:hideMark/>
          </w:tcPr>
          <w:p w14:paraId="55B947A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3FFEA18B"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49A47A2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45EFBDC1"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94F71CD"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7CD9367" w14:textId="77777777" w:rsidR="00C73543" w:rsidRPr="00043DFE" w:rsidRDefault="00C73543" w:rsidP="009D7FC4">
            <w:pPr>
              <w:pStyle w:val="TAC"/>
              <w:rPr>
                <w:lang w:val="en-US"/>
              </w:rPr>
            </w:pPr>
            <w:r w:rsidRPr="00043DFE">
              <w:rPr>
                <w:lang w:val="en-US"/>
              </w:rPr>
              <w:t>3</w:t>
            </w:r>
          </w:p>
        </w:tc>
        <w:tc>
          <w:tcPr>
            <w:tcW w:w="1309" w:type="pct"/>
            <w:vMerge/>
            <w:tcBorders>
              <w:top w:val="single" w:sz="4" w:space="0" w:color="auto"/>
              <w:left w:val="single" w:sz="4" w:space="0" w:color="auto"/>
              <w:bottom w:val="single" w:sz="4" w:space="0" w:color="auto"/>
              <w:right w:val="single" w:sz="4" w:space="0" w:color="auto"/>
            </w:tcBorders>
          </w:tcPr>
          <w:p w14:paraId="449C864C"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43D8EE12"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743207EB" w14:textId="77777777" w:rsidR="00C73543" w:rsidRPr="00043DFE" w:rsidRDefault="00C73543" w:rsidP="009D7FC4">
            <w:pPr>
              <w:pStyle w:val="TAC"/>
            </w:pPr>
            <w:r w:rsidRPr="00043DFE">
              <w:t>40.96</w:t>
            </w:r>
          </w:p>
        </w:tc>
      </w:tr>
      <w:tr w:rsidR="001B2B6D" w:rsidRPr="00043DFE" w14:paraId="52153E98"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746F424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B4F62FB" w14:textId="77777777" w:rsidR="00C73543" w:rsidRPr="00043DFE" w:rsidRDefault="00C73543" w:rsidP="009D7FC4">
            <w:pPr>
              <w:pStyle w:val="TAC"/>
              <w:rPr>
                <w:lang w:val="en-US"/>
              </w:rPr>
            </w:pPr>
            <w:r w:rsidRPr="00043DFE">
              <w:t>0.64</w:t>
            </w:r>
          </w:p>
        </w:tc>
        <w:tc>
          <w:tcPr>
            <w:tcW w:w="517" w:type="pct"/>
            <w:tcBorders>
              <w:top w:val="single" w:sz="4" w:space="0" w:color="auto"/>
              <w:left w:val="single" w:sz="4" w:space="0" w:color="auto"/>
              <w:bottom w:val="single" w:sz="4" w:space="0" w:color="auto"/>
              <w:right w:val="single" w:sz="4" w:space="0" w:color="auto"/>
            </w:tcBorders>
            <w:hideMark/>
          </w:tcPr>
          <w:p w14:paraId="5F951D4F" w14:textId="77777777" w:rsidR="00C73543" w:rsidRPr="00043DFE" w:rsidRDefault="00C73543" w:rsidP="009D7FC4">
            <w:pPr>
              <w:pStyle w:val="TAC"/>
              <w:rPr>
                <w:lang w:val="en-US"/>
              </w:rPr>
            </w:pPr>
            <w:r w:rsidRPr="00043DFE">
              <w:t>≥19.2 (15)</w:t>
            </w:r>
          </w:p>
        </w:tc>
        <w:tc>
          <w:tcPr>
            <w:tcW w:w="467" w:type="pct"/>
            <w:tcBorders>
              <w:top w:val="single" w:sz="4" w:space="0" w:color="auto"/>
              <w:left w:val="single" w:sz="4" w:space="0" w:color="auto"/>
              <w:bottom w:val="single" w:sz="4" w:space="0" w:color="auto"/>
              <w:right w:val="single" w:sz="4" w:space="0" w:color="auto"/>
            </w:tcBorders>
          </w:tcPr>
          <w:p w14:paraId="76924FB7" w14:textId="77777777" w:rsidR="00C73543" w:rsidRPr="00043DFE" w:rsidRDefault="00C73543" w:rsidP="009D7FC4">
            <w:pPr>
              <w:pStyle w:val="TAC"/>
              <w:rPr>
                <w:lang w:val="en-US"/>
              </w:rPr>
            </w:pPr>
            <w:r w:rsidRPr="00043DFE">
              <w:rPr>
                <w:lang w:val="en-US"/>
              </w:rPr>
              <w:t>5</w:t>
            </w:r>
          </w:p>
        </w:tc>
        <w:tc>
          <w:tcPr>
            <w:tcW w:w="1309" w:type="pct"/>
            <w:tcBorders>
              <w:top w:val="single" w:sz="4" w:space="0" w:color="auto"/>
              <w:left w:val="single" w:sz="4" w:space="0" w:color="auto"/>
              <w:bottom w:val="single" w:sz="4" w:space="0" w:color="auto"/>
              <w:right w:val="single" w:sz="4" w:space="0" w:color="auto"/>
            </w:tcBorders>
            <w:hideMark/>
          </w:tcPr>
          <w:p w14:paraId="66090E86"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047F0C04" w14:textId="77777777" w:rsidR="00C73543" w:rsidRPr="00043DFE" w:rsidRDefault="00C73543" w:rsidP="009D7FC4">
            <w:pPr>
              <w:pStyle w:val="TAC"/>
            </w:pPr>
            <w:r w:rsidRPr="00043DFE">
              <w:t>0.64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hideMark/>
          </w:tcPr>
          <w:p w14:paraId="2FA1A75E"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hideMark/>
          </w:tcPr>
          <w:p w14:paraId="679E8E79" w14:textId="77777777" w:rsidR="00C73543" w:rsidRPr="00043DFE" w:rsidRDefault="00C73543" w:rsidP="009D7FC4">
            <w:pPr>
              <w:pStyle w:val="TAC"/>
              <w:rPr>
                <w:lang w:val="en-US"/>
              </w:rPr>
            </w:pPr>
            <w:r w:rsidRPr="00043DFE">
              <w:t>1.28</w:t>
            </w:r>
          </w:p>
        </w:tc>
        <w:tc>
          <w:tcPr>
            <w:tcW w:w="517" w:type="pct"/>
            <w:tcBorders>
              <w:top w:val="single" w:sz="4" w:space="0" w:color="auto"/>
              <w:left w:val="single" w:sz="4" w:space="0" w:color="auto"/>
              <w:bottom w:val="single" w:sz="4" w:space="0" w:color="auto"/>
              <w:right w:val="single" w:sz="4" w:space="0" w:color="auto"/>
            </w:tcBorders>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Borders>
              <w:top w:val="single" w:sz="4" w:space="0" w:color="auto"/>
              <w:left w:val="single" w:sz="4" w:space="0" w:color="auto"/>
              <w:bottom w:val="single" w:sz="4" w:space="0" w:color="auto"/>
              <w:right w:val="single" w:sz="4" w:space="0" w:color="auto"/>
            </w:tcBorders>
          </w:tcPr>
          <w:p w14:paraId="6D9CF2C6" w14:textId="77777777" w:rsidR="00C73543" w:rsidRPr="00043DFE" w:rsidRDefault="00C73543" w:rsidP="009D7FC4">
            <w:pPr>
              <w:pStyle w:val="TAC"/>
              <w:rPr>
                <w:lang w:val="en-US"/>
              </w:rPr>
            </w:pPr>
            <w:r w:rsidRPr="00043DFE">
              <w:rPr>
                <w:lang w:val="en-US"/>
              </w:rPr>
              <w:t>4</w:t>
            </w:r>
          </w:p>
        </w:tc>
        <w:tc>
          <w:tcPr>
            <w:tcW w:w="1309" w:type="pct"/>
            <w:tcBorders>
              <w:top w:val="single" w:sz="4" w:space="0" w:color="auto"/>
              <w:left w:val="single" w:sz="4" w:space="0" w:color="auto"/>
              <w:bottom w:val="single" w:sz="4" w:space="0" w:color="auto"/>
              <w:right w:val="single" w:sz="4" w:space="0" w:color="auto"/>
            </w:tcBorders>
            <w:hideMark/>
          </w:tcPr>
          <w:p w14:paraId="391A98AE"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hideMark/>
          </w:tcPr>
          <w:p w14:paraId="4C6023B3" w14:textId="77777777" w:rsidR="00C73543" w:rsidRPr="00043DFE" w:rsidRDefault="00C73543" w:rsidP="009D7FC4">
            <w:pPr>
              <w:pStyle w:val="TAC"/>
            </w:pPr>
            <w:r w:rsidRPr="00043DFE">
              <w:t>1.28 x N1 x K1 (1 x N1 x K1)</w:t>
            </w:r>
          </w:p>
        </w:tc>
        <w:tc>
          <w:tcPr>
            <w:tcW w:w="858" w:type="pct"/>
            <w:tcBorders>
              <w:top w:val="single" w:sz="4" w:space="0" w:color="auto"/>
              <w:left w:val="single" w:sz="4" w:space="0" w:color="auto"/>
              <w:bottom w:val="single" w:sz="4" w:space="0" w:color="auto"/>
              <w:right w:val="single" w:sz="4" w:space="0" w:color="auto"/>
            </w:tcBorders>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Borders>
              <w:top w:val="single" w:sz="4" w:space="0" w:color="auto"/>
              <w:left w:val="single" w:sz="4" w:space="0" w:color="auto"/>
              <w:bottom w:val="single" w:sz="4" w:space="0" w:color="auto"/>
              <w:right w:val="single" w:sz="4" w:space="0" w:color="auto"/>
            </w:tcBorders>
          </w:tcPr>
          <w:p w14:paraId="6D6BCB0C" w14:textId="77777777" w:rsidR="00C73543" w:rsidRPr="00043DFE" w:rsidRDefault="00C73543" w:rsidP="009D7FC4">
            <w:pPr>
              <w:pStyle w:val="TAC"/>
              <w:rPr>
                <w:lang w:val="en-US"/>
              </w:rPr>
            </w:pPr>
          </w:p>
        </w:tc>
        <w:tc>
          <w:tcPr>
            <w:tcW w:w="401" w:type="pct"/>
            <w:tcBorders>
              <w:top w:val="single" w:sz="4" w:space="0" w:color="auto"/>
              <w:left w:val="single" w:sz="4" w:space="0" w:color="auto"/>
              <w:bottom w:val="single" w:sz="4" w:space="0" w:color="auto"/>
              <w:right w:val="single" w:sz="4" w:space="0" w:color="auto"/>
            </w:tcBorders>
          </w:tcPr>
          <w:p w14:paraId="5B597934" w14:textId="77777777" w:rsidR="00C73543" w:rsidRPr="00043DFE" w:rsidRDefault="00C73543" w:rsidP="009D7FC4">
            <w:pPr>
              <w:pStyle w:val="TAC"/>
            </w:pPr>
            <w:r w:rsidRPr="00043DFE">
              <w:t>2.56</w:t>
            </w:r>
          </w:p>
        </w:tc>
        <w:tc>
          <w:tcPr>
            <w:tcW w:w="517" w:type="pct"/>
            <w:tcBorders>
              <w:top w:val="single" w:sz="4" w:space="0" w:color="auto"/>
              <w:left w:val="single" w:sz="4" w:space="0" w:color="auto"/>
              <w:bottom w:val="single" w:sz="4" w:space="0" w:color="auto"/>
              <w:right w:val="single" w:sz="4" w:space="0" w:color="auto"/>
            </w:tcBorders>
          </w:tcPr>
          <w:p w14:paraId="128BA4D2" w14:textId="77777777" w:rsidR="00C73543" w:rsidRPr="00043DFE" w:rsidRDefault="00C73543" w:rsidP="009D7FC4">
            <w:pPr>
              <w:pStyle w:val="TAC"/>
            </w:pPr>
            <w:r w:rsidRPr="00043DFE">
              <w:t>40.96 (32)</w:t>
            </w:r>
          </w:p>
        </w:tc>
        <w:tc>
          <w:tcPr>
            <w:tcW w:w="467" w:type="pct"/>
            <w:tcBorders>
              <w:top w:val="single" w:sz="4" w:space="0" w:color="auto"/>
              <w:left w:val="single" w:sz="4" w:space="0" w:color="auto"/>
              <w:bottom w:val="single" w:sz="4" w:space="0" w:color="auto"/>
              <w:right w:val="single" w:sz="4" w:space="0" w:color="auto"/>
            </w:tcBorders>
          </w:tcPr>
          <w:p w14:paraId="123ED978" w14:textId="77777777" w:rsidR="00C73543" w:rsidRPr="00043DFE" w:rsidRDefault="00C73543" w:rsidP="009D7FC4">
            <w:pPr>
              <w:pStyle w:val="TAC"/>
              <w:rPr>
                <w:lang w:val="en-US"/>
              </w:rPr>
            </w:pPr>
            <w:r w:rsidRPr="00043DFE">
              <w:rPr>
                <w:lang w:val="en-US"/>
              </w:rPr>
              <w:t>3</w:t>
            </w:r>
          </w:p>
        </w:tc>
        <w:tc>
          <w:tcPr>
            <w:tcW w:w="1309" w:type="pct"/>
            <w:tcBorders>
              <w:top w:val="single" w:sz="4" w:space="0" w:color="auto"/>
              <w:left w:val="single" w:sz="4" w:space="0" w:color="auto"/>
              <w:bottom w:val="single" w:sz="4" w:space="0" w:color="auto"/>
              <w:right w:val="single" w:sz="4" w:space="0" w:color="auto"/>
            </w:tcBorders>
          </w:tcPr>
          <w:p w14:paraId="10298785" w14:textId="77777777" w:rsidR="00C73543" w:rsidRPr="00043DFE" w:rsidRDefault="00C73543" w:rsidP="009D7FC4">
            <w:pPr>
              <w:pStyle w:val="TAC"/>
              <w:rPr>
                <w:lang w:val="en-US"/>
              </w:rPr>
            </w:pPr>
          </w:p>
        </w:tc>
        <w:tc>
          <w:tcPr>
            <w:tcW w:w="809" w:type="pct"/>
            <w:tcBorders>
              <w:top w:val="single" w:sz="4" w:space="0" w:color="auto"/>
              <w:left w:val="single" w:sz="4" w:space="0" w:color="auto"/>
              <w:bottom w:val="single" w:sz="4" w:space="0" w:color="auto"/>
              <w:right w:val="single" w:sz="4" w:space="0" w:color="auto"/>
            </w:tcBorders>
          </w:tcPr>
          <w:p w14:paraId="2440B244" w14:textId="77777777" w:rsidR="00C73543" w:rsidRPr="00043DFE" w:rsidRDefault="00C73543" w:rsidP="009D7FC4">
            <w:pPr>
              <w:pStyle w:val="TAC"/>
            </w:pPr>
            <w:r w:rsidRPr="00043DFE">
              <w:t>20.48</w:t>
            </w:r>
          </w:p>
        </w:tc>
        <w:tc>
          <w:tcPr>
            <w:tcW w:w="858" w:type="pct"/>
            <w:tcBorders>
              <w:top w:val="single" w:sz="4" w:space="0" w:color="auto"/>
              <w:left w:val="single" w:sz="4" w:space="0" w:color="auto"/>
              <w:bottom w:val="single" w:sz="4" w:space="0" w:color="auto"/>
              <w:right w:val="single" w:sz="4" w:space="0" w:color="auto"/>
            </w:tcBorders>
          </w:tcPr>
          <w:p w14:paraId="61038FFA" w14:textId="77777777" w:rsidR="00C73543" w:rsidRPr="00043DFE" w:rsidRDefault="00C73543" w:rsidP="009D7FC4">
            <w:pPr>
              <w:pStyle w:val="TAC"/>
            </w:pPr>
            <w:r w:rsidRPr="00043DFE">
              <w:t>40.96</w:t>
            </w:r>
          </w:p>
        </w:tc>
      </w:tr>
      <w:tr w:rsidR="004C3F7C" w:rsidRPr="00043DFE" w14:paraId="75673137" w14:textId="77777777" w:rsidTr="00CD03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Borders>
              <w:top w:val="single" w:sz="4" w:space="0" w:color="auto"/>
              <w:left w:val="single" w:sz="4" w:space="0" w:color="auto"/>
              <w:bottom w:val="single" w:sz="4" w:space="0" w:color="auto"/>
              <w:right w:val="single" w:sz="4" w:space="0" w:color="auto"/>
            </w:tcBorders>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4E8560E7" w:rsidR="00C73543" w:rsidRPr="00043DFE" w:rsidRDefault="00CD031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A06DD87"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246D7E8D"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7F6BA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criteria and </w:t>
      </w:r>
      <w:r w:rsidRPr="005F4A81">
        <w:rPr>
          <w:rFonts w:eastAsia="SimSun"/>
          <w:i/>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UE has fulfilled only the </w:t>
      </w:r>
      <w:r w:rsidRPr="005F4A81">
        <w:rPr>
          <w:rFonts w:eastAsia="SimSun"/>
          <w:i/>
          <w:iCs/>
          <w:lang w:eastAsia="zh-CN"/>
        </w:rPr>
        <w:t xml:space="preserve">cellEdgeEvaluation </w:t>
      </w:r>
      <w:r w:rsidRPr="005F4A81">
        <w:rPr>
          <w:rFonts w:eastAsia="SimSun"/>
          <w:lang w:eastAsia="zh-CN"/>
        </w:rPr>
        <w:t>[2]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6DE35296" w:rsidR="00015103" w:rsidRPr="00043DFE" w:rsidRDefault="0088770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44E42812" w:rsidR="00015103" w:rsidRPr="00043DFE" w:rsidRDefault="00923BF8"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5F6053C" w14:textId="77777777"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UE is configured with 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A338EC9" w14:textId="51629C03" w:rsidR="00DD0257" w:rsidRPr="005F4A81" w:rsidRDefault="00DD0257" w:rsidP="00DD0257">
      <w:pPr>
        <w:pStyle w:val="B10"/>
        <w:rPr>
          <w:rFonts w:eastAsia="SimSun"/>
          <w:lang w:eastAsia="zh-CN"/>
        </w:rPr>
      </w:pPr>
      <w:r w:rsidRPr="005F4A81">
        <w:rPr>
          <w:rFonts w:eastAsia="SimSun"/>
          <w:noProof/>
        </w:rPr>
        <w:t>-</w:t>
      </w:r>
      <w:r w:rsidRPr="005F4A81">
        <w:rPr>
          <w:rFonts w:eastAsia="SimSun"/>
          <w:noProof/>
        </w:rPr>
        <w:tab/>
      </w:r>
      <w:r w:rsidRPr="005F4A81">
        <w:rPr>
          <w:rFonts w:eastAsia="SimSun"/>
          <w:lang w:eastAsia="zh-CN"/>
        </w:rPr>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r w:rsidRPr="005F4A81">
        <w:rPr>
          <w:rFonts w:eastAsia="SimSun"/>
          <w:lang w:eastAsia="zh-CN"/>
        </w:rPr>
        <w:t>, and</w:t>
      </w:r>
    </w:p>
    <w:p w14:paraId="7A9F37AE" w14:textId="56F99381" w:rsidR="00FA1949" w:rsidRDefault="00DD0257" w:rsidP="00DD0257">
      <w:pPr>
        <w:pStyle w:val="B10"/>
        <w:rPr>
          <w:rFonts w:eastAsiaTheme="minorEastAsia"/>
        </w:rPr>
      </w:pPr>
      <w:r w:rsidRPr="005F4A81">
        <w:rPr>
          <w:rFonts w:eastAsia="SimSun"/>
          <w:lang w:eastAsia="zh-CN"/>
        </w:rPr>
        <w:t>-</w:t>
      </w:r>
      <w:r w:rsidRPr="005F4A81">
        <w:rPr>
          <w:rFonts w:eastAsia="SimSun"/>
          <w:lang w:eastAsia="zh-CN"/>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0697F723"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0EF0B37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 criterion</w:t>
      </w:r>
      <w:r w:rsidRPr="005F4A81">
        <w:rPr>
          <w:rFonts w:eastAsia="SimSun"/>
        </w:rPr>
        <w:t xml:space="preserve"> </w:t>
      </w:r>
      <w:r w:rsidRPr="005F4A81">
        <w:rPr>
          <w:rFonts w:eastAsia="SimSun"/>
          <w:lang w:eastAsia="zh-CN"/>
        </w:rPr>
        <w:t xml:space="preserve">and </w:t>
      </w:r>
      <w:r w:rsidRPr="005F4A81">
        <w:rPr>
          <w:rFonts w:eastAsia="SimSun"/>
          <w:i/>
          <w:iCs/>
          <w:lang w:eastAsia="zh-CN"/>
        </w:rPr>
        <w:t>combineRelaxedMeasCondition</w:t>
      </w:r>
      <w:r w:rsidRPr="005F4A81">
        <w:rPr>
          <w:rFonts w:eastAsia="SimSun"/>
          <w:lang w:eastAsia="zh-CN"/>
        </w:rPr>
        <w:t xml:space="preserve"> [2] </w:t>
      </w:r>
      <w:r>
        <w:rPr>
          <w:rFonts w:eastAsia="SimSun"/>
          <w:lang w:eastAsia="zh-CN"/>
        </w:rPr>
        <w:t xml:space="preserve">is </w:t>
      </w:r>
      <w:r w:rsidRPr="005F4A81">
        <w:rPr>
          <w:rFonts w:eastAsia="SimSun"/>
          <w:lang w:eastAsia="zh-CN"/>
        </w:rPr>
        <w:t xml:space="preserve">not configured, and </w:t>
      </w:r>
    </w:p>
    <w:p w14:paraId="397BCF9C" w14:textId="4322779C" w:rsidR="0022726A" w:rsidRPr="00A41B58"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0D0AE2">
        <w:rPr>
          <w:rFonts w:eastAsia="SimSun"/>
          <w:i/>
          <w:iCs/>
          <w:lang w:eastAsia="zh-CN"/>
        </w:rPr>
        <w:t xml:space="preserve"> </w:t>
      </w:r>
      <w:r w:rsidRPr="005F4A81">
        <w:rPr>
          <w:rFonts w:eastAsia="SimSun"/>
          <w:lang w:eastAsia="zh-CN"/>
        </w:rPr>
        <w:t>[2] criterion.</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7E695AD" w14:textId="3414BBC7" w:rsidR="0083273C" w:rsidRDefault="0083273C" w:rsidP="0083273C">
      <w:pPr>
        <w:rPr>
          <w:noProof/>
        </w:rPr>
      </w:pPr>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 xml:space="preserve">, </w:t>
      </w:r>
      <w:r>
        <w:rPr>
          <w:rFonts w:hint="eastAsia"/>
          <w:noProof/>
          <w:lang w:eastAsia="ko-KR"/>
        </w:rPr>
        <w:t>and</w:t>
      </w:r>
      <w:r w:rsidRPr="00046CE9">
        <w:rPr>
          <w:noProof/>
        </w:rPr>
        <w:t xml:space="preserve"> Srxlev &gt; SnonIntraSearchP and Squal &gt; SnonIntraSearchQ</w:t>
      </w:r>
      <w:r>
        <w:rPr>
          <w:rFonts w:hint="eastAsia"/>
          <w:noProof/>
          <w:lang w:eastAsia="ko-KR"/>
        </w:rPr>
        <w:t>,</w:t>
      </w:r>
      <w:r w:rsidRPr="00046CE9">
        <w:rPr>
          <w:noProof/>
        </w:rPr>
        <w:t xml:space="preserve"> </w:t>
      </w:r>
    </w:p>
    <w:p w14:paraId="7408EAE8" w14:textId="1A749B5C" w:rsidR="0083273C" w:rsidRDefault="0083273C" w:rsidP="0083273C">
      <w:pPr>
        <w:pStyle w:val="B10"/>
        <w:rPr>
          <w:noProof/>
        </w:rPr>
      </w:pPr>
      <w:r>
        <w:rPr>
          <w:rFonts w:hint="eastAsia"/>
          <w:noProof/>
          <w:lang w:eastAsia="ko-KR"/>
        </w:rPr>
        <w:t>-</w:t>
      </w:r>
      <w:r>
        <w:tab/>
      </w:r>
      <w:r>
        <w:rPr>
          <w:rFonts w:hint="eastAsia"/>
          <w:lang w:eastAsia="ko-KR"/>
        </w:rPr>
        <w:t xml:space="preserve">if </w:t>
      </w:r>
      <w:r w:rsidRPr="00046CE9">
        <w:rPr>
          <w:noProof/>
        </w:rPr>
        <w:t xml:space="preserve">the UE is configured with highPriorityMeasRelax [2] then the UE shall search for inter-frequency layers of higher priority at least every K2*Thigher_priority_search where Thigher_priority_search is described in clause 4.2.2.7 and, K2 = 60 </w:t>
      </w:r>
    </w:p>
    <w:p w14:paraId="68C3BCA2" w14:textId="651BB23D" w:rsidR="0022726A" w:rsidRPr="00046CE9" w:rsidRDefault="0083273C" w:rsidP="0083273C">
      <w:pPr>
        <w:pStyle w:val="B10"/>
        <w:rPr>
          <w:rFonts w:eastAsiaTheme="minorEastAsia"/>
          <w:noProof/>
        </w:rPr>
      </w:pPr>
      <w:r>
        <w:rPr>
          <w:rFonts w:hint="eastAsia"/>
          <w:noProof/>
        </w:rPr>
        <w:t>-</w:t>
      </w:r>
      <w:r>
        <w:tab/>
      </w:r>
      <w:r>
        <w:rPr>
          <w:rFonts w:hint="eastAsia"/>
          <w:noProof/>
          <w:lang w:eastAsia="ko-KR"/>
        </w:rPr>
        <w:t>o</w:t>
      </w:r>
      <w:r w:rsidRPr="00046CE9">
        <w:rPr>
          <w:noProof/>
        </w:rPr>
        <w:t>therwise,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FE223CF" w:rsidR="00E557B5" w:rsidRPr="00043DFE" w:rsidRDefault="00036B50"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eDRX_IDLE cycle lengths are as specified in Section 10.5.5.32 of TS 24.008 </w:t>
            </w:r>
            <w:r w:rsidRPr="00523C98">
              <w:rPr>
                <w:rFonts w:ascii="Arial" w:hAnsi="Arial"/>
                <w:snapToGrid w:val="0"/>
                <w:sz w:val="18"/>
              </w:rPr>
              <w:t>[39]</w:t>
            </w:r>
            <w:r w:rsidRPr="00043DFE">
              <w:rPr>
                <w:rFonts w:ascii="Arial" w:hAnsi="Arial"/>
                <w:snapToGrid w:val="0"/>
                <w:sz w:val="18"/>
              </w:rPr>
              <w:t>.</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2184C445" w:rsidR="00E557B5" w:rsidRPr="00043DFE" w:rsidRDefault="007D5F9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1C5F1692"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 xml:space="preserve">cellEdgeEvaluation </w:t>
      </w:r>
      <w:r w:rsidRPr="005F4A81">
        <w:rPr>
          <w:rFonts w:eastAsia="SimSun"/>
          <w:lang w:eastAsia="zh-CN"/>
        </w:rPr>
        <w:t xml:space="preserve">[2] criterion or  </w:t>
      </w:r>
    </w:p>
    <w:p w14:paraId="06F1A52D" w14:textId="77777777" w:rsidR="00FA01B0" w:rsidRPr="005F4A81" w:rsidRDefault="00FA01B0" w:rsidP="00FA01B0">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B727E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0AB5B41A" w14:textId="7F5A636B" w:rsidR="00FA1949" w:rsidRPr="00AD77EE" w:rsidRDefault="00FA01B0" w:rsidP="00FA01B0">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63C6E59F" w:rsidR="007D62BC"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2926"/>
        <w:gridCol w:w="2751"/>
        <w:gridCol w:w="2745"/>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37010B47" w:rsidR="007D62BC" w:rsidRPr="00043DFE" w:rsidRDefault="003F3E64" w:rsidP="009D7FC4">
            <w:pPr>
              <w:pStyle w:val="TAH"/>
            </w:pPr>
            <w:r>
              <w:rPr>
                <w:rFonts w:hint="eastAsia"/>
                <w:lang w:val="en-US" w:eastAsia="zh-CN"/>
              </w:rPr>
              <w:t>e</w:t>
            </w:r>
            <w: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D6A5F82" w:rsidR="007D62BC" w:rsidRPr="00043DFE" w:rsidRDefault="00EF52B4"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40E6309" w:rsidR="007D62BC" w:rsidRPr="00043DFE" w:rsidRDefault="003F3E64" w:rsidP="007D62BC">
      <w:pPr>
        <w:pStyle w:val="TH"/>
        <w:rPr>
          <w:lang w:val="en-US"/>
        </w:rPr>
      </w:pPr>
      <w:r>
        <w:rPr>
          <w:lang w:val="en-US"/>
        </w:rPr>
        <w:t xml:space="preserve">Table </w:t>
      </w:r>
      <w:r>
        <w:rPr>
          <w:rFonts w:hint="eastAsia"/>
          <w:lang w:val="en-US" w:eastAsia="zh-CN"/>
        </w:rPr>
        <w:t>4.2.2.10.3-5</w:t>
      </w:r>
      <w:r>
        <w:rPr>
          <w:lang w:val="en-US"/>
        </w:rPr>
        <w:t>: T</w:t>
      </w:r>
      <w:r>
        <w:rPr>
          <w:vertAlign w:val="subscript"/>
          <w:lang w:val="en-US"/>
        </w:rPr>
        <w:t>detect,NR_Inter_Relax</w:t>
      </w:r>
      <w:r>
        <w:rPr>
          <w:lang w:val="en-US"/>
        </w:rPr>
        <w:t>, T</w:t>
      </w:r>
      <w:r>
        <w:rPr>
          <w:vertAlign w:val="subscript"/>
          <w:lang w:val="en-US"/>
        </w:rPr>
        <w:t>measure,NR_Inter_Relax</w:t>
      </w:r>
      <w:r>
        <w:rPr>
          <w:lang w:val="en-US"/>
        </w:rPr>
        <w:t xml:space="preserve"> and T</w:t>
      </w:r>
      <w:r>
        <w:rPr>
          <w:vertAlign w:val="subscript"/>
          <w:lang w:val="en-US"/>
        </w:rPr>
        <w:t>evaluate,NR_Inter_Relax</w:t>
      </w:r>
      <w:r>
        <w:rPr>
          <w:lang w:val="en-US"/>
        </w:rPr>
        <w:t xml:space="preserve"> for UE configured with eDRX_IDLE cycle greater than 10.24s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4DEF343" w:rsidR="007D62BC" w:rsidRPr="00043DFE" w:rsidRDefault="00EF52B4"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 xml:space="preserve">The eDRX_IDLE cycle lengths are as specified in Section 10.5.5.32 of TS 24.008 </w:t>
            </w:r>
            <w:r>
              <w:rPr>
                <w:rFonts w:hint="eastAsia"/>
                <w:lang w:eastAsia="zh-CN"/>
              </w:rPr>
              <w:t>[39]</w:t>
            </w:r>
            <w:r w:rsidRPr="00043DFE">
              <w:rPr>
                <w:rFonts w:eastAsia="Malgun Gothic"/>
                <w:snapToGrid w:val="0"/>
              </w:rPr>
              <w:t>.</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77F8B121"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inter-frequency NR carrier, and</w:t>
      </w:r>
    </w:p>
    <w:p w14:paraId="1AB02CB0" w14:textId="77777777" w:rsidR="00FA01B0" w:rsidRPr="005F4A81" w:rsidRDefault="00FA01B0" w:rsidP="00377B9C">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1E51FB">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133B22CD" w14:textId="66FA3891" w:rsidR="00EB3ABD" w:rsidRDefault="00FA01B0" w:rsidP="00377B9C">
      <w:pPr>
        <w:pStyle w:val="B10"/>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299E2AF4"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33E2A55D"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 and UE has fulfilled</w:t>
      </w:r>
      <w:r>
        <w:rPr>
          <w:rFonts w:eastAsia="SimSun"/>
          <w:lang w:eastAsia="zh-CN"/>
        </w:rPr>
        <w:t xml:space="preserve"> the </w:t>
      </w:r>
      <w:r w:rsidRPr="005F4A81">
        <w:rPr>
          <w:rFonts w:eastAsia="SimSun"/>
          <w:i/>
          <w:iCs/>
          <w:lang w:eastAsia="zh-CN"/>
        </w:rPr>
        <w:t>lowMobilityEvaluation</w:t>
      </w:r>
      <w:r w:rsidRPr="005F4A81">
        <w:rPr>
          <w:rFonts w:eastAsia="SimSun"/>
          <w:lang w:eastAsia="zh-CN"/>
        </w:rPr>
        <w:t xml:space="preserve"> [2] criterion, or  </w:t>
      </w:r>
    </w:p>
    <w:p w14:paraId="18EEBFA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1A3AF522"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lowMobilityEvaluation</w:t>
      </w:r>
      <w:r w:rsidRPr="005F4A81" w:rsidDel="00FC3AE8">
        <w:rPr>
          <w:rFonts w:eastAsia="SimSun"/>
          <w:i/>
          <w:iCs/>
          <w:lang w:eastAsia="zh-CN"/>
        </w:rPr>
        <w:t xml:space="preserve"> </w:t>
      </w:r>
      <w:r w:rsidRPr="005F4A81">
        <w:rPr>
          <w:rFonts w:eastAsia="SimSun"/>
          <w:lang w:eastAsia="zh-CN"/>
        </w:rPr>
        <w:t>[2] criterion.</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4BCA0AC4" w14:textId="698B5459" w:rsidR="002652F6" w:rsidRDefault="002652F6" w:rsidP="002652F6">
      <w:r>
        <w:rPr>
          <w:rFonts w:hint="eastAsia"/>
          <w:lang w:eastAsia="ko-KR"/>
        </w:rPr>
        <w:t>When</w:t>
      </w:r>
      <w:r>
        <w:rPr>
          <w:lang w:eastAsia="zh-CN"/>
        </w:rPr>
        <w:t xml:space="preserve"> </w:t>
      </w:r>
      <w:r w:rsidRPr="005F4A81">
        <w:rPr>
          <w:lang w:eastAsia="zh-CN"/>
        </w:rPr>
        <w:t xml:space="preserve">UE is </w:t>
      </w:r>
      <w:r>
        <w:rPr>
          <w:lang w:eastAsia="zh-CN"/>
        </w:rPr>
        <w:t xml:space="preserve">only </w:t>
      </w:r>
      <w:r w:rsidRPr="005F4A81">
        <w:rPr>
          <w:lang w:eastAsia="zh-CN"/>
        </w:rPr>
        <w:t xml:space="preserve">configured with </w:t>
      </w:r>
      <w:r w:rsidRPr="005F4A81">
        <w:rPr>
          <w:i/>
          <w:iCs/>
          <w:lang w:eastAsia="zh-CN"/>
        </w:rPr>
        <w:t>lowMobilityEvaluation</w:t>
      </w:r>
      <w:r w:rsidRPr="005F4A81" w:rsidDel="000D0AE2">
        <w:rPr>
          <w:i/>
          <w:iCs/>
          <w:lang w:eastAsia="zh-CN"/>
        </w:rPr>
        <w:t xml:space="preserve"> </w:t>
      </w:r>
      <w:r w:rsidRPr="005F4A81">
        <w:rPr>
          <w:lang w:eastAsia="zh-CN"/>
        </w:rPr>
        <w:t>[2] criterion and UE has fulfilled</w:t>
      </w:r>
      <w:r>
        <w:rPr>
          <w:lang w:eastAsia="zh-CN"/>
        </w:rPr>
        <w:t xml:space="preserve"> the </w:t>
      </w:r>
      <w:r w:rsidRPr="005F4A81">
        <w:rPr>
          <w:i/>
          <w:iCs/>
          <w:lang w:eastAsia="zh-CN"/>
        </w:rPr>
        <w:t>lowMobilityEvaluation</w:t>
      </w:r>
      <w:r w:rsidRPr="005F4A81">
        <w:rPr>
          <w:lang w:eastAsia="zh-CN"/>
        </w:rPr>
        <w:t xml:space="preserve"> [2] criterion</w:t>
      </w:r>
      <w:r>
        <w:rPr>
          <w:rFonts w:hint="eastAsia"/>
          <w:lang w:eastAsia="ko-KR"/>
        </w:rPr>
        <w:t>,</w:t>
      </w:r>
      <w:r>
        <w:t xml:space="preserve"> </w:t>
      </w:r>
      <w:r>
        <w:rPr>
          <w:rFonts w:hint="eastAsia"/>
          <w:lang w:eastAsia="ko-KR"/>
        </w:rPr>
        <w:t>and</w:t>
      </w:r>
      <w:r w:rsidRPr="00C33767">
        <w:t xml:space="preserve">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B52AC8">
        <w:rPr>
          <w:rFonts w:hint="eastAsia"/>
          <w:lang w:eastAsia="ko-KR"/>
        </w:rPr>
        <w:t>,</w:t>
      </w:r>
      <w:r w:rsidRPr="00EC47A7">
        <w:t xml:space="preserve"> </w:t>
      </w:r>
    </w:p>
    <w:p w14:paraId="210BCBAF" w14:textId="421C3FBF" w:rsidR="002652F6" w:rsidRDefault="002652F6" w:rsidP="002652F6">
      <w:pPr>
        <w:pStyle w:val="B10"/>
      </w:pPr>
      <w:r>
        <w:rPr>
          <w:rFonts w:hint="eastAsia"/>
          <w:lang w:eastAsia="ko-KR"/>
        </w:rPr>
        <w:t>-</w:t>
      </w:r>
      <w:r>
        <w:tab/>
      </w:r>
      <w:r>
        <w:rPr>
          <w:rFonts w:hint="eastAsia"/>
          <w:lang w:eastAsia="ko-KR"/>
        </w:rPr>
        <w:t xml:space="preserve">if </w:t>
      </w:r>
      <w:r w:rsidRPr="00EC47A7">
        <w:t>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p>
    <w:p w14:paraId="109B4329" w14:textId="0481D761" w:rsidR="00FA1949" w:rsidRDefault="002652F6" w:rsidP="002652F6">
      <w:pPr>
        <w:pStyle w:val="B10"/>
      </w:pPr>
      <w:r>
        <w:rPr>
          <w:rFonts w:hint="eastAsia"/>
        </w:rPr>
        <w:t>-</w:t>
      </w:r>
      <w:r>
        <w:tab/>
      </w:r>
      <w:r>
        <w:rPr>
          <w:rFonts w:hint="eastAsia"/>
          <w:lang w:eastAsia="ko-KR"/>
        </w:rPr>
        <w:t>o</w:t>
      </w:r>
      <w:r w:rsidRPr="00CF075A">
        <w:t>therwise</w:t>
      </w:r>
      <w:r>
        <w:t>,</w:t>
      </w:r>
      <w:r w:rsidRPr="00CF075A">
        <w:t xml:space="preserve">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52CD0FAC" w14:textId="77777777" w:rsidR="002652F6" w:rsidRDefault="002652F6" w:rsidP="00FA1949"/>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2827470E" w:rsidR="00542912" w:rsidRPr="00043DFE" w:rsidRDefault="00C76BA9"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B4D43FA"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1E359D06"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w:t>
      </w:r>
      <w:r>
        <w:rPr>
          <w:rFonts w:eastAsia="SimSun"/>
          <w:lang w:eastAsia="zh-CN"/>
        </w:rPr>
        <w:t xml:space="preserve">only </w:t>
      </w:r>
      <w:r w:rsidRPr="005F4A81">
        <w:rPr>
          <w:rFonts w:eastAsia="SimSun"/>
          <w:lang w:eastAsia="zh-CN"/>
        </w:rPr>
        <w:t xml:space="preserve">configured with </w:t>
      </w:r>
      <w:r w:rsidRPr="005F4A81">
        <w:rPr>
          <w:rFonts w:eastAsia="SimSun"/>
          <w:i/>
          <w:iCs/>
          <w:lang w:eastAsia="zh-CN"/>
        </w:rPr>
        <w:t xml:space="preserve">cellEdgeEvaluation </w:t>
      </w:r>
      <w:r w:rsidRPr="005F4A81">
        <w:rPr>
          <w:rFonts w:eastAsia="SimSun"/>
          <w:lang w:eastAsia="zh-CN"/>
        </w:rPr>
        <w:t>[2] criterion and UE has fulfilled</w:t>
      </w:r>
      <w:r w:rsidRPr="006F119E">
        <w:rPr>
          <w:rFonts w:eastAsia="SimSun"/>
          <w:lang w:eastAsia="zh-CN"/>
        </w:rPr>
        <w:t xml:space="preserve"> </w:t>
      </w:r>
      <w:r>
        <w:rPr>
          <w:rFonts w:eastAsia="SimSun"/>
          <w:lang w:eastAsia="zh-CN"/>
        </w:rPr>
        <w:t xml:space="preserve">the </w:t>
      </w:r>
      <w:r w:rsidRPr="005F4A81">
        <w:rPr>
          <w:rFonts w:eastAsia="SimSun"/>
          <w:i/>
          <w:iCs/>
          <w:lang w:eastAsia="zh-CN"/>
        </w:rPr>
        <w:t xml:space="preserve">cellEdgeEvaluation </w:t>
      </w:r>
      <w:r w:rsidRPr="005F4A81">
        <w:rPr>
          <w:rFonts w:eastAsia="SimSun"/>
          <w:lang w:eastAsia="zh-CN"/>
        </w:rPr>
        <w:t xml:space="preserve">[2] criterion, or </w:t>
      </w:r>
    </w:p>
    <w:p w14:paraId="09D5A26F"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F55155">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r w:rsidRPr="005F4A81">
        <w:rPr>
          <w:rFonts w:eastAsia="SimSun"/>
          <w:i/>
          <w:lang w:eastAsia="zh-CN"/>
        </w:rPr>
        <w:t>combineRelaxedMeasCondition</w:t>
      </w:r>
      <w:r w:rsidRPr="005F4A81">
        <w:rPr>
          <w:rFonts w:eastAsia="SimSun" w:hint="eastAsia"/>
          <w:lang w:eastAsia="zh-CN"/>
        </w:rPr>
        <w:t xml:space="preserve"> </w:t>
      </w:r>
      <w:r w:rsidRPr="005F4A81">
        <w:rPr>
          <w:rFonts w:eastAsia="SimSun"/>
          <w:lang w:eastAsia="zh-CN"/>
        </w:rPr>
        <w:t xml:space="preserve">[2] </w:t>
      </w:r>
      <w:r>
        <w:rPr>
          <w:rFonts w:eastAsia="SimSun"/>
          <w:lang w:eastAsia="zh-CN"/>
        </w:rPr>
        <w:t xml:space="preserve">is </w:t>
      </w:r>
      <w:r w:rsidRPr="005F4A81">
        <w:rPr>
          <w:rFonts w:eastAsia="SimSun"/>
          <w:lang w:eastAsia="zh-CN"/>
        </w:rPr>
        <w:t>not configured, and</w:t>
      </w:r>
    </w:p>
    <w:p w14:paraId="7543BB07" w14:textId="63C53917" w:rsidR="00FA1949" w:rsidRPr="00AD77EE" w:rsidRDefault="008B4B69" w:rsidP="008B4B69">
      <w:pPr>
        <w:pStyle w:val="B10"/>
      </w:pPr>
      <w:r w:rsidRPr="005F4A81">
        <w:rPr>
          <w:rFonts w:eastAsia="SimSun"/>
          <w:lang w:eastAsia="zh-CN"/>
        </w:rPr>
        <w:t>-</w:t>
      </w:r>
      <w:r w:rsidRPr="005F4A81">
        <w:rPr>
          <w:rFonts w:eastAsia="SimSun"/>
          <w:lang w:eastAsia="zh-CN"/>
        </w:rPr>
        <w:tab/>
        <w:t xml:space="preserve">UE has fulfilled only the </w:t>
      </w:r>
      <w:r w:rsidRPr="005F4A81">
        <w:rPr>
          <w:rFonts w:eastAsia="SimSun"/>
          <w:i/>
          <w:iCs/>
          <w:lang w:eastAsia="zh-CN"/>
        </w:rPr>
        <w:t xml:space="preserve">cellEdgeEvaluation </w:t>
      </w:r>
      <w:r w:rsidRPr="005F4A81">
        <w:rPr>
          <w:rFonts w:eastAsia="SimSun"/>
          <w:lang w:eastAsia="zh-CN"/>
        </w:rP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2520"/>
        <w:gridCol w:w="2661"/>
        <w:gridCol w:w="264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3613E5FD" w:rsidR="00E740DD" w:rsidRPr="00043DFE" w:rsidRDefault="003F3E64" w:rsidP="009D7FC4">
            <w:pPr>
              <w:pStyle w:val="TAH"/>
            </w:pPr>
            <w:r>
              <w:rPr>
                <w:rFonts w:hint="eastAsia"/>
                <w:lang w:val="en-US" w:eastAsia="zh-CN"/>
              </w:rPr>
              <w:t>e</w:t>
            </w:r>
            <w: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05DDA55A" w:rsidR="00E740DD" w:rsidRPr="00043DFE" w:rsidRDefault="00362C47" w:rsidP="009D7FC4">
            <w:pPr>
              <w:pStyle w:val="TAN"/>
              <w:rPr>
                <w:snapToGrid w:val="0"/>
              </w:rPr>
            </w:pPr>
            <w:r w:rsidRPr="00043DFE">
              <w:rPr>
                <w:snapToGrid w:val="0"/>
              </w:rPr>
              <w:t>Note 2</w:t>
            </w:r>
            <w:r w:rsidRPr="00043DFE">
              <w:t>:</w:t>
            </w:r>
            <w:r w:rsidRPr="00043DFE">
              <w:rPr>
                <w:lang w:val="en-US"/>
              </w:rPr>
              <w:tab/>
            </w:r>
            <w:r w:rsidRPr="00043DFE">
              <w:rPr>
                <w:snapToGrid w:val="0"/>
              </w:rPr>
              <w:t xml:space="preserve">The eDRX_IDLE cycle lengths are as specified in Section 10.5.5.32 of TS 24.008 </w:t>
            </w:r>
            <w:r>
              <w:rPr>
                <w:rFonts w:hint="eastAsia"/>
                <w:lang w:eastAsia="zh-CN"/>
              </w:rPr>
              <w:t>[39]</w:t>
            </w:r>
            <w:r w:rsidRPr="00043DFE">
              <w:rPr>
                <w:snapToGrid w:val="0"/>
              </w:rPr>
              <w:t>.</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6DFD0E40"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T331 timer is not running for EMR measurements on inter-RAT E-UTRAN, and</w:t>
      </w:r>
    </w:p>
    <w:p w14:paraId="2018B147" w14:textId="77777777"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UE is configured with both </w:t>
      </w:r>
      <w:r w:rsidRPr="005F4A81">
        <w:rPr>
          <w:rFonts w:eastAsia="SimSun"/>
          <w:i/>
          <w:iCs/>
          <w:lang w:eastAsia="zh-CN"/>
        </w:rPr>
        <w:t>lowMobilityEvaluation</w:t>
      </w:r>
      <w:r w:rsidRPr="005F4A81" w:rsidDel="00480A2E">
        <w:rPr>
          <w:rFonts w:eastAsia="SimSun"/>
          <w:i/>
          <w:iCs/>
          <w:lang w:eastAsia="zh-CN"/>
        </w:rPr>
        <w:t xml:space="preserve"> </w:t>
      </w:r>
      <w:r w:rsidRPr="005F4A81">
        <w:rPr>
          <w:rFonts w:eastAsia="SimSun"/>
          <w:lang w:eastAsia="zh-CN"/>
        </w:rPr>
        <w:t xml:space="preserve">[2] criterion and </w:t>
      </w:r>
      <w:r w:rsidRPr="005F4A81">
        <w:rPr>
          <w:rFonts w:eastAsia="SimSun"/>
          <w:i/>
          <w:iCs/>
          <w:lang w:eastAsia="zh-CN"/>
        </w:rPr>
        <w:t xml:space="preserve">cellEdgeEvaluation </w:t>
      </w:r>
      <w:r w:rsidRPr="005F4A81">
        <w:rPr>
          <w:rFonts w:eastAsia="SimSun"/>
          <w:lang w:eastAsia="zh-CN"/>
        </w:rPr>
        <w:t xml:space="preserve">[2] criterion, and </w:t>
      </w:r>
    </w:p>
    <w:p w14:paraId="6E55A65D" w14:textId="28590CE3" w:rsidR="008B4B69" w:rsidRPr="005F4A81" w:rsidRDefault="008B4B69" w:rsidP="008B4B69">
      <w:pPr>
        <w:pStyle w:val="B10"/>
        <w:rPr>
          <w:rFonts w:eastAsia="SimSun"/>
          <w:lang w:eastAsia="zh-CN"/>
        </w:rPr>
      </w:pPr>
      <w:r w:rsidRPr="005F4A81">
        <w:rPr>
          <w:rFonts w:eastAsia="SimSun"/>
          <w:lang w:eastAsia="zh-CN"/>
        </w:rPr>
        <w:t>-</w:t>
      </w:r>
      <w:r w:rsidRPr="005F4A81">
        <w:rPr>
          <w:rFonts w:eastAsia="SimSun"/>
          <w:lang w:eastAsia="zh-CN"/>
        </w:rPr>
        <w:tab/>
        <w:t xml:space="preserve">both </w:t>
      </w:r>
      <w:r w:rsidRPr="005F4A81">
        <w:rPr>
          <w:rFonts w:eastAsia="SimSun"/>
          <w:i/>
          <w:iCs/>
          <w:lang w:eastAsia="zh-CN"/>
        </w:rPr>
        <w:t>lowMobilityEvaluation</w:t>
      </w:r>
      <w:r w:rsidRPr="005F4A81" w:rsidDel="002409CF">
        <w:rPr>
          <w:rFonts w:eastAsia="SimSun"/>
          <w:i/>
          <w:iCs/>
          <w:lang w:eastAsia="zh-CN"/>
        </w:rPr>
        <w:t xml:space="preserve"> </w:t>
      </w:r>
      <w:r w:rsidRPr="005F4A81">
        <w:rPr>
          <w:rFonts w:eastAsia="SimSun"/>
          <w:lang w:eastAsia="zh-CN"/>
        </w:rPr>
        <w:t xml:space="preserve">[2] and </w:t>
      </w:r>
      <w:r w:rsidRPr="005F4A81">
        <w:rPr>
          <w:rFonts w:eastAsia="SimSun"/>
          <w:i/>
          <w:iCs/>
          <w:lang w:eastAsia="zh-CN"/>
        </w:rPr>
        <w:t xml:space="preserve">cellEdgeEvaluation </w:t>
      </w:r>
      <w:r w:rsidRPr="005F4A81">
        <w:rPr>
          <w:rFonts w:eastAsia="SimSun"/>
          <w:lang w:eastAsia="zh-CN"/>
        </w:rPr>
        <w:t>[2]</w:t>
      </w:r>
      <w:r>
        <w:rPr>
          <w:rFonts w:eastAsia="SimSun"/>
          <w:lang w:eastAsia="zh-CN"/>
        </w:rPr>
        <w:t xml:space="preserve"> </w:t>
      </w:r>
      <w:r w:rsidRPr="005F4A81">
        <w:rPr>
          <w:rFonts w:eastAsia="SimSun"/>
          <w:lang w:eastAsia="zh-CN"/>
        </w:rPr>
        <w:t>criteria</w:t>
      </w:r>
      <w:r>
        <w:rPr>
          <w:rFonts w:eastAsia="SimSun"/>
          <w:lang w:eastAsia="zh-CN"/>
        </w:rPr>
        <w:t xml:space="preserve"> are fulfilled.</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rPr>
        <w:t>,</w:t>
      </w:r>
      <w:r w:rsidR="00A16883" w:rsidRPr="00434F63">
        <w:rPr>
          <w:rFonts w:cs="v4.2.0"/>
        </w:rPr>
        <w:t xml:space="preserve"> </w:t>
      </w:r>
      <w:r w:rsidR="00A16883">
        <w:rPr>
          <w:rFonts w:cs="v4.2.0"/>
        </w:rPr>
        <w:t>or</w:t>
      </w:r>
      <w:r w:rsidR="00A16883" w:rsidRPr="00434F63">
        <w:rPr>
          <w:rFonts w:cs="v4.2.0"/>
        </w:rPr>
        <w:t xml:space="preserve"> </w:t>
      </w:r>
      <w:r w:rsidR="00A16883">
        <w:rPr>
          <w:rFonts w:cs="v4.2.0"/>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4D2EDE53" w:rsidR="008A6EF7" w:rsidRPr="003B2CE2" w:rsidRDefault="0079542E" w:rsidP="008A6EF7">
      <w:r w:rsidRPr="003B2CE2">
        <w:t>The UE shall be able to evaluate whether a newly detectable intra-frequency cell meets the reselection criteria defined in TS3</w:t>
      </w:r>
      <w:r w:rsidRPr="003B2CE2">
        <w:rPr>
          <w:lang w:eastAsia="zh-CN"/>
        </w:rPr>
        <w:t>8</w:t>
      </w:r>
      <w:r w:rsidRPr="003B2CE2">
        <w:t>.304 within T</w:t>
      </w:r>
      <w:r w:rsidRPr="003B2CE2">
        <w:rPr>
          <w:vertAlign w:val="subscript"/>
        </w:rPr>
        <w:t>detect,</w:t>
      </w:r>
      <w:r w:rsidRPr="003B2CE2">
        <w:rPr>
          <w:vertAlign w:val="subscript"/>
          <w:lang w:eastAsia="zh-CN"/>
        </w:rPr>
        <w:t>NR</w:t>
      </w:r>
      <w:r w:rsidRPr="003B2CE2">
        <w:rPr>
          <w:vertAlign w:val="subscript"/>
        </w:rPr>
        <w:t>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xml:space="preserve">. An intra frequency cell is considered to be detectable according to the conditions defined in Annex </w:t>
      </w:r>
      <w:r w:rsidRPr="003B2CE2">
        <w:rPr>
          <w:lang w:eastAsia="zh-CN"/>
        </w:rPr>
        <w:t>B.</w:t>
      </w:r>
      <w:r>
        <w:rPr>
          <w:lang w:eastAsia="zh-CN"/>
        </w:rPr>
        <w:t>1</w:t>
      </w:r>
      <w:r w:rsidRPr="003B2CE2">
        <w:rPr>
          <w:lang w:eastAsia="zh-CN"/>
        </w:rPr>
        <w:t>.</w:t>
      </w:r>
      <w:r>
        <w:rPr>
          <w:lang w:eastAsia="zh-CN"/>
        </w:rPr>
        <w:t>2A</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57E982D2"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90FEF7E"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A97E6B"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0B8E6211"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 xml:space="preserve">according to the conditions defined in </w:t>
      </w:r>
      <w:r w:rsidR="0079542E" w:rsidRPr="003B2CE2">
        <w:t xml:space="preserve">Annex </w:t>
      </w:r>
      <w:r w:rsidR="0079542E" w:rsidRPr="003B2CE2">
        <w:rPr>
          <w:lang w:eastAsia="zh-CN"/>
        </w:rPr>
        <w:t>B.</w:t>
      </w:r>
      <w:r w:rsidR="0079542E">
        <w:rPr>
          <w:lang w:eastAsia="zh-CN"/>
        </w:rPr>
        <w:t>1</w:t>
      </w:r>
      <w:r w:rsidR="0079542E" w:rsidRPr="003B2CE2">
        <w:rPr>
          <w:lang w:eastAsia="zh-CN"/>
        </w:rPr>
        <w:t>.</w:t>
      </w:r>
      <w:r w:rsidR="0079542E">
        <w:rPr>
          <w:lang w:eastAsia="zh-CN"/>
        </w:rPr>
        <w:t>3A</w:t>
      </w:r>
      <w:r w:rsidR="0079542E" w:rsidRPr="003B2CE2">
        <w:rPr>
          <w:lang w:eastAsia="zh-CN"/>
        </w:rPr>
        <w:t xml:space="preserve"> </w:t>
      </w:r>
      <w:r w:rsidR="0079542E" w:rsidRPr="003B2CE2">
        <w:t>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62BFF36E"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5D1AE44C"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1D5CAF9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41317B9F"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A97E6B"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231D2931" w:rsidR="00D808CB" w:rsidRDefault="009B040C" w:rsidP="004868FC">
            <w:pPr>
              <w:pStyle w:val="TAN"/>
            </w:pPr>
            <w:r w:rsidRPr="00E32238">
              <w:t xml:space="preserve">NOTE 2: The eDRX_IDLE cycle lengths are as specified in Section 10.5.5.32 of TS 24.008 </w:t>
            </w:r>
            <w:r>
              <w:rPr>
                <w:rFonts w:hint="eastAsia"/>
                <w:lang w:eastAsia="zh-CN"/>
              </w:rPr>
              <w:t>[39]</w:t>
            </w:r>
            <w:r w:rsidRPr="00E32238">
              <w:t>.</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30C1F8D2" w:rsidR="00D808CB" w:rsidRDefault="009B040C" w:rsidP="004868F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1C7356B9" w:rsidR="00D808CB" w:rsidRPr="009C5807" w:rsidRDefault="00B50AA8"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 xml:space="preserve">The eDRX_IDLE cycle lengths are as specified in Section 10.5.5.32 of TS 24.008 </w:t>
            </w:r>
            <w:r>
              <w:rPr>
                <w:rFonts w:hint="eastAsia"/>
                <w:lang w:eastAsia="zh-CN"/>
              </w:rPr>
              <w:t>[39]</w:t>
            </w:r>
            <w:r w:rsidRPr="000C5ADE">
              <w:rPr>
                <w:rFonts w:eastAsiaTheme="minorEastAsia"/>
                <w:snapToGrid w:val="0"/>
              </w:rPr>
              <w:t>.</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0FD2C729" w:rsidR="00D808CB" w:rsidRPr="00047B96" w:rsidRDefault="00B50AA8" w:rsidP="001313A6">
            <w:pPr>
              <w:pStyle w:val="TAN"/>
              <w:rPr>
                <w:snapToGrid w:val="0"/>
              </w:rPr>
            </w:pPr>
            <w:r w:rsidRPr="00047B96">
              <w:rPr>
                <w:snapToGrid w:val="0"/>
              </w:rPr>
              <w:t xml:space="preserve">NOTE </w:t>
            </w:r>
            <w:r>
              <w:rPr>
                <w:snapToGrid w:val="0"/>
              </w:rPr>
              <w:t>3</w:t>
            </w:r>
            <w:r w:rsidRPr="00047B96">
              <w:rPr>
                <w:snapToGrid w:val="0"/>
              </w:rPr>
              <w:t xml:space="preserve">: The eDRX_IDLE cycle lengths are as specified in Section 10.5.5.32 of TS 24.008 </w:t>
            </w:r>
            <w:r>
              <w:rPr>
                <w:rFonts w:hint="eastAsia"/>
                <w:lang w:eastAsia="zh-CN"/>
              </w:rPr>
              <w:t>[39]</w:t>
            </w:r>
            <w:r w:rsidRPr="00047B96">
              <w:rPr>
                <w:snapToGrid w:val="0"/>
              </w:rPr>
              <w:t>.</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242F1C1B" w:rsidR="00D808CB" w:rsidRDefault="00A97489" w:rsidP="004868FC">
            <w:pPr>
              <w:pStyle w:val="TAN"/>
            </w:pPr>
            <w:r w:rsidRPr="00E32238">
              <w:t xml:space="preserve">NOTE 2: The eDRX_IDLE cycle lengths are as specified in Section 10.5.5.32 of TS 24.008 </w:t>
            </w:r>
            <w:r>
              <w:rPr>
                <w:rFonts w:hint="eastAsia"/>
                <w:lang w:eastAsia="zh-CN"/>
              </w:rPr>
              <w:t>[39]</w:t>
            </w:r>
            <w:r w:rsidRPr="00E32238">
              <w:t>.</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3E55F1BB" w:rsidR="00D808CB" w:rsidRDefault="004A50FB" w:rsidP="007D26EC">
            <w:pPr>
              <w:pStyle w:val="TAN"/>
              <w:rPr>
                <w:rFonts w:cs="Arial"/>
              </w:rPr>
            </w:pPr>
            <w:r w:rsidRPr="00E32238">
              <w:rPr>
                <w:rFonts w:cs="Arial"/>
              </w:rPr>
              <w:t xml:space="preserve">NOTE </w:t>
            </w:r>
            <w:r>
              <w:rPr>
                <w:rFonts w:cs="Arial"/>
              </w:rPr>
              <w:t>3</w:t>
            </w:r>
            <w:r w:rsidRPr="00E32238">
              <w:rPr>
                <w:rFonts w:cs="Arial"/>
              </w:rPr>
              <w:t xml:space="preserve">: The eDRX_IDLE cycle lengths are as specified in Section 10.5.5.32 of TS 24.008 </w:t>
            </w:r>
            <w:r>
              <w:rPr>
                <w:rFonts w:hint="eastAsia"/>
                <w:lang w:eastAsia="zh-CN"/>
              </w:rPr>
              <w:t>[39]</w:t>
            </w:r>
            <w:r w:rsidRPr="00E32238">
              <w:rPr>
                <w:rFonts w:cs="Arial"/>
              </w:rPr>
              <w:t>.</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733"/>
        <w:gridCol w:w="1874"/>
        <w:gridCol w:w="1860"/>
      </w:tblGrid>
      <w:tr w:rsidR="00BC45AC" w:rsidRPr="009C5807" w14:paraId="716B53E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2CEE1FAF" w14:textId="77777777" w:rsidR="00BC45AC" w:rsidRPr="009C5807" w:rsidRDefault="00BC45AC" w:rsidP="00BC45AC">
            <w:pPr>
              <w:pStyle w:val="TAH"/>
              <w:rPr>
                <w:rFonts w:cs="Arial"/>
                <w:snapToGrid w:val="0"/>
              </w:rPr>
            </w:pPr>
            <w:r w:rsidRPr="009C580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46424315" w14:textId="3B77D465" w:rsidR="00BC45AC" w:rsidRPr="009C5807" w:rsidRDefault="00BC45AC" w:rsidP="00BC45AC">
            <w:pPr>
              <w:pStyle w:val="TAH"/>
              <w:rPr>
                <w:rFonts w:cs="Arial"/>
              </w:rPr>
            </w:pPr>
            <w:r>
              <w:t>T</w:t>
            </w:r>
            <w:r>
              <w:rPr>
                <w:vertAlign w:val="subscript"/>
              </w:rPr>
              <w:t>detect,EUTRAN_RedCap</w:t>
            </w:r>
            <w:r>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7714538B" w14:textId="6F13E12C" w:rsidR="00BC45AC" w:rsidRPr="009C5807" w:rsidRDefault="00BC45AC" w:rsidP="00BC45AC">
            <w:pPr>
              <w:pStyle w:val="TAH"/>
              <w:rPr>
                <w:rFonts w:cs="Arial"/>
                <w:snapToGrid w:val="0"/>
              </w:rPr>
            </w:pPr>
            <w:r>
              <w:t>T</w:t>
            </w:r>
            <w:r>
              <w:rPr>
                <w:vertAlign w:val="subscript"/>
              </w:rPr>
              <w:t>measure,EUTRAN_RedCap</w:t>
            </w:r>
            <w:r>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1AC0381A" w14:textId="77777777" w:rsidR="00BC45AC" w:rsidRDefault="00BC45AC" w:rsidP="00BC45AC">
            <w:pPr>
              <w:pStyle w:val="TAH"/>
              <w:rPr>
                <w:rFonts w:cs="Arial"/>
                <w:vertAlign w:val="subscript"/>
              </w:rPr>
            </w:pPr>
            <w:r>
              <w:t>T</w:t>
            </w:r>
            <w:r>
              <w:rPr>
                <w:vertAlign w:val="subscript"/>
              </w:rPr>
              <w:t>evaluate,EUTRAN_RedCap</w:t>
            </w:r>
          </w:p>
          <w:p w14:paraId="6770E76E" w14:textId="5B350C45" w:rsidR="00BC45AC" w:rsidRPr="009C5807" w:rsidRDefault="00BC45AC" w:rsidP="00BC45AC">
            <w:pPr>
              <w:pStyle w:val="TAH"/>
              <w:rPr>
                <w:rFonts w:cs="Arial"/>
              </w:rPr>
            </w:pPr>
            <w:r>
              <w:rPr>
                <w:rFonts w:cs="Arial"/>
              </w:rPr>
              <w:t>[s] (number of DRX cycles)</w:t>
            </w:r>
          </w:p>
        </w:tc>
      </w:tr>
      <w:tr w:rsidR="00D808CB" w:rsidRPr="009C5807" w14:paraId="5ABC7422"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58"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3"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4"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58"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3"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4"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58"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3"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4"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BC45AC">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58"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3"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4"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30pt;height:28pt;mso-width-percent:0;mso-height-percent:0;mso-width-percent:0;mso-height-percent:0" o:ole="">
                  <v:imagedata r:id="rId13" o:title=""/>
                </v:shape>
                <o:OLEObject Type="Embed" ProgID="Equation.3" ShapeID="_x0000_i1026" DrawAspect="Content" ObjectID="_1797867038"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02275613" w:rsidR="00FF5110" w:rsidRDefault="00807F52" w:rsidP="005145F6">
            <w:pPr>
              <w:pStyle w:val="TAN"/>
            </w:pPr>
            <w:r w:rsidRPr="00691C10">
              <w:t xml:space="preserve">NOTE 2: The eDRX_IDLE cycle lengths are as specified in Section 10.5.5.32 of TS 24.008 </w:t>
            </w:r>
            <w:r>
              <w:rPr>
                <w:rFonts w:hint="eastAsia"/>
                <w:lang w:eastAsia="zh-CN"/>
              </w:rPr>
              <w:t>[39]</w:t>
            </w:r>
            <w:r w:rsidRPr="00691C10">
              <w:t>.</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0B972F3E" w14:textId="7B501DC1" w:rsidR="00206847" w:rsidRPr="001104D5" w:rsidRDefault="00206847" w:rsidP="00206847">
      <w:pPr>
        <w:pStyle w:val="B10"/>
        <w:rPr>
          <w:lang w:eastAsia="zh-CN"/>
        </w:rPr>
      </w:pPr>
      <w:r w:rsidRPr="001104D5">
        <w:rPr>
          <w:noProof/>
          <w:lang w:eastAsia="zh-CN"/>
        </w:rPr>
        <w:t>-</w:t>
      </w:r>
      <w:r w:rsidRPr="001104D5">
        <w:rPr>
          <w:noProof/>
          <w:lang w:eastAsia="zh-CN"/>
        </w:rPr>
        <w:tab/>
      </w:r>
      <w:r w:rsidRPr="001104D5">
        <w:rPr>
          <w:lang w:eastAsia="zh-CN"/>
        </w:rPr>
        <w:t xml:space="preserve">UE is configured with </w:t>
      </w:r>
      <w:r w:rsidRPr="001104D5">
        <w:rPr>
          <w:i/>
          <w:iCs/>
          <w:lang w:eastAsia="zh-CN"/>
        </w:rPr>
        <w:t>stationaryMobilityEvaluation</w:t>
      </w:r>
      <w:r w:rsidRPr="001104D5" w:rsidDel="004B26EA">
        <w:rPr>
          <w:i/>
          <w:iCs/>
          <w:lang w:eastAsia="zh-CN"/>
        </w:rPr>
        <w:t xml:space="preserve"> </w:t>
      </w:r>
      <w:r w:rsidRPr="001104D5">
        <w:rPr>
          <w:lang w:eastAsia="zh-CN"/>
        </w:rPr>
        <w:t>[2] criterion</w:t>
      </w:r>
      <w:r>
        <w:rPr>
          <w:lang w:eastAsia="zh-CN"/>
        </w:rPr>
        <w:t xml:space="preserve"> and UE is not configured with </w:t>
      </w:r>
      <w:r w:rsidRPr="001104D5">
        <w:rPr>
          <w:i/>
          <w:noProof/>
          <w:lang w:eastAsia="zh-CN"/>
        </w:rPr>
        <w:t xml:space="preserve">cellEdgeEvaluationWhileStationary </w:t>
      </w:r>
      <w:r w:rsidRPr="001104D5">
        <w:rPr>
          <w:lang w:eastAsia="zh-CN"/>
        </w:rPr>
        <w:t xml:space="preserve">[2] criterion and UE has fulfilled </w:t>
      </w:r>
      <w:r>
        <w:rPr>
          <w:lang w:eastAsia="zh-CN"/>
        </w:rPr>
        <w:t xml:space="preserve">the </w:t>
      </w:r>
      <w:r w:rsidRPr="001104D5">
        <w:rPr>
          <w:i/>
          <w:iCs/>
          <w:lang w:eastAsia="zh-CN"/>
        </w:rPr>
        <w:t>stationaryMobilityEvaluation</w:t>
      </w:r>
      <w:r w:rsidRPr="001104D5" w:rsidDel="004B26EA">
        <w:rPr>
          <w:i/>
          <w:iCs/>
          <w:lang w:eastAsia="zh-CN"/>
        </w:rPr>
        <w:t xml:space="preserve"> </w:t>
      </w:r>
      <w:r w:rsidRPr="001104D5">
        <w:rPr>
          <w:lang w:eastAsia="zh-CN"/>
        </w:rPr>
        <w:t xml:space="preserve">[2] criterion, or </w:t>
      </w:r>
    </w:p>
    <w:p w14:paraId="4359F5ED" w14:textId="41FC180B" w:rsidR="00F87F95" w:rsidRPr="0039265E" w:rsidRDefault="00206847" w:rsidP="00206847">
      <w:pPr>
        <w:pStyle w:val="B10"/>
      </w:pPr>
      <w:r w:rsidRPr="001104D5">
        <w:rPr>
          <w:noProof/>
          <w:lang w:eastAsia="zh-CN"/>
        </w:rPr>
        <w:t>-</w:t>
      </w:r>
      <w:r w:rsidRPr="001104D5">
        <w:rPr>
          <w:noProof/>
          <w:lang w:eastAsia="zh-CN"/>
        </w:rPr>
        <w:tab/>
      </w:r>
      <w:r w:rsidRPr="001104D5">
        <w:rPr>
          <w:lang w:eastAsia="zh-CN"/>
        </w:rPr>
        <w:t xml:space="preserve">UE is configured with both </w:t>
      </w:r>
      <w:r w:rsidRPr="001104D5">
        <w:rPr>
          <w:i/>
          <w:noProof/>
          <w:lang w:eastAsia="zh-CN"/>
        </w:rPr>
        <w:t xml:space="preserve">stationaryMobilityEvaluation </w:t>
      </w:r>
      <w:r w:rsidRPr="001104D5">
        <w:rPr>
          <w:lang w:eastAsia="zh-CN"/>
        </w:rPr>
        <w:t xml:space="preserve">[2] criterion and </w:t>
      </w:r>
      <w:r w:rsidRPr="001104D5">
        <w:rPr>
          <w:i/>
          <w:noProof/>
          <w:lang w:eastAsia="zh-CN"/>
        </w:rPr>
        <w:t xml:space="preserve">cellEdgeEvaluationWhileStationary </w:t>
      </w:r>
      <w:r w:rsidRPr="001104D5">
        <w:rPr>
          <w:lang w:eastAsia="zh-CN"/>
        </w:rPr>
        <w:t xml:space="preserve">[2] criterion and </w:t>
      </w:r>
      <w:r w:rsidRPr="001104D5">
        <w:rPr>
          <w:i/>
          <w:lang w:eastAsia="zh-CN"/>
        </w:rPr>
        <w:t xml:space="preserve">combineRelaxedMeasCondition2 </w:t>
      </w:r>
      <w:r w:rsidRPr="001104D5">
        <w:rPr>
          <w:lang w:eastAsia="zh-CN"/>
        </w:rPr>
        <w:t xml:space="preserve">[2] </w:t>
      </w:r>
      <w:r>
        <w:rPr>
          <w:lang w:eastAsia="zh-CN"/>
        </w:rPr>
        <w:t xml:space="preserve">is </w:t>
      </w:r>
      <w:r w:rsidRPr="001104D5">
        <w:rPr>
          <w:lang w:eastAsia="zh-CN"/>
        </w:rPr>
        <w:t xml:space="preserve">not configured, and UE has fulfilled only the </w:t>
      </w:r>
      <w:r w:rsidRPr="001104D5">
        <w:rPr>
          <w:i/>
          <w:noProof/>
          <w:lang w:eastAsia="zh-CN"/>
        </w:rPr>
        <w:t xml:space="preserve">stationaryMobilityEvaluation </w:t>
      </w:r>
      <w:r w:rsidRPr="001104D5">
        <w:rPr>
          <w:lang w:eastAsia="zh-CN"/>
        </w:rPr>
        <w:t>[2]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3A1DC0CA" w:rsidR="001E1993" w:rsidRPr="009C5807" w:rsidRDefault="007B61D0"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2279CD78" w:rsidR="001E1993" w:rsidRPr="00806346" w:rsidRDefault="00383DF6"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7" w:name="OLE_LINK13"/>
            <w:bookmarkStart w:id="48"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7"/>
            <w:bookmarkEnd w:id="48"/>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277B514F" w14:textId="4B926548" w:rsidR="00206847" w:rsidRPr="007C4A8A" w:rsidRDefault="00206847" w:rsidP="00206847">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16D0E263" w14:textId="4A4451D9" w:rsidR="00F87F95" w:rsidRDefault="00206847" w:rsidP="00206847">
      <w:pPr>
        <w:pStyle w:val="B10"/>
      </w:pPr>
      <w:r w:rsidRPr="007C4A8A">
        <w:rPr>
          <w:lang w:eastAsia="zh-CN"/>
        </w:rPr>
        <w:t>-</w:t>
      </w:r>
      <w:r w:rsidRPr="007C4A8A">
        <w:rPr>
          <w:lang w:eastAsia="zh-CN"/>
        </w:rPr>
        <w:tab/>
        <w:t>less than 4 hours have passed since measurements for cell reselection were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A04D1BE" w:rsidR="00F87F95" w:rsidRDefault="00206847" w:rsidP="00F87F95">
      <w:pPr>
        <w:pStyle w:val="B10"/>
      </w:pPr>
      <w:r w:rsidRPr="007C4A8A">
        <w:rPr>
          <w:noProof/>
          <w:lang w:eastAsia="zh-CN"/>
        </w:rPr>
        <w:t>-</w:t>
      </w:r>
      <w:r w:rsidRPr="007C4A8A">
        <w:rPr>
          <w:noProof/>
          <w:lang w:eastAsia="zh-CN"/>
        </w:rPr>
        <w:tab/>
        <w:t xml:space="preserve">UE is configured with </w:t>
      </w:r>
      <w:r w:rsidRPr="007C4A8A">
        <w:rPr>
          <w:i/>
          <w:iCs/>
          <w:lang w:eastAsia="zh-CN"/>
        </w:rPr>
        <w:t xml:space="preserve">stationaryMobilityEvaluation </w:t>
      </w:r>
      <w:r w:rsidRPr="007C4A8A">
        <w:rPr>
          <w:iCs/>
          <w:lang w:eastAsia="zh-CN"/>
        </w:rPr>
        <w:t xml:space="preserve">[2] </w:t>
      </w:r>
      <w:r w:rsidRPr="007C4A8A">
        <w:rPr>
          <w:lang w:eastAsia="zh-CN"/>
        </w:rPr>
        <w:t xml:space="preserve">and </w:t>
      </w:r>
      <w:r w:rsidRPr="007C4A8A">
        <w:rPr>
          <w:i/>
          <w:noProof/>
          <w:lang w:eastAsia="zh-CN"/>
        </w:rPr>
        <w:t xml:space="preserve">cellEdgeEvaluationWhileStationary </w:t>
      </w:r>
      <w:r w:rsidRPr="007C4A8A">
        <w:rPr>
          <w:lang w:eastAsia="zh-CN"/>
        </w:rPr>
        <w:t>[2] criterion, and UE has fulfilled 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6DAC0092" w:rsidR="00F87F95" w:rsidRPr="0082197E" w:rsidRDefault="00206847" w:rsidP="00206847">
      <w:pPr>
        <w:pStyle w:val="B10"/>
        <w:rPr>
          <w:noProof/>
        </w:rPr>
      </w:pPr>
      <w:r>
        <w:rPr>
          <w:noProof/>
        </w:rPr>
        <w:t>-</w:t>
      </w:r>
      <w:r>
        <w:rPr>
          <w:noProof/>
        </w:rPr>
        <w:tab/>
      </w:r>
      <w:r w:rsidR="00F87F95" w:rsidRPr="00D07D26">
        <w:rPr>
          <w:noProof/>
        </w:rPr>
        <w:t xml:space="preserve">UE is configured with </w:t>
      </w:r>
      <w:r w:rsidR="00F87F95" w:rsidRPr="00BE52BB">
        <w:rPr>
          <w:rFonts w:eastAsia="SimSun"/>
          <w:i/>
          <w:iCs/>
          <w:noProof/>
          <w:lang w:eastAsia="en-US"/>
        </w:rPr>
        <w:t>cellEdgeEvaluation</w:t>
      </w:r>
      <w:r w:rsidR="00F87F95" w:rsidRPr="0082197E">
        <w:rPr>
          <w:noProof/>
        </w:rPr>
        <w:t xml:space="preserve"> </w:t>
      </w:r>
      <w:r w:rsidR="00F87F95" w:rsidRPr="00D07D26">
        <w:rPr>
          <w:noProof/>
        </w:rPr>
        <w:t>[2] criterion and UE has fulfilled that criterion, and</w:t>
      </w:r>
    </w:p>
    <w:p w14:paraId="3AB5566C" w14:textId="65EF2CAE" w:rsidR="00F87F95" w:rsidRPr="00D07D26" w:rsidRDefault="00206847" w:rsidP="00206847">
      <w:pPr>
        <w:pStyle w:val="B10"/>
      </w:pPr>
      <w:r>
        <w:rPr>
          <w:lang w:eastAsia="zh-CN"/>
        </w:rPr>
        <w:t>-</w:t>
      </w:r>
      <w:r>
        <w:rPr>
          <w:lang w:eastAsia="zh-CN"/>
        </w:rPr>
        <w:tab/>
      </w:r>
      <w:r w:rsidRPr="007C4A8A">
        <w:rPr>
          <w:lang w:eastAsia="zh-CN"/>
        </w:rPr>
        <w:t xml:space="preserve">UE is configured with </w:t>
      </w:r>
      <w:r w:rsidRPr="007C4A8A">
        <w:rPr>
          <w:i/>
          <w:iCs/>
          <w:lang w:eastAsia="zh-CN"/>
        </w:rPr>
        <w:t>stationaryMobilityEvaluation</w:t>
      </w:r>
      <w:r w:rsidRPr="007C4A8A" w:rsidDel="00545A00">
        <w:rPr>
          <w:i/>
          <w:iCs/>
          <w:lang w:eastAsia="zh-CN"/>
        </w:rPr>
        <w:t xml:space="preserve">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0971FCA" w:rsidR="00F87F95" w:rsidRPr="00D07D26" w:rsidRDefault="0080399D" w:rsidP="0080399D">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51B8DE02" w14:textId="2391F411" w:rsidR="00F87F95" w:rsidRPr="0082197E" w:rsidRDefault="0080399D" w:rsidP="0080399D">
      <w:pPr>
        <w:pStyle w:val="B10"/>
      </w:pPr>
      <w:r>
        <w:rPr>
          <w:lang w:eastAsia="zh-CN"/>
        </w:rPr>
        <w:t>-</w:t>
      </w:r>
      <w:r>
        <w:rPr>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[2] criterion, and has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1DD4B369" w:rsidR="00F87F95" w:rsidRPr="0082197E" w:rsidRDefault="001505D1" w:rsidP="008C090A">
      <w:pPr>
        <w:pStyle w:val="B10"/>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stationaryMobilityEvaluation </w:t>
      </w:r>
      <w:r w:rsidRPr="007C4A8A">
        <w:rPr>
          <w:lang w:eastAsia="zh-CN"/>
        </w:rPr>
        <w:t xml:space="preserve">[2] criterion and has also fulfilled that criterion, or UE is configured with both </w:t>
      </w:r>
      <w:r w:rsidRPr="007C4A8A">
        <w:rPr>
          <w:i/>
          <w:noProof/>
          <w:lang w:eastAsia="zh-CN"/>
        </w:rPr>
        <w:t xml:space="preserve">stationaryMobilityEvaluation </w:t>
      </w:r>
      <w:r w:rsidRPr="007C4A8A">
        <w:rPr>
          <w:lang w:eastAsia="zh-CN"/>
        </w:rPr>
        <w:t xml:space="preserve">[2] criterion and </w:t>
      </w:r>
      <w:r w:rsidRPr="007C4A8A">
        <w:rPr>
          <w:i/>
          <w:noProof/>
          <w:lang w:eastAsia="zh-CN"/>
        </w:rPr>
        <w:t xml:space="preserve">cellEdgeEvaluationWhileStationary </w:t>
      </w:r>
      <w:r w:rsidRPr="007C4A8A">
        <w:rPr>
          <w:lang w:eastAsia="zh-CN"/>
        </w:rPr>
        <w:t xml:space="preserve">[2] criterion and </w:t>
      </w:r>
      <w:r w:rsidRPr="007C4A8A">
        <w:rPr>
          <w:i/>
          <w:lang w:eastAsia="zh-CN"/>
        </w:rPr>
        <w:t xml:space="preserve">combineRelaxedMeasCondition2 </w:t>
      </w:r>
      <w:r w:rsidRPr="007C4A8A">
        <w:rPr>
          <w:lang w:eastAsia="zh-CN"/>
        </w:rPr>
        <w:t xml:space="preserve">[2] </w:t>
      </w:r>
      <w:r>
        <w:rPr>
          <w:lang w:eastAsia="zh-CN"/>
        </w:rPr>
        <w:t xml:space="preserve">is </w:t>
      </w:r>
      <w:r w:rsidRPr="007C4A8A">
        <w:rPr>
          <w:lang w:eastAsia="zh-CN"/>
        </w:rPr>
        <w:t xml:space="preserve">not configured, and UE has fulfilled </w:t>
      </w:r>
      <w:r w:rsidRPr="007C4A8A">
        <w:rPr>
          <w:i/>
          <w:noProof/>
          <w:lang w:eastAsia="zh-CN"/>
        </w:rPr>
        <w:t xml:space="preserve">stationaryMobilityEvaluation </w:t>
      </w:r>
      <w:r w:rsidRPr="007C4A8A">
        <w:rPr>
          <w:lang w:eastAsia="zh-CN"/>
        </w:rPr>
        <w:t>[2] criteria</w:t>
      </w:r>
    </w:p>
    <w:p w14:paraId="5F7C99D8" w14:textId="77777777" w:rsidR="00F87F95" w:rsidRPr="0082197E" w:rsidRDefault="00F87F95" w:rsidP="00F87F95">
      <w:r w:rsidRPr="0082197E">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56F0947" w14:textId="77777777" w:rsidR="001505D1" w:rsidRPr="007C4A8A" w:rsidRDefault="001505D1" w:rsidP="001505D1">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lowMobilityEvaluation</w:t>
      </w:r>
      <w:r w:rsidRPr="007C4A8A" w:rsidDel="004B26EA">
        <w:rPr>
          <w:i/>
          <w:iCs/>
          <w:lang w:eastAsia="zh-CN"/>
        </w:rPr>
        <w:t xml:space="preserve"> </w:t>
      </w:r>
      <w:r w:rsidRPr="007C4A8A">
        <w:rPr>
          <w:lang w:eastAsia="zh-CN"/>
        </w:rPr>
        <w:t xml:space="preserve">[2] criterion </w:t>
      </w:r>
      <w:r>
        <w:rPr>
          <w:lang w:eastAsia="zh-CN"/>
        </w:rPr>
        <w:t xml:space="preserve">and UE is not configured with </w:t>
      </w:r>
      <w:r w:rsidRPr="007C4A8A">
        <w:rPr>
          <w:i/>
          <w:iCs/>
          <w:lang w:eastAsia="zh-CN"/>
        </w:rPr>
        <w:t xml:space="preserve">cellEdgeEvaluation </w:t>
      </w:r>
      <w:r w:rsidRPr="007C4A8A">
        <w:rPr>
          <w:lang w:eastAsia="zh-CN"/>
        </w:rPr>
        <w:t>[2] criterion and UE has fulfilled</w:t>
      </w:r>
      <w:r>
        <w:rPr>
          <w:lang w:eastAsia="zh-CN"/>
        </w:rPr>
        <w:t xml:space="preserve"> the </w:t>
      </w:r>
      <w:r w:rsidRPr="007C4A8A">
        <w:rPr>
          <w:i/>
          <w:iCs/>
          <w:lang w:eastAsia="zh-CN"/>
        </w:rPr>
        <w:t>lowMobilityEvaluation</w:t>
      </w:r>
      <w:r w:rsidRPr="007C4A8A" w:rsidDel="004B26EA">
        <w:rPr>
          <w:i/>
          <w:iCs/>
          <w:lang w:eastAsia="zh-CN"/>
        </w:rPr>
        <w:t xml:space="preserve"> </w:t>
      </w:r>
      <w:r w:rsidRPr="007C4A8A">
        <w:rPr>
          <w:lang w:eastAsia="zh-CN"/>
        </w:rPr>
        <w:t xml:space="preserve">[2] criterion, or </w:t>
      </w:r>
    </w:p>
    <w:p w14:paraId="23F9D095" w14:textId="1FC3D30B" w:rsidR="00B22936" w:rsidRPr="0039265E" w:rsidRDefault="001505D1" w:rsidP="001505D1">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4B26E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criterion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lowMobilityEvaluation</w:t>
      </w:r>
      <w:r w:rsidRPr="007C4A8A" w:rsidDel="004B26EA">
        <w:rPr>
          <w:i/>
          <w:iCs/>
          <w:lang w:eastAsia="zh-CN"/>
        </w:rPr>
        <w:t xml:space="preserve"> </w:t>
      </w:r>
      <w:r w:rsidRPr="007C4A8A">
        <w:rPr>
          <w:lang w:eastAsia="zh-CN"/>
        </w:rPr>
        <w:t>[2] criterion.</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50352882"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EAEE34F"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35CC3508" w:rsidR="00B22936" w:rsidRPr="009C5807" w:rsidRDefault="003E7E14"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61B55D6" w:rsidR="001A2053" w:rsidRPr="00806346" w:rsidRDefault="00481356"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0C755843" w14:textId="77777777"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 xml:space="preserve">UE is configured with </w:t>
      </w:r>
      <w:r w:rsidRPr="007C4A8A">
        <w:rPr>
          <w:i/>
          <w:iCs/>
          <w:lang w:eastAsia="zh-CN"/>
        </w:rPr>
        <w:t xml:space="preserve">cellEdgeEvaluation </w:t>
      </w:r>
      <w:r w:rsidRPr="007C4A8A">
        <w:rPr>
          <w:lang w:eastAsia="zh-CN"/>
        </w:rPr>
        <w:t>[2] criterion</w:t>
      </w:r>
      <w:r w:rsidRPr="007C74C1">
        <w:rPr>
          <w:lang w:eastAsia="zh-CN"/>
        </w:rPr>
        <w:t xml:space="preserve"> </w:t>
      </w:r>
      <w:r>
        <w:rPr>
          <w:lang w:eastAsia="zh-CN"/>
        </w:rPr>
        <w:t xml:space="preserve">and UE is not configured with </w:t>
      </w:r>
      <w:r w:rsidRPr="007C4A8A">
        <w:rPr>
          <w:i/>
          <w:iCs/>
          <w:lang w:eastAsia="zh-CN"/>
        </w:rPr>
        <w:t>lowMobilityEvaluation</w:t>
      </w:r>
      <w:r w:rsidRPr="007C4A8A" w:rsidDel="001B7A6A">
        <w:rPr>
          <w:i/>
          <w:iCs/>
          <w:lang w:eastAsia="zh-CN"/>
        </w:rPr>
        <w:t xml:space="preserve"> </w:t>
      </w:r>
      <w:r w:rsidRPr="007C4A8A">
        <w:rPr>
          <w:lang w:eastAsia="zh-CN"/>
        </w:rPr>
        <w:t>[2] criterion and UE has fulfilled</w:t>
      </w:r>
      <w:r>
        <w:rPr>
          <w:lang w:eastAsia="zh-CN"/>
        </w:rPr>
        <w:t xml:space="preserve"> the </w:t>
      </w:r>
      <w:r w:rsidRPr="007C4A8A">
        <w:rPr>
          <w:i/>
          <w:iCs/>
          <w:lang w:eastAsia="zh-CN"/>
        </w:rPr>
        <w:t xml:space="preserve">cellEdgeEvaluation </w:t>
      </w:r>
      <w:r w:rsidRPr="007C4A8A">
        <w:rPr>
          <w:lang w:eastAsia="zh-CN"/>
        </w:rPr>
        <w:t xml:space="preserve">[2] criterion, or </w:t>
      </w:r>
    </w:p>
    <w:p w14:paraId="3B4AA3A0" w14:textId="0CC7BE83" w:rsidR="00B22936" w:rsidRPr="0039265E" w:rsidRDefault="007125D0" w:rsidP="007125D0">
      <w:pPr>
        <w:pStyle w:val="B10"/>
      </w:pPr>
      <w:r w:rsidRPr="007C4A8A">
        <w:rPr>
          <w:noProof/>
          <w:lang w:eastAsia="zh-CN"/>
        </w:rPr>
        <w:t>-</w:t>
      </w:r>
      <w:r w:rsidRPr="007C4A8A">
        <w:rPr>
          <w:noProof/>
          <w:lang w:eastAsia="zh-CN"/>
        </w:rPr>
        <w:tab/>
      </w:r>
      <w:r w:rsidRPr="007C4A8A">
        <w:rPr>
          <w:lang w:eastAsia="zh-CN"/>
        </w:rPr>
        <w:t xml:space="preserve">UE is configured with both </w:t>
      </w:r>
      <w:r w:rsidRPr="007C4A8A">
        <w:rPr>
          <w:i/>
          <w:iCs/>
          <w:lang w:eastAsia="zh-CN"/>
        </w:rPr>
        <w:t>lowMobilityEvaluation</w:t>
      </w:r>
      <w:r w:rsidRPr="007C4A8A" w:rsidDel="001B7A6A">
        <w:rPr>
          <w:i/>
          <w:iCs/>
          <w:lang w:eastAsia="zh-CN"/>
        </w:rPr>
        <w:t xml:space="preserve"> </w:t>
      </w:r>
      <w:r w:rsidRPr="007C4A8A">
        <w:rPr>
          <w:lang w:eastAsia="zh-CN"/>
        </w:rPr>
        <w:t xml:space="preserve">[2] criterion and </w:t>
      </w:r>
      <w:r w:rsidRPr="007C4A8A">
        <w:rPr>
          <w:i/>
          <w:iCs/>
          <w:lang w:eastAsia="zh-CN"/>
        </w:rPr>
        <w:t xml:space="preserve">cellEdgeEvaluation </w:t>
      </w:r>
      <w:r w:rsidRPr="007C4A8A">
        <w:rPr>
          <w:lang w:eastAsia="zh-CN"/>
        </w:rPr>
        <w:t xml:space="preserve">[2] criteria and </w:t>
      </w:r>
      <w:r w:rsidRPr="007C4A8A">
        <w:rPr>
          <w:i/>
          <w:lang w:eastAsia="zh-CN"/>
        </w:rPr>
        <w:t>combineRelaxedMeasCondition</w:t>
      </w:r>
      <w:r w:rsidRPr="007C4A8A">
        <w:rPr>
          <w:rFonts w:hint="eastAsia"/>
          <w:lang w:eastAsia="zh-CN"/>
        </w:rPr>
        <w:t xml:space="preserve"> </w:t>
      </w:r>
      <w:r w:rsidRPr="007C4A8A">
        <w:rPr>
          <w:lang w:eastAsia="zh-CN"/>
        </w:rPr>
        <w:t xml:space="preserve">[2] </w:t>
      </w:r>
      <w:r>
        <w:rPr>
          <w:lang w:eastAsia="zh-CN"/>
        </w:rPr>
        <w:t xml:space="preserve">is </w:t>
      </w:r>
      <w:r w:rsidRPr="007C4A8A">
        <w:rPr>
          <w:lang w:eastAsia="zh-CN"/>
        </w:rPr>
        <w:t xml:space="preserve">not configured, and UE has fulfilled only the </w:t>
      </w:r>
      <w:r w:rsidRPr="007C4A8A">
        <w:rPr>
          <w:i/>
          <w:iCs/>
          <w:lang w:eastAsia="zh-CN"/>
        </w:rPr>
        <w:t xml:space="preserve">cellEdgeEvaluation </w:t>
      </w:r>
      <w:r w:rsidRPr="007C4A8A">
        <w:rPr>
          <w:lang w:eastAsia="zh-CN"/>
        </w:rPr>
        <w:t>[2]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1BB4D806"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6445F247" w:rsidR="00B22936"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11B8DC18" w:rsidR="00B22936" w:rsidRPr="009C5807" w:rsidRDefault="00AB4E99"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BE0472D" w:rsidR="00B22936" w:rsidRPr="00806346" w:rsidRDefault="00AB4E99"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7C1F9431" w14:textId="314CF663" w:rsidR="007125D0" w:rsidRPr="007C4A8A" w:rsidRDefault="007125D0" w:rsidP="007125D0">
      <w:pPr>
        <w:pStyle w:val="B10"/>
        <w:rPr>
          <w:lang w:eastAsia="zh-CN"/>
        </w:rPr>
      </w:pPr>
      <w:r w:rsidRPr="007C4A8A">
        <w:rPr>
          <w:noProof/>
          <w:lang w:eastAsia="zh-CN"/>
        </w:rPr>
        <w:t>-</w:t>
      </w:r>
      <w:r w:rsidRPr="007C4A8A">
        <w:rPr>
          <w:noProof/>
          <w:lang w:eastAsia="zh-CN"/>
        </w:rPr>
        <w:tab/>
      </w:r>
      <w:r w:rsidRPr="007C4A8A">
        <w:rPr>
          <w:lang w:eastAsia="zh-CN"/>
        </w:rPr>
        <w:t>both criteria</w:t>
      </w:r>
      <w:r>
        <w:rPr>
          <w:lang w:eastAsia="zh-CN"/>
        </w:rPr>
        <w:t xml:space="preserve"> are fulfilled</w:t>
      </w:r>
      <w:r w:rsidRPr="007C4A8A">
        <w:rPr>
          <w:lang w:eastAsia="zh-CN"/>
        </w:rPr>
        <w:t>, and</w:t>
      </w:r>
    </w:p>
    <w:p w14:paraId="44AEF879" w14:textId="7094EF01" w:rsidR="00B22936" w:rsidRDefault="007125D0" w:rsidP="007125D0">
      <w:pPr>
        <w:pStyle w:val="B10"/>
        <w:rPr>
          <w:rFonts w:eastAsiaTheme="minorEastAsia"/>
        </w:rPr>
      </w:pPr>
      <w:r w:rsidRPr="007C4A8A">
        <w:rPr>
          <w:rFonts w:eastAsia="Malgun Gothic"/>
          <w:lang w:eastAsia="zh-CN"/>
        </w:rPr>
        <w:t>-</w:t>
      </w:r>
      <w:r w:rsidRPr="007C4A8A">
        <w:rPr>
          <w:rFonts w:eastAsia="Malgun Gothic"/>
          <w:lang w:eastAsia="zh-CN"/>
        </w:rPr>
        <w:tab/>
        <w:t>less than 1 hour have passed since measurements for cell reselection were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1CA1FEAA" w:rsidR="00F87F95" w:rsidRDefault="007125D0" w:rsidP="00F87F95">
      <w:pPr>
        <w:pStyle w:val="B10"/>
      </w:pPr>
      <w:r w:rsidRPr="00FA3FB8">
        <w:rPr>
          <w:noProof/>
          <w:lang w:eastAsia="zh-CN"/>
        </w:rPr>
        <w:t>-</w:t>
      </w:r>
      <w:r w:rsidRPr="00FA3FB8">
        <w:rPr>
          <w:noProof/>
        </w:rPr>
        <w:tab/>
      </w:r>
      <w:r w:rsidRPr="00FA3FB8">
        <w:t xml:space="preserve">UE is configured with </w:t>
      </w:r>
      <w:r w:rsidRPr="00FA3FB8">
        <w:rPr>
          <w:i/>
          <w:iCs/>
        </w:rPr>
        <w:t>stationaryMobilityEvaluation</w:t>
      </w:r>
      <w:r w:rsidRPr="00FA3FB8" w:rsidDel="004B26EA">
        <w:rPr>
          <w:i/>
          <w:iCs/>
        </w:rPr>
        <w:t xml:space="preserve"> </w:t>
      </w:r>
      <w:r w:rsidRPr="00FA3FB8">
        <w:t xml:space="preserve">[2] criterion </w:t>
      </w:r>
      <w:r>
        <w:t xml:space="preserve">and UE is not configured with </w:t>
      </w:r>
      <w:r w:rsidRPr="00FA3FB8">
        <w:rPr>
          <w:i/>
          <w:noProof/>
        </w:rPr>
        <w:t xml:space="preserve">cellEdgeEvaluationWhileStationary </w:t>
      </w:r>
      <w:r w:rsidRPr="00FA3FB8">
        <w:t xml:space="preserve">[2] criterion and UE has fulfilled </w:t>
      </w:r>
      <w:r>
        <w:t xml:space="preserve">the </w:t>
      </w:r>
      <w:r w:rsidRPr="00FA3FB8">
        <w:rPr>
          <w:i/>
          <w:iCs/>
        </w:rPr>
        <w:t>stationaryMobilityEvaluation</w:t>
      </w:r>
      <w:r w:rsidRPr="00FA3FB8" w:rsidDel="004B26EA">
        <w:rPr>
          <w:i/>
          <w:iCs/>
        </w:rPr>
        <w:t xml:space="preserve"> </w:t>
      </w:r>
      <w:r w:rsidRPr="00FA3FB8">
        <w:t>[2] criterion, or</w:t>
      </w:r>
      <w:r w:rsidR="00F87F95" w:rsidRPr="00C33767">
        <w:t xml:space="preserve">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1F3A7A" w:rsidRPr="00AD5C2C" w14:paraId="71553B00" w14:textId="77777777" w:rsidTr="001A7477">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65BA7B76" w14:textId="77777777" w:rsidR="001F3A7A" w:rsidRPr="00AD5C2C" w:rsidRDefault="001F3A7A" w:rsidP="001A7477">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E1F49C4" w14:textId="77777777" w:rsidR="001F3A7A" w:rsidRPr="00AD5C2C" w:rsidRDefault="001F3A7A" w:rsidP="001A7477">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15DAD42" w14:textId="77777777" w:rsidR="001F3A7A" w:rsidRPr="00AD5C2C" w:rsidRDefault="001F3A7A" w:rsidP="001A7477">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11CC9AA4" w14:textId="77777777" w:rsidR="001F3A7A" w:rsidRPr="00AD5C2C" w:rsidRDefault="001F3A7A" w:rsidP="001A7477">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1F3A7A" w:rsidRPr="00AD5C2C" w14:paraId="7D55446C"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C55C65" w14:textId="77777777" w:rsidR="001F3A7A" w:rsidRPr="00AD5C2C" w:rsidRDefault="001F3A7A" w:rsidP="001A7477">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47767006" w14:textId="049FEA60" w:rsidR="001F3A7A" w:rsidRPr="0082197E" w:rsidRDefault="001F3A7A" w:rsidP="001A7477">
            <w:pPr>
              <w:pStyle w:val="TAC"/>
              <w:rPr>
                <w:lang w:val="sv-SE"/>
              </w:rPr>
            </w:pPr>
            <w:r>
              <w:rPr>
                <w:lang w:val="sv-SE"/>
              </w:rPr>
              <w:t>11.52</w:t>
            </w:r>
            <w:r w:rsidRPr="0082197E">
              <w:rPr>
                <w:lang w:val="sv-SE"/>
              </w:rPr>
              <w:t xml:space="preserve"> x </w:t>
            </w:r>
            <w:r w:rsidRPr="0082197E">
              <w:rPr>
                <w:rFonts w:cs="Arial"/>
                <w:lang w:val="sv-SE"/>
              </w:rPr>
              <w:t>1.5 x K</w:t>
            </w:r>
            <w:r>
              <w:rPr>
                <w:rFonts w:cs="Arial"/>
                <w:lang w:val="sv-SE"/>
              </w:rPr>
              <w:t>3</w:t>
            </w:r>
            <w:r w:rsidRPr="0082197E">
              <w:rPr>
                <w:lang w:val="sv-SE"/>
              </w:rPr>
              <w:t>(</w:t>
            </w:r>
            <w:r>
              <w:rPr>
                <w:lang w:val="sv-SE"/>
              </w:rPr>
              <w:t>36</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46E39" w14:textId="30A0C7CB" w:rsidR="001F3A7A" w:rsidRPr="0082197E" w:rsidRDefault="001F3A7A" w:rsidP="001A7477">
            <w:pPr>
              <w:pStyle w:val="TAC"/>
              <w:rPr>
                <w:lang w:val="sv-SE"/>
              </w:rPr>
            </w:pPr>
            <w:r>
              <w:rPr>
                <w:lang w:val="sv-SE"/>
              </w:rPr>
              <w:t>1.28</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4</w:t>
            </w:r>
            <w:r w:rsidRPr="0082197E">
              <w:rPr>
                <w:lang w:val="sv-SE"/>
              </w:rPr>
              <w:t xml:space="preserve"> x </w:t>
            </w:r>
            <w:r w:rsidRPr="0082197E">
              <w:rPr>
                <w:rFonts w:cs="Arial"/>
                <w:lang w:val="sv-SE"/>
              </w:rPr>
              <w:t>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5F54498" w14:textId="3ACD0DDE"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1.5 x K</w:t>
            </w:r>
            <w:r>
              <w:rPr>
                <w:rFonts w:cs="Arial"/>
                <w:lang w:val="sv-SE"/>
              </w:rPr>
              <w:t>3</w:t>
            </w:r>
            <w:r w:rsidRPr="0082197E">
              <w:rPr>
                <w:rFonts w:cs="Arial"/>
                <w:lang w:val="sv-SE"/>
              </w:rPr>
              <w:t xml:space="preserve"> </w:t>
            </w:r>
            <w:r w:rsidRPr="0082197E">
              <w:rPr>
                <w:lang w:val="sv-SE"/>
              </w:rPr>
              <w:t>(</w:t>
            </w:r>
            <w:r>
              <w:rPr>
                <w:lang w:val="sv-SE"/>
              </w:rPr>
              <w:t>16</w:t>
            </w:r>
            <w:r w:rsidRPr="0082197E">
              <w:rPr>
                <w:lang w:val="sv-SE"/>
              </w:rPr>
              <w:t xml:space="preserve"> x </w:t>
            </w:r>
            <w:r w:rsidRPr="0082197E">
              <w:rPr>
                <w:rFonts w:cs="Arial"/>
                <w:lang w:val="sv-SE"/>
              </w:rPr>
              <w:t>1.5 x K</w:t>
            </w:r>
            <w:r>
              <w:rPr>
                <w:rFonts w:cs="Arial"/>
                <w:lang w:val="sv-SE"/>
              </w:rPr>
              <w:t>3</w:t>
            </w:r>
            <w:r w:rsidRPr="0082197E">
              <w:rPr>
                <w:lang w:val="sv-SE"/>
              </w:rPr>
              <w:t>)</w:t>
            </w:r>
          </w:p>
        </w:tc>
      </w:tr>
      <w:tr w:rsidR="001F3A7A" w:rsidRPr="00AD5C2C" w14:paraId="6656B2A9"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2ECED5" w14:textId="77777777" w:rsidR="001F3A7A" w:rsidRPr="00AD5C2C" w:rsidRDefault="001F3A7A" w:rsidP="001A7477">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5DC194EC" w14:textId="61A9E1D3" w:rsidR="001F3A7A" w:rsidRPr="0082197E" w:rsidRDefault="001F3A7A" w:rsidP="001A7477">
            <w:pPr>
              <w:pStyle w:val="TAC"/>
              <w:rPr>
                <w:lang w:val="sv-SE"/>
              </w:rPr>
            </w:pPr>
            <w:r>
              <w:rPr>
                <w:lang w:val="sv-SE"/>
              </w:rPr>
              <w:t>17.92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28</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67B0FE0" w14:textId="50494BD2"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2</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A1D0508" w14:textId="12A75CD0" w:rsidR="001F3A7A" w:rsidRPr="0082197E" w:rsidRDefault="001F3A7A" w:rsidP="001A7477">
            <w:pPr>
              <w:pStyle w:val="TAC"/>
              <w:rPr>
                <w:lang w:val="sv-SE"/>
              </w:rPr>
            </w:pPr>
            <w:r>
              <w:rPr>
                <w:lang w:val="sv-SE"/>
              </w:rPr>
              <w:t>5.12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8</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7FC13BA0"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10E46C" w14:textId="77777777" w:rsidR="001F3A7A" w:rsidRPr="00AD5C2C" w:rsidRDefault="001F3A7A" w:rsidP="001A7477">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E17D3B5" w14:textId="0449CCDA" w:rsidR="001F3A7A" w:rsidRPr="0082197E" w:rsidRDefault="001F3A7A" w:rsidP="001A7477">
            <w:pPr>
              <w:pStyle w:val="TAC"/>
              <w:rPr>
                <w:lang w:val="sv-SE"/>
              </w:rPr>
            </w:pPr>
            <w:r>
              <w:rPr>
                <w:lang w:val="sv-SE"/>
              </w:rPr>
              <w:t>32</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25</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321A3BE" w14:textId="3016246B" w:rsidR="001F3A7A" w:rsidRPr="0082197E" w:rsidRDefault="001F3A7A" w:rsidP="001A7477">
            <w:pPr>
              <w:pStyle w:val="TAC"/>
              <w:rPr>
                <w:lang w:val="sv-SE"/>
              </w:rPr>
            </w:pPr>
            <w:r>
              <w:rPr>
                <w:lang w:val="sv-SE"/>
              </w:rPr>
              <w:t>1.28</w:t>
            </w:r>
            <w:r w:rsidRPr="0082197E">
              <w:rPr>
                <w:lang w:val="sv-SE"/>
              </w:rPr>
              <w:t xml:space="preserve">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C937376" w14:textId="1366BF39" w:rsidR="001F3A7A" w:rsidRPr="0082197E" w:rsidRDefault="001F3A7A" w:rsidP="001A7477">
            <w:pPr>
              <w:pStyle w:val="TAC"/>
              <w:rPr>
                <w:lang w:val="sv-SE"/>
              </w:rPr>
            </w:pPr>
            <w:r>
              <w:rPr>
                <w:lang w:val="sv-SE"/>
              </w:rPr>
              <w:t>6.4</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5</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AD5C2C" w14:paraId="6702372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195E17" w14:textId="77777777" w:rsidR="001F3A7A" w:rsidRPr="00AD5C2C" w:rsidRDefault="001F3A7A" w:rsidP="001A7477">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6F3B60A9" w14:textId="1592DE02" w:rsidR="001F3A7A" w:rsidRPr="0082197E" w:rsidRDefault="001F3A7A" w:rsidP="001A7477">
            <w:pPr>
              <w:pStyle w:val="TAC"/>
              <w:rPr>
                <w:lang w:val="sv-SE"/>
              </w:rPr>
            </w:pPr>
            <w:r>
              <w:rPr>
                <w:lang w:val="sv-SE"/>
              </w:rPr>
              <w:t>58.88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23</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F81819" w14:textId="2D5213C1" w:rsidR="001F3A7A" w:rsidRPr="0082197E" w:rsidRDefault="001F3A7A" w:rsidP="001A7477">
            <w:pPr>
              <w:pStyle w:val="TAC"/>
              <w:rPr>
                <w:lang w:val="sv-SE"/>
              </w:rPr>
            </w:pPr>
            <w:r>
              <w:rPr>
                <w:lang w:val="sv-SE"/>
              </w:rPr>
              <w:t>2.56</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1</w:t>
            </w:r>
            <w:r w:rsidRPr="0082197E">
              <w:rPr>
                <w:lang w:val="sv-SE"/>
              </w:rPr>
              <w:t xml:space="preserve"> x </w:t>
            </w:r>
            <w:r w:rsidRPr="0082197E">
              <w:rPr>
                <w:rFonts w:cs="Arial"/>
                <w:lang w:val="sv-SE"/>
              </w:rPr>
              <w:t>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FC155B7" w14:textId="4DF4CBA1" w:rsidR="001F3A7A" w:rsidRPr="0082197E" w:rsidRDefault="001F3A7A" w:rsidP="001A7477">
            <w:pPr>
              <w:pStyle w:val="TAC"/>
              <w:rPr>
                <w:lang w:val="sv-SE"/>
              </w:rPr>
            </w:pPr>
            <w:r>
              <w:rPr>
                <w:lang w:val="sv-SE"/>
              </w:rPr>
              <w:t>7.68</w:t>
            </w:r>
            <w:r w:rsidRPr="0082197E">
              <w:rPr>
                <w:lang w:val="sv-SE"/>
              </w:rPr>
              <w:t xml:space="preserve"> x </w:t>
            </w:r>
            <w:r w:rsidRPr="0082197E">
              <w:rPr>
                <w:rFonts w:cs="Arial"/>
                <w:lang w:val="sv-SE"/>
              </w:rPr>
              <w:t>K</w:t>
            </w:r>
            <w:r>
              <w:rPr>
                <w:rFonts w:cs="Arial"/>
                <w:lang w:val="sv-SE"/>
              </w:rPr>
              <w:t>3</w:t>
            </w:r>
            <w:r w:rsidRPr="0082197E">
              <w:rPr>
                <w:lang w:val="sv-SE"/>
              </w:rPr>
              <w:t xml:space="preserve"> (</w:t>
            </w:r>
            <w:r>
              <w:rPr>
                <w:lang w:val="sv-SE"/>
              </w:rPr>
              <w:t>3</w:t>
            </w:r>
            <w:r w:rsidRPr="0082197E">
              <w:rPr>
                <w:lang w:val="sv-SE"/>
              </w:rPr>
              <w:t xml:space="preserve"> x </w:t>
            </w:r>
            <w:r w:rsidRPr="0082197E">
              <w:rPr>
                <w:rFonts w:cs="Arial"/>
                <w:lang w:val="sv-SE"/>
              </w:rPr>
              <w:t>K</w:t>
            </w:r>
            <w:r>
              <w:rPr>
                <w:rFonts w:cs="Arial"/>
                <w:lang w:val="sv-SE"/>
              </w:rPr>
              <w:t>3</w:t>
            </w:r>
            <w:r w:rsidRPr="0082197E">
              <w:rPr>
                <w:lang w:val="sv-SE"/>
              </w:rPr>
              <w:t>)</w:t>
            </w:r>
          </w:p>
        </w:tc>
      </w:tr>
      <w:tr w:rsidR="001F3A7A" w:rsidRPr="008C6DE4" w14:paraId="21C9FCEE" w14:textId="77777777" w:rsidTr="001A7477">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09CB52" w14:textId="4334D161" w:rsidR="001F3A7A" w:rsidRPr="008C6DE4" w:rsidRDefault="001F3A7A" w:rsidP="001A7477">
            <w:pPr>
              <w:pStyle w:val="TAN"/>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CF8FEC4" w14:textId="77777777" w:rsidR="001F3A7A" w:rsidRDefault="001F3A7A" w:rsidP="001F3A7A">
      <w:pPr>
        <w:rPr>
          <w:noProof/>
        </w:rPr>
      </w:pPr>
    </w:p>
    <w:p w14:paraId="33ACA338" w14:textId="77777777" w:rsidR="00F87F95" w:rsidRPr="008C6DE4" w:rsidRDefault="00F87F95" w:rsidP="00F87F95">
      <w:pPr>
        <w:pStyle w:val="TH"/>
        <w:rPr>
          <w:vertAlign w:val="subscript"/>
        </w:rPr>
      </w:pPr>
      <w:r w:rsidRPr="008C6DE4">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572"/>
        <w:gridCol w:w="913"/>
        <w:gridCol w:w="2337"/>
        <w:gridCol w:w="2477"/>
        <w:gridCol w:w="2464"/>
      </w:tblGrid>
      <w:tr w:rsidR="00BC45AC" w:rsidRPr="009C5807" w14:paraId="6E374C5F" w14:textId="77777777" w:rsidTr="001A7477">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48B51546" w14:textId="77777777" w:rsidR="00BC45AC" w:rsidRPr="009C5807" w:rsidRDefault="00BC45AC" w:rsidP="00BC45AC">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5FDFBCA" w14:textId="77777777" w:rsidR="00BC45AC" w:rsidRPr="009C5807" w:rsidRDefault="00BC45AC" w:rsidP="00BC45AC">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5BB15AA9" w14:textId="2D4DE470" w:rsidR="00BC45AC" w:rsidRPr="009C5807" w:rsidRDefault="00BC45AC" w:rsidP="00BC45AC">
            <w:pPr>
              <w:pStyle w:val="TAH"/>
            </w:pPr>
            <w:r>
              <w:t>T</w:t>
            </w:r>
            <w:r>
              <w:rPr>
                <w:vertAlign w:val="subscript"/>
              </w:rPr>
              <w:t>detect,NR_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DEFDCE9" w14:textId="09A693A4" w:rsidR="00BC45AC" w:rsidRPr="009C5807" w:rsidRDefault="00BC45AC" w:rsidP="00BC45AC">
            <w:pPr>
              <w:pStyle w:val="TAH"/>
            </w:pPr>
            <w:r>
              <w:t>T</w:t>
            </w:r>
            <w:r>
              <w:rPr>
                <w:vertAlign w:val="subscript"/>
              </w:rPr>
              <w:t>measure,NR_</w:t>
            </w:r>
            <w:r>
              <w:rPr>
                <w:rFonts w:cs="v4.2.0"/>
                <w:vertAlign w:val="subscript"/>
              </w:rPr>
              <w:t>Inter</w:t>
            </w:r>
            <w:r>
              <w:rPr>
                <w:vertAlign w:val="subscript"/>
              </w:rPr>
              <w:t>_RedCap</w:t>
            </w:r>
            <w:r>
              <w:rPr>
                <w:rFonts w:cs="v4.2.0"/>
                <w:vertAlign w:val="subscript"/>
              </w:rPr>
              <w:t>_Relax</w:t>
            </w:r>
            <w: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5FAB67B" w14:textId="3DC1663F" w:rsidR="00BC45AC" w:rsidRPr="009C5807" w:rsidRDefault="00BC45AC" w:rsidP="00BC45AC">
            <w:pPr>
              <w:pStyle w:val="TAH"/>
            </w:pPr>
            <w:r>
              <w:t>T</w:t>
            </w:r>
            <w:r>
              <w:rPr>
                <w:vertAlign w:val="subscript"/>
              </w:rPr>
              <w:t>evaluate,NR_</w:t>
            </w:r>
            <w:r>
              <w:rPr>
                <w:rFonts w:cs="v4.2.0"/>
                <w:vertAlign w:val="subscript"/>
              </w:rPr>
              <w:t>Inter</w:t>
            </w:r>
            <w:r>
              <w:rPr>
                <w:vertAlign w:val="subscript"/>
              </w:rPr>
              <w:t>_RedCap</w:t>
            </w:r>
            <w:r>
              <w:rPr>
                <w:rFonts w:cs="v4.2.0"/>
                <w:vertAlign w:val="subscript"/>
              </w:rPr>
              <w:t>_Relax</w:t>
            </w:r>
            <w:r>
              <w:rPr>
                <w:rFonts w:cs="Arial"/>
              </w:rPr>
              <w:t xml:space="preserve"> </w:t>
            </w:r>
            <w:r>
              <w:t>[s] (number of DRX cycles)</w:t>
            </w:r>
          </w:p>
        </w:tc>
      </w:tr>
      <w:tr w:rsidR="001F3A7A" w:rsidRPr="009C5807" w14:paraId="2A2C34E2" w14:textId="77777777" w:rsidTr="001A7477">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9C17C" w14:textId="77777777" w:rsidR="001F3A7A" w:rsidRPr="009C5807" w:rsidRDefault="001F3A7A" w:rsidP="001A7477">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09E52" w14:textId="77777777" w:rsidR="001F3A7A" w:rsidRPr="009C5807" w:rsidRDefault="001F3A7A" w:rsidP="001A7477">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EC67553" w14:textId="77777777" w:rsidR="001F3A7A" w:rsidRPr="009C5807" w:rsidRDefault="001F3A7A" w:rsidP="001A7477">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8FBA34"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E760EB" w14:textId="77777777" w:rsidR="001F3A7A" w:rsidRPr="009C5807" w:rsidRDefault="001F3A7A" w:rsidP="001A747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7DCCF2" w14:textId="77777777" w:rsidR="001F3A7A" w:rsidRPr="009C5807" w:rsidRDefault="001F3A7A" w:rsidP="001A7477">
            <w:pPr>
              <w:pStyle w:val="TAH"/>
            </w:pPr>
          </w:p>
        </w:tc>
      </w:tr>
      <w:tr w:rsidR="001F3A7A" w:rsidRPr="003D532E" w14:paraId="3334E17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F59B30" w14:textId="77777777" w:rsidR="001F3A7A" w:rsidRPr="009C5807" w:rsidRDefault="001F3A7A" w:rsidP="001A7477">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754F7F83" w14:textId="77777777" w:rsidR="001F3A7A" w:rsidRPr="009C5807" w:rsidRDefault="001F3A7A" w:rsidP="001A7477">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05DBC732" w14:textId="77777777" w:rsidR="001F3A7A" w:rsidRPr="009C5807" w:rsidRDefault="001F3A7A" w:rsidP="001A7477">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5B756D5A" w14:textId="391E75B9" w:rsidR="001F3A7A" w:rsidRPr="0082197E" w:rsidRDefault="001F3A7A" w:rsidP="001A7477">
            <w:pPr>
              <w:pStyle w:val="TAC"/>
              <w:rPr>
                <w:lang w:val="sv-SE"/>
              </w:rPr>
            </w:pPr>
            <w:r w:rsidRPr="0082197E">
              <w:rPr>
                <w:lang w:val="sv-SE"/>
              </w:rPr>
              <w:t xml:space="preserve">11.52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(36 x N1</w:t>
            </w:r>
            <w:r w:rsidRPr="0082197E">
              <w:rPr>
                <w:rFonts w:cs="Arial"/>
                <w:lang w:val="sv-SE"/>
              </w:rPr>
              <w:t xml:space="preserve"> x 1.5 x K</w:t>
            </w:r>
            <w:r>
              <w:rPr>
                <w:rFonts w:cs="Arial"/>
                <w:lang w:val="sv-SE"/>
              </w:rPr>
              <w:t>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2F10BA2" w14:textId="20365308" w:rsidR="001F3A7A" w:rsidRPr="0082197E" w:rsidRDefault="001F3A7A" w:rsidP="001A7477">
            <w:pPr>
              <w:pStyle w:val="TAC"/>
              <w:rPr>
                <w:lang w:val="sv-SE"/>
              </w:rPr>
            </w:pPr>
            <w:r w:rsidRPr="0082197E">
              <w:rPr>
                <w:lang w:val="sv-SE"/>
              </w:rPr>
              <w:t xml:space="preserve">1.28 x N1 </w:t>
            </w:r>
            <w:r w:rsidRPr="0082197E">
              <w:rPr>
                <w:rFonts w:cs="Arial"/>
                <w:lang w:val="sv-SE"/>
              </w:rPr>
              <w:t>x 1.5 x K</w:t>
            </w:r>
            <w:r>
              <w:rPr>
                <w:rFonts w:cs="Arial"/>
                <w:lang w:val="sv-SE"/>
              </w:rPr>
              <w:t>3</w:t>
            </w:r>
            <w:r w:rsidRPr="0082197E">
              <w:rPr>
                <w:rFonts w:cs="Arial"/>
                <w:lang w:val="sv-SE"/>
              </w:rPr>
              <w:t xml:space="preserve">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4581BF2" w14:textId="5542575B" w:rsidR="001F3A7A" w:rsidRPr="0082197E" w:rsidRDefault="001F3A7A" w:rsidP="001A7477">
            <w:pPr>
              <w:pStyle w:val="TAC"/>
              <w:rPr>
                <w:lang w:val="sv-SE"/>
              </w:rPr>
            </w:pPr>
            <w:r w:rsidRPr="0082197E">
              <w:rPr>
                <w:lang w:val="sv-SE"/>
              </w:rPr>
              <w:t xml:space="preserve">5.12 x N1 </w:t>
            </w:r>
            <w:r w:rsidRPr="0082197E">
              <w:rPr>
                <w:rFonts w:cs="Arial"/>
                <w:lang w:val="sv-SE"/>
              </w:rPr>
              <w:t>x 1.5 x K</w:t>
            </w:r>
            <w:r>
              <w:rPr>
                <w:rFonts w:cs="Arial"/>
                <w:lang w:val="sv-SE"/>
              </w:rPr>
              <w:t>3</w:t>
            </w:r>
            <w:r w:rsidRPr="0082197E">
              <w:rPr>
                <w:rFonts w:cs="Arial"/>
                <w:lang w:val="sv-SE"/>
              </w:rPr>
              <w:t xml:space="preserve"> </w:t>
            </w:r>
            <w:r w:rsidRPr="0082197E">
              <w:rPr>
                <w:lang w:val="sv-SE"/>
              </w:rPr>
              <w:t>(16 x N1</w:t>
            </w:r>
            <w:r w:rsidRPr="0082197E">
              <w:rPr>
                <w:rFonts w:cs="Arial"/>
                <w:lang w:val="sv-SE"/>
              </w:rPr>
              <w:t xml:space="preserve"> x 1.5 x K</w:t>
            </w:r>
            <w:r>
              <w:rPr>
                <w:rFonts w:cs="Arial"/>
                <w:lang w:val="sv-SE"/>
              </w:rPr>
              <w:t>3</w:t>
            </w:r>
            <w:r w:rsidRPr="0082197E">
              <w:rPr>
                <w:lang w:val="sv-SE"/>
              </w:rPr>
              <w:t>)</w:t>
            </w:r>
          </w:p>
        </w:tc>
      </w:tr>
      <w:tr w:rsidR="001F3A7A" w:rsidRPr="009C5807" w14:paraId="572AE2F1"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EB96D51" w14:textId="77777777" w:rsidR="001F3A7A" w:rsidRPr="009C5807" w:rsidRDefault="001F3A7A" w:rsidP="001A7477">
            <w:pPr>
              <w:pStyle w:val="TAC"/>
            </w:pPr>
            <w:r w:rsidRPr="009C5807">
              <w:t>0.64</w:t>
            </w:r>
          </w:p>
        </w:tc>
        <w:tc>
          <w:tcPr>
            <w:tcW w:w="0" w:type="auto"/>
            <w:tcBorders>
              <w:top w:val="nil"/>
              <w:left w:val="single" w:sz="4" w:space="0" w:color="auto"/>
              <w:bottom w:val="nil"/>
              <w:right w:val="single" w:sz="4" w:space="0" w:color="auto"/>
            </w:tcBorders>
            <w:hideMark/>
          </w:tcPr>
          <w:p w14:paraId="7AA377EA"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C3C54C0" w14:textId="77777777" w:rsidR="001F3A7A" w:rsidRPr="009C5807" w:rsidRDefault="001F3A7A" w:rsidP="001A7477">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8C369E" w14:textId="5AA4A136" w:rsidR="001F3A7A" w:rsidRPr="009C5807" w:rsidRDefault="001F3A7A" w:rsidP="001A7477">
            <w:pPr>
              <w:pStyle w:val="TAC"/>
            </w:pPr>
            <w:r w:rsidRPr="009C5807">
              <w:t>17.92x N1</w:t>
            </w:r>
            <w:r w:rsidRPr="008C6DE4">
              <w:rPr>
                <w:rFonts w:cs="Arial"/>
              </w:rPr>
              <w:t xml:space="preserve"> </w:t>
            </w:r>
            <w:r>
              <w:rPr>
                <w:rFonts w:cs="Arial"/>
              </w:rPr>
              <w:t>x K3</w:t>
            </w:r>
            <w:r w:rsidRPr="009C5807">
              <w:t xml:space="preserve"> (28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B1848C1" w14:textId="18173BB4"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(2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DABE988" w14:textId="41D30815" w:rsidR="001F3A7A" w:rsidRPr="009C5807" w:rsidRDefault="001F3A7A" w:rsidP="001A7477">
            <w:pPr>
              <w:pStyle w:val="TAC"/>
            </w:pPr>
            <w:r w:rsidRPr="009C5807">
              <w:t>5.12 x N1</w:t>
            </w:r>
            <w:r w:rsidRPr="008C6DE4">
              <w:rPr>
                <w:rFonts w:cs="Arial"/>
              </w:rPr>
              <w:t xml:space="preserve"> </w:t>
            </w:r>
            <w:r>
              <w:rPr>
                <w:rFonts w:cs="Arial"/>
              </w:rPr>
              <w:t>x K3</w:t>
            </w:r>
            <w:r w:rsidRPr="009C5807">
              <w:t xml:space="preserve"> (8 x N1</w:t>
            </w:r>
            <w:r w:rsidRPr="008C6DE4">
              <w:rPr>
                <w:rFonts w:cs="Arial"/>
              </w:rPr>
              <w:t xml:space="preserve"> </w:t>
            </w:r>
            <w:r>
              <w:rPr>
                <w:rFonts w:cs="Arial"/>
              </w:rPr>
              <w:t>x K3</w:t>
            </w:r>
            <w:r w:rsidRPr="009C5807">
              <w:t>)</w:t>
            </w:r>
          </w:p>
        </w:tc>
      </w:tr>
      <w:tr w:rsidR="001F3A7A" w:rsidRPr="009C5807" w14:paraId="005C54CF"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511DE8" w14:textId="77777777" w:rsidR="001F3A7A" w:rsidRPr="009C5807" w:rsidRDefault="001F3A7A" w:rsidP="001A7477">
            <w:pPr>
              <w:pStyle w:val="TAC"/>
            </w:pPr>
            <w:r w:rsidRPr="009C5807">
              <w:t>1.28</w:t>
            </w:r>
          </w:p>
        </w:tc>
        <w:tc>
          <w:tcPr>
            <w:tcW w:w="0" w:type="auto"/>
            <w:tcBorders>
              <w:top w:val="nil"/>
              <w:left w:val="single" w:sz="4" w:space="0" w:color="auto"/>
              <w:bottom w:val="nil"/>
              <w:right w:val="single" w:sz="4" w:space="0" w:color="auto"/>
            </w:tcBorders>
            <w:hideMark/>
          </w:tcPr>
          <w:p w14:paraId="79F50566"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DD1C21" w14:textId="77777777" w:rsidR="001F3A7A" w:rsidRPr="009C5807" w:rsidRDefault="001F3A7A" w:rsidP="001A7477">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088D046B" w14:textId="0E604761" w:rsidR="001F3A7A" w:rsidRPr="009C5807" w:rsidRDefault="001F3A7A" w:rsidP="001A7477">
            <w:pPr>
              <w:pStyle w:val="TAC"/>
            </w:pPr>
            <w:r w:rsidRPr="009C5807">
              <w:t>32 x N1</w:t>
            </w:r>
            <w:r w:rsidRPr="008C6DE4">
              <w:rPr>
                <w:rFonts w:cs="Arial"/>
              </w:rPr>
              <w:t xml:space="preserve"> </w:t>
            </w:r>
            <w:r>
              <w:rPr>
                <w:rFonts w:cs="Arial"/>
              </w:rPr>
              <w:t>x K3</w:t>
            </w:r>
            <w:r w:rsidRPr="009C5807">
              <w:t xml:space="preserve"> (25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24EF3BF6" w14:textId="1F76434E" w:rsidR="001F3A7A" w:rsidRPr="009C5807" w:rsidRDefault="001F3A7A" w:rsidP="001A7477">
            <w:pPr>
              <w:pStyle w:val="TAC"/>
            </w:pPr>
            <w:r w:rsidRPr="009C5807">
              <w:t>1.28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DC23F6" w14:textId="09E8DCD0" w:rsidR="001F3A7A" w:rsidRPr="009C5807" w:rsidRDefault="001F3A7A" w:rsidP="001A7477">
            <w:pPr>
              <w:pStyle w:val="TAC"/>
            </w:pPr>
            <w:r w:rsidRPr="009C5807">
              <w:t>6.4 x N1</w:t>
            </w:r>
            <w:r w:rsidRPr="008C6DE4">
              <w:rPr>
                <w:rFonts w:cs="Arial"/>
              </w:rPr>
              <w:t xml:space="preserve"> </w:t>
            </w:r>
            <w:r>
              <w:rPr>
                <w:rFonts w:cs="Arial"/>
              </w:rPr>
              <w:t>x K3</w:t>
            </w:r>
            <w:r w:rsidRPr="009C5807">
              <w:t xml:space="preserve"> (5 x N1</w:t>
            </w:r>
            <w:r w:rsidRPr="008C6DE4">
              <w:rPr>
                <w:rFonts w:cs="Arial"/>
              </w:rPr>
              <w:t xml:space="preserve"> </w:t>
            </w:r>
            <w:r>
              <w:rPr>
                <w:rFonts w:cs="Arial"/>
              </w:rPr>
              <w:t>x K3</w:t>
            </w:r>
            <w:r w:rsidRPr="009C5807">
              <w:t>)</w:t>
            </w:r>
          </w:p>
        </w:tc>
      </w:tr>
      <w:tr w:rsidR="001F3A7A" w:rsidRPr="009C5807" w14:paraId="155994F8" w14:textId="77777777" w:rsidTr="001A7477">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E44C4" w14:textId="77777777" w:rsidR="001F3A7A" w:rsidRPr="009C5807" w:rsidRDefault="001F3A7A" w:rsidP="001A7477">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1710FC8E" w14:textId="77777777" w:rsidR="001F3A7A" w:rsidRPr="009C5807" w:rsidRDefault="001F3A7A" w:rsidP="001A7477">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1B5A44A" w14:textId="77777777" w:rsidR="001F3A7A" w:rsidRPr="009C5807" w:rsidRDefault="001F3A7A" w:rsidP="001A7477">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306C500C" w14:textId="320361D0" w:rsidR="001F3A7A" w:rsidRPr="009C5807" w:rsidRDefault="001F3A7A" w:rsidP="001A7477">
            <w:pPr>
              <w:pStyle w:val="TAC"/>
            </w:pPr>
            <w:r w:rsidRPr="009C5807">
              <w:t>58.88 x N1</w:t>
            </w:r>
            <w:r w:rsidRPr="008C6DE4">
              <w:rPr>
                <w:rFonts w:cs="Arial"/>
              </w:rPr>
              <w:t xml:space="preserve"> </w:t>
            </w:r>
            <w:r>
              <w:rPr>
                <w:rFonts w:cs="Arial"/>
              </w:rPr>
              <w:t>x K3</w:t>
            </w:r>
            <w:r w:rsidRPr="009C5807">
              <w:t xml:space="preserve"> (23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647B9CC" w14:textId="5CBA3616" w:rsidR="001F3A7A" w:rsidRPr="009C5807" w:rsidRDefault="001F3A7A" w:rsidP="001A7477">
            <w:pPr>
              <w:pStyle w:val="TAC"/>
            </w:pPr>
            <w:r w:rsidRPr="009C5807">
              <w:t>2.56 x N1</w:t>
            </w:r>
            <w:r w:rsidRPr="008C6DE4">
              <w:rPr>
                <w:rFonts w:cs="Arial"/>
              </w:rPr>
              <w:t xml:space="preserve"> </w:t>
            </w:r>
            <w:r>
              <w:rPr>
                <w:rFonts w:cs="Arial"/>
              </w:rPr>
              <w:t>x K3</w:t>
            </w:r>
            <w:r w:rsidRPr="009C5807">
              <w:t xml:space="preserve"> (1 x N1</w:t>
            </w:r>
            <w:r w:rsidRPr="008C6DE4">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48AFA4FF" w14:textId="1456C028" w:rsidR="001F3A7A" w:rsidRPr="009C5807" w:rsidRDefault="001F3A7A" w:rsidP="001A7477">
            <w:pPr>
              <w:pStyle w:val="TAC"/>
            </w:pPr>
            <w:r w:rsidRPr="009C5807">
              <w:t>7.68 x N1</w:t>
            </w:r>
            <w:r w:rsidRPr="008C6DE4">
              <w:rPr>
                <w:rFonts w:cs="Arial"/>
              </w:rPr>
              <w:t xml:space="preserve"> </w:t>
            </w:r>
            <w:r>
              <w:rPr>
                <w:rFonts w:cs="Arial"/>
              </w:rPr>
              <w:t>x K3</w:t>
            </w:r>
            <w:r w:rsidRPr="009C5807">
              <w:t xml:space="preserve"> (3 x N1</w:t>
            </w:r>
            <w:r w:rsidRPr="008C6DE4">
              <w:rPr>
                <w:rFonts w:cs="Arial"/>
              </w:rPr>
              <w:t xml:space="preserve"> </w:t>
            </w:r>
            <w:r>
              <w:rPr>
                <w:rFonts w:cs="Arial"/>
              </w:rPr>
              <w:t>x K3</w:t>
            </w:r>
            <w:r w:rsidRPr="009C5807">
              <w:t>)</w:t>
            </w:r>
          </w:p>
        </w:tc>
      </w:tr>
      <w:tr w:rsidR="001F3A7A" w:rsidRPr="00AD5C2C" w14:paraId="6745E802" w14:textId="77777777" w:rsidTr="001A7477">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8B4A8C4" w14:textId="77777777" w:rsidR="001F3A7A" w:rsidRPr="00AD5C2C" w:rsidRDefault="001F3A7A" w:rsidP="001A7477">
            <w:pPr>
              <w:pStyle w:val="TAN"/>
            </w:pPr>
            <w:r w:rsidRPr="00AD5C2C">
              <w:rPr>
                <w:snapToGrid w:val="0"/>
              </w:rPr>
              <w:t>Note 1</w:t>
            </w:r>
            <w:r w:rsidRPr="00AD5C2C">
              <w:t>:</w:t>
            </w:r>
            <w:r w:rsidRPr="00AD5C2C">
              <w:rPr>
                <w:lang w:val="en-US"/>
              </w:rPr>
              <w:tab/>
            </w:r>
            <w:r w:rsidRPr="00AD5C2C">
              <w:t>Applies for RedCap UE of all supporting power class.</w:t>
            </w:r>
          </w:p>
          <w:p w14:paraId="35BB234C" w14:textId="5F168C15" w:rsidR="001F3A7A" w:rsidRPr="00AD5C2C" w:rsidRDefault="001F3A7A" w:rsidP="001A7477">
            <w:pPr>
              <w:pStyle w:val="TAN"/>
            </w:pPr>
            <w:r w:rsidRPr="00AD5C2C">
              <w:rPr>
                <w:snapToGrid w:val="0"/>
              </w:rPr>
              <w:t>Note 2:</w:t>
            </w:r>
            <w:r w:rsidRPr="00AD5C2C">
              <w:rPr>
                <w:lang w:val="en-US"/>
              </w:rPr>
              <w:tab/>
            </w:r>
            <w:r w:rsidRPr="00AD5C2C">
              <w:rPr>
                <w:snapToGrid w:val="0"/>
              </w:rPr>
              <w:t>K</w:t>
            </w:r>
            <w:r>
              <w:rPr>
                <w:snapToGrid w:val="0"/>
              </w:rPr>
              <w:t>3</w:t>
            </w:r>
            <w:r w:rsidRPr="00AD5C2C">
              <w:rPr>
                <w:snapToGrid w:val="0"/>
              </w:rPr>
              <w:t xml:space="preserve">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E286EA" w14:textId="77777777" w:rsidR="001F3A7A" w:rsidRPr="00AD5C2C" w:rsidRDefault="001F3A7A" w:rsidP="001F3A7A">
      <w:pPr>
        <w:rPr>
          <w:noProof/>
        </w:rPr>
      </w:pPr>
    </w:p>
    <w:p w14:paraId="2982CC17" w14:textId="7054E556" w:rsidR="00BC45AC" w:rsidRDefault="00BC45AC" w:rsidP="00BC45AC">
      <w:pPr>
        <w:pStyle w:val="TH"/>
        <w:rPr>
          <w:lang w:val="en-US"/>
        </w:rPr>
      </w:pPr>
      <w:r>
        <w:rPr>
          <w:lang w:val="en-US"/>
        </w:rPr>
        <w:t>Table 4.2B.2.10.2-3: T</w:t>
      </w:r>
      <w:r>
        <w:rPr>
          <w:vertAlign w:val="subscript"/>
          <w:lang w:val="en-US"/>
        </w:rPr>
        <w:t>detect,</w:t>
      </w:r>
      <w:r>
        <w:t xml:space="preserve"> </w:t>
      </w:r>
      <w:r>
        <w:rPr>
          <w:vertAlign w:val="subscript"/>
          <w:lang w:val="en-US"/>
        </w:rPr>
        <w:t>NR_Inter _RedCap_Relax</w:t>
      </w:r>
      <w:r>
        <w:rPr>
          <w:lang w:val="en-US"/>
        </w:rPr>
        <w:t>, T</w:t>
      </w:r>
      <w:r>
        <w:rPr>
          <w:vertAlign w:val="subscript"/>
          <w:lang w:val="en-US"/>
        </w:rPr>
        <w:t>measure,NR_Inter _RedCap_Relax</w:t>
      </w:r>
      <w:r>
        <w:rPr>
          <w:lang w:val="en-US"/>
        </w:rPr>
        <w:t xml:space="preserve"> and T</w:t>
      </w:r>
      <w:r>
        <w:rPr>
          <w:vertAlign w:val="subscript"/>
          <w:lang w:val="en-US"/>
        </w:rPr>
        <w:t>evaluate, NR_Inter _RedCap_Relax</w:t>
      </w:r>
      <w:r>
        <w:rPr>
          <w:lang w:val="en-US"/>
        </w:rPr>
        <w:t xml:space="preserve"> for UE configured with eDRX_IDLE cycle upto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BC45AC" w14:paraId="04D60226" w14:textId="77777777" w:rsidTr="008F58BD">
        <w:trPr>
          <w:trHeight w:val="673"/>
        </w:trPr>
        <w:tc>
          <w:tcPr>
            <w:tcW w:w="0" w:type="auto"/>
            <w:vMerge w:val="restart"/>
          </w:tcPr>
          <w:p w14:paraId="19DC4C19" w14:textId="77777777" w:rsidR="00BC45AC" w:rsidRDefault="00BC45AC" w:rsidP="008F58BD">
            <w:pPr>
              <w:pStyle w:val="TAH"/>
              <w:rPr>
                <w:lang w:val="en-US"/>
              </w:rPr>
            </w:pPr>
            <w:r>
              <w:t>eDRX_IDLE cycle length [s]</w:t>
            </w:r>
          </w:p>
        </w:tc>
        <w:tc>
          <w:tcPr>
            <w:tcW w:w="0" w:type="auto"/>
            <w:vMerge w:val="restart"/>
          </w:tcPr>
          <w:p w14:paraId="33602856" w14:textId="77777777" w:rsidR="00BC45AC" w:rsidRDefault="00BC45AC" w:rsidP="008F58BD">
            <w:pPr>
              <w:pStyle w:val="TAH"/>
              <w:rPr>
                <w:szCs w:val="18"/>
                <w:lang w:val="en-US"/>
              </w:rPr>
            </w:pPr>
            <w:r>
              <w:rPr>
                <w:szCs w:val="18"/>
                <w:lang w:val="en-US"/>
              </w:rPr>
              <w:t>T</w:t>
            </w:r>
            <w:r>
              <w:rPr>
                <w:szCs w:val="18"/>
                <w:vertAlign w:val="subscript"/>
                <w:lang w:val="en-US"/>
              </w:rPr>
              <w:t>detect,</w:t>
            </w:r>
            <w:r>
              <w:t xml:space="preserve"> </w:t>
            </w:r>
            <w:r>
              <w:rPr>
                <w:szCs w:val="18"/>
                <w:vertAlign w:val="subscript"/>
                <w:lang w:val="en-US"/>
              </w:rPr>
              <w:t>NR_Inter_RedCap_Relax</w:t>
            </w:r>
            <w:r>
              <w:rPr>
                <w:szCs w:val="18"/>
              </w:rPr>
              <w:t xml:space="preserve"> [s] (number of DRX cycles)</w:t>
            </w:r>
          </w:p>
        </w:tc>
        <w:tc>
          <w:tcPr>
            <w:tcW w:w="0" w:type="auto"/>
            <w:vMerge w:val="restart"/>
          </w:tcPr>
          <w:p w14:paraId="0AF82923" w14:textId="77777777" w:rsidR="00BC45AC" w:rsidRDefault="00BC45AC" w:rsidP="008F58BD">
            <w:pPr>
              <w:pStyle w:val="TAH"/>
              <w:rPr>
                <w:szCs w:val="18"/>
                <w:lang w:val="en-US"/>
              </w:rPr>
            </w:pPr>
            <w:r>
              <w:rPr>
                <w:szCs w:val="18"/>
                <w:lang w:val="en-US"/>
              </w:rPr>
              <w:t>T</w:t>
            </w:r>
            <w:r>
              <w:rPr>
                <w:szCs w:val="18"/>
                <w:vertAlign w:val="subscript"/>
                <w:lang w:val="en-US"/>
              </w:rPr>
              <w:t>measure, NR_Inter_RedCap_Relax</w:t>
            </w:r>
            <w:r>
              <w:rPr>
                <w:szCs w:val="18"/>
                <w:lang w:val="en-US"/>
              </w:rPr>
              <w:t xml:space="preserve"> </w:t>
            </w:r>
            <w:r>
              <w:rPr>
                <w:szCs w:val="18"/>
              </w:rPr>
              <w:t>[s] (number of DRX cycles)</w:t>
            </w:r>
          </w:p>
        </w:tc>
        <w:tc>
          <w:tcPr>
            <w:tcW w:w="0" w:type="auto"/>
            <w:vMerge w:val="restart"/>
          </w:tcPr>
          <w:p w14:paraId="6D4ED889" w14:textId="77777777" w:rsidR="00BC45AC" w:rsidRDefault="00BC45AC" w:rsidP="008F58BD">
            <w:pPr>
              <w:pStyle w:val="TAH"/>
              <w:rPr>
                <w:szCs w:val="18"/>
                <w:lang w:val="en-US"/>
              </w:rPr>
            </w:pPr>
            <w:r>
              <w:rPr>
                <w:szCs w:val="18"/>
                <w:lang w:val="en-US"/>
              </w:rPr>
              <w:t>T</w:t>
            </w:r>
            <w:r>
              <w:rPr>
                <w:szCs w:val="18"/>
                <w:vertAlign w:val="subscript"/>
                <w:lang w:val="en-US"/>
              </w:rPr>
              <w:t xml:space="preserve">evaluate, NR_Inter_RedCap_Relax </w:t>
            </w:r>
            <w:r>
              <w:rPr>
                <w:szCs w:val="18"/>
              </w:rPr>
              <w:t>[s] (number of DRX cycles)</w:t>
            </w:r>
          </w:p>
        </w:tc>
      </w:tr>
      <w:tr w:rsidR="00BC45AC" w14:paraId="674B3EAE" w14:textId="77777777" w:rsidTr="008F58BD">
        <w:trPr>
          <w:trHeight w:val="408"/>
        </w:trPr>
        <w:tc>
          <w:tcPr>
            <w:tcW w:w="0" w:type="auto"/>
            <w:vMerge/>
          </w:tcPr>
          <w:p w14:paraId="211D2161" w14:textId="77777777" w:rsidR="00BC45AC" w:rsidRDefault="00BC45AC" w:rsidP="008F58BD">
            <w:pPr>
              <w:rPr>
                <w:rFonts w:ascii="Arial" w:hAnsi="Arial" w:cs="Arial"/>
                <w:sz w:val="18"/>
                <w:lang w:val="en-US"/>
              </w:rPr>
            </w:pPr>
          </w:p>
        </w:tc>
        <w:tc>
          <w:tcPr>
            <w:tcW w:w="0" w:type="auto"/>
            <w:vMerge/>
          </w:tcPr>
          <w:p w14:paraId="75965B34" w14:textId="77777777" w:rsidR="00BC45AC" w:rsidRDefault="00BC45AC" w:rsidP="008F58BD">
            <w:pPr>
              <w:rPr>
                <w:rFonts w:ascii="Arial" w:hAnsi="Arial" w:cs="Arial"/>
                <w:sz w:val="18"/>
                <w:lang w:val="en-US"/>
              </w:rPr>
            </w:pPr>
          </w:p>
        </w:tc>
        <w:tc>
          <w:tcPr>
            <w:tcW w:w="0" w:type="auto"/>
            <w:vMerge/>
          </w:tcPr>
          <w:p w14:paraId="2435D958" w14:textId="77777777" w:rsidR="00BC45AC" w:rsidRDefault="00BC45AC" w:rsidP="008F58BD">
            <w:pPr>
              <w:rPr>
                <w:rFonts w:ascii="Arial" w:hAnsi="Arial" w:cs="Arial"/>
                <w:sz w:val="18"/>
                <w:lang w:val="en-US"/>
              </w:rPr>
            </w:pPr>
          </w:p>
        </w:tc>
        <w:tc>
          <w:tcPr>
            <w:tcW w:w="0" w:type="auto"/>
            <w:vMerge/>
          </w:tcPr>
          <w:p w14:paraId="40DFDDC2" w14:textId="77777777" w:rsidR="00BC45AC" w:rsidRDefault="00BC45AC" w:rsidP="008F58BD">
            <w:pPr>
              <w:rPr>
                <w:rFonts w:ascii="Arial" w:hAnsi="Arial" w:cs="Arial"/>
                <w:sz w:val="18"/>
                <w:lang w:val="en-US"/>
              </w:rPr>
            </w:pPr>
          </w:p>
        </w:tc>
      </w:tr>
      <w:tr w:rsidR="00BC45AC" w14:paraId="6120784C" w14:textId="77777777" w:rsidTr="008F58BD">
        <w:trPr>
          <w:trHeight w:val="408"/>
        </w:trPr>
        <w:tc>
          <w:tcPr>
            <w:tcW w:w="0" w:type="auto"/>
          </w:tcPr>
          <w:p w14:paraId="4CB085EE" w14:textId="77777777" w:rsidR="00BC45AC" w:rsidRDefault="00BC45AC" w:rsidP="008F58BD">
            <w:pPr>
              <w:rPr>
                <w:rFonts w:ascii="Arial" w:hAnsi="Arial" w:cs="Arial"/>
                <w:sz w:val="18"/>
                <w:lang w:val="en-US"/>
              </w:rPr>
            </w:pPr>
            <w:r>
              <w:rPr>
                <w:rFonts w:ascii="Arial" w:hAnsi="Arial" w:cs="Arial"/>
                <w:sz w:val="18"/>
                <w:szCs w:val="18"/>
              </w:rPr>
              <w:t>2.56</w:t>
            </w:r>
          </w:p>
        </w:tc>
        <w:tc>
          <w:tcPr>
            <w:tcW w:w="0" w:type="auto"/>
          </w:tcPr>
          <w:p w14:paraId="2B0EEACE" w14:textId="77777777" w:rsidR="00BC45AC" w:rsidRDefault="00BC45AC" w:rsidP="008F58BD">
            <w:pPr>
              <w:rPr>
                <w:rFonts w:ascii="Arial" w:hAnsi="Arial" w:cs="Arial"/>
                <w:sz w:val="18"/>
                <w:lang w:val="en-US"/>
              </w:rPr>
            </w:pPr>
            <w:r>
              <w:rPr>
                <w:rFonts w:ascii="Arial" w:hAnsi="Arial" w:cs="Arial"/>
                <w:sz w:val="18"/>
                <w:szCs w:val="18"/>
              </w:rPr>
              <w:t>58.88 x K3 (23 x K3)</w:t>
            </w:r>
          </w:p>
        </w:tc>
        <w:tc>
          <w:tcPr>
            <w:tcW w:w="0" w:type="auto"/>
          </w:tcPr>
          <w:p w14:paraId="7652B786" w14:textId="77777777" w:rsidR="00BC45AC" w:rsidRDefault="00BC45AC" w:rsidP="008F58BD">
            <w:pPr>
              <w:rPr>
                <w:rFonts w:ascii="Arial" w:hAnsi="Arial" w:cs="Arial"/>
                <w:sz w:val="18"/>
                <w:lang w:val="en-US"/>
              </w:rPr>
            </w:pPr>
            <w:r>
              <w:rPr>
                <w:rFonts w:ascii="Arial" w:hAnsi="Arial" w:cs="Arial"/>
                <w:sz w:val="18"/>
                <w:szCs w:val="18"/>
              </w:rPr>
              <w:t>2.56 x K3 (1 x K3)</w:t>
            </w:r>
          </w:p>
        </w:tc>
        <w:tc>
          <w:tcPr>
            <w:tcW w:w="0" w:type="auto"/>
          </w:tcPr>
          <w:p w14:paraId="5E5795F3" w14:textId="77777777" w:rsidR="00BC45AC" w:rsidRDefault="00BC45AC" w:rsidP="008F58BD">
            <w:pPr>
              <w:rPr>
                <w:rFonts w:ascii="Arial" w:hAnsi="Arial" w:cs="Arial"/>
                <w:sz w:val="18"/>
                <w:lang w:val="en-US"/>
              </w:rPr>
            </w:pPr>
            <w:r>
              <w:rPr>
                <w:rFonts w:ascii="Arial" w:hAnsi="Arial" w:cs="Arial"/>
                <w:sz w:val="18"/>
                <w:szCs w:val="18"/>
              </w:rPr>
              <w:t>5.12 x K3 (2 x K3)</w:t>
            </w:r>
          </w:p>
        </w:tc>
      </w:tr>
      <w:tr w:rsidR="00BC45AC" w14:paraId="514281D3" w14:textId="77777777" w:rsidTr="008F58BD">
        <w:trPr>
          <w:trHeight w:val="336"/>
        </w:trPr>
        <w:tc>
          <w:tcPr>
            <w:tcW w:w="0" w:type="auto"/>
          </w:tcPr>
          <w:p w14:paraId="35B3E077" w14:textId="77777777" w:rsidR="00BC45AC" w:rsidRDefault="00BC45AC" w:rsidP="008F58BD">
            <w:pPr>
              <w:rPr>
                <w:rFonts w:ascii="Arial" w:hAnsi="Arial" w:cs="Arial"/>
                <w:sz w:val="18"/>
                <w:szCs w:val="18"/>
              </w:rPr>
            </w:pPr>
            <w:r>
              <w:rPr>
                <w:rFonts w:ascii="Arial" w:hAnsi="Arial" w:cs="Arial"/>
                <w:sz w:val="18"/>
                <w:szCs w:val="18"/>
              </w:rPr>
              <w:t>5.12</w:t>
            </w:r>
          </w:p>
        </w:tc>
        <w:tc>
          <w:tcPr>
            <w:tcW w:w="0" w:type="auto"/>
          </w:tcPr>
          <w:p w14:paraId="50B6FB70" w14:textId="77777777" w:rsidR="00BC45AC" w:rsidRDefault="00BC45AC" w:rsidP="008F58BD">
            <w:pPr>
              <w:rPr>
                <w:rFonts w:ascii="Arial" w:hAnsi="Arial" w:cs="Arial"/>
                <w:sz w:val="18"/>
                <w:szCs w:val="18"/>
              </w:rPr>
            </w:pPr>
            <w:r>
              <w:rPr>
                <w:rFonts w:ascii="Arial" w:hAnsi="Arial" w:cs="Arial"/>
                <w:sz w:val="18"/>
                <w:szCs w:val="18"/>
              </w:rPr>
              <w:t>117.76 x K3 (23 x K3)</w:t>
            </w:r>
          </w:p>
        </w:tc>
        <w:tc>
          <w:tcPr>
            <w:tcW w:w="0" w:type="auto"/>
          </w:tcPr>
          <w:p w14:paraId="16D8D919" w14:textId="77777777" w:rsidR="00BC45AC" w:rsidRDefault="00BC45AC" w:rsidP="008F58BD">
            <w:pPr>
              <w:rPr>
                <w:rFonts w:ascii="Arial" w:hAnsi="Arial" w:cs="Arial"/>
                <w:sz w:val="18"/>
                <w:szCs w:val="18"/>
              </w:rPr>
            </w:pPr>
            <w:r>
              <w:rPr>
                <w:rFonts w:ascii="Arial" w:hAnsi="Arial" w:cs="Arial"/>
                <w:sz w:val="18"/>
                <w:szCs w:val="18"/>
              </w:rPr>
              <w:t>5.12 x K3 (1 x K3)</w:t>
            </w:r>
          </w:p>
        </w:tc>
        <w:tc>
          <w:tcPr>
            <w:tcW w:w="0" w:type="auto"/>
          </w:tcPr>
          <w:p w14:paraId="180D4CA8" w14:textId="77777777" w:rsidR="00BC45AC" w:rsidRDefault="00BC45AC" w:rsidP="008F58BD">
            <w:pPr>
              <w:rPr>
                <w:rFonts w:ascii="Arial" w:hAnsi="Arial" w:cs="Arial"/>
                <w:sz w:val="18"/>
                <w:szCs w:val="18"/>
              </w:rPr>
            </w:pPr>
            <w:r>
              <w:rPr>
                <w:rFonts w:ascii="Arial" w:hAnsi="Arial" w:cs="Arial"/>
                <w:sz w:val="18"/>
                <w:szCs w:val="18"/>
              </w:rPr>
              <w:t>10.24 x K3 (2 x K3)</w:t>
            </w:r>
          </w:p>
        </w:tc>
      </w:tr>
      <w:tr w:rsidR="00BC45AC" w14:paraId="22113FDE" w14:textId="77777777" w:rsidTr="008F58BD">
        <w:trPr>
          <w:trHeight w:val="336"/>
        </w:trPr>
        <w:tc>
          <w:tcPr>
            <w:tcW w:w="0" w:type="auto"/>
          </w:tcPr>
          <w:p w14:paraId="7F7B6FB6" w14:textId="77777777" w:rsidR="00BC45AC" w:rsidRDefault="00BC45AC" w:rsidP="008F58BD">
            <w:pPr>
              <w:rPr>
                <w:rFonts w:ascii="Arial" w:hAnsi="Arial" w:cs="Arial"/>
                <w:sz w:val="18"/>
                <w:szCs w:val="18"/>
              </w:rPr>
            </w:pPr>
            <w:r>
              <w:rPr>
                <w:rFonts w:ascii="Arial" w:hAnsi="Arial" w:cs="Arial"/>
                <w:sz w:val="18"/>
                <w:szCs w:val="18"/>
              </w:rPr>
              <w:t>10.24</w:t>
            </w:r>
          </w:p>
        </w:tc>
        <w:tc>
          <w:tcPr>
            <w:tcW w:w="0" w:type="auto"/>
          </w:tcPr>
          <w:p w14:paraId="3D79A72F" w14:textId="77777777" w:rsidR="00BC45AC" w:rsidRDefault="00BC45AC" w:rsidP="008F58BD">
            <w:pPr>
              <w:rPr>
                <w:rFonts w:ascii="Arial" w:hAnsi="Arial" w:cs="Arial"/>
                <w:sz w:val="18"/>
                <w:szCs w:val="18"/>
              </w:rPr>
            </w:pPr>
            <w:r>
              <w:rPr>
                <w:rFonts w:ascii="Arial" w:hAnsi="Arial" w:cs="Arial"/>
                <w:sz w:val="18"/>
                <w:szCs w:val="18"/>
              </w:rPr>
              <w:t>235.52</w:t>
            </w:r>
            <w:r>
              <w:rPr>
                <w:rFonts w:ascii="Arial" w:hAnsi="Arial" w:cs="Arial"/>
                <w:sz w:val="18"/>
                <w:szCs w:val="18"/>
                <w:lang w:val="sv-SE"/>
              </w:rPr>
              <w:t xml:space="preserve"> </w:t>
            </w:r>
            <w:r>
              <w:rPr>
                <w:rFonts w:ascii="Arial" w:hAnsi="Arial" w:cs="Arial"/>
                <w:sz w:val="18"/>
                <w:szCs w:val="18"/>
              </w:rPr>
              <w:t>x K3 (23</w:t>
            </w:r>
            <w:r>
              <w:rPr>
                <w:rFonts w:ascii="Arial" w:hAnsi="Arial" w:cs="Arial"/>
                <w:sz w:val="18"/>
                <w:szCs w:val="18"/>
                <w:lang w:val="sv-SE"/>
              </w:rPr>
              <w:t xml:space="preserve"> </w:t>
            </w:r>
            <w:r>
              <w:rPr>
                <w:rFonts w:ascii="Arial" w:hAnsi="Arial" w:cs="Arial"/>
                <w:sz w:val="18"/>
                <w:szCs w:val="18"/>
              </w:rPr>
              <w:t>x K3)</w:t>
            </w:r>
          </w:p>
        </w:tc>
        <w:tc>
          <w:tcPr>
            <w:tcW w:w="0" w:type="auto"/>
          </w:tcPr>
          <w:p w14:paraId="7F0F7888" w14:textId="77777777" w:rsidR="00BC45AC" w:rsidRDefault="00BC45AC" w:rsidP="008F58BD">
            <w:pPr>
              <w:rPr>
                <w:rFonts w:ascii="Arial" w:hAnsi="Arial" w:cs="Arial"/>
                <w:sz w:val="18"/>
                <w:szCs w:val="18"/>
              </w:rPr>
            </w:pPr>
            <w:r>
              <w:rPr>
                <w:rFonts w:ascii="Arial" w:hAnsi="Arial" w:cs="Arial"/>
                <w:sz w:val="18"/>
                <w:szCs w:val="18"/>
              </w:rPr>
              <w:t>10.24 x K3 (1</w:t>
            </w:r>
            <w:r>
              <w:rPr>
                <w:rFonts w:ascii="Arial" w:hAnsi="Arial" w:cs="Arial"/>
                <w:sz w:val="18"/>
                <w:szCs w:val="18"/>
                <w:lang w:val="sv-SE"/>
              </w:rPr>
              <w:t xml:space="preserve"> </w:t>
            </w:r>
            <w:r>
              <w:rPr>
                <w:rFonts w:ascii="Arial" w:hAnsi="Arial" w:cs="Arial"/>
                <w:sz w:val="18"/>
                <w:szCs w:val="18"/>
              </w:rPr>
              <w:t>x K3)</w:t>
            </w:r>
          </w:p>
        </w:tc>
        <w:tc>
          <w:tcPr>
            <w:tcW w:w="0" w:type="auto"/>
          </w:tcPr>
          <w:p w14:paraId="0F8FFE08" w14:textId="77777777" w:rsidR="00BC45AC" w:rsidRDefault="00BC45AC" w:rsidP="008F58BD">
            <w:pPr>
              <w:rPr>
                <w:rFonts w:ascii="Arial" w:hAnsi="Arial" w:cs="Arial"/>
                <w:sz w:val="18"/>
                <w:szCs w:val="18"/>
              </w:rPr>
            </w:pPr>
            <w:r>
              <w:rPr>
                <w:rFonts w:ascii="Arial" w:hAnsi="Arial" w:cs="Arial"/>
                <w:sz w:val="18"/>
                <w:szCs w:val="18"/>
              </w:rPr>
              <w:t>20.48</w:t>
            </w:r>
            <w:r>
              <w:rPr>
                <w:rFonts w:ascii="Arial" w:hAnsi="Arial" w:cs="Arial"/>
                <w:sz w:val="18"/>
                <w:szCs w:val="18"/>
                <w:lang w:val="sv-SE"/>
              </w:rPr>
              <w:t xml:space="preserve"> </w:t>
            </w:r>
            <w:r>
              <w:rPr>
                <w:rFonts w:ascii="Arial" w:hAnsi="Arial" w:cs="Arial"/>
                <w:sz w:val="18"/>
                <w:szCs w:val="18"/>
              </w:rPr>
              <w:t>x K3 (2</w:t>
            </w:r>
            <w:r>
              <w:rPr>
                <w:rFonts w:ascii="Arial" w:hAnsi="Arial" w:cs="Arial"/>
                <w:sz w:val="18"/>
                <w:szCs w:val="18"/>
                <w:lang w:val="sv-SE"/>
              </w:rPr>
              <w:t xml:space="preserve"> </w:t>
            </w:r>
            <w:r>
              <w:rPr>
                <w:rFonts w:ascii="Arial" w:hAnsi="Arial" w:cs="Arial"/>
                <w:sz w:val="18"/>
                <w:szCs w:val="18"/>
              </w:rPr>
              <w:t>x K3)</w:t>
            </w:r>
          </w:p>
        </w:tc>
      </w:tr>
      <w:tr w:rsidR="00BC45AC" w14:paraId="71771E3B" w14:textId="77777777" w:rsidTr="008F58BD">
        <w:trPr>
          <w:trHeight w:val="336"/>
        </w:trPr>
        <w:tc>
          <w:tcPr>
            <w:tcW w:w="0" w:type="auto"/>
            <w:gridSpan w:val="4"/>
          </w:tcPr>
          <w:p w14:paraId="0ACBDBA7" w14:textId="77777777" w:rsidR="00BC45AC" w:rsidRDefault="00BC45AC" w:rsidP="008F58BD">
            <w:pPr>
              <w:pStyle w:val="TAN"/>
              <w:rPr>
                <w:snapToGrid w:val="0"/>
              </w:rPr>
            </w:pPr>
            <w:r>
              <w:rPr>
                <w:snapToGrid w:val="0"/>
              </w:rPr>
              <w:t>Note 1:</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NR_Inter</w:t>
            </w:r>
            <w:r>
              <w:rPr>
                <w:snapToGrid w:val="0"/>
                <w:vertAlign w:val="subscript"/>
                <w:lang w:val="en-US"/>
              </w:rPr>
              <w:t>_RedCap</w:t>
            </w:r>
            <w:r>
              <w:rPr>
                <w:snapToGrid w:val="0"/>
                <w:vertAlign w:val="subscript"/>
              </w:rPr>
              <w:t xml:space="preserve">_Relax </w:t>
            </w:r>
            <w:r>
              <w:rPr>
                <w:snapToGrid w:val="0"/>
              </w:rPr>
              <w:t>is expected.</w:t>
            </w:r>
          </w:p>
          <w:p w14:paraId="49B64B64" w14:textId="77777777" w:rsidR="00BC45AC" w:rsidRDefault="00BC45AC" w:rsidP="008F58BD">
            <w:pPr>
              <w:pStyle w:val="TAN"/>
            </w:pPr>
            <w:r>
              <w:rPr>
                <w:snapToGrid w:val="0"/>
              </w:rPr>
              <w:t>Note 2:</w:t>
            </w:r>
            <w:r>
              <w:rPr>
                <w:lang w:val="en-US"/>
              </w:rPr>
              <w:tab/>
            </w:r>
            <w:r>
              <w:rPr>
                <w:snapToGrid w:val="0"/>
              </w:rPr>
              <w:t xml:space="preserve">K3 = 6 is the measurement relaxation factor applicable for UE fulfilling the </w:t>
            </w:r>
            <w:r>
              <w:rPr>
                <w:i/>
              </w:rPr>
              <w:t xml:space="preserve">stationaryMobilityEvaluation </w:t>
            </w:r>
            <w:r>
              <w:t>[2]</w:t>
            </w:r>
            <w:r>
              <w:rPr>
                <w:snapToGrid w:val="0"/>
              </w:rPr>
              <w:t xml:space="preserve"> criterion.</w:t>
            </w:r>
          </w:p>
        </w:tc>
      </w:tr>
    </w:tbl>
    <w:p w14:paraId="01CFB4A6" w14:textId="77777777" w:rsidR="00BC45AC" w:rsidRDefault="00BC45AC" w:rsidP="00BC45AC">
      <w:pPr>
        <w:rPr>
          <w:rFonts w:eastAsia="SimSun"/>
          <w:highlight w:val="yellow"/>
          <w:lang w:eastAsia="zh-CN"/>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66178DF8" w:rsidR="00F020D7" w:rsidRPr="009C5807" w:rsidRDefault="00B73955"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30AE506A" w:rsidR="006B6C37" w:rsidRPr="00047B96" w:rsidRDefault="00B73955"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 xml:space="preserve">The eDRX_IDLE cycle lengths are as specified in Section 10.5.5.32 of TS 24.008 </w:t>
            </w:r>
            <w:r>
              <w:rPr>
                <w:rFonts w:hint="eastAsia"/>
                <w:lang w:eastAsia="zh-CN"/>
              </w:rPr>
              <w:t>[39]</w:t>
            </w:r>
            <w:r w:rsidRPr="00047B96">
              <w:rPr>
                <w:snapToGrid w:val="0"/>
              </w:rPr>
              <w:t>.</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7DA437A4" w14:textId="7F08F264" w:rsidR="007125D0" w:rsidRPr="00FA3FB8" w:rsidRDefault="007125D0" w:rsidP="007125D0">
      <w:pPr>
        <w:pStyle w:val="B10"/>
        <w:rPr>
          <w:lang w:eastAsia="zh-CN"/>
        </w:rPr>
      </w:pPr>
      <w:r w:rsidRPr="00FA3FB8">
        <w:rPr>
          <w:noProof/>
          <w:lang w:eastAsia="zh-CN"/>
        </w:rPr>
        <w:t>-</w:t>
      </w:r>
      <w:r w:rsidRPr="00FA3FB8">
        <w:rPr>
          <w:noProof/>
          <w:lang w:eastAsia="zh-CN"/>
        </w:rPr>
        <w:tab/>
      </w:r>
      <w:r w:rsidRPr="00FA3FB8">
        <w:rPr>
          <w:lang w:eastAsia="zh-CN"/>
        </w:rPr>
        <w:t>both criteria</w:t>
      </w:r>
      <w:r>
        <w:rPr>
          <w:lang w:eastAsia="zh-CN"/>
        </w:rPr>
        <w:t xml:space="preserve"> are fulfilled</w:t>
      </w:r>
      <w:r w:rsidRPr="00FA3FB8">
        <w:rPr>
          <w:lang w:eastAsia="zh-CN"/>
        </w:rPr>
        <w:t>, and</w:t>
      </w:r>
    </w:p>
    <w:p w14:paraId="6D1C0D14" w14:textId="048308A4" w:rsidR="00F87F95" w:rsidRDefault="007125D0" w:rsidP="007125D0">
      <w:pPr>
        <w:pStyle w:val="B10"/>
      </w:pPr>
      <w:r w:rsidRPr="00FA3FB8">
        <w:rPr>
          <w:lang w:eastAsia="zh-CN"/>
        </w:rPr>
        <w:t>-</w:t>
      </w:r>
      <w:r w:rsidRPr="00FA3FB8">
        <w:rPr>
          <w:lang w:eastAsia="zh-CN"/>
        </w:rPr>
        <w:tab/>
        <w:t>less than 4 hours have passed since measurements for cell reselection were performed</w:t>
      </w:r>
      <w:r>
        <w:rPr>
          <w:lang w:eastAsia="zh-CN"/>
        </w:rPr>
        <w:t>.</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6FA93C37" w14:textId="3E1E3294" w:rsidR="00BF1409" w:rsidRPr="00FA3FB8" w:rsidRDefault="00BF1409" w:rsidP="00BF1409">
      <w:pPr>
        <w:pStyle w:val="B10"/>
        <w:rPr>
          <w:lang w:eastAsia="zh-CN"/>
        </w:rPr>
      </w:pPr>
      <w:r w:rsidRPr="00FA3FB8">
        <w:rPr>
          <w:noProof/>
          <w:lang w:eastAsia="zh-CN"/>
        </w:rPr>
        <w:t>-</w:t>
      </w:r>
      <w:r w:rsidRPr="00FA3FB8">
        <w:rPr>
          <w:noProof/>
          <w:lang w:eastAsia="zh-CN"/>
        </w:rPr>
        <w:tab/>
      </w:r>
      <w:r w:rsidRPr="00FA3FB8">
        <w:rPr>
          <w:lang w:eastAsia="zh-CN"/>
        </w:rPr>
        <w:t xml:space="preserve">UE is configured with both </w:t>
      </w:r>
      <w:r w:rsidRPr="00FA3FB8">
        <w:rPr>
          <w:i/>
          <w:iCs/>
          <w:lang w:eastAsia="zh-CN"/>
        </w:rPr>
        <w:t xml:space="preserve">stationaryMobilityEvaluation </w:t>
      </w:r>
      <w:r w:rsidRPr="00FA3FB8">
        <w:rPr>
          <w:lang w:eastAsia="zh-CN"/>
        </w:rPr>
        <w:t xml:space="preserve">[2] criterion and </w:t>
      </w:r>
      <w:r w:rsidRPr="00FA3FB8">
        <w:rPr>
          <w:i/>
          <w:iCs/>
          <w:lang w:eastAsia="zh-CN"/>
        </w:rPr>
        <w:t xml:space="preserve">cellEdgeEvaluation </w:t>
      </w:r>
      <w:r w:rsidRPr="00FA3FB8">
        <w:rPr>
          <w:lang w:eastAsia="zh-CN"/>
        </w:rPr>
        <w:t>[2] criterion, has also fulfilled both criteria, or</w:t>
      </w:r>
    </w:p>
    <w:p w14:paraId="42A70530" w14:textId="4A77F9EC" w:rsidR="006558D9" w:rsidRDefault="00BF1409" w:rsidP="00BF1409">
      <w:pPr>
        <w:pStyle w:val="B10"/>
      </w:pPr>
      <w:r w:rsidRPr="00FA3FB8">
        <w:rPr>
          <w:noProof/>
          <w:lang w:eastAsia="zh-CN"/>
        </w:rPr>
        <w:t>-</w:t>
      </w:r>
      <w:r w:rsidRPr="00FA3FB8">
        <w:rPr>
          <w:noProof/>
          <w:lang w:eastAsia="zh-CN"/>
        </w:rPr>
        <w:tab/>
      </w:r>
      <w:r w:rsidRPr="00FA3FB8">
        <w:rPr>
          <w:lang w:eastAsia="zh-CN"/>
        </w:rPr>
        <w:t xml:space="preserve">UE is configured with </w:t>
      </w:r>
      <w:r w:rsidRPr="00FA3FB8">
        <w:rPr>
          <w:i/>
          <w:iCs/>
          <w:lang w:eastAsia="zh-CN"/>
        </w:rPr>
        <w:t xml:space="preserve">cellEdgeEvaluation </w:t>
      </w:r>
      <w:r w:rsidRPr="00FA3FB8">
        <w:rPr>
          <w:lang w:eastAsia="zh-CN"/>
        </w:rPr>
        <w:t xml:space="preserve">[2] criterion and with both </w:t>
      </w:r>
      <w:r w:rsidRPr="00FA3FB8">
        <w:rPr>
          <w:i/>
          <w:noProof/>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 xml:space="preserve">[2] criterion and </w:t>
      </w:r>
      <w:r w:rsidRPr="00FA3FB8">
        <w:rPr>
          <w:i/>
          <w:lang w:eastAsia="zh-CN"/>
        </w:rPr>
        <w:t xml:space="preserve">combineRelaxedMeasCondition2 </w:t>
      </w:r>
      <w:r w:rsidRPr="00FA3FB8">
        <w:rPr>
          <w:lang w:eastAsia="zh-CN"/>
        </w:rPr>
        <w:t xml:space="preserve">[2] </w:t>
      </w:r>
      <w:r>
        <w:rPr>
          <w:lang w:eastAsia="zh-CN"/>
        </w:rPr>
        <w:t xml:space="preserve">is </w:t>
      </w:r>
      <w:r w:rsidRPr="00FA3FB8">
        <w:rPr>
          <w:lang w:eastAsia="zh-CN"/>
        </w:rPr>
        <w:t xml:space="preserve">not configured, and UE has fulfilled </w:t>
      </w:r>
      <w:r w:rsidRPr="00FA3FB8">
        <w:rPr>
          <w:i/>
          <w:iCs/>
          <w:lang w:eastAsia="zh-CN"/>
        </w:rPr>
        <w:t>cellEdgeEvaluation</w:t>
      </w:r>
      <w:r w:rsidRPr="00FA3FB8">
        <w:rPr>
          <w:lang w:eastAsia="zh-CN"/>
        </w:rPr>
        <w:t xml:space="preserve"> and </w:t>
      </w:r>
      <w:r w:rsidRPr="00FA3FB8">
        <w:rPr>
          <w:i/>
          <w:noProof/>
          <w:lang w:eastAsia="zh-CN"/>
        </w:rPr>
        <w:t xml:space="preserve">stationaryMobilityEvaluation </w:t>
      </w:r>
      <w:r w:rsidRPr="00FA3FB8">
        <w:rPr>
          <w:lang w:eastAsia="zh-CN"/>
        </w:rPr>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27873C79" w:rsidR="00F87F95" w:rsidRDefault="00BF1409" w:rsidP="00F87F95">
      <w:pPr>
        <w:pStyle w:val="B10"/>
      </w:pPr>
      <w:r w:rsidRPr="00FA3FB8">
        <w:rPr>
          <w:lang w:eastAsia="zh-CN"/>
        </w:rPr>
        <w:t>-</w:t>
      </w:r>
      <w:r w:rsidRPr="00FA3FB8">
        <w:rPr>
          <w:lang w:eastAsia="zh-CN"/>
        </w:rPr>
        <w:tab/>
        <w:t xml:space="preserve">UE is configured with </w:t>
      </w:r>
      <w:r w:rsidRPr="00FA3FB8">
        <w:rPr>
          <w:i/>
          <w:iCs/>
          <w:lang w:eastAsia="zh-CN"/>
        </w:rPr>
        <w:t xml:space="preserve">stationaryMobilityEvaluation </w:t>
      </w:r>
      <w:r w:rsidRPr="00FA3FB8">
        <w:rPr>
          <w:iCs/>
          <w:lang w:eastAsia="zh-CN"/>
        </w:rPr>
        <w:t>[2]</w:t>
      </w:r>
      <w:r w:rsidRPr="00FA3FB8">
        <w:rPr>
          <w:lang w:eastAsia="zh-CN"/>
        </w:rPr>
        <w:t xml:space="preserve"> and </w:t>
      </w:r>
      <w:r w:rsidRPr="00FA3FB8">
        <w:rPr>
          <w:i/>
          <w:noProof/>
          <w:lang w:eastAsia="zh-CN"/>
        </w:rPr>
        <w:t xml:space="preserve">cellEdgeEvaluationWhileStationary </w:t>
      </w:r>
      <w:r w:rsidRPr="00FA3FB8">
        <w:rPr>
          <w:lang w:eastAsia="zh-CN"/>
        </w:rPr>
        <w:t>[2] criterion, and UE has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0A27A63B" w:rsidR="00F87F95" w:rsidRPr="0082197E" w:rsidRDefault="00D649C2">
      <w:pPr>
        <w:pStyle w:val="B10"/>
        <w:numPr>
          <w:ilvl w:val="0"/>
          <w:numId w:val="15"/>
        </w:numPr>
      </w:pPr>
      <w:r w:rsidRPr="00FA3FB8">
        <w:rPr>
          <w:lang w:eastAsia="zh-CN"/>
        </w:rPr>
        <w:t xml:space="preserve">UE is configured with </w:t>
      </w:r>
      <w:r w:rsidRPr="00FA3FB8">
        <w:rPr>
          <w:i/>
          <w:iCs/>
          <w:lang w:eastAsia="zh-CN"/>
        </w:rPr>
        <w:t xml:space="preserve">stationaryMobilityEvaluation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2E20E8B8" w:rsidR="00F87F95" w:rsidRPr="0082197E" w:rsidRDefault="00D649C2">
      <w:pPr>
        <w:pStyle w:val="B10"/>
        <w:numPr>
          <w:ilvl w:val="0"/>
          <w:numId w:val="15"/>
        </w:numPr>
      </w:pPr>
      <w:r w:rsidRPr="00FA3FB8">
        <w:rPr>
          <w:lang w:eastAsia="zh-CN"/>
        </w:rPr>
        <w:t xml:space="preserve">UE is configured with </w:t>
      </w:r>
      <w:r w:rsidRPr="00FA3FB8">
        <w:rPr>
          <w:i/>
          <w:iCs/>
          <w:lang w:eastAsia="zh-CN"/>
        </w:rPr>
        <w:t>stationaryMobilityEvaluation</w:t>
      </w:r>
      <w:r w:rsidRPr="00FA3FB8" w:rsidDel="00421482">
        <w:rPr>
          <w:i/>
          <w:iCs/>
          <w:lang w:eastAsia="zh-CN"/>
        </w:rPr>
        <w:t xml:space="preserve"> </w:t>
      </w:r>
      <w:r w:rsidRPr="00FA3FB8">
        <w:rPr>
          <w:lang w:eastAsia="zh-CN"/>
        </w:rPr>
        <w:t xml:space="preserve">[2] criterion and </w:t>
      </w:r>
      <w:r w:rsidRPr="00FA3FB8">
        <w:rPr>
          <w:i/>
          <w:noProof/>
          <w:lang w:eastAsia="zh-CN"/>
        </w:rPr>
        <w:t xml:space="preserve">cellEdgeEvaluationWhileStationary </w:t>
      </w:r>
      <w:r w:rsidRPr="00FA3FB8">
        <w:rPr>
          <w:lang w:eastAsia="zh-CN"/>
        </w:rPr>
        <w:t>[2] criterion, and has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0EB864AF" w:rsidR="00F87F95" w:rsidRPr="0082197E" w:rsidRDefault="008C090A" w:rsidP="004C2519">
      <w:pPr>
        <w:pStyle w:val="B10"/>
      </w:pPr>
      <w:r>
        <w:t>-</w:t>
      </w:r>
      <w:r>
        <w:tab/>
      </w:r>
      <w:r w:rsidR="00D649C2" w:rsidRPr="00FA3FB8">
        <w:rPr>
          <w:lang w:eastAsia="zh-CN"/>
        </w:rPr>
        <w:t xml:space="preserve">UE is configured with </w:t>
      </w:r>
      <w:r w:rsidR="00D649C2" w:rsidRPr="00FA3FB8">
        <w:rPr>
          <w:i/>
          <w:iCs/>
          <w:lang w:eastAsia="zh-CN"/>
        </w:rPr>
        <w:t xml:space="preserve">stationaryMobilityEvaluation </w:t>
      </w:r>
      <w:r w:rsidR="00D649C2" w:rsidRPr="00FA3FB8">
        <w:rPr>
          <w:lang w:eastAsia="zh-CN"/>
        </w:rPr>
        <w:t xml:space="preserve">[2] criterion and has also fulfilled that criterion, or UE is configured with both </w:t>
      </w:r>
      <w:r w:rsidR="00D649C2" w:rsidRPr="00FA3FB8">
        <w:rPr>
          <w:i/>
          <w:noProof/>
          <w:lang w:eastAsia="zh-CN"/>
        </w:rPr>
        <w:t xml:space="preserve">stationaryMobilityEvaluation </w:t>
      </w:r>
      <w:r w:rsidR="00D649C2" w:rsidRPr="00FA3FB8">
        <w:rPr>
          <w:lang w:eastAsia="zh-CN"/>
        </w:rPr>
        <w:t xml:space="preserve">[2] criterion and </w:t>
      </w:r>
      <w:r w:rsidR="00D649C2" w:rsidRPr="00FA3FB8">
        <w:rPr>
          <w:i/>
          <w:noProof/>
          <w:lang w:eastAsia="zh-CN"/>
        </w:rPr>
        <w:t xml:space="preserve">cellEdgeEvaluationWhileStationary </w:t>
      </w:r>
      <w:r w:rsidR="00D649C2" w:rsidRPr="00FA3FB8">
        <w:rPr>
          <w:lang w:eastAsia="zh-CN"/>
        </w:rPr>
        <w:t xml:space="preserve">[2] criterion and </w:t>
      </w:r>
      <w:r w:rsidR="00D649C2" w:rsidRPr="00FA3FB8">
        <w:rPr>
          <w:i/>
          <w:lang w:eastAsia="zh-CN"/>
        </w:rPr>
        <w:t xml:space="preserve">combineRelaxedMeasCondition2 </w:t>
      </w:r>
      <w:r w:rsidR="00D649C2" w:rsidRPr="00FA3FB8">
        <w:rPr>
          <w:lang w:eastAsia="zh-CN"/>
        </w:rPr>
        <w:t xml:space="preserve">[2] </w:t>
      </w:r>
      <w:r w:rsidR="00D649C2">
        <w:rPr>
          <w:lang w:eastAsia="zh-CN"/>
        </w:rPr>
        <w:t xml:space="preserve">is </w:t>
      </w:r>
      <w:r w:rsidR="00D649C2" w:rsidRPr="00FA3FB8">
        <w:rPr>
          <w:lang w:eastAsia="zh-CN"/>
        </w:rPr>
        <w:t xml:space="preserve">not configured, and UE has fulfilled </w:t>
      </w:r>
      <w:r w:rsidR="00D649C2" w:rsidRPr="00FA3FB8">
        <w:rPr>
          <w:i/>
          <w:noProof/>
          <w:lang w:eastAsia="zh-CN"/>
        </w:rPr>
        <w:t xml:space="preserve">stationaryMobilityEvaluation </w:t>
      </w:r>
      <w:r w:rsidR="00D649C2" w:rsidRPr="00FA3FB8">
        <w:rPr>
          <w:lang w:eastAsia="zh-CN"/>
        </w:rPr>
        <w:t>[2] criterion.</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6E181170" w14:textId="77777777" w:rsidR="00BC45AC" w:rsidRDefault="00BC45AC" w:rsidP="00BC45AC">
      <w:pPr>
        <w:rPr>
          <w:lang w:eastAsia="zh-CN"/>
        </w:rPr>
      </w:pPr>
      <w:r>
        <w:rPr>
          <w:rFonts w:hint="eastAsia"/>
          <w:lang w:eastAsia="zh-CN"/>
        </w:rPr>
        <w:t>W</w:t>
      </w:r>
      <w:r>
        <w:t xml:space="preserve">hen </w:t>
      </w:r>
      <w:r>
        <w:rPr>
          <w:lang w:eastAsia="zh-CN"/>
        </w:rPr>
        <w:t>S</w:t>
      </w:r>
      <w:r>
        <w:rPr>
          <w:vertAlign w:val="subscript"/>
          <w:lang w:eastAsia="zh-CN"/>
        </w:rPr>
        <w:t>rxlev</w:t>
      </w:r>
      <w:r>
        <w:rPr>
          <w:lang w:eastAsia="zh-CN"/>
        </w:rPr>
        <w:t xml:space="preserve"> </w:t>
      </w:r>
      <w:r>
        <w:t>≤</w:t>
      </w:r>
      <w:r>
        <w:rPr>
          <w:lang w:eastAsia="zh-CN"/>
        </w:rPr>
        <w:t xml:space="preserve"> S</w:t>
      </w:r>
      <w:r>
        <w:rPr>
          <w:vertAlign w:val="subscript"/>
          <w:lang w:eastAsia="zh-CN"/>
        </w:rPr>
        <w:t>nonIntraSearchP</w:t>
      </w:r>
      <w:r>
        <w:rPr>
          <w:lang w:eastAsia="zh-CN"/>
        </w:rPr>
        <w:t xml:space="preserve"> or S</w:t>
      </w:r>
      <w:r>
        <w:rPr>
          <w:vertAlign w:val="subscript"/>
          <w:lang w:eastAsia="zh-CN"/>
        </w:rPr>
        <w:t>qual</w:t>
      </w:r>
      <w:r>
        <w:rPr>
          <w:lang w:eastAsia="zh-CN"/>
        </w:rPr>
        <w:t xml:space="preserve"> </w:t>
      </w:r>
      <w:r>
        <w:t>≤</w:t>
      </w:r>
      <w:r>
        <w:rPr>
          <w:lang w:eastAsia="zh-CN"/>
        </w:rPr>
        <w:t xml:space="preserve"> S</w:t>
      </w:r>
      <w:r>
        <w:rPr>
          <w:vertAlign w:val="subscript"/>
          <w:lang w:eastAsia="zh-CN"/>
        </w:rPr>
        <w:t>nonIntraSearchQ</w:t>
      </w:r>
      <w:r>
        <w:t xml:space="preserve">, the requirements of </w:t>
      </w:r>
      <w:r>
        <w:rPr>
          <w:lang w:eastAsia="zh-CN"/>
        </w:rPr>
        <w:t xml:space="preserve">Srxlev </w:t>
      </w:r>
      <w:r>
        <w:t>≤</w:t>
      </w:r>
      <w:r>
        <w:rPr>
          <w:lang w:eastAsia="zh-CN"/>
        </w:rPr>
        <w:t xml:space="preserve"> S</w:t>
      </w:r>
      <w:r>
        <w:rPr>
          <w:vertAlign w:val="subscript"/>
          <w:lang w:eastAsia="zh-CN"/>
        </w:rPr>
        <w:t>nonIntraSearchP</w:t>
      </w:r>
      <w:r>
        <w:rPr>
          <w:lang w:eastAsia="zh-CN"/>
        </w:rPr>
        <w:t xml:space="preserve"> or Squal </w:t>
      </w:r>
      <w:r>
        <w:t>≤</w:t>
      </w:r>
      <w:r>
        <w:rPr>
          <w:lang w:eastAsia="zh-CN"/>
        </w:rPr>
        <w:t xml:space="preserve"> S</w:t>
      </w:r>
      <w:r>
        <w:rPr>
          <w:vertAlign w:val="subscript"/>
          <w:lang w:eastAsia="zh-CN"/>
        </w:rPr>
        <w:t>nonIntraSearchQ</w:t>
      </w:r>
      <w:r>
        <w:t xml:space="preserve"> defined in clause 4.2.2.</w:t>
      </w:r>
      <w:r>
        <w:rPr>
          <w:rFonts w:eastAsia="SimSun" w:hint="eastAsia"/>
          <w:lang w:val="en-US" w:eastAsia="zh-CN"/>
        </w:rPr>
        <w:t>10</w:t>
      </w:r>
      <w:r>
        <w:t>.4 apply for this clause.</w:t>
      </w:r>
    </w:p>
    <w:p w14:paraId="13E89761" w14:textId="0D0B933D" w:rsidR="00F87F95" w:rsidRDefault="00BC45AC" w:rsidP="00BC45AC">
      <w:r>
        <w:t>When S</w:t>
      </w:r>
      <w:r>
        <w:rPr>
          <w:vertAlign w:val="subscript"/>
        </w:rPr>
        <w:t>rxlev</w:t>
      </w:r>
      <w:r>
        <w:t xml:space="preserve"> &gt; S</w:t>
      </w:r>
      <w:r>
        <w:rPr>
          <w:vertAlign w:val="subscript"/>
        </w:rPr>
        <w:t>nonIntraSearchP</w:t>
      </w:r>
      <w:r>
        <w:t xml:space="preserve"> and S</w:t>
      </w:r>
      <w:r>
        <w:rPr>
          <w:vertAlign w:val="subscript"/>
        </w:rPr>
        <w:t>qual</w:t>
      </w:r>
      <w:r>
        <w:t xml:space="preserve"> &gt; S</w:t>
      </w:r>
      <w:r>
        <w:rPr>
          <w:vertAlign w:val="subscript"/>
        </w:rPr>
        <w:t>nonIntraSearchQ</w:t>
      </w:r>
      <w:r>
        <w:t>, the UE the requirements of Srxlev &gt; S</w:t>
      </w:r>
      <w:r>
        <w:rPr>
          <w:vertAlign w:val="subscript"/>
        </w:rPr>
        <w:t>nonIntraSearchP</w:t>
      </w:r>
      <w:r>
        <w:t xml:space="preserve"> and Squal &gt; S</w:t>
      </w:r>
      <w:r>
        <w:rPr>
          <w:vertAlign w:val="subscript"/>
        </w:rPr>
        <w:t>nonIntraSearchQ</w:t>
      </w:r>
      <w:r>
        <w:t xml:space="preserve"> defined in clause 4.2B.2.1</w:t>
      </w:r>
      <w:r>
        <w:rPr>
          <w:rFonts w:eastAsia="SimSun" w:hint="eastAsia"/>
          <w:lang w:val="en-US" w:eastAsia="zh-CN"/>
        </w:rPr>
        <w:t>0</w:t>
      </w:r>
      <w:r>
        <w:t>.2 apply for this clause.</w:t>
      </w:r>
    </w:p>
    <w:p w14:paraId="7E9C1DE1" w14:textId="77777777" w:rsidR="007B48E2" w:rsidRDefault="007B48E2" w:rsidP="007B48E2">
      <w:pPr>
        <w:pStyle w:val="Heading5"/>
        <w:rPr>
          <w:lang w:val="en-US"/>
        </w:rPr>
      </w:pPr>
      <w:r>
        <w:rPr>
          <w:lang w:val="en-US"/>
        </w:rPr>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58A6BD21" w14:textId="77777777" w:rsidR="00D649C2" w:rsidRPr="00FA3FB8" w:rsidRDefault="00D649C2" w:rsidP="00D649C2">
      <w:pPr>
        <w:pStyle w:val="B10"/>
        <w:rPr>
          <w:rFonts w:eastAsia="Malgun Gothic"/>
          <w:lang w:eastAsia="zh-CN"/>
        </w:rPr>
      </w:pPr>
      <w:r w:rsidRPr="00FA3FB8">
        <w:rPr>
          <w:lang w:eastAsia="zh-CN"/>
        </w:rPr>
        <w:t>-</w:t>
      </w:r>
      <w:r w:rsidRPr="00FA3FB8">
        <w:rPr>
          <w:lang w:eastAsia="zh-CN"/>
        </w:rPr>
        <w:tab/>
        <w:t xml:space="preserve">UE is configured with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w:t>
      </w:r>
      <w:r>
        <w:rPr>
          <w:rFonts w:eastAsia="Malgun Gothic"/>
          <w:lang w:eastAsia="zh-CN"/>
        </w:rPr>
        <w:t xml:space="preserve">and UE is not configured with </w:t>
      </w:r>
      <w:r w:rsidRPr="00FA3FB8">
        <w:rPr>
          <w:i/>
          <w:iCs/>
          <w:lang w:eastAsia="zh-CN"/>
        </w:rPr>
        <w:t xml:space="preserve">cellEdgeEvaluation </w:t>
      </w:r>
      <w:r w:rsidRPr="00FA3FB8">
        <w:rPr>
          <w:lang w:eastAsia="zh-CN"/>
        </w:rPr>
        <w:t xml:space="preserve">[2] criterion </w:t>
      </w:r>
      <w:r w:rsidRPr="00FA3FB8">
        <w:rPr>
          <w:rFonts w:eastAsia="Malgun Gothic"/>
          <w:lang w:eastAsia="zh-CN"/>
        </w:rPr>
        <w:t>and UE has fulfilled</w:t>
      </w:r>
      <w:r>
        <w:rPr>
          <w:rFonts w:eastAsia="Malgun Gothic"/>
          <w:lang w:eastAsia="zh-CN"/>
        </w:rPr>
        <w:t xml:space="preserve"> the </w:t>
      </w:r>
      <w:r w:rsidRPr="00FA3FB8">
        <w:rPr>
          <w:i/>
          <w:iCs/>
          <w:lang w:eastAsia="zh-CN"/>
        </w:rPr>
        <w:t>lowMobilityEvaluation</w:t>
      </w:r>
      <w:r w:rsidRPr="00FA3FB8" w:rsidDel="001E51FB">
        <w:rPr>
          <w:i/>
          <w:iCs/>
          <w:lang w:eastAsia="zh-CN"/>
        </w:rPr>
        <w:t xml:space="preserve"> </w:t>
      </w:r>
      <w:r w:rsidRPr="00FA3FB8">
        <w:rPr>
          <w:lang w:eastAsia="zh-CN"/>
        </w:rPr>
        <w:t xml:space="preserve">[2] </w:t>
      </w:r>
      <w:r w:rsidRPr="00FA3FB8">
        <w:rPr>
          <w:rFonts w:eastAsia="Malgun Gothic"/>
          <w:lang w:eastAsia="zh-CN"/>
        </w:rPr>
        <w:t xml:space="preserve">criterion, or </w:t>
      </w:r>
    </w:p>
    <w:p w14:paraId="2C537CBE" w14:textId="14A327C0" w:rsidR="007B48E2" w:rsidRPr="00A41B58" w:rsidRDefault="00D649C2" w:rsidP="00D649C2">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and </w:t>
      </w:r>
      <w:r w:rsidRPr="00FA3FB8">
        <w:rPr>
          <w:i/>
          <w:iCs/>
          <w:lang w:eastAsia="zh-CN"/>
        </w:rPr>
        <w:t xml:space="preserve">cellEdgeEvaluation </w:t>
      </w:r>
      <w:r w:rsidRPr="00FA3FB8">
        <w:rPr>
          <w:lang w:eastAsia="zh-CN"/>
        </w:rPr>
        <w:t xml:space="preserve">[2] criterion and </w:t>
      </w:r>
      <w:r w:rsidRPr="00FA3FB8">
        <w:rPr>
          <w:i/>
          <w:iCs/>
          <w:lang w:eastAsia="zh-CN"/>
        </w:rPr>
        <w:t>combineRelaxedMeasCondition</w:t>
      </w:r>
      <w:r w:rsidRPr="00FA3FB8">
        <w:rPr>
          <w:lang w:eastAsia="zh-CN"/>
        </w:rPr>
        <w:t xml:space="preserve"> [2] </w:t>
      </w:r>
      <w:r>
        <w:rPr>
          <w:lang w:eastAsia="zh-CN"/>
        </w:rPr>
        <w:t xml:space="preserve">is </w:t>
      </w:r>
      <w:r w:rsidRPr="00FA3FB8">
        <w:rPr>
          <w:lang w:eastAsia="zh-CN"/>
        </w:rPr>
        <w:t xml:space="preserve">not configured, and UE has fulfilled </w:t>
      </w:r>
      <w:r w:rsidRPr="00FA3FB8">
        <w:rPr>
          <w:rFonts w:eastAsia="Malgun Gothic"/>
          <w:lang w:eastAsia="zh-CN"/>
        </w:rPr>
        <w:t xml:space="preserve">only the </w:t>
      </w:r>
      <w:r w:rsidRPr="00FA3FB8">
        <w:rPr>
          <w:i/>
          <w:iCs/>
          <w:lang w:eastAsia="zh-CN"/>
        </w:rPr>
        <w:t>lowMobilityEvaluation</w:t>
      </w:r>
      <w:r w:rsidRPr="00FA3FB8" w:rsidDel="001E51FB">
        <w:rPr>
          <w:i/>
          <w:iCs/>
          <w:lang w:eastAsia="zh-CN"/>
        </w:rPr>
        <w:t xml:space="preserve"> </w:t>
      </w:r>
      <w:r w:rsidRPr="00FA3FB8">
        <w:rPr>
          <w:lang w:eastAsia="zh-CN"/>
        </w:rPr>
        <w:t>[2]</w:t>
      </w:r>
      <w:r w:rsidRPr="00FA3FB8">
        <w:rPr>
          <w:rFonts w:eastAsia="Malgun Gothic"/>
          <w:lang w:eastAsia="zh-CN"/>
        </w:rPr>
        <w:t xml:space="preserve"> criterion</w:t>
      </w:r>
      <w:r w:rsidRPr="00FA3FB8">
        <w:rPr>
          <w:lang w:eastAsia="zh-CN"/>
        </w:rPr>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2A4FCCDF" w:rsidR="006B6C37" w:rsidRPr="009C5807" w:rsidRDefault="00E12BE3"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52736319" w:rsidR="007B48E2" w:rsidRPr="00806346" w:rsidRDefault="00E12BE3"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41FC73B0" w14:textId="77777777" w:rsidR="000C2C8E" w:rsidRPr="00FA3FB8" w:rsidRDefault="000C2C8E" w:rsidP="000C2C8E">
      <w:pPr>
        <w:pStyle w:val="B10"/>
        <w:rPr>
          <w:lang w:eastAsia="zh-CN"/>
        </w:rPr>
      </w:pPr>
      <w:r w:rsidRPr="00FA3FB8">
        <w:rPr>
          <w:lang w:eastAsia="zh-CN"/>
        </w:rPr>
        <w:t>-</w:t>
      </w:r>
      <w:r w:rsidRPr="00FA3FB8">
        <w:rPr>
          <w:lang w:eastAsia="zh-CN"/>
        </w:rPr>
        <w:tab/>
        <w:t xml:space="preserve">UE is configured with </w:t>
      </w:r>
      <w:r w:rsidRPr="00FA3FB8">
        <w:rPr>
          <w:i/>
          <w:iCs/>
          <w:lang w:eastAsia="zh-CN"/>
        </w:rPr>
        <w:t xml:space="preserve">cellEdgeEvaluation </w:t>
      </w:r>
      <w:r w:rsidRPr="00FA3FB8">
        <w:rPr>
          <w:lang w:eastAsia="zh-CN"/>
        </w:rPr>
        <w:t xml:space="preserve">[2] criterion, </w:t>
      </w:r>
      <w:r>
        <w:rPr>
          <w:lang w:eastAsia="zh-CN"/>
        </w:rPr>
        <w:t xml:space="preserve">and UE is not configured with </w:t>
      </w:r>
      <w:r w:rsidRPr="00FA3FB8">
        <w:rPr>
          <w:i/>
          <w:iCs/>
          <w:lang w:eastAsia="zh-CN"/>
        </w:rPr>
        <w:t>lowMobilityEvaluation</w:t>
      </w:r>
      <w:r w:rsidRPr="00FA3FB8" w:rsidDel="001E51FB">
        <w:rPr>
          <w:i/>
          <w:iCs/>
          <w:lang w:eastAsia="zh-CN"/>
        </w:rPr>
        <w:t xml:space="preserve"> </w:t>
      </w:r>
      <w:r w:rsidRPr="00FA3FB8">
        <w:rPr>
          <w:lang w:eastAsia="zh-CN"/>
        </w:rPr>
        <w:t>[2] criterion and UE has fulfilled</w:t>
      </w:r>
      <w:r>
        <w:rPr>
          <w:lang w:eastAsia="zh-CN"/>
        </w:rPr>
        <w:t xml:space="preserve"> the </w:t>
      </w:r>
      <w:r w:rsidRPr="00FA3FB8">
        <w:rPr>
          <w:i/>
          <w:iCs/>
          <w:lang w:eastAsia="zh-CN"/>
        </w:rPr>
        <w:t xml:space="preserve">cellEdgeEvaluation </w:t>
      </w:r>
      <w:r w:rsidRPr="00FA3FB8">
        <w:rPr>
          <w:lang w:eastAsia="zh-CN"/>
        </w:rPr>
        <w:t xml:space="preserve">[2] criterion or  </w:t>
      </w:r>
    </w:p>
    <w:p w14:paraId="1F6A4430" w14:textId="609CA6C7" w:rsidR="007B48E2" w:rsidRPr="00AD77EE" w:rsidRDefault="000C2C8E" w:rsidP="000C2C8E">
      <w:pPr>
        <w:pStyle w:val="B10"/>
      </w:pPr>
      <w:r w:rsidRPr="00FA3FB8">
        <w:rPr>
          <w:lang w:eastAsia="zh-CN"/>
        </w:rPr>
        <w:t>-</w:t>
      </w:r>
      <w:r w:rsidRPr="00FA3FB8">
        <w:rPr>
          <w:lang w:eastAsia="zh-CN"/>
        </w:rPr>
        <w:tab/>
        <w:t xml:space="preserve">UE is configured with both </w:t>
      </w:r>
      <w:r w:rsidRPr="00FA3FB8">
        <w:rPr>
          <w:i/>
          <w:iCs/>
          <w:lang w:eastAsia="zh-CN"/>
        </w:rPr>
        <w:t>lowMobilityEvaluation</w:t>
      </w:r>
      <w:r w:rsidRPr="00FA3FB8" w:rsidDel="001E51FB">
        <w:rPr>
          <w:i/>
          <w:iCs/>
          <w:lang w:eastAsia="zh-CN"/>
        </w:rPr>
        <w:t xml:space="preserve"> </w:t>
      </w:r>
      <w:r w:rsidRPr="00FA3FB8">
        <w:rPr>
          <w:lang w:eastAsia="zh-CN"/>
        </w:rPr>
        <w:t xml:space="preserve">[2] criterion and </w:t>
      </w:r>
      <w:r w:rsidRPr="00FA3FB8">
        <w:rPr>
          <w:i/>
          <w:iCs/>
          <w:lang w:eastAsia="zh-CN"/>
        </w:rPr>
        <w:t xml:space="preserve">cellEdgeEvaluation </w:t>
      </w:r>
      <w:r w:rsidRPr="00FA3FB8">
        <w:rPr>
          <w:lang w:eastAsia="zh-CN"/>
        </w:rPr>
        <w:t xml:space="preserve">[2] criterion and </w:t>
      </w:r>
      <w:r w:rsidRPr="00FA3FB8">
        <w:rPr>
          <w:i/>
          <w:lang w:eastAsia="zh-CN"/>
        </w:rPr>
        <w:t>combineRelaxedMeasCondition</w:t>
      </w:r>
      <w:r w:rsidRPr="00FA3FB8">
        <w:rPr>
          <w:rFonts w:hint="eastAsia"/>
          <w:lang w:eastAsia="zh-CN"/>
        </w:rPr>
        <w:t xml:space="preserve"> </w:t>
      </w:r>
      <w:r w:rsidRPr="00FA3FB8">
        <w:rPr>
          <w:lang w:eastAsia="zh-CN"/>
        </w:rPr>
        <w:t xml:space="preserve">[2] </w:t>
      </w:r>
      <w:r>
        <w:rPr>
          <w:lang w:eastAsia="zh-CN"/>
        </w:rPr>
        <w:t xml:space="preserve">is </w:t>
      </w:r>
      <w:r w:rsidRPr="00FA3FB8">
        <w:rPr>
          <w:lang w:eastAsia="zh-CN"/>
        </w:rPr>
        <w:t>not configured, and</w:t>
      </w:r>
      <w:r>
        <w:rPr>
          <w:lang w:eastAsia="zh-CN"/>
        </w:rPr>
        <w:t xml:space="preserve"> </w:t>
      </w:r>
      <w:r w:rsidRPr="00FA3FB8">
        <w:rPr>
          <w:lang w:eastAsia="zh-CN"/>
        </w:rPr>
        <w:t xml:space="preserve">UE has fulfilled only the </w:t>
      </w:r>
      <w:r w:rsidRPr="00FA3FB8">
        <w:rPr>
          <w:i/>
          <w:iCs/>
          <w:lang w:eastAsia="zh-CN"/>
        </w:rPr>
        <w:t xml:space="preserve">cellEdgeEvaluation </w:t>
      </w:r>
      <w:r w:rsidRPr="00FA3FB8">
        <w:rPr>
          <w:lang w:eastAsia="zh-CN"/>
        </w:rP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17C121B" w:rsidR="007B48E2" w:rsidRPr="00885F53" w:rsidRDefault="003F3E64" w:rsidP="00525A89">
            <w:pPr>
              <w:pStyle w:val="TAH"/>
            </w:pPr>
            <w:r>
              <w:rPr>
                <w:rFonts w:cs="Arial" w:hint="eastAsia"/>
                <w:lang w:val="en-US" w:eastAsia="zh-CN"/>
              </w:rPr>
              <w:t>e</w:t>
            </w:r>
            <w:r>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2FAD98FD" w:rsidR="006B6C37" w:rsidRPr="009C5807" w:rsidRDefault="00A86790"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 xml:space="preserve">The eDRX_IDLE cycle lengths are as specified in Section 10.5.5.32 of TS 24.008 </w:t>
            </w:r>
            <w:r>
              <w:rPr>
                <w:rFonts w:hint="eastAsia"/>
                <w:lang w:eastAsia="zh-CN"/>
              </w:rPr>
              <w:t>[39]</w:t>
            </w:r>
            <w:r w:rsidRPr="000C5ADE">
              <w:rPr>
                <w:snapToGrid w:val="0"/>
              </w:rPr>
              <w:t>.</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0279924B" w:rsidR="007B48E2" w:rsidRDefault="00BC45AC" w:rsidP="00525A89">
            <w:pPr>
              <w:pStyle w:val="TAN"/>
              <w:rPr>
                <w:snapToGrid w:val="0"/>
              </w:rPr>
            </w:pPr>
            <w:r>
              <w:rPr>
                <w:snapToGrid w:val="0"/>
              </w:rPr>
              <w:t>Note 4:</w:t>
            </w:r>
            <w:r>
              <w:rPr>
                <w:lang w:val="en-US"/>
              </w:rPr>
              <w:tab/>
            </w:r>
            <w:r>
              <w:rPr>
                <w:snapToGrid w:val="0"/>
              </w:rPr>
              <w:t>M2 = 1.5 if SMTC periodicity</w:t>
            </w:r>
            <w:r>
              <w:t xml:space="preserve"> </w:t>
            </w:r>
            <w:r>
              <w:rPr>
                <w:snapToGrid w:val="0"/>
              </w:rPr>
              <w:t>of measured intra-frequency cell &gt; 20 ms; otherwise M2=1.</w:t>
            </w:r>
            <w: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detect, NR_intra</w:t>
            </w:r>
            <w:r>
              <w:rPr>
                <w:vertAlign w:val="subscript"/>
                <w:lang w:val="en-US"/>
              </w:rPr>
              <w:t>_RedCap</w:t>
            </w:r>
            <w:r>
              <w:rPr>
                <w:snapToGrid w:val="0"/>
                <w:vertAlign w:val="subscript"/>
              </w:rPr>
              <w:t>_Relax</w:t>
            </w:r>
            <w:r>
              <w:rPr>
                <w:snapToGrid w:val="0"/>
              </w:rPr>
              <w:t xml:space="preserve"> 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31D2F2C2" w:rsidR="006B6C37" w:rsidRPr="00806346" w:rsidRDefault="00947F09"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 xml:space="preserve">The eDRX_IDLE cycle lengths are as specified in Section 10.5.5.32 of TS 24.008 </w:t>
            </w:r>
            <w:r>
              <w:rPr>
                <w:rFonts w:hint="eastAsia"/>
                <w:lang w:eastAsia="zh-CN"/>
              </w:rPr>
              <w:t>[39]</w:t>
            </w:r>
            <w:r w:rsidRPr="00806346">
              <w:rPr>
                <w:rFonts w:eastAsia="Malgun Gothic"/>
                <w:snapToGrid w:val="0"/>
              </w:rPr>
              <w:t>.</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4B705F8" w:rsidR="00F87F95" w:rsidRDefault="00F87F95" w:rsidP="00F87F95">
      <w:pPr>
        <w:pStyle w:val="B10"/>
      </w:pPr>
      <w:r>
        <w:rPr>
          <w:noProof/>
        </w:rPr>
        <w:t>-</w:t>
      </w:r>
      <w:r>
        <w:rPr>
          <w:noProof/>
        </w:rPr>
        <w:tab/>
      </w:r>
      <w:r w:rsidR="000C2C8E" w:rsidRPr="004D1269">
        <w:rPr>
          <w:lang w:eastAsia="zh-CN"/>
        </w:rPr>
        <w:t xml:space="preserve">UE is configured with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 xml:space="preserve">[2] criterion </w:t>
      </w:r>
      <w:r w:rsidR="000C2C8E">
        <w:rPr>
          <w:lang w:eastAsia="zh-CN"/>
        </w:rPr>
        <w:t xml:space="preserve">and UE is not configured with </w:t>
      </w:r>
      <w:r w:rsidR="000C2C8E" w:rsidRPr="004D1269">
        <w:rPr>
          <w:i/>
          <w:noProof/>
          <w:lang w:eastAsia="zh-CN"/>
        </w:rPr>
        <w:t xml:space="preserve">cellEdgeEvaluationWhileStationary </w:t>
      </w:r>
      <w:r w:rsidR="000C2C8E" w:rsidRPr="004D1269">
        <w:rPr>
          <w:lang w:eastAsia="zh-CN"/>
        </w:rPr>
        <w:t xml:space="preserve">[2] criterion and UE has fulfilled </w:t>
      </w:r>
      <w:r w:rsidR="000C2C8E">
        <w:rPr>
          <w:lang w:eastAsia="zh-CN"/>
        </w:rPr>
        <w:t xml:space="preserve">the </w:t>
      </w:r>
      <w:r w:rsidR="000C2C8E" w:rsidRPr="004D1269">
        <w:rPr>
          <w:i/>
          <w:iCs/>
          <w:lang w:eastAsia="zh-CN"/>
        </w:rPr>
        <w:t>stationaryMobilityEvaluation</w:t>
      </w:r>
      <w:r w:rsidR="000C2C8E" w:rsidRPr="004D1269" w:rsidDel="004B26EA">
        <w:rPr>
          <w:i/>
          <w:iCs/>
          <w:lang w:eastAsia="zh-CN"/>
        </w:rPr>
        <w:t xml:space="preserve"> </w:t>
      </w:r>
      <w:r w:rsidR="000C2C8E" w:rsidRPr="004D1269">
        <w:rPr>
          <w:lang w:eastAsia="zh-CN"/>
        </w:rPr>
        <w:t>[2] criterion, or</w:t>
      </w:r>
      <w:r w:rsidRPr="00C33767">
        <w:t xml:space="preserve">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3"/>
        <w:gridCol w:w="2975"/>
        <w:gridCol w:w="3116"/>
        <w:gridCol w:w="2345"/>
      </w:tblGrid>
      <w:tr w:rsidR="00BC45AC"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BC45AC" w:rsidRPr="004544AD" w:rsidRDefault="00BC45AC" w:rsidP="00BC45AC">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4702C658" w:rsidR="00BC45AC" w:rsidRPr="004544AD" w:rsidRDefault="00BC45AC" w:rsidP="00BC45AC">
            <w:pPr>
              <w:pStyle w:val="TAH"/>
            </w:pPr>
            <w:r>
              <w:t>T</w:t>
            </w:r>
            <w:r w:rsidRPr="00B97BB4">
              <w:rPr>
                <w:vertAlign w:val="subscript"/>
              </w:rPr>
              <w:t>detect,EUTRAN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59E4FFC4" w:rsidR="00BC45AC" w:rsidRPr="004544AD" w:rsidRDefault="00BC45AC" w:rsidP="00BC45AC">
            <w:pPr>
              <w:pStyle w:val="TAH"/>
            </w:pPr>
            <w:r>
              <w:t>T</w:t>
            </w:r>
            <w:r w:rsidRPr="00B97BB4">
              <w:rPr>
                <w:vertAlign w:val="subscript"/>
              </w:rPr>
              <w:t>measure,EUTRAN</w:t>
            </w:r>
            <w:r>
              <w:rPr>
                <w:vertAlign w:val="subscript"/>
              </w:rPr>
              <w:t>_RedCap</w:t>
            </w:r>
            <w:r w:rsidRPr="00B97BB4">
              <w:rPr>
                <w:vertAlign w:val="subscript"/>
              </w:rPr>
              <w:t>_Relax</w:t>
            </w:r>
            <w:r>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239FA708" w14:textId="77777777" w:rsidR="00BC45AC" w:rsidRDefault="00BC45AC" w:rsidP="00BC45AC">
            <w:pPr>
              <w:pStyle w:val="TAH"/>
            </w:pPr>
            <w:r>
              <w:t>T</w:t>
            </w:r>
            <w:r w:rsidRPr="00B97BB4">
              <w:rPr>
                <w:vertAlign w:val="subscript"/>
              </w:rPr>
              <w:t>evaluate,EUTRAN</w:t>
            </w:r>
            <w:r>
              <w:rPr>
                <w:vertAlign w:val="subscript"/>
              </w:rPr>
              <w:t>_RedCap</w:t>
            </w:r>
            <w:r w:rsidRPr="00B97BB4">
              <w:rPr>
                <w:vertAlign w:val="subscript"/>
              </w:rPr>
              <w:t>_Relax</w:t>
            </w:r>
          </w:p>
          <w:p w14:paraId="19070C55" w14:textId="3ED7AF5B" w:rsidR="00BC45AC" w:rsidRPr="004544AD" w:rsidRDefault="00BC45AC" w:rsidP="00BC45AC">
            <w:pPr>
              <w:pStyle w:val="TAH"/>
            </w:pPr>
            <w:r>
              <w:t>[s] (number of DRX cycles)</w:t>
            </w:r>
          </w:p>
        </w:tc>
      </w:tr>
      <w:tr w:rsidR="00152A64"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152A64" w:rsidRPr="00D01B21" w:rsidRDefault="00152A64" w:rsidP="00152A64">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2C6CE797" w:rsidR="00152A64" w:rsidRPr="00D01B21" w:rsidRDefault="00152A64" w:rsidP="00152A64">
            <w:pPr>
              <w:pStyle w:val="TAH"/>
              <w:rPr>
                <w:b w:val="0"/>
                <w:bCs/>
              </w:rPr>
            </w:pPr>
            <w:r w:rsidRPr="00D01B21">
              <w:rPr>
                <w:b w:val="0"/>
                <w:bCs/>
              </w:rPr>
              <w:t>11.52 x K</w:t>
            </w:r>
            <w:r>
              <w:rPr>
                <w:b w:val="0"/>
                <w:bCs/>
              </w:rPr>
              <w:t>3</w:t>
            </w:r>
            <w:r w:rsidRPr="00D01B21">
              <w:rPr>
                <w:b w:val="0"/>
                <w:bCs/>
              </w:rPr>
              <w:t xml:space="preserve">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68FD664B" w:rsidR="00152A64" w:rsidRPr="00D01B21" w:rsidRDefault="00152A64" w:rsidP="00152A64">
            <w:pPr>
              <w:pStyle w:val="TAH"/>
              <w:rPr>
                <w:b w:val="0"/>
                <w:bCs/>
              </w:rPr>
            </w:pPr>
            <w:r w:rsidRPr="00D01B21">
              <w:rPr>
                <w:b w:val="0"/>
                <w:bCs/>
              </w:rPr>
              <w:t>1.28 x K</w:t>
            </w:r>
            <w:r>
              <w:rPr>
                <w:b w:val="0"/>
                <w:bCs/>
              </w:rPr>
              <w:t>3</w:t>
            </w:r>
            <w:r w:rsidRPr="00D01B21">
              <w:rPr>
                <w:b w:val="0"/>
                <w:bCs/>
              </w:rPr>
              <w:t xml:space="preserve"> (4 x K3)</w:t>
            </w:r>
          </w:p>
        </w:tc>
        <w:tc>
          <w:tcPr>
            <w:tcW w:w="0" w:type="auto"/>
            <w:tcBorders>
              <w:top w:val="single" w:sz="4" w:space="0" w:color="auto"/>
              <w:left w:val="single" w:sz="4" w:space="0" w:color="auto"/>
              <w:bottom w:val="single" w:sz="4" w:space="0" w:color="auto"/>
              <w:right w:val="single" w:sz="4" w:space="0" w:color="auto"/>
            </w:tcBorders>
            <w:hideMark/>
          </w:tcPr>
          <w:p w14:paraId="0D0DDA6C" w14:textId="5C4A2E4D" w:rsidR="00152A64" w:rsidRPr="00D01B21" w:rsidRDefault="00152A64" w:rsidP="00152A64">
            <w:pPr>
              <w:pStyle w:val="TAH"/>
              <w:rPr>
                <w:b w:val="0"/>
                <w:bCs/>
              </w:rPr>
            </w:pPr>
            <w:r w:rsidRPr="00D01B21">
              <w:rPr>
                <w:b w:val="0"/>
                <w:bCs/>
              </w:rPr>
              <w:t>5.12 x K</w:t>
            </w:r>
            <w:r>
              <w:rPr>
                <w:b w:val="0"/>
                <w:bCs/>
              </w:rPr>
              <w:t>3</w:t>
            </w:r>
            <w:r w:rsidRPr="00D01B21">
              <w:rPr>
                <w:b w:val="0"/>
                <w:bCs/>
              </w:rPr>
              <w:t xml:space="preserve"> (16 x K3)</w:t>
            </w:r>
          </w:p>
        </w:tc>
      </w:tr>
      <w:tr w:rsidR="00152A64"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152A64" w:rsidRPr="00D01B21" w:rsidRDefault="00152A64" w:rsidP="00152A64">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24DF1EC2" w:rsidR="00152A64" w:rsidRPr="00D01B21" w:rsidRDefault="00152A64" w:rsidP="00152A64">
            <w:pPr>
              <w:pStyle w:val="TAH"/>
              <w:rPr>
                <w:b w:val="0"/>
                <w:bCs/>
              </w:rPr>
            </w:pPr>
            <w:r w:rsidRPr="00D01B21">
              <w:rPr>
                <w:b w:val="0"/>
                <w:bCs/>
              </w:rPr>
              <w:t>17.92 x K</w:t>
            </w:r>
            <w:r>
              <w:rPr>
                <w:b w:val="0"/>
                <w:bCs/>
              </w:rPr>
              <w:t>3</w:t>
            </w:r>
            <w:r w:rsidRPr="00D01B21">
              <w:rPr>
                <w:b w:val="0"/>
                <w:bCs/>
              </w:rPr>
              <w:t xml:space="preserve">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1EABC9B4" w:rsidR="00152A64" w:rsidRPr="00D01B21" w:rsidRDefault="00152A64" w:rsidP="00152A64">
            <w:pPr>
              <w:pStyle w:val="TAH"/>
              <w:rPr>
                <w:b w:val="0"/>
                <w:bCs/>
              </w:rPr>
            </w:pPr>
            <w:r w:rsidRPr="00D01B21">
              <w:rPr>
                <w:b w:val="0"/>
                <w:bCs/>
              </w:rPr>
              <w:t>1.28 x K</w:t>
            </w:r>
            <w:r>
              <w:rPr>
                <w:b w:val="0"/>
                <w:bCs/>
              </w:rPr>
              <w:t>3</w:t>
            </w:r>
            <w:r w:rsidRPr="00D01B21">
              <w:rPr>
                <w:b w:val="0"/>
                <w:bCs/>
              </w:rPr>
              <w:t xml:space="preserve"> (2 x K3)</w:t>
            </w:r>
          </w:p>
        </w:tc>
        <w:tc>
          <w:tcPr>
            <w:tcW w:w="0" w:type="auto"/>
            <w:tcBorders>
              <w:top w:val="single" w:sz="4" w:space="0" w:color="auto"/>
              <w:left w:val="single" w:sz="4" w:space="0" w:color="auto"/>
              <w:bottom w:val="single" w:sz="4" w:space="0" w:color="auto"/>
              <w:right w:val="single" w:sz="4" w:space="0" w:color="auto"/>
            </w:tcBorders>
            <w:hideMark/>
          </w:tcPr>
          <w:p w14:paraId="21FEBAD1" w14:textId="3F65ADF8" w:rsidR="00152A64" w:rsidRPr="00D01B21" w:rsidRDefault="00152A64" w:rsidP="00152A64">
            <w:pPr>
              <w:pStyle w:val="TAH"/>
              <w:rPr>
                <w:b w:val="0"/>
                <w:bCs/>
              </w:rPr>
            </w:pPr>
            <w:r w:rsidRPr="00D01B21">
              <w:rPr>
                <w:b w:val="0"/>
                <w:bCs/>
              </w:rPr>
              <w:t>5.12 x K</w:t>
            </w:r>
            <w:r>
              <w:rPr>
                <w:b w:val="0"/>
                <w:bCs/>
              </w:rPr>
              <w:t>3</w:t>
            </w:r>
            <w:r w:rsidRPr="00D01B21">
              <w:rPr>
                <w:b w:val="0"/>
                <w:bCs/>
              </w:rPr>
              <w:t xml:space="preserve"> (8 x K3)</w:t>
            </w:r>
          </w:p>
        </w:tc>
      </w:tr>
      <w:tr w:rsidR="00152A64"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152A64" w:rsidRPr="00D01B21" w:rsidRDefault="00152A64" w:rsidP="00152A64">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3ACFEA0C" w:rsidR="00152A64" w:rsidRPr="00D01B21" w:rsidRDefault="00152A64" w:rsidP="00152A64">
            <w:pPr>
              <w:pStyle w:val="TAH"/>
              <w:rPr>
                <w:b w:val="0"/>
                <w:bCs/>
              </w:rPr>
            </w:pPr>
            <w:r w:rsidRPr="00D01B21">
              <w:rPr>
                <w:b w:val="0"/>
                <w:bCs/>
              </w:rPr>
              <w:t>32 x K</w:t>
            </w:r>
            <w:r>
              <w:rPr>
                <w:b w:val="0"/>
                <w:bCs/>
              </w:rPr>
              <w:t>3</w:t>
            </w:r>
            <w:r w:rsidRPr="00D01B21">
              <w:rPr>
                <w:b w:val="0"/>
                <w:bCs/>
              </w:rPr>
              <w:t xml:space="preserve">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555297DD" w:rsidR="00152A64" w:rsidRPr="00D01B21" w:rsidRDefault="00152A64" w:rsidP="00152A64">
            <w:pPr>
              <w:pStyle w:val="TAH"/>
              <w:rPr>
                <w:b w:val="0"/>
                <w:bCs/>
              </w:rPr>
            </w:pPr>
            <w:r w:rsidRPr="00D01B21">
              <w:rPr>
                <w:b w:val="0"/>
                <w:bCs/>
              </w:rPr>
              <w:t>1.28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2CC3949C" w14:textId="5C98DA64" w:rsidR="00152A64" w:rsidRPr="00D01B21" w:rsidRDefault="00152A64" w:rsidP="00152A64">
            <w:pPr>
              <w:pStyle w:val="TAH"/>
              <w:rPr>
                <w:b w:val="0"/>
                <w:bCs/>
              </w:rPr>
            </w:pPr>
            <w:r w:rsidRPr="00D01B21">
              <w:rPr>
                <w:b w:val="0"/>
                <w:bCs/>
              </w:rPr>
              <w:t>6.4 x K</w:t>
            </w:r>
            <w:r>
              <w:rPr>
                <w:b w:val="0"/>
                <w:bCs/>
              </w:rPr>
              <w:t>3</w:t>
            </w:r>
            <w:r w:rsidRPr="00D01B21">
              <w:rPr>
                <w:b w:val="0"/>
                <w:bCs/>
              </w:rPr>
              <w:t xml:space="preserve"> (5 x K3)</w:t>
            </w:r>
          </w:p>
        </w:tc>
      </w:tr>
      <w:tr w:rsidR="00152A64"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152A64" w:rsidRPr="00D01B21" w:rsidRDefault="00152A64" w:rsidP="00152A64">
            <w:pPr>
              <w:pStyle w:val="TAH"/>
              <w:rPr>
                <w:b w:val="0"/>
                <w:bCs/>
              </w:rPr>
            </w:pPr>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6EFF17C0" w:rsidR="00152A64" w:rsidRPr="00D01B21" w:rsidRDefault="00152A64" w:rsidP="00152A64">
            <w:pPr>
              <w:pStyle w:val="TAH"/>
              <w:rPr>
                <w:b w:val="0"/>
                <w:bCs/>
              </w:rPr>
            </w:pPr>
            <w:r w:rsidRPr="00D01B21">
              <w:rPr>
                <w:b w:val="0"/>
                <w:bCs/>
              </w:rPr>
              <w:t>58.88 x K</w:t>
            </w:r>
            <w:r>
              <w:rPr>
                <w:b w:val="0"/>
                <w:bCs/>
              </w:rPr>
              <w:t>3</w:t>
            </w:r>
            <w:r w:rsidRPr="00D01B21">
              <w:rPr>
                <w:b w:val="0"/>
                <w:bCs/>
              </w:rPr>
              <w:t xml:space="preserve">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4B3F1065" w:rsidR="00152A64" w:rsidRPr="00D01B21" w:rsidRDefault="00152A64" w:rsidP="00152A64">
            <w:pPr>
              <w:pStyle w:val="TAH"/>
              <w:rPr>
                <w:b w:val="0"/>
                <w:bCs/>
              </w:rPr>
            </w:pPr>
            <w:r w:rsidRPr="00D01B21">
              <w:rPr>
                <w:b w:val="0"/>
                <w:bCs/>
              </w:rPr>
              <w:t>2.56 x K</w:t>
            </w:r>
            <w:r>
              <w:rPr>
                <w:b w:val="0"/>
                <w:bCs/>
              </w:rPr>
              <w:t>3</w:t>
            </w:r>
            <w:r w:rsidRPr="00D01B21">
              <w:rPr>
                <w:b w:val="0"/>
                <w:bCs/>
              </w:rPr>
              <w:t xml:space="preserve"> (1 x K3)</w:t>
            </w:r>
          </w:p>
        </w:tc>
        <w:tc>
          <w:tcPr>
            <w:tcW w:w="0" w:type="auto"/>
            <w:tcBorders>
              <w:top w:val="single" w:sz="4" w:space="0" w:color="auto"/>
              <w:left w:val="single" w:sz="4" w:space="0" w:color="auto"/>
              <w:bottom w:val="single" w:sz="4" w:space="0" w:color="auto"/>
              <w:right w:val="single" w:sz="4" w:space="0" w:color="auto"/>
            </w:tcBorders>
            <w:hideMark/>
          </w:tcPr>
          <w:p w14:paraId="4FDF831E" w14:textId="4D64BF0B" w:rsidR="00152A64" w:rsidRPr="00D01B21" w:rsidRDefault="00152A64" w:rsidP="00152A64">
            <w:pPr>
              <w:pStyle w:val="TAH"/>
              <w:rPr>
                <w:b w:val="0"/>
                <w:bCs/>
              </w:rPr>
            </w:pPr>
            <w:r w:rsidRPr="00D01B21">
              <w:rPr>
                <w:b w:val="0"/>
                <w:bCs/>
              </w:rPr>
              <w:t>7.68 x K</w:t>
            </w:r>
            <w:r>
              <w:rPr>
                <w:b w:val="0"/>
                <w:bCs/>
              </w:rPr>
              <w:t>3</w:t>
            </w:r>
            <w:r w:rsidRPr="00D01B21">
              <w:rPr>
                <w:b w:val="0"/>
                <w:bCs/>
              </w:rPr>
              <w:t xml:space="preserve"> (3 x K3)</w:t>
            </w:r>
          </w:p>
        </w:tc>
      </w:tr>
      <w:tr w:rsidR="00152A64" w:rsidRPr="009C5807" w14:paraId="5DAB204D" w14:textId="77777777" w:rsidTr="00566400">
        <w:trPr>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2475FE57" w14:textId="4E690741" w:rsidR="00152A64" w:rsidRPr="00D01B21" w:rsidRDefault="00152A64" w:rsidP="00152A64">
            <w:pPr>
              <w:pStyle w:val="TAN"/>
            </w:pPr>
            <w:bookmarkStart w:id="49" w:name="_Hlk149645245"/>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bookmarkEnd w:id="49"/>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2598"/>
        <w:gridCol w:w="2673"/>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52A64">
            <w:pPr>
              <w:pStyle w:val="TAH"/>
              <w:rPr>
                <w:lang w:val="en-US"/>
              </w:rPr>
            </w:pPr>
            <w:r w:rsidRPr="0082197E">
              <w:t>eDRX_IDLE cycle length [s]</w:t>
            </w:r>
          </w:p>
        </w:tc>
        <w:tc>
          <w:tcPr>
            <w:tcW w:w="0" w:type="auto"/>
            <w:vMerge w:val="restart"/>
            <w:hideMark/>
          </w:tcPr>
          <w:p w14:paraId="47DD4390" w14:textId="57345C0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detect</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0E75D68A" w14:textId="0EBA8741" w:rsidR="00F87F95" w:rsidRPr="0082197E" w:rsidRDefault="00F87F95" w:rsidP="00152A64">
            <w:pPr>
              <w:pStyle w:val="TAH"/>
              <w:rPr>
                <w:szCs w:val="18"/>
                <w:lang w:val="en-US"/>
              </w:rPr>
            </w:pPr>
            <w:r w:rsidRPr="0082197E">
              <w:rPr>
                <w:szCs w:val="18"/>
                <w:lang w:val="en-US"/>
              </w:rPr>
              <w:t>T</w:t>
            </w:r>
            <w:r w:rsidRPr="0082197E">
              <w:rPr>
                <w:szCs w:val="18"/>
                <w:vertAlign w:val="subscript"/>
                <w:lang w:val="en-US"/>
              </w:rPr>
              <w:t>measure,</w:t>
            </w:r>
            <w:r w:rsidR="00132875" w:rsidRPr="0082197E" w:rsidDel="00132875">
              <w:rPr>
                <w:szCs w:val="18"/>
                <w:vertAlign w:val="subscript"/>
                <w:lang w:val="en-US"/>
              </w:rPr>
              <w:t xml:space="preserve"> </w:t>
            </w:r>
            <w:r>
              <w:rPr>
                <w:szCs w:val="18"/>
                <w:vertAlign w:val="subscript"/>
                <w:lang w:val="en-US"/>
              </w:rPr>
              <w:t>E-UTRAN</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59B41CD6" w14:textId="24E389E1" w:rsidR="00F87F95" w:rsidRPr="00AD5C2C" w:rsidRDefault="00F87F95" w:rsidP="00152A64">
            <w:pPr>
              <w:pStyle w:val="TAH"/>
              <w:rPr>
                <w:szCs w:val="18"/>
                <w:lang w:val="en-US"/>
              </w:rPr>
            </w:pPr>
            <w:r w:rsidRPr="00AD5C2C">
              <w:rPr>
                <w:szCs w:val="18"/>
                <w:lang w:val="en-US"/>
              </w:rPr>
              <w:t>T</w:t>
            </w:r>
            <w:r w:rsidRPr="00AD5C2C">
              <w:rPr>
                <w:szCs w:val="18"/>
                <w:vertAlign w:val="subscript"/>
                <w:lang w:val="en-US"/>
              </w:rPr>
              <w:t>evaluate,</w:t>
            </w:r>
            <w:r w:rsidR="00132875" w:rsidRPr="00AD5C2C" w:rsidDel="00132875">
              <w:rPr>
                <w:szCs w:val="18"/>
                <w:vertAlign w:val="subscript"/>
                <w:lang w:val="en-US"/>
              </w:rPr>
              <w:t xml:space="preserve"> </w:t>
            </w:r>
            <w:r>
              <w:rPr>
                <w:szCs w:val="18"/>
                <w:vertAlign w:val="subscript"/>
                <w:lang w:val="en-US"/>
              </w:rPr>
              <w:t>E-UTRAN</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152A64" w:rsidRPr="00AD5C2C" w14:paraId="484750E4" w14:textId="77777777" w:rsidTr="001313A6">
        <w:trPr>
          <w:trHeight w:val="336"/>
        </w:trPr>
        <w:tc>
          <w:tcPr>
            <w:tcW w:w="0" w:type="auto"/>
          </w:tcPr>
          <w:p w14:paraId="783B97FD" w14:textId="781440D9" w:rsidR="00152A64" w:rsidRPr="006F2E0A" w:rsidRDefault="00152A64" w:rsidP="00152A64">
            <w:pPr>
              <w:pStyle w:val="TAL"/>
            </w:pPr>
            <w:r w:rsidRPr="00C7050F">
              <w:t>2.56</w:t>
            </w:r>
          </w:p>
        </w:tc>
        <w:tc>
          <w:tcPr>
            <w:tcW w:w="0" w:type="auto"/>
          </w:tcPr>
          <w:p w14:paraId="2142B35B" w14:textId="3C08B5E6" w:rsidR="00152A64" w:rsidRPr="006F2E0A" w:rsidRDefault="00152A64" w:rsidP="00152A64">
            <w:pPr>
              <w:pStyle w:val="TAL"/>
            </w:pPr>
            <w:r w:rsidRPr="00C7050F">
              <w:t>58.88 x K</w:t>
            </w:r>
            <w:r>
              <w:t>3</w:t>
            </w:r>
            <w:r w:rsidRPr="00C7050F">
              <w:t xml:space="preserve"> (23 x K</w:t>
            </w:r>
            <w:r>
              <w:t>3</w:t>
            </w:r>
            <w:r w:rsidRPr="00C7050F">
              <w:t>)</w:t>
            </w:r>
          </w:p>
        </w:tc>
        <w:tc>
          <w:tcPr>
            <w:tcW w:w="0" w:type="auto"/>
          </w:tcPr>
          <w:p w14:paraId="16E77A03" w14:textId="35371624" w:rsidR="00152A64" w:rsidRPr="006F2E0A" w:rsidRDefault="00152A64" w:rsidP="00152A64">
            <w:pPr>
              <w:pStyle w:val="TAL"/>
            </w:pPr>
            <w:r w:rsidRPr="00C7050F">
              <w:t>2.56 x K</w:t>
            </w:r>
            <w:r>
              <w:t>3</w:t>
            </w:r>
            <w:r w:rsidRPr="00C7050F">
              <w:t xml:space="preserve"> (1 x K</w:t>
            </w:r>
            <w:r>
              <w:t>3</w:t>
            </w:r>
            <w:r w:rsidRPr="00C7050F">
              <w:t>)</w:t>
            </w:r>
          </w:p>
        </w:tc>
        <w:tc>
          <w:tcPr>
            <w:tcW w:w="0" w:type="auto"/>
          </w:tcPr>
          <w:p w14:paraId="4940714C" w14:textId="1D5937E6" w:rsidR="00152A64" w:rsidRPr="006F2E0A" w:rsidRDefault="00152A64" w:rsidP="00152A64">
            <w:pPr>
              <w:pStyle w:val="TAL"/>
            </w:pPr>
            <w:r w:rsidRPr="00C7050F">
              <w:t>7.68 x K</w:t>
            </w:r>
            <w:r>
              <w:t>3</w:t>
            </w:r>
            <w:r w:rsidRPr="00C7050F">
              <w:t xml:space="preserve"> (3 x K</w:t>
            </w:r>
            <w:r>
              <w:t>3</w:t>
            </w:r>
            <w:r w:rsidRPr="00C7050F">
              <w:t>)</w:t>
            </w:r>
          </w:p>
        </w:tc>
      </w:tr>
      <w:tr w:rsidR="00F87F95" w:rsidRPr="00AD5C2C" w14:paraId="1463E516" w14:textId="77777777" w:rsidTr="001313A6">
        <w:trPr>
          <w:trHeight w:val="336"/>
        </w:trPr>
        <w:tc>
          <w:tcPr>
            <w:tcW w:w="0" w:type="auto"/>
          </w:tcPr>
          <w:p w14:paraId="3F803B40" w14:textId="77777777" w:rsidR="00F87F95" w:rsidRPr="006F2E0A" w:rsidRDefault="00F87F95" w:rsidP="00152A64">
            <w:pPr>
              <w:pStyle w:val="TAL"/>
            </w:pPr>
            <w:r w:rsidRPr="006F2E0A">
              <w:t>5.12</w:t>
            </w:r>
          </w:p>
        </w:tc>
        <w:tc>
          <w:tcPr>
            <w:tcW w:w="0" w:type="auto"/>
          </w:tcPr>
          <w:p w14:paraId="356DE662" w14:textId="77777777" w:rsidR="00F87F95" w:rsidRPr="006F2E0A" w:rsidRDefault="00F87F95" w:rsidP="00152A64">
            <w:pPr>
              <w:pStyle w:val="TAL"/>
            </w:pPr>
            <w:r w:rsidRPr="006F2E0A">
              <w:t>117.76</w:t>
            </w:r>
            <w:r w:rsidRPr="00806346">
              <w:t xml:space="preserve"> x K3</w:t>
            </w:r>
            <w:r w:rsidRPr="006F2E0A">
              <w:t xml:space="preserve"> (23</w:t>
            </w:r>
            <w:r w:rsidRPr="00806346">
              <w:t xml:space="preserve"> x K3</w:t>
            </w:r>
            <w:r w:rsidRPr="006F2E0A">
              <w:t>)</w:t>
            </w:r>
          </w:p>
        </w:tc>
        <w:tc>
          <w:tcPr>
            <w:tcW w:w="0" w:type="auto"/>
          </w:tcPr>
          <w:p w14:paraId="542C192A" w14:textId="77777777" w:rsidR="00F87F95" w:rsidRPr="006F2E0A" w:rsidRDefault="00F87F95" w:rsidP="00152A64">
            <w:pPr>
              <w:pStyle w:val="TAL"/>
            </w:pPr>
            <w:r w:rsidRPr="006F2E0A">
              <w:t>5.12</w:t>
            </w:r>
            <w:r w:rsidRPr="00806346">
              <w:t xml:space="preserve"> x K3</w:t>
            </w:r>
            <w:r w:rsidRPr="006F2E0A">
              <w:t xml:space="preserve"> (1</w:t>
            </w:r>
            <w:r w:rsidRPr="00806346">
              <w:t xml:space="preserve"> x K3</w:t>
            </w:r>
            <w:r w:rsidRPr="006F2E0A">
              <w:t>)</w:t>
            </w:r>
          </w:p>
        </w:tc>
        <w:tc>
          <w:tcPr>
            <w:tcW w:w="0" w:type="auto"/>
          </w:tcPr>
          <w:p w14:paraId="3ACE38C0" w14:textId="77777777" w:rsidR="00F87F95" w:rsidRPr="006F2E0A" w:rsidRDefault="00F87F95" w:rsidP="00152A64">
            <w:pPr>
              <w:pStyle w:val="TAL"/>
            </w:pPr>
            <w:r w:rsidRPr="006F2E0A">
              <w:t>10.24</w:t>
            </w:r>
            <w:r w:rsidRPr="00806346">
              <w:t xml:space="preserve"> x K3</w:t>
            </w:r>
            <w:r w:rsidRPr="006F2E0A">
              <w:t xml:space="preserve"> (2</w:t>
            </w:r>
            <w:r w:rsidRPr="00806346">
              <w:t xml:space="preserve"> x K3</w:t>
            </w:r>
            <w:r w:rsidRPr="006F2E0A">
              <w:t>)</w:t>
            </w:r>
          </w:p>
        </w:tc>
      </w:tr>
      <w:tr w:rsidR="00152A64" w:rsidRPr="00AD5C2C" w14:paraId="60200BC3" w14:textId="77777777" w:rsidTr="001313A6">
        <w:trPr>
          <w:trHeight w:val="336"/>
        </w:trPr>
        <w:tc>
          <w:tcPr>
            <w:tcW w:w="0" w:type="auto"/>
          </w:tcPr>
          <w:p w14:paraId="5BC2B9A3" w14:textId="38765286" w:rsidR="00152A64" w:rsidRPr="006F2E0A" w:rsidRDefault="00152A64" w:rsidP="00152A64">
            <w:pPr>
              <w:pStyle w:val="TAL"/>
            </w:pPr>
            <w:r>
              <w:t>10</w:t>
            </w:r>
            <w:r w:rsidRPr="006F2E0A">
              <w:t>.</w:t>
            </w:r>
            <w:r>
              <w:t>24</w:t>
            </w:r>
          </w:p>
        </w:tc>
        <w:tc>
          <w:tcPr>
            <w:tcW w:w="0" w:type="auto"/>
          </w:tcPr>
          <w:p w14:paraId="58588951" w14:textId="2E48A32A" w:rsidR="00152A64" w:rsidRPr="006F2E0A" w:rsidRDefault="00152A64" w:rsidP="00152A64">
            <w:pPr>
              <w:pStyle w:val="TAL"/>
            </w:pPr>
            <w:r>
              <w:t>235.52</w:t>
            </w:r>
            <w:r w:rsidRPr="00806346">
              <w:t xml:space="preserve"> x K3</w:t>
            </w:r>
            <w:r w:rsidRPr="006F2E0A">
              <w:t xml:space="preserve"> (23</w:t>
            </w:r>
            <w:r w:rsidRPr="00806346">
              <w:t xml:space="preserve"> x K3</w:t>
            </w:r>
            <w:r w:rsidRPr="006F2E0A">
              <w:t>)</w:t>
            </w:r>
          </w:p>
        </w:tc>
        <w:tc>
          <w:tcPr>
            <w:tcW w:w="0" w:type="auto"/>
          </w:tcPr>
          <w:p w14:paraId="5798BFDE" w14:textId="33A85CD9" w:rsidR="00152A64" w:rsidRPr="006F2E0A" w:rsidRDefault="00152A64" w:rsidP="00152A64">
            <w:pPr>
              <w:pStyle w:val="TAL"/>
            </w:pPr>
            <w:r>
              <w:t>10</w:t>
            </w:r>
            <w:r w:rsidRPr="006F2E0A">
              <w:t>.2</w:t>
            </w:r>
            <w:r>
              <w:t>4</w:t>
            </w:r>
            <w:r w:rsidRPr="00806346">
              <w:t xml:space="preserve"> x K3</w:t>
            </w:r>
            <w:r w:rsidRPr="006F2E0A">
              <w:t xml:space="preserve"> (1</w:t>
            </w:r>
            <w:r w:rsidRPr="00806346">
              <w:t xml:space="preserve"> x K3</w:t>
            </w:r>
            <w:r w:rsidRPr="006F2E0A">
              <w:t>)</w:t>
            </w:r>
          </w:p>
        </w:tc>
        <w:tc>
          <w:tcPr>
            <w:tcW w:w="0" w:type="auto"/>
          </w:tcPr>
          <w:p w14:paraId="1A058084" w14:textId="5CFEBB76" w:rsidR="00152A64" w:rsidRPr="006F2E0A" w:rsidRDefault="00152A64" w:rsidP="00152A64">
            <w:pPr>
              <w:pStyle w:val="TAL"/>
            </w:pPr>
            <w:r>
              <w:t>2</w:t>
            </w:r>
            <w:r w:rsidRPr="006F2E0A">
              <w:t>0.</w:t>
            </w:r>
            <w:r>
              <w:t>48</w:t>
            </w:r>
            <w:r w:rsidRPr="00806346">
              <w:t xml:space="preserve"> x K3</w:t>
            </w:r>
            <w:r w:rsidRPr="006F2E0A">
              <w:t xml:space="preserve"> (2</w:t>
            </w:r>
            <w:r w:rsidRPr="00806346">
              <w:t xml:space="preserve"> x K3</w:t>
            </w:r>
            <w:r w:rsidRPr="006F2E0A">
              <w:t>)</w:t>
            </w:r>
          </w:p>
        </w:tc>
      </w:tr>
      <w:tr w:rsidR="00F87F95" w:rsidRPr="00AD5C2C" w14:paraId="4C62A777" w14:textId="77777777" w:rsidTr="001313A6">
        <w:trPr>
          <w:trHeight w:val="336"/>
        </w:trPr>
        <w:tc>
          <w:tcPr>
            <w:tcW w:w="0" w:type="auto"/>
            <w:gridSpan w:val="4"/>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7" type="#_x0000_t75" alt="" style="width:230pt;height:29.5pt;mso-width-percent:0;mso-height-percent:0;mso-width-percent:0;mso-height-percent:0" o:ole="">
                  <v:imagedata r:id="rId13" o:title=""/>
                </v:shape>
                <o:OLEObject Type="Embed" ProgID="Equation.3" ShapeID="_x0000_i1027" DrawAspect="Content" ObjectID="_1797867039"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04B7D5F2" w:rsidR="005E34AF" w:rsidRDefault="00CD670B" w:rsidP="009D7FC4">
            <w:pPr>
              <w:pStyle w:val="TAN"/>
            </w:pPr>
            <w:r w:rsidRPr="00691C10">
              <w:t xml:space="preserve">NOTE 2: The eDRX_IDLE cycle lengths are as specified in Section 10.5.5.32 of TS 24.008 </w:t>
            </w:r>
            <w:r>
              <w:rPr>
                <w:rFonts w:hint="eastAsia"/>
                <w:lang w:eastAsia="zh-CN"/>
              </w:rPr>
              <w:t>[39]</w:t>
            </w:r>
            <w:r w:rsidRPr="00691C10">
              <w:t>.</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55647506" w:rsidR="00357415" w:rsidRPr="00BE54BE" w:rsidRDefault="00BC45AC" w:rsidP="00357415">
      <w:r>
        <w:t>In this case the UE is not required to meet T</w:t>
      </w:r>
      <w:r>
        <w:rPr>
          <w:vertAlign w:val="subscript"/>
        </w:rPr>
        <w:t>detect,EUTRAN_RedCap,</w:t>
      </w:r>
      <w:r>
        <w:t xml:space="preserve"> T</w:t>
      </w:r>
      <w:r>
        <w:rPr>
          <w:vertAlign w:val="subscript"/>
        </w:rPr>
        <w:t>measure,EUTRAN_RedCap</w:t>
      </w:r>
      <w:r>
        <w:t xml:space="preserve"> and T</w:t>
      </w:r>
      <w:r>
        <w:rPr>
          <w:vertAlign w:val="subscript"/>
        </w:rPr>
        <w:t>evaluate,EUTRAN_RedCap</w:t>
      </w:r>
      <w:r>
        <w:t xml:space="preserve"> as defined in clause 4.2B.2.5.</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A250B90" w:rsidR="006558D9" w:rsidRPr="00BE54BE" w:rsidRDefault="008C090A" w:rsidP="008C090A">
      <w:pPr>
        <w:pStyle w:val="B10"/>
      </w:pPr>
      <w:r>
        <w:rPr>
          <w:noProof/>
        </w:rPr>
        <w:t>-</w:t>
      </w:r>
      <w:r>
        <w:rPr>
          <w:noProof/>
        </w:rPr>
        <w:tab/>
      </w:r>
      <w:r w:rsidR="000C2C8E" w:rsidRPr="004D1269">
        <w:rPr>
          <w:lang w:eastAsia="zh-CN"/>
        </w:rPr>
        <w:t xml:space="preserve">UE is configured with </w:t>
      </w:r>
      <w:r w:rsidR="000C2C8E" w:rsidRPr="004D1269">
        <w:rPr>
          <w:i/>
          <w:iCs/>
          <w:lang w:eastAsia="zh-CN"/>
        </w:rPr>
        <w:t xml:space="preserve">cellEdgeEvaluation </w:t>
      </w:r>
      <w:r w:rsidR="000C2C8E" w:rsidRPr="004D1269">
        <w:rPr>
          <w:lang w:eastAsia="zh-CN"/>
        </w:rPr>
        <w:t xml:space="preserve">[2] criterion </w:t>
      </w:r>
      <w:r w:rsidR="000C2C8E" w:rsidRPr="004D1269">
        <w:rPr>
          <w:i/>
          <w:noProof/>
          <w:lang w:eastAsia="zh-CN"/>
        </w:rPr>
        <w:t xml:space="preserve">stationaryMobilityEvaluation </w:t>
      </w:r>
      <w:r w:rsidR="000C2C8E" w:rsidRPr="004D1269">
        <w:rPr>
          <w:lang w:eastAsia="zh-CN"/>
        </w:rPr>
        <w:t xml:space="preserve">[2] criterion and </w:t>
      </w:r>
      <w:r w:rsidR="000C2C8E" w:rsidRPr="004D1269">
        <w:rPr>
          <w:i/>
          <w:noProof/>
          <w:lang w:eastAsia="zh-CN"/>
        </w:rPr>
        <w:t xml:space="preserve">cellEdgeEvaluationWhileStationary </w:t>
      </w:r>
      <w:r w:rsidR="000C2C8E" w:rsidRPr="004D1269">
        <w:rPr>
          <w:lang w:eastAsia="zh-CN"/>
        </w:rPr>
        <w:t xml:space="preserve">[2] criterion and </w:t>
      </w:r>
      <w:r w:rsidR="000C2C8E" w:rsidRPr="004D1269">
        <w:rPr>
          <w:i/>
          <w:lang w:eastAsia="zh-CN"/>
        </w:rPr>
        <w:t xml:space="preserve">combineRelaxedMeasCondition2 </w:t>
      </w:r>
      <w:r w:rsidR="000C2C8E" w:rsidRPr="004D1269">
        <w:rPr>
          <w:lang w:eastAsia="zh-CN"/>
        </w:rPr>
        <w:t xml:space="preserve">[2] </w:t>
      </w:r>
      <w:r w:rsidR="000C2C8E">
        <w:rPr>
          <w:lang w:eastAsia="zh-CN"/>
        </w:rPr>
        <w:t xml:space="preserve">is </w:t>
      </w:r>
      <w:r w:rsidR="000C2C8E" w:rsidRPr="004D1269">
        <w:rPr>
          <w:lang w:eastAsia="zh-CN"/>
        </w:rPr>
        <w:t xml:space="preserve">not configured, and UE has fulfilled </w:t>
      </w:r>
      <w:r w:rsidR="000C2C8E" w:rsidRPr="004D1269">
        <w:rPr>
          <w:i/>
          <w:iCs/>
          <w:lang w:eastAsia="zh-CN"/>
        </w:rPr>
        <w:t>cellEdgeEvaluation</w:t>
      </w:r>
      <w:r w:rsidR="000C2C8E" w:rsidRPr="004D1269">
        <w:rPr>
          <w:lang w:eastAsia="zh-CN"/>
        </w:rPr>
        <w:t xml:space="preserve"> and </w:t>
      </w:r>
      <w:r w:rsidR="000C2C8E" w:rsidRPr="004D1269">
        <w:rPr>
          <w:i/>
          <w:noProof/>
          <w:lang w:eastAsia="zh-CN"/>
        </w:rPr>
        <w:t xml:space="preserve">stationaryMobilityEvaluation </w:t>
      </w:r>
      <w:r w:rsidR="000C2C8E" w:rsidRPr="004D1269">
        <w:rPr>
          <w:lang w:eastAsia="zh-CN"/>
        </w:rPr>
        <w:t>[2] criterion</w:t>
      </w:r>
      <w:r w:rsidRPr="004D6618">
        <w:t>.</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69E392CD" w:rsidR="00F87F95" w:rsidRPr="00BE54BE" w:rsidRDefault="00F87F95" w:rsidP="00F87F95">
      <w:pPr>
        <w:pStyle w:val="B10"/>
      </w:pPr>
      <w:r w:rsidRPr="00BE54BE">
        <w:rPr>
          <w:noProof/>
        </w:rPr>
        <w:t>-</w:t>
      </w:r>
      <w:r w:rsidRPr="00BE54BE">
        <w:rPr>
          <w:noProof/>
        </w:rPr>
        <w:tab/>
      </w:r>
      <w:r w:rsidR="008637BD" w:rsidRPr="004D1269">
        <w:rPr>
          <w:lang w:eastAsia="zh-CN"/>
        </w:rPr>
        <w:t xml:space="preserve">UE is configured with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[2] criterion and with both </w:t>
      </w:r>
      <w:r w:rsidR="008637BD" w:rsidRPr="004D1269">
        <w:rPr>
          <w:i/>
          <w:noProof/>
          <w:lang w:eastAsia="zh-CN"/>
        </w:rPr>
        <w:t xml:space="preserve">stationaryMobilityEvaluation </w:t>
      </w:r>
      <w:r w:rsidR="008637BD" w:rsidRPr="004D1269">
        <w:rPr>
          <w:lang w:eastAsia="zh-CN"/>
        </w:rPr>
        <w:t xml:space="preserve">[2] criterion and </w:t>
      </w:r>
      <w:r w:rsidR="008637BD" w:rsidRPr="004D1269">
        <w:rPr>
          <w:i/>
          <w:noProof/>
          <w:lang w:eastAsia="zh-CN"/>
        </w:rPr>
        <w:t xml:space="preserve">cellEdgeEvaluationWhileStationary </w:t>
      </w:r>
      <w:r w:rsidR="008637BD" w:rsidRPr="004D1269">
        <w:rPr>
          <w:lang w:eastAsia="zh-CN"/>
        </w:rPr>
        <w:t xml:space="preserve">[2] criterion and </w:t>
      </w:r>
      <w:r w:rsidR="008637BD" w:rsidRPr="004D1269">
        <w:rPr>
          <w:i/>
          <w:lang w:eastAsia="zh-CN"/>
        </w:rPr>
        <w:t xml:space="preserve">combineRelaxedMeasCondition2 </w:t>
      </w:r>
      <w:r w:rsidR="008637BD" w:rsidRPr="004D1269">
        <w:rPr>
          <w:lang w:eastAsia="zh-CN"/>
        </w:rPr>
        <w:t xml:space="preserve">[2] </w:t>
      </w:r>
      <w:r w:rsidR="008637BD">
        <w:rPr>
          <w:lang w:eastAsia="zh-CN"/>
        </w:rPr>
        <w:t xml:space="preserve">is </w:t>
      </w:r>
      <w:r w:rsidR="008637BD" w:rsidRPr="004D1269">
        <w:rPr>
          <w:lang w:eastAsia="zh-CN"/>
        </w:rPr>
        <w:t xml:space="preserve">not configured, and UE has fulfilled </w:t>
      </w:r>
      <w:r w:rsidR="008637BD" w:rsidRPr="004D1269">
        <w:rPr>
          <w:i/>
          <w:iCs/>
          <w:lang w:eastAsia="zh-CN"/>
        </w:rPr>
        <w:t>lowMobilityEvaluation</w:t>
      </w:r>
      <w:r w:rsidR="008637BD" w:rsidRPr="004D1269" w:rsidDel="004B26EA">
        <w:rPr>
          <w:i/>
          <w:iCs/>
          <w:lang w:eastAsia="zh-CN"/>
        </w:rPr>
        <w:t xml:space="preserve"> </w:t>
      </w:r>
      <w:r w:rsidR="008637BD" w:rsidRPr="004D1269">
        <w:rPr>
          <w:lang w:eastAsia="zh-CN"/>
        </w:rPr>
        <w:t xml:space="preserve">and </w:t>
      </w:r>
      <w:r w:rsidR="008637BD" w:rsidRPr="004D1269">
        <w:rPr>
          <w:i/>
          <w:noProof/>
          <w:lang w:eastAsia="zh-CN"/>
        </w:rPr>
        <w:t xml:space="preserve">stationaryMobilityEvaluation </w:t>
      </w:r>
      <w:r w:rsidR="008637BD" w:rsidRPr="004D1269">
        <w:rPr>
          <w:lang w:eastAsia="zh-CN"/>
        </w:rPr>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2D01E65C" w:rsidR="00F87F95" w:rsidRDefault="00F87F95" w:rsidP="00F87F95">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iCs/>
          <w:lang w:eastAsia="zh-CN"/>
        </w:rPr>
        <w:t>[2]</w:t>
      </w:r>
      <w:r w:rsidR="002D67B0" w:rsidRPr="004D1269">
        <w:rPr>
          <w:lang w:eastAsia="zh-CN"/>
        </w:rPr>
        <w:t xml:space="preserve"> and </w:t>
      </w:r>
      <w:r w:rsidR="002D67B0" w:rsidRPr="004D1269">
        <w:rPr>
          <w:i/>
          <w:noProof/>
          <w:lang w:eastAsia="zh-CN"/>
        </w:rPr>
        <w:t xml:space="preserve">cellEdgeEvaluationWhileStationary </w:t>
      </w:r>
      <w:r w:rsidR="002D67B0" w:rsidRPr="004D1269">
        <w:rPr>
          <w:lang w:eastAsia="zh-CN"/>
        </w:rPr>
        <w:t>[2] criterion, and UE has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3CEF1756" w:rsidR="00F87F95" w:rsidRPr="0082197E" w:rsidRDefault="002D67B0">
      <w:pPr>
        <w:pStyle w:val="B10"/>
        <w:numPr>
          <w:ilvl w:val="0"/>
          <w:numId w:val="15"/>
        </w:numPr>
      </w:pPr>
      <w:r w:rsidRPr="004D1269">
        <w:rPr>
          <w:lang w:eastAsia="zh-CN"/>
        </w:rPr>
        <w:t xml:space="preserve">UE is configured with </w:t>
      </w:r>
      <w:r w:rsidRPr="004D1269">
        <w:rPr>
          <w:i/>
          <w:iCs/>
          <w:lang w:eastAsia="zh-CN"/>
        </w:rPr>
        <w:t>stationaryMobilityEvaluation</w:t>
      </w:r>
      <w:r w:rsidRPr="004D1269" w:rsidDel="004B26EA">
        <w:rPr>
          <w:i/>
          <w:iCs/>
          <w:lang w:eastAsia="zh-CN"/>
        </w:rPr>
        <w:t xml:space="preserve"> </w:t>
      </w:r>
      <w:r w:rsidRPr="004D1269">
        <w:rPr>
          <w:lang w:eastAsia="zh-CN"/>
        </w:rPr>
        <w:t xml:space="preserve">[2] criterion and </w:t>
      </w:r>
      <w:r w:rsidRPr="004D1269">
        <w:rPr>
          <w:i/>
          <w:noProof/>
          <w:lang w:eastAsia="zh-CN"/>
        </w:rPr>
        <w:t xml:space="preserve">cellEdgeEvaluationWhileStationary </w:t>
      </w:r>
      <w:r w:rsidRPr="004D1269">
        <w:rPr>
          <w:lang w:eastAsia="zh-CN"/>
        </w:rPr>
        <w:t>[2] criterion, and has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10411D9C" w:rsidR="00F87F95" w:rsidRPr="0082197E" w:rsidRDefault="008C090A" w:rsidP="008C090A">
      <w:pPr>
        <w:pStyle w:val="B10"/>
      </w:pPr>
      <w:r>
        <w:t>-</w:t>
      </w:r>
      <w:r>
        <w:tab/>
      </w:r>
      <w:r w:rsidR="002D67B0" w:rsidRPr="004D1269">
        <w:rPr>
          <w:lang w:eastAsia="zh-CN"/>
        </w:rPr>
        <w:t xml:space="preserve">UE is configured with </w:t>
      </w:r>
      <w:r w:rsidR="002D67B0" w:rsidRPr="004D1269">
        <w:rPr>
          <w:i/>
          <w:iCs/>
          <w:lang w:eastAsia="zh-CN"/>
        </w:rPr>
        <w:t xml:space="preserve">stationaryMobilityEvaluation </w:t>
      </w:r>
      <w:r w:rsidR="002D67B0" w:rsidRPr="004D1269">
        <w:rPr>
          <w:lang w:eastAsia="zh-CN"/>
        </w:rPr>
        <w:t xml:space="preserve">[2] criterion and has also fulfilled that criterion, or UE is configured with both </w:t>
      </w:r>
      <w:r w:rsidR="002D67B0" w:rsidRPr="004D1269">
        <w:rPr>
          <w:i/>
          <w:noProof/>
          <w:lang w:eastAsia="zh-CN"/>
        </w:rPr>
        <w:t xml:space="preserve">stationaryMobilityEvaluation </w:t>
      </w:r>
      <w:r w:rsidR="002D67B0" w:rsidRPr="004D1269">
        <w:rPr>
          <w:lang w:eastAsia="zh-CN"/>
        </w:rPr>
        <w:t xml:space="preserve">[2] criterion and </w:t>
      </w:r>
      <w:r w:rsidR="002D67B0" w:rsidRPr="004D1269">
        <w:rPr>
          <w:i/>
          <w:noProof/>
          <w:lang w:eastAsia="zh-CN"/>
        </w:rPr>
        <w:t xml:space="preserve">cellEdgeEvaluationWhileStationary </w:t>
      </w:r>
      <w:r w:rsidR="002D67B0" w:rsidRPr="004D1269">
        <w:rPr>
          <w:lang w:eastAsia="zh-CN"/>
        </w:rPr>
        <w:t xml:space="preserve">[2] criterion and </w:t>
      </w:r>
      <w:r w:rsidR="002D67B0" w:rsidRPr="004D1269">
        <w:rPr>
          <w:i/>
          <w:lang w:eastAsia="zh-CN"/>
        </w:rPr>
        <w:t xml:space="preserve">combineRelaxedMeasCondition2 </w:t>
      </w:r>
      <w:r w:rsidR="002D67B0" w:rsidRPr="004D1269">
        <w:rPr>
          <w:lang w:eastAsia="zh-CN"/>
        </w:rPr>
        <w:t xml:space="preserve">[2] </w:t>
      </w:r>
      <w:r w:rsidR="002D67B0">
        <w:rPr>
          <w:lang w:eastAsia="zh-CN"/>
        </w:rPr>
        <w:t xml:space="preserve">is </w:t>
      </w:r>
      <w:r w:rsidR="002D67B0" w:rsidRPr="004D1269">
        <w:rPr>
          <w:lang w:eastAsia="zh-CN"/>
        </w:rPr>
        <w:t xml:space="preserve">not configured, and UE has fulfilled </w:t>
      </w:r>
      <w:r w:rsidR="002D67B0" w:rsidRPr="004D1269">
        <w:rPr>
          <w:i/>
          <w:noProof/>
          <w:lang w:eastAsia="zh-CN"/>
        </w:rPr>
        <w:t xml:space="preserve">stationaryMobilityEvaluation </w:t>
      </w:r>
      <w:r w:rsidR="002D67B0" w:rsidRPr="004D1269">
        <w:rPr>
          <w:lang w:eastAsia="zh-CN"/>
        </w:rPr>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0F7CB8FD" w:rsidR="00A14BB0" w:rsidRPr="00CF075A" w:rsidRDefault="00A14BB0" w:rsidP="00A14BB0">
      <w:pPr>
        <w:pStyle w:val="B10"/>
      </w:pPr>
      <w:r>
        <w:t>-</w:t>
      </w:r>
      <w:r>
        <w:tab/>
      </w:r>
      <w:r w:rsidR="002D67B0" w:rsidRPr="004D1269">
        <w:rPr>
          <w:lang w:eastAsia="zh-CN"/>
        </w:rPr>
        <w:t xml:space="preserve">UE is configured with </w:t>
      </w:r>
      <w:r w:rsidR="002D67B0" w:rsidRPr="004D1269">
        <w:rPr>
          <w:i/>
          <w:iCs/>
          <w:lang w:eastAsia="zh-CN"/>
        </w:rPr>
        <w:t>lowMobilityEvalutation</w:t>
      </w:r>
      <w:r w:rsidR="002D67B0" w:rsidRPr="004D1269">
        <w:rPr>
          <w:lang w:eastAsia="zh-CN"/>
        </w:rPr>
        <w:t xml:space="preserve"> [2]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lowMobilityEvalutation</w:t>
      </w:r>
      <w:r w:rsidR="002D67B0" w:rsidRPr="004D1269">
        <w:rPr>
          <w:lang w:eastAsia="zh-CN"/>
        </w:rPr>
        <w:t xml:space="preserve"> [2] criterion, or</w:t>
      </w:r>
      <w:r w:rsidRPr="00CF075A">
        <w:t xml:space="preserve">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higher_priority_search</w:t>
      </w:r>
      <w:r w:rsidRPr="00BC45AC">
        <w:t xml:space="preserve">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303F7C51"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xml:space="preserve">: </w:t>
      </w:r>
      <w:r w:rsidR="00BC45AC">
        <w:rPr>
          <w:lang w:val="en-US"/>
        </w:rPr>
        <w:t>T</w:t>
      </w:r>
      <w:r w:rsidR="00BC45AC">
        <w:rPr>
          <w:vertAlign w:val="subscript"/>
          <w:lang w:val="en-US"/>
        </w:rPr>
        <w:t>detect,</w:t>
      </w:r>
      <w:r w:rsidR="00BC45AC">
        <w:rPr>
          <w:vertAlign w:val="subscript"/>
        </w:rPr>
        <w:t>EUTRAN</w:t>
      </w:r>
      <w:r w:rsidR="00BC45AC">
        <w:rPr>
          <w:rFonts w:cs="Arial"/>
          <w:szCs w:val="18"/>
          <w:vertAlign w:val="subscript"/>
          <w:lang w:val="en-US"/>
        </w:rPr>
        <w:t>_RedCap</w:t>
      </w:r>
      <w:r w:rsidR="00BC45AC">
        <w:rPr>
          <w:vertAlign w:val="subscript"/>
          <w:lang w:val="en-US"/>
        </w:rPr>
        <w:t>_Relax</w:t>
      </w:r>
      <w:r w:rsidR="00BC45AC">
        <w:rPr>
          <w:lang w:val="en-US"/>
        </w:rPr>
        <w:t>, T</w:t>
      </w:r>
      <w:r w:rsidR="00BC45AC">
        <w:rPr>
          <w:vertAlign w:val="subscript"/>
          <w:lang w:val="en-US"/>
        </w:rPr>
        <w:t>measure,</w:t>
      </w:r>
      <w:r w:rsidR="00BC45AC">
        <w:rPr>
          <w:rFonts w:ascii="Times New Roman" w:hAnsi="Times New Roman"/>
          <w:color w:val="000000"/>
          <w:sz w:val="24"/>
          <w:szCs w:val="24"/>
        </w:rPr>
        <w:t xml:space="preserve"> </w:t>
      </w:r>
      <w:r w:rsidR="00BC45AC">
        <w:rPr>
          <w:vertAlign w:val="subscript"/>
        </w:rPr>
        <w:t>EUTRAN</w:t>
      </w:r>
      <w:r w:rsidR="00BC45AC">
        <w:rPr>
          <w:vertAlign w:val="subscript"/>
          <w:lang w:val="en-US"/>
        </w:rPr>
        <w:t>_RedCap_Relax</w:t>
      </w:r>
      <w:r w:rsidR="00BC45AC">
        <w:rPr>
          <w:lang w:val="en-US"/>
        </w:rPr>
        <w:t xml:space="preserve"> and T</w:t>
      </w:r>
      <w:r w:rsidR="00BC45AC">
        <w:rPr>
          <w:vertAlign w:val="subscript"/>
          <w:lang w:val="en-US"/>
        </w:rPr>
        <w:t>evaluate,</w:t>
      </w:r>
      <w:r w:rsidR="00BC45AC">
        <w:rPr>
          <w:vertAlign w:val="subscript"/>
        </w:rPr>
        <w:t xml:space="preserve"> EUTRAN</w:t>
      </w:r>
      <w:r w:rsidR="00BC45AC">
        <w:rPr>
          <w:vertAlign w:val="subscript"/>
          <w:lang w:val="en-US"/>
        </w:rPr>
        <w:t>_RedCap_Relax</w:t>
      </w:r>
      <w:r w:rsidR="00BC45AC">
        <w:rPr>
          <w:lang w:val="en-US"/>
        </w:rPr>
        <w:t xml:space="preserve"> for UE configured with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53"/>
        <w:gridCol w:w="2694"/>
        <w:gridCol w:w="2685"/>
      </w:tblGrid>
      <w:tr w:rsidR="00A14BB0" w:rsidRPr="00885F53" w14:paraId="7EEAE079"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4136E" w:rsidRPr="00885F53" w14:paraId="1C7A9D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4EDA484D" w14:textId="26FC9AC3" w:rsidR="0074136E" w:rsidRPr="00C23796" w:rsidRDefault="0074136E" w:rsidP="0074136E">
            <w:pPr>
              <w:pStyle w:val="TAC"/>
              <w:rPr>
                <w:rFonts w:cs="Arial"/>
                <w:szCs w:val="18"/>
              </w:rPr>
            </w:pPr>
            <w:r w:rsidRPr="00BD3E03">
              <w:rPr>
                <w:rFonts w:cs="Arial"/>
                <w:szCs w:val="18"/>
              </w:rPr>
              <w:t>2.56</w:t>
            </w:r>
          </w:p>
        </w:tc>
        <w:tc>
          <w:tcPr>
            <w:tcW w:w="0" w:type="auto"/>
            <w:tcBorders>
              <w:top w:val="single" w:sz="4" w:space="0" w:color="auto"/>
              <w:left w:val="single" w:sz="4" w:space="0" w:color="auto"/>
              <w:bottom w:val="single" w:sz="4" w:space="0" w:color="auto"/>
              <w:right w:val="single" w:sz="4" w:space="0" w:color="auto"/>
            </w:tcBorders>
          </w:tcPr>
          <w:p w14:paraId="27149A33" w14:textId="43CA014F" w:rsidR="0074136E" w:rsidRPr="006F2E0A" w:rsidRDefault="0074136E" w:rsidP="0074136E">
            <w:pPr>
              <w:pStyle w:val="TAC"/>
              <w:rPr>
                <w:rFonts w:cs="Arial"/>
                <w:szCs w:val="18"/>
              </w:rPr>
            </w:pPr>
            <w:r w:rsidRPr="00BD3E03">
              <w:rPr>
                <w:rFonts w:cs="Arial"/>
                <w:szCs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5C6C6367" w14:textId="37A0FEB4" w:rsidR="0074136E" w:rsidRPr="006F2E0A" w:rsidRDefault="0074136E" w:rsidP="0074136E">
            <w:pPr>
              <w:pStyle w:val="TAC"/>
              <w:rPr>
                <w:rFonts w:cs="Arial"/>
                <w:szCs w:val="18"/>
              </w:rPr>
            </w:pPr>
            <w:r w:rsidRPr="00BD3E03">
              <w:rPr>
                <w:rFonts w:cs="Arial"/>
                <w:szCs w:val="18"/>
              </w:rPr>
              <w:t>2.56 (1 x K1)</w:t>
            </w:r>
          </w:p>
        </w:tc>
        <w:tc>
          <w:tcPr>
            <w:tcW w:w="0" w:type="auto"/>
            <w:tcBorders>
              <w:top w:val="single" w:sz="4" w:space="0" w:color="auto"/>
              <w:left w:val="single" w:sz="4" w:space="0" w:color="auto"/>
              <w:bottom w:val="single" w:sz="4" w:space="0" w:color="auto"/>
              <w:right w:val="single" w:sz="4" w:space="0" w:color="auto"/>
            </w:tcBorders>
          </w:tcPr>
          <w:p w14:paraId="452E4E32" w14:textId="36581269" w:rsidR="0074136E" w:rsidRPr="006F2E0A" w:rsidRDefault="0074136E" w:rsidP="0074136E">
            <w:pPr>
              <w:pStyle w:val="TAC"/>
              <w:rPr>
                <w:rFonts w:cs="Arial"/>
                <w:szCs w:val="18"/>
              </w:rPr>
            </w:pPr>
            <w:r w:rsidRPr="00BD3E03">
              <w:rPr>
                <w:rFonts w:cs="Arial"/>
                <w:szCs w:val="18"/>
              </w:rPr>
              <w:t>7.68 x K1 (3 x K1)</w:t>
            </w:r>
          </w:p>
        </w:tc>
      </w:tr>
      <w:tr w:rsidR="00A14BB0" w:rsidRPr="00885F53" w14:paraId="1B5216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1B9753BF" w:rsidR="006B6C37" w:rsidRPr="0075428D" w:rsidRDefault="00160CA9" w:rsidP="006B6C37">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48FB8BE8" w:rsidR="00A14BB0" w:rsidRPr="00AD77EE" w:rsidRDefault="00A14BB0" w:rsidP="00A14BB0">
      <w:pPr>
        <w:pStyle w:val="B10"/>
      </w:pPr>
      <w:r>
        <w:t>-</w:t>
      </w:r>
      <w:r>
        <w:tab/>
      </w:r>
      <w:r w:rsidR="002D67B0" w:rsidRPr="004D1269">
        <w:rPr>
          <w:lang w:eastAsia="zh-CN"/>
        </w:rPr>
        <w:t xml:space="preserve">UE is configured with </w:t>
      </w:r>
      <w:r w:rsidR="002D67B0" w:rsidRPr="004D1269">
        <w:rPr>
          <w:i/>
          <w:iCs/>
          <w:lang w:eastAsia="zh-CN"/>
        </w:rPr>
        <w:t xml:space="preserve">cellEdgeEvaluation </w:t>
      </w:r>
      <w:r w:rsidR="002D67B0" w:rsidRPr="004D1269">
        <w:rPr>
          <w:lang w:eastAsia="zh-CN"/>
        </w:rPr>
        <w:t xml:space="preserve">[2] criterion </w:t>
      </w:r>
      <w:r w:rsidR="002D67B0">
        <w:rPr>
          <w:lang w:eastAsia="zh-CN"/>
        </w:rPr>
        <w:t xml:space="preserve">and UE is not configured with </w:t>
      </w:r>
      <w:r w:rsidR="002D67B0" w:rsidRPr="004D1269">
        <w:rPr>
          <w:i/>
          <w:iCs/>
          <w:lang w:eastAsia="zh-CN"/>
        </w:rPr>
        <w:t xml:space="preserve">cellEdgeEvaluation </w:t>
      </w:r>
      <w:r w:rsidR="002D67B0" w:rsidRPr="004D1269">
        <w:rPr>
          <w:lang w:eastAsia="zh-CN"/>
        </w:rPr>
        <w:t>[2] criterion and UE has fulfilled</w:t>
      </w:r>
      <w:r w:rsidR="002D67B0">
        <w:rPr>
          <w:lang w:eastAsia="zh-CN"/>
        </w:rPr>
        <w:t xml:space="preserve"> the </w:t>
      </w:r>
      <w:r w:rsidR="002D67B0" w:rsidRPr="004D1269">
        <w:rPr>
          <w:i/>
          <w:iCs/>
          <w:lang w:eastAsia="zh-CN"/>
        </w:rPr>
        <w:t xml:space="preserve">cellEdgeEvaluation </w:t>
      </w:r>
      <w:r w:rsidR="002D67B0" w:rsidRPr="004D1269">
        <w:rPr>
          <w:lang w:eastAsia="zh-CN"/>
        </w:rPr>
        <w:t>[2] criterion, or</w:t>
      </w:r>
      <w:r w:rsidRPr="00AD77EE">
        <w:t xml:space="preserve">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17748E05" w:rsidR="003E64F6" w:rsidRPr="0075428D" w:rsidRDefault="006248ED" w:rsidP="009D7FC4">
            <w:pPr>
              <w:pStyle w:val="TAN"/>
              <w:rPr>
                <w:snapToGrid w:val="0"/>
              </w:rPr>
            </w:pPr>
            <w:r w:rsidRPr="0075428D">
              <w:rPr>
                <w:snapToGrid w:val="0"/>
              </w:rPr>
              <w:t>Note 2</w:t>
            </w:r>
            <w:r w:rsidRPr="0075428D">
              <w:t>:</w:t>
            </w:r>
            <w:r w:rsidRPr="0075428D">
              <w:rPr>
                <w:lang w:val="en-US"/>
              </w:rPr>
              <w:tab/>
            </w:r>
            <w:r w:rsidRPr="0075428D">
              <w:rPr>
                <w:snapToGrid w:val="0"/>
              </w:rPr>
              <w:t xml:space="preserve">The eDRX_IDLE cycle lengths are as specified in Section 10.5.5.32 of TS 24.008 </w:t>
            </w:r>
            <w:r>
              <w:rPr>
                <w:rFonts w:hint="eastAsia"/>
                <w:lang w:eastAsia="zh-CN"/>
              </w:rPr>
              <w:t>[39]</w:t>
            </w:r>
            <w:r w:rsidRPr="0075428D">
              <w:rPr>
                <w:snapToGrid w:val="0"/>
              </w:rPr>
              <w:t>.</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2E6A23C1" w:rsidR="00A14BB0" w:rsidRDefault="00A14BB0" w:rsidP="00A124ED">
      <w:pPr>
        <w:pStyle w:val="B10"/>
      </w:pPr>
      <w:r>
        <w:t>-</w:t>
      </w:r>
      <w:r>
        <w:tab/>
      </w:r>
      <w:r w:rsidR="00450386" w:rsidRPr="004D1269">
        <w:rPr>
          <w:lang w:eastAsia="zh-CN"/>
        </w:rPr>
        <w:t xml:space="preserve">UE is configured with both </w:t>
      </w:r>
      <w:r w:rsidR="00450386" w:rsidRPr="004D1269">
        <w:rPr>
          <w:i/>
          <w:iCs/>
          <w:lang w:eastAsia="zh-CN"/>
        </w:rPr>
        <w:t>lowMobilityEvalutation</w:t>
      </w:r>
      <w:r w:rsidR="00450386" w:rsidRPr="004D1269">
        <w:rPr>
          <w:lang w:eastAsia="zh-CN"/>
        </w:rPr>
        <w:t xml:space="preserve"> [2] criterion and </w:t>
      </w:r>
      <w:r w:rsidR="00450386" w:rsidRPr="004D1269">
        <w:rPr>
          <w:i/>
          <w:iCs/>
          <w:lang w:eastAsia="zh-CN"/>
        </w:rPr>
        <w:t xml:space="preserve">cellEdgeEvaluation </w:t>
      </w:r>
      <w:r w:rsidR="00450386" w:rsidRPr="004D1269">
        <w:rPr>
          <w:lang w:eastAsia="zh-CN"/>
        </w:rPr>
        <w:t xml:space="preserve">[2] criterion, and </w:t>
      </w:r>
      <w:r w:rsidR="00450386" w:rsidRPr="004D1269">
        <w:rPr>
          <w:rFonts w:eastAsia="SimSun"/>
          <w:lang w:eastAsia="zh-CN"/>
        </w:rPr>
        <w:t>both criteria</w:t>
      </w:r>
      <w:r w:rsidR="00450386">
        <w:rPr>
          <w:rFonts w:eastAsia="SimSun"/>
          <w:lang w:eastAsia="zh-CN"/>
        </w:rPr>
        <w:t xml:space="preserve"> are fulfilled</w:t>
      </w:r>
      <w:r w:rsidR="00450386" w:rsidRPr="004D1269">
        <w:rPr>
          <w:rFonts w:eastAsia="SimSun"/>
          <w:lang w:eastAsia="zh-CN"/>
        </w:rPr>
        <w:t>, and</w:t>
      </w:r>
    </w:p>
    <w:p w14:paraId="1F3420D7" w14:textId="38EA65BA" w:rsidR="00A14BB0" w:rsidRDefault="00A14BB0" w:rsidP="00A14BB0">
      <w:pPr>
        <w:pStyle w:val="B10"/>
        <w:rPr>
          <w:rFonts w:eastAsiaTheme="minorEastAsia"/>
        </w:rPr>
      </w:pPr>
      <w:r>
        <w:rPr>
          <w:rFonts w:eastAsiaTheme="minorEastAsia"/>
        </w:rPr>
        <w:t>-</w:t>
      </w:r>
      <w:r>
        <w:rPr>
          <w:rFonts w:eastAsiaTheme="minorEastAsia"/>
        </w:rPr>
        <w:tab/>
      </w:r>
      <w:r w:rsidR="00450386" w:rsidRPr="004D1269">
        <w:rPr>
          <w:rFonts w:eastAsia="Malgun Gothic"/>
          <w:lang w:eastAsia="zh-CN"/>
        </w:rPr>
        <w:t>less than 1 hour have passed since measurements for cell reselection were performed,</w:t>
      </w:r>
    </w:p>
    <w:p w14:paraId="0316AD40" w14:textId="77777777" w:rsidR="001438FD" w:rsidRDefault="001438FD" w:rsidP="001438F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18011079" w14:textId="5B20A8FB" w:rsidR="001438FD" w:rsidRPr="007E1BBF" w:rsidRDefault="001438FD" w:rsidP="001438FD">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7BE1A97A" w14:textId="77777777" w:rsidR="001438FD" w:rsidRPr="002A0573" w:rsidRDefault="001438FD" w:rsidP="001438FD">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0EFF8B9D" w:rsidR="00A14BB0" w:rsidRDefault="001438FD" w:rsidP="001438FD">
      <w:r>
        <w:rPr>
          <w:rFonts w:hint="eastAsia"/>
        </w:rPr>
        <w:t>T</w:t>
      </w:r>
      <w:r>
        <w:t xml:space="preserve">he requirements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t>,</w:t>
      </w:r>
      <w:r w:rsidR="0056290B" w:rsidRPr="00721F0A">
        <w:t xml:space="preserve"> </w:t>
      </w:r>
      <w:r w:rsidR="0056290B">
        <w:t>or</w:t>
      </w:r>
      <w:r w:rsidR="0056290B" w:rsidRPr="00721F0A">
        <w:t xml:space="preserve"> </w:t>
      </w:r>
      <w:r w:rsidR="0056290B">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7C9BC51F" w:rsidR="008B5183" w:rsidRDefault="00BC19CD" w:rsidP="008B5183">
      <w:pPr>
        <w:pStyle w:val="B10"/>
      </w:pPr>
      <w:r>
        <w:t>-</w:t>
      </w:r>
      <w:r>
        <w:tab/>
        <w:t>Depending on UE capability, 7 NR inter-frequency carriers</w:t>
      </w:r>
      <w:r>
        <w:rPr>
          <w:rFonts w:hint="eastAsia"/>
          <w:lang w:val="en-US" w:eastAsia="zh-CN"/>
        </w:rPr>
        <w:t>.</w:t>
      </w:r>
    </w:p>
    <w:p w14:paraId="09734936" w14:textId="77777777" w:rsidR="008B5183" w:rsidRDefault="008B5183" w:rsidP="008B5183"/>
    <w:p w14:paraId="26CC472E" w14:textId="77777777" w:rsidR="008B5183" w:rsidRDefault="008B5183" w:rsidP="008B5183">
      <w:pPr>
        <w:pStyle w:val="Heading4"/>
        <w:rPr>
          <w:lang w:val="en-US"/>
        </w:rPr>
      </w:pPr>
      <w:r>
        <w:rPr>
          <w:lang w:val="en-US"/>
        </w:rPr>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02857DBD" w14:textId="272B7E6C" w:rsidR="00743D01" w:rsidRDefault="00743D01" w:rsidP="00743D01">
      <w:pPr>
        <w:rPr>
          <w:rFonts w:cs="v4.2.0"/>
        </w:rPr>
      </w:pPr>
      <w:r>
        <w:rPr>
          <w:rFonts w:cs="v4.2.0"/>
        </w:rPr>
        <w:t>If the UE is not configured with</w:t>
      </w:r>
      <w:r>
        <w:rPr>
          <w:rFonts w:cs="v4.2.0"/>
          <w:i/>
          <w:iCs/>
        </w:rPr>
        <w:t>‘t-Service</w:t>
      </w:r>
      <w:r>
        <w:rPr>
          <w:rFonts w:cs="v4.2.0"/>
        </w:rPr>
        <w:t xml:space="preserve">’ [2] in the serving cell </w:t>
      </w:r>
      <w:r>
        <w:rPr>
          <w:rFonts w:cs="v4.2.0" w:hint="eastAsia"/>
        </w:rPr>
        <w:t>and</w:t>
      </w:r>
      <w:r>
        <w:rPr>
          <w:rFonts w:cs="v4.2.0"/>
        </w:rPr>
        <w:t xml:space="preserve"> if the UE in RRC_IDLE has not found any new suitable cell based on searches and measurements using the intra-frequency</w:t>
      </w:r>
      <w:r>
        <w:rPr>
          <w:rFonts w:eastAsia="SimSun" w:cs="v4.2.0" w:hint="eastAsia"/>
          <w:lang w:val="en-US" w:eastAsia="zh-CN"/>
        </w:rPr>
        <w:t xml:space="preserve"> and </w:t>
      </w:r>
      <w:r>
        <w:rPr>
          <w:rFonts w:cs="v4.2.0"/>
        </w:rPr>
        <w:t>inter-frequency  information indicated in the system information for 10 s, the UE shall initiate cell selection procedures for the selected PLMN as defined in TS</w:t>
      </w:r>
      <w:r>
        <w:t> </w:t>
      </w:r>
      <w:r>
        <w:rPr>
          <w:rFonts w:cs="v4.2.0"/>
        </w:rPr>
        <w:t>38.304</w:t>
      </w:r>
      <w:r>
        <w:rPr>
          <w:rFonts w:hint="eastAsia"/>
          <w:lang w:val="en-US"/>
        </w:rPr>
        <w:t xml:space="preserve"> [1]</w:t>
      </w:r>
      <w:r>
        <w:rPr>
          <w:rFonts w:cs="v4.2.0"/>
        </w:rPr>
        <w:t>.</w:t>
      </w:r>
    </w:p>
    <w:p w14:paraId="56357B20" w14:textId="77777777" w:rsidR="00743D01" w:rsidRDefault="00743D01" w:rsidP="00743D01">
      <w:pPr>
        <w:spacing w:line="276" w:lineRule="auto"/>
        <w:rPr>
          <w:szCs w:val="24"/>
        </w:rPr>
      </w:pPr>
      <w:r>
        <w:rPr>
          <w:lang w:val="en-US"/>
        </w:rPr>
        <w:t>If the UE is configured with ‘</w:t>
      </w:r>
      <w:r>
        <w:rPr>
          <w:i/>
          <w:iCs/>
          <w:lang w:val="en-US"/>
        </w:rPr>
        <w:t>t-Service</w:t>
      </w:r>
      <w:r>
        <w:rPr>
          <w:lang w:val="en-US"/>
        </w:rPr>
        <w:t>’ in the serving cell then the UE shall initiate cell selection procedures for the selected PLMN as defined in TS 38.304 when any of the following conditions is fulfilled:</w:t>
      </w:r>
    </w:p>
    <w:p w14:paraId="5CC14EB2" w14:textId="20EA76ED" w:rsidR="00743D01"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time instance T1 provided that ‘</w:t>
      </w:r>
      <w:r>
        <w:rPr>
          <w:i/>
          <w:iCs/>
          <w:lang w:val="en-US"/>
        </w:rPr>
        <w:t>t-Service</w:t>
      </w:r>
      <w:r>
        <w:rPr>
          <w:lang w:val="en-US"/>
        </w:rPr>
        <w:t>’ &gt; T1 or</w:t>
      </w:r>
    </w:p>
    <w:p w14:paraId="1F4E83B2" w14:textId="1F44B73B" w:rsidR="008B5183" w:rsidRPr="00B42A38" w:rsidRDefault="00743D01" w:rsidP="00743D01">
      <w:pPr>
        <w:pStyle w:val="B10"/>
        <w:rPr>
          <w:szCs w:val="24"/>
        </w:rPr>
      </w:pPr>
      <w:r>
        <w:rPr>
          <w:lang w:val="en-US"/>
        </w:rPr>
        <w:t>-</w:t>
      </w:r>
      <w:r>
        <w:rPr>
          <w:lang w:val="en-US"/>
        </w:rPr>
        <w:tab/>
        <w:t>If the UE in RRC_IDLE has not found any new suitable cell based on searches and measurements using the intra-frequency</w:t>
      </w:r>
      <w:r>
        <w:rPr>
          <w:rFonts w:eastAsia="SimSun" w:hint="eastAsia"/>
          <w:lang w:val="en-US" w:eastAsia="zh-CN"/>
        </w:rPr>
        <w:t xml:space="preserve"> and </w:t>
      </w:r>
      <w:r>
        <w:rPr>
          <w:lang w:val="en-US"/>
        </w:rPr>
        <w:t>inter-frequency  information indicated in the system information within 10 s since the time instance ‘</w:t>
      </w:r>
      <w:r>
        <w:rPr>
          <w:i/>
          <w:iCs/>
          <w:lang w:val="en-US"/>
        </w:rPr>
        <w:t>t-Service</w:t>
      </w:r>
      <w:r>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69D428CB" w14:textId="18F89259" w:rsidR="00577BBF" w:rsidRPr="00715303" w:rsidRDefault="00577BBF" w:rsidP="00577BBF">
      <w:r w:rsidRPr="00715303">
        <w:t xml:space="preserve">If Srxlev &gt; </w:t>
      </w:r>
      <w:r>
        <w:t>S</w:t>
      </w:r>
      <w:r w:rsidRPr="00715303">
        <w:t>IntraSearchP</w:t>
      </w:r>
      <w:r w:rsidRPr="00715303" w:rsidDel="00046B77">
        <w:t xml:space="preserve"> </w:t>
      </w:r>
      <w:r w:rsidRPr="00715303">
        <w:t>and Squal &gt;</w:t>
      </w:r>
      <w:r w:rsidRPr="00046B77">
        <w:t xml:space="preserve"> </w:t>
      </w:r>
      <w:r w:rsidRPr="00715303">
        <w:t xml:space="preserve">SIntraSearchQ,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t>is</w:t>
      </w:r>
      <w:r w:rsidRPr="00715303">
        <w:t xml:space="preserve">not </w:t>
      </w:r>
      <w:r>
        <w:t>required to</w:t>
      </w:r>
      <w:r w:rsidRPr="00715303">
        <w:t xml:space="preserve"> perform measurement of intra-frequency.</w:t>
      </w:r>
    </w:p>
    <w:p w14:paraId="1A9DA64D" w14:textId="4848A21C" w:rsidR="00F06F93" w:rsidRDefault="00F06F93" w:rsidP="00F06F93">
      <w:r>
        <w:t xml:space="preserve">The UE shall be able to evaluate whether a newly detectable intra-frequency cell meets the reselection criteria defined in TS38.304 [1]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Cs/>
        </w:rPr>
        <w:t>Enhanced RRM requirements for measurements in IDLE and INACTIVE modes</w:t>
      </w:r>
      <w:r>
        <w:rPr>
          <w:rFonts w:cs="v4.2.0"/>
        </w:rPr>
        <w:t xml:space="preserve"> defined in </w:t>
      </w:r>
      <w:r>
        <w:t xml:space="preserve">TS38.306 [14] </w:t>
      </w:r>
      <w:r>
        <w:rPr>
          <w:rFonts w:cs="v4.2.0"/>
        </w:rPr>
        <w:t xml:space="preserve">or if the </w:t>
      </w:r>
      <w:r>
        <w:rPr>
          <w:i/>
        </w:rPr>
        <w:t>enhancedMeasurementNGSO-r17</w:t>
      </w:r>
      <w:r>
        <w:rPr>
          <w:rFonts w:cs="v4.2.0"/>
        </w:rPr>
        <w:t xml:space="preserve"> is not enabled, or within within K</w:t>
      </w:r>
      <w:r>
        <w:rPr>
          <w:rFonts w:cs="v4.2.0"/>
          <w:vertAlign w:val="subscript"/>
        </w:rPr>
        <w:t>multi_SMTC</w:t>
      </w:r>
      <w:r>
        <w:rPr>
          <w:rFonts w:cs="v4.2.0"/>
        </w:rPr>
        <w:t xml:space="preserve"> *  </w:t>
      </w:r>
      <w:r>
        <w:t>T</w:t>
      </w:r>
      <w:r>
        <w:rPr>
          <w:vertAlign w:val="subscript"/>
        </w:rPr>
        <w:t>detect,NR_Intra_enh</w:t>
      </w:r>
      <w:r>
        <w:rPr>
          <w:i/>
          <w:vertAlign w:val="subscript"/>
        </w:rPr>
        <w:t xml:space="preserve"> </w:t>
      </w:r>
      <w:r>
        <w:rPr>
          <w:rFonts w:cs="v4.2.0"/>
        </w:rPr>
        <w:t xml:space="preserve">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w:t>
      </w:r>
      <w:r>
        <w:t>. An intra frequency cell is considered to be detectable according to the conditions defined in Annex B.1.6 for a corresponding Band.</w:t>
      </w:r>
    </w:p>
    <w:p w14:paraId="2D01A8F9" w14:textId="1BEA8F49" w:rsidR="00F06F93" w:rsidRDefault="00F06F93" w:rsidP="00F06F93">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for intra-frequency cells that are identified and measured according to the measurement rules.</w:t>
      </w:r>
    </w:p>
    <w:p w14:paraId="33BC197F" w14:textId="77777777" w:rsidR="00F06F93" w:rsidRDefault="00F06F93" w:rsidP="00F06F93">
      <w:pPr>
        <w:rPr>
          <w:rFonts w:cs="v4.2.0"/>
        </w:rPr>
      </w:pPr>
      <w:r>
        <w:rPr>
          <w:rFonts w:cs="v4.2.0"/>
        </w:rPr>
        <w:t>The UE shall filter SS-RSRP and SS-RSRQ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D84765">
        <w:rPr>
          <w:rFonts w:hint="eastAsia"/>
        </w:rPr>
        <w:t xml:space="preserve"> i</w:t>
      </w:r>
      <w:r w:rsidR="00D84765">
        <w:t xml:space="preserve">s the number of LEO satellites to be measured within i-th SMTC, </w:t>
      </w:r>
    </w:p>
    <w:p w14:paraId="78F05031" w14:textId="77777777" w:rsidR="00D84765" w:rsidRDefault="00000000"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000000"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1006585E" w14:textId="5AAFF459" w:rsidR="006B70C6" w:rsidRDefault="00F06F93" w:rsidP="006B70C6">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TS38.304 [1]</w:t>
      </w:r>
      <w:r>
        <w:rPr>
          <w:rFonts w:cs="v4.2.0"/>
        </w:rPr>
        <w:t xml:space="preserve"> within K</w:t>
      </w:r>
      <w:r>
        <w:rPr>
          <w:rFonts w:cs="v4.2.0"/>
          <w:vertAlign w:val="subscript"/>
        </w:rPr>
        <w:t>multi_SMTC</w:t>
      </w:r>
      <w:r>
        <w:rPr>
          <w:rFonts w:cs="v4.2.0"/>
        </w:rPr>
        <w:t xml:space="preserve"> * T</w:t>
      </w:r>
      <w:r>
        <w:rPr>
          <w:rFonts w:cs="v4.2.0"/>
          <w:vertAlign w:val="subscript"/>
        </w:rPr>
        <w:t>evaluate,NR_Intra</w:t>
      </w:r>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evaluate,NR_Intra_enh</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33BC4D84" w:rsidR="008B5183" w:rsidRDefault="008B5183" w:rsidP="008B5183">
      <w:pPr>
        <w:pStyle w:val="EQ"/>
      </w:pPr>
      <w:r>
        <w:tab/>
        <w:t>T</w:t>
      </w:r>
      <w:r>
        <w:rPr>
          <w:vertAlign w:val="subscript"/>
        </w:rPr>
        <w:t>trigger</w:t>
      </w:r>
      <w:r>
        <w:t xml:space="preserve"> = max(</w:t>
      </w:r>
      <w:r w:rsidR="00360D54">
        <w:t>K</w:t>
      </w:r>
      <w:r w:rsidR="00360D54" w:rsidRPr="00181C49">
        <w:rPr>
          <w:vertAlign w:val="subscript"/>
        </w:rPr>
        <w:t>multi_SMTC</w:t>
      </w:r>
      <w:r w:rsidR="00360D54">
        <w:t>*</w:t>
      </w:r>
      <w:r>
        <w:t>T</w:t>
      </w:r>
      <w:r>
        <w:rPr>
          <w:vertAlign w:val="subscript"/>
        </w:rPr>
        <w:t>detect,NR_Intra</w:t>
      </w:r>
      <w:r>
        <w:t xml:space="preserve">, </w:t>
      </w:r>
      <w:r w:rsidR="009B22A2">
        <w:t>K</w:t>
      </w:r>
      <w:r w:rsidR="009B22A2" w:rsidRPr="00703517">
        <w:rPr>
          <w:vertAlign w:val="subscript"/>
        </w:rPr>
        <w:t>multi_SMTC</w:t>
      </w:r>
      <w:r w:rsidR="009B22A2">
        <w:t xml:space="preserve"> *</w:t>
      </w:r>
      <w:r>
        <w:t>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CFBB091" w14:textId="1EFA9F83" w:rsidR="00BC19CD" w:rsidRDefault="00BC19CD" w:rsidP="00BC19CD">
      <w:pPr>
        <w:pStyle w:val="B10"/>
      </w:pPr>
      <w:r>
        <w:t>-</w:t>
      </w:r>
      <w:r>
        <w:tab/>
        <w:t>T</w:t>
      </w:r>
      <w:r>
        <w:rPr>
          <w:vertAlign w:val="subscript"/>
        </w:rPr>
        <w:t>detect,NR_Intra</w:t>
      </w:r>
      <w:r>
        <w:t xml:space="preserve"> </w:t>
      </w:r>
      <w:r>
        <w:rPr>
          <w:rFonts w:hint="eastAsia"/>
        </w:rPr>
        <w:t>refers to</w:t>
      </w:r>
      <w:r>
        <w:t xml:space="preserve"> intra-frequency cell detection delay in IDLE/INACTIVE mode defined </w:t>
      </w:r>
      <w:r>
        <w:rPr>
          <w:rFonts w:hint="eastAsia"/>
          <w:lang w:val="en-US" w:eastAsia="zh-CN"/>
        </w:rPr>
        <w:t>in</w:t>
      </w:r>
      <w:r>
        <w:t xml:space="preserve"> Table 4.2C.2.3-2,</w:t>
      </w:r>
    </w:p>
    <w:p w14:paraId="5EB19A64" w14:textId="77777777" w:rsidR="00BC19CD" w:rsidRDefault="00BC19CD" w:rsidP="00BC19CD">
      <w:pPr>
        <w:pStyle w:val="B10"/>
      </w:pPr>
      <w:r>
        <w:t>-</w:t>
      </w:r>
      <w:r>
        <w:tab/>
        <w:t>T</w:t>
      </w:r>
      <w:r>
        <w:rPr>
          <w:vertAlign w:val="subscript"/>
        </w:rPr>
        <w:t>detect,NR_Inter</w:t>
      </w:r>
      <w:r>
        <w:t xml:space="preserve"> </w:t>
      </w:r>
      <w:r>
        <w:rPr>
          <w:rFonts w:hint="eastAsia"/>
        </w:rPr>
        <w:t>refers to</w:t>
      </w:r>
      <w:r>
        <w:t xml:space="preserve"> inter-frequency cell detection delay in IDLE/INACTIVE mode defined </w:t>
      </w:r>
      <w:r>
        <w:rPr>
          <w:rFonts w:hint="eastAsia"/>
          <w:lang w:val="en-US" w:eastAsia="zh-CN"/>
        </w:rPr>
        <w:t xml:space="preserve">in </w:t>
      </w:r>
      <w:r>
        <w:t>Table 4.2C.2.4-2.</w:t>
      </w:r>
    </w:p>
    <w:p w14:paraId="486752FA" w14:textId="3E67EC68" w:rsidR="008B5183" w:rsidRDefault="00BC19CD" w:rsidP="00BC19CD">
      <w:pPr>
        <w:rPr>
          <w:noProof/>
        </w:rPr>
      </w:pPr>
      <w:r>
        <w:t>The requirements in this clause apply provided that the number of SMTCs for int</w:t>
      </w:r>
      <w:r>
        <w:rPr>
          <w:rFonts w:hint="eastAsia"/>
          <w:lang w:val="en-US" w:eastAsia="zh-CN"/>
        </w:rPr>
        <w:t>ra</w:t>
      </w:r>
      <w:r>
        <w:t xml:space="preserve">-frequency carrier does not exceed the </w:t>
      </w:r>
      <w:r>
        <w:rPr>
          <w:i/>
        </w:rPr>
        <w:t>parallelSMTC-r17</w:t>
      </w:r>
      <w:r>
        <w:t xml:space="preserve">, otherwise UE may select one or subset of all the configured SMTCs sequentially for performing the measurements until all of the SMTCs can be measured. The selection of SMTCs to be used is up to UE implementation, and </w:t>
      </w:r>
      <w:r>
        <w:rPr>
          <w:lang w:val="en-US"/>
        </w:rPr>
        <w:t xml:space="preserve">in this case, measurement period longer than the corresponding measurement period specified in Table 4.2C.2.3-1 and Table 4.2C.2.3-2 </w:t>
      </w:r>
      <w:r>
        <w:t>is expected.</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B60A5EA" w14:textId="297BD32C" w:rsidR="00F06F93" w:rsidRDefault="00F06F93" w:rsidP="00F06F93">
      <w:pPr>
        <w:rPr>
          <w:rFonts w:cs="v4.2.0"/>
        </w:rPr>
      </w:pPr>
      <w:r>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rPr>
        <w:t xml:space="preserve"> if the UE does not support </w:t>
      </w:r>
      <w:r>
        <w:rPr>
          <w:rFonts w:cs="v4.2.0"/>
          <w:iCs/>
        </w:rPr>
        <w:t>Enhanced RRM requirements for measurements in IDLE and INACTIVE</w:t>
      </w:r>
      <w:r>
        <w:rPr>
          <w:rFonts w:cs="v4.2.0"/>
          <w:i/>
        </w:rPr>
        <w:t xml:space="preser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 is enabled, if at least carrier frequency information is provided for inter-frequency neighbour cells by the serving cells when T</w:t>
      </w:r>
      <w:r>
        <w:rPr>
          <w:rFonts w:cs="v4.2.0"/>
          <w:vertAlign w:val="subscript"/>
        </w:rPr>
        <w:t>reselection</w:t>
      </w:r>
      <w:r>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Pr>
          <w:rFonts w:cs="v4.2.0"/>
          <w:vertAlign w:val="subscript"/>
        </w:rPr>
        <w:t>carrier</w:t>
      </w:r>
      <w:r>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000000"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000000"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071BC431" w14:textId="082592F8" w:rsidR="00F06F93" w:rsidRDefault="00F06F93" w:rsidP="00F06F93">
      <w:bookmarkStart w:id="50" w:name="_Hlk131188513"/>
      <w:r>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t xml:space="preserve"> (see table 4.2C.2.4-1) </w:t>
      </w:r>
      <w:r>
        <w:rPr>
          <w:rFonts w:cs="v4.2.0"/>
        </w:rPr>
        <w:t xml:space="preserve">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(see table 4.2C.2.4-2)</w:t>
      </w:r>
      <w:r>
        <w:rPr>
          <w:rFonts w:cs="v4.2.0"/>
        </w:rPr>
        <w:t xml:space="preserve"> if the UE supports </w:t>
      </w:r>
      <w:r>
        <w:rPr>
          <w:rFonts w:cs="v4.2.0"/>
          <w:iCs/>
        </w:rPr>
        <w:t>Enhanced RRM requirements for measurements in IDLE and INACTIVE modes</w:t>
      </w:r>
      <w:r>
        <w:rPr>
          <w:rFonts w:cs="v4.2.0"/>
        </w:rPr>
        <w:t xml:space="preserve"> defined in </w:t>
      </w:r>
      <w:r>
        <w:t>TS38.306 [14]</w:t>
      </w:r>
      <w:r>
        <w:rPr>
          <w:rFonts w:cs="v4.2.0"/>
        </w:rPr>
        <w:t xml:space="preserve">  and the </w:t>
      </w:r>
      <w:r>
        <w:rPr>
          <w:i/>
        </w:rPr>
        <w:t>enhancedMeasurementNGSO-r17</w:t>
      </w:r>
      <w:r>
        <w:rPr>
          <w:rFonts w:cs="v4.2.0"/>
        </w:rPr>
        <w:t xml:space="preserve">is enabled, </w:t>
      </w:r>
      <w: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50"/>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5FFDCF4A" w:rsidR="00B66264" w:rsidRPr="00E048BE" w:rsidRDefault="00F06F93" w:rsidP="00B66264">
      <w:pPr>
        <w:rPr>
          <w:rFonts w:cs="v4.2.0"/>
        </w:rPr>
      </w:pPr>
      <w:r>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if the UE does not support </w:t>
      </w:r>
      <w:r>
        <w:rPr>
          <w:rFonts w:cs="v4.2.0"/>
          <w:iCs/>
        </w:rPr>
        <w:t>Enhanced RRM requirements for measurements in IDLE and INACTIVE modes</w:t>
      </w:r>
      <w:r>
        <w:rPr>
          <w:rFonts w:cs="v4.2.0"/>
        </w:rPr>
        <w:t xml:space="preserve"> defined in </w:t>
      </w:r>
      <w:r>
        <w:t>TS38.306 [14]</w:t>
      </w:r>
      <w:r>
        <w:rPr>
          <w:rFonts w:cs="v4.2.0"/>
        </w:rPr>
        <w:t xml:space="preserve"> or if the </w:t>
      </w:r>
      <w:r>
        <w:rPr>
          <w:i/>
        </w:rPr>
        <w:t>enhancedMeasurementNGSO-r17</w:t>
      </w:r>
      <w:r>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Pr>
          <w:rFonts w:cs="v4.2.0"/>
        </w:rPr>
        <w:t>if the UE supports</w:t>
      </w:r>
      <w:r>
        <w:rPr>
          <w:rFonts w:cs="v4.2.0"/>
          <w:i/>
          <w:iCs/>
        </w:rPr>
        <w:t xml:space="preserve"> </w:t>
      </w:r>
      <w:r>
        <w:rPr>
          <w:rFonts w:cs="v4.2.0"/>
        </w:rPr>
        <w:t xml:space="preserve">Enhanced RRM requirements for measurements in IDLE and INACTIVE modes defined in </w:t>
      </w:r>
      <w:r>
        <w:t>TS38.306 [14]</w:t>
      </w:r>
      <w:r>
        <w:rPr>
          <w:rFonts w:cs="v4.2.0"/>
        </w:rPr>
        <w:t xml:space="preserve">  and the </w:t>
      </w:r>
      <w:r>
        <w:rPr>
          <w:i/>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2A349AE5"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918C7">
        <w:t>K</w:t>
      </w:r>
      <w:r w:rsidR="001918C7" w:rsidRPr="00703517">
        <w:rPr>
          <w:vertAlign w:val="subscript"/>
        </w:rPr>
        <w:t>multi_SMTC</w:t>
      </w:r>
      <w:r w:rsidR="001918C7">
        <w:rPr>
          <w:szCs w:val="24"/>
        </w:rPr>
        <w:t>*</w:t>
      </w:r>
      <w:r w:rsidRPr="00C124D4">
        <w:rPr>
          <w:szCs w:val="24"/>
        </w:rPr>
        <w:t>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w:t>
      </w:r>
      <w:r w:rsidR="0012737F">
        <w:t>K</w:t>
      </w:r>
      <w:r w:rsidR="0012737F" w:rsidRPr="00703517">
        <w:rPr>
          <w:vertAlign w:val="subscript"/>
        </w:rPr>
        <w:t>multi_SMTC</w:t>
      </w:r>
      <w:r w:rsidR="0012737F">
        <w:rPr>
          <w:szCs w:val="24"/>
        </w:rPr>
        <w:t>*</w:t>
      </w:r>
      <w:r w:rsidRPr="00C124D4">
        <w:rPr>
          <w:szCs w:val="24"/>
        </w:rPr>
        <w:t>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2706413F" w:rsidR="008B5183" w:rsidRPr="00DF0BF5" w:rsidRDefault="00966AF2" w:rsidP="008B5183">
      <w:pPr>
        <w:rPr>
          <w:noProof/>
        </w:rPr>
      </w:pPr>
      <w:r>
        <w:rPr>
          <w:rFonts w:hint="eastAsia"/>
        </w:rPr>
        <w:t>The</w:t>
      </w:r>
      <w:r>
        <w:t xml:space="preserve"> requriements in this clause apply provided that the number of SMTCs for any inter-frequency carrier does not exceed the </w:t>
      </w:r>
      <w:r>
        <w:rPr>
          <w:i/>
        </w:rPr>
        <w:t>parallelSMTC-r17</w:t>
      </w:r>
      <w:r>
        <w:t xml:space="preserve">, otherwise UE may select one or subset of all the configured SMTCs sequentially until all of the SMTCs can be measured, the selection of SMTCs to be used is up to UE implementation, and longer measurement delay than </w:t>
      </w:r>
      <w:r>
        <w:rPr>
          <w:lang w:val="en-US"/>
        </w:rPr>
        <w:t xml:space="preserve">the corresponding measurement period specified in Table </w:t>
      </w:r>
      <w:r>
        <w:t>4.2C.2.4-1</w:t>
      </w:r>
      <w:r>
        <w:rPr>
          <w:lang w:val="en-US"/>
        </w:rPr>
        <w:t xml:space="preserve"> and Table </w:t>
      </w:r>
      <w:r>
        <w:t>4.2C.2.4-2 is expected.</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51" w:name="_Toc383690664"/>
      <w:r w:rsidRPr="009C5807">
        <w:t>4.3.1</w:t>
      </w:r>
      <w:r w:rsidRPr="009C5807">
        <w:tab/>
        <w:t>Introduction</w:t>
      </w:r>
      <w:bookmarkEnd w:id="51"/>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52" w:name="_Toc383690665"/>
      <w:r w:rsidRPr="009C5807">
        <w:t>4.3.2</w:t>
      </w:r>
      <w:r w:rsidRPr="009C5807">
        <w:tab/>
        <w:t>Measurement Requirements</w:t>
      </w:r>
      <w:bookmarkEnd w:id="52"/>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53" w:name="_Toc383690667"/>
      <w:r w:rsidRPr="009C5807">
        <w:t>4.3.3</w:t>
      </w:r>
      <w:r w:rsidRPr="009C5807">
        <w:tab/>
        <w:t>Requirements for Relative Time Stamp Accuracy</w:t>
      </w:r>
      <w:bookmarkEnd w:id="53"/>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4" w:name="_Toc383690669"/>
      <w:r w:rsidRPr="009C5807">
        <w:t>4.3.4</w:t>
      </w:r>
      <w:r w:rsidRPr="009C5807">
        <w:tab/>
        <w:t>Requirements for Relative Time Stamp Accuracy for RRC Connection Establishment Failure Log Reporting</w:t>
      </w:r>
      <w:bookmarkEnd w:id="54"/>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5" w:name="_Toc383690671"/>
      <w:r w:rsidRPr="009C5807">
        <w:t>4.3.5</w:t>
      </w:r>
      <w:r w:rsidRPr="009C5807">
        <w:tab/>
        <w:t>Requirements for Relative Time Stamp Accuracy for Radio Link Failure and Handover Failure Log Reporting</w:t>
      </w:r>
      <w:bookmarkEnd w:id="55"/>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6"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7" w:name="_Hlk53748675"/>
      <w:r>
        <w:t xml:space="preserve">support the idle mode CA measurements on the serving cell, </w:t>
      </w:r>
      <w:r w:rsidRPr="00077CB0">
        <w:t>and carriers</w:t>
      </w:r>
      <w:bookmarkStart w:id="58" w:name="_Hlk53323474"/>
      <w:r w:rsidRPr="00077CB0">
        <w:t xml:space="preserve"> configured for idle mode CA/DC measurement reporting provided T331 has not expired, the serving cell is supporting idle mode CA/DC measurement reporting and the serving cell is in the validity area</w:t>
      </w:r>
      <w:bookmarkEnd w:id="58"/>
      <w:r w:rsidRPr="002B6FAF">
        <w:t>.</w:t>
      </w:r>
      <w:bookmarkEnd w:id="57"/>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9" w:name="_Hlk56168922"/>
      <w:r w:rsidRPr="008B6643">
        <w:rPr>
          <w:rFonts w:eastAsiaTheme="minorEastAsia"/>
          <w:i/>
          <w:iCs/>
        </w:rPr>
        <w:t>idleInactiveNR-MeasBeamReport-r16</w:t>
      </w:r>
      <w:bookmarkEnd w:id="59"/>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017C972A" w14:textId="7C77AE41" w:rsidR="00F45985" w:rsidRDefault="00F45985" w:rsidP="00F45985">
      <w:pPr>
        <w:pStyle w:val="B10"/>
        <w:rPr>
          <w:rFonts w:eastAsiaTheme="minorEastAsia"/>
        </w:rPr>
      </w:pPr>
      <w:r>
        <w:rPr>
          <w:rFonts w:eastAsiaTheme="minorEastAsia"/>
        </w:rPr>
        <w:t>-</w:t>
      </w:r>
      <w:r>
        <w:rPr>
          <w:rFonts w:eastAsiaTheme="minorEastAsia"/>
        </w:rPr>
        <w:tab/>
      </w:r>
      <w:r>
        <w:rPr>
          <w:rFonts w:cs="v4.2.0"/>
        </w:rPr>
        <w:t xml:space="preserve">acquire the SSB index for a newly detectable inter-frequency NR cell </w:t>
      </w:r>
      <w:r>
        <w:rPr>
          <w:rFonts w:eastAsiaTheme="minorEastAsia" w:cs="v4.2.0"/>
        </w:rPr>
        <w:t xml:space="preserve">if </w:t>
      </w:r>
      <w:r>
        <w:rPr>
          <w:rFonts w:eastAsiaTheme="minorEastAsia"/>
          <w:i/>
        </w:rPr>
        <w:t>beamMeasConfigIdle-r16</w:t>
      </w:r>
      <w:r>
        <w:rPr>
          <w:rFonts w:eastAsiaTheme="minorEastAsia"/>
        </w:rPr>
        <w:t xml:space="preserve"> </w:t>
      </w:r>
      <w:r>
        <w:rPr>
          <w:rFonts w:hint="eastAsia"/>
          <w:lang w:eastAsia="zh-CN"/>
        </w:rPr>
        <w:t>is</w:t>
      </w:r>
      <w:r>
        <w:rPr>
          <w:rFonts w:eastAsiaTheme="minorEastAsia"/>
        </w:rPr>
        <w:t xml:space="preserve"> configured on this carrier </w:t>
      </w:r>
      <w:r>
        <w:rPr>
          <w:rFonts w:cs="v4.2.0"/>
        </w:rPr>
        <w:t xml:space="preserve">and perform RSRP/RSRQ measurement </w:t>
      </w:r>
      <w:r>
        <w:rPr>
          <w:rFonts w:eastAsiaTheme="minorEastAsia"/>
        </w:rPr>
        <w:t>in preparation for reporting,</w:t>
      </w:r>
    </w:p>
    <w:p w14:paraId="4D4EFA9D" w14:textId="08E4CB83" w:rsidR="00C33A6D" w:rsidRPr="00D52D50" w:rsidRDefault="00F45985" w:rsidP="00F45985">
      <w:pPr>
        <w:spacing w:after="160" w:line="259" w:lineRule="auto"/>
        <w:ind w:right="-22"/>
      </w:pPr>
      <w:r>
        <w:rPr>
          <w:rFonts w:cs="v4.2.0"/>
        </w:rPr>
        <w:t xml:space="preserve">within the requirements defined in </w:t>
      </w:r>
      <w:r>
        <w:rPr>
          <w:snapToGrid w:val="0"/>
        </w:rPr>
        <w:t xml:space="preserve">clause 4.2.2.4 plus </w:t>
      </w:r>
      <w:r>
        <w:rPr>
          <w:rFonts w:eastAsiaTheme="minorEastAsia"/>
          <w:snapToGrid w:val="0"/>
        </w:rPr>
        <w:t>k*</w:t>
      </w:r>
      <w:r w:rsidRPr="001154CA">
        <w:rPr>
          <w:lang w:val="en-US"/>
        </w:rPr>
        <w:t xml:space="preserve"> </w:t>
      </w:r>
      <w:r>
        <w:rPr>
          <w:lang w:val="en-US"/>
        </w:rPr>
        <w:t>T</w:t>
      </w:r>
      <w:r>
        <w:rPr>
          <w:vertAlign w:val="subscript"/>
          <w:lang w:val="en-US"/>
        </w:rPr>
        <w:t>SSB_index,NR_Inter</w:t>
      </w:r>
      <w:r>
        <w:rPr>
          <w:rFonts w:cs="v4.2.0"/>
        </w:rPr>
        <w:t xml:space="preserve">, where </w:t>
      </w:r>
      <w:r>
        <w:rPr>
          <w:rFonts w:eastAsiaTheme="minorEastAsia" w:cs="v4.2.0"/>
        </w:rPr>
        <w:t xml:space="preserve">k is the number of </w:t>
      </w:r>
      <w:r>
        <w:rPr>
          <w:rFonts w:eastAsiaTheme="minorEastAsia"/>
        </w:rPr>
        <w:t xml:space="preserve">carriers configured for idle mode CA measurement with </w:t>
      </w:r>
      <w:r>
        <w:rPr>
          <w:rFonts w:eastAsiaTheme="minorEastAsia"/>
          <w:i/>
        </w:rPr>
        <w:t>beamMeasConfigIdle-r16</w:t>
      </w:r>
      <w:r>
        <w:rPr>
          <w:rFonts w:eastAsiaTheme="minorEastAsia"/>
        </w:rPr>
        <w:t>,  and</w:t>
      </w:r>
      <w:r w:rsidRPr="001154CA">
        <w:rPr>
          <w:lang w:val="en-US"/>
        </w:rPr>
        <w:t xml:space="preserve"> </w:t>
      </w:r>
      <w:r>
        <w:rPr>
          <w:lang w:val="en-US"/>
        </w:rPr>
        <w:t>T</w:t>
      </w:r>
      <w:r>
        <w:rPr>
          <w:vertAlign w:val="subscript"/>
          <w:lang w:val="en-US"/>
        </w:rPr>
        <w:t>SSB_index,NR_Inter</w:t>
      </w:r>
      <w:r>
        <w:rPr>
          <w:rFonts w:cs="v4.2.0"/>
        </w:rPr>
        <w:t xml:space="preserve"> is the additional </w:t>
      </w:r>
      <w:r>
        <w:t xml:space="preserve">time period used to acquire the index of the SSB being measured </w:t>
      </w:r>
      <w:r>
        <w:rPr>
          <w:rFonts w:eastAsia="Calibri" w:cs="v4.2.0"/>
          <w:szCs w:val="22"/>
          <w:lang w:val="en-US"/>
        </w:rPr>
        <w:t>as defined</w:t>
      </w:r>
      <w:r>
        <w:rPr>
          <w:rFonts w:eastAsia="Calibri" w:cs="v4.2.0"/>
          <w:lang w:val="en-US"/>
        </w:rPr>
        <w:t xml:space="preserve"> in table 4.4.2.2-1.</w:t>
      </w:r>
    </w:p>
    <w:p w14:paraId="7CAADC3F" w14:textId="77777777" w:rsidR="00B83137" w:rsidRPr="004D1E59" w:rsidRDefault="00B83137" w:rsidP="00B83137">
      <w:pPr>
        <w:pStyle w:val="TH"/>
        <w:rPr>
          <w:vertAlign w:val="subscript"/>
          <w:lang w:val="en-US"/>
        </w:rPr>
      </w:pPr>
      <w:r w:rsidRPr="004D1E59">
        <w:rPr>
          <w:lang w:val="en-US"/>
        </w:rPr>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AF64B2" w:rsidR="00B83137" w:rsidRPr="004D1E59" w:rsidRDefault="00611220" w:rsidP="00B83137">
            <w:pPr>
              <w:pStyle w:val="TAN"/>
              <w:rPr>
                <w:lang w:val="en-US"/>
              </w:rPr>
            </w:pPr>
            <w:r>
              <w:rPr>
                <w:snapToGrid w:val="0"/>
              </w:rPr>
              <w:t>NOTE 2:</w:t>
            </w:r>
            <w:r>
              <w:rPr>
                <w:lang w:val="en-US"/>
              </w:rPr>
              <w:tab/>
            </w:r>
            <w:r>
              <w:t>N2 = 3 if the NR inter-frequency carrier for idle mode CA/DC measurement reporting is in FR1, and N2 =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6"/>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16922A62" w:rsidR="0041081A" w:rsidRDefault="003B499A" w:rsidP="0041081A">
      <w:r>
        <w:t>For overlapping inter-RAT carriers configured for idle mode CA/DC measurements, the UE shall be capable of performing RSRP and RSRQ measurements of the carriers, and the UE physical layer shall be capable of reporting RSRP and RSRQ measurements of the carriers configured for idle mode CA/DC measurements to higher layers, with measurement accuracy as specified in clauses 9.1.3B.</w:t>
      </w:r>
      <w:r>
        <w:rPr>
          <w:rFonts w:hint="eastAsia"/>
          <w:lang w:eastAsia="zh-CN"/>
        </w:rPr>
        <w:t>2</w:t>
      </w:r>
      <w:r>
        <w:t xml:space="preserve"> and 9.1.6B.2</w:t>
      </w:r>
      <w:r>
        <w:rPr>
          <w:rFonts w:hint="eastAsia"/>
          <w:lang w:eastAsia="zh-CN"/>
        </w:rPr>
        <w:t xml:space="preserve"> </w:t>
      </w:r>
      <w:r>
        <w:t>[15],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60" w:name="_Toc5952542"/>
      <w:bookmarkStart w:id="61" w:name="_Toc5952554"/>
      <w:r w:rsidRPr="009C5807">
        <w:rPr>
          <w:rStyle w:val="Heading1Char"/>
        </w:rPr>
        <w:t>5</w:t>
      </w:r>
      <w:r w:rsidR="00D27AAF" w:rsidRPr="009C5807">
        <w:tab/>
        <w:t>SA: RRC_INACTIVE state mobility</w:t>
      </w:r>
      <w:bookmarkEnd w:id="60"/>
    </w:p>
    <w:p w14:paraId="71ECBF9D" w14:textId="29C34253" w:rsidR="00D27AAF" w:rsidRPr="009C5807" w:rsidRDefault="008C19BE" w:rsidP="008C19BE">
      <w:pPr>
        <w:pStyle w:val="Heading2"/>
      </w:pPr>
      <w:bookmarkStart w:id="62" w:name="_Toc5952543"/>
      <w:r w:rsidRPr="009C5807">
        <w:t>5.1</w:t>
      </w:r>
      <w:r w:rsidR="00D27AAF" w:rsidRPr="009C5807">
        <w:tab/>
        <w:t>Cell Re-selection</w:t>
      </w:r>
      <w:bookmarkEnd w:id="62"/>
    </w:p>
    <w:p w14:paraId="227FDD94" w14:textId="77777777" w:rsidR="00D27AAF" w:rsidRPr="009C5807" w:rsidRDefault="00D27AAF" w:rsidP="00967CF8">
      <w:pPr>
        <w:pStyle w:val="Heading3"/>
      </w:pPr>
      <w:bookmarkStart w:id="63" w:name="_Toc5952544"/>
      <w:r w:rsidRPr="009C5807">
        <w:t>5.1.1</w:t>
      </w:r>
      <w:r w:rsidRPr="009C5807">
        <w:tab/>
        <w:t>Introduction</w:t>
      </w:r>
      <w:bookmarkEnd w:id="63"/>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4"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t>,</w:t>
      </w:r>
      <w:r w:rsidR="00CE26ED" w:rsidRPr="00D0115A">
        <w:t xml:space="preserve"> </w:t>
      </w:r>
      <w:r w:rsidR="00CE26ED">
        <w:t>or</w:t>
      </w:r>
      <w:r w:rsidR="00CE26ED" w:rsidRPr="00D0115A">
        <w:t xml:space="preserve"> </w:t>
      </w:r>
      <w:r w:rsidR="00CE26ED">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4"/>
    </w:p>
    <w:p w14:paraId="068B888C" w14:textId="41947A65" w:rsidR="00D27AAF" w:rsidRPr="009C5807" w:rsidRDefault="00967CF8" w:rsidP="00967CF8">
      <w:pPr>
        <w:pStyle w:val="Heading4"/>
      </w:pPr>
      <w:bookmarkStart w:id="65" w:name="_Toc5952546"/>
      <w:r w:rsidRPr="009C5807">
        <w:t>5.1.2.1</w:t>
      </w:r>
      <w:r w:rsidR="00D27AAF" w:rsidRPr="009C5807">
        <w:tab/>
        <w:t>UE measurement capability</w:t>
      </w:r>
      <w:bookmarkEnd w:id="65"/>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6" w:name="_Toc5952547"/>
      <w:r w:rsidRPr="009C5807">
        <w:t>5.1.2.2</w:t>
      </w:r>
      <w:r w:rsidR="00D27AAF" w:rsidRPr="009C5807">
        <w:tab/>
        <w:t>Measurement and evaluation of serving cell</w:t>
      </w:r>
      <w:bookmarkEnd w:id="66"/>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7" w:name="_Toc5952548"/>
      <w:r w:rsidRPr="009C5807">
        <w:t>5.1.2.3</w:t>
      </w:r>
      <w:r w:rsidR="00D27AAF" w:rsidRPr="009C5807">
        <w:tab/>
        <w:t>Measurements of intra-frequency NR cells</w:t>
      </w:r>
      <w:bookmarkEnd w:id="67"/>
    </w:p>
    <w:p w14:paraId="0AD77258" w14:textId="77777777" w:rsidR="001D5484" w:rsidRDefault="001D5484" w:rsidP="001D5484">
      <w:bookmarkStart w:id="68"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047C1BC6" w14:textId="11FA4157" w:rsidR="00D27AAF" w:rsidRPr="009C5807" w:rsidRDefault="00967CF8" w:rsidP="00967CF8">
      <w:pPr>
        <w:pStyle w:val="Heading4"/>
      </w:pPr>
      <w:r w:rsidRPr="009C5807">
        <w:t>5.1.2.4</w:t>
      </w:r>
      <w:r w:rsidR="00D27AAF" w:rsidRPr="009C5807">
        <w:tab/>
        <w:t>Measurements of inter-frequency NR cells</w:t>
      </w:r>
      <w:bookmarkEnd w:id="68"/>
    </w:p>
    <w:p w14:paraId="3BC6DC10" w14:textId="77777777" w:rsidR="00A950E1" w:rsidRDefault="00A950E1" w:rsidP="00A950E1">
      <w:pPr>
        <w:rPr>
          <w:rFonts w:cs="v4.2.0"/>
        </w:rPr>
      </w:pPr>
      <w:bookmarkStart w:id="69"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0AC05357" w:rsidR="002653BB" w:rsidRPr="00E661C7" w:rsidRDefault="002653BB" w:rsidP="00B76714"/>
    <w:p w14:paraId="0D1AE78B" w14:textId="3FD63096" w:rsidR="00D27AAF" w:rsidRPr="009C5807" w:rsidRDefault="00967CF8" w:rsidP="00967CF8">
      <w:pPr>
        <w:pStyle w:val="Heading4"/>
      </w:pPr>
      <w:r w:rsidRPr="009C5807">
        <w:t>5.1.2.5</w:t>
      </w:r>
      <w:r w:rsidR="00D27AAF" w:rsidRPr="009C5807">
        <w:tab/>
        <w:t>Measurements of inter-RAT E-UTRAN cells</w:t>
      </w:r>
      <w:bookmarkEnd w:id="69"/>
    </w:p>
    <w:p w14:paraId="6B6D8E6E" w14:textId="77777777" w:rsidR="00DB693D" w:rsidRDefault="00DB693D" w:rsidP="00DB693D">
      <w:bookmarkStart w:id="70"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1E670655" w:rsidR="00DB693D" w:rsidRDefault="00DB693D" w:rsidP="00DB693D">
      <w:pPr>
        <w:rPr>
          <w:i/>
        </w:rPr>
      </w:pPr>
    </w:p>
    <w:p w14:paraId="2AAB39CF" w14:textId="77777777" w:rsidR="002279B0" w:rsidRPr="00B70655" w:rsidRDefault="002279B0" w:rsidP="00DB693D">
      <w:pPr>
        <w:rPr>
          <w:i/>
        </w:rPr>
      </w:pPr>
    </w:p>
    <w:p w14:paraId="7230F3D0" w14:textId="44FD3636" w:rsidR="00D27AAF" w:rsidRPr="009C5807" w:rsidRDefault="00967CF8" w:rsidP="00967CF8">
      <w:pPr>
        <w:pStyle w:val="Heading4"/>
      </w:pPr>
      <w:r w:rsidRPr="009C5807">
        <w:t>5.1.2.6</w:t>
      </w:r>
      <w:r w:rsidR="00D27AAF" w:rsidRPr="009C5807">
        <w:tab/>
        <w:t>Maximum interruption in paging reception</w:t>
      </w:r>
      <w:bookmarkEnd w:id="70"/>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71" w:name="_Toc5952552"/>
      <w:r w:rsidRPr="009C5807">
        <w:t>5.1.2.7</w:t>
      </w:r>
      <w:r w:rsidR="00D27AAF" w:rsidRPr="009C5807">
        <w:tab/>
        <w:t>General requirements</w:t>
      </w:r>
      <w:bookmarkEnd w:id="71"/>
    </w:p>
    <w:p w14:paraId="412F89F1" w14:textId="77777777" w:rsidR="00331FCA" w:rsidRDefault="00331FCA" w:rsidP="00331FCA">
      <w:pPr>
        <w:rPr>
          <w:lang w:eastAsia="zh-CN"/>
        </w:rPr>
      </w:pPr>
      <w:bookmarkStart w:id="72" w:name="_Toc5952553"/>
      <w:r w:rsidRPr="00872086">
        <w:rPr>
          <w:lang w:eastAsia="zh-CN"/>
        </w:rPr>
        <w:t>When configured with eDRX_</w:t>
      </w:r>
      <w:r>
        <w:rPr>
          <w:lang w:eastAsia="zh-CN"/>
        </w:rPr>
        <w:t>INACTIVE</w:t>
      </w:r>
      <w:r w:rsidRPr="00872086">
        <w:rPr>
          <w:lang w:eastAsia="zh-CN"/>
        </w:rPr>
        <w:t>, the UE shall search every layer of higher priority at least every</w:t>
      </w:r>
      <w:r>
        <w:rPr>
          <w:lang w:eastAsia="zh-CN"/>
        </w:rPr>
        <w:t xml:space="preserve"> </w:t>
      </w:r>
      <w:r w:rsidRPr="00872086">
        <w:rPr>
          <w:lang w:eastAsia="zh-CN"/>
        </w:rPr>
        <w:t>T</w:t>
      </w:r>
      <w:r w:rsidRPr="00132EB2">
        <w:rPr>
          <w:vertAlign w:val="subscript"/>
          <w:lang w:eastAsia="zh-CN"/>
        </w:rPr>
        <w:t>higher_priority_search</w:t>
      </w:r>
      <w:r>
        <w:rPr>
          <w:lang w:eastAsia="zh-CN"/>
        </w:rPr>
        <w:t xml:space="preserve">, where </w:t>
      </w:r>
      <w:r w:rsidRPr="00872086">
        <w:rPr>
          <w:lang w:eastAsia="zh-CN"/>
        </w:rPr>
        <w:t>T</w:t>
      </w:r>
      <w:r w:rsidRPr="00132EB2">
        <w:rPr>
          <w:vertAlign w:val="subscript"/>
          <w:lang w:eastAsia="zh-CN"/>
        </w:rPr>
        <w:t>higher_priority_search</w:t>
      </w:r>
      <w:r>
        <w:rPr>
          <w:vertAlign w:val="subscript"/>
          <w:lang w:eastAsia="zh-CN"/>
        </w:rPr>
        <w:t xml:space="preserve"> </w:t>
      </w:r>
      <w:r w:rsidRPr="00350D1D">
        <w:rPr>
          <w:lang w:eastAsia="zh-CN"/>
        </w:rPr>
        <w:t>is defined as follows:</w:t>
      </w:r>
    </w:p>
    <w:p w14:paraId="57CBBFFC" w14:textId="77777777" w:rsidR="00331FCA" w:rsidRDefault="00331FCA" w:rsidP="00331FCA">
      <w:pPr>
        <w:pStyle w:val="B10"/>
        <w:rPr>
          <w:lang w:eastAsia="zh-CN"/>
        </w:rPr>
      </w:pPr>
      <w:r>
        <w:rPr>
          <w:lang w:eastAsia="zh-CN"/>
        </w:rPr>
        <w:t>-</w:t>
      </w:r>
      <w:r>
        <w:rPr>
          <w:lang w:eastAsia="zh-CN"/>
        </w:rPr>
        <w:tab/>
      </w:r>
      <w:r w:rsidRPr="00872086">
        <w:rPr>
          <w:lang w:eastAsia="zh-CN"/>
        </w:rPr>
        <w:t>T</w:t>
      </w:r>
      <w:r w:rsidRPr="00132EB2">
        <w:rPr>
          <w:vertAlign w:val="subscript"/>
          <w:lang w:eastAsia="zh-CN"/>
        </w:rPr>
        <w:t>higher_priority_search</w:t>
      </w:r>
      <w:r w:rsidRPr="00872086">
        <w:rPr>
          <w:lang w:eastAsia="zh-CN"/>
        </w:rPr>
        <w:t xml:space="preserve"> = max(60, 1</w:t>
      </w:r>
      <w:r>
        <w:rPr>
          <w:lang w:eastAsia="zh-CN"/>
        </w:rPr>
        <w:t>5</w:t>
      </w:r>
      <w:r w:rsidRPr="00872086">
        <w:rPr>
          <w:lang w:eastAsia="zh-CN"/>
        </w:rPr>
        <w:t>*</w:t>
      </w:r>
      <w:r w:rsidRPr="00132EB2">
        <w:rPr>
          <w:snapToGrid w:val="0"/>
          <w:lang w:eastAsia="zh-CN"/>
        </w:rPr>
        <w:t>eDRX_</w:t>
      </w:r>
      <w:r>
        <w:rPr>
          <w:snapToGrid w:val="0"/>
          <w:lang w:eastAsia="zh-CN"/>
        </w:rPr>
        <w:t>INACTIVE</w:t>
      </w:r>
      <w:r w:rsidRPr="00132EB2">
        <w:rPr>
          <w:snapToGrid w:val="0"/>
          <w:lang w:eastAsia="zh-CN"/>
        </w:rPr>
        <w:t xml:space="preserve"> cycle length</w:t>
      </w:r>
      <w:r w:rsidRPr="00872086">
        <w:rPr>
          <w:lang w:eastAsia="zh-CN"/>
        </w:rPr>
        <w:t>) * N</w:t>
      </w:r>
      <w:r w:rsidRPr="00132EB2">
        <w:rPr>
          <w:vertAlign w:val="subscript"/>
          <w:lang w:eastAsia="zh-CN"/>
        </w:rPr>
        <w:t>layers</w:t>
      </w:r>
      <w:r w:rsidRPr="00872086">
        <w:rPr>
          <w:lang w:eastAsia="zh-CN"/>
        </w:rPr>
        <w:t xml:space="preserve"> seconds</w:t>
      </w:r>
      <w:r>
        <w:rPr>
          <w:lang w:eastAsia="zh-CN"/>
        </w:rPr>
        <w:t xml:space="preserve"> </w:t>
      </w:r>
      <w:r>
        <w:t>if</w:t>
      </w:r>
      <w:r w:rsidRPr="00CB6EAA">
        <w:t xml:space="preserve"> eDRX_</w:t>
      </w:r>
      <w:r>
        <w:t>INACTIVE</w:t>
      </w:r>
      <w:r w:rsidRPr="00CB6EAA">
        <w:t xml:space="preserve"> </w:t>
      </w:r>
      <w:r>
        <w:t>cycle ≤ 10.24 s</w:t>
      </w:r>
      <w:r w:rsidRPr="00CB6EAA">
        <w:t>,</w:t>
      </w:r>
    </w:p>
    <w:p w14:paraId="3E9113CB" w14:textId="77777777" w:rsidR="00331FCA" w:rsidRDefault="00331FCA" w:rsidP="00331FCA">
      <w:pPr>
        <w:rPr>
          <w:lang w:eastAsia="zh-CN"/>
        </w:rPr>
      </w:pPr>
      <w:r>
        <w:rPr>
          <w:lang w:eastAsia="zh-CN"/>
        </w:rPr>
        <w:t>O</w:t>
      </w:r>
      <w:r w:rsidRPr="00872086">
        <w:rPr>
          <w:lang w:eastAsia="zh-CN"/>
        </w:rPr>
        <w:t>therwise,</w:t>
      </w:r>
      <w:r>
        <w:rPr>
          <w:lang w:eastAsia="zh-CN"/>
        </w:rPr>
        <w:t xml:space="preserve"> if the UE is </w:t>
      </w:r>
      <w:r w:rsidRPr="00043DFE">
        <w:t>not configured with eDRX_</w:t>
      </w:r>
      <w:r>
        <w:t>INACTIVE</w:t>
      </w:r>
      <w:r w:rsidRPr="00043DFE">
        <w:t xml:space="preserve"> cycle</w:t>
      </w:r>
      <w:r>
        <w:rPr>
          <w:lang w:eastAsia="zh-CN"/>
        </w:rPr>
        <w:t xml:space="preserve">, </w:t>
      </w:r>
      <w:r w:rsidRPr="00872086">
        <w:rPr>
          <w:lang w:eastAsia="zh-CN"/>
        </w:rPr>
        <w:t>the UE shall search every layer of higher priority at least every T</w:t>
      </w:r>
      <w:r w:rsidRPr="00350D1D">
        <w:rPr>
          <w:vertAlign w:val="subscript"/>
          <w:lang w:eastAsia="zh-CN"/>
        </w:rPr>
        <w:t>higher_priority_search</w:t>
      </w:r>
      <w:r w:rsidRPr="00872086">
        <w:rPr>
          <w:lang w:eastAsia="zh-CN"/>
        </w:rPr>
        <w:t xml:space="preserve"> = (60 * N</w:t>
      </w:r>
      <w:r w:rsidRPr="00350D1D">
        <w:rPr>
          <w:vertAlign w:val="subscript"/>
          <w:lang w:eastAsia="zh-CN"/>
        </w:rPr>
        <w:t>layers</w:t>
      </w:r>
      <w:r w:rsidRPr="00872086">
        <w:rPr>
          <w:lang w:eastAsia="zh-CN"/>
        </w:rPr>
        <w:t>) seconds</w:t>
      </w:r>
      <w:r>
        <w:rPr>
          <w:lang w:eastAsia="zh-CN"/>
        </w:rPr>
        <w:t>.</w:t>
      </w:r>
    </w:p>
    <w:p w14:paraId="4D111349" w14:textId="716AAF36" w:rsidR="00331FCA" w:rsidRDefault="00331FCA" w:rsidP="00331FCA">
      <w:pPr>
        <w:rPr>
          <w:lang w:eastAsia="zh-CN"/>
        </w:rPr>
      </w:pPr>
      <w:r>
        <w:rPr>
          <w:lang w:eastAsia="zh-CN"/>
        </w:rPr>
        <w:t>N</w:t>
      </w:r>
      <w:r>
        <w:rPr>
          <w:vertAlign w:val="subscript"/>
          <w:lang w:eastAsia="zh-CN"/>
        </w:rPr>
        <w:t>layers</w:t>
      </w:r>
      <w:r>
        <w:rPr>
          <w:lang w:eastAsia="zh-CN"/>
        </w:rPr>
        <w:t xml:space="preserve"> is the total number of higher priority NR and E-UTRA carrier frequencies broadcasted in system information. For a UE configured with early measurement reporting, while T331 is running, N</w:t>
      </w:r>
      <w:r>
        <w:rPr>
          <w:sz w:val="13"/>
          <w:szCs w:val="13"/>
          <w:lang w:eastAsia="zh-CN"/>
        </w:rPr>
        <w:t xml:space="preserve">layers </w:t>
      </w:r>
      <w:r>
        <w:rPr>
          <w:lang w:eastAsia="zh-CN"/>
        </w:rPr>
        <w:t>is the combined total number of higher priority NR and E-UTRA carrier frequencies broadcasted in system information</w:t>
      </w:r>
      <w:r w:rsidRPr="00D97CDA">
        <w:rPr>
          <w:lang w:eastAsia="zh-CN"/>
        </w:rPr>
        <w:t xml:space="preserve"> </w:t>
      </w:r>
      <w:r>
        <w:rPr>
          <w:lang w:eastAsia="zh-CN"/>
        </w:rPr>
        <w:t>and carriers configured for idle mode CA measurements.</w:t>
      </w:r>
    </w:p>
    <w:p w14:paraId="231DBA0D" w14:textId="77777777" w:rsidR="00331FCA" w:rsidRDefault="00331FCA" w:rsidP="00331FCA">
      <w:pPr>
        <w:pStyle w:val="NO"/>
        <w:rPr>
          <w:lang w:eastAsia="zh-CN"/>
        </w:rPr>
      </w:pPr>
      <w:r>
        <w:rPr>
          <w:lang w:eastAsia="zh-CN"/>
        </w:rPr>
        <w:t>Note:</w:t>
      </w:r>
      <w:r>
        <w:rPr>
          <w:lang w:eastAsia="zh-CN"/>
        </w:rPr>
        <w:tab/>
        <w:t>combined total number means that if a carrier is a high priority carrier and additionally a carrier configured for idle mode CA measurements, it only counts as one carrier.</w:t>
      </w:r>
    </w:p>
    <w:p w14:paraId="46775918" w14:textId="24D09DA2" w:rsidR="00331FCA" w:rsidRDefault="00331FCA" w:rsidP="00331FCA">
      <w:pPr>
        <w:rPr>
          <w:lang w:eastAsia="zh-CN"/>
        </w:rPr>
      </w:pPr>
      <w:r>
        <w:t>If UE is not configured to perform PRS measurement, or if UE is configured to perform PRS measurement and supports</w:t>
      </w:r>
      <w:r>
        <w:rPr>
          <w:i/>
        </w:rPr>
        <w:t xml:space="preserve"> parallelPRS-MeasRRC-Inactive-r17</w:t>
      </w:r>
      <w:r>
        <w:t>, the requirements in this clause shall apply.</w:t>
      </w:r>
    </w:p>
    <w:p w14:paraId="234A1EC8" w14:textId="723C22CB" w:rsidR="003E2063" w:rsidRDefault="00331FCA" w:rsidP="00331FCA">
      <w:pPr>
        <w:rPr>
          <w:rFonts w:eastAsia="Malgun Gothic" w:cs="v4.2.0"/>
        </w:rPr>
      </w:pPr>
      <w:r>
        <w:t>If UE is configured to perform PRS measurement but does not support</w:t>
      </w:r>
      <w:r>
        <w:rPr>
          <w:i/>
        </w:rPr>
        <w:t xml:space="preserve"> parallelPRS-MeasRRC-Inactive-r17</w:t>
      </w:r>
      <w:r>
        <w:t>, the requirements in this clause shall apply with N</w:t>
      </w:r>
      <w:r>
        <w:rPr>
          <w:sz w:val="13"/>
          <w:szCs w:val="13"/>
        </w:rPr>
        <w:t xml:space="preserve">layers </w:t>
      </w:r>
      <w:r>
        <w:rPr>
          <w:rFonts w:eastAsia="Malgun Gothic" w:cs="v4.2.0"/>
        </w:rPr>
        <w:t xml:space="preserve">being replaced with </w:t>
      </w:r>
      <w:r>
        <w:t>N</w:t>
      </w:r>
      <w:r>
        <w:rPr>
          <w:sz w:val="13"/>
          <w:szCs w:val="13"/>
        </w:rPr>
        <w:t xml:space="preserve">layers </w:t>
      </w:r>
      <w:r>
        <w:t>+ 1</w:t>
      </w:r>
      <w:r>
        <w:rPr>
          <w:rFonts w:eastAsia="Malgun Gothic" w:cs="v4.2.0"/>
        </w:rPr>
        <w:t>.</w:t>
      </w:r>
    </w:p>
    <w:p w14:paraId="00699658" w14:textId="77777777" w:rsidR="002279B0" w:rsidRDefault="002279B0" w:rsidP="002279B0">
      <w:pPr>
        <w:pStyle w:val="Heading4"/>
      </w:pPr>
      <w:r>
        <w:t>5.1.2.8</w:t>
      </w:r>
      <w:r>
        <w:tab/>
        <w:t>Minimum requirement at transitions</w:t>
      </w:r>
    </w:p>
    <w:p w14:paraId="6DB9650A" w14:textId="77777777" w:rsidR="002279B0" w:rsidRDefault="002279B0" w:rsidP="002279B0">
      <w:r>
        <w:t>The requirements in sub-clause 4.2.2.8 shall apply.</w:t>
      </w:r>
    </w:p>
    <w:p w14:paraId="762EC8D3" w14:textId="77777777" w:rsidR="002279B0" w:rsidRDefault="002279B0" w:rsidP="002279B0">
      <w:pPr>
        <w:pStyle w:val="Heading4"/>
      </w:pPr>
      <w:r>
        <w:t>5.1.2.9</w:t>
      </w:r>
      <w:r>
        <w:tab/>
        <w:t>Measurements of intra-frequency NR cells for UE configured with relaxed measurement criterion</w:t>
      </w:r>
    </w:p>
    <w:p w14:paraId="7BDB4C8C" w14:textId="77777777" w:rsidR="002279B0" w:rsidRDefault="002279B0" w:rsidP="002279B0">
      <w:pPr>
        <w:rPr>
          <w:lang w:eastAsia="zh-CN"/>
        </w:rPr>
      </w:pPr>
      <w:r>
        <w:t>The requirements in clause 4.2.2.9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2714877A" w14:textId="6D827A53" w:rsidR="002279B0" w:rsidRDefault="002279B0" w:rsidP="002279B0">
      <w:pPr>
        <w:rPr>
          <w:noProof/>
        </w:rPr>
      </w:pPr>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5.1.2.9</w:t>
      </w:r>
      <w:r>
        <w:rPr>
          <w:lang w:val="en-US"/>
        </w:rPr>
        <w:t>-1</w:t>
      </w:r>
      <w:r>
        <w:t xml:space="preserve"> and </w:t>
      </w:r>
      <w:r>
        <w:rPr>
          <w:lang w:val="en-US"/>
        </w:rPr>
        <w:t xml:space="preserve">Table </w:t>
      </w:r>
      <w:r>
        <w:t>5.1.2.9</w:t>
      </w:r>
      <w:r>
        <w:rPr>
          <w:lang w:val="en-US"/>
        </w:rPr>
        <w:t xml:space="preserve">-2 respectively </w:t>
      </w:r>
      <w:r>
        <w:t>apply provided that eDRX cycle is ≤ [10485.76] sec.</w:t>
      </w:r>
    </w:p>
    <w:p w14:paraId="599E2D75" w14:textId="29DBC39E" w:rsidR="002279B0" w:rsidRDefault="002279B0" w:rsidP="002279B0">
      <w:pPr>
        <w:pStyle w:val="TH"/>
        <w:rPr>
          <w:lang w:val="en-US"/>
        </w:rPr>
      </w:pPr>
      <w:r>
        <w:rPr>
          <w:lang w:val="en-US"/>
        </w:rPr>
        <w:t xml:space="preserve">Table </w:t>
      </w:r>
      <w:r>
        <w:t>5.1.2.9</w:t>
      </w:r>
      <w:r>
        <w:rPr>
          <w:lang w:val="en-US"/>
        </w:rPr>
        <w:t xml:space="preserve">-1: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7F96C1DD"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2442CF0D"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320DEEA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B886636"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AC609A6"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3A6CEB97"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40223983"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983C7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545A66"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1CEB9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71FAD"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71A8B" w14:textId="77777777" w:rsidR="002279B0" w:rsidRDefault="002279B0" w:rsidP="009C31CF">
            <w:pPr>
              <w:spacing w:after="0"/>
              <w:rPr>
                <w:rFonts w:ascii="Arial" w:hAnsi="Arial"/>
                <w:b/>
                <w:sz w:val="18"/>
                <w:lang w:val="fr-FR" w:eastAsia="ko-KR"/>
              </w:rPr>
            </w:pPr>
          </w:p>
        </w:tc>
      </w:tr>
      <w:tr w:rsidR="002279B0" w14:paraId="25ED13B8"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7C052988" w14:textId="0BAD935A" w:rsidR="002279B0" w:rsidRDefault="002279B0" w:rsidP="009C31CF">
            <w:pPr>
              <w:pStyle w:val="TAC"/>
              <w:rPr>
                <w:lang w:val="fr-FR" w:eastAsia="ko-KR"/>
              </w:rPr>
            </w:pPr>
            <w:r>
              <w:rPr>
                <w:lang w:val="fr-FR" w:eastAsia="ko-KR"/>
              </w:rPr>
              <w:t>20.48 ≤eDRX_IDLE cycle length ≤</w:t>
            </w:r>
            <w:r>
              <w:t>10485.76</w:t>
            </w:r>
          </w:p>
          <w:p w14:paraId="6D174987"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16CBB73"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33600AE9"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068F6836"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469D91BF"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506DE7A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31A50B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7396376B"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64D8E8A6"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70620DFB"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7CBF42AD" w14:textId="77777777" w:rsidR="002279B0" w:rsidRDefault="002279B0" w:rsidP="009C31CF">
            <w:pPr>
              <w:pStyle w:val="TAC"/>
              <w:rPr>
                <w:lang w:val="fr-FR" w:eastAsia="ko-KR"/>
              </w:rPr>
            </w:pPr>
            <w:r>
              <w:rPr>
                <w:lang w:val="fr-FR" w:eastAsia="ko-KR"/>
              </w:rPr>
              <w:t>5.12 x K1 (8 x K1)</w:t>
            </w:r>
          </w:p>
        </w:tc>
      </w:tr>
      <w:tr w:rsidR="002279B0" w14:paraId="59166CA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5CAE70"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59CBE14"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5934D25E"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5A773677"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2A7156A9" w14:textId="77777777" w:rsidR="002279B0" w:rsidRDefault="002279B0" w:rsidP="009C31CF">
            <w:pPr>
              <w:pStyle w:val="TAC"/>
              <w:rPr>
                <w:lang w:val="fr-FR" w:eastAsia="ko-KR"/>
              </w:rPr>
            </w:pPr>
            <w:r>
              <w:rPr>
                <w:lang w:val="fr-FR" w:eastAsia="ko-KR"/>
              </w:rPr>
              <w:t>6.4 x K1 (5 x K1)</w:t>
            </w:r>
          </w:p>
        </w:tc>
      </w:tr>
      <w:tr w:rsidR="002279B0" w14:paraId="3EDA840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534C03"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297E6E8"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088227A1"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0436FAB2"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4C3C42C6" w14:textId="77777777" w:rsidR="002279B0" w:rsidRDefault="002279B0" w:rsidP="009C31CF">
            <w:pPr>
              <w:pStyle w:val="TAC"/>
              <w:rPr>
                <w:lang w:val="fr-FR" w:eastAsia="ko-KR"/>
              </w:rPr>
            </w:pPr>
            <w:r>
              <w:rPr>
                <w:lang w:val="fr-FR" w:eastAsia="ko-KR"/>
              </w:rPr>
              <w:t>7.68 x K1 (3 x K1)</w:t>
            </w:r>
          </w:p>
        </w:tc>
      </w:tr>
      <w:tr w:rsidR="002279B0" w14:paraId="1BF15B4A"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0852DD"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A5FE351"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0BA07E02"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270ED590"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7F23D00C" w14:textId="77777777" w:rsidR="002279B0" w:rsidRDefault="002279B0" w:rsidP="009C31CF">
            <w:pPr>
              <w:pStyle w:val="TAC"/>
              <w:rPr>
                <w:lang w:val="fr-FR" w:eastAsia="ko-KR"/>
              </w:rPr>
            </w:pPr>
            <w:r>
              <w:rPr>
                <w:lang w:val="fr-FR" w:eastAsia="ko-KR"/>
              </w:rPr>
              <w:t>15.36 x K1 (3 x K1)</w:t>
            </w:r>
          </w:p>
        </w:tc>
      </w:tr>
      <w:tr w:rsidR="002279B0" w14:paraId="3CD5D59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47F456"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0475418A"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21600AC0"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7C892364"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341FA3A6" w14:textId="77777777" w:rsidR="002279B0" w:rsidRDefault="002279B0" w:rsidP="009C31CF">
            <w:pPr>
              <w:pStyle w:val="TAC"/>
              <w:rPr>
                <w:lang w:val="fr-FR" w:eastAsia="ko-KR"/>
              </w:rPr>
            </w:pPr>
            <w:r>
              <w:rPr>
                <w:lang w:val="fr-FR" w:eastAsia="ko-KR"/>
              </w:rPr>
              <w:t>30.72 x K1 (3 x K1)</w:t>
            </w:r>
          </w:p>
        </w:tc>
      </w:tr>
      <w:tr w:rsidR="002279B0" w14:paraId="6A8B8EC7"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726F19B4" w14:textId="74BD2429"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B39FC2A"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06F158FD" w14:textId="77777777" w:rsidR="002279B0" w:rsidRDefault="002279B0" w:rsidP="002279B0">
      <w:pPr>
        <w:rPr>
          <w:lang w:eastAsia="zh-CN"/>
        </w:rPr>
      </w:pPr>
    </w:p>
    <w:p w14:paraId="73EF9C93" w14:textId="4CC5E910" w:rsidR="002279B0" w:rsidRDefault="002279B0" w:rsidP="002279B0">
      <w:pPr>
        <w:pStyle w:val="TH"/>
      </w:pPr>
      <w:r w:rsidRPr="00BF3670">
        <w:t>Table 5.1.2.9-2:</w:t>
      </w:r>
      <w:r>
        <w:t xml:space="preserve"> </w:t>
      </w: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Intra</w:t>
      </w:r>
      <w:r>
        <w:rPr>
          <w:vertAlign w:val="subscript"/>
          <w:lang w:val="fr-FR" w:eastAsia="ko-KR"/>
        </w:rPr>
        <w:t>_Relax</w:t>
      </w:r>
      <w:r>
        <w:t xml:space="preserve"> 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1576FA71"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4A56BC39"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7C7FA441"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47CD51BE"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2AC5B0E1"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7D1F6CD2"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Intra_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399EA043"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Intra_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2E07E72D"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7B3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0535"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ED862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3FDC4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F2A1C0"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343CA8" w14:textId="77777777" w:rsidR="002279B0" w:rsidRDefault="002279B0" w:rsidP="009C31CF">
            <w:pPr>
              <w:spacing w:after="0"/>
              <w:rPr>
                <w:rFonts w:ascii="Arial" w:hAnsi="Arial"/>
                <w:b/>
                <w:sz w:val="18"/>
                <w:lang w:val="fr-FR" w:eastAsia="ko-KR"/>
              </w:rPr>
            </w:pPr>
          </w:p>
        </w:tc>
      </w:tr>
      <w:tr w:rsidR="002279B0" w:rsidRPr="00F833CD" w14:paraId="0E6254BC"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003C83A4" w14:textId="52AB4EDC" w:rsidR="002279B0" w:rsidRDefault="002279B0" w:rsidP="009C31CF">
            <w:pPr>
              <w:pStyle w:val="TAC"/>
              <w:rPr>
                <w:lang w:val="fr-FR" w:eastAsia="ko-KR"/>
              </w:rPr>
            </w:pPr>
            <w:r>
              <w:rPr>
                <w:lang w:val="fr-FR" w:eastAsia="ko-KR"/>
              </w:rPr>
              <w:t>20.48 ≤eDRX_IDLE cycle length ≤</w:t>
            </w:r>
            <w:r>
              <w:t>10485.76</w:t>
            </w:r>
          </w:p>
          <w:p w14:paraId="2C92D956"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8A878E9"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12333B25"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70AC45"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478DA4E3"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1FFB7FCB"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40F0B1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59566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755CBA0"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517170CC"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08011A61"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D5DADAB"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7DDC35F6" w14:textId="77777777" w:rsidR="002279B0" w:rsidRDefault="002279B0" w:rsidP="009C31CF">
            <w:pPr>
              <w:pStyle w:val="TAC"/>
              <w:rPr>
                <w:lang w:val="fr-FR" w:eastAsia="ko-KR"/>
              </w:rPr>
            </w:pPr>
            <w:r>
              <w:rPr>
                <w:lang w:val="fr-FR" w:eastAsia="ko-KR"/>
              </w:rPr>
              <w:t>5.12 x N1 x K1 (8 x N1 x K1)</w:t>
            </w:r>
          </w:p>
        </w:tc>
      </w:tr>
      <w:tr w:rsidR="002279B0" w14:paraId="43C5DD8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293A69"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8B2ABCE"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5975D99F"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192A9629"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11CF5DDE"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5B50BF40" w14:textId="77777777" w:rsidR="002279B0" w:rsidRDefault="002279B0" w:rsidP="009C31CF">
            <w:pPr>
              <w:pStyle w:val="TAC"/>
              <w:rPr>
                <w:lang w:val="fr-FR" w:eastAsia="ko-KR"/>
              </w:rPr>
            </w:pPr>
            <w:r>
              <w:rPr>
                <w:lang w:val="fr-FR" w:eastAsia="ko-KR"/>
              </w:rPr>
              <w:t>6.4 x N1 x K1 (5 x N1 x K1)</w:t>
            </w:r>
          </w:p>
        </w:tc>
      </w:tr>
      <w:tr w:rsidR="002279B0" w14:paraId="21D4C89B"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077BC"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08E2C29"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3940D199"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06B5B6F9"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439208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EA101F5" w14:textId="77777777" w:rsidR="002279B0" w:rsidRDefault="002279B0" w:rsidP="009C31CF">
            <w:pPr>
              <w:pStyle w:val="TAC"/>
              <w:rPr>
                <w:lang w:val="fr-FR" w:eastAsia="ko-KR"/>
              </w:rPr>
            </w:pPr>
            <w:r>
              <w:rPr>
                <w:lang w:val="fr-FR" w:eastAsia="ko-KR"/>
              </w:rPr>
              <w:t>7.68 x N1 x K1 (3 x N1 x K1)</w:t>
            </w:r>
          </w:p>
        </w:tc>
      </w:tr>
      <w:tr w:rsidR="002279B0" w14:paraId="2061813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20A96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2F102FCF"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1B06EC0C"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739A45A6"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06EE17A"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8CCB5A6" w14:textId="77777777" w:rsidR="002279B0" w:rsidRDefault="002279B0" w:rsidP="009C31CF">
            <w:pPr>
              <w:pStyle w:val="TAC"/>
              <w:rPr>
                <w:lang w:val="fr-FR" w:eastAsia="ko-KR"/>
              </w:rPr>
            </w:pPr>
            <w:r>
              <w:rPr>
                <w:lang w:val="fr-FR" w:eastAsia="ko-KR"/>
              </w:rPr>
              <w:t>15.36 x N1 x K1 (3 x N1 x K1)</w:t>
            </w:r>
          </w:p>
        </w:tc>
      </w:tr>
      <w:tr w:rsidR="002279B0" w14:paraId="65CC40D8"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A6ED1A"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39E2DB48"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F033505"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4915CED1"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64AC0522"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364DE80E" w14:textId="77777777" w:rsidR="002279B0" w:rsidRDefault="002279B0" w:rsidP="009C31CF">
            <w:pPr>
              <w:pStyle w:val="TAC"/>
              <w:rPr>
                <w:lang w:val="fr-FR" w:eastAsia="ko-KR"/>
              </w:rPr>
            </w:pPr>
            <w:r>
              <w:rPr>
                <w:lang w:val="fr-FR" w:eastAsia="ko-KR"/>
              </w:rPr>
              <w:t>30.72 x N1 x K1 (3 x N1 x K1)</w:t>
            </w:r>
          </w:p>
        </w:tc>
      </w:tr>
      <w:tr w:rsidR="002279B0" w14:paraId="13174A40"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7E07D8D" w14:textId="7D29F481"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A3D7752"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F883B55" w14:textId="77777777" w:rsidR="002279B0" w:rsidRDefault="002279B0" w:rsidP="002279B0">
      <w:pPr>
        <w:rPr>
          <w:lang w:eastAsia="zh-CN"/>
        </w:rPr>
      </w:pPr>
    </w:p>
    <w:p w14:paraId="28593406" w14:textId="77777777" w:rsidR="002279B0" w:rsidRDefault="002279B0" w:rsidP="002279B0">
      <w:pPr>
        <w:pStyle w:val="Heading4"/>
      </w:pPr>
      <w:r>
        <w:t>5.1.2.10</w:t>
      </w:r>
      <w:r>
        <w:tab/>
        <w:t>Measurements of inter-frequency NR cells for UE configured with relaxed measurement criterion</w:t>
      </w:r>
    </w:p>
    <w:p w14:paraId="012DA5AC" w14:textId="080FC8E0" w:rsidR="002279B0" w:rsidRDefault="002279B0" w:rsidP="002279B0">
      <w:pPr>
        <w:rPr>
          <w:lang w:eastAsia="zh-CN"/>
        </w:rPr>
      </w:pPr>
      <w:r>
        <w:t>The requirements in clause 4.2.2.10 apply for UE configured with relaxed measurement criterion except when UE is configured with eDRX_IDLE cycle greater than 10.24 s and UE</w:t>
      </w:r>
      <w:r>
        <w:rPr>
          <w:lang w:val="en-US"/>
        </w:rPr>
        <w:t xml:space="preserve"> has fulfilled </w:t>
      </w:r>
      <w:r>
        <w:t xml:space="preserve">or </w:t>
      </w:r>
      <w:r>
        <w:rPr>
          <w:lang w:val="en-US"/>
        </w:rPr>
        <w:t xml:space="preserve">low mobility criterion </w:t>
      </w:r>
      <w:r>
        <w:t xml:space="preserve">or </w:t>
      </w:r>
      <w:r>
        <w:rPr>
          <w:lang w:val="en-US"/>
        </w:rPr>
        <w:t>not-at-cell edge criterion</w:t>
      </w:r>
      <w:r>
        <w:t>.</w:t>
      </w:r>
    </w:p>
    <w:p w14:paraId="4F3962A4" w14:textId="6B69963E"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5.1.2.10</w:t>
      </w:r>
      <w:r>
        <w:rPr>
          <w:lang w:val="en-US"/>
        </w:rPr>
        <w:t>-1</w:t>
      </w:r>
      <w:r>
        <w:t xml:space="preserve"> and </w:t>
      </w:r>
      <w:r>
        <w:rPr>
          <w:lang w:val="en-US"/>
        </w:rPr>
        <w:t xml:space="preserve">Table </w:t>
      </w:r>
      <w:r>
        <w:t>5.1.2.10</w:t>
      </w:r>
      <w:r>
        <w:rPr>
          <w:lang w:val="en-US"/>
        </w:rPr>
        <w:t xml:space="preserve">-2 respectively </w:t>
      </w:r>
      <w:r>
        <w:t>apply provided that eDRX cycle is ≤ [10485.76] sec.</w:t>
      </w:r>
    </w:p>
    <w:p w14:paraId="678A1F65" w14:textId="4AB28E14" w:rsidR="002279B0" w:rsidRDefault="002279B0" w:rsidP="002279B0">
      <w:pPr>
        <w:pStyle w:val="TH"/>
        <w:rPr>
          <w:lang w:val="en-US"/>
        </w:rPr>
      </w:pPr>
      <w:r w:rsidRPr="00BF3670">
        <w:rPr>
          <w:lang w:val="en-US"/>
        </w:rPr>
        <w:t xml:space="preserve">Table </w:t>
      </w:r>
      <w:r w:rsidRPr="00BF3670">
        <w:t>5.1.2.10</w:t>
      </w:r>
      <w:r w:rsidRPr="00BF3670">
        <w:rPr>
          <w:lang w:val="en-US"/>
        </w:rPr>
        <w:t>-1</w:t>
      </w:r>
      <w:r>
        <w:rPr>
          <w:lang w:val="en-US"/>
        </w:rPr>
        <w:t xml:space="preserve">: </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lang w:val="en-US"/>
        </w:rPr>
        <w:t xml:space="preserve"> for </w:t>
      </w:r>
      <w:r>
        <w:t xml:space="preserve">inactive </w:t>
      </w:r>
      <w:r>
        <w:rPr>
          <w:lang w:val="en-US"/>
        </w:rPr>
        <w:t>UE configured with eDRX_IDLE cycle (Frequency range FR1)</w:t>
      </w:r>
    </w:p>
    <w:tbl>
      <w:tblPr>
        <w:tblW w:w="441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1963"/>
        <w:gridCol w:w="2098"/>
        <w:gridCol w:w="2086"/>
      </w:tblGrid>
      <w:tr w:rsidR="002279B0" w14:paraId="2F6C581B" w14:textId="77777777" w:rsidTr="009C31CF">
        <w:trPr>
          <w:cantSplit/>
          <w:trHeight w:val="310"/>
          <w:jc w:val="center"/>
        </w:trPr>
        <w:tc>
          <w:tcPr>
            <w:tcW w:w="762" w:type="pct"/>
            <w:vMerge w:val="restart"/>
            <w:tcBorders>
              <w:top w:val="single" w:sz="4" w:space="0" w:color="auto"/>
              <w:left w:val="single" w:sz="4" w:space="0" w:color="auto"/>
              <w:bottom w:val="single" w:sz="4" w:space="0" w:color="auto"/>
              <w:right w:val="single" w:sz="4" w:space="0" w:color="auto"/>
            </w:tcBorders>
            <w:hideMark/>
          </w:tcPr>
          <w:p w14:paraId="38E347A0" w14:textId="77777777" w:rsidR="002279B0" w:rsidRDefault="002279B0" w:rsidP="009C31CF">
            <w:pPr>
              <w:pStyle w:val="TAH"/>
              <w:rPr>
                <w:lang w:val="fr-FR" w:eastAsia="ko-KR"/>
              </w:rPr>
            </w:pPr>
            <w:r>
              <w:rPr>
                <w:rFonts w:cs="v4.2.0"/>
                <w:lang w:val="fr-FR" w:eastAsia="ko-KR"/>
              </w:rPr>
              <w:t>eDRX_IDLE cycle length [s]</w:t>
            </w:r>
          </w:p>
        </w:tc>
        <w:tc>
          <w:tcPr>
            <w:tcW w:w="622" w:type="pct"/>
            <w:vMerge w:val="restart"/>
            <w:tcBorders>
              <w:top w:val="single" w:sz="4" w:space="0" w:color="auto"/>
              <w:left w:val="single" w:sz="4" w:space="0" w:color="auto"/>
              <w:bottom w:val="single" w:sz="4" w:space="0" w:color="auto"/>
              <w:right w:val="single" w:sz="4" w:space="0" w:color="auto"/>
            </w:tcBorders>
            <w:hideMark/>
          </w:tcPr>
          <w:p w14:paraId="023F881D"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1155" w:type="pct"/>
            <w:vMerge w:val="restart"/>
            <w:tcBorders>
              <w:top w:val="single" w:sz="4" w:space="0" w:color="auto"/>
              <w:left w:val="single" w:sz="4" w:space="0" w:color="auto"/>
              <w:bottom w:val="single" w:sz="4" w:space="0" w:color="auto"/>
              <w:right w:val="single" w:sz="4" w:space="0" w:color="auto"/>
            </w:tcBorders>
            <w:hideMark/>
          </w:tcPr>
          <w:p w14:paraId="5A5582D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34" w:type="pct"/>
            <w:vMerge w:val="restart"/>
            <w:tcBorders>
              <w:top w:val="single" w:sz="4" w:space="0" w:color="auto"/>
              <w:left w:val="single" w:sz="4" w:space="0" w:color="auto"/>
              <w:bottom w:val="single" w:sz="4" w:space="0" w:color="auto"/>
              <w:right w:val="single" w:sz="4" w:space="0" w:color="auto"/>
            </w:tcBorders>
            <w:hideMark/>
          </w:tcPr>
          <w:p w14:paraId="1D898F29"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226" w:type="pct"/>
            <w:vMerge w:val="restart"/>
            <w:tcBorders>
              <w:top w:val="single" w:sz="4" w:space="0" w:color="auto"/>
              <w:left w:val="single" w:sz="4" w:space="0" w:color="auto"/>
              <w:bottom w:val="single" w:sz="4" w:space="0" w:color="auto"/>
              <w:right w:val="single" w:sz="4" w:space="0" w:color="auto"/>
            </w:tcBorders>
            <w:hideMark/>
          </w:tcPr>
          <w:p w14:paraId="4145D795"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 xml:space="preserve">or </w:t>
            </w:r>
            <w:r>
              <w:rPr>
                <w:lang w:val="fr-FR" w:eastAsia="ko-KR"/>
              </w:rPr>
              <w:t>INACTIVE</w:t>
            </w:r>
            <w:r>
              <w:rPr>
                <w:rFonts w:cs="v4.2.0"/>
                <w:lang w:val="fr-FR" w:eastAsia="ko-KR"/>
              </w:rPr>
              <w:t xml:space="preserve"> eDRX</w:t>
            </w:r>
            <w:r>
              <w:rPr>
                <w:lang w:val="fr-FR" w:eastAsia="ko-KR"/>
              </w:rPr>
              <w:t xml:space="preserve"> cycles)</w:t>
            </w:r>
          </w:p>
        </w:tc>
      </w:tr>
      <w:tr w:rsidR="002279B0" w14:paraId="6FE747A9"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7CC9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507D82"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EBB167"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199B3"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726DB2" w14:textId="77777777" w:rsidR="002279B0" w:rsidRDefault="002279B0" w:rsidP="009C31CF">
            <w:pPr>
              <w:spacing w:after="0"/>
              <w:rPr>
                <w:rFonts w:ascii="Arial" w:hAnsi="Arial"/>
                <w:b/>
                <w:sz w:val="18"/>
                <w:lang w:val="fr-FR" w:eastAsia="ko-KR"/>
              </w:rPr>
            </w:pPr>
          </w:p>
        </w:tc>
      </w:tr>
      <w:tr w:rsidR="002279B0" w14:paraId="1EB20DBA" w14:textId="77777777" w:rsidTr="009C31CF">
        <w:trPr>
          <w:cantSplit/>
          <w:jc w:val="center"/>
        </w:trPr>
        <w:tc>
          <w:tcPr>
            <w:tcW w:w="762" w:type="pct"/>
            <w:vMerge w:val="restart"/>
            <w:tcBorders>
              <w:top w:val="single" w:sz="4" w:space="0" w:color="auto"/>
              <w:left w:val="single" w:sz="4" w:space="0" w:color="auto"/>
              <w:bottom w:val="single" w:sz="4" w:space="0" w:color="auto"/>
              <w:right w:val="single" w:sz="4" w:space="0" w:color="auto"/>
            </w:tcBorders>
          </w:tcPr>
          <w:p w14:paraId="16B5244B" w14:textId="30D8C1B7" w:rsidR="002279B0" w:rsidRDefault="002279B0" w:rsidP="009C31CF">
            <w:pPr>
              <w:pStyle w:val="TAC"/>
              <w:rPr>
                <w:lang w:val="fr-FR" w:eastAsia="ko-KR"/>
              </w:rPr>
            </w:pPr>
            <w:r>
              <w:rPr>
                <w:lang w:val="fr-FR" w:eastAsia="ko-KR"/>
              </w:rPr>
              <w:t>20.48 ≤eDRX_IDLE cycle length ≤</w:t>
            </w:r>
            <w:r>
              <w:t>10485.76</w:t>
            </w:r>
          </w:p>
          <w:p w14:paraId="3E3E1B80" w14:textId="77777777" w:rsidR="002279B0" w:rsidRDefault="002279B0" w:rsidP="009C31CF">
            <w:pPr>
              <w:pStyle w:val="TAC"/>
              <w:rPr>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FB1D790" w14:textId="77777777" w:rsidR="002279B0" w:rsidRDefault="002279B0" w:rsidP="009C31CF">
            <w:pPr>
              <w:pStyle w:val="TAC"/>
              <w:rPr>
                <w:lang w:val="fr-FR" w:eastAsia="ko-KR"/>
              </w:rPr>
            </w:pPr>
            <w:r>
              <w:rPr>
                <w:lang w:val="fr-FR" w:eastAsia="ko-KR"/>
              </w:rPr>
              <w:t>0.32</w:t>
            </w:r>
          </w:p>
        </w:tc>
        <w:tc>
          <w:tcPr>
            <w:tcW w:w="1155" w:type="pct"/>
            <w:tcBorders>
              <w:top w:val="single" w:sz="4" w:space="0" w:color="auto"/>
              <w:left w:val="single" w:sz="4" w:space="0" w:color="auto"/>
              <w:bottom w:val="single" w:sz="4" w:space="0" w:color="auto"/>
              <w:right w:val="single" w:sz="4" w:space="0" w:color="auto"/>
            </w:tcBorders>
            <w:hideMark/>
          </w:tcPr>
          <w:p w14:paraId="14A795E4" w14:textId="77777777" w:rsidR="002279B0" w:rsidRDefault="002279B0" w:rsidP="009C31CF">
            <w:pPr>
              <w:pStyle w:val="TAC"/>
              <w:rPr>
                <w:lang w:val="fr-FR" w:eastAsia="ko-KR"/>
              </w:rPr>
            </w:pPr>
            <w:r>
              <w:rPr>
                <w:lang w:val="fr-FR" w:eastAsia="ko-KR"/>
              </w:rPr>
              <w:t xml:space="preserve">11.52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(36 x </w:t>
            </w:r>
            <w:r>
              <w:rPr>
                <w:rFonts w:cs="Arial"/>
                <w:lang w:val="fr-FR" w:eastAsia="ko-KR"/>
              </w:rPr>
              <w:t>M2</w:t>
            </w:r>
            <w:r>
              <w:rPr>
                <w:lang w:val="fr-FR" w:eastAsia="ko-KR"/>
              </w:rPr>
              <w:t xml:space="preserve"> x K1)</w:t>
            </w:r>
          </w:p>
        </w:tc>
        <w:tc>
          <w:tcPr>
            <w:tcW w:w="1234" w:type="pct"/>
            <w:tcBorders>
              <w:top w:val="single" w:sz="4" w:space="0" w:color="auto"/>
              <w:left w:val="single" w:sz="4" w:space="0" w:color="auto"/>
              <w:bottom w:val="single" w:sz="4" w:space="0" w:color="auto"/>
              <w:right w:val="single" w:sz="4" w:space="0" w:color="auto"/>
            </w:tcBorders>
            <w:hideMark/>
          </w:tcPr>
          <w:p w14:paraId="7C2E18ED" w14:textId="77777777" w:rsidR="002279B0" w:rsidRDefault="002279B0" w:rsidP="009C31CF">
            <w:pPr>
              <w:pStyle w:val="TAC"/>
              <w:rPr>
                <w:lang w:val="fr-FR" w:eastAsia="ko-KR"/>
              </w:rPr>
            </w:pPr>
            <w:r>
              <w:rPr>
                <w:lang w:val="fr-FR" w:eastAsia="ko-KR"/>
              </w:rPr>
              <w:t xml:space="preserve">1.28 x </w:t>
            </w:r>
            <w:r>
              <w:rPr>
                <w:rFonts w:cs="Arial"/>
                <w:lang w:val="fr-FR" w:eastAsia="ko-KR"/>
              </w:rPr>
              <w:t>M2</w:t>
            </w:r>
            <w:r>
              <w:rPr>
                <w:lang w:val="fr-FR" w:eastAsia="ko-KR"/>
              </w:rPr>
              <w:t xml:space="preserve"> x K1</w:t>
            </w:r>
            <w:r>
              <w:rPr>
                <w:rFonts w:cs="Arial"/>
                <w:lang w:val="fr-FR" w:eastAsia="ko-KR"/>
              </w:rPr>
              <w:t xml:space="preserve"> </w:t>
            </w:r>
            <w:r>
              <w:rPr>
                <w:lang w:val="fr-FR" w:eastAsia="ko-KR"/>
              </w:rPr>
              <w:t xml:space="preserve">(4 x </w:t>
            </w:r>
            <w:r>
              <w:rPr>
                <w:rFonts w:cs="Arial"/>
                <w:lang w:val="fr-FR" w:eastAsia="ko-KR"/>
              </w:rPr>
              <w:t>M2</w:t>
            </w:r>
            <w:r>
              <w:rPr>
                <w:lang w:val="fr-FR" w:eastAsia="ko-KR"/>
              </w:rPr>
              <w:t xml:space="preserve"> x K1)</w:t>
            </w:r>
          </w:p>
        </w:tc>
        <w:tc>
          <w:tcPr>
            <w:tcW w:w="1226" w:type="pct"/>
            <w:tcBorders>
              <w:top w:val="single" w:sz="4" w:space="0" w:color="auto"/>
              <w:left w:val="single" w:sz="4" w:space="0" w:color="auto"/>
              <w:bottom w:val="single" w:sz="4" w:space="0" w:color="auto"/>
              <w:right w:val="single" w:sz="4" w:space="0" w:color="auto"/>
            </w:tcBorders>
            <w:hideMark/>
          </w:tcPr>
          <w:p w14:paraId="0F7F38C8" w14:textId="77777777" w:rsidR="002279B0" w:rsidRDefault="002279B0" w:rsidP="009C31CF">
            <w:pPr>
              <w:pStyle w:val="TAC"/>
              <w:rPr>
                <w:lang w:val="fr-FR" w:eastAsia="ko-KR"/>
              </w:rPr>
            </w:pPr>
            <w:r>
              <w:rPr>
                <w:lang w:val="fr-FR" w:eastAsia="ko-KR"/>
              </w:rPr>
              <w:t xml:space="preserve">5.12 x </w:t>
            </w:r>
            <w:r>
              <w:rPr>
                <w:rFonts w:cs="Arial"/>
                <w:lang w:val="fr-FR" w:eastAsia="ko-KR"/>
              </w:rPr>
              <w:t>M2</w:t>
            </w:r>
            <w:r>
              <w:rPr>
                <w:lang w:val="fr-FR" w:eastAsia="ko-KR"/>
              </w:rPr>
              <w:t xml:space="preserve"> x K1 (16 x </w:t>
            </w:r>
            <w:r>
              <w:rPr>
                <w:rFonts w:cs="Arial"/>
                <w:lang w:val="fr-FR" w:eastAsia="ko-KR"/>
              </w:rPr>
              <w:t>M2</w:t>
            </w:r>
            <w:r>
              <w:rPr>
                <w:lang w:val="fr-FR" w:eastAsia="ko-KR"/>
              </w:rPr>
              <w:t xml:space="preserve"> x K1)</w:t>
            </w:r>
          </w:p>
        </w:tc>
      </w:tr>
      <w:tr w:rsidR="002279B0" w14:paraId="169B2357"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C54D7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3F39D793" w14:textId="77777777" w:rsidR="002279B0" w:rsidRDefault="002279B0" w:rsidP="009C31CF">
            <w:pPr>
              <w:pStyle w:val="TAC"/>
              <w:rPr>
                <w:lang w:val="fr-FR" w:eastAsia="ko-KR"/>
              </w:rPr>
            </w:pPr>
            <w:r>
              <w:rPr>
                <w:lang w:val="fr-FR" w:eastAsia="ko-KR"/>
              </w:rPr>
              <w:t>0.64</w:t>
            </w:r>
          </w:p>
        </w:tc>
        <w:tc>
          <w:tcPr>
            <w:tcW w:w="1155" w:type="pct"/>
            <w:tcBorders>
              <w:top w:val="single" w:sz="4" w:space="0" w:color="auto"/>
              <w:left w:val="single" w:sz="4" w:space="0" w:color="auto"/>
              <w:bottom w:val="single" w:sz="4" w:space="0" w:color="auto"/>
              <w:right w:val="single" w:sz="4" w:space="0" w:color="auto"/>
            </w:tcBorders>
            <w:hideMark/>
          </w:tcPr>
          <w:p w14:paraId="290FFA38" w14:textId="77777777" w:rsidR="002279B0" w:rsidRDefault="002279B0" w:rsidP="009C31CF">
            <w:pPr>
              <w:pStyle w:val="TAC"/>
              <w:rPr>
                <w:lang w:val="fr-FR" w:eastAsia="ko-KR"/>
              </w:rPr>
            </w:pPr>
            <w:r>
              <w:rPr>
                <w:lang w:val="fr-FR" w:eastAsia="ko-KR"/>
              </w:rPr>
              <w:t>17.92 x K1 (28 x K1)</w:t>
            </w:r>
          </w:p>
        </w:tc>
        <w:tc>
          <w:tcPr>
            <w:tcW w:w="1234" w:type="pct"/>
            <w:tcBorders>
              <w:top w:val="single" w:sz="4" w:space="0" w:color="auto"/>
              <w:left w:val="single" w:sz="4" w:space="0" w:color="auto"/>
              <w:bottom w:val="single" w:sz="4" w:space="0" w:color="auto"/>
              <w:right w:val="single" w:sz="4" w:space="0" w:color="auto"/>
            </w:tcBorders>
            <w:hideMark/>
          </w:tcPr>
          <w:p w14:paraId="64FF0BAF" w14:textId="77777777" w:rsidR="002279B0" w:rsidRDefault="002279B0" w:rsidP="009C31CF">
            <w:pPr>
              <w:pStyle w:val="TAC"/>
              <w:rPr>
                <w:lang w:val="fr-FR" w:eastAsia="ko-KR"/>
              </w:rPr>
            </w:pPr>
            <w:r>
              <w:rPr>
                <w:lang w:val="fr-FR" w:eastAsia="ko-KR"/>
              </w:rPr>
              <w:t>1.28 x K1 (2 x K1)</w:t>
            </w:r>
          </w:p>
        </w:tc>
        <w:tc>
          <w:tcPr>
            <w:tcW w:w="1226" w:type="pct"/>
            <w:tcBorders>
              <w:top w:val="single" w:sz="4" w:space="0" w:color="auto"/>
              <w:left w:val="single" w:sz="4" w:space="0" w:color="auto"/>
              <w:bottom w:val="single" w:sz="4" w:space="0" w:color="auto"/>
              <w:right w:val="single" w:sz="4" w:space="0" w:color="auto"/>
            </w:tcBorders>
            <w:hideMark/>
          </w:tcPr>
          <w:p w14:paraId="27703482" w14:textId="77777777" w:rsidR="002279B0" w:rsidRDefault="002279B0" w:rsidP="009C31CF">
            <w:pPr>
              <w:pStyle w:val="TAC"/>
              <w:rPr>
                <w:lang w:val="fr-FR" w:eastAsia="ko-KR"/>
              </w:rPr>
            </w:pPr>
            <w:r>
              <w:rPr>
                <w:lang w:val="fr-FR" w:eastAsia="ko-KR"/>
              </w:rPr>
              <w:t>5.12 x K1 (8 x K1)</w:t>
            </w:r>
          </w:p>
        </w:tc>
      </w:tr>
      <w:tr w:rsidR="002279B0" w14:paraId="43ACBE1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A7785A"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2BC0F3EE" w14:textId="77777777" w:rsidR="002279B0" w:rsidRDefault="002279B0" w:rsidP="009C31CF">
            <w:pPr>
              <w:pStyle w:val="TAC"/>
              <w:rPr>
                <w:lang w:val="fr-FR" w:eastAsia="ko-KR"/>
              </w:rPr>
            </w:pPr>
            <w:r>
              <w:rPr>
                <w:lang w:val="fr-FR" w:eastAsia="ko-KR"/>
              </w:rPr>
              <w:t>1.28</w:t>
            </w:r>
          </w:p>
        </w:tc>
        <w:tc>
          <w:tcPr>
            <w:tcW w:w="1155" w:type="pct"/>
            <w:tcBorders>
              <w:top w:val="single" w:sz="4" w:space="0" w:color="auto"/>
              <w:left w:val="single" w:sz="4" w:space="0" w:color="auto"/>
              <w:bottom w:val="single" w:sz="4" w:space="0" w:color="auto"/>
              <w:right w:val="single" w:sz="4" w:space="0" w:color="auto"/>
            </w:tcBorders>
            <w:hideMark/>
          </w:tcPr>
          <w:p w14:paraId="245AC622" w14:textId="77777777" w:rsidR="002279B0" w:rsidRDefault="002279B0" w:rsidP="009C31CF">
            <w:pPr>
              <w:pStyle w:val="TAC"/>
              <w:rPr>
                <w:lang w:val="fr-FR" w:eastAsia="ko-KR"/>
              </w:rPr>
            </w:pPr>
            <w:r>
              <w:rPr>
                <w:lang w:val="fr-FR" w:eastAsia="ko-KR"/>
              </w:rPr>
              <w:t>32 x K1 (25 x K1)</w:t>
            </w:r>
          </w:p>
        </w:tc>
        <w:tc>
          <w:tcPr>
            <w:tcW w:w="1234" w:type="pct"/>
            <w:tcBorders>
              <w:top w:val="single" w:sz="4" w:space="0" w:color="auto"/>
              <w:left w:val="single" w:sz="4" w:space="0" w:color="auto"/>
              <w:bottom w:val="single" w:sz="4" w:space="0" w:color="auto"/>
              <w:right w:val="single" w:sz="4" w:space="0" w:color="auto"/>
            </w:tcBorders>
            <w:hideMark/>
          </w:tcPr>
          <w:p w14:paraId="496FC391" w14:textId="77777777" w:rsidR="002279B0" w:rsidRDefault="002279B0" w:rsidP="009C31CF">
            <w:pPr>
              <w:pStyle w:val="TAC"/>
              <w:rPr>
                <w:lang w:val="fr-FR" w:eastAsia="ko-KR"/>
              </w:rPr>
            </w:pPr>
            <w:r>
              <w:rPr>
                <w:lang w:val="fr-FR" w:eastAsia="ko-KR"/>
              </w:rPr>
              <w:t>1.28 x K1 (1 x K1)</w:t>
            </w:r>
          </w:p>
        </w:tc>
        <w:tc>
          <w:tcPr>
            <w:tcW w:w="1226" w:type="pct"/>
            <w:tcBorders>
              <w:top w:val="single" w:sz="4" w:space="0" w:color="auto"/>
              <w:left w:val="single" w:sz="4" w:space="0" w:color="auto"/>
              <w:bottom w:val="single" w:sz="4" w:space="0" w:color="auto"/>
              <w:right w:val="single" w:sz="4" w:space="0" w:color="auto"/>
            </w:tcBorders>
            <w:hideMark/>
          </w:tcPr>
          <w:p w14:paraId="5FAE7AE0" w14:textId="77777777" w:rsidR="002279B0" w:rsidRDefault="002279B0" w:rsidP="009C31CF">
            <w:pPr>
              <w:pStyle w:val="TAC"/>
              <w:rPr>
                <w:lang w:val="fr-FR" w:eastAsia="ko-KR"/>
              </w:rPr>
            </w:pPr>
            <w:r>
              <w:rPr>
                <w:lang w:val="fr-FR" w:eastAsia="ko-KR"/>
              </w:rPr>
              <w:t>6.4 x K1 (5 x K1)</w:t>
            </w:r>
          </w:p>
        </w:tc>
      </w:tr>
      <w:tr w:rsidR="002279B0" w14:paraId="07FA3479"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063719"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6A7CAEBE" w14:textId="77777777" w:rsidR="002279B0" w:rsidRDefault="002279B0" w:rsidP="009C31CF">
            <w:pPr>
              <w:pStyle w:val="TAC"/>
              <w:rPr>
                <w:lang w:val="fr-FR" w:eastAsia="ko-KR"/>
              </w:rPr>
            </w:pPr>
            <w:r>
              <w:rPr>
                <w:lang w:val="fr-FR" w:eastAsia="ko-KR"/>
              </w:rPr>
              <w:t>2.56</w:t>
            </w:r>
          </w:p>
        </w:tc>
        <w:tc>
          <w:tcPr>
            <w:tcW w:w="1155" w:type="pct"/>
            <w:tcBorders>
              <w:top w:val="single" w:sz="4" w:space="0" w:color="auto"/>
              <w:left w:val="single" w:sz="4" w:space="0" w:color="auto"/>
              <w:bottom w:val="single" w:sz="4" w:space="0" w:color="auto"/>
              <w:right w:val="single" w:sz="4" w:space="0" w:color="auto"/>
            </w:tcBorders>
            <w:hideMark/>
          </w:tcPr>
          <w:p w14:paraId="4C48A81B" w14:textId="77777777" w:rsidR="002279B0" w:rsidRDefault="002279B0" w:rsidP="009C31CF">
            <w:pPr>
              <w:pStyle w:val="TAC"/>
              <w:rPr>
                <w:lang w:val="fr-FR" w:eastAsia="ko-KR"/>
              </w:rPr>
            </w:pPr>
            <w:r>
              <w:rPr>
                <w:lang w:val="fr-FR" w:eastAsia="ko-KR"/>
              </w:rPr>
              <w:t>58.88 x K1 (23 x K1)</w:t>
            </w:r>
          </w:p>
        </w:tc>
        <w:tc>
          <w:tcPr>
            <w:tcW w:w="1234" w:type="pct"/>
            <w:tcBorders>
              <w:top w:val="single" w:sz="4" w:space="0" w:color="auto"/>
              <w:left w:val="single" w:sz="4" w:space="0" w:color="auto"/>
              <w:bottom w:val="single" w:sz="4" w:space="0" w:color="auto"/>
              <w:right w:val="single" w:sz="4" w:space="0" w:color="auto"/>
            </w:tcBorders>
            <w:hideMark/>
          </w:tcPr>
          <w:p w14:paraId="1A660208" w14:textId="77777777" w:rsidR="002279B0" w:rsidRDefault="002279B0" w:rsidP="009C31CF">
            <w:pPr>
              <w:pStyle w:val="TAC"/>
              <w:rPr>
                <w:lang w:val="fr-FR" w:eastAsia="ko-KR"/>
              </w:rPr>
            </w:pPr>
            <w:r>
              <w:rPr>
                <w:lang w:val="fr-FR" w:eastAsia="ko-KR"/>
              </w:rPr>
              <w:t>2.56 x K1 (1 x K1)</w:t>
            </w:r>
          </w:p>
        </w:tc>
        <w:tc>
          <w:tcPr>
            <w:tcW w:w="1226" w:type="pct"/>
            <w:tcBorders>
              <w:top w:val="single" w:sz="4" w:space="0" w:color="auto"/>
              <w:left w:val="single" w:sz="4" w:space="0" w:color="auto"/>
              <w:bottom w:val="single" w:sz="4" w:space="0" w:color="auto"/>
              <w:right w:val="single" w:sz="4" w:space="0" w:color="auto"/>
            </w:tcBorders>
            <w:hideMark/>
          </w:tcPr>
          <w:p w14:paraId="5668A7CD" w14:textId="77777777" w:rsidR="002279B0" w:rsidRDefault="002279B0" w:rsidP="009C31CF">
            <w:pPr>
              <w:pStyle w:val="TAC"/>
              <w:rPr>
                <w:lang w:val="fr-FR" w:eastAsia="ko-KR"/>
              </w:rPr>
            </w:pPr>
            <w:r>
              <w:rPr>
                <w:lang w:val="fr-FR" w:eastAsia="ko-KR"/>
              </w:rPr>
              <w:t>7.68 x K1 (3 x K1)</w:t>
            </w:r>
          </w:p>
        </w:tc>
      </w:tr>
      <w:tr w:rsidR="002279B0" w14:paraId="241372D6"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BBC6FF"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2CDF196" w14:textId="77777777" w:rsidR="002279B0" w:rsidRDefault="002279B0" w:rsidP="009C31CF">
            <w:pPr>
              <w:pStyle w:val="TAC"/>
              <w:rPr>
                <w:lang w:val="fr-FR" w:eastAsia="ko-KR"/>
              </w:rPr>
            </w:pPr>
            <w:r>
              <w:rPr>
                <w:lang w:val="fr-FR" w:eastAsia="ko-KR"/>
              </w:rPr>
              <w:t>5.12</w:t>
            </w:r>
          </w:p>
        </w:tc>
        <w:tc>
          <w:tcPr>
            <w:tcW w:w="1155" w:type="pct"/>
            <w:tcBorders>
              <w:top w:val="single" w:sz="4" w:space="0" w:color="auto"/>
              <w:left w:val="single" w:sz="4" w:space="0" w:color="auto"/>
              <w:bottom w:val="single" w:sz="4" w:space="0" w:color="auto"/>
              <w:right w:val="single" w:sz="4" w:space="0" w:color="auto"/>
            </w:tcBorders>
            <w:hideMark/>
          </w:tcPr>
          <w:p w14:paraId="41B9F63D" w14:textId="77777777" w:rsidR="002279B0" w:rsidRDefault="002279B0" w:rsidP="009C31CF">
            <w:pPr>
              <w:pStyle w:val="TAC"/>
              <w:rPr>
                <w:lang w:val="fr-FR" w:eastAsia="ko-KR"/>
              </w:rPr>
            </w:pPr>
            <w:r>
              <w:rPr>
                <w:lang w:val="fr-FR" w:eastAsia="ko-KR"/>
              </w:rPr>
              <w:t>117.76 x K1 (23 x K1)</w:t>
            </w:r>
          </w:p>
        </w:tc>
        <w:tc>
          <w:tcPr>
            <w:tcW w:w="1234" w:type="pct"/>
            <w:tcBorders>
              <w:top w:val="single" w:sz="4" w:space="0" w:color="auto"/>
              <w:left w:val="single" w:sz="4" w:space="0" w:color="auto"/>
              <w:bottom w:val="single" w:sz="4" w:space="0" w:color="auto"/>
              <w:right w:val="single" w:sz="4" w:space="0" w:color="auto"/>
            </w:tcBorders>
            <w:hideMark/>
          </w:tcPr>
          <w:p w14:paraId="16284779" w14:textId="77777777" w:rsidR="002279B0" w:rsidRDefault="002279B0" w:rsidP="009C31CF">
            <w:pPr>
              <w:pStyle w:val="TAC"/>
              <w:rPr>
                <w:lang w:val="fr-FR" w:eastAsia="ko-KR"/>
              </w:rPr>
            </w:pPr>
            <w:r>
              <w:rPr>
                <w:lang w:val="fr-FR" w:eastAsia="ko-KR"/>
              </w:rPr>
              <w:t>5.12 x K1 (1 x K1)</w:t>
            </w:r>
          </w:p>
        </w:tc>
        <w:tc>
          <w:tcPr>
            <w:tcW w:w="1226" w:type="pct"/>
            <w:tcBorders>
              <w:top w:val="single" w:sz="4" w:space="0" w:color="auto"/>
              <w:left w:val="single" w:sz="4" w:space="0" w:color="auto"/>
              <w:bottom w:val="single" w:sz="4" w:space="0" w:color="auto"/>
              <w:right w:val="single" w:sz="4" w:space="0" w:color="auto"/>
            </w:tcBorders>
            <w:hideMark/>
          </w:tcPr>
          <w:p w14:paraId="224AA11C" w14:textId="77777777" w:rsidR="002279B0" w:rsidRDefault="002279B0" w:rsidP="009C31CF">
            <w:pPr>
              <w:pStyle w:val="TAC"/>
              <w:rPr>
                <w:lang w:val="fr-FR" w:eastAsia="ko-KR"/>
              </w:rPr>
            </w:pPr>
            <w:r>
              <w:rPr>
                <w:lang w:val="fr-FR" w:eastAsia="ko-KR"/>
              </w:rPr>
              <w:t>15.36 x K1 (3 x K1)</w:t>
            </w:r>
          </w:p>
        </w:tc>
      </w:tr>
      <w:tr w:rsidR="002279B0" w14:paraId="539EABD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29300B" w14:textId="77777777" w:rsidR="002279B0" w:rsidRDefault="002279B0" w:rsidP="009C31CF">
            <w:pPr>
              <w:spacing w:after="0"/>
              <w:rPr>
                <w:rFonts w:ascii="Arial" w:hAnsi="Arial"/>
                <w:sz w:val="18"/>
                <w:lang w:val="fr-FR" w:eastAsia="ko-KR"/>
              </w:rPr>
            </w:pPr>
          </w:p>
        </w:tc>
        <w:tc>
          <w:tcPr>
            <w:tcW w:w="622" w:type="pct"/>
            <w:tcBorders>
              <w:top w:val="single" w:sz="4" w:space="0" w:color="auto"/>
              <w:left w:val="single" w:sz="4" w:space="0" w:color="auto"/>
              <w:bottom w:val="single" w:sz="4" w:space="0" w:color="auto"/>
              <w:right w:val="single" w:sz="4" w:space="0" w:color="auto"/>
            </w:tcBorders>
            <w:hideMark/>
          </w:tcPr>
          <w:p w14:paraId="5C24E797" w14:textId="77777777" w:rsidR="002279B0" w:rsidRDefault="002279B0" w:rsidP="009C31CF">
            <w:pPr>
              <w:pStyle w:val="TAC"/>
              <w:rPr>
                <w:lang w:val="fr-FR" w:eastAsia="ko-KR"/>
              </w:rPr>
            </w:pPr>
            <w:r>
              <w:rPr>
                <w:lang w:val="fr-FR" w:eastAsia="ko-KR"/>
              </w:rPr>
              <w:t>10.24</w:t>
            </w:r>
          </w:p>
        </w:tc>
        <w:tc>
          <w:tcPr>
            <w:tcW w:w="1155" w:type="pct"/>
            <w:tcBorders>
              <w:top w:val="single" w:sz="4" w:space="0" w:color="auto"/>
              <w:left w:val="single" w:sz="4" w:space="0" w:color="auto"/>
              <w:bottom w:val="single" w:sz="4" w:space="0" w:color="auto"/>
              <w:right w:val="single" w:sz="4" w:space="0" w:color="auto"/>
            </w:tcBorders>
            <w:hideMark/>
          </w:tcPr>
          <w:p w14:paraId="0ED584A5" w14:textId="77777777" w:rsidR="002279B0" w:rsidRDefault="002279B0" w:rsidP="009C31CF">
            <w:pPr>
              <w:pStyle w:val="TAC"/>
              <w:rPr>
                <w:lang w:val="fr-FR" w:eastAsia="ko-KR"/>
              </w:rPr>
            </w:pPr>
            <w:r>
              <w:rPr>
                <w:lang w:val="fr-FR" w:eastAsia="ko-KR"/>
              </w:rPr>
              <w:t>235.52 x K1 (23)</w:t>
            </w:r>
          </w:p>
        </w:tc>
        <w:tc>
          <w:tcPr>
            <w:tcW w:w="1234" w:type="pct"/>
            <w:tcBorders>
              <w:top w:val="single" w:sz="4" w:space="0" w:color="auto"/>
              <w:left w:val="single" w:sz="4" w:space="0" w:color="auto"/>
              <w:bottom w:val="single" w:sz="4" w:space="0" w:color="auto"/>
              <w:right w:val="single" w:sz="4" w:space="0" w:color="auto"/>
            </w:tcBorders>
            <w:hideMark/>
          </w:tcPr>
          <w:p w14:paraId="304E59ED" w14:textId="77777777" w:rsidR="002279B0" w:rsidRDefault="002279B0" w:rsidP="009C31CF">
            <w:pPr>
              <w:pStyle w:val="TAC"/>
              <w:rPr>
                <w:lang w:val="fr-FR" w:eastAsia="ko-KR"/>
              </w:rPr>
            </w:pPr>
            <w:r>
              <w:rPr>
                <w:lang w:val="fr-FR" w:eastAsia="ko-KR"/>
              </w:rPr>
              <w:t>10.24 x K1 (1 x K1)</w:t>
            </w:r>
          </w:p>
        </w:tc>
        <w:tc>
          <w:tcPr>
            <w:tcW w:w="1226" w:type="pct"/>
            <w:tcBorders>
              <w:top w:val="single" w:sz="4" w:space="0" w:color="auto"/>
              <w:left w:val="single" w:sz="4" w:space="0" w:color="auto"/>
              <w:bottom w:val="single" w:sz="4" w:space="0" w:color="auto"/>
              <w:right w:val="single" w:sz="4" w:space="0" w:color="auto"/>
            </w:tcBorders>
            <w:hideMark/>
          </w:tcPr>
          <w:p w14:paraId="48DCA47A" w14:textId="77777777" w:rsidR="002279B0" w:rsidRDefault="002279B0" w:rsidP="009C31CF">
            <w:pPr>
              <w:pStyle w:val="TAC"/>
              <w:rPr>
                <w:lang w:val="fr-FR" w:eastAsia="ko-KR"/>
              </w:rPr>
            </w:pPr>
            <w:r>
              <w:rPr>
                <w:lang w:val="fr-FR" w:eastAsia="ko-KR"/>
              </w:rPr>
              <w:t>30.72 x K1 (3 x K1)</w:t>
            </w:r>
          </w:p>
        </w:tc>
      </w:tr>
      <w:tr w:rsidR="002279B0" w14:paraId="3F3E966B"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0932666B" w14:textId="7863A5ED"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6D8FC327" w14:textId="77777777" w:rsidR="002279B0" w:rsidRDefault="002279B0" w:rsidP="002279B0">
            <w:pPr>
              <w:pStyle w:val="TAN"/>
              <w:rPr>
                <w:snapToGrid w:val="0"/>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5F1D6C66" w14:textId="77777777" w:rsidR="002279B0" w:rsidRDefault="002279B0" w:rsidP="002279B0">
      <w:pPr>
        <w:rPr>
          <w:lang w:eastAsia="zh-CN"/>
        </w:rPr>
      </w:pPr>
    </w:p>
    <w:p w14:paraId="06D4639E" w14:textId="6F853316" w:rsidR="002279B0" w:rsidRDefault="002279B0" w:rsidP="002279B0">
      <w:pPr>
        <w:pStyle w:val="TH"/>
      </w:pPr>
      <w:r>
        <w:t>Table 5.1.2.10-2: T</w:t>
      </w: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en-US"/>
        </w:rPr>
        <w:t xml:space="preserve">, </w:t>
      </w: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en-US"/>
        </w:rPr>
        <w:t xml:space="preserve"> and </w:t>
      </w: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vertAlign w:val="subscript"/>
        </w:rPr>
        <w:t xml:space="preserve"> </w:t>
      </w:r>
      <w:r>
        <w:t>for inactive UE configured with eDRX_IDLE cycle, (Frequency range FR2)</w:t>
      </w:r>
    </w:p>
    <w:tbl>
      <w:tblPr>
        <w:tblW w:w="462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057"/>
        <w:gridCol w:w="857"/>
        <w:gridCol w:w="1822"/>
        <w:gridCol w:w="1948"/>
        <w:gridCol w:w="1932"/>
      </w:tblGrid>
      <w:tr w:rsidR="002279B0" w14:paraId="0B002F5A" w14:textId="77777777" w:rsidTr="009C31CF">
        <w:trPr>
          <w:cantSplit/>
          <w:trHeight w:val="310"/>
          <w:jc w:val="center"/>
        </w:trPr>
        <w:tc>
          <w:tcPr>
            <w:tcW w:w="727" w:type="pct"/>
            <w:vMerge w:val="restart"/>
            <w:tcBorders>
              <w:top w:val="single" w:sz="4" w:space="0" w:color="auto"/>
              <w:left w:val="single" w:sz="4" w:space="0" w:color="auto"/>
              <w:bottom w:val="single" w:sz="4" w:space="0" w:color="auto"/>
              <w:right w:val="single" w:sz="4" w:space="0" w:color="auto"/>
            </w:tcBorders>
            <w:hideMark/>
          </w:tcPr>
          <w:p w14:paraId="1CFE60B8" w14:textId="77777777" w:rsidR="002279B0" w:rsidRDefault="002279B0" w:rsidP="009C31CF">
            <w:pPr>
              <w:pStyle w:val="TAH"/>
              <w:rPr>
                <w:lang w:val="fr-FR" w:eastAsia="ko-KR"/>
              </w:rPr>
            </w:pPr>
            <w:r>
              <w:rPr>
                <w:rFonts w:cs="v4.2.0"/>
                <w:lang w:val="fr-FR" w:eastAsia="ko-KR"/>
              </w:rPr>
              <w:t>eDRX_IDLE cycle length [s]</w:t>
            </w:r>
          </w:p>
        </w:tc>
        <w:tc>
          <w:tcPr>
            <w:tcW w:w="593" w:type="pct"/>
            <w:vMerge w:val="restart"/>
            <w:tcBorders>
              <w:top w:val="single" w:sz="4" w:space="0" w:color="auto"/>
              <w:left w:val="single" w:sz="4" w:space="0" w:color="auto"/>
              <w:bottom w:val="single" w:sz="4" w:space="0" w:color="auto"/>
              <w:right w:val="single" w:sz="4" w:space="0" w:color="auto"/>
            </w:tcBorders>
            <w:hideMark/>
          </w:tcPr>
          <w:p w14:paraId="65D12EC9" w14:textId="77777777" w:rsidR="002279B0" w:rsidRDefault="002279B0" w:rsidP="009C31CF">
            <w:pPr>
              <w:pStyle w:val="TAH"/>
              <w:rPr>
                <w:lang w:val="fr-FR" w:eastAsia="ko-KR"/>
              </w:rPr>
            </w:pPr>
            <w:r>
              <w:rPr>
                <w:lang w:val="fr-FR" w:eastAsia="ko-KR"/>
              </w:rPr>
              <w:t>DRX</w:t>
            </w:r>
            <w:r>
              <w:rPr>
                <w:rFonts w:cs="v4.2.0"/>
                <w:lang w:val="fr-FR" w:eastAsia="ko-KR"/>
              </w:rPr>
              <w:t xml:space="preserve"> or eDRX</w:t>
            </w:r>
            <w:r>
              <w:rPr>
                <w:lang w:val="fr-FR" w:eastAsia="ko-KR"/>
              </w:rPr>
              <w:t xml:space="preserve"> INACTIVE cycle length [s]</w:t>
            </w:r>
          </w:p>
        </w:tc>
        <w:tc>
          <w:tcPr>
            <w:tcW w:w="481" w:type="pct"/>
            <w:vMerge w:val="restart"/>
            <w:tcBorders>
              <w:top w:val="single" w:sz="4" w:space="0" w:color="auto"/>
              <w:left w:val="single" w:sz="4" w:space="0" w:color="auto"/>
              <w:bottom w:val="single" w:sz="4" w:space="0" w:color="auto"/>
              <w:right w:val="single" w:sz="4" w:space="0" w:color="auto"/>
            </w:tcBorders>
            <w:hideMark/>
          </w:tcPr>
          <w:p w14:paraId="24FCBAD9" w14:textId="77777777" w:rsidR="002279B0" w:rsidRDefault="002279B0" w:rsidP="009C31CF">
            <w:pPr>
              <w:pStyle w:val="TAH"/>
              <w:rPr>
                <w:lang w:val="fr-FR" w:eastAsia="ko-KR"/>
              </w:rPr>
            </w:pPr>
            <w:r>
              <w:rPr>
                <w:lang w:val="fr-FR" w:eastAsia="ko-KR"/>
              </w:rPr>
              <w:t>Scaling Factor (N1)</w:t>
            </w:r>
          </w:p>
        </w:tc>
        <w:tc>
          <w:tcPr>
            <w:tcW w:w="1022" w:type="pct"/>
            <w:vMerge w:val="restart"/>
            <w:tcBorders>
              <w:top w:val="single" w:sz="4" w:space="0" w:color="auto"/>
              <w:left w:val="single" w:sz="4" w:space="0" w:color="auto"/>
              <w:bottom w:val="single" w:sz="4" w:space="0" w:color="auto"/>
              <w:right w:val="single" w:sz="4" w:space="0" w:color="auto"/>
            </w:tcBorders>
            <w:hideMark/>
          </w:tcPr>
          <w:p w14:paraId="0E98EAE8" w14:textId="77777777" w:rsidR="002279B0" w:rsidRDefault="002279B0" w:rsidP="009C31CF">
            <w:pPr>
              <w:pStyle w:val="TAH"/>
              <w:rPr>
                <w:lang w:val="fr-FR" w:eastAsia="ko-KR"/>
              </w:rPr>
            </w:pPr>
            <w:r>
              <w:rPr>
                <w:lang w:val="fr-FR" w:eastAsia="ko-KR"/>
              </w:rPr>
              <w:t>T</w:t>
            </w:r>
            <w:r>
              <w:rPr>
                <w:vertAlign w:val="subscript"/>
                <w:lang w:val="fr-FR" w:eastAsia="ko-KR"/>
              </w:rPr>
              <w:t>detect,NR_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93" w:type="pct"/>
            <w:vMerge w:val="restart"/>
            <w:tcBorders>
              <w:top w:val="single" w:sz="4" w:space="0" w:color="auto"/>
              <w:left w:val="single" w:sz="4" w:space="0" w:color="auto"/>
              <w:bottom w:val="single" w:sz="4" w:space="0" w:color="auto"/>
              <w:right w:val="single" w:sz="4" w:space="0" w:color="auto"/>
            </w:tcBorders>
            <w:hideMark/>
          </w:tcPr>
          <w:p w14:paraId="1B78721E" w14:textId="77777777" w:rsidR="002279B0" w:rsidRDefault="002279B0" w:rsidP="009C31CF">
            <w:pPr>
              <w:pStyle w:val="TAH"/>
              <w:rPr>
                <w:lang w:val="fr-FR" w:eastAsia="ko-KR"/>
              </w:rPr>
            </w:pPr>
            <w:r>
              <w:rPr>
                <w:lang w:val="fr-FR" w:eastAsia="ko-KR"/>
              </w:rPr>
              <w:t>T</w:t>
            </w:r>
            <w:r>
              <w:rPr>
                <w:vertAlign w:val="subscript"/>
                <w:lang w:val="fr-FR" w:eastAsia="ko-KR"/>
              </w:rPr>
              <w:t>measure,NR_</w:t>
            </w:r>
            <w:r>
              <w:rPr>
                <w:rFonts w:cs="v4.2.0"/>
                <w:vertAlign w:val="subscript"/>
                <w:lang w:val="fr-FR" w:eastAsia="ko-KR"/>
              </w:rPr>
              <w:t>Inter_</w:t>
            </w:r>
            <w:r>
              <w:rPr>
                <w:vertAlign w:val="subscript"/>
                <w:lang w:val="fr-FR" w:eastAsia="ko-KR"/>
              </w:rPr>
              <w:t>Relax</w:t>
            </w:r>
            <w:r>
              <w:rPr>
                <w:lang w:val="fr-FR" w:eastAsia="ko-KR"/>
              </w:rPr>
              <w:t xml:space="preserve"> [s] (number of DRX</w:t>
            </w:r>
            <w:r>
              <w:rPr>
                <w:rFonts w:cs="v4.2.0"/>
                <w:lang w:val="fr-FR" w:eastAsia="ko-KR"/>
              </w:rPr>
              <w:t xml:space="preserve"> or eDRX</w:t>
            </w:r>
            <w:r>
              <w:rPr>
                <w:lang w:val="fr-FR" w:eastAsia="ko-KR"/>
              </w:rPr>
              <w:t xml:space="preserve"> INACTIVE cycles)</w:t>
            </w:r>
          </w:p>
        </w:tc>
        <w:tc>
          <w:tcPr>
            <w:tcW w:w="1085" w:type="pct"/>
            <w:vMerge w:val="restart"/>
            <w:tcBorders>
              <w:top w:val="single" w:sz="4" w:space="0" w:color="auto"/>
              <w:left w:val="single" w:sz="4" w:space="0" w:color="auto"/>
              <w:bottom w:val="single" w:sz="4" w:space="0" w:color="auto"/>
              <w:right w:val="single" w:sz="4" w:space="0" w:color="auto"/>
            </w:tcBorders>
            <w:hideMark/>
          </w:tcPr>
          <w:p w14:paraId="76BEA656" w14:textId="77777777" w:rsidR="002279B0" w:rsidRDefault="002279B0" w:rsidP="009C31CF">
            <w:pPr>
              <w:pStyle w:val="TAH"/>
              <w:rPr>
                <w:lang w:val="fr-FR" w:eastAsia="ko-KR"/>
              </w:rPr>
            </w:pPr>
            <w:r>
              <w:rPr>
                <w:lang w:val="fr-FR" w:eastAsia="ko-KR"/>
              </w:rPr>
              <w:t>T</w:t>
            </w:r>
            <w:r>
              <w:rPr>
                <w:vertAlign w:val="subscript"/>
                <w:lang w:val="fr-FR" w:eastAsia="ko-KR"/>
              </w:rPr>
              <w:t>evaluate,NR_</w:t>
            </w:r>
            <w:r>
              <w:rPr>
                <w:rFonts w:cs="v4.2.0"/>
                <w:vertAlign w:val="subscript"/>
                <w:lang w:val="fr-FR" w:eastAsia="ko-KR"/>
              </w:rPr>
              <w:t>Inter_</w:t>
            </w:r>
            <w:r>
              <w:rPr>
                <w:vertAlign w:val="subscript"/>
                <w:lang w:val="fr-FR" w:eastAsia="ko-KR"/>
              </w:rPr>
              <w:t>Relax</w:t>
            </w:r>
            <w:r>
              <w:rPr>
                <w:rFonts w:cs="Arial"/>
                <w:lang w:val="fr-FR" w:eastAsia="ko-KR"/>
              </w:rPr>
              <w:t xml:space="preserve"> </w:t>
            </w:r>
            <w:r>
              <w:rPr>
                <w:lang w:val="fr-FR" w:eastAsia="ko-KR"/>
              </w:rPr>
              <w:t xml:space="preserve">[s] (number of DRX </w:t>
            </w:r>
            <w:r>
              <w:rPr>
                <w:rFonts w:cs="v4.2.0"/>
                <w:lang w:val="fr-FR" w:eastAsia="ko-KR"/>
              </w:rPr>
              <w:t>or eDRX</w:t>
            </w:r>
            <w:r>
              <w:rPr>
                <w:lang w:val="fr-FR" w:eastAsia="ko-KR"/>
              </w:rPr>
              <w:t xml:space="preserve"> INACTIVE cycles)</w:t>
            </w:r>
          </w:p>
        </w:tc>
      </w:tr>
      <w:tr w:rsidR="002279B0" w14:paraId="10944011"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2537C9"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D9D451"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B2E70A"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64CA4"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C6F988" w14:textId="77777777" w:rsidR="002279B0" w:rsidRDefault="002279B0" w:rsidP="009C31CF">
            <w:pPr>
              <w:spacing w:after="0"/>
              <w:rPr>
                <w:rFonts w:ascii="Arial" w:hAnsi="Arial"/>
                <w:b/>
                <w:sz w:val="18"/>
                <w:lang w:val="fr-FR"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5FBAF6" w14:textId="77777777" w:rsidR="002279B0" w:rsidRDefault="002279B0" w:rsidP="009C31CF">
            <w:pPr>
              <w:spacing w:after="0"/>
              <w:rPr>
                <w:rFonts w:ascii="Arial" w:hAnsi="Arial"/>
                <w:b/>
                <w:sz w:val="18"/>
                <w:lang w:val="fr-FR" w:eastAsia="ko-KR"/>
              </w:rPr>
            </w:pPr>
          </w:p>
        </w:tc>
      </w:tr>
      <w:tr w:rsidR="002279B0" w:rsidRPr="00F833CD" w14:paraId="487AB229" w14:textId="77777777" w:rsidTr="009C31CF">
        <w:trPr>
          <w:cantSplit/>
          <w:jc w:val="center"/>
        </w:trPr>
        <w:tc>
          <w:tcPr>
            <w:tcW w:w="727" w:type="pct"/>
            <w:vMerge w:val="restart"/>
            <w:tcBorders>
              <w:top w:val="single" w:sz="4" w:space="0" w:color="auto"/>
              <w:left w:val="single" w:sz="4" w:space="0" w:color="auto"/>
              <w:bottom w:val="single" w:sz="4" w:space="0" w:color="auto"/>
              <w:right w:val="single" w:sz="4" w:space="0" w:color="auto"/>
            </w:tcBorders>
          </w:tcPr>
          <w:p w14:paraId="226A97B5" w14:textId="75CD0C7C" w:rsidR="002279B0" w:rsidRDefault="002279B0" w:rsidP="009C31CF">
            <w:pPr>
              <w:pStyle w:val="TAC"/>
              <w:rPr>
                <w:lang w:val="fr-FR" w:eastAsia="ko-KR"/>
              </w:rPr>
            </w:pPr>
            <w:r>
              <w:rPr>
                <w:lang w:val="fr-FR" w:eastAsia="ko-KR"/>
              </w:rPr>
              <w:t>20.48 ≤eDRX_IDLE cycle length ≤</w:t>
            </w:r>
            <w:r>
              <w:t>10485.76</w:t>
            </w:r>
          </w:p>
          <w:p w14:paraId="6E4AB1D3" w14:textId="77777777" w:rsidR="002279B0" w:rsidRDefault="002279B0" w:rsidP="009C31CF">
            <w:pPr>
              <w:pStyle w:val="TAC"/>
              <w:rPr>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4294D8E6" w14:textId="77777777" w:rsidR="002279B0" w:rsidRDefault="002279B0" w:rsidP="009C31CF">
            <w:pPr>
              <w:pStyle w:val="TAC"/>
              <w:rPr>
                <w:lang w:val="fr-FR" w:eastAsia="ko-KR"/>
              </w:rPr>
            </w:pPr>
            <w:r>
              <w:rPr>
                <w:lang w:val="fr-FR" w:eastAsia="ko-KR"/>
              </w:rPr>
              <w:t>0.32</w:t>
            </w:r>
          </w:p>
        </w:tc>
        <w:tc>
          <w:tcPr>
            <w:tcW w:w="481" w:type="pct"/>
            <w:tcBorders>
              <w:top w:val="single" w:sz="4" w:space="0" w:color="auto"/>
              <w:left w:val="single" w:sz="4" w:space="0" w:color="auto"/>
              <w:bottom w:val="single" w:sz="4" w:space="0" w:color="auto"/>
              <w:right w:val="single" w:sz="4" w:space="0" w:color="auto"/>
            </w:tcBorders>
            <w:hideMark/>
          </w:tcPr>
          <w:p w14:paraId="6351C319" w14:textId="77777777" w:rsidR="002279B0" w:rsidRDefault="002279B0" w:rsidP="009C31CF">
            <w:pPr>
              <w:pStyle w:val="TAC"/>
              <w:rPr>
                <w:lang w:val="fr-FR" w:eastAsia="ko-KR"/>
              </w:rPr>
            </w:pPr>
            <w:r>
              <w:rPr>
                <w:lang w:val="fr-FR" w:eastAsia="ko-KR"/>
              </w:rPr>
              <w:t>8</w:t>
            </w:r>
          </w:p>
        </w:tc>
        <w:tc>
          <w:tcPr>
            <w:tcW w:w="1022" w:type="pct"/>
            <w:tcBorders>
              <w:top w:val="single" w:sz="4" w:space="0" w:color="auto"/>
              <w:left w:val="single" w:sz="4" w:space="0" w:color="auto"/>
              <w:bottom w:val="single" w:sz="4" w:space="0" w:color="auto"/>
              <w:right w:val="single" w:sz="4" w:space="0" w:color="auto"/>
            </w:tcBorders>
            <w:hideMark/>
          </w:tcPr>
          <w:p w14:paraId="52B6843A" w14:textId="77777777" w:rsidR="002279B0" w:rsidRDefault="002279B0" w:rsidP="009C31CF">
            <w:pPr>
              <w:pStyle w:val="TAC"/>
              <w:rPr>
                <w:lang w:val="fr-FR" w:eastAsia="ko-KR"/>
              </w:rPr>
            </w:pPr>
            <w:r>
              <w:rPr>
                <w:lang w:val="fr-FR" w:eastAsia="ko-KR"/>
              </w:rPr>
              <w:t xml:space="preserve">11.52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(36 x N1</w:t>
            </w:r>
            <w:r>
              <w:rPr>
                <w:rFonts w:cs="Arial"/>
                <w:lang w:val="fr-FR" w:eastAsia="ko-KR"/>
              </w:rPr>
              <w:t xml:space="preserve"> x M2</w:t>
            </w:r>
            <w:r>
              <w:rPr>
                <w:lang w:val="fr-FR" w:eastAsia="ko-KR"/>
              </w:rPr>
              <w:t xml:space="preserve"> x K1)</w:t>
            </w:r>
          </w:p>
        </w:tc>
        <w:tc>
          <w:tcPr>
            <w:tcW w:w="1093" w:type="pct"/>
            <w:tcBorders>
              <w:top w:val="single" w:sz="4" w:space="0" w:color="auto"/>
              <w:left w:val="single" w:sz="4" w:space="0" w:color="auto"/>
              <w:bottom w:val="single" w:sz="4" w:space="0" w:color="auto"/>
              <w:right w:val="single" w:sz="4" w:space="0" w:color="auto"/>
            </w:tcBorders>
            <w:hideMark/>
          </w:tcPr>
          <w:p w14:paraId="3EFB7F5C" w14:textId="77777777" w:rsidR="002279B0" w:rsidRDefault="002279B0" w:rsidP="009C31CF">
            <w:pPr>
              <w:pStyle w:val="TAC"/>
              <w:rPr>
                <w:lang w:val="fr-FR" w:eastAsia="ko-KR"/>
              </w:rPr>
            </w:pPr>
            <w:r>
              <w:rPr>
                <w:lang w:val="fr-FR" w:eastAsia="ko-KR"/>
              </w:rPr>
              <w:t xml:space="preserve">1.28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(4 x N1</w:t>
            </w:r>
            <w:r>
              <w:rPr>
                <w:rFonts w:cs="Arial"/>
                <w:lang w:val="fr-FR" w:eastAsia="ko-KR"/>
              </w:rPr>
              <w:t xml:space="preserve"> x M2</w:t>
            </w:r>
            <w:r>
              <w:rPr>
                <w:lang w:val="fr-FR" w:eastAsia="ko-KR"/>
              </w:rPr>
              <w:t xml:space="preserve"> x K1)</w:t>
            </w:r>
          </w:p>
        </w:tc>
        <w:tc>
          <w:tcPr>
            <w:tcW w:w="1085" w:type="pct"/>
            <w:tcBorders>
              <w:top w:val="single" w:sz="4" w:space="0" w:color="auto"/>
              <w:left w:val="single" w:sz="4" w:space="0" w:color="auto"/>
              <w:bottom w:val="single" w:sz="4" w:space="0" w:color="auto"/>
              <w:right w:val="single" w:sz="4" w:space="0" w:color="auto"/>
            </w:tcBorders>
            <w:hideMark/>
          </w:tcPr>
          <w:p w14:paraId="5151C18A" w14:textId="77777777" w:rsidR="002279B0" w:rsidRDefault="002279B0" w:rsidP="009C31CF">
            <w:pPr>
              <w:pStyle w:val="TAC"/>
              <w:rPr>
                <w:lang w:val="fr-FR" w:eastAsia="ko-KR"/>
              </w:rPr>
            </w:pPr>
            <w:r>
              <w:rPr>
                <w:lang w:val="fr-FR" w:eastAsia="ko-KR"/>
              </w:rPr>
              <w:t xml:space="preserve">5.12 x N1 </w:t>
            </w:r>
            <w:r>
              <w:rPr>
                <w:rFonts w:cs="Arial"/>
                <w:lang w:val="fr-FR" w:eastAsia="ko-KR"/>
              </w:rPr>
              <w:t>x M2</w:t>
            </w:r>
            <w:r>
              <w:rPr>
                <w:lang w:val="fr-FR" w:eastAsia="ko-KR"/>
              </w:rPr>
              <w:t xml:space="preserve"> x K1</w:t>
            </w:r>
            <w:r>
              <w:rPr>
                <w:rFonts w:cs="Arial"/>
                <w:lang w:val="fr-FR" w:eastAsia="ko-KR"/>
              </w:rPr>
              <w:t xml:space="preserve"> </w:t>
            </w:r>
            <w:r>
              <w:rPr>
                <w:lang w:val="fr-FR" w:eastAsia="ko-KR"/>
              </w:rPr>
              <w:t>(16 x N1</w:t>
            </w:r>
            <w:r>
              <w:rPr>
                <w:rFonts w:cs="Arial"/>
                <w:lang w:val="fr-FR" w:eastAsia="ko-KR"/>
              </w:rPr>
              <w:t xml:space="preserve"> x M2</w:t>
            </w:r>
            <w:r>
              <w:rPr>
                <w:lang w:val="fr-FR" w:eastAsia="ko-KR"/>
              </w:rPr>
              <w:t xml:space="preserve"> x K1)</w:t>
            </w:r>
          </w:p>
        </w:tc>
      </w:tr>
      <w:tr w:rsidR="002279B0" w14:paraId="0B75D93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119F5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0D1BB623" w14:textId="77777777" w:rsidR="002279B0" w:rsidRDefault="002279B0" w:rsidP="009C31CF">
            <w:pPr>
              <w:pStyle w:val="TAC"/>
              <w:rPr>
                <w:lang w:val="fr-FR" w:eastAsia="ko-KR"/>
              </w:rPr>
            </w:pPr>
            <w:r>
              <w:rPr>
                <w:lang w:val="fr-FR" w:eastAsia="ko-KR"/>
              </w:rPr>
              <w:t>0.64</w:t>
            </w:r>
          </w:p>
        </w:tc>
        <w:tc>
          <w:tcPr>
            <w:tcW w:w="481" w:type="pct"/>
            <w:tcBorders>
              <w:top w:val="single" w:sz="4" w:space="0" w:color="auto"/>
              <w:left w:val="single" w:sz="4" w:space="0" w:color="auto"/>
              <w:bottom w:val="single" w:sz="4" w:space="0" w:color="auto"/>
              <w:right w:val="single" w:sz="4" w:space="0" w:color="auto"/>
            </w:tcBorders>
            <w:hideMark/>
          </w:tcPr>
          <w:p w14:paraId="7B272026" w14:textId="77777777" w:rsidR="002279B0" w:rsidRDefault="002279B0" w:rsidP="009C31CF">
            <w:pPr>
              <w:pStyle w:val="TAC"/>
              <w:rPr>
                <w:lang w:val="fr-FR" w:eastAsia="ko-KR"/>
              </w:rPr>
            </w:pPr>
            <w:r>
              <w:rPr>
                <w:lang w:val="fr-FR" w:eastAsia="ko-KR"/>
              </w:rPr>
              <w:t>5</w:t>
            </w:r>
          </w:p>
        </w:tc>
        <w:tc>
          <w:tcPr>
            <w:tcW w:w="1022" w:type="pct"/>
            <w:tcBorders>
              <w:top w:val="single" w:sz="4" w:space="0" w:color="auto"/>
              <w:left w:val="single" w:sz="4" w:space="0" w:color="auto"/>
              <w:bottom w:val="single" w:sz="4" w:space="0" w:color="auto"/>
              <w:right w:val="single" w:sz="4" w:space="0" w:color="auto"/>
            </w:tcBorders>
            <w:hideMark/>
          </w:tcPr>
          <w:p w14:paraId="27093DEE" w14:textId="77777777" w:rsidR="002279B0" w:rsidRDefault="002279B0" w:rsidP="009C31CF">
            <w:pPr>
              <w:pStyle w:val="TAC"/>
              <w:rPr>
                <w:lang w:val="fr-FR" w:eastAsia="ko-KR"/>
              </w:rPr>
            </w:pPr>
            <w:r>
              <w:rPr>
                <w:lang w:val="fr-FR" w:eastAsia="ko-KR"/>
              </w:rPr>
              <w:t>17.92x N1 x K1 (28 x N1 x K1)</w:t>
            </w:r>
          </w:p>
        </w:tc>
        <w:tc>
          <w:tcPr>
            <w:tcW w:w="1093" w:type="pct"/>
            <w:tcBorders>
              <w:top w:val="single" w:sz="4" w:space="0" w:color="auto"/>
              <w:left w:val="single" w:sz="4" w:space="0" w:color="auto"/>
              <w:bottom w:val="single" w:sz="4" w:space="0" w:color="auto"/>
              <w:right w:val="single" w:sz="4" w:space="0" w:color="auto"/>
            </w:tcBorders>
            <w:hideMark/>
          </w:tcPr>
          <w:p w14:paraId="28998B22" w14:textId="77777777" w:rsidR="002279B0" w:rsidRDefault="002279B0" w:rsidP="009C31CF">
            <w:pPr>
              <w:pStyle w:val="TAC"/>
              <w:rPr>
                <w:lang w:val="fr-FR" w:eastAsia="ko-KR"/>
              </w:rPr>
            </w:pPr>
            <w:r>
              <w:rPr>
                <w:lang w:val="fr-FR" w:eastAsia="ko-KR"/>
              </w:rPr>
              <w:t>1.28 x N1 x K1 (2 x N1 x K1)</w:t>
            </w:r>
          </w:p>
        </w:tc>
        <w:tc>
          <w:tcPr>
            <w:tcW w:w="1085" w:type="pct"/>
            <w:tcBorders>
              <w:top w:val="single" w:sz="4" w:space="0" w:color="auto"/>
              <w:left w:val="single" w:sz="4" w:space="0" w:color="auto"/>
              <w:bottom w:val="single" w:sz="4" w:space="0" w:color="auto"/>
              <w:right w:val="single" w:sz="4" w:space="0" w:color="auto"/>
            </w:tcBorders>
            <w:hideMark/>
          </w:tcPr>
          <w:p w14:paraId="257B6F9E" w14:textId="77777777" w:rsidR="002279B0" w:rsidRDefault="002279B0" w:rsidP="009C31CF">
            <w:pPr>
              <w:pStyle w:val="TAC"/>
              <w:rPr>
                <w:lang w:val="fr-FR" w:eastAsia="ko-KR"/>
              </w:rPr>
            </w:pPr>
            <w:r>
              <w:rPr>
                <w:lang w:val="fr-FR" w:eastAsia="ko-KR"/>
              </w:rPr>
              <w:t>5.12 x N1 x K1 (8 x N1 x K1)</w:t>
            </w:r>
          </w:p>
        </w:tc>
      </w:tr>
      <w:tr w:rsidR="002279B0" w14:paraId="7198727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19E9A5"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5425254C" w14:textId="77777777" w:rsidR="002279B0" w:rsidRDefault="002279B0" w:rsidP="009C31CF">
            <w:pPr>
              <w:pStyle w:val="TAC"/>
              <w:rPr>
                <w:lang w:val="fr-FR" w:eastAsia="ko-KR"/>
              </w:rPr>
            </w:pPr>
            <w:r>
              <w:rPr>
                <w:lang w:val="fr-FR" w:eastAsia="ko-KR"/>
              </w:rPr>
              <w:t>1.28</w:t>
            </w:r>
          </w:p>
        </w:tc>
        <w:tc>
          <w:tcPr>
            <w:tcW w:w="481" w:type="pct"/>
            <w:tcBorders>
              <w:top w:val="single" w:sz="4" w:space="0" w:color="auto"/>
              <w:left w:val="single" w:sz="4" w:space="0" w:color="auto"/>
              <w:bottom w:val="single" w:sz="4" w:space="0" w:color="auto"/>
              <w:right w:val="single" w:sz="4" w:space="0" w:color="auto"/>
            </w:tcBorders>
            <w:hideMark/>
          </w:tcPr>
          <w:p w14:paraId="3014C3F4" w14:textId="77777777" w:rsidR="002279B0" w:rsidRDefault="002279B0" w:rsidP="009C31CF">
            <w:pPr>
              <w:pStyle w:val="TAC"/>
              <w:rPr>
                <w:lang w:val="fr-FR" w:eastAsia="ko-KR"/>
              </w:rPr>
            </w:pPr>
            <w:r>
              <w:rPr>
                <w:lang w:val="fr-FR" w:eastAsia="ko-KR"/>
              </w:rPr>
              <w:t>4</w:t>
            </w:r>
          </w:p>
        </w:tc>
        <w:tc>
          <w:tcPr>
            <w:tcW w:w="1022" w:type="pct"/>
            <w:tcBorders>
              <w:top w:val="single" w:sz="4" w:space="0" w:color="auto"/>
              <w:left w:val="single" w:sz="4" w:space="0" w:color="auto"/>
              <w:bottom w:val="single" w:sz="4" w:space="0" w:color="auto"/>
              <w:right w:val="single" w:sz="4" w:space="0" w:color="auto"/>
            </w:tcBorders>
            <w:hideMark/>
          </w:tcPr>
          <w:p w14:paraId="27AE3E56" w14:textId="77777777" w:rsidR="002279B0" w:rsidRDefault="002279B0" w:rsidP="009C31CF">
            <w:pPr>
              <w:pStyle w:val="TAC"/>
              <w:rPr>
                <w:lang w:val="fr-FR" w:eastAsia="ko-KR"/>
              </w:rPr>
            </w:pPr>
            <w:r>
              <w:rPr>
                <w:lang w:val="fr-FR" w:eastAsia="ko-KR"/>
              </w:rPr>
              <w:t>32 x N1 x K1 (25 x N1 x K1)</w:t>
            </w:r>
          </w:p>
        </w:tc>
        <w:tc>
          <w:tcPr>
            <w:tcW w:w="1093" w:type="pct"/>
            <w:tcBorders>
              <w:top w:val="single" w:sz="4" w:space="0" w:color="auto"/>
              <w:left w:val="single" w:sz="4" w:space="0" w:color="auto"/>
              <w:bottom w:val="single" w:sz="4" w:space="0" w:color="auto"/>
              <w:right w:val="single" w:sz="4" w:space="0" w:color="auto"/>
            </w:tcBorders>
            <w:hideMark/>
          </w:tcPr>
          <w:p w14:paraId="629A22C9" w14:textId="77777777" w:rsidR="002279B0" w:rsidRDefault="002279B0" w:rsidP="009C31CF">
            <w:pPr>
              <w:pStyle w:val="TAC"/>
              <w:rPr>
                <w:lang w:val="fr-FR" w:eastAsia="ko-KR"/>
              </w:rPr>
            </w:pPr>
            <w:r>
              <w:rPr>
                <w:lang w:val="fr-FR" w:eastAsia="ko-KR"/>
              </w:rPr>
              <w:t>1.28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E35660A" w14:textId="77777777" w:rsidR="002279B0" w:rsidRDefault="002279B0" w:rsidP="009C31CF">
            <w:pPr>
              <w:pStyle w:val="TAC"/>
              <w:rPr>
                <w:lang w:val="fr-FR" w:eastAsia="ko-KR"/>
              </w:rPr>
            </w:pPr>
            <w:r>
              <w:rPr>
                <w:lang w:val="fr-FR" w:eastAsia="ko-KR"/>
              </w:rPr>
              <w:t>6.4 x N1 x K1 (5 x N1 x K1)</w:t>
            </w:r>
          </w:p>
        </w:tc>
      </w:tr>
      <w:tr w:rsidR="002279B0" w14:paraId="1D7718E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6CEB9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6D97EDE1" w14:textId="77777777" w:rsidR="002279B0" w:rsidRDefault="002279B0" w:rsidP="009C31CF">
            <w:pPr>
              <w:pStyle w:val="TAC"/>
              <w:rPr>
                <w:lang w:val="fr-FR" w:eastAsia="ko-KR"/>
              </w:rPr>
            </w:pPr>
            <w:r>
              <w:rPr>
                <w:lang w:val="fr-FR" w:eastAsia="ko-KR"/>
              </w:rPr>
              <w:t>2.56</w:t>
            </w:r>
          </w:p>
        </w:tc>
        <w:tc>
          <w:tcPr>
            <w:tcW w:w="481" w:type="pct"/>
            <w:tcBorders>
              <w:top w:val="single" w:sz="4" w:space="0" w:color="auto"/>
              <w:left w:val="single" w:sz="4" w:space="0" w:color="auto"/>
              <w:bottom w:val="single" w:sz="4" w:space="0" w:color="auto"/>
              <w:right w:val="single" w:sz="4" w:space="0" w:color="auto"/>
            </w:tcBorders>
            <w:hideMark/>
          </w:tcPr>
          <w:p w14:paraId="788DB6A4"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6FA49827" w14:textId="77777777" w:rsidR="002279B0" w:rsidRDefault="002279B0" w:rsidP="009C31CF">
            <w:pPr>
              <w:pStyle w:val="TAC"/>
              <w:rPr>
                <w:lang w:val="fr-FR" w:eastAsia="ko-KR"/>
              </w:rPr>
            </w:pPr>
            <w:r>
              <w:rPr>
                <w:lang w:val="fr-FR" w:eastAsia="ko-KR"/>
              </w:rPr>
              <w:t>58.88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186E03A3" w14:textId="77777777" w:rsidR="002279B0" w:rsidRDefault="002279B0" w:rsidP="009C31CF">
            <w:pPr>
              <w:pStyle w:val="TAC"/>
              <w:rPr>
                <w:lang w:val="fr-FR" w:eastAsia="ko-KR"/>
              </w:rPr>
            </w:pPr>
            <w:r>
              <w:rPr>
                <w:lang w:val="fr-FR" w:eastAsia="ko-KR"/>
              </w:rPr>
              <w:t>2.56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4F8E343E" w14:textId="77777777" w:rsidR="002279B0" w:rsidRDefault="002279B0" w:rsidP="009C31CF">
            <w:pPr>
              <w:pStyle w:val="TAC"/>
              <w:rPr>
                <w:lang w:val="fr-FR" w:eastAsia="ko-KR"/>
              </w:rPr>
            </w:pPr>
            <w:r>
              <w:rPr>
                <w:lang w:val="fr-FR" w:eastAsia="ko-KR"/>
              </w:rPr>
              <w:t>7.68 x N1 x K1 (3 x N1 x K1)</w:t>
            </w:r>
          </w:p>
        </w:tc>
      </w:tr>
      <w:tr w:rsidR="002279B0" w14:paraId="6F4A52F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03ECDF"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1AA330BC" w14:textId="77777777" w:rsidR="002279B0" w:rsidRDefault="002279B0" w:rsidP="009C31CF">
            <w:pPr>
              <w:pStyle w:val="TAC"/>
              <w:rPr>
                <w:lang w:val="fr-FR" w:eastAsia="ko-KR"/>
              </w:rPr>
            </w:pPr>
            <w:r>
              <w:rPr>
                <w:lang w:val="fr-FR" w:eastAsia="ko-KR"/>
              </w:rPr>
              <w:t>5.12</w:t>
            </w:r>
          </w:p>
        </w:tc>
        <w:tc>
          <w:tcPr>
            <w:tcW w:w="481" w:type="pct"/>
            <w:tcBorders>
              <w:top w:val="single" w:sz="4" w:space="0" w:color="auto"/>
              <w:left w:val="single" w:sz="4" w:space="0" w:color="auto"/>
              <w:bottom w:val="single" w:sz="4" w:space="0" w:color="auto"/>
              <w:right w:val="single" w:sz="4" w:space="0" w:color="auto"/>
            </w:tcBorders>
            <w:hideMark/>
          </w:tcPr>
          <w:p w14:paraId="01914A62"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3DDF39EA" w14:textId="77777777" w:rsidR="002279B0" w:rsidRDefault="002279B0" w:rsidP="009C31CF">
            <w:pPr>
              <w:pStyle w:val="TAC"/>
              <w:rPr>
                <w:lang w:val="fr-FR" w:eastAsia="ko-KR"/>
              </w:rPr>
            </w:pPr>
            <w:r>
              <w:rPr>
                <w:lang w:val="fr-FR" w:eastAsia="ko-KR"/>
              </w:rPr>
              <w:t>117.76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37BD9536" w14:textId="77777777" w:rsidR="002279B0" w:rsidRDefault="002279B0" w:rsidP="009C31CF">
            <w:pPr>
              <w:pStyle w:val="TAC"/>
              <w:rPr>
                <w:lang w:val="fr-FR" w:eastAsia="ko-KR"/>
              </w:rPr>
            </w:pPr>
            <w:r>
              <w:rPr>
                <w:lang w:val="fr-FR" w:eastAsia="ko-KR"/>
              </w:rPr>
              <w:t>5.12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7F11F754" w14:textId="77777777" w:rsidR="002279B0" w:rsidRDefault="002279B0" w:rsidP="009C31CF">
            <w:pPr>
              <w:pStyle w:val="TAC"/>
              <w:rPr>
                <w:lang w:val="fr-FR" w:eastAsia="ko-KR"/>
              </w:rPr>
            </w:pPr>
            <w:r>
              <w:rPr>
                <w:lang w:val="fr-FR" w:eastAsia="ko-KR"/>
              </w:rPr>
              <w:t>15.36 x N1 x K1 (3 x N1 x K1)</w:t>
            </w:r>
          </w:p>
        </w:tc>
      </w:tr>
      <w:tr w:rsidR="002279B0" w14:paraId="094A0882"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5EAF52" w14:textId="77777777" w:rsidR="002279B0" w:rsidRDefault="002279B0" w:rsidP="009C31CF">
            <w:pPr>
              <w:spacing w:after="0"/>
              <w:rPr>
                <w:rFonts w:ascii="Arial" w:hAnsi="Arial"/>
                <w:sz w:val="18"/>
                <w:lang w:val="fr-FR" w:eastAsia="ko-KR"/>
              </w:rPr>
            </w:pPr>
          </w:p>
        </w:tc>
        <w:tc>
          <w:tcPr>
            <w:tcW w:w="593" w:type="pct"/>
            <w:tcBorders>
              <w:top w:val="single" w:sz="4" w:space="0" w:color="auto"/>
              <w:left w:val="single" w:sz="4" w:space="0" w:color="auto"/>
              <w:bottom w:val="single" w:sz="4" w:space="0" w:color="auto"/>
              <w:right w:val="single" w:sz="4" w:space="0" w:color="auto"/>
            </w:tcBorders>
            <w:hideMark/>
          </w:tcPr>
          <w:p w14:paraId="7878968E" w14:textId="77777777" w:rsidR="002279B0" w:rsidRDefault="002279B0" w:rsidP="009C31CF">
            <w:pPr>
              <w:pStyle w:val="TAC"/>
              <w:rPr>
                <w:lang w:val="fr-FR" w:eastAsia="ko-KR"/>
              </w:rPr>
            </w:pPr>
            <w:r>
              <w:rPr>
                <w:lang w:val="fr-FR" w:eastAsia="ko-KR"/>
              </w:rPr>
              <w:t>10.24</w:t>
            </w:r>
          </w:p>
        </w:tc>
        <w:tc>
          <w:tcPr>
            <w:tcW w:w="481" w:type="pct"/>
            <w:tcBorders>
              <w:top w:val="single" w:sz="4" w:space="0" w:color="auto"/>
              <w:left w:val="single" w:sz="4" w:space="0" w:color="auto"/>
              <w:bottom w:val="single" w:sz="4" w:space="0" w:color="auto"/>
              <w:right w:val="single" w:sz="4" w:space="0" w:color="auto"/>
            </w:tcBorders>
            <w:hideMark/>
          </w:tcPr>
          <w:p w14:paraId="4534C783" w14:textId="77777777" w:rsidR="002279B0" w:rsidRDefault="002279B0" w:rsidP="009C31CF">
            <w:pPr>
              <w:pStyle w:val="TAC"/>
              <w:rPr>
                <w:lang w:val="fr-FR" w:eastAsia="ko-KR"/>
              </w:rPr>
            </w:pPr>
            <w:r>
              <w:rPr>
                <w:lang w:val="fr-FR" w:eastAsia="ko-KR"/>
              </w:rPr>
              <w:t>3</w:t>
            </w:r>
          </w:p>
        </w:tc>
        <w:tc>
          <w:tcPr>
            <w:tcW w:w="1022" w:type="pct"/>
            <w:tcBorders>
              <w:top w:val="single" w:sz="4" w:space="0" w:color="auto"/>
              <w:left w:val="single" w:sz="4" w:space="0" w:color="auto"/>
              <w:bottom w:val="single" w:sz="4" w:space="0" w:color="auto"/>
              <w:right w:val="single" w:sz="4" w:space="0" w:color="auto"/>
            </w:tcBorders>
            <w:hideMark/>
          </w:tcPr>
          <w:p w14:paraId="14D6C53C" w14:textId="77777777" w:rsidR="002279B0" w:rsidRDefault="002279B0" w:rsidP="009C31CF">
            <w:pPr>
              <w:pStyle w:val="TAC"/>
              <w:rPr>
                <w:lang w:val="fr-FR" w:eastAsia="ko-KR"/>
              </w:rPr>
            </w:pPr>
            <w:r>
              <w:rPr>
                <w:lang w:val="fr-FR" w:eastAsia="ko-KR"/>
              </w:rPr>
              <w:t>235.52 x N1 x K1 (23 x N1 x K1)</w:t>
            </w:r>
          </w:p>
        </w:tc>
        <w:tc>
          <w:tcPr>
            <w:tcW w:w="1093" w:type="pct"/>
            <w:tcBorders>
              <w:top w:val="single" w:sz="4" w:space="0" w:color="auto"/>
              <w:left w:val="single" w:sz="4" w:space="0" w:color="auto"/>
              <w:bottom w:val="single" w:sz="4" w:space="0" w:color="auto"/>
              <w:right w:val="single" w:sz="4" w:space="0" w:color="auto"/>
            </w:tcBorders>
            <w:hideMark/>
          </w:tcPr>
          <w:p w14:paraId="0E593DB5" w14:textId="77777777" w:rsidR="002279B0" w:rsidRDefault="002279B0" w:rsidP="009C31CF">
            <w:pPr>
              <w:pStyle w:val="TAC"/>
              <w:rPr>
                <w:lang w:val="fr-FR" w:eastAsia="ko-KR"/>
              </w:rPr>
            </w:pPr>
            <w:r>
              <w:rPr>
                <w:lang w:val="fr-FR" w:eastAsia="ko-KR"/>
              </w:rPr>
              <w:t>10.24 x N1 x K1 (1 x N1 x K1)</w:t>
            </w:r>
          </w:p>
        </w:tc>
        <w:tc>
          <w:tcPr>
            <w:tcW w:w="1085" w:type="pct"/>
            <w:tcBorders>
              <w:top w:val="single" w:sz="4" w:space="0" w:color="auto"/>
              <w:left w:val="single" w:sz="4" w:space="0" w:color="auto"/>
              <w:bottom w:val="single" w:sz="4" w:space="0" w:color="auto"/>
              <w:right w:val="single" w:sz="4" w:space="0" w:color="auto"/>
            </w:tcBorders>
            <w:hideMark/>
          </w:tcPr>
          <w:p w14:paraId="10A0F0FE" w14:textId="77777777" w:rsidR="002279B0" w:rsidRDefault="002279B0" w:rsidP="009C31CF">
            <w:pPr>
              <w:pStyle w:val="TAC"/>
              <w:rPr>
                <w:lang w:val="fr-FR" w:eastAsia="ko-KR"/>
              </w:rPr>
            </w:pPr>
            <w:r>
              <w:rPr>
                <w:lang w:val="fr-FR" w:eastAsia="ko-KR"/>
              </w:rPr>
              <w:t>30.72 x N1 x K1 (3 x N1 x K1)</w:t>
            </w:r>
          </w:p>
        </w:tc>
      </w:tr>
      <w:tr w:rsidR="002279B0" w14:paraId="43DFC6AB" w14:textId="77777777" w:rsidTr="009C31CF">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8351A98" w14:textId="456FD1F7" w:rsidR="002279B0" w:rsidRDefault="002279B0" w:rsidP="002279B0">
            <w:pPr>
              <w:pStyle w:val="TAN"/>
              <w:rPr>
                <w:snapToGrid w:val="0"/>
                <w:lang w:val="fr-FR" w:eastAsia="ko-KR"/>
              </w:rPr>
            </w:pPr>
            <w:r>
              <w:rPr>
                <w:snapToGrid w:val="0"/>
                <w:lang w:val="fr-FR" w:eastAsia="ko-KR"/>
              </w:rPr>
              <w:t>Note 1: M2 = 1.5 if SMTC periodicity</w:t>
            </w:r>
            <w:r>
              <w:rPr>
                <w:lang w:val="fr-FR" w:eastAsia="ko-KR"/>
              </w:rPr>
              <w:t xml:space="preserve"> </w:t>
            </w:r>
            <w:r>
              <w:rPr>
                <w:snapToGrid w:val="0"/>
                <w:lang w:val="fr-FR" w:eastAsia="ko-KR"/>
              </w:rPr>
              <w:t>of measured intra-frequency cell &gt; 20 ms; otherwise M2=1.</w:t>
            </w:r>
          </w:p>
          <w:p w14:paraId="284A4257" w14:textId="77777777" w:rsidR="002279B0" w:rsidRDefault="002279B0" w:rsidP="002279B0">
            <w:pPr>
              <w:pStyle w:val="TAN"/>
              <w:rPr>
                <w:lang w:val="fr-FR" w:eastAsia="ko-KR"/>
              </w:rPr>
            </w:pPr>
            <w:r>
              <w:rPr>
                <w:snapToGrid w:val="0"/>
                <w:lang w:val="fr-FR" w:eastAsia="ko-KR"/>
              </w:rPr>
              <w:t xml:space="preserve">Note 2: K1 = 3 is the measurement relaxation factor applicable for UE fulfilling the </w:t>
            </w:r>
            <w:r>
              <w:rPr>
                <w:i/>
                <w:iCs/>
                <w:lang w:val="fr-FR" w:eastAsia="ko-KR"/>
              </w:rPr>
              <w:t xml:space="preserve">lowMobilityEvaluation </w:t>
            </w:r>
            <w:r>
              <w:rPr>
                <w:lang w:val="fr-FR" w:eastAsia="ko-KR"/>
              </w:rPr>
              <w:t>[2]</w:t>
            </w:r>
            <w:r>
              <w:rPr>
                <w:snapToGrid w:val="0"/>
                <w:lang w:val="fr-FR" w:eastAsia="ko-KR"/>
              </w:rPr>
              <w:t xml:space="preserve"> criterion</w:t>
            </w:r>
            <w:r>
              <w:rPr>
                <w:lang w:val="fr-FR" w:eastAsia="ko-KR"/>
              </w:rPr>
              <w:t xml:space="preserve"> or </w:t>
            </w:r>
            <w:r>
              <w:rPr>
                <w:snapToGrid w:val="0"/>
                <w:lang w:val="fr-FR" w:eastAsia="ko-KR"/>
              </w:rPr>
              <w:t xml:space="preserve">fulfilling the </w:t>
            </w:r>
            <w:r>
              <w:rPr>
                <w:i/>
                <w:iCs/>
                <w:lang w:val="fr-FR" w:eastAsia="ko-KR"/>
              </w:rPr>
              <w:t xml:space="preserve">cellEdgeEvaluation </w:t>
            </w:r>
            <w:r>
              <w:rPr>
                <w:lang w:val="fr-FR" w:eastAsia="ko-KR"/>
              </w:rPr>
              <w:t>[2]</w:t>
            </w:r>
            <w:r>
              <w:rPr>
                <w:snapToGrid w:val="0"/>
                <w:lang w:val="fr-FR" w:eastAsia="ko-KR"/>
              </w:rPr>
              <w:t xml:space="preserve"> criterion</w:t>
            </w:r>
            <w:r>
              <w:rPr>
                <w:lang w:val="fr-FR" w:eastAsia="ko-KR"/>
              </w:rPr>
              <w:t>.</w:t>
            </w:r>
          </w:p>
        </w:tc>
      </w:tr>
    </w:tbl>
    <w:p w14:paraId="7AD55766" w14:textId="77777777" w:rsidR="002279B0" w:rsidRDefault="002279B0" w:rsidP="002279B0">
      <w:pPr>
        <w:rPr>
          <w:lang w:eastAsia="zh-CN"/>
        </w:rPr>
      </w:pPr>
    </w:p>
    <w:p w14:paraId="6586D69E" w14:textId="77777777" w:rsidR="002279B0" w:rsidRDefault="002279B0" w:rsidP="002279B0">
      <w:pPr>
        <w:pStyle w:val="Heading4"/>
      </w:pPr>
      <w:r>
        <w:t>5.1.2.11</w:t>
      </w:r>
      <w:r>
        <w:tab/>
        <w:t>Measurements of inter-RAT E-UTRAN cells for UE configured with relaxed measurement criterion</w:t>
      </w:r>
    </w:p>
    <w:p w14:paraId="00E46144" w14:textId="6099E80E" w:rsidR="002279B0" w:rsidRDefault="002279B0" w:rsidP="002279B0">
      <w:r>
        <w:t>The requirements in clause 4.2.2.11 apply for UE configured with relaxed measurement criterion except when UE is configured with eDRX_IDLE cycle greater than 10.24 s and UE</w:t>
      </w:r>
      <w:r>
        <w:rPr>
          <w:lang w:val="en-US"/>
        </w:rPr>
        <w:t xml:space="preserve"> has fulfilled low mobility criterion </w:t>
      </w:r>
      <w:r>
        <w:t xml:space="preserve">or </w:t>
      </w:r>
      <w:r>
        <w:rPr>
          <w:lang w:val="en-US"/>
        </w:rPr>
        <w:t>not-at-cell edge criterion</w:t>
      </w:r>
      <w:r>
        <w:t>.</w:t>
      </w:r>
    </w:p>
    <w:p w14:paraId="54741677" w14:textId="3EEC9259" w:rsidR="002279B0" w:rsidRDefault="002279B0" w:rsidP="002279B0">
      <w:r>
        <w:t>If the UE is configured with eDRX_IDLE cycle greater than 10.24 s in FR1 and FR2, and UE</w:t>
      </w:r>
      <w:r>
        <w:rPr>
          <w:lang w:val="en-US"/>
        </w:rPr>
        <w:t xml:space="preserve"> has fulfilled low mobility criterion </w:t>
      </w:r>
      <w:r>
        <w:t xml:space="preserve">or </w:t>
      </w:r>
      <w:r>
        <w:rPr>
          <w:lang w:val="en-US"/>
        </w:rPr>
        <w:t>not-at-cell edge criterion</w:t>
      </w:r>
      <w:r>
        <w:t xml:space="preserve">, then the requirements in </w:t>
      </w:r>
      <w:r>
        <w:rPr>
          <w:lang w:val="en-US"/>
        </w:rPr>
        <w:t xml:space="preserve">Table </w:t>
      </w:r>
      <w:r>
        <w:t>5.1.2.11</w:t>
      </w:r>
      <w:r>
        <w:rPr>
          <w:lang w:val="en-US"/>
        </w:rPr>
        <w:t xml:space="preserve">-1 </w:t>
      </w:r>
      <w:r>
        <w:t>apply provided that eDRX cycle is ≤ [10485.76] sec.</w:t>
      </w:r>
    </w:p>
    <w:p w14:paraId="048EA5E2" w14:textId="495D82C7" w:rsidR="002279B0" w:rsidRDefault="002279B0" w:rsidP="002279B0">
      <w:pPr>
        <w:pStyle w:val="TH"/>
        <w:rPr>
          <w:lang w:val="en-US"/>
        </w:rPr>
      </w:pPr>
      <w:r w:rsidRPr="00BF3670">
        <w:rPr>
          <w:lang w:val="en-US"/>
        </w:rPr>
        <w:t xml:space="preserve">Table </w:t>
      </w:r>
      <w:r w:rsidRPr="00BF3670">
        <w:t>5.1.2.11</w:t>
      </w:r>
      <w:r w:rsidRPr="00BF3670">
        <w:rPr>
          <w:lang w:val="en-US"/>
        </w:rPr>
        <w:t>-1:</w:t>
      </w:r>
      <w:r>
        <w:rPr>
          <w:lang w:val="en-US"/>
        </w:rPr>
        <w:t xml:space="preserve"> </w:t>
      </w: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en-US"/>
        </w:rPr>
        <w:t xml:space="preserve">, </w:t>
      </w: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en-US"/>
        </w:rPr>
        <w:t xml:space="preserve"> and </w:t>
      </w: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lang w:val="en-US"/>
        </w:rPr>
        <w:t xml:space="preserve"> for </w:t>
      </w:r>
      <w:r>
        <w:t xml:space="preserve">inactive </w:t>
      </w:r>
      <w:r>
        <w:rPr>
          <w:lang w:val="en-US"/>
        </w:rPr>
        <w:t>UE configured with eDRX_IDLE cycle (Frequency range FR1)</w:t>
      </w:r>
    </w:p>
    <w:tbl>
      <w:tblPr>
        <w:tblW w:w="3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0"/>
        <w:gridCol w:w="1057"/>
        <w:gridCol w:w="1619"/>
        <w:gridCol w:w="1753"/>
        <w:gridCol w:w="1737"/>
      </w:tblGrid>
      <w:tr w:rsidR="002279B0" w14:paraId="70A91D44" w14:textId="77777777" w:rsidTr="009C31CF">
        <w:trPr>
          <w:cantSplit/>
          <w:trHeight w:val="310"/>
          <w:jc w:val="center"/>
        </w:trPr>
        <w:tc>
          <w:tcPr>
            <w:tcW w:w="871" w:type="pct"/>
            <w:vMerge w:val="restart"/>
            <w:tcBorders>
              <w:top w:val="single" w:sz="4" w:space="0" w:color="auto"/>
              <w:left w:val="single" w:sz="4" w:space="0" w:color="auto"/>
              <w:bottom w:val="single" w:sz="4" w:space="0" w:color="auto"/>
              <w:right w:val="single" w:sz="4" w:space="0" w:color="auto"/>
            </w:tcBorders>
            <w:hideMark/>
          </w:tcPr>
          <w:p w14:paraId="6F7E7516" w14:textId="77777777" w:rsidR="002279B0" w:rsidRDefault="002279B0" w:rsidP="009C31CF">
            <w:pPr>
              <w:pStyle w:val="TAH"/>
              <w:rPr>
                <w:lang w:val="fr-FR"/>
              </w:rPr>
            </w:pPr>
            <w:r>
              <w:rPr>
                <w:rFonts w:cs="v4.2.0"/>
                <w:lang w:val="fr-FR"/>
              </w:rPr>
              <w:t>eDRX_IDLE cycle length [s]</w:t>
            </w:r>
          </w:p>
        </w:tc>
        <w:tc>
          <w:tcPr>
            <w:tcW w:w="708" w:type="pct"/>
            <w:vMerge w:val="restart"/>
            <w:tcBorders>
              <w:top w:val="single" w:sz="4" w:space="0" w:color="auto"/>
              <w:left w:val="single" w:sz="4" w:space="0" w:color="auto"/>
              <w:bottom w:val="single" w:sz="4" w:space="0" w:color="auto"/>
              <w:right w:val="single" w:sz="4" w:space="0" w:color="auto"/>
            </w:tcBorders>
            <w:hideMark/>
          </w:tcPr>
          <w:p w14:paraId="615ED0B7" w14:textId="77777777" w:rsidR="002279B0" w:rsidRDefault="002279B0" w:rsidP="009C31CF">
            <w:pPr>
              <w:pStyle w:val="TAH"/>
              <w:rPr>
                <w:lang w:val="fr-FR"/>
              </w:rPr>
            </w:pPr>
            <w:r>
              <w:rPr>
                <w:lang w:val="fr-FR"/>
              </w:rPr>
              <w:t>DRX</w:t>
            </w:r>
            <w:r>
              <w:rPr>
                <w:rFonts w:cs="v4.2.0"/>
                <w:lang w:val="fr-FR"/>
              </w:rPr>
              <w:t xml:space="preserve"> or eDRX</w:t>
            </w:r>
            <w:r>
              <w:rPr>
                <w:lang w:val="fr-FR"/>
              </w:rPr>
              <w:t xml:space="preserve"> INACTIVE cycle length [s]</w:t>
            </w:r>
          </w:p>
        </w:tc>
        <w:tc>
          <w:tcPr>
            <w:tcW w:w="1084" w:type="pct"/>
            <w:vMerge w:val="restart"/>
            <w:tcBorders>
              <w:top w:val="single" w:sz="4" w:space="0" w:color="auto"/>
              <w:left w:val="single" w:sz="4" w:space="0" w:color="auto"/>
              <w:bottom w:val="single" w:sz="4" w:space="0" w:color="auto"/>
              <w:right w:val="single" w:sz="4" w:space="0" w:color="auto"/>
            </w:tcBorders>
            <w:hideMark/>
          </w:tcPr>
          <w:p w14:paraId="0D79E2E9" w14:textId="77777777" w:rsidR="002279B0" w:rsidRDefault="002279B0" w:rsidP="009C31CF">
            <w:pPr>
              <w:pStyle w:val="TAH"/>
              <w:rPr>
                <w:lang w:val="fr-FR"/>
              </w:rPr>
            </w:pPr>
            <w:r>
              <w:rPr>
                <w:lang w:val="fr-FR"/>
              </w:rPr>
              <w:t>T</w:t>
            </w:r>
            <w:r>
              <w:rPr>
                <w:vertAlign w:val="subscript"/>
                <w:lang w:val="fr-FR"/>
              </w:rPr>
              <w:t>detect,</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74" w:type="pct"/>
            <w:vMerge w:val="restart"/>
            <w:tcBorders>
              <w:top w:val="single" w:sz="4" w:space="0" w:color="auto"/>
              <w:left w:val="single" w:sz="4" w:space="0" w:color="auto"/>
              <w:bottom w:val="single" w:sz="4" w:space="0" w:color="auto"/>
              <w:right w:val="single" w:sz="4" w:space="0" w:color="auto"/>
            </w:tcBorders>
            <w:hideMark/>
          </w:tcPr>
          <w:p w14:paraId="1802C3BD" w14:textId="77777777" w:rsidR="002279B0" w:rsidRDefault="002279B0" w:rsidP="009C31CF">
            <w:pPr>
              <w:pStyle w:val="TAH"/>
              <w:rPr>
                <w:lang w:val="fr-FR"/>
              </w:rPr>
            </w:pPr>
            <w:r>
              <w:rPr>
                <w:lang w:val="fr-FR"/>
              </w:rPr>
              <w:t>T</w:t>
            </w:r>
            <w:r>
              <w:rPr>
                <w:vertAlign w:val="subscript"/>
                <w:lang w:val="fr-FR"/>
              </w:rPr>
              <w:t>measure,</w:t>
            </w:r>
            <w:r>
              <w:rPr>
                <w:rFonts w:cs="v4.2.0"/>
                <w:vertAlign w:val="subscript"/>
                <w:lang w:val="fr-FR"/>
              </w:rPr>
              <w:t xml:space="preserve"> EUTRAN</w:t>
            </w:r>
            <w:r>
              <w:rPr>
                <w:vertAlign w:val="subscript"/>
                <w:lang w:val="fr-FR"/>
              </w:rPr>
              <w:t>_Relax</w:t>
            </w:r>
            <w:r>
              <w:rPr>
                <w:lang w:val="fr-FR"/>
              </w:rPr>
              <w:t xml:space="preserve"> [s] (number of DRX</w:t>
            </w:r>
            <w:r>
              <w:rPr>
                <w:rFonts w:cs="v4.2.0"/>
                <w:lang w:val="fr-FR"/>
              </w:rPr>
              <w:t xml:space="preserve"> or eDRX</w:t>
            </w:r>
            <w:r>
              <w:rPr>
                <w:lang w:val="fr-FR"/>
              </w:rPr>
              <w:t xml:space="preserve"> INACTIVE cycles)</w:t>
            </w:r>
          </w:p>
        </w:tc>
        <w:tc>
          <w:tcPr>
            <w:tcW w:w="1164" w:type="pct"/>
            <w:vMerge w:val="restart"/>
            <w:tcBorders>
              <w:top w:val="single" w:sz="4" w:space="0" w:color="auto"/>
              <w:left w:val="single" w:sz="4" w:space="0" w:color="auto"/>
              <w:bottom w:val="single" w:sz="4" w:space="0" w:color="auto"/>
              <w:right w:val="single" w:sz="4" w:space="0" w:color="auto"/>
            </w:tcBorders>
            <w:hideMark/>
          </w:tcPr>
          <w:p w14:paraId="3D1BDAE3" w14:textId="77777777" w:rsidR="002279B0" w:rsidRDefault="002279B0" w:rsidP="009C31CF">
            <w:pPr>
              <w:pStyle w:val="TAH"/>
              <w:rPr>
                <w:lang w:val="fr-FR"/>
              </w:rPr>
            </w:pPr>
            <w:r>
              <w:rPr>
                <w:lang w:val="fr-FR"/>
              </w:rPr>
              <w:t>T</w:t>
            </w:r>
            <w:r>
              <w:rPr>
                <w:vertAlign w:val="subscript"/>
                <w:lang w:val="fr-FR"/>
              </w:rPr>
              <w:t>evaluate,</w:t>
            </w:r>
            <w:r>
              <w:rPr>
                <w:rFonts w:cs="v4.2.0"/>
                <w:vertAlign w:val="subscript"/>
                <w:lang w:val="fr-FR"/>
              </w:rPr>
              <w:t xml:space="preserve"> EUTRAN</w:t>
            </w:r>
            <w:r>
              <w:rPr>
                <w:vertAlign w:val="subscript"/>
                <w:lang w:val="fr-FR"/>
              </w:rPr>
              <w:t>_Relax</w:t>
            </w:r>
            <w:r>
              <w:rPr>
                <w:rFonts w:cs="Arial"/>
                <w:lang w:val="fr-FR"/>
              </w:rPr>
              <w:t xml:space="preserve"> </w:t>
            </w:r>
            <w:r>
              <w:rPr>
                <w:lang w:val="fr-FR"/>
              </w:rPr>
              <w:t xml:space="preserve">[s] (number of DRX </w:t>
            </w:r>
            <w:r>
              <w:rPr>
                <w:rFonts w:cs="v4.2.0"/>
                <w:lang w:val="fr-FR"/>
              </w:rPr>
              <w:t xml:space="preserve">or </w:t>
            </w:r>
            <w:r>
              <w:rPr>
                <w:lang w:val="fr-FR"/>
              </w:rPr>
              <w:t>INACTIVE</w:t>
            </w:r>
            <w:r>
              <w:rPr>
                <w:rFonts w:cs="v4.2.0"/>
                <w:lang w:val="fr-FR"/>
              </w:rPr>
              <w:t xml:space="preserve"> eDRX</w:t>
            </w:r>
            <w:r>
              <w:rPr>
                <w:lang w:val="fr-FR"/>
              </w:rPr>
              <w:t xml:space="preserve"> cycles)</w:t>
            </w:r>
          </w:p>
        </w:tc>
      </w:tr>
      <w:tr w:rsidR="002279B0" w14:paraId="5DC491D2" w14:textId="77777777" w:rsidTr="009C31CF">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2D49BA3"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637F46"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169012"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A1F51C" w14:textId="77777777" w:rsidR="002279B0" w:rsidRDefault="002279B0" w:rsidP="009C31CF">
            <w:pPr>
              <w:spacing w:after="0"/>
              <w:rPr>
                <w:rFonts w:ascii="Arial" w:hAnsi="Arial"/>
                <w:b/>
                <w:sz w:val="18"/>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44DC4F" w14:textId="77777777" w:rsidR="002279B0" w:rsidRDefault="002279B0" w:rsidP="009C31CF">
            <w:pPr>
              <w:spacing w:after="0"/>
              <w:rPr>
                <w:rFonts w:ascii="Arial" w:hAnsi="Arial"/>
                <w:b/>
                <w:sz w:val="18"/>
                <w:lang w:val="fr-FR"/>
              </w:rPr>
            </w:pPr>
          </w:p>
        </w:tc>
      </w:tr>
      <w:tr w:rsidR="002279B0" w14:paraId="5D6D6DBA" w14:textId="77777777" w:rsidTr="009C31CF">
        <w:trPr>
          <w:cantSplit/>
          <w:jc w:val="center"/>
        </w:trPr>
        <w:tc>
          <w:tcPr>
            <w:tcW w:w="871" w:type="pct"/>
            <w:vMerge w:val="restart"/>
            <w:tcBorders>
              <w:top w:val="single" w:sz="4" w:space="0" w:color="auto"/>
              <w:left w:val="single" w:sz="4" w:space="0" w:color="auto"/>
              <w:bottom w:val="single" w:sz="4" w:space="0" w:color="auto"/>
              <w:right w:val="single" w:sz="4" w:space="0" w:color="auto"/>
            </w:tcBorders>
          </w:tcPr>
          <w:p w14:paraId="591B1E4C" w14:textId="201ED9C4" w:rsidR="002279B0" w:rsidRDefault="002279B0" w:rsidP="009C31CF">
            <w:pPr>
              <w:pStyle w:val="TAC"/>
              <w:rPr>
                <w:lang w:val="fr-FR"/>
              </w:rPr>
            </w:pPr>
            <w:r>
              <w:rPr>
                <w:lang w:val="fr-FR"/>
              </w:rPr>
              <w:t>20.48 ≤eDRX_IDLE cycle length ≤</w:t>
            </w:r>
            <w:r>
              <w:t>10485.76</w:t>
            </w:r>
          </w:p>
          <w:p w14:paraId="006630DD" w14:textId="77777777" w:rsidR="002279B0" w:rsidRDefault="002279B0" w:rsidP="009C31CF">
            <w:pPr>
              <w:pStyle w:val="TAC"/>
              <w:rPr>
                <w:lang w:val="fr-FR"/>
              </w:rPr>
            </w:pPr>
          </w:p>
        </w:tc>
        <w:tc>
          <w:tcPr>
            <w:tcW w:w="708" w:type="pct"/>
            <w:tcBorders>
              <w:top w:val="single" w:sz="4" w:space="0" w:color="auto"/>
              <w:left w:val="single" w:sz="4" w:space="0" w:color="auto"/>
              <w:bottom w:val="single" w:sz="4" w:space="0" w:color="auto"/>
              <w:right w:val="single" w:sz="4" w:space="0" w:color="auto"/>
            </w:tcBorders>
            <w:hideMark/>
          </w:tcPr>
          <w:p w14:paraId="6B6D4D4C" w14:textId="77777777" w:rsidR="002279B0" w:rsidRDefault="002279B0" w:rsidP="009C31CF">
            <w:pPr>
              <w:pStyle w:val="TAC"/>
              <w:rPr>
                <w:lang w:val="fr-FR"/>
              </w:rPr>
            </w:pPr>
            <w:r>
              <w:rPr>
                <w:lang w:val="fr-FR"/>
              </w:rPr>
              <w:t>0.32</w:t>
            </w:r>
          </w:p>
        </w:tc>
        <w:tc>
          <w:tcPr>
            <w:tcW w:w="1084" w:type="pct"/>
            <w:tcBorders>
              <w:top w:val="single" w:sz="4" w:space="0" w:color="auto"/>
              <w:left w:val="single" w:sz="4" w:space="0" w:color="auto"/>
              <w:bottom w:val="single" w:sz="4" w:space="0" w:color="auto"/>
              <w:right w:val="single" w:sz="4" w:space="0" w:color="auto"/>
            </w:tcBorders>
            <w:hideMark/>
          </w:tcPr>
          <w:p w14:paraId="5B3B5398" w14:textId="77777777" w:rsidR="002279B0" w:rsidRDefault="002279B0" w:rsidP="009C31CF">
            <w:pPr>
              <w:pStyle w:val="TAC"/>
              <w:rPr>
                <w:lang w:val="fr-FR"/>
              </w:rPr>
            </w:pPr>
            <w:r>
              <w:rPr>
                <w:lang w:val="fr-FR"/>
              </w:rPr>
              <w:t xml:space="preserve">11.52 x </w:t>
            </w:r>
            <w:r>
              <w:rPr>
                <w:rFonts w:cs="Arial"/>
                <w:lang w:val="fr-FR"/>
              </w:rPr>
              <w:t>M2</w:t>
            </w:r>
            <w:r>
              <w:rPr>
                <w:lang w:val="fr-FR"/>
              </w:rPr>
              <w:t xml:space="preserve"> x K1</w:t>
            </w:r>
            <w:r>
              <w:rPr>
                <w:rFonts w:cs="Arial"/>
                <w:lang w:val="fr-FR"/>
              </w:rPr>
              <w:t xml:space="preserve"> </w:t>
            </w:r>
            <w:r>
              <w:rPr>
                <w:lang w:val="fr-FR"/>
              </w:rPr>
              <w:t xml:space="preserve">(36 x </w:t>
            </w:r>
            <w:r>
              <w:rPr>
                <w:rFonts w:cs="Arial"/>
                <w:lang w:val="fr-FR"/>
              </w:rPr>
              <w:t>M2</w:t>
            </w:r>
            <w:r>
              <w:rPr>
                <w:lang w:val="fr-FR"/>
              </w:rPr>
              <w:t xml:space="preserve"> x K1)</w:t>
            </w:r>
          </w:p>
        </w:tc>
        <w:tc>
          <w:tcPr>
            <w:tcW w:w="1174" w:type="pct"/>
            <w:tcBorders>
              <w:top w:val="single" w:sz="4" w:space="0" w:color="auto"/>
              <w:left w:val="single" w:sz="4" w:space="0" w:color="auto"/>
              <w:bottom w:val="single" w:sz="4" w:space="0" w:color="auto"/>
              <w:right w:val="single" w:sz="4" w:space="0" w:color="auto"/>
            </w:tcBorders>
            <w:hideMark/>
          </w:tcPr>
          <w:p w14:paraId="0E02E788" w14:textId="77777777" w:rsidR="002279B0" w:rsidRDefault="002279B0" w:rsidP="009C31CF">
            <w:pPr>
              <w:pStyle w:val="TAC"/>
              <w:rPr>
                <w:lang w:val="fr-FR"/>
              </w:rPr>
            </w:pPr>
            <w:r>
              <w:rPr>
                <w:lang w:val="fr-FR"/>
              </w:rPr>
              <w:t xml:space="preserve">1.28 x </w:t>
            </w:r>
            <w:r>
              <w:rPr>
                <w:rFonts w:cs="Arial"/>
                <w:lang w:val="fr-FR"/>
              </w:rPr>
              <w:t>M2</w:t>
            </w:r>
            <w:r>
              <w:rPr>
                <w:lang w:val="fr-FR"/>
              </w:rPr>
              <w:t xml:space="preserve"> x K1</w:t>
            </w:r>
            <w:r>
              <w:rPr>
                <w:rFonts w:cs="Arial"/>
                <w:lang w:val="fr-FR"/>
              </w:rPr>
              <w:t xml:space="preserve"> </w:t>
            </w:r>
            <w:r>
              <w:rPr>
                <w:lang w:val="fr-FR"/>
              </w:rPr>
              <w:t xml:space="preserve">(4 x </w:t>
            </w:r>
            <w:r>
              <w:rPr>
                <w:rFonts w:cs="Arial"/>
                <w:lang w:val="fr-FR"/>
              </w:rPr>
              <w:t>M2</w:t>
            </w:r>
            <w:r>
              <w:rPr>
                <w:lang w:val="fr-FR"/>
              </w:rPr>
              <w:t xml:space="preserve"> x K1)</w:t>
            </w:r>
          </w:p>
        </w:tc>
        <w:tc>
          <w:tcPr>
            <w:tcW w:w="1164" w:type="pct"/>
            <w:tcBorders>
              <w:top w:val="single" w:sz="4" w:space="0" w:color="auto"/>
              <w:left w:val="single" w:sz="4" w:space="0" w:color="auto"/>
              <w:bottom w:val="single" w:sz="4" w:space="0" w:color="auto"/>
              <w:right w:val="single" w:sz="4" w:space="0" w:color="auto"/>
            </w:tcBorders>
            <w:hideMark/>
          </w:tcPr>
          <w:p w14:paraId="207902CE" w14:textId="77777777" w:rsidR="002279B0" w:rsidRDefault="002279B0" w:rsidP="009C31CF">
            <w:pPr>
              <w:pStyle w:val="TAC"/>
              <w:rPr>
                <w:lang w:val="fr-FR"/>
              </w:rPr>
            </w:pPr>
            <w:r>
              <w:rPr>
                <w:lang w:val="fr-FR"/>
              </w:rPr>
              <w:t xml:space="preserve">5.12 x </w:t>
            </w:r>
            <w:r>
              <w:rPr>
                <w:rFonts w:cs="Arial"/>
                <w:lang w:val="fr-FR"/>
              </w:rPr>
              <w:t>M2</w:t>
            </w:r>
            <w:r>
              <w:rPr>
                <w:lang w:val="fr-FR"/>
              </w:rPr>
              <w:t xml:space="preserve"> x K1 (16 x </w:t>
            </w:r>
            <w:r>
              <w:rPr>
                <w:rFonts w:cs="Arial"/>
                <w:lang w:val="fr-FR"/>
              </w:rPr>
              <w:t>M2</w:t>
            </w:r>
            <w:r>
              <w:rPr>
                <w:lang w:val="fr-FR"/>
              </w:rPr>
              <w:t xml:space="preserve"> x K1)</w:t>
            </w:r>
          </w:p>
        </w:tc>
      </w:tr>
      <w:tr w:rsidR="002279B0" w14:paraId="6F6207FC"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17710E"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05902ED" w14:textId="77777777" w:rsidR="002279B0" w:rsidRDefault="002279B0" w:rsidP="009C31CF">
            <w:pPr>
              <w:pStyle w:val="TAC"/>
              <w:rPr>
                <w:lang w:val="fr-FR"/>
              </w:rPr>
            </w:pPr>
            <w:r>
              <w:rPr>
                <w:lang w:val="fr-FR"/>
              </w:rPr>
              <w:t>0.64</w:t>
            </w:r>
          </w:p>
        </w:tc>
        <w:tc>
          <w:tcPr>
            <w:tcW w:w="1084" w:type="pct"/>
            <w:tcBorders>
              <w:top w:val="single" w:sz="4" w:space="0" w:color="auto"/>
              <w:left w:val="single" w:sz="4" w:space="0" w:color="auto"/>
              <w:bottom w:val="single" w:sz="4" w:space="0" w:color="auto"/>
              <w:right w:val="single" w:sz="4" w:space="0" w:color="auto"/>
            </w:tcBorders>
            <w:hideMark/>
          </w:tcPr>
          <w:p w14:paraId="71D1F398" w14:textId="77777777" w:rsidR="002279B0" w:rsidRDefault="002279B0" w:rsidP="009C31CF">
            <w:pPr>
              <w:pStyle w:val="TAC"/>
              <w:rPr>
                <w:lang w:val="fr-FR"/>
              </w:rPr>
            </w:pPr>
            <w:r>
              <w:rPr>
                <w:lang w:val="fr-FR"/>
              </w:rPr>
              <w:t>17.92 x K1 (28 x K1)</w:t>
            </w:r>
          </w:p>
        </w:tc>
        <w:tc>
          <w:tcPr>
            <w:tcW w:w="1174" w:type="pct"/>
            <w:tcBorders>
              <w:top w:val="single" w:sz="4" w:space="0" w:color="auto"/>
              <w:left w:val="single" w:sz="4" w:space="0" w:color="auto"/>
              <w:bottom w:val="single" w:sz="4" w:space="0" w:color="auto"/>
              <w:right w:val="single" w:sz="4" w:space="0" w:color="auto"/>
            </w:tcBorders>
            <w:hideMark/>
          </w:tcPr>
          <w:p w14:paraId="1E7B0296" w14:textId="77777777" w:rsidR="002279B0" w:rsidRDefault="002279B0" w:rsidP="009C31CF">
            <w:pPr>
              <w:pStyle w:val="TAC"/>
              <w:rPr>
                <w:lang w:val="fr-FR"/>
              </w:rPr>
            </w:pPr>
            <w:r>
              <w:rPr>
                <w:lang w:val="fr-FR"/>
              </w:rPr>
              <w:t>1.28 x K1 (2 x K1)</w:t>
            </w:r>
          </w:p>
        </w:tc>
        <w:tc>
          <w:tcPr>
            <w:tcW w:w="1164" w:type="pct"/>
            <w:tcBorders>
              <w:top w:val="single" w:sz="4" w:space="0" w:color="auto"/>
              <w:left w:val="single" w:sz="4" w:space="0" w:color="auto"/>
              <w:bottom w:val="single" w:sz="4" w:space="0" w:color="auto"/>
              <w:right w:val="single" w:sz="4" w:space="0" w:color="auto"/>
            </w:tcBorders>
            <w:hideMark/>
          </w:tcPr>
          <w:p w14:paraId="701EF9CC" w14:textId="77777777" w:rsidR="002279B0" w:rsidRDefault="002279B0" w:rsidP="009C31CF">
            <w:pPr>
              <w:pStyle w:val="TAC"/>
              <w:rPr>
                <w:lang w:val="fr-FR"/>
              </w:rPr>
            </w:pPr>
            <w:r>
              <w:rPr>
                <w:lang w:val="fr-FR"/>
              </w:rPr>
              <w:t>5.12 x K1 (8 x K1)</w:t>
            </w:r>
          </w:p>
        </w:tc>
      </w:tr>
      <w:tr w:rsidR="002279B0" w14:paraId="194537B1"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D93893"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0E5C13C8" w14:textId="77777777" w:rsidR="002279B0" w:rsidRDefault="002279B0" w:rsidP="009C31CF">
            <w:pPr>
              <w:pStyle w:val="TAC"/>
              <w:rPr>
                <w:lang w:val="fr-FR"/>
              </w:rPr>
            </w:pPr>
            <w:r>
              <w:rPr>
                <w:lang w:val="fr-FR"/>
              </w:rPr>
              <w:t>1.28</w:t>
            </w:r>
          </w:p>
        </w:tc>
        <w:tc>
          <w:tcPr>
            <w:tcW w:w="1084" w:type="pct"/>
            <w:tcBorders>
              <w:top w:val="single" w:sz="4" w:space="0" w:color="auto"/>
              <w:left w:val="single" w:sz="4" w:space="0" w:color="auto"/>
              <w:bottom w:val="single" w:sz="4" w:space="0" w:color="auto"/>
              <w:right w:val="single" w:sz="4" w:space="0" w:color="auto"/>
            </w:tcBorders>
            <w:hideMark/>
          </w:tcPr>
          <w:p w14:paraId="7D6F91DB" w14:textId="77777777" w:rsidR="002279B0" w:rsidRDefault="002279B0" w:rsidP="009C31CF">
            <w:pPr>
              <w:pStyle w:val="TAC"/>
              <w:rPr>
                <w:lang w:val="fr-FR"/>
              </w:rPr>
            </w:pPr>
            <w:r>
              <w:rPr>
                <w:lang w:val="fr-FR"/>
              </w:rPr>
              <w:t>32 x K1 (25 x K1)</w:t>
            </w:r>
          </w:p>
        </w:tc>
        <w:tc>
          <w:tcPr>
            <w:tcW w:w="1174" w:type="pct"/>
            <w:tcBorders>
              <w:top w:val="single" w:sz="4" w:space="0" w:color="auto"/>
              <w:left w:val="single" w:sz="4" w:space="0" w:color="auto"/>
              <w:bottom w:val="single" w:sz="4" w:space="0" w:color="auto"/>
              <w:right w:val="single" w:sz="4" w:space="0" w:color="auto"/>
            </w:tcBorders>
            <w:hideMark/>
          </w:tcPr>
          <w:p w14:paraId="3C3B7339" w14:textId="77777777" w:rsidR="002279B0" w:rsidRDefault="002279B0" w:rsidP="009C31CF">
            <w:pPr>
              <w:pStyle w:val="TAC"/>
              <w:rPr>
                <w:lang w:val="fr-FR"/>
              </w:rPr>
            </w:pPr>
            <w:r>
              <w:rPr>
                <w:lang w:val="fr-FR"/>
              </w:rPr>
              <w:t>1.28 x K1 (1 x K1)</w:t>
            </w:r>
          </w:p>
        </w:tc>
        <w:tc>
          <w:tcPr>
            <w:tcW w:w="1164" w:type="pct"/>
            <w:tcBorders>
              <w:top w:val="single" w:sz="4" w:space="0" w:color="auto"/>
              <w:left w:val="single" w:sz="4" w:space="0" w:color="auto"/>
              <w:bottom w:val="single" w:sz="4" w:space="0" w:color="auto"/>
              <w:right w:val="single" w:sz="4" w:space="0" w:color="auto"/>
            </w:tcBorders>
            <w:hideMark/>
          </w:tcPr>
          <w:p w14:paraId="4FC02481" w14:textId="77777777" w:rsidR="002279B0" w:rsidRDefault="002279B0" w:rsidP="009C31CF">
            <w:pPr>
              <w:pStyle w:val="TAC"/>
              <w:rPr>
                <w:lang w:val="fr-FR"/>
              </w:rPr>
            </w:pPr>
            <w:r>
              <w:rPr>
                <w:lang w:val="fr-FR"/>
              </w:rPr>
              <w:t>6.4 x K1 (5 x K1)</w:t>
            </w:r>
          </w:p>
        </w:tc>
      </w:tr>
      <w:tr w:rsidR="002279B0" w14:paraId="5462751E"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763814"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5520246" w14:textId="77777777" w:rsidR="002279B0" w:rsidRDefault="002279B0" w:rsidP="009C31CF">
            <w:pPr>
              <w:pStyle w:val="TAC"/>
              <w:rPr>
                <w:lang w:val="fr-FR"/>
              </w:rPr>
            </w:pPr>
            <w:r>
              <w:rPr>
                <w:lang w:val="fr-FR"/>
              </w:rPr>
              <w:t>2.56</w:t>
            </w:r>
          </w:p>
        </w:tc>
        <w:tc>
          <w:tcPr>
            <w:tcW w:w="1084" w:type="pct"/>
            <w:tcBorders>
              <w:top w:val="single" w:sz="4" w:space="0" w:color="auto"/>
              <w:left w:val="single" w:sz="4" w:space="0" w:color="auto"/>
              <w:bottom w:val="single" w:sz="4" w:space="0" w:color="auto"/>
              <w:right w:val="single" w:sz="4" w:space="0" w:color="auto"/>
            </w:tcBorders>
            <w:hideMark/>
          </w:tcPr>
          <w:p w14:paraId="762E1B4E" w14:textId="77777777" w:rsidR="002279B0" w:rsidRDefault="002279B0" w:rsidP="009C31CF">
            <w:pPr>
              <w:pStyle w:val="TAC"/>
              <w:rPr>
                <w:lang w:val="fr-FR"/>
              </w:rPr>
            </w:pPr>
            <w:r>
              <w:rPr>
                <w:lang w:val="fr-FR"/>
              </w:rPr>
              <w:t>58.88 x K1 (23 x K1)</w:t>
            </w:r>
          </w:p>
        </w:tc>
        <w:tc>
          <w:tcPr>
            <w:tcW w:w="1174" w:type="pct"/>
            <w:tcBorders>
              <w:top w:val="single" w:sz="4" w:space="0" w:color="auto"/>
              <w:left w:val="single" w:sz="4" w:space="0" w:color="auto"/>
              <w:bottom w:val="single" w:sz="4" w:space="0" w:color="auto"/>
              <w:right w:val="single" w:sz="4" w:space="0" w:color="auto"/>
            </w:tcBorders>
            <w:hideMark/>
          </w:tcPr>
          <w:p w14:paraId="61DA8468" w14:textId="77777777" w:rsidR="002279B0" w:rsidRDefault="002279B0" w:rsidP="009C31CF">
            <w:pPr>
              <w:pStyle w:val="TAC"/>
              <w:rPr>
                <w:lang w:val="fr-FR"/>
              </w:rPr>
            </w:pPr>
            <w:r>
              <w:rPr>
                <w:lang w:val="fr-FR"/>
              </w:rPr>
              <w:t>2.56 x K1 (1 x K1)</w:t>
            </w:r>
          </w:p>
        </w:tc>
        <w:tc>
          <w:tcPr>
            <w:tcW w:w="1164" w:type="pct"/>
            <w:tcBorders>
              <w:top w:val="single" w:sz="4" w:space="0" w:color="auto"/>
              <w:left w:val="single" w:sz="4" w:space="0" w:color="auto"/>
              <w:bottom w:val="single" w:sz="4" w:space="0" w:color="auto"/>
              <w:right w:val="single" w:sz="4" w:space="0" w:color="auto"/>
            </w:tcBorders>
            <w:hideMark/>
          </w:tcPr>
          <w:p w14:paraId="17167A67" w14:textId="77777777" w:rsidR="002279B0" w:rsidRDefault="002279B0" w:rsidP="009C31CF">
            <w:pPr>
              <w:pStyle w:val="TAC"/>
              <w:rPr>
                <w:lang w:val="fr-FR"/>
              </w:rPr>
            </w:pPr>
            <w:r>
              <w:rPr>
                <w:lang w:val="fr-FR"/>
              </w:rPr>
              <w:t>7.68 x K1 (3 x K1)</w:t>
            </w:r>
          </w:p>
        </w:tc>
      </w:tr>
      <w:tr w:rsidR="002279B0" w14:paraId="10A1C313"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33E679"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421DA359" w14:textId="77777777" w:rsidR="002279B0" w:rsidRDefault="002279B0" w:rsidP="009C31CF">
            <w:pPr>
              <w:pStyle w:val="TAC"/>
              <w:rPr>
                <w:lang w:val="fr-FR"/>
              </w:rPr>
            </w:pPr>
            <w:r>
              <w:rPr>
                <w:lang w:val="fr-FR"/>
              </w:rPr>
              <w:t>5.12</w:t>
            </w:r>
          </w:p>
        </w:tc>
        <w:tc>
          <w:tcPr>
            <w:tcW w:w="1084" w:type="pct"/>
            <w:tcBorders>
              <w:top w:val="single" w:sz="4" w:space="0" w:color="auto"/>
              <w:left w:val="single" w:sz="4" w:space="0" w:color="auto"/>
              <w:bottom w:val="single" w:sz="4" w:space="0" w:color="auto"/>
              <w:right w:val="single" w:sz="4" w:space="0" w:color="auto"/>
            </w:tcBorders>
            <w:hideMark/>
          </w:tcPr>
          <w:p w14:paraId="06105CAF" w14:textId="77777777" w:rsidR="002279B0" w:rsidRDefault="002279B0" w:rsidP="009C31CF">
            <w:pPr>
              <w:pStyle w:val="TAC"/>
              <w:rPr>
                <w:lang w:val="fr-FR"/>
              </w:rPr>
            </w:pPr>
            <w:r>
              <w:rPr>
                <w:lang w:val="fr-FR"/>
              </w:rPr>
              <w:t>117.76 x K1 (23 x K1)</w:t>
            </w:r>
          </w:p>
        </w:tc>
        <w:tc>
          <w:tcPr>
            <w:tcW w:w="1174" w:type="pct"/>
            <w:tcBorders>
              <w:top w:val="single" w:sz="4" w:space="0" w:color="auto"/>
              <w:left w:val="single" w:sz="4" w:space="0" w:color="auto"/>
              <w:bottom w:val="single" w:sz="4" w:space="0" w:color="auto"/>
              <w:right w:val="single" w:sz="4" w:space="0" w:color="auto"/>
            </w:tcBorders>
            <w:hideMark/>
          </w:tcPr>
          <w:p w14:paraId="3CC066C3" w14:textId="77777777" w:rsidR="002279B0" w:rsidRDefault="002279B0" w:rsidP="009C31CF">
            <w:pPr>
              <w:pStyle w:val="TAC"/>
              <w:rPr>
                <w:lang w:val="fr-FR"/>
              </w:rPr>
            </w:pPr>
            <w:r>
              <w:rPr>
                <w:lang w:val="fr-FR"/>
              </w:rPr>
              <w:t>5.12 x K1 (1 x K1)</w:t>
            </w:r>
          </w:p>
        </w:tc>
        <w:tc>
          <w:tcPr>
            <w:tcW w:w="1164" w:type="pct"/>
            <w:tcBorders>
              <w:top w:val="single" w:sz="4" w:space="0" w:color="auto"/>
              <w:left w:val="single" w:sz="4" w:space="0" w:color="auto"/>
              <w:bottom w:val="single" w:sz="4" w:space="0" w:color="auto"/>
              <w:right w:val="single" w:sz="4" w:space="0" w:color="auto"/>
            </w:tcBorders>
            <w:hideMark/>
          </w:tcPr>
          <w:p w14:paraId="3C3321BA" w14:textId="77777777" w:rsidR="002279B0" w:rsidRDefault="002279B0" w:rsidP="009C31CF">
            <w:pPr>
              <w:pStyle w:val="TAC"/>
              <w:rPr>
                <w:lang w:val="fr-FR"/>
              </w:rPr>
            </w:pPr>
            <w:r>
              <w:rPr>
                <w:lang w:val="fr-FR"/>
              </w:rPr>
              <w:t>15.36 x K1 (3 x K1)</w:t>
            </w:r>
          </w:p>
        </w:tc>
      </w:tr>
      <w:tr w:rsidR="002279B0" w14:paraId="611302AD" w14:textId="77777777" w:rsidTr="009C31CF">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C575F6" w14:textId="77777777" w:rsidR="002279B0" w:rsidRDefault="002279B0" w:rsidP="009C31CF">
            <w:pPr>
              <w:spacing w:after="0"/>
              <w:rPr>
                <w:rFonts w:ascii="Arial" w:hAnsi="Arial"/>
                <w:sz w:val="18"/>
                <w:lang w:val="fr-FR"/>
              </w:rPr>
            </w:pPr>
          </w:p>
        </w:tc>
        <w:tc>
          <w:tcPr>
            <w:tcW w:w="708" w:type="pct"/>
            <w:tcBorders>
              <w:top w:val="single" w:sz="4" w:space="0" w:color="auto"/>
              <w:left w:val="single" w:sz="4" w:space="0" w:color="auto"/>
              <w:bottom w:val="single" w:sz="4" w:space="0" w:color="auto"/>
              <w:right w:val="single" w:sz="4" w:space="0" w:color="auto"/>
            </w:tcBorders>
            <w:hideMark/>
          </w:tcPr>
          <w:p w14:paraId="3A4B31D7" w14:textId="77777777" w:rsidR="002279B0" w:rsidRDefault="002279B0" w:rsidP="009C31CF">
            <w:pPr>
              <w:pStyle w:val="TAC"/>
              <w:rPr>
                <w:lang w:val="fr-FR"/>
              </w:rPr>
            </w:pPr>
            <w:r>
              <w:rPr>
                <w:lang w:val="fr-FR"/>
              </w:rPr>
              <w:t>10.24</w:t>
            </w:r>
          </w:p>
        </w:tc>
        <w:tc>
          <w:tcPr>
            <w:tcW w:w="1084" w:type="pct"/>
            <w:tcBorders>
              <w:top w:val="single" w:sz="4" w:space="0" w:color="auto"/>
              <w:left w:val="single" w:sz="4" w:space="0" w:color="auto"/>
              <w:bottom w:val="single" w:sz="4" w:space="0" w:color="auto"/>
              <w:right w:val="single" w:sz="4" w:space="0" w:color="auto"/>
            </w:tcBorders>
            <w:hideMark/>
          </w:tcPr>
          <w:p w14:paraId="71C3C5EA" w14:textId="77777777" w:rsidR="002279B0" w:rsidRDefault="002279B0" w:rsidP="009C31CF">
            <w:pPr>
              <w:pStyle w:val="TAC"/>
              <w:rPr>
                <w:lang w:val="fr-FR"/>
              </w:rPr>
            </w:pPr>
            <w:r>
              <w:rPr>
                <w:lang w:val="fr-FR"/>
              </w:rPr>
              <w:t>235.52 x K1 (23 x K1)</w:t>
            </w:r>
          </w:p>
        </w:tc>
        <w:tc>
          <w:tcPr>
            <w:tcW w:w="1174" w:type="pct"/>
            <w:tcBorders>
              <w:top w:val="single" w:sz="4" w:space="0" w:color="auto"/>
              <w:left w:val="single" w:sz="4" w:space="0" w:color="auto"/>
              <w:bottom w:val="single" w:sz="4" w:space="0" w:color="auto"/>
              <w:right w:val="single" w:sz="4" w:space="0" w:color="auto"/>
            </w:tcBorders>
            <w:hideMark/>
          </w:tcPr>
          <w:p w14:paraId="7E8CA6C7" w14:textId="77777777" w:rsidR="002279B0" w:rsidRDefault="002279B0" w:rsidP="009C31CF">
            <w:pPr>
              <w:pStyle w:val="TAC"/>
              <w:rPr>
                <w:lang w:val="fr-FR"/>
              </w:rPr>
            </w:pPr>
            <w:r>
              <w:rPr>
                <w:lang w:val="fr-FR"/>
              </w:rPr>
              <w:t>10.24 x K1 (1 x K1)</w:t>
            </w:r>
          </w:p>
        </w:tc>
        <w:tc>
          <w:tcPr>
            <w:tcW w:w="1164" w:type="pct"/>
            <w:tcBorders>
              <w:top w:val="single" w:sz="4" w:space="0" w:color="auto"/>
              <w:left w:val="single" w:sz="4" w:space="0" w:color="auto"/>
              <w:bottom w:val="single" w:sz="4" w:space="0" w:color="auto"/>
              <w:right w:val="single" w:sz="4" w:space="0" w:color="auto"/>
            </w:tcBorders>
            <w:hideMark/>
          </w:tcPr>
          <w:p w14:paraId="74E71B66" w14:textId="77777777" w:rsidR="002279B0" w:rsidRDefault="002279B0" w:rsidP="009C31CF">
            <w:pPr>
              <w:pStyle w:val="TAC"/>
              <w:rPr>
                <w:lang w:val="fr-FR"/>
              </w:rPr>
            </w:pPr>
            <w:r>
              <w:rPr>
                <w:lang w:val="fr-FR"/>
              </w:rPr>
              <w:t>30.72 x K1 (3 x K1)</w:t>
            </w:r>
          </w:p>
        </w:tc>
      </w:tr>
      <w:tr w:rsidR="002279B0" w14:paraId="75527461" w14:textId="77777777" w:rsidTr="009C31CF">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15A92F8" w14:textId="04AC0C95" w:rsidR="002279B0" w:rsidRDefault="002279B0" w:rsidP="002279B0">
            <w:pPr>
              <w:pStyle w:val="TAN"/>
              <w:rPr>
                <w:snapToGrid w:val="0"/>
                <w:lang w:val="fr-FR"/>
              </w:rPr>
            </w:pPr>
            <w:r>
              <w:rPr>
                <w:snapToGrid w:val="0"/>
                <w:lang w:val="fr-FR"/>
              </w:rPr>
              <w:t>Note 1: M2 = 1.5 if SMTC periodicity</w:t>
            </w:r>
            <w:r>
              <w:rPr>
                <w:lang w:val="fr-FR"/>
              </w:rPr>
              <w:t xml:space="preserve"> </w:t>
            </w:r>
            <w:r>
              <w:rPr>
                <w:snapToGrid w:val="0"/>
                <w:lang w:val="fr-FR"/>
              </w:rPr>
              <w:t>of measured intra-frequency cell &gt; 20 ms; otherwise M2=1.</w:t>
            </w:r>
          </w:p>
          <w:p w14:paraId="7AC5120D" w14:textId="77777777" w:rsidR="002279B0" w:rsidRDefault="002279B0" w:rsidP="002279B0">
            <w:pPr>
              <w:pStyle w:val="TAN"/>
              <w:rPr>
                <w:snapToGrid w:val="0"/>
                <w:lang w:val="fr-FR"/>
              </w:rPr>
            </w:pPr>
            <w:r>
              <w:rPr>
                <w:snapToGrid w:val="0"/>
                <w:lang w:val="fr-FR"/>
              </w:rPr>
              <w:t xml:space="preserve">Note 2: K1 = 3 is the measurement relaxation factor applicable for UE fulfilling the </w:t>
            </w:r>
            <w:r>
              <w:rPr>
                <w:i/>
                <w:iCs/>
                <w:lang w:val="fr-FR"/>
              </w:rPr>
              <w:t xml:space="preserve">lowMobilityEvaluation </w:t>
            </w:r>
            <w:r>
              <w:rPr>
                <w:lang w:val="fr-FR"/>
              </w:rPr>
              <w:t>[2]</w:t>
            </w:r>
            <w:r>
              <w:rPr>
                <w:snapToGrid w:val="0"/>
                <w:lang w:val="fr-FR"/>
              </w:rPr>
              <w:t xml:space="preserve"> criterion</w:t>
            </w:r>
            <w:r>
              <w:rPr>
                <w:lang w:val="fr-FR"/>
              </w:rPr>
              <w:t xml:space="preserve"> or </w:t>
            </w:r>
            <w:r>
              <w:rPr>
                <w:snapToGrid w:val="0"/>
                <w:lang w:val="fr-FR"/>
              </w:rPr>
              <w:t xml:space="preserve">fulfilling the </w:t>
            </w:r>
            <w:r>
              <w:rPr>
                <w:i/>
                <w:iCs/>
                <w:lang w:val="fr-FR"/>
              </w:rPr>
              <w:t xml:space="preserve">cellEdgeEvaluation </w:t>
            </w:r>
            <w:r>
              <w:rPr>
                <w:lang w:val="fr-FR"/>
              </w:rPr>
              <w:t>[2]</w:t>
            </w:r>
            <w:r>
              <w:rPr>
                <w:snapToGrid w:val="0"/>
                <w:lang w:val="fr-FR"/>
              </w:rPr>
              <w:t xml:space="preserve"> criterion</w:t>
            </w:r>
            <w:r>
              <w:rPr>
                <w:lang w:val="fr-FR"/>
              </w:rPr>
              <w:t>.</w:t>
            </w:r>
          </w:p>
        </w:tc>
      </w:tr>
    </w:tbl>
    <w:p w14:paraId="7747B096" w14:textId="77777777" w:rsidR="002279B0" w:rsidRDefault="002279B0" w:rsidP="002279B0">
      <w:pPr>
        <w:rPr>
          <w:rFonts w:eastAsia="SimSun"/>
          <w:noProof/>
          <w:highlight w:val="yellow"/>
          <w:lang w:eastAsia="zh-CN"/>
        </w:rPr>
      </w:pP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t>,</w:t>
      </w:r>
      <w:r w:rsidR="00C355D7" w:rsidRPr="0066798D">
        <w:t xml:space="preserve"> </w:t>
      </w:r>
      <w:r w:rsidR="00C355D7">
        <w:t>or</w:t>
      </w:r>
      <w:r w:rsidR="00C355D7" w:rsidRPr="0066798D">
        <w:t xml:space="preserve"> </w:t>
      </w:r>
      <w:r w:rsidR="00C355D7">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t>,</w:t>
      </w:r>
      <w:r w:rsidR="005A47D9" w:rsidRPr="00CF3A33">
        <w:t xml:space="preserve"> </w:t>
      </w:r>
      <w:r w:rsidR="005A47D9">
        <w:t>or</w:t>
      </w:r>
      <w:r w:rsidR="005A47D9" w:rsidRPr="00CF3A33">
        <w:t xml:space="preserve"> </w:t>
      </w:r>
      <w:r w:rsidR="005A47D9">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498157EB" w:rsidR="007C37DF" w:rsidRPr="00C972E7" w:rsidRDefault="007C37DF" w:rsidP="007C37DF">
      <w:pPr>
        <w:rPr>
          <w:rFonts w:cs="v4.2.0"/>
        </w:rPr>
      </w:pPr>
      <w:r w:rsidRPr="00C972E7">
        <w:t xml:space="preserve">The requirements in clause </w:t>
      </w:r>
      <w:r w:rsidRPr="00C972E7">
        <w:rPr>
          <w:lang w:val="en-US"/>
        </w:rPr>
        <w:t>4.2</w:t>
      </w:r>
      <w:r w:rsidR="00662073">
        <w:rPr>
          <w:lang w:val="en-US"/>
        </w:rPr>
        <w:t>B</w:t>
      </w:r>
      <w:r w:rsidRPr="00C972E7">
        <w:rPr>
          <w:lang w:val="en-US"/>
        </w:rPr>
        <w:t>.2.3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1321CF">
        <w:rPr>
          <w:lang w:val="en-US"/>
        </w:rPr>
        <w:t>B</w:t>
      </w:r>
      <w:r w:rsidRPr="00C972E7">
        <w:rPr>
          <w:lang w:val="en-US"/>
        </w:rPr>
        <w:t>.2.3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74136E">
            <w:pPr>
              <w:pStyle w:val="TAN"/>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19387AA7" w:rsidR="007C37DF" w:rsidRPr="00C972E7" w:rsidRDefault="007C37DF" w:rsidP="007C37DF">
      <w:pPr>
        <w:rPr>
          <w:rFonts w:cs="v4.2.0"/>
        </w:rPr>
      </w:pPr>
      <w:r w:rsidRPr="00C972E7">
        <w:t xml:space="preserve">The requirements in clause </w:t>
      </w:r>
      <w:r w:rsidRPr="00C972E7">
        <w:rPr>
          <w:lang w:val="en-US"/>
        </w:rPr>
        <w:t>4.2</w:t>
      </w:r>
      <w:r w:rsidR="002134A1">
        <w:rPr>
          <w:lang w:val="en-US"/>
        </w:rPr>
        <w:t>B</w:t>
      </w:r>
      <w:r w:rsidRPr="00C972E7">
        <w:rPr>
          <w:lang w:val="en-US"/>
        </w:rPr>
        <w:t>.2.4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w:t>
      </w:r>
      <w:r w:rsidR="002134A1">
        <w:rPr>
          <w:lang w:val="en-US"/>
        </w:rPr>
        <w:t>B</w:t>
      </w:r>
      <w:r w:rsidRPr="00C972E7">
        <w:rPr>
          <w:lang w:val="en-US"/>
        </w:rPr>
        <w:t>.2.4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16D31EE2" w:rsidR="00FC747B" w:rsidRPr="008C6DE4" w:rsidRDefault="009B1635" w:rsidP="00FC747B">
      <w:r>
        <w:t>The requirements in sub-clause 5.1.2.7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t>5.1B.2.9</w:t>
      </w:r>
      <w:r>
        <w:tab/>
        <w:t>Measurements of intra-frequency NR cells for UE configured with relaxed measurement criterion</w:t>
      </w:r>
    </w:p>
    <w:p w14:paraId="10CDC779" w14:textId="62F14B47" w:rsidR="00FC747B" w:rsidRDefault="00FC747B" w:rsidP="00FC747B">
      <w:r>
        <w:t>The requirements in clause 4.2B.2.9 apply for UE configured with relaxed measurement criterion</w:t>
      </w:r>
      <w:r w:rsidR="003C291B" w:rsidRPr="00C63795">
        <w:t xml:space="preserve"> except when UE is configured with eDRX_IDLE cycle greater than 10.24 s and UE</w:t>
      </w:r>
      <w:bookmarkStart w:id="73" w:name="_Hlk160143838"/>
      <w:r w:rsidR="003C291B" w:rsidRPr="00C63795">
        <w:rPr>
          <w:lang w:val="en-US"/>
        </w:rPr>
        <w:t xml:space="preserve"> has fulfilled stationary criterion</w:t>
      </w:r>
      <w:bookmarkEnd w:id="73"/>
      <w:r w:rsidR="003C291B" w:rsidRPr="00C63795">
        <w:rPr>
          <w:rFonts w:hint="eastAsia"/>
        </w:rPr>
        <w:t xml:space="preserve"> </w:t>
      </w:r>
      <w:r w:rsidR="003C291B" w:rsidRPr="00C63795">
        <w:t xml:space="preserve">or </w:t>
      </w:r>
      <w:r w:rsidR="003C291B" w:rsidRPr="00C63795">
        <w:rPr>
          <w:lang w:val="en-US"/>
        </w:rPr>
        <w:t>low mobility criterion</w:t>
      </w:r>
      <w:r w:rsidR="003C291B" w:rsidRPr="00C63795">
        <w:rPr>
          <w:rFonts w:hint="eastAsia"/>
        </w:rPr>
        <w:t xml:space="preserve"> </w:t>
      </w:r>
      <w:r w:rsidR="003C291B" w:rsidRPr="00C63795">
        <w:t xml:space="preserve">or </w:t>
      </w:r>
      <w:r w:rsidR="003C291B" w:rsidRPr="00C63795">
        <w:rPr>
          <w:lang w:val="en-US"/>
        </w:rPr>
        <w:t>not-at-cell edge criterion</w:t>
      </w:r>
      <w:r>
        <w:t>.</w:t>
      </w:r>
    </w:p>
    <w:p w14:paraId="02EF603C" w14:textId="3C548B0F" w:rsidR="00E50465" w:rsidRPr="00C63795" w:rsidRDefault="0074136E" w:rsidP="00E50465">
      <w:pPr>
        <w:rPr>
          <w:noProof/>
        </w:rPr>
      </w:pPr>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5.1B.2.9</w:t>
      </w:r>
      <w:r w:rsidRPr="00C63795">
        <w:rPr>
          <w:lang w:val="en-US"/>
        </w:rPr>
        <w:t>-1</w:t>
      </w:r>
      <w:r w:rsidRPr="00C63795">
        <w:t xml:space="preserve"> and </w:t>
      </w:r>
      <w:r w:rsidRPr="00C63795">
        <w:rPr>
          <w:lang w:val="en-US"/>
        </w:rPr>
        <w:t xml:space="preserve">Table </w:t>
      </w:r>
      <w:r w:rsidRPr="00C63795">
        <w:t>5.1B.2.9</w:t>
      </w:r>
      <w:r w:rsidRPr="00C63795">
        <w:rPr>
          <w:lang w:val="en-US"/>
        </w:rPr>
        <w:t xml:space="preserve">-2 respectively </w:t>
      </w:r>
      <w:r w:rsidRPr="00C63795">
        <w:t xml:space="preserve">apply provided that eDRX cycle is ≤ </w:t>
      </w:r>
      <w:r>
        <w:t>10485.76</w:t>
      </w:r>
      <w:r w:rsidRPr="00C63795">
        <w:t xml:space="preserve"> sec.</w:t>
      </w:r>
    </w:p>
    <w:p w14:paraId="344B9DDD" w14:textId="42321DDC" w:rsidR="00E50465" w:rsidRPr="00C63795" w:rsidRDefault="0074136E" w:rsidP="00E50465">
      <w:pPr>
        <w:pStyle w:val="TH"/>
        <w:rPr>
          <w:lang w:val="en-US"/>
        </w:rPr>
      </w:pPr>
      <w:r w:rsidRPr="00C63795">
        <w:rPr>
          <w:lang w:val="en-US"/>
        </w:rPr>
        <w:t xml:space="preserve">Table </w:t>
      </w:r>
      <w:r w:rsidRPr="00C63795">
        <w:t>5.1B.2.9</w:t>
      </w:r>
      <w:r w:rsidRPr="00C63795">
        <w:rPr>
          <w:lang w:val="en-US"/>
        </w:rPr>
        <w:t xml:space="preserve">-1: </w:t>
      </w: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rPr>
          <w:lang w:val="en-US"/>
        </w:rPr>
        <w:t xml:space="preserve">, </w:t>
      </w:r>
      <w:r w:rsidRPr="00C63795">
        <w:t>T</w:t>
      </w:r>
      <w:r w:rsidRPr="00C63795">
        <w:rPr>
          <w:vertAlign w:val="subscript"/>
        </w:rPr>
        <w:t>measure,NR_</w:t>
      </w:r>
      <w:r w:rsidRPr="00C63795">
        <w:rPr>
          <w:rFonts w:cs="v4.2.0"/>
          <w:vertAlign w:val="subscript"/>
        </w:rPr>
        <w:t>Intra_RedCap</w:t>
      </w:r>
      <w:r w:rsidRPr="00C63795">
        <w:rPr>
          <w:vertAlign w:val="subscript"/>
        </w:rPr>
        <w:t>_Rela</w:t>
      </w:r>
      <w:r>
        <w:rPr>
          <w:vertAlign w:val="subscript"/>
        </w:rPr>
        <w:t>x</w:t>
      </w:r>
      <w:r w:rsidRPr="00C63795">
        <w:rPr>
          <w:lang w:val="en-US"/>
        </w:rPr>
        <w:t xml:space="preserve"> and </w:t>
      </w: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lang w:val="en-US"/>
        </w:rPr>
        <w:t xml:space="preserve"> for </w:t>
      </w:r>
      <w:r w:rsidRPr="00C63795">
        <w:t>inactive Redcap</w:t>
      </w:r>
      <w:r w:rsidRPr="00C63795">
        <w:rPr>
          <w:lang w:val="en-US"/>
        </w:rPr>
        <w:t xml:space="preserve"> UE configured with eDRX_IDLE cycle (Frequency range FR1)</w:t>
      </w:r>
    </w:p>
    <w:tbl>
      <w:tblPr>
        <w:tblW w:w="48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057"/>
        <w:gridCol w:w="2121"/>
        <w:gridCol w:w="2261"/>
        <w:gridCol w:w="2247"/>
      </w:tblGrid>
      <w:tr w:rsidR="00E50465" w:rsidRPr="00C63795" w14:paraId="271B7850" w14:textId="77777777" w:rsidTr="0074136E">
        <w:trPr>
          <w:cantSplit/>
          <w:trHeight w:val="310"/>
          <w:jc w:val="center"/>
        </w:trPr>
        <w:tc>
          <w:tcPr>
            <w:tcW w:w="869" w:type="pct"/>
            <w:vMerge w:val="restart"/>
            <w:tcBorders>
              <w:top w:val="single" w:sz="4" w:space="0" w:color="auto"/>
              <w:left w:val="single" w:sz="4" w:space="0" w:color="auto"/>
              <w:right w:val="single" w:sz="4" w:space="0" w:color="auto"/>
            </w:tcBorders>
          </w:tcPr>
          <w:p w14:paraId="53F3E660" w14:textId="77777777" w:rsidR="00E50465" w:rsidRPr="00C63795" w:rsidRDefault="00E50465" w:rsidP="00405CD7">
            <w:pPr>
              <w:pStyle w:val="TAH"/>
            </w:pPr>
            <w:r w:rsidRPr="00C63795">
              <w:rPr>
                <w:rFonts w:cs="v4.2.0"/>
              </w:rPr>
              <w:t>eDRX_IDLE cycle length [s]</w:t>
            </w:r>
          </w:p>
        </w:tc>
        <w:tc>
          <w:tcPr>
            <w:tcW w:w="568" w:type="pct"/>
            <w:vMerge w:val="restart"/>
            <w:tcBorders>
              <w:top w:val="single" w:sz="4" w:space="0" w:color="auto"/>
              <w:left w:val="single" w:sz="4" w:space="0" w:color="auto"/>
              <w:bottom w:val="single" w:sz="4" w:space="0" w:color="auto"/>
              <w:right w:val="single" w:sz="4" w:space="0" w:color="auto"/>
            </w:tcBorders>
            <w:hideMark/>
          </w:tcPr>
          <w:p w14:paraId="4ED9DF78" w14:textId="77777777" w:rsidR="00E50465" w:rsidRPr="00C63795" w:rsidRDefault="00E50465" w:rsidP="00405CD7">
            <w:pPr>
              <w:pStyle w:val="TAH"/>
            </w:pPr>
            <w:r w:rsidRPr="00C63795">
              <w:t>DRX</w:t>
            </w:r>
            <w:r w:rsidRPr="00C63795">
              <w:rPr>
                <w:rFonts w:cs="v4.2.0"/>
              </w:rPr>
              <w:t xml:space="preserve"> or eDRX</w:t>
            </w:r>
            <w:r w:rsidRPr="00C63795">
              <w:t xml:space="preserve"> INACTIVE cycle length [s]</w:t>
            </w:r>
          </w:p>
        </w:tc>
        <w:tc>
          <w:tcPr>
            <w:tcW w:w="1140" w:type="pct"/>
            <w:vMerge w:val="restart"/>
            <w:tcBorders>
              <w:top w:val="single" w:sz="4" w:space="0" w:color="auto"/>
              <w:left w:val="single" w:sz="4" w:space="0" w:color="auto"/>
              <w:bottom w:val="single" w:sz="4" w:space="0" w:color="auto"/>
              <w:right w:val="single" w:sz="4" w:space="0" w:color="auto"/>
            </w:tcBorders>
            <w:hideMark/>
          </w:tcPr>
          <w:p w14:paraId="175EDC55" w14:textId="77777777" w:rsidR="00E50465" w:rsidRPr="00C63795" w:rsidRDefault="00E50465" w:rsidP="00405CD7">
            <w:pPr>
              <w:pStyle w:val="TAH"/>
            </w:pPr>
            <w:r w:rsidRPr="00C63795">
              <w:t>T</w:t>
            </w:r>
            <w:r w:rsidRPr="00C63795">
              <w:rPr>
                <w:vertAlign w:val="subscript"/>
              </w:rPr>
              <w:t>detect,NR_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15" w:type="pct"/>
            <w:vMerge w:val="restart"/>
            <w:tcBorders>
              <w:top w:val="single" w:sz="4" w:space="0" w:color="auto"/>
              <w:left w:val="single" w:sz="4" w:space="0" w:color="auto"/>
              <w:bottom w:val="single" w:sz="4" w:space="0" w:color="auto"/>
              <w:right w:val="single" w:sz="4" w:space="0" w:color="auto"/>
            </w:tcBorders>
            <w:hideMark/>
          </w:tcPr>
          <w:p w14:paraId="2D376546" w14:textId="77777777" w:rsidR="00E50465" w:rsidRPr="00C63795" w:rsidRDefault="00E50465" w:rsidP="00405CD7">
            <w:pPr>
              <w:pStyle w:val="TAH"/>
            </w:pPr>
            <w:r w:rsidRPr="00C63795">
              <w:t>T</w:t>
            </w:r>
            <w:r w:rsidRPr="00C63795">
              <w:rPr>
                <w:vertAlign w:val="subscript"/>
              </w:rPr>
              <w:t>measure,NR_</w:t>
            </w:r>
            <w:r w:rsidRPr="00C63795">
              <w:rPr>
                <w:rFonts w:cs="v4.2.0"/>
                <w:vertAlign w:val="subscript"/>
              </w:rPr>
              <w:t>Intra_RedCap</w:t>
            </w:r>
            <w:r w:rsidRPr="00C63795">
              <w:rPr>
                <w:vertAlign w:val="subscript"/>
              </w:rPr>
              <w:t>_Relax</w:t>
            </w:r>
            <w:r w:rsidRPr="00C63795">
              <w:t xml:space="preserve"> [s] (number of DRX</w:t>
            </w:r>
            <w:r w:rsidRPr="00C63795">
              <w:rPr>
                <w:rFonts w:cs="v4.2.0"/>
              </w:rPr>
              <w:t xml:space="preserve"> or eDRX</w:t>
            </w:r>
            <w:r w:rsidRPr="00C63795">
              <w:t xml:space="preserve"> INACTIVE cycles)</w:t>
            </w:r>
          </w:p>
        </w:tc>
        <w:tc>
          <w:tcPr>
            <w:tcW w:w="1208" w:type="pct"/>
            <w:vMerge w:val="restart"/>
            <w:tcBorders>
              <w:top w:val="single" w:sz="4" w:space="0" w:color="auto"/>
              <w:left w:val="single" w:sz="4" w:space="0" w:color="auto"/>
              <w:bottom w:val="single" w:sz="4" w:space="0" w:color="auto"/>
              <w:right w:val="single" w:sz="4" w:space="0" w:color="auto"/>
            </w:tcBorders>
            <w:hideMark/>
          </w:tcPr>
          <w:p w14:paraId="4134F157" w14:textId="77777777" w:rsidR="00E50465" w:rsidRPr="00C63795" w:rsidRDefault="00E50465" w:rsidP="00405CD7">
            <w:pPr>
              <w:pStyle w:val="TAH"/>
            </w:pPr>
            <w:r w:rsidRPr="00C63795">
              <w:t>T</w:t>
            </w:r>
            <w:r w:rsidRPr="00C63795">
              <w:rPr>
                <w:vertAlign w:val="subscript"/>
              </w:rPr>
              <w:t>evaluate,NR_</w:t>
            </w:r>
            <w:r w:rsidRPr="00C63795">
              <w:rPr>
                <w:rFonts w:cs="v4.2.0"/>
                <w:vertAlign w:val="subscript"/>
              </w:rPr>
              <w:t>Intra_RedCap</w:t>
            </w:r>
            <w:r w:rsidRPr="00C63795">
              <w:rPr>
                <w:vertAlign w:val="subscript"/>
              </w:rPr>
              <w:t>_Relax</w:t>
            </w:r>
            <w:r w:rsidRPr="00C63795">
              <w:rPr>
                <w:rFonts w:cs="Arial"/>
              </w:rPr>
              <w:t xml:space="preserve"> </w:t>
            </w:r>
            <w:r w:rsidRPr="00C63795">
              <w:t xml:space="preserve">[s] (number of DRX </w:t>
            </w:r>
            <w:r w:rsidRPr="00C63795">
              <w:rPr>
                <w:rFonts w:cs="v4.2.0"/>
              </w:rPr>
              <w:t xml:space="preserve">or </w:t>
            </w:r>
            <w:r w:rsidRPr="00C63795">
              <w:t>INACTIVE</w:t>
            </w:r>
            <w:r w:rsidRPr="00C63795">
              <w:rPr>
                <w:rFonts w:cs="v4.2.0"/>
              </w:rPr>
              <w:t xml:space="preserve"> eDRX</w:t>
            </w:r>
            <w:r w:rsidRPr="00C63795">
              <w:t xml:space="preserve"> cycles)</w:t>
            </w:r>
          </w:p>
        </w:tc>
      </w:tr>
      <w:tr w:rsidR="00E50465" w:rsidRPr="00C63795" w14:paraId="079A739A" w14:textId="77777777" w:rsidTr="0074136E">
        <w:trPr>
          <w:cantSplit/>
          <w:trHeight w:val="310"/>
          <w:jc w:val="center"/>
        </w:trPr>
        <w:tc>
          <w:tcPr>
            <w:tcW w:w="869" w:type="pct"/>
            <w:vMerge/>
            <w:tcBorders>
              <w:left w:val="single" w:sz="4" w:space="0" w:color="auto"/>
              <w:bottom w:val="single" w:sz="4" w:space="0" w:color="auto"/>
              <w:right w:val="single" w:sz="4" w:space="0" w:color="auto"/>
            </w:tcBorders>
          </w:tcPr>
          <w:p w14:paraId="63E36981" w14:textId="77777777" w:rsidR="00E50465" w:rsidRPr="00C63795" w:rsidRDefault="00E50465" w:rsidP="00405CD7">
            <w:pPr>
              <w:pStyle w:val="TAH"/>
            </w:pPr>
          </w:p>
        </w:tc>
        <w:tc>
          <w:tcPr>
            <w:tcW w:w="568" w:type="pct"/>
            <w:vMerge/>
            <w:tcBorders>
              <w:top w:val="single" w:sz="4" w:space="0" w:color="auto"/>
              <w:left w:val="single" w:sz="4" w:space="0" w:color="auto"/>
              <w:bottom w:val="single" w:sz="4" w:space="0" w:color="auto"/>
              <w:right w:val="single" w:sz="4" w:space="0" w:color="auto"/>
            </w:tcBorders>
            <w:vAlign w:val="center"/>
            <w:hideMark/>
          </w:tcPr>
          <w:p w14:paraId="26536EE7" w14:textId="77777777" w:rsidR="00E50465" w:rsidRPr="00C63795" w:rsidRDefault="00E50465" w:rsidP="00405CD7">
            <w:pPr>
              <w:pStyle w:val="TAH"/>
            </w:pPr>
          </w:p>
        </w:tc>
        <w:tc>
          <w:tcPr>
            <w:tcW w:w="1140" w:type="pct"/>
            <w:vMerge/>
            <w:tcBorders>
              <w:top w:val="single" w:sz="4" w:space="0" w:color="auto"/>
              <w:left w:val="single" w:sz="4" w:space="0" w:color="auto"/>
              <w:bottom w:val="single" w:sz="4" w:space="0" w:color="auto"/>
              <w:right w:val="single" w:sz="4" w:space="0" w:color="auto"/>
            </w:tcBorders>
            <w:vAlign w:val="center"/>
            <w:hideMark/>
          </w:tcPr>
          <w:p w14:paraId="69D2631D" w14:textId="77777777" w:rsidR="00E50465" w:rsidRPr="00C63795" w:rsidRDefault="00E50465" w:rsidP="00405CD7">
            <w:pPr>
              <w:pStyle w:val="TAH"/>
            </w:pPr>
          </w:p>
        </w:tc>
        <w:tc>
          <w:tcPr>
            <w:tcW w:w="1215" w:type="pct"/>
            <w:vMerge/>
            <w:tcBorders>
              <w:top w:val="single" w:sz="4" w:space="0" w:color="auto"/>
              <w:left w:val="single" w:sz="4" w:space="0" w:color="auto"/>
              <w:bottom w:val="single" w:sz="4" w:space="0" w:color="auto"/>
              <w:right w:val="single" w:sz="4" w:space="0" w:color="auto"/>
            </w:tcBorders>
            <w:vAlign w:val="center"/>
            <w:hideMark/>
          </w:tcPr>
          <w:p w14:paraId="47314F83" w14:textId="77777777" w:rsidR="00E50465" w:rsidRPr="00C63795" w:rsidRDefault="00E50465" w:rsidP="00405CD7">
            <w:pPr>
              <w:pStyle w:val="TAH"/>
            </w:pPr>
          </w:p>
        </w:tc>
        <w:tc>
          <w:tcPr>
            <w:tcW w:w="1208" w:type="pct"/>
            <w:vMerge/>
            <w:tcBorders>
              <w:top w:val="single" w:sz="4" w:space="0" w:color="auto"/>
              <w:left w:val="single" w:sz="4" w:space="0" w:color="auto"/>
              <w:bottom w:val="single" w:sz="4" w:space="0" w:color="auto"/>
              <w:right w:val="single" w:sz="4" w:space="0" w:color="auto"/>
            </w:tcBorders>
            <w:vAlign w:val="center"/>
            <w:hideMark/>
          </w:tcPr>
          <w:p w14:paraId="49C437B8" w14:textId="77777777" w:rsidR="00E50465" w:rsidRPr="00C63795" w:rsidRDefault="00E50465" w:rsidP="00405CD7">
            <w:pPr>
              <w:pStyle w:val="TAH"/>
            </w:pPr>
          </w:p>
        </w:tc>
      </w:tr>
      <w:tr w:rsidR="00E50465" w:rsidRPr="00C63795" w14:paraId="1CD6168A" w14:textId="77777777" w:rsidTr="0074136E">
        <w:trPr>
          <w:cantSplit/>
          <w:jc w:val="center"/>
        </w:trPr>
        <w:tc>
          <w:tcPr>
            <w:tcW w:w="869" w:type="pct"/>
            <w:vMerge w:val="restart"/>
            <w:tcBorders>
              <w:top w:val="single" w:sz="4" w:space="0" w:color="auto"/>
              <w:left w:val="single" w:sz="4" w:space="0" w:color="auto"/>
              <w:right w:val="single" w:sz="4" w:space="0" w:color="auto"/>
            </w:tcBorders>
          </w:tcPr>
          <w:p w14:paraId="5C1BA4C3" w14:textId="17B0488E" w:rsidR="0074136E" w:rsidRPr="00C63795" w:rsidRDefault="0074136E" w:rsidP="0074136E">
            <w:pPr>
              <w:pStyle w:val="TAC"/>
            </w:pPr>
            <w:r w:rsidRPr="00C63795">
              <w:t>20.48 ≤eDRX_IDLE cycle length ≤</w:t>
            </w:r>
            <w:r>
              <w:t>10485.76</w:t>
            </w:r>
          </w:p>
          <w:p w14:paraId="10E8ECE5"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2D4CA42" w14:textId="77777777" w:rsidR="00E50465" w:rsidRPr="00C63795" w:rsidRDefault="00E50465" w:rsidP="00405CD7">
            <w:pPr>
              <w:pStyle w:val="TAC"/>
            </w:pPr>
            <w:r w:rsidRPr="00C63795">
              <w:t>0.32</w:t>
            </w:r>
          </w:p>
        </w:tc>
        <w:tc>
          <w:tcPr>
            <w:tcW w:w="1140" w:type="pct"/>
            <w:tcBorders>
              <w:top w:val="single" w:sz="4" w:space="0" w:color="auto"/>
              <w:left w:val="single" w:sz="4" w:space="0" w:color="auto"/>
              <w:bottom w:val="single" w:sz="4" w:space="0" w:color="auto"/>
              <w:right w:val="single" w:sz="4" w:space="0" w:color="auto"/>
            </w:tcBorders>
            <w:hideMark/>
          </w:tcPr>
          <w:p w14:paraId="4860213D" w14:textId="77777777" w:rsidR="00E50465" w:rsidRPr="00C63795" w:rsidRDefault="00E50465" w:rsidP="00405CD7">
            <w:pPr>
              <w:pStyle w:val="TAC"/>
            </w:pPr>
            <w:r w:rsidRPr="00C63795">
              <w:t xml:space="preserve">11.52 x </w:t>
            </w:r>
            <w:r w:rsidRPr="00C63795">
              <w:rPr>
                <w:rFonts w:cs="Arial"/>
              </w:rPr>
              <w:t>M2</w:t>
            </w:r>
            <w:r w:rsidRPr="00C63795">
              <w:t xml:space="preserve"> x K4</w:t>
            </w:r>
            <w:r w:rsidRPr="00C63795">
              <w:rPr>
                <w:rFonts w:cs="Arial"/>
              </w:rPr>
              <w:t xml:space="preserve"> </w:t>
            </w:r>
            <w:r w:rsidRPr="00C63795">
              <w:t xml:space="preserve">(36 x </w:t>
            </w:r>
            <w:r w:rsidRPr="00C63795">
              <w:rPr>
                <w:rFonts w:cs="Arial"/>
              </w:rPr>
              <w:t>M2</w:t>
            </w:r>
            <w:r w:rsidRPr="00C63795">
              <w:t xml:space="preserve"> x K4)</w:t>
            </w:r>
          </w:p>
        </w:tc>
        <w:tc>
          <w:tcPr>
            <w:tcW w:w="1215" w:type="pct"/>
            <w:tcBorders>
              <w:top w:val="single" w:sz="4" w:space="0" w:color="auto"/>
              <w:left w:val="single" w:sz="4" w:space="0" w:color="auto"/>
              <w:bottom w:val="single" w:sz="4" w:space="0" w:color="auto"/>
              <w:right w:val="single" w:sz="4" w:space="0" w:color="auto"/>
            </w:tcBorders>
            <w:hideMark/>
          </w:tcPr>
          <w:p w14:paraId="2AE80424" w14:textId="77777777" w:rsidR="00E50465" w:rsidRPr="00C63795" w:rsidRDefault="00E50465" w:rsidP="00405CD7">
            <w:pPr>
              <w:pStyle w:val="TAC"/>
            </w:pPr>
            <w:r w:rsidRPr="00C63795">
              <w:t xml:space="preserve">1.28 x </w:t>
            </w:r>
            <w:r w:rsidRPr="00C63795">
              <w:rPr>
                <w:rFonts w:cs="Arial"/>
              </w:rPr>
              <w:t>M2</w:t>
            </w:r>
            <w:r w:rsidRPr="00C63795">
              <w:t xml:space="preserve"> x K4</w:t>
            </w:r>
            <w:r w:rsidRPr="00C63795">
              <w:rPr>
                <w:rFonts w:cs="Arial"/>
              </w:rPr>
              <w:t xml:space="preserve"> </w:t>
            </w:r>
            <w:r w:rsidRPr="00C63795">
              <w:t xml:space="preserve">(4 x </w:t>
            </w:r>
            <w:r w:rsidRPr="00C63795">
              <w:rPr>
                <w:rFonts w:cs="Arial"/>
              </w:rPr>
              <w:t>M2</w:t>
            </w:r>
            <w:r w:rsidRPr="00C63795">
              <w:t xml:space="preserve"> x K4)</w:t>
            </w:r>
          </w:p>
        </w:tc>
        <w:tc>
          <w:tcPr>
            <w:tcW w:w="1208" w:type="pct"/>
            <w:tcBorders>
              <w:top w:val="single" w:sz="4" w:space="0" w:color="auto"/>
              <w:left w:val="single" w:sz="4" w:space="0" w:color="auto"/>
              <w:bottom w:val="single" w:sz="4" w:space="0" w:color="auto"/>
              <w:right w:val="single" w:sz="4" w:space="0" w:color="auto"/>
            </w:tcBorders>
            <w:hideMark/>
          </w:tcPr>
          <w:p w14:paraId="21F3B0E5" w14:textId="77777777" w:rsidR="00E50465" w:rsidRPr="00C63795" w:rsidRDefault="00E50465" w:rsidP="00405CD7">
            <w:pPr>
              <w:pStyle w:val="TAC"/>
            </w:pPr>
            <w:r w:rsidRPr="00C63795">
              <w:t xml:space="preserve">5.12 x </w:t>
            </w:r>
            <w:r w:rsidRPr="00C63795">
              <w:rPr>
                <w:rFonts w:cs="Arial"/>
              </w:rPr>
              <w:t>M2</w:t>
            </w:r>
            <w:r w:rsidRPr="00C63795">
              <w:t xml:space="preserve"> x K4 (16 x </w:t>
            </w:r>
            <w:r w:rsidRPr="00C63795">
              <w:rPr>
                <w:rFonts w:cs="Arial"/>
              </w:rPr>
              <w:t>M2</w:t>
            </w:r>
            <w:r w:rsidRPr="00C63795">
              <w:t xml:space="preserve"> x K4)</w:t>
            </w:r>
          </w:p>
        </w:tc>
      </w:tr>
      <w:tr w:rsidR="00E50465" w:rsidRPr="00C63795" w14:paraId="04FD22C3" w14:textId="77777777" w:rsidTr="0074136E">
        <w:trPr>
          <w:cantSplit/>
          <w:jc w:val="center"/>
        </w:trPr>
        <w:tc>
          <w:tcPr>
            <w:tcW w:w="869" w:type="pct"/>
            <w:vMerge/>
            <w:tcBorders>
              <w:left w:val="single" w:sz="4" w:space="0" w:color="auto"/>
              <w:right w:val="single" w:sz="4" w:space="0" w:color="auto"/>
            </w:tcBorders>
          </w:tcPr>
          <w:p w14:paraId="5C2B5B56"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065BDCB8" w14:textId="77777777" w:rsidR="00E50465" w:rsidRPr="00C63795" w:rsidRDefault="00E50465" w:rsidP="00405CD7">
            <w:pPr>
              <w:pStyle w:val="TAC"/>
            </w:pPr>
            <w:r w:rsidRPr="00C63795">
              <w:t>0.64</w:t>
            </w:r>
          </w:p>
        </w:tc>
        <w:tc>
          <w:tcPr>
            <w:tcW w:w="1140" w:type="pct"/>
            <w:tcBorders>
              <w:top w:val="single" w:sz="4" w:space="0" w:color="auto"/>
              <w:left w:val="single" w:sz="4" w:space="0" w:color="auto"/>
              <w:bottom w:val="single" w:sz="4" w:space="0" w:color="auto"/>
              <w:right w:val="single" w:sz="4" w:space="0" w:color="auto"/>
            </w:tcBorders>
            <w:hideMark/>
          </w:tcPr>
          <w:p w14:paraId="0D2F3698" w14:textId="77777777" w:rsidR="00E50465" w:rsidRPr="00C63795" w:rsidRDefault="00E50465" w:rsidP="00405CD7">
            <w:pPr>
              <w:pStyle w:val="TAC"/>
            </w:pPr>
            <w:r w:rsidRPr="00C63795">
              <w:t>17.92 x K4 (28 x K4)</w:t>
            </w:r>
          </w:p>
        </w:tc>
        <w:tc>
          <w:tcPr>
            <w:tcW w:w="1215" w:type="pct"/>
            <w:tcBorders>
              <w:top w:val="single" w:sz="4" w:space="0" w:color="auto"/>
              <w:left w:val="single" w:sz="4" w:space="0" w:color="auto"/>
              <w:bottom w:val="single" w:sz="4" w:space="0" w:color="auto"/>
              <w:right w:val="single" w:sz="4" w:space="0" w:color="auto"/>
            </w:tcBorders>
            <w:hideMark/>
          </w:tcPr>
          <w:p w14:paraId="674E1E16" w14:textId="77777777" w:rsidR="00E50465" w:rsidRPr="00C63795" w:rsidRDefault="00E50465" w:rsidP="00405CD7">
            <w:pPr>
              <w:pStyle w:val="TAC"/>
            </w:pPr>
            <w:r w:rsidRPr="00C63795">
              <w:t>1.28 x K4 (2 x K4)</w:t>
            </w:r>
          </w:p>
        </w:tc>
        <w:tc>
          <w:tcPr>
            <w:tcW w:w="1208" w:type="pct"/>
            <w:tcBorders>
              <w:top w:val="single" w:sz="4" w:space="0" w:color="auto"/>
              <w:left w:val="single" w:sz="4" w:space="0" w:color="auto"/>
              <w:bottom w:val="single" w:sz="4" w:space="0" w:color="auto"/>
              <w:right w:val="single" w:sz="4" w:space="0" w:color="auto"/>
            </w:tcBorders>
            <w:hideMark/>
          </w:tcPr>
          <w:p w14:paraId="3AE52D06" w14:textId="77777777" w:rsidR="00E50465" w:rsidRPr="00C63795" w:rsidRDefault="00E50465" w:rsidP="00405CD7">
            <w:pPr>
              <w:pStyle w:val="TAC"/>
            </w:pPr>
            <w:r w:rsidRPr="00C63795">
              <w:t>5.12 x K4 (8 x K4)</w:t>
            </w:r>
          </w:p>
        </w:tc>
      </w:tr>
      <w:tr w:rsidR="00E50465" w:rsidRPr="00C63795" w14:paraId="4C4D6E04" w14:textId="77777777" w:rsidTr="0074136E">
        <w:trPr>
          <w:cantSplit/>
          <w:jc w:val="center"/>
        </w:trPr>
        <w:tc>
          <w:tcPr>
            <w:tcW w:w="869" w:type="pct"/>
            <w:vMerge/>
            <w:tcBorders>
              <w:left w:val="single" w:sz="4" w:space="0" w:color="auto"/>
              <w:right w:val="single" w:sz="4" w:space="0" w:color="auto"/>
            </w:tcBorders>
          </w:tcPr>
          <w:p w14:paraId="7E2B55AC"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5F82A896" w14:textId="77777777" w:rsidR="00E50465" w:rsidRPr="00C63795" w:rsidRDefault="00E50465" w:rsidP="00405CD7">
            <w:pPr>
              <w:pStyle w:val="TAC"/>
            </w:pPr>
            <w:r w:rsidRPr="00C63795">
              <w:t>1.28</w:t>
            </w:r>
          </w:p>
        </w:tc>
        <w:tc>
          <w:tcPr>
            <w:tcW w:w="1140" w:type="pct"/>
            <w:tcBorders>
              <w:top w:val="single" w:sz="4" w:space="0" w:color="auto"/>
              <w:left w:val="single" w:sz="4" w:space="0" w:color="auto"/>
              <w:bottom w:val="single" w:sz="4" w:space="0" w:color="auto"/>
              <w:right w:val="single" w:sz="4" w:space="0" w:color="auto"/>
            </w:tcBorders>
            <w:hideMark/>
          </w:tcPr>
          <w:p w14:paraId="328A5B22" w14:textId="77777777" w:rsidR="00E50465" w:rsidRPr="00C63795" w:rsidRDefault="00E50465" w:rsidP="00405CD7">
            <w:pPr>
              <w:pStyle w:val="TAC"/>
            </w:pPr>
            <w:r w:rsidRPr="00C63795">
              <w:t>32 x K4 (25 x K4)</w:t>
            </w:r>
          </w:p>
        </w:tc>
        <w:tc>
          <w:tcPr>
            <w:tcW w:w="1215" w:type="pct"/>
            <w:tcBorders>
              <w:top w:val="single" w:sz="4" w:space="0" w:color="auto"/>
              <w:left w:val="single" w:sz="4" w:space="0" w:color="auto"/>
              <w:bottom w:val="single" w:sz="4" w:space="0" w:color="auto"/>
              <w:right w:val="single" w:sz="4" w:space="0" w:color="auto"/>
            </w:tcBorders>
            <w:hideMark/>
          </w:tcPr>
          <w:p w14:paraId="00D6FCA0" w14:textId="77777777" w:rsidR="00E50465" w:rsidRPr="00C63795" w:rsidRDefault="00E50465" w:rsidP="00405CD7">
            <w:pPr>
              <w:pStyle w:val="TAC"/>
            </w:pPr>
            <w:r w:rsidRPr="00C63795">
              <w:t>1.28 x K4 (1 x K4)</w:t>
            </w:r>
          </w:p>
        </w:tc>
        <w:tc>
          <w:tcPr>
            <w:tcW w:w="1208" w:type="pct"/>
            <w:tcBorders>
              <w:top w:val="single" w:sz="4" w:space="0" w:color="auto"/>
              <w:left w:val="single" w:sz="4" w:space="0" w:color="auto"/>
              <w:bottom w:val="single" w:sz="4" w:space="0" w:color="auto"/>
              <w:right w:val="single" w:sz="4" w:space="0" w:color="auto"/>
            </w:tcBorders>
            <w:hideMark/>
          </w:tcPr>
          <w:p w14:paraId="52A62E5C" w14:textId="77777777" w:rsidR="00E50465" w:rsidRPr="00C63795" w:rsidRDefault="00E50465" w:rsidP="00405CD7">
            <w:pPr>
              <w:pStyle w:val="TAC"/>
            </w:pPr>
            <w:r w:rsidRPr="00C63795">
              <w:t>6.4 x K4 (5 x K4)</w:t>
            </w:r>
          </w:p>
        </w:tc>
      </w:tr>
      <w:tr w:rsidR="00E50465" w:rsidRPr="00C63795" w14:paraId="2E4AF721" w14:textId="77777777" w:rsidTr="0074136E">
        <w:trPr>
          <w:cantSplit/>
          <w:jc w:val="center"/>
        </w:trPr>
        <w:tc>
          <w:tcPr>
            <w:tcW w:w="869" w:type="pct"/>
            <w:vMerge/>
            <w:tcBorders>
              <w:left w:val="single" w:sz="4" w:space="0" w:color="auto"/>
              <w:right w:val="single" w:sz="4" w:space="0" w:color="auto"/>
            </w:tcBorders>
          </w:tcPr>
          <w:p w14:paraId="518278A7"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hideMark/>
          </w:tcPr>
          <w:p w14:paraId="155B7969" w14:textId="77777777" w:rsidR="00E50465" w:rsidRPr="00C63795" w:rsidRDefault="00E50465" w:rsidP="00405CD7">
            <w:pPr>
              <w:pStyle w:val="TAC"/>
            </w:pPr>
            <w:r w:rsidRPr="00C63795">
              <w:t>2.56</w:t>
            </w:r>
          </w:p>
        </w:tc>
        <w:tc>
          <w:tcPr>
            <w:tcW w:w="1140" w:type="pct"/>
            <w:tcBorders>
              <w:top w:val="single" w:sz="4" w:space="0" w:color="auto"/>
              <w:left w:val="single" w:sz="4" w:space="0" w:color="auto"/>
              <w:bottom w:val="single" w:sz="4" w:space="0" w:color="auto"/>
              <w:right w:val="single" w:sz="4" w:space="0" w:color="auto"/>
            </w:tcBorders>
            <w:hideMark/>
          </w:tcPr>
          <w:p w14:paraId="714D6358" w14:textId="77777777" w:rsidR="00E50465" w:rsidRPr="00C63795" w:rsidRDefault="00E50465" w:rsidP="00405CD7">
            <w:pPr>
              <w:pStyle w:val="TAC"/>
            </w:pPr>
            <w:r w:rsidRPr="00C63795">
              <w:t>58.88 x K4 (23 x K4)</w:t>
            </w:r>
          </w:p>
        </w:tc>
        <w:tc>
          <w:tcPr>
            <w:tcW w:w="1215" w:type="pct"/>
            <w:tcBorders>
              <w:top w:val="single" w:sz="4" w:space="0" w:color="auto"/>
              <w:left w:val="single" w:sz="4" w:space="0" w:color="auto"/>
              <w:bottom w:val="single" w:sz="4" w:space="0" w:color="auto"/>
              <w:right w:val="single" w:sz="4" w:space="0" w:color="auto"/>
            </w:tcBorders>
            <w:hideMark/>
          </w:tcPr>
          <w:p w14:paraId="40E91BA2" w14:textId="77777777" w:rsidR="00E50465" w:rsidRPr="00C63795" w:rsidRDefault="00E50465" w:rsidP="00405CD7">
            <w:pPr>
              <w:pStyle w:val="TAC"/>
            </w:pPr>
            <w:r w:rsidRPr="00C63795">
              <w:t>2.56 x K4 (1 x K4)</w:t>
            </w:r>
          </w:p>
        </w:tc>
        <w:tc>
          <w:tcPr>
            <w:tcW w:w="1208" w:type="pct"/>
            <w:tcBorders>
              <w:top w:val="single" w:sz="4" w:space="0" w:color="auto"/>
              <w:left w:val="single" w:sz="4" w:space="0" w:color="auto"/>
              <w:bottom w:val="single" w:sz="4" w:space="0" w:color="auto"/>
              <w:right w:val="single" w:sz="4" w:space="0" w:color="auto"/>
            </w:tcBorders>
            <w:hideMark/>
          </w:tcPr>
          <w:p w14:paraId="49D5E8A6" w14:textId="77777777" w:rsidR="00E50465" w:rsidRPr="00C63795" w:rsidRDefault="00E50465" w:rsidP="00405CD7">
            <w:pPr>
              <w:pStyle w:val="TAC"/>
            </w:pPr>
            <w:r w:rsidRPr="00C63795">
              <w:t>7.68 x K4 (3 x K4)</w:t>
            </w:r>
          </w:p>
        </w:tc>
      </w:tr>
      <w:tr w:rsidR="00E50465" w:rsidRPr="00C63795" w14:paraId="0F32F728" w14:textId="77777777" w:rsidTr="0074136E">
        <w:trPr>
          <w:cantSplit/>
          <w:jc w:val="center"/>
        </w:trPr>
        <w:tc>
          <w:tcPr>
            <w:tcW w:w="869" w:type="pct"/>
            <w:vMerge/>
            <w:tcBorders>
              <w:left w:val="single" w:sz="4" w:space="0" w:color="auto"/>
              <w:right w:val="single" w:sz="4" w:space="0" w:color="auto"/>
            </w:tcBorders>
          </w:tcPr>
          <w:p w14:paraId="0CF78A21" w14:textId="77777777" w:rsidR="00E50465" w:rsidRPr="00C63795" w:rsidRDefault="00E50465" w:rsidP="00405CD7">
            <w:pPr>
              <w:pStyle w:val="TAC"/>
            </w:pPr>
          </w:p>
        </w:tc>
        <w:tc>
          <w:tcPr>
            <w:tcW w:w="568" w:type="pct"/>
            <w:tcBorders>
              <w:top w:val="single" w:sz="4" w:space="0" w:color="auto"/>
              <w:left w:val="single" w:sz="4" w:space="0" w:color="auto"/>
              <w:bottom w:val="single" w:sz="4" w:space="0" w:color="auto"/>
              <w:right w:val="single" w:sz="4" w:space="0" w:color="auto"/>
            </w:tcBorders>
          </w:tcPr>
          <w:p w14:paraId="0F7ABF00" w14:textId="77777777" w:rsidR="00E50465" w:rsidRPr="00C63795" w:rsidRDefault="00E50465" w:rsidP="00405CD7">
            <w:pPr>
              <w:pStyle w:val="TAC"/>
            </w:pPr>
            <w:r w:rsidRPr="00C63795">
              <w:rPr>
                <w:rFonts w:hint="eastAsia"/>
              </w:rPr>
              <w:t>5</w:t>
            </w:r>
            <w:r w:rsidRPr="00C63795">
              <w:t>.12</w:t>
            </w:r>
          </w:p>
        </w:tc>
        <w:tc>
          <w:tcPr>
            <w:tcW w:w="1140" w:type="pct"/>
            <w:tcBorders>
              <w:top w:val="single" w:sz="4" w:space="0" w:color="auto"/>
              <w:left w:val="single" w:sz="4" w:space="0" w:color="auto"/>
              <w:bottom w:val="single" w:sz="4" w:space="0" w:color="auto"/>
              <w:right w:val="single" w:sz="4" w:space="0" w:color="auto"/>
            </w:tcBorders>
          </w:tcPr>
          <w:p w14:paraId="72FE2083" w14:textId="77777777" w:rsidR="00E50465" w:rsidRPr="00C63795" w:rsidRDefault="00E50465" w:rsidP="00405CD7">
            <w:pPr>
              <w:pStyle w:val="TAC"/>
            </w:pPr>
            <w:r w:rsidRPr="00C63795">
              <w:t>117.76 x K4 (23 x K4)</w:t>
            </w:r>
          </w:p>
        </w:tc>
        <w:tc>
          <w:tcPr>
            <w:tcW w:w="1215" w:type="pct"/>
            <w:tcBorders>
              <w:top w:val="single" w:sz="4" w:space="0" w:color="auto"/>
              <w:left w:val="single" w:sz="4" w:space="0" w:color="auto"/>
              <w:bottom w:val="single" w:sz="4" w:space="0" w:color="auto"/>
              <w:right w:val="single" w:sz="4" w:space="0" w:color="auto"/>
            </w:tcBorders>
          </w:tcPr>
          <w:p w14:paraId="1A3246AA" w14:textId="77777777" w:rsidR="00E50465" w:rsidRPr="00C63795" w:rsidRDefault="00E50465" w:rsidP="00405CD7">
            <w:pPr>
              <w:pStyle w:val="TAC"/>
            </w:pPr>
            <w:r w:rsidRPr="00C63795">
              <w:t>5.12 x K4 (1 x K4)</w:t>
            </w:r>
          </w:p>
        </w:tc>
        <w:tc>
          <w:tcPr>
            <w:tcW w:w="1208" w:type="pct"/>
            <w:tcBorders>
              <w:top w:val="single" w:sz="4" w:space="0" w:color="auto"/>
              <w:left w:val="single" w:sz="4" w:space="0" w:color="auto"/>
              <w:bottom w:val="single" w:sz="4" w:space="0" w:color="auto"/>
              <w:right w:val="single" w:sz="4" w:space="0" w:color="auto"/>
            </w:tcBorders>
          </w:tcPr>
          <w:p w14:paraId="15CDB204" w14:textId="77777777" w:rsidR="00E50465" w:rsidRPr="00C63795" w:rsidRDefault="00E50465" w:rsidP="00405CD7">
            <w:pPr>
              <w:pStyle w:val="TAC"/>
            </w:pPr>
            <w:r w:rsidRPr="00C63795">
              <w:t>15.36 x K4 (3 x K4)</w:t>
            </w:r>
          </w:p>
        </w:tc>
      </w:tr>
      <w:tr w:rsidR="0074136E" w:rsidRPr="00C63795" w14:paraId="7352C5F3" w14:textId="77777777" w:rsidTr="0074136E">
        <w:trPr>
          <w:cantSplit/>
          <w:jc w:val="center"/>
        </w:trPr>
        <w:tc>
          <w:tcPr>
            <w:tcW w:w="869" w:type="pct"/>
            <w:vMerge/>
            <w:tcBorders>
              <w:left w:val="single" w:sz="4" w:space="0" w:color="auto"/>
              <w:right w:val="single" w:sz="4" w:space="0" w:color="auto"/>
            </w:tcBorders>
          </w:tcPr>
          <w:p w14:paraId="314079BF" w14:textId="77777777" w:rsidR="0074136E" w:rsidRPr="00C63795" w:rsidRDefault="0074136E" w:rsidP="0074136E">
            <w:pPr>
              <w:pStyle w:val="TAC"/>
            </w:pPr>
          </w:p>
        </w:tc>
        <w:tc>
          <w:tcPr>
            <w:tcW w:w="568" w:type="pct"/>
            <w:tcBorders>
              <w:top w:val="single" w:sz="4" w:space="0" w:color="auto"/>
              <w:left w:val="single" w:sz="4" w:space="0" w:color="auto"/>
              <w:bottom w:val="single" w:sz="4" w:space="0" w:color="auto"/>
              <w:right w:val="single" w:sz="4" w:space="0" w:color="auto"/>
            </w:tcBorders>
          </w:tcPr>
          <w:p w14:paraId="118B616B" w14:textId="77777777" w:rsidR="0074136E" w:rsidRPr="00C63795" w:rsidRDefault="0074136E" w:rsidP="0074136E">
            <w:pPr>
              <w:pStyle w:val="TAC"/>
            </w:pPr>
            <w:r w:rsidRPr="00C63795">
              <w:rPr>
                <w:rFonts w:hint="eastAsia"/>
              </w:rPr>
              <w:t>1</w:t>
            </w:r>
            <w:r w:rsidRPr="00C63795">
              <w:t>0.24</w:t>
            </w:r>
          </w:p>
        </w:tc>
        <w:tc>
          <w:tcPr>
            <w:tcW w:w="1140" w:type="pct"/>
            <w:tcBorders>
              <w:top w:val="single" w:sz="4" w:space="0" w:color="auto"/>
              <w:left w:val="single" w:sz="4" w:space="0" w:color="auto"/>
              <w:bottom w:val="single" w:sz="4" w:space="0" w:color="auto"/>
              <w:right w:val="single" w:sz="4" w:space="0" w:color="auto"/>
            </w:tcBorders>
          </w:tcPr>
          <w:p w14:paraId="2B24EEDC" w14:textId="3CC6887D" w:rsidR="0074136E" w:rsidRPr="00C63795" w:rsidRDefault="0074136E" w:rsidP="0074136E">
            <w:pPr>
              <w:pStyle w:val="TAC"/>
            </w:pPr>
            <w:r w:rsidRPr="00C63795">
              <w:t>235.52 x K4 (23 x K4)</w:t>
            </w:r>
          </w:p>
        </w:tc>
        <w:tc>
          <w:tcPr>
            <w:tcW w:w="1215" w:type="pct"/>
            <w:tcBorders>
              <w:top w:val="single" w:sz="4" w:space="0" w:color="auto"/>
              <w:left w:val="single" w:sz="4" w:space="0" w:color="auto"/>
              <w:bottom w:val="single" w:sz="4" w:space="0" w:color="auto"/>
              <w:right w:val="single" w:sz="4" w:space="0" w:color="auto"/>
            </w:tcBorders>
          </w:tcPr>
          <w:p w14:paraId="42EC2F1C" w14:textId="69BF5D5B" w:rsidR="0074136E" w:rsidRPr="00C63795" w:rsidRDefault="0074136E" w:rsidP="0074136E">
            <w:pPr>
              <w:pStyle w:val="TAC"/>
            </w:pPr>
            <w:r w:rsidRPr="00C63795">
              <w:t>10.24 x K4 (1 x K4)</w:t>
            </w:r>
          </w:p>
        </w:tc>
        <w:tc>
          <w:tcPr>
            <w:tcW w:w="1208" w:type="pct"/>
            <w:tcBorders>
              <w:top w:val="single" w:sz="4" w:space="0" w:color="auto"/>
              <w:left w:val="single" w:sz="4" w:space="0" w:color="auto"/>
              <w:bottom w:val="single" w:sz="4" w:space="0" w:color="auto"/>
              <w:right w:val="single" w:sz="4" w:space="0" w:color="auto"/>
            </w:tcBorders>
          </w:tcPr>
          <w:p w14:paraId="79D8200F" w14:textId="1957FE18" w:rsidR="0074136E" w:rsidRPr="00C63795" w:rsidRDefault="0074136E" w:rsidP="0074136E">
            <w:pPr>
              <w:pStyle w:val="TAC"/>
            </w:pPr>
            <w:r w:rsidRPr="00C63795">
              <w:t>30.72 x K4 (3 x K4)</w:t>
            </w:r>
          </w:p>
        </w:tc>
      </w:tr>
      <w:tr w:rsidR="00E50465" w:rsidRPr="005E4B48" w14:paraId="1C1EF184" w14:textId="77777777" w:rsidTr="0074136E">
        <w:trPr>
          <w:cantSplit/>
          <w:jc w:val="center"/>
        </w:trPr>
        <w:tc>
          <w:tcPr>
            <w:tcW w:w="5000" w:type="pct"/>
            <w:gridSpan w:val="5"/>
            <w:tcBorders>
              <w:left w:val="single" w:sz="4" w:space="0" w:color="auto"/>
              <w:right w:val="single" w:sz="4" w:space="0" w:color="auto"/>
            </w:tcBorders>
          </w:tcPr>
          <w:p w14:paraId="4980E7B3" w14:textId="0A99FD20" w:rsidR="00E50465" w:rsidRPr="00C63795" w:rsidRDefault="00E50465" w:rsidP="0074136E">
            <w:pPr>
              <w:pStyle w:val="TAN"/>
              <w:rPr>
                <w:snapToGrid w:val="0"/>
              </w:rPr>
            </w:pPr>
            <w:r w:rsidRPr="00303175">
              <w:t>Note</w:t>
            </w:r>
            <w:r w:rsidR="00303175">
              <w:t xml:space="preserve"> </w:t>
            </w:r>
            <w:r w:rsidRPr="00303175">
              <w:t>1:</w:t>
            </w:r>
            <w:r w:rsidR="0074136E" w:rsidRPr="00104C6F">
              <w:tab/>
            </w:r>
            <w:r w:rsidRPr="00C63795">
              <w:rPr>
                <w:snapToGrid w:val="0"/>
              </w:rPr>
              <w:t>M2 = 1.5 if SMTC periodicity</w:t>
            </w:r>
            <w:r w:rsidRPr="00C63795">
              <w:t xml:space="preserve"> </w:t>
            </w:r>
            <w:r w:rsidRPr="00C63795">
              <w:rPr>
                <w:snapToGrid w:val="0"/>
              </w:rPr>
              <w:t>of measured intra-frequency cell &gt; 20 ms; otherwise M2=1.</w:t>
            </w:r>
          </w:p>
          <w:p w14:paraId="14EE7C30" w14:textId="7BF4438B" w:rsidR="00E50465" w:rsidRPr="007C09D3" w:rsidRDefault="00E50465" w:rsidP="0074136E">
            <w:pPr>
              <w:pStyle w:val="TAN"/>
            </w:pPr>
            <w:r w:rsidRPr="00C63795">
              <w:rPr>
                <w:snapToGrid w:val="0"/>
              </w:rPr>
              <w:t>Note 2:</w:t>
            </w:r>
            <w:r w:rsidR="0074136E" w:rsidRPr="00104C6F">
              <w:tab/>
            </w:r>
            <w:r w:rsidR="00303175">
              <w:rPr>
                <w:rFonts w:hint="eastAsia"/>
                <w:snapToGrid w:val="0"/>
              </w:rPr>
              <w:t>K</w:t>
            </w:r>
            <w:r w:rsidR="00303175">
              <w:rPr>
                <w:snapToGrid w:val="0"/>
              </w:rPr>
              <w:t>4</w:t>
            </w:r>
            <w:r w:rsidR="00303175" w:rsidRPr="00C63795">
              <w:rPr>
                <w:snapToGrid w:val="0"/>
              </w:rPr>
              <w:t xml:space="preserve"> = 6 is the measurement relaxation factor applicable for UE fulfilling the </w:t>
            </w:r>
            <w:r w:rsidR="00303175" w:rsidRPr="006D177E">
              <w:rPr>
                <w:snapToGrid w:val="0"/>
              </w:rPr>
              <w:t>stationaryMobilityEvaluation [2]</w:t>
            </w:r>
            <w:r w:rsidR="00303175" w:rsidRPr="00C63795">
              <w:rPr>
                <w:snapToGrid w:val="0"/>
              </w:rPr>
              <w:t xml:space="preserve"> criterion.</w:t>
            </w:r>
            <w:r w:rsidR="00303175" w:rsidRPr="006D177E">
              <w:rPr>
                <w:rFonts w:hint="eastAsia"/>
                <w:snapToGrid w:val="0"/>
              </w:rPr>
              <w:t xml:space="preserve"> </w:t>
            </w:r>
            <w:r w:rsidR="00303175" w:rsidRPr="00C63795">
              <w:rPr>
                <w:snapToGrid w:val="0"/>
              </w:rPr>
              <w:t>K</w:t>
            </w:r>
            <w:r w:rsidR="00303175">
              <w:rPr>
                <w:snapToGrid w:val="0"/>
              </w:rPr>
              <w:t>4</w:t>
            </w:r>
            <w:r w:rsidR="00303175" w:rsidRPr="00C63795">
              <w:rPr>
                <w:snapToGrid w:val="0"/>
              </w:rPr>
              <w:t xml:space="preserve"> = 3</w:t>
            </w:r>
            <w:r w:rsidRPr="00C63795">
              <w:rPr>
                <w:snapToGrid w:val="0"/>
              </w:rPr>
              <w:t xml:space="preserve"> is the measurement relaxation factor applicable for UE fulfilling the </w:t>
            </w:r>
            <w:r w:rsidRPr="00C63795">
              <w:rPr>
                <w:i/>
                <w:iCs/>
              </w:rPr>
              <w:t>lowMobilityEvaluation</w:t>
            </w:r>
            <w:r w:rsidRPr="00C63795" w:rsidDel="004B26EA">
              <w:rPr>
                <w:i/>
                <w:iCs/>
              </w:rPr>
              <w:t xml:space="preserve"> </w:t>
            </w:r>
            <w:r w:rsidRPr="00C63795">
              <w:t>[2]</w:t>
            </w:r>
            <w:r w:rsidRPr="00C63795">
              <w:rPr>
                <w:snapToGrid w:val="0"/>
              </w:rPr>
              <w:t xml:space="preserve"> criterion</w:t>
            </w:r>
            <w:r w:rsidRPr="00C63795">
              <w:t xml:space="preserve"> or </w:t>
            </w:r>
            <w:r w:rsidRPr="00C63795">
              <w:rPr>
                <w:snapToGrid w:val="0"/>
              </w:rPr>
              <w:t xml:space="preserve">fulfilling the </w:t>
            </w:r>
            <w:r w:rsidRPr="00C63795">
              <w:rPr>
                <w:i/>
                <w:iCs/>
              </w:rPr>
              <w:t xml:space="preserve">cellEdgeEvaluation </w:t>
            </w:r>
            <w:r w:rsidRPr="00C63795">
              <w:t>[2]</w:t>
            </w:r>
            <w:r w:rsidRPr="00C63795">
              <w:rPr>
                <w:snapToGrid w:val="0"/>
              </w:rPr>
              <w:t xml:space="preserve"> criterion</w:t>
            </w:r>
            <w:r w:rsidRPr="00C63795">
              <w:t>.</w:t>
            </w:r>
          </w:p>
        </w:tc>
      </w:tr>
    </w:tbl>
    <w:p w14:paraId="6A2411A5" w14:textId="77777777" w:rsidR="00E50465" w:rsidRPr="005E4B48" w:rsidRDefault="00E50465" w:rsidP="00303175"/>
    <w:p w14:paraId="04C5C5BB" w14:textId="31C6178F" w:rsidR="00E50465" w:rsidRPr="005E4B48" w:rsidRDefault="00303175" w:rsidP="00E50465">
      <w:pPr>
        <w:pStyle w:val="TH"/>
      </w:pPr>
      <w:r w:rsidRPr="005E4B48">
        <w:t>Table 5.1B.2.9-2: T</w:t>
      </w:r>
      <w:r w:rsidRPr="005E4B48">
        <w:rPr>
          <w:vertAlign w:val="subscript"/>
        </w:rPr>
        <w:t>detect,NR_</w:t>
      </w:r>
      <w:r w:rsidRPr="005E4B48">
        <w:rPr>
          <w:rFonts w:cs="v4.2.0"/>
          <w:vertAlign w:val="subscript"/>
        </w:rPr>
        <w:t>Intra_RedCap</w:t>
      </w:r>
      <w:r w:rsidRPr="005E4B48">
        <w:rPr>
          <w:vertAlign w:val="subscript"/>
        </w:rPr>
        <w:t>_Relax</w:t>
      </w:r>
      <w:r w:rsidRPr="005E4B48">
        <w:t>, 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and T</w:t>
      </w:r>
      <w:r w:rsidRPr="005E4B48">
        <w:rPr>
          <w:vertAlign w:val="subscript"/>
        </w:rPr>
        <w:t>evaluate,NR_</w:t>
      </w:r>
      <w:r w:rsidRPr="005E4B48">
        <w:rPr>
          <w:rFonts w:cs="v4.2.0"/>
          <w:vertAlign w:val="subscript"/>
        </w:rPr>
        <w:t>Intra_RedCap</w:t>
      </w:r>
      <w:r w:rsidRPr="005E4B48">
        <w:rPr>
          <w:vertAlign w:val="subscript"/>
        </w:rPr>
        <w:t>_Relax</w:t>
      </w:r>
      <w:r w:rsidRPr="005E4B48">
        <w:t xml:space="preserv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E50465" w:rsidRPr="005E4B48" w14:paraId="0AB14AD1"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323F41CB" w14:textId="77777777" w:rsidR="00E50465" w:rsidRPr="005E4B48" w:rsidRDefault="00E50465"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3FCBDEB0" w14:textId="77777777" w:rsidR="00E50465" w:rsidRPr="005E4B48" w:rsidRDefault="00E50465"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0B2AECE4" w14:textId="77777777" w:rsidR="00E50465" w:rsidRPr="005E4B48" w:rsidRDefault="00E50465"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8CEB056" w14:textId="77777777" w:rsidR="00E50465" w:rsidRPr="005E4B48" w:rsidRDefault="00E50465" w:rsidP="00405CD7">
            <w:pPr>
              <w:pStyle w:val="TAH"/>
            </w:pPr>
            <w:r w:rsidRPr="005E4B48">
              <w:t>T</w:t>
            </w:r>
            <w:r w:rsidRPr="005E4B48">
              <w:rPr>
                <w:vertAlign w:val="subscript"/>
              </w:rPr>
              <w:t>detect,NR_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7C4F8DFC" w14:textId="77777777" w:rsidR="00E50465" w:rsidRPr="005E4B48" w:rsidRDefault="00E50465" w:rsidP="00405CD7">
            <w:pPr>
              <w:pStyle w:val="TAH"/>
            </w:pPr>
            <w:r w:rsidRPr="005E4B48">
              <w:t>T</w:t>
            </w:r>
            <w:r w:rsidRPr="005E4B48">
              <w:rPr>
                <w:vertAlign w:val="subscript"/>
              </w:rPr>
              <w:t>measure,NR_</w:t>
            </w:r>
            <w:r w:rsidRPr="005E4B48">
              <w:rPr>
                <w:rFonts w:cs="v4.2.0"/>
                <w:vertAlign w:val="subscript"/>
              </w:rPr>
              <w:t>Intra_RedCap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1306E5F9" w14:textId="77777777" w:rsidR="00E50465" w:rsidRPr="005E4B48" w:rsidRDefault="00E50465" w:rsidP="00405CD7">
            <w:pPr>
              <w:pStyle w:val="TAH"/>
            </w:pPr>
            <w:r w:rsidRPr="005E4B48">
              <w:t>T</w:t>
            </w:r>
            <w:r w:rsidRPr="005E4B48">
              <w:rPr>
                <w:vertAlign w:val="subscript"/>
              </w:rPr>
              <w:t>evaluate,NR_</w:t>
            </w:r>
            <w:r w:rsidRPr="005E4B48">
              <w:rPr>
                <w:rFonts w:cs="v4.2.0"/>
                <w:vertAlign w:val="subscript"/>
              </w:rPr>
              <w:t>Intra_RedCap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E50465" w:rsidRPr="005E4B48" w14:paraId="656901C6"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4E8FE0BB" w14:textId="77777777" w:rsidR="00E50465" w:rsidRPr="005E4B48" w:rsidRDefault="00E50465"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00AD579B" w14:textId="77777777" w:rsidR="00E50465" w:rsidRPr="005E4B48" w:rsidRDefault="00E50465" w:rsidP="00405CD7">
            <w:pPr>
              <w:pStyle w:val="TAH"/>
            </w:pPr>
          </w:p>
        </w:tc>
        <w:tc>
          <w:tcPr>
            <w:tcW w:w="487" w:type="pct"/>
            <w:vMerge/>
            <w:tcBorders>
              <w:left w:val="single" w:sz="4" w:space="0" w:color="auto"/>
              <w:bottom w:val="single" w:sz="4" w:space="0" w:color="auto"/>
              <w:right w:val="single" w:sz="4" w:space="0" w:color="auto"/>
            </w:tcBorders>
            <w:hideMark/>
          </w:tcPr>
          <w:p w14:paraId="1506777B" w14:textId="77777777" w:rsidR="00E50465" w:rsidRPr="005E4B48" w:rsidRDefault="00E50465"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4225691" w14:textId="77777777" w:rsidR="00E50465" w:rsidRPr="005E4B48" w:rsidRDefault="00E50465"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245FD673" w14:textId="77777777" w:rsidR="00E50465" w:rsidRPr="005E4B48" w:rsidRDefault="00E50465"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0BB2CCD7" w14:textId="77777777" w:rsidR="00E50465" w:rsidRPr="005E4B48" w:rsidRDefault="00E50465" w:rsidP="00405CD7">
            <w:pPr>
              <w:pStyle w:val="TAH"/>
            </w:pPr>
          </w:p>
        </w:tc>
      </w:tr>
      <w:tr w:rsidR="00E50465" w:rsidRPr="005E4B48" w14:paraId="5EB60FE0"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2EBE7360" w14:textId="17829946" w:rsidR="00E50465" w:rsidRPr="005E4B48" w:rsidRDefault="00303175" w:rsidP="00405CD7">
            <w:pPr>
              <w:pStyle w:val="TAC"/>
            </w:pPr>
            <w:r>
              <w:t xml:space="preserve">20.48 </w:t>
            </w:r>
            <w:r w:rsidRPr="005E4B48">
              <w:t>≤eDRX_IDLE cycle length ≤</w:t>
            </w:r>
            <w:r>
              <w:t>10485.76</w:t>
            </w:r>
          </w:p>
        </w:tc>
        <w:tc>
          <w:tcPr>
            <w:tcW w:w="875" w:type="pct"/>
            <w:tcBorders>
              <w:top w:val="single" w:sz="4" w:space="0" w:color="auto"/>
              <w:left w:val="single" w:sz="4" w:space="0" w:color="auto"/>
              <w:bottom w:val="single" w:sz="4" w:space="0" w:color="auto"/>
              <w:right w:val="single" w:sz="4" w:space="0" w:color="auto"/>
            </w:tcBorders>
            <w:hideMark/>
          </w:tcPr>
          <w:p w14:paraId="5B5CF1BB" w14:textId="77777777" w:rsidR="00E50465" w:rsidRPr="005E4B48" w:rsidRDefault="00E50465"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17B27431" w14:textId="77777777" w:rsidR="00E50465" w:rsidRPr="005E4B48" w:rsidRDefault="00E50465"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4204CCD" w14:textId="77777777" w:rsidR="00E50465" w:rsidRPr="005E4B48" w:rsidRDefault="00E50465"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62F1582" w14:textId="77777777" w:rsidR="00E50465" w:rsidRPr="005E4B48" w:rsidRDefault="00E50465"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7590F8A" w14:textId="77777777" w:rsidR="00E50465" w:rsidRPr="005E4B48" w:rsidRDefault="00E50465"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E50465" w:rsidRPr="005E4B48" w14:paraId="4F72E428" w14:textId="77777777" w:rsidTr="00405CD7">
        <w:trPr>
          <w:cantSplit/>
          <w:jc w:val="center"/>
        </w:trPr>
        <w:tc>
          <w:tcPr>
            <w:tcW w:w="792" w:type="pct"/>
            <w:vMerge/>
            <w:tcBorders>
              <w:left w:val="single" w:sz="4" w:space="0" w:color="auto"/>
              <w:right w:val="single" w:sz="4" w:space="0" w:color="auto"/>
            </w:tcBorders>
          </w:tcPr>
          <w:p w14:paraId="098BF00D"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5884D6DF" w14:textId="77777777" w:rsidR="00E50465" w:rsidRPr="005E4B48" w:rsidRDefault="00E50465"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B341308" w14:textId="77777777" w:rsidR="00E50465" w:rsidRPr="005E4B48" w:rsidRDefault="00E50465"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17CB1AF0" w14:textId="77777777" w:rsidR="00E50465" w:rsidRPr="005E4B48" w:rsidRDefault="00E50465"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5D51492" w14:textId="77777777" w:rsidR="00E50465" w:rsidRPr="005E4B48" w:rsidRDefault="00E50465"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A830566" w14:textId="77777777" w:rsidR="00E50465" w:rsidRPr="005E4B48" w:rsidRDefault="00E50465" w:rsidP="00405CD7">
            <w:pPr>
              <w:pStyle w:val="TAC"/>
            </w:pPr>
            <w:r w:rsidRPr="005E4B48">
              <w:t xml:space="preserve">5.12 x N1 x </w:t>
            </w:r>
            <w:r>
              <w:t>K4</w:t>
            </w:r>
            <w:r w:rsidRPr="005E4B48">
              <w:t xml:space="preserve"> (8 x N1 x </w:t>
            </w:r>
            <w:r>
              <w:t>K4</w:t>
            </w:r>
            <w:r w:rsidRPr="005E4B48">
              <w:t>)</w:t>
            </w:r>
          </w:p>
        </w:tc>
      </w:tr>
      <w:tr w:rsidR="00E50465" w:rsidRPr="005E4B48" w14:paraId="64460056" w14:textId="77777777" w:rsidTr="00405CD7">
        <w:trPr>
          <w:cantSplit/>
          <w:jc w:val="center"/>
        </w:trPr>
        <w:tc>
          <w:tcPr>
            <w:tcW w:w="792" w:type="pct"/>
            <w:vMerge/>
            <w:tcBorders>
              <w:left w:val="single" w:sz="4" w:space="0" w:color="auto"/>
              <w:right w:val="single" w:sz="4" w:space="0" w:color="auto"/>
            </w:tcBorders>
          </w:tcPr>
          <w:p w14:paraId="05A7C507"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103E3FA3" w14:textId="77777777" w:rsidR="00E50465" w:rsidRPr="005E4B48" w:rsidRDefault="00E50465"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3F1C1C7E" w14:textId="77777777" w:rsidR="00E50465" w:rsidRPr="005E4B48" w:rsidRDefault="00E50465"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347DE42B" w14:textId="77777777" w:rsidR="00E50465" w:rsidRPr="005E4B48" w:rsidRDefault="00E50465"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CA709A8" w14:textId="77777777" w:rsidR="00E50465" w:rsidRPr="005E4B48" w:rsidRDefault="00E50465"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0F2A492D" w14:textId="77777777" w:rsidR="00E50465" w:rsidRPr="005E4B48" w:rsidRDefault="00E50465" w:rsidP="00405CD7">
            <w:pPr>
              <w:pStyle w:val="TAC"/>
            </w:pPr>
            <w:r w:rsidRPr="005E4B48">
              <w:t xml:space="preserve">6.4 x N1 x </w:t>
            </w:r>
            <w:r>
              <w:t>K4</w:t>
            </w:r>
            <w:r w:rsidRPr="005E4B48">
              <w:t xml:space="preserve"> (5 x N1 x </w:t>
            </w:r>
            <w:r>
              <w:t>K4</w:t>
            </w:r>
            <w:r w:rsidRPr="005E4B48">
              <w:t>)</w:t>
            </w:r>
          </w:p>
        </w:tc>
      </w:tr>
      <w:tr w:rsidR="00E50465" w:rsidRPr="005E4B48" w14:paraId="78AF0699" w14:textId="77777777" w:rsidTr="00405CD7">
        <w:trPr>
          <w:cantSplit/>
          <w:jc w:val="center"/>
        </w:trPr>
        <w:tc>
          <w:tcPr>
            <w:tcW w:w="792" w:type="pct"/>
            <w:vMerge/>
            <w:tcBorders>
              <w:left w:val="single" w:sz="4" w:space="0" w:color="auto"/>
              <w:right w:val="single" w:sz="4" w:space="0" w:color="auto"/>
            </w:tcBorders>
          </w:tcPr>
          <w:p w14:paraId="6C87DDE6"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358A7A8" w14:textId="77777777" w:rsidR="00E50465" w:rsidRPr="005E4B48" w:rsidRDefault="00E50465"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6B24AF78" w14:textId="77777777" w:rsidR="00E50465" w:rsidRPr="005E4B48" w:rsidRDefault="00E50465"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796C8DD2" w14:textId="77777777" w:rsidR="00E50465" w:rsidRPr="005E4B48" w:rsidRDefault="00E50465"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54899B9D" w14:textId="77777777" w:rsidR="00E50465" w:rsidRPr="005E4B48" w:rsidRDefault="00E50465"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3E23A649" w14:textId="77777777" w:rsidR="00E50465" w:rsidRPr="005E4B48" w:rsidRDefault="00E50465" w:rsidP="00405CD7">
            <w:pPr>
              <w:pStyle w:val="TAC"/>
            </w:pPr>
            <w:r w:rsidRPr="005E4B48">
              <w:t xml:space="preserve">7.68 x N1 x </w:t>
            </w:r>
            <w:r>
              <w:t>K4</w:t>
            </w:r>
            <w:r w:rsidRPr="005E4B48">
              <w:t xml:space="preserve"> (3 x N1 x </w:t>
            </w:r>
            <w:r>
              <w:t>K4</w:t>
            </w:r>
            <w:r w:rsidRPr="005E4B48">
              <w:t>)</w:t>
            </w:r>
          </w:p>
        </w:tc>
      </w:tr>
      <w:tr w:rsidR="00E50465" w:rsidRPr="005E4B48" w14:paraId="04559475" w14:textId="77777777" w:rsidTr="00405CD7">
        <w:trPr>
          <w:cantSplit/>
          <w:jc w:val="center"/>
        </w:trPr>
        <w:tc>
          <w:tcPr>
            <w:tcW w:w="792" w:type="pct"/>
            <w:vMerge/>
            <w:tcBorders>
              <w:left w:val="single" w:sz="4" w:space="0" w:color="auto"/>
              <w:right w:val="single" w:sz="4" w:space="0" w:color="auto"/>
            </w:tcBorders>
          </w:tcPr>
          <w:p w14:paraId="6D9D11BE"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3DBE9119" w14:textId="77777777" w:rsidR="00E50465" w:rsidRPr="005E4B48" w:rsidRDefault="00E50465"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52D13549"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3EF61D1E" w14:textId="77777777" w:rsidR="00E50465" w:rsidRPr="005E4B48" w:rsidRDefault="00E50465"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02C7DB73" w14:textId="77777777" w:rsidR="00E50465" w:rsidRPr="005E4B48" w:rsidRDefault="00E50465"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483A6C32" w14:textId="77777777" w:rsidR="00E50465" w:rsidRPr="005E4B48" w:rsidRDefault="00E50465" w:rsidP="00405CD7">
            <w:pPr>
              <w:pStyle w:val="TAC"/>
            </w:pPr>
            <w:r w:rsidRPr="005E4B48">
              <w:t xml:space="preserve">15.36 x N1 x </w:t>
            </w:r>
            <w:r>
              <w:t>K4</w:t>
            </w:r>
            <w:r w:rsidRPr="005E4B48">
              <w:t xml:space="preserve"> (3 x N1 x </w:t>
            </w:r>
            <w:r>
              <w:t>K4</w:t>
            </w:r>
            <w:r w:rsidRPr="005E4B48">
              <w:t>)</w:t>
            </w:r>
          </w:p>
        </w:tc>
      </w:tr>
      <w:tr w:rsidR="00E50465" w:rsidRPr="005E4B48" w14:paraId="26AE6DA6" w14:textId="77777777" w:rsidTr="00405CD7">
        <w:trPr>
          <w:cantSplit/>
          <w:jc w:val="center"/>
        </w:trPr>
        <w:tc>
          <w:tcPr>
            <w:tcW w:w="792" w:type="pct"/>
            <w:vMerge/>
            <w:tcBorders>
              <w:left w:val="single" w:sz="4" w:space="0" w:color="auto"/>
              <w:right w:val="single" w:sz="4" w:space="0" w:color="auto"/>
            </w:tcBorders>
          </w:tcPr>
          <w:p w14:paraId="622D1243" w14:textId="77777777" w:rsidR="00E50465" w:rsidRPr="005E4B48" w:rsidRDefault="00E50465"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7622724C" w14:textId="77777777" w:rsidR="00E50465" w:rsidRPr="005E4B48" w:rsidRDefault="00E50465"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2287C546" w14:textId="77777777" w:rsidR="00E50465" w:rsidRPr="005E4B48" w:rsidRDefault="00E50465"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4DA7C50D" w14:textId="77777777" w:rsidR="00E50465" w:rsidRPr="005E4B48" w:rsidRDefault="00E50465"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383F6D86" w14:textId="77777777" w:rsidR="00E50465" w:rsidRPr="005E4B48" w:rsidRDefault="00E50465"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7459736F" w14:textId="77777777" w:rsidR="00E50465" w:rsidRPr="005E4B48" w:rsidRDefault="00E50465" w:rsidP="00405CD7">
            <w:pPr>
              <w:pStyle w:val="TAC"/>
            </w:pPr>
            <w:r w:rsidRPr="005E4B48">
              <w:t xml:space="preserve">30.72 x N1 x </w:t>
            </w:r>
            <w:r>
              <w:t>K4</w:t>
            </w:r>
            <w:r w:rsidRPr="005E4B48">
              <w:t xml:space="preserve"> (3 x N1 x </w:t>
            </w:r>
            <w:r>
              <w:t>K4</w:t>
            </w:r>
            <w:r w:rsidRPr="005E4B48">
              <w:t>)</w:t>
            </w:r>
          </w:p>
        </w:tc>
      </w:tr>
      <w:tr w:rsidR="00E50465" w:rsidRPr="00C972E7" w14:paraId="3A3DD22C" w14:textId="77777777" w:rsidTr="00405CD7">
        <w:trPr>
          <w:cantSplit/>
          <w:jc w:val="center"/>
        </w:trPr>
        <w:tc>
          <w:tcPr>
            <w:tcW w:w="1" w:type="pct"/>
            <w:gridSpan w:val="6"/>
            <w:tcBorders>
              <w:left w:val="single" w:sz="4" w:space="0" w:color="auto"/>
              <w:right w:val="single" w:sz="4" w:space="0" w:color="auto"/>
            </w:tcBorders>
          </w:tcPr>
          <w:p w14:paraId="0CB14AC1" w14:textId="6E4069EB" w:rsidR="00E50465" w:rsidRPr="005E4B48" w:rsidRDefault="00E50465"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088D929A" w14:textId="6F5CF75C" w:rsidR="00E50465" w:rsidRPr="00C972E7" w:rsidRDefault="00E50465"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14DF56CA" w14:textId="77777777" w:rsidR="00E50465" w:rsidRPr="009C5807" w:rsidRDefault="00E50465" w:rsidP="00FC747B"/>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4D53D8BF" w:rsidR="00FC747B" w:rsidRDefault="00FC747B" w:rsidP="00FC747B">
      <w:r>
        <w:t>The requirements in clause 4.2B.2.10 apply for UE configured with relaxed measurement criterion</w:t>
      </w:r>
      <w:r w:rsidR="00FA59A1" w:rsidRPr="00C63795">
        <w:t xml:space="preserve"> except when UE is configured with eDRX_IDLE cycle greater than 10.24 s and UE</w:t>
      </w:r>
      <w:r w:rsidR="00FA59A1" w:rsidRPr="00C63795">
        <w:rPr>
          <w:lang w:val="en-US"/>
        </w:rPr>
        <w:t xml:space="preserve"> has fulfilled stationary criterion</w:t>
      </w:r>
      <w:r w:rsidR="00FA59A1" w:rsidRPr="00C63795">
        <w:rPr>
          <w:rFonts w:hint="eastAsia"/>
        </w:rPr>
        <w:t xml:space="preserve"> </w:t>
      </w:r>
      <w:r w:rsidR="00FA59A1" w:rsidRPr="00C63795">
        <w:t xml:space="preserve">or </w:t>
      </w:r>
      <w:r w:rsidR="00FA59A1" w:rsidRPr="00C63795">
        <w:rPr>
          <w:lang w:val="en-US"/>
        </w:rPr>
        <w:t>low mobility criterion</w:t>
      </w:r>
      <w:r w:rsidR="00FA59A1" w:rsidRPr="00C63795">
        <w:rPr>
          <w:rFonts w:hint="eastAsia"/>
        </w:rPr>
        <w:t xml:space="preserve"> </w:t>
      </w:r>
      <w:r w:rsidR="00FA59A1" w:rsidRPr="00C63795">
        <w:t xml:space="preserve">or </w:t>
      </w:r>
      <w:r w:rsidR="00FA59A1" w:rsidRPr="00C63795">
        <w:rPr>
          <w:lang w:val="en-US"/>
        </w:rPr>
        <w:t>not-at-cell edge criterion</w:t>
      </w:r>
      <w:r>
        <w:t>.</w:t>
      </w:r>
    </w:p>
    <w:p w14:paraId="458CECCD" w14:textId="45EFA3D3" w:rsidR="00BF5E7D" w:rsidRDefault="00303175" w:rsidP="00BF5E7D">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5.1B.2.10</w:t>
      </w:r>
      <w:r w:rsidRPr="00C63795">
        <w:rPr>
          <w:lang w:val="en-US"/>
        </w:rPr>
        <w:t>-1</w:t>
      </w:r>
      <w:r w:rsidRPr="00C63795">
        <w:t xml:space="preserve"> and </w:t>
      </w:r>
      <w:r w:rsidRPr="00C63795">
        <w:rPr>
          <w:lang w:val="en-US"/>
        </w:rPr>
        <w:t xml:space="preserve">Table </w:t>
      </w:r>
      <w:r w:rsidRPr="00C63795">
        <w:t>5.1B.2.10</w:t>
      </w:r>
      <w:r w:rsidRPr="00C63795">
        <w:rPr>
          <w:lang w:val="en-US"/>
        </w:rPr>
        <w:t xml:space="preserve">-2 respectively </w:t>
      </w:r>
      <w:r w:rsidRPr="00C63795">
        <w:t xml:space="preserve">apply provided that eDRX cycle is ≤ </w:t>
      </w:r>
      <w:r>
        <w:t>10485.76</w:t>
      </w:r>
      <w:r w:rsidRPr="00C63795">
        <w:t xml:space="preserve"> sec.</w:t>
      </w:r>
    </w:p>
    <w:p w14:paraId="4A653D14" w14:textId="52DD4E2D" w:rsidR="00BF5E7D" w:rsidRPr="005E4B48" w:rsidRDefault="00303175" w:rsidP="00BF5E7D">
      <w:pPr>
        <w:pStyle w:val="TH"/>
        <w:rPr>
          <w:lang w:val="en-US"/>
        </w:rPr>
      </w:pPr>
      <w:r w:rsidRPr="005E4B48">
        <w:rPr>
          <w:lang w:val="en-US"/>
        </w:rPr>
        <w:t xml:space="preserve">Table </w:t>
      </w:r>
      <w:r w:rsidRPr="005E4B48">
        <w:t>5.1B.2.</w:t>
      </w:r>
      <w:r>
        <w:t>10</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057"/>
        <w:gridCol w:w="2120"/>
        <w:gridCol w:w="2261"/>
        <w:gridCol w:w="2247"/>
      </w:tblGrid>
      <w:tr w:rsidR="00BF5E7D" w:rsidRPr="005E4B48" w14:paraId="76D0DE50"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28E5027B" w14:textId="77777777" w:rsidR="00BF5E7D" w:rsidRPr="005E4B48" w:rsidRDefault="00BF5E7D"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749CF6D5"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4B63487"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09EF4B"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2DD854"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BF5E7D" w:rsidRPr="005E4B48" w14:paraId="5170F461"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5ED8E0F" w14:textId="77777777" w:rsidR="00BF5E7D" w:rsidRPr="005E4B48" w:rsidRDefault="00BF5E7D"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56FBDF9" w14:textId="77777777" w:rsidR="00BF5E7D" w:rsidRPr="005E4B48" w:rsidRDefault="00BF5E7D"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6AD7E234" w14:textId="77777777" w:rsidR="00BF5E7D" w:rsidRPr="005E4B48" w:rsidRDefault="00BF5E7D"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770DE28B" w14:textId="77777777" w:rsidR="00BF5E7D" w:rsidRPr="005E4B48" w:rsidRDefault="00BF5E7D"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AB8DFDC" w14:textId="77777777" w:rsidR="00BF5E7D" w:rsidRPr="005E4B48" w:rsidRDefault="00BF5E7D" w:rsidP="00405CD7">
            <w:pPr>
              <w:pStyle w:val="TAH"/>
            </w:pPr>
          </w:p>
        </w:tc>
      </w:tr>
      <w:tr w:rsidR="00BF5E7D" w:rsidRPr="005E4B48" w14:paraId="38D1B352"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755C17EF" w14:textId="7E70B53A" w:rsidR="00BF5E7D" w:rsidRPr="005E4B48" w:rsidRDefault="00303175" w:rsidP="00405CD7">
            <w:pPr>
              <w:pStyle w:val="TAC"/>
            </w:pPr>
            <w:r>
              <w:t>20.48</w:t>
            </w:r>
            <w:r w:rsidRPr="005E4B48">
              <w:t xml:space="preserve"> ≤eDRX_IDLE cycle length ≤</w:t>
            </w:r>
            <w:r>
              <w:t>10485.76</w:t>
            </w:r>
          </w:p>
          <w:p w14:paraId="690F1ED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41EF10E" w14:textId="77777777" w:rsidR="00BF5E7D" w:rsidRPr="005E4B48" w:rsidRDefault="00BF5E7D"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32125C7C" w14:textId="77777777" w:rsidR="00BF5E7D" w:rsidRPr="005E4B48" w:rsidRDefault="00BF5E7D"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0572D5F2" w14:textId="77777777" w:rsidR="00BF5E7D" w:rsidRPr="005E4B48" w:rsidRDefault="00BF5E7D"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18650AD" w14:textId="77777777" w:rsidR="00BF5E7D" w:rsidRPr="005E4B48" w:rsidRDefault="00BF5E7D"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BF5E7D" w:rsidRPr="005E4B48" w14:paraId="11EDC4EB" w14:textId="77777777" w:rsidTr="00405CD7">
        <w:trPr>
          <w:cantSplit/>
          <w:jc w:val="center"/>
        </w:trPr>
        <w:tc>
          <w:tcPr>
            <w:tcW w:w="880" w:type="pct"/>
            <w:vMerge/>
            <w:tcBorders>
              <w:left w:val="single" w:sz="4" w:space="0" w:color="auto"/>
              <w:right w:val="single" w:sz="4" w:space="0" w:color="auto"/>
            </w:tcBorders>
          </w:tcPr>
          <w:p w14:paraId="5FD92CA6"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992D0AC" w14:textId="77777777" w:rsidR="00BF5E7D" w:rsidRPr="005E4B48" w:rsidRDefault="00BF5E7D"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005C0D56" w14:textId="77777777" w:rsidR="00BF5E7D" w:rsidRPr="005E4B48" w:rsidRDefault="00BF5E7D"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6784E38" w14:textId="77777777" w:rsidR="00BF5E7D" w:rsidRPr="005E4B48" w:rsidRDefault="00BF5E7D"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305D9A1B" w14:textId="77777777" w:rsidR="00BF5E7D" w:rsidRPr="005E4B48" w:rsidRDefault="00BF5E7D" w:rsidP="00405CD7">
            <w:pPr>
              <w:pStyle w:val="TAC"/>
            </w:pPr>
            <w:r w:rsidRPr="005E4B48">
              <w:t xml:space="preserve">5.12 x </w:t>
            </w:r>
            <w:r>
              <w:t>K4</w:t>
            </w:r>
            <w:r w:rsidRPr="005E4B48">
              <w:t xml:space="preserve"> (8 x </w:t>
            </w:r>
            <w:r>
              <w:t>K4</w:t>
            </w:r>
            <w:r w:rsidRPr="005E4B48">
              <w:t>)</w:t>
            </w:r>
          </w:p>
        </w:tc>
      </w:tr>
      <w:tr w:rsidR="00BF5E7D" w:rsidRPr="005E4B48" w14:paraId="26CB24A0" w14:textId="77777777" w:rsidTr="00405CD7">
        <w:trPr>
          <w:cantSplit/>
          <w:jc w:val="center"/>
        </w:trPr>
        <w:tc>
          <w:tcPr>
            <w:tcW w:w="880" w:type="pct"/>
            <w:vMerge/>
            <w:tcBorders>
              <w:left w:val="single" w:sz="4" w:space="0" w:color="auto"/>
              <w:right w:val="single" w:sz="4" w:space="0" w:color="auto"/>
            </w:tcBorders>
          </w:tcPr>
          <w:p w14:paraId="69A82D4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3DF038B" w14:textId="77777777" w:rsidR="00BF5E7D" w:rsidRPr="005E4B48" w:rsidRDefault="00BF5E7D"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4D97CF26" w14:textId="77777777" w:rsidR="00BF5E7D" w:rsidRPr="005E4B48" w:rsidRDefault="00BF5E7D"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3F2D51F" w14:textId="77777777" w:rsidR="00BF5E7D" w:rsidRPr="005E4B48" w:rsidRDefault="00BF5E7D"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25E6EAD1" w14:textId="77777777" w:rsidR="00BF5E7D" w:rsidRPr="005E4B48" w:rsidRDefault="00BF5E7D" w:rsidP="00405CD7">
            <w:pPr>
              <w:pStyle w:val="TAC"/>
            </w:pPr>
            <w:r w:rsidRPr="005E4B48">
              <w:t xml:space="preserve">6.4 x </w:t>
            </w:r>
            <w:r>
              <w:t>K4</w:t>
            </w:r>
            <w:r w:rsidRPr="005E4B48">
              <w:t xml:space="preserve"> (5 x </w:t>
            </w:r>
            <w:r>
              <w:t>K4</w:t>
            </w:r>
            <w:r w:rsidRPr="005E4B48">
              <w:t>)</w:t>
            </w:r>
          </w:p>
        </w:tc>
      </w:tr>
      <w:tr w:rsidR="00BF5E7D" w:rsidRPr="005E4B48" w14:paraId="59CA2D8B" w14:textId="77777777" w:rsidTr="00405CD7">
        <w:trPr>
          <w:cantSplit/>
          <w:jc w:val="center"/>
        </w:trPr>
        <w:tc>
          <w:tcPr>
            <w:tcW w:w="880" w:type="pct"/>
            <w:vMerge/>
            <w:tcBorders>
              <w:left w:val="single" w:sz="4" w:space="0" w:color="auto"/>
              <w:right w:val="single" w:sz="4" w:space="0" w:color="auto"/>
            </w:tcBorders>
          </w:tcPr>
          <w:p w14:paraId="5A48D9A7"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7D2B91B" w14:textId="77777777" w:rsidR="00BF5E7D" w:rsidRPr="005E4B48" w:rsidRDefault="00BF5E7D"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2A1407B1" w14:textId="77777777" w:rsidR="00BF5E7D" w:rsidRPr="005E4B48" w:rsidRDefault="00BF5E7D"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5D77E4B2" w14:textId="77777777" w:rsidR="00BF5E7D" w:rsidRPr="005E4B48" w:rsidRDefault="00BF5E7D"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B8D60DF" w14:textId="77777777" w:rsidR="00BF5E7D" w:rsidRPr="005E4B48" w:rsidRDefault="00BF5E7D" w:rsidP="00405CD7">
            <w:pPr>
              <w:pStyle w:val="TAC"/>
            </w:pPr>
            <w:r w:rsidRPr="005E4B48">
              <w:t xml:space="preserve">7.68 x </w:t>
            </w:r>
            <w:r>
              <w:t>K4</w:t>
            </w:r>
            <w:r w:rsidRPr="005E4B48">
              <w:t xml:space="preserve"> (3 x </w:t>
            </w:r>
            <w:r>
              <w:t>K4</w:t>
            </w:r>
            <w:r w:rsidRPr="005E4B48">
              <w:t>)</w:t>
            </w:r>
          </w:p>
        </w:tc>
      </w:tr>
      <w:tr w:rsidR="00BF5E7D" w:rsidRPr="005E4B48" w14:paraId="512AD373" w14:textId="77777777" w:rsidTr="00405CD7">
        <w:trPr>
          <w:cantSplit/>
          <w:jc w:val="center"/>
        </w:trPr>
        <w:tc>
          <w:tcPr>
            <w:tcW w:w="880" w:type="pct"/>
            <w:vMerge/>
            <w:tcBorders>
              <w:left w:val="single" w:sz="4" w:space="0" w:color="auto"/>
              <w:right w:val="single" w:sz="4" w:space="0" w:color="auto"/>
            </w:tcBorders>
          </w:tcPr>
          <w:p w14:paraId="3C4201D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B4E695B" w14:textId="77777777" w:rsidR="00BF5E7D" w:rsidRPr="005E4B48" w:rsidRDefault="00BF5E7D"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1A2C9B62" w14:textId="77777777" w:rsidR="00BF5E7D" w:rsidRPr="005E4B48" w:rsidRDefault="00BF5E7D"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3C51B17A" w14:textId="77777777" w:rsidR="00BF5E7D" w:rsidRPr="005E4B48" w:rsidRDefault="00BF5E7D"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25127BF9" w14:textId="77777777" w:rsidR="00BF5E7D" w:rsidRPr="005E4B48" w:rsidRDefault="00BF5E7D" w:rsidP="00405CD7">
            <w:pPr>
              <w:pStyle w:val="TAC"/>
            </w:pPr>
            <w:r w:rsidRPr="005E4B48">
              <w:t xml:space="preserve">15.36 x </w:t>
            </w:r>
            <w:r>
              <w:t>K4</w:t>
            </w:r>
            <w:r w:rsidRPr="005E4B48">
              <w:t xml:space="preserve"> (3 x </w:t>
            </w:r>
            <w:r>
              <w:t>K4</w:t>
            </w:r>
            <w:r w:rsidRPr="005E4B48">
              <w:t>)</w:t>
            </w:r>
          </w:p>
        </w:tc>
      </w:tr>
      <w:tr w:rsidR="00BF5E7D" w:rsidRPr="005E4B48" w14:paraId="6105C4D2" w14:textId="77777777" w:rsidTr="00405CD7">
        <w:trPr>
          <w:cantSplit/>
          <w:jc w:val="center"/>
        </w:trPr>
        <w:tc>
          <w:tcPr>
            <w:tcW w:w="880" w:type="pct"/>
            <w:vMerge/>
            <w:tcBorders>
              <w:left w:val="single" w:sz="4" w:space="0" w:color="auto"/>
              <w:right w:val="single" w:sz="4" w:space="0" w:color="auto"/>
            </w:tcBorders>
          </w:tcPr>
          <w:p w14:paraId="72FED45E" w14:textId="77777777" w:rsidR="00BF5E7D" w:rsidRPr="005E4B48" w:rsidRDefault="00BF5E7D"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5260213" w14:textId="77777777" w:rsidR="00BF5E7D" w:rsidRPr="005E4B48" w:rsidRDefault="00BF5E7D"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0E2A6A59" w14:textId="34A9AFF9" w:rsidR="00BF5E7D" w:rsidRPr="005E4B48" w:rsidRDefault="00303175" w:rsidP="00405CD7">
            <w:pPr>
              <w:pStyle w:val="TAC"/>
            </w:pPr>
            <w:r w:rsidRPr="005E4B48">
              <w:t xml:space="preserve">235.52 x </w:t>
            </w:r>
            <w:r>
              <w:t>K4</w:t>
            </w:r>
            <w:r w:rsidRPr="005E4B48">
              <w:t xml:space="preserve"> (23</w:t>
            </w:r>
            <w:r>
              <w:t xml:space="preserve"> </w:t>
            </w:r>
            <w:r w:rsidRPr="005E4B48">
              <w:t xml:space="preserve">x </w:t>
            </w:r>
            <w:r>
              <w:t>K4</w:t>
            </w:r>
          </w:p>
        </w:tc>
        <w:tc>
          <w:tcPr>
            <w:tcW w:w="1184" w:type="pct"/>
            <w:tcBorders>
              <w:top w:val="single" w:sz="4" w:space="0" w:color="auto"/>
              <w:left w:val="single" w:sz="4" w:space="0" w:color="auto"/>
              <w:bottom w:val="single" w:sz="4" w:space="0" w:color="auto"/>
              <w:right w:val="single" w:sz="4" w:space="0" w:color="auto"/>
            </w:tcBorders>
          </w:tcPr>
          <w:p w14:paraId="0C3E8AD6" w14:textId="77777777" w:rsidR="00BF5E7D" w:rsidRPr="005E4B48" w:rsidRDefault="00BF5E7D"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5660F78D" w14:textId="77777777" w:rsidR="00BF5E7D" w:rsidRPr="005E4B48" w:rsidRDefault="00BF5E7D" w:rsidP="00405CD7">
            <w:pPr>
              <w:pStyle w:val="TAC"/>
            </w:pPr>
            <w:r w:rsidRPr="005E4B48">
              <w:t xml:space="preserve">30.72 x </w:t>
            </w:r>
            <w:r>
              <w:t>K4</w:t>
            </w:r>
            <w:r w:rsidRPr="005E4B48">
              <w:t xml:space="preserve"> (3 x </w:t>
            </w:r>
            <w:r>
              <w:t>K4</w:t>
            </w:r>
            <w:r w:rsidRPr="005E4B48">
              <w:t>)</w:t>
            </w:r>
          </w:p>
        </w:tc>
      </w:tr>
      <w:tr w:rsidR="00BF5E7D" w:rsidRPr="005E4B48" w14:paraId="0A7001DC" w14:textId="77777777" w:rsidTr="00405CD7">
        <w:trPr>
          <w:cantSplit/>
          <w:jc w:val="center"/>
        </w:trPr>
        <w:tc>
          <w:tcPr>
            <w:tcW w:w="5000" w:type="pct"/>
            <w:gridSpan w:val="5"/>
            <w:tcBorders>
              <w:left w:val="single" w:sz="4" w:space="0" w:color="auto"/>
              <w:right w:val="single" w:sz="4" w:space="0" w:color="auto"/>
            </w:tcBorders>
          </w:tcPr>
          <w:p w14:paraId="355C9C02" w14:textId="4547CAEB" w:rsidR="00BF5E7D" w:rsidRPr="005E4B48" w:rsidRDefault="00BF5E7D" w:rsidP="00303175">
            <w:pPr>
              <w:pStyle w:val="TAN"/>
              <w:rPr>
                <w:snapToGrid w:val="0"/>
              </w:rPr>
            </w:pPr>
            <w:r w:rsidRPr="005E4B48">
              <w:rPr>
                <w:snapToGrid w:val="0"/>
              </w:rPr>
              <w:t>Note</w:t>
            </w:r>
            <w:r w:rsidR="00303175">
              <w:rPr>
                <w:snapToGrid w:val="0"/>
              </w:rPr>
              <w:t xml:space="preserve"> </w:t>
            </w:r>
            <w:r w:rsidRPr="005E4B48">
              <w:rPr>
                <w:snapToGrid w:val="0"/>
              </w:rPr>
              <w:t>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3CD9CBE6" w14:textId="5BCAD564" w:rsidR="00BF5E7D" w:rsidRPr="005E4B48" w:rsidRDefault="00BF5E7D" w:rsidP="00303175">
            <w:pPr>
              <w:pStyle w:val="TAN"/>
              <w:rPr>
                <w:snapToGrid w:val="0"/>
              </w:rPr>
            </w:pPr>
            <w:r w:rsidRPr="005E4B48">
              <w:rPr>
                <w:snapToGrid w:val="0"/>
              </w:rPr>
              <w:t>Note 2:</w:t>
            </w:r>
            <w:r w:rsidR="00303175" w:rsidRPr="00104C6F">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r>
              <w:rPr>
                <w:rFonts w:hint="eastAsia"/>
              </w:rPr>
              <w:t xml:space="preserve"> </w:t>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r>
              <w:t xml:space="preserve"> or </w:t>
            </w:r>
            <w:r w:rsidRPr="00EF59D1">
              <w:rPr>
                <w:snapToGrid w:val="0"/>
              </w:rPr>
              <w:t xml:space="preserve">fulfilling the </w:t>
            </w:r>
            <w:r w:rsidRPr="00485479">
              <w:rPr>
                <w:i/>
                <w:iCs/>
              </w:rPr>
              <w:t>cellEdgeEvaluation</w:t>
            </w:r>
            <w:r>
              <w:rPr>
                <w:i/>
                <w:iCs/>
              </w:rPr>
              <w:t xml:space="preserve"> </w:t>
            </w:r>
            <w:r>
              <w:t>[2]</w:t>
            </w:r>
            <w:r w:rsidRPr="00EF59D1">
              <w:rPr>
                <w:snapToGrid w:val="0"/>
              </w:rPr>
              <w:t xml:space="preserve"> criterion</w:t>
            </w:r>
            <w:r>
              <w:t>.</w:t>
            </w:r>
          </w:p>
        </w:tc>
      </w:tr>
    </w:tbl>
    <w:p w14:paraId="06041D75" w14:textId="77777777" w:rsidR="00BF5E7D" w:rsidRPr="005E4B48" w:rsidRDefault="00BF5E7D" w:rsidP="00303175"/>
    <w:p w14:paraId="66EABE62" w14:textId="2DF7A268" w:rsidR="00BF5E7D" w:rsidRPr="005E4B48" w:rsidRDefault="00303175" w:rsidP="00BF5E7D">
      <w:pPr>
        <w:pStyle w:val="TH"/>
      </w:pPr>
      <w:r w:rsidRPr="005E4B48">
        <w:t>Table 5.1B.2.</w:t>
      </w:r>
      <w:r>
        <w:t>10</w:t>
      </w:r>
      <w:r w:rsidRPr="005E4B48">
        <w:t>-2: 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t xml:space="preserve"> </w:t>
      </w:r>
      <w:r w:rsidRPr="006D704F">
        <w:rPr>
          <w:vertAlign w:val="subscript"/>
        </w:rPr>
        <w:t xml:space="preserve"> </w:t>
      </w:r>
      <w:r w:rsidRPr="005E4B48">
        <w:t>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036"/>
        <w:gridCol w:w="841"/>
        <w:gridCol w:w="2073"/>
        <w:gridCol w:w="2211"/>
        <w:gridCol w:w="2197"/>
      </w:tblGrid>
      <w:tr w:rsidR="00BF5E7D" w:rsidRPr="005E4B48" w14:paraId="211E1982" w14:textId="77777777" w:rsidTr="00405CD7">
        <w:trPr>
          <w:cantSplit/>
          <w:trHeight w:val="310"/>
          <w:jc w:val="center"/>
        </w:trPr>
        <w:tc>
          <w:tcPr>
            <w:tcW w:w="792" w:type="pct"/>
            <w:vMerge w:val="restart"/>
            <w:tcBorders>
              <w:top w:val="single" w:sz="4" w:space="0" w:color="auto"/>
              <w:left w:val="single" w:sz="4" w:space="0" w:color="auto"/>
              <w:right w:val="single" w:sz="4" w:space="0" w:color="auto"/>
            </w:tcBorders>
          </w:tcPr>
          <w:p w14:paraId="5696AE3C" w14:textId="77777777" w:rsidR="00BF5E7D" w:rsidRPr="005E4B48" w:rsidRDefault="00BF5E7D" w:rsidP="00405CD7">
            <w:pPr>
              <w:pStyle w:val="TAH"/>
            </w:pPr>
            <w:r w:rsidRPr="005E4B48">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DA71E91" w14:textId="77777777" w:rsidR="00BF5E7D" w:rsidRPr="005E4B48" w:rsidRDefault="00BF5E7D" w:rsidP="00405CD7">
            <w:pPr>
              <w:pStyle w:val="TAH"/>
            </w:pPr>
            <w:r w:rsidRPr="005E4B48">
              <w:t>DRX</w:t>
            </w:r>
            <w:r w:rsidRPr="005E4B48">
              <w:rPr>
                <w:rFonts w:cs="v4.2.0"/>
              </w:rPr>
              <w:t xml:space="preserve"> or eDRX</w:t>
            </w:r>
            <w:r w:rsidRPr="005E4B48">
              <w:t xml:space="preserve"> INACTIVE cycle length [s]</w:t>
            </w:r>
          </w:p>
        </w:tc>
        <w:tc>
          <w:tcPr>
            <w:tcW w:w="487" w:type="pct"/>
            <w:vMerge w:val="restart"/>
            <w:tcBorders>
              <w:top w:val="single" w:sz="4" w:space="0" w:color="auto"/>
              <w:left w:val="single" w:sz="4" w:space="0" w:color="auto"/>
              <w:right w:val="single" w:sz="4" w:space="0" w:color="auto"/>
            </w:tcBorders>
          </w:tcPr>
          <w:p w14:paraId="3F4C9AA9" w14:textId="77777777" w:rsidR="00BF5E7D" w:rsidRPr="005E4B48" w:rsidRDefault="00BF5E7D" w:rsidP="00405CD7">
            <w:pPr>
              <w:pStyle w:val="TAH"/>
            </w:pPr>
            <w:r w:rsidRPr="005E4B48">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78D61424" w14:textId="77777777" w:rsidR="00BF5E7D" w:rsidRPr="005E4B48" w:rsidRDefault="00BF5E7D" w:rsidP="00405CD7">
            <w:pPr>
              <w:pStyle w:val="TAH"/>
            </w:pPr>
            <w:r w:rsidRPr="005E4B48">
              <w:t>T</w:t>
            </w:r>
            <w:r w:rsidRPr="005E4B48">
              <w:rPr>
                <w:vertAlign w:val="subscript"/>
              </w:rPr>
              <w:t>detect,NR_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7CFA59C" w14:textId="77777777" w:rsidR="00BF5E7D" w:rsidRPr="005E4B48" w:rsidRDefault="00BF5E7D" w:rsidP="00405CD7">
            <w:pPr>
              <w:pStyle w:val="TAH"/>
            </w:pP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t xml:space="preserve"> [s] (number of DRX</w:t>
            </w:r>
            <w:r w:rsidRPr="005E4B48">
              <w:rPr>
                <w:rFonts w:cs="v4.2.0"/>
              </w:rPr>
              <w:t xml:space="preserve"> or eDRX</w:t>
            </w:r>
            <w:r w:rsidRPr="005E4B48">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04112752" w14:textId="77777777" w:rsidR="00BF5E7D" w:rsidRPr="005E4B48" w:rsidRDefault="00BF5E7D" w:rsidP="00405CD7">
            <w:pPr>
              <w:pStyle w:val="TAH"/>
            </w:pP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rFonts w:cs="Arial"/>
              </w:rPr>
              <w:t xml:space="preserve"> </w:t>
            </w:r>
            <w:r w:rsidRPr="005E4B48">
              <w:t xml:space="preserve">[s] (number of DRX </w:t>
            </w:r>
            <w:r w:rsidRPr="005E4B48">
              <w:rPr>
                <w:rFonts w:cs="v4.2.0"/>
              </w:rPr>
              <w:t>or eDRX</w:t>
            </w:r>
            <w:r w:rsidRPr="005E4B48">
              <w:t xml:space="preserve"> INACTIVE cycles)</w:t>
            </w:r>
          </w:p>
        </w:tc>
      </w:tr>
      <w:tr w:rsidR="00BF5E7D" w:rsidRPr="005E4B48" w14:paraId="22C66522" w14:textId="77777777" w:rsidTr="00405CD7">
        <w:trPr>
          <w:cantSplit/>
          <w:trHeight w:val="310"/>
          <w:jc w:val="center"/>
        </w:trPr>
        <w:tc>
          <w:tcPr>
            <w:tcW w:w="792" w:type="pct"/>
            <w:vMerge/>
            <w:tcBorders>
              <w:left w:val="single" w:sz="4" w:space="0" w:color="auto"/>
              <w:bottom w:val="single" w:sz="4" w:space="0" w:color="auto"/>
              <w:right w:val="single" w:sz="4" w:space="0" w:color="auto"/>
            </w:tcBorders>
          </w:tcPr>
          <w:p w14:paraId="1AC543DB" w14:textId="77777777" w:rsidR="00BF5E7D" w:rsidRPr="005E4B48" w:rsidRDefault="00BF5E7D" w:rsidP="00405CD7">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1CC8E1CE" w14:textId="77777777" w:rsidR="00BF5E7D" w:rsidRPr="005E4B48" w:rsidRDefault="00BF5E7D" w:rsidP="00405CD7">
            <w:pPr>
              <w:pStyle w:val="TAH"/>
            </w:pPr>
          </w:p>
        </w:tc>
        <w:tc>
          <w:tcPr>
            <w:tcW w:w="487" w:type="pct"/>
            <w:vMerge/>
            <w:tcBorders>
              <w:left w:val="single" w:sz="4" w:space="0" w:color="auto"/>
              <w:bottom w:val="single" w:sz="4" w:space="0" w:color="auto"/>
              <w:right w:val="single" w:sz="4" w:space="0" w:color="auto"/>
            </w:tcBorders>
            <w:hideMark/>
          </w:tcPr>
          <w:p w14:paraId="618B6CFB" w14:textId="77777777" w:rsidR="00BF5E7D" w:rsidRPr="005E4B48" w:rsidRDefault="00BF5E7D" w:rsidP="00405CD7">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3CE0CE86" w14:textId="77777777" w:rsidR="00BF5E7D" w:rsidRPr="005E4B48" w:rsidRDefault="00BF5E7D" w:rsidP="00405CD7">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175FAF64" w14:textId="77777777" w:rsidR="00BF5E7D" w:rsidRPr="005E4B48" w:rsidRDefault="00BF5E7D" w:rsidP="00405CD7">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4CD85875" w14:textId="77777777" w:rsidR="00BF5E7D" w:rsidRPr="005E4B48" w:rsidRDefault="00BF5E7D" w:rsidP="00405CD7">
            <w:pPr>
              <w:pStyle w:val="TAH"/>
            </w:pPr>
          </w:p>
        </w:tc>
      </w:tr>
      <w:tr w:rsidR="00BF5E7D" w:rsidRPr="005E4B48" w14:paraId="712968DB" w14:textId="77777777" w:rsidTr="00405CD7">
        <w:trPr>
          <w:cantSplit/>
          <w:jc w:val="center"/>
        </w:trPr>
        <w:tc>
          <w:tcPr>
            <w:tcW w:w="792" w:type="pct"/>
            <w:vMerge w:val="restart"/>
            <w:tcBorders>
              <w:top w:val="single" w:sz="4" w:space="0" w:color="auto"/>
              <w:left w:val="single" w:sz="4" w:space="0" w:color="auto"/>
              <w:right w:val="single" w:sz="4" w:space="0" w:color="auto"/>
            </w:tcBorders>
          </w:tcPr>
          <w:p w14:paraId="3022A105" w14:textId="101E4175" w:rsidR="00BF5E7D" w:rsidRPr="005E4B48" w:rsidRDefault="00303175" w:rsidP="00405CD7">
            <w:pPr>
              <w:pStyle w:val="TAC"/>
            </w:pPr>
            <w:r>
              <w:t>20.48</w:t>
            </w:r>
            <w:r w:rsidRPr="005E4B48">
              <w:t xml:space="preserve"> ≤eDRX_IDLE cycle length ≤</w:t>
            </w:r>
            <w:r>
              <w:t>10485.76</w:t>
            </w:r>
          </w:p>
          <w:p w14:paraId="3B88043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C16DC84" w14:textId="77777777" w:rsidR="00BF5E7D" w:rsidRPr="005E4B48" w:rsidRDefault="00BF5E7D" w:rsidP="00405CD7">
            <w:pPr>
              <w:pStyle w:val="TAC"/>
            </w:pPr>
            <w:r w:rsidRPr="005E4B48">
              <w:t>0.32</w:t>
            </w:r>
          </w:p>
        </w:tc>
        <w:tc>
          <w:tcPr>
            <w:tcW w:w="487" w:type="pct"/>
            <w:tcBorders>
              <w:top w:val="single" w:sz="4" w:space="0" w:color="auto"/>
              <w:left w:val="single" w:sz="4" w:space="0" w:color="auto"/>
              <w:bottom w:val="single" w:sz="4" w:space="0" w:color="auto"/>
              <w:right w:val="single" w:sz="4" w:space="0" w:color="auto"/>
            </w:tcBorders>
            <w:hideMark/>
          </w:tcPr>
          <w:p w14:paraId="44169DAD" w14:textId="77777777" w:rsidR="00BF5E7D" w:rsidRPr="005E4B48" w:rsidRDefault="00BF5E7D" w:rsidP="00405CD7">
            <w:pPr>
              <w:pStyle w:val="TAC"/>
            </w:pPr>
            <w:r w:rsidRPr="005E4B48">
              <w:t>8</w:t>
            </w:r>
          </w:p>
        </w:tc>
        <w:tc>
          <w:tcPr>
            <w:tcW w:w="1040" w:type="pct"/>
            <w:tcBorders>
              <w:top w:val="single" w:sz="4" w:space="0" w:color="auto"/>
              <w:left w:val="single" w:sz="4" w:space="0" w:color="auto"/>
              <w:bottom w:val="single" w:sz="4" w:space="0" w:color="auto"/>
              <w:right w:val="single" w:sz="4" w:space="0" w:color="auto"/>
            </w:tcBorders>
            <w:hideMark/>
          </w:tcPr>
          <w:p w14:paraId="32ABDB14" w14:textId="77777777" w:rsidR="00BF5E7D" w:rsidRPr="005E4B48" w:rsidRDefault="00BF5E7D" w:rsidP="00405CD7">
            <w:pPr>
              <w:pStyle w:val="TAC"/>
            </w:pPr>
            <w:r w:rsidRPr="005E4B48">
              <w:t xml:space="preserve">11.52 x N1 </w:t>
            </w:r>
            <w:r w:rsidRPr="005E4B48">
              <w:rPr>
                <w:rFonts w:cs="Arial"/>
              </w:rPr>
              <w:t>x M2</w:t>
            </w:r>
            <w:r w:rsidRPr="005E4B48">
              <w:t xml:space="preserve"> x </w:t>
            </w:r>
            <w:r>
              <w:t>K4</w:t>
            </w:r>
            <w:r w:rsidRPr="005E4B48">
              <w:rPr>
                <w:rFonts w:cs="Arial"/>
              </w:rPr>
              <w:t xml:space="preserve">  </w:t>
            </w:r>
            <w:r w:rsidRPr="005E4B48">
              <w:t>(36 x N1</w:t>
            </w:r>
            <w:r w:rsidRPr="005E4B48">
              <w:rPr>
                <w:rFonts w:cs="Arial"/>
              </w:rPr>
              <w:t xml:space="preserve"> x M2</w:t>
            </w:r>
            <w:r w:rsidRPr="005E4B48">
              <w:t xml:space="preserve">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60050F5" w14:textId="77777777" w:rsidR="00BF5E7D" w:rsidRPr="005E4B48" w:rsidRDefault="00BF5E7D" w:rsidP="00405CD7">
            <w:pPr>
              <w:pStyle w:val="TAC"/>
            </w:pPr>
            <w:r w:rsidRPr="005E4B48">
              <w:t xml:space="preserve">1.28 x N1 </w:t>
            </w:r>
            <w:r w:rsidRPr="005E4B48">
              <w:rPr>
                <w:rFonts w:cs="Arial"/>
              </w:rPr>
              <w:t>x M2</w:t>
            </w:r>
            <w:r w:rsidRPr="005E4B48">
              <w:t xml:space="preserve"> x </w:t>
            </w:r>
            <w:r>
              <w:t>K4</w:t>
            </w:r>
            <w:r w:rsidRPr="005E4B48">
              <w:rPr>
                <w:rFonts w:cs="Arial"/>
              </w:rPr>
              <w:t xml:space="preserve"> </w:t>
            </w:r>
            <w:r w:rsidRPr="005E4B48">
              <w:t>(4 x N1</w:t>
            </w:r>
            <w:r w:rsidRPr="005E4B48">
              <w:rPr>
                <w:rFonts w:cs="Arial"/>
              </w:rPr>
              <w:t xml:space="preserve"> x M2</w:t>
            </w:r>
            <w:r w:rsidRPr="005E4B48">
              <w:t xml:space="preserve">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552E6D71" w14:textId="77777777" w:rsidR="00BF5E7D" w:rsidRPr="005E4B48" w:rsidRDefault="00BF5E7D" w:rsidP="00405CD7">
            <w:pPr>
              <w:pStyle w:val="TAC"/>
            </w:pPr>
            <w:r w:rsidRPr="005E4B48">
              <w:t xml:space="preserve">5.12 x N1 </w:t>
            </w:r>
            <w:r w:rsidRPr="005E4B48">
              <w:rPr>
                <w:rFonts w:cs="Arial"/>
              </w:rPr>
              <w:t>x M2</w:t>
            </w:r>
            <w:r w:rsidRPr="005E4B48">
              <w:t xml:space="preserve"> x </w:t>
            </w:r>
            <w:r>
              <w:t>K4</w:t>
            </w:r>
            <w:r w:rsidRPr="005E4B48">
              <w:rPr>
                <w:rFonts w:cs="Arial"/>
              </w:rPr>
              <w:t xml:space="preserve"> </w:t>
            </w:r>
            <w:r w:rsidRPr="005E4B48">
              <w:t>(16 x N1</w:t>
            </w:r>
            <w:r w:rsidRPr="005E4B48">
              <w:rPr>
                <w:rFonts w:cs="Arial"/>
              </w:rPr>
              <w:t xml:space="preserve"> x M2</w:t>
            </w:r>
            <w:r w:rsidRPr="005E4B48">
              <w:t xml:space="preserve"> x </w:t>
            </w:r>
            <w:r>
              <w:t>K4</w:t>
            </w:r>
            <w:r w:rsidRPr="005E4B48">
              <w:t>)</w:t>
            </w:r>
          </w:p>
        </w:tc>
      </w:tr>
      <w:tr w:rsidR="00BF5E7D" w:rsidRPr="005E4B48" w14:paraId="58E90FC1" w14:textId="77777777" w:rsidTr="00405CD7">
        <w:trPr>
          <w:cantSplit/>
          <w:jc w:val="center"/>
        </w:trPr>
        <w:tc>
          <w:tcPr>
            <w:tcW w:w="792" w:type="pct"/>
            <w:vMerge/>
            <w:tcBorders>
              <w:left w:val="single" w:sz="4" w:space="0" w:color="auto"/>
              <w:right w:val="single" w:sz="4" w:space="0" w:color="auto"/>
            </w:tcBorders>
          </w:tcPr>
          <w:p w14:paraId="5CA88D79"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94834CC" w14:textId="77777777" w:rsidR="00BF5E7D" w:rsidRPr="005E4B48" w:rsidRDefault="00BF5E7D" w:rsidP="00405CD7">
            <w:pPr>
              <w:pStyle w:val="TAC"/>
            </w:pPr>
            <w:r w:rsidRPr="005E4B48">
              <w:t>0.64</w:t>
            </w:r>
          </w:p>
        </w:tc>
        <w:tc>
          <w:tcPr>
            <w:tcW w:w="487" w:type="pct"/>
            <w:tcBorders>
              <w:top w:val="single" w:sz="4" w:space="0" w:color="auto"/>
              <w:left w:val="single" w:sz="4" w:space="0" w:color="auto"/>
              <w:bottom w:val="single" w:sz="4" w:space="0" w:color="auto"/>
              <w:right w:val="single" w:sz="4" w:space="0" w:color="auto"/>
            </w:tcBorders>
            <w:hideMark/>
          </w:tcPr>
          <w:p w14:paraId="721E47C7" w14:textId="77777777" w:rsidR="00BF5E7D" w:rsidRPr="005E4B48" w:rsidRDefault="00BF5E7D" w:rsidP="00405CD7">
            <w:pPr>
              <w:pStyle w:val="TAC"/>
            </w:pPr>
            <w:r w:rsidRPr="005E4B48">
              <w:t>5</w:t>
            </w:r>
          </w:p>
        </w:tc>
        <w:tc>
          <w:tcPr>
            <w:tcW w:w="1040" w:type="pct"/>
            <w:tcBorders>
              <w:top w:val="single" w:sz="4" w:space="0" w:color="auto"/>
              <w:left w:val="single" w:sz="4" w:space="0" w:color="auto"/>
              <w:bottom w:val="single" w:sz="4" w:space="0" w:color="auto"/>
              <w:right w:val="single" w:sz="4" w:space="0" w:color="auto"/>
            </w:tcBorders>
            <w:hideMark/>
          </w:tcPr>
          <w:p w14:paraId="0EB49D0D" w14:textId="77777777" w:rsidR="00BF5E7D" w:rsidRPr="005E4B48" w:rsidRDefault="00BF5E7D" w:rsidP="00405CD7">
            <w:pPr>
              <w:pStyle w:val="TAC"/>
            </w:pPr>
            <w:r w:rsidRPr="005E4B48">
              <w:t xml:space="preserve">17.92x N1 x </w:t>
            </w:r>
            <w:r>
              <w:t>K4</w:t>
            </w:r>
            <w:r w:rsidRPr="005E4B48">
              <w:t xml:space="preserve"> (28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41F9A3A9" w14:textId="77777777" w:rsidR="00BF5E7D" w:rsidRPr="005E4B48" w:rsidRDefault="00BF5E7D" w:rsidP="00405CD7">
            <w:pPr>
              <w:pStyle w:val="TAC"/>
            </w:pPr>
            <w:r w:rsidRPr="005E4B48">
              <w:t xml:space="preserve">1.28 x N1 x </w:t>
            </w:r>
            <w:r>
              <w:t>K4</w:t>
            </w:r>
            <w:r w:rsidRPr="005E4B48">
              <w:t xml:space="preserve"> (2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1085D1E" w14:textId="77777777" w:rsidR="00BF5E7D" w:rsidRPr="005E4B48" w:rsidRDefault="00BF5E7D" w:rsidP="00405CD7">
            <w:pPr>
              <w:pStyle w:val="TAC"/>
            </w:pPr>
            <w:r w:rsidRPr="005E4B48">
              <w:t xml:space="preserve">5.12 x N1 x </w:t>
            </w:r>
            <w:r>
              <w:t>K4</w:t>
            </w:r>
            <w:r w:rsidRPr="005E4B48">
              <w:t xml:space="preserve"> (8 x N1 x </w:t>
            </w:r>
            <w:r>
              <w:t>K4</w:t>
            </w:r>
            <w:r w:rsidRPr="005E4B48">
              <w:t>)</w:t>
            </w:r>
          </w:p>
        </w:tc>
      </w:tr>
      <w:tr w:rsidR="00BF5E7D" w:rsidRPr="005E4B48" w14:paraId="33882C58" w14:textId="77777777" w:rsidTr="00405CD7">
        <w:trPr>
          <w:cantSplit/>
          <w:jc w:val="center"/>
        </w:trPr>
        <w:tc>
          <w:tcPr>
            <w:tcW w:w="792" w:type="pct"/>
            <w:vMerge/>
            <w:tcBorders>
              <w:left w:val="single" w:sz="4" w:space="0" w:color="auto"/>
              <w:right w:val="single" w:sz="4" w:space="0" w:color="auto"/>
            </w:tcBorders>
          </w:tcPr>
          <w:p w14:paraId="000E4060"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3DC84D82" w14:textId="77777777" w:rsidR="00BF5E7D" w:rsidRPr="005E4B48" w:rsidRDefault="00BF5E7D" w:rsidP="00405CD7">
            <w:pPr>
              <w:pStyle w:val="TAC"/>
            </w:pPr>
            <w:r w:rsidRPr="005E4B48">
              <w:t>1.28</w:t>
            </w:r>
          </w:p>
        </w:tc>
        <w:tc>
          <w:tcPr>
            <w:tcW w:w="487" w:type="pct"/>
            <w:tcBorders>
              <w:top w:val="single" w:sz="4" w:space="0" w:color="auto"/>
              <w:left w:val="single" w:sz="4" w:space="0" w:color="auto"/>
              <w:bottom w:val="single" w:sz="4" w:space="0" w:color="auto"/>
              <w:right w:val="single" w:sz="4" w:space="0" w:color="auto"/>
            </w:tcBorders>
            <w:hideMark/>
          </w:tcPr>
          <w:p w14:paraId="48525BA1" w14:textId="77777777" w:rsidR="00BF5E7D" w:rsidRPr="005E4B48" w:rsidRDefault="00BF5E7D" w:rsidP="00405CD7">
            <w:pPr>
              <w:pStyle w:val="TAC"/>
            </w:pPr>
            <w:r w:rsidRPr="005E4B48">
              <w:t>4</w:t>
            </w:r>
          </w:p>
        </w:tc>
        <w:tc>
          <w:tcPr>
            <w:tcW w:w="1040" w:type="pct"/>
            <w:tcBorders>
              <w:top w:val="single" w:sz="4" w:space="0" w:color="auto"/>
              <w:left w:val="single" w:sz="4" w:space="0" w:color="auto"/>
              <w:bottom w:val="single" w:sz="4" w:space="0" w:color="auto"/>
              <w:right w:val="single" w:sz="4" w:space="0" w:color="auto"/>
            </w:tcBorders>
            <w:hideMark/>
          </w:tcPr>
          <w:p w14:paraId="1A920A14" w14:textId="77777777" w:rsidR="00BF5E7D" w:rsidRPr="005E4B48" w:rsidRDefault="00BF5E7D" w:rsidP="00405CD7">
            <w:pPr>
              <w:pStyle w:val="TAC"/>
            </w:pPr>
            <w:r w:rsidRPr="005E4B48">
              <w:t xml:space="preserve">32 x N1 x </w:t>
            </w:r>
            <w:r>
              <w:t>K4</w:t>
            </w:r>
            <w:r w:rsidRPr="005E4B48">
              <w:t xml:space="preserve"> (25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6F996BE4" w14:textId="77777777" w:rsidR="00BF5E7D" w:rsidRPr="005E4B48" w:rsidRDefault="00BF5E7D" w:rsidP="00405CD7">
            <w:pPr>
              <w:pStyle w:val="TAC"/>
            </w:pPr>
            <w:r w:rsidRPr="005E4B48">
              <w:t xml:space="preserve">1.28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6BCD06BB" w14:textId="77777777" w:rsidR="00BF5E7D" w:rsidRPr="005E4B48" w:rsidRDefault="00BF5E7D" w:rsidP="00405CD7">
            <w:pPr>
              <w:pStyle w:val="TAC"/>
            </w:pPr>
            <w:r w:rsidRPr="005E4B48">
              <w:t xml:space="preserve">6.4 x N1 x </w:t>
            </w:r>
            <w:r>
              <w:t>K4</w:t>
            </w:r>
            <w:r w:rsidRPr="005E4B48">
              <w:t xml:space="preserve"> (5 x N1 x </w:t>
            </w:r>
            <w:r>
              <w:t>K4</w:t>
            </w:r>
            <w:r w:rsidRPr="005E4B48">
              <w:t>)</w:t>
            </w:r>
          </w:p>
        </w:tc>
      </w:tr>
      <w:tr w:rsidR="00BF5E7D" w:rsidRPr="005E4B48" w14:paraId="4569C16E" w14:textId="77777777" w:rsidTr="00405CD7">
        <w:trPr>
          <w:cantSplit/>
          <w:jc w:val="center"/>
        </w:trPr>
        <w:tc>
          <w:tcPr>
            <w:tcW w:w="792" w:type="pct"/>
            <w:vMerge/>
            <w:tcBorders>
              <w:left w:val="single" w:sz="4" w:space="0" w:color="auto"/>
              <w:right w:val="single" w:sz="4" w:space="0" w:color="auto"/>
            </w:tcBorders>
          </w:tcPr>
          <w:p w14:paraId="0A1A01EA"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2C82E99" w14:textId="77777777" w:rsidR="00BF5E7D" w:rsidRPr="005E4B48" w:rsidRDefault="00BF5E7D" w:rsidP="00405CD7">
            <w:pPr>
              <w:pStyle w:val="TAC"/>
            </w:pPr>
            <w:r w:rsidRPr="005E4B48">
              <w:t>2.56</w:t>
            </w:r>
          </w:p>
        </w:tc>
        <w:tc>
          <w:tcPr>
            <w:tcW w:w="487" w:type="pct"/>
            <w:tcBorders>
              <w:top w:val="single" w:sz="4" w:space="0" w:color="auto"/>
              <w:left w:val="single" w:sz="4" w:space="0" w:color="auto"/>
              <w:bottom w:val="single" w:sz="4" w:space="0" w:color="auto"/>
              <w:right w:val="single" w:sz="4" w:space="0" w:color="auto"/>
            </w:tcBorders>
            <w:hideMark/>
          </w:tcPr>
          <w:p w14:paraId="74B06D15" w14:textId="77777777" w:rsidR="00BF5E7D" w:rsidRPr="005E4B48" w:rsidRDefault="00BF5E7D" w:rsidP="00405CD7">
            <w:pPr>
              <w:pStyle w:val="TAC"/>
            </w:pPr>
            <w:r w:rsidRPr="005E4B48">
              <w:t>3</w:t>
            </w:r>
          </w:p>
        </w:tc>
        <w:tc>
          <w:tcPr>
            <w:tcW w:w="1040" w:type="pct"/>
            <w:tcBorders>
              <w:top w:val="single" w:sz="4" w:space="0" w:color="auto"/>
              <w:left w:val="single" w:sz="4" w:space="0" w:color="auto"/>
              <w:bottom w:val="single" w:sz="4" w:space="0" w:color="auto"/>
              <w:right w:val="single" w:sz="4" w:space="0" w:color="auto"/>
            </w:tcBorders>
            <w:hideMark/>
          </w:tcPr>
          <w:p w14:paraId="2F55C61A" w14:textId="77777777" w:rsidR="00BF5E7D" w:rsidRPr="005E4B48" w:rsidRDefault="00BF5E7D" w:rsidP="00405CD7">
            <w:pPr>
              <w:pStyle w:val="TAC"/>
            </w:pPr>
            <w:r w:rsidRPr="005E4B48">
              <w:t xml:space="preserve">58.88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hideMark/>
          </w:tcPr>
          <w:p w14:paraId="089D9683" w14:textId="77777777" w:rsidR="00BF5E7D" w:rsidRPr="005E4B48" w:rsidRDefault="00BF5E7D" w:rsidP="00405CD7">
            <w:pPr>
              <w:pStyle w:val="TAC"/>
            </w:pPr>
            <w:r w:rsidRPr="005E4B48">
              <w:t xml:space="preserve">2.56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hideMark/>
          </w:tcPr>
          <w:p w14:paraId="20A3C282" w14:textId="77777777" w:rsidR="00BF5E7D" w:rsidRPr="005E4B48" w:rsidRDefault="00BF5E7D" w:rsidP="00405CD7">
            <w:pPr>
              <w:pStyle w:val="TAC"/>
            </w:pPr>
            <w:r w:rsidRPr="005E4B48">
              <w:t xml:space="preserve">7.68 x N1 x </w:t>
            </w:r>
            <w:r>
              <w:t>K4</w:t>
            </w:r>
            <w:r w:rsidRPr="005E4B48">
              <w:t xml:space="preserve"> (3 x N1 x </w:t>
            </w:r>
            <w:r>
              <w:t>K4</w:t>
            </w:r>
            <w:r w:rsidRPr="005E4B48">
              <w:t>)</w:t>
            </w:r>
          </w:p>
        </w:tc>
      </w:tr>
      <w:tr w:rsidR="00BF5E7D" w:rsidRPr="005E4B48" w14:paraId="0525E2B1" w14:textId="77777777" w:rsidTr="00405CD7">
        <w:trPr>
          <w:cantSplit/>
          <w:jc w:val="center"/>
        </w:trPr>
        <w:tc>
          <w:tcPr>
            <w:tcW w:w="792" w:type="pct"/>
            <w:vMerge/>
            <w:tcBorders>
              <w:left w:val="single" w:sz="4" w:space="0" w:color="auto"/>
              <w:right w:val="single" w:sz="4" w:space="0" w:color="auto"/>
            </w:tcBorders>
          </w:tcPr>
          <w:p w14:paraId="052E6864"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067661E" w14:textId="77777777" w:rsidR="00BF5E7D" w:rsidRPr="005E4B48" w:rsidRDefault="00BF5E7D" w:rsidP="00405CD7">
            <w:pPr>
              <w:pStyle w:val="TAC"/>
            </w:pPr>
            <w:r w:rsidRPr="005E4B48">
              <w:rPr>
                <w:rFonts w:hint="eastAsia"/>
              </w:rPr>
              <w:t>5</w:t>
            </w:r>
            <w:r w:rsidRPr="005E4B48">
              <w:t>.12</w:t>
            </w:r>
          </w:p>
        </w:tc>
        <w:tc>
          <w:tcPr>
            <w:tcW w:w="487" w:type="pct"/>
            <w:tcBorders>
              <w:top w:val="single" w:sz="4" w:space="0" w:color="auto"/>
              <w:left w:val="single" w:sz="4" w:space="0" w:color="auto"/>
              <w:bottom w:val="single" w:sz="4" w:space="0" w:color="auto"/>
              <w:right w:val="single" w:sz="4" w:space="0" w:color="auto"/>
            </w:tcBorders>
          </w:tcPr>
          <w:p w14:paraId="79C58A07"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A4D156C" w14:textId="77777777" w:rsidR="00BF5E7D" w:rsidRPr="005E4B48" w:rsidRDefault="00BF5E7D" w:rsidP="00405CD7">
            <w:pPr>
              <w:pStyle w:val="TAC"/>
            </w:pPr>
            <w:r w:rsidRPr="005E4B48">
              <w:t xml:space="preserve">117.76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6A3B92D8" w14:textId="77777777" w:rsidR="00BF5E7D" w:rsidRPr="005E4B48" w:rsidRDefault="00BF5E7D" w:rsidP="00405CD7">
            <w:pPr>
              <w:pStyle w:val="TAC"/>
            </w:pPr>
            <w:r w:rsidRPr="005E4B48">
              <w:t xml:space="preserve">5.12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A7D54AB" w14:textId="77777777" w:rsidR="00BF5E7D" w:rsidRPr="005E4B48" w:rsidRDefault="00BF5E7D" w:rsidP="00405CD7">
            <w:pPr>
              <w:pStyle w:val="TAC"/>
            </w:pPr>
            <w:r w:rsidRPr="005E4B48">
              <w:t xml:space="preserve">15.36 x N1 x </w:t>
            </w:r>
            <w:r>
              <w:t>K4</w:t>
            </w:r>
            <w:r w:rsidRPr="005E4B48">
              <w:t xml:space="preserve"> (3 x N1 x </w:t>
            </w:r>
            <w:r>
              <w:t>K4</w:t>
            </w:r>
            <w:r w:rsidRPr="005E4B48">
              <w:t>)</w:t>
            </w:r>
          </w:p>
        </w:tc>
      </w:tr>
      <w:tr w:rsidR="00BF5E7D" w:rsidRPr="005E4B48" w14:paraId="2628CC52" w14:textId="77777777" w:rsidTr="00405CD7">
        <w:trPr>
          <w:cantSplit/>
          <w:jc w:val="center"/>
        </w:trPr>
        <w:tc>
          <w:tcPr>
            <w:tcW w:w="792" w:type="pct"/>
            <w:vMerge/>
            <w:tcBorders>
              <w:left w:val="single" w:sz="4" w:space="0" w:color="auto"/>
              <w:right w:val="single" w:sz="4" w:space="0" w:color="auto"/>
            </w:tcBorders>
          </w:tcPr>
          <w:p w14:paraId="1976471E" w14:textId="77777777" w:rsidR="00BF5E7D" w:rsidRPr="005E4B48" w:rsidRDefault="00BF5E7D" w:rsidP="00405CD7">
            <w:pPr>
              <w:pStyle w:val="TAC"/>
            </w:pPr>
          </w:p>
        </w:tc>
        <w:tc>
          <w:tcPr>
            <w:tcW w:w="875" w:type="pct"/>
            <w:tcBorders>
              <w:top w:val="single" w:sz="4" w:space="0" w:color="auto"/>
              <w:left w:val="single" w:sz="4" w:space="0" w:color="auto"/>
              <w:bottom w:val="single" w:sz="4" w:space="0" w:color="auto"/>
              <w:right w:val="single" w:sz="4" w:space="0" w:color="auto"/>
            </w:tcBorders>
          </w:tcPr>
          <w:p w14:paraId="699300D2" w14:textId="77777777" w:rsidR="00BF5E7D" w:rsidRPr="005E4B48" w:rsidRDefault="00BF5E7D" w:rsidP="00405CD7">
            <w:pPr>
              <w:pStyle w:val="TAC"/>
            </w:pPr>
            <w:r w:rsidRPr="005E4B48">
              <w:rPr>
                <w:rFonts w:hint="eastAsia"/>
              </w:rPr>
              <w:t>1</w:t>
            </w:r>
            <w:r w:rsidRPr="005E4B48">
              <w:t>0.24</w:t>
            </w:r>
          </w:p>
        </w:tc>
        <w:tc>
          <w:tcPr>
            <w:tcW w:w="487" w:type="pct"/>
            <w:tcBorders>
              <w:top w:val="single" w:sz="4" w:space="0" w:color="auto"/>
              <w:left w:val="single" w:sz="4" w:space="0" w:color="auto"/>
              <w:bottom w:val="single" w:sz="4" w:space="0" w:color="auto"/>
              <w:right w:val="single" w:sz="4" w:space="0" w:color="auto"/>
            </w:tcBorders>
          </w:tcPr>
          <w:p w14:paraId="47935799" w14:textId="77777777" w:rsidR="00BF5E7D" w:rsidRPr="005E4B48" w:rsidRDefault="00BF5E7D" w:rsidP="00405CD7">
            <w:pPr>
              <w:pStyle w:val="TAC"/>
            </w:pPr>
            <w:r w:rsidRPr="005E4B48">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7A946437" w14:textId="77777777" w:rsidR="00BF5E7D" w:rsidRPr="005E4B48" w:rsidRDefault="00BF5E7D" w:rsidP="00405CD7">
            <w:pPr>
              <w:pStyle w:val="TAC"/>
            </w:pPr>
            <w:r w:rsidRPr="005E4B48">
              <w:t xml:space="preserve">235.52 x N1 x </w:t>
            </w:r>
            <w:r>
              <w:t>K4</w:t>
            </w:r>
            <w:r w:rsidRPr="005E4B48">
              <w:t xml:space="preserve"> (23 x N1 x </w:t>
            </w:r>
            <w:r>
              <w:t>K4</w:t>
            </w:r>
            <w:r w:rsidRPr="005E4B48">
              <w:t>)</w:t>
            </w:r>
          </w:p>
        </w:tc>
        <w:tc>
          <w:tcPr>
            <w:tcW w:w="1043" w:type="pct"/>
            <w:tcBorders>
              <w:top w:val="single" w:sz="4" w:space="0" w:color="auto"/>
              <w:left w:val="single" w:sz="4" w:space="0" w:color="auto"/>
              <w:bottom w:val="single" w:sz="4" w:space="0" w:color="auto"/>
              <w:right w:val="single" w:sz="4" w:space="0" w:color="auto"/>
            </w:tcBorders>
          </w:tcPr>
          <w:p w14:paraId="29D597CE" w14:textId="77777777" w:rsidR="00BF5E7D" w:rsidRPr="005E4B48" w:rsidRDefault="00BF5E7D" w:rsidP="00405CD7">
            <w:pPr>
              <w:pStyle w:val="TAC"/>
            </w:pPr>
            <w:r w:rsidRPr="005E4B48">
              <w:t xml:space="preserve">10.24 x N1 x </w:t>
            </w:r>
            <w:r>
              <w:t>K4</w:t>
            </w:r>
            <w:r w:rsidRPr="005E4B48">
              <w:t xml:space="preserve"> (1 x N1 x </w:t>
            </w:r>
            <w:r>
              <w:t>K4</w:t>
            </w:r>
            <w:r w:rsidRPr="005E4B48">
              <w:t>)</w:t>
            </w:r>
          </w:p>
        </w:tc>
        <w:tc>
          <w:tcPr>
            <w:tcW w:w="762" w:type="pct"/>
            <w:tcBorders>
              <w:top w:val="single" w:sz="4" w:space="0" w:color="auto"/>
              <w:left w:val="single" w:sz="4" w:space="0" w:color="auto"/>
              <w:bottom w:val="single" w:sz="4" w:space="0" w:color="auto"/>
              <w:right w:val="single" w:sz="4" w:space="0" w:color="auto"/>
            </w:tcBorders>
          </w:tcPr>
          <w:p w14:paraId="022D7D33" w14:textId="77777777" w:rsidR="00BF5E7D" w:rsidRPr="005E4B48" w:rsidRDefault="00BF5E7D" w:rsidP="00405CD7">
            <w:pPr>
              <w:pStyle w:val="TAC"/>
            </w:pPr>
            <w:r w:rsidRPr="005E4B48">
              <w:t xml:space="preserve">30.72 x N1 x </w:t>
            </w:r>
            <w:r>
              <w:t>K4</w:t>
            </w:r>
            <w:r w:rsidRPr="005E4B48">
              <w:t xml:space="preserve"> (3 x N1 x </w:t>
            </w:r>
            <w:r>
              <w:t>K4</w:t>
            </w:r>
            <w:r w:rsidRPr="005E4B48">
              <w:t>)</w:t>
            </w:r>
          </w:p>
        </w:tc>
      </w:tr>
      <w:tr w:rsidR="00BF5E7D" w:rsidRPr="00C972E7" w14:paraId="010A8F8A" w14:textId="77777777" w:rsidTr="00405CD7">
        <w:trPr>
          <w:cantSplit/>
          <w:jc w:val="center"/>
        </w:trPr>
        <w:tc>
          <w:tcPr>
            <w:tcW w:w="1" w:type="pct"/>
            <w:gridSpan w:val="6"/>
            <w:tcBorders>
              <w:left w:val="single" w:sz="4" w:space="0" w:color="auto"/>
              <w:right w:val="single" w:sz="4" w:space="0" w:color="auto"/>
            </w:tcBorders>
          </w:tcPr>
          <w:p w14:paraId="06332183" w14:textId="55D6B10F" w:rsidR="00BF5E7D" w:rsidRPr="005E4B48" w:rsidRDefault="00BF5E7D" w:rsidP="00303175">
            <w:pPr>
              <w:pStyle w:val="TAN"/>
              <w:rPr>
                <w:snapToGrid w:val="0"/>
              </w:rPr>
            </w:pPr>
            <w:r w:rsidRPr="005E4B48">
              <w:rPr>
                <w:snapToGrid w:val="0"/>
              </w:rPr>
              <w:t>Note1:</w:t>
            </w:r>
            <w:r w:rsidR="00303175" w:rsidRPr="00104C6F">
              <w:tab/>
            </w:r>
            <w:r w:rsidRPr="005E4B48">
              <w:rPr>
                <w:snapToGrid w:val="0"/>
              </w:rPr>
              <w:t>M2 = 1.5 if SMTC periodicity</w:t>
            </w:r>
            <w:r w:rsidRPr="005E4B48">
              <w:t xml:space="preserve"> </w:t>
            </w:r>
            <w:r w:rsidRPr="005E4B48">
              <w:rPr>
                <w:snapToGrid w:val="0"/>
              </w:rPr>
              <w:t>of measured intra-frequency cell &gt; 20 ms; otherwise M2=1.</w:t>
            </w:r>
          </w:p>
          <w:p w14:paraId="72996026" w14:textId="6E9CA7A1" w:rsidR="00BF5E7D" w:rsidRPr="00C972E7" w:rsidRDefault="00BF5E7D" w:rsidP="00303175">
            <w:pPr>
              <w:pStyle w:val="TAN"/>
            </w:pPr>
            <w:r w:rsidRPr="005E4B48">
              <w:rPr>
                <w:snapToGrid w:val="0"/>
              </w:rPr>
              <w:t>Note 2:</w:t>
            </w:r>
            <w:r w:rsidR="00303175" w:rsidRPr="00104C6F">
              <w:tab/>
            </w:r>
            <w:r w:rsidR="00303175" w:rsidRPr="00AD5C2C">
              <w:rPr>
                <w:snapToGrid w:val="0"/>
              </w:rPr>
              <w:t>K</w:t>
            </w:r>
            <w:r w:rsidR="00303175">
              <w:rPr>
                <w:snapToGrid w:val="0"/>
              </w:rPr>
              <w:t>4</w:t>
            </w:r>
            <w:r w:rsidR="00303175" w:rsidRPr="00AD5C2C">
              <w:rPr>
                <w:snapToGrid w:val="0"/>
              </w:rPr>
              <w:t xml:space="preserve"> = 6 is the measurement relaxation factor applicable for UE fulfilling the </w:t>
            </w:r>
            <w:r w:rsidR="00303175" w:rsidRPr="00AD5C2C">
              <w:rPr>
                <w:i/>
                <w:noProof/>
              </w:rPr>
              <w:t xml:space="preserve">stationaryMobilityEvaluation </w:t>
            </w:r>
            <w:r w:rsidR="00303175" w:rsidRPr="00AD5C2C">
              <w:t>[2]</w:t>
            </w:r>
            <w:r w:rsidR="00303175" w:rsidRPr="00AD5C2C">
              <w:rPr>
                <w:snapToGrid w:val="0"/>
              </w:rPr>
              <w:t xml:space="preserve"> criterion.</w:t>
            </w:r>
            <w:r w:rsidR="00303175">
              <w:rPr>
                <w:rFonts w:hint="eastAsia"/>
              </w:rPr>
              <w:t xml:space="preserve"> </w:t>
            </w:r>
            <w:r w:rsidR="00303175" w:rsidRPr="00E9086F">
              <w:rPr>
                <w:snapToGrid w:val="0"/>
              </w:rPr>
              <w:t>K</w:t>
            </w:r>
            <w:r w:rsidR="00303175">
              <w:rPr>
                <w:snapToGrid w:val="0"/>
              </w:rPr>
              <w:t>4</w:t>
            </w:r>
            <w:r w:rsidR="00303175" w:rsidRPr="00E9086F">
              <w:rPr>
                <w:snapToGrid w:val="0"/>
              </w:rPr>
              <w:t xml:space="preserve"> = 3</w:t>
            </w:r>
            <w:r w:rsidR="00303175" w:rsidRPr="007C2D19">
              <w:rPr>
                <w:snapToGrid w:val="0"/>
              </w:rPr>
              <w:t xml:space="preserve"> is</w:t>
            </w:r>
            <w:r w:rsidR="00303175" w:rsidRPr="00C33767">
              <w:rPr>
                <w:snapToGrid w:val="0"/>
              </w:rPr>
              <w:t xml:space="preserve"> the measu</w:t>
            </w:r>
            <w:r w:rsidR="00303175">
              <w:rPr>
                <w:snapToGrid w:val="0"/>
              </w:rPr>
              <w:t xml:space="preserve">rement relaxation factor applicable for UE fulfilling the </w:t>
            </w:r>
            <w:r w:rsidR="00303175" w:rsidRPr="001C6668">
              <w:rPr>
                <w:i/>
                <w:iCs/>
              </w:rPr>
              <w:t>lowMobilityEvaluation</w:t>
            </w:r>
            <w:r w:rsidR="00303175" w:rsidDel="004B26EA">
              <w:rPr>
                <w:i/>
                <w:iCs/>
              </w:rPr>
              <w:t xml:space="preserve"> </w:t>
            </w:r>
            <w:r w:rsidR="00303175">
              <w:t>[2]</w:t>
            </w:r>
            <w:r w:rsidR="00303175">
              <w:rPr>
                <w:snapToGrid w:val="0"/>
              </w:rPr>
              <w:t xml:space="preserve"> criterion</w:t>
            </w:r>
            <w:r w:rsidR="00303175">
              <w:t xml:space="preserve"> or </w:t>
            </w:r>
            <w:r w:rsidR="00303175" w:rsidRPr="00EF59D1">
              <w:rPr>
                <w:snapToGrid w:val="0"/>
              </w:rPr>
              <w:t xml:space="preserve">fulfilling the </w:t>
            </w:r>
            <w:r w:rsidR="00303175" w:rsidRPr="00485479">
              <w:rPr>
                <w:i/>
                <w:iCs/>
              </w:rPr>
              <w:t>cellEdgeEvaluation</w:t>
            </w:r>
            <w:r w:rsidR="00303175">
              <w:rPr>
                <w:i/>
                <w:iCs/>
              </w:rPr>
              <w:t xml:space="preserve"> </w:t>
            </w:r>
            <w:r w:rsidR="00303175">
              <w:t>[2]</w:t>
            </w:r>
            <w:r w:rsidR="00303175" w:rsidRPr="00EF59D1">
              <w:rPr>
                <w:snapToGrid w:val="0"/>
              </w:rPr>
              <w:t xml:space="preserve"> criterion</w:t>
            </w:r>
            <w:r w:rsidR="00303175">
              <w:t>.</w:t>
            </w:r>
          </w:p>
        </w:tc>
      </w:tr>
    </w:tbl>
    <w:p w14:paraId="30DB078F" w14:textId="77777777" w:rsidR="00BF5E7D" w:rsidRPr="009C5807" w:rsidRDefault="00BF5E7D" w:rsidP="00FC747B"/>
    <w:p w14:paraId="3054DB0A" w14:textId="77777777" w:rsidR="00FC747B" w:rsidRDefault="00FC747B" w:rsidP="00FC747B">
      <w:pPr>
        <w:pStyle w:val="Heading4"/>
      </w:pPr>
      <w:r>
        <w:t>5.1B.2.11</w:t>
      </w:r>
      <w:r>
        <w:tab/>
        <w:t>Measurements of inter-RAT E-UTRAN cells for UE configured with relaxed measurement criterion</w:t>
      </w:r>
    </w:p>
    <w:p w14:paraId="4263C9AD" w14:textId="6B3F56D7" w:rsidR="00FC747B" w:rsidRDefault="00FC747B" w:rsidP="00FC747B">
      <w:r>
        <w:t>The requirements in clause 4.2B.2.11 apply for UE configured with relaxed measurement criterion</w:t>
      </w:r>
      <w:r w:rsidR="00794E6E" w:rsidRPr="00C63795">
        <w:t xml:space="preserve"> except when UE is configured with eDRX_IDLE cycle greater than 10.24 s and UE</w:t>
      </w:r>
      <w:r w:rsidR="00794E6E" w:rsidRPr="00C63795">
        <w:rPr>
          <w:lang w:val="en-US"/>
        </w:rPr>
        <w:t xml:space="preserve"> has fulfilled stationary criterion</w:t>
      </w:r>
      <w:r w:rsidR="00794E6E" w:rsidRPr="00C63795">
        <w:rPr>
          <w:rFonts w:hint="eastAsia"/>
        </w:rPr>
        <w:t xml:space="preserve"> </w:t>
      </w:r>
      <w:r w:rsidR="00794E6E" w:rsidRPr="00C63795">
        <w:t xml:space="preserve">or </w:t>
      </w:r>
      <w:r w:rsidR="00794E6E" w:rsidRPr="00C63795">
        <w:rPr>
          <w:lang w:val="en-US"/>
        </w:rPr>
        <w:t>low mobility criterion</w:t>
      </w:r>
      <w:r w:rsidR="00794E6E" w:rsidRPr="00C63795">
        <w:rPr>
          <w:rFonts w:hint="eastAsia"/>
        </w:rPr>
        <w:t xml:space="preserve"> </w:t>
      </w:r>
      <w:r w:rsidR="00794E6E" w:rsidRPr="00C63795">
        <w:t xml:space="preserve">or </w:t>
      </w:r>
      <w:r w:rsidR="00794E6E" w:rsidRPr="00C63795">
        <w:rPr>
          <w:lang w:val="en-US"/>
        </w:rPr>
        <w:t>not-at-cell edge criterion</w:t>
      </w:r>
      <w:r>
        <w:t>.</w:t>
      </w:r>
    </w:p>
    <w:p w14:paraId="37237817" w14:textId="1191AF5D" w:rsidR="00A22286" w:rsidRDefault="00EB0B99" w:rsidP="00A22286">
      <w:r w:rsidRPr="00C63795">
        <w:t>If the UE is configured with eDRX_IDLE cycle greater than 10.24 s in FR1 and FR2, and UE</w:t>
      </w:r>
      <w:r w:rsidRPr="00C63795">
        <w:rPr>
          <w:lang w:val="en-US"/>
        </w:rPr>
        <w:t xml:space="preserve"> has fulfilled stationary criterion</w:t>
      </w:r>
      <w:r w:rsidRPr="00C63795">
        <w:rPr>
          <w:rFonts w:hint="eastAsia"/>
        </w:rPr>
        <w:t xml:space="preserve"> </w:t>
      </w:r>
      <w:r w:rsidRPr="00C63795">
        <w:t xml:space="preserve">or </w:t>
      </w:r>
      <w:r w:rsidRPr="00C63795">
        <w:rPr>
          <w:lang w:val="en-US"/>
        </w:rPr>
        <w:t>low mobility criterion</w:t>
      </w:r>
      <w:r w:rsidRPr="00C63795">
        <w:rPr>
          <w:rFonts w:hint="eastAsia"/>
        </w:rPr>
        <w:t xml:space="preserve"> </w:t>
      </w:r>
      <w:r w:rsidRPr="00C63795">
        <w:t xml:space="preserve">or </w:t>
      </w:r>
      <w:r w:rsidRPr="00C63795">
        <w:rPr>
          <w:lang w:val="en-US"/>
        </w:rPr>
        <w:t>not-at-cell edge criterion</w:t>
      </w:r>
      <w:r w:rsidRPr="00C63795">
        <w:t xml:space="preserve">, then the requirements in </w:t>
      </w:r>
      <w:r w:rsidRPr="00C63795">
        <w:rPr>
          <w:lang w:val="en-US"/>
        </w:rPr>
        <w:t xml:space="preserve">Table </w:t>
      </w:r>
      <w:r w:rsidRPr="00C63795">
        <w:t>5.1B.2.11</w:t>
      </w:r>
      <w:r w:rsidRPr="00C63795">
        <w:rPr>
          <w:lang w:val="en-US"/>
        </w:rPr>
        <w:t xml:space="preserve">-1 </w:t>
      </w:r>
      <w:r w:rsidRPr="00C63795">
        <w:t xml:space="preserve">apply provided that eDRX cycle is ≤ </w:t>
      </w:r>
      <w:r>
        <w:t>10485.76</w:t>
      </w:r>
      <w:r w:rsidRPr="00C63795">
        <w:t xml:space="preserve"> sec.</w:t>
      </w:r>
    </w:p>
    <w:p w14:paraId="66C2E4A4" w14:textId="62914489" w:rsidR="00A22286" w:rsidRPr="005E4B48" w:rsidRDefault="00EB0B99" w:rsidP="00A22286">
      <w:pPr>
        <w:pStyle w:val="TH"/>
        <w:rPr>
          <w:lang w:val="en-US"/>
        </w:rPr>
      </w:pPr>
      <w:r w:rsidRPr="005E4B48">
        <w:rPr>
          <w:lang w:val="en-US"/>
        </w:rPr>
        <w:t xml:space="preserve">Table </w:t>
      </w:r>
      <w:r w:rsidRPr="005E4B48">
        <w:t>5.1B.2.</w:t>
      </w:r>
      <w:r>
        <w:t>11</w:t>
      </w:r>
      <w:r w:rsidRPr="005E4B48">
        <w:rPr>
          <w:lang w:val="en-US"/>
        </w:rPr>
        <w:t xml:space="preserve">-1: </w:t>
      </w:r>
      <w:r w:rsidRPr="005E4B48">
        <w:t>T</w:t>
      </w:r>
      <w:r w:rsidRPr="005E4B48">
        <w:rPr>
          <w:vertAlign w:val="subscript"/>
        </w:rPr>
        <w:t>detect,NR_</w:t>
      </w:r>
      <w:r w:rsidRPr="005E4B48">
        <w:rPr>
          <w:rFonts w:cs="v4.2.0"/>
          <w:vertAlign w:val="subscript"/>
        </w:rPr>
        <w:t>Int</w:t>
      </w:r>
      <w:r>
        <w:rPr>
          <w:rFonts w:cs="v4.2.0" w:hint="eastAsia"/>
          <w:vertAlign w:val="subscript"/>
        </w:rPr>
        <w:t>e</w:t>
      </w:r>
      <w:r>
        <w:rPr>
          <w:rFonts w:cs="v4.2.0"/>
          <w:vertAlign w:val="subscript"/>
        </w:rPr>
        <w:t>r</w:t>
      </w:r>
      <w:r w:rsidRPr="005E4B48">
        <w:rPr>
          <w:rFonts w:cs="v4.2.0"/>
          <w:vertAlign w:val="subscript"/>
        </w:rPr>
        <w:t>_RedCap</w:t>
      </w:r>
      <w:r w:rsidRPr="005E4B48">
        <w:rPr>
          <w:vertAlign w:val="subscript"/>
        </w:rPr>
        <w:t>_Relax</w:t>
      </w:r>
      <w:r w:rsidRPr="005E4B48">
        <w:rPr>
          <w:lang w:val="en-US"/>
        </w:rPr>
        <w:t xml:space="preserve">, </w:t>
      </w:r>
      <w:r w:rsidRPr="005E4B48">
        <w:t>T</w:t>
      </w:r>
      <w:r w:rsidRPr="005E4B48">
        <w:rPr>
          <w:vertAlign w:val="subscript"/>
        </w:rPr>
        <w:t>measure,NR_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sidDel="006D177E">
        <w:rPr>
          <w:lang w:val="en-US"/>
        </w:rPr>
        <w:t xml:space="preserve"> </w:t>
      </w:r>
      <w:r w:rsidRPr="005E4B48">
        <w:rPr>
          <w:lang w:val="en-US"/>
        </w:rPr>
        <w:t xml:space="preserve">and </w:t>
      </w:r>
      <w:r w:rsidRPr="005E4B48">
        <w:t>T</w:t>
      </w:r>
      <w:r w:rsidRPr="005E4B48">
        <w:rPr>
          <w:vertAlign w:val="subscript"/>
        </w:rPr>
        <w:t>evaluate,NR_</w:t>
      </w:r>
      <w:r w:rsidRPr="005E4B48">
        <w:rPr>
          <w:rFonts w:cs="v4.2.0"/>
          <w:vertAlign w:val="subscript"/>
        </w:rPr>
        <w:t>Int</w:t>
      </w:r>
      <w:r>
        <w:rPr>
          <w:rFonts w:cs="v4.2.0"/>
          <w:vertAlign w:val="subscript"/>
        </w:rPr>
        <w:t>er</w:t>
      </w:r>
      <w:r w:rsidRPr="005E4B48">
        <w:rPr>
          <w:rFonts w:cs="v4.2.0"/>
          <w:vertAlign w:val="subscript"/>
        </w:rPr>
        <w:t>_RedCap</w:t>
      </w:r>
      <w:r w:rsidRPr="005E4B48">
        <w:rPr>
          <w:vertAlign w:val="subscript"/>
        </w:rPr>
        <w:t>_Relax</w:t>
      </w:r>
      <w:r w:rsidRPr="005E4B48">
        <w:rPr>
          <w:lang w:val="en-US"/>
        </w:rPr>
        <w:t xml:space="preserve"> for </w:t>
      </w:r>
      <w:r w:rsidRPr="005E4B48">
        <w:t>inactive Redcap</w:t>
      </w:r>
      <w:r w:rsidRPr="005E4B48">
        <w:rPr>
          <w:lang w:val="en-US"/>
        </w:rPr>
        <w:t xml:space="preser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A22286" w:rsidRPr="005E4B48" w14:paraId="56BA720E" w14:textId="77777777" w:rsidTr="00405CD7">
        <w:trPr>
          <w:cantSplit/>
          <w:trHeight w:val="310"/>
          <w:jc w:val="center"/>
        </w:trPr>
        <w:tc>
          <w:tcPr>
            <w:tcW w:w="880" w:type="pct"/>
            <w:vMerge w:val="restart"/>
            <w:tcBorders>
              <w:top w:val="single" w:sz="4" w:space="0" w:color="auto"/>
              <w:left w:val="single" w:sz="4" w:space="0" w:color="auto"/>
              <w:right w:val="single" w:sz="4" w:space="0" w:color="auto"/>
            </w:tcBorders>
          </w:tcPr>
          <w:p w14:paraId="5DCA630F" w14:textId="77777777" w:rsidR="00A22286" w:rsidRPr="005E4B48" w:rsidRDefault="00A22286" w:rsidP="00405CD7">
            <w:pPr>
              <w:pStyle w:val="TAH"/>
            </w:pPr>
            <w:r w:rsidRPr="005E4B48">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38471D7A" w14:textId="77777777" w:rsidR="00A22286" w:rsidRPr="005E4B48" w:rsidRDefault="00A22286" w:rsidP="00405CD7">
            <w:pPr>
              <w:pStyle w:val="TAH"/>
            </w:pPr>
            <w:r w:rsidRPr="005E4B48">
              <w:t>DRX</w:t>
            </w:r>
            <w:r w:rsidRPr="005E4B48">
              <w:rPr>
                <w:rFonts w:cs="v4.2.0"/>
              </w:rPr>
              <w:t xml:space="preserve"> or eDRX</w:t>
            </w:r>
            <w:r w:rsidRPr="005E4B48">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1B42A1CC" w14:textId="77777777" w:rsidR="00A22286" w:rsidRPr="005E4B48" w:rsidRDefault="00A22286" w:rsidP="00405CD7">
            <w:pPr>
              <w:pStyle w:val="TAH"/>
            </w:pPr>
            <w:r w:rsidRPr="005E4B48">
              <w:t>T</w:t>
            </w:r>
            <w:r w:rsidRPr="005E4B48">
              <w:rPr>
                <w:vertAlign w:val="subscript"/>
              </w:rPr>
              <w:t>detect,</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6645C5BB" w14:textId="77777777" w:rsidR="00A22286" w:rsidRPr="005E4B48" w:rsidRDefault="00A22286" w:rsidP="00405CD7">
            <w:pPr>
              <w:pStyle w:val="TAH"/>
            </w:pPr>
            <w:r w:rsidRPr="005E4B48">
              <w:t>T</w:t>
            </w:r>
            <w:r w:rsidRPr="005E4B48">
              <w:rPr>
                <w:vertAlign w:val="subscript"/>
              </w:rPr>
              <w:t>measure,</w:t>
            </w:r>
            <w:r>
              <w:rPr>
                <w:rFonts w:cs="v4.2.0"/>
                <w:vertAlign w:val="subscript"/>
              </w:rPr>
              <w:t xml:space="preserve"> EUTRAN</w:t>
            </w:r>
            <w:r>
              <w:rPr>
                <w:vertAlign w:val="subscript"/>
              </w:rPr>
              <w:t>_RedCap_Relax</w:t>
            </w:r>
            <w:r w:rsidRPr="005E4B48">
              <w:t xml:space="preserve"> [s] (number of DRX</w:t>
            </w:r>
            <w:r w:rsidRPr="005E4B48">
              <w:rPr>
                <w:rFonts w:cs="v4.2.0"/>
              </w:rPr>
              <w:t xml:space="preserve"> or eDRX</w:t>
            </w:r>
            <w:r w:rsidRPr="005E4B48">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DBF80BC" w14:textId="77777777" w:rsidR="00A22286" w:rsidRPr="005E4B48" w:rsidRDefault="00A22286" w:rsidP="00405CD7">
            <w:pPr>
              <w:pStyle w:val="TAH"/>
            </w:pPr>
            <w:r w:rsidRPr="005E4B48">
              <w:t>T</w:t>
            </w:r>
            <w:r w:rsidRPr="005E4B48">
              <w:rPr>
                <w:vertAlign w:val="subscript"/>
              </w:rPr>
              <w:t>evaluate,</w:t>
            </w:r>
            <w:r>
              <w:rPr>
                <w:rFonts w:cs="v4.2.0"/>
                <w:vertAlign w:val="subscript"/>
              </w:rPr>
              <w:t xml:space="preserve"> EUTRAN</w:t>
            </w:r>
            <w:r>
              <w:rPr>
                <w:vertAlign w:val="subscript"/>
              </w:rPr>
              <w:t>_RedCap_Relax</w:t>
            </w:r>
            <w:r w:rsidRPr="005E4B48">
              <w:rPr>
                <w:rFonts w:cs="Arial"/>
              </w:rPr>
              <w:t xml:space="preserve"> </w:t>
            </w:r>
            <w:r w:rsidRPr="005E4B48">
              <w:t xml:space="preserve">[s] (number of DRX </w:t>
            </w:r>
            <w:r w:rsidRPr="005E4B48">
              <w:rPr>
                <w:rFonts w:cs="v4.2.0"/>
              </w:rPr>
              <w:t xml:space="preserve">or </w:t>
            </w:r>
            <w:r w:rsidRPr="005E4B48">
              <w:t>INACTIVE</w:t>
            </w:r>
            <w:r w:rsidRPr="005E4B48">
              <w:rPr>
                <w:rFonts w:cs="v4.2.0"/>
              </w:rPr>
              <w:t xml:space="preserve"> eDRX</w:t>
            </w:r>
            <w:r w:rsidRPr="005E4B48">
              <w:t xml:space="preserve"> cycles)</w:t>
            </w:r>
          </w:p>
        </w:tc>
      </w:tr>
      <w:tr w:rsidR="00A22286" w:rsidRPr="005E4B48" w14:paraId="6B7F4823" w14:textId="77777777" w:rsidTr="00405CD7">
        <w:trPr>
          <w:cantSplit/>
          <w:trHeight w:val="310"/>
          <w:jc w:val="center"/>
        </w:trPr>
        <w:tc>
          <w:tcPr>
            <w:tcW w:w="880" w:type="pct"/>
            <w:vMerge/>
            <w:tcBorders>
              <w:left w:val="single" w:sz="4" w:space="0" w:color="auto"/>
              <w:bottom w:val="single" w:sz="4" w:space="0" w:color="auto"/>
              <w:right w:val="single" w:sz="4" w:space="0" w:color="auto"/>
            </w:tcBorders>
          </w:tcPr>
          <w:p w14:paraId="49B6610C" w14:textId="77777777" w:rsidR="00A22286" w:rsidRPr="005E4B48" w:rsidRDefault="00A22286" w:rsidP="00405CD7">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74B5DAA7" w14:textId="77777777" w:rsidR="00A22286" w:rsidRPr="005E4B48" w:rsidRDefault="00A22286" w:rsidP="00405CD7">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7F923BF0" w14:textId="77777777" w:rsidR="00A22286" w:rsidRPr="005E4B48" w:rsidRDefault="00A22286" w:rsidP="00405CD7">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126F62" w14:textId="77777777" w:rsidR="00A22286" w:rsidRPr="005E4B48" w:rsidRDefault="00A22286" w:rsidP="00405CD7">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6647CC8E" w14:textId="77777777" w:rsidR="00A22286" w:rsidRPr="005E4B48" w:rsidRDefault="00A22286" w:rsidP="00405CD7">
            <w:pPr>
              <w:pStyle w:val="TAH"/>
            </w:pPr>
          </w:p>
        </w:tc>
      </w:tr>
      <w:tr w:rsidR="00A22286" w:rsidRPr="005E4B48" w14:paraId="3F431F26" w14:textId="77777777" w:rsidTr="00405CD7">
        <w:trPr>
          <w:cantSplit/>
          <w:jc w:val="center"/>
        </w:trPr>
        <w:tc>
          <w:tcPr>
            <w:tcW w:w="880" w:type="pct"/>
            <w:vMerge w:val="restart"/>
            <w:tcBorders>
              <w:top w:val="single" w:sz="4" w:space="0" w:color="auto"/>
              <w:left w:val="single" w:sz="4" w:space="0" w:color="auto"/>
              <w:right w:val="single" w:sz="4" w:space="0" w:color="auto"/>
            </w:tcBorders>
          </w:tcPr>
          <w:p w14:paraId="0CFF5DC8" w14:textId="4BBB9E86" w:rsidR="00A22286" w:rsidRPr="005E4B48" w:rsidRDefault="00EB0B99" w:rsidP="00405CD7">
            <w:pPr>
              <w:pStyle w:val="TAC"/>
            </w:pPr>
            <w:r>
              <w:t>20.48</w:t>
            </w:r>
            <w:r w:rsidRPr="005E4B48">
              <w:t xml:space="preserve"> ≤eDRX_IDLE cycle length ≤</w:t>
            </w:r>
            <w:r>
              <w:t>10485.76</w:t>
            </w:r>
          </w:p>
          <w:p w14:paraId="3BBD66E5"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C214398" w14:textId="77777777" w:rsidR="00A22286" w:rsidRPr="005E4B48" w:rsidRDefault="00A22286" w:rsidP="00405CD7">
            <w:pPr>
              <w:pStyle w:val="TAC"/>
            </w:pPr>
            <w:r w:rsidRPr="005E4B48">
              <w:t>0.32</w:t>
            </w:r>
          </w:p>
        </w:tc>
        <w:tc>
          <w:tcPr>
            <w:tcW w:w="1094" w:type="pct"/>
            <w:tcBorders>
              <w:top w:val="single" w:sz="4" w:space="0" w:color="auto"/>
              <w:left w:val="single" w:sz="4" w:space="0" w:color="auto"/>
              <w:bottom w:val="single" w:sz="4" w:space="0" w:color="auto"/>
              <w:right w:val="single" w:sz="4" w:space="0" w:color="auto"/>
            </w:tcBorders>
            <w:hideMark/>
          </w:tcPr>
          <w:p w14:paraId="532B0758" w14:textId="77777777" w:rsidR="00A22286" w:rsidRPr="005E4B48" w:rsidRDefault="00A22286" w:rsidP="00405CD7">
            <w:pPr>
              <w:pStyle w:val="TAC"/>
            </w:pPr>
            <w:r w:rsidRPr="005E4B48">
              <w:t xml:space="preserve">11.52 x </w:t>
            </w:r>
            <w:r w:rsidRPr="005E4B48">
              <w:rPr>
                <w:rFonts w:cs="Arial"/>
              </w:rPr>
              <w:t>M2</w:t>
            </w:r>
            <w:r w:rsidRPr="005E4B48">
              <w:t xml:space="preserve"> x </w:t>
            </w:r>
            <w:r>
              <w:t>K4</w:t>
            </w:r>
            <w:r w:rsidRPr="005E4B48">
              <w:rPr>
                <w:rFonts w:cs="Arial"/>
              </w:rPr>
              <w:t xml:space="preserve"> </w:t>
            </w:r>
            <w:r w:rsidRPr="005E4B48">
              <w:t xml:space="preserve">(36 x </w:t>
            </w:r>
            <w:r w:rsidRPr="005E4B48">
              <w:rPr>
                <w:rFonts w:cs="Arial"/>
              </w:rPr>
              <w:t>M2</w:t>
            </w:r>
            <w:r w:rsidRPr="005E4B48">
              <w:t xml:space="preserve">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34C58ED1" w14:textId="77777777" w:rsidR="00A22286" w:rsidRPr="005E4B48" w:rsidRDefault="00A22286" w:rsidP="00405CD7">
            <w:pPr>
              <w:pStyle w:val="TAC"/>
            </w:pPr>
            <w:r w:rsidRPr="005E4B48">
              <w:t xml:space="preserve">1.28 x </w:t>
            </w:r>
            <w:r w:rsidRPr="005E4B48">
              <w:rPr>
                <w:rFonts w:cs="Arial"/>
              </w:rPr>
              <w:t>M2</w:t>
            </w:r>
            <w:r w:rsidRPr="005E4B48">
              <w:t xml:space="preserve"> x </w:t>
            </w:r>
            <w:r>
              <w:t>K4</w:t>
            </w:r>
            <w:r w:rsidRPr="005E4B48">
              <w:rPr>
                <w:rFonts w:cs="Arial"/>
              </w:rPr>
              <w:t xml:space="preserve"> </w:t>
            </w:r>
            <w:r w:rsidRPr="005E4B48">
              <w:t xml:space="preserve">(4 x </w:t>
            </w:r>
            <w:r w:rsidRPr="005E4B48">
              <w:rPr>
                <w:rFonts w:cs="Arial"/>
              </w:rPr>
              <w:t>M2</w:t>
            </w:r>
            <w:r w:rsidRPr="005E4B48">
              <w:t xml:space="preserve">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1A04A538" w14:textId="77777777" w:rsidR="00A22286" w:rsidRPr="005E4B48" w:rsidRDefault="00A22286" w:rsidP="00405CD7">
            <w:pPr>
              <w:pStyle w:val="TAC"/>
            </w:pPr>
            <w:r w:rsidRPr="005E4B48">
              <w:t xml:space="preserve">5.12 x </w:t>
            </w:r>
            <w:r w:rsidRPr="005E4B48">
              <w:rPr>
                <w:rFonts w:cs="Arial"/>
              </w:rPr>
              <w:t>M2</w:t>
            </w:r>
            <w:r w:rsidRPr="005E4B48">
              <w:t xml:space="preserve"> x </w:t>
            </w:r>
            <w:r>
              <w:t>K4</w:t>
            </w:r>
            <w:r w:rsidRPr="005E4B48">
              <w:t xml:space="preserve"> (16 x </w:t>
            </w:r>
            <w:r w:rsidRPr="005E4B48">
              <w:rPr>
                <w:rFonts w:cs="Arial"/>
              </w:rPr>
              <w:t>M2</w:t>
            </w:r>
            <w:r w:rsidRPr="005E4B48">
              <w:t xml:space="preserve"> x </w:t>
            </w:r>
            <w:r>
              <w:t>K4</w:t>
            </w:r>
            <w:r w:rsidRPr="005E4B48">
              <w:t>)</w:t>
            </w:r>
          </w:p>
        </w:tc>
      </w:tr>
      <w:tr w:rsidR="00A22286" w:rsidRPr="005E4B48" w14:paraId="03CB32C9" w14:textId="77777777" w:rsidTr="00405CD7">
        <w:trPr>
          <w:cantSplit/>
          <w:jc w:val="center"/>
        </w:trPr>
        <w:tc>
          <w:tcPr>
            <w:tcW w:w="880" w:type="pct"/>
            <w:vMerge/>
            <w:tcBorders>
              <w:left w:val="single" w:sz="4" w:space="0" w:color="auto"/>
              <w:right w:val="single" w:sz="4" w:space="0" w:color="auto"/>
            </w:tcBorders>
          </w:tcPr>
          <w:p w14:paraId="0D0ECB6D"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B9EC72E" w14:textId="77777777" w:rsidR="00A22286" w:rsidRPr="005E4B48" w:rsidRDefault="00A22286" w:rsidP="00405CD7">
            <w:pPr>
              <w:pStyle w:val="TAC"/>
            </w:pPr>
            <w:r w:rsidRPr="005E4B48">
              <w:t>0.64</w:t>
            </w:r>
          </w:p>
        </w:tc>
        <w:tc>
          <w:tcPr>
            <w:tcW w:w="1094" w:type="pct"/>
            <w:tcBorders>
              <w:top w:val="single" w:sz="4" w:space="0" w:color="auto"/>
              <w:left w:val="single" w:sz="4" w:space="0" w:color="auto"/>
              <w:bottom w:val="single" w:sz="4" w:space="0" w:color="auto"/>
              <w:right w:val="single" w:sz="4" w:space="0" w:color="auto"/>
            </w:tcBorders>
            <w:hideMark/>
          </w:tcPr>
          <w:p w14:paraId="654BD420" w14:textId="77777777" w:rsidR="00A22286" w:rsidRPr="005E4B48" w:rsidRDefault="00A22286" w:rsidP="00405CD7">
            <w:pPr>
              <w:pStyle w:val="TAC"/>
            </w:pPr>
            <w:r w:rsidRPr="005E4B48">
              <w:t xml:space="preserve">17.92 x </w:t>
            </w:r>
            <w:r>
              <w:t>K4</w:t>
            </w:r>
            <w:r w:rsidRPr="005E4B48">
              <w:t xml:space="preserve"> (28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2915B41B" w14:textId="77777777" w:rsidR="00A22286" w:rsidRPr="005E4B48" w:rsidRDefault="00A22286" w:rsidP="00405CD7">
            <w:pPr>
              <w:pStyle w:val="TAC"/>
            </w:pPr>
            <w:r w:rsidRPr="005E4B48">
              <w:t xml:space="preserve">1.28 x </w:t>
            </w:r>
            <w:r>
              <w:t>K4</w:t>
            </w:r>
            <w:r w:rsidRPr="005E4B48">
              <w:t xml:space="preserve"> (2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0AB398A" w14:textId="77777777" w:rsidR="00A22286" w:rsidRPr="005E4B48" w:rsidRDefault="00A22286" w:rsidP="00405CD7">
            <w:pPr>
              <w:pStyle w:val="TAC"/>
            </w:pPr>
            <w:r w:rsidRPr="005E4B48">
              <w:t xml:space="preserve">5.12 x </w:t>
            </w:r>
            <w:r>
              <w:t>K4</w:t>
            </w:r>
            <w:r w:rsidRPr="005E4B48">
              <w:t xml:space="preserve"> (8 x </w:t>
            </w:r>
            <w:r>
              <w:t>K4</w:t>
            </w:r>
            <w:r w:rsidRPr="005E4B48">
              <w:t>)</w:t>
            </w:r>
          </w:p>
        </w:tc>
      </w:tr>
      <w:tr w:rsidR="00A22286" w:rsidRPr="005E4B48" w14:paraId="628D37B4" w14:textId="77777777" w:rsidTr="00405CD7">
        <w:trPr>
          <w:cantSplit/>
          <w:jc w:val="center"/>
        </w:trPr>
        <w:tc>
          <w:tcPr>
            <w:tcW w:w="880" w:type="pct"/>
            <w:vMerge/>
            <w:tcBorders>
              <w:left w:val="single" w:sz="4" w:space="0" w:color="auto"/>
              <w:right w:val="single" w:sz="4" w:space="0" w:color="auto"/>
            </w:tcBorders>
          </w:tcPr>
          <w:p w14:paraId="2567FFB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1CA0040" w14:textId="77777777" w:rsidR="00A22286" w:rsidRPr="005E4B48" w:rsidRDefault="00A22286" w:rsidP="00405CD7">
            <w:pPr>
              <w:pStyle w:val="TAC"/>
            </w:pPr>
            <w:r w:rsidRPr="005E4B48">
              <w:t>1.28</w:t>
            </w:r>
          </w:p>
        </w:tc>
        <w:tc>
          <w:tcPr>
            <w:tcW w:w="1094" w:type="pct"/>
            <w:tcBorders>
              <w:top w:val="single" w:sz="4" w:space="0" w:color="auto"/>
              <w:left w:val="single" w:sz="4" w:space="0" w:color="auto"/>
              <w:bottom w:val="single" w:sz="4" w:space="0" w:color="auto"/>
              <w:right w:val="single" w:sz="4" w:space="0" w:color="auto"/>
            </w:tcBorders>
            <w:hideMark/>
          </w:tcPr>
          <w:p w14:paraId="5D7858E3" w14:textId="77777777" w:rsidR="00A22286" w:rsidRPr="005E4B48" w:rsidRDefault="00A22286" w:rsidP="00405CD7">
            <w:pPr>
              <w:pStyle w:val="TAC"/>
            </w:pPr>
            <w:r w:rsidRPr="005E4B48">
              <w:t xml:space="preserve">32 x </w:t>
            </w:r>
            <w:r>
              <w:t>K4</w:t>
            </w:r>
            <w:r w:rsidRPr="005E4B48">
              <w:t xml:space="preserve"> (25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6CF6DACC" w14:textId="77777777" w:rsidR="00A22286" w:rsidRPr="005E4B48" w:rsidRDefault="00A22286" w:rsidP="00405CD7">
            <w:pPr>
              <w:pStyle w:val="TAC"/>
            </w:pPr>
            <w:r w:rsidRPr="005E4B48">
              <w:t xml:space="preserve">1.28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5534B83F" w14:textId="77777777" w:rsidR="00A22286" w:rsidRPr="005E4B48" w:rsidRDefault="00A22286" w:rsidP="00405CD7">
            <w:pPr>
              <w:pStyle w:val="TAC"/>
            </w:pPr>
            <w:r w:rsidRPr="005E4B48">
              <w:t xml:space="preserve">6.4 x </w:t>
            </w:r>
            <w:r>
              <w:t>K4</w:t>
            </w:r>
            <w:r w:rsidRPr="005E4B48">
              <w:t xml:space="preserve"> (5 x </w:t>
            </w:r>
            <w:r>
              <w:t>K4</w:t>
            </w:r>
            <w:r w:rsidRPr="005E4B48">
              <w:t>)</w:t>
            </w:r>
          </w:p>
        </w:tc>
      </w:tr>
      <w:tr w:rsidR="00A22286" w:rsidRPr="005E4B48" w14:paraId="59299787" w14:textId="77777777" w:rsidTr="00405CD7">
        <w:trPr>
          <w:cantSplit/>
          <w:jc w:val="center"/>
        </w:trPr>
        <w:tc>
          <w:tcPr>
            <w:tcW w:w="880" w:type="pct"/>
            <w:vMerge/>
            <w:tcBorders>
              <w:left w:val="single" w:sz="4" w:space="0" w:color="auto"/>
              <w:right w:val="single" w:sz="4" w:space="0" w:color="auto"/>
            </w:tcBorders>
          </w:tcPr>
          <w:p w14:paraId="5E9EE708"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11F44D" w14:textId="77777777" w:rsidR="00A22286" w:rsidRPr="005E4B48" w:rsidRDefault="00A22286" w:rsidP="00405CD7">
            <w:pPr>
              <w:pStyle w:val="TAC"/>
            </w:pPr>
            <w:r w:rsidRPr="005E4B48">
              <w:t>2.56</w:t>
            </w:r>
          </w:p>
        </w:tc>
        <w:tc>
          <w:tcPr>
            <w:tcW w:w="1094" w:type="pct"/>
            <w:tcBorders>
              <w:top w:val="single" w:sz="4" w:space="0" w:color="auto"/>
              <w:left w:val="single" w:sz="4" w:space="0" w:color="auto"/>
              <w:bottom w:val="single" w:sz="4" w:space="0" w:color="auto"/>
              <w:right w:val="single" w:sz="4" w:space="0" w:color="auto"/>
            </w:tcBorders>
            <w:hideMark/>
          </w:tcPr>
          <w:p w14:paraId="78D5F201" w14:textId="77777777" w:rsidR="00A22286" w:rsidRPr="005E4B48" w:rsidRDefault="00A22286" w:rsidP="00405CD7">
            <w:pPr>
              <w:pStyle w:val="TAC"/>
            </w:pPr>
            <w:r w:rsidRPr="005E4B48">
              <w:t xml:space="preserve">58.88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hideMark/>
          </w:tcPr>
          <w:p w14:paraId="42B20DDE" w14:textId="77777777" w:rsidR="00A22286" w:rsidRPr="005E4B48" w:rsidRDefault="00A22286" w:rsidP="00405CD7">
            <w:pPr>
              <w:pStyle w:val="TAC"/>
            </w:pPr>
            <w:r w:rsidRPr="005E4B48">
              <w:t xml:space="preserve">2.56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hideMark/>
          </w:tcPr>
          <w:p w14:paraId="43CAE114" w14:textId="77777777" w:rsidR="00A22286" w:rsidRPr="005E4B48" w:rsidRDefault="00A22286" w:rsidP="00405CD7">
            <w:pPr>
              <w:pStyle w:val="TAC"/>
            </w:pPr>
            <w:r w:rsidRPr="005E4B48">
              <w:t xml:space="preserve">7.68 x </w:t>
            </w:r>
            <w:r>
              <w:t>K4</w:t>
            </w:r>
            <w:r w:rsidRPr="005E4B48">
              <w:t xml:space="preserve"> (3 x </w:t>
            </w:r>
            <w:r>
              <w:t>K4</w:t>
            </w:r>
            <w:r w:rsidRPr="005E4B48">
              <w:t>)</w:t>
            </w:r>
          </w:p>
        </w:tc>
      </w:tr>
      <w:tr w:rsidR="00A22286" w:rsidRPr="005E4B48" w14:paraId="4D69E3E4" w14:textId="77777777" w:rsidTr="00405CD7">
        <w:trPr>
          <w:cantSplit/>
          <w:jc w:val="center"/>
        </w:trPr>
        <w:tc>
          <w:tcPr>
            <w:tcW w:w="880" w:type="pct"/>
            <w:vMerge/>
            <w:tcBorders>
              <w:left w:val="single" w:sz="4" w:space="0" w:color="auto"/>
              <w:right w:val="single" w:sz="4" w:space="0" w:color="auto"/>
            </w:tcBorders>
          </w:tcPr>
          <w:p w14:paraId="2BA6F906"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3FAC32FF" w14:textId="77777777" w:rsidR="00A22286" w:rsidRPr="005E4B48" w:rsidRDefault="00A22286" w:rsidP="00405CD7">
            <w:pPr>
              <w:pStyle w:val="TAC"/>
            </w:pPr>
            <w:r w:rsidRPr="005E4B48">
              <w:rPr>
                <w:rFonts w:hint="eastAsia"/>
              </w:rPr>
              <w:t>5</w:t>
            </w:r>
            <w:r w:rsidRPr="005E4B48">
              <w:t>.12</w:t>
            </w:r>
          </w:p>
        </w:tc>
        <w:tc>
          <w:tcPr>
            <w:tcW w:w="1094" w:type="pct"/>
            <w:tcBorders>
              <w:top w:val="single" w:sz="4" w:space="0" w:color="auto"/>
              <w:left w:val="single" w:sz="4" w:space="0" w:color="auto"/>
              <w:bottom w:val="single" w:sz="4" w:space="0" w:color="auto"/>
              <w:right w:val="single" w:sz="4" w:space="0" w:color="auto"/>
            </w:tcBorders>
          </w:tcPr>
          <w:p w14:paraId="4C2D35FB" w14:textId="77777777" w:rsidR="00A22286" w:rsidRPr="005E4B48" w:rsidRDefault="00A22286" w:rsidP="00405CD7">
            <w:pPr>
              <w:pStyle w:val="TAC"/>
            </w:pPr>
            <w:r w:rsidRPr="005E4B48">
              <w:t xml:space="preserve">117.76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7D7CB3C0" w14:textId="77777777" w:rsidR="00A22286" w:rsidRPr="005E4B48" w:rsidRDefault="00A22286" w:rsidP="00405CD7">
            <w:pPr>
              <w:pStyle w:val="TAC"/>
            </w:pPr>
            <w:r w:rsidRPr="005E4B48">
              <w:t xml:space="preserve">5.12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3408B739" w14:textId="77777777" w:rsidR="00A22286" w:rsidRPr="005E4B48" w:rsidRDefault="00A22286" w:rsidP="00405CD7">
            <w:pPr>
              <w:pStyle w:val="TAC"/>
            </w:pPr>
            <w:r w:rsidRPr="005E4B48">
              <w:t xml:space="preserve">15.36 x </w:t>
            </w:r>
            <w:r>
              <w:t>K4</w:t>
            </w:r>
            <w:r w:rsidRPr="005E4B48">
              <w:t xml:space="preserve"> (3 x </w:t>
            </w:r>
            <w:r>
              <w:t>K4</w:t>
            </w:r>
            <w:r w:rsidRPr="005E4B48">
              <w:t>)</w:t>
            </w:r>
          </w:p>
        </w:tc>
      </w:tr>
      <w:tr w:rsidR="00A22286" w:rsidRPr="005E4B48" w14:paraId="5A877614" w14:textId="77777777" w:rsidTr="00405CD7">
        <w:trPr>
          <w:cantSplit/>
          <w:jc w:val="center"/>
        </w:trPr>
        <w:tc>
          <w:tcPr>
            <w:tcW w:w="880" w:type="pct"/>
            <w:vMerge/>
            <w:tcBorders>
              <w:left w:val="single" w:sz="4" w:space="0" w:color="auto"/>
              <w:right w:val="single" w:sz="4" w:space="0" w:color="auto"/>
            </w:tcBorders>
          </w:tcPr>
          <w:p w14:paraId="72588807" w14:textId="77777777" w:rsidR="00A22286" w:rsidRPr="005E4B48" w:rsidRDefault="00A22286" w:rsidP="00405CD7">
            <w:pPr>
              <w:pStyle w:val="TAC"/>
            </w:pPr>
          </w:p>
        </w:tc>
        <w:tc>
          <w:tcPr>
            <w:tcW w:w="668" w:type="pct"/>
            <w:tcBorders>
              <w:top w:val="single" w:sz="4" w:space="0" w:color="auto"/>
              <w:left w:val="single" w:sz="4" w:space="0" w:color="auto"/>
              <w:bottom w:val="single" w:sz="4" w:space="0" w:color="auto"/>
              <w:right w:val="single" w:sz="4" w:space="0" w:color="auto"/>
            </w:tcBorders>
          </w:tcPr>
          <w:p w14:paraId="49676B74" w14:textId="77777777" w:rsidR="00A22286" w:rsidRPr="005E4B48" w:rsidRDefault="00A22286" w:rsidP="00405CD7">
            <w:pPr>
              <w:pStyle w:val="TAC"/>
            </w:pPr>
            <w:r w:rsidRPr="005E4B48">
              <w:rPr>
                <w:rFonts w:hint="eastAsia"/>
              </w:rPr>
              <w:t>1</w:t>
            </w:r>
            <w:r w:rsidRPr="005E4B48">
              <w:t>0.24</w:t>
            </w:r>
          </w:p>
        </w:tc>
        <w:tc>
          <w:tcPr>
            <w:tcW w:w="1094" w:type="pct"/>
            <w:tcBorders>
              <w:top w:val="single" w:sz="4" w:space="0" w:color="auto"/>
              <w:left w:val="single" w:sz="4" w:space="0" w:color="auto"/>
              <w:bottom w:val="single" w:sz="4" w:space="0" w:color="auto"/>
              <w:right w:val="single" w:sz="4" w:space="0" w:color="auto"/>
            </w:tcBorders>
          </w:tcPr>
          <w:p w14:paraId="1F92252C" w14:textId="77777777" w:rsidR="00A22286" w:rsidRPr="005E4B48" w:rsidRDefault="00A22286" w:rsidP="00405CD7">
            <w:pPr>
              <w:pStyle w:val="TAC"/>
            </w:pPr>
            <w:r w:rsidRPr="005E4B48">
              <w:t xml:space="preserve">235.52 x </w:t>
            </w:r>
            <w:r>
              <w:t>K4</w:t>
            </w:r>
            <w:r w:rsidRPr="005E4B48">
              <w:t xml:space="preserve"> (23 x </w:t>
            </w:r>
            <w:r>
              <w:t>K4</w:t>
            </w:r>
            <w:r w:rsidRPr="005E4B48">
              <w:t>)</w:t>
            </w:r>
          </w:p>
        </w:tc>
        <w:tc>
          <w:tcPr>
            <w:tcW w:w="1184" w:type="pct"/>
            <w:tcBorders>
              <w:top w:val="single" w:sz="4" w:space="0" w:color="auto"/>
              <w:left w:val="single" w:sz="4" w:space="0" w:color="auto"/>
              <w:bottom w:val="single" w:sz="4" w:space="0" w:color="auto"/>
              <w:right w:val="single" w:sz="4" w:space="0" w:color="auto"/>
            </w:tcBorders>
          </w:tcPr>
          <w:p w14:paraId="44A8CF44" w14:textId="77777777" w:rsidR="00A22286" w:rsidRPr="005E4B48" w:rsidRDefault="00A22286" w:rsidP="00405CD7">
            <w:pPr>
              <w:pStyle w:val="TAC"/>
            </w:pPr>
            <w:r w:rsidRPr="005E4B48">
              <w:t xml:space="preserve">10.24 x </w:t>
            </w:r>
            <w:r>
              <w:t>K4</w:t>
            </w:r>
            <w:r w:rsidRPr="005E4B48">
              <w:t xml:space="preserve"> (1 x </w:t>
            </w:r>
            <w:r>
              <w:t>K4</w:t>
            </w:r>
            <w:r w:rsidRPr="005E4B48">
              <w:t>)</w:t>
            </w:r>
          </w:p>
        </w:tc>
        <w:tc>
          <w:tcPr>
            <w:tcW w:w="1175" w:type="pct"/>
            <w:tcBorders>
              <w:top w:val="single" w:sz="4" w:space="0" w:color="auto"/>
              <w:left w:val="single" w:sz="4" w:space="0" w:color="auto"/>
              <w:bottom w:val="single" w:sz="4" w:space="0" w:color="auto"/>
              <w:right w:val="single" w:sz="4" w:space="0" w:color="auto"/>
            </w:tcBorders>
          </w:tcPr>
          <w:p w14:paraId="1B244C15" w14:textId="77777777" w:rsidR="00A22286" w:rsidRPr="005E4B48" w:rsidRDefault="00A22286" w:rsidP="00405CD7">
            <w:pPr>
              <w:pStyle w:val="TAC"/>
            </w:pPr>
            <w:r w:rsidRPr="005E4B48">
              <w:t xml:space="preserve">30.72 x </w:t>
            </w:r>
            <w:r>
              <w:t>K4</w:t>
            </w:r>
            <w:r w:rsidRPr="005E4B48">
              <w:t xml:space="preserve"> (3 x </w:t>
            </w:r>
            <w:r>
              <w:t>K4</w:t>
            </w:r>
            <w:r w:rsidRPr="005E4B48">
              <w:t>)</w:t>
            </w:r>
          </w:p>
        </w:tc>
      </w:tr>
      <w:tr w:rsidR="00A22286" w:rsidRPr="005E4B48" w14:paraId="6270AFC3" w14:textId="77777777" w:rsidTr="00405CD7">
        <w:trPr>
          <w:cantSplit/>
          <w:jc w:val="center"/>
        </w:trPr>
        <w:tc>
          <w:tcPr>
            <w:tcW w:w="5000" w:type="pct"/>
            <w:gridSpan w:val="5"/>
            <w:tcBorders>
              <w:left w:val="single" w:sz="4" w:space="0" w:color="auto"/>
              <w:right w:val="single" w:sz="4" w:space="0" w:color="auto"/>
            </w:tcBorders>
          </w:tcPr>
          <w:p w14:paraId="19C9BCCD" w14:textId="71E1BBAE" w:rsidR="00A22286" w:rsidRPr="005E4B48" w:rsidRDefault="00A22286" w:rsidP="00EB0B99">
            <w:pPr>
              <w:pStyle w:val="TAN"/>
              <w:rPr>
                <w:snapToGrid w:val="0"/>
              </w:rPr>
            </w:pPr>
            <w:r w:rsidRPr="005E4B48">
              <w:rPr>
                <w:snapToGrid w:val="0"/>
              </w:rPr>
              <w:t>Note1:</w:t>
            </w:r>
            <w:r w:rsidR="00EB0B99" w:rsidRPr="00104C6F">
              <w:tab/>
            </w:r>
            <w:r w:rsidRPr="005E4B48">
              <w:rPr>
                <w:snapToGrid w:val="0"/>
              </w:rPr>
              <w:t>M2 = 1.5 if SMTC periodicity</w:t>
            </w:r>
            <w:r w:rsidRPr="005E4B48">
              <w:t xml:space="preserve"> </w:t>
            </w:r>
            <w:r w:rsidRPr="005E4B48">
              <w:rPr>
                <w:snapToGrid w:val="0"/>
              </w:rPr>
              <w:t>of measured intra-frequency cell &gt; 20 ms; otherwise M2=1.</w:t>
            </w:r>
          </w:p>
          <w:p w14:paraId="6B5CCEA6" w14:textId="77BD48D4" w:rsidR="00A22286" w:rsidRPr="005E4B48" w:rsidRDefault="00A22286" w:rsidP="00EB0B99">
            <w:pPr>
              <w:pStyle w:val="TAN"/>
              <w:rPr>
                <w:snapToGrid w:val="0"/>
              </w:rPr>
            </w:pPr>
            <w:r w:rsidRPr="005E4B48">
              <w:rPr>
                <w:snapToGrid w:val="0"/>
              </w:rPr>
              <w:t>Note 2:</w:t>
            </w:r>
            <w:r w:rsidR="00EB0B99" w:rsidRPr="00104C6F">
              <w:tab/>
            </w:r>
            <w:r w:rsidR="00EB0B99" w:rsidRPr="00AD5C2C">
              <w:rPr>
                <w:snapToGrid w:val="0"/>
              </w:rPr>
              <w:t>K</w:t>
            </w:r>
            <w:r w:rsidR="00EB0B99">
              <w:rPr>
                <w:snapToGrid w:val="0"/>
              </w:rPr>
              <w:t>4</w:t>
            </w:r>
            <w:r w:rsidR="00EB0B99" w:rsidRPr="00AD5C2C">
              <w:rPr>
                <w:snapToGrid w:val="0"/>
              </w:rPr>
              <w:t xml:space="preserve"> = 6 is the measurement relaxation factor applicable for UE fulfilling the </w:t>
            </w:r>
            <w:r w:rsidR="00EB0B99" w:rsidRPr="00AD5C2C">
              <w:rPr>
                <w:i/>
                <w:noProof/>
              </w:rPr>
              <w:t xml:space="preserve">stationaryMobilityEvaluation </w:t>
            </w:r>
            <w:r w:rsidR="00EB0B99" w:rsidRPr="00AD5C2C">
              <w:t>[2]</w:t>
            </w:r>
            <w:r w:rsidR="00EB0B99" w:rsidRPr="00AD5C2C">
              <w:rPr>
                <w:snapToGrid w:val="0"/>
              </w:rPr>
              <w:t xml:space="preserve"> criterion.</w:t>
            </w:r>
            <w:r w:rsidR="00EB0B99">
              <w:rPr>
                <w:rFonts w:hint="eastAsia"/>
              </w:rPr>
              <w:t xml:space="preserve"> </w:t>
            </w:r>
            <w:r w:rsidR="00EB0B99" w:rsidRPr="00E9086F">
              <w:rPr>
                <w:snapToGrid w:val="0"/>
              </w:rPr>
              <w:t>K</w:t>
            </w:r>
            <w:r w:rsidR="00EB0B99">
              <w:rPr>
                <w:snapToGrid w:val="0"/>
              </w:rPr>
              <w:t>4</w:t>
            </w:r>
            <w:r w:rsidR="00EB0B99" w:rsidRPr="00E9086F">
              <w:rPr>
                <w:snapToGrid w:val="0"/>
              </w:rPr>
              <w:t xml:space="preserve"> = 3</w:t>
            </w:r>
            <w:r w:rsidR="00EB0B99" w:rsidRPr="007C2D19">
              <w:rPr>
                <w:snapToGrid w:val="0"/>
              </w:rPr>
              <w:t xml:space="preserve"> is</w:t>
            </w:r>
            <w:r w:rsidR="00EB0B99" w:rsidRPr="00C33767">
              <w:rPr>
                <w:snapToGrid w:val="0"/>
              </w:rPr>
              <w:t xml:space="preserve"> the measu</w:t>
            </w:r>
            <w:r w:rsidR="00EB0B99">
              <w:rPr>
                <w:snapToGrid w:val="0"/>
              </w:rPr>
              <w:t xml:space="preserve">rement relaxation factor applicable for UE fulfilling the </w:t>
            </w:r>
            <w:r w:rsidR="00EB0B99" w:rsidRPr="001C6668">
              <w:rPr>
                <w:i/>
                <w:iCs/>
              </w:rPr>
              <w:t>lowMobilityEvaluation</w:t>
            </w:r>
            <w:r w:rsidR="00EB0B99" w:rsidDel="004B26EA">
              <w:rPr>
                <w:i/>
                <w:iCs/>
              </w:rPr>
              <w:t xml:space="preserve"> </w:t>
            </w:r>
            <w:r w:rsidR="00EB0B99">
              <w:t>[2]</w:t>
            </w:r>
            <w:r w:rsidR="00EB0B99">
              <w:rPr>
                <w:snapToGrid w:val="0"/>
              </w:rPr>
              <w:t xml:space="preserve"> criterion</w:t>
            </w:r>
            <w:r w:rsidR="00EB0B99">
              <w:t xml:space="preserve"> or </w:t>
            </w:r>
            <w:r w:rsidR="00EB0B99" w:rsidRPr="00EF59D1">
              <w:rPr>
                <w:snapToGrid w:val="0"/>
              </w:rPr>
              <w:t xml:space="preserve">fulfilling the </w:t>
            </w:r>
            <w:r w:rsidR="00EB0B99" w:rsidRPr="00485479">
              <w:rPr>
                <w:i/>
                <w:iCs/>
              </w:rPr>
              <w:t>cellEdgeEvaluation</w:t>
            </w:r>
            <w:r w:rsidR="00EB0B99">
              <w:rPr>
                <w:i/>
                <w:iCs/>
              </w:rPr>
              <w:t xml:space="preserve"> </w:t>
            </w:r>
            <w:r w:rsidR="00EB0B99">
              <w:t>[2]</w:t>
            </w:r>
            <w:r w:rsidR="00EB0B99" w:rsidRPr="00EF59D1">
              <w:rPr>
                <w:snapToGrid w:val="0"/>
              </w:rPr>
              <w:t xml:space="preserve"> criterion</w:t>
            </w:r>
            <w:r w:rsidR="00EB0B99">
              <w:t>.</w:t>
            </w:r>
          </w:p>
        </w:tc>
      </w:tr>
    </w:tbl>
    <w:p w14:paraId="1813B69E" w14:textId="77777777" w:rsidR="00A22286" w:rsidRPr="00C30492" w:rsidRDefault="00A22286" w:rsidP="00A22286"/>
    <w:p w14:paraId="0A84A8AD" w14:textId="77777777" w:rsidR="00A22286" w:rsidRPr="009C5807" w:rsidRDefault="00A22286" w:rsidP="00FC747B"/>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t>,</w:t>
      </w:r>
      <w:r w:rsidR="00232CCC" w:rsidRPr="00711283">
        <w:t xml:space="preserve"> </w:t>
      </w:r>
      <w:r w:rsidR="00232CCC">
        <w:t>or</w:t>
      </w:r>
      <w:r w:rsidR="00232CCC" w:rsidRPr="00711283">
        <w:t xml:space="preserve"> </w:t>
      </w:r>
      <w:r w:rsidR="00232CCC">
        <w:t xml:space="preserve">only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72"/>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74" w:name="_Hlk104279591"/>
      <w:r>
        <w:rPr>
          <w:noProof/>
        </w:rPr>
        <w:tab/>
      </w:r>
      <w:r w:rsidRPr="00596C4E">
        <w:rPr>
          <w:noProof/>
        </w:rPr>
        <w:t>Configured Grant based Small Data Transmissions (CG-SDT) for RedCap</w:t>
      </w:r>
      <w:bookmarkEnd w:id="74"/>
    </w:p>
    <w:p w14:paraId="0A89D9C2" w14:textId="77777777" w:rsidR="00E51F6C" w:rsidRPr="00596C4E" w:rsidRDefault="00E51F6C" w:rsidP="00E51F6C">
      <w:pPr>
        <w:pStyle w:val="Heading3"/>
      </w:pPr>
      <w:bookmarkStart w:id="75"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48CD730A" w14:textId="3601CEED"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-1 are met for FR1 when UE is not configured with any eDRX cycle by serving gNB or core network.</w:t>
      </w:r>
    </w:p>
    <w:p w14:paraId="0CC32DF6" w14:textId="7E6C270C" w:rsidR="005B38D1"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-2 are met for FR2-1 regardless of whether the UE is configured with eDRX cycle by serving gNB or core network (AMF).</w:t>
      </w:r>
    </w:p>
    <w:p w14:paraId="416B8F7E" w14:textId="1622E61B" w:rsidR="008F2CC8" w:rsidRDefault="005B38D1" w:rsidP="005B38D1">
      <w:r>
        <w:rPr>
          <w:iCs/>
        </w:rPr>
        <w:t>RSRP</w:t>
      </w:r>
      <w:r>
        <w:rPr>
          <w:iCs/>
          <w:vertAlign w:val="subscript"/>
        </w:rPr>
        <w:t>1</w:t>
      </w:r>
      <w:r>
        <w:rPr>
          <w:iCs/>
        </w:rPr>
        <w:t xml:space="preserve"> and RSRP</w:t>
      </w:r>
      <w:r>
        <w:rPr>
          <w:iCs/>
          <w:vertAlign w:val="subscript"/>
        </w:rPr>
        <w:t>2</w:t>
      </w:r>
      <w:r>
        <w:rPr>
          <w:iCs/>
        </w:rPr>
        <w:t xml:space="preserve"> are </w:t>
      </w:r>
      <w:r>
        <w:t>considered valid provided that the conditions in Table 5.2B.</w:t>
      </w:r>
      <w:r>
        <w:rPr>
          <w:rFonts w:eastAsia="SimSun" w:hint="eastAsia"/>
          <w:lang w:val="en-US" w:eastAsia="zh-CN"/>
        </w:rPr>
        <w:t>3</w:t>
      </w:r>
      <w:r>
        <w:t>-3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134A1"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134A1"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2134A1"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2134A1"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2134A1"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2134A1"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7242940D" w14:textId="2E6D9C28" w:rsidR="006F1B19" w:rsidRPr="00B63C7C" w:rsidRDefault="006F1B19" w:rsidP="006F1B19">
      <w:pPr>
        <w:pStyle w:val="Heading4"/>
      </w:pPr>
      <w:r w:rsidRPr="00B63C7C">
        <w:t>5.</w:t>
      </w:r>
      <w:r>
        <w:t>2</w:t>
      </w:r>
      <w:r w:rsidRPr="00B63C7C">
        <w:t>B.</w:t>
      </w:r>
      <w:r w:rsidR="005B38D1">
        <w:t>3</w:t>
      </w:r>
      <w:r w:rsidRPr="00B63C7C">
        <w:t>.</w:t>
      </w:r>
      <w:r w:rsidR="005B38D1">
        <w:t>1</w:t>
      </w:r>
      <w:r>
        <w:tab/>
        <w:t>Void</w:t>
      </w:r>
    </w:p>
    <w:bookmarkEnd w:id="75"/>
    <w:p w14:paraId="4955D341" w14:textId="7CAFF6B0" w:rsidR="006F1B19" w:rsidRPr="006A2D74" w:rsidRDefault="006F1B19" w:rsidP="006F1B19">
      <w:pPr>
        <w:pStyle w:val="Heading4"/>
      </w:pPr>
      <w:r w:rsidRPr="006A2D74">
        <w:t>5.</w:t>
      </w:r>
      <w:r>
        <w:t>2B.</w:t>
      </w:r>
      <w:r w:rsidR="005B38D1">
        <w:t>3</w:t>
      </w:r>
      <w:r>
        <w:t>.</w:t>
      </w:r>
      <w:r w:rsidR="005B38D1">
        <w:t>2</w:t>
      </w:r>
      <w:r w:rsidRPr="006A2D74">
        <w:tab/>
      </w:r>
      <w:r>
        <w:t>Void</w:t>
      </w:r>
    </w:p>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6"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6"/>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2260515D" w:rsidR="000C77DD" w:rsidRPr="00100952" w:rsidRDefault="000C77DD" w:rsidP="000C77DD">
      <w:pPr>
        <w:pStyle w:val="Heading2"/>
      </w:pPr>
      <w:r>
        <w:t>5.4</w:t>
      </w:r>
      <w:r w:rsidRPr="00100952">
        <w:tab/>
      </w:r>
      <w:r w:rsidR="001715B9">
        <w:t>Inactive</w:t>
      </w:r>
      <w:r w:rsidR="007E6D6A">
        <w:t xml:space="preserve"> </w:t>
      </w:r>
      <w:r w:rsidRPr="00100952">
        <w:t>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752F65F6" w14:textId="64DF6FE5" w:rsidR="00BD776A" w:rsidRDefault="00BD776A" w:rsidP="00BD776A">
      <w:pPr>
        <w:rPr>
          <w:rFonts w:eastAsia="Calibri"/>
        </w:rPr>
      </w:pPr>
      <w:r>
        <w:t xml:space="preserve">A UE supporting </w:t>
      </w:r>
      <w:r w:rsidRPr="00B443F5">
        <w:rPr>
          <w:i/>
          <w:iCs/>
        </w:rPr>
        <w:t>idleInactiveNR-MeasReport-r16</w:t>
      </w:r>
      <w:r>
        <w:rPr>
          <w:i/>
          <w:iCs/>
        </w:rPr>
        <w:t>,</w:t>
      </w:r>
      <w:r>
        <w:t xml:space="preserve"> </w:t>
      </w:r>
      <w:r w:rsidRPr="00FF3EFB">
        <w:rPr>
          <w:i/>
        </w:rPr>
        <w:t>idleInactiveEUTRA-MeasReport-r16</w:t>
      </w:r>
      <w:r>
        <w:rPr>
          <w:i/>
          <w:iCs/>
        </w:rPr>
        <w:t xml:space="preserve"> </w:t>
      </w:r>
      <w:r w:rsidRPr="009070C1">
        <w:t>or</w:t>
      </w:r>
      <w:r>
        <w:rPr>
          <w:i/>
          <w:iCs/>
        </w:rPr>
        <w:t xml:space="preserve"> </w:t>
      </w:r>
      <w:r w:rsidRPr="00F44BE9">
        <w:rPr>
          <w:i/>
          <w:iCs/>
        </w:rPr>
        <w:t>idleInactiveNR-MeasReport-r17</w:t>
      </w:r>
      <w:r>
        <w:rPr>
          <w:i/>
          <w:iCs/>
        </w:rPr>
        <w:t xml:space="preserve"> </w:t>
      </w:r>
      <w:r>
        <w:t xml:space="preserve">shall perform the inactive mode measurement on the inter-frequency CA and DC candidate frequencies/cells and E-UTRAN inter-RAT DC candidate frequencies/cells indicated by higher layers and meet the requirement specified in this clause. </w:t>
      </w:r>
      <w:r w:rsidRPr="0019104E">
        <w:t xml:space="preserve">The UE shall perform </w:t>
      </w:r>
      <w:r>
        <w:t>inactive</w:t>
      </w:r>
      <w:r w:rsidRPr="0019104E">
        <w:t xml:space="preserve"> mode measurements provided that the serving cell support early measurement and is within the validity area. The </w:t>
      </w:r>
      <w:r>
        <w:t>inactive</w:t>
      </w:r>
      <w:r w:rsidRPr="0019104E">
        <w:t xml:space="preserv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12D6D5F3" w:rsidR="000C77DD" w:rsidRDefault="000C77DD" w:rsidP="000C77DD">
      <w:pPr>
        <w:pStyle w:val="Heading4"/>
      </w:pPr>
      <w:r>
        <w:t>5.4.2</w:t>
      </w:r>
      <w:r w:rsidRPr="00FF5DCC">
        <w:t>.</w:t>
      </w:r>
      <w:r>
        <w:t>1</w:t>
      </w:r>
      <w:r w:rsidRPr="00FF5DCC">
        <w:tab/>
        <w:t xml:space="preserve">Detected cell requirement during state transition and </w:t>
      </w:r>
      <w:r w:rsidR="00E96E75">
        <w:t>inactive</w:t>
      </w:r>
      <w:r w:rsidRPr="00FF5DCC">
        <w:t xml:space="preserv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4FD57736" w:rsidR="00B44E1D" w:rsidRDefault="007A1A65" w:rsidP="00B44E1D">
      <w:pPr>
        <w:pStyle w:val="TH"/>
        <w:rPr>
          <w:lang w:val="fr-FR"/>
        </w:rPr>
      </w:pPr>
      <w:r>
        <w:rPr>
          <w:lang w:val="fr-FR"/>
        </w:rPr>
        <w:t>Table 5.5.3-1 Valid measurement for FR1 for UE not configurd with eDRX cycle</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2134A1"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2134A1"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7A1A65">
      <w:pPr>
        <w:rPr>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2134A1"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Default="00B44E1D" w:rsidP="00B44E1D">
      <w:pPr>
        <w:rPr>
          <w:lang w:val="fr-FR"/>
        </w:rPr>
      </w:pPr>
    </w:p>
    <w:p w14:paraId="605965E8" w14:textId="77777777" w:rsidR="007A1A65" w:rsidRDefault="007A1A65" w:rsidP="007A1A65">
      <w:pPr>
        <w:pStyle w:val="TH"/>
        <w:rPr>
          <w:lang w:val="fr-FR"/>
        </w:rPr>
      </w:pPr>
      <w:r>
        <w:rPr>
          <w:lang w:val="fr-FR"/>
        </w:rPr>
        <w:t>Table 5.5.3-3 Valid measurement for FR1 for UE configured with eDRX_cycle</w:t>
      </w:r>
    </w:p>
    <w:tbl>
      <w:tblPr>
        <w:tblStyle w:val="TableGrid"/>
        <w:tblW w:w="0" w:type="auto"/>
        <w:tblLook w:val="04A0" w:firstRow="1" w:lastRow="0" w:firstColumn="1" w:lastColumn="0" w:noHBand="0" w:noVBand="1"/>
      </w:tblPr>
      <w:tblGrid>
        <w:gridCol w:w="1838"/>
        <w:gridCol w:w="7791"/>
      </w:tblGrid>
      <w:tr w:rsidR="007A1A65" w14:paraId="0B0384BC" w14:textId="77777777" w:rsidTr="006D002B">
        <w:tc>
          <w:tcPr>
            <w:tcW w:w="1838" w:type="dxa"/>
          </w:tcPr>
          <w:p w14:paraId="60A75231" w14:textId="77777777" w:rsidR="007A1A65" w:rsidRDefault="007A1A65" w:rsidP="006D002B">
            <w:pPr>
              <w:pStyle w:val="TAH"/>
              <w:rPr>
                <w:i/>
                <w:iCs/>
                <w:lang w:val="fr-FR"/>
              </w:rPr>
            </w:pPr>
            <w:r>
              <w:rPr>
                <w:lang w:val="fr-FR"/>
              </w:rPr>
              <w:t>Measurement</w:t>
            </w:r>
          </w:p>
        </w:tc>
        <w:tc>
          <w:tcPr>
            <w:tcW w:w="7791" w:type="dxa"/>
          </w:tcPr>
          <w:p w14:paraId="0E0904A2" w14:textId="77777777" w:rsidR="007A1A65" w:rsidRDefault="007A1A65" w:rsidP="006D002B">
            <w:pPr>
              <w:pStyle w:val="TAH"/>
              <w:rPr>
                <w:i/>
                <w:iCs/>
                <w:lang w:val="fr-FR"/>
              </w:rPr>
            </w:pPr>
            <w:r>
              <w:rPr>
                <w:lang w:val="fr-FR"/>
              </w:rPr>
              <w:t>FR1</w:t>
            </w:r>
          </w:p>
        </w:tc>
      </w:tr>
      <w:tr w:rsidR="007A1A65" w:rsidRPr="00F21C82" w14:paraId="74CDAFDD" w14:textId="77777777" w:rsidTr="006D002B">
        <w:tc>
          <w:tcPr>
            <w:tcW w:w="1838" w:type="dxa"/>
          </w:tcPr>
          <w:p w14:paraId="2107D785" w14:textId="77777777" w:rsidR="007A1A65" w:rsidRDefault="007A1A65" w:rsidP="006D002B">
            <w:pPr>
              <w:pStyle w:val="TAC"/>
              <w:rPr>
                <w:i/>
                <w:iCs/>
                <w:lang w:val="fr-FR"/>
              </w:rPr>
            </w:pPr>
            <w:r>
              <w:rPr>
                <w:lang w:val="fr-FR"/>
              </w:rPr>
              <w:t>RSRP</w:t>
            </w:r>
            <w:r w:rsidRPr="00E5544B">
              <w:rPr>
                <w:vertAlign w:val="subscript"/>
                <w:lang w:val="fr-FR"/>
              </w:rPr>
              <w:t>1</w:t>
            </w:r>
          </w:p>
        </w:tc>
        <w:tc>
          <w:tcPr>
            <w:tcW w:w="7791" w:type="dxa"/>
          </w:tcPr>
          <w:p w14:paraId="44E3DE23" w14:textId="77777777" w:rsidR="007A1A65" w:rsidRDefault="007A1A65" w:rsidP="006D002B">
            <w:pPr>
              <w:pStyle w:val="TAC"/>
              <w:rPr>
                <w:i/>
                <w:iCs/>
                <w:lang w:val="fr-FR"/>
              </w:rPr>
            </w:pPr>
            <w:r>
              <w:rPr>
                <w:lang w:val="fr-FR"/>
              </w:rPr>
              <w:t>(T1 – min(6</w:t>
            </w:r>
            <w:r w:rsidRPr="00B51E0F">
              <w:rPr>
                <w:lang w:val="fr-FR"/>
              </w:rPr>
              <w:t>40</w:t>
            </w:r>
            <w:r w:rsidRPr="00FB1F9F">
              <w:rPr>
                <w:lang w:val="fr-FR"/>
              </w:rPr>
              <w:t>ms</w:t>
            </w:r>
            <w:r>
              <w:rPr>
                <w:lang w:val="fr-FR"/>
              </w:rPr>
              <w:t>,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w:t>
            </w:r>
            <w:r w:rsidRPr="006D5BFD">
              <w:rPr>
                <w:lang w:val="fr-FR"/>
              </w:rPr>
              <w:t xml:space="preserve"> T</w:t>
            </w:r>
            <w:r w:rsidRPr="006D5BFD">
              <w:rPr>
                <w:vertAlign w:val="subscript"/>
                <w:lang w:val="fr-FR"/>
              </w:rPr>
              <w:t>eDRX-RAN</w:t>
            </w:r>
            <w:r>
              <w:rPr>
                <w:lang w:val="fr-FR"/>
              </w:rPr>
              <w:t>))</w:t>
            </w:r>
          </w:p>
        </w:tc>
      </w:tr>
      <w:tr w:rsidR="007A1A65" w:rsidRPr="00F21C82" w14:paraId="0BB33C60" w14:textId="77777777" w:rsidTr="006D002B">
        <w:tc>
          <w:tcPr>
            <w:tcW w:w="1838" w:type="dxa"/>
          </w:tcPr>
          <w:p w14:paraId="11E0B89C" w14:textId="77777777" w:rsidR="007A1A65" w:rsidRDefault="007A1A65" w:rsidP="006D002B">
            <w:pPr>
              <w:pStyle w:val="TAC"/>
              <w:rPr>
                <w:i/>
                <w:iCs/>
                <w:lang w:val="fr-FR"/>
              </w:rPr>
            </w:pPr>
            <w:r>
              <w:rPr>
                <w:lang w:val="fr-FR"/>
              </w:rPr>
              <w:t>RSRP</w:t>
            </w:r>
            <w:r w:rsidRPr="00E5544B">
              <w:rPr>
                <w:vertAlign w:val="subscript"/>
                <w:lang w:val="fr-FR"/>
              </w:rPr>
              <w:t>2</w:t>
            </w:r>
          </w:p>
        </w:tc>
        <w:tc>
          <w:tcPr>
            <w:tcW w:w="7791" w:type="dxa"/>
          </w:tcPr>
          <w:p w14:paraId="7516EDF1" w14:textId="77777777" w:rsidR="007A1A65" w:rsidRDefault="007A1A65" w:rsidP="006D002B">
            <w:pPr>
              <w:pStyle w:val="TAC"/>
              <w:rPr>
                <w:i/>
                <w:iCs/>
                <w:lang w:val="fr-FR"/>
              </w:rPr>
            </w:pPr>
            <w:r>
              <w:rPr>
                <w:lang w:val="fr-FR"/>
              </w:rPr>
              <w:t>(T2 – min(640ms, M1*</w:t>
            </w:r>
            <w:r w:rsidRPr="006D5BFD">
              <w:rPr>
                <w:lang w:val="fr-FR"/>
              </w:rPr>
              <w:t xml:space="preserve"> T</w:t>
            </w:r>
            <w:r w:rsidRPr="006D5BFD">
              <w:rPr>
                <w:vertAlign w:val="subscript"/>
                <w:lang w:val="fr-FR"/>
              </w:rPr>
              <w:t>eDRX-RAN</w:t>
            </w:r>
            <w:r>
              <w:rPr>
                <w:lang w:val="fr-FR"/>
              </w:rPr>
              <w:t xml:space="preserve">)) </w:t>
            </w:r>
            <w:r>
              <w:rPr>
                <w:rFonts w:cs="Arial"/>
                <w:lang w:val="fr-FR"/>
              </w:rPr>
              <w:t>≤</w:t>
            </w:r>
            <w:r>
              <w:rPr>
                <w:lang w:val="fr-FR"/>
              </w:rPr>
              <w:t xml:space="preserve"> T2’ </w:t>
            </w:r>
            <w:r>
              <w:rPr>
                <w:rFonts w:cs="Arial"/>
                <w:lang w:val="fr-FR"/>
              </w:rPr>
              <w:t>≤ T2</w:t>
            </w:r>
          </w:p>
        </w:tc>
      </w:tr>
    </w:tbl>
    <w:p w14:paraId="761FF23C" w14:textId="77777777" w:rsidR="007A1A65" w:rsidRPr="00BE7F93" w:rsidRDefault="007A1A65" w:rsidP="007A1A65">
      <w:pPr>
        <w:rPr>
          <w:lang w:val="sv-SE"/>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01F19CCF" w:rsidR="008C5C10" w:rsidRPr="00BD7ADC" w:rsidRDefault="00EB7C76" w:rsidP="008C5C10">
      <w:pPr>
        <w:pStyle w:val="B10"/>
      </w:pPr>
      <w:r>
        <w:t>-</w:t>
      </w:r>
      <w:r>
        <w:tab/>
      </w:r>
      <w:r>
        <w:rPr>
          <w:rFonts w:eastAsia="SimSun" w:hint="eastAsia"/>
          <w:lang w:val="en-US" w:eastAsia="zh-CN"/>
        </w:rPr>
        <w:t>Inactive</w:t>
      </w:r>
      <w:r>
        <w:t xml:space="preserve"> Mode CA/DC Measurements in clause 5.4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4322BB9"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 xml:space="preserve">other DL signal/channel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sidR="00067B38">
        <w:rPr>
          <w:rFonts w:ascii="TimesNewRomanPS" w:hAnsi="TimesNewRomanPS"/>
          <w:i/>
          <w:iCs/>
        </w:rPr>
        <w:t>,</w:t>
      </w:r>
      <w:r w:rsidR="00067B38">
        <w:rPr>
          <w:lang w:val="en-US"/>
        </w:rPr>
        <w:t xml:space="preserve"> </w:t>
      </w:r>
      <w:r w:rsidR="00ED78C7">
        <w:t>w</w:t>
      </w:r>
      <w:r>
        <w:t xml:space="preserve">here X is defined in Table </w:t>
      </w:r>
      <w:bookmarkStart w:id="77" w:name="_Hlk97312717"/>
      <w:r>
        <w:t>5.6.1-</w:t>
      </w:r>
      <w:bookmarkEnd w:id="77"/>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03C432B9" w:rsidR="00CD7933" w:rsidRPr="00AB4257" w:rsidRDefault="00CD7933" w:rsidP="00CD7933">
      <w:r w:rsidRPr="00AB4257">
        <w:t xml:space="preserve">For RSTD measurements performed by the UE in RRC_INACTIVE state, </w:t>
      </w:r>
      <w:r w:rsidR="005454DD">
        <w:t>t</w:t>
      </w:r>
      <w:r w:rsidRPr="00AB4257">
        <w:t>he measurement reporting delay excludes all of the following:</w:t>
      </w:r>
    </w:p>
    <w:p w14:paraId="00EC3F80" w14:textId="6D8D4266" w:rsidR="00CD7933" w:rsidRPr="00AB4257" w:rsidRDefault="00CD7933" w:rsidP="00CD7933">
      <w:pPr>
        <w:pStyle w:val="B10"/>
      </w:pPr>
      <w:r>
        <w:t>-</w:t>
      </w:r>
      <w:r>
        <w:tab/>
      </w:r>
      <w:r w:rsidRPr="00AB4257">
        <w:t xml:space="preserve">additional delay caused </w:t>
      </w:r>
      <w:r w:rsidR="006B7EFA">
        <w:t xml:space="preserve">by </w:t>
      </w:r>
      <w:r w:rsidRPr="00AB4257">
        <w:t>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17406D51"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000000"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8" w:name="_Hlk114852157"/>
      <w:bookmarkStart w:id="79"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8"/>
    </w:p>
    <w:bookmarkEnd w:id="79"/>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1DAE67A9"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xml:space="preserve">, if the UE is not capable of </w:t>
      </w:r>
      <w:r w:rsidR="006F4773">
        <w:t>measuring</w:t>
      </w:r>
      <w:r w:rsidR="006F4773" w:rsidRPr="00EB4354">
        <w:t xml:space="preserve"> </w:t>
      </w:r>
      <w:r w:rsidRPr="00EB4354">
        <w:t>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46CB90D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w:t>
      </w:r>
      <w:r w:rsidR="00F63020">
        <w:rPr>
          <w:rFonts w:cs="v4.2.0"/>
        </w:rPr>
        <w:t>measuring</w:t>
      </w:r>
      <w:r w:rsidR="00F63020" w:rsidRPr="00717668">
        <w:rPr>
          <w:rFonts w:cs="v4.2.0"/>
        </w:rPr>
        <w:t xml:space="preserve"> </w:t>
      </w:r>
      <w:r w:rsidRPr="00717668">
        <w:rPr>
          <w:rFonts w:cs="v4.2.0"/>
        </w:rPr>
        <w:t xml:space="preserve">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42B43DE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1874DF">
        <w:rPr>
          <w:rFonts w:hint="eastAsia"/>
        </w:rPr>
        <w:t xml:space="preserve"> within</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80" w:name="_Hlk99535641"/>
      <w:r>
        <w:rPr>
          <w:rFonts w:eastAsia="MS Mincho" w:cs="v4.2.0"/>
        </w:rPr>
        <w:t>-</w:t>
      </w:r>
      <w:r w:rsidRPr="00AB4257">
        <w:rPr>
          <w:rFonts w:eastAsia="MS Mincho" w:cs="v4.2.0"/>
        </w:rPr>
        <w:tab/>
      </w:r>
      <w:bookmarkEnd w:id="80"/>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26F3156B" w14:textId="2F8E4EF1" w:rsidR="006A56A5" w:rsidRDefault="006A56A5" w:rsidP="009E20B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0177442E"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w:t>
      </w:r>
      <w:r w:rsidR="005B793C">
        <w:rPr>
          <w:rFonts w:eastAsiaTheme="minorEastAsia"/>
        </w:rPr>
        <w:t xml:space="preserve"> a</w:t>
      </w:r>
      <w:r w:rsidRPr="006360F4">
        <w:rPr>
          <w:rFonts w:eastAsiaTheme="minorEastAsia"/>
        </w:rPr>
        <w:t>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t xml:space="preserve">For PRS-RSRP measurements performed by the UE in RRC_INACTIVE state, </w:t>
      </w:r>
      <w:r>
        <w:t>t</w:t>
      </w:r>
      <w:r w:rsidRPr="006360F4">
        <w:t>he measurement reporting delay excludes all of the following:</w:t>
      </w:r>
    </w:p>
    <w:p w14:paraId="2E2CDF81" w14:textId="5F67A161" w:rsidR="00CD7933" w:rsidRPr="006360F4" w:rsidRDefault="00CD7933" w:rsidP="00CD7933">
      <w:pPr>
        <w:pStyle w:val="B10"/>
      </w:pPr>
      <w:r>
        <w:t>-</w:t>
      </w:r>
      <w:r>
        <w:tab/>
      </w:r>
      <w:r w:rsidRPr="006360F4">
        <w:rPr>
          <w:rFonts w:hint="eastAsia"/>
        </w:rPr>
        <w:t>any</w:t>
      </w:r>
      <w:r w:rsidRPr="006360F4">
        <w:t xml:space="preserve"> delay caused </w:t>
      </w:r>
      <w:r w:rsidR="006C3997">
        <w:t xml:space="preserve">by </w:t>
      </w:r>
      <w:r w:rsidRPr="006360F4">
        <w:t>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000000">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577F36E8"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81" w:name="_Hlk99536260"/>
      <w:r>
        <w:t>-</w:t>
      </w:r>
      <w:r w:rsidRPr="006360F4">
        <w:tab/>
      </w:r>
      <w:bookmarkEnd w:id="81"/>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66A43D7" w:rsidR="006426C7" w:rsidRPr="006360F4" w:rsidRDefault="006426C7" w:rsidP="006426C7">
      <w:r w:rsidRPr="0021212B">
        <w:t xml:space="preserve">If cell reselection occurs while PRS-RSRP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16392463" w14:textId="1AEAB426" w:rsidR="00CD7933" w:rsidRPr="0059058A" w:rsidRDefault="00F118A5" w:rsidP="00A54E4A">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553CE4AD" w:rsidR="00CD7933" w:rsidRPr="000506D8" w:rsidRDefault="00CD7933" w:rsidP="00CD7933">
      <w:r w:rsidRPr="000506D8">
        <w:t xml:space="preserve">The measurement reporting delay is defined as the time between the moment </w:t>
      </w:r>
      <w:r w:rsidR="00BD7446">
        <w:rPr>
          <w:rFonts w:hint="eastAsia"/>
        </w:rPr>
        <w:t xml:space="preserve">when </w:t>
      </w:r>
      <w:r w:rsidRPr="000506D8">
        <w:t>the measurement report is triggered and the moment when the UE starts to transmit the measurement report over the air interface.</w:t>
      </w:r>
    </w:p>
    <w:p w14:paraId="76979576" w14:textId="77777777" w:rsidR="00CD7933" w:rsidRPr="000506D8" w:rsidRDefault="00CD7933" w:rsidP="00CD7933">
      <w:r w:rsidRPr="000506D8">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t xml:space="preserve"> </w:t>
      </w:r>
      <w:r w:rsidR="004227A3">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t xml:space="preserve"> </w:t>
      </w:r>
      <w:r w:rsidR="004227A3">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000000"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available_PRS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sample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390DCEE7"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000000"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RxTx,TEG,i</m:t>
            </m:r>
          </m:sub>
        </m:sSub>
      </m:oMath>
      <w:r w:rsidR="006426C7" w:rsidRPr="005578D4">
        <w:rPr>
          <w:rFonts w:cs="v4.2.0"/>
        </w:rPr>
        <w:t xml:space="preserve"> is the Rx TEG specific scaling factor:</w:t>
      </w:r>
    </w:p>
    <w:p w14:paraId="25E1F2DA" w14:textId="77777777" w:rsidR="000A436D" w:rsidRDefault="00FA541F" w:rsidP="000A436D">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3957A5">
        <w:rPr>
          <w:rFonts w:eastAsiaTheme="minorEastAsia"/>
          <w:i/>
          <w:iCs/>
          <w:lang w:eastAsia="en-U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72E654A0" w14:textId="682E496B" w:rsidR="00FA541F" w:rsidRPr="00EB4354" w:rsidRDefault="000A436D" w:rsidP="000A436D">
      <w:pPr>
        <w:ind w:left="1135" w:hanging="284"/>
      </w:pPr>
      <w:r>
        <w:t>O</w:t>
      </w:r>
      <w:r>
        <w:rPr>
          <w:rFonts w:hint="eastAsia"/>
        </w:rPr>
        <w:t>therwise,</w:t>
      </w:r>
    </w:p>
    <w:p w14:paraId="53D6373E" w14:textId="7665E936" w:rsidR="009C04E7" w:rsidRDefault="00FA541F" w:rsidP="009C04E7">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if UE is not capable of </w:t>
      </w:r>
      <w:r w:rsidR="001366F8">
        <w:rPr>
          <w:rFonts w:eastAsia="SimSun" w:hint="eastAsia"/>
        </w:rPr>
        <w:t xml:space="preserve">measuring </w:t>
      </w:r>
      <w:r w:rsidR="001366F8">
        <w:rPr>
          <w:rFonts w:eastAsia="SimSun"/>
        </w:rPr>
        <w:t>same DL PRS resource simultaneously from multiple Rx TEGs</w:t>
      </w:r>
      <w:r w:rsidR="001366F8">
        <w:rPr>
          <w:rFonts w:eastAsia="MS Mincho"/>
        </w:rPr>
        <w:t>,</w:t>
      </w:r>
      <w:r w:rsidR="001366F8">
        <w:rPr>
          <w:rFonts w:hint="eastAsia"/>
        </w:rPr>
        <w:t xml:space="preserve"> where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sidR="001366F8">
        <w:rPr>
          <w:rFonts w:hint="eastAsia"/>
        </w:rPr>
        <w:t xml:space="preserve"> </w:t>
      </w:r>
      <w:r w:rsidR="001366F8">
        <w:rPr>
          <w:rFonts w:eastAsia="MS Mincho"/>
        </w:rPr>
        <w:t>is the number of Rx TEGs or RxTx TEGs with which UE is requested to measure a PRS resource indicated via</w:t>
      </w:r>
      <w:r w:rsidR="001366F8">
        <w:rPr>
          <w:rFonts w:hint="eastAsia"/>
        </w:rPr>
        <w:t xml:space="preserve"> </w:t>
      </w:r>
      <w:r w:rsidRPr="00802349">
        <w:rPr>
          <w:i/>
        </w:rPr>
        <w:t>measureSameDL-PRS-ResourceWithDifferentRxTxTEGs-r1</w:t>
      </w:r>
      <w:r w:rsidRPr="00EB4354">
        <w:rPr>
          <w:iCs/>
        </w:rPr>
        <w:t>7</w:t>
      </w:r>
      <w:r>
        <w:rPr>
          <w:iCs/>
        </w:rPr>
        <w:t xml:space="preserve"> or </w:t>
      </w:r>
      <w:r w:rsidRPr="00425983">
        <w:rPr>
          <w:i/>
          <w:iCs/>
          <w:snapToGrid w:val="0"/>
        </w:rPr>
        <w:t>measureSameDL-PRS-ResourceWithDifferentRxTEGs</w:t>
      </w:r>
      <w:r w:rsidRPr="00425983">
        <w:rPr>
          <w:i/>
          <w:iCs/>
        </w:rPr>
        <w:t>-r17</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0B45175B" w14:textId="5C12164B" w:rsidR="006426C7" w:rsidRPr="003512D5" w:rsidRDefault="009C04E7" w:rsidP="009C04E7">
      <w:pPr>
        <w:pStyle w:val="B30"/>
      </w:pPr>
      <w:r>
        <w:t>-</w:t>
      </w:r>
      <w: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t xml:space="preserve"> </w:t>
      </w:r>
      <w:r>
        <w:rPr>
          <w:rFonts w:hint="eastAsia"/>
        </w:rPr>
        <w:t>=</w:t>
      </w:r>
      <w:r>
        <w:t xml:space="preserve"> </w:t>
      </w:r>
      <m:oMath>
        <m:d>
          <m:dPr>
            <m:begChr m:val="⌈"/>
            <m:endChr m:val="⌉"/>
            <m:ctrlPr>
              <w:rPr>
                <w:rFonts w:ascii="Cambria Math" w:eastAsia="MS Mincho" w:hAnsi="Cambria Math" w:cs="Calibri"/>
              </w:rPr>
            </m:ctrlPr>
          </m:dPr>
          <m:e>
            <m:f>
              <m:fPr>
                <m:ctrlPr>
                  <w:rPr>
                    <w:rFonts w:ascii="Cambria Math" w:eastAsia="MS Mincho" w:hAnsi="Cambria Math" w:cs="Calibri"/>
                  </w:rPr>
                </m:ctrlPr>
              </m:fPr>
              <m:num>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num>
              <m:den>
                <m:sSub>
                  <m:sSubPr>
                    <m:ctrlPr>
                      <w:rPr>
                        <w:rFonts w:ascii="Cambria Math" w:eastAsia="MS Mincho" w:hAnsi="Cambria Math" w:cs="Calibri"/>
                        <w:i/>
                      </w:rPr>
                    </m:ctrlPr>
                  </m:sSubPr>
                  <m:e>
                    <m:r>
                      <w:rPr>
                        <w:rFonts w:ascii="Cambria Math" w:eastAsia="MS Mincho" w:hAnsi="Cambria Math"/>
                      </w:rPr>
                      <m:t>k</m:t>
                    </m:r>
                  </m:e>
                  <m:sub>
                    <m:r>
                      <w:rPr>
                        <w:rFonts w:ascii="Cambria Math" w:eastAsia="MS Mincho" w:hAnsi="Cambria Math"/>
                      </w:rPr>
                      <m:t>TEG,simul,i</m:t>
                    </m:r>
                  </m:sub>
                </m:sSub>
              </m:den>
            </m:f>
          </m:e>
        </m:d>
      </m:oMath>
      <w:r w:rsidRPr="00DD4F27">
        <w:rPr>
          <w:rFonts w:hint="eastAsia"/>
        </w:rPr>
        <w:t xml:space="preserve">, </w:t>
      </w:r>
      <w:r>
        <w:rPr>
          <w:rFonts w:hint="eastAsia"/>
        </w:rPr>
        <w:t xml:space="preserve">if UE is capable of </w:t>
      </w:r>
      <w:r>
        <w:rPr>
          <w:rFonts w:eastAsia="SimSun" w:hint="eastAsia"/>
        </w:rPr>
        <w:t xml:space="preserve">measuring </w:t>
      </w:r>
      <w:r>
        <w:rPr>
          <w:rFonts w:eastAsia="SimSun"/>
        </w:rPr>
        <w:t>same DL PRS resource simultaneously from multiple Rx TEGs</w:t>
      </w:r>
      <w:r>
        <w:rPr>
          <w:rFonts w:eastAsia="MS Mincho"/>
        </w:rPr>
        <w:t>,</w:t>
      </w:r>
      <w:r>
        <w:rPr>
          <w:rFonts w:hint="eastAsia"/>
        </w:rPr>
        <w:t xml:space="preserve"> </w:t>
      </w:r>
      <w:r w:rsidRPr="00DD4F27">
        <w:rPr>
          <w:rFonts w:hint="eastAsia"/>
        </w:rPr>
        <w:t xml:space="preserve">where </w:t>
      </w:r>
      <m:oMath>
        <m:sSub>
          <m:sSubPr>
            <m:ctrlPr>
              <w:rPr>
                <w:rFonts w:ascii="Cambria Math" w:eastAsia="MS Mincho" w:hAnsi="Cambria Math" w:cs="Calibri"/>
                <w:i/>
                <w:sz w:val="24"/>
                <w:szCs w:val="24"/>
              </w:rPr>
            </m:ctrlPr>
          </m:sSubPr>
          <m:e>
            <m:r>
              <w:rPr>
                <w:rFonts w:ascii="Cambria Math" w:eastAsia="MS Mincho" w:hAnsi="Cambria Math"/>
              </w:rPr>
              <m:t>k</m:t>
            </m:r>
          </m:e>
          <m:sub>
            <m:r>
              <w:rPr>
                <w:rFonts w:ascii="Cambria Math" w:eastAsia="MS Mincho" w:hAnsi="Cambria Math"/>
              </w:rPr>
              <m:t>TEG,simul,i</m:t>
            </m:r>
          </m:sub>
        </m:sSub>
      </m:oMath>
      <w:r>
        <w:rPr>
          <w:rFonts w:eastAsia="MS Mincho"/>
        </w:rPr>
        <w:t xml:space="preserve"> is the number of Rx TEGs UE can measure simultaneously which is reported via</w:t>
      </w:r>
      <w:r>
        <w:rPr>
          <w:rFonts w:eastAsia="SimSun"/>
          <w:snapToGrid w:val="0"/>
        </w:rPr>
        <w:t xml:space="preserve"> </w:t>
      </w:r>
      <w:r>
        <w:rPr>
          <w:rFonts w:eastAsia="SimSun"/>
          <w:i/>
          <w:snapToGrid w:val="0"/>
        </w:rPr>
        <w:t>measureSameDL-PRS-ResourceWithDifferentRxTEGsSimul</w:t>
      </w:r>
      <w:r>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06D4A466" w14:textId="3EB0B327"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4 if the UE is not capable of </w:t>
      </w:r>
      <w:r>
        <w:rPr>
          <w:i/>
        </w:rPr>
        <w:t>supportedDL-PRS-ProcessingSamples-RRC-Inactive</w:t>
      </w:r>
      <w:r>
        <w:t xml:space="preserve"> defined in [34] or not configured to perform positioning measurements with reduced number of samples by </w:t>
      </w:r>
      <w:r w:rsidRPr="00BA26E9">
        <w:rPr>
          <w:i/>
          <w:iCs/>
        </w:rPr>
        <w:t>reducedDL-PRS-ProcessingSamples-r17</w:t>
      </w:r>
      <w:r>
        <w:t xml:space="preserve"> [34].</w:t>
      </w:r>
    </w:p>
    <w:p w14:paraId="26B39F5E" w14:textId="1BD5C6CC" w:rsidR="00FF7C60" w:rsidRDefault="00FF7C60" w:rsidP="00FF7C60">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1 if the UE is capable of </w:t>
      </w:r>
      <w:r>
        <w:rPr>
          <w:i/>
        </w:rPr>
        <w:t>supportedDL-PRS-ProcessingSamples-RRC-Inactive</w:t>
      </w:r>
      <w:r>
        <w:t xml:space="preserve"> defined in [34] and LMF requests the UE to perform positioning measurements with reduced number of samples by </w:t>
      </w:r>
      <w:r w:rsidRPr="000018CD">
        <w:rPr>
          <w:i/>
          <w:iCs/>
        </w:rPr>
        <w:t>reducedDL-PRS-ProcessingSamples-r17</w:t>
      </w:r>
      <w:r>
        <w:t xml:space="preserve"> [34] and the following conditions are met:</w:t>
      </w:r>
    </w:p>
    <w:p w14:paraId="53F5A978" w14:textId="77777777" w:rsidR="00FF7C60" w:rsidRDefault="00FF7C60" w:rsidP="00FF7C60">
      <w:pPr>
        <w:pStyle w:val="B30"/>
      </w:pPr>
      <w:r>
        <w:t>-</w:t>
      </w:r>
      <w:r>
        <w:tab/>
        <w:t xml:space="preserve">PRS bandwidth is within the initial BWP and </w:t>
      </w:r>
    </w:p>
    <w:p w14:paraId="12735602" w14:textId="77777777" w:rsidR="00FF7C60" w:rsidRDefault="00FF7C60" w:rsidP="00FF7C60">
      <w:pPr>
        <w:pStyle w:val="B30"/>
      </w:pPr>
      <w:r>
        <w:t>-</w:t>
      </w:r>
      <w:r>
        <w:tab/>
        <w:t>Magnitude of difference between the serving cell’s SS-RSRP and the neighbor cell’s PRS-RSRP is within 6 dB.</w:t>
      </w:r>
    </w:p>
    <w:p w14:paraId="6DB75667" w14:textId="73383B9A" w:rsidR="00FF7C60" w:rsidRDefault="00FF7C60" w:rsidP="00FF7C60">
      <w:pPr>
        <w:pStyle w:val="B10"/>
        <w:ind w:left="851"/>
      </w:pPr>
      <w:r>
        <w:t>-</w:t>
      </w:r>
      <w: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t xml:space="preserve">=  2 if the UE is capable of </w:t>
      </w:r>
      <w:r>
        <w:rPr>
          <w:i/>
        </w:rPr>
        <w:t>supportedDL-PRS-ProcessingSamples-RRC-Inactive</w:t>
      </w:r>
      <w:r>
        <w:t xml:space="preserve"> defined in [34] and the LMF requests the UE to perform positioning measurements with reduced number of samples by </w:t>
      </w:r>
      <w:r w:rsidRPr="00A82659">
        <w:rPr>
          <w:i/>
          <w:iCs/>
        </w:rPr>
        <w:t>reducedDL-PRS-ProcessingSamples-r17</w:t>
      </w:r>
      <w:r>
        <w:t xml:space="preserve"> [34] but the following conditions are not met: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06EAD957" w14:textId="47FE6422" w:rsidR="00F118A5" w:rsidRPr="0059058A" w:rsidRDefault="00CD7933" w:rsidP="008D63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r w:rsidR="006D51D9">
        <w:t>d</w:t>
      </w:r>
    </w:p>
    <w:p w14:paraId="5165CC06" w14:textId="77777777" w:rsidR="00CD7933" w:rsidRDefault="00CD7933" w:rsidP="00CD7933">
      <w:pPr>
        <w:pStyle w:val="Heading3"/>
      </w:pPr>
      <w:r>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82" w:name="_Hlk97310521"/>
      <w:r w:rsidRPr="00045CDB">
        <w:t>3</w:t>
      </w:r>
      <w:bookmarkEnd w:id="82"/>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188FCDEB" w14:textId="55604AB8" w:rsidR="001D6209" w:rsidRDefault="002D211A" w:rsidP="00741C64">
      <w:pPr>
        <w:pStyle w:val="B10"/>
      </w:pPr>
      <w:r>
        <w:t>-</w:t>
      </w:r>
      <w:r>
        <w:tab/>
      </w:r>
      <w:r w:rsidRPr="006360F4">
        <w:rPr>
          <w:rFonts w:hint="eastAsia"/>
        </w:rPr>
        <w:t>any</w:t>
      </w:r>
      <w:r w:rsidRPr="006360F4">
        <w:t xml:space="preserve"> delay caused </w:t>
      </w:r>
      <w:r w:rsidR="00A87421">
        <w:t xml:space="preserve">by </w:t>
      </w:r>
      <w:r w:rsidRPr="006360F4">
        <w:t>other LPP signalling on the DCCH,</w:t>
      </w:r>
    </w:p>
    <w:p w14:paraId="6520D4DC" w14:textId="6C587510"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F3272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F3272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F3272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t>6</w:t>
      </w:r>
      <w:r w:rsidRPr="009C5807">
        <w:tab/>
        <w:t>RRC_CONNECTED state mobility</w:t>
      </w:r>
      <w:bookmarkEnd w:id="61"/>
    </w:p>
    <w:p w14:paraId="1C6D6AE5" w14:textId="77777777" w:rsidR="00CF0288" w:rsidRPr="009C5807" w:rsidRDefault="00CF0288" w:rsidP="00CF0288">
      <w:pPr>
        <w:pStyle w:val="Heading2"/>
      </w:pPr>
      <w:bookmarkStart w:id="83" w:name="_Toc5952575"/>
      <w:bookmarkStart w:id="84"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5" w:name="_Toc526331610"/>
      <w:r w:rsidRPr="009C5807">
        <w:rPr>
          <w:lang w:val="en-US"/>
        </w:rPr>
        <w:t>6.1.1.2</w:t>
      </w:r>
      <w:r w:rsidRPr="009C5807">
        <w:rPr>
          <w:lang w:val="en-US"/>
        </w:rPr>
        <w:tab/>
        <w:t>NR FR1 - NR FR1 Handover</w:t>
      </w:r>
      <w:bookmarkEnd w:id="85"/>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6" w:name="_Toc526331611"/>
      <w:r w:rsidRPr="009C5807">
        <w:t>6.1.1.2.1</w:t>
      </w:r>
      <w:r w:rsidRPr="009C5807">
        <w:tab/>
        <w:t>Handover delay</w:t>
      </w:r>
      <w:bookmarkEnd w:id="86"/>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7"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7"/>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8" w:name="_Toc526331613"/>
      <w:r w:rsidRPr="009C5807">
        <w:rPr>
          <w:lang w:val="en-US"/>
        </w:rPr>
        <w:t>6.1.1.3</w:t>
      </w:r>
      <w:r w:rsidRPr="009C5807">
        <w:rPr>
          <w:lang w:val="en-US"/>
        </w:rPr>
        <w:tab/>
        <w:t>NR FR2- NR FR1 Handover</w:t>
      </w:r>
      <w:bookmarkEnd w:id="88"/>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9" w:name="_Toc526331614"/>
      <w:r w:rsidRPr="009C5807">
        <w:t>6.1.1.3.1</w:t>
      </w:r>
      <w:r w:rsidRPr="009C5807">
        <w:tab/>
        <w:t>Handover delay</w:t>
      </w:r>
      <w:bookmarkEnd w:id="89"/>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90"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90"/>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91" w:name="_Toc526331616"/>
      <w:r w:rsidRPr="009C5807">
        <w:rPr>
          <w:lang w:val="en-US"/>
        </w:rPr>
        <w:t>6.1.1.4</w:t>
      </w:r>
      <w:r w:rsidRPr="009C5807">
        <w:rPr>
          <w:lang w:val="en-US"/>
        </w:rPr>
        <w:tab/>
        <w:t>NR FR2- NR FR2 Handover</w:t>
      </w:r>
      <w:bookmarkEnd w:id="91"/>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92" w:name="_Toc526331617"/>
      <w:r w:rsidRPr="009C5807">
        <w:t>6.1.1.4.1</w:t>
      </w:r>
      <w:r w:rsidRPr="009C5807">
        <w:tab/>
        <w:t>Handover delay</w:t>
      </w:r>
      <w:bookmarkEnd w:id="92"/>
    </w:p>
    <w:p w14:paraId="2ABFE33E" w14:textId="34AC9D4E" w:rsidR="00D139B0" w:rsidRPr="009C5807" w:rsidRDefault="00D139B0" w:rsidP="00D139B0">
      <w:pPr>
        <w:rPr>
          <w:rFonts w:cs="v4.2.0"/>
        </w:rPr>
      </w:pPr>
      <w:bookmarkStart w:id="93"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93"/>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94"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94"/>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5" w:name="_Toc526331620"/>
      <w:r w:rsidRPr="009C5807">
        <w:t>6.1.1.5.1</w:t>
      </w:r>
      <w:r w:rsidRPr="009C5807">
        <w:tab/>
        <w:t>Handover delay</w:t>
      </w:r>
      <w:bookmarkEnd w:id="95"/>
    </w:p>
    <w:p w14:paraId="2A8F7B55" w14:textId="328DC7E0" w:rsidR="00D139B0" w:rsidRPr="009C5807" w:rsidRDefault="00D139B0" w:rsidP="00D139B0">
      <w:pPr>
        <w:rPr>
          <w:rFonts w:cs="v4.2.0"/>
        </w:rPr>
      </w:pPr>
      <w:bookmarkStart w:id="96"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6"/>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7" w:name="_Toc5952571"/>
      <w:r w:rsidRPr="009C5807">
        <w:rPr>
          <w:lang w:val="en-US"/>
        </w:rPr>
        <w:t>6.1.2.1</w:t>
      </w:r>
      <w:r w:rsidRPr="009C5807">
        <w:rPr>
          <w:lang w:val="en-US"/>
        </w:rPr>
        <w:tab/>
        <w:t>NR – E-UTRAN Handover</w:t>
      </w:r>
      <w:bookmarkEnd w:id="97"/>
    </w:p>
    <w:p w14:paraId="7DA9DB70" w14:textId="77777777" w:rsidR="00CF0288" w:rsidRPr="009C5807" w:rsidRDefault="00CF0288" w:rsidP="00CF0288">
      <w:pPr>
        <w:pStyle w:val="Heading5"/>
        <w:rPr>
          <w:lang w:val="en-US"/>
        </w:rPr>
      </w:pPr>
      <w:bookmarkStart w:id="98" w:name="_Toc5952572"/>
      <w:r w:rsidRPr="009C5807">
        <w:rPr>
          <w:lang w:val="en-US"/>
        </w:rPr>
        <w:t>6.1.2.1.1</w:t>
      </w:r>
      <w:r w:rsidRPr="009C5807">
        <w:rPr>
          <w:lang w:val="en-US"/>
        </w:rPr>
        <w:tab/>
        <w:t>Introduction</w:t>
      </w:r>
      <w:bookmarkEnd w:id="98"/>
    </w:p>
    <w:p w14:paraId="7854563D" w14:textId="1C762D67" w:rsidR="00CF0288"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99" w:name="_Toc5952573"/>
      <w:r w:rsidRPr="009C5807">
        <w:rPr>
          <w:lang w:val="en-US"/>
        </w:rPr>
        <w:t>6.1.2.1.2</w:t>
      </w:r>
      <w:r w:rsidRPr="009C5807">
        <w:rPr>
          <w:lang w:val="en-US"/>
        </w:rPr>
        <w:tab/>
        <w:t>Handover delay</w:t>
      </w:r>
      <w:bookmarkEnd w:id="99"/>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100" w:name="_Toc5952574"/>
      <w:r w:rsidRPr="009C5807">
        <w:rPr>
          <w:lang w:val="en-US"/>
        </w:rPr>
        <w:t>6.1.2.1.3</w:t>
      </w:r>
      <w:r w:rsidRPr="009C5807">
        <w:rPr>
          <w:lang w:val="en-US"/>
        </w:rPr>
        <w:tab/>
        <w:t>Interruption time</w:t>
      </w:r>
      <w:bookmarkEnd w:id="100"/>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3D265151" w:rsidR="00CF0288" w:rsidRPr="009C5807" w:rsidRDefault="00AF0E7E" w:rsidP="00CF0288">
      <w:pPr>
        <w:pStyle w:val="B10"/>
      </w:pPr>
      <w:r w:rsidRPr="00EA58EC">
        <w:rPr>
          <w:rFonts w:eastAsia="SimSun"/>
        </w:rPr>
        <w:tab/>
        <w:t>T</w:t>
      </w:r>
      <w:r w:rsidRPr="00EA58EC">
        <w:rPr>
          <w:rFonts w:eastAsia="SimSun"/>
          <w:vertAlign w:val="subscript"/>
        </w:rPr>
        <w:t>IU</w:t>
      </w:r>
      <w:r w:rsidRPr="00EA58EC">
        <w:rPr>
          <w:rFonts w:eastAsia="SimSun"/>
        </w:rPr>
        <w:t xml:space="preserve"> is the interruption uncertainty </w:t>
      </w:r>
      <w:r w:rsidRPr="00EA58EC">
        <w:rPr>
          <w:rFonts w:eastAsia="SimSun"/>
          <w:lang w:eastAsia="zh-CN"/>
        </w:rPr>
        <w:t>in acquiring the first available PRACH occasion in the new cell</w:t>
      </w:r>
      <w:r w:rsidRPr="00EA58EC">
        <w:rPr>
          <w:rFonts w:eastAsia="SimSun"/>
        </w:rPr>
        <w:t>. T</w:t>
      </w:r>
      <w:r w:rsidRPr="00EA58EC">
        <w:rPr>
          <w:rFonts w:eastAsia="SimSun"/>
          <w:vertAlign w:val="subscript"/>
        </w:rPr>
        <w:t>IU</w:t>
      </w:r>
      <w:r w:rsidRPr="00EA58EC">
        <w:rPr>
          <w:rFonts w:eastAsia="SimSun"/>
        </w:rPr>
        <w:t xml:space="preserve"> can be up to 30 ms.</w:t>
      </w:r>
      <w:r>
        <w:rPr>
          <w:rFonts w:eastAsia="SimSun"/>
        </w:rPr>
        <w:t xml:space="preserve"> </w:t>
      </w:r>
      <w:r w:rsidRPr="007809E4">
        <w:rPr>
          <w:rFonts w:eastAsia="SimSun"/>
        </w:rPr>
        <w:t xml:space="preserve">If PRACH occasion is configured in radio frames with even SFN and the relative time difference between radio frame </w:t>
      </w:r>
      <w:r w:rsidRPr="007809E4">
        <w:rPr>
          <w:rFonts w:eastAsia="SimSun"/>
          <w:i/>
          <w:iCs/>
        </w:rPr>
        <w:t>i</w:t>
      </w:r>
      <w:r w:rsidRPr="007809E4">
        <w:rPr>
          <w:rFonts w:eastAsia="SimSun"/>
        </w:rPr>
        <w:t xml:space="preserve"> in the current cell and the target cell is </w:t>
      </w:r>
      <w:r w:rsidRPr="0085794F">
        <w:rPr>
          <w:rFonts w:eastAsia="SimSun"/>
        </w:rPr>
        <w:t>larger than or equal</w:t>
      </w:r>
      <w:r w:rsidRPr="007809E4">
        <w:rPr>
          <w:rFonts w:eastAsia="SimSun"/>
        </w:rPr>
        <w:t xml:space="preserve"> t</w:t>
      </w:r>
      <w:r w:rsidRPr="0085794F">
        <w:rPr>
          <w:rFonts w:eastAsia="SimSun"/>
        </w:rPr>
        <w:t>o</w:t>
      </w:r>
      <w:r w:rsidRPr="007809E4">
        <w:rPr>
          <w:rFonts w:eastAsia="SimSun"/>
        </w:rPr>
        <w:t xml:space="preserve"> 153600</w:t>
      </w:r>
      <w:r w:rsidRPr="007809E4">
        <w:rPr>
          <w:rFonts w:ascii="Cambria Math" w:eastAsia="SimSun" w:hAnsi="Cambria Math" w:cs="Cambria Math"/>
        </w:rPr>
        <w:t>⋅</w:t>
      </w:r>
      <w:r w:rsidRPr="007809E4">
        <w:rPr>
          <w:rFonts w:eastAsia="SimSun"/>
        </w:rPr>
        <w:t>Ts,</w:t>
      </w:r>
      <w:r w:rsidRPr="0085794F">
        <w:rPr>
          <w:rFonts w:eastAsia="SimSun"/>
        </w:rPr>
        <w:t xml:space="preserve"> the UE is allowed an additional MIB reception delay of [</w:t>
      </w:r>
      <w:r>
        <w:rPr>
          <w:rFonts w:eastAsia="SimSun"/>
        </w:rPr>
        <w:t>5</w:t>
      </w:r>
      <w:r w:rsidRPr="0085794F">
        <w:rPr>
          <w:rFonts w:eastAsia="SimSun"/>
        </w:rPr>
        <w:t>0]ms.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101" w:name="_Toc383690691"/>
      <w:r w:rsidRPr="009C5807">
        <w:t>6.1.2.2.1</w:t>
      </w:r>
      <w:r w:rsidRPr="009C5807">
        <w:tab/>
        <w:t>Introduction</w:t>
      </w:r>
      <w:bookmarkEnd w:id="101"/>
    </w:p>
    <w:p w14:paraId="66478978" w14:textId="1EBCB3AB" w:rsidR="00070190" w:rsidRPr="009C5807" w:rsidRDefault="00070190" w:rsidP="00070190">
      <w:pPr>
        <w:rPr>
          <w:rFonts w:cs="v4.2.0"/>
        </w:rPr>
      </w:pPr>
      <w:bookmarkStart w:id="102"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t>6.1.2.2.2</w:t>
      </w:r>
      <w:r w:rsidRPr="009C5807">
        <w:tab/>
        <w:t>Handover delay</w:t>
      </w:r>
      <w:bookmarkEnd w:id="102"/>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103" w:name="_Toc383690693"/>
      <w:r w:rsidRPr="009C5807">
        <w:t>6.1.2.2.3</w:t>
      </w:r>
      <w:r w:rsidRPr="009C5807">
        <w:tab/>
        <w:t>Interruption time</w:t>
      </w:r>
      <w:bookmarkEnd w:id="103"/>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104"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5" w:name="OLE_LINK194"/>
            <w:bookmarkStart w:id="106"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5"/>
            <w:bookmarkEnd w:id="106"/>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7" w:name="OLE_LINK343"/>
      <w:r w:rsidRPr="009C5807">
        <w:rPr>
          <w:rFonts w:cs="v4.2.0"/>
        </w:rPr>
        <w:t xml:space="preserve">when </w:t>
      </w:r>
      <w:r w:rsidRPr="009C5807">
        <w:t xml:space="preserve">the BWP of target cell is </w:t>
      </w:r>
      <w:bookmarkStart w:id="108" w:name="OLE_LINK341"/>
      <w:r w:rsidRPr="009C5807">
        <w:t xml:space="preserve">smaller than </w:t>
      </w:r>
      <w:bookmarkEnd w:id="108"/>
      <w:r w:rsidRPr="009C5807">
        <w:t>the BWP of source cell</w:t>
      </w:r>
      <w:bookmarkEnd w:id="107"/>
      <w:r w:rsidRPr="009C5807">
        <w:rPr>
          <w:rFonts w:cs="v4.2.0"/>
        </w:rPr>
        <w:t>, and T</w:t>
      </w:r>
      <w:r w:rsidRPr="009C5807">
        <w:rPr>
          <w:rFonts w:cs="v4.2.0"/>
          <w:vertAlign w:val="subscript"/>
        </w:rPr>
        <w:t>interrupt2</w:t>
      </w:r>
      <w:r w:rsidRPr="009C5807">
        <w:rPr>
          <w:rFonts w:cs="v4.2.0"/>
        </w:rPr>
        <w:t xml:space="preserve"> </w:t>
      </w:r>
      <w:bookmarkStart w:id="109"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9"/>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104"/>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3057B718"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 </w:t>
      </w:r>
      <w:r w:rsidRPr="003D0CD2">
        <w:t>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53AE3E8D"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59151E9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1A43C3FA"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34C212FB"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1EFA1C5" w14:textId="0328E2F7" w:rsidR="00D2705D" w:rsidRPr="009C5807" w:rsidRDefault="00D2705D" w:rsidP="00D2705D">
      <w:pPr>
        <w:pStyle w:val="EQ"/>
      </w:pPr>
      <w:bookmarkStart w:id="110"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10"/>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19BA4BBF" w:rsidR="00D2705D" w:rsidRPr="009C5807" w:rsidRDefault="006A02FE" w:rsidP="00D2705D">
      <w:pPr>
        <w:pStyle w:val="EQ"/>
        <w:rPr>
          <w:lang w:val="en-US"/>
        </w:rPr>
      </w:pPr>
      <w:r w:rsidRPr="003D0CD2">
        <w:tab/>
        <w:t>D</w:t>
      </w:r>
      <w:r w:rsidRPr="003D0CD2">
        <w:rPr>
          <w:vertAlign w:val="subscript"/>
        </w:rPr>
        <w:t>CHO</w:t>
      </w:r>
      <w:r w:rsidRPr="003D0CD2">
        <w:t xml:space="preserve"> = T</w:t>
      </w:r>
      <w:r w:rsidRPr="003D0CD2">
        <w:rPr>
          <w:vertAlign w:val="subscript"/>
        </w:rPr>
        <w:t>RRC</w:t>
      </w:r>
      <w:r w:rsidRPr="003D0CD2">
        <w:t xml:space="preserve"> + </w:t>
      </w:r>
      <w:r w:rsidRPr="003D0CD2">
        <w:rPr>
          <w:iCs/>
        </w:rPr>
        <w:t>T</w:t>
      </w:r>
      <w:r w:rsidRPr="003D0CD2">
        <w:rPr>
          <w:iCs/>
          <w:vertAlign w:val="subscript"/>
        </w:rPr>
        <w:t>Event_DU</w:t>
      </w:r>
      <w:r w:rsidRPr="003D0CD2">
        <w:rPr>
          <w:iCs/>
        </w:rPr>
        <w:t xml:space="preserve"> </w:t>
      </w:r>
      <w:r w:rsidRPr="003D0CD2">
        <w:t>+ T</w:t>
      </w:r>
      <w:r w:rsidRPr="003D0CD2">
        <w:rPr>
          <w:vertAlign w:val="subscript"/>
        </w:rPr>
        <w:t>measure</w:t>
      </w:r>
      <w:r w:rsidRPr="003D0CD2">
        <w:t xml:space="preserve"> + T</w:t>
      </w:r>
      <w:r w:rsidRPr="003D0CD2">
        <w:rPr>
          <w:vertAlign w:val="subscript"/>
        </w:rPr>
        <w:t>CHO_execution</w:t>
      </w:r>
      <w:r w:rsidRPr="003D0CD2">
        <w:t xml:space="preserve"> + T</w:t>
      </w:r>
      <w:r w:rsidRPr="003D0CD2">
        <w:rPr>
          <w:vertAlign w:val="subscript"/>
        </w:rPr>
        <w:t>interrupt</w:t>
      </w:r>
      <w:r w:rsidRPr="003D0CD2">
        <w:t xml:space="preserve"> </w:t>
      </w:r>
    </w:p>
    <w:p w14:paraId="3BFEAC3C" w14:textId="77777777" w:rsidR="00D2705D" w:rsidRPr="009C5807" w:rsidRDefault="00D2705D" w:rsidP="00D2705D">
      <w:pPr>
        <w:rPr>
          <w:rFonts w:cs="v4.2.0"/>
        </w:rPr>
      </w:pPr>
      <w:r w:rsidRPr="009C5807">
        <w:rPr>
          <w:rFonts w:cs="v4.2.0"/>
        </w:rPr>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02FBAFD2" w:rsidR="00D2705D" w:rsidRPr="009C5807" w:rsidRDefault="006A02FE" w:rsidP="00D2705D">
      <w:pPr>
        <w:pStyle w:val="B10"/>
      </w:pPr>
      <w:r w:rsidRPr="003D0CD2">
        <w:rPr>
          <w:bCs/>
        </w:rPr>
        <w:tab/>
        <w:t>T</w:t>
      </w:r>
      <w:r w:rsidRPr="003D0CD2">
        <w:rPr>
          <w:bCs/>
          <w:vertAlign w:val="subscript"/>
        </w:rPr>
        <w:t>measure</w:t>
      </w:r>
      <w:r w:rsidRPr="003D0CD2">
        <w:t xml:space="preserve"> is the </w:t>
      </w:r>
      <w:r>
        <w:t xml:space="preserve">time for the UE to measure and realize the condition for CHO is fulfilled. </w:t>
      </w:r>
      <w:r w:rsidRPr="00C93FCE">
        <w:rPr>
          <w:bCs/>
          <w:lang w:eastAsia="zh-CN"/>
        </w:rPr>
        <w:t>T</w:t>
      </w:r>
      <w:r w:rsidRPr="00C93FCE">
        <w:rPr>
          <w:bCs/>
          <w:vertAlign w:val="subscript"/>
          <w:lang w:eastAsia="zh-CN"/>
        </w:rPr>
        <w:t>measure</w:t>
      </w:r>
      <w:r>
        <w:t xml:space="preserve"> equals to the </w:t>
      </w:r>
      <w:r w:rsidRPr="003D0CD2">
        <w:t>measurements time stated in clause 6.1.4.4.2.</w:t>
      </w:r>
    </w:p>
    <w:p w14:paraId="77C7CB2E" w14:textId="77777777" w:rsidR="00426815"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p>
    <w:p w14:paraId="018113D7" w14:textId="6701F98C" w:rsidR="00D2705D" w:rsidRPr="009C5807" w:rsidRDefault="00A21E2B" w:rsidP="00D2705D">
      <w:pPr>
        <w:pStyle w:val="B10"/>
      </w:pPr>
      <w:r>
        <w:tab/>
      </w:r>
      <w:r w:rsidR="00D2705D" w:rsidRPr="009C5807">
        <w:rPr>
          <w:bCs/>
        </w:rPr>
        <w:t>T</w:t>
      </w:r>
      <w:r w:rsidR="00D2705D" w:rsidRPr="009C5807">
        <w:rPr>
          <w:bCs/>
          <w:vertAlign w:val="subscript"/>
        </w:rPr>
        <w:t>interrupt</w:t>
      </w:r>
      <w:r w:rsidR="00D2705D" w:rsidRPr="009C5807">
        <w:t xml:space="preserve"> is the interruption time stated in clause</w:t>
      </w:r>
      <w:r w:rsidR="00426815">
        <w:t xml:space="preserve"> </w:t>
      </w:r>
      <w:r w:rsidR="00D2705D" w:rsidRPr="009C5807">
        <w:t>6.1.4.4.4.</w:t>
      </w:r>
    </w:p>
    <w:p w14:paraId="4FE2E23E" w14:textId="77777777" w:rsidR="00D2705D" w:rsidRPr="009C5807" w:rsidRDefault="00D2705D" w:rsidP="00D2705D">
      <w:pPr>
        <w:pStyle w:val="Heading5"/>
      </w:pPr>
      <w:r w:rsidRPr="009C5807">
        <w:t>6.1.4.4.2</w:t>
      </w:r>
      <w:r w:rsidRPr="009C5807">
        <w:tab/>
        <w:t>Measurement time</w:t>
      </w:r>
    </w:p>
    <w:p w14:paraId="4E0E34C6" w14:textId="19D8A649" w:rsidR="00D2705D" w:rsidRPr="009C5807" w:rsidRDefault="006A02FE" w:rsidP="00D2705D">
      <w:r w:rsidRPr="003D0CD2">
        <w:rPr>
          <w:rFonts w:cs="v4.2.0"/>
        </w:rPr>
        <w:t xml:space="preserve">The measurement time </w:t>
      </w:r>
      <w:r w:rsidRPr="003D0CD2">
        <w:t xml:space="preserve">delay is defined from the end of </w:t>
      </w:r>
      <w:r w:rsidRPr="003D0CD2">
        <w:rPr>
          <w:iCs/>
        </w:rPr>
        <w:t>T</w:t>
      </w:r>
      <w:r w:rsidRPr="003D0CD2">
        <w:rPr>
          <w:iCs/>
          <w:vertAlign w:val="subscript"/>
        </w:rPr>
        <w:t>Event_DU</w:t>
      </w:r>
      <w:r w:rsidRPr="003D0CD2">
        <w:t xml:space="preserve"> until UE </w:t>
      </w:r>
      <w:r>
        <w:rPr>
          <w:rFonts w:eastAsia="SimSun"/>
        </w:rPr>
        <w:t xml:space="preserve">starts </w:t>
      </w:r>
      <w:r w:rsidRPr="003D0CD2">
        <w:t xml:space="preserve">handover </w:t>
      </w:r>
      <w:r>
        <w:t xml:space="preserve">execution preparation </w:t>
      </w:r>
      <w:r>
        <w:rPr>
          <w:rFonts w:eastAsia="SimSun"/>
        </w:rPr>
        <w:t>(</w:t>
      </w:r>
      <w:r w:rsidRPr="00823045">
        <w:rPr>
          <w:rFonts w:eastAsia="SimSun"/>
          <w:noProof/>
        </w:rPr>
        <w:t>T</w:t>
      </w:r>
      <w:r w:rsidRPr="00823045">
        <w:rPr>
          <w:rFonts w:eastAsia="SimSun"/>
          <w:noProof/>
          <w:vertAlign w:val="subscript"/>
        </w:rPr>
        <w:t>CHO_execution</w:t>
      </w:r>
      <w:r>
        <w:rPr>
          <w:rFonts w:eastAsia="SimSun"/>
          <w:noProof/>
          <w:lang w:eastAsia="zh-CN"/>
        </w:rPr>
        <w:t xml:space="preserve">) </w:t>
      </w:r>
      <w:r w:rsidRPr="003D0CD2">
        <w:t>to a target cell.</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27700D1F" w:rsidR="00D2705D" w:rsidRPr="009C5807" w:rsidRDefault="006A02FE" w:rsidP="00D2705D">
      <w:r w:rsidRPr="003D0CD2">
        <w:t>T</w:t>
      </w:r>
      <w:r w:rsidRPr="003D0CD2">
        <w:rPr>
          <w:vertAlign w:val="subscript"/>
        </w:rPr>
        <w:t>CHO_execution</w:t>
      </w:r>
      <w:r w:rsidRPr="003D0CD2">
        <w:t xml:space="preserve"> is the UE </w:t>
      </w:r>
      <w:r w:rsidRPr="003D0CD2">
        <w:rPr>
          <w:rFonts w:cs="v4.2.0"/>
        </w:rPr>
        <w:t xml:space="preserve">execution </w:t>
      </w:r>
      <w:r w:rsidRPr="003D0CD2">
        <w:t xml:space="preserve">preparation time for conditional handover, and starts after UE realizes the condition of CHO is </w:t>
      </w:r>
      <w:r>
        <w:t>fulfilled</w:t>
      </w:r>
      <w:r w:rsidRPr="003D0CD2">
        <w:t xml:space="preserve"> and identity of the target cell is determined. T</w:t>
      </w:r>
      <w:r w:rsidRPr="003D0CD2">
        <w:rPr>
          <w:vertAlign w:val="subscript"/>
        </w:rPr>
        <w:t>CHO_execution</w:t>
      </w:r>
      <w:r w:rsidRPr="003D0CD2">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6A358D82" w:rsidR="00D2705D" w:rsidRPr="009C5807" w:rsidRDefault="006A02FE" w:rsidP="00D2705D">
      <w:pPr>
        <w:rPr>
          <w:rFonts w:cs="v4.2.0"/>
        </w:rPr>
      </w:pPr>
      <w:r w:rsidRPr="003D0CD2">
        <w:rPr>
          <w:rFonts w:cs="v4.2.0"/>
        </w:rPr>
        <w:t xml:space="preserve">For intra-frequency or inter-frequency conditional handover, the </w:t>
      </w:r>
      <w:r w:rsidRPr="003D0CD2">
        <w:rPr>
          <w:rFonts w:cs="v4.2.0" w:hint="eastAsia"/>
        </w:rPr>
        <w:t>interruption</w:t>
      </w:r>
      <w:r w:rsidRPr="003D0CD2">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rPr>
      </w:pPr>
      <w:r>
        <w:rPr>
          <w:lang w:val="en-US"/>
        </w:rPr>
        <w:t>-</w:t>
      </w:r>
      <w:r>
        <w:rPr>
          <w:lang w:val="en-US"/>
        </w:rPr>
        <w:tab/>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is the SW processing time needed by UE, including RF warm up period. </w:t>
      </w:r>
      <w:r w:rsidR="008619CA">
        <w:rPr>
          <w:lang w:val="en-US"/>
        </w:rPr>
        <w:t xml:space="preserve"> When 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i/>
          <w:iCs/>
          <w:lang w:val="en-US"/>
        </w:rPr>
        <w:t xml:space="preserve"> </w:t>
      </w:r>
      <w:r w:rsidR="008619CA" w:rsidRPr="00200158">
        <w:rPr>
          <w:lang w:val="en-US"/>
        </w:rPr>
        <w:t>[</w:t>
      </w:r>
      <w:r w:rsidR="008619CA">
        <w:rPr>
          <w:lang w:val="en-US"/>
        </w:rPr>
        <w:t>2</w:t>
      </w:r>
      <w:r w:rsidR="008619CA" w:rsidRPr="00200158">
        <w:rPr>
          <w:lang w:val="en-US"/>
        </w:rPr>
        <w:t>]</w:t>
      </w:r>
      <w:r w:rsidR="008619CA">
        <w:rPr>
          <w:lang w:val="en-US"/>
        </w:rPr>
        <w:t>,</w:t>
      </w:r>
      <w:r w:rsidR="008619CA" w:rsidRPr="004E381B">
        <w:rPr>
          <w:lang w:val="en-US"/>
        </w:rPr>
        <w:t xml:space="preserve"> T</w:t>
      </w:r>
      <w:r w:rsidR="008619CA" w:rsidRPr="004E381B">
        <w:rPr>
          <w:position w:val="-2"/>
          <w:sz w:val="12"/>
          <w:szCs w:val="12"/>
          <w:lang w:val="en-US"/>
        </w:rPr>
        <w:t xml:space="preserve">processing </w:t>
      </w:r>
      <w:r w:rsidR="008619CA" w:rsidRPr="004E381B">
        <w:rPr>
          <w:lang w:val="en-US"/>
        </w:rPr>
        <w:t xml:space="preserve">= </w:t>
      </w:r>
      <w:r w:rsidR="008619CA">
        <w:rPr>
          <w:lang w:val="en-US"/>
        </w:rPr>
        <w:t>30</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50</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 xml:space="preserve">; otherwise, </w:t>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 </w:t>
      </w:r>
      <w:r w:rsidR="008619CA">
        <w:rPr>
          <w:lang w:val="en-US"/>
        </w:rPr>
        <w:t>25</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45</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6A1F5A72"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equals </w:t>
      </w:r>
      <w:r w:rsidR="00A97E6B">
        <w:rPr>
          <w:rFonts w:cs="v4.2.0"/>
        </w:rPr>
        <w:t xml:space="preserve">to </w:t>
      </w:r>
      <w:r w:rsidRPr="009C5807">
        <w:rPr>
          <w:rFonts w:cs="v4.2.0"/>
        </w:rPr>
        <w:t xml:space="preserve">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62217A24" w14:textId="0640781D" w:rsidR="0073055A" w:rsidRDefault="0073055A" w:rsidP="0073055A">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T</w:t>
      </w:r>
      <w:r w:rsidRPr="009C5807">
        <w:rPr>
          <w:vertAlign w:val="subscript"/>
        </w:rPr>
        <w:t>∆</w:t>
      </w:r>
      <w:r>
        <w:t xml:space="preserve">, </w:t>
      </w:r>
      <w:r w:rsidRPr="009C5807">
        <w:t>T</w:t>
      </w:r>
      <w:r w:rsidRPr="009C5807">
        <w:rPr>
          <w:vertAlign w:val="subscript"/>
        </w:rPr>
        <w:t>margin</w:t>
      </w:r>
      <w:r>
        <w:t xml:space="preserve"> defined in section 6.1.1.2.2 respectively.  </w:t>
      </w:r>
    </w:p>
    <w:p w14:paraId="3957B3D6" w14:textId="77777777" w:rsidR="0073055A" w:rsidRDefault="0073055A" w:rsidP="0073055A">
      <w:pPr>
        <w:pStyle w:val="B10"/>
      </w:pPr>
      <w:r w:rsidRPr="000506D8">
        <w:rPr>
          <w:lang w:val="en-US"/>
        </w:rPr>
        <w:t>-</w:t>
      </w:r>
      <w:r w:rsidRPr="000506D8">
        <w:rPr>
          <w:lang w:val="en-US"/>
        </w:rPr>
        <w:tab/>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p>
    <w:p w14:paraId="749ADCC6" w14:textId="724CACDA" w:rsidR="0073055A" w:rsidRDefault="0073055A" w:rsidP="0073055A">
      <w:pPr>
        <w:pStyle w:val="B10"/>
      </w:pPr>
      <w:r w:rsidRPr="000506D8">
        <w:rPr>
          <w:lang w:val="en-US"/>
        </w:rPr>
        <w:t>-</w:t>
      </w:r>
      <w:r w:rsidRPr="000506D8">
        <w:rPr>
          <w:lang w:val="en-US"/>
        </w:rPr>
        <w:tab/>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simultaneously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14D8AF0A" w14:textId="5D2506AA" w:rsidR="00D175CA" w:rsidRDefault="00C55A83" w:rsidP="00D175CA">
      <w:pPr>
        <w:rPr>
          <w:rFonts w:cs="v4.2.0"/>
        </w:rPr>
      </w:pPr>
      <w:r>
        <w:rPr>
          <w:rFonts w:cs="v4.2.0"/>
        </w:rPr>
        <w:t>When HO with PSCell addition is commanded, the PSCell addition/change time shall be less than D</w:t>
      </w:r>
      <w:r>
        <w:rPr>
          <w:rFonts w:cs="v4.2.0"/>
          <w:vertAlign w:val="subscript"/>
        </w:rPr>
        <w:t>HOwithPSCel</w:t>
      </w:r>
      <w:r>
        <w:rPr>
          <w:rFonts w:cs="v4.2.0" w:hint="eastAsia"/>
          <w:vertAlign w:val="subscript"/>
          <w:lang w:val="en-US" w:eastAsia="zh-CN"/>
        </w:rPr>
        <w:t>l</w:t>
      </w:r>
      <w:r>
        <w:rPr>
          <w:rFonts w:cs="v4.2.0"/>
          <w:vertAlign w:val="subscript"/>
        </w:rPr>
        <w:t>_PSCell</w:t>
      </w:r>
      <w:r>
        <w:rPr>
          <w:rFonts w:cs="v4.2.0"/>
        </w:rPr>
        <w:t>.</w:t>
      </w:r>
    </w:p>
    <w:p w14:paraId="57BFCDD3" w14:textId="77777777" w:rsidR="00D175CA" w:rsidRPr="00587B66" w:rsidRDefault="00D175CA" w:rsidP="00D175CA">
      <w:pPr>
        <w:pStyle w:val="B10"/>
        <w:rPr>
          <w:rFonts w:eastAsia="SimSun"/>
          <w:noProof/>
          <w:sz w:val="28"/>
          <w:szCs w:val="28"/>
        </w:rPr>
      </w:pPr>
      <w:r>
        <w:rPr>
          <w:rFonts w:cs="v4.2.0"/>
        </w:rPr>
        <w:t>-</w:t>
      </w:r>
      <w:r>
        <w:rPr>
          <w:rFonts w:cs="v4.2.0"/>
        </w:rPr>
        <w:tab/>
        <w:t>D</w:t>
      </w:r>
      <w:r>
        <w:rPr>
          <w:rFonts w:cs="v4.2.0"/>
          <w:vertAlign w:val="subscript"/>
        </w:rPr>
        <w:t xml:space="preserve">HOwithPSCell_PSCell = </w:t>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w:t>
      </w:r>
      <w:r w:rsidRPr="00F61BC5">
        <w:rPr>
          <w:rFonts w:hint="eastAsia"/>
          <w:vertAlign w:val="subscript"/>
        </w:rPr>
        <w:t>ell</w:t>
      </w:r>
      <w:r w:rsidRPr="00F61BC5">
        <w:rPr>
          <w:rFonts w:hint="eastAsia"/>
        </w:rPr>
        <w:t xml:space="preserve"> </w:t>
      </w:r>
      <w:r w:rsidRPr="00F61BC5">
        <w:t>+ T</w:t>
      </w:r>
      <w:r w:rsidRPr="00F61BC5">
        <w:rPr>
          <w:vertAlign w:val="subscript"/>
        </w:rPr>
        <w:t>processing_margin</w:t>
      </w:r>
      <w:r w:rsidRPr="00F61BC5" w:rsidDel="00225310">
        <w:t xml:space="preserve"> </w:t>
      </w:r>
      <w:r w:rsidRPr="00F61BC5">
        <w:t>.</w:t>
      </w:r>
    </w:p>
    <w:p w14:paraId="74480485" w14:textId="77777777" w:rsidR="00D175CA" w:rsidRDefault="00D175CA" w:rsidP="00D175CA">
      <w:r>
        <w:rPr>
          <w:rFonts w:hint="eastAsia"/>
        </w:rPr>
        <w:t>wh</w:t>
      </w:r>
      <w:r>
        <w:t xml:space="preserve">ere </w:t>
      </w:r>
    </w:p>
    <w:p w14:paraId="09E25F9A" w14:textId="77777777" w:rsidR="00D175CA" w:rsidRDefault="00D175CA" w:rsidP="00D175CA">
      <w:pPr>
        <w:pStyle w:val="B10"/>
      </w:pPr>
      <w:r>
        <w:t>-</w:t>
      </w:r>
      <w:r>
        <w:tab/>
      </w:r>
      <w:r>
        <w:rPr>
          <w:rFonts w:hint="eastAsia"/>
        </w:rPr>
        <w:t>T</w:t>
      </w:r>
      <w:r>
        <w:rPr>
          <w:rFonts w:hint="eastAsia"/>
          <w:vertAlign w:val="subscript"/>
        </w:rPr>
        <w:t>config_</w:t>
      </w:r>
      <w:r>
        <w:rPr>
          <w:rFonts w:hint="eastAsia"/>
          <w:vertAlign w:val="subscript"/>
          <w:lang w:eastAsia="ja-JP"/>
        </w:rPr>
        <w:t>EUTRAN-</w:t>
      </w:r>
      <w:r>
        <w:rPr>
          <w:rFonts w:hint="eastAsia"/>
          <w:vertAlign w:val="subscript"/>
        </w:rPr>
        <w:t>PSCell</w:t>
      </w:r>
      <w:r>
        <w:rPr>
          <w:rFonts w:hint="eastAsia"/>
        </w:rPr>
        <w:t xml:space="preserve"> </w:t>
      </w:r>
      <w:r>
        <w:t>is defined in clause 8.8.2, and</w:t>
      </w:r>
    </w:p>
    <w:p w14:paraId="4C7A3F08" w14:textId="77777777" w:rsidR="00D175CA" w:rsidRDefault="00D175CA" w:rsidP="00D175CA">
      <w:pPr>
        <w:pStyle w:val="B10"/>
      </w:pPr>
      <w:r>
        <w:t>-</w:t>
      </w:r>
      <w:r>
        <w:tab/>
      </w:r>
      <w:r w:rsidRPr="009C5807">
        <w:t>T</w:t>
      </w:r>
      <w:r w:rsidRPr="009C5807">
        <w:rPr>
          <w:vertAlign w:val="subscript"/>
        </w:rPr>
        <w:t>processing</w:t>
      </w:r>
      <w:r>
        <w:rPr>
          <w:vertAlign w:val="subscript"/>
        </w:rPr>
        <w:t>_margin</w:t>
      </w:r>
      <w:r>
        <w:t xml:space="preserve"> = 5ms is the additional delay margin for RF warm-up and software processing in handover with PSCell.</w:t>
      </w:r>
    </w:p>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238296FC" w:rsidR="008619CA" w:rsidRPr="004E7690" w:rsidRDefault="00C55A83" w:rsidP="008619CA">
      <w:pPr>
        <w:tabs>
          <w:tab w:val="left" w:pos="7200"/>
        </w:tabs>
        <w:spacing w:after="160" w:line="259" w:lineRule="auto"/>
        <w:rPr>
          <w:rFonts w:eastAsia="Calibri" w:cs="Arial"/>
          <w:szCs w:val="22"/>
          <w:lang w:val="en-US"/>
        </w:rPr>
      </w:pPr>
      <w:r>
        <w:rPr>
          <w:rFonts w:eastAsia="Calibri" w:cs="Arial"/>
          <w:szCs w:val="22"/>
          <w:lang w:val="en-US"/>
        </w:rPr>
        <w:t xml:space="preserve">This clause defines requirements for the delay within which the UE shall be able to handover from NR cell to NR cell and </w:t>
      </w:r>
      <w:r>
        <w:rPr>
          <w:rFonts w:eastAsia="SimSun" w:cs="Arial" w:hint="eastAsia"/>
          <w:szCs w:val="22"/>
          <w:lang w:val="en-US" w:eastAsia="zh-CN"/>
        </w:rPr>
        <w:t>change</w:t>
      </w:r>
      <w:r>
        <w:rPr>
          <w:rFonts w:eastAsia="Calibri" w:cs="Arial"/>
          <w:szCs w:val="22"/>
          <w:lang w:val="en-US"/>
        </w:rPr>
        <w:t xml:space="preserve"> NR PSCell in the meantime.</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63E70475" w:rsidR="008619CA" w:rsidRPr="00691C10" w:rsidRDefault="00C55A83" w:rsidP="008619CA">
      <w:r>
        <w:t xml:space="preserve">The requirements in this section shall apply for PSCell change during </w:t>
      </w:r>
      <w:r>
        <w:rPr>
          <w:lang w:val="en-US"/>
        </w:rPr>
        <w:t xml:space="preserve">handover with PSCell from </w:t>
      </w:r>
      <w:r>
        <w:t>NR</w:t>
      </w:r>
      <w:r>
        <w:rPr>
          <w:rFonts w:hint="eastAsia"/>
          <w:lang w:val="en-US" w:eastAsia="zh-CN"/>
        </w:rPr>
        <w:t>-</w:t>
      </w:r>
      <w:r>
        <w:t>DC to NR-DC.</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2DB3DCF7"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RRC_delay</w:t>
      </w:r>
      <w:r w:rsidR="008619CA">
        <w:rPr>
          <w:rFonts w:ascii="Times" w:hAnsi="Times"/>
          <w:lang w:val="en-US"/>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rPr>
        <w:t>in clause 8.9.2.</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11" w:name="_Hlk101800463"/>
      <w:r>
        <w:t>6.1.5.5.2</w:t>
      </w:r>
      <w:bookmarkEnd w:id="111"/>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12"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13"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13"/>
    </w:p>
    <w:p w14:paraId="01650370" w14:textId="77777777" w:rsidR="004D2960" w:rsidRPr="002C0D21" w:rsidRDefault="004D2960" w:rsidP="004D2960">
      <w:pPr>
        <w:pStyle w:val="Heading4"/>
        <w:rPr>
          <w:lang w:val="da-DK"/>
        </w:rPr>
      </w:pPr>
      <w:r w:rsidRPr="002C0D21">
        <w:rPr>
          <w:lang w:val="da-DK"/>
        </w:rPr>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4"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4"/>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2BFA136C" w:rsidR="00D85FF0" w:rsidRPr="009C5807" w:rsidRDefault="00D06172" w:rsidP="00D85FF0">
      <w:r>
        <w:rPr>
          <w:rFonts w:cs="v4.2.0"/>
        </w:rPr>
        <w:t>In the interruption requirement a cell is known if it has been meeting the relevant cell identification requirement during the last 5 seconds otherwise it is unknown. Relevant cell identification requirements are described in Clause 9.2</w:t>
      </w:r>
      <w:r>
        <w:rPr>
          <w:rFonts w:cs="v4.2.0" w:hint="eastAsia"/>
          <w:lang w:val="en-US" w:eastAsia="zh-CN"/>
        </w:rPr>
        <w:t>C</w:t>
      </w:r>
      <w:r>
        <w:rPr>
          <w:rFonts w:cs="v4.2.0"/>
        </w:rPr>
        <w:t>.5 for intra-frequency handover and Clause 9.3</w:t>
      </w:r>
      <w:r>
        <w:rPr>
          <w:rFonts w:cs="v4.2.0" w:hint="eastAsia"/>
          <w:lang w:val="en-US" w:eastAsia="zh-CN"/>
        </w:rPr>
        <w:t>C</w:t>
      </w:r>
      <w:r>
        <w:rPr>
          <w:rFonts w:cs="v4.2.0"/>
        </w:rPr>
        <w:t>.4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580268DA" w14:textId="77777777" w:rsidR="00F3272D" w:rsidRPr="00F340F6" w:rsidRDefault="00F3272D" w:rsidP="00F3272D">
      <w:pPr>
        <w:pStyle w:val="B10"/>
        <w:rPr>
          <w:lang w:val="en-US"/>
        </w:rPr>
      </w:pPr>
      <w:r>
        <w:rPr>
          <w:lang w:val="en-US"/>
        </w:rPr>
        <w:t>-</w:t>
      </w:r>
      <w:r>
        <w:rPr>
          <w:lang w:val="en-US"/>
        </w:rPr>
        <w:tab/>
      </w:r>
      <w:r w:rsidRPr="00B42A38">
        <w:rPr>
          <w:lang w:val="en-US"/>
        </w:rPr>
        <w:t xml:space="preserve">If condition T1-1 occurs earlier than </w:t>
      </w:r>
      <w:r>
        <w:rPr>
          <w:lang w:val="en-US"/>
        </w:rPr>
        <w:t xml:space="preserve">the time at the end of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6F7D6190" w14:textId="77777777" w:rsidR="00F3272D" w:rsidRDefault="00F3272D" w:rsidP="00F3272D">
      <w:pPr>
        <w:pStyle w:val="B10"/>
        <w:rPr>
          <w:lang w:val="en-US"/>
        </w:rPr>
      </w:pPr>
      <w:r>
        <w:rPr>
          <w:lang w:val="en-US"/>
        </w:rPr>
        <w:t>-</w:t>
      </w:r>
      <w:r>
        <w:rPr>
          <w:lang w:val="en-US"/>
        </w:rPr>
        <w:tab/>
      </w:r>
      <w:r w:rsidRPr="00F340F6">
        <w:rPr>
          <w:lang w:val="en-US"/>
        </w:rPr>
        <w:t>If condition T1-1 occurs later than</w:t>
      </w:r>
      <w:r w:rsidRPr="008C25E1">
        <w:rPr>
          <w:lang w:val="en-US"/>
        </w:rPr>
        <w:t xml:space="preserve"> </w:t>
      </w:r>
      <w:r>
        <w:rPr>
          <w:lang w:val="en-US"/>
        </w:rPr>
        <w:t>the time at the end of</w:t>
      </w:r>
      <w:r w:rsidRPr="00F340F6">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689D0B83" w14:textId="77777777" w:rsidR="004C4E43" w:rsidRPr="00F340F6" w:rsidRDefault="004C4E43" w:rsidP="004C4E43">
      <w:pPr>
        <w:pStyle w:val="B10"/>
        <w:rPr>
          <w:lang w:val="en-US"/>
        </w:rPr>
      </w:pPr>
      <w:r>
        <w:rPr>
          <w:lang w:val="en-US"/>
        </w:rPr>
        <w:t>-</w:t>
      </w:r>
      <w:r>
        <w:rPr>
          <w:lang w:val="en-US"/>
        </w:rPr>
        <w:tab/>
      </w:r>
      <w:r w:rsidRPr="00B42A38">
        <w:rPr>
          <w:lang w:val="en-US"/>
        </w:rPr>
        <w:t>If both condition</w:t>
      </w:r>
      <w:r>
        <w:rPr>
          <w:lang w:val="en-US"/>
        </w:rPr>
        <w:t xml:space="preserve"> </w:t>
      </w:r>
      <w:r w:rsidRPr="00B42A38">
        <w:rPr>
          <w:lang w:val="en-US"/>
        </w:rPr>
        <w:t>D1-1 and</w:t>
      </w:r>
      <w:r>
        <w:rPr>
          <w:lang w:val="en-US"/>
        </w:rPr>
        <w:t xml:space="preserve"> </w:t>
      </w:r>
      <w:r w:rsidRPr="00B42A38">
        <w:rPr>
          <w:lang w:val="en-US"/>
        </w:rPr>
        <w:t>condition D1-2 are fulfilled earlier than</w:t>
      </w:r>
      <w:r w:rsidRPr="008C25E1">
        <w:rPr>
          <w:lang w:val="en-US"/>
        </w:rPr>
        <w:t xml:space="preserve"> </w:t>
      </w:r>
      <w:r>
        <w:rPr>
          <w:lang w:val="en-US"/>
        </w:rPr>
        <w:t>the time at the end of</w:t>
      </w:r>
      <w:r w:rsidRPr="00B42A38">
        <w:rPr>
          <w:lang w:val="en-US"/>
        </w:rPr>
        <w:t xml:space="preserve">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6BCF9D58" w14:textId="2C9CABA8" w:rsidR="004C4E43" w:rsidRDefault="004C4E43" w:rsidP="004C4E43">
      <w:pPr>
        <w:pStyle w:val="B10"/>
        <w:rPr>
          <w:lang w:val="en-US"/>
        </w:rPr>
      </w:pPr>
      <w:r>
        <w:rPr>
          <w:lang w:val="en-US"/>
        </w:rPr>
        <w:t>-</w:t>
      </w:r>
      <w:r>
        <w:rPr>
          <w:lang w:val="en-US"/>
        </w:rPr>
        <w:tab/>
      </w:r>
      <w:r w:rsidRPr="00F340F6">
        <w:rPr>
          <w:lang w:val="en-US"/>
        </w:rPr>
        <w:t>If both condition</w:t>
      </w:r>
      <w:r>
        <w:rPr>
          <w:i/>
          <w:iCs/>
          <w:lang w:val="en-US"/>
        </w:rPr>
        <w:t xml:space="preserve"> </w:t>
      </w:r>
      <w:r w:rsidRPr="00BC1172">
        <w:rPr>
          <w:lang w:val="en-US"/>
        </w:rPr>
        <w:t xml:space="preserve">D1-1 </w:t>
      </w:r>
      <w:r w:rsidRPr="00B42A38">
        <w:rPr>
          <w:lang w:val="en-US"/>
        </w:rPr>
        <w:t>and</w:t>
      </w:r>
      <w:r>
        <w:rPr>
          <w:i/>
          <w:iCs/>
          <w:lang w:val="en-US"/>
        </w:rPr>
        <w:t xml:space="preserve"> </w:t>
      </w:r>
      <w:r w:rsidRPr="00B42A38">
        <w:rPr>
          <w:lang w:val="en-US"/>
        </w:rPr>
        <w:t xml:space="preserve">condition </w:t>
      </w:r>
      <w:r w:rsidRPr="00BC1172">
        <w:rPr>
          <w:lang w:val="en-US"/>
        </w:rPr>
        <w:t xml:space="preserve">D1-2 </w:t>
      </w:r>
      <w:r w:rsidRPr="00B42A38">
        <w:rPr>
          <w:lang w:val="en-US"/>
        </w:rPr>
        <w:t xml:space="preserve">are fulfilled is later than </w:t>
      </w:r>
      <w:r>
        <w:rPr>
          <w:lang w:val="en-US"/>
        </w:rPr>
        <w:t xml:space="preserve">the time at the end of </w:t>
      </w:r>
      <w:r w:rsidRPr="00B42A38">
        <w:rPr>
          <w:lang w:val="en-US"/>
        </w:rPr>
        <w:t>T</w:t>
      </w:r>
      <w:r w:rsidRPr="00F340F6">
        <w:rPr>
          <w:vertAlign w:val="subscript"/>
          <w:lang w:val="en-US"/>
        </w:rPr>
        <w:t>Event_DU</w:t>
      </w:r>
      <w:r w:rsidRPr="00F340F6">
        <w:rPr>
          <w:lang w:val="en-US"/>
        </w:rPr>
        <w:t xml:space="preserve"> </w:t>
      </w:r>
      <w:r>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Pr>
          <w:i/>
          <w:iCs/>
          <w:lang w:val="en-US"/>
        </w:rPr>
        <w:t xml:space="preserve"> </w:t>
      </w:r>
      <w:r w:rsidRPr="00BC1172">
        <w:rPr>
          <w:lang w:val="en-US"/>
        </w:rPr>
        <w:t xml:space="preserve">D1-1 </w:t>
      </w:r>
      <w:r w:rsidRPr="00B42A38">
        <w:rPr>
          <w:lang w:val="en-US"/>
        </w:rPr>
        <w:t xml:space="preserve">and condition </w:t>
      </w:r>
      <w:r>
        <w:rPr>
          <w:i/>
          <w:iCs/>
          <w:lang w:val="en-US"/>
        </w:rPr>
        <w:t xml:space="preserve">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6580FD6" w14:textId="77777777" w:rsidR="00E258CD" w:rsidRPr="00F340F6" w:rsidRDefault="00E258CD" w:rsidP="00E258CD">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w:t>
      </w:r>
      <w:r>
        <w:rPr>
          <w:rFonts w:hint="eastAsia"/>
          <w:lang w:val="en-US"/>
        </w:rPr>
        <w:t xml:space="preserve"> </w:t>
      </w:r>
      <w:r w:rsidRPr="00B42A38">
        <w:rPr>
          <w:lang w:val="en-US"/>
        </w:rPr>
        <w:t xml:space="preserve">earlier than </w:t>
      </w:r>
      <w:r>
        <w:rPr>
          <w:lang w:val="en-US"/>
        </w:rPr>
        <w:t>the time at the end of</w:t>
      </w:r>
      <w:r w:rsidRPr="00B42A38">
        <w:rPr>
          <w:lang w:val="en-US"/>
        </w:rPr>
        <w:t xml:space="preserve">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6B6463AD" w14:textId="77777777" w:rsidR="00E258CD" w:rsidRDefault="00E258CD" w:rsidP="00E258CD">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 xml:space="preserve">occurs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1629BF37" w14:textId="77777777" w:rsidR="00097805" w:rsidRPr="00F340F6" w:rsidRDefault="00097805" w:rsidP="00097805">
      <w:pPr>
        <w:pStyle w:val="B10"/>
        <w:rPr>
          <w:lang w:val="en-US"/>
        </w:rPr>
      </w:pPr>
      <w:r>
        <w:rPr>
          <w:lang w:val="en-US"/>
        </w:rPr>
        <w:t>-</w:t>
      </w:r>
      <w:r>
        <w:rPr>
          <w:lang w:val="en-US"/>
        </w:rPr>
        <w:tab/>
      </w:r>
      <w:r w:rsidRPr="00B42A38">
        <w:rPr>
          <w:lang w:val="en-US"/>
        </w:rPr>
        <w:t>If both condition</w:t>
      </w:r>
      <w:r>
        <w:rPr>
          <w:i/>
          <w:iCs/>
          <w:lang w:val="en-US"/>
        </w:rPr>
        <w:t xml:space="preserve">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w:t>
      </w:r>
      <w:r w:rsidRPr="00B5524C">
        <w:rPr>
          <w:lang w:val="en-US"/>
        </w:rPr>
        <w:t xml:space="preserve"> </w:t>
      </w:r>
      <w:r>
        <w:rPr>
          <w:lang w:val="en-US"/>
        </w:rPr>
        <w:t>the time at the end of</w:t>
      </w:r>
      <w:r w:rsidRPr="00B42A38">
        <w:rPr>
          <w:lang w:val="en-US"/>
        </w:rPr>
        <w:t xml:space="preserve">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5A996098" w14:textId="4ACD28BC" w:rsidR="00097805" w:rsidRDefault="00097805" w:rsidP="00097805">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 xml:space="preserve">are fulfilled later than </w:t>
      </w:r>
      <w:r>
        <w:rPr>
          <w:lang w:val="en-US"/>
        </w:rPr>
        <w:t>the time at the end of</w:t>
      </w:r>
      <w:r w:rsidRPr="00B42A38">
        <w:rPr>
          <w:lang w:val="en-US"/>
        </w:rPr>
        <w:t xml:space="preserve">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2FC66D72" w:rsidR="006A5607" w:rsidRPr="003E5BAB" w:rsidRDefault="00E54D57" w:rsidP="00096D36">
      <w:pPr>
        <w:pStyle w:val="B10"/>
      </w:pPr>
      <w:r>
        <w:t>-</w:t>
      </w:r>
      <w:r>
        <w:tab/>
      </w:r>
      <w:r w:rsidR="006A5607" w:rsidRPr="003E5BAB">
        <w:t xml:space="preserve">The reference SSB of the serving cell is the SSB in the active </w:t>
      </w:r>
      <w:r w:rsidR="006A5607">
        <w:t xml:space="preserve">DL </w:t>
      </w:r>
      <w:r w:rsidR="006A5607" w:rsidRPr="003E5BAB">
        <w:t xml:space="preserve">BWP of serving cell </w:t>
      </w:r>
    </w:p>
    <w:p w14:paraId="738E5123" w14:textId="0B4F5AE6" w:rsidR="006A5607" w:rsidRPr="003E5BAB" w:rsidRDefault="00E54D57" w:rsidP="00096D36">
      <w:pPr>
        <w:pStyle w:val="B10"/>
      </w:pPr>
      <w:r>
        <w:t>-</w:t>
      </w:r>
      <w:r>
        <w:tab/>
      </w:r>
      <w:r w:rsidR="006A5607"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63BA5A3" w:rsidR="00096D36" w:rsidRDefault="00E54D57" w:rsidP="00096D36">
      <w:pPr>
        <w:pStyle w:val="B10"/>
      </w:pPr>
      <w:r>
        <w:t>-</w:t>
      </w:r>
      <w:r>
        <w:tab/>
      </w:r>
      <w:r w:rsidR="00096D36" w:rsidRPr="002E0CAF">
        <w:t xml:space="preserve">Handover to a target cell’s </w:t>
      </w:r>
      <w:r w:rsidR="00096D36">
        <w:t>DL BWP associated with CD-SSB;</w:t>
      </w:r>
    </w:p>
    <w:p w14:paraId="11D436BA" w14:textId="6162BB35" w:rsidR="00E51F6C" w:rsidRPr="009C5807" w:rsidRDefault="00E54D57" w:rsidP="00096D36">
      <w:pPr>
        <w:pStyle w:val="B10"/>
      </w:pPr>
      <w:r>
        <w:t>-</w:t>
      </w:r>
      <w:r>
        <w:tab/>
        <w:t>Handover to a target cell’s Redcap specific DL BWP associated with NCD-SSB with RACH on the corresponding Redcap specific UL BWP.</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4254DB49" w14:textId="61B62B66" w:rsidR="00CF4D24" w:rsidRPr="0047784C" w:rsidRDefault="00CF4D24" w:rsidP="00CF4D24">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ms</w:t>
      </w:r>
      <w:r w:rsidRPr="0047784C">
        <w:rPr>
          <w:lang w:eastAsia="ko-KR"/>
        </w:rPr>
        <w:t xml:space="preserve"> </w:t>
      </w:r>
      <w:r>
        <w:rPr>
          <w:lang w:eastAsia="ko-KR"/>
        </w:rPr>
        <w:t>provided one of</w:t>
      </w:r>
      <w:r w:rsidRPr="0047784C">
        <w:t xml:space="preserve"> the following conditions</w:t>
      </w:r>
      <w:r>
        <w:t xml:space="preserve"> is fulfilled</w:t>
      </w:r>
      <w:r w:rsidRPr="0047784C">
        <w:t>:</w:t>
      </w:r>
    </w:p>
    <w:p w14:paraId="4C6D4859" w14:textId="6E7EE5BD" w:rsidR="00CF4D24" w:rsidRPr="0047784C" w:rsidRDefault="003942E5" w:rsidP="003942E5">
      <w:pPr>
        <w:pStyle w:val="B5"/>
      </w:pPr>
      <w:r>
        <w:t>-</w:t>
      </w:r>
      <w:r>
        <w:tab/>
      </w:r>
      <w:bookmarkStart w:id="115" w:name="_Hlk166332787"/>
      <w:r w:rsidR="00CF4D24">
        <w:t>The measured SSB is the</w:t>
      </w:r>
      <w:bookmarkEnd w:id="115"/>
      <w:r w:rsidR="00CF4D24">
        <w:t xml:space="preserve"> </w:t>
      </w:r>
      <w:r w:rsidR="00CF4D24" w:rsidRPr="0047784C">
        <w:t xml:space="preserve">CD-SSB in </w:t>
      </w:r>
      <w:r w:rsidR="00CF4D24">
        <w:t xml:space="preserve">the </w:t>
      </w:r>
      <w:r w:rsidR="00CF4D24" w:rsidRPr="0047784C">
        <w:t xml:space="preserve">DL BWP and </w:t>
      </w:r>
      <w:bookmarkStart w:id="116" w:name="_Hlk166332826"/>
      <w:r w:rsidR="00CF4D24">
        <w:t>the target SSB for HO is the</w:t>
      </w:r>
      <w:bookmarkEnd w:id="116"/>
      <w:r w:rsidR="00CF4D24">
        <w:t xml:space="preserve"> </w:t>
      </w:r>
      <w:r w:rsidR="00CF4D24" w:rsidRPr="0047784C">
        <w:t>NCD-SSB in RedCap specific DL BWP</w:t>
      </w:r>
      <w:r w:rsidR="00CF4D24">
        <w:t>, or</w:t>
      </w:r>
    </w:p>
    <w:p w14:paraId="177D6D74" w14:textId="62F9361B" w:rsidR="00CF4D24" w:rsidRPr="0047784C" w:rsidRDefault="003942E5" w:rsidP="003942E5">
      <w:pPr>
        <w:pStyle w:val="B5"/>
      </w:pPr>
      <w:r>
        <w:t>-</w:t>
      </w:r>
      <w:r>
        <w:tab/>
      </w:r>
      <w:r w:rsidR="00CF4D24">
        <w:t xml:space="preserve">The measured SSB is the </w:t>
      </w:r>
      <w:r w:rsidR="00CF4D24" w:rsidRPr="0047784C">
        <w:t xml:space="preserve">NCD-SSB in RedCap specific DL BWP and </w:t>
      </w:r>
      <w:r w:rsidR="00CF4D24">
        <w:t xml:space="preserve">the target SSB for HO is the </w:t>
      </w:r>
      <w:r w:rsidR="00CF4D24" w:rsidRPr="0047784C">
        <w:t>CD-SSB in DL BWP</w:t>
      </w:r>
      <w:r w:rsidR="00CF4D24">
        <w:t>, or</w:t>
      </w:r>
    </w:p>
    <w:p w14:paraId="41DCBCEE" w14:textId="705FD6FF" w:rsidR="00CF4D24" w:rsidRPr="0047784C" w:rsidRDefault="003942E5" w:rsidP="003942E5">
      <w:pPr>
        <w:pStyle w:val="B5"/>
      </w:pPr>
      <w:r>
        <w:t>-</w:t>
      </w:r>
      <w:r>
        <w:tab/>
      </w:r>
      <w:r w:rsidR="00CF4D24">
        <w:t>The</w:t>
      </w:r>
      <w:r w:rsidR="00CF4D24" w:rsidRPr="0047784C">
        <w:t xml:space="preserve"> measured SSB </w:t>
      </w:r>
      <w:bookmarkStart w:id="117" w:name="_Hlk166332934"/>
      <w:r w:rsidR="00CF4D24">
        <w:t>is the NCD-SSB</w:t>
      </w:r>
      <w:bookmarkEnd w:id="117"/>
      <w:r w:rsidR="00CF4D24">
        <w:t xml:space="preserve"> </w:t>
      </w:r>
      <w:r w:rsidR="00CF4D24" w:rsidRPr="0047784C">
        <w:t xml:space="preserve">and the target SSB for HO </w:t>
      </w:r>
      <w:r w:rsidR="00CF4D24">
        <w:t xml:space="preserve">is the NCD-SSB and both </w:t>
      </w:r>
      <w:r w:rsidR="00CF4D24" w:rsidRPr="0047784C">
        <w:t>are within different RedCap specific DL BWPs</w:t>
      </w:r>
    </w:p>
    <w:p w14:paraId="221F7D5B" w14:textId="3D5C0A07" w:rsidR="00A06E67" w:rsidRDefault="00CF4D24" w:rsidP="00CF4D24">
      <w:pPr>
        <w:pStyle w:val="B10"/>
        <w:ind w:left="852" w:firstLine="0"/>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 T</w:t>
      </w:r>
      <w:r w:rsidRPr="0047784C">
        <w:rPr>
          <w:vertAlign w:val="subscript"/>
        </w:rPr>
        <w:t>rs</w:t>
      </w:r>
      <w:r w:rsidRPr="0047784C">
        <w:t xml:space="preserve"> ms if the UE </w:t>
      </w:r>
      <w:r w:rsidRPr="0047784C">
        <w:rPr>
          <w:rFonts w:cs="v4.2.0"/>
        </w:rPr>
        <w:t xml:space="preserve">is operating with </w:t>
      </w:r>
      <w:r w:rsidRPr="0047784C">
        <w:t>2 Rx antennas; T</w:t>
      </w:r>
      <w:r w:rsidRPr="0047784C">
        <w:rPr>
          <w:vertAlign w:val="subscript"/>
        </w:rPr>
        <w:t>search</w:t>
      </w:r>
      <w:r w:rsidRPr="0047784C">
        <w:t xml:space="preserve"> = 5*T</w:t>
      </w:r>
      <w:r w:rsidRPr="0047784C">
        <w:rPr>
          <w:vertAlign w:val="subscript"/>
        </w:rPr>
        <w:t>rs</w:t>
      </w:r>
      <w:r w:rsidRPr="0047784C" w:rsidDel="000446A6">
        <w:t xml:space="preserve"> </w:t>
      </w:r>
      <w:r w:rsidRPr="0047784C">
        <w:t xml:space="preserve">ms if </w:t>
      </w:r>
      <w:r w:rsidRPr="0047784C">
        <w:rPr>
          <w:rFonts w:cs="v4.2.0"/>
        </w:rPr>
        <w:t>UE is operating with only</w:t>
      </w:r>
      <w:r w:rsidRPr="0047784C">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822BBEE" w:rsidR="00A06E67" w:rsidRPr="009C5807" w:rsidRDefault="00A06E67" w:rsidP="00A06E67">
      <w:pPr>
        <w:rPr>
          <w:lang w:eastAsia="ko-KR"/>
        </w:rPr>
      </w:pP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679085A8" w:rsidR="00A06E67" w:rsidRPr="00B036D5" w:rsidRDefault="00A06E67" w:rsidP="00A06E67">
      <w:pPr>
        <w:rPr>
          <w:lang w:val="en-US"/>
        </w:rPr>
      </w:pPr>
      <w:r>
        <w:rPr>
          <w:lang w:eastAsia="ko-KR"/>
        </w:rPr>
        <w:t>O</w:t>
      </w:r>
      <w:r w:rsidRPr="009C5807">
        <w:rPr>
          <w:lang w:eastAsia="ko-KR"/>
        </w:rPr>
        <w:t>therwise, it is unknown.</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2E6462F6"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rsidR="002076E1">
        <w:t>N</w:t>
      </w:r>
      <w:r w:rsidRPr="00AF006B">
        <w:t>*T</w:t>
      </w:r>
      <w:r w:rsidRPr="00AF006B">
        <w:rPr>
          <w:vertAlign w:val="subscript"/>
        </w:rPr>
        <w:t>rs</w:t>
      </w:r>
      <w:r w:rsidRPr="00AF006B" w:rsidDel="000446A6">
        <w:t xml:space="preserve"> </w:t>
      </w:r>
      <w:r w:rsidRPr="00AF006B">
        <w:t>ms</w:t>
      </w:r>
      <w:r w:rsidR="00482647">
        <w:t>, where N = 8</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4D79855F" w14:textId="2D2F12AF" w:rsidR="005939B9" w:rsidRPr="0047784C" w:rsidRDefault="005939B9" w:rsidP="005939B9">
      <w:pPr>
        <w:ind w:left="1420" w:hanging="284"/>
      </w:pPr>
      <w:r w:rsidRPr="0047784C">
        <w:t xml:space="preserve">if the measured SSB and the target SSB for HO </w:t>
      </w:r>
      <w:r w:rsidRPr="0047784C">
        <w:rPr>
          <w:lang w:eastAsia="ko-KR"/>
        </w:rPr>
        <w:t>belong to the same NR target cell</w:t>
      </w:r>
      <w:r w:rsidRPr="0047784C">
        <w:t>, T</w:t>
      </w:r>
      <w:r w:rsidRPr="0047784C">
        <w:rPr>
          <w:vertAlign w:val="subscript"/>
        </w:rPr>
        <w:t>search</w:t>
      </w:r>
      <w:r w:rsidRPr="0047784C">
        <w:t xml:space="preserve"> = T</w:t>
      </w:r>
      <w:r w:rsidRPr="0047784C">
        <w:rPr>
          <w:vertAlign w:val="subscript"/>
        </w:rPr>
        <w:t>rs</w:t>
      </w:r>
      <w:r w:rsidRPr="0047784C" w:rsidDel="000446A6">
        <w:t xml:space="preserve"> </w:t>
      </w:r>
      <w:r w:rsidRPr="0047784C">
        <w:t xml:space="preserve">ms </w:t>
      </w:r>
      <w:r>
        <w:t>provided one of</w:t>
      </w:r>
      <w:r w:rsidRPr="0047784C">
        <w:t xml:space="preserve"> the following conditions</w:t>
      </w:r>
      <w:r>
        <w:t xml:space="preserve"> is fulfilled</w:t>
      </w:r>
      <w:r w:rsidRPr="0047784C">
        <w:t>:</w:t>
      </w:r>
    </w:p>
    <w:p w14:paraId="49FE6BB2" w14:textId="6CD5C363" w:rsidR="005939B9" w:rsidRPr="0047784C" w:rsidRDefault="005939B9" w:rsidP="005939B9">
      <w:pPr>
        <w:pStyle w:val="B4"/>
      </w:pPr>
      <w:r>
        <w:t>-</w:t>
      </w:r>
      <w:r>
        <w:tab/>
        <w:t xml:space="preserve">The measured SSB is the </w:t>
      </w:r>
      <w:r w:rsidRPr="0047784C">
        <w:t xml:space="preserve">CD-SSB in </w:t>
      </w:r>
      <w:r>
        <w:t xml:space="preserve">the </w:t>
      </w:r>
      <w:r w:rsidRPr="0047784C">
        <w:t xml:space="preserve">DL BWP and </w:t>
      </w:r>
      <w:r>
        <w:t xml:space="preserve">the target SSB for HO is the </w:t>
      </w:r>
      <w:r w:rsidRPr="0047784C">
        <w:t>NCD-SSB in RedCap specific DL BWP</w:t>
      </w:r>
      <w:r>
        <w:t>, or</w:t>
      </w:r>
    </w:p>
    <w:p w14:paraId="407671DE" w14:textId="52D62BF1" w:rsidR="005939B9" w:rsidRPr="0047784C" w:rsidRDefault="005939B9" w:rsidP="005939B9">
      <w:pPr>
        <w:pStyle w:val="B4"/>
      </w:pPr>
      <w:r>
        <w:t>-</w:t>
      </w:r>
      <w:r>
        <w:tab/>
        <w:t xml:space="preserve">The measured SSB is the </w:t>
      </w:r>
      <w:r w:rsidRPr="0047784C">
        <w:t xml:space="preserve">NCD-SSB in RedCap specific DL BWP and </w:t>
      </w:r>
      <w:r>
        <w:t xml:space="preserve">the target SSB for HO is the </w:t>
      </w:r>
      <w:r w:rsidRPr="0047784C">
        <w:t>CD-SSB in DL BWP</w:t>
      </w:r>
      <w:r>
        <w:t>, or</w:t>
      </w:r>
    </w:p>
    <w:p w14:paraId="1AFB2233" w14:textId="7C53F90F" w:rsidR="005939B9" w:rsidRPr="0047784C" w:rsidRDefault="005939B9" w:rsidP="005939B9">
      <w:pPr>
        <w:pStyle w:val="B4"/>
      </w:pPr>
      <w:r>
        <w:t>-</w:t>
      </w:r>
      <w:r>
        <w:tab/>
        <w:t>The</w:t>
      </w:r>
      <w:r w:rsidRPr="0047784C">
        <w:t xml:space="preserve"> measured SSB </w:t>
      </w:r>
      <w:r>
        <w:t xml:space="preserve">is the NCD-SSB </w:t>
      </w:r>
      <w:r w:rsidRPr="0047784C">
        <w:t xml:space="preserve">and the target SSB for HO </w:t>
      </w:r>
      <w:r>
        <w:t xml:space="preserve">is the NCD-SSB and both </w:t>
      </w:r>
      <w:r w:rsidRPr="0047784C">
        <w:t>are within different RedCap specific DL BWPs</w:t>
      </w:r>
    </w:p>
    <w:p w14:paraId="2F5BBC1F" w14:textId="15E18706" w:rsidR="005939B9" w:rsidRPr="0047784C" w:rsidRDefault="005939B9" w:rsidP="005939B9">
      <w:pPr>
        <w:ind w:left="852" w:hanging="285"/>
      </w:pPr>
      <w:r w:rsidRPr="0047784C">
        <w:t>-</w:t>
      </w:r>
      <w:r w:rsidRPr="0047784C">
        <w:tab/>
      </w:r>
      <w:r>
        <w:t>If</w:t>
      </w:r>
      <w:r w:rsidRPr="0047784C">
        <w:t xml:space="preserve"> the target cell is an unknown inter-frequency cell</w:t>
      </w:r>
      <w:r>
        <w:t xml:space="preserve"> and</w:t>
      </w:r>
      <w:r w:rsidRPr="0047784C">
        <w:t xml:space="preserve"> if the target cell Es/Iot</w:t>
      </w:r>
      <w:r w:rsidRPr="0047784C">
        <w:rPr>
          <w:rFonts w:hint="eastAsia"/>
        </w:rPr>
        <w:t>≥</w:t>
      </w:r>
      <w:r w:rsidRPr="0047784C">
        <w:t>-2 dB, then T</w:t>
      </w:r>
      <w:r w:rsidRPr="0047784C">
        <w:rPr>
          <w:vertAlign w:val="subscript"/>
        </w:rPr>
        <w:t>search</w:t>
      </w:r>
      <w:r w:rsidRPr="0047784C">
        <w:t xml:space="preserve"> = 3*N * T</w:t>
      </w:r>
      <w:r w:rsidRPr="0047784C">
        <w:rPr>
          <w:vertAlign w:val="subscript"/>
        </w:rPr>
        <w:t>rs</w:t>
      </w:r>
      <w:r w:rsidRPr="0047784C">
        <w:t xml:space="preserve"> ms.</w:t>
      </w:r>
    </w:p>
    <w:p w14:paraId="3DAC2CFC" w14:textId="5CF8BD0D" w:rsidR="00BA5F6A" w:rsidRDefault="00BA5F6A" w:rsidP="00BA5F6A">
      <w:pPr>
        <w:pStyle w:val="B10"/>
        <w:ind w:left="852" w:firstLine="0"/>
      </w:pP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8"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8"/>
    <w:p w14:paraId="515A1AB7" w14:textId="77777777" w:rsidR="00D85FF0" w:rsidRDefault="00D85FF0"/>
    <w:bookmarkEnd w:id="112"/>
    <w:p w14:paraId="1C340BC8" w14:textId="5C3AEF23" w:rsidR="00B4741B" w:rsidRPr="009C5807" w:rsidRDefault="00B4741B" w:rsidP="00B4741B">
      <w:pPr>
        <w:pStyle w:val="Heading2"/>
      </w:pPr>
      <w:r w:rsidRPr="009C5807">
        <w:t>6.2</w:t>
      </w:r>
      <w:r w:rsidRPr="009C5807">
        <w:tab/>
        <w:t>RRC Connection Mobility Control</w:t>
      </w:r>
      <w:bookmarkEnd w:id="83"/>
    </w:p>
    <w:p w14:paraId="13B4C702" w14:textId="77777777" w:rsidR="00B4741B" w:rsidRPr="009C5807" w:rsidRDefault="00B4741B" w:rsidP="00B4741B">
      <w:pPr>
        <w:pStyle w:val="Heading3"/>
        <w:rPr>
          <w:lang w:val="en-US" w:eastAsia="ko-KR"/>
        </w:rPr>
      </w:pPr>
      <w:bookmarkStart w:id="119" w:name="_Toc526331628"/>
      <w:bookmarkStart w:id="120" w:name="_Toc5952580"/>
      <w:r w:rsidRPr="009C5807">
        <w:rPr>
          <w:lang w:val="en-US" w:eastAsia="ko-KR"/>
        </w:rPr>
        <w:t>6.2.1</w:t>
      </w:r>
      <w:r w:rsidRPr="009C5807">
        <w:rPr>
          <w:lang w:val="en-US" w:eastAsia="ko-KR"/>
        </w:rPr>
        <w:tab/>
        <w:t>SA: RRC Re-establishment</w:t>
      </w:r>
      <w:bookmarkEnd w:id="119"/>
    </w:p>
    <w:p w14:paraId="194358EB" w14:textId="77777777" w:rsidR="00B4741B" w:rsidRPr="009C5807" w:rsidRDefault="00B4741B" w:rsidP="00B4741B">
      <w:pPr>
        <w:pStyle w:val="Heading4"/>
        <w:rPr>
          <w:lang w:eastAsia="ko-KR"/>
        </w:rPr>
      </w:pPr>
      <w:bookmarkStart w:id="121" w:name="_Toc526331629"/>
      <w:r w:rsidRPr="009C5807">
        <w:rPr>
          <w:lang w:eastAsia="ko-KR"/>
        </w:rPr>
        <w:t>6.2.1.1</w:t>
      </w:r>
      <w:r w:rsidRPr="009C5807">
        <w:rPr>
          <w:lang w:eastAsia="ko-KR"/>
        </w:rPr>
        <w:tab/>
        <w:t>Introduction</w:t>
      </w:r>
      <w:bookmarkEnd w:id="121"/>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22" w:name="_Toc526331630"/>
      <w:r w:rsidRPr="009C5807">
        <w:rPr>
          <w:lang w:eastAsia="ko-KR"/>
        </w:rPr>
        <w:t>6.2.1.2</w:t>
      </w:r>
      <w:r w:rsidRPr="009C5807">
        <w:rPr>
          <w:lang w:eastAsia="ko-KR"/>
        </w:rPr>
        <w:tab/>
        <w:t>Requirements</w:t>
      </w:r>
      <w:bookmarkEnd w:id="122"/>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000000"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23" w:name="_Toc526331631"/>
      <w:r w:rsidRPr="009C5807">
        <w:rPr>
          <w:lang w:val="en-US"/>
        </w:rPr>
        <w:t>6.2.1.2.1</w:t>
      </w:r>
      <w:r w:rsidRPr="009C5807">
        <w:rPr>
          <w:lang w:val="en-US"/>
        </w:rPr>
        <w:tab/>
        <w:t>UE Re-establishment delay requirement</w:t>
      </w:r>
      <w:bookmarkEnd w:id="123"/>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000000"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24" w:name="_Hlk521492617"/>
            <w:r w:rsidRPr="009C5807">
              <w:rPr>
                <w:lang w:eastAsia="ko-KR"/>
              </w:rPr>
              <w:t>3520</w:t>
            </w:r>
            <w:bookmarkEnd w:id="124"/>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25" w:name="_Hlk521492632"/>
            <w:r w:rsidRPr="009C5807">
              <w:t>800</w:t>
            </w:r>
            <w:bookmarkEnd w:id="125"/>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Year" w:val="1899"/>
          <w:attr w:name="Month" w:val="12"/>
          <w:attr w:name="Day" w:val="30"/>
          <w:attr w:name="IsLunarDate" w:val="False"/>
          <w:attr w:name="IsROCDate" w:val="False"/>
        </w:smartTagPr>
        <w:r w:rsidRPr="00885F53">
          <w:rPr>
            <w:lang w:eastAsia="ko-KR"/>
          </w:rPr>
          <w:t>5.</w:t>
        </w:r>
        <w:smartTag w:uri="urn:schemas-microsoft-com:office:smarttags" w:element="chmetcnv">
          <w:smartTagPr>
            <w:attr w:name="UnitName" w:val="in"/>
            <w:attr w:name="SourceValue" w:val="3.7"/>
            <w:attr w:name="HasSpace" w:val="True"/>
            <w:attr w:name="Negative" w:val="False"/>
            <w:attr w:name="NumberType" w:val="1"/>
            <w:attr w:name="TCSC" w:val="0"/>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000000"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UE_re-establish_delay_CCA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identify_intra_NR_CCA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identify_inter_NR_CCA,i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SI-NR_CCA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PRACH_CCA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20"/>
    </w:p>
    <w:p w14:paraId="1A4F390F" w14:textId="77777777" w:rsidR="00B4741B" w:rsidRPr="009C5807" w:rsidRDefault="00B4741B" w:rsidP="00B4741B">
      <w:pPr>
        <w:pStyle w:val="Heading4"/>
        <w:rPr>
          <w:lang w:eastAsia="ko-KR"/>
        </w:rPr>
      </w:pPr>
      <w:bookmarkStart w:id="126" w:name="_Toc5952581"/>
      <w:r w:rsidRPr="009C5807">
        <w:rPr>
          <w:lang w:eastAsia="ko-KR"/>
        </w:rPr>
        <w:t>6.2.</w:t>
      </w:r>
      <w:r w:rsidRPr="009C5807">
        <w:t>2</w:t>
      </w:r>
      <w:r w:rsidRPr="009C5807">
        <w:rPr>
          <w:lang w:eastAsia="ko-KR"/>
        </w:rPr>
        <w:t>.1</w:t>
      </w:r>
      <w:r w:rsidRPr="009C5807">
        <w:rPr>
          <w:lang w:eastAsia="ko-KR"/>
        </w:rPr>
        <w:tab/>
        <w:t>Introduction</w:t>
      </w:r>
      <w:bookmarkEnd w:id="126"/>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7" w:name="_Toc5952582"/>
      <w:r w:rsidRPr="009C5807">
        <w:rPr>
          <w:lang w:eastAsia="ko-KR"/>
        </w:rPr>
        <w:t>6.2.</w:t>
      </w:r>
      <w:r w:rsidRPr="009C5807">
        <w:t>2</w:t>
      </w:r>
      <w:r w:rsidRPr="009C5807">
        <w:rPr>
          <w:lang w:eastAsia="ko-KR"/>
        </w:rPr>
        <w:t>.2</w:t>
      </w:r>
      <w:r w:rsidRPr="009C5807">
        <w:rPr>
          <w:lang w:eastAsia="ko-KR"/>
        </w:rPr>
        <w:tab/>
        <w:t>Requirements</w:t>
      </w:r>
      <w:bookmarkEnd w:id="127"/>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8" w:name="_Hlk31114384"/>
      <w:r w:rsidR="00CB7170" w:rsidRPr="009C5807">
        <w:rPr>
          <w:rFonts w:cs="v4.2.0"/>
        </w:rPr>
        <w:t>clause 7.4 of</w:t>
      </w:r>
      <w:bookmarkEnd w:id="128"/>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9" w:name="_Toc5952583"/>
      <w:r w:rsidRPr="009C5807">
        <w:t>6.2.2.2.1</w:t>
      </w:r>
      <w:r w:rsidRPr="009C5807">
        <w:tab/>
        <w:t>Contention based random access</w:t>
      </w:r>
      <w:bookmarkEnd w:id="129"/>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30" w:name="_Toc5952584"/>
      <w:bookmarkStart w:id="131" w:name="OLE_LINK5"/>
      <w:r w:rsidRPr="009C5807">
        <w:t>6.2.2.2.2</w:t>
      </w:r>
      <w:r w:rsidRPr="009C5807">
        <w:tab/>
        <w:t>Non-Contention based random access</w:t>
      </w:r>
      <w:bookmarkEnd w:id="130"/>
    </w:p>
    <w:bookmarkEnd w:id="131"/>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32" w:name="_Toc5952585"/>
      <w:r w:rsidRPr="009C5807">
        <w:t>6.2.2.2.3</w:t>
      </w:r>
      <w:r w:rsidRPr="009C5807">
        <w:tab/>
        <w:t>UE behaviour when configured with supplementary UL</w:t>
      </w:r>
      <w:bookmarkEnd w:id="132"/>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33"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rPr>
        <w:t xml:space="preserve">shall </w:t>
      </w:r>
      <w:r w:rsidR="00251426">
        <w:rPr>
          <w:rFonts w:cs="v4.2.0"/>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34" w:name="_Hlk39076521"/>
      <w:r>
        <w:rPr>
          <w:rFonts w:cs="v4.2.0"/>
        </w:rPr>
        <w:t>unless the Random Access Response reception is considered as successful, as defined in clause 5.1.4a in TS 38.321 [7]</w:t>
      </w:r>
      <w:bookmarkEnd w:id="134"/>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rPr>
        <w:t xml:space="preserve">shall </w:t>
      </w:r>
      <w:r w:rsidR="00C21979">
        <w:rPr>
          <w:rFonts w:cs="v4.2.0"/>
        </w:rPr>
        <w:t>be able</w:t>
      </w:r>
      <w:r w:rsidR="00D61E86">
        <w:rPr>
          <w:rFonts w:cs="v4.2.0"/>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35"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35"/>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rPr>
        <w:t xml:space="preserve">shall </w:t>
      </w:r>
      <w:r w:rsidR="0018274A">
        <w:rPr>
          <w:rFonts w:cs="v4.2.0"/>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33"/>
    </w:p>
    <w:p w14:paraId="56D85BA3" w14:textId="77777777" w:rsidR="00B4741B" w:rsidRPr="009C5807" w:rsidRDefault="00B4741B" w:rsidP="00B4741B">
      <w:pPr>
        <w:pStyle w:val="Heading4"/>
        <w:rPr>
          <w:lang w:val="en-US"/>
        </w:rPr>
      </w:pPr>
      <w:bookmarkStart w:id="136" w:name="_Toc5952587"/>
      <w:r w:rsidRPr="009C5807">
        <w:rPr>
          <w:lang w:val="en-US"/>
        </w:rPr>
        <w:t>6.2.3.1</w:t>
      </w:r>
      <w:r w:rsidRPr="009C5807">
        <w:rPr>
          <w:lang w:val="en-US"/>
        </w:rPr>
        <w:tab/>
        <w:t>Introduction</w:t>
      </w:r>
      <w:bookmarkEnd w:id="136"/>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7" w:name="_Toc5952588"/>
      <w:r w:rsidRPr="009C5807">
        <w:rPr>
          <w:lang w:val="en-US"/>
        </w:rPr>
        <w:t>6.2.3.2</w:t>
      </w:r>
      <w:r w:rsidRPr="009C5807">
        <w:rPr>
          <w:lang w:val="en-US"/>
        </w:rPr>
        <w:tab/>
        <w:t>Requirements</w:t>
      </w:r>
      <w:bookmarkEnd w:id="137"/>
    </w:p>
    <w:p w14:paraId="1F9EDEEE" w14:textId="77777777" w:rsidR="00B4741B" w:rsidRPr="009C5807" w:rsidRDefault="00B4741B" w:rsidP="00B4741B">
      <w:pPr>
        <w:pStyle w:val="Heading5"/>
        <w:rPr>
          <w:lang w:val="en-US"/>
        </w:rPr>
      </w:pPr>
      <w:bookmarkStart w:id="138" w:name="_Toc535475924"/>
      <w:bookmarkStart w:id="139" w:name="_Toc5952590"/>
      <w:r w:rsidRPr="009C5807">
        <w:rPr>
          <w:lang w:val="en-US"/>
        </w:rPr>
        <w:t>6.2.3.2.1</w:t>
      </w:r>
      <w:r w:rsidRPr="009C5807">
        <w:rPr>
          <w:lang w:val="en-US"/>
        </w:rPr>
        <w:tab/>
        <w:t>RRC connection release with redirection to NR</w:t>
      </w:r>
      <w:bookmarkEnd w:id="138"/>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40"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9"/>
    <w:bookmarkEnd w:id="140"/>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41" w:name="_Hlk97718618"/>
      <w:r w:rsidR="005B40AA">
        <w:sym w:font="Symbol" w:char="F0B4"/>
      </w:r>
      <w:bookmarkEnd w:id="141"/>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31244FFC" w:rsidR="00064C2A" w:rsidRPr="009C5807" w:rsidRDefault="00D67B5D" w:rsidP="00064C2A">
      <w:pPr>
        <w:rPr>
          <w:lang w:val="en-US"/>
        </w:rPr>
      </w:pPr>
      <w:r>
        <w:rPr>
          <w:lang w:val="en-US"/>
        </w:rPr>
        <w:t>This clause contains requirements on the UE regarding RRC connection re-establishment procedure. RRC connection re-establishment is initiated when a UE in RRC_CONNECTED state on the carrier loses RRC connection due to any of failure cases, including radio link failure, handover failure, and RRC connection reconfiguration failure. The RRC connection re-establishment procedure is specified in clause5.3.7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000000"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524612CB" w:rsidR="00064C2A" w:rsidRPr="009C5807" w:rsidRDefault="00D67B5D" w:rsidP="00064C2A">
      <w:pPr>
        <w:rPr>
          <w:lang w:eastAsia="ko-KR"/>
        </w:rPr>
      </w:pPr>
      <w:r>
        <w:rPr>
          <w:lang w:eastAsia="ko-KR"/>
        </w:rPr>
        <w:t>The UE re-establishment delay (T</w:t>
      </w:r>
      <w:r>
        <w:rPr>
          <w:vertAlign w:val="subscript"/>
          <w:lang w:eastAsia="ko-KR"/>
        </w:rPr>
        <w:t>UE_re-establish_delay</w:t>
      </w:r>
      <w:r>
        <w:rPr>
          <w:lang w:eastAsia="ko-KR"/>
        </w:rPr>
        <w:t xml:space="preserve">) is the time between the moments when any of the conditions requiring RRC </w:t>
      </w:r>
      <w:r>
        <w:t>re-establishment</w:t>
      </w:r>
      <w:r>
        <w:rPr>
          <w:lang w:eastAsia="ko-KR"/>
        </w:rPr>
        <w:t xml:space="preserve"> as defined in clause 5.3.7 in TS 38.331 [2] is detected </w:t>
      </w:r>
      <w:r>
        <w:rPr>
          <w:snapToGrid w:val="0"/>
          <w:lang w:eastAsia="ko-KR"/>
        </w:rPr>
        <w:t>by the UE</w:t>
      </w:r>
      <w:r>
        <w:rPr>
          <w:lang w:eastAsia="ko-KR"/>
        </w:rPr>
        <w:t xml:space="preserve"> and when the UE sends PRACH to the target </w:t>
      </w:r>
      <w:r>
        <w:t>PC</w:t>
      </w:r>
      <w:r>
        <w:rPr>
          <w:lang w:eastAsia="ko-KR"/>
        </w:rPr>
        <w:t>ell. The UE re-establishment delay (T</w:t>
      </w:r>
      <w:r>
        <w:rPr>
          <w:vertAlign w:val="subscript"/>
          <w:lang w:eastAsia="ko-KR"/>
        </w:rPr>
        <w:t>UE_re-establish_delay</w:t>
      </w:r>
      <w:r>
        <w:rPr>
          <w:lang w:eastAsia="ko-KR"/>
        </w:rPr>
        <w:t>) requirement shall be less than:</w:t>
      </w:r>
    </w:p>
    <w:p w14:paraId="2B106A14" w14:textId="77777777" w:rsidR="00064C2A" w:rsidRPr="009C5807" w:rsidRDefault="00000000"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D3D1679" w14:textId="77777777" w:rsidR="00D06172" w:rsidRDefault="00D06172" w:rsidP="00D06172">
      <w:pPr>
        <w:rPr>
          <w:rFonts w:cs="v4.2.0"/>
          <w:lang w:eastAsia="ko-KR"/>
        </w:rPr>
      </w:pPr>
      <w:r>
        <w:rPr>
          <w:lang w:eastAsia="ko-KR"/>
        </w:rPr>
        <w:t>The intra-frequency target NR cell shall be considered detectable</w:t>
      </w:r>
      <w:r>
        <w:rPr>
          <w:rFonts w:cs="v4.2.0"/>
          <w:lang w:eastAsia="ko-KR"/>
        </w:rPr>
        <w:t xml:space="preserve"> </w:t>
      </w:r>
      <w:r>
        <w:rPr>
          <w:rFonts w:cs="v4.2.0" w:hint="eastAsia"/>
        </w:rPr>
        <w:t>if</w:t>
      </w:r>
      <w:r>
        <w:rPr>
          <w:rFonts w:cs="v4.2.0"/>
          <w:lang w:eastAsia="ko-KR"/>
        </w:rPr>
        <w:t xml:space="preserve"> each relevant SSB</w:t>
      </w:r>
      <w:r>
        <w:rPr>
          <w:rFonts w:cs="v4.2.0" w:hint="eastAsia"/>
        </w:rPr>
        <w:t xml:space="preserve"> can satisfy that</w:t>
      </w:r>
      <w:r>
        <w:rPr>
          <w:rFonts w:cs="v4.2.0"/>
          <w:lang w:eastAsia="ko-KR"/>
        </w:rPr>
        <w:t>:</w:t>
      </w:r>
    </w:p>
    <w:p w14:paraId="1B93EC76" w14:textId="654BE490" w:rsidR="00D06172" w:rsidRDefault="00D06172" w:rsidP="00D06172">
      <w:pPr>
        <w:pStyle w:val="B10"/>
      </w:pPr>
      <w:r>
        <w:t>-</w:t>
      </w:r>
      <w:r>
        <w:tab/>
        <w:t>SS-RSRP related side conditions given in clause 10.1.2</w:t>
      </w:r>
      <w:r>
        <w:rPr>
          <w:rFonts w:hint="eastAsia"/>
          <w:lang w:val="en-US" w:eastAsia="zh-CN"/>
        </w:rPr>
        <w:t>C</w:t>
      </w:r>
      <w:r>
        <w:t xml:space="preserve"> are fulfilled for a corresponding NR Band for FR1, </w:t>
      </w:r>
      <w:r>
        <w:rPr>
          <w:rFonts w:hint="eastAsia"/>
        </w:rPr>
        <w:t>and</w:t>
      </w:r>
    </w:p>
    <w:p w14:paraId="14E32FCE" w14:textId="2B8C5AF4" w:rsidR="00D06172"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17</w:t>
      </w:r>
      <w:r>
        <w:t xml:space="preserve"> for a corresponding NR Band</w:t>
      </w:r>
      <w:r>
        <w:rPr>
          <w:rFonts w:hint="eastAsia"/>
        </w:rPr>
        <w:t xml:space="preserve"> are fulfilled</w:t>
      </w:r>
      <w:r>
        <w:t>.</w:t>
      </w:r>
    </w:p>
    <w:p w14:paraId="6AADA981" w14:textId="77777777" w:rsidR="00D06172" w:rsidRDefault="00D06172" w:rsidP="00D06172">
      <w:pPr>
        <w:rPr>
          <w:rFonts w:cs="v4.2.0"/>
          <w:lang w:eastAsia="ko-KR"/>
        </w:rPr>
      </w:pPr>
      <w:r>
        <w:rPr>
          <w:lang w:eastAsia="ko-KR"/>
        </w:rPr>
        <w:t>The inter-frequency target NR cell shall be considered detectable</w:t>
      </w:r>
      <w:r>
        <w:rPr>
          <w:rFonts w:cs="v4.2.0"/>
          <w:lang w:eastAsia="ko-KR"/>
        </w:rPr>
        <w:t xml:space="preserve"> when for each relevant SSB:</w:t>
      </w:r>
    </w:p>
    <w:p w14:paraId="234CB87F" w14:textId="77777777" w:rsidR="00D06172" w:rsidRDefault="00D06172" w:rsidP="00D06172">
      <w:pPr>
        <w:pStyle w:val="B10"/>
      </w:pPr>
      <w:r>
        <w:t>-</w:t>
      </w:r>
      <w:r>
        <w:tab/>
        <w:t>SS-RSRP related side conditions given in clause 10.1.4</w:t>
      </w:r>
      <w:r>
        <w:rPr>
          <w:rFonts w:hint="eastAsia"/>
          <w:lang w:val="en-US" w:eastAsia="zh-CN"/>
        </w:rPr>
        <w:t>C</w:t>
      </w:r>
      <w:r>
        <w:t xml:space="preserve"> are fulfilled for a corresponding NR Band for FR1,</w:t>
      </w:r>
      <w:r>
        <w:rPr>
          <w:rFonts w:hint="eastAsia"/>
        </w:rPr>
        <w:t xml:space="preserve"> and</w:t>
      </w:r>
    </w:p>
    <w:p w14:paraId="3795A7FB" w14:textId="428A1908" w:rsidR="00064C2A" w:rsidRPr="009C5807" w:rsidRDefault="00D06172" w:rsidP="00D06172">
      <w:pPr>
        <w:pStyle w:val="B10"/>
        <w:rPr>
          <w:rFonts w:cs="v4.2.0"/>
        </w:rPr>
      </w:pPr>
      <w:r>
        <w:t>-</w:t>
      </w:r>
      <w:r>
        <w:tab/>
      </w:r>
      <w:r>
        <w:rPr>
          <w:rFonts w:hint="eastAsia"/>
        </w:rPr>
        <w:t xml:space="preserve">the conditions of </w:t>
      </w:r>
      <w:r>
        <w:t xml:space="preserve">SSB_RP and SSB </w:t>
      </w:r>
      <w:r>
        <w:rPr>
          <w:lang w:val="en-US"/>
        </w:rPr>
        <w:t>Ês/Iot</w:t>
      </w:r>
      <w:r>
        <w:t xml:space="preserve"> according to Annex B.2.</w:t>
      </w:r>
      <w:r>
        <w:rPr>
          <w:rFonts w:hint="eastAsia"/>
          <w:lang w:val="en-US" w:eastAsia="zh-CN"/>
        </w:rPr>
        <w:t>18</w:t>
      </w:r>
      <w:r>
        <w:t xml:space="preserve"> for a corresponding NR Band</w:t>
      </w:r>
      <w:r>
        <w:rPr>
          <w:rFonts w:hint="eastAsia"/>
        </w:rPr>
        <w:t xml:space="preserve"> are fulfilled</w:t>
      </w:r>
      <w:r>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018A735E" w:rsidR="00064C2A" w:rsidRPr="009C5807" w:rsidRDefault="00041E16" w:rsidP="00064C2A">
      <w:pPr>
        <w:rPr>
          <w:lang w:val="en-US"/>
        </w:rPr>
      </w:pPr>
      <w:r>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w:t>
      </w:r>
      <w:r>
        <w:rPr>
          <w:rFonts w:hint="eastAsia"/>
          <w:lang w:val="en-US" w:eastAsia="zh-CN"/>
        </w:rPr>
        <w:t>C</w:t>
      </w:r>
      <w:r>
        <w:rPr>
          <w:lang w:val="en-US"/>
        </w:rPr>
        <w:t>.2.2, whereas the requirements for the 2-step RA type procedure are described in the clause 6.2</w:t>
      </w:r>
      <w:r>
        <w:rPr>
          <w:rFonts w:hint="eastAsia"/>
          <w:lang w:val="en-US" w:eastAsia="zh-CN"/>
        </w:rPr>
        <w:t>C</w:t>
      </w:r>
      <w:r>
        <w:rPr>
          <w:lang w:val="en-US"/>
        </w:rPr>
        <w:t>.2.3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t>7</w:t>
      </w:r>
      <w:r w:rsidRPr="009C5807">
        <w:tab/>
        <w:t>Timing</w:t>
      </w:r>
      <w:bookmarkEnd w:id="84"/>
    </w:p>
    <w:p w14:paraId="23A76306" w14:textId="77777777" w:rsidR="00F15152" w:rsidRPr="009C5807" w:rsidRDefault="00F15152" w:rsidP="00F15152">
      <w:pPr>
        <w:pStyle w:val="Heading2"/>
      </w:pPr>
      <w:bookmarkStart w:id="142" w:name="_Toc535475927"/>
      <w:bookmarkStart w:id="143" w:name="_Toc5952595"/>
      <w:r w:rsidRPr="009C5807">
        <w:t>7.1</w:t>
      </w:r>
      <w:r w:rsidRPr="009C5807">
        <w:tab/>
        <w:t>UE transmit timing</w:t>
      </w:r>
      <w:bookmarkEnd w:id="142"/>
    </w:p>
    <w:p w14:paraId="678EA2F0" w14:textId="77777777" w:rsidR="00F15152" w:rsidRPr="009C5807" w:rsidRDefault="00F15152" w:rsidP="00F15152">
      <w:pPr>
        <w:pStyle w:val="Heading3"/>
      </w:pPr>
      <w:bookmarkStart w:id="144" w:name="_Toc535475928"/>
      <w:r w:rsidRPr="009C5807">
        <w:t>7.1.1</w:t>
      </w:r>
      <w:r w:rsidRPr="009C5807">
        <w:tab/>
        <w:t>Introduction</w:t>
      </w:r>
      <w:bookmarkEnd w:id="144"/>
    </w:p>
    <w:p w14:paraId="0C32378C" w14:textId="77777777" w:rsidR="00AD748B" w:rsidRDefault="00AD748B" w:rsidP="00AD748B">
      <w:pPr>
        <w:rPr>
          <w:rFonts w:cs="v4.2.0"/>
        </w:rPr>
      </w:pPr>
      <w:bookmarkStart w:id="145"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8" type="#_x0000_t75" style="width:87pt;height:12pt" o:ole="">
            <v:imagedata r:id="rId18" o:title=""/>
          </v:shape>
          <o:OLEObject Type="Embed" ProgID="Equation.3" ShapeID="_x0000_i1028" DrawAspect="Content" ObjectID="_1797867040"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45"/>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28845925" w:rsidR="007B467B" w:rsidRDefault="00E5558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uplink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29" type="#_x0000_t75" style="width:87pt;height:10.5pt" o:ole="">
            <v:imagedata r:id="rId18" o:title=""/>
          </v:shape>
          <o:OLEObject Type="Embed" ProgID="Equation.3" ShapeID="_x0000_i1029" DrawAspect="Content" ObjectID="_1797867041"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502490FC" w:rsidR="000F143A" w:rsidRDefault="00484D8D" w:rsidP="00092D8F">
      <w:pPr>
        <w:rPr>
          <w:rFonts w:eastAsia="SimSun" w:cs="v4.2.0"/>
        </w:rPr>
      </w:pPr>
      <w:r>
        <w:rPr>
          <w:rFonts w:eastAsia="SimSun" w:cs="v4.2.0"/>
          <w:i/>
        </w:rPr>
        <w:t>N</w:t>
      </w:r>
      <w:r>
        <w:rPr>
          <w:rFonts w:eastAsia="SimSun" w:cs="v4.2.0"/>
          <w:vertAlign w:val="subscript"/>
        </w:rPr>
        <w:t>TA</w:t>
      </w:r>
      <w:r>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Pr>
          <w:rFonts w:eastAsia="SimSun"/>
        </w:rPr>
        <w:t xml:space="preserve"> (in </w:t>
      </w:r>
      <w:r>
        <w:rPr>
          <w:rFonts w:eastAsia="SimSun"/>
          <w:i/>
        </w:rPr>
        <w:t>T</w:t>
      </w:r>
      <w:r>
        <w:rPr>
          <w:rFonts w:eastAsia="SimSun"/>
          <w:vertAlign w:val="subscript"/>
        </w:rPr>
        <w:t>c</w:t>
      </w:r>
      <w:r>
        <w:rPr>
          <w:rFonts w:eastAsia="SimSun"/>
        </w:rPr>
        <w:t xml:space="preserve"> units) </w:t>
      </w:r>
      <w:r>
        <w:rPr>
          <w:rFonts w:eastAsia="SimSun" w:cs="v4.2.0"/>
        </w:rPr>
        <w:t>for other channels is the difference between UE transmission timing and the downlink timing immediately after when the last timing advance in clause 7.3</w:t>
      </w:r>
      <w:r>
        <w:rPr>
          <w:rFonts w:eastAsia="SimSun" w:cs="v4.2.0" w:hint="eastAsia"/>
          <w:lang w:val="en-US" w:eastAsia="zh-CN"/>
        </w:rPr>
        <w:t>C</w:t>
      </w:r>
      <w:r>
        <w:rPr>
          <w:rFonts w:eastAsia="SimSun" w:cs="v4.2.0"/>
        </w:rPr>
        <w:t xml:space="preserve"> was applied. 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000000"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43"/>
    </w:p>
    <w:p w14:paraId="76FA79FD" w14:textId="77777777" w:rsidR="008F1319" w:rsidRPr="009C5807" w:rsidRDefault="008F1319" w:rsidP="008F1319">
      <w:pPr>
        <w:pStyle w:val="Heading3"/>
      </w:pPr>
      <w:bookmarkStart w:id="146" w:name="_Toc5952596"/>
      <w:r w:rsidRPr="009C5807">
        <w:t>7.2.1</w:t>
      </w:r>
      <w:r w:rsidRPr="009C5807">
        <w:tab/>
        <w:t>Introduction</w:t>
      </w:r>
      <w:bookmarkEnd w:id="146"/>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7" w:name="_Toc5952597"/>
      <w:r w:rsidRPr="009C5807">
        <w:t>7.2.2</w:t>
      </w:r>
      <w:r w:rsidRPr="009C5807">
        <w:tab/>
        <w:t>Requirements</w:t>
      </w:r>
      <w:bookmarkEnd w:id="147"/>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8" w:name="_Toc535475933"/>
      <w:bookmarkStart w:id="149"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t>7.3</w:t>
      </w:r>
      <w:r w:rsidRPr="009C5807">
        <w:tab/>
        <w:t>Timing advance</w:t>
      </w:r>
      <w:bookmarkEnd w:id="148"/>
    </w:p>
    <w:p w14:paraId="73FD3D27" w14:textId="77777777" w:rsidR="00A549F6" w:rsidRPr="009C5807" w:rsidRDefault="00A549F6" w:rsidP="00A549F6">
      <w:pPr>
        <w:pStyle w:val="Heading3"/>
      </w:pPr>
      <w:bookmarkStart w:id="150" w:name="_Toc535475934"/>
      <w:r w:rsidRPr="009C5807">
        <w:t>7.3.1</w:t>
      </w:r>
      <w:r w:rsidRPr="009C5807">
        <w:tab/>
        <w:t>Introduction</w:t>
      </w:r>
      <w:bookmarkEnd w:id="150"/>
    </w:p>
    <w:p w14:paraId="62EEDD7D" w14:textId="1610A282" w:rsidR="0057627A" w:rsidRPr="009C5807" w:rsidRDefault="0057627A" w:rsidP="0057627A">
      <w:bookmarkStart w:id="151"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51"/>
    </w:p>
    <w:p w14:paraId="4D43CD36" w14:textId="77777777" w:rsidR="00A549F6" w:rsidRPr="009C5807" w:rsidRDefault="00A549F6" w:rsidP="00A549F6">
      <w:pPr>
        <w:pStyle w:val="Heading4"/>
      </w:pPr>
      <w:bookmarkStart w:id="152" w:name="_Toc535475936"/>
      <w:r w:rsidRPr="009C5807">
        <w:t>7.3.2.1</w:t>
      </w:r>
      <w:r w:rsidRPr="009C5807">
        <w:tab/>
        <w:t>Timing Advance adjustment delay</w:t>
      </w:r>
      <w:bookmarkEnd w:id="152"/>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53" w:name="_Toc535475937"/>
      <w:r w:rsidRPr="009C5807">
        <w:t>7.3.2.2</w:t>
      </w:r>
      <w:r w:rsidRPr="009C5807">
        <w:tab/>
        <w:t>Timing Advance adjustment accuracy</w:t>
      </w:r>
      <w:bookmarkEnd w:id="153"/>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9"/>
    </w:p>
    <w:p w14:paraId="75660499" w14:textId="77777777" w:rsidR="0056154D" w:rsidRPr="009C5807" w:rsidRDefault="0056154D" w:rsidP="00852AE5">
      <w:pPr>
        <w:pStyle w:val="Heading3"/>
      </w:pPr>
      <w:bookmarkStart w:id="154" w:name="_Toc5952604"/>
      <w:r w:rsidRPr="009C5807">
        <w:t>7.4.1</w:t>
      </w:r>
      <w:r w:rsidRPr="009C5807">
        <w:tab/>
        <w:t>Definition</w:t>
      </w:r>
      <w:bookmarkEnd w:id="154"/>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55" w:name="_Toc5952605"/>
      <w:r w:rsidRPr="009C5807">
        <w:t>7.4.2</w:t>
      </w:r>
      <w:r w:rsidRPr="009C5807">
        <w:tab/>
        <w:t>Minimum requirements</w:t>
      </w:r>
      <w:bookmarkEnd w:id="155"/>
    </w:p>
    <w:p w14:paraId="5096C27E" w14:textId="77777777" w:rsidR="00D6042B" w:rsidRDefault="00D6042B" w:rsidP="00D6042B">
      <w:pPr>
        <w:rPr>
          <w:rFonts w:cs="v4.2.0"/>
        </w:rPr>
      </w:pPr>
      <w:bookmarkStart w:id="156"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7" w:name="_Toc5952622"/>
      <w:bookmarkStart w:id="158" w:name="_Toc5952624"/>
      <w:bookmarkEnd w:id="156"/>
      <w:r w:rsidRPr="009C5807">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9" w:name="_Toc5952621"/>
      <w:r w:rsidRPr="009C5807">
        <w:t>7.7.1</w:t>
      </w:r>
      <w:r w:rsidRPr="009C5807">
        <w:tab/>
        <w:t>Minimum requirements</w:t>
      </w:r>
      <w:bookmarkEnd w:id="159"/>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7"/>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8"/>
    <w:p w14:paraId="41808C91" w14:textId="77777777" w:rsidR="00971C0B" w:rsidRDefault="00971C0B" w:rsidP="00971C0B"/>
    <w:sectPr w:rsidR="00971C0B" w:rsidSect="00B41B9B">
      <w:headerReference w:type="default" r:id="rId24"/>
      <w:footerReference w:type="default" r:id="rId25"/>
      <w:footnotePr>
        <w:numRestart w:val="eachSect"/>
      </w:footnotePr>
      <w:pgSz w:w="11907" w:h="16840" w:code="9"/>
      <w:pgMar w:top="1418" w:right="1134" w:bottom="1134" w:left="1134" w:header="851" w:footer="340" w:gutter="0"/>
      <w:pgNumType w:start="12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FB142F" w14:textId="77777777" w:rsidR="00A3235D" w:rsidRDefault="00A3235D">
      <w:r>
        <w:separator/>
      </w:r>
    </w:p>
  </w:endnote>
  <w:endnote w:type="continuationSeparator" w:id="0">
    <w:p w14:paraId="1E364795" w14:textId="77777777" w:rsidR="00A3235D" w:rsidRDefault="00A3235D">
      <w:r>
        <w:continuationSeparator/>
      </w:r>
    </w:p>
  </w:endnote>
  <w:endnote w:type="continuationNotice" w:id="1">
    <w:p w14:paraId="6DA87936" w14:textId="77777777" w:rsidR="00A3235D" w:rsidRDefault="00A323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Times-Roman">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Mincho">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5F288E" w14:textId="77777777" w:rsidR="00A3235D" w:rsidRDefault="00A3235D">
      <w:r>
        <w:separator/>
      </w:r>
    </w:p>
  </w:footnote>
  <w:footnote w:type="continuationSeparator" w:id="0">
    <w:p w14:paraId="16D4DC2A" w14:textId="77777777" w:rsidR="00A3235D" w:rsidRDefault="00A3235D">
      <w:r>
        <w:continuationSeparator/>
      </w:r>
    </w:p>
  </w:footnote>
  <w:footnote w:type="continuationNotice" w:id="1">
    <w:p w14:paraId="7A783E28" w14:textId="77777777" w:rsidR="00A3235D" w:rsidRDefault="00A323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D58D1A" w14:textId="3177025D"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1308CC">
      <w:rPr>
        <w:rFonts w:ascii="Arial" w:hAnsi="Arial" w:cs="Arial"/>
        <w:b/>
        <w:sz w:val="18"/>
        <w:szCs w:val="18"/>
        <w:lang w:val="sv-FI"/>
      </w:rPr>
      <w:t>1</w:t>
    </w:r>
    <w:r w:rsidR="00470355">
      <w:rPr>
        <w:rFonts w:ascii="Arial" w:hAnsi="Arial" w:cs="Arial"/>
        <w:b/>
        <w:sz w:val="18"/>
        <w:szCs w:val="18"/>
        <w:lang w:val="sv-FI"/>
      </w:rPr>
      <w:t>6</w:t>
    </w:r>
    <w:r w:rsidRPr="00512A44">
      <w:rPr>
        <w:rFonts w:ascii="Arial" w:hAnsi="Arial" w:cs="Arial"/>
        <w:b/>
        <w:sz w:val="18"/>
        <w:szCs w:val="18"/>
        <w:lang w:val="sv-FI"/>
      </w:rPr>
      <w:t>.0 (</w:t>
    </w:r>
    <w:r w:rsidR="001308CC" w:rsidRPr="00512A44">
      <w:rPr>
        <w:rFonts w:ascii="Arial" w:hAnsi="Arial" w:cs="Arial"/>
        <w:b/>
        <w:sz w:val="18"/>
        <w:szCs w:val="18"/>
        <w:lang w:val="sv-FI"/>
      </w:rPr>
      <w:t>202</w:t>
    </w:r>
    <w:r w:rsidR="001308CC">
      <w:rPr>
        <w:rFonts w:ascii="Arial" w:hAnsi="Arial" w:cs="Arial"/>
        <w:b/>
        <w:sz w:val="18"/>
        <w:szCs w:val="18"/>
        <w:lang w:val="sv-FI"/>
      </w:rPr>
      <w:t>4</w:t>
    </w:r>
    <w:r w:rsidRPr="00512A44">
      <w:rPr>
        <w:rFonts w:ascii="Arial" w:hAnsi="Arial" w:cs="Arial"/>
        <w:b/>
        <w:sz w:val="18"/>
        <w:szCs w:val="18"/>
        <w:lang w:val="sv-FI"/>
      </w:rPr>
      <w:t>-</w:t>
    </w:r>
    <w:r w:rsidR="00470355">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554694"/>
    <w:multiLevelType w:val="multilevel"/>
    <w:tmpl w:val="14554694"/>
    <w:lvl w:ilvl="0">
      <w:start w:val="1"/>
      <w:numFmt w:val="bullet"/>
      <w:lvlText w:val=""/>
      <w:lvlJc w:val="left"/>
      <w:pPr>
        <w:ind w:left="720" w:hanging="360"/>
      </w:pPr>
      <w:rPr>
        <w:rFonts w:ascii="Wingdings" w:hAnsi="Wingdings" w:hint="default"/>
      </w:rPr>
    </w:lvl>
    <w:lvl w:ilvl="1">
      <w:start w:val="2"/>
      <w:numFmt w:val="bullet"/>
      <w:lvlText w:val="-"/>
      <w:lvlJc w:val="left"/>
      <w:pPr>
        <w:ind w:left="1440" w:hanging="360"/>
      </w:pPr>
      <w:rPr>
        <w:rFonts w:ascii="Calibri" w:eastAsia="Calibri" w:hAnsi="Calibri"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20285533"/>
    <w:multiLevelType w:val="hybridMultilevel"/>
    <w:tmpl w:val="3E78F0D0"/>
    <w:lvl w:ilvl="0" w:tplc="38E41064">
      <w:start w:val="4"/>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7"/>
  </w:num>
  <w:num w:numId="2" w16cid:durableId="1917935510">
    <w:abstractNumId w:val="22"/>
  </w:num>
  <w:num w:numId="3" w16cid:durableId="1503396058">
    <w:abstractNumId w:val="8"/>
  </w:num>
  <w:num w:numId="4" w16cid:durableId="210846930">
    <w:abstractNumId w:val="9"/>
  </w:num>
  <w:num w:numId="5" w16cid:durableId="646712585">
    <w:abstractNumId w:val="1"/>
  </w:num>
  <w:num w:numId="6" w16cid:durableId="1241255594">
    <w:abstractNumId w:val="10"/>
  </w:num>
  <w:num w:numId="7" w16cid:durableId="154761270">
    <w:abstractNumId w:val="4"/>
  </w:num>
  <w:num w:numId="8" w16cid:durableId="75617609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20"/>
  </w:num>
  <w:num w:numId="10" w16cid:durableId="1515916472">
    <w:abstractNumId w:val="3"/>
  </w:num>
  <w:num w:numId="11" w16cid:durableId="54495020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9"/>
  </w:num>
  <w:num w:numId="13" w16cid:durableId="178352294">
    <w:abstractNumId w:val="21"/>
  </w:num>
  <w:num w:numId="14" w16cid:durableId="763234339">
    <w:abstractNumId w:val="2"/>
  </w:num>
  <w:num w:numId="15" w16cid:durableId="398990024">
    <w:abstractNumId w:val="16"/>
  </w:num>
  <w:num w:numId="16" w16cid:durableId="866871656">
    <w:abstractNumId w:val="6"/>
  </w:num>
  <w:num w:numId="17" w16cid:durableId="2091847836">
    <w:abstractNumId w:val="23"/>
  </w:num>
  <w:num w:numId="18" w16cid:durableId="1748920085">
    <w:abstractNumId w:val="18"/>
  </w:num>
  <w:num w:numId="19" w16cid:durableId="1591500207">
    <w:abstractNumId w:val="12"/>
  </w:num>
  <w:num w:numId="20" w16cid:durableId="1976060952">
    <w:abstractNumId w:val="15"/>
  </w:num>
  <w:num w:numId="21" w16cid:durableId="1759255252">
    <w:abstractNumId w:val="14"/>
  </w:num>
  <w:num w:numId="22" w16cid:durableId="1821115590">
    <w:abstractNumId w:val="0"/>
  </w:num>
  <w:num w:numId="23" w16cid:durableId="1392339752">
    <w:abstractNumId w:val="7"/>
  </w:num>
  <w:num w:numId="24" w16cid:durableId="1746756609">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6EF8"/>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8D1"/>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50"/>
    <w:rsid w:val="00036B91"/>
    <w:rsid w:val="00036BF3"/>
    <w:rsid w:val="000373EC"/>
    <w:rsid w:val="00040095"/>
    <w:rsid w:val="0004009D"/>
    <w:rsid w:val="00041AF1"/>
    <w:rsid w:val="00041BF5"/>
    <w:rsid w:val="00041E16"/>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B38"/>
    <w:rsid w:val="00067C47"/>
    <w:rsid w:val="00067CF9"/>
    <w:rsid w:val="00070190"/>
    <w:rsid w:val="00070C60"/>
    <w:rsid w:val="00071242"/>
    <w:rsid w:val="00071C2B"/>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C99"/>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805"/>
    <w:rsid w:val="00097AED"/>
    <w:rsid w:val="00097C56"/>
    <w:rsid w:val="000A051C"/>
    <w:rsid w:val="000A07C7"/>
    <w:rsid w:val="000A0A11"/>
    <w:rsid w:val="000A0D7C"/>
    <w:rsid w:val="000A1547"/>
    <w:rsid w:val="000A1C4A"/>
    <w:rsid w:val="000A1EA2"/>
    <w:rsid w:val="000A247A"/>
    <w:rsid w:val="000A3640"/>
    <w:rsid w:val="000A3F44"/>
    <w:rsid w:val="000A436D"/>
    <w:rsid w:val="000A4872"/>
    <w:rsid w:val="000A49EC"/>
    <w:rsid w:val="000A50CE"/>
    <w:rsid w:val="000A53FB"/>
    <w:rsid w:val="000A5D0B"/>
    <w:rsid w:val="000A5F96"/>
    <w:rsid w:val="000A648F"/>
    <w:rsid w:val="000A7234"/>
    <w:rsid w:val="000A7A23"/>
    <w:rsid w:val="000A7CA8"/>
    <w:rsid w:val="000B0725"/>
    <w:rsid w:val="000B0D64"/>
    <w:rsid w:val="000B1386"/>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C8E"/>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ECF"/>
    <w:rsid w:val="000E1BF4"/>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37F"/>
    <w:rsid w:val="0012760C"/>
    <w:rsid w:val="001276D5"/>
    <w:rsid w:val="0012778A"/>
    <w:rsid w:val="00127B3D"/>
    <w:rsid w:val="00127EA5"/>
    <w:rsid w:val="001308CC"/>
    <w:rsid w:val="00130E01"/>
    <w:rsid w:val="0013106C"/>
    <w:rsid w:val="001310AC"/>
    <w:rsid w:val="00131175"/>
    <w:rsid w:val="001315B2"/>
    <w:rsid w:val="001321CF"/>
    <w:rsid w:val="001323F8"/>
    <w:rsid w:val="00132875"/>
    <w:rsid w:val="001329C9"/>
    <w:rsid w:val="00132B62"/>
    <w:rsid w:val="00132F80"/>
    <w:rsid w:val="00133871"/>
    <w:rsid w:val="001340AC"/>
    <w:rsid w:val="001349F0"/>
    <w:rsid w:val="001353FA"/>
    <w:rsid w:val="001356E3"/>
    <w:rsid w:val="00135A93"/>
    <w:rsid w:val="00136295"/>
    <w:rsid w:val="001364E9"/>
    <w:rsid w:val="00136557"/>
    <w:rsid w:val="001366F8"/>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8FD"/>
    <w:rsid w:val="00143D95"/>
    <w:rsid w:val="0014458D"/>
    <w:rsid w:val="001446A0"/>
    <w:rsid w:val="001453DA"/>
    <w:rsid w:val="0014576B"/>
    <w:rsid w:val="00145954"/>
    <w:rsid w:val="00145BB5"/>
    <w:rsid w:val="00146477"/>
    <w:rsid w:val="00146703"/>
    <w:rsid w:val="00147266"/>
    <w:rsid w:val="001478AC"/>
    <w:rsid w:val="00147C54"/>
    <w:rsid w:val="0015042D"/>
    <w:rsid w:val="0015055C"/>
    <w:rsid w:val="001505D1"/>
    <w:rsid w:val="0015099D"/>
    <w:rsid w:val="001520AA"/>
    <w:rsid w:val="001523FD"/>
    <w:rsid w:val="001528E8"/>
    <w:rsid w:val="00152A64"/>
    <w:rsid w:val="00152F4D"/>
    <w:rsid w:val="00153409"/>
    <w:rsid w:val="0015395B"/>
    <w:rsid w:val="00155170"/>
    <w:rsid w:val="001553B8"/>
    <w:rsid w:val="001554F0"/>
    <w:rsid w:val="00155640"/>
    <w:rsid w:val="00155E1E"/>
    <w:rsid w:val="00156B57"/>
    <w:rsid w:val="00156EFA"/>
    <w:rsid w:val="00157499"/>
    <w:rsid w:val="00157761"/>
    <w:rsid w:val="00157BD7"/>
    <w:rsid w:val="00160310"/>
    <w:rsid w:val="001606CD"/>
    <w:rsid w:val="00160B79"/>
    <w:rsid w:val="00160CA9"/>
    <w:rsid w:val="00160D04"/>
    <w:rsid w:val="001610CA"/>
    <w:rsid w:val="001612CD"/>
    <w:rsid w:val="00162654"/>
    <w:rsid w:val="00162A1C"/>
    <w:rsid w:val="00163679"/>
    <w:rsid w:val="00163B37"/>
    <w:rsid w:val="00164840"/>
    <w:rsid w:val="00164CA3"/>
    <w:rsid w:val="00164F32"/>
    <w:rsid w:val="00166398"/>
    <w:rsid w:val="001663A3"/>
    <w:rsid w:val="00166DD1"/>
    <w:rsid w:val="00166F8C"/>
    <w:rsid w:val="00167109"/>
    <w:rsid w:val="00167430"/>
    <w:rsid w:val="00167CB5"/>
    <w:rsid w:val="00170A3F"/>
    <w:rsid w:val="00171141"/>
    <w:rsid w:val="0017134F"/>
    <w:rsid w:val="00171440"/>
    <w:rsid w:val="001715B9"/>
    <w:rsid w:val="0017198B"/>
    <w:rsid w:val="00172568"/>
    <w:rsid w:val="00172B1C"/>
    <w:rsid w:val="00172F44"/>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1C49"/>
    <w:rsid w:val="0018274A"/>
    <w:rsid w:val="00183C79"/>
    <w:rsid w:val="00183E1B"/>
    <w:rsid w:val="00184830"/>
    <w:rsid w:val="00184847"/>
    <w:rsid w:val="00184ADB"/>
    <w:rsid w:val="001864F6"/>
    <w:rsid w:val="00186C6D"/>
    <w:rsid w:val="001874DF"/>
    <w:rsid w:val="00187834"/>
    <w:rsid w:val="00187A84"/>
    <w:rsid w:val="00187D1A"/>
    <w:rsid w:val="00187F41"/>
    <w:rsid w:val="001902A8"/>
    <w:rsid w:val="00190339"/>
    <w:rsid w:val="001905B6"/>
    <w:rsid w:val="00190D01"/>
    <w:rsid w:val="00190D57"/>
    <w:rsid w:val="001918C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0ECA"/>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209"/>
    <w:rsid w:val="001D6331"/>
    <w:rsid w:val="001D6DCD"/>
    <w:rsid w:val="001D6EAA"/>
    <w:rsid w:val="001D71AB"/>
    <w:rsid w:val="001D7791"/>
    <w:rsid w:val="001E04D8"/>
    <w:rsid w:val="001E087A"/>
    <w:rsid w:val="001E15E4"/>
    <w:rsid w:val="001E1993"/>
    <w:rsid w:val="001E1CDD"/>
    <w:rsid w:val="001E24DA"/>
    <w:rsid w:val="001E25F5"/>
    <w:rsid w:val="001E2A89"/>
    <w:rsid w:val="001E323B"/>
    <w:rsid w:val="001E36E8"/>
    <w:rsid w:val="001E4905"/>
    <w:rsid w:val="001E501E"/>
    <w:rsid w:val="001E5203"/>
    <w:rsid w:val="001E5AC7"/>
    <w:rsid w:val="001E5E37"/>
    <w:rsid w:val="001E5E3D"/>
    <w:rsid w:val="001E61F5"/>
    <w:rsid w:val="001E62DF"/>
    <w:rsid w:val="001E6AB9"/>
    <w:rsid w:val="001E74EB"/>
    <w:rsid w:val="001F0207"/>
    <w:rsid w:val="001F0749"/>
    <w:rsid w:val="001F07B4"/>
    <w:rsid w:val="001F0FA8"/>
    <w:rsid w:val="001F168B"/>
    <w:rsid w:val="001F21E0"/>
    <w:rsid w:val="001F3A7A"/>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06847"/>
    <w:rsid w:val="002076E1"/>
    <w:rsid w:val="00210226"/>
    <w:rsid w:val="00210D1F"/>
    <w:rsid w:val="002117CC"/>
    <w:rsid w:val="00211DB0"/>
    <w:rsid w:val="00211DCD"/>
    <w:rsid w:val="0021214C"/>
    <w:rsid w:val="00212834"/>
    <w:rsid w:val="002129E9"/>
    <w:rsid w:val="00212E19"/>
    <w:rsid w:val="002131B3"/>
    <w:rsid w:val="002132B8"/>
    <w:rsid w:val="002134A1"/>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9B0"/>
    <w:rsid w:val="00227EDF"/>
    <w:rsid w:val="0023008C"/>
    <w:rsid w:val="00230E58"/>
    <w:rsid w:val="00231167"/>
    <w:rsid w:val="00231798"/>
    <w:rsid w:val="002319C0"/>
    <w:rsid w:val="00231A68"/>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E6F"/>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8C0"/>
    <w:rsid w:val="00244B88"/>
    <w:rsid w:val="00245297"/>
    <w:rsid w:val="00245861"/>
    <w:rsid w:val="002459B4"/>
    <w:rsid w:val="00246499"/>
    <w:rsid w:val="00247CB1"/>
    <w:rsid w:val="00247DC3"/>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2F6"/>
    <w:rsid w:val="002653BB"/>
    <w:rsid w:val="0026559E"/>
    <w:rsid w:val="00266057"/>
    <w:rsid w:val="00266154"/>
    <w:rsid w:val="00266E7C"/>
    <w:rsid w:val="002672E3"/>
    <w:rsid w:val="002678B4"/>
    <w:rsid w:val="00267AC9"/>
    <w:rsid w:val="00267E04"/>
    <w:rsid w:val="002704C5"/>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20"/>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010"/>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17EA"/>
    <w:rsid w:val="002C276F"/>
    <w:rsid w:val="002C2D83"/>
    <w:rsid w:val="002C373B"/>
    <w:rsid w:val="002C380D"/>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7B0"/>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35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175"/>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2C48"/>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1FCA"/>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60B"/>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0D54"/>
    <w:rsid w:val="00361221"/>
    <w:rsid w:val="0036122B"/>
    <w:rsid w:val="00361B46"/>
    <w:rsid w:val="00361C3E"/>
    <w:rsid w:val="00362254"/>
    <w:rsid w:val="00362990"/>
    <w:rsid w:val="00362C47"/>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643"/>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B9C"/>
    <w:rsid w:val="00377EDC"/>
    <w:rsid w:val="003808CB"/>
    <w:rsid w:val="00380C2E"/>
    <w:rsid w:val="003813E8"/>
    <w:rsid w:val="00381894"/>
    <w:rsid w:val="00382600"/>
    <w:rsid w:val="00382781"/>
    <w:rsid w:val="00382AB2"/>
    <w:rsid w:val="00383DF6"/>
    <w:rsid w:val="00383F3C"/>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2E5"/>
    <w:rsid w:val="00394691"/>
    <w:rsid w:val="00395648"/>
    <w:rsid w:val="003957A5"/>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3EC8"/>
    <w:rsid w:val="003A41E8"/>
    <w:rsid w:val="003A42E4"/>
    <w:rsid w:val="003A4444"/>
    <w:rsid w:val="003A45F0"/>
    <w:rsid w:val="003A4D0F"/>
    <w:rsid w:val="003A4F63"/>
    <w:rsid w:val="003A5131"/>
    <w:rsid w:val="003A59FC"/>
    <w:rsid w:val="003B0552"/>
    <w:rsid w:val="003B0AF7"/>
    <w:rsid w:val="003B11D4"/>
    <w:rsid w:val="003B1498"/>
    <w:rsid w:val="003B17B3"/>
    <w:rsid w:val="003B1D67"/>
    <w:rsid w:val="003B2ECF"/>
    <w:rsid w:val="003B346B"/>
    <w:rsid w:val="003B3CF2"/>
    <w:rsid w:val="003B418B"/>
    <w:rsid w:val="003B479D"/>
    <w:rsid w:val="003B499A"/>
    <w:rsid w:val="003B5025"/>
    <w:rsid w:val="003B5728"/>
    <w:rsid w:val="003B5FF7"/>
    <w:rsid w:val="003B626A"/>
    <w:rsid w:val="003B67AF"/>
    <w:rsid w:val="003B6940"/>
    <w:rsid w:val="003C004B"/>
    <w:rsid w:val="003C0EA8"/>
    <w:rsid w:val="003C15D8"/>
    <w:rsid w:val="003C1609"/>
    <w:rsid w:val="003C1F7A"/>
    <w:rsid w:val="003C291B"/>
    <w:rsid w:val="003C2CEF"/>
    <w:rsid w:val="003C3314"/>
    <w:rsid w:val="003C3666"/>
    <w:rsid w:val="003C3971"/>
    <w:rsid w:val="003C3A2A"/>
    <w:rsid w:val="003C4C63"/>
    <w:rsid w:val="003C5372"/>
    <w:rsid w:val="003C68FA"/>
    <w:rsid w:val="003C6D6F"/>
    <w:rsid w:val="003C6F3C"/>
    <w:rsid w:val="003C7324"/>
    <w:rsid w:val="003C743D"/>
    <w:rsid w:val="003C7B14"/>
    <w:rsid w:val="003C7B7C"/>
    <w:rsid w:val="003D00D9"/>
    <w:rsid w:val="003D025B"/>
    <w:rsid w:val="003D0AFC"/>
    <w:rsid w:val="003D0DC0"/>
    <w:rsid w:val="003D1455"/>
    <w:rsid w:val="003D151D"/>
    <w:rsid w:val="003D152B"/>
    <w:rsid w:val="003D1CE8"/>
    <w:rsid w:val="003D2770"/>
    <w:rsid w:val="003D286A"/>
    <w:rsid w:val="003D2AC7"/>
    <w:rsid w:val="003D3681"/>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14D2"/>
    <w:rsid w:val="003E1E01"/>
    <w:rsid w:val="003E2063"/>
    <w:rsid w:val="003E2106"/>
    <w:rsid w:val="003E25AD"/>
    <w:rsid w:val="003E29E4"/>
    <w:rsid w:val="003E2EEF"/>
    <w:rsid w:val="003E30C7"/>
    <w:rsid w:val="003E3849"/>
    <w:rsid w:val="003E40E1"/>
    <w:rsid w:val="003E418E"/>
    <w:rsid w:val="003E41ED"/>
    <w:rsid w:val="003E42E6"/>
    <w:rsid w:val="003E470F"/>
    <w:rsid w:val="003E50A8"/>
    <w:rsid w:val="003E6374"/>
    <w:rsid w:val="003E64F6"/>
    <w:rsid w:val="003E6B60"/>
    <w:rsid w:val="003E6C21"/>
    <w:rsid w:val="003E7298"/>
    <w:rsid w:val="003E7DB5"/>
    <w:rsid w:val="003E7E14"/>
    <w:rsid w:val="003E7FA4"/>
    <w:rsid w:val="003F1AFB"/>
    <w:rsid w:val="003F2732"/>
    <w:rsid w:val="003F2796"/>
    <w:rsid w:val="003F2BE8"/>
    <w:rsid w:val="003F336F"/>
    <w:rsid w:val="003F3528"/>
    <w:rsid w:val="003F3E64"/>
    <w:rsid w:val="003F447D"/>
    <w:rsid w:val="003F4DC8"/>
    <w:rsid w:val="003F4EB5"/>
    <w:rsid w:val="003F4FE1"/>
    <w:rsid w:val="003F553E"/>
    <w:rsid w:val="003F6005"/>
    <w:rsid w:val="003F69E7"/>
    <w:rsid w:val="003F6CBF"/>
    <w:rsid w:val="003F7998"/>
    <w:rsid w:val="003F7A46"/>
    <w:rsid w:val="003F7DF0"/>
    <w:rsid w:val="003F7F57"/>
    <w:rsid w:val="004000F0"/>
    <w:rsid w:val="004002FF"/>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983"/>
    <w:rsid w:val="00425B8B"/>
    <w:rsid w:val="00425F49"/>
    <w:rsid w:val="004260FA"/>
    <w:rsid w:val="0042678F"/>
    <w:rsid w:val="00426815"/>
    <w:rsid w:val="00426BA6"/>
    <w:rsid w:val="004273A7"/>
    <w:rsid w:val="00427439"/>
    <w:rsid w:val="00427541"/>
    <w:rsid w:val="00427574"/>
    <w:rsid w:val="004276DF"/>
    <w:rsid w:val="00427BC6"/>
    <w:rsid w:val="00427D43"/>
    <w:rsid w:val="00427D5A"/>
    <w:rsid w:val="00430BAD"/>
    <w:rsid w:val="004310B9"/>
    <w:rsid w:val="00431373"/>
    <w:rsid w:val="0043180E"/>
    <w:rsid w:val="00431AF2"/>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6BF"/>
    <w:rsid w:val="00445759"/>
    <w:rsid w:val="00445AC7"/>
    <w:rsid w:val="00446B8F"/>
    <w:rsid w:val="00446C08"/>
    <w:rsid w:val="00446C13"/>
    <w:rsid w:val="00447015"/>
    <w:rsid w:val="00447494"/>
    <w:rsid w:val="00447512"/>
    <w:rsid w:val="00447627"/>
    <w:rsid w:val="004477B6"/>
    <w:rsid w:val="00447C0B"/>
    <w:rsid w:val="00447DDB"/>
    <w:rsid w:val="00450386"/>
    <w:rsid w:val="004510E1"/>
    <w:rsid w:val="00451EDC"/>
    <w:rsid w:val="004522CF"/>
    <w:rsid w:val="0045243D"/>
    <w:rsid w:val="00452E77"/>
    <w:rsid w:val="00452F8F"/>
    <w:rsid w:val="00453534"/>
    <w:rsid w:val="00453541"/>
    <w:rsid w:val="00453C7C"/>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0355"/>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356"/>
    <w:rsid w:val="00481679"/>
    <w:rsid w:val="004818B2"/>
    <w:rsid w:val="004820EF"/>
    <w:rsid w:val="0048220A"/>
    <w:rsid w:val="00482647"/>
    <w:rsid w:val="00482E27"/>
    <w:rsid w:val="004832B5"/>
    <w:rsid w:val="0048391D"/>
    <w:rsid w:val="00483934"/>
    <w:rsid w:val="00483A27"/>
    <w:rsid w:val="004841AA"/>
    <w:rsid w:val="00484592"/>
    <w:rsid w:val="004847AE"/>
    <w:rsid w:val="00484835"/>
    <w:rsid w:val="004849A1"/>
    <w:rsid w:val="00484D4F"/>
    <w:rsid w:val="00484D8D"/>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50FB"/>
    <w:rsid w:val="004A629C"/>
    <w:rsid w:val="004A645D"/>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92B"/>
    <w:rsid w:val="004C2BA8"/>
    <w:rsid w:val="004C2D07"/>
    <w:rsid w:val="004C33D4"/>
    <w:rsid w:val="004C37FE"/>
    <w:rsid w:val="004C3F7C"/>
    <w:rsid w:val="004C4E43"/>
    <w:rsid w:val="004C5391"/>
    <w:rsid w:val="004C5916"/>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5AE7"/>
    <w:rsid w:val="004D6104"/>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6853"/>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4DD"/>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67F"/>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83D"/>
    <w:rsid w:val="00575F50"/>
    <w:rsid w:val="0057627A"/>
    <w:rsid w:val="005765E4"/>
    <w:rsid w:val="00577BA1"/>
    <w:rsid w:val="00577BBF"/>
    <w:rsid w:val="00580015"/>
    <w:rsid w:val="005808B8"/>
    <w:rsid w:val="00582D1F"/>
    <w:rsid w:val="00582FA6"/>
    <w:rsid w:val="00583048"/>
    <w:rsid w:val="00583A51"/>
    <w:rsid w:val="0058457E"/>
    <w:rsid w:val="00584834"/>
    <w:rsid w:val="00584BE8"/>
    <w:rsid w:val="00584DC2"/>
    <w:rsid w:val="00585190"/>
    <w:rsid w:val="005854A2"/>
    <w:rsid w:val="0058566D"/>
    <w:rsid w:val="00585A66"/>
    <w:rsid w:val="00585F03"/>
    <w:rsid w:val="00587A27"/>
    <w:rsid w:val="00587B03"/>
    <w:rsid w:val="00587B1B"/>
    <w:rsid w:val="005900A5"/>
    <w:rsid w:val="00590989"/>
    <w:rsid w:val="00590E39"/>
    <w:rsid w:val="00591696"/>
    <w:rsid w:val="005926C7"/>
    <w:rsid w:val="00592F63"/>
    <w:rsid w:val="0059384C"/>
    <w:rsid w:val="005939B9"/>
    <w:rsid w:val="00594398"/>
    <w:rsid w:val="005944BF"/>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1B63"/>
    <w:rsid w:val="005A25CC"/>
    <w:rsid w:val="005A30F3"/>
    <w:rsid w:val="005A3815"/>
    <w:rsid w:val="005A3BCE"/>
    <w:rsid w:val="005A3CBA"/>
    <w:rsid w:val="005A3DF0"/>
    <w:rsid w:val="005A41B7"/>
    <w:rsid w:val="005A47D9"/>
    <w:rsid w:val="005A4DB1"/>
    <w:rsid w:val="005A60D3"/>
    <w:rsid w:val="005A6C45"/>
    <w:rsid w:val="005A7005"/>
    <w:rsid w:val="005A72A5"/>
    <w:rsid w:val="005A7B32"/>
    <w:rsid w:val="005A7E3E"/>
    <w:rsid w:val="005B04FE"/>
    <w:rsid w:val="005B084F"/>
    <w:rsid w:val="005B08EC"/>
    <w:rsid w:val="005B0F40"/>
    <w:rsid w:val="005B1455"/>
    <w:rsid w:val="005B1941"/>
    <w:rsid w:val="005B1BFB"/>
    <w:rsid w:val="005B2BBA"/>
    <w:rsid w:val="005B38D1"/>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63C"/>
    <w:rsid w:val="005B793C"/>
    <w:rsid w:val="005B7B05"/>
    <w:rsid w:val="005C0051"/>
    <w:rsid w:val="005C046D"/>
    <w:rsid w:val="005C108F"/>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1220"/>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17C62"/>
    <w:rsid w:val="0062076A"/>
    <w:rsid w:val="00620AEB"/>
    <w:rsid w:val="00620ED6"/>
    <w:rsid w:val="00620F6C"/>
    <w:rsid w:val="006210F9"/>
    <w:rsid w:val="00621BDF"/>
    <w:rsid w:val="00621C34"/>
    <w:rsid w:val="00621F89"/>
    <w:rsid w:val="00622B25"/>
    <w:rsid w:val="006231A5"/>
    <w:rsid w:val="00623901"/>
    <w:rsid w:val="006239E4"/>
    <w:rsid w:val="006248ED"/>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2073"/>
    <w:rsid w:val="0066262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5967"/>
    <w:rsid w:val="00686487"/>
    <w:rsid w:val="00686804"/>
    <w:rsid w:val="00686921"/>
    <w:rsid w:val="006878FF"/>
    <w:rsid w:val="00687C7C"/>
    <w:rsid w:val="006911AB"/>
    <w:rsid w:val="006912AE"/>
    <w:rsid w:val="0069171F"/>
    <w:rsid w:val="00691898"/>
    <w:rsid w:val="00691B01"/>
    <w:rsid w:val="00691DD1"/>
    <w:rsid w:val="00691E57"/>
    <w:rsid w:val="006933FB"/>
    <w:rsid w:val="006934CA"/>
    <w:rsid w:val="00693863"/>
    <w:rsid w:val="00693BAE"/>
    <w:rsid w:val="0069438F"/>
    <w:rsid w:val="00694772"/>
    <w:rsid w:val="00694F71"/>
    <w:rsid w:val="006950EC"/>
    <w:rsid w:val="006952CC"/>
    <w:rsid w:val="00695835"/>
    <w:rsid w:val="00696CC0"/>
    <w:rsid w:val="00696FC5"/>
    <w:rsid w:val="006971F0"/>
    <w:rsid w:val="00697992"/>
    <w:rsid w:val="006A0234"/>
    <w:rsid w:val="006A02FE"/>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B5E"/>
    <w:rsid w:val="006B1CBD"/>
    <w:rsid w:val="006B1ED8"/>
    <w:rsid w:val="006B2111"/>
    <w:rsid w:val="006B296B"/>
    <w:rsid w:val="006B3C79"/>
    <w:rsid w:val="006B3FC8"/>
    <w:rsid w:val="006B455B"/>
    <w:rsid w:val="006B4666"/>
    <w:rsid w:val="006B51BD"/>
    <w:rsid w:val="006B5E74"/>
    <w:rsid w:val="006B5FBA"/>
    <w:rsid w:val="006B6C37"/>
    <w:rsid w:val="006B70C6"/>
    <w:rsid w:val="006B72EA"/>
    <w:rsid w:val="006B7D42"/>
    <w:rsid w:val="006B7EFA"/>
    <w:rsid w:val="006C0540"/>
    <w:rsid w:val="006C0737"/>
    <w:rsid w:val="006C0EC8"/>
    <w:rsid w:val="006C1119"/>
    <w:rsid w:val="006C1632"/>
    <w:rsid w:val="006C200F"/>
    <w:rsid w:val="006C298F"/>
    <w:rsid w:val="006C2D35"/>
    <w:rsid w:val="006C2D42"/>
    <w:rsid w:val="006C2ECB"/>
    <w:rsid w:val="006C3997"/>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1D9"/>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1B85"/>
    <w:rsid w:val="006F22D2"/>
    <w:rsid w:val="006F28F4"/>
    <w:rsid w:val="006F2994"/>
    <w:rsid w:val="006F2A46"/>
    <w:rsid w:val="006F2B17"/>
    <w:rsid w:val="006F3212"/>
    <w:rsid w:val="006F3449"/>
    <w:rsid w:val="006F3D94"/>
    <w:rsid w:val="006F434F"/>
    <w:rsid w:val="006F4773"/>
    <w:rsid w:val="006F488F"/>
    <w:rsid w:val="006F4CE3"/>
    <w:rsid w:val="006F4EB7"/>
    <w:rsid w:val="006F4ED6"/>
    <w:rsid w:val="006F5005"/>
    <w:rsid w:val="006F5580"/>
    <w:rsid w:val="006F5660"/>
    <w:rsid w:val="006F59DA"/>
    <w:rsid w:val="006F5B6E"/>
    <w:rsid w:val="006F6766"/>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5C29"/>
    <w:rsid w:val="00706299"/>
    <w:rsid w:val="00706E54"/>
    <w:rsid w:val="007077CA"/>
    <w:rsid w:val="00707EE5"/>
    <w:rsid w:val="007106E3"/>
    <w:rsid w:val="00711938"/>
    <w:rsid w:val="00711EB7"/>
    <w:rsid w:val="00712216"/>
    <w:rsid w:val="007125D0"/>
    <w:rsid w:val="007131BE"/>
    <w:rsid w:val="0071336B"/>
    <w:rsid w:val="007136EE"/>
    <w:rsid w:val="007142E2"/>
    <w:rsid w:val="00714358"/>
    <w:rsid w:val="00714C1E"/>
    <w:rsid w:val="00714E9A"/>
    <w:rsid w:val="00714FB9"/>
    <w:rsid w:val="007155CF"/>
    <w:rsid w:val="00715C28"/>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66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55A"/>
    <w:rsid w:val="00730B34"/>
    <w:rsid w:val="00731943"/>
    <w:rsid w:val="00731B5C"/>
    <w:rsid w:val="00731DF1"/>
    <w:rsid w:val="0073298E"/>
    <w:rsid w:val="00732DB2"/>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36E"/>
    <w:rsid w:val="007417DA"/>
    <w:rsid w:val="00741C64"/>
    <w:rsid w:val="0074246E"/>
    <w:rsid w:val="007424BC"/>
    <w:rsid w:val="007427CC"/>
    <w:rsid w:val="00742CAE"/>
    <w:rsid w:val="0074300F"/>
    <w:rsid w:val="00743059"/>
    <w:rsid w:val="0074351E"/>
    <w:rsid w:val="00743732"/>
    <w:rsid w:val="00743B64"/>
    <w:rsid w:val="00743D01"/>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3C7"/>
    <w:rsid w:val="00770402"/>
    <w:rsid w:val="00770807"/>
    <w:rsid w:val="00770F31"/>
    <w:rsid w:val="00771993"/>
    <w:rsid w:val="00771AFA"/>
    <w:rsid w:val="00771C62"/>
    <w:rsid w:val="00771E0C"/>
    <w:rsid w:val="00772F74"/>
    <w:rsid w:val="00774057"/>
    <w:rsid w:val="0077464A"/>
    <w:rsid w:val="007746A9"/>
    <w:rsid w:val="00775035"/>
    <w:rsid w:val="0077503F"/>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43D"/>
    <w:rsid w:val="00794E6E"/>
    <w:rsid w:val="00794F3B"/>
    <w:rsid w:val="0079542E"/>
    <w:rsid w:val="00795BCB"/>
    <w:rsid w:val="00795F1F"/>
    <w:rsid w:val="00795F73"/>
    <w:rsid w:val="00796A8C"/>
    <w:rsid w:val="00796F80"/>
    <w:rsid w:val="007974E0"/>
    <w:rsid w:val="00797F1D"/>
    <w:rsid w:val="007A0C14"/>
    <w:rsid w:val="007A0E0A"/>
    <w:rsid w:val="007A1741"/>
    <w:rsid w:val="007A1A65"/>
    <w:rsid w:val="007A2640"/>
    <w:rsid w:val="007A28EE"/>
    <w:rsid w:val="007A2C3C"/>
    <w:rsid w:val="007A33B1"/>
    <w:rsid w:val="007A376F"/>
    <w:rsid w:val="007A3F06"/>
    <w:rsid w:val="007A4280"/>
    <w:rsid w:val="007A4482"/>
    <w:rsid w:val="007A457E"/>
    <w:rsid w:val="007A4580"/>
    <w:rsid w:val="007A4999"/>
    <w:rsid w:val="007A52C5"/>
    <w:rsid w:val="007A543C"/>
    <w:rsid w:val="007A57A2"/>
    <w:rsid w:val="007A67AE"/>
    <w:rsid w:val="007A6A57"/>
    <w:rsid w:val="007A6BC2"/>
    <w:rsid w:val="007A6D4C"/>
    <w:rsid w:val="007A6FC2"/>
    <w:rsid w:val="007A75D2"/>
    <w:rsid w:val="007A76F6"/>
    <w:rsid w:val="007A7FC5"/>
    <w:rsid w:val="007B0473"/>
    <w:rsid w:val="007B04D9"/>
    <w:rsid w:val="007B05AE"/>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1D0"/>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2E12"/>
    <w:rsid w:val="007D3137"/>
    <w:rsid w:val="007D345E"/>
    <w:rsid w:val="007D36B9"/>
    <w:rsid w:val="007D3FC6"/>
    <w:rsid w:val="007D5CF8"/>
    <w:rsid w:val="007D5F95"/>
    <w:rsid w:val="007D62BC"/>
    <w:rsid w:val="007D6721"/>
    <w:rsid w:val="007D6849"/>
    <w:rsid w:val="007D6A92"/>
    <w:rsid w:val="007D7580"/>
    <w:rsid w:val="007D7DCC"/>
    <w:rsid w:val="007E0070"/>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E6D6A"/>
    <w:rsid w:val="007F053A"/>
    <w:rsid w:val="007F0882"/>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349"/>
    <w:rsid w:val="00802860"/>
    <w:rsid w:val="008028A4"/>
    <w:rsid w:val="00802A28"/>
    <w:rsid w:val="00803342"/>
    <w:rsid w:val="0080399D"/>
    <w:rsid w:val="00803F9D"/>
    <w:rsid w:val="008043E9"/>
    <w:rsid w:val="00804455"/>
    <w:rsid w:val="00804B5D"/>
    <w:rsid w:val="00804F6D"/>
    <w:rsid w:val="0080568B"/>
    <w:rsid w:val="00805965"/>
    <w:rsid w:val="00805ECE"/>
    <w:rsid w:val="008063F3"/>
    <w:rsid w:val="00806568"/>
    <w:rsid w:val="008067B2"/>
    <w:rsid w:val="008079DE"/>
    <w:rsid w:val="00807EB7"/>
    <w:rsid w:val="00807F52"/>
    <w:rsid w:val="008101D5"/>
    <w:rsid w:val="0081029F"/>
    <w:rsid w:val="008105DB"/>
    <w:rsid w:val="008111FE"/>
    <w:rsid w:val="00811A50"/>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0EF"/>
    <w:rsid w:val="008316AC"/>
    <w:rsid w:val="008317CE"/>
    <w:rsid w:val="00831BB3"/>
    <w:rsid w:val="00831C7E"/>
    <w:rsid w:val="00831E3B"/>
    <w:rsid w:val="008321F9"/>
    <w:rsid w:val="0083224C"/>
    <w:rsid w:val="0083273C"/>
    <w:rsid w:val="00832B09"/>
    <w:rsid w:val="00833179"/>
    <w:rsid w:val="00833C31"/>
    <w:rsid w:val="00834256"/>
    <w:rsid w:val="008343EE"/>
    <w:rsid w:val="008343F6"/>
    <w:rsid w:val="0083456E"/>
    <w:rsid w:val="008356AB"/>
    <w:rsid w:val="00836108"/>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2E2"/>
    <w:rsid w:val="00852779"/>
    <w:rsid w:val="00852AE5"/>
    <w:rsid w:val="00853804"/>
    <w:rsid w:val="00853AE1"/>
    <w:rsid w:val="00853D7A"/>
    <w:rsid w:val="00854371"/>
    <w:rsid w:val="0085445A"/>
    <w:rsid w:val="00854D51"/>
    <w:rsid w:val="00854F19"/>
    <w:rsid w:val="0085520A"/>
    <w:rsid w:val="0085690F"/>
    <w:rsid w:val="00857298"/>
    <w:rsid w:val="0085735B"/>
    <w:rsid w:val="00860030"/>
    <w:rsid w:val="0086045E"/>
    <w:rsid w:val="00860715"/>
    <w:rsid w:val="00860BD4"/>
    <w:rsid w:val="00861219"/>
    <w:rsid w:val="008619CA"/>
    <w:rsid w:val="00861BE3"/>
    <w:rsid w:val="00861D86"/>
    <w:rsid w:val="00861F04"/>
    <w:rsid w:val="008628F4"/>
    <w:rsid w:val="00862A0C"/>
    <w:rsid w:val="00862A3A"/>
    <w:rsid w:val="00862D22"/>
    <w:rsid w:val="00863115"/>
    <w:rsid w:val="008637BD"/>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34F"/>
    <w:rsid w:val="00885DAD"/>
    <w:rsid w:val="00885F53"/>
    <w:rsid w:val="00887560"/>
    <w:rsid w:val="008876F5"/>
    <w:rsid w:val="00887707"/>
    <w:rsid w:val="00887846"/>
    <w:rsid w:val="00887995"/>
    <w:rsid w:val="00887BA6"/>
    <w:rsid w:val="008903D9"/>
    <w:rsid w:val="00891DB0"/>
    <w:rsid w:val="008923DC"/>
    <w:rsid w:val="00892798"/>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130"/>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B69"/>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0FF"/>
    <w:rsid w:val="008C2E70"/>
    <w:rsid w:val="008C3ADD"/>
    <w:rsid w:val="008C4377"/>
    <w:rsid w:val="008C446F"/>
    <w:rsid w:val="008C489B"/>
    <w:rsid w:val="008C48C8"/>
    <w:rsid w:val="008C5214"/>
    <w:rsid w:val="008C577A"/>
    <w:rsid w:val="008C5AC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916"/>
    <w:rsid w:val="008D4C4D"/>
    <w:rsid w:val="008D4FD8"/>
    <w:rsid w:val="008D4FE8"/>
    <w:rsid w:val="008D5468"/>
    <w:rsid w:val="008D63D6"/>
    <w:rsid w:val="008D69A0"/>
    <w:rsid w:val="008D7002"/>
    <w:rsid w:val="008D754E"/>
    <w:rsid w:val="008E0152"/>
    <w:rsid w:val="008E01A4"/>
    <w:rsid w:val="008E06A3"/>
    <w:rsid w:val="008E08E5"/>
    <w:rsid w:val="008E0B2F"/>
    <w:rsid w:val="008E0D3D"/>
    <w:rsid w:val="008E1BDD"/>
    <w:rsid w:val="008E1DF5"/>
    <w:rsid w:val="008E1F3F"/>
    <w:rsid w:val="008E2449"/>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29"/>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3BF8"/>
    <w:rsid w:val="009248BB"/>
    <w:rsid w:val="009249D5"/>
    <w:rsid w:val="00924E80"/>
    <w:rsid w:val="00925714"/>
    <w:rsid w:val="0092700A"/>
    <w:rsid w:val="00927997"/>
    <w:rsid w:val="009300D6"/>
    <w:rsid w:val="0093097E"/>
    <w:rsid w:val="00930E00"/>
    <w:rsid w:val="0093101A"/>
    <w:rsid w:val="0093235B"/>
    <w:rsid w:val="0093237A"/>
    <w:rsid w:val="009323E2"/>
    <w:rsid w:val="00932AEA"/>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15A"/>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47F09"/>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6AF2"/>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5F8D"/>
    <w:rsid w:val="00976848"/>
    <w:rsid w:val="00976B71"/>
    <w:rsid w:val="00977387"/>
    <w:rsid w:val="00977C67"/>
    <w:rsid w:val="00977C68"/>
    <w:rsid w:val="00980088"/>
    <w:rsid w:val="00980511"/>
    <w:rsid w:val="00980573"/>
    <w:rsid w:val="00980BA6"/>
    <w:rsid w:val="00980E3D"/>
    <w:rsid w:val="00981CCE"/>
    <w:rsid w:val="00981D41"/>
    <w:rsid w:val="00981EE3"/>
    <w:rsid w:val="0098319C"/>
    <w:rsid w:val="009838AA"/>
    <w:rsid w:val="00983ED5"/>
    <w:rsid w:val="00983F65"/>
    <w:rsid w:val="00984790"/>
    <w:rsid w:val="00984EB9"/>
    <w:rsid w:val="00985D9C"/>
    <w:rsid w:val="00985F49"/>
    <w:rsid w:val="009863C5"/>
    <w:rsid w:val="00986A82"/>
    <w:rsid w:val="00986F32"/>
    <w:rsid w:val="00987ED3"/>
    <w:rsid w:val="009901D9"/>
    <w:rsid w:val="009905E6"/>
    <w:rsid w:val="009915F6"/>
    <w:rsid w:val="0099187A"/>
    <w:rsid w:val="00991B67"/>
    <w:rsid w:val="00991B96"/>
    <w:rsid w:val="00991E68"/>
    <w:rsid w:val="0099246F"/>
    <w:rsid w:val="00992743"/>
    <w:rsid w:val="00992E01"/>
    <w:rsid w:val="00993B28"/>
    <w:rsid w:val="00993E70"/>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DD5"/>
    <w:rsid w:val="009A3F13"/>
    <w:rsid w:val="009A3F65"/>
    <w:rsid w:val="009A42AF"/>
    <w:rsid w:val="009A42EC"/>
    <w:rsid w:val="009A6496"/>
    <w:rsid w:val="009A6F2C"/>
    <w:rsid w:val="009A71C9"/>
    <w:rsid w:val="009A722D"/>
    <w:rsid w:val="009A72CC"/>
    <w:rsid w:val="009A7506"/>
    <w:rsid w:val="009B0041"/>
    <w:rsid w:val="009B022D"/>
    <w:rsid w:val="009B040C"/>
    <w:rsid w:val="009B0B7B"/>
    <w:rsid w:val="009B0EFC"/>
    <w:rsid w:val="009B1182"/>
    <w:rsid w:val="009B1635"/>
    <w:rsid w:val="009B207A"/>
    <w:rsid w:val="009B22A2"/>
    <w:rsid w:val="009B2939"/>
    <w:rsid w:val="009B2F4C"/>
    <w:rsid w:val="009B3AEF"/>
    <w:rsid w:val="009B3D09"/>
    <w:rsid w:val="009B3F85"/>
    <w:rsid w:val="009B3FEF"/>
    <w:rsid w:val="009B4369"/>
    <w:rsid w:val="009B4CDB"/>
    <w:rsid w:val="009B5648"/>
    <w:rsid w:val="009B56B4"/>
    <w:rsid w:val="009B5B2A"/>
    <w:rsid w:val="009B6204"/>
    <w:rsid w:val="009B6501"/>
    <w:rsid w:val="009B6DE3"/>
    <w:rsid w:val="009B6E74"/>
    <w:rsid w:val="009B77F8"/>
    <w:rsid w:val="009B7800"/>
    <w:rsid w:val="009B7FD9"/>
    <w:rsid w:val="009C02D7"/>
    <w:rsid w:val="009C04E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035"/>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0B5"/>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C7D"/>
    <w:rsid w:val="00A01256"/>
    <w:rsid w:val="00A018AB"/>
    <w:rsid w:val="00A019F3"/>
    <w:rsid w:val="00A03418"/>
    <w:rsid w:val="00A042FA"/>
    <w:rsid w:val="00A049FC"/>
    <w:rsid w:val="00A05449"/>
    <w:rsid w:val="00A056A1"/>
    <w:rsid w:val="00A059DC"/>
    <w:rsid w:val="00A059EB"/>
    <w:rsid w:val="00A05FC1"/>
    <w:rsid w:val="00A0677F"/>
    <w:rsid w:val="00A06E67"/>
    <w:rsid w:val="00A071C8"/>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77B"/>
    <w:rsid w:val="00A21E2B"/>
    <w:rsid w:val="00A22286"/>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5E1"/>
    <w:rsid w:val="00A25CA9"/>
    <w:rsid w:val="00A271A1"/>
    <w:rsid w:val="00A271FD"/>
    <w:rsid w:val="00A2763F"/>
    <w:rsid w:val="00A27896"/>
    <w:rsid w:val="00A27921"/>
    <w:rsid w:val="00A27A29"/>
    <w:rsid w:val="00A27B91"/>
    <w:rsid w:val="00A27D81"/>
    <w:rsid w:val="00A30456"/>
    <w:rsid w:val="00A30F54"/>
    <w:rsid w:val="00A315DD"/>
    <w:rsid w:val="00A31E31"/>
    <w:rsid w:val="00A320CF"/>
    <w:rsid w:val="00A3235D"/>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3ED"/>
    <w:rsid w:val="00A46579"/>
    <w:rsid w:val="00A470A1"/>
    <w:rsid w:val="00A514B0"/>
    <w:rsid w:val="00A514D7"/>
    <w:rsid w:val="00A51D70"/>
    <w:rsid w:val="00A521AE"/>
    <w:rsid w:val="00A52878"/>
    <w:rsid w:val="00A52ADC"/>
    <w:rsid w:val="00A532C8"/>
    <w:rsid w:val="00A53724"/>
    <w:rsid w:val="00A53DB8"/>
    <w:rsid w:val="00A5475A"/>
    <w:rsid w:val="00A549F6"/>
    <w:rsid w:val="00A549F8"/>
    <w:rsid w:val="00A54E4A"/>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2E3"/>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1D0D"/>
    <w:rsid w:val="00A822DA"/>
    <w:rsid w:val="00A82346"/>
    <w:rsid w:val="00A8275D"/>
    <w:rsid w:val="00A82C8B"/>
    <w:rsid w:val="00A83EB9"/>
    <w:rsid w:val="00A8453C"/>
    <w:rsid w:val="00A847D0"/>
    <w:rsid w:val="00A84BAD"/>
    <w:rsid w:val="00A86784"/>
    <w:rsid w:val="00A86790"/>
    <w:rsid w:val="00A86B88"/>
    <w:rsid w:val="00A86C54"/>
    <w:rsid w:val="00A86D96"/>
    <w:rsid w:val="00A87421"/>
    <w:rsid w:val="00A8750B"/>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97489"/>
    <w:rsid w:val="00A97E6B"/>
    <w:rsid w:val="00AA06C4"/>
    <w:rsid w:val="00AA0E78"/>
    <w:rsid w:val="00AA14D4"/>
    <w:rsid w:val="00AA1634"/>
    <w:rsid w:val="00AA1F4C"/>
    <w:rsid w:val="00AA2187"/>
    <w:rsid w:val="00AA2A35"/>
    <w:rsid w:val="00AA2A84"/>
    <w:rsid w:val="00AA3286"/>
    <w:rsid w:val="00AA3332"/>
    <w:rsid w:val="00AA3D81"/>
    <w:rsid w:val="00AA3E6C"/>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4E99"/>
    <w:rsid w:val="00AB5131"/>
    <w:rsid w:val="00AB67AE"/>
    <w:rsid w:val="00AB6D44"/>
    <w:rsid w:val="00AB7D6A"/>
    <w:rsid w:val="00AC166A"/>
    <w:rsid w:val="00AC21BB"/>
    <w:rsid w:val="00AC2EF7"/>
    <w:rsid w:val="00AC3361"/>
    <w:rsid w:val="00AC363A"/>
    <w:rsid w:val="00AC3840"/>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DA4"/>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3FDB"/>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0E7E"/>
    <w:rsid w:val="00AF12AF"/>
    <w:rsid w:val="00AF12FC"/>
    <w:rsid w:val="00AF1327"/>
    <w:rsid w:val="00AF149C"/>
    <w:rsid w:val="00AF1C65"/>
    <w:rsid w:val="00AF2790"/>
    <w:rsid w:val="00AF2928"/>
    <w:rsid w:val="00AF2A77"/>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3A7"/>
    <w:rsid w:val="00B00611"/>
    <w:rsid w:val="00B00892"/>
    <w:rsid w:val="00B009E8"/>
    <w:rsid w:val="00B00EBA"/>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218"/>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3E44"/>
    <w:rsid w:val="00B241F0"/>
    <w:rsid w:val="00B24254"/>
    <w:rsid w:val="00B2440C"/>
    <w:rsid w:val="00B24C97"/>
    <w:rsid w:val="00B2563F"/>
    <w:rsid w:val="00B25930"/>
    <w:rsid w:val="00B25F45"/>
    <w:rsid w:val="00B27445"/>
    <w:rsid w:val="00B277B7"/>
    <w:rsid w:val="00B27A9B"/>
    <w:rsid w:val="00B27CE3"/>
    <w:rsid w:val="00B30003"/>
    <w:rsid w:val="00B30A1E"/>
    <w:rsid w:val="00B30FC7"/>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576"/>
    <w:rsid w:val="00B368A7"/>
    <w:rsid w:val="00B37DF1"/>
    <w:rsid w:val="00B406AC"/>
    <w:rsid w:val="00B406BB"/>
    <w:rsid w:val="00B40A20"/>
    <w:rsid w:val="00B40CA6"/>
    <w:rsid w:val="00B40E6D"/>
    <w:rsid w:val="00B41B9B"/>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0AA8"/>
    <w:rsid w:val="00B512AF"/>
    <w:rsid w:val="00B51CAA"/>
    <w:rsid w:val="00B51F6C"/>
    <w:rsid w:val="00B530B1"/>
    <w:rsid w:val="00B5336E"/>
    <w:rsid w:val="00B53C42"/>
    <w:rsid w:val="00B53DE4"/>
    <w:rsid w:val="00B53E37"/>
    <w:rsid w:val="00B53E51"/>
    <w:rsid w:val="00B541AD"/>
    <w:rsid w:val="00B541B3"/>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5BA6"/>
    <w:rsid w:val="00B66264"/>
    <w:rsid w:val="00B66703"/>
    <w:rsid w:val="00B66B27"/>
    <w:rsid w:val="00B66F6C"/>
    <w:rsid w:val="00B679CE"/>
    <w:rsid w:val="00B70644"/>
    <w:rsid w:val="00B70A5F"/>
    <w:rsid w:val="00B71074"/>
    <w:rsid w:val="00B71638"/>
    <w:rsid w:val="00B71AE2"/>
    <w:rsid w:val="00B71F8D"/>
    <w:rsid w:val="00B72083"/>
    <w:rsid w:val="00B72DB6"/>
    <w:rsid w:val="00B730A0"/>
    <w:rsid w:val="00B73686"/>
    <w:rsid w:val="00B738CA"/>
    <w:rsid w:val="00B73955"/>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BB4"/>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CD"/>
    <w:rsid w:val="00BC19FF"/>
    <w:rsid w:val="00BC1C4F"/>
    <w:rsid w:val="00BC1EF2"/>
    <w:rsid w:val="00BC2922"/>
    <w:rsid w:val="00BC2B0F"/>
    <w:rsid w:val="00BC2C26"/>
    <w:rsid w:val="00BC2F61"/>
    <w:rsid w:val="00BC303F"/>
    <w:rsid w:val="00BC309C"/>
    <w:rsid w:val="00BC3675"/>
    <w:rsid w:val="00BC3BC7"/>
    <w:rsid w:val="00BC4319"/>
    <w:rsid w:val="00BC45AC"/>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466"/>
    <w:rsid w:val="00BD2C3F"/>
    <w:rsid w:val="00BD2D8B"/>
    <w:rsid w:val="00BD40E9"/>
    <w:rsid w:val="00BD4100"/>
    <w:rsid w:val="00BD519E"/>
    <w:rsid w:val="00BD5A57"/>
    <w:rsid w:val="00BD5BF8"/>
    <w:rsid w:val="00BD60BE"/>
    <w:rsid w:val="00BD7446"/>
    <w:rsid w:val="00BD776A"/>
    <w:rsid w:val="00BD7A20"/>
    <w:rsid w:val="00BD7D00"/>
    <w:rsid w:val="00BD7D84"/>
    <w:rsid w:val="00BE0199"/>
    <w:rsid w:val="00BE1476"/>
    <w:rsid w:val="00BE3108"/>
    <w:rsid w:val="00BE3157"/>
    <w:rsid w:val="00BE3299"/>
    <w:rsid w:val="00BE33E4"/>
    <w:rsid w:val="00BE3977"/>
    <w:rsid w:val="00BE3A87"/>
    <w:rsid w:val="00BE4035"/>
    <w:rsid w:val="00BE404B"/>
    <w:rsid w:val="00BE4AA3"/>
    <w:rsid w:val="00BE4CBD"/>
    <w:rsid w:val="00BE50C4"/>
    <w:rsid w:val="00BE52BB"/>
    <w:rsid w:val="00BE5EC2"/>
    <w:rsid w:val="00BE6C06"/>
    <w:rsid w:val="00BE6FD7"/>
    <w:rsid w:val="00BE70D2"/>
    <w:rsid w:val="00BE7282"/>
    <w:rsid w:val="00BE7313"/>
    <w:rsid w:val="00BE7585"/>
    <w:rsid w:val="00BE78B0"/>
    <w:rsid w:val="00BE7F93"/>
    <w:rsid w:val="00BF0404"/>
    <w:rsid w:val="00BF07D3"/>
    <w:rsid w:val="00BF0F73"/>
    <w:rsid w:val="00BF1409"/>
    <w:rsid w:val="00BF14D6"/>
    <w:rsid w:val="00BF1523"/>
    <w:rsid w:val="00BF156B"/>
    <w:rsid w:val="00BF15D6"/>
    <w:rsid w:val="00BF1BEA"/>
    <w:rsid w:val="00BF24DC"/>
    <w:rsid w:val="00BF2522"/>
    <w:rsid w:val="00BF2EB5"/>
    <w:rsid w:val="00BF3A32"/>
    <w:rsid w:val="00BF42D6"/>
    <w:rsid w:val="00BF46B4"/>
    <w:rsid w:val="00BF4C22"/>
    <w:rsid w:val="00BF5E7D"/>
    <w:rsid w:val="00BF6CC5"/>
    <w:rsid w:val="00BF72A0"/>
    <w:rsid w:val="00C00D0E"/>
    <w:rsid w:val="00C01053"/>
    <w:rsid w:val="00C0121C"/>
    <w:rsid w:val="00C01515"/>
    <w:rsid w:val="00C02387"/>
    <w:rsid w:val="00C0249C"/>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AD0"/>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2C9"/>
    <w:rsid w:val="00C54446"/>
    <w:rsid w:val="00C54B0C"/>
    <w:rsid w:val="00C55160"/>
    <w:rsid w:val="00C55A83"/>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6BA9"/>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313"/>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670B"/>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7C08"/>
    <w:rsid w:val="00CE7D56"/>
    <w:rsid w:val="00CF0288"/>
    <w:rsid w:val="00CF0870"/>
    <w:rsid w:val="00CF121E"/>
    <w:rsid w:val="00CF2333"/>
    <w:rsid w:val="00CF2E28"/>
    <w:rsid w:val="00CF36B4"/>
    <w:rsid w:val="00CF3A65"/>
    <w:rsid w:val="00CF403A"/>
    <w:rsid w:val="00CF49BF"/>
    <w:rsid w:val="00CF4D24"/>
    <w:rsid w:val="00CF4F35"/>
    <w:rsid w:val="00CF54F2"/>
    <w:rsid w:val="00CF553E"/>
    <w:rsid w:val="00CF56CF"/>
    <w:rsid w:val="00CF5D48"/>
    <w:rsid w:val="00CF5D8F"/>
    <w:rsid w:val="00CF6255"/>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172"/>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639"/>
    <w:rsid w:val="00D158A5"/>
    <w:rsid w:val="00D15F90"/>
    <w:rsid w:val="00D16992"/>
    <w:rsid w:val="00D16B02"/>
    <w:rsid w:val="00D16DCD"/>
    <w:rsid w:val="00D175CA"/>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68B4"/>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4BD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453E"/>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49C2"/>
    <w:rsid w:val="00D64EF6"/>
    <w:rsid w:val="00D66024"/>
    <w:rsid w:val="00D66084"/>
    <w:rsid w:val="00D66598"/>
    <w:rsid w:val="00D66676"/>
    <w:rsid w:val="00D668C1"/>
    <w:rsid w:val="00D66FFB"/>
    <w:rsid w:val="00D677F1"/>
    <w:rsid w:val="00D67981"/>
    <w:rsid w:val="00D67B5D"/>
    <w:rsid w:val="00D67DD9"/>
    <w:rsid w:val="00D7075D"/>
    <w:rsid w:val="00D70A86"/>
    <w:rsid w:val="00D71C01"/>
    <w:rsid w:val="00D71C20"/>
    <w:rsid w:val="00D73038"/>
    <w:rsid w:val="00D738D6"/>
    <w:rsid w:val="00D7398B"/>
    <w:rsid w:val="00D73A7A"/>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098"/>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CAA"/>
    <w:rsid w:val="00DA3F21"/>
    <w:rsid w:val="00DA40B2"/>
    <w:rsid w:val="00DA44A9"/>
    <w:rsid w:val="00DA4851"/>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6F70"/>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068"/>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7446"/>
    <w:rsid w:val="00DC7AEE"/>
    <w:rsid w:val="00DD0257"/>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0A90"/>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0E96"/>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BE3"/>
    <w:rsid w:val="00E12F46"/>
    <w:rsid w:val="00E13444"/>
    <w:rsid w:val="00E136FB"/>
    <w:rsid w:val="00E13CFB"/>
    <w:rsid w:val="00E1404A"/>
    <w:rsid w:val="00E15AFA"/>
    <w:rsid w:val="00E16845"/>
    <w:rsid w:val="00E16C35"/>
    <w:rsid w:val="00E17676"/>
    <w:rsid w:val="00E20AC7"/>
    <w:rsid w:val="00E20B6D"/>
    <w:rsid w:val="00E20EDD"/>
    <w:rsid w:val="00E2146A"/>
    <w:rsid w:val="00E224DA"/>
    <w:rsid w:val="00E22655"/>
    <w:rsid w:val="00E23567"/>
    <w:rsid w:val="00E23786"/>
    <w:rsid w:val="00E24132"/>
    <w:rsid w:val="00E24ACD"/>
    <w:rsid w:val="00E24CBE"/>
    <w:rsid w:val="00E24CDE"/>
    <w:rsid w:val="00E25155"/>
    <w:rsid w:val="00E25637"/>
    <w:rsid w:val="00E258CD"/>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465"/>
    <w:rsid w:val="00E50613"/>
    <w:rsid w:val="00E507A8"/>
    <w:rsid w:val="00E5105F"/>
    <w:rsid w:val="00E5161E"/>
    <w:rsid w:val="00E51D31"/>
    <w:rsid w:val="00E51E47"/>
    <w:rsid w:val="00E51F6C"/>
    <w:rsid w:val="00E5200C"/>
    <w:rsid w:val="00E52FCE"/>
    <w:rsid w:val="00E5386B"/>
    <w:rsid w:val="00E54651"/>
    <w:rsid w:val="00E54894"/>
    <w:rsid w:val="00E54AF9"/>
    <w:rsid w:val="00E54D57"/>
    <w:rsid w:val="00E5509A"/>
    <w:rsid w:val="00E5558B"/>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477"/>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1DA"/>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6E75"/>
    <w:rsid w:val="00E9723D"/>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B99"/>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48"/>
    <w:rsid w:val="00EB4DE3"/>
    <w:rsid w:val="00EB5542"/>
    <w:rsid w:val="00EB5D9B"/>
    <w:rsid w:val="00EB6192"/>
    <w:rsid w:val="00EB6250"/>
    <w:rsid w:val="00EB6BBC"/>
    <w:rsid w:val="00EB71C8"/>
    <w:rsid w:val="00EB7410"/>
    <w:rsid w:val="00EB775A"/>
    <w:rsid w:val="00EB7C76"/>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D78C7"/>
    <w:rsid w:val="00EE0490"/>
    <w:rsid w:val="00EE0D71"/>
    <w:rsid w:val="00EE0FC1"/>
    <w:rsid w:val="00EE1CE1"/>
    <w:rsid w:val="00EE1E8B"/>
    <w:rsid w:val="00EE22F8"/>
    <w:rsid w:val="00EE23B0"/>
    <w:rsid w:val="00EE30D8"/>
    <w:rsid w:val="00EE3123"/>
    <w:rsid w:val="00EE31FF"/>
    <w:rsid w:val="00EE45E2"/>
    <w:rsid w:val="00EE476B"/>
    <w:rsid w:val="00EE4F6E"/>
    <w:rsid w:val="00EE54F6"/>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2B4"/>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19C"/>
    <w:rsid w:val="00F04712"/>
    <w:rsid w:val="00F04B20"/>
    <w:rsid w:val="00F0522D"/>
    <w:rsid w:val="00F052E7"/>
    <w:rsid w:val="00F059B0"/>
    <w:rsid w:val="00F0602B"/>
    <w:rsid w:val="00F06794"/>
    <w:rsid w:val="00F06F93"/>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ABF"/>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272D"/>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985"/>
    <w:rsid w:val="00F45FF9"/>
    <w:rsid w:val="00F47417"/>
    <w:rsid w:val="00F477B1"/>
    <w:rsid w:val="00F47A3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020"/>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A85"/>
    <w:rsid w:val="00F73DC5"/>
    <w:rsid w:val="00F74014"/>
    <w:rsid w:val="00F743FB"/>
    <w:rsid w:val="00F745A0"/>
    <w:rsid w:val="00F7487D"/>
    <w:rsid w:val="00F75F59"/>
    <w:rsid w:val="00F769F3"/>
    <w:rsid w:val="00F7742D"/>
    <w:rsid w:val="00F77B5E"/>
    <w:rsid w:val="00F77F01"/>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E2B"/>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1B0"/>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59A1"/>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5DBC"/>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5A23"/>
    <w:rsid w:val="00FF604A"/>
    <w:rsid w:val="00FF6E5B"/>
    <w:rsid w:val="00FF7B6B"/>
    <w:rsid w:val="00FF7B9A"/>
    <w:rsid w:val="00FF7C60"/>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0"/>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BB4"/>
    <w:pPr>
      <w:overflowPunct w:val="0"/>
      <w:autoSpaceDE w:val="0"/>
      <w:autoSpaceDN w:val="0"/>
      <w:adjustRightInd w:val="0"/>
      <w:spacing w:after="180"/>
      <w:textAlignment w:val="baseline"/>
    </w:pPr>
    <w:rPr>
      <w:rFonts w:eastAsia="Times New Roman"/>
      <w:lang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B97B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B97BB4"/>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B97BB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B97BB4"/>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B97BB4"/>
    <w:pPr>
      <w:ind w:left="1701" w:hanging="1701"/>
      <w:outlineLvl w:val="4"/>
    </w:pPr>
    <w:rPr>
      <w:sz w:val="22"/>
    </w:rPr>
  </w:style>
  <w:style w:type="paragraph" w:styleId="Heading6">
    <w:name w:val="heading 6"/>
    <w:aliases w:val="T1,Header 6"/>
    <w:basedOn w:val="H6"/>
    <w:next w:val="Normal"/>
    <w:link w:val="Heading6Char"/>
    <w:qFormat/>
    <w:rsid w:val="00B97BB4"/>
    <w:pPr>
      <w:outlineLvl w:val="5"/>
    </w:pPr>
  </w:style>
  <w:style w:type="paragraph" w:styleId="Heading7">
    <w:name w:val="heading 7"/>
    <w:aliases w:val="L7,Header 7"/>
    <w:basedOn w:val="H6"/>
    <w:next w:val="Normal"/>
    <w:link w:val="Heading7Char"/>
    <w:qFormat/>
    <w:rsid w:val="00B97BB4"/>
    <w:pPr>
      <w:outlineLvl w:val="6"/>
    </w:pPr>
  </w:style>
  <w:style w:type="paragraph" w:styleId="Heading8">
    <w:name w:val="heading 8"/>
    <w:basedOn w:val="Heading1"/>
    <w:next w:val="Normal"/>
    <w:link w:val="Heading8Char"/>
    <w:qFormat/>
    <w:rsid w:val="00B97BB4"/>
    <w:pPr>
      <w:ind w:left="0" w:firstLine="0"/>
      <w:outlineLvl w:val="7"/>
    </w:pPr>
  </w:style>
  <w:style w:type="paragraph" w:styleId="Heading9">
    <w:name w:val="heading 9"/>
    <w:aliases w:val="Figure Heading,FH"/>
    <w:basedOn w:val="Heading8"/>
    <w:next w:val="Normal"/>
    <w:link w:val="Heading9Char"/>
    <w:qFormat/>
    <w:rsid w:val="00B97BB4"/>
    <w:pPr>
      <w:outlineLvl w:val="8"/>
    </w:pPr>
  </w:style>
  <w:style w:type="character" w:default="1" w:styleId="DefaultParagraphFont">
    <w:name w:val="Default Paragraph Font"/>
    <w:semiHidden/>
    <w:rsid w:val="00B97B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97BB4"/>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en-GB"/>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en-GB"/>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en-GB"/>
    </w:rPr>
  </w:style>
  <w:style w:type="paragraph" w:customStyle="1" w:styleId="H6">
    <w:name w:val="H6"/>
    <w:basedOn w:val="Heading5"/>
    <w:next w:val="Normal"/>
    <w:link w:val="H6Char"/>
    <w:rsid w:val="00B97BB4"/>
    <w:pPr>
      <w:ind w:left="1985" w:hanging="1985"/>
      <w:outlineLvl w:val="9"/>
    </w:pPr>
    <w:rPr>
      <w:sz w:val="20"/>
    </w:rPr>
  </w:style>
  <w:style w:type="character" w:customStyle="1" w:styleId="H6Char">
    <w:name w:val="H6 Char"/>
    <w:link w:val="H6"/>
    <w:qFormat/>
    <w:rsid w:val="00936A12"/>
    <w:rPr>
      <w:rFonts w:ascii="Arial" w:eastAsia="Times New Roman" w:hAnsi="Arial"/>
      <w:lang w:eastAsia="en-GB"/>
    </w:rPr>
  </w:style>
  <w:style w:type="character" w:customStyle="1" w:styleId="Heading8Char">
    <w:name w:val="Heading 8 Char"/>
    <w:link w:val="Heading8"/>
    <w:qFormat/>
    <w:rsid w:val="00936A12"/>
    <w:rPr>
      <w:rFonts w:ascii="Arial" w:eastAsia="Times New Roman" w:hAnsi="Arial"/>
      <w:sz w:val="36"/>
      <w:lang w:eastAsia="en-GB"/>
    </w:rPr>
  </w:style>
  <w:style w:type="paragraph" w:styleId="TOC9">
    <w:name w:val="toc 9"/>
    <w:basedOn w:val="TOC8"/>
    <w:rsid w:val="00B97BB4"/>
    <w:pPr>
      <w:ind w:left="1418" w:hanging="1418"/>
    </w:pPr>
  </w:style>
  <w:style w:type="paragraph" w:styleId="TOC8">
    <w:name w:val="toc 8"/>
    <w:basedOn w:val="TOC1"/>
    <w:rsid w:val="00B97BB4"/>
    <w:pPr>
      <w:spacing w:before="180"/>
      <w:ind w:left="2693" w:hanging="2693"/>
    </w:pPr>
    <w:rPr>
      <w:b/>
    </w:rPr>
  </w:style>
  <w:style w:type="paragraph" w:styleId="TOC1">
    <w:name w:val="toc 1"/>
    <w:rsid w:val="00B97B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GB"/>
    </w:rPr>
  </w:style>
  <w:style w:type="paragraph" w:customStyle="1" w:styleId="EQ">
    <w:name w:val="EQ"/>
    <w:basedOn w:val="Normal"/>
    <w:next w:val="Normal"/>
    <w:link w:val="EQChar"/>
    <w:rsid w:val="00B97BB4"/>
    <w:pPr>
      <w:keepLines/>
      <w:tabs>
        <w:tab w:val="center" w:pos="4536"/>
        <w:tab w:val="right" w:pos="9072"/>
      </w:tabs>
    </w:pPr>
    <w:rPr>
      <w:noProof/>
    </w:rPr>
  </w:style>
  <w:style w:type="character" w:customStyle="1" w:styleId="ZGSM">
    <w:name w:val="ZGSM"/>
    <w:rsid w:val="00B97BB4"/>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B97BB4"/>
    <w:pPr>
      <w:widowControl w:val="0"/>
      <w:overflowPunct w:val="0"/>
      <w:autoSpaceDE w:val="0"/>
      <w:autoSpaceDN w:val="0"/>
      <w:adjustRightInd w:val="0"/>
      <w:textAlignment w:val="baseline"/>
    </w:pPr>
    <w:rPr>
      <w:rFonts w:ascii="Arial" w:eastAsia="Times New Roman" w:hAnsi="Arial"/>
      <w:b/>
      <w:noProof/>
      <w:sz w:val="18"/>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eastAsia="en-GB"/>
    </w:rPr>
  </w:style>
  <w:style w:type="paragraph" w:customStyle="1" w:styleId="ZD">
    <w:name w:val="ZD"/>
    <w:rsid w:val="00B97BB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GB"/>
    </w:rPr>
  </w:style>
  <w:style w:type="paragraph" w:styleId="TOC5">
    <w:name w:val="toc 5"/>
    <w:basedOn w:val="TOC4"/>
    <w:rsid w:val="00B97BB4"/>
    <w:pPr>
      <w:ind w:left="1701" w:hanging="1701"/>
    </w:pPr>
  </w:style>
  <w:style w:type="paragraph" w:styleId="TOC4">
    <w:name w:val="toc 4"/>
    <w:basedOn w:val="TOC3"/>
    <w:rsid w:val="00B97BB4"/>
    <w:pPr>
      <w:ind w:left="1418" w:hanging="1418"/>
    </w:pPr>
  </w:style>
  <w:style w:type="paragraph" w:styleId="TOC3">
    <w:name w:val="toc 3"/>
    <w:basedOn w:val="TOC2"/>
    <w:rsid w:val="00B97BB4"/>
    <w:pPr>
      <w:ind w:left="1134" w:hanging="1134"/>
    </w:pPr>
  </w:style>
  <w:style w:type="paragraph" w:styleId="TOC2">
    <w:name w:val="toc 2"/>
    <w:basedOn w:val="TOC1"/>
    <w:rsid w:val="00B97BB4"/>
    <w:pPr>
      <w:keepNext w:val="0"/>
      <w:spacing w:before="0"/>
      <w:ind w:left="851" w:hanging="851"/>
    </w:pPr>
    <w:rPr>
      <w:sz w:val="20"/>
    </w:rPr>
  </w:style>
  <w:style w:type="paragraph" w:styleId="Footer">
    <w:name w:val="footer"/>
    <w:aliases w:val="footer odd,footer,fo,pie de página"/>
    <w:basedOn w:val="Header"/>
    <w:link w:val="FooterChar"/>
    <w:rsid w:val="00B97BB4"/>
    <w:pPr>
      <w:jc w:val="center"/>
    </w:pPr>
    <w:rPr>
      <w:i/>
    </w:rPr>
  </w:style>
  <w:style w:type="character" w:customStyle="1" w:styleId="FooterChar">
    <w:name w:val="Footer Char"/>
    <w:aliases w:val="footer odd Char,footer Char,fo Char,pie de página Char"/>
    <w:link w:val="Footer"/>
    <w:qFormat/>
    <w:rsid w:val="00936A12"/>
    <w:rPr>
      <w:rFonts w:ascii="Arial" w:eastAsia="Times New Roman" w:hAnsi="Arial"/>
      <w:b/>
      <w:i/>
      <w:noProof/>
      <w:sz w:val="18"/>
      <w:lang w:eastAsia="en-GB"/>
    </w:rPr>
  </w:style>
  <w:style w:type="paragraph" w:customStyle="1" w:styleId="TT">
    <w:name w:val="TT"/>
    <w:basedOn w:val="Heading1"/>
    <w:next w:val="Normal"/>
    <w:rsid w:val="00B97BB4"/>
    <w:pPr>
      <w:outlineLvl w:val="9"/>
    </w:pPr>
  </w:style>
  <w:style w:type="paragraph" w:customStyle="1" w:styleId="NF">
    <w:name w:val="NF"/>
    <w:basedOn w:val="NO"/>
    <w:rsid w:val="00B97BB4"/>
    <w:pPr>
      <w:keepNext/>
      <w:spacing w:after="0"/>
    </w:pPr>
    <w:rPr>
      <w:rFonts w:ascii="Arial" w:hAnsi="Arial"/>
      <w:sz w:val="18"/>
    </w:rPr>
  </w:style>
  <w:style w:type="paragraph" w:customStyle="1" w:styleId="NO">
    <w:name w:val="NO"/>
    <w:basedOn w:val="Normal"/>
    <w:link w:val="NOChar"/>
    <w:rsid w:val="00B97BB4"/>
    <w:pPr>
      <w:keepLines/>
      <w:ind w:left="1135" w:hanging="851"/>
    </w:pPr>
  </w:style>
  <w:style w:type="character" w:customStyle="1" w:styleId="NOChar">
    <w:name w:val="NO Char"/>
    <w:link w:val="NO"/>
    <w:qFormat/>
    <w:rsid w:val="00936A12"/>
    <w:rPr>
      <w:rFonts w:eastAsia="Times New Roman"/>
      <w:lang w:eastAsia="en-GB"/>
    </w:rPr>
  </w:style>
  <w:style w:type="paragraph" w:customStyle="1" w:styleId="PL">
    <w:name w:val="PL"/>
    <w:link w:val="PLChar"/>
    <w:rsid w:val="00B97B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paragraph" w:customStyle="1" w:styleId="TAR">
    <w:name w:val="TAR"/>
    <w:basedOn w:val="TAL"/>
    <w:rsid w:val="00B97BB4"/>
    <w:pPr>
      <w:jc w:val="right"/>
    </w:pPr>
  </w:style>
  <w:style w:type="paragraph" w:customStyle="1" w:styleId="TAL">
    <w:name w:val="TAL"/>
    <w:basedOn w:val="Normal"/>
    <w:link w:val="TALCar"/>
    <w:rsid w:val="00B97BB4"/>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en-GB"/>
    </w:rPr>
  </w:style>
  <w:style w:type="paragraph" w:customStyle="1" w:styleId="TAH">
    <w:name w:val="TAH"/>
    <w:basedOn w:val="TAC"/>
    <w:link w:val="TAHCar"/>
    <w:rsid w:val="00B97BB4"/>
    <w:rPr>
      <w:b/>
    </w:rPr>
  </w:style>
  <w:style w:type="paragraph" w:customStyle="1" w:styleId="TAC">
    <w:name w:val="TAC"/>
    <w:basedOn w:val="TAL"/>
    <w:link w:val="TACChar"/>
    <w:rsid w:val="00B97BB4"/>
    <w:pPr>
      <w:jc w:val="center"/>
    </w:pPr>
  </w:style>
  <w:style w:type="character" w:customStyle="1" w:styleId="TACChar">
    <w:name w:val="TAC Char"/>
    <w:link w:val="TAC"/>
    <w:qFormat/>
    <w:rsid w:val="00936A12"/>
    <w:rPr>
      <w:rFonts w:ascii="Arial" w:eastAsia="Times New Roman" w:hAnsi="Arial"/>
      <w:sz w:val="18"/>
      <w:lang w:eastAsia="en-GB"/>
    </w:rPr>
  </w:style>
  <w:style w:type="character" w:customStyle="1" w:styleId="TAHCar">
    <w:name w:val="TAH Car"/>
    <w:link w:val="TAH"/>
    <w:qFormat/>
    <w:rsid w:val="00936A12"/>
    <w:rPr>
      <w:rFonts w:ascii="Arial" w:eastAsia="Times New Roman" w:hAnsi="Arial"/>
      <w:b/>
      <w:sz w:val="18"/>
      <w:lang w:eastAsia="en-GB"/>
    </w:rPr>
  </w:style>
  <w:style w:type="paragraph" w:customStyle="1" w:styleId="LD">
    <w:name w:val="LD"/>
    <w:rsid w:val="00B97BB4"/>
    <w:pPr>
      <w:keepNext/>
      <w:keepLines/>
      <w:overflowPunct w:val="0"/>
      <w:autoSpaceDE w:val="0"/>
      <w:autoSpaceDN w:val="0"/>
      <w:adjustRightInd w:val="0"/>
      <w:spacing w:line="180" w:lineRule="exact"/>
      <w:textAlignment w:val="baseline"/>
    </w:pPr>
    <w:rPr>
      <w:rFonts w:ascii="Courier New" w:eastAsia="Times New Roman" w:hAnsi="Courier New"/>
      <w:noProof/>
      <w:lang w:eastAsia="en-GB"/>
    </w:rPr>
  </w:style>
  <w:style w:type="paragraph" w:customStyle="1" w:styleId="EX">
    <w:name w:val="EX"/>
    <w:basedOn w:val="Normal"/>
    <w:link w:val="EXChar"/>
    <w:rsid w:val="00B97BB4"/>
    <w:pPr>
      <w:keepLines/>
      <w:ind w:left="1702" w:hanging="1418"/>
    </w:pPr>
  </w:style>
  <w:style w:type="character" w:customStyle="1" w:styleId="EXChar">
    <w:name w:val="EX Char"/>
    <w:link w:val="EX"/>
    <w:qFormat/>
    <w:rsid w:val="00936A12"/>
    <w:rPr>
      <w:rFonts w:eastAsia="Times New Roman"/>
      <w:lang w:eastAsia="en-GB"/>
    </w:rPr>
  </w:style>
  <w:style w:type="paragraph" w:customStyle="1" w:styleId="FP">
    <w:name w:val="FP"/>
    <w:basedOn w:val="Normal"/>
    <w:rsid w:val="00B97BB4"/>
    <w:pPr>
      <w:spacing w:after="0"/>
    </w:pPr>
  </w:style>
  <w:style w:type="paragraph" w:customStyle="1" w:styleId="NW">
    <w:name w:val="NW"/>
    <w:basedOn w:val="NO"/>
    <w:rsid w:val="00B97BB4"/>
    <w:pPr>
      <w:spacing w:after="0"/>
    </w:pPr>
  </w:style>
  <w:style w:type="paragraph" w:customStyle="1" w:styleId="EW">
    <w:name w:val="EW"/>
    <w:basedOn w:val="EX"/>
    <w:rsid w:val="00B97BB4"/>
    <w:pPr>
      <w:spacing w:after="0"/>
    </w:pPr>
  </w:style>
  <w:style w:type="paragraph" w:customStyle="1" w:styleId="B10">
    <w:name w:val="B1"/>
    <w:basedOn w:val="List"/>
    <w:link w:val="B1Char"/>
    <w:rsid w:val="00B97BB4"/>
  </w:style>
  <w:style w:type="character" w:customStyle="1" w:styleId="B1Char">
    <w:name w:val="B1 Char"/>
    <w:link w:val="B10"/>
    <w:qFormat/>
    <w:rsid w:val="00936A12"/>
    <w:rPr>
      <w:rFonts w:eastAsia="Times New Roman"/>
      <w:lang w:eastAsia="en-GB"/>
    </w:rPr>
  </w:style>
  <w:style w:type="paragraph" w:styleId="TOC6">
    <w:name w:val="toc 6"/>
    <w:basedOn w:val="TOC5"/>
    <w:next w:val="Normal"/>
    <w:rsid w:val="00B97BB4"/>
    <w:pPr>
      <w:ind w:left="1985" w:hanging="1985"/>
    </w:pPr>
  </w:style>
  <w:style w:type="paragraph" w:styleId="TOC7">
    <w:name w:val="toc 7"/>
    <w:basedOn w:val="TOC6"/>
    <w:next w:val="Normal"/>
    <w:rsid w:val="00B97BB4"/>
    <w:pPr>
      <w:ind w:left="2268" w:hanging="2268"/>
    </w:pPr>
  </w:style>
  <w:style w:type="paragraph" w:customStyle="1" w:styleId="EditorsNote">
    <w:name w:val="Editor's Note"/>
    <w:aliases w:val="EN,Editor's Noteormal"/>
    <w:basedOn w:val="NO"/>
    <w:link w:val="EditorsNoteChar"/>
    <w:rsid w:val="00B97BB4"/>
    <w:rPr>
      <w:color w:val="FF0000"/>
    </w:rPr>
  </w:style>
  <w:style w:type="paragraph" w:customStyle="1" w:styleId="TH">
    <w:name w:val="TH"/>
    <w:basedOn w:val="Normal"/>
    <w:link w:val="THChar"/>
    <w:rsid w:val="00B97BB4"/>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en-GB"/>
    </w:rPr>
  </w:style>
  <w:style w:type="paragraph" w:customStyle="1" w:styleId="ZA">
    <w:name w:val="ZA"/>
    <w:rsid w:val="00B97B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GB"/>
    </w:rPr>
  </w:style>
  <w:style w:type="paragraph" w:customStyle="1" w:styleId="ZB">
    <w:name w:val="ZB"/>
    <w:rsid w:val="00B97B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GB"/>
    </w:rPr>
  </w:style>
  <w:style w:type="paragraph" w:customStyle="1" w:styleId="ZT">
    <w:name w:val="ZT"/>
    <w:rsid w:val="00B97BB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GB"/>
    </w:rPr>
  </w:style>
  <w:style w:type="paragraph" w:customStyle="1" w:styleId="ZU">
    <w:name w:val="ZU"/>
    <w:rsid w:val="00B97B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GB"/>
    </w:rPr>
  </w:style>
  <w:style w:type="paragraph" w:customStyle="1" w:styleId="TAN">
    <w:name w:val="TAN"/>
    <w:basedOn w:val="TAL"/>
    <w:link w:val="TANChar"/>
    <w:rsid w:val="00B97BB4"/>
    <w:pPr>
      <w:ind w:left="851" w:hanging="851"/>
    </w:pPr>
  </w:style>
  <w:style w:type="character" w:customStyle="1" w:styleId="TANChar">
    <w:name w:val="TAN Char"/>
    <w:link w:val="TAN"/>
    <w:qFormat/>
    <w:rsid w:val="00936A12"/>
    <w:rPr>
      <w:rFonts w:ascii="Arial" w:eastAsia="Times New Roman" w:hAnsi="Arial"/>
      <w:sz w:val="18"/>
      <w:lang w:eastAsia="en-GB"/>
    </w:rPr>
  </w:style>
  <w:style w:type="paragraph" w:customStyle="1" w:styleId="ZH">
    <w:name w:val="ZH"/>
    <w:rsid w:val="00B97BB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GB"/>
    </w:rPr>
  </w:style>
  <w:style w:type="paragraph" w:customStyle="1" w:styleId="TF">
    <w:name w:val="TF"/>
    <w:aliases w:val="left"/>
    <w:basedOn w:val="TH"/>
    <w:link w:val="TFChar"/>
    <w:rsid w:val="00B97BB4"/>
    <w:pPr>
      <w:keepNext w:val="0"/>
      <w:spacing w:before="0" w:after="240"/>
    </w:pPr>
  </w:style>
  <w:style w:type="character" w:customStyle="1" w:styleId="TFChar">
    <w:name w:val="TF Char"/>
    <w:link w:val="TF"/>
    <w:qFormat/>
    <w:rsid w:val="00936A12"/>
    <w:rPr>
      <w:rFonts w:ascii="Arial" w:eastAsia="Times New Roman" w:hAnsi="Arial"/>
      <w:b/>
      <w:lang w:eastAsia="en-GB"/>
    </w:rPr>
  </w:style>
  <w:style w:type="paragraph" w:customStyle="1" w:styleId="ZG">
    <w:name w:val="ZG"/>
    <w:rsid w:val="00B97BB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GB"/>
    </w:rPr>
  </w:style>
  <w:style w:type="paragraph" w:customStyle="1" w:styleId="B20">
    <w:name w:val="B2"/>
    <w:basedOn w:val="List2"/>
    <w:link w:val="B2Char"/>
    <w:rsid w:val="00B97BB4"/>
  </w:style>
  <w:style w:type="character" w:customStyle="1" w:styleId="B2Char">
    <w:name w:val="B2 Char"/>
    <w:link w:val="B20"/>
    <w:qFormat/>
    <w:rsid w:val="00936A12"/>
    <w:rPr>
      <w:rFonts w:eastAsia="Times New Roman"/>
      <w:lang w:eastAsia="en-GB"/>
    </w:rPr>
  </w:style>
  <w:style w:type="paragraph" w:customStyle="1" w:styleId="B30">
    <w:name w:val="B3"/>
    <w:basedOn w:val="List3"/>
    <w:link w:val="B3Char"/>
    <w:rsid w:val="00B97BB4"/>
  </w:style>
  <w:style w:type="paragraph" w:customStyle="1" w:styleId="B4">
    <w:name w:val="B4"/>
    <w:basedOn w:val="List4"/>
    <w:link w:val="B4Char"/>
    <w:rsid w:val="00B97BB4"/>
  </w:style>
  <w:style w:type="character" w:customStyle="1" w:styleId="B4Char">
    <w:name w:val="B4 Char"/>
    <w:link w:val="B4"/>
    <w:qFormat/>
    <w:rsid w:val="00936A12"/>
    <w:rPr>
      <w:rFonts w:eastAsia="Times New Roman"/>
      <w:lang w:eastAsia="en-GB"/>
    </w:rPr>
  </w:style>
  <w:style w:type="paragraph" w:customStyle="1" w:styleId="B5">
    <w:name w:val="B5"/>
    <w:basedOn w:val="List5"/>
    <w:rsid w:val="00B97BB4"/>
  </w:style>
  <w:style w:type="paragraph" w:customStyle="1" w:styleId="ZTD">
    <w:name w:val="ZTD"/>
    <w:basedOn w:val="ZB"/>
    <w:rsid w:val="00B97BB4"/>
    <w:pPr>
      <w:framePr w:hRule="auto" w:wrap="notBeside" w:y="852"/>
    </w:pPr>
    <w:rPr>
      <w:i w:val="0"/>
      <w:sz w:val="40"/>
    </w:rPr>
  </w:style>
  <w:style w:type="paragraph" w:customStyle="1" w:styleId="ZV">
    <w:name w:val="ZV"/>
    <w:basedOn w:val="ZU"/>
    <w:rsid w:val="00B97BB4"/>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B97BB4"/>
    <w:pPr>
      <w:keepLines/>
      <w:spacing w:after="0"/>
    </w:pPr>
  </w:style>
  <w:style w:type="paragraph" w:styleId="Index2">
    <w:name w:val="index 2"/>
    <w:basedOn w:val="Index1"/>
    <w:rsid w:val="00B97BB4"/>
    <w:pPr>
      <w:ind w:left="284"/>
    </w:pPr>
  </w:style>
  <w:style w:type="character" w:styleId="FootnoteReference">
    <w:name w:val="footnote reference"/>
    <w:aliases w:val="Appel note de bas de p,Nota,Footnote symbol,Footnote"/>
    <w:basedOn w:val="DefaultParagraphFont"/>
    <w:rsid w:val="00B97BB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B97BB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en-GB"/>
    </w:rPr>
  </w:style>
  <w:style w:type="paragraph" w:styleId="ListNumber2">
    <w:name w:val="List Number 2"/>
    <w:basedOn w:val="ListNumber"/>
    <w:rsid w:val="00B97BB4"/>
    <w:pPr>
      <w:ind w:left="851"/>
    </w:pPr>
  </w:style>
  <w:style w:type="paragraph" w:styleId="ListNumber">
    <w:name w:val="List Number"/>
    <w:basedOn w:val="List"/>
    <w:rsid w:val="00B97BB4"/>
  </w:style>
  <w:style w:type="paragraph" w:styleId="List">
    <w:name w:val="List"/>
    <w:basedOn w:val="Normal"/>
    <w:link w:val="ListChar"/>
    <w:rsid w:val="00B97BB4"/>
    <w:pPr>
      <w:ind w:left="568" w:hanging="284"/>
    </w:pPr>
  </w:style>
  <w:style w:type="character" w:customStyle="1" w:styleId="ListChar">
    <w:name w:val="List Char"/>
    <w:link w:val="List"/>
    <w:qFormat/>
    <w:rsid w:val="00936A12"/>
    <w:rPr>
      <w:rFonts w:eastAsia="Times New Roman"/>
      <w:lang w:eastAsia="en-GB"/>
    </w:rPr>
  </w:style>
  <w:style w:type="paragraph" w:styleId="ListBullet2">
    <w:name w:val="List Bullet 2"/>
    <w:aliases w:val="lb2"/>
    <w:basedOn w:val="ListBullet"/>
    <w:link w:val="ListBullet2Char"/>
    <w:rsid w:val="00B97BB4"/>
    <w:pPr>
      <w:ind w:left="851"/>
    </w:pPr>
  </w:style>
  <w:style w:type="paragraph" w:styleId="ListBullet">
    <w:name w:val="List Bullet"/>
    <w:aliases w:val="UL"/>
    <w:basedOn w:val="List"/>
    <w:link w:val="ListBulletChar"/>
    <w:rsid w:val="00B97BB4"/>
  </w:style>
  <w:style w:type="character" w:customStyle="1" w:styleId="ListBulletChar">
    <w:name w:val="List Bullet Char"/>
    <w:aliases w:val="UL Char"/>
    <w:link w:val="ListBullet"/>
    <w:rsid w:val="00936A12"/>
    <w:rPr>
      <w:rFonts w:eastAsia="Times New Roman"/>
      <w:lang w:eastAsia="en-GB"/>
    </w:rPr>
  </w:style>
  <w:style w:type="character" w:customStyle="1" w:styleId="ListBullet2Char">
    <w:name w:val="List Bullet 2 Char"/>
    <w:aliases w:val="lb2 Char"/>
    <w:link w:val="ListBullet2"/>
    <w:qFormat/>
    <w:rsid w:val="00936A12"/>
    <w:rPr>
      <w:rFonts w:eastAsia="Times New Roman"/>
      <w:lang w:eastAsia="en-GB"/>
    </w:rPr>
  </w:style>
  <w:style w:type="paragraph" w:styleId="ListBullet3">
    <w:name w:val="List Bullet 3"/>
    <w:basedOn w:val="ListBullet2"/>
    <w:link w:val="ListBullet3Char"/>
    <w:rsid w:val="00B97BB4"/>
    <w:pPr>
      <w:ind w:left="1135"/>
    </w:pPr>
  </w:style>
  <w:style w:type="character" w:customStyle="1" w:styleId="ListBullet3Char">
    <w:name w:val="List Bullet 3 Char"/>
    <w:link w:val="ListBullet3"/>
    <w:qFormat/>
    <w:rsid w:val="00936A12"/>
    <w:rPr>
      <w:rFonts w:eastAsia="Times New Roman"/>
      <w:lang w:eastAsia="en-GB"/>
    </w:rPr>
  </w:style>
  <w:style w:type="paragraph" w:styleId="List2">
    <w:name w:val="List 2"/>
    <w:basedOn w:val="List"/>
    <w:link w:val="List2Char"/>
    <w:rsid w:val="00B97BB4"/>
    <w:pPr>
      <w:ind w:left="851"/>
    </w:pPr>
  </w:style>
  <w:style w:type="character" w:customStyle="1" w:styleId="List2Char">
    <w:name w:val="List 2 Char"/>
    <w:link w:val="List2"/>
    <w:qFormat/>
    <w:rsid w:val="00936A12"/>
    <w:rPr>
      <w:rFonts w:eastAsia="Times New Roman"/>
      <w:lang w:eastAsia="en-GB"/>
    </w:rPr>
  </w:style>
  <w:style w:type="paragraph" w:styleId="List3">
    <w:name w:val="List 3"/>
    <w:basedOn w:val="List2"/>
    <w:rsid w:val="00B97BB4"/>
    <w:pPr>
      <w:ind w:left="1135"/>
    </w:pPr>
  </w:style>
  <w:style w:type="paragraph" w:styleId="List4">
    <w:name w:val="List 4"/>
    <w:basedOn w:val="List3"/>
    <w:rsid w:val="00B97BB4"/>
    <w:pPr>
      <w:ind w:left="1418"/>
    </w:pPr>
  </w:style>
  <w:style w:type="paragraph" w:styleId="List5">
    <w:name w:val="List 5"/>
    <w:basedOn w:val="List4"/>
    <w:rsid w:val="00B97BB4"/>
    <w:pPr>
      <w:ind w:left="1702"/>
    </w:pPr>
  </w:style>
  <w:style w:type="paragraph" w:styleId="ListBullet4">
    <w:name w:val="List Bullet 4"/>
    <w:basedOn w:val="ListBullet3"/>
    <w:rsid w:val="00B97BB4"/>
    <w:pPr>
      <w:ind w:left="1418"/>
    </w:pPr>
  </w:style>
  <w:style w:type="paragraph" w:styleId="ListBullet5">
    <w:name w:val="List Bullet 5"/>
    <w:basedOn w:val="ListBullet4"/>
    <w:rsid w:val="00B97BB4"/>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en-GB"/>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en-GB"/>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en-GB"/>
    </w:rPr>
  </w:style>
  <w:style w:type="character" w:customStyle="1" w:styleId="Heading7Char">
    <w:name w:val="Heading 7 Char"/>
    <w:aliases w:val="L7 Char,Header 7 Char"/>
    <w:link w:val="Heading7"/>
    <w:qFormat/>
    <w:rsid w:val="00256C53"/>
    <w:rPr>
      <w:rFonts w:ascii="Arial" w:eastAsia="Times New Roman" w:hAnsi="Arial"/>
      <w:lang w:eastAsia="en-GB"/>
    </w:rPr>
  </w:style>
  <w:style w:type="character" w:customStyle="1" w:styleId="Heading9Char">
    <w:name w:val="Heading 9 Char"/>
    <w:aliases w:val="Figure Heading Char,FH Char"/>
    <w:link w:val="Heading9"/>
    <w:rsid w:val="00256C53"/>
    <w:rPr>
      <w:rFonts w:ascii="Arial" w:eastAsia="Times New Roman" w:hAnsi="Arial"/>
      <w:sz w:val="36"/>
      <w:lang w:eastAsia="en-GB"/>
    </w:rPr>
  </w:style>
  <w:style w:type="character" w:customStyle="1" w:styleId="PLChar">
    <w:name w:val="PL Char"/>
    <w:link w:val="PL"/>
    <w:qFormat/>
    <w:rsid w:val="00256C53"/>
    <w:rPr>
      <w:rFonts w:ascii="Courier New" w:eastAsia="Times New Roman" w:hAnsi="Courier New"/>
      <w:noProof/>
      <w:sz w:val="16"/>
      <w:lang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en-GB"/>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1326</TotalTime>
  <Pages>3</Pages>
  <Words>101170</Words>
  <Characters>576670</Characters>
  <Application>Microsoft Office Word</Application>
  <DocSecurity>0</DocSecurity>
  <Lines>4805</Lines>
  <Paragraphs>1352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676488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1326</cp:revision>
  <dcterms:created xsi:type="dcterms:W3CDTF">2022-06-29T14:17:00Z</dcterms:created>
  <dcterms:modified xsi:type="dcterms:W3CDTF">2025-01-08T17:41:00Z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